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2C5A9A86"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317574">
        <w:rPr>
          <w:rFonts w:cs="v5.0.0"/>
        </w:rPr>
        <w:t>16</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r w:rsidR="00317574">
        <w:rPr>
          <w:rFonts w:cs="v5.0.0"/>
          <w:sz w:val="32"/>
        </w:rPr>
        <w:t>09</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45ECD18A" w14:textId="77777777" w:rsidR="00B96A56" w:rsidRDefault="00B96A5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292F7CFE" w14:textId="680DBFF3" w:rsidR="00B96A56" w:rsidRDefault="00B96A56">
      <w:pPr>
        <w:pStyle w:val="TOC1"/>
        <w:rPr>
          <w:rFonts w:asciiTheme="minorHAnsi" w:eastAsiaTheme="minorEastAsia" w:hAnsiTheme="minorHAnsi" w:cstheme="minorBidi"/>
          <w:szCs w:val="22"/>
        </w:rPr>
      </w:pPr>
      <w:r w:rsidRPr="00B96A56">
        <w:t>1</w:t>
      </w:r>
      <w:r>
        <w:rPr>
          <w:rFonts w:asciiTheme="minorHAnsi" w:eastAsiaTheme="minorEastAsia" w:hAnsiTheme="minorHAnsi"/>
          <w:szCs w:val="22"/>
        </w:rPr>
        <w:tab/>
      </w:r>
      <w:r>
        <w:t>Scope</w:t>
      </w:r>
      <w:r>
        <w:tab/>
        <w:t>79</w:t>
      </w:r>
    </w:p>
    <w:p w14:paraId="1DDAD84B" w14:textId="35868CA7" w:rsidR="00B96A56" w:rsidRDefault="00B96A5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6FA87BAD" w14:textId="04C78BF5" w:rsidR="00B96A56" w:rsidRDefault="00B96A5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D9D9229" w14:textId="77777777" w:rsidR="00B96A56" w:rsidRDefault="00B96A5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10FD018B" w14:textId="77777777" w:rsidR="00B96A56" w:rsidRDefault="00B96A5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530F262" w14:textId="77777777" w:rsidR="00B96A56" w:rsidRDefault="00B96A5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51CF7EFB" w14:textId="77777777" w:rsidR="00B96A56" w:rsidRDefault="00B96A56">
      <w:pPr>
        <w:pStyle w:val="TOC2"/>
        <w:rPr>
          <w:rFonts w:asciiTheme="minorHAnsi" w:eastAsiaTheme="minorEastAsia" w:hAnsiTheme="minorHAnsi" w:cstheme="minorBidi"/>
          <w:sz w:val="22"/>
          <w:szCs w:val="22"/>
        </w:rPr>
      </w:pPr>
      <w:r w:rsidRPr="00B96A56">
        <w:t>3.4</w:t>
      </w:r>
      <w:r w:rsidRPr="00B96A56">
        <w:rPr>
          <w:rFonts w:asciiTheme="minorHAnsi" w:eastAsiaTheme="minorEastAsia" w:hAnsiTheme="minorHAnsi" w:cstheme="minorBidi"/>
          <w:sz w:val="22"/>
          <w:szCs w:val="22"/>
        </w:rPr>
        <w:tab/>
      </w:r>
      <w:r w:rsidRPr="009A6500">
        <w:rPr>
          <w:snapToGrid w:val="0"/>
        </w:rPr>
        <w:t>Test tolerances</w:t>
      </w:r>
      <w:r>
        <w:tab/>
        <w:t>85</w:t>
      </w:r>
    </w:p>
    <w:p w14:paraId="204733CF" w14:textId="77777777" w:rsidR="00B96A56" w:rsidRDefault="00B96A5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669B50C2" w14:textId="77777777" w:rsidR="00B96A56" w:rsidRDefault="00B96A5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760408" w14:textId="77777777" w:rsidR="00B96A56" w:rsidRDefault="00B96A5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1D8593C8" w14:textId="77777777" w:rsidR="00B96A56" w:rsidRDefault="00B96A5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28831049" w14:textId="5ADAAB52" w:rsidR="00B96A56" w:rsidRDefault="00B96A5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71495F0" w14:textId="77777777" w:rsidR="00B96A56" w:rsidRDefault="00B96A5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7BC8F4B8" w14:textId="77777777" w:rsidR="00B96A56" w:rsidRDefault="00B96A5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6761438F" w14:textId="77777777" w:rsidR="00B96A56" w:rsidRDefault="00B96A5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1969A396" w14:textId="77777777" w:rsidR="00B96A56" w:rsidRDefault="00B96A5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04B574C8" w14:textId="77777777" w:rsidR="00B96A56" w:rsidRDefault="00B96A5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404DD47A" w14:textId="77777777" w:rsidR="00B96A56" w:rsidRDefault="00B96A5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04DD3287" w14:textId="77777777" w:rsidR="00B96A56" w:rsidRDefault="00B96A5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34E80F3B" w14:textId="77777777" w:rsidR="00B96A56" w:rsidRDefault="00B96A5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459D0806" w14:textId="77777777" w:rsidR="00B96A56" w:rsidRDefault="00B96A5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449B3DC" w14:textId="77777777" w:rsidR="00B96A56" w:rsidRDefault="00B96A5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0A85C50F" w14:textId="77777777" w:rsidR="00B96A56" w:rsidRDefault="00B96A5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48E58486" w14:textId="77777777" w:rsidR="00B96A56" w:rsidRDefault="00B96A5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2819EBBD" w14:textId="77777777" w:rsidR="00B96A56" w:rsidRDefault="00B96A5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5756A16" w14:textId="77777777" w:rsidR="00B96A56" w:rsidRDefault="00B96A5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047378DB" w14:textId="77777777" w:rsidR="00B96A56" w:rsidRDefault="00B96A5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CF01923" w14:textId="77777777" w:rsidR="00B96A56" w:rsidRDefault="00B96A5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02013AAC" w14:textId="77777777" w:rsidR="00B96A56" w:rsidRDefault="00B96A5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04347BA1" w14:textId="77777777" w:rsidR="00B96A56" w:rsidRDefault="00B96A5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C778A3B" w14:textId="77777777" w:rsidR="00B96A56" w:rsidRDefault="00B96A5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40FEF9DA" w14:textId="77777777" w:rsidR="00B96A56" w:rsidRDefault="00B96A5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10C3F7A4" w14:textId="77777777" w:rsidR="00B96A56" w:rsidRDefault="00B96A5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49000114" w14:textId="77777777" w:rsidR="00B96A56" w:rsidRDefault="00B96A5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0364671" w14:textId="77777777" w:rsidR="00B96A56" w:rsidRDefault="00B96A5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5D391F49" w14:textId="77777777" w:rsidR="00B96A56" w:rsidRDefault="00B96A5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7372233C" w14:textId="77777777" w:rsidR="00B96A56" w:rsidRDefault="00B96A5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7CBEAE54" w14:textId="77777777" w:rsidR="00B96A56" w:rsidRDefault="00B96A5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3A32BE55" w14:textId="77777777" w:rsidR="00B96A56" w:rsidRDefault="00B96A5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47BC996C" w14:textId="77777777" w:rsidR="00B96A56" w:rsidRDefault="00B96A5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29569635" w14:textId="77777777" w:rsidR="00B96A56" w:rsidRDefault="00B96A56">
      <w:pPr>
        <w:pStyle w:val="TOC4"/>
        <w:rPr>
          <w:rFonts w:asciiTheme="minorHAnsi" w:eastAsiaTheme="minorEastAsia" w:hAnsiTheme="minorHAnsi" w:cstheme="minorBidi"/>
          <w:sz w:val="22"/>
          <w:szCs w:val="22"/>
        </w:rPr>
      </w:pPr>
      <w:r w:rsidRPr="00B96A56">
        <w:t>4.3.2.1</w:t>
      </w:r>
      <w:r w:rsidRPr="00B96A56">
        <w:rPr>
          <w:rFonts w:asciiTheme="minorHAnsi" w:hAnsiTheme="minorHAnsi" w:cstheme="minorBidi"/>
          <w:sz w:val="22"/>
          <w:szCs w:val="22"/>
        </w:rPr>
        <w:tab/>
      </w:r>
      <w:r w:rsidRPr="009A6500">
        <w:rPr>
          <w:rFonts w:eastAsia="?? ??"/>
        </w:rPr>
        <w:t>Requirements</w:t>
      </w:r>
      <w:r>
        <w:tab/>
        <w:t>110</w:t>
      </w:r>
    </w:p>
    <w:p w14:paraId="79CD3E26" w14:textId="77777777" w:rsidR="00B96A56" w:rsidRDefault="00B96A5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51D64245" w14:textId="77777777" w:rsidR="00B96A56" w:rsidRDefault="00B96A56">
      <w:pPr>
        <w:pStyle w:val="TOC4"/>
        <w:rPr>
          <w:rFonts w:asciiTheme="minorHAnsi" w:eastAsiaTheme="minorEastAsia" w:hAnsiTheme="minorHAnsi" w:cstheme="minorBidi"/>
          <w:sz w:val="22"/>
          <w:szCs w:val="22"/>
        </w:rPr>
      </w:pPr>
      <w:r w:rsidRPr="00B96A56">
        <w:t>4.3.3.1</w:t>
      </w:r>
      <w:r w:rsidRPr="00B96A56">
        <w:rPr>
          <w:rFonts w:asciiTheme="minorHAnsi" w:hAnsiTheme="minorHAnsi" w:cstheme="minorBidi"/>
          <w:sz w:val="22"/>
          <w:szCs w:val="22"/>
        </w:rPr>
        <w:tab/>
      </w:r>
      <w:r>
        <w:t>Requirements</w:t>
      </w:r>
      <w:r>
        <w:tab/>
        <w:t>110</w:t>
      </w:r>
    </w:p>
    <w:p w14:paraId="23B944AF" w14:textId="77777777" w:rsidR="00B96A56" w:rsidRDefault="00B96A5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158CAB78" w14:textId="77777777" w:rsidR="00B96A56" w:rsidRDefault="00B96A5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509ACF6B" w14:textId="77777777" w:rsidR="00B96A56" w:rsidRDefault="00B96A5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5E1417E2" w14:textId="77777777" w:rsidR="00B96A56" w:rsidRDefault="00B96A5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A6500">
        <w:rPr>
          <w:i/>
        </w:rPr>
        <w:t>timeSinceFailure</w:t>
      </w:r>
      <w:r>
        <w:tab/>
        <w:t>111</w:t>
      </w:r>
    </w:p>
    <w:p w14:paraId="43E5150A" w14:textId="77777777" w:rsidR="00B96A56" w:rsidRDefault="00B96A5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4664F59A" w14:textId="77777777" w:rsidR="00B96A56" w:rsidRDefault="00B96A5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2A2EEE09" w14:textId="77777777" w:rsidR="00B96A56" w:rsidRDefault="00B96A5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656EA7FC" w14:textId="77777777" w:rsidR="00B96A56" w:rsidRDefault="00B96A5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612F4AC8" w14:textId="77777777" w:rsidR="00B96A56" w:rsidRDefault="00B96A5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E54CB7F" w14:textId="77777777" w:rsidR="00B96A56" w:rsidRDefault="00B96A5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460FB61B" w14:textId="77777777" w:rsidR="00B96A56" w:rsidRDefault="00B96A5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63CA0418" w14:textId="77777777" w:rsidR="00B96A56" w:rsidRDefault="00B96A5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580C0833" w14:textId="77777777" w:rsidR="00B96A56" w:rsidRDefault="00B96A56">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0A3738D" w14:textId="77777777" w:rsidR="00B96A56" w:rsidRDefault="00B96A5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7994DF0E" w14:textId="77777777" w:rsidR="00B96A56" w:rsidRDefault="00B96A5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5F3E1F6F" w14:textId="77777777" w:rsidR="00B96A56" w:rsidRDefault="00B96A5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6D48CF32" w14:textId="77777777" w:rsidR="00B96A56" w:rsidRDefault="00B96A5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1D41A442" w14:textId="77777777" w:rsidR="00B96A56" w:rsidRDefault="00B96A5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7A472B73" w14:textId="77777777" w:rsidR="00B96A56" w:rsidRDefault="00B96A5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175AD2D1" w14:textId="77777777" w:rsidR="00B96A56" w:rsidRDefault="00B96A5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12564F1B" w14:textId="77777777" w:rsidR="00B96A56" w:rsidRDefault="00B96A5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1425749C" w14:textId="77777777" w:rsidR="00B96A56" w:rsidRDefault="00B96A5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7BF7482E" w14:textId="77777777" w:rsidR="00B96A56" w:rsidRDefault="00B96A5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5898FFCD" w14:textId="77777777" w:rsidR="00B96A56" w:rsidRDefault="00B96A5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009A3551" w14:textId="77777777" w:rsidR="00B96A56" w:rsidRDefault="00B96A5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36FC0FBC" w14:textId="77777777" w:rsidR="00B96A56" w:rsidRDefault="00B96A5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7EF478AF" w14:textId="77777777" w:rsidR="00B96A56" w:rsidRDefault="00B96A5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03C6D1A1" w14:textId="77777777" w:rsidR="00B96A56" w:rsidRDefault="00B96A5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7D64D14C" w14:textId="77777777" w:rsidR="00B96A56" w:rsidRDefault="00B96A5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1FBE3936" w14:textId="77777777" w:rsidR="00B96A56" w:rsidRDefault="00B96A5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5FA595F8" w14:textId="77777777" w:rsidR="00B96A56" w:rsidRDefault="00B96A5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6E7744A0" w14:textId="77777777" w:rsidR="00B96A56" w:rsidRDefault="00B96A5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0909FCA" w14:textId="77777777" w:rsidR="00B96A56" w:rsidRDefault="00B96A56">
      <w:pPr>
        <w:pStyle w:val="TOC5"/>
        <w:rPr>
          <w:rFonts w:asciiTheme="minorHAnsi" w:eastAsiaTheme="minorEastAsia" w:hAnsiTheme="minorHAnsi" w:cstheme="minorBidi"/>
          <w:sz w:val="22"/>
          <w:szCs w:val="22"/>
        </w:rPr>
      </w:pPr>
      <w:r w:rsidRPr="00B96A56">
        <w:t>4.7.2.1.1</w:t>
      </w:r>
      <w:r w:rsidRPr="00B96A56">
        <w:rPr>
          <w:rFonts w:asciiTheme="minorHAnsi" w:eastAsiaTheme="minorEastAsia" w:hAnsiTheme="minorHAnsi"/>
          <w:sz w:val="22"/>
          <w:szCs w:val="22"/>
        </w:rPr>
        <w:tab/>
      </w:r>
      <w:r w:rsidRPr="009A6500">
        <w:rPr>
          <w:rFonts w:cs="Arial"/>
        </w:rPr>
        <w:t>Measurement and evaluation of serving cell for UE category M1 in normal coverage</w:t>
      </w:r>
      <w:r>
        <w:tab/>
        <w:t>121</w:t>
      </w:r>
    </w:p>
    <w:p w14:paraId="774EF759" w14:textId="77777777" w:rsidR="00B96A56" w:rsidRDefault="00B96A56">
      <w:pPr>
        <w:pStyle w:val="TOC5"/>
        <w:rPr>
          <w:rFonts w:asciiTheme="minorHAnsi" w:eastAsiaTheme="minorEastAsia" w:hAnsiTheme="minorHAnsi" w:cstheme="minorBidi"/>
          <w:sz w:val="22"/>
          <w:szCs w:val="22"/>
        </w:rPr>
      </w:pPr>
      <w:r w:rsidRPr="00B96A56">
        <w:t>4.7.2.1.2</w:t>
      </w:r>
      <w:r w:rsidRPr="00B96A56">
        <w:rPr>
          <w:rFonts w:asciiTheme="minorHAnsi" w:eastAsiaTheme="minorEastAsia" w:hAnsiTheme="minorHAnsi"/>
          <w:sz w:val="22"/>
          <w:szCs w:val="22"/>
        </w:rPr>
        <w:tab/>
      </w:r>
      <w:r w:rsidRPr="009A6500">
        <w:rPr>
          <w:rFonts w:cs="Arial"/>
        </w:rPr>
        <w:t>Measurements of intra-frequency cells for UE category M1 in normal coverage</w:t>
      </w:r>
      <w:r>
        <w:tab/>
        <w:t>121</w:t>
      </w:r>
    </w:p>
    <w:p w14:paraId="2B7411FC" w14:textId="77777777" w:rsidR="00B96A56" w:rsidRDefault="00B96A56">
      <w:pPr>
        <w:pStyle w:val="TOC5"/>
        <w:rPr>
          <w:rFonts w:asciiTheme="minorHAnsi" w:eastAsiaTheme="minorEastAsia" w:hAnsiTheme="minorHAnsi" w:cstheme="minorBidi"/>
          <w:sz w:val="22"/>
          <w:szCs w:val="22"/>
        </w:rPr>
      </w:pPr>
      <w:r w:rsidRPr="00B96A56">
        <w:t>4.7.2.1.3</w:t>
      </w:r>
      <w:r w:rsidRPr="00B96A56">
        <w:rPr>
          <w:rFonts w:asciiTheme="minorHAnsi" w:eastAsiaTheme="minorEastAsia" w:hAnsiTheme="minorHAnsi"/>
          <w:sz w:val="22"/>
          <w:szCs w:val="22"/>
        </w:rPr>
        <w:tab/>
      </w:r>
      <w:r w:rsidRPr="009A6500">
        <w:rPr>
          <w:rFonts w:cs="Arial"/>
        </w:rPr>
        <w:t>Measurements of inter-frequency cells for UE category M1 in normal coverage</w:t>
      </w:r>
      <w:r>
        <w:tab/>
        <w:t>123</w:t>
      </w:r>
    </w:p>
    <w:p w14:paraId="1EE2C5BE" w14:textId="77777777" w:rsidR="00B96A56" w:rsidRDefault="00B96A56">
      <w:pPr>
        <w:pStyle w:val="TOC5"/>
        <w:rPr>
          <w:rFonts w:asciiTheme="minorHAnsi" w:eastAsiaTheme="minorEastAsia" w:hAnsiTheme="minorHAnsi" w:cstheme="minorBidi"/>
          <w:sz w:val="22"/>
          <w:szCs w:val="22"/>
        </w:rPr>
      </w:pPr>
      <w:r w:rsidRPr="00B96A56">
        <w:t>4.7.2.1.4</w:t>
      </w:r>
      <w:r w:rsidRPr="00B96A56">
        <w:rPr>
          <w:rFonts w:asciiTheme="minorHAnsi" w:eastAsiaTheme="minorEastAsia" w:hAnsiTheme="minorHAnsi"/>
          <w:sz w:val="22"/>
          <w:szCs w:val="22"/>
        </w:rPr>
        <w:tab/>
      </w:r>
      <w:r w:rsidRPr="009A6500">
        <w:rPr>
          <w:rFonts w:cs="Arial"/>
        </w:rPr>
        <w:t>Maximum allowed layers for multiple monitoring for UE category M1 in normal coverage</w:t>
      </w:r>
      <w:r>
        <w:tab/>
        <w:t>124</w:t>
      </w:r>
    </w:p>
    <w:p w14:paraId="7CC8D1A7" w14:textId="77777777" w:rsidR="00B96A56" w:rsidRDefault="00B96A5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3F1FE662" w14:textId="77777777" w:rsidR="00B96A56" w:rsidRDefault="00B96A5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5D61B0A" w14:textId="77777777" w:rsidR="00B96A56" w:rsidRDefault="00B96A56">
      <w:pPr>
        <w:pStyle w:val="TOC5"/>
        <w:rPr>
          <w:rFonts w:asciiTheme="minorHAnsi" w:eastAsiaTheme="minorEastAsia" w:hAnsiTheme="minorHAnsi" w:cstheme="minorBidi"/>
          <w:sz w:val="22"/>
          <w:szCs w:val="22"/>
        </w:rPr>
      </w:pPr>
      <w:r w:rsidRPr="00B96A56">
        <w:t>4.7.2.2.1</w:t>
      </w:r>
      <w:r w:rsidRPr="00B96A56">
        <w:rPr>
          <w:rFonts w:asciiTheme="minorHAnsi" w:eastAsiaTheme="minorEastAsia" w:hAnsiTheme="minorHAnsi"/>
          <w:sz w:val="22"/>
          <w:szCs w:val="22"/>
        </w:rPr>
        <w:tab/>
      </w:r>
      <w:r w:rsidRPr="009A6500">
        <w:rPr>
          <w:rFonts w:cs="Arial"/>
        </w:rPr>
        <w:t>Measurement and evaluation of serving cell for UE category M1 in enhanced coverage</w:t>
      </w:r>
      <w:r>
        <w:tab/>
        <w:t>125</w:t>
      </w:r>
    </w:p>
    <w:p w14:paraId="41D81584" w14:textId="77777777" w:rsidR="00B96A56" w:rsidRDefault="00B96A56">
      <w:pPr>
        <w:pStyle w:val="TOC5"/>
        <w:rPr>
          <w:rFonts w:asciiTheme="minorHAnsi" w:eastAsiaTheme="minorEastAsia" w:hAnsiTheme="minorHAnsi" w:cstheme="minorBidi"/>
          <w:sz w:val="22"/>
          <w:szCs w:val="22"/>
        </w:rPr>
      </w:pPr>
      <w:r w:rsidRPr="00B96A56">
        <w:t>4.7.2.2.2</w:t>
      </w:r>
      <w:r w:rsidRPr="00B96A56">
        <w:rPr>
          <w:rFonts w:asciiTheme="minorHAnsi" w:eastAsiaTheme="minorEastAsia" w:hAnsiTheme="minorHAnsi"/>
          <w:sz w:val="22"/>
          <w:szCs w:val="22"/>
        </w:rPr>
        <w:tab/>
      </w:r>
      <w:r w:rsidRPr="009A6500">
        <w:rPr>
          <w:rFonts w:cs="Arial"/>
        </w:rPr>
        <w:t>Measurements of intra-frequency cells for UE category M1 in enhanced coverage</w:t>
      </w:r>
      <w:r>
        <w:tab/>
        <w:t>126</w:t>
      </w:r>
    </w:p>
    <w:p w14:paraId="19BE3C5A" w14:textId="77777777" w:rsidR="00B96A56" w:rsidRDefault="00B96A56">
      <w:pPr>
        <w:pStyle w:val="TOC5"/>
        <w:rPr>
          <w:rFonts w:asciiTheme="minorHAnsi" w:eastAsiaTheme="minorEastAsia" w:hAnsiTheme="minorHAnsi" w:cstheme="minorBidi"/>
          <w:sz w:val="22"/>
          <w:szCs w:val="22"/>
        </w:rPr>
      </w:pPr>
      <w:r w:rsidRPr="00B96A56">
        <w:t>4.7.2.2.3</w:t>
      </w:r>
      <w:r w:rsidRPr="00B96A56">
        <w:rPr>
          <w:rFonts w:asciiTheme="minorHAnsi" w:eastAsiaTheme="minorEastAsia" w:hAnsiTheme="minorHAnsi"/>
          <w:sz w:val="22"/>
          <w:szCs w:val="22"/>
        </w:rPr>
        <w:tab/>
      </w:r>
      <w:r w:rsidRPr="009A6500">
        <w:rPr>
          <w:rFonts w:cs="Arial"/>
        </w:rPr>
        <w:t>Measurements of inter-frequency cells for UE category M1 in enhanced coverage</w:t>
      </w:r>
      <w:r>
        <w:tab/>
        <w:t>127</w:t>
      </w:r>
    </w:p>
    <w:p w14:paraId="321E028B" w14:textId="77777777" w:rsidR="00B96A56" w:rsidRDefault="00B96A56">
      <w:pPr>
        <w:pStyle w:val="TOC5"/>
        <w:rPr>
          <w:rFonts w:asciiTheme="minorHAnsi" w:eastAsiaTheme="minorEastAsia" w:hAnsiTheme="minorHAnsi" w:cstheme="minorBidi"/>
          <w:sz w:val="22"/>
          <w:szCs w:val="22"/>
        </w:rPr>
      </w:pPr>
      <w:r w:rsidRPr="00B96A56">
        <w:t>4.7.2.2.4</w:t>
      </w:r>
      <w:r w:rsidRPr="00B96A56">
        <w:rPr>
          <w:rFonts w:asciiTheme="minorHAnsi" w:eastAsiaTheme="minorEastAsia" w:hAnsiTheme="minorHAnsi"/>
          <w:sz w:val="22"/>
          <w:szCs w:val="22"/>
        </w:rPr>
        <w:tab/>
      </w:r>
      <w:r w:rsidRPr="009A6500">
        <w:rPr>
          <w:rFonts w:cs="Arial"/>
        </w:rPr>
        <w:t>Maximum allowed layers for multiple monitoring for UE category M1 in enhanced coverage</w:t>
      </w:r>
      <w:r>
        <w:tab/>
        <w:t>129</w:t>
      </w:r>
    </w:p>
    <w:p w14:paraId="44544AAA" w14:textId="77777777" w:rsidR="00B96A56" w:rsidRDefault="00B96A5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70C13020" w14:textId="77777777" w:rsidR="00B96A56" w:rsidRDefault="00B96A5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3E6029B2" w14:textId="77777777" w:rsidR="00B96A56" w:rsidRDefault="00B96A5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A2C6510" w14:textId="77777777" w:rsidR="00B96A56" w:rsidRDefault="00B96A5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642DD0A8" w14:textId="77777777" w:rsidR="00B96A56" w:rsidRDefault="00B96A5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CAA9F90" w14:textId="77777777" w:rsidR="00B96A56" w:rsidRDefault="00B96A5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48B82BAE" w14:textId="77777777" w:rsidR="00B96A56" w:rsidRDefault="00B96A5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5C70A047" w14:textId="77777777" w:rsidR="00B96A56" w:rsidRDefault="00B96A5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67C1BD79" w14:textId="77777777" w:rsidR="00B96A56" w:rsidRDefault="00B96A5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0E8ECA90" w14:textId="77777777" w:rsidR="00B96A56" w:rsidRDefault="00B96A5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16FDB69B" w14:textId="77777777" w:rsidR="00B96A56" w:rsidRDefault="00B96A5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1E5305F1" w14:textId="77777777" w:rsidR="00B96A56" w:rsidRDefault="00B96A5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7217B9C7" w14:textId="77777777" w:rsidR="00B96A56" w:rsidRDefault="00B96A5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133EEF39" w14:textId="77777777" w:rsidR="00B96A56" w:rsidRDefault="00B96A5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706C0EC8" w14:textId="77777777" w:rsidR="00B96A56" w:rsidRDefault="00B96A5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7C800DE2" w14:textId="77777777" w:rsidR="00B96A56" w:rsidRDefault="00B96A5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57A1816C" w14:textId="77777777" w:rsidR="00B96A56" w:rsidRDefault="00B96A5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69EF02D8" w14:textId="77777777" w:rsidR="00B96A56" w:rsidRDefault="00B96A5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114D06EB" w14:textId="3AEE449C" w:rsidR="00B96A56" w:rsidRDefault="00B96A5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530F0ECE" w14:textId="77777777" w:rsidR="00B96A56" w:rsidRDefault="00B96A5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03B7DFD6" w14:textId="77777777" w:rsidR="00B96A56" w:rsidRDefault="00B96A5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4012D6E7" w14:textId="77777777" w:rsidR="00B96A56" w:rsidRDefault="00B96A5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2DCB44AB"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5.1.2.1</w:t>
      </w:r>
      <w:r w:rsidRPr="00B96A56">
        <w:rPr>
          <w:rFonts w:asciiTheme="minorHAnsi" w:eastAsiaTheme="minorEastAsia" w:hAnsiTheme="minorHAnsi" w:cstheme="minorBidi"/>
          <w:sz w:val="22"/>
          <w:szCs w:val="22"/>
          <w:lang w:val="sv-FI"/>
        </w:rPr>
        <w:tab/>
      </w:r>
      <w:r w:rsidRPr="00B96A56">
        <w:rPr>
          <w:lang w:val="sv-FI"/>
        </w:rPr>
        <w:t>E-UTRAN FDD – FDD</w:t>
      </w:r>
      <w:r w:rsidRPr="00B96A56">
        <w:rPr>
          <w:lang w:val="sv-FI"/>
        </w:rPr>
        <w:tab/>
        <w:t>143</w:t>
      </w:r>
    </w:p>
    <w:p w14:paraId="6A162B69"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5.1.2.1.1</w:t>
      </w:r>
      <w:r w:rsidRPr="00B96A56">
        <w:rPr>
          <w:rFonts w:asciiTheme="minorHAnsi" w:eastAsiaTheme="minorEastAsia" w:hAnsiTheme="minorHAnsi" w:cstheme="minorBidi"/>
          <w:sz w:val="22"/>
          <w:szCs w:val="22"/>
          <w:lang w:val="sv-FI"/>
        </w:rPr>
        <w:tab/>
      </w:r>
      <w:r w:rsidRPr="00B96A56">
        <w:rPr>
          <w:lang w:val="sv-FI"/>
        </w:rPr>
        <w:t>Handover delay</w:t>
      </w:r>
      <w:r w:rsidRPr="00B96A56">
        <w:rPr>
          <w:lang w:val="sv-FI"/>
        </w:rPr>
        <w:tab/>
        <w:t>143</w:t>
      </w:r>
    </w:p>
    <w:p w14:paraId="6F8C4C6F"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5.1.2.1.2</w:t>
      </w:r>
      <w:r w:rsidRPr="00B96A56">
        <w:rPr>
          <w:rFonts w:asciiTheme="minorHAnsi" w:eastAsiaTheme="minorEastAsia" w:hAnsiTheme="minorHAnsi" w:cstheme="minorBidi"/>
          <w:sz w:val="22"/>
          <w:szCs w:val="22"/>
          <w:lang w:val="sv-FI"/>
        </w:rPr>
        <w:tab/>
      </w:r>
      <w:r w:rsidRPr="00B96A56">
        <w:rPr>
          <w:lang w:val="sv-FI"/>
        </w:rPr>
        <w:t>Interruption time</w:t>
      </w:r>
      <w:r w:rsidRPr="00B96A56">
        <w:rPr>
          <w:lang w:val="sv-FI"/>
        </w:rPr>
        <w:tab/>
        <w:t>144</w:t>
      </w:r>
    </w:p>
    <w:p w14:paraId="745D30BD"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5.1.2.2</w:t>
      </w:r>
      <w:r w:rsidRPr="00B96A56">
        <w:rPr>
          <w:rFonts w:asciiTheme="minorHAnsi" w:eastAsiaTheme="minorEastAsia" w:hAnsiTheme="minorHAnsi" w:cstheme="minorBidi"/>
          <w:sz w:val="22"/>
          <w:szCs w:val="22"/>
          <w:lang w:val="sv-FI"/>
        </w:rPr>
        <w:tab/>
      </w:r>
      <w:r w:rsidRPr="00B96A56">
        <w:rPr>
          <w:lang w:val="sv-FI"/>
        </w:rPr>
        <w:t>E-UTRAN FDD – TDD</w:t>
      </w:r>
      <w:r w:rsidRPr="00B96A56">
        <w:rPr>
          <w:lang w:val="sv-FI"/>
        </w:rPr>
        <w:tab/>
        <w:t>145</w:t>
      </w:r>
    </w:p>
    <w:p w14:paraId="3623AA96"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5.1.2.2.1</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115413F0"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lastRenderedPageBreak/>
        <w:t>5.1.2.2.2</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618D90B0"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5.1.2.3</w:t>
      </w:r>
      <w:r w:rsidRPr="00B96A56">
        <w:rPr>
          <w:rFonts w:asciiTheme="minorHAnsi" w:eastAsiaTheme="minorEastAsia" w:hAnsiTheme="minorHAnsi" w:cstheme="minorBidi"/>
          <w:sz w:val="22"/>
          <w:szCs w:val="22"/>
          <w:lang w:val="sv-FI"/>
        </w:rPr>
        <w:tab/>
      </w:r>
      <w:r w:rsidRPr="009A6500">
        <w:rPr>
          <w:lang w:val="sv-SE"/>
        </w:rPr>
        <w:t>E-UTRAN TDD – FDD</w:t>
      </w:r>
      <w:r w:rsidRPr="00B96A56">
        <w:rPr>
          <w:lang w:val="sv-FI"/>
        </w:rPr>
        <w:tab/>
        <w:t>145</w:t>
      </w:r>
    </w:p>
    <w:p w14:paraId="0EF49A1D"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5.1.2.3.1</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58C90CC5"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5.1.2.3.2</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33FBD149"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5.1.2.4</w:t>
      </w:r>
      <w:r w:rsidRPr="00B96A56">
        <w:rPr>
          <w:rFonts w:asciiTheme="minorHAnsi" w:eastAsiaTheme="minorEastAsia" w:hAnsiTheme="minorHAnsi" w:cstheme="minorBidi"/>
          <w:sz w:val="22"/>
          <w:szCs w:val="22"/>
          <w:lang w:val="sv-FI"/>
        </w:rPr>
        <w:tab/>
      </w:r>
      <w:r w:rsidRPr="009A6500">
        <w:rPr>
          <w:lang w:val="sv-SE"/>
        </w:rPr>
        <w:t>E-UTRAN TDD – TDD</w:t>
      </w:r>
      <w:r w:rsidRPr="00B96A56">
        <w:rPr>
          <w:lang w:val="sv-FI"/>
        </w:rPr>
        <w:tab/>
        <w:t>145</w:t>
      </w:r>
    </w:p>
    <w:p w14:paraId="5E98B0B0" w14:textId="77777777" w:rsidR="00B96A56" w:rsidRDefault="00B96A56">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22BF419B" w14:textId="77777777" w:rsidR="00B96A56" w:rsidRDefault="00B96A56">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1E449FD7" w14:textId="77777777" w:rsidR="00B96A56" w:rsidRDefault="00B96A5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49B4CE5A" w14:textId="77777777" w:rsidR="00B96A56" w:rsidRDefault="00B96A56">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385D24F8" w14:textId="77777777" w:rsidR="00B96A56" w:rsidRDefault="00B96A56">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68600280" w14:textId="77777777" w:rsidR="00B96A56" w:rsidRDefault="00B96A5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464CE27C" w14:textId="77777777" w:rsidR="00B96A56" w:rsidRDefault="00B96A5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0E997DCD"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5.3.1</w:t>
      </w:r>
      <w:r w:rsidRPr="00B96A56">
        <w:rPr>
          <w:rFonts w:asciiTheme="minorHAnsi" w:eastAsiaTheme="minorEastAsia" w:hAnsiTheme="minorHAnsi" w:cstheme="minorBidi"/>
          <w:sz w:val="22"/>
          <w:szCs w:val="22"/>
          <w:lang w:val="sv-FI"/>
        </w:rPr>
        <w:tab/>
      </w:r>
      <w:r w:rsidRPr="00B96A56">
        <w:rPr>
          <w:lang w:val="sv-FI"/>
        </w:rPr>
        <w:t>E-UTRAN - UTRAN FDD Handover</w:t>
      </w:r>
      <w:r w:rsidRPr="00B96A56">
        <w:rPr>
          <w:lang w:val="sv-FI"/>
        </w:rPr>
        <w:tab/>
        <w:t>149</w:t>
      </w:r>
    </w:p>
    <w:p w14:paraId="317BD147" w14:textId="77777777" w:rsidR="00B96A56" w:rsidRDefault="00B96A5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76186648" w14:textId="77777777" w:rsidR="00B96A56" w:rsidRDefault="00B96A5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2118E207" w14:textId="77777777" w:rsidR="00B96A56" w:rsidRDefault="00B96A5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52A3E269"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5.3.2</w:t>
      </w:r>
      <w:r w:rsidRPr="00B96A56">
        <w:rPr>
          <w:rFonts w:asciiTheme="minorHAnsi" w:eastAsiaTheme="minorEastAsia" w:hAnsiTheme="minorHAnsi" w:cstheme="minorBidi"/>
          <w:sz w:val="22"/>
          <w:szCs w:val="22"/>
          <w:lang w:val="sv-FI"/>
        </w:rPr>
        <w:tab/>
      </w:r>
      <w:r w:rsidRPr="009A6500">
        <w:rPr>
          <w:lang w:val="sv-SE"/>
        </w:rPr>
        <w:t>E-UTRAN - UTRAN TDD Handover</w:t>
      </w:r>
      <w:r w:rsidRPr="00B96A56">
        <w:rPr>
          <w:lang w:val="sv-FI"/>
        </w:rPr>
        <w:tab/>
        <w:t>150</w:t>
      </w:r>
    </w:p>
    <w:p w14:paraId="7431B500" w14:textId="77777777" w:rsidR="00B96A56" w:rsidRDefault="00B96A56">
      <w:pPr>
        <w:pStyle w:val="TOC4"/>
        <w:rPr>
          <w:rFonts w:asciiTheme="minorHAnsi" w:eastAsiaTheme="minorEastAsia" w:hAnsiTheme="minorHAnsi" w:cstheme="minorBidi"/>
          <w:sz w:val="22"/>
          <w:szCs w:val="22"/>
        </w:rPr>
      </w:pPr>
      <w:r w:rsidRPr="00B96A56">
        <w:t>5.3.2.1</w:t>
      </w:r>
      <w:r w:rsidRPr="00B96A56">
        <w:rPr>
          <w:rFonts w:asciiTheme="minorHAnsi" w:eastAsiaTheme="minorEastAsia" w:hAnsiTheme="minorHAnsi" w:cstheme="minorBidi"/>
          <w:sz w:val="22"/>
          <w:szCs w:val="22"/>
        </w:rPr>
        <w:tab/>
      </w:r>
      <w:r w:rsidRPr="00B96A56">
        <w:t>Introduction</w:t>
      </w:r>
      <w:r>
        <w:tab/>
        <w:t>150</w:t>
      </w:r>
    </w:p>
    <w:p w14:paraId="31F9BF8E" w14:textId="77777777" w:rsidR="00B96A56" w:rsidRDefault="00B96A5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55367C7B" w14:textId="77777777" w:rsidR="00B96A56" w:rsidRDefault="00B96A5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265268FB" w14:textId="77777777" w:rsidR="00B96A56" w:rsidRDefault="00B96A5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4292270C"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5.3.3</w:t>
      </w:r>
      <w:r w:rsidRPr="00B96A56">
        <w:rPr>
          <w:rFonts w:asciiTheme="minorHAnsi" w:eastAsiaTheme="minorEastAsia" w:hAnsiTheme="minorHAnsi" w:cstheme="minorBidi"/>
          <w:sz w:val="22"/>
          <w:szCs w:val="22"/>
          <w:lang w:val="sv-FI"/>
        </w:rPr>
        <w:tab/>
      </w:r>
      <w:r w:rsidRPr="00B96A56">
        <w:rPr>
          <w:lang w:val="sv-FI"/>
        </w:rPr>
        <w:t>E-UTRAN - GSM Handover</w:t>
      </w:r>
      <w:r w:rsidRPr="00B96A56">
        <w:rPr>
          <w:lang w:val="sv-FI"/>
        </w:rPr>
        <w:tab/>
        <w:t>151</w:t>
      </w:r>
    </w:p>
    <w:p w14:paraId="7BF0C43C"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5.3.3.1</w:t>
      </w:r>
      <w:r w:rsidRPr="00B96A56">
        <w:rPr>
          <w:rFonts w:asciiTheme="minorHAnsi" w:eastAsiaTheme="minorEastAsia" w:hAnsiTheme="minorHAnsi" w:cstheme="minorBidi"/>
          <w:sz w:val="22"/>
          <w:szCs w:val="22"/>
          <w:lang w:val="sv-FI"/>
        </w:rPr>
        <w:tab/>
      </w:r>
      <w:r w:rsidRPr="00B96A56">
        <w:rPr>
          <w:lang w:val="sv-FI"/>
        </w:rPr>
        <w:t>Introduction</w:t>
      </w:r>
      <w:r w:rsidRPr="00B96A56">
        <w:rPr>
          <w:lang w:val="sv-FI"/>
        </w:rPr>
        <w:tab/>
        <w:t>151</w:t>
      </w:r>
    </w:p>
    <w:p w14:paraId="5EA51992" w14:textId="77777777" w:rsidR="00B96A56" w:rsidRDefault="00B96A5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7ED2E5E7" w14:textId="77777777" w:rsidR="00B96A56" w:rsidRDefault="00B96A5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BCAD663" w14:textId="77777777" w:rsidR="00B96A56" w:rsidRDefault="00B96A5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2F8F7D64" w14:textId="77777777" w:rsidR="00B96A56" w:rsidRDefault="00B96A5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2ECA2EAF"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5.4.1</w:t>
      </w:r>
      <w:r w:rsidRPr="00B96A56">
        <w:rPr>
          <w:rFonts w:asciiTheme="minorHAnsi" w:eastAsiaTheme="minorEastAsia" w:hAnsiTheme="minorHAnsi" w:cstheme="minorBidi"/>
          <w:sz w:val="22"/>
          <w:szCs w:val="22"/>
          <w:lang w:val="sv-FI"/>
        </w:rPr>
        <w:tab/>
      </w:r>
      <w:r w:rsidRPr="00B96A56">
        <w:rPr>
          <w:lang w:val="sv-FI"/>
        </w:rPr>
        <w:t>E-UTRAN – HRPD Handover</w:t>
      </w:r>
      <w:r w:rsidRPr="00B96A56">
        <w:rPr>
          <w:lang w:val="sv-FI"/>
        </w:rPr>
        <w:tab/>
        <w:t>151</w:t>
      </w:r>
    </w:p>
    <w:p w14:paraId="1D6DC2BF"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5.4.1.1</w:t>
      </w:r>
      <w:r w:rsidRPr="00B96A56">
        <w:rPr>
          <w:rFonts w:asciiTheme="minorHAnsi" w:eastAsiaTheme="minorEastAsia" w:hAnsiTheme="minorHAnsi" w:cstheme="minorBidi"/>
          <w:sz w:val="22"/>
          <w:szCs w:val="22"/>
          <w:lang w:val="sv-FI"/>
        </w:rPr>
        <w:tab/>
      </w:r>
      <w:r w:rsidRPr="00B96A56">
        <w:rPr>
          <w:lang w:val="sv-FI"/>
        </w:rPr>
        <w:t>Introduction</w:t>
      </w:r>
      <w:r w:rsidRPr="00B96A56">
        <w:rPr>
          <w:lang w:val="sv-FI"/>
        </w:rPr>
        <w:tab/>
        <w:t>151</w:t>
      </w:r>
    </w:p>
    <w:p w14:paraId="16D4E4B1" w14:textId="77777777" w:rsidR="00B96A56" w:rsidRDefault="00B96A5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005622D6" w14:textId="77777777" w:rsidR="00B96A56" w:rsidRDefault="00B96A5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38318A1" w14:textId="77777777" w:rsidR="00B96A56" w:rsidRDefault="00B96A56">
      <w:pPr>
        <w:pStyle w:val="TOC3"/>
        <w:rPr>
          <w:rFonts w:asciiTheme="minorHAnsi" w:eastAsiaTheme="minorEastAsia" w:hAnsiTheme="minorHAnsi" w:cstheme="minorBidi"/>
          <w:sz w:val="22"/>
          <w:szCs w:val="22"/>
        </w:rPr>
      </w:pPr>
      <w:r w:rsidRPr="00B96A56">
        <w:t>5.4.2</w:t>
      </w:r>
      <w:r w:rsidRPr="00B96A56">
        <w:rPr>
          <w:rFonts w:asciiTheme="minorHAnsi" w:eastAsiaTheme="minorEastAsia" w:hAnsiTheme="minorHAnsi" w:cstheme="minorBidi"/>
          <w:sz w:val="22"/>
          <w:szCs w:val="22"/>
        </w:rPr>
        <w:tab/>
      </w:r>
      <w:r w:rsidRPr="00B96A56">
        <w:t>E-UTRAN – cdma2000 1X Handover</w:t>
      </w:r>
      <w:r>
        <w:tab/>
        <w:t>152</w:t>
      </w:r>
    </w:p>
    <w:p w14:paraId="57548466" w14:textId="77777777" w:rsidR="00B96A56" w:rsidRDefault="00B96A56">
      <w:pPr>
        <w:pStyle w:val="TOC5"/>
        <w:rPr>
          <w:rFonts w:asciiTheme="minorHAnsi" w:eastAsiaTheme="minorEastAsia" w:hAnsiTheme="minorHAnsi" w:cstheme="minorBidi"/>
          <w:sz w:val="22"/>
          <w:szCs w:val="22"/>
        </w:rPr>
      </w:pPr>
      <w:r w:rsidRPr="00B96A56">
        <w:t>5.4.2.1</w:t>
      </w:r>
      <w:r w:rsidRPr="00B96A56">
        <w:rPr>
          <w:rFonts w:asciiTheme="minorHAnsi" w:eastAsiaTheme="minorEastAsia" w:hAnsiTheme="minorHAnsi" w:cstheme="minorBidi"/>
          <w:sz w:val="22"/>
          <w:szCs w:val="22"/>
        </w:rPr>
        <w:tab/>
      </w:r>
      <w:r w:rsidRPr="00B96A56">
        <w:t>Introduction</w:t>
      </w:r>
      <w:r>
        <w:tab/>
        <w:t>152</w:t>
      </w:r>
    </w:p>
    <w:p w14:paraId="60680FD6" w14:textId="77777777" w:rsidR="00B96A56" w:rsidRDefault="00B96A5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13346314" w14:textId="77777777" w:rsidR="00B96A56" w:rsidRDefault="00B96A5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BC9C40A" w14:textId="77777777" w:rsidR="00B96A56" w:rsidRDefault="00B96A5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6672A24D" w14:textId="77777777" w:rsidR="00B96A56" w:rsidRDefault="00B96A5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6C948AD" w14:textId="77777777" w:rsidR="00B96A56" w:rsidRDefault="00B96A5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02F5F37C" w14:textId="77777777" w:rsidR="00B96A56" w:rsidRDefault="00B96A5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308A9F55" w14:textId="77777777" w:rsidR="00B96A56" w:rsidRDefault="00B96A5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0F5E11" w14:textId="77777777" w:rsidR="00B96A56" w:rsidRDefault="00B96A5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55988904" w14:textId="77777777" w:rsidR="00B96A56" w:rsidRDefault="00B96A5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7CD4C4C" w14:textId="77777777" w:rsidR="00B96A56" w:rsidRDefault="00B96A56">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79F4E462" w14:textId="77777777" w:rsidR="00B96A56" w:rsidRDefault="00B96A5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42EA8F91" w14:textId="77777777" w:rsidR="00B96A56" w:rsidRDefault="00B96A5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3B929334" w14:textId="77777777" w:rsidR="00B96A56" w:rsidRDefault="00B96A5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01261074" w14:textId="77777777" w:rsidR="00B96A56" w:rsidRDefault="00B96A5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C51EE76" w14:textId="77777777" w:rsidR="00B96A56" w:rsidRDefault="00B96A5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5E35E0CF" w14:textId="77777777" w:rsidR="00B96A56" w:rsidRDefault="00B96A5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53FE5687" w14:textId="77777777" w:rsidR="00B96A56" w:rsidRDefault="00B96A5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5F4A5BCC" w14:textId="77777777" w:rsidR="00B96A56" w:rsidRDefault="00B96A56">
      <w:pPr>
        <w:pStyle w:val="TOC4"/>
        <w:rPr>
          <w:rFonts w:asciiTheme="minorHAnsi" w:eastAsiaTheme="minorEastAsia" w:hAnsiTheme="minorHAnsi" w:cstheme="minorBidi"/>
          <w:sz w:val="22"/>
          <w:szCs w:val="22"/>
        </w:rPr>
      </w:pPr>
      <w:r w:rsidRPr="00B96A56">
        <w:t>5.5.3.3</w:t>
      </w:r>
      <w:r w:rsidRPr="00B96A56">
        <w:rPr>
          <w:rFonts w:asciiTheme="minorHAnsi" w:eastAsiaTheme="minorEastAsia" w:hAnsiTheme="minorHAnsi" w:cstheme="minorBidi"/>
          <w:sz w:val="22"/>
          <w:szCs w:val="22"/>
        </w:rPr>
        <w:tab/>
      </w:r>
      <w:r w:rsidRPr="009A6500">
        <w:rPr>
          <w:lang w:val="en-US" w:eastAsia="sv-SE"/>
        </w:rPr>
        <w:t xml:space="preserve">E-UTRAN TDD – TDD </w:t>
      </w:r>
      <w:r>
        <w:rPr>
          <w:lang w:eastAsia="sv-SE"/>
        </w:rPr>
        <w:t>for Cat-M1 TDD UEs</w:t>
      </w:r>
      <w:r>
        <w:tab/>
        <w:t>155</w:t>
      </w:r>
    </w:p>
    <w:p w14:paraId="42B08A62" w14:textId="77777777" w:rsidR="00B96A56" w:rsidRDefault="00B96A5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9B9B350" w14:textId="543A22C4" w:rsidR="00B96A56" w:rsidRDefault="00B96A5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3420B225" w14:textId="77777777" w:rsidR="00B96A56" w:rsidRDefault="00B96A5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655F041D" w14:textId="77777777" w:rsidR="00B96A56" w:rsidRDefault="00B96A5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092DC21A" w14:textId="77777777" w:rsidR="00B96A56" w:rsidRDefault="00B96A5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3B7C12B2" w14:textId="77777777" w:rsidR="00B96A56" w:rsidRDefault="00B96A5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21E619CC" w14:textId="77777777" w:rsidR="00B96A56" w:rsidRDefault="00B96A5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3786680" w14:textId="77777777" w:rsidR="00B96A56" w:rsidRDefault="00B96A5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0D01099B" w14:textId="77777777" w:rsidR="00B96A56" w:rsidRDefault="00B96A5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7BDA2F42" w14:textId="77777777" w:rsidR="00B96A56" w:rsidRDefault="00B96A5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7C5400C4" w14:textId="77777777" w:rsidR="00B96A56" w:rsidRDefault="00B96A56">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DAE60E8"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65C867F1"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54486337"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78130693"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0CF02E31"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7528B9C8" w14:textId="77777777" w:rsidR="00B96A56" w:rsidRDefault="00B96A5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366C1F66" w14:textId="77777777" w:rsidR="00B96A56" w:rsidRDefault="00B96A5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6CFD5BB3"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4EB3E573" w14:textId="77777777" w:rsidR="00B96A56" w:rsidRDefault="00B96A5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66765DB1" w14:textId="77777777" w:rsidR="00B96A56" w:rsidRDefault="00B96A5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5F5453C" w14:textId="77777777" w:rsidR="00B96A56" w:rsidRDefault="00B96A5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0D6E0B42" w14:textId="77777777" w:rsidR="00B96A56" w:rsidRDefault="00B96A5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51B28B23" w14:textId="77777777" w:rsidR="00B96A56" w:rsidRDefault="00B96A5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4990A557" w14:textId="77777777" w:rsidR="00B96A56" w:rsidRDefault="00B96A5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D23DC76" w14:textId="77777777" w:rsidR="00B96A56" w:rsidRDefault="00B96A5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3CD7D3F" w14:textId="77777777" w:rsidR="00B96A56" w:rsidRDefault="00B96A5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D4AC6AF" w14:textId="77777777" w:rsidR="00B96A56" w:rsidRDefault="00B96A5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8B4F786" w14:textId="77777777" w:rsidR="00B96A56" w:rsidRDefault="00B96A5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4188A240" w14:textId="77777777" w:rsidR="00B96A56" w:rsidRDefault="00B96A5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31C55189" w14:textId="77777777" w:rsidR="00B96A56" w:rsidRDefault="00B96A5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9D5B7E7" w14:textId="77777777" w:rsidR="00B96A56" w:rsidRDefault="00B96A5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16FD0F88" w14:textId="77777777" w:rsidR="00B96A56" w:rsidRDefault="00B96A5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05499C91" w14:textId="77777777" w:rsidR="00B96A56" w:rsidRDefault="00B96A5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4081714" w14:textId="77777777" w:rsidR="00B96A56" w:rsidRDefault="00B96A5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756A4124" w14:textId="77777777" w:rsidR="00B96A56" w:rsidRDefault="00B96A5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0851EB0E" w14:textId="77777777" w:rsidR="00B96A56" w:rsidRDefault="00B96A5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49B33DFE" w14:textId="77777777" w:rsidR="00B96A56" w:rsidRDefault="00B96A5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C5E252B"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42C4D20A"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13BAA75F"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7AB3A3E7"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58A3BE31" w14:textId="77777777" w:rsidR="00B96A56" w:rsidRDefault="00B96A5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CC43F96" w14:textId="77777777" w:rsidR="00B96A56" w:rsidRDefault="00B96A5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2FC8128B" w14:textId="77777777" w:rsidR="00B96A56" w:rsidRDefault="00B96A5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297C290D" w14:textId="77777777" w:rsidR="00B96A56" w:rsidRDefault="00B96A5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1B3FA74D" w14:textId="77777777" w:rsidR="00B96A56" w:rsidRDefault="00B96A5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7401E4B3" w14:textId="77777777" w:rsidR="00B96A56" w:rsidRDefault="00B96A5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07AF9BEB" w14:textId="77777777" w:rsidR="00B96A56" w:rsidRDefault="00B96A56">
      <w:pPr>
        <w:pStyle w:val="TOC4"/>
        <w:rPr>
          <w:rFonts w:asciiTheme="minorHAnsi" w:eastAsiaTheme="minorEastAsia" w:hAnsiTheme="minorHAnsi" w:cstheme="minorBidi"/>
          <w:sz w:val="22"/>
          <w:szCs w:val="22"/>
        </w:rPr>
      </w:pPr>
      <w:r w:rsidRPr="00B96A56">
        <w:t>6.7.2.2</w:t>
      </w:r>
      <w:r w:rsidRPr="00B96A56">
        <w:rPr>
          <w:rFonts w:asciiTheme="minorHAnsi" w:eastAsiaTheme="minorEastAsia" w:hAnsiTheme="minorHAnsi" w:cstheme="minorBidi"/>
          <w:sz w:val="22"/>
          <w:szCs w:val="22"/>
        </w:rPr>
        <w:tab/>
      </w:r>
      <w:r w:rsidRPr="009A6500">
        <w:rPr>
          <w:lang w:val="en-US"/>
        </w:rPr>
        <w:t>UE Re-establishment delay requirement for CEModeB</w:t>
      </w:r>
      <w:r>
        <w:tab/>
        <w:t>164</w:t>
      </w:r>
    </w:p>
    <w:p w14:paraId="76FD47A1" w14:textId="77777777" w:rsidR="00B96A56" w:rsidRDefault="00B96A5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6DB1F3B5" w14:textId="77777777" w:rsidR="00B96A56" w:rsidRDefault="00B96A5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5EDF4948" w14:textId="77777777" w:rsidR="00B96A56" w:rsidRDefault="00B96A5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70B49F7" w14:textId="77777777" w:rsidR="00B96A56" w:rsidRDefault="00B96A5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47215768" w14:textId="77777777" w:rsidR="00B96A56" w:rsidRDefault="00B96A5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6522FFFA" w14:textId="77777777" w:rsidR="00B96A56" w:rsidRDefault="00B96A5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0AC319CD" w14:textId="77777777" w:rsidR="00B96A56" w:rsidRDefault="00B96A5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79C18A3C" w14:textId="00B54254" w:rsidR="00B96A56" w:rsidRDefault="00B96A5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0E12BEA" w14:textId="77777777" w:rsidR="00B96A56" w:rsidRDefault="00B96A5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295E7D43" w14:textId="77777777" w:rsidR="00B96A56" w:rsidRDefault="00B96A56">
      <w:pPr>
        <w:pStyle w:val="TOC3"/>
        <w:rPr>
          <w:rFonts w:asciiTheme="minorHAnsi" w:eastAsiaTheme="minorEastAsia" w:hAnsiTheme="minorHAnsi" w:cstheme="minorBidi"/>
          <w:sz w:val="22"/>
          <w:szCs w:val="22"/>
        </w:rPr>
      </w:pPr>
      <w:r w:rsidRPr="00B96A56">
        <w:t>7.1.1</w:t>
      </w:r>
      <w:r w:rsidRPr="00B96A56">
        <w:rPr>
          <w:rFonts w:asciiTheme="minorHAnsi" w:eastAsiaTheme="minorEastAsia" w:hAnsiTheme="minorHAnsi"/>
          <w:sz w:val="22"/>
          <w:szCs w:val="22"/>
        </w:rPr>
        <w:tab/>
      </w:r>
      <w:r w:rsidRPr="009A6500">
        <w:rPr>
          <w:rFonts w:cs="v4.2.0"/>
        </w:rPr>
        <w:t>Introduction</w:t>
      </w:r>
      <w:r>
        <w:tab/>
        <w:t>166</w:t>
      </w:r>
    </w:p>
    <w:p w14:paraId="28F8313B" w14:textId="77777777" w:rsidR="00B96A56" w:rsidRDefault="00B96A56">
      <w:pPr>
        <w:pStyle w:val="TOC3"/>
        <w:rPr>
          <w:rFonts w:asciiTheme="minorHAnsi" w:eastAsiaTheme="minorEastAsia" w:hAnsiTheme="minorHAnsi" w:cstheme="minorBidi"/>
          <w:sz w:val="22"/>
          <w:szCs w:val="22"/>
        </w:rPr>
      </w:pPr>
      <w:r w:rsidRPr="00B96A56">
        <w:t>7.1.2</w:t>
      </w:r>
      <w:r w:rsidRPr="00B96A56">
        <w:rPr>
          <w:rFonts w:asciiTheme="minorHAnsi" w:eastAsiaTheme="minorEastAsia" w:hAnsiTheme="minorHAnsi"/>
          <w:sz w:val="22"/>
          <w:szCs w:val="22"/>
        </w:rPr>
        <w:tab/>
      </w:r>
      <w:r w:rsidRPr="009A6500">
        <w:rPr>
          <w:rFonts w:cs="v4.2.0"/>
        </w:rPr>
        <w:t>Requirements</w:t>
      </w:r>
      <w:r>
        <w:tab/>
        <w:t>166</w:t>
      </w:r>
    </w:p>
    <w:p w14:paraId="54857F9F" w14:textId="77777777" w:rsidR="00B96A56" w:rsidRDefault="00B96A5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207DD2C7" w14:textId="77777777" w:rsidR="00B96A56" w:rsidRDefault="00B96A56">
      <w:pPr>
        <w:pStyle w:val="TOC3"/>
        <w:rPr>
          <w:rFonts w:asciiTheme="minorHAnsi" w:eastAsiaTheme="minorEastAsia" w:hAnsiTheme="minorHAnsi" w:cstheme="minorBidi"/>
          <w:sz w:val="22"/>
          <w:szCs w:val="22"/>
        </w:rPr>
      </w:pPr>
      <w:r w:rsidRPr="00B96A56">
        <w:t>7.2.1</w:t>
      </w:r>
      <w:r w:rsidRPr="00B96A56">
        <w:rPr>
          <w:rFonts w:asciiTheme="minorHAnsi" w:eastAsiaTheme="minorEastAsia" w:hAnsiTheme="minorHAnsi"/>
          <w:sz w:val="22"/>
          <w:szCs w:val="22"/>
        </w:rPr>
        <w:tab/>
      </w:r>
      <w:r w:rsidRPr="009A6500">
        <w:rPr>
          <w:rFonts w:cs="v3.7.0"/>
        </w:rPr>
        <w:t>Introduction</w:t>
      </w:r>
      <w:r>
        <w:tab/>
        <w:t>167</w:t>
      </w:r>
    </w:p>
    <w:p w14:paraId="160BD1DF" w14:textId="77777777" w:rsidR="00B96A56" w:rsidRDefault="00B96A56">
      <w:pPr>
        <w:pStyle w:val="TOC3"/>
        <w:rPr>
          <w:rFonts w:asciiTheme="minorHAnsi" w:eastAsiaTheme="minorEastAsia" w:hAnsiTheme="minorHAnsi" w:cstheme="minorBidi"/>
          <w:sz w:val="22"/>
          <w:szCs w:val="22"/>
        </w:rPr>
      </w:pPr>
      <w:r w:rsidRPr="00B96A56">
        <w:t>7.2.2</w:t>
      </w:r>
      <w:r w:rsidRPr="00B96A56">
        <w:rPr>
          <w:rFonts w:asciiTheme="minorHAnsi" w:eastAsiaTheme="minorEastAsia" w:hAnsiTheme="minorHAnsi"/>
          <w:sz w:val="22"/>
          <w:szCs w:val="22"/>
        </w:rPr>
        <w:tab/>
      </w:r>
      <w:r w:rsidRPr="009A6500">
        <w:rPr>
          <w:rFonts w:cs="v3.7.0"/>
        </w:rPr>
        <w:t>Requirements</w:t>
      </w:r>
      <w:r>
        <w:tab/>
        <w:t>167</w:t>
      </w:r>
    </w:p>
    <w:p w14:paraId="5E7F069E" w14:textId="77777777" w:rsidR="00B96A56" w:rsidRDefault="00B96A5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4A2DB47D" w14:textId="77777777" w:rsidR="00B96A56" w:rsidRDefault="00B96A56">
      <w:pPr>
        <w:pStyle w:val="TOC3"/>
        <w:rPr>
          <w:rFonts w:asciiTheme="minorHAnsi" w:eastAsiaTheme="minorEastAsia" w:hAnsiTheme="minorHAnsi" w:cstheme="minorBidi"/>
          <w:sz w:val="22"/>
          <w:szCs w:val="22"/>
        </w:rPr>
      </w:pPr>
      <w:r w:rsidRPr="00B96A56">
        <w:t>7.3.1</w:t>
      </w:r>
      <w:r w:rsidRPr="00B96A56">
        <w:rPr>
          <w:rFonts w:asciiTheme="minorHAnsi" w:eastAsiaTheme="minorEastAsia" w:hAnsiTheme="minorHAnsi"/>
          <w:sz w:val="22"/>
          <w:szCs w:val="22"/>
        </w:rPr>
        <w:tab/>
      </w:r>
      <w:r w:rsidRPr="009A6500">
        <w:rPr>
          <w:rFonts w:cs="v3.7.0"/>
        </w:rPr>
        <w:t>Introduction</w:t>
      </w:r>
      <w:r>
        <w:tab/>
        <w:t>168</w:t>
      </w:r>
    </w:p>
    <w:p w14:paraId="5671F820" w14:textId="77777777" w:rsidR="00B96A56" w:rsidRDefault="00B96A5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6D48BFDC" w14:textId="77777777" w:rsidR="00B96A56" w:rsidRDefault="00B96A56">
      <w:pPr>
        <w:pStyle w:val="TOC4"/>
        <w:rPr>
          <w:rFonts w:asciiTheme="minorHAnsi" w:eastAsiaTheme="minorEastAsia" w:hAnsiTheme="minorHAnsi" w:cstheme="minorBidi"/>
          <w:sz w:val="22"/>
          <w:szCs w:val="22"/>
        </w:rPr>
      </w:pPr>
      <w:r w:rsidRPr="00B96A56">
        <w:t>7.3.2.1</w:t>
      </w:r>
      <w:r w:rsidRPr="00B96A56">
        <w:rPr>
          <w:rFonts w:asciiTheme="minorHAnsi" w:hAnsiTheme="minorHAnsi" w:cstheme="minorBidi"/>
          <w:sz w:val="22"/>
          <w:szCs w:val="22"/>
        </w:rPr>
        <w:tab/>
      </w:r>
      <w:r w:rsidRPr="009A6500">
        <w:rPr>
          <w:rFonts w:eastAsia="?? ??"/>
        </w:rPr>
        <w:t>Timing Advance adjustment delay</w:t>
      </w:r>
      <w:r>
        <w:tab/>
        <w:t>168</w:t>
      </w:r>
    </w:p>
    <w:p w14:paraId="1AF54BC4" w14:textId="77777777" w:rsidR="00B96A56" w:rsidRDefault="00B96A5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F6866F5" w14:textId="77777777" w:rsidR="00B96A56" w:rsidRDefault="00B96A56">
      <w:pPr>
        <w:pStyle w:val="TOC2"/>
        <w:rPr>
          <w:rFonts w:asciiTheme="minorHAnsi" w:eastAsiaTheme="minorEastAsia" w:hAnsiTheme="minorHAnsi" w:cstheme="minorBidi"/>
          <w:sz w:val="22"/>
          <w:szCs w:val="22"/>
        </w:rPr>
      </w:pPr>
      <w:r w:rsidRPr="00B96A56">
        <w:t>7.</w:t>
      </w:r>
      <w:r w:rsidRPr="00B96A56">
        <w:rPr>
          <w:lang w:eastAsia="zh-CN"/>
        </w:rPr>
        <w:t>4</w:t>
      </w:r>
      <w:r w:rsidRPr="00B96A56">
        <w:rPr>
          <w:rFonts w:asciiTheme="minorHAnsi" w:eastAsiaTheme="minorEastAsia" w:hAnsiTheme="minorHAnsi"/>
          <w:sz w:val="22"/>
          <w:szCs w:val="22"/>
        </w:rPr>
        <w:tab/>
      </w:r>
      <w:r w:rsidRPr="009A6500">
        <w:rPr>
          <w:rFonts w:cs="v4.2.0"/>
        </w:rPr>
        <w:t xml:space="preserve">Cell </w:t>
      </w:r>
      <w:r w:rsidRPr="009A6500">
        <w:rPr>
          <w:rFonts w:cs="v4.2.0"/>
          <w:lang w:eastAsia="zh-CN"/>
        </w:rPr>
        <w:t xml:space="preserve">phase </w:t>
      </w:r>
      <w:r w:rsidRPr="009A6500">
        <w:rPr>
          <w:rFonts w:cs="v4.2.0"/>
        </w:rPr>
        <w:t>synchronization accuracy</w:t>
      </w:r>
      <w:r w:rsidRPr="009A6500">
        <w:rPr>
          <w:rFonts w:cs="v4.2.0"/>
          <w:lang w:eastAsia="zh-CN"/>
        </w:rPr>
        <w:t xml:space="preserve"> (TDD)</w:t>
      </w:r>
      <w:r>
        <w:tab/>
        <w:t>168</w:t>
      </w:r>
    </w:p>
    <w:p w14:paraId="7342AD27"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4</w:t>
      </w:r>
      <w:r w:rsidRPr="00B96A56">
        <w:t>.1</w:t>
      </w:r>
      <w:r w:rsidRPr="00B96A56">
        <w:rPr>
          <w:rFonts w:asciiTheme="minorHAnsi" w:eastAsiaTheme="minorEastAsia" w:hAnsiTheme="minorHAnsi"/>
          <w:sz w:val="22"/>
          <w:szCs w:val="22"/>
        </w:rPr>
        <w:tab/>
      </w:r>
      <w:r w:rsidRPr="009A6500">
        <w:rPr>
          <w:rFonts w:cs="v4.2.0"/>
        </w:rPr>
        <w:t>Definition</w:t>
      </w:r>
      <w:r>
        <w:tab/>
        <w:t>168</w:t>
      </w:r>
    </w:p>
    <w:p w14:paraId="5FF99D70"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4</w:t>
      </w:r>
      <w:r w:rsidRPr="00B96A56">
        <w:t>.2</w:t>
      </w:r>
      <w:r w:rsidRPr="00B96A56">
        <w:rPr>
          <w:rFonts w:asciiTheme="minorHAnsi" w:eastAsiaTheme="minorEastAsia" w:hAnsiTheme="minorHAnsi"/>
          <w:sz w:val="22"/>
          <w:szCs w:val="22"/>
        </w:rPr>
        <w:tab/>
      </w:r>
      <w:r w:rsidRPr="009A6500">
        <w:rPr>
          <w:rFonts w:cs="v4.2.0"/>
        </w:rPr>
        <w:t>Minimum requirements</w:t>
      </w:r>
      <w:r>
        <w:tab/>
        <w:t>168</w:t>
      </w:r>
    </w:p>
    <w:p w14:paraId="0619BDAA" w14:textId="77777777" w:rsidR="00B96A56" w:rsidRDefault="00B96A56">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248DCC6C" w14:textId="77777777" w:rsidR="00B96A56" w:rsidRDefault="00B96A5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6EE7FE68" w14:textId="77777777" w:rsidR="00B96A56" w:rsidRDefault="00B96A5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5517DE4E" w14:textId="77777777" w:rsidR="00B96A56" w:rsidRDefault="00B96A5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FB8405D" w14:textId="77777777" w:rsidR="00B96A56" w:rsidRDefault="00B96A5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2A89E416" w14:textId="77777777" w:rsidR="00B96A56" w:rsidRDefault="00B96A5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06FFF198" w14:textId="77777777" w:rsidR="00B96A56" w:rsidRDefault="00B96A56">
      <w:pPr>
        <w:pStyle w:val="TOC3"/>
        <w:rPr>
          <w:rFonts w:asciiTheme="minorHAnsi" w:eastAsiaTheme="minorEastAsia" w:hAnsiTheme="minorHAnsi" w:cstheme="minorBidi"/>
          <w:sz w:val="22"/>
          <w:szCs w:val="22"/>
        </w:rPr>
      </w:pPr>
      <w:r w:rsidRPr="00B96A56">
        <w:t>7.6.1</w:t>
      </w:r>
      <w:r w:rsidRPr="00B96A56">
        <w:rPr>
          <w:rFonts w:asciiTheme="minorHAnsi" w:eastAsiaTheme="minorEastAsia" w:hAnsiTheme="minorHAnsi"/>
          <w:sz w:val="22"/>
          <w:szCs w:val="22"/>
        </w:rPr>
        <w:tab/>
      </w:r>
      <w:r w:rsidRPr="009A6500">
        <w:rPr>
          <w:rFonts w:cs="v3.7.0"/>
        </w:rPr>
        <w:t>Introduction</w:t>
      </w:r>
      <w:r>
        <w:tab/>
        <w:t>169</w:t>
      </w:r>
    </w:p>
    <w:p w14:paraId="23E40047" w14:textId="77777777" w:rsidR="00B96A56" w:rsidRDefault="00B96A5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7CEB7623" w14:textId="77777777" w:rsidR="00B96A56" w:rsidRDefault="00B96A56">
      <w:pPr>
        <w:pStyle w:val="TOC4"/>
        <w:rPr>
          <w:rFonts w:asciiTheme="minorHAnsi" w:eastAsiaTheme="minorEastAsia" w:hAnsiTheme="minorHAnsi" w:cstheme="minorBidi"/>
          <w:sz w:val="22"/>
          <w:szCs w:val="22"/>
        </w:rPr>
      </w:pPr>
      <w:r w:rsidRPr="00B96A56">
        <w:t>7.6.2.1</w:t>
      </w:r>
      <w:r w:rsidRPr="00B96A56">
        <w:rPr>
          <w:rFonts w:asciiTheme="minorHAnsi" w:hAnsiTheme="minorHAnsi" w:cstheme="minorBidi"/>
          <w:sz w:val="22"/>
          <w:szCs w:val="22"/>
        </w:rPr>
        <w:tab/>
      </w:r>
      <w:r>
        <w:t>Minimum requirement when no DRX is used</w:t>
      </w:r>
      <w:r>
        <w:tab/>
        <w:t>171</w:t>
      </w:r>
    </w:p>
    <w:p w14:paraId="70200E74" w14:textId="77777777" w:rsidR="00B96A56" w:rsidRDefault="00B96A56">
      <w:pPr>
        <w:pStyle w:val="TOC4"/>
        <w:rPr>
          <w:rFonts w:asciiTheme="minorHAnsi" w:eastAsiaTheme="minorEastAsia" w:hAnsiTheme="minorHAnsi" w:cstheme="minorBidi"/>
          <w:sz w:val="22"/>
          <w:szCs w:val="22"/>
        </w:rPr>
      </w:pPr>
      <w:r w:rsidRPr="00B96A56">
        <w:t>7.6.2.2</w:t>
      </w:r>
      <w:r w:rsidRPr="00B96A56">
        <w:rPr>
          <w:rFonts w:asciiTheme="minorHAnsi" w:hAnsiTheme="minorHAnsi" w:cstheme="minorBidi"/>
          <w:sz w:val="22"/>
          <w:szCs w:val="22"/>
        </w:rPr>
        <w:tab/>
      </w:r>
      <w:r>
        <w:t>Minimum requirement when DRX is used</w:t>
      </w:r>
      <w:r>
        <w:tab/>
        <w:t>171</w:t>
      </w:r>
    </w:p>
    <w:p w14:paraId="18D76E28" w14:textId="77777777" w:rsidR="00B96A56" w:rsidRDefault="00B96A56">
      <w:pPr>
        <w:pStyle w:val="TOC4"/>
        <w:rPr>
          <w:rFonts w:asciiTheme="minorHAnsi" w:eastAsiaTheme="minorEastAsia" w:hAnsiTheme="minorHAnsi" w:cstheme="minorBidi"/>
          <w:sz w:val="22"/>
          <w:szCs w:val="22"/>
        </w:rPr>
      </w:pPr>
      <w:r w:rsidRPr="00B96A56">
        <w:t>7.6.2.3</w:t>
      </w:r>
      <w:r w:rsidRPr="00B96A56">
        <w:rPr>
          <w:rFonts w:asciiTheme="minorHAnsi" w:hAnsiTheme="minorHAnsi" w:cstheme="minorBidi"/>
          <w:sz w:val="22"/>
          <w:szCs w:val="22"/>
        </w:rPr>
        <w:tab/>
      </w:r>
      <w:r>
        <w:t>Minimum requirement at transitions</w:t>
      </w:r>
      <w:r>
        <w:tab/>
        <w:t>173</w:t>
      </w:r>
    </w:p>
    <w:p w14:paraId="1BA9AB4E" w14:textId="77777777" w:rsidR="00B96A56" w:rsidRDefault="00B96A56">
      <w:pPr>
        <w:pStyle w:val="TOC4"/>
        <w:rPr>
          <w:rFonts w:asciiTheme="minorHAnsi" w:eastAsiaTheme="minorEastAsia" w:hAnsiTheme="minorHAnsi" w:cstheme="minorBidi"/>
          <w:sz w:val="22"/>
          <w:szCs w:val="22"/>
        </w:rPr>
      </w:pPr>
      <w:r w:rsidRPr="00B96A56">
        <w:t>7.6.2.4</w:t>
      </w:r>
      <w:r w:rsidRPr="00B96A56">
        <w:rPr>
          <w:rFonts w:asciiTheme="minorHAnsi" w:hAnsiTheme="minorHAnsi" w:cstheme="minorBidi"/>
          <w:sz w:val="22"/>
          <w:szCs w:val="22"/>
        </w:rPr>
        <w:tab/>
      </w:r>
      <w:r>
        <w:t>Minimum requirement during SI Acquisition with autonomous gaps</w:t>
      </w:r>
      <w:r>
        <w:tab/>
        <w:t>173</w:t>
      </w:r>
    </w:p>
    <w:p w14:paraId="571DA0B5" w14:textId="77777777" w:rsidR="00B96A56" w:rsidRDefault="00B96A5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26AB23A3" w14:textId="77777777" w:rsidR="00B96A56" w:rsidRDefault="00B96A5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0E82DC90" w14:textId="77777777" w:rsidR="00B96A56" w:rsidRDefault="00B96A5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4D544A91" w14:textId="77777777" w:rsidR="00B96A56" w:rsidRDefault="00B96A5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35BD76BE" w14:textId="77777777" w:rsidR="00B96A56" w:rsidRDefault="00B96A5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4081173D" w14:textId="77777777" w:rsidR="00B96A56" w:rsidRDefault="00B96A5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33654C30" w14:textId="77777777" w:rsidR="00B96A56" w:rsidRDefault="00B96A5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0289CC9" w14:textId="77777777" w:rsidR="00B96A56" w:rsidRDefault="00B96A5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113B292" w14:textId="77777777" w:rsidR="00B96A56" w:rsidRDefault="00B96A5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2BB665EE" w14:textId="77777777" w:rsidR="00B96A56" w:rsidRDefault="00B96A5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0F711B9A" w14:textId="77777777" w:rsidR="00B96A56" w:rsidRDefault="00B96A5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13CA902" w14:textId="77777777" w:rsidR="00B96A56" w:rsidRDefault="00B96A5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0F2C5ED6" w14:textId="77777777" w:rsidR="00B96A56" w:rsidRDefault="00B96A5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343EF88F" w14:textId="77777777" w:rsidR="00B96A56" w:rsidRDefault="00B96A5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6ED2497F" w14:textId="77777777" w:rsidR="00B96A56" w:rsidRDefault="00B96A5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145A7088" w14:textId="77777777" w:rsidR="00B96A56" w:rsidRDefault="00B96A5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6C9BD61D" w14:textId="77777777" w:rsidR="00B96A56" w:rsidRDefault="00B96A5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1720608" w14:textId="77777777" w:rsidR="00B96A56" w:rsidRDefault="00B96A5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7E5E1F2B" w14:textId="77777777" w:rsidR="00B96A56" w:rsidRDefault="00B96A5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7BDEB2A6" w14:textId="77777777" w:rsidR="00B96A56" w:rsidRDefault="00B96A5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2978783A" w14:textId="77777777" w:rsidR="00B96A56" w:rsidRDefault="00B96A5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0DA90E88" w14:textId="77777777" w:rsidR="00B96A56" w:rsidRDefault="00B96A5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299F397F" w14:textId="77777777" w:rsidR="00B96A56" w:rsidRDefault="00B96A5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5C6D788E" w14:textId="77777777" w:rsidR="00B96A56" w:rsidRDefault="00B96A5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6EB6BAFF" w14:textId="77777777" w:rsidR="00B96A56" w:rsidRDefault="00B96A5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7330B98D" w14:textId="77777777" w:rsidR="00B96A56" w:rsidRDefault="00B96A5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2F4B4C3C" w14:textId="77777777" w:rsidR="00B96A56" w:rsidRDefault="00B96A5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76B876EE" w14:textId="77777777" w:rsidR="00B96A56" w:rsidRDefault="00B96A5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1DB78033" w14:textId="77777777" w:rsidR="00B96A56" w:rsidRDefault="00B96A5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23BDE232" w14:textId="77777777" w:rsidR="00B96A56" w:rsidRDefault="00B96A5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469B5E72" w14:textId="77777777" w:rsidR="00B96A56" w:rsidRDefault="00B96A5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A6500">
        <w:rPr>
          <w:rFonts w:ascii="Times" w:eastAsia="MS Mincho" w:hAnsi="Times"/>
        </w:rPr>
        <w:t>SRS carrier based switching</w:t>
      </w:r>
      <w:r>
        <w:tab/>
        <w:t>184</w:t>
      </w:r>
    </w:p>
    <w:p w14:paraId="518323CA" w14:textId="77777777" w:rsidR="00B96A56" w:rsidRDefault="00B96A5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2F00D732" w14:textId="77777777" w:rsidR="00B96A56" w:rsidRDefault="00B96A5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4E4C78B2" w14:textId="77777777" w:rsidR="00B96A56" w:rsidRDefault="00B96A5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66BF3534" w14:textId="77777777" w:rsidR="00B96A56" w:rsidRDefault="00B96A5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50690559" w14:textId="77777777" w:rsidR="00B96A56" w:rsidRDefault="00B96A5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67FF1207" w14:textId="77777777" w:rsidR="00B96A56" w:rsidRDefault="00B96A5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3F63898F" w14:textId="77777777" w:rsidR="00B96A56" w:rsidRDefault="00B96A5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68A105D1" w14:textId="77777777" w:rsidR="00B96A56" w:rsidRDefault="00B96A5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04691F16" w14:textId="77777777" w:rsidR="00B96A56" w:rsidRDefault="00B96A5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4FDA41A5" w14:textId="77777777" w:rsidR="00B96A56" w:rsidRDefault="00B96A5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031528B1" w14:textId="77777777" w:rsidR="00B96A56" w:rsidRDefault="00B96A5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5DC6C84B" w14:textId="77777777" w:rsidR="00B96A56" w:rsidRDefault="00B96A5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2DFED5B8" w14:textId="77777777" w:rsidR="00B96A56" w:rsidRDefault="00B96A5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2459B09D" w14:textId="77777777" w:rsidR="00B96A56" w:rsidRDefault="00B96A56">
      <w:pPr>
        <w:pStyle w:val="TOC3"/>
        <w:rPr>
          <w:rFonts w:asciiTheme="minorHAnsi" w:eastAsiaTheme="minorEastAsia" w:hAnsiTheme="minorHAnsi" w:cstheme="minorBidi"/>
          <w:sz w:val="22"/>
          <w:szCs w:val="22"/>
        </w:rPr>
      </w:pPr>
      <w:r w:rsidRPr="00B96A56">
        <w:t>7.11.1</w:t>
      </w:r>
      <w:r w:rsidRPr="00B96A56">
        <w:rPr>
          <w:rFonts w:asciiTheme="minorHAnsi" w:eastAsiaTheme="minorEastAsia" w:hAnsiTheme="minorHAnsi"/>
          <w:sz w:val="22"/>
          <w:szCs w:val="22"/>
        </w:rPr>
        <w:tab/>
      </w:r>
      <w:r w:rsidRPr="009A6500">
        <w:rPr>
          <w:rFonts w:cs="v3.7.0"/>
        </w:rPr>
        <w:t>Introduction</w:t>
      </w:r>
      <w:r>
        <w:tab/>
        <w:t>187</w:t>
      </w:r>
    </w:p>
    <w:p w14:paraId="1FD9366D" w14:textId="77777777" w:rsidR="00B96A56" w:rsidRDefault="00B96A5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6B09C0B2" w14:textId="77777777" w:rsidR="00B96A56" w:rsidRDefault="00B96A56">
      <w:pPr>
        <w:pStyle w:val="TOC4"/>
        <w:rPr>
          <w:rFonts w:asciiTheme="minorHAnsi" w:eastAsiaTheme="minorEastAsia" w:hAnsiTheme="minorHAnsi" w:cstheme="minorBidi"/>
          <w:sz w:val="22"/>
          <w:szCs w:val="22"/>
        </w:rPr>
      </w:pPr>
      <w:r w:rsidRPr="00B96A56">
        <w:t>7.11.2.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188</w:t>
      </w:r>
    </w:p>
    <w:p w14:paraId="70326958" w14:textId="77777777" w:rsidR="00B96A56" w:rsidRDefault="00B96A56">
      <w:pPr>
        <w:pStyle w:val="TOC4"/>
        <w:rPr>
          <w:rFonts w:asciiTheme="minorHAnsi" w:eastAsiaTheme="minorEastAsia" w:hAnsiTheme="minorHAnsi" w:cstheme="minorBidi"/>
          <w:sz w:val="22"/>
          <w:szCs w:val="22"/>
        </w:rPr>
      </w:pPr>
      <w:r w:rsidRPr="00B96A56">
        <w:t>7.11.2.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189</w:t>
      </w:r>
    </w:p>
    <w:p w14:paraId="59003866" w14:textId="77777777" w:rsidR="00B96A56" w:rsidRDefault="00B96A56">
      <w:pPr>
        <w:pStyle w:val="TOC4"/>
        <w:rPr>
          <w:rFonts w:asciiTheme="minorHAnsi" w:eastAsiaTheme="minorEastAsia" w:hAnsiTheme="minorHAnsi" w:cstheme="minorBidi"/>
          <w:sz w:val="22"/>
          <w:szCs w:val="22"/>
        </w:rPr>
      </w:pPr>
      <w:r w:rsidRPr="00B96A56">
        <w:lastRenderedPageBreak/>
        <w:t>7.11.2.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189</w:t>
      </w:r>
    </w:p>
    <w:p w14:paraId="78807C64" w14:textId="77777777" w:rsidR="00B96A56" w:rsidRDefault="00B96A5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7430F246" w14:textId="77777777" w:rsidR="00B96A56" w:rsidRDefault="00B96A56">
      <w:pPr>
        <w:pStyle w:val="TOC4"/>
        <w:rPr>
          <w:rFonts w:asciiTheme="minorHAnsi" w:eastAsiaTheme="minorEastAsia" w:hAnsiTheme="minorHAnsi" w:cstheme="minorBidi"/>
          <w:sz w:val="22"/>
          <w:szCs w:val="22"/>
        </w:rPr>
      </w:pPr>
      <w:r w:rsidRPr="00B96A56">
        <w:t>7.11.</w:t>
      </w:r>
      <w:r w:rsidRPr="00B96A56">
        <w:rPr>
          <w:lang w:eastAsia="zh-CN"/>
        </w:rPr>
        <w:t>3</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190</w:t>
      </w:r>
    </w:p>
    <w:p w14:paraId="14CB61A4" w14:textId="77777777" w:rsidR="00B96A56" w:rsidRDefault="00B96A56">
      <w:pPr>
        <w:pStyle w:val="TOC4"/>
        <w:rPr>
          <w:rFonts w:asciiTheme="minorHAnsi" w:eastAsiaTheme="minorEastAsia" w:hAnsiTheme="minorHAnsi" w:cstheme="minorBidi"/>
          <w:sz w:val="22"/>
          <w:szCs w:val="22"/>
        </w:rPr>
      </w:pPr>
      <w:r w:rsidRPr="00B96A56">
        <w:t>7.11.</w:t>
      </w:r>
      <w:r w:rsidRPr="00B96A56">
        <w:rPr>
          <w:lang w:eastAsia="zh-CN"/>
        </w:rPr>
        <w:t>3</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190</w:t>
      </w:r>
    </w:p>
    <w:p w14:paraId="596D8DF1" w14:textId="77777777" w:rsidR="00B96A56" w:rsidRDefault="00B96A56">
      <w:pPr>
        <w:pStyle w:val="TOC4"/>
        <w:rPr>
          <w:rFonts w:asciiTheme="minorHAnsi" w:eastAsiaTheme="minorEastAsia" w:hAnsiTheme="minorHAnsi" w:cstheme="minorBidi"/>
          <w:sz w:val="22"/>
          <w:szCs w:val="22"/>
        </w:rPr>
      </w:pPr>
      <w:r w:rsidRPr="00B96A56">
        <w:t>7.11.3.</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191</w:t>
      </w:r>
    </w:p>
    <w:p w14:paraId="5AEB4DAF" w14:textId="77777777" w:rsidR="00B96A56" w:rsidRDefault="00B96A5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10102B70" w14:textId="77777777" w:rsidR="00B96A56" w:rsidRDefault="00B96A5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575F1AA3" w14:textId="77777777" w:rsidR="00B96A56" w:rsidRDefault="00B96A5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768DCCD5" w14:textId="77777777" w:rsidR="00B96A56" w:rsidRDefault="00B96A5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38F7FD9E" w14:textId="77777777" w:rsidR="00B96A56" w:rsidRDefault="00B96A5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1CC96227" w14:textId="77777777" w:rsidR="00B96A56" w:rsidRDefault="00B96A5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74C73E24" w14:textId="77777777" w:rsidR="00B96A56" w:rsidRDefault="00B96A5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1AA7F254" w14:textId="77777777" w:rsidR="00B96A56" w:rsidRDefault="00B96A5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38082EBF" w14:textId="77777777" w:rsidR="00B96A56" w:rsidRDefault="00B96A5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2CF63200" w14:textId="77777777" w:rsidR="00B96A56" w:rsidRDefault="00B96A5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7BE8F0F4" w14:textId="77777777" w:rsidR="00B96A56" w:rsidRDefault="00B96A56">
      <w:pPr>
        <w:pStyle w:val="TOC2"/>
        <w:rPr>
          <w:rFonts w:asciiTheme="minorHAnsi" w:eastAsiaTheme="minorEastAsia" w:hAnsiTheme="minorHAnsi" w:cstheme="minorBidi"/>
          <w:sz w:val="22"/>
          <w:szCs w:val="22"/>
        </w:rPr>
      </w:pPr>
      <w:r w:rsidRPr="00B96A56">
        <w:t>7.13</w:t>
      </w:r>
      <w:r w:rsidRPr="00B96A56">
        <w:rPr>
          <w:rFonts w:asciiTheme="minorHAnsi" w:eastAsiaTheme="minorEastAsia" w:hAnsiTheme="minorHAnsi"/>
          <w:sz w:val="22"/>
          <w:szCs w:val="22"/>
        </w:rPr>
        <w:tab/>
      </w:r>
      <w:r w:rsidRPr="009A6500">
        <w:rPr>
          <w:rFonts w:cs="v4.2.0"/>
        </w:rPr>
        <w:t xml:space="preserve">Cell </w:t>
      </w:r>
      <w:r w:rsidRPr="009A6500">
        <w:rPr>
          <w:rFonts w:cs="v4.2.0"/>
          <w:lang w:eastAsia="zh-CN"/>
        </w:rPr>
        <w:t xml:space="preserve">phase </w:t>
      </w:r>
      <w:r w:rsidRPr="009A6500">
        <w:rPr>
          <w:rFonts w:cs="v4.2.0"/>
        </w:rPr>
        <w:t>synchronization accuracy</w:t>
      </w:r>
      <w:r w:rsidRPr="009A6500">
        <w:rPr>
          <w:rFonts w:cs="v4.2.0"/>
          <w:lang w:eastAsia="zh-CN"/>
        </w:rPr>
        <w:t xml:space="preserve"> (</w:t>
      </w:r>
      <w:r w:rsidRPr="009A6500">
        <w:rPr>
          <w:rFonts w:cs="v4.2.0"/>
        </w:rPr>
        <w:t>Synchronized mode of dual connectivity</w:t>
      </w:r>
      <w:r w:rsidRPr="009A6500">
        <w:rPr>
          <w:rFonts w:cs="v4.2.0"/>
          <w:lang w:eastAsia="zh-CN"/>
        </w:rPr>
        <w:t>)</w:t>
      </w:r>
      <w:r>
        <w:tab/>
        <w:t>194</w:t>
      </w:r>
    </w:p>
    <w:p w14:paraId="3270C15E" w14:textId="77777777" w:rsidR="00B96A56" w:rsidRDefault="00B96A56">
      <w:pPr>
        <w:pStyle w:val="TOC3"/>
        <w:rPr>
          <w:rFonts w:asciiTheme="minorHAnsi" w:eastAsiaTheme="minorEastAsia" w:hAnsiTheme="minorHAnsi" w:cstheme="minorBidi"/>
          <w:sz w:val="22"/>
          <w:szCs w:val="22"/>
        </w:rPr>
      </w:pPr>
      <w:r w:rsidRPr="00B96A56">
        <w:t>7.13.1</w:t>
      </w:r>
      <w:r w:rsidRPr="00B96A56">
        <w:rPr>
          <w:rFonts w:asciiTheme="minorHAnsi" w:eastAsiaTheme="minorEastAsia" w:hAnsiTheme="minorHAnsi"/>
          <w:sz w:val="22"/>
          <w:szCs w:val="22"/>
        </w:rPr>
        <w:tab/>
      </w:r>
      <w:r w:rsidRPr="009A6500">
        <w:rPr>
          <w:rFonts w:cs="v4.2.0"/>
        </w:rPr>
        <w:t>Definition</w:t>
      </w:r>
      <w:r>
        <w:tab/>
        <w:t>194</w:t>
      </w:r>
    </w:p>
    <w:p w14:paraId="2AB70F63" w14:textId="77777777" w:rsidR="00B96A56" w:rsidRDefault="00B96A56">
      <w:pPr>
        <w:pStyle w:val="TOC3"/>
        <w:rPr>
          <w:rFonts w:asciiTheme="minorHAnsi" w:eastAsiaTheme="minorEastAsia" w:hAnsiTheme="minorHAnsi" w:cstheme="minorBidi"/>
          <w:sz w:val="22"/>
          <w:szCs w:val="22"/>
        </w:rPr>
      </w:pPr>
      <w:r w:rsidRPr="00B96A56">
        <w:t>7.13.2</w:t>
      </w:r>
      <w:r w:rsidRPr="00B96A56">
        <w:rPr>
          <w:rFonts w:asciiTheme="minorHAnsi" w:eastAsiaTheme="minorEastAsia" w:hAnsiTheme="minorHAnsi"/>
          <w:sz w:val="22"/>
          <w:szCs w:val="22"/>
        </w:rPr>
        <w:tab/>
      </w:r>
      <w:r w:rsidRPr="009A6500">
        <w:rPr>
          <w:rFonts w:cs="v4.2.0"/>
        </w:rPr>
        <w:t>Minimum requirements</w:t>
      </w:r>
      <w:r>
        <w:tab/>
        <w:t>194</w:t>
      </w:r>
    </w:p>
    <w:p w14:paraId="4BD61371" w14:textId="77777777" w:rsidR="00B96A56" w:rsidRDefault="00B96A5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6EB4C504" w14:textId="77777777" w:rsidR="00B96A56" w:rsidRDefault="00B96A5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7F72B08" w14:textId="77777777" w:rsidR="00B96A56" w:rsidRDefault="00B96A5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503AA00E" w14:textId="77777777" w:rsidR="00B96A56" w:rsidRDefault="00B96A5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741B243B" w14:textId="77777777" w:rsidR="00B96A56" w:rsidRDefault="00B96A5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5049E1E5" w14:textId="77777777" w:rsidR="00B96A56" w:rsidRDefault="00B96A5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3D6BEEC6" w14:textId="77777777" w:rsidR="00B96A56" w:rsidRDefault="00B96A5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70B400F0" w14:textId="77777777" w:rsidR="00B96A56" w:rsidRDefault="00B96A5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4494DD51" w14:textId="77777777" w:rsidR="00B96A56" w:rsidRDefault="00B96A5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1DFB3615" w14:textId="77777777" w:rsidR="00B96A56" w:rsidRDefault="00B96A5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49568C4F" w14:textId="77777777" w:rsidR="00B96A56" w:rsidRDefault="00B96A5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185193E2" w14:textId="77777777" w:rsidR="00B96A56" w:rsidRDefault="00B96A5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CA30F22" w14:textId="77777777" w:rsidR="00B96A56" w:rsidRDefault="00B96A5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66885082" w14:textId="77777777" w:rsidR="00B96A56" w:rsidRDefault="00B96A5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16857E2B" w14:textId="77777777" w:rsidR="00B96A56" w:rsidRDefault="00B96A5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1A460387" w14:textId="77777777" w:rsidR="00B96A56" w:rsidRDefault="00B96A5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B020599" w14:textId="77777777" w:rsidR="00B96A56" w:rsidRDefault="00B96A5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79D70DB" w14:textId="77777777" w:rsidR="00B96A56" w:rsidRDefault="00B96A5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1DFF7D31" w14:textId="77777777" w:rsidR="00B96A56" w:rsidRDefault="00B96A5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6D728F66" w14:textId="77777777" w:rsidR="00B96A56" w:rsidRDefault="00B96A5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5EF42AA6" w14:textId="77777777" w:rsidR="00B96A56" w:rsidRDefault="00B96A5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815000A" w14:textId="77777777" w:rsidR="00B96A56" w:rsidRDefault="00B96A5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38AF6264" w14:textId="77777777" w:rsidR="00B96A56" w:rsidRDefault="00B96A5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3B5E593D" w14:textId="77777777" w:rsidR="00B96A56" w:rsidRDefault="00B96A56">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2D925ADE" w14:textId="77777777" w:rsidR="00B96A56" w:rsidRDefault="00B96A5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62B4CB17" w14:textId="77777777" w:rsidR="00B96A56" w:rsidRDefault="00B96A5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4CE02665" w14:textId="77777777" w:rsidR="00B96A56" w:rsidRDefault="00B96A5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4E2DBFE4" w14:textId="77777777" w:rsidR="00B96A56" w:rsidRDefault="00B96A5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4C276771" w14:textId="77777777" w:rsidR="00B96A56" w:rsidRDefault="00B96A5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1EB83D2F" w14:textId="77777777" w:rsidR="00B96A56" w:rsidRDefault="00B96A5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1D0FF377" w14:textId="77777777" w:rsidR="00B96A56" w:rsidRDefault="00B96A5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7FBE956" w14:textId="77777777" w:rsidR="00B96A56" w:rsidRDefault="00B96A56">
      <w:pPr>
        <w:pStyle w:val="TOC3"/>
        <w:rPr>
          <w:rFonts w:asciiTheme="minorHAnsi" w:eastAsiaTheme="minorEastAsia" w:hAnsiTheme="minorHAnsi" w:cstheme="minorBidi"/>
          <w:sz w:val="22"/>
          <w:szCs w:val="22"/>
        </w:rPr>
      </w:pPr>
      <w:r w:rsidRPr="00B96A56">
        <w:t>7.19.1</w:t>
      </w:r>
      <w:r w:rsidRPr="00B96A56">
        <w:rPr>
          <w:rFonts w:asciiTheme="minorHAnsi" w:eastAsiaTheme="minorEastAsia" w:hAnsiTheme="minorHAnsi"/>
          <w:sz w:val="22"/>
          <w:szCs w:val="22"/>
        </w:rPr>
        <w:tab/>
      </w:r>
      <w:r w:rsidRPr="009A6500">
        <w:rPr>
          <w:rFonts w:cs="v3.7.0"/>
        </w:rPr>
        <w:t>Introduction</w:t>
      </w:r>
      <w:r>
        <w:tab/>
        <w:t>200</w:t>
      </w:r>
    </w:p>
    <w:p w14:paraId="66333832" w14:textId="77777777" w:rsidR="00B96A56" w:rsidRDefault="00B96A5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55FFB998"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201</w:t>
      </w:r>
    </w:p>
    <w:p w14:paraId="4E7FD77B"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202</w:t>
      </w:r>
    </w:p>
    <w:p w14:paraId="197A6CAB"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203</w:t>
      </w:r>
    </w:p>
    <w:p w14:paraId="08A78D94" w14:textId="77777777" w:rsidR="00B96A56" w:rsidRDefault="00B96A5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1EEF15BF"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3</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204</w:t>
      </w:r>
    </w:p>
    <w:p w14:paraId="552215F4"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3</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204</w:t>
      </w:r>
    </w:p>
    <w:p w14:paraId="17B11C1E" w14:textId="77777777" w:rsidR="00B96A56" w:rsidRDefault="00B96A56">
      <w:pPr>
        <w:pStyle w:val="TOC4"/>
        <w:rPr>
          <w:rFonts w:asciiTheme="minorHAnsi" w:eastAsiaTheme="minorEastAsia" w:hAnsiTheme="minorHAnsi" w:cstheme="minorBidi"/>
          <w:sz w:val="22"/>
          <w:szCs w:val="22"/>
        </w:rPr>
      </w:pPr>
      <w:r w:rsidRPr="00B96A56">
        <w:t>7.19.3.</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205</w:t>
      </w:r>
    </w:p>
    <w:p w14:paraId="009062A6" w14:textId="77777777" w:rsidR="00B96A56" w:rsidRDefault="00B96A5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3E25332D" w14:textId="77777777" w:rsidR="00B96A56" w:rsidRDefault="00B96A56">
      <w:pPr>
        <w:pStyle w:val="TOC4"/>
        <w:rPr>
          <w:rFonts w:asciiTheme="minorHAnsi" w:eastAsiaTheme="minorEastAsia" w:hAnsiTheme="minorHAnsi" w:cstheme="minorBidi"/>
          <w:sz w:val="22"/>
          <w:szCs w:val="22"/>
        </w:rPr>
      </w:pPr>
      <w:r w:rsidRPr="00B96A56">
        <w:t>7.19.4.</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206</w:t>
      </w:r>
    </w:p>
    <w:p w14:paraId="34291A05" w14:textId="77777777" w:rsidR="00B96A56" w:rsidRDefault="00B96A56">
      <w:pPr>
        <w:pStyle w:val="TOC4"/>
        <w:rPr>
          <w:rFonts w:asciiTheme="minorHAnsi" w:eastAsiaTheme="minorEastAsia" w:hAnsiTheme="minorHAnsi" w:cstheme="minorBidi"/>
          <w:sz w:val="22"/>
          <w:szCs w:val="22"/>
        </w:rPr>
      </w:pPr>
      <w:r w:rsidRPr="00B96A56">
        <w:t>7.19.4.</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207</w:t>
      </w:r>
    </w:p>
    <w:p w14:paraId="27D7FA80" w14:textId="77777777" w:rsidR="00B96A56" w:rsidRDefault="00B96A56">
      <w:pPr>
        <w:pStyle w:val="TOC4"/>
        <w:rPr>
          <w:rFonts w:asciiTheme="minorHAnsi" w:eastAsiaTheme="minorEastAsia" w:hAnsiTheme="minorHAnsi" w:cstheme="minorBidi"/>
          <w:sz w:val="22"/>
          <w:szCs w:val="22"/>
        </w:rPr>
      </w:pPr>
      <w:r w:rsidRPr="00B96A56">
        <w:t>7.19.4.3</w:t>
      </w:r>
      <w:r w:rsidRPr="00B96A56">
        <w:rPr>
          <w:rFonts w:asciiTheme="minorHAnsi" w:hAnsiTheme="minorHAnsi" w:cstheme="minorBidi"/>
          <w:sz w:val="22"/>
          <w:szCs w:val="22"/>
        </w:rPr>
        <w:tab/>
      </w:r>
      <w:r>
        <w:rPr>
          <w:lang w:eastAsia="zh-CN"/>
        </w:rPr>
        <w:t>Minimum requirement at transitions</w:t>
      </w:r>
      <w:r>
        <w:tab/>
        <w:t>208</w:t>
      </w:r>
    </w:p>
    <w:p w14:paraId="23B1BB52" w14:textId="77777777" w:rsidR="00B96A56" w:rsidRDefault="00B96A56">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746C02D1"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5</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209</w:t>
      </w:r>
    </w:p>
    <w:p w14:paraId="6EB4F772"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5</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209</w:t>
      </w:r>
    </w:p>
    <w:p w14:paraId="2F85C36E" w14:textId="77777777" w:rsidR="00B96A56" w:rsidRDefault="00B96A56">
      <w:pPr>
        <w:pStyle w:val="TOC4"/>
        <w:rPr>
          <w:rFonts w:asciiTheme="minorHAnsi" w:eastAsiaTheme="minorEastAsia" w:hAnsiTheme="minorHAnsi" w:cstheme="minorBidi"/>
          <w:sz w:val="22"/>
          <w:szCs w:val="22"/>
        </w:rPr>
      </w:pPr>
      <w:r w:rsidRPr="00B96A56">
        <w:t>7.19.5.</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210</w:t>
      </w:r>
    </w:p>
    <w:p w14:paraId="39A725E8" w14:textId="77777777" w:rsidR="00B96A56" w:rsidRDefault="00B96A5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5C66120B" w14:textId="77777777" w:rsidR="00B96A56" w:rsidRDefault="00B96A5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52CF04E4" w14:textId="77777777" w:rsidR="00B96A56" w:rsidRDefault="00B96A5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6AFB70F2" w14:textId="77777777" w:rsidR="00B96A56" w:rsidRDefault="00B96A5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4B28F71D" w14:textId="77777777" w:rsidR="00B96A56" w:rsidRDefault="00B96A5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D9CEF78" w14:textId="77777777" w:rsidR="00B96A56" w:rsidRDefault="00B96A5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089BC9EE" w14:textId="77777777" w:rsidR="00B96A56" w:rsidRDefault="00B96A5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5B9E6256" w14:textId="77777777" w:rsidR="00B96A56" w:rsidRDefault="00B96A5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662F63E4" w14:textId="77777777" w:rsidR="00B96A56" w:rsidRDefault="00B96A5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43181C30" w14:textId="77777777" w:rsidR="00B96A56" w:rsidRDefault="00B96A56">
      <w:pPr>
        <w:pStyle w:val="TOC4"/>
        <w:rPr>
          <w:rFonts w:asciiTheme="minorHAnsi" w:eastAsiaTheme="minorEastAsia" w:hAnsiTheme="minorHAnsi" w:cstheme="minorBidi"/>
          <w:sz w:val="22"/>
          <w:szCs w:val="22"/>
        </w:rPr>
      </w:pPr>
      <w:r w:rsidRPr="00B96A56">
        <w:t>7.22.2.1</w:t>
      </w:r>
      <w:r w:rsidRPr="00B96A56">
        <w:rPr>
          <w:rFonts w:asciiTheme="minorHAnsi" w:hAnsiTheme="minorHAnsi" w:cstheme="minorBidi"/>
          <w:sz w:val="22"/>
          <w:szCs w:val="22"/>
        </w:rPr>
        <w:tab/>
      </w:r>
      <w:r w:rsidRPr="009A6500">
        <w:rPr>
          <w:rFonts w:eastAsia="?? ??"/>
          <w:lang w:eastAsia="zh-CN"/>
        </w:rPr>
        <w:t>Timing Advance adjustment delay</w:t>
      </w:r>
      <w:r>
        <w:tab/>
        <w:t>211</w:t>
      </w:r>
    </w:p>
    <w:p w14:paraId="0EFE28AB" w14:textId="77777777" w:rsidR="00B96A56" w:rsidRDefault="00B96A5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476AE9AF" w14:textId="77777777" w:rsidR="00B96A56" w:rsidRDefault="00B96A5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6B93B5F0" w14:textId="77777777" w:rsidR="00B96A56" w:rsidRDefault="00B96A5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1CB7B073" w14:textId="77777777" w:rsidR="00B96A56" w:rsidRDefault="00B96A5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4DF8F3C8"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212</w:t>
      </w:r>
    </w:p>
    <w:p w14:paraId="62AD2ED9"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213</w:t>
      </w:r>
    </w:p>
    <w:p w14:paraId="28EB29F4"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213</w:t>
      </w:r>
    </w:p>
    <w:p w14:paraId="60B5376D" w14:textId="77777777" w:rsidR="00B96A56" w:rsidRDefault="00B96A5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31C3CDF" w14:textId="77777777" w:rsidR="00B96A56" w:rsidRDefault="00B96A5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0D57FC8C" w14:textId="77777777" w:rsidR="00B96A56" w:rsidRDefault="00B96A5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03804FEB" w14:textId="77777777" w:rsidR="00B96A56" w:rsidRDefault="00B96A5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6C86A1AA" w14:textId="77777777" w:rsidR="00B96A56" w:rsidRDefault="00B96A5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03F4F8EA"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25</w:t>
      </w:r>
      <w:r w:rsidRPr="00B96A56">
        <w:t>.2</w:t>
      </w:r>
      <w:r w:rsidRPr="00B96A56">
        <w:rPr>
          <w:rFonts w:asciiTheme="minorHAnsi" w:eastAsiaTheme="minorEastAsia" w:hAnsiTheme="minorHAnsi"/>
          <w:sz w:val="22"/>
          <w:szCs w:val="22"/>
        </w:rPr>
        <w:tab/>
      </w:r>
      <w:r w:rsidRPr="009A6500">
        <w:rPr>
          <w:rFonts w:cs="v4.2.0"/>
        </w:rPr>
        <w:t>Minimum requirements</w:t>
      </w:r>
      <w:r>
        <w:tab/>
        <w:t>215</w:t>
      </w:r>
    </w:p>
    <w:p w14:paraId="67FDC9C0" w14:textId="77777777" w:rsidR="00B96A56" w:rsidRDefault="00B96A5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0E31B30E" w14:textId="77777777" w:rsidR="00B96A56" w:rsidRDefault="00B96A5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23AECD92" w14:textId="77777777" w:rsidR="00B96A56" w:rsidRDefault="00B96A5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04111756" w14:textId="77777777" w:rsidR="00B96A56" w:rsidRDefault="00B96A5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1EB8E1B0"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27</w:t>
      </w:r>
      <w:r w:rsidRPr="00B96A56">
        <w:t>.1</w:t>
      </w:r>
      <w:r w:rsidRPr="00B96A56">
        <w:rPr>
          <w:rFonts w:asciiTheme="minorHAnsi" w:eastAsiaTheme="minorEastAsia" w:hAnsiTheme="minorHAnsi"/>
          <w:sz w:val="22"/>
          <w:szCs w:val="22"/>
        </w:rPr>
        <w:tab/>
      </w:r>
      <w:r w:rsidRPr="009A6500">
        <w:rPr>
          <w:rFonts w:cs="v3.7.0"/>
        </w:rPr>
        <w:t>Introduction</w:t>
      </w:r>
      <w:r>
        <w:tab/>
        <w:t>216</w:t>
      </w:r>
    </w:p>
    <w:p w14:paraId="35B6CD31"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27</w:t>
      </w:r>
      <w:r w:rsidRPr="00B96A56">
        <w:t>.2</w:t>
      </w:r>
      <w:r w:rsidRPr="00B96A56">
        <w:rPr>
          <w:rFonts w:asciiTheme="minorHAnsi" w:eastAsiaTheme="minorEastAsia" w:hAnsiTheme="minorHAnsi"/>
          <w:sz w:val="22"/>
          <w:szCs w:val="22"/>
        </w:rPr>
        <w:tab/>
      </w:r>
      <w:r w:rsidRPr="009A6500">
        <w:rPr>
          <w:rFonts w:cs="v3.7.0"/>
        </w:rPr>
        <w:t>Requirements</w:t>
      </w:r>
      <w:r>
        <w:tab/>
        <w:t>216</w:t>
      </w:r>
    </w:p>
    <w:p w14:paraId="40EAA9BE" w14:textId="77777777" w:rsidR="00B96A56" w:rsidRDefault="00B96A5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057EA8CE" w14:textId="77777777" w:rsidR="00B96A56" w:rsidRDefault="00B96A56">
      <w:pPr>
        <w:pStyle w:val="TOC3"/>
        <w:rPr>
          <w:rFonts w:asciiTheme="minorHAnsi" w:eastAsiaTheme="minorEastAsia" w:hAnsiTheme="minorHAnsi" w:cstheme="minorBidi"/>
          <w:sz w:val="22"/>
          <w:szCs w:val="22"/>
        </w:rPr>
      </w:pPr>
      <w:r w:rsidRPr="00B96A56">
        <w:t>7.28.1</w:t>
      </w:r>
      <w:r w:rsidRPr="00B96A56">
        <w:rPr>
          <w:rFonts w:asciiTheme="minorHAnsi" w:eastAsiaTheme="minorEastAsia" w:hAnsiTheme="minorHAnsi"/>
          <w:sz w:val="22"/>
          <w:szCs w:val="22"/>
        </w:rPr>
        <w:tab/>
      </w:r>
      <w:r w:rsidRPr="009A6500">
        <w:rPr>
          <w:rFonts w:cs="v3.7.0"/>
        </w:rPr>
        <w:t>Introduction</w:t>
      </w:r>
      <w:r>
        <w:tab/>
        <w:t>216</w:t>
      </w:r>
    </w:p>
    <w:p w14:paraId="671EA4F3" w14:textId="77777777" w:rsidR="00B96A56" w:rsidRDefault="00B96A5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1DAAEE5F" w14:textId="77777777" w:rsidR="00B96A56" w:rsidRDefault="00B96A5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41878229" w14:textId="77777777" w:rsidR="00B96A56" w:rsidRDefault="00B96A5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06993BF6" w14:textId="77777777" w:rsidR="00B96A56" w:rsidRDefault="00B96A5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3F9DF068" w14:textId="77777777" w:rsidR="00B96A56" w:rsidRDefault="00B96A5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291CADC9" w14:textId="77777777" w:rsidR="00B96A56" w:rsidRDefault="00B96A5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4C43AFFE" w14:textId="77777777" w:rsidR="00B96A56" w:rsidRDefault="00B96A5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BC3710C" w14:textId="7AF01976" w:rsidR="00B96A56" w:rsidRDefault="00B96A5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73D4C807" w14:textId="77777777" w:rsidR="00B96A56" w:rsidRDefault="00B96A5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450A993F" w14:textId="77777777" w:rsidR="00B96A56" w:rsidRDefault="00B96A5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42A5E485" w14:textId="77777777" w:rsidR="00B96A56" w:rsidRDefault="00B96A5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713CABF6" w14:textId="77777777" w:rsidR="00B96A56" w:rsidRDefault="00B96A5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3F9E00EA" w14:textId="77777777" w:rsidR="00B96A56" w:rsidRDefault="00B96A5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2B95F749" w14:textId="77777777" w:rsidR="00B96A56" w:rsidRDefault="00B96A5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333C8309" w14:textId="77777777" w:rsidR="00B96A56" w:rsidRDefault="00B96A5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337BD01B" w14:textId="77777777" w:rsidR="00B96A56" w:rsidRDefault="00B96A5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2FEB5B80" w14:textId="77777777" w:rsidR="00B96A56" w:rsidRDefault="00B96A5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7322001C" w14:textId="77777777" w:rsidR="00B96A56" w:rsidRDefault="00B96A5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7A6B1E5D" w14:textId="77777777" w:rsidR="00B96A56" w:rsidRDefault="00B96A5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7A78E113" w14:textId="77777777" w:rsidR="00B96A56" w:rsidRDefault="00B96A5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0A5F8985" w14:textId="77777777" w:rsidR="00B96A56" w:rsidRDefault="00B96A5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0E2B7149" w14:textId="77777777" w:rsidR="00B96A56" w:rsidRDefault="00B96A5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33A5B950" w14:textId="77777777" w:rsidR="00B96A56" w:rsidRDefault="00B96A56">
      <w:pPr>
        <w:pStyle w:val="TOC5"/>
        <w:rPr>
          <w:rFonts w:asciiTheme="minorHAnsi" w:eastAsiaTheme="minorEastAsia" w:hAnsiTheme="minorHAnsi" w:cstheme="minorBidi"/>
          <w:sz w:val="22"/>
          <w:szCs w:val="22"/>
        </w:rPr>
      </w:pPr>
      <w:r w:rsidRPr="00B96A56">
        <w:t>8.1.2.3.1</w:t>
      </w:r>
      <w:r w:rsidRPr="00B96A56">
        <w:rPr>
          <w:rFonts w:asciiTheme="minorHAnsi" w:eastAsiaTheme="minorEastAsia" w:hAnsiTheme="minorHAnsi"/>
          <w:sz w:val="22"/>
          <w:szCs w:val="22"/>
        </w:rPr>
        <w:tab/>
      </w:r>
      <w:r>
        <w:t>E-UTRAN FDD – FDD inter frequency measurements</w:t>
      </w:r>
      <w:r>
        <w:tab/>
        <w:t>236</w:t>
      </w:r>
    </w:p>
    <w:p w14:paraId="77C309F3" w14:textId="77777777" w:rsidR="00B96A56" w:rsidRDefault="00B96A5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1061B1F5" w14:textId="77777777" w:rsidR="00B96A56" w:rsidRDefault="00B96A5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0EF4AF17" w14:textId="77777777" w:rsidR="00B96A56" w:rsidRDefault="00B96A56">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5BEDC9D7" w14:textId="77777777" w:rsidR="00B96A56" w:rsidRDefault="00B96A5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4C6517B1" w14:textId="77777777" w:rsidR="00B96A56" w:rsidRDefault="00B96A5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5D4AD24B" w14:textId="77777777" w:rsidR="00B96A56" w:rsidRDefault="00B96A5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1A725DCA" w14:textId="77777777" w:rsidR="00B96A56" w:rsidRDefault="00B96A5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3084E05B" w14:textId="77777777" w:rsidR="00B96A56" w:rsidRDefault="00B96A56">
      <w:pPr>
        <w:pStyle w:val="TOC5"/>
        <w:rPr>
          <w:rFonts w:asciiTheme="minorHAnsi" w:eastAsiaTheme="minorEastAsia" w:hAnsiTheme="minorHAnsi" w:cstheme="minorBidi"/>
          <w:sz w:val="22"/>
          <w:szCs w:val="22"/>
        </w:rPr>
      </w:pPr>
      <w:r w:rsidRPr="00B96A56">
        <w:t>8.1.2.3.9</w:t>
      </w:r>
      <w:r w:rsidRPr="00B96A56">
        <w:rPr>
          <w:rFonts w:asciiTheme="minorHAnsi" w:eastAsiaTheme="minorEastAsia" w:hAnsiTheme="minorHAnsi"/>
          <w:sz w:val="22"/>
          <w:szCs w:val="22"/>
        </w:rPr>
        <w:tab/>
      </w:r>
      <w:r>
        <w:t>E-UTRAN FDD – FDD inter frequency measurements with FeMBMS/Unicast mixed cells</w:t>
      </w:r>
      <w:r>
        <w:tab/>
        <w:t>253</w:t>
      </w:r>
    </w:p>
    <w:p w14:paraId="749FD1F5" w14:textId="77777777" w:rsidR="00B96A56" w:rsidRDefault="00B96A5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3246881C" w14:textId="77777777" w:rsidR="00B96A56" w:rsidRDefault="00B96A5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6E0676C" w14:textId="77777777" w:rsidR="00B96A56" w:rsidRDefault="00B96A5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79EC7E7C" w14:textId="77777777" w:rsidR="00B96A56" w:rsidRDefault="00B96A5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00BD5C9A" w14:textId="77777777" w:rsidR="00B96A56" w:rsidRDefault="00B96A5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7B9635AA" w14:textId="77777777" w:rsidR="00B96A56" w:rsidRDefault="00B96A5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4C95C407" w14:textId="77777777" w:rsidR="00B96A56" w:rsidRDefault="00B96A5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288E1CEE" w14:textId="77777777" w:rsidR="00B96A56" w:rsidRDefault="00B96A5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6EF8AEE0" w14:textId="77777777" w:rsidR="00B96A56" w:rsidRDefault="00B96A5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5559AE1A" w14:textId="77777777" w:rsidR="00B96A56" w:rsidRDefault="00B96A5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C78F67B" w14:textId="77777777" w:rsidR="00B96A56" w:rsidRDefault="00B96A5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794C11E" w14:textId="77777777" w:rsidR="00B96A56" w:rsidRDefault="00B96A5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20C1A698" w14:textId="77777777" w:rsidR="00B96A56" w:rsidRDefault="00B96A5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4020D116" w14:textId="77777777" w:rsidR="00B96A56" w:rsidRDefault="00B96A5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460217DA" w14:textId="77777777" w:rsidR="00B96A56" w:rsidRDefault="00B96A5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5959DE62" w14:textId="77777777" w:rsidR="00B96A56" w:rsidRDefault="00B96A5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67B54DC9" w14:textId="77777777" w:rsidR="00B96A56" w:rsidRDefault="00B96A5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175FF59" w14:textId="77777777" w:rsidR="00B96A56" w:rsidRDefault="00B96A56">
      <w:pPr>
        <w:pStyle w:val="TOC5"/>
        <w:rPr>
          <w:rFonts w:asciiTheme="minorHAnsi" w:eastAsiaTheme="minorEastAsia" w:hAnsiTheme="minorHAnsi" w:cstheme="minorBidi"/>
          <w:sz w:val="22"/>
          <w:szCs w:val="22"/>
        </w:rPr>
      </w:pPr>
      <w:r w:rsidRPr="00B96A56">
        <w:t>8.1.2.4.</w:t>
      </w:r>
      <w:r w:rsidRPr="00B96A56">
        <w:rPr>
          <w:lang w:eastAsia="zh-CN"/>
        </w:rPr>
        <w:t>15</w:t>
      </w:r>
      <w:r w:rsidRPr="00B96A56">
        <w:rPr>
          <w:rFonts w:asciiTheme="minorHAnsi" w:eastAsiaTheme="minorEastAsia" w:hAnsiTheme="minorHAnsi" w:cstheme="minorBidi"/>
          <w:sz w:val="22"/>
          <w:szCs w:val="22"/>
        </w:rPr>
        <w:tab/>
      </w:r>
      <w:r w:rsidRPr="009A6500">
        <w:rPr>
          <w:lang w:val="en-US"/>
        </w:rPr>
        <w:t xml:space="preserve">E-UTRAN </w:t>
      </w:r>
      <w:r w:rsidRPr="009A6500">
        <w:rPr>
          <w:lang w:val="en-US" w:eastAsia="zh-CN"/>
        </w:rPr>
        <w:t>F</w:t>
      </w:r>
      <w:r w:rsidRPr="009A6500">
        <w:rPr>
          <w:lang w:val="en-US"/>
        </w:rPr>
        <w:t>DD – cdma2000 1xRTT measurements</w:t>
      </w:r>
      <w:r w:rsidRPr="009A6500">
        <w:rPr>
          <w:lang w:val="en-US" w:eastAsia="zh-CN"/>
        </w:rPr>
        <w:t xml:space="preserve"> for SON ANR</w:t>
      </w:r>
      <w:r>
        <w:tab/>
        <w:t>278</w:t>
      </w:r>
    </w:p>
    <w:p w14:paraId="16D1BF51" w14:textId="77777777" w:rsidR="00B96A56" w:rsidRDefault="00B96A56">
      <w:pPr>
        <w:pStyle w:val="TOC5"/>
        <w:rPr>
          <w:rFonts w:asciiTheme="minorHAnsi" w:eastAsiaTheme="minorEastAsia" w:hAnsiTheme="minorHAnsi" w:cstheme="minorBidi"/>
          <w:sz w:val="22"/>
          <w:szCs w:val="22"/>
        </w:rPr>
      </w:pPr>
      <w:r w:rsidRPr="00B96A56">
        <w:t>8.1.2.4.</w:t>
      </w:r>
      <w:r w:rsidRPr="00B96A56">
        <w:rPr>
          <w:lang w:eastAsia="zh-CN"/>
        </w:rPr>
        <w:t>16</w:t>
      </w:r>
      <w:r w:rsidRPr="00B96A56">
        <w:rPr>
          <w:rFonts w:asciiTheme="minorHAnsi" w:eastAsiaTheme="minorEastAsia" w:hAnsiTheme="minorHAnsi" w:cstheme="minorBidi"/>
          <w:sz w:val="22"/>
          <w:szCs w:val="22"/>
        </w:rPr>
        <w:tab/>
      </w:r>
      <w:r w:rsidRPr="009A6500">
        <w:rPr>
          <w:lang w:val="en-US"/>
        </w:rPr>
        <w:t xml:space="preserve">E-UTRAN </w:t>
      </w:r>
      <w:r w:rsidRPr="009A6500">
        <w:rPr>
          <w:lang w:val="en-US" w:eastAsia="zh-CN"/>
        </w:rPr>
        <w:t>T</w:t>
      </w:r>
      <w:r w:rsidRPr="009A6500">
        <w:rPr>
          <w:lang w:val="en-US"/>
        </w:rPr>
        <w:t>DD – cdma2000 1xRTT measurements</w:t>
      </w:r>
      <w:r w:rsidRPr="009A6500">
        <w:rPr>
          <w:lang w:val="en-US" w:eastAsia="zh-CN"/>
        </w:rPr>
        <w:t xml:space="preserve"> for SON ANR</w:t>
      </w:r>
      <w:r>
        <w:tab/>
        <w:t>278</w:t>
      </w:r>
    </w:p>
    <w:p w14:paraId="07A552EE" w14:textId="77777777" w:rsidR="00B96A56" w:rsidRDefault="00B96A5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6C6B3965" w14:textId="77777777" w:rsidR="00B96A56" w:rsidRDefault="00B96A5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6885B5B9" w14:textId="77777777" w:rsidR="00B96A56" w:rsidRDefault="00B96A5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6C9978E9" w14:textId="77777777" w:rsidR="00B96A56" w:rsidRDefault="00B96A5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6C06267" w14:textId="77777777" w:rsidR="00B96A56" w:rsidRDefault="00B96A5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2D8BE8A7" w14:textId="77777777" w:rsidR="00B96A56" w:rsidRDefault="00B96A5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6B692356" w14:textId="77777777" w:rsidR="00B96A56" w:rsidRDefault="00B96A5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3B7D7DD3" w14:textId="77777777" w:rsidR="00B96A56" w:rsidRDefault="00B96A5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5850CA90" w14:textId="77777777" w:rsidR="00B96A56" w:rsidRDefault="00B96A5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2E77D805" w14:textId="77777777" w:rsidR="00B96A56" w:rsidRDefault="00B96A5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46A70C43" w14:textId="77777777" w:rsidR="00B96A56" w:rsidRDefault="00B96A5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118E3505" w14:textId="77777777" w:rsidR="00B96A56" w:rsidRDefault="00B96A5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1794A9A8" w14:textId="77777777" w:rsidR="00B96A56" w:rsidRDefault="00B96A5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3D3D4548" w14:textId="77777777" w:rsidR="00B96A56" w:rsidRDefault="00B96A5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7297BE49" w14:textId="77777777" w:rsidR="00B96A56" w:rsidRDefault="00B96A5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426BDC46" w14:textId="77777777" w:rsidR="00B96A56" w:rsidRDefault="00B96A5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3EEE36AE" w14:textId="77777777" w:rsidR="00B96A56" w:rsidRDefault="00B96A5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53B49577" w14:textId="77777777" w:rsidR="00B96A56" w:rsidRDefault="00B96A5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51D6D16B" w14:textId="77777777" w:rsidR="00B96A56" w:rsidRDefault="00B96A5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392CD1E2" w14:textId="77777777" w:rsidR="00B96A56" w:rsidRDefault="00B96A5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077CA70B" w14:textId="77777777" w:rsidR="00B96A56" w:rsidRDefault="00B96A5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5420FF9A" w14:textId="77777777" w:rsidR="00B96A56" w:rsidRDefault="00B96A5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10FA900A" w14:textId="77777777" w:rsidR="00B96A56" w:rsidRDefault="00B96A5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77481FB" w14:textId="77777777" w:rsidR="00B96A56" w:rsidRDefault="00B96A5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4BAB7CC9" w14:textId="77777777" w:rsidR="00B96A56" w:rsidRDefault="00B96A5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0CDEF594" w14:textId="77777777" w:rsidR="00B96A56" w:rsidRDefault="00B96A5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607FD7F9" w14:textId="77777777" w:rsidR="00B96A56" w:rsidRDefault="00B96A5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238D67EA" w14:textId="77777777" w:rsidR="00B96A56" w:rsidRDefault="00B96A5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02D84A89" w14:textId="77777777" w:rsidR="00B96A56" w:rsidRDefault="00B96A5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3EB02B08" w14:textId="77777777" w:rsidR="00B96A56" w:rsidRDefault="00B96A5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076FB3C5" w14:textId="77777777" w:rsidR="00B96A56" w:rsidRDefault="00B96A5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63503939" w14:textId="77777777" w:rsidR="00B96A56" w:rsidRDefault="00B96A5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17B02370" w14:textId="77777777" w:rsidR="00B96A56" w:rsidRDefault="00B96A5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5B4C5075" w14:textId="77777777" w:rsidR="00B96A56" w:rsidRDefault="00B96A5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19B7915E" w14:textId="77777777" w:rsidR="00B96A56" w:rsidRDefault="00B96A5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3250761A" w14:textId="77777777" w:rsidR="00B96A56" w:rsidRDefault="00B96A56">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53CF8AB4" w14:textId="77777777" w:rsidR="00B96A56" w:rsidRDefault="00B96A5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5C08EB43" w14:textId="77777777" w:rsidR="00B96A56" w:rsidRDefault="00B96A5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5D365B4E" w14:textId="77777777" w:rsidR="00B96A56" w:rsidRDefault="00B96A5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0959A3BE" w14:textId="77777777" w:rsidR="00B96A56" w:rsidRDefault="00B96A5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4EEB72C9" w14:textId="77777777" w:rsidR="00B96A56" w:rsidRDefault="00B96A5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399F5CCA" w14:textId="77777777" w:rsidR="00B96A56" w:rsidRDefault="00B96A5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31B78E12" w14:textId="77777777" w:rsidR="00B96A56" w:rsidRDefault="00B96A5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69D21676" w14:textId="77777777" w:rsidR="00B96A56" w:rsidRDefault="00B96A5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3BB4A979" w14:textId="77777777" w:rsidR="00B96A56" w:rsidRDefault="00B96A5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1CD6636C" w14:textId="77777777" w:rsidR="00B96A56" w:rsidRDefault="00B96A5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67B0DF41" w14:textId="77777777" w:rsidR="00B96A56" w:rsidRDefault="00B96A5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0771A339" w14:textId="77777777" w:rsidR="00B96A56" w:rsidRDefault="00B96A5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2D8F76AF" w14:textId="77777777" w:rsidR="00B96A56" w:rsidRDefault="00B96A5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73C8DB28" w14:textId="77777777" w:rsidR="00B96A56" w:rsidRDefault="00B96A5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7B8C8796" w14:textId="77777777" w:rsidR="00B96A56" w:rsidRDefault="00B96A5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593A81A6" w14:textId="77777777" w:rsidR="00B96A56" w:rsidRDefault="00B96A5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48C9665" w14:textId="77777777" w:rsidR="00B96A56" w:rsidRDefault="00B96A5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10727969" w14:textId="77777777" w:rsidR="00B96A56" w:rsidRDefault="00B96A5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12A86705" w14:textId="77777777" w:rsidR="00B96A56" w:rsidRDefault="00B96A5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6184F54B" w14:textId="77777777" w:rsidR="00B96A56" w:rsidRDefault="00B96A5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44C32D37" w14:textId="77777777" w:rsidR="00B96A56" w:rsidRDefault="00B96A5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0EAA7133" w14:textId="77777777" w:rsidR="00B96A56" w:rsidRDefault="00B96A5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3BC55951" w14:textId="77777777" w:rsidR="00B96A56" w:rsidRDefault="00B96A5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1D003D36" w14:textId="77777777" w:rsidR="00B96A56" w:rsidRDefault="00B96A5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2D3910B8" w14:textId="77777777" w:rsidR="00B96A56" w:rsidRDefault="00B96A5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01431CFE" w14:textId="77777777" w:rsidR="00B96A56" w:rsidRDefault="00B96A5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06BBEDF4" w14:textId="77777777" w:rsidR="00B96A56" w:rsidRDefault="00B96A5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72A46D86" w14:textId="77777777" w:rsidR="00B96A56" w:rsidRDefault="00B96A5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90AA8C0" w14:textId="77777777" w:rsidR="00B96A56" w:rsidRDefault="00B96A5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18F8A1BF" w14:textId="77777777" w:rsidR="00B96A56" w:rsidRDefault="00B96A5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1561E79E" w14:textId="77777777" w:rsidR="00B96A56" w:rsidRDefault="00B96A5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67FF59F5" w14:textId="77777777" w:rsidR="00B96A56" w:rsidRDefault="00B96A5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4A2B09BC" w14:textId="77777777" w:rsidR="00B96A56" w:rsidRDefault="00B96A5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70214331" w14:textId="77777777" w:rsidR="00B96A56" w:rsidRDefault="00B96A5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471B9D18" w14:textId="77777777" w:rsidR="00B96A56" w:rsidRDefault="00B96A5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096689F3" w14:textId="77777777" w:rsidR="00B96A56" w:rsidRDefault="00B96A5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3DC6D5CA" w14:textId="77777777" w:rsidR="00B96A56" w:rsidRDefault="00B96A5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10048E29" w14:textId="77777777" w:rsidR="00B96A56" w:rsidRDefault="00B96A5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19CE8454" w14:textId="77777777" w:rsidR="00B96A56" w:rsidRDefault="00B96A56">
      <w:pPr>
        <w:pStyle w:val="TOC5"/>
        <w:rPr>
          <w:rFonts w:asciiTheme="minorHAnsi" w:eastAsiaTheme="minorEastAsia" w:hAnsiTheme="minorHAnsi" w:cstheme="minorBidi"/>
          <w:sz w:val="22"/>
          <w:szCs w:val="22"/>
        </w:rPr>
      </w:pPr>
      <w:r w:rsidRPr="00B96A56">
        <w:t>8.6.2.</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22B73E4B" w14:textId="77777777" w:rsidR="00B96A56" w:rsidRDefault="00B96A5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6ADD8A6D" w14:textId="77777777" w:rsidR="00B96A56" w:rsidRDefault="00B96A5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501466DE" w14:textId="77777777" w:rsidR="00B96A56" w:rsidRDefault="00B96A5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39BB2273" w14:textId="77777777" w:rsidR="00B96A56" w:rsidRDefault="00B96A5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5B255A69" w14:textId="77777777" w:rsidR="00B96A56" w:rsidRDefault="00B96A5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430A56AB" w14:textId="77777777" w:rsidR="00B96A56" w:rsidRDefault="00B96A5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7EABC6DE" w14:textId="77777777" w:rsidR="00B96A56" w:rsidRDefault="00B96A5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1EF9304E" w14:textId="77777777" w:rsidR="00B96A56" w:rsidRDefault="00B96A56">
      <w:pPr>
        <w:pStyle w:val="TOC5"/>
        <w:rPr>
          <w:rFonts w:asciiTheme="minorHAnsi" w:eastAsiaTheme="minorEastAsia" w:hAnsiTheme="minorHAnsi" w:cstheme="minorBidi"/>
          <w:sz w:val="22"/>
          <w:szCs w:val="22"/>
        </w:rPr>
      </w:pPr>
      <w:r w:rsidRPr="00B96A56">
        <w:t>8.6.3.</w:t>
      </w:r>
      <w:r w:rsidRPr="00B96A56">
        <w:rPr>
          <w:lang w:eastAsia="zh-CN"/>
        </w:rPr>
        <w:t>2</w:t>
      </w:r>
      <w:r w:rsidRPr="00B96A56">
        <w:t>.1</w:t>
      </w:r>
      <w:r w:rsidRPr="00B96A56">
        <w:rPr>
          <w:rFonts w:asciiTheme="minorHAnsi" w:eastAsiaTheme="minorEastAsia" w:hAnsiTheme="minorHAnsi"/>
          <w:sz w:val="22"/>
          <w:szCs w:val="22"/>
        </w:rPr>
        <w:tab/>
      </w:r>
      <w:r>
        <w:t>E-UTRAN FDD – FDD inter frequency measurements</w:t>
      </w:r>
      <w:r>
        <w:tab/>
        <w:t>358</w:t>
      </w:r>
    </w:p>
    <w:p w14:paraId="58BEEB57" w14:textId="77777777" w:rsidR="00B96A56" w:rsidRDefault="00B96A56">
      <w:pPr>
        <w:pStyle w:val="TOC5"/>
        <w:rPr>
          <w:rFonts w:asciiTheme="minorHAnsi" w:eastAsiaTheme="minorEastAsia" w:hAnsiTheme="minorHAnsi" w:cstheme="minorBidi"/>
          <w:sz w:val="22"/>
          <w:szCs w:val="22"/>
        </w:rPr>
      </w:pPr>
      <w:r w:rsidRPr="00B96A56">
        <w:t>8.6.3.</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2F573BA1" w14:textId="77777777" w:rsidR="00B96A56" w:rsidRDefault="00B96A5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40974CDB" w14:textId="77777777" w:rsidR="00B96A56" w:rsidRDefault="00B96A5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76C3E56" w14:textId="77777777" w:rsidR="00B96A56" w:rsidRDefault="00B96A5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5EA01560" w14:textId="77777777" w:rsidR="00B96A56" w:rsidRDefault="00B96A5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3E60DD31" w14:textId="77777777" w:rsidR="00B96A56" w:rsidRDefault="00B96A5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2512680F" w14:textId="77777777" w:rsidR="00B96A56" w:rsidRDefault="00B96A5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4E2ED752" w14:textId="77777777" w:rsidR="00B96A56" w:rsidRDefault="00B96A5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760756C1" w14:textId="77777777" w:rsidR="00B96A56" w:rsidRDefault="00B96A5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12980E85" w14:textId="77777777" w:rsidR="00B96A56" w:rsidRDefault="00B96A5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6E71C713" w14:textId="77777777" w:rsidR="00B96A56" w:rsidRDefault="00B96A56">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1DEF1E0A" w14:textId="77777777" w:rsidR="00B96A56" w:rsidRDefault="00B96A5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9601C1A" w14:textId="77777777" w:rsidR="00B96A56" w:rsidRDefault="00B96A5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772313AB" w14:textId="77777777" w:rsidR="00B96A56" w:rsidRDefault="00B96A5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7B67BA3" w14:textId="77777777" w:rsidR="00B96A56" w:rsidRDefault="00B96A5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4EB1E113" w14:textId="77777777" w:rsidR="00B96A56" w:rsidRDefault="00B96A5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19146CF9" w14:textId="77777777" w:rsidR="00B96A56" w:rsidRDefault="00B96A5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FA5427B" w14:textId="77777777" w:rsidR="00B96A56" w:rsidRDefault="00B96A5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41F44119" w14:textId="77777777" w:rsidR="00B96A56" w:rsidRDefault="00B96A5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27242CF" w14:textId="77777777" w:rsidR="00B96A56" w:rsidRDefault="00B96A5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0479DA2B" w14:textId="77777777" w:rsidR="00B96A56" w:rsidRDefault="00B96A5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51B3445D" w14:textId="77777777" w:rsidR="00B96A56" w:rsidRDefault="00B96A5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65528C15" w14:textId="77777777" w:rsidR="00B96A56" w:rsidRDefault="00B96A5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2AD4FBD7" w14:textId="77777777" w:rsidR="00B96A56" w:rsidRDefault="00B96A5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47CE2466" w14:textId="77777777" w:rsidR="00B96A56" w:rsidRDefault="00B96A5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4A5726DC" w14:textId="77777777" w:rsidR="00B96A56" w:rsidRDefault="00B96A5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A9C8B" w14:textId="77777777" w:rsidR="00B96A56" w:rsidRDefault="00B96A5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56D43312" w14:textId="77777777" w:rsidR="00B96A56" w:rsidRDefault="00B96A5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25B82AAF" w14:textId="77777777" w:rsidR="00B96A56" w:rsidRDefault="00B96A5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254A39B1" w14:textId="77777777" w:rsidR="00B96A56" w:rsidRDefault="00B96A5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2B940508" w14:textId="77777777" w:rsidR="00B96A56" w:rsidRDefault="00B96A5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6891D38E" w14:textId="77777777" w:rsidR="00B96A56" w:rsidRDefault="00B96A5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3D6DCBA6" w14:textId="77777777" w:rsidR="00B96A56" w:rsidRDefault="00B96A5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382A69B6" w14:textId="77777777" w:rsidR="00B96A56" w:rsidRDefault="00B96A5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4E262CC1" w14:textId="77777777" w:rsidR="00B96A56" w:rsidRDefault="00B96A5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298FC673" w14:textId="77777777" w:rsidR="00B96A56" w:rsidRDefault="00B96A5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0BBCF78E" w14:textId="77777777" w:rsidR="00B96A56" w:rsidRDefault="00B96A5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B71CAE4" w14:textId="77777777" w:rsidR="00B96A56" w:rsidRDefault="00B96A5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07817189" w14:textId="77777777" w:rsidR="00B96A56" w:rsidRDefault="00B96A5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0BED4D0B" w14:textId="77777777" w:rsidR="00B96A56" w:rsidRDefault="00B96A5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29B16249" w14:textId="77777777" w:rsidR="00B96A56" w:rsidRDefault="00B96A5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15144258" w14:textId="77777777" w:rsidR="00B96A56" w:rsidRDefault="00B96A5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4541E9CF" w14:textId="77777777" w:rsidR="00B96A56" w:rsidRDefault="00B96A5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0CB37AC0" w14:textId="77777777" w:rsidR="00B96A56" w:rsidRDefault="00B96A5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5C78D557" w14:textId="77777777" w:rsidR="00B96A56" w:rsidRDefault="00B96A5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229D5049" w14:textId="77777777" w:rsidR="00B96A56" w:rsidRDefault="00B96A5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081DC6A8" w14:textId="77777777" w:rsidR="00B96A56" w:rsidRDefault="00B96A5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795ACF1A" w14:textId="77777777" w:rsidR="00B96A56" w:rsidRDefault="00B96A5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2BC821DE" w14:textId="77777777" w:rsidR="00B96A56" w:rsidRDefault="00B96A5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37C7FA38" w14:textId="77777777" w:rsidR="00B96A56" w:rsidRDefault="00B96A5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0DD71582" w14:textId="77777777" w:rsidR="00B96A56" w:rsidRDefault="00B96A5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F60C391" w14:textId="77777777" w:rsidR="00B96A56" w:rsidRDefault="00B96A5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0E3B5304" w14:textId="77777777" w:rsidR="00B96A56" w:rsidRDefault="00B96A5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14EC82EB" w14:textId="77777777" w:rsidR="00B96A56" w:rsidRDefault="00B96A5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50672944" w14:textId="77777777" w:rsidR="00B96A56" w:rsidRDefault="00B96A5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0A702E0" w14:textId="77777777" w:rsidR="00B96A56" w:rsidRDefault="00B96A5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422617CD" w14:textId="77777777" w:rsidR="00B96A56" w:rsidRDefault="00B96A56">
      <w:pPr>
        <w:pStyle w:val="TOC5"/>
        <w:rPr>
          <w:rFonts w:asciiTheme="minorHAnsi" w:eastAsiaTheme="minorEastAsia" w:hAnsiTheme="minorHAnsi" w:cstheme="minorBidi"/>
          <w:sz w:val="22"/>
          <w:szCs w:val="22"/>
        </w:rPr>
      </w:pPr>
      <w:r w:rsidRPr="00B96A56">
        <w:t>8.11.2.</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4A6BF7CD" w14:textId="77777777" w:rsidR="00B96A56" w:rsidRDefault="00B96A5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2B0E55A1" w14:textId="77777777" w:rsidR="00B96A56" w:rsidRDefault="00B96A5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5FF7D961" w14:textId="77777777" w:rsidR="00B96A56" w:rsidRDefault="00B96A5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425B3A8D" w14:textId="77777777" w:rsidR="00B96A56" w:rsidRDefault="00B96A5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40E204AC" w14:textId="77777777" w:rsidR="00B96A56" w:rsidRDefault="00B96A5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39D9FEF8" w14:textId="77777777" w:rsidR="00B96A56" w:rsidRDefault="00B96A5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7B174AAE" w14:textId="77777777" w:rsidR="00B96A56" w:rsidRDefault="00B96A5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4798E634" w14:textId="77777777" w:rsidR="00B96A56" w:rsidRDefault="00B96A5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4FC42F6F" w14:textId="77777777" w:rsidR="00B96A56" w:rsidRDefault="00B96A56">
      <w:pPr>
        <w:pStyle w:val="TOC5"/>
        <w:rPr>
          <w:rFonts w:asciiTheme="minorHAnsi" w:eastAsiaTheme="minorEastAsia" w:hAnsiTheme="minorHAnsi" w:cstheme="minorBidi"/>
          <w:sz w:val="22"/>
          <w:szCs w:val="22"/>
        </w:rPr>
      </w:pPr>
      <w:r w:rsidRPr="00B96A56">
        <w:t>8.11.3.</w:t>
      </w:r>
      <w:r w:rsidRPr="00B96A56">
        <w:rPr>
          <w:lang w:eastAsia="zh-CN"/>
        </w:rPr>
        <w:t>2</w:t>
      </w:r>
      <w:r w:rsidRPr="00B96A56">
        <w:t>.1</w:t>
      </w:r>
      <w:r w:rsidRPr="00B96A56">
        <w:rPr>
          <w:rFonts w:asciiTheme="minorHAnsi" w:eastAsiaTheme="minorEastAsia" w:hAnsiTheme="minorHAnsi"/>
          <w:sz w:val="22"/>
          <w:szCs w:val="22"/>
        </w:rPr>
        <w:tab/>
      </w:r>
      <w:r>
        <w:t>E-UTRAN FDD – FS3 inter-frequency measurements</w:t>
      </w:r>
      <w:r>
        <w:tab/>
        <w:t>391</w:t>
      </w:r>
    </w:p>
    <w:p w14:paraId="345C874C" w14:textId="77777777" w:rsidR="00B96A56" w:rsidRDefault="00B96A56">
      <w:pPr>
        <w:pStyle w:val="TOC5"/>
        <w:rPr>
          <w:rFonts w:asciiTheme="minorHAnsi" w:eastAsiaTheme="minorEastAsia" w:hAnsiTheme="minorHAnsi" w:cstheme="minorBidi"/>
          <w:sz w:val="22"/>
          <w:szCs w:val="22"/>
        </w:rPr>
      </w:pPr>
      <w:r w:rsidRPr="00B96A56">
        <w:t>8.11.3.</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5CBF3D82" w14:textId="77777777" w:rsidR="00B96A56" w:rsidRDefault="00B96A5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2FA78855" w14:textId="77777777" w:rsidR="00B96A56" w:rsidRDefault="00B96A5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925F221" w14:textId="77777777" w:rsidR="00B96A56" w:rsidRDefault="00B96A5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FC6C03E" w14:textId="77777777" w:rsidR="00B96A56" w:rsidRDefault="00B96A5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16C9E5B7" w14:textId="77777777" w:rsidR="00B96A56" w:rsidRDefault="00B96A5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A7E5321" w14:textId="77777777" w:rsidR="00B96A56" w:rsidRDefault="00B96A56">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3B47F4ED" w14:textId="77777777" w:rsidR="00B96A56" w:rsidRDefault="00B96A5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528BFD11" w14:textId="77777777" w:rsidR="00B96A56" w:rsidRDefault="00B96A5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5F784E44" w14:textId="77777777" w:rsidR="00B96A56" w:rsidRDefault="00B96A5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255F5F6C" w14:textId="77777777" w:rsidR="00B96A56" w:rsidRDefault="00B96A5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6DC681B" w14:textId="77777777" w:rsidR="00B96A56" w:rsidRDefault="00B96A5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6092C4A6" w14:textId="77777777" w:rsidR="00B96A56" w:rsidRDefault="00B96A5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98F0345" w14:textId="77777777" w:rsidR="00B96A56" w:rsidRDefault="00B96A5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7E7D6EA4" w14:textId="77777777" w:rsidR="00B96A56" w:rsidRDefault="00B96A5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D0A7E18" w14:textId="77777777" w:rsidR="00B96A56" w:rsidRDefault="00B96A5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6942395" w14:textId="77777777" w:rsidR="00B96A56" w:rsidRDefault="00B96A5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7C25BBD4" w14:textId="77777777" w:rsidR="00B96A56" w:rsidRDefault="00B96A5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EA3B6C4" w14:textId="77777777" w:rsidR="00B96A56" w:rsidRDefault="00B96A5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79A755B1" w14:textId="77777777" w:rsidR="00B96A56" w:rsidRDefault="00B96A5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238F54FF" w14:textId="77777777" w:rsidR="00B96A56" w:rsidRDefault="00B96A5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4CBC917A" w14:textId="77777777" w:rsidR="00B96A56" w:rsidRDefault="00B96A5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7925E329" w14:textId="77777777" w:rsidR="00B96A56" w:rsidRDefault="00B96A5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D88A709" w14:textId="77777777" w:rsidR="00B96A56" w:rsidRDefault="00B96A5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3E7CE9F3" w14:textId="77777777" w:rsidR="00B96A56" w:rsidRDefault="00B96A5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5927D569" w14:textId="77777777" w:rsidR="00B96A56" w:rsidRDefault="00B96A5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6832F795" w14:textId="77777777" w:rsidR="00B96A56" w:rsidRDefault="00B96A5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0650F230" w14:textId="77777777" w:rsidR="00B96A56" w:rsidRDefault="00B96A5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6A67D3DB" w14:textId="77777777" w:rsidR="00B96A56" w:rsidRDefault="00B96A5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2C377025" w14:textId="77777777" w:rsidR="00B96A56" w:rsidRDefault="00B96A5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65D61162" w14:textId="77777777" w:rsidR="00B96A56" w:rsidRDefault="00B96A5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6065C38D" w14:textId="77777777" w:rsidR="00B96A56" w:rsidRDefault="00B96A5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B0BE817" w14:textId="77777777" w:rsidR="00B96A56" w:rsidRDefault="00B96A5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52D39B76" w14:textId="77777777" w:rsidR="00B96A56" w:rsidRDefault="00B96A5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1AFFE74B" w14:textId="77777777" w:rsidR="00B96A56" w:rsidRDefault="00B96A5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6658F186" w14:textId="77777777" w:rsidR="00B96A56" w:rsidRDefault="00B96A5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7D36943E" w14:textId="77777777" w:rsidR="00B96A56" w:rsidRDefault="00B96A5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31E20450" w14:textId="77777777" w:rsidR="00B96A56" w:rsidRDefault="00B96A5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46CC3938" w14:textId="77777777" w:rsidR="00B96A56" w:rsidRDefault="00B96A5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23BBF01D" w14:textId="77777777" w:rsidR="00B96A56" w:rsidRDefault="00B96A5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7BF7490C" w14:textId="77777777" w:rsidR="00B96A56" w:rsidRDefault="00B96A5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8BA3A42" w14:textId="77777777" w:rsidR="00B96A56" w:rsidRDefault="00B96A5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7B59DB34" w14:textId="77777777" w:rsidR="00B96A56" w:rsidRDefault="00B96A5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413B42F1" w14:textId="77777777" w:rsidR="00B96A56" w:rsidRDefault="00B96A5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983E481" w14:textId="77777777" w:rsidR="00B96A56" w:rsidRDefault="00B96A5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73E1F13E" w14:textId="77777777" w:rsidR="00B96A56" w:rsidRDefault="00B96A5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3DF0C332" w14:textId="77777777" w:rsidR="00B96A56" w:rsidRDefault="00B96A5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87D2FC0" w14:textId="77777777" w:rsidR="00B96A56" w:rsidRDefault="00B96A5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59DC9BE" w14:textId="77777777" w:rsidR="00B96A56" w:rsidRDefault="00B96A5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1515491" w14:textId="77777777" w:rsidR="00B96A56" w:rsidRDefault="00B96A5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482610A6" w14:textId="77777777" w:rsidR="00B96A56" w:rsidRDefault="00B96A5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77597F33" w14:textId="77777777" w:rsidR="00B96A56" w:rsidRDefault="00B96A5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F71D1FF" w14:textId="77777777" w:rsidR="00B96A56" w:rsidRDefault="00B96A5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0C91F0E4" w14:textId="77777777" w:rsidR="00B96A56" w:rsidRDefault="00B96A5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55D318B8" w14:textId="77777777" w:rsidR="00B96A56" w:rsidRDefault="00B96A5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1E682609" w14:textId="77777777" w:rsidR="00B96A56" w:rsidRDefault="00B96A5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C87DCEC" w14:textId="77777777" w:rsidR="00B96A56" w:rsidRDefault="00B96A5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2332FF4F" w14:textId="77777777" w:rsidR="00B96A56" w:rsidRDefault="00B96A5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6794EAA" w14:textId="77777777" w:rsidR="00B96A56" w:rsidRDefault="00B96A5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6CBCF36" w14:textId="77777777" w:rsidR="00B96A56" w:rsidRDefault="00B96A5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3D92368" w14:textId="77777777" w:rsidR="00B96A56" w:rsidRDefault="00B96A56">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6C302FFC" w14:textId="77777777" w:rsidR="00B96A56" w:rsidRDefault="00B96A5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FADC345" w14:textId="77777777" w:rsidR="00B96A56" w:rsidRDefault="00B96A5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1828F720" w14:textId="77777777" w:rsidR="00B96A56" w:rsidRDefault="00B96A5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769D3DEB" w14:textId="77777777" w:rsidR="00B96A56" w:rsidRDefault="00B96A5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095D6286" w14:textId="77777777" w:rsidR="00B96A56" w:rsidRDefault="00B96A5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5E9975C9" w14:textId="77777777" w:rsidR="00B96A56" w:rsidRDefault="00B96A5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40488852" w14:textId="77777777" w:rsidR="00B96A56" w:rsidRDefault="00B96A5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39A285A2" w14:textId="77777777" w:rsidR="00B96A56" w:rsidRDefault="00B96A5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2AED7B82" w14:textId="77777777" w:rsidR="00B96A56" w:rsidRDefault="00B96A5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73A7F407" w14:textId="77777777" w:rsidR="00B96A56" w:rsidRDefault="00B96A5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0D49AD87" w14:textId="77777777" w:rsidR="00B96A56" w:rsidRDefault="00B96A5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5E92C69E" w14:textId="77777777" w:rsidR="00B96A56" w:rsidRDefault="00B96A5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3FDA8C8A" w14:textId="77777777" w:rsidR="00B96A56" w:rsidRDefault="00B96A5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3E4E6E9D" w14:textId="77777777" w:rsidR="00B96A56" w:rsidRDefault="00B96A5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61F646C3" w14:textId="77777777" w:rsidR="00B96A56" w:rsidRDefault="00B96A5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40059CDA" w14:textId="77777777" w:rsidR="00B96A56" w:rsidRDefault="00B96A5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325F3442" w14:textId="77777777" w:rsidR="00B96A56" w:rsidRDefault="00B96A5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09649262" w14:textId="77777777" w:rsidR="00B96A56" w:rsidRDefault="00B96A5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2507B3C" w14:textId="77777777" w:rsidR="00B96A56" w:rsidRDefault="00B96A5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1494B17F" w14:textId="77777777" w:rsidR="00B96A56" w:rsidRDefault="00B96A5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276A22FD" w14:textId="77777777" w:rsidR="00B96A56" w:rsidRDefault="00B96A5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2DCD1330" w14:textId="77777777" w:rsidR="00B96A56" w:rsidRDefault="00B96A5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2F65D2A8" w14:textId="77777777" w:rsidR="00B96A56" w:rsidRDefault="00B96A5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704F560A" w14:textId="77777777" w:rsidR="00B96A56" w:rsidRDefault="00B96A5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2EA4A3C3" w14:textId="77777777" w:rsidR="00B96A56" w:rsidRDefault="00B96A5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7D2B397E" w14:textId="77777777" w:rsidR="00B96A56" w:rsidRDefault="00B96A5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E4985D0" w14:textId="77777777" w:rsidR="00B96A56" w:rsidRDefault="00B96A5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59F8441" w14:textId="77777777" w:rsidR="00B96A56" w:rsidRDefault="00B96A5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33A1B005" w14:textId="77777777" w:rsidR="00B96A56" w:rsidRDefault="00B96A5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CEA73B3" w14:textId="77777777" w:rsidR="00B96A56" w:rsidRDefault="00B96A5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9658999" w14:textId="77777777" w:rsidR="00B96A56" w:rsidRDefault="00B96A5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375C77D1" w14:textId="77777777" w:rsidR="00B96A56" w:rsidRDefault="00B96A5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716D6078" w14:textId="77777777" w:rsidR="00B96A56" w:rsidRDefault="00B96A5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0C1AC9BE" w14:textId="77777777" w:rsidR="00B96A56" w:rsidRDefault="00B96A5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7ABA3218" w14:textId="77777777" w:rsidR="00B96A56" w:rsidRDefault="00B96A5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420CC23" w14:textId="77777777" w:rsidR="00B96A56" w:rsidRDefault="00B96A5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094439A7" w14:textId="77777777" w:rsidR="00B96A56" w:rsidRDefault="00B96A5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19647477" w14:textId="77777777" w:rsidR="00B96A56" w:rsidRDefault="00B96A5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3DD4C6EE" w14:textId="77777777" w:rsidR="00B96A56" w:rsidRDefault="00B96A5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26E0802A" w14:textId="77777777" w:rsidR="00B96A56" w:rsidRDefault="00B96A5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0DA18DB9" w14:textId="77777777" w:rsidR="00B96A56" w:rsidRDefault="00B96A5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09C6AA1B" w14:textId="77777777" w:rsidR="00B96A56" w:rsidRDefault="00B96A5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2578949E" w14:textId="77777777" w:rsidR="00B96A56" w:rsidRDefault="00B96A5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1DEA3DD4" w14:textId="77777777" w:rsidR="00B96A56" w:rsidRDefault="00B96A5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3E52ABFB" w14:textId="77777777" w:rsidR="00B96A56" w:rsidRDefault="00B96A5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049C9E58" w14:textId="77777777" w:rsidR="00B96A56" w:rsidRDefault="00B96A5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07734780" w14:textId="77777777" w:rsidR="00B96A56" w:rsidRDefault="00B96A5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6C8AAF72" w14:textId="77777777" w:rsidR="00B96A56" w:rsidRDefault="00B96A5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1F79A03A" w14:textId="77777777" w:rsidR="00B96A56" w:rsidRDefault="00B96A56">
      <w:pPr>
        <w:pStyle w:val="TOC3"/>
        <w:rPr>
          <w:rFonts w:asciiTheme="minorHAnsi" w:eastAsiaTheme="minorEastAsia" w:hAnsiTheme="minorHAnsi" w:cstheme="minorBidi"/>
          <w:sz w:val="22"/>
          <w:szCs w:val="22"/>
        </w:rPr>
      </w:pPr>
      <w:r w:rsidRPr="00B96A56">
        <w:t>8.16.3</w:t>
      </w:r>
      <w:r w:rsidRPr="00B96A56">
        <w:rPr>
          <w:rFonts w:asciiTheme="minorHAnsi" w:eastAsiaTheme="minorEastAsia" w:hAnsiTheme="minorHAnsi" w:cstheme="minorBidi"/>
          <w:sz w:val="22"/>
          <w:szCs w:val="22"/>
        </w:rPr>
        <w:tab/>
      </w:r>
      <w:r w:rsidRPr="009A6500">
        <w:rPr>
          <w:lang w:val="en-US"/>
        </w:rPr>
        <w:t>Requirements for UE category M2 with CE mode B</w:t>
      </w:r>
      <w:r>
        <w:tab/>
        <w:t>495</w:t>
      </w:r>
    </w:p>
    <w:p w14:paraId="180495A2" w14:textId="77777777" w:rsidR="00B96A56" w:rsidRDefault="00B96A5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2ED230D" w14:textId="77777777" w:rsidR="00B96A56" w:rsidRDefault="00B96A5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5E6649DE" w14:textId="77777777" w:rsidR="00B96A56" w:rsidRDefault="00B96A5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152CA092" w14:textId="77777777" w:rsidR="00B96A56" w:rsidRDefault="00B96A5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6C18C020" w14:textId="77777777" w:rsidR="00B96A56" w:rsidRDefault="00B96A5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0C8F8995" w14:textId="77777777" w:rsidR="00B96A56" w:rsidRDefault="00B96A5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799DD9A4" w14:textId="77777777" w:rsidR="00B96A56" w:rsidRDefault="00B96A5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37B3517B" w14:textId="77777777" w:rsidR="00B96A56" w:rsidRDefault="00B96A56">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75499A8C" w14:textId="77777777" w:rsidR="00B96A56" w:rsidRDefault="00B96A5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23BAD5E9" w14:textId="77777777" w:rsidR="00B96A56" w:rsidRDefault="00B96A5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51AD1898" w14:textId="77777777" w:rsidR="00B96A56" w:rsidRDefault="00B96A5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78956DF6" w14:textId="77777777" w:rsidR="00B96A56" w:rsidRDefault="00B96A5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17A8620B" w14:textId="77777777" w:rsidR="00B96A56" w:rsidRDefault="00B96A5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31C5F439" w14:textId="77777777" w:rsidR="00B96A56" w:rsidRDefault="00B96A5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1236F957" w14:textId="77777777" w:rsidR="00B96A56" w:rsidRDefault="00B96A5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62082EC8" w14:textId="77777777" w:rsidR="00B96A56" w:rsidRDefault="00B96A5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6EF7A6FD" w14:textId="78AED19C" w:rsidR="00B96A56" w:rsidRDefault="00B96A5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2DCE2D2D" w14:textId="77777777" w:rsidR="00B96A56" w:rsidRDefault="00B96A5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59A7D52A" w14:textId="77777777" w:rsidR="00B96A56" w:rsidRDefault="00B96A5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16A9807B" w14:textId="77777777" w:rsidR="00B96A56" w:rsidRDefault="00B96A5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7FB2A873" w14:textId="77777777" w:rsidR="00B96A56" w:rsidRDefault="00B96A5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03F545B5" w14:textId="77777777" w:rsidR="00B96A56" w:rsidRDefault="00B96A5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737FE307" w14:textId="77777777" w:rsidR="00B96A56" w:rsidRDefault="00B96A5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0C357F2E" w14:textId="77777777" w:rsidR="00B96A56" w:rsidRDefault="00B96A5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7B5CB018" w14:textId="77777777" w:rsidR="00B96A56" w:rsidRDefault="00B96A5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2DDC8540" w14:textId="77777777" w:rsidR="00B96A56" w:rsidRDefault="00B96A5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7FF0BDE4" w14:textId="77777777" w:rsidR="00B96A56" w:rsidRDefault="00B96A5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51B1C545" w14:textId="77777777" w:rsidR="00B96A56" w:rsidRDefault="00B96A5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2BE9C235" w14:textId="77777777" w:rsidR="00B96A56" w:rsidRDefault="00B96A5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41CC3270" w14:textId="77777777" w:rsidR="00B96A56" w:rsidRDefault="00B96A5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51B7BB98" w14:textId="77777777" w:rsidR="00B96A56" w:rsidRDefault="00B96A5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10A485F2" w14:textId="77777777" w:rsidR="00B96A56" w:rsidRDefault="00B96A5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2B35295" w14:textId="77777777" w:rsidR="00B96A56" w:rsidRDefault="00B96A5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0473E46A" w14:textId="77777777" w:rsidR="00B96A56" w:rsidRDefault="00B96A5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6D0E7884" w14:textId="77777777" w:rsidR="00B96A56" w:rsidRDefault="00B96A5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5F326121" w14:textId="77777777" w:rsidR="00B96A56" w:rsidRDefault="00B96A5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2AC50E86" w14:textId="77777777" w:rsidR="00B96A56" w:rsidRDefault="00B96A5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64CAF4DB" w14:textId="77777777" w:rsidR="00B96A56" w:rsidRDefault="00B96A5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59206F04" w14:textId="77777777" w:rsidR="00B96A56" w:rsidRDefault="00B96A5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4C4FD727" w14:textId="77777777" w:rsidR="00B96A56" w:rsidRDefault="00B96A5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2DFDBFD2" w14:textId="77777777" w:rsidR="00B96A56" w:rsidRDefault="00B96A5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7AB4AE28" w14:textId="77777777" w:rsidR="00B96A56" w:rsidRDefault="00B96A5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008A30B1" w14:textId="77777777" w:rsidR="00B96A56" w:rsidRDefault="00B96A5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507AA907" w14:textId="77777777" w:rsidR="00B96A56" w:rsidRDefault="00B96A5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0CB34A43" w14:textId="77777777" w:rsidR="00B96A56" w:rsidRDefault="00B96A5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5534ADAD" w14:textId="77777777" w:rsidR="00B96A56" w:rsidRDefault="00B96A5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60F7AEAC" w14:textId="77777777" w:rsidR="00B96A56" w:rsidRDefault="00B96A5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18F4DABF" w14:textId="77777777" w:rsidR="00B96A56" w:rsidRDefault="00B96A5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04789833" w14:textId="77777777" w:rsidR="00B96A56" w:rsidRDefault="00B96A5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21738298" w14:textId="77777777" w:rsidR="00B96A56" w:rsidRDefault="00B96A5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6765BF2F" w14:textId="77777777" w:rsidR="00B96A56" w:rsidRDefault="00B96A5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4564503B" w14:textId="77777777" w:rsidR="00B96A56" w:rsidRDefault="00B96A5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3466BF53" w14:textId="77777777" w:rsidR="00B96A56" w:rsidRDefault="00B96A5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64C6AF76" w14:textId="77777777" w:rsidR="00B96A56" w:rsidRDefault="00B96A5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354639AE" w14:textId="77777777" w:rsidR="00B96A56" w:rsidRDefault="00B96A5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621F8CB2" w14:textId="77777777" w:rsidR="00B96A56" w:rsidRDefault="00B96A5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6F656340" w14:textId="77777777" w:rsidR="00B96A56" w:rsidRDefault="00B96A5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F9D7F3F" w14:textId="77777777" w:rsidR="00B96A56" w:rsidRDefault="00B96A5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78274410" w14:textId="77777777" w:rsidR="00B96A56" w:rsidRDefault="00B96A5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156B1226" w14:textId="77777777" w:rsidR="00B96A56" w:rsidRDefault="00B96A5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47A40ADB" w14:textId="77777777" w:rsidR="00B96A56" w:rsidRDefault="00B96A5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7B413F3C" w14:textId="77777777" w:rsidR="00B96A56" w:rsidRDefault="00B96A5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1123CC2C" w14:textId="77777777" w:rsidR="00B96A56" w:rsidRDefault="00B96A56">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255C72B4" w14:textId="77777777" w:rsidR="00B96A56" w:rsidRDefault="00B96A5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66A91823" w14:textId="77777777" w:rsidR="00B96A56" w:rsidRDefault="00B96A5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000FF220" w14:textId="77777777" w:rsidR="00B96A56" w:rsidRDefault="00B96A5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7EC86F51" w14:textId="77777777" w:rsidR="00B96A56" w:rsidRDefault="00B96A5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6A637162" w14:textId="77777777" w:rsidR="00B96A56" w:rsidRDefault="00B96A5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0401A6EE" w14:textId="77777777" w:rsidR="00B96A56" w:rsidRDefault="00B96A5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4E6DA245" w14:textId="77777777" w:rsidR="00B96A56" w:rsidRDefault="00B96A5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5EF7188A" w14:textId="77777777" w:rsidR="00B96A56" w:rsidRDefault="00B96A5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4875606A" w14:textId="77777777" w:rsidR="00B96A56" w:rsidRDefault="00B96A5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5A00AD21" w14:textId="77777777" w:rsidR="00B96A56" w:rsidRDefault="00B96A5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66FEB708" w14:textId="77777777" w:rsidR="00B96A56" w:rsidRDefault="00B96A5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4C0AB43" w14:textId="77777777" w:rsidR="00B96A56" w:rsidRDefault="00B96A5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7E76FEC1" w14:textId="77777777" w:rsidR="00B96A56" w:rsidRDefault="00B96A5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36183504" w14:textId="77777777" w:rsidR="00B96A56" w:rsidRDefault="00B96A5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59B69A84" w14:textId="77777777" w:rsidR="00B96A56" w:rsidRDefault="00B96A5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4D529F68" w14:textId="77777777" w:rsidR="00B96A56" w:rsidRDefault="00B96A5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75BA305F" w14:textId="77777777" w:rsidR="00B96A56" w:rsidRDefault="00B96A5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02DE9351" w14:textId="77777777" w:rsidR="00B96A56" w:rsidRDefault="00B96A5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2FC645FF" w14:textId="77777777" w:rsidR="00B96A56" w:rsidRDefault="00B96A5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64780AA0" w14:textId="77777777" w:rsidR="00B96A56" w:rsidRDefault="00B96A5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6C3C7570" w14:textId="77777777" w:rsidR="00B96A56" w:rsidRDefault="00B96A5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6672374E" w14:textId="77777777" w:rsidR="00B96A56" w:rsidRDefault="00B96A5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46C0A1A6" w14:textId="77777777" w:rsidR="00B96A56" w:rsidRDefault="00B96A5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67062FE0" w14:textId="77777777" w:rsidR="00B96A56" w:rsidRDefault="00B96A5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736784A8" w14:textId="77777777" w:rsidR="00B96A56" w:rsidRDefault="00B96A5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65590A87" w14:textId="77777777" w:rsidR="00B96A56" w:rsidRDefault="00B96A5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23F5D3A8" w14:textId="77777777" w:rsidR="00B96A56" w:rsidRDefault="00B96A5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28C59C1D" w14:textId="77777777" w:rsidR="00B96A56" w:rsidRDefault="00B96A5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4002D456" w14:textId="77777777" w:rsidR="00B96A56" w:rsidRDefault="00B96A5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4798ABE0" w14:textId="77777777" w:rsidR="00B96A56" w:rsidRDefault="00B96A5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470698E6" w14:textId="77777777" w:rsidR="00B96A56" w:rsidRDefault="00B96A5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6324984D" w14:textId="77777777" w:rsidR="00B96A56" w:rsidRDefault="00B96A5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0DF3BFA1" w14:textId="77777777" w:rsidR="00B96A56" w:rsidRDefault="00B96A5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5B0B4E6A" w14:textId="77777777" w:rsidR="00B96A56" w:rsidRDefault="00B96A5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5BCC2AEC" w14:textId="77777777" w:rsidR="00B96A56" w:rsidRDefault="00B96A5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42978796" w14:textId="77777777" w:rsidR="00B96A56" w:rsidRDefault="00B96A5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4A3955E4" w14:textId="77777777" w:rsidR="00B96A56" w:rsidRDefault="00B96A5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14A0E1D9" w14:textId="77777777" w:rsidR="00B96A56" w:rsidRDefault="00B96A5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7B050963" w14:textId="77777777" w:rsidR="00B96A56" w:rsidRDefault="00B96A5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0B4606B7" w14:textId="77777777" w:rsidR="00B96A56" w:rsidRDefault="00B96A5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187C55C0" w14:textId="77777777" w:rsidR="00B96A56" w:rsidRDefault="00B96A5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74F27439" w14:textId="77777777" w:rsidR="00B96A56" w:rsidRDefault="00B96A5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1461A7DE" w14:textId="77777777" w:rsidR="00B96A56" w:rsidRDefault="00B96A5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0171BE8D" w14:textId="77777777" w:rsidR="00B96A56" w:rsidRDefault="00B96A5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03A7E4F8" w14:textId="77777777" w:rsidR="00B96A56" w:rsidRDefault="00B96A5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5B07A4FB" w14:textId="77777777" w:rsidR="00B96A56" w:rsidRDefault="00B96A5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4F5120EF" w14:textId="77777777" w:rsidR="00B96A56" w:rsidRDefault="00B96A5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7669530D" w14:textId="77777777" w:rsidR="00B96A56" w:rsidRDefault="00B96A5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41A41EF2" w14:textId="77777777" w:rsidR="00B96A56" w:rsidRDefault="00B96A5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50440241" w14:textId="77777777" w:rsidR="00B96A56" w:rsidRDefault="00B96A5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5C17575F" w14:textId="77777777" w:rsidR="00B96A56" w:rsidRDefault="00B96A5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067FB699" w14:textId="77777777" w:rsidR="00B96A56" w:rsidRDefault="00B96A5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6C8CD250" w14:textId="77777777" w:rsidR="00B96A56" w:rsidRDefault="00B96A5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716D32E2" w14:textId="77777777" w:rsidR="00B96A56" w:rsidRDefault="00B96A5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0545F0A1" w14:textId="77777777" w:rsidR="00B96A56" w:rsidRDefault="00B96A5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672D12F3" w14:textId="77777777" w:rsidR="00B96A56" w:rsidRDefault="00B96A5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473CD289" w14:textId="77777777" w:rsidR="00B96A56" w:rsidRDefault="00B96A5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0365BEF2" w14:textId="77777777" w:rsidR="00B96A56" w:rsidRDefault="00B96A56">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715AEFFA" w14:textId="77777777" w:rsidR="00B96A56" w:rsidRDefault="00B96A5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48B52E26" w14:textId="77777777" w:rsidR="00B96A56" w:rsidRDefault="00B96A5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69B84A09" w14:textId="77777777" w:rsidR="00B96A56" w:rsidRDefault="00B96A5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5DFD1A21" w14:textId="77777777" w:rsidR="00B96A56" w:rsidRDefault="00B96A5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51E03C2E" w14:textId="77777777" w:rsidR="00B96A56" w:rsidRDefault="00B96A5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22718289" w14:textId="77777777" w:rsidR="00B96A56" w:rsidRDefault="00B96A5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77A982BB" w14:textId="77777777" w:rsidR="00B96A56" w:rsidRDefault="00B96A5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3D092C48" w14:textId="77777777" w:rsidR="00B96A56" w:rsidRDefault="00B96A5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23F492CF" w14:textId="77777777" w:rsidR="00B96A56" w:rsidRDefault="00B96A5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78B0E211" w14:textId="77777777" w:rsidR="00B96A56" w:rsidRDefault="00B96A5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34DDA255" w14:textId="77777777" w:rsidR="00B96A56" w:rsidRDefault="00B96A5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35A96FF8" w14:textId="77777777" w:rsidR="00B96A56" w:rsidRDefault="00B96A5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403955CF" w14:textId="77777777" w:rsidR="00B96A56" w:rsidRDefault="00B96A5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729DC26F" w14:textId="77777777" w:rsidR="00B96A56" w:rsidRDefault="00B96A5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9390D2B" w14:textId="77777777" w:rsidR="00B96A56" w:rsidRDefault="00B96A5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0CBAF361" w14:textId="77777777" w:rsidR="00B96A56" w:rsidRDefault="00B96A5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7B179206" w14:textId="77777777" w:rsidR="00B96A56" w:rsidRDefault="00B96A5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5249DC73" w14:textId="77777777" w:rsidR="00B96A56" w:rsidRDefault="00B96A5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769B13BF" w14:textId="77777777" w:rsidR="00B96A56" w:rsidRDefault="00B96A5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36517CC6" w14:textId="77777777" w:rsidR="00B96A56" w:rsidRDefault="00B96A5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6F2C9177" w14:textId="77777777" w:rsidR="00B96A56" w:rsidRDefault="00B96A5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1BD584C2" w14:textId="77777777" w:rsidR="00B96A56" w:rsidRDefault="00B96A5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6952CA22" w14:textId="77777777" w:rsidR="00B96A56" w:rsidRDefault="00B96A5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28217B61" w14:textId="77777777" w:rsidR="00B96A56" w:rsidRDefault="00B96A5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278709D6" w14:textId="77777777" w:rsidR="00B96A56" w:rsidRDefault="00B96A5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0291292B" w14:textId="77777777" w:rsidR="00B96A56" w:rsidRDefault="00B96A5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15E5029B" w14:textId="77777777" w:rsidR="00B96A56" w:rsidRDefault="00B96A5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0DA1BFB1" w14:textId="77777777" w:rsidR="00B96A56" w:rsidRDefault="00B96A5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1143A971" w14:textId="77777777" w:rsidR="00B96A56" w:rsidRDefault="00B96A5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6BC81A1B" w14:textId="77777777" w:rsidR="00B96A56" w:rsidRDefault="00B96A5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769E77A4" w14:textId="77777777" w:rsidR="00B96A56" w:rsidRDefault="00B96A5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3860B5E8" w14:textId="77777777" w:rsidR="00B96A56" w:rsidRDefault="00B96A5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712F4B56" w14:textId="77777777" w:rsidR="00B96A56" w:rsidRDefault="00B96A5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3E6A1C13" w14:textId="77777777" w:rsidR="00B96A56" w:rsidRDefault="00B96A5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07C3EC3B" w14:textId="77777777" w:rsidR="00B96A56" w:rsidRDefault="00B96A5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024A596C" w14:textId="77777777" w:rsidR="00B96A56" w:rsidRDefault="00B96A5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79552A5F" w14:textId="77777777" w:rsidR="00B96A56" w:rsidRDefault="00B96A5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534769CF" w14:textId="77777777" w:rsidR="00B96A56" w:rsidRDefault="00B96A5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75B31F4F" w14:textId="77777777" w:rsidR="00B96A56" w:rsidRDefault="00B96A5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73C5163A" w14:textId="77777777" w:rsidR="00B96A56" w:rsidRDefault="00B96A5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6AF2AB13" w14:textId="77777777" w:rsidR="00B96A56" w:rsidRDefault="00B96A5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7A99E96A" w14:textId="77777777" w:rsidR="00B96A56" w:rsidRDefault="00B96A5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7D9C8EE6" w14:textId="77777777" w:rsidR="00B96A56" w:rsidRDefault="00B96A5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7A231672" w14:textId="77777777" w:rsidR="00B96A56" w:rsidRDefault="00B96A5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2F210E39" w14:textId="77777777" w:rsidR="00B96A56" w:rsidRDefault="00B96A5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222B6F75" w14:textId="77777777" w:rsidR="00B96A56" w:rsidRDefault="00B96A5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775FB1AB" w14:textId="77777777" w:rsidR="00B96A56" w:rsidRDefault="00B96A5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2D2FE8FB" w14:textId="77777777" w:rsidR="00B96A56" w:rsidRDefault="00B96A5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2209A267" w14:textId="77777777" w:rsidR="00B96A56" w:rsidRDefault="00B96A5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66A80C41" w14:textId="77777777" w:rsidR="00B96A56" w:rsidRDefault="00B96A5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57EAF45A" w14:textId="77777777" w:rsidR="00B96A56" w:rsidRDefault="00B96A5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6BACF942" w14:textId="77777777" w:rsidR="00B96A56" w:rsidRDefault="00B96A5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65E34DA3" w14:textId="77777777" w:rsidR="00B96A56" w:rsidRDefault="00B96A5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5C265F5F" w14:textId="77777777" w:rsidR="00B96A56" w:rsidRDefault="00B96A5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4725B4B3" w14:textId="77777777" w:rsidR="00B96A56" w:rsidRDefault="00B96A5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0C92142B" w14:textId="77777777" w:rsidR="00B96A56" w:rsidRDefault="00B96A5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5B1C60A1" w14:textId="77777777" w:rsidR="00B96A56" w:rsidRDefault="00B96A5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6AB3E45E" w14:textId="77777777" w:rsidR="00B96A56" w:rsidRDefault="00B96A5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124CC8DC" w14:textId="77777777" w:rsidR="00B96A56" w:rsidRDefault="00B96A5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26C26A2D" w14:textId="77777777" w:rsidR="00B96A56" w:rsidRDefault="00B96A5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0B701A6A" w14:textId="77777777" w:rsidR="00B96A56" w:rsidRDefault="00B96A56">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66B214B8" w14:textId="77777777" w:rsidR="00B96A56" w:rsidRDefault="00B96A5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58D1CA3B" w14:textId="77777777" w:rsidR="00B96A56" w:rsidRDefault="00B96A5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03482F26" w14:textId="77777777" w:rsidR="00B96A56" w:rsidRDefault="00B96A5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034585FF" w14:textId="77777777" w:rsidR="00B96A56" w:rsidRDefault="00B96A5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1D323C2B" w14:textId="77777777" w:rsidR="00B96A56" w:rsidRDefault="00B96A5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2B3AEE65" w14:textId="77777777" w:rsidR="00B96A56" w:rsidRDefault="00B96A5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0ED87468" w14:textId="77777777" w:rsidR="00B96A56" w:rsidRDefault="00B96A5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20F679D9" w14:textId="77777777" w:rsidR="00B96A56" w:rsidRDefault="00B96A5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2AAD38EC" w14:textId="77777777" w:rsidR="00B96A56" w:rsidRDefault="00B96A5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526D8D53" w14:textId="77777777" w:rsidR="00B96A56" w:rsidRDefault="00B96A5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4FD38FF4" w14:textId="77777777" w:rsidR="00B96A56" w:rsidRDefault="00B96A5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02466593" w14:textId="77777777" w:rsidR="00B96A56" w:rsidRDefault="00B96A5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61B37B63" w14:textId="77777777" w:rsidR="00B96A56" w:rsidRDefault="00B96A5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3D916DA4" w14:textId="77777777" w:rsidR="00B96A56" w:rsidRDefault="00B96A5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0F2813E8" w14:textId="77777777" w:rsidR="00B96A56" w:rsidRDefault="00B96A5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0F907144" w14:textId="77777777" w:rsidR="00B96A56" w:rsidRDefault="00B96A5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33560A35" w14:textId="77777777" w:rsidR="00B96A56" w:rsidRDefault="00B96A5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06D25831" w14:textId="77777777" w:rsidR="00B96A56" w:rsidRDefault="00B96A5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4E8E0779" w14:textId="77777777" w:rsidR="00B96A56" w:rsidRDefault="00B96A5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39C18539" w14:textId="77777777" w:rsidR="00B96A56" w:rsidRDefault="00B96A5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5020B47F" w14:textId="77777777" w:rsidR="00B96A56" w:rsidRDefault="00B96A5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11B94F58" w14:textId="77777777" w:rsidR="00B96A56" w:rsidRDefault="00B96A5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0D25A954" w14:textId="77777777" w:rsidR="00B96A56" w:rsidRDefault="00B96A5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78DDC47E" w14:textId="77777777" w:rsidR="00B96A56" w:rsidRDefault="00B96A5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6EC812D4" w14:textId="77777777" w:rsidR="00B96A56" w:rsidRDefault="00B96A5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0C872F01" w14:textId="77777777" w:rsidR="00B96A56" w:rsidRDefault="00B96A5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3922E0B4" w14:textId="77777777" w:rsidR="00B96A56" w:rsidRDefault="00B96A5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0A131ABB" w14:textId="77777777" w:rsidR="00B96A56" w:rsidRDefault="00B96A5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19F53A66" w14:textId="77777777" w:rsidR="00B96A56" w:rsidRDefault="00B96A5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6FCE12F3" w14:textId="77777777" w:rsidR="00B96A56" w:rsidRDefault="00B96A5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4FB9E172" w14:textId="77777777" w:rsidR="00B96A56" w:rsidRDefault="00B96A5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290AC548" w14:textId="77777777" w:rsidR="00B96A56" w:rsidRDefault="00B96A5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1D3F2018" w14:textId="77777777" w:rsidR="00B96A56" w:rsidRDefault="00B96A5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19BEF065" w14:textId="77777777" w:rsidR="00B96A56" w:rsidRDefault="00B96A5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4D190498" w14:textId="77777777" w:rsidR="00B96A56" w:rsidRDefault="00B96A5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A6500">
        <w:rPr>
          <w:rFonts w:eastAsia="DengXian"/>
          <w:lang w:eastAsia="zh-CN"/>
        </w:rPr>
        <w:t xml:space="preserve">non-BL CE </w:t>
      </w:r>
      <w:r>
        <w:rPr>
          <w:lang w:eastAsia="zh-CN"/>
        </w:rPr>
        <w:t>UE in CE mode B</w:t>
      </w:r>
      <w:r>
        <w:tab/>
        <w:t>608</w:t>
      </w:r>
    </w:p>
    <w:p w14:paraId="53D21402" w14:textId="77777777" w:rsidR="00B96A56" w:rsidRDefault="00B96A5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3D5673EF" w14:textId="77777777" w:rsidR="00B96A56" w:rsidRDefault="00B96A5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38AA5E2F" w14:textId="77777777" w:rsidR="00B96A56" w:rsidRDefault="00B96A5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7AEBFA0D" w14:textId="77777777" w:rsidR="00B96A56" w:rsidRDefault="00B96A5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49E4C1C7" w14:textId="77777777" w:rsidR="00B96A56" w:rsidRDefault="00B96A5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67EACF46" w14:textId="77777777" w:rsidR="00B96A56" w:rsidRDefault="00B96A5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361EA46B" w14:textId="77777777" w:rsidR="00B96A56" w:rsidRDefault="00B96A5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50967D9A" w14:textId="77777777" w:rsidR="00B96A56" w:rsidRDefault="00B96A5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385D69E4" w14:textId="77777777" w:rsidR="00B96A56" w:rsidRDefault="00B96A5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72B42DB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9.3.1</w:t>
      </w:r>
      <w:r w:rsidRPr="00B96A56">
        <w:rPr>
          <w:rFonts w:asciiTheme="minorHAnsi" w:eastAsiaTheme="minorEastAsia" w:hAnsiTheme="minorHAnsi" w:cstheme="minorBidi"/>
          <w:sz w:val="22"/>
          <w:szCs w:val="22"/>
          <w:lang w:val="sv-FI"/>
        </w:rPr>
        <w:tab/>
      </w:r>
      <w:r w:rsidRPr="00B96A56">
        <w:rPr>
          <w:lang w:val="sv-FI"/>
        </w:rPr>
        <w:t>UTRAN TDD P-CCPCH RSCP</w:t>
      </w:r>
      <w:r w:rsidRPr="00B96A56">
        <w:rPr>
          <w:lang w:val="sv-FI"/>
        </w:rPr>
        <w:tab/>
        <w:t>613</w:t>
      </w:r>
    </w:p>
    <w:p w14:paraId="054A8FD0" w14:textId="77777777" w:rsidR="00B96A56" w:rsidRDefault="00B96A5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187BD93C" w14:textId="77777777" w:rsidR="00B96A56" w:rsidRDefault="00B96A5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62498EE3" w14:textId="77777777" w:rsidR="00B96A56" w:rsidRDefault="00B96A5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3AFB8E3B" w14:textId="77777777" w:rsidR="00B96A56" w:rsidRDefault="00B96A5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5F8C3942" w14:textId="77777777" w:rsidR="00B96A56" w:rsidRDefault="00B96A5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217D924A" w14:textId="77777777" w:rsidR="00B96A56" w:rsidRDefault="00B96A5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6961D747" w14:textId="77777777" w:rsidR="00B96A56" w:rsidRDefault="00B96A5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A6500">
        <w:rPr>
          <w:rFonts w:cs="v4.2.0"/>
          <w:vertAlign w:val="subscript"/>
          <w:lang w:eastAsia="zh-CN"/>
        </w:rPr>
        <w:t>CMAX,c</w:t>
      </w:r>
      <w:r>
        <w:tab/>
        <w:t>614</w:t>
      </w:r>
    </w:p>
    <w:p w14:paraId="698CBA0C" w14:textId="77777777" w:rsidR="00B96A56" w:rsidRDefault="00B96A5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56CA56D8" w14:textId="77777777" w:rsidR="00B96A56" w:rsidRDefault="00B96A5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2B72794E" w14:textId="77777777" w:rsidR="00B96A56" w:rsidRDefault="00B96A5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61A48132" w14:textId="77777777" w:rsidR="00B96A56" w:rsidRDefault="00B96A5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7EFD4F86" w14:textId="77777777" w:rsidR="00B96A56" w:rsidRDefault="00B96A5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56E0CB41" w14:textId="77777777" w:rsidR="00B96A56" w:rsidRDefault="00B96A5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08E254F5" w14:textId="77777777" w:rsidR="00B96A56" w:rsidRDefault="00B96A5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6DE1F466" w14:textId="77777777" w:rsidR="00B96A56" w:rsidRDefault="00B96A5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1069CC24" w14:textId="77777777" w:rsidR="00B96A56" w:rsidRDefault="00B96A5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45C947E3" w14:textId="77777777" w:rsidR="00B96A56" w:rsidRDefault="00B96A56">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55D79BE4" w14:textId="77777777" w:rsidR="00B96A56" w:rsidRDefault="00B96A5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4B845E28" w14:textId="77777777" w:rsidR="00B96A56" w:rsidRDefault="00B96A5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01D06B0" w14:textId="77777777" w:rsidR="00B96A56" w:rsidRDefault="00B96A5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649665D4" w14:textId="77777777" w:rsidR="00B96A56" w:rsidRDefault="00B96A5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78CD5253" w14:textId="77777777" w:rsidR="00B96A56" w:rsidRDefault="00B96A5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77DC31F6" w14:textId="77777777" w:rsidR="00B96A56" w:rsidRDefault="00B96A5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5575954A" w14:textId="77777777" w:rsidR="00B96A56" w:rsidRDefault="00B96A5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1AED1984" w14:textId="77777777" w:rsidR="00B96A56" w:rsidRDefault="00B96A5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14F8AA6F" w14:textId="77777777" w:rsidR="00B96A56" w:rsidRDefault="00B96A5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22AF10C2" w14:textId="77777777" w:rsidR="00B96A56" w:rsidRDefault="00B96A5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3122B14D" w14:textId="77777777" w:rsidR="00B96A56" w:rsidRDefault="00B96A5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1AF8B41C" w14:textId="77777777" w:rsidR="00B96A56" w:rsidRDefault="00B96A5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5222678B" w14:textId="77777777" w:rsidR="00B96A56" w:rsidRDefault="00B96A5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0CEB2361" w14:textId="77777777" w:rsidR="00B96A56" w:rsidRDefault="00B96A5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33B8F896" w14:textId="77777777" w:rsidR="00B96A56" w:rsidRDefault="00B96A5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5A255CBF" w14:textId="77777777" w:rsidR="00B96A56" w:rsidRDefault="00B96A5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6663E573" w14:textId="77777777" w:rsidR="00B96A56" w:rsidRDefault="00B96A5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2166535B" w14:textId="77777777" w:rsidR="00B96A56" w:rsidRDefault="00B96A5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6D989715" w14:textId="77777777" w:rsidR="00B96A56" w:rsidRDefault="00B96A5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11E8F658" w14:textId="77777777" w:rsidR="00B96A56" w:rsidRDefault="00B96A5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313F4F3C" w14:textId="77777777" w:rsidR="00B96A56" w:rsidRDefault="00B96A5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64CF6C4A" w14:textId="77777777" w:rsidR="00B96A56" w:rsidRDefault="00B96A5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047A3545" w14:textId="77777777" w:rsidR="00B96A56" w:rsidRDefault="00B96A5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5F5A3822" w14:textId="77777777" w:rsidR="00B96A56" w:rsidRDefault="00B96A5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232866AA" w14:textId="77777777" w:rsidR="00B96A56" w:rsidRDefault="00B96A5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5FF75A54" w14:textId="77777777" w:rsidR="00B96A56" w:rsidRDefault="00B96A5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2F5128CD" w14:textId="77777777" w:rsidR="00B96A56" w:rsidRDefault="00B96A5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5797039B" w14:textId="77777777" w:rsidR="00B96A56" w:rsidRDefault="00B96A56">
      <w:pPr>
        <w:pStyle w:val="TOC4"/>
        <w:rPr>
          <w:rFonts w:asciiTheme="minorHAnsi" w:eastAsiaTheme="minorEastAsia" w:hAnsiTheme="minorHAnsi" w:cstheme="minorBidi"/>
          <w:sz w:val="22"/>
          <w:szCs w:val="22"/>
        </w:rPr>
      </w:pPr>
      <w:r w:rsidRPr="00B96A56">
        <w:t>9.10.4.1</w:t>
      </w:r>
      <w:r w:rsidRPr="00B96A56">
        <w:rPr>
          <w:rFonts w:asciiTheme="minorHAnsi" w:eastAsiaTheme="minorEastAsia" w:hAnsiTheme="minorHAnsi" w:cstheme="minorBidi"/>
          <w:sz w:val="22"/>
          <w:szCs w:val="22"/>
        </w:rPr>
        <w:tab/>
      </w:r>
      <w:r w:rsidRPr="009A6500">
        <w:rPr>
          <w:lang w:val="en-US" w:eastAsia="zh-CN"/>
        </w:rPr>
        <w:t>Intra-frequency absolute S-RSSI measurement accuracy requirements</w:t>
      </w:r>
      <w:r>
        <w:tab/>
        <w:t>625</w:t>
      </w:r>
    </w:p>
    <w:p w14:paraId="577247EB" w14:textId="77777777" w:rsidR="00B96A56" w:rsidRDefault="00B96A56">
      <w:pPr>
        <w:pStyle w:val="TOC4"/>
        <w:rPr>
          <w:rFonts w:asciiTheme="minorHAnsi" w:eastAsiaTheme="minorEastAsia" w:hAnsiTheme="minorHAnsi" w:cstheme="minorBidi"/>
          <w:sz w:val="22"/>
          <w:szCs w:val="22"/>
        </w:rPr>
      </w:pPr>
      <w:r w:rsidRPr="00B96A56">
        <w:t>9.10.4.2 Intra-frequency relative S-RSSI measurement accuracy requirements</w:t>
      </w:r>
      <w:r w:rsidRPr="00B96A56">
        <w:tab/>
      </w:r>
      <w:r>
        <w:t>625</w:t>
      </w:r>
    </w:p>
    <w:p w14:paraId="563DF0D0" w14:textId="26C30781" w:rsidR="00B96A56" w:rsidRDefault="00B96A5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214C51BA" w14:textId="77777777" w:rsidR="00B96A56" w:rsidRDefault="00B96A5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07E81135" w14:textId="77777777" w:rsidR="00B96A56" w:rsidRDefault="00B96A5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6CE8E06A" w14:textId="77777777" w:rsidR="00B96A56" w:rsidRDefault="00B96A5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3CF62B42" w14:textId="77777777" w:rsidR="00B96A56" w:rsidRDefault="00B96A5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4AE65A6B" w14:textId="77777777" w:rsidR="00B96A56" w:rsidRDefault="00B96A5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022793BD" w14:textId="77777777" w:rsidR="00B96A56" w:rsidRDefault="00B96A5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435B7D78" w14:textId="77777777" w:rsidR="00B96A56" w:rsidRDefault="00B96A5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A6500">
        <w:rPr>
          <w:vertAlign w:val="subscript"/>
        </w:rPr>
        <w:t>ADV</w:t>
      </w:r>
      <w:r>
        <w:t>)</w:t>
      </w:r>
      <w:r>
        <w:tab/>
        <w:t>627</w:t>
      </w:r>
    </w:p>
    <w:p w14:paraId="27E94D33" w14:textId="77777777" w:rsidR="00B96A56" w:rsidRDefault="00B96A5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3C435786" w14:textId="46823342" w:rsidR="00B96A56" w:rsidRDefault="00B96A5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7E8179C8" w14:textId="77777777" w:rsidR="00B96A56" w:rsidRDefault="00B96A5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829E026" w14:textId="77777777" w:rsidR="00B96A56" w:rsidRDefault="00B96A5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0988DA44" w14:textId="77777777" w:rsidR="00B96A56" w:rsidRDefault="00B96A5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22A089D" w14:textId="77777777" w:rsidR="00B96A56" w:rsidRDefault="00B96A5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01996BCB" w14:textId="77777777" w:rsidR="00B96A56" w:rsidRDefault="00B96A5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75C90EC7" w14:textId="77777777" w:rsidR="00B96A56" w:rsidRDefault="00B96A5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3D48E5CD" w14:textId="77777777" w:rsidR="00B96A56" w:rsidRDefault="00B96A5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30A4B214" w14:textId="77777777" w:rsidR="00B96A56" w:rsidRDefault="00B96A5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3950837B" w14:textId="77777777" w:rsidR="00B96A56" w:rsidRDefault="00B96A5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60D0D3D5" w14:textId="77777777" w:rsidR="00B96A56" w:rsidRDefault="00B96A5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465B7D87" w14:textId="77777777" w:rsidR="00B96A56" w:rsidRDefault="00B96A5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3EEB7424" w14:textId="77777777" w:rsidR="00B96A56" w:rsidRDefault="00B96A5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69D36995" w14:textId="77777777" w:rsidR="00B96A56" w:rsidRDefault="00B96A5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6E867788" w14:textId="77777777" w:rsidR="00B96A56" w:rsidRDefault="00B96A5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37A486A8" w14:textId="77777777" w:rsidR="00B96A56" w:rsidRDefault="00B96A5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3DCEA463" w14:textId="77777777" w:rsidR="00B96A56" w:rsidRDefault="00B96A5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3B853D23" w14:textId="77777777" w:rsidR="00B96A56" w:rsidRDefault="00B96A5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01873306" w14:textId="77777777" w:rsidR="00B96A56" w:rsidRDefault="00B96A5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3ABD0F59" w14:textId="77777777" w:rsidR="00B96A56" w:rsidRDefault="00B96A5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02029C95" w14:textId="77777777" w:rsidR="00B96A56" w:rsidRDefault="00B96A5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393DB780" w14:textId="77777777" w:rsidR="00B96A56" w:rsidRDefault="00B96A56">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0FB58C43" w14:textId="410D6A2B" w:rsidR="00B96A56" w:rsidRDefault="00B96A5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42D299E4" w14:textId="77777777" w:rsidR="00B96A56" w:rsidRDefault="00B96A5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24669878" w14:textId="77777777" w:rsidR="00B96A56" w:rsidRDefault="00B96A5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0EF408DE" w14:textId="77777777" w:rsidR="00B96A56" w:rsidRDefault="00B96A5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4304D4E3" w14:textId="77777777" w:rsidR="00B96A56" w:rsidRDefault="00B96A5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2B67D0B3" w14:textId="77777777" w:rsidR="00B96A56" w:rsidRDefault="00B96A5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48BE1A66" w14:textId="7544FFB3" w:rsidR="00B96A56" w:rsidRDefault="00B96A5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40079DCF" w14:textId="77777777" w:rsidR="00B96A56" w:rsidRDefault="00B96A5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7F3DF778" w14:textId="77777777" w:rsidR="00B96A56" w:rsidRDefault="00B96A5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074BBEAB" w14:textId="77777777" w:rsidR="00B96A56" w:rsidRDefault="00B96A5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7FDE5433" w14:textId="77777777" w:rsidR="00B96A56" w:rsidRDefault="00B96A5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0F511D92" w14:textId="77777777" w:rsidR="00B96A56" w:rsidRDefault="00B96A5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35E81307" w14:textId="77777777" w:rsidR="00B96A56" w:rsidRDefault="00B96A5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232EB4BC" w14:textId="77777777" w:rsidR="00B96A56" w:rsidRDefault="00B96A5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51D844D2" w14:textId="77777777" w:rsidR="00B96A56" w:rsidRDefault="00B96A5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70D512CA" w14:textId="77777777" w:rsidR="00B96A56" w:rsidRDefault="00B96A5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393EBBCE" w14:textId="77777777" w:rsidR="00B96A56" w:rsidRDefault="00B96A5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36B7A162" w14:textId="77777777" w:rsidR="00B96A56" w:rsidRDefault="00B96A5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3DB6F462" w14:textId="77777777" w:rsidR="00B96A56" w:rsidRDefault="00B96A5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2ECA2DE4" w14:textId="77777777" w:rsidR="00B96A56" w:rsidRDefault="00B96A5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D4F58F3" w14:textId="77777777" w:rsidR="00B96A56" w:rsidRDefault="00B96A5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081422F2" w14:textId="77777777" w:rsidR="00B96A56" w:rsidRDefault="00B96A5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078D4807" w14:textId="77777777" w:rsidR="00B96A56" w:rsidRDefault="00B96A5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5210EB2A" w14:textId="77777777" w:rsidR="00B96A56" w:rsidRDefault="00B96A5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6E1A940E" w14:textId="77777777" w:rsidR="00B96A56" w:rsidRDefault="00B96A5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0CAEC936" w14:textId="77777777" w:rsidR="00B96A56" w:rsidRDefault="00B96A5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2869D44A" w14:textId="77777777" w:rsidR="00B96A56" w:rsidRDefault="00B96A5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7F01F325" w14:textId="77777777" w:rsidR="00B96A56" w:rsidRDefault="00B96A5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08D9D199" w14:textId="3B1C9827" w:rsidR="00B96A56" w:rsidRDefault="00B96A56" w:rsidP="00B96A56">
      <w:pPr>
        <w:pStyle w:val="TOC8"/>
        <w:rPr>
          <w:rFonts w:asciiTheme="minorHAnsi" w:eastAsiaTheme="minorEastAsia" w:hAnsiTheme="minorHAnsi" w:cstheme="minorBidi"/>
          <w:b w:val="0"/>
          <w:szCs w:val="22"/>
        </w:rPr>
      </w:pPr>
      <w:r>
        <w:t>Annex A (normative):</w:t>
      </w:r>
      <w:r>
        <w:tab/>
        <w:t>Test Cases</w:t>
      </w:r>
      <w:r>
        <w:tab/>
        <w:t>638</w:t>
      </w:r>
    </w:p>
    <w:p w14:paraId="274A9780" w14:textId="140D2468" w:rsidR="00B96A56" w:rsidRDefault="00B96A5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73A2D6D3" w14:textId="4E436167" w:rsidR="00B96A56" w:rsidRDefault="00B96A5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491847E0" w14:textId="77777777" w:rsidR="00B96A56" w:rsidRDefault="00B96A56">
      <w:pPr>
        <w:pStyle w:val="TOC2"/>
        <w:rPr>
          <w:rFonts w:asciiTheme="minorHAnsi" w:eastAsiaTheme="minorEastAsia" w:hAnsiTheme="minorHAnsi" w:cstheme="minorBidi"/>
          <w:sz w:val="22"/>
          <w:szCs w:val="22"/>
        </w:rPr>
      </w:pPr>
      <w:r w:rsidRPr="00B96A56">
        <w:t>A.2.1</w:t>
      </w:r>
      <w:r w:rsidRPr="00B96A56">
        <w:rPr>
          <w:rFonts w:asciiTheme="minorHAnsi" w:eastAsiaTheme="minorEastAsia" w:hAnsiTheme="minorHAnsi"/>
          <w:sz w:val="22"/>
          <w:szCs w:val="22"/>
        </w:rPr>
        <w:tab/>
      </w:r>
      <w:r>
        <w:t>Types of requirements in TS 36.133</w:t>
      </w:r>
      <w:r>
        <w:tab/>
        <w:t>638</w:t>
      </w:r>
    </w:p>
    <w:p w14:paraId="438A3384" w14:textId="77777777" w:rsidR="00B96A56" w:rsidRDefault="00B96A5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27E7324F" w14:textId="77777777" w:rsidR="00B96A56" w:rsidRDefault="00B96A5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B81D4FE" w14:textId="77777777" w:rsidR="00B96A56" w:rsidRDefault="00B96A5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6ED4FB5F" w14:textId="77777777" w:rsidR="00B96A56" w:rsidRDefault="00B96A5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7BBC6950" w14:textId="006C0C6E" w:rsidR="00B96A56" w:rsidRDefault="00B96A5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0621215F" w14:textId="77777777" w:rsidR="00B96A56" w:rsidRDefault="00B96A56">
      <w:pPr>
        <w:pStyle w:val="TOC2"/>
        <w:rPr>
          <w:rFonts w:asciiTheme="minorHAnsi" w:eastAsiaTheme="minorEastAsia" w:hAnsiTheme="minorHAnsi" w:cstheme="minorBidi"/>
          <w:sz w:val="22"/>
          <w:szCs w:val="22"/>
        </w:rPr>
      </w:pPr>
      <w:r w:rsidRPr="00B96A56">
        <w:t>A.3.1</w:t>
      </w:r>
      <w:r w:rsidRPr="00B96A56">
        <w:rPr>
          <w:rFonts w:asciiTheme="minorHAnsi" w:eastAsiaTheme="minorEastAsia" w:hAnsiTheme="minorHAnsi"/>
          <w:sz w:val="22"/>
          <w:szCs w:val="22"/>
        </w:rPr>
        <w:tab/>
      </w:r>
      <w:r>
        <w:t>Reference Measurement Channels</w:t>
      </w:r>
      <w:r>
        <w:tab/>
        <w:t>640</w:t>
      </w:r>
    </w:p>
    <w:p w14:paraId="4009DE01"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A.3.1.1</w:t>
      </w:r>
      <w:r w:rsidRPr="00B96A56">
        <w:rPr>
          <w:rFonts w:asciiTheme="minorHAnsi" w:eastAsiaTheme="minorEastAsia" w:hAnsiTheme="minorHAnsi" w:cstheme="minorBidi"/>
          <w:sz w:val="22"/>
          <w:szCs w:val="22"/>
          <w:lang w:val="sv-FI"/>
        </w:rPr>
        <w:tab/>
      </w:r>
      <w:r w:rsidRPr="00B96A56">
        <w:rPr>
          <w:lang w:val="sv-FI"/>
        </w:rPr>
        <w:t>PDSCH</w:t>
      </w:r>
      <w:r w:rsidRPr="00B96A56">
        <w:rPr>
          <w:lang w:val="sv-FI"/>
        </w:rPr>
        <w:tab/>
        <w:t>640</w:t>
      </w:r>
    </w:p>
    <w:p w14:paraId="55969172"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A.3.1.1.1</w:t>
      </w:r>
      <w:r w:rsidRPr="00B96A56">
        <w:rPr>
          <w:rFonts w:asciiTheme="minorHAnsi" w:eastAsiaTheme="minorEastAsia" w:hAnsiTheme="minorHAnsi" w:cstheme="minorBidi"/>
          <w:sz w:val="22"/>
          <w:szCs w:val="22"/>
          <w:lang w:val="sv-FI"/>
        </w:rPr>
        <w:tab/>
      </w:r>
      <w:r w:rsidRPr="00B96A56">
        <w:rPr>
          <w:lang w:val="sv-FI"/>
        </w:rPr>
        <w:t>FDD</w:t>
      </w:r>
      <w:r w:rsidRPr="00B96A56">
        <w:rPr>
          <w:lang w:val="sv-FI"/>
        </w:rPr>
        <w:tab/>
        <w:t>640</w:t>
      </w:r>
    </w:p>
    <w:p w14:paraId="0C56AE64"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A.3.1.1.2</w:t>
      </w:r>
      <w:r w:rsidRPr="00B96A56">
        <w:rPr>
          <w:rFonts w:asciiTheme="minorHAnsi" w:eastAsiaTheme="minorEastAsia" w:hAnsiTheme="minorHAnsi" w:cstheme="minorBidi"/>
          <w:sz w:val="22"/>
          <w:szCs w:val="22"/>
          <w:lang w:val="sv-FI"/>
        </w:rPr>
        <w:tab/>
      </w:r>
      <w:r w:rsidRPr="00B96A56">
        <w:rPr>
          <w:lang w:val="sv-FI"/>
        </w:rPr>
        <w:t>TDD</w:t>
      </w:r>
      <w:r w:rsidRPr="00B96A56">
        <w:rPr>
          <w:lang w:val="sv-FI"/>
        </w:rPr>
        <w:tab/>
        <w:t>641</w:t>
      </w:r>
    </w:p>
    <w:p w14:paraId="746CDBFC" w14:textId="77777777" w:rsidR="00B96A56" w:rsidRDefault="00B96A5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F405274" w14:textId="77777777" w:rsidR="00B96A56" w:rsidRDefault="00B96A5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31A7E204" w14:textId="77777777" w:rsidR="00B96A56" w:rsidRDefault="00B96A5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10967DEF" w14:textId="77777777" w:rsidR="00B96A56" w:rsidRDefault="00B96A5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786A026D" w14:textId="77777777" w:rsidR="00B96A56" w:rsidRDefault="00B96A56">
      <w:pPr>
        <w:pStyle w:val="TOC3"/>
        <w:rPr>
          <w:rFonts w:asciiTheme="minorHAnsi" w:eastAsiaTheme="minorEastAsia" w:hAnsiTheme="minorHAnsi" w:cstheme="minorBidi"/>
          <w:sz w:val="22"/>
          <w:szCs w:val="22"/>
        </w:rPr>
      </w:pPr>
      <w:r w:rsidRPr="00B96A56">
        <w:t>A.3.1.2</w:t>
      </w:r>
      <w:r w:rsidRPr="00B96A56">
        <w:rPr>
          <w:rFonts w:asciiTheme="minorHAnsi" w:eastAsiaTheme="minorEastAsia" w:hAnsiTheme="minorHAnsi"/>
          <w:sz w:val="22"/>
          <w:szCs w:val="22"/>
        </w:rPr>
        <w:tab/>
      </w:r>
      <w:r w:rsidRPr="009A6500">
        <w:rPr>
          <w:lang w:val="de-DE"/>
        </w:rPr>
        <w:t>PCFICH/PDCCH/PHICH</w:t>
      </w:r>
      <w:r>
        <w:tab/>
        <w:t>647</w:t>
      </w:r>
    </w:p>
    <w:p w14:paraId="15EC102D" w14:textId="77777777" w:rsidR="00B96A56" w:rsidRDefault="00B96A56">
      <w:pPr>
        <w:pStyle w:val="TOC4"/>
        <w:rPr>
          <w:rFonts w:asciiTheme="minorHAnsi" w:eastAsiaTheme="minorEastAsia" w:hAnsiTheme="minorHAnsi" w:cstheme="minorBidi"/>
          <w:sz w:val="22"/>
          <w:szCs w:val="22"/>
        </w:rPr>
      </w:pPr>
      <w:r w:rsidRPr="00B96A56">
        <w:t>A.3.1.2.1</w:t>
      </w:r>
      <w:r w:rsidRPr="00B96A56">
        <w:rPr>
          <w:rFonts w:asciiTheme="minorHAnsi" w:eastAsiaTheme="minorEastAsia" w:hAnsiTheme="minorHAnsi" w:cstheme="minorBidi"/>
          <w:sz w:val="22"/>
          <w:szCs w:val="22"/>
        </w:rPr>
        <w:tab/>
      </w:r>
      <w:r w:rsidRPr="009A6500">
        <w:rPr>
          <w:lang w:val="de-DE"/>
        </w:rPr>
        <w:t>FDD</w:t>
      </w:r>
      <w:r>
        <w:tab/>
        <w:t>647</w:t>
      </w:r>
    </w:p>
    <w:p w14:paraId="1C355C80" w14:textId="77777777" w:rsidR="00B96A56" w:rsidRDefault="00B96A5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462A5F49" w14:textId="77777777" w:rsidR="00B96A56" w:rsidRDefault="00B96A56">
      <w:pPr>
        <w:pStyle w:val="TOC4"/>
        <w:rPr>
          <w:rFonts w:asciiTheme="minorHAnsi" w:eastAsiaTheme="minorEastAsia" w:hAnsiTheme="minorHAnsi" w:cstheme="minorBidi"/>
          <w:sz w:val="22"/>
          <w:szCs w:val="22"/>
        </w:rPr>
      </w:pPr>
      <w:r w:rsidRPr="00B96A56">
        <w:t>A.3.1.2.3</w:t>
      </w:r>
      <w:r w:rsidRPr="00B96A56">
        <w:rPr>
          <w:rFonts w:asciiTheme="minorHAnsi" w:eastAsiaTheme="minorEastAsia" w:hAnsiTheme="minorHAnsi" w:cstheme="minorBidi"/>
          <w:sz w:val="22"/>
          <w:szCs w:val="22"/>
        </w:rPr>
        <w:tab/>
      </w:r>
      <w:r w:rsidRPr="009A6500">
        <w:rPr>
          <w:lang w:val="de-DE"/>
        </w:rPr>
        <w:t>HD-FDD for UE category 0</w:t>
      </w:r>
      <w:r>
        <w:tab/>
        <w:t>648</w:t>
      </w:r>
    </w:p>
    <w:p w14:paraId="6296439E" w14:textId="77777777" w:rsidR="00B96A56" w:rsidRDefault="00B96A56">
      <w:pPr>
        <w:pStyle w:val="TOC4"/>
        <w:rPr>
          <w:rFonts w:asciiTheme="minorHAnsi" w:eastAsiaTheme="minorEastAsia" w:hAnsiTheme="minorHAnsi" w:cstheme="minorBidi"/>
          <w:sz w:val="22"/>
          <w:szCs w:val="22"/>
        </w:rPr>
      </w:pPr>
      <w:r w:rsidRPr="00B96A56">
        <w:t>A.3.1.2.4</w:t>
      </w:r>
      <w:r w:rsidRPr="00B96A56">
        <w:rPr>
          <w:rFonts w:asciiTheme="minorHAnsi" w:eastAsiaTheme="minorEastAsia" w:hAnsiTheme="minorHAnsi" w:cstheme="minorBidi"/>
          <w:sz w:val="22"/>
          <w:szCs w:val="22"/>
        </w:rPr>
        <w:tab/>
      </w:r>
      <w:r w:rsidRPr="009A6500">
        <w:rPr>
          <w:lang w:val="de-DE"/>
        </w:rPr>
        <w:t>FS 3</w:t>
      </w:r>
      <w:r>
        <w:tab/>
        <w:t>648</w:t>
      </w:r>
    </w:p>
    <w:p w14:paraId="39ACE4E8" w14:textId="77777777" w:rsidR="00B96A56" w:rsidRDefault="00B96A56">
      <w:pPr>
        <w:pStyle w:val="TOC3"/>
        <w:rPr>
          <w:rFonts w:asciiTheme="minorHAnsi" w:eastAsiaTheme="minorEastAsia" w:hAnsiTheme="minorHAnsi" w:cstheme="minorBidi"/>
          <w:sz w:val="22"/>
          <w:szCs w:val="22"/>
        </w:rPr>
      </w:pPr>
      <w:r w:rsidRPr="00B96A56">
        <w:t>A.3.1.3</w:t>
      </w:r>
      <w:r w:rsidRPr="00B96A56">
        <w:rPr>
          <w:rFonts w:asciiTheme="minorHAnsi" w:eastAsiaTheme="minorEastAsia" w:hAnsiTheme="minorHAnsi" w:cstheme="minorBidi"/>
          <w:sz w:val="22"/>
          <w:szCs w:val="22"/>
        </w:rPr>
        <w:tab/>
      </w:r>
      <w:r w:rsidRPr="009A6500">
        <w:rPr>
          <w:lang w:val="de-DE"/>
        </w:rPr>
        <w:t xml:space="preserve">MPDCCH </w:t>
      </w:r>
      <w:r>
        <w:t>Reference Channels for Cat-M1 UEs</w:t>
      </w:r>
      <w:r>
        <w:tab/>
        <w:t>648</w:t>
      </w:r>
    </w:p>
    <w:p w14:paraId="38D67053" w14:textId="77777777" w:rsidR="00B96A56" w:rsidRDefault="00B96A56">
      <w:pPr>
        <w:pStyle w:val="TOC4"/>
        <w:rPr>
          <w:rFonts w:asciiTheme="minorHAnsi" w:eastAsiaTheme="minorEastAsia" w:hAnsiTheme="minorHAnsi" w:cstheme="minorBidi"/>
          <w:sz w:val="22"/>
          <w:szCs w:val="22"/>
        </w:rPr>
      </w:pPr>
      <w:r w:rsidRPr="00B96A56">
        <w:t>A.3.1.3.1</w:t>
      </w:r>
      <w:r w:rsidRPr="00B96A56">
        <w:rPr>
          <w:rFonts w:asciiTheme="minorHAnsi" w:eastAsiaTheme="minorEastAsia" w:hAnsiTheme="minorHAnsi" w:cstheme="minorBidi"/>
          <w:sz w:val="22"/>
          <w:szCs w:val="22"/>
        </w:rPr>
        <w:tab/>
      </w:r>
      <w:r w:rsidRPr="009A6500">
        <w:rPr>
          <w:lang w:val="de-DE"/>
        </w:rPr>
        <w:t>FDD</w:t>
      </w:r>
      <w:r>
        <w:t xml:space="preserve"> in CEModeA</w:t>
      </w:r>
      <w:r>
        <w:tab/>
        <w:t>649</w:t>
      </w:r>
    </w:p>
    <w:p w14:paraId="159FE40A" w14:textId="77777777" w:rsidR="00B96A56" w:rsidRDefault="00B96A56">
      <w:pPr>
        <w:pStyle w:val="TOC4"/>
        <w:rPr>
          <w:rFonts w:asciiTheme="minorHAnsi" w:eastAsiaTheme="minorEastAsia" w:hAnsiTheme="minorHAnsi" w:cstheme="minorBidi"/>
          <w:sz w:val="22"/>
          <w:szCs w:val="22"/>
        </w:rPr>
      </w:pPr>
      <w:r w:rsidRPr="00B96A56">
        <w:t>A.3.1.3.2</w:t>
      </w:r>
      <w:r w:rsidRPr="00B96A56">
        <w:rPr>
          <w:rFonts w:asciiTheme="minorHAnsi" w:eastAsiaTheme="minorEastAsia" w:hAnsiTheme="minorHAnsi" w:cstheme="minorBidi"/>
          <w:sz w:val="22"/>
          <w:szCs w:val="22"/>
        </w:rPr>
        <w:tab/>
      </w:r>
      <w:r w:rsidRPr="009A6500">
        <w:rPr>
          <w:lang w:val="de-DE"/>
        </w:rPr>
        <w:t>HD-FDD</w:t>
      </w:r>
      <w:r>
        <w:t xml:space="preserve"> in CEModeA</w:t>
      </w:r>
      <w:r>
        <w:tab/>
        <w:t>649</w:t>
      </w:r>
    </w:p>
    <w:p w14:paraId="31FC1CD7" w14:textId="77777777" w:rsidR="00B96A56" w:rsidRDefault="00B96A56">
      <w:pPr>
        <w:pStyle w:val="TOC4"/>
        <w:rPr>
          <w:rFonts w:asciiTheme="minorHAnsi" w:eastAsiaTheme="minorEastAsia" w:hAnsiTheme="minorHAnsi" w:cstheme="minorBidi"/>
          <w:sz w:val="22"/>
          <w:szCs w:val="22"/>
        </w:rPr>
      </w:pPr>
      <w:r w:rsidRPr="00B96A56">
        <w:t>A.3.1.3.3</w:t>
      </w:r>
      <w:r w:rsidRPr="00B96A56">
        <w:rPr>
          <w:rFonts w:asciiTheme="minorHAnsi" w:eastAsiaTheme="minorEastAsia" w:hAnsiTheme="minorHAnsi" w:cstheme="minorBidi"/>
          <w:sz w:val="22"/>
          <w:szCs w:val="22"/>
        </w:rPr>
        <w:tab/>
      </w:r>
      <w:r w:rsidRPr="009A6500">
        <w:rPr>
          <w:lang w:val="de-DE"/>
        </w:rPr>
        <w:t>TDD</w:t>
      </w:r>
      <w:r>
        <w:t xml:space="preserve"> in CEModeA</w:t>
      </w:r>
      <w:r>
        <w:tab/>
        <w:t>650</w:t>
      </w:r>
    </w:p>
    <w:p w14:paraId="2FEB2957" w14:textId="77777777" w:rsidR="00B96A56" w:rsidRDefault="00B96A56">
      <w:pPr>
        <w:pStyle w:val="TOC4"/>
        <w:rPr>
          <w:rFonts w:asciiTheme="minorHAnsi" w:eastAsiaTheme="minorEastAsia" w:hAnsiTheme="minorHAnsi" w:cstheme="minorBidi"/>
          <w:sz w:val="22"/>
          <w:szCs w:val="22"/>
        </w:rPr>
      </w:pPr>
      <w:r w:rsidRPr="00B96A56">
        <w:t>A.3.1.3.4</w:t>
      </w:r>
      <w:r w:rsidRPr="00B96A56">
        <w:rPr>
          <w:rFonts w:asciiTheme="minorHAnsi" w:eastAsiaTheme="minorEastAsia" w:hAnsiTheme="minorHAnsi" w:cstheme="minorBidi"/>
          <w:sz w:val="22"/>
          <w:szCs w:val="22"/>
        </w:rPr>
        <w:tab/>
      </w:r>
      <w:r w:rsidRPr="009A6500">
        <w:rPr>
          <w:lang w:val="de-DE"/>
        </w:rPr>
        <w:t>FDD</w:t>
      </w:r>
      <w:r>
        <w:t xml:space="preserve"> in CEModeB</w:t>
      </w:r>
      <w:r>
        <w:tab/>
        <w:t>650</w:t>
      </w:r>
    </w:p>
    <w:p w14:paraId="6B9DC226" w14:textId="77777777" w:rsidR="00B96A56" w:rsidRDefault="00B96A56">
      <w:pPr>
        <w:pStyle w:val="TOC4"/>
        <w:rPr>
          <w:rFonts w:asciiTheme="minorHAnsi" w:eastAsiaTheme="minorEastAsia" w:hAnsiTheme="minorHAnsi" w:cstheme="minorBidi"/>
          <w:sz w:val="22"/>
          <w:szCs w:val="22"/>
        </w:rPr>
      </w:pPr>
      <w:r w:rsidRPr="00B96A56">
        <w:t>A.3.1.3.5</w:t>
      </w:r>
      <w:r w:rsidRPr="00B96A56">
        <w:rPr>
          <w:rFonts w:asciiTheme="minorHAnsi" w:eastAsiaTheme="minorEastAsia" w:hAnsiTheme="minorHAnsi" w:cstheme="minorBidi"/>
          <w:sz w:val="22"/>
          <w:szCs w:val="22"/>
        </w:rPr>
        <w:tab/>
      </w:r>
      <w:r w:rsidRPr="009A6500">
        <w:rPr>
          <w:lang w:val="de-DE"/>
        </w:rPr>
        <w:t>HD-FDD</w:t>
      </w:r>
      <w:r>
        <w:t xml:space="preserve"> in CEModeB</w:t>
      </w:r>
      <w:r>
        <w:tab/>
        <w:t>651</w:t>
      </w:r>
    </w:p>
    <w:p w14:paraId="1E2E19F4" w14:textId="77777777" w:rsidR="00B96A56" w:rsidRDefault="00B96A56">
      <w:pPr>
        <w:pStyle w:val="TOC4"/>
        <w:rPr>
          <w:rFonts w:asciiTheme="minorHAnsi" w:eastAsiaTheme="minorEastAsia" w:hAnsiTheme="minorHAnsi" w:cstheme="minorBidi"/>
          <w:sz w:val="22"/>
          <w:szCs w:val="22"/>
        </w:rPr>
      </w:pPr>
      <w:r w:rsidRPr="00B96A56">
        <w:lastRenderedPageBreak/>
        <w:t>A.3.1.3.6</w:t>
      </w:r>
      <w:r w:rsidRPr="00B96A56">
        <w:rPr>
          <w:rFonts w:asciiTheme="minorHAnsi" w:eastAsiaTheme="minorEastAsia" w:hAnsiTheme="minorHAnsi" w:cstheme="minorBidi"/>
          <w:sz w:val="22"/>
          <w:szCs w:val="22"/>
        </w:rPr>
        <w:tab/>
      </w:r>
      <w:r w:rsidRPr="009A6500">
        <w:rPr>
          <w:lang w:val="de-DE"/>
        </w:rPr>
        <w:t>TDD</w:t>
      </w:r>
      <w:r>
        <w:t xml:space="preserve"> in CEModeB</w:t>
      </w:r>
      <w:r>
        <w:tab/>
        <w:t>651</w:t>
      </w:r>
    </w:p>
    <w:p w14:paraId="69A659B7" w14:textId="77777777" w:rsidR="00B96A56" w:rsidRDefault="00B96A5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DCCA489" w14:textId="77777777" w:rsidR="00B96A56" w:rsidRDefault="00B96A5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A6500">
        <w:rPr>
          <w:rFonts w:cs="v5.0.0"/>
        </w:rPr>
        <w:t>in CEModeA</w:t>
      </w:r>
      <w:r>
        <w:tab/>
        <w:t>652</w:t>
      </w:r>
    </w:p>
    <w:p w14:paraId="1ED0FA8E" w14:textId="77777777" w:rsidR="00B96A56" w:rsidRDefault="00B96A5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A6500">
        <w:rPr>
          <w:rFonts w:cs="v5.0.0"/>
        </w:rPr>
        <w:t>in CEModeA</w:t>
      </w:r>
      <w:r>
        <w:tab/>
        <w:t>653</w:t>
      </w:r>
    </w:p>
    <w:p w14:paraId="5228EACF" w14:textId="77777777" w:rsidR="00B96A56" w:rsidRDefault="00B96A5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A6500">
        <w:rPr>
          <w:rFonts w:cs="v5.0.0"/>
        </w:rPr>
        <w:t>in CEModeA</w:t>
      </w:r>
      <w:r>
        <w:tab/>
        <w:t>654</w:t>
      </w:r>
    </w:p>
    <w:p w14:paraId="06C4DD25" w14:textId="77777777" w:rsidR="00B96A56" w:rsidRDefault="00B96A5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A6500">
        <w:rPr>
          <w:rFonts w:cs="v5.0.0"/>
        </w:rPr>
        <w:t>in CEModeB</w:t>
      </w:r>
      <w:r>
        <w:tab/>
        <w:t>655</w:t>
      </w:r>
    </w:p>
    <w:p w14:paraId="49649508" w14:textId="77777777" w:rsidR="00B96A56" w:rsidRDefault="00B96A5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A6500">
        <w:rPr>
          <w:rFonts w:cs="v5.0.0"/>
        </w:rPr>
        <w:t>in CEModeB</w:t>
      </w:r>
      <w:r>
        <w:tab/>
        <w:t>656</w:t>
      </w:r>
    </w:p>
    <w:p w14:paraId="32B61D69" w14:textId="77777777" w:rsidR="00B96A56" w:rsidRDefault="00B96A5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A6500">
        <w:rPr>
          <w:rFonts w:cs="v5.0.0"/>
        </w:rPr>
        <w:t>in CEModeB</w:t>
      </w:r>
      <w:r>
        <w:tab/>
        <w:t>656</w:t>
      </w:r>
    </w:p>
    <w:p w14:paraId="0F932641" w14:textId="77777777" w:rsidR="00B96A56" w:rsidRDefault="00B96A56">
      <w:pPr>
        <w:pStyle w:val="TOC3"/>
        <w:rPr>
          <w:rFonts w:asciiTheme="minorHAnsi" w:eastAsiaTheme="minorEastAsia" w:hAnsiTheme="minorHAnsi" w:cstheme="minorBidi"/>
          <w:sz w:val="22"/>
          <w:szCs w:val="22"/>
        </w:rPr>
      </w:pPr>
      <w:r>
        <w:t>A.3.1.</w:t>
      </w:r>
      <w:r w:rsidRPr="009A6500">
        <w:rPr>
          <w:rFonts w:eastAsia="MS Mincho"/>
          <w:lang w:eastAsia="ja-JP"/>
        </w:rPr>
        <w:t>5</w:t>
      </w:r>
      <w:r>
        <w:rPr>
          <w:rFonts w:asciiTheme="minorHAnsi" w:eastAsiaTheme="minorEastAsia" w:hAnsiTheme="minorHAnsi" w:cstheme="minorBidi"/>
          <w:sz w:val="22"/>
          <w:szCs w:val="22"/>
        </w:rPr>
        <w:tab/>
      </w:r>
      <w:r>
        <w:rPr>
          <w:lang w:eastAsia="zh-CN"/>
        </w:rPr>
        <w:t>N</w:t>
      </w:r>
      <w:r>
        <w:t>PD</w:t>
      </w:r>
      <w:r w:rsidRPr="009A6500">
        <w:rPr>
          <w:rFonts w:eastAsia="MS Mincho"/>
          <w:lang w:eastAsia="ja-JP"/>
        </w:rPr>
        <w:t>S</w:t>
      </w:r>
      <w:r>
        <w:t xml:space="preserve">CH </w:t>
      </w:r>
      <w:r w:rsidRPr="009A6500">
        <w:rPr>
          <w:rFonts w:cs="v5.0.0"/>
        </w:rPr>
        <w:t xml:space="preserve">Reference Channel for </w:t>
      </w:r>
      <w:r w:rsidRPr="009A6500">
        <w:rPr>
          <w:rFonts w:cs="v5.0.0"/>
          <w:lang w:eastAsia="zh-CN"/>
        </w:rPr>
        <w:t>UE category NB1</w:t>
      </w:r>
      <w:r>
        <w:tab/>
        <w:t>657</w:t>
      </w:r>
    </w:p>
    <w:p w14:paraId="1B2F4EAD" w14:textId="77777777" w:rsidR="00B96A56" w:rsidRDefault="00B96A56">
      <w:pPr>
        <w:pStyle w:val="TOC4"/>
        <w:rPr>
          <w:rFonts w:asciiTheme="minorHAnsi" w:eastAsiaTheme="minorEastAsia" w:hAnsiTheme="minorHAnsi" w:cstheme="minorBidi"/>
          <w:sz w:val="22"/>
          <w:szCs w:val="22"/>
        </w:rPr>
      </w:pPr>
      <w:r>
        <w:t>A.3.1.</w:t>
      </w:r>
      <w:r w:rsidRPr="009A650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00EA0C22" w14:textId="77777777" w:rsidR="00B96A56" w:rsidRDefault="00B96A5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2DE01A31"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959993B"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4D5819BA"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47DFD9FC"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71BA7FCC" w14:textId="77777777" w:rsidR="00B96A56" w:rsidRDefault="00B96A5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1AC59A7D"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29C47E1C"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226C3B2"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42E8776"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180FA731"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2B8DB6CD"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AAB28E" w14:textId="77777777" w:rsidR="00B96A56" w:rsidRDefault="00B96A56">
      <w:pPr>
        <w:pStyle w:val="TOC2"/>
        <w:rPr>
          <w:rFonts w:asciiTheme="minorHAnsi" w:eastAsiaTheme="minorEastAsia" w:hAnsiTheme="minorHAnsi" w:cstheme="minorBidi"/>
          <w:sz w:val="22"/>
          <w:szCs w:val="22"/>
        </w:rPr>
      </w:pPr>
      <w:r w:rsidRPr="00B96A56">
        <w:t>A.3.2</w:t>
      </w:r>
      <w:r w:rsidRPr="00B96A56">
        <w:rPr>
          <w:rFonts w:asciiTheme="minorHAnsi" w:eastAsiaTheme="minorEastAsia" w:hAnsiTheme="minorHAnsi"/>
          <w:sz w:val="22"/>
          <w:szCs w:val="22"/>
        </w:rPr>
        <w:tab/>
      </w:r>
      <w:r>
        <w:t>OFDMA Channel Noise Generator (OCNG)</w:t>
      </w:r>
      <w:r>
        <w:tab/>
        <w:t>661</w:t>
      </w:r>
    </w:p>
    <w:p w14:paraId="0D90FADC" w14:textId="77777777" w:rsidR="00B96A56" w:rsidRDefault="00B96A5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0DF47469" w14:textId="77777777" w:rsidR="00B96A56" w:rsidRDefault="00B96A5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622933E" w14:textId="77777777" w:rsidR="00B96A56" w:rsidRDefault="00B96A5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2777AD15" w14:textId="77777777" w:rsidR="00B96A56" w:rsidRDefault="00B96A5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537C656" w14:textId="77777777" w:rsidR="00B96A56" w:rsidRDefault="00B96A5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37C0A490" w14:textId="77777777" w:rsidR="00B96A56" w:rsidRDefault="00B96A5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76018D" w14:textId="77777777" w:rsidR="00B96A56" w:rsidRDefault="00B96A5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6E2664DF" w14:textId="77777777" w:rsidR="00B96A56" w:rsidRDefault="00B96A5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51F8B985" w14:textId="77777777" w:rsidR="00B96A56" w:rsidRDefault="00B96A5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4DF1FC8E" w14:textId="77777777" w:rsidR="00B96A56" w:rsidRDefault="00B96A5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5772BA3D" w14:textId="77777777" w:rsidR="00B96A56" w:rsidRDefault="00B96A5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675F8A27" w14:textId="77777777" w:rsidR="00B96A56" w:rsidRDefault="00B96A5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5743EBC2" w14:textId="77777777" w:rsidR="00B96A56" w:rsidRDefault="00B96A5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63B85966" w14:textId="77777777" w:rsidR="00B96A56" w:rsidRDefault="00B96A5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324A9BC9" w14:textId="77777777" w:rsidR="00B96A56" w:rsidRDefault="00B96A5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3473FEA" w14:textId="77777777" w:rsidR="00B96A56" w:rsidRDefault="00B96A5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0F6BE24E" w14:textId="77777777" w:rsidR="00B96A56" w:rsidRDefault="00B96A5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38D58C33" w14:textId="77777777" w:rsidR="00B96A56" w:rsidRDefault="00B96A5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73704D67" w14:textId="77777777" w:rsidR="00B96A56" w:rsidRDefault="00B96A5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36565032" w14:textId="77777777" w:rsidR="00B96A56" w:rsidRDefault="00B96A5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284F57AC" w14:textId="77777777" w:rsidR="00B96A56" w:rsidRDefault="00B96A5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06E31C3B" w14:textId="77777777" w:rsidR="00B96A56" w:rsidRDefault="00B96A5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51BEC67E" w14:textId="77777777" w:rsidR="00B96A56" w:rsidRDefault="00B96A5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1ED1BF6B" w14:textId="77777777" w:rsidR="00B96A56" w:rsidRDefault="00B96A5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6FA93812" w14:textId="77777777" w:rsidR="00B96A56" w:rsidRDefault="00B96A5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49D90053" w14:textId="77777777" w:rsidR="00B96A56" w:rsidRDefault="00B96A5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24EE5EAC" w14:textId="77777777" w:rsidR="00B96A56" w:rsidRDefault="00B96A5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67B2C340" w14:textId="77777777" w:rsidR="00B96A56" w:rsidRDefault="00B96A5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4FF95520" w14:textId="77777777" w:rsidR="00B96A56" w:rsidRDefault="00B96A5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2B439587" w14:textId="77777777" w:rsidR="00B96A56" w:rsidRDefault="00B96A5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5ACC1AE8" w14:textId="77777777" w:rsidR="00B96A56" w:rsidRDefault="00B96A5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63311F54" w14:textId="77777777" w:rsidR="00B96A56" w:rsidRDefault="00B96A5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6E8BCCAE" w14:textId="77777777" w:rsidR="00B96A56" w:rsidRDefault="00B96A5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04381006" w14:textId="77777777" w:rsidR="00B96A56" w:rsidRDefault="00B96A5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75CB5D5D" w14:textId="77777777" w:rsidR="00B96A56" w:rsidRDefault="00B96A5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15C9B8EA" w14:textId="77777777" w:rsidR="00B96A56" w:rsidRDefault="00B96A5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683</w:t>
      </w:r>
    </w:p>
    <w:p w14:paraId="76C7B3DC" w14:textId="77777777" w:rsidR="00B96A56" w:rsidRDefault="00B96A56">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664BEA5E" w14:textId="77777777" w:rsidR="00B96A56" w:rsidRDefault="00B96A5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096B0446"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w:t>
      </w:r>
      <w:r w:rsidRPr="00B96A56">
        <w:rPr>
          <w:lang w:val="sv-FI" w:eastAsia="zh-CN"/>
        </w:rPr>
        <w:t>3</w:t>
      </w:r>
      <w:r w:rsidRPr="00B96A56">
        <w:rPr>
          <w:rFonts w:asciiTheme="minorHAnsi" w:eastAsiaTheme="minorEastAsia" w:hAnsiTheme="minorHAnsi" w:cstheme="minorBidi"/>
          <w:sz w:val="22"/>
          <w:szCs w:val="22"/>
          <w:lang w:val="sv-FI"/>
        </w:rPr>
        <w:tab/>
      </w:r>
      <w:r w:rsidRPr="00B96A56">
        <w:rPr>
          <w:lang w:val="sv-FI"/>
        </w:rPr>
        <w:t xml:space="preserve">Narrowband IoT OCNG FDD pattern </w:t>
      </w:r>
      <w:r w:rsidRPr="00B96A56">
        <w:rPr>
          <w:lang w:val="sv-FI" w:eastAsia="zh-CN"/>
        </w:rPr>
        <w:t>3</w:t>
      </w:r>
      <w:r w:rsidRPr="00B96A56">
        <w:rPr>
          <w:lang w:val="sv-FI"/>
        </w:rPr>
        <w:t xml:space="preserve">: </w:t>
      </w:r>
      <w:r w:rsidRPr="00B96A56">
        <w:rPr>
          <w:lang w:val="sv-FI" w:eastAsia="zh-CN"/>
        </w:rPr>
        <w:t>standalone</w:t>
      </w:r>
      <w:r w:rsidRPr="00B96A56">
        <w:rPr>
          <w:lang w:val="sv-FI"/>
        </w:rPr>
        <w:t xml:space="preserve"> NB-IoT</w:t>
      </w:r>
      <w:r w:rsidRPr="00B96A56">
        <w:rPr>
          <w:lang w:val="sv-FI"/>
        </w:rPr>
        <w:tab/>
        <w:t>686</w:t>
      </w:r>
    </w:p>
    <w:p w14:paraId="698FA906"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A.3.2.3.4</w:t>
      </w:r>
      <w:r w:rsidRPr="00B96A56">
        <w:rPr>
          <w:rFonts w:asciiTheme="minorHAnsi" w:eastAsiaTheme="minorEastAsia" w:hAnsiTheme="minorHAnsi" w:cstheme="minorBidi"/>
          <w:sz w:val="22"/>
          <w:szCs w:val="22"/>
          <w:lang w:val="sv-FI"/>
        </w:rPr>
        <w:tab/>
      </w:r>
      <w:r w:rsidRPr="00B96A56">
        <w:rPr>
          <w:lang w:val="sv-FI"/>
        </w:rPr>
        <w:t>Narrowband IoT OCNG FDD pattern 4: In-band NB-IoT in 5 MHz EUTRAN cell</w:t>
      </w:r>
      <w:r w:rsidRPr="00B96A56">
        <w:rPr>
          <w:lang w:val="sv-FI"/>
        </w:rPr>
        <w:tab/>
        <w:t>687</w:t>
      </w:r>
    </w:p>
    <w:p w14:paraId="475442D7"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w:t>
      </w:r>
      <w:r w:rsidRPr="00B96A56">
        <w:rPr>
          <w:lang w:val="sv-FI" w:eastAsia="zh-CN"/>
        </w:rPr>
        <w:t>5</w:t>
      </w:r>
      <w:r w:rsidRPr="00B96A56">
        <w:rPr>
          <w:rFonts w:asciiTheme="minorHAnsi" w:eastAsiaTheme="minorEastAsia" w:hAnsiTheme="minorHAnsi" w:cstheme="minorBidi"/>
          <w:sz w:val="22"/>
          <w:szCs w:val="22"/>
          <w:lang w:val="sv-FI"/>
        </w:rPr>
        <w:tab/>
      </w:r>
      <w:r w:rsidRPr="00B96A56">
        <w:rPr>
          <w:lang w:val="sv-FI"/>
        </w:rPr>
        <w:t xml:space="preserve">Narrowband IoT OCNG FDD pattern </w:t>
      </w:r>
      <w:r w:rsidRPr="00B96A56">
        <w:rPr>
          <w:lang w:val="sv-FI" w:eastAsia="zh-CN"/>
        </w:rPr>
        <w:t>5</w:t>
      </w:r>
      <w:r w:rsidRPr="00B96A56">
        <w:rPr>
          <w:lang w:val="sv-FI"/>
        </w:rPr>
        <w:t xml:space="preserve">: </w:t>
      </w:r>
      <w:r w:rsidRPr="00B96A56">
        <w:rPr>
          <w:lang w:val="sv-FI" w:eastAsia="zh-CN"/>
        </w:rPr>
        <w:t xml:space="preserve">guard </w:t>
      </w:r>
      <w:r w:rsidRPr="00B96A56">
        <w:rPr>
          <w:lang w:val="sv-FI"/>
        </w:rPr>
        <w:t>band NB-IoT in 5 MHz EUTRAN cell</w:t>
      </w:r>
      <w:r w:rsidRPr="00B96A56">
        <w:rPr>
          <w:lang w:val="sv-FI"/>
        </w:rPr>
        <w:tab/>
        <w:t>688</w:t>
      </w:r>
    </w:p>
    <w:p w14:paraId="06950F05" w14:textId="77777777" w:rsidR="00B96A56" w:rsidRDefault="00B96A5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1F6DEF49" w14:textId="77777777" w:rsidR="00B96A56" w:rsidRDefault="00B96A5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57818D66" w14:textId="77777777" w:rsidR="00B96A56" w:rsidRDefault="00B96A5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01A5FA4" w14:textId="77777777" w:rsidR="00B96A56" w:rsidRDefault="00B96A5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2ED3EB66" w14:textId="77777777" w:rsidR="00B96A56" w:rsidRDefault="00B96A5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12FA7336" w14:textId="77777777" w:rsidR="00B96A56" w:rsidRDefault="00B96A5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2D229936" w14:textId="77777777" w:rsidR="00B96A56" w:rsidRDefault="00B96A5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235C881B" w14:textId="77777777" w:rsidR="00B96A56" w:rsidRDefault="00B96A5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2FDE4555" w14:textId="77777777" w:rsidR="00B96A56" w:rsidRDefault="00B96A5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7D169954" w14:textId="77777777" w:rsidR="00B96A56" w:rsidRDefault="00B96A5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67052858" w14:textId="77777777" w:rsidR="00B96A56" w:rsidRDefault="00B96A5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A6500">
        <w:rPr>
          <w:lang w:val="en-US"/>
        </w:rPr>
        <w:t>, 2x2 antenna</w:t>
      </w:r>
      <w:r>
        <w:tab/>
        <w:t>693</w:t>
      </w:r>
    </w:p>
    <w:p w14:paraId="4BE9A97C" w14:textId="77777777" w:rsidR="00B96A56" w:rsidRDefault="00B96A5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E17DB01" w14:textId="77777777" w:rsidR="00B96A56" w:rsidRDefault="00B96A5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543990DA" w14:textId="77777777" w:rsidR="00B96A56" w:rsidRDefault="00B96A5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F76CCB8" w14:textId="77777777" w:rsidR="00B96A56" w:rsidRDefault="00B96A5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4B987A4C" w14:textId="77777777" w:rsidR="00B96A56" w:rsidRDefault="00B96A5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33988C14" w14:textId="77777777" w:rsidR="00B96A56" w:rsidRDefault="00B96A5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7E42A644" w14:textId="77777777" w:rsidR="00B96A56" w:rsidRDefault="00B96A5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5DF17816" w14:textId="77777777" w:rsidR="00B96A56" w:rsidRDefault="00B96A5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694</w:t>
      </w:r>
    </w:p>
    <w:p w14:paraId="1398C7BA" w14:textId="77777777" w:rsidR="00B96A56" w:rsidRDefault="00B96A56">
      <w:pPr>
        <w:pStyle w:val="TOC3"/>
        <w:rPr>
          <w:rFonts w:asciiTheme="minorHAnsi" w:eastAsiaTheme="minorEastAsia" w:hAnsiTheme="minorHAnsi" w:cstheme="minorBidi"/>
          <w:sz w:val="22"/>
          <w:szCs w:val="22"/>
        </w:rPr>
      </w:pPr>
      <w:r w:rsidRPr="00B96A56">
        <w:t>A.3.8.1</w:t>
      </w:r>
      <w:r w:rsidRPr="00B96A56">
        <w:rPr>
          <w:rFonts w:asciiTheme="minorHAnsi" w:eastAsiaTheme="minorEastAsia" w:hAnsiTheme="minorHAnsi" w:cstheme="minorBidi"/>
          <w:sz w:val="22"/>
          <w:szCs w:val="22"/>
        </w:rPr>
        <w:tab/>
      </w:r>
      <w:r w:rsidRPr="009A6500">
        <w:rPr>
          <w:snapToGrid w:val="0"/>
        </w:rPr>
        <w:t>Antenna connection</w:t>
      </w:r>
      <w:r w:rsidRPr="009A6500">
        <w:rPr>
          <w:snapToGrid w:val="0"/>
          <w:lang w:eastAsia="zh-CN"/>
        </w:rPr>
        <w:t xml:space="preserve"> for 4 Rx capable UEs</w:t>
      </w:r>
      <w:r>
        <w:tab/>
        <w:t>694</w:t>
      </w:r>
    </w:p>
    <w:p w14:paraId="6732D4FA" w14:textId="77777777" w:rsidR="00B96A56" w:rsidRDefault="00B96A56">
      <w:pPr>
        <w:pStyle w:val="TOC4"/>
        <w:rPr>
          <w:rFonts w:asciiTheme="minorHAnsi" w:eastAsiaTheme="minorEastAsia" w:hAnsiTheme="minorHAnsi" w:cstheme="minorBidi"/>
          <w:sz w:val="22"/>
          <w:szCs w:val="22"/>
        </w:rPr>
      </w:pPr>
      <w:r>
        <w:t>A.3.8.1.1 Introduction</w:t>
      </w:r>
      <w:r>
        <w:tab/>
        <w:t>694</w:t>
      </w:r>
    </w:p>
    <w:p w14:paraId="242173AF" w14:textId="77777777" w:rsidR="00B96A56" w:rsidRDefault="00B96A56">
      <w:pPr>
        <w:pStyle w:val="TOC4"/>
        <w:rPr>
          <w:rFonts w:asciiTheme="minorHAnsi" w:eastAsiaTheme="minorEastAsia" w:hAnsiTheme="minorHAnsi" w:cstheme="minorBidi"/>
          <w:sz w:val="22"/>
          <w:szCs w:val="22"/>
        </w:rPr>
      </w:pPr>
      <w:r>
        <w:t>A.3.8.1.2 Principle of testing</w:t>
      </w:r>
      <w:r>
        <w:tab/>
        <w:t>694</w:t>
      </w:r>
    </w:p>
    <w:p w14:paraId="325FB387" w14:textId="77777777" w:rsidR="00B96A56" w:rsidRDefault="00B96A56">
      <w:pPr>
        <w:pStyle w:val="TOC5"/>
        <w:rPr>
          <w:rFonts w:asciiTheme="minorHAnsi" w:eastAsiaTheme="minorEastAsia" w:hAnsiTheme="minorHAnsi" w:cstheme="minorBidi"/>
          <w:sz w:val="22"/>
          <w:szCs w:val="22"/>
        </w:rPr>
      </w:pPr>
      <w:r>
        <w:t>A.3.8.1.2.1 Single carrier tests</w:t>
      </w:r>
      <w:r>
        <w:tab/>
        <w:t>694</w:t>
      </w:r>
    </w:p>
    <w:p w14:paraId="1C77094D" w14:textId="77777777" w:rsidR="00B96A56" w:rsidRDefault="00B96A5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1DAC9ED9" w14:textId="77777777" w:rsidR="00B96A56" w:rsidRDefault="00B96A56">
      <w:pPr>
        <w:pStyle w:val="TOC5"/>
        <w:rPr>
          <w:rFonts w:asciiTheme="minorHAnsi" w:eastAsiaTheme="minorEastAsia" w:hAnsiTheme="minorHAnsi" w:cstheme="minorBidi"/>
          <w:sz w:val="22"/>
          <w:szCs w:val="22"/>
        </w:rPr>
      </w:pPr>
      <w:r w:rsidRPr="00B96A56">
        <w:t>A.3.8.1.2.3</w:t>
      </w:r>
      <w:r w:rsidRPr="00B96A56">
        <w:rPr>
          <w:rFonts w:asciiTheme="minorHAnsi" w:eastAsiaTheme="minorEastAsia" w:hAnsiTheme="minorHAnsi" w:cstheme="minorBidi"/>
          <w:sz w:val="22"/>
          <w:szCs w:val="22"/>
        </w:rPr>
        <w:tab/>
      </w:r>
      <w:r w:rsidRPr="009A6500">
        <w:rPr>
          <w:snapToGrid w:val="0"/>
        </w:rPr>
        <w:t>Antenna connection for bands where 2RX is supported</w:t>
      </w:r>
      <w:r>
        <w:tab/>
        <w:t>696</w:t>
      </w:r>
    </w:p>
    <w:p w14:paraId="0256B670" w14:textId="77777777" w:rsidR="00B96A56" w:rsidRDefault="00B96A56">
      <w:pPr>
        <w:pStyle w:val="TOC5"/>
        <w:rPr>
          <w:rFonts w:asciiTheme="minorHAnsi" w:eastAsiaTheme="minorEastAsia" w:hAnsiTheme="minorHAnsi" w:cstheme="minorBidi"/>
          <w:sz w:val="22"/>
          <w:szCs w:val="22"/>
        </w:rPr>
      </w:pPr>
      <w:r w:rsidRPr="00B96A56">
        <w:t>A.3.8.1.2.4</w:t>
      </w:r>
      <w:r w:rsidRPr="00B96A56">
        <w:rPr>
          <w:rFonts w:asciiTheme="minorHAnsi" w:eastAsiaTheme="minorEastAsia" w:hAnsiTheme="minorHAnsi" w:cstheme="minorBidi"/>
          <w:sz w:val="22"/>
          <w:szCs w:val="22"/>
        </w:rPr>
        <w:tab/>
      </w:r>
      <w:r w:rsidRPr="009A6500">
        <w:rPr>
          <w:snapToGrid w:val="0"/>
        </w:rPr>
        <w:t>Antenna connection for bands where 4RX is supported</w:t>
      </w:r>
      <w:r>
        <w:tab/>
        <w:t>696</w:t>
      </w:r>
    </w:p>
    <w:p w14:paraId="53A1A4BA" w14:textId="77777777" w:rsidR="00B96A56" w:rsidRDefault="00B96A5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7B395CB2" w14:textId="77777777" w:rsidR="00B96A56" w:rsidRDefault="00B96A5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62A6036F" w14:textId="77777777" w:rsidR="00B96A56" w:rsidRDefault="00B96A5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15DEB363" w14:textId="77777777" w:rsidR="00B96A56" w:rsidRDefault="00B96A5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1B948C52" w14:textId="77777777" w:rsidR="00B96A56" w:rsidRDefault="00B96A5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2CD7F7D6" w14:textId="77777777" w:rsidR="00B96A56" w:rsidRDefault="00B96A5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744BA29B" w14:textId="77777777" w:rsidR="00B96A56" w:rsidRDefault="00B96A5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14AA1AA8" w14:textId="77777777" w:rsidR="00B96A56" w:rsidRDefault="00B96A5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CCD6CBB" w14:textId="77777777" w:rsidR="00B96A56" w:rsidRDefault="00B96A5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4FD129A2" w14:textId="77777777" w:rsidR="00B96A56" w:rsidRDefault="00B96A5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63714AE" w14:textId="77777777" w:rsidR="00B96A56" w:rsidRDefault="00B96A5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2A210F1C" w14:textId="77777777" w:rsidR="00B96A56" w:rsidRDefault="00B96A5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514D6BFA" w14:textId="77777777" w:rsidR="00B96A56" w:rsidRDefault="00B96A5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2234489D" w14:textId="77777777" w:rsidR="00B96A56" w:rsidRDefault="00B96A5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4AD26D00" w14:textId="77777777" w:rsidR="00B96A56" w:rsidRDefault="00B96A5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5AC7B29" w14:textId="77777777" w:rsidR="00B96A56" w:rsidRDefault="00B96A5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44FD856C" w14:textId="77777777" w:rsidR="00B96A56" w:rsidRDefault="00B96A5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4CF45C8C" w14:textId="77777777" w:rsidR="00B96A56" w:rsidRDefault="00B96A5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558F384E" w14:textId="77777777" w:rsidR="00B96A56" w:rsidRDefault="00B96A5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726FF32E" w14:textId="77777777" w:rsidR="00B96A56" w:rsidRDefault="00B96A5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4BD12CAA" w14:textId="77777777" w:rsidR="00B96A56" w:rsidRDefault="00B96A5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2AB4076" w14:textId="77777777" w:rsidR="00B96A56" w:rsidRDefault="00B96A5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6ED4CC60" w14:textId="77777777" w:rsidR="00B96A56" w:rsidRDefault="00B96A5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74B17316" w14:textId="77777777" w:rsidR="00B96A56" w:rsidRDefault="00B96A5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569908B4" w14:textId="77777777" w:rsidR="00B96A56" w:rsidRDefault="00B96A5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47EFC904" w14:textId="77777777" w:rsidR="00B96A56" w:rsidRDefault="00B96A5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54FF804F" w14:textId="77777777" w:rsidR="00B96A56" w:rsidRDefault="00B96A5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68EA3914" w14:textId="77777777" w:rsidR="00B96A56" w:rsidRDefault="00B96A5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7C9CA10F" w14:textId="77777777" w:rsidR="00B96A56" w:rsidRDefault="00B96A5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1FDBB2C3" w14:textId="77777777" w:rsidR="00B96A56" w:rsidRDefault="00B96A5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4A65B57C" w14:textId="77777777" w:rsidR="00B96A56" w:rsidRDefault="00B96A5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3AF03D4C" w14:textId="77777777" w:rsidR="00B96A56" w:rsidRDefault="00B96A56">
      <w:pPr>
        <w:pStyle w:val="TOC3"/>
        <w:rPr>
          <w:rFonts w:asciiTheme="minorHAnsi" w:eastAsiaTheme="minorEastAsia" w:hAnsiTheme="minorHAnsi" w:cstheme="minorBidi"/>
          <w:sz w:val="22"/>
          <w:szCs w:val="22"/>
        </w:rPr>
      </w:pPr>
      <w:r w:rsidRPr="00B96A56">
        <w:lastRenderedPageBreak/>
        <w:t>A.3.15.1</w:t>
      </w:r>
      <w:r w:rsidRPr="00B96A56">
        <w:rPr>
          <w:rFonts w:asciiTheme="minorHAnsi" w:hAnsiTheme="minorHAnsi" w:cstheme="minorBidi"/>
          <w:sz w:val="22"/>
          <w:szCs w:val="22"/>
        </w:rPr>
        <w:tab/>
      </w:r>
      <w:r w:rsidRPr="009A6500">
        <w:rPr>
          <w:rFonts w:eastAsia="Arial Unicode MS"/>
          <w:lang w:eastAsia="zh-CN"/>
        </w:rPr>
        <w:t>Introduction</w:t>
      </w:r>
      <w:r>
        <w:tab/>
        <w:t>708</w:t>
      </w:r>
    </w:p>
    <w:p w14:paraId="2D6C71FD" w14:textId="77777777" w:rsidR="00B96A56" w:rsidRDefault="00B96A56">
      <w:pPr>
        <w:pStyle w:val="TOC3"/>
        <w:rPr>
          <w:rFonts w:asciiTheme="minorHAnsi" w:eastAsiaTheme="minorEastAsia" w:hAnsiTheme="minorHAnsi" w:cstheme="minorBidi"/>
          <w:sz w:val="22"/>
          <w:szCs w:val="22"/>
        </w:rPr>
      </w:pPr>
      <w:r w:rsidRPr="00B96A56">
        <w:t>A.3.15.2</w:t>
      </w:r>
      <w:r w:rsidRPr="00B96A56">
        <w:rPr>
          <w:rFonts w:asciiTheme="minorHAnsi" w:hAnsiTheme="minorHAnsi" w:cstheme="minorBidi"/>
          <w:sz w:val="22"/>
          <w:szCs w:val="22"/>
        </w:rPr>
        <w:tab/>
      </w:r>
      <w:r w:rsidRPr="009A6500">
        <w:rPr>
          <w:rFonts w:eastAsia="Arial Unicode MS"/>
          <w:lang w:eastAsia="zh-CN"/>
        </w:rPr>
        <w:t>Principle of testing</w:t>
      </w:r>
      <w:r>
        <w:tab/>
        <w:t>708</w:t>
      </w:r>
    </w:p>
    <w:p w14:paraId="345DC789" w14:textId="77777777" w:rsidR="00B96A56" w:rsidRDefault="00B96A5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0CBC9755" w14:textId="77777777" w:rsidR="00B96A56" w:rsidRDefault="00B96A5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A065313" w14:textId="77777777" w:rsidR="00B96A56" w:rsidRDefault="00B96A5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1FADC66A" w14:textId="77777777" w:rsidR="00B96A56" w:rsidRDefault="00B96A5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68A1810F" w14:textId="77777777" w:rsidR="00B96A56" w:rsidRDefault="00B96A5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16E11144" w14:textId="77777777" w:rsidR="00B96A56" w:rsidRDefault="00B96A5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536017FF" w14:textId="77777777" w:rsidR="00B96A56" w:rsidRDefault="00B96A56">
      <w:pPr>
        <w:pStyle w:val="TOC3"/>
        <w:rPr>
          <w:rFonts w:asciiTheme="minorHAnsi" w:eastAsiaTheme="minorEastAsia" w:hAnsiTheme="minorHAnsi" w:cstheme="minorBidi"/>
          <w:sz w:val="22"/>
          <w:szCs w:val="22"/>
        </w:rPr>
      </w:pPr>
      <w:r w:rsidRPr="00B96A56">
        <w:t>A.3.19.1</w:t>
      </w:r>
      <w:r w:rsidRPr="00B96A56">
        <w:rPr>
          <w:rFonts w:asciiTheme="minorHAnsi" w:hAnsiTheme="minorHAnsi" w:cstheme="minorBidi"/>
          <w:sz w:val="22"/>
          <w:szCs w:val="22"/>
        </w:rPr>
        <w:tab/>
      </w:r>
      <w:r w:rsidRPr="009A6500">
        <w:rPr>
          <w:rFonts w:eastAsia="Arial Unicode MS"/>
          <w:lang w:eastAsia="zh-CN"/>
        </w:rPr>
        <w:t>Introduction</w:t>
      </w:r>
      <w:r>
        <w:tab/>
        <w:t>711</w:t>
      </w:r>
    </w:p>
    <w:p w14:paraId="2885779E" w14:textId="77777777" w:rsidR="00B96A56" w:rsidRDefault="00B96A56">
      <w:pPr>
        <w:pStyle w:val="TOC3"/>
        <w:rPr>
          <w:rFonts w:asciiTheme="minorHAnsi" w:eastAsiaTheme="minorEastAsia" w:hAnsiTheme="minorHAnsi" w:cstheme="minorBidi"/>
          <w:sz w:val="22"/>
          <w:szCs w:val="22"/>
        </w:rPr>
      </w:pPr>
      <w:r w:rsidRPr="00B96A56">
        <w:t>A.3.19.2</w:t>
      </w:r>
      <w:r w:rsidRPr="00B96A56">
        <w:rPr>
          <w:rFonts w:asciiTheme="minorHAnsi" w:hAnsiTheme="minorHAnsi" w:cstheme="minorBidi"/>
          <w:sz w:val="22"/>
          <w:szCs w:val="22"/>
        </w:rPr>
        <w:tab/>
      </w:r>
      <w:r w:rsidRPr="009A6500">
        <w:rPr>
          <w:rFonts w:eastAsia="Arial Unicode MS"/>
          <w:lang w:eastAsia="zh-CN"/>
        </w:rPr>
        <w:t>Principle of testing</w:t>
      </w:r>
      <w:r>
        <w:tab/>
        <w:t>711</w:t>
      </w:r>
    </w:p>
    <w:p w14:paraId="234AA40B" w14:textId="77777777" w:rsidR="00B96A56" w:rsidRDefault="00B96A5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18403F4" w14:textId="77777777" w:rsidR="00B96A56" w:rsidRDefault="00B96A5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409865D5" w14:textId="77777777" w:rsidR="00B96A56" w:rsidRDefault="00B96A5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31876D14" w14:textId="77777777" w:rsidR="00B96A56" w:rsidRDefault="00B96A5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33706F42" w14:textId="77777777" w:rsidR="00B96A56" w:rsidRDefault="00B96A5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7B690C64" w14:textId="77777777" w:rsidR="00B96A56" w:rsidRDefault="00B96A5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080D5B3B" w14:textId="77777777" w:rsidR="00B96A56" w:rsidRDefault="00B96A5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0371A680" w14:textId="77777777" w:rsidR="00B96A56" w:rsidRDefault="00B96A5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3A0D3B97" w14:textId="77777777" w:rsidR="00B96A56" w:rsidRDefault="00B96A5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28B3E773" w14:textId="77777777" w:rsidR="00B96A56" w:rsidRDefault="00B96A5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18C2E738" w14:textId="77777777" w:rsidR="00B96A56" w:rsidRDefault="00B96A5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082D0AEA" w14:textId="77777777" w:rsidR="00B96A56" w:rsidRDefault="00B96A5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430875FE" w14:textId="77777777" w:rsidR="00B96A56" w:rsidRDefault="00B96A5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6A379F3" w14:textId="77777777" w:rsidR="00B96A56" w:rsidRDefault="00B96A56">
      <w:pPr>
        <w:pStyle w:val="TOC2"/>
        <w:rPr>
          <w:rFonts w:asciiTheme="minorHAnsi" w:eastAsiaTheme="minorEastAsia" w:hAnsiTheme="minorHAnsi" w:cstheme="minorBidi"/>
          <w:sz w:val="22"/>
          <w:szCs w:val="22"/>
        </w:rPr>
      </w:pPr>
      <w:r>
        <w:t>A.</w:t>
      </w:r>
      <w:r w:rsidRPr="009A6500">
        <w:rPr>
          <w:bCs/>
        </w:rPr>
        <w:t>3.24</w:t>
      </w:r>
      <w:r>
        <w:rPr>
          <w:rFonts w:asciiTheme="minorHAnsi" w:eastAsiaTheme="minorEastAsia" w:hAnsiTheme="minorHAnsi" w:cstheme="minorBidi"/>
          <w:sz w:val="22"/>
          <w:szCs w:val="22"/>
        </w:rPr>
        <w:tab/>
      </w:r>
      <w:r w:rsidRPr="009A6500">
        <w:rPr>
          <w:rFonts w:eastAsia="Malgun Gothic"/>
          <w:lang w:eastAsia="zh-CN"/>
        </w:rPr>
        <w:t>V2X sidelink communication</w:t>
      </w:r>
      <w:r>
        <w:tab/>
        <w:t>719</w:t>
      </w:r>
    </w:p>
    <w:p w14:paraId="388A2F9A" w14:textId="77777777" w:rsidR="00B96A56" w:rsidRDefault="00B96A5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2850F5FF" w14:textId="77777777" w:rsidR="00B96A56" w:rsidRDefault="00B96A5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44FA0350" w14:textId="77777777" w:rsidR="00B96A56" w:rsidRDefault="00B96A5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465DFF6F" w14:textId="77777777" w:rsidR="00B96A56" w:rsidRDefault="00B96A5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F1D2A54" w14:textId="77777777" w:rsidR="00B96A56" w:rsidRDefault="00B96A5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3CEDACA9" w14:textId="77777777" w:rsidR="00B96A56" w:rsidRDefault="00B96A5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0505A890" w14:textId="64586F07" w:rsidR="00B96A56" w:rsidRDefault="00B96A56">
      <w:pPr>
        <w:pStyle w:val="TOC1"/>
        <w:rPr>
          <w:rFonts w:asciiTheme="minorHAnsi" w:eastAsiaTheme="minorEastAsia" w:hAnsiTheme="minorHAnsi" w:cstheme="minorBidi"/>
          <w:szCs w:val="22"/>
        </w:rPr>
      </w:pPr>
      <w:r w:rsidRPr="00B96A56">
        <w:t>A.4</w:t>
      </w:r>
      <w:r>
        <w:rPr>
          <w:rFonts w:asciiTheme="minorHAnsi" w:eastAsiaTheme="minorEastAsia" w:hAnsiTheme="minorHAnsi"/>
          <w:szCs w:val="22"/>
        </w:rPr>
        <w:tab/>
      </w:r>
      <w:r>
        <w:t>E-UTRAN RRC_IDLE state</w:t>
      </w:r>
      <w:r>
        <w:tab/>
        <w:t>726</w:t>
      </w:r>
    </w:p>
    <w:p w14:paraId="452055A2" w14:textId="77777777" w:rsidR="00B96A56" w:rsidRDefault="00B96A5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0481FFF9" w14:textId="77777777" w:rsidR="00B96A56" w:rsidRDefault="00B96A5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0A4597F3" w14:textId="77777777" w:rsidR="00B96A56" w:rsidRDefault="00B96A5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2AE30A5D" w14:textId="77777777" w:rsidR="00B96A56" w:rsidRDefault="00B96A5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63115764" w14:textId="77777777" w:rsidR="00B96A56" w:rsidRDefault="00B96A5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2B528DB7" w14:textId="77777777" w:rsidR="00B96A56" w:rsidRDefault="00B96A5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19137F06" w14:textId="77777777" w:rsidR="00B96A56" w:rsidRDefault="00B96A5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1BFCBEFB" w14:textId="77777777" w:rsidR="00B96A56" w:rsidRDefault="00B96A5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4A3766B2" w14:textId="77777777" w:rsidR="00B96A56" w:rsidRDefault="00B96A5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4A6B8764" w14:textId="77777777" w:rsidR="00B96A56" w:rsidRDefault="00B96A5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1A35E12B" w14:textId="77777777" w:rsidR="00B96A56" w:rsidRDefault="00B96A5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200C004C" w14:textId="77777777" w:rsidR="00B96A56" w:rsidRDefault="00B96A5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077416A4" w14:textId="77777777" w:rsidR="00B96A56" w:rsidRDefault="00B96A5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0B953972" w14:textId="77777777" w:rsidR="00B96A56" w:rsidRDefault="00B96A5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76C96FCD" w14:textId="77777777" w:rsidR="00B96A56" w:rsidRDefault="00B96A5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28D2FDD1" w14:textId="77777777" w:rsidR="00B96A56" w:rsidRDefault="00B96A5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15FF598" w14:textId="77777777" w:rsidR="00B96A56" w:rsidRDefault="00B96A5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195DAAAD" w14:textId="77777777" w:rsidR="00B96A56" w:rsidRDefault="00B96A5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39697C40" w14:textId="77777777" w:rsidR="00B96A56" w:rsidRDefault="00B96A5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1ED06F14" w14:textId="77777777" w:rsidR="00B96A56" w:rsidRDefault="00B96A5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3D422536" w14:textId="77777777" w:rsidR="00B96A56" w:rsidRDefault="00B96A5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2D9A6561" w14:textId="77777777" w:rsidR="00B96A56" w:rsidRDefault="00B96A5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17300F23" w14:textId="77777777" w:rsidR="00B96A56" w:rsidRDefault="00B96A5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29C15D7A" w14:textId="77777777" w:rsidR="00B96A56" w:rsidRDefault="00B96A5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7A2BC7CA" w14:textId="77777777" w:rsidR="00B96A56" w:rsidRDefault="00B96A5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7C9C929B" w14:textId="77777777" w:rsidR="00B96A56" w:rsidRDefault="00B96A5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1DB138D3" w14:textId="77777777" w:rsidR="00B96A56" w:rsidRDefault="00B96A5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32DDBB83" w14:textId="77777777" w:rsidR="00B96A56" w:rsidRDefault="00B96A5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7F6F67A7" w14:textId="77777777" w:rsidR="00B96A56" w:rsidRDefault="00B96A5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6FE8746A" w14:textId="77777777" w:rsidR="00B96A56" w:rsidRDefault="00B96A5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43C7055D" w14:textId="77777777" w:rsidR="00B96A56" w:rsidRDefault="00B96A56">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45258831" w14:textId="77777777" w:rsidR="00B96A56" w:rsidRDefault="00B96A5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BE69D9C" w14:textId="77777777" w:rsidR="00B96A56" w:rsidRDefault="00B96A5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69395365" w14:textId="77777777" w:rsidR="00B96A56" w:rsidRDefault="00B96A5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57412ED8" w14:textId="77777777" w:rsidR="00B96A56" w:rsidRDefault="00B96A5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7AAEF68C" w14:textId="77777777" w:rsidR="00B96A56" w:rsidRDefault="00B96A5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25355026" w14:textId="77777777" w:rsidR="00B96A56" w:rsidRDefault="00B96A5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09507BE1" w14:textId="77777777" w:rsidR="00B96A56" w:rsidRDefault="00B96A5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6FAD1172" w14:textId="77777777" w:rsidR="00B96A56" w:rsidRDefault="00B96A5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5D8330C8" w14:textId="77777777" w:rsidR="00B96A56" w:rsidRDefault="00B96A5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0CF357EE" w14:textId="77777777" w:rsidR="00B96A56" w:rsidRDefault="00B96A5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E80EED2" w14:textId="77777777" w:rsidR="00B96A56" w:rsidRDefault="00B96A5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6356D251" w14:textId="77777777" w:rsidR="00B96A56" w:rsidRDefault="00B96A5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14CF5A26" w14:textId="77777777" w:rsidR="00B96A56" w:rsidRDefault="00B96A56">
      <w:pPr>
        <w:pStyle w:val="TOC3"/>
        <w:rPr>
          <w:rFonts w:asciiTheme="minorHAnsi" w:eastAsiaTheme="minorEastAsia" w:hAnsiTheme="minorHAnsi" w:cstheme="minorBidi"/>
          <w:sz w:val="22"/>
          <w:szCs w:val="22"/>
        </w:rPr>
      </w:pPr>
      <w:r w:rsidRPr="00B96A56">
        <w:t>A.4.2.15 E-UTRAN FDD – FDD Intra frequency case for Cat-M1 UE in enhanced coverage</w:t>
      </w:r>
      <w:r w:rsidRPr="00B96A56">
        <w:tab/>
      </w:r>
      <w:r>
        <w:t>757</w:t>
      </w:r>
    </w:p>
    <w:p w14:paraId="71C22CC8" w14:textId="77777777" w:rsidR="00B96A56" w:rsidRDefault="00B96A5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413CF1B6" w14:textId="77777777" w:rsidR="00B96A56" w:rsidRDefault="00B96A5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5A11B319" w14:textId="77777777" w:rsidR="00B96A56" w:rsidRDefault="00B96A56">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7410BA11" w14:textId="77777777" w:rsidR="00B96A56" w:rsidRDefault="00B96A5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40BF2546" w14:textId="77777777" w:rsidR="00B96A56" w:rsidRDefault="00B96A5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005B517" w14:textId="77777777" w:rsidR="00B96A56" w:rsidRDefault="00B96A56">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7600F1D8" w14:textId="77777777" w:rsidR="00B96A56" w:rsidRDefault="00B96A5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1D4AD80B" w14:textId="77777777" w:rsidR="00B96A56" w:rsidRDefault="00B96A5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5B4EE6E6" w14:textId="77777777" w:rsidR="00B96A56" w:rsidRDefault="00B96A56">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7CFCFBA3" w14:textId="77777777" w:rsidR="00B96A56" w:rsidRDefault="00B96A5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104EA69C" w14:textId="77777777" w:rsidR="00B96A56" w:rsidRDefault="00B96A5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45A7508" w14:textId="77777777" w:rsidR="00B96A56" w:rsidRDefault="00B96A5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0D487CE4" w14:textId="77777777" w:rsidR="00B96A56" w:rsidRDefault="00B96A5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30EBE728" w14:textId="77777777" w:rsidR="00B96A56" w:rsidRDefault="00B96A5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50FC970" w14:textId="77777777" w:rsidR="00B96A56" w:rsidRDefault="00B96A5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29AFBAB6" w14:textId="77777777" w:rsidR="00B96A56" w:rsidRDefault="00B96A5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559A969B" w14:textId="77777777" w:rsidR="00B96A56" w:rsidRDefault="00B96A5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2690A4E2" w14:textId="77777777" w:rsidR="00B96A56" w:rsidRDefault="00B96A5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6122D26" w14:textId="77777777" w:rsidR="00B96A56" w:rsidRDefault="00B96A5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525AC360" w14:textId="77777777" w:rsidR="00B96A56" w:rsidRDefault="00B96A5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7F061908" w14:textId="77777777" w:rsidR="00B96A56" w:rsidRDefault="00B96A5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27FB3BF9" w14:textId="77777777" w:rsidR="00B96A56" w:rsidRDefault="00B96A5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6C3880DE" w14:textId="77777777" w:rsidR="00B96A56" w:rsidRDefault="00B96A5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4EB4B471" w14:textId="77777777" w:rsidR="00B96A56" w:rsidRDefault="00B96A5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057B2D32" w14:textId="77777777" w:rsidR="00B96A56" w:rsidRDefault="00B96A5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618177FB" w14:textId="77777777" w:rsidR="00B96A56" w:rsidRDefault="00B96A5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3EE4C774" w14:textId="77777777" w:rsidR="00B96A56" w:rsidRDefault="00B96A5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69C47CDD" w14:textId="77777777" w:rsidR="00B96A56" w:rsidRDefault="00B96A5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31F70E51" w14:textId="77777777" w:rsidR="00B96A56" w:rsidRDefault="00B96A5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6DECFFB5" w14:textId="77777777" w:rsidR="00B96A56" w:rsidRDefault="00B96A56">
      <w:pPr>
        <w:pStyle w:val="TOC3"/>
        <w:rPr>
          <w:rFonts w:asciiTheme="minorHAnsi" w:eastAsiaTheme="minorEastAsia" w:hAnsiTheme="minorHAnsi" w:cstheme="minorBidi"/>
          <w:sz w:val="22"/>
          <w:szCs w:val="22"/>
        </w:rPr>
      </w:pPr>
      <w:r w:rsidRPr="00B96A56">
        <w:t>A.4.2.25</w:t>
      </w:r>
      <w:r w:rsidRPr="00B96A56">
        <w:rPr>
          <w:rFonts w:asciiTheme="minorHAnsi" w:eastAsiaTheme="minorEastAsia" w:hAnsiTheme="minorHAnsi"/>
          <w:sz w:val="22"/>
          <w:szCs w:val="22"/>
        </w:rPr>
        <w:tab/>
      </w:r>
      <w:r w:rsidRPr="009A6500">
        <w:rPr>
          <w:rFonts w:cs="v4.2.0"/>
        </w:rPr>
        <w:t>E-UTRAN FDD – FDD Inter frequency case for Cat-M1 UE in normal coverage</w:t>
      </w:r>
      <w:r>
        <w:tab/>
        <w:t>781</w:t>
      </w:r>
    </w:p>
    <w:p w14:paraId="381AAB21" w14:textId="77777777" w:rsidR="00B96A56" w:rsidRDefault="00B96A5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7223EBE0" w14:textId="77777777" w:rsidR="00B96A56" w:rsidRDefault="00B96A5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671CD6E0" w14:textId="77777777" w:rsidR="00B96A56" w:rsidRDefault="00B96A56">
      <w:pPr>
        <w:pStyle w:val="TOC3"/>
        <w:rPr>
          <w:rFonts w:asciiTheme="minorHAnsi" w:eastAsiaTheme="minorEastAsia" w:hAnsiTheme="minorHAnsi" w:cstheme="minorBidi"/>
          <w:sz w:val="22"/>
          <w:szCs w:val="22"/>
        </w:rPr>
      </w:pPr>
      <w:r w:rsidRPr="00B96A56">
        <w:t>A.4.2.26</w:t>
      </w:r>
      <w:r w:rsidRPr="00B96A56">
        <w:rPr>
          <w:rFonts w:asciiTheme="minorHAnsi" w:eastAsiaTheme="minorEastAsia" w:hAnsiTheme="minorHAnsi"/>
          <w:sz w:val="22"/>
          <w:szCs w:val="22"/>
        </w:rPr>
        <w:tab/>
      </w:r>
      <w:r w:rsidRPr="009A6500">
        <w:rPr>
          <w:rFonts w:cs="v4.2.0"/>
        </w:rPr>
        <w:t>E-UTRAN HD – FDD Inter frequency case for Cat-M1 UE in normal coverage</w:t>
      </w:r>
      <w:r>
        <w:tab/>
        <w:t>783</w:t>
      </w:r>
    </w:p>
    <w:p w14:paraId="586C3BCC" w14:textId="77777777" w:rsidR="00B96A56" w:rsidRDefault="00B96A5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4B3ED494" w14:textId="77777777" w:rsidR="00B96A56" w:rsidRDefault="00B96A5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446E18F1" w14:textId="77777777" w:rsidR="00B96A56" w:rsidRDefault="00B96A56">
      <w:pPr>
        <w:pStyle w:val="TOC3"/>
        <w:rPr>
          <w:rFonts w:asciiTheme="minorHAnsi" w:eastAsiaTheme="minorEastAsia" w:hAnsiTheme="minorHAnsi" w:cstheme="minorBidi"/>
          <w:sz w:val="22"/>
          <w:szCs w:val="22"/>
        </w:rPr>
      </w:pPr>
      <w:r w:rsidRPr="00B96A56">
        <w:t>A.4.2.27</w:t>
      </w:r>
      <w:r w:rsidRPr="00B96A56">
        <w:rPr>
          <w:rFonts w:asciiTheme="minorHAnsi" w:eastAsiaTheme="minorEastAsia" w:hAnsiTheme="minorHAnsi"/>
          <w:sz w:val="22"/>
          <w:szCs w:val="22"/>
        </w:rPr>
        <w:tab/>
      </w:r>
      <w:r w:rsidRPr="009A6500">
        <w:rPr>
          <w:rFonts w:cs="v4.2.0"/>
        </w:rPr>
        <w:t>E-UTRAN TDD – FDD Inter frequency case for Cat-M1 UE in normal coverage</w:t>
      </w:r>
      <w:r>
        <w:tab/>
        <w:t>785</w:t>
      </w:r>
    </w:p>
    <w:p w14:paraId="4EBFB3F6" w14:textId="77777777" w:rsidR="00B96A56" w:rsidRDefault="00B96A5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B67B91D" w14:textId="77777777" w:rsidR="00B96A56" w:rsidRDefault="00B96A5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453551B8" w14:textId="77777777" w:rsidR="00B96A56" w:rsidRDefault="00B96A56">
      <w:pPr>
        <w:pStyle w:val="TOC3"/>
        <w:rPr>
          <w:rFonts w:asciiTheme="minorHAnsi" w:eastAsiaTheme="minorEastAsia" w:hAnsiTheme="minorHAnsi" w:cstheme="minorBidi"/>
          <w:sz w:val="22"/>
          <w:szCs w:val="22"/>
        </w:rPr>
      </w:pPr>
      <w:r w:rsidRPr="00B96A56">
        <w:t>A.4.2.28</w:t>
      </w:r>
      <w:r w:rsidRPr="00B96A56">
        <w:rPr>
          <w:rFonts w:asciiTheme="minorHAnsi" w:eastAsiaTheme="minorEastAsia" w:hAnsiTheme="minorHAnsi"/>
          <w:sz w:val="22"/>
          <w:szCs w:val="22"/>
        </w:rPr>
        <w:tab/>
      </w:r>
      <w:r w:rsidRPr="009A6500">
        <w:rPr>
          <w:rFonts w:cs="v4.2.0"/>
        </w:rPr>
        <w:t>E-UTRAN FDD – FDD Inter frequency case for Cat-M1 UE in enhanced coverage</w:t>
      </w:r>
      <w:r>
        <w:tab/>
        <w:t>787</w:t>
      </w:r>
    </w:p>
    <w:p w14:paraId="298CE4EC" w14:textId="77777777" w:rsidR="00B96A56" w:rsidRDefault="00B96A5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1D370CDA" w14:textId="77777777" w:rsidR="00B96A56" w:rsidRDefault="00B96A5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63F4B5E0" w14:textId="77777777" w:rsidR="00B96A56" w:rsidRDefault="00B96A5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3DF2326F" w14:textId="77777777" w:rsidR="00B96A56" w:rsidRDefault="00B96A5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0F85A0EC" w14:textId="77777777" w:rsidR="00B96A56" w:rsidRDefault="00B96A5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147B33FC" w14:textId="77777777" w:rsidR="00B96A56" w:rsidRDefault="00B96A5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55861181" w14:textId="77777777" w:rsidR="00B96A56" w:rsidRDefault="00B96A5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135A5C3B" w14:textId="77777777" w:rsidR="00B96A56" w:rsidRDefault="00B96A5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0C90F929" w14:textId="77777777" w:rsidR="00B96A56" w:rsidRDefault="00B96A5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30B35670" w14:textId="77777777" w:rsidR="00B96A56" w:rsidRDefault="00B96A56">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6B07D788" w14:textId="77777777" w:rsidR="00B96A56" w:rsidRDefault="00B96A5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26E47C3C" w14:textId="77777777" w:rsidR="00B96A56" w:rsidRDefault="00B96A5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267EDF24" w14:textId="77777777" w:rsidR="00B96A56" w:rsidRDefault="00B96A5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6C433DA5" w14:textId="77777777" w:rsidR="00B96A56" w:rsidRDefault="00B96A5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AA0CD6A" w14:textId="77777777" w:rsidR="00B96A56" w:rsidRDefault="00B96A5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35F539B2" w14:textId="77777777" w:rsidR="00B96A56" w:rsidRDefault="00B96A5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BB32181" w14:textId="77777777" w:rsidR="00B96A56" w:rsidRDefault="00B96A5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42192269" w14:textId="77777777" w:rsidR="00B96A56" w:rsidRDefault="00B96A5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5949FA19" w14:textId="77777777" w:rsidR="00B96A56" w:rsidRDefault="00B96A5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060C76C3" w14:textId="77777777" w:rsidR="00B96A56" w:rsidRDefault="00B96A5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734DCF9" w14:textId="77777777" w:rsidR="00B96A56" w:rsidRDefault="00B96A5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20E16E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A.4.3.1</w:t>
      </w:r>
      <w:r w:rsidRPr="00B96A56">
        <w:rPr>
          <w:rFonts w:asciiTheme="minorHAnsi" w:eastAsiaTheme="minorEastAsia" w:hAnsiTheme="minorHAnsi" w:cstheme="minorBidi"/>
          <w:sz w:val="22"/>
          <w:szCs w:val="22"/>
          <w:lang w:val="sv-FI"/>
        </w:rPr>
        <w:tab/>
      </w:r>
      <w:r w:rsidRPr="009A6500">
        <w:rPr>
          <w:lang w:val="sv-SE"/>
        </w:rPr>
        <w:t>E-UTRAN FDD – UTRAN FDD:</w:t>
      </w:r>
      <w:r w:rsidRPr="00B96A56">
        <w:rPr>
          <w:lang w:val="sv-FI"/>
        </w:rPr>
        <w:tab/>
        <w:t>801</w:t>
      </w:r>
    </w:p>
    <w:p w14:paraId="6191323F" w14:textId="77777777" w:rsidR="00B96A56" w:rsidRDefault="00B96A5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1A4179AC" w14:textId="77777777" w:rsidR="00B96A56" w:rsidRDefault="00B96A5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5CE58CB5" w14:textId="77777777" w:rsidR="00B96A56" w:rsidRDefault="00B96A5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6D53D1B2" w14:textId="77777777" w:rsidR="00B96A56" w:rsidRDefault="00B96A5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43A0809E" w14:textId="77777777" w:rsidR="00B96A56" w:rsidRDefault="00B96A5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7F72F70D" w14:textId="77777777" w:rsidR="00B96A56" w:rsidRDefault="00B96A5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787C9CC3" w14:textId="77777777" w:rsidR="00B96A56" w:rsidRDefault="00B96A5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5F96EC89" w14:textId="77777777" w:rsidR="00B96A56" w:rsidRDefault="00B96A5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BFD1BD0" w14:textId="77777777" w:rsidR="00B96A56" w:rsidRDefault="00B96A5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7820BE72" w14:textId="77777777" w:rsidR="00B96A56" w:rsidRDefault="00B96A5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1B370AFC" w14:textId="77777777" w:rsidR="00B96A56" w:rsidRDefault="00B96A5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29AD2ADB" w14:textId="77777777" w:rsidR="00B96A56" w:rsidRDefault="00B96A5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7351EE12" w14:textId="77777777" w:rsidR="00B96A56" w:rsidRDefault="00B96A5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29271290" w14:textId="77777777" w:rsidR="00B96A56" w:rsidRDefault="00B96A5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5AFFF90D" w14:textId="77777777" w:rsidR="00B96A56" w:rsidRDefault="00B96A5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2902404A" w14:textId="77777777" w:rsidR="00B96A56" w:rsidRDefault="00B96A56">
      <w:pPr>
        <w:pStyle w:val="TOC3"/>
        <w:rPr>
          <w:rFonts w:asciiTheme="minorHAnsi" w:eastAsiaTheme="minorEastAsia" w:hAnsiTheme="minorHAnsi" w:cstheme="minorBidi"/>
          <w:sz w:val="22"/>
          <w:szCs w:val="22"/>
        </w:rPr>
      </w:pPr>
      <w:r w:rsidRPr="00B96A56">
        <w:t>A.4.3.2</w:t>
      </w:r>
      <w:r w:rsidRPr="00B96A56">
        <w:rPr>
          <w:rFonts w:asciiTheme="minorHAnsi" w:eastAsiaTheme="minorEastAsia" w:hAnsiTheme="minorHAnsi" w:cstheme="minorBidi"/>
          <w:sz w:val="22"/>
          <w:szCs w:val="22"/>
        </w:rPr>
        <w:tab/>
      </w:r>
      <w:r w:rsidRPr="00B96A56">
        <w:t>E-UTRAN FDD – UTRAN TDD:</w:t>
      </w:r>
      <w:r>
        <w:tab/>
        <w:t>814</w:t>
      </w:r>
    </w:p>
    <w:p w14:paraId="5669252F" w14:textId="77777777" w:rsidR="00B96A56" w:rsidRDefault="00B96A56">
      <w:pPr>
        <w:pStyle w:val="TOC4"/>
        <w:rPr>
          <w:rFonts w:asciiTheme="minorHAnsi" w:eastAsiaTheme="minorEastAsia" w:hAnsiTheme="minorHAnsi" w:cstheme="minorBidi"/>
          <w:sz w:val="22"/>
          <w:szCs w:val="22"/>
        </w:rPr>
      </w:pPr>
      <w:r w:rsidRPr="00B96A56">
        <w:t>A.4.3.2.</w:t>
      </w:r>
      <w:r w:rsidRPr="00B96A56">
        <w:rPr>
          <w:lang w:eastAsia="zh-CN"/>
        </w:rPr>
        <w:t>1</w:t>
      </w:r>
      <w:r w:rsidRPr="00B96A56">
        <w:rPr>
          <w:rFonts w:asciiTheme="minorHAnsi" w:eastAsiaTheme="minorEastAsia" w:hAnsiTheme="minorHAnsi"/>
          <w:sz w:val="22"/>
          <w:szCs w:val="22"/>
        </w:rPr>
        <w:tab/>
      </w:r>
      <w:r>
        <w:rPr>
          <w:lang w:eastAsia="zh-CN"/>
        </w:rPr>
        <w:t>Test Purpose and Environment</w:t>
      </w:r>
      <w:r>
        <w:tab/>
        <w:t>814</w:t>
      </w:r>
    </w:p>
    <w:p w14:paraId="1AC44ECC" w14:textId="77777777" w:rsidR="00B96A56" w:rsidRDefault="00B96A5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780FAFF6" w14:textId="77777777" w:rsidR="00B96A56" w:rsidRDefault="00B96A5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0CDE77FE" w14:textId="77777777" w:rsidR="00B96A56" w:rsidRDefault="00B96A56">
      <w:pPr>
        <w:pStyle w:val="TOC5"/>
        <w:rPr>
          <w:rFonts w:asciiTheme="minorHAnsi" w:eastAsiaTheme="minorEastAsia" w:hAnsiTheme="minorHAnsi" w:cstheme="minorBidi"/>
          <w:sz w:val="22"/>
          <w:szCs w:val="22"/>
        </w:rPr>
      </w:pPr>
      <w:r w:rsidRPr="00B96A56">
        <w:t>A.4.3.2.</w:t>
      </w:r>
      <w:r w:rsidRPr="00B96A56">
        <w:rPr>
          <w:lang w:eastAsia="zh-CN"/>
        </w:rPr>
        <w:t>1</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en-US" w:eastAsia="zh-CN"/>
        </w:rPr>
        <w:t>Void</w:t>
      </w:r>
      <w:r>
        <w:tab/>
        <w:t>816</w:t>
      </w:r>
    </w:p>
    <w:p w14:paraId="4DADF60F" w14:textId="77777777" w:rsidR="00B96A56" w:rsidRDefault="00B96A56">
      <w:pPr>
        <w:pStyle w:val="TOC4"/>
        <w:rPr>
          <w:rFonts w:asciiTheme="minorHAnsi" w:eastAsiaTheme="minorEastAsia" w:hAnsiTheme="minorHAnsi" w:cstheme="minorBidi"/>
          <w:sz w:val="22"/>
          <w:szCs w:val="22"/>
        </w:rPr>
      </w:pPr>
      <w:r w:rsidRPr="00B96A56">
        <w:t>A.4.3.2.2</w:t>
      </w:r>
      <w:r w:rsidRPr="00B96A56">
        <w:rPr>
          <w:rFonts w:asciiTheme="minorHAnsi" w:eastAsiaTheme="minorEastAsia" w:hAnsiTheme="minorHAnsi"/>
          <w:sz w:val="22"/>
          <w:szCs w:val="22"/>
        </w:rPr>
        <w:tab/>
      </w:r>
      <w:r>
        <w:rPr>
          <w:lang w:eastAsia="zh-CN"/>
        </w:rPr>
        <w:t>Test Requirements</w:t>
      </w:r>
      <w:r>
        <w:tab/>
        <w:t>816</w:t>
      </w:r>
    </w:p>
    <w:p w14:paraId="25C56C6D" w14:textId="77777777" w:rsidR="00B96A56" w:rsidRDefault="00B96A5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21DD564F" w14:textId="77777777" w:rsidR="00B96A56" w:rsidRDefault="00B96A56">
      <w:pPr>
        <w:pStyle w:val="TOC3"/>
        <w:rPr>
          <w:rFonts w:asciiTheme="minorHAnsi" w:eastAsiaTheme="minorEastAsia" w:hAnsiTheme="minorHAnsi" w:cstheme="minorBidi"/>
          <w:sz w:val="22"/>
          <w:szCs w:val="22"/>
        </w:rPr>
      </w:pPr>
      <w:r w:rsidRPr="00B96A56">
        <w:t>A.4.3.</w:t>
      </w:r>
      <w:r w:rsidRPr="00B96A56">
        <w:rPr>
          <w:lang w:eastAsia="zh-CN"/>
        </w:rPr>
        <w:t>2A</w:t>
      </w:r>
      <w:r w:rsidRPr="00B96A56">
        <w:rPr>
          <w:rFonts w:asciiTheme="minorHAnsi" w:eastAsiaTheme="minorEastAsia" w:hAnsiTheme="minorHAnsi" w:cstheme="minorBidi"/>
          <w:sz w:val="22"/>
          <w:szCs w:val="22"/>
        </w:rPr>
        <w:tab/>
      </w:r>
      <w:r w:rsidRPr="00B96A56">
        <w:t>E-UTRA FDD to UTRA TDD cell re-selection for IncMon</w:t>
      </w:r>
      <w:r>
        <w:tab/>
        <w:t>816</w:t>
      </w:r>
    </w:p>
    <w:p w14:paraId="4344DDD4" w14:textId="77777777" w:rsidR="00B96A56" w:rsidRDefault="00B96A5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43FEF2A5" w14:textId="77777777" w:rsidR="00B96A56" w:rsidRDefault="00B96A5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26AF7B9C" w14:textId="77777777" w:rsidR="00B96A56" w:rsidRDefault="00B96A56">
      <w:pPr>
        <w:pStyle w:val="TOC4"/>
        <w:rPr>
          <w:rFonts w:asciiTheme="minorHAnsi" w:eastAsiaTheme="minorEastAsia" w:hAnsiTheme="minorHAnsi" w:cstheme="minorBidi"/>
          <w:sz w:val="22"/>
          <w:szCs w:val="22"/>
        </w:rPr>
      </w:pPr>
      <w:r w:rsidRPr="00B96A56">
        <w:t>A.4.3.3</w:t>
      </w:r>
      <w:r w:rsidRPr="00B96A56">
        <w:rPr>
          <w:rFonts w:asciiTheme="minorHAnsi" w:eastAsiaTheme="minorEastAsia" w:hAnsiTheme="minorHAnsi" w:cstheme="minorBidi"/>
          <w:sz w:val="22"/>
          <w:szCs w:val="22"/>
        </w:rPr>
        <w:tab/>
      </w:r>
      <w:r w:rsidRPr="00B96A56">
        <w:t>E-UTRAN TDD – UTRAN FDD:</w:t>
      </w:r>
      <w:r>
        <w:tab/>
        <w:t>820</w:t>
      </w:r>
    </w:p>
    <w:p w14:paraId="3525D714" w14:textId="77777777" w:rsidR="00B96A56" w:rsidRDefault="00B96A5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07B8F814" w14:textId="77777777" w:rsidR="00B96A56" w:rsidRDefault="00B96A5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5E11DAA0" w14:textId="77777777" w:rsidR="00B96A56" w:rsidRDefault="00B96A5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6DFD1147" w14:textId="77777777" w:rsidR="00B96A56" w:rsidRDefault="00B96A5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208CB2E0" w14:textId="77777777" w:rsidR="00B96A56" w:rsidRDefault="00B96A5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50B70C5F" w14:textId="77777777" w:rsidR="00B96A56" w:rsidRDefault="00B96A56">
      <w:pPr>
        <w:pStyle w:val="TOC3"/>
        <w:rPr>
          <w:rFonts w:asciiTheme="minorHAnsi" w:eastAsiaTheme="minorEastAsia" w:hAnsiTheme="minorHAnsi" w:cstheme="minorBidi"/>
          <w:sz w:val="22"/>
          <w:szCs w:val="22"/>
        </w:rPr>
      </w:pPr>
      <w:r w:rsidRPr="00B96A56">
        <w:t>A.4.3.4</w:t>
      </w:r>
      <w:r w:rsidRPr="00B96A56">
        <w:rPr>
          <w:rFonts w:asciiTheme="minorHAnsi" w:eastAsiaTheme="minorEastAsia" w:hAnsiTheme="minorHAnsi" w:cstheme="minorBidi"/>
          <w:sz w:val="22"/>
          <w:szCs w:val="22"/>
        </w:rPr>
        <w:tab/>
      </w:r>
      <w:r w:rsidRPr="00B96A56">
        <w:t>E-UTRAN TDD – UTRAN TDD:</w:t>
      </w:r>
      <w:r>
        <w:tab/>
        <w:t>828</w:t>
      </w:r>
    </w:p>
    <w:p w14:paraId="19627FEA" w14:textId="77777777" w:rsidR="00B96A56" w:rsidRDefault="00B96A5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72D200F5"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7D7BA5BF"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0B927C36" w14:textId="77777777" w:rsidR="00B96A56" w:rsidRDefault="00B96A5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0DB3E5C8"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4982EC0B"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3EA6394A" w14:textId="77777777" w:rsidR="00B96A56" w:rsidRDefault="00B96A5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09F096D1" w14:textId="77777777" w:rsidR="00B96A56" w:rsidRDefault="00B96A5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6DD6759D" w14:textId="77777777" w:rsidR="00B96A56" w:rsidRDefault="00B96A5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576AEFE2" w14:textId="77777777" w:rsidR="00B96A56" w:rsidRDefault="00B96A5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3C81A803"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5175F0B" w14:textId="77777777" w:rsidR="00B96A56" w:rsidRDefault="00B96A5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7CA60EAC" w14:textId="77777777" w:rsidR="00B96A56" w:rsidRDefault="00B96A5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098DC8FC"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A.4.4.1</w:t>
      </w:r>
      <w:r w:rsidRPr="00B96A56">
        <w:rPr>
          <w:rFonts w:asciiTheme="minorHAnsi" w:eastAsiaTheme="minorEastAsia" w:hAnsiTheme="minorHAnsi" w:cstheme="minorBidi"/>
          <w:sz w:val="22"/>
          <w:szCs w:val="22"/>
          <w:lang w:val="sv-FI"/>
        </w:rPr>
        <w:tab/>
      </w:r>
      <w:r w:rsidRPr="009A6500">
        <w:rPr>
          <w:lang w:val="sv-SE"/>
        </w:rPr>
        <w:t>E-UTRAN FDD – GSM:</w:t>
      </w:r>
      <w:r w:rsidRPr="00B96A56">
        <w:rPr>
          <w:lang w:val="sv-FI"/>
        </w:rPr>
        <w:tab/>
        <w:t>839</w:t>
      </w:r>
    </w:p>
    <w:p w14:paraId="1F641FA0" w14:textId="77777777" w:rsidR="00B96A56" w:rsidRDefault="00B96A56">
      <w:pPr>
        <w:pStyle w:val="TOC4"/>
        <w:rPr>
          <w:rFonts w:asciiTheme="minorHAnsi" w:eastAsiaTheme="minorEastAsia" w:hAnsiTheme="minorHAnsi" w:cstheme="minorBidi"/>
          <w:sz w:val="22"/>
          <w:szCs w:val="22"/>
        </w:rPr>
      </w:pPr>
      <w:r w:rsidRPr="00B96A56">
        <w:lastRenderedPageBreak/>
        <w:t>A.4.4.1.1</w:t>
      </w:r>
      <w:r w:rsidRPr="00B96A56">
        <w:rPr>
          <w:rFonts w:asciiTheme="minorHAnsi" w:eastAsiaTheme="minorEastAsia" w:hAnsiTheme="minorHAnsi" w:cstheme="minorBidi"/>
          <w:sz w:val="22"/>
          <w:szCs w:val="22"/>
        </w:rPr>
        <w:tab/>
      </w:r>
      <w:r w:rsidRPr="009A6500">
        <w:rPr>
          <w:snapToGrid w:val="0"/>
        </w:rPr>
        <w:t>Test Purpose and Environment</w:t>
      </w:r>
      <w:r>
        <w:tab/>
        <w:t>839</w:t>
      </w:r>
    </w:p>
    <w:p w14:paraId="5F1DF9D1" w14:textId="77777777" w:rsidR="00B96A56" w:rsidRDefault="00B96A56">
      <w:pPr>
        <w:pStyle w:val="TOC4"/>
        <w:rPr>
          <w:rFonts w:asciiTheme="minorHAnsi" w:eastAsiaTheme="minorEastAsia" w:hAnsiTheme="minorHAnsi" w:cstheme="minorBidi"/>
          <w:sz w:val="22"/>
          <w:szCs w:val="22"/>
        </w:rPr>
      </w:pPr>
      <w:r w:rsidRPr="00B96A56">
        <w:t>A.4.4.1.2</w:t>
      </w:r>
      <w:r w:rsidRPr="00B96A56">
        <w:rPr>
          <w:rFonts w:asciiTheme="minorHAnsi" w:eastAsiaTheme="minorEastAsia" w:hAnsiTheme="minorHAnsi" w:cstheme="minorBidi"/>
          <w:sz w:val="22"/>
          <w:szCs w:val="22"/>
        </w:rPr>
        <w:tab/>
      </w:r>
      <w:r w:rsidRPr="009A6500">
        <w:rPr>
          <w:snapToGrid w:val="0"/>
        </w:rPr>
        <w:t>Test Requirements</w:t>
      </w:r>
      <w:r>
        <w:tab/>
        <w:t>841</w:t>
      </w:r>
    </w:p>
    <w:p w14:paraId="1C05A5B6" w14:textId="77777777" w:rsidR="00B96A56" w:rsidRDefault="00B96A56">
      <w:pPr>
        <w:pStyle w:val="TOC4"/>
        <w:rPr>
          <w:rFonts w:asciiTheme="minorHAnsi" w:eastAsiaTheme="minorEastAsia" w:hAnsiTheme="minorHAnsi" w:cstheme="minorBidi"/>
          <w:sz w:val="22"/>
          <w:szCs w:val="22"/>
        </w:rPr>
      </w:pPr>
      <w:r w:rsidRPr="00B96A56">
        <w:t>A.4.4.2</w:t>
      </w:r>
      <w:r w:rsidRPr="00B96A56">
        <w:rPr>
          <w:rFonts w:asciiTheme="minorHAnsi" w:eastAsiaTheme="minorEastAsia" w:hAnsiTheme="minorHAnsi" w:cstheme="minorBidi"/>
          <w:sz w:val="22"/>
          <w:szCs w:val="22"/>
        </w:rPr>
        <w:tab/>
      </w:r>
      <w:r w:rsidRPr="00B96A56">
        <w:t>E-UTRAN TDD – GSM:</w:t>
      </w:r>
      <w:r>
        <w:tab/>
        <w:t>841</w:t>
      </w:r>
    </w:p>
    <w:p w14:paraId="1FB30857" w14:textId="77777777" w:rsidR="00B96A56" w:rsidRDefault="00B96A56">
      <w:pPr>
        <w:pStyle w:val="TOC4"/>
        <w:rPr>
          <w:rFonts w:asciiTheme="minorHAnsi" w:eastAsiaTheme="minorEastAsia" w:hAnsiTheme="minorHAnsi" w:cstheme="minorBidi"/>
          <w:sz w:val="22"/>
          <w:szCs w:val="22"/>
        </w:rPr>
      </w:pPr>
      <w:r w:rsidRPr="00B96A56">
        <w:t>A.4.4.2.1</w:t>
      </w:r>
      <w:r w:rsidRPr="00B96A56">
        <w:rPr>
          <w:rFonts w:asciiTheme="minorHAnsi" w:eastAsiaTheme="minorEastAsia" w:hAnsiTheme="minorHAnsi" w:cstheme="minorBidi"/>
          <w:sz w:val="22"/>
          <w:szCs w:val="22"/>
        </w:rPr>
        <w:tab/>
      </w:r>
      <w:r w:rsidRPr="009A6500">
        <w:rPr>
          <w:snapToGrid w:val="0"/>
        </w:rPr>
        <w:t>Test Purpose and Environment</w:t>
      </w:r>
      <w:r>
        <w:tab/>
        <w:t>841</w:t>
      </w:r>
    </w:p>
    <w:p w14:paraId="3253C78D" w14:textId="77777777" w:rsidR="00B96A56" w:rsidRDefault="00B96A56">
      <w:pPr>
        <w:pStyle w:val="TOC4"/>
        <w:rPr>
          <w:rFonts w:asciiTheme="minorHAnsi" w:eastAsiaTheme="minorEastAsia" w:hAnsiTheme="minorHAnsi" w:cstheme="minorBidi"/>
          <w:sz w:val="22"/>
          <w:szCs w:val="22"/>
        </w:rPr>
      </w:pPr>
      <w:r w:rsidRPr="00B96A56">
        <w:t>A.4.4.2.2</w:t>
      </w:r>
      <w:r w:rsidRPr="00B96A56">
        <w:rPr>
          <w:rFonts w:asciiTheme="minorHAnsi" w:eastAsiaTheme="minorEastAsia" w:hAnsiTheme="minorHAnsi" w:cstheme="minorBidi"/>
          <w:sz w:val="22"/>
          <w:szCs w:val="22"/>
        </w:rPr>
        <w:tab/>
      </w:r>
      <w:r w:rsidRPr="009A6500">
        <w:rPr>
          <w:snapToGrid w:val="0"/>
        </w:rPr>
        <w:t>Test Requirements</w:t>
      </w:r>
      <w:r>
        <w:tab/>
        <w:t>843</w:t>
      </w:r>
    </w:p>
    <w:p w14:paraId="531B2CCF" w14:textId="77777777" w:rsidR="00B96A56" w:rsidRDefault="00B96A5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5492F111"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A.4.5.1</w:t>
      </w:r>
      <w:r w:rsidRPr="00B96A56">
        <w:rPr>
          <w:rFonts w:asciiTheme="minorHAnsi" w:eastAsiaTheme="minorEastAsia" w:hAnsiTheme="minorHAnsi" w:cstheme="minorBidi"/>
          <w:sz w:val="22"/>
          <w:szCs w:val="22"/>
          <w:lang w:val="sv-FI"/>
        </w:rPr>
        <w:tab/>
      </w:r>
      <w:r w:rsidRPr="00B96A56">
        <w:rPr>
          <w:lang w:val="sv-FI"/>
        </w:rPr>
        <w:t>E-UTRAN FDD – HRPD</w:t>
      </w:r>
      <w:r w:rsidRPr="00B96A56">
        <w:rPr>
          <w:lang w:val="sv-FI"/>
        </w:rPr>
        <w:tab/>
        <w:t>844</w:t>
      </w:r>
    </w:p>
    <w:p w14:paraId="2436FA49" w14:textId="77777777" w:rsidR="00B96A56" w:rsidRDefault="00B96A5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6C2C8594" w14:textId="77777777" w:rsidR="00B96A56" w:rsidRDefault="00B96A5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030D6E6A" w14:textId="77777777" w:rsidR="00B96A56" w:rsidRDefault="00B96A5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35517E7F" w14:textId="77777777" w:rsidR="00B96A56" w:rsidRDefault="00B96A5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26EAB81" w14:textId="77777777" w:rsidR="00B96A56" w:rsidRDefault="00B96A5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3AB6246B" w14:textId="77777777" w:rsidR="00B96A56" w:rsidRDefault="00B96A5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789FEB51" w14:textId="77777777" w:rsidR="00B96A56" w:rsidRDefault="00B96A5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2A138973" w14:textId="77777777" w:rsidR="00B96A56" w:rsidRDefault="00B96A5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4A8CC08A"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A.4.6.1</w:t>
      </w:r>
      <w:r w:rsidRPr="00B96A56">
        <w:rPr>
          <w:rFonts w:asciiTheme="minorHAnsi" w:eastAsiaTheme="minorEastAsia" w:hAnsiTheme="minorHAnsi" w:cstheme="minorBidi"/>
          <w:sz w:val="22"/>
          <w:szCs w:val="22"/>
          <w:lang w:val="sv-FI"/>
        </w:rPr>
        <w:tab/>
      </w:r>
      <w:r w:rsidRPr="009A6500">
        <w:rPr>
          <w:lang w:val="sv-SE"/>
        </w:rPr>
        <w:t>E-UTRAN FDD – cdma2000 1X</w:t>
      </w:r>
      <w:r w:rsidRPr="00B96A56">
        <w:rPr>
          <w:lang w:val="sv-FI"/>
        </w:rPr>
        <w:tab/>
        <w:t>849</w:t>
      </w:r>
    </w:p>
    <w:p w14:paraId="14C35E14" w14:textId="77777777" w:rsidR="00B96A56" w:rsidRDefault="00B96A5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25FCE6FB" w14:textId="77777777" w:rsidR="00B96A56" w:rsidRDefault="00B96A5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7235EA1F" w14:textId="77777777" w:rsidR="00B96A56" w:rsidRDefault="00B96A5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19639748" w14:textId="77777777" w:rsidR="00B96A56" w:rsidRDefault="00B96A56">
      <w:pPr>
        <w:pStyle w:val="TOC3"/>
        <w:rPr>
          <w:rFonts w:asciiTheme="minorHAnsi" w:eastAsiaTheme="minorEastAsia" w:hAnsiTheme="minorHAnsi" w:cstheme="minorBidi"/>
          <w:sz w:val="22"/>
          <w:szCs w:val="22"/>
        </w:rPr>
      </w:pPr>
      <w:r w:rsidRPr="00B96A56">
        <w:t>A.4.</w:t>
      </w:r>
      <w:r w:rsidRPr="00B96A56">
        <w:rPr>
          <w:lang w:eastAsia="zh-CN"/>
        </w:rPr>
        <w:t>6</w:t>
      </w:r>
      <w:r w:rsidRPr="00B96A56">
        <w:t>.</w:t>
      </w:r>
      <w:r w:rsidRPr="00B96A56">
        <w:rPr>
          <w:lang w:eastAsia="zh-CN"/>
        </w:rPr>
        <w:t>2</w:t>
      </w:r>
      <w:r w:rsidRPr="00B96A56">
        <w:rPr>
          <w:rFonts w:asciiTheme="minorHAnsi" w:eastAsiaTheme="minorEastAsia" w:hAnsiTheme="minorHAnsi" w:cstheme="minorBidi"/>
          <w:sz w:val="22"/>
          <w:szCs w:val="22"/>
        </w:rPr>
        <w:tab/>
      </w:r>
      <w:r w:rsidRPr="00B96A56">
        <w:t xml:space="preserve">E-UTRAN </w:t>
      </w:r>
      <w:r w:rsidRPr="00B96A56">
        <w:rPr>
          <w:lang w:eastAsia="zh-CN"/>
        </w:rPr>
        <w:t>T</w:t>
      </w:r>
      <w:r w:rsidRPr="00B96A56">
        <w:t>DD – cdma2000 1X</w:t>
      </w:r>
      <w:r>
        <w:tab/>
        <w:t>852</w:t>
      </w:r>
    </w:p>
    <w:p w14:paraId="1CAF6DEA" w14:textId="77777777" w:rsidR="00B96A56" w:rsidRDefault="00B96A5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11186BCC" w14:textId="77777777" w:rsidR="00B96A56" w:rsidRDefault="00B96A5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70EC3704" w14:textId="77777777" w:rsidR="00B96A56" w:rsidRDefault="00B96A5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3107805A" w14:textId="77777777" w:rsidR="00B96A56" w:rsidRDefault="00B96A5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07D3C5C1" w14:textId="77777777" w:rsidR="00B96A56" w:rsidRDefault="00B96A5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62563469" w14:textId="77777777" w:rsidR="00B96A56" w:rsidRDefault="00B96A5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20257BEF" w14:textId="77777777" w:rsidR="00B96A56" w:rsidRDefault="00B96A5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591046DB" w14:textId="77777777" w:rsidR="00B96A56" w:rsidRDefault="00B96A5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607B20E4" w14:textId="77777777" w:rsidR="00B96A56" w:rsidRDefault="00B96A5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EA9A2CB" w14:textId="77777777" w:rsidR="00B96A56" w:rsidRDefault="00B96A5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7CD72906" w14:textId="04DDD5B2" w:rsidR="00B96A56" w:rsidRDefault="00B96A5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654DBEF1"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A.5.1</w:t>
      </w:r>
      <w:r w:rsidRPr="00B96A56">
        <w:rPr>
          <w:rFonts w:asciiTheme="minorHAnsi" w:eastAsiaTheme="minorEastAsia" w:hAnsiTheme="minorHAnsi"/>
          <w:sz w:val="22"/>
          <w:szCs w:val="22"/>
          <w:lang w:val="sv-FI"/>
        </w:rPr>
        <w:tab/>
      </w:r>
      <w:r w:rsidRPr="00B96A56">
        <w:rPr>
          <w:lang w:val="sv-FI"/>
        </w:rPr>
        <w:t>E-UTRAN Handover</w:t>
      </w:r>
      <w:r w:rsidRPr="00B96A56">
        <w:rPr>
          <w:lang w:val="sv-FI"/>
        </w:rPr>
        <w:tab/>
        <w:t>864</w:t>
      </w:r>
    </w:p>
    <w:p w14:paraId="72A315D0"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A.5.1.1</w:t>
      </w:r>
      <w:r w:rsidRPr="00B96A56">
        <w:rPr>
          <w:rFonts w:asciiTheme="minorHAnsi" w:eastAsiaTheme="minorEastAsia" w:hAnsiTheme="minorHAnsi" w:cstheme="minorBidi"/>
          <w:sz w:val="22"/>
          <w:szCs w:val="22"/>
          <w:lang w:val="sv-FI"/>
        </w:rPr>
        <w:tab/>
      </w:r>
      <w:r w:rsidRPr="00B96A56">
        <w:rPr>
          <w:lang w:val="sv-FI"/>
        </w:rPr>
        <w:t>E-UTRAN FDD - FDD Intra frequency handover</w:t>
      </w:r>
      <w:r w:rsidRPr="00B96A56">
        <w:rPr>
          <w:lang w:val="sv-FI"/>
        </w:rPr>
        <w:tab/>
        <w:t>864</w:t>
      </w:r>
    </w:p>
    <w:p w14:paraId="7588CCD6" w14:textId="77777777" w:rsidR="00B96A56" w:rsidRDefault="00B96A56">
      <w:pPr>
        <w:pStyle w:val="TOC4"/>
        <w:rPr>
          <w:rFonts w:asciiTheme="minorHAnsi" w:eastAsiaTheme="minorEastAsia" w:hAnsiTheme="minorHAnsi" w:cstheme="minorBidi"/>
          <w:sz w:val="22"/>
          <w:szCs w:val="22"/>
        </w:rPr>
      </w:pPr>
      <w:r w:rsidRPr="00B96A56">
        <w:t>A.5.1.1.1</w:t>
      </w:r>
      <w:r w:rsidRPr="00B96A56">
        <w:rPr>
          <w:rFonts w:asciiTheme="minorHAnsi" w:eastAsiaTheme="minorEastAsia" w:hAnsiTheme="minorHAnsi" w:cstheme="minorBidi"/>
          <w:sz w:val="22"/>
          <w:szCs w:val="22"/>
        </w:rPr>
        <w:tab/>
      </w:r>
      <w:r w:rsidRPr="009A6500">
        <w:rPr>
          <w:snapToGrid w:val="0"/>
        </w:rPr>
        <w:t>Test Purpose and Environment</w:t>
      </w:r>
      <w:r>
        <w:tab/>
        <w:t>864</w:t>
      </w:r>
    </w:p>
    <w:p w14:paraId="1C272CC0" w14:textId="77777777" w:rsidR="00B96A56" w:rsidRDefault="00B96A56">
      <w:pPr>
        <w:pStyle w:val="TOC3"/>
        <w:rPr>
          <w:rFonts w:asciiTheme="minorHAnsi" w:eastAsiaTheme="minorEastAsia" w:hAnsiTheme="minorHAnsi" w:cstheme="minorBidi"/>
          <w:sz w:val="22"/>
          <w:szCs w:val="22"/>
        </w:rPr>
      </w:pPr>
      <w:r w:rsidRPr="00B96A56">
        <w:t>A.5.1.1.2</w:t>
      </w:r>
      <w:r w:rsidRPr="00B96A56">
        <w:rPr>
          <w:rFonts w:asciiTheme="minorHAnsi" w:eastAsiaTheme="minorEastAsia" w:hAnsiTheme="minorHAnsi" w:cstheme="minorBidi"/>
          <w:sz w:val="22"/>
          <w:szCs w:val="22"/>
        </w:rPr>
        <w:tab/>
      </w:r>
      <w:r w:rsidRPr="009A6500">
        <w:rPr>
          <w:snapToGrid w:val="0"/>
        </w:rPr>
        <w:t>Test Requirements</w:t>
      </w:r>
      <w:r>
        <w:tab/>
        <w:t>866</w:t>
      </w:r>
    </w:p>
    <w:p w14:paraId="25EC70BB" w14:textId="77777777" w:rsidR="00B96A56" w:rsidRDefault="00B96A56">
      <w:pPr>
        <w:pStyle w:val="TOC3"/>
        <w:rPr>
          <w:rFonts w:asciiTheme="minorHAnsi" w:eastAsiaTheme="minorEastAsia" w:hAnsiTheme="minorHAnsi" w:cstheme="minorBidi"/>
          <w:sz w:val="22"/>
          <w:szCs w:val="22"/>
        </w:rPr>
      </w:pPr>
      <w:r w:rsidRPr="00B96A56">
        <w:t>A.5.1.2</w:t>
      </w:r>
      <w:r w:rsidRPr="00B96A56">
        <w:rPr>
          <w:rFonts w:asciiTheme="minorHAnsi" w:eastAsiaTheme="minorEastAsia" w:hAnsiTheme="minorHAnsi"/>
          <w:sz w:val="22"/>
          <w:szCs w:val="22"/>
        </w:rPr>
        <w:tab/>
      </w:r>
      <w:r>
        <w:t>E-UTRAN TDD - TDD Intra frequency handover</w:t>
      </w:r>
      <w:r>
        <w:tab/>
        <w:t>866</w:t>
      </w:r>
    </w:p>
    <w:p w14:paraId="7AAD8B80" w14:textId="77777777" w:rsidR="00B96A56" w:rsidRDefault="00B96A56">
      <w:pPr>
        <w:pStyle w:val="TOC4"/>
        <w:rPr>
          <w:rFonts w:asciiTheme="minorHAnsi" w:eastAsiaTheme="minorEastAsia" w:hAnsiTheme="minorHAnsi" w:cstheme="minorBidi"/>
          <w:sz w:val="22"/>
          <w:szCs w:val="22"/>
        </w:rPr>
      </w:pPr>
      <w:r w:rsidRPr="00B96A56">
        <w:t>A.5.1.2.1</w:t>
      </w:r>
      <w:r w:rsidRPr="00B96A56">
        <w:rPr>
          <w:rFonts w:asciiTheme="minorHAnsi" w:eastAsiaTheme="minorEastAsia" w:hAnsiTheme="minorHAnsi" w:cstheme="minorBidi"/>
          <w:sz w:val="22"/>
          <w:szCs w:val="22"/>
        </w:rPr>
        <w:tab/>
      </w:r>
      <w:r w:rsidRPr="009A6500">
        <w:rPr>
          <w:snapToGrid w:val="0"/>
        </w:rPr>
        <w:t>Test Purpose and Environment</w:t>
      </w:r>
      <w:r>
        <w:tab/>
        <w:t>866</w:t>
      </w:r>
    </w:p>
    <w:p w14:paraId="6ECD97F8" w14:textId="77777777" w:rsidR="00B96A56" w:rsidRDefault="00B96A56">
      <w:pPr>
        <w:pStyle w:val="TOC4"/>
        <w:rPr>
          <w:rFonts w:asciiTheme="minorHAnsi" w:eastAsiaTheme="minorEastAsia" w:hAnsiTheme="minorHAnsi" w:cstheme="minorBidi"/>
          <w:sz w:val="22"/>
          <w:szCs w:val="22"/>
        </w:rPr>
      </w:pPr>
      <w:r w:rsidRPr="00B96A56">
        <w:t>A.5.1.2.2</w:t>
      </w:r>
      <w:r w:rsidRPr="00B96A56">
        <w:rPr>
          <w:rFonts w:asciiTheme="minorHAnsi" w:eastAsiaTheme="minorEastAsia" w:hAnsiTheme="minorHAnsi" w:cstheme="minorBidi"/>
          <w:sz w:val="22"/>
          <w:szCs w:val="22"/>
        </w:rPr>
        <w:tab/>
      </w:r>
      <w:r w:rsidRPr="009A6500">
        <w:rPr>
          <w:snapToGrid w:val="0"/>
        </w:rPr>
        <w:t>Test Requirements</w:t>
      </w:r>
      <w:r>
        <w:tab/>
        <w:t>868</w:t>
      </w:r>
    </w:p>
    <w:p w14:paraId="604C09A4" w14:textId="77777777" w:rsidR="00B96A56" w:rsidRDefault="00B96A56">
      <w:pPr>
        <w:pStyle w:val="TOC3"/>
        <w:rPr>
          <w:rFonts w:asciiTheme="minorHAnsi" w:eastAsiaTheme="minorEastAsia" w:hAnsiTheme="minorHAnsi" w:cstheme="minorBidi"/>
          <w:sz w:val="22"/>
          <w:szCs w:val="22"/>
        </w:rPr>
      </w:pPr>
      <w:r w:rsidRPr="00B96A56">
        <w:t>A.5.1.3</w:t>
      </w:r>
      <w:r w:rsidRPr="00B96A56">
        <w:rPr>
          <w:rFonts w:asciiTheme="minorHAnsi" w:eastAsiaTheme="minorEastAsia" w:hAnsiTheme="minorHAnsi"/>
          <w:sz w:val="22"/>
          <w:szCs w:val="22"/>
        </w:rPr>
        <w:tab/>
      </w:r>
      <w:r>
        <w:t>E-UTRAN FDD – FDD Inter frequency handover</w:t>
      </w:r>
      <w:r>
        <w:tab/>
        <w:t>868</w:t>
      </w:r>
    </w:p>
    <w:p w14:paraId="601ABEDB" w14:textId="77777777" w:rsidR="00B96A56" w:rsidRDefault="00B96A56">
      <w:pPr>
        <w:pStyle w:val="TOC4"/>
        <w:rPr>
          <w:rFonts w:asciiTheme="minorHAnsi" w:eastAsiaTheme="minorEastAsia" w:hAnsiTheme="minorHAnsi" w:cstheme="minorBidi"/>
          <w:sz w:val="22"/>
          <w:szCs w:val="22"/>
        </w:rPr>
      </w:pPr>
      <w:r w:rsidRPr="00B96A56">
        <w:t>A.5.1.3.1</w:t>
      </w:r>
      <w:r w:rsidRPr="00B96A56">
        <w:rPr>
          <w:rFonts w:asciiTheme="minorHAnsi" w:eastAsiaTheme="minorEastAsia" w:hAnsiTheme="minorHAnsi" w:cstheme="minorBidi"/>
          <w:sz w:val="22"/>
          <w:szCs w:val="22"/>
        </w:rPr>
        <w:tab/>
      </w:r>
      <w:r w:rsidRPr="009A6500">
        <w:rPr>
          <w:snapToGrid w:val="0"/>
        </w:rPr>
        <w:t>Test Purpose and Environment</w:t>
      </w:r>
      <w:r>
        <w:tab/>
        <w:t>868</w:t>
      </w:r>
    </w:p>
    <w:p w14:paraId="7D18AF12" w14:textId="77777777" w:rsidR="00B96A56" w:rsidRDefault="00B96A56">
      <w:pPr>
        <w:pStyle w:val="TOC4"/>
        <w:rPr>
          <w:rFonts w:asciiTheme="minorHAnsi" w:eastAsiaTheme="minorEastAsia" w:hAnsiTheme="minorHAnsi" w:cstheme="minorBidi"/>
          <w:sz w:val="22"/>
          <w:szCs w:val="22"/>
        </w:rPr>
      </w:pPr>
      <w:r w:rsidRPr="00B96A56">
        <w:t>A.5.1.3.2</w:t>
      </w:r>
      <w:r w:rsidRPr="00B96A56">
        <w:rPr>
          <w:rFonts w:asciiTheme="minorHAnsi" w:eastAsiaTheme="minorEastAsia" w:hAnsiTheme="minorHAnsi" w:cstheme="minorBidi"/>
          <w:sz w:val="22"/>
          <w:szCs w:val="22"/>
        </w:rPr>
        <w:tab/>
      </w:r>
      <w:r w:rsidRPr="009A6500">
        <w:rPr>
          <w:snapToGrid w:val="0"/>
        </w:rPr>
        <w:t>Test Requirements</w:t>
      </w:r>
      <w:r>
        <w:tab/>
        <w:t>870</w:t>
      </w:r>
    </w:p>
    <w:p w14:paraId="37014BBD" w14:textId="77777777" w:rsidR="00B96A56" w:rsidRDefault="00B96A56">
      <w:pPr>
        <w:pStyle w:val="TOC3"/>
        <w:rPr>
          <w:rFonts w:asciiTheme="minorHAnsi" w:eastAsiaTheme="minorEastAsia" w:hAnsiTheme="minorHAnsi" w:cstheme="minorBidi"/>
          <w:sz w:val="22"/>
          <w:szCs w:val="22"/>
        </w:rPr>
      </w:pPr>
      <w:r w:rsidRPr="00B96A56">
        <w:t>A.5.1.4</w:t>
      </w:r>
      <w:r w:rsidRPr="00B96A56">
        <w:rPr>
          <w:rFonts w:asciiTheme="minorHAnsi" w:eastAsiaTheme="minorEastAsia" w:hAnsiTheme="minorHAnsi"/>
          <w:sz w:val="22"/>
          <w:szCs w:val="22"/>
        </w:rPr>
        <w:tab/>
      </w:r>
      <w:r>
        <w:t>E-UTRAN TDD – TDD Inter frequency handover</w:t>
      </w:r>
      <w:r>
        <w:tab/>
        <w:t>870</w:t>
      </w:r>
    </w:p>
    <w:p w14:paraId="47C3516D" w14:textId="77777777" w:rsidR="00B96A56" w:rsidRDefault="00B96A56">
      <w:pPr>
        <w:pStyle w:val="TOC4"/>
        <w:rPr>
          <w:rFonts w:asciiTheme="minorHAnsi" w:eastAsiaTheme="minorEastAsia" w:hAnsiTheme="minorHAnsi" w:cstheme="minorBidi"/>
          <w:sz w:val="22"/>
          <w:szCs w:val="22"/>
        </w:rPr>
      </w:pPr>
      <w:r w:rsidRPr="00B96A56">
        <w:t>A.5.1.4.1</w:t>
      </w:r>
      <w:r w:rsidRPr="00B96A56">
        <w:rPr>
          <w:rFonts w:asciiTheme="minorHAnsi" w:eastAsiaTheme="minorEastAsia" w:hAnsiTheme="minorHAnsi" w:cstheme="minorBidi"/>
          <w:sz w:val="22"/>
          <w:szCs w:val="22"/>
        </w:rPr>
        <w:tab/>
      </w:r>
      <w:r w:rsidRPr="009A6500">
        <w:rPr>
          <w:snapToGrid w:val="0"/>
        </w:rPr>
        <w:t>Test Purpose and Environment</w:t>
      </w:r>
      <w:r>
        <w:tab/>
        <w:t>870</w:t>
      </w:r>
    </w:p>
    <w:p w14:paraId="2B178C2E" w14:textId="77777777" w:rsidR="00B96A56" w:rsidRDefault="00B96A56">
      <w:pPr>
        <w:pStyle w:val="TOC4"/>
        <w:rPr>
          <w:rFonts w:asciiTheme="minorHAnsi" w:eastAsiaTheme="minorEastAsia" w:hAnsiTheme="minorHAnsi" w:cstheme="minorBidi"/>
          <w:sz w:val="22"/>
          <w:szCs w:val="22"/>
        </w:rPr>
      </w:pPr>
      <w:r w:rsidRPr="00B96A56">
        <w:t>A.5.1.4.2</w:t>
      </w:r>
      <w:r w:rsidRPr="00B96A56">
        <w:rPr>
          <w:rFonts w:asciiTheme="minorHAnsi" w:eastAsiaTheme="minorEastAsia" w:hAnsiTheme="minorHAnsi" w:cstheme="minorBidi"/>
          <w:sz w:val="22"/>
          <w:szCs w:val="22"/>
        </w:rPr>
        <w:tab/>
      </w:r>
      <w:r w:rsidRPr="009A6500">
        <w:rPr>
          <w:snapToGrid w:val="0"/>
        </w:rPr>
        <w:t>Test Requirements</w:t>
      </w:r>
      <w:r>
        <w:tab/>
        <w:t>872</w:t>
      </w:r>
    </w:p>
    <w:p w14:paraId="4169826C" w14:textId="77777777" w:rsidR="00B96A56" w:rsidRDefault="00B96A56">
      <w:pPr>
        <w:pStyle w:val="TOC3"/>
        <w:rPr>
          <w:rFonts w:asciiTheme="minorHAnsi" w:eastAsiaTheme="minorEastAsia" w:hAnsiTheme="minorHAnsi" w:cstheme="minorBidi"/>
          <w:sz w:val="22"/>
          <w:szCs w:val="22"/>
        </w:rPr>
      </w:pPr>
      <w:r w:rsidRPr="00B96A56">
        <w:t>A.5.1.5</w:t>
      </w:r>
      <w:r w:rsidRPr="00B96A56">
        <w:rPr>
          <w:rFonts w:asciiTheme="minorHAnsi" w:eastAsiaTheme="minorEastAsia" w:hAnsiTheme="minorHAnsi"/>
          <w:sz w:val="22"/>
          <w:szCs w:val="22"/>
        </w:rPr>
        <w:tab/>
      </w:r>
      <w:r>
        <w:t>E-UTRAN FDD – FDD Inter frequency handover: unknown target cell</w:t>
      </w:r>
      <w:r>
        <w:tab/>
        <w:t>872</w:t>
      </w:r>
    </w:p>
    <w:p w14:paraId="07BD4E8B" w14:textId="77777777" w:rsidR="00B96A56" w:rsidRDefault="00B96A56">
      <w:pPr>
        <w:pStyle w:val="TOC4"/>
        <w:rPr>
          <w:rFonts w:asciiTheme="minorHAnsi" w:eastAsiaTheme="minorEastAsia" w:hAnsiTheme="minorHAnsi" w:cstheme="minorBidi"/>
          <w:sz w:val="22"/>
          <w:szCs w:val="22"/>
        </w:rPr>
      </w:pPr>
      <w:r w:rsidRPr="00B96A56">
        <w:t>A.5.1.5.1</w:t>
      </w:r>
      <w:r w:rsidRPr="00B96A56">
        <w:rPr>
          <w:rFonts w:asciiTheme="minorHAnsi" w:eastAsiaTheme="minorEastAsia" w:hAnsiTheme="minorHAnsi" w:cstheme="minorBidi"/>
          <w:sz w:val="22"/>
          <w:szCs w:val="22"/>
        </w:rPr>
        <w:tab/>
      </w:r>
      <w:r w:rsidRPr="009A6500">
        <w:rPr>
          <w:snapToGrid w:val="0"/>
        </w:rPr>
        <w:t>Test Purpose and Environment</w:t>
      </w:r>
      <w:r>
        <w:tab/>
        <w:t>872</w:t>
      </w:r>
    </w:p>
    <w:p w14:paraId="047ACDCB" w14:textId="77777777" w:rsidR="00B96A56" w:rsidRDefault="00B96A56">
      <w:pPr>
        <w:pStyle w:val="TOC4"/>
        <w:rPr>
          <w:rFonts w:asciiTheme="minorHAnsi" w:eastAsiaTheme="minorEastAsia" w:hAnsiTheme="minorHAnsi" w:cstheme="minorBidi"/>
          <w:sz w:val="22"/>
          <w:szCs w:val="22"/>
        </w:rPr>
      </w:pPr>
      <w:r w:rsidRPr="00B96A56">
        <w:t>A.5.1.5.2</w:t>
      </w:r>
      <w:r w:rsidRPr="00B96A56">
        <w:rPr>
          <w:rFonts w:asciiTheme="minorHAnsi" w:eastAsiaTheme="minorEastAsia" w:hAnsiTheme="minorHAnsi" w:cstheme="minorBidi"/>
          <w:sz w:val="22"/>
          <w:szCs w:val="22"/>
        </w:rPr>
        <w:tab/>
      </w:r>
      <w:r w:rsidRPr="009A6500">
        <w:rPr>
          <w:snapToGrid w:val="0"/>
        </w:rPr>
        <w:t>Test Requirements</w:t>
      </w:r>
      <w:r>
        <w:tab/>
        <w:t>874</w:t>
      </w:r>
    </w:p>
    <w:p w14:paraId="7635870F" w14:textId="77777777" w:rsidR="00B96A56" w:rsidRDefault="00B96A5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7E8B51FE" w14:textId="77777777" w:rsidR="00B96A56" w:rsidRDefault="00B96A5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41D56DBE" w14:textId="77777777" w:rsidR="00B96A56" w:rsidRDefault="00B96A56">
      <w:pPr>
        <w:pStyle w:val="TOC4"/>
        <w:rPr>
          <w:rFonts w:asciiTheme="minorHAnsi" w:eastAsiaTheme="minorEastAsia" w:hAnsiTheme="minorHAnsi" w:cstheme="minorBidi"/>
          <w:sz w:val="22"/>
          <w:szCs w:val="22"/>
        </w:rPr>
      </w:pPr>
      <w:r w:rsidRPr="00B96A56">
        <w:t>A.5.1.6.2</w:t>
      </w:r>
      <w:r w:rsidRPr="00B96A56">
        <w:rPr>
          <w:rFonts w:asciiTheme="minorHAnsi" w:eastAsiaTheme="minorEastAsia" w:hAnsiTheme="minorHAnsi" w:cstheme="minorBidi"/>
          <w:sz w:val="22"/>
          <w:szCs w:val="22"/>
        </w:rPr>
        <w:tab/>
      </w:r>
      <w:r w:rsidRPr="009A6500">
        <w:rPr>
          <w:snapToGrid w:val="0"/>
        </w:rPr>
        <w:t>Test Requirements</w:t>
      </w:r>
      <w:r>
        <w:tab/>
        <w:t>876</w:t>
      </w:r>
    </w:p>
    <w:p w14:paraId="33DFDE3A" w14:textId="77777777" w:rsidR="00B96A56" w:rsidRDefault="00B96A56">
      <w:pPr>
        <w:pStyle w:val="TOC3"/>
        <w:rPr>
          <w:rFonts w:asciiTheme="minorHAnsi" w:eastAsiaTheme="minorEastAsia" w:hAnsiTheme="minorHAnsi" w:cstheme="minorBidi"/>
          <w:sz w:val="22"/>
          <w:szCs w:val="22"/>
        </w:rPr>
      </w:pPr>
      <w:r w:rsidRPr="00B96A56">
        <w:t>A.5.1.7</w:t>
      </w:r>
      <w:r w:rsidRPr="00B96A56">
        <w:rPr>
          <w:rFonts w:asciiTheme="minorHAnsi" w:eastAsiaTheme="minorEastAsia" w:hAnsiTheme="minorHAnsi"/>
          <w:sz w:val="22"/>
          <w:szCs w:val="22"/>
        </w:rPr>
        <w:tab/>
      </w:r>
      <w:r>
        <w:t>E-UTRAN FDD – TDD Inter frequency handover</w:t>
      </w:r>
      <w:r>
        <w:tab/>
        <w:t>876</w:t>
      </w:r>
    </w:p>
    <w:p w14:paraId="2E5D267F" w14:textId="77777777" w:rsidR="00B96A56" w:rsidRDefault="00B96A56">
      <w:pPr>
        <w:pStyle w:val="TOC4"/>
        <w:rPr>
          <w:rFonts w:asciiTheme="minorHAnsi" w:eastAsiaTheme="minorEastAsia" w:hAnsiTheme="minorHAnsi" w:cstheme="minorBidi"/>
          <w:sz w:val="22"/>
          <w:szCs w:val="22"/>
        </w:rPr>
      </w:pPr>
      <w:r w:rsidRPr="00B96A56">
        <w:t>A.5.1.7.1</w:t>
      </w:r>
      <w:r w:rsidRPr="00B96A56">
        <w:rPr>
          <w:rFonts w:asciiTheme="minorHAnsi" w:eastAsiaTheme="minorEastAsia" w:hAnsiTheme="minorHAnsi" w:cstheme="minorBidi"/>
          <w:sz w:val="22"/>
          <w:szCs w:val="22"/>
        </w:rPr>
        <w:tab/>
      </w:r>
      <w:r w:rsidRPr="009A6500">
        <w:rPr>
          <w:snapToGrid w:val="0"/>
        </w:rPr>
        <w:t>Test Purpose and Environment</w:t>
      </w:r>
      <w:r>
        <w:tab/>
        <w:t>876</w:t>
      </w:r>
    </w:p>
    <w:p w14:paraId="469A9E4B" w14:textId="77777777" w:rsidR="00B96A56" w:rsidRDefault="00B96A56">
      <w:pPr>
        <w:pStyle w:val="TOC4"/>
        <w:rPr>
          <w:rFonts w:asciiTheme="minorHAnsi" w:eastAsiaTheme="minorEastAsia" w:hAnsiTheme="minorHAnsi" w:cstheme="minorBidi"/>
          <w:sz w:val="22"/>
          <w:szCs w:val="22"/>
        </w:rPr>
      </w:pPr>
      <w:r w:rsidRPr="00B96A56">
        <w:t>A.5.1.7.2</w:t>
      </w:r>
      <w:r w:rsidRPr="00B96A56">
        <w:rPr>
          <w:rFonts w:asciiTheme="minorHAnsi" w:eastAsiaTheme="minorEastAsia" w:hAnsiTheme="minorHAnsi" w:cstheme="minorBidi"/>
          <w:sz w:val="22"/>
          <w:szCs w:val="22"/>
        </w:rPr>
        <w:tab/>
      </w:r>
      <w:r w:rsidRPr="009A6500">
        <w:rPr>
          <w:snapToGrid w:val="0"/>
        </w:rPr>
        <w:t>Test Requirements</w:t>
      </w:r>
      <w:r>
        <w:tab/>
        <w:t>879</w:t>
      </w:r>
    </w:p>
    <w:p w14:paraId="34B77A04" w14:textId="77777777" w:rsidR="00B96A56" w:rsidRDefault="00B96A56">
      <w:pPr>
        <w:pStyle w:val="TOC3"/>
        <w:rPr>
          <w:rFonts w:asciiTheme="minorHAnsi" w:eastAsiaTheme="minorEastAsia" w:hAnsiTheme="minorHAnsi" w:cstheme="minorBidi"/>
          <w:sz w:val="22"/>
          <w:szCs w:val="22"/>
        </w:rPr>
      </w:pPr>
      <w:r w:rsidRPr="00B96A56">
        <w:t>A.5.1.8</w:t>
      </w:r>
      <w:r w:rsidRPr="00B96A56">
        <w:rPr>
          <w:rFonts w:asciiTheme="minorHAnsi" w:eastAsiaTheme="minorEastAsia" w:hAnsiTheme="minorHAnsi"/>
          <w:sz w:val="22"/>
          <w:szCs w:val="22"/>
        </w:rPr>
        <w:tab/>
      </w:r>
      <w:r>
        <w:t>E-UTRAN TDD – FDD Inter frequency handover</w:t>
      </w:r>
      <w:r>
        <w:tab/>
        <w:t>879</w:t>
      </w:r>
    </w:p>
    <w:p w14:paraId="7DD0ABF7" w14:textId="77777777" w:rsidR="00B96A56" w:rsidRDefault="00B96A56">
      <w:pPr>
        <w:pStyle w:val="TOC4"/>
        <w:rPr>
          <w:rFonts w:asciiTheme="minorHAnsi" w:eastAsiaTheme="minorEastAsia" w:hAnsiTheme="minorHAnsi" w:cstheme="minorBidi"/>
          <w:sz w:val="22"/>
          <w:szCs w:val="22"/>
        </w:rPr>
      </w:pPr>
      <w:r w:rsidRPr="00B96A56">
        <w:t>A.5.1.8.1</w:t>
      </w:r>
      <w:r w:rsidRPr="00B96A56">
        <w:rPr>
          <w:rFonts w:asciiTheme="minorHAnsi" w:eastAsiaTheme="minorEastAsia" w:hAnsiTheme="minorHAnsi" w:cstheme="minorBidi"/>
          <w:sz w:val="22"/>
          <w:szCs w:val="22"/>
        </w:rPr>
        <w:tab/>
      </w:r>
      <w:r w:rsidRPr="009A6500">
        <w:rPr>
          <w:snapToGrid w:val="0"/>
        </w:rPr>
        <w:t>Test Purpose and Environment</w:t>
      </w:r>
      <w:r>
        <w:tab/>
        <w:t>879</w:t>
      </w:r>
    </w:p>
    <w:p w14:paraId="49620BA1" w14:textId="77777777" w:rsidR="00B96A56" w:rsidRDefault="00B96A56">
      <w:pPr>
        <w:pStyle w:val="TOC4"/>
        <w:rPr>
          <w:rFonts w:asciiTheme="minorHAnsi" w:eastAsiaTheme="minorEastAsia" w:hAnsiTheme="minorHAnsi" w:cstheme="minorBidi"/>
          <w:sz w:val="22"/>
          <w:szCs w:val="22"/>
        </w:rPr>
      </w:pPr>
      <w:r w:rsidRPr="00B96A56">
        <w:t>A.5.1.8.2</w:t>
      </w:r>
      <w:r w:rsidRPr="00B96A56">
        <w:rPr>
          <w:rFonts w:asciiTheme="minorHAnsi" w:eastAsiaTheme="minorEastAsia" w:hAnsiTheme="minorHAnsi" w:cstheme="minorBidi"/>
          <w:sz w:val="22"/>
          <w:szCs w:val="22"/>
        </w:rPr>
        <w:tab/>
      </w:r>
      <w:r w:rsidRPr="009A6500">
        <w:rPr>
          <w:snapToGrid w:val="0"/>
        </w:rPr>
        <w:t>Test Requirements</w:t>
      </w:r>
      <w:r>
        <w:tab/>
        <w:t>882</w:t>
      </w:r>
    </w:p>
    <w:p w14:paraId="516504B7" w14:textId="77777777" w:rsidR="00B96A56" w:rsidRDefault="00B96A56">
      <w:pPr>
        <w:pStyle w:val="TOC3"/>
        <w:rPr>
          <w:rFonts w:asciiTheme="minorHAnsi" w:eastAsiaTheme="minorEastAsia" w:hAnsiTheme="minorHAnsi" w:cstheme="minorBidi"/>
          <w:sz w:val="22"/>
          <w:szCs w:val="22"/>
        </w:rPr>
      </w:pPr>
      <w:r w:rsidRPr="00B96A56">
        <w:t>A.5.1.9</w:t>
      </w:r>
      <w:r w:rsidRPr="00B96A56">
        <w:rPr>
          <w:rFonts w:asciiTheme="minorHAnsi" w:eastAsiaTheme="minorEastAsia" w:hAnsiTheme="minorHAnsi" w:cstheme="minorBidi"/>
          <w:sz w:val="22"/>
          <w:szCs w:val="22"/>
        </w:rPr>
        <w:tab/>
      </w:r>
      <w:r>
        <w:t>E-UTRAN FDD - FDD Intra frequency handover for 5MHz bandwidth</w:t>
      </w:r>
      <w:r>
        <w:tab/>
        <w:t>882</w:t>
      </w:r>
    </w:p>
    <w:p w14:paraId="2B72C988" w14:textId="77777777" w:rsidR="00B96A56" w:rsidRDefault="00B96A56">
      <w:pPr>
        <w:pStyle w:val="TOC4"/>
        <w:rPr>
          <w:rFonts w:asciiTheme="minorHAnsi" w:eastAsiaTheme="minorEastAsia" w:hAnsiTheme="minorHAnsi" w:cstheme="minorBidi"/>
          <w:sz w:val="22"/>
          <w:szCs w:val="22"/>
        </w:rPr>
      </w:pPr>
      <w:r w:rsidRPr="00B96A56">
        <w:t>A.5.1.9.1</w:t>
      </w:r>
      <w:r w:rsidRPr="00B96A56">
        <w:rPr>
          <w:rFonts w:asciiTheme="minorHAnsi" w:eastAsiaTheme="minorEastAsia" w:hAnsiTheme="minorHAnsi" w:cstheme="minorBidi"/>
          <w:sz w:val="22"/>
          <w:szCs w:val="22"/>
        </w:rPr>
        <w:tab/>
      </w:r>
      <w:r w:rsidRPr="009A6500">
        <w:rPr>
          <w:snapToGrid w:val="0"/>
        </w:rPr>
        <w:t>Test Purpose and Environment</w:t>
      </w:r>
      <w:r>
        <w:tab/>
        <w:t>882</w:t>
      </w:r>
    </w:p>
    <w:p w14:paraId="6DAA3335" w14:textId="77777777" w:rsidR="00B96A56" w:rsidRDefault="00B96A56">
      <w:pPr>
        <w:pStyle w:val="TOC4"/>
        <w:rPr>
          <w:rFonts w:asciiTheme="minorHAnsi" w:eastAsiaTheme="minorEastAsia" w:hAnsiTheme="minorHAnsi" w:cstheme="minorBidi"/>
          <w:sz w:val="22"/>
          <w:szCs w:val="22"/>
        </w:rPr>
      </w:pPr>
      <w:r w:rsidRPr="00B96A56">
        <w:t>A.5.1.9.2</w:t>
      </w:r>
      <w:r w:rsidRPr="00B96A56">
        <w:rPr>
          <w:rFonts w:asciiTheme="minorHAnsi" w:eastAsiaTheme="minorEastAsia" w:hAnsiTheme="minorHAnsi" w:cstheme="minorBidi"/>
          <w:sz w:val="22"/>
          <w:szCs w:val="22"/>
        </w:rPr>
        <w:tab/>
      </w:r>
      <w:r w:rsidRPr="009A6500">
        <w:rPr>
          <w:snapToGrid w:val="0"/>
        </w:rPr>
        <w:t>Test Requirements</w:t>
      </w:r>
      <w:r>
        <w:tab/>
        <w:t>883</w:t>
      </w:r>
    </w:p>
    <w:p w14:paraId="357B5910" w14:textId="77777777" w:rsidR="00B96A56" w:rsidRDefault="00B96A56">
      <w:pPr>
        <w:pStyle w:val="TOC3"/>
        <w:rPr>
          <w:rFonts w:asciiTheme="minorHAnsi" w:eastAsiaTheme="minorEastAsia" w:hAnsiTheme="minorHAnsi" w:cstheme="minorBidi"/>
          <w:sz w:val="22"/>
          <w:szCs w:val="22"/>
        </w:rPr>
      </w:pPr>
      <w:r w:rsidRPr="00B96A56">
        <w:t>A.5.1.10</w:t>
      </w:r>
      <w:r w:rsidRPr="00B96A56">
        <w:rPr>
          <w:rFonts w:asciiTheme="minorHAnsi" w:eastAsiaTheme="minorEastAsia" w:hAnsiTheme="minorHAnsi" w:cstheme="minorBidi"/>
          <w:sz w:val="22"/>
          <w:szCs w:val="22"/>
        </w:rPr>
        <w:tab/>
      </w:r>
      <w:r>
        <w:t>E-UTRAN FDD - FDD Intra frequency handover for UE category 0</w:t>
      </w:r>
      <w:r>
        <w:tab/>
        <w:t>883</w:t>
      </w:r>
    </w:p>
    <w:p w14:paraId="5814885D" w14:textId="77777777" w:rsidR="00B96A56" w:rsidRDefault="00B96A56">
      <w:pPr>
        <w:pStyle w:val="TOC4"/>
        <w:rPr>
          <w:rFonts w:asciiTheme="minorHAnsi" w:eastAsiaTheme="minorEastAsia" w:hAnsiTheme="minorHAnsi" w:cstheme="minorBidi"/>
          <w:sz w:val="22"/>
          <w:szCs w:val="22"/>
        </w:rPr>
      </w:pPr>
      <w:r w:rsidRPr="00B96A56">
        <w:t>A.5.1.10.1</w:t>
      </w:r>
      <w:r w:rsidRPr="00B96A56">
        <w:rPr>
          <w:rFonts w:asciiTheme="minorHAnsi" w:eastAsiaTheme="minorEastAsia" w:hAnsiTheme="minorHAnsi" w:cstheme="minorBidi"/>
          <w:sz w:val="22"/>
          <w:szCs w:val="22"/>
        </w:rPr>
        <w:tab/>
      </w:r>
      <w:r w:rsidRPr="009A6500">
        <w:rPr>
          <w:snapToGrid w:val="0"/>
        </w:rPr>
        <w:t>Test Purpose and Environment</w:t>
      </w:r>
      <w:r>
        <w:tab/>
        <w:t>883</w:t>
      </w:r>
    </w:p>
    <w:p w14:paraId="26C0318D" w14:textId="77777777" w:rsidR="00B96A56" w:rsidRDefault="00B96A56">
      <w:pPr>
        <w:pStyle w:val="TOC4"/>
        <w:rPr>
          <w:rFonts w:asciiTheme="minorHAnsi" w:eastAsiaTheme="minorEastAsia" w:hAnsiTheme="minorHAnsi" w:cstheme="minorBidi"/>
          <w:sz w:val="22"/>
          <w:szCs w:val="22"/>
        </w:rPr>
      </w:pPr>
      <w:r w:rsidRPr="00B96A56">
        <w:lastRenderedPageBreak/>
        <w:t>A.5.1.10.2</w:t>
      </w:r>
      <w:r w:rsidRPr="00B96A56">
        <w:rPr>
          <w:rFonts w:asciiTheme="minorHAnsi" w:eastAsiaTheme="minorEastAsia" w:hAnsiTheme="minorHAnsi" w:cstheme="minorBidi"/>
          <w:sz w:val="22"/>
          <w:szCs w:val="22"/>
        </w:rPr>
        <w:tab/>
      </w:r>
      <w:r w:rsidRPr="009A6500">
        <w:rPr>
          <w:snapToGrid w:val="0"/>
        </w:rPr>
        <w:t>Test Requirements</w:t>
      </w:r>
      <w:r>
        <w:tab/>
        <w:t>885</w:t>
      </w:r>
    </w:p>
    <w:p w14:paraId="3639B8ED" w14:textId="77777777" w:rsidR="00B96A56" w:rsidRDefault="00B96A56">
      <w:pPr>
        <w:pStyle w:val="TOC3"/>
        <w:rPr>
          <w:rFonts w:asciiTheme="minorHAnsi" w:eastAsiaTheme="minorEastAsia" w:hAnsiTheme="minorHAnsi" w:cstheme="minorBidi"/>
          <w:sz w:val="22"/>
          <w:szCs w:val="22"/>
        </w:rPr>
      </w:pPr>
      <w:r w:rsidRPr="00B96A56">
        <w:t>A.5.1.11</w:t>
      </w:r>
      <w:r w:rsidRPr="00B96A56">
        <w:rPr>
          <w:rFonts w:asciiTheme="minorHAnsi" w:eastAsiaTheme="minorEastAsia" w:hAnsiTheme="minorHAnsi" w:cstheme="minorBidi"/>
          <w:sz w:val="22"/>
          <w:szCs w:val="22"/>
        </w:rPr>
        <w:tab/>
      </w:r>
      <w:r>
        <w:t>E-UTRAN HD - FDD Intra frequency handover for UE category 0</w:t>
      </w:r>
      <w:r>
        <w:tab/>
        <w:t>885</w:t>
      </w:r>
    </w:p>
    <w:p w14:paraId="5F78399B" w14:textId="77777777" w:rsidR="00B96A56" w:rsidRDefault="00B96A56">
      <w:pPr>
        <w:pStyle w:val="TOC4"/>
        <w:rPr>
          <w:rFonts w:asciiTheme="minorHAnsi" w:eastAsiaTheme="minorEastAsia" w:hAnsiTheme="minorHAnsi" w:cstheme="minorBidi"/>
          <w:sz w:val="22"/>
          <w:szCs w:val="22"/>
        </w:rPr>
      </w:pPr>
      <w:r w:rsidRPr="00B96A56">
        <w:t>A.5.1.11.1</w:t>
      </w:r>
      <w:r w:rsidRPr="00B96A56">
        <w:rPr>
          <w:rFonts w:asciiTheme="minorHAnsi" w:eastAsiaTheme="minorEastAsia" w:hAnsiTheme="minorHAnsi" w:cstheme="minorBidi"/>
          <w:sz w:val="22"/>
          <w:szCs w:val="22"/>
        </w:rPr>
        <w:tab/>
      </w:r>
      <w:r w:rsidRPr="009A6500">
        <w:rPr>
          <w:snapToGrid w:val="0"/>
        </w:rPr>
        <w:t>Test Purpose and Environment</w:t>
      </w:r>
      <w:r>
        <w:tab/>
        <w:t>885</w:t>
      </w:r>
    </w:p>
    <w:p w14:paraId="2246E386" w14:textId="77777777" w:rsidR="00B96A56" w:rsidRDefault="00B96A56">
      <w:pPr>
        <w:pStyle w:val="TOC4"/>
        <w:rPr>
          <w:rFonts w:asciiTheme="minorHAnsi" w:eastAsiaTheme="minorEastAsia" w:hAnsiTheme="minorHAnsi" w:cstheme="minorBidi"/>
          <w:sz w:val="22"/>
          <w:szCs w:val="22"/>
        </w:rPr>
      </w:pPr>
      <w:r w:rsidRPr="00B96A56">
        <w:t>A.5.1.11.2</w:t>
      </w:r>
      <w:r w:rsidRPr="00B96A56">
        <w:rPr>
          <w:rFonts w:asciiTheme="minorHAnsi" w:eastAsiaTheme="minorEastAsia" w:hAnsiTheme="minorHAnsi" w:cstheme="minorBidi"/>
          <w:sz w:val="22"/>
          <w:szCs w:val="22"/>
        </w:rPr>
        <w:tab/>
      </w:r>
      <w:r w:rsidRPr="009A6500">
        <w:rPr>
          <w:snapToGrid w:val="0"/>
        </w:rPr>
        <w:t>Test Requirements</w:t>
      </w:r>
      <w:r>
        <w:tab/>
        <w:t>887</w:t>
      </w:r>
    </w:p>
    <w:p w14:paraId="14935AF5" w14:textId="77777777" w:rsidR="00B96A56" w:rsidRDefault="00B96A56">
      <w:pPr>
        <w:pStyle w:val="TOC3"/>
        <w:rPr>
          <w:rFonts w:asciiTheme="minorHAnsi" w:eastAsiaTheme="minorEastAsia" w:hAnsiTheme="minorHAnsi" w:cstheme="minorBidi"/>
          <w:sz w:val="22"/>
          <w:szCs w:val="22"/>
        </w:rPr>
      </w:pPr>
      <w:r w:rsidRPr="00B96A56">
        <w:t>A.5.1.12</w:t>
      </w:r>
      <w:r w:rsidRPr="00B96A56">
        <w:rPr>
          <w:rFonts w:asciiTheme="minorHAnsi" w:eastAsiaTheme="minorEastAsia" w:hAnsiTheme="minorHAnsi"/>
          <w:sz w:val="22"/>
          <w:szCs w:val="22"/>
        </w:rPr>
        <w:tab/>
      </w:r>
      <w:r>
        <w:t>E-UTRAN TDD - TDD Intra frequency handover for UE category 0</w:t>
      </w:r>
      <w:r>
        <w:tab/>
        <w:t>887</w:t>
      </w:r>
    </w:p>
    <w:p w14:paraId="74152338" w14:textId="77777777" w:rsidR="00B96A56" w:rsidRDefault="00B96A56">
      <w:pPr>
        <w:pStyle w:val="TOC4"/>
        <w:rPr>
          <w:rFonts w:asciiTheme="minorHAnsi" w:eastAsiaTheme="minorEastAsia" w:hAnsiTheme="minorHAnsi" w:cstheme="minorBidi"/>
          <w:sz w:val="22"/>
          <w:szCs w:val="22"/>
        </w:rPr>
      </w:pPr>
      <w:r w:rsidRPr="00B96A56">
        <w:t>A.5.1.12.1</w:t>
      </w:r>
      <w:r w:rsidRPr="00B96A56">
        <w:rPr>
          <w:rFonts w:asciiTheme="minorHAnsi" w:eastAsiaTheme="minorEastAsia" w:hAnsiTheme="minorHAnsi" w:cstheme="minorBidi"/>
          <w:sz w:val="22"/>
          <w:szCs w:val="22"/>
        </w:rPr>
        <w:tab/>
      </w:r>
      <w:r w:rsidRPr="009A6500">
        <w:rPr>
          <w:snapToGrid w:val="0"/>
        </w:rPr>
        <w:t>Test Purpose and Environment</w:t>
      </w:r>
      <w:r>
        <w:tab/>
        <w:t>887</w:t>
      </w:r>
    </w:p>
    <w:p w14:paraId="69F520B7" w14:textId="77777777" w:rsidR="00B96A56" w:rsidRDefault="00B96A56">
      <w:pPr>
        <w:pStyle w:val="TOC4"/>
        <w:rPr>
          <w:rFonts w:asciiTheme="minorHAnsi" w:eastAsiaTheme="minorEastAsia" w:hAnsiTheme="minorHAnsi" w:cstheme="minorBidi"/>
          <w:sz w:val="22"/>
          <w:szCs w:val="22"/>
        </w:rPr>
      </w:pPr>
      <w:r w:rsidRPr="00B96A56">
        <w:t>A.5.1.12.2</w:t>
      </w:r>
      <w:r w:rsidRPr="00B96A56">
        <w:rPr>
          <w:rFonts w:asciiTheme="minorHAnsi" w:eastAsiaTheme="minorEastAsia" w:hAnsiTheme="minorHAnsi" w:cstheme="minorBidi"/>
          <w:sz w:val="22"/>
          <w:szCs w:val="22"/>
        </w:rPr>
        <w:tab/>
      </w:r>
      <w:r w:rsidRPr="009A6500">
        <w:rPr>
          <w:snapToGrid w:val="0"/>
        </w:rPr>
        <w:t>Test Requirements</w:t>
      </w:r>
      <w:r>
        <w:tab/>
        <w:t>889</w:t>
      </w:r>
    </w:p>
    <w:p w14:paraId="7BF4F29B" w14:textId="77777777" w:rsidR="00B96A56" w:rsidRDefault="00B96A56">
      <w:pPr>
        <w:pStyle w:val="TOC3"/>
        <w:rPr>
          <w:rFonts w:asciiTheme="minorHAnsi" w:eastAsiaTheme="minorEastAsia" w:hAnsiTheme="minorHAnsi" w:cstheme="minorBidi"/>
          <w:sz w:val="22"/>
          <w:szCs w:val="22"/>
        </w:rPr>
      </w:pPr>
      <w:r w:rsidRPr="00B96A56">
        <w:t>A.5.1.13</w:t>
      </w:r>
      <w:r w:rsidRPr="00B96A56">
        <w:rPr>
          <w:rFonts w:asciiTheme="minorHAnsi" w:eastAsiaTheme="minorEastAsia" w:hAnsiTheme="minorHAnsi" w:cstheme="minorBidi"/>
          <w:sz w:val="22"/>
          <w:szCs w:val="22"/>
        </w:rPr>
        <w:tab/>
      </w:r>
      <w:r>
        <w:t>E-UTRAN FDD-FDD Intra frequency handover for Cat-M1 UEs in CEModeA</w:t>
      </w:r>
      <w:r>
        <w:tab/>
        <w:t>889</w:t>
      </w:r>
    </w:p>
    <w:p w14:paraId="7F0C143F" w14:textId="77777777" w:rsidR="00B96A56" w:rsidRDefault="00B96A56">
      <w:pPr>
        <w:pStyle w:val="TOC4"/>
        <w:rPr>
          <w:rFonts w:asciiTheme="minorHAnsi" w:eastAsiaTheme="minorEastAsia" w:hAnsiTheme="minorHAnsi" w:cstheme="minorBidi"/>
          <w:sz w:val="22"/>
          <w:szCs w:val="22"/>
        </w:rPr>
      </w:pPr>
      <w:r w:rsidRPr="00B96A56">
        <w:t>A.5.1.13.1</w:t>
      </w:r>
      <w:r w:rsidRPr="00B96A56">
        <w:rPr>
          <w:rFonts w:asciiTheme="minorHAnsi" w:eastAsiaTheme="minorEastAsia" w:hAnsiTheme="minorHAnsi" w:cstheme="minorBidi"/>
          <w:sz w:val="22"/>
          <w:szCs w:val="22"/>
        </w:rPr>
        <w:tab/>
      </w:r>
      <w:r w:rsidRPr="009A6500">
        <w:rPr>
          <w:snapToGrid w:val="0"/>
        </w:rPr>
        <w:t>Test Purpose and Environment</w:t>
      </w:r>
      <w:r>
        <w:tab/>
        <w:t>889</w:t>
      </w:r>
    </w:p>
    <w:p w14:paraId="0D71C37B" w14:textId="77777777" w:rsidR="00B96A56" w:rsidRDefault="00B96A56">
      <w:pPr>
        <w:pStyle w:val="TOC4"/>
        <w:rPr>
          <w:rFonts w:asciiTheme="minorHAnsi" w:eastAsiaTheme="minorEastAsia" w:hAnsiTheme="minorHAnsi" w:cstheme="minorBidi"/>
          <w:sz w:val="22"/>
          <w:szCs w:val="22"/>
        </w:rPr>
      </w:pPr>
      <w:r w:rsidRPr="00B96A56">
        <w:t>A.5.1.13.2</w:t>
      </w:r>
      <w:r w:rsidRPr="00B96A56">
        <w:rPr>
          <w:rFonts w:asciiTheme="minorHAnsi" w:eastAsiaTheme="minorEastAsia" w:hAnsiTheme="minorHAnsi" w:cstheme="minorBidi"/>
          <w:sz w:val="22"/>
          <w:szCs w:val="22"/>
        </w:rPr>
        <w:tab/>
      </w:r>
      <w:r w:rsidRPr="009A6500">
        <w:rPr>
          <w:snapToGrid w:val="0"/>
        </w:rPr>
        <w:t>Test Requirements</w:t>
      </w:r>
      <w:r>
        <w:tab/>
        <w:t>891</w:t>
      </w:r>
    </w:p>
    <w:p w14:paraId="6064EC45" w14:textId="77777777" w:rsidR="00B96A56" w:rsidRDefault="00B96A56">
      <w:pPr>
        <w:pStyle w:val="TOC3"/>
        <w:rPr>
          <w:rFonts w:asciiTheme="minorHAnsi" w:eastAsiaTheme="minorEastAsia" w:hAnsiTheme="minorHAnsi" w:cstheme="minorBidi"/>
          <w:sz w:val="22"/>
          <w:szCs w:val="22"/>
        </w:rPr>
      </w:pPr>
      <w:r w:rsidRPr="00B96A56">
        <w:t>A.5.1.14</w:t>
      </w:r>
      <w:r w:rsidRPr="00B96A56">
        <w:rPr>
          <w:rFonts w:asciiTheme="minorHAnsi" w:eastAsiaTheme="minorEastAsia" w:hAnsiTheme="minorHAnsi" w:cstheme="minorBidi"/>
          <w:sz w:val="22"/>
          <w:szCs w:val="22"/>
        </w:rPr>
        <w:tab/>
      </w:r>
      <w:r>
        <w:t>E-UTRAN HD-FDD Intra frequency handover for Cat-M1 UEs in CEModeA</w:t>
      </w:r>
      <w:r>
        <w:tab/>
        <w:t>892</w:t>
      </w:r>
    </w:p>
    <w:p w14:paraId="1AC901D0" w14:textId="77777777" w:rsidR="00B96A56" w:rsidRDefault="00B96A56">
      <w:pPr>
        <w:pStyle w:val="TOC4"/>
        <w:rPr>
          <w:rFonts w:asciiTheme="minorHAnsi" w:eastAsiaTheme="minorEastAsia" w:hAnsiTheme="minorHAnsi" w:cstheme="minorBidi"/>
          <w:sz w:val="22"/>
          <w:szCs w:val="22"/>
        </w:rPr>
      </w:pPr>
      <w:r w:rsidRPr="00B96A56">
        <w:t>A.5.1.14.1</w:t>
      </w:r>
      <w:r w:rsidRPr="00B96A56">
        <w:rPr>
          <w:rFonts w:asciiTheme="minorHAnsi" w:eastAsiaTheme="minorEastAsia" w:hAnsiTheme="minorHAnsi" w:cstheme="minorBidi"/>
          <w:sz w:val="22"/>
          <w:szCs w:val="22"/>
        </w:rPr>
        <w:tab/>
      </w:r>
      <w:r w:rsidRPr="009A6500">
        <w:rPr>
          <w:snapToGrid w:val="0"/>
        </w:rPr>
        <w:t>Test Purpose and Environment</w:t>
      </w:r>
      <w:r>
        <w:tab/>
        <w:t>892</w:t>
      </w:r>
    </w:p>
    <w:p w14:paraId="2C574DDF" w14:textId="77777777" w:rsidR="00B96A56" w:rsidRDefault="00B96A56">
      <w:pPr>
        <w:pStyle w:val="TOC4"/>
        <w:rPr>
          <w:rFonts w:asciiTheme="minorHAnsi" w:eastAsiaTheme="minorEastAsia" w:hAnsiTheme="minorHAnsi" w:cstheme="minorBidi"/>
          <w:sz w:val="22"/>
          <w:szCs w:val="22"/>
        </w:rPr>
      </w:pPr>
      <w:r w:rsidRPr="00B96A56">
        <w:t>A.5.1.14.2</w:t>
      </w:r>
      <w:r w:rsidRPr="00B96A56">
        <w:rPr>
          <w:rFonts w:asciiTheme="minorHAnsi" w:eastAsiaTheme="minorEastAsia" w:hAnsiTheme="minorHAnsi" w:cstheme="minorBidi"/>
          <w:sz w:val="22"/>
          <w:szCs w:val="22"/>
        </w:rPr>
        <w:tab/>
      </w:r>
      <w:r w:rsidRPr="009A6500">
        <w:rPr>
          <w:snapToGrid w:val="0"/>
        </w:rPr>
        <w:t>Test Requirements</w:t>
      </w:r>
      <w:r>
        <w:tab/>
        <w:t>893</w:t>
      </w:r>
    </w:p>
    <w:p w14:paraId="2C533E87" w14:textId="77777777" w:rsidR="00B96A56" w:rsidRDefault="00B96A56">
      <w:pPr>
        <w:pStyle w:val="TOC3"/>
        <w:rPr>
          <w:rFonts w:asciiTheme="minorHAnsi" w:eastAsiaTheme="minorEastAsia" w:hAnsiTheme="minorHAnsi" w:cstheme="minorBidi"/>
          <w:sz w:val="22"/>
          <w:szCs w:val="22"/>
        </w:rPr>
      </w:pPr>
      <w:r w:rsidRPr="00B96A56">
        <w:t>A.5.1.15</w:t>
      </w:r>
      <w:r w:rsidRPr="00B96A56">
        <w:rPr>
          <w:rFonts w:asciiTheme="minorHAnsi" w:eastAsiaTheme="minorEastAsia" w:hAnsiTheme="minorHAnsi"/>
          <w:sz w:val="22"/>
          <w:szCs w:val="22"/>
        </w:rPr>
        <w:tab/>
      </w:r>
      <w:r>
        <w:t>E-UTRAN TDD Intra frequency handover for Cat-M1 UEs in CEModeA</w:t>
      </w:r>
      <w:r>
        <w:tab/>
        <w:t>894</w:t>
      </w:r>
    </w:p>
    <w:p w14:paraId="109284B5" w14:textId="77777777" w:rsidR="00B96A56" w:rsidRDefault="00B96A56">
      <w:pPr>
        <w:pStyle w:val="TOC4"/>
        <w:rPr>
          <w:rFonts w:asciiTheme="minorHAnsi" w:eastAsiaTheme="minorEastAsia" w:hAnsiTheme="minorHAnsi" w:cstheme="minorBidi"/>
          <w:sz w:val="22"/>
          <w:szCs w:val="22"/>
        </w:rPr>
      </w:pPr>
      <w:r w:rsidRPr="00B96A56">
        <w:t>A.5.1.15.1</w:t>
      </w:r>
      <w:r w:rsidRPr="00B96A56">
        <w:rPr>
          <w:rFonts w:asciiTheme="minorHAnsi" w:eastAsiaTheme="minorEastAsia" w:hAnsiTheme="minorHAnsi" w:cstheme="minorBidi"/>
          <w:sz w:val="22"/>
          <w:szCs w:val="22"/>
        </w:rPr>
        <w:tab/>
      </w:r>
      <w:r w:rsidRPr="009A6500">
        <w:rPr>
          <w:snapToGrid w:val="0"/>
        </w:rPr>
        <w:t>Test Purpose and Environment</w:t>
      </w:r>
      <w:r>
        <w:tab/>
        <w:t>894</w:t>
      </w:r>
    </w:p>
    <w:p w14:paraId="5FF9C80D" w14:textId="77777777" w:rsidR="00B96A56" w:rsidRDefault="00B96A56">
      <w:pPr>
        <w:pStyle w:val="TOC4"/>
        <w:rPr>
          <w:rFonts w:asciiTheme="minorHAnsi" w:eastAsiaTheme="minorEastAsia" w:hAnsiTheme="minorHAnsi" w:cstheme="minorBidi"/>
          <w:sz w:val="22"/>
          <w:szCs w:val="22"/>
        </w:rPr>
      </w:pPr>
      <w:r w:rsidRPr="00B96A56">
        <w:t>A.5.1.15.2</w:t>
      </w:r>
      <w:r w:rsidRPr="00B96A56">
        <w:rPr>
          <w:rFonts w:asciiTheme="minorHAnsi" w:eastAsiaTheme="minorEastAsia" w:hAnsiTheme="minorHAnsi" w:cstheme="minorBidi"/>
          <w:sz w:val="22"/>
          <w:szCs w:val="22"/>
        </w:rPr>
        <w:tab/>
      </w:r>
      <w:r w:rsidRPr="009A6500">
        <w:rPr>
          <w:snapToGrid w:val="0"/>
        </w:rPr>
        <w:t>Test Requirements</w:t>
      </w:r>
      <w:r>
        <w:tab/>
        <w:t>895</w:t>
      </w:r>
    </w:p>
    <w:p w14:paraId="0C7C92B0" w14:textId="77777777" w:rsidR="00B96A56" w:rsidRDefault="00B96A56">
      <w:pPr>
        <w:pStyle w:val="TOC3"/>
        <w:rPr>
          <w:rFonts w:asciiTheme="minorHAnsi" w:eastAsiaTheme="minorEastAsia" w:hAnsiTheme="minorHAnsi" w:cstheme="minorBidi"/>
          <w:sz w:val="22"/>
          <w:szCs w:val="22"/>
        </w:rPr>
      </w:pPr>
      <w:r w:rsidRPr="00B96A56">
        <w:t>A.5.1.16</w:t>
      </w:r>
      <w:r w:rsidRPr="00B96A56">
        <w:rPr>
          <w:rFonts w:asciiTheme="minorHAnsi" w:eastAsiaTheme="minorEastAsia" w:hAnsiTheme="minorHAnsi" w:cstheme="minorBidi"/>
          <w:sz w:val="22"/>
          <w:szCs w:val="22"/>
        </w:rPr>
        <w:tab/>
      </w:r>
      <w:r>
        <w:t>E-UTRAN FDD-FDD Intra frequency handover for Cat-M1 UEs in CEModeB</w:t>
      </w:r>
      <w:r>
        <w:tab/>
        <w:t>896</w:t>
      </w:r>
    </w:p>
    <w:p w14:paraId="221415FF" w14:textId="77777777" w:rsidR="00B96A56" w:rsidRDefault="00B96A56">
      <w:pPr>
        <w:pStyle w:val="TOC4"/>
        <w:rPr>
          <w:rFonts w:asciiTheme="minorHAnsi" w:eastAsiaTheme="minorEastAsia" w:hAnsiTheme="minorHAnsi" w:cstheme="minorBidi"/>
          <w:sz w:val="22"/>
          <w:szCs w:val="22"/>
        </w:rPr>
      </w:pPr>
      <w:r w:rsidRPr="00B96A56">
        <w:t>A.5.1.16.1</w:t>
      </w:r>
      <w:r w:rsidRPr="00B96A56">
        <w:rPr>
          <w:rFonts w:asciiTheme="minorHAnsi" w:eastAsiaTheme="minorEastAsia" w:hAnsiTheme="minorHAnsi" w:cstheme="minorBidi"/>
          <w:sz w:val="22"/>
          <w:szCs w:val="22"/>
        </w:rPr>
        <w:tab/>
      </w:r>
      <w:r w:rsidRPr="009A6500">
        <w:rPr>
          <w:snapToGrid w:val="0"/>
        </w:rPr>
        <w:t>Test Purpose and Environment</w:t>
      </w:r>
      <w:r>
        <w:tab/>
        <w:t>896</w:t>
      </w:r>
    </w:p>
    <w:p w14:paraId="779CA9FB" w14:textId="77777777" w:rsidR="00B96A56" w:rsidRDefault="00B96A56">
      <w:pPr>
        <w:pStyle w:val="TOC4"/>
        <w:rPr>
          <w:rFonts w:asciiTheme="minorHAnsi" w:eastAsiaTheme="minorEastAsia" w:hAnsiTheme="minorHAnsi" w:cstheme="minorBidi"/>
          <w:sz w:val="22"/>
          <w:szCs w:val="22"/>
        </w:rPr>
      </w:pPr>
      <w:r w:rsidRPr="00B96A56">
        <w:t>A.5.1.16.2</w:t>
      </w:r>
      <w:r w:rsidRPr="00B96A56">
        <w:rPr>
          <w:rFonts w:asciiTheme="minorHAnsi" w:eastAsiaTheme="minorEastAsia" w:hAnsiTheme="minorHAnsi" w:cstheme="minorBidi"/>
          <w:sz w:val="22"/>
          <w:szCs w:val="22"/>
        </w:rPr>
        <w:tab/>
      </w:r>
      <w:r w:rsidRPr="009A6500">
        <w:rPr>
          <w:snapToGrid w:val="0"/>
        </w:rPr>
        <w:t>Test Requirements</w:t>
      </w:r>
      <w:r>
        <w:tab/>
        <w:t>897</w:t>
      </w:r>
    </w:p>
    <w:p w14:paraId="5031F3ED" w14:textId="77777777" w:rsidR="00B96A56" w:rsidRDefault="00B96A56">
      <w:pPr>
        <w:pStyle w:val="TOC3"/>
        <w:rPr>
          <w:rFonts w:asciiTheme="minorHAnsi" w:eastAsiaTheme="minorEastAsia" w:hAnsiTheme="minorHAnsi" w:cstheme="minorBidi"/>
          <w:sz w:val="22"/>
          <w:szCs w:val="22"/>
        </w:rPr>
      </w:pPr>
      <w:r w:rsidRPr="00B96A56">
        <w:t>A.5.1.17</w:t>
      </w:r>
      <w:r w:rsidRPr="00B96A56">
        <w:rPr>
          <w:rFonts w:asciiTheme="minorHAnsi" w:eastAsiaTheme="minorEastAsia" w:hAnsiTheme="minorHAnsi" w:cstheme="minorBidi"/>
          <w:sz w:val="22"/>
          <w:szCs w:val="22"/>
        </w:rPr>
        <w:tab/>
      </w:r>
      <w:r>
        <w:t>E-UTRAN HD-FDD Intra frequency handover for Cat-M1 UEs in CEModeB</w:t>
      </w:r>
      <w:r>
        <w:tab/>
        <w:t>898</w:t>
      </w:r>
    </w:p>
    <w:p w14:paraId="27679AC0" w14:textId="77777777" w:rsidR="00B96A56" w:rsidRDefault="00B96A56">
      <w:pPr>
        <w:pStyle w:val="TOC4"/>
        <w:rPr>
          <w:rFonts w:asciiTheme="minorHAnsi" w:eastAsiaTheme="minorEastAsia" w:hAnsiTheme="minorHAnsi" w:cstheme="minorBidi"/>
          <w:sz w:val="22"/>
          <w:szCs w:val="22"/>
        </w:rPr>
      </w:pPr>
      <w:r w:rsidRPr="00B96A56">
        <w:t>A.5.1.17.1</w:t>
      </w:r>
      <w:r w:rsidRPr="00B96A56">
        <w:rPr>
          <w:rFonts w:asciiTheme="minorHAnsi" w:eastAsiaTheme="minorEastAsia" w:hAnsiTheme="minorHAnsi" w:cstheme="minorBidi"/>
          <w:sz w:val="22"/>
          <w:szCs w:val="22"/>
        </w:rPr>
        <w:tab/>
      </w:r>
      <w:r w:rsidRPr="009A6500">
        <w:rPr>
          <w:snapToGrid w:val="0"/>
        </w:rPr>
        <w:t>Test Purpose and Environment</w:t>
      </w:r>
      <w:r>
        <w:tab/>
        <w:t>898</w:t>
      </w:r>
    </w:p>
    <w:p w14:paraId="4CA86E72" w14:textId="77777777" w:rsidR="00B96A56" w:rsidRDefault="00B96A56">
      <w:pPr>
        <w:pStyle w:val="TOC4"/>
        <w:rPr>
          <w:rFonts w:asciiTheme="minorHAnsi" w:eastAsiaTheme="minorEastAsia" w:hAnsiTheme="minorHAnsi" w:cstheme="minorBidi"/>
          <w:sz w:val="22"/>
          <w:szCs w:val="22"/>
        </w:rPr>
      </w:pPr>
      <w:r w:rsidRPr="00B96A56">
        <w:t>A.5.1.17.2</w:t>
      </w:r>
      <w:r w:rsidRPr="00B96A56">
        <w:rPr>
          <w:rFonts w:asciiTheme="minorHAnsi" w:eastAsiaTheme="minorEastAsia" w:hAnsiTheme="minorHAnsi" w:cstheme="minorBidi"/>
          <w:sz w:val="22"/>
          <w:szCs w:val="22"/>
        </w:rPr>
        <w:tab/>
      </w:r>
      <w:r w:rsidRPr="009A6500">
        <w:rPr>
          <w:snapToGrid w:val="0"/>
        </w:rPr>
        <w:t>Test Requirements</w:t>
      </w:r>
      <w:r>
        <w:tab/>
        <w:t>899</w:t>
      </w:r>
    </w:p>
    <w:p w14:paraId="74A1FC2E" w14:textId="77777777" w:rsidR="00B96A56" w:rsidRDefault="00B96A56">
      <w:pPr>
        <w:pStyle w:val="TOC3"/>
        <w:rPr>
          <w:rFonts w:asciiTheme="minorHAnsi" w:eastAsiaTheme="minorEastAsia" w:hAnsiTheme="minorHAnsi" w:cstheme="minorBidi"/>
          <w:sz w:val="22"/>
          <w:szCs w:val="22"/>
        </w:rPr>
      </w:pPr>
      <w:r w:rsidRPr="00B96A56">
        <w:t>A.5.1.18</w:t>
      </w:r>
      <w:r w:rsidRPr="00B96A56">
        <w:rPr>
          <w:rFonts w:asciiTheme="minorHAnsi" w:eastAsiaTheme="minorEastAsia" w:hAnsiTheme="minorHAnsi"/>
          <w:sz w:val="22"/>
          <w:szCs w:val="22"/>
        </w:rPr>
        <w:tab/>
      </w:r>
      <w:r>
        <w:t>E-UTRAN TDD Intra frequency handover for Cat-M1 UEs in CEModeB</w:t>
      </w:r>
      <w:r>
        <w:tab/>
        <w:t>900</w:t>
      </w:r>
    </w:p>
    <w:p w14:paraId="055458B7" w14:textId="77777777" w:rsidR="00B96A56" w:rsidRDefault="00B96A56">
      <w:pPr>
        <w:pStyle w:val="TOC4"/>
        <w:rPr>
          <w:rFonts w:asciiTheme="minorHAnsi" w:eastAsiaTheme="minorEastAsia" w:hAnsiTheme="minorHAnsi" w:cstheme="minorBidi"/>
          <w:sz w:val="22"/>
          <w:szCs w:val="22"/>
        </w:rPr>
      </w:pPr>
      <w:r w:rsidRPr="00B96A56">
        <w:t>A.5.1.18.1</w:t>
      </w:r>
      <w:r w:rsidRPr="00B96A56">
        <w:rPr>
          <w:rFonts w:asciiTheme="minorHAnsi" w:eastAsiaTheme="minorEastAsia" w:hAnsiTheme="minorHAnsi" w:cstheme="minorBidi"/>
          <w:sz w:val="22"/>
          <w:szCs w:val="22"/>
        </w:rPr>
        <w:tab/>
      </w:r>
      <w:r w:rsidRPr="009A6500">
        <w:rPr>
          <w:snapToGrid w:val="0"/>
        </w:rPr>
        <w:t>Test Purpose and Environment</w:t>
      </w:r>
      <w:r>
        <w:tab/>
        <w:t>900</w:t>
      </w:r>
    </w:p>
    <w:p w14:paraId="0FDC1C75" w14:textId="77777777" w:rsidR="00B96A56" w:rsidRDefault="00B96A56">
      <w:pPr>
        <w:pStyle w:val="TOC4"/>
        <w:rPr>
          <w:rFonts w:asciiTheme="minorHAnsi" w:eastAsiaTheme="minorEastAsia" w:hAnsiTheme="minorHAnsi" w:cstheme="minorBidi"/>
          <w:sz w:val="22"/>
          <w:szCs w:val="22"/>
        </w:rPr>
      </w:pPr>
      <w:r w:rsidRPr="00B96A56">
        <w:t>A.5.1.18.2</w:t>
      </w:r>
      <w:r w:rsidRPr="00B96A56">
        <w:rPr>
          <w:rFonts w:asciiTheme="minorHAnsi" w:eastAsiaTheme="minorEastAsia" w:hAnsiTheme="minorHAnsi" w:cstheme="minorBidi"/>
          <w:sz w:val="22"/>
          <w:szCs w:val="22"/>
        </w:rPr>
        <w:tab/>
      </w:r>
      <w:r w:rsidRPr="009A6500">
        <w:rPr>
          <w:snapToGrid w:val="0"/>
        </w:rPr>
        <w:t>Test Requirements</w:t>
      </w:r>
      <w:r>
        <w:tab/>
        <w:t>901</w:t>
      </w:r>
    </w:p>
    <w:p w14:paraId="0A3C5BEB" w14:textId="77777777" w:rsidR="00B96A56" w:rsidRDefault="00B96A56">
      <w:pPr>
        <w:pStyle w:val="TOC3"/>
        <w:rPr>
          <w:rFonts w:asciiTheme="minorHAnsi" w:eastAsiaTheme="minorEastAsia" w:hAnsiTheme="minorHAnsi" w:cstheme="minorBidi"/>
          <w:sz w:val="22"/>
          <w:szCs w:val="22"/>
        </w:rPr>
      </w:pPr>
      <w:r w:rsidRPr="00B96A56">
        <w:t>A.5.1.19</w:t>
      </w:r>
      <w:r w:rsidRPr="00B96A56">
        <w:rPr>
          <w:rFonts w:asciiTheme="minorHAnsi" w:eastAsiaTheme="minorEastAsia" w:hAnsiTheme="minorHAnsi" w:cstheme="minorBidi"/>
          <w:sz w:val="22"/>
          <w:szCs w:val="22"/>
        </w:rPr>
        <w:tab/>
      </w:r>
      <w:r>
        <w:t>E-UTRAN FDD - FDD Intra frequency handover for UE Category 1bis</w:t>
      </w:r>
      <w:r>
        <w:tab/>
        <w:t>902</w:t>
      </w:r>
    </w:p>
    <w:p w14:paraId="489F0EAD" w14:textId="77777777" w:rsidR="00B96A56" w:rsidRDefault="00B96A56">
      <w:pPr>
        <w:pStyle w:val="TOC4"/>
        <w:rPr>
          <w:rFonts w:asciiTheme="minorHAnsi" w:eastAsiaTheme="minorEastAsia" w:hAnsiTheme="minorHAnsi" w:cstheme="minorBidi"/>
          <w:sz w:val="22"/>
          <w:szCs w:val="22"/>
        </w:rPr>
      </w:pPr>
      <w:r w:rsidRPr="00B96A56">
        <w:t>A.5.1.19.1</w:t>
      </w:r>
      <w:r w:rsidRPr="00B96A56">
        <w:rPr>
          <w:rFonts w:asciiTheme="minorHAnsi" w:eastAsiaTheme="minorEastAsia" w:hAnsiTheme="minorHAnsi" w:cstheme="minorBidi"/>
          <w:sz w:val="22"/>
          <w:szCs w:val="22"/>
        </w:rPr>
        <w:tab/>
      </w:r>
      <w:r w:rsidRPr="009A6500">
        <w:rPr>
          <w:snapToGrid w:val="0"/>
        </w:rPr>
        <w:t>Test Purpose and Environment</w:t>
      </w:r>
      <w:r>
        <w:tab/>
        <w:t>902</w:t>
      </w:r>
    </w:p>
    <w:p w14:paraId="1902E78E" w14:textId="77777777" w:rsidR="00B96A56" w:rsidRDefault="00B96A56">
      <w:pPr>
        <w:pStyle w:val="TOC3"/>
        <w:rPr>
          <w:rFonts w:asciiTheme="minorHAnsi" w:eastAsiaTheme="minorEastAsia" w:hAnsiTheme="minorHAnsi" w:cstheme="minorBidi"/>
          <w:sz w:val="22"/>
          <w:szCs w:val="22"/>
        </w:rPr>
      </w:pPr>
      <w:r w:rsidRPr="00B96A56">
        <w:t>A.5.1.19.2</w:t>
      </w:r>
      <w:r w:rsidRPr="00B96A56">
        <w:rPr>
          <w:rFonts w:asciiTheme="minorHAnsi" w:eastAsiaTheme="minorEastAsia" w:hAnsiTheme="minorHAnsi" w:cstheme="minorBidi"/>
          <w:sz w:val="22"/>
          <w:szCs w:val="22"/>
        </w:rPr>
        <w:tab/>
      </w:r>
      <w:r w:rsidRPr="009A6500">
        <w:rPr>
          <w:snapToGrid w:val="0"/>
        </w:rPr>
        <w:t>Test Requirements</w:t>
      </w:r>
      <w:r>
        <w:tab/>
        <w:t>903</w:t>
      </w:r>
    </w:p>
    <w:p w14:paraId="1F79EADC" w14:textId="77777777" w:rsidR="00B96A56" w:rsidRDefault="00B96A56">
      <w:pPr>
        <w:pStyle w:val="TOC3"/>
        <w:rPr>
          <w:rFonts w:asciiTheme="minorHAnsi" w:eastAsiaTheme="minorEastAsia" w:hAnsiTheme="minorHAnsi" w:cstheme="minorBidi"/>
          <w:sz w:val="22"/>
          <w:szCs w:val="22"/>
        </w:rPr>
      </w:pPr>
      <w:r w:rsidRPr="00B96A56">
        <w:t>A.5.1.20</w:t>
      </w:r>
      <w:r w:rsidRPr="00B96A56">
        <w:rPr>
          <w:rFonts w:asciiTheme="minorHAnsi" w:eastAsiaTheme="minorEastAsia" w:hAnsiTheme="minorHAnsi"/>
          <w:sz w:val="22"/>
          <w:szCs w:val="22"/>
        </w:rPr>
        <w:tab/>
      </w:r>
      <w:r>
        <w:t>E-UTRAN TDD - TDD Intra frequency handover for UE Category 1bis</w:t>
      </w:r>
      <w:r>
        <w:tab/>
        <w:t>904</w:t>
      </w:r>
    </w:p>
    <w:p w14:paraId="2333BD36" w14:textId="77777777" w:rsidR="00B96A56" w:rsidRDefault="00B96A56">
      <w:pPr>
        <w:pStyle w:val="TOC4"/>
        <w:rPr>
          <w:rFonts w:asciiTheme="minorHAnsi" w:eastAsiaTheme="minorEastAsia" w:hAnsiTheme="minorHAnsi" w:cstheme="minorBidi"/>
          <w:sz w:val="22"/>
          <w:szCs w:val="22"/>
        </w:rPr>
      </w:pPr>
      <w:r w:rsidRPr="00B96A56">
        <w:t>A.5.1.20.1</w:t>
      </w:r>
      <w:r w:rsidRPr="00B96A56">
        <w:rPr>
          <w:rFonts w:asciiTheme="minorHAnsi" w:eastAsiaTheme="minorEastAsia" w:hAnsiTheme="minorHAnsi" w:cstheme="minorBidi"/>
          <w:sz w:val="22"/>
          <w:szCs w:val="22"/>
        </w:rPr>
        <w:tab/>
      </w:r>
      <w:r w:rsidRPr="009A6500">
        <w:rPr>
          <w:snapToGrid w:val="0"/>
        </w:rPr>
        <w:t>Test Purpose and Environment</w:t>
      </w:r>
      <w:r>
        <w:tab/>
        <w:t>904</w:t>
      </w:r>
    </w:p>
    <w:p w14:paraId="12EE7871" w14:textId="77777777" w:rsidR="00B96A56" w:rsidRDefault="00B96A56">
      <w:pPr>
        <w:pStyle w:val="TOC4"/>
        <w:rPr>
          <w:rFonts w:asciiTheme="minorHAnsi" w:eastAsiaTheme="minorEastAsia" w:hAnsiTheme="minorHAnsi" w:cstheme="minorBidi"/>
          <w:sz w:val="22"/>
          <w:szCs w:val="22"/>
        </w:rPr>
      </w:pPr>
      <w:r w:rsidRPr="00B96A56">
        <w:t>A.5.1.20.2</w:t>
      </w:r>
      <w:r w:rsidRPr="00B96A56">
        <w:rPr>
          <w:rFonts w:asciiTheme="minorHAnsi" w:eastAsiaTheme="minorEastAsia" w:hAnsiTheme="minorHAnsi" w:cstheme="minorBidi"/>
          <w:sz w:val="22"/>
          <w:szCs w:val="22"/>
        </w:rPr>
        <w:tab/>
      </w:r>
      <w:r w:rsidRPr="009A6500">
        <w:rPr>
          <w:snapToGrid w:val="0"/>
        </w:rPr>
        <w:t>Test Requirements</w:t>
      </w:r>
      <w:r>
        <w:tab/>
        <w:t>905</w:t>
      </w:r>
    </w:p>
    <w:p w14:paraId="618F46E3" w14:textId="77777777" w:rsidR="00B96A56" w:rsidRDefault="00B96A56">
      <w:pPr>
        <w:pStyle w:val="TOC3"/>
        <w:rPr>
          <w:rFonts w:asciiTheme="minorHAnsi" w:eastAsiaTheme="minorEastAsia" w:hAnsiTheme="minorHAnsi" w:cstheme="minorBidi"/>
          <w:sz w:val="22"/>
          <w:szCs w:val="22"/>
        </w:rPr>
      </w:pPr>
      <w:r w:rsidRPr="00B96A56">
        <w:t>A.5.1.21</w:t>
      </w:r>
      <w:r w:rsidRPr="00B96A56">
        <w:rPr>
          <w:rFonts w:asciiTheme="minorHAnsi" w:eastAsiaTheme="minorEastAsia" w:hAnsiTheme="minorHAnsi" w:cstheme="minorBidi"/>
          <w:sz w:val="22"/>
          <w:szCs w:val="22"/>
        </w:rPr>
        <w:tab/>
      </w:r>
      <w:r>
        <w:t>E-UTRAN FDD - FDD Intra frequency RACH-less handover</w:t>
      </w:r>
      <w:r>
        <w:tab/>
        <w:t>906</w:t>
      </w:r>
    </w:p>
    <w:p w14:paraId="509F6960" w14:textId="77777777" w:rsidR="00B96A56" w:rsidRDefault="00B96A56">
      <w:pPr>
        <w:pStyle w:val="TOC4"/>
        <w:rPr>
          <w:rFonts w:asciiTheme="minorHAnsi" w:eastAsiaTheme="minorEastAsia" w:hAnsiTheme="minorHAnsi" w:cstheme="minorBidi"/>
          <w:sz w:val="22"/>
          <w:szCs w:val="22"/>
        </w:rPr>
      </w:pPr>
      <w:r w:rsidRPr="00B96A56">
        <w:t>A.5.1.21.1</w:t>
      </w:r>
      <w:r w:rsidRPr="00B96A56">
        <w:rPr>
          <w:rFonts w:asciiTheme="minorHAnsi" w:eastAsiaTheme="minorEastAsia" w:hAnsiTheme="minorHAnsi" w:cstheme="minorBidi"/>
          <w:sz w:val="22"/>
          <w:szCs w:val="22"/>
        </w:rPr>
        <w:tab/>
      </w:r>
      <w:r w:rsidRPr="009A6500">
        <w:rPr>
          <w:snapToGrid w:val="0"/>
        </w:rPr>
        <w:t>Test Purpose and Environment</w:t>
      </w:r>
      <w:r>
        <w:tab/>
        <w:t>906</w:t>
      </w:r>
    </w:p>
    <w:p w14:paraId="0E9A6BD5" w14:textId="77777777" w:rsidR="00B96A56" w:rsidRDefault="00B96A56">
      <w:pPr>
        <w:pStyle w:val="TOC4"/>
        <w:rPr>
          <w:rFonts w:asciiTheme="minorHAnsi" w:eastAsiaTheme="minorEastAsia" w:hAnsiTheme="minorHAnsi" w:cstheme="minorBidi"/>
          <w:sz w:val="22"/>
          <w:szCs w:val="22"/>
        </w:rPr>
      </w:pPr>
      <w:r w:rsidRPr="00B96A56">
        <w:t>A.5.1.21.2</w:t>
      </w:r>
      <w:r w:rsidRPr="00B96A56">
        <w:rPr>
          <w:rFonts w:asciiTheme="minorHAnsi" w:eastAsiaTheme="minorEastAsia" w:hAnsiTheme="minorHAnsi" w:cstheme="minorBidi"/>
          <w:sz w:val="22"/>
          <w:szCs w:val="22"/>
        </w:rPr>
        <w:tab/>
      </w:r>
      <w:r w:rsidRPr="009A6500">
        <w:rPr>
          <w:snapToGrid w:val="0"/>
        </w:rPr>
        <w:t>Test Requirements</w:t>
      </w:r>
      <w:r>
        <w:tab/>
        <w:t>907</w:t>
      </w:r>
    </w:p>
    <w:p w14:paraId="552789B1" w14:textId="77777777" w:rsidR="00B96A56" w:rsidRDefault="00B96A56">
      <w:pPr>
        <w:pStyle w:val="TOC3"/>
        <w:rPr>
          <w:rFonts w:asciiTheme="minorHAnsi" w:eastAsiaTheme="minorEastAsia" w:hAnsiTheme="minorHAnsi" w:cstheme="minorBidi"/>
          <w:sz w:val="22"/>
          <w:szCs w:val="22"/>
        </w:rPr>
      </w:pPr>
      <w:r w:rsidRPr="00B96A56">
        <w:t>A.5.1.22</w:t>
      </w:r>
      <w:r w:rsidRPr="00B96A56">
        <w:rPr>
          <w:rFonts w:asciiTheme="minorHAnsi" w:eastAsiaTheme="minorEastAsia" w:hAnsiTheme="minorHAnsi"/>
          <w:sz w:val="22"/>
          <w:szCs w:val="22"/>
        </w:rPr>
        <w:tab/>
      </w:r>
      <w:r>
        <w:t>E-UTRAN TDD - TDD Intra frequency RACH-less handover</w:t>
      </w:r>
      <w:r>
        <w:tab/>
        <w:t>907</w:t>
      </w:r>
    </w:p>
    <w:p w14:paraId="68DA37CB" w14:textId="77777777" w:rsidR="00B96A56" w:rsidRDefault="00B96A56">
      <w:pPr>
        <w:pStyle w:val="TOC4"/>
        <w:rPr>
          <w:rFonts w:asciiTheme="minorHAnsi" w:eastAsiaTheme="minorEastAsia" w:hAnsiTheme="minorHAnsi" w:cstheme="minorBidi"/>
          <w:sz w:val="22"/>
          <w:szCs w:val="22"/>
        </w:rPr>
      </w:pPr>
      <w:r w:rsidRPr="00B96A56">
        <w:t>A.5.1.22.1</w:t>
      </w:r>
      <w:r w:rsidRPr="00B96A56">
        <w:rPr>
          <w:rFonts w:asciiTheme="minorHAnsi" w:eastAsiaTheme="minorEastAsia" w:hAnsiTheme="minorHAnsi" w:cstheme="minorBidi"/>
          <w:sz w:val="22"/>
          <w:szCs w:val="22"/>
        </w:rPr>
        <w:tab/>
      </w:r>
      <w:r w:rsidRPr="009A6500">
        <w:rPr>
          <w:snapToGrid w:val="0"/>
        </w:rPr>
        <w:t>Test Purpose and Environment</w:t>
      </w:r>
      <w:r>
        <w:tab/>
        <w:t>907</w:t>
      </w:r>
    </w:p>
    <w:p w14:paraId="169B678D" w14:textId="77777777" w:rsidR="00B96A56" w:rsidRDefault="00B96A56">
      <w:pPr>
        <w:pStyle w:val="TOC4"/>
        <w:rPr>
          <w:rFonts w:asciiTheme="minorHAnsi" w:eastAsiaTheme="minorEastAsia" w:hAnsiTheme="minorHAnsi" w:cstheme="minorBidi"/>
          <w:sz w:val="22"/>
          <w:szCs w:val="22"/>
        </w:rPr>
      </w:pPr>
      <w:r w:rsidRPr="00B96A56">
        <w:t>A.5.1.22.2</w:t>
      </w:r>
      <w:r w:rsidRPr="00B96A56">
        <w:rPr>
          <w:rFonts w:asciiTheme="minorHAnsi" w:eastAsiaTheme="minorEastAsia" w:hAnsiTheme="minorHAnsi" w:cstheme="minorBidi"/>
          <w:sz w:val="22"/>
          <w:szCs w:val="22"/>
        </w:rPr>
        <w:tab/>
      </w:r>
      <w:r w:rsidRPr="009A6500">
        <w:rPr>
          <w:snapToGrid w:val="0"/>
        </w:rPr>
        <w:t>Test Requirements</w:t>
      </w:r>
      <w:r>
        <w:tab/>
        <w:t>909</w:t>
      </w:r>
    </w:p>
    <w:p w14:paraId="62E048EA" w14:textId="77777777" w:rsidR="00B96A56" w:rsidRDefault="00B96A56">
      <w:pPr>
        <w:pStyle w:val="TOC3"/>
        <w:rPr>
          <w:rFonts w:asciiTheme="minorHAnsi" w:eastAsiaTheme="minorEastAsia" w:hAnsiTheme="minorHAnsi" w:cstheme="minorBidi"/>
          <w:sz w:val="22"/>
          <w:szCs w:val="22"/>
        </w:rPr>
      </w:pPr>
      <w:r w:rsidRPr="00B96A56">
        <w:t>A.5.1.23</w:t>
      </w:r>
      <w:r w:rsidRPr="00B96A56">
        <w:rPr>
          <w:rFonts w:asciiTheme="minorHAnsi" w:eastAsiaTheme="minorEastAsia" w:hAnsiTheme="minorHAnsi"/>
          <w:sz w:val="22"/>
          <w:szCs w:val="22"/>
        </w:rPr>
        <w:tab/>
      </w:r>
      <w:r>
        <w:t>E-UTRAN FDD – FDD Inter frequency RACH-less handover</w:t>
      </w:r>
      <w:r>
        <w:tab/>
        <w:t>909</w:t>
      </w:r>
    </w:p>
    <w:p w14:paraId="515A17CB" w14:textId="77777777" w:rsidR="00B96A56" w:rsidRDefault="00B96A56">
      <w:pPr>
        <w:pStyle w:val="TOC4"/>
        <w:rPr>
          <w:rFonts w:asciiTheme="minorHAnsi" w:eastAsiaTheme="minorEastAsia" w:hAnsiTheme="minorHAnsi" w:cstheme="minorBidi"/>
          <w:sz w:val="22"/>
          <w:szCs w:val="22"/>
        </w:rPr>
      </w:pPr>
      <w:r w:rsidRPr="00B96A56">
        <w:t>A.5.1.23.1</w:t>
      </w:r>
      <w:r w:rsidRPr="00B96A56">
        <w:rPr>
          <w:rFonts w:asciiTheme="minorHAnsi" w:eastAsiaTheme="minorEastAsia" w:hAnsiTheme="minorHAnsi" w:cstheme="minorBidi"/>
          <w:sz w:val="22"/>
          <w:szCs w:val="22"/>
        </w:rPr>
        <w:tab/>
      </w:r>
      <w:r w:rsidRPr="009A6500">
        <w:rPr>
          <w:snapToGrid w:val="0"/>
        </w:rPr>
        <w:t>Test Purpose and Environment</w:t>
      </w:r>
      <w:r>
        <w:tab/>
        <w:t>909</w:t>
      </w:r>
    </w:p>
    <w:p w14:paraId="084F97F9" w14:textId="77777777" w:rsidR="00B96A56" w:rsidRDefault="00B96A56">
      <w:pPr>
        <w:pStyle w:val="TOC4"/>
        <w:rPr>
          <w:rFonts w:asciiTheme="minorHAnsi" w:eastAsiaTheme="minorEastAsia" w:hAnsiTheme="minorHAnsi" w:cstheme="minorBidi"/>
          <w:sz w:val="22"/>
          <w:szCs w:val="22"/>
        </w:rPr>
      </w:pPr>
      <w:r w:rsidRPr="00B96A56">
        <w:t>A.5.1.23.2</w:t>
      </w:r>
      <w:r w:rsidRPr="00B96A56">
        <w:rPr>
          <w:rFonts w:asciiTheme="minorHAnsi" w:eastAsiaTheme="minorEastAsia" w:hAnsiTheme="minorHAnsi" w:cstheme="minorBidi"/>
          <w:sz w:val="22"/>
          <w:szCs w:val="22"/>
        </w:rPr>
        <w:tab/>
      </w:r>
      <w:r w:rsidRPr="009A6500">
        <w:rPr>
          <w:snapToGrid w:val="0"/>
        </w:rPr>
        <w:t>Test Requirements</w:t>
      </w:r>
      <w:r>
        <w:tab/>
        <w:t>911</w:t>
      </w:r>
    </w:p>
    <w:p w14:paraId="7085DB09" w14:textId="77777777" w:rsidR="00B96A56" w:rsidRDefault="00B96A56">
      <w:pPr>
        <w:pStyle w:val="TOC3"/>
        <w:rPr>
          <w:rFonts w:asciiTheme="minorHAnsi" w:eastAsiaTheme="minorEastAsia" w:hAnsiTheme="minorHAnsi" w:cstheme="minorBidi"/>
          <w:sz w:val="22"/>
          <w:szCs w:val="22"/>
        </w:rPr>
      </w:pPr>
      <w:r w:rsidRPr="00B96A56">
        <w:t>A.5.1.24</w:t>
      </w:r>
      <w:r w:rsidRPr="00B96A56">
        <w:rPr>
          <w:rFonts w:asciiTheme="minorHAnsi" w:eastAsiaTheme="minorEastAsia" w:hAnsiTheme="minorHAnsi"/>
          <w:sz w:val="22"/>
          <w:szCs w:val="22"/>
        </w:rPr>
        <w:tab/>
      </w:r>
      <w:r>
        <w:t>E-UTRAN TDD – TDD Inter frequency RACH-less handover</w:t>
      </w:r>
      <w:r>
        <w:tab/>
        <w:t>911</w:t>
      </w:r>
    </w:p>
    <w:p w14:paraId="5A30CF38" w14:textId="77777777" w:rsidR="00B96A56" w:rsidRDefault="00B96A56">
      <w:pPr>
        <w:pStyle w:val="TOC4"/>
        <w:rPr>
          <w:rFonts w:asciiTheme="minorHAnsi" w:eastAsiaTheme="minorEastAsia" w:hAnsiTheme="minorHAnsi" w:cstheme="minorBidi"/>
          <w:sz w:val="22"/>
          <w:szCs w:val="22"/>
        </w:rPr>
      </w:pPr>
      <w:r w:rsidRPr="00B96A56">
        <w:t>A.5.1.24.1</w:t>
      </w:r>
      <w:r w:rsidRPr="00B96A56">
        <w:rPr>
          <w:rFonts w:asciiTheme="minorHAnsi" w:eastAsiaTheme="minorEastAsia" w:hAnsiTheme="minorHAnsi" w:cstheme="minorBidi"/>
          <w:sz w:val="22"/>
          <w:szCs w:val="22"/>
        </w:rPr>
        <w:tab/>
      </w:r>
      <w:r w:rsidRPr="009A6500">
        <w:rPr>
          <w:snapToGrid w:val="0"/>
        </w:rPr>
        <w:t>Test Purpose and Environment</w:t>
      </w:r>
      <w:r>
        <w:tab/>
        <w:t>911</w:t>
      </w:r>
    </w:p>
    <w:p w14:paraId="1D8A875D" w14:textId="77777777" w:rsidR="00B96A56" w:rsidRDefault="00B96A56">
      <w:pPr>
        <w:pStyle w:val="TOC4"/>
        <w:rPr>
          <w:rFonts w:asciiTheme="minorHAnsi" w:eastAsiaTheme="minorEastAsia" w:hAnsiTheme="minorHAnsi" w:cstheme="minorBidi"/>
          <w:sz w:val="22"/>
          <w:szCs w:val="22"/>
        </w:rPr>
      </w:pPr>
      <w:r w:rsidRPr="00B96A56">
        <w:t>A.5.1.24.2</w:t>
      </w:r>
      <w:r w:rsidRPr="00B96A56">
        <w:rPr>
          <w:rFonts w:asciiTheme="minorHAnsi" w:eastAsiaTheme="minorEastAsia" w:hAnsiTheme="minorHAnsi" w:cstheme="minorBidi"/>
          <w:sz w:val="22"/>
          <w:szCs w:val="22"/>
        </w:rPr>
        <w:tab/>
      </w:r>
      <w:r w:rsidRPr="009A6500">
        <w:rPr>
          <w:snapToGrid w:val="0"/>
        </w:rPr>
        <w:t>Test Requirements</w:t>
      </w:r>
      <w:r>
        <w:tab/>
        <w:t>913</w:t>
      </w:r>
    </w:p>
    <w:p w14:paraId="6677C377" w14:textId="77777777" w:rsidR="00B96A56" w:rsidRDefault="00B96A56">
      <w:pPr>
        <w:pStyle w:val="TOC3"/>
        <w:rPr>
          <w:rFonts w:asciiTheme="minorHAnsi" w:eastAsiaTheme="minorEastAsia" w:hAnsiTheme="minorHAnsi" w:cstheme="minorBidi"/>
          <w:sz w:val="22"/>
          <w:szCs w:val="22"/>
        </w:rPr>
      </w:pPr>
      <w:r w:rsidRPr="00B96A56">
        <w:t>A.5.1.25</w:t>
      </w:r>
      <w:r w:rsidRPr="00B96A56">
        <w:rPr>
          <w:rFonts w:asciiTheme="minorHAnsi" w:eastAsiaTheme="minorEastAsia" w:hAnsiTheme="minorHAnsi" w:cstheme="minorBidi"/>
          <w:sz w:val="22"/>
          <w:szCs w:val="22"/>
        </w:rPr>
        <w:tab/>
      </w:r>
      <w:r>
        <w:t>E-UTRAN FDD - FDD Intra frequency make-before-break handover</w:t>
      </w:r>
      <w:r>
        <w:tab/>
        <w:t>913</w:t>
      </w:r>
    </w:p>
    <w:p w14:paraId="1B928D6A" w14:textId="77777777" w:rsidR="00B96A56" w:rsidRDefault="00B96A56">
      <w:pPr>
        <w:pStyle w:val="TOC4"/>
        <w:rPr>
          <w:rFonts w:asciiTheme="minorHAnsi" w:eastAsiaTheme="minorEastAsia" w:hAnsiTheme="minorHAnsi" w:cstheme="minorBidi"/>
          <w:sz w:val="22"/>
          <w:szCs w:val="22"/>
        </w:rPr>
      </w:pPr>
      <w:r w:rsidRPr="00B96A56">
        <w:t>A.5.1.25.1</w:t>
      </w:r>
      <w:r w:rsidRPr="00B96A56">
        <w:rPr>
          <w:rFonts w:asciiTheme="minorHAnsi" w:eastAsiaTheme="minorEastAsia" w:hAnsiTheme="minorHAnsi" w:cstheme="minorBidi"/>
          <w:sz w:val="22"/>
          <w:szCs w:val="22"/>
        </w:rPr>
        <w:tab/>
      </w:r>
      <w:r w:rsidRPr="009A6500">
        <w:rPr>
          <w:snapToGrid w:val="0"/>
        </w:rPr>
        <w:t>Test Purpose and Environment</w:t>
      </w:r>
      <w:r>
        <w:tab/>
        <w:t>913</w:t>
      </w:r>
    </w:p>
    <w:p w14:paraId="6047E589" w14:textId="77777777" w:rsidR="00B96A56" w:rsidRDefault="00B96A56">
      <w:pPr>
        <w:pStyle w:val="TOC4"/>
        <w:rPr>
          <w:rFonts w:asciiTheme="minorHAnsi" w:eastAsiaTheme="minorEastAsia" w:hAnsiTheme="minorHAnsi" w:cstheme="minorBidi"/>
          <w:sz w:val="22"/>
          <w:szCs w:val="22"/>
        </w:rPr>
      </w:pPr>
      <w:r w:rsidRPr="00B96A56">
        <w:t>A.5.1.25.2</w:t>
      </w:r>
      <w:r w:rsidRPr="00B96A56">
        <w:rPr>
          <w:rFonts w:asciiTheme="minorHAnsi" w:eastAsiaTheme="minorEastAsia" w:hAnsiTheme="minorHAnsi" w:cstheme="minorBidi"/>
          <w:sz w:val="22"/>
          <w:szCs w:val="22"/>
        </w:rPr>
        <w:tab/>
      </w:r>
      <w:r w:rsidRPr="009A6500">
        <w:rPr>
          <w:snapToGrid w:val="0"/>
        </w:rPr>
        <w:t>Test Requirements</w:t>
      </w:r>
      <w:r>
        <w:tab/>
        <w:t>915</w:t>
      </w:r>
    </w:p>
    <w:p w14:paraId="413DA44B" w14:textId="77777777" w:rsidR="00B96A56" w:rsidRDefault="00B96A56">
      <w:pPr>
        <w:pStyle w:val="TOC3"/>
        <w:rPr>
          <w:rFonts w:asciiTheme="minorHAnsi" w:eastAsiaTheme="minorEastAsia" w:hAnsiTheme="minorHAnsi" w:cstheme="minorBidi"/>
          <w:sz w:val="22"/>
          <w:szCs w:val="22"/>
        </w:rPr>
      </w:pPr>
      <w:r w:rsidRPr="00B96A56">
        <w:t>A.5.1.26</w:t>
      </w:r>
      <w:r w:rsidRPr="00B96A56">
        <w:rPr>
          <w:rFonts w:asciiTheme="minorHAnsi" w:eastAsiaTheme="minorEastAsia" w:hAnsiTheme="minorHAnsi"/>
          <w:sz w:val="22"/>
          <w:szCs w:val="22"/>
        </w:rPr>
        <w:tab/>
      </w:r>
      <w:r>
        <w:t>E-UTRAN TDD - TDD Intra frequency make-before-break handover</w:t>
      </w:r>
      <w:r>
        <w:tab/>
        <w:t>915</w:t>
      </w:r>
    </w:p>
    <w:p w14:paraId="74D49DD2" w14:textId="77777777" w:rsidR="00B96A56" w:rsidRDefault="00B96A56">
      <w:pPr>
        <w:pStyle w:val="TOC4"/>
        <w:rPr>
          <w:rFonts w:asciiTheme="minorHAnsi" w:eastAsiaTheme="minorEastAsia" w:hAnsiTheme="minorHAnsi" w:cstheme="minorBidi"/>
          <w:sz w:val="22"/>
          <w:szCs w:val="22"/>
        </w:rPr>
      </w:pPr>
      <w:r w:rsidRPr="00B96A56">
        <w:t>A.5.1.26.1</w:t>
      </w:r>
      <w:r w:rsidRPr="00B96A56">
        <w:rPr>
          <w:rFonts w:asciiTheme="minorHAnsi" w:eastAsiaTheme="minorEastAsia" w:hAnsiTheme="minorHAnsi" w:cstheme="minorBidi"/>
          <w:sz w:val="22"/>
          <w:szCs w:val="22"/>
        </w:rPr>
        <w:tab/>
      </w:r>
      <w:r w:rsidRPr="009A6500">
        <w:rPr>
          <w:snapToGrid w:val="0"/>
        </w:rPr>
        <w:t>Test Purpose and Environment</w:t>
      </w:r>
      <w:r>
        <w:tab/>
        <w:t>915</w:t>
      </w:r>
    </w:p>
    <w:p w14:paraId="1BB7738F" w14:textId="77777777" w:rsidR="00B96A56" w:rsidRDefault="00B96A56">
      <w:pPr>
        <w:pStyle w:val="TOC4"/>
        <w:rPr>
          <w:rFonts w:asciiTheme="minorHAnsi" w:eastAsiaTheme="minorEastAsia" w:hAnsiTheme="minorHAnsi" w:cstheme="minorBidi"/>
          <w:sz w:val="22"/>
          <w:szCs w:val="22"/>
        </w:rPr>
      </w:pPr>
      <w:r w:rsidRPr="00B96A56">
        <w:t>A.5.1.26.2</w:t>
      </w:r>
      <w:r w:rsidRPr="00B96A56">
        <w:rPr>
          <w:rFonts w:asciiTheme="minorHAnsi" w:eastAsiaTheme="minorEastAsia" w:hAnsiTheme="minorHAnsi" w:cstheme="minorBidi"/>
          <w:sz w:val="22"/>
          <w:szCs w:val="22"/>
        </w:rPr>
        <w:tab/>
      </w:r>
      <w:r w:rsidRPr="009A6500">
        <w:rPr>
          <w:snapToGrid w:val="0"/>
        </w:rPr>
        <w:t>Test Requirements</w:t>
      </w:r>
      <w:r>
        <w:tab/>
        <w:t>917</w:t>
      </w:r>
    </w:p>
    <w:p w14:paraId="67D8E893" w14:textId="77777777" w:rsidR="00B96A56" w:rsidRDefault="00B96A56">
      <w:pPr>
        <w:pStyle w:val="TOC3"/>
        <w:rPr>
          <w:rFonts w:asciiTheme="minorHAnsi" w:eastAsiaTheme="minorEastAsia" w:hAnsiTheme="minorHAnsi" w:cstheme="minorBidi"/>
          <w:sz w:val="22"/>
          <w:szCs w:val="22"/>
        </w:rPr>
      </w:pPr>
      <w:r w:rsidRPr="00B96A56">
        <w:t>A.5.1.27</w:t>
      </w:r>
      <w:r w:rsidRPr="00B96A56">
        <w:rPr>
          <w:rFonts w:asciiTheme="minorHAnsi" w:eastAsiaTheme="minorEastAsia" w:hAnsiTheme="minorHAnsi" w:cstheme="minorBidi"/>
          <w:sz w:val="22"/>
          <w:szCs w:val="22"/>
        </w:rPr>
        <w:tab/>
      </w:r>
      <w:r>
        <w:t>E-UTRAN FDD inter frequency handover for Cat-M1 UEs in CEModeA</w:t>
      </w:r>
      <w:r>
        <w:tab/>
        <w:t>917</w:t>
      </w:r>
    </w:p>
    <w:p w14:paraId="075F2F04" w14:textId="77777777" w:rsidR="00B96A56" w:rsidRDefault="00B96A56">
      <w:pPr>
        <w:pStyle w:val="TOC4"/>
        <w:rPr>
          <w:rFonts w:asciiTheme="minorHAnsi" w:eastAsiaTheme="minorEastAsia" w:hAnsiTheme="minorHAnsi" w:cstheme="minorBidi"/>
          <w:sz w:val="22"/>
          <w:szCs w:val="22"/>
        </w:rPr>
      </w:pPr>
      <w:r w:rsidRPr="00B96A56">
        <w:t>A.5.1.27.1</w:t>
      </w:r>
      <w:r w:rsidRPr="00B96A56">
        <w:rPr>
          <w:rFonts w:asciiTheme="minorHAnsi" w:eastAsiaTheme="minorEastAsia" w:hAnsiTheme="minorHAnsi" w:cstheme="minorBidi"/>
          <w:sz w:val="22"/>
          <w:szCs w:val="22"/>
        </w:rPr>
        <w:tab/>
      </w:r>
      <w:r w:rsidRPr="009A6500">
        <w:rPr>
          <w:snapToGrid w:val="0"/>
        </w:rPr>
        <w:t>Test Purpose and Environment</w:t>
      </w:r>
      <w:r>
        <w:tab/>
        <w:t>917</w:t>
      </w:r>
    </w:p>
    <w:p w14:paraId="699B573C" w14:textId="77777777" w:rsidR="00B96A56" w:rsidRDefault="00B96A56">
      <w:pPr>
        <w:pStyle w:val="TOC4"/>
        <w:rPr>
          <w:rFonts w:asciiTheme="minorHAnsi" w:eastAsiaTheme="minorEastAsia" w:hAnsiTheme="minorHAnsi" w:cstheme="minorBidi"/>
          <w:sz w:val="22"/>
          <w:szCs w:val="22"/>
        </w:rPr>
      </w:pPr>
      <w:r w:rsidRPr="00B96A56">
        <w:t>A.5.1.27.2</w:t>
      </w:r>
      <w:r w:rsidRPr="00B96A56">
        <w:rPr>
          <w:rFonts w:asciiTheme="minorHAnsi" w:eastAsiaTheme="minorEastAsia" w:hAnsiTheme="minorHAnsi" w:cstheme="minorBidi"/>
          <w:sz w:val="22"/>
          <w:szCs w:val="22"/>
        </w:rPr>
        <w:tab/>
      </w:r>
      <w:r w:rsidRPr="009A6500">
        <w:rPr>
          <w:snapToGrid w:val="0"/>
        </w:rPr>
        <w:t>Test Requirements</w:t>
      </w:r>
      <w:r>
        <w:tab/>
        <w:t>919</w:t>
      </w:r>
    </w:p>
    <w:p w14:paraId="076E8E23" w14:textId="77777777" w:rsidR="00B96A56" w:rsidRDefault="00B96A56">
      <w:pPr>
        <w:pStyle w:val="TOC3"/>
        <w:rPr>
          <w:rFonts w:asciiTheme="minorHAnsi" w:eastAsiaTheme="minorEastAsia" w:hAnsiTheme="minorHAnsi" w:cstheme="minorBidi"/>
          <w:sz w:val="22"/>
          <w:szCs w:val="22"/>
        </w:rPr>
      </w:pPr>
      <w:r w:rsidRPr="00B96A56">
        <w:t>A.5.1.28</w:t>
      </w:r>
      <w:r w:rsidRPr="00B96A56">
        <w:rPr>
          <w:rFonts w:asciiTheme="minorHAnsi" w:eastAsiaTheme="minorEastAsia" w:hAnsiTheme="minorHAnsi" w:cstheme="minorBidi"/>
          <w:sz w:val="22"/>
          <w:szCs w:val="22"/>
        </w:rPr>
        <w:tab/>
      </w:r>
      <w:r>
        <w:t>E-UTRAN HD-FDD inter frequency handover for Cat-M1 UEs in CEModeA</w:t>
      </w:r>
      <w:r>
        <w:tab/>
        <w:t>920</w:t>
      </w:r>
    </w:p>
    <w:p w14:paraId="374F996D" w14:textId="77777777" w:rsidR="00B96A56" w:rsidRDefault="00B96A56">
      <w:pPr>
        <w:pStyle w:val="TOC4"/>
        <w:rPr>
          <w:rFonts w:asciiTheme="minorHAnsi" w:eastAsiaTheme="minorEastAsia" w:hAnsiTheme="minorHAnsi" w:cstheme="minorBidi"/>
          <w:sz w:val="22"/>
          <w:szCs w:val="22"/>
        </w:rPr>
      </w:pPr>
      <w:r w:rsidRPr="00B96A56">
        <w:t>A.5.1.28.1</w:t>
      </w:r>
      <w:r w:rsidRPr="00B96A56">
        <w:rPr>
          <w:rFonts w:asciiTheme="minorHAnsi" w:eastAsiaTheme="minorEastAsia" w:hAnsiTheme="minorHAnsi" w:cstheme="minorBidi"/>
          <w:sz w:val="22"/>
          <w:szCs w:val="22"/>
        </w:rPr>
        <w:tab/>
      </w:r>
      <w:r w:rsidRPr="009A6500">
        <w:rPr>
          <w:snapToGrid w:val="0"/>
        </w:rPr>
        <w:t>Test Purpose and Environment</w:t>
      </w:r>
      <w:r>
        <w:tab/>
        <w:t>920</w:t>
      </w:r>
    </w:p>
    <w:p w14:paraId="03BDB3BB" w14:textId="77777777" w:rsidR="00B96A56" w:rsidRDefault="00B96A56">
      <w:pPr>
        <w:pStyle w:val="TOC4"/>
        <w:rPr>
          <w:rFonts w:asciiTheme="minorHAnsi" w:eastAsiaTheme="minorEastAsia" w:hAnsiTheme="minorHAnsi" w:cstheme="minorBidi"/>
          <w:sz w:val="22"/>
          <w:szCs w:val="22"/>
        </w:rPr>
      </w:pPr>
      <w:r w:rsidRPr="00B96A56">
        <w:t>A.5.1.28.2</w:t>
      </w:r>
      <w:r w:rsidRPr="00B96A56">
        <w:rPr>
          <w:rFonts w:asciiTheme="minorHAnsi" w:eastAsiaTheme="minorEastAsia" w:hAnsiTheme="minorHAnsi" w:cstheme="minorBidi"/>
          <w:sz w:val="22"/>
          <w:szCs w:val="22"/>
        </w:rPr>
        <w:tab/>
      </w:r>
      <w:r w:rsidRPr="009A6500">
        <w:rPr>
          <w:snapToGrid w:val="0"/>
        </w:rPr>
        <w:t>Test Requirements</w:t>
      </w:r>
      <w:r>
        <w:tab/>
        <w:t>921</w:t>
      </w:r>
    </w:p>
    <w:p w14:paraId="1FA4CB34" w14:textId="77777777" w:rsidR="00B96A56" w:rsidRDefault="00B96A56">
      <w:pPr>
        <w:pStyle w:val="TOC3"/>
        <w:rPr>
          <w:rFonts w:asciiTheme="minorHAnsi" w:eastAsiaTheme="minorEastAsia" w:hAnsiTheme="minorHAnsi" w:cstheme="minorBidi"/>
          <w:sz w:val="22"/>
          <w:szCs w:val="22"/>
        </w:rPr>
      </w:pPr>
      <w:r w:rsidRPr="00B96A56">
        <w:t>A.5.1.29</w:t>
      </w:r>
      <w:r w:rsidRPr="00B96A56">
        <w:rPr>
          <w:rFonts w:asciiTheme="minorHAnsi" w:eastAsiaTheme="minorEastAsia" w:hAnsiTheme="minorHAnsi" w:cstheme="minorBidi"/>
          <w:sz w:val="22"/>
          <w:szCs w:val="22"/>
        </w:rPr>
        <w:tab/>
      </w:r>
      <w:r>
        <w:t>E-UTRAN TDD inter frequency handover for Cat-M1 UEs in CEModeA</w:t>
      </w:r>
      <w:r>
        <w:tab/>
        <w:t>922</w:t>
      </w:r>
    </w:p>
    <w:p w14:paraId="10143B32" w14:textId="77777777" w:rsidR="00B96A56" w:rsidRDefault="00B96A56">
      <w:pPr>
        <w:pStyle w:val="TOC4"/>
        <w:rPr>
          <w:rFonts w:asciiTheme="minorHAnsi" w:eastAsiaTheme="minorEastAsia" w:hAnsiTheme="minorHAnsi" w:cstheme="minorBidi"/>
          <w:sz w:val="22"/>
          <w:szCs w:val="22"/>
        </w:rPr>
      </w:pPr>
      <w:r w:rsidRPr="00B96A56">
        <w:t>A.5.1.29.1</w:t>
      </w:r>
      <w:r w:rsidRPr="00B96A56">
        <w:rPr>
          <w:rFonts w:asciiTheme="minorHAnsi" w:eastAsiaTheme="minorEastAsia" w:hAnsiTheme="minorHAnsi" w:cstheme="minorBidi"/>
          <w:sz w:val="22"/>
          <w:szCs w:val="22"/>
        </w:rPr>
        <w:tab/>
      </w:r>
      <w:r w:rsidRPr="009A6500">
        <w:rPr>
          <w:snapToGrid w:val="0"/>
        </w:rPr>
        <w:t>Test Purpose and Environment</w:t>
      </w:r>
      <w:r>
        <w:tab/>
        <w:t>922</w:t>
      </w:r>
    </w:p>
    <w:p w14:paraId="732FB491" w14:textId="77777777" w:rsidR="00B96A56" w:rsidRDefault="00B96A56">
      <w:pPr>
        <w:pStyle w:val="TOC4"/>
        <w:rPr>
          <w:rFonts w:asciiTheme="minorHAnsi" w:eastAsiaTheme="minorEastAsia" w:hAnsiTheme="minorHAnsi" w:cstheme="minorBidi"/>
          <w:sz w:val="22"/>
          <w:szCs w:val="22"/>
        </w:rPr>
      </w:pPr>
      <w:r w:rsidRPr="00B96A56">
        <w:t>A.5.1.29.2</w:t>
      </w:r>
      <w:r w:rsidRPr="00B96A56">
        <w:rPr>
          <w:rFonts w:asciiTheme="minorHAnsi" w:eastAsiaTheme="minorEastAsia" w:hAnsiTheme="minorHAnsi" w:cstheme="minorBidi"/>
          <w:sz w:val="22"/>
          <w:szCs w:val="22"/>
        </w:rPr>
        <w:tab/>
      </w:r>
      <w:r w:rsidRPr="009A6500">
        <w:rPr>
          <w:snapToGrid w:val="0"/>
        </w:rPr>
        <w:t>Test Requirements</w:t>
      </w:r>
      <w:r>
        <w:tab/>
        <w:t>923</w:t>
      </w:r>
    </w:p>
    <w:p w14:paraId="082F22DA" w14:textId="77777777" w:rsidR="00B96A56" w:rsidRDefault="00B96A56">
      <w:pPr>
        <w:pStyle w:val="TOC3"/>
        <w:rPr>
          <w:rFonts w:asciiTheme="minorHAnsi" w:eastAsiaTheme="minorEastAsia" w:hAnsiTheme="minorHAnsi" w:cstheme="minorBidi"/>
          <w:sz w:val="22"/>
          <w:szCs w:val="22"/>
        </w:rPr>
      </w:pPr>
      <w:r w:rsidRPr="00B96A56">
        <w:t>A.5.1.30</w:t>
      </w:r>
      <w:r w:rsidRPr="00B96A56">
        <w:rPr>
          <w:rFonts w:asciiTheme="minorHAnsi" w:eastAsiaTheme="minorEastAsia" w:hAnsiTheme="minorHAnsi" w:cstheme="minorBidi"/>
          <w:sz w:val="22"/>
          <w:szCs w:val="22"/>
        </w:rPr>
        <w:tab/>
      </w:r>
      <w:r>
        <w:t>E-UTRAN FDD inter frequency handover for Cat-M1 UEs in CEModeB</w:t>
      </w:r>
      <w:r>
        <w:tab/>
        <w:t>924</w:t>
      </w:r>
    </w:p>
    <w:p w14:paraId="1358C88F" w14:textId="77777777" w:rsidR="00B96A56" w:rsidRDefault="00B96A56">
      <w:pPr>
        <w:pStyle w:val="TOC4"/>
        <w:rPr>
          <w:rFonts w:asciiTheme="minorHAnsi" w:eastAsiaTheme="minorEastAsia" w:hAnsiTheme="minorHAnsi" w:cstheme="minorBidi"/>
          <w:sz w:val="22"/>
          <w:szCs w:val="22"/>
        </w:rPr>
      </w:pPr>
      <w:r w:rsidRPr="00B96A56">
        <w:t>A.5.1.30.1</w:t>
      </w:r>
      <w:r w:rsidRPr="00B96A56">
        <w:rPr>
          <w:rFonts w:asciiTheme="minorHAnsi" w:eastAsiaTheme="minorEastAsia" w:hAnsiTheme="minorHAnsi" w:cstheme="minorBidi"/>
          <w:sz w:val="22"/>
          <w:szCs w:val="22"/>
        </w:rPr>
        <w:tab/>
      </w:r>
      <w:r w:rsidRPr="009A6500">
        <w:rPr>
          <w:snapToGrid w:val="0"/>
        </w:rPr>
        <w:t>Test Purpose and Environment</w:t>
      </w:r>
      <w:r>
        <w:tab/>
        <w:t>924</w:t>
      </w:r>
    </w:p>
    <w:p w14:paraId="5012D4BD" w14:textId="77777777" w:rsidR="00B96A56" w:rsidRDefault="00B96A56">
      <w:pPr>
        <w:pStyle w:val="TOC4"/>
        <w:rPr>
          <w:rFonts w:asciiTheme="minorHAnsi" w:eastAsiaTheme="minorEastAsia" w:hAnsiTheme="minorHAnsi" w:cstheme="minorBidi"/>
          <w:sz w:val="22"/>
          <w:szCs w:val="22"/>
        </w:rPr>
      </w:pPr>
      <w:r w:rsidRPr="00B96A56">
        <w:t>A.5.1.30.2</w:t>
      </w:r>
      <w:r w:rsidRPr="00B96A56">
        <w:rPr>
          <w:rFonts w:asciiTheme="minorHAnsi" w:eastAsiaTheme="minorEastAsia" w:hAnsiTheme="minorHAnsi" w:cstheme="minorBidi"/>
          <w:sz w:val="22"/>
          <w:szCs w:val="22"/>
        </w:rPr>
        <w:tab/>
      </w:r>
      <w:r w:rsidRPr="009A6500">
        <w:rPr>
          <w:snapToGrid w:val="0"/>
        </w:rPr>
        <w:t>Test Requirements</w:t>
      </w:r>
      <w:r>
        <w:tab/>
        <w:t>925</w:t>
      </w:r>
    </w:p>
    <w:p w14:paraId="7D7838BD" w14:textId="77777777" w:rsidR="00B96A56" w:rsidRDefault="00B96A56">
      <w:pPr>
        <w:pStyle w:val="TOC3"/>
        <w:rPr>
          <w:rFonts w:asciiTheme="minorHAnsi" w:eastAsiaTheme="minorEastAsia" w:hAnsiTheme="minorHAnsi" w:cstheme="minorBidi"/>
          <w:sz w:val="22"/>
          <w:szCs w:val="22"/>
        </w:rPr>
      </w:pPr>
      <w:r w:rsidRPr="00B96A56">
        <w:t>A.5.1.31</w:t>
      </w:r>
      <w:r w:rsidRPr="00B96A56">
        <w:rPr>
          <w:rFonts w:asciiTheme="minorHAnsi" w:eastAsiaTheme="minorEastAsia" w:hAnsiTheme="minorHAnsi" w:cstheme="minorBidi"/>
          <w:sz w:val="22"/>
          <w:szCs w:val="22"/>
        </w:rPr>
        <w:tab/>
      </w:r>
      <w:r>
        <w:t>E-UTRAN HD-FDD inter frequency handover for Cat-M1 UEs in CEModeB</w:t>
      </w:r>
      <w:r>
        <w:tab/>
        <w:t>926</w:t>
      </w:r>
    </w:p>
    <w:p w14:paraId="0825A1F3" w14:textId="77777777" w:rsidR="00B96A56" w:rsidRDefault="00B96A56">
      <w:pPr>
        <w:pStyle w:val="TOC4"/>
        <w:rPr>
          <w:rFonts w:asciiTheme="minorHAnsi" w:eastAsiaTheme="minorEastAsia" w:hAnsiTheme="minorHAnsi" w:cstheme="minorBidi"/>
          <w:sz w:val="22"/>
          <w:szCs w:val="22"/>
        </w:rPr>
      </w:pPr>
      <w:r w:rsidRPr="00B96A56">
        <w:lastRenderedPageBreak/>
        <w:t>A.5.1.31.1</w:t>
      </w:r>
      <w:r w:rsidRPr="00B96A56">
        <w:rPr>
          <w:rFonts w:asciiTheme="minorHAnsi" w:eastAsiaTheme="minorEastAsia" w:hAnsiTheme="minorHAnsi" w:cstheme="minorBidi"/>
          <w:sz w:val="22"/>
          <w:szCs w:val="22"/>
        </w:rPr>
        <w:tab/>
      </w:r>
      <w:r w:rsidRPr="009A6500">
        <w:rPr>
          <w:snapToGrid w:val="0"/>
        </w:rPr>
        <w:t>Test Purpose and Environment</w:t>
      </w:r>
      <w:r>
        <w:tab/>
        <w:t>926</w:t>
      </w:r>
    </w:p>
    <w:p w14:paraId="26C2A159" w14:textId="77777777" w:rsidR="00B96A56" w:rsidRDefault="00B96A56">
      <w:pPr>
        <w:pStyle w:val="TOC4"/>
        <w:rPr>
          <w:rFonts w:asciiTheme="minorHAnsi" w:eastAsiaTheme="minorEastAsia" w:hAnsiTheme="minorHAnsi" w:cstheme="minorBidi"/>
          <w:sz w:val="22"/>
          <w:szCs w:val="22"/>
        </w:rPr>
      </w:pPr>
      <w:r w:rsidRPr="00B96A56">
        <w:t>A.5.1.31.2</w:t>
      </w:r>
      <w:r w:rsidRPr="00B96A56">
        <w:rPr>
          <w:rFonts w:asciiTheme="minorHAnsi" w:eastAsiaTheme="minorEastAsia" w:hAnsiTheme="minorHAnsi" w:cstheme="minorBidi"/>
          <w:sz w:val="22"/>
          <w:szCs w:val="22"/>
        </w:rPr>
        <w:tab/>
      </w:r>
      <w:r w:rsidRPr="009A6500">
        <w:rPr>
          <w:snapToGrid w:val="0"/>
        </w:rPr>
        <w:t>Test Requirements</w:t>
      </w:r>
      <w:r>
        <w:tab/>
        <w:t>927</w:t>
      </w:r>
    </w:p>
    <w:p w14:paraId="13B4A468" w14:textId="77777777" w:rsidR="00B96A56" w:rsidRDefault="00B96A56">
      <w:pPr>
        <w:pStyle w:val="TOC3"/>
        <w:rPr>
          <w:rFonts w:asciiTheme="minorHAnsi" w:eastAsiaTheme="minorEastAsia" w:hAnsiTheme="minorHAnsi" w:cstheme="minorBidi"/>
          <w:sz w:val="22"/>
          <w:szCs w:val="22"/>
        </w:rPr>
      </w:pPr>
      <w:r w:rsidRPr="00B96A56">
        <w:t>A.5.1.32</w:t>
      </w:r>
      <w:r w:rsidRPr="00B96A56">
        <w:rPr>
          <w:rFonts w:asciiTheme="minorHAnsi" w:eastAsiaTheme="minorEastAsia" w:hAnsiTheme="minorHAnsi" w:cstheme="minorBidi"/>
          <w:sz w:val="22"/>
          <w:szCs w:val="22"/>
        </w:rPr>
        <w:tab/>
      </w:r>
      <w:r>
        <w:t>E-UTRAN TDD inter frequency handover for Cat-M1 UEs in CEModeB</w:t>
      </w:r>
      <w:r>
        <w:tab/>
        <w:t>928</w:t>
      </w:r>
    </w:p>
    <w:p w14:paraId="1413F1CA" w14:textId="77777777" w:rsidR="00B96A56" w:rsidRDefault="00B96A56">
      <w:pPr>
        <w:pStyle w:val="TOC4"/>
        <w:rPr>
          <w:rFonts w:asciiTheme="minorHAnsi" w:eastAsiaTheme="minorEastAsia" w:hAnsiTheme="minorHAnsi" w:cstheme="minorBidi"/>
          <w:sz w:val="22"/>
          <w:szCs w:val="22"/>
        </w:rPr>
      </w:pPr>
      <w:r w:rsidRPr="00B96A56">
        <w:t>A.5.1.32.1</w:t>
      </w:r>
      <w:r w:rsidRPr="00B96A56">
        <w:rPr>
          <w:rFonts w:asciiTheme="minorHAnsi" w:eastAsiaTheme="minorEastAsia" w:hAnsiTheme="minorHAnsi" w:cstheme="minorBidi"/>
          <w:sz w:val="22"/>
          <w:szCs w:val="22"/>
        </w:rPr>
        <w:tab/>
      </w:r>
      <w:r w:rsidRPr="009A6500">
        <w:rPr>
          <w:snapToGrid w:val="0"/>
        </w:rPr>
        <w:t>Test Purpose and Environment</w:t>
      </w:r>
      <w:r>
        <w:tab/>
        <w:t>928</w:t>
      </w:r>
    </w:p>
    <w:p w14:paraId="5C2F9B36" w14:textId="77777777" w:rsidR="00B96A56" w:rsidRDefault="00B96A56">
      <w:pPr>
        <w:pStyle w:val="TOC4"/>
        <w:rPr>
          <w:rFonts w:asciiTheme="minorHAnsi" w:eastAsiaTheme="minorEastAsia" w:hAnsiTheme="minorHAnsi" w:cstheme="minorBidi"/>
          <w:sz w:val="22"/>
          <w:szCs w:val="22"/>
        </w:rPr>
      </w:pPr>
      <w:r w:rsidRPr="00B96A56">
        <w:t>A.5.1.32.2</w:t>
      </w:r>
      <w:r w:rsidRPr="00B96A56">
        <w:rPr>
          <w:rFonts w:asciiTheme="minorHAnsi" w:eastAsiaTheme="minorEastAsia" w:hAnsiTheme="minorHAnsi" w:cstheme="minorBidi"/>
          <w:sz w:val="22"/>
          <w:szCs w:val="22"/>
        </w:rPr>
        <w:tab/>
      </w:r>
      <w:r w:rsidRPr="009A6500">
        <w:rPr>
          <w:snapToGrid w:val="0"/>
        </w:rPr>
        <w:t>Test Requirements</w:t>
      </w:r>
      <w:r>
        <w:tab/>
        <w:t>929</w:t>
      </w:r>
    </w:p>
    <w:p w14:paraId="296255BD" w14:textId="77777777" w:rsidR="00B96A56" w:rsidRDefault="00B96A56">
      <w:pPr>
        <w:pStyle w:val="TOC3"/>
        <w:rPr>
          <w:rFonts w:asciiTheme="minorHAnsi" w:eastAsiaTheme="minorEastAsia" w:hAnsiTheme="minorHAnsi" w:cstheme="minorBidi"/>
          <w:sz w:val="22"/>
          <w:szCs w:val="22"/>
        </w:rPr>
      </w:pPr>
      <w:r w:rsidRPr="00B96A56">
        <w:t>A.5.1.33</w:t>
      </w:r>
      <w:r w:rsidRPr="00B96A56">
        <w:rPr>
          <w:rFonts w:asciiTheme="minorHAnsi" w:eastAsiaTheme="minorEastAsia" w:hAnsiTheme="minorHAnsi" w:cstheme="minorBidi"/>
          <w:sz w:val="22"/>
          <w:szCs w:val="22"/>
        </w:rPr>
        <w:tab/>
      </w:r>
      <w:r>
        <w:t>E-UTRAN FDD-FDD Intra frequency handover for Cat-M1 UEs in CEModeA without SFN acquisition</w:t>
      </w:r>
      <w:r>
        <w:tab/>
        <w:t>930</w:t>
      </w:r>
    </w:p>
    <w:p w14:paraId="3C7FF573" w14:textId="77777777" w:rsidR="00B96A56" w:rsidRDefault="00B96A56">
      <w:pPr>
        <w:pStyle w:val="TOC4"/>
        <w:rPr>
          <w:rFonts w:asciiTheme="minorHAnsi" w:eastAsiaTheme="minorEastAsia" w:hAnsiTheme="minorHAnsi" w:cstheme="minorBidi"/>
          <w:sz w:val="22"/>
          <w:szCs w:val="22"/>
        </w:rPr>
      </w:pPr>
      <w:r w:rsidRPr="00B96A56">
        <w:t>A.5.1.33.1</w:t>
      </w:r>
      <w:r w:rsidRPr="00B96A56">
        <w:rPr>
          <w:rFonts w:asciiTheme="minorHAnsi" w:eastAsiaTheme="minorEastAsia" w:hAnsiTheme="minorHAnsi" w:cstheme="minorBidi"/>
          <w:sz w:val="22"/>
          <w:szCs w:val="22"/>
        </w:rPr>
        <w:tab/>
      </w:r>
      <w:r w:rsidRPr="009A6500">
        <w:rPr>
          <w:snapToGrid w:val="0"/>
        </w:rPr>
        <w:t>Test Purpose and Environment</w:t>
      </w:r>
      <w:r>
        <w:tab/>
        <w:t>930</w:t>
      </w:r>
    </w:p>
    <w:p w14:paraId="13F802B0" w14:textId="77777777" w:rsidR="00B96A56" w:rsidRDefault="00B96A56">
      <w:pPr>
        <w:pStyle w:val="TOC4"/>
        <w:rPr>
          <w:rFonts w:asciiTheme="minorHAnsi" w:eastAsiaTheme="minorEastAsia" w:hAnsiTheme="minorHAnsi" w:cstheme="minorBidi"/>
          <w:sz w:val="22"/>
          <w:szCs w:val="22"/>
        </w:rPr>
      </w:pPr>
      <w:r w:rsidRPr="00B96A56">
        <w:t>A.5.1.13.2</w:t>
      </w:r>
      <w:r w:rsidRPr="00B96A56">
        <w:rPr>
          <w:rFonts w:asciiTheme="minorHAnsi" w:eastAsiaTheme="minorEastAsia" w:hAnsiTheme="minorHAnsi" w:cstheme="minorBidi"/>
          <w:sz w:val="22"/>
          <w:szCs w:val="22"/>
        </w:rPr>
        <w:tab/>
      </w:r>
      <w:r w:rsidRPr="009A6500">
        <w:rPr>
          <w:snapToGrid w:val="0"/>
        </w:rPr>
        <w:t>Test Requirements</w:t>
      </w:r>
      <w:r>
        <w:tab/>
        <w:t>931</w:t>
      </w:r>
    </w:p>
    <w:p w14:paraId="2C8BDF79" w14:textId="77777777" w:rsidR="00B96A56" w:rsidRDefault="00B96A56">
      <w:pPr>
        <w:pStyle w:val="TOC3"/>
        <w:rPr>
          <w:rFonts w:asciiTheme="minorHAnsi" w:eastAsiaTheme="minorEastAsia" w:hAnsiTheme="minorHAnsi" w:cstheme="minorBidi"/>
          <w:sz w:val="22"/>
          <w:szCs w:val="22"/>
        </w:rPr>
      </w:pPr>
      <w:r w:rsidRPr="00B96A56">
        <w:t>A.5.1.34</w:t>
      </w:r>
      <w:r w:rsidRPr="00B96A56">
        <w:rPr>
          <w:rFonts w:asciiTheme="minorHAnsi" w:eastAsiaTheme="minorEastAsia" w:hAnsiTheme="minorHAnsi" w:cstheme="minorBidi"/>
          <w:sz w:val="22"/>
          <w:szCs w:val="22"/>
        </w:rPr>
        <w:tab/>
      </w:r>
      <w:r>
        <w:t>E-UTRAN HD-FDD Intra frequency handover for Cat-M1 UEs in CEModeA without SFN acquisition</w:t>
      </w:r>
      <w:r>
        <w:tab/>
        <w:t>932</w:t>
      </w:r>
    </w:p>
    <w:p w14:paraId="0D08EE04" w14:textId="77777777" w:rsidR="00B96A56" w:rsidRDefault="00B96A56">
      <w:pPr>
        <w:pStyle w:val="TOC4"/>
        <w:rPr>
          <w:rFonts w:asciiTheme="minorHAnsi" w:eastAsiaTheme="minorEastAsia" w:hAnsiTheme="minorHAnsi" w:cstheme="minorBidi"/>
          <w:sz w:val="22"/>
          <w:szCs w:val="22"/>
        </w:rPr>
      </w:pPr>
      <w:r w:rsidRPr="00B96A56">
        <w:t>A.5.1.34.1</w:t>
      </w:r>
      <w:r w:rsidRPr="00B96A56">
        <w:rPr>
          <w:rFonts w:asciiTheme="minorHAnsi" w:eastAsiaTheme="minorEastAsia" w:hAnsiTheme="minorHAnsi" w:cstheme="minorBidi"/>
          <w:sz w:val="22"/>
          <w:szCs w:val="22"/>
        </w:rPr>
        <w:tab/>
      </w:r>
      <w:r w:rsidRPr="009A6500">
        <w:rPr>
          <w:snapToGrid w:val="0"/>
        </w:rPr>
        <w:t>Test Purpose and Environment</w:t>
      </w:r>
      <w:r>
        <w:tab/>
        <w:t>932</w:t>
      </w:r>
    </w:p>
    <w:p w14:paraId="2A9FC6C0" w14:textId="77777777" w:rsidR="00B96A56" w:rsidRDefault="00B96A56">
      <w:pPr>
        <w:pStyle w:val="TOC4"/>
        <w:rPr>
          <w:rFonts w:asciiTheme="minorHAnsi" w:eastAsiaTheme="minorEastAsia" w:hAnsiTheme="minorHAnsi" w:cstheme="minorBidi"/>
          <w:sz w:val="22"/>
          <w:szCs w:val="22"/>
        </w:rPr>
      </w:pPr>
      <w:r w:rsidRPr="00B96A56">
        <w:t>A.5.1.34.2</w:t>
      </w:r>
      <w:r w:rsidRPr="00B96A56">
        <w:rPr>
          <w:rFonts w:asciiTheme="minorHAnsi" w:eastAsiaTheme="minorEastAsia" w:hAnsiTheme="minorHAnsi" w:cstheme="minorBidi"/>
          <w:sz w:val="22"/>
          <w:szCs w:val="22"/>
        </w:rPr>
        <w:tab/>
      </w:r>
      <w:r w:rsidRPr="009A6500">
        <w:rPr>
          <w:snapToGrid w:val="0"/>
        </w:rPr>
        <w:t>Test Requirements</w:t>
      </w:r>
      <w:r>
        <w:tab/>
        <w:t>933</w:t>
      </w:r>
    </w:p>
    <w:p w14:paraId="4E988F89" w14:textId="77777777" w:rsidR="00B96A56" w:rsidRDefault="00B96A56">
      <w:pPr>
        <w:pStyle w:val="TOC3"/>
        <w:rPr>
          <w:rFonts w:asciiTheme="minorHAnsi" w:eastAsiaTheme="minorEastAsia" w:hAnsiTheme="minorHAnsi" w:cstheme="minorBidi"/>
          <w:sz w:val="22"/>
          <w:szCs w:val="22"/>
        </w:rPr>
      </w:pPr>
      <w:r w:rsidRPr="00B96A56">
        <w:t>A.5.1.35</w:t>
      </w:r>
      <w:r w:rsidRPr="00B96A56">
        <w:rPr>
          <w:rFonts w:asciiTheme="minorHAnsi" w:eastAsiaTheme="minorEastAsia" w:hAnsiTheme="minorHAnsi"/>
          <w:sz w:val="22"/>
          <w:szCs w:val="22"/>
        </w:rPr>
        <w:tab/>
      </w:r>
      <w:r>
        <w:t>E-UTRAN TDD Intra frequency handover for Cat-M1 UEs in CEModeA without SFN acquisition</w:t>
      </w:r>
      <w:r>
        <w:tab/>
        <w:t>934</w:t>
      </w:r>
    </w:p>
    <w:p w14:paraId="4DC7682A" w14:textId="77777777" w:rsidR="00B96A56" w:rsidRDefault="00B96A56">
      <w:pPr>
        <w:pStyle w:val="TOC4"/>
        <w:rPr>
          <w:rFonts w:asciiTheme="minorHAnsi" w:eastAsiaTheme="minorEastAsia" w:hAnsiTheme="minorHAnsi" w:cstheme="minorBidi"/>
          <w:sz w:val="22"/>
          <w:szCs w:val="22"/>
        </w:rPr>
      </w:pPr>
      <w:r w:rsidRPr="00B96A56">
        <w:t>A.5.1.35.1</w:t>
      </w:r>
      <w:r w:rsidRPr="00B96A56">
        <w:rPr>
          <w:rFonts w:asciiTheme="minorHAnsi" w:eastAsiaTheme="minorEastAsia" w:hAnsiTheme="minorHAnsi" w:cstheme="minorBidi"/>
          <w:sz w:val="22"/>
          <w:szCs w:val="22"/>
        </w:rPr>
        <w:tab/>
      </w:r>
      <w:r w:rsidRPr="009A6500">
        <w:rPr>
          <w:snapToGrid w:val="0"/>
        </w:rPr>
        <w:t>Test Purpose and Environment</w:t>
      </w:r>
      <w:r>
        <w:tab/>
        <w:t>934</w:t>
      </w:r>
    </w:p>
    <w:p w14:paraId="75F3F496" w14:textId="77777777" w:rsidR="00B96A56" w:rsidRDefault="00B96A56">
      <w:pPr>
        <w:pStyle w:val="TOC4"/>
        <w:rPr>
          <w:rFonts w:asciiTheme="minorHAnsi" w:eastAsiaTheme="minorEastAsia" w:hAnsiTheme="minorHAnsi" w:cstheme="minorBidi"/>
          <w:sz w:val="22"/>
          <w:szCs w:val="22"/>
        </w:rPr>
      </w:pPr>
      <w:r w:rsidRPr="00B96A56">
        <w:t>A.5.1.35.2</w:t>
      </w:r>
      <w:r w:rsidRPr="00B96A56">
        <w:rPr>
          <w:rFonts w:asciiTheme="minorHAnsi" w:eastAsiaTheme="minorEastAsia" w:hAnsiTheme="minorHAnsi" w:cstheme="minorBidi"/>
          <w:sz w:val="22"/>
          <w:szCs w:val="22"/>
        </w:rPr>
        <w:tab/>
      </w:r>
      <w:r w:rsidRPr="009A6500">
        <w:rPr>
          <w:snapToGrid w:val="0"/>
        </w:rPr>
        <w:t>Test Requirements</w:t>
      </w:r>
      <w:r>
        <w:tab/>
        <w:t>935</w:t>
      </w:r>
    </w:p>
    <w:p w14:paraId="2AFB1CD3" w14:textId="77777777" w:rsidR="00B96A56" w:rsidRDefault="00B96A56">
      <w:pPr>
        <w:pStyle w:val="TOC3"/>
        <w:rPr>
          <w:rFonts w:asciiTheme="minorHAnsi" w:eastAsiaTheme="minorEastAsia" w:hAnsiTheme="minorHAnsi" w:cstheme="minorBidi"/>
          <w:sz w:val="22"/>
          <w:szCs w:val="22"/>
        </w:rPr>
      </w:pPr>
      <w:r w:rsidRPr="00B96A56">
        <w:t>A.5.1.36</w:t>
      </w:r>
      <w:r w:rsidRPr="00B96A56">
        <w:rPr>
          <w:rFonts w:asciiTheme="minorHAnsi" w:eastAsiaTheme="minorEastAsia" w:hAnsiTheme="minorHAnsi" w:cstheme="minorBidi"/>
          <w:sz w:val="22"/>
          <w:szCs w:val="22"/>
        </w:rPr>
        <w:tab/>
      </w:r>
      <w:r>
        <w:t>E-UTRAN FDD-FDD Intra frequency handover for Cat-M1 UEs in CEModeB without SFN acquisition</w:t>
      </w:r>
      <w:r>
        <w:tab/>
        <w:t>936</w:t>
      </w:r>
    </w:p>
    <w:p w14:paraId="7E8D87B7" w14:textId="77777777" w:rsidR="00B96A56" w:rsidRDefault="00B96A56">
      <w:pPr>
        <w:pStyle w:val="TOC4"/>
        <w:rPr>
          <w:rFonts w:asciiTheme="minorHAnsi" w:eastAsiaTheme="minorEastAsia" w:hAnsiTheme="minorHAnsi" w:cstheme="minorBidi"/>
          <w:sz w:val="22"/>
          <w:szCs w:val="22"/>
        </w:rPr>
      </w:pPr>
      <w:r w:rsidRPr="00B96A56">
        <w:t>A.5.1.36.1</w:t>
      </w:r>
      <w:r w:rsidRPr="00B96A56">
        <w:rPr>
          <w:rFonts w:asciiTheme="minorHAnsi" w:eastAsiaTheme="minorEastAsia" w:hAnsiTheme="minorHAnsi" w:cstheme="minorBidi"/>
          <w:sz w:val="22"/>
          <w:szCs w:val="22"/>
        </w:rPr>
        <w:tab/>
      </w:r>
      <w:r w:rsidRPr="009A6500">
        <w:rPr>
          <w:snapToGrid w:val="0"/>
        </w:rPr>
        <w:t>Test Purpose and Environment</w:t>
      </w:r>
      <w:r>
        <w:tab/>
        <w:t>936</w:t>
      </w:r>
    </w:p>
    <w:p w14:paraId="169C791C" w14:textId="77777777" w:rsidR="00B96A56" w:rsidRDefault="00B96A56">
      <w:pPr>
        <w:pStyle w:val="TOC4"/>
        <w:rPr>
          <w:rFonts w:asciiTheme="minorHAnsi" w:eastAsiaTheme="minorEastAsia" w:hAnsiTheme="minorHAnsi" w:cstheme="minorBidi"/>
          <w:sz w:val="22"/>
          <w:szCs w:val="22"/>
        </w:rPr>
      </w:pPr>
      <w:r w:rsidRPr="00B96A56">
        <w:t>A.5.1.36.2</w:t>
      </w:r>
      <w:r w:rsidRPr="00B96A56">
        <w:rPr>
          <w:rFonts w:asciiTheme="minorHAnsi" w:eastAsiaTheme="minorEastAsia" w:hAnsiTheme="minorHAnsi" w:cstheme="minorBidi"/>
          <w:sz w:val="22"/>
          <w:szCs w:val="22"/>
        </w:rPr>
        <w:tab/>
      </w:r>
      <w:r w:rsidRPr="009A6500">
        <w:rPr>
          <w:snapToGrid w:val="0"/>
        </w:rPr>
        <w:t>Test Requirements</w:t>
      </w:r>
      <w:r>
        <w:tab/>
        <w:t>937</w:t>
      </w:r>
    </w:p>
    <w:p w14:paraId="0BDEE3F1" w14:textId="77777777" w:rsidR="00B96A56" w:rsidRDefault="00B96A56">
      <w:pPr>
        <w:pStyle w:val="TOC3"/>
        <w:rPr>
          <w:rFonts w:asciiTheme="minorHAnsi" w:eastAsiaTheme="minorEastAsia" w:hAnsiTheme="minorHAnsi" w:cstheme="minorBidi"/>
          <w:sz w:val="22"/>
          <w:szCs w:val="22"/>
        </w:rPr>
      </w:pPr>
      <w:r w:rsidRPr="00B96A56">
        <w:t>A.5.1.37</w:t>
      </w:r>
      <w:r w:rsidRPr="00B96A56">
        <w:rPr>
          <w:rFonts w:asciiTheme="minorHAnsi" w:eastAsiaTheme="minorEastAsia" w:hAnsiTheme="minorHAnsi" w:cstheme="minorBidi"/>
          <w:sz w:val="22"/>
          <w:szCs w:val="22"/>
        </w:rPr>
        <w:tab/>
      </w:r>
      <w:r>
        <w:t>E-UTRAN HD-FDD Intra frequency handover for Cat-M1 UEs in CEModeB without SFN acquisition</w:t>
      </w:r>
      <w:r>
        <w:tab/>
        <w:t>938</w:t>
      </w:r>
    </w:p>
    <w:p w14:paraId="00DB53F2" w14:textId="77777777" w:rsidR="00B96A56" w:rsidRDefault="00B96A56">
      <w:pPr>
        <w:pStyle w:val="TOC4"/>
        <w:rPr>
          <w:rFonts w:asciiTheme="minorHAnsi" w:eastAsiaTheme="minorEastAsia" w:hAnsiTheme="minorHAnsi" w:cstheme="minorBidi"/>
          <w:sz w:val="22"/>
          <w:szCs w:val="22"/>
        </w:rPr>
      </w:pPr>
      <w:r w:rsidRPr="00B96A56">
        <w:t>A.5.1.37.1</w:t>
      </w:r>
      <w:r w:rsidRPr="00B96A56">
        <w:rPr>
          <w:rFonts w:asciiTheme="minorHAnsi" w:eastAsiaTheme="minorEastAsia" w:hAnsiTheme="minorHAnsi" w:cstheme="minorBidi"/>
          <w:sz w:val="22"/>
          <w:szCs w:val="22"/>
        </w:rPr>
        <w:tab/>
      </w:r>
      <w:r w:rsidRPr="009A6500">
        <w:rPr>
          <w:snapToGrid w:val="0"/>
        </w:rPr>
        <w:t>Test Purpose and Environment</w:t>
      </w:r>
      <w:r>
        <w:tab/>
        <w:t>938</w:t>
      </w:r>
    </w:p>
    <w:p w14:paraId="793011A6" w14:textId="77777777" w:rsidR="00B96A56" w:rsidRDefault="00B96A56">
      <w:pPr>
        <w:pStyle w:val="TOC4"/>
        <w:rPr>
          <w:rFonts w:asciiTheme="minorHAnsi" w:eastAsiaTheme="minorEastAsia" w:hAnsiTheme="minorHAnsi" w:cstheme="minorBidi"/>
          <w:sz w:val="22"/>
          <w:szCs w:val="22"/>
        </w:rPr>
      </w:pPr>
      <w:r w:rsidRPr="00B96A56">
        <w:t>A.5.1.37.2</w:t>
      </w:r>
      <w:r w:rsidRPr="00B96A56">
        <w:rPr>
          <w:rFonts w:asciiTheme="minorHAnsi" w:eastAsiaTheme="minorEastAsia" w:hAnsiTheme="minorHAnsi" w:cstheme="minorBidi"/>
          <w:sz w:val="22"/>
          <w:szCs w:val="22"/>
        </w:rPr>
        <w:tab/>
      </w:r>
      <w:r w:rsidRPr="009A6500">
        <w:rPr>
          <w:snapToGrid w:val="0"/>
        </w:rPr>
        <w:t>Test Requirements</w:t>
      </w:r>
      <w:r>
        <w:tab/>
        <w:t>939</w:t>
      </w:r>
    </w:p>
    <w:p w14:paraId="442209FD" w14:textId="77777777" w:rsidR="00B96A56" w:rsidRDefault="00B96A56">
      <w:pPr>
        <w:pStyle w:val="TOC3"/>
        <w:rPr>
          <w:rFonts w:asciiTheme="minorHAnsi" w:eastAsiaTheme="minorEastAsia" w:hAnsiTheme="minorHAnsi" w:cstheme="minorBidi"/>
          <w:sz w:val="22"/>
          <w:szCs w:val="22"/>
        </w:rPr>
      </w:pPr>
      <w:r w:rsidRPr="00B96A56">
        <w:t>A.5.1.38</w:t>
      </w:r>
      <w:r w:rsidRPr="00B96A56">
        <w:rPr>
          <w:rFonts w:asciiTheme="minorHAnsi" w:eastAsiaTheme="minorEastAsia" w:hAnsiTheme="minorHAnsi"/>
          <w:sz w:val="22"/>
          <w:szCs w:val="22"/>
        </w:rPr>
        <w:tab/>
      </w:r>
      <w:r>
        <w:t>E-UTRAN TDD Intra frequency handover for Cat-M1 UEs in CEModeB without SFN acquisition</w:t>
      </w:r>
      <w:r>
        <w:tab/>
        <w:t>940</w:t>
      </w:r>
    </w:p>
    <w:p w14:paraId="68E5F783" w14:textId="77777777" w:rsidR="00B96A56" w:rsidRDefault="00B96A56">
      <w:pPr>
        <w:pStyle w:val="TOC4"/>
        <w:rPr>
          <w:rFonts w:asciiTheme="minorHAnsi" w:eastAsiaTheme="minorEastAsia" w:hAnsiTheme="minorHAnsi" w:cstheme="minorBidi"/>
          <w:sz w:val="22"/>
          <w:szCs w:val="22"/>
        </w:rPr>
      </w:pPr>
      <w:r w:rsidRPr="00B96A56">
        <w:t>A.5.1.38.1</w:t>
      </w:r>
      <w:r w:rsidRPr="00B96A56">
        <w:rPr>
          <w:rFonts w:asciiTheme="minorHAnsi" w:eastAsiaTheme="minorEastAsia" w:hAnsiTheme="minorHAnsi" w:cstheme="minorBidi"/>
          <w:sz w:val="22"/>
          <w:szCs w:val="22"/>
        </w:rPr>
        <w:tab/>
      </w:r>
      <w:r w:rsidRPr="009A6500">
        <w:rPr>
          <w:snapToGrid w:val="0"/>
        </w:rPr>
        <w:t>Test Purpose and Environment</w:t>
      </w:r>
      <w:r>
        <w:tab/>
        <w:t>940</w:t>
      </w:r>
    </w:p>
    <w:p w14:paraId="59555D2A" w14:textId="77777777" w:rsidR="00B96A56" w:rsidRDefault="00B96A56">
      <w:pPr>
        <w:pStyle w:val="TOC4"/>
        <w:rPr>
          <w:rFonts w:asciiTheme="minorHAnsi" w:eastAsiaTheme="minorEastAsia" w:hAnsiTheme="minorHAnsi" w:cstheme="minorBidi"/>
          <w:sz w:val="22"/>
          <w:szCs w:val="22"/>
        </w:rPr>
      </w:pPr>
      <w:r w:rsidRPr="00B96A56">
        <w:t>A.5.1.38.2</w:t>
      </w:r>
      <w:r w:rsidRPr="00B96A56">
        <w:rPr>
          <w:rFonts w:asciiTheme="minorHAnsi" w:eastAsiaTheme="minorEastAsia" w:hAnsiTheme="minorHAnsi" w:cstheme="minorBidi"/>
          <w:sz w:val="22"/>
          <w:szCs w:val="22"/>
        </w:rPr>
        <w:tab/>
      </w:r>
      <w:r w:rsidRPr="009A6500">
        <w:rPr>
          <w:snapToGrid w:val="0"/>
        </w:rPr>
        <w:t>Test Requirements</w:t>
      </w:r>
      <w:r>
        <w:tab/>
        <w:t>941</w:t>
      </w:r>
    </w:p>
    <w:p w14:paraId="3AE408C6" w14:textId="77777777" w:rsidR="00B96A56" w:rsidRDefault="00B96A5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593158B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A.5.2.1</w:t>
      </w:r>
      <w:r w:rsidRPr="00B96A56">
        <w:rPr>
          <w:rFonts w:asciiTheme="minorHAnsi" w:eastAsiaTheme="minorEastAsia" w:hAnsiTheme="minorHAnsi"/>
          <w:sz w:val="22"/>
          <w:szCs w:val="22"/>
          <w:lang w:val="sv-FI"/>
        </w:rPr>
        <w:tab/>
      </w:r>
      <w:r w:rsidRPr="009A6500">
        <w:rPr>
          <w:lang w:val="sv-SE"/>
        </w:rPr>
        <w:t>E-UTRAN FDD – UTRAN FDD Handover</w:t>
      </w:r>
      <w:r w:rsidRPr="00B96A56">
        <w:rPr>
          <w:lang w:val="sv-FI"/>
        </w:rPr>
        <w:tab/>
        <w:t>942</w:t>
      </w:r>
    </w:p>
    <w:p w14:paraId="55253494" w14:textId="77777777" w:rsidR="00B96A56" w:rsidRDefault="00B96A5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0F5EF247" w14:textId="77777777" w:rsidR="00B96A56" w:rsidRDefault="00B96A56">
      <w:pPr>
        <w:pStyle w:val="TOC4"/>
        <w:rPr>
          <w:rFonts w:asciiTheme="minorHAnsi" w:eastAsiaTheme="minorEastAsia" w:hAnsiTheme="minorHAnsi" w:cstheme="minorBidi"/>
          <w:sz w:val="22"/>
          <w:szCs w:val="22"/>
        </w:rPr>
      </w:pPr>
      <w:r w:rsidRPr="00B96A56">
        <w:t>A.5.2.1.2</w:t>
      </w:r>
      <w:r w:rsidRPr="00B96A56">
        <w:rPr>
          <w:rFonts w:asciiTheme="minorHAnsi" w:eastAsiaTheme="minorEastAsia" w:hAnsiTheme="minorHAnsi" w:cstheme="minorBidi"/>
          <w:sz w:val="22"/>
          <w:szCs w:val="22"/>
        </w:rPr>
        <w:tab/>
      </w:r>
      <w:r w:rsidRPr="009A6500">
        <w:rPr>
          <w:snapToGrid w:val="0"/>
        </w:rPr>
        <w:t>Test Requirements</w:t>
      </w:r>
      <w:r>
        <w:tab/>
        <w:t>943</w:t>
      </w:r>
    </w:p>
    <w:p w14:paraId="48813F78" w14:textId="77777777" w:rsidR="00B96A56" w:rsidRDefault="00B96A56">
      <w:pPr>
        <w:pStyle w:val="TOC3"/>
        <w:rPr>
          <w:rFonts w:asciiTheme="minorHAnsi" w:eastAsiaTheme="minorEastAsia" w:hAnsiTheme="minorHAnsi" w:cstheme="minorBidi"/>
          <w:sz w:val="22"/>
          <w:szCs w:val="22"/>
        </w:rPr>
      </w:pPr>
      <w:r w:rsidRPr="00B96A56">
        <w:t>A.5.2.2</w:t>
      </w:r>
      <w:r w:rsidRPr="00B96A56">
        <w:rPr>
          <w:rFonts w:asciiTheme="minorHAnsi" w:eastAsiaTheme="minorEastAsia" w:hAnsiTheme="minorHAnsi" w:cstheme="minorBidi"/>
          <w:sz w:val="22"/>
          <w:szCs w:val="22"/>
        </w:rPr>
        <w:tab/>
      </w:r>
      <w:r w:rsidRPr="00B96A56">
        <w:t>E-UTRAN TDD - UTRAN FDD Handover</w:t>
      </w:r>
      <w:r>
        <w:tab/>
        <w:t>944</w:t>
      </w:r>
    </w:p>
    <w:p w14:paraId="216CC8D8" w14:textId="77777777" w:rsidR="00B96A56" w:rsidRDefault="00B96A56">
      <w:pPr>
        <w:pStyle w:val="TOC4"/>
        <w:rPr>
          <w:rFonts w:asciiTheme="minorHAnsi" w:eastAsiaTheme="minorEastAsia" w:hAnsiTheme="minorHAnsi" w:cstheme="minorBidi"/>
          <w:sz w:val="22"/>
          <w:szCs w:val="22"/>
        </w:rPr>
      </w:pPr>
      <w:r w:rsidRPr="00B96A56">
        <w:t>A.5.2.2.1</w:t>
      </w:r>
      <w:r w:rsidRPr="00B96A56">
        <w:rPr>
          <w:rFonts w:asciiTheme="minorHAnsi" w:eastAsiaTheme="minorEastAsia" w:hAnsiTheme="minorHAnsi" w:cstheme="minorBidi"/>
          <w:sz w:val="22"/>
          <w:szCs w:val="22"/>
        </w:rPr>
        <w:tab/>
      </w:r>
      <w:r w:rsidRPr="009A6500">
        <w:rPr>
          <w:snapToGrid w:val="0"/>
        </w:rPr>
        <w:t>Test Purpose and Environment</w:t>
      </w:r>
      <w:r>
        <w:tab/>
        <w:t>944</w:t>
      </w:r>
    </w:p>
    <w:p w14:paraId="6561CFAC" w14:textId="77777777" w:rsidR="00B96A56" w:rsidRDefault="00B96A56">
      <w:pPr>
        <w:pStyle w:val="TOC4"/>
        <w:rPr>
          <w:rFonts w:asciiTheme="minorHAnsi" w:eastAsiaTheme="minorEastAsia" w:hAnsiTheme="minorHAnsi" w:cstheme="minorBidi"/>
          <w:sz w:val="22"/>
          <w:szCs w:val="22"/>
        </w:rPr>
      </w:pPr>
      <w:r w:rsidRPr="00B96A56">
        <w:t>A.5.2.2.2</w:t>
      </w:r>
      <w:r w:rsidRPr="00B96A56">
        <w:rPr>
          <w:rFonts w:asciiTheme="minorHAnsi" w:eastAsiaTheme="minorEastAsia" w:hAnsiTheme="minorHAnsi" w:cstheme="minorBidi"/>
          <w:sz w:val="22"/>
          <w:szCs w:val="22"/>
        </w:rPr>
        <w:tab/>
      </w:r>
      <w:r w:rsidRPr="009A6500">
        <w:rPr>
          <w:snapToGrid w:val="0"/>
        </w:rPr>
        <w:t>Test Requirements</w:t>
      </w:r>
      <w:r>
        <w:tab/>
        <w:t>947</w:t>
      </w:r>
    </w:p>
    <w:p w14:paraId="7468E514" w14:textId="77777777" w:rsidR="00B96A56" w:rsidRDefault="00B96A56">
      <w:pPr>
        <w:pStyle w:val="TOC3"/>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 xml:space="preserve">3 </w:t>
      </w:r>
      <w:r w:rsidRPr="00B96A56">
        <w:t>E-UTRAN FDD- GSM Handover</w:t>
      </w:r>
      <w:r w:rsidRPr="00B96A56">
        <w:tab/>
      </w:r>
      <w:r>
        <w:t>947</w:t>
      </w:r>
    </w:p>
    <w:p w14:paraId="77292A2C" w14:textId="77777777" w:rsidR="00B96A56" w:rsidRDefault="00B96A56">
      <w:pPr>
        <w:pStyle w:val="TOC5"/>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3.1</w:t>
      </w:r>
      <w:r w:rsidRPr="00B96A56">
        <w:rPr>
          <w:rFonts w:asciiTheme="minorHAnsi" w:eastAsiaTheme="minorEastAsia" w:hAnsiTheme="minorHAnsi" w:cstheme="minorBidi"/>
          <w:sz w:val="22"/>
          <w:szCs w:val="22"/>
        </w:rPr>
        <w:tab/>
      </w:r>
      <w:r w:rsidRPr="009A6500">
        <w:rPr>
          <w:snapToGrid w:val="0"/>
        </w:rPr>
        <w:t>Test Purpose and Environment</w:t>
      </w:r>
      <w:r>
        <w:tab/>
        <w:t>947</w:t>
      </w:r>
    </w:p>
    <w:p w14:paraId="0143C835" w14:textId="77777777" w:rsidR="00B96A56" w:rsidRDefault="00B96A56">
      <w:pPr>
        <w:pStyle w:val="TOC5"/>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 xml:space="preserve">Test </w:t>
      </w:r>
      <w:r w:rsidRPr="009A6500">
        <w:rPr>
          <w:snapToGrid w:val="0"/>
          <w:lang w:eastAsia="zh-CN"/>
        </w:rPr>
        <w:t>Requirements</w:t>
      </w:r>
      <w:r>
        <w:tab/>
        <w:t>948</w:t>
      </w:r>
    </w:p>
    <w:p w14:paraId="2064543A" w14:textId="77777777" w:rsidR="00B96A56" w:rsidRDefault="00B96A56">
      <w:pPr>
        <w:pStyle w:val="TOC3"/>
        <w:rPr>
          <w:rFonts w:asciiTheme="minorHAnsi" w:eastAsiaTheme="minorEastAsia" w:hAnsiTheme="minorHAnsi" w:cstheme="minorBidi"/>
          <w:sz w:val="22"/>
          <w:szCs w:val="22"/>
        </w:rPr>
      </w:pPr>
      <w:r w:rsidRPr="00B96A56">
        <w:t>A.5.2.4</w:t>
      </w:r>
      <w:r w:rsidRPr="00B96A56">
        <w:rPr>
          <w:rFonts w:asciiTheme="minorHAnsi" w:eastAsiaTheme="minorEastAsia" w:hAnsiTheme="minorHAnsi" w:cstheme="minorBidi"/>
          <w:sz w:val="22"/>
          <w:szCs w:val="22"/>
        </w:rPr>
        <w:tab/>
      </w:r>
      <w:r w:rsidRPr="00B96A56">
        <w:t>E-UTRAN</w:t>
      </w:r>
      <w:r w:rsidRPr="00B96A56">
        <w:rPr>
          <w:lang w:eastAsia="zh-CN"/>
        </w:rPr>
        <w:t xml:space="preserve"> TDD</w:t>
      </w:r>
      <w:r w:rsidRPr="00B96A56">
        <w:t xml:space="preserve"> - UTRAN TDD Handover</w:t>
      </w:r>
      <w:r>
        <w:tab/>
        <w:t>949</w:t>
      </w:r>
    </w:p>
    <w:p w14:paraId="43FFE6AD" w14:textId="77777777" w:rsidR="00B96A56" w:rsidRDefault="00B96A5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4B414344"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21BE63B8" w14:textId="77777777" w:rsidR="00B96A56" w:rsidRDefault="00B96A5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20043F6B"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5E01C0D7" w14:textId="77777777" w:rsidR="00B96A56" w:rsidRDefault="00B96A5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044FD133"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051943E2" w14:textId="77777777" w:rsidR="00B96A56" w:rsidRDefault="00B96A5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354DEAFA"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A.</w:t>
      </w:r>
      <w:r w:rsidRPr="00B96A56">
        <w:rPr>
          <w:lang w:val="sv-FI" w:eastAsia="zh-CN"/>
        </w:rPr>
        <w:t>5</w:t>
      </w:r>
      <w:r w:rsidRPr="00B96A56">
        <w:rPr>
          <w:lang w:val="sv-FI"/>
        </w:rPr>
        <w:t>.</w:t>
      </w:r>
      <w:r w:rsidRPr="00B96A56">
        <w:rPr>
          <w:lang w:val="sv-FI" w:eastAsia="zh-CN"/>
        </w:rPr>
        <w:t>2</w:t>
      </w:r>
      <w:r w:rsidRPr="00B96A56">
        <w:rPr>
          <w:lang w:val="sv-FI"/>
        </w:rPr>
        <w:t>.</w:t>
      </w:r>
      <w:r w:rsidRPr="00B96A56">
        <w:rPr>
          <w:lang w:val="sv-FI" w:eastAsia="zh-CN"/>
        </w:rPr>
        <w:t>4</w:t>
      </w:r>
      <w:r w:rsidRPr="00B96A56">
        <w:rPr>
          <w:lang w:val="sv-FI"/>
        </w:rPr>
        <w:t>.</w:t>
      </w:r>
      <w:r w:rsidRPr="00B96A56">
        <w:rPr>
          <w:lang w:val="sv-FI" w:eastAsia="zh-CN"/>
        </w:rPr>
        <w:t>2</w:t>
      </w:r>
      <w:r w:rsidRPr="00B96A56">
        <w:rPr>
          <w:lang w:val="sv-FI"/>
        </w:rPr>
        <w:t>.</w:t>
      </w:r>
      <w:r w:rsidRPr="00B96A56">
        <w:rPr>
          <w:lang w:val="sv-FI" w:eastAsia="zh-CN"/>
        </w:rPr>
        <w:t>3</w:t>
      </w:r>
      <w:r w:rsidRPr="00B96A56">
        <w:rPr>
          <w:rFonts w:asciiTheme="minorHAnsi" w:eastAsiaTheme="minorEastAsia" w:hAnsiTheme="minorHAnsi" w:cstheme="minorBidi"/>
          <w:sz w:val="22"/>
          <w:szCs w:val="22"/>
          <w:lang w:val="sv-FI"/>
        </w:rPr>
        <w:tab/>
      </w:r>
      <w:r w:rsidRPr="009A6500">
        <w:rPr>
          <w:lang w:val="sv-SE" w:eastAsia="zh-CN"/>
        </w:rPr>
        <w:t>Void</w:t>
      </w:r>
      <w:r w:rsidRPr="00B96A56">
        <w:rPr>
          <w:lang w:val="sv-FI"/>
        </w:rPr>
        <w:tab/>
        <w:t>951</w:t>
      </w:r>
    </w:p>
    <w:p w14:paraId="093C434D"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A.5.2.5</w:t>
      </w:r>
      <w:r w:rsidRPr="00B96A56">
        <w:rPr>
          <w:rFonts w:asciiTheme="minorHAnsi" w:eastAsiaTheme="minorEastAsia" w:hAnsiTheme="minorHAnsi"/>
          <w:sz w:val="22"/>
          <w:szCs w:val="22"/>
          <w:lang w:val="sv-FI"/>
        </w:rPr>
        <w:tab/>
      </w:r>
      <w:r w:rsidRPr="009A6500">
        <w:rPr>
          <w:lang w:val="sv-SE"/>
        </w:rPr>
        <w:t>E-UTRAN FDD – UTRAN TDD Handover</w:t>
      </w:r>
      <w:r w:rsidRPr="00B96A56">
        <w:rPr>
          <w:lang w:val="sv-FI"/>
        </w:rPr>
        <w:tab/>
        <w:t>951</w:t>
      </w:r>
    </w:p>
    <w:p w14:paraId="67EEA993" w14:textId="77777777" w:rsidR="00B96A56" w:rsidRDefault="00B96A5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9EC6CFB" w14:textId="77777777" w:rsidR="00B96A56" w:rsidRDefault="00B96A5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0E1DA756" w14:textId="77777777" w:rsidR="00B96A56" w:rsidRDefault="00B96A56">
      <w:pPr>
        <w:pStyle w:val="TOC4"/>
        <w:rPr>
          <w:rFonts w:asciiTheme="minorHAnsi" w:eastAsiaTheme="minorEastAsia" w:hAnsiTheme="minorHAnsi" w:cstheme="minorBidi"/>
          <w:sz w:val="22"/>
          <w:szCs w:val="22"/>
        </w:rPr>
      </w:pPr>
      <w:r w:rsidRPr="00B96A56">
        <w:t>A.5.2.5.2</w:t>
      </w:r>
      <w:r w:rsidRPr="00B96A56">
        <w:rPr>
          <w:rFonts w:asciiTheme="minorHAnsi" w:eastAsiaTheme="minorEastAsia" w:hAnsiTheme="minorHAnsi" w:cstheme="minorBidi"/>
          <w:sz w:val="22"/>
          <w:szCs w:val="22"/>
        </w:rPr>
        <w:tab/>
      </w:r>
      <w:r w:rsidRPr="009A6500">
        <w:rPr>
          <w:snapToGrid w:val="0"/>
        </w:rPr>
        <w:t>Test Requirements</w:t>
      </w:r>
      <w:r>
        <w:tab/>
        <w:t>954</w:t>
      </w:r>
    </w:p>
    <w:p w14:paraId="22A95307" w14:textId="77777777" w:rsidR="00B96A56" w:rsidRDefault="00B96A5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54E303A4" w14:textId="77777777" w:rsidR="00B96A56" w:rsidRDefault="00B96A5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40F8B16"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A.5.2.5.2.3</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954</w:t>
      </w:r>
    </w:p>
    <w:p w14:paraId="0357A309"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A.5.2.</w:t>
      </w:r>
      <w:r w:rsidRPr="00B96A56">
        <w:rPr>
          <w:lang w:val="sv-FI" w:eastAsia="zh-CN"/>
        </w:rPr>
        <w:t>6</w:t>
      </w:r>
      <w:r w:rsidRPr="00B96A56">
        <w:rPr>
          <w:rFonts w:asciiTheme="minorHAnsi" w:eastAsiaTheme="minorEastAsia" w:hAnsiTheme="minorHAnsi"/>
          <w:sz w:val="22"/>
          <w:szCs w:val="22"/>
          <w:lang w:val="sv-FI"/>
        </w:rPr>
        <w:tab/>
      </w:r>
      <w:r w:rsidRPr="009A6500">
        <w:rPr>
          <w:lang w:val="sv-SE"/>
        </w:rPr>
        <w:t>E-UTRAN TDD - GSM Handover</w:t>
      </w:r>
      <w:r w:rsidRPr="00B96A56">
        <w:rPr>
          <w:lang w:val="sv-FI"/>
        </w:rPr>
        <w:tab/>
        <w:t>954</w:t>
      </w:r>
    </w:p>
    <w:p w14:paraId="54165427" w14:textId="77777777" w:rsidR="00B96A56" w:rsidRDefault="00B96A5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77A74BBC" w14:textId="77777777" w:rsidR="00B96A56" w:rsidRDefault="00B96A5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681156E4" w14:textId="77777777" w:rsidR="00B96A56" w:rsidRDefault="00B96A56">
      <w:pPr>
        <w:pStyle w:val="TOC3"/>
        <w:rPr>
          <w:rFonts w:asciiTheme="minorHAnsi" w:eastAsiaTheme="minorEastAsia" w:hAnsiTheme="minorHAnsi" w:cstheme="minorBidi"/>
          <w:sz w:val="22"/>
          <w:szCs w:val="22"/>
        </w:rPr>
      </w:pPr>
      <w:r w:rsidRPr="00B96A56">
        <w:t>A.5.2.</w:t>
      </w:r>
      <w:r w:rsidRPr="00B96A56">
        <w:rPr>
          <w:lang w:eastAsia="zh-CN"/>
        </w:rPr>
        <w:t>7</w:t>
      </w:r>
      <w:r w:rsidRPr="00B96A56">
        <w:rPr>
          <w:rFonts w:asciiTheme="minorHAnsi" w:eastAsiaTheme="minorEastAsia" w:hAnsiTheme="minorHAnsi"/>
          <w:sz w:val="22"/>
          <w:szCs w:val="22"/>
        </w:rPr>
        <w:tab/>
      </w:r>
      <w:r w:rsidRPr="00B96A56">
        <w:t>E-UTRAN FDD – UTRAN FDD Handover; Unknown Target Cell</w:t>
      </w:r>
      <w:r>
        <w:tab/>
        <w:t>957</w:t>
      </w:r>
    </w:p>
    <w:p w14:paraId="7C3F62BC" w14:textId="77777777" w:rsidR="00B96A56" w:rsidRDefault="00B96A5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26BBB471" w14:textId="77777777" w:rsidR="00B96A56" w:rsidRDefault="00B96A56">
      <w:pPr>
        <w:pStyle w:val="TOC4"/>
        <w:rPr>
          <w:rFonts w:asciiTheme="minorHAnsi" w:eastAsiaTheme="minorEastAsia" w:hAnsiTheme="minorHAnsi" w:cstheme="minorBidi"/>
          <w:sz w:val="22"/>
          <w:szCs w:val="22"/>
        </w:rPr>
      </w:pPr>
      <w:r w:rsidRPr="00B96A56">
        <w:t>A.5.2.</w:t>
      </w:r>
      <w:r w:rsidRPr="00B96A56">
        <w:rPr>
          <w:lang w:eastAsia="zh-CN"/>
        </w:rPr>
        <w:t>7</w:t>
      </w:r>
      <w:r w:rsidRPr="00B96A56">
        <w:t>.2</w:t>
      </w:r>
      <w:r w:rsidRPr="00B96A56">
        <w:rPr>
          <w:rFonts w:asciiTheme="minorHAnsi" w:eastAsiaTheme="minorEastAsia" w:hAnsiTheme="minorHAnsi" w:cstheme="minorBidi"/>
          <w:sz w:val="22"/>
          <w:szCs w:val="22"/>
        </w:rPr>
        <w:tab/>
      </w:r>
      <w:r w:rsidRPr="009A6500">
        <w:rPr>
          <w:snapToGrid w:val="0"/>
        </w:rPr>
        <w:t>Test Requirements</w:t>
      </w:r>
      <w:r>
        <w:tab/>
        <w:t>959</w:t>
      </w:r>
    </w:p>
    <w:p w14:paraId="0A062D7E" w14:textId="77777777" w:rsidR="00B96A56" w:rsidRDefault="00B96A5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2A0BF778" w14:textId="77777777" w:rsidR="00B96A56" w:rsidRDefault="00B96A5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28216F04" w14:textId="77777777" w:rsidR="00B96A56" w:rsidRDefault="00B96A5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25ACBDAD" w14:textId="77777777" w:rsidR="00B96A56" w:rsidRDefault="00B96A56">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6EF56BCA" w14:textId="77777777" w:rsidR="00B96A56" w:rsidRDefault="00B96A5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8350B55" w14:textId="77777777" w:rsidR="00B96A56" w:rsidRDefault="00B96A5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0600ABE7" w14:textId="77777777" w:rsidR="00B96A56" w:rsidRDefault="00B96A5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62CF5F3C" w14:textId="77777777" w:rsidR="00B96A56" w:rsidRDefault="00B96A5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488561FB" w14:textId="77777777" w:rsidR="00B96A56" w:rsidRDefault="00B96A5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400CA437" w14:textId="77777777" w:rsidR="00B96A56" w:rsidRDefault="00B96A56">
      <w:pPr>
        <w:pStyle w:val="TOC3"/>
        <w:rPr>
          <w:rFonts w:asciiTheme="minorHAnsi" w:eastAsiaTheme="minorEastAsia" w:hAnsiTheme="minorHAnsi" w:cstheme="minorBidi"/>
          <w:sz w:val="22"/>
          <w:szCs w:val="22"/>
        </w:rPr>
      </w:pPr>
      <w:r w:rsidRPr="00B96A56">
        <w:t>A.5.2.10A</w:t>
      </w:r>
      <w:r w:rsidRPr="00B96A56">
        <w:rPr>
          <w:rFonts w:asciiTheme="minorHAnsi" w:eastAsiaTheme="minorEastAsia" w:hAnsiTheme="minorHAnsi"/>
          <w:sz w:val="22"/>
          <w:szCs w:val="22"/>
        </w:rPr>
        <w:tab/>
      </w:r>
      <w:r>
        <w:t>E-UTRAN FDD – UTRAN FDD Multicarrier Handover with two target cells</w:t>
      </w:r>
      <w:r>
        <w:tab/>
        <w:t>965</w:t>
      </w:r>
    </w:p>
    <w:p w14:paraId="40049724" w14:textId="77777777" w:rsidR="00B96A56" w:rsidRDefault="00B96A5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0B270CA9" w14:textId="77777777" w:rsidR="00B96A56" w:rsidRDefault="00B96A56">
      <w:pPr>
        <w:pStyle w:val="TOC4"/>
        <w:rPr>
          <w:rFonts w:asciiTheme="minorHAnsi" w:eastAsiaTheme="minorEastAsia" w:hAnsiTheme="minorHAnsi" w:cstheme="minorBidi"/>
          <w:sz w:val="22"/>
          <w:szCs w:val="22"/>
        </w:rPr>
      </w:pPr>
      <w:r w:rsidRPr="00B96A56">
        <w:t>A.5.2.10A.2</w:t>
      </w:r>
      <w:r w:rsidRPr="00B96A56">
        <w:rPr>
          <w:rFonts w:asciiTheme="minorHAnsi" w:eastAsiaTheme="minorEastAsia" w:hAnsiTheme="minorHAnsi" w:cstheme="minorBidi"/>
          <w:sz w:val="22"/>
          <w:szCs w:val="22"/>
        </w:rPr>
        <w:tab/>
      </w:r>
      <w:r w:rsidRPr="009A6500">
        <w:rPr>
          <w:snapToGrid w:val="0"/>
        </w:rPr>
        <w:t>Test Requirements</w:t>
      </w:r>
      <w:r>
        <w:tab/>
        <w:t>968</w:t>
      </w:r>
    </w:p>
    <w:p w14:paraId="741D54EE" w14:textId="77777777" w:rsidR="00B96A56" w:rsidRDefault="00B96A56">
      <w:pPr>
        <w:pStyle w:val="TOC3"/>
        <w:rPr>
          <w:rFonts w:asciiTheme="minorHAnsi" w:eastAsiaTheme="minorEastAsia" w:hAnsiTheme="minorHAnsi" w:cstheme="minorBidi"/>
          <w:sz w:val="22"/>
          <w:szCs w:val="22"/>
        </w:rPr>
      </w:pPr>
      <w:r w:rsidRPr="00B96A56">
        <w:t>A.5.2.10B</w:t>
      </w:r>
      <w:r w:rsidRPr="00B96A56">
        <w:rPr>
          <w:rFonts w:asciiTheme="minorHAnsi" w:eastAsiaTheme="minorEastAsia" w:hAnsiTheme="minorHAnsi"/>
          <w:sz w:val="22"/>
          <w:szCs w:val="22"/>
        </w:rPr>
        <w:tab/>
      </w:r>
      <w:r>
        <w:t>E-UTRAN TDD – UTRAN FDD Multicarrier Handover with two target cells</w:t>
      </w:r>
      <w:r>
        <w:tab/>
        <w:t>968</w:t>
      </w:r>
    </w:p>
    <w:p w14:paraId="24502EBD" w14:textId="77777777" w:rsidR="00B96A56" w:rsidRDefault="00B96A5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31DE14D" w14:textId="77777777" w:rsidR="00B96A56" w:rsidRDefault="00B96A56">
      <w:pPr>
        <w:pStyle w:val="TOC4"/>
        <w:rPr>
          <w:rFonts w:asciiTheme="minorHAnsi" w:eastAsiaTheme="minorEastAsia" w:hAnsiTheme="minorHAnsi" w:cstheme="minorBidi"/>
          <w:sz w:val="22"/>
          <w:szCs w:val="22"/>
        </w:rPr>
      </w:pPr>
      <w:r w:rsidRPr="00B96A56">
        <w:t>A.5.2.10B.2</w:t>
      </w:r>
      <w:r w:rsidRPr="00B96A56">
        <w:rPr>
          <w:rFonts w:asciiTheme="minorHAnsi" w:eastAsiaTheme="minorEastAsia" w:hAnsiTheme="minorHAnsi" w:cstheme="minorBidi"/>
          <w:sz w:val="22"/>
          <w:szCs w:val="22"/>
        </w:rPr>
        <w:tab/>
      </w:r>
      <w:r w:rsidRPr="009A6500">
        <w:rPr>
          <w:snapToGrid w:val="0"/>
        </w:rPr>
        <w:t>Test Requirements</w:t>
      </w:r>
      <w:r>
        <w:tab/>
        <w:t>971</w:t>
      </w:r>
    </w:p>
    <w:p w14:paraId="1C591C3E" w14:textId="77777777" w:rsidR="00B96A56" w:rsidRDefault="00B96A56">
      <w:pPr>
        <w:pStyle w:val="TOC3"/>
        <w:rPr>
          <w:rFonts w:asciiTheme="minorHAnsi" w:eastAsiaTheme="minorEastAsia" w:hAnsiTheme="minorHAnsi" w:cstheme="minorBidi"/>
          <w:sz w:val="22"/>
          <w:szCs w:val="22"/>
        </w:rPr>
      </w:pPr>
      <w:r w:rsidRPr="00B96A56">
        <w:t>A.5.2.1</w:t>
      </w:r>
      <w:r w:rsidRPr="00B96A56">
        <w:rPr>
          <w:lang w:eastAsia="zh-CN"/>
        </w:rPr>
        <w:t>1</w:t>
      </w:r>
      <w:r w:rsidRPr="00B96A56">
        <w:rPr>
          <w:rFonts w:asciiTheme="minorHAnsi" w:eastAsiaTheme="minorEastAsia" w:hAnsiTheme="minorHAnsi"/>
          <w:sz w:val="22"/>
          <w:szCs w:val="22"/>
        </w:rPr>
        <w:tab/>
      </w:r>
      <w:r w:rsidRPr="00B96A56">
        <w:t>E-UTRAN FDD – UTRAN FDD Handover</w:t>
      </w:r>
      <w:r w:rsidRPr="00B96A56">
        <w:rPr>
          <w:lang w:eastAsia="zh-CN"/>
        </w:rPr>
        <w:t xml:space="preserve"> for 5MHz Bandwidth</w:t>
      </w:r>
      <w:r>
        <w:tab/>
        <w:t>971</w:t>
      </w:r>
    </w:p>
    <w:p w14:paraId="219D4520" w14:textId="77777777" w:rsidR="00B96A56" w:rsidRDefault="00B96A5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971A4DC" w14:textId="77777777" w:rsidR="00B96A56" w:rsidRDefault="00B96A56">
      <w:pPr>
        <w:pStyle w:val="TOC4"/>
        <w:rPr>
          <w:rFonts w:asciiTheme="minorHAnsi" w:eastAsiaTheme="minorEastAsia" w:hAnsiTheme="minorHAnsi" w:cstheme="minorBidi"/>
          <w:sz w:val="22"/>
          <w:szCs w:val="22"/>
        </w:rPr>
      </w:pPr>
      <w:r w:rsidRPr="00B96A56">
        <w:t>A.5.2.</w:t>
      </w:r>
      <w:r w:rsidRPr="00B96A56">
        <w:rPr>
          <w:lang w:eastAsia="zh-CN"/>
        </w:rPr>
        <w:t>11</w:t>
      </w:r>
      <w:r w:rsidRPr="00B96A56">
        <w:t>.2</w:t>
      </w:r>
      <w:r w:rsidRPr="00B96A56">
        <w:rPr>
          <w:rFonts w:asciiTheme="minorHAnsi" w:eastAsiaTheme="minorEastAsia" w:hAnsiTheme="minorHAnsi" w:cstheme="minorBidi"/>
          <w:sz w:val="22"/>
          <w:szCs w:val="22"/>
        </w:rPr>
        <w:tab/>
      </w:r>
      <w:r w:rsidRPr="009A6500">
        <w:rPr>
          <w:snapToGrid w:val="0"/>
        </w:rPr>
        <w:t>Test Requirements</w:t>
      </w:r>
      <w:r>
        <w:tab/>
        <w:t>971</w:t>
      </w:r>
    </w:p>
    <w:p w14:paraId="07CE434C" w14:textId="77777777" w:rsidR="00B96A56" w:rsidRDefault="00B96A56">
      <w:pPr>
        <w:pStyle w:val="TOC4"/>
        <w:rPr>
          <w:rFonts w:asciiTheme="minorHAnsi" w:eastAsiaTheme="minorEastAsia" w:hAnsiTheme="minorHAnsi" w:cstheme="minorBidi"/>
          <w:sz w:val="22"/>
          <w:szCs w:val="22"/>
        </w:rPr>
      </w:pPr>
      <w:r w:rsidRPr="00B96A56">
        <w:t>A.5.3</w:t>
      </w:r>
      <w:r w:rsidRPr="00B96A56">
        <w:rPr>
          <w:rFonts w:asciiTheme="minorHAnsi" w:eastAsiaTheme="minorEastAsia" w:hAnsiTheme="minorHAnsi" w:cstheme="minorBidi"/>
          <w:sz w:val="22"/>
          <w:szCs w:val="22"/>
        </w:rPr>
        <w:tab/>
      </w:r>
      <w:r w:rsidRPr="009A6500">
        <w:rPr>
          <w:lang w:val="en-US"/>
        </w:rPr>
        <w:t>E-UTRAN Handover to Non-3GPP RATs</w:t>
      </w:r>
      <w:r>
        <w:tab/>
        <w:t>972</w:t>
      </w:r>
    </w:p>
    <w:p w14:paraId="0EF87701"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A.5.3.1</w:t>
      </w:r>
      <w:r w:rsidRPr="00B96A56">
        <w:rPr>
          <w:rFonts w:asciiTheme="minorHAnsi" w:eastAsiaTheme="minorEastAsia" w:hAnsiTheme="minorHAnsi" w:cstheme="minorBidi"/>
          <w:sz w:val="22"/>
          <w:szCs w:val="22"/>
          <w:lang w:val="sv-FI"/>
        </w:rPr>
        <w:tab/>
      </w:r>
      <w:r w:rsidRPr="00B96A56">
        <w:rPr>
          <w:lang w:val="sv-FI"/>
        </w:rPr>
        <w:t>E-UTRAN FDD – HRPD Handover</w:t>
      </w:r>
      <w:r w:rsidRPr="00B96A56">
        <w:rPr>
          <w:lang w:val="sv-FI"/>
        </w:rPr>
        <w:tab/>
        <w:t>972</w:t>
      </w:r>
    </w:p>
    <w:p w14:paraId="6CFA2446" w14:textId="77777777" w:rsidR="00B96A56" w:rsidRDefault="00B96A5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534E7323" w14:textId="77777777" w:rsidR="00B96A56" w:rsidRDefault="00B96A5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03A3DA2A" w14:textId="77777777" w:rsidR="00B96A56" w:rsidRDefault="00B96A56">
      <w:pPr>
        <w:pStyle w:val="TOC4"/>
        <w:rPr>
          <w:rFonts w:asciiTheme="minorHAnsi" w:eastAsiaTheme="minorEastAsia" w:hAnsiTheme="minorHAnsi" w:cstheme="minorBidi"/>
          <w:sz w:val="22"/>
          <w:szCs w:val="22"/>
        </w:rPr>
      </w:pPr>
      <w:r w:rsidRPr="00B96A56">
        <w:t>A.5.3.2</w:t>
      </w:r>
      <w:r w:rsidRPr="00B96A56">
        <w:rPr>
          <w:rFonts w:asciiTheme="minorHAnsi" w:eastAsiaTheme="minorEastAsia" w:hAnsiTheme="minorHAnsi" w:cstheme="minorBidi"/>
          <w:sz w:val="22"/>
          <w:szCs w:val="22"/>
        </w:rPr>
        <w:tab/>
      </w:r>
      <w:r w:rsidRPr="009A6500">
        <w:rPr>
          <w:lang w:val="en-US"/>
        </w:rPr>
        <w:t>E-UTRAN FDD – cdma2000 1X Handover</w:t>
      </w:r>
      <w:r>
        <w:tab/>
        <w:t>974</w:t>
      </w:r>
    </w:p>
    <w:p w14:paraId="3FF52592" w14:textId="77777777" w:rsidR="00B96A56" w:rsidRDefault="00B96A5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3AAF213D" w14:textId="77777777" w:rsidR="00B96A56" w:rsidRDefault="00B96A5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6B9AFAC6" w14:textId="77777777" w:rsidR="00B96A56" w:rsidRDefault="00B96A5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33936110" w14:textId="77777777" w:rsidR="00B96A56" w:rsidRDefault="00B96A5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37FF6247" w14:textId="77777777" w:rsidR="00B96A56" w:rsidRDefault="00B96A5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5B6A11DC" w14:textId="77777777" w:rsidR="00B96A56" w:rsidRDefault="00B96A5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0F3C1D7C" w14:textId="77777777" w:rsidR="00B96A56" w:rsidRDefault="00B96A5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1043DB7E" w14:textId="77777777" w:rsidR="00B96A56" w:rsidRDefault="00B96A5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16482227" w14:textId="77777777" w:rsidR="00B96A56" w:rsidRDefault="00B96A56">
      <w:pPr>
        <w:pStyle w:val="TOC3"/>
        <w:rPr>
          <w:rFonts w:asciiTheme="minorHAnsi" w:eastAsiaTheme="minorEastAsia" w:hAnsiTheme="minorHAnsi" w:cstheme="minorBidi"/>
          <w:sz w:val="22"/>
          <w:szCs w:val="22"/>
        </w:rPr>
      </w:pPr>
      <w:r w:rsidRPr="00B96A56">
        <w:t>A.5.3.</w:t>
      </w:r>
      <w:r w:rsidRPr="00B96A56">
        <w:rPr>
          <w:lang w:eastAsia="zh-CN"/>
        </w:rPr>
        <w:t>5</w:t>
      </w:r>
      <w:r w:rsidRPr="00B96A56">
        <w:rPr>
          <w:rFonts w:asciiTheme="minorHAnsi" w:eastAsiaTheme="minorEastAsia" w:hAnsiTheme="minorHAnsi" w:cstheme="minorBidi"/>
          <w:sz w:val="22"/>
          <w:szCs w:val="22"/>
        </w:rPr>
        <w:tab/>
      </w:r>
      <w:r w:rsidRPr="00B96A56">
        <w:t xml:space="preserve">E-UTRAN </w:t>
      </w:r>
      <w:r w:rsidRPr="00B96A56">
        <w:rPr>
          <w:lang w:eastAsia="zh-CN"/>
        </w:rPr>
        <w:t>T</w:t>
      </w:r>
      <w:r w:rsidRPr="00B96A56">
        <w:t>DD – HRPD Handover</w:t>
      </w:r>
      <w:r>
        <w:tab/>
        <w:t>982</w:t>
      </w:r>
    </w:p>
    <w:p w14:paraId="6853008A" w14:textId="77777777" w:rsidR="00B96A56" w:rsidRDefault="00B96A5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5348AE2F" w14:textId="77777777" w:rsidR="00B96A56" w:rsidRDefault="00B96A5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264F2B2D" w14:textId="77777777" w:rsidR="00B96A56" w:rsidRDefault="00B96A56">
      <w:pPr>
        <w:pStyle w:val="TOC3"/>
        <w:rPr>
          <w:rFonts w:asciiTheme="minorHAnsi" w:eastAsiaTheme="minorEastAsia" w:hAnsiTheme="minorHAnsi" w:cstheme="minorBidi"/>
          <w:sz w:val="22"/>
          <w:szCs w:val="22"/>
        </w:rPr>
      </w:pPr>
      <w:r w:rsidRPr="00B96A56">
        <w:t>A.5.3.6</w:t>
      </w:r>
      <w:r w:rsidRPr="00B96A56">
        <w:rPr>
          <w:rFonts w:asciiTheme="minorHAnsi" w:eastAsiaTheme="minorEastAsia" w:hAnsiTheme="minorHAnsi" w:cstheme="minorBidi"/>
          <w:sz w:val="22"/>
          <w:szCs w:val="22"/>
        </w:rPr>
        <w:tab/>
      </w:r>
      <w:r w:rsidRPr="009A6500">
        <w:rPr>
          <w:lang w:val="en-US"/>
        </w:rPr>
        <w:t>E-UTRAN TDD – cdma2000 1X Handover</w:t>
      </w:r>
      <w:r>
        <w:tab/>
        <w:t>985</w:t>
      </w:r>
    </w:p>
    <w:p w14:paraId="4638189E" w14:textId="77777777" w:rsidR="00B96A56" w:rsidRDefault="00B96A5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11532DF" w14:textId="77777777" w:rsidR="00B96A56" w:rsidRDefault="00B96A5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554D8E2B" w14:textId="7A6793B3" w:rsidR="00B96A56" w:rsidRDefault="00B96A5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1B53FCE3" w14:textId="77777777" w:rsidR="00B96A56" w:rsidRDefault="00B96A56">
      <w:pPr>
        <w:pStyle w:val="TOC2"/>
        <w:rPr>
          <w:rFonts w:asciiTheme="minorHAnsi" w:eastAsiaTheme="minorEastAsia" w:hAnsiTheme="minorHAnsi" w:cstheme="minorBidi"/>
          <w:sz w:val="22"/>
          <w:szCs w:val="22"/>
        </w:rPr>
      </w:pPr>
      <w:r w:rsidRPr="00B96A56">
        <w:t>A.6.1</w:t>
      </w:r>
      <w:r w:rsidRPr="00B96A56">
        <w:rPr>
          <w:rFonts w:asciiTheme="minorHAnsi" w:eastAsiaTheme="minorEastAsia" w:hAnsiTheme="minorHAnsi"/>
          <w:sz w:val="22"/>
          <w:szCs w:val="22"/>
        </w:rPr>
        <w:tab/>
      </w:r>
      <w:r w:rsidRPr="009A6500">
        <w:rPr>
          <w:rFonts w:cs="v4.2.0"/>
        </w:rPr>
        <w:t>RRC Re-establishment</w:t>
      </w:r>
      <w:r>
        <w:tab/>
        <w:t>988</w:t>
      </w:r>
    </w:p>
    <w:p w14:paraId="00194E36" w14:textId="77777777" w:rsidR="00B96A56" w:rsidRDefault="00B96A56">
      <w:pPr>
        <w:pStyle w:val="TOC3"/>
        <w:rPr>
          <w:rFonts w:asciiTheme="minorHAnsi" w:eastAsiaTheme="minorEastAsia" w:hAnsiTheme="minorHAnsi" w:cstheme="minorBidi"/>
          <w:sz w:val="22"/>
          <w:szCs w:val="22"/>
        </w:rPr>
      </w:pPr>
      <w:r w:rsidRPr="00B96A56">
        <w:t>A.6.1.1</w:t>
      </w:r>
      <w:r w:rsidRPr="00B96A56">
        <w:rPr>
          <w:rFonts w:asciiTheme="minorHAnsi" w:eastAsiaTheme="minorEastAsia" w:hAnsiTheme="minorHAnsi"/>
          <w:sz w:val="22"/>
          <w:szCs w:val="22"/>
        </w:rPr>
        <w:tab/>
      </w:r>
      <w:r w:rsidRPr="009A6500">
        <w:rPr>
          <w:rFonts w:cs="v4.2.0"/>
          <w:snapToGrid w:val="0"/>
        </w:rPr>
        <w:t>E-UTRAN FDD Intra-frequency RRC Re-establishment</w:t>
      </w:r>
      <w:r>
        <w:tab/>
        <w:t>988</w:t>
      </w:r>
    </w:p>
    <w:p w14:paraId="65DA1481" w14:textId="77777777" w:rsidR="00B96A56" w:rsidRDefault="00B96A5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A6500">
        <w:rPr>
          <w:snapToGrid w:val="0"/>
        </w:rPr>
        <w:t>Test Purpose and Environment</w:t>
      </w:r>
      <w:r>
        <w:tab/>
        <w:t>988</w:t>
      </w:r>
    </w:p>
    <w:p w14:paraId="7A517D1E" w14:textId="77777777" w:rsidR="00B96A56" w:rsidRDefault="00B96A5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2339D0BA" w14:textId="77777777" w:rsidR="00B96A56" w:rsidRDefault="00B96A56">
      <w:pPr>
        <w:pStyle w:val="TOC3"/>
        <w:rPr>
          <w:rFonts w:asciiTheme="minorHAnsi" w:eastAsiaTheme="minorEastAsia" w:hAnsiTheme="minorHAnsi" w:cstheme="minorBidi"/>
          <w:sz w:val="22"/>
          <w:szCs w:val="22"/>
        </w:rPr>
      </w:pPr>
      <w:r w:rsidRPr="00B96A56">
        <w:t>A.6.1.2</w:t>
      </w:r>
      <w:r w:rsidRPr="00B96A56">
        <w:rPr>
          <w:rFonts w:asciiTheme="minorHAnsi" w:eastAsiaTheme="minorEastAsia" w:hAnsiTheme="minorHAnsi"/>
          <w:sz w:val="22"/>
          <w:szCs w:val="22"/>
        </w:rPr>
        <w:tab/>
      </w:r>
      <w:r w:rsidRPr="009A6500">
        <w:rPr>
          <w:rFonts w:cs="v4.2.0"/>
          <w:snapToGrid w:val="0"/>
        </w:rPr>
        <w:t>E-UTRAN FDD Inter-frequency RRC Re-establishment</w:t>
      </w:r>
      <w:r>
        <w:tab/>
        <w:t>990</w:t>
      </w:r>
    </w:p>
    <w:p w14:paraId="7C09278A" w14:textId="77777777" w:rsidR="00B96A56" w:rsidRDefault="00B96A5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A6500">
        <w:rPr>
          <w:snapToGrid w:val="0"/>
        </w:rPr>
        <w:t>Test Purpose and Environment</w:t>
      </w:r>
      <w:r>
        <w:tab/>
        <w:t>990</w:t>
      </w:r>
    </w:p>
    <w:p w14:paraId="063ECD47" w14:textId="77777777" w:rsidR="00B96A56" w:rsidRDefault="00B96A5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3255BEE3" w14:textId="77777777" w:rsidR="00B96A56" w:rsidRDefault="00B96A56">
      <w:pPr>
        <w:pStyle w:val="TOC3"/>
        <w:rPr>
          <w:rFonts w:asciiTheme="minorHAnsi" w:eastAsiaTheme="minorEastAsia" w:hAnsiTheme="minorHAnsi" w:cstheme="minorBidi"/>
          <w:sz w:val="22"/>
          <w:szCs w:val="22"/>
        </w:rPr>
      </w:pPr>
      <w:r w:rsidRPr="00B96A56">
        <w:t>A.6.1.3</w:t>
      </w:r>
      <w:r w:rsidRPr="00B96A56">
        <w:rPr>
          <w:rFonts w:asciiTheme="minorHAnsi" w:eastAsiaTheme="minorEastAsia" w:hAnsiTheme="minorHAnsi"/>
          <w:sz w:val="22"/>
          <w:szCs w:val="22"/>
        </w:rPr>
        <w:tab/>
      </w:r>
      <w:r w:rsidRPr="009A6500">
        <w:rPr>
          <w:rFonts w:cs="v4.2.0"/>
          <w:snapToGrid w:val="0"/>
        </w:rPr>
        <w:t>E-UTRAN TDD Intra-frequency RRC Re-establishment</w:t>
      </w:r>
      <w:r>
        <w:tab/>
        <w:t>992</w:t>
      </w:r>
    </w:p>
    <w:p w14:paraId="1E88D6BF" w14:textId="77777777" w:rsidR="00B96A56" w:rsidRDefault="00B96A5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A6500">
        <w:rPr>
          <w:snapToGrid w:val="0"/>
        </w:rPr>
        <w:t>Test Purpose and Environment</w:t>
      </w:r>
      <w:r>
        <w:tab/>
        <w:t>992</w:t>
      </w:r>
    </w:p>
    <w:p w14:paraId="02A30D6B" w14:textId="77777777" w:rsidR="00B96A56" w:rsidRDefault="00B96A5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444685E8" w14:textId="77777777" w:rsidR="00B96A56" w:rsidRDefault="00B96A56">
      <w:pPr>
        <w:pStyle w:val="TOC3"/>
        <w:rPr>
          <w:rFonts w:asciiTheme="minorHAnsi" w:eastAsiaTheme="minorEastAsia" w:hAnsiTheme="minorHAnsi" w:cstheme="minorBidi"/>
          <w:sz w:val="22"/>
          <w:szCs w:val="22"/>
        </w:rPr>
      </w:pPr>
      <w:r w:rsidRPr="00B96A56">
        <w:t>A.6.1.4</w:t>
      </w:r>
      <w:r w:rsidRPr="00B96A56">
        <w:rPr>
          <w:rFonts w:asciiTheme="minorHAnsi" w:eastAsiaTheme="minorEastAsia" w:hAnsiTheme="minorHAnsi" w:cstheme="minorBidi"/>
          <w:sz w:val="22"/>
          <w:szCs w:val="22"/>
        </w:rPr>
        <w:tab/>
      </w:r>
      <w:r w:rsidRPr="009A6500">
        <w:rPr>
          <w:snapToGrid w:val="0"/>
        </w:rPr>
        <w:t>E-UTRAN TDD Inter-frequency RRC Re-establishment</w:t>
      </w:r>
      <w:r>
        <w:tab/>
        <w:t>994</w:t>
      </w:r>
    </w:p>
    <w:p w14:paraId="608BEC6C" w14:textId="77777777" w:rsidR="00B96A56" w:rsidRDefault="00B96A5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A6500">
        <w:rPr>
          <w:snapToGrid w:val="0"/>
        </w:rPr>
        <w:t>Test Purpose and Environment</w:t>
      </w:r>
      <w:r>
        <w:tab/>
        <w:t>994</w:t>
      </w:r>
    </w:p>
    <w:p w14:paraId="72F9E597" w14:textId="77777777" w:rsidR="00B96A56" w:rsidRDefault="00B96A5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77E9C372" w14:textId="77777777" w:rsidR="00B96A56" w:rsidRDefault="00B96A56">
      <w:pPr>
        <w:pStyle w:val="TOC3"/>
        <w:rPr>
          <w:rFonts w:asciiTheme="minorHAnsi" w:eastAsiaTheme="minorEastAsia" w:hAnsiTheme="minorHAnsi" w:cstheme="minorBidi"/>
          <w:sz w:val="22"/>
          <w:szCs w:val="22"/>
        </w:rPr>
      </w:pPr>
      <w:r w:rsidRPr="00B96A56">
        <w:t>A.6.1.</w:t>
      </w:r>
      <w:r w:rsidRPr="00B96A56">
        <w:rPr>
          <w:lang w:eastAsia="zh-CN"/>
        </w:rPr>
        <w:t>5</w:t>
      </w:r>
      <w:r w:rsidRPr="00B96A56">
        <w:rPr>
          <w:rFonts w:asciiTheme="minorHAnsi" w:eastAsiaTheme="minorEastAsia" w:hAnsiTheme="minorHAnsi" w:cstheme="minorBidi"/>
          <w:sz w:val="22"/>
          <w:szCs w:val="22"/>
        </w:rPr>
        <w:tab/>
      </w:r>
      <w:r w:rsidRPr="009A6500">
        <w:rPr>
          <w:snapToGrid w:val="0"/>
        </w:rPr>
        <w:t>E-UTRAN FDD Intra-frequency RRC Re-establishment</w:t>
      </w:r>
      <w:r w:rsidRPr="009A6500">
        <w:rPr>
          <w:snapToGrid w:val="0"/>
          <w:lang w:eastAsia="zh-CN"/>
        </w:rPr>
        <w:t xml:space="preserve"> for 5MHz bandwidth</w:t>
      </w:r>
      <w:r>
        <w:tab/>
        <w:t>996</w:t>
      </w:r>
    </w:p>
    <w:p w14:paraId="5DFBD457" w14:textId="77777777" w:rsidR="00B96A56" w:rsidRDefault="00B96A5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A6500">
        <w:rPr>
          <w:snapToGrid w:val="0"/>
        </w:rPr>
        <w:t>Test Purpose and Environment</w:t>
      </w:r>
      <w:r>
        <w:tab/>
        <w:t>996</w:t>
      </w:r>
    </w:p>
    <w:p w14:paraId="210DE50D" w14:textId="77777777" w:rsidR="00B96A56" w:rsidRDefault="00B96A5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2D18D63A" w14:textId="77777777" w:rsidR="00B96A56" w:rsidRDefault="00B96A56">
      <w:pPr>
        <w:pStyle w:val="TOC3"/>
        <w:rPr>
          <w:rFonts w:asciiTheme="minorHAnsi" w:eastAsiaTheme="minorEastAsia" w:hAnsiTheme="minorHAnsi" w:cstheme="minorBidi"/>
          <w:sz w:val="22"/>
          <w:szCs w:val="22"/>
        </w:rPr>
      </w:pPr>
      <w:r w:rsidRPr="00B96A56">
        <w:t>A.6.1.6</w:t>
      </w:r>
      <w:r w:rsidRPr="00B96A56">
        <w:rPr>
          <w:rFonts w:asciiTheme="minorHAnsi" w:eastAsiaTheme="minorEastAsia" w:hAnsiTheme="minorHAnsi" w:cstheme="minorBidi"/>
          <w:sz w:val="22"/>
          <w:szCs w:val="22"/>
        </w:rPr>
        <w:tab/>
      </w:r>
      <w:r w:rsidRPr="009A6500">
        <w:rPr>
          <w:snapToGrid w:val="0"/>
        </w:rPr>
        <w:t>E-UTRAN FD-FDD Intra-frequency RRC Re-establishment for UE category 0</w:t>
      </w:r>
      <w:r>
        <w:tab/>
        <w:t>996</w:t>
      </w:r>
    </w:p>
    <w:p w14:paraId="2CDF32E2" w14:textId="77777777" w:rsidR="00B96A56" w:rsidRDefault="00B96A5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A6500">
        <w:rPr>
          <w:snapToGrid w:val="0"/>
        </w:rPr>
        <w:t>Test Purpose and Environment</w:t>
      </w:r>
      <w:r>
        <w:tab/>
        <w:t>996</w:t>
      </w:r>
    </w:p>
    <w:p w14:paraId="09AFCA58" w14:textId="77777777" w:rsidR="00B96A56" w:rsidRDefault="00B96A5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37F234F6" w14:textId="77777777" w:rsidR="00B96A56" w:rsidRDefault="00B96A56">
      <w:pPr>
        <w:pStyle w:val="TOC3"/>
        <w:rPr>
          <w:rFonts w:asciiTheme="minorHAnsi" w:eastAsiaTheme="minorEastAsia" w:hAnsiTheme="minorHAnsi" w:cstheme="minorBidi"/>
          <w:sz w:val="22"/>
          <w:szCs w:val="22"/>
        </w:rPr>
      </w:pPr>
      <w:r w:rsidRPr="00B96A56">
        <w:t>A.6.1.7</w:t>
      </w:r>
      <w:r w:rsidRPr="00B96A56">
        <w:rPr>
          <w:rFonts w:asciiTheme="minorHAnsi" w:eastAsiaTheme="minorEastAsia" w:hAnsiTheme="minorHAnsi" w:cstheme="minorBidi"/>
          <w:sz w:val="22"/>
          <w:szCs w:val="22"/>
        </w:rPr>
        <w:tab/>
      </w:r>
      <w:r w:rsidRPr="009A6500">
        <w:rPr>
          <w:snapToGrid w:val="0"/>
        </w:rPr>
        <w:t>E-UTRAN HD-FDD Intra-frequency RRC Re-establishment for UE category 0</w:t>
      </w:r>
      <w:r>
        <w:tab/>
        <w:t>999</w:t>
      </w:r>
    </w:p>
    <w:p w14:paraId="61E69489" w14:textId="77777777" w:rsidR="00B96A56" w:rsidRDefault="00B96A5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A6500">
        <w:rPr>
          <w:snapToGrid w:val="0"/>
        </w:rPr>
        <w:t>Test Purpose and Environment</w:t>
      </w:r>
      <w:r>
        <w:tab/>
        <w:t>999</w:t>
      </w:r>
    </w:p>
    <w:p w14:paraId="65DD3D6F" w14:textId="77777777" w:rsidR="00B96A56" w:rsidRDefault="00B96A5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738ABA37" w14:textId="77777777" w:rsidR="00B96A56" w:rsidRDefault="00B96A56">
      <w:pPr>
        <w:pStyle w:val="TOC3"/>
        <w:rPr>
          <w:rFonts w:asciiTheme="minorHAnsi" w:eastAsiaTheme="minorEastAsia" w:hAnsiTheme="minorHAnsi" w:cstheme="minorBidi"/>
          <w:sz w:val="22"/>
          <w:szCs w:val="22"/>
        </w:rPr>
      </w:pPr>
      <w:r w:rsidRPr="00B96A56">
        <w:t>A.6.1.8</w:t>
      </w:r>
      <w:r w:rsidRPr="00B96A56">
        <w:rPr>
          <w:rFonts w:asciiTheme="minorHAnsi" w:eastAsiaTheme="minorEastAsia" w:hAnsiTheme="minorHAnsi" w:cstheme="minorBidi"/>
          <w:sz w:val="22"/>
          <w:szCs w:val="22"/>
        </w:rPr>
        <w:tab/>
      </w:r>
      <w:r w:rsidRPr="009A6500">
        <w:rPr>
          <w:snapToGrid w:val="0"/>
        </w:rPr>
        <w:t>E-UTRAN TDD Intra-frequency RRC Re-establishment for UE category 0</w:t>
      </w:r>
      <w:r>
        <w:tab/>
        <w:t>1001</w:t>
      </w:r>
    </w:p>
    <w:p w14:paraId="2C16C997" w14:textId="77777777" w:rsidR="00B96A56" w:rsidRDefault="00B96A5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A6500">
        <w:rPr>
          <w:snapToGrid w:val="0"/>
        </w:rPr>
        <w:t>Test Purpose and Environment</w:t>
      </w:r>
      <w:r>
        <w:tab/>
        <w:t>1001</w:t>
      </w:r>
    </w:p>
    <w:p w14:paraId="01407835" w14:textId="77777777" w:rsidR="00B96A56" w:rsidRDefault="00B96A5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1502E45" w14:textId="77777777" w:rsidR="00B96A56" w:rsidRDefault="00B96A56">
      <w:pPr>
        <w:pStyle w:val="TOC3"/>
        <w:rPr>
          <w:rFonts w:asciiTheme="minorHAnsi" w:eastAsiaTheme="minorEastAsia" w:hAnsiTheme="minorHAnsi" w:cstheme="minorBidi"/>
          <w:sz w:val="22"/>
          <w:szCs w:val="22"/>
        </w:rPr>
      </w:pPr>
      <w:r w:rsidRPr="00B96A56">
        <w:t>A.6.1.9</w:t>
      </w:r>
      <w:r w:rsidRPr="00B96A56">
        <w:rPr>
          <w:rFonts w:asciiTheme="minorHAnsi" w:eastAsiaTheme="minorEastAsia" w:hAnsiTheme="minorHAnsi" w:cstheme="minorBidi"/>
          <w:sz w:val="22"/>
          <w:szCs w:val="22"/>
        </w:rPr>
        <w:tab/>
      </w:r>
      <w:r w:rsidRPr="009A6500">
        <w:rPr>
          <w:snapToGrid w:val="0"/>
        </w:rPr>
        <w:t>E-UTRAN FD-FDD Intra-frequency RRC Re-establishment for Cat-M1 UE in CEModeA</w:t>
      </w:r>
      <w:r>
        <w:tab/>
        <w:t>1003</w:t>
      </w:r>
    </w:p>
    <w:p w14:paraId="1C0BDC92" w14:textId="77777777" w:rsidR="00B96A56" w:rsidRDefault="00B96A56">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9A6500">
        <w:rPr>
          <w:snapToGrid w:val="0"/>
        </w:rPr>
        <w:t>Test Purpose and Environment</w:t>
      </w:r>
      <w:r>
        <w:tab/>
        <w:t>1003</w:t>
      </w:r>
    </w:p>
    <w:p w14:paraId="0E19814E" w14:textId="77777777" w:rsidR="00B96A56" w:rsidRDefault="00B96A5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03824845" w14:textId="77777777" w:rsidR="00B96A56" w:rsidRDefault="00B96A56">
      <w:pPr>
        <w:pStyle w:val="TOC3"/>
        <w:rPr>
          <w:rFonts w:asciiTheme="minorHAnsi" w:eastAsiaTheme="minorEastAsia" w:hAnsiTheme="minorHAnsi" w:cstheme="minorBidi"/>
          <w:sz w:val="22"/>
          <w:szCs w:val="22"/>
        </w:rPr>
      </w:pPr>
      <w:r w:rsidRPr="00B96A56">
        <w:t>A.6.1.10</w:t>
      </w:r>
      <w:r w:rsidRPr="00B96A56">
        <w:rPr>
          <w:rFonts w:asciiTheme="minorHAnsi" w:eastAsiaTheme="minorEastAsia" w:hAnsiTheme="minorHAnsi" w:cstheme="minorBidi"/>
          <w:sz w:val="22"/>
          <w:szCs w:val="22"/>
        </w:rPr>
        <w:tab/>
      </w:r>
      <w:r w:rsidRPr="009A6500">
        <w:rPr>
          <w:snapToGrid w:val="0"/>
        </w:rPr>
        <w:t>E-UTRAN HD-FDD Intra-frequency RRC Re-establishment for Cat-M1 UE in CEModeA</w:t>
      </w:r>
      <w:r>
        <w:tab/>
        <w:t>1005</w:t>
      </w:r>
    </w:p>
    <w:p w14:paraId="381B405E" w14:textId="77777777" w:rsidR="00B96A56" w:rsidRDefault="00B96A5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A6500">
        <w:rPr>
          <w:snapToGrid w:val="0"/>
        </w:rPr>
        <w:t>Test Purpose and Environment</w:t>
      </w:r>
      <w:r>
        <w:tab/>
        <w:t>1005</w:t>
      </w:r>
    </w:p>
    <w:p w14:paraId="08812850" w14:textId="77777777" w:rsidR="00B96A56" w:rsidRDefault="00B96A5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5DF42BE0" w14:textId="77777777" w:rsidR="00B96A56" w:rsidRDefault="00B96A56">
      <w:pPr>
        <w:pStyle w:val="TOC3"/>
        <w:rPr>
          <w:rFonts w:asciiTheme="minorHAnsi" w:eastAsiaTheme="minorEastAsia" w:hAnsiTheme="minorHAnsi" w:cstheme="minorBidi"/>
          <w:sz w:val="22"/>
          <w:szCs w:val="22"/>
        </w:rPr>
      </w:pPr>
      <w:r w:rsidRPr="00B96A56">
        <w:t>A.6.1.11</w:t>
      </w:r>
      <w:r w:rsidRPr="00B96A56">
        <w:rPr>
          <w:rFonts w:asciiTheme="minorHAnsi" w:eastAsiaTheme="minorEastAsia" w:hAnsiTheme="minorHAnsi" w:cstheme="minorBidi"/>
          <w:sz w:val="22"/>
          <w:szCs w:val="22"/>
        </w:rPr>
        <w:tab/>
      </w:r>
      <w:r w:rsidRPr="009A6500">
        <w:rPr>
          <w:snapToGrid w:val="0"/>
        </w:rPr>
        <w:t>E-UTRAN TDD Intra-frequency RRC Re-establishment for Cat-M1 UE in CEModeA</w:t>
      </w:r>
      <w:r>
        <w:tab/>
        <w:t>1007</w:t>
      </w:r>
    </w:p>
    <w:p w14:paraId="7B440DA8" w14:textId="77777777" w:rsidR="00B96A56" w:rsidRDefault="00B96A5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A6500">
        <w:rPr>
          <w:snapToGrid w:val="0"/>
        </w:rPr>
        <w:t>Test Purpose and Environment</w:t>
      </w:r>
      <w:r>
        <w:tab/>
        <w:t>1007</w:t>
      </w:r>
    </w:p>
    <w:p w14:paraId="7CCCEBB3" w14:textId="77777777" w:rsidR="00B96A56" w:rsidRDefault="00B96A5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5C7B3407" w14:textId="77777777" w:rsidR="00B96A56" w:rsidRDefault="00B96A56">
      <w:pPr>
        <w:pStyle w:val="TOC3"/>
        <w:rPr>
          <w:rFonts w:asciiTheme="minorHAnsi" w:eastAsiaTheme="minorEastAsia" w:hAnsiTheme="minorHAnsi" w:cstheme="minorBidi"/>
          <w:sz w:val="22"/>
          <w:szCs w:val="22"/>
        </w:rPr>
      </w:pPr>
      <w:r w:rsidRPr="00B96A56">
        <w:t>A.6.1.12</w:t>
      </w:r>
      <w:r w:rsidRPr="00B96A56">
        <w:rPr>
          <w:rFonts w:asciiTheme="minorHAnsi" w:eastAsiaTheme="minorEastAsia" w:hAnsiTheme="minorHAnsi" w:cstheme="minorBidi"/>
          <w:sz w:val="22"/>
          <w:szCs w:val="22"/>
        </w:rPr>
        <w:tab/>
      </w:r>
      <w:r w:rsidRPr="009A6500">
        <w:rPr>
          <w:snapToGrid w:val="0"/>
        </w:rPr>
        <w:t>E-UTRAN FD-FDD Intra-frequency RRC Re-establishment for Cat-M1 UE in CEModeB</w:t>
      </w:r>
      <w:r>
        <w:tab/>
        <w:t>1009</w:t>
      </w:r>
    </w:p>
    <w:p w14:paraId="7D87D013" w14:textId="77777777" w:rsidR="00B96A56" w:rsidRDefault="00B96A5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A6500">
        <w:rPr>
          <w:snapToGrid w:val="0"/>
        </w:rPr>
        <w:t>Test Purpose and Environment</w:t>
      </w:r>
      <w:r>
        <w:tab/>
        <w:t>1009</w:t>
      </w:r>
    </w:p>
    <w:p w14:paraId="5E465971" w14:textId="77777777" w:rsidR="00B96A56" w:rsidRDefault="00B96A5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4BE23DA9" w14:textId="77777777" w:rsidR="00B96A56" w:rsidRDefault="00B96A56">
      <w:pPr>
        <w:pStyle w:val="TOC3"/>
        <w:rPr>
          <w:rFonts w:asciiTheme="minorHAnsi" w:eastAsiaTheme="minorEastAsia" w:hAnsiTheme="minorHAnsi" w:cstheme="minorBidi"/>
          <w:sz w:val="22"/>
          <w:szCs w:val="22"/>
        </w:rPr>
      </w:pPr>
      <w:r w:rsidRPr="00B96A56">
        <w:t>A.6.1.13</w:t>
      </w:r>
      <w:r w:rsidRPr="00B96A56">
        <w:rPr>
          <w:rFonts w:asciiTheme="minorHAnsi" w:eastAsiaTheme="minorEastAsia" w:hAnsiTheme="minorHAnsi" w:cstheme="minorBidi"/>
          <w:sz w:val="22"/>
          <w:szCs w:val="22"/>
        </w:rPr>
        <w:tab/>
      </w:r>
      <w:r w:rsidRPr="009A6500">
        <w:rPr>
          <w:snapToGrid w:val="0"/>
        </w:rPr>
        <w:t>E-UTRAN HD-FDD Intra-frequency RRC Re-establishment for Cat-M1 UE in CEModeB</w:t>
      </w:r>
      <w:r>
        <w:tab/>
        <w:t>1011</w:t>
      </w:r>
    </w:p>
    <w:p w14:paraId="41644EAB" w14:textId="77777777" w:rsidR="00B96A56" w:rsidRDefault="00B96A5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A6500">
        <w:rPr>
          <w:snapToGrid w:val="0"/>
        </w:rPr>
        <w:t>Test Purpose and Environment</w:t>
      </w:r>
      <w:r>
        <w:tab/>
        <w:t>1011</w:t>
      </w:r>
    </w:p>
    <w:p w14:paraId="402ABA88" w14:textId="77777777" w:rsidR="00B96A56" w:rsidRDefault="00B96A5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4242C707" w14:textId="77777777" w:rsidR="00B96A56" w:rsidRDefault="00B96A56">
      <w:pPr>
        <w:pStyle w:val="TOC3"/>
        <w:rPr>
          <w:rFonts w:asciiTheme="minorHAnsi" w:eastAsiaTheme="minorEastAsia" w:hAnsiTheme="minorHAnsi" w:cstheme="minorBidi"/>
          <w:sz w:val="22"/>
          <w:szCs w:val="22"/>
        </w:rPr>
      </w:pPr>
      <w:r w:rsidRPr="00B96A56">
        <w:t>A.6.1.14</w:t>
      </w:r>
      <w:r w:rsidRPr="00B96A56">
        <w:rPr>
          <w:rFonts w:asciiTheme="minorHAnsi" w:eastAsiaTheme="minorEastAsia" w:hAnsiTheme="minorHAnsi" w:cstheme="minorBidi"/>
          <w:sz w:val="22"/>
          <w:szCs w:val="22"/>
        </w:rPr>
        <w:tab/>
      </w:r>
      <w:r w:rsidRPr="009A6500">
        <w:rPr>
          <w:snapToGrid w:val="0"/>
        </w:rPr>
        <w:t>E-UTRAN TDD Intra-frequency RRC Re-establishment for Cat-M1 UE in CEModeB</w:t>
      </w:r>
      <w:r>
        <w:tab/>
        <w:t>1013</w:t>
      </w:r>
    </w:p>
    <w:p w14:paraId="16DA264C" w14:textId="77777777" w:rsidR="00B96A56" w:rsidRDefault="00B96A5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A6500">
        <w:rPr>
          <w:snapToGrid w:val="0"/>
        </w:rPr>
        <w:t>Test Purpose and Environment</w:t>
      </w:r>
      <w:r>
        <w:tab/>
        <w:t>1013</w:t>
      </w:r>
    </w:p>
    <w:p w14:paraId="49FBE16A" w14:textId="77777777" w:rsidR="00B96A56" w:rsidRDefault="00B96A5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5F037500" w14:textId="77777777" w:rsidR="00B96A56" w:rsidRDefault="00B96A56">
      <w:pPr>
        <w:pStyle w:val="TOC3"/>
        <w:rPr>
          <w:rFonts w:asciiTheme="minorHAnsi" w:eastAsiaTheme="minorEastAsia" w:hAnsiTheme="minorHAnsi" w:cstheme="minorBidi"/>
          <w:sz w:val="22"/>
          <w:szCs w:val="22"/>
        </w:rPr>
      </w:pPr>
      <w:r w:rsidRPr="00B96A56">
        <w:t>A.6.1.15</w:t>
      </w:r>
      <w:r w:rsidRPr="00B96A56">
        <w:rPr>
          <w:rFonts w:asciiTheme="minorHAnsi" w:eastAsiaTheme="minorEastAsia" w:hAnsiTheme="minorHAnsi" w:cstheme="minorBidi"/>
          <w:sz w:val="22"/>
          <w:szCs w:val="22"/>
        </w:rPr>
        <w:tab/>
      </w:r>
      <w:r w:rsidRPr="009A6500">
        <w:rPr>
          <w:snapToGrid w:val="0"/>
        </w:rPr>
        <w:t>HD-FDD Intra-frequency RRC Re-establishment for UE</w:t>
      </w:r>
      <w:r w:rsidRPr="009A6500">
        <w:rPr>
          <w:snapToGrid w:val="0"/>
          <w:lang w:eastAsia="zh-CN"/>
        </w:rPr>
        <w:t xml:space="preserve"> category NB1 in In-Band mode under enhanced coverage</w:t>
      </w:r>
      <w:r>
        <w:tab/>
        <w:t>1015</w:t>
      </w:r>
    </w:p>
    <w:p w14:paraId="22AC6482" w14:textId="77777777" w:rsidR="00B96A56" w:rsidRDefault="00B96A5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A6500">
        <w:rPr>
          <w:snapToGrid w:val="0"/>
        </w:rPr>
        <w:t>Test Purpose and Environment</w:t>
      </w:r>
      <w:r>
        <w:tab/>
        <w:t>1015</w:t>
      </w:r>
    </w:p>
    <w:p w14:paraId="4A988B18" w14:textId="77777777" w:rsidR="00B96A56" w:rsidRDefault="00B96A5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591CF694" w14:textId="77777777" w:rsidR="00B96A56" w:rsidRDefault="00B96A56">
      <w:pPr>
        <w:pStyle w:val="TOC3"/>
        <w:rPr>
          <w:rFonts w:asciiTheme="minorHAnsi" w:eastAsiaTheme="minorEastAsia" w:hAnsiTheme="minorHAnsi" w:cstheme="minorBidi"/>
          <w:sz w:val="22"/>
          <w:szCs w:val="22"/>
        </w:rPr>
      </w:pPr>
      <w:r w:rsidRPr="00B96A56">
        <w:t>A.6.1.16</w:t>
      </w:r>
      <w:r w:rsidRPr="00B96A56">
        <w:rPr>
          <w:rFonts w:asciiTheme="minorHAnsi" w:eastAsiaTheme="minorEastAsia" w:hAnsiTheme="minorHAnsi" w:cstheme="minorBidi"/>
          <w:sz w:val="22"/>
          <w:szCs w:val="22"/>
        </w:rPr>
        <w:tab/>
      </w:r>
      <w:r w:rsidRPr="009A6500">
        <w:rPr>
          <w:snapToGrid w:val="0"/>
        </w:rPr>
        <w:t>HD-FDD Int</w:t>
      </w:r>
      <w:r w:rsidRPr="009A6500">
        <w:rPr>
          <w:snapToGrid w:val="0"/>
          <w:lang w:eastAsia="zh-CN"/>
        </w:rPr>
        <w:t>er</w:t>
      </w:r>
      <w:r w:rsidRPr="009A6500">
        <w:rPr>
          <w:snapToGrid w:val="0"/>
        </w:rPr>
        <w:t>-frequency RRC Re-establishment for UE</w:t>
      </w:r>
      <w:r w:rsidRPr="009A6500">
        <w:rPr>
          <w:snapToGrid w:val="0"/>
          <w:lang w:eastAsia="zh-CN"/>
        </w:rPr>
        <w:t xml:space="preserve"> category NB1 in In-Band mode under </w:t>
      </w:r>
      <w:r w:rsidRPr="009A6500">
        <w:rPr>
          <w:rFonts w:cs="Intel Clear Light"/>
          <w:lang w:eastAsia="zh-CN"/>
        </w:rPr>
        <w:t>normal</w:t>
      </w:r>
      <w:r w:rsidRPr="009A6500">
        <w:rPr>
          <w:rFonts w:cs="Arial"/>
          <w:lang w:eastAsia="zh-CN"/>
        </w:rPr>
        <w:t xml:space="preserve"> </w:t>
      </w:r>
      <w:r w:rsidRPr="009A6500">
        <w:rPr>
          <w:snapToGrid w:val="0"/>
          <w:lang w:eastAsia="zh-CN"/>
        </w:rPr>
        <w:t>coverage</w:t>
      </w:r>
      <w:r>
        <w:tab/>
        <w:t>1018</w:t>
      </w:r>
    </w:p>
    <w:p w14:paraId="472C63F5" w14:textId="77777777" w:rsidR="00B96A56" w:rsidRDefault="00B96A5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A6500">
        <w:rPr>
          <w:snapToGrid w:val="0"/>
        </w:rPr>
        <w:t>Test Purpose and Environment</w:t>
      </w:r>
      <w:r>
        <w:tab/>
        <w:t>1018</w:t>
      </w:r>
    </w:p>
    <w:p w14:paraId="0D037FD4" w14:textId="77777777" w:rsidR="00B96A56" w:rsidRDefault="00B96A5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5A4BA8FA" w14:textId="77777777" w:rsidR="00B96A56" w:rsidRDefault="00B96A56">
      <w:pPr>
        <w:pStyle w:val="TOC3"/>
        <w:rPr>
          <w:rFonts w:asciiTheme="minorHAnsi" w:eastAsiaTheme="minorEastAsia" w:hAnsiTheme="minorHAnsi" w:cstheme="minorBidi"/>
          <w:sz w:val="22"/>
          <w:szCs w:val="22"/>
        </w:rPr>
      </w:pPr>
      <w:r w:rsidRPr="00B96A56">
        <w:t>A.6.1.17</w:t>
      </w:r>
      <w:r w:rsidRPr="00B96A56">
        <w:rPr>
          <w:rFonts w:asciiTheme="minorHAnsi" w:eastAsiaTheme="minorEastAsia" w:hAnsiTheme="minorHAnsi" w:cstheme="minorBidi"/>
          <w:sz w:val="22"/>
          <w:szCs w:val="22"/>
        </w:rPr>
        <w:tab/>
      </w:r>
      <w:r w:rsidRPr="009A6500">
        <w:rPr>
          <w:snapToGrid w:val="0"/>
        </w:rPr>
        <w:t>E-UTRAN FD-FDD Inter-frequency RRC Re-establishment for Cat-M1 UE in CEModeA</w:t>
      </w:r>
      <w:r>
        <w:tab/>
        <w:t>1021</w:t>
      </w:r>
    </w:p>
    <w:p w14:paraId="239E6B2B" w14:textId="77777777" w:rsidR="00B96A56" w:rsidRDefault="00B96A5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A6500">
        <w:rPr>
          <w:snapToGrid w:val="0"/>
        </w:rPr>
        <w:t>Test Purpose and Environment</w:t>
      </w:r>
      <w:r>
        <w:tab/>
        <w:t>1021</w:t>
      </w:r>
    </w:p>
    <w:p w14:paraId="0F821D20" w14:textId="77777777" w:rsidR="00B96A56" w:rsidRDefault="00B96A5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0DA41990" w14:textId="77777777" w:rsidR="00B96A56" w:rsidRDefault="00B96A56">
      <w:pPr>
        <w:pStyle w:val="TOC3"/>
        <w:rPr>
          <w:rFonts w:asciiTheme="minorHAnsi" w:eastAsiaTheme="minorEastAsia" w:hAnsiTheme="minorHAnsi" w:cstheme="minorBidi"/>
          <w:sz w:val="22"/>
          <w:szCs w:val="22"/>
        </w:rPr>
      </w:pPr>
      <w:r w:rsidRPr="00B96A56">
        <w:t>A.6.1.18</w:t>
      </w:r>
      <w:r w:rsidRPr="00B96A56">
        <w:rPr>
          <w:rFonts w:asciiTheme="minorHAnsi" w:eastAsiaTheme="minorEastAsia" w:hAnsiTheme="minorHAnsi" w:cstheme="minorBidi"/>
          <w:sz w:val="22"/>
          <w:szCs w:val="22"/>
        </w:rPr>
        <w:tab/>
      </w:r>
      <w:r w:rsidRPr="009A6500">
        <w:rPr>
          <w:snapToGrid w:val="0"/>
        </w:rPr>
        <w:t>E-UTRAN HD-FDD Inter-frequency RRC Re-establishment for Cat-M1 UE in CEModeA</w:t>
      </w:r>
      <w:r>
        <w:tab/>
        <w:t>1023</w:t>
      </w:r>
    </w:p>
    <w:p w14:paraId="6B7560FB" w14:textId="77777777" w:rsidR="00B96A56" w:rsidRDefault="00B96A5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9A6500">
        <w:rPr>
          <w:snapToGrid w:val="0"/>
        </w:rPr>
        <w:t>Test Purpose and Environment</w:t>
      </w:r>
      <w:r>
        <w:tab/>
        <w:t>1023</w:t>
      </w:r>
    </w:p>
    <w:p w14:paraId="11167BD1" w14:textId="77777777" w:rsidR="00B96A56" w:rsidRDefault="00B96A5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8B381" w14:textId="77777777" w:rsidR="00B96A56" w:rsidRDefault="00B96A56">
      <w:pPr>
        <w:pStyle w:val="TOC3"/>
        <w:rPr>
          <w:rFonts w:asciiTheme="minorHAnsi" w:eastAsiaTheme="minorEastAsia" w:hAnsiTheme="minorHAnsi" w:cstheme="minorBidi"/>
          <w:sz w:val="22"/>
          <w:szCs w:val="22"/>
        </w:rPr>
      </w:pPr>
      <w:r w:rsidRPr="00B96A56">
        <w:t>A.6.1.19</w:t>
      </w:r>
      <w:r w:rsidRPr="00B96A56">
        <w:rPr>
          <w:rFonts w:asciiTheme="minorHAnsi" w:eastAsiaTheme="minorEastAsia" w:hAnsiTheme="minorHAnsi" w:cstheme="minorBidi"/>
          <w:sz w:val="22"/>
          <w:szCs w:val="22"/>
        </w:rPr>
        <w:tab/>
      </w:r>
      <w:r w:rsidRPr="009A6500">
        <w:rPr>
          <w:snapToGrid w:val="0"/>
        </w:rPr>
        <w:t>E-UTRAN TDD-TDD Inter-frequency RRC Re-establishment for Cat-M1 UE in CEModeA</w:t>
      </w:r>
      <w:r>
        <w:tab/>
        <w:t>1025</w:t>
      </w:r>
    </w:p>
    <w:p w14:paraId="4B2B26A4" w14:textId="77777777" w:rsidR="00B96A56" w:rsidRDefault="00B96A5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A6500">
        <w:rPr>
          <w:snapToGrid w:val="0"/>
        </w:rPr>
        <w:t>Test Purpose and Environment</w:t>
      </w:r>
      <w:r>
        <w:tab/>
        <w:t>1025</w:t>
      </w:r>
    </w:p>
    <w:p w14:paraId="5176460E" w14:textId="77777777" w:rsidR="00B96A56" w:rsidRDefault="00B96A5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416A772E" w14:textId="77777777" w:rsidR="00B96A56" w:rsidRDefault="00B96A56">
      <w:pPr>
        <w:pStyle w:val="TOC3"/>
        <w:rPr>
          <w:rFonts w:asciiTheme="minorHAnsi" w:eastAsiaTheme="minorEastAsia" w:hAnsiTheme="minorHAnsi" w:cstheme="minorBidi"/>
          <w:sz w:val="22"/>
          <w:szCs w:val="22"/>
        </w:rPr>
      </w:pPr>
      <w:r w:rsidRPr="00B96A56">
        <w:t>A.6.1.20</w:t>
      </w:r>
      <w:r w:rsidRPr="00B96A56">
        <w:rPr>
          <w:rFonts w:asciiTheme="minorHAnsi" w:eastAsiaTheme="minorEastAsia" w:hAnsiTheme="minorHAnsi" w:cstheme="minorBidi"/>
          <w:sz w:val="22"/>
          <w:szCs w:val="22"/>
        </w:rPr>
        <w:tab/>
      </w:r>
      <w:r w:rsidRPr="009A6500">
        <w:rPr>
          <w:snapToGrid w:val="0"/>
        </w:rPr>
        <w:t>E-UTRAN FD-FDD Inter-frequency RRC Re-establishment for Cat-M1 UE in CEModeB</w:t>
      </w:r>
      <w:r>
        <w:tab/>
        <w:t>1027</w:t>
      </w:r>
    </w:p>
    <w:p w14:paraId="2C6AEF5C" w14:textId="77777777" w:rsidR="00B96A56" w:rsidRDefault="00B96A5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A6500">
        <w:rPr>
          <w:snapToGrid w:val="0"/>
        </w:rPr>
        <w:t>Test Purpose and Environment</w:t>
      </w:r>
      <w:r>
        <w:tab/>
        <w:t>1027</w:t>
      </w:r>
    </w:p>
    <w:p w14:paraId="1D6D797C" w14:textId="77777777" w:rsidR="00B96A56" w:rsidRDefault="00B96A5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0BDA5474" w14:textId="77777777" w:rsidR="00B96A56" w:rsidRDefault="00B96A56">
      <w:pPr>
        <w:pStyle w:val="TOC3"/>
        <w:rPr>
          <w:rFonts w:asciiTheme="minorHAnsi" w:eastAsiaTheme="minorEastAsia" w:hAnsiTheme="minorHAnsi" w:cstheme="minorBidi"/>
          <w:sz w:val="22"/>
          <w:szCs w:val="22"/>
        </w:rPr>
      </w:pPr>
      <w:r w:rsidRPr="00B96A56">
        <w:t>A.6.1.21</w:t>
      </w:r>
      <w:r w:rsidRPr="00B96A56">
        <w:rPr>
          <w:rFonts w:asciiTheme="minorHAnsi" w:eastAsiaTheme="minorEastAsia" w:hAnsiTheme="minorHAnsi" w:cstheme="minorBidi"/>
          <w:sz w:val="22"/>
          <w:szCs w:val="22"/>
        </w:rPr>
        <w:tab/>
      </w:r>
      <w:r w:rsidRPr="009A6500">
        <w:rPr>
          <w:snapToGrid w:val="0"/>
        </w:rPr>
        <w:t>E-UTRAN HD-FDD Inter-frequency RRC Re-establishment for Cat-M1 UE in CEModeB</w:t>
      </w:r>
      <w:r>
        <w:tab/>
        <w:t>1029</w:t>
      </w:r>
    </w:p>
    <w:p w14:paraId="51E6A7C7" w14:textId="77777777" w:rsidR="00B96A56" w:rsidRDefault="00B96A5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A6500">
        <w:rPr>
          <w:snapToGrid w:val="0"/>
        </w:rPr>
        <w:t>Test Purpose and Environment</w:t>
      </w:r>
      <w:r>
        <w:tab/>
        <w:t>1029</w:t>
      </w:r>
    </w:p>
    <w:p w14:paraId="18BF5BA1" w14:textId="77777777" w:rsidR="00B96A56" w:rsidRDefault="00B96A5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002AFD45" w14:textId="77777777" w:rsidR="00B96A56" w:rsidRDefault="00B96A56">
      <w:pPr>
        <w:pStyle w:val="TOC3"/>
        <w:rPr>
          <w:rFonts w:asciiTheme="minorHAnsi" w:eastAsiaTheme="minorEastAsia" w:hAnsiTheme="minorHAnsi" w:cstheme="minorBidi"/>
          <w:sz w:val="22"/>
          <w:szCs w:val="22"/>
        </w:rPr>
      </w:pPr>
      <w:r w:rsidRPr="00B96A56">
        <w:t>A.6.1.22</w:t>
      </w:r>
      <w:r w:rsidRPr="00B96A56">
        <w:rPr>
          <w:rFonts w:asciiTheme="minorHAnsi" w:eastAsiaTheme="minorEastAsia" w:hAnsiTheme="minorHAnsi" w:cstheme="minorBidi"/>
          <w:sz w:val="22"/>
          <w:szCs w:val="22"/>
        </w:rPr>
        <w:tab/>
      </w:r>
      <w:r w:rsidRPr="009A6500">
        <w:rPr>
          <w:snapToGrid w:val="0"/>
        </w:rPr>
        <w:t>E-UTRAN TDD Inter-frequency RRC Re-establishment for Cat-M1 UE in CEModeB</w:t>
      </w:r>
      <w:r>
        <w:tab/>
        <w:t>1031</w:t>
      </w:r>
    </w:p>
    <w:p w14:paraId="0C42E203" w14:textId="77777777" w:rsidR="00B96A56" w:rsidRDefault="00B96A5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A6500">
        <w:rPr>
          <w:snapToGrid w:val="0"/>
        </w:rPr>
        <w:t>Test Purpose and Environment</w:t>
      </w:r>
      <w:r>
        <w:tab/>
        <w:t>1031</w:t>
      </w:r>
    </w:p>
    <w:p w14:paraId="7CE54B6E" w14:textId="77777777" w:rsidR="00B96A56" w:rsidRDefault="00B96A5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038BA7FA" w14:textId="77777777" w:rsidR="00B96A56" w:rsidRDefault="00B96A5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1FB7D11A" w14:textId="77777777" w:rsidR="00B96A56" w:rsidRDefault="00B96A5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69DD9D85" w14:textId="77777777" w:rsidR="00B96A56" w:rsidRDefault="00B96A56">
      <w:pPr>
        <w:pStyle w:val="TOC4"/>
        <w:rPr>
          <w:rFonts w:asciiTheme="minorHAnsi" w:eastAsiaTheme="minorEastAsia" w:hAnsiTheme="minorHAnsi" w:cstheme="minorBidi"/>
          <w:sz w:val="22"/>
          <w:szCs w:val="22"/>
        </w:rPr>
      </w:pPr>
      <w:r w:rsidRPr="00B96A56">
        <w:t>A.6.2.1.1</w:t>
      </w:r>
      <w:r w:rsidRPr="00B96A56">
        <w:rPr>
          <w:rFonts w:asciiTheme="minorHAnsi" w:eastAsiaTheme="minorEastAsia" w:hAnsiTheme="minorHAnsi"/>
          <w:sz w:val="22"/>
          <w:szCs w:val="22"/>
        </w:rPr>
        <w:tab/>
      </w:r>
      <w:r w:rsidRPr="009A6500">
        <w:rPr>
          <w:rFonts w:cs="v4.2.0"/>
        </w:rPr>
        <w:t>Test Purpose and Environment</w:t>
      </w:r>
      <w:r>
        <w:tab/>
        <w:t>1033</w:t>
      </w:r>
    </w:p>
    <w:p w14:paraId="75F0F7AA" w14:textId="77777777" w:rsidR="00B96A56" w:rsidRDefault="00B96A5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385A3ABB" w14:textId="77777777" w:rsidR="00B96A56" w:rsidRDefault="00B96A5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788BE914" w14:textId="77777777" w:rsidR="00B96A56" w:rsidRDefault="00B96A5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A79999B" w14:textId="77777777" w:rsidR="00B96A56" w:rsidRDefault="00B96A5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1606942C" w14:textId="77777777" w:rsidR="00B96A56" w:rsidRDefault="00B96A5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156F0CB1" w14:textId="77777777" w:rsidR="00B96A56" w:rsidRDefault="00B96A5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60469853" w14:textId="77777777" w:rsidR="00B96A56" w:rsidRDefault="00B96A5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F4E8092" w14:textId="77777777" w:rsidR="00B96A56" w:rsidRDefault="00B96A5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51A72167" w14:textId="77777777" w:rsidR="00B96A56" w:rsidRDefault="00B96A5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3B94762" w14:textId="77777777" w:rsidR="00B96A56" w:rsidRDefault="00B96A5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45F441B5" w14:textId="77777777" w:rsidR="00B96A56" w:rsidRDefault="00B96A5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4689A50E" w14:textId="77777777" w:rsidR="00B96A56" w:rsidRDefault="00B96A5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298DDDEF" w14:textId="77777777" w:rsidR="00B96A56" w:rsidRDefault="00B96A5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4287D71E" w14:textId="77777777" w:rsidR="00B96A56" w:rsidRDefault="00B96A5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705463B3" w14:textId="77777777" w:rsidR="00B96A56" w:rsidRDefault="00B96A5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7081C701" w14:textId="77777777" w:rsidR="00B96A56" w:rsidRDefault="00B96A5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DBC70AB" w14:textId="77777777" w:rsidR="00B96A56" w:rsidRDefault="00B96A56">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013B1AFB"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5386ADE7"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70CA62E3"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1F40A051" w14:textId="77777777" w:rsidR="00B96A56" w:rsidRDefault="00B96A5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0D531507" w14:textId="77777777" w:rsidR="00B96A56" w:rsidRDefault="00B96A5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475A599A" w14:textId="77777777" w:rsidR="00B96A56" w:rsidRDefault="00B96A5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702C3B4A" w14:textId="77777777" w:rsidR="00B96A56" w:rsidRDefault="00B96A5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6BEB779F" w14:textId="77777777" w:rsidR="00B96A56" w:rsidRDefault="00B96A5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435904C6" w14:textId="77777777" w:rsidR="00B96A56" w:rsidRDefault="00B96A5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4918FD11" w14:textId="77777777" w:rsidR="00B96A56" w:rsidRDefault="00B96A5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5EB1468C" w14:textId="77777777" w:rsidR="00B96A56" w:rsidRDefault="00B96A5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51EC4CBD" w14:textId="77777777" w:rsidR="00B96A56" w:rsidRDefault="00B96A5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7148CD5E" w14:textId="77777777" w:rsidR="00B96A56" w:rsidRDefault="00B96A5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10FB7FC5" w14:textId="77777777" w:rsidR="00B96A56" w:rsidRDefault="00B96A5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1B615C58" w14:textId="77777777" w:rsidR="00B96A56" w:rsidRDefault="00B96A5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01206328" w14:textId="77777777" w:rsidR="00B96A56" w:rsidRDefault="00B96A5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52889813" w14:textId="77777777" w:rsidR="00B96A56" w:rsidRDefault="00B96A5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D3EE0A0" w14:textId="77777777" w:rsidR="00B96A56" w:rsidRDefault="00B96A5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503C499E" w14:textId="77777777" w:rsidR="00B96A56" w:rsidRDefault="00B96A5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33E11707" w14:textId="77777777" w:rsidR="00B96A56" w:rsidRDefault="00B96A5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5D3D3F35" w14:textId="77777777" w:rsidR="00B96A56" w:rsidRDefault="00B96A5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11AEC207" w14:textId="77777777" w:rsidR="00B96A56" w:rsidRDefault="00B96A5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8563DFD" w14:textId="77777777" w:rsidR="00B96A56" w:rsidRDefault="00B96A5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1F94FCA3" w14:textId="77777777" w:rsidR="00B96A56" w:rsidRDefault="00B96A5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31ACB815" w14:textId="77777777" w:rsidR="00B96A56" w:rsidRDefault="00B96A5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4A1EC051" w14:textId="77777777" w:rsidR="00B96A56" w:rsidRDefault="00B96A5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18C4B03B" w14:textId="77777777" w:rsidR="00B96A56" w:rsidRDefault="00B96A5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CA981E1" w14:textId="77777777" w:rsidR="00B96A56" w:rsidRDefault="00B96A5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1DE8624B" w14:textId="77777777" w:rsidR="00B96A56" w:rsidRDefault="00B96A5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770F8AA5" w14:textId="77777777" w:rsidR="00B96A56" w:rsidRDefault="00B96A5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2A46CD03" w14:textId="77777777" w:rsidR="00B96A56" w:rsidRDefault="00B96A5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7933A34F" w14:textId="77777777" w:rsidR="00B96A56" w:rsidRDefault="00B96A5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D0D08E1" w14:textId="77777777" w:rsidR="00B96A56" w:rsidRDefault="00B96A5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81A9142" w14:textId="77777777" w:rsidR="00B96A56" w:rsidRDefault="00B96A5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7E434B91" w14:textId="77777777" w:rsidR="00B96A56" w:rsidRDefault="00B96A5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76B6FB86" w14:textId="77777777" w:rsidR="00B96A56" w:rsidRDefault="00B96A5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64DC3BA3" w14:textId="77777777" w:rsidR="00B96A56" w:rsidRDefault="00B96A5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6FE8D512" w14:textId="77777777" w:rsidR="00B96A56" w:rsidRDefault="00B96A5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52431337" w14:textId="77777777" w:rsidR="00B96A56" w:rsidRDefault="00B96A5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72451299" w14:textId="77777777" w:rsidR="00B96A56" w:rsidRDefault="00B96A5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5EE76DD1" w14:textId="77777777" w:rsidR="00B96A56" w:rsidRDefault="00B96A5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6F6CDD0A" w14:textId="77777777" w:rsidR="00B96A56" w:rsidRDefault="00B96A5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E68BAF9" w14:textId="77777777" w:rsidR="00B96A56" w:rsidRDefault="00B96A5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52D9C37D" w14:textId="77777777" w:rsidR="00B96A56" w:rsidRDefault="00B96A5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072D74DF" w14:textId="77777777" w:rsidR="00B96A56" w:rsidRDefault="00B96A5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75E9360C" w14:textId="77777777" w:rsidR="00B96A56" w:rsidRDefault="00B96A5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0ECB5C8E" w14:textId="77777777" w:rsidR="00B96A56" w:rsidRDefault="00B96A5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2AAA602B" w14:textId="77777777" w:rsidR="00B96A56" w:rsidRDefault="00B96A5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65382E61" w14:textId="77777777" w:rsidR="00B96A56" w:rsidRDefault="00B96A5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37583A7F" w14:textId="77777777" w:rsidR="00B96A56" w:rsidRDefault="00B96A5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4EC8EC42" w14:textId="77777777" w:rsidR="00B96A56" w:rsidRDefault="00B96A5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D1C7CD1" w14:textId="77777777" w:rsidR="00B96A56" w:rsidRDefault="00B96A5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18ED136D" w14:textId="77777777" w:rsidR="00B96A56" w:rsidRDefault="00B96A5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5A0F0A99" w14:textId="77777777" w:rsidR="00B96A56" w:rsidRDefault="00B96A5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0E166CCC" w14:textId="77777777" w:rsidR="00B96A56" w:rsidRDefault="00B96A5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0D588017" w14:textId="77777777" w:rsidR="00B96A56" w:rsidRDefault="00B96A5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1736ABC1" w14:textId="77777777" w:rsidR="00B96A56" w:rsidRDefault="00B96A5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2767C3D6" w14:textId="77777777" w:rsidR="00B96A56" w:rsidRDefault="00B96A5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52D0AF79" w14:textId="77777777" w:rsidR="00B96A56" w:rsidRDefault="00B96A56">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2AE8A0C8" w14:textId="77777777" w:rsidR="00B96A56" w:rsidRDefault="00B96A5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396CDABE" w14:textId="77777777" w:rsidR="00B96A56" w:rsidRDefault="00B96A5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20108CCF" w14:textId="77777777" w:rsidR="00B96A56" w:rsidRDefault="00B96A5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35F69640" w14:textId="77777777" w:rsidR="00B96A56" w:rsidRDefault="00B96A5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4FEEDFCE" w14:textId="77777777" w:rsidR="00B96A56" w:rsidRDefault="00B96A5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1A0CB16A" w14:textId="77777777" w:rsidR="00B96A56" w:rsidRDefault="00B96A56">
      <w:pPr>
        <w:pStyle w:val="TOC4"/>
        <w:rPr>
          <w:rFonts w:asciiTheme="minorHAnsi" w:eastAsiaTheme="minorEastAsia" w:hAnsiTheme="minorHAnsi" w:cstheme="minorBidi"/>
          <w:sz w:val="22"/>
          <w:szCs w:val="22"/>
        </w:rPr>
      </w:pPr>
      <w:r w:rsidRPr="00B96A56">
        <w:t>A.6.2.13.1</w:t>
      </w:r>
      <w:r w:rsidRPr="00B96A56">
        <w:rPr>
          <w:rFonts w:asciiTheme="minorHAnsi" w:eastAsiaTheme="minorEastAsia" w:hAnsiTheme="minorHAnsi"/>
          <w:sz w:val="22"/>
          <w:szCs w:val="22"/>
        </w:rPr>
        <w:tab/>
      </w:r>
      <w:r w:rsidRPr="009A6500">
        <w:rPr>
          <w:rFonts w:cs="v4.2.0"/>
        </w:rPr>
        <w:t>Test Purpose and Environment</w:t>
      </w:r>
      <w:r>
        <w:tab/>
        <w:t>1066</w:t>
      </w:r>
    </w:p>
    <w:p w14:paraId="73FEDF3C" w14:textId="77777777" w:rsidR="00B96A56" w:rsidRDefault="00B96A5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13C6F5B0" w14:textId="77777777" w:rsidR="00B96A56" w:rsidRDefault="00B96A5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52CC2233" w14:textId="77777777" w:rsidR="00B96A56" w:rsidRDefault="00B96A5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C48E061" w14:textId="77777777" w:rsidR="00B96A56" w:rsidRDefault="00B96A5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12D4F1FC" w14:textId="77777777" w:rsidR="00B96A56" w:rsidRDefault="00B96A5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0E54170F" w14:textId="77777777" w:rsidR="00B96A56" w:rsidRDefault="00B96A5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B054B01" w14:textId="77777777" w:rsidR="00B96A56" w:rsidRDefault="00B96A5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251B33D1" w14:textId="77777777" w:rsidR="00B96A56" w:rsidRDefault="00B96A5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1F9F9339" w14:textId="77777777" w:rsidR="00B96A56" w:rsidRDefault="00B96A5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47DFB152" w14:textId="77777777" w:rsidR="00B96A56" w:rsidRDefault="00B96A56">
      <w:pPr>
        <w:pStyle w:val="TOC4"/>
        <w:rPr>
          <w:rFonts w:asciiTheme="minorHAnsi" w:eastAsiaTheme="minorEastAsia" w:hAnsiTheme="minorHAnsi" w:cstheme="minorBidi"/>
          <w:sz w:val="22"/>
          <w:szCs w:val="22"/>
        </w:rPr>
      </w:pPr>
      <w:r w:rsidRPr="00B96A56">
        <w:t>A.6.2.14.1</w:t>
      </w:r>
      <w:r w:rsidRPr="00B96A56">
        <w:rPr>
          <w:rFonts w:asciiTheme="minorHAnsi" w:eastAsiaTheme="minorEastAsia" w:hAnsiTheme="minorHAnsi"/>
          <w:sz w:val="22"/>
          <w:szCs w:val="22"/>
        </w:rPr>
        <w:tab/>
      </w:r>
      <w:r w:rsidRPr="009A6500">
        <w:rPr>
          <w:rFonts w:cs="v4.2.0"/>
        </w:rPr>
        <w:t>Test Purpose and Environment</w:t>
      </w:r>
      <w:r>
        <w:tab/>
        <w:t>1069</w:t>
      </w:r>
    </w:p>
    <w:p w14:paraId="6BA278CB" w14:textId="77777777" w:rsidR="00B96A56" w:rsidRDefault="00B96A5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5300F410" w14:textId="77777777" w:rsidR="00B96A56" w:rsidRDefault="00B96A5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669FEE70" w14:textId="77777777" w:rsidR="00B96A56" w:rsidRDefault="00B96A5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08B3CB8" w14:textId="77777777" w:rsidR="00B96A56" w:rsidRDefault="00B96A5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18A52641" w14:textId="77777777" w:rsidR="00B96A56" w:rsidRDefault="00B96A5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12B94310" w14:textId="77777777" w:rsidR="00B96A56" w:rsidRDefault="00B96A5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684E802C" w14:textId="77777777" w:rsidR="00B96A56" w:rsidRDefault="00B96A5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2697FD24" w14:textId="77777777" w:rsidR="00B96A56" w:rsidRDefault="00B96A5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2FD709CC" w14:textId="77777777" w:rsidR="00B96A56" w:rsidRDefault="00B96A5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679FA808" w14:textId="77777777" w:rsidR="00B96A56" w:rsidRDefault="00B96A56">
      <w:pPr>
        <w:pStyle w:val="TOC4"/>
        <w:rPr>
          <w:rFonts w:asciiTheme="minorHAnsi" w:eastAsiaTheme="minorEastAsia" w:hAnsiTheme="minorHAnsi" w:cstheme="minorBidi"/>
          <w:sz w:val="22"/>
          <w:szCs w:val="22"/>
        </w:rPr>
      </w:pPr>
      <w:r w:rsidRPr="00B96A56">
        <w:t>A.6.2.15.1</w:t>
      </w:r>
      <w:r w:rsidRPr="00B96A56">
        <w:rPr>
          <w:rFonts w:asciiTheme="minorHAnsi" w:eastAsiaTheme="minorEastAsia" w:hAnsiTheme="minorHAnsi"/>
          <w:sz w:val="22"/>
          <w:szCs w:val="22"/>
        </w:rPr>
        <w:tab/>
      </w:r>
      <w:r w:rsidRPr="009A6500">
        <w:rPr>
          <w:rFonts w:cs="v4.2.0"/>
        </w:rPr>
        <w:t>Test Purpose and Environment</w:t>
      </w:r>
      <w:r>
        <w:tab/>
        <w:t>1073</w:t>
      </w:r>
    </w:p>
    <w:p w14:paraId="72FE1B56" w14:textId="77777777" w:rsidR="00B96A56" w:rsidRDefault="00B96A5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196BA9AE" w14:textId="77777777" w:rsidR="00B96A56" w:rsidRDefault="00B96A5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259405E" w14:textId="77777777" w:rsidR="00B96A56" w:rsidRDefault="00B96A5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45072CEA" w14:textId="77777777" w:rsidR="00B96A56" w:rsidRDefault="00B96A5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3F52F3E2" w14:textId="77777777" w:rsidR="00B96A56" w:rsidRDefault="00B96A5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6C630E00" w14:textId="77777777" w:rsidR="00B96A56" w:rsidRDefault="00B96A5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2F1CFB3B" w14:textId="77777777" w:rsidR="00B96A56" w:rsidRDefault="00B96A5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5DEC933" w14:textId="77777777" w:rsidR="00B96A56" w:rsidRDefault="00B96A5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4ED956EF" w14:textId="77777777" w:rsidR="00B96A56" w:rsidRDefault="00B96A5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02E8EB84" w14:textId="77777777" w:rsidR="00B96A56" w:rsidRDefault="00B96A5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3C9FCE84" w14:textId="77777777" w:rsidR="00B96A56" w:rsidRDefault="00B96A5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59C27432" w14:textId="77777777" w:rsidR="00B96A56" w:rsidRDefault="00B96A5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13F095A2" w14:textId="77777777" w:rsidR="00B96A56" w:rsidRDefault="00B96A5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0FA917CF" w14:textId="77777777" w:rsidR="00B96A56" w:rsidRDefault="00B96A5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65031D44" w14:textId="77777777" w:rsidR="00B96A56" w:rsidRDefault="00B96A5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438694F7" w14:textId="77777777" w:rsidR="00B96A56" w:rsidRDefault="00B96A5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1D0DAAB7" w14:textId="77777777" w:rsidR="00B96A56" w:rsidRDefault="00B96A5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5ADFEF" w14:textId="77777777" w:rsidR="00B96A56" w:rsidRDefault="00B96A5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94DA92B" w14:textId="77777777" w:rsidR="00B96A56" w:rsidRDefault="00B96A5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235FAC31" w14:textId="77777777" w:rsidR="00B96A56" w:rsidRDefault="00B96A5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285D97EA" w14:textId="77777777" w:rsidR="00B96A56" w:rsidRDefault="00B96A5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2999A3C2" w14:textId="77777777" w:rsidR="00B96A56" w:rsidRDefault="00B96A5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062C025A" w14:textId="77777777" w:rsidR="00B96A56" w:rsidRDefault="00B96A5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162E500" w14:textId="77777777" w:rsidR="00B96A56" w:rsidRDefault="00B96A5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29F81495" w14:textId="77777777" w:rsidR="00B96A56" w:rsidRDefault="00B96A5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2D3A5AF7" w14:textId="77777777" w:rsidR="00B96A56" w:rsidRDefault="00B96A5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32C09078" w14:textId="77777777" w:rsidR="00B96A56" w:rsidRDefault="00B96A5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0732429" w14:textId="77777777" w:rsidR="00B96A56" w:rsidRDefault="00B96A5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7C3F0731" w14:textId="77777777" w:rsidR="00B96A56" w:rsidRDefault="00B96A5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1903DBE3" w14:textId="77777777" w:rsidR="00B96A56" w:rsidRDefault="00B96A5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44175B52" w14:textId="77777777" w:rsidR="00B96A56" w:rsidRDefault="00B96A5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4F173A0C" w14:textId="77777777" w:rsidR="00B96A56" w:rsidRDefault="00B96A56">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491AAF5B" w14:textId="77777777" w:rsidR="00B96A56" w:rsidRDefault="00B96A5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1FC61D76" w14:textId="77777777" w:rsidR="00B96A56" w:rsidRDefault="00B96A5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0E6504D2" w14:textId="77777777" w:rsidR="00B96A56" w:rsidRDefault="00B96A5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5476B4AB" w14:textId="77777777" w:rsidR="00B96A56" w:rsidRDefault="00B96A5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8FDEFCA" w14:textId="77777777" w:rsidR="00B96A56" w:rsidRDefault="00B96A5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70E51942" w14:textId="77777777" w:rsidR="00B96A56" w:rsidRDefault="00B96A5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2006E301" w14:textId="77777777" w:rsidR="00B96A56" w:rsidRDefault="00B96A5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433F51BD" w14:textId="77777777" w:rsidR="00B96A56" w:rsidRDefault="00B96A5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F2F9839" w14:textId="77777777" w:rsidR="00B96A56" w:rsidRDefault="00B96A56">
      <w:pPr>
        <w:pStyle w:val="TOC4"/>
        <w:rPr>
          <w:rFonts w:asciiTheme="minorHAnsi" w:eastAsiaTheme="minorEastAsia" w:hAnsiTheme="minorHAnsi" w:cstheme="minorBidi"/>
          <w:sz w:val="22"/>
          <w:szCs w:val="22"/>
        </w:rPr>
      </w:pPr>
      <w:r w:rsidRPr="00B96A56">
        <w:t>A.6.3.1.1</w:t>
      </w:r>
      <w:r w:rsidRPr="00B96A56">
        <w:rPr>
          <w:rFonts w:asciiTheme="minorHAnsi" w:eastAsiaTheme="minorEastAsia" w:hAnsiTheme="minorHAnsi" w:cstheme="minorBidi"/>
          <w:sz w:val="22"/>
          <w:szCs w:val="22"/>
        </w:rPr>
        <w:tab/>
      </w:r>
      <w:r w:rsidRPr="009A6500">
        <w:rPr>
          <w:snapToGrid w:val="0"/>
        </w:rPr>
        <w:t>Test Purpose and Environment</w:t>
      </w:r>
      <w:r>
        <w:tab/>
        <w:t>1092</w:t>
      </w:r>
    </w:p>
    <w:p w14:paraId="0FEFB760" w14:textId="77777777" w:rsidR="00B96A56" w:rsidRDefault="00B96A56">
      <w:pPr>
        <w:pStyle w:val="TOC4"/>
        <w:rPr>
          <w:rFonts w:asciiTheme="minorHAnsi" w:eastAsiaTheme="minorEastAsia" w:hAnsiTheme="minorHAnsi" w:cstheme="minorBidi"/>
          <w:sz w:val="22"/>
          <w:szCs w:val="22"/>
        </w:rPr>
      </w:pPr>
      <w:r w:rsidRPr="00B96A56">
        <w:t>A.6.3.1.2</w:t>
      </w:r>
      <w:r w:rsidRPr="00B96A56">
        <w:rPr>
          <w:rFonts w:asciiTheme="minorHAnsi" w:eastAsiaTheme="minorEastAsia" w:hAnsiTheme="minorHAnsi" w:cstheme="minorBidi"/>
          <w:sz w:val="22"/>
          <w:szCs w:val="22"/>
        </w:rPr>
        <w:tab/>
      </w:r>
      <w:r w:rsidRPr="009A6500">
        <w:rPr>
          <w:snapToGrid w:val="0"/>
        </w:rPr>
        <w:t>Test Requirements</w:t>
      </w:r>
      <w:r>
        <w:tab/>
        <w:t>1094</w:t>
      </w:r>
    </w:p>
    <w:p w14:paraId="7A5A8A4E" w14:textId="77777777" w:rsidR="00B96A56" w:rsidRDefault="00B96A5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7E78C785" w14:textId="77777777" w:rsidR="00B96A56" w:rsidRDefault="00B96A56">
      <w:pPr>
        <w:pStyle w:val="TOC4"/>
        <w:rPr>
          <w:rFonts w:asciiTheme="minorHAnsi" w:eastAsiaTheme="minorEastAsia" w:hAnsiTheme="minorHAnsi" w:cstheme="minorBidi"/>
          <w:sz w:val="22"/>
          <w:szCs w:val="22"/>
        </w:rPr>
      </w:pPr>
      <w:r w:rsidRPr="00B96A56">
        <w:t>A.6.3.2.1</w:t>
      </w:r>
      <w:r w:rsidRPr="00B96A56">
        <w:rPr>
          <w:rFonts w:asciiTheme="minorHAnsi" w:eastAsiaTheme="minorEastAsia" w:hAnsiTheme="minorHAnsi" w:cstheme="minorBidi"/>
          <w:sz w:val="22"/>
          <w:szCs w:val="22"/>
        </w:rPr>
        <w:tab/>
      </w:r>
      <w:r w:rsidRPr="009A6500">
        <w:rPr>
          <w:snapToGrid w:val="0"/>
        </w:rPr>
        <w:t>Test Purpose and Environment</w:t>
      </w:r>
      <w:r>
        <w:tab/>
        <w:t>1094</w:t>
      </w:r>
    </w:p>
    <w:p w14:paraId="7A8B3CD0" w14:textId="77777777" w:rsidR="00B96A56" w:rsidRDefault="00B96A56">
      <w:pPr>
        <w:pStyle w:val="TOC4"/>
        <w:rPr>
          <w:rFonts w:asciiTheme="minorHAnsi" w:eastAsiaTheme="minorEastAsia" w:hAnsiTheme="minorHAnsi" w:cstheme="minorBidi"/>
          <w:sz w:val="22"/>
          <w:szCs w:val="22"/>
        </w:rPr>
      </w:pPr>
      <w:r w:rsidRPr="00B96A56">
        <w:t>A.6.3.2.2</w:t>
      </w:r>
      <w:r w:rsidRPr="00B96A56">
        <w:rPr>
          <w:rFonts w:asciiTheme="minorHAnsi" w:eastAsiaTheme="minorEastAsia" w:hAnsiTheme="minorHAnsi" w:cstheme="minorBidi"/>
          <w:sz w:val="22"/>
          <w:szCs w:val="22"/>
        </w:rPr>
        <w:tab/>
      </w:r>
      <w:r w:rsidRPr="009A6500">
        <w:rPr>
          <w:snapToGrid w:val="0"/>
        </w:rPr>
        <w:t>Test Requirements</w:t>
      </w:r>
      <w:r>
        <w:tab/>
        <w:t>1096</w:t>
      </w:r>
    </w:p>
    <w:p w14:paraId="4AA8EF5F" w14:textId="77777777" w:rsidR="00B96A56" w:rsidRDefault="00B96A5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4DF3FA6F" w14:textId="77777777" w:rsidR="00B96A56" w:rsidRDefault="00B96A5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23DB55E2" w14:textId="77777777" w:rsidR="00B96A56" w:rsidRDefault="00B96A5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307A859C" w14:textId="77777777" w:rsidR="00B96A56" w:rsidRDefault="00B96A5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67648896" w14:textId="77777777" w:rsidR="00B96A56" w:rsidRDefault="00B96A5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16D8D74F" w14:textId="77777777" w:rsidR="00B96A56" w:rsidRDefault="00B96A5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17C8ABFF"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87B1541"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1100</w:t>
      </w:r>
    </w:p>
    <w:p w14:paraId="74EB1A41"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1102</w:t>
      </w:r>
    </w:p>
    <w:p w14:paraId="7A5B1FED"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14E4D218"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6</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1102</w:t>
      </w:r>
    </w:p>
    <w:p w14:paraId="295C9419"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 xml:space="preserve"> 6</w:t>
      </w:r>
      <w:r w:rsidRPr="00B96A56">
        <w:t>.</w:t>
      </w:r>
      <w:r w:rsidRPr="00B96A56">
        <w:rPr>
          <w:lang w:eastAsia="zh-CN"/>
        </w:rPr>
        <w:t>3</w:t>
      </w:r>
      <w:r w:rsidRPr="00B96A56">
        <w:t>.</w:t>
      </w:r>
      <w:r w:rsidRPr="00B96A56">
        <w:rPr>
          <w:lang w:eastAsia="zh-CN"/>
        </w:rPr>
        <w:t>6</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1104</w:t>
      </w:r>
    </w:p>
    <w:p w14:paraId="5FAA5175"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2403CF32"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7</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1104</w:t>
      </w:r>
    </w:p>
    <w:p w14:paraId="413074E6"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7</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1107</w:t>
      </w:r>
    </w:p>
    <w:p w14:paraId="7B017D2F"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032C67EB"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1107</w:t>
      </w:r>
    </w:p>
    <w:p w14:paraId="599B4EF4"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1110</w:t>
      </w:r>
    </w:p>
    <w:p w14:paraId="3630C368" w14:textId="77777777" w:rsidR="00B96A56" w:rsidRDefault="00B96A5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07C53252" w14:textId="77777777" w:rsidR="00B96A56" w:rsidRDefault="00B96A56">
      <w:pPr>
        <w:pStyle w:val="TOC4"/>
        <w:rPr>
          <w:rFonts w:asciiTheme="minorHAnsi" w:eastAsiaTheme="minorEastAsia" w:hAnsiTheme="minorHAnsi" w:cstheme="minorBidi"/>
          <w:sz w:val="22"/>
          <w:szCs w:val="22"/>
        </w:rPr>
      </w:pPr>
      <w:r w:rsidRPr="00B96A56">
        <w:t>A.6.3.9.1</w:t>
      </w:r>
      <w:r w:rsidRPr="00B96A56">
        <w:rPr>
          <w:rFonts w:asciiTheme="minorHAnsi" w:eastAsiaTheme="minorEastAsia" w:hAnsiTheme="minorHAnsi" w:cstheme="minorBidi"/>
          <w:sz w:val="22"/>
          <w:szCs w:val="22"/>
        </w:rPr>
        <w:tab/>
      </w:r>
      <w:r w:rsidRPr="009A6500">
        <w:rPr>
          <w:snapToGrid w:val="0"/>
        </w:rPr>
        <w:t>Test Purpose and Environment</w:t>
      </w:r>
      <w:r>
        <w:tab/>
        <w:t>1110</w:t>
      </w:r>
    </w:p>
    <w:p w14:paraId="3328167B" w14:textId="77777777" w:rsidR="00B96A56" w:rsidRDefault="00B96A56">
      <w:pPr>
        <w:pStyle w:val="TOC4"/>
        <w:rPr>
          <w:rFonts w:asciiTheme="minorHAnsi" w:eastAsiaTheme="minorEastAsia" w:hAnsiTheme="minorHAnsi" w:cstheme="minorBidi"/>
          <w:sz w:val="22"/>
          <w:szCs w:val="22"/>
        </w:rPr>
      </w:pPr>
      <w:r w:rsidRPr="00B96A56">
        <w:t>A.6.3.9.2</w:t>
      </w:r>
      <w:r w:rsidRPr="00B96A56">
        <w:rPr>
          <w:rFonts w:asciiTheme="minorHAnsi" w:eastAsiaTheme="minorEastAsia" w:hAnsiTheme="minorHAnsi" w:cstheme="minorBidi"/>
          <w:sz w:val="22"/>
          <w:szCs w:val="22"/>
        </w:rPr>
        <w:tab/>
      </w:r>
      <w:r w:rsidRPr="009A6500">
        <w:rPr>
          <w:snapToGrid w:val="0"/>
        </w:rPr>
        <w:t>Test Requirements</w:t>
      </w:r>
      <w:r>
        <w:tab/>
        <w:t>1112</w:t>
      </w:r>
    </w:p>
    <w:p w14:paraId="23F34A59" w14:textId="77777777" w:rsidR="00B96A56" w:rsidRDefault="00B96A5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4777EDC1" w14:textId="77777777" w:rsidR="00B96A56" w:rsidRDefault="00B96A5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5EE8F282" w14:textId="77777777" w:rsidR="00B96A56" w:rsidRDefault="00B96A5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29AC468F" w14:textId="77777777" w:rsidR="00B96A56" w:rsidRDefault="00B96A5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511BB3EA" w14:textId="77777777" w:rsidR="00B96A56" w:rsidRDefault="00B96A5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2ED1FB4A" w14:textId="77777777" w:rsidR="00B96A56" w:rsidRDefault="00B96A5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48A21335" w14:textId="77777777" w:rsidR="00B96A56" w:rsidRDefault="00B96A5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0CC7C37B" w14:textId="77777777" w:rsidR="00B96A56" w:rsidRDefault="00B96A56">
      <w:pPr>
        <w:pStyle w:val="TOC4"/>
        <w:rPr>
          <w:rFonts w:asciiTheme="minorHAnsi" w:eastAsiaTheme="minorEastAsia" w:hAnsiTheme="minorHAnsi" w:cstheme="minorBidi"/>
          <w:sz w:val="22"/>
          <w:szCs w:val="22"/>
        </w:rPr>
      </w:pPr>
      <w:r w:rsidRPr="00B96A56">
        <w:t>A.6.3.12.1</w:t>
      </w:r>
      <w:r w:rsidRPr="00B96A56">
        <w:rPr>
          <w:rFonts w:asciiTheme="minorHAnsi" w:eastAsiaTheme="minorEastAsia" w:hAnsiTheme="minorHAnsi" w:cstheme="minorBidi"/>
          <w:sz w:val="22"/>
          <w:szCs w:val="22"/>
        </w:rPr>
        <w:tab/>
      </w:r>
      <w:r w:rsidRPr="009A6500">
        <w:rPr>
          <w:snapToGrid w:val="0"/>
        </w:rPr>
        <w:t>Test Purpose and Environment</w:t>
      </w:r>
      <w:r>
        <w:tab/>
        <w:t>1116</w:t>
      </w:r>
    </w:p>
    <w:p w14:paraId="66A2F663" w14:textId="77777777" w:rsidR="00B96A56" w:rsidRDefault="00B96A56">
      <w:pPr>
        <w:pStyle w:val="TOC4"/>
        <w:rPr>
          <w:rFonts w:asciiTheme="minorHAnsi" w:eastAsiaTheme="minorEastAsia" w:hAnsiTheme="minorHAnsi" w:cstheme="minorBidi"/>
          <w:sz w:val="22"/>
          <w:szCs w:val="22"/>
        </w:rPr>
      </w:pPr>
      <w:r w:rsidRPr="00B96A56">
        <w:t>A.6.3.12.2</w:t>
      </w:r>
      <w:r w:rsidRPr="00B96A56">
        <w:rPr>
          <w:rFonts w:asciiTheme="minorHAnsi" w:eastAsiaTheme="minorEastAsia" w:hAnsiTheme="minorHAnsi" w:cstheme="minorBidi"/>
          <w:sz w:val="22"/>
          <w:szCs w:val="22"/>
        </w:rPr>
        <w:tab/>
      </w:r>
      <w:r w:rsidRPr="009A6500">
        <w:rPr>
          <w:snapToGrid w:val="0"/>
        </w:rPr>
        <w:t>Test Requirements</w:t>
      </w:r>
      <w:r>
        <w:tab/>
        <w:t>1119</w:t>
      </w:r>
    </w:p>
    <w:p w14:paraId="14D3105B" w14:textId="31918DB7" w:rsidR="00B96A56" w:rsidRDefault="00B96A5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0027251D" w14:textId="77777777" w:rsidR="00B96A56" w:rsidRDefault="00B96A5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78C789E5" w14:textId="77777777" w:rsidR="00B96A56" w:rsidRDefault="00B96A5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A021786" w14:textId="77777777" w:rsidR="00B96A56" w:rsidRDefault="00B96A5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5D4D1ECF" w14:textId="77777777" w:rsidR="00B96A56" w:rsidRDefault="00B96A56">
      <w:pPr>
        <w:pStyle w:val="TOC4"/>
        <w:rPr>
          <w:rFonts w:asciiTheme="minorHAnsi" w:eastAsiaTheme="minorEastAsia" w:hAnsiTheme="minorHAnsi" w:cstheme="minorBidi"/>
          <w:sz w:val="22"/>
          <w:szCs w:val="22"/>
        </w:rPr>
      </w:pPr>
      <w:r w:rsidRPr="00B96A56">
        <w:t>A.7.1.1.2</w:t>
      </w:r>
      <w:r w:rsidRPr="00B96A56">
        <w:rPr>
          <w:rFonts w:asciiTheme="minorHAnsi" w:eastAsiaTheme="minorEastAsia" w:hAnsiTheme="minorHAnsi"/>
          <w:sz w:val="22"/>
          <w:szCs w:val="22"/>
        </w:rPr>
        <w:tab/>
      </w:r>
      <w:r w:rsidRPr="009A6500">
        <w:rPr>
          <w:rFonts w:cs="v4.2.0"/>
        </w:rPr>
        <w:t>Test Requirements</w:t>
      </w:r>
      <w:r>
        <w:tab/>
        <w:t>1121</w:t>
      </w:r>
    </w:p>
    <w:p w14:paraId="72A3CEB4" w14:textId="77777777" w:rsidR="00B96A56" w:rsidRDefault="00B96A5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113DB1A0" w14:textId="77777777" w:rsidR="00B96A56" w:rsidRDefault="00B96A5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06D3FFB3" w14:textId="77777777" w:rsidR="00B96A56" w:rsidRDefault="00B96A56">
      <w:pPr>
        <w:pStyle w:val="TOC4"/>
        <w:rPr>
          <w:rFonts w:asciiTheme="minorHAnsi" w:eastAsiaTheme="minorEastAsia" w:hAnsiTheme="minorHAnsi" w:cstheme="minorBidi"/>
          <w:sz w:val="22"/>
          <w:szCs w:val="22"/>
        </w:rPr>
      </w:pPr>
      <w:r w:rsidRPr="00B96A56">
        <w:t>A.7.1.2.2</w:t>
      </w:r>
      <w:r w:rsidRPr="00B96A56">
        <w:rPr>
          <w:rFonts w:asciiTheme="minorHAnsi" w:eastAsiaTheme="minorEastAsia" w:hAnsiTheme="minorHAnsi"/>
          <w:sz w:val="22"/>
          <w:szCs w:val="22"/>
        </w:rPr>
        <w:tab/>
      </w:r>
      <w:r w:rsidRPr="009A6500">
        <w:rPr>
          <w:rFonts w:cs="v4.2.0"/>
        </w:rPr>
        <w:t>Test Requirements</w:t>
      </w:r>
      <w:r>
        <w:tab/>
        <w:t>1124</w:t>
      </w:r>
    </w:p>
    <w:p w14:paraId="0E052ED4" w14:textId="77777777" w:rsidR="00B96A56" w:rsidRDefault="00B96A5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7E2225A" w14:textId="77777777" w:rsidR="00B96A56" w:rsidRDefault="00B96A5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394CBE66" w14:textId="77777777" w:rsidR="00B96A56" w:rsidRDefault="00B96A5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0311184" w14:textId="77777777" w:rsidR="00B96A56" w:rsidRDefault="00B96A5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579D338" w14:textId="77777777" w:rsidR="00B96A56" w:rsidRDefault="00B96A5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2DA8ABCA" w14:textId="77777777" w:rsidR="00B96A56" w:rsidRDefault="00B96A5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3AD330CF" w14:textId="77777777" w:rsidR="00B96A56" w:rsidRDefault="00B96A5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53045987" w14:textId="77777777" w:rsidR="00B96A56" w:rsidRDefault="00B96A5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68EB7232" w14:textId="77777777" w:rsidR="00B96A56" w:rsidRDefault="00B96A5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2B88E66B" w14:textId="77777777" w:rsidR="00B96A56" w:rsidRDefault="00B96A56">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3DFC732F" w14:textId="77777777" w:rsidR="00B96A56" w:rsidRDefault="00B96A5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18DBA386" w14:textId="77777777" w:rsidR="00B96A56" w:rsidRDefault="00B96A5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3D1D102A" w14:textId="77777777" w:rsidR="00B96A56" w:rsidRDefault="00B96A5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1F01F5D9" w14:textId="77777777" w:rsidR="00B96A56" w:rsidRDefault="00B96A5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29415076" w14:textId="77777777" w:rsidR="00B96A56" w:rsidRDefault="00B96A5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49B89569" w14:textId="77777777" w:rsidR="00B96A56" w:rsidRDefault="00B96A5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4948AF1E" w14:textId="77777777" w:rsidR="00B96A56" w:rsidRDefault="00B96A5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0472E0CD" w14:textId="77777777" w:rsidR="00B96A56" w:rsidRDefault="00B96A5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626D637" w14:textId="77777777" w:rsidR="00B96A56" w:rsidRDefault="00B96A5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A6500">
        <w:rPr>
          <w:snapToGrid w:val="0"/>
          <w:lang w:eastAsia="zh-CN"/>
        </w:rPr>
        <w:t xml:space="preserve"> for 20MHz +20MHz</w:t>
      </w:r>
      <w:r>
        <w:tab/>
        <w:t>1137</w:t>
      </w:r>
    </w:p>
    <w:p w14:paraId="5AF4C93B" w14:textId="77777777" w:rsidR="00B96A56" w:rsidRDefault="00B96A5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7BD8C0AF" w14:textId="77777777" w:rsidR="00B96A56" w:rsidRDefault="00B96A5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564FB20" w14:textId="77777777" w:rsidR="00B96A56" w:rsidRDefault="00B96A5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A6500">
        <w:rPr>
          <w:snapToGrid w:val="0"/>
          <w:lang w:eastAsia="zh-CN"/>
        </w:rPr>
        <w:t>20MHz +10MHz</w:t>
      </w:r>
      <w:r>
        <w:tab/>
        <w:t>1137</w:t>
      </w:r>
    </w:p>
    <w:p w14:paraId="4E02D6B6" w14:textId="77777777" w:rsidR="00B96A56" w:rsidRDefault="00B96A5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5DF3E705" w14:textId="77777777" w:rsidR="00B96A56" w:rsidRDefault="00B96A5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70F2A206" w14:textId="77777777" w:rsidR="00B96A56" w:rsidRDefault="00B96A5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273EC002"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A.7.1.8.1</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2D58E212"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A.7.1.8.2</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45E5A21B"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A.7.1.9</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1588D049" w14:textId="77777777" w:rsidR="00B96A56" w:rsidRDefault="00B96A5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CAB3844" w14:textId="77777777" w:rsidR="00B96A56" w:rsidRDefault="00B96A5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F9A67F1" w14:textId="77777777" w:rsidR="00B96A56" w:rsidRDefault="00B96A5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319236DC" w14:textId="77777777" w:rsidR="00B96A56" w:rsidRDefault="00B96A5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14F5323" w14:textId="77777777" w:rsidR="00B96A56" w:rsidRDefault="00B96A5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6B354EE9" w14:textId="77777777" w:rsidR="00B96A56" w:rsidRDefault="00B96A5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772141BE" w14:textId="77777777" w:rsidR="00B96A56" w:rsidRDefault="00B96A5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51E41507" w14:textId="77777777" w:rsidR="00B96A56" w:rsidRDefault="00B96A5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360782E3" w14:textId="77777777" w:rsidR="00B96A56" w:rsidRDefault="00B96A5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9351408" w14:textId="77777777" w:rsidR="00B96A56" w:rsidRDefault="00B96A5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644E6161" w14:textId="77777777" w:rsidR="00B96A56" w:rsidRDefault="00B96A5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2DFAA45A" w14:textId="77777777" w:rsidR="00B96A56" w:rsidRDefault="00B96A5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037FC992" w14:textId="77777777" w:rsidR="00B96A56" w:rsidRDefault="00B96A5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58649458" w14:textId="77777777" w:rsidR="00B96A56" w:rsidRDefault="00B96A5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259BD78D" w14:textId="77777777" w:rsidR="00B96A56" w:rsidRDefault="00B96A5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66A8FF0F" w14:textId="77777777" w:rsidR="00B96A56" w:rsidRDefault="00B96A5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7C4DBD2F" w14:textId="77777777" w:rsidR="00B96A56" w:rsidRDefault="00B96A56">
      <w:pPr>
        <w:pStyle w:val="TOC4"/>
        <w:rPr>
          <w:rFonts w:asciiTheme="minorHAnsi" w:eastAsiaTheme="minorEastAsia" w:hAnsiTheme="minorHAnsi" w:cstheme="minorBidi"/>
          <w:sz w:val="22"/>
          <w:szCs w:val="22"/>
        </w:rPr>
      </w:pPr>
      <w:r w:rsidRPr="00B96A56">
        <w:t>A.7.1.14.2</w:t>
      </w:r>
      <w:r w:rsidRPr="00B96A56">
        <w:rPr>
          <w:rFonts w:asciiTheme="minorHAnsi" w:eastAsiaTheme="minorEastAsia" w:hAnsiTheme="minorHAnsi"/>
          <w:sz w:val="22"/>
          <w:szCs w:val="22"/>
        </w:rPr>
        <w:tab/>
      </w:r>
      <w:r w:rsidRPr="009A6500">
        <w:rPr>
          <w:rFonts w:cs="v4.2.0"/>
        </w:rPr>
        <w:t>Test Requirements</w:t>
      </w:r>
      <w:r>
        <w:tab/>
        <w:t>1148</w:t>
      </w:r>
    </w:p>
    <w:p w14:paraId="4D5FB301" w14:textId="77777777" w:rsidR="00B96A56" w:rsidRDefault="00B96A5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6B62FBD0" w14:textId="77777777" w:rsidR="00B96A56" w:rsidRDefault="00B96A5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4F633B38" w14:textId="77777777" w:rsidR="00B96A56" w:rsidRDefault="00B96A56">
      <w:pPr>
        <w:pStyle w:val="TOC4"/>
        <w:rPr>
          <w:rFonts w:asciiTheme="minorHAnsi" w:eastAsiaTheme="minorEastAsia" w:hAnsiTheme="minorHAnsi" w:cstheme="minorBidi"/>
          <w:sz w:val="22"/>
          <w:szCs w:val="22"/>
        </w:rPr>
      </w:pPr>
      <w:r w:rsidRPr="00B96A56">
        <w:t>A.7.1.15.2</w:t>
      </w:r>
      <w:r w:rsidRPr="00B96A56">
        <w:rPr>
          <w:rFonts w:asciiTheme="minorHAnsi" w:eastAsiaTheme="minorEastAsia" w:hAnsiTheme="minorHAnsi"/>
          <w:sz w:val="22"/>
          <w:szCs w:val="22"/>
        </w:rPr>
        <w:tab/>
      </w:r>
      <w:r w:rsidRPr="009A6500">
        <w:rPr>
          <w:rFonts w:cs="v4.2.0"/>
        </w:rPr>
        <w:t>Test Requirements</w:t>
      </w:r>
      <w:r>
        <w:tab/>
        <w:t>1149</w:t>
      </w:r>
    </w:p>
    <w:p w14:paraId="2CE3B979" w14:textId="77777777" w:rsidR="00B96A56" w:rsidRDefault="00B96A5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374F208A" w14:textId="77777777" w:rsidR="00B96A56" w:rsidRDefault="00B96A5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71A00FD8" w14:textId="77777777" w:rsidR="00B96A56" w:rsidRDefault="00B96A56">
      <w:pPr>
        <w:pStyle w:val="TOC4"/>
        <w:rPr>
          <w:rFonts w:asciiTheme="minorHAnsi" w:eastAsiaTheme="minorEastAsia" w:hAnsiTheme="minorHAnsi" w:cstheme="minorBidi"/>
          <w:sz w:val="22"/>
          <w:szCs w:val="22"/>
        </w:rPr>
      </w:pPr>
      <w:r w:rsidRPr="00B96A56">
        <w:t>A.7.1.16.2</w:t>
      </w:r>
      <w:r w:rsidRPr="00B96A56">
        <w:rPr>
          <w:rFonts w:asciiTheme="minorHAnsi" w:eastAsiaTheme="minorEastAsia" w:hAnsiTheme="minorHAnsi"/>
          <w:sz w:val="22"/>
          <w:szCs w:val="22"/>
        </w:rPr>
        <w:tab/>
      </w:r>
      <w:r w:rsidRPr="009A6500">
        <w:rPr>
          <w:rFonts w:cs="v4.2.0"/>
        </w:rPr>
        <w:t>Test Requirements</w:t>
      </w:r>
      <w:r>
        <w:tab/>
        <w:t>1151</w:t>
      </w:r>
    </w:p>
    <w:p w14:paraId="248CB6C6" w14:textId="77777777" w:rsidR="00B96A56" w:rsidRDefault="00B96A5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454C9396" w14:textId="77777777" w:rsidR="00B96A56" w:rsidRDefault="00B96A5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25C6AA2D" w14:textId="77777777" w:rsidR="00B96A56" w:rsidRDefault="00B96A5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517B3B2A" w14:textId="77777777" w:rsidR="00B96A56" w:rsidRDefault="00B96A5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7F99AAA6" w14:textId="77777777" w:rsidR="00B96A56" w:rsidRDefault="00B96A5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45348DD4" w14:textId="77777777" w:rsidR="00B96A56" w:rsidRDefault="00B96A5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C31CAAC" w14:textId="77777777" w:rsidR="00B96A56" w:rsidRDefault="00B96A56">
      <w:pPr>
        <w:pStyle w:val="TOC3"/>
        <w:rPr>
          <w:rFonts w:asciiTheme="minorHAnsi" w:eastAsiaTheme="minorEastAsia" w:hAnsiTheme="minorHAnsi" w:cstheme="minorBidi"/>
          <w:sz w:val="22"/>
          <w:szCs w:val="22"/>
        </w:rPr>
      </w:pPr>
      <w:r w:rsidRPr="00B96A56">
        <w:t>A.7.1.19</w:t>
      </w:r>
      <w:r w:rsidRPr="00B96A56">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D38D4FD" w14:textId="77777777" w:rsidR="00B96A56" w:rsidRDefault="00B96A56">
      <w:pPr>
        <w:pStyle w:val="TOC4"/>
        <w:rPr>
          <w:rFonts w:asciiTheme="minorHAnsi" w:eastAsiaTheme="minorEastAsia" w:hAnsiTheme="minorHAnsi" w:cstheme="minorBidi"/>
          <w:sz w:val="22"/>
          <w:szCs w:val="22"/>
        </w:rPr>
      </w:pPr>
      <w:r w:rsidRPr="00B96A56">
        <w:t>A.7.1.19.1</w:t>
      </w:r>
      <w:r w:rsidRPr="00B96A56">
        <w:rPr>
          <w:rFonts w:asciiTheme="minorHAnsi" w:eastAsiaTheme="minorEastAsia" w:hAnsiTheme="minorHAnsi" w:cstheme="minorBidi"/>
          <w:sz w:val="22"/>
          <w:szCs w:val="22"/>
        </w:rPr>
        <w:tab/>
      </w:r>
      <w:r w:rsidRPr="009A6500">
        <w:rPr>
          <w:snapToGrid w:val="0"/>
        </w:rPr>
        <w:t>Test Purpose and Environment</w:t>
      </w:r>
      <w:r>
        <w:tab/>
        <w:t>1158</w:t>
      </w:r>
    </w:p>
    <w:p w14:paraId="384FEA11" w14:textId="77777777" w:rsidR="00B96A56" w:rsidRDefault="00B96A56">
      <w:pPr>
        <w:pStyle w:val="TOC4"/>
        <w:rPr>
          <w:rFonts w:asciiTheme="minorHAnsi" w:eastAsiaTheme="minorEastAsia" w:hAnsiTheme="minorHAnsi" w:cstheme="minorBidi"/>
          <w:sz w:val="22"/>
          <w:szCs w:val="22"/>
        </w:rPr>
      </w:pPr>
      <w:r w:rsidRPr="00B96A56">
        <w:t>A.7.1.19.2</w:t>
      </w:r>
      <w:r w:rsidRPr="00B96A56">
        <w:rPr>
          <w:rFonts w:asciiTheme="minorHAnsi" w:eastAsiaTheme="minorEastAsia" w:hAnsiTheme="minorHAnsi" w:cstheme="minorBidi"/>
          <w:sz w:val="22"/>
          <w:szCs w:val="22"/>
        </w:rPr>
        <w:tab/>
      </w:r>
      <w:r w:rsidRPr="009A6500">
        <w:rPr>
          <w:snapToGrid w:val="0"/>
        </w:rPr>
        <w:t>Test Requirements</w:t>
      </w:r>
      <w:r>
        <w:tab/>
        <w:t>1159</w:t>
      </w:r>
    </w:p>
    <w:p w14:paraId="6CD36743" w14:textId="77777777" w:rsidR="00B96A56" w:rsidRDefault="00B96A56">
      <w:pPr>
        <w:pStyle w:val="TOC3"/>
        <w:rPr>
          <w:rFonts w:asciiTheme="minorHAnsi" w:eastAsiaTheme="minorEastAsia" w:hAnsiTheme="minorHAnsi" w:cstheme="minorBidi"/>
          <w:sz w:val="22"/>
          <w:szCs w:val="22"/>
        </w:rPr>
      </w:pPr>
      <w:r w:rsidRPr="00B96A56">
        <w:t>A.7.1.20</w:t>
      </w:r>
      <w:r w:rsidRPr="00B96A56">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052D746C" w14:textId="77777777" w:rsidR="00B96A56" w:rsidRDefault="00B96A56">
      <w:pPr>
        <w:pStyle w:val="TOC4"/>
        <w:rPr>
          <w:rFonts w:asciiTheme="minorHAnsi" w:eastAsiaTheme="minorEastAsia" w:hAnsiTheme="minorHAnsi" w:cstheme="minorBidi"/>
          <w:sz w:val="22"/>
          <w:szCs w:val="22"/>
        </w:rPr>
      </w:pPr>
      <w:r w:rsidRPr="00B96A56">
        <w:t>A.7.1.20.1</w:t>
      </w:r>
      <w:r w:rsidRPr="00B96A56">
        <w:rPr>
          <w:rFonts w:asciiTheme="minorHAnsi" w:eastAsiaTheme="minorEastAsia" w:hAnsiTheme="minorHAnsi" w:cstheme="minorBidi"/>
          <w:sz w:val="22"/>
          <w:szCs w:val="22"/>
        </w:rPr>
        <w:tab/>
      </w:r>
      <w:r w:rsidRPr="009A6500">
        <w:rPr>
          <w:snapToGrid w:val="0"/>
        </w:rPr>
        <w:t>Test Purpose and Environment</w:t>
      </w:r>
      <w:r>
        <w:tab/>
        <w:t>1159</w:t>
      </w:r>
    </w:p>
    <w:p w14:paraId="3BD8091C" w14:textId="77777777" w:rsidR="00B96A56" w:rsidRDefault="00B96A56">
      <w:pPr>
        <w:pStyle w:val="TOC4"/>
        <w:rPr>
          <w:rFonts w:asciiTheme="minorHAnsi" w:eastAsiaTheme="minorEastAsia" w:hAnsiTheme="minorHAnsi" w:cstheme="minorBidi"/>
          <w:sz w:val="22"/>
          <w:szCs w:val="22"/>
        </w:rPr>
      </w:pPr>
      <w:r w:rsidRPr="00B96A56">
        <w:t>A.7.1.20.2</w:t>
      </w:r>
      <w:r w:rsidRPr="00B96A56">
        <w:rPr>
          <w:rFonts w:asciiTheme="minorHAnsi" w:eastAsiaTheme="minorEastAsia" w:hAnsiTheme="minorHAnsi" w:cstheme="minorBidi"/>
          <w:sz w:val="22"/>
          <w:szCs w:val="22"/>
        </w:rPr>
        <w:tab/>
      </w:r>
      <w:r w:rsidRPr="009A6500">
        <w:rPr>
          <w:snapToGrid w:val="0"/>
        </w:rPr>
        <w:t>Test Requirements</w:t>
      </w:r>
      <w:r>
        <w:tab/>
        <w:t>1161</w:t>
      </w:r>
    </w:p>
    <w:p w14:paraId="69E241A6" w14:textId="77777777" w:rsidR="00B96A56" w:rsidRDefault="00B96A5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27FD6C46" w14:textId="77777777" w:rsidR="00B96A56" w:rsidRDefault="00B96A5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402F93A5" w14:textId="77777777" w:rsidR="00B96A56" w:rsidRDefault="00B96A5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7C3FEF17" w14:textId="77777777" w:rsidR="00B96A56" w:rsidRDefault="00B96A5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3BC43081" w14:textId="77777777" w:rsidR="00B96A56" w:rsidRDefault="00B96A5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085951C" w14:textId="77777777" w:rsidR="00B96A56" w:rsidRDefault="00B96A5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FB6419E" w14:textId="77777777" w:rsidR="00B96A56" w:rsidRDefault="00B96A56">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1E001A59" w14:textId="77777777" w:rsidR="00B96A56" w:rsidRDefault="00B96A5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04FF9AE8" w14:textId="77777777" w:rsidR="00B96A56" w:rsidRDefault="00B96A5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CE67033" w14:textId="77777777" w:rsidR="00B96A56" w:rsidRDefault="00B96A5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0F6B3E08" w14:textId="77777777" w:rsidR="00B96A56" w:rsidRDefault="00B96A5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203762CB" w14:textId="77777777" w:rsidR="00B96A56" w:rsidRDefault="00B96A56">
      <w:pPr>
        <w:pStyle w:val="TOC4"/>
        <w:rPr>
          <w:rFonts w:asciiTheme="minorHAnsi" w:eastAsiaTheme="minorEastAsia" w:hAnsiTheme="minorHAnsi" w:cstheme="minorBidi"/>
          <w:sz w:val="22"/>
          <w:szCs w:val="22"/>
        </w:rPr>
      </w:pPr>
      <w:r w:rsidRPr="00B96A56">
        <w:t>A.7.1.24.2</w:t>
      </w:r>
      <w:r w:rsidRPr="00B96A56">
        <w:rPr>
          <w:rFonts w:asciiTheme="minorHAnsi" w:eastAsiaTheme="minorEastAsia" w:hAnsiTheme="minorHAnsi"/>
          <w:sz w:val="22"/>
          <w:szCs w:val="22"/>
        </w:rPr>
        <w:tab/>
      </w:r>
      <w:r w:rsidRPr="009A6500">
        <w:rPr>
          <w:rFonts w:cs="v4.2.0"/>
        </w:rPr>
        <w:t>Test Requirements</w:t>
      </w:r>
      <w:r>
        <w:tab/>
        <w:t>1168</w:t>
      </w:r>
    </w:p>
    <w:p w14:paraId="07D5CDD5" w14:textId="77777777" w:rsidR="00B96A56" w:rsidRDefault="00B96A5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30460DD1" w14:textId="77777777" w:rsidR="00B96A56" w:rsidRDefault="00B96A5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0A8CCF90" w14:textId="77777777" w:rsidR="00B96A56" w:rsidRDefault="00B96A56">
      <w:pPr>
        <w:pStyle w:val="TOC4"/>
        <w:rPr>
          <w:rFonts w:asciiTheme="minorHAnsi" w:eastAsiaTheme="minorEastAsia" w:hAnsiTheme="minorHAnsi" w:cstheme="minorBidi"/>
          <w:sz w:val="22"/>
          <w:szCs w:val="22"/>
        </w:rPr>
      </w:pPr>
      <w:r w:rsidRPr="00B96A56">
        <w:t>A.7.1.25.2</w:t>
      </w:r>
      <w:r w:rsidRPr="00B96A56">
        <w:rPr>
          <w:rFonts w:asciiTheme="minorHAnsi" w:eastAsiaTheme="minorEastAsia" w:hAnsiTheme="minorHAnsi"/>
          <w:sz w:val="22"/>
          <w:szCs w:val="22"/>
        </w:rPr>
        <w:tab/>
      </w:r>
      <w:r w:rsidRPr="009A6500">
        <w:rPr>
          <w:rFonts w:cs="v4.2.0"/>
        </w:rPr>
        <w:t>Test Requirements</w:t>
      </w:r>
      <w:r>
        <w:tab/>
        <w:t>1170</w:t>
      </w:r>
    </w:p>
    <w:p w14:paraId="57038979" w14:textId="77777777" w:rsidR="00B96A56" w:rsidRDefault="00B96A5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3DBDCFB5" w14:textId="77777777" w:rsidR="00B96A56" w:rsidRDefault="00B96A5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35D62A0C" w14:textId="77777777" w:rsidR="00B96A56" w:rsidRDefault="00B96A56">
      <w:pPr>
        <w:pStyle w:val="TOC4"/>
        <w:rPr>
          <w:rFonts w:asciiTheme="minorHAnsi" w:eastAsiaTheme="minorEastAsia" w:hAnsiTheme="minorHAnsi" w:cstheme="minorBidi"/>
          <w:sz w:val="22"/>
          <w:szCs w:val="22"/>
        </w:rPr>
      </w:pPr>
      <w:r w:rsidRPr="00B96A56">
        <w:t>A.7.1.26.2</w:t>
      </w:r>
      <w:r w:rsidRPr="00B96A56">
        <w:rPr>
          <w:rFonts w:asciiTheme="minorHAnsi" w:eastAsiaTheme="minorEastAsia" w:hAnsiTheme="minorHAnsi"/>
          <w:sz w:val="22"/>
          <w:szCs w:val="22"/>
        </w:rPr>
        <w:tab/>
      </w:r>
      <w:r w:rsidRPr="009A6500">
        <w:rPr>
          <w:rFonts w:cs="v4.2.0"/>
        </w:rPr>
        <w:t>Test Requirements</w:t>
      </w:r>
      <w:r>
        <w:tab/>
        <w:t>1172</w:t>
      </w:r>
    </w:p>
    <w:p w14:paraId="7417D949" w14:textId="77777777" w:rsidR="00B96A56" w:rsidRDefault="00B96A5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51F7B7EF" w14:textId="77777777" w:rsidR="00B96A56" w:rsidRDefault="00B96A5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275833C0" w14:textId="77777777" w:rsidR="00B96A56" w:rsidRDefault="00B96A5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7DC6241D" w14:textId="77777777" w:rsidR="00B96A56" w:rsidRDefault="00B96A56">
      <w:pPr>
        <w:pStyle w:val="TOC4"/>
        <w:rPr>
          <w:rFonts w:asciiTheme="minorHAnsi" w:eastAsiaTheme="minorEastAsia" w:hAnsiTheme="minorHAnsi" w:cstheme="minorBidi"/>
          <w:sz w:val="22"/>
          <w:szCs w:val="22"/>
        </w:rPr>
      </w:pPr>
      <w:r w:rsidRPr="00B96A56">
        <w:t>A.7.2.1.2</w:t>
      </w:r>
      <w:r w:rsidRPr="00B96A56">
        <w:rPr>
          <w:rFonts w:asciiTheme="minorHAnsi" w:eastAsiaTheme="minorEastAsia" w:hAnsiTheme="minorHAnsi"/>
          <w:sz w:val="22"/>
          <w:szCs w:val="22"/>
        </w:rPr>
        <w:tab/>
      </w:r>
      <w:r w:rsidRPr="009A6500">
        <w:rPr>
          <w:rFonts w:cs="v4.2.0"/>
        </w:rPr>
        <w:t>Test Requirements</w:t>
      </w:r>
      <w:r>
        <w:tab/>
        <w:t>1175</w:t>
      </w:r>
    </w:p>
    <w:p w14:paraId="356464CC" w14:textId="77777777" w:rsidR="00B96A56" w:rsidRDefault="00B96A5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677BAE1D" w14:textId="77777777" w:rsidR="00B96A56" w:rsidRDefault="00B96A5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0ED37DBB" w14:textId="77777777" w:rsidR="00B96A56" w:rsidRDefault="00B96A56">
      <w:pPr>
        <w:pStyle w:val="TOC4"/>
        <w:rPr>
          <w:rFonts w:asciiTheme="minorHAnsi" w:eastAsiaTheme="minorEastAsia" w:hAnsiTheme="minorHAnsi" w:cstheme="minorBidi"/>
          <w:sz w:val="22"/>
          <w:szCs w:val="22"/>
        </w:rPr>
      </w:pPr>
      <w:r w:rsidRPr="00B96A56">
        <w:t>A.7.2.2.2</w:t>
      </w:r>
      <w:r w:rsidRPr="00B96A56">
        <w:rPr>
          <w:rFonts w:asciiTheme="minorHAnsi" w:eastAsiaTheme="minorEastAsia" w:hAnsiTheme="minorHAnsi"/>
          <w:sz w:val="22"/>
          <w:szCs w:val="22"/>
        </w:rPr>
        <w:tab/>
      </w:r>
      <w:r w:rsidRPr="009A6500">
        <w:rPr>
          <w:rFonts w:cs="v4.2.0"/>
        </w:rPr>
        <w:t>Test Requirements</w:t>
      </w:r>
      <w:r>
        <w:tab/>
        <w:t>1177</w:t>
      </w:r>
    </w:p>
    <w:p w14:paraId="628B37B0" w14:textId="77777777" w:rsidR="00B96A56" w:rsidRDefault="00B96A5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11E44317" w14:textId="77777777" w:rsidR="00B96A56" w:rsidRDefault="00B96A5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7CEE8F43" w14:textId="77777777" w:rsidR="00B96A56" w:rsidRDefault="00B96A5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66FAE93C" w14:textId="77777777" w:rsidR="00B96A56" w:rsidRDefault="00B96A5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42D29237" w14:textId="77777777" w:rsidR="00B96A56" w:rsidRDefault="00B96A5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234025A5" w14:textId="77777777" w:rsidR="00B96A56" w:rsidRDefault="00B96A5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6EF0E05D" w14:textId="77777777" w:rsidR="00B96A56" w:rsidRDefault="00B96A5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29DC3D2F" w14:textId="77777777" w:rsidR="00B96A56" w:rsidRDefault="00B96A5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0123EF0C" w14:textId="77777777" w:rsidR="00B96A56" w:rsidRDefault="00B96A5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5A9650F6" w14:textId="77777777" w:rsidR="00B96A56" w:rsidRDefault="00B96A5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53ACD0A6" w14:textId="77777777" w:rsidR="00B96A56" w:rsidRDefault="00B96A5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27CD4919" w14:textId="77777777" w:rsidR="00B96A56" w:rsidRDefault="00B96A5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097A00ED" w14:textId="77777777" w:rsidR="00B96A56" w:rsidRDefault="00B96A5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8824A75" w14:textId="77777777" w:rsidR="00B96A56" w:rsidRDefault="00B96A5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296F337C" w14:textId="77777777" w:rsidR="00B96A56" w:rsidRDefault="00B96A5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2A16F2BE" w14:textId="77777777" w:rsidR="00B96A56" w:rsidRDefault="00B96A5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4D6B1C91" w14:textId="77777777" w:rsidR="00B96A56" w:rsidRDefault="00B96A5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133D3B3" w14:textId="77777777" w:rsidR="00B96A56" w:rsidRDefault="00B96A5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5C4D3884" w14:textId="77777777" w:rsidR="00B96A56" w:rsidRDefault="00B96A5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97E0C87" w14:textId="77777777" w:rsidR="00B96A56" w:rsidRDefault="00B96A5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13B35217" w14:textId="77777777" w:rsidR="00B96A56" w:rsidRDefault="00B96A5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6160F4ED" w14:textId="77777777" w:rsidR="00B96A56" w:rsidRDefault="00B96A5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5FA10741" w14:textId="77777777" w:rsidR="00B96A56" w:rsidRDefault="00B96A5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3FA03CAD" w14:textId="77777777" w:rsidR="00B96A56" w:rsidRDefault="00B96A5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0144A08D" w14:textId="77777777" w:rsidR="00B96A56" w:rsidRDefault="00B96A5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40D003AF" w14:textId="77777777" w:rsidR="00B96A56" w:rsidRDefault="00B96A5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72A2ED7" w14:textId="77777777" w:rsidR="00B96A56" w:rsidRDefault="00B96A5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1192</w:t>
      </w:r>
    </w:p>
    <w:p w14:paraId="78539A03" w14:textId="77777777" w:rsidR="00B96A56" w:rsidRDefault="00B96A56">
      <w:pPr>
        <w:pStyle w:val="TOC4"/>
        <w:rPr>
          <w:rFonts w:asciiTheme="minorHAnsi" w:eastAsiaTheme="minorEastAsia" w:hAnsiTheme="minorHAnsi" w:cstheme="minorBidi"/>
          <w:sz w:val="22"/>
          <w:szCs w:val="22"/>
        </w:rPr>
      </w:pPr>
      <w:r w:rsidRPr="00B96A56">
        <w:t>A.7.2.10.2</w:t>
      </w:r>
      <w:r w:rsidRPr="00B96A56">
        <w:rPr>
          <w:rFonts w:asciiTheme="minorHAnsi" w:eastAsiaTheme="minorEastAsia" w:hAnsiTheme="minorHAnsi"/>
          <w:sz w:val="22"/>
          <w:szCs w:val="22"/>
        </w:rPr>
        <w:tab/>
      </w:r>
      <w:r w:rsidRPr="009A6500">
        <w:rPr>
          <w:rFonts w:cs="v4.2.0"/>
        </w:rPr>
        <w:t>Test Requirements</w:t>
      </w:r>
      <w:r>
        <w:tab/>
        <w:t>1193</w:t>
      </w:r>
    </w:p>
    <w:p w14:paraId="3A484FDD" w14:textId="77777777" w:rsidR="00B96A56" w:rsidRDefault="00B96A5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32CA4FC" w14:textId="77777777" w:rsidR="00B96A56" w:rsidRDefault="00B96A5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62C206E6" w14:textId="77777777" w:rsidR="00B96A56" w:rsidRDefault="00B96A56">
      <w:pPr>
        <w:pStyle w:val="TOC4"/>
        <w:rPr>
          <w:rFonts w:asciiTheme="minorHAnsi" w:eastAsiaTheme="minorEastAsia" w:hAnsiTheme="minorHAnsi" w:cstheme="minorBidi"/>
          <w:sz w:val="22"/>
          <w:szCs w:val="22"/>
        </w:rPr>
      </w:pPr>
      <w:r w:rsidRPr="00B96A56">
        <w:t>A.7.2.11.2</w:t>
      </w:r>
      <w:r w:rsidRPr="00B96A56">
        <w:rPr>
          <w:rFonts w:asciiTheme="minorHAnsi" w:eastAsiaTheme="minorEastAsia" w:hAnsiTheme="minorHAnsi"/>
          <w:sz w:val="22"/>
          <w:szCs w:val="22"/>
        </w:rPr>
        <w:tab/>
      </w:r>
      <w:r w:rsidRPr="009A6500">
        <w:rPr>
          <w:rFonts w:cs="v4.2.0"/>
        </w:rPr>
        <w:t>Test Requirements</w:t>
      </w:r>
      <w:r>
        <w:tab/>
        <w:t>1195</w:t>
      </w:r>
    </w:p>
    <w:p w14:paraId="488F9DF7" w14:textId="77777777" w:rsidR="00B96A56" w:rsidRDefault="00B96A5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48ABF99A" w14:textId="77777777" w:rsidR="00B96A56" w:rsidRDefault="00B96A5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08935FDE" w14:textId="77777777" w:rsidR="00B96A56" w:rsidRDefault="00B96A56">
      <w:pPr>
        <w:pStyle w:val="TOC4"/>
        <w:rPr>
          <w:rFonts w:asciiTheme="minorHAnsi" w:eastAsiaTheme="minorEastAsia" w:hAnsiTheme="minorHAnsi" w:cstheme="minorBidi"/>
          <w:sz w:val="22"/>
          <w:szCs w:val="22"/>
        </w:rPr>
      </w:pPr>
      <w:r w:rsidRPr="00B96A56">
        <w:t>A.7.2.12.2</w:t>
      </w:r>
      <w:r w:rsidRPr="00B96A56">
        <w:rPr>
          <w:rFonts w:asciiTheme="minorHAnsi" w:eastAsiaTheme="minorEastAsia" w:hAnsiTheme="minorHAnsi"/>
          <w:sz w:val="22"/>
          <w:szCs w:val="22"/>
        </w:rPr>
        <w:tab/>
      </w:r>
      <w:r w:rsidRPr="009A6500">
        <w:rPr>
          <w:rFonts w:cs="v4.2.0"/>
        </w:rPr>
        <w:t>Test Requirements</w:t>
      </w:r>
      <w:r>
        <w:tab/>
        <w:t>1197</w:t>
      </w:r>
    </w:p>
    <w:p w14:paraId="18D16FBD" w14:textId="77777777" w:rsidR="00B96A56" w:rsidRDefault="00B96A56">
      <w:pPr>
        <w:pStyle w:val="TOC2"/>
        <w:rPr>
          <w:rFonts w:asciiTheme="minorHAnsi" w:eastAsiaTheme="minorEastAsia" w:hAnsiTheme="minorHAnsi" w:cstheme="minorBidi"/>
          <w:sz w:val="22"/>
          <w:szCs w:val="22"/>
        </w:rPr>
      </w:pPr>
      <w:r w:rsidRPr="00B96A56">
        <w:t>A.7.3</w:t>
      </w:r>
      <w:r w:rsidRPr="00B96A56">
        <w:rPr>
          <w:rFonts w:asciiTheme="minorHAnsi" w:hAnsiTheme="minorHAnsi" w:cstheme="minorBidi"/>
          <w:sz w:val="22"/>
          <w:szCs w:val="22"/>
        </w:rPr>
        <w:tab/>
      </w:r>
      <w:r w:rsidRPr="009A6500">
        <w:rPr>
          <w:rFonts w:eastAsia="MS Mincho"/>
          <w:lang w:eastAsia="zh-CN"/>
        </w:rPr>
        <w:t>Radio Link Monitoring</w:t>
      </w:r>
      <w:r>
        <w:tab/>
        <w:t>1197</w:t>
      </w:r>
    </w:p>
    <w:p w14:paraId="35B85FF5" w14:textId="77777777" w:rsidR="00B96A56" w:rsidRDefault="00B96A56">
      <w:pPr>
        <w:pStyle w:val="TOC3"/>
        <w:rPr>
          <w:rFonts w:asciiTheme="minorHAnsi" w:eastAsiaTheme="minorEastAsia" w:hAnsiTheme="minorHAnsi" w:cstheme="minorBidi"/>
          <w:sz w:val="22"/>
          <w:szCs w:val="22"/>
        </w:rPr>
      </w:pPr>
      <w:r w:rsidRPr="00B96A56">
        <w:t>A.7.3.1</w:t>
      </w:r>
      <w:r w:rsidRPr="00B96A56">
        <w:rPr>
          <w:rFonts w:asciiTheme="minorHAnsi" w:hAnsiTheme="minorHAnsi" w:cstheme="minorBidi"/>
          <w:sz w:val="22"/>
          <w:szCs w:val="22"/>
        </w:rPr>
        <w:tab/>
      </w:r>
      <w:r w:rsidRPr="009A6500">
        <w:rPr>
          <w:rFonts w:eastAsia="MS Mincho"/>
          <w:lang w:eastAsia="zh-CN"/>
        </w:rPr>
        <w:t>E-UTRAN FDD Radio Link Monitoring Test for Out-of-sync</w:t>
      </w:r>
      <w:r>
        <w:tab/>
        <w:t>1198</w:t>
      </w:r>
    </w:p>
    <w:p w14:paraId="7D45F99D" w14:textId="77777777" w:rsidR="00B96A56" w:rsidRDefault="00B96A56">
      <w:pPr>
        <w:pStyle w:val="TOC4"/>
        <w:rPr>
          <w:rFonts w:asciiTheme="minorHAnsi" w:eastAsiaTheme="minorEastAsia" w:hAnsiTheme="minorHAnsi" w:cstheme="minorBidi"/>
          <w:sz w:val="22"/>
          <w:szCs w:val="22"/>
        </w:rPr>
      </w:pPr>
      <w:r w:rsidRPr="00B96A56">
        <w:t>A.7.3.1.1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1198</w:t>
      </w:r>
    </w:p>
    <w:p w14:paraId="00860469" w14:textId="77777777" w:rsidR="00B96A56" w:rsidRDefault="00B96A56">
      <w:pPr>
        <w:pStyle w:val="TOC4"/>
        <w:rPr>
          <w:rFonts w:asciiTheme="minorHAnsi" w:eastAsiaTheme="minorEastAsia" w:hAnsiTheme="minorHAnsi" w:cstheme="minorBidi"/>
          <w:sz w:val="22"/>
          <w:szCs w:val="22"/>
        </w:rPr>
      </w:pPr>
      <w:r w:rsidRPr="00B96A56">
        <w:t>A.7.3.1.2</w:t>
      </w:r>
      <w:r w:rsidRPr="00B96A56">
        <w:rPr>
          <w:rFonts w:asciiTheme="minorHAnsi" w:eastAsiaTheme="minorEastAsia" w:hAnsiTheme="minorHAnsi" w:cstheme="minorBidi"/>
          <w:sz w:val="22"/>
          <w:szCs w:val="22"/>
        </w:rPr>
        <w:tab/>
      </w:r>
      <w:r w:rsidRPr="009A6500">
        <w:rPr>
          <w:snapToGrid w:val="0"/>
        </w:rPr>
        <w:t>Test Requirements</w:t>
      </w:r>
      <w:r>
        <w:tab/>
        <w:t>1202</w:t>
      </w:r>
    </w:p>
    <w:p w14:paraId="3063D3BD" w14:textId="77777777" w:rsidR="00B96A56" w:rsidRDefault="00B96A56">
      <w:pPr>
        <w:pStyle w:val="TOC3"/>
        <w:rPr>
          <w:rFonts w:asciiTheme="minorHAnsi" w:eastAsiaTheme="minorEastAsia" w:hAnsiTheme="minorHAnsi" w:cstheme="minorBidi"/>
          <w:sz w:val="22"/>
          <w:szCs w:val="22"/>
        </w:rPr>
      </w:pPr>
      <w:r w:rsidRPr="00B96A56">
        <w:t>A.7.3.2</w:t>
      </w:r>
      <w:r w:rsidRPr="00B96A56">
        <w:rPr>
          <w:rFonts w:asciiTheme="minorHAnsi" w:hAnsiTheme="minorHAnsi" w:cstheme="minorBidi"/>
          <w:sz w:val="22"/>
          <w:szCs w:val="22"/>
        </w:rPr>
        <w:tab/>
      </w:r>
      <w:r w:rsidRPr="009A6500">
        <w:rPr>
          <w:rFonts w:eastAsia="MS Mincho"/>
          <w:lang w:eastAsia="zh-CN"/>
        </w:rPr>
        <w:t xml:space="preserve">E-UTRAN FDD Radio Link Monitoring Test for </w:t>
      </w:r>
      <w:r w:rsidRPr="009A6500">
        <w:rPr>
          <w:rFonts w:eastAsia="MS Mincho"/>
        </w:rPr>
        <w:t>In</w:t>
      </w:r>
      <w:r w:rsidRPr="009A6500">
        <w:rPr>
          <w:rFonts w:eastAsia="MS Mincho"/>
          <w:lang w:eastAsia="zh-CN"/>
        </w:rPr>
        <w:t>-sync</w:t>
      </w:r>
      <w:r>
        <w:tab/>
        <w:t>1202</w:t>
      </w:r>
    </w:p>
    <w:p w14:paraId="00BEB7DB" w14:textId="77777777" w:rsidR="00B96A56" w:rsidRDefault="00B96A56">
      <w:pPr>
        <w:pStyle w:val="TOC4"/>
        <w:rPr>
          <w:rFonts w:asciiTheme="minorHAnsi" w:eastAsiaTheme="minorEastAsia" w:hAnsiTheme="minorHAnsi" w:cstheme="minorBidi"/>
          <w:sz w:val="22"/>
          <w:szCs w:val="22"/>
        </w:rPr>
      </w:pPr>
      <w:r w:rsidRPr="00B96A56">
        <w:t>A.7.3.2.1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1202</w:t>
      </w:r>
    </w:p>
    <w:p w14:paraId="2FA00265" w14:textId="77777777" w:rsidR="00B96A56" w:rsidRDefault="00B96A56">
      <w:pPr>
        <w:pStyle w:val="TOC4"/>
        <w:rPr>
          <w:rFonts w:asciiTheme="minorHAnsi" w:eastAsiaTheme="minorEastAsia" w:hAnsiTheme="minorHAnsi" w:cstheme="minorBidi"/>
          <w:sz w:val="22"/>
          <w:szCs w:val="22"/>
        </w:rPr>
      </w:pPr>
      <w:r w:rsidRPr="00B96A56">
        <w:t>A.7.3.2.2</w:t>
      </w:r>
      <w:r w:rsidRPr="00B96A56">
        <w:rPr>
          <w:rFonts w:asciiTheme="minorHAnsi" w:eastAsiaTheme="minorEastAsia" w:hAnsiTheme="minorHAnsi" w:cstheme="minorBidi"/>
          <w:sz w:val="22"/>
          <w:szCs w:val="22"/>
        </w:rPr>
        <w:tab/>
      </w:r>
      <w:r w:rsidRPr="009A6500">
        <w:rPr>
          <w:snapToGrid w:val="0"/>
        </w:rPr>
        <w:t>Test Requirements</w:t>
      </w:r>
      <w:r>
        <w:tab/>
        <w:t>1206</w:t>
      </w:r>
    </w:p>
    <w:p w14:paraId="2888B6DF" w14:textId="77777777" w:rsidR="00B96A56" w:rsidRDefault="00B96A56">
      <w:pPr>
        <w:pStyle w:val="TOC3"/>
        <w:rPr>
          <w:rFonts w:asciiTheme="minorHAnsi" w:eastAsiaTheme="minorEastAsia" w:hAnsiTheme="minorHAnsi" w:cstheme="minorBidi"/>
          <w:sz w:val="22"/>
          <w:szCs w:val="22"/>
        </w:rPr>
      </w:pPr>
      <w:r w:rsidRPr="00B96A56">
        <w:lastRenderedPageBreak/>
        <w:t>A.7.3.3</w:t>
      </w:r>
      <w:r w:rsidRPr="00B96A56">
        <w:rPr>
          <w:rFonts w:asciiTheme="minorHAnsi" w:hAnsiTheme="minorHAnsi" w:cstheme="minorBidi"/>
          <w:sz w:val="22"/>
          <w:szCs w:val="22"/>
        </w:rPr>
        <w:tab/>
      </w:r>
      <w:r w:rsidRPr="009A6500">
        <w:rPr>
          <w:rFonts w:eastAsia="MS Mincho"/>
          <w:lang w:eastAsia="zh-CN"/>
        </w:rPr>
        <w:t>E-UTRAN TDD Radio Link Monitoring Test for Out-of-sync</w:t>
      </w:r>
      <w:r>
        <w:tab/>
        <w:t>1206</w:t>
      </w:r>
    </w:p>
    <w:p w14:paraId="1FDC4C00" w14:textId="77777777" w:rsidR="00B96A56" w:rsidRDefault="00B96A56">
      <w:pPr>
        <w:pStyle w:val="TOC4"/>
        <w:rPr>
          <w:rFonts w:asciiTheme="minorHAnsi" w:eastAsiaTheme="minorEastAsia" w:hAnsiTheme="minorHAnsi" w:cstheme="minorBidi"/>
          <w:sz w:val="22"/>
          <w:szCs w:val="22"/>
        </w:rPr>
      </w:pPr>
      <w:r w:rsidRPr="00B96A56">
        <w:t>A.7.3.3.1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1206</w:t>
      </w:r>
    </w:p>
    <w:p w14:paraId="615C5E4F" w14:textId="77777777" w:rsidR="00B96A56" w:rsidRDefault="00B96A56">
      <w:pPr>
        <w:pStyle w:val="TOC4"/>
        <w:rPr>
          <w:rFonts w:asciiTheme="minorHAnsi" w:eastAsiaTheme="minorEastAsia" w:hAnsiTheme="minorHAnsi" w:cstheme="minorBidi"/>
          <w:sz w:val="22"/>
          <w:szCs w:val="22"/>
        </w:rPr>
      </w:pPr>
      <w:r w:rsidRPr="00B96A56">
        <w:t>A.7.3.3.2</w:t>
      </w:r>
      <w:r w:rsidRPr="00B96A56">
        <w:rPr>
          <w:rFonts w:asciiTheme="minorHAnsi" w:eastAsiaTheme="minorEastAsia" w:hAnsiTheme="minorHAnsi" w:cstheme="minorBidi"/>
          <w:sz w:val="22"/>
          <w:szCs w:val="22"/>
        </w:rPr>
        <w:tab/>
      </w:r>
      <w:r w:rsidRPr="009A6500">
        <w:rPr>
          <w:snapToGrid w:val="0"/>
        </w:rPr>
        <w:t>Test Requirements</w:t>
      </w:r>
      <w:r>
        <w:tab/>
        <w:t>1210</w:t>
      </w:r>
    </w:p>
    <w:p w14:paraId="2F9AF363" w14:textId="77777777" w:rsidR="00B96A56" w:rsidRDefault="00B96A56">
      <w:pPr>
        <w:pStyle w:val="TOC3"/>
        <w:rPr>
          <w:rFonts w:asciiTheme="minorHAnsi" w:eastAsiaTheme="minorEastAsia" w:hAnsiTheme="minorHAnsi" w:cstheme="minorBidi"/>
          <w:sz w:val="22"/>
          <w:szCs w:val="22"/>
        </w:rPr>
      </w:pPr>
      <w:r w:rsidRPr="00B96A56">
        <w:t>A.7.3.4</w:t>
      </w:r>
      <w:r w:rsidRPr="00B96A56">
        <w:rPr>
          <w:rFonts w:asciiTheme="minorHAnsi" w:hAnsiTheme="minorHAnsi" w:cstheme="minorBidi"/>
          <w:sz w:val="22"/>
          <w:szCs w:val="22"/>
        </w:rPr>
        <w:tab/>
      </w:r>
      <w:r w:rsidRPr="009A6500">
        <w:rPr>
          <w:rFonts w:eastAsia="MS Mincho"/>
          <w:lang w:eastAsia="zh-CN"/>
        </w:rPr>
        <w:t xml:space="preserve">E-UTRAN TDD Radio Link Monitoring Test for </w:t>
      </w:r>
      <w:r w:rsidRPr="009A6500">
        <w:rPr>
          <w:rFonts w:eastAsia="MS Mincho"/>
        </w:rPr>
        <w:t>In</w:t>
      </w:r>
      <w:r w:rsidRPr="009A6500">
        <w:rPr>
          <w:rFonts w:eastAsia="MS Mincho"/>
          <w:lang w:eastAsia="zh-CN"/>
        </w:rPr>
        <w:t>-sync</w:t>
      </w:r>
      <w:r>
        <w:tab/>
        <w:t>1210</w:t>
      </w:r>
    </w:p>
    <w:p w14:paraId="6677EC03" w14:textId="77777777" w:rsidR="00B96A56" w:rsidRDefault="00B96A56">
      <w:pPr>
        <w:pStyle w:val="TOC4"/>
        <w:rPr>
          <w:rFonts w:asciiTheme="minorHAnsi" w:eastAsiaTheme="minorEastAsia" w:hAnsiTheme="minorHAnsi" w:cstheme="minorBidi"/>
          <w:sz w:val="22"/>
          <w:szCs w:val="22"/>
        </w:rPr>
      </w:pPr>
      <w:r w:rsidRPr="00B96A56">
        <w:t>A.7.3.4.1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1210</w:t>
      </w:r>
    </w:p>
    <w:p w14:paraId="21A62122" w14:textId="77777777" w:rsidR="00B96A56" w:rsidRDefault="00B96A56">
      <w:pPr>
        <w:pStyle w:val="TOC4"/>
        <w:rPr>
          <w:rFonts w:asciiTheme="minorHAnsi" w:eastAsiaTheme="minorEastAsia" w:hAnsiTheme="minorHAnsi" w:cstheme="minorBidi"/>
          <w:sz w:val="22"/>
          <w:szCs w:val="22"/>
        </w:rPr>
      </w:pPr>
      <w:r w:rsidRPr="00B96A56">
        <w:t>A.7.3.4.2</w:t>
      </w:r>
      <w:r w:rsidRPr="00B96A56">
        <w:rPr>
          <w:rFonts w:asciiTheme="minorHAnsi" w:eastAsiaTheme="minorEastAsia" w:hAnsiTheme="minorHAnsi" w:cstheme="minorBidi"/>
          <w:sz w:val="22"/>
          <w:szCs w:val="22"/>
        </w:rPr>
        <w:tab/>
      </w:r>
      <w:r w:rsidRPr="009A6500">
        <w:rPr>
          <w:snapToGrid w:val="0"/>
        </w:rPr>
        <w:t>Test Requirements</w:t>
      </w:r>
      <w:r>
        <w:tab/>
        <w:t>1214</w:t>
      </w:r>
    </w:p>
    <w:p w14:paraId="7D51DA5B" w14:textId="77777777" w:rsidR="00B96A56" w:rsidRDefault="00B96A5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4832E06D" w14:textId="77777777" w:rsidR="00B96A56" w:rsidRDefault="00B96A56">
      <w:pPr>
        <w:pStyle w:val="TOC4"/>
        <w:rPr>
          <w:rFonts w:asciiTheme="minorHAnsi" w:eastAsiaTheme="minorEastAsia" w:hAnsiTheme="minorHAnsi" w:cstheme="minorBidi"/>
          <w:sz w:val="22"/>
          <w:szCs w:val="22"/>
        </w:rPr>
      </w:pPr>
      <w:r w:rsidRPr="00B96A56">
        <w:t>A.7.3.5.1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1214</w:t>
      </w:r>
    </w:p>
    <w:p w14:paraId="62D889BE" w14:textId="77777777" w:rsidR="00B96A56" w:rsidRDefault="00B96A56">
      <w:pPr>
        <w:pStyle w:val="TOC4"/>
        <w:rPr>
          <w:rFonts w:asciiTheme="minorHAnsi" w:eastAsiaTheme="minorEastAsia" w:hAnsiTheme="minorHAnsi" w:cstheme="minorBidi"/>
          <w:sz w:val="22"/>
          <w:szCs w:val="22"/>
        </w:rPr>
      </w:pPr>
      <w:r w:rsidRPr="00B96A56">
        <w:t>A.7.3.5.2</w:t>
      </w:r>
      <w:r w:rsidRPr="00B96A56">
        <w:rPr>
          <w:rFonts w:asciiTheme="minorHAnsi" w:eastAsiaTheme="minorEastAsia" w:hAnsiTheme="minorHAnsi" w:cstheme="minorBidi"/>
          <w:sz w:val="22"/>
          <w:szCs w:val="22"/>
        </w:rPr>
        <w:tab/>
      </w:r>
      <w:r w:rsidRPr="009A6500">
        <w:rPr>
          <w:snapToGrid w:val="0"/>
        </w:rPr>
        <w:t>Test Requirements</w:t>
      </w:r>
      <w:r>
        <w:tab/>
        <w:t>1217</w:t>
      </w:r>
    </w:p>
    <w:p w14:paraId="28291731" w14:textId="77777777" w:rsidR="00B96A56" w:rsidRDefault="00B96A5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4B6B6C1F" w14:textId="77777777" w:rsidR="00B96A56" w:rsidRDefault="00B96A56">
      <w:pPr>
        <w:pStyle w:val="TOC4"/>
        <w:rPr>
          <w:rFonts w:asciiTheme="minorHAnsi" w:eastAsiaTheme="minorEastAsia" w:hAnsiTheme="minorHAnsi" w:cstheme="minorBidi"/>
          <w:sz w:val="22"/>
          <w:szCs w:val="22"/>
        </w:rPr>
      </w:pPr>
      <w:r w:rsidRPr="00B96A56">
        <w:t>A.7.3.6.1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1218</w:t>
      </w:r>
    </w:p>
    <w:p w14:paraId="731FB960" w14:textId="77777777" w:rsidR="00B96A56" w:rsidRDefault="00B96A56">
      <w:pPr>
        <w:pStyle w:val="TOC4"/>
        <w:rPr>
          <w:rFonts w:asciiTheme="minorHAnsi" w:eastAsiaTheme="minorEastAsia" w:hAnsiTheme="minorHAnsi" w:cstheme="minorBidi"/>
          <w:sz w:val="22"/>
          <w:szCs w:val="22"/>
        </w:rPr>
      </w:pPr>
      <w:r w:rsidRPr="00B96A56">
        <w:t>A.7.3.6.2</w:t>
      </w:r>
      <w:r w:rsidRPr="00B96A56">
        <w:rPr>
          <w:rFonts w:asciiTheme="minorHAnsi" w:eastAsiaTheme="minorEastAsia" w:hAnsiTheme="minorHAnsi" w:cstheme="minorBidi"/>
          <w:sz w:val="22"/>
          <w:szCs w:val="22"/>
        </w:rPr>
        <w:tab/>
      </w:r>
      <w:r w:rsidRPr="009A6500">
        <w:rPr>
          <w:snapToGrid w:val="0"/>
        </w:rPr>
        <w:t>Test Requirements</w:t>
      </w:r>
      <w:r>
        <w:tab/>
        <w:t>1221</w:t>
      </w:r>
    </w:p>
    <w:p w14:paraId="23178918" w14:textId="77777777" w:rsidR="00B96A56" w:rsidRDefault="00B96A5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8F322E0" w14:textId="77777777" w:rsidR="00B96A56" w:rsidRDefault="00B96A56">
      <w:pPr>
        <w:pStyle w:val="TOC4"/>
        <w:rPr>
          <w:rFonts w:asciiTheme="minorHAnsi" w:eastAsiaTheme="minorEastAsia" w:hAnsiTheme="minorHAnsi" w:cstheme="minorBidi"/>
          <w:sz w:val="22"/>
          <w:szCs w:val="22"/>
        </w:rPr>
      </w:pPr>
      <w:r w:rsidRPr="00B96A56">
        <w:t>A.7.3.7.1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1221</w:t>
      </w:r>
    </w:p>
    <w:p w14:paraId="028DDE52" w14:textId="77777777" w:rsidR="00B96A56" w:rsidRDefault="00B96A56">
      <w:pPr>
        <w:pStyle w:val="TOC4"/>
        <w:rPr>
          <w:rFonts w:asciiTheme="minorHAnsi" w:eastAsiaTheme="minorEastAsia" w:hAnsiTheme="minorHAnsi" w:cstheme="minorBidi"/>
          <w:sz w:val="22"/>
          <w:szCs w:val="22"/>
        </w:rPr>
      </w:pPr>
      <w:r w:rsidRPr="00B96A56">
        <w:t>A.7.3.7.2</w:t>
      </w:r>
      <w:r w:rsidRPr="00B96A56">
        <w:rPr>
          <w:rFonts w:asciiTheme="minorHAnsi" w:eastAsiaTheme="minorEastAsia" w:hAnsiTheme="minorHAnsi" w:cstheme="minorBidi"/>
          <w:sz w:val="22"/>
          <w:szCs w:val="22"/>
        </w:rPr>
        <w:tab/>
      </w:r>
      <w:r w:rsidRPr="009A6500">
        <w:rPr>
          <w:snapToGrid w:val="0"/>
        </w:rPr>
        <w:t>Test Requirements</w:t>
      </w:r>
      <w:r>
        <w:tab/>
        <w:t>1224</w:t>
      </w:r>
    </w:p>
    <w:p w14:paraId="17969555" w14:textId="77777777" w:rsidR="00B96A56" w:rsidRDefault="00B96A5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06EB9170" w14:textId="77777777" w:rsidR="00B96A56" w:rsidRDefault="00B96A56">
      <w:pPr>
        <w:pStyle w:val="TOC4"/>
        <w:rPr>
          <w:rFonts w:asciiTheme="minorHAnsi" w:eastAsiaTheme="minorEastAsia" w:hAnsiTheme="minorHAnsi" w:cstheme="minorBidi"/>
          <w:sz w:val="22"/>
          <w:szCs w:val="22"/>
        </w:rPr>
      </w:pPr>
      <w:r w:rsidRPr="00B96A56">
        <w:t>A.7.3.8.1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1224</w:t>
      </w:r>
    </w:p>
    <w:p w14:paraId="1637189B" w14:textId="77777777" w:rsidR="00B96A56" w:rsidRDefault="00B96A56">
      <w:pPr>
        <w:pStyle w:val="TOC4"/>
        <w:rPr>
          <w:rFonts w:asciiTheme="minorHAnsi" w:eastAsiaTheme="minorEastAsia" w:hAnsiTheme="minorHAnsi" w:cstheme="minorBidi"/>
          <w:sz w:val="22"/>
          <w:szCs w:val="22"/>
        </w:rPr>
      </w:pPr>
      <w:r w:rsidRPr="00B96A56">
        <w:t>A.7.3.8.2</w:t>
      </w:r>
      <w:r w:rsidRPr="00B96A56">
        <w:rPr>
          <w:rFonts w:asciiTheme="minorHAnsi" w:eastAsiaTheme="minorEastAsia" w:hAnsiTheme="minorHAnsi" w:cstheme="minorBidi"/>
          <w:sz w:val="22"/>
          <w:szCs w:val="22"/>
        </w:rPr>
        <w:tab/>
      </w:r>
      <w:r w:rsidRPr="009A6500">
        <w:rPr>
          <w:snapToGrid w:val="0"/>
        </w:rPr>
        <w:t>Test Requirements</w:t>
      </w:r>
      <w:r>
        <w:tab/>
        <w:t>1227</w:t>
      </w:r>
    </w:p>
    <w:p w14:paraId="5AB7BE82" w14:textId="77777777" w:rsidR="00B96A56" w:rsidRDefault="00B96A5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1227</w:t>
      </w:r>
    </w:p>
    <w:p w14:paraId="56147703" w14:textId="77777777" w:rsidR="00B96A56" w:rsidRDefault="00B96A56">
      <w:pPr>
        <w:pStyle w:val="TOC4"/>
        <w:rPr>
          <w:rFonts w:asciiTheme="minorHAnsi" w:eastAsiaTheme="minorEastAsia" w:hAnsiTheme="minorHAnsi" w:cstheme="minorBidi"/>
          <w:sz w:val="22"/>
          <w:szCs w:val="22"/>
        </w:rPr>
      </w:pPr>
      <w:r w:rsidRPr="00B96A56">
        <w:t>A.7.3.9.2</w:t>
      </w:r>
      <w:r w:rsidRPr="00B96A56">
        <w:rPr>
          <w:rFonts w:asciiTheme="minorHAnsi" w:eastAsiaTheme="minorEastAsia" w:hAnsiTheme="minorHAnsi" w:cstheme="minorBidi"/>
          <w:sz w:val="22"/>
          <w:szCs w:val="22"/>
        </w:rPr>
        <w:tab/>
      </w:r>
      <w:r w:rsidRPr="009A6500">
        <w:rPr>
          <w:snapToGrid w:val="0"/>
        </w:rPr>
        <w:t>Test Requirements</w:t>
      </w:r>
      <w:r>
        <w:tab/>
        <w:t>1230</w:t>
      </w:r>
    </w:p>
    <w:p w14:paraId="6A269C9B" w14:textId="77777777" w:rsidR="00B96A56" w:rsidRDefault="00B96A56">
      <w:pPr>
        <w:pStyle w:val="TOC3"/>
        <w:rPr>
          <w:rFonts w:asciiTheme="minorHAnsi" w:eastAsiaTheme="minorEastAsia" w:hAnsiTheme="minorHAnsi" w:cstheme="minorBidi"/>
          <w:sz w:val="22"/>
          <w:szCs w:val="22"/>
        </w:rPr>
      </w:pPr>
      <w:r w:rsidRPr="00B96A56">
        <w:t>A.7.3.10</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 xml:space="preserve">DD Radio Link Monitoring Test for Out-of-sync under </w:t>
      </w:r>
      <w:r>
        <w:rPr>
          <w:lang w:eastAsia="zh-CN"/>
        </w:rPr>
        <w:t>T</w:t>
      </w:r>
      <w:r w:rsidRPr="009A6500">
        <w:rPr>
          <w:rFonts w:eastAsia="MS Mincho"/>
          <w:lang w:eastAsia="zh-CN"/>
        </w:rPr>
        <w:t xml:space="preserve">ime </w:t>
      </w:r>
      <w:r>
        <w:rPr>
          <w:lang w:eastAsia="zh-CN"/>
        </w:rPr>
        <w:t>D</w:t>
      </w:r>
      <w:r w:rsidRPr="009A6500">
        <w:rPr>
          <w:rFonts w:eastAsia="MS Mincho"/>
          <w:lang w:eastAsia="zh-CN"/>
        </w:rPr>
        <w:t xml:space="preserve">omain </w:t>
      </w:r>
      <w:r>
        <w:rPr>
          <w:lang w:eastAsia="zh-CN"/>
        </w:rPr>
        <w:t>M</w:t>
      </w:r>
      <w:r w:rsidRPr="009A6500">
        <w:rPr>
          <w:rFonts w:eastAsia="MS Mincho"/>
          <w:lang w:eastAsia="zh-CN"/>
        </w:rPr>
        <w:t xml:space="preserve">easurement </w:t>
      </w:r>
      <w:r>
        <w:rPr>
          <w:lang w:eastAsia="zh-CN"/>
        </w:rPr>
        <w:t>R</w:t>
      </w:r>
      <w:r w:rsidRPr="009A6500">
        <w:rPr>
          <w:rFonts w:eastAsia="MS Mincho"/>
          <w:lang w:eastAsia="zh-CN"/>
        </w:rPr>
        <w:t xml:space="preserve">esource </w:t>
      </w:r>
      <w:r>
        <w:rPr>
          <w:lang w:eastAsia="zh-CN"/>
        </w:rPr>
        <w:t>R</w:t>
      </w:r>
      <w:r w:rsidRPr="009A6500">
        <w:rPr>
          <w:rFonts w:eastAsia="MS Mincho"/>
          <w:lang w:eastAsia="zh-CN"/>
        </w:rPr>
        <w:t>estriction</w:t>
      </w:r>
      <w:r>
        <w:rPr>
          <w:lang w:eastAsia="zh-CN"/>
        </w:rPr>
        <w:t xml:space="preserve"> with Non-MBSFN ABS</w:t>
      </w:r>
      <w:r>
        <w:tab/>
        <w:t>1230</w:t>
      </w:r>
    </w:p>
    <w:p w14:paraId="6652E370" w14:textId="77777777" w:rsidR="00B96A56" w:rsidRDefault="00B96A56">
      <w:pPr>
        <w:pStyle w:val="TOC4"/>
        <w:rPr>
          <w:rFonts w:asciiTheme="minorHAnsi" w:eastAsiaTheme="minorEastAsia" w:hAnsiTheme="minorHAnsi" w:cstheme="minorBidi"/>
          <w:sz w:val="22"/>
          <w:szCs w:val="22"/>
        </w:rPr>
      </w:pPr>
      <w:r w:rsidRPr="00B96A56">
        <w:t>A.7.3.10.1</w:t>
      </w:r>
      <w:r w:rsidRPr="00B96A56">
        <w:rPr>
          <w:rFonts w:asciiTheme="minorHAnsi" w:hAnsiTheme="minorHAnsi" w:cstheme="minorBidi"/>
          <w:sz w:val="22"/>
          <w:szCs w:val="22"/>
        </w:rPr>
        <w:tab/>
      </w:r>
      <w:r w:rsidRPr="009A6500">
        <w:rPr>
          <w:rFonts w:eastAsia="MS Mincho"/>
          <w:snapToGrid w:val="0"/>
          <w:lang w:eastAsia="zh-CN"/>
        </w:rPr>
        <w:t>Test Purpose and Environment</w:t>
      </w:r>
      <w:r>
        <w:tab/>
        <w:t>1230</w:t>
      </w:r>
    </w:p>
    <w:p w14:paraId="14EC2691" w14:textId="77777777" w:rsidR="00B96A56" w:rsidRDefault="00B96A5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2904B36" w14:textId="77777777" w:rsidR="00B96A56" w:rsidRDefault="00B96A56">
      <w:pPr>
        <w:pStyle w:val="TOC4"/>
        <w:rPr>
          <w:rFonts w:asciiTheme="minorHAnsi" w:eastAsiaTheme="minorEastAsia" w:hAnsiTheme="minorHAnsi" w:cstheme="minorBidi"/>
          <w:sz w:val="22"/>
          <w:szCs w:val="22"/>
        </w:rPr>
      </w:pPr>
      <w:r w:rsidRPr="00B96A56">
        <w:t>A.7.3.11.1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1234</w:t>
      </w:r>
    </w:p>
    <w:p w14:paraId="34A23BD9"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11</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1239</w:t>
      </w:r>
    </w:p>
    <w:p w14:paraId="4EDEB685" w14:textId="77777777" w:rsidR="00B96A56" w:rsidRDefault="00B96A5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10CD91E" w14:textId="77777777" w:rsidR="00B96A56" w:rsidRDefault="00B96A56">
      <w:pPr>
        <w:pStyle w:val="TOC4"/>
        <w:rPr>
          <w:rFonts w:asciiTheme="minorHAnsi" w:eastAsiaTheme="minorEastAsia" w:hAnsiTheme="minorHAnsi" w:cstheme="minorBidi"/>
          <w:sz w:val="22"/>
          <w:szCs w:val="22"/>
        </w:rPr>
      </w:pPr>
      <w:r w:rsidRPr="00B96A56">
        <w:t>A.7.3.12.1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1239</w:t>
      </w:r>
    </w:p>
    <w:p w14:paraId="74F234B4" w14:textId="77777777" w:rsidR="00B96A56" w:rsidRDefault="00B96A56">
      <w:pPr>
        <w:pStyle w:val="TOC4"/>
        <w:rPr>
          <w:rFonts w:asciiTheme="minorHAnsi" w:eastAsiaTheme="minorEastAsia" w:hAnsiTheme="minorHAnsi" w:cstheme="minorBidi"/>
          <w:sz w:val="22"/>
          <w:szCs w:val="22"/>
        </w:rPr>
      </w:pPr>
      <w:r w:rsidRPr="00B96A56">
        <w:t>A.7.3.12.2</w:t>
      </w:r>
      <w:r w:rsidRPr="00B96A56">
        <w:rPr>
          <w:rFonts w:asciiTheme="minorHAnsi" w:eastAsiaTheme="minorEastAsia" w:hAnsiTheme="minorHAnsi" w:cstheme="minorBidi"/>
          <w:sz w:val="22"/>
          <w:szCs w:val="22"/>
        </w:rPr>
        <w:tab/>
      </w:r>
      <w:r w:rsidRPr="009A6500">
        <w:rPr>
          <w:snapToGrid w:val="0"/>
        </w:rPr>
        <w:t>Test Requirements</w:t>
      </w:r>
      <w:r>
        <w:tab/>
        <w:t>1244</w:t>
      </w:r>
    </w:p>
    <w:p w14:paraId="0ADCD14F" w14:textId="77777777" w:rsidR="00B96A56" w:rsidRDefault="00B96A5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1244</w:t>
      </w:r>
    </w:p>
    <w:p w14:paraId="5456772D" w14:textId="77777777" w:rsidR="00B96A56" w:rsidRDefault="00B96A56">
      <w:pPr>
        <w:pStyle w:val="TOC4"/>
        <w:rPr>
          <w:rFonts w:asciiTheme="minorHAnsi" w:eastAsiaTheme="minorEastAsia" w:hAnsiTheme="minorHAnsi" w:cstheme="minorBidi"/>
          <w:sz w:val="22"/>
          <w:szCs w:val="22"/>
        </w:rPr>
      </w:pPr>
      <w:r w:rsidRPr="00B96A56">
        <w:t>A.7.3.13.1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1244</w:t>
      </w:r>
    </w:p>
    <w:p w14:paraId="1426CB06" w14:textId="77777777" w:rsidR="00B96A56" w:rsidRDefault="00B96A56">
      <w:pPr>
        <w:pStyle w:val="TOC4"/>
        <w:rPr>
          <w:rFonts w:asciiTheme="minorHAnsi" w:eastAsiaTheme="minorEastAsia" w:hAnsiTheme="minorHAnsi" w:cstheme="minorBidi"/>
          <w:sz w:val="22"/>
          <w:szCs w:val="22"/>
        </w:rPr>
      </w:pPr>
      <w:r w:rsidRPr="00B96A56">
        <w:t>A.7.3.13.2</w:t>
      </w:r>
      <w:r w:rsidRPr="00B96A56">
        <w:rPr>
          <w:rFonts w:asciiTheme="minorHAnsi" w:eastAsiaTheme="minorEastAsia" w:hAnsiTheme="minorHAnsi" w:cstheme="minorBidi"/>
          <w:sz w:val="22"/>
          <w:szCs w:val="22"/>
        </w:rPr>
        <w:tab/>
      </w:r>
      <w:r w:rsidRPr="009A6500">
        <w:rPr>
          <w:snapToGrid w:val="0"/>
        </w:rPr>
        <w:t>Test Requirements</w:t>
      </w:r>
      <w:r>
        <w:tab/>
        <w:t>1247</w:t>
      </w:r>
    </w:p>
    <w:p w14:paraId="2F475835" w14:textId="77777777" w:rsidR="00B96A56" w:rsidRDefault="00B96A5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1247</w:t>
      </w:r>
    </w:p>
    <w:p w14:paraId="5F0FB77A" w14:textId="77777777" w:rsidR="00B96A56" w:rsidRDefault="00B96A56">
      <w:pPr>
        <w:pStyle w:val="TOC4"/>
        <w:rPr>
          <w:rFonts w:asciiTheme="minorHAnsi" w:eastAsiaTheme="minorEastAsia" w:hAnsiTheme="minorHAnsi" w:cstheme="minorBidi"/>
          <w:sz w:val="22"/>
          <w:szCs w:val="22"/>
        </w:rPr>
      </w:pPr>
      <w:r w:rsidRPr="00B96A56">
        <w:t>A.7.3.14.1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1247</w:t>
      </w:r>
    </w:p>
    <w:p w14:paraId="78FEB56F" w14:textId="77777777" w:rsidR="00B96A56" w:rsidRDefault="00B96A56">
      <w:pPr>
        <w:pStyle w:val="TOC4"/>
        <w:rPr>
          <w:rFonts w:asciiTheme="minorHAnsi" w:eastAsiaTheme="minorEastAsia" w:hAnsiTheme="minorHAnsi" w:cstheme="minorBidi"/>
          <w:sz w:val="22"/>
          <w:szCs w:val="22"/>
        </w:rPr>
      </w:pPr>
      <w:r w:rsidRPr="00B96A56">
        <w:t>A.7.3.14.2</w:t>
      </w:r>
      <w:r w:rsidRPr="00B96A56">
        <w:rPr>
          <w:rFonts w:asciiTheme="minorHAnsi" w:eastAsiaTheme="minorEastAsia" w:hAnsiTheme="minorHAnsi" w:cstheme="minorBidi"/>
          <w:sz w:val="22"/>
          <w:szCs w:val="22"/>
        </w:rPr>
        <w:tab/>
      </w:r>
      <w:r w:rsidRPr="009A6500">
        <w:rPr>
          <w:snapToGrid w:val="0"/>
        </w:rPr>
        <w:t>Test Requirements</w:t>
      </w:r>
      <w:r>
        <w:tab/>
        <w:t>1250</w:t>
      </w:r>
    </w:p>
    <w:p w14:paraId="5E8355AA" w14:textId="77777777" w:rsidR="00B96A56" w:rsidRDefault="00B96A5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6F7A3BCA" w14:textId="77777777" w:rsidR="00B96A56" w:rsidRDefault="00B96A56">
      <w:pPr>
        <w:pStyle w:val="TOC4"/>
        <w:rPr>
          <w:rFonts w:asciiTheme="minorHAnsi" w:eastAsiaTheme="minorEastAsia" w:hAnsiTheme="minorHAnsi" w:cstheme="minorBidi"/>
          <w:sz w:val="22"/>
          <w:szCs w:val="22"/>
        </w:rPr>
      </w:pPr>
      <w:r w:rsidRPr="00B96A56">
        <w:t>A.7.3.15.1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1250</w:t>
      </w:r>
    </w:p>
    <w:p w14:paraId="3F5496D7"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1254</w:t>
      </w:r>
    </w:p>
    <w:p w14:paraId="2B2B83A8" w14:textId="77777777" w:rsidR="00B96A56" w:rsidRDefault="00B96A5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3F669DCC" w14:textId="77777777" w:rsidR="00B96A56" w:rsidRDefault="00B96A56">
      <w:pPr>
        <w:pStyle w:val="TOC4"/>
        <w:rPr>
          <w:rFonts w:asciiTheme="minorHAnsi" w:eastAsiaTheme="minorEastAsia" w:hAnsiTheme="minorHAnsi" w:cstheme="minorBidi"/>
          <w:sz w:val="22"/>
          <w:szCs w:val="22"/>
        </w:rPr>
      </w:pPr>
      <w:r w:rsidRPr="00B96A56">
        <w:t>A.7.3.16.1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1254</w:t>
      </w:r>
    </w:p>
    <w:p w14:paraId="5EC065D0"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16</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1259</w:t>
      </w:r>
    </w:p>
    <w:p w14:paraId="160EBA13" w14:textId="77777777" w:rsidR="00B96A56" w:rsidRDefault="00B96A5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E0538C1" w14:textId="77777777" w:rsidR="00B96A56" w:rsidRDefault="00B96A56">
      <w:pPr>
        <w:pStyle w:val="TOC4"/>
        <w:rPr>
          <w:rFonts w:asciiTheme="minorHAnsi" w:eastAsiaTheme="minorEastAsia" w:hAnsiTheme="minorHAnsi" w:cstheme="minorBidi"/>
          <w:sz w:val="22"/>
          <w:szCs w:val="22"/>
        </w:rPr>
      </w:pPr>
      <w:r w:rsidRPr="00B96A56">
        <w:t>A.7.3.17.1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1259</w:t>
      </w:r>
    </w:p>
    <w:p w14:paraId="395F1363"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17</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1263</w:t>
      </w:r>
    </w:p>
    <w:p w14:paraId="0F779D8D" w14:textId="77777777" w:rsidR="00B96A56" w:rsidRDefault="00B96A5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7AE3E2DD" w14:textId="77777777" w:rsidR="00B96A56" w:rsidRDefault="00B96A56">
      <w:pPr>
        <w:pStyle w:val="TOC4"/>
        <w:rPr>
          <w:rFonts w:asciiTheme="minorHAnsi" w:eastAsiaTheme="minorEastAsia" w:hAnsiTheme="minorHAnsi" w:cstheme="minorBidi"/>
          <w:sz w:val="22"/>
          <w:szCs w:val="22"/>
        </w:rPr>
      </w:pPr>
      <w:r w:rsidRPr="00B96A56">
        <w:t>A.7.3.18.1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1263</w:t>
      </w:r>
    </w:p>
    <w:p w14:paraId="138344C7"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1267</w:t>
      </w:r>
    </w:p>
    <w:p w14:paraId="2DF24FF3" w14:textId="77777777" w:rsidR="00B96A56" w:rsidRDefault="00B96A5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3F1E5F5" w14:textId="77777777" w:rsidR="00B96A56" w:rsidRDefault="00B96A5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20FC930" w14:textId="77777777" w:rsidR="00B96A56" w:rsidRDefault="00B96A56">
      <w:pPr>
        <w:pStyle w:val="TOC4"/>
        <w:rPr>
          <w:rFonts w:asciiTheme="minorHAnsi" w:eastAsiaTheme="minorEastAsia" w:hAnsiTheme="minorHAnsi" w:cstheme="minorBidi"/>
          <w:sz w:val="22"/>
          <w:szCs w:val="22"/>
        </w:rPr>
      </w:pPr>
      <w:r w:rsidRPr="00B96A56">
        <w:t>A.7.3.19.2</w:t>
      </w:r>
      <w:r w:rsidRPr="00B96A56">
        <w:rPr>
          <w:rFonts w:asciiTheme="minorHAnsi" w:eastAsiaTheme="minorEastAsia" w:hAnsiTheme="minorHAnsi" w:cstheme="minorBidi"/>
          <w:sz w:val="22"/>
          <w:szCs w:val="22"/>
        </w:rPr>
        <w:tab/>
      </w:r>
      <w:r w:rsidRPr="009A6500">
        <w:rPr>
          <w:snapToGrid w:val="0"/>
        </w:rPr>
        <w:t>Test Requirements</w:t>
      </w:r>
      <w:r>
        <w:tab/>
        <w:t>1272</w:t>
      </w:r>
    </w:p>
    <w:p w14:paraId="22A60078" w14:textId="77777777" w:rsidR="00B96A56" w:rsidRDefault="00B96A56">
      <w:pPr>
        <w:pStyle w:val="TOC3"/>
        <w:rPr>
          <w:rFonts w:asciiTheme="minorHAnsi" w:eastAsiaTheme="minorEastAsia" w:hAnsiTheme="minorHAnsi" w:cstheme="minorBidi"/>
          <w:sz w:val="22"/>
          <w:szCs w:val="22"/>
        </w:rPr>
      </w:pPr>
      <w:r w:rsidRPr="00B96A56">
        <w:t>A.7.3.20</w:t>
      </w:r>
      <w:r w:rsidRPr="00B96A56">
        <w:rPr>
          <w:rFonts w:asciiTheme="minorHAnsi" w:hAnsiTheme="minorHAnsi" w:cstheme="minorBidi"/>
          <w:sz w:val="22"/>
          <w:szCs w:val="22"/>
        </w:rPr>
        <w:tab/>
      </w:r>
      <w:r w:rsidRPr="009A6500">
        <w:rPr>
          <w:rFonts w:eastAsia="MS Mincho"/>
          <w:lang w:eastAsia="zh-CN"/>
        </w:rPr>
        <w:t>E-UTRAN TDD Radio Link Monitoring Test for In-sync under Time Domain Measurement Resouce Restriction with CRS assistance information and Non-MBSFN ABS</w:t>
      </w:r>
      <w:r>
        <w:tab/>
        <w:t>1272</w:t>
      </w:r>
    </w:p>
    <w:p w14:paraId="556CC0C0" w14:textId="77777777" w:rsidR="00B96A56" w:rsidRDefault="00B96A56">
      <w:pPr>
        <w:pStyle w:val="TOC4"/>
        <w:rPr>
          <w:rFonts w:asciiTheme="minorHAnsi" w:eastAsiaTheme="minorEastAsia" w:hAnsiTheme="minorHAnsi" w:cstheme="minorBidi"/>
          <w:sz w:val="22"/>
          <w:szCs w:val="22"/>
        </w:rPr>
      </w:pPr>
      <w:r w:rsidRPr="00B96A56">
        <w:t>A.7.3.20.1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1272</w:t>
      </w:r>
    </w:p>
    <w:p w14:paraId="482B78B1" w14:textId="77777777" w:rsidR="00B96A56" w:rsidRDefault="00B96A56">
      <w:pPr>
        <w:pStyle w:val="TOC4"/>
        <w:rPr>
          <w:rFonts w:asciiTheme="minorHAnsi" w:eastAsiaTheme="minorEastAsia" w:hAnsiTheme="minorHAnsi" w:cstheme="minorBidi"/>
          <w:sz w:val="22"/>
          <w:szCs w:val="22"/>
        </w:rPr>
      </w:pPr>
      <w:r w:rsidRPr="00B96A56">
        <w:t>A.7.3.20.2</w:t>
      </w:r>
      <w:r w:rsidRPr="00B96A56">
        <w:rPr>
          <w:rFonts w:asciiTheme="minorHAnsi" w:eastAsiaTheme="minorEastAsia" w:hAnsiTheme="minorHAnsi" w:cstheme="minorBidi"/>
          <w:sz w:val="22"/>
          <w:szCs w:val="22"/>
        </w:rPr>
        <w:tab/>
      </w:r>
      <w:r w:rsidRPr="009A6500">
        <w:rPr>
          <w:snapToGrid w:val="0"/>
        </w:rPr>
        <w:t>Test Requirements</w:t>
      </w:r>
      <w:r>
        <w:tab/>
        <w:t>1277</w:t>
      </w:r>
    </w:p>
    <w:p w14:paraId="46C1EA34" w14:textId="77777777" w:rsidR="00B96A56" w:rsidRDefault="00B96A56">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842A6CF" w14:textId="77777777" w:rsidR="00B96A56" w:rsidRDefault="00B96A5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5006057A" w14:textId="77777777" w:rsidR="00B96A56" w:rsidRDefault="00B96A56">
      <w:pPr>
        <w:pStyle w:val="TOC4"/>
        <w:rPr>
          <w:rFonts w:asciiTheme="minorHAnsi" w:eastAsiaTheme="minorEastAsia" w:hAnsiTheme="minorHAnsi" w:cstheme="minorBidi"/>
          <w:sz w:val="22"/>
          <w:szCs w:val="22"/>
        </w:rPr>
      </w:pPr>
      <w:r w:rsidRPr="00B96A56">
        <w:t>A.7.3.21.2</w:t>
      </w:r>
      <w:r w:rsidRPr="00B96A56">
        <w:rPr>
          <w:rFonts w:asciiTheme="minorHAnsi" w:eastAsiaTheme="minorEastAsia" w:hAnsiTheme="minorHAnsi" w:cstheme="minorBidi"/>
          <w:sz w:val="22"/>
          <w:szCs w:val="22"/>
        </w:rPr>
        <w:tab/>
      </w:r>
      <w:r w:rsidRPr="009A6500">
        <w:rPr>
          <w:snapToGrid w:val="0"/>
        </w:rPr>
        <w:t>Test Requirements</w:t>
      </w:r>
      <w:r>
        <w:tab/>
        <w:t>1282</w:t>
      </w:r>
    </w:p>
    <w:p w14:paraId="120CEE98" w14:textId="77777777" w:rsidR="00B96A56" w:rsidRDefault="00B96A5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1529E575" w14:textId="77777777" w:rsidR="00B96A56" w:rsidRDefault="00B96A56">
      <w:pPr>
        <w:pStyle w:val="TOC4"/>
        <w:rPr>
          <w:rFonts w:asciiTheme="minorHAnsi" w:eastAsiaTheme="minorEastAsia" w:hAnsiTheme="minorHAnsi" w:cstheme="minorBidi"/>
          <w:sz w:val="22"/>
          <w:szCs w:val="22"/>
        </w:rPr>
      </w:pPr>
      <w:r w:rsidRPr="00B96A56">
        <w:t>A.7.3.22.1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1282</w:t>
      </w:r>
    </w:p>
    <w:p w14:paraId="035481BD" w14:textId="77777777" w:rsidR="00B96A56" w:rsidRDefault="00B96A56">
      <w:pPr>
        <w:pStyle w:val="TOC4"/>
        <w:rPr>
          <w:rFonts w:asciiTheme="minorHAnsi" w:eastAsiaTheme="minorEastAsia" w:hAnsiTheme="minorHAnsi" w:cstheme="minorBidi"/>
          <w:sz w:val="22"/>
          <w:szCs w:val="22"/>
        </w:rPr>
      </w:pPr>
      <w:r w:rsidRPr="00B96A56">
        <w:t>A.7.3.22.2</w:t>
      </w:r>
      <w:r w:rsidRPr="00B96A56">
        <w:rPr>
          <w:rFonts w:asciiTheme="minorHAnsi" w:eastAsiaTheme="minorEastAsia" w:hAnsiTheme="minorHAnsi" w:cstheme="minorBidi"/>
          <w:sz w:val="22"/>
          <w:szCs w:val="22"/>
        </w:rPr>
        <w:tab/>
      </w:r>
      <w:r w:rsidRPr="009A6500">
        <w:rPr>
          <w:snapToGrid w:val="0"/>
        </w:rPr>
        <w:t>Test Requirements</w:t>
      </w:r>
      <w:r>
        <w:tab/>
        <w:t>1287</w:t>
      </w:r>
    </w:p>
    <w:p w14:paraId="5C01E708" w14:textId="77777777" w:rsidR="00B96A56" w:rsidRDefault="00B96A5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500900AA" w14:textId="77777777" w:rsidR="00B96A56" w:rsidRDefault="00B96A56">
      <w:pPr>
        <w:pStyle w:val="TOC4"/>
        <w:rPr>
          <w:rFonts w:asciiTheme="minorHAnsi" w:eastAsiaTheme="minorEastAsia" w:hAnsiTheme="minorHAnsi" w:cstheme="minorBidi"/>
          <w:sz w:val="22"/>
          <w:szCs w:val="22"/>
        </w:rPr>
      </w:pPr>
      <w:r w:rsidRPr="00B96A56">
        <w:t>A.7.3.23.1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1287</w:t>
      </w:r>
    </w:p>
    <w:p w14:paraId="046B53AD" w14:textId="77777777" w:rsidR="00B96A56" w:rsidRDefault="00B96A56">
      <w:pPr>
        <w:pStyle w:val="TOC4"/>
        <w:rPr>
          <w:rFonts w:asciiTheme="minorHAnsi" w:eastAsiaTheme="minorEastAsia" w:hAnsiTheme="minorHAnsi" w:cstheme="minorBidi"/>
          <w:sz w:val="22"/>
          <w:szCs w:val="22"/>
        </w:rPr>
      </w:pPr>
      <w:r w:rsidRPr="00B96A56">
        <w:t>A.7.3.23.2</w:t>
      </w:r>
      <w:r w:rsidRPr="00B96A56">
        <w:rPr>
          <w:rFonts w:asciiTheme="minorHAnsi" w:eastAsiaTheme="minorEastAsia" w:hAnsiTheme="minorHAnsi" w:cstheme="minorBidi"/>
          <w:sz w:val="22"/>
          <w:szCs w:val="22"/>
        </w:rPr>
        <w:tab/>
      </w:r>
      <w:r w:rsidRPr="009A6500">
        <w:rPr>
          <w:snapToGrid w:val="0"/>
        </w:rPr>
        <w:t>Test Requirements</w:t>
      </w:r>
      <w:r>
        <w:tab/>
        <w:t>1288</w:t>
      </w:r>
    </w:p>
    <w:p w14:paraId="2475C620" w14:textId="77777777" w:rsidR="00B96A56" w:rsidRDefault="00B96A5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553E8EE4" w14:textId="77777777" w:rsidR="00B96A56" w:rsidRDefault="00B96A56">
      <w:pPr>
        <w:pStyle w:val="TOC4"/>
        <w:rPr>
          <w:rFonts w:asciiTheme="minorHAnsi" w:eastAsiaTheme="minorEastAsia" w:hAnsiTheme="minorHAnsi" w:cstheme="minorBidi"/>
          <w:sz w:val="22"/>
          <w:szCs w:val="22"/>
        </w:rPr>
      </w:pPr>
      <w:r w:rsidRPr="00B96A56">
        <w:t>A.7.3.24.1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1288</w:t>
      </w:r>
    </w:p>
    <w:p w14:paraId="5BFCB5CA" w14:textId="77777777" w:rsidR="00B96A56" w:rsidRDefault="00B96A56">
      <w:pPr>
        <w:pStyle w:val="TOC4"/>
        <w:rPr>
          <w:rFonts w:asciiTheme="minorHAnsi" w:eastAsiaTheme="minorEastAsia" w:hAnsiTheme="minorHAnsi" w:cstheme="minorBidi"/>
          <w:sz w:val="22"/>
          <w:szCs w:val="22"/>
        </w:rPr>
      </w:pPr>
      <w:r w:rsidRPr="00B96A56">
        <w:t>A.7.3.24.2</w:t>
      </w:r>
      <w:r w:rsidRPr="00B96A56">
        <w:rPr>
          <w:rFonts w:asciiTheme="minorHAnsi" w:eastAsiaTheme="minorEastAsia" w:hAnsiTheme="minorHAnsi" w:cstheme="minorBidi"/>
          <w:sz w:val="22"/>
          <w:szCs w:val="22"/>
        </w:rPr>
        <w:tab/>
      </w:r>
      <w:r w:rsidRPr="009A6500">
        <w:rPr>
          <w:snapToGrid w:val="0"/>
        </w:rPr>
        <w:t>Test Requirements</w:t>
      </w:r>
      <w:r>
        <w:tab/>
        <w:t>1289</w:t>
      </w:r>
    </w:p>
    <w:p w14:paraId="08D6F4FB" w14:textId="77777777" w:rsidR="00B96A56" w:rsidRDefault="00B96A5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3980F88E" w14:textId="77777777" w:rsidR="00B96A56" w:rsidRDefault="00B96A56">
      <w:pPr>
        <w:pStyle w:val="TOC4"/>
        <w:rPr>
          <w:rFonts w:asciiTheme="minorHAnsi" w:eastAsiaTheme="minorEastAsia" w:hAnsiTheme="minorHAnsi" w:cstheme="minorBidi"/>
          <w:sz w:val="22"/>
          <w:szCs w:val="22"/>
        </w:rPr>
      </w:pPr>
      <w:r w:rsidRPr="00B96A56">
        <w:t>A.7.3.25.1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1289</w:t>
      </w:r>
    </w:p>
    <w:p w14:paraId="23CC4258" w14:textId="77777777" w:rsidR="00B96A56" w:rsidRDefault="00B96A56">
      <w:pPr>
        <w:pStyle w:val="TOC4"/>
        <w:rPr>
          <w:rFonts w:asciiTheme="minorHAnsi" w:eastAsiaTheme="minorEastAsia" w:hAnsiTheme="minorHAnsi" w:cstheme="minorBidi"/>
          <w:sz w:val="22"/>
          <w:szCs w:val="22"/>
        </w:rPr>
      </w:pPr>
      <w:r w:rsidRPr="00B96A56">
        <w:t>A.7.3.25.2</w:t>
      </w:r>
      <w:r w:rsidRPr="00B96A56">
        <w:rPr>
          <w:rFonts w:asciiTheme="minorHAnsi" w:eastAsiaTheme="minorEastAsia" w:hAnsiTheme="minorHAnsi" w:cstheme="minorBidi"/>
          <w:sz w:val="22"/>
          <w:szCs w:val="22"/>
        </w:rPr>
        <w:tab/>
      </w:r>
      <w:r w:rsidRPr="009A6500">
        <w:rPr>
          <w:snapToGrid w:val="0"/>
        </w:rPr>
        <w:t>Test Requirements</w:t>
      </w:r>
      <w:r>
        <w:tab/>
        <w:t>1290</w:t>
      </w:r>
    </w:p>
    <w:p w14:paraId="6E19ECE1" w14:textId="77777777" w:rsidR="00B96A56" w:rsidRDefault="00B96A56">
      <w:pPr>
        <w:pStyle w:val="TOC3"/>
        <w:rPr>
          <w:rFonts w:asciiTheme="minorHAnsi" w:eastAsiaTheme="minorEastAsia" w:hAnsiTheme="minorHAnsi" w:cstheme="minorBidi"/>
          <w:sz w:val="22"/>
          <w:szCs w:val="22"/>
        </w:rPr>
      </w:pPr>
      <w:r w:rsidRPr="00B96A56">
        <w:t>A.7.3.26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UE Category 0</w:t>
      </w:r>
      <w:r>
        <w:tab/>
        <w:t>1290</w:t>
      </w:r>
    </w:p>
    <w:p w14:paraId="73A15571" w14:textId="77777777" w:rsidR="00B96A56" w:rsidRDefault="00B96A56">
      <w:pPr>
        <w:pStyle w:val="TOC4"/>
        <w:rPr>
          <w:rFonts w:asciiTheme="minorHAnsi" w:eastAsiaTheme="minorEastAsia" w:hAnsiTheme="minorHAnsi" w:cstheme="minorBidi"/>
          <w:sz w:val="22"/>
          <w:szCs w:val="22"/>
        </w:rPr>
      </w:pPr>
      <w:r w:rsidRPr="00B96A56">
        <w:t>A.7.3.26.1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1290</w:t>
      </w:r>
    </w:p>
    <w:p w14:paraId="0F57CADD" w14:textId="77777777" w:rsidR="00B96A56" w:rsidRDefault="00B96A56">
      <w:pPr>
        <w:pStyle w:val="TOC4"/>
        <w:rPr>
          <w:rFonts w:asciiTheme="minorHAnsi" w:eastAsiaTheme="minorEastAsia" w:hAnsiTheme="minorHAnsi" w:cstheme="minorBidi"/>
          <w:sz w:val="22"/>
          <w:szCs w:val="22"/>
        </w:rPr>
      </w:pPr>
      <w:r w:rsidRPr="00B96A56">
        <w:t>A.7.3.26.2</w:t>
      </w:r>
      <w:r w:rsidRPr="00B96A56">
        <w:rPr>
          <w:rFonts w:asciiTheme="minorHAnsi" w:eastAsiaTheme="minorEastAsia" w:hAnsiTheme="minorHAnsi" w:cstheme="minorBidi"/>
          <w:sz w:val="22"/>
          <w:szCs w:val="22"/>
        </w:rPr>
        <w:tab/>
      </w:r>
      <w:r w:rsidRPr="009A6500">
        <w:rPr>
          <w:snapToGrid w:val="0"/>
        </w:rPr>
        <w:t>Test Requirements</w:t>
      </w:r>
      <w:r>
        <w:tab/>
        <w:t>1293</w:t>
      </w:r>
    </w:p>
    <w:p w14:paraId="360E28AC" w14:textId="77777777" w:rsidR="00B96A56" w:rsidRDefault="00B96A56">
      <w:pPr>
        <w:pStyle w:val="TOC3"/>
        <w:rPr>
          <w:rFonts w:asciiTheme="minorHAnsi" w:eastAsiaTheme="minorEastAsia" w:hAnsiTheme="minorHAnsi" w:cstheme="minorBidi"/>
          <w:sz w:val="22"/>
          <w:szCs w:val="22"/>
        </w:rPr>
      </w:pPr>
      <w:r w:rsidRPr="00B96A56">
        <w:t>A.7.3.27</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1293</w:t>
      </w:r>
    </w:p>
    <w:p w14:paraId="583B24A7" w14:textId="77777777" w:rsidR="00B96A56" w:rsidRDefault="00B96A56">
      <w:pPr>
        <w:pStyle w:val="TOC4"/>
        <w:rPr>
          <w:rFonts w:asciiTheme="minorHAnsi" w:eastAsiaTheme="minorEastAsia" w:hAnsiTheme="minorHAnsi" w:cstheme="minorBidi"/>
          <w:sz w:val="22"/>
          <w:szCs w:val="22"/>
        </w:rPr>
      </w:pPr>
      <w:r w:rsidRPr="00B96A56">
        <w:t>A.7.3.27.1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1293</w:t>
      </w:r>
    </w:p>
    <w:p w14:paraId="6FF9F029" w14:textId="77777777" w:rsidR="00B96A56" w:rsidRDefault="00B96A56">
      <w:pPr>
        <w:pStyle w:val="TOC4"/>
        <w:rPr>
          <w:rFonts w:asciiTheme="minorHAnsi" w:eastAsiaTheme="minorEastAsia" w:hAnsiTheme="minorHAnsi" w:cstheme="minorBidi"/>
          <w:sz w:val="22"/>
          <w:szCs w:val="22"/>
        </w:rPr>
      </w:pPr>
      <w:r w:rsidRPr="00B96A56">
        <w:t>A.7.3.27.2</w:t>
      </w:r>
      <w:r w:rsidRPr="00B96A56">
        <w:rPr>
          <w:rFonts w:asciiTheme="minorHAnsi" w:eastAsiaTheme="minorEastAsia" w:hAnsiTheme="minorHAnsi" w:cstheme="minorBidi"/>
          <w:sz w:val="22"/>
          <w:szCs w:val="22"/>
        </w:rPr>
        <w:tab/>
      </w:r>
      <w:r w:rsidRPr="009A6500">
        <w:rPr>
          <w:snapToGrid w:val="0"/>
        </w:rPr>
        <w:t>Test Requirements</w:t>
      </w:r>
      <w:r>
        <w:tab/>
        <w:t>1296</w:t>
      </w:r>
    </w:p>
    <w:p w14:paraId="627F3866" w14:textId="77777777" w:rsidR="00B96A56" w:rsidRDefault="00B96A5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5A38349" w14:textId="77777777" w:rsidR="00B96A56" w:rsidRDefault="00B96A56">
      <w:pPr>
        <w:pStyle w:val="TOC4"/>
        <w:rPr>
          <w:rFonts w:asciiTheme="minorHAnsi" w:eastAsiaTheme="minorEastAsia" w:hAnsiTheme="minorHAnsi" w:cstheme="minorBidi"/>
          <w:sz w:val="22"/>
          <w:szCs w:val="22"/>
        </w:rPr>
      </w:pPr>
      <w:r w:rsidRPr="00B96A56">
        <w:t>A.7.3.28.1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1296</w:t>
      </w:r>
    </w:p>
    <w:p w14:paraId="2CF06661" w14:textId="77777777" w:rsidR="00B96A56" w:rsidRDefault="00B96A56">
      <w:pPr>
        <w:pStyle w:val="TOC4"/>
        <w:rPr>
          <w:rFonts w:asciiTheme="minorHAnsi" w:eastAsiaTheme="minorEastAsia" w:hAnsiTheme="minorHAnsi" w:cstheme="minorBidi"/>
          <w:sz w:val="22"/>
          <w:szCs w:val="22"/>
        </w:rPr>
      </w:pPr>
      <w:r w:rsidRPr="00B96A56">
        <w:t>A.7.3.28.2</w:t>
      </w:r>
      <w:r w:rsidRPr="00B96A56">
        <w:rPr>
          <w:rFonts w:asciiTheme="minorHAnsi" w:eastAsiaTheme="minorEastAsia" w:hAnsiTheme="minorHAnsi" w:cstheme="minorBidi"/>
          <w:sz w:val="22"/>
          <w:szCs w:val="22"/>
        </w:rPr>
        <w:tab/>
      </w:r>
      <w:r w:rsidRPr="009A6500">
        <w:rPr>
          <w:snapToGrid w:val="0"/>
        </w:rPr>
        <w:t>Test Requirements</w:t>
      </w:r>
      <w:r>
        <w:tab/>
        <w:t>1299</w:t>
      </w:r>
    </w:p>
    <w:p w14:paraId="1D946F6E" w14:textId="77777777" w:rsidR="00B96A56" w:rsidRDefault="00B96A5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6283A0C8" w14:textId="77777777" w:rsidR="00B96A56" w:rsidRDefault="00B96A56">
      <w:pPr>
        <w:pStyle w:val="TOC4"/>
        <w:rPr>
          <w:rFonts w:asciiTheme="minorHAnsi" w:eastAsiaTheme="minorEastAsia" w:hAnsiTheme="minorHAnsi" w:cstheme="minorBidi"/>
          <w:sz w:val="22"/>
          <w:szCs w:val="22"/>
        </w:rPr>
      </w:pPr>
      <w:r w:rsidRPr="00B96A56">
        <w:t>A.7.3.29.1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1299</w:t>
      </w:r>
    </w:p>
    <w:p w14:paraId="6EBBFFFB" w14:textId="77777777" w:rsidR="00B96A56" w:rsidRDefault="00B96A56">
      <w:pPr>
        <w:pStyle w:val="TOC4"/>
        <w:rPr>
          <w:rFonts w:asciiTheme="minorHAnsi" w:eastAsiaTheme="minorEastAsia" w:hAnsiTheme="minorHAnsi" w:cstheme="minorBidi"/>
          <w:sz w:val="22"/>
          <w:szCs w:val="22"/>
        </w:rPr>
      </w:pPr>
      <w:r w:rsidRPr="00B96A56">
        <w:t>A.7.3.29.2</w:t>
      </w:r>
      <w:r w:rsidRPr="00B96A56">
        <w:rPr>
          <w:rFonts w:asciiTheme="minorHAnsi" w:eastAsiaTheme="minorEastAsia" w:hAnsiTheme="minorHAnsi" w:cstheme="minorBidi"/>
          <w:sz w:val="22"/>
          <w:szCs w:val="22"/>
        </w:rPr>
        <w:tab/>
      </w:r>
      <w:r w:rsidRPr="009A6500">
        <w:rPr>
          <w:snapToGrid w:val="0"/>
        </w:rPr>
        <w:t>Test Requirements</w:t>
      </w:r>
      <w:r>
        <w:tab/>
        <w:t>1302</w:t>
      </w:r>
    </w:p>
    <w:p w14:paraId="3D582C88" w14:textId="77777777" w:rsidR="00B96A56" w:rsidRDefault="00B96A56">
      <w:pPr>
        <w:pStyle w:val="TOC3"/>
        <w:rPr>
          <w:rFonts w:asciiTheme="minorHAnsi" w:eastAsiaTheme="minorEastAsia" w:hAnsiTheme="minorHAnsi" w:cstheme="minorBidi"/>
          <w:sz w:val="22"/>
          <w:szCs w:val="22"/>
        </w:rPr>
      </w:pPr>
      <w:r w:rsidRPr="00B96A56">
        <w:t>A.7.3.30</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Radio Link Monitoring Test for Out-of-sync</w:t>
      </w:r>
      <w:r>
        <w:rPr>
          <w:lang w:eastAsia="zh-CN"/>
        </w:rPr>
        <w:t xml:space="preserve"> for UE Category 0</w:t>
      </w:r>
      <w:r>
        <w:tab/>
        <w:t>1302</w:t>
      </w:r>
    </w:p>
    <w:p w14:paraId="7AB12A0E" w14:textId="77777777" w:rsidR="00B96A56" w:rsidRDefault="00B96A56">
      <w:pPr>
        <w:pStyle w:val="TOC4"/>
        <w:rPr>
          <w:rFonts w:asciiTheme="minorHAnsi" w:eastAsiaTheme="minorEastAsia" w:hAnsiTheme="minorHAnsi" w:cstheme="minorBidi"/>
          <w:sz w:val="22"/>
          <w:szCs w:val="22"/>
        </w:rPr>
      </w:pPr>
      <w:r w:rsidRPr="00B96A56">
        <w:t>A.7.3.30.1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1302</w:t>
      </w:r>
    </w:p>
    <w:p w14:paraId="79A75451" w14:textId="77777777" w:rsidR="00B96A56" w:rsidRDefault="00B96A56">
      <w:pPr>
        <w:pStyle w:val="TOC4"/>
        <w:rPr>
          <w:rFonts w:asciiTheme="minorHAnsi" w:eastAsiaTheme="minorEastAsia" w:hAnsiTheme="minorHAnsi" w:cstheme="minorBidi"/>
          <w:sz w:val="22"/>
          <w:szCs w:val="22"/>
        </w:rPr>
      </w:pPr>
      <w:r w:rsidRPr="00B96A56">
        <w:t>A.7.3.30.2</w:t>
      </w:r>
      <w:r w:rsidRPr="00B96A56">
        <w:rPr>
          <w:rFonts w:asciiTheme="minorHAnsi" w:eastAsiaTheme="minorEastAsia" w:hAnsiTheme="minorHAnsi" w:cstheme="minorBidi"/>
          <w:sz w:val="22"/>
          <w:szCs w:val="22"/>
        </w:rPr>
        <w:tab/>
      </w:r>
      <w:r w:rsidRPr="009A6500">
        <w:rPr>
          <w:snapToGrid w:val="0"/>
        </w:rPr>
        <w:t>Test Requirements</w:t>
      </w:r>
      <w:r>
        <w:tab/>
        <w:t>1305</w:t>
      </w:r>
    </w:p>
    <w:p w14:paraId="235AA3BC" w14:textId="77777777" w:rsidR="00B96A56" w:rsidRDefault="00B96A56">
      <w:pPr>
        <w:pStyle w:val="TOC3"/>
        <w:rPr>
          <w:rFonts w:asciiTheme="minorHAnsi" w:eastAsiaTheme="minorEastAsia" w:hAnsiTheme="minorHAnsi" w:cstheme="minorBidi"/>
          <w:sz w:val="22"/>
          <w:szCs w:val="22"/>
        </w:rPr>
      </w:pPr>
      <w:r w:rsidRPr="00B96A56">
        <w:t>A.7.3.31</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1305</w:t>
      </w:r>
    </w:p>
    <w:p w14:paraId="674823F5" w14:textId="77777777" w:rsidR="00B96A56" w:rsidRDefault="00B96A56">
      <w:pPr>
        <w:pStyle w:val="TOC4"/>
        <w:rPr>
          <w:rFonts w:asciiTheme="minorHAnsi" w:eastAsiaTheme="minorEastAsia" w:hAnsiTheme="minorHAnsi" w:cstheme="minorBidi"/>
          <w:sz w:val="22"/>
          <w:szCs w:val="22"/>
        </w:rPr>
      </w:pPr>
      <w:r w:rsidRPr="00B96A56">
        <w:t>A.7.3.31.1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1305</w:t>
      </w:r>
    </w:p>
    <w:p w14:paraId="559864D7" w14:textId="77777777" w:rsidR="00B96A56" w:rsidRDefault="00B96A56">
      <w:pPr>
        <w:pStyle w:val="TOC4"/>
        <w:rPr>
          <w:rFonts w:asciiTheme="minorHAnsi" w:eastAsiaTheme="minorEastAsia" w:hAnsiTheme="minorHAnsi" w:cstheme="minorBidi"/>
          <w:sz w:val="22"/>
          <w:szCs w:val="22"/>
        </w:rPr>
      </w:pPr>
      <w:r w:rsidRPr="00B96A56">
        <w:t>A.7.3.31.2</w:t>
      </w:r>
      <w:r w:rsidRPr="00B96A56">
        <w:rPr>
          <w:rFonts w:asciiTheme="minorHAnsi" w:eastAsiaTheme="minorEastAsia" w:hAnsiTheme="minorHAnsi" w:cstheme="minorBidi"/>
          <w:sz w:val="22"/>
          <w:szCs w:val="22"/>
        </w:rPr>
        <w:tab/>
      </w:r>
      <w:r w:rsidRPr="009A6500">
        <w:rPr>
          <w:snapToGrid w:val="0"/>
        </w:rPr>
        <w:t>Test Requirements</w:t>
      </w:r>
      <w:r>
        <w:tab/>
        <w:t>1308</w:t>
      </w:r>
    </w:p>
    <w:p w14:paraId="52616917" w14:textId="77777777" w:rsidR="00B96A56" w:rsidRDefault="00B96A5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7E098127" w14:textId="77777777" w:rsidR="00B96A56" w:rsidRDefault="00B96A56">
      <w:pPr>
        <w:pStyle w:val="TOC4"/>
        <w:rPr>
          <w:rFonts w:asciiTheme="minorHAnsi" w:eastAsiaTheme="minorEastAsia" w:hAnsiTheme="minorHAnsi" w:cstheme="minorBidi"/>
          <w:sz w:val="22"/>
          <w:szCs w:val="22"/>
        </w:rPr>
      </w:pPr>
      <w:r w:rsidRPr="00B96A56">
        <w:t>A.7.3.32.1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1308</w:t>
      </w:r>
    </w:p>
    <w:p w14:paraId="4DACA14A" w14:textId="77777777" w:rsidR="00B96A56" w:rsidRDefault="00B96A56">
      <w:pPr>
        <w:pStyle w:val="TOC4"/>
        <w:rPr>
          <w:rFonts w:asciiTheme="minorHAnsi" w:eastAsiaTheme="minorEastAsia" w:hAnsiTheme="minorHAnsi" w:cstheme="minorBidi"/>
          <w:sz w:val="22"/>
          <w:szCs w:val="22"/>
        </w:rPr>
      </w:pPr>
      <w:r w:rsidRPr="00B96A56">
        <w:t>A.7.3.32.2</w:t>
      </w:r>
      <w:r w:rsidRPr="00B96A56">
        <w:rPr>
          <w:rFonts w:asciiTheme="minorHAnsi" w:eastAsiaTheme="minorEastAsia" w:hAnsiTheme="minorHAnsi" w:cstheme="minorBidi"/>
          <w:sz w:val="22"/>
          <w:szCs w:val="22"/>
        </w:rPr>
        <w:tab/>
      </w:r>
      <w:r w:rsidRPr="009A6500">
        <w:rPr>
          <w:snapToGrid w:val="0"/>
        </w:rPr>
        <w:t>Test Requirements</w:t>
      </w:r>
      <w:r>
        <w:tab/>
        <w:t>1311</w:t>
      </w:r>
    </w:p>
    <w:p w14:paraId="72B471EA" w14:textId="77777777" w:rsidR="00B96A56" w:rsidRDefault="00B96A5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0F831CA4" w14:textId="77777777" w:rsidR="00B96A56" w:rsidRDefault="00B96A56">
      <w:pPr>
        <w:pStyle w:val="TOC4"/>
        <w:rPr>
          <w:rFonts w:asciiTheme="minorHAnsi" w:eastAsiaTheme="minorEastAsia" w:hAnsiTheme="minorHAnsi" w:cstheme="minorBidi"/>
          <w:sz w:val="22"/>
          <w:szCs w:val="22"/>
        </w:rPr>
      </w:pPr>
      <w:r w:rsidRPr="00B96A56">
        <w:t>A.7.3.33.1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1311</w:t>
      </w:r>
    </w:p>
    <w:p w14:paraId="33EE7228" w14:textId="77777777" w:rsidR="00B96A56" w:rsidRDefault="00B96A56">
      <w:pPr>
        <w:pStyle w:val="TOC4"/>
        <w:rPr>
          <w:rFonts w:asciiTheme="minorHAnsi" w:eastAsiaTheme="minorEastAsia" w:hAnsiTheme="minorHAnsi" w:cstheme="minorBidi"/>
          <w:sz w:val="22"/>
          <w:szCs w:val="22"/>
        </w:rPr>
      </w:pPr>
      <w:r w:rsidRPr="00B96A56">
        <w:t>A.7.3.33.2</w:t>
      </w:r>
      <w:r w:rsidRPr="00B96A56">
        <w:rPr>
          <w:rFonts w:asciiTheme="minorHAnsi" w:eastAsiaTheme="minorEastAsia" w:hAnsiTheme="minorHAnsi" w:cstheme="minorBidi"/>
          <w:sz w:val="22"/>
          <w:szCs w:val="22"/>
        </w:rPr>
        <w:tab/>
      </w:r>
      <w:r w:rsidRPr="009A6500">
        <w:rPr>
          <w:snapToGrid w:val="0"/>
        </w:rPr>
        <w:t>Test Requirements</w:t>
      </w:r>
      <w:r>
        <w:tab/>
        <w:t>1314</w:t>
      </w:r>
    </w:p>
    <w:p w14:paraId="5D9E334F" w14:textId="77777777" w:rsidR="00B96A56" w:rsidRDefault="00B96A56">
      <w:pPr>
        <w:pStyle w:val="TOC3"/>
        <w:rPr>
          <w:rFonts w:asciiTheme="minorHAnsi" w:eastAsiaTheme="minorEastAsia" w:hAnsiTheme="minorHAnsi" w:cstheme="minorBidi"/>
          <w:sz w:val="22"/>
          <w:szCs w:val="22"/>
        </w:rPr>
      </w:pPr>
      <w:r w:rsidRPr="00B96A56">
        <w:t>A.7.3.34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UE Category 0</w:t>
      </w:r>
      <w:r>
        <w:tab/>
        <w:t>1314</w:t>
      </w:r>
    </w:p>
    <w:p w14:paraId="1923422E" w14:textId="77777777" w:rsidR="00B96A56" w:rsidRDefault="00B96A56">
      <w:pPr>
        <w:pStyle w:val="TOC4"/>
        <w:rPr>
          <w:rFonts w:asciiTheme="minorHAnsi" w:eastAsiaTheme="minorEastAsia" w:hAnsiTheme="minorHAnsi" w:cstheme="minorBidi"/>
          <w:sz w:val="22"/>
          <w:szCs w:val="22"/>
        </w:rPr>
      </w:pPr>
      <w:r w:rsidRPr="00B96A56">
        <w:t>A.7.3.34.1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1314</w:t>
      </w:r>
    </w:p>
    <w:p w14:paraId="78AEA870" w14:textId="77777777" w:rsidR="00B96A56" w:rsidRDefault="00B96A56">
      <w:pPr>
        <w:pStyle w:val="TOC4"/>
        <w:rPr>
          <w:rFonts w:asciiTheme="minorHAnsi" w:eastAsiaTheme="minorEastAsia" w:hAnsiTheme="minorHAnsi" w:cstheme="minorBidi"/>
          <w:sz w:val="22"/>
          <w:szCs w:val="22"/>
        </w:rPr>
      </w:pPr>
      <w:r w:rsidRPr="00B96A56">
        <w:t>A.7.3.34.2</w:t>
      </w:r>
      <w:r w:rsidRPr="00B96A56">
        <w:rPr>
          <w:rFonts w:asciiTheme="minorHAnsi" w:eastAsiaTheme="minorEastAsia" w:hAnsiTheme="minorHAnsi" w:cstheme="minorBidi"/>
          <w:sz w:val="22"/>
          <w:szCs w:val="22"/>
        </w:rPr>
        <w:tab/>
      </w:r>
      <w:r w:rsidRPr="009A6500">
        <w:rPr>
          <w:snapToGrid w:val="0"/>
        </w:rPr>
        <w:t>Test Requirements</w:t>
      </w:r>
      <w:r>
        <w:tab/>
        <w:t>1317</w:t>
      </w:r>
    </w:p>
    <w:p w14:paraId="5F80C6B3" w14:textId="77777777" w:rsidR="00B96A56" w:rsidRDefault="00B96A56">
      <w:pPr>
        <w:pStyle w:val="TOC3"/>
        <w:rPr>
          <w:rFonts w:asciiTheme="minorHAnsi" w:eastAsiaTheme="minorEastAsia" w:hAnsiTheme="minorHAnsi" w:cstheme="minorBidi"/>
          <w:sz w:val="22"/>
          <w:szCs w:val="22"/>
        </w:rPr>
      </w:pPr>
      <w:r w:rsidRPr="00B96A56">
        <w:t>A.7.3.35</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1317</w:t>
      </w:r>
    </w:p>
    <w:p w14:paraId="6A539E29" w14:textId="77777777" w:rsidR="00B96A56" w:rsidRDefault="00B96A56">
      <w:pPr>
        <w:pStyle w:val="TOC4"/>
        <w:rPr>
          <w:rFonts w:asciiTheme="minorHAnsi" w:eastAsiaTheme="minorEastAsia" w:hAnsiTheme="minorHAnsi" w:cstheme="minorBidi"/>
          <w:sz w:val="22"/>
          <w:szCs w:val="22"/>
        </w:rPr>
      </w:pPr>
      <w:r w:rsidRPr="00B96A56">
        <w:t>A.7.3.35.1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1317</w:t>
      </w:r>
    </w:p>
    <w:p w14:paraId="24E782A2" w14:textId="77777777" w:rsidR="00B96A56" w:rsidRDefault="00B96A56">
      <w:pPr>
        <w:pStyle w:val="TOC4"/>
        <w:rPr>
          <w:rFonts w:asciiTheme="minorHAnsi" w:eastAsiaTheme="minorEastAsia" w:hAnsiTheme="minorHAnsi" w:cstheme="minorBidi"/>
          <w:sz w:val="22"/>
          <w:szCs w:val="22"/>
        </w:rPr>
      </w:pPr>
      <w:r w:rsidRPr="00B96A56">
        <w:t>A.7.3.35.2</w:t>
      </w:r>
      <w:r w:rsidRPr="00B96A56">
        <w:rPr>
          <w:rFonts w:asciiTheme="minorHAnsi" w:eastAsiaTheme="minorEastAsia" w:hAnsiTheme="minorHAnsi" w:cstheme="minorBidi"/>
          <w:sz w:val="22"/>
          <w:szCs w:val="22"/>
        </w:rPr>
        <w:tab/>
      </w:r>
      <w:r w:rsidRPr="009A6500">
        <w:rPr>
          <w:snapToGrid w:val="0"/>
        </w:rPr>
        <w:t>Test Requirements</w:t>
      </w:r>
      <w:r>
        <w:tab/>
        <w:t>1320</w:t>
      </w:r>
    </w:p>
    <w:p w14:paraId="608B3E5E" w14:textId="77777777" w:rsidR="00B96A56" w:rsidRDefault="00B96A5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8E47ADB" w14:textId="77777777" w:rsidR="00B96A56" w:rsidRDefault="00B96A56">
      <w:pPr>
        <w:pStyle w:val="TOC4"/>
        <w:rPr>
          <w:rFonts w:asciiTheme="minorHAnsi" w:eastAsiaTheme="minorEastAsia" w:hAnsiTheme="minorHAnsi" w:cstheme="minorBidi"/>
          <w:sz w:val="22"/>
          <w:szCs w:val="22"/>
        </w:rPr>
      </w:pPr>
      <w:r w:rsidRPr="00B96A56">
        <w:t>A.7.3.36.1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1320</w:t>
      </w:r>
    </w:p>
    <w:p w14:paraId="504A142D" w14:textId="77777777" w:rsidR="00B96A56" w:rsidRDefault="00B96A56">
      <w:pPr>
        <w:pStyle w:val="TOC4"/>
        <w:rPr>
          <w:rFonts w:asciiTheme="minorHAnsi" w:eastAsiaTheme="minorEastAsia" w:hAnsiTheme="minorHAnsi" w:cstheme="minorBidi"/>
          <w:sz w:val="22"/>
          <w:szCs w:val="22"/>
        </w:rPr>
      </w:pPr>
      <w:r w:rsidRPr="00B96A56">
        <w:t>A.7.3.36.2</w:t>
      </w:r>
      <w:r w:rsidRPr="00B96A56">
        <w:rPr>
          <w:rFonts w:asciiTheme="minorHAnsi" w:eastAsiaTheme="minorEastAsia" w:hAnsiTheme="minorHAnsi" w:cstheme="minorBidi"/>
          <w:sz w:val="22"/>
          <w:szCs w:val="22"/>
        </w:rPr>
        <w:tab/>
      </w:r>
      <w:r w:rsidRPr="009A6500">
        <w:rPr>
          <w:snapToGrid w:val="0"/>
        </w:rPr>
        <w:t>Test Requirements</w:t>
      </w:r>
      <w:r>
        <w:tab/>
        <w:t>1323</w:t>
      </w:r>
    </w:p>
    <w:p w14:paraId="44F4DC69" w14:textId="77777777" w:rsidR="00B96A56" w:rsidRDefault="00B96A5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00B88EBA" w14:textId="77777777" w:rsidR="00B96A56" w:rsidRDefault="00B96A56">
      <w:pPr>
        <w:pStyle w:val="TOC4"/>
        <w:rPr>
          <w:rFonts w:asciiTheme="minorHAnsi" w:eastAsiaTheme="minorEastAsia" w:hAnsiTheme="minorHAnsi" w:cstheme="minorBidi"/>
          <w:sz w:val="22"/>
          <w:szCs w:val="22"/>
        </w:rPr>
      </w:pPr>
      <w:r w:rsidRPr="00B96A56">
        <w:t>A.7.3.37.1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1323</w:t>
      </w:r>
    </w:p>
    <w:p w14:paraId="43481C3C" w14:textId="77777777" w:rsidR="00B96A56" w:rsidRDefault="00B96A56">
      <w:pPr>
        <w:pStyle w:val="TOC4"/>
        <w:rPr>
          <w:rFonts w:asciiTheme="minorHAnsi" w:eastAsiaTheme="minorEastAsia" w:hAnsiTheme="minorHAnsi" w:cstheme="minorBidi"/>
          <w:sz w:val="22"/>
          <w:szCs w:val="22"/>
        </w:rPr>
      </w:pPr>
      <w:r w:rsidRPr="00B96A56">
        <w:t>A.7.3.37.2</w:t>
      </w:r>
      <w:r w:rsidRPr="00B96A56">
        <w:rPr>
          <w:rFonts w:asciiTheme="minorHAnsi" w:eastAsiaTheme="minorEastAsia" w:hAnsiTheme="minorHAnsi" w:cstheme="minorBidi"/>
          <w:sz w:val="22"/>
          <w:szCs w:val="22"/>
        </w:rPr>
        <w:tab/>
      </w:r>
      <w:r w:rsidRPr="009A6500">
        <w:rPr>
          <w:snapToGrid w:val="0"/>
        </w:rPr>
        <w:t>Test Requirements</w:t>
      </w:r>
      <w:r>
        <w:tab/>
        <w:t>1326</w:t>
      </w:r>
    </w:p>
    <w:p w14:paraId="406FF926" w14:textId="77777777" w:rsidR="00B96A56" w:rsidRDefault="00B96A5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22B5F375" w14:textId="77777777" w:rsidR="00B96A56" w:rsidRDefault="00B96A56">
      <w:pPr>
        <w:pStyle w:val="TOC4"/>
        <w:rPr>
          <w:rFonts w:asciiTheme="minorHAnsi" w:eastAsiaTheme="minorEastAsia" w:hAnsiTheme="minorHAnsi" w:cstheme="minorBidi"/>
          <w:sz w:val="22"/>
          <w:szCs w:val="22"/>
        </w:rPr>
      </w:pPr>
      <w:r w:rsidRPr="00B96A56">
        <w:t>A.7.3.38.1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1326</w:t>
      </w:r>
    </w:p>
    <w:p w14:paraId="3949A260" w14:textId="77777777" w:rsidR="00B96A56" w:rsidRDefault="00B96A56">
      <w:pPr>
        <w:pStyle w:val="TOC4"/>
        <w:rPr>
          <w:rFonts w:asciiTheme="minorHAnsi" w:eastAsiaTheme="minorEastAsia" w:hAnsiTheme="minorHAnsi" w:cstheme="minorBidi"/>
          <w:sz w:val="22"/>
          <w:szCs w:val="22"/>
        </w:rPr>
      </w:pPr>
      <w:r w:rsidRPr="00B96A56">
        <w:t>A.7.3.38.2</w:t>
      </w:r>
      <w:r w:rsidRPr="00B96A56">
        <w:rPr>
          <w:rFonts w:asciiTheme="minorHAnsi" w:eastAsiaTheme="minorEastAsia" w:hAnsiTheme="minorHAnsi" w:cstheme="minorBidi"/>
          <w:sz w:val="22"/>
          <w:szCs w:val="22"/>
        </w:rPr>
        <w:tab/>
      </w:r>
      <w:r w:rsidRPr="009A6500">
        <w:rPr>
          <w:snapToGrid w:val="0"/>
          <w:lang w:eastAsia="zh-CN"/>
        </w:rPr>
        <w:t>Test Requirements</w:t>
      </w:r>
      <w:r>
        <w:tab/>
        <w:t>1329</w:t>
      </w:r>
    </w:p>
    <w:p w14:paraId="58E712AB" w14:textId="77777777" w:rsidR="00B96A56" w:rsidRDefault="00B96A5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33C40323" w14:textId="77777777" w:rsidR="00B96A56" w:rsidRDefault="00B96A56">
      <w:pPr>
        <w:pStyle w:val="TOC4"/>
        <w:rPr>
          <w:rFonts w:asciiTheme="minorHAnsi" w:eastAsiaTheme="minorEastAsia" w:hAnsiTheme="minorHAnsi" w:cstheme="minorBidi"/>
          <w:sz w:val="22"/>
          <w:szCs w:val="22"/>
        </w:rPr>
      </w:pPr>
      <w:r w:rsidRPr="00B96A56">
        <w:t>A.7.3.39.1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1329</w:t>
      </w:r>
    </w:p>
    <w:p w14:paraId="01B92777" w14:textId="77777777" w:rsidR="00B96A56" w:rsidRDefault="00B96A56">
      <w:pPr>
        <w:pStyle w:val="TOC4"/>
        <w:rPr>
          <w:rFonts w:asciiTheme="minorHAnsi" w:eastAsiaTheme="minorEastAsia" w:hAnsiTheme="minorHAnsi" w:cstheme="minorBidi"/>
          <w:sz w:val="22"/>
          <w:szCs w:val="22"/>
        </w:rPr>
      </w:pPr>
      <w:r w:rsidRPr="00B96A56">
        <w:t>A.7.3.39.2</w:t>
      </w:r>
      <w:r w:rsidRPr="00B96A56">
        <w:rPr>
          <w:rFonts w:asciiTheme="minorHAnsi" w:eastAsiaTheme="minorEastAsia" w:hAnsiTheme="minorHAnsi" w:cstheme="minorBidi"/>
          <w:sz w:val="22"/>
          <w:szCs w:val="22"/>
        </w:rPr>
        <w:tab/>
      </w:r>
      <w:r w:rsidRPr="009A6500">
        <w:rPr>
          <w:snapToGrid w:val="0"/>
        </w:rPr>
        <w:t>Test Requirements</w:t>
      </w:r>
      <w:r>
        <w:tab/>
        <w:t>1332</w:t>
      </w:r>
    </w:p>
    <w:p w14:paraId="372BBA3A" w14:textId="77777777" w:rsidR="00B96A56" w:rsidRDefault="00B96A5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23940D2E" w14:textId="77777777" w:rsidR="00B96A56" w:rsidRDefault="00B96A56">
      <w:pPr>
        <w:pStyle w:val="TOC4"/>
        <w:rPr>
          <w:rFonts w:asciiTheme="minorHAnsi" w:eastAsiaTheme="minorEastAsia" w:hAnsiTheme="minorHAnsi" w:cstheme="minorBidi"/>
          <w:sz w:val="22"/>
          <w:szCs w:val="22"/>
        </w:rPr>
      </w:pPr>
      <w:r w:rsidRPr="00B96A56">
        <w:t>A.7.3.40.1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1333</w:t>
      </w:r>
    </w:p>
    <w:p w14:paraId="01CA5A7B" w14:textId="77777777" w:rsidR="00B96A56" w:rsidRDefault="00B96A56">
      <w:pPr>
        <w:pStyle w:val="TOC4"/>
        <w:rPr>
          <w:rFonts w:asciiTheme="minorHAnsi" w:eastAsiaTheme="minorEastAsia" w:hAnsiTheme="minorHAnsi" w:cstheme="minorBidi"/>
          <w:sz w:val="22"/>
          <w:szCs w:val="22"/>
        </w:rPr>
      </w:pPr>
      <w:r w:rsidRPr="00B96A56">
        <w:lastRenderedPageBreak/>
        <w:t>A.7.3.40.2</w:t>
      </w:r>
      <w:r w:rsidRPr="00B96A56">
        <w:rPr>
          <w:rFonts w:asciiTheme="minorHAnsi" w:eastAsiaTheme="minorEastAsia" w:hAnsiTheme="minorHAnsi" w:cstheme="minorBidi"/>
          <w:sz w:val="22"/>
          <w:szCs w:val="22"/>
        </w:rPr>
        <w:tab/>
      </w:r>
      <w:r w:rsidRPr="009A6500">
        <w:rPr>
          <w:snapToGrid w:val="0"/>
          <w:lang w:eastAsia="zh-CN"/>
        </w:rPr>
        <w:t>Test Requirements</w:t>
      </w:r>
      <w:r>
        <w:tab/>
        <w:t>1335</w:t>
      </w:r>
    </w:p>
    <w:p w14:paraId="4AFDE013" w14:textId="77777777" w:rsidR="00B96A56" w:rsidRDefault="00B96A5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088A0602" w14:textId="77777777" w:rsidR="00B96A56" w:rsidRDefault="00B96A56">
      <w:pPr>
        <w:pStyle w:val="TOC4"/>
        <w:rPr>
          <w:rFonts w:asciiTheme="minorHAnsi" w:eastAsiaTheme="minorEastAsia" w:hAnsiTheme="minorHAnsi" w:cstheme="minorBidi"/>
          <w:sz w:val="22"/>
          <w:szCs w:val="22"/>
        </w:rPr>
      </w:pPr>
      <w:r w:rsidRPr="00B96A56">
        <w:t>A.7.3.41.1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1336</w:t>
      </w:r>
    </w:p>
    <w:p w14:paraId="321541AF" w14:textId="77777777" w:rsidR="00B96A56" w:rsidRDefault="00B96A56">
      <w:pPr>
        <w:pStyle w:val="TOC4"/>
        <w:rPr>
          <w:rFonts w:asciiTheme="minorHAnsi" w:eastAsiaTheme="minorEastAsia" w:hAnsiTheme="minorHAnsi" w:cstheme="minorBidi"/>
          <w:sz w:val="22"/>
          <w:szCs w:val="22"/>
        </w:rPr>
      </w:pPr>
      <w:r w:rsidRPr="00B96A56">
        <w:t>A.7.3.41.2</w:t>
      </w:r>
      <w:r w:rsidRPr="00B96A56">
        <w:rPr>
          <w:rFonts w:asciiTheme="minorHAnsi" w:eastAsiaTheme="minorEastAsia" w:hAnsiTheme="minorHAnsi" w:cstheme="minorBidi"/>
          <w:sz w:val="22"/>
          <w:szCs w:val="22"/>
        </w:rPr>
        <w:tab/>
      </w:r>
      <w:r w:rsidRPr="009A6500">
        <w:rPr>
          <w:snapToGrid w:val="0"/>
          <w:lang w:eastAsia="zh-CN"/>
        </w:rPr>
        <w:t>Test Requirements</w:t>
      </w:r>
      <w:r>
        <w:tab/>
        <w:t>1339</w:t>
      </w:r>
    </w:p>
    <w:p w14:paraId="7485B0EF" w14:textId="77777777" w:rsidR="00B96A56" w:rsidRDefault="00B96A5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47E1C346" w14:textId="77777777" w:rsidR="00B96A56" w:rsidRDefault="00B96A56">
      <w:pPr>
        <w:pStyle w:val="TOC4"/>
        <w:rPr>
          <w:rFonts w:asciiTheme="minorHAnsi" w:eastAsiaTheme="minorEastAsia" w:hAnsiTheme="minorHAnsi" w:cstheme="minorBidi"/>
          <w:sz w:val="22"/>
          <w:szCs w:val="22"/>
        </w:rPr>
      </w:pPr>
      <w:r w:rsidRPr="00B96A56">
        <w:t>A.7.3.42.1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1339</w:t>
      </w:r>
    </w:p>
    <w:p w14:paraId="3B0D3769" w14:textId="77777777" w:rsidR="00B96A56" w:rsidRDefault="00B96A56">
      <w:pPr>
        <w:pStyle w:val="TOC4"/>
        <w:rPr>
          <w:rFonts w:asciiTheme="minorHAnsi" w:eastAsiaTheme="minorEastAsia" w:hAnsiTheme="minorHAnsi" w:cstheme="minorBidi"/>
          <w:sz w:val="22"/>
          <w:szCs w:val="22"/>
        </w:rPr>
      </w:pPr>
      <w:r w:rsidRPr="00B96A56">
        <w:t>A.7.3.42.2</w:t>
      </w:r>
      <w:r w:rsidRPr="00B96A56">
        <w:rPr>
          <w:rFonts w:asciiTheme="minorHAnsi" w:eastAsiaTheme="minorEastAsia" w:hAnsiTheme="minorHAnsi" w:cstheme="minorBidi"/>
          <w:sz w:val="22"/>
          <w:szCs w:val="22"/>
        </w:rPr>
        <w:tab/>
      </w:r>
      <w:r w:rsidRPr="009A6500">
        <w:rPr>
          <w:snapToGrid w:val="0"/>
        </w:rPr>
        <w:t>Test Requirements</w:t>
      </w:r>
      <w:r>
        <w:tab/>
        <w:t>1342</w:t>
      </w:r>
    </w:p>
    <w:p w14:paraId="05138EF7" w14:textId="77777777" w:rsidR="00B96A56" w:rsidRDefault="00B96A5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5A6048B6" w14:textId="77777777" w:rsidR="00B96A56" w:rsidRDefault="00B96A56">
      <w:pPr>
        <w:pStyle w:val="TOC4"/>
        <w:rPr>
          <w:rFonts w:asciiTheme="minorHAnsi" w:eastAsiaTheme="minorEastAsia" w:hAnsiTheme="minorHAnsi" w:cstheme="minorBidi"/>
          <w:sz w:val="22"/>
          <w:szCs w:val="22"/>
        </w:rPr>
      </w:pPr>
      <w:r w:rsidRPr="00B96A56">
        <w:t>A.7.3.43.1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1342</w:t>
      </w:r>
    </w:p>
    <w:p w14:paraId="3AD243B0" w14:textId="77777777" w:rsidR="00B96A56" w:rsidRDefault="00B96A56">
      <w:pPr>
        <w:pStyle w:val="TOC4"/>
        <w:rPr>
          <w:rFonts w:asciiTheme="minorHAnsi" w:eastAsiaTheme="minorEastAsia" w:hAnsiTheme="minorHAnsi" w:cstheme="minorBidi"/>
          <w:sz w:val="22"/>
          <w:szCs w:val="22"/>
        </w:rPr>
      </w:pPr>
      <w:r w:rsidRPr="00B96A56">
        <w:t>A.7.3.43.2</w:t>
      </w:r>
      <w:r w:rsidRPr="00B96A56">
        <w:rPr>
          <w:rFonts w:asciiTheme="minorHAnsi" w:eastAsiaTheme="minorEastAsia" w:hAnsiTheme="minorHAnsi" w:cstheme="minorBidi"/>
          <w:sz w:val="22"/>
          <w:szCs w:val="22"/>
        </w:rPr>
        <w:tab/>
      </w:r>
      <w:r w:rsidRPr="009A6500">
        <w:rPr>
          <w:snapToGrid w:val="0"/>
          <w:lang w:eastAsia="zh-CN"/>
        </w:rPr>
        <w:t>Test Requirements</w:t>
      </w:r>
      <w:r>
        <w:tab/>
        <w:t>1345</w:t>
      </w:r>
    </w:p>
    <w:p w14:paraId="2F7B7B0C" w14:textId="77777777" w:rsidR="00B96A56" w:rsidRDefault="00B96A5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2F2C5978" w14:textId="77777777" w:rsidR="00B96A56" w:rsidRDefault="00B96A56">
      <w:pPr>
        <w:pStyle w:val="TOC4"/>
        <w:rPr>
          <w:rFonts w:asciiTheme="minorHAnsi" w:eastAsiaTheme="minorEastAsia" w:hAnsiTheme="minorHAnsi" w:cstheme="minorBidi"/>
          <w:sz w:val="22"/>
          <w:szCs w:val="22"/>
        </w:rPr>
      </w:pPr>
      <w:r w:rsidRPr="00B96A56">
        <w:t>A.7.3.44.1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1345</w:t>
      </w:r>
    </w:p>
    <w:p w14:paraId="53712FD4" w14:textId="77777777" w:rsidR="00B96A56" w:rsidRDefault="00B96A56">
      <w:pPr>
        <w:pStyle w:val="TOC4"/>
        <w:rPr>
          <w:rFonts w:asciiTheme="minorHAnsi" w:eastAsiaTheme="minorEastAsia" w:hAnsiTheme="minorHAnsi" w:cstheme="minorBidi"/>
          <w:sz w:val="22"/>
          <w:szCs w:val="22"/>
        </w:rPr>
      </w:pPr>
      <w:r w:rsidRPr="00B96A56">
        <w:t>A.7.3.44.2</w:t>
      </w:r>
      <w:r w:rsidRPr="00B96A56">
        <w:rPr>
          <w:rFonts w:asciiTheme="minorHAnsi" w:eastAsiaTheme="minorEastAsia" w:hAnsiTheme="minorHAnsi" w:cstheme="minorBidi"/>
          <w:sz w:val="22"/>
          <w:szCs w:val="22"/>
        </w:rPr>
        <w:tab/>
      </w:r>
      <w:r w:rsidRPr="009A6500">
        <w:rPr>
          <w:snapToGrid w:val="0"/>
          <w:lang w:eastAsia="zh-CN"/>
        </w:rPr>
        <w:t>Test Requirements</w:t>
      </w:r>
      <w:r>
        <w:tab/>
        <w:t>1348</w:t>
      </w:r>
    </w:p>
    <w:p w14:paraId="3844ACAF" w14:textId="77777777" w:rsidR="00B96A56" w:rsidRDefault="00B96A5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3DA19928" w14:textId="77777777" w:rsidR="00B96A56" w:rsidRDefault="00B96A56">
      <w:pPr>
        <w:pStyle w:val="TOC4"/>
        <w:rPr>
          <w:rFonts w:asciiTheme="minorHAnsi" w:eastAsiaTheme="minorEastAsia" w:hAnsiTheme="minorHAnsi" w:cstheme="minorBidi"/>
          <w:sz w:val="22"/>
          <w:szCs w:val="22"/>
        </w:rPr>
      </w:pPr>
      <w:r w:rsidRPr="00B96A56">
        <w:t>A.7.3.45.1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1349</w:t>
      </w:r>
    </w:p>
    <w:p w14:paraId="7B7D565D" w14:textId="77777777" w:rsidR="00B96A56" w:rsidRDefault="00B96A56">
      <w:pPr>
        <w:pStyle w:val="TOC4"/>
        <w:rPr>
          <w:rFonts w:asciiTheme="minorHAnsi" w:eastAsiaTheme="minorEastAsia" w:hAnsiTheme="minorHAnsi" w:cstheme="minorBidi"/>
          <w:sz w:val="22"/>
          <w:szCs w:val="22"/>
        </w:rPr>
      </w:pPr>
      <w:r w:rsidRPr="00B96A56">
        <w:t>A.7.3.45.2</w:t>
      </w:r>
      <w:r w:rsidRPr="00B96A56">
        <w:rPr>
          <w:rFonts w:asciiTheme="minorHAnsi" w:eastAsiaTheme="minorEastAsia" w:hAnsiTheme="minorHAnsi" w:cstheme="minorBidi"/>
          <w:sz w:val="22"/>
          <w:szCs w:val="22"/>
        </w:rPr>
        <w:tab/>
      </w:r>
      <w:r w:rsidRPr="009A6500">
        <w:rPr>
          <w:snapToGrid w:val="0"/>
          <w:lang w:eastAsia="zh-CN"/>
        </w:rPr>
        <w:t>Test Requirements</w:t>
      </w:r>
      <w:r>
        <w:tab/>
        <w:t>1351</w:t>
      </w:r>
    </w:p>
    <w:p w14:paraId="12672EE4" w14:textId="77777777" w:rsidR="00B96A56" w:rsidRDefault="00B96A5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1B7E931C" w14:textId="77777777" w:rsidR="00B96A56" w:rsidRDefault="00B96A56">
      <w:pPr>
        <w:pStyle w:val="TOC4"/>
        <w:rPr>
          <w:rFonts w:asciiTheme="minorHAnsi" w:eastAsiaTheme="minorEastAsia" w:hAnsiTheme="minorHAnsi" w:cstheme="minorBidi"/>
          <w:sz w:val="22"/>
          <w:szCs w:val="22"/>
        </w:rPr>
      </w:pPr>
      <w:r w:rsidRPr="00B96A56">
        <w:t>A.7.3.46.1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1352</w:t>
      </w:r>
    </w:p>
    <w:p w14:paraId="61DE4813" w14:textId="77777777" w:rsidR="00B96A56" w:rsidRDefault="00B96A56">
      <w:pPr>
        <w:pStyle w:val="TOC4"/>
        <w:rPr>
          <w:rFonts w:asciiTheme="minorHAnsi" w:eastAsiaTheme="minorEastAsia" w:hAnsiTheme="minorHAnsi" w:cstheme="minorBidi"/>
          <w:sz w:val="22"/>
          <w:szCs w:val="22"/>
        </w:rPr>
      </w:pPr>
      <w:r w:rsidRPr="00B96A56">
        <w:t>A.7.3.46.2</w:t>
      </w:r>
      <w:r w:rsidRPr="00B96A56">
        <w:rPr>
          <w:rFonts w:asciiTheme="minorHAnsi" w:eastAsiaTheme="minorEastAsia" w:hAnsiTheme="minorHAnsi" w:cstheme="minorBidi"/>
          <w:sz w:val="22"/>
          <w:szCs w:val="22"/>
        </w:rPr>
        <w:tab/>
      </w:r>
      <w:r w:rsidRPr="009A6500">
        <w:rPr>
          <w:snapToGrid w:val="0"/>
          <w:lang w:eastAsia="zh-CN"/>
        </w:rPr>
        <w:t>Test Requirements</w:t>
      </w:r>
      <w:r>
        <w:tab/>
        <w:t>1355</w:t>
      </w:r>
    </w:p>
    <w:p w14:paraId="277FF5DE" w14:textId="77777777" w:rsidR="00B96A56" w:rsidRDefault="00B96A5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73080DE0" w14:textId="77777777" w:rsidR="00B96A56" w:rsidRDefault="00B96A56">
      <w:pPr>
        <w:pStyle w:val="TOC4"/>
        <w:rPr>
          <w:rFonts w:asciiTheme="minorHAnsi" w:eastAsiaTheme="minorEastAsia" w:hAnsiTheme="minorHAnsi" w:cstheme="minorBidi"/>
          <w:sz w:val="22"/>
          <w:szCs w:val="22"/>
        </w:rPr>
      </w:pPr>
      <w:r w:rsidRPr="00B96A56">
        <w:t>A.7.3.47.1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1355</w:t>
      </w:r>
    </w:p>
    <w:p w14:paraId="17094E7A" w14:textId="77777777" w:rsidR="00B96A56" w:rsidRDefault="00B96A56">
      <w:pPr>
        <w:pStyle w:val="TOC4"/>
        <w:rPr>
          <w:rFonts w:asciiTheme="minorHAnsi" w:eastAsiaTheme="minorEastAsia" w:hAnsiTheme="minorHAnsi" w:cstheme="minorBidi"/>
          <w:sz w:val="22"/>
          <w:szCs w:val="22"/>
        </w:rPr>
      </w:pPr>
      <w:r w:rsidRPr="00B96A56">
        <w:t>A.7.3.47.2</w:t>
      </w:r>
      <w:r w:rsidRPr="00B96A56">
        <w:rPr>
          <w:rFonts w:asciiTheme="minorHAnsi" w:eastAsiaTheme="minorEastAsia" w:hAnsiTheme="minorHAnsi" w:cstheme="minorBidi"/>
          <w:sz w:val="22"/>
          <w:szCs w:val="22"/>
        </w:rPr>
        <w:tab/>
      </w:r>
      <w:r w:rsidRPr="009A6500">
        <w:rPr>
          <w:snapToGrid w:val="0"/>
          <w:lang w:eastAsia="zh-CN"/>
        </w:rPr>
        <w:t>Test Requirements</w:t>
      </w:r>
      <w:r>
        <w:tab/>
        <w:t>1358</w:t>
      </w:r>
    </w:p>
    <w:p w14:paraId="5B145AC9" w14:textId="77777777" w:rsidR="00B96A56" w:rsidRDefault="00B96A56">
      <w:pPr>
        <w:pStyle w:val="TOC3"/>
        <w:rPr>
          <w:rFonts w:asciiTheme="minorHAnsi" w:eastAsiaTheme="minorEastAsia" w:hAnsiTheme="minorHAnsi" w:cstheme="minorBidi"/>
          <w:sz w:val="22"/>
          <w:szCs w:val="22"/>
        </w:rPr>
      </w:pPr>
      <w:r w:rsidRPr="00B96A56">
        <w:t>A.7.3.48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Cat-M1 UE in CEMode A</w:t>
      </w:r>
      <w:r>
        <w:tab/>
        <w:t>1358</w:t>
      </w:r>
    </w:p>
    <w:p w14:paraId="36EBC143" w14:textId="77777777" w:rsidR="00B96A56" w:rsidRDefault="00B96A56">
      <w:pPr>
        <w:pStyle w:val="TOC4"/>
        <w:rPr>
          <w:rFonts w:asciiTheme="minorHAnsi" w:eastAsiaTheme="minorEastAsia" w:hAnsiTheme="minorHAnsi" w:cstheme="minorBidi"/>
          <w:sz w:val="22"/>
          <w:szCs w:val="22"/>
        </w:rPr>
      </w:pPr>
      <w:r w:rsidRPr="00B96A56">
        <w:t>A.7.3.48.1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1358</w:t>
      </w:r>
    </w:p>
    <w:p w14:paraId="0D6204EE" w14:textId="77777777" w:rsidR="00B96A56" w:rsidRDefault="00B96A56">
      <w:pPr>
        <w:pStyle w:val="TOC4"/>
        <w:rPr>
          <w:rFonts w:asciiTheme="minorHAnsi" w:eastAsiaTheme="minorEastAsia" w:hAnsiTheme="minorHAnsi" w:cstheme="minorBidi"/>
          <w:sz w:val="22"/>
          <w:szCs w:val="22"/>
        </w:rPr>
      </w:pPr>
      <w:r w:rsidRPr="00B96A56">
        <w:t>A.7.3.48.2</w:t>
      </w:r>
      <w:r w:rsidRPr="00B96A56">
        <w:rPr>
          <w:rFonts w:asciiTheme="minorHAnsi" w:eastAsiaTheme="minorEastAsia" w:hAnsiTheme="minorHAnsi" w:cstheme="minorBidi"/>
          <w:sz w:val="22"/>
          <w:szCs w:val="22"/>
        </w:rPr>
        <w:tab/>
      </w:r>
      <w:r w:rsidRPr="009A6500">
        <w:rPr>
          <w:snapToGrid w:val="0"/>
        </w:rPr>
        <w:t>Test Requirements</w:t>
      </w:r>
      <w:r>
        <w:tab/>
        <w:t>1361</w:t>
      </w:r>
    </w:p>
    <w:p w14:paraId="0463CCEC" w14:textId="77777777" w:rsidR="00B96A56" w:rsidRDefault="00B96A56">
      <w:pPr>
        <w:pStyle w:val="TOC3"/>
        <w:rPr>
          <w:rFonts w:asciiTheme="minorHAnsi" w:eastAsiaTheme="minorEastAsia" w:hAnsiTheme="minorHAnsi" w:cstheme="minorBidi"/>
          <w:sz w:val="22"/>
          <w:szCs w:val="22"/>
        </w:rPr>
      </w:pPr>
      <w:r w:rsidRPr="00B96A56">
        <w:t>A.7.3.49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In-Sync</w:t>
      </w:r>
      <w:r>
        <w:rPr>
          <w:lang w:eastAsia="zh-CN"/>
        </w:rPr>
        <w:t xml:space="preserve"> for Cat-M1 UE in CEMode A</w:t>
      </w:r>
      <w:r>
        <w:tab/>
        <w:t>1361</w:t>
      </w:r>
    </w:p>
    <w:p w14:paraId="03B91E87" w14:textId="77777777" w:rsidR="00B96A56" w:rsidRDefault="00B96A56">
      <w:pPr>
        <w:pStyle w:val="TOC4"/>
        <w:rPr>
          <w:rFonts w:asciiTheme="minorHAnsi" w:eastAsiaTheme="minorEastAsia" w:hAnsiTheme="minorHAnsi" w:cstheme="minorBidi"/>
          <w:sz w:val="22"/>
          <w:szCs w:val="22"/>
        </w:rPr>
      </w:pPr>
      <w:r w:rsidRPr="00B96A56">
        <w:t>A.7.3.49.1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1361</w:t>
      </w:r>
    </w:p>
    <w:p w14:paraId="6FD4DBA2" w14:textId="77777777" w:rsidR="00B96A56" w:rsidRDefault="00B96A56">
      <w:pPr>
        <w:pStyle w:val="TOC4"/>
        <w:rPr>
          <w:rFonts w:asciiTheme="minorHAnsi" w:eastAsiaTheme="minorEastAsia" w:hAnsiTheme="minorHAnsi" w:cstheme="minorBidi"/>
          <w:sz w:val="22"/>
          <w:szCs w:val="22"/>
        </w:rPr>
      </w:pPr>
      <w:r w:rsidRPr="00B96A56">
        <w:t>A.7.3.49.2</w:t>
      </w:r>
      <w:r w:rsidRPr="00B96A56">
        <w:rPr>
          <w:rFonts w:asciiTheme="minorHAnsi" w:eastAsiaTheme="minorEastAsia" w:hAnsiTheme="minorHAnsi" w:cstheme="minorBidi"/>
          <w:sz w:val="22"/>
          <w:szCs w:val="22"/>
        </w:rPr>
        <w:tab/>
      </w:r>
      <w:r w:rsidRPr="009A6500">
        <w:rPr>
          <w:snapToGrid w:val="0"/>
        </w:rPr>
        <w:t>Test Requirements</w:t>
      </w:r>
      <w:r>
        <w:tab/>
        <w:t>1364</w:t>
      </w:r>
    </w:p>
    <w:p w14:paraId="53FAD7B4" w14:textId="77777777" w:rsidR="00B96A56" w:rsidRDefault="00B96A5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5931E5FC" w14:textId="77777777" w:rsidR="00B96A56" w:rsidRDefault="00B96A56">
      <w:pPr>
        <w:pStyle w:val="TOC4"/>
        <w:rPr>
          <w:rFonts w:asciiTheme="minorHAnsi" w:eastAsiaTheme="minorEastAsia" w:hAnsiTheme="minorHAnsi" w:cstheme="minorBidi"/>
          <w:sz w:val="22"/>
          <w:szCs w:val="22"/>
        </w:rPr>
      </w:pPr>
      <w:r w:rsidRPr="00B96A56">
        <w:t>A.7.3.50.1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1364</w:t>
      </w:r>
    </w:p>
    <w:p w14:paraId="6A50ED54" w14:textId="77777777" w:rsidR="00B96A56" w:rsidRDefault="00B96A56">
      <w:pPr>
        <w:pStyle w:val="TOC4"/>
        <w:rPr>
          <w:rFonts w:asciiTheme="minorHAnsi" w:eastAsiaTheme="minorEastAsia" w:hAnsiTheme="minorHAnsi" w:cstheme="minorBidi"/>
          <w:sz w:val="22"/>
          <w:szCs w:val="22"/>
        </w:rPr>
      </w:pPr>
      <w:r w:rsidRPr="00B96A56">
        <w:t>A.7.3.50.2</w:t>
      </w:r>
      <w:r w:rsidRPr="00B96A56">
        <w:rPr>
          <w:rFonts w:asciiTheme="minorHAnsi" w:eastAsiaTheme="minorEastAsia" w:hAnsiTheme="minorHAnsi" w:cstheme="minorBidi"/>
          <w:sz w:val="22"/>
          <w:szCs w:val="22"/>
        </w:rPr>
        <w:tab/>
      </w:r>
      <w:r w:rsidRPr="009A6500">
        <w:rPr>
          <w:snapToGrid w:val="0"/>
        </w:rPr>
        <w:t>Test Requirements</w:t>
      </w:r>
      <w:r>
        <w:tab/>
        <w:t>1367</w:t>
      </w:r>
    </w:p>
    <w:p w14:paraId="3DADA83A" w14:textId="77777777" w:rsidR="00B96A56" w:rsidRDefault="00B96A5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4A1B8473" w14:textId="77777777" w:rsidR="00B96A56" w:rsidRDefault="00B96A56">
      <w:pPr>
        <w:pStyle w:val="TOC4"/>
        <w:rPr>
          <w:rFonts w:asciiTheme="minorHAnsi" w:eastAsiaTheme="minorEastAsia" w:hAnsiTheme="minorHAnsi" w:cstheme="minorBidi"/>
          <w:sz w:val="22"/>
          <w:szCs w:val="22"/>
        </w:rPr>
      </w:pPr>
      <w:r w:rsidRPr="00B96A56">
        <w:t>A.7.3.51.1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1367</w:t>
      </w:r>
    </w:p>
    <w:p w14:paraId="1CB4FF47" w14:textId="77777777" w:rsidR="00B96A56" w:rsidRDefault="00B96A56">
      <w:pPr>
        <w:pStyle w:val="TOC4"/>
        <w:rPr>
          <w:rFonts w:asciiTheme="minorHAnsi" w:eastAsiaTheme="minorEastAsia" w:hAnsiTheme="minorHAnsi" w:cstheme="minorBidi"/>
          <w:sz w:val="22"/>
          <w:szCs w:val="22"/>
        </w:rPr>
      </w:pPr>
      <w:r w:rsidRPr="00B96A56">
        <w:t>A.7.3.51.2</w:t>
      </w:r>
      <w:r w:rsidRPr="00B96A56">
        <w:rPr>
          <w:rFonts w:asciiTheme="minorHAnsi" w:eastAsiaTheme="minorEastAsia" w:hAnsiTheme="minorHAnsi" w:cstheme="minorBidi"/>
          <w:sz w:val="22"/>
          <w:szCs w:val="22"/>
        </w:rPr>
        <w:tab/>
      </w:r>
      <w:r w:rsidRPr="009A6500">
        <w:rPr>
          <w:snapToGrid w:val="0"/>
        </w:rPr>
        <w:t>Test Requirements</w:t>
      </w:r>
      <w:r>
        <w:tab/>
        <w:t>1370</w:t>
      </w:r>
    </w:p>
    <w:p w14:paraId="66B215EA" w14:textId="77777777" w:rsidR="00B96A56" w:rsidRDefault="00B96A56">
      <w:pPr>
        <w:pStyle w:val="TOC3"/>
        <w:rPr>
          <w:rFonts w:asciiTheme="minorHAnsi" w:eastAsiaTheme="minorEastAsia" w:hAnsiTheme="minorHAnsi" w:cstheme="minorBidi"/>
          <w:sz w:val="22"/>
          <w:szCs w:val="22"/>
        </w:rPr>
      </w:pPr>
      <w:r w:rsidRPr="00B96A56">
        <w:t>A.7.3.52</w:t>
      </w:r>
      <w:r w:rsidRPr="00B96A56">
        <w:rPr>
          <w:rFonts w:asciiTheme="minorHAnsi" w:hAnsiTheme="minorHAnsi" w:cstheme="minorBidi"/>
          <w:sz w:val="22"/>
          <w:szCs w:val="22"/>
        </w:rPr>
        <w:tab/>
      </w:r>
      <w:r w:rsidRPr="009A6500">
        <w:rPr>
          <w:rFonts w:eastAsia="MS Mincho"/>
          <w:lang w:eastAsia="zh-CN"/>
        </w:rPr>
        <w:t>E-UTRAN HD-FDD Radio Link Monitoring Test for Out-of-sync for Cat-M1 UE in CEMode A</w:t>
      </w:r>
      <w:r>
        <w:tab/>
        <w:t>1370</w:t>
      </w:r>
    </w:p>
    <w:p w14:paraId="58FFAB04" w14:textId="77777777" w:rsidR="00B96A56" w:rsidRDefault="00B96A56">
      <w:pPr>
        <w:pStyle w:val="TOC4"/>
        <w:rPr>
          <w:rFonts w:asciiTheme="minorHAnsi" w:eastAsiaTheme="minorEastAsia" w:hAnsiTheme="minorHAnsi" w:cstheme="minorBidi"/>
          <w:sz w:val="22"/>
          <w:szCs w:val="22"/>
        </w:rPr>
      </w:pPr>
      <w:r w:rsidRPr="00B96A56">
        <w:t>A.7.3.52.1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1370</w:t>
      </w:r>
    </w:p>
    <w:p w14:paraId="63509FB4" w14:textId="77777777" w:rsidR="00B96A56" w:rsidRDefault="00B96A56">
      <w:pPr>
        <w:pStyle w:val="TOC4"/>
        <w:rPr>
          <w:rFonts w:asciiTheme="minorHAnsi" w:eastAsiaTheme="minorEastAsia" w:hAnsiTheme="minorHAnsi" w:cstheme="minorBidi"/>
          <w:sz w:val="22"/>
          <w:szCs w:val="22"/>
        </w:rPr>
      </w:pPr>
      <w:r w:rsidRPr="00B96A56">
        <w:t>A.7.3.52.2</w:t>
      </w:r>
      <w:r w:rsidRPr="00B96A56">
        <w:rPr>
          <w:rFonts w:asciiTheme="minorHAnsi" w:eastAsiaTheme="minorEastAsia" w:hAnsiTheme="minorHAnsi" w:cstheme="minorBidi"/>
          <w:sz w:val="22"/>
          <w:szCs w:val="22"/>
        </w:rPr>
        <w:tab/>
      </w:r>
      <w:r w:rsidRPr="009A6500">
        <w:rPr>
          <w:snapToGrid w:val="0"/>
        </w:rPr>
        <w:t>Test Requirements</w:t>
      </w:r>
      <w:r>
        <w:tab/>
        <w:t>1373</w:t>
      </w:r>
    </w:p>
    <w:p w14:paraId="270BA1C5" w14:textId="77777777" w:rsidR="00B96A56" w:rsidRDefault="00B96A56">
      <w:pPr>
        <w:pStyle w:val="TOC3"/>
        <w:rPr>
          <w:rFonts w:asciiTheme="minorHAnsi" w:eastAsiaTheme="minorEastAsia" w:hAnsiTheme="minorHAnsi" w:cstheme="minorBidi"/>
          <w:sz w:val="22"/>
          <w:szCs w:val="22"/>
        </w:rPr>
      </w:pPr>
      <w:r w:rsidRPr="00B96A56">
        <w:t>A.7.3.53</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w:t>
      </w:r>
      <w:r w:rsidRPr="009A6500">
        <w:rPr>
          <w:rFonts w:eastAsia="MS Mincho"/>
          <w:lang w:eastAsia="zh-CN"/>
        </w:rPr>
        <w:t>FDD Radio Link Monitoring Test for In-Sync</w:t>
      </w:r>
      <w:r>
        <w:rPr>
          <w:lang w:eastAsia="zh-CN"/>
        </w:rPr>
        <w:t xml:space="preserve"> for Cat-M1 UE in CEMode A</w:t>
      </w:r>
      <w:r>
        <w:tab/>
        <w:t>1373</w:t>
      </w:r>
    </w:p>
    <w:p w14:paraId="0449D331" w14:textId="77777777" w:rsidR="00B96A56" w:rsidRDefault="00B96A56">
      <w:pPr>
        <w:pStyle w:val="TOC4"/>
        <w:rPr>
          <w:rFonts w:asciiTheme="minorHAnsi" w:eastAsiaTheme="minorEastAsia" w:hAnsiTheme="minorHAnsi" w:cstheme="minorBidi"/>
          <w:sz w:val="22"/>
          <w:szCs w:val="22"/>
        </w:rPr>
      </w:pPr>
      <w:r w:rsidRPr="00B96A56">
        <w:t>A.7.3.53.1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1373</w:t>
      </w:r>
    </w:p>
    <w:p w14:paraId="1F37C35D" w14:textId="77777777" w:rsidR="00B96A56" w:rsidRDefault="00B96A56">
      <w:pPr>
        <w:pStyle w:val="TOC4"/>
        <w:rPr>
          <w:rFonts w:asciiTheme="minorHAnsi" w:eastAsiaTheme="minorEastAsia" w:hAnsiTheme="minorHAnsi" w:cstheme="minorBidi"/>
          <w:sz w:val="22"/>
          <w:szCs w:val="22"/>
        </w:rPr>
      </w:pPr>
      <w:r w:rsidRPr="00B96A56">
        <w:t>A.7.3.53.2</w:t>
      </w:r>
      <w:r w:rsidRPr="00B96A56">
        <w:rPr>
          <w:rFonts w:asciiTheme="minorHAnsi" w:eastAsiaTheme="minorEastAsia" w:hAnsiTheme="minorHAnsi" w:cstheme="minorBidi"/>
          <w:sz w:val="22"/>
          <w:szCs w:val="22"/>
        </w:rPr>
        <w:tab/>
      </w:r>
      <w:r w:rsidRPr="009A6500">
        <w:rPr>
          <w:snapToGrid w:val="0"/>
        </w:rPr>
        <w:t>Test Requirements</w:t>
      </w:r>
      <w:r>
        <w:tab/>
        <w:t>1376</w:t>
      </w:r>
    </w:p>
    <w:p w14:paraId="394E81FB" w14:textId="77777777" w:rsidR="00B96A56" w:rsidRDefault="00B96A5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3DD40B2" w14:textId="77777777" w:rsidR="00B96A56" w:rsidRDefault="00B96A56">
      <w:pPr>
        <w:pStyle w:val="TOC4"/>
        <w:rPr>
          <w:rFonts w:asciiTheme="minorHAnsi" w:eastAsiaTheme="minorEastAsia" w:hAnsiTheme="minorHAnsi" w:cstheme="minorBidi"/>
          <w:sz w:val="22"/>
          <w:szCs w:val="22"/>
        </w:rPr>
      </w:pPr>
      <w:r w:rsidRPr="00B96A56">
        <w:t>A.7.3.54.1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1376</w:t>
      </w:r>
    </w:p>
    <w:p w14:paraId="2A079D38" w14:textId="77777777" w:rsidR="00B96A56" w:rsidRDefault="00B96A56">
      <w:pPr>
        <w:pStyle w:val="TOC4"/>
        <w:rPr>
          <w:rFonts w:asciiTheme="minorHAnsi" w:eastAsiaTheme="minorEastAsia" w:hAnsiTheme="minorHAnsi" w:cstheme="minorBidi"/>
          <w:sz w:val="22"/>
          <w:szCs w:val="22"/>
        </w:rPr>
      </w:pPr>
      <w:r w:rsidRPr="00B96A56">
        <w:t>A.7.3.54.2</w:t>
      </w:r>
      <w:r w:rsidRPr="00B96A56">
        <w:rPr>
          <w:rFonts w:asciiTheme="minorHAnsi" w:eastAsiaTheme="minorEastAsia" w:hAnsiTheme="minorHAnsi" w:cstheme="minorBidi"/>
          <w:sz w:val="22"/>
          <w:szCs w:val="22"/>
        </w:rPr>
        <w:tab/>
      </w:r>
      <w:r w:rsidRPr="009A6500">
        <w:rPr>
          <w:snapToGrid w:val="0"/>
        </w:rPr>
        <w:t>Test Requirements</w:t>
      </w:r>
      <w:r>
        <w:tab/>
        <w:t>1379</w:t>
      </w:r>
    </w:p>
    <w:p w14:paraId="01273BCC" w14:textId="77777777" w:rsidR="00B96A56" w:rsidRDefault="00B96A5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592DBB67" w14:textId="77777777" w:rsidR="00B96A56" w:rsidRDefault="00B96A56">
      <w:pPr>
        <w:pStyle w:val="TOC4"/>
        <w:rPr>
          <w:rFonts w:asciiTheme="minorHAnsi" w:eastAsiaTheme="minorEastAsia" w:hAnsiTheme="minorHAnsi" w:cstheme="minorBidi"/>
          <w:sz w:val="22"/>
          <w:szCs w:val="22"/>
        </w:rPr>
      </w:pPr>
      <w:r w:rsidRPr="00B96A56">
        <w:t>A.7.3.55.1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1379</w:t>
      </w:r>
    </w:p>
    <w:p w14:paraId="4A7B4465" w14:textId="77777777" w:rsidR="00B96A56" w:rsidRDefault="00B96A56">
      <w:pPr>
        <w:pStyle w:val="TOC4"/>
        <w:rPr>
          <w:rFonts w:asciiTheme="minorHAnsi" w:eastAsiaTheme="minorEastAsia" w:hAnsiTheme="minorHAnsi" w:cstheme="minorBidi"/>
          <w:sz w:val="22"/>
          <w:szCs w:val="22"/>
        </w:rPr>
      </w:pPr>
      <w:r w:rsidRPr="00B96A56">
        <w:t>A.7.3.55.2</w:t>
      </w:r>
      <w:r w:rsidRPr="00B96A56">
        <w:rPr>
          <w:rFonts w:asciiTheme="minorHAnsi" w:eastAsiaTheme="minorEastAsia" w:hAnsiTheme="minorHAnsi" w:cstheme="minorBidi"/>
          <w:sz w:val="22"/>
          <w:szCs w:val="22"/>
        </w:rPr>
        <w:tab/>
      </w:r>
      <w:r w:rsidRPr="009A6500">
        <w:rPr>
          <w:snapToGrid w:val="0"/>
        </w:rPr>
        <w:t>Test Requirements</w:t>
      </w:r>
      <w:r>
        <w:tab/>
        <w:t>1382</w:t>
      </w:r>
    </w:p>
    <w:p w14:paraId="75FBC429" w14:textId="77777777" w:rsidR="00B96A56" w:rsidRDefault="00B96A56">
      <w:pPr>
        <w:pStyle w:val="TOC3"/>
        <w:rPr>
          <w:rFonts w:asciiTheme="minorHAnsi" w:eastAsiaTheme="minorEastAsia" w:hAnsiTheme="minorHAnsi" w:cstheme="minorBidi"/>
          <w:sz w:val="22"/>
          <w:szCs w:val="22"/>
        </w:rPr>
      </w:pPr>
      <w:r w:rsidRPr="00B96A56">
        <w:t>A.7.3.56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Cat-M1 UE in CEMode A</w:t>
      </w:r>
      <w:r>
        <w:tab/>
        <w:t>1382</w:t>
      </w:r>
    </w:p>
    <w:p w14:paraId="56A14132" w14:textId="77777777" w:rsidR="00B96A56" w:rsidRDefault="00B96A56">
      <w:pPr>
        <w:pStyle w:val="TOC4"/>
        <w:rPr>
          <w:rFonts w:asciiTheme="minorHAnsi" w:eastAsiaTheme="minorEastAsia" w:hAnsiTheme="minorHAnsi" w:cstheme="minorBidi"/>
          <w:sz w:val="22"/>
          <w:szCs w:val="22"/>
        </w:rPr>
      </w:pPr>
      <w:r w:rsidRPr="00B96A56">
        <w:t>A.7.3.56.1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1382</w:t>
      </w:r>
    </w:p>
    <w:p w14:paraId="034EEF03" w14:textId="77777777" w:rsidR="00B96A56" w:rsidRDefault="00B96A56">
      <w:pPr>
        <w:pStyle w:val="TOC4"/>
        <w:rPr>
          <w:rFonts w:asciiTheme="minorHAnsi" w:eastAsiaTheme="minorEastAsia" w:hAnsiTheme="minorHAnsi" w:cstheme="minorBidi"/>
          <w:sz w:val="22"/>
          <w:szCs w:val="22"/>
        </w:rPr>
      </w:pPr>
      <w:r w:rsidRPr="00B96A56">
        <w:t>A.7.3.56.2</w:t>
      </w:r>
      <w:r w:rsidRPr="00B96A56">
        <w:rPr>
          <w:rFonts w:asciiTheme="minorHAnsi" w:eastAsiaTheme="minorEastAsia" w:hAnsiTheme="minorHAnsi" w:cstheme="minorBidi"/>
          <w:sz w:val="22"/>
          <w:szCs w:val="22"/>
        </w:rPr>
        <w:tab/>
      </w:r>
      <w:r w:rsidRPr="009A6500">
        <w:rPr>
          <w:snapToGrid w:val="0"/>
        </w:rPr>
        <w:t>Test Requirements</w:t>
      </w:r>
      <w:r>
        <w:tab/>
        <w:t>1385</w:t>
      </w:r>
    </w:p>
    <w:p w14:paraId="06340363" w14:textId="77777777" w:rsidR="00B96A56" w:rsidRDefault="00B96A56">
      <w:pPr>
        <w:pStyle w:val="TOC3"/>
        <w:rPr>
          <w:rFonts w:asciiTheme="minorHAnsi" w:eastAsiaTheme="minorEastAsia" w:hAnsiTheme="minorHAnsi" w:cstheme="minorBidi"/>
          <w:sz w:val="22"/>
          <w:szCs w:val="22"/>
        </w:rPr>
      </w:pPr>
      <w:r w:rsidRPr="00B96A56">
        <w:t>A.7.3.57</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DD Radio Link Monitoring Test for In-Sync</w:t>
      </w:r>
      <w:r>
        <w:rPr>
          <w:lang w:eastAsia="zh-CN"/>
        </w:rPr>
        <w:t xml:space="preserve"> for Cat-M1 UE in CEMode A</w:t>
      </w:r>
      <w:r>
        <w:tab/>
        <w:t>1385</w:t>
      </w:r>
    </w:p>
    <w:p w14:paraId="14729069" w14:textId="77777777" w:rsidR="00B96A56" w:rsidRDefault="00B96A56">
      <w:pPr>
        <w:pStyle w:val="TOC4"/>
        <w:rPr>
          <w:rFonts w:asciiTheme="minorHAnsi" w:eastAsiaTheme="minorEastAsia" w:hAnsiTheme="minorHAnsi" w:cstheme="minorBidi"/>
          <w:sz w:val="22"/>
          <w:szCs w:val="22"/>
        </w:rPr>
      </w:pPr>
      <w:r w:rsidRPr="00B96A56">
        <w:t>A.7.3.57.1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1385</w:t>
      </w:r>
    </w:p>
    <w:p w14:paraId="0A1AD365" w14:textId="77777777" w:rsidR="00B96A56" w:rsidRDefault="00B96A56">
      <w:pPr>
        <w:pStyle w:val="TOC4"/>
        <w:rPr>
          <w:rFonts w:asciiTheme="minorHAnsi" w:eastAsiaTheme="minorEastAsia" w:hAnsiTheme="minorHAnsi" w:cstheme="minorBidi"/>
          <w:sz w:val="22"/>
          <w:szCs w:val="22"/>
        </w:rPr>
      </w:pPr>
      <w:r w:rsidRPr="00B96A56">
        <w:t>A.7.3.57.2</w:t>
      </w:r>
      <w:r w:rsidRPr="00B96A56">
        <w:rPr>
          <w:rFonts w:asciiTheme="minorHAnsi" w:eastAsiaTheme="minorEastAsia" w:hAnsiTheme="minorHAnsi" w:cstheme="minorBidi"/>
          <w:sz w:val="22"/>
          <w:szCs w:val="22"/>
        </w:rPr>
        <w:tab/>
      </w:r>
      <w:r w:rsidRPr="009A6500">
        <w:rPr>
          <w:snapToGrid w:val="0"/>
        </w:rPr>
        <w:t>Test Requirements</w:t>
      </w:r>
      <w:r>
        <w:tab/>
        <w:t>1388</w:t>
      </w:r>
    </w:p>
    <w:p w14:paraId="422C8A51" w14:textId="77777777" w:rsidR="00B96A56" w:rsidRDefault="00B96A56">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41C32599" w14:textId="77777777" w:rsidR="00B96A56" w:rsidRDefault="00B96A56">
      <w:pPr>
        <w:pStyle w:val="TOC4"/>
        <w:rPr>
          <w:rFonts w:asciiTheme="minorHAnsi" w:eastAsiaTheme="minorEastAsia" w:hAnsiTheme="minorHAnsi" w:cstheme="minorBidi"/>
          <w:sz w:val="22"/>
          <w:szCs w:val="22"/>
        </w:rPr>
      </w:pPr>
      <w:r w:rsidRPr="00B96A56">
        <w:t>A.7.3.58.1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1388</w:t>
      </w:r>
    </w:p>
    <w:p w14:paraId="76862A68" w14:textId="77777777" w:rsidR="00B96A56" w:rsidRDefault="00B96A56">
      <w:pPr>
        <w:pStyle w:val="TOC4"/>
        <w:rPr>
          <w:rFonts w:asciiTheme="minorHAnsi" w:eastAsiaTheme="minorEastAsia" w:hAnsiTheme="minorHAnsi" w:cstheme="minorBidi"/>
          <w:sz w:val="22"/>
          <w:szCs w:val="22"/>
        </w:rPr>
      </w:pPr>
      <w:r w:rsidRPr="00B96A56">
        <w:t>A.7.3.58.2</w:t>
      </w:r>
      <w:r w:rsidRPr="00B96A56">
        <w:rPr>
          <w:rFonts w:asciiTheme="minorHAnsi" w:eastAsiaTheme="minorEastAsia" w:hAnsiTheme="minorHAnsi" w:cstheme="minorBidi"/>
          <w:sz w:val="22"/>
          <w:szCs w:val="22"/>
        </w:rPr>
        <w:tab/>
      </w:r>
      <w:r w:rsidRPr="009A6500">
        <w:rPr>
          <w:snapToGrid w:val="0"/>
        </w:rPr>
        <w:t>Test Requirements</w:t>
      </w:r>
      <w:r>
        <w:tab/>
        <w:t>1391</w:t>
      </w:r>
    </w:p>
    <w:p w14:paraId="1415D118" w14:textId="77777777" w:rsidR="00B96A56" w:rsidRDefault="00B96A5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24033C32" w14:textId="77777777" w:rsidR="00B96A56" w:rsidRDefault="00B96A56">
      <w:pPr>
        <w:pStyle w:val="TOC4"/>
        <w:rPr>
          <w:rFonts w:asciiTheme="minorHAnsi" w:eastAsiaTheme="minorEastAsia" w:hAnsiTheme="minorHAnsi" w:cstheme="minorBidi"/>
          <w:sz w:val="22"/>
          <w:szCs w:val="22"/>
        </w:rPr>
      </w:pPr>
      <w:r w:rsidRPr="00B96A56">
        <w:t>A.7.3.59.1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1391</w:t>
      </w:r>
    </w:p>
    <w:p w14:paraId="2B28FFAA" w14:textId="77777777" w:rsidR="00B96A56" w:rsidRDefault="00B96A56">
      <w:pPr>
        <w:pStyle w:val="TOC4"/>
        <w:rPr>
          <w:rFonts w:asciiTheme="minorHAnsi" w:eastAsiaTheme="minorEastAsia" w:hAnsiTheme="minorHAnsi" w:cstheme="minorBidi"/>
          <w:sz w:val="22"/>
          <w:szCs w:val="22"/>
        </w:rPr>
      </w:pPr>
      <w:r w:rsidRPr="00B96A56">
        <w:t>A.7.3.59.2</w:t>
      </w:r>
      <w:r w:rsidRPr="00B96A56">
        <w:rPr>
          <w:rFonts w:asciiTheme="minorHAnsi" w:eastAsiaTheme="minorEastAsia" w:hAnsiTheme="minorHAnsi" w:cstheme="minorBidi"/>
          <w:sz w:val="22"/>
          <w:szCs w:val="22"/>
        </w:rPr>
        <w:tab/>
      </w:r>
      <w:r w:rsidRPr="009A6500">
        <w:rPr>
          <w:snapToGrid w:val="0"/>
        </w:rPr>
        <w:t>Test Requirements</w:t>
      </w:r>
      <w:r>
        <w:tab/>
        <w:t>1394</w:t>
      </w:r>
    </w:p>
    <w:p w14:paraId="5EE4EAC2" w14:textId="77777777" w:rsidR="00B96A56" w:rsidRDefault="00B96A5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0F0EF1B1" w14:textId="77777777" w:rsidR="00B96A56" w:rsidRDefault="00B96A56">
      <w:pPr>
        <w:pStyle w:val="TOC4"/>
        <w:rPr>
          <w:rFonts w:asciiTheme="minorHAnsi" w:eastAsiaTheme="minorEastAsia" w:hAnsiTheme="minorHAnsi" w:cstheme="minorBidi"/>
          <w:sz w:val="22"/>
          <w:szCs w:val="22"/>
        </w:rPr>
      </w:pPr>
      <w:r w:rsidRPr="00B96A56">
        <w:t>A.7.3.60.1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1394</w:t>
      </w:r>
    </w:p>
    <w:p w14:paraId="4B5AC547" w14:textId="77777777" w:rsidR="00B96A56" w:rsidRDefault="00B96A56">
      <w:pPr>
        <w:pStyle w:val="TOC4"/>
        <w:rPr>
          <w:rFonts w:asciiTheme="minorHAnsi" w:eastAsiaTheme="minorEastAsia" w:hAnsiTheme="minorHAnsi" w:cstheme="minorBidi"/>
          <w:sz w:val="22"/>
          <w:szCs w:val="22"/>
        </w:rPr>
      </w:pPr>
      <w:r w:rsidRPr="00B96A56">
        <w:t>A.7.3.60.2</w:t>
      </w:r>
      <w:r w:rsidRPr="00B96A56">
        <w:rPr>
          <w:rFonts w:asciiTheme="minorHAnsi" w:eastAsiaTheme="minorEastAsia" w:hAnsiTheme="minorHAnsi" w:cstheme="minorBidi"/>
          <w:sz w:val="22"/>
          <w:szCs w:val="22"/>
        </w:rPr>
        <w:tab/>
      </w:r>
      <w:r w:rsidRPr="009A6500">
        <w:rPr>
          <w:snapToGrid w:val="0"/>
        </w:rPr>
        <w:t>Test Requirements</w:t>
      </w:r>
      <w:r>
        <w:tab/>
        <w:t>1398</w:t>
      </w:r>
    </w:p>
    <w:p w14:paraId="744F148C" w14:textId="77777777" w:rsidR="00B96A56" w:rsidRDefault="00B96A5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8D4444F" w14:textId="77777777" w:rsidR="00B96A56" w:rsidRDefault="00B96A56">
      <w:pPr>
        <w:pStyle w:val="TOC4"/>
        <w:rPr>
          <w:rFonts w:asciiTheme="minorHAnsi" w:eastAsiaTheme="minorEastAsia" w:hAnsiTheme="minorHAnsi" w:cstheme="minorBidi"/>
          <w:sz w:val="22"/>
          <w:szCs w:val="22"/>
        </w:rPr>
      </w:pPr>
      <w:r w:rsidRPr="00B96A56">
        <w:t>A.7.3.61.1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1398</w:t>
      </w:r>
    </w:p>
    <w:p w14:paraId="224D5182" w14:textId="77777777" w:rsidR="00B96A56" w:rsidRDefault="00B96A56">
      <w:pPr>
        <w:pStyle w:val="TOC4"/>
        <w:rPr>
          <w:rFonts w:asciiTheme="minorHAnsi" w:eastAsiaTheme="minorEastAsia" w:hAnsiTheme="minorHAnsi" w:cstheme="minorBidi"/>
          <w:sz w:val="22"/>
          <w:szCs w:val="22"/>
        </w:rPr>
      </w:pPr>
      <w:r w:rsidRPr="00B96A56">
        <w:t>A.7.3.61.2</w:t>
      </w:r>
      <w:r w:rsidRPr="00B96A56">
        <w:rPr>
          <w:rFonts w:asciiTheme="minorHAnsi" w:eastAsiaTheme="minorEastAsia" w:hAnsiTheme="minorHAnsi" w:cstheme="minorBidi"/>
          <w:sz w:val="22"/>
          <w:szCs w:val="22"/>
        </w:rPr>
        <w:tab/>
      </w:r>
      <w:r w:rsidRPr="009A6500">
        <w:rPr>
          <w:snapToGrid w:val="0"/>
        </w:rPr>
        <w:t>Test Requirements</w:t>
      </w:r>
      <w:r>
        <w:tab/>
        <w:t>1402</w:t>
      </w:r>
    </w:p>
    <w:p w14:paraId="0B3CB4A8" w14:textId="77777777" w:rsidR="00B96A56" w:rsidRDefault="00B96A5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32EB4F00" w14:textId="77777777" w:rsidR="00B96A56" w:rsidRDefault="00B96A56">
      <w:pPr>
        <w:pStyle w:val="TOC4"/>
        <w:rPr>
          <w:rFonts w:asciiTheme="minorHAnsi" w:eastAsiaTheme="minorEastAsia" w:hAnsiTheme="minorHAnsi" w:cstheme="minorBidi"/>
          <w:sz w:val="22"/>
          <w:szCs w:val="22"/>
        </w:rPr>
      </w:pPr>
      <w:r w:rsidRPr="00B96A56">
        <w:t>A.7.3.62.1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1402</w:t>
      </w:r>
    </w:p>
    <w:p w14:paraId="08426ECC" w14:textId="77777777" w:rsidR="00B96A56" w:rsidRDefault="00B96A56">
      <w:pPr>
        <w:pStyle w:val="TOC4"/>
        <w:rPr>
          <w:rFonts w:asciiTheme="minorHAnsi" w:eastAsiaTheme="minorEastAsia" w:hAnsiTheme="minorHAnsi" w:cstheme="minorBidi"/>
          <w:sz w:val="22"/>
          <w:szCs w:val="22"/>
        </w:rPr>
      </w:pPr>
      <w:r w:rsidRPr="00B96A56">
        <w:t>A.7.3.62.2</w:t>
      </w:r>
      <w:r w:rsidRPr="00B96A56">
        <w:rPr>
          <w:rFonts w:asciiTheme="minorHAnsi" w:eastAsiaTheme="minorEastAsia" w:hAnsiTheme="minorHAnsi" w:cstheme="minorBidi"/>
          <w:sz w:val="22"/>
          <w:szCs w:val="22"/>
        </w:rPr>
        <w:tab/>
      </w:r>
      <w:r w:rsidRPr="009A6500">
        <w:rPr>
          <w:snapToGrid w:val="0"/>
        </w:rPr>
        <w:t>Test Requirements</w:t>
      </w:r>
      <w:r>
        <w:tab/>
        <w:t>1406</w:t>
      </w:r>
    </w:p>
    <w:p w14:paraId="77A139A2" w14:textId="77777777" w:rsidR="00B96A56" w:rsidRDefault="00B96A5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7F2CFE86" w14:textId="77777777" w:rsidR="00B96A56" w:rsidRDefault="00B96A56">
      <w:pPr>
        <w:pStyle w:val="TOC4"/>
        <w:rPr>
          <w:rFonts w:asciiTheme="minorHAnsi" w:eastAsiaTheme="minorEastAsia" w:hAnsiTheme="minorHAnsi" w:cstheme="minorBidi"/>
          <w:sz w:val="22"/>
          <w:szCs w:val="22"/>
        </w:rPr>
      </w:pPr>
      <w:r w:rsidRPr="00B96A56">
        <w:t>A.7.3.63.1</w:t>
      </w:r>
      <w:r w:rsidRPr="00B96A56">
        <w:rPr>
          <w:rFonts w:asciiTheme="minorHAnsi" w:eastAsiaTheme="minorEastAsia" w:hAnsiTheme="minorHAnsi" w:cstheme="minorBidi"/>
          <w:sz w:val="22"/>
          <w:szCs w:val="22"/>
        </w:rPr>
        <w:tab/>
      </w:r>
      <w:r w:rsidRPr="009A6500">
        <w:rPr>
          <w:snapToGrid w:val="0"/>
          <w:lang w:eastAsia="sv-SE"/>
        </w:rPr>
        <w:t>Test Purpose and Environment</w:t>
      </w:r>
      <w:r>
        <w:tab/>
        <w:t>1406</w:t>
      </w:r>
    </w:p>
    <w:p w14:paraId="7C2D527D" w14:textId="77777777" w:rsidR="00B96A56" w:rsidRDefault="00B96A56">
      <w:pPr>
        <w:pStyle w:val="TOC4"/>
        <w:rPr>
          <w:rFonts w:asciiTheme="minorHAnsi" w:eastAsiaTheme="minorEastAsia" w:hAnsiTheme="minorHAnsi" w:cstheme="minorBidi"/>
          <w:sz w:val="22"/>
          <w:szCs w:val="22"/>
        </w:rPr>
      </w:pPr>
      <w:r w:rsidRPr="00B96A56">
        <w:t>A.7.3.63.2</w:t>
      </w:r>
      <w:r w:rsidRPr="00B96A56">
        <w:rPr>
          <w:rFonts w:asciiTheme="minorHAnsi" w:eastAsiaTheme="minorEastAsia" w:hAnsiTheme="minorHAnsi" w:cstheme="minorBidi"/>
          <w:sz w:val="22"/>
          <w:szCs w:val="22"/>
        </w:rPr>
        <w:tab/>
      </w:r>
      <w:r w:rsidRPr="009A6500">
        <w:rPr>
          <w:snapToGrid w:val="0"/>
          <w:lang w:eastAsia="sv-SE"/>
        </w:rPr>
        <w:t>Test Requirements</w:t>
      </w:r>
      <w:r>
        <w:tab/>
        <w:t>1410</w:t>
      </w:r>
    </w:p>
    <w:p w14:paraId="71C27055" w14:textId="77777777" w:rsidR="00B96A56" w:rsidRDefault="00B96A5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4B5C4E83" w14:textId="77777777" w:rsidR="00B96A56" w:rsidRDefault="00B96A56">
      <w:pPr>
        <w:pStyle w:val="TOC4"/>
        <w:rPr>
          <w:rFonts w:asciiTheme="minorHAnsi" w:eastAsiaTheme="minorEastAsia" w:hAnsiTheme="minorHAnsi" w:cstheme="minorBidi"/>
          <w:sz w:val="22"/>
          <w:szCs w:val="22"/>
        </w:rPr>
      </w:pPr>
      <w:r w:rsidRPr="00B96A56">
        <w:t>A.7.3.64.1</w:t>
      </w:r>
      <w:r w:rsidRPr="00B96A56">
        <w:rPr>
          <w:rFonts w:asciiTheme="minorHAnsi" w:eastAsiaTheme="minorEastAsia" w:hAnsiTheme="minorHAnsi" w:cstheme="minorBidi"/>
          <w:sz w:val="22"/>
          <w:szCs w:val="22"/>
        </w:rPr>
        <w:tab/>
      </w:r>
      <w:r w:rsidRPr="009A6500">
        <w:rPr>
          <w:snapToGrid w:val="0"/>
        </w:rPr>
        <w:t>Test Purpose and Environment</w:t>
      </w:r>
      <w:r>
        <w:tab/>
        <w:t>1410</w:t>
      </w:r>
    </w:p>
    <w:p w14:paraId="2F3CC524" w14:textId="77777777" w:rsidR="00B96A56" w:rsidRDefault="00B96A56">
      <w:pPr>
        <w:pStyle w:val="TOC4"/>
        <w:rPr>
          <w:rFonts w:asciiTheme="minorHAnsi" w:eastAsiaTheme="minorEastAsia" w:hAnsiTheme="minorHAnsi" w:cstheme="minorBidi"/>
          <w:sz w:val="22"/>
          <w:szCs w:val="22"/>
        </w:rPr>
      </w:pPr>
      <w:r w:rsidRPr="00B96A56">
        <w:t>A.7.3.64.2</w:t>
      </w:r>
      <w:r w:rsidRPr="00B96A56">
        <w:rPr>
          <w:rFonts w:asciiTheme="minorHAnsi" w:eastAsiaTheme="minorEastAsia" w:hAnsiTheme="minorHAnsi" w:cstheme="minorBidi"/>
          <w:sz w:val="22"/>
          <w:szCs w:val="22"/>
        </w:rPr>
        <w:tab/>
      </w:r>
      <w:r w:rsidRPr="009A6500">
        <w:rPr>
          <w:snapToGrid w:val="0"/>
        </w:rPr>
        <w:t>Test Requirements</w:t>
      </w:r>
      <w:r>
        <w:tab/>
        <w:t>1413</w:t>
      </w:r>
    </w:p>
    <w:p w14:paraId="4963CFD8" w14:textId="77777777" w:rsidR="00B96A56" w:rsidRDefault="00B96A5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15295C2D" w14:textId="77777777" w:rsidR="00B96A56" w:rsidRDefault="00B96A56">
      <w:pPr>
        <w:pStyle w:val="TOC4"/>
        <w:rPr>
          <w:rFonts w:asciiTheme="minorHAnsi" w:eastAsiaTheme="minorEastAsia" w:hAnsiTheme="minorHAnsi" w:cstheme="minorBidi"/>
          <w:sz w:val="22"/>
          <w:szCs w:val="22"/>
        </w:rPr>
      </w:pPr>
      <w:r w:rsidRPr="00B96A56">
        <w:t>A.7.3.65.1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1414</w:t>
      </w:r>
    </w:p>
    <w:p w14:paraId="6EC1E17E" w14:textId="77777777" w:rsidR="00B96A56" w:rsidRDefault="00B96A56">
      <w:pPr>
        <w:pStyle w:val="TOC4"/>
        <w:rPr>
          <w:rFonts w:asciiTheme="minorHAnsi" w:eastAsiaTheme="minorEastAsia" w:hAnsiTheme="minorHAnsi" w:cstheme="minorBidi"/>
          <w:sz w:val="22"/>
          <w:szCs w:val="22"/>
        </w:rPr>
      </w:pPr>
      <w:r w:rsidRPr="00B96A56">
        <w:t>A.7.3.65.2</w:t>
      </w:r>
      <w:r w:rsidRPr="00B96A56">
        <w:rPr>
          <w:rFonts w:asciiTheme="minorHAnsi" w:eastAsiaTheme="minorEastAsia" w:hAnsiTheme="minorHAnsi" w:cstheme="minorBidi"/>
          <w:sz w:val="22"/>
          <w:szCs w:val="22"/>
        </w:rPr>
        <w:tab/>
      </w:r>
      <w:r w:rsidRPr="009A6500">
        <w:rPr>
          <w:snapToGrid w:val="0"/>
        </w:rPr>
        <w:t>Test Requirements</w:t>
      </w:r>
      <w:r>
        <w:tab/>
        <w:t>1417</w:t>
      </w:r>
    </w:p>
    <w:p w14:paraId="1EF492FD" w14:textId="77777777" w:rsidR="00B96A56" w:rsidRDefault="00B96A56">
      <w:pPr>
        <w:pStyle w:val="TOC3"/>
        <w:rPr>
          <w:rFonts w:asciiTheme="minorHAnsi" w:eastAsiaTheme="minorEastAsia" w:hAnsiTheme="minorHAnsi" w:cstheme="minorBidi"/>
          <w:sz w:val="22"/>
          <w:szCs w:val="22"/>
        </w:rPr>
      </w:pPr>
      <w:r w:rsidRPr="00B96A56">
        <w:t>A.7.3.66</w:t>
      </w:r>
      <w:r w:rsidRPr="00B96A56">
        <w:rPr>
          <w:rFonts w:asciiTheme="minorHAnsi" w:hAnsiTheme="minorHAnsi" w:cstheme="minorBidi"/>
          <w:sz w:val="22"/>
          <w:szCs w:val="22"/>
        </w:rPr>
        <w:tab/>
      </w:r>
      <w:r>
        <w:rPr>
          <w:lang w:eastAsia="zh-CN"/>
        </w:rPr>
        <w:t>HD-FDD</w:t>
      </w:r>
      <w:r w:rsidRPr="009A6500">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7B7C343" w14:textId="77777777" w:rsidR="00B96A56" w:rsidRDefault="00B96A56">
      <w:pPr>
        <w:pStyle w:val="TOC4"/>
        <w:rPr>
          <w:rFonts w:asciiTheme="minorHAnsi" w:eastAsiaTheme="minorEastAsia" w:hAnsiTheme="minorHAnsi" w:cstheme="minorBidi"/>
          <w:sz w:val="22"/>
          <w:szCs w:val="22"/>
        </w:rPr>
      </w:pPr>
      <w:r w:rsidRPr="00B96A56">
        <w:t>A.7.3.66.1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1418</w:t>
      </w:r>
    </w:p>
    <w:p w14:paraId="4FCAA287" w14:textId="77777777" w:rsidR="00B96A56" w:rsidRDefault="00B96A56">
      <w:pPr>
        <w:pStyle w:val="TOC4"/>
        <w:rPr>
          <w:rFonts w:asciiTheme="minorHAnsi" w:eastAsiaTheme="minorEastAsia" w:hAnsiTheme="minorHAnsi" w:cstheme="minorBidi"/>
          <w:sz w:val="22"/>
          <w:szCs w:val="22"/>
        </w:rPr>
      </w:pPr>
      <w:r w:rsidRPr="00B96A56">
        <w:t>A.7.3.66.2</w:t>
      </w:r>
      <w:r w:rsidRPr="00B96A56">
        <w:rPr>
          <w:rFonts w:asciiTheme="minorHAnsi" w:eastAsiaTheme="minorEastAsia" w:hAnsiTheme="minorHAnsi" w:cstheme="minorBidi"/>
          <w:sz w:val="22"/>
          <w:szCs w:val="22"/>
        </w:rPr>
        <w:tab/>
      </w:r>
      <w:r w:rsidRPr="009A6500">
        <w:rPr>
          <w:snapToGrid w:val="0"/>
        </w:rPr>
        <w:t>Test Requirements</w:t>
      </w:r>
      <w:r>
        <w:tab/>
        <w:t>1420</w:t>
      </w:r>
    </w:p>
    <w:p w14:paraId="2BC9EFEF" w14:textId="77777777" w:rsidR="00B96A56" w:rsidRDefault="00B96A56">
      <w:pPr>
        <w:pStyle w:val="TOC3"/>
        <w:rPr>
          <w:rFonts w:asciiTheme="minorHAnsi" w:eastAsiaTheme="minorEastAsia" w:hAnsiTheme="minorHAnsi" w:cstheme="minorBidi"/>
          <w:sz w:val="22"/>
          <w:szCs w:val="22"/>
        </w:rPr>
      </w:pPr>
      <w:r w:rsidRPr="00B96A56">
        <w:t>A.7.3.67</w:t>
      </w:r>
      <w:r w:rsidRPr="00B96A56">
        <w:rPr>
          <w:rFonts w:asciiTheme="minorHAnsi" w:hAnsiTheme="minorHAnsi" w:cstheme="minorBidi"/>
          <w:sz w:val="22"/>
          <w:szCs w:val="22"/>
        </w:rPr>
        <w:tab/>
      </w:r>
      <w:r>
        <w:rPr>
          <w:lang w:eastAsia="zh-CN"/>
        </w:rPr>
        <w:t>HD-FDD</w:t>
      </w:r>
      <w:r w:rsidRPr="009A6500">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7D0663F6" w14:textId="77777777" w:rsidR="00B96A56" w:rsidRDefault="00B96A56">
      <w:pPr>
        <w:pStyle w:val="TOC4"/>
        <w:rPr>
          <w:rFonts w:asciiTheme="minorHAnsi" w:eastAsiaTheme="minorEastAsia" w:hAnsiTheme="minorHAnsi" w:cstheme="minorBidi"/>
          <w:sz w:val="22"/>
          <w:szCs w:val="22"/>
        </w:rPr>
      </w:pPr>
      <w:r w:rsidRPr="00B96A56">
        <w:t>A.7.3.67.1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1421</w:t>
      </w:r>
    </w:p>
    <w:p w14:paraId="7935C0C9" w14:textId="77777777" w:rsidR="00B96A56" w:rsidRDefault="00B96A56">
      <w:pPr>
        <w:pStyle w:val="TOC4"/>
        <w:rPr>
          <w:rFonts w:asciiTheme="minorHAnsi" w:eastAsiaTheme="minorEastAsia" w:hAnsiTheme="minorHAnsi" w:cstheme="minorBidi"/>
          <w:sz w:val="22"/>
          <w:szCs w:val="22"/>
        </w:rPr>
      </w:pPr>
      <w:r w:rsidRPr="00B96A56">
        <w:t>A.7.3.67.2</w:t>
      </w:r>
      <w:r w:rsidRPr="00B96A56">
        <w:rPr>
          <w:rFonts w:asciiTheme="minorHAnsi" w:eastAsiaTheme="minorEastAsia" w:hAnsiTheme="minorHAnsi" w:cstheme="minorBidi"/>
          <w:sz w:val="22"/>
          <w:szCs w:val="22"/>
        </w:rPr>
        <w:tab/>
      </w:r>
      <w:r w:rsidRPr="009A6500">
        <w:rPr>
          <w:snapToGrid w:val="0"/>
        </w:rPr>
        <w:t>Test Requirements</w:t>
      </w:r>
      <w:r>
        <w:tab/>
        <w:t>1424</w:t>
      </w:r>
    </w:p>
    <w:p w14:paraId="1E31D8EE" w14:textId="77777777" w:rsidR="00B96A56" w:rsidRDefault="00B96A56">
      <w:pPr>
        <w:pStyle w:val="TOC3"/>
        <w:rPr>
          <w:rFonts w:asciiTheme="minorHAnsi" w:eastAsiaTheme="minorEastAsia" w:hAnsiTheme="minorHAnsi" w:cstheme="minorBidi"/>
          <w:sz w:val="22"/>
          <w:szCs w:val="22"/>
        </w:rPr>
      </w:pPr>
      <w:r w:rsidRPr="00B96A56">
        <w:t>A.7.3.68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Early Out-of-sync reporting Test </w:t>
      </w:r>
      <w:r>
        <w:rPr>
          <w:lang w:eastAsia="zh-CN"/>
        </w:rPr>
        <w:t>for Cat-M1 UE in CEMode A</w:t>
      </w:r>
      <w:r>
        <w:tab/>
        <w:t>1425</w:t>
      </w:r>
    </w:p>
    <w:p w14:paraId="795BEA50" w14:textId="77777777" w:rsidR="00B96A56" w:rsidRDefault="00B96A56">
      <w:pPr>
        <w:pStyle w:val="TOC4"/>
        <w:rPr>
          <w:rFonts w:asciiTheme="minorHAnsi" w:eastAsiaTheme="minorEastAsia" w:hAnsiTheme="minorHAnsi" w:cstheme="minorBidi"/>
          <w:sz w:val="22"/>
          <w:szCs w:val="22"/>
        </w:rPr>
      </w:pPr>
      <w:r w:rsidRPr="00B96A56">
        <w:t>A.7.3.68.1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1425</w:t>
      </w:r>
    </w:p>
    <w:p w14:paraId="563906AF" w14:textId="77777777" w:rsidR="00B96A56" w:rsidRDefault="00B96A56">
      <w:pPr>
        <w:pStyle w:val="TOC4"/>
        <w:rPr>
          <w:rFonts w:asciiTheme="minorHAnsi" w:eastAsiaTheme="minorEastAsia" w:hAnsiTheme="minorHAnsi" w:cstheme="minorBidi"/>
          <w:sz w:val="22"/>
          <w:szCs w:val="22"/>
        </w:rPr>
      </w:pPr>
      <w:r w:rsidRPr="00B96A56">
        <w:t>A.7.3.68.2</w:t>
      </w:r>
      <w:r w:rsidRPr="00B96A56">
        <w:rPr>
          <w:rFonts w:asciiTheme="minorHAnsi" w:eastAsiaTheme="minorEastAsia" w:hAnsiTheme="minorHAnsi" w:cstheme="minorBidi"/>
          <w:sz w:val="22"/>
          <w:szCs w:val="22"/>
        </w:rPr>
        <w:tab/>
      </w:r>
      <w:r w:rsidRPr="009A6500">
        <w:rPr>
          <w:snapToGrid w:val="0"/>
        </w:rPr>
        <w:t>Test Requirements</w:t>
      </w:r>
      <w:r>
        <w:tab/>
        <w:t>1427</w:t>
      </w:r>
    </w:p>
    <w:p w14:paraId="64C238B8" w14:textId="77777777" w:rsidR="00B96A56" w:rsidRDefault="00B96A56">
      <w:pPr>
        <w:pStyle w:val="TOC3"/>
        <w:rPr>
          <w:rFonts w:asciiTheme="minorHAnsi" w:eastAsiaTheme="minorEastAsia" w:hAnsiTheme="minorHAnsi" w:cstheme="minorBidi"/>
          <w:sz w:val="22"/>
          <w:szCs w:val="22"/>
        </w:rPr>
      </w:pPr>
      <w:r w:rsidRPr="00B96A56">
        <w:t>A.7.3.69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w:t>
      </w:r>
      <w:r w:rsidRPr="009A6500">
        <w:rPr>
          <w:rFonts w:eastAsia="MS Mincho"/>
          <w:lang w:eastAsia="zh-CN"/>
        </w:rPr>
        <w:t xml:space="preserve">FDD Early Out-of-sync reporting Test </w:t>
      </w:r>
      <w:r>
        <w:rPr>
          <w:lang w:eastAsia="zh-CN"/>
        </w:rPr>
        <w:t>for Cat-M1 UE in CEMode A</w:t>
      </w:r>
      <w:r>
        <w:tab/>
        <w:t>1427</w:t>
      </w:r>
    </w:p>
    <w:p w14:paraId="0A06E02F" w14:textId="77777777" w:rsidR="00B96A56" w:rsidRDefault="00B96A56">
      <w:pPr>
        <w:pStyle w:val="TOC4"/>
        <w:rPr>
          <w:rFonts w:asciiTheme="minorHAnsi" w:eastAsiaTheme="minorEastAsia" w:hAnsiTheme="minorHAnsi" w:cstheme="minorBidi"/>
          <w:sz w:val="22"/>
          <w:szCs w:val="22"/>
        </w:rPr>
      </w:pPr>
      <w:r w:rsidRPr="00B96A56">
        <w:t>A.7.3.69.1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1427</w:t>
      </w:r>
    </w:p>
    <w:p w14:paraId="44D32FC9" w14:textId="77777777" w:rsidR="00B96A56" w:rsidRDefault="00B96A56">
      <w:pPr>
        <w:pStyle w:val="TOC4"/>
        <w:rPr>
          <w:rFonts w:asciiTheme="minorHAnsi" w:eastAsiaTheme="minorEastAsia" w:hAnsiTheme="minorHAnsi" w:cstheme="minorBidi"/>
          <w:sz w:val="22"/>
          <w:szCs w:val="22"/>
        </w:rPr>
      </w:pPr>
      <w:r w:rsidRPr="00B96A56">
        <w:t>A.7.3.69.2</w:t>
      </w:r>
      <w:r w:rsidRPr="00B96A56">
        <w:rPr>
          <w:rFonts w:asciiTheme="minorHAnsi" w:eastAsiaTheme="minorEastAsia" w:hAnsiTheme="minorHAnsi" w:cstheme="minorBidi"/>
          <w:sz w:val="22"/>
          <w:szCs w:val="22"/>
        </w:rPr>
        <w:tab/>
      </w:r>
      <w:r w:rsidRPr="009A6500">
        <w:rPr>
          <w:snapToGrid w:val="0"/>
        </w:rPr>
        <w:t>Test Requirements</w:t>
      </w:r>
      <w:r>
        <w:tab/>
        <w:t>1429</w:t>
      </w:r>
    </w:p>
    <w:p w14:paraId="74DCFB26" w14:textId="77777777" w:rsidR="00B96A56" w:rsidRDefault="00B96A56">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9A6500">
        <w:rPr>
          <w:rFonts w:eastAsia="MS Mincho"/>
          <w:lang w:eastAsia="zh-CN"/>
        </w:rPr>
        <w:t>A.7.3.70</w:t>
      </w:r>
      <w:r>
        <w:rPr>
          <w:rFonts w:asciiTheme="minorHAnsi" w:eastAsiaTheme="minorEastAsia"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Early Out-of-sync reporting Test </w:t>
      </w:r>
      <w:r>
        <w:rPr>
          <w:lang w:eastAsia="zh-CN"/>
        </w:rPr>
        <w:t>for Cat-M1 UE in CEMode A</w:t>
      </w:r>
      <w:r>
        <w:tab/>
        <w:t>1429</w:t>
      </w:r>
    </w:p>
    <w:p w14:paraId="5C9BC56F" w14:textId="77777777" w:rsidR="00B96A56" w:rsidRDefault="00B96A56">
      <w:pPr>
        <w:pStyle w:val="TOC4"/>
        <w:rPr>
          <w:rFonts w:asciiTheme="minorHAnsi" w:eastAsiaTheme="minorEastAsia" w:hAnsiTheme="minorHAnsi" w:cstheme="minorBidi"/>
          <w:sz w:val="22"/>
          <w:szCs w:val="22"/>
        </w:rPr>
      </w:pPr>
      <w:r w:rsidRPr="00B96A56">
        <w:t>A.7.3.70.1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1429</w:t>
      </w:r>
    </w:p>
    <w:p w14:paraId="5EF20B10" w14:textId="77777777" w:rsidR="00B96A56" w:rsidRDefault="00B96A56">
      <w:pPr>
        <w:pStyle w:val="TOC4"/>
        <w:rPr>
          <w:rFonts w:asciiTheme="minorHAnsi" w:eastAsiaTheme="minorEastAsia" w:hAnsiTheme="minorHAnsi" w:cstheme="minorBidi"/>
          <w:sz w:val="22"/>
          <w:szCs w:val="22"/>
        </w:rPr>
      </w:pPr>
      <w:r w:rsidRPr="00B96A56">
        <w:t>A.7.3.70.2</w:t>
      </w:r>
      <w:r w:rsidRPr="00B96A56">
        <w:rPr>
          <w:rFonts w:asciiTheme="minorHAnsi" w:eastAsiaTheme="minorEastAsia" w:hAnsiTheme="minorHAnsi" w:cstheme="minorBidi"/>
          <w:sz w:val="22"/>
          <w:szCs w:val="22"/>
        </w:rPr>
        <w:tab/>
      </w:r>
      <w:r w:rsidRPr="009A6500">
        <w:rPr>
          <w:snapToGrid w:val="0"/>
        </w:rPr>
        <w:t>Test Requirements</w:t>
      </w:r>
      <w:r>
        <w:tab/>
        <w:t>1431</w:t>
      </w:r>
    </w:p>
    <w:p w14:paraId="069F598E" w14:textId="77777777" w:rsidR="00B96A56" w:rsidRDefault="00B96A56">
      <w:pPr>
        <w:pStyle w:val="TOC3"/>
        <w:rPr>
          <w:rFonts w:asciiTheme="minorHAnsi" w:eastAsiaTheme="minorEastAsia" w:hAnsiTheme="minorHAnsi" w:cstheme="minorBidi"/>
          <w:sz w:val="22"/>
          <w:szCs w:val="22"/>
        </w:rPr>
      </w:pPr>
      <w:r w:rsidRPr="00B96A56">
        <w:t>A.7.3.71</w:t>
      </w:r>
      <w:r w:rsidRPr="00B96A56">
        <w:rPr>
          <w:rFonts w:asciiTheme="minorHAnsi" w:hAnsiTheme="minorHAnsi" w:cstheme="minorBidi"/>
          <w:sz w:val="22"/>
          <w:szCs w:val="22"/>
        </w:rPr>
        <w:tab/>
      </w:r>
      <w:r w:rsidRPr="009A6500">
        <w:rPr>
          <w:rFonts w:eastAsia="MS Mincho"/>
          <w:lang w:eastAsia="zh-CN"/>
        </w:rPr>
        <w:t>E-UTRAN FD-FDD Early In-Sync reporting Test for Cat-M1 UE in CEModeA</w:t>
      </w:r>
      <w:r>
        <w:tab/>
        <w:t>1431</w:t>
      </w:r>
    </w:p>
    <w:p w14:paraId="2A3B4FEA" w14:textId="77777777" w:rsidR="00B96A56" w:rsidRDefault="00B96A56">
      <w:pPr>
        <w:pStyle w:val="TOC4"/>
        <w:rPr>
          <w:rFonts w:asciiTheme="minorHAnsi" w:eastAsiaTheme="minorEastAsia" w:hAnsiTheme="minorHAnsi" w:cstheme="minorBidi"/>
          <w:sz w:val="22"/>
          <w:szCs w:val="22"/>
        </w:rPr>
      </w:pPr>
      <w:r w:rsidRPr="00B96A56">
        <w:t>A.7.3.71.1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1431</w:t>
      </w:r>
    </w:p>
    <w:p w14:paraId="407587BE" w14:textId="77777777" w:rsidR="00B96A56" w:rsidRDefault="00B96A56">
      <w:pPr>
        <w:pStyle w:val="TOC4"/>
        <w:rPr>
          <w:rFonts w:asciiTheme="minorHAnsi" w:eastAsiaTheme="minorEastAsia" w:hAnsiTheme="minorHAnsi" w:cstheme="minorBidi"/>
          <w:sz w:val="22"/>
          <w:szCs w:val="22"/>
        </w:rPr>
      </w:pPr>
      <w:r w:rsidRPr="00B96A56">
        <w:t>A.7.3.71.2</w:t>
      </w:r>
      <w:r w:rsidRPr="00B96A56">
        <w:rPr>
          <w:rFonts w:asciiTheme="minorHAnsi" w:eastAsiaTheme="minorEastAsia" w:hAnsiTheme="minorHAnsi" w:cstheme="minorBidi"/>
          <w:sz w:val="22"/>
          <w:szCs w:val="22"/>
        </w:rPr>
        <w:tab/>
      </w:r>
      <w:r w:rsidRPr="009A6500">
        <w:rPr>
          <w:snapToGrid w:val="0"/>
        </w:rPr>
        <w:t>Test Requirements</w:t>
      </w:r>
      <w:r>
        <w:tab/>
        <w:t>1434</w:t>
      </w:r>
    </w:p>
    <w:p w14:paraId="77E565A7" w14:textId="77777777" w:rsidR="00B96A56" w:rsidRDefault="00B96A56">
      <w:pPr>
        <w:pStyle w:val="TOC3"/>
        <w:rPr>
          <w:rFonts w:asciiTheme="minorHAnsi" w:eastAsiaTheme="minorEastAsia" w:hAnsiTheme="minorHAnsi" w:cstheme="minorBidi"/>
          <w:sz w:val="22"/>
          <w:szCs w:val="22"/>
        </w:rPr>
      </w:pPr>
      <w:r w:rsidRPr="00B96A56">
        <w:t>A.7.3.72</w:t>
      </w:r>
      <w:r w:rsidRPr="00B96A56">
        <w:rPr>
          <w:rFonts w:asciiTheme="minorHAnsi" w:hAnsiTheme="minorHAnsi" w:cstheme="minorBidi"/>
          <w:sz w:val="22"/>
          <w:szCs w:val="22"/>
        </w:rPr>
        <w:tab/>
      </w:r>
      <w:r w:rsidRPr="009A6500">
        <w:rPr>
          <w:rFonts w:eastAsia="MS Mincho"/>
          <w:lang w:eastAsia="zh-CN"/>
        </w:rPr>
        <w:t>E-UTRAN HD-FDD Early In-Sync reporting Test for Cat-M1 UE in CEModeA</w:t>
      </w:r>
      <w:r>
        <w:tab/>
        <w:t>1434</w:t>
      </w:r>
    </w:p>
    <w:p w14:paraId="3679AB82" w14:textId="77777777" w:rsidR="00B96A56" w:rsidRDefault="00B96A56">
      <w:pPr>
        <w:pStyle w:val="TOC4"/>
        <w:rPr>
          <w:rFonts w:asciiTheme="minorHAnsi" w:eastAsiaTheme="minorEastAsia" w:hAnsiTheme="minorHAnsi" w:cstheme="minorBidi"/>
          <w:sz w:val="22"/>
          <w:szCs w:val="22"/>
        </w:rPr>
      </w:pPr>
      <w:r w:rsidRPr="00B96A56">
        <w:t>A.7.3.72.1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1434</w:t>
      </w:r>
    </w:p>
    <w:p w14:paraId="74B56D2B" w14:textId="77777777" w:rsidR="00B96A56" w:rsidRDefault="00B96A56">
      <w:pPr>
        <w:pStyle w:val="TOC4"/>
        <w:rPr>
          <w:rFonts w:asciiTheme="minorHAnsi" w:eastAsiaTheme="minorEastAsia" w:hAnsiTheme="minorHAnsi" w:cstheme="minorBidi"/>
          <w:sz w:val="22"/>
          <w:szCs w:val="22"/>
        </w:rPr>
      </w:pPr>
      <w:r w:rsidRPr="00B96A56">
        <w:t>A.7.3.72.2</w:t>
      </w:r>
      <w:r w:rsidRPr="00B96A56">
        <w:rPr>
          <w:rFonts w:asciiTheme="minorHAnsi" w:eastAsiaTheme="minorEastAsia" w:hAnsiTheme="minorHAnsi" w:cstheme="minorBidi"/>
          <w:sz w:val="22"/>
          <w:szCs w:val="22"/>
        </w:rPr>
        <w:tab/>
      </w:r>
      <w:r w:rsidRPr="009A6500">
        <w:rPr>
          <w:snapToGrid w:val="0"/>
        </w:rPr>
        <w:t>Test Requirements</w:t>
      </w:r>
      <w:r>
        <w:tab/>
        <w:t>1436</w:t>
      </w:r>
    </w:p>
    <w:p w14:paraId="6F2A0DBE" w14:textId="77777777" w:rsidR="00B96A56" w:rsidRDefault="00B96A56">
      <w:pPr>
        <w:pStyle w:val="TOC3"/>
        <w:rPr>
          <w:rFonts w:asciiTheme="minorHAnsi" w:eastAsiaTheme="minorEastAsia" w:hAnsiTheme="minorHAnsi" w:cstheme="minorBidi"/>
          <w:sz w:val="22"/>
          <w:szCs w:val="22"/>
        </w:rPr>
      </w:pPr>
      <w:r w:rsidRPr="00B96A56">
        <w:t>A.7.3.73</w:t>
      </w:r>
      <w:r w:rsidRPr="00B96A56">
        <w:rPr>
          <w:rFonts w:asciiTheme="minorHAnsi" w:hAnsiTheme="minorHAnsi" w:cstheme="minorBidi"/>
          <w:sz w:val="22"/>
          <w:szCs w:val="22"/>
        </w:rPr>
        <w:tab/>
      </w:r>
      <w:r w:rsidRPr="009A6500">
        <w:rPr>
          <w:rFonts w:eastAsia="MS Mincho"/>
          <w:lang w:eastAsia="zh-CN"/>
        </w:rPr>
        <w:t>E-UTRAN TDD Early In-Sync reporting Test for Cat-M1 UE in CEModeA</w:t>
      </w:r>
      <w:r>
        <w:tab/>
        <w:t>1436</w:t>
      </w:r>
    </w:p>
    <w:p w14:paraId="3B5E2D6E" w14:textId="77777777" w:rsidR="00B96A56" w:rsidRDefault="00B96A56">
      <w:pPr>
        <w:pStyle w:val="TOC4"/>
        <w:rPr>
          <w:rFonts w:asciiTheme="minorHAnsi" w:eastAsiaTheme="minorEastAsia" w:hAnsiTheme="minorHAnsi" w:cstheme="minorBidi"/>
          <w:sz w:val="22"/>
          <w:szCs w:val="22"/>
        </w:rPr>
      </w:pPr>
      <w:r w:rsidRPr="00B96A56">
        <w:t>A.7.3.73.1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1436</w:t>
      </w:r>
    </w:p>
    <w:p w14:paraId="2701B519" w14:textId="77777777" w:rsidR="00B96A56" w:rsidRDefault="00B96A56">
      <w:pPr>
        <w:pStyle w:val="TOC4"/>
        <w:rPr>
          <w:rFonts w:asciiTheme="minorHAnsi" w:eastAsiaTheme="minorEastAsia" w:hAnsiTheme="minorHAnsi" w:cstheme="minorBidi"/>
          <w:sz w:val="22"/>
          <w:szCs w:val="22"/>
        </w:rPr>
      </w:pPr>
      <w:r w:rsidRPr="00B96A56">
        <w:t>A.7.3.73.2</w:t>
      </w:r>
      <w:r w:rsidRPr="00B96A56">
        <w:rPr>
          <w:rFonts w:asciiTheme="minorHAnsi" w:eastAsiaTheme="minorEastAsia" w:hAnsiTheme="minorHAnsi" w:cstheme="minorBidi"/>
          <w:sz w:val="22"/>
          <w:szCs w:val="22"/>
        </w:rPr>
        <w:tab/>
      </w:r>
      <w:r w:rsidRPr="009A6500">
        <w:rPr>
          <w:snapToGrid w:val="0"/>
        </w:rPr>
        <w:t>Test Requirements</w:t>
      </w:r>
      <w:r>
        <w:tab/>
        <w:t>1438</w:t>
      </w:r>
    </w:p>
    <w:p w14:paraId="078D3549" w14:textId="77777777" w:rsidR="00B96A56" w:rsidRDefault="00B96A56">
      <w:pPr>
        <w:pStyle w:val="TOC3"/>
        <w:rPr>
          <w:rFonts w:asciiTheme="minorHAnsi" w:eastAsiaTheme="minorEastAsia" w:hAnsiTheme="minorHAnsi" w:cstheme="minorBidi"/>
          <w:sz w:val="22"/>
          <w:szCs w:val="22"/>
        </w:rPr>
      </w:pPr>
      <w:r w:rsidRPr="00B96A56">
        <w:t>A.7.3.74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non-BL CE UE in CEMode A</w:t>
      </w:r>
      <w:r>
        <w:tab/>
        <w:t>1438</w:t>
      </w:r>
    </w:p>
    <w:p w14:paraId="4F41E3A5" w14:textId="77777777" w:rsidR="00B96A56" w:rsidRDefault="00B96A56">
      <w:pPr>
        <w:pStyle w:val="TOC4"/>
        <w:rPr>
          <w:rFonts w:asciiTheme="minorHAnsi" w:eastAsiaTheme="minorEastAsia" w:hAnsiTheme="minorHAnsi" w:cstheme="minorBidi"/>
          <w:sz w:val="22"/>
          <w:szCs w:val="22"/>
        </w:rPr>
      </w:pPr>
      <w:r w:rsidRPr="00B96A56">
        <w:t>A.7.3.74.1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1438</w:t>
      </w:r>
    </w:p>
    <w:p w14:paraId="2DC71EA3" w14:textId="77777777" w:rsidR="00B96A56" w:rsidRDefault="00B96A56">
      <w:pPr>
        <w:pStyle w:val="TOC4"/>
        <w:rPr>
          <w:rFonts w:asciiTheme="minorHAnsi" w:eastAsiaTheme="minorEastAsia" w:hAnsiTheme="minorHAnsi" w:cstheme="minorBidi"/>
          <w:sz w:val="22"/>
          <w:szCs w:val="22"/>
        </w:rPr>
      </w:pPr>
      <w:r w:rsidRPr="00B96A56">
        <w:t>A.7.3.74.2</w:t>
      </w:r>
      <w:r w:rsidRPr="00B96A56">
        <w:rPr>
          <w:rFonts w:asciiTheme="minorHAnsi" w:eastAsiaTheme="minorEastAsia" w:hAnsiTheme="minorHAnsi" w:cstheme="minorBidi"/>
          <w:sz w:val="22"/>
          <w:szCs w:val="22"/>
        </w:rPr>
        <w:tab/>
      </w:r>
      <w:r w:rsidRPr="009A6500">
        <w:rPr>
          <w:snapToGrid w:val="0"/>
        </w:rPr>
        <w:t>Test Requirements</w:t>
      </w:r>
      <w:r>
        <w:tab/>
        <w:t>1441</w:t>
      </w:r>
    </w:p>
    <w:p w14:paraId="4AEF2A0E" w14:textId="77777777" w:rsidR="00B96A56" w:rsidRDefault="00B96A56">
      <w:pPr>
        <w:pStyle w:val="TOC3"/>
        <w:rPr>
          <w:rFonts w:asciiTheme="minorHAnsi" w:eastAsiaTheme="minorEastAsia" w:hAnsiTheme="minorHAnsi" w:cstheme="minorBidi"/>
          <w:sz w:val="22"/>
          <w:szCs w:val="22"/>
        </w:rPr>
      </w:pPr>
      <w:r w:rsidRPr="00B96A56">
        <w:lastRenderedPageBreak/>
        <w:t>A.7.3.75</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In-Sync</w:t>
      </w:r>
      <w:r>
        <w:rPr>
          <w:lang w:eastAsia="zh-CN"/>
        </w:rPr>
        <w:t xml:space="preserve"> for non-BL CE UE in CEMode A</w:t>
      </w:r>
      <w:r>
        <w:tab/>
        <w:t>1441</w:t>
      </w:r>
    </w:p>
    <w:p w14:paraId="542D48EE" w14:textId="77777777" w:rsidR="00B96A56" w:rsidRDefault="00B96A56">
      <w:pPr>
        <w:pStyle w:val="TOC4"/>
        <w:rPr>
          <w:rFonts w:asciiTheme="minorHAnsi" w:eastAsiaTheme="minorEastAsia" w:hAnsiTheme="minorHAnsi" w:cstheme="minorBidi"/>
          <w:sz w:val="22"/>
          <w:szCs w:val="22"/>
        </w:rPr>
      </w:pPr>
      <w:r w:rsidRPr="00B96A56">
        <w:t>A.7.3.75.1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1441</w:t>
      </w:r>
    </w:p>
    <w:p w14:paraId="6853B73D" w14:textId="77777777" w:rsidR="00B96A56" w:rsidRDefault="00B96A56">
      <w:pPr>
        <w:pStyle w:val="TOC4"/>
        <w:rPr>
          <w:rFonts w:asciiTheme="minorHAnsi" w:eastAsiaTheme="minorEastAsia" w:hAnsiTheme="minorHAnsi" w:cstheme="minorBidi"/>
          <w:sz w:val="22"/>
          <w:szCs w:val="22"/>
        </w:rPr>
      </w:pPr>
      <w:r w:rsidRPr="00B96A56">
        <w:t>A.7.3.75.2</w:t>
      </w:r>
      <w:r w:rsidRPr="00B96A56">
        <w:rPr>
          <w:rFonts w:asciiTheme="minorHAnsi" w:eastAsiaTheme="minorEastAsia" w:hAnsiTheme="minorHAnsi" w:cstheme="minorBidi"/>
          <w:sz w:val="22"/>
          <w:szCs w:val="22"/>
        </w:rPr>
        <w:tab/>
      </w:r>
      <w:r w:rsidRPr="009A6500">
        <w:rPr>
          <w:snapToGrid w:val="0"/>
        </w:rPr>
        <w:t>Test Requirements</w:t>
      </w:r>
      <w:r>
        <w:tab/>
        <w:t>1443</w:t>
      </w:r>
    </w:p>
    <w:p w14:paraId="6EA984C3" w14:textId="77777777" w:rsidR="00B96A56" w:rsidRDefault="00B96A5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7857125D" w14:textId="77777777" w:rsidR="00B96A56" w:rsidRDefault="00B96A56">
      <w:pPr>
        <w:pStyle w:val="TOC4"/>
        <w:rPr>
          <w:rFonts w:asciiTheme="minorHAnsi" w:eastAsiaTheme="minorEastAsia" w:hAnsiTheme="minorHAnsi" w:cstheme="minorBidi"/>
          <w:sz w:val="22"/>
          <w:szCs w:val="22"/>
        </w:rPr>
      </w:pPr>
      <w:r w:rsidRPr="00B96A56">
        <w:t>A.7.3.76.1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1444</w:t>
      </w:r>
    </w:p>
    <w:p w14:paraId="3F687EC9" w14:textId="77777777" w:rsidR="00B96A56" w:rsidRDefault="00B96A56">
      <w:pPr>
        <w:pStyle w:val="TOC4"/>
        <w:rPr>
          <w:rFonts w:asciiTheme="minorHAnsi" w:eastAsiaTheme="minorEastAsia" w:hAnsiTheme="minorHAnsi" w:cstheme="minorBidi"/>
          <w:sz w:val="22"/>
          <w:szCs w:val="22"/>
        </w:rPr>
      </w:pPr>
      <w:r w:rsidRPr="00B96A56">
        <w:t>A.7.3.76.2</w:t>
      </w:r>
      <w:r w:rsidRPr="00B96A56">
        <w:rPr>
          <w:rFonts w:asciiTheme="minorHAnsi" w:eastAsiaTheme="minorEastAsia" w:hAnsiTheme="minorHAnsi" w:cstheme="minorBidi"/>
          <w:sz w:val="22"/>
          <w:szCs w:val="22"/>
        </w:rPr>
        <w:tab/>
      </w:r>
      <w:r w:rsidRPr="009A6500">
        <w:rPr>
          <w:snapToGrid w:val="0"/>
        </w:rPr>
        <w:t>Test Requirements</w:t>
      </w:r>
      <w:r>
        <w:tab/>
        <w:t>1447</w:t>
      </w:r>
    </w:p>
    <w:p w14:paraId="26D4A862" w14:textId="77777777" w:rsidR="00B96A56" w:rsidRDefault="00B96A5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74C7664" w14:textId="77777777" w:rsidR="00B96A56" w:rsidRDefault="00B96A56">
      <w:pPr>
        <w:pStyle w:val="TOC4"/>
        <w:rPr>
          <w:rFonts w:asciiTheme="minorHAnsi" w:eastAsiaTheme="minorEastAsia" w:hAnsiTheme="minorHAnsi" w:cstheme="minorBidi"/>
          <w:sz w:val="22"/>
          <w:szCs w:val="22"/>
        </w:rPr>
      </w:pPr>
      <w:r w:rsidRPr="00B96A56">
        <w:t>A.7.3.77.1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1447</w:t>
      </w:r>
    </w:p>
    <w:p w14:paraId="5B66BC68" w14:textId="77777777" w:rsidR="00B96A56" w:rsidRDefault="00B96A56">
      <w:pPr>
        <w:pStyle w:val="TOC4"/>
        <w:rPr>
          <w:rFonts w:asciiTheme="minorHAnsi" w:eastAsiaTheme="minorEastAsia" w:hAnsiTheme="minorHAnsi" w:cstheme="minorBidi"/>
          <w:sz w:val="22"/>
          <w:szCs w:val="22"/>
        </w:rPr>
      </w:pPr>
      <w:r w:rsidRPr="00B96A56">
        <w:t>A.7.3.77.2</w:t>
      </w:r>
      <w:r w:rsidRPr="00B96A56">
        <w:rPr>
          <w:rFonts w:asciiTheme="minorHAnsi" w:eastAsiaTheme="minorEastAsia" w:hAnsiTheme="minorHAnsi" w:cstheme="minorBidi"/>
          <w:sz w:val="22"/>
          <w:szCs w:val="22"/>
        </w:rPr>
        <w:tab/>
      </w:r>
      <w:r w:rsidRPr="009A6500">
        <w:rPr>
          <w:snapToGrid w:val="0"/>
        </w:rPr>
        <w:t>Test Requirements</w:t>
      </w:r>
      <w:r>
        <w:tab/>
        <w:t>1450</w:t>
      </w:r>
    </w:p>
    <w:p w14:paraId="0F56D912" w14:textId="77777777" w:rsidR="00B96A56" w:rsidRDefault="00B96A56">
      <w:pPr>
        <w:pStyle w:val="TOC3"/>
        <w:rPr>
          <w:rFonts w:asciiTheme="minorHAnsi" w:eastAsiaTheme="minorEastAsia" w:hAnsiTheme="minorHAnsi" w:cstheme="minorBidi"/>
          <w:sz w:val="22"/>
          <w:szCs w:val="22"/>
        </w:rPr>
      </w:pPr>
      <w:r w:rsidRPr="00B96A56">
        <w:t>A.7.3.78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non-BL CE UE in CEMode A</w:t>
      </w:r>
      <w:r>
        <w:tab/>
        <w:t>1450</w:t>
      </w:r>
    </w:p>
    <w:p w14:paraId="11D2419D" w14:textId="77777777" w:rsidR="00B96A56" w:rsidRDefault="00B96A56">
      <w:pPr>
        <w:pStyle w:val="TOC4"/>
        <w:rPr>
          <w:rFonts w:asciiTheme="minorHAnsi" w:eastAsiaTheme="minorEastAsia" w:hAnsiTheme="minorHAnsi" w:cstheme="minorBidi"/>
          <w:sz w:val="22"/>
          <w:szCs w:val="22"/>
        </w:rPr>
      </w:pPr>
      <w:r w:rsidRPr="00B96A56">
        <w:t>A.7.3.78.1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1450</w:t>
      </w:r>
    </w:p>
    <w:p w14:paraId="4A2BCEBE" w14:textId="77777777" w:rsidR="00B96A56" w:rsidRDefault="00B96A56">
      <w:pPr>
        <w:pStyle w:val="TOC4"/>
        <w:rPr>
          <w:rFonts w:asciiTheme="minorHAnsi" w:eastAsiaTheme="minorEastAsia" w:hAnsiTheme="minorHAnsi" w:cstheme="minorBidi"/>
          <w:sz w:val="22"/>
          <w:szCs w:val="22"/>
        </w:rPr>
      </w:pPr>
      <w:r w:rsidRPr="00B96A56">
        <w:t>A.7.3.78.2</w:t>
      </w:r>
      <w:r w:rsidRPr="00B96A56">
        <w:rPr>
          <w:rFonts w:asciiTheme="minorHAnsi" w:eastAsiaTheme="minorEastAsia" w:hAnsiTheme="minorHAnsi" w:cstheme="minorBidi"/>
          <w:sz w:val="22"/>
          <w:szCs w:val="22"/>
        </w:rPr>
        <w:tab/>
      </w:r>
      <w:r w:rsidRPr="009A6500">
        <w:rPr>
          <w:snapToGrid w:val="0"/>
        </w:rPr>
        <w:t>Test Requirements</w:t>
      </w:r>
      <w:r>
        <w:tab/>
        <w:t>1453</w:t>
      </w:r>
    </w:p>
    <w:p w14:paraId="0DA73D65" w14:textId="77777777" w:rsidR="00B96A56" w:rsidRDefault="00B96A56">
      <w:pPr>
        <w:pStyle w:val="TOC3"/>
        <w:rPr>
          <w:rFonts w:asciiTheme="minorHAnsi" w:eastAsiaTheme="minorEastAsia" w:hAnsiTheme="minorHAnsi" w:cstheme="minorBidi"/>
          <w:sz w:val="22"/>
          <w:szCs w:val="22"/>
        </w:rPr>
      </w:pPr>
      <w:r w:rsidRPr="00B96A56">
        <w:t>A.7.3.79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DD Radio Link Monitoring Test for In-Sync</w:t>
      </w:r>
      <w:r>
        <w:rPr>
          <w:lang w:eastAsia="zh-CN"/>
        </w:rPr>
        <w:t xml:space="preserve"> for non-BL CE UE in CEMode A</w:t>
      </w:r>
      <w:r>
        <w:tab/>
        <w:t>1453</w:t>
      </w:r>
    </w:p>
    <w:p w14:paraId="63EB1485" w14:textId="77777777" w:rsidR="00B96A56" w:rsidRDefault="00B96A56">
      <w:pPr>
        <w:pStyle w:val="TOC4"/>
        <w:rPr>
          <w:rFonts w:asciiTheme="minorHAnsi" w:eastAsiaTheme="minorEastAsia" w:hAnsiTheme="minorHAnsi" w:cstheme="minorBidi"/>
          <w:sz w:val="22"/>
          <w:szCs w:val="22"/>
        </w:rPr>
      </w:pPr>
      <w:r w:rsidRPr="00B96A56">
        <w:t>A.7.3.79.1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1453</w:t>
      </w:r>
    </w:p>
    <w:p w14:paraId="4C7F216F" w14:textId="77777777" w:rsidR="00B96A56" w:rsidRDefault="00B96A56">
      <w:pPr>
        <w:pStyle w:val="TOC4"/>
        <w:rPr>
          <w:rFonts w:asciiTheme="minorHAnsi" w:eastAsiaTheme="minorEastAsia" w:hAnsiTheme="minorHAnsi" w:cstheme="minorBidi"/>
          <w:sz w:val="22"/>
          <w:szCs w:val="22"/>
        </w:rPr>
      </w:pPr>
      <w:r w:rsidRPr="00B96A56">
        <w:t>A.7.3.79.2</w:t>
      </w:r>
      <w:r w:rsidRPr="00B96A56">
        <w:rPr>
          <w:rFonts w:asciiTheme="minorHAnsi" w:eastAsiaTheme="minorEastAsia" w:hAnsiTheme="minorHAnsi" w:cstheme="minorBidi"/>
          <w:sz w:val="22"/>
          <w:szCs w:val="22"/>
        </w:rPr>
        <w:tab/>
      </w:r>
      <w:r w:rsidRPr="009A6500">
        <w:rPr>
          <w:snapToGrid w:val="0"/>
        </w:rPr>
        <w:t>Test Requirements</w:t>
      </w:r>
      <w:r>
        <w:tab/>
        <w:t>1456</w:t>
      </w:r>
    </w:p>
    <w:p w14:paraId="4432877A" w14:textId="77777777" w:rsidR="00B96A56" w:rsidRDefault="00B96A5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6184193A" w14:textId="77777777" w:rsidR="00B96A56" w:rsidRDefault="00B96A56">
      <w:pPr>
        <w:pStyle w:val="TOC4"/>
        <w:rPr>
          <w:rFonts w:asciiTheme="minorHAnsi" w:eastAsiaTheme="minorEastAsia" w:hAnsiTheme="minorHAnsi" w:cstheme="minorBidi"/>
          <w:sz w:val="22"/>
          <w:szCs w:val="22"/>
        </w:rPr>
      </w:pPr>
      <w:r w:rsidRPr="00B96A56">
        <w:t>A.7.3.80.1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1456</w:t>
      </w:r>
    </w:p>
    <w:p w14:paraId="23C8B1F8" w14:textId="77777777" w:rsidR="00B96A56" w:rsidRDefault="00B96A56">
      <w:pPr>
        <w:pStyle w:val="TOC4"/>
        <w:rPr>
          <w:rFonts w:asciiTheme="minorHAnsi" w:eastAsiaTheme="minorEastAsia" w:hAnsiTheme="minorHAnsi" w:cstheme="minorBidi"/>
          <w:sz w:val="22"/>
          <w:szCs w:val="22"/>
        </w:rPr>
      </w:pPr>
      <w:r w:rsidRPr="00B96A56">
        <w:t>A.7.3.80.2</w:t>
      </w:r>
      <w:r w:rsidRPr="00B96A56">
        <w:rPr>
          <w:rFonts w:asciiTheme="minorHAnsi" w:eastAsiaTheme="minorEastAsia" w:hAnsiTheme="minorHAnsi" w:cstheme="minorBidi"/>
          <w:sz w:val="22"/>
          <w:szCs w:val="22"/>
        </w:rPr>
        <w:tab/>
      </w:r>
      <w:r w:rsidRPr="009A6500">
        <w:rPr>
          <w:snapToGrid w:val="0"/>
        </w:rPr>
        <w:t>Test Requirements</w:t>
      </w:r>
      <w:r>
        <w:tab/>
        <w:t>1459</w:t>
      </w:r>
    </w:p>
    <w:p w14:paraId="65604026" w14:textId="77777777" w:rsidR="00B96A56" w:rsidRDefault="00B96A5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3889CF77" w14:textId="77777777" w:rsidR="00B96A56" w:rsidRDefault="00B96A56">
      <w:pPr>
        <w:pStyle w:val="TOC4"/>
        <w:rPr>
          <w:rFonts w:asciiTheme="minorHAnsi" w:eastAsiaTheme="minorEastAsia" w:hAnsiTheme="minorHAnsi" w:cstheme="minorBidi"/>
          <w:sz w:val="22"/>
          <w:szCs w:val="22"/>
        </w:rPr>
      </w:pPr>
      <w:r w:rsidRPr="00B96A56">
        <w:t>A.7.3.81.1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1459</w:t>
      </w:r>
    </w:p>
    <w:p w14:paraId="19E8E405" w14:textId="77777777" w:rsidR="00B96A56" w:rsidRDefault="00B96A56">
      <w:pPr>
        <w:pStyle w:val="TOC4"/>
        <w:rPr>
          <w:rFonts w:asciiTheme="minorHAnsi" w:eastAsiaTheme="minorEastAsia" w:hAnsiTheme="minorHAnsi" w:cstheme="minorBidi"/>
          <w:sz w:val="22"/>
          <w:szCs w:val="22"/>
        </w:rPr>
      </w:pPr>
      <w:r w:rsidRPr="00B96A56">
        <w:t>A.7.3.81.2</w:t>
      </w:r>
      <w:r w:rsidRPr="00B96A56">
        <w:rPr>
          <w:rFonts w:asciiTheme="minorHAnsi" w:eastAsiaTheme="minorEastAsia" w:hAnsiTheme="minorHAnsi" w:cstheme="minorBidi"/>
          <w:sz w:val="22"/>
          <w:szCs w:val="22"/>
        </w:rPr>
        <w:tab/>
      </w:r>
      <w:r w:rsidRPr="009A6500">
        <w:rPr>
          <w:snapToGrid w:val="0"/>
        </w:rPr>
        <w:t>Test Requirements</w:t>
      </w:r>
      <w:r>
        <w:tab/>
        <w:t>1462</w:t>
      </w:r>
    </w:p>
    <w:p w14:paraId="16805ADA" w14:textId="77777777" w:rsidR="00B96A56" w:rsidRDefault="00B96A56">
      <w:pPr>
        <w:pStyle w:val="TOC3"/>
        <w:rPr>
          <w:rFonts w:asciiTheme="minorHAnsi" w:eastAsiaTheme="minorEastAsia" w:hAnsiTheme="minorHAnsi" w:cstheme="minorBidi"/>
          <w:sz w:val="22"/>
          <w:szCs w:val="22"/>
        </w:rPr>
      </w:pPr>
      <w:r w:rsidRPr="00B96A56">
        <w:t>A.7.3.82</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Early Out-of-sync reporting Test </w:t>
      </w:r>
      <w:r>
        <w:rPr>
          <w:lang w:eastAsia="zh-CN"/>
        </w:rPr>
        <w:t>for Cat-M1 UE in CEModeB</w:t>
      </w:r>
      <w:r>
        <w:tab/>
        <w:t>1462</w:t>
      </w:r>
    </w:p>
    <w:p w14:paraId="552A182A" w14:textId="77777777" w:rsidR="00B96A56" w:rsidRDefault="00B96A56">
      <w:pPr>
        <w:pStyle w:val="TOC4"/>
        <w:rPr>
          <w:rFonts w:asciiTheme="minorHAnsi" w:eastAsiaTheme="minorEastAsia" w:hAnsiTheme="minorHAnsi" w:cstheme="minorBidi"/>
          <w:sz w:val="22"/>
          <w:szCs w:val="22"/>
        </w:rPr>
      </w:pPr>
      <w:r w:rsidRPr="00B96A56">
        <w:t>A.7.3.82.1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1462</w:t>
      </w:r>
    </w:p>
    <w:p w14:paraId="4AEDDB39" w14:textId="77777777" w:rsidR="00B96A56" w:rsidRDefault="00B96A56">
      <w:pPr>
        <w:pStyle w:val="TOC4"/>
        <w:rPr>
          <w:rFonts w:asciiTheme="minorHAnsi" w:eastAsiaTheme="minorEastAsia" w:hAnsiTheme="minorHAnsi" w:cstheme="minorBidi"/>
          <w:sz w:val="22"/>
          <w:szCs w:val="22"/>
        </w:rPr>
      </w:pPr>
      <w:r w:rsidRPr="00B96A56">
        <w:t>A.7.3.82.2</w:t>
      </w:r>
      <w:r w:rsidRPr="00B96A56">
        <w:rPr>
          <w:rFonts w:asciiTheme="minorHAnsi" w:eastAsiaTheme="minorEastAsia" w:hAnsiTheme="minorHAnsi" w:cstheme="minorBidi"/>
          <w:sz w:val="22"/>
          <w:szCs w:val="22"/>
        </w:rPr>
        <w:tab/>
      </w:r>
      <w:r w:rsidRPr="009A6500">
        <w:rPr>
          <w:snapToGrid w:val="0"/>
        </w:rPr>
        <w:t>Test Requirements</w:t>
      </w:r>
      <w:r>
        <w:tab/>
        <w:t>1465</w:t>
      </w:r>
    </w:p>
    <w:p w14:paraId="21FFFCFD" w14:textId="77777777" w:rsidR="00B96A56" w:rsidRDefault="00B96A56">
      <w:pPr>
        <w:pStyle w:val="TOC3"/>
        <w:rPr>
          <w:rFonts w:asciiTheme="minorHAnsi" w:eastAsiaTheme="minorEastAsia" w:hAnsiTheme="minorHAnsi" w:cstheme="minorBidi"/>
          <w:sz w:val="22"/>
          <w:szCs w:val="22"/>
        </w:rPr>
      </w:pPr>
      <w:r w:rsidRPr="00B96A56">
        <w:t>A.7.3.83</w:t>
      </w:r>
      <w:r w:rsidRPr="00B96A56">
        <w:rPr>
          <w:rFonts w:asciiTheme="minorHAnsi" w:hAnsiTheme="minorHAnsi" w:cstheme="minorBidi"/>
          <w:sz w:val="22"/>
          <w:szCs w:val="22"/>
        </w:rPr>
        <w:tab/>
      </w:r>
      <w:r w:rsidRPr="009A6500">
        <w:rPr>
          <w:rFonts w:eastAsia="MS Mincho"/>
          <w:lang w:eastAsia="zh-CN"/>
        </w:rPr>
        <w:t>E-UTRAN FD-FDD Early In-Sync reporting Test for Cat-M1 UE in CEModeB</w:t>
      </w:r>
      <w:r>
        <w:tab/>
        <w:t>1465</w:t>
      </w:r>
    </w:p>
    <w:p w14:paraId="7499433C" w14:textId="77777777" w:rsidR="00B96A56" w:rsidRDefault="00B96A56">
      <w:pPr>
        <w:pStyle w:val="TOC4"/>
        <w:rPr>
          <w:rFonts w:asciiTheme="minorHAnsi" w:eastAsiaTheme="minorEastAsia" w:hAnsiTheme="minorHAnsi" w:cstheme="minorBidi"/>
          <w:sz w:val="22"/>
          <w:szCs w:val="22"/>
        </w:rPr>
      </w:pPr>
      <w:r w:rsidRPr="00B96A56">
        <w:t>A.7.3.83.1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1465</w:t>
      </w:r>
    </w:p>
    <w:p w14:paraId="36B54005" w14:textId="77777777" w:rsidR="00B96A56" w:rsidRDefault="00B96A56">
      <w:pPr>
        <w:pStyle w:val="TOC4"/>
        <w:rPr>
          <w:rFonts w:asciiTheme="minorHAnsi" w:eastAsiaTheme="minorEastAsia" w:hAnsiTheme="minorHAnsi" w:cstheme="minorBidi"/>
          <w:sz w:val="22"/>
          <w:szCs w:val="22"/>
        </w:rPr>
      </w:pPr>
      <w:r w:rsidRPr="00B96A56">
        <w:t>A.7.3.83.2</w:t>
      </w:r>
      <w:r w:rsidRPr="00B96A56">
        <w:rPr>
          <w:rFonts w:asciiTheme="minorHAnsi" w:eastAsiaTheme="minorEastAsia" w:hAnsiTheme="minorHAnsi" w:cstheme="minorBidi"/>
          <w:sz w:val="22"/>
          <w:szCs w:val="22"/>
        </w:rPr>
        <w:tab/>
      </w:r>
      <w:r w:rsidRPr="009A6500">
        <w:rPr>
          <w:snapToGrid w:val="0"/>
        </w:rPr>
        <w:t>Test Requirements</w:t>
      </w:r>
      <w:r>
        <w:tab/>
        <w:t>1466</w:t>
      </w:r>
    </w:p>
    <w:p w14:paraId="6265D6F5" w14:textId="77777777" w:rsidR="00B96A56" w:rsidRDefault="00B96A56">
      <w:pPr>
        <w:pStyle w:val="TOC3"/>
        <w:rPr>
          <w:rFonts w:asciiTheme="minorHAnsi" w:eastAsiaTheme="minorEastAsia" w:hAnsiTheme="minorHAnsi" w:cstheme="minorBidi"/>
          <w:sz w:val="22"/>
          <w:szCs w:val="22"/>
        </w:rPr>
      </w:pPr>
      <w:r w:rsidRPr="00B96A56">
        <w:t>A.7.3.84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Early Out-of-sync reporting Test </w:t>
      </w:r>
      <w:r>
        <w:rPr>
          <w:lang w:eastAsia="zh-CN"/>
        </w:rPr>
        <w:t>for Cat-M1 UE in CEModeB</w:t>
      </w:r>
      <w:r>
        <w:tab/>
        <w:t>1467</w:t>
      </w:r>
    </w:p>
    <w:p w14:paraId="77F4585B" w14:textId="77777777" w:rsidR="00B96A56" w:rsidRDefault="00B96A56">
      <w:pPr>
        <w:pStyle w:val="TOC4"/>
        <w:rPr>
          <w:rFonts w:asciiTheme="minorHAnsi" w:eastAsiaTheme="minorEastAsia" w:hAnsiTheme="minorHAnsi" w:cstheme="minorBidi"/>
          <w:sz w:val="22"/>
          <w:szCs w:val="22"/>
        </w:rPr>
      </w:pPr>
      <w:r w:rsidRPr="00B96A56">
        <w:t>A.7.3.84.1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1467</w:t>
      </w:r>
    </w:p>
    <w:p w14:paraId="73EE95B7" w14:textId="77777777" w:rsidR="00B96A56" w:rsidRDefault="00B96A56">
      <w:pPr>
        <w:pStyle w:val="TOC4"/>
        <w:rPr>
          <w:rFonts w:asciiTheme="minorHAnsi" w:eastAsiaTheme="minorEastAsia" w:hAnsiTheme="minorHAnsi" w:cstheme="minorBidi"/>
          <w:sz w:val="22"/>
          <w:szCs w:val="22"/>
        </w:rPr>
      </w:pPr>
      <w:r w:rsidRPr="00B96A56">
        <w:t>A.7.3.84.2</w:t>
      </w:r>
      <w:r w:rsidRPr="00B96A56">
        <w:rPr>
          <w:rFonts w:asciiTheme="minorHAnsi" w:eastAsiaTheme="minorEastAsia" w:hAnsiTheme="minorHAnsi" w:cstheme="minorBidi"/>
          <w:sz w:val="22"/>
          <w:szCs w:val="22"/>
        </w:rPr>
        <w:tab/>
      </w:r>
      <w:r w:rsidRPr="009A6500">
        <w:rPr>
          <w:snapToGrid w:val="0"/>
        </w:rPr>
        <w:t>Test Requirements</w:t>
      </w:r>
      <w:r>
        <w:tab/>
        <w:t>1469</w:t>
      </w:r>
    </w:p>
    <w:p w14:paraId="22F274A9" w14:textId="77777777" w:rsidR="00B96A56" w:rsidRDefault="00B96A56">
      <w:pPr>
        <w:pStyle w:val="TOC3"/>
        <w:rPr>
          <w:rFonts w:asciiTheme="minorHAnsi" w:eastAsiaTheme="minorEastAsia" w:hAnsiTheme="minorHAnsi" w:cstheme="minorBidi"/>
          <w:sz w:val="22"/>
          <w:szCs w:val="22"/>
        </w:rPr>
      </w:pPr>
      <w:r w:rsidRPr="00B96A56">
        <w:t>A.7.3.85</w:t>
      </w:r>
      <w:r w:rsidRPr="00B96A56">
        <w:rPr>
          <w:rFonts w:asciiTheme="minorHAnsi" w:hAnsiTheme="minorHAnsi" w:cstheme="minorBidi"/>
          <w:sz w:val="22"/>
          <w:szCs w:val="22"/>
        </w:rPr>
        <w:tab/>
      </w:r>
      <w:r w:rsidRPr="009A6500">
        <w:rPr>
          <w:rFonts w:eastAsia="MS Mincho"/>
          <w:lang w:eastAsia="zh-CN"/>
        </w:rPr>
        <w:t>E-UTRAN HD-FDD Early In-Sync reporting Test for Cat-M1 UE in CEModeB</w:t>
      </w:r>
      <w:r>
        <w:tab/>
        <w:t>1469</w:t>
      </w:r>
    </w:p>
    <w:p w14:paraId="4A722F84" w14:textId="77777777" w:rsidR="00B96A56" w:rsidRDefault="00B96A56">
      <w:pPr>
        <w:pStyle w:val="TOC4"/>
        <w:rPr>
          <w:rFonts w:asciiTheme="minorHAnsi" w:eastAsiaTheme="minorEastAsia" w:hAnsiTheme="minorHAnsi" w:cstheme="minorBidi"/>
          <w:sz w:val="22"/>
          <w:szCs w:val="22"/>
        </w:rPr>
      </w:pPr>
      <w:r w:rsidRPr="00B96A56">
        <w:t>A.7.3.85.1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1469</w:t>
      </w:r>
    </w:p>
    <w:p w14:paraId="1995B6AB" w14:textId="77777777" w:rsidR="00B96A56" w:rsidRDefault="00B96A56">
      <w:pPr>
        <w:pStyle w:val="TOC4"/>
        <w:rPr>
          <w:rFonts w:asciiTheme="minorHAnsi" w:eastAsiaTheme="minorEastAsia" w:hAnsiTheme="minorHAnsi" w:cstheme="minorBidi"/>
          <w:sz w:val="22"/>
          <w:szCs w:val="22"/>
        </w:rPr>
      </w:pPr>
      <w:r w:rsidRPr="00B96A56">
        <w:t>A.7.3.85.2</w:t>
      </w:r>
      <w:r w:rsidRPr="00B96A56">
        <w:rPr>
          <w:rFonts w:asciiTheme="minorHAnsi" w:eastAsiaTheme="minorEastAsia" w:hAnsiTheme="minorHAnsi" w:cstheme="minorBidi"/>
          <w:sz w:val="22"/>
          <w:szCs w:val="22"/>
        </w:rPr>
        <w:tab/>
      </w:r>
      <w:r w:rsidRPr="009A6500">
        <w:rPr>
          <w:snapToGrid w:val="0"/>
        </w:rPr>
        <w:t>Test Requirements</w:t>
      </w:r>
      <w:r>
        <w:tab/>
        <w:t>1470</w:t>
      </w:r>
    </w:p>
    <w:p w14:paraId="1F8D7E30" w14:textId="77777777" w:rsidR="00B96A56" w:rsidRDefault="00B96A56">
      <w:pPr>
        <w:pStyle w:val="TOC3"/>
        <w:rPr>
          <w:rFonts w:asciiTheme="minorHAnsi" w:eastAsiaTheme="minorEastAsia" w:hAnsiTheme="minorHAnsi" w:cstheme="minorBidi"/>
          <w:sz w:val="22"/>
          <w:szCs w:val="22"/>
        </w:rPr>
      </w:pPr>
      <w:r w:rsidRPr="00B96A56">
        <w:t>A.7.3.86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Early Out-of-sync reporting Test </w:t>
      </w:r>
      <w:r>
        <w:rPr>
          <w:lang w:eastAsia="zh-CN"/>
        </w:rPr>
        <w:t>for Cat-M1 UE in CEModeB</w:t>
      </w:r>
      <w:r>
        <w:tab/>
        <w:t>1471</w:t>
      </w:r>
    </w:p>
    <w:p w14:paraId="122EB688" w14:textId="77777777" w:rsidR="00B96A56" w:rsidRDefault="00B96A56">
      <w:pPr>
        <w:pStyle w:val="TOC4"/>
        <w:rPr>
          <w:rFonts w:asciiTheme="minorHAnsi" w:eastAsiaTheme="minorEastAsia" w:hAnsiTheme="minorHAnsi" w:cstheme="minorBidi"/>
          <w:sz w:val="22"/>
          <w:szCs w:val="22"/>
        </w:rPr>
      </w:pPr>
      <w:r w:rsidRPr="00B96A56">
        <w:t>A.7.3.86.1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1471</w:t>
      </w:r>
    </w:p>
    <w:p w14:paraId="251D30A3" w14:textId="77777777" w:rsidR="00B96A56" w:rsidRDefault="00B96A56">
      <w:pPr>
        <w:pStyle w:val="TOC4"/>
        <w:rPr>
          <w:rFonts w:asciiTheme="minorHAnsi" w:eastAsiaTheme="minorEastAsia" w:hAnsiTheme="minorHAnsi" w:cstheme="minorBidi"/>
          <w:sz w:val="22"/>
          <w:szCs w:val="22"/>
        </w:rPr>
      </w:pPr>
      <w:r w:rsidRPr="00B96A56">
        <w:t>A.7.3.86.2</w:t>
      </w:r>
      <w:r w:rsidRPr="00B96A56">
        <w:rPr>
          <w:rFonts w:asciiTheme="minorHAnsi" w:eastAsiaTheme="minorEastAsia" w:hAnsiTheme="minorHAnsi" w:cstheme="minorBidi"/>
          <w:sz w:val="22"/>
          <w:szCs w:val="22"/>
        </w:rPr>
        <w:tab/>
      </w:r>
      <w:r w:rsidRPr="009A6500">
        <w:rPr>
          <w:snapToGrid w:val="0"/>
        </w:rPr>
        <w:t>Test Requirements</w:t>
      </w:r>
      <w:r>
        <w:tab/>
        <w:t>1473</w:t>
      </w:r>
    </w:p>
    <w:p w14:paraId="6BDF9DA7" w14:textId="77777777" w:rsidR="00B96A56" w:rsidRDefault="00B96A56">
      <w:pPr>
        <w:pStyle w:val="TOC3"/>
        <w:rPr>
          <w:rFonts w:asciiTheme="minorHAnsi" w:eastAsiaTheme="minorEastAsia" w:hAnsiTheme="minorHAnsi" w:cstheme="minorBidi"/>
          <w:sz w:val="22"/>
          <w:szCs w:val="22"/>
        </w:rPr>
      </w:pPr>
      <w:r w:rsidRPr="00B96A56">
        <w:t>A.7.3.87</w:t>
      </w:r>
      <w:r w:rsidRPr="00B96A56">
        <w:rPr>
          <w:rFonts w:asciiTheme="minorHAnsi" w:hAnsiTheme="minorHAnsi" w:cstheme="minorBidi"/>
          <w:sz w:val="22"/>
          <w:szCs w:val="22"/>
        </w:rPr>
        <w:tab/>
      </w:r>
      <w:r w:rsidRPr="009A6500">
        <w:rPr>
          <w:rFonts w:eastAsia="MS Mincho"/>
          <w:lang w:eastAsia="zh-CN"/>
        </w:rPr>
        <w:t>E-UTRAN TDD Early In-Sync reporting Test for Cat-M1 UE in CEModeB</w:t>
      </w:r>
      <w:r>
        <w:tab/>
        <w:t>1473</w:t>
      </w:r>
    </w:p>
    <w:p w14:paraId="7CAFF199" w14:textId="77777777" w:rsidR="00B96A56" w:rsidRDefault="00B96A56">
      <w:pPr>
        <w:pStyle w:val="TOC4"/>
        <w:rPr>
          <w:rFonts w:asciiTheme="minorHAnsi" w:eastAsiaTheme="minorEastAsia" w:hAnsiTheme="minorHAnsi" w:cstheme="minorBidi"/>
          <w:sz w:val="22"/>
          <w:szCs w:val="22"/>
        </w:rPr>
      </w:pPr>
      <w:r w:rsidRPr="00B96A56">
        <w:t>A.7.3.87.1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1473</w:t>
      </w:r>
    </w:p>
    <w:p w14:paraId="04D46403" w14:textId="77777777" w:rsidR="00B96A56" w:rsidRDefault="00B96A56">
      <w:pPr>
        <w:pStyle w:val="TOC4"/>
        <w:rPr>
          <w:rFonts w:asciiTheme="minorHAnsi" w:eastAsiaTheme="minorEastAsia" w:hAnsiTheme="minorHAnsi" w:cstheme="minorBidi"/>
          <w:sz w:val="22"/>
          <w:szCs w:val="22"/>
        </w:rPr>
      </w:pPr>
      <w:r w:rsidRPr="00B96A56">
        <w:t>A.7.3.87.2</w:t>
      </w:r>
      <w:r w:rsidRPr="00B96A56">
        <w:rPr>
          <w:rFonts w:asciiTheme="minorHAnsi" w:eastAsiaTheme="minorEastAsia" w:hAnsiTheme="minorHAnsi" w:cstheme="minorBidi"/>
          <w:sz w:val="22"/>
          <w:szCs w:val="22"/>
        </w:rPr>
        <w:tab/>
      </w:r>
      <w:r w:rsidRPr="009A6500">
        <w:rPr>
          <w:snapToGrid w:val="0"/>
        </w:rPr>
        <w:t>Test Requirements</w:t>
      </w:r>
      <w:r>
        <w:tab/>
        <w:t>1475</w:t>
      </w:r>
    </w:p>
    <w:p w14:paraId="630D6A14" w14:textId="77777777" w:rsidR="00B96A56" w:rsidRDefault="00B96A5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14AB7ACD" w14:textId="77777777" w:rsidR="00B96A56" w:rsidRDefault="00B96A5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1192D5C7" w14:textId="77777777" w:rsidR="00B96A56" w:rsidRDefault="00B96A56">
      <w:pPr>
        <w:pStyle w:val="TOC4"/>
        <w:rPr>
          <w:rFonts w:asciiTheme="minorHAnsi" w:eastAsiaTheme="minorEastAsia" w:hAnsiTheme="minorHAnsi" w:cstheme="minorBidi"/>
          <w:sz w:val="22"/>
          <w:szCs w:val="22"/>
        </w:rPr>
      </w:pPr>
      <w:r w:rsidRPr="00B96A56">
        <w:t>A.7.4.1.1</w:t>
      </w:r>
      <w:r w:rsidRPr="00B96A56">
        <w:rPr>
          <w:rFonts w:asciiTheme="minorHAnsi" w:eastAsiaTheme="minorEastAsia" w:hAnsiTheme="minorHAnsi" w:cstheme="minorBidi"/>
          <w:sz w:val="22"/>
          <w:szCs w:val="22"/>
        </w:rPr>
        <w:tab/>
      </w:r>
      <w:r w:rsidRPr="009A6500">
        <w:rPr>
          <w:snapToGrid w:val="0"/>
        </w:rPr>
        <w:t>Test Purpose and Environment</w:t>
      </w:r>
      <w:r>
        <w:tab/>
        <w:t>1476</w:t>
      </w:r>
    </w:p>
    <w:p w14:paraId="491FFBD3" w14:textId="77777777" w:rsidR="00B96A56" w:rsidRDefault="00B96A56">
      <w:pPr>
        <w:pStyle w:val="TOC4"/>
        <w:rPr>
          <w:rFonts w:asciiTheme="minorHAnsi" w:eastAsiaTheme="minorEastAsia" w:hAnsiTheme="minorHAnsi" w:cstheme="minorBidi"/>
          <w:sz w:val="22"/>
          <w:szCs w:val="22"/>
        </w:rPr>
      </w:pPr>
      <w:r w:rsidRPr="00B96A56">
        <w:t>A.7.4.1.2</w:t>
      </w:r>
      <w:r w:rsidRPr="00B96A56">
        <w:rPr>
          <w:rFonts w:asciiTheme="minorHAnsi" w:eastAsiaTheme="minorEastAsia" w:hAnsiTheme="minorHAnsi" w:cstheme="minorBidi"/>
          <w:sz w:val="22"/>
          <w:szCs w:val="22"/>
        </w:rPr>
        <w:tab/>
      </w:r>
      <w:r w:rsidRPr="009A6500">
        <w:rPr>
          <w:snapToGrid w:val="0"/>
        </w:rPr>
        <w:t>Test Requirements</w:t>
      </w:r>
      <w:r>
        <w:tab/>
        <w:t>1478</w:t>
      </w:r>
    </w:p>
    <w:p w14:paraId="6B0CA0E5" w14:textId="77777777" w:rsidR="00B96A56" w:rsidRDefault="00B96A5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5E8569D3" w14:textId="77777777" w:rsidR="00B96A56" w:rsidRDefault="00B96A56">
      <w:pPr>
        <w:pStyle w:val="TOC4"/>
        <w:rPr>
          <w:rFonts w:asciiTheme="minorHAnsi" w:eastAsiaTheme="minorEastAsia" w:hAnsiTheme="minorHAnsi" w:cstheme="minorBidi"/>
          <w:sz w:val="22"/>
          <w:szCs w:val="22"/>
        </w:rPr>
      </w:pPr>
      <w:r w:rsidRPr="00B96A56">
        <w:t>A.7.4.2.1</w:t>
      </w:r>
      <w:r w:rsidRPr="00B96A56">
        <w:rPr>
          <w:rFonts w:asciiTheme="minorHAnsi" w:eastAsiaTheme="minorEastAsia" w:hAnsiTheme="minorHAnsi" w:cstheme="minorBidi"/>
          <w:sz w:val="22"/>
          <w:szCs w:val="22"/>
        </w:rPr>
        <w:tab/>
      </w:r>
      <w:r w:rsidRPr="009A6500">
        <w:rPr>
          <w:snapToGrid w:val="0"/>
        </w:rPr>
        <w:t>Test Purpose and Environment</w:t>
      </w:r>
      <w:r>
        <w:tab/>
        <w:t>1478</w:t>
      </w:r>
    </w:p>
    <w:p w14:paraId="3F39AE93" w14:textId="77777777" w:rsidR="00B96A56" w:rsidRDefault="00B96A56">
      <w:pPr>
        <w:pStyle w:val="TOC4"/>
        <w:rPr>
          <w:rFonts w:asciiTheme="minorHAnsi" w:eastAsiaTheme="minorEastAsia" w:hAnsiTheme="minorHAnsi" w:cstheme="minorBidi"/>
          <w:sz w:val="22"/>
          <w:szCs w:val="22"/>
        </w:rPr>
      </w:pPr>
      <w:r w:rsidRPr="00B96A56">
        <w:t>A.7.4.2.2</w:t>
      </w:r>
      <w:r w:rsidRPr="00B96A56">
        <w:rPr>
          <w:rFonts w:asciiTheme="minorHAnsi" w:eastAsiaTheme="minorEastAsia" w:hAnsiTheme="minorHAnsi" w:cstheme="minorBidi"/>
          <w:sz w:val="22"/>
          <w:szCs w:val="22"/>
        </w:rPr>
        <w:tab/>
      </w:r>
      <w:r w:rsidRPr="009A6500">
        <w:rPr>
          <w:snapToGrid w:val="0"/>
        </w:rPr>
        <w:t>Test Requirements</w:t>
      </w:r>
      <w:r>
        <w:tab/>
        <w:t>1480</w:t>
      </w:r>
    </w:p>
    <w:p w14:paraId="22EB1EF6" w14:textId="77777777" w:rsidR="00B96A56" w:rsidRDefault="00B96A5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310F89E0" w14:textId="77777777" w:rsidR="00B96A56" w:rsidRDefault="00B96A5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3C292D4B" w14:textId="77777777" w:rsidR="00B96A56" w:rsidRDefault="00B96A56">
      <w:pPr>
        <w:pStyle w:val="TOC4"/>
        <w:rPr>
          <w:rFonts w:asciiTheme="minorHAnsi" w:eastAsiaTheme="minorEastAsia" w:hAnsiTheme="minorHAnsi" w:cstheme="minorBidi"/>
          <w:sz w:val="22"/>
          <w:szCs w:val="22"/>
        </w:rPr>
      </w:pPr>
      <w:r w:rsidRPr="00B96A56">
        <w:t>A.7.4.3.2</w:t>
      </w:r>
      <w:r w:rsidRPr="00B96A56">
        <w:rPr>
          <w:rFonts w:asciiTheme="minorHAnsi" w:eastAsiaTheme="minorEastAsia" w:hAnsiTheme="minorHAnsi" w:cstheme="minorBidi"/>
          <w:sz w:val="22"/>
          <w:szCs w:val="22"/>
        </w:rPr>
        <w:tab/>
      </w:r>
      <w:r w:rsidRPr="009A6500">
        <w:rPr>
          <w:snapToGrid w:val="0"/>
        </w:rPr>
        <w:t>Test Requirements</w:t>
      </w:r>
      <w:r>
        <w:tab/>
        <w:t>1482</w:t>
      </w:r>
    </w:p>
    <w:p w14:paraId="12BB64B3" w14:textId="77777777" w:rsidR="00B96A56" w:rsidRDefault="00B96A5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3A12E152" w14:textId="77777777" w:rsidR="00B96A56" w:rsidRDefault="00B96A56">
      <w:pPr>
        <w:pStyle w:val="TOC4"/>
        <w:rPr>
          <w:rFonts w:asciiTheme="minorHAnsi" w:eastAsiaTheme="minorEastAsia" w:hAnsiTheme="minorHAnsi" w:cstheme="minorBidi"/>
          <w:sz w:val="22"/>
          <w:szCs w:val="22"/>
        </w:rPr>
      </w:pPr>
      <w:r w:rsidRPr="00B96A56">
        <w:t>A.7.4.4.1</w:t>
      </w:r>
      <w:r w:rsidRPr="00B96A56">
        <w:rPr>
          <w:rFonts w:asciiTheme="minorHAnsi" w:eastAsiaTheme="minorEastAsia" w:hAnsiTheme="minorHAnsi" w:cstheme="minorBidi"/>
          <w:sz w:val="22"/>
          <w:szCs w:val="22"/>
        </w:rPr>
        <w:tab/>
      </w:r>
      <w:r w:rsidRPr="009A6500">
        <w:rPr>
          <w:snapToGrid w:val="0"/>
        </w:rPr>
        <w:t>Test Purpose and Environment</w:t>
      </w:r>
      <w:r>
        <w:tab/>
        <w:t>1482</w:t>
      </w:r>
    </w:p>
    <w:p w14:paraId="015AECC5" w14:textId="77777777" w:rsidR="00B96A56" w:rsidRDefault="00B96A56">
      <w:pPr>
        <w:pStyle w:val="TOC4"/>
        <w:rPr>
          <w:rFonts w:asciiTheme="minorHAnsi" w:eastAsiaTheme="minorEastAsia" w:hAnsiTheme="minorHAnsi" w:cstheme="minorBidi"/>
          <w:sz w:val="22"/>
          <w:szCs w:val="22"/>
        </w:rPr>
      </w:pPr>
      <w:r w:rsidRPr="00B96A56">
        <w:t>A.7.4.</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1485</w:t>
      </w:r>
    </w:p>
    <w:p w14:paraId="1839FD36" w14:textId="77777777" w:rsidR="00B96A56" w:rsidRDefault="00B96A5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03B3CA94" w14:textId="77777777" w:rsidR="00B96A56" w:rsidRDefault="00B96A56">
      <w:pPr>
        <w:pStyle w:val="TOC4"/>
        <w:rPr>
          <w:rFonts w:asciiTheme="minorHAnsi" w:eastAsiaTheme="minorEastAsia" w:hAnsiTheme="minorHAnsi" w:cstheme="minorBidi"/>
          <w:sz w:val="22"/>
          <w:szCs w:val="22"/>
        </w:rPr>
      </w:pPr>
      <w:r w:rsidRPr="00B96A56">
        <w:lastRenderedPageBreak/>
        <w:t>A.7.4.5.1</w:t>
      </w:r>
      <w:r w:rsidRPr="00B96A56">
        <w:rPr>
          <w:rFonts w:asciiTheme="minorHAnsi" w:eastAsiaTheme="minorEastAsia" w:hAnsiTheme="minorHAnsi" w:cstheme="minorBidi"/>
          <w:sz w:val="22"/>
          <w:szCs w:val="22"/>
        </w:rPr>
        <w:tab/>
      </w:r>
      <w:r w:rsidRPr="009A6500">
        <w:rPr>
          <w:snapToGrid w:val="0"/>
        </w:rPr>
        <w:t>Test Purpose and Environment</w:t>
      </w:r>
      <w:r>
        <w:tab/>
        <w:t>1485</w:t>
      </w:r>
    </w:p>
    <w:p w14:paraId="236F3319" w14:textId="77777777" w:rsidR="00B96A56" w:rsidRDefault="00B96A56">
      <w:pPr>
        <w:pStyle w:val="TOC4"/>
        <w:rPr>
          <w:rFonts w:asciiTheme="minorHAnsi" w:eastAsiaTheme="minorEastAsia" w:hAnsiTheme="minorHAnsi" w:cstheme="minorBidi"/>
          <w:sz w:val="22"/>
          <w:szCs w:val="22"/>
        </w:rPr>
      </w:pPr>
      <w:r w:rsidRPr="00B96A56">
        <w:t>A.7.4.</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1487</w:t>
      </w:r>
    </w:p>
    <w:p w14:paraId="7C07FF10" w14:textId="77777777" w:rsidR="00B96A56" w:rsidRDefault="00B96A5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59D0FB1D" w14:textId="77777777" w:rsidR="00B96A56" w:rsidRDefault="00B96A5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13E7827" w14:textId="77777777" w:rsidR="00B96A56" w:rsidRDefault="00B96A56">
      <w:pPr>
        <w:pStyle w:val="TOC4"/>
        <w:rPr>
          <w:rFonts w:asciiTheme="minorHAnsi" w:eastAsiaTheme="minorEastAsia" w:hAnsiTheme="minorHAnsi" w:cstheme="minorBidi"/>
          <w:sz w:val="22"/>
          <w:szCs w:val="22"/>
        </w:rPr>
      </w:pPr>
      <w:r w:rsidRPr="00B96A56">
        <w:t>A.7.</w:t>
      </w:r>
      <w:r w:rsidRPr="00B96A56">
        <w:rPr>
          <w:lang w:eastAsia="zh-CN"/>
        </w:rPr>
        <w:t>4</w:t>
      </w:r>
      <w:r w:rsidRPr="00B96A56">
        <w:t>.</w:t>
      </w:r>
      <w:r w:rsidRPr="00B96A56">
        <w:rPr>
          <w:lang w:eastAsia="zh-CN"/>
        </w:rPr>
        <w:t>6.2</w:t>
      </w:r>
      <w:r w:rsidRPr="00B96A56">
        <w:rPr>
          <w:rFonts w:asciiTheme="minorHAnsi" w:eastAsiaTheme="minorEastAsia" w:hAnsiTheme="minorHAnsi" w:cstheme="minorBidi"/>
          <w:sz w:val="22"/>
          <w:szCs w:val="22"/>
        </w:rPr>
        <w:tab/>
      </w:r>
      <w:r w:rsidRPr="009A6500">
        <w:rPr>
          <w:snapToGrid w:val="0"/>
        </w:rPr>
        <w:t>Test Requirements</w:t>
      </w:r>
      <w:r>
        <w:tab/>
        <w:t>1489</w:t>
      </w:r>
    </w:p>
    <w:p w14:paraId="14944A3C" w14:textId="77777777" w:rsidR="00B96A56" w:rsidRDefault="00B96A5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17F0A003" w14:textId="77777777" w:rsidR="00B96A56" w:rsidRDefault="00B96A5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537601F" w14:textId="77777777" w:rsidR="00B96A56" w:rsidRDefault="00B96A56">
      <w:pPr>
        <w:pStyle w:val="TOC4"/>
        <w:rPr>
          <w:rFonts w:asciiTheme="minorHAnsi" w:eastAsiaTheme="minorEastAsia" w:hAnsiTheme="minorHAnsi" w:cstheme="minorBidi"/>
          <w:sz w:val="22"/>
          <w:szCs w:val="22"/>
        </w:rPr>
      </w:pPr>
      <w:r w:rsidRPr="00B96A56">
        <w:t>A.7.4.7</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1493</w:t>
      </w:r>
    </w:p>
    <w:p w14:paraId="386F2E40" w14:textId="77777777" w:rsidR="00B96A56" w:rsidRDefault="00B96A5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1C4E0E71" w14:textId="77777777" w:rsidR="00B96A56" w:rsidRDefault="00B96A5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798CB993" w14:textId="77777777" w:rsidR="00B96A56" w:rsidRDefault="00B96A5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26B822E8" w14:textId="77777777" w:rsidR="00B96A56" w:rsidRDefault="00B96A5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011FE458" w14:textId="77777777" w:rsidR="00B96A56" w:rsidRDefault="00B96A5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F87B113" w14:textId="77777777" w:rsidR="00B96A56" w:rsidRDefault="00B96A5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3A10D14" w14:textId="77777777" w:rsidR="00B96A56" w:rsidRDefault="00B96A5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647FA223" w14:textId="77777777" w:rsidR="00B96A56" w:rsidRDefault="00B96A5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F7C0BCF" w14:textId="77777777" w:rsidR="00B96A56" w:rsidRDefault="00B96A5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24DDB7AD" w14:textId="77777777" w:rsidR="00B96A56" w:rsidRDefault="00B96A5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68DC3984" w14:textId="77777777" w:rsidR="00B96A56" w:rsidRDefault="00B96A5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63977CB4" w14:textId="77777777" w:rsidR="00B96A56" w:rsidRDefault="00B96A5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597F9FB" w14:textId="77777777" w:rsidR="00B96A56" w:rsidRDefault="00B96A5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725DDDEF" w14:textId="77777777" w:rsidR="00B96A56" w:rsidRDefault="00B96A5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16180C2B" w14:textId="77777777" w:rsidR="00B96A56" w:rsidRDefault="00B96A5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3397884B" w14:textId="77777777" w:rsidR="00B96A56" w:rsidRDefault="00B96A5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57546156" w14:textId="77777777" w:rsidR="00B96A56" w:rsidRDefault="00B96A5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B271401" w14:textId="77777777" w:rsidR="00B96A56" w:rsidRDefault="00B96A5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05375C8F" w14:textId="77777777" w:rsidR="00B96A56" w:rsidRDefault="00B96A5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37E68688" w14:textId="77777777" w:rsidR="00B96A56" w:rsidRDefault="00B96A5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1C3EC2B" w14:textId="77777777" w:rsidR="00B96A56" w:rsidRDefault="00B96A5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74480283" w14:textId="77777777" w:rsidR="00B96A56" w:rsidRDefault="00B96A5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09955414" w14:textId="77777777" w:rsidR="00B96A56" w:rsidRDefault="00B96A5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40C739BD" w14:textId="77777777" w:rsidR="00B96A56" w:rsidRDefault="00B96A5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5FEE386" w14:textId="77777777" w:rsidR="00B96A56" w:rsidRDefault="00B96A5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0E6B59AF" w14:textId="77777777" w:rsidR="00B96A56" w:rsidRDefault="00B96A5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Discovery reception on non-serving </w:t>
      </w:r>
      <w:r>
        <w:t>frequency</w:t>
      </w:r>
      <w:r>
        <w:tab/>
        <w:t>1510</w:t>
      </w:r>
    </w:p>
    <w:p w14:paraId="475C456C" w14:textId="77777777" w:rsidR="00B96A56" w:rsidRDefault="00B96A5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39E01893" w14:textId="77777777" w:rsidR="00B96A56" w:rsidRDefault="00B96A5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651B9F29" w14:textId="77777777" w:rsidR="00B96A56" w:rsidRDefault="00B96A5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Discovery transmission on non-serving </w:t>
      </w:r>
      <w:r>
        <w:t>frequency</w:t>
      </w:r>
      <w:r>
        <w:tab/>
        <w:t>1513</w:t>
      </w:r>
    </w:p>
    <w:p w14:paraId="6FB5C6FA" w14:textId="77777777" w:rsidR="00B96A56" w:rsidRDefault="00B96A5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B9F51EB" w14:textId="77777777" w:rsidR="00B96A56" w:rsidRDefault="00B96A5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A1669D5" w14:textId="77777777" w:rsidR="00B96A56" w:rsidRDefault="00B96A5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Communication on non-serving </w:t>
      </w:r>
      <w:r>
        <w:t>frequency</w:t>
      </w:r>
      <w:r>
        <w:tab/>
        <w:t>1516</w:t>
      </w:r>
    </w:p>
    <w:p w14:paraId="68E6D277" w14:textId="77777777" w:rsidR="00B96A56" w:rsidRDefault="00B96A5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7A250102" w14:textId="77777777" w:rsidR="00B96A56" w:rsidRDefault="00B96A5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A4AB80" w14:textId="77777777" w:rsidR="00B96A56" w:rsidRDefault="00B96A5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60543E6A" w14:textId="77777777" w:rsidR="00B96A56" w:rsidRDefault="00B96A5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1AEB5E86" w14:textId="77777777" w:rsidR="00B96A56" w:rsidRDefault="00B96A5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5295F160" w14:textId="77777777" w:rsidR="00B96A56" w:rsidRDefault="00B96A5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5D59E0A4" w14:textId="77777777" w:rsidR="00B96A56" w:rsidRDefault="00B96A5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C0BDB94" w14:textId="77777777" w:rsidR="00B96A56" w:rsidRDefault="00B96A5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4DF39B1A" w14:textId="77777777" w:rsidR="00B96A56" w:rsidRDefault="00B96A56">
      <w:pPr>
        <w:pStyle w:val="TOC4"/>
        <w:rPr>
          <w:rFonts w:asciiTheme="minorHAnsi" w:eastAsiaTheme="minorEastAsia" w:hAnsiTheme="minorHAnsi" w:cstheme="minorBidi"/>
          <w:sz w:val="22"/>
          <w:szCs w:val="22"/>
        </w:rPr>
      </w:pPr>
      <w:r w:rsidRPr="00B96A56">
        <w:t>A.7.6.1.2</w:t>
      </w:r>
      <w:r w:rsidRPr="00B96A56">
        <w:rPr>
          <w:rFonts w:asciiTheme="minorHAnsi" w:eastAsiaTheme="minorEastAsia" w:hAnsiTheme="minorHAnsi" w:cstheme="minorBidi"/>
          <w:sz w:val="22"/>
          <w:szCs w:val="22"/>
        </w:rPr>
        <w:tab/>
      </w:r>
      <w:r w:rsidRPr="009A6500">
        <w:rPr>
          <w:snapToGrid w:val="0"/>
        </w:rPr>
        <w:t>Test Requirements</w:t>
      </w:r>
      <w:r>
        <w:tab/>
        <w:t>1526</w:t>
      </w:r>
    </w:p>
    <w:p w14:paraId="15920239" w14:textId="77777777" w:rsidR="00B96A56" w:rsidRDefault="00B96A5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1D6C0D04" w14:textId="77777777" w:rsidR="00B96A56" w:rsidRDefault="00B96A5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553C10CB" w14:textId="77777777" w:rsidR="00B96A56" w:rsidRDefault="00B96A56">
      <w:pPr>
        <w:pStyle w:val="TOC4"/>
        <w:rPr>
          <w:rFonts w:asciiTheme="minorHAnsi" w:eastAsiaTheme="minorEastAsia" w:hAnsiTheme="minorHAnsi" w:cstheme="minorBidi"/>
          <w:sz w:val="22"/>
          <w:szCs w:val="22"/>
        </w:rPr>
      </w:pPr>
      <w:r w:rsidRPr="00B96A56">
        <w:t>A.7.6.2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1529</w:t>
      </w:r>
    </w:p>
    <w:p w14:paraId="7C5D1A61" w14:textId="59BC747E" w:rsidR="00B96A56" w:rsidRDefault="00B96A5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1AC9E4E4" w14:textId="77777777" w:rsidR="00B96A56" w:rsidRDefault="00B96A5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4E5EB6CD" w14:textId="77777777" w:rsidR="00B96A56" w:rsidRDefault="00B96A5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2297A440" w14:textId="77777777" w:rsidR="00B96A56" w:rsidRDefault="00B96A56">
      <w:pPr>
        <w:pStyle w:val="TOC4"/>
        <w:rPr>
          <w:rFonts w:asciiTheme="minorHAnsi" w:eastAsiaTheme="minorEastAsia" w:hAnsiTheme="minorHAnsi" w:cstheme="minorBidi"/>
          <w:sz w:val="22"/>
          <w:szCs w:val="22"/>
        </w:rPr>
      </w:pPr>
      <w:r w:rsidRPr="00B96A56">
        <w:t>A.8.1.1.1</w:t>
      </w:r>
      <w:r w:rsidRPr="00B96A56">
        <w:rPr>
          <w:rFonts w:asciiTheme="minorHAnsi" w:eastAsiaTheme="minorEastAsia" w:hAnsiTheme="minorHAnsi"/>
          <w:sz w:val="22"/>
          <w:szCs w:val="22"/>
        </w:rPr>
        <w:tab/>
      </w:r>
      <w:r w:rsidRPr="009A6500">
        <w:rPr>
          <w:rFonts w:cs="v4.2.0"/>
          <w:snapToGrid w:val="0"/>
        </w:rPr>
        <w:t>Test Purpose and Environment</w:t>
      </w:r>
      <w:r>
        <w:tab/>
        <w:t>1529</w:t>
      </w:r>
    </w:p>
    <w:p w14:paraId="2E84F38F" w14:textId="77777777" w:rsidR="00B96A56" w:rsidRDefault="00B96A56">
      <w:pPr>
        <w:pStyle w:val="TOC4"/>
        <w:rPr>
          <w:rFonts w:asciiTheme="minorHAnsi" w:eastAsiaTheme="minorEastAsia" w:hAnsiTheme="minorHAnsi" w:cstheme="minorBidi"/>
          <w:sz w:val="22"/>
          <w:szCs w:val="22"/>
        </w:rPr>
      </w:pPr>
      <w:r w:rsidRPr="00B96A56">
        <w:lastRenderedPageBreak/>
        <w:t>A.8.1.1.2</w:t>
      </w:r>
      <w:r w:rsidRPr="00B96A56">
        <w:rPr>
          <w:rFonts w:asciiTheme="minorHAnsi" w:eastAsiaTheme="minorEastAsia" w:hAnsiTheme="minorHAnsi"/>
          <w:sz w:val="22"/>
          <w:szCs w:val="22"/>
        </w:rPr>
        <w:tab/>
      </w:r>
      <w:r w:rsidRPr="009A6500">
        <w:rPr>
          <w:rFonts w:cs="v4.2.0"/>
          <w:snapToGrid w:val="0"/>
        </w:rPr>
        <w:t>Test Requirements</w:t>
      </w:r>
      <w:r>
        <w:tab/>
        <w:t>1531</w:t>
      </w:r>
    </w:p>
    <w:p w14:paraId="3D80734A" w14:textId="77777777" w:rsidR="00B96A56" w:rsidRDefault="00B96A56">
      <w:pPr>
        <w:pStyle w:val="TOC3"/>
        <w:rPr>
          <w:rFonts w:asciiTheme="minorHAnsi" w:eastAsiaTheme="minorEastAsia" w:hAnsiTheme="minorHAnsi" w:cstheme="minorBidi"/>
          <w:sz w:val="22"/>
          <w:szCs w:val="22"/>
        </w:rPr>
      </w:pPr>
      <w:r w:rsidRPr="00B96A56">
        <w:t>A.8.1.2</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w:t>
      </w:r>
      <w:r>
        <w:tab/>
        <w:t>1532</w:t>
      </w:r>
    </w:p>
    <w:p w14:paraId="03D3BC85" w14:textId="77777777" w:rsidR="00B96A56" w:rsidRDefault="00B96A56">
      <w:pPr>
        <w:pStyle w:val="TOC4"/>
        <w:rPr>
          <w:rFonts w:asciiTheme="minorHAnsi" w:eastAsiaTheme="minorEastAsia" w:hAnsiTheme="minorHAnsi" w:cstheme="minorBidi"/>
          <w:sz w:val="22"/>
          <w:szCs w:val="22"/>
        </w:rPr>
      </w:pPr>
      <w:r w:rsidRPr="00B96A56">
        <w:t>A.8.1.2.1</w:t>
      </w:r>
      <w:r w:rsidRPr="00B96A56">
        <w:rPr>
          <w:rFonts w:asciiTheme="minorHAnsi" w:eastAsiaTheme="minorEastAsia" w:hAnsiTheme="minorHAnsi"/>
          <w:sz w:val="22"/>
          <w:szCs w:val="22"/>
        </w:rPr>
        <w:tab/>
      </w:r>
      <w:r w:rsidRPr="009A6500">
        <w:rPr>
          <w:rFonts w:cs="v4.2.0"/>
          <w:snapToGrid w:val="0"/>
        </w:rPr>
        <w:t>Test Purpose and Environment</w:t>
      </w:r>
      <w:r>
        <w:tab/>
        <w:t>1532</w:t>
      </w:r>
    </w:p>
    <w:p w14:paraId="6CF3FD99" w14:textId="77777777" w:rsidR="00B96A56" w:rsidRDefault="00B96A56">
      <w:pPr>
        <w:pStyle w:val="TOC4"/>
        <w:rPr>
          <w:rFonts w:asciiTheme="minorHAnsi" w:eastAsiaTheme="minorEastAsia" w:hAnsiTheme="minorHAnsi" w:cstheme="minorBidi"/>
          <w:sz w:val="22"/>
          <w:szCs w:val="22"/>
        </w:rPr>
      </w:pPr>
      <w:r w:rsidRPr="00B96A56">
        <w:t>A.8.1.2.2</w:t>
      </w:r>
      <w:r w:rsidRPr="00B96A56">
        <w:rPr>
          <w:rFonts w:asciiTheme="minorHAnsi" w:eastAsiaTheme="minorEastAsia" w:hAnsiTheme="minorHAnsi"/>
          <w:sz w:val="22"/>
          <w:szCs w:val="22"/>
        </w:rPr>
        <w:tab/>
      </w:r>
      <w:r w:rsidRPr="009A6500">
        <w:rPr>
          <w:rFonts w:cs="v4.2.0"/>
          <w:snapToGrid w:val="0"/>
        </w:rPr>
        <w:t>Test Requirements</w:t>
      </w:r>
      <w:r>
        <w:tab/>
        <w:t>1533</w:t>
      </w:r>
    </w:p>
    <w:p w14:paraId="6754DB21" w14:textId="77777777" w:rsidR="00B96A56" w:rsidRDefault="00B96A56">
      <w:pPr>
        <w:pStyle w:val="TOC3"/>
        <w:rPr>
          <w:rFonts w:asciiTheme="minorHAnsi" w:eastAsiaTheme="minorEastAsia" w:hAnsiTheme="minorHAnsi" w:cstheme="minorBidi"/>
          <w:sz w:val="22"/>
          <w:szCs w:val="22"/>
        </w:rPr>
      </w:pPr>
      <w:r w:rsidRPr="00B96A56">
        <w:t>A.8.1.3</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with DRX</w:t>
      </w:r>
      <w:r>
        <w:tab/>
        <w:t>1534</w:t>
      </w:r>
    </w:p>
    <w:p w14:paraId="3D676744" w14:textId="77777777" w:rsidR="00B96A56" w:rsidRDefault="00B96A56">
      <w:pPr>
        <w:pStyle w:val="TOC4"/>
        <w:rPr>
          <w:rFonts w:asciiTheme="minorHAnsi" w:eastAsiaTheme="minorEastAsia" w:hAnsiTheme="minorHAnsi" w:cstheme="minorBidi"/>
          <w:sz w:val="22"/>
          <w:szCs w:val="22"/>
        </w:rPr>
      </w:pPr>
      <w:r w:rsidRPr="00B96A56">
        <w:t>A.8.1.3.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1534</w:t>
      </w:r>
    </w:p>
    <w:p w14:paraId="42F17338" w14:textId="77777777" w:rsidR="00B96A56" w:rsidRDefault="00B96A56">
      <w:pPr>
        <w:pStyle w:val="TOC4"/>
        <w:rPr>
          <w:rFonts w:asciiTheme="minorHAnsi" w:eastAsiaTheme="minorEastAsia" w:hAnsiTheme="minorHAnsi" w:cstheme="minorBidi"/>
          <w:sz w:val="22"/>
          <w:szCs w:val="22"/>
        </w:rPr>
      </w:pPr>
      <w:r w:rsidRPr="00B96A56">
        <w:t>A.8.1.3.2</w:t>
      </w:r>
      <w:r w:rsidRPr="00B96A56">
        <w:rPr>
          <w:rFonts w:asciiTheme="minorHAnsi" w:eastAsiaTheme="minorEastAsia" w:hAnsiTheme="minorHAnsi"/>
          <w:sz w:val="22"/>
          <w:szCs w:val="22"/>
        </w:rPr>
        <w:tab/>
      </w:r>
      <w:r w:rsidRPr="009A6500">
        <w:rPr>
          <w:rFonts w:cs="v4.2.0"/>
          <w:snapToGrid w:val="0"/>
        </w:rPr>
        <w:t>Test Requirements</w:t>
      </w:r>
      <w:r>
        <w:tab/>
        <w:t>1536</w:t>
      </w:r>
    </w:p>
    <w:p w14:paraId="43DE0B2D" w14:textId="77777777" w:rsidR="00B96A56" w:rsidRDefault="00B96A56">
      <w:pPr>
        <w:pStyle w:val="TOC3"/>
        <w:rPr>
          <w:rFonts w:asciiTheme="minorHAnsi" w:eastAsiaTheme="minorEastAsia" w:hAnsiTheme="minorHAnsi" w:cstheme="minorBidi"/>
          <w:sz w:val="22"/>
          <w:szCs w:val="22"/>
        </w:rPr>
      </w:pPr>
      <w:r w:rsidRPr="00B96A56">
        <w:t>A.8.1.4</w:t>
      </w:r>
      <w:r w:rsidRPr="00B96A56">
        <w:rPr>
          <w:rFonts w:asciiTheme="minorHAnsi" w:eastAsiaTheme="minorEastAsia" w:hAnsiTheme="minorHAnsi"/>
          <w:sz w:val="22"/>
          <w:szCs w:val="22"/>
        </w:rPr>
        <w:tab/>
      </w:r>
      <w:r w:rsidRPr="009A6500">
        <w:rPr>
          <w:rFonts w:cs="v4.2.0"/>
        </w:rPr>
        <w:t>Void</w:t>
      </w:r>
      <w:r>
        <w:tab/>
        <w:t>1536</w:t>
      </w:r>
    </w:p>
    <w:p w14:paraId="385FA367" w14:textId="77777777" w:rsidR="00B96A56" w:rsidRDefault="00B96A56">
      <w:pPr>
        <w:pStyle w:val="TOC3"/>
        <w:rPr>
          <w:rFonts w:asciiTheme="minorHAnsi" w:eastAsiaTheme="minorEastAsia" w:hAnsiTheme="minorHAnsi" w:cstheme="minorBidi"/>
          <w:sz w:val="22"/>
          <w:szCs w:val="22"/>
        </w:rPr>
      </w:pPr>
      <w:r w:rsidRPr="00B96A56">
        <w:t>A.8.1.5</w:t>
      </w:r>
      <w:r w:rsidRPr="00B96A5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480C6907" w14:textId="77777777" w:rsidR="00B96A56" w:rsidRDefault="00B96A56">
      <w:pPr>
        <w:pStyle w:val="TOC4"/>
        <w:rPr>
          <w:rFonts w:asciiTheme="minorHAnsi" w:eastAsiaTheme="minorEastAsia" w:hAnsiTheme="minorHAnsi" w:cstheme="minorBidi"/>
          <w:sz w:val="22"/>
          <w:szCs w:val="22"/>
        </w:rPr>
      </w:pPr>
      <w:r w:rsidRPr="00B96A56">
        <w:t>A.8.1.5.1</w:t>
      </w:r>
      <w:r w:rsidRPr="00B96A56">
        <w:rPr>
          <w:rFonts w:asciiTheme="minorHAnsi" w:eastAsiaTheme="minorEastAsia" w:hAnsiTheme="minorHAnsi" w:cstheme="minorBidi"/>
          <w:sz w:val="22"/>
          <w:szCs w:val="22"/>
        </w:rPr>
        <w:tab/>
      </w:r>
      <w:r w:rsidRPr="009A6500">
        <w:rPr>
          <w:snapToGrid w:val="0"/>
        </w:rPr>
        <w:t>Test Purpose and Environment</w:t>
      </w:r>
      <w:r>
        <w:tab/>
        <w:t>1536</w:t>
      </w:r>
    </w:p>
    <w:p w14:paraId="1F261DBE" w14:textId="77777777" w:rsidR="00B96A56" w:rsidRDefault="00B96A56">
      <w:pPr>
        <w:pStyle w:val="TOC4"/>
        <w:rPr>
          <w:rFonts w:asciiTheme="minorHAnsi" w:eastAsiaTheme="minorEastAsia" w:hAnsiTheme="minorHAnsi" w:cstheme="minorBidi"/>
          <w:sz w:val="22"/>
          <w:szCs w:val="22"/>
        </w:rPr>
      </w:pPr>
      <w:r w:rsidRPr="00B96A56">
        <w:t>A.8.1.5.2</w:t>
      </w:r>
      <w:r w:rsidRPr="00B96A56">
        <w:rPr>
          <w:rFonts w:asciiTheme="minorHAnsi" w:eastAsiaTheme="minorEastAsia" w:hAnsiTheme="minorHAnsi" w:cstheme="minorBidi"/>
          <w:sz w:val="22"/>
          <w:szCs w:val="22"/>
        </w:rPr>
        <w:tab/>
      </w:r>
      <w:r w:rsidRPr="009A6500">
        <w:rPr>
          <w:snapToGrid w:val="0"/>
        </w:rPr>
        <w:t>Test Requirements</w:t>
      </w:r>
      <w:r>
        <w:tab/>
        <w:t>1538</w:t>
      </w:r>
    </w:p>
    <w:p w14:paraId="144FC097" w14:textId="77777777" w:rsidR="00B96A56" w:rsidRDefault="00B96A56">
      <w:pPr>
        <w:pStyle w:val="TOC3"/>
        <w:rPr>
          <w:rFonts w:asciiTheme="minorHAnsi" w:eastAsiaTheme="minorEastAsia" w:hAnsiTheme="minorHAnsi" w:cstheme="minorBidi"/>
          <w:sz w:val="22"/>
          <w:szCs w:val="22"/>
        </w:rPr>
      </w:pPr>
      <w:r w:rsidRPr="00B96A56">
        <w:t>A.8.1.6</w:t>
      </w:r>
      <w:r w:rsidRPr="00B96A5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w:t>
      </w:r>
      <w:r>
        <w:tab/>
        <w:t>1538</w:t>
      </w:r>
    </w:p>
    <w:p w14:paraId="529C2E08" w14:textId="77777777" w:rsidR="00B96A56" w:rsidRDefault="00B96A56">
      <w:pPr>
        <w:pStyle w:val="TOC4"/>
        <w:rPr>
          <w:rFonts w:asciiTheme="minorHAnsi" w:eastAsiaTheme="minorEastAsia" w:hAnsiTheme="minorHAnsi" w:cstheme="minorBidi"/>
          <w:sz w:val="22"/>
          <w:szCs w:val="22"/>
        </w:rPr>
      </w:pPr>
      <w:r w:rsidRPr="00B96A56">
        <w:t>A.8.1.6.1</w:t>
      </w:r>
      <w:r w:rsidRPr="00B96A56">
        <w:rPr>
          <w:rFonts w:asciiTheme="minorHAnsi" w:eastAsiaTheme="minorEastAsia" w:hAnsiTheme="minorHAnsi" w:cstheme="minorBidi"/>
          <w:sz w:val="22"/>
          <w:szCs w:val="22"/>
        </w:rPr>
        <w:tab/>
      </w:r>
      <w:r w:rsidRPr="009A6500">
        <w:rPr>
          <w:snapToGrid w:val="0"/>
        </w:rPr>
        <w:t>Test Purpose and Environment</w:t>
      </w:r>
      <w:r>
        <w:tab/>
        <w:t>1538</w:t>
      </w:r>
    </w:p>
    <w:p w14:paraId="4C9EC631" w14:textId="77777777" w:rsidR="00B96A56" w:rsidRDefault="00B96A56">
      <w:pPr>
        <w:pStyle w:val="TOC4"/>
        <w:rPr>
          <w:rFonts w:asciiTheme="minorHAnsi" w:eastAsiaTheme="minorEastAsia" w:hAnsiTheme="minorHAnsi" w:cstheme="minorBidi"/>
          <w:sz w:val="22"/>
          <w:szCs w:val="22"/>
        </w:rPr>
      </w:pPr>
      <w:r w:rsidRPr="00B96A56">
        <w:t>A.8.1.6.2</w:t>
      </w:r>
      <w:r w:rsidRPr="00B96A56">
        <w:rPr>
          <w:rFonts w:asciiTheme="minorHAnsi" w:eastAsiaTheme="minorEastAsia" w:hAnsiTheme="minorHAnsi" w:cstheme="minorBidi"/>
          <w:sz w:val="22"/>
          <w:szCs w:val="22"/>
        </w:rPr>
        <w:tab/>
      </w:r>
      <w:r w:rsidRPr="009A6500">
        <w:rPr>
          <w:snapToGrid w:val="0"/>
        </w:rPr>
        <w:t>Test Requirements</w:t>
      </w:r>
      <w:r>
        <w:tab/>
        <w:t>1540</w:t>
      </w:r>
    </w:p>
    <w:p w14:paraId="0226251D" w14:textId="77777777" w:rsidR="00B96A56" w:rsidRDefault="00B96A5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0C6A7ED0" w14:textId="77777777" w:rsidR="00B96A56" w:rsidRDefault="00B96A5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6C8FAAA8" w14:textId="77777777" w:rsidR="00B96A56" w:rsidRDefault="00B96A5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5E92EF99" w14:textId="77777777" w:rsidR="00B96A56" w:rsidRDefault="00B96A5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5FEA5F6" w14:textId="77777777" w:rsidR="00B96A56" w:rsidRDefault="00B96A5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5319EFD" w14:textId="77777777" w:rsidR="00B96A56" w:rsidRDefault="00B96A5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6BAD3AD5" w14:textId="77777777" w:rsidR="00B96A56" w:rsidRDefault="00B96A5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6FB6DEEF" w14:textId="77777777" w:rsidR="00B96A56" w:rsidRDefault="00B96A56">
      <w:pPr>
        <w:pStyle w:val="TOC4"/>
        <w:rPr>
          <w:rFonts w:asciiTheme="minorHAnsi" w:eastAsiaTheme="minorEastAsia" w:hAnsiTheme="minorHAnsi" w:cstheme="minorBidi"/>
          <w:sz w:val="22"/>
          <w:szCs w:val="22"/>
        </w:rPr>
      </w:pPr>
      <w:r w:rsidRPr="00B96A56">
        <w:t>A.8.1.</w:t>
      </w:r>
      <w:r w:rsidRPr="00B96A56">
        <w:rPr>
          <w:lang w:eastAsia="zh-CN"/>
        </w:rPr>
        <w:t>9</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1546</w:t>
      </w:r>
    </w:p>
    <w:p w14:paraId="559363D8" w14:textId="77777777" w:rsidR="00B96A56" w:rsidRDefault="00B96A56">
      <w:pPr>
        <w:pStyle w:val="TOC4"/>
        <w:rPr>
          <w:rFonts w:asciiTheme="minorHAnsi" w:eastAsiaTheme="minorEastAsia" w:hAnsiTheme="minorHAnsi" w:cstheme="minorBidi"/>
          <w:sz w:val="22"/>
          <w:szCs w:val="22"/>
        </w:rPr>
      </w:pPr>
      <w:r w:rsidRPr="00B96A56">
        <w:t>A.8.1.</w:t>
      </w:r>
      <w:r w:rsidRPr="00B96A56">
        <w:rPr>
          <w:lang w:eastAsia="zh-CN"/>
        </w:rPr>
        <w:t>9</w:t>
      </w:r>
      <w:r w:rsidRPr="00B96A56">
        <w:t>.2</w:t>
      </w:r>
      <w:r w:rsidRPr="00B96A56">
        <w:rPr>
          <w:rFonts w:asciiTheme="minorHAnsi" w:eastAsiaTheme="minorEastAsia" w:hAnsiTheme="minorHAnsi" w:cstheme="minorBidi"/>
          <w:sz w:val="22"/>
          <w:szCs w:val="22"/>
        </w:rPr>
        <w:tab/>
      </w:r>
      <w:r w:rsidRPr="009A6500">
        <w:rPr>
          <w:snapToGrid w:val="0"/>
        </w:rPr>
        <w:t>Test Requirements</w:t>
      </w:r>
      <w:r>
        <w:tab/>
        <w:t>1546</w:t>
      </w:r>
    </w:p>
    <w:p w14:paraId="126A3A66" w14:textId="77777777" w:rsidR="00B96A56" w:rsidRDefault="00B96A5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104F283C" w14:textId="77777777" w:rsidR="00B96A56" w:rsidRDefault="00B96A56">
      <w:pPr>
        <w:pStyle w:val="TOC4"/>
        <w:rPr>
          <w:rFonts w:asciiTheme="minorHAnsi" w:eastAsiaTheme="minorEastAsia" w:hAnsiTheme="minorHAnsi" w:cstheme="minorBidi"/>
          <w:sz w:val="22"/>
          <w:szCs w:val="22"/>
        </w:rPr>
      </w:pPr>
      <w:r w:rsidRPr="00B96A56">
        <w:t>A.8.1.10.</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1546</w:t>
      </w:r>
    </w:p>
    <w:p w14:paraId="47C73CB8" w14:textId="77777777" w:rsidR="00B96A56" w:rsidRDefault="00B96A56">
      <w:pPr>
        <w:pStyle w:val="TOC4"/>
        <w:rPr>
          <w:rFonts w:asciiTheme="minorHAnsi" w:eastAsiaTheme="minorEastAsia" w:hAnsiTheme="minorHAnsi" w:cstheme="minorBidi"/>
          <w:sz w:val="22"/>
          <w:szCs w:val="22"/>
        </w:rPr>
      </w:pPr>
      <w:r w:rsidRPr="00B96A56">
        <w:t>A.8.1.10.2</w:t>
      </w:r>
      <w:r w:rsidRPr="00B96A56">
        <w:rPr>
          <w:rFonts w:asciiTheme="minorHAnsi" w:eastAsiaTheme="minorEastAsia" w:hAnsiTheme="minorHAnsi" w:cstheme="minorBidi"/>
          <w:sz w:val="22"/>
          <w:szCs w:val="22"/>
        </w:rPr>
        <w:tab/>
      </w:r>
      <w:r w:rsidRPr="009A6500">
        <w:rPr>
          <w:snapToGrid w:val="0"/>
        </w:rPr>
        <w:t>Test Requirements</w:t>
      </w:r>
      <w:r>
        <w:tab/>
        <w:t>1547</w:t>
      </w:r>
    </w:p>
    <w:p w14:paraId="41713E27" w14:textId="77777777" w:rsidR="00B96A56" w:rsidRDefault="00B96A5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06A39CE" w14:textId="77777777" w:rsidR="00B96A56" w:rsidRDefault="00B96A56">
      <w:pPr>
        <w:pStyle w:val="TOC4"/>
        <w:rPr>
          <w:rFonts w:asciiTheme="minorHAnsi" w:eastAsiaTheme="minorEastAsia" w:hAnsiTheme="minorHAnsi" w:cstheme="minorBidi"/>
          <w:sz w:val="22"/>
          <w:szCs w:val="22"/>
        </w:rPr>
      </w:pPr>
      <w:r w:rsidRPr="00B96A56">
        <w:t>A.8.1.11.1</w:t>
      </w:r>
      <w:r w:rsidRPr="00B96A56">
        <w:rPr>
          <w:rFonts w:asciiTheme="minorHAnsi" w:eastAsiaTheme="minorEastAsia" w:hAnsiTheme="minorHAnsi"/>
          <w:sz w:val="22"/>
          <w:szCs w:val="22"/>
        </w:rPr>
        <w:tab/>
      </w:r>
      <w:r w:rsidRPr="009A6500">
        <w:rPr>
          <w:rFonts w:cs="v4.2.0"/>
          <w:snapToGrid w:val="0"/>
        </w:rPr>
        <w:t>Test Purpose and Environment</w:t>
      </w:r>
      <w:r>
        <w:tab/>
        <w:t>1547</w:t>
      </w:r>
    </w:p>
    <w:p w14:paraId="7638734B" w14:textId="77777777" w:rsidR="00B96A56" w:rsidRDefault="00B96A56">
      <w:pPr>
        <w:pStyle w:val="TOC4"/>
        <w:rPr>
          <w:rFonts w:asciiTheme="minorHAnsi" w:eastAsiaTheme="minorEastAsia" w:hAnsiTheme="minorHAnsi" w:cstheme="minorBidi"/>
          <w:sz w:val="22"/>
          <w:szCs w:val="22"/>
        </w:rPr>
      </w:pPr>
      <w:r w:rsidRPr="00B96A56">
        <w:t>A.8.1.11.2</w:t>
      </w:r>
      <w:r w:rsidRPr="00B96A56">
        <w:rPr>
          <w:rFonts w:asciiTheme="minorHAnsi" w:eastAsiaTheme="minorEastAsia" w:hAnsiTheme="minorHAnsi"/>
          <w:sz w:val="22"/>
          <w:szCs w:val="22"/>
        </w:rPr>
        <w:tab/>
      </w:r>
      <w:r w:rsidRPr="009A6500">
        <w:rPr>
          <w:rFonts w:cs="v4.2.0"/>
          <w:snapToGrid w:val="0"/>
        </w:rPr>
        <w:t>Test Requirements</w:t>
      </w:r>
      <w:r>
        <w:tab/>
        <w:t>1549</w:t>
      </w:r>
    </w:p>
    <w:p w14:paraId="6EABEDD1" w14:textId="77777777" w:rsidR="00B96A56" w:rsidRDefault="00B96A56">
      <w:pPr>
        <w:pStyle w:val="TOC3"/>
        <w:rPr>
          <w:rFonts w:asciiTheme="minorHAnsi" w:eastAsiaTheme="minorEastAsia" w:hAnsiTheme="minorHAnsi" w:cstheme="minorBidi"/>
          <w:sz w:val="22"/>
          <w:szCs w:val="22"/>
        </w:rPr>
      </w:pPr>
      <w:r w:rsidRPr="00B96A56">
        <w:t>A.8.1.12</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for UE category 0</w:t>
      </w:r>
      <w:r>
        <w:tab/>
        <w:t>1550</w:t>
      </w:r>
    </w:p>
    <w:p w14:paraId="54CF6894" w14:textId="77777777" w:rsidR="00B96A56" w:rsidRDefault="00B96A56">
      <w:pPr>
        <w:pStyle w:val="TOC4"/>
        <w:rPr>
          <w:rFonts w:asciiTheme="minorHAnsi" w:eastAsiaTheme="minorEastAsia" w:hAnsiTheme="minorHAnsi" w:cstheme="minorBidi"/>
          <w:sz w:val="22"/>
          <w:szCs w:val="22"/>
        </w:rPr>
      </w:pPr>
      <w:r w:rsidRPr="00B96A56">
        <w:t>A.8.1.12.1</w:t>
      </w:r>
      <w:r w:rsidRPr="00B96A56">
        <w:rPr>
          <w:rFonts w:asciiTheme="minorHAnsi" w:eastAsiaTheme="minorEastAsia" w:hAnsiTheme="minorHAnsi"/>
          <w:sz w:val="22"/>
          <w:szCs w:val="22"/>
        </w:rPr>
        <w:tab/>
      </w:r>
      <w:r w:rsidRPr="009A6500">
        <w:rPr>
          <w:rFonts w:cs="v4.2.0"/>
          <w:snapToGrid w:val="0"/>
        </w:rPr>
        <w:t>Test Purpose and Environment</w:t>
      </w:r>
      <w:r>
        <w:tab/>
        <w:t>1550</w:t>
      </w:r>
    </w:p>
    <w:p w14:paraId="33EBE722" w14:textId="77777777" w:rsidR="00B96A56" w:rsidRDefault="00B96A56">
      <w:pPr>
        <w:pStyle w:val="TOC4"/>
        <w:rPr>
          <w:rFonts w:asciiTheme="minorHAnsi" w:eastAsiaTheme="minorEastAsia" w:hAnsiTheme="minorHAnsi" w:cstheme="minorBidi"/>
          <w:sz w:val="22"/>
          <w:szCs w:val="22"/>
        </w:rPr>
      </w:pPr>
      <w:r w:rsidRPr="00B96A56">
        <w:t>A.8.1.12.2</w:t>
      </w:r>
      <w:r w:rsidRPr="00B96A56">
        <w:rPr>
          <w:rFonts w:asciiTheme="minorHAnsi" w:eastAsiaTheme="minorEastAsia" w:hAnsiTheme="minorHAnsi"/>
          <w:sz w:val="22"/>
          <w:szCs w:val="22"/>
        </w:rPr>
        <w:tab/>
      </w:r>
      <w:r w:rsidRPr="009A6500">
        <w:rPr>
          <w:rFonts w:cs="v4.2.0"/>
          <w:snapToGrid w:val="0"/>
        </w:rPr>
        <w:t>Test Requirements</w:t>
      </w:r>
      <w:r>
        <w:tab/>
        <w:t>1551</w:t>
      </w:r>
    </w:p>
    <w:p w14:paraId="7C0ED65E" w14:textId="77777777" w:rsidR="00B96A56" w:rsidRDefault="00B96A56">
      <w:pPr>
        <w:pStyle w:val="TOC3"/>
        <w:rPr>
          <w:rFonts w:asciiTheme="minorHAnsi" w:eastAsiaTheme="minorEastAsia" w:hAnsiTheme="minorHAnsi" w:cstheme="minorBidi"/>
          <w:sz w:val="22"/>
          <w:szCs w:val="22"/>
        </w:rPr>
      </w:pPr>
      <w:r w:rsidRPr="00B96A56">
        <w:t>A.8.1.13</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with DRX for UE category 0</w:t>
      </w:r>
      <w:r>
        <w:tab/>
        <w:t>1552</w:t>
      </w:r>
    </w:p>
    <w:p w14:paraId="6042DE3D" w14:textId="77777777" w:rsidR="00B96A56" w:rsidRDefault="00B96A56">
      <w:pPr>
        <w:pStyle w:val="TOC4"/>
        <w:rPr>
          <w:rFonts w:asciiTheme="minorHAnsi" w:eastAsiaTheme="minorEastAsia" w:hAnsiTheme="minorHAnsi" w:cstheme="minorBidi"/>
          <w:sz w:val="22"/>
          <w:szCs w:val="22"/>
        </w:rPr>
      </w:pPr>
      <w:r w:rsidRPr="00B96A56">
        <w:t>A.8.1.13.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1552</w:t>
      </w:r>
    </w:p>
    <w:p w14:paraId="0054C160" w14:textId="77777777" w:rsidR="00B96A56" w:rsidRDefault="00B96A56">
      <w:pPr>
        <w:pStyle w:val="TOC4"/>
        <w:rPr>
          <w:rFonts w:asciiTheme="minorHAnsi" w:eastAsiaTheme="minorEastAsia" w:hAnsiTheme="minorHAnsi" w:cstheme="minorBidi"/>
          <w:sz w:val="22"/>
          <w:szCs w:val="22"/>
        </w:rPr>
      </w:pPr>
      <w:r w:rsidRPr="00B96A56">
        <w:t>A.8.1.13.2</w:t>
      </w:r>
      <w:r w:rsidRPr="00B96A56">
        <w:rPr>
          <w:rFonts w:asciiTheme="minorHAnsi" w:eastAsiaTheme="minorEastAsia" w:hAnsiTheme="minorHAnsi"/>
          <w:sz w:val="22"/>
          <w:szCs w:val="22"/>
        </w:rPr>
        <w:tab/>
      </w:r>
      <w:r w:rsidRPr="009A6500">
        <w:rPr>
          <w:rFonts w:cs="v4.2.0"/>
          <w:snapToGrid w:val="0"/>
        </w:rPr>
        <w:t>Test Requirements</w:t>
      </w:r>
      <w:r>
        <w:tab/>
        <w:t>1554</w:t>
      </w:r>
    </w:p>
    <w:p w14:paraId="4E8B32FA" w14:textId="77777777" w:rsidR="00B96A56" w:rsidRDefault="00B96A5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4D2F7604" w14:textId="77777777" w:rsidR="00B96A56" w:rsidRDefault="00B96A56">
      <w:pPr>
        <w:pStyle w:val="TOC4"/>
        <w:rPr>
          <w:rFonts w:asciiTheme="minorHAnsi" w:eastAsiaTheme="minorEastAsia" w:hAnsiTheme="minorHAnsi" w:cstheme="minorBidi"/>
          <w:sz w:val="22"/>
          <w:szCs w:val="22"/>
        </w:rPr>
      </w:pPr>
      <w:r w:rsidRPr="00B96A56">
        <w:t>A.8.1.14.1</w:t>
      </w:r>
      <w:r w:rsidRPr="00B96A56">
        <w:rPr>
          <w:rFonts w:asciiTheme="minorHAnsi" w:eastAsiaTheme="minorEastAsia" w:hAnsiTheme="minorHAnsi"/>
          <w:sz w:val="22"/>
          <w:szCs w:val="22"/>
        </w:rPr>
        <w:tab/>
      </w:r>
      <w:r w:rsidRPr="009A6500">
        <w:rPr>
          <w:rFonts w:cs="v4.2.0"/>
          <w:snapToGrid w:val="0"/>
        </w:rPr>
        <w:t>Test Purpose and Environment</w:t>
      </w:r>
      <w:r>
        <w:tab/>
        <w:t>1554</w:t>
      </w:r>
    </w:p>
    <w:p w14:paraId="30CF4D79" w14:textId="77777777" w:rsidR="00B96A56" w:rsidRDefault="00B96A56">
      <w:pPr>
        <w:pStyle w:val="TOC4"/>
        <w:rPr>
          <w:rFonts w:asciiTheme="minorHAnsi" w:eastAsiaTheme="minorEastAsia" w:hAnsiTheme="minorHAnsi" w:cstheme="minorBidi"/>
          <w:sz w:val="22"/>
          <w:szCs w:val="22"/>
        </w:rPr>
      </w:pPr>
      <w:r w:rsidRPr="00B96A56">
        <w:t>A.8.1.14.2</w:t>
      </w:r>
      <w:r w:rsidRPr="00B96A56">
        <w:rPr>
          <w:rFonts w:asciiTheme="minorHAnsi" w:eastAsiaTheme="minorEastAsia" w:hAnsiTheme="minorHAnsi"/>
          <w:sz w:val="22"/>
          <w:szCs w:val="22"/>
        </w:rPr>
        <w:tab/>
      </w:r>
      <w:r w:rsidRPr="009A6500">
        <w:rPr>
          <w:rFonts w:cs="v4.2.0"/>
          <w:snapToGrid w:val="0"/>
        </w:rPr>
        <w:t>Test Requirements</w:t>
      </w:r>
      <w:r>
        <w:tab/>
        <w:t>1556</w:t>
      </w:r>
    </w:p>
    <w:p w14:paraId="1BDBE284" w14:textId="77777777" w:rsidR="00B96A56" w:rsidRDefault="00B96A56">
      <w:pPr>
        <w:pStyle w:val="TOC3"/>
        <w:rPr>
          <w:rFonts w:asciiTheme="minorHAnsi" w:eastAsiaTheme="minorEastAsia" w:hAnsiTheme="minorHAnsi" w:cstheme="minorBidi"/>
          <w:sz w:val="22"/>
          <w:szCs w:val="22"/>
        </w:rPr>
      </w:pPr>
      <w:r w:rsidRPr="00B96A56">
        <w:t>A.8.1.15</w:t>
      </w:r>
      <w:r w:rsidRPr="00B96A56">
        <w:rPr>
          <w:rFonts w:asciiTheme="minorHAnsi" w:eastAsiaTheme="minorEastAsia" w:hAnsiTheme="minorHAnsi"/>
          <w:sz w:val="22"/>
          <w:szCs w:val="22"/>
        </w:rPr>
        <w:tab/>
      </w:r>
      <w:r w:rsidRPr="009A6500">
        <w:rPr>
          <w:rFonts w:cs="v4.2.0"/>
        </w:rPr>
        <w:t>E-UTRAN HD-FDD intra-frequency event triggered reporting under fading propagation conditions in synchronous cells for UE category 0</w:t>
      </w:r>
      <w:r>
        <w:tab/>
        <w:t>1557</w:t>
      </w:r>
    </w:p>
    <w:p w14:paraId="5D8DA756" w14:textId="77777777" w:rsidR="00B96A56" w:rsidRDefault="00B96A56">
      <w:pPr>
        <w:pStyle w:val="TOC4"/>
        <w:rPr>
          <w:rFonts w:asciiTheme="minorHAnsi" w:eastAsiaTheme="minorEastAsia" w:hAnsiTheme="minorHAnsi" w:cstheme="minorBidi"/>
          <w:sz w:val="22"/>
          <w:szCs w:val="22"/>
        </w:rPr>
      </w:pPr>
      <w:r w:rsidRPr="00B96A56">
        <w:t>A.8.1.15.1</w:t>
      </w:r>
      <w:r w:rsidRPr="00B96A56">
        <w:rPr>
          <w:rFonts w:asciiTheme="minorHAnsi" w:eastAsiaTheme="minorEastAsia" w:hAnsiTheme="minorHAnsi"/>
          <w:sz w:val="22"/>
          <w:szCs w:val="22"/>
        </w:rPr>
        <w:tab/>
      </w:r>
      <w:r w:rsidRPr="009A6500">
        <w:rPr>
          <w:rFonts w:cs="v4.2.0"/>
          <w:snapToGrid w:val="0"/>
        </w:rPr>
        <w:t>Test Purpose and Environment</w:t>
      </w:r>
      <w:r>
        <w:tab/>
        <w:t>1557</w:t>
      </w:r>
    </w:p>
    <w:p w14:paraId="1E596FBA" w14:textId="77777777" w:rsidR="00B96A56" w:rsidRDefault="00B96A56">
      <w:pPr>
        <w:pStyle w:val="TOC4"/>
        <w:rPr>
          <w:rFonts w:asciiTheme="minorHAnsi" w:eastAsiaTheme="minorEastAsia" w:hAnsiTheme="minorHAnsi" w:cstheme="minorBidi"/>
          <w:sz w:val="22"/>
          <w:szCs w:val="22"/>
        </w:rPr>
      </w:pPr>
      <w:r w:rsidRPr="00B96A56">
        <w:t>A.8.1.15.2</w:t>
      </w:r>
      <w:r w:rsidRPr="00B96A56">
        <w:rPr>
          <w:rFonts w:asciiTheme="minorHAnsi" w:eastAsiaTheme="minorEastAsia" w:hAnsiTheme="minorHAnsi"/>
          <w:sz w:val="22"/>
          <w:szCs w:val="22"/>
        </w:rPr>
        <w:tab/>
      </w:r>
      <w:r w:rsidRPr="009A6500">
        <w:rPr>
          <w:rFonts w:cs="v4.2.0"/>
          <w:snapToGrid w:val="0"/>
        </w:rPr>
        <w:t>Test Requirements</w:t>
      </w:r>
      <w:r>
        <w:tab/>
        <w:t>1558</w:t>
      </w:r>
    </w:p>
    <w:p w14:paraId="681FF21B" w14:textId="77777777" w:rsidR="00B96A56" w:rsidRDefault="00B96A56">
      <w:pPr>
        <w:pStyle w:val="TOC3"/>
        <w:rPr>
          <w:rFonts w:asciiTheme="minorHAnsi" w:eastAsiaTheme="minorEastAsia" w:hAnsiTheme="minorHAnsi" w:cstheme="minorBidi"/>
          <w:sz w:val="22"/>
          <w:szCs w:val="22"/>
        </w:rPr>
      </w:pPr>
      <w:r w:rsidRPr="00B96A56">
        <w:t>A.8.1.16</w:t>
      </w:r>
      <w:r w:rsidRPr="00B96A56">
        <w:rPr>
          <w:rFonts w:asciiTheme="minorHAnsi" w:eastAsiaTheme="minorEastAsia" w:hAnsiTheme="minorHAnsi"/>
          <w:sz w:val="22"/>
          <w:szCs w:val="22"/>
        </w:rPr>
        <w:tab/>
      </w:r>
      <w:r w:rsidRPr="009A6500">
        <w:rPr>
          <w:rFonts w:cs="v4.2.0"/>
        </w:rPr>
        <w:t>E-UTRAN HD-FDD intra-frequency event triggered reporting under fading propagation conditions in synchronous cells with DRX for UE category 0</w:t>
      </w:r>
      <w:r>
        <w:tab/>
        <w:t>1559</w:t>
      </w:r>
    </w:p>
    <w:p w14:paraId="2C97F736" w14:textId="77777777" w:rsidR="00B96A56" w:rsidRDefault="00B96A56">
      <w:pPr>
        <w:pStyle w:val="TOC4"/>
        <w:rPr>
          <w:rFonts w:asciiTheme="minorHAnsi" w:eastAsiaTheme="minorEastAsia" w:hAnsiTheme="minorHAnsi" w:cstheme="minorBidi"/>
          <w:sz w:val="22"/>
          <w:szCs w:val="22"/>
        </w:rPr>
      </w:pPr>
      <w:r w:rsidRPr="00B96A56">
        <w:t>A.8.1.16.</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1559</w:t>
      </w:r>
    </w:p>
    <w:p w14:paraId="5CF3A0B1" w14:textId="77777777" w:rsidR="00B96A56" w:rsidRDefault="00B96A56">
      <w:pPr>
        <w:pStyle w:val="TOC4"/>
        <w:rPr>
          <w:rFonts w:asciiTheme="minorHAnsi" w:eastAsiaTheme="minorEastAsia" w:hAnsiTheme="minorHAnsi" w:cstheme="minorBidi"/>
          <w:sz w:val="22"/>
          <w:szCs w:val="22"/>
        </w:rPr>
      </w:pPr>
      <w:r w:rsidRPr="00B96A56">
        <w:t>A.8.1.16.2</w:t>
      </w:r>
      <w:r w:rsidRPr="00B96A56">
        <w:rPr>
          <w:rFonts w:asciiTheme="minorHAnsi" w:eastAsiaTheme="minorEastAsia" w:hAnsiTheme="minorHAnsi"/>
          <w:sz w:val="22"/>
          <w:szCs w:val="22"/>
        </w:rPr>
        <w:tab/>
      </w:r>
      <w:r w:rsidRPr="009A6500">
        <w:rPr>
          <w:rFonts w:cs="v4.2.0"/>
          <w:snapToGrid w:val="0"/>
        </w:rPr>
        <w:t>Test Requirements</w:t>
      </w:r>
      <w:r>
        <w:tab/>
        <w:t>1561</w:t>
      </w:r>
    </w:p>
    <w:p w14:paraId="09688A7C" w14:textId="77777777" w:rsidR="00B96A56" w:rsidRDefault="00B96A5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A9564E8" w14:textId="77777777" w:rsidR="00B96A56" w:rsidRDefault="00B96A56">
      <w:pPr>
        <w:pStyle w:val="TOC3"/>
        <w:rPr>
          <w:rFonts w:asciiTheme="minorHAnsi" w:eastAsiaTheme="minorEastAsia" w:hAnsiTheme="minorHAnsi" w:cstheme="minorBidi"/>
          <w:sz w:val="22"/>
          <w:szCs w:val="22"/>
        </w:rPr>
      </w:pPr>
      <w:r w:rsidRPr="00B96A56">
        <w:t>A.8.1.18</w:t>
      </w:r>
      <w:r w:rsidRPr="00B96A56">
        <w:rPr>
          <w:rFonts w:asciiTheme="minorHAnsi" w:eastAsiaTheme="minorEastAsia" w:hAnsiTheme="minorHAnsi"/>
          <w:sz w:val="22"/>
          <w:szCs w:val="22"/>
        </w:rPr>
        <w:tab/>
      </w:r>
      <w:r w:rsidRPr="009A6500">
        <w:rPr>
          <w:rFonts w:cs="v4.2.0"/>
        </w:rPr>
        <w:t>Void</w:t>
      </w:r>
      <w:r>
        <w:tab/>
        <w:t>1561</w:t>
      </w:r>
    </w:p>
    <w:p w14:paraId="204CD20E" w14:textId="77777777" w:rsidR="00B96A56" w:rsidRDefault="00B96A56">
      <w:pPr>
        <w:pStyle w:val="TOC3"/>
        <w:rPr>
          <w:rFonts w:asciiTheme="minorHAnsi" w:eastAsiaTheme="minorEastAsia" w:hAnsiTheme="minorHAnsi" w:cstheme="minorBidi"/>
          <w:sz w:val="22"/>
          <w:szCs w:val="22"/>
        </w:rPr>
      </w:pPr>
      <w:r w:rsidRPr="00B96A56">
        <w:t>A.8.1.19</w:t>
      </w:r>
      <w:r w:rsidRPr="00B96A5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E231849" w14:textId="77777777" w:rsidR="00B96A56" w:rsidRDefault="00B96A56">
      <w:pPr>
        <w:pStyle w:val="TOC4"/>
        <w:rPr>
          <w:rFonts w:asciiTheme="minorHAnsi" w:eastAsiaTheme="minorEastAsia" w:hAnsiTheme="minorHAnsi" w:cstheme="minorBidi"/>
          <w:sz w:val="22"/>
          <w:szCs w:val="22"/>
        </w:rPr>
      </w:pPr>
      <w:r w:rsidRPr="00B96A56">
        <w:lastRenderedPageBreak/>
        <w:t>A.8.1.19.1</w:t>
      </w:r>
      <w:r w:rsidRPr="00B96A56">
        <w:rPr>
          <w:rFonts w:asciiTheme="minorHAnsi" w:eastAsiaTheme="minorEastAsia" w:hAnsiTheme="minorHAnsi" w:cstheme="minorBidi"/>
          <w:sz w:val="22"/>
          <w:szCs w:val="22"/>
        </w:rPr>
        <w:tab/>
      </w:r>
      <w:r w:rsidRPr="009A6500">
        <w:rPr>
          <w:snapToGrid w:val="0"/>
        </w:rPr>
        <w:t>Test Purpose and Environment</w:t>
      </w:r>
      <w:r>
        <w:tab/>
        <w:t>1561</w:t>
      </w:r>
    </w:p>
    <w:p w14:paraId="63678102" w14:textId="77777777" w:rsidR="00B96A56" w:rsidRDefault="00B96A56">
      <w:pPr>
        <w:pStyle w:val="TOC4"/>
        <w:rPr>
          <w:rFonts w:asciiTheme="minorHAnsi" w:eastAsiaTheme="minorEastAsia" w:hAnsiTheme="minorHAnsi" w:cstheme="minorBidi"/>
          <w:sz w:val="22"/>
          <w:szCs w:val="22"/>
        </w:rPr>
      </w:pPr>
      <w:r w:rsidRPr="00B96A56">
        <w:t>A.8.1.19.2</w:t>
      </w:r>
      <w:r w:rsidRPr="00B96A56">
        <w:rPr>
          <w:rFonts w:asciiTheme="minorHAnsi" w:eastAsiaTheme="minorEastAsia" w:hAnsiTheme="minorHAnsi" w:cstheme="minorBidi"/>
          <w:sz w:val="22"/>
          <w:szCs w:val="22"/>
        </w:rPr>
        <w:tab/>
      </w:r>
      <w:r w:rsidRPr="009A6500">
        <w:rPr>
          <w:snapToGrid w:val="0"/>
        </w:rPr>
        <w:t>Test Requirements</w:t>
      </w:r>
      <w:r>
        <w:tab/>
        <w:t>1563</w:t>
      </w:r>
    </w:p>
    <w:p w14:paraId="14CD176D" w14:textId="77777777" w:rsidR="00B96A56" w:rsidRDefault="00B96A56">
      <w:pPr>
        <w:pStyle w:val="TOC3"/>
        <w:rPr>
          <w:rFonts w:asciiTheme="minorHAnsi" w:eastAsiaTheme="minorEastAsia" w:hAnsiTheme="minorHAnsi" w:cstheme="minorBidi"/>
          <w:sz w:val="22"/>
          <w:szCs w:val="22"/>
        </w:rPr>
      </w:pPr>
      <w:r w:rsidRPr="00B96A56">
        <w:t>A.8.1.20</w:t>
      </w:r>
      <w:r w:rsidRPr="00B96A5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 for UE category 0</w:t>
      </w:r>
      <w:r>
        <w:tab/>
        <w:t>1564</w:t>
      </w:r>
    </w:p>
    <w:p w14:paraId="1B086114" w14:textId="77777777" w:rsidR="00B96A56" w:rsidRDefault="00B96A56">
      <w:pPr>
        <w:pStyle w:val="TOC4"/>
        <w:rPr>
          <w:rFonts w:asciiTheme="minorHAnsi" w:eastAsiaTheme="minorEastAsia" w:hAnsiTheme="minorHAnsi" w:cstheme="minorBidi"/>
          <w:sz w:val="22"/>
          <w:szCs w:val="22"/>
        </w:rPr>
      </w:pPr>
      <w:r w:rsidRPr="00B96A56">
        <w:t>A.8.1.20.1</w:t>
      </w:r>
      <w:r w:rsidRPr="00B96A56">
        <w:rPr>
          <w:rFonts w:asciiTheme="minorHAnsi" w:eastAsiaTheme="minorEastAsia" w:hAnsiTheme="minorHAnsi" w:cstheme="minorBidi"/>
          <w:sz w:val="22"/>
          <w:szCs w:val="22"/>
        </w:rPr>
        <w:tab/>
      </w:r>
      <w:r w:rsidRPr="009A6500">
        <w:rPr>
          <w:snapToGrid w:val="0"/>
        </w:rPr>
        <w:t>Test Purpose and Environment</w:t>
      </w:r>
      <w:r>
        <w:tab/>
        <w:t>1564</w:t>
      </w:r>
    </w:p>
    <w:p w14:paraId="2B8103C0" w14:textId="77777777" w:rsidR="00B96A56" w:rsidRDefault="00B96A56">
      <w:pPr>
        <w:pStyle w:val="TOC4"/>
        <w:rPr>
          <w:rFonts w:asciiTheme="minorHAnsi" w:eastAsiaTheme="minorEastAsia" w:hAnsiTheme="minorHAnsi" w:cstheme="minorBidi"/>
          <w:sz w:val="22"/>
          <w:szCs w:val="22"/>
        </w:rPr>
      </w:pPr>
      <w:r w:rsidRPr="00B96A56">
        <w:t>A.8.1.20.2</w:t>
      </w:r>
      <w:r w:rsidRPr="00B96A56">
        <w:rPr>
          <w:rFonts w:asciiTheme="minorHAnsi" w:eastAsiaTheme="minorEastAsia" w:hAnsiTheme="minorHAnsi" w:cstheme="minorBidi"/>
          <w:sz w:val="22"/>
          <w:szCs w:val="22"/>
        </w:rPr>
        <w:tab/>
      </w:r>
      <w:r w:rsidRPr="009A6500">
        <w:rPr>
          <w:snapToGrid w:val="0"/>
        </w:rPr>
        <w:t>Test Requirements</w:t>
      </w:r>
      <w:r>
        <w:tab/>
        <w:t>1566</w:t>
      </w:r>
    </w:p>
    <w:p w14:paraId="0F799B2B" w14:textId="77777777" w:rsidR="00B96A56" w:rsidRDefault="00B96A56">
      <w:pPr>
        <w:pStyle w:val="TOC3"/>
        <w:rPr>
          <w:rFonts w:asciiTheme="minorHAnsi" w:eastAsiaTheme="minorEastAsia" w:hAnsiTheme="minorHAnsi" w:cstheme="minorBidi"/>
          <w:sz w:val="22"/>
          <w:szCs w:val="22"/>
        </w:rPr>
      </w:pPr>
      <w:r w:rsidRPr="00B96A56">
        <w:t>A.8.1.21</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47427FDC" w14:textId="77777777" w:rsidR="00B96A56" w:rsidRDefault="00B96A56">
      <w:pPr>
        <w:pStyle w:val="TOC4"/>
        <w:rPr>
          <w:rFonts w:asciiTheme="minorHAnsi" w:eastAsiaTheme="minorEastAsia" w:hAnsiTheme="minorHAnsi" w:cstheme="minorBidi"/>
          <w:sz w:val="22"/>
          <w:szCs w:val="22"/>
        </w:rPr>
      </w:pPr>
      <w:r w:rsidRPr="00B96A56">
        <w:t>A.8.1.21.1</w:t>
      </w:r>
      <w:r w:rsidRPr="00B96A56">
        <w:rPr>
          <w:rFonts w:asciiTheme="minorHAnsi" w:eastAsiaTheme="minorEastAsia" w:hAnsiTheme="minorHAnsi" w:cstheme="minorBidi"/>
          <w:sz w:val="22"/>
          <w:szCs w:val="22"/>
        </w:rPr>
        <w:tab/>
      </w:r>
      <w:r w:rsidRPr="009A6500">
        <w:rPr>
          <w:snapToGrid w:val="0"/>
        </w:rPr>
        <w:t>Test Purpose and Environment</w:t>
      </w:r>
      <w:r>
        <w:tab/>
        <w:t>1566</w:t>
      </w:r>
    </w:p>
    <w:p w14:paraId="5D300073" w14:textId="77777777" w:rsidR="00B96A56" w:rsidRDefault="00B96A56">
      <w:pPr>
        <w:pStyle w:val="TOC4"/>
        <w:rPr>
          <w:rFonts w:asciiTheme="minorHAnsi" w:eastAsiaTheme="minorEastAsia" w:hAnsiTheme="minorHAnsi" w:cstheme="minorBidi"/>
          <w:sz w:val="22"/>
          <w:szCs w:val="22"/>
        </w:rPr>
      </w:pPr>
      <w:r w:rsidRPr="00B96A56">
        <w:t>A.8.1.21.2</w:t>
      </w:r>
      <w:r w:rsidRPr="00B96A56">
        <w:rPr>
          <w:rFonts w:asciiTheme="minorHAnsi" w:eastAsiaTheme="minorEastAsia" w:hAnsiTheme="minorHAnsi" w:cstheme="minorBidi"/>
          <w:sz w:val="22"/>
          <w:szCs w:val="22"/>
        </w:rPr>
        <w:tab/>
      </w:r>
      <w:r w:rsidRPr="009A6500">
        <w:rPr>
          <w:snapToGrid w:val="0"/>
        </w:rPr>
        <w:t>Test Requirements</w:t>
      </w:r>
      <w:r>
        <w:tab/>
        <w:t>1568</w:t>
      </w:r>
    </w:p>
    <w:p w14:paraId="158E1A57" w14:textId="77777777" w:rsidR="00B96A56" w:rsidRDefault="00B96A56">
      <w:pPr>
        <w:pStyle w:val="TOC3"/>
        <w:rPr>
          <w:rFonts w:asciiTheme="minorHAnsi" w:eastAsiaTheme="minorEastAsia" w:hAnsiTheme="minorHAnsi" w:cstheme="minorBidi"/>
          <w:sz w:val="22"/>
          <w:szCs w:val="22"/>
        </w:rPr>
      </w:pPr>
      <w:r w:rsidRPr="00B96A56">
        <w:t>A.8.1.22</w:t>
      </w:r>
      <w:r w:rsidRPr="00B96A5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 for UE category 0</w:t>
      </w:r>
      <w:r>
        <w:tab/>
        <w:t>1569</w:t>
      </w:r>
    </w:p>
    <w:p w14:paraId="079537ED" w14:textId="77777777" w:rsidR="00B96A56" w:rsidRDefault="00B96A56">
      <w:pPr>
        <w:pStyle w:val="TOC4"/>
        <w:rPr>
          <w:rFonts w:asciiTheme="minorHAnsi" w:eastAsiaTheme="minorEastAsia" w:hAnsiTheme="minorHAnsi" w:cstheme="minorBidi"/>
          <w:sz w:val="22"/>
          <w:szCs w:val="22"/>
        </w:rPr>
      </w:pPr>
      <w:r w:rsidRPr="00B96A56">
        <w:t>A.8.1.22.1</w:t>
      </w:r>
      <w:r w:rsidRPr="00B96A56">
        <w:rPr>
          <w:rFonts w:asciiTheme="minorHAnsi" w:eastAsiaTheme="minorEastAsia" w:hAnsiTheme="minorHAnsi" w:cstheme="minorBidi"/>
          <w:sz w:val="22"/>
          <w:szCs w:val="22"/>
        </w:rPr>
        <w:tab/>
      </w:r>
      <w:r w:rsidRPr="009A6500">
        <w:rPr>
          <w:snapToGrid w:val="0"/>
        </w:rPr>
        <w:t>Test Purpose and Environment</w:t>
      </w:r>
      <w:r>
        <w:tab/>
        <w:t>1569</w:t>
      </w:r>
    </w:p>
    <w:p w14:paraId="028F3B0B" w14:textId="77777777" w:rsidR="00B96A56" w:rsidRDefault="00B96A56">
      <w:pPr>
        <w:pStyle w:val="TOC4"/>
        <w:rPr>
          <w:rFonts w:asciiTheme="minorHAnsi" w:eastAsiaTheme="minorEastAsia" w:hAnsiTheme="minorHAnsi" w:cstheme="minorBidi"/>
          <w:sz w:val="22"/>
          <w:szCs w:val="22"/>
        </w:rPr>
      </w:pPr>
      <w:r w:rsidRPr="00B96A56">
        <w:t>A.8.1.22.2</w:t>
      </w:r>
      <w:r w:rsidRPr="00B96A56">
        <w:rPr>
          <w:rFonts w:asciiTheme="minorHAnsi" w:eastAsiaTheme="minorEastAsia" w:hAnsiTheme="minorHAnsi" w:cstheme="minorBidi"/>
          <w:sz w:val="22"/>
          <w:szCs w:val="22"/>
        </w:rPr>
        <w:tab/>
      </w:r>
      <w:r w:rsidRPr="009A6500">
        <w:rPr>
          <w:snapToGrid w:val="0"/>
        </w:rPr>
        <w:t>Test Requirements</w:t>
      </w:r>
      <w:r>
        <w:tab/>
        <w:t>1571</w:t>
      </w:r>
    </w:p>
    <w:p w14:paraId="4BD8D476" w14:textId="77777777" w:rsidR="00B96A56" w:rsidRDefault="00B96A5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585B86F0" w14:textId="77777777" w:rsidR="00B96A56" w:rsidRDefault="00B96A56">
      <w:pPr>
        <w:pStyle w:val="TOC4"/>
        <w:rPr>
          <w:rFonts w:asciiTheme="minorHAnsi" w:eastAsiaTheme="minorEastAsia" w:hAnsiTheme="minorHAnsi" w:cstheme="minorBidi"/>
          <w:sz w:val="22"/>
          <w:szCs w:val="22"/>
        </w:rPr>
      </w:pPr>
      <w:r w:rsidRPr="00B96A56">
        <w:t>A.8.1.23.1</w:t>
      </w:r>
      <w:r w:rsidRPr="00B96A56">
        <w:rPr>
          <w:rFonts w:asciiTheme="minorHAnsi" w:eastAsiaTheme="minorEastAsia" w:hAnsiTheme="minorHAnsi" w:cstheme="minorBidi"/>
          <w:sz w:val="22"/>
          <w:szCs w:val="22"/>
        </w:rPr>
        <w:tab/>
      </w:r>
      <w:r w:rsidRPr="009A6500">
        <w:rPr>
          <w:snapToGrid w:val="0"/>
        </w:rPr>
        <w:t>Test Purpose and Environment</w:t>
      </w:r>
      <w:r>
        <w:tab/>
        <w:t>1571</w:t>
      </w:r>
    </w:p>
    <w:p w14:paraId="4A548E63" w14:textId="77777777" w:rsidR="00B96A56" w:rsidRDefault="00B96A56">
      <w:pPr>
        <w:pStyle w:val="TOC4"/>
        <w:rPr>
          <w:rFonts w:asciiTheme="minorHAnsi" w:eastAsiaTheme="minorEastAsia" w:hAnsiTheme="minorHAnsi" w:cstheme="minorBidi"/>
          <w:sz w:val="22"/>
          <w:szCs w:val="22"/>
        </w:rPr>
      </w:pPr>
      <w:r w:rsidRPr="00B96A56">
        <w:t>A.8.1.23.2</w:t>
      </w:r>
      <w:r w:rsidRPr="00B96A56">
        <w:rPr>
          <w:rFonts w:asciiTheme="minorHAnsi" w:eastAsiaTheme="minorEastAsia" w:hAnsiTheme="minorHAnsi" w:cstheme="minorBidi"/>
          <w:sz w:val="22"/>
          <w:szCs w:val="22"/>
        </w:rPr>
        <w:tab/>
      </w:r>
      <w:r w:rsidRPr="009A6500">
        <w:rPr>
          <w:snapToGrid w:val="0"/>
        </w:rPr>
        <w:t>Test Requirements</w:t>
      </w:r>
      <w:r>
        <w:tab/>
        <w:t>1572</w:t>
      </w:r>
    </w:p>
    <w:p w14:paraId="28E746B4" w14:textId="77777777" w:rsidR="00B96A56" w:rsidRDefault="00B96A5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4B903FF5" w14:textId="77777777" w:rsidR="00B96A56" w:rsidRDefault="00B96A56">
      <w:pPr>
        <w:pStyle w:val="TOC4"/>
        <w:rPr>
          <w:rFonts w:asciiTheme="minorHAnsi" w:eastAsiaTheme="minorEastAsia" w:hAnsiTheme="minorHAnsi" w:cstheme="minorBidi"/>
          <w:sz w:val="22"/>
          <w:szCs w:val="22"/>
        </w:rPr>
      </w:pPr>
      <w:r w:rsidRPr="00B96A56">
        <w:t>A.8.1.24.1</w:t>
      </w:r>
      <w:r w:rsidRPr="00B96A56">
        <w:rPr>
          <w:rFonts w:asciiTheme="minorHAnsi" w:eastAsiaTheme="minorEastAsia" w:hAnsiTheme="minorHAnsi" w:cstheme="minorBidi"/>
          <w:sz w:val="22"/>
          <w:szCs w:val="22"/>
        </w:rPr>
        <w:tab/>
      </w:r>
      <w:r w:rsidRPr="009A6500">
        <w:rPr>
          <w:snapToGrid w:val="0"/>
        </w:rPr>
        <w:t>Test Purpose and Environment</w:t>
      </w:r>
      <w:r>
        <w:tab/>
        <w:t>1573</w:t>
      </w:r>
    </w:p>
    <w:p w14:paraId="77F2684D" w14:textId="77777777" w:rsidR="00B96A56" w:rsidRDefault="00B96A56">
      <w:pPr>
        <w:pStyle w:val="TOC4"/>
        <w:rPr>
          <w:rFonts w:asciiTheme="minorHAnsi" w:eastAsiaTheme="minorEastAsia" w:hAnsiTheme="minorHAnsi" w:cstheme="minorBidi"/>
          <w:sz w:val="22"/>
          <w:szCs w:val="22"/>
        </w:rPr>
      </w:pPr>
      <w:r w:rsidRPr="00B96A56">
        <w:t>A.8.1.24.2</w:t>
      </w:r>
      <w:r w:rsidRPr="00B96A56">
        <w:rPr>
          <w:rFonts w:asciiTheme="minorHAnsi" w:eastAsiaTheme="minorEastAsia" w:hAnsiTheme="minorHAnsi" w:cstheme="minorBidi"/>
          <w:sz w:val="22"/>
          <w:szCs w:val="22"/>
        </w:rPr>
        <w:tab/>
      </w:r>
      <w:r w:rsidRPr="009A6500">
        <w:rPr>
          <w:snapToGrid w:val="0"/>
        </w:rPr>
        <w:t>Test Requirements</w:t>
      </w:r>
      <w:r>
        <w:tab/>
        <w:t>1575</w:t>
      </w:r>
    </w:p>
    <w:p w14:paraId="29984B0F" w14:textId="77777777" w:rsidR="00B96A56" w:rsidRDefault="00B96A5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5284464E" w14:textId="77777777" w:rsidR="00B96A56" w:rsidRDefault="00B96A56">
      <w:pPr>
        <w:pStyle w:val="TOC4"/>
        <w:rPr>
          <w:rFonts w:asciiTheme="minorHAnsi" w:eastAsiaTheme="minorEastAsia" w:hAnsiTheme="minorHAnsi" w:cstheme="minorBidi"/>
          <w:sz w:val="22"/>
          <w:szCs w:val="22"/>
        </w:rPr>
      </w:pPr>
      <w:r w:rsidRPr="00B96A56">
        <w:t>A.8.1.25.</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1575</w:t>
      </w:r>
    </w:p>
    <w:p w14:paraId="3789FF98" w14:textId="77777777" w:rsidR="00B96A56" w:rsidRDefault="00B96A56">
      <w:pPr>
        <w:pStyle w:val="TOC4"/>
        <w:rPr>
          <w:rFonts w:asciiTheme="minorHAnsi" w:eastAsiaTheme="minorEastAsia" w:hAnsiTheme="minorHAnsi" w:cstheme="minorBidi"/>
          <w:sz w:val="22"/>
          <w:szCs w:val="22"/>
        </w:rPr>
      </w:pPr>
      <w:r w:rsidRPr="00B96A56">
        <w:t>A.8.1.25.2</w:t>
      </w:r>
      <w:r w:rsidRPr="00B96A56">
        <w:rPr>
          <w:rFonts w:asciiTheme="minorHAnsi" w:eastAsiaTheme="minorEastAsia" w:hAnsiTheme="minorHAnsi" w:cstheme="minorBidi"/>
          <w:sz w:val="22"/>
          <w:szCs w:val="22"/>
        </w:rPr>
        <w:tab/>
      </w:r>
      <w:r w:rsidRPr="009A6500">
        <w:rPr>
          <w:snapToGrid w:val="0"/>
        </w:rPr>
        <w:t>Test Requirements</w:t>
      </w:r>
      <w:r>
        <w:tab/>
        <w:t>1577</w:t>
      </w:r>
    </w:p>
    <w:p w14:paraId="441F3B37" w14:textId="77777777" w:rsidR="00B96A56" w:rsidRDefault="00B96A5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7D2F9461" w14:textId="77777777" w:rsidR="00B96A56" w:rsidRDefault="00B96A5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255C408E" w14:textId="77777777" w:rsidR="00B96A56" w:rsidRDefault="00B96A5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25500A" w14:textId="77777777" w:rsidR="00B96A56" w:rsidRDefault="00B96A56">
      <w:pPr>
        <w:pStyle w:val="TOC4"/>
        <w:rPr>
          <w:rFonts w:asciiTheme="minorHAnsi" w:eastAsiaTheme="minorEastAsia" w:hAnsiTheme="minorHAnsi" w:cstheme="minorBidi"/>
          <w:sz w:val="22"/>
          <w:szCs w:val="22"/>
        </w:rPr>
      </w:pPr>
      <w:r w:rsidRPr="00B96A56">
        <w:t>A.8.1.27.1</w:t>
      </w:r>
      <w:r w:rsidRPr="00B96A56">
        <w:rPr>
          <w:rFonts w:asciiTheme="minorHAnsi" w:eastAsiaTheme="minorEastAsia" w:hAnsiTheme="minorHAnsi" w:cstheme="minorBidi"/>
          <w:sz w:val="22"/>
          <w:szCs w:val="22"/>
        </w:rPr>
        <w:tab/>
      </w:r>
      <w:r w:rsidRPr="009A6500">
        <w:rPr>
          <w:snapToGrid w:val="0"/>
        </w:rPr>
        <w:t>Test Purpose and Environment</w:t>
      </w:r>
      <w:r>
        <w:tab/>
        <w:t>1580</w:t>
      </w:r>
    </w:p>
    <w:p w14:paraId="357C8246" w14:textId="77777777" w:rsidR="00B96A56" w:rsidRDefault="00B96A56">
      <w:pPr>
        <w:pStyle w:val="TOC4"/>
        <w:rPr>
          <w:rFonts w:asciiTheme="minorHAnsi" w:eastAsiaTheme="minorEastAsia" w:hAnsiTheme="minorHAnsi" w:cstheme="minorBidi"/>
          <w:sz w:val="22"/>
          <w:szCs w:val="22"/>
        </w:rPr>
      </w:pPr>
      <w:r w:rsidRPr="00B96A56">
        <w:t>A.8.1.27.2</w:t>
      </w:r>
      <w:r w:rsidRPr="00B96A56">
        <w:rPr>
          <w:rFonts w:asciiTheme="minorHAnsi" w:eastAsiaTheme="minorEastAsia" w:hAnsiTheme="minorHAnsi" w:cstheme="minorBidi"/>
          <w:sz w:val="22"/>
          <w:szCs w:val="22"/>
        </w:rPr>
        <w:tab/>
      </w:r>
      <w:r w:rsidRPr="009A6500">
        <w:rPr>
          <w:snapToGrid w:val="0"/>
        </w:rPr>
        <w:t>Test Requirements</w:t>
      </w:r>
      <w:r>
        <w:tab/>
        <w:t>1582</w:t>
      </w:r>
    </w:p>
    <w:p w14:paraId="049E8DD3" w14:textId="77777777" w:rsidR="00B96A56" w:rsidRDefault="00B96A5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51B39BB0" w14:textId="77777777" w:rsidR="00B96A56" w:rsidRDefault="00B96A56">
      <w:pPr>
        <w:pStyle w:val="TOC4"/>
        <w:rPr>
          <w:rFonts w:asciiTheme="minorHAnsi" w:eastAsiaTheme="minorEastAsia" w:hAnsiTheme="minorHAnsi" w:cstheme="minorBidi"/>
          <w:sz w:val="22"/>
          <w:szCs w:val="22"/>
        </w:rPr>
      </w:pPr>
      <w:r w:rsidRPr="00B96A56">
        <w:t>A.8.1.28.</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1582</w:t>
      </w:r>
    </w:p>
    <w:p w14:paraId="72688614" w14:textId="77777777" w:rsidR="00B96A56" w:rsidRDefault="00B96A56">
      <w:pPr>
        <w:pStyle w:val="TOC4"/>
        <w:rPr>
          <w:rFonts w:asciiTheme="minorHAnsi" w:eastAsiaTheme="minorEastAsia" w:hAnsiTheme="minorHAnsi" w:cstheme="minorBidi"/>
          <w:sz w:val="22"/>
          <w:szCs w:val="22"/>
        </w:rPr>
      </w:pPr>
      <w:r w:rsidRPr="00B96A56">
        <w:t>A.8.1.28.2</w:t>
      </w:r>
      <w:r w:rsidRPr="00B96A56">
        <w:rPr>
          <w:rFonts w:asciiTheme="minorHAnsi" w:eastAsiaTheme="minorEastAsia" w:hAnsiTheme="minorHAnsi" w:cstheme="minorBidi"/>
          <w:sz w:val="22"/>
          <w:szCs w:val="22"/>
        </w:rPr>
        <w:tab/>
      </w:r>
      <w:r w:rsidRPr="009A6500">
        <w:rPr>
          <w:snapToGrid w:val="0"/>
        </w:rPr>
        <w:t>Test Requirements</w:t>
      </w:r>
      <w:r>
        <w:tab/>
        <w:t>1584</w:t>
      </w:r>
    </w:p>
    <w:p w14:paraId="2EEC909F" w14:textId="77777777" w:rsidR="00B96A56" w:rsidRDefault="00B96A5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4474F835" w14:textId="77777777" w:rsidR="00B96A56" w:rsidRDefault="00B96A56">
      <w:pPr>
        <w:pStyle w:val="TOC4"/>
        <w:rPr>
          <w:rFonts w:asciiTheme="minorHAnsi" w:eastAsiaTheme="minorEastAsia" w:hAnsiTheme="minorHAnsi" w:cstheme="minorBidi"/>
          <w:sz w:val="22"/>
          <w:szCs w:val="22"/>
        </w:rPr>
      </w:pPr>
      <w:r w:rsidRPr="00B96A56">
        <w:t>A.8.1.29.1</w:t>
      </w:r>
      <w:r w:rsidRPr="00B96A56">
        <w:rPr>
          <w:rFonts w:asciiTheme="minorHAnsi" w:eastAsiaTheme="minorEastAsia" w:hAnsiTheme="minorHAnsi" w:cstheme="minorBidi"/>
          <w:sz w:val="22"/>
          <w:szCs w:val="22"/>
        </w:rPr>
        <w:tab/>
      </w:r>
      <w:r w:rsidRPr="009A6500">
        <w:rPr>
          <w:snapToGrid w:val="0"/>
        </w:rPr>
        <w:t>Test Purpose and Environment</w:t>
      </w:r>
      <w:r>
        <w:tab/>
        <w:t>1584</w:t>
      </w:r>
    </w:p>
    <w:p w14:paraId="5662D7ED" w14:textId="77777777" w:rsidR="00B96A56" w:rsidRDefault="00B96A56">
      <w:pPr>
        <w:pStyle w:val="TOC4"/>
        <w:rPr>
          <w:rFonts w:asciiTheme="minorHAnsi" w:eastAsiaTheme="minorEastAsia" w:hAnsiTheme="minorHAnsi" w:cstheme="minorBidi"/>
          <w:sz w:val="22"/>
          <w:szCs w:val="22"/>
        </w:rPr>
      </w:pPr>
      <w:r w:rsidRPr="00B96A56">
        <w:t>A.8.1.29.2</w:t>
      </w:r>
      <w:r w:rsidRPr="00B96A56">
        <w:rPr>
          <w:rFonts w:asciiTheme="minorHAnsi" w:eastAsiaTheme="minorEastAsia" w:hAnsiTheme="minorHAnsi" w:cstheme="minorBidi"/>
          <w:sz w:val="22"/>
          <w:szCs w:val="22"/>
        </w:rPr>
        <w:tab/>
      </w:r>
      <w:r w:rsidRPr="009A6500">
        <w:rPr>
          <w:snapToGrid w:val="0"/>
        </w:rPr>
        <w:t>Test Requirements</w:t>
      </w:r>
      <w:r>
        <w:tab/>
        <w:t>1586</w:t>
      </w:r>
    </w:p>
    <w:p w14:paraId="290294A9" w14:textId="77777777" w:rsidR="00B96A56" w:rsidRDefault="00B96A5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30DF102" w14:textId="77777777" w:rsidR="00B96A56" w:rsidRDefault="00B96A56">
      <w:pPr>
        <w:pStyle w:val="TOC4"/>
        <w:rPr>
          <w:rFonts w:asciiTheme="minorHAnsi" w:eastAsiaTheme="minorEastAsia" w:hAnsiTheme="minorHAnsi" w:cstheme="minorBidi"/>
          <w:sz w:val="22"/>
          <w:szCs w:val="22"/>
        </w:rPr>
      </w:pPr>
      <w:r w:rsidRPr="00B96A56">
        <w:t>A.8.1.30.</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1587</w:t>
      </w:r>
    </w:p>
    <w:p w14:paraId="28E3BCDC" w14:textId="77777777" w:rsidR="00B96A56" w:rsidRDefault="00B96A56">
      <w:pPr>
        <w:pStyle w:val="TOC4"/>
        <w:rPr>
          <w:rFonts w:asciiTheme="minorHAnsi" w:eastAsiaTheme="minorEastAsia" w:hAnsiTheme="minorHAnsi" w:cstheme="minorBidi"/>
          <w:sz w:val="22"/>
          <w:szCs w:val="22"/>
        </w:rPr>
      </w:pPr>
      <w:r w:rsidRPr="00B96A56">
        <w:t>A.8.1.30.2</w:t>
      </w:r>
      <w:r w:rsidRPr="00B96A56">
        <w:rPr>
          <w:rFonts w:asciiTheme="minorHAnsi" w:eastAsiaTheme="minorEastAsia" w:hAnsiTheme="minorHAnsi" w:cstheme="minorBidi"/>
          <w:sz w:val="22"/>
          <w:szCs w:val="22"/>
        </w:rPr>
        <w:tab/>
      </w:r>
      <w:r w:rsidRPr="009A6500">
        <w:rPr>
          <w:snapToGrid w:val="0"/>
        </w:rPr>
        <w:t>Test Requirements</w:t>
      </w:r>
      <w:r>
        <w:tab/>
        <w:t>1589</w:t>
      </w:r>
    </w:p>
    <w:p w14:paraId="43D10350" w14:textId="77777777" w:rsidR="00B96A56" w:rsidRDefault="00B96A56">
      <w:pPr>
        <w:pStyle w:val="TOC3"/>
        <w:rPr>
          <w:rFonts w:asciiTheme="minorHAnsi" w:eastAsiaTheme="minorEastAsia" w:hAnsiTheme="minorHAnsi" w:cstheme="minorBidi"/>
          <w:sz w:val="22"/>
          <w:szCs w:val="22"/>
        </w:rPr>
      </w:pPr>
      <w:r w:rsidRPr="00B96A56">
        <w:t>A.8.1.31 E-UTRAN FDD-FDD intra-frequency event triggered reporting under fading propagation conditions in asynchronous cells for Cat-M1 UE in CEModeB</w:t>
      </w:r>
      <w:r w:rsidRPr="00B96A56">
        <w:tab/>
      </w:r>
      <w:r>
        <w:t>1589</w:t>
      </w:r>
    </w:p>
    <w:p w14:paraId="4478E12A" w14:textId="77777777" w:rsidR="00B96A56" w:rsidRDefault="00B96A56">
      <w:pPr>
        <w:pStyle w:val="TOC4"/>
        <w:rPr>
          <w:rFonts w:asciiTheme="minorHAnsi" w:eastAsiaTheme="minorEastAsia" w:hAnsiTheme="minorHAnsi" w:cstheme="minorBidi"/>
          <w:sz w:val="22"/>
          <w:szCs w:val="22"/>
        </w:rPr>
      </w:pPr>
      <w:r w:rsidRPr="00B96A56">
        <w:t>A.8.1.31.1</w:t>
      </w:r>
      <w:r w:rsidRPr="00B96A56">
        <w:rPr>
          <w:rFonts w:asciiTheme="minorHAnsi" w:eastAsiaTheme="minorEastAsia" w:hAnsiTheme="minorHAnsi"/>
          <w:sz w:val="22"/>
          <w:szCs w:val="22"/>
        </w:rPr>
        <w:tab/>
      </w:r>
      <w:r w:rsidRPr="009A6500">
        <w:rPr>
          <w:rFonts w:cs="v4.2.0"/>
          <w:snapToGrid w:val="0"/>
        </w:rPr>
        <w:t>Test Purpose and Environment</w:t>
      </w:r>
      <w:r>
        <w:tab/>
        <w:t>1589</w:t>
      </w:r>
    </w:p>
    <w:p w14:paraId="6C62DE93" w14:textId="77777777" w:rsidR="00B96A56" w:rsidRDefault="00B96A56">
      <w:pPr>
        <w:pStyle w:val="TOC4"/>
        <w:rPr>
          <w:rFonts w:asciiTheme="minorHAnsi" w:eastAsiaTheme="minorEastAsia" w:hAnsiTheme="minorHAnsi" w:cstheme="minorBidi"/>
          <w:sz w:val="22"/>
          <w:szCs w:val="22"/>
        </w:rPr>
      </w:pPr>
      <w:r w:rsidRPr="00B96A56">
        <w:t>A.8.1.31.2</w:t>
      </w:r>
      <w:r w:rsidRPr="00B96A56">
        <w:rPr>
          <w:rFonts w:asciiTheme="minorHAnsi" w:eastAsiaTheme="minorEastAsia" w:hAnsiTheme="minorHAnsi"/>
          <w:sz w:val="22"/>
          <w:szCs w:val="22"/>
        </w:rPr>
        <w:tab/>
      </w:r>
      <w:r w:rsidRPr="009A6500">
        <w:rPr>
          <w:rFonts w:cs="v4.2.0"/>
          <w:snapToGrid w:val="0"/>
        </w:rPr>
        <w:t>Test Requirements</w:t>
      </w:r>
      <w:r>
        <w:tab/>
        <w:t>1591</w:t>
      </w:r>
    </w:p>
    <w:p w14:paraId="280190D5" w14:textId="77777777" w:rsidR="00B96A56" w:rsidRDefault="00B96A56">
      <w:pPr>
        <w:pStyle w:val="TOC3"/>
        <w:rPr>
          <w:rFonts w:asciiTheme="minorHAnsi" w:eastAsiaTheme="minorEastAsia" w:hAnsiTheme="minorHAnsi" w:cstheme="minorBidi"/>
          <w:sz w:val="22"/>
          <w:szCs w:val="22"/>
        </w:rPr>
      </w:pPr>
      <w:r w:rsidRPr="00B96A56">
        <w:t xml:space="preserve">A.8.1.32 E-UTRAN FDD-FDD intra-frequency event triggered reporting under fading propagation conditions in synchronous cells for Cat-M1 UE in </w:t>
      </w:r>
      <w:r w:rsidRPr="00B96A56">
        <w:rPr>
          <w:lang w:eastAsia="zh-CN"/>
        </w:rPr>
        <w:t>CEModeB</w:t>
      </w:r>
      <w:r w:rsidRPr="00B96A56">
        <w:tab/>
      </w:r>
      <w:r>
        <w:t>1592</w:t>
      </w:r>
    </w:p>
    <w:p w14:paraId="5F1E16B7" w14:textId="77777777" w:rsidR="00B96A56" w:rsidRDefault="00B96A56">
      <w:pPr>
        <w:pStyle w:val="TOC4"/>
        <w:rPr>
          <w:rFonts w:asciiTheme="minorHAnsi" w:eastAsiaTheme="minorEastAsia" w:hAnsiTheme="minorHAnsi" w:cstheme="minorBidi"/>
          <w:sz w:val="22"/>
          <w:szCs w:val="22"/>
        </w:rPr>
      </w:pPr>
      <w:r w:rsidRPr="00B96A56">
        <w:t>A.8.1.32.1</w:t>
      </w:r>
      <w:r w:rsidRPr="00B96A56">
        <w:rPr>
          <w:rFonts w:asciiTheme="minorHAnsi" w:eastAsiaTheme="minorEastAsia" w:hAnsiTheme="minorHAnsi"/>
          <w:sz w:val="22"/>
          <w:szCs w:val="22"/>
        </w:rPr>
        <w:tab/>
      </w:r>
      <w:r w:rsidRPr="009A6500">
        <w:rPr>
          <w:rFonts w:cs="v4.2.0"/>
          <w:snapToGrid w:val="0"/>
        </w:rPr>
        <w:t>Test Purpose and Environment</w:t>
      </w:r>
      <w:r>
        <w:tab/>
        <w:t>1592</w:t>
      </w:r>
    </w:p>
    <w:p w14:paraId="205A546E" w14:textId="77777777" w:rsidR="00B96A56" w:rsidRDefault="00B96A56">
      <w:pPr>
        <w:pStyle w:val="TOC4"/>
        <w:rPr>
          <w:rFonts w:asciiTheme="minorHAnsi" w:eastAsiaTheme="minorEastAsia" w:hAnsiTheme="minorHAnsi" w:cstheme="minorBidi"/>
          <w:sz w:val="22"/>
          <w:szCs w:val="22"/>
        </w:rPr>
      </w:pPr>
      <w:r w:rsidRPr="00B96A56">
        <w:t>A.8.1.32.2</w:t>
      </w:r>
      <w:r w:rsidRPr="00B96A56">
        <w:rPr>
          <w:rFonts w:asciiTheme="minorHAnsi" w:eastAsiaTheme="minorEastAsia" w:hAnsiTheme="minorHAnsi"/>
          <w:sz w:val="22"/>
          <w:szCs w:val="22"/>
        </w:rPr>
        <w:tab/>
      </w:r>
      <w:r w:rsidRPr="009A6500">
        <w:rPr>
          <w:rFonts w:cs="v4.2.0"/>
          <w:snapToGrid w:val="0"/>
        </w:rPr>
        <w:t>Test Requirements</w:t>
      </w:r>
      <w:r>
        <w:tab/>
        <w:t>1593</w:t>
      </w:r>
    </w:p>
    <w:p w14:paraId="4465D3A8" w14:textId="77777777" w:rsidR="00B96A56" w:rsidRDefault="00B96A5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1175A9C1" w14:textId="77777777" w:rsidR="00B96A56" w:rsidRDefault="00B96A5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69FDFCCB" w14:textId="77777777" w:rsidR="00B96A56" w:rsidRDefault="00B96A5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1595</w:t>
      </w:r>
    </w:p>
    <w:p w14:paraId="4FD7F3FA" w14:textId="77777777" w:rsidR="00B96A56" w:rsidRDefault="00B96A56">
      <w:pPr>
        <w:pStyle w:val="TOC3"/>
        <w:rPr>
          <w:rFonts w:asciiTheme="minorHAnsi" w:eastAsiaTheme="minorEastAsia" w:hAnsiTheme="minorHAnsi" w:cstheme="minorBidi"/>
          <w:sz w:val="22"/>
          <w:szCs w:val="22"/>
        </w:rPr>
      </w:pPr>
      <w:r w:rsidRPr="00B96A56">
        <w:t>A.8.1.34</w:t>
      </w:r>
      <w:r w:rsidRPr="00B96A56">
        <w:rPr>
          <w:rFonts w:asciiTheme="minorHAnsi" w:eastAsiaTheme="minorEastAsia" w:hAnsiTheme="minorHAnsi"/>
          <w:sz w:val="22"/>
          <w:szCs w:val="22"/>
        </w:rPr>
        <w:tab/>
      </w:r>
      <w:r w:rsidRPr="009A6500">
        <w:rPr>
          <w:rFonts w:cs="v4.2.0"/>
        </w:rPr>
        <w:t xml:space="preserve">E-UTRAN HD-FDD intra-frequency event triggered reporting under fading propagation conditions in synchronous cells for Cat-M1 UE in </w:t>
      </w:r>
      <w:r w:rsidRPr="009A6500">
        <w:rPr>
          <w:rFonts w:cs="v4.2.0"/>
          <w:lang w:eastAsia="zh-CN"/>
        </w:rPr>
        <w:t>CEModeB</w:t>
      </w:r>
      <w:r>
        <w:tab/>
        <w:t>1596</w:t>
      </w:r>
    </w:p>
    <w:p w14:paraId="2AB79DCE" w14:textId="77777777" w:rsidR="00B96A56" w:rsidRDefault="00B96A56">
      <w:pPr>
        <w:pStyle w:val="TOC4"/>
        <w:rPr>
          <w:rFonts w:asciiTheme="minorHAnsi" w:eastAsiaTheme="minorEastAsia" w:hAnsiTheme="minorHAnsi" w:cstheme="minorBidi"/>
          <w:sz w:val="22"/>
          <w:szCs w:val="22"/>
        </w:rPr>
      </w:pPr>
      <w:r w:rsidRPr="00B96A56">
        <w:t>A.8.1.34.1</w:t>
      </w:r>
      <w:r w:rsidRPr="00B96A56">
        <w:rPr>
          <w:rFonts w:asciiTheme="minorHAnsi" w:eastAsiaTheme="minorEastAsia" w:hAnsiTheme="minorHAnsi"/>
          <w:sz w:val="22"/>
          <w:szCs w:val="22"/>
        </w:rPr>
        <w:tab/>
      </w:r>
      <w:r w:rsidRPr="009A6500">
        <w:rPr>
          <w:rFonts w:cs="v4.2.0"/>
          <w:snapToGrid w:val="0"/>
        </w:rPr>
        <w:t>Test Purpose and Environment</w:t>
      </w:r>
      <w:r>
        <w:tab/>
        <w:t>1596</w:t>
      </w:r>
    </w:p>
    <w:p w14:paraId="612DB576" w14:textId="77777777" w:rsidR="00B96A56" w:rsidRDefault="00B96A56">
      <w:pPr>
        <w:pStyle w:val="TOC4"/>
        <w:rPr>
          <w:rFonts w:asciiTheme="minorHAnsi" w:eastAsiaTheme="minorEastAsia" w:hAnsiTheme="minorHAnsi" w:cstheme="minorBidi"/>
          <w:sz w:val="22"/>
          <w:szCs w:val="22"/>
        </w:rPr>
      </w:pPr>
      <w:r w:rsidRPr="00B96A56">
        <w:t>A.8.1.34.2</w:t>
      </w:r>
      <w:r w:rsidRPr="00B96A56">
        <w:rPr>
          <w:rFonts w:asciiTheme="minorHAnsi" w:eastAsiaTheme="minorEastAsia" w:hAnsiTheme="minorHAnsi"/>
          <w:sz w:val="22"/>
          <w:szCs w:val="22"/>
        </w:rPr>
        <w:tab/>
      </w:r>
      <w:r w:rsidRPr="009A6500">
        <w:rPr>
          <w:rFonts w:cs="v4.2.0"/>
          <w:snapToGrid w:val="0"/>
        </w:rPr>
        <w:t>Test Requirements</w:t>
      </w:r>
      <w:r>
        <w:tab/>
        <w:t>1597</w:t>
      </w:r>
    </w:p>
    <w:p w14:paraId="3197509A" w14:textId="77777777" w:rsidR="00B96A56" w:rsidRDefault="00B96A56">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4FBEA88" w14:textId="77777777" w:rsidR="00B96A56" w:rsidRDefault="00B96A56">
      <w:pPr>
        <w:pStyle w:val="TOC4"/>
        <w:rPr>
          <w:rFonts w:asciiTheme="minorHAnsi" w:eastAsiaTheme="minorEastAsia" w:hAnsiTheme="minorHAnsi" w:cstheme="minorBidi"/>
          <w:sz w:val="22"/>
          <w:szCs w:val="22"/>
        </w:rPr>
      </w:pPr>
      <w:r w:rsidRPr="00B96A56">
        <w:t>A.8.1.35.1</w:t>
      </w:r>
      <w:r w:rsidRPr="00B96A56">
        <w:rPr>
          <w:rFonts w:asciiTheme="minorHAnsi" w:eastAsiaTheme="minorEastAsia" w:hAnsiTheme="minorHAnsi" w:cstheme="minorBidi"/>
          <w:sz w:val="22"/>
          <w:szCs w:val="22"/>
        </w:rPr>
        <w:tab/>
      </w:r>
      <w:r w:rsidRPr="009A6500">
        <w:rPr>
          <w:snapToGrid w:val="0"/>
        </w:rPr>
        <w:t>Test Purpose and Environment</w:t>
      </w:r>
      <w:r>
        <w:tab/>
        <w:t>1598</w:t>
      </w:r>
    </w:p>
    <w:p w14:paraId="1F611AEE" w14:textId="77777777" w:rsidR="00B96A56" w:rsidRDefault="00B96A56">
      <w:pPr>
        <w:pStyle w:val="TOC4"/>
        <w:rPr>
          <w:rFonts w:asciiTheme="minorHAnsi" w:eastAsiaTheme="minorEastAsia" w:hAnsiTheme="minorHAnsi" w:cstheme="minorBidi"/>
          <w:sz w:val="22"/>
          <w:szCs w:val="22"/>
        </w:rPr>
      </w:pPr>
      <w:r w:rsidRPr="00B96A56">
        <w:t>A.8.1.35.2</w:t>
      </w:r>
      <w:r w:rsidRPr="00B96A56">
        <w:rPr>
          <w:rFonts w:asciiTheme="minorHAnsi" w:eastAsiaTheme="minorEastAsia" w:hAnsiTheme="minorHAnsi" w:cstheme="minorBidi"/>
          <w:sz w:val="22"/>
          <w:szCs w:val="22"/>
        </w:rPr>
        <w:tab/>
      </w:r>
      <w:r w:rsidRPr="009A6500">
        <w:rPr>
          <w:snapToGrid w:val="0"/>
        </w:rPr>
        <w:t>Test Requirements</w:t>
      </w:r>
      <w:r>
        <w:tab/>
        <w:t>1599</w:t>
      </w:r>
    </w:p>
    <w:p w14:paraId="6B52E6CA" w14:textId="77777777" w:rsidR="00B96A56" w:rsidRDefault="00B96A56">
      <w:pPr>
        <w:pStyle w:val="TOC3"/>
        <w:rPr>
          <w:rFonts w:asciiTheme="minorHAnsi" w:eastAsiaTheme="minorEastAsia" w:hAnsiTheme="minorHAnsi" w:cstheme="minorBidi"/>
          <w:sz w:val="22"/>
          <w:szCs w:val="22"/>
        </w:rPr>
      </w:pPr>
      <w:r w:rsidRPr="00B96A56">
        <w:t>A.8.1.36</w:t>
      </w:r>
      <w:r w:rsidRPr="00B96A5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666CB46A" w14:textId="77777777" w:rsidR="00B96A56" w:rsidRDefault="00B96A56">
      <w:pPr>
        <w:pStyle w:val="TOC4"/>
        <w:rPr>
          <w:rFonts w:asciiTheme="minorHAnsi" w:eastAsiaTheme="minorEastAsia" w:hAnsiTheme="minorHAnsi" w:cstheme="minorBidi"/>
          <w:sz w:val="22"/>
          <w:szCs w:val="22"/>
        </w:rPr>
      </w:pPr>
      <w:r w:rsidRPr="00B96A56">
        <w:t>A.8.1.36.1</w:t>
      </w:r>
      <w:r w:rsidRPr="00B96A56">
        <w:rPr>
          <w:rFonts w:asciiTheme="minorHAnsi" w:eastAsiaTheme="minorEastAsia" w:hAnsiTheme="minorHAnsi" w:cstheme="minorBidi"/>
          <w:sz w:val="22"/>
          <w:szCs w:val="22"/>
        </w:rPr>
        <w:tab/>
      </w:r>
      <w:r w:rsidRPr="009A6500">
        <w:rPr>
          <w:snapToGrid w:val="0"/>
        </w:rPr>
        <w:t>Test Purpose and Environment</w:t>
      </w:r>
      <w:r>
        <w:tab/>
        <w:t>1600</w:t>
      </w:r>
    </w:p>
    <w:p w14:paraId="73522909" w14:textId="77777777" w:rsidR="00B96A56" w:rsidRDefault="00B96A56">
      <w:pPr>
        <w:pStyle w:val="TOC4"/>
        <w:rPr>
          <w:rFonts w:asciiTheme="minorHAnsi" w:eastAsiaTheme="minorEastAsia" w:hAnsiTheme="minorHAnsi" w:cstheme="minorBidi"/>
          <w:sz w:val="22"/>
          <w:szCs w:val="22"/>
        </w:rPr>
      </w:pPr>
      <w:r w:rsidRPr="00B96A56">
        <w:t>A.8.1.36.2</w:t>
      </w:r>
      <w:r w:rsidRPr="00B96A56">
        <w:rPr>
          <w:rFonts w:asciiTheme="minorHAnsi" w:eastAsiaTheme="minorEastAsia" w:hAnsiTheme="minorHAnsi" w:cstheme="minorBidi"/>
          <w:sz w:val="22"/>
          <w:szCs w:val="22"/>
        </w:rPr>
        <w:tab/>
      </w:r>
      <w:r w:rsidRPr="009A6500">
        <w:rPr>
          <w:snapToGrid w:val="0"/>
        </w:rPr>
        <w:t>Test Requirements</w:t>
      </w:r>
      <w:r>
        <w:tab/>
        <w:t>1601</w:t>
      </w:r>
    </w:p>
    <w:p w14:paraId="31FD3901" w14:textId="77777777" w:rsidR="00B96A56" w:rsidRDefault="00B96A56">
      <w:pPr>
        <w:pStyle w:val="TOC3"/>
        <w:rPr>
          <w:rFonts w:asciiTheme="minorHAnsi" w:eastAsiaTheme="minorEastAsia" w:hAnsiTheme="minorHAnsi" w:cstheme="minorBidi"/>
          <w:sz w:val="22"/>
          <w:szCs w:val="22"/>
        </w:rPr>
      </w:pPr>
      <w:r w:rsidRPr="00B96A56">
        <w:t>A.8.1.37</w:t>
      </w:r>
      <w:r w:rsidRPr="00B96A5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A80A338" w14:textId="77777777" w:rsidR="00B96A56" w:rsidRDefault="00B96A56">
      <w:pPr>
        <w:pStyle w:val="TOC4"/>
        <w:rPr>
          <w:rFonts w:asciiTheme="minorHAnsi" w:eastAsiaTheme="minorEastAsia" w:hAnsiTheme="minorHAnsi" w:cstheme="minorBidi"/>
          <w:sz w:val="22"/>
          <w:szCs w:val="22"/>
        </w:rPr>
      </w:pPr>
      <w:r w:rsidRPr="00B96A56">
        <w:t>A.8.1.37.1</w:t>
      </w:r>
      <w:r w:rsidRPr="00B96A56">
        <w:rPr>
          <w:rFonts w:asciiTheme="minorHAnsi" w:eastAsiaTheme="minorEastAsia" w:hAnsiTheme="minorHAnsi" w:cstheme="minorBidi"/>
          <w:sz w:val="22"/>
          <w:szCs w:val="22"/>
        </w:rPr>
        <w:tab/>
      </w:r>
      <w:r w:rsidRPr="009A6500">
        <w:rPr>
          <w:snapToGrid w:val="0"/>
        </w:rPr>
        <w:t>Test Purpose and Environment</w:t>
      </w:r>
      <w:r>
        <w:tab/>
        <w:t>1602</w:t>
      </w:r>
    </w:p>
    <w:p w14:paraId="14027C9B" w14:textId="77777777" w:rsidR="00B96A56" w:rsidRDefault="00B96A56">
      <w:pPr>
        <w:pStyle w:val="TOC4"/>
        <w:rPr>
          <w:rFonts w:asciiTheme="minorHAnsi" w:eastAsiaTheme="minorEastAsia" w:hAnsiTheme="minorHAnsi" w:cstheme="minorBidi"/>
          <w:sz w:val="22"/>
          <w:szCs w:val="22"/>
        </w:rPr>
      </w:pPr>
      <w:r w:rsidRPr="00B96A56">
        <w:t>A.8.1.37.2</w:t>
      </w:r>
      <w:r w:rsidRPr="00B96A56">
        <w:rPr>
          <w:rFonts w:asciiTheme="minorHAnsi" w:eastAsiaTheme="minorEastAsia" w:hAnsiTheme="minorHAnsi" w:cstheme="minorBidi"/>
          <w:sz w:val="22"/>
          <w:szCs w:val="22"/>
        </w:rPr>
        <w:tab/>
      </w:r>
      <w:r w:rsidRPr="009A6500">
        <w:rPr>
          <w:snapToGrid w:val="0"/>
        </w:rPr>
        <w:t>Test Requirements</w:t>
      </w:r>
      <w:r>
        <w:tab/>
        <w:t>1604</w:t>
      </w:r>
    </w:p>
    <w:p w14:paraId="3E72F0F1" w14:textId="77777777" w:rsidR="00B96A56" w:rsidRDefault="00B96A56">
      <w:pPr>
        <w:pStyle w:val="TOC3"/>
        <w:rPr>
          <w:rFonts w:asciiTheme="minorHAnsi" w:eastAsiaTheme="minorEastAsia" w:hAnsiTheme="minorHAnsi" w:cstheme="minorBidi"/>
          <w:sz w:val="22"/>
          <w:szCs w:val="22"/>
        </w:rPr>
      </w:pPr>
      <w:r w:rsidRPr="00B96A56">
        <w:t>A.8.1.38</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5A9234F3" w14:textId="77777777" w:rsidR="00B96A56" w:rsidRDefault="00B96A56">
      <w:pPr>
        <w:pStyle w:val="TOC4"/>
        <w:rPr>
          <w:rFonts w:asciiTheme="minorHAnsi" w:eastAsiaTheme="minorEastAsia" w:hAnsiTheme="minorHAnsi" w:cstheme="minorBidi"/>
          <w:sz w:val="22"/>
          <w:szCs w:val="22"/>
        </w:rPr>
      </w:pPr>
      <w:r w:rsidRPr="00B96A56">
        <w:t>A.8.1.38.1</w:t>
      </w:r>
      <w:r w:rsidRPr="00B96A56">
        <w:rPr>
          <w:rFonts w:asciiTheme="minorHAnsi" w:eastAsiaTheme="minorEastAsia" w:hAnsiTheme="minorHAnsi" w:cstheme="minorBidi"/>
          <w:sz w:val="22"/>
          <w:szCs w:val="22"/>
        </w:rPr>
        <w:tab/>
      </w:r>
      <w:r w:rsidRPr="009A6500">
        <w:rPr>
          <w:snapToGrid w:val="0"/>
        </w:rPr>
        <w:t>Test Purpose and Environment</w:t>
      </w:r>
      <w:r>
        <w:tab/>
        <w:t>1604</w:t>
      </w:r>
    </w:p>
    <w:p w14:paraId="36064198" w14:textId="77777777" w:rsidR="00B96A56" w:rsidRDefault="00B96A56">
      <w:pPr>
        <w:pStyle w:val="TOC4"/>
        <w:rPr>
          <w:rFonts w:asciiTheme="minorHAnsi" w:eastAsiaTheme="minorEastAsia" w:hAnsiTheme="minorHAnsi" w:cstheme="minorBidi"/>
          <w:sz w:val="22"/>
          <w:szCs w:val="22"/>
        </w:rPr>
      </w:pPr>
      <w:r w:rsidRPr="00B96A56">
        <w:t>A.8.1.38.2</w:t>
      </w:r>
      <w:r w:rsidRPr="00B96A56">
        <w:rPr>
          <w:rFonts w:asciiTheme="minorHAnsi" w:eastAsiaTheme="minorEastAsia" w:hAnsiTheme="minorHAnsi" w:cstheme="minorBidi"/>
          <w:sz w:val="22"/>
          <w:szCs w:val="22"/>
        </w:rPr>
        <w:tab/>
      </w:r>
      <w:r w:rsidRPr="009A6500">
        <w:rPr>
          <w:snapToGrid w:val="0"/>
        </w:rPr>
        <w:t>Test Requirements</w:t>
      </w:r>
      <w:r>
        <w:tab/>
        <w:t>1605</w:t>
      </w:r>
    </w:p>
    <w:p w14:paraId="290F2C9A" w14:textId="77777777" w:rsidR="00B96A56" w:rsidRDefault="00B96A56">
      <w:pPr>
        <w:pStyle w:val="TOC3"/>
        <w:rPr>
          <w:rFonts w:asciiTheme="minorHAnsi" w:eastAsiaTheme="minorEastAsia" w:hAnsiTheme="minorHAnsi" w:cstheme="minorBidi"/>
          <w:sz w:val="22"/>
          <w:szCs w:val="22"/>
        </w:rPr>
      </w:pPr>
      <w:r w:rsidRPr="00B96A56">
        <w:t>A.8.1.39</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462ED541" w14:textId="77777777" w:rsidR="00B96A56" w:rsidRDefault="00B96A56">
      <w:pPr>
        <w:pStyle w:val="TOC4"/>
        <w:rPr>
          <w:rFonts w:asciiTheme="minorHAnsi" w:eastAsiaTheme="minorEastAsia" w:hAnsiTheme="minorHAnsi" w:cstheme="minorBidi"/>
          <w:sz w:val="22"/>
          <w:szCs w:val="22"/>
        </w:rPr>
      </w:pPr>
      <w:r w:rsidRPr="00B96A56">
        <w:t>A.8.1.39.1</w:t>
      </w:r>
      <w:r w:rsidRPr="00B96A56">
        <w:rPr>
          <w:rFonts w:asciiTheme="minorHAnsi" w:eastAsiaTheme="minorEastAsia" w:hAnsiTheme="minorHAnsi" w:cstheme="minorBidi"/>
          <w:sz w:val="22"/>
          <w:szCs w:val="22"/>
        </w:rPr>
        <w:tab/>
      </w:r>
      <w:r w:rsidRPr="009A6500">
        <w:rPr>
          <w:snapToGrid w:val="0"/>
        </w:rPr>
        <w:t>Test Purpose and Environment</w:t>
      </w:r>
      <w:r>
        <w:tab/>
        <w:t>1606</w:t>
      </w:r>
    </w:p>
    <w:p w14:paraId="0DB7F921" w14:textId="77777777" w:rsidR="00B96A56" w:rsidRDefault="00B96A56">
      <w:pPr>
        <w:pStyle w:val="TOC4"/>
        <w:rPr>
          <w:rFonts w:asciiTheme="minorHAnsi" w:eastAsiaTheme="minorEastAsia" w:hAnsiTheme="minorHAnsi" w:cstheme="minorBidi"/>
          <w:sz w:val="22"/>
          <w:szCs w:val="22"/>
        </w:rPr>
      </w:pPr>
      <w:r w:rsidRPr="00B96A56">
        <w:t>A.8.1.39.2</w:t>
      </w:r>
      <w:r w:rsidRPr="00B96A56">
        <w:rPr>
          <w:rFonts w:asciiTheme="minorHAnsi" w:eastAsiaTheme="minorEastAsia" w:hAnsiTheme="minorHAnsi" w:cstheme="minorBidi"/>
          <w:sz w:val="22"/>
          <w:szCs w:val="22"/>
        </w:rPr>
        <w:tab/>
      </w:r>
      <w:r w:rsidRPr="009A6500">
        <w:rPr>
          <w:snapToGrid w:val="0"/>
        </w:rPr>
        <w:t>Test Requirements</w:t>
      </w:r>
      <w:r>
        <w:tab/>
        <w:t>1608</w:t>
      </w:r>
    </w:p>
    <w:p w14:paraId="65DD2AA6" w14:textId="77777777" w:rsidR="00B96A56" w:rsidRDefault="00B96A56">
      <w:pPr>
        <w:pStyle w:val="TOC3"/>
        <w:rPr>
          <w:rFonts w:asciiTheme="minorHAnsi" w:eastAsiaTheme="minorEastAsia" w:hAnsiTheme="minorHAnsi" w:cstheme="minorBidi"/>
          <w:sz w:val="22"/>
          <w:szCs w:val="22"/>
        </w:rPr>
      </w:pPr>
      <w:r w:rsidRPr="00B96A56">
        <w:t>A.8.1.40</w:t>
      </w:r>
      <w:r w:rsidRPr="00B96A56">
        <w:rPr>
          <w:rFonts w:asciiTheme="minorHAnsi" w:eastAsiaTheme="minorEastAsia" w:hAnsiTheme="minorHAnsi"/>
          <w:sz w:val="22"/>
          <w:szCs w:val="22"/>
        </w:rPr>
        <w:tab/>
      </w:r>
      <w:r w:rsidRPr="009A6500">
        <w:rPr>
          <w:rFonts w:cs="Arial"/>
        </w:rPr>
        <w:t xml:space="preserve">E-UTRAN FDD-FDD intra-frequency event triggered reporting with DRX for UE configured with </w:t>
      </w:r>
      <w:r w:rsidRPr="009A6500">
        <w:rPr>
          <w:rFonts w:cs="Arial"/>
          <w:i/>
        </w:rPr>
        <w:t>highSpeedEnhancedMeasFlag</w:t>
      </w:r>
      <w:r>
        <w:tab/>
        <w:t>1608</w:t>
      </w:r>
    </w:p>
    <w:p w14:paraId="70B9FCF7" w14:textId="77777777" w:rsidR="00B96A56" w:rsidRDefault="00B96A56">
      <w:pPr>
        <w:pStyle w:val="TOC4"/>
        <w:rPr>
          <w:rFonts w:asciiTheme="minorHAnsi" w:eastAsiaTheme="minorEastAsia" w:hAnsiTheme="minorHAnsi" w:cstheme="minorBidi"/>
          <w:sz w:val="22"/>
          <w:szCs w:val="22"/>
        </w:rPr>
      </w:pPr>
      <w:r w:rsidRPr="00B96A56">
        <w:t>A.8.1.40.</w:t>
      </w:r>
      <w:r w:rsidRPr="00B96A56">
        <w:rPr>
          <w:lang w:eastAsia="zh-CN"/>
        </w:rPr>
        <w:t>1</w:t>
      </w:r>
      <w:r w:rsidRPr="00B96A56">
        <w:rPr>
          <w:rFonts w:asciiTheme="minorHAnsi" w:eastAsiaTheme="minorEastAsia" w:hAnsiTheme="minorHAnsi"/>
          <w:sz w:val="22"/>
          <w:szCs w:val="22"/>
        </w:rPr>
        <w:tab/>
      </w:r>
      <w:r w:rsidRPr="009A6500">
        <w:rPr>
          <w:rFonts w:cs="Arial"/>
          <w:snapToGrid w:val="0"/>
        </w:rPr>
        <w:t>Test Purpose and Environment</w:t>
      </w:r>
      <w:r>
        <w:tab/>
        <w:t>1608</w:t>
      </w:r>
    </w:p>
    <w:p w14:paraId="2A2A87B1" w14:textId="77777777" w:rsidR="00B96A56" w:rsidRDefault="00B96A56">
      <w:pPr>
        <w:pStyle w:val="TOC4"/>
        <w:rPr>
          <w:rFonts w:asciiTheme="minorHAnsi" w:eastAsiaTheme="minorEastAsia" w:hAnsiTheme="minorHAnsi" w:cstheme="minorBidi"/>
          <w:sz w:val="22"/>
          <w:szCs w:val="22"/>
        </w:rPr>
      </w:pPr>
      <w:r w:rsidRPr="00B96A56">
        <w:t>A.8.1.40.2</w:t>
      </w:r>
      <w:r w:rsidRPr="00B96A56">
        <w:rPr>
          <w:rFonts w:asciiTheme="minorHAnsi" w:eastAsiaTheme="minorEastAsia" w:hAnsiTheme="minorHAnsi"/>
          <w:sz w:val="22"/>
          <w:szCs w:val="22"/>
        </w:rPr>
        <w:tab/>
      </w:r>
      <w:r w:rsidRPr="009A6500">
        <w:rPr>
          <w:rFonts w:cs="Arial"/>
          <w:snapToGrid w:val="0"/>
        </w:rPr>
        <w:t>Test Requirements</w:t>
      </w:r>
      <w:r>
        <w:tab/>
        <w:t>1610</w:t>
      </w:r>
    </w:p>
    <w:p w14:paraId="3CA463CC" w14:textId="77777777" w:rsidR="00B96A56" w:rsidRDefault="00B96A5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A6500">
        <w:rPr>
          <w:rFonts w:cs="v4.2.0"/>
        </w:rPr>
        <w:t>E-UTRAN FDD intra-frequency event triggered reporting for serving cell under fading propagation conditions for UE category M1 in CEModeA</w:t>
      </w:r>
      <w:r w:rsidRPr="009A6500">
        <w:rPr>
          <w:rFonts w:cs="v4.2.0"/>
          <w:lang w:eastAsia="zh-CN"/>
        </w:rPr>
        <w:t xml:space="preserve"> without gap</w:t>
      </w:r>
      <w:r>
        <w:tab/>
        <w:t>1610</w:t>
      </w:r>
    </w:p>
    <w:p w14:paraId="0995626D" w14:textId="77777777" w:rsidR="00B96A56" w:rsidRDefault="00B96A56">
      <w:pPr>
        <w:pStyle w:val="TOC4"/>
        <w:rPr>
          <w:rFonts w:asciiTheme="minorHAnsi" w:eastAsiaTheme="minorEastAsia" w:hAnsiTheme="minorHAnsi" w:cstheme="minorBidi"/>
          <w:sz w:val="22"/>
          <w:szCs w:val="22"/>
        </w:rPr>
      </w:pPr>
      <w:r w:rsidRPr="00B96A56">
        <w:t>A.8.1.41.1</w:t>
      </w:r>
      <w:r w:rsidRPr="00B96A56">
        <w:rPr>
          <w:rFonts w:asciiTheme="minorHAnsi" w:eastAsiaTheme="minorEastAsia" w:hAnsiTheme="minorHAnsi" w:cstheme="minorBidi"/>
          <w:sz w:val="22"/>
          <w:szCs w:val="22"/>
        </w:rPr>
        <w:tab/>
      </w:r>
      <w:r w:rsidRPr="009A6500">
        <w:rPr>
          <w:snapToGrid w:val="0"/>
        </w:rPr>
        <w:t>Test Purpose and Environment</w:t>
      </w:r>
      <w:r>
        <w:tab/>
        <w:t>1610</w:t>
      </w:r>
    </w:p>
    <w:p w14:paraId="42EDB6DB" w14:textId="77777777" w:rsidR="00B96A56" w:rsidRDefault="00B96A56">
      <w:pPr>
        <w:pStyle w:val="TOC4"/>
        <w:rPr>
          <w:rFonts w:asciiTheme="minorHAnsi" w:eastAsiaTheme="minorEastAsia" w:hAnsiTheme="minorHAnsi" w:cstheme="minorBidi"/>
          <w:sz w:val="22"/>
          <w:szCs w:val="22"/>
        </w:rPr>
      </w:pPr>
      <w:r w:rsidRPr="00B96A56">
        <w:t>A.8.1.41.2</w:t>
      </w:r>
      <w:r w:rsidRPr="00B96A56">
        <w:rPr>
          <w:rFonts w:asciiTheme="minorHAnsi" w:eastAsiaTheme="minorEastAsia" w:hAnsiTheme="minorHAnsi" w:cstheme="minorBidi"/>
          <w:sz w:val="22"/>
          <w:szCs w:val="22"/>
        </w:rPr>
        <w:tab/>
      </w:r>
      <w:r w:rsidRPr="009A6500">
        <w:rPr>
          <w:snapToGrid w:val="0"/>
        </w:rPr>
        <w:t>Test Requirement</w:t>
      </w:r>
      <w:r>
        <w:tab/>
        <w:t>1612</w:t>
      </w:r>
    </w:p>
    <w:p w14:paraId="348CBF6F" w14:textId="77777777" w:rsidR="00B96A56" w:rsidRDefault="00B96A5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A6500">
        <w:rPr>
          <w:rFonts w:cs="v4.2.0"/>
        </w:rPr>
        <w:t>E-UTRAN HD-FDD intra-frequency event triggered reporting for serving cell under fading propagation conditions for UE category M1 in CEModeA</w:t>
      </w:r>
      <w:r w:rsidRPr="009A6500">
        <w:rPr>
          <w:rFonts w:cs="v4.2.0"/>
          <w:lang w:eastAsia="zh-CN"/>
        </w:rPr>
        <w:t xml:space="preserve"> without gap</w:t>
      </w:r>
      <w:r>
        <w:tab/>
        <w:t>1612</w:t>
      </w:r>
    </w:p>
    <w:p w14:paraId="1698D0EE" w14:textId="77777777" w:rsidR="00B96A56" w:rsidRDefault="00B96A56">
      <w:pPr>
        <w:pStyle w:val="TOC4"/>
        <w:rPr>
          <w:rFonts w:asciiTheme="minorHAnsi" w:eastAsiaTheme="minorEastAsia" w:hAnsiTheme="minorHAnsi" w:cstheme="minorBidi"/>
          <w:sz w:val="22"/>
          <w:szCs w:val="22"/>
        </w:rPr>
      </w:pPr>
      <w:r w:rsidRPr="00B96A56">
        <w:t>A.8.1.42.1</w:t>
      </w:r>
      <w:r w:rsidRPr="00B96A56">
        <w:rPr>
          <w:rFonts w:asciiTheme="minorHAnsi" w:eastAsiaTheme="minorEastAsia" w:hAnsiTheme="minorHAnsi" w:cstheme="minorBidi"/>
          <w:sz w:val="22"/>
          <w:szCs w:val="22"/>
        </w:rPr>
        <w:tab/>
      </w:r>
      <w:r w:rsidRPr="009A6500">
        <w:rPr>
          <w:snapToGrid w:val="0"/>
        </w:rPr>
        <w:t>Test Purpose and Environment</w:t>
      </w:r>
      <w:r>
        <w:tab/>
        <w:t>1612</w:t>
      </w:r>
    </w:p>
    <w:p w14:paraId="7F93F87F" w14:textId="77777777" w:rsidR="00B96A56" w:rsidRDefault="00B96A56">
      <w:pPr>
        <w:pStyle w:val="TOC4"/>
        <w:rPr>
          <w:rFonts w:asciiTheme="minorHAnsi" w:eastAsiaTheme="minorEastAsia" w:hAnsiTheme="minorHAnsi" w:cstheme="minorBidi"/>
          <w:sz w:val="22"/>
          <w:szCs w:val="22"/>
        </w:rPr>
      </w:pPr>
      <w:r w:rsidRPr="00B96A56">
        <w:t>A.8.1.42.2</w:t>
      </w:r>
      <w:r w:rsidRPr="00B96A56">
        <w:rPr>
          <w:rFonts w:asciiTheme="minorHAnsi" w:eastAsiaTheme="minorEastAsia" w:hAnsiTheme="minorHAnsi" w:cstheme="minorBidi"/>
          <w:sz w:val="22"/>
          <w:szCs w:val="22"/>
        </w:rPr>
        <w:tab/>
      </w:r>
      <w:r w:rsidRPr="009A6500">
        <w:rPr>
          <w:snapToGrid w:val="0"/>
        </w:rPr>
        <w:t>Test Requirement</w:t>
      </w:r>
      <w:r>
        <w:tab/>
        <w:t>1613</w:t>
      </w:r>
    </w:p>
    <w:p w14:paraId="6AB12F9F" w14:textId="77777777" w:rsidR="00B96A56" w:rsidRDefault="00B96A5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2A7CE0F9" w14:textId="77777777" w:rsidR="00B96A56" w:rsidRDefault="00B96A5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3CF6DC0" w14:textId="77777777" w:rsidR="00B96A56" w:rsidRDefault="00B96A56">
      <w:pPr>
        <w:pStyle w:val="TOC4"/>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v4.2.0"/>
          <w:snapToGrid w:val="0"/>
        </w:rPr>
        <w:t>Test Purpose and Environment</w:t>
      </w:r>
      <w:r>
        <w:tab/>
        <w:t>1614</w:t>
      </w:r>
    </w:p>
    <w:p w14:paraId="17B2288F" w14:textId="77777777" w:rsidR="00B96A56" w:rsidRDefault="00B96A56">
      <w:pPr>
        <w:pStyle w:val="TOC4"/>
        <w:rPr>
          <w:rFonts w:asciiTheme="minorHAnsi" w:eastAsiaTheme="minorEastAsia" w:hAnsiTheme="minorHAnsi" w:cstheme="minorBidi"/>
          <w:sz w:val="22"/>
          <w:szCs w:val="22"/>
        </w:rPr>
      </w:pPr>
      <w:r w:rsidRPr="00B96A56">
        <w:t>A.8.2.1.2</w:t>
      </w:r>
      <w:r w:rsidRPr="00B96A56">
        <w:rPr>
          <w:rFonts w:asciiTheme="minorHAnsi" w:eastAsiaTheme="minorEastAsia" w:hAnsiTheme="minorHAnsi"/>
          <w:sz w:val="22"/>
          <w:szCs w:val="22"/>
        </w:rPr>
        <w:tab/>
      </w:r>
      <w:r w:rsidRPr="009A6500">
        <w:rPr>
          <w:rFonts w:cs="v4.2.0"/>
          <w:snapToGrid w:val="0"/>
        </w:rPr>
        <w:t>Test Requirements</w:t>
      </w:r>
      <w:r>
        <w:tab/>
        <w:t>1615</w:t>
      </w:r>
    </w:p>
    <w:p w14:paraId="28CAA634" w14:textId="77777777" w:rsidR="00B96A56" w:rsidRDefault="00B96A56">
      <w:pPr>
        <w:pStyle w:val="TOC3"/>
        <w:rPr>
          <w:rFonts w:asciiTheme="minorHAnsi" w:eastAsiaTheme="minorEastAsia" w:hAnsiTheme="minorHAnsi" w:cstheme="minorBidi"/>
          <w:sz w:val="22"/>
          <w:szCs w:val="22"/>
        </w:rPr>
      </w:pPr>
      <w:r w:rsidRPr="00B96A56">
        <w:t>A.8.2.2</w:t>
      </w:r>
      <w:r w:rsidRPr="00B96A56">
        <w:rPr>
          <w:rFonts w:asciiTheme="minorHAnsi" w:eastAsiaTheme="minorEastAsia" w:hAnsiTheme="minorHAnsi"/>
          <w:sz w:val="22"/>
          <w:szCs w:val="22"/>
        </w:rPr>
        <w:tab/>
      </w:r>
      <w:r w:rsidRPr="009A6500">
        <w:rPr>
          <w:rFonts w:cs="v4.2.0"/>
        </w:rPr>
        <w:t>E-UTRAN TDD-TDD intra-frequency event triggered reporting under fading propagation conditions in synchronous cells with DRX</w:t>
      </w:r>
      <w:r>
        <w:tab/>
        <w:t>1616</w:t>
      </w:r>
    </w:p>
    <w:p w14:paraId="0156F1D6"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1616</w:t>
      </w:r>
    </w:p>
    <w:p w14:paraId="7F884327" w14:textId="77777777" w:rsidR="00B96A56" w:rsidRDefault="00B96A56">
      <w:pPr>
        <w:pStyle w:val="TOC4"/>
        <w:rPr>
          <w:rFonts w:asciiTheme="minorHAnsi" w:eastAsiaTheme="minorEastAsia" w:hAnsiTheme="minorHAnsi" w:cstheme="minorBidi"/>
          <w:sz w:val="22"/>
          <w:szCs w:val="22"/>
        </w:rPr>
      </w:pPr>
      <w:r w:rsidRPr="00B96A56">
        <w:t>A.8.2.2.2</w:t>
      </w:r>
      <w:r w:rsidRPr="00B96A56">
        <w:rPr>
          <w:rFonts w:asciiTheme="minorHAnsi" w:eastAsiaTheme="minorEastAsia" w:hAnsiTheme="minorHAnsi"/>
          <w:sz w:val="22"/>
          <w:szCs w:val="22"/>
        </w:rPr>
        <w:tab/>
      </w:r>
      <w:r w:rsidRPr="009A6500">
        <w:rPr>
          <w:rFonts w:cs="v4.2.0"/>
          <w:snapToGrid w:val="0"/>
        </w:rPr>
        <w:t>Test Requirements</w:t>
      </w:r>
      <w:r>
        <w:tab/>
        <w:t>1618</w:t>
      </w:r>
    </w:p>
    <w:p w14:paraId="29853A03" w14:textId="77777777" w:rsidR="00B96A56" w:rsidRDefault="00B96A56">
      <w:pPr>
        <w:pStyle w:val="TOC3"/>
        <w:rPr>
          <w:rFonts w:asciiTheme="minorHAnsi" w:eastAsiaTheme="minorEastAsia" w:hAnsiTheme="minorHAnsi" w:cstheme="minorBidi"/>
          <w:sz w:val="22"/>
          <w:szCs w:val="22"/>
        </w:rPr>
      </w:pPr>
      <w:r w:rsidRPr="00B96A56">
        <w:t>A.8.2.3</w:t>
      </w:r>
      <w:r w:rsidRPr="00B96A5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6500">
        <w:rPr>
          <w:lang w:val="en-US"/>
        </w:rPr>
        <w:t>using autonomous gaps</w:t>
      </w:r>
      <w:r>
        <w:tab/>
        <w:t>1618</w:t>
      </w:r>
    </w:p>
    <w:p w14:paraId="770F5A6E" w14:textId="77777777" w:rsidR="00B96A56" w:rsidRDefault="00B96A56">
      <w:pPr>
        <w:pStyle w:val="TOC4"/>
        <w:rPr>
          <w:rFonts w:asciiTheme="minorHAnsi" w:eastAsiaTheme="minorEastAsia" w:hAnsiTheme="minorHAnsi" w:cstheme="minorBidi"/>
          <w:sz w:val="22"/>
          <w:szCs w:val="22"/>
        </w:rPr>
      </w:pPr>
      <w:r w:rsidRPr="00B96A56">
        <w:t>A.8.2.3.1</w:t>
      </w:r>
      <w:r w:rsidRPr="00B96A56">
        <w:rPr>
          <w:rFonts w:asciiTheme="minorHAnsi" w:eastAsiaTheme="minorEastAsia" w:hAnsiTheme="minorHAnsi" w:cstheme="minorBidi"/>
          <w:sz w:val="22"/>
          <w:szCs w:val="22"/>
        </w:rPr>
        <w:tab/>
      </w:r>
      <w:r w:rsidRPr="009A6500">
        <w:rPr>
          <w:snapToGrid w:val="0"/>
        </w:rPr>
        <w:t>Test Purpose and Environment</w:t>
      </w:r>
      <w:r>
        <w:tab/>
        <w:t>1618</w:t>
      </w:r>
    </w:p>
    <w:p w14:paraId="230D29E5" w14:textId="77777777" w:rsidR="00B96A56" w:rsidRDefault="00B96A56">
      <w:pPr>
        <w:pStyle w:val="TOC4"/>
        <w:rPr>
          <w:rFonts w:asciiTheme="minorHAnsi" w:eastAsiaTheme="minorEastAsia" w:hAnsiTheme="minorHAnsi" w:cstheme="minorBidi"/>
          <w:sz w:val="22"/>
          <w:szCs w:val="22"/>
        </w:rPr>
      </w:pPr>
      <w:r w:rsidRPr="00B96A56">
        <w:t>A.8.2.3.2</w:t>
      </w:r>
      <w:r w:rsidRPr="00B96A56">
        <w:rPr>
          <w:rFonts w:asciiTheme="minorHAnsi" w:eastAsiaTheme="minorEastAsia" w:hAnsiTheme="minorHAnsi" w:cstheme="minorBidi"/>
          <w:sz w:val="22"/>
          <w:szCs w:val="22"/>
        </w:rPr>
        <w:tab/>
      </w:r>
      <w:r w:rsidRPr="009A6500">
        <w:rPr>
          <w:snapToGrid w:val="0"/>
        </w:rPr>
        <w:t>Test Requirements</w:t>
      </w:r>
      <w:r>
        <w:tab/>
        <w:t>1620</w:t>
      </w:r>
    </w:p>
    <w:p w14:paraId="4B0CFA73" w14:textId="77777777" w:rsidR="00B96A56" w:rsidRDefault="00B96A56">
      <w:pPr>
        <w:pStyle w:val="TOC3"/>
        <w:rPr>
          <w:rFonts w:asciiTheme="minorHAnsi" w:eastAsiaTheme="minorEastAsia" w:hAnsiTheme="minorHAnsi" w:cstheme="minorBidi"/>
          <w:sz w:val="22"/>
          <w:szCs w:val="22"/>
        </w:rPr>
      </w:pPr>
      <w:r w:rsidRPr="00B96A56">
        <w:t>A.8.2.4</w:t>
      </w:r>
      <w:r w:rsidRPr="00B96A5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6500">
        <w:rPr>
          <w:lang w:val="en-US"/>
        </w:rPr>
        <w:t>using autonomous gaps</w:t>
      </w:r>
      <w:r w:rsidRPr="009A6500">
        <w:rPr>
          <w:lang w:val="en-US" w:eastAsia="zh-CN"/>
        </w:rPr>
        <w:t xml:space="preserve"> with DRX</w:t>
      </w:r>
      <w:r>
        <w:tab/>
        <w:t>1621</w:t>
      </w:r>
    </w:p>
    <w:p w14:paraId="4BF0F9D3" w14:textId="77777777" w:rsidR="00B96A56" w:rsidRDefault="00B96A56">
      <w:pPr>
        <w:pStyle w:val="TOC4"/>
        <w:rPr>
          <w:rFonts w:asciiTheme="minorHAnsi" w:eastAsiaTheme="minorEastAsia" w:hAnsiTheme="minorHAnsi" w:cstheme="minorBidi"/>
          <w:sz w:val="22"/>
          <w:szCs w:val="22"/>
        </w:rPr>
      </w:pPr>
      <w:r w:rsidRPr="00B96A56">
        <w:t>A.8.2.4.1</w:t>
      </w:r>
      <w:r w:rsidRPr="00B96A56">
        <w:rPr>
          <w:rFonts w:asciiTheme="minorHAnsi" w:eastAsiaTheme="minorEastAsia" w:hAnsiTheme="minorHAnsi" w:cstheme="minorBidi"/>
          <w:sz w:val="22"/>
          <w:szCs w:val="22"/>
        </w:rPr>
        <w:tab/>
      </w:r>
      <w:r w:rsidRPr="009A6500">
        <w:rPr>
          <w:snapToGrid w:val="0"/>
        </w:rPr>
        <w:t>Test Purpose and Environment</w:t>
      </w:r>
      <w:r>
        <w:tab/>
        <w:t>1621</w:t>
      </w:r>
    </w:p>
    <w:p w14:paraId="76ACEAA4" w14:textId="77777777" w:rsidR="00B96A56" w:rsidRDefault="00B96A56">
      <w:pPr>
        <w:pStyle w:val="TOC4"/>
        <w:rPr>
          <w:rFonts w:asciiTheme="minorHAnsi" w:eastAsiaTheme="minorEastAsia" w:hAnsiTheme="minorHAnsi" w:cstheme="minorBidi"/>
          <w:sz w:val="22"/>
          <w:szCs w:val="22"/>
        </w:rPr>
      </w:pPr>
      <w:r w:rsidRPr="00B96A56">
        <w:t>A.8.2.4.2</w:t>
      </w:r>
      <w:r w:rsidRPr="00B96A56">
        <w:rPr>
          <w:rFonts w:asciiTheme="minorHAnsi" w:eastAsiaTheme="minorEastAsia" w:hAnsiTheme="minorHAnsi" w:cstheme="minorBidi"/>
          <w:sz w:val="22"/>
          <w:szCs w:val="22"/>
        </w:rPr>
        <w:tab/>
      </w:r>
      <w:r w:rsidRPr="009A6500">
        <w:rPr>
          <w:snapToGrid w:val="0"/>
        </w:rPr>
        <w:t>Test Requirements</w:t>
      </w:r>
      <w:r>
        <w:tab/>
        <w:t>1623</w:t>
      </w:r>
    </w:p>
    <w:p w14:paraId="62B2915C" w14:textId="77777777" w:rsidR="00B96A56" w:rsidRDefault="00B96A5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777F52F5" w14:textId="77777777" w:rsidR="00B96A56" w:rsidRDefault="00B96A5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6A9E675B" w14:textId="77777777" w:rsidR="00B96A56" w:rsidRDefault="00B96A5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59EFECB1" w14:textId="77777777" w:rsidR="00B96A56" w:rsidRDefault="00B96A5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64582BF3" w14:textId="77777777" w:rsidR="00B96A56" w:rsidRDefault="00B96A5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259AE777" w14:textId="77777777" w:rsidR="00B96A56" w:rsidRDefault="00B96A5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42AE8012" w14:textId="77777777" w:rsidR="00B96A56" w:rsidRDefault="00B96A56">
      <w:pPr>
        <w:pStyle w:val="TOC3"/>
        <w:rPr>
          <w:rFonts w:asciiTheme="minorHAnsi" w:eastAsiaTheme="minorEastAsia" w:hAnsiTheme="minorHAnsi" w:cstheme="minorBidi"/>
          <w:sz w:val="22"/>
          <w:szCs w:val="22"/>
        </w:rPr>
      </w:pPr>
      <w:r w:rsidRPr="00B96A56">
        <w:t>A.8.2.7</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w:t>
      </w:r>
      <w:r>
        <w:tab/>
        <w:t>1630</w:t>
      </w:r>
    </w:p>
    <w:p w14:paraId="3B740316" w14:textId="77777777" w:rsidR="00B96A56" w:rsidRDefault="00B96A56">
      <w:pPr>
        <w:pStyle w:val="TOC4"/>
        <w:rPr>
          <w:rFonts w:asciiTheme="minorHAnsi" w:eastAsiaTheme="minorEastAsia" w:hAnsiTheme="minorHAnsi" w:cstheme="minorBidi"/>
          <w:sz w:val="22"/>
          <w:szCs w:val="22"/>
        </w:rPr>
      </w:pPr>
      <w:r w:rsidRPr="00B96A56">
        <w:t>A.8.2.7.1</w:t>
      </w:r>
      <w:r w:rsidRPr="00B96A56">
        <w:rPr>
          <w:rFonts w:asciiTheme="minorHAnsi" w:eastAsiaTheme="minorEastAsia" w:hAnsiTheme="minorHAnsi" w:cstheme="minorBidi"/>
          <w:sz w:val="22"/>
          <w:szCs w:val="22"/>
        </w:rPr>
        <w:tab/>
      </w:r>
      <w:r w:rsidRPr="009A6500">
        <w:rPr>
          <w:snapToGrid w:val="0"/>
        </w:rPr>
        <w:t>Test Purpose and Environment</w:t>
      </w:r>
      <w:r>
        <w:tab/>
        <w:t>1630</w:t>
      </w:r>
    </w:p>
    <w:p w14:paraId="6CA746F2" w14:textId="77777777" w:rsidR="00B96A56" w:rsidRDefault="00B96A56">
      <w:pPr>
        <w:pStyle w:val="TOC4"/>
        <w:rPr>
          <w:rFonts w:asciiTheme="minorHAnsi" w:eastAsiaTheme="minorEastAsia" w:hAnsiTheme="minorHAnsi" w:cstheme="minorBidi"/>
          <w:sz w:val="22"/>
          <w:szCs w:val="22"/>
        </w:rPr>
      </w:pPr>
      <w:r w:rsidRPr="00B96A56">
        <w:t>A.8.2.7.2</w:t>
      </w:r>
      <w:r w:rsidRPr="00B96A56">
        <w:rPr>
          <w:rFonts w:asciiTheme="minorHAnsi" w:eastAsiaTheme="minorEastAsia" w:hAnsiTheme="minorHAnsi" w:cstheme="minorBidi"/>
          <w:sz w:val="22"/>
          <w:szCs w:val="22"/>
        </w:rPr>
        <w:tab/>
      </w:r>
      <w:r w:rsidRPr="009A6500">
        <w:rPr>
          <w:snapToGrid w:val="0"/>
        </w:rPr>
        <w:t>Test Requirements</w:t>
      </w:r>
      <w:r>
        <w:tab/>
        <w:t>1631</w:t>
      </w:r>
    </w:p>
    <w:p w14:paraId="68599797" w14:textId="77777777" w:rsidR="00B96A56" w:rsidRDefault="00B96A56">
      <w:pPr>
        <w:pStyle w:val="TOC3"/>
        <w:rPr>
          <w:rFonts w:asciiTheme="minorHAnsi" w:eastAsiaTheme="minorEastAsia" w:hAnsiTheme="minorHAnsi" w:cstheme="minorBidi"/>
          <w:sz w:val="22"/>
          <w:szCs w:val="22"/>
        </w:rPr>
      </w:pPr>
      <w:r w:rsidRPr="00B96A56">
        <w:lastRenderedPageBreak/>
        <w:t>A.8.2.8</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w:t>
      </w:r>
      <w:r w:rsidRPr="009A6500">
        <w:rPr>
          <w:lang w:val="en-US" w:eastAsia="zh-CN"/>
        </w:rPr>
        <w:t xml:space="preserve"> with DRX</w:t>
      </w:r>
      <w:r>
        <w:tab/>
        <w:t>1632</w:t>
      </w:r>
    </w:p>
    <w:p w14:paraId="5019686D" w14:textId="77777777" w:rsidR="00B96A56" w:rsidRDefault="00B96A56">
      <w:pPr>
        <w:pStyle w:val="TOC4"/>
        <w:rPr>
          <w:rFonts w:asciiTheme="minorHAnsi" w:eastAsiaTheme="minorEastAsia" w:hAnsiTheme="minorHAnsi" w:cstheme="minorBidi"/>
          <w:sz w:val="22"/>
          <w:szCs w:val="22"/>
        </w:rPr>
      </w:pPr>
      <w:r w:rsidRPr="00B96A56">
        <w:t>A.8.2.8.1</w:t>
      </w:r>
      <w:r w:rsidRPr="00B96A56">
        <w:rPr>
          <w:rFonts w:asciiTheme="minorHAnsi" w:eastAsiaTheme="minorEastAsia" w:hAnsiTheme="minorHAnsi" w:cstheme="minorBidi"/>
          <w:sz w:val="22"/>
          <w:szCs w:val="22"/>
        </w:rPr>
        <w:tab/>
      </w:r>
      <w:r w:rsidRPr="009A6500">
        <w:rPr>
          <w:snapToGrid w:val="0"/>
        </w:rPr>
        <w:t>Test Purpose and Environment</w:t>
      </w:r>
      <w:r>
        <w:tab/>
        <w:t>1632</w:t>
      </w:r>
    </w:p>
    <w:p w14:paraId="79C7FF00" w14:textId="77777777" w:rsidR="00B96A56" w:rsidRDefault="00B96A56">
      <w:pPr>
        <w:pStyle w:val="TOC4"/>
        <w:rPr>
          <w:rFonts w:asciiTheme="minorHAnsi" w:eastAsiaTheme="minorEastAsia" w:hAnsiTheme="minorHAnsi" w:cstheme="minorBidi"/>
          <w:sz w:val="22"/>
          <w:szCs w:val="22"/>
        </w:rPr>
      </w:pPr>
      <w:r w:rsidRPr="00B96A56">
        <w:t>A.8.2.8.2</w:t>
      </w:r>
      <w:r w:rsidRPr="00B96A56">
        <w:rPr>
          <w:rFonts w:asciiTheme="minorHAnsi" w:eastAsiaTheme="minorEastAsia" w:hAnsiTheme="minorHAnsi" w:cstheme="minorBidi"/>
          <w:sz w:val="22"/>
          <w:szCs w:val="22"/>
        </w:rPr>
        <w:tab/>
      </w:r>
      <w:r w:rsidRPr="009A6500">
        <w:rPr>
          <w:snapToGrid w:val="0"/>
        </w:rPr>
        <w:t>Test Requirements</w:t>
      </w:r>
      <w:r>
        <w:tab/>
        <w:t>1634</w:t>
      </w:r>
    </w:p>
    <w:p w14:paraId="088EA84D" w14:textId="77777777" w:rsidR="00B96A56" w:rsidRDefault="00B96A56">
      <w:pPr>
        <w:pStyle w:val="TOC3"/>
        <w:rPr>
          <w:rFonts w:asciiTheme="minorHAnsi" w:eastAsiaTheme="minorEastAsia" w:hAnsiTheme="minorHAnsi" w:cstheme="minorBidi"/>
          <w:sz w:val="22"/>
          <w:szCs w:val="22"/>
        </w:rPr>
      </w:pPr>
      <w:r w:rsidRPr="00B96A56">
        <w:t>A.8.2.9</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 for Cat-M1 UE in CEModeB</w:t>
      </w:r>
      <w:r>
        <w:tab/>
        <w:t>1634</w:t>
      </w:r>
    </w:p>
    <w:p w14:paraId="63DB4AD7" w14:textId="77777777" w:rsidR="00B96A56" w:rsidRDefault="00B96A56">
      <w:pPr>
        <w:pStyle w:val="TOC4"/>
        <w:rPr>
          <w:rFonts w:asciiTheme="minorHAnsi" w:eastAsiaTheme="minorEastAsia" w:hAnsiTheme="minorHAnsi" w:cstheme="minorBidi"/>
          <w:sz w:val="22"/>
          <w:szCs w:val="22"/>
        </w:rPr>
      </w:pPr>
      <w:r w:rsidRPr="00B96A56">
        <w:t>A.8.2.9.1</w:t>
      </w:r>
      <w:r w:rsidRPr="00B96A56">
        <w:rPr>
          <w:rFonts w:asciiTheme="minorHAnsi" w:eastAsiaTheme="minorEastAsia" w:hAnsiTheme="minorHAnsi" w:cstheme="minorBidi"/>
          <w:sz w:val="22"/>
          <w:szCs w:val="22"/>
        </w:rPr>
        <w:tab/>
      </w:r>
      <w:r w:rsidRPr="009A6500">
        <w:rPr>
          <w:snapToGrid w:val="0"/>
        </w:rPr>
        <w:t>Test Purpose and Environment</w:t>
      </w:r>
      <w:r>
        <w:tab/>
        <w:t>1634</w:t>
      </w:r>
    </w:p>
    <w:p w14:paraId="6ED31523" w14:textId="77777777" w:rsidR="00B96A56" w:rsidRDefault="00B96A56">
      <w:pPr>
        <w:pStyle w:val="TOC4"/>
        <w:rPr>
          <w:rFonts w:asciiTheme="minorHAnsi" w:eastAsiaTheme="minorEastAsia" w:hAnsiTheme="minorHAnsi" w:cstheme="minorBidi"/>
          <w:sz w:val="22"/>
          <w:szCs w:val="22"/>
        </w:rPr>
      </w:pPr>
      <w:r w:rsidRPr="00B96A56">
        <w:t>A.8.2.9.2</w:t>
      </w:r>
      <w:r w:rsidRPr="00B96A56">
        <w:rPr>
          <w:rFonts w:asciiTheme="minorHAnsi" w:eastAsiaTheme="minorEastAsia" w:hAnsiTheme="minorHAnsi" w:cstheme="minorBidi"/>
          <w:sz w:val="22"/>
          <w:szCs w:val="22"/>
        </w:rPr>
        <w:tab/>
      </w:r>
      <w:r w:rsidRPr="009A6500">
        <w:rPr>
          <w:snapToGrid w:val="0"/>
        </w:rPr>
        <w:t>Test Requirements</w:t>
      </w:r>
      <w:r>
        <w:tab/>
        <w:t>1636</w:t>
      </w:r>
    </w:p>
    <w:p w14:paraId="32DEC34C" w14:textId="77777777" w:rsidR="00B96A56" w:rsidRDefault="00B96A56">
      <w:pPr>
        <w:pStyle w:val="TOC3"/>
        <w:rPr>
          <w:rFonts w:asciiTheme="minorHAnsi" w:eastAsiaTheme="minorEastAsia" w:hAnsiTheme="minorHAnsi" w:cstheme="minorBidi"/>
          <w:sz w:val="22"/>
          <w:szCs w:val="22"/>
        </w:rPr>
      </w:pPr>
      <w:r w:rsidRPr="00B96A56">
        <w:t>A.8.2.10</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 with DRX for Cat-M1 UE in CEModeB</w:t>
      </w:r>
      <w:r>
        <w:tab/>
        <w:t>1637</w:t>
      </w:r>
    </w:p>
    <w:p w14:paraId="26F6FD86" w14:textId="77777777" w:rsidR="00B96A56" w:rsidRDefault="00B96A56">
      <w:pPr>
        <w:pStyle w:val="TOC4"/>
        <w:rPr>
          <w:rFonts w:asciiTheme="minorHAnsi" w:eastAsiaTheme="minorEastAsia" w:hAnsiTheme="minorHAnsi" w:cstheme="minorBidi"/>
          <w:sz w:val="22"/>
          <w:szCs w:val="22"/>
        </w:rPr>
      </w:pPr>
      <w:r w:rsidRPr="00B96A56">
        <w:t>A.8.2.10.1</w:t>
      </w:r>
      <w:r w:rsidRPr="00B96A56">
        <w:rPr>
          <w:rFonts w:asciiTheme="minorHAnsi" w:eastAsiaTheme="minorEastAsia" w:hAnsiTheme="minorHAnsi" w:cstheme="minorBidi"/>
          <w:sz w:val="22"/>
          <w:szCs w:val="22"/>
        </w:rPr>
        <w:tab/>
      </w:r>
      <w:r w:rsidRPr="009A6500">
        <w:rPr>
          <w:snapToGrid w:val="0"/>
        </w:rPr>
        <w:t>Test Purpose and Environment</w:t>
      </w:r>
      <w:r>
        <w:tab/>
        <w:t>1637</w:t>
      </w:r>
    </w:p>
    <w:p w14:paraId="6C68B905" w14:textId="77777777" w:rsidR="00B96A56" w:rsidRDefault="00B96A56">
      <w:pPr>
        <w:pStyle w:val="TOC4"/>
        <w:rPr>
          <w:rFonts w:asciiTheme="minorHAnsi" w:eastAsiaTheme="minorEastAsia" w:hAnsiTheme="minorHAnsi" w:cstheme="minorBidi"/>
          <w:sz w:val="22"/>
          <w:szCs w:val="22"/>
        </w:rPr>
      </w:pPr>
      <w:r w:rsidRPr="00B96A56">
        <w:t>A.8.2.10.2</w:t>
      </w:r>
      <w:r w:rsidRPr="00B96A56">
        <w:rPr>
          <w:rFonts w:asciiTheme="minorHAnsi" w:eastAsiaTheme="minorEastAsia" w:hAnsiTheme="minorHAnsi" w:cstheme="minorBidi"/>
          <w:sz w:val="22"/>
          <w:szCs w:val="22"/>
        </w:rPr>
        <w:tab/>
      </w:r>
      <w:r w:rsidRPr="009A6500">
        <w:rPr>
          <w:snapToGrid w:val="0"/>
        </w:rPr>
        <w:t>Test Requirements</w:t>
      </w:r>
      <w:r>
        <w:tab/>
        <w:t>1639</w:t>
      </w:r>
    </w:p>
    <w:p w14:paraId="088EEFA1" w14:textId="77777777" w:rsidR="00B96A56" w:rsidRDefault="00B96A56">
      <w:pPr>
        <w:pStyle w:val="TOC3"/>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Arial"/>
        </w:rPr>
        <w:t xml:space="preserve">E-UTRAN TDD-TDD intra-frequency event triggered reporting with DRX for UE configured with </w:t>
      </w:r>
      <w:r w:rsidRPr="009A6500">
        <w:rPr>
          <w:rFonts w:cs="Arial"/>
          <w:i/>
        </w:rPr>
        <w:t>highSpeedEnhancedMeasFlag</w:t>
      </w:r>
      <w:r>
        <w:tab/>
        <w:t>1639</w:t>
      </w:r>
    </w:p>
    <w:p w14:paraId="6E8B9BDF" w14:textId="77777777" w:rsidR="00B96A56" w:rsidRDefault="00B96A56">
      <w:pPr>
        <w:pStyle w:val="TOC4"/>
        <w:rPr>
          <w:rFonts w:asciiTheme="minorHAnsi" w:eastAsiaTheme="minorEastAsia" w:hAnsiTheme="minorHAnsi" w:cstheme="minorBidi"/>
          <w:sz w:val="22"/>
          <w:szCs w:val="22"/>
        </w:rPr>
      </w:pPr>
      <w:r w:rsidRPr="00B96A56">
        <w:t>A.8.2.11.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1639</w:t>
      </w:r>
    </w:p>
    <w:p w14:paraId="7CE7B68A" w14:textId="77777777" w:rsidR="00B96A56" w:rsidRDefault="00B96A56">
      <w:pPr>
        <w:pStyle w:val="TOC4"/>
        <w:rPr>
          <w:rFonts w:asciiTheme="minorHAnsi" w:eastAsiaTheme="minorEastAsia" w:hAnsiTheme="minorHAnsi" w:cstheme="minorBidi"/>
          <w:sz w:val="22"/>
          <w:szCs w:val="22"/>
        </w:rPr>
      </w:pPr>
      <w:r w:rsidRPr="00B96A56">
        <w:t>A.8.2.11.2</w:t>
      </w:r>
      <w:r w:rsidRPr="00B96A56">
        <w:rPr>
          <w:rFonts w:asciiTheme="minorHAnsi" w:eastAsiaTheme="minorEastAsia" w:hAnsiTheme="minorHAnsi"/>
          <w:sz w:val="22"/>
          <w:szCs w:val="22"/>
        </w:rPr>
        <w:tab/>
      </w:r>
      <w:r w:rsidRPr="009A6500">
        <w:rPr>
          <w:rFonts w:cs="Arial"/>
          <w:snapToGrid w:val="0"/>
        </w:rPr>
        <w:t>Test Requirements</w:t>
      </w:r>
      <w:r>
        <w:tab/>
        <w:t>1641</w:t>
      </w:r>
    </w:p>
    <w:p w14:paraId="6052C823" w14:textId="77777777" w:rsidR="00B96A56" w:rsidRDefault="00B96A5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62D4D83B" w14:textId="77777777" w:rsidR="00B96A56" w:rsidRDefault="00B96A56">
      <w:pPr>
        <w:pStyle w:val="TOC4"/>
        <w:rPr>
          <w:rFonts w:asciiTheme="minorHAnsi" w:eastAsiaTheme="minorEastAsia" w:hAnsiTheme="minorHAnsi" w:cstheme="minorBidi"/>
          <w:sz w:val="22"/>
          <w:szCs w:val="22"/>
        </w:rPr>
      </w:pPr>
      <w:r w:rsidRPr="00B96A56">
        <w:t>A.8.2.12.1</w:t>
      </w:r>
      <w:r w:rsidRPr="00B96A56">
        <w:rPr>
          <w:rFonts w:asciiTheme="minorHAnsi" w:eastAsiaTheme="minorEastAsia" w:hAnsiTheme="minorHAnsi"/>
          <w:sz w:val="22"/>
          <w:szCs w:val="22"/>
        </w:rPr>
        <w:tab/>
      </w:r>
      <w:r w:rsidRPr="009A6500">
        <w:rPr>
          <w:rFonts w:cs="v4.2.0"/>
          <w:snapToGrid w:val="0"/>
        </w:rPr>
        <w:t>Test Purpose and Environment</w:t>
      </w:r>
      <w:r>
        <w:tab/>
        <w:t>1641</w:t>
      </w:r>
    </w:p>
    <w:p w14:paraId="1A783065" w14:textId="77777777" w:rsidR="00B96A56" w:rsidRDefault="00B96A56">
      <w:pPr>
        <w:pStyle w:val="TOC4"/>
        <w:rPr>
          <w:rFonts w:asciiTheme="minorHAnsi" w:eastAsiaTheme="minorEastAsia" w:hAnsiTheme="minorHAnsi" w:cstheme="minorBidi"/>
          <w:sz w:val="22"/>
          <w:szCs w:val="22"/>
        </w:rPr>
      </w:pPr>
      <w:r w:rsidRPr="00B96A56">
        <w:t>A.8.2.12.2</w:t>
      </w:r>
      <w:r w:rsidRPr="00B96A56">
        <w:rPr>
          <w:rFonts w:asciiTheme="minorHAnsi" w:eastAsiaTheme="minorEastAsia" w:hAnsiTheme="minorHAnsi"/>
          <w:sz w:val="22"/>
          <w:szCs w:val="22"/>
        </w:rPr>
        <w:tab/>
      </w:r>
      <w:r w:rsidRPr="009A6500">
        <w:rPr>
          <w:rFonts w:cs="v4.2.0"/>
          <w:snapToGrid w:val="0"/>
        </w:rPr>
        <w:t>Test Requirements</w:t>
      </w:r>
      <w:r>
        <w:tab/>
        <w:t>1643</w:t>
      </w:r>
    </w:p>
    <w:p w14:paraId="0FE547D2" w14:textId="77777777" w:rsidR="00B96A56" w:rsidRDefault="00B96A56">
      <w:pPr>
        <w:pStyle w:val="TOC3"/>
        <w:rPr>
          <w:rFonts w:asciiTheme="minorHAnsi" w:eastAsiaTheme="minorEastAsia" w:hAnsiTheme="minorHAnsi" w:cstheme="minorBidi"/>
          <w:sz w:val="22"/>
          <w:szCs w:val="22"/>
        </w:rPr>
      </w:pPr>
      <w:r w:rsidRPr="00B96A56">
        <w:t>A.8.2.13</w:t>
      </w:r>
      <w:r w:rsidRPr="00B96A56">
        <w:rPr>
          <w:rFonts w:asciiTheme="minorHAnsi" w:eastAsiaTheme="minorEastAsia" w:hAnsiTheme="minorHAnsi"/>
          <w:sz w:val="22"/>
          <w:szCs w:val="22"/>
        </w:rPr>
        <w:tab/>
      </w:r>
      <w:r w:rsidRPr="009A6500">
        <w:rPr>
          <w:rFonts w:cs="v4.2.0"/>
        </w:rPr>
        <w:t>E-UTRAN TDD-TDD intra-frequency event triggered reporting under fading propagation conditions in synchronous cells with DRX for UE category 0</w:t>
      </w:r>
      <w:r>
        <w:tab/>
        <w:t>1644</w:t>
      </w:r>
    </w:p>
    <w:p w14:paraId="6A00EE72" w14:textId="77777777" w:rsidR="00B96A56" w:rsidRDefault="00B96A56">
      <w:pPr>
        <w:pStyle w:val="TOC4"/>
        <w:rPr>
          <w:rFonts w:asciiTheme="minorHAnsi" w:eastAsiaTheme="minorEastAsia" w:hAnsiTheme="minorHAnsi" w:cstheme="minorBidi"/>
          <w:sz w:val="22"/>
          <w:szCs w:val="22"/>
        </w:rPr>
      </w:pPr>
      <w:r w:rsidRPr="00B96A56">
        <w:t>A.8.2.13.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1644</w:t>
      </w:r>
    </w:p>
    <w:p w14:paraId="40C87D3B" w14:textId="77777777" w:rsidR="00B96A56" w:rsidRDefault="00B96A56">
      <w:pPr>
        <w:pStyle w:val="TOC4"/>
        <w:rPr>
          <w:rFonts w:asciiTheme="minorHAnsi" w:eastAsiaTheme="minorEastAsia" w:hAnsiTheme="minorHAnsi" w:cstheme="minorBidi"/>
          <w:sz w:val="22"/>
          <w:szCs w:val="22"/>
        </w:rPr>
      </w:pPr>
      <w:r w:rsidRPr="00B96A56">
        <w:t>A.8.2.13.2</w:t>
      </w:r>
      <w:r w:rsidRPr="00B96A56">
        <w:rPr>
          <w:rFonts w:asciiTheme="minorHAnsi" w:eastAsiaTheme="minorEastAsia" w:hAnsiTheme="minorHAnsi"/>
          <w:sz w:val="22"/>
          <w:szCs w:val="22"/>
        </w:rPr>
        <w:tab/>
      </w:r>
      <w:r w:rsidRPr="009A6500">
        <w:rPr>
          <w:rFonts w:cs="v4.2.0"/>
          <w:snapToGrid w:val="0"/>
        </w:rPr>
        <w:t>Test Requirements</w:t>
      </w:r>
      <w:r>
        <w:tab/>
        <w:t>1646</w:t>
      </w:r>
    </w:p>
    <w:p w14:paraId="667916E6" w14:textId="77777777" w:rsidR="00B96A56" w:rsidRDefault="00B96A5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A6500">
        <w:rPr>
          <w:rFonts w:cs="v4.2.0"/>
        </w:rPr>
        <w:t>E-UTRAN TDD intra-frequency event triggered reporting for serving cell under fading propagation conditions for UE category M1 in CEModeA</w:t>
      </w:r>
      <w:r w:rsidRPr="009A6500">
        <w:rPr>
          <w:rFonts w:cs="v4.2.0"/>
          <w:lang w:eastAsia="zh-CN"/>
        </w:rPr>
        <w:t xml:space="preserve"> without gap</w:t>
      </w:r>
      <w:r>
        <w:tab/>
        <w:t>1646</w:t>
      </w:r>
    </w:p>
    <w:p w14:paraId="4E7066EC" w14:textId="77777777" w:rsidR="00B96A56" w:rsidRDefault="00B96A56">
      <w:pPr>
        <w:pStyle w:val="TOC4"/>
        <w:rPr>
          <w:rFonts w:asciiTheme="minorHAnsi" w:eastAsiaTheme="minorEastAsia" w:hAnsiTheme="minorHAnsi" w:cstheme="minorBidi"/>
          <w:sz w:val="22"/>
          <w:szCs w:val="22"/>
        </w:rPr>
      </w:pPr>
      <w:r w:rsidRPr="00B96A56">
        <w:t>A.8.2.14.1</w:t>
      </w:r>
      <w:r w:rsidRPr="00B96A56">
        <w:rPr>
          <w:rFonts w:asciiTheme="minorHAnsi" w:eastAsiaTheme="minorEastAsia" w:hAnsiTheme="minorHAnsi" w:cstheme="minorBidi"/>
          <w:sz w:val="22"/>
          <w:szCs w:val="22"/>
        </w:rPr>
        <w:tab/>
      </w:r>
      <w:r w:rsidRPr="009A6500">
        <w:rPr>
          <w:snapToGrid w:val="0"/>
        </w:rPr>
        <w:t>Test Purpose and Environment</w:t>
      </w:r>
      <w:r>
        <w:tab/>
        <w:t>1646</w:t>
      </w:r>
    </w:p>
    <w:p w14:paraId="49293EC1" w14:textId="77777777" w:rsidR="00B96A56" w:rsidRDefault="00B96A56">
      <w:pPr>
        <w:pStyle w:val="TOC4"/>
        <w:rPr>
          <w:rFonts w:asciiTheme="minorHAnsi" w:eastAsiaTheme="minorEastAsia" w:hAnsiTheme="minorHAnsi" w:cstheme="minorBidi"/>
          <w:sz w:val="22"/>
          <w:szCs w:val="22"/>
        </w:rPr>
      </w:pPr>
      <w:r w:rsidRPr="00B96A56">
        <w:t>A.8.2.14.2</w:t>
      </w:r>
      <w:r w:rsidRPr="00B96A56">
        <w:rPr>
          <w:rFonts w:asciiTheme="minorHAnsi" w:eastAsiaTheme="minorEastAsia" w:hAnsiTheme="minorHAnsi" w:cstheme="minorBidi"/>
          <w:sz w:val="22"/>
          <w:szCs w:val="22"/>
        </w:rPr>
        <w:tab/>
      </w:r>
      <w:r w:rsidRPr="009A6500">
        <w:rPr>
          <w:snapToGrid w:val="0"/>
        </w:rPr>
        <w:t>Test Requirement</w:t>
      </w:r>
      <w:r>
        <w:tab/>
        <w:t>1648</w:t>
      </w:r>
    </w:p>
    <w:p w14:paraId="4E5955D8" w14:textId="77777777" w:rsidR="00B96A56" w:rsidRDefault="00B96A5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543F103E" w14:textId="77777777" w:rsidR="00B96A56" w:rsidRDefault="00B96A5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25EED06" w14:textId="77777777" w:rsidR="00B96A56" w:rsidRDefault="00B96A56">
      <w:pPr>
        <w:pStyle w:val="TOC4"/>
        <w:rPr>
          <w:rFonts w:asciiTheme="minorHAnsi" w:eastAsiaTheme="minorEastAsia" w:hAnsiTheme="minorHAnsi" w:cstheme="minorBidi"/>
          <w:sz w:val="22"/>
          <w:szCs w:val="22"/>
        </w:rPr>
      </w:pPr>
      <w:r w:rsidRPr="00B96A56">
        <w:t>A.8.3.1.1</w:t>
      </w:r>
      <w:r w:rsidRPr="00B96A56">
        <w:rPr>
          <w:rFonts w:asciiTheme="minorHAnsi" w:eastAsiaTheme="minorEastAsia" w:hAnsiTheme="minorHAnsi"/>
          <w:sz w:val="22"/>
          <w:szCs w:val="22"/>
        </w:rPr>
        <w:tab/>
      </w:r>
      <w:r w:rsidRPr="009A6500">
        <w:rPr>
          <w:rFonts w:cs="v4.2.0"/>
          <w:snapToGrid w:val="0"/>
        </w:rPr>
        <w:t>Test Purpose and Environment</w:t>
      </w:r>
      <w:r>
        <w:tab/>
        <w:t>1649</w:t>
      </w:r>
    </w:p>
    <w:p w14:paraId="5EB7B221" w14:textId="77777777" w:rsidR="00B96A56" w:rsidRDefault="00B96A56">
      <w:pPr>
        <w:pStyle w:val="TOC4"/>
        <w:rPr>
          <w:rFonts w:asciiTheme="minorHAnsi" w:eastAsiaTheme="minorEastAsia" w:hAnsiTheme="minorHAnsi" w:cstheme="minorBidi"/>
          <w:sz w:val="22"/>
          <w:szCs w:val="22"/>
        </w:rPr>
      </w:pPr>
      <w:r w:rsidRPr="00B96A56">
        <w:t>A.8.3.1.2</w:t>
      </w:r>
      <w:r w:rsidRPr="00B96A56">
        <w:rPr>
          <w:rFonts w:asciiTheme="minorHAnsi" w:eastAsiaTheme="minorEastAsia" w:hAnsiTheme="minorHAnsi"/>
          <w:sz w:val="22"/>
          <w:szCs w:val="22"/>
        </w:rPr>
        <w:tab/>
      </w:r>
      <w:r w:rsidRPr="009A6500">
        <w:rPr>
          <w:rFonts w:cs="v4.2.0"/>
          <w:snapToGrid w:val="0"/>
        </w:rPr>
        <w:t>Test Requirements</w:t>
      </w:r>
      <w:r>
        <w:tab/>
        <w:t>1650</w:t>
      </w:r>
    </w:p>
    <w:p w14:paraId="4839899C" w14:textId="77777777" w:rsidR="00B96A56" w:rsidRDefault="00B96A56">
      <w:pPr>
        <w:pStyle w:val="TOC3"/>
        <w:rPr>
          <w:rFonts w:asciiTheme="minorHAnsi" w:eastAsiaTheme="minorEastAsia" w:hAnsiTheme="minorHAnsi" w:cstheme="minorBidi"/>
          <w:sz w:val="22"/>
          <w:szCs w:val="22"/>
        </w:rPr>
      </w:pPr>
      <w:r w:rsidRPr="00B96A56">
        <w:t>A.8.3.2</w:t>
      </w:r>
      <w:r w:rsidRPr="00B96A56">
        <w:rPr>
          <w:rFonts w:asciiTheme="minorHAnsi" w:eastAsiaTheme="minorEastAsia" w:hAnsiTheme="minorHAnsi"/>
          <w:sz w:val="22"/>
          <w:szCs w:val="22"/>
        </w:rPr>
        <w:tab/>
      </w:r>
      <w:r w:rsidRPr="009A6500">
        <w:rPr>
          <w:rFonts w:cs="v4.2.0"/>
        </w:rPr>
        <w:t>E-UTRAN FDD-FDD Inter-frequency event triggered reporting when DRX is used under fading propagation conditions in asynchronous cells</w:t>
      </w:r>
      <w:r>
        <w:tab/>
        <w:t>1651</w:t>
      </w:r>
    </w:p>
    <w:p w14:paraId="6260F58B" w14:textId="77777777" w:rsidR="00B96A56" w:rsidRDefault="00B96A56">
      <w:pPr>
        <w:pStyle w:val="TOC4"/>
        <w:rPr>
          <w:rFonts w:asciiTheme="minorHAnsi" w:eastAsiaTheme="minorEastAsia" w:hAnsiTheme="minorHAnsi" w:cstheme="minorBidi"/>
          <w:sz w:val="22"/>
          <w:szCs w:val="22"/>
        </w:rPr>
      </w:pPr>
      <w:r w:rsidRPr="00B96A56">
        <w:t>A.8.3.2.1</w:t>
      </w:r>
      <w:r w:rsidRPr="00B96A56">
        <w:rPr>
          <w:rFonts w:asciiTheme="minorHAnsi" w:eastAsiaTheme="minorEastAsia" w:hAnsiTheme="minorHAnsi"/>
          <w:sz w:val="22"/>
          <w:szCs w:val="22"/>
        </w:rPr>
        <w:tab/>
      </w:r>
      <w:r w:rsidRPr="009A6500">
        <w:rPr>
          <w:rFonts w:cs="v4.2.0"/>
          <w:snapToGrid w:val="0"/>
        </w:rPr>
        <w:t>Test Purpose and Environment</w:t>
      </w:r>
      <w:r>
        <w:tab/>
        <w:t>1651</w:t>
      </w:r>
    </w:p>
    <w:p w14:paraId="3CB8C776" w14:textId="77777777" w:rsidR="00B96A56" w:rsidRDefault="00B96A56">
      <w:pPr>
        <w:pStyle w:val="TOC4"/>
        <w:rPr>
          <w:rFonts w:asciiTheme="minorHAnsi" w:eastAsiaTheme="minorEastAsia" w:hAnsiTheme="minorHAnsi" w:cstheme="minorBidi"/>
          <w:sz w:val="22"/>
          <w:szCs w:val="22"/>
        </w:rPr>
      </w:pPr>
      <w:r w:rsidRPr="00B96A56">
        <w:t>A.8.3.2.2</w:t>
      </w:r>
      <w:r w:rsidRPr="00B96A56">
        <w:rPr>
          <w:rFonts w:asciiTheme="minorHAnsi" w:eastAsiaTheme="minorEastAsia" w:hAnsiTheme="minorHAnsi"/>
          <w:sz w:val="22"/>
          <w:szCs w:val="22"/>
        </w:rPr>
        <w:tab/>
      </w:r>
      <w:r w:rsidRPr="009A6500">
        <w:rPr>
          <w:rFonts w:cs="v4.2.0"/>
          <w:snapToGrid w:val="0"/>
        </w:rPr>
        <w:t>Test Requirements</w:t>
      </w:r>
      <w:r>
        <w:tab/>
        <w:t>1653</w:t>
      </w:r>
    </w:p>
    <w:p w14:paraId="17C8DE46" w14:textId="77777777" w:rsidR="00B96A56" w:rsidRDefault="00B96A56">
      <w:pPr>
        <w:pStyle w:val="TOC3"/>
        <w:rPr>
          <w:rFonts w:asciiTheme="minorHAnsi" w:eastAsiaTheme="minorEastAsia" w:hAnsiTheme="minorHAnsi" w:cstheme="minorBidi"/>
          <w:sz w:val="22"/>
          <w:szCs w:val="22"/>
        </w:rPr>
      </w:pPr>
      <w:r w:rsidRPr="00B96A56">
        <w:t>A.8.3.3</w:t>
      </w:r>
      <w:r w:rsidRPr="00B96A56">
        <w:rPr>
          <w:rFonts w:asciiTheme="minorHAnsi" w:eastAsiaTheme="minorEastAsia" w:hAnsiTheme="minorHAnsi"/>
          <w:sz w:val="22"/>
          <w:szCs w:val="22"/>
        </w:rPr>
        <w:tab/>
      </w:r>
      <w:r w:rsidRPr="009A6500">
        <w:rPr>
          <w:rFonts w:cs="v4.2.0"/>
        </w:rPr>
        <w:t>E-UTRAN FDD-FDD inter-frequency event triggered reporting under AWGN propagation conditions in asynchronous cells with DRX when L3 filtering is used</w:t>
      </w:r>
      <w:r>
        <w:tab/>
        <w:t>1653</w:t>
      </w:r>
    </w:p>
    <w:p w14:paraId="1003E632" w14:textId="77777777" w:rsidR="00B96A56" w:rsidRDefault="00B96A56">
      <w:pPr>
        <w:pStyle w:val="TOC4"/>
        <w:rPr>
          <w:rFonts w:asciiTheme="minorHAnsi" w:eastAsiaTheme="minorEastAsia" w:hAnsiTheme="minorHAnsi" w:cstheme="minorBidi"/>
          <w:sz w:val="22"/>
          <w:szCs w:val="22"/>
        </w:rPr>
      </w:pPr>
      <w:r w:rsidRPr="00B96A56">
        <w:t>A.8.3.3.1</w:t>
      </w:r>
      <w:r w:rsidRPr="00B96A56">
        <w:rPr>
          <w:rFonts w:asciiTheme="minorHAnsi" w:eastAsiaTheme="minorEastAsia" w:hAnsiTheme="minorHAnsi" w:cstheme="minorBidi"/>
          <w:sz w:val="22"/>
          <w:szCs w:val="22"/>
        </w:rPr>
        <w:tab/>
      </w:r>
      <w:r w:rsidRPr="009A6500">
        <w:rPr>
          <w:snapToGrid w:val="0"/>
        </w:rPr>
        <w:t>Test Purpose and Environment</w:t>
      </w:r>
      <w:r>
        <w:tab/>
        <w:t>1653</w:t>
      </w:r>
    </w:p>
    <w:p w14:paraId="00A2B993" w14:textId="77777777" w:rsidR="00B96A56" w:rsidRDefault="00B96A56">
      <w:pPr>
        <w:pStyle w:val="TOC4"/>
        <w:rPr>
          <w:rFonts w:asciiTheme="minorHAnsi" w:eastAsiaTheme="minorEastAsia" w:hAnsiTheme="minorHAnsi" w:cstheme="minorBidi"/>
          <w:sz w:val="22"/>
          <w:szCs w:val="22"/>
        </w:rPr>
      </w:pPr>
      <w:r w:rsidRPr="00B96A56">
        <w:t>A.8.3.3.2</w:t>
      </w:r>
      <w:r w:rsidRPr="00B96A56">
        <w:rPr>
          <w:rFonts w:asciiTheme="minorHAnsi" w:eastAsiaTheme="minorEastAsia" w:hAnsiTheme="minorHAnsi"/>
          <w:sz w:val="22"/>
          <w:szCs w:val="22"/>
        </w:rPr>
        <w:tab/>
      </w:r>
      <w:r w:rsidRPr="009A6500">
        <w:rPr>
          <w:rFonts w:cs="v4.2.0"/>
          <w:snapToGrid w:val="0"/>
        </w:rPr>
        <w:t>Test Requirements</w:t>
      </w:r>
      <w:r>
        <w:tab/>
        <w:t>1656</w:t>
      </w:r>
    </w:p>
    <w:p w14:paraId="7DB5F2B9" w14:textId="77777777" w:rsidR="00B96A56" w:rsidRDefault="00B96A56">
      <w:pPr>
        <w:pStyle w:val="TOC3"/>
        <w:rPr>
          <w:rFonts w:asciiTheme="minorHAnsi" w:eastAsiaTheme="minorEastAsia" w:hAnsiTheme="minorHAnsi" w:cstheme="minorBidi"/>
          <w:sz w:val="22"/>
          <w:szCs w:val="22"/>
        </w:rPr>
      </w:pPr>
      <w:r w:rsidRPr="00B96A56">
        <w:t>A.8.3.4</w:t>
      </w:r>
      <w:r w:rsidRPr="00B96A5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482D977F" w14:textId="77777777" w:rsidR="00B96A56" w:rsidRDefault="00B96A56">
      <w:pPr>
        <w:pStyle w:val="TOC4"/>
        <w:rPr>
          <w:rFonts w:asciiTheme="minorHAnsi" w:eastAsiaTheme="minorEastAsia" w:hAnsiTheme="minorHAnsi" w:cstheme="minorBidi"/>
          <w:sz w:val="22"/>
          <w:szCs w:val="22"/>
        </w:rPr>
      </w:pPr>
      <w:r w:rsidRPr="00B96A56">
        <w:t>A.8.3.4.1</w:t>
      </w:r>
      <w:r w:rsidRPr="00B96A56">
        <w:rPr>
          <w:rFonts w:asciiTheme="minorHAnsi" w:eastAsiaTheme="minorEastAsia" w:hAnsiTheme="minorHAnsi" w:cstheme="minorBidi"/>
          <w:sz w:val="22"/>
          <w:szCs w:val="22"/>
        </w:rPr>
        <w:tab/>
      </w:r>
      <w:r w:rsidRPr="009A6500">
        <w:rPr>
          <w:snapToGrid w:val="0"/>
        </w:rPr>
        <w:t>Test Purpose and Environment</w:t>
      </w:r>
      <w:r>
        <w:tab/>
        <w:t>1656</w:t>
      </w:r>
    </w:p>
    <w:p w14:paraId="1819C4EC" w14:textId="77777777" w:rsidR="00B96A56" w:rsidRDefault="00B96A56">
      <w:pPr>
        <w:pStyle w:val="TOC4"/>
        <w:rPr>
          <w:rFonts w:asciiTheme="minorHAnsi" w:eastAsiaTheme="minorEastAsia" w:hAnsiTheme="minorHAnsi" w:cstheme="minorBidi"/>
          <w:sz w:val="22"/>
          <w:szCs w:val="22"/>
        </w:rPr>
      </w:pPr>
      <w:r w:rsidRPr="00B96A56">
        <w:t>A.8.3.4.2</w:t>
      </w:r>
      <w:r w:rsidRPr="00B96A56">
        <w:rPr>
          <w:rFonts w:asciiTheme="minorHAnsi" w:eastAsiaTheme="minorEastAsia" w:hAnsiTheme="minorHAnsi" w:cstheme="minorBidi"/>
          <w:sz w:val="22"/>
          <w:szCs w:val="22"/>
        </w:rPr>
        <w:tab/>
      </w:r>
      <w:r w:rsidRPr="009A6500">
        <w:rPr>
          <w:snapToGrid w:val="0"/>
        </w:rPr>
        <w:t>Test Requirements</w:t>
      </w:r>
      <w:r>
        <w:tab/>
        <w:t>1658</w:t>
      </w:r>
    </w:p>
    <w:p w14:paraId="2FA446C9" w14:textId="77777777" w:rsidR="00B96A56" w:rsidRDefault="00B96A56">
      <w:pPr>
        <w:pStyle w:val="TOC3"/>
        <w:rPr>
          <w:rFonts w:asciiTheme="minorHAnsi" w:eastAsiaTheme="minorEastAsia" w:hAnsiTheme="minorHAnsi" w:cstheme="minorBidi"/>
          <w:sz w:val="22"/>
          <w:szCs w:val="22"/>
        </w:rPr>
      </w:pPr>
      <w:r w:rsidRPr="00B96A56">
        <w:t>A.8.3.5</w:t>
      </w:r>
      <w:r w:rsidRPr="00B96A5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C3C5793" w14:textId="77777777" w:rsidR="00B96A56" w:rsidRDefault="00B96A56">
      <w:pPr>
        <w:pStyle w:val="TOC4"/>
        <w:rPr>
          <w:rFonts w:asciiTheme="minorHAnsi" w:eastAsiaTheme="minorEastAsia" w:hAnsiTheme="minorHAnsi" w:cstheme="minorBidi"/>
          <w:sz w:val="22"/>
          <w:szCs w:val="22"/>
        </w:rPr>
      </w:pPr>
      <w:r w:rsidRPr="00B96A56">
        <w:t>A.8.3.5.2</w:t>
      </w:r>
      <w:r w:rsidRPr="00B96A56">
        <w:rPr>
          <w:rFonts w:asciiTheme="minorHAnsi" w:eastAsiaTheme="minorEastAsia" w:hAnsiTheme="minorHAnsi" w:cstheme="minorBidi"/>
          <w:sz w:val="22"/>
          <w:szCs w:val="22"/>
        </w:rPr>
        <w:tab/>
      </w:r>
      <w:r w:rsidRPr="009A6500">
        <w:rPr>
          <w:snapToGrid w:val="0"/>
        </w:rPr>
        <w:t>Test Requirements</w:t>
      </w:r>
      <w:r>
        <w:tab/>
        <w:t>1660</w:t>
      </w:r>
    </w:p>
    <w:p w14:paraId="41F871FA" w14:textId="77777777" w:rsidR="00B96A56" w:rsidRDefault="00B96A5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33959E9" w14:textId="77777777" w:rsidR="00B96A56" w:rsidRDefault="00B96A56">
      <w:pPr>
        <w:pStyle w:val="TOC4"/>
        <w:rPr>
          <w:rFonts w:asciiTheme="minorHAnsi" w:eastAsiaTheme="minorEastAsia" w:hAnsiTheme="minorHAnsi" w:cstheme="minorBidi"/>
          <w:sz w:val="22"/>
          <w:szCs w:val="22"/>
        </w:rPr>
      </w:pPr>
      <w:r w:rsidRPr="00B96A56">
        <w:t>A.8.3.6.1</w:t>
      </w:r>
      <w:r w:rsidRPr="00B96A56">
        <w:rPr>
          <w:rFonts w:asciiTheme="minorHAnsi" w:eastAsiaTheme="minorEastAsia" w:hAnsiTheme="minorHAnsi" w:cstheme="minorBidi"/>
          <w:sz w:val="22"/>
          <w:szCs w:val="22"/>
        </w:rPr>
        <w:tab/>
      </w:r>
      <w:r w:rsidRPr="009A6500">
        <w:rPr>
          <w:snapToGrid w:val="0"/>
        </w:rPr>
        <w:t>Test Purpose and Environment</w:t>
      </w:r>
      <w:r>
        <w:tab/>
        <w:t>1660</w:t>
      </w:r>
    </w:p>
    <w:p w14:paraId="7A3B3488" w14:textId="77777777" w:rsidR="00B96A56" w:rsidRDefault="00B96A56">
      <w:pPr>
        <w:pStyle w:val="TOC4"/>
        <w:rPr>
          <w:rFonts w:asciiTheme="minorHAnsi" w:eastAsiaTheme="minorEastAsia" w:hAnsiTheme="minorHAnsi" w:cstheme="minorBidi"/>
          <w:sz w:val="22"/>
          <w:szCs w:val="22"/>
        </w:rPr>
      </w:pPr>
      <w:r w:rsidRPr="00B96A56">
        <w:t>A.8.3.6.2</w:t>
      </w:r>
      <w:r w:rsidRPr="00B96A56">
        <w:rPr>
          <w:rFonts w:asciiTheme="minorHAnsi" w:eastAsiaTheme="minorEastAsia" w:hAnsiTheme="minorHAnsi" w:cstheme="minorBidi"/>
          <w:sz w:val="22"/>
          <w:szCs w:val="22"/>
        </w:rPr>
        <w:tab/>
      </w:r>
      <w:r w:rsidRPr="009A6500">
        <w:rPr>
          <w:snapToGrid w:val="0"/>
        </w:rPr>
        <w:t>Test Requirements</w:t>
      </w:r>
      <w:r>
        <w:tab/>
        <w:t>1662</w:t>
      </w:r>
    </w:p>
    <w:p w14:paraId="4C5B2D08" w14:textId="77777777" w:rsidR="00B96A56" w:rsidRDefault="00B96A5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0DB6DD6" w14:textId="77777777" w:rsidR="00B96A56" w:rsidRDefault="00B96A56">
      <w:pPr>
        <w:pStyle w:val="TOC4"/>
        <w:rPr>
          <w:rFonts w:asciiTheme="minorHAnsi" w:eastAsiaTheme="minorEastAsia" w:hAnsiTheme="minorHAnsi" w:cstheme="minorBidi"/>
          <w:sz w:val="22"/>
          <w:szCs w:val="22"/>
        </w:rPr>
      </w:pPr>
      <w:r w:rsidRPr="00B96A56">
        <w:t>A.8.3.7.1</w:t>
      </w:r>
      <w:r w:rsidRPr="00B96A56">
        <w:rPr>
          <w:rFonts w:asciiTheme="minorHAnsi" w:eastAsiaTheme="minorEastAsia" w:hAnsiTheme="minorHAnsi" w:cstheme="minorBidi"/>
          <w:sz w:val="22"/>
          <w:szCs w:val="22"/>
        </w:rPr>
        <w:tab/>
      </w:r>
      <w:r w:rsidRPr="009A6500">
        <w:rPr>
          <w:snapToGrid w:val="0"/>
        </w:rPr>
        <w:t>Test Purpose and Environment</w:t>
      </w:r>
      <w:r>
        <w:tab/>
        <w:t>1663</w:t>
      </w:r>
    </w:p>
    <w:p w14:paraId="5D119417" w14:textId="77777777" w:rsidR="00B96A56" w:rsidRDefault="00B96A56">
      <w:pPr>
        <w:pStyle w:val="TOC4"/>
        <w:rPr>
          <w:rFonts w:asciiTheme="minorHAnsi" w:eastAsiaTheme="minorEastAsia" w:hAnsiTheme="minorHAnsi" w:cstheme="minorBidi"/>
          <w:sz w:val="22"/>
          <w:szCs w:val="22"/>
        </w:rPr>
      </w:pPr>
      <w:r w:rsidRPr="00B96A56">
        <w:t>A.8.3.7.2</w:t>
      </w:r>
      <w:r w:rsidRPr="00B96A56">
        <w:rPr>
          <w:rFonts w:asciiTheme="minorHAnsi" w:eastAsiaTheme="minorEastAsia" w:hAnsiTheme="minorHAnsi"/>
          <w:sz w:val="22"/>
          <w:szCs w:val="22"/>
        </w:rPr>
        <w:tab/>
      </w:r>
      <w:r w:rsidRPr="009A6500">
        <w:rPr>
          <w:rFonts w:cs="v4.2.0"/>
          <w:snapToGrid w:val="0"/>
        </w:rPr>
        <w:t>Test Requirements</w:t>
      </w:r>
      <w:r>
        <w:tab/>
        <w:t>1665</w:t>
      </w:r>
    </w:p>
    <w:p w14:paraId="066B1F09" w14:textId="77777777" w:rsidR="00B96A56" w:rsidRDefault="00B96A5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692463A" w14:textId="77777777" w:rsidR="00B96A56" w:rsidRDefault="00B96A56">
      <w:pPr>
        <w:pStyle w:val="TOC4"/>
        <w:rPr>
          <w:rFonts w:asciiTheme="minorHAnsi" w:eastAsiaTheme="minorEastAsia" w:hAnsiTheme="minorHAnsi" w:cstheme="minorBidi"/>
          <w:sz w:val="22"/>
          <w:szCs w:val="22"/>
        </w:rPr>
      </w:pPr>
      <w:r w:rsidRPr="00B96A56">
        <w:t>A.8.3.</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1666</w:t>
      </w:r>
    </w:p>
    <w:p w14:paraId="449D147C" w14:textId="77777777" w:rsidR="00B96A56" w:rsidRDefault="00B96A56">
      <w:pPr>
        <w:pStyle w:val="TOC4"/>
        <w:rPr>
          <w:rFonts w:asciiTheme="minorHAnsi" w:eastAsiaTheme="minorEastAsia" w:hAnsiTheme="minorHAnsi" w:cstheme="minorBidi"/>
          <w:sz w:val="22"/>
          <w:szCs w:val="22"/>
        </w:rPr>
      </w:pPr>
      <w:r w:rsidRPr="00B96A56">
        <w:t>A.8.3.</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1669</w:t>
      </w:r>
    </w:p>
    <w:p w14:paraId="5927A4B9" w14:textId="77777777" w:rsidR="00B96A56" w:rsidRDefault="00B96A56">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60E73894" w14:textId="77777777" w:rsidR="00B96A56" w:rsidRDefault="00B96A56">
      <w:pPr>
        <w:pStyle w:val="TOC4"/>
        <w:rPr>
          <w:rFonts w:asciiTheme="minorHAnsi" w:eastAsiaTheme="minorEastAsia" w:hAnsiTheme="minorHAnsi" w:cstheme="minorBidi"/>
          <w:sz w:val="22"/>
          <w:szCs w:val="22"/>
        </w:rPr>
      </w:pPr>
      <w:r w:rsidRPr="00B96A56">
        <w:t>A.8.3.9.1</w:t>
      </w:r>
      <w:r w:rsidRPr="00B96A56">
        <w:rPr>
          <w:rFonts w:asciiTheme="minorHAnsi" w:eastAsiaTheme="minorEastAsia" w:hAnsiTheme="minorHAnsi" w:cstheme="minorBidi"/>
          <w:sz w:val="22"/>
          <w:szCs w:val="22"/>
        </w:rPr>
        <w:tab/>
      </w:r>
      <w:r w:rsidRPr="009A6500">
        <w:rPr>
          <w:snapToGrid w:val="0"/>
        </w:rPr>
        <w:t>Test Purpose and Environment</w:t>
      </w:r>
      <w:r>
        <w:tab/>
        <w:t>1669</w:t>
      </w:r>
    </w:p>
    <w:p w14:paraId="21726AC5" w14:textId="77777777" w:rsidR="00B96A56" w:rsidRDefault="00B96A56">
      <w:pPr>
        <w:pStyle w:val="TOC4"/>
        <w:rPr>
          <w:rFonts w:asciiTheme="minorHAnsi" w:eastAsiaTheme="minorEastAsia" w:hAnsiTheme="minorHAnsi" w:cstheme="minorBidi"/>
          <w:sz w:val="22"/>
          <w:szCs w:val="22"/>
        </w:rPr>
      </w:pPr>
      <w:r w:rsidRPr="00B96A56">
        <w:t>A.8.3.9.2</w:t>
      </w:r>
      <w:r w:rsidRPr="00B96A56">
        <w:rPr>
          <w:rFonts w:asciiTheme="minorHAnsi" w:eastAsiaTheme="minorEastAsia" w:hAnsiTheme="minorHAnsi" w:cstheme="minorBidi"/>
          <w:sz w:val="22"/>
          <w:szCs w:val="22"/>
        </w:rPr>
        <w:tab/>
      </w:r>
      <w:r w:rsidRPr="009A6500">
        <w:rPr>
          <w:snapToGrid w:val="0"/>
        </w:rPr>
        <w:t>Test Requirements</w:t>
      </w:r>
      <w:r>
        <w:tab/>
        <w:t>1673</w:t>
      </w:r>
    </w:p>
    <w:p w14:paraId="3D76DBB6" w14:textId="77777777" w:rsidR="00B96A56" w:rsidRDefault="00B96A5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13D7AE49" w14:textId="77777777" w:rsidR="00B96A56" w:rsidRDefault="00B96A56">
      <w:pPr>
        <w:pStyle w:val="TOC4"/>
        <w:rPr>
          <w:rFonts w:asciiTheme="minorHAnsi" w:eastAsiaTheme="minorEastAsia" w:hAnsiTheme="minorHAnsi" w:cstheme="minorBidi"/>
          <w:sz w:val="22"/>
          <w:szCs w:val="22"/>
        </w:rPr>
      </w:pPr>
      <w:r w:rsidRPr="00B96A56">
        <w:t>A.8.3.10.1</w:t>
      </w:r>
      <w:r w:rsidRPr="00B96A56">
        <w:rPr>
          <w:rFonts w:asciiTheme="minorHAnsi" w:eastAsiaTheme="minorEastAsia" w:hAnsiTheme="minorHAnsi"/>
          <w:sz w:val="22"/>
          <w:szCs w:val="22"/>
        </w:rPr>
        <w:tab/>
      </w:r>
      <w:r w:rsidRPr="009A6500">
        <w:rPr>
          <w:rFonts w:cs="v4.2.0"/>
          <w:snapToGrid w:val="0"/>
        </w:rPr>
        <w:t>Test Purpose and Environment</w:t>
      </w:r>
      <w:r>
        <w:tab/>
        <w:t>1674</w:t>
      </w:r>
    </w:p>
    <w:p w14:paraId="5445DFD7" w14:textId="77777777" w:rsidR="00B96A56" w:rsidRDefault="00B96A56">
      <w:pPr>
        <w:pStyle w:val="TOC4"/>
        <w:rPr>
          <w:rFonts w:asciiTheme="minorHAnsi" w:eastAsiaTheme="minorEastAsia" w:hAnsiTheme="minorHAnsi" w:cstheme="minorBidi"/>
          <w:sz w:val="22"/>
          <w:szCs w:val="22"/>
        </w:rPr>
      </w:pPr>
      <w:r w:rsidRPr="00B96A56">
        <w:t>A.8.3.10.2</w:t>
      </w:r>
      <w:r w:rsidRPr="00B96A56">
        <w:rPr>
          <w:rFonts w:asciiTheme="minorHAnsi" w:eastAsiaTheme="minorEastAsia" w:hAnsiTheme="minorHAnsi"/>
          <w:sz w:val="22"/>
          <w:szCs w:val="22"/>
        </w:rPr>
        <w:tab/>
      </w:r>
      <w:r w:rsidRPr="009A6500">
        <w:rPr>
          <w:rFonts w:cs="v4.2.0"/>
          <w:snapToGrid w:val="0"/>
        </w:rPr>
        <w:t>Test Requirements</w:t>
      </w:r>
      <w:r>
        <w:tab/>
        <w:t>1675</w:t>
      </w:r>
    </w:p>
    <w:p w14:paraId="17A91339" w14:textId="77777777" w:rsidR="00B96A56" w:rsidRDefault="00B96A5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4C533C8F" w14:textId="77777777" w:rsidR="00B96A56" w:rsidRDefault="00B96A56">
      <w:pPr>
        <w:pStyle w:val="TOC4"/>
        <w:rPr>
          <w:rFonts w:asciiTheme="minorHAnsi" w:eastAsiaTheme="minorEastAsia" w:hAnsiTheme="minorHAnsi" w:cstheme="minorBidi"/>
          <w:sz w:val="22"/>
          <w:szCs w:val="22"/>
        </w:rPr>
      </w:pPr>
      <w:r w:rsidRPr="00B96A56">
        <w:t>A.8.3.11.1</w:t>
      </w:r>
      <w:r w:rsidRPr="00B96A56">
        <w:rPr>
          <w:rFonts w:asciiTheme="minorHAnsi" w:eastAsiaTheme="minorEastAsia" w:hAnsiTheme="minorHAnsi" w:cstheme="minorBidi"/>
          <w:sz w:val="22"/>
          <w:szCs w:val="22"/>
        </w:rPr>
        <w:tab/>
      </w:r>
      <w:r w:rsidRPr="009A6500">
        <w:rPr>
          <w:snapToGrid w:val="0"/>
        </w:rPr>
        <w:t>Test Purpose and Environment</w:t>
      </w:r>
      <w:r>
        <w:tab/>
        <w:t>1676</w:t>
      </w:r>
    </w:p>
    <w:p w14:paraId="30472566" w14:textId="77777777" w:rsidR="00B96A56" w:rsidRDefault="00B96A56">
      <w:pPr>
        <w:pStyle w:val="TOC4"/>
        <w:rPr>
          <w:rFonts w:asciiTheme="minorHAnsi" w:eastAsiaTheme="minorEastAsia" w:hAnsiTheme="minorHAnsi" w:cstheme="minorBidi"/>
          <w:sz w:val="22"/>
          <w:szCs w:val="22"/>
        </w:rPr>
      </w:pPr>
      <w:r w:rsidRPr="00B96A56">
        <w:t>A.8.3.11.2</w:t>
      </w:r>
      <w:r w:rsidRPr="00B96A56">
        <w:rPr>
          <w:rFonts w:asciiTheme="minorHAnsi" w:eastAsiaTheme="minorEastAsia" w:hAnsiTheme="minorHAnsi" w:cstheme="minorBidi"/>
          <w:sz w:val="22"/>
          <w:szCs w:val="22"/>
        </w:rPr>
        <w:tab/>
      </w:r>
      <w:r w:rsidRPr="009A6500">
        <w:rPr>
          <w:snapToGrid w:val="0"/>
        </w:rPr>
        <w:t>Test Requirement</w:t>
      </w:r>
      <w:r>
        <w:tab/>
        <w:t>1677</w:t>
      </w:r>
    </w:p>
    <w:p w14:paraId="34727FAA" w14:textId="77777777" w:rsidR="00B96A56" w:rsidRDefault="00B96A5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27986CC8" w14:textId="77777777" w:rsidR="00B96A56" w:rsidRDefault="00B96A56">
      <w:pPr>
        <w:pStyle w:val="TOC4"/>
        <w:rPr>
          <w:rFonts w:asciiTheme="minorHAnsi" w:eastAsiaTheme="minorEastAsia" w:hAnsiTheme="minorHAnsi" w:cstheme="minorBidi"/>
          <w:sz w:val="22"/>
          <w:szCs w:val="22"/>
        </w:rPr>
      </w:pPr>
      <w:r w:rsidRPr="00B96A56">
        <w:t>A.8.3.12.1</w:t>
      </w:r>
      <w:r w:rsidRPr="00B96A56">
        <w:rPr>
          <w:rFonts w:asciiTheme="minorHAnsi" w:eastAsiaTheme="minorEastAsia" w:hAnsiTheme="minorHAnsi" w:cstheme="minorBidi"/>
          <w:sz w:val="22"/>
          <w:szCs w:val="22"/>
        </w:rPr>
        <w:tab/>
      </w:r>
      <w:r w:rsidRPr="009A6500">
        <w:rPr>
          <w:snapToGrid w:val="0"/>
        </w:rPr>
        <w:t>Test Purpose and Environment</w:t>
      </w:r>
      <w:r>
        <w:tab/>
        <w:t>1678</w:t>
      </w:r>
    </w:p>
    <w:p w14:paraId="1D920E33" w14:textId="77777777" w:rsidR="00B96A56" w:rsidRDefault="00B96A56">
      <w:pPr>
        <w:pStyle w:val="TOC4"/>
        <w:rPr>
          <w:rFonts w:asciiTheme="minorHAnsi" w:eastAsiaTheme="minorEastAsia" w:hAnsiTheme="minorHAnsi" w:cstheme="minorBidi"/>
          <w:sz w:val="22"/>
          <w:szCs w:val="22"/>
        </w:rPr>
      </w:pPr>
      <w:r w:rsidRPr="00B96A56">
        <w:t>A.8.3.12.2</w:t>
      </w:r>
      <w:r w:rsidRPr="00B96A56">
        <w:rPr>
          <w:rFonts w:asciiTheme="minorHAnsi" w:eastAsiaTheme="minorEastAsia" w:hAnsiTheme="minorHAnsi" w:cstheme="minorBidi"/>
          <w:sz w:val="22"/>
          <w:szCs w:val="22"/>
        </w:rPr>
        <w:tab/>
      </w:r>
      <w:r w:rsidRPr="009A6500">
        <w:rPr>
          <w:snapToGrid w:val="0"/>
        </w:rPr>
        <w:t>Test Requirement</w:t>
      </w:r>
      <w:r>
        <w:tab/>
        <w:t>1679</w:t>
      </w:r>
    </w:p>
    <w:p w14:paraId="07377054" w14:textId="77777777" w:rsidR="00B96A56" w:rsidRDefault="00B96A5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74DD0A06" w14:textId="77777777" w:rsidR="00B96A56" w:rsidRDefault="00B96A56">
      <w:pPr>
        <w:pStyle w:val="TOC4"/>
        <w:rPr>
          <w:rFonts w:asciiTheme="minorHAnsi" w:eastAsiaTheme="minorEastAsia" w:hAnsiTheme="minorHAnsi" w:cstheme="minorBidi"/>
          <w:sz w:val="22"/>
          <w:szCs w:val="22"/>
        </w:rPr>
      </w:pPr>
      <w:r w:rsidRPr="00B96A56">
        <w:t>A.8.3.13.1</w:t>
      </w:r>
      <w:r w:rsidRPr="00B96A56">
        <w:rPr>
          <w:rFonts w:asciiTheme="minorHAnsi" w:eastAsiaTheme="minorEastAsia" w:hAnsiTheme="minorHAnsi" w:cstheme="minorBidi"/>
          <w:sz w:val="22"/>
          <w:szCs w:val="22"/>
        </w:rPr>
        <w:tab/>
      </w:r>
      <w:r w:rsidRPr="009A6500">
        <w:rPr>
          <w:snapToGrid w:val="0"/>
        </w:rPr>
        <w:t>Test Purpose and Environment</w:t>
      </w:r>
      <w:r>
        <w:tab/>
        <w:t>1680</w:t>
      </w:r>
    </w:p>
    <w:p w14:paraId="5ED67B45" w14:textId="77777777" w:rsidR="00B96A56" w:rsidRDefault="00B96A56">
      <w:pPr>
        <w:pStyle w:val="TOC4"/>
        <w:rPr>
          <w:rFonts w:asciiTheme="minorHAnsi" w:eastAsiaTheme="minorEastAsia" w:hAnsiTheme="minorHAnsi" w:cstheme="minorBidi"/>
          <w:sz w:val="22"/>
          <w:szCs w:val="22"/>
        </w:rPr>
      </w:pPr>
      <w:r w:rsidRPr="00B96A56">
        <w:t>A.8.3.13.2</w:t>
      </w:r>
      <w:r w:rsidRPr="00B96A56">
        <w:rPr>
          <w:rFonts w:asciiTheme="minorHAnsi" w:eastAsiaTheme="minorEastAsia" w:hAnsiTheme="minorHAnsi" w:cstheme="minorBidi"/>
          <w:sz w:val="22"/>
          <w:szCs w:val="22"/>
        </w:rPr>
        <w:tab/>
      </w:r>
      <w:r w:rsidRPr="009A6500">
        <w:rPr>
          <w:snapToGrid w:val="0"/>
        </w:rPr>
        <w:t>Test Requirement</w:t>
      </w:r>
      <w:r>
        <w:tab/>
        <w:t>1681</w:t>
      </w:r>
    </w:p>
    <w:p w14:paraId="6543DFE7" w14:textId="77777777" w:rsidR="00B96A56" w:rsidRDefault="00B96A5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77F198F3" w14:textId="77777777" w:rsidR="00B96A56" w:rsidRDefault="00B96A56">
      <w:pPr>
        <w:pStyle w:val="TOC4"/>
        <w:rPr>
          <w:rFonts w:asciiTheme="minorHAnsi" w:eastAsiaTheme="minorEastAsia" w:hAnsiTheme="minorHAnsi" w:cstheme="minorBidi"/>
          <w:sz w:val="22"/>
          <w:szCs w:val="22"/>
        </w:rPr>
      </w:pPr>
      <w:r w:rsidRPr="00B96A56">
        <w:t>A.8.3.14.1</w:t>
      </w:r>
      <w:r w:rsidRPr="00B96A56">
        <w:rPr>
          <w:rFonts w:asciiTheme="minorHAnsi" w:eastAsiaTheme="minorEastAsia" w:hAnsiTheme="minorHAnsi" w:cstheme="minorBidi"/>
          <w:sz w:val="22"/>
          <w:szCs w:val="22"/>
        </w:rPr>
        <w:tab/>
      </w:r>
      <w:r w:rsidRPr="009A6500">
        <w:rPr>
          <w:snapToGrid w:val="0"/>
        </w:rPr>
        <w:t>Test Purpose and Environment</w:t>
      </w:r>
      <w:r>
        <w:tab/>
        <w:t>1682</w:t>
      </w:r>
    </w:p>
    <w:p w14:paraId="0A85A209" w14:textId="77777777" w:rsidR="00B96A56" w:rsidRDefault="00B96A56">
      <w:pPr>
        <w:pStyle w:val="TOC4"/>
        <w:rPr>
          <w:rFonts w:asciiTheme="minorHAnsi" w:eastAsiaTheme="minorEastAsia" w:hAnsiTheme="minorHAnsi" w:cstheme="minorBidi"/>
          <w:sz w:val="22"/>
          <w:szCs w:val="22"/>
        </w:rPr>
      </w:pPr>
      <w:r w:rsidRPr="00B96A56">
        <w:t>A.8.3.14.2</w:t>
      </w:r>
      <w:r w:rsidRPr="00B96A56">
        <w:rPr>
          <w:rFonts w:asciiTheme="minorHAnsi" w:eastAsiaTheme="minorEastAsia" w:hAnsiTheme="minorHAnsi" w:cstheme="minorBidi"/>
          <w:sz w:val="22"/>
          <w:szCs w:val="22"/>
        </w:rPr>
        <w:tab/>
      </w:r>
      <w:r w:rsidRPr="009A6500">
        <w:rPr>
          <w:snapToGrid w:val="0"/>
        </w:rPr>
        <w:t>Test Requirement</w:t>
      </w:r>
      <w:r>
        <w:tab/>
        <w:t>1683</w:t>
      </w:r>
    </w:p>
    <w:p w14:paraId="43A5DB35" w14:textId="77777777" w:rsidR="00B96A56" w:rsidRDefault="00B96A5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4CD752F9" w14:textId="77777777" w:rsidR="00B96A56" w:rsidRDefault="00B96A56">
      <w:pPr>
        <w:pStyle w:val="TOC4"/>
        <w:rPr>
          <w:rFonts w:asciiTheme="minorHAnsi" w:eastAsiaTheme="minorEastAsia" w:hAnsiTheme="minorHAnsi" w:cstheme="minorBidi"/>
          <w:sz w:val="22"/>
          <w:szCs w:val="22"/>
        </w:rPr>
      </w:pPr>
      <w:r w:rsidRPr="00B96A56">
        <w:t>A.8.3.15.1</w:t>
      </w:r>
      <w:r w:rsidRPr="00B96A56">
        <w:rPr>
          <w:rFonts w:asciiTheme="minorHAnsi" w:eastAsiaTheme="minorEastAsia" w:hAnsiTheme="minorHAnsi" w:cstheme="minorBidi"/>
          <w:sz w:val="22"/>
          <w:szCs w:val="22"/>
        </w:rPr>
        <w:tab/>
      </w:r>
      <w:r w:rsidRPr="009A6500">
        <w:rPr>
          <w:snapToGrid w:val="0"/>
        </w:rPr>
        <w:t>Test Purpose and Environment</w:t>
      </w:r>
      <w:r>
        <w:tab/>
        <w:t>1684</w:t>
      </w:r>
    </w:p>
    <w:p w14:paraId="7B9708AC" w14:textId="77777777" w:rsidR="00B96A56" w:rsidRDefault="00B96A56">
      <w:pPr>
        <w:pStyle w:val="TOC4"/>
        <w:rPr>
          <w:rFonts w:asciiTheme="minorHAnsi" w:eastAsiaTheme="minorEastAsia" w:hAnsiTheme="minorHAnsi" w:cstheme="minorBidi"/>
          <w:sz w:val="22"/>
          <w:szCs w:val="22"/>
        </w:rPr>
      </w:pPr>
      <w:r w:rsidRPr="00B96A56">
        <w:t>A.8.3.15.2</w:t>
      </w:r>
      <w:r w:rsidRPr="00B96A56">
        <w:rPr>
          <w:rFonts w:asciiTheme="minorHAnsi" w:eastAsiaTheme="minorEastAsia" w:hAnsiTheme="minorHAnsi" w:cstheme="minorBidi"/>
          <w:sz w:val="22"/>
          <w:szCs w:val="22"/>
        </w:rPr>
        <w:tab/>
      </w:r>
      <w:r w:rsidRPr="009A6500">
        <w:rPr>
          <w:snapToGrid w:val="0"/>
        </w:rPr>
        <w:t>Test Requirement</w:t>
      </w:r>
      <w:r>
        <w:tab/>
        <w:t>1685</w:t>
      </w:r>
    </w:p>
    <w:p w14:paraId="6C34B61A" w14:textId="77777777" w:rsidR="00B96A56" w:rsidRDefault="00B96A5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3D3AFAF5" w14:textId="77777777" w:rsidR="00B96A56" w:rsidRDefault="00B96A56">
      <w:pPr>
        <w:pStyle w:val="TOC4"/>
        <w:rPr>
          <w:rFonts w:asciiTheme="minorHAnsi" w:eastAsiaTheme="minorEastAsia" w:hAnsiTheme="minorHAnsi" w:cstheme="minorBidi"/>
          <w:sz w:val="22"/>
          <w:szCs w:val="22"/>
        </w:rPr>
      </w:pPr>
      <w:r w:rsidRPr="00B96A56">
        <w:t>A.8.3.16.1</w:t>
      </w:r>
      <w:r w:rsidRPr="00B96A56">
        <w:rPr>
          <w:rFonts w:asciiTheme="minorHAnsi" w:eastAsiaTheme="minorEastAsia" w:hAnsiTheme="minorHAnsi" w:cstheme="minorBidi"/>
          <w:sz w:val="22"/>
          <w:szCs w:val="22"/>
        </w:rPr>
        <w:tab/>
      </w:r>
      <w:r w:rsidRPr="009A6500">
        <w:rPr>
          <w:snapToGrid w:val="0"/>
        </w:rPr>
        <w:t>Test Purpose and Environment</w:t>
      </w:r>
      <w:r>
        <w:tab/>
        <w:t>1686</w:t>
      </w:r>
    </w:p>
    <w:p w14:paraId="1ABA580E" w14:textId="77777777" w:rsidR="00B96A56" w:rsidRDefault="00B96A56">
      <w:pPr>
        <w:pStyle w:val="TOC4"/>
        <w:rPr>
          <w:rFonts w:asciiTheme="minorHAnsi" w:eastAsiaTheme="minorEastAsia" w:hAnsiTheme="minorHAnsi" w:cstheme="minorBidi"/>
          <w:sz w:val="22"/>
          <w:szCs w:val="22"/>
        </w:rPr>
      </w:pPr>
      <w:r w:rsidRPr="00B96A56">
        <w:t>A.8.3.16.2</w:t>
      </w:r>
      <w:r w:rsidRPr="00B96A56">
        <w:rPr>
          <w:rFonts w:asciiTheme="minorHAnsi" w:eastAsiaTheme="minorEastAsia" w:hAnsiTheme="minorHAnsi" w:cstheme="minorBidi"/>
          <w:sz w:val="22"/>
          <w:szCs w:val="22"/>
        </w:rPr>
        <w:tab/>
      </w:r>
      <w:r w:rsidRPr="009A6500">
        <w:rPr>
          <w:snapToGrid w:val="0"/>
        </w:rPr>
        <w:t>Test Requirement</w:t>
      </w:r>
      <w:r>
        <w:tab/>
        <w:t>1688</w:t>
      </w:r>
    </w:p>
    <w:p w14:paraId="79D0DCC3" w14:textId="77777777" w:rsidR="00B96A56" w:rsidRDefault="00B96A5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5CB21036" w14:textId="77777777" w:rsidR="00B96A56" w:rsidRDefault="00B96A56">
      <w:pPr>
        <w:pStyle w:val="TOC4"/>
        <w:rPr>
          <w:rFonts w:asciiTheme="minorHAnsi" w:eastAsiaTheme="minorEastAsia" w:hAnsiTheme="minorHAnsi" w:cstheme="minorBidi"/>
          <w:sz w:val="22"/>
          <w:szCs w:val="22"/>
        </w:rPr>
      </w:pPr>
      <w:r w:rsidRPr="00B96A56">
        <w:t>A.8.3.17.1</w:t>
      </w:r>
      <w:r w:rsidRPr="00B96A56">
        <w:rPr>
          <w:rFonts w:asciiTheme="minorHAnsi" w:eastAsiaTheme="minorEastAsia" w:hAnsiTheme="minorHAnsi" w:cstheme="minorBidi"/>
          <w:sz w:val="22"/>
          <w:szCs w:val="22"/>
        </w:rPr>
        <w:tab/>
      </w:r>
      <w:r w:rsidRPr="009A6500">
        <w:rPr>
          <w:snapToGrid w:val="0"/>
        </w:rPr>
        <w:t>Test Purpose and Environment</w:t>
      </w:r>
      <w:r>
        <w:tab/>
        <w:t>1688</w:t>
      </w:r>
    </w:p>
    <w:p w14:paraId="3624CCB2" w14:textId="77777777" w:rsidR="00B96A56" w:rsidRDefault="00B96A56">
      <w:pPr>
        <w:pStyle w:val="TOC4"/>
        <w:rPr>
          <w:rFonts w:asciiTheme="minorHAnsi" w:eastAsiaTheme="minorEastAsia" w:hAnsiTheme="minorHAnsi" w:cstheme="minorBidi"/>
          <w:sz w:val="22"/>
          <w:szCs w:val="22"/>
        </w:rPr>
      </w:pPr>
      <w:r w:rsidRPr="00B96A56">
        <w:t>A.8.3.17.2</w:t>
      </w:r>
      <w:r w:rsidRPr="00B96A56">
        <w:rPr>
          <w:rFonts w:asciiTheme="minorHAnsi" w:eastAsiaTheme="minorEastAsia" w:hAnsiTheme="minorHAnsi" w:cstheme="minorBidi"/>
          <w:sz w:val="22"/>
          <w:szCs w:val="22"/>
        </w:rPr>
        <w:tab/>
      </w:r>
      <w:r w:rsidRPr="009A6500">
        <w:rPr>
          <w:snapToGrid w:val="0"/>
        </w:rPr>
        <w:t>Test Requirement</w:t>
      </w:r>
      <w:r>
        <w:tab/>
        <w:t>1691</w:t>
      </w:r>
    </w:p>
    <w:p w14:paraId="3CCDA3C7" w14:textId="77777777" w:rsidR="00B96A56" w:rsidRDefault="00B96A5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810DE56" w14:textId="77777777" w:rsidR="00B96A56" w:rsidRDefault="00B96A56">
      <w:pPr>
        <w:pStyle w:val="TOC4"/>
        <w:rPr>
          <w:rFonts w:asciiTheme="minorHAnsi" w:eastAsiaTheme="minorEastAsia" w:hAnsiTheme="minorHAnsi" w:cstheme="minorBidi"/>
          <w:sz w:val="22"/>
          <w:szCs w:val="22"/>
        </w:rPr>
      </w:pPr>
      <w:r w:rsidRPr="00B96A56">
        <w:t>A.8.3.18.1</w:t>
      </w:r>
      <w:r w:rsidRPr="00B96A56">
        <w:rPr>
          <w:rFonts w:asciiTheme="minorHAnsi" w:eastAsiaTheme="minorEastAsia" w:hAnsiTheme="minorHAnsi" w:cstheme="minorBidi"/>
          <w:sz w:val="22"/>
          <w:szCs w:val="22"/>
        </w:rPr>
        <w:tab/>
      </w:r>
      <w:r w:rsidRPr="009A6500">
        <w:rPr>
          <w:snapToGrid w:val="0"/>
        </w:rPr>
        <w:t>Test Purpose and Environment</w:t>
      </w:r>
      <w:r>
        <w:tab/>
        <w:t>1691</w:t>
      </w:r>
    </w:p>
    <w:p w14:paraId="7A2E694C" w14:textId="77777777" w:rsidR="00B96A56" w:rsidRDefault="00B96A56">
      <w:pPr>
        <w:pStyle w:val="TOC4"/>
        <w:rPr>
          <w:rFonts w:asciiTheme="minorHAnsi" w:eastAsiaTheme="minorEastAsia" w:hAnsiTheme="minorHAnsi" w:cstheme="minorBidi"/>
          <w:sz w:val="22"/>
          <w:szCs w:val="22"/>
        </w:rPr>
      </w:pPr>
      <w:r w:rsidRPr="00B96A56">
        <w:t>A.8.3.18.2</w:t>
      </w:r>
      <w:r w:rsidRPr="00B96A56">
        <w:rPr>
          <w:rFonts w:asciiTheme="minorHAnsi" w:eastAsiaTheme="minorEastAsia" w:hAnsiTheme="minorHAnsi" w:cstheme="minorBidi"/>
          <w:sz w:val="22"/>
          <w:szCs w:val="22"/>
        </w:rPr>
        <w:tab/>
      </w:r>
      <w:r w:rsidRPr="009A6500">
        <w:rPr>
          <w:snapToGrid w:val="0"/>
        </w:rPr>
        <w:t>Test Requirement</w:t>
      </w:r>
      <w:r>
        <w:tab/>
        <w:t>1694</w:t>
      </w:r>
    </w:p>
    <w:p w14:paraId="618A8391" w14:textId="77777777" w:rsidR="00B96A56" w:rsidRDefault="00B96A5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19E62E5D" w14:textId="77777777" w:rsidR="00B96A56" w:rsidRDefault="00B96A56">
      <w:pPr>
        <w:pStyle w:val="TOC4"/>
        <w:rPr>
          <w:rFonts w:asciiTheme="minorHAnsi" w:eastAsiaTheme="minorEastAsia" w:hAnsiTheme="minorHAnsi" w:cstheme="minorBidi"/>
          <w:sz w:val="22"/>
          <w:szCs w:val="22"/>
        </w:rPr>
      </w:pPr>
      <w:r w:rsidRPr="00B96A56">
        <w:t>A.8.3.19.1</w:t>
      </w:r>
      <w:r w:rsidRPr="00B96A56">
        <w:rPr>
          <w:rFonts w:asciiTheme="minorHAnsi" w:eastAsiaTheme="minorEastAsia" w:hAnsiTheme="minorHAnsi" w:cstheme="minorBidi"/>
          <w:sz w:val="22"/>
          <w:szCs w:val="22"/>
        </w:rPr>
        <w:tab/>
      </w:r>
      <w:r w:rsidRPr="009A6500">
        <w:rPr>
          <w:snapToGrid w:val="0"/>
        </w:rPr>
        <w:t>Test Purpose and Environment</w:t>
      </w:r>
      <w:r>
        <w:tab/>
        <w:t>1694</w:t>
      </w:r>
    </w:p>
    <w:p w14:paraId="2E8D73B6" w14:textId="77777777" w:rsidR="00B96A56" w:rsidRDefault="00B96A56">
      <w:pPr>
        <w:pStyle w:val="TOC4"/>
        <w:rPr>
          <w:rFonts w:asciiTheme="minorHAnsi" w:eastAsiaTheme="minorEastAsia" w:hAnsiTheme="minorHAnsi" w:cstheme="minorBidi"/>
          <w:sz w:val="22"/>
          <w:szCs w:val="22"/>
        </w:rPr>
      </w:pPr>
      <w:r w:rsidRPr="00B96A56">
        <w:t>A.8.3.19.2</w:t>
      </w:r>
      <w:r w:rsidRPr="00B96A56">
        <w:rPr>
          <w:rFonts w:asciiTheme="minorHAnsi" w:eastAsiaTheme="minorEastAsia" w:hAnsiTheme="minorHAnsi" w:cstheme="minorBidi"/>
          <w:sz w:val="22"/>
          <w:szCs w:val="22"/>
        </w:rPr>
        <w:tab/>
      </w:r>
      <w:r w:rsidRPr="009A6500">
        <w:rPr>
          <w:snapToGrid w:val="0"/>
        </w:rPr>
        <w:t>Test Requirement</w:t>
      </w:r>
      <w:r>
        <w:tab/>
        <w:t>1697</w:t>
      </w:r>
    </w:p>
    <w:p w14:paraId="039CE35D" w14:textId="77777777" w:rsidR="00B96A56" w:rsidRDefault="00B96A5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34CB1CE2" w14:textId="77777777" w:rsidR="00B96A56" w:rsidRDefault="00B96A5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F1FE97C" w14:textId="77777777" w:rsidR="00B96A56" w:rsidRDefault="00B96A56">
      <w:pPr>
        <w:pStyle w:val="TOC4"/>
        <w:rPr>
          <w:rFonts w:asciiTheme="minorHAnsi" w:eastAsiaTheme="minorEastAsia" w:hAnsiTheme="minorHAnsi" w:cstheme="minorBidi"/>
          <w:sz w:val="22"/>
          <w:szCs w:val="22"/>
        </w:rPr>
      </w:pPr>
      <w:r w:rsidRPr="00B96A56">
        <w:t>A.8.4.1.1</w:t>
      </w:r>
      <w:r w:rsidRPr="00B96A56">
        <w:rPr>
          <w:rFonts w:asciiTheme="minorHAnsi" w:eastAsiaTheme="minorEastAsia" w:hAnsiTheme="minorHAnsi"/>
          <w:sz w:val="22"/>
          <w:szCs w:val="22"/>
        </w:rPr>
        <w:tab/>
      </w:r>
      <w:r w:rsidRPr="009A6500">
        <w:rPr>
          <w:rFonts w:cs="v4.2.0"/>
          <w:snapToGrid w:val="0"/>
        </w:rPr>
        <w:t>Test Purpose and Environment</w:t>
      </w:r>
      <w:r>
        <w:tab/>
        <w:t>1697</w:t>
      </w:r>
    </w:p>
    <w:p w14:paraId="364D1CA7" w14:textId="77777777" w:rsidR="00B96A56" w:rsidRDefault="00B96A56">
      <w:pPr>
        <w:pStyle w:val="TOC4"/>
        <w:rPr>
          <w:rFonts w:asciiTheme="minorHAnsi" w:eastAsiaTheme="minorEastAsia" w:hAnsiTheme="minorHAnsi" w:cstheme="minorBidi"/>
          <w:sz w:val="22"/>
          <w:szCs w:val="22"/>
        </w:rPr>
      </w:pPr>
      <w:r w:rsidRPr="00B96A56">
        <w:t>A.8.4.1.2</w:t>
      </w:r>
      <w:r w:rsidRPr="00B96A56">
        <w:rPr>
          <w:rFonts w:asciiTheme="minorHAnsi" w:eastAsiaTheme="minorEastAsia" w:hAnsiTheme="minorHAnsi"/>
          <w:sz w:val="22"/>
          <w:szCs w:val="22"/>
        </w:rPr>
        <w:tab/>
      </w:r>
      <w:r w:rsidRPr="009A6500">
        <w:rPr>
          <w:rFonts w:cs="v4.2.0"/>
          <w:snapToGrid w:val="0"/>
        </w:rPr>
        <w:t>Test Requirements</w:t>
      </w:r>
      <w:r>
        <w:tab/>
        <w:t>1699</w:t>
      </w:r>
    </w:p>
    <w:p w14:paraId="47510E01" w14:textId="77777777" w:rsidR="00B96A56" w:rsidRDefault="00B96A56">
      <w:pPr>
        <w:pStyle w:val="TOC3"/>
        <w:rPr>
          <w:rFonts w:asciiTheme="minorHAnsi" w:eastAsiaTheme="minorEastAsia" w:hAnsiTheme="minorHAnsi" w:cstheme="minorBidi"/>
          <w:sz w:val="22"/>
          <w:szCs w:val="22"/>
        </w:rPr>
      </w:pPr>
      <w:r w:rsidRPr="00B96A56">
        <w:t>A.8.4.2</w:t>
      </w:r>
      <w:r w:rsidRPr="00B96A56">
        <w:rPr>
          <w:rFonts w:asciiTheme="minorHAnsi" w:eastAsiaTheme="minorEastAsia" w:hAnsiTheme="minorHAnsi"/>
          <w:sz w:val="22"/>
          <w:szCs w:val="22"/>
        </w:rPr>
        <w:tab/>
      </w:r>
      <w:r w:rsidRPr="009A6500">
        <w:rPr>
          <w:rFonts w:cs="v4.2.0"/>
        </w:rPr>
        <w:t>E-UTRAN TDD-TDD Inter-frequency event triggered reporting when DRX is used under fading propagation conditions in synchronous cells</w:t>
      </w:r>
      <w:r>
        <w:tab/>
        <w:t>1700</w:t>
      </w:r>
    </w:p>
    <w:p w14:paraId="0B932651" w14:textId="77777777" w:rsidR="00B96A56" w:rsidRDefault="00B96A56">
      <w:pPr>
        <w:pStyle w:val="TOC4"/>
        <w:rPr>
          <w:rFonts w:asciiTheme="minorHAnsi" w:eastAsiaTheme="minorEastAsia" w:hAnsiTheme="minorHAnsi" w:cstheme="minorBidi"/>
          <w:sz w:val="22"/>
          <w:szCs w:val="22"/>
        </w:rPr>
      </w:pPr>
      <w:r w:rsidRPr="00B96A56">
        <w:t>A.8.4.2.1</w:t>
      </w:r>
      <w:r w:rsidRPr="00B96A56">
        <w:rPr>
          <w:rFonts w:asciiTheme="minorHAnsi" w:eastAsiaTheme="minorEastAsia" w:hAnsiTheme="minorHAnsi"/>
          <w:sz w:val="22"/>
          <w:szCs w:val="22"/>
        </w:rPr>
        <w:tab/>
      </w:r>
      <w:r w:rsidRPr="009A6500">
        <w:rPr>
          <w:rFonts w:cs="v4.2.0"/>
          <w:snapToGrid w:val="0"/>
        </w:rPr>
        <w:t>Test Purpose and Environment</w:t>
      </w:r>
      <w:r>
        <w:tab/>
        <w:t>1700</w:t>
      </w:r>
    </w:p>
    <w:p w14:paraId="27319EC2" w14:textId="77777777" w:rsidR="00B96A56" w:rsidRDefault="00B96A56">
      <w:pPr>
        <w:pStyle w:val="TOC4"/>
        <w:rPr>
          <w:rFonts w:asciiTheme="minorHAnsi" w:eastAsiaTheme="minorEastAsia" w:hAnsiTheme="minorHAnsi" w:cstheme="minorBidi"/>
          <w:sz w:val="22"/>
          <w:szCs w:val="22"/>
        </w:rPr>
      </w:pPr>
      <w:r w:rsidRPr="00B96A56">
        <w:t>A.8.4.2.2</w:t>
      </w:r>
      <w:r w:rsidRPr="00B96A56">
        <w:rPr>
          <w:rFonts w:asciiTheme="minorHAnsi" w:eastAsiaTheme="minorEastAsia" w:hAnsiTheme="minorHAnsi"/>
          <w:sz w:val="22"/>
          <w:szCs w:val="22"/>
        </w:rPr>
        <w:tab/>
      </w:r>
      <w:r w:rsidRPr="009A6500">
        <w:rPr>
          <w:rFonts w:cs="v4.2.0"/>
          <w:snapToGrid w:val="0"/>
        </w:rPr>
        <w:t>Test Requirements</w:t>
      </w:r>
      <w:r>
        <w:tab/>
        <w:t>1702</w:t>
      </w:r>
    </w:p>
    <w:p w14:paraId="35A44E32" w14:textId="77777777" w:rsidR="00B96A56" w:rsidRDefault="00B96A5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7B58A635" w14:textId="77777777" w:rsidR="00B96A56" w:rsidRDefault="00B96A5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2ED3B7D" w14:textId="77777777" w:rsidR="00B96A56" w:rsidRDefault="00B96A5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320FE42E" w14:textId="77777777" w:rsidR="00B96A56" w:rsidRDefault="00B96A56">
      <w:pPr>
        <w:pStyle w:val="TOC3"/>
        <w:rPr>
          <w:rFonts w:asciiTheme="minorHAnsi" w:eastAsiaTheme="minorEastAsia" w:hAnsiTheme="minorHAnsi" w:cstheme="minorBidi"/>
          <w:sz w:val="22"/>
          <w:szCs w:val="22"/>
        </w:rPr>
      </w:pPr>
      <w:r w:rsidRPr="00B96A56">
        <w:t>A.8.4.</w:t>
      </w:r>
      <w:r w:rsidRPr="00B96A56">
        <w:rPr>
          <w:lang w:eastAsia="zh-CN"/>
        </w:rPr>
        <w:t>4</w:t>
      </w:r>
      <w:r w:rsidRPr="00B96A5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A6500">
        <w:rPr>
          <w:lang w:val="en-US"/>
        </w:rPr>
        <w:t>using autonomous gaps</w:t>
      </w:r>
      <w:r>
        <w:tab/>
        <w:t>1705</w:t>
      </w:r>
    </w:p>
    <w:p w14:paraId="26B19446"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4</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1705</w:t>
      </w:r>
    </w:p>
    <w:p w14:paraId="059219ED"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1707</w:t>
      </w:r>
    </w:p>
    <w:p w14:paraId="50F93A11" w14:textId="77777777" w:rsidR="00B96A56" w:rsidRDefault="00B96A56">
      <w:pPr>
        <w:pStyle w:val="TOC3"/>
        <w:rPr>
          <w:rFonts w:asciiTheme="minorHAnsi" w:eastAsiaTheme="minorEastAsia" w:hAnsiTheme="minorHAnsi" w:cstheme="minorBidi"/>
          <w:sz w:val="22"/>
          <w:szCs w:val="22"/>
        </w:rPr>
      </w:pPr>
      <w:r w:rsidRPr="00B96A56">
        <w:lastRenderedPageBreak/>
        <w:t>A.8.4.</w:t>
      </w:r>
      <w:r w:rsidRPr="00B96A56">
        <w:rPr>
          <w:lang w:eastAsia="zh-CN"/>
        </w:rPr>
        <w:t>5</w:t>
      </w:r>
      <w:r w:rsidRPr="00B96A5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A6500">
        <w:rPr>
          <w:lang w:val="en-US"/>
        </w:rPr>
        <w:t>using autonomous gaps</w:t>
      </w:r>
      <w:r w:rsidRPr="009A6500">
        <w:rPr>
          <w:lang w:val="en-US" w:eastAsia="zh-CN"/>
        </w:rPr>
        <w:t xml:space="preserve"> with DRX</w:t>
      </w:r>
      <w:r>
        <w:tab/>
        <w:t>1708</w:t>
      </w:r>
    </w:p>
    <w:p w14:paraId="04357506"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1708</w:t>
      </w:r>
    </w:p>
    <w:p w14:paraId="11D7084D"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1710</w:t>
      </w:r>
    </w:p>
    <w:p w14:paraId="01663064" w14:textId="77777777" w:rsidR="00B96A56" w:rsidRDefault="00B96A5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485B2B91"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6</w:t>
      </w:r>
      <w:r w:rsidRPr="00B96A56">
        <w:t>.1</w:t>
      </w:r>
      <w:r w:rsidRPr="00B96A56">
        <w:rPr>
          <w:rFonts w:asciiTheme="minorHAnsi" w:eastAsiaTheme="minorEastAsia" w:hAnsiTheme="minorHAnsi"/>
          <w:sz w:val="22"/>
          <w:szCs w:val="22"/>
        </w:rPr>
        <w:tab/>
      </w:r>
      <w:r w:rsidRPr="009A6500">
        <w:rPr>
          <w:rFonts w:cs="v4.2.0"/>
          <w:snapToGrid w:val="0"/>
        </w:rPr>
        <w:t>Test Purpose and Environment</w:t>
      </w:r>
      <w:r>
        <w:tab/>
        <w:t>1710</w:t>
      </w:r>
    </w:p>
    <w:p w14:paraId="6CA33F34"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6</w:t>
      </w:r>
      <w:r w:rsidRPr="00B96A56">
        <w:t>.2</w:t>
      </w:r>
      <w:r w:rsidRPr="00B96A56">
        <w:rPr>
          <w:rFonts w:asciiTheme="minorHAnsi" w:eastAsiaTheme="minorEastAsia" w:hAnsiTheme="minorHAnsi"/>
          <w:sz w:val="22"/>
          <w:szCs w:val="22"/>
        </w:rPr>
        <w:tab/>
      </w:r>
      <w:r w:rsidRPr="009A6500">
        <w:rPr>
          <w:rFonts w:cs="v4.2.0"/>
          <w:snapToGrid w:val="0"/>
        </w:rPr>
        <w:t>Test Requirements</w:t>
      </w:r>
      <w:r>
        <w:tab/>
        <w:t>1711</w:t>
      </w:r>
    </w:p>
    <w:p w14:paraId="4DBC97EA" w14:textId="77777777" w:rsidR="00B96A56" w:rsidRDefault="00B96A5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571CC6BF" w14:textId="77777777" w:rsidR="00B96A56" w:rsidRDefault="00B96A56">
      <w:pPr>
        <w:pStyle w:val="TOC4"/>
        <w:rPr>
          <w:rFonts w:asciiTheme="minorHAnsi" w:eastAsiaTheme="minorEastAsia" w:hAnsiTheme="minorHAnsi" w:cstheme="minorBidi"/>
          <w:sz w:val="22"/>
          <w:szCs w:val="22"/>
        </w:rPr>
      </w:pPr>
      <w:r w:rsidRPr="00B96A56">
        <w:t>A.8.4.7.1</w:t>
      </w:r>
      <w:r w:rsidRPr="00B96A56">
        <w:rPr>
          <w:rFonts w:asciiTheme="minorHAnsi" w:eastAsiaTheme="minorEastAsia" w:hAnsiTheme="minorHAnsi" w:cstheme="minorBidi"/>
          <w:sz w:val="22"/>
          <w:szCs w:val="22"/>
        </w:rPr>
        <w:tab/>
      </w:r>
      <w:r w:rsidRPr="009A6500">
        <w:rPr>
          <w:snapToGrid w:val="0"/>
        </w:rPr>
        <w:t>Test Purpose and Environment</w:t>
      </w:r>
      <w:r>
        <w:tab/>
        <w:t>1711</w:t>
      </w:r>
    </w:p>
    <w:p w14:paraId="060165F5" w14:textId="77777777" w:rsidR="00B96A56" w:rsidRDefault="00B96A56">
      <w:pPr>
        <w:pStyle w:val="TOC4"/>
        <w:rPr>
          <w:rFonts w:asciiTheme="minorHAnsi" w:eastAsiaTheme="minorEastAsia" w:hAnsiTheme="minorHAnsi" w:cstheme="minorBidi"/>
          <w:sz w:val="22"/>
          <w:szCs w:val="22"/>
        </w:rPr>
      </w:pPr>
      <w:r w:rsidRPr="00B96A56">
        <w:t>A.8.4.7.2</w:t>
      </w:r>
      <w:r w:rsidRPr="00B96A56">
        <w:rPr>
          <w:rFonts w:asciiTheme="minorHAnsi" w:eastAsiaTheme="minorEastAsia" w:hAnsiTheme="minorHAnsi"/>
          <w:sz w:val="22"/>
          <w:szCs w:val="22"/>
        </w:rPr>
        <w:tab/>
      </w:r>
      <w:r w:rsidRPr="009A6500">
        <w:rPr>
          <w:rFonts w:cs="v4.2.0"/>
          <w:snapToGrid w:val="0"/>
        </w:rPr>
        <w:t>Test Requirements</w:t>
      </w:r>
      <w:r>
        <w:tab/>
        <w:t>1715</w:t>
      </w:r>
    </w:p>
    <w:p w14:paraId="7EB10FF0" w14:textId="77777777" w:rsidR="00B96A56" w:rsidRDefault="00B96A5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69BD6345"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4</w:t>
      </w:r>
      <w:r w:rsidRPr="00B96A56">
        <w:t>.</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1715</w:t>
      </w:r>
    </w:p>
    <w:p w14:paraId="21963C4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4</w:t>
      </w:r>
      <w:r w:rsidRPr="00B96A56">
        <w:t>.</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1720</w:t>
      </w:r>
    </w:p>
    <w:p w14:paraId="1B939DC7" w14:textId="77777777" w:rsidR="00B96A56" w:rsidRDefault="00B96A5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0918AC4B" w14:textId="77777777" w:rsidR="00B96A56" w:rsidRDefault="00B96A56">
      <w:pPr>
        <w:pStyle w:val="TOC4"/>
        <w:rPr>
          <w:rFonts w:asciiTheme="minorHAnsi" w:eastAsiaTheme="minorEastAsia" w:hAnsiTheme="minorHAnsi" w:cstheme="minorBidi"/>
          <w:sz w:val="22"/>
          <w:szCs w:val="22"/>
        </w:rPr>
      </w:pPr>
      <w:r w:rsidRPr="00B96A56">
        <w:t>A.8.4.9.1</w:t>
      </w:r>
      <w:r w:rsidRPr="00B96A56">
        <w:rPr>
          <w:rFonts w:asciiTheme="minorHAnsi" w:eastAsiaTheme="minorEastAsia" w:hAnsiTheme="minorHAnsi" w:cstheme="minorBidi"/>
          <w:sz w:val="22"/>
          <w:szCs w:val="22"/>
        </w:rPr>
        <w:tab/>
      </w:r>
      <w:r w:rsidRPr="009A6500">
        <w:rPr>
          <w:snapToGrid w:val="0"/>
        </w:rPr>
        <w:t>Test Purpose and Environment</w:t>
      </w:r>
      <w:r>
        <w:tab/>
        <w:t>1720</w:t>
      </w:r>
    </w:p>
    <w:p w14:paraId="12967A49" w14:textId="77777777" w:rsidR="00B96A56" w:rsidRDefault="00B96A56">
      <w:pPr>
        <w:pStyle w:val="TOC4"/>
        <w:rPr>
          <w:rFonts w:asciiTheme="minorHAnsi" w:eastAsiaTheme="minorEastAsia" w:hAnsiTheme="minorHAnsi" w:cstheme="minorBidi"/>
          <w:sz w:val="22"/>
          <w:szCs w:val="22"/>
        </w:rPr>
      </w:pPr>
      <w:r w:rsidRPr="00B96A56">
        <w:t>A.8.4.9.2</w:t>
      </w:r>
      <w:r w:rsidRPr="00B96A56">
        <w:rPr>
          <w:rFonts w:asciiTheme="minorHAnsi" w:eastAsiaTheme="minorEastAsia" w:hAnsiTheme="minorHAnsi" w:cstheme="minorBidi"/>
          <w:sz w:val="22"/>
          <w:szCs w:val="22"/>
        </w:rPr>
        <w:tab/>
      </w:r>
      <w:r w:rsidRPr="009A6500">
        <w:rPr>
          <w:snapToGrid w:val="0"/>
        </w:rPr>
        <w:t>Test Requirements</w:t>
      </w:r>
      <w:r>
        <w:tab/>
        <w:t>1725</w:t>
      </w:r>
    </w:p>
    <w:p w14:paraId="31DE0F79" w14:textId="77777777" w:rsidR="00B96A56" w:rsidRDefault="00B96A5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F045D57" w14:textId="77777777" w:rsidR="00B96A56" w:rsidRDefault="00B96A56">
      <w:pPr>
        <w:pStyle w:val="TOC4"/>
        <w:rPr>
          <w:rFonts w:asciiTheme="minorHAnsi" w:eastAsiaTheme="minorEastAsia" w:hAnsiTheme="minorHAnsi" w:cstheme="minorBidi"/>
          <w:sz w:val="22"/>
          <w:szCs w:val="22"/>
        </w:rPr>
      </w:pPr>
      <w:r w:rsidRPr="00B96A56">
        <w:t>A.8.4.10.1</w:t>
      </w:r>
      <w:r w:rsidRPr="00B96A56">
        <w:rPr>
          <w:rFonts w:asciiTheme="minorHAnsi" w:eastAsiaTheme="minorEastAsia" w:hAnsiTheme="minorHAnsi"/>
          <w:sz w:val="22"/>
          <w:szCs w:val="22"/>
        </w:rPr>
        <w:tab/>
      </w:r>
      <w:r w:rsidRPr="009A6500">
        <w:rPr>
          <w:rFonts w:cs="v4.2.0"/>
          <w:snapToGrid w:val="0"/>
        </w:rPr>
        <w:t>Test Purpose and Environment</w:t>
      </w:r>
      <w:r>
        <w:tab/>
        <w:t>1725</w:t>
      </w:r>
    </w:p>
    <w:p w14:paraId="557D97EA" w14:textId="77777777" w:rsidR="00B96A56" w:rsidRDefault="00B96A56">
      <w:pPr>
        <w:pStyle w:val="TOC4"/>
        <w:rPr>
          <w:rFonts w:asciiTheme="minorHAnsi" w:eastAsiaTheme="minorEastAsia" w:hAnsiTheme="minorHAnsi" w:cstheme="minorBidi"/>
          <w:sz w:val="22"/>
          <w:szCs w:val="22"/>
        </w:rPr>
      </w:pPr>
      <w:r w:rsidRPr="00B96A56">
        <w:t>A.8.4.10.2</w:t>
      </w:r>
      <w:r w:rsidRPr="00B96A56">
        <w:rPr>
          <w:rFonts w:asciiTheme="minorHAnsi" w:eastAsiaTheme="minorEastAsia" w:hAnsiTheme="minorHAnsi"/>
          <w:sz w:val="22"/>
          <w:szCs w:val="22"/>
        </w:rPr>
        <w:tab/>
      </w:r>
      <w:r w:rsidRPr="009A6500">
        <w:rPr>
          <w:rFonts w:cs="v4.2.0"/>
          <w:snapToGrid w:val="0"/>
        </w:rPr>
        <w:t>Test Requirements</w:t>
      </w:r>
      <w:r>
        <w:tab/>
        <w:t>1727</w:t>
      </w:r>
    </w:p>
    <w:p w14:paraId="4E39C685" w14:textId="77777777" w:rsidR="00B96A56" w:rsidRDefault="00B96A5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1981C658" w14:textId="77777777" w:rsidR="00B96A56" w:rsidRDefault="00B96A56">
      <w:pPr>
        <w:pStyle w:val="TOC4"/>
        <w:rPr>
          <w:rFonts w:asciiTheme="minorHAnsi" w:eastAsiaTheme="minorEastAsia" w:hAnsiTheme="minorHAnsi" w:cstheme="minorBidi"/>
          <w:sz w:val="22"/>
          <w:szCs w:val="22"/>
        </w:rPr>
      </w:pPr>
      <w:r w:rsidRPr="00B96A56">
        <w:t>A.8.4.11.1</w:t>
      </w:r>
      <w:r w:rsidRPr="00B96A56">
        <w:rPr>
          <w:rFonts w:asciiTheme="minorHAnsi" w:eastAsiaTheme="minorEastAsia" w:hAnsiTheme="minorHAnsi" w:cstheme="minorBidi"/>
          <w:sz w:val="22"/>
          <w:szCs w:val="22"/>
        </w:rPr>
        <w:tab/>
      </w:r>
      <w:r w:rsidRPr="009A6500">
        <w:rPr>
          <w:snapToGrid w:val="0"/>
        </w:rPr>
        <w:t>Test Purpose and Environment</w:t>
      </w:r>
      <w:r>
        <w:tab/>
        <w:t>1727</w:t>
      </w:r>
    </w:p>
    <w:p w14:paraId="22A2D245" w14:textId="77777777" w:rsidR="00B96A56" w:rsidRDefault="00B96A56">
      <w:pPr>
        <w:pStyle w:val="TOC4"/>
        <w:rPr>
          <w:rFonts w:asciiTheme="minorHAnsi" w:eastAsiaTheme="minorEastAsia" w:hAnsiTheme="minorHAnsi" w:cstheme="minorBidi"/>
          <w:sz w:val="22"/>
          <w:szCs w:val="22"/>
        </w:rPr>
      </w:pPr>
      <w:r w:rsidRPr="00B96A56">
        <w:t>A.8.4.11.2</w:t>
      </w:r>
      <w:r w:rsidRPr="00B96A56">
        <w:rPr>
          <w:rFonts w:asciiTheme="minorHAnsi" w:eastAsiaTheme="minorEastAsia" w:hAnsiTheme="minorHAnsi" w:cstheme="minorBidi"/>
          <w:sz w:val="22"/>
          <w:szCs w:val="22"/>
        </w:rPr>
        <w:tab/>
      </w:r>
      <w:r w:rsidRPr="009A6500">
        <w:rPr>
          <w:snapToGrid w:val="0"/>
        </w:rPr>
        <w:t>Test Requirement</w:t>
      </w:r>
      <w:r>
        <w:tab/>
        <w:t>1729</w:t>
      </w:r>
    </w:p>
    <w:p w14:paraId="5B6972A9" w14:textId="77777777" w:rsidR="00B96A56" w:rsidRDefault="00B96A5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7760B62D" w14:textId="77777777" w:rsidR="00B96A56" w:rsidRDefault="00B96A56">
      <w:pPr>
        <w:pStyle w:val="TOC4"/>
        <w:rPr>
          <w:rFonts w:asciiTheme="minorHAnsi" w:eastAsiaTheme="minorEastAsia" w:hAnsiTheme="minorHAnsi" w:cstheme="minorBidi"/>
          <w:sz w:val="22"/>
          <w:szCs w:val="22"/>
        </w:rPr>
      </w:pPr>
      <w:r w:rsidRPr="00B96A56">
        <w:t>A.8.4.12.1</w:t>
      </w:r>
      <w:r w:rsidRPr="00B96A56">
        <w:rPr>
          <w:rFonts w:asciiTheme="minorHAnsi" w:eastAsiaTheme="minorEastAsia" w:hAnsiTheme="minorHAnsi" w:cstheme="minorBidi"/>
          <w:sz w:val="22"/>
          <w:szCs w:val="22"/>
        </w:rPr>
        <w:tab/>
      </w:r>
      <w:r w:rsidRPr="009A6500">
        <w:rPr>
          <w:snapToGrid w:val="0"/>
        </w:rPr>
        <w:t>Test Purpose and Environment</w:t>
      </w:r>
      <w:r>
        <w:tab/>
        <w:t>1730</w:t>
      </w:r>
    </w:p>
    <w:p w14:paraId="5439D50E" w14:textId="77777777" w:rsidR="00B96A56" w:rsidRDefault="00B96A56">
      <w:pPr>
        <w:pStyle w:val="TOC4"/>
        <w:rPr>
          <w:rFonts w:asciiTheme="minorHAnsi" w:eastAsiaTheme="minorEastAsia" w:hAnsiTheme="minorHAnsi" w:cstheme="minorBidi"/>
          <w:sz w:val="22"/>
          <w:szCs w:val="22"/>
        </w:rPr>
      </w:pPr>
      <w:r w:rsidRPr="00B96A56">
        <w:t>A.8.4.12.2</w:t>
      </w:r>
      <w:r w:rsidRPr="00B96A56">
        <w:rPr>
          <w:rFonts w:asciiTheme="minorHAnsi" w:eastAsiaTheme="minorEastAsia" w:hAnsiTheme="minorHAnsi" w:cstheme="minorBidi"/>
          <w:sz w:val="22"/>
          <w:szCs w:val="22"/>
        </w:rPr>
        <w:tab/>
      </w:r>
      <w:r w:rsidRPr="009A6500">
        <w:rPr>
          <w:snapToGrid w:val="0"/>
        </w:rPr>
        <w:t>Test Requirement</w:t>
      </w:r>
      <w:r>
        <w:tab/>
        <w:t>1731</w:t>
      </w:r>
    </w:p>
    <w:p w14:paraId="49AF6BE7" w14:textId="77777777" w:rsidR="00B96A56" w:rsidRDefault="00B96A5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69CB5362" w14:textId="77777777" w:rsidR="00B96A56" w:rsidRDefault="00B96A56">
      <w:pPr>
        <w:pStyle w:val="TOC4"/>
        <w:rPr>
          <w:rFonts w:asciiTheme="minorHAnsi" w:eastAsiaTheme="minorEastAsia" w:hAnsiTheme="minorHAnsi" w:cstheme="minorBidi"/>
          <w:sz w:val="22"/>
          <w:szCs w:val="22"/>
        </w:rPr>
      </w:pPr>
      <w:r w:rsidRPr="00B96A56">
        <w:t>A.8.4.13.1</w:t>
      </w:r>
      <w:r w:rsidRPr="00B96A56">
        <w:rPr>
          <w:rFonts w:asciiTheme="minorHAnsi" w:eastAsiaTheme="minorEastAsia" w:hAnsiTheme="minorHAnsi" w:cstheme="minorBidi"/>
          <w:sz w:val="22"/>
          <w:szCs w:val="22"/>
        </w:rPr>
        <w:tab/>
      </w:r>
      <w:r w:rsidRPr="009A6500">
        <w:rPr>
          <w:snapToGrid w:val="0"/>
        </w:rPr>
        <w:t>Test Purpose and Environment</w:t>
      </w:r>
      <w:r>
        <w:tab/>
        <w:t>1732</w:t>
      </w:r>
    </w:p>
    <w:p w14:paraId="384AC7F8" w14:textId="77777777" w:rsidR="00B96A56" w:rsidRDefault="00B96A56">
      <w:pPr>
        <w:pStyle w:val="TOC4"/>
        <w:rPr>
          <w:rFonts w:asciiTheme="minorHAnsi" w:eastAsiaTheme="minorEastAsia" w:hAnsiTheme="minorHAnsi" w:cstheme="minorBidi"/>
          <w:sz w:val="22"/>
          <w:szCs w:val="22"/>
        </w:rPr>
      </w:pPr>
      <w:r w:rsidRPr="00B96A56">
        <w:t>A.8.4.13.2</w:t>
      </w:r>
      <w:r w:rsidRPr="00B96A56">
        <w:rPr>
          <w:rFonts w:asciiTheme="minorHAnsi" w:eastAsiaTheme="minorEastAsia" w:hAnsiTheme="minorHAnsi" w:cstheme="minorBidi"/>
          <w:sz w:val="22"/>
          <w:szCs w:val="22"/>
        </w:rPr>
        <w:tab/>
      </w:r>
      <w:r w:rsidRPr="009A6500">
        <w:rPr>
          <w:snapToGrid w:val="0"/>
        </w:rPr>
        <w:t>Test Requirement</w:t>
      </w:r>
      <w:r>
        <w:tab/>
        <w:t>1733</w:t>
      </w:r>
    </w:p>
    <w:p w14:paraId="27E6481E" w14:textId="77777777" w:rsidR="00B96A56" w:rsidRDefault="00B96A5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48696444" w14:textId="77777777" w:rsidR="00B96A56" w:rsidRDefault="00B96A56">
      <w:pPr>
        <w:pStyle w:val="TOC4"/>
        <w:rPr>
          <w:rFonts w:asciiTheme="minorHAnsi" w:eastAsiaTheme="minorEastAsia" w:hAnsiTheme="minorHAnsi" w:cstheme="minorBidi"/>
          <w:sz w:val="22"/>
          <w:szCs w:val="22"/>
        </w:rPr>
      </w:pPr>
      <w:r w:rsidRPr="00B96A56">
        <w:t>A.8.4.14.1</w:t>
      </w:r>
      <w:r w:rsidRPr="00B96A56">
        <w:rPr>
          <w:rFonts w:asciiTheme="minorHAnsi" w:eastAsiaTheme="minorEastAsia" w:hAnsiTheme="minorHAnsi" w:cstheme="minorBidi"/>
          <w:sz w:val="22"/>
          <w:szCs w:val="22"/>
        </w:rPr>
        <w:tab/>
      </w:r>
      <w:r w:rsidRPr="009A6500">
        <w:rPr>
          <w:snapToGrid w:val="0"/>
        </w:rPr>
        <w:t>Test Purpose and Environment</w:t>
      </w:r>
      <w:r>
        <w:tab/>
        <w:t>1734</w:t>
      </w:r>
    </w:p>
    <w:p w14:paraId="0E38557B" w14:textId="77777777" w:rsidR="00B96A56" w:rsidRDefault="00B96A56">
      <w:pPr>
        <w:pStyle w:val="TOC4"/>
        <w:rPr>
          <w:rFonts w:asciiTheme="minorHAnsi" w:eastAsiaTheme="minorEastAsia" w:hAnsiTheme="minorHAnsi" w:cstheme="minorBidi"/>
          <w:sz w:val="22"/>
          <w:szCs w:val="22"/>
        </w:rPr>
      </w:pPr>
      <w:r w:rsidRPr="00B96A56">
        <w:t>A.8.4.14.2</w:t>
      </w:r>
      <w:r w:rsidRPr="00B96A56">
        <w:rPr>
          <w:rFonts w:asciiTheme="minorHAnsi" w:eastAsiaTheme="minorEastAsia" w:hAnsiTheme="minorHAnsi" w:cstheme="minorBidi"/>
          <w:sz w:val="22"/>
          <w:szCs w:val="22"/>
        </w:rPr>
        <w:tab/>
      </w:r>
      <w:r w:rsidRPr="009A6500">
        <w:rPr>
          <w:snapToGrid w:val="0"/>
        </w:rPr>
        <w:t>Test Requirement</w:t>
      </w:r>
      <w:r>
        <w:tab/>
        <w:t>1736</w:t>
      </w:r>
    </w:p>
    <w:p w14:paraId="2233FBD2" w14:textId="77777777" w:rsidR="00B96A56" w:rsidRDefault="00B96A5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505A3E" w14:textId="77777777" w:rsidR="00B96A56" w:rsidRDefault="00B96A56">
      <w:pPr>
        <w:pStyle w:val="TOC4"/>
        <w:rPr>
          <w:rFonts w:asciiTheme="minorHAnsi" w:eastAsiaTheme="minorEastAsia" w:hAnsiTheme="minorHAnsi" w:cstheme="minorBidi"/>
          <w:sz w:val="22"/>
          <w:szCs w:val="22"/>
        </w:rPr>
      </w:pPr>
      <w:r w:rsidRPr="00B96A56">
        <w:t>A.8.4.15.1</w:t>
      </w:r>
      <w:r w:rsidRPr="00B96A56">
        <w:rPr>
          <w:rFonts w:asciiTheme="minorHAnsi" w:eastAsiaTheme="minorEastAsia" w:hAnsiTheme="minorHAnsi" w:cstheme="minorBidi"/>
          <w:sz w:val="22"/>
          <w:szCs w:val="22"/>
        </w:rPr>
        <w:tab/>
      </w:r>
      <w:r w:rsidRPr="009A6500">
        <w:rPr>
          <w:snapToGrid w:val="0"/>
        </w:rPr>
        <w:t>Test Purpose and Environment</w:t>
      </w:r>
      <w:r>
        <w:tab/>
        <w:t>1736</w:t>
      </w:r>
    </w:p>
    <w:p w14:paraId="08A2C3C9" w14:textId="77777777" w:rsidR="00B96A56" w:rsidRDefault="00B96A56">
      <w:pPr>
        <w:pStyle w:val="TOC4"/>
        <w:rPr>
          <w:rFonts w:asciiTheme="minorHAnsi" w:eastAsiaTheme="minorEastAsia" w:hAnsiTheme="minorHAnsi" w:cstheme="minorBidi"/>
          <w:sz w:val="22"/>
          <w:szCs w:val="22"/>
        </w:rPr>
      </w:pPr>
      <w:r w:rsidRPr="00B96A56">
        <w:t>A.8.4.15.2</w:t>
      </w:r>
      <w:r w:rsidRPr="00B96A56">
        <w:rPr>
          <w:rFonts w:asciiTheme="minorHAnsi" w:eastAsiaTheme="minorEastAsia" w:hAnsiTheme="minorHAnsi" w:cstheme="minorBidi"/>
          <w:sz w:val="22"/>
          <w:szCs w:val="22"/>
        </w:rPr>
        <w:tab/>
      </w:r>
      <w:r w:rsidRPr="009A6500">
        <w:rPr>
          <w:snapToGrid w:val="0"/>
        </w:rPr>
        <w:t>Test Requirement</w:t>
      </w:r>
      <w:r>
        <w:tab/>
        <w:t>1739</w:t>
      </w:r>
    </w:p>
    <w:p w14:paraId="673D9F87" w14:textId="77777777" w:rsidR="00B96A56" w:rsidRDefault="00B96A56">
      <w:pPr>
        <w:pStyle w:val="TOC2"/>
        <w:rPr>
          <w:rFonts w:asciiTheme="minorHAnsi" w:eastAsiaTheme="minorEastAsia" w:hAnsiTheme="minorHAnsi" w:cstheme="minorBidi"/>
          <w:sz w:val="22"/>
          <w:szCs w:val="22"/>
        </w:rPr>
      </w:pPr>
      <w:r w:rsidRPr="00B96A56">
        <w:t>A.8.5</w:t>
      </w:r>
      <w:r w:rsidRPr="00B96A56">
        <w:rPr>
          <w:rFonts w:asciiTheme="minorHAnsi" w:eastAsiaTheme="minorEastAsia" w:hAnsiTheme="minorHAnsi" w:cstheme="minorBidi"/>
          <w:sz w:val="22"/>
          <w:szCs w:val="22"/>
        </w:rPr>
        <w:tab/>
      </w:r>
      <w:r w:rsidRPr="00B96A56">
        <w:t>E-UTRAN FDD - UTRAN FDD Measurements</w:t>
      </w:r>
      <w:r>
        <w:tab/>
        <w:t>1739</w:t>
      </w:r>
    </w:p>
    <w:p w14:paraId="421DF002" w14:textId="77777777" w:rsidR="00B96A56" w:rsidRDefault="00B96A56">
      <w:pPr>
        <w:pStyle w:val="TOC3"/>
        <w:rPr>
          <w:rFonts w:asciiTheme="minorHAnsi" w:eastAsiaTheme="minorEastAsia" w:hAnsiTheme="minorHAnsi" w:cstheme="minorBidi"/>
          <w:sz w:val="22"/>
          <w:szCs w:val="22"/>
        </w:rPr>
      </w:pPr>
      <w:r w:rsidRPr="00B96A56">
        <w:t>A.8.5.1</w:t>
      </w:r>
      <w:r w:rsidRPr="00B96A56">
        <w:rPr>
          <w:rFonts w:asciiTheme="minorHAnsi" w:eastAsiaTheme="minorEastAsia" w:hAnsiTheme="minorHAnsi"/>
          <w:sz w:val="22"/>
          <w:szCs w:val="22"/>
        </w:rPr>
        <w:tab/>
      </w:r>
      <w:r w:rsidRPr="009A6500">
        <w:rPr>
          <w:rFonts w:cs="v4.2.0"/>
        </w:rPr>
        <w:t>E-UTRAN FDD - UTRAN FDD event triggered reporting under fading propagation conditions</w:t>
      </w:r>
      <w:r>
        <w:tab/>
        <w:t>1739</w:t>
      </w:r>
    </w:p>
    <w:p w14:paraId="118D6122" w14:textId="77777777" w:rsidR="00B96A56" w:rsidRDefault="00B96A56">
      <w:pPr>
        <w:pStyle w:val="TOC4"/>
        <w:rPr>
          <w:rFonts w:asciiTheme="minorHAnsi" w:eastAsiaTheme="minorEastAsia" w:hAnsiTheme="minorHAnsi" w:cstheme="minorBidi"/>
          <w:sz w:val="22"/>
          <w:szCs w:val="22"/>
        </w:rPr>
      </w:pPr>
      <w:r w:rsidRPr="00B96A56">
        <w:t>A.8.5.1.1</w:t>
      </w:r>
      <w:r w:rsidRPr="00B96A56">
        <w:rPr>
          <w:rFonts w:asciiTheme="minorHAnsi" w:eastAsiaTheme="minorEastAsia" w:hAnsiTheme="minorHAnsi"/>
          <w:sz w:val="22"/>
          <w:szCs w:val="22"/>
        </w:rPr>
        <w:tab/>
      </w:r>
      <w:r w:rsidRPr="009A6500">
        <w:rPr>
          <w:rFonts w:cs="v4.2.0"/>
          <w:snapToGrid w:val="0"/>
        </w:rPr>
        <w:t>Test Purpose and Environment</w:t>
      </w:r>
      <w:r>
        <w:tab/>
        <w:t>1739</w:t>
      </w:r>
    </w:p>
    <w:p w14:paraId="77D4181C" w14:textId="77777777" w:rsidR="00B96A56" w:rsidRDefault="00B96A56">
      <w:pPr>
        <w:pStyle w:val="TOC4"/>
        <w:rPr>
          <w:rFonts w:asciiTheme="minorHAnsi" w:eastAsiaTheme="minorEastAsia" w:hAnsiTheme="minorHAnsi" w:cstheme="minorBidi"/>
          <w:sz w:val="22"/>
          <w:szCs w:val="22"/>
        </w:rPr>
      </w:pPr>
      <w:r w:rsidRPr="00B96A56">
        <w:t>A.8.5.1.2</w:t>
      </w:r>
      <w:r w:rsidRPr="00B96A56">
        <w:rPr>
          <w:rFonts w:asciiTheme="minorHAnsi" w:eastAsiaTheme="minorEastAsia" w:hAnsiTheme="minorHAnsi"/>
          <w:sz w:val="22"/>
          <w:szCs w:val="22"/>
        </w:rPr>
        <w:tab/>
      </w:r>
      <w:r w:rsidRPr="009A6500">
        <w:rPr>
          <w:rFonts w:cs="v4.2.0"/>
          <w:snapToGrid w:val="0"/>
        </w:rPr>
        <w:t>Test Requirements</w:t>
      </w:r>
      <w:r>
        <w:tab/>
        <w:t>1741</w:t>
      </w:r>
    </w:p>
    <w:p w14:paraId="1EADE44F" w14:textId="77777777" w:rsidR="00B96A56" w:rsidRDefault="00B96A5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01C612D" w14:textId="77777777" w:rsidR="00B96A56" w:rsidRDefault="00B96A56">
      <w:pPr>
        <w:pStyle w:val="TOC4"/>
        <w:rPr>
          <w:rFonts w:asciiTheme="minorHAnsi" w:eastAsiaTheme="minorEastAsia" w:hAnsiTheme="minorHAnsi" w:cstheme="minorBidi"/>
          <w:sz w:val="22"/>
          <w:szCs w:val="22"/>
        </w:rPr>
      </w:pPr>
      <w:r w:rsidRPr="00B96A56">
        <w:t>A.8.5.2.1</w:t>
      </w:r>
      <w:r w:rsidRPr="00B96A56">
        <w:rPr>
          <w:rFonts w:asciiTheme="minorHAnsi" w:eastAsiaTheme="minorEastAsia" w:hAnsiTheme="minorHAnsi"/>
          <w:sz w:val="22"/>
          <w:szCs w:val="22"/>
        </w:rPr>
        <w:tab/>
      </w:r>
      <w:r w:rsidRPr="009A6500">
        <w:rPr>
          <w:rFonts w:cs="v4.2.0"/>
          <w:snapToGrid w:val="0"/>
        </w:rPr>
        <w:t>Test Purpose and Environment</w:t>
      </w:r>
      <w:r>
        <w:tab/>
        <w:t>1741</w:t>
      </w:r>
    </w:p>
    <w:p w14:paraId="2BC8B0D9" w14:textId="77777777" w:rsidR="00B96A56" w:rsidRDefault="00B96A56">
      <w:pPr>
        <w:pStyle w:val="TOC4"/>
        <w:rPr>
          <w:rFonts w:asciiTheme="minorHAnsi" w:eastAsiaTheme="minorEastAsia" w:hAnsiTheme="minorHAnsi" w:cstheme="minorBidi"/>
          <w:sz w:val="22"/>
          <w:szCs w:val="22"/>
        </w:rPr>
      </w:pPr>
      <w:r w:rsidRPr="00B96A56">
        <w:t>A.8.5.2.2</w:t>
      </w:r>
      <w:r w:rsidRPr="00B96A56">
        <w:rPr>
          <w:rFonts w:asciiTheme="minorHAnsi" w:eastAsiaTheme="minorEastAsia" w:hAnsiTheme="minorHAnsi"/>
          <w:sz w:val="22"/>
          <w:szCs w:val="22"/>
        </w:rPr>
        <w:tab/>
      </w:r>
      <w:r w:rsidRPr="009A6500">
        <w:rPr>
          <w:rFonts w:cs="v4.2.0"/>
          <w:snapToGrid w:val="0"/>
        </w:rPr>
        <w:t>Test Requirements</w:t>
      </w:r>
      <w:r>
        <w:tab/>
        <w:t>1743</w:t>
      </w:r>
    </w:p>
    <w:p w14:paraId="4D3542D5" w14:textId="77777777" w:rsidR="00B96A56" w:rsidRDefault="00B96A56">
      <w:pPr>
        <w:pStyle w:val="TOC3"/>
        <w:rPr>
          <w:rFonts w:asciiTheme="minorHAnsi" w:eastAsiaTheme="minorEastAsia" w:hAnsiTheme="minorHAnsi" w:cstheme="minorBidi"/>
          <w:sz w:val="22"/>
          <w:szCs w:val="22"/>
        </w:rPr>
      </w:pPr>
      <w:r w:rsidRPr="00B96A56">
        <w:t>A.8.5.3</w:t>
      </w:r>
      <w:r w:rsidRPr="00B96A56">
        <w:rPr>
          <w:rFonts w:asciiTheme="minorHAnsi" w:eastAsiaTheme="minorEastAsia" w:hAnsiTheme="minorHAnsi"/>
          <w:sz w:val="22"/>
          <w:szCs w:val="22"/>
        </w:rPr>
        <w:tab/>
      </w:r>
      <w:r w:rsidRPr="009A6500">
        <w:rPr>
          <w:rFonts w:cs="v4.2.0"/>
        </w:rPr>
        <w:t>E-UTRAN FDD-UTRAN FDD event triggered reporting when DRX is used under fading propagation conditions</w:t>
      </w:r>
      <w:r>
        <w:tab/>
        <w:t>1743</w:t>
      </w:r>
    </w:p>
    <w:p w14:paraId="0F51C298" w14:textId="77777777" w:rsidR="00B96A56" w:rsidRDefault="00B96A56">
      <w:pPr>
        <w:pStyle w:val="TOC4"/>
        <w:rPr>
          <w:rFonts w:asciiTheme="minorHAnsi" w:eastAsiaTheme="minorEastAsia" w:hAnsiTheme="minorHAnsi" w:cstheme="minorBidi"/>
          <w:sz w:val="22"/>
          <w:szCs w:val="22"/>
        </w:rPr>
      </w:pPr>
      <w:r w:rsidRPr="00B96A56">
        <w:t>A.8.5.3.1</w:t>
      </w:r>
      <w:r w:rsidRPr="00B96A56">
        <w:rPr>
          <w:rFonts w:asciiTheme="minorHAnsi" w:eastAsiaTheme="minorEastAsia" w:hAnsiTheme="minorHAnsi"/>
          <w:sz w:val="22"/>
          <w:szCs w:val="22"/>
        </w:rPr>
        <w:tab/>
      </w:r>
      <w:r w:rsidRPr="009A6500">
        <w:rPr>
          <w:rFonts w:cs="v4.2.0"/>
          <w:snapToGrid w:val="0"/>
        </w:rPr>
        <w:t>Test Purpose and Environment</w:t>
      </w:r>
      <w:r>
        <w:tab/>
        <w:t>1743</w:t>
      </w:r>
    </w:p>
    <w:p w14:paraId="4EA2F332" w14:textId="77777777" w:rsidR="00B96A56" w:rsidRDefault="00B96A56">
      <w:pPr>
        <w:pStyle w:val="TOC4"/>
        <w:rPr>
          <w:rFonts w:asciiTheme="minorHAnsi" w:eastAsiaTheme="minorEastAsia" w:hAnsiTheme="minorHAnsi" w:cstheme="minorBidi"/>
          <w:sz w:val="22"/>
          <w:szCs w:val="22"/>
        </w:rPr>
      </w:pPr>
      <w:r w:rsidRPr="00B96A56">
        <w:t>A.8.5.3.2</w:t>
      </w:r>
      <w:r w:rsidRPr="00B96A56">
        <w:rPr>
          <w:rFonts w:asciiTheme="minorHAnsi" w:eastAsiaTheme="minorEastAsia" w:hAnsiTheme="minorHAnsi"/>
          <w:sz w:val="22"/>
          <w:szCs w:val="22"/>
        </w:rPr>
        <w:tab/>
      </w:r>
      <w:r w:rsidRPr="009A6500">
        <w:rPr>
          <w:rFonts w:cs="v4.2.0"/>
          <w:snapToGrid w:val="0"/>
        </w:rPr>
        <w:t>Test Requirements</w:t>
      </w:r>
      <w:r>
        <w:tab/>
        <w:t>1746</w:t>
      </w:r>
    </w:p>
    <w:p w14:paraId="5C58A4EC" w14:textId="77777777" w:rsidR="00B96A56" w:rsidRDefault="00B96A5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4FBBD0D1" w14:textId="77777777" w:rsidR="00B96A56" w:rsidRDefault="00B96A56">
      <w:pPr>
        <w:pStyle w:val="TOC4"/>
        <w:rPr>
          <w:rFonts w:asciiTheme="minorHAnsi" w:eastAsiaTheme="minorEastAsia" w:hAnsiTheme="minorHAnsi" w:cstheme="minorBidi"/>
          <w:sz w:val="22"/>
          <w:szCs w:val="22"/>
        </w:rPr>
      </w:pPr>
      <w:r w:rsidRPr="00B96A56">
        <w:t>A.8.5.4.1</w:t>
      </w:r>
      <w:r w:rsidRPr="00B96A56">
        <w:rPr>
          <w:rFonts w:asciiTheme="minorHAnsi" w:eastAsiaTheme="minorEastAsia" w:hAnsiTheme="minorHAnsi" w:cstheme="minorBidi"/>
          <w:sz w:val="22"/>
          <w:szCs w:val="22"/>
        </w:rPr>
        <w:tab/>
      </w:r>
      <w:r w:rsidRPr="009A6500">
        <w:rPr>
          <w:snapToGrid w:val="0"/>
        </w:rPr>
        <w:t>Test Purpose and Environment</w:t>
      </w:r>
      <w:r>
        <w:tab/>
        <w:t>1746</w:t>
      </w:r>
    </w:p>
    <w:p w14:paraId="7346CF05" w14:textId="77777777" w:rsidR="00B96A56" w:rsidRDefault="00B96A56">
      <w:pPr>
        <w:pStyle w:val="TOC4"/>
        <w:rPr>
          <w:rFonts w:asciiTheme="minorHAnsi" w:eastAsiaTheme="minorEastAsia" w:hAnsiTheme="minorHAnsi" w:cstheme="minorBidi"/>
          <w:sz w:val="22"/>
          <w:szCs w:val="22"/>
        </w:rPr>
      </w:pPr>
      <w:r w:rsidRPr="00B96A56">
        <w:t>A.8.5.4.2</w:t>
      </w:r>
      <w:r w:rsidRPr="00B96A56">
        <w:rPr>
          <w:rFonts w:asciiTheme="minorHAnsi" w:eastAsiaTheme="minorEastAsia" w:hAnsiTheme="minorHAnsi" w:cstheme="minorBidi"/>
          <w:sz w:val="22"/>
          <w:szCs w:val="22"/>
        </w:rPr>
        <w:tab/>
      </w:r>
      <w:r w:rsidRPr="009A6500">
        <w:rPr>
          <w:snapToGrid w:val="0"/>
        </w:rPr>
        <w:t>Test Requirements</w:t>
      </w:r>
      <w:r>
        <w:tab/>
        <w:t>1749</w:t>
      </w:r>
    </w:p>
    <w:p w14:paraId="7E80DEA2" w14:textId="77777777" w:rsidR="00B96A56" w:rsidRDefault="00B96A56">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30E9FBBE" w14:textId="77777777" w:rsidR="00B96A56" w:rsidRDefault="00B96A56">
      <w:pPr>
        <w:pStyle w:val="TOC4"/>
        <w:rPr>
          <w:rFonts w:asciiTheme="minorHAnsi" w:eastAsiaTheme="minorEastAsia" w:hAnsiTheme="minorHAnsi" w:cstheme="minorBidi"/>
          <w:sz w:val="22"/>
          <w:szCs w:val="22"/>
        </w:rPr>
      </w:pPr>
      <w:r w:rsidRPr="00B96A56">
        <w:t>A.8.5.</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1749</w:t>
      </w:r>
    </w:p>
    <w:p w14:paraId="1B6B6A7D" w14:textId="77777777" w:rsidR="00B96A56" w:rsidRDefault="00B96A56">
      <w:pPr>
        <w:pStyle w:val="TOC4"/>
        <w:rPr>
          <w:rFonts w:asciiTheme="minorHAnsi" w:eastAsiaTheme="minorEastAsia" w:hAnsiTheme="minorHAnsi" w:cstheme="minorBidi"/>
          <w:sz w:val="22"/>
          <w:szCs w:val="22"/>
        </w:rPr>
      </w:pPr>
      <w:r w:rsidRPr="00B96A56">
        <w:t>A.8.5.</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1751</w:t>
      </w:r>
    </w:p>
    <w:p w14:paraId="02E0F550" w14:textId="77777777" w:rsidR="00B96A56" w:rsidRDefault="00B96A5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0B2F9E83" w14:textId="77777777" w:rsidR="00B96A56" w:rsidRDefault="00B96A56">
      <w:pPr>
        <w:pStyle w:val="TOC4"/>
        <w:rPr>
          <w:rFonts w:asciiTheme="minorHAnsi" w:eastAsiaTheme="minorEastAsia" w:hAnsiTheme="minorHAnsi" w:cstheme="minorBidi"/>
          <w:sz w:val="22"/>
          <w:szCs w:val="22"/>
        </w:rPr>
      </w:pPr>
      <w:r w:rsidRPr="00B96A56">
        <w:t>A.8.5.6.1</w:t>
      </w:r>
      <w:r w:rsidRPr="00B96A56">
        <w:rPr>
          <w:rFonts w:asciiTheme="minorHAnsi" w:eastAsiaTheme="minorEastAsia" w:hAnsiTheme="minorHAnsi" w:cstheme="minorBidi"/>
          <w:sz w:val="22"/>
          <w:szCs w:val="22"/>
        </w:rPr>
        <w:tab/>
      </w:r>
      <w:r w:rsidRPr="009A6500">
        <w:rPr>
          <w:snapToGrid w:val="0"/>
        </w:rPr>
        <w:t>Test Purpose and Environment</w:t>
      </w:r>
      <w:r>
        <w:tab/>
        <w:t>1751</w:t>
      </w:r>
    </w:p>
    <w:p w14:paraId="3CE0ADA8" w14:textId="77777777" w:rsidR="00B96A56" w:rsidRDefault="00B96A56">
      <w:pPr>
        <w:pStyle w:val="TOC4"/>
        <w:rPr>
          <w:rFonts w:asciiTheme="minorHAnsi" w:eastAsiaTheme="minorEastAsia" w:hAnsiTheme="minorHAnsi" w:cstheme="minorBidi"/>
          <w:sz w:val="22"/>
          <w:szCs w:val="22"/>
        </w:rPr>
      </w:pPr>
      <w:r w:rsidRPr="00B96A56">
        <w:t>A.8.5.6.2</w:t>
      </w:r>
      <w:r w:rsidRPr="00B96A56">
        <w:rPr>
          <w:rFonts w:asciiTheme="minorHAnsi" w:eastAsiaTheme="minorEastAsia" w:hAnsiTheme="minorHAnsi" w:cstheme="minorBidi"/>
          <w:sz w:val="22"/>
          <w:szCs w:val="22"/>
        </w:rPr>
        <w:tab/>
      </w:r>
      <w:r w:rsidRPr="009A6500">
        <w:rPr>
          <w:snapToGrid w:val="0"/>
        </w:rPr>
        <w:t>Test Requirements</w:t>
      </w:r>
      <w:r>
        <w:tab/>
        <w:t>1752</w:t>
      </w:r>
    </w:p>
    <w:p w14:paraId="1272DAFE" w14:textId="77777777" w:rsidR="00B96A56" w:rsidRDefault="00B96A5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5B480C14" w14:textId="77777777" w:rsidR="00B96A56" w:rsidRDefault="00B96A56">
      <w:pPr>
        <w:pStyle w:val="TOC4"/>
        <w:rPr>
          <w:rFonts w:asciiTheme="minorHAnsi" w:eastAsiaTheme="minorEastAsia" w:hAnsiTheme="minorHAnsi" w:cstheme="minorBidi"/>
          <w:sz w:val="22"/>
          <w:szCs w:val="22"/>
        </w:rPr>
      </w:pPr>
      <w:r w:rsidRPr="00B96A56">
        <w:t>A.8.5.7.1</w:t>
      </w:r>
      <w:r w:rsidRPr="00B96A56">
        <w:rPr>
          <w:rFonts w:asciiTheme="minorHAnsi" w:eastAsiaTheme="minorEastAsia" w:hAnsiTheme="minorHAnsi" w:cstheme="minorBidi"/>
          <w:sz w:val="22"/>
          <w:szCs w:val="22"/>
        </w:rPr>
        <w:tab/>
      </w:r>
      <w:r w:rsidRPr="009A6500">
        <w:rPr>
          <w:snapToGrid w:val="0"/>
        </w:rPr>
        <w:t>Test Purpose and Environment</w:t>
      </w:r>
      <w:r>
        <w:tab/>
        <w:t>1753</w:t>
      </w:r>
    </w:p>
    <w:p w14:paraId="760431E1" w14:textId="77777777" w:rsidR="00B96A56" w:rsidRDefault="00B96A56">
      <w:pPr>
        <w:pStyle w:val="TOC4"/>
        <w:rPr>
          <w:rFonts w:asciiTheme="minorHAnsi" w:eastAsiaTheme="minorEastAsia" w:hAnsiTheme="minorHAnsi" w:cstheme="minorBidi"/>
          <w:sz w:val="22"/>
          <w:szCs w:val="22"/>
        </w:rPr>
      </w:pPr>
      <w:r w:rsidRPr="00B96A56">
        <w:t>A.8.5.7.2</w:t>
      </w:r>
      <w:r w:rsidRPr="00B96A56">
        <w:rPr>
          <w:rFonts w:asciiTheme="minorHAnsi" w:eastAsiaTheme="minorEastAsia" w:hAnsiTheme="minorHAnsi" w:cstheme="minorBidi"/>
          <w:sz w:val="22"/>
          <w:szCs w:val="22"/>
        </w:rPr>
        <w:tab/>
      </w:r>
      <w:r w:rsidRPr="009A6500">
        <w:rPr>
          <w:snapToGrid w:val="0"/>
        </w:rPr>
        <w:t>Test Requirements</w:t>
      </w:r>
      <w:r>
        <w:tab/>
        <w:t>1753</w:t>
      </w:r>
    </w:p>
    <w:p w14:paraId="19FA840B" w14:textId="77777777" w:rsidR="00B96A56" w:rsidRDefault="00B96A5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AA864DA" w14:textId="77777777" w:rsidR="00B96A56" w:rsidRDefault="00B96A56">
      <w:pPr>
        <w:pStyle w:val="TOC4"/>
        <w:rPr>
          <w:rFonts w:asciiTheme="minorHAnsi" w:eastAsiaTheme="minorEastAsia" w:hAnsiTheme="minorHAnsi" w:cstheme="minorBidi"/>
          <w:sz w:val="22"/>
          <w:szCs w:val="22"/>
        </w:rPr>
      </w:pPr>
      <w:r w:rsidRPr="00B96A56">
        <w:t>A.8.5.8.1</w:t>
      </w:r>
      <w:r w:rsidRPr="00B96A56">
        <w:rPr>
          <w:rFonts w:asciiTheme="minorHAnsi" w:eastAsiaTheme="minorEastAsia" w:hAnsiTheme="minorHAnsi" w:cstheme="minorBidi"/>
          <w:sz w:val="22"/>
          <w:szCs w:val="22"/>
        </w:rPr>
        <w:tab/>
      </w:r>
      <w:r w:rsidRPr="009A6500">
        <w:rPr>
          <w:snapToGrid w:val="0"/>
        </w:rPr>
        <w:t>Test Purpose and Environment</w:t>
      </w:r>
      <w:r>
        <w:tab/>
        <w:t>1753</w:t>
      </w:r>
    </w:p>
    <w:p w14:paraId="6931C447" w14:textId="77777777" w:rsidR="00B96A56" w:rsidRDefault="00B96A56">
      <w:pPr>
        <w:pStyle w:val="TOC4"/>
        <w:rPr>
          <w:rFonts w:asciiTheme="minorHAnsi" w:eastAsiaTheme="minorEastAsia" w:hAnsiTheme="minorHAnsi" w:cstheme="minorBidi"/>
          <w:sz w:val="22"/>
          <w:szCs w:val="22"/>
        </w:rPr>
      </w:pPr>
      <w:r w:rsidRPr="00B96A56">
        <w:t>A.8.5.8.2</w:t>
      </w:r>
      <w:r w:rsidRPr="00B96A56">
        <w:rPr>
          <w:rFonts w:asciiTheme="minorHAnsi" w:eastAsiaTheme="minorEastAsia" w:hAnsiTheme="minorHAnsi" w:cstheme="minorBidi"/>
          <w:sz w:val="22"/>
          <w:szCs w:val="22"/>
        </w:rPr>
        <w:tab/>
      </w:r>
      <w:r w:rsidRPr="009A6500">
        <w:rPr>
          <w:snapToGrid w:val="0"/>
        </w:rPr>
        <w:t>Test Requirements</w:t>
      </w:r>
      <w:r>
        <w:tab/>
        <w:t>1756</w:t>
      </w:r>
    </w:p>
    <w:p w14:paraId="3543C3C4" w14:textId="77777777" w:rsidR="00B96A56" w:rsidRDefault="00B96A56">
      <w:pPr>
        <w:pStyle w:val="TOC2"/>
        <w:rPr>
          <w:rFonts w:asciiTheme="minorHAnsi" w:eastAsiaTheme="minorEastAsia" w:hAnsiTheme="minorHAnsi" w:cstheme="minorBidi"/>
          <w:sz w:val="22"/>
          <w:szCs w:val="22"/>
        </w:rPr>
      </w:pPr>
      <w:r w:rsidRPr="00B96A56">
        <w:t>A.8.6</w:t>
      </w:r>
      <w:r w:rsidRPr="00B96A56">
        <w:rPr>
          <w:rFonts w:asciiTheme="minorHAnsi" w:eastAsiaTheme="minorEastAsia" w:hAnsiTheme="minorHAnsi" w:cstheme="minorBidi"/>
          <w:sz w:val="22"/>
          <w:szCs w:val="22"/>
        </w:rPr>
        <w:tab/>
      </w:r>
      <w:r w:rsidRPr="00B96A56">
        <w:t>E-UTRAN TDD - UTRAN FDD Measurements</w:t>
      </w:r>
      <w:r>
        <w:tab/>
        <w:t>1756</w:t>
      </w:r>
    </w:p>
    <w:p w14:paraId="03BA063B" w14:textId="77777777" w:rsidR="00B96A56" w:rsidRDefault="00B96A56">
      <w:pPr>
        <w:pStyle w:val="TOC3"/>
        <w:rPr>
          <w:rFonts w:asciiTheme="minorHAnsi" w:eastAsiaTheme="minorEastAsia" w:hAnsiTheme="minorHAnsi" w:cstheme="minorBidi"/>
          <w:sz w:val="22"/>
          <w:szCs w:val="22"/>
        </w:rPr>
      </w:pPr>
      <w:r w:rsidRPr="00B96A56">
        <w:t>A.8.6.1</w:t>
      </w:r>
      <w:r w:rsidRPr="00B96A56">
        <w:rPr>
          <w:rFonts w:asciiTheme="minorHAnsi" w:eastAsiaTheme="minorEastAsia" w:hAnsiTheme="minorHAnsi"/>
          <w:sz w:val="22"/>
          <w:szCs w:val="22"/>
        </w:rPr>
        <w:tab/>
      </w:r>
      <w:r w:rsidRPr="009A6500">
        <w:rPr>
          <w:rFonts w:cs="v4.2.0"/>
        </w:rPr>
        <w:t>E-UTRAN TDD - UTRAN FDD event triggered reporting under fading propagation conditions</w:t>
      </w:r>
      <w:r>
        <w:tab/>
        <w:t>1756</w:t>
      </w:r>
    </w:p>
    <w:p w14:paraId="128DB89D" w14:textId="77777777" w:rsidR="00B96A56" w:rsidRDefault="00B96A56">
      <w:pPr>
        <w:pStyle w:val="TOC4"/>
        <w:rPr>
          <w:rFonts w:asciiTheme="minorHAnsi" w:eastAsiaTheme="minorEastAsia" w:hAnsiTheme="minorHAnsi" w:cstheme="minorBidi"/>
          <w:sz w:val="22"/>
          <w:szCs w:val="22"/>
        </w:rPr>
      </w:pPr>
      <w:r w:rsidRPr="00B96A56">
        <w:t>A.8.6.1.1</w:t>
      </w:r>
      <w:r w:rsidRPr="00B96A56">
        <w:rPr>
          <w:rFonts w:asciiTheme="minorHAnsi" w:eastAsiaTheme="minorEastAsia" w:hAnsiTheme="minorHAnsi"/>
          <w:sz w:val="22"/>
          <w:szCs w:val="22"/>
        </w:rPr>
        <w:tab/>
      </w:r>
      <w:r w:rsidRPr="009A6500">
        <w:rPr>
          <w:rFonts w:cs="v4.2.0"/>
          <w:snapToGrid w:val="0"/>
        </w:rPr>
        <w:t>Test Purpose and Environment</w:t>
      </w:r>
      <w:r>
        <w:tab/>
        <w:t>1756</w:t>
      </w:r>
    </w:p>
    <w:p w14:paraId="61F014D5" w14:textId="77777777" w:rsidR="00B96A56" w:rsidRDefault="00B96A56">
      <w:pPr>
        <w:pStyle w:val="TOC4"/>
        <w:rPr>
          <w:rFonts w:asciiTheme="minorHAnsi" w:eastAsiaTheme="minorEastAsia" w:hAnsiTheme="minorHAnsi" w:cstheme="minorBidi"/>
          <w:sz w:val="22"/>
          <w:szCs w:val="22"/>
        </w:rPr>
      </w:pPr>
      <w:r w:rsidRPr="00B96A56">
        <w:t>A.8.6.1.2</w:t>
      </w:r>
      <w:r w:rsidRPr="00B96A56">
        <w:rPr>
          <w:rFonts w:asciiTheme="minorHAnsi" w:eastAsiaTheme="minorEastAsia" w:hAnsiTheme="minorHAnsi"/>
          <w:sz w:val="22"/>
          <w:szCs w:val="22"/>
        </w:rPr>
        <w:tab/>
      </w:r>
      <w:r w:rsidRPr="009A6500">
        <w:rPr>
          <w:rFonts w:cs="v4.2.0"/>
          <w:snapToGrid w:val="0"/>
        </w:rPr>
        <w:t>Test Requirements</w:t>
      </w:r>
      <w:r>
        <w:tab/>
        <w:t>1758</w:t>
      </w:r>
    </w:p>
    <w:p w14:paraId="525C1940" w14:textId="77777777" w:rsidR="00B96A56" w:rsidRDefault="00B96A5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32419F57"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6</w:t>
      </w:r>
      <w:r w:rsidRPr="00B96A56">
        <w:t>.</w:t>
      </w:r>
      <w:r w:rsidRPr="00B96A56">
        <w:rPr>
          <w:lang w:eastAsia="zh-CN"/>
        </w:rPr>
        <w:t>2</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1759</w:t>
      </w:r>
    </w:p>
    <w:p w14:paraId="1A8AA672"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6.2</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1761</w:t>
      </w:r>
    </w:p>
    <w:p w14:paraId="54203516" w14:textId="77777777" w:rsidR="00B96A56" w:rsidRDefault="00B96A5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A16661" w14:textId="77777777" w:rsidR="00B96A56" w:rsidRDefault="00B96A56">
      <w:pPr>
        <w:pStyle w:val="TOC4"/>
        <w:rPr>
          <w:rFonts w:asciiTheme="minorHAnsi" w:eastAsiaTheme="minorEastAsia" w:hAnsiTheme="minorHAnsi" w:cstheme="minorBidi"/>
          <w:sz w:val="22"/>
          <w:szCs w:val="22"/>
        </w:rPr>
      </w:pPr>
      <w:r w:rsidRPr="00B96A56">
        <w:t>A.8.6.3.1</w:t>
      </w:r>
      <w:r w:rsidRPr="00B96A56">
        <w:rPr>
          <w:rFonts w:asciiTheme="minorHAnsi" w:eastAsiaTheme="minorEastAsia" w:hAnsiTheme="minorHAnsi" w:cstheme="minorBidi"/>
          <w:sz w:val="22"/>
          <w:szCs w:val="22"/>
        </w:rPr>
        <w:tab/>
      </w:r>
      <w:r w:rsidRPr="009A6500">
        <w:rPr>
          <w:snapToGrid w:val="0"/>
        </w:rPr>
        <w:t>Test Purpose and Environment</w:t>
      </w:r>
      <w:r>
        <w:tab/>
        <w:t>1761</w:t>
      </w:r>
    </w:p>
    <w:p w14:paraId="34E18BD4" w14:textId="77777777" w:rsidR="00B96A56" w:rsidRDefault="00B96A56">
      <w:pPr>
        <w:pStyle w:val="TOC4"/>
        <w:rPr>
          <w:rFonts w:asciiTheme="minorHAnsi" w:eastAsiaTheme="minorEastAsia" w:hAnsiTheme="minorHAnsi" w:cstheme="minorBidi"/>
          <w:sz w:val="22"/>
          <w:szCs w:val="22"/>
        </w:rPr>
      </w:pPr>
      <w:r w:rsidRPr="00B96A56">
        <w:t>A.8.6.3.2</w:t>
      </w:r>
      <w:r w:rsidRPr="00B96A56">
        <w:rPr>
          <w:rFonts w:asciiTheme="minorHAnsi" w:eastAsiaTheme="minorEastAsia" w:hAnsiTheme="minorHAnsi" w:cstheme="minorBidi"/>
          <w:sz w:val="22"/>
          <w:szCs w:val="22"/>
        </w:rPr>
        <w:tab/>
      </w:r>
      <w:r w:rsidRPr="009A6500">
        <w:rPr>
          <w:snapToGrid w:val="0"/>
        </w:rPr>
        <w:t>Test Requirements</w:t>
      </w:r>
      <w:r>
        <w:tab/>
        <w:t>1764</w:t>
      </w:r>
    </w:p>
    <w:p w14:paraId="4BBE0FC5" w14:textId="77777777" w:rsidR="00B96A56" w:rsidRDefault="00B96A5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556FC48B"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1</w:t>
      </w:r>
      <w:r w:rsidRPr="00B96A56">
        <w:rPr>
          <w:rFonts w:asciiTheme="minorHAnsi" w:eastAsiaTheme="minorEastAsia" w:hAnsiTheme="minorHAnsi"/>
          <w:sz w:val="22"/>
          <w:szCs w:val="22"/>
        </w:rPr>
        <w:tab/>
      </w:r>
      <w:r w:rsidRPr="009A6500">
        <w:rPr>
          <w:rFonts w:cs="v4.2.0"/>
        </w:rPr>
        <w:t>E-UTRA</w:t>
      </w:r>
      <w:r w:rsidRPr="009A6500">
        <w:rPr>
          <w:rFonts w:cs="v4.2.0"/>
          <w:lang w:eastAsia="zh-CN"/>
        </w:rPr>
        <w:t>N</w:t>
      </w:r>
      <w:r w:rsidRPr="009A6500">
        <w:rPr>
          <w:rFonts w:cs="v4.2.0"/>
        </w:rPr>
        <w:t xml:space="preserve"> TDD to UTRA</w:t>
      </w:r>
      <w:r w:rsidRPr="009A6500">
        <w:rPr>
          <w:rFonts w:cs="v4.2.0"/>
          <w:lang w:eastAsia="zh-CN"/>
        </w:rPr>
        <w:t>N</w:t>
      </w:r>
      <w:r w:rsidRPr="009A6500">
        <w:rPr>
          <w:rFonts w:cs="v4.2.0"/>
        </w:rPr>
        <w:t xml:space="preserve"> TDD cell search under fading propagation conditions</w:t>
      </w:r>
      <w:r>
        <w:tab/>
        <w:t>1764</w:t>
      </w:r>
    </w:p>
    <w:p w14:paraId="3BD3E961"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.1.1</w:t>
      </w:r>
      <w:r w:rsidRPr="00B96A56">
        <w:rPr>
          <w:rFonts w:asciiTheme="minorHAnsi" w:eastAsiaTheme="minorEastAsia" w:hAnsiTheme="minorHAnsi"/>
          <w:sz w:val="22"/>
          <w:szCs w:val="22"/>
        </w:rPr>
        <w:tab/>
      </w:r>
      <w:r w:rsidRPr="009A6500">
        <w:rPr>
          <w:rFonts w:cs="v4.2.0"/>
        </w:rPr>
        <w:t>Test Purpose and Environment</w:t>
      </w:r>
      <w:r>
        <w:tab/>
        <w:t>1764</w:t>
      </w:r>
    </w:p>
    <w:p w14:paraId="4BAD02C2"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.1.1.1</w:t>
      </w:r>
      <w:r w:rsidRPr="00B96A56">
        <w:rPr>
          <w:rFonts w:asciiTheme="minorHAnsi" w:eastAsiaTheme="minorEastAsia" w:hAnsiTheme="minorHAnsi"/>
          <w:sz w:val="22"/>
          <w:szCs w:val="22"/>
        </w:rPr>
        <w:tab/>
      </w:r>
      <w:r w:rsidRPr="009A6500">
        <w:rPr>
          <w:rFonts w:cs="v4.2.0"/>
        </w:rPr>
        <w:t>Void</w:t>
      </w:r>
      <w:r>
        <w:tab/>
        <w:t>1764</w:t>
      </w:r>
    </w:p>
    <w:p w14:paraId="474FA21F" w14:textId="77777777" w:rsidR="00B96A56" w:rsidRDefault="00B96A5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550B4A57" w14:textId="77777777" w:rsidR="00B96A56" w:rsidRDefault="00B96A5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2D2FC599"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.1.2</w:t>
      </w:r>
      <w:r w:rsidRPr="00B96A56">
        <w:rPr>
          <w:rFonts w:asciiTheme="minorHAnsi" w:eastAsiaTheme="minorEastAsia" w:hAnsiTheme="minorHAnsi"/>
          <w:sz w:val="22"/>
          <w:szCs w:val="22"/>
        </w:rPr>
        <w:tab/>
      </w:r>
      <w:r w:rsidRPr="009A6500">
        <w:rPr>
          <w:rFonts w:cs="v4.2.0"/>
        </w:rPr>
        <w:t>Test Requirements</w:t>
      </w:r>
      <w:r>
        <w:tab/>
        <w:t>1766</w:t>
      </w:r>
    </w:p>
    <w:p w14:paraId="1CBC37D4"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w:t>
      </w:r>
      <w:r w:rsidRPr="00B96A56">
        <w:rPr>
          <w:lang w:eastAsia="zh-CN"/>
        </w:rPr>
        <w:t>2</w:t>
      </w:r>
      <w:r w:rsidRPr="00B96A56">
        <w:t>.1</w:t>
      </w:r>
      <w:r w:rsidRPr="00B96A56">
        <w:rPr>
          <w:rFonts w:asciiTheme="minorHAnsi" w:eastAsiaTheme="minorEastAsia" w:hAnsiTheme="minorHAnsi"/>
          <w:sz w:val="22"/>
          <w:szCs w:val="22"/>
        </w:rPr>
        <w:tab/>
      </w:r>
      <w:r w:rsidRPr="009A6500">
        <w:rPr>
          <w:rFonts w:cs="v4.2.0"/>
        </w:rPr>
        <w:t>Void</w:t>
      </w:r>
      <w:r>
        <w:tab/>
        <w:t>1766</w:t>
      </w:r>
    </w:p>
    <w:p w14:paraId="7BB69129" w14:textId="77777777" w:rsidR="00B96A56" w:rsidRDefault="00B96A5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5EBC73C"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w:t>
      </w:r>
      <w:r w:rsidRPr="00B96A56">
        <w:rPr>
          <w:lang w:eastAsia="zh-CN"/>
        </w:rPr>
        <w:t>2</w:t>
      </w:r>
      <w:r w:rsidRPr="00B96A56">
        <w:t>.</w:t>
      </w:r>
      <w:r w:rsidRPr="00B96A56">
        <w:rPr>
          <w:lang w:eastAsia="zh-CN"/>
        </w:rPr>
        <w:t>3</w:t>
      </w:r>
      <w:r w:rsidRPr="00B96A56">
        <w:rPr>
          <w:rFonts w:asciiTheme="minorHAnsi" w:eastAsiaTheme="minorEastAsia" w:hAnsiTheme="minorHAnsi"/>
          <w:sz w:val="22"/>
          <w:szCs w:val="22"/>
        </w:rPr>
        <w:tab/>
      </w:r>
      <w:r w:rsidRPr="009A6500">
        <w:rPr>
          <w:rFonts w:cs="v4.2.0"/>
          <w:lang w:eastAsia="zh-CN"/>
        </w:rPr>
        <w:t>Void</w:t>
      </w:r>
      <w:r>
        <w:tab/>
        <w:t>1766</w:t>
      </w:r>
    </w:p>
    <w:p w14:paraId="61470DA7" w14:textId="77777777" w:rsidR="00B96A56" w:rsidRDefault="00B96A5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7DE3BD18" w14:textId="77777777" w:rsidR="00B96A56" w:rsidRDefault="00B96A5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24DA4478" w14:textId="77777777" w:rsidR="00B96A56" w:rsidRDefault="00B96A5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64818815" w14:textId="77777777" w:rsidR="00B96A56" w:rsidRDefault="00B96A5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84E7B53"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.1</w:t>
      </w:r>
      <w:r w:rsidRPr="00B96A56">
        <w:rPr>
          <w:rFonts w:asciiTheme="minorHAnsi" w:eastAsiaTheme="minorEastAsia" w:hAnsiTheme="minorHAnsi"/>
          <w:sz w:val="22"/>
          <w:szCs w:val="22"/>
        </w:rPr>
        <w:tab/>
      </w:r>
      <w:r w:rsidRPr="009A6500">
        <w:rPr>
          <w:rFonts w:cs="v4.2.0"/>
          <w:snapToGrid w:val="0"/>
        </w:rPr>
        <w:t>Test Purpose and Environment</w:t>
      </w:r>
      <w:r>
        <w:tab/>
        <w:t>1770</w:t>
      </w:r>
    </w:p>
    <w:p w14:paraId="55DDF5F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w:t>
      </w:r>
      <w:r w:rsidRPr="00B96A56">
        <w:rPr>
          <w:lang w:eastAsia="zh-CN"/>
        </w:rPr>
        <w:t>2</w:t>
      </w:r>
      <w:r w:rsidRPr="00B96A56">
        <w:rPr>
          <w:rFonts w:asciiTheme="minorHAnsi" w:eastAsiaTheme="minorEastAsia" w:hAnsiTheme="minorHAnsi"/>
          <w:sz w:val="22"/>
          <w:szCs w:val="22"/>
        </w:rPr>
        <w:tab/>
      </w:r>
      <w:r w:rsidRPr="009A6500">
        <w:rPr>
          <w:rFonts w:cs="v4.2.0"/>
          <w:snapToGrid w:val="0"/>
        </w:rPr>
        <w:t>Test P</w:t>
      </w:r>
      <w:r w:rsidRPr="009A6500">
        <w:rPr>
          <w:rFonts w:cs="v4.2.0"/>
          <w:snapToGrid w:val="0"/>
          <w:lang w:eastAsia="zh-CN"/>
        </w:rPr>
        <w:t>arameters</w:t>
      </w:r>
      <w:r>
        <w:tab/>
        <w:t>1770</w:t>
      </w:r>
    </w:p>
    <w:p w14:paraId="3F32FF1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w:t>
      </w:r>
      <w:r w:rsidRPr="00B96A56">
        <w:rPr>
          <w:lang w:eastAsia="zh-CN"/>
        </w:rPr>
        <w:t>3</w:t>
      </w:r>
      <w:r w:rsidRPr="00B96A56">
        <w:rPr>
          <w:rFonts w:asciiTheme="minorHAnsi" w:eastAsiaTheme="minorEastAsia" w:hAnsiTheme="minorHAnsi"/>
          <w:sz w:val="22"/>
          <w:szCs w:val="22"/>
        </w:rPr>
        <w:tab/>
      </w:r>
      <w:r w:rsidRPr="009A6500">
        <w:rPr>
          <w:rFonts w:cs="v4.2.0"/>
          <w:snapToGrid w:val="0"/>
        </w:rPr>
        <w:t>Test Requirements</w:t>
      </w:r>
      <w:r>
        <w:tab/>
        <w:t>1771</w:t>
      </w:r>
    </w:p>
    <w:p w14:paraId="227206AE" w14:textId="77777777" w:rsidR="00B96A56" w:rsidRDefault="00B96A5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B770074"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.4.1</w:t>
      </w:r>
      <w:r w:rsidRPr="00B96A56">
        <w:rPr>
          <w:rFonts w:asciiTheme="minorHAnsi" w:eastAsiaTheme="minorEastAsia" w:hAnsiTheme="minorHAnsi" w:cstheme="minorBidi"/>
          <w:sz w:val="22"/>
          <w:szCs w:val="22"/>
        </w:rPr>
        <w:tab/>
      </w:r>
      <w:r w:rsidRPr="009A6500">
        <w:rPr>
          <w:snapToGrid w:val="0"/>
        </w:rPr>
        <w:t>Test Purpose and Environment</w:t>
      </w:r>
      <w:r>
        <w:tab/>
        <w:t>1772</w:t>
      </w:r>
    </w:p>
    <w:p w14:paraId="6F59214D"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1774</w:t>
      </w:r>
    </w:p>
    <w:p w14:paraId="495F8BE5" w14:textId="77777777" w:rsidR="00B96A56" w:rsidRDefault="00B96A5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7186B305"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1774</w:t>
      </w:r>
    </w:p>
    <w:p w14:paraId="578EB70F" w14:textId="77777777" w:rsidR="00B96A56" w:rsidRDefault="00B96A5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19119830" w14:textId="77777777" w:rsidR="00B96A56" w:rsidRDefault="00B96A5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530825D4" w14:textId="77777777" w:rsidR="00B96A56" w:rsidRDefault="00B96A5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7AA01F49" w14:textId="77777777" w:rsidR="00B96A56" w:rsidRDefault="00B96A56">
      <w:pPr>
        <w:pStyle w:val="TOC4"/>
        <w:rPr>
          <w:rFonts w:asciiTheme="minorHAnsi" w:eastAsiaTheme="minorEastAsia" w:hAnsiTheme="minorHAnsi" w:cstheme="minorBidi"/>
          <w:sz w:val="22"/>
          <w:szCs w:val="22"/>
        </w:rPr>
      </w:pPr>
      <w:r w:rsidRPr="00B96A56">
        <w:t>A.8.7A.1.1</w:t>
      </w:r>
      <w:r w:rsidRPr="00B96A56">
        <w:rPr>
          <w:rFonts w:asciiTheme="minorHAnsi" w:eastAsiaTheme="minorEastAsia" w:hAnsiTheme="minorHAnsi" w:cstheme="minorBidi"/>
          <w:sz w:val="22"/>
          <w:szCs w:val="22"/>
        </w:rPr>
        <w:tab/>
      </w:r>
      <w:r w:rsidRPr="009A6500">
        <w:rPr>
          <w:snapToGrid w:val="0"/>
        </w:rPr>
        <w:t>Test Purpose and Environment</w:t>
      </w:r>
      <w:r>
        <w:tab/>
        <w:t>1776</w:t>
      </w:r>
    </w:p>
    <w:p w14:paraId="6BDD3B96" w14:textId="77777777" w:rsidR="00B96A56" w:rsidRDefault="00B96A5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2143E44D" w14:textId="77777777" w:rsidR="00B96A56" w:rsidRDefault="00B96A5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449A2CB9" w14:textId="77777777" w:rsidR="00B96A56" w:rsidRDefault="00B96A56">
      <w:pPr>
        <w:pStyle w:val="TOC3"/>
        <w:rPr>
          <w:rFonts w:asciiTheme="minorHAnsi" w:eastAsiaTheme="minorEastAsia" w:hAnsiTheme="minorHAnsi" w:cstheme="minorBidi"/>
          <w:sz w:val="22"/>
          <w:szCs w:val="22"/>
        </w:rPr>
      </w:pPr>
      <w:r w:rsidRPr="00B96A56">
        <w:t>A.8.8.1</w:t>
      </w:r>
      <w:r w:rsidRPr="00B96A56">
        <w:rPr>
          <w:rFonts w:asciiTheme="minorHAnsi" w:eastAsiaTheme="minorEastAsia" w:hAnsiTheme="minorHAnsi"/>
          <w:sz w:val="22"/>
          <w:szCs w:val="22"/>
        </w:rPr>
        <w:tab/>
      </w:r>
      <w:r w:rsidRPr="009A6500">
        <w:rPr>
          <w:rFonts w:cs="v4.2.0"/>
        </w:rPr>
        <w:t>E-UTRAN FDD – GSM event triggered reporting in AWGN</w:t>
      </w:r>
      <w:r>
        <w:tab/>
        <w:t>1779</w:t>
      </w:r>
    </w:p>
    <w:p w14:paraId="69B28B5F" w14:textId="77777777" w:rsidR="00B96A56" w:rsidRDefault="00B96A56">
      <w:pPr>
        <w:pStyle w:val="TOC4"/>
        <w:rPr>
          <w:rFonts w:asciiTheme="minorHAnsi" w:eastAsiaTheme="minorEastAsia" w:hAnsiTheme="minorHAnsi" w:cstheme="minorBidi"/>
          <w:sz w:val="22"/>
          <w:szCs w:val="22"/>
        </w:rPr>
      </w:pPr>
      <w:r w:rsidRPr="00B96A56">
        <w:t>A.8.8.1.1</w:t>
      </w:r>
      <w:r w:rsidRPr="00B96A56">
        <w:rPr>
          <w:rFonts w:asciiTheme="minorHAnsi" w:eastAsiaTheme="minorEastAsia" w:hAnsiTheme="minorHAnsi"/>
          <w:sz w:val="22"/>
          <w:szCs w:val="22"/>
        </w:rPr>
        <w:tab/>
      </w:r>
      <w:r w:rsidRPr="009A6500">
        <w:rPr>
          <w:rFonts w:cs="v4.2.0"/>
          <w:snapToGrid w:val="0"/>
        </w:rPr>
        <w:t>Test Purpose and Environment</w:t>
      </w:r>
      <w:r>
        <w:tab/>
        <w:t>1779</w:t>
      </w:r>
    </w:p>
    <w:p w14:paraId="0199B75F" w14:textId="77777777" w:rsidR="00B96A56" w:rsidRDefault="00B96A56">
      <w:pPr>
        <w:pStyle w:val="TOC4"/>
        <w:rPr>
          <w:rFonts w:asciiTheme="minorHAnsi" w:eastAsiaTheme="minorEastAsia" w:hAnsiTheme="minorHAnsi" w:cstheme="minorBidi"/>
          <w:sz w:val="22"/>
          <w:szCs w:val="22"/>
        </w:rPr>
      </w:pPr>
      <w:r w:rsidRPr="00B96A56">
        <w:t>A.8.8.1.2</w:t>
      </w:r>
      <w:r w:rsidRPr="00B96A56">
        <w:rPr>
          <w:rFonts w:asciiTheme="minorHAnsi" w:eastAsiaTheme="minorEastAsia" w:hAnsiTheme="minorHAnsi"/>
          <w:sz w:val="22"/>
          <w:szCs w:val="22"/>
        </w:rPr>
        <w:tab/>
      </w:r>
      <w:r w:rsidRPr="009A6500">
        <w:rPr>
          <w:rFonts w:cs="v4.2.0"/>
          <w:snapToGrid w:val="0"/>
        </w:rPr>
        <w:t>Test Requirements</w:t>
      </w:r>
      <w:r>
        <w:tab/>
        <w:t>1781</w:t>
      </w:r>
    </w:p>
    <w:p w14:paraId="011C74A8" w14:textId="77777777" w:rsidR="00B96A56" w:rsidRDefault="00B96A56">
      <w:pPr>
        <w:pStyle w:val="TOC3"/>
        <w:rPr>
          <w:rFonts w:asciiTheme="minorHAnsi" w:eastAsiaTheme="minorEastAsia" w:hAnsiTheme="minorHAnsi" w:cstheme="minorBidi"/>
          <w:sz w:val="22"/>
          <w:szCs w:val="22"/>
        </w:rPr>
      </w:pPr>
      <w:r w:rsidRPr="00B96A56">
        <w:t>A.8.8.2</w:t>
      </w:r>
      <w:r w:rsidRPr="00B96A56">
        <w:rPr>
          <w:rFonts w:asciiTheme="minorHAnsi" w:eastAsiaTheme="minorEastAsia" w:hAnsiTheme="minorHAnsi"/>
          <w:sz w:val="22"/>
          <w:szCs w:val="22"/>
        </w:rPr>
        <w:tab/>
      </w:r>
      <w:r w:rsidRPr="009A6500">
        <w:rPr>
          <w:rFonts w:cs="v4.2.0"/>
        </w:rPr>
        <w:t>E-UTRAN FDD-GSM event triggered reporting when DRX is used in AWGN</w:t>
      </w:r>
      <w:r>
        <w:tab/>
        <w:t>1781</w:t>
      </w:r>
    </w:p>
    <w:p w14:paraId="3BB40CE7" w14:textId="77777777" w:rsidR="00B96A56" w:rsidRDefault="00B96A56">
      <w:pPr>
        <w:pStyle w:val="TOC4"/>
        <w:rPr>
          <w:rFonts w:asciiTheme="minorHAnsi" w:eastAsiaTheme="minorEastAsia" w:hAnsiTheme="minorHAnsi" w:cstheme="minorBidi"/>
          <w:sz w:val="22"/>
          <w:szCs w:val="22"/>
        </w:rPr>
      </w:pPr>
      <w:r w:rsidRPr="00B96A56">
        <w:lastRenderedPageBreak/>
        <w:t>A.8.8.2.1</w:t>
      </w:r>
      <w:r w:rsidRPr="00B96A56">
        <w:rPr>
          <w:rFonts w:asciiTheme="minorHAnsi" w:eastAsiaTheme="minorEastAsia" w:hAnsiTheme="minorHAnsi"/>
          <w:sz w:val="22"/>
          <w:szCs w:val="22"/>
        </w:rPr>
        <w:tab/>
      </w:r>
      <w:r w:rsidRPr="009A6500">
        <w:rPr>
          <w:rFonts w:cs="v4.2.0"/>
          <w:snapToGrid w:val="0"/>
        </w:rPr>
        <w:t>Test Purpose and Environment</w:t>
      </w:r>
      <w:r>
        <w:tab/>
        <w:t>1781</w:t>
      </w:r>
    </w:p>
    <w:p w14:paraId="055FBDEB" w14:textId="77777777" w:rsidR="00B96A56" w:rsidRDefault="00B96A56">
      <w:pPr>
        <w:pStyle w:val="TOC4"/>
        <w:rPr>
          <w:rFonts w:asciiTheme="minorHAnsi" w:eastAsiaTheme="minorEastAsia" w:hAnsiTheme="minorHAnsi" w:cstheme="minorBidi"/>
          <w:sz w:val="22"/>
          <w:szCs w:val="22"/>
        </w:rPr>
      </w:pPr>
      <w:r w:rsidRPr="00B96A56">
        <w:t>A.8.8.2.2</w:t>
      </w:r>
      <w:r w:rsidRPr="00B96A56">
        <w:rPr>
          <w:rFonts w:asciiTheme="minorHAnsi" w:eastAsiaTheme="minorEastAsia" w:hAnsiTheme="minorHAnsi" w:cstheme="minorBidi"/>
          <w:sz w:val="22"/>
          <w:szCs w:val="22"/>
        </w:rPr>
        <w:tab/>
      </w:r>
      <w:r w:rsidRPr="009A6500">
        <w:rPr>
          <w:snapToGrid w:val="0"/>
        </w:rPr>
        <w:t>Test Requirements</w:t>
      </w:r>
      <w:r>
        <w:tab/>
        <w:t>1783</w:t>
      </w:r>
    </w:p>
    <w:p w14:paraId="450589E2" w14:textId="77777777" w:rsidR="00B96A56" w:rsidRDefault="00B96A5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00876EB5" w14:textId="77777777" w:rsidR="00B96A56" w:rsidRDefault="00B96A56">
      <w:pPr>
        <w:pStyle w:val="TOC4"/>
        <w:rPr>
          <w:rFonts w:asciiTheme="minorHAnsi" w:eastAsiaTheme="minorEastAsia" w:hAnsiTheme="minorHAnsi" w:cstheme="minorBidi"/>
          <w:sz w:val="22"/>
          <w:szCs w:val="22"/>
        </w:rPr>
      </w:pPr>
      <w:r w:rsidRPr="00B96A56">
        <w:t>A.8.8.3.1</w:t>
      </w:r>
      <w:r w:rsidRPr="00B96A56">
        <w:rPr>
          <w:rFonts w:asciiTheme="minorHAnsi" w:eastAsiaTheme="minorEastAsia" w:hAnsiTheme="minorHAnsi" w:cstheme="minorBidi"/>
          <w:sz w:val="22"/>
          <w:szCs w:val="22"/>
        </w:rPr>
        <w:tab/>
      </w:r>
      <w:r w:rsidRPr="009A6500">
        <w:rPr>
          <w:snapToGrid w:val="0"/>
        </w:rPr>
        <w:t>Test Purpose and Environment</w:t>
      </w:r>
      <w:r>
        <w:tab/>
        <w:t>1784</w:t>
      </w:r>
    </w:p>
    <w:p w14:paraId="66AED3CB" w14:textId="77777777" w:rsidR="00B96A56" w:rsidRDefault="00B96A56">
      <w:pPr>
        <w:pStyle w:val="TOC4"/>
        <w:rPr>
          <w:rFonts w:asciiTheme="minorHAnsi" w:eastAsiaTheme="minorEastAsia" w:hAnsiTheme="minorHAnsi" w:cstheme="minorBidi"/>
          <w:sz w:val="22"/>
          <w:szCs w:val="22"/>
        </w:rPr>
      </w:pPr>
      <w:r w:rsidRPr="00B96A56">
        <w:t>A.8.8.3.2</w:t>
      </w:r>
      <w:r w:rsidRPr="00B96A56">
        <w:rPr>
          <w:rFonts w:asciiTheme="minorHAnsi" w:eastAsiaTheme="minorEastAsia" w:hAnsiTheme="minorHAnsi" w:cstheme="minorBidi"/>
          <w:sz w:val="22"/>
          <w:szCs w:val="22"/>
        </w:rPr>
        <w:tab/>
      </w:r>
      <w:r w:rsidRPr="009A6500">
        <w:rPr>
          <w:snapToGrid w:val="0"/>
        </w:rPr>
        <w:t>Test Requirements</w:t>
      </w:r>
      <w:r>
        <w:tab/>
        <w:t>1785</w:t>
      </w:r>
    </w:p>
    <w:p w14:paraId="5BFFFBDF" w14:textId="77777777" w:rsidR="00B96A56" w:rsidRDefault="00B96A56">
      <w:pPr>
        <w:pStyle w:val="TOC2"/>
        <w:rPr>
          <w:rFonts w:asciiTheme="minorHAnsi" w:eastAsiaTheme="minorEastAsia" w:hAnsiTheme="minorHAnsi" w:cstheme="minorBidi"/>
          <w:sz w:val="22"/>
          <w:szCs w:val="22"/>
        </w:rPr>
      </w:pPr>
      <w:r w:rsidRPr="00B96A56">
        <w:t>A.8.</w:t>
      </w:r>
      <w:r w:rsidRPr="00B96A56">
        <w:rPr>
          <w:lang w:eastAsia="zh-CN"/>
        </w:rPr>
        <w:t>9</w:t>
      </w:r>
      <w:r w:rsidRPr="00B96A56">
        <w:rPr>
          <w:rFonts w:asciiTheme="minorHAnsi" w:eastAsiaTheme="minorEastAsia" w:hAnsiTheme="minorHAnsi" w:cstheme="minorBidi"/>
          <w:sz w:val="22"/>
          <w:szCs w:val="22"/>
        </w:rPr>
        <w:tab/>
      </w:r>
      <w:r w:rsidRPr="00B96A56">
        <w:rPr>
          <w:lang w:eastAsia="zh-CN"/>
        </w:rPr>
        <w:t>E-UTRAN F</w:t>
      </w:r>
      <w:r w:rsidRPr="00B96A56">
        <w:t>DD</w:t>
      </w:r>
      <w:r w:rsidRPr="00B96A56">
        <w:rPr>
          <w:lang w:eastAsia="zh-CN"/>
        </w:rPr>
        <w:t xml:space="preserve"> </w:t>
      </w:r>
      <w:r w:rsidRPr="00B96A56">
        <w:t>-</w:t>
      </w:r>
      <w:r w:rsidRPr="00B96A56">
        <w:rPr>
          <w:lang w:eastAsia="zh-CN"/>
        </w:rPr>
        <w:t xml:space="preserve"> UTRAN T</w:t>
      </w:r>
      <w:r w:rsidRPr="00B96A56">
        <w:t>DD measurements</w:t>
      </w:r>
      <w:r>
        <w:tab/>
        <w:t>1786</w:t>
      </w:r>
    </w:p>
    <w:p w14:paraId="066E7940"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9</w:t>
      </w:r>
      <w:r w:rsidRPr="00B96A56">
        <w:t>.1</w:t>
      </w:r>
      <w:r w:rsidRPr="00B96A5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9A6500">
        <w:rPr>
          <w:rFonts w:cs="v4.2.0"/>
        </w:rPr>
        <w:t xml:space="preserve"> </w:t>
      </w:r>
      <w:r w:rsidRPr="009A6500">
        <w:rPr>
          <w:rFonts w:cs="v4.2.0"/>
          <w:lang w:eastAsia="zh-CN"/>
        </w:rPr>
        <w:t>e</w:t>
      </w:r>
      <w:r w:rsidRPr="009A6500">
        <w:rPr>
          <w:rFonts w:cs="v4.2.0"/>
        </w:rPr>
        <w:t>vent triggered reporting in fading propagation conditions</w:t>
      </w:r>
      <w:r>
        <w:tab/>
        <w:t>1786</w:t>
      </w:r>
    </w:p>
    <w:p w14:paraId="572E3A8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9</w:t>
      </w:r>
      <w:r w:rsidRPr="00B96A56">
        <w:t>.1.1</w:t>
      </w:r>
      <w:r w:rsidRPr="00B96A56">
        <w:rPr>
          <w:rFonts w:asciiTheme="minorHAnsi" w:eastAsiaTheme="minorEastAsia" w:hAnsiTheme="minorHAnsi"/>
          <w:sz w:val="22"/>
          <w:szCs w:val="22"/>
        </w:rPr>
        <w:tab/>
      </w:r>
      <w:r w:rsidRPr="009A6500">
        <w:rPr>
          <w:rFonts w:cs="v4.2.0"/>
          <w:snapToGrid w:val="0"/>
        </w:rPr>
        <w:t>Test Purpose and Environment</w:t>
      </w:r>
      <w:r>
        <w:tab/>
        <w:t>1786</w:t>
      </w:r>
    </w:p>
    <w:p w14:paraId="23893D2B"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9</w:t>
      </w:r>
      <w:r w:rsidRPr="00B96A56">
        <w:t>.1.2</w:t>
      </w:r>
      <w:r w:rsidRPr="00B96A56">
        <w:rPr>
          <w:rFonts w:asciiTheme="minorHAnsi" w:eastAsiaTheme="minorEastAsia" w:hAnsiTheme="minorHAnsi"/>
          <w:sz w:val="22"/>
          <w:szCs w:val="22"/>
        </w:rPr>
        <w:tab/>
      </w:r>
      <w:r w:rsidRPr="009A6500">
        <w:rPr>
          <w:rFonts w:cs="v4.2.0"/>
          <w:snapToGrid w:val="0"/>
        </w:rPr>
        <w:t>Test Requirements</w:t>
      </w:r>
      <w:r>
        <w:tab/>
        <w:t>1787</w:t>
      </w:r>
    </w:p>
    <w:p w14:paraId="62FC5D75"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9</w:t>
      </w:r>
      <w:r w:rsidRPr="00B96A56">
        <w:t>.</w:t>
      </w:r>
      <w:r w:rsidRPr="00B96A56">
        <w:rPr>
          <w:lang w:eastAsia="zh-CN"/>
        </w:rPr>
        <w:t>2</w:t>
      </w:r>
      <w:r w:rsidRPr="00B96A56">
        <w:rPr>
          <w:rFonts w:asciiTheme="minorHAnsi" w:eastAsiaTheme="minorEastAsia" w:hAnsiTheme="minorHAnsi"/>
          <w:sz w:val="22"/>
          <w:szCs w:val="22"/>
        </w:rPr>
        <w:tab/>
      </w:r>
      <w:r w:rsidRPr="009A6500">
        <w:rPr>
          <w:rFonts w:cs="v4.2.0"/>
        </w:rPr>
        <w:t>E-UTRA</w:t>
      </w:r>
      <w:r w:rsidRPr="009A6500">
        <w:rPr>
          <w:rFonts w:cs="v4.2.0"/>
          <w:lang w:eastAsia="zh-CN"/>
        </w:rPr>
        <w:t>N</w:t>
      </w:r>
      <w:r w:rsidRPr="009A6500">
        <w:rPr>
          <w:rFonts w:cs="v4.2.0"/>
        </w:rPr>
        <w:t xml:space="preserve"> </w:t>
      </w:r>
      <w:r w:rsidRPr="009A6500">
        <w:rPr>
          <w:rFonts w:cs="v4.2.0"/>
          <w:lang w:eastAsia="zh-CN"/>
        </w:rPr>
        <w:t>F</w:t>
      </w:r>
      <w:r w:rsidRPr="009A6500">
        <w:rPr>
          <w:rFonts w:cs="v4.2.0"/>
        </w:rPr>
        <w:t xml:space="preserve">DD </w:t>
      </w:r>
      <w:r w:rsidRPr="009A6500">
        <w:rPr>
          <w:rFonts w:cs="v4.2.0"/>
          <w:lang w:eastAsia="zh-CN"/>
        </w:rPr>
        <w:t xml:space="preserve">- </w:t>
      </w:r>
      <w:r w:rsidRPr="009A6500">
        <w:rPr>
          <w:rFonts w:cs="v4.2.0"/>
        </w:rPr>
        <w:t>UTRA</w:t>
      </w:r>
      <w:r w:rsidRPr="009A6500">
        <w:rPr>
          <w:rFonts w:cs="v4.2.0"/>
          <w:lang w:eastAsia="zh-CN"/>
        </w:rPr>
        <w:t>N</w:t>
      </w:r>
      <w:r w:rsidRPr="009A6500">
        <w:rPr>
          <w:rFonts w:cs="v4.2.0"/>
        </w:rPr>
        <w:t xml:space="preserve"> TDD </w:t>
      </w:r>
      <w:r>
        <w:t>enhanced cell identification under AWGN propagation conditions</w:t>
      </w:r>
      <w:r>
        <w:tab/>
        <w:t>1788</w:t>
      </w:r>
    </w:p>
    <w:p w14:paraId="069A2C3F" w14:textId="77777777" w:rsidR="00B96A56" w:rsidRDefault="00B96A5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63A01F16" w14:textId="77777777" w:rsidR="00B96A56" w:rsidRDefault="00B96A5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10D583A9" w14:textId="77777777" w:rsidR="00B96A56" w:rsidRDefault="00B96A56">
      <w:pPr>
        <w:pStyle w:val="TOC3"/>
        <w:rPr>
          <w:rFonts w:asciiTheme="minorHAnsi" w:eastAsiaTheme="minorEastAsia" w:hAnsiTheme="minorHAnsi" w:cstheme="minorBidi"/>
          <w:sz w:val="22"/>
          <w:szCs w:val="22"/>
        </w:rPr>
      </w:pPr>
      <w:r w:rsidRPr="00B96A56">
        <w:t>A.8.10</w:t>
      </w:r>
      <w:r w:rsidRPr="00B96A56">
        <w:rPr>
          <w:rFonts w:asciiTheme="minorHAnsi" w:eastAsiaTheme="minorEastAsia" w:hAnsiTheme="minorHAnsi"/>
          <w:sz w:val="22"/>
          <w:szCs w:val="22"/>
        </w:rPr>
        <w:tab/>
      </w:r>
      <w:r w:rsidRPr="009A6500">
        <w:rPr>
          <w:rFonts w:cs="v4.2.0"/>
        </w:rPr>
        <w:t>E-UTRAN TDD – GSM Measurements</w:t>
      </w:r>
      <w:r>
        <w:tab/>
        <w:t>1790</w:t>
      </w:r>
    </w:p>
    <w:p w14:paraId="6A2896C0" w14:textId="77777777" w:rsidR="00B96A56" w:rsidRDefault="00B96A5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322C31F8" w14:textId="77777777" w:rsidR="00B96A56" w:rsidRDefault="00B96A56">
      <w:pPr>
        <w:pStyle w:val="TOC4"/>
        <w:rPr>
          <w:rFonts w:asciiTheme="minorHAnsi" w:eastAsiaTheme="minorEastAsia" w:hAnsiTheme="minorHAnsi" w:cstheme="minorBidi"/>
          <w:sz w:val="22"/>
          <w:szCs w:val="22"/>
        </w:rPr>
      </w:pPr>
      <w:r w:rsidRPr="00B96A56">
        <w:t>A.8.10.1.1</w:t>
      </w:r>
      <w:r w:rsidRPr="00B96A56">
        <w:rPr>
          <w:rFonts w:asciiTheme="minorHAnsi" w:eastAsiaTheme="minorEastAsia" w:hAnsiTheme="minorHAnsi"/>
          <w:sz w:val="22"/>
          <w:szCs w:val="22"/>
        </w:rPr>
        <w:tab/>
      </w:r>
      <w:r w:rsidRPr="009A6500">
        <w:rPr>
          <w:rFonts w:cs="v4.2.0"/>
          <w:snapToGrid w:val="0"/>
        </w:rPr>
        <w:t>Test Purpose and Environment</w:t>
      </w:r>
      <w:r>
        <w:tab/>
        <w:t>1790</w:t>
      </w:r>
    </w:p>
    <w:p w14:paraId="6485D859" w14:textId="77777777" w:rsidR="00B96A56" w:rsidRDefault="00B96A56">
      <w:pPr>
        <w:pStyle w:val="TOC4"/>
        <w:rPr>
          <w:rFonts w:asciiTheme="minorHAnsi" w:eastAsiaTheme="minorEastAsia" w:hAnsiTheme="minorHAnsi" w:cstheme="minorBidi"/>
          <w:sz w:val="22"/>
          <w:szCs w:val="22"/>
        </w:rPr>
      </w:pPr>
      <w:r w:rsidRPr="00B96A56">
        <w:t>A.8.10.1.2</w:t>
      </w:r>
      <w:r w:rsidRPr="00B96A56">
        <w:rPr>
          <w:rFonts w:asciiTheme="minorHAnsi" w:eastAsiaTheme="minorEastAsia" w:hAnsiTheme="minorHAnsi"/>
          <w:sz w:val="22"/>
          <w:szCs w:val="22"/>
        </w:rPr>
        <w:tab/>
      </w:r>
      <w:r w:rsidRPr="009A6500">
        <w:rPr>
          <w:rFonts w:cs="v4.2.0"/>
          <w:snapToGrid w:val="0"/>
        </w:rPr>
        <w:t>Test Requirements</w:t>
      </w:r>
      <w:r>
        <w:tab/>
        <w:t>1791</w:t>
      </w:r>
    </w:p>
    <w:p w14:paraId="7DC9C5B0" w14:textId="77777777" w:rsidR="00B96A56" w:rsidRDefault="00B96A5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40B1FEB4" w14:textId="77777777" w:rsidR="00B96A56" w:rsidRDefault="00B96A56">
      <w:pPr>
        <w:pStyle w:val="TOC4"/>
        <w:rPr>
          <w:rFonts w:asciiTheme="minorHAnsi" w:eastAsiaTheme="minorEastAsia" w:hAnsiTheme="minorHAnsi" w:cstheme="minorBidi"/>
          <w:sz w:val="22"/>
          <w:szCs w:val="22"/>
        </w:rPr>
      </w:pPr>
      <w:r w:rsidRPr="00B96A56">
        <w:t>A.8.10.2.1</w:t>
      </w:r>
      <w:r w:rsidRPr="00B96A56">
        <w:rPr>
          <w:rFonts w:asciiTheme="minorHAnsi" w:eastAsiaTheme="minorEastAsia" w:hAnsiTheme="minorHAnsi"/>
          <w:sz w:val="22"/>
          <w:szCs w:val="22"/>
        </w:rPr>
        <w:tab/>
      </w:r>
      <w:r w:rsidRPr="009A6500">
        <w:rPr>
          <w:rFonts w:cs="v4.2.0"/>
          <w:snapToGrid w:val="0"/>
        </w:rPr>
        <w:t>Test Purpose and Environment</w:t>
      </w:r>
      <w:r>
        <w:tab/>
        <w:t>1792</w:t>
      </w:r>
    </w:p>
    <w:p w14:paraId="07850C59" w14:textId="77777777" w:rsidR="00B96A56" w:rsidRDefault="00B96A56">
      <w:pPr>
        <w:pStyle w:val="TOC4"/>
        <w:rPr>
          <w:rFonts w:asciiTheme="minorHAnsi" w:eastAsiaTheme="minorEastAsia" w:hAnsiTheme="minorHAnsi" w:cstheme="minorBidi"/>
          <w:sz w:val="22"/>
          <w:szCs w:val="22"/>
        </w:rPr>
      </w:pPr>
      <w:r w:rsidRPr="00B96A56">
        <w:t>A.8.10.2.2</w:t>
      </w:r>
      <w:r w:rsidRPr="00B96A56">
        <w:rPr>
          <w:rFonts w:asciiTheme="minorHAnsi" w:eastAsiaTheme="minorEastAsia" w:hAnsiTheme="minorHAnsi"/>
          <w:sz w:val="22"/>
          <w:szCs w:val="22"/>
        </w:rPr>
        <w:tab/>
      </w:r>
      <w:r w:rsidRPr="009A6500">
        <w:rPr>
          <w:rFonts w:cs="v4.2.0"/>
          <w:snapToGrid w:val="0"/>
        </w:rPr>
        <w:t>Test Requirements</w:t>
      </w:r>
      <w:r>
        <w:tab/>
        <w:t>1794</w:t>
      </w:r>
    </w:p>
    <w:p w14:paraId="1637545A" w14:textId="77777777" w:rsidR="00B96A56" w:rsidRDefault="00B96A56">
      <w:pPr>
        <w:pStyle w:val="TOC2"/>
        <w:rPr>
          <w:rFonts w:asciiTheme="minorHAnsi" w:eastAsiaTheme="minorEastAsia" w:hAnsiTheme="minorHAnsi" w:cstheme="minorBidi"/>
          <w:sz w:val="22"/>
          <w:szCs w:val="22"/>
        </w:rPr>
      </w:pPr>
      <w:r w:rsidRPr="00B96A56">
        <w:t>A.8.11</w:t>
      </w:r>
      <w:r w:rsidRPr="00B96A56">
        <w:rPr>
          <w:rFonts w:asciiTheme="minorHAnsi" w:hAnsiTheme="minorHAnsi" w:cstheme="minorBidi"/>
          <w:sz w:val="22"/>
          <w:szCs w:val="22"/>
        </w:rPr>
        <w:tab/>
      </w:r>
      <w:r w:rsidRPr="009A6500">
        <w:rPr>
          <w:rFonts w:eastAsia="SimSun"/>
        </w:rPr>
        <w:t>Monitoring of Multiple Layers</w:t>
      </w:r>
      <w:r>
        <w:tab/>
        <w:t>1794</w:t>
      </w:r>
    </w:p>
    <w:p w14:paraId="63ABC601" w14:textId="77777777" w:rsidR="00B96A56" w:rsidRDefault="00B96A5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4FD7EEE0" w14:textId="77777777" w:rsidR="00B96A56" w:rsidRDefault="00B96A56">
      <w:pPr>
        <w:pStyle w:val="TOC4"/>
        <w:rPr>
          <w:rFonts w:asciiTheme="minorHAnsi" w:eastAsiaTheme="minorEastAsia" w:hAnsiTheme="minorHAnsi" w:cstheme="minorBidi"/>
          <w:sz w:val="22"/>
          <w:szCs w:val="22"/>
        </w:rPr>
      </w:pPr>
      <w:r w:rsidRPr="00B96A56">
        <w:t>A.8.11.1.1</w:t>
      </w:r>
      <w:r w:rsidRPr="00B96A56">
        <w:rPr>
          <w:rFonts w:asciiTheme="minorHAnsi" w:eastAsiaTheme="minorEastAsia" w:hAnsiTheme="minorHAnsi" w:cstheme="minorBidi"/>
          <w:sz w:val="22"/>
          <w:szCs w:val="22"/>
        </w:rPr>
        <w:tab/>
      </w:r>
      <w:r w:rsidRPr="009A6500">
        <w:rPr>
          <w:snapToGrid w:val="0"/>
        </w:rPr>
        <w:t>Test Purpose and Environment</w:t>
      </w:r>
      <w:r>
        <w:tab/>
        <w:t>1794</w:t>
      </w:r>
    </w:p>
    <w:p w14:paraId="29F3F166" w14:textId="77777777" w:rsidR="00B96A56" w:rsidRDefault="00B96A56">
      <w:pPr>
        <w:pStyle w:val="TOC4"/>
        <w:rPr>
          <w:rFonts w:asciiTheme="minorHAnsi" w:eastAsiaTheme="minorEastAsia" w:hAnsiTheme="minorHAnsi" w:cstheme="minorBidi"/>
          <w:sz w:val="22"/>
          <w:szCs w:val="22"/>
        </w:rPr>
      </w:pPr>
      <w:r w:rsidRPr="00B96A56">
        <w:t>A.8.11.1.2</w:t>
      </w:r>
      <w:r w:rsidRPr="00B96A56">
        <w:rPr>
          <w:rFonts w:asciiTheme="minorHAnsi" w:eastAsiaTheme="minorEastAsia" w:hAnsiTheme="minorHAnsi" w:cstheme="minorBidi"/>
          <w:sz w:val="22"/>
          <w:szCs w:val="22"/>
        </w:rPr>
        <w:tab/>
      </w:r>
      <w:r w:rsidRPr="009A6500">
        <w:rPr>
          <w:snapToGrid w:val="0"/>
        </w:rPr>
        <w:t>Test Requirements</w:t>
      </w:r>
      <w:r>
        <w:tab/>
        <w:t>1796</w:t>
      </w:r>
    </w:p>
    <w:p w14:paraId="0E80B0B9" w14:textId="77777777" w:rsidR="00B96A56" w:rsidRDefault="00B96A5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7A085470" w14:textId="77777777" w:rsidR="00B96A56" w:rsidRDefault="00B96A56">
      <w:pPr>
        <w:pStyle w:val="TOC4"/>
        <w:rPr>
          <w:rFonts w:asciiTheme="minorHAnsi" w:eastAsiaTheme="minorEastAsia" w:hAnsiTheme="minorHAnsi" w:cstheme="minorBidi"/>
          <w:sz w:val="22"/>
          <w:szCs w:val="22"/>
        </w:rPr>
      </w:pPr>
      <w:r w:rsidRPr="00B96A56">
        <w:t>A.8.11.2.1</w:t>
      </w:r>
      <w:r w:rsidRPr="00B96A56">
        <w:rPr>
          <w:rFonts w:asciiTheme="minorHAnsi" w:eastAsiaTheme="minorEastAsia" w:hAnsiTheme="minorHAnsi"/>
          <w:sz w:val="22"/>
          <w:szCs w:val="22"/>
        </w:rPr>
        <w:tab/>
      </w:r>
      <w:r w:rsidRPr="009A6500">
        <w:rPr>
          <w:rFonts w:cs="v4.2.0"/>
          <w:snapToGrid w:val="0"/>
        </w:rPr>
        <w:t>Test Purpose and Environment</w:t>
      </w:r>
      <w:r>
        <w:tab/>
        <w:t>1797</w:t>
      </w:r>
    </w:p>
    <w:p w14:paraId="2C9C4579" w14:textId="77777777" w:rsidR="00B96A56" w:rsidRDefault="00B96A56">
      <w:pPr>
        <w:pStyle w:val="TOC4"/>
        <w:rPr>
          <w:rFonts w:asciiTheme="minorHAnsi" w:eastAsiaTheme="minorEastAsia" w:hAnsiTheme="minorHAnsi" w:cstheme="minorBidi"/>
          <w:sz w:val="22"/>
          <w:szCs w:val="22"/>
        </w:rPr>
      </w:pPr>
      <w:r w:rsidRPr="00B96A56">
        <w:t>A.8.11.2.2</w:t>
      </w:r>
      <w:r w:rsidRPr="00B96A56">
        <w:rPr>
          <w:rFonts w:asciiTheme="minorHAnsi" w:eastAsiaTheme="minorEastAsia" w:hAnsiTheme="minorHAnsi"/>
          <w:sz w:val="22"/>
          <w:szCs w:val="22"/>
        </w:rPr>
        <w:tab/>
      </w:r>
      <w:r w:rsidRPr="009A6500">
        <w:rPr>
          <w:rFonts w:cs="v4.2.0"/>
          <w:snapToGrid w:val="0"/>
        </w:rPr>
        <w:t>Test Requirements</w:t>
      </w:r>
      <w:r>
        <w:tab/>
        <w:t>1798</w:t>
      </w:r>
    </w:p>
    <w:p w14:paraId="0222054F" w14:textId="77777777" w:rsidR="00B96A56" w:rsidRDefault="00B96A56">
      <w:pPr>
        <w:pStyle w:val="TOC3"/>
        <w:rPr>
          <w:rFonts w:asciiTheme="minorHAnsi" w:eastAsiaTheme="minorEastAsia" w:hAnsiTheme="minorHAnsi" w:cstheme="minorBidi"/>
          <w:sz w:val="22"/>
          <w:szCs w:val="22"/>
        </w:rPr>
      </w:pPr>
      <w:r w:rsidRPr="00B96A56">
        <w:t>A.8.11.3</w:t>
      </w:r>
      <w:r w:rsidRPr="00B96A56">
        <w:rPr>
          <w:rFonts w:asciiTheme="minorHAnsi" w:eastAsiaTheme="minorEastAsia" w:hAnsiTheme="minorHAnsi"/>
          <w:sz w:val="22"/>
          <w:szCs w:val="22"/>
        </w:rPr>
        <w:tab/>
      </w:r>
      <w:r w:rsidRPr="009A6500">
        <w:rPr>
          <w:rFonts w:cs="v4.2.0"/>
        </w:rPr>
        <w:t>E-UTRAN FDD-FDD Inter-frequency and UTRAN FDD event triggered reporting under fading propagation conditions</w:t>
      </w:r>
      <w:r>
        <w:tab/>
        <w:t>1799</w:t>
      </w:r>
    </w:p>
    <w:p w14:paraId="6E324CB6" w14:textId="77777777" w:rsidR="00B96A56" w:rsidRDefault="00B96A56">
      <w:pPr>
        <w:pStyle w:val="TOC4"/>
        <w:rPr>
          <w:rFonts w:asciiTheme="minorHAnsi" w:eastAsiaTheme="minorEastAsia" w:hAnsiTheme="minorHAnsi" w:cstheme="minorBidi"/>
          <w:sz w:val="22"/>
          <w:szCs w:val="22"/>
        </w:rPr>
      </w:pPr>
      <w:r w:rsidRPr="00B96A56">
        <w:t>A.8.11.3.1</w:t>
      </w:r>
      <w:r w:rsidRPr="00B96A56">
        <w:rPr>
          <w:rFonts w:asciiTheme="minorHAnsi" w:eastAsiaTheme="minorEastAsia" w:hAnsiTheme="minorHAnsi"/>
          <w:sz w:val="22"/>
          <w:szCs w:val="22"/>
        </w:rPr>
        <w:tab/>
      </w:r>
      <w:r w:rsidRPr="009A6500">
        <w:rPr>
          <w:rFonts w:cs="v4.2.0"/>
          <w:snapToGrid w:val="0"/>
        </w:rPr>
        <w:t>Test Purpose and Environment</w:t>
      </w:r>
      <w:r>
        <w:tab/>
        <w:t>1799</w:t>
      </w:r>
    </w:p>
    <w:p w14:paraId="1AB5D7FC" w14:textId="77777777" w:rsidR="00B96A56" w:rsidRDefault="00B96A56">
      <w:pPr>
        <w:pStyle w:val="TOC4"/>
        <w:rPr>
          <w:rFonts w:asciiTheme="minorHAnsi" w:eastAsiaTheme="minorEastAsia" w:hAnsiTheme="minorHAnsi" w:cstheme="minorBidi"/>
          <w:sz w:val="22"/>
          <w:szCs w:val="22"/>
        </w:rPr>
      </w:pPr>
      <w:r w:rsidRPr="00B96A56">
        <w:t>A.8.11.3.2</w:t>
      </w:r>
      <w:r w:rsidRPr="00B96A56">
        <w:rPr>
          <w:rFonts w:asciiTheme="minorHAnsi" w:eastAsiaTheme="minorEastAsia" w:hAnsiTheme="minorHAnsi"/>
          <w:sz w:val="22"/>
          <w:szCs w:val="22"/>
        </w:rPr>
        <w:tab/>
      </w:r>
      <w:r w:rsidRPr="009A6500">
        <w:rPr>
          <w:rFonts w:cs="v4.2.0"/>
          <w:snapToGrid w:val="0"/>
        </w:rPr>
        <w:t>Test Requirements</w:t>
      </w:r>
      <w:r>
        <w:tab/>
        <w:t>1801</w:t>
      </w:r>
    </w:p>
    <w:p w14:paraId="4D2B9E4F" w14:textId="77777777" w:rsidR="00B96A56" w:rsidRDefault="00B96A5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1D652CA5" w14:textId="77777777" w:rsidR="00B96A56" w:rsidRDefault="00B96A5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4D6E77A7" w14:textId="77777777" w:rsidR="00B96A56" w:rsidRDefault="00B96A5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1F126F9" w14:textId="77777777" w:rsidR="00B96A56" w:rsidRDefault="00B96A56">
      <w:pPr>
        <w:pStyle w:val="TOC3"/>
        <w:rPr>
          <w:rFonts w:asciiTheme="minorHAnsi" w:eastAsiaTheme="minorEastAsia" w:hAnsiTheme="minorHAnsi" w:cstheme="minorBidi"/>
          <w:sz w:val="22"/>
          <w:szCs w:val="22"/>
        </w:rPr>
      </w:pPr>
      <w:r w:rsidRPr="00B96A56">
        <w:t>A.8.11.5</w:t>
      </w:r>
      <w:r w:rsidRPr="00B96A56">
        <w:rPr>
          <w:rFonts w:asciiTheme="minorHAnsi" w:eastAsiaTheme="minorEastAsia" w:hAnsiTheme="minorHAnsi"/>
          <w:sz w:val="22"/>
          <w:szCs w:val="22"/>
        </w:rPr>
        <w:tab/>
      </w:r>
      <w:r w:rsidRPr="009A6500">
        <w:rPr>
          <w:rFonts w:cs="v4.2.0"/>
        </w:rPr>
        <w:t>Combined E-UTRAN FDD – E-UTRA FDD and GSM cell search. E-UTRA cells in fading; GSM cell in static propagation conditions</w:t>
      </w:r>
      <w:r>
        <w:tab/>
        <w:t>1804</w:t>
      </w:r>
    </w:p>
    <w:p w14:paraId="3B70E81D" w14:textId="77777777" w:rsidR="00B96A56" w:rsidRDefault="00B96A56">
      <w:pPr>
        <w:pStyle w:val="TOC4"/>
        <w:rPr>
          <w:rFonts w:asciiTheme="minorHAnsi" w:eastAsiaTheme="minorEastAsia" w:hAnsiTheme="minorHAnsi" w:cstheme="minorBidi"/>
          <w:sz w:val="22"/>
          <w:szCs w:val="22"/>
        </w:rPr>
      </w:pPr>
      <w:r w:rsidRPr="00B96A56">
        <w:t>A.8.11.5.1</w:t>
      </w:r>
      <w:r w:rsidRPr="00B96A56">
        <w:rPr>
          <w:rFonts w:asciiTheme="minorHAnsi" w:eastAsiaTheme="minorEastAsia" w:hAnsiTheme="minorHAnsi"/>
          <w:sz w:val="22"/>
          <w:szCs w:val="22"/>
        </w:rPr>
        <w:tab/>
      </w:r>
      <w:r w:rsidRPr="009A6500">
        <w:rPr>
          <w:rFonts w:cs="v4.2.0"/>
          <w:snapToGrid w:val="0"/>
        </w:rPr>
        <w:t>Test Purpose and Environment</w:t>
      </w:r>
      <w:r>
        <w:tab/>
        <w:t>1804</w:t>
      </w:r>
    </w:p>
    <w:p w14:paraId="75856936" w14:textId="77777777" w:rsidR="00B96A56" w:rsidRDefault="00B96A56">
      <w:pPr>
        <w:pStyle w:val="TOC4"/>
        <w:rPr>
          <w:rFonts w:asciiTheme="minorHAnsi" w:eastAsiaTheme="minorEastAsia" w:hAnsiTheme="minorHAnsi" w:cstheme="minorBidi"/>
          <w:sz w:val="22"/>
          <w:szCs w:val="22"/>
        </w:rPr>
      </w:pPr>
      <w:r w:rsidRPr="00B96A56">
        <w:t>A.8.11.5.2</w:t>
      </w:r>
      <w:r w:rsidRPr="00B96A56">
        <w:rPr>
          <w:rFonts w:asciiTheme="minorHAnsi" w:eastAsiaTheme="minorEastAsia" w:hAnsiTheme="minorHAnsi"/>
          <w:sz w:val="22"/>
          <w:szCs w:val="22"/>
        </w:rPr>
        <w:tab/>
      </w:r>
      <w:r w:rsidRPr="009A6500">
        <w:rPr>
          <w:rFonts w:cs="v4.2.0"/>
          <w:snapToGrid w:val="0"/>
        </w:rPr>
        <w:t>Test Requirements</w:t>
      </w:r>
      <w:r>
        <w:tab/>
        <w:t>1806</w:t>
      </w:r>
    </w:p>
    <w:p w14:paraId="1A22442A" w14:textId="77777777" w:rsidR="00B96A56" w:rsidRDefault="00B96A56">
      <w:pPr>
        <w:pStyle w:val="TOC3"/>
        <w:rPr>
          <w:rFonts w:asciiTheme="minorHAnsi" w:eastAsiaTheme="minorEastAsia" w:hAnsiTheme="minorHAnsi" w:cstheme="minorBidi"/>
          <w:sz w:val="22"/>
          <w:szCs w:val="22"/>
        </w:rPr>
      </w:pPr>
      <w:r w:rsidRPr="00B96A56">
        <w:t>A.8.11.6</w:t>
      </w:r>
      <w:r w:rsidRPr="00B96A56">
        <w:rPr>
          <w:rFonts w:asciiTheme="minorHAnsi" w:eastAsiaTheme="minorEastAsia" w:hAnsiTheme="minorHAnsi"/>
          <w:sz w:val="22"/>
          <w:szCs w:val="22"/>
        </w:rPr>
        <w:tab/>
      </w:r>
      <w:r w:rsidRPr="009A6500">
        <w:rPr>
          <w:rFonts w:cs="v4.2.0"/>
        </w:rPr>
        <w:t>Combined E-UTRAN TDD – E-UTRA TDD and GSM cell search. E-UTRA cells in fading; GSM cell in static propagation conditions</w:t>
      </w:r>
      <w:r>
        <w:tab/>
        <w:t>1807</w:t>
      </w:r>
    </w:p>
    <w:p w14:paraId="2F9DC95D" w14:textId="77777777" w:rsidR="00B96A56" w:rsidRDefault="00B96A56">
      <w:pPr>
        <w:pStyle w:val="TOC4"/>
        <w:rPr>
          <w:rFonts w:asciiTheme="minorHAnsi" w:eastAsiaTheme="minorEastAsia" w:hAnsiTheme="minorHAnsi" w:cstheme="minorBidi"/>
          <w:sz w:val="22"/>
          <w:szCs w:val="22"/>
        </w:rPr>
      </w:pPr>
      <w:r w:rsidRPr="00B96A56">
        <w:t>A.8.11.6.1</w:t>
      </w:r>
      <w:r w:rsidRPr="00B96A56">
        <w:rPr>
          <w:rFonts w:asciiTheme="minorHAnsi" w:eastAsiaTheme="minorEastAsia" w:hAnsiTheme="minorHAnsi"/>
          <w:sz w:val="22"/>
          <w:szCs w:val="22"/>
        </w:rPr>
        <w:tab/>
      </w:r>
      <w:r w:rsidRPr="009A6500">
        <w:rPr>
          <w:rFonts w:cs="v4.2.0"/>
          <w:snapToGrid w:val="0"/>
        </w:rPr>
        <w:t>Test Purpose and Environment</w:t>
      </w:r>
      <w:r>
        <w:tab/>
        <w:t>1807</w:t>
      </w:r>
    </w:p>
    <w:p w14:paraId="5342C0E9" w14:textId="77777777" w:rsidR="00B96A56" w:rsidRDefault="00B96A56">
      <w:pPr>
        <w:pStyle w:val="TOC4"/>
        <w:rPr>
          <w:rFonts w:asciiTheme="minorHAnsi" w:eastAsiaTheme="minorEastAsia" w:hAnsiTheme="minorHAnsi" w:cstheme="minorBidi"/>
          <w:sz w:val="22"/>
          <w:szCs w:val="22"/>
        </w:rPr>
      </w:pPr>
      <w:r w:rsidRPr="00B96A56">
        <w:t>A.8.11.6.2</w:t>
      </w:r>
      <w:r w:rsidRPr="00B96A56">
        <w:rPr>
          <w:rFonts w:asciiTheme="minorHAnsi" w:eastAsiaTheme="minorEastAsia" w:hAnsiTheme="minorHAnsi"/>
          <w:sz w:val="22"/>
          <w:szCs w:val="22"/>
        </w:rPr>
        <w:tab/>
      </w:r>
      <w:r w:rsidRPr="009A6500">
        <w:rPr>
          <w:rFonts w:cs="v4.2.0"/>
          <w:snapToGrid w:val="0"/>
        </w:rPr>
        <w:t>Test Requirements</w:t>
      </w:r>
      <w:r>
        <w:tab/>
        <w:t>1809</w:t>
      </w:r>
    </w:p>
    <w:p w14:paraId="42EF9977" w14:textId="77777777" w:rsidR="00B96A56" w:rsidRDefault="00B96A5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CDF3681" w14:textId="77777777" w:rsidR="00B96A56" w:rsidRDefault="00B96A5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1A3AEF9F" w14:textId="77777777" w:rsidR="00B96A56" w:rsidRDefault="00B96A5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62076ADF" w14:textId="77777777" w:rsidR="00B96A56" w:rsidRDefault="00B96A5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519BCB1F" w14:textId="77777777" w:rsidR="00B96A56" w:rsidRDefault="00B96A5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60CC437E" w14:textId="77777777" w:rsidR="00B96A56" w:rsidRDefault="00B96A5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174633CF" w14:textId="77777777" w:rsidR="00B96A56" w:rsidRDefault="00B96A5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7B3E496A" w14:textId="77777777" w:rsidR="00B96A56" w:rsidRDefault="00B96A5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1F9350B6" w14:textId="77777777" w:rsidR="00B96A56" w:rsidRDefault="00B96A5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718C0A7D" w14:textId="77777777" w:rsidR="00B96A56" w:rsidRDefault="00B96A5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247B5C57" w14:textId="77777777" w:rsidR="00B96A56" w:rsidRDefault="00B96A5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2B92440F" w14:textId="77777777" w:rsidR="00B96A56" w:rsidRDefault="00B96A5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2549ADBF" w14:textId="77777777" w:rsidR="00B96A56" w:rsidRDefault="00B96A5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169B3801" w14:textId="77777777" w:rsidR="00B96A56" w:rsidRDefault="00B96A5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5BC03A01" w14:textId="77777777" w:rsidR="00B96A56" w:rsidRDefault="00B96A5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787E28AD" w14:textId="77777777" w:rsidR="00B96A56" w:rsidRDefault="00B96A5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1AEB7FC4" w14:textId="77777777" w:rsidR="00B96A56" w:rsidRDefault="00B96A5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5791530D" w14:textId="77777777" w:rsidR="00B96A56" w:rsidRDefault="00B96A5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7D2BF32F" w14:textId="77777777" w:rsidR="00B96A56" w:rsidRDefault="00B96A5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1A1D4DA2" w14:textId="77777777" w:rsidR="00B96A56" w:rsidRDefault="00B96A56">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1835</w:t>
      </w:r>
    </w:p>
    <w:p w14:paraId="7138078E" w14:textId="77777777" w:rsidR="00B96A56" w:rsidRDefault="00B96A5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0D86CC46" w14:textId="77777777" w:rsidR="00B96A56" w:rsidRDefault="00B96A5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07574C4F" w14:textId="77777777" w:rsidR="00B96A56" w:rsidRDefault="00B96A5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3B1732FD" w14:textId="77777777" w:rsidR="00B96A56" w:rsidRDefault="00B96A5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040BE7E9" w14:textId="77777777" w:rsidR="00B96A56" w:rsidRDefault="00B96A5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57CC7A82" w14:textId="77777777" w:rsidR="00B96A56" w:rsidRDefault="00B96A5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1845</w:t>
      </w:r>
    </w:p>
    <w:p w14:paraId="5A84B527" w14:textId="77777777" w:rsidR="00B96A56" w:rsidRDefault="00B96A5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30267089" w14:textId="77777777" w:rsidR="00B96A56" w:rsidRDefault="00B96A5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4DB809AA" w14:textId="77777777" w:rsidR="00B96A56" w:rsidRDefault="00B96A5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2857AD0E" w14:textId="77777777" w:rsidR="00B96A56" w:rsidRDefault="00B96A5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4696B3F3" w14:textId="77777777" w:rsidR="00B96A56" w:rsidRDefault="00B96A5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1E823E28" w14:textId="77777777" w:rsidR="00B96A56" w:rsidRDefault="00B96A5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059745F3" w14:textId="77777777" w:rsidR="00B96A56" w:rsidRDefault="00B96A5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17631E59" w14:textId="77777777" w:rsidR="00B96A56" w:rsidRDefault="00B96A5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508FF01B" w14:textId="77777777" w:rsidR="00B96A56" w:rsidRDefault="00B96A5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3CFB295B" w14:textId="77777777" w:rsidR="00B96A56" w:rsidRDefault="00B96A5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0A6E50F8" w14:textId="77777777" w:rsidR="00B96A56" w:rsidRDefault="00B96A5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4524E374" w14:textId="77777777" w:rsidR="00B96A56" w:rsidRDefault="00B96A5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3336BD2C" w14:textId="77777777" w:rsidR="00B96A56" w:rsidRDefault="00B96A5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56040744" w14:textId="77777777" w:rsidR="00B96A56" w:rsidRDefault="00B96A5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7397A413" w14:textId="77777777" w:rsidR="00B96A56" w:rsidRDefault="00B96A5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1B7E6E15" w14:textId="77777777" w:rsidR="00B96A56" w:rsidRDefault="00B96A5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5C51D4CC" w14:textId="77777777" w:rsidR="00B96A56" w:rsidRDefault="00B96A5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4A5D86A7" w14:textId="77777777" w:rsidR="00B96A56" w:rsidRDefault="00B96A5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010387C5" w14:textId="77777777" w:rsidR="00B96A56" w:rsidRDefault="00B96A5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7F7C2E89" w14:textId="77777777" w:rsidR="00B96A56" w:rsidRDefault="00B96A5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5A1230C9" w14:textId="77777777" w:rsidR="00B96A56" w:rsidRDefault="00B96A5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06E66D82" w14:textId="77777777" w:rsidR="00B96A56" w:rsidRDefault="00B96A5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103C993" w14:textId="77777777" w:rsidR="00B96A56" w:rsidRDefault="00B96A5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1958F2D5" w14:textId="77777777" w:rsidR="00B96A56" w:rsidRDefault="00B96A5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04689479" w14:textId="77777777" w:rsidR="00B96A56" w:rsidRDefault="00B96A5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3B149730" w14:textId="77777777" w:rsidR="00B96A56" w:rsidRDefault="00B96A5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1FF8CCE1" w14:textId="77777777" w:rsidR="00B96A56" w:rsidRDefault="00B96A5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26D88F4F" w14:textId="77777777" w:rsidR="00B96A56" w:rsidRDefault="00B96A5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5CFE8CAF" w14:textId="77777777" w:rsidR="00B96A56" w:rsidRDefault="00B96A5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2C67FE40" w14:textId="77777777" w:rsidR="00B96A56" w:rsidRDefault="00B96A5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2C91AD93" w14:textId="77777777" w:rsidR="00B96A56" w:rsidRDefault="00B96A56">
      <w:pPr>
        <w:pStyle w:val="TOC4"/>
        <w:rPr>
          <w:rFonts w:asciiTheme="minorHAnsi" w:eastAsiaTheme="minorEastAsia" w:hAnsiTheme="minorHAnsi" w:cstheme="minorBidi"/>
          <w:sz w:val="22"/>
          <w:szCs w:val="22"/>
        </w:rPr>
      </w:pPr>
      <w:r w:rsidRPr="00B96A56">
        <w:t>A.8.14.1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1898</w:t>
      </w:r>
    </w:p>
    <w:p w14:paraId="6BBCAF73" w14:textId="77777777" w:rsidR="00B96A56" w:rsidRDefault="00B96A56">
      <w:pPr>
        <w:pStyle w:val="TOC4"/>
        <w:rPr>
          <w:rFonts w:asciiTheme="minorHAnsi" w:eastAsiaTheme="minorEastAsia" w:hAnsiTheme="minorHAnsi" w:cstheme="minorBidi"/>
          <w:sz w:val="22"/>
          <w:szCs w:val="22"/>
        </w:rPr>
      </w:pPr>
      <w:r w:rsidRPr="00B96A56">
        <w:t>A.8.14.1.2</w:t>
      </w:r>
      <w:r w:rsidRPr="00B96A56">
        <w:rPr>
          <w:rFonts w:asciiTheme="minorHAnsi" w:eastAsiaTheme="minorEastAsia" w:hAnsiTheme="minorHAnsi" w:cstheme="minorBidi"/>
          <w:sz w:val="22"/>
          <w:szCs w:val="22"/>
        </w:rPr>
        <w:tab/>
      </w:r>
      <w:r w:rsidRPr="009A6500">
        <w:rPr>
          <w:snapToGrid w:val="0"/>
        </w:rPr>
        <w:t>Test Requirements</w:t>
      </w:r>
      <w:r>
        <w:tab/>
        <w:t>1900</w:t>
      </w:r>
    </w:p>
    <w:p w14:paraId="40A3C0D2" w14:textId="77777777" w:rsidR="00B96A56" w:rsidRDefault="00B96A5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6528FD72" w14:textId="77777777" w:rsidR="00B96A56" w:rsidRDefault="00B96A56">
      <w:pPr>
        <w:pStyle w:val="TOC4"/>
        <w:rPr>
          <w:rFonts w:asciiTheme="minorHAnsi" w:eastAsiaTheme="minorEastAsia" w:hAnsiTheme="minorHAnsi" w:cstheme="minorBidi"/>
          <w:sz w:val="22"/>
          <w:szCs w:val="22"/>
        </w:rPr>
      </w:pPr>
      <w:r w:rsidRPr="00B96A56">
        <w:t>A.8.14.2.1</w:t>
      </w:r>
      <w:r w:rsidRPr="00B96A56">
        <w:rPr>
          <w:rFonts w:asciiTheme="minorHAnsi" w:eastAsiaTheme="minorEastAsia" w:hAnsiTheme="minorHAnsi" w:cstheme="minorBidi"/>
          <w:sz w:val="22"/>
          <w:szCs w:val="22"/>
        </w:rPr>
        <w:tab/>
      </w:r>
      <w:r w:rsidRPr="009A6500">
        <w:rPr>
          <w:snapToGrid w:val="0"/>
        </w:rPr>
        <w:t>Test Purpose and Environment</w:t>
      </w:r>
      <w:r>
        <w:tab/>
        <w:t>1900</w:t>
      </w:r>
    </w:p>
    <w:p w14:paraId="708FF15A" w14:textId="77777777" w:rsidR="00B96A56" w:rsidRDefault="00B96A56">
      <w:pPr>
        <w:pStyle w:val="TOC4"/>
        <w:rPr>
          <w:rFonts w:asciiTheme="minorHAnsi" w:eastAsiaTheme="minorEastAsia" w:hAnsiTheme="minorHAnsi" w:cstheme="minorBidi"/>
          <w:sz w:val="22"/>
          <w:szCs w:val="22"/>
        </w:rPr>
      </w:pPr>
      <w:r w:rsidRPr="00B96A56">
        <w:t>A.8.14.2.2</w:t>
      </w:r>
      <w:r w:rsidRPr="00B96A56">
        <w:rPr>
          <w:rFonts w:asciiTheme="minorHAnsi" w:eastAsiaTheme="minorEastAsia" w:hAnsiTheme="minorHAnsi" w:cstheme="minorBidi"/>
          <w:sz w:val="22"/>
          <w:szCs w:val="22"/>
        </w:rPr>
        <w:tab/>
      </w:r>
      <w:r w:rsidRPr="009A6500">
        <w:rPr>
          <w:snapToGrid w:val="0"/>
        </w:rPr>
        <w:t>Test Requirements</w:t>
      </w:r>
      <w:r>
        <w:tab/>
        <w:t>1903</w:t>
      </w:r>
    </w:p>
    <w:p w14:paraId="5D2AFBF6" w14:textId="77777777" w:rsidR="00B96A56" w:rsidRDefault="00B96A56">
      <w:pPr>
        <w:pStyle w:val="TOC3"/>
        <w:rPr>
          <w:rFonts w:asciiTheme="minorHAnsi" w:eastAsiaTheme="minorEastAsia" w:hAnsiTheme="minorHAnsi" w:cstheme="minorBidi"/>
          <w:sz w:val="22"/>
          <w:szCs w:val="22"/>
        </w:rPr>
      </w:pPr>
      <w:r w:rsidRPr="00B96A56">
        <w:t>A.8.14.3</w:t>
      </w:r>
      <w:r w:rsidRPr="00B96A5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5510E65B" w14:textId="77777777" w:rsidR="00B96A56" w:rsidRDefault="00B96A56">
      <w:pPr>
        <w:pStyle w:val="TOC4"/>
        <w:rPr>
          <w:rFonts w:asciiTheme="minorHAnsi" w:eastAsiaTheme="minorEastAsia" w:hAnsiTheme="minorHAnsi" w:cstheme="minorBidi"/>
          <w:sz w:val="22"/>
          <w:szCs w:val="22"/>
        </w:rPr>
      </w:pPr>
      <w:r w:rsidRPr="00B96A56">
        <w:t>A.8.14.3.</w:t>
      </w:r>
      <w:r w:rsidRPr="00B96A56">
        <w:rPr>
          <w:lang w:eastAsia="zh-CN"/>
        </w:rPr>
        <w:t>1</w:t>
      </w:r>
      <w:r w:rsidRPr="00B96A56">
        <w:rPr>
          <w:rFonts w:asciiTheme="minorHAnsi" w:eastAsiaTheme="minorEastAsia" w:hAnsiTheme="minorHAnsi" w:cstheme="minorBidi"/>
          <w:sz w:val="22"/>
          <w:szCs w:val="22"/>
        </w:rPr>
        <w:tab/>
      </w:r>
      <w:r w:rsidRPr="009A6500">
        <w:rPr>
          <w:snapToGrid w:val="0"/>
        </w:rPr>
        <w:t xml:space="preserve">Test </w:t>
      </w:r>
      <w:r w:rsidRPr="009A6500">
        <w:rPr>
          <w:snapToGrid w:val="0"/>
          <w:lang w:eastAsia="zh-CN"/>
        </w:rPr>
        <w:t>Purpose and Environment</w:t>
      </w:r>
      <w:r>
        <w:tab/>
        <w:t>1903</w:t>
      </w:r>
    </w:p>
    <w:p w14:paraId="046210AC" w14:textId="77777777" w:rsidR="00B96A56" w:rsidRDefault="00B96A56">
      <w:pPr>
        <w:pStyle w:val="TOC4"/>
        <w:rPr>
          <w:rFonts w:asciiTheme="minorHAnsi" w:eastAsiaTheme="minorEastAsia" w:hAnsiTheme="minorHAnsi" w:cstheme="minorBidi"/>
          <w:sz w:val="22"/>
          <w:szCs w:val="22"/>
        </w:rPr>
      </w:pPr>
      <w:r w:rsidRPr="00B96A56">
        <w:t>A.8.14.3.2</w:t>
      </w:r>
      <w:r w:rsidRPr="00B96A56">
        <w:rPr>
          <w:rFonts w:asciiTheme="minorHAnsi" w:eastAsiaTheme="minorEastAsia" w:hAnsiTheme="minorHAnsi" w:cstheme="minorBidi"/>
          <w:sz w:val="22"/>
          <w:szCs w:val="22"/>
        </w:rPr>
        <w:tab/>
      </w:r>
      <w:r w:rsidRPr="009A6500">
        <w:rPr>
          <w:snapToGrid w:val="0"/>
        </w:rPr>
        <w:t>Test Requirements</w:t>
      </w:r>
      <w:r>
        <w:tab/>
        <w:t>1905</w:t>
      </w:r>
    </w:p>
    <w:p w14:paraId="41264145" w14:textId="77777777" w:rsidR="00B96A56" w:rsidRDefault="00B96A5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73A2C30A" w14:textId="77777777" w:rsidR="00B96A56" w:rsidRDefault="00B96A5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462141B5" w14:textId="77777777" w:rsidR="00B96A56" w:rsidRDefault="00B96A56">
      <w:pPr>
        <w:pStyle w:val="TOC4"/>
        <w:rPr>
          <w:rFonts w:asciiTheme="minorHAnsi" w:eastAsiaTheme="minorEastAsia" w:hAnsiTheme="minorHAnsi" w:cstheme="minorBidi"/>
          <w:sz w:val="22"/>
          <w:szCs w:val="22"/>
        </w:rPr>
      </w:pPr>
      <w:r w:rsidRPr="00B96A56">
        <w:t>A.8.15.1.1</w:t>
      </w:r>
      <w:r w:rsidRPr="00B96A56">
        <w:rPr>
          <w:rFonts w:asciiTheme="minorHAnsi" w:eastAsiaTheme="minorEastAsia" w:hAnsiTheme="minorHAnsi" w:cstheme="minorBidi"/>
          <w:sz w:val="22"/>
          <w:szCs w:val="22"/>
        </w:rPr>
        <w:tab/>
      </w:r>
      <w:r w:rsidRPr="009A6500">
        <w:rPr>
          <w:snapToGrid w:val="0"/>
        </w:rPr>
        <w:t>Test Purpose and Environment</w:t>
      </w:r>
      <w:r>
        <w:tab/>
        <w:t>1906</w:t>
      </w:r>
    </w:p>
    <w:p w14:paraId="04E285F6" w14:textId="77777777" w:rsidR="00B96A56" w:rsidRDefault="00B96A56">
      <w:pPr>
        <w:pStyle w:val="TOC4"/>
        <w:rPr>
          <w:rFonts w:asciiTheme="minorHAnsi" w:eastAsiaTheme="minorEastAsia" w:hAnsiTheme="minorHAnsi" w:cstheme="minorBidi"/>
          <w:sz w:val="22"/>
          <w:szCs w:val="22"/>
        </w:rPr>
      </w:pPr>
      <w:r w:rsidRPr="00B96A56">
        <w:t>A.8.15.1.2</w:t>
      </w:r>
      <w:r w:rsidRPr="00B96A56">
        <w:rPr>
          <w:rFonts w:asciiTheme="minorHAnsi" w:eastAsiaTheme="minorEastAsia" w:hAnsiTheme="minorHAnsi" w:cstheme="minorBidi"/>
          <w:sz w:val="22"/>
          <w:szCs w:val="22"/>
        </w:rPr>
        <w:tab/>
      </w:r>
      <w:r w:rsidRPr="009A6500">
        <w:rPr>
          <w:snapToGrid w:val="0"/>
        </w:rPr>
        <w:t>Test Requirements</w:t>
      </w:r>
      <w:r>
        <w:tab/>
        <w:t>1907</w:t>
      </w:r>
    </w:p>
    <w:p w14:paraId="0139F39B" w14:textId="77777777" w:rsidR="00B96A56" w:rsidRDefault="00B96A5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27432E7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.2.1</w:t>
      </w:r>
      <w:r w:rsidRPr="00B96A56">
        <w:rPr>
          <w:rFonts w:asciiTheme="minorHAnsi" w:eastAsiaTheme="minorEastAsia" w:hAnsiTheme="minorHAnsi" w:cstheme="minorBidi"/>
          <w:sz w:val="22"/>
          <w:szCs w:val="22"/>
        </w:rPr>
        <w:tab/>
      </w:r>
      <w:r w:rsidRPr="009A6500">
        <w:rPr>
          <w:snapToGrid w:val="0"/>
        </w:rPr>
        <w:t>Test Purpose and Environment</w:t>
      </w:r>
      <w:r>
        <w:tab/>
        <w:t>1907</w:t>
      </w:r>
    </w:p>
    <w:p w14:paraId="575B5F8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.2.2</w:t>
      </w:r>
      <w:r w:rsidRPr="00B96A56">
        <w:rPr>
          <w:rFonts w:asciiTheme="minorHAnsi" w:eastAsiaTheme="minorEastAsia" w:hAnsiTheme="minorHAnsi" w:cstheme="minorBidi"/>
          <w:sz w:val="22"/>
          <w:szCs w:val="22"/>
        </w:rPr>
        <w:tab/>
      </w:r>
      <w:r w:rsidRPr="009A6500">
        <w:rPr>
          <w:snapToGrid w:val="0"/>
        </w:rPr>
        <w:t>Test Requirements</w:t>
      </w:r>
      <w:r>
        <w:tab/>
        <w:t>1910</w:t>
      </w:r>
    </w:p>
    <w:p w14:paraId="676DB060"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15.3</w:t>
      </w:r>
      <w:r w:rsidRPr="00B96A5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761436AD"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w:t>
      </w:r>
      <w:r w:rsidRPr="00B96A56">
        <w:rPr>
          <w:lang w:eastAsia="zh-CN"/>
        </w:rPr>
        <w:t>3</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1910</w:t>
      </w:r>
    </w:p>
    <w:p w14:paraId="008288F5" w14:textId="77777777" w:rsidR="00B96A56" w:rsidRDefault="00B96A56">
      <w:pPr>
        <w:pStyle w:val="TOC4"/>
        <w:rPr>
          <w:rFonts w:asciiTheme="minorHAnsi" w:eastAsiaTheme="minorEastAsia" w:hAnsiTheme="minorHAnsi" w:cstheme="minorBidi"/>
          <w:sz w:val="22"/>
          <w:szCs w:val="22"/>
        </w:rPr>
      </w:pPr>
      <w:r w:rsidRPr="00B96A56">
        <w:lastRenderedPageBreak/>
        <w:t>A.8.</w:t>
      </w:r>
      <w:r w:rsidRPr="00B96A56">
        <w:rPr>
          <w:lang w:eastAsia="zh-CN"/>
        </w:rPr>
        <w:t>15</w:t>
      </w:r>
      <w:r w:rsidRPr="00B96A56">
        <w:t>.</w:t>
      </w:r>
      <w:r w:rsidRPr="00B96A56">
        <w:rPr>
          <w:lang w:eastAsia="zh-CN"/>
        </w:rPr>
        <w:t>3</w:t>
      </w:r>
      <w:r w:rsidRPr="00B96A56">
        <w:t>.</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1912</w:t>
      </w:r>
    </w:p>
    <w:p w14:paraId="2ACCC718" w14:textId="77777777" w:rsidR="00B96A56" w:rsidRDefault="00B96A5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0CFE9E04" w14:textId="77777777" w:rsidR="00B96A56" w:rsidRDefault="00B96A5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1F00CA92" w14:textId="77777777" w:rsidR="00B96A56" w:rsidRDefault="00B96A5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7C680D54" w14:textId="77777777" w:rsidR="00B96A56" w:rsidRDefault="00B96A5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3ED4403F" w14:textId="77777777" w:rsidR="00B96A56" w:rsidRDefault="00B96A5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6FB18255" w14:textId="77777777" w:rsidR="00B96A56" w:rsidRDefault="00B96A5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07E1E1BB" w14:textId="77777777" w:rsidR="00B96A56" w:rsidRDefault="00B96A5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7F9D774E" w14:textId="77777777" w:rsidR="00B96A56" w:rsidRDefault="00B96A5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56F6EA43" w14:textId="77777777" w:rsidR="00B96A56" w:rsidRDefault="00B96A5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9860127"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Test Requirements</w:t>
      </w:r>
      <w:r>
        <w:tab/>
        <w:t>1919</w:t>
      </w:r>
    </w:p>
    <w:p w14:paraId="04E715D4" w14:textId="77777777" w:rsidR="00B96A56" w:rsidRDefault="00B96A5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303D25A2" w14:textId="77777777" w:rsidR="00B96A56" w:rsidRDefault="00B96A5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34D9737F"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3A.2</w:t>
      </w:r>
      <w:r w:rsidRPr="00B96A56">
        <w:rPr>
          <w:rFonts w:asciiTheme="minorHAnsi" w:eastAsiaTheme="minorEastAsia" w:hAnsiTheme="minorHAnsi" w:cstheme="minorBidi"/>
          <w:sz w:val="22"/>
          <w:szCs w:val="22"/>
        </w:rPr>
        <w:tab/>
      </w:r>
      <w:r w:rsidRPr="009A6500">
        <w:rPr>
          <w:snapToGrid w:val="0"/>
        </w:rPr>
        <w:t>Test Requirements</w:t>
      </w:r>
      <w:r>
        <w:tab/>
        <w:t>1921</w:t>
      </w:r>
    </w:p>
    <w:p w14:paraId="15309918" w14:textId="77777777" w:rsidR="00B96A56" w:rsidRDefault="00B96A5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046DEBEA" w14:textId="77777777" w:rsidR="00B96A56" w:rsidRDefault="00B96A5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08001A59"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4.2</w:t>
      </w:r>
      <w:r w:rsidRPr="00B96A56">
        <w:rPr>
          <w:rFonts w:asciiTheme="minorHAnsi" w:eastAsiaTheme="minorEastAsia" w:hAnsiTheme="minorHAnsi" w:cstheme="minorBidi"/>
          <w:sz w:val="22"/>
          <w:szCs w:val="22"/>
        </w:rPr>
        <w:tab/>
      </w:r>
      <w:r w:rsidRPr="009A6500">
        <w:rPr>
          <w:snapToGrid w:val="0"/>
        </w:rPr>
        <w:t>Test Requirements</w:t>
      </w:r>
      <w:r>
        <w:tab/>
        <w:t>1923</w:t>
      </w:r>
    </w:p>
    <w:p w14:paraId="06FF6D80" w14:textId="77777777" w:rsidR="00B96A56" w:rsidRDefault="00B96A5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10187E93" w14:textId="77777777" w:rsidR="00B96A56" w:rsidRDefault="00B96A5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16BC944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4A.2</w:t>
      </w:r>
      <w:r w:rsidRPr="00B96A56">
        <w:rPr>
          <w:rFonts w:asciiTheme="minorHAnsi" w:eastAsiaTheme="minorEastAsia" w:hAnsiTheme="minorHAnsi" w:cstheme="minorBidi"/>
          <w:sz w:val="22"/>
          <w:szCs w:val="22"/>
        </w:rPr>
        <w:tab/>
      </w:r>
      <w:r w:rsidRPr="009A6500">
        <w:rPr>
          <w:snapToGrid w:val="0"/>
        </w:rPr>
        <w:t>Test Requirements</w:t>
      </w:r>
      <w:r>
        <w:tab/>
        <w:t>1926</w:t>
      </w:r>
    </w:p>
    <w:p w14:paraId="5B9187EA" w14:textId="77777777" w:rsidR="00B96A56" w:rsidRDefault="00B96A5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7917FC36" w14:textId="77777777" w:rsidR="00B96A56" w:rsidRDefault="00B96A5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2833AC83" w14:textId="77777777" w:rsidR="00B96A56" w:rsidRDefault="00B96A5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616DF208" w14:textId="77777777" w:rsidR="00B96A56" w:rsidRDefault="00B96A5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51EB11F2" w14:textId="77777777" w:rsidR="00B96A56" w:rsidRDefault="00B96A5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21C401D" w14:textId="77777777" w:rsidR="00B96A56" w:rsidRDefault="00B96A5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0D47226" w14:textId="77777777" w:rsidR="00B96A56" w:rsidRDefault="00B96A5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012BFEF0" w14:textId="77777777" w:rsidR="00B96A56" w:rsidRDefault="00B96A5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0FDFFC95" w14:textId="77777777" w:rsidR="00B96A56" w:rsidRDefault="00B96A5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EE986DF" w14:textId="77777777" w:rsidR="00B96A56" w:rsidRDefault="00B96A5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7FE7D477" w14:textId="77777777" w:rsidR="00B96A56" w:rsidRDefault="00B96A5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BCECB4E" w14:textId="77777777" w:rsidR="00B96A56" w:rsidRDefault="00B96A5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475A717C" w14:textId="77777777" w:rsidR="00B96A56" w:rsidRDefault="00B96A5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3C08F84" w14:textId="77777777" w:rsidR="00B96A56" w:rsidRDefault="00B96A5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3D4EA341" w14:textId="77777777" w:rsidR="00B96A56" w:rsidRDefault="00B96A5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0CD9C876" w14:textId="77777777" w:rsidR="00B96A56" w:rsidRDefault="00B96A5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9EC1429" w14:textId="77777777" w:rsidR="00B96A56" w:rsidRDefault="00B96A5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10CE32B4" w14:textId="77777777" w:rsidR="00B96A56" w:rsidRDefault="00B96A5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517BD3A5" w14:textId="77777777" w:rsidR="00B96A56" w:rsidRDefault="00B96A5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167339E2" w14:textId="77777777" w:rsidR="00B96A56" w:rsidRDefault="00B96A5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5D805DE1" w14:textId="77777777" w:rsidR="00B96A56" w:rsidRDefault="00B96A5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209E6538" w14:textId="77777777" w:rsidR="00B96A56" w:rsidRDefault="00B96A5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779DDF12" w14:textId="77777777" w:rsidR="00B96A56" w:rsidRDefault="00B96A5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7E83AB8C" w14:textId="77777777" w:rsidR="00B96A56" w:rsidRDefault="00B96A5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1C591D5C" w14:textId="77777777" w:rsidR="00B96A56" w:rsidRDefault="00B96A5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21C823DF" w14:textId="77777777" w:rsidR="00B96A56" w:rsidRDefault="00B96A5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1614E680" w14:textId="77777777" w:rsidR="00B96A56" w:rsidRDefault="00B96A5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3ADB70BA" w14:textId="77777777" w:rsidR="00B96A56" w:rsidRDefault="00B96A5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0F805A34" w14:textId="77777777" w:rsidR="00B96A56" w:rsidRDefault="00B96A5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4A112D12" w14:textId="77777777" w:rsidR="00B96A56" w:rsidRDefault="00B96A5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0FFADD84" w14:textId="77777777" w:rsidR="00B96A56" w:rsidRDefault="00B96A56">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2610B97E" w14:textId="77777777" w:rsidR="00B96A56" w:rsidRDefault="00B96A5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6AA8D483" w14:textId="77777777" w:rsidR="00B96A56" w:rsidRDefault="00B96A5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69ED9934" w14:textId="77777777" w:rsidR="00B96A56" w:rsidRDefault="00B96A5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5B1B4425" w14:textId="77777777" w:rsidR="00B96A56" w:rsidRDefault="00B96A5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40121AA1" w14:textId="77777777" w:rsidR="00B96A56" w:rsidRDefault="00B96A5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11946E81" w14:textId="77777777" w:rsidR="00B96A56" w:rsidRDefault="00B96A5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06600071" w14:textId="77777777" w:rsidR="00B96A56" w:rsidRDefault="00B96A5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BFD9DA8" w14:textId="77777777" w:rsidR="00B96A56" w:rsidRDefault="00B96A5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3B960F1F" w14:textId="77777777" w:rsidR="00B96A56" w:rsidRDefault="00B96A5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06CEF0FB" w14:textId="77777777" w:rsidR="00B96A56" w:rsidRDefault="00B96A5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4BFF830E" w14:textId="77777777" w:rsidR="00B96A56" w:rsidRDefault="00B96A5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2453A0EE" w14:textId="77777777" w:rsidR="00B96A56" w:rsidRDefault="00B96A5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37519311" w14:textId="77777777" w:rsidR="00B96A56" w:rsidRDefault="00B96A5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4F83CD64" w14:textId="77777777" w:rsidR="00B96A56" w:rsidRDefault="00B96A5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0E6B437B" w14:textId="77777777" w:rsidR="00B96A56" w:rsidRDefault="00B96A5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4088A78" w14:textId="77777777" w:rsidR="00B96A56" w:rsidRDefault="00B96A5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16B4EDB2" w14:textId="77777777" w:rsidR="00B96A56" w:rsidRDefault="00B96A5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360F7FCF" w14:textId="77777777" w:rsidR="00B96A56" w:rsidRDefault="00B96A5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0BA7003E" w14:textId="77777777" w:rsidR="00B96A56" w:rsidRDefault="00B96A5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0C10E69" w14:textId="77777777" w:rsidR="00B96A56" w:rsidRDefault="00B96A5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29529B5A" w14:textId="77777777" w:rsidR="00B96A56" w:rsidRDefault="00B96A5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611E90ED" w14:textId="77777777" w:rsidR="00B96A56" w:rsidRDefault="00B96A5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CAACE01" w14:textId="77777777" w:rsidR="00B96A56" w:rsidRDefault="00B96A5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6FADEA81" w14:textId="77777777" w:rsidR="00B96A56" w:rsidRDefault="00B96A5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7E0A57A9" w14:textId="77777777" w:rsidR="00B96A56" w:rsidRDefault="00B96A5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DD1F7E3" w14:textId="77777777" w:rsidR="00B96A56" w:rsidRDefault="00B96A5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2B1FA54B" w14:textId="77777777" w:rsidR="00B96A56" w:rsidRDefault="00B96A5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78150263" w14:textId="77777777" w:rsidR="00B96A56" w:rsidRDefault="00B96A5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9098F7E" w14:textId="77777777" w:rsidR="00B96A56" w:rsidRDefault="00B96A5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5ED2B49B" w14:textId="77777777" w:rsidR="00B96A56" w:rsidRDefault="00B96A5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5467845C" w14:textId="77777777" w:rsidR="00B96A56" w:rsidRDefault="00B96A5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224DA666" w14:textId="77777777" w:rsidR="00B96A56" w:rsidRDefault="00B96A5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17F55CE4" w14:textId="77777777" w:rsidR="00B96A56" w:rsidRDefault="00B96A5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3AF95565" w14:textId="77777777" w:rsidR="00B96A56" w:rsidRDefault="00B96A5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0A4DD0DF" w14:textId="77777777" w:rsidR="00B96A56" w:rsidRDefault="00B96A5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6652B1EF" w14:textId="77777777" w:rsidR="00B96A56" w:rsidRDefault="00B96A5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0D80FD23" w14:textId="77777777" w:rsidR="00B96A56" w:rsidRDefault="00B96A5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287BDCFE" w14:textId="77777777" w:rsidR="00B96A56" w:rsidRDefault="00B96A5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32D9B55F" w14:textId="77777777" w:rsidR="00B96A56" w:rsidRDefault="00B96A5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650FC0B8" w14:textId="77777777" w:rsidR="00B96A56" w:rsidRDefault="00B96A5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861506D" w14:textId="77777777" w:rsidR="00B96A56" w:rsidRDefault="00B96A5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3857298F" w14:textId="77777777" w:rsidR="00B96A56" w:rsidRDefault="00B96A5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02E22320" w14:textId="77777777" w:rsidR="00B96A56" w:rsidRDefault="00B96A5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386A43BD" w14:textId="77777777" w:rsidR="00B96A56" w:rsidRDefault="00B96A5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5FB57D95" w14:textId="77777777" w:rsidR="00B96A56" w:rsidRDefault="00B96A5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509F9864" w14:textId="77777777" w:rsidR="00B96A56" w:rsidRDefault="00B96A5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15A61750" w14:textId="77777777" w:rsidR="00B96A56" w:rsidRDefault="00B96A5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1FD90984" w14:textId="77777777" w:rsidR="00B96A56" w:rsidRDefault="00B96A5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644EE24B" w14:textId="77777777" w:rsidR="00B96A56" w:rsidRDefault="00B96A5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14C532D" w14:textId="77777777" w:rsidR="00B96A56" w:rsidRDefault="00B96A5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281FCFD3" w14:textId="77777777" w:rsidR="00B96A56" w:rsidRDefault="00B96A5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67748966" w14:textId="77777777" w:rsidR="00B96A56" w:rsidRDefault="00B96A5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7CC7ED49" w14:textId="77777777" w:rsidR="00B96A56" w:rsidRDefault="00B96A5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1CE7048E" w14:textId="77777777" w:rsidR="00B96A56" w:rsidRDefault="00B96A5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65A678F3" w14:textId="77777777" w:rsidR="00B96A56" w:rsidRDefault="00B96A5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E7AF96A" w14:textId="77777777" w:rsidR="00B96A56" w:rsidRDefault="00B96A5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0EBF2A02" w14:textId="77777777" w:rsidR="00B96A56" w:rsidRDefault="00B96A5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56BB41AD" w14:textId="77777777" w:rsidR="00B96A56" w:rsidRDefault="00B96A5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68D37777" w14:textId="77777777" w:rsidR="00B96A56" w:rsidRDefault="00B96A5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139B0678" w14:textId="77777777" w:rsidR="00B96A56" w:rsidRDefault="00B96A56">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3D53F532" w14:textId="77777777" w:rsidR="00B96A56" w:rsidRDefault="00B96A5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8F26391" w14:textId="77777777" w:rsidR="00B96A56" w:rsidRDefault="00B96A5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65E29ACC" w14:textId="77777777" w:rsidR="00B96A56" w:rsidRDefault="00B96A5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41597E3E" w14:textId="77777777" w:rsidR="00B96A56" w:rsidRDefault="00B96A5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214CED36" w14:textId="77777777" w:rsidR="00B96A56" w:rsidRDefault="00B96A5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1958</w:t>
      </w:r>
    </w:p>
    <w:p w14:paraId="1F34FE8C" w14:textId="77777777" w:rsidR="00B96A56" w:rsidRDefault="00B96A5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F15F0BD" w14:textId="77777777" w:rsidR="00B96A56" w:rsidRDefault="00B96A5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17C15F20" w14:textId="77777777" w:rsidR="00B96A56" w:rsidRDefault="00B96A5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706B07A5" w14:textId="77777777" w:rsidR="00B96A56" w:rsidRDefault="00B96A5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5511278C" w14:textId="77777777" w:rsidR="00B96A56" w:rsidRDefault="00B96A5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0E270133" w14:textId="77777777" w:rsidR="00B96A56" w:rsidRDefault="00B96A5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0965C51E" w14:textId="77777777" w:rsidR="00B96A56" w:rsidRDefault="00B96A5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2047BD3B" w14:textId="77777777" w:rsidR="00B96A56" w:rsidRDefault="00B96A5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7B335626" w14:textId="77777777" w:rsidR="00B96A56" w:rsidRDefault="00B96A5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7B7CE836" w14:textId="77777777" w:rsidR="00B96A56" w:rsidRDefault="00B96A5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1E55BED" w14:textId="77777777" w:rsidR="00B96A56" w:rsidRDefault="00B96A5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570453C2" w14:textId="77777777" w:rsidR="00B96A56" w:rsidRDefault="00B96A5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5C0E3050" w14:textId="77777777" w:rsidR="00B96A56" w:rsidRDefault="00B96A5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2760610E" w14:textId="77777777" w:rsidR="00B96A56" w:rsidRDefault="00B96A5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37781075" w14:textId="77777777" w:rsidR="00B96A56" w:rsidRDefault="00B96A56">
      <w:pPr>
        <w:pStyle w:val="TOC4"/>
        <w:rPr>
          <w:rFonts w:asciiTheme="minorHAnsi" w:eastAsiaTheme="minorEastAsia" w:hAnsiTheme="minorHAnsi" w:cstheme="minorBidi"/>
          <w:sz w:val="22"/>
          <w:szCs w:val="22"/>
        </w:rPr>
      </w:pPr>
      <w:r w:rsidRPr="00B96A56">
        <w:t>A.8.16.27.2</w:t>
      </w:r>
      <w:r w:rsidRPr="00B96A56">
        <w:rPr>
          <w:rFonts w:asciiTheme="minorHAnsi" w:hAnsiTheme="minorHAnsi" w:cstheme="minorBidi"/>
          <w:sz w:val="22"/>
          <w:szCs w:val="22"/>
        </w:rPr>
        <w:tab/>
      </w:r>
      <w:r w:rsidRPr="009A6500">
        <w:rPr>
          <w:rFonts w:eastAsia="SimSun"/>
          <w:lang w:eastAsia="zh-CN"/>
        </w:rPr>
        <w:t>Test Requirements</w:t>
      </w:r>
      <w:r>
        <w:tab/>
        <w:t>1975</w:t>
      </w:r>
    </w:p>
    <w:p w14:paraId="141C1F17" w14:textId="77777777" w:rsidR="00B96A56" w:rsidRDefault="00B96A5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15E16CE1" w14:textId="77777777" w:rsidR="00B96A56" w:rsidRDefault="00B96A5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041ABE12" w14:textId="77777777" w:rsidR="00B96A56" w:rsidRDefault="00B96A56">
      <w:pPr>
        <w:pStyle w:val="TOC4"/>
        <w:rPr>
          <w:rFonts w:asciiTheme="minorHAnsi" w:eastAsiaTheme="minorEastAsia" w:hAnsiTheme="minorHAnsi" w:cstheme="minorBidi"/>
          <w:sz w:val="22"/>
          <w:szCs w:val="22"/>
        </w:rPr>
      </w:pPr>
      <w:r w:rsidRPr="00B96A56">
        <w:t>A.8.16.28.2</w:t>
      </w:r>
      <w:r w:rsidRPr="00B96A56">
        <w:rPr>
          <w:rFonts w:asciiTheme="minorHAnsi" w:hAnsiTheme="minorHAnsi" w:cstheme="minorBidi"/>
          <w:sz w:val="22"/>
          <w:szCs w:val="22"/>
        </w:rPr>
        <w:tab/>
      </w:r>
      <w:r w:rsidRPr="009A6500">
        <w:rPr>
          <w:rFonts w:eastAsia="SimSun"/>
          <w:lang w:eastAsia="zh-CN"/>
        </w:rPr>
        <w:t>Test Requirements</w:t>
      </w:r>
      <w:r>
        <w:tab/>
        <w:t>1980</w:t>
      </w:r>
    </w:p>
    <w:p w14:paraId="10FA7336" w14:textId="77777777" w:rsidR="00B96A56" w:rsidRDefault="00B96A5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3229AB5" w14:textId="77777777" w:rsidR="00B96A56" w:rsidRDefault="00B96A5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11960585" w14:textId="77777777" w:rsidR="00B96A56" w:rsidRDefault="00B96A5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435E8B38" w14:textId="77777777" w:rsidR="00B96A56" w:rsidRDefault="00B96A5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1D0FBD43" w14:textId="77777777" w:rsidR="00B96A56" w:rsidRDefault="00B96A5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7FDC659D" w14:textId="77777777" w:rsidR="00B96A56" w:rsidRDefault="00B96A5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453333AB" w14:textId="77777777" w:rsidR="00B96A56" w:rsidRDefault="00B96A5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5851F5DF" w14:textId="77777777" w:rsidR="00B96A56" w:rsidRDefault="00B96A5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5B52422E" w14:textId="77777777" w:rsidR="00B96A56" w:rsidRDefault="00B96A56">
      <w:pPr>
        <w:pStyle w:val="TOC4"/>
        <w:rPr>
          <w:rFonts w:asciiTheme="minorHAnsi" w:eastAsiaTheme="minorEastAsia" w:hAnsiTheme="minorHAnsi" w:cstheme="minorBidi"/>
          <w:sz w:val="22"/>
          <w:szCs w:val="22"/>
        </w:rPr>
      </w:pPr>
      <w:r w:rsidRPr="00B96A56">
        <w:t>A.8.16.31</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1995</w:t>
      </w:r>
    </w:p>
    <w:p w14:paraId="7DC1B433" w14:textId="77777777" w:rsidR="00B96A56" w:rsidRDefault="00B96A5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0B2B1266" w14:textId="77777777" w:rsidR="00B96A56" w:rsidRDefault="00B96A5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0E6D8EED" w14:textId="77777777" w:rsidR="00B96A56" w:rsidRDefault="00B96A56">
      <w:pPr>
        <w:pStyle w:val="TOC4"/>
        <w:rPr>
          <w:rFonts w:asciiTheme="minorHAnsi" w:eastAsiaTheme="minorEastAsia" w:hAnsiTheme="minorHAnsi" w:cstheme="minorBidi"/>
          <w:sz w:val="22"/>
          <w:szCs w:val="22"/>
        </w:rPr>
      </w:pPr>
      <w:r w:rsidRPr="00B96A56">
        <w:t>A.8.16.32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2000</w:t>
      </w:r>
    </w:p>
    <w:p w14:paraId="1C10D299" w14:textId="77777777" w:rsidR="00B96A56" w:rsidRDefault="00B96A5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4C6BE969" w14:textId="77777777" w:rsidR="00B96A56" w:rsidRDefault="00B96A5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2E632F7" w14:textId="77777777" w:rsidR="00B96A56" w:rsidRDefault="00B96A56">
      <w:pPr>
        <w:pStyle w:val="TOC4"/>
        <w:rPr>
          <w:rFonts w:asciiTheme="minorHAnsi" w:eastAsiaTheme="minorEastAsia" w:hAnsiTheme="minorHAnsi" w:cstheme="minorBidi"/>
          <w:sz w:val="22"/>
          <w:szCs w:val="22"/>
        </w:rPr>
      </w:pPr>
      <w:r w:rsidRPr="00B96A56">
        <w:t>A.8.16.33</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2005</w:t>
      </w:r>
    </w:p>
    <w:p w14:paraId="343E150F" w14:textId="77777777" w:rsidR="00B96A56" w:rsidRDefault="00B96A5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4CBAA66F" w14:textId="77777777" w:rsidR="00B96A56" w:rsidRDefault="00B96A5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2F8FBCD4" w14:textId="77777777" w:rsidR="00B96A56" w:rsidRDefault="00B96A56">
      <w:pPr>
        <w:pStyle w:val="TOC4"/>
        <w:rPr>
          <w:rFonts w:asciiTheme="minorHAnsi" w:eastAsiaTheme="minorEastAsia" w:hAnsiTheme="minorHAnsi" w:cstheme="minorBidi"/>
          <w:sz w:val="22"/>
          <w:szCs w:val="22"/>
        </w:rPr>
      </w:pPr>
      <w:r w:rsidRPr="00B96A56">
        <w:t>A.8.16.34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2010</w:t>
      </w:r>
    </w:p>
    <w:p w14:paraId="384BD5F3" w14:textId="77777777" w:rsidR="00B96A56" w:rsidRDefault="00B96A5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505BA950" w14:textId="77777777" w:rsidR="00B96A56" w:rsidRDefault="00B96A5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677B3A53" w14:textId="77777777" w:rsidR="00B96A56" w:rsidRDefault="00B96A5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7D79814D" w14:textId="77777777" w:rsidR="00B96A56" w:rsidRDefault="00B96A5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3962708B" w14:textId="77777777" w:rsidR="00B96A56" w:rsidRDefault="00B96A5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10844ADB" w14:textId="77777777" w:rsidR="00B96A56" w:rsidRDefault="00B96A5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3E387C8A" w14:textId="77777777" w:rsidR="00B96A56" w:rsidRDefault="00B96A5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180E90D4" w14:textId="77777777" w:rsidR="00B96A56" w:rsidRDefault="00B96A5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1D6CE91" w14:textId="77777777" w:rsidR="00B96A56" w:rsidRDefault="00B96A5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28BF30F9" w14:textId="77777777" w:rsidR="00B96A56" w:rsidRDefault="00B96A5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49C67EF3" w14:textId="77777777" w:rsidR="00B96A56" w:rsidRDefault="00B96A5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5F010D7D" w14:textId="77777777" w:rsidR="00B96A56" w:rsidRDefault="00B96A56">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2021</w:t>
      </w:r>
    </w:p>
    <w:p w14:paraId="466F4CC0" w14:textId="77777777" w:rsidR="00B96A56" w:rsidRDefault="00B96A5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36E04182" w14:textId="77777777" w:rsidR="00B96A56" w:rsidRDefault="00B96A5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543DF74F" w14:textId="77777777" w:rsidR="00B96A56" w:rsidRDefault="00B96A5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68457ECB" w14:textId="77777777" w:rsidR="00B96A56" w:rsidRDefault="00B96A5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4D1E1D91" w14:textId="77777777" w:rsidR="00B96A56" w:rsidRDefault="00B96A5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17612C21" w14:textId="77777777" w:rsidR="00B96A56" w:rsidRDefault="00B96A5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05E6A969" w14:textId="77777777" w:rsidR="00B96A56" w:rsidRDefault="00B96A5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CFDD631" w14:textId="77777777" w:rsidR="00B96A56" w:rsidRDefault="00B96A5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310F06B8" w14:textId="77777777" w:rsidR="00B96A56" w:rsidRDefault="00B96A5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2881907F" w14:textId="77777777" w:rsidR="00B96A56" w:rsidRDefault="00B96A5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0D910ED6" w14:textId="77777777" w:rsidR="00B96A56" w:rsidRDefault="00B96A5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10F2F226" w14:textId="77777777" w:rsidR="00B96A56" w:rsidRDefault="00B96A5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53405D71" w14:textId="77777777" w:rsidR="00B96A56" w:rsidRDefault="00B96A5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674D9662" w14:textId="77777777" w:rsidR="00B96A56" w:rsidRDefault="00B96A5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268F21BE" w14:textId="77777777" w:rsidR="00B96A56" w:rsidRDefault="00B96A5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5C0E3E54" w14:textId="77777777" w:rsidR="00B96A56" w:rsidRDefault="00B96A5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297A0139" w14:textId="77777777" w:rsidR="00B96A56" w:rsidRDefault="00B96A5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488D9FFA" w14:textId="77777777" w:rsidR="00B96A56" w:rsidRDefault="00B96A5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7C3F2377" w14:textId="77777777" w:rsidR="00B96A56" w:rsidRDefault="00B96A5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1D4090C8" w14:textId="77777777" w:rsidR="00B96A56" w:rsidRDefault="00B96A5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50FF0892" w14:textId="77777777" w:rsidR="00B96A56" w:rsidRDefault="00B96A5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62F8A08E" w14:textId="77777777" w:rsidR="00B96A56" w:rsidRDefault="00B96A5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7734476B" w14:textId="77777777" w:rsidR="00B96A56" w:rsidRDefault="00B96A5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2BA4B9ED" w14:textId="77777777" w:rsidR="00B96A56" w:rsidRDefault="00B96A5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697D7BDB" w14:textId="77777777" w:rsidR="00B96A56" w:rsidRDefault="00B96A5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0E057AB2" w14:textId="77777777" w:rsidR="00B96A56" w:rsidRDefault="00B96A5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0340B4FE" w14:textId="77777777" w:rsidR="00B96A56" w:rsidRDefault="00B96A5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646C1BD5" w14:textId="77777777" w:rsidR="00B96A56" w:rsidRDefault="00B96A56">
      <w:pPr>
        <w:pStyle w:val="TOC3"/>
        <w:rPr>
          <w:rFonts w:asciiTheme="minorHAnsi" w:eastAsiaTheme="minorEastAsia" w:hAnsiTheme="minorHAnsi" w:cstheme="minorBidi"/>
          <w:sz w:val="22"/>
          <w:szCs w:val="22"/>
        </w:rPr>
      </w:pPr>
      <w:r w:rsidRPr="00B96A56">
        <w:t>A.8.16.48</w:t>
      </w:r>
      <w:r w:rsidRPr="00B96A56">
        <w:rPr>
          <w:rFonts w:asciiTheme="minorHAnsi" w:hAnsiTheme="minorHAnsi" w:cstheme="minorBidi"/>
          <w:sz w:val="22"/>
          <w:szCs w:val="22"/>
        </w:rPr>
        <w:tab/>
      </w:r>
      <w:r w:rsidRPr="009A6500">
        <w:rPr>
          <w:rFonts w:eastAsia="MS Mincho"/>
          <w:lang w:eastAsia="zh-CN"/>
        </w:rPr>
        <w:t>2DL/2UL TDD CA activation and deactivation of known PUCCH SCell without valid TA in non-DRX</w:t>
      </w:r>
      <w:r>
        <w:tab/>
        <w:t>2049</w:t>
      </w:r>
    </w:p>
    <w:p w14:paraId="2274B6FD" w14:textId="77777777" w:rsidR="00B96A56" w:rsidRDefault="00B96A56">
      <w:pPr>
        <w:pStyle w:val="TOC4"/>
        <w:rPr>
          <w:rFonts w:asciiTheme="minorHAnsi" w:eastAsiaTheme="minorEastAsia" w:hAnsiTheme="minorHAnsi" w:cstheme="minorBidi"/>
          <w:sz w:val="22"/>
          <w:szCs w:val="22"/>
        </w:rPr>
      </w:pPr>
      <w:r w:rsidRPr="00B96A56">
        <w:t>A.8.16.48</w:t>
      </w:r>
      <w:r w:rsidRPr="00B96A56">
        <w:rPr>
          <w:lang w:eastAsia="zh-CN"/>
        </w:rPr>
        <w:t>.1</w:t>
      </w:r>
      <w:r w:rsidRPr="00B96A56">
        <w:rPr>
          <w:rFonts w:asciiTheme="minorHAnsi" w:hAnsiTheme="minorHAnsi" w:cstheme="minorBidi"/>
          <w:sz w:val="22"/>
          <w:szCs w:val="22"/>
        </w:rPr>
        <w:tab/>
      </w:r>
      <w:r w:rsidRPr="009A6500">
        <w:rPr>
          <w:rFonts w:eastAsia="MS Mincho"/>
        </w:rPr>
        <w:t xml:space="preserve">Test </w:t>
      </w:r>
      <w:r w:rsidRPr="009A6500">
        <w:rPr>
          <w:rFonts w:eastAsia="MS Mincho"/>
          <w:lang w:eastAsia="zh-CN"/>
        </w:rPr>
        <w:t>Purpose and Environment</w:t>
      </w:r>
      <w:r>
        <w:tab/>
        <w:t>2049</w:t>
      </w:r>
    </w:p>
    <w:p w14:paraId="729CD502" w14:textId="77777777" w:rsidR="00B96A56" w:rsidRDefault="00B96A56">
      <w:pPr>
        <w:pStyle w:val="TOC4"/>
        <w:rPr>
          <w:rFonts w:asciiTheme="minorHAnsi" w:eastAsiaTheme="minorEastAsia" w:hAnsiTheme="minorHAnsi" w:cstheme="minorBidi"/>
          <w:sz w:val="22"/>
          <w:szCs w:val="22"/>
        </w:rPr>
      </w:pPr>
      <w:r w:rsidRPr="00B96A56">
        <w:t>A.8.16.48.2</w:t>
      </w:r>
      <w:r w:rsidRPr="00B96A56">
        <w:rPr>
          <w:rFonts w:asciiTheme="minorHAnsi" w:hAnsiTheme="minorHAnsi" w:cstheme="minorBidi"/>
          <w:sz w:val="22"/>
          <w:szCs w:val="22"/>
        </w:rPr>
        <w:tab/>
      </w:r>
      <w:r w:rsidRPr="009A6500">
        <w:rPr>
          <w:rFonts w:eastAsia="MS Mincho"/>
        </w:rPr>
        <w:t>Test Requirements</w:t>
      </w:r>
      <w:r>
        <w:tab/>
        <w:t>2051</w:t>
      </w:r>
    </w:p>
    <w:p w14:paraId="05A4AA69" w14:textId="77777777" w:rsidR="00B96A56" w:rsidRDefault="00B96A5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A6500">
        <w:rPr>
          <w:lang w:val="en-US"/>
        </w:rPr>
        <w:t>2DL/2UL TDD-FDD CA (FDD PCell) activation and deactivation of known PUCCH SCell without valid TA in non-DRX</w:t>
      </w:r>
      <w:r>
        <w:tab/>
        <w:t>2052</w:t>
      </w:r>
    </w:p>
    <w:p w14:paraId="192A3B37" w14:textId="77777777" w:rsidR="00B96A56" w:rsidRDefault="00B96A5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042E61E2" w14:textId="77777777" w:rsidR="00B96A56" w:rsidRDefault="00B96A5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26DD7B9" w14:textId="77777777" w:rsidR="00B96A56" w:rsidRDefault="00B96A5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4AF985A9" w14:textId="77777777" w:rsidR="00B96A56" w:rsidRDefault="00B96A5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618979BD" w14:textId="77777777" w:rsidR="00B96A56" w:rsidRDefault="00B96A5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7210343B" w14:textId="77777777" w:rsidR="00B96A56" w:rsidRDefault="00B96A5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72B09CD6" w14:textId="77777777" w:rsidR="00B96A56" w:rsidRDefault="00B96A5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7C7DC309" w14:textId="77777777" w:rsidR="00B96A56" w:rsidRDefault="00B96A5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7FB035DD" w14:textId="77777777" w:rsidR="00B96A56" w:rsidRDefault="00B96A5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260F5A65" w14:textId="77777777" w:rsidR="00B96A56" w:rsidRDefault="00B96A5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360B98F4" w14:textId="77777777" w:rsidR="00B96A56" w:rsidRDefault="00B96A5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5F78E52" w14:textId="77777777" w:rsidR="00B96A56" w:rsidRDefault="00B96A5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351BDD25" w14:textId="77777777" w:rsidR="00B96A56" w:rsidRDefault="00B96A5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8FFA9F0" w14:textId="77777777" w:rsidR="00B96A56" w:rsidRDefault="00B96A56">
      <w:pPr>
        <w:pStyle w:val="TOC4"/>
        <w:rPr>
          <w:rFonts w:asciiTheme="minorHAnsi" w:eastAsiaTheme="minorEastAsia" w:hAnsiTheme="minorHAnsi" w:cstheme="minorBidi"/>
          <w:sz w:val="22"/>
          <w:szCs w:val="22"/>
        </w:rPr>
      </w:pPr>
      <w:r w:rsidRPr="00B96A56">
        <w:t>A.8.16.53.2</w:t>
      </w:r>
      <w:r w:rsidRPr="00B96A56">
        <w:rPr>
          <w:rFonts w:asciiTheme="minorHAnsi" w:hAnsiTheme="minorHAnsi" w:cstheme="minorBidi"/>
          <w:sz w:val="22"/>
          <w:szCs w:val="22"/>
        </w:rPr>
        <w:tab/>
      </w:r>
      <w:r w:rsidRPr="009A6500">
        <w:rPr>
          <w:rFonts w:eastAsia="SimSun"/>
          <w:lang w:eastAsia="zh-CN"/>
        </w:rPr>
        <w:t>Test Requirements</w:t>
      </w:r>
      <w:r>
        <w:tab/>
        <w:t>2072</w:t>
      </w:r>
    </w:p>
    <w:p w14:paraId="53271954" w14:textId="77777777" w:rsidR="00B96A56" w:rsidRDefault="00B96A5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1E038DC0" w14:textId="77777777" w:rsidR="00B96A56" w:rsidRDefault="00B96A5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0961B740" w14:textId="77777777" w:rsidR="00B96A56" w:rsidRDefault="00B96A56">
      <w:pPr>
        <w:pStyle w:val="TOC4"/>
        <w:rPr>
          <w:rFonts w:asciiTheme="minorHAnsi" w:eastAsiaTheme="minorEastAsia" w:hAnsiTheme="minorHAnsi" w:cstheme="minorBidi"/>
          <w:sz w:val="22"/>
          <w:szCs w:val="22"/>
        </w:rPr>
      </w:pPr>
      <w:r w:rsidRPr="00B96A56">
        <w:t>A.8.16.54.2</w:t>
      </w:r>
      <w:r w:rsidRPr="00B96A56">
        <w:rPr>
          <w:rFonts w:asciiTheme="minorHAnsi" w:hAnsiTheme="minorHAnsi" w:cstheme="minorBidi"/>
          <w:sz w:val="22"/>
          <w:szCs w:val="22"/>
        </w:rPr>
        <w:tab/>
      </w:r>
      <w:r w:rsidRPr="009A6500">
        <w:rPr>
          <w:rFonts w:eastAsia="SimSun"/>
          <w:lang w:eastAsia="zh-CN"/>
        </w:rPr>
        <w:t>Test Requirements</w:t>
      </w:r>
      <w:r>
        <w:tab/>
        <w:t>2076</w:t>
      </w:r>
    </w:p>
    <w:p w14:paraId="04BFC415" w14:textId="77777777" w:rsidR="00B96A56" w:rsidRDefault="00B96A5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4BD20516" w14:textId="77777777" w:rsidR="00B96A56" w:rsidRDefault="00B96A5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531A0451" w14:textId="77777777" w:rsidR="00B96A56" w:rsidRDefault="00B96A56">
      <w:pPr>
        <w:pStyle w:val="TOC4"/>
        <w:rPr>
          <w:rFonts w:asciiTheme="minorHAnsi" w:eastAsiaTheme="minorEastAsia" w:hAnsiTheme="minorHAnsi" w:cstheme="minorBidi"/>
          <w:sz w:val="22"/>
          <w:szCs w:val="22"/>
        </w:rPr>
      </w:pPr>
      <w:r w:rsidRPr="00B96A56">
        <w:lastRenderedPageBreak/>
        <w:t>A.8.16.55</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2083</w:t>
      </w:r>
    </w:p>
    <w:p w14:paraId="282483C6" w14:textId="77777777" w:rsidR="00B96A56" w:rsidRDefault="00B96A5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1BE00F6F" w14:textId="77777777" w:rsidR="00B96A56" w:rsidRDefault="00B96A5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7DBCDA41" w14:textId="77777777" w:rsidR="00B96A56" w:rsidRDefault="00B96A56">
      <w:pPr>
        <w:pStyle w:val="TOC4"/>
        <w:rPr>
          <w:rFonts w:asciiTheme="minorHAnsi" w:eastAsiaTheme="minorEastAsia" w:hAnsiTheme="minorHAnsi" w:cstheme="minorBidi"/>
          <w:sz w:val="22"/>
          <w:szCs w:val="22"/>
        </w:rPr>
      </w:pPr>
      <w:r w:rsidRPr="00B96A56">
        <w:t>A.8.16.56</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2089</w:t>
      </w:r>
    </w:p>
    <w:p w14:paraId="510DF403" w14:textId="77777777" w:rsidR="00B96A56" w:rsidRDefault="00B96A5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1F56EF6F" w14:textId="77777777" w:rsidR="00B96A56" w:rsidRDefault="00B96A5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652C2EB8" w14:textId="77777777" w:rsidR="00B96A56" w:rsidRDefault="00B96A5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6B0927ED" w14:textId="77777777" w:rsidR="00B96A56" w:rsidRDefault="00B96A5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594D9C31" w14:textId="77777777" w:rsidR="00B96A56" w:rsidRDefault="00B96A5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116DEFA0" w14:textId="77777777" w:rsidR="00B96A56" w:rsidRDefault="00B96A5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418E8F36" w14:textId="77777777" w:rsidR="00B96A56" w:rsidRDefault="00B96A5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1518EC67" w14:textId="77777777" w:rsidR="00B96A56" w:rsidRDefault="00B96A5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831E077" w14:textId="77777777" w:rsidR="00B96A56" w:rsidRDefault="00B96A5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2C7D2626" w14:textId="77777777" w:rsidR="00B96A56" w:rsidRDefault="00B96A5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582D4F74" w14:textId="77777777" w:rsidR="00B96A56" w:rsidRDefault="00B96A5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5D4DF233" w14:textId="77777777" w:rsidR="00B96A56" w:rsidRDefault="00B96A5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12517F4C" w14:textId="77777777" w:rsidR="00B96A56" w:rsidRDefault="00B96A5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5B8D483F" w14:textId="77777777" w:rsidR="00B96A56" w:rsidRDefault="00B96A5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56197738" w14:textId="77777777" w:rsidR="00B96A56" w:rsidRDefault="00B96A5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29FF937C" w14:textId="77777777" w:rsidR="00B96A56" w:rsidRDefault="00B96A5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4CC9C45A" w14:textId="77777777" w:rsidR="00B96A56" w:rsidRDefault="00B96A5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737E9565" w14:textId="77777777" w:rsidR="00B96A56" w:rsidRDefault="00B96A5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5A3648B0" w14:textId="77777777" w:rsidR="00B96A56" w:rsidRDefault="00B96A5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6F8F71A9" w14:textId="77777777" w:rsidR="00B96A56" w:rsidRDefault="00B96A5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6D08458C" w14:textId="77777777" w:rsidR="00B96A56" w:rsidRDefault="00B96A5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7160EE16" w14:textId="77777777" w:rsidR="00B96A56" w:rsidRDefault="00B96A5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2E9AC74A" w14:textId="77777777" w:rsidR="00B96A56" w:rsidRDefault="00B96A5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DC411F" w14:textId="77777777" w:rsidR="00B96A56" w:rsidRDefault="00B96A5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56BAF091" w14:textId="77777777" w:rsidR="00B96A56" w:rsidRDefault="00B96A5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5CABCE42" w14:textId="77777777" w:rsidR="00B96A56" w:rsidRDefault="00B96A5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461493D1" w14:textId="77777777" w:rsidR="00B96A56" w:rsidRDefault="00B96A56">
      <w:pPr>
        <w:pStyle w:val="TOC4"/>
        <w:rPr>
          <w:rFonts w:asciiTheme="minorHAnsi" w:eastAsiaTheme="minorEastAsia" w:hAnsiTheme="minorHAnsi" w:cstheme="minorBidi"/>
          <w:sz w:val="22"/>
          <w:szCs w:val="22"/>
        </w:rPr>
      </w:pPr>
      <w:r w:rsidRPr="00B96A56">
        <w:t>A.8.16.65.2</w:t>
      </w:r>
      <w:r w:rsidRPr="00B96A56">
        <w:rPr>
          <w:rFonts w:asciiTheme="minorHAnsi" w:hAnsiTheme="minorHAnsi" w:cstheme="minorBidi"/>
          <w:sz w:val="22"/>
          <w:szCs w:val="22"/>
        </w:rPr>
        <w:tab/>
      </w:r>
      <w:r w:rsidRPr="009A6500">
        <w:rPr>
          <w:rFonts w:eastAsia="SimSun"/>
          <w:lang w:eastAsia="zh-CN"/>
        </w:rPr>
        <w:t>Test Requirements</w:t>
      </w:r>
      <w:r>
        <w:tab/>
        <w:t>2123</w:t>
      </w:r>
    </w:p>
    <w:p w14:paraId="1E778A9A" w14:textId="77777777" w:rsidR="00B96A56" w:rsidRDefault="00B96A5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6B0CE8F8" w14:textId="77777777" w:rsidR="00B96A56" w:rsidRDefault="00B96A5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695266AE" w14:textId="77777777" w:rsidR="00B96A56" w:rsidRDefault="00B96A56">
      <w:pPr>
        <w:pStyle w:val="TOC4"/>
        <w:rPr>
          <w:rFonts w:asciiTheme="minorHAnsi" w:eastAsiaTheme="minorEastAsia" w:hAnsiTheme="minorHAnsi" w:cstheme="minorBidi"/>
          <w:sz w:val="22"/>
          <w:szCs w:val="22"/>
        </w:rPr>
      </w:pPr>
      <w:r w:rsidRPr="00B96A56">
        <w:t>A.8.16.66.2</w:t>
      </w:r>
      <w:r w:rsidRPr="00B96A56">
        <w:rPr>
          <w:rFonts w:asciiTheme="minorHAnsi" w:hAnsiTheme="minorHAnsi" w:cstheme="minorBidi"/>
          <w:sz w:val="22"/>
          <w:szCs w:val="22"/>
        </w:rPr>
        <w:tab/>
      </w:r>
      <w:r w:rsidRPr="009A6500">
        <w:rPr>
          <w:rFonts w:eastAsia="SimSun"/>
          <w:lang w:eastAsia="zh-CN"/>
        </w:rPr>
        <w:t>Test Requirements</w:t>
      </w:r>
      <w:r>
        <w:tab/>
        <w:t>2128</w:t>
      </w:r>
    </w:p>
    <w:p w14:paraId="193A1354" w14:textId="77777777" w:rsidR="00B96A56" w:rsidRDefault="00B96A5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6404497E" w14:textId="77777777" w:rsidR="00B96A56" w:rsidRDefault="00B96A5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138447A9" w14:textId="77777777" w:rsidR="00B96A56" w:rsidRDefault="00B96A5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54BDCC8D" w14:textId="77777777" w:rsidR="00B96A56" w:rsidRDefault="00B96A5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105D12DE" w14:textId="77777777" w:rsidR="00B96A56" w:rsidRDefault="00B96A5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5DA999BA" w14:textId="77777777" w:rsidR="00B96A56" w:rsidRDefault="00B96A5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4E7B4E8F" w14:textId="77777777" w:rsidR="00B96A56" w:rsidRDefault="00B96A5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6B81A38E" w14:textId="77777777" w:rsidR="00B96A56" w:rsidRDefault="00B96A5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2138</w:t>
      </w:r>
    </w:p>
    <w:p w14:paraId="676C7618" w14:textId="77777777" w:rsidR="00B96A56" w:rsidRDefault="00B96A5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46FB6C22" w14:textId="77777777" w:rsidR="00B96A56" w:rsidRDefault="00B96A5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36702008" w14:textId="77777777" w:rsidR="00B96A56" w:rsidRDefault="00B96A5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2142</w:t>
      </w:r>
    </w:p>
    <w:p w14:paraId="068997EB" w14:textId="77777777" w:rsidR="00B96A56" w:rsidRDefault="00B96A5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6795D102" w14:textId="77777777" w:rsidR="00B96A56" w:rsidRDefault="00B96A5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7980343B" w14:textId="77777777" w:rsidR="00B96A56" w:rsidRDefault="00B96A5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4660BAF6" w14:textId="77777777" w:rsidR="00B96A56" w:rsidRDefault="00B96A5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07F14F34" w14:textId="77777777" w:rsidR="00B96A56" w:rsidRDefault="00B96A5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4F783D94" w14:textId="77777777" w:rsidR="00B96A56" w:rsidRDefault="00B96A5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52DF3FBD" w14:textId="77777777" w:rsidR="00B96A56" w:rsidRDefault="00B96A5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599D21DB" w14:textId="77777777" w:rsidR="00B96A56" w:rsidRDefault="00B96A5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7C28B37C" w14:textId="77777777" w:rsidR="00B96A56" w:rsidRDefault="00B96A5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407A8F96" w14:textId="77777777" w:rsidR="00B96A56" w:rsidRDefault="00B96A56">
      <w:pPr>
        <w:pStyle w:val="TOC4"/>
        <w:rPr>
          <w:rFonts w:asciiTheme="minorHAnsi" w:eastAsiaTheme="minorEastAsia" w:hAnsiTheme="minorHAnsi" w:cstheme="minorBidi"/>
          <w:sz w:val="22"/>
          <w:szCs w:val="22"/>
        </w:rPr>
      </w:pPr>
      <w:r w:rsidRPr="00B96A56">
        <w:lastRenderedPageBreak/>
        <w:t>A.8.16.73</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2163</w:t>
      </w:r>
    </w:p>
    <w:p w14:paraId="38E34AEE" w14:textId="77777777" w:rsidR="00B96A56" w:rsidRDefault="00B96A5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02BE5359" w14:textId="77777777" w:rsidR="00B96A56" w:rsidRDefault="00B96A5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5A902A5D" w14:textId="77777777" w:rsidR="00B96A56" w:rsidRDefault="00B96A56">
      <w:pPr>
        <w:pStyle w:val="TOC4"/>
        <w:rPr>
          <w:rFonts w:asciiTheme="minorHAnsi" w:eastAsiaTheme="minorEastAsia" w:hAnsiTheme="minorHAnsi" w:cstheme="minorBidi"/>
          <w:sz w:val="22"/>
          <w:szCs w:val="22"/>
        </w:rPr>
      </w:pPr>
      <w:r w:rsidRPr="00B96A56">
        <w:t>A.8.16.74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2170</w:t>
      </w:r>
    </w:p>
    <w:p w14:paraId="67B611FE" w14:textId="77777777" w:rsidR="00B96A56" w:rsidRDefault="00B96A5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4EDD36CE" w14:textId="77777777" w:rsidR="00B96A56" w:rsidRDefault="00B96A5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78C6E81" w14:textId="77777777" w:rsidR="00B96A56" w:rsidRDefault="00B96A5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01781366" w14:textId="77777777" w:rsidR="00B96A56" w:rsidRDefault="00B96A5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68CDCEF" w14:textId="77777777" w:rsidR="00B96A56" w:rsidRDefault="00B96A5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1504B576" w14:textId="77777777" w:rsidR="00B96A56" w:rsidRDefault="00B96A5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70B23FD0" w14:textId="77777777" w:rsidR="00B96A56" w:rsidRDefault="00B96A5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01470780" w14:textId="77777777" w:rsidR="00B96A56" w:rsidRDefault="00B96A5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2182</w:t>
      </w:r>
    </w:p>
    <w:p w14:paraId="1CF77392" w14:textId="77777777" w:rsidR="00B96A56" w:rsidRDefault="00B96A5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5C19791C" w14:textId="77777777" w:rsidR="00B96A56" w:rsidRDefault="00B96A5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5848210B" w14:textId="77777777" w:rsidR="00B96A56" w:rsidRDefault="00B96A5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2186</w:t>
      </w:r>
    </w:p>
    <w:p w14:paraId="62287A83" w14:textId="77777777" w:rsidR="00B96A56" w:rsidRDefault="00B96A5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45F0D36C" w14:textId="77777777" w:rsidR="00B96A56" w:rsidRDefault="00B96A5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42EBBC49" w14:textId="77777777" w:rsidR="00B96A56" w:rsidRDefault="00B96A5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68A3257E" w14:textId="77777777" w:rsidR="00B96A56" w:rsidRDefault="00B96A56">
      <w:pPr>
        <w:pStyle w:val="TOC4"/>
        <w:rPr>
          <w:rFonts w:asciiTheme="minorHAnsi" w:eastAsiaTheme="minorEastAsia" w:hAnsiTheme="minorHAnsi" w:cstheme="minorBidi"/>
          <w:sz w:val="22"/>
          <w:szCs w:val="22"/>
        </w:rPr>
      </w:pPr>
      <w:r w:rsidRPr="00B96A56">
        <w:t>A.8.16.79</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2196</w:t>
      </w:r>
    </w:p>
    <w:p w14:paraId="55E23EF8" w14:textId="77777777" w:rsidR="00B96A56" w:rsidRDefault="00B96A5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63969505" w14:textId="77777777" w:rsidR="00B96A56" w:rsidRDefault="00B96A5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22DFD45C" w14:textId="77777777" w:rsidR="00B96A56" w:rsidRDefault="00B96A56">
      <w:pPr>
        <w:pStyle w:val="TOC4"/>
        <w:rPr>
          <w:rFonts w:asciiTheme="minorHAnsi" w:eastAsiaTheme="minorEastAsia" w:hAnsiTheme="minorHAnsi" w:cstheme="minorBidi"/>
          <w:sz w:val="22"/>
          <w:szCs w:val="22"/>
        </w:rPr>
      </w:pPr>
      <w:r w:rsidRPr="00B96A56">
        <w:t>A.8.16.80</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2203</w:t>
      </w:r>
    </w:p>
    <w:p w14:paraId="7FE28457" w14:textId="77777777" w:rsidR="00B96A56" w:rsidRDefault="00B96A5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2FFC0347" w14:textId="77777777" w:rsidR="00B96A56" w:rsidRDefault="00B96A5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7216966D" w14:textId="77777777" w:rsidR="00B96A56" w:rsidRDefault="00B96A56">
      <w:pPr>
        <w:pStyle w:val="TOC4"/>
        <w:rPr>
          <w:rFonts w:asciiTheme="minorHAnsi" w:eastAsiaTheme="minorEastAsia" w:hAnsiTheme="minorHAnsi" w:cstheme="minorBidi"/>
          <w:sz w:val="22"/>
          <w:szCs w:val="22"/>
        </w:rPr>
      </w:pPr>
      <w:r w:rsidRPr="00B96A56">
        <w:t>A.8.16.81</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2209</w:t>
      </w:r>
    </w:p>
    <w:p w14:paraId="6795D96B" w14:textId="77777777" w:rsidR="00B96A56" w:rsidRDefault="00B96A5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7AC2C797" w14:textId="77777777" w:rsidR="00B96A56" w:rsidRDefault="00B96A5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1D6FF760" w14:textId="77777777" w:rsidR="00B96A56" w:rsidRDefault="00B96A56">
      <w:pPr>
        <w:pStyle w:val="TOC4"/>
        <w:rPr>
          <w:rFonts w:asciiTheme="minorHAnsi" w:eastAsiaTheme="minorEastAsia" w:hAnsiTheme="minorHAnsi" w:cstheme="minorBidi"/>
          <w:sz w:val="22"/>
          <w:szCs w:val="22"/>
        </w:rPr>
      </w:pPr>
      <w:r w:rsidRPr="00B96A56">
        <w:t>A.8.16.82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2215</w:t>
      </w:r>
    </w:p>
    <w:p w14:paraId="6B71D9BE" w14:textId="77777777" w:rsidR="00B96A56" w:rsidRDefault="00B96A5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09BB2CE3" w14:textId="77777777" w:rsidR="00B96A56" w:rsidRDefault="00B96A5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6CB5B271" w14:textId="77777777" w:rsidR="00B96A56" w:rsidRDefault="00B96A5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118B78D0" w14:textId="77777777" w:rsidR="00B96A56" w:rsidRDefault="00B96A5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2EA67C6F" w14:textId="77777777" w:rsidR="00B96A56" w:rsidRDefault="00B96A5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0082FE" w14:textId="77777777" w:rsidR="00B96A56" w:rsidRDefault="00B96A5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62AE2DDA" w14:textId="77777777" w:rsidR="00B96A56" w:rsidRDefault="00B96A5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4F21ED65" w14:textId="77777777" w:rsidR="00B96A56" w:rsidRDefault="00B96A5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639D166D" w14:textId="77777777" w:rsidR="00B96A56" w:rsidRDefault="00B96A5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1C725287" w14:textId="77777777" w:rsidR="00B96A56" w:rsidRDefault="00B96A5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68D4D357" w14:textId="77777777" w:rsidR="00B96A56" w:rsidRDefault="00B96A5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47BCA9B0" w14:textId="77777777" w:rsidR="00B96A56" w:rsidRDefault="00B96A5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2BC6B329" w14:textId="77777777" w:rsidR="00B96A56" w:rsidRDefault="00B96A5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00D3E6CB" w14:textId="77777777" w:rsidR="00B96A56" w:rsidRDefault="00B96A5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5C49A461" w14:textId="77777777" w:rsidR="00B96A56" w:rsidRDefault="00B96A5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03404A5" w14:textId="77777777" w:rsidR="00B96A56" w:rsidRDefault="00B96A5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6A2DFFF" w14:textId="77777777" w:rsidR="00B96A56" w:rsidRDefault="00B96A5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2177FA01" w14:textId="77777777" w:rsidR="00B96A56" w:rsidRDefault="00B96A5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12BEACF7" w14:textId="77777777" w:rsidR="00B96A56" w:rsidRDefault="00B96A5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37FE46D7" w14:textId="77777777" w:rsidR="00B96A56" w:rsidRDefault="00B96A5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30F0680B" w14:textId="77777777" w:rsidR="00B96A56" w:rsidRDefault="00B96A5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11D441D8" w14:textId="77777777" w:rsidR="00B96A56" w:rsidRDefault="00B96A5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16EEB8C3" w14:textId="77777777" w:rsidR="00B96A56" w:rsidRDefault="00B96A5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5F32DAA5" w14:textId="77777777" w:rsidR="00B96A56" w:rsidRDefault="00B96A5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3CFAC28F" w14:textId="77777777" w:rsidR="00B96A56" w:rsidRDefault="00B96A5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7B06C0E3" w14:textId="77777777" w:rsidR="00B96A56" w:rsidRDefault="00B96A5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4D22B59B" w14:textId="77777777" w:rsidR="00B96A56" w:rsidRDefault="00B96A5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479DDFF0" w14:textId="77777777" w:rsidR="00B96A56" w:rsidRDefault="00B96A5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0EA4D1DB" w14:textId="77777777" w:rsidR="00B96A56" w:rsidRDefault="00B96A5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641385F7" w14:textId="77777777" w:rsidR="00B96A56" w:rsidRDefault="00B96A56">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2236</w:t>
      </w:r>
    </w:p>
    <w:p w14:paraId="5C07328A" w14:textId="77777777" w:rsidR="00B96A56" w:rsidRDefault="00B96A5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1B2AC1DC" w14:textId="77777777" w:rsidR="00B96A56" w:rsidRDefault="00B96A5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525BD3B6" w14:textId="77777777" w:rsidR="00B96A56" w:rsidRDefault="00B96A5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27D5CF33" w14:textId="77777777" w:rsidR="00B96A56" w:rsidRDefault="00B96A5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507AA873" w14:textId="77777777" w:rsidR="00B96A56" w:rsidRDefault="00B96A5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C9D2437" w14:textId="77777777" w:rsidR="00B96A56" w:rsidRDefault="00B96A5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0382FCB2" w14:textId="77777777" w:rsidR="00B96A56" w:rsidRDefault="00B96A5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5324DA4E" w14:textId="77777777" w:rsidR="00B96A56" w:rsidRDefault="00B96A56">
      <w:pPr>
        <w:pStyle w:val="TOC4"/>
        <w:rPr>
          <w:rFonts w:asciiTheme="minorHAnsi" w:eastAsiaTheme="minorEastAsia" w:hAnsiTheme="minorHAnsi" w:cstheme="minorBidi"/>
          <w:sz w:val="22"/>
          <w:szCs w:val="22"/>
        </w:rPr>
      </w:pPr>
      <w:r w:rsidRPr="00B96A56">
        <w:t>A.8.18.1.2</w:t>
      </w:r>
      <w:r w:rsidRPr="00B96A56">
        <w:rPr>
          <w:rFonts w:asciiTheme="minorHAnsi" w:eastAsiaTheme="minorEastAsia" w:hAnsiTheme="minorHAnsi" w:cstheme="minorBidi"/>
          <w:sz w:val="22"/>
          <w:szCs w:val="22"/>
        </w:rPr>
        <w:tab/>
      </w:r>
      <w:r w:rsidRPr="009A6500">
        <w:rPr>
          <w:snapToGrid w:val="0"/>
        </w:rPr>
        <w:t>Test Requirements</w:t>
      </w:r>
      <w:r>
        <w:tab/>
        <w:t>2253</w:t>
      </w:r>
    </w:p>
    <w:p w14:paraId="47D7D188" w14:textId="77777777" w:rsidR="00B96A56" w:rsidRDefault="00B96A5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D8E1729" w14:textId="77777777" w:rsidR="00B96A56" w:rsidRDefault="00B96A5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0F1B680C" w14:textId="77777777" w:rsidR="00B96A56" w:rsidRDefault="00B96A56">
      <w:pPr>
        <w:pStyle w:val="TOC4"/>
        <w:rPr>
          <w:rFonts w:asciiTheme="minorHAnsi" w:eastAsiaTheme="minorEastAsia" w:hAnsiTheme="minorHAnsi" w:cstheme="minorBidi"/>
          <w:sz w:val="22"/>
          <w:szCs w:val="22"/>
        </w:rPr>
      </w:pPr>
      <w:r w:rsidRPr="00B96A56">
        <w:t>A.8.19.1.1</w:t>
      </w:r>
      <w:r w:rsidRPr="00B96A56">
        <w:rPr>
          <w:rFonts w:asciiTheme="minorHAnsi" w:eastAsiaTheme="minorEastAsia" w:hAnsiTheme="minorHAnsi" w:cstheme="minorBidi"/>
          <w:sz w:val="22"/>
          <w:szCs w:val="22"/>
        </w:rPr>
        <w:tab/>
      </w:r>
      <w:r w:rsidRPr="009A6500">
        <w:rPr>
          <w:snapToGrid w:val="0"/>
        </w:rPr>
        <w:t>Test Purpose and Environment</w:t>
      </w:r>
      <w:r>
        <w:tab/>
        <w:t>2253</w:t>
      </w:r>
    </w:p>
    <w:p w14:paraId="29735A45" w14:textId="77777777" w:rsidR="00B96A56" w:rsidRDefault="00B96A56">
      <w:pPr>
        <w:pStyle w:val="TOC4"/>
        <w:rPr>
          <w:rFonts w:asciiTheme="minorHAnsi" w:eastAsiaTheme="minorEastAsia" w:hAnsiTheme="minorHAnsi" w:cstheme="minorBidi"/>
          <w:sz w:val="22"/>
          <w:szCs w:val="22"/>
        </w:rPr>
      </w:pPr>
      <w:r w:rsidRPr="00B96A56">
        <w:t>A.8.19.1.2</w:t>
      </w:r>
      <w:r w:rsidRPr="00B96A56">
        <w:rPr>
          <w:rFonts w:asciiTheme="minorHAnsi" w:eastAsiaTheme="minorEastAsia" w:hAnsiTheme="minorHAnsi" w:cstheme="minorBidi"/>
          <w:sz w:val="22"/>
          <w:szCs w:val="22"/>
        </w:rPr>
        <w:tab/>
      </w:r>
      <w:r w:rsidRPr="009A6500">
        <w:rPr>
          <w:snapToGrid w:val="0"/>
        </w:rPr>
        <w:t>Test Requirements</w:t>
      </w:r>
      <w:r>
        <w:tab/>
        <w:t>2254</w:t>
      </w:r>
    </w:p>
    <w:p w14:paraId="495ACE9A" w14:textId="77777777" w:rsidR="00B96A56" w:rsidRDefault="00B96A5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BB4B300" w14:textId="77777777" w:rsidR="00B96A56" w:rsidRDefault="00B96A5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1E43E4AA" w14:textId="77777777" w:rsidR="00B96A56" w:rsidRDefault="00B96A56">
      <w:pPr>
        <w:pStyle w:val="TOC4"/>
        <w:rPr>
          <w:rFonts w:asciiTheme="minorHAnsi" w:eastAsiaTheme="minorEastAsia" w:hAnsiTheme="minorHAnsi" w:cstheme="minorBidi"/>
          <w:sz w:val="22"/>
          <w:szCs w:val="22"/>
        </w:rPr>
      </w:pPr>
      <w:r w:rsidRPr="00B96A56">
        <w:t>A.8.20.1.1</w:t>
      </w:r>
      <w:r w:rsidRPr="00B96A56">
        <w:rPr>
          <w:rFonts w:asciiTheme="minorHAnsi" w:eastAsiaTheme="minorEastAsia" w:hAnsiTheme="minorHAnsi" w:cstheme="minorBidi"/>
          <w:sz w:val="22"/>
          <w:szCs w:val="22"/>
        </w:rPr>
        <w:tab/>
      </w:r>
      <w:r w:rsidRPr="009A6500">
        <w:rPr>
          <w:snapToGrid w:val="0"/>
        </w:rPr>
        <w:t>Test Purpose and Environment</w:t>
      </w:r>
      <w:r>
        <w:tab/>
        <w:t>2255</w:t>
      </w:r>
    </w:p>
    <w:p w14:paraId="2DA8032F" w14:textId="77777777" w:rsidR="00B96A56" w:rsidRDefault="00B96A56">
      <w:pPr>
        <w:pStyle w:val="TOC4"/>
        <w:rPr>
          <w:rFonts w:asciiTheme="minorHAnsi" w:eastAsiaTheme="minorEastAsia" w:hAnsiTheme="minorHAnsi" w:cstheme="minorBidi"/>
          <w:sz w:val="22"/>
          <w:szCs w:val="22"/>
        </w:rPr>
      </w:pPr>
      <w:r w:rsidRPr="00B96A56">
        <w:t>A.8.20.1.2</w:t>
      </w:r>
      <w:r w:rsidRPr="00B96A56">
        <w:rPr>
          <w:rFonts w:asciiTheme="minorHAnsi" w:eastAsiaTheme="minorEastAsia" w:hAnsiTheme="minorHAnsi" w:cstheme="minorBidi"/>
          <w:sz w:val="22"/>
          <w:szCs w:val="22"/>
        </w:rPr>
        <w:tab/>
      </w:r>
      <w:r w:rsidRPr="009A6500">
        <w:rPr>
          <w:snapToGrid w:val="0"/>
        </w:rPr>
        <w:t>Test Requirements</w:t>
      </w:r>
      <w:r>
        <w:tab/>
        <w:t>2256</w:t>
      </w:r>
    </w:p>
    <w:p w14:paraId="218EE91C" w14:textId="77777777" w:rsidR="00B96A56" w:rsidRDefault="00B96A5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02919225" w14:textId="77777777" w:rsidR="00B96A56" w:rsidRDefault="00B96A56">
      <w:pPr>
        <w:pStyle w:val="TOC4"/>
        <w:rPr>
          <w:rFonts w:asciiTheme="minorHAnsi" w:eastAsiaTheme="minorEastAsia" w:hAnsiTheme="minorHAnsi" w:cstheme="minorBidi"/>
          <w:sz w:val="22"/>
          <w:szCs w:val="22"/>
        </w:rPr>
      </w:pPr>
      <w:r w:rsidRPr="00B96A56">
        <w:t>A.8.20.2.1</w:t>
      </w:r>
      <w:r w:rsidRPr="00B96A56">
        <w:rPr>
          <w:rFonts w:asciiTheme="minorHAnsi" w:eastAsiaTheme="minorEastAsia" w:hAnsiTheme="minorHAnsi" w:cstheme="minorBidi"/>
          <w:sz w:val="22"/>
          <w:szCs w:val="22"/>
        </w:rPr>
        <w:tab/>
      </w:r>
      <w:r w:rsidRPr="009A6500">
        <w:rPr>
          <w:snapToGrid w:val="0"/>
        </w:rPr>
        <w:t>Test Purpose and Environment</w:t>
      </w:r>
      <w:r>
        <w:tab/>
        <w:t>2257</w:t>
      </w:r>
    </w:p>
    <w:p w14:paraId="25A0470C" w14:textId="77777777" w:rsidR="00B96A56" w:rsidRDefault="00B96A56">
      <w:pPr>
        <w:pStyle w:val="TOC4"/>
        <w:rPr>
          <w:rFonts w:asciiTheme="minorHAnsi" w:eastAsiaTheme="minorEastAsia" w:hAnsiTheme="minorHAnsi" w:cstheme="minorBidi"/>
          <w:sz w:val="22"/>
          <w:szCs w:val="22"/>
        </w:rPr>
      </w:pPr>
      <w:r w:rsidRPr="00B96A56">
        <w:t>A.8.20.2.2</w:t>
      </w:r>
      <w:r w:rsidRPr="00B96A56">
        <w:rPr>
          <w:rFonts w:asciiTheme="minorHAnsi" w:eastAsiaTheme="minorEastAsia" w:hAnsiTheme="minorHAnsi" w:cstheme="minorBidi"/>
          <w:sz w:val="22"/>
          <w:szCs w:val="22"/>
        </w:rPr>
        <w:tab/>
      </w:r>
      <w:r w:rsidRPr="009A6500">
        <w:rPr>
          <w:snapToGrid w:val="0"/>
        </w:rPr>
        <w:t>Test Requirements</w:t>
      </w:r>
      <w:r>
        <w:tab/>
        <w:t>2258</w:t>
      </w:r>
    </w:p>
    <w:p w14:paraId="10D25448" w14:textId="77777777" w:rsidR="00B96A56" w:rsidRDefault="00B96A5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6FF80C1F" w14:textId="77777777" w:rsidR="00B96A56" w:rsidRDefault="00B96A56">
      <w:pPr>
        <w:pStyle w:val="TOC4"/>
        <w:rPr>
          <w:rFonts w:asciiTheme="minorHAnsi" w:eastAsiaTheme="minorEastAsia" w:hAnsiTheme="minorHAnsi" w:cstheme="minorBidi"/>
          <w:sz w:val="22"/>
          <w:szCs w:val="22"/>
        </w:rPr>
      </w:pPr>
      <w:r w:rsidRPr="00B96A56">
        <w:t>A.8.20.</w:t>
      </w:r>
      <w:r w:rsidRPr="00B96A56">
        <w:rPr>
          <w:lang w:eastAsia="zh-CN"/>
        </w:rPr>
        <w:t>2A</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2259</w:t>
      </w:r>
    </w:p>
    <w:p w14:paraId="19F5E36C" w14:textId="77777777" w:rsidR="00B96A56" w:rsidRDefault="00B96A56">
      <w:pPr>
        <w:pStyle w:val="TOC4"/>
        <w:rPr>
          <w:rFonts w:asciiTheme="minorHAnsi" w:eastAsiaTheme="minorEastAsia" w:hAnsiTheme="minorHAnsi" w:cstheme="minorBidi"/>
          <w:sz w:val="22"/>
          <w:szCs w:val="22"/>
        </w:rPr>
      </w:pPr>
      <w:r w:rsidRPr="00B96A56">
        <w:t>A.8.20.2</w:t>
      </w:r>
      <w:r w:rsidRPr="00B96A56">
        <w:rPr>
          <w:lang w:eastAsia="zh-CN"/>
        </w:rPr>
        <w:t>A</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2259</w:t>
      </w:r>
    </w:p>
    <w:p w14:paraId="092257EA" w14:textId="77777777" w:rsidR="00B96A56" w:rsidRDefault="00B96A5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05936FE6" w14:textId="77777777" w:rsidR="00B96A56" w:rsidRDefault="00B96A56">
      <w:pPr>
        <w:pStyle w:val="TOC4"/>
        <w:rPr>
          <w:rFonts w:asciiTheme="minorHAnsi" w:eastAsiaTheme="minorEastAsia" w:hAnsiTheme="minorHAnsi" w:cstheme="minorBidi"/>
          <w:sz w:val="22"/>
          <w:szCs w:val="22"/>
        </w:rPr>
      </w:pPr>
      <w:r w:rsidRPr="00B96A56">
        <w:t>A.8.20.</w:t>
      </w:r>
      <w:r w:rsidRPr="00B96A56">
        <w:rPr>
          <w:lang w:eastAsia="zh-CN"/>
        </w:rPr>
        <w:t>2B</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2259</w:t>
      </w:r>
    </w:p>
    <w:p w14:paraId="04386D66" w14:textId="77777777" w:rsidR="00B96A56" w:rsidRDefault="00B96A56">
      <w:pPr>
        <w:pStyle w:val="TOC4"/>
        <w:rPr>
          <w:rFonts w:asciiTheme="minorHAnsi" w:eastAsiaTheme="minorEastAsia" w:hAnsiTheme="minorHAnsi" w:cstheme="minorBidi"/>
          <w:sz w:val="22"/>
          <w:szCs w:val="22"/>
        </w:rPr>
      </w:pPr>
      <w:r w:rsidRPr="00B96A56">
        <w:t>A.8.20.2</w:t>
      </w:r>
      <w:r w:rsidRPr="00B96A56">
        <w:rPr>
          <w:lang w:eastAsia="zh-CN"/>
        </w:rPr>
        <w:t>B</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2262</w:t>
      </w:r>
    </w:p>
    <w:p w14:paraId="03C9A74B" w14:textId="77777777" w:rsidR="00B96A56" w:rsidRDefault="00B96A5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6A23956D" w14:textId="77777777" w:rsidR="00B96A56" w:rsidRDefault="00B96A56">
      <w:pPr>
        <w:pStyle w:val="TOC4"/>
        <w:rPr>
          <w:rFonts w:asciiTheme="minorHAnsi" w:eastAsiaTheme="minorEastAsia" w:hAnsiTheme="minorHAnsi" w:cstheme="minorBidi"/>
          <w:sz w:val="22"/>
          <w:szCs w:val="22"/>
        </w:rPr>
      </w:pPr>
      <w:r w:rsidRPr="00B96A56">
        <w:t>A.8.20.3.1</w:t>
      </w:r>
      <w:r w:rsidRPr="00B96A56">
        <w:rPr>
          <w:rFonts w:asciiTheme="minorHAnsi" w:eastAsiaTheme="minorEastAsia" w:hAnsiTheme="minorHAnsi" w:cstheme="minorBidi"/>
          <w:sz w:val="22"/>
          <w:szCs w:val="22"/>
        </w:rPr>
        <w:tab/>
      </w:r>
      <w:r w:rsidRPr="009A6500">
        <w:rPr>
          <w:snapToGrid w:val="0"/>
        </w:rPr>
        <w:t>Test Purpose and Environment</w:t>
      </w:r>
      <w:r>
        <w:tab/>
        <w:t>2262</w:t>
      </w:r>
    </w:p>
    <w:p w14:paraId="722864BD" w14:textId="77777777" w:rsidR="00B96A56" w:rsidRDefault="00B96A56">
      <w:pPr>
        <w:pStyle w:val="TOC4"/>
        <w:rPr>
          <w:rFonts w:asciiTheme="minorHAnsi" w:eastAsiaTheme="minorEastAsia" w:hAnsiTheme="minorHAnsi" w:cstheme="minorBidi"/>
          <w:sz w:val="22"/>
          <w:szCs w:val="22"/>
        </w:rPr>
      </w:pPr>
      <w:r w:rsidRPr="00B96A56">
        <w:t>A.8.20.3.2</w:t>
      </w:r>
      <w:r w:rsidRPr="00B96A56">
        <w:rPr>
          <w:rFonts w:asciiTheme="minorHAnsi" w:eastAsiaTheme="minorEastAsia" w:hAnsiTheme="minorHAnsi" w:cstheme="minorBidi"/>
          <w:sz w:val="22"/>
          <w:szCs w:val="22"/>
        </w:rPr>
        <w:tab/>
      </w:r>
      <w:r w:rsidRPr="009A6500">
        <w:rPr>
          <w:snapToGrid w:val="0"/>
        </w:rPr>
        <w:t>Test Requirements</w:t>
      </w:r>
      <w:r>
        <w:tab/>
        <w:t>2264</w:t>
      </w:r>
    </w:p>
    <w:p w14:paraId="12ADA751" w14:textId="77777777" w:rsidR="00B96A56" w:rsidRDefault="00B96A5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2AF87D42" w14:textId="77777777" w:rsidR="00B96A56" w:rsidRDefault="00B96A5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19EA149C" w14:textId="77777777" w:rsidR="00B96A56" w:rsidRDefault="00B96A5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44257106" w14:textId="77777777" w:rsidR="00B96A56" w:rsidRDefault="00B96A5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6B6DD08A" w14:textId="77777777" w:rsidR="00B96A56" w:rsidRDefault="00B96A5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6EE62468" w14:textId="77777777" w:rsidR="00B96A56" w:rsidRDefault="00B96A5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0E0FA7BD" w14:textId="77777777" w:rsidR="00B96A56" w:rsidRDefault="00B96A5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A2BE2D" w14:textId="77777777" w:rsidR="00B96A56" w:rsidRDefault="00B96A5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436686E2" w14:textId="77777777" w:rsidR="00B96A56" w:rsidRDefault="00B96A5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4F517154" w14:textId="77777777" w:rsidR="00B96A56" w:rsidRDefault="00B96A5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2758C92" w14:textId="77777777" w:rsidR="00B96A56" w:rsidRDefault="00B96A5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729E6379" w14:textId="77777777" w:rsidR="00B96A56" w:rsidRDefault="00B96A5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415B2021" w14:textId="77777777" w:rsidR="00B96A56" w:rsidRDefault="00B96A5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FEC769E" w14:textId="77777777" w:rsidR="00B96A56" w:rsidRDefault="00B96A5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0D8F6311" w14:textId="77777777" w:rsidR="00B96A56" w:rsidRDefault="00B96A5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50D84A95" w14:textId="77777777" w:rsidR="00B96A56" w:rsidRDefault="00B96A5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14B213F1" w14:textId="77777777" w:rsidR="00B96A56" w:rsidRDefault="00B96A56">
      <w:pPr>
        <w:pStyle w:val="TOC4"/>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v4.2.0"/>
        </w:rPr>
        <w:t>Test Purpose and Environment</w:t>
      </w:r>
      <w:r>
        <w:tab/>
        <w:t>2269</w:t>
      </w:r>
    </w:p>
    <w:p w14:paraId="0EB3C7EA" w14:textId="77777777" w:rsidR="00B96A56" w:rsidRDefault="00B96A56">
      <w:pPr>
        <w:pStyle w:val="TOC3"/>
        <w:rPr>
          <w:rFonts w:asciiTheme="minorHAnsi" w:eastAsiaTheme="minorEastAsia" w:hAnsiTheme="minorHAnsi" w:cstheme="minorBidi"/>
          <w:sz w:val="22"/>
          <w:szCs w:val="22"/>
        </w:rPr>
      </w:pPr>
      <w:r>
        <w:t>A.8.21.2 Test Requirements</w:t>
      </w:r>
      <w:r>
        <w:tab/>
        <w:t>2273</w:t>
      </w:r>
    </w:p>
    <w:p w14:paraId="22091ACD" w14:textId="77777777" w:rsidR="00B96A56" w:rsidRDefault="00B96A5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5255E631" w14:textId="77777777" w:rsidR="00B96A56" w:rsidRDefault="00B96A5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446CB6B9" w14:textId="77777777" w:rsidR="00B96A56" w:rsidRDefault="00B96A56">
      <w:pPr>
        <w:pStyle w:val="TOC4"/>
        <w:rPr>
          <w:rFonts w:asciiTheme="minorHAnsi" w:eastAsiaTheme="minorEastAsia" w:hAnsiTheme="minorHAnsi" w:cstheme="minorBidi"/>
          <w:sz w:val="22"/>
          <w:szCs w:val="22"/>
        </w:rPr>
      </w:pPr>
      <w:r w:rsidRPr="00B96A56">
        <w:t>A.8.22.1.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2273</w:t>
      </w:r>
    </w:p>
    <w:p w14:paraId="19AAB7A4" w14:textId="77777777" w:rsidR="00B96A56" w:rsidRDefault="00B96A56">
      <w:pPr>
        <w:pStyle w:val="TOC4"/>
        <w:rPr>
          <w:rFonts w:asciiTheme="minorHAnsi" w:eastAsiaTheme="minorEastAsia" w:hAnsiTheme="minorHAnsi" w:cstheme="minorBidi"/>
          <w:sz w:val="22"/>
          <w:szCs w:val="22"/>
        </w:rPr>
      </w:pPr>
      <w:r w:rsidRPr="00B96A56">
        <w:t>A.8.22.1.2</w:t>
      </w:r>
      <w:r w:rsidRPr="00B96A56">
        <w:rPr>
          <w:rFonts w:asciiTheme="minorHAnsi" w:eastAsiaTheme="minorEastAsia" w:hAnsiTheme="minorHAnsi" w:cstheme="minorBidi"/>
          <w:sz w:val="22"/>
          <w:szCs w:val="22"/>
        </w:rPr>
        <w:tab/>
      </w:r>
      <w:r w:rsidRPr="009A6500">
        <w:rPr>
          <w:snapToGrid w:val="0"/>
        </w:rPr>
        <w:t>Test Requirements</w:t>
      </w:r>
      <w:r>
        <w:tab/>
        <w:t>2276</w:t>
      </w:r>
    </w:p>
    <w:p w14:paraId="4553DFA7" w14:textId="77777777" w:rsidR="00B96A56" w:rsidRDefault="00B96A5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3DB7D1AD" w14:textId="77777777" w:rsidR="00B96A56" w:rsidRDefault="00B96A56">
      <w:pPr>
        <w:pStyle w:val="TOC4"/>
        <w:rPr>
          <w:rFonts w:asciiTheme="minorHAnsi" w:eastAsiaTheme="minorEastAsia" w:hAnsiTheme="minorHAnsi" w:cstheme="minorBidi"/>
          <w:sz w:val="22"/>
          <w:szCs w:val="22"/>
        </w:rPr>
      </w:pPr>
      <w:r w:rsidRPr="00B96A56">
        <w:t>A.8.22.2.</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2276</w:t>
      </w:r>
    </w:p>
    <w:p w14:paraId="4FF3A2AD" w14:textId="77777777" w:rsidR="00B96A56" w:rsidRDefault="00B96A56">
      <w:pPr>
        <w:pStyle w:val="TOC4"/>
        <w:rPr>
          <w:rFonts w:asciiTheme="minorHAnsi" w:eastAsiaTheme="minorEastAsia" w:hAnsiTheme="minorHAnsi" w:cstheme="minorBidi"/>
          <w:sz w:val="22"/>
          <w:szCs w:val="22"/>
        </w:rPr>
      </w:pPr>
      <w:r w:rsidRPr="00B96A56">
        <w:t>A.8.22.2.2</w:t>
      </w:r>
      <w:r w:rsidRPr="00B96A56">
        <w:rPr>
          <w:rFonts w:asciiTheme="minorHAnsi" w:eastAsiaTheme="minorEastAsia" w:hAnsiTheme="minorHAnsi" w:cstheme="minorBidi"/>
          <w:sz w:val="22"/>
          <w:szCs w:val="22"/>
        </w:rPr>
        <w:tab/>
      </w:r>
      <w:r w:rsidRPr="009A6500">
        <w:rPr>
          <w:snapToGrid w:val="0"/>
        </w:rPr>
        <w:t>Test Requirements</w:t>
      </w:r>
      <w:r>
        <w:tab/>
        <w:t>2279</w:t>
      </w:r>
    </w:p>
    <w:p w14:paraId="50B4B5F7" w14:textId="77777777" w:rsidR="00B96A56" w:rsidRDefault="00B96A56">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3FB5ACE2"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3</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2279</w:t>
      </w:r>
    </w:p>
    <w:p w14:paraId="37B62003"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2282</w:t>
      </w:r>
    </w:p>
    <w:p w14:paraId="60F6D89F" w14:textId="77777777" w:rsidR="00B96A56" w:rsidRDefault="00B96A5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8E13B2D"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4</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2282</w:t>
      </w:r>
    </w:p>
    <w:p w14:paraId="73A8315E"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2285</w:t>
      </w:r>
    </w:p>
    <w:p w14:paraId="167AE574" w14:textId="77777777" w:rsidR="00B96A56" w:rsidRDefault="00B96A5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A6500">
        <w:rPr>
          <w:rFonts w:cs="v4.2.0"/>
        </w:rPr>
        <w:t>in DRX based on</w:t>
      </w:r>
      <w:r>
        <w:t xml:space="preserve"> CSI-RS based discovery signal</w:t>
      </w:r>
      <w:r>
        <w:tab/>
        <w:t>2285</w:t>
      </w:r>
    </w:p>
    <w:p w14:paraId="03C141D3" w14:textId="77777777" w:rsidR="00B96A56" w:rsidRDefault="00B96A56">
      <w:pPr>
        <w:pStyle w:val="TOC4"/>
        <w:rPr>
          <w:rFonts w:asciiTheme="minorHAnsi" w:eastAsiaTheme="minorEastAsia" w:hAnsiTheme="minorHAnsi" w:cstheme="minorBidi"/>
          <w:sz w:val="22"/>
          <w:szCs w:val="22"/>
        </w:rPr>
      </w:pPr>
      <w:r w:rsidRPr="00B96A56">
        <w:t>A.8.22.5.1</w:t>
      </w:r>
      <w:r w:rsidRPr="00B96A56">
        <w:rPr>
          <w:rFonts w:asciiTheme="minorHAnsi" w:eastAsiaTheme="minorEastAsia" w:hAnsiTheme="minorHAnsi" w:cstheme="minorBidi"/>
          <w:sz w:val="22"/>
          <w:szCs w:val="22"/>
        </w:rPr>
        <w:tab/>
      </w:r>
      <w:r w:rsidRPr="009A6500">
        <w:rPr>
          <w:snapToGrid w:val="0"/>
        </w:rPr>
        <w:t>Test Purpose and Environment</w:t>
      </w:r>
      <w:r>
        <w:tab/>
        <w:t>2285</w:t>
      </w:r>
    </w:p>
    <w:p w14:paraId="2806F559" w14:textId="77777777" w:rsidR="00B96A56" w:rsidRDefault="00B96A56">
      <w:pPr>
        <w:pStyle w:val="TOC4"/>
        <w:rPr>
          <w:rFonts w:asciiTheme="minorHAnsi" w:eastAsiaTheme="minorEastAsia" w:hAnsiTheme="minorHAnsi" w:cstheme="minorBidi"/>
          <w:sz w:val="22"/>
          <w:szCs w:val="22"/>
        </w:rPr>
      </w:pPr>
      <w:r w:rsidRPr="00B96A56">
        <w:t>A.8.22.5.2</w:t>
      </w:r>
      <w:r w:rsidRPr="00B96A56">
        <w:rPr>
          <w:rFonts w:asciiTheme="minorHAnsi" w:eastAsiaTheme="minorEastAsia" w:hAnsiTheme="minorHAnsi" w:cstheme="minorBidi"/>
          <w:sz w:val="22"/>
          <w:szCs w:val="22"/>
        </w:rPr>
        <w:tab/>
      </w:r>
      <w:r w:rsidRPr="009A6500">
        <w:rPr>
          <w:snapToGrid w:val="0"/>
        </w:rPr>
        <w:t>Test Requirements</w:t>
      </w:r>
      <w:r>
        <w:tab/>
        <w:t>2289</w:t>
      </w:r>
    </w:p>
    <w:p w14:paraId="2DFF2BED" w14:textId="77777777" w:rsidR="00B96A56" w:rsidRDefault="00B96A5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A6500">
        <w:rPr>
          <w:rFonts w:cs="v4.2.0"/>
        </w:rPr>
        <w:t>in DRX based on</w:t>
      </w:r>
      <w:r>
        <w:t xml:space="preserve"> CSI-RS based discovery signal</w:t>
      </w:r>
      <w:r>
        <w:tab/>
        <w:t>2289</w:t>
      </w:r>
    </w:p>
    <w:p w14:paraId="3144FFB6" w14:textId="77777777" w:rsidR="00B96A56" w:rsidRDefault="00B96A56">
      <w:pPr>
        <w:pStyle w:val="TOC4"/>
        <w:rPr>
          <w:rFonts w:asciiTheme="minorHAnsi" w:eastAsiaTheme="minorEastAsia" w:hAnsiTheme="minorHAnsi" w:cstheme="minorBidi"/>
          <w:sz w:val="22"/>
          <w:szCs w:val="22"/>
        </w:rPr>
      </w:pPr>
      <w:r w:rsidRPr="00B96A56">
        <w:t>A.8.22.6.1</w:t>
      </w:r>
      <w:r w:rsidRPr="00B96A56">
        <w:rPr>
          <w:rFonts w:asciiTheme="minorHAnsi" w:eastAsiaTheme="minorEastAsia" w:hAnsiTheme="minorHAnsi" w:cstheme="minorBidi"/>
          <w:sz w:val="22"/>
          <w:szCs w:val="22"/>
        </w:rPr>
        <w:tab/>
      </w:r>
      <w:r w:rsidRPr="009A6500">
        <w:rPr>
          <w:snapToGrid w:val="0"/>
        </w:rPr>
        <w:t>Test Purpose and Environment</w:t>
      </w:r>
      <w:r>
        <w:tab/>
        <w:t>2289</w:t>
      </w:r>
    </w:p>
    <w:p w14:paraId="3F12B013" w14:textId="77777777" w:rsidR="00B96A56" w:rsidRDefault="00B96A56">
      <w:pPr>
        <w:pStyle w:val="TOC4"/>
        <w:rPr>
          <w:rFonts w:asciiTheme="minorHAnsi" w:eastAsiaTheme="minorEastAsia" w:hAnsiTheme="minorHAnsi" w:cstheme="minorBidi"/>
          <w:sz w:val="22"/>
          <w:szCs w:val="22"/>
        </w:rPr>
      </w:pPr>
      <w:r w:rsidRPr="00B96A56">
        <w:t>A.8.22.6.2</w:t>
      </w:r>
      <w:r w:rsidRPr="00B96A56">
        <w:rPr>
          <w:rFonts w:asciiTheme="minorHAnsi" w:eastAsiaTheme="minorEastAsia" w:hAnsiTheme="minorHAnsi"/>
          <w:sz w:val="22"/>
          <w:szCs w:val="22"/>
        </w:rPr>
        <w:tab/>
      </w:r>
      <w:r w:rsidRPr="009A6500">
        <w:rPr>
          <w:rFonts w:cs="v4.2.0"/>
          <w:snapToGrid w:val="0"/>
        </w:rPr>
        <w:t>Test Requirements</w:t>
      </w:r>
      <w:r>
        <w:tab/>
        <w:t>2293</w:t>
      </w:r>
    </w:p>
    <w:p w14:paraId="4AF9A344" w14:textId="77777777" w:rsidR="00B96A56" w:rsidRDefault="00B96A5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A6500">
        <w:rPr>
          <w:bCs/>
        </w:rPr>
        <w:t xml:space="preserve"> CSI-RS based discovery signal</w:t>
      </w:r>
      <w:r>
        <w:tab/>
        <w:t>2293</w:t>
      </w:r>
    </w:p>
    <w:p w14:paraId="65F943CA" w14:textId="77777777" w:rsidR="00B96A56" w:rsidRDefault="00B96A56">
      <w:pPr>
        <w:pStyle w:val="TOC4"/>
        <w:rPr>
          <w:rFonts w:asciiTheme="minorHAnsi" w:eastAsiaTheme="minorEastAsia" w:hAnsiTheme="minorHAnsi" w:cstheme="minorBidi"/>
          <w:sz w:val="22"/>
          <w:szCs w:val="22"/>
        </w:rPr>
      </w:pPr>
      <w:r w:rsidRPr="00B96A56">
        <w:t>A.8.22.7.1</w:t>
      </w:r>
      <w:r w:rsidRPr="00B96A56">
        <w:rPr>
          <w:rFonts w:asciiTheme="minorHAnsi" w:eastAsiaTheme="minorEastAsia" w:hAnsiTheme="minorHAnsi" w:cstheme="minorBidi"/>
          <w:sz w:val="22"/>
          <w:szCs w:val="22"/>
        </w:rPr>
        <w:tab/>
      </w:r>
      <w:r w:rsidRPr="009A6500">
        <w:rPr>
          <w:snapToGrid w:val="0"/>
        </w:rPr>
        <w:t>Test Purpose and Environment</w:t>
      </w:r>
      <w:r>
        <w:tab/>
        <w:t>2293</w:t>
      </w:r>
    </w:p>
    <w:p w14:paraId="26AA7F4A" w14:textId="77777777" w:rsidR="00B96A56" w:rsidRDefault="00B96A56">
      <w:pPr>
        <w:pStyle w:val="TOC4"/>
        <w:rPr>
          <w:rFonts w:asciiTheme="minorHAnsi" w:eastAsiaTheme="minorEastAsia" w:hAnsiTheme="minorHAnsi" w:cstheme="minorBidi"/>
          <w:sz w:val="22"/>
          <w:szCs w:val="22"/>
        </w:rPr>
      </w:pPr>
      <w:r w:rsidRPr="00B96A56">
        <w:t>A.8.22.7.2</w:t>
      </w:r>
      <w:r w:rsidRPr="00B96A56">
        <w:rPr>
          <w:rFonts w:asciiTheme="minorHAnsi" w:eastAsiaTheme="minorEastAsia" w:hAnsiTheme="minorHAnsi" w:cstheme="minorBidi"/>
          <w:sz w:val="22"/>
          <w:szCs w:val="22"/>
        </w:rPr>
        <w:tab/>
      </w:r>
      <w:r w:rsidRPr="009A6500">
        <w:rPr>
          <w:snapToGrid w:val="0"/>
        </w:rPr>
        <w:t>Test Requirements</w:t>
      </w:r>
      <w:r>
        <w:tab/>
        <w:t>2297</w:t>
      </w:r>
    </w:p>
    <w:p w14:paraId="75E20ABA" w14:textId="77777777" w:rsidR="00B96A56" w:rsidRDefault="00B96A5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A6500">
        <w:rPr>
          <w:bCs/>
        </w:rPr>
        <w:t>E-UTRAN TDD-TDD inter-frequency event triggered reporting under fading propagation condition in DRX based on CSI-RS based discovery signal</w:t>
      </w:r>
      <w:r>
        <w:tab/>
        <w:t>2297</w:t>
      </w:r>
    </w:p>
    <w:p w14:paraId="7BC28165" w14:textId="77777777" w:rsidR="00B96A56" w:rsidRDefault="00B96A56">
      <w:pPr>
        <w:pStyle w:val="TOC4"/>
        <w:rPr>
          <w:rFonts w:asciiTheme="minorHAnsi" w:eastAsiaTheme="minorEastAsia" w:hAnsiTheme="minorHAnsi" w:cstheme="minorBidi"/>
          <w:sz w:val="22"/>
          <w:szCs w:val="22"/>
        </w:rPr>
      </w:pPr>
      <w:r w:rsidRPr="00B96A56">
        <w:t>A.8.22.8.1</w:t>
      </w:r>
      <w:r w:rsidRPr="00B96A56">
        <w:rPr>
          <w:rFonts w:asciiTheme="minorHAnsi" w:eastAsiaTheme="minorEastAsia" w:hAnsiTheme="minorHAnsi"/>
          <w:sz w:val="22"/>
          <w:szCs w:val="22"/>
        </w:rPr>
        <w:tab/>
      </w:r>
      <w:r w:rsidRPr="009A6500">
        <w:rPr>
          <w:rFonts w:cs="v4.2.0"/>
          <w:snapToGrid w:val="0"/>
        </w:rPr>
        <w:t>Test Purpose and Environment</w:t>
      </w:r>
      <w:r>
        <w:tab/>
        <w:t>2297</w:t>
      </w:r>
    </w:p>
    <w:p w14:paraId="6FEAFB65" w14:textId="77777777" w:rsidR="00B96A56" w:rsidRDefault="00B96A56">
      <w:pPr>
        <w:pStyle w:val="TOC4"/>
        <w:rPr>
          <w:rFonts w:asciiTheme="minorHAnsi" w:eastAsiaTheme="minorEastAsia" w:hAnsiTheme="minorHAnsi" w:cstheme="minorBidi"/>
          <w:sz w:val="22"/>
          <w:szCs w:val="22"/>
        </w:rPr>
      </w:pPr>
      <w:r w:rsidRPr="00B96A56">
        <w:t>A.8.22.8.2</w:t>
      </w:r>
      <w:r w:rsidRPr="00B96A56">
        <w:rPr>
          <w:rFonts w:asciiTheme="minorHAnsi" w:eastAsiaTheme="minorEastAsia" w:hAnsiTheme="minorHAnsi" w:cstheme="minorBidi"/>
          <w:sz w:val="22"/>
          <w:szCs w:val="22"/>
        </w:rPr>
        <w:tab/>
      </w:r>
      <w:r w:rsidRPr="009A6500">
        <w:rPr>
          <w:snapToGrid w:val="0"/>
        </w:rPr>
        <w:t>Test Requirements</w:t>
      </w:r>
      <w:r>
        <w:tab/>
        <w:t>2301</w:t>
      </w:r>
    </w:p>
    <w:p w14:paraId="24BB4DB3" w14:textId="77777777" w:rsidR="00B96A56" w:rsidRDefault="00B96A5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0A0972E"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6BD4A0AA"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57249B9C" w14:textId="77777777" w:rsidR="00B96A56" w:rsidRDefault="00B96A5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32728145"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6DD6067C"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46C3BBC2" w14:textId="77777777" w:rsidR="00B96A56" w:rsidRDefault="00B96A5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A6500">
        <w:rPr>
          <w:bCs/>
        </w:rPr>
        <w:t>E-UTRAN FDD event triggered reporting under deactivated SCell in non-DRX based on CSI-RS based discovery signal</w:t>
      </w:r>
      <w:r>
        <w:tab/>
        <w:t>2307</w:t>
      </w:r>
    </w:p>
    <w:p w14:paraId="5E06CCEE" w14:textId="77777777" w:rsidR="00B96A56" w:rsidRDefault="00B96A5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45F09CEE" w14:textId="77777777" w:rsidR="00B96A56" w:rsidRDefault="00B96A5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3AC12177" w14:textId="77777777" w:rsidR="00B96A56" w:rsidRDefault="00B96A5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A6500">
        <w:rPr>
          <w:bCs/>
        </w:rPr>
        <w:t>E-UTRAN TDD event triggered reporting under deactivated SCell in non-DRX based on CSI-RS based discovery signal</w:t>
      </w:r>
      <w:r>
        <w:tab/>
        <w:t>2310</w:t>
      </w:r>
    </w:p>
    <w:p w14:paraId="1E2DA541" w14:textId="77777777" w:rsidR="00B96A56" w:rsidRDefault="00B96A5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58296BFA" w14:textId="77777777" w:rsidR="00B96A56" w:rsidRDefault="00B96A5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48204CF5" w14:textId="77777777" w:rsidR="00B96A56" w:rsidRDefault="00B96A5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1A352581" w14:textId="77777777" w:rsidR="00B96A56" w:rsidRDefault="00B96A5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3EC78D2" w14:textId="77777777" w:rsidR="00B96A56" w:rsidRDefault="00B96A56">
      <w:pPr>
        <w:pStyle w:val="TOC4"/>
        <w:rPr>
          <w:rFonts w:asciiTheme="minorHAnsi" w:eastAsiaTheme="minorEastAsia" w:hAnsiTheme="minorHAnsi" w:cstheme="minorBidi"/>
          <w:sz w:val="22"/>
          <w:szCs w:val="22"/>
        </w:rPr>
      </w:pPr>
      <w:r w:rsidRPr="00B96A56">
        <w:t>A.8.23.1.1</w:t>
      </w:r>
      <w:r w:rsidRPr="00B96A56">
        <w:rPr>
          <w:rFonts w:asciiTheme="minorHAnsi" w:eastAsiaTheme="minorEastAsia" w:hAnsiTheme="minorHAnsi" w:cstheme="minorBidi"/>
          <w:sz w:val="22"/>
          <w:szCs w:val="22"/>
        </w:rPr>
        <w:tab/>
      </w:r>
      <w:r w:rsidRPr="009A6500">
        <w:rPr>
          <w:snapToGrid w:val="0"/>
        </w:rPr>
        <w:t>Test Purpose and Environment</w:t>
      </w:r>
      <w:r>
        <w:tab/>
        <w:t>2314</w:t>
      </w:r>
    </w:p>
    <w:p w14:paraId="21E3B12F" w14:textId="77777777" w:rsidR="00B96A56" w:rsidRDefault="00B96A56">
      <w:pPr>
        <w:pStyle w:val="TOC4"/>
        <w:rPr>
          <w:rFonts w:asciiTheme="minorHAnsi" w:eastAsiaTheme="minorEastAsia" w:hAnsiTheme="minorHAnsi" w:cstheme="minorBidi"/>
          <w:sz w:val="22"/>
          <w:szCs w:val="22"/>
        </w:rPr>
      </w:pPr>
      <w:r w:rsidRPr="00B96A56">
        <w:t>A.8.23.1.2</w:t>
      </w:r>
      <w:r w:rsidRPr="00B96A56">
        <w:rPr>
          <w:rFonts w:asciiTheme="minorHAnsi" w:eastAsiaTheme="minorEastAsia" w:hAnsiTheme="minorHAnsi" w:cstheme="minorBidi"/>
          <w:sz w:val="22"/>
          <w:szCs w:val="22"/>
        </w:rPr>
        <w:tab/>
      </w:r>
      <w:r w:rsidRPr="009A6500">
        <w:rPr>
          <w:snapToGrid w:val="0"/>
        </w:rPr>
        <w:t>Test Requirements</w:t>
      </w:r>
      <w:r>
        <w:tab/>
        <w:t>2317</w:t>
      </w:r>
    </w:p>
    <w:p w14:paraId="371127F3" w14:textId="77777777" w:rsidR="00B96A56" w:rsidRDefault="00B96A5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283660E2" w14:textId="77777777" w:rsidR="00B96A56" w:rsidRDefault="00B96A56">
      <w:pPr>
        <w:pStyle w:val="TOC4"/>
        <w:rPr>
          <w:rFonts w:asciiTheme="minorHAnsi" w:eastAsiaTheme="minorEastAsia" w:hAnsiTheme="minorHAnsi" w:cstheme="minorBidi"/>
          <w:sz w:val="22"/>
          <w:szCs w:val="22"/>
        </w:rPr>
      </w:pPr>
      <w:r w:rsidRPr="00B96A56">
        <w:t>A.8.23.2.1</w:t>
      </w:r>
      <w:r w:rsidRPr="00B96A56">
        <w:rPr>
          <w:rFonts w:asciiTheme="minorHAnsi" w:eastAsiaTheme="minorEastAsia" w:hAnsiTheme="minorHAnsi" w:cstheme="minorBidi"/>
          <w:sz w:val="22"/>
          <w:szCs w:val="22"/>
        </w:rPr>
        <w:tab/>
      </w:r>
      <w:r w:rsidRPr="009A6500">
        <w:rPr>
          <w:snapToGrid w:val="0"/>
        </w:rPr>
        <w:t>Test Purpose and Environment</w:t>
      </w:r>
      <w:r>
        <w:tab/>
        <w:t>2317</w:t>
      </w:r>
    </w:p>
    <w:p w14:paraId="492F7C24" w14:textId="77777777" w:rsidR="00B96A56" w:rsidRDefault="00B96A56">
      <w:pPr>
        <w:pStyle w:val="TOC4"/>
        <w:rPr>
          <w:rFonts w:asciiTheme="minorHAnsi" w:eastAsiaTheme="minorEastAsia" w:hAnsiTheme="minorHAnsi" w:cstheme="minorBidi"/>
          <w:sz w:val="22"/>
          <w:szCs w:val="22"/>
        </w:rPr>
      </w:pPr>
      <w:r w:rsidRPr="00B96A56">
        <w:t>A.8.23.2.2</w:t>
      </w:r>
      <w:r w:rsidRPr="00B96A56">
        <w:rPr>
          <w:rFonts w:asciiTheme="minorHAnsi" w:eastAsiaTheme="minorEastAsia" w:hAnsiTheme="minorHAnsi" w:cstheme="minorBidi"/>
          <w:sz w:val="22"/>
          <w:szCs w:val="22"/>
        </w:rPr>
        <w:tab/>
      </w:r>
      <w:r w:rsidRPr="009A6500">
        <w:rPr>
          <w:snapToGrid w:val="0"/>
        </w:rPr>
        <w:t>Test Requirements</w:t>
      </w:r>
      <w:r>
        <w:tab/>
        <w:t>2320</w:t>
      </w:r>
    </w:p>
    <w:p w14:paraId="3DBA5A34" w14:textId="77777777" w:rsidR="00B96A56" w:rsidRDefault="00B96A5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312350A9" w14:textId="77777777" w:rsidR="00B96A56" w:rsidRDefault="00B96A56">
      <w:pPr>
        <w:pStyle w:val="TOC4"/>
        <w:rPr>
          <w:rFonts w:asciiTheme="minorHAnsi" w:eastAsiaTheme="minorEastAsia" w:hAnsiTheme="minorHAnsi" w:cstheme="minorBidi"/>
          <w:sz w:val="22"/>
          <w:szCs w:val="22"/>
        </w:rPr>
      </w:pPr>
      <w:r w:rsidRPr="00B96A56">
        <w:t>A.8.23.3.1</w:t>
      </w:r>
      <w:r w:rsidRPr="00B96A56">
        <w:rPr>
          <w:rFonts w:asciiTheme="minorHAnsi" w:eastAsiaTheme="minorEastAsia" w:hAnsiTheme="minorHAnsi" w:cstheme="minorBidi"/>
          <w:sz w:val="22"/>
          <w:szCs w:val="22"/>
        </w:rPr>
        <w:tab/>
      </w:r>
      <w:r w:rsidRPr="009A6500">
        <w:rPr>
          <w:snapToGrid w:val="0"/>
        </w:rPr>
        <w:t>Test Purpose and Environment</w:t>
      </w:r>
      <w:r>
        <w:tab/>
        <w:t>2320</w:t>
      </w:r>
    </w:p>
    <w:p w14:paraId="32DA4015" w14:textId="77777777" w:rsidR="00B96A56" w:rsidRDefault="00B96A56">
      <w:pPr>
        <w:pStyle w:val="TOC4"/>
        <w:rPr>
          <w:rFonts w:asciiTheme="minorHAnsi" w:eastAsiaTheme="minorEastAsia" w:hAnsiTheme="minorHAnsi" w:cstheme="minorBidi"/>
          <w:sz w:val="22"/>
          <w:szCs w:val="22"/>
        </w:rPr>
      </w:pPr>
      <w:r w:rsidRPr="00B96A56">
        <w:t>A.8.23.3.2</w:t>
      </w:r>
      <w:r w:rsidRPr="00B96A56">
        <w:rPr>
          <w:rFonts w:asciiTheme="minorHAnsi" w:eastAsiaTheme="minorEastAsia" w:hAnsiTheme="minorHAnsi" w:cstheme="minorBidi"/>
          <w:sz w:val="22"/>
          <w:szCs w:val="22"/>
        </w:rPr>
        <w:tab/>
      </w:r>
      <w:r w:rsidRPr="009A6500">
        <w:rPr>
          <w:snapToGrid w:val="0"/>
        </w:rPr>
        <w:t>Test Requirements</w:t>
      </w:r>
      <w:r>
        <w:tab/>
        <w:t>2323</w:t>
      </w:r>
    </w:p>
    <w:p w14:paraId="79D9338D" w14:textId="77777777" w:rsidR="00B96A56" w:rsidRDefault="00B96A5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1C9BA4D5" w14:textId="77777777" w:rsidR="00B96A56" w:rsidRDefault="00B96A56">
      <w:pPr>
        <w:pStyle w:val="TOC4"/>
        <w:rPr>
          <w:rFonts w:asciiTheme="minorHAnsi" w:eastAsiaTheme="minorEastAsia" w:hAnsiTheme="minorHAnsi" w:cstheme="minorBidi"/>
          <w:sz w:val="22"/>
          <w:szCs w:val="22"/>
        </w:rPr>
      </w:pPr>
      <w:r w:rsidRPr="00B96A56">
        <w:t>A.8.23.4.1</w:t>
      </w:r>
      <w:r w:rsidRPr="00B96A56">
        <w:rPr>
          <w:rFonts w:asciiTheme="minorHAnsi" w:eastAsiaTheme="minorEastAsia" w:hAnsiTheme="minorHAnsi" w:cstheme="minorBidi"/>
          <w:sz w:val="22"/>
          <w:szCs w:val="22"/>
        </w:rPr>
        <w:tab/>
      </w:r>
      <w:r w:rsidRPr="009A6500">
        <w:rPr>
          <w:snapToGrid w:val="0"/>
        </w:rPr>
        <w:t>Test Purpose and Environment</w:t>
      </w:r>
      <w:r>
        <w:tab/>
        <w:t>2323</w:t>
      </w:r>
    </w:p>
    <w:p w14:paraId="1A0F358E" w14:textId="77777777" w:rsidR="00B96A56" w:rsidRDefault="00B96A56">
      <w:pPr>
        <w:pStyle w:val="TOC4"/>
        <w:rPr>
          <w:rFonts w:asciiTheme="minorHAnsi" w:eastAsiaTheme="minorEastAsia" w:hAnsiTheme="minorHAnsi" w:cstheme="minorBidi"/>
          <w:sz w:val="22"/>
          <w:szCs w:val="22"/>
        </w:rPr>
      </w:pPr>
      <w:r w:rsidRPr="00B96A56">
        <w:t>A.8.23.4.2</w:t>
      </w:r>
      <w:r w:rsidRPr="00B96A56">
        <w:rPr>
          <w:rFonts w:asciiTheme="minorHAnsi" w:eastAsiaTheme="minorEastAsia" w:hAnsiTheme="minorHAnsi" w:cstheme="minorBidi"/>
          <w:sz w:val="22"/>
          <w:szCs w:val="22"/>
        </w:rPr>
        <w:tab/>
      </w:r>
      <w:r w:rsidRPr="009A6500">
        <w:rPr>
          <w:snapToGrid w:val="0"/>
        </w:rPr>
        <w:t>Test Requirements</w:t>
      </w:r>
      <w:r>
        <w:tab/>
        <w:t>2326</w:t>
      </w:r>
    </w:p>
    <w:p w14:paraId="54864893" w14:textId="77777777" w:rsidR="00B96A56" w:rsidRDefault="00B96A5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3E9B0DE3" w14:textId="77777777" w:rsidR="00B96A56" w:rsidRDefault="00B96A56">
      <w:pPr>
        <w:pStyle w:val="TOC4"/>
        <w:rPr>
          <w:rFonts w:asciiTheme="minorHAnsi" w:eastAsiaTheme="minorEastAsia" w:hAnsiTheme="minorHAnsi" w:cstheme="minorBidi"/>
          <w:sz w:val="22"/>
          <w:szCs w:val="22"/>
        </w:rPr>
      </w:pPr>
      <w:r w:rsidRPr="00B96A56">
        <w:t>A.8.23.5.1</w:t>
      </w:r>
      <w:r w:rsidRPr="00B96A56">
        <w:rPr>
          <w:rFonts w:asciiTheme="minorHAnsi" w:eastAsiaTheme="minorEastAsia" w:hAnsiTheme="minorHAnsi" w:cstheme="minorBidi"/>
          <w:sz w:val="22"/>
          <w:szCs w:val="22"/>
        </w:rPr>
        <w:tab/>
      </w:r>
      <w:r w:rsidRPr="009A6500">
        <w:rPr>
          <w:snapToGrid w:val="0"/>
        </w:rPr>
        <w:t>Test Purpose and Environment</w:t>
      </w:r>
      <w:r>
        <w:tab/>
        <w:t>2326</w:t>
      </w:r>
    </w:p>
    <w:p w14:paraId="5D70992D" w14:textId="77777777" w:rsidR="00B96A56" w:rsidRDefault="00B96A56">
      <w:pPr>
        <w:pStyle w:val="TOC4"/>
        <w:rPr>
          <w:rFonts w:asciiTheme="minorHAnsi" w:eastAsiaTheme="minorEastAsia" w:hAnsiTheme="minorHAnsi" w:cstheme="minorBidi"/>
          <w:sz w:val="22"/>
          <w:szCs w:val="22"/>
        </w:rPr>
      </w:pPr>
      <w:r w:rsidRPr="00B96A56">
        <w:t>A.8.23.5.2</w:t>
      </w:r>
      <w:r w:rsidRPr="00B96A56">
        <w:rPr>
          <w:rFonts w:asciiTheme="minorHAnsi" w:eastAsiaTheme="minorEastAsia" w:hAnsiTheme="minorHAnsi" w:cstheme="minorBidi"/>
          <w:sz w:val="22"/>
          <w:szCs w:val="22"/>
        </w:rPr>
        <w:tab/>
      </w:r>
      <w:r w:rsidRPr="009A6500">
        <w:rPr>
          <w:snapToGrid w:val="0"/>
        </w:rPr>
        <w:t>Test Requirements</w:t>
      </w:r>
      <w:r>
        <w:tab/>
        <w:t>2329</w:t>
      </w:r>
    </w:p>
    <w:p w14:paraId="43B139C6" w14:textId="77777777" w:rsidR="00B96A56" w:rsidRDefault="00B96A5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01024663" w14:textId="77777777" w:rsidR="00B96A56" w:rsidRDefault="00B96A56">
      <w:pPr>
        <w:pStyle w:val="TOC4"/>
        <w:rPr>
          <w:rFonts w:asciiTheme="minorHAnsi" w:eastAsiaTheme="minorEastAsia" w:hAnsiTheme="minorHAnsi" w:cstheme="minorBidi"/>
          <w:sz w:val="22"/>
          <w:szCs w:val="22"/>
        </w:rPr>
      </w:pPr>
      <w:r w:rsidRPr="00B96A56">
        <w:t>A.8.23.6.1</w:t>
      </w:r>
      <w:r w:rsidRPr="00B96A56">
        <w:rPr>
          <w:rFonts w:asciiTheme="minorHAnsi" w:eastAsiaTheme="minorEastAsia" w:hAnsiTheme="minorHAnsi" w:cstheme="minorBidi"/>
          <w:sz w:val="22"/>
          <w:szCs w:val="22"/>
        </w:rPr>
        <w:tab/>
      </w:r>
      <w:r w:rsidRPr="009A6500">
        <w:rPr>
          <w:snapToGrid w:val="0"/>
        </w:rPr>
        <w:t>Test Purpose and Environment</w:t>
      </w:r>
      <w:r>
        <w:tab/>
        <w:t>2329</w:t>
      </w:r>
    </w:p>
    <w:p w14:paraId="4F52F531" w14:textId="77777777" w:rsidR="00B96A56" w:rsidRDefault="00B96A56">
      <w:pPr>
        <w:pStyle w:val="TOC4"/>
        <w:rPr>
          <w:rFonts w:asciiTheme="minorHAnsi" w:eastAsiaTheme="minorEastAsia" w:hAnsiTheme="minorHAnsi" w:cstheme="minorBidi"/>
          <w:sz w:val="22"/>
          <w:szCs w:val="22"/>
        </w:rPr>
      </w:pPr>
      <w:r w:rsidRPr="00B96A56">
        <w:t>A.8.23.6.2</w:t>
      </w:r>
      <w:r w:rsidRPr="00B96A56">
        <w:rPr>
          <w:rFonts w:asciiTheme="minorHAnsi" w:eastAsiaTheme="minorEastAsia" w:hAnsiTheme="minorHAnsi" w:cstheme="minorBidi"/>
          <w:sz w:val="22"/>
          <w:szCs w:val="22"/>
        </w:rPr>
        <w:tab/>
      </w:r>
      <w:r w:rsidRPr="009A6500">
        <w:rPr>
          <w:snapToGrid w:val="0"/>
        </w:rPr>
        <w:t>Test Requirements</w:t>
      </w:r>
      <w:r>
        <w:tab/>
        <w:t>2332</w:t>
      </w:r>
    </w:p>
    <w:p w14:paraId="3C953F9B" w14:textId="77777777" w:rsidR="00B96A56" w:rsidRDefault="00B96A5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44B5E457" w14:textId="77777777" w:rsidR="00B96A56" w:rsidRDefault="00B96A5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1105BEF1" w14:textId="77777777" w:rsidR="00B96A56" w:rsidRDefault="00B96A5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247AD528" w14:textId="77777777" w:rsidR="00B96A56" w:rsidRDefault="00B96A56">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2335</w:t>
      </w:r>
    </w:p>
    <w:p w14:paraId="17501C73" w14:textId="77777777" w:rsidR="00B96A56" w:rsidRDefault="00B96A5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7760351A" w14:textId="77777777" w:rsidR="00B96A56" w:rsidRDefault="00B96A5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40E211AB" w14:textId="77777777" w:rsidR="00B96A56" w:rsidRDefault="00B96A5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3BCCA443" w14:textId="77777777" w:rsidR="00B96A56" w:rsidRDefault="00B96A5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34C681B2" w14:textId="77777777" w:rsidR="00B96A56" w:rsidRDefault="00B96A5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3E6A5DF5" w14:textId="77777777" w:rsidR="00B96A56" w:rsidRDefault="00B96A5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1A3671C" w14:textId="77777777" w:rsidR="00B96A56" w:rsidRDefault="00B96A56">
      <w:pPr>
        <w:pStyle w:val="TOC4"/>
        <w:rPr>
          <w:rFonts w:asciiTheme="minorHAnsi" w:eastAsiaTheme="minorEastAsia" w:hAnsiTheme="minorHAnsi" w:cstheme="minorBidi"/>
          <w:sz w:val="22"/>
          <w:szCs w:val="22"/>
        </w:rPr>
      </w:pPr>
      <w:r w:rsidRPr="00B96A56">
        <w:t>A.8.23.10.1</w:t>
      </w:r>
      <w:r w:rsidRPr="00B96A56">
        <w:rPr>
          <w:rFonts w:asciiTheme="minorHAnsi" w:eastAsiaTheme="minorEastAsia" w:hAnsiTheme="minorHAnsi" w:cstheme="minorBidi"/>
          <w:sz w:val="22"/>
          <w:szCs w:val="22"/>
        </w:rPr>
        <w:tab/>
      </w:r>
      <w:r w:rsidRPr="009A6500">
        <w:rPr>
          <w:snapToGrid w:val="0"/>
        </w:rPr>
        <w:t>Test Purpose and Environment</w:t>
      </w:r>
      <w:r>
        <w:tab/>
        <w:t>2341</w:t>
      </w:r>
    </w:p>
    <w:p w14:paraId="44B74E40" w14:textId="77777777" w:rsidR="00B96A56" w:rsidRDefault="00B96A56">
      <w:pPr>
        <w:pStyle w:val="TOC4"/>
        <w:rPr>
          <w:rFonts w:asciiTheme="minorHAnsi" w:eastAsiaTheme="minorEastAsia" w:hAnsiTheme="minorHAnsi" w:cstheme="minorBidi"/>
          <w:sz w:val="22"/>
          <w:szCs w:val="22"/>
        </w:rPr>
      </w:pPr>
      <w:r w:rsidRPr="00B96A56">
        <w:t>A.8.23.10.2</w:t>
      </w:r>
      <w:r w:rsidRPr="00B96A56">
        <w:rPr>
          <w:rFonts w:asciiTheme="minorHAnsi" w:eastAsiaTheme="minorEastAsia" w:hAnsiTheme="minorHAnsi" w:cstheme="minorBidi"/>
          <w:sz w:val="22"/>
          <w:szCs w:val="22"/>
        </w:rPr>
        <w:tab/>
      </w:r>
      <w:r w:rsidRPr="009A6500">
        <w:rPr>
          <w:snapToGrid w:val="0"/>
        </w:rPr>
        <w:t>Test Requirements</w:t>
      </w:r>
      <w:r>
        <w:tab/>
        <w:t>2344</w:t>
      </w:r>
    </w:p>
    <w:p w14:paraId="4741C61D" w14:textId="77777777" w:rsidR="00B96A56" w:rsidRDefault="00B96A5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415A30B5" w14:textId="77777777" w:rsidR="00B96A56" w:rsidRDefault="00B96A56">
      <w:pPr>
        <w:pStyle w:val="TOC4"/>
        <w:rPr>
          <w:rFonts w:asciiTheme="minorHAnsi" w:eastAsiaTheme="minorEastAsia" w:hAnsiTheme="minorHAnsi" w:cstheme="minorBidi"/>
          <w:sz w:val="22"/>
          <w:szCs w:val="22"/>
        </w:rPr>
      </w:pPr>
      <w:r w:rsidRPr="00B96A56">
        <w:t>A.8.23.11.1</w:t>
      </w:r>
      <w:r w:rsidRPr="00B96A56">
        <w:rPr>
          <w:rFonts w:asciiTheme="minorHAnsi" w:eastAsiaTheme="minorEastAsia" w:hAnsiTheme="minorHAnsi" w:cstheme="minorBidi"/>
          <w:sz w:val="22"/>
          <w:szCs w:val="22"/>
        </w:rPr>
        <w:tab/>
      </w:r>
      <w:r w:rsidRPr="009A6500">
        <w:rPr>
          <w:snapToGrid w:val="0"/>
        </w:rPr>
        <w:t>Test Purpose and Environment</w:t>
      </w:r>
      <w:r>
        <w:tab/>
        <w:t>2344</w:t>
      </w:r>
    </w:p>
    <w:p w14:paraId="3C0B785B" w14:textId="77777777" w:rsidR="00B96A56" w:rsidRDefault="00B96A56">
      <w:pPr>
        <w:pStyle w:val="TOC4"/>
        <w:rPr>
          <w:rFonts w:asciiTheme="minorHAnsi" w:eastAsiaTheme="minorEastAsia" w:hAnsiTheme="minorHAnsi" w:cstheme="minorBidi"/>
          <w:sz w:val="22"/>
          <w:szCs w:val="22"/>
        </w:rPr>
      </w:pPr>
      <w:r w:rsidRPr="00B96A56">
        <w:t>A.8.23.11.2</w:t>
      </w:r>
      <w:r w:rsidRPr="00B96A56">
        <w:rPr>
          <w:rFonts w:asciiTheme="minorHAnsi" w:eastAsiaTheme="minorEastAsia" w:hAnsiTheme="minorHAnsi" w:cstheme="minorBidi"/>
          <w:sz w:val="22"/>
          <w:szCs w:val="22"/>
        </w:rPr>
        <w:tab/>
      </w:r>
      <w:r w:rsidRPr="009A6500">
        <w:rPr>
          <w:snapToGrid w:val="0"/>
        </w:rPr>
        <w:t>Test Requirements</w:t>
      </w:r>
      <w:r>
        <w:tab/>
        <w:t>2347</w:t>
      </w:r>
    </w:p>
    <w:p w14:paraId="1F15046A" w14:textId="77777777" w:rsidR="00B96A56" w:rsidRDefault="00B96A5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045729AF" w14:textId="77777777" w:rsidR="00B96A56" w:rsidRDefault="00B96A56">
      <w:pPr>
        <w:pStyle w:val="TOC4"/>
        <w:rPr>
          <w:rFonts w:asciiTheme="minorHAnsi" w:eastAsiaTheme="minorEastAsia" w:hAnsiTheme="minorHAnsi" w:cstheme="minorBidi"/>
          <w:sz w:val="22"/>
          <w:szCs w:val="22"/>
        </w:rPr>
      </w:pPr>
      <w:r w:rsidRPr="00B96A56">
        <w:t>A.8.23.12.1</w:t>
      </w:r>
      <w:r w:rsidRPr="00B96A56">
        <w:rPr>
          <w:rFonts w:asciiTheme="minorHAnsi" w:eastAsiaTheme="minorEastAsia" w:hAnsiTheme="minorHAnsi" w:cstheme="minorBidi"/>
          <w:sz w:val="22"/>
          <w:szCs w:val="22"/>
        </w:rPr>
        <w:tab/>
      </w:r>
      <w:r w:rsidRPr="009A6500">
        <w:rPr>
          <w:snapToGrid w:val="0"/>
        </w:rPr>
        <w:t>Test Purpose and Environment</w:t>
      </w:r>
      <w:r>
        <w:tab/>
        <w:t>2347</w:t>
      </w:r>
    </w:p>
    <w:p w14:paraId="1EE6C384" w14:textId="77777777" w:rsidR="00B96A56" w:rsidRDefault="00B96A56">
      <w:pPr>
        <w:pStyle w:val="TOC4"/>
        <w:rPr>
          <w:rFonts w:asciiTheme="minorHAnsi" w:eastAsiaTheme="minorEastAsia" w:hAnsiTheme="minorHAnsi" w:cstheme="minorBidi"/>
          <w:sz w:val="22"/>
          <w:szCs w:val="22"/>
        </w:rPr>
      </w:pPr>
      <w:r w:rsidRPr="00B96A56">
        <w:t>A.8.23.12.2</w:t>
      </w:r>
      <w:r w:rsidRPr="00B96A56">
        <w:rPr>
          <w:rFonts w:asciiTheme="minorHAnsi" w:eastAsiaTheme="minorEastAsia" w:hAnsiTheme="minorHAnsi" w:cstheme="minorBidi"/>
          <w:sz w:val="22"/>
          <w:szCs w:val="22"/>
        </w:rPr>
        <w:tab/>
      </w:r>
      <w:r w:rsidRPr="009A6500">
        <w:rPr>
          <w:snapToGrid w:val="0"/>
        </w:rPr>
        <w:t>Test Requirements</w:t>
      </w:r>
      <w:r>
        <w:tab/>
        <w:t>2350</w:t>
      </w:r>
    </w:p>
    <w:p w14:paraId="15E7677D" w14:textId="77777777" w:rsidR="00B96A56" w:rsidRDefault="00B96A5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6979D34A" w14:textId="77777777" w:rsidR="00B96A56" w:rsidRDefault="00B96A56">
      <w:pPr>
        <w:pStyle w:val="TOC4"/>
        <w:rPr>
          <w:rFonts w:asciiTheme="minorHAnsi" w:eastAsiaTheme="minorEastAsia" w:hAnsiTheme="minorHAnsi" w:cstheme="minorBidi"/>
          <w:sz w:val="22"/>
          <w:szCs w:val="22"/>
        </w:rPr>
      </w:pPr>
      <w:r w:rsidRPr="00B96A56">
        <w:t>A.8.23.13.1</w:t>
      </w:r>
      <w:r w:rsidRPr="00B96A56">
        <w:rPr>
          <w:rFonts w:asciiTheme="minorHAnsi" w:eastAsiaTheme="minorEastAsia" w:hAnsiTheme="minorHAnsi" w:cstheme="minorBidi"/>
          <w:sz w:val="22"/>
          <w:szCs w:val="22"/>
        </w:rPr>
        <w:tab/>
      </w:r>
      <w:r w:rsidRPr="009A6500">
        <w:rPr>
          <w:snapToGrid w:val="0"/>
        </w:rPr>
        <w:t>Test Purpose and Environment</w:t>
      </w:r>
      <w:r>
        <w:tab/>
        <w:t>2350</w:t>
      </w:r>
    </w:p>
    <w:p w14:paraId="01ABB686" w14:textId="77777777" w:rsidR="00B96A56" w:rsidRDefault="00B96A56">
      <w:pPr>
        <w:pStyle w:val="TOC4"/>
        <w:rPr>
          <w:rFonts w:asciiTheme="minorHAnsi" w:eastAsiaTheme="minorEastAsia" w:hAnsiTheme="minorHAnsi" w:cstheme="minorBidi"/>
          <w:sz w:val="22"/>
          <w:szCs w:val="22"/>
        </w:rPr>
      </w:pPr>
      <w:r w:rsidRPr="00B96A56">
        <w:t>A.8.23.13.2</w:t>
      </w:r>
      <w:r w:rsidRPr="00B96A56">
        <w:rPr>
          <w:rFonts w:asciiTheme="minorHAnsi" w:eastAsiaTheme="minorEastAsia" w:hAnsiTheme="minorHAnsi" w:cstheme="minorBidi"/>
          <w:sz w:val="22"/>
          <w:szCs w:val="22"/>
        </w:rPr>
        <w:tab/>
      </w:r>
      <w:r w:rsidRPr="009A6500">
        <w:rPr>
          <w:snapToGrid w:val="0"/>
        </w:rPr>
        <w:t>Test Requirements</w:t>
      </w:r>
      <w:r>
        <w:tab/>
        <w:t>2353</w:t>
      </w:r>
    </w:p>
    <w:p w14:paraId="3385D0BA" w14:textId="77777777" w:rsidR="00B96A56" w:rsidRDefault="00B96A5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2FA54332" w14:textId="77777777" w:rsidR="00B96A56" w:rsidRDefault="00B96A5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720F948D" w14:textId="77777777" w:rsidR="00B96A56" w:rsidRDefault="00B96A5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5AC2D8B0" w14:textId="77777777" w:rsidR="00B96A56" w:rsidRDefault="00B96A5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7FFFAE54" w14:textId="77777777" w:rsidR="00B96A56" w:rsidRDefault="00B96A5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0ECFB6EB" w14:textId="77777777" w:rsidR="00B96A56" w:rsidRDefault="00B96A5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51A90626" w14:textId="77777777" w:rsidR="00B96A56" w:rsidRDefault="00B96A5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5C5DC328" w14:textId="77777777" w:rsidR="00B96A56" w:rsidRDefault="00B96A56">
      <w:pPr>
        <w:pStyle w:val="TOC4"/>
        <w:rPr>
          <w:rFonts w:asciiTheme="minorHAnsi" w:eastAsiaTheme="minorEastAsia" w:hAnsiTheme="minorHAnsi" w:cstheme="minorBidi"/>
          <w:sz w:val="22"/>
          <w:szCs w:val="22"/>
        </w:rPr>
      </w:pPr>
      <w:r w:rsidRPr="00B96A56">
        <w:t>A.8.23.16.1</w:t>
      </w:r>
      <w:r w:rsidRPr="00B96A56">
        <w:rPr>
          <w:rFonts w:asciiTheme="minorHAnsi" w:eastAsiaTheme="minorEastAsia" w:hAnsiTheme="minorHAnsi" w:cstheme="minorBidi"/>
          <w:sz w:val="22"/>
          <w:szCs w:val="22"/>
        </w:rPr>
        <w:tab/>
      </w:r>
      <w:r w:rsidRPr="009A6500">
        <w:rPr>
          <w:snapToGrid w:val="0"/>
        </w:rPr>
        <w:t>Test Purpose and Environment</w:t>
      </w:r>
      <w:r>
        <w:tab/>
        <w:t>2359</w:t>
      </w:r>
    </w:p>
    <w:p w14:paraId="1414D031" w14:textId="77777777" w:rsidR="00B96A56" w:rsidRDefault="00B96A56">
      <w:pPr>
        <w:pStyle w:val="TOC4"/>
        <w:rPr>
          <w:rFonts w:asciiTheme="minorHAnsi" w:eastAsiaTheme="minorEastAsia" w:hAnsiTheme="minorHAnsi" w:cstheme="minorBidi"/>
          <w:sz w:val="22"/>
          <w:szCs w:val="22"/>
        </w:rPr>
      </w:pPr>
      <w:r w:rsidRPr="00B96A56">
        <w:t>A.8.23.16.2</w:t>
      </w:r>
      <w:r w:rsidRPr="00B96A56">
        <w:rPr>
          <w:rFonts w:asciiTheme="minorHAnsi" w:eastAsiaTheme="minorEastAsia" w:hAnsiTheme="minorHAnsi" w:cstheme="minorBidi"/>
          <w:sz w:val="22"/>
          <w:szCs w:val="22"/>
        </w:rPr>
        <w:tab/>
      </w:r>
      <w:r w:rsidRPr="009A6500">
        <w:rPr>
          <w:snapToGrid w:val="0"/>
        </w:rPr>
        <w:t>Test Requirements</w:t>
      </w:r>
      <w:r>
        <w:tab/>
        <w:t>2360</w:t>
      </w:r>
    </w:p>
    <w:p w14:paraId="7D83A889" w14:textId="77777777" w:rsidR="00B96A56" w:rsidRDefault="00B96A5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3EE58D93" w14:textId="77777777" w:rsidR="00B96A56" w:rsidRDefault="00B96A56">
      <w:pPr>
        <w:pStyle w:val="TOC4"/>
        <w:rPr>
          <w:rFonts w:asciiTheme="minorHAnsi" w:eastAsiaTheme="minorEastAsia" w:hAnsiTheme="minorHAnsi" w:cstheme="minorBidi"/>
          <w:sz w:val="22"/>
          <w:szCs w:val="22"/>
        </w:rPr>
      </w:pPr>
      <w:r w:rsidRPr="00B96A56">
        <w:t>A.8.23.17.1</w:t>
      </w:r>
      <w:r w:rsidRPr="00B96A56">
        <w:rPr>
          <w:rFonts w:asciiTheme="minorHAnsi" w:eastAsiaTheme="minorEastAsia" w:hAnsiTheme="minorHAnsi" w:cstheme="minorBidi"/>
          <w:sz w:val="22"/>
          <w:szCs w:val="22"/>
        </w:rPr>
        <w:tab/>
      </w:r>
      <w:r w:rsidRPr="009A6500">
        <w:rPr>
          <w:snapToGrid w:val="0"/>
        </w:rPr>
        <w:t>Test Purpose and Environment</w:t>
      </w:r>
      <w:r>
        <w:tab/>
        <w:t>2361</w:t>
      </w:r>
    </w:p>
    <w:p w14:paraId="07751959" w14:textId="77777777" w:rsidR="00B96A56" w:rsidRDefault="00B96A56">
      <w:pPr>
        <w:pStyle w:val="TOC4"/>
        <w:rPr>
          <w:rFonts w:asciiTheme="minorHAnsi" w:eastAsiaTheme="minorEastAsia" w:hAnsiTheme="minorHAnsi" w:cstheme="minorBidi"/>
          <w:sz w:val="22"/>
          <w:szCs w:val="22"/>
        </w:rPr>
      </w:pPr>
      <w:r w:rsidRPr="00B96A56">
        <w:t>A.8.23.17.2</w:t>
      </w:r>
      <w:r w:rsidRPr="00B96A56">
        <w:rPr>
          <w:rFonts w:asciiTheme="minorHAnsi" w:eastAsiaTheme="minorEastAsia" w:hAnsiTheme="minorHAnsi" w:cstheme="minorBidi"/>
          <w:sz w:val="22"/>
          <w:szCs w:val="22"/>
        </w:rPr>
        <w:tab/>
      </w:r>
      <w:r w:rsidRPr="009A6500">
        <w:rPr>
          <w:snapToGrid w:val="0"/>
        </w:rPr>
        <w:t>Test Requirements</w:t>
      </w:r>
      <w:r>
        <w:tab/>
        <w:t>2363</w:t>
      </w:r>
    </w:p>
    <w:p w14:paraId="325A0FC0" w14:textId="77777777" w:rsidR="00B96A56" w:rsidRDefault="00B96A56">
      <w:pPr>
        <w:pStyle w:val="TOC3"/>
        <w:rPr>
          <w:rFonts w:asciiTheme="minorHAnsi" w:eastAsiaTheme="minorEastAsia" w:hAnsiTheme="minorHAnsi" w:cstheme="minorBidi"/>
          <w:sz w:val="22"/>
          <w:szCs w:val="22"/>
        </w:rPr>
      </w:pPr>
      <w:r w:rsidRPr="00B96A56">
        <w:t>A.8.23.18</w:t>
      </w:r>
      <w:r w:rsidRPr="00B96A5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441AF6DE" w14:textId="77777777" w:rsidR="00B96A56" w:rsidRDefault="00B96A56">
      <w:pPr>
        <w:pStyle w:val="TOC4"/>
        <w:rPr>
          <w:rFonts w:asciiTheme="minorHAnsi" w:eastAsiaTheme="minorEastAsia" w:hAnsiTheme="minorHAnsi" w:cstheme="minorBidi"/>
          <w:sz w:val="22"/>
          <w:szCs w:val="22"/>
        </w:rPr>
      </w:pPr>
      <w:r w:rsidRPr="00B96A56">
        <w:t>A.8.23.18.1</w:t>
      </w:r>
      <w:r w:rsidRPr="00B96A56">
        <w:rPr>
          <w:rFonts w:asciiTheme="minorHAnsi" w:eastAsiaTheme="minorEastAsia" w:hAnsiTheme="minorHAnsi" w:cstheme="minorBidi"/>
          <w:sz w:val="22"/>
          <w:szCs w:val="22"/>
        </w:rPr>
        <w:tab/>
      </w:r>
      <w:r w:rsidRPr="009A6500">
        <w:rPr>
          <w:snapToGrid w:val="0"/>
        </w:rPr>
        <w:t>Test Purpose and Environment</w:t>
      </w:r>
      <w:r>
        <w:tab/>
        <w:t>2363</w:t>
      </w:r>
    </w:p>
    <w:p w14:paraId="597D6C60" w14:textId="77777777" w:rsidR="00B96A56" w:rsidRDefault="00B96A56">
      <w:pPr>
        <w:pStyle w:val="TOC4"/>
        <w:rPr>
          <w:rFonts w:asciiTheme="minorHAnsi" w:eastAsiaTheme="minorEastAsia" w:hAnsiTheme="minorHAnsi" w:cstheme="minorBidi"/>
          <w:sz w:val="22"/>
          <w:szCs w:val="22"/>
        </w:rPr>
      </w:pPr>
      <w:r w:rsidRPr="00B96A56">
        <w:t>A.8.23.18.2</w:t>
      </w:r>
      <w:r w:rsidRPr="00B96A56">
        <w:rPr>
          <w:rFonts w:asciiTheme="minorHAnsi" w:eastAsiaTheme="minorEastAsia" w:hAnsiTheme="minorHAnsi" w:cstheme="minorBidi"/>
          <w:sz w:val="22"/>
          <w:szCs w:val="22"/>
        </w:rPr>
        <w:tab/>
      </w:r>
      <w:r w:rsidRPr="009A6500">
        <w:rPr>
          <w:snapToGrid w:val="0"/>
        </w:rPr>
        <w:t>Test Requirements</w:t>
      </w:r>
      <w:r>
        <w:tab/>
        <w:t>2364</w:t>
      </w:r>
    </w:p>
    <w:p w14:paraId="3BB394E3" w14:textId="77777777" w:rsidR="00B96A56" w:rsidRDefault="00B96A56">
      <w:pPr>
        <w:pStyle w:val="TOC3"/>
        <w:rPr>
          <w:rFonts w:asciiTheme="minorHAnsi" w:eastAsiaTheme="minorEastAsia" w:hAnsiTheme="minorHAnsi" w:cstheme="minorBidi"/>
          <w:sz w:val="22"/>
          <w:szCs w:val="22"/>
        </w:rPr>
      </w:pPr>
      <w:r w:rsidRPr="00B96A56">
        <w:t>A.8.23.19</w:t>
      </w:r>
      <w:r w:rsidRPr="00B96A5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7363A586" w14:textId="77777777" w:rsidR="00B96A56" w:rsidRDefault="00B96A56">
      <w:pPr>
        <w:pStyle w:val="TOC4"/>
        <w:rPr>
          <w:rFonts w:asciiTheme="minorHAnsi" w:eastAsiaTheme="minorEastAsia" w:hAnsiTheme="minorHAnsi" w:cstheme="minorBidi"/>
          <w:sz w:val="22"/>
          <w:szCs w:val="22"/>
        </w:rPr>
      </w:pPr>
      <w:r w:rsidRPr="00B96A56">
        <w:t>A.8.23.19.1</w:t>
      </w:r>
      <w:r w:rsidRPr="00B96A56">
        <w:rPr>
          <w:rFonts w:asciiTheme="minorHAnsi" w:eastAsiaTheme="minorEastAsia" w:hAnsiTheme="minorHAnsi" w:cstheme="minorBidi"/>
          <w:sz w:val="22"/>
          <w:szCs w:val="22"/>
        </w:rPr>
        <w:tab/>
      </w:r>
      <w:r w:rsidRPr="009A6500">
        <w:rPr>
          <w:snapToGrid w:val="0"/>
        </w:rPr>
        <w:t>Test Purpose and Environment</w:t>
      </w:r>
      <w:r>
        <w:tab/>
        <w:t>2365</w:t>
      </w:r>
    </w:p>
    <w:p w14:paraId="50D1F672" w14:textId="77777777" w:rsidR="00B96A56" w:rsidRDefault="00B96A56">
      <w:pPr>
        <w:pStyle w:val="TOC4"/>
        <w:rPr>
          <w:rFonts w:asciiTheme="minorHAnsi" w:eastAsiaTheme="minorEastAsia" w:hAnsiTheme="minorHAnsi" w:cstheme="minorBidi"/>
          <w:sz w:val="22"/>
          <w:szCs w:val="22"/>
        </w:rPr>
      </w:pPr>
      <w:r w:rsidRPr="00B96A56">
        <w:t>A.8.23.19.2</w:t>
      </w:r>
      <w:r w:rsidRPr="00B96A56">
        <w:rPr>
          <w:rFonts w:asciiTheme="minorHAnsi" w:eastAsiaTheme="minorEastAsia" w:hAnsiTheme="minorHAnsi" w:cstheme="minorBidi"/>
          <w:sz w:val="22"/>
          <w:szCs w:val="22"/>
        </w:rPr>
        <w:tab/>
      </w:r>
      <w:r w:rsidRPr="009A6500">
        <w:rPr>
          <w:snapToGrid w:val="0"/>
        </w:rPr>
        <w:t>Test Requirements</w:t>
      </w:r>
      <w:r>
        <w:tab/>
        <w:t>2366</w:t>
      </w:r>
    </w:p>
    <w:p w14:paraId="21E85B7E" w14:textId="77777777" w:rsidR="00B96A56" w:rsidRDefault="00B96A56">
      <w:pPr>
        <w:pStyle w:val="TOC3"/>
        <w:rPr>
          <w:rFonts w:asciiTheme="minorHAnsi" w:eastAsiaTheme="minorEastAsia" w:hAnsiTheme="minorHAnsi" w:cstheme="minorBidi"/>
          <w:sz w:val="22"/>
          <w:szCs w:val="22"/>
        </w:rPr>
      </w:pPr>
      <w:r w:rsidRPr="00B96A56">
        <w:t>A.8.23.20</w:t>
      </w:r>
      <w:r w:rsidRPr="00B96A5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6A0AAFB6" w14:textId="77777777" w:rsidR="00B96A56" w:rsidRDefault="00B96A56">
      <w:pPr>
        <w:pStyle w:val="TOC4"/>
        <w:rPr>
          <w:rFonts w:asciiTheme="minorHAnsi" w:eastAsiaTheme="minorEastAsia" w:hAnsiTheme="minorHAnsi" w:cstheme="minorBidi"/>
          <w:sz w:val="22"/>
          <w:szCs w:val="22"/>
        </w:rPr>
      </w:pPr>
      <w:r w:rsidRPr="00B96A56">
        <w:t>A.8.23.20.1</w:t>
      </w:r>
      <w:r w:rsidRPr="00B96A56">
        <w:rPr>
          <w:rFonts w:asciiTheme="minorHAnsi" w:eastAsiaTheme="minorEastAsia" w:hAnsiTheme="minorHAnsi" w:cstheme="minorBidi"/>
          <w:sz w:val="22"/>
          <w:szCs w:val="22"/>
        </w:rPr>
        <w:tab/>
      </w:r>
      <w:r w:rsidRPr="009A6500">
        <w:rPr>
          <w:snapToGrid w:val="0"/>
        </w:rPr>
        <w:t>Test Purpose and Environment</w:t>
      </w:r>
      <w:r>
        <w:tab/>
        <w:t>2367</w:t>
      </w:r>
    </w:p>
    <w:p w14:paraId="3703C923" w14:textId="77777777" w:rsidR="00B96A56" w:rsidRDefault="00B96A56">
      <w:pPr>
        <w:pStyle w:val="TOC4"/>
        <w:rPr>
          <w:rFonts w:asciiTheme="minorHAnsi" w:eastAsiaTheme="minorEastAsia" w:hAnsiTheme="minorHAnsi" w:cstheme="minorBidi"/>
          <w:sz w:val="22"/>
          <w:szCs w:val="22"/>
        </w:rPr>
      </w:pPr>
      <w:r w:rsidRPr="00B96A56">
        <w:t>A.8.23.20.2</w:t>
      </w:r>
      <w:r w:rsidRPr="00B96A56">
        <w:rPr>
          <w:rFonts w:asciiTheme="minorHAnsi" w:eastAsiaTheme="minorEastAsia" w:hAnsiTheme="minorHAnsi" w:cstheme="minorBidi"/>
          <w:sz w:val="22"/>
          <w:szCs w:val="22"/>
        </w:rPr>
        <w:tab/>
      </w:r>
      <w:r w:rsidRPr="009A6500">
        <w:rPr>
          <w:snapToGrid w:val="0"/>
        </w:rPr>
        <w:t>Test Requirements</w:t>
      </w:r>
      <w:r>
        <w:tab/>
        <w:t>2368</w:t>
      </w:r>
    </w:p>
    <w:p w14:paraId="27480C66" w14:textId="77777777" w:rsidR="00B96A56" w:rsidRDefault="00B96A56">
      <w:pPr>
        <w:pStyle w:val="TOC3"/>
        <w:rPr>
          <w:rFonts w:asciiTheme="minorHAnsi" w:eastAsiaTheme="minorEastAsia" w:hAnsiTheme="minorHAnsi" w:cstheme="minorBidi"/>
          <w:sz w:val="22"/>
          <w:szCs w:val="22"/>
        </w:rPr>
      </w:pPr>
      <w:r w:rsidRPr="00B96A56">
        <w:t>A.8.23.21</w:t>
      </w:r>
      <w:r w:rsidRPr="00B96A56">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12105FE0" w14:textId="77777777" w:rsidR="00B96A56" w:rsidRDefault="00B96A56">
      <w:pPr>
        <w:pStyle w:val="TOC4"/>
        <w:rPr>
          <w:rFonts w:asciiTheme="minorHAnsi" w:eastAsiaTheme="minorEastAsia" w:hAnsiTheme="minorHAnsi" w:cstheme="minorBidi"/>
          <w:sz w:val="22"/>
          <w:szCs w:val="22"/>
        </w:rPr>
      </w:pPr>
      <w:r w:rsidRPr="00B96A56">
        <w:t>A.8.23.21.1</w:t>
      </w:r>
      <w:r w:rsidRPr="00B96A56">
        <w:rPr>
          <w:rFonts w:asciiTheme="minorHAnsi" w:eastAsiaTheme="minorEastAsia" w:hAnsiTheme="minorHAnsi" w:cstheme="minorBidi"/>
          <w:sz w:val="22"/>
          <w:szCs w:val="22"/>
        </w:rPr>
        <w:tab/>
      </w:r>
      <w:r w:rsidRPr="009A6500">
        <w:rPr>
          <w:snapToGrid w:val="0"/>
        </w:rPr>
        <w:t>Test Purpose and Environment</w:t>
      </w:r>
      <w:r>
        <w:tab/>
        <w:t>2369</w:t>
      </w:r>
    </w:p>
    <w:p w14:paraId="193ADE68" w14:textId="77777777" w:rsidR="00B96A56" w:rsidRDefault="00B96A56">
      <w:pPr>
        <w:pStyle w:val="TOC4"/>
        <w:rPr>
          <w:rFonts w:asciiTheme="minorHAnsi" w:eastAsiaTheme="minorEastAsia" w:hAnsiTheme="minorHAnsi" w:cstheme="minorBidi"/>
          <w:sz w:val="22"/>
          <w:szCs w:val="22"/>
        </w:rPr>
      </w:pPr>
      <w:r w:rsidRPr="00B96A56">
        <w:t>A.8.23.21</w:t>
      </w:r>
      <w:r w:rsidRPr="00B96A56">
        <w:rPr>
          <w:snapToGrid w:val="0"/>
        </w:rPr>
        <w:t>.2</w:t>
      </w:r>
      <w:r w:rsidRPr="00B96A56">
        <w:rPr>
          <w:rFonts w:asciiTheme="minorHAnsi" w:eastAsiaTheme="minorEastAsia" w:hAnsiTheme="minorHAnsi"/>
          <w:sz w:val="22"/>
          <w:szCs w:val="22"/>
        </w:rPr>
        <w:tab/>
      </w:r>
      <w:r w:rsidRPr="009A6500">
        <w:rPr>
          <w:snapToGrid w:val="0"/>
        </w:rPr>
        <w:t>Test Requirements</w:t>
      </w:r>
      <w:r>
        <w:tab/>
        <w:t>2370</w:t>
      </w:r>
    </w:p>
    <w:p w14:paraId="027300F2" w14:textId="77777777" w:rsidR="00B96A56" w:rsidRDefault="00B96A56">
      <w:pPr>
        <w:pStyle w:val="TOC3"/>
        <w:rPr>
          <w:rFonts w:asciiTheme="minorHAnsi" w:eastAsiaTheme="minorEastAsia" w:hAnsiTheme="minorHAnsi" w:cstheme="minorBidi"/>
          <w:sz w:val="22"/>
          <w:szCs w:val="22"/>
        </w:rPr>
      </w:pPr>
      <w:r w:rsidRPr="00B96A56">
        <w:t>A.8.23.22</w:t>
      </w:r>
      <w:r w:rsidRPr="00B96A5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10F7EA21" w14:textId="77777777" w:rsidR="00B96A56" w:rsidRDefault="00B96A56">
      <w:pPr>
        <w:pStyle w:val="TOC4"/>
        <w:rPr>
          <w:rFonts w:asciiTheme="minorHAnsi" w:eastAsiaTheme="minorEastAsia" w:hAnsiTheme="minorHAnsi" w:cstheme="minorBidi"/>
          <w:sz w:val="22"/>
          <w:szCs w:val="22"/>
        </w:rPr>
      </w:pPr>
      <w:r w:rsidRPr="00B96A56">
        <w:t>A.8.23.22.1</w:t>
      </w:r>
      <w:r w:rsidRPr="00B96A56">
        <w:rPr>
          <w:rFonts w:asciiTheme="minorHAnsi" w:eastAsiaTheme="minorEastAsia" w:hAnsiTheme="minorHAnsi" w:cstheme="minorBidi"/>
          <w:sz w:val="22"/>
          <w:szCs w:val="22"/>
        </w:rPr>
        <w:tab/>
      </w:r>
      <w:r w:rsidRPr="009A6500">
        <w:rPr>
          <w:snapToGrid w:val="0"/>
        </w:rPr>
        <w:t>Test Purpose and Environment</w:t>
      </w:r>
      <w:r>
        <w:tab/>
        <w:t>2371</w:t>
      </w:r>
    </w:p>
    <w:p w14:paraId="11DDBFE5" w14:textId="77777777" w:rsidR="00B96A56" w:rsidRDefault="00B96A56">
      <w:pPr>
        <w:pStyle w:val="TOC4"/>
        <w:rPr>
          <w:rFonts w:asciiTheme="minorHAnsi" w:eastAsiaTheme="minorEastAsia" w:hAnsiTheme="minorHAnsi" w:cstheme="minorBidi"/>
          <w:sz w:val="22"/>
          <w:szCs w:val="22"/>
        </w:rPr>
      </w:pPr>
      <w:r w:rsidRPr="00B96A56">
        <w:t>A.8.23.22</w:t>
      </w:r>
      <w:r w:rsidRPr="00B96A56">
        <w:rPr>
          <w:snapToGrid w:val="0"/>
        </w:rPr>
        <w:t>.2</w:t>
      </w:r>
      <w:r w:rsidRPr="00B96A56">
        <w:rPr>
          <w:rFonts w:asciiTheme="minorHAnsi" w:eastAsiaTheme="minorEastAsia" w:hAnsiTheme="minorHAnsi"/>
          <w:sz w:val="22"/>
          <w:szCs w:val="22"/>
        </w:rPr>
        <w:tab/>
      </w:r>
      <w:r w:rsidRPr="009A6500">
        <w:rPr>
          <w:snapToGrid w:val="0"/>
        </w:rPr>
        <w:t>Test Requirements</w:t>
      </w:r>
      <w:r>
        <w:tab/>
        <w:t>2373</w:t>
      </w:r>
    </w:p>
    <w:p w14:paraId="03177EC0" w14:textId="77777777" w:rsidR="00B96A56" w:rsidRDefault="00B96A56">
      <w:pPr>
        <w:pStyle w:val="TOC3"/>
        <w:rPr>
          <w:rFonts w:asciiTheme="minorHAnsi" w:eastAsiaTheme="minorEastAsia" w:hAnsiTheme="minorHAnsi" w:cstheme="minorBidi"/>
          <w:sz w:val="22"/>
          <w:szCs w:val="22"/>
        </w:rPr>
      </w:pPr>
      <w:r w:rsidRPr="00B96A56">
        <w:t>A.8.23.23</w:t>
      </w:r>
      <w:r w:rsidRPr="00B96A56">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376634F6" w14:textId="77777777" w:rsidR="00B96A56" w:rsidRDefault="00B96A56">
      <w:pPr>
        <w:pStyle w:val="TOC4"/>
        <w:rPr>
          <w:rFonts w:asciiTheme="minorHAnsi" w:eastAsiaTheme="minorEastAsia" w:hAnsiTheme="minorHAnsi" w:cstheme="minorBidi"/>
          <w:sz w:val="22"/>
          <w:szCs w:val="22"/>
        </w:rPr>
      </w:pPr>
      <w:r w:rsidRPr="00B96A56">
        <w:t>A.8.23.23.1</w:t>
      </w:r>
      <w:r w:rsidRPr="00B96A56">
        <w:rPr>
          <w:rFonts w:asciiTheme="minorHAnsi" w:eastAsiaTheme="minorEastAsia" w:hAnsiTheme="minorHAnsi" w:cstheme="minorBidi"/>
          <w:sz w:val="22"/>
          <w:szCs w:val="22"/>
        </w:rPr>
        <w:tab/>
      </w:r>
      <w:r w:rsidRPr="009A6500">
        <w:rPr>
          <w:snapToGrid w:val="0"/>
        </w:rPr>
        <w:t>Test Purpose and Environment</w:t>
      </w:r>
      <w:r>
        <w:tab/>
        <w:t>2373</w:t>
      </w:r>
    </w:p>
    <w:p w14:paraId="670A9776" w14:textId="77777777" w:rsidR="00B96A56" w:rsidRDefault="00B96A56">
      <w:pPr>
        <w:pStyle w:val="TOC4"/>
        <w:rPr>
          <w:rFonts w:asciiTheme="minorHAnsi" w:eastAsiaTheme="minorEastAsia" w:hAnsiTheme="minorHAnsi" w:cstheme="minorBidi"/>
          <w:sz w:val="22"/>
          <w:szCs w:val="22"/>
        </w:rPr>
      </w:pPr>
      <w:r w:rsidRPr="00B96A56">
        <w:t>A.8.23.23.2</w:t>
      </w:r>
      <w:r w:rsidRPr="00B96A56">
        <w:rPr>
          <w:rFonts w:asciiTheme="minorHAnsi" w:eastAsiaTheme="minorEastAsia" w:hAnsiTheme="minorHAnsi" w:cstheme="minorBidi"/>
          <w:sz w:val="22"/>
          <w:szCs w:val="22"/>
        </w:rPr>
        <w:tab/>
      </w:r>
      <w:r w:rsidRPr="009A6500">
        <w:rPr>
          <w:snapToGrid w:val="0"/>
        </w:rPr>
        <w:t>Test Requirements</w:t>
      </w:r>
      <w:r>
        <w:tab/>
        <w:t>2375</w:t>
      </w:r>
    </w:p>
    <w:p w14:paraId="1C616F66" w14:textId="77777777" w:rsidR="00B96A56" w:rsidRDefault="00B96A5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60FB5440" w14:textId="77777777" w:rsidR="00B96A56" w:rsidRDefault="00B96A56">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24DBFDEF" w14:textId="77777777" w:rsidR="00B96A56" w:rsidRDefault="00B96A5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26A975C5" w14:textId="77777777" w:rsidR="00B96A56" w:rsidRDefault="00B96A5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4E17C608" w14:textId="77777777" w:rsidR="00B96A56" w:rsidRDefault="00B96A5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0114F4FB" w14:textId="77777777" w:rsidR="00B96A56" w:rsidRDefault="00B96A5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1C06ED05" w14:textId="77777777" w:rsidR="00B96A56" w:rsidRDefault="00B96A5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50BF9642" w14:textId="77777777" w:rsidR="00B96A56" w:rsidRDefault="00B96A5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60F44538" w14:textId="77777777" w:rsidR="00B96A56" w:rsidRDefault="00B96A5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16105268" w14:textId="77777777" w:rsidR="00B96A56" w:rsidRDefault="00B96A5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0B362A30" w14:textId="77777777" w:rsidR="00B96A56" w:rsidRDefault="00B96A5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37FD3513" w14:textId="77777777" w:rsidR="00B96A56" w:rsidRDefault="00B96A5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07E9F83E" w14:textId="77777777" w:rsidR="00B96A56" w:rsidRDefault="00B96A5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35E509F0" w14:textId="77777777" w:rsidR="00B96A56" w:rsidRDefault="00B96A5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2EBB047F" w14:textId="77777777" w:rsidR="00B96A56" w:rsidRDefault="00B96A5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57A83A7A" w14:textId="77777777" w:rsidR="00B96A56" w:rsidRDefault="00B96A5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BD838F4" w14:textId="77777777" w:rsidR="00B96A56" w:rsidRDefault="00B96A5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610DD24A" w14:textId="77777777" w:rsidR="00B96A56" w:rsidRDefault="00B96A5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6A493F37" w14:textId="77777777" w:rsidR="00B96A56" w:rsidRDefault="00B96A5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170B151F" w14:textId="77777777" w:rsidR="00B96A56" w:rsidRDefault="00B96A5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1F360E92" w14:textId="77777777" w:rsidR="00B96A56" w:rsidRDefault="00B96A5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7D9B560" w14:textId="77777777" w:rsidR="00B96A56" w:rsidRDefault="00B96A5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761028DF" w14:textId="77777777" w:rsidR="00B96A56" w:rsidRDefault="00B96A5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64FCDCBC" w14:textId="77777777" w:rsidR="00B96A56" w:rsidRDefault="00B96A5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53ACFD86" w14:textId="77777777" w:rsidR="00B96A56" w:rsidRDefault="00B96A5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E86E6BB" w14:textId="77777777" w:rsidR="00B96A56" w:rsidRDefault="00B96A5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084E60BD" w14:textId="77777777" w:rsidR="00B96A56" w:rsidRDefault="00B96A5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41E1ED1B" w14:textId="77777777" w:rsidR="00B96A56" w:rsidRDefault="00B96A5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1351F25D" w14:textId="77777777" w:rsidR="00B96A56" w:rsidRDefault="00B96A5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9CB8D30" w14:textId="77777777" w:rsidR="00B96A56" w:rsidRDefault="00B96A5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20F43525" w14:textId="77777777" w:rsidR="00B96A56" w:rsidRDefault="00B96A5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53A78396" w14:textId="77777777" w:rsidR="00B96A56" w:rsidRDefault="00B96A56">
      <w:pPr>
        <w:pStyle w:val="TOC4"/>
        <w:rPr>
          <w:rFonts w:asciiTheme="minorHAnsi" w:eastAsiaTheme="minorEastAsia" w:hAnsiTheme="minorHAnsi" w:cstheme="minorBidi"/>
          <w:sz w:val="22"/>
          <w:szCs w:val="22"/>
        </w:rPr>
      </w:pPr>
      <w:r w:rsidRPr="00B96A56">
        <w:t>A.8.25.1.2</w:t>
      </w:r>
      <w:r w:rsidRPr="00B96A56">
        <w:rPr>
          <w:rFonts w:asciiTheme="minorHAnsi" w:hAnsiTheme="minorHAnsi" w:cstheme="minorBidi"/>
          <w:sz w:val="22"/>
          <w:szCs w:val="22"/>
        </w:rPr>
        <w:tab/>
      </w:r>
      <w:r w:rsidRPr="009A6500">
        <w:rPr>
          <w:rFonts w:eastAsia="SimSun"/>
          <w:lang w:eastAsia="zh-CN"/>
        </w:rPr>
        <w:t>Test Requirements</w:t>
      </w:r>
      <w:r>
        <w:tab/>
        <w:t>2404</w:t>
      </w:r>
    </w:p>
    <w:p w14:paraId="5C7005B4" w14:textId="77777777" w:rsidR="00B96A56" w:rsidRDefault="00B96A5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5097C007" w14:textId="77777777" w:rsidR="00B96A56" w:rsidRDefault="00B96A5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68AEAD20" w14:textId="77777777" w:rsidR="00B96A56" w:rsidRDefault="00B96A56">
      <w:pPr>
        <w:pStyle w:val="TOC4"/>
        <w:rPr>
          <w:rFonts w:asciiTheme="minorHAnsi" w:eastAsiaTheme="minorEastAsia" w:hAnsiTheme="minorHAnsi" w:cstheme="minorBidi"/>
          <w:sz w:val="22"/>
          <w:szCs w:val="22"/>
        </w:rPr>
      </w:pPr>
      <w:r w:rsidRPr="00B96A56">
        <w:t>A.8.25.2.2</w:t>
      </w:r>
      <w:r w:rsidRPr="00B96A56">
        <w:rPr>
          <w:rFonts w:asciiTheme="minorHAnsi" w:hAnsiTheme="minorHAnsi" w:cstheme="minorBidi"/>
          <w:sz w:val="22"/>
          <w:szCs w:val="22"/>
        </w:rPr>
        <w:tab/>
      </w:r>
      <w:r w:rsidRPr="009A6500">
        <w:rPr>
          <w:rFonts w:eastAsia="SimSun"/>
          <w:lang w:eastAsia="zh-CN"/>
        </w:rPr>
        <w:t>Test Requirements</w:t>
      </w:r>
      <w:r>
        <w:tab/>
        <w:t>2406</w:t>
      </w:r>
    </w:p>
    <w:p w14:paraId="103483A3" w14:textId="77777777" w:rsidR="00B96A56" w:rsidRDefault="00B96A56">
      <w:pPr>
        <w:pStyle w:val="TOC2"/>
        <w:rPr>
          <w:rFonts w:asciiTheme="minorHAnsi" w:eastAsiaTheme="minorEastAsia" w:hAnsiTheme="minorHAnsi" w:cstheme="minorBidi"/>
          <w:sz w:val="22"/>
          <w:szCs w:val="22"/>
        </w:rPr>
      </w:pPr>
      <w:r>
        <w:t>A.8.</w:t>
      </w:r>
      <w:r>
        <w:rPr>
          <w:lang w:eastAsia="zh-CN"/>
        </w:rPr>
        <w:t>26 Frame Structure 3 (FS3)</w:t>
      </w:r>
      <w:r>
        <w:tab/>
        <w:t>2406</w:t>
      </w:r>
    </w:p>
    <w:p w14:paraId="49AAC3FB" w14:textId="77777777" w:rsidR="00B96A56" w:rsidRDefault="00B96A5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372D3DC4" w14:textId="77777777" w:rsidR="00B96A56" w:rsidRDefault="00B96A5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5DA749EA"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5CB7B4F" w14:textId="77777777" w:rsidR="00B96A56" w:rsidRDefault="00B96A5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1A4675B8"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1C1EDC9A"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6701C1BB" w14:textId="77777777" w:rsidR="00B96A56" w:rsidRDefault="00B96A5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49720F34" w14:textId="77777777" w:rsidR="00B96A56" w:rsidRDefault="00B96A5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37BE29C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26</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Test Requirements</w:t>
      </w:r>
      <w:r>
        <w:tab/>
        <w:t>2415</w:t>
      </w:r>
    </w:p>
    <w:p w14:paraId="1555F371" w14:textId="77777777" w:rsidR="00B96A56" w:rsidRDefault="00B96A5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D68ED5A" w14:textId="77777777" w:rsidR="00B96A56" w:rsidRDefault="00B96A5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5D664B1E" w14:textId="77777777" w:rsidR="00B96A56" w:rsidRDefault="00B96A56">
      <w:pPr>
        <w:pStyle w:val="TOC4"/>
        <w:rPr>
          <w:rFonts w:asciiTheme="minorHAnsi" w:eastAsiaTheme="minorEastAsia" w:hAnsiTheme="minorHAnsi" w:cstheme="minorBidi"/>
          <w:sz w:val="22"/>
          <w:szCs w:val="22"/>
        </w:rPr>
      </w:pPr>
      <w:r w:rsidRPr="00B96A56">
        <w:t>A.8.26.3A</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2419</w:t>
      </w:r>
    </w:p>
    <w:p w14:paraId="385CAB4B" w14:textId="77777777" w:rsidR="00B96A56" w:rsidRDefault="00B96A5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56243D94" w14:textId="77777777" w:rsidR="00B96A56" w:rsidRDefault="00B96A5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475B2EBB"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26</w:t>
      </w:r>
      <w:r w:rsidRPr="00B96A56">
        <w:t>.</w:t>
      </w:r>
      <w:r w:rsidRPr="00B96A56">
        <w:rPr>
          <w:lang w:eastAsia="zh-CN"/>
        </w:rPr>
        <w:t>4.2</w:t>
      </w:r>
      <w:r w:rsidRPr="00B96A56">
        <w:rPr>
          <w:rFonts w:asciiTheme="minorHAnsi" w:eastAsiaTheme="minorEastAsia" w:hAnsiTheme="minorHAnsi" w:cstheme="minorBidi"/>
          <w:sz w:val="22"/>
          <w:szCs w:val="22"/>
        </w:rPr>
        <w:tab/>
      </w:r>
      <w:r w:rsidRPr="009A6500">
        <w:rPr>
          <w:snapToGrid w:val="0"/>
        </w:rPr>
        <w:t>Test Requirements</w:t>
      </w:r>
      <w:r>
        <w:tab/>
        <w:t>2423</w:t>
      </w:r>
    </w:p>
    <w:p w14:paraId="101C9F38" w14:textId="77777777" w:rsidR="00B96A56" w:rsidRDefault="00B96A5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3514CE4F" w14:textId="77777777" w:rsidR="00B96A56" w:rsidRDefault="00B96A5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7A3B718E" w14:textId="77777777" w:rsidR="00B96A56" w:rsidRDefault="00B96A56">
      <w:pPr>
        <w:pStyle w:val="TOC4"/>
        <w:rPr>
          <w:rFonts w:asciiTheme="minorHAnsi" w:eastAsiaTheme="minorEastAsia" w:hAnsiTheme="minorHAnsi" w:cstheme="minorBidi"/>
          <w:sz w:val="22"/>
          <w:szCs w:val="22"/>
        </w:rPr>
      </w:pPr>
      <w:r w:rsidRPr="00B96A56">
        <w:t>A.8.26.4A</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2427</w:t>
      </w:r>
    </w:p>
    <w:p w14:paraId="55805204" w14:textId="77777777" w:rsidR="00B96A56" w:rsidRDefault="00B96A56">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36D73FFE" w14:textId="77777777" w:rsidR="00B96A56" w:rsidRDefault="00B96A56">
      <w:pPr>
        <w:pStyle w:val="TOC4"/>
        <w:rPr>
          <w:rFonts w:asciiTheme="minorHAnsi" w:eastAsiaTheme="minorEastAsia" w:hAnsiTheme="minorHAnsi" w:cstheme="minorBidi"/>
          <w:sz w:val="22"/>
          <w:szCs w:val="22"/>
        </w:rPr>
      </w:pPr>
      <w:r w:rsidRPr="00B96A56">
        <w:t>A.8.26.5.</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2427</w:t>
      </w:r>
    </w:p>
    <w:p w14:paraId="7ABEB342" w14:textId="77777777" w:rsidR="00B96A56" w:rsidRDefault="00B96A56">
      <w:pPr>
        <w:pStyle w:val="TOC4"/>
        <w:rPr>
          <w:rFonts w:asciiTheme="minorHAnsi" w:eastAsiaTheme="minorEastAsia" w:hAnsiTheme="minorHAnsi" w:cstheme="minorBidi"/>
          <w:sz w:val="22"/>
          <w:szCs w:val="22"/>
        </w:rPr>
      </w:pPr>
      <w:r w:rsidRPr="00B96A56">
        <w:t>A.8.26.5.2</w:t>
      </w:r>
      <w:r w:rsidRPr="00B96A56">
        <w:rPr>
          <w:rFonts w:asciiTheme="minorHAnsi" w:eastAsiaTheme="minorEastAsia" w:hAnsiTheme="minorHAnsi" w:cstheme="minorBidi"/>
          <w:sz w:val="22"/>
          <w:szCs w:val="22"/>
        </w:rPr>
        <w:tab/>
      </w:r>
      <w:r w:rsidRPr="009A6500">
        <w:rPr>
          <w:snapToGrid w:val="0"/>
        </w:rPr>
        <w:t>Test Requirements</w:t>
      </w:r>
      <w:r>
        <w:tab/>
        <w:t>2431</w:t>
      </w:r>
    </w:p>
    <w:p w14:paraId="00EFEFD4" w14:textId="77777777" w:rsidR="00B96A56" w:rsidRDefault="00B96A5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FD04D71" w14:textId="77777777" w:rsidR="00B96A56" w:rsidRDefault="00B96A56">
      <w:pPr>
        <w:pStyle w:val="TOC4"/>
        <w:rPr>
          <w:rFonts w:asciiTheme="minorHAnsi" w:eastAsiaTheme="minorEastAsia" w:hAnsiTheme="minorHAnsi" w:cstheme="minorBidi"/>
          <w:sz w:val="22"/>
          <w:szCs w:val="22"/>
        </w:rPr>
      </w:pPr>
      <w:r w:rsidRPr="00B96A56">
        <w:t>A.8.26.5A.</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2431</w:t>
      </w:r>
    </w:p>
    <w:p w14:paraId="4537AF15" w14:textId="77777777" w:rsidR="00B96A56" w:rsidRDefault="00B96A56">
      <w:pPr>
        <w:pStyle w:val="TOC4"/>
        <w:rPr>
          <w:rFonts w:asciiTheme="minorHAnsi" w:eastAsiaTheme="minorEastAsia" w:hAnsiTheme="minorHAnsi" w:cstheme="minorBidi"/>
          <w:sz w:val="22"/>
          <w:szCs w:val="22"/>
        </w:rPr>
      </w:pPr>
      <w:r w:rsidRPr="00B96A56">
        <w:t>A.8.26.5A.2</w:t>
      </w:r>
      <w:r w:rsidRPr="00B96A56">
        <w:rPr>
          <w:rFonts w:asciiTheme="minorHAnsi" w:eastAsiaTheme="minorEastAsia" w:hAnsiTheme="minorHAnsi" w:cstheme="minorBidi"/>
          <w:sz w:val="22"/>
          <w:szCs w:val="22"/>
        </w:rPr>
        <w:tab/>
      </w:r>
      <w:r w:rsidRPr="009A6500">
        <w:rPr>
          <w:snapToGrid w:val="0"/>
        </w:rPr>
        <w:t>Test Requirements</w:t>
      </w:r>
      <w:r>
        <w:tab/>
        <w:t>2435</w:t>
      </w:r>
    </w:p>
    <w:p w14:paraId="0444A577" w14:textId="77777777" w:rsidR="00B96A56" w:rsidRDefault="00B96A5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588C8685" w14:textId="77777777" w:rsidR="00B96A56" w:rsidRDefault="00B96A56">
      <w:pPr>
        <w:pStyle w:val="TOC4"/>
        <w:rPr>
          <w:rFonts w:asciiTheme="minorHAnsi" w:eastAsiaTheme="minorEastAsia" w:hAnsiTheme="minorHAnsi" w:cstheme="minorBidi"/>
          <w:sz w:val="22"/>
          <w:szCs w:val="22"/>
        </w:rPr>
      </w:pPr>
      <w:r w:rsidRPr="00B96A56">
        <w:t>A.8.26.6.</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2435</w:t>
      </w:r>
    </w:p>
    <w:p w14:paraId="22117050" w14:textId="77777777" w:rsidR="00B96A56" w:rsidRDefault="00B96A56">
      <w:pPr>
        <w:pStyle w:val="TOC4"/>
        <w:rPr>
          <w:rFonts w:asciiTheme="minorHAnsi" w:eastAsiaTheme="minorEastAsia" w:hAnsiTheme="minorHAnsi" w:cstheme="minorBidi"/>
          <w:sz w:val="22"/>
          <w:szCs w:val="22"/>
        </w:rPr>
      </w:pPr>
      <w:r w:rsidRPr="00B96A56">
        <w:t>A.8.26.6.2</w:t>
      </w:r>
      <w:r w:rsidRPr="00B96A56">
        <w:rPr>
          <w:rFonts w:asciiTheme="minorHAnsi" w:eastAsiaTheme="minorEastAsia" w:hAnsiTheme="minorHAnsi" w:cstheme="minorBidi"/>
          <w:sz w:val="22"/>
          <w:szCs w:val="22"/>
        </w:rPr>
        <w:tab/>
      </w:r>
      <w:r w:rsidRPr="009A6500">
        <w:rPr>
          <w:snapToGrid w:val="0"/>
        </w:rPr>
        <w:t>Test Requirements</w:t>
      </w:r>
      <w:r>
        <w:tab/>
        <w:t>2439</w:t>
      </w:r>
    </w:p>
    <w:p w14:paraId="120E784B" w14:textId="77777777" w:rsidR="00B96A56" w:rsidRDefault="00B96A5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502996CF" w14:textId="77777777" w:rsidR="00B96A56" w:rsidRDefault="00B96A56">
      <w:pPr>
        <w:pStyle w:val="TOC4"/>
        <w:rPr>
          <w:rFonts w:asciiTheme="minorHAnsi" w:eastAsiaTheme="minorEastAsia" w:hAnsiTheme="minorHAnsi" w:cstheme="minorBidi"/>
          <w:sz w:val="22"/>
          <w:szCs w:val="22"/>
        </w:rPr>
      </w:pPr>
      <w:r w:rsidRPr="00B96A56">
        <w:t>A.8.26.6A.</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2439</w:t>
      </w:r>
    </w:p>
    <w:p w14:paraId="668B5A90" w14:textId="77777777" w:rsidR="00B96A56" w:rsidRDefault="00B96A56">
      <w:pPr>
        <w:pStyle w:val="TOC4"/>
        <w:rPr>
          <w:rFonts w:asciiTheme="minorHAnsi" w:eastAsiaTheme="minorEastAsia" w:hAnsiTheme="minorHAnsi" w:cstheme="minorBidi"/>
          <w:sz w:val="22"/>
          <w:szCs w:val="22"/>
        </w:rPr>
      </w:pPr>
      <w:r w:rsidRPr="00B96A56">
        <w:t>A.8.26.6A.2</w:t>
      </w:r>
      <w:r w:rsidRPr="00B96A56">
        <w:rPr>
          <w:rFonts w:asciiTheme="minorHAnsi" w:eastAsiaTheme="minorEastAsia" w:hAnsiTheme="minorHAnsi" w:cstheme="minorBidi"/>
          <w:sz w:val="22"/>
          <w:szCs w:val="22"/>
        </w:rPr>
        <w:tab/>
      </w:r>
      <w:r w:rsidRPr="009A6500">
        <w:rPr>
          <w:snapToGrid w:val="0"/>
        </w:rPr>
        <w:t>Test Requirements</w:t>
      </w:r>
      <w:r>
        <w:tab/>
        <w:t>2443</w:t>
      </w:r>
    </w:p>
    <w:p w14:paraId="0B1E3E93" w14:textId="77777777" w:rsidR="00B96A56" w:rsidRDefault="00B96A5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22535556" w14:textId="77777777" w:rsidR="00B96A56" w:rsidRDefault="00B96A56">
      <w:pPr>
        <w:pStyle w:val="TOC4"/>
        <w:rPr>
          <w:rFonts w:asciiTheme="minorHAnsi" w:eastAsiaTheme="minorEastAsia" w:hAnsiTheme="minorHAnsi" w:cstheme="minorBidi"/>
          <w:sz w:val="22"/>
          <w:szCs w:val="22"/>
        </w:rPr>
      </w:pPr>
      <w:r w:rsidRPr="00B96A56">
        <w:t>A.8.26.7.</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2443</w:t>
      </w:r>
    </w:p>
    <w:p w14:paraId="71FD861A" w14:textId="77777777" w:rsidR="00B96A56" w:rsidRDefault="00B96A56">
      <w:pPr>
        <w:pStyle w:val="TOC4"/>
        <w:rPr>
          <w:rFonts w:asciiTheme="minorHAnsi" w:eastAsiaTheme="minorEastAsia" w:hAnsiTheme="minorHAnsi" w:cstheme="minorBidi"/>
          <w:sz w:val="22"/>
          <w:szCs w:val="22"/>
        </w:rPr>
      </w:pPr>
      <w:r w:rsidRPr="00B96A56">
        <w:t>A.8.26.7.2</w:t>
      </w:r>
      <w:r w:rsidRPr="00B96A56">
        <w:rPr>
          <w:rFonts w:asciiTheme="minorHAnsi" w:eastAsiaTheme="minorEastAsia" w:hAnsiTheme="minorHAnsi" w:cstheme="minorBidi"/>
          <w:sz w:val="22"/>
          <w:szCs w:val="22"/>
        </w:rPr>
        <w:tab/>
      </w:r>
      <w:r w:rsidRPr="009A6500">
        <w:rPr>
          <w:snapToGrid w:val="0"/>
        </w:rPr>
        <w:t>Test Requirements</w:t>
      </w:r>
      <w:r>
        <w:tab/>
        <w:t>2446</w:t>
      </w:r>
    </w:p>
    <w:p w14:paraId="260E86B0" w14:textId="77777777" w:rsidR="00B96A56" w:rsidRDefault="00B96A5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1651CF81" w14:textId="77777777" w:rsidR="00B96A56" w:rsidRDefault="00B96A56">
      <w:pPr>
        <w:pStyle w:val="TOC4"/>
        <w:rPr>
          <w:rFonts w:asciiTheme="minorHAnsi" w:eastAsiaTheme="minorEastAsia" w:hAnsiTheme="minorHAnsi" w:cstheme="minorBidi"/>
          <w:sz w:val="22"/>
          <w:szCs w:val="22"/>
        </w:rPr>
      </w:pPr>
      <w:r w:rsidRPr="00B96A56">
        <w:t>A.8.26.8.</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2446</w:t>
      </w:r>
    </w:p>
    <w:p w14:paraId="5B9238DD" w14:textId="77777777" w:rsidR="00B96A56" w:rsidRDefault="00B96A56">
      <w:pPr>
        <w:pStyle w:val="TOC4"/>
        <w:rPr>
          <w:rFonts w:asciiTheme="minorHAnsi" w:eastAsiaTheme="minorEastAsia" w:hAnsiTheme="minorHAnsi" w:cstheme="minorBidi"/>
          <w:sz w:val="22"/>
          <w:szCs w:val="22"/>
        </w:rPr>
      </w:pPr>
      <w:r w:rsidRPr="00B96A56">
        <w:t>A.8.26.8.2</w:t>
      </w:r>
      <w:r w:rsidRPr="00B96A56">
        <w:rPr>
          <w:rFonts w:asciiTheme="minorHAnsi" w:eastAsiaTheme="minorEastAsia" w:hAnsiTheme="minorHAnsi" w:cstheme="minorBidi"/>
          <w:sz w:val="22"/>
          <w:szCs w:val="22"/>
        </w:rPr>
        <w:tab/>
      </w:r>
      <w:r w:rsidRPr="009A6500">
        <w:rPr>
          <w:snapToGrid w:val="0"/>
        </w:rPr>
        <w:t>Test Requirements</w:t>
      </w:r>
      <w:r>
        <w:tab/>
        <w:t>2450</w:t>
      </w:r>
    </w:p>
    <w:p w14:paraId="139C6E8C" w14:textId="77777777" w:rsidR="00B96A56" w:rsidRDefault="00B96A5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349B8CA" w14:textId="77777777" w:rsidR="00B96A56" w:rsidRDefault="00B96A56">
      <w:pPr>
        <w:pStyle w:val="TOC4"/>
        <w:rPr>
          <w:rFonts w:asciiTheme="minorHAnsi" w:eastAsiaTheme="minorEastAsia" w:hAnsiTheme="minorHAnsi" w:cstheme="minorBidi"/>
          <w:sz w:val="22"/>
          <w:szCs w:val="22"/>
        </w:rPr>
      </w:pPr>
      <w:r w:rsidRPr="00B96A56">
        <w:t>A.8.26.9.1</w:t>
      </w:r>
      <w:r w:rsidRPr="00B96A56">
        <w:rPr>
          <w:rFonts w:asciiTheme="minorHAnsi" w:eastAsiaTheme="minorEastAsia" w:hAnsiTheme="minorHAnsi"/>
          <w:sz w:val="22"/>
          <w:szCs w:val="22"/>
        </w:rPr>
        <w:tab/>
      </w:r>
      <w:r w:rsidRPr="009A6500">
        <w:rPr>
          <w:rFonts w:cs="v4.2.0"/>
          <w:snapToGrid w:val="0"/>
        </w:rPr>
        <w:t>Test Purpose and Environment</w:t>
      </w:r>
      <w:r>
        <w:tab/>
        <w:t>2450</w:t>
      </w:r>
    </w:p>
    <w:p w14:paraId="6E43059B" w14:textId="77777777" w:rsidR="00B96A56" w:rsidRDefault="00B96A56">
      <w:pPr>
        <w:pStyle w:val="TOC4"/>
        <w:rPr>
          <w:rFonts w:asciiTheme="minorHAnsi" w:eastAsiaTheme="minorEastAsia" w:hAnsiTheme="minorHAnsi" w:cstheme="minorBidi"/>
          <w:sz w:val="22"/>
          <w:szCs w:val="22"/>
        </w:rPr>
      </w:pPr>
      <w:r w:rsidRPr="00B96A56">
        <w:t>A.8.26.9.2</w:t>
      </w:r>
      <w:r w:rsidRPr="00B96A56">
        <w:rPr>
          <w:rFonts w:asciiTheme="minorHAnsi" w:eastAsiaTheme="minorEastAsia" w:hAnsiTheme="minorHAnsi"/>
          <w:sz w:val="22"/>
          <w:szCs w:val="22"/>
        </w:rPr>
        <w:tab/>
      </w:r>
      <w:r w:rsidRPr="009A6500">
        <w:rPr>
          <w:rFonts w:cs="v4.2.0"/>
          <w:snapToGrid w:val="0"/>
        </w:rPr>
        <w:t>Test Requirements</w:t>
      </w:r>
      <w:r>
        <w:tab/>
        <w:t>2453</w:t>
      </w:r>
    </w:p>
    <w:p w14:paraId="1C3AFEA0" w14:textId="77777777" w:rsidR="00B96A56" w:rsidRDefault="00B96A5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1E470895" w14:textId="77777777" w:rsidR="00B96A56" w:rsidRDefault="00B96A56">
      <w:pPr>
        <w:pStyle w:val="TOC4"/>
        <w:rPr>
          <w:rFonts w:asciiTheme="minorHAnsi" w:eastAsiaTheme="minorEastAsia" w:hAnsiTheme="minorHAnsi" w:cstheme="minorBidi"/>
          <w:sz w:val="22"/>
          <w:szCs w:val="22"/>
        </w:rPr>
      </w:pPr>
      <w:r w:rsidRPr="00B96A56">
        <w:t>A.8.26.10.1</w:t>
      </w:r>
      <w:r w:rsidRPr="00B96A56">
        <w:rPr>
          <w:rFonts w:asciiTheme="minorHAnsi" w:eastAsiaTheme="minorEastAsia" w:hAnsiTheme="minorHAnsi" w:cstheme="minorBidi"/>
          <w:sz w:val="22"/>
          <w:szCs w:val="22"/>
        </w:rPr>
        <w:tab/>
      </w:r>
      <w:r w:rsidRPr="009A6500">
        <w:rPr>
          <w:snapToGrid w:val="0"/>
        </w:rPr>
        <w:t>Test Purpose and Environment</w:t>
      </w:r>
      <w:r>
        <w:tab/>
        <w:t>2453</w:t>
      </w:r>
    </w:p>
    <w:p w14:paraId="26210868" w14:textId="77777777" w:rsidR="00B96A56" w:rsidRDefault="00B96A56">
      <w:pPr>
        <w:pStyle w:val="TOC4"/>
        <w:rPr>
          <w:rFonts w:asciiTheme="minorHAnsi" w:eastAsiaTheme="minorEastAsia" w:hAnsiTheme="minorHAnsi" w:cstheme="minorBidi"/>
          <w:sz w:val="22"/>
          <w:szCs w:val="22"/>
        </w:rPr>
      </w:pPr>
      <w:r w:rsidRPr="00B96A56">
        <w:t>A.8.26.10.2</w:t>
      </w:r>
      <w:r w:rsidRPr="00B96A56">
        <w:rPr>
          <w:rFonts w:asciiTheme="minorHAnsi" w:eastAsiaTheme="minorEastAsia" w:hAnsiTheme="minorHAnsi"/>
          <w:sz w:val="22"/>
          <w:szCs w:val="22"/>
        </w:rPr>
        <w:tab/>
      </w:r>
      <w:r w:rsidRPr="009A6500">
        <w:rPr>
          <w:rFonts w:cs="v4.2.0"/>
          <w:snapToGrid w:val="0"/>
        </w:rPr>
        <w:t>Test Requirements</w:t>
      </w:r>
      <w:r>
        <w:tab/>
        <w:t>2456</w:t>
      </w:r>
    </w:p>
    <w:p w14:paraId="5C4C542C" w14:textId="2F4AA839" w:rsidR="00B96A56" w:rsidRDefault="00B96A5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2448</w:t>
      </w:r>
    </w:p>
    <w:p w14:paraId="77460661" w14:textId="77777777" w:rsidR="00B96A56" w:rsidRDefault="00B96A5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2448</w:t>
      </w:r>
    </w:p>
    <w:p w14:paraId="546FB4BE" w14:textId="77777777" w:rsidR="00B96A56" w:rsidRDefault="00B96A5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2448</w:t>
      </w:r>
    </w:p>
    <w:p w14:paraId="5C75C074" w14:textId="77777777" w:rsidR="00B96A56" w:rsidRDefault="00B96A5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2448</w:t>
      </w:r>
    </w:p>
    <w:p w14:paraId="2C64FD68" w14:textId="77777777" w:rsidR="00B96A56" w:rsidRDefault="00B96A5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2448</w:t>
      </w:r>
    </w:p>
    <w:p w14:paraId="395A3B66" w14:textId="77777777" w:rsidR="00B96A56" w:rsidRDefault="00B96A5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2450</w:t>
      </w:r>
    </w:p>
    <w:p w14:paraId="55A58FDF" w14:textId="77777777" w:rsidR="00B96A56" w:rsidRDefault="00B96A5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2450</w:t>
      </w:r>
    </w:p>
    <w:p w14:paraId="4B8D335B" w14:textId="77777777" w:rsidR="00B96A56" w:rsidRDefault="00B96A5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2450</w:t>
      </w:r>
    </w:p>
    <w:p w14:paraId="02F7FFA1" w14:textId="77777777" w:rsidR="00B96A56" w:rsidRDefault="00B96A5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2450</w:t>
      </w:r>
    </w:p>
    <w:p w14:paraId="7F168798" w14:textId="77777777" w:rsidR="00B96A56" w:rsidRDefault="00B96A5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2451</w:t>
      </w:r>
    </w:p>
    <w:p w14:paraId="1E5CD6B2" w14:textId="77777777" w:rsidR="00B96A56" w:rsidRDefault="00B96A5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2452</w:t>
      </w:r>
    </w:p>
    <w:p w14:paraId="6AA53A9C" w14:textId="77777777" w:rsidR="00B96A56" w:rsidRDefault="00B96A5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2452</w:t>
      </w:r>
    </w:p>
    <w:p w14:paraId="5FC66B9B" w14:textId="77777777" w:rsidR="00B96A56" w:rsidRDefault="00B96A5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2452</w:t>
      </w:r>
    </w:p>
    <w:p w14:paraId="5A1AF997" w14:textId="77777777" w:rsidR="00B96A56" w:rsidRDefault="00B96A5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2454</w:t>
      </w:r>
    </w:p>
    <w:p w14:paraId="57E5FF5A" w14:textId="77777777" w:rsidR="00B96A56" w:rsidRDefault="00B96A5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2454</w:t>
      </w:r>
    </w:p>
    <w:p w14:paraId="2D82164F" w14:textId="77777777" w:rsidR="00B96A56" w:rsidRDefault="00B96A5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2454</w:t>
      </w:r>
    </w:p>
    <w:p w14:paraId="729E9CC7" w14:textId="77777777" w:rsidR="00B96A56" w:rsidRDefault="00B96A5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2454</w:t>
      </w:r>
    </w:p>
    <w:p w14:paraId="49F17474" w14:textId="77777777" w:rsidR="00B96A56" w:rsidRDefault="00B96A5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2456</w:t>
      </w:r>
    </w:p>
    <w:p w14:paraId="4F0D7136" w14:textId="77777777" w:rsidR="00B96A56" w:rsidRDefault="00B96A5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2457</w:t>
      </w:r>
    </w:p>
    <w:p w14:paraId="51BD141C" w14:textId="77777777" w:rsidR="00B96A56" w:rsidRDefault="00B96A5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2457</w:t>
      </w:r>
    </w:p>
    <w:p w14:paraId="5DB95ACD" w14:textId="77777777" w:rsidR="00B96A56" w:rsidRDefault="00B96A5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2457</w:t>
      </w:r>
    </w:p>
    <w:p w14:paraId="2ADD4224" w14:textId="77777777" w:rsidR="00B96A56" w:rsidRDefault="00B96A5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2458</w:t>
      </w:r>
    </w:p>
    <w:p w14:paraId="053F267D" w14:textId="77777777" w:rsidR="00B96A56" w:rsidRDefault="00B96A5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2459</w:t>
      </w:r>
    </w:p>
    <w:p w14:paraId="62B440DB" w14:textId="77777777" w:rsidR="00B96A56" w:rsidRDefault="00B96A5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2459</w:t>
      </w:r>
    </w:p>
    <w:p w14:paraId="3828FB49" w14:textId="77777777" w:rsidR="00B96A56" w:rsidRDefault="00B96A5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2459</w:t>
      </w:r>
    </w:p>
    <w:p w14:paraId="173CDE50" w14:textId="77777777" w:rsidR="00B96A56" w:rsidRDefault="00B96A5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2461</w:t>
      </w:r>
    </w:p>
    <w:p w14:paraId="15295EC9" w14:textId="77777777" w:rsidR="00B96A56" w:rsidRDefault="00B96A5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2461</w:t>
      </w:r>
    </w:p>
    <w:p w14:paraId="6F25EF94" w14:textId="77777777" w:rsidR="00B96A56" w:rsidRDefault="00B96A5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2461</w:t>
      </w:r>
    </w:p>
    <w:p w14:paraId="1D64E133" w14:textId="77777777" w:rsidR="00B96A56" w:rsidRDefault="00B96A5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2461</w:t>
      </w:r>
    </w:p>
    <w:p w14:paraId="422032AD" w14:textId="77777777" w:rsidR="00B96A56" w:rsidRDefault="00B96A56">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2463</w:t>
      </w:r>
    </w:p>
    <w:p w14:paraId="6844E5D2" w14:textId="77777777" w:rsidR="00B96A56" w:rsidRDefault="00B96A5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2463</w:t>
      </w:r>
    </w:p>
    <w:p w14:paraId="3631945D" w14:textId="77777777" w:rsidR="00B96A56" w:rsidRDefault="00B96A5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2463</w:t>
      </w:r>
    </w:p>
    <w:p w14:paraId="27157CEB" w14:textId="77777777" w:rsidR="00B96A56" w:rsidRDefault="00B96A5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2463</w:t>
      </w:r>
    </w:p>
    <w:p w14:paraId="7E6601A2" w14:textId="77777777" w:rsidR="00B96A56" w:rsidRDefault="00B96A5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2466</w:t>
      </w:r>
    </w:p>
    <w:p w14:paraId="2A59A1E2" w14:textId="77777777" w:rsidR="00B96A56" w:rsidRDefault="00B96A5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2466</w:t>
      </w:r>
    </w:p>
    <w:p w14:paraId="4BA422A8" w14:textId="77777777" w:rsidR="00B96A56" w:rsidRDefault="00B96A5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2466</w:t>
      </w:r>
    </w:p>
    <w:p w14:paraId="72D272C6" w14:textId="77777777" w:rsidR="00B96A56" w:rsidRDefault="00B96A5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2466</w:t>
      </w:r>
    </w:p>
    <w:p w14:paraId="0E8A1DC7" w14:textId="77777777" w:rsidR="00B96A56" w:rsidRDefault="00B96A5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2469</w:t>
      </w:r>
    </w:p>
    <w:p w14:paraId="63A51AE8" w14:textId="77777777" w:rsidR="00B96A56" w:rsidRDefault="00B96A5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2469</w:t>
      </w:r>
    </w:p>
    <w:p w14:paraId="50061849" w14:textId="77777777" w:rsidR="00B96A56" w:rsidRDefault="00B96A5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2469</w:t>
      </w:r>
    </w:p>
    <w:p w14:paraId="14DE98D7" w14:textId="77777777" w:rsidR="00B96A56" w:rsidRDefault="00B96A5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2469</w:t>
      </w:r>
    </w:p>
    <w:p w14:paraId="3A9A2E4C" w14:textId="77777777" w:rsidR="00B96A56" w:rsidRDefault="00B96A5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2471</w:t>
      </w:r>
    </w:p>
    <w:p w14:paraId="47EEEA4F" w14:textId="77777777" w:rsidR="00B96A56" w:rsidRDefault="00B96A5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2471</w:t>
      </w:r>
    </w:p>
    <w:p w14:paraId="339FA43A" w14:textId="77777777" w:rsidR="00B96A56" w:rsidRDefault="00B96A5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2471</w:t>
      </w:r>
    </w:p>
    <w:p w14:paraId="0E6C2282" w14:textId="77777777" w:rsidR="00B96A56" w:rsidRDefault="00B96A5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2471</w:t>
      </w:r>
    </w:p>
    <w:p w14:paraId="65749C1B" w14:textId="77777777" w:rsidR="00B96A56" w:rsidRDefault="00B96A5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2474</w:t>
      </w:r>
    </w:p>
    <w:p w14:paraId="4595B191" w14:textId="77777777" w:rsidR="00B96A56" w:rsidRDefault="00B96A5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2474</w:t>
      </w:r>
    </w:p>
    <w:p w14:paraId="1AC9E7E3" w14:textId="77777777" w:rsidR="00B96A56" w:rsidRDefault="00B96A5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2474</w:t>
      </w:r>
    </w:p>
    <w:p w14:paraId="4ED1ABA2" w14:textId="77777777" w:rsidR="00B96A56" w:rsidRDefault="00B96A5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2474</w:t>
      </w:r>
    </w:p>
    <w:p w14:paraId="5CB23A38" w14:textId="77777777" w:rsidR="00B96A56" w:rsidRDefault="00B96A5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2475</w:t>
      </w:r>
    </w:p>
    <w:p w14:paraId="3C70646A" w14:textId="77777777" w:rsidR="00B96A56" w:rsidRDefault="00B96A5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2475</w:t>
      </w:r>
    </w:p>
    <w:p w14:paraId="3EC909D4" w14:textId="77777777" w:rsidR="00B96A56" w:rsidRDefault="00B96A5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2475</w:t>
      </w:r>
    </w:p>
    <w:p w14:paraId="418AE341" w14:textId="77777777" w:rsidR="00B96A56" w:rsidRDefault="00B96A5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2475</w:t>
      </w:r>
    </w:p>
    <w:p w14:paraId="083D1B45" w14:textId="77777777" w:rsidR="00B96A56" w:rsidRDefault="00B96A5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2476</w:t>
      </w:r>
    </w:p>
    <w:p w14:paraId="2B4BD3B3" w14:textId="77777777" w:rsidR="00B96A56" w:rsidRDefault="00B96A5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2476</w:t>
      </w:r>
    </w:p>
    <w:p w14:paraId="17054542" w14:textId="77777777" w:rsidR="00B96A56" w:rsidRDefault="00B96A5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2476</w:t>
      </w:r>
    </w:p>
    <w:p w14:paraId="403EB68A" w14:textId="77777777" w:rsidR="00B96A56" w:rsidRDefault="00B96A5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2476</w:t>
      </w:r>
    </w:p>
    <w:p w14:paraId="40EDA380" w14:textId="77777777" w:rsidR="00B96A56" w:rsidRDefault="00B96A5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2479</w:t>
      </w:r>
    </w:p>
    <w:p w14:paraId="77A63765" w14:textId="77777777" w:rsidR="00B96A56" w:rsidRDefault="00B96A5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2479</w:t>
      </w:r>
    </w:p>
    <w:p w14:paraId="3EA80BFC" w14:textId="77777777" w:rsidR="00B96A56" w:rsidRDefault="00B96A5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2479</w:t>
      </w:r>
    </w:p>
    <w:p w14:paraId="4FE0AAC5" w14:textId="77777777" w:rsidR="00B96A56" w:rsidRDefault="00B96A5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2479</w:t>
      </w:r>
    </w:p>
    <w:p w14:paraId="79043ACE" w14:textId="77777777" w:rsidR="00B96A56" w:rsidRDefault="00B96A5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2481</w:t>
      </w:r>
    </w:p>
    <w:p w14:paraId="3250D89D" w14:textId="77777777" w:rsidR="00B96A56" w:rsidRDefault="00B96A5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2482</w:t>
      </w:r>
    </w:p>
    <w:p w14:paraId="6292C88A" w14:textId="77777777" w:rsidR="00B96A56" w:rsidRDefault="00B96A5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2482</w:t>
      </w:r>
    </w:p>
    <w:p w14:paraId="3424373E" w14:textId="77777777" w:rsidR="00B96A56" w:rsidRDefault="00B96A5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2482</w:t>
      </w:r>
    </w:p>
    <w:p w14:paraId="6C680895" w14:textId="77777777" w:rsidR="00B96A56" w:rsidRDefault="00B96A5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2483</w:t>
      </w:r>
    </w:p>
    <w:p w14:paraId="6E1E2BC5" w14:textId="77777777" w:rsidR="00B96A56" w:rsidRDefault="00B96A5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2483</w:t>
      </w:r>
    </w:p>
    <w:p w14:paraId="16821749" w14:textId="77777777" w:rsidR="00B96A56" w:rsidRDefault="00B96A5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2483</w:t>
      </w:r>
    </w:p>
    <w:p w14:paraId="17C40298" w14:textId="77777777" w:rsidR="00B96A56" w:rsidRDefault="00B96A5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2484</w:t>
      </w:r>
    </w:p>
    <w:p w14:paraId="55A4481A" w14:textId="77777777" w:rsidR="00B96A56" w:rsidRDefault="00B96A5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2485</w:t>
      </w:r>
    </w:p>
    <w:p w14:paraId="1A6EE0D8" w14:textId="77777777" w:rsidR="00B96A56" w:rsidRDefault="00B96A5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2485</w:t>
      </w:r>
    </w:p>
    <w:p w14:paraId="2AB47851" w14:textId="77777777" w:rsidR="00B96A56" w:rsidRDefault="00B96A5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2485</w:t>
      </w:r>
    </w:p>
    <w:p w14:paraId="68787797" w14:textId="77777777" w:rsidR="00B96A56" w:rsidRDefault="00B96A5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2485</w:t>
      </w:r>
    </w:p>
    <w:p w14:paraId="7090D696" w14:textId="77777777" w:rsidR="00B96A56" w:rsidRDefault="00B96A5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2486</w:t>
      </w:r>
    </w:p>
    <w:p w14:paraId="7F85268F" w14:textId="77777777" w:rsidR="00B96A56" w:rsidRDefault="00B96A5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2486</w:t>
      </w:r>
    </w:p>
    <w:p w14:paraId="322535B5" w14:textId="77777777" w:rsidR="00B96A56" w:rsidRDefault="00B96A5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2487</w:t>
      </w:r>
    </w:p>
    <w:p w14:paraId="588A4109" w14:textId="77777777" w:rsidR="00B96A56" w:rsidRDefault="00B96A5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4AEDDFC5" w14:textId="77777777" w:rsidR="00B96A56" w:rsidRDefault="00B96A5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2487</w:t>
      </w:r>
    </w:p>
    <w:p w14:paraId="22AE58D1" w14:textId="77777777" w:rsidR="00B96A56" w:rsidRDefault="00B96A5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2487</w:t>
      </w:r>
    </w:p>
    <w:p w14:paraId="15921202" w14:textId="77777777" w:rsidR="00B96A56" w:rsidRDefault="00B96A5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2487</w:t>
      </w:r>
    </w:p>
    <w:p w14:paraId="1FC9A687" w14:textId="77777777" w:rsidR="00B96A56" w:rsidRDefault="00B96A5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2487</w:t>
      </w:r>
    </w:p>
    <w:p w14:paraId="16064DAE" w14:textId="77777777" w:rsidR="00B96A56" w:rsidRDefault="00B96A5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2488</w:t>
      </w:r>
    </w:p>
    <w:p w14:paraId="0ADECE60" w14:textId="77777777" w:rsidR="00B96A56" w:rsidRDefault="00B96A5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2489</w:t>
      </w:r>
    </w:p>
    <w:p w14:paraId="209FFB44" w14:textId="77777777" w:rsidR="00B96A56" w:rsidRDefault="00B96A5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2489</w:t>
      </w:r>
    </w:p>
    <w:p w14:paraId="347710A2" w14:textId="77777777" w:rsidR="00B96A56" w:rsidRDefault="00B96A5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2489</w:t>
      </w:r>
    </w:p>
    <w:p w14:paraId="56C5E1C7" w14:textId="77777777" w:rsidR="00B96A56" w:rsidRDefault="00B96A5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2489</w:t>
      </w:r>
    </w:p>
    <w:p w14:paraId="007381B6" w14:textId="77777777" w:rsidR="00B96A56" w:rsidRDefault="00B96A5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2489</w:t>
      </w:r>
    </w:p>
    <w:p w14:paraId="6A43E49A" w14:textId="77777777" w:rsidR="00B96A56" w:rsidRDefault="00B96A5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2489</w:t>
      </w:r>
    </w:p>
    <w:p w14:paraId="49A5DEB5" w14:textId="77777777" w:rsidR="00B96A56" w:rsidRDefault="00B96A5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2490</w:t>
      </w:r>
    </w:p>
    <w:p w14:paraId="7B5DA73B" w14:textId="77777777" w:rsidR="00B96A56" w:rsidRDefault="00B96A56">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2493</w:t>
      </w:r>
    </w:p>
    <w:p w14:paraId="52E58EB3" w14:textId="77777777" w:rsidR="00B96A56" w:rsidRDefault="00B96A56">
      <w:pPr>
        <w:pStyle w:val="TOC3"/>
        <w:rPr>
          <w:rFonts w:asciiTheme="minorHAnsi" w:eastAsiaTheme="minorEastAsia" w:hAnsiTheme="minorHAnsi" w:cstheme="minorBidi"/>
          <w:sz w:val="22"/>
          <w:szCs w:val="22"/>
        </w:rPr>
      </w:pPr>
      <w:r>
        <w:t>A.9.1.23 RSRP for E-UTRAN TDD-FDD Carrier Aggregation with PCell in TDD</w:t>
      </w:r>
      <w:r>
        <w:tab/>
        <w:t>2493</w:t>
      </w:r>
    </w:p>
    <w:p w14:paraId="4BA04411" w14:textId="77777777" w:rsidR="00B96A56" w:rsidRDefault="00B96A5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2493</w:t>
      </w:r>
    </w:p>
    <w:p w14:paraId="5E600E40" w14:textId="77777777" w:rsidR="00B96A56" w:rsidRDefault="00B96A5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2493</w:t>
      </w:r>
    </w:p>
    <w:p w14:paraId="260F916E" w14:textId="77777777" w:rsidR="00B96A56" w:rsidRDefault="00B96A5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2495</w:t>
      </w:r>
    </w:p>
    <w:p w14:paraId="3E4AFD2E" w14:textId="77777777" w:rsidR="00B96A56" w:rsidRDefault="00B96A5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2496</w:t>
      </w:r>
    </w:p>
    <w:p w14:paraId="5DDFADD8" w14:textId="77777777" w:rsidR="00B96A56" w:rsidRDefault="00B96A5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2496</w:t>
      </w:r>
    </w:p>
    <w:p w14:paraId="691D1307" w14:textId="77777777" w:rsidR="00B96A56" w:rsidRDefault="00B96A5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p>
    <w:p w14:paraId="1B6FF266" w14:textId="77777777" w:rsidR="00B96A56" w:rsidRDefault="00B96A5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2496</w:t>
      </w:r>
    </w:p>
    <w:p w14:paraId="30B2FA63" w14:textId="77777777" w:rsidR="00B96A56" w:rsidRDefault="00B96A5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2497</w:t>
      </w:r>
    </w:p>
    <w:p w14:paraId="5D3C7ECE" w14:textId="77777777" w:rsidR="00B96A56" w:rsidRDefault="00B96A5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2497</w:t>
      </w:r>
    </w:p>
    <w:p w14:paraId="74D992AE" w14:textId="77777777" w:rsidR="00B96A56" w:rsidRDefault="00B96A5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2497</w:t>
      </w:r>
    </w:p>
    <w:p w14:paraId="59DD01FD" w14:textId="77777777" w:rsidR="00B96A56" w:rsidRDefault="00B96A5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2499</w:t>
      </w:r>
    </w:p>
    <w:p w14:paraId="0EA22C97" w14:textId="77777777" w:rsidR="00B96A56" w:rsidRDefault="00B96A5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2499</w:t>
      </w:r>
    </w:p>
    <w:p w14:paraId="7E9562FC" w14:textId="77777777" w:rsidR="00B96A56" w:rsidRDefault="00B96A5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2499</w:t>
      </w:r>
    </w:p>
    <w:p w14:paraId="44035E59" w14:textId="77777777" w:rsidR="00B96A56" w:rsidRDefault="00B96A5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2499</w:t>
      </w:r>
    </w:p>
    <w:p w14:paraId="50475F76" w14:textId="77777777" w:rsidR="00B96A56" w:rsidRDefault="00B96A5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2501</w:t>
      </w:r>
    </w:p>
    <w:p w14:paraId="5D26179E" w14:textId="77777777" w:rsidR="00B96A56" w:rsidRDefault="00B96A5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2501</w:t>
      </w:r>
    </w:p>
    <w:p w14:paraId="1964FBDE" w14:textId="77777777" w:rsidR="00B96A56" w:rsidRDefault="00B96A5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2501</w:t>
      </w:r>
    </w:p>
    <w:p w14:paraId="521F239A" w14:textId="77777777" w:rsidR="00B96A56" w:rsidRDefault="00B96A5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2501</w:t>
      </w:r>
    </w:p>
    <w:p w14:paraId="0FA5AE61" w14:textId="77777777" w:rsidR="00B96A56" w:rsidRDefault="00B96A5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2503</w:t>
      </w:r>
    </w:p>
    <w:p w14:paraId="621F7423" w14:textId="77777777" w:rsidR="00B96A56" w:rsidRDefault="00B96A5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2503</w:t>
      </w:r>
    </w:p>
    <w:p w14:paraId="6BB745B1" w14:textId="77777777" w:rsidR="00B96A56" w:rsidRDefault="00B96A5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2503</w:t>
      </w:r>
    </w:p>
    <w:p w14:paraId="70F9957A" w14:textId="77777777" w:rsidR="00B96A56" w:rsidRDefault="00B96A5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2503</w:t>
      </w:r>
    </w:p>
    <w:p w14:paraId="31E86507" w14:textId="77777777" w:rsidR="00B96A56" w:rsidRDefault="00B96A5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2505</w:t>
      </w:r>
    </w:p>
    <w:p w14:paraId="3B789330" w14:textId="77777777" w:rsidR="00B96A56" w:rsidRDefault="00B96A5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2505</w:t>
      </w:r>
    </w:p>
    <w:p w14:paraId="1BB36385" w14:textId="77777777" w:rsidR="00B96A56" w:rsidRDefault="00B96A5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2505</w:t>
      </w:r>
    </w:p>
    <w:p w14:paraId="4BFD98F1" w14:textId="77777777" w:rsidR="00B96A56" w:rsidRDefault="00B96A5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2505</w:t>
      </w:r>
    </w:p>
    <w:p w14:paraId="5AE13528" w14:textId="77777777" w:rsidR="00B96A56" w:rsidRDefault="00B96A5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2507</w:t>
      </w:r>
    </w:p>
    <w:p w14:paraId="0CC1370C" w14:textId="77777777" w:rsidR="00B96A56" w:rsidRDefault="00B96A5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2507</w:t>
      </w:r>
    </w:p>
    <w:p w14:paraId="6B696FF8" w14:textId="77777777" w:rsidR="00B96A56" w:rsidRDefault="00B96A5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2507</w:t>
      </w:r>
    </w:p>
    <w:p w14:paraId="46F9682B" w14:textId="77777777" w:rsidR="00B96A56" w:rsidRDefault="00B96A5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2507</w:t>
      </w:r>
    </w:p>
    <w:p w14:paraId="691E02D3" w14:textId="77777777" w:rsidR="00B96A56" w:rsidRDefault="00B96A5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2509</w:t>
      </w:r>
    </w:p>
    <w:p w14:paraId="3F5F4440" w14:textId="77777777" w:rsidR="00B96A56" w:rsidRDefault="00B96A5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2509</w:t>
      </w:r>
    </w:p>
    <w:p w14:paraId="44CA1ECC" w14:textId="77777777" w:rsidR="00B96A56" w:rsidRDefault="00B96A5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2509</w:t>
      </w:r>
    </w:p>
    <w:p w14:paraId="190C3FE5" w14:textId="77777777" w:rsidR="00B96A56" w:rsidRDefault="00B96A5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2509</w:t>
      </w:r>
    </w:p>
    <w:p w14:paraId="05FBE81F" w14:textId="77777777" w:rsidR="00B96A56" w:rsidRDefault="00B96A5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2511</w:t>
      </w:r>
    </w:p>
    <w:p w14:paraId="2C049C05" w14:textId="77777777" w:rsidR="00B96A56" w:rsidRDefault="00B96A5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2511</w:t>
      </w:r>
    </w:p>
    <w:p w14:paraId="47E22C7B" w14:textId="77777777" w:rsidR="00B96A56" w:rsidRDefault="00B96A5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2511</w:t>
      </w:r>
    </w:p>
    <w:p w14:paraId="4AD13B28" w14:textId="77777777" w:rsidR="00B96A56" w:rsidRDefault="00B96A5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2511</w:t>
      </w:r>
    </w:p>
    <w:p w14:paraId="57D74A84" w14:textId="77777777" w:rsidR="00B96A56" w:rsidRDefault="00B96A5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2514</w:t>
      </w:r>
    </w:p>
    <w:p w14:paraId="795293C0" w14:textId="77777777" w:rsidR="00B96A56" w:rsidRDefault="00B96A5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2514</w:t>
      </w:r>
    </w:p>
    <w:p w14:paraId="6FFB18DE" w14:textId="77777777" w:rsidR="00B96A56" w:rsidRDefault="00B96A5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2514</w:t>
      </w:r>
    </w:p>
    <w:p w14:paraId="0EF6010D" w14:textId="77777777" w:rsidR="00B96A56" w:rsidRDefault="00B96A5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2514</w:t>
      </w:r>
    </w:p>
    <w:p w14:paraId="0E9301B4" w14:textId="77777777" w:rsidR="00B96A56" w:rsidRDefault="00B96A5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2516</w:t>
      </w:r>
    </w:p>
    <w:p w14:paraId="38B50FC9" w14:textId="77777777" w:rsidR="00B96A56" w:rsidRDefault="00B96A5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2516</w:t>
      </w:r>
    </w:p>
    <w:p w14:paraId="152B711B" w14:textId="77777777" w:rsidR="00B96A56" w:rsidRDefault="00B96A5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2516</w:t>
      </w:r>
    </w:p>
    <w:p w14:paraId="3E9EDF8B" w14:textId="77777777" w:rsidR="00B96A56" w:rsidRDefault="00B96A5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2516</w:t>
      </w:r>
    </w:p>
    <w:p w14:paraId="6FF29CF4" w14:textId="77777777" w:rsidR="00B96A56" w:rsidRDefault="00B96A5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2518</w:t>
      </w:r>
    </w:p>
    <w:p w14:paraId="497C2517" w14:textId="77777777" w:rsidR="00B96A56" w:rsidRDefault="00B96A5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2518</w:t>
      </w:r>
    </w:p>
    <w:p w14:paraId="3AA7C54A" w14:textId="77777777" w:rsidR="00B96A56" w:rsidRDefault="00B96A5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2518</w:t>
      </w:r>
    </w:p>
    <w:p w14:paraId="51486ADE" w14:textId="77777777" w:rsidR="00B96A56" w:rsidRDefault="00B96A5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2518</w:t>
      </w:r>
    </w:p>
    <w:p w14:paraId="6238AF52" w14:textId="77777777" w:rsidR="00B96A56" w:rsidRDefault="00B96A5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2520</w:t>
      </w:r>
    </w:p>
    <w:p w14:paraId="33AAD37A" w14:textId="77777777" w:rsidR="00B96A56" w:rsidRDefault="00B96A5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2521</w:t>
      </w:r>
    </w:p>
    <w:p w14:paraId="3B7FBE5F" w14:textId="77777777" w:rsidR="00B96A56" w:rsidRDefault="00B96A5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2521</w:t>
      </w:r>
    </w:p>
    <w:p w14:paraId="2EB70E31" w14:textId="77777777" w:rsidR="00B96A56" w:rsidRDefault="00B96A5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2521</w:t>
      </w:r>
    </w:p>
    <w:p w14:paraId="3FA832CF" w14:textId="77777777" w:rsidR="00B96A56" w:rsidRDefault="00B96A56">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2523</w:t>
      </w:r>
    </w:p>
    <w:p w14:paraId="32B21434" w14:textId="77777777" w:rsidR="00B96A56" w:rsidRDefault="00B96A5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2523</w:t>
      </w:r>
    </w:p>
    <w:p w14:paraId="74BDE308" w14:textId="77777777" w:rsidR="00B96A56" w:rsidRDefault="00B96A5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2523</w:t>
      </w:r>
    </w:p>
    <w:p w14:paraId="33BBA96F" w14:textId="77777777" w:rsidR="00B96A56" w:rsidRDefault="00B96A5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2523</w:t>
      </w:r>
    </w:p>
    <w:p w14:paraId="415FE728" w14:textId="77777777" w:rsidR="00B96A56" w:rsidRDefault="00B96A5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2525</w:t>
      </w:r>
    </w:p>
    <w:p w14:paraId="1733CF96" w14:textId="77777777" w:rsidR="00B96A56" w:rsidRDefault="00B96A5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2526</w:t>
      </w:r>
    </w:p>
    <w:p w14:paraId="39AF701B" w14:textId="77777777" w:rsidR="00B96A56" w:rsidRDefault="00B96A5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2526</w:t>
      </w:r>
    </w:p>
    <w:p w14:paraId="1A6C81A5" w14:textId="77777777" w:rsidR="00B96A56" w:rsidRDefault="00B96A5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2526</w:t>
      </w:r>
    </w:p>
    <w:p w14:paraId="4FB65582" w14:textId="77777777" w:rsidR="00B96A56" w:rsidRDefault="00B96A5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2528</w:t>
      </w:r>
    </w:p>
    <w:p w14:paraId="20FB2968" w14:textId="77777777" w:rsidR="00B96A56" w:rsidRDefault="00B96A5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2529</w:t>
      </w:r>
    </w:p>
    <w:p w14:paraId="5E7031B4" w14:textId="77777777" w:rsidR="00B96A56" w:rsidRDefault="00B96A5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2529</w:t>
      </w:r>
    </w:p>
    <w:p w14:paraId="112FA5B4" w14:textId="77777777" w:rsidR="00B96A56" w:rsidRDefault="00B96A5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2529</w:t>
      </w:r>
    </w:p>
    <w:p w14:paraId="6BF49FAA" w14:textId="77777777" w:rsidR="00B96A56" w:rsidRDefault="00B96A5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2533</w:t>
      </w:r>
    </w:p>
    <w:p w14:paraId="229E1C38" w14:textId="77777777" w:rsidR="00B96A56" w:rsidRDefault="00B96A5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2533</w:t>
      </w:r>
    </w:p>
    <w:p w14:paraId="26AD53B5" w14:textId="77777777" w:rsidR="00B96A56" w:rsidRDefault="00B96A5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2533</w:t>
      </w:r>
    </w:p>
    <w:p w14:paraId="6271058B" w14:textId="77777777" w:rsidR="00B96A56" w:rsidRDefault="00B96A5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2533</w:t>
      </w:r>
    </w:p>
    <w:p w14:paraId="24EE8794" w14:textId="77777777" w:rsidR="00B96A56" w:rsidRDefault="00B96A5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2538</w:t>
      </w:r>
    </w:p>
    <w:p w14:paraId="6DD409B0" w14:textId="77777777" w:rsidR="00B96A56" w:rsidRDefault="00B96A5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2538</w:t>
      </w:r>
    </w:p>
    <w:p w14:paraId="7A84855E" w14:textId="77777777" w:rsidR="00B96A56" w:rsidRDefault="00B96A5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2538</w:t>
      </w:r>
    </w:p>
    <w:p w14:paraId="48FD5EA9" w14:textId="77777777" w:rsidR="00B96A56" w:rsidRDefault="00B96A5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2538</w:t>
      </w:r>
    </w:p>
    <w:p w14:paraId="3B254872" w14:textId="77777777" w:rsidR="00B96A56" w:rsidRDefault="00B96A5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2540</w:t>
      </w:r>
    </w:p>
    <w:p w14:paraId="20590918" w14:textId="77777777" w:rsidR="00B96A56" w:rsidRDefault="00B96A5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2540</w:t>
      </w:r>
    </w:p>
    <w:p w14:paraId="12BEA2BB" w14:textId="77777777" w:rsidR="00B96A56" w:rsidRDefault="00B96A5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2540</w:t>
      </w:r>
    </w:p>
    <w:p w14:paraId="36759E93" w14:textId="77777777" w:rsidR="00B96A56" w:rsidRDefault="00B96A5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2540</w:t>
      </w:r>
    </w:p>
    <w:p w14:paraId="5951418C" w14:textId="77777777" w:rsidR="00B96A56" w:rsidRDefault="00B96A5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2542</w:t>
      </w:r>
    </w:p>
    <w:p w14:paraId="1D4C7107" w14:textId="77777777" w:rsidR="00B96A56" w:rsidRDefault="00B96A5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2542</w:t>
      </w:r>
    </w:p>
    <w:p w14:paraId="1898D2DE" w14:textId="77777777" w:rsidR="00B96A56" w:rsidRDefault="00B96A5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2542</w:t>
      </w:r>
    </w:p>
    <w:p w14:paraId="39DE4067" w14:textId="77777777" w:rsidR="00B96A56" w:rsidRDefault="00B96A5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2542</w:t>
      </w:r>
    </w:p>
    <w:p w14:paraId="1E597A46" w14:textId="77777777" w:rsidR="00B96A56" w:rsidRDefault="00B96A5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2543</w:t>
      </w:r>
    </w:p>
    <w:p w14:paraId="69B49483" w14:textId="77777777" w:rsidR="00B96A56" w:rsidRDefault="00B96A5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2544</w:t>
      </w:r>
    </w:p>
    <w:p w14:paraId="4FB25190" w14:textId="77777777" w:rsidR="00B96A56" w:rsidRDefault="00B96A5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2544</w:t>
      </w:r>
    </w:p>
    <w:p w14:paraId="06EFD157" w14:textId="77777777" w:rsidR="00B96A56" w:rsidRDefault="00B96A5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2544</w:t>
      </w:r>
    </w:p>
    <w:p w14:paraId="393EA9C8" w14:textId="77777777" w:rsidR="00B96A56" w:rsidRDefault="00B96A5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2548</w:t>
      </w:r>
    </w:p>
    <w:p w14:paraId="340439D2" w14:textId="77777777" w:rsidR="00B96A56" w:rsidRDefault="00B96A5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2548</w:t>
      </w:r>
    </w:p>
    <w:p w14:paraId="212AF0CD" w14:textId="77777777" w:rsidR="00B96A56" w:rsidRDefault="00B96A5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2548</w:t>
      </w:r>
    </w:p>
    <w:p w14:paraId="0764B534" w14:textId="77777777" w:rsidR="00B96A56" w:rsidRDefault="00B96A5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2548</w:t>
      </w:r>
    </w:p>
    <w:p w14:paraId="3D883F5E" w14:textId="77777777" w:rsidR="00B96A56" w:rsidRDefault="00B96A5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2552</w:t>
      </w:r>
    </w:p>
    <w:p w14:paraId="2EF3CAD2" w14:textId="77777777" w:rsidR="00B96A56" w:rsidRDefault="00B96A5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2552</w:t>
      </w:r>
    </w:p>
    <w:p w14:paraId="59B8B3AD" w14:textId="77777777" w:rsidR="00B96A56" w:rsidRDefault="00B96A5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2552</w:t>
      </w:r>
    </w:p>
    <w:p w14:paraId="1DD1E870" w14:textId="77777777" w:rsidR="00B96A56" w:rsidRDefault="00B96A5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2552</w:t>
      </w:r>
    </w:p>
    <w:p w14:paraId="18CEDC71" w14:textId="77777777" w:rsidR="00B96A56" w:rsidRDefault="00B96A5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2558</w:t>
      </w:r>
    </w:p>
    <w:p w14:paraId="52EBA707" w14:textId="77777777" w:rsidR="00B96A56" w:rsidRDefault="00B96A5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2558</w:t>
      </w:r>
    </w:p>
    <w:p w14:paraId="3573986D" w14:textId="77777777" w:rsidR="00B96A56" w:rsidRDefault="00B96A5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2558</w:t>
      </w:r>
    </w:p>
    <w:p w14:paraId="2EAB621E" w14:textId="77777777" w:rsidR="00B96A56" w:rsidRDefault="00B96A5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2559</w:t>
      </w:r>
    </w:p>
    <w:p w14:paraId="7FDFEE8A" w14:textId="77777777" w:rsidR="00B96A56" w:rsidRDefault="00B96A5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2565</w:t>
      </w:r>
    </w:p>
    <w:p w14:paraId="4CCF1593" w14:textId="77777777" w:rsidR="00B96A56" w:rsidRDefault="00B96A5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2565</w:t>
      </w:r>
    </w:p>
    <w:p w14:paraId="3F7B828B" w14:textId="77777777" w:rsidR="00B96A56" w:rsidRDefault="00B96A5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2565</w:t>
      </w:r>
    </w:p>
    <w:p w14:paraId="004BD5AF" w14:textId="77777777" w:rsidR="00B96A56" w:rsidRDefault="00B96A5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2566</w:t>
      </w:r>
    </w:p>
    <w:p w14:paraId="78513D1D" w14:textId="77777777" w:rsidR="00B96A56" w:rsidRDefault="00B96A5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2573</w:t>
      </w:r>
    </w:p>
    <w:p w14:paraId="5FA2779F" w14:textId="77777777" w:rsidR="00B96A56" w:rsidRDefault="00B96A5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2574</w:t>
      </w:r>
    </w:p>
    <w:p w14:paraId="76D4012D" w14:textId="77777777" w:rsidR="00B96A56" w:rsidRDefault="00B96A5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2574</w:t>
      </w:r>
    </w:p>
    <w:p w14:paraId="3E3E0333" w14:textId="77777777" w:rsidR="00B96A56" w:rsidRDefault="00B96A5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2574</w:t>
      </w:r>
    </w:p>
    <w:p w14:paraId="6C0D8C13" w14:textId="77777777" w:rsidR="00B96A56" w:rsidRDefault="00B96A5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2581</w:t>
      </w:r>
    </w:p>
    <w:p w14:paraId="5EC398DB" w14:textId="77777777" w:rsidR="00B96A56" w:rsidRDefault="00B96A5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2582</w:t>
      </w:r>
    </w:p>
    <w:p w14:paraId="10CBEF64" w14:textId="77777777" w:rsidR="00B96A56" w:rsidRDefault="00B96A5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2582</w:t>
      </w:r>
    </w:p>
    <w:p w14:paraId="7AAB7D08" w14:textId="77777777" w:rsidR="00B96A56" w:rsidRDefault="00B96A5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2582</w:t>
      </w:r>
    </w:p>
    <w:p w14:paraId="1FE89478" w14:textId="77777777" w:rsidR="00B96A56" w:rsidRDefault="00B96A5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2587</w:t>
      </w:r>
    </w:p>
    <w:p w14:paraId="38947D1C" w14:textId="77777777" w:rsidR="00B96A56" w:rsidRDefault="00B96A5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2587</w:t>
      </w:r>
    </w:p>
    <w:p w14:paraId="339079E2" w14:textId="77777777" w:rsidR="00B96A56" w:rsidRDefault="00B96A5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2587</w:t>
      </w:r>
    </w:p>
    <w:p w14:paraId="48A09D5B" w14:textId="77777777" w:rsidR="00B96A56" w:rsidRDefault="00B96A5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2587</w:t>
      </w:r>
    </w:p>
    <w:p w14:paraId="54C1861F" w14:textId="77777777" w:rsidR="00B96A56" w:rsidRDefault="00B96A5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2591</w:t>
      </w:r>
    </w:p>
    <w:p w14:paraId="1F4339D7" w14:textId="77777777" w:rsidR="00B96A56" w:rsidRDefault="00B96A5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2592</w:t>
      </w:r>
    </w:p>
    <w:p w14:paraId="710EBA21" w14:textId="77777777" w:rsidR="00B96A56" w:rsidRDefault="00B96A56">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2592</w:t>
      </w:r>
    </w:p>
    <w:p w14:paraId="5D0779B3" w14:textId="77777777" w:rsidR="00B96A56" w:rsidRDefault="00B96A5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2592</w:t>
      </w:r>
    </w:p>
    <w:p w14:paraId="02D4AFA8" w14:textId="77777777" w:rsidR="00B96A56" w:rsidRDefault="00B96A5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2594</w:t>
      </w:r>
    </w:p>
    <w:p w14:paraId="34637B86" w14:textId="77777777" w:rsidR="00B96A56" w:rsidRDefault="00B96A5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2594</w:t>
      </w:r>
    </w:p>
    <w:p w14:paraId="6786A610" w14:textId="77777777" w:rsidR="00B96A56" w:rsidRDefault="00B96A5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2594</w:t>
      </w:r>
    </w:p>
    <w:p w14:paraId="339D9140" w14:textId="77777777" w:rsidR="00B96A56" w:rsidRDefault="00B96A5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2594</w:t>
      </w:r>
    </w:p>
    <w:p w14:paraId="3EDA0B22" w14:textId="77777777" w:rsidR="00B96A56" w:rsidRDefault="00B96A5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2595</w:t>
      </w:r>
    </w:p>
    <w:p w14:paraId="4DE9EABF" w14:textId="77777777" w:rsidR="00B96A56" w:rsidRDefault="00B96A5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2595</w:t>
      </w:r>
    </w:p>
    <w:p w14:paraId="21DF8199" w14:textId="77777777" w:rsidR="00B96A56" w:rsidRDefault="00B96A5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2595</w:t>
      </w:r>
    </w:p>
    <w:p w14:paraId="167B86C1" w14:textId="77777777" w:rsidR="00B96A56" w:rsidRDefault="00B96A5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2596</w:t>
      </w:r>
    </w:p>
    <w:p w14:paraId="1BED481F" w14:textId="77777777" w:rsidR="00B96A56" w:rsidRDefault="00B96A5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2598</w:t>
      </w:r>
    </w:p>
    <w:p w14:paraId="78F494F7" w14:textId="77777777" w:rsidR="00B96A56" w:rsidRDefault="00B96A5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2598</w:t>
      </w:r>
    </w:p>
    <w:p w14:paraId="5A03C16A" w14:textId="77777777" w:rsidR="00B96A56" w:rsidRDefault="00B96A5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2598</w:t>
      </w:r>
    </w:p>
    <w:p w14:paraId="5D1FD8BF" w14:textId="77777777" w:rsidR="00B96A56" w:rsidRDefault="00B96A5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2598</w:t>
      </w:r>
    </w:p>
    <w:p w14:paraId="29CAFE0A" w14:textId="77777777" w:rsidR="00B96A56" w:rsidRDefault="00B96A5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2599</w:t>
      </w:r>
    </w:p>
    <w:p w14:paraId="6B8099A0" w14:textId="77777777" w:rsidR="00B96A56" w:rsidRDefault="00B96A5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2599</w:t>
      </w:r>
    </w:p>
    <w:p w14:paraId="3F9280B7" w14:textId="77777777" w:rsidR="00B96A56" w:rsidRDefault="00B96A5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2599</w:t>
      </w:r>
    </w:p>
    <w:p w14:paraId="7260D467" w14:textId="77777777" w:rsidR="00B96A56" w:rsidRDefault="00B96A5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2600</w:t>
      </w:r>
    </w:p>
    <w:p w14:paraId="07C17127" w14:textId="77777777" w:rsidR="00B96A56" w:rsidRDefault="00B96A5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2602</w:t>
      </w:r>
    </w:p>
    <w:p w14:paraId="231E90DA" w14:textId="77777777" w:rsidR="00B96A56" w:rsidRDefault="00B96A5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2602</w:t>
      </w:r>
    </w:p>
    <w:p w14:paraId="66A7D110" w14:textId="77777777" w:rsidR="00B96A56" w:rsidRDefault="00B96A5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2602</w:t>
      </w:r>
    </w:p>
    <w:p w14:paraId="4F0C32CC" w14:textId="77777777" w:rsidR="00B96A56" w:rsidRDefault="00B96A5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2602</w:t>
      </w:r>
    </w:p>
    <w:p w14:paraId="220589BD" w14:textId="77777777" w:rsidR="00B96A56" w:rsidRDefault="00B96A5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2605</w:t>
      </w:r>
    </w:p>
    <w:p w14:paraId="4981D207" w14:textId="77777777" w:rsidR="00B96A56" w:rsidRDefault="00B96A5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2605</w:t>
      </w:r>
    </w:p>
    <w:p w14:paraId="1463437E" w14:textId="77777777" w:rsidR="00B96A56" w:rsidRDefault="00B96A5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2605</w:t>
      </w:r>
    </w:p>
    <w:p w14:paraId="3F20F04C" w14:textId="77777777" w:rsidR="00B96A56" w:rsidRDefault="00B96A5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2605</w:t>
      </w:r>
    </w:p>
    <w:p w14:paraId="6DAF5DF0" w14:textId="77777777" w:rsidR="00B96A56" w:rsidRDefault="00B96A5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2607</w:t>
      </w:r>
    </w:p>
    <w:p w14:paraId="7BB3A137" w14:textId="77777777" w:rsidR="00B96A56" w:rsidRDefault="00B96A5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2608</w:t>
      </w:r>
    </w:p>
    <w:p w14:paraId="353CC3E0" w14:textId="77777777" w:rsidR="00B96A56" w:rsidRDefault="00B96A5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2608</w:t>
      </w:r>
    </w:p>
    <w:p w14:paraId="77333CD1" w14:textId="77777777" w:rsidR="00B96A56" w:rsidRDefault="00B96A5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2608</w:t>
      </w:r>
    </w:p>
    <w:p w14:paraId="03B112F8" w14:textId="77777777" w:rsidR="00B96A56" w:rsidRDefault="00B96A5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2610</w:t>
      </w:r>
    </w:p>
    <w:p w14:paraId="3B315D15" w14:textId="77777777" w:rsidR="00B96A56" w:rsidRDefault="00B96A5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2610</w:t>
      </w:r>
    </w:p>
    <w:p w14:paraId="6FCCAFD0" w14:textId="77777777" w:rsidR="00B96A56" w:rsidRDefault="00B96A5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2610</w:t>
      </w:r>
    </w:p>
    <w:p w14:paraId="1A81BFD1" w14:textId="77777777" w:rsidR="00B96A56" w:rsidRDefault="00B96A5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2610</w:t>
      </w:r>
    </w:p>
    <w:p w14:paraId="7EA87523" w14:textId="77777777" w:rsidR="00B96A56" w:rsidRDefault="00B96A5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2611</w:t>
      </w:r>
    </w:p>
    <w:p w14:paraId="1FA2B31B" w14:textId="77777777" w:rsidR="00B96A56" w:rsidRDefault="00B96A5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2611</w:t>
      </w:r>
    </w:p>
    <w:p w14:paraId="3FBDE228" w14:textId="77777777" w:rsidR="00B96A56" w:rsidRDefault="00B96A5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2611</w:t>
      </w:r>
    </w:p>
    <w:p w14:paraId="729A0014" w14:textId="77777777" w:rsidR="00B96A56" w:rsidRDefault="00B96A5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2612</w:t>
      </w:r>
    </w:p>
    <w:p w14:paraId="19020085" w14:textId="77777777" w:rsidR="00B96A56" w:rsidRDefault="00B96A5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2614</w:t>
      </w:r>
    </w:p>
    <w:p w14:paraId="7CDAAE87" w14:textId="77777777" w:rsidR="00B96A56" w:rsidRDefault="00B96A5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2614</w:t>
      </w:r>
    </w:p>
    <w:p w14:paraId="6C66646E" w14:textId="77777777" w:rsidR="00B96A56" w:rsidRDefault="00B96A5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2614</w:t>
      </w:r>
    </w:p>
    <w:p w14:paraId="2F27C5AD" w14:textId="77777777" w:rsidR="00B96A56" w:rsidRDefault="00B96A5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2614</w:t>
      </w:r>
    </w:p>
    <w:p w14:paraId="23D73F1D" w14:textId="77777777" w:rsidR="00B96A56" w:rsidRDefault="00B96A5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2615</w:t>
      </w:r>
    </w:p>
    <w:p w14:paraId="139CF708" w14:textId="77777777" w:rsidR="00B96A56" w:rsidRDefault="00B96A5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2615</w:t>
      </w:r>
    </w:p>
    <w:p w14:paraId="07BDA9ED" w14:textId="77777777" w:rsidR="00B96A56" w:rsidRDefault="00B96A5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2615</w:t>
      </w:r>
    </w:p>
    <w:p w14:paraId="122CAF89" w14:textId="77777777" w:rsidR="00B96A56" w:rsidRDefault="00B96A5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2616</w:t>
      </w:r>
    </w:p>
    <w:p w14:paraId="5756C45B" w14:textId="77777777" w:rsidR="00B96A56" w:rsidRDefault="00B96A5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2618</w:t>
      </w:r>
    </w:p>
    <w:p w14:paraId="36B7A9A1" w14:textId="77777777" w:rsidR="00B96A56" w:rsidRDefault="00B96A5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2618</w:t>
      </w:r>
    </w:p>
    <w:p w14:paraId="3EF365C6" w14:textId="77777777" w:rsidR="00B96A56" w:rsidRDefault="00B96A5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2618</w:t>
      </w:r>
    </w:p>
    <w:p w14:paraId="1A942011" w14:textId="77777777" w:rsidR="00B96A56" w:rsidRDefault="00B96A5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2618</w:t>
      </w:r>
    </w:p>
    <w:p w14:paraId="3F9EFC6D" w14:textId="77777777" w:rsidR="00B96A56" w:rsidRDefault="00B96A5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2620</w:t>
      </w:r>
    </w:p>
    <w:p w14:paraId="5146A9AE" w14:textId="77777777" w:rsidR="00B96A56" w:rsidRDefault="00B96A5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2621</w:t>
      </w:r>
    </w:p>
    <w:p w14:paraId="1EE84803" w14:textId="77777777" w:rsidR="00B96A56" w:rsidRDefault="00B96A5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2621</w:t>
      </w:r>
    </w:p>
    <w:p w14:paraId="501F5FB9" w14:textId="77777777" w:rsidR="00B96A56" w:rsidRDefault="00B96A5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2621</w:t>
      </w:r>
    </w:p>
    <w:p w14:paraId="5EA824BB" w14:textId="77777777" w:rsidR="00B96A56" w:rsidRDefault="00B96A5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2623</w:t>
      </w:r>
    </w:p>
    <w:p w14:paraId="739602AE" w14:textId="77777777" w:rsidR="00B96A56" w:rsidRDefault="00B96A5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2623</w:t>
      </w:r>
    </w:p>
    <w:p w14:paraId="5CF1CADD" w14:textId="77777777" w:rsidR="00B96A56" w:rsidRDefault="00B96A5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2623</w:t>
      </w:r>
    </w:p>
    <w:p w14:paraId="430071A7" w14:textId="77777777" w:rsidR="00B96A56" w:rsidRDefault="00B96A5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2623</w:t>
      </w:r>
    </w:p>
    <w:p w14:paraId="0314E6B1" w14:textId="77777777" w:rsidR="00B96A56" w:rsidRDefault="00B96A5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2625</w:t>
      </w:r>
    </w:p>
    <w:p w14:paraId="53E2D1AB" w14:textId="77777777" w:rsidR="00B96A56" w:rsidRDefault="00B96A5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2625</w:t>
      </w:r>
    </w:p>
    <w:p w14:paraId="3F925DE6" w14:textId="77777777" w:rsidR="00B96A56" w:rsidRDefault="00B96A56">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2625</w:t>
      </w:r>
    </w:p>
    <w:p w14:paraId="6D2903B0" w14:textId="77777777" w:rsidR="00B96A56" w:rsidRDefault="00B96A56">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2625</w:t>
      </w:r>
    </w:p>
    <w:p w14:paraId="597F6D8C" w14:textId="77777777" w:rsidR="00B96A56" w:rsidRDefault="00B96A56">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2627</w:t>
      </w:r>
    </w:p>
    <w:p w14:paraId="089A8262" w14:textId="77777777" w:rsidR="00B96A56" w:rsidRDefault="00B96A5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2627</w:t>
      </w:r>
    </w:p>
    <w:p w14:paraId="2A889A02" w14:textId="77777777" w:rsidR="00B96A56" w:rsidRDefault="00B96A5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2627</w:t>
      </w:r>
    </w:p>
    <w:p w14:paraId="5588FF3D" w14:textId="77777777" w:rsidR="00B96A56" w:rsidRDefault="00B96A5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2627</w:t>
      </w:r>
    </w:p>
    <w:p w14:paraId="03B4B010" w14:textId="77777777" w:rsidR="00B96A56" w:rsidRDefault="00B96A5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2628</w:t>
      </w:r>
    </w:p>
    <w:p w14:paraId="45D314AD" w14:textId="77777777" w:rsidR="00B96A56" w:rsidRDefault="00B96A5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2629</w:t>
      </w:r>
    </w:p>
    <w:p w14:paraId="4DCD19E6" w14:textId="77777777" w:rsidR="00B96A56" w:rsidRDefault="00B96A5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2629</w:t>
      </w:r>
    </w:p>
    <w:p w14:paraId="5067595B" w14:textId="77777777" w:rsidR="00B96A56" w:rsidRDefault="00B96A5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2629</w:t>
      </w:r>
    </w:p>
    <w:p w14:paraId="27DBD8DE" w14:textId="77777777" w:rsidR="00B96A56" w:rsidRDefault="00B96A5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2633</w:t>
      </w:r>
    </w:p>
    <w:p w14:paraId="381B8A33" w14:textId="77777777" w:rsidR="00B96A56" w:rsidRDefault="00B96A5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2633</w:t>
      </w:r>
    </w:p>
    <w:p w14:paraId="1391A04B" w14:textId="77777777" w:rsidR="00B96A56" w:rsidRDefault="00B96A5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2633</w:t>
      </w:r>
    </w:p>
    <w:p w14:paraId="54BF27F3" w14:textId="77777777" w:rsidR="00B96A56" w:rsidRDefault="00B96A5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2637</w:t>
      </w:r>
    </w:p>
    <w:p w14:paraId="446C72CA" w14:textId="77777777" w:rsidR="00B96A56" w:rsidRDefault="00B96A5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2637</w:t>
      </w:r>
    </w:p>
    <w:p w14:paraId="0F7C7D3D" w14:textId="77777777" w:rsidR="00B96A56" w:rsidRDefault="00B96A5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2637</w:t>
      </w:r>
    </w:p>
    <w:p w14:paraId="35DD3612" w14:textId="77777777" w:rsidR="00B96A56" w:rsidRDefault="00B96A5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2637</w:t>
      </w:r>
    </w:p>
    <w:p w14:paraId="02703120" w14:textId="77777777" w:rsidR="00B96A56" w:rsidRDefault="00B96A5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2638</w:t>
      </w:r>
    </w:p>
    <w:p w14:paraId="25195146" w14:textId="77777777" w:rsidR="00B96A56" w:rsidRDefault="00B96A5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2639</w:t>
      </w:r>
    </w:p>
    <w:p w14:paraId="574FAA32" w14:textId="77777777" w:rsidR="00B96A56" w:rsidRDefault="00B96A5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2639</w:t>
      </w:r>
    </w:p>
    <w:p w14:paraId="264120C0" w14:textId="77777777" w:rsidR="00B96A56" w:rsidRDefault="00B96A5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2639</w:t>
      </w:r>
    </w:p>
    <w:p w14:paraId="2B921E66" w14:textId="77777777" w:rsidR="00B96A56" w:rsidRDefault="00B96A5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2639</w:t>
      </w:r>
    </w:p>
    <w:p w14:paraId="1FA4EED2" w14:textId="77777777" w:rsidR="00B96A56" w:rsidRDefault="00B96A5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2641</w:t>
      </w:r>
    </w:p>
    <w:p w14:paraId="156AB7DF" w14:textId="77777777" w:rsidR="00B96A56" w:rsidRDefault="00B96A5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2641</w:t>
      </w:r>
    </w:p>
    <w:p w14:paraId="3A1CA7B9" w14:textId="77777777" w:rsidR="00B96A56" w:rsidRDefault="00B96A5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2641</w:t>
      </w:r>
    </w:p>
    <w:p w14:paraId="785B4982" w14:textId="77777777" w:rsidR="00B96A56" w:rsidRDefault="00B96A5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2641</w:t>
      </w:r>
    </w:p>
    <w:p w14:paraId="611FF03E" w14:textId="77777777" w:rsidR="00B96A56" w:rsidRDefault="00B96A5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2643</w:t>
      </w:r>
    </w:p>
    <w:p w14:paraId="215069A5" w14:textId="77777777" w:rsidR="00B96A56" w:rsidRDefault="00B96A5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2643</w:t>
      </w:r>
    </w:p>
    <w:p w14:paraId="24F1A0BB" w14:textId="77777777" w:rsidR="00B96A56" w:rsidRDefault="00B96A5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2643</w:t>
      </w:r>
    </w:p>
    <w:p w14:paraId="64AFEBD7" w14:textId="77777777" w:rsidR="00B96A56" w:rsidRDefault="00B96A5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2643</w:t>
      </w:r>
    </w:p>
    <w:p w14:paraId="4BF78300" w14:textId="77777777" w:rsidR="00B96A56" w:rsidRDefault="00B96A5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2645</w:t>
      </w:r>
    </w:p>
    <w:p w14:paraId="7169866A" w14:textId="77777777" w:rsidR="00B96A56" w:rsidRDefault="00B96A5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2645</w:t>
      </w:r>
    </w:p>
    <w:p w14:paraId="78569487" w14:textId="77777777" w:rsidR="00B96A56" w:rsidRDefault="00B96A5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2645</w:t>
      </w:r>
    </w:p>
    <w:p w14:paraId="2C8D0158" w14:textId="77777777" w:rsidR="00B96A56" w:rsidRDefault="00B96A5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2645</w:t>
      </w:r>
    </w:p>
    <w:p w14:paraId="38796203" w14:textId="77777777" w:rsidR="00B96A56" w:rsidRDefault="00B96A5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2648</w:t>
      </w:r>
    </w:p>
    <w:p w14:paraId="23B1ED26" w14:textId="77777777" w:rsidR="00B96A56" w:rsidRDefault="00B96A5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2648</w:t>
      </w:r>
    </w:p>
    <w:p w14:paraId="7BE39F65" w14:textId="77777777" w:rsidR="00B96A56" w:rsidRDefault="00B96A5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2648</w:t>
      </w:r>
    </w:p>
    <w:p w14:paraId="6666E8AA" w14:textId="77777777" w:rsidR="00B96A56" w:rsidRDefault="00B96A5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2648</w:t>
      </w:r>
    </w:p>
    <w:p w14:paraId="14F8AF15" w14:textId="77777777" w:rsidR="00B96A56" w:rsidRDefault="00B96A5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2650</w:t>
      </w:r>
    </w:p>
    <w:p w14:paraId="23616CA2" w14:textId="77777777" w:rsidR="00B96A56" w:rsidRDefault="00B96A5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2651</w:t>
      </w:r>
    </w:p>
    <w:p w14:paraId="6B913893" w14:textId="77777777" w:rsidR="00B96A56" w:rsidRDefault="00B96A5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2651</w:t>
      </w:r>
    </w:p>
    <w:p w14:paraId="3D34424F" w14:textId="77777777" w:rsidR="00B96A56" w:rsidRDefault="00B96A5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2651</w:t>
      </w:r>
    </w:p>
    <w:p w14:paraId="18E0A18D" w14:textId="77777777" w:rsidR="00B96A56" w:rsidRDefault="00B96A5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2653</w:t>
      </w:r>
    </w:p>
    <w:p w14:paraId="7CA25152" w14:textId="77777777" w:rsidR="00B96A56" w:rsidRDefault="00B96A5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2653</w:t>
      </w:r>
    </w:p>
    <w:p w14:paraId="7A16B258" w14:textId="77777777" w:rsidR="00B96A56" w:rsidRDefault="00B96A5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2653</w:t>
      </w:r>
    </w:p>
    <w:p w14:paraId="53C4C80A" w14:textId="77777777" w:rsidR="00B96A56" w:rsidRDefault="00B96A5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2653</w:t>
      </w:r>
    </w:p>
    <w:p w14:paraId="3F3AFB07" w14:textId="77777777" w:rsidR="00B96A56" w:rsidRDefault="00B96A5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2655</w:t>
      </w:r>
    </w:p>
    <w:p w14:paraId="54BD1BC0" w14:textId="77777777" w:rsidR="00B96A56" w:rsidRDefault="00B96A5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2655</w:t>
      </w:r>
    </w:p>
    <w:p w14:paraId="75DE7747" w14:textId="77777777" w:rsidR="00B96A56" w:rsidRDefault="00B96A5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2655</w:t>
      </w:r>
    </w:p>
    <w:p w14:paraId="7292D986" w14:textId="77777777" w:rsidR="00B96A56" w:rsidRDefault="00B96A5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2655</w:t>
      </w:r>
    </w:p>
    <w:p w14:paraId="06AFD7E7" w14:textId="77777777" w:rsidR="00B96A56" w:rsidRDefault="00B96A5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2658</w:t>
      </w:r>
    </w:p>
    <w:p w14:paraId="22FA73E3" w14:textId="77777777" w:rsidR="00B96A56" w:rsidRDefault="00B96A5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2658</w:t>
      </w:r>
    </w:p>
    <w:p w14:paraId="7D3CA36D" w14:textId="77777777" w:rsidR="00B96A56" w:rsidRDefault="00B96A5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2658</w:t>
      </w:r>
    </w:p>
    <w:p w14:paraId="1A56963E" w14:textId="77777777" w:rsidR="00B96A56" w:rsidRDefault="00B96A5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2658</w:t>
      </w:r>
    </w:p>
    <w:p w14:paraId="06CE95EE" w14:textId="77777777" w:rsidR="00B96A56" w:rsidRDefault="00B96A5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2661</w:t>
      </w:r>
    </w:p>
    <w:p w14:paraId="3E5A70ED" w14:textId="77777777" w:rsidR="00B96A56" w:rsidRDefault="00B96A5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2661</w:t>
      </w:r>
    </w:p>
    <w:p w14:paraId="2EAB070B" w14:textId="77777777" w:rsidR="00B96A56" w:rsidRDefault="00B96A5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2661</w:t>
      </w:r>
    </w:p>
    <w:p w14:paraId="723A0DC1" w14:textId="77777777" w:rsidR="00B96A56" w:rsidRDefault="00B96A5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2661</w:t>
      </w:r>
    </w:p>
    <w:p w14:paraId="382EA05F" w14:textId="77777777" w:rsidR="00B96A56" w:rsidRDefault="00B96A5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2664</w:t>
      </w:r>
    </w:p>
    <w:p w14:paraId="6FCB2EB5" w14:textId="77777777" w:rsidR="00B96A56" w:rsidRDefault="00B96A5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2664</w:t>
      </w:r>
    </w:p>
    <w:p w14:paraId="60CBB98F" w14:textId="77777777" w:rsidR="00B96A56" w:rsidRDefault="00B96A5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2664</w:t>
      </w:r>
    </w:p>
    <w:p w14:paraId="029A7AB2" w14:textId="77777777" w:rsidR="00B96A56" w:rsidRDefault="00B96A5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2664</w:t>
      </w:r>
    </w:p>
    <w:p w14:paraId="7B61A6AC" w14:textId="77777777" w:rsidR="00B96A56" w:rsidRDefault="00B96A5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2667</w:t>
      </w:r>
    </w:p>
    <w:p w14:paraId="6C441489" w14:textId="77777777" w:rsidR="00B96A56" w:rsidRDefault="00B96A5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2667</w:t>
      </w:r>
    </w:p>
    <w:p w14:paraId="0AD4CCE0" w14:textId="77777777" w:rsidR="00B96A56" w:rsidRDefault="00B96A56">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2667</w:t>
      </w:r>
    </w:p>
    <w:p w14:paraId="20C45FA7" w14:textId="77777777" w:rsidR="00B96A56" w:rsidRDefault="00B96A5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2667</w:t>
      </w:r>
    </w:p>
    <w:p w14:paraId="28965EF0" w14:textId="77777777" w:rsidR="00B96A56" w:rsidRDefault="00B96A5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2668</w:t>
      </w:r>
    </w:p>
    <w:p w14:paraId="2BC4EBCA" w14:textId="77777777" w:rsidR="00B96A56" w:rsidRDefault="00B96A5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2668</w:t>
      </w:r>
    </w:p>
    <w:p w14:paraId="3C966C9D" w14:textId="77777777" w:rsidR="00B96A56" w:rsidRDefault="00B96A5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2668</w:t>
      </w:r>
    </w:p>
    <w:p w14:paraId="71D1A0C5" w14:textId="77777777" w:rsidR="00B96A56" w:rsidRDefault="00B96A5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2668</w:t>
      </w:r>
    </w:p>
    <w:p w14:paraId="12118853" w14:textId="77777777" w:rsidR="00B96A56" w:rsidRDefault="00B96A5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2669</w:t>
      </w:r>
    </w:p>
    <w:p w14:paraId="45A79B37"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A.9.2.13</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49FA5643"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A.9.2.13.1</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23CC148B"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A.9.2.13.2</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673CE7EB"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A.9.2.13.3</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269A10E4"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A.9.2.14</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7F86D197"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A.9.2.14.1</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72239B18" w14:textId="77777777" w:rsidR="00B96A56" w:rsidRDefault="00B96A56">
      <w:pPr>
        <w:pStyle w:val="TOC4"/>
        <w:rPr>
          <w:rFonts w:asciiTheme="minorHAnsi" w:eastAsiaTheme="minorEastAsia" w:hAnsiTheme="minorHAnsi" w:cstheme="minorBidi"/>
          <w:sz w:val="22"/>
          <w:szCs w:val="22"/>
        </w:rPr>
      </w:pPr>
      <w:r w:rsidRPr="00B96A56">
        <w:t>A.9.2.14.2</w:t>
      </w:r>
      <w:r w:rsidRPr="00B96A56">
        <w:rPr>
          <w:rFonts w:asciiTheme="minorHAnsi" w:eastAsiaTheme="minorEastAsia" w:hAnsiTheme="minorHAnsi" w:cstheme="minorBidi"/>
          <w:sz w:val="22"/>
          <w:szCs w:val="22"/>
        </w:rPr>
        <w:tab/>
      </w:r>
      <w:r w:rsidRPr="00B96A56">
        <w:t>Void</w:t>
      </w:r>
      <w:r>
        <w:tab/>
        <w:t>2670</w:t>
      </w:r>
    </w:p>
    <w:p w14:paraId="5B01D0B1" w14:textId="77777777" w:rsidR="00B96A56" w:rsidRDefault="00B96A5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2670</w:t>
      </w:r>
    </w:p>
    <w:p w14:paraId="6FB00292" w14:textId="77777777" w:rsidR="00B96A56" w:rsidRDefault="00B96A5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2670</w:t>
      </w:r>
    </w:p>
    <w:p w14:paraId="4E5F86EF" w14:textId="77777777" w:rsidR="00B96A56" w:rsidRDefault="00B96A5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2670</w:t>
      </w:r>
    </w:p>
    <w:p w14:paraId="41C86E3E" w14:textId="77777777" w:rsidR="00B96A56" w:rsidRDefault="00B96A5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2670</w:t>
      </w:r>
    </w:p>
    <w:p w14:paraId="413A1E2F" w14:textId="77777777" w:rsidR="00B96A56" w:rsidRDefault="00B96A5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2673</w:t>
      </w:r>
    </w:p>
    <w:p w14:paraId="6DA4CCDC" w14:textId="77777777" w:rsidR="00B96A56" w:rsidRDefault="00B96A5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2673</w:t>
      </w:r>
    </w:p>
    <w:p w14:paraId="66540151" w14:textId="77777777" w:rsidR="00B96A56" w:rsidRDefault="00B96A5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2673</w:t>
      </w:r>
    </w:p>
    <w:p w14:paraId="3FC361C2" w14:textId="77777777" w:rsidR="00B96A56" w:rsidRDefault="00B96A5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2673</w:t>
      </w:r>
    </w:p>
    <w:p w14:paraId="458A2771" w14:textId="77777777" w:rsidR="00B96A56" w:rsidRDefault="00B96A5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2676</w:t>
      </w:r>
    </w:p>
    <w:p w14:paraId="6017FD54" w14:textId="77777777" w:rsidR="00B96A56" w:rsidRDefault="00B96A5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2676</w:t>
      </w:r>
    </w:p>
    <w:p w14:paraId="135E7335" w14:textId="77777777" w:rsidR="00B96A56" w:rsidRDefault="00B96A5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2676</w:t>
      </w:r>
    </w:p>
    <w:p w14:paraId="29767D1D" w14:textId="77777777" w:rsidR="00B96A56" w:rsidRDefault="00B96A5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2676</w:t>
      </w:r>
    </w:p>
    <w:p w14:paraId="41AA989A" w14:textId="77777777" w:rsidR="00B96A56" w:rsidRDefault="00B96A5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2678</w:t>
      </w:r>
    </w:p>
    <w:p w14:paraId="48AD2855" w14:textId="77777777" w:rsidR="00B96A56" w:rsidRDefault="00B96A5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2678</w:t>
      </w:r>
    </w:p>
    <w:p w14:paraId="35F11D4C" w14:textId="77777777" w:rsidR="00B96A56" w:rsidRDefault="00B96A5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2678</w:t>
      </w:r>
    </w:p>
    <w:p w14:paraId="7DFDACF8" w14:textId="77777777" w:rsidR="00B96A56" w:rsidRDefault="00B96A5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2678</w:t>
      </w:r>
    </w:p>
    <w:p w14:paraId="07E1A76C" w14:textId="77777777" w:rsidR="00B96A56" w:rsidRDefault="00B96A5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2680</w:t>
      </w:r>
    </w:p>
    <w:p w14:paraId="76E0A17D" w14:textId="77777777" w:rsidR="00B96A56" w:rsidRDefault="00B96A5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2680</w:t>
      </w:r>
    </w:p>
    <w:p w14:paraId="22A02EA6" w14:textId="77777777" w:rsidR="00B96A56" w:rsidRDefault="00B96A5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2680</w:t>
      </w:r>
    </w:p>
    <w:p w14:paraId="762A620E" w14:textId="77777777" w:rsidR="00B96A56" w:rsidRDefault="00B96A5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2680</w:t>
      </w:r>
    </w:p>
    <w:p w14:paraId="5300A56D" w14:textId="77777777" w:rsidR="00B96A56" w:rsidRDefault="00B96A5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2682</w:t>
      </w:r>
    </w:p>
    <w:p w14:paraId="5AD727A1" w14:textId="77777777" w:rsidR="00B96A56" w:rsidRDefault="00B96A5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2682</w:t>
      </w:r>
    </w:p>
    <w:p w14:paraId="0B182DF3" w14:textId="77777777" w:rsidR="00B96A56" w:rsidRDefault="00B96A5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2682</w:t>
      </w:r>
    </w:p>
    <w:p w14:paraId="39A76A51" w14:textId="77777777" w:rsidR="00B96A56" w:rsidRDefault="00B96A5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2682</w:t>
      </w:r>
    </w:p>
    <w:p w14:paraId="66A67140" w14:textId="77777777" w:rsidR="00B96A56" w:rsidRDefault="00B96A5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2684</w:t>
      </w:r>
    </w:p>
    <w:p w14:paraId="1A539D90" w14:textId="77777777" w:rsidR="00B96A56" w:rsidRDefault="00B96A5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2684</w:t>
      </w:r>
    </w:p>
    <w:p w14:paraId="14D053B7" w14:textId="77777777" w:rsidR="00B96A56" w:rsidRDefault="00B96A5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2684</w:t>
      </w:r>
    </w:p>
    <w:p w14:paraId="17284204" w14:textId="77777777" w:rsidR="00B96A56" w:rsidRDefault="00B96A5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2684</w:t>
      </w:r>
    </w:p>
    <w:p w14:paraId="7E793F35" w14:textId="77777777" w:rsidR="00B96A56" w:rsidRDefault="00B96A5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2686</w:t>
      </w:r>
    </w:p>
    <w:p w14:paraId="0C7AD775" w14:textId="77777777" w:rsidR="00B96A56" w:rsidRDefault="00B96A5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2686</w:t>
      </w:r>
    </w:p>
    <w:p w14:paraId="5FA85913" w14:textId="77777777" w:rsidR="00B96A56" w:rsidRDefault="00B96A5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2686</w:t>
      </w:r>
    </w:p>
    <w:p w14:paraId="586E293C" w14:textId="77777777" w:rsidR="00B96A56" w:rsidRDefault="00B96A5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2686</w:t>
      </w:r>
    </w:p>
    <w:p w14:paraId="1530BBE4" w14:textId="77777777" w:rsidR="00B96A56" w:rsidRDefault="00B96A5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2687</w:t>
      </w:r>
    </w:p>
    <w:p w14:paraId="09A4CC2F" w14:textId="77777777" w:rsidR="00B96A56" w:rsidRDefault="00B96A5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2687</w:t>
      </w:r>
    </w:p>
    <w:p w14:paraId="1239DCF3" w14:textId="77777777" w:rsidR="00B96A56" w:rsidRDefault="00B96A5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2687</w:t>
      </w:r>
    </w:p>
    <w:p w14:paraId="50DE20C1" w14:textId="77777777" w:rsidR="00B96A56" w:rsidRDefault="00B96A5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2687</w:t>
      </w:r>
    </w:p>
    <w:p w14:paraId="749B7B14" w14:textId="77777777" w:rsidR="00B96A56" w:rsidRDefault="00B96A5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2689</w:t>
      </w:r>
    </w:p>
    <w:p w14:paraId="0BCDAED9" w14:textId="77777777" w:rsidR="00B96A56" w:rsidRDefault="00B96A5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2689</w:t>
      </w:r>
    </w:p>
    <w:p w14:paraId="6CB9629E" w14:textId="77777777" w:rsidR="00B96A56" w:rsidRDefault="00B96A5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2689</w:t>
      </w:r>
    </w:p>
    <w:p w14:paraId="1F09328C" w14:textId="77777777" w:rsidR="00B96A56" w:rsidRDefault="00B96A5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2689</w:t>
      </w:r>
    </w:p>
    <w:p w14:paraId="3EE4F51C" w14:textId="77777777" w:rsidR="00B96A56" w:rsidRDefault="00B96A5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2689</w:t>
      </w:r>
    </w:p>
    <w:p w14:paraId="709BFB40" w14:textId="77777777" w:rsidR="00B96A56" w:rsidRDefault="00B96A5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2690</w:t>
      </w:r>
    </w:p>
    <w:p w14:paraId="2B02BC6A" w14:textId="77777777" w:rsidR="00B96A56" w:rsidRDefault="00B96A5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2690</w:t>
      </w:r>
    </w:p>
    <w:p w14:paraId="2302F338" w14:textId="77777777" w:rsidR="00B96A56" w:rsidRDefault="00B96A5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2690</w:t>
      </w:r>
    </w:p>
    <w:p w14:paraId="43397479" w14:textId="77777777" w:rsidR="00B96A56" w:rsidRDefault="00B96A5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2693</w:t>
      </w:r>
    </w:p>
    <w:p w14:paraId="0E362A97" w14:textId="77777777" w:rsidR="00B96A56" w:rsidRDefault="00B96A5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2693</w:t>
      </w:r>
    </w:p>
    <w:p w14:paraId="4F0C9428" w14:textId="77777777" w:rsidR="00B96A56" w:rsidRDefault="00B96A56">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2693</w:t>
      </w:r>
    </w:p>
    <w:p w14:paraId="309CB04D" w14:textId="77777777" w:rsidR="00B96A56" w:rsidRDefault="00B96A5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2693</w:t>
      </w:r>
    </w:p>
    <w:p w14:paraId="062457C9" w14:textId="77777777" w:rsidR="00B96A56" w:rsidRDefault="00B96A5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2696</w:t>
      </w:r>
    </w:p>
    <w:p w14:paraId="3B487D61" w14:textId="77777777" w:rsidR="00B96A56" w:rsidRDefault="00B96A5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2696</w:t>
      </w:r>
    </w:p>
    <w:p w14:paraId="66FED764" w14:textId="77777777" w:rsidR="00B96A56" w:rsidRDefault="00B96A5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2696</w:t>
      </w:r>
    </w:p>
    <w:p w14:paraId="5999F968" w14:textId="77777777" w:rsidR="00B96A56" w:rsidRDefault="00B96A5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2696</w:t>
      </w:r>
    </w:p>
    <w:p w14:paraId="03020212" w14:textId="77777777" w:rsidR="00B96A56" w:rsidRDefault="00B96A5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2697</w:t>
      </w:r>
    </w:p>
    <w:p w14:paraId="7F16269B" w14:textId="77777777" w:rsidR="00B96A56" w:rsidRDefault="00B96A5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2697</w:t>
      </w:r>
    </w:p>
    <w:p w14:paraId="0FD3FFC0" w14:textId="77777777" w:rsidR="00B96A56" w:rsidRDefault="00B96A5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2697</w:t>
      </w:r>
    </w:p>
    <w:p w14:paraId="53072178" w14:textId="77777777" w:rsidR="00B96A56" w:rsidRDefault="00B96A5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2697</w:t>
      </w:r>
    </w:p>
    <w:p w14:paraId="539BE5B0" w14:textId="77777777" w:rsidR="00B96A56" w:rsidRDefault="00B96A5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2699</w:t>
      </w:r>
    </w:p>
    <w:p w14:paraId="1EC77CC3" w14:textId="77777777" w:rsidR="00B96A56" w:rsidRDefault="00B96A5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2699</w:t>
      </w:r>
    </w:p>
    <w:p w14:paraId="660A06ED" w14:textId="77777777" w:rsidR="00B96A56" w:rsidRDefault="00B96A5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2699</w:t>
      </w:r>
    </w:p>
    <w:p w14:paraId="29B893E1" w14:textId="77777777" w:rsidR="00B96A56" w:rsidRDefault="00B96A5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2699</w:t>
      </w:r>
    </w:p>
    <w:p w14:paraId="290DFA27" w14:textId="77777777" w:rsidR="00B96A56" w:rsidRDefault="00B96A5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2701</w:t>
      </w:r>
    </w:p>
    <w:p w14:paraId="184274B9" w14:textId="77777777" w:rsidR="00B96A56" w:rsidRDefault="00B96A5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2701</w:t>
      </w:r>
    </w:p>
    <w:p w14:paraId="4884ACC8" w14:textId="77777777" w:rsidR="00B96A56" w:rsidRDefault="00B96A5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2701</w:t>
      </w:r>
    </w:p>
    <w:p w14:paraId="24E54AC0" w14:textId="77777777" w:rsidR="00B96A56" w:rsidRDefault="00B96A5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2701</w:t>
      </w:r>
    </w:p>
    <w:p w14:paraId="0B717647" w14:textId="77777777" w:rsidR="00B96A56" w:rsidRDefault="00B96A5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2703</w:t>
      </w:r>
    </w:p>
    <w:p w14:paraId="1AD3430F" w14:textId="77777777" w:rsidR="00B96A56" w:rsidRDefault="00B96A5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2703</w:t>
      </w:r>
    </w:p>
    <w:p w14:paraId="35C051F1" w14:textId="77777777" w:rsidR="00B96A56" w:rsidRDefault="00B96A5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2703</w:t>
      </w:r>
    </w:p>
    <w:p w14:paraId="2E146CEF" w14:textId="77777777" w:rsidR="00B96A56" w:rsidRDefault="00B96A5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2703</w:t>
      </w:r>
    </w:p>
    <w:p w14:paraId="60A3D341" w14:textId="77777777" w:rsidR="00B96A56" w:rsidRDefault="00B96A5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2705</w:t>
      </w:r>
    </w:p>
    <w:p w14:paraId="07EC5AEE" w14:textId="77777777" w:rsidR="00B96A56" w:rsidRDefault="00B96A5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2705</w:t>
      </w:r>
    </w:p>
    <w:p w14:paraId="116908AC" w14:textId="77777777" w:rsidR="00B96A56" w:rsidRDefault="00B96A5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2705</w:t>
      </w:r>
    </w:p>
    <w:p w14:paraId="057E6868" w14:textId="77777777" w:rsidR="00B96A56" w:rsidRDefault="00B96A5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2705</w:t>
      </w:r>
    </w:p>
    <w:p w14:paraId="5D7820EA" w14:textId="77777777" w:rsidR="00B96A56" w:rsidRDefault="00B96A5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2707</w:t>
      </w:r>
    </w:p>
    <w:p w14:paraId="6493A79E" w14:textId="77777777" w:rsidR="00B96A56" w:rsidRDefault="00B96A5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2707</w:t>
      </w:r>
    </w:p>
    <w:p w14:paraId="0F9246D9" w14:textId="77777777" w:rsidR="00B96A56" w:rsidRDefault="00B96A5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2707</w:t>
      </w:r>
    </w:p>
    <w:p w14:paraId="79B49C44" w14:textId="77777777" w:rsidR="00B96A56" w:rsidRDefault="00B96A5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2707</w:t>
      </w:r>
    </w:p>
    <w:p w14:paraId="20DBC7B4" w14:textId="77777777" w:rsidR="00B96A56" w:rsidRDefault="00B96A5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2709</w:t>
      </w:r>
    </w:p>
    <w:p w14:paraId="2A89068E" w14:textId="77777777" w:rsidR="00B96A56" w:rsidRDefault="00B96A5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2709</w:t>
      </w:r>
    </w:p>
    <w:p w14:paraId="65CD37F8" w14:textId="77777777" w:rsidR="00B96A56" w:rsidRDefault="00B96A5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2709</w:t>
      </w:r>
    </w:p>
    <w:p w14:paraId="0CE922C0" w14:textId="77777777" w:rsidR="00B96A56" w:rsidRDefault="00B96A5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2709</w:t>
      </w:r>
    </w:p>
    <w:p w14:paraId="66E6EAAD" w14:textId="77777777" w:rsidR="00B96A56" w:rsidRDefault="00B96A5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2711</w:t>
      </w:r>
    </w:p>
    <w:p w14:paraId="43C5E143" w14:textId="77777777" w:rsidR="00B96A56" w:rsidRDefault="00B96A5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2711</w:t>
      </w:r>
    </w:p>
    <w:p w14:paraId="195FAF31" w14:textId="77777777" w:rsidR="00B96A56" w:rsidRDefault="00B96A5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2711</w:t>
      </w:r>
    </w:p>
    <w:p w14:paraId="06D0BB34" w14:textId="77777777" w:rsidR="00B96A56" w:rsidRDefault="00B96A5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2711</w:t>
      </w:r>
    </w:p>
    <w:p w14:paraId="10AA698C" w14:textId="77777777" w:rsidR="00B96A56" w:rsidRDefault="00B96A5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2713</w:t>
      </w:r>
    </w:p>
    <w:p w14:paraId="749FE76A" w14:textId="77777777" w:rsidR="00B96A56" w:rsidRDefault="00B96A5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2713</w:t>
      </w:r>
    </w:p>
    <w:p w14:paraId="357DB941" w14:textId="77777777" w:rsidR="00B96A56" w:rsidRDefault="00B96A5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2713</w:t>
      </w:r>
    </w:p>
    <w:p w14:paraId="3338D43F" w14:textId="77777777" w:rsidR="00B96A56" w:rsidRDefault="00B96A5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2713</w:t>
      </w:r>
    </w:p>
    <w:p w14:paraId="2633425D" w14:textId="77777777" w:rsidR="00B96A56" w:rsidRDefault="00B96A5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2714</w:t>
      </w:r>
    </w:p>
    <w:p w14:paraId="1785BC95" w14:textId="77777777" w:rsidR="00B96A56" w:rsidRDefault="00B96A5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2715</w:t>
      </w:r>
    </w:p>
    <w:p w14:paraId="00A06EF5" w14:textId="77777777" w:rsidR="00B96A56" w:rsidRDefault="00B96A5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2715</w:t>
      </w:r>
    </w:p>
    <w:p w14:paraId="25CD63C7" w14:textId="77777777" w:rsidR="00B96A56" w:rsidRDefault="00B96A5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2715</w:t>
      </w:r>
    </w:p>
    <w:p w14:paraId="53799AAA" w14:textId="77777777" w:rsidR="00B96A56" w:rsidRDefault="00B96A5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2716</w:t>
      </w:r>
    </w:p>
    <w:p w14:paraId="7B2F5B23" w14:textId="77777777" w:rsidR="00B96A56" w:rsidRDefault="00B96A5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2717</w:t>
      </w:r>
    </w:p>
    <w:p w14:paraId="62C83B1C" w14:textId="77777777" w:rsidR="00B96A56" w:rsidRDefault="00B96A5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2717</w:t>
      </w:r>
    </w:p>
    <w:p w14:paraId="36908281" w14:textId="77777777" w:rsidR="00B96A56" w:rsidRDefault="00B96A5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2717</w:t>
      </w:r>
    </w:p>
    <w:p w14:paraId="60EB66D4" w14:textId="77777777" w:rsidR="00B96A56" w:rsidRDefault="00B96A5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2720</w:t>
      </w:r>
    </w:p>
    <w:p w14:paraId="41D4B64C" w14:textId="77777777" w:rsidR="00B96A56" w:rsidRDefault="00B96A5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2720</w:t>
      </w:r>
    </w:p>
    <w:p w14:paraId="18624EF0" w14:textId="77777777" w:rsidR="00B96A56" w:rsidRDefault="00B96A5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2720</w:t>
      </w:r>
    </w:p>
    <w:p w14:paraId="0E7B120D" w14:textId="77777777" w:rsidR="00B96A56" w:rsidRDefault="00B96A5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22702D6E" w14:textId="77777777" w:rsidR="00B96A56" w:rsidRDefault="00B96A5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2723</w:t>
      </w:r>
    </w:p>
    <w:p w14:paraId="448B8AFC" w14:textId="77777777" w:rsidR="00B96A56" w:rsidRDefault="00B96A5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2723</w:t>
      </w:r>
    </w:p>
    <w:p w14:paraId="385FBDF7" w14:textId="77777777" w:rsidR="00B96A56" w:rsidRDefault="00B96A5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2723</w:t>
      </w:r>
    </w:p>
    <w:p w14:paraId="4C076D18" w14:textId="77777777" w:rsidR="00B96A56" w:rsidRDefault="00B96A5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2723</w:t>
      </w:r>
    </w:p>
    <w:p w14:paraId="53F10CAE" w14:textId="77777777" w:rsidR="00B96A56" w:rsidRDefault="00B96A5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2725</w:t>
      </w:r>
    </w:p>
    <w:p w14:paraId="61805CAE" w14:textId="77777777" w:rsidR="00B96A56" w:rsidRDefault="00B96A5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2725</w:t>
      </w:r>
    </w:p>
    <w:p w14:paraId="14706784" w14:textId="77777777" w:rsidR="00B96A56" w:rsidRDefault="00B96A56">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2725</w:t>
      </w:r>
    </w:p>
    <w:p w14:paraId="373FE06F" w14:textId="77777777" w:rsidR="00B96A56" w:rsidRDefault="00B96A5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2726</w:t>
      </w:r>
    </w:p>
    <w:p w14:paraId="2891E5FB" w14:textId="77777777" w:rsidR="00B96A56" w:rsidRDefault="00B96A5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2728</w:t>
      </w:r>
    </w:p>
    <w:p w14:paraId="003097FE" w14:textId="77777777" w:rsidR="00B96A56" w:rsidRDefault="00B96A5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2728</w:t>
      </w:r>
    </w:p>
    <w:p w14:paraId="63439B87" w14:textId="77777777" w:rsidR="00B96A56" w:rsidRDefault="00B96A5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2728</w:t>
      </w:r>
    </w:p>
    <w:p w14:paraId="33B262FC" w14:textId="77777777" w:rsidR="00B96A56" w:rsidRDefault="00B96A5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2728</w:t>
      </w:r>
    </w:p>
    <w:p w14:paraId="5D8C36B6" w14:textId="77777777" w:rsidR="00B96A56" w:rsidRDefault="00B96A5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2730</w:t>
      </w:r>
    </w:p>
    <w:p w14:paraId="671BC3CC" w14:textId="77777777" w:rsidR="00B96A56" w:rsidRDefault="00B96A5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2730</w:t>
      </w:r>
    </w:p>
    <w:p w14:paraId="2F336797" w14:textId="77777777" w:rsidR="00B96A56" w:rsidRDefault="00B96A5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2730</w:t>
      </w:r>
    </w:p>
    <w:p w14:paraId="6219D6B5" w14:textId="77777777" w:rsidR="00B96A56" w:rsidRDefault="00B96A5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2730</w:t>
      </w:r>
    </w:p>
    <w:p w14:paraId="144EC934" w14:textId="77777777" w:rsidR="00B96A56" w:rsidRDefault="00B96A5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2732</w:t>
      </w:r>
    </w:p>
    <w:p w14:paraId="2D899580" w14:textId="77777777" w:rsidR="00B96A56" w:rsidRDefault="00B96A5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2732</w:t>
      </w:r>
    </w:p>
    <w:p w14:paraId="12391F87" w14:textId="77777777" w:rsidR="00B96A56" w:rsidRDefault="00B96A5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2732</w:t>
      </w:r>
    </w:p>
    <w:p w14:paraId="347B3138" w14:textId="77777777" w:rsidR="00B96A56" w:rsidRDefault="00B96A5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2732</w:t>
      </w:r>
    </w:p>
    <w:p w14:paraId="751C0D81" w14:textId="77777777" w:rsidR="00B96A56" w:rsidRDefault="00B96A5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2734</w:t>
      </w:r>
    </w:p>
    <w:p w14:paraId="503EF7BC" w14:textId="77777777" w:rsidR="00B96A56" w:rsidRDefault="00B96A5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2734</w:t>
      </w:r>
    </w:p>
    <w:p w14:paraId="1AB2DA77" w14:textId="77777777" w:rsidR="00B96A56" w:rsidRDefault="00B96A5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2734</w:t>
      </w:r>
    </w:p>
    <w:p w14:paraId="5A73C1AC" w14:textId="77777777" w:rsidR="00B96A56" w:rsidRDefault="00B96A5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14:paraId="25D9D766" w14:textId="77777777" w:rsidR="00B96A56" w:rsidRDefault="00B96A5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2737</w:t>
      </w:r>
    </w:p>
    <w:p w14:paraId="31293DD2" w14:textId="77777777" w:rsidR="00B96A56" w:rsidRDefault="00B96A5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2737</w:t>
      </w:r>
    </w:p>
    <w:p w14:paraId="16356BFF" w14:textId="77777777" w:rsidR="00B96A56" w:rsidRDefault="00B96A5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2738</w:t>
      </w:r>
    </w:p>
    <w:p w14:paraId="1A7CCCC9" w14:textId="77777777" w:rsidR="00B96A56" w:rsidRDefault="00B96A5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14:paraId="40C908DF" w14:textId="77777777" w:rsidR="00B96A56" w:rsidRDefault="00B96A5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2741</w:t>
      </w:r>
    </w:p>
    <w:p w14:paraId="7B662248" w14:textId="77777777" w:rsidR="00B96A56" w:rsidRDefault="00B96A5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2741</w:t>
      </w:r>
    </w:p>
    <w:p w14:paraId="183E2B1B" w14:textId="77777777" w:rsidR="00B96A56" w:rsidRDefault="00B96A5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2742</w:t>
      </w:r>
    </w:p>
    <w:p w14:paraId="24086388" w14:textId="77777777" w:rsidR="00B96A56" w:rsidRDefault="00B96A5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2742</w:t>
      </w:r>
    </w:p>
    <w:p w14:paraId="70DF1F23" w14:textId="77777777" w:rsidR="00B96A56" w:rsidRDefault="00B96A5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2745</w:t>
      </w:r>
    </w:p>
    <w:p w14:paraId="3ABA6D8A" w14:textId="77777777" w:rsidR="00B96A56" w:rsidRDefault="00B96A5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2745</w:t>
      </w:r>
    </w:p>
    <w:p w14:paraId="1D09094C" w14:textId="77777777" w:rsidR="00B96A56" w:rsidRDefault="00B96A5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2745</w:t>
      </w:r>
    </w:p>
    <w:p w14:paraId="7EB66AFE" w14:textId="77777777" w:rsidR="00B96A56" w:rsidRDefault="00B96A5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7338FEE" w14:textId="77777777" w:rsidR="00B96A56" w:rsidRDefault="00B96A5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2748</w:t>
      </w:r>
    </w:p>
    <w:p w14:paraId="50256877" w14:textId="77777777" w:rsidR="00B96A56" w:rsidRDefault="00B96A5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2748</w:t>
      </w:r>
    </w:p>
    <w:p w14:paraId="46257040" w14:textId="77777777" w:rsidR="00B96A56" w:rsidRDefault="00B96A5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2748</w:t>
      </w:r>
    </w:p>
    <w:p w14:paraId="25502AFB" w14:textId="77777777" w:rsidR="00B96A56" w:rsidRDefault="00B96A5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2748</w:t>
      </w:r>
    </w:p>
    <w:p w14:paraId="0F8DAFF6" w14:textId="77777777" w:rsidR="00B96A56" w:rsidRDefault="00B96A5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2752</w:t>
      </w:r>
    </w:p>
    <w:p w14:paraId="49A41C80" w14:textId="77777777" w:rsidR="00B96A56" w:rsidRDefault="00B96A5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2753</w:t>
      </w:r>
    </w:p>
    <w:p w14:paraId="37E633D1" w14:textId="77777777" w:rsidR="00B96A56" w:rsidRDefault="00B96A5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2753</w:t>
      </w:r>
    </w:p>
    <w:p w14:paraId="155EA02F" w14:textId="77777777" w:rsidR="00B96A56" w:rsidRDefault="00B96A5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2753</w:t>
      </w:r>
    </w:p>
    <w:p w14:paraId="6A33FAF2" w14:textId="77777777" w:rsidR="00B96A56" w:rsidRDefault="00B96A5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2757</w:t>
      </w:r>
    </w:p>
    <w:p w14:paraId="672F07E1" w14:textId="77777777" w:rsidR="00B96A56" w:rsidRDefault="00B96A5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2757</w:t>
      </w:r>
    </w:p>
    <w:p w14:paraId="124E2725" w14:textId="77777777" w:rsidR="00B96A56" w:rsidRDefault="00B96A5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2757</w:t>
      </w:r>
    </w:p>
    <w:p w14:paraId="5B407934" w14:textId="77777777" w:rsidR="00B96A56" w:rsidRDefault="00B96A5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2758</w:t>
      </w:r>
    </w:p>
    <w:p w14:paraId="537693A9" w14:textId="77777777" w:rsidR="00B96A56" w:rsidRDefault="00B96A5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2761</w:t>
      </w:r>
    </w:p>
    <w:p w14:paraId="070B9716" w14:textId="77777777" w:rsidR="00B96A56" w:rsidRDefault="00B96A5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2761</w:t>
      </w:r>
    </w:p>
    <w:p w14:paraId="62AFCE8D" w14:textId="77777777" w:rsidR="00B96A56" w:rsidRDefault="00B96A5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2761</w:t>
      </w:r>
    </w:p>
    <w:p w14:paraId="0D93F3D5" w14:textId="77777777" w:rsidR="00B96A56" w:rsidRDefault="00B96A5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2761</w:t>
      </w:r>
    </w:p>
    <w:p w14:paraId="7FFDE879" w14:textId="77777777" w:rsidR="00B96A56" w:rsidRDefault="00B96A5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2763</w:t>
      </w:r>
    </w:p>
    <w:p w14:paraId="4ACC6FB4" w14:textId="77777777" w:rsidR="00B96A56" w:rsidRDefault="00B96A5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2764</w:t>
      </w:r>
    </w:p>
    <w:p w14:paraId="1FE62F13" w14:textId="77777777" w:rsidR="00B96A56" w:rsidRDefault="00B96A5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2764</w:t>
      </w:r>
    </w:p>
    <w:p w14:paraId="5CA8A7D8" w14:textId="77777777" w:rsidR="00B96A56" w:rsidRDefault="00B96A5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2764</w:t>
      </w:r>
    </w:p>
    <w:p w14:paraId="4D3BEF4C" w14:textId="77777777" w:rsidR="00B96A56" w:rsidRDefault="00B96A5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2768</w:t>
      </w:r>
    </w:p>
    <w:p w14:paraId="0F580AAF" w14:textId="77777777" w:rsidR="00B96A56" w:rsidRDefault="00B96A5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2769</w:t>
      </w:r>
    </w:p>
    <w:p w14:paraId="3F9E8768" w14:textId="77777777" w:rsidR="00B96A56" w:rsidRDefault="00B96A5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2769</w:t>
      </w:r>
    </w:p>
    <w:p w14:paraId="3FBD8496" w14:textId="77777777" w:rsidR="00B96A56" w:rsidRDefault="00B96A5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2769</w:t>
      </w:r>
    </w:p>
    <w:p w14:paraId="6494463B" w14:textId="77777777" w:rsidR="00B96A56" w:rsidRDefault="00B96A5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2773</w:t>
      </w:r>
    </w:p>
    <w:p w14:paraId="27573A2C"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A.9.3</w:t>
      </w:r>
      <w:r w:rsidRPr="00B96A56">
        <w:rPr>
          <w:rFonts w:asciiTheme="minorHAnsi" w:hAnsiTheme="minorHAnsi" w:cstheme="minorBidi"/>
          <w:sz w:val="22"/>
          <w:szCs w:val="22"/>
          <w:lang w:val="sv-FI"/>
        </w:rPr>
        <w:tab/>
      </w:r>
      <w:r w:rsidRPr="009A6500">
        <w:rPr>
          <w:rFonts w:eastAsia="SimSun"/>
          <w:lang w:val="sv-SE" w:eastAsia="zh-CN"/>
        </w:rPr>
        <w:t>UTRAN FDD CPICH RSCP</w:t>
      </w:r>
      <w:r w:rsidRPr="00B96A56">
        <w:rPr>
          <w:lang w:val="sv-FI"/>
        </w:rPr>
        <w:tab/>
        <w:t>2773</w:t>
      </w:r>
    </w:p>
    <w:p w14:paraId="585F83AC" w14:textId="77777777" w:rsidR="00B96A56" w:rsidRDefault="00B96A56">
      <w:pPr>
        <w:pStyle w:val="TOC3"/>
        <w:rPr>
          <w:rFonts w:asciiTheme="minorHAnsi" w:eastAsiaTheme="minorEastAsia" w:hAnsiTheme="minorHAnsi" w:cstheme="minorBidi"/>
          <w:sz w:val="22"/>
          <w:szCs w:val="22"/>
        </w:rPr>
      </w:pPr>
      <w:r w:rsidRPr="00B96A56">
        <w:t>A.9.3.1</w:t>
      </w:r>
      <w:r w:rsidRPr="00B96A56">
        <w:rPr>
          <w:rFonts w:asciiTheme="minorHAnsi" w:eastAsiaTheme="minorEastAsia" w:hAnsiTheme="minorHAnsi" w:cstheme="minorBidi"/>
          <w:sz w:val="22"/>
          <w:szCs w:val="22"/>
        </w:rPr>
        <w:tab/>
      </w:r>
      <w:r w:rsidRPr="00B96A56">
        <w:rPr>
          <w:bCs/>
        </w:rPr>
        <w:t>E-UTRAN FDD</w:t>
      </w:r>
      <w:r>
        <w:tab/>
        <w:t>2773</w:t>
      </w:r>
    </w:p>
    <w:p w14:paraId="634B4795" w14:textId="77777777" w:rsidR="00B96A56" w:rsidRDefault="00B96A56">
      <w:pPr>
        <w:pStyle w:val="TOC4"/>
        <w:rPr>
          <w:rFonts w:asciiTheme="minorHAnsi" w:eastAsiaTheme="minorEastAsia" w:hAnsiTheme="minorHAnsi" w:cstheme="minorBidi"/>
          <w:sz w:val="22"/>
          <w:szCs w:val="22"/>
        </w:rPr>
      </w:pPr>
      <w:r w:rsidRPr="00B96A56">
        <w:t>A.9.3.1.1</w:t>
      </w:r>
      <w:r w:rsidRPr="00B96A56">
        <w:rPr>
          <w:rFonts w:asciiTheme="minorHAnsi" w:eastAsiaTheme="minorEastAsia" w:hAnsiTheme="minorHAnsi"/>
          <w:sz w:val="22"/>
          <w:szCs w:val="22"/>
        </w:rPr>
        <w:tab/>
      </w:r>
      <w:r w:rsidRPr="009A6500">
        <w:rPr>
          <w:rFonts w:cs="v4.2.0"/>
          <w:snapToGrid w:val="0"/>
        </w:rPr>
        <w:t>Test Purpose and Environment</w:t>
      </w:r>
      <w:r>
        <w:tab/>
        <w:t>2773</w:t>
      </w:r>
    </w:p>
    <w:p w14:paraId="5A0600C2" w14:textId="77777777" w:rsidR="00B96A56" w:rsidRDefault="00B96A56">
      <w:pPr>
        <w:pStyle w:val="TOC4"/>
        <w:rPr>
          <w:rFonts w:asciiTheme="minorHAnsi" w:eastAsiaTheme="minorEastAsia" w:hAnsiTheme="minorHAnsi" w:cstheme="minorBidi"/>
          <w:sz w:val="22"/>
          <w:szCs w:val="22"/>
        </w:rPr>
      </w:pPr>
      <w:r w:rsidRPr="00B96A56">
        <w:t>A.9.3.1.2</w:t>
      </w:r>
      <w:r w:rsidRPr="00B96A56">
        <w:rPr>
          <w:rFonts w:asciiTheme="minorHAnsi" w:eastAsiaTheme="minorEastAsia" w:hAnsiTheme="minorHAnsi" w:cstheme="minorBidi"/>
          <w:sz w:val="22"/>
          <w:szCs w:val="22"/>
        </w:rPr>
        <w:tab/>
      </w:r>
      <w:r w:rsidRPr="009A6500">
        <w:rPr>
          <w:snapToGrid w:val="0"/>
        </w:rPr>
        <w:t>Parameters</w:t>
      </w:r>
      <w:r>
        <w:tab/>
        <w:t>2773</w:t>
      </w:r>
    </w:p>
    <w:p w14:paraId="33580651" w14:textId="77777777" w:rsidR="00B96A56" w:rsidRDefault="00B96A56">
      <w:pPr>
        <w:pStyle w:val="TOC4"/>
        <w:rPr>
          <w:rFonts w:asciiTheme="minorHAnsi" w:eastAsiaTheme="minorEastAsia" w:hAnsiTheme="minorHAnsi" w:cstheme="minorBidi"/>
          <w:sz w:val="22"/>
          <w:szCs w:val="22"/>
        </w:rPr>
      </w:pPr>
      <w:r w:rsidRPr="00B96A56">
        <w:t>A.9.3.1.3</w:t>
      </w:r>
      <w:r w:rsidRPr="00B96A56">
        <w:rPr>
          <w:rFonts w:asciiTheme="minorHAnsi" w:eastAsiaTheme="minorEastAsia" w:hAnsiTheme="minorHAnsi"/>
          <w:sz w:val="22"/>
          <w:szCs w:val="22"/>
        </w:rPr>
        <w:tab/>
      </w:r>
      <w:r w:rsidRPr="009A6500">
        <w:rPr>
          <w:rFonts w:cs="v4.2.0"/>
          <w:snapToGrid w:val="0"/>
        </w:rPr>
        <w:t>Test Requirements</w:t>
      </w:r>
      <w:r>
        <w:tab/>
        <w:t>2776</w:t>
      </w:r>
    </w:p>
    <w:p w14:paraId="52F72439" w14:textId="77777777" w:rsidR="00B96A56" w:rsidRDefault="00B96A56">
      <w:pPr>
        <w:pStyle w:val="TOC4"/>
        <w:rPr>
          <w:rFonts w:asciiTheme="minorHAnsi" w:eastAsiaTheme="minorEastAsia" w:hAnsiTheme="minorHAnsi" w:cstheme="minorBidi"/>
          <w:sz w:val="22"/>
          <w:szCs w:val="22"/>
        </w:rPr>
      </w:pPr>
      <w:r>
        <w:t xml:space="preserve">A.9.3.2 </w:t>
      </w:r>
      <w:r w:rsidRPr="009A6500">
        <w:rPr>
          <w:bCs/>
        </w:rPr>
        <w:t>E-UTRAN TDD</w:t>
      </w:r>
      <w:r>
        <w:tab/>
        <w:t>2776</w:t>
      </w:r>
    </w:p>
    <w:p w14:paraId="6E356D87" w14:textId="77777777" w:rsidR="00B96A56" w:rsidRDefault="00B96A56">
      <w:pPr>
        <w:pStyle w:val="TOC4"/>
        <w:rPr>
          <w:rFonts w:asciiTheme="minorHAnsi" w:eastAsiaTheme="minorEastAsia" w:hAnsiTheme="minorHAnsi" w:cstheme="minorBidi"/>
          <w:sz w:val="22"/>
          <w:szCs w:val="22"/>
        </w:rPr>
      </w:pPr>
      <w:r w:rsidRPr="00B96A56">
        <w:t>A.9.3.2.1</w:t>
      </w:r>
      <w:r w:rsidRPr="00B96A56">
        <w:rPr>
          <w:rFonts w:asciiTheme="minorHAnsi" w:eastAsiaTheme="minorEastAsia" w:hAnsiTheme="minorHAnsi"/>
          <w:sz w:val="22"/>
          <w:szCs w:val="22"/>
        </w:rPr>
        <w:tab/>
      </w:r>
      <w:r w:rsidRPr="009A6500">
        <w:rPr>
          <w:rFonts w:cs="v4.2.0"/>
          <w:snapToGrid w:val="0"/>
        </w:rPr>
        <w:t>Test Purpose and Environment</w:t>
      </w:r>
      <w:r>
        <w:tab/>
        <w:t>2776</w:t>
      </w:r>
    </w:p>
    <w:p w14:paraId="12B7D78C" w14:textId="77777777" w:rsidR="00B96A56" w:rsidRDefault="00B96A56">
      <w:pPr>
        <w:pStyle w:val="TOC4"/>
        <w:rPr>
          <w:rFonts w:asciiTheme="minorHAnsi" w:eastAsiaTheme="minorEastAsia" w:hAnsiTheme="minorHAnsi" w:cstheme="minorBidi"/>
          <w:sz w:val="22"/>
          <w:szCs w:val="22"/>
        </w:rPr>
      </w:pPr>
      <w:r w:rsidRPr="00B96A56">
        <w:lastRenderedPageBreak/>
        <w:t>A.9.3.2.2</w:t>
      </w:r>
      <w:r w:rsidRPr="00B96A56">
        <w:rPr>
          <w:rFonts w:asciiTheme="minorHAnsi" w:eastAsiaTheme="minorEastAsia" w:hAnsiTheme="minorHAnsi" w:cstheme="minorBidi"/>
          <w:sz w:val="22"/>
          <w:szCs w:val="22"/>
        </w:rPr>
        <w:tab/>
      </w:r>
      <w:r w:rsidRPr="009A6500">
        <w:rPr>
          <w:snapToGrid w:val="0"/>
        </w:rPr>
        <w:t>Parameters</w:t>
      </w:r>
      <w:r>
        <w:tab/>
        <w:t>2776</w:t>
      </w:r>
    </w:p>
    <w:p w14:paraId="31D4C0F2" w14:textId="77777777" w:rsidR="00B96A56" w:rsidRDefault="00B96A56">
      <w:pPr>
        <w:pStyle w:val="TOC4"/>
        <w:rPr>
          <w:rFonts w:asciiTheme="minorHAnsi" w:eastAsiaTheme="minorEastAsia" w:hAnsiTheme="minorHAnsi" w:cstheme="minorBidi"/>
          <w:sz w:val="22"/>
          <w:szCs w:val="22"/>
        </w:rPr>
      </w:pPr>
      <w:r w:rsidRPr="00B96A56">
        <w:t>A.9.3.2.3</w:t>
      </w:r>
      <w:r w:rsidRPr="00B96A56">
        <w:rPr>
          <w:rFonts w:asciiTheme="minorHAnsi" w:eastAsiaTheme="minorEastAsia" w:hAnsiTheme="minorHAnsi"/>
          <w:sz w:val="22"/>
          <w:szCs w:val="22"/>
        </w:rPr>
        <w:tab/>
      </w:r>
      <w:r w:rsidRPr="009A6500">
        <w:rPr>
          <w:rFonts w:cs="v4.2.0"/>
          <w:snapToGrid w:val="0"/>
        </w:rPr>
        <w:t>Test Requirements</w:t>
      </w:r>
      <w:r>
        <w:tab/>
        <w:t>2779</w:t>
      </w:r>
    </w:p>
    <w:p w14:paraId="49FAC866" w14:textId="77777777" w:rsidR="00B96A56" w:rsidRDefault="00B96A56">
      <w:pPr>
        <w:pStyle w:val="TOC3"/>
        <w:rPr>
          <w:rFonts w:asciiTheme="minorHAnsi" w:eastAsiaTheme="minorEastAsia" w:hAnsiTheme="minorHAnsi" w:cstheme="minorBidi"/>
          <w:sz w:val="22"/>
          <w:szCs w:val="22"/>
        </w:rPr>
      </w:pPr>
      <w:r w:rsidRPr="00B96A56">
        <w:t>A.9.3.</w:t>
      </w:r>
      <w:r w:rsidRPr="00B96A56">
        <w:rPr>
          <w:lang w:eastAsia="zh-CN"/>
        </w:rPr>
        <w:t>3</w:t>
      </w:r>
      <w:r w:rsidRPr="00B96A56">
        <w:rPr>
          <w:rFonts w:asciiTheme="minorHAnsi" w:eastAsiaTheme="minorEastAsia" w:hAnsiTheme="minorHAnsi" w:cstheme="minorBidi"/>
          <w:sz w:val="22"/>
          <w:szCs w:val="22"/>
        </w:rPr>
        <w:tab/>
      </w:r>
      <w:r w:rsidRPr="009A6500">
        <w:rPr>
          <w:lang w:val="de-DE"/>
        </w:rPr>
        <w:t>E-UTRAN FDD</w:t>
      </w:r>
      <w:r w:rsidRPr="009A6500">
        <w:rPr>
          <w:lang w:val="de-DE" w:eastAsia="zh-CN"/>
        </w:rPr>
        <w:t xml:space="preserve"> for 5MHz Bandwidth</w:t>
      </w:r>
      <w:r>
        <w:tab/>
        <w:t>2779</w:t>
      </w:r>
    </w:p>
    <w:p w14:paraId="34E6CBA5"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2779</w:t>
      </w:r>
    </w:p>
    <w:p w14:paraId="151F4393"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Parameters</w:t>
      </w:r>
      <w:r>
        <w:tab/>
        <w:t>2779</w:t>
      </w:r>
    </w:p>
    <w:p w14:paraId="6B700E94"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.3</w:t>
      </w:r>
      <w:r w:rsidRPr="00B96A56">
        <w:rPr>
          <w:rFonts w:asciiTheme="minorHAnsi" w:eastAsiaTheme="minorEastAsia" w:hAnsiTheme="minorHAnsi" w:cstheme="minorBidi"/>
          <w:sz w:val="22"/>
          <w:szCs w:val="22"/>
        </w:rPr>
        <w:tab/>
      </w:r>
      <w:r w:rsidRPr="009A6500">
        <w:rPr>
          <w:snapToGrid w:val="0"/>
        </w:rPr>
        <w:t>Test Requirements</w:t>
      </w:r>
      <w:r>
        <w:tab/>
        <w:t>2780</w:t>
      </w:r>
    </w:p>
    <w:p w14:paraId="44EC3C1A" w14:textId="77777777" w:rsidR="00B96A56" w:rsidRDefault="00B96A56">
      <w:pPr>
        <w:pStyle w:val="TOC2"/>
        <w:rPr>
          <w:rFonts w:asciiTheme="minorHAnsi" w:eastAsiaTheme="minorEastAsia" w:hAnsiTheme="minorHAnsi" w:cstheme="minorBidi"/>
          <w:sz w:val="22"/>
          <w:szCs w:val="22"/>
        </w:rPr>
      </w:pPr>
      <w:r w:rsidRPr="00B96A56">
        <w:t>A.9.4</w:t>
      </w:r>
      <w:r w:rsidRPr="00B96A56">
        <w:rPr>
          <w:rFonts w:asciiTheme="minorHAnsi" w:hAnsiTheme="minorHAnsi" w:cstheme="minorBidi"/>
          <w:sz w:val="22"/>
          <w:szCs w:val="22"/>
        </w:rPr>
        <w:tab/>
      </w:r>
      <w:r w:rsidRPr="009A6500">
        <w:rPr>
          <w:rFonts w:eastAsia="SimSun"/>
        </w:rPr>
        <w:t>UTRAN FDD CPICH Ec/No</w:t>
      </w:r>
      <w:r>
        <w:tab/>
        <w:t>2781</w:t>
      </w:r>
    </w:p>
    <w:p w14:paraId="35CA807F" w14:textId="77777777" w:rsidR="00B96A56" w:rsidRDefault="00B96A5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2781</w:t>
      </w:r>
    </w:p>
    <w:p w14:paraId="34B053D1" w14:textId="77777777" w:rsidR="00B96A56" w:rsidRDefault="00B96A56">
      <w:pPr>
        <w:pStyle w:val="TOC4"/>
        <w:rPr>
          <w:rFonts w:asciiTheme="minorHAnsi" w:eastAsiaTheme="minorEastAsia" w:hAnsiTheme="minorHAnsi" w:cstheme="minorBidi"/>
          <w:sz w:val="22"/>
          <w:szCs w:val="22"/>
        </w:rPr>
      </w:pPr>
      <w:r w:rsidRPr="00B96A56">
        <w:t>A.9.4.1.1</w:t>
      </w:r>
      <w:r w:rsidRPr="00B96A56">
        <w:rPr>
          <w:rFonts w:asciiTheme="minorHAnsi" w:eastAsiaTheme="minorEastAsia" w:hAnsiTheme="minorHAnsi"/>
          <w:sz w:val="22"/>
          <w:szCs w:val="22"/>
        </w:rPr>
        <w:tab/>
      </w:r>
      <w:r w:rsidRPr="009A6500">
        <w:rPr>
          <w:rFonts w:cs="v4.2.0"/>
          <w:snapToGrid w:val="0"/>
        </w:rPr>
        <w:t>Test Purpose and Environment</w:t>
      </w:r>
      <w:r>
        <w:tab/>
        <w:t>2781</w:t>
      </w:r>
    </w:p>
    <w:p w14:paraId="6B8C3DEF" w14:textId="77777777" w:rsidR="00B96A56" w:rsidRDefault="00B96A56">
      <w:pPr>
        <w:pStyle w:val="TOC4"/>
        <w:rPr>
          <w:rFonts w:asciiTheme="minorHAnsi" w:eastAsiaTheme="minorEastAsia" w:hAnsiTheme="minorHAnsi" w:cstheme="minorBidi"/>
          <w:sz w:val="22"/>
          <w:szCs w:val="22"/>
        </w:rPr>
      </w:pPr>
      <w:r w:rsidRPr="00B96A56">
        <w:t>A.9.4.1.2</w:t>
      </w:r>
      <w:r w:rsidRPr="00B96A56">
        <w:rPr>
          <w:rFonts w:asciiTheme="minorHAnsi" w:eastAsiaTheme="minorEastAsia" w:hAnsiTheme="minorHAnsi" w:cstheme="minorBidi"/>
          <w:sz w:val="22"/>
          <w:szCs w:val="22"/>
        </w:rPr>
        <w:tab/>
      </w:r>
      <w:r w:rsidRPr="009A6500">
        <w:rPr>
          <w:snapToGrid w:val="0"/>
        </w:rPr>
        <w:t>Parameters</w:t>
      </w:r>
      <w:r>
        <w:tab/>
        <w:t>2781</w:t>
      </w:r>
    </w:p>
    <w:p w14:paraId="7E30DED3" w14:textId="77777777" w:rsidR="00B96A56" w:rsidRDefault="00B96A56">
      <w:pPr>
        <w:pStyle w:val="TOC4"/>
        <w:rPr>
          <w:rFonts w:asciiTheme="minorHAnsi" w:eastAsiaTheme="minorEastAsia" w:hAnsiTheme="minorHAnsi" w:cstheme="minorBidi"/>
          <w:sz w:val="22"/>
          <w:szCs w:val="22"/>
        </w:rPr>
      </w:pPr>
      <w:r w:rsidRPr="00B96A56">
        <w:t>A.9.4.1.3</w:t>
      </w:r>
      <w:r w:rsidRPr="00B96A56">
        <w:rPr>
          <w:rFonts w:asciiTheme="minorHAnsi" w:eastAsiaTheme="minorEastAsia" w:hAnsiTheme="minorHAnsi"/>
          <w:sz w:val="22"/>
          <w:szCs w:val="22"/>
        </w:rPr>
        <w:tab/>
      </w:r>
      <w:r w:rsidRPr="009A6500">
        <w:rPr>
          <w:rFonts w:cs="v4.2.0"/>
          <w:snapToGrid w:val="0"/>
        </w:rPr>
        <w:t>Test Requirements</w:t>
      </w:r>
      <w:r>
        <w:tab/>
        <w:t>2783</w:t>
      </w:r>
    </w:p>
    <w:p w14:paraId="33E13F29" w14:textId="77777777" w:rsidR="00B96A56" w:rsidRDefault="00B96A5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2784</w:t>
      </w:r>
    </w:p>
    <w:p w14:paraId="6340E122" w14:textId="77777777" w:rsidR="00B96A56" w:rsidRDefault="00B96A56">
      <w:pPr>
        <w:pStyle w:val="TOC4"/>
        <w:rPr>
          <w:rFonts w:asciiTheme="minorHAnsi" w:eastAsiaTheme="minorEastAsia" w:hAnsiTheme="minorHAnsi" w:cstheme="minorBidi"/>
          <w:sz w:val="22"/>
          <w:szCs w:val="22"/>
        </w:rPr>
      </w:pPr>
      <w:r w:rsidRPr="00B96A56">
        <w:t>A.9.4.2.1</w:t>
      </w:r>
      <w:r w:rsidRPr="00B96A56">
        <w:rPr>
          <w:rFonts w:asciiTheme="minorHAnsi" w:eastAsiaTheme="minorEastAsia" w:hAnsiTheme="minorHAnsi"/>
          <w:sz w:val="22"/>
          <w:szCs w:val="22"/>
        </w:rPr>
        <w:tab/>
      </w:r>
      <w:r w:rsidRPr="009A6500">
        <w:rPr>
          <w:rFonts w:cs="v4.2.0"/>
          <w:snapToGrid w:val="0"/>
        </w:rPr>
        <w:t>Test Purpose and Environment</w:t>
      </w:r>
      <w:r>
        <w:tab/>
        <w:t>2784</w:t>
      </w:r>
    </w:p>
    <w:p w14:paraId="4B09BC01" w14:textId="77777777" w:rsidR="00B96A56" w:rsidRDefault="00B96A56">
      <w:pPr>
        <w:pStyle w:val="TOC4"/>
        <w:rPr>
          <w:rFonts w:asciiTheme="minorHAnsi" w:eastAsiaTheme="minorEastAsia" w:hAnsiTheme="minorHAnsi" w:cstheme="minorBidi"/>
          <w:sz w:val="22"/>
          <w:szCs w:val="22"/>
        </w:rPr>
      </w:pPr>
      <w:r w:rsidRPr="00B96A56">
        <w:t>A.9.4.2.2</w:t>
      </w:r>
      <w:r w:rsidRPr="00B96A56">
        <w:rPr>
          <w:rFonts w:asciiTheme="minorHAnsi" w:eastAsiaTheme="minorEastAsia" w:hAnsiTheme="minorHAnsi" w:cstheme="minorBidi"/>
          <w:sz w:val="22"/>
          <w:szCs w:val="22"/>
        </w:rPr>
        <w:tab/>
      </w:r>
      <w:r w:rsidRPr="009A6500">
        <w:rPr>
          <w:snapToGrid w:val="0"/>
        </w:rPr>
        <w:t>Parameters</w:t>
      </w:r>
      <w:r>
        <w:tab/>
        <w:t>2784</w:t>
      </w:r>
    </w:p>
    <w:p w14:paraId="4F7E465B" w14:textId="77777777" w:rsidR="00B96A56" w:rsidRDefault="00B96A56">
      <w:pPr>
        <w:pStyle w:val="TOC4"/>
        <w:rPr>
          <w:rFonts w:asciiTheme="minorHAnsi" w:eastAsiaTheme="minorEastAsia" w:hAnsiTheme="minorHAnsi" w:cstheme="minorBidi"/>
          <w:sz w:val="22"/>
          <w:szCs w:val="22"/>
        </w:rPr>
      </w:pPr>
      <w:r w:rsidRPr="00B96A56">
        <w:t>A.9.4.2.3</w:t>
      </w:r>
      <w:r w:rsidRPr="00B96A56">
        <w:rPr>
          <w:rFonts w:asciiTheme="minorHAnsi" w:eastAsiaTheme="minorEastAsia" w:hAnsiTheme="minorHAnsi"/>
          <w:sz w:val="22"/>
          <w:szCs w:val="22"/>
        </w:rPr>
        <w:tab/>
      </w:r>
      <w:r w:rsidRPr="009A6500">
        <w:rPr>
          <w:rFonts w:cs="v4.2.0"/>
          <w:snapToGrid w:val="0"/>
        </w:rPr>
        <w:t>Test Requirements</w:t>
      </w:r>
      <w:r>
        <w:tab/>
        <w:t>2786</w:t>
      </w:r>
    </w:p>
    <w:p w14:paraId="3A5E02A7"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de-DE"/>
        </w:rPr>
        <w:t>E-UTRAN FDD</w:t>
      </w:r>
      <w:r w:rsidRPr="009A6500">
        <w:rPr>
          <w:lang w:val="de-DE" w:eastAsia="zh-CN"/>
        </w:rPr>
        <w:t xml:space="preserve"> for 5MHz Bandwidth</w:t>
      </w:r>
      <w:r>
        <w:tab/>
        <w:t>2787</w:t>
      </w:r>
    </w:p>
    <w:p w14:paraId="4398823B"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2787</w:t>
      </w:r>
    </w:p>
    <w:p w14:paraId="4CC8E8CD"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Parameters</w:t>
      </w:r>
      <w:r>
        <w:tab/>
        <w:t>2787</w:t>
      </w:r>
    </w:p>
    <w:p w14:paraId="5297D25E"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.3</w:t>
      </w:r>
      <w:r w:rsidRPr="00B96A56">
        <w:rPr>
          <w:rFonts w:asciiTheme="minorHAnsi" w:eastAsiaTheme="minorEastAsia" w:hAnsiTheme="minorHAnsi" w:cstheme="minorBidi"/>
          <w:sz w:val="22"/>
          <w:szCs w:val="22"/>
        </w:rPr>
        <w:tab/>
      </w:r>
      <w:r w:rsidRPr="009A6500">
        <w:rPr>
          <w:snapToGrid w:val="0"/>
        </w:rPr>
        <w:t>Test Requirements</w:t>
      </w:r>
      <w:r>
        <w:tab/>
        <w:t>2788</w:t>
      </w:r>
    </w:p>
    <w:p w14:paraId="256E4E72" w14:textId="77777777" w:rsidR="00B96A56" w:rsidRDefault="00B96A5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2788</w:t>
      </w:r>
    </w:p>
    <w:p w14:paraId="13C42D47" w14:textId="77777777" w:rsidR="00B96A56" w:rsidRDefault="00B96A5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2788</w:t>
      </w:r>
    </w:p>
    <w:p w14:paraId="6809C9AB" w14:textId="77777777" w:rsidR="00B96A56" w:rsidRDefault="00B96A5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2788</w:t>
      </w:r>
    </w:p>
    <w:p w14:paraId="5A8A8CE5" w14:textId="77777777" w:rsidR="00B96A56" w:rsidRDefault="00B96A5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2788</w:t>
      </w:r>
    </w:p>
    <w:p w14:paraId="104C1CFD" w14:textId="77777777" w:rsidR="00B96A56" w:rsidRDefault="00B96A5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2790</w:t>
      </w:r>
    </w:p>
    <w:p w14:paraId="5300C9AF" w14:textId="77777777" w:rsidR="00B96A56" w:rsidRDefault="00B96A5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2791</w:t>
      </w:r>
    </w:p>
    <w:p w14:paraId="60462C1E" w14:textId="77777777" w:rsidR="00B96A56" w:rsidRDefault="00B96A5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2791</w:t>
      </w:r>
    </w:p>
    <w:p w14:paraId="7F176A2A" w14:textId="77777777" w:rsidR="00B96A56" w:rsidRDefault="00B96A5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2791</w:t>
      </w:r>
    </w:p>
    <w:p w14:paraId="4050C358" w14:textId="77777777" w:rsidR="00B96A56" w:rsidRDefault="00B96A5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2792</w:t>
      </w:r>
    </w:p>
    <w:p w14:paraId="7562EAFF"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A.9.6</w:t>
      </w:r>
      <w:r w:rsidRPr="00B96A56">
        <w:rPr>
          <w:rFonts w:asciiTheme="minorHAnsi" w:eastAsiaTheme="minorEastAsia" w:hAnsiTheme="minorHAnsi" w:cstheme="minorBidi"/>
          <w:sz w:val="22"/>
          <w:szCs w:val="22"/>
          <w:lang w:val="sv-FI"/>
        </w:rPr>
        <w:tab/>
      </w:r>
      <w:r w:rsidRPr="009A6500">
        <w:rPr>
          <w:lang w:val="it-IT"/>
        </w:rPr>
        <w:t>GSM Carrier RSSI</w:t>
      </w:r>
      <w:r w:rsidRPr="00B96A56">
        <w:rPr>
          <w:lang w:val="sv-FI"/>
        </w:rPr>
        <w:tab/>
        <w:t>2793</w:t>
      </w:r>
    </w:p>
    <w:p w14:paraId="6EDE2548"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A.9.6.1</w:t>
      </w:r>
      <w:r w:rsidRPr="00B96A56">
        <w:rPr>
          <w:rFonts w:asciiTheme="minorHAnsi" w:eastAsiaTheme="minorEastAsia" w:hAnsiTheme="minorHAnsi" w:cstheme="minorBidi"/>
          <w:sz w:val="22"/>
          <w:szCs w:val="22"/>
          <w:lang w:val="sv-FI"/>
        </w:rPr>
        <w:tab/>
      </w:r>
      <w:r w:rsidRPr="009A6500">
        <w:rPr>
          <w:bCs/>
          <w:lang w:val="it-IT"/>
        </w:rPr>
        <w:t>E-UTRAN FDD</w:t>
      </w:r>
      <w:r w:rsidRPr="00B96A56">
        <w:rPr>
          <w:lang w:val="sv-FI"/>
        </w:rPr>
        <w:tab/>
        <w:t>2793</w:t>
      </w:r>
    </w:p>
    <w:p w14:paraId="5B4923AE" w14:textId="77777777" w:rsidR="00B96A56" w:rsidRDefault="00B96A56">
      <w:pPr>
        <w:pStyle w:val="TOC4"/>
        <w:rPr>
          <w:rFonts w:asciiTheme="minorHAnsi" w:eastAsiaTheme="minorEastAsia" w:hAnsiTheme="minorHAnsi" w:cstheme="minorBidi"/>
          <w:sz w:val="22"/>
          <w:szCs w:val="22"/>
        </w:rPr>
      </w:pPr>
      <w:r w:rsidRPr="00B96A56">
        <w:t>A.9.6.1.1</w:t>
      </w:r>
      <w:r w:rsidRPr="00B96A56">
        <w:rPr>
          <w:rFonts w:asciiTheme="minorHAnsi" w:eastAsiaTheme="minorEastAsia" w:hAnsiTheme="minorHAnsi" w:cstheme="minorBidi"/>
          <w:sz w:val="22"/>
          <w:szCs w:val="22"/>
        </w:rPr>
        <w:tab/>
      </w:r>
      <w:r w:rsidRPr="009A6500">
        <w:rPr>
          <w:bCs/>
        </w:rPr>
        <w:t>Test Purpose and Environment</w:t>
      </w:r>
      <w:r>
        <w:tab/>
        <w:t>2793</w:t>
      </w:r>
    </w:p>
    <w:p w14:paraId="1FEAB30A" w14:textId="77777777" w:rsidR="00B96A56" w:rsidRDefault="00B96A56">
      <w:pPr>
        <w:pStyle w:val="TOC4"/>
        <w:rPr>
          <w:rFonts w:asciiTheme="minorHAnsi" w:eastAsiaTheme="minorEastAsia" w:hAnsiTheme="minorHAnsi" w:cstheme="minorBidi"/>
          <w:sz w:val="22"/>
          <w:szCs w:val="22"/>
        </w:rPr>
      </w:pPr>
      <w:r w:rsidRPr="00B96A56">
        <w:t>A.9.6.1.2</w:t>
      </w:r>
      <w:r w:rsidRPr="00B96A56">
        <w:rPr>
          <w:rFonts w:asciiTheme="minorHAnsi" w:eastAsiaTheme="minorEastAsia" w:hAnsiTheme="minorHAnsi" w:cstheme="minorBidi"/>
          <w:sz w:val="22"/>
          <w:szCs w:val="22"/>
        </w:rPr>
        <w:tab/>
      </w:r>
      <w:r w:rsidRPr="009A6500">
        <w:rPr>
          <w:bCs/>
        </w:rPr>
        <w:t>Test Requirements</w:t>
      </w:r>
      <w:r>
        <w:tab/>
        <w:t>2794</w:t>
      </w:r>
    </w:p>
    <w:p w14:paraId="09E33E88" w14:textId="77777777" w:rsidR="00B96A56" w:rsidRDefault="00B96A56">
      <w:pPr>
        <w:pStyle w:val="TOC3"/>
        <w:rPr>
          <w:rFonts w:asciiTheme="minorHAnsi" w:eastAsiaTheme="minorEastAsia" w:hAnsiTheme="minorHAnsi" w:cstheme="minorBidi"/>
          <w:sz w:val="22"/>
          <w:szCs w:val="22"/>
        </w:rPr>
      </w:pPr>
      <w:r w:rsidRPr="00B96A56">
        <w:t>A.9.6.2</w:t>
      </w:r>
      <w:r w:rsidRPr="00B96A56">
        <w:rPr>
          <w:rFonts w:asciiTheme="minorHAnsi" w:eastAsiaTheme="minorEastAsia" w:hAnsiTheme="minorHAnsi" w:cstheme="minorBidi"/>
          <w:sz w:val="22"/>
          <w:szCs w:val="22"/>
        </w:rPr>
        <w:tab/>
      </w:r>
      <w:r w:rsidRPr="009A6500">
        <w:rPr>
          <w:bCs/>
        </w:rPr>
        <w:t>E-UTRAN TDD</w:t>
      </w:r>
      <w:r>
        <w:tab/>
        <w:t>2794</w:t>
      </w:r>
    </w:p>
    <w:p w14:paraId="6DE2AE36" w14:textId="77777777" w:rsidR="00B96A56" w:rsidRDefault="00B96A56">
      <w:pPr>
        <w:pStyle w:val="TOC4"/>
        <w:rPr>
          <w:rFonts w:asciiTheme="minorHAnsi" w:eastAsiaTheme="minorEastAsia" w:hAnsiTheme="minorHAnsi" w:cstheme="minorBidi"/>
          <w:sz w:val="22"/>
          <w:szCs w:val="22"/>
        </w:rPr>
      </w:pPr>
      <w:r w:rsidRPr="00B96A56">
        <w:t>A.9.6.2.1</w:t>
      </w:r>
      <w:r w:rsidRPr="00B96A56">
        <w:rPr>
          <w:rFonts w:asciiTheme="minorHAnsi" w:eastAsiaTheme="minorEastAsia" w:hAnsiTheme="minorHAnsi" w:cstheme="minorBidi"/>
          <w:sz w:val="22"/>
          <w:szCs w:val="22"/>
        </w:rPr>
        <w:tab/>
      </w:r>
      <w:r w:rsidRPr="009A6500">
        <w:rPr>
          <w:bCs/>
        </w:rPr>
        <w:t>Test Purpose and Environment</w:t>
      </w:r>
      <w:r>
        <w:tab/>
        <w:t>2794</w:t>
      </w:r>
    </w:p>
    <w:p w14:paraId="2C424069" w14:textId="77777777" w:rsidR="00B96A56" w:rsidRDefault="00B96A56">
      <w:pPr>
        <w:pStyle w:val="TOC4"/>
        <w:rPr>
          <w:rFonts w:asciiTheme="minorHAnsi" w:eastAsiaTheme="minorEastAsia" w:hAnsiTheme="minorHAnsi" w:cstheme="minorBidi"/>
          <w:sz w:val="22"/>
          <w:szCs w:val="22"/>
        </w:rPr>
      </w:pPr>
      <w:r w:rsidRPr="00B96A56">
        <w:t>A.9.6.2.2</w:t>
      </w:r>
      <w:r w:rsidRPr="00B96A56">
        <w:rPr>
          <w:rFonts w:asciiTheme="minorHAnsi" w:eastAsiaTheme="minorEastAsia" w:hAnsiTheme="minorHAnsi" w:cstheme="minorBidi"/>
          <w:sz w:val="22"/>
          <w:szCs w:val="22"/>
        </w:rPr>
        <w:tab/>
      </w:r>
      <w:r w:rsidRPr="009A6500">
        <w:rPr>
          <w:bCs/>
        </w:rPr>
        <w:t>Test Requirements</w:t>
      </w:r>
      <w:r>
        <w:tab/>
        <w:t>2797</w:t>
      </w:r>
    </w:p>
    <w:p w14:paraId="04ADBA1D" w14:textId="77777777" w:rsidR="00B96A56" w:rsidRDefault="00B96A5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A6500">
        <w:rPr>
          <w:b/>
        </w:rPr>
        <w:t>–</w:t>
      </w:r>
      <w:r w:rsidRPr="009A6500">
        <w:rPr>
          <w:b/>
          <w:lang w:eastAsia="zh-CN"/>
        </w:rPr>
        <w:t xml:space="preserve"> </w:t>
      </w:r>
      <w:r>
        <w:rPr>
          <w:lang w:eastAsia="zh-CN"/>
        </w:rPr>
        <w:t>Tx Time Difference</w:t>
      </w:r>
      <w:r>
        <w:tab/>
        <w:t>2797</w:t>
      </w:r>
    </w:p>
    <w:p w14:paraId="17C9A655" w14:textId="77777777" w:rsidR="00B96A56" w:rsidRDefault="00B96A5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A6500">
        <w:rPr>
          <w:b/>
        </w:rPr>
        <w:t>–</w:t>
      </w:r>
      <w:r w:rsidRPr="009A6500">
        <w:rPr>
          <w:b/>
          <w:lang w:eastAsia="zh-CN"/>
        </w:rPr>
        <w:t xml:space="preserve"> </w:t>
      </w:r>
      <w:r>
        <w:rPr>
          <w:lang w:eastAsia="zh-CN"/>
        </w:rPr>
        <w:t>Tx time difference</w:t>
      </w:r>
      <w:r>
        <w:t xml:space="preserve"> case</w:t>
      </w:r>
      <w:r>
        <w:tab/>
        <w:t>2797</w:t>
      </w:r>
    </w:p>
    <w:p w14:paraId="2DFEBC68" w14:textId="77777777" w:rsidR="00B96A56" w:rsidRDefault="00B96A5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2797</w:t>
      </w:r>
    </w:p>
    <w:p w14:paraId="208EBE18" w14:textId="77777777" w:rsidR="00B96A56" w:rsidRDefault="00B96A5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2797</w:t>
      </w:r>
    </w:p>
    <w:p w14:paraId="1F1F702B" w14:textId="77777777" w:rsidR="00B96A56" w:rsidRDefault="00B96A5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2799</w:t>
      </w:r>
    </w:p>
    <w:p w14:paraId="141EE61C" w14:textId="77777777" w:rsidR="00B96A56" w:rsidRDefault="00B96A5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9A6500">
        <w:rPr>
          <w:b/>
        </w:rPr>
        <w:t>–</w:t>
      </w:r>
      <w:r w:rsidRPr="009A6500">
        <w:rPr>
          <w:b/>
          <w:lang w:eastAsia="zh-CN"/>
        </w:rPr>
        <w:t xml:space="preserve"> </w:t>
      </w:r>
      <w:r>
        <w:rPr>
          <w:lang w:eastAsia="zh-CN"/>
        </w:rPr>
        <w:t>Tx time difference</w:t>
      </w:r>
      <w:r>
        <w:t xml:space="preserve"> case</w:t>
      </w:r>
      <w:r>
        <w:tab/>
        <w:t>2799</w:t>
      </w:r>
    </w:p>
    <w:p w14:paraId="006E7467" w14:textId="77777777" w:rsidR="00B96A56" w:rsidRDefault="00B96A5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2799</w:t>
      </w:r>
    </w:p>
    <w:p w14:paraId="287437AF" w14:textId="77777777" w:rsidR="00B96A56" w:rsidRDefault="00B96A5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2799</w:t>
      </w:r>
    </w:p>
    <w:p w14:paraId="0D890B1F" w14:textId="77777777" w:rsidR="00B96A56" w:rsidRDefault="00B96A5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2801</w:t>
      </w:r>
    </w:p>
    <w:p w14:paraId="5D7C5B5F" w14:textId="77777777" w:rsidR="00B96A56" w:rsidRDefault="00B96A5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2801</w:t>
      </w:r>
    </w:p>
    <w:p w14:paraId="06CA2910" w14:textId="77777777" w:rsidR="00B96A56" w:rsidRDefault="00B96A5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2801</w:t>
      </w:r>
    </w:p>
    <w:p w14:paraId="14960902" w14:textId="77777777" w:rsidR="00B96A56" w:rsidRDefault="00B96A5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2801</w:t>
      </w:r>
    </w:p>
    <w:p w14:paraId="5AE43C0F" w14:textId="77777777" w:rsidR="00B96A56" w:rsidRDefault="00B96A5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2804</w:t>
      </w:r>
    </w:p>
    <w:p w14:paraId="00E0FD58"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2804</w:t>
      </w:r>
    </w:p>
    <w:p w14:paraId="5263D00A"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2804</w:t>
      </w:r>
    </w:p>
    <w:p w14:paraId="5A30FCE1"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2804</w:t>
      </w:r>
    </w:p>
    <w:p w14:paraId="24622299"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2807</w:t>
      </w:r>
    </w:p>
    <w:p w14:paraId="63D61FC5"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A6500">
        <w:rPr>
          <w:b/>
        </w:rPr>
        <w:t>–</w:t>
      </w:r>
      <w:r>
        <w:rPr>
          <w:lang w:eastAsia="zh-CN"/>
        </w:rPr>
        <w:t>Tx time difference</w:t>
      </w:r>
      <w:r>
        <w:t xml:space="preserve"> under Time Domain Measurement Resource Restriction with CRS Assistance Information and Non-MBSFN ABS</w:t>
      </w:r>
      <w:r>
        <w:tab/>
        <w:t>2807</w:t>
      </w:r>
    </w:p>
    <w:p w14:paraId="288DC0C1"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2807</w:t>
      </w:r>
    </w:p>
    <w:p w14:paraId="61286D13"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2807</w:t>
      </w:r>
    </w:p>
    <w:p w14:paraId="66ED5E3F"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2810</w:t>
      </w:r>
    </w:p>
    <w:p w14:paraId="3B4589C1"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2810</w:t>
      </w:r>
    </w:p>
    <w:p w14:paraId="75C2760B"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2810</w:t>
      </w:r>
    </w:p>
    <w:p w14:paraId="40378865" w14:textId="77777777" w:rsidR="00B96A56" w:rsidRDefault="00B96A56">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2810</w:t>
      </w:r>
    </w:p>
    <w:p w14:paraId="2D786309"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2813</w:t>
      </w:r>
    </w:p>
    <w:p w14:paraId="7E7C09A9" w14:textId="77777777" w:rsidR="00B96A56" w:rsidRDefault="00B96A5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2813</w:t>
      </w:r>
    </w:p>
    <w:p w14:paraId="778B9DD7" w14:textId="77777777" w:rsidR="00B96A56" w:rsidRDefault="00B96A5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2813</w:t>
      </w:r>
    </w:p>
    <w:p w14:paraId="42332E47" w14:textId="77777777" w:rsidR="00B96A56" w:rsidRDefault="00B96A5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2813</w:t>
      </w:r>
    </w:p>
    <w:p w14:paraId="4083264C" w14:textId="77777777" w:rsidR="00B96A56" w:rsidRDefault="00B96A5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2814</w:t>
      </w:r>
    </w:p>
    <w:p w14:paraId="0260F68C" w14:textId="77777777" w:rsidR="00B96A56" w:rsidRDefault="00B96A5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2815</w:t>
      </w:r>
    </w:p>
    <w:p w14:paraId="5CDF1088" w14:textId="77777777" w:rsidR="00B96A56" w:rsidRDefault="00B96A5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2815</w:t>
      </w:r>
    </w:p>
    <w:p w14:paraId="748A09AC" w14:textId="77777777" w:rsidR="00B96A56" w:rsidRDefault="00B96A5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2815</w:t>
      </w:r>
    </w:p>
    <w:p w14:paraId="6EA1FB46" w14:textId="77777777" w:rsidR="00B96A56" w:rsidRDefault="00B96A5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2816</w:t>
      </w:r>
    </w:p>
    <w:p w14:paraId="5731ACEE" w14:textId="77777777" w:rsidR="00B96A56" w:rsidRDefault="00B96A5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2816</w:t>
      </w:r>
    </w:p>
    <w:p w14:paraId="27C41415" w14:textId="77777777" w:rsidR="00B96A56" w:rsidRDefault="00B96A5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2816</w:t>
      </w:r>
    </w:p>
    <w:p w14:paraId="28433981" w14:textId="77777777" w:rsidR="00B96A56" w:rsidRDefault="00B96A5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2816</w:t>
      </w:r>
    </w:p>
    <w:p w14:paraId="3601D578" w14:textId="77777777" w:rsidR="00B96A56" w:rsidRDefault="00B96A5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2817</w:t>
      </w:r>
    </w:p>
    <w:p w14:paraId="7F671AA1" w14:textId="77777777" w:rsidR="00B96A56" w:rsidRDefault="00B96A5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2818</w:t>
      </w:r>
    </w:p>
    <w:p w14:paraId="3175A1FA" w14:textId="77777777" w:rsidR="00B96A56" w:rsidRDefault="00B96A5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2818</w:t>
      </w:r>
    </w:p>
    <w:p w14:paraId="08D3C7A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2818</w:t>
      </w:r>
    </w:p>
    <w:p w14:paraId="3F9FA86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14:paraId="6B0CB44F"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14:paraId="616E37AE" w14:textId="77777777" w:rsidR="00B96A56" w:rsidRDefault="00B96A5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2821</w:t>
      </w:r>
    </w:p>
    <w:p w14:paraId="5C5AE72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2821</w:t>
      </w:r>
    </w:p>
    <w:p w14:paraId="26628DF3"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14:paraId="2DEC6165"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2823</w:t>
      </w:r>
    </w:p>
    <w:p w14:paraId="6061296B"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en-US" w:eastAsia="zh-CN"/>
        </w:rPr>
        <w:t>E-UTRAN FDD-FDD RSTD inter frequency case</w:t>
      </w:r>
      <w:r>
        <w:tab/>
        <w:t>2824</w:t>
      </w:r>
    </w:p>
    <w:p w14:paraId="0A7EE3E3"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2824</w:t>
      </w:r>
    </w:p>
    <w:p w14:paraId="40F9322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14:paraId="33063FA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2826</w:t>
      </w:r>
    </w:p>
    <w:p w14:paraId="11C51E66"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4</w:t>
      </w:r>
      <w:r w:rsidRPr="00B96A56">
        <w:rPr>
          <w:rFonts w:asciiTheme="minorHAnsi" w:eastAsiaTheme="minorEastAsia" w:hAnsiTheme="minorHAnsi" w:cstheme="minorBidi"/>
          <w:sz w:val="22"/>
          <w:szCs w:val="22"/>
        </w:rPr>
        <w:tab/>
      </w:r>
      <w:r w:rsidRPr="009A6500">
        <w:rPr>
          <w:lang w:val="en-US" w:eastAsia="zh-CN"/>
        </w:rPr>
        <w:t>E-UTRAN TDD-TDD RSTD inter frequency case</w:t>
      </w:r>
      <w:r>
        <w:tab/>
        <w:t>2827</w:t>
      </w:r>
    </w:p>
    <w:p w14:paraId="522BE70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2827</w:t>
      </w:r>
    </w:p>
    <w:p w14:paraId="794AC55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14:paraId="4480A31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p>
    <w:p w14:paraId="15FDB480"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5</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w:t>
      </w:r>
      <w:r>
        <w:tab/>
        <w:t>2830</w:t>
      </w:r>
    </w:p>
    <w:p w14:paraId="410251BD"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2830</w:t>
      </w:r>
    </w:p>
    <w:p w14:paraId="1106A53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14:paraId="46FC00FF"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6</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w:t>
      </w:r>
      <w:r>
        <w:tab/>
        <w:t>2832</w:t>
      </w:r>
    </w:p>
    <w:p w14:paraId="4CBF195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2832</w:t>
      </w:r>
    </w:p>
    <w:p w14:paraId="5A3B1AB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87D5DC3"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7</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20MHz bandwidth</w:t>
      </w:r>
      <w:r>
        <w:tab/>
        <w:t>2835</w:t>
      </w:r>
    </w:p>
    <w:p w14:paraId="6C82D5E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2835</w:t>
      </w:r>
    </w:p>
    <w:p w14:paraId="72551DD7"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4666A4FC"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8</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20MHz bandwidth</w:t>
      </w:r>
      <w:r>
        <w:tab/>
        <w:t>2836</w:t>
      </w:r>
    </w:p>
    <w:p w14:paraId="6AD43654"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2836</w:t>
      </w:r>
    </w:p>
    <w:p w14:paraId="6A352C19"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14E9B764"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9</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10MHz+5MHz</w:t>
      </w:r>
      <w:r>
        <w:tab/>
        <w:t>2837</w:t>
      </w:r>
    </w:p>
    <w:p w14:paraId="652D37E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2837</w:t>
      </w:r>
    </w:p>
    <w:p w14:paraId="12C6FBE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76B9A17B"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10</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10MHz+5MHz</w:t>
      </w:r>
      <w:r>
        <w:tab/>
        <w:t>2838</w:t>
      </w:r>
    </w:p>
    <w:p w14:paraId="4A74D51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2838</w:t>
      </w:r>
    </w:p>
    <w:p w14:paraId="7F205C8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178A7A37" w14:textId="77777777" w:rsidR="00B96A56" w:rsidRDefault="00B96A56">
      <w:pPr>
        <w:pStyle w:val="TOC3"/>
        <w:rPr>
          <w:rFonts w:asciiTheme="minorHAnsi" w:eastAsiaTheme="minorEastAsia" w:hAnsiTheme="minorHAnsi" w:cstheme="minorBidi"/>
          <w:sz w:val="22"/>
          <w:szCs w:val="22"/>
        </w:rPr>
      </w:pPr>
      <w:r w:rsidRPr="00B96A56">
        <w:t>A.9.8.11</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5 + 5MHz bandwidth</w:t>
      </w:r>
      <w:r>
        <w:tab/>
        <w:t>2838</w:t>
      </w:r>
    </w:p>
    <w:p w14:paraId="367F5B6F" w14:textId="77777777" w:rsidR="00B96A56" w:rsidRDefault="00B96A5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2838</w:t>
      </w:r>
    </w:p>
    <w:p w14:paraId="4EE387CA" w14:textId="77777777" w:rsidR="00B96A56" w:rsidRDefault="00B96A5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09DD41C1" w14:textId="77777777" w:rsidR="00B96A56" w:rsidRDefault="00B96A56">
      <w:pPr>
        <w:pStyle w:val="TOC3"/>
        <w:rPr>
          <w:rFonts w:asciiTheme="minorHAnsi" w:eastAsiaTheme="minorEastAsia" w:hAnsiTheme="minorHAnsi" w:cstheme="minorBidi"/>
          <w:sz w:val="22"/>
          <w:szCs w:val="22"/>
        </w:rPr>
      </w:pPr>
      <w:r w:rsidRPr="00B96A56">
        <w:t>A.9.8.12</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5+5MHz bandwidth</w:t>
      </w:r>
      <w:r>
        <w:tab/>
        <w:t>2839</w:t>
      </w:r>
    </w:p>
    <w:p w14:paraId="083035C6" w14:textId="77777777" w:rsidR="00B96A56" w:rsidRDefault="00B96A5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2839</w:t>
      </w:r>
    </w:p>
    <w:p w14:paraId="3C8BAA4C" w14:textId="77777777" w:rsidR="00B96A56" w:rsidRDefault="00B96A5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5510F662" w14:textId="77777777" w:rsidR="00B96A56" w:rsidRDefault="00B96A5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2840</w:t>
      </w:r>
    </w:p>
    <w:p w14:paraId="06C8E01A" w14:textId="77777777" w:rsidR="00B96A56" w:rsidRDefault="00B96A5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2840</w:t>
      </w:r>
    </w:p>
    <w:p w14:paraId="6349F865" w14:textId="77777777" w:rsidR="00B96A56" w:rsidRDefault="00B96A5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27CB2850" w14:textId="77777777" w:rsidR="00B96A56" w:rsidRDefault="00B96A56">
      <w:pPr>
        <w:pStyle w:val="TOC3"/>
        <w:rPr>
          <w:rFonts w:asciiTheme="minorHAnsi" w:eastAsiaTheme="minorEastAsia" w:hAnsiTheme="minorHAnsi" w:cstheme="minorBidi"/>
          <w:sz w:val="22"/>
          <w:szCs w:val="22"/>
        </w:rPr>
      </w:pPr>
      <w:r w:rsidRPr="00B96A56">
        <w:t>A.9.8.14</w:t>
      </w:r>
      <w:r w:rsidRPr="00B96A56">
        <w:rPr>
          <w:rFonts w:asciiTheme="minorHAnsi" w:eastAsiaTheme="minorEastAsia" w:hAnsiTheme="minorHAnsi" w:cstheme="minorBidi"/>
          <w:sz w:val="22"/>
          <w:szCs w:val="22"/>
        </w:rPr>
        <w:tab/>
      </w:r>
      <w:r w:rsidRPr="009A6500">
        <w:rPr>
          <w:lang w:val="en-US" w:eastAsia="zh-CN"/>
        </w:rPr>
        <w:t>E-UTRAN FDD RSTD Measurement Accuracy in 3DL Carrier Aggregation</w:t>
      </w:r>
      <w:r>
        <w:tab/>
        <w:t>2841</w:t>
      </w:r>
    </w:p>
    <w:p w14:paraId="37D654F0" w14:textId="77777777" w:rsidR="00B96A56" w:rsidRDefault="00B96A5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2841</w:t>
      </w:r>
    </w:p>
    <w:p w14:paraId="348546CB" w14:textId="77777777" w:rsidR="00B96A56" w:rsidRDefault="00B96A5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7F997C9" w14:textId="77777777" w:rsidR="00B96A56" w:rsidRDefault="00B96A56">
      <w:pPr>
        <w:pStyle w:val="TOC3"/>
        <w:rPr>
          <w:rFonts w:asciiTheme="minorHAnsi" w:eastAsiaTheme="minorEastAsia" w:hAnsiTheme="minorHAnsi" w:cstheme="minorBidi"/>
          <w:sz w:val="22"/>
          <w:szCs w:val="22"/>
        </w:rPr>
      </w:pPr>
      <w:r w:rsidRPr="00B96A56">
        <w:t>A.9.8.15</w:t>
      </w:r>
      <w:r w:rsidRPr="00B96A56">
        <w:rPr>
          <w:rFonts w:asciiTheme="minorHAnsi" w:eastAsiaTheme="minorEastAsia" w:hAnsiTheme="minorHAnsi" w:cstheme="minorBidi"/>
          <w:sz w:val="22"/>
          <w:szCs w:val="22"/>
        </w:rPr>
        <w:tab/>
      </w:r>
      <w:r w:rsidRPr="009A6500">
        <w:rPr>
          <w:lang w:val="en-US" w:eastAsia="zh-CN"/>
        </w:rPr>
        <w:t>E-UTRAN TDD RSTD Measurement Accuracy in 3DL Carrier Aggregation</w:t>
      </w:r>
      <w:r>
        <w:tab/>
        <w:t>2846</w:t>
      </w:r>
    </w:p>
    <w:p w14:paraId="3D40E325" w14:textId="77777777" w:rsidR="00B96A56" w:rsidRDefault="00B96A56">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2846</w:t>
      </w:r>
    </w:p>
    <w:p w14:paraId="7D56D648" w14:textId="77777777" w:rsidR="00B96A56" w:rsidRDefault="00B96A5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0767922E" w14:textId="77777777" w:rsidR="00B96A56" w:rsidRDefault="00B96A5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2850</w:t>
      </w:r>
    </w:p>
    <w:p w14:paraId="2B5F924E" w14:textId="77777777" w:rsidR="00B96A56" w:rsidRDefault="00B96A5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2850</w:t>
      </w:r>
    </w:p>
    <w:p w14:paraId="0C7C788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1E28A3BE" w14:textId="77777777" w:rsidR="00B96A56" w:rsidRDefault="00B96A5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2853</w:t>
      </w:r>
    </w:p>
    <w:p w14:paraId="181E7B8E" w14:textId="77777777" w:rsidR="00B96A56" w:rsidRDefault="00B96A5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2853</w:t>
      </w:r>
    </w:p>
    <w:p w14:paraId="6476ADA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7F0F347" w14:textId="77777777" w:rsidR="00B96A56" w:rsidRDefault="00B96A5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2856</w:t>
      </w:r>
    </w:p>
    <w:p w14:paraId="31B1BE30" w14:textId="77777777" w:rsidR="00B96A56" w:rsidRDefault="00B96A5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2856</w:t>
      </w:r>
    </w:p>
    <w:p w14:paraId="0ADA17A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BC9F778" w14:textId="77777777" w:rsidR="00B96A56" w:rsidRDefault="00B96A5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2859</w:t>
      </w:r>
    </w:p>
    <w:p w14:paraId="3E27B154" w14:textId="77777777" w:rsidR="00B96A56" w:rsidRDefault="00B96A5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2859</w:t>
      </w:r>
    </w:p>
    <w:p w14:paraId="13CAAB60"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611D3CC4" w14:textId="77777777" w:rsidR="00B96A56" w:rsidRDefault="00B96A5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2862</w:t>
      </w:r>
    </w:p>
    <w:p w14:paraId="39B12291" w14:textId="77777777" w:rsidR="00B96A56" w:rsidRDefault="00B96A5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2862</w:t>
      </w:r>
    </w:p>
    <w:p w14:paraId="5B87D5B6" w14:textId="77777777" w:rsidR="00B96A56" w:rsidRDefault="00B96A5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51E9A70" w14:textId="77777777" w:rsidR="00B96A56" w:rsidRDefault="00B96A5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2864</w:t>
      </w:r>
    </w:p>
    <w:p w14:paraId="02175CB6" w14:textId="77777777" w:rsidR="00B96A56" w:rsidRDefault="00B96A5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2864</w:t>
      </w:r>
    </w:p>
    <w:p w14:paraId="554C5110" w14:textId="77777777" w:rsidR="00B96A56" w:rsidRDefault="00B96A5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BCEAD53" w14:textId="77777777" w:rsidR="00B96A56" w:rsidRDefault="00B96A5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2867</w:t>
      </w:r>
    </w:p>
    <w:p w14:paraId="72DC4A2D" w14:textId="77777777" w:rsidR="00B96A56" w:rsidRDefault="00B96A5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2867</w:t>
      </w:r>
    </w:p>
    <w:p w14:paraId="08169876" w14:textId="77777777" w:rsidR="00B96A56" w:rsidRDefault="00B96A5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65E3A0EF" w14:textId="77777777" w:rsidR="00B96A56" w:rsidRDefault="00B96A5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2871</w:t>
      </w:r>
    </w:p>
    <w:p w14:paraId="68A1E842" w14:textId="77777777" w:rsidR="00B96A56" w:rsidRDefault="00B96A5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2871</w:t>
      </w:r>
    </w:p>
    <w:p w14:paraId="26581A59" w14:textId="77777777" w:rsidR="00B96A56" w:rsidRDefault="00B96A5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1CF7912A" w14:textId="77777777" w:rsidR="00B96A56" w:rsidRDefault="00B96A5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2873</w:t>
      </w:r>
    </w:p>
    <w:p w14:paraId="6088C103" w14:textId="77777777" w:rsidR="00B96A56" w:rsidRDefault="00B96A5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2873</w:t>
      </w:r>
    </w:p>
    <w:p w14:paraId="7961783D" w14:textId="77777777" w:rsidR="00B96A56" w:rsidRDefault="00B96A5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2B4EA86F" w14:textId="77777777" w:rsidR="00B96A56" w:rsidRDefault="00B96A5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2876</w:t>
      </w:r>
    </w:p>
    <w:p w14:paraId="03A06FF0" w14:textId="77777777" w:rsidR="00B96A56" w:rsidRDefault="00B96A5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2876</w:t>
      </w:r>
    </w:p>
    <w:p w14:paraId="3CF2F3D9" w14:textId="77777777" w:rsidR="00B96A56" w:rsidRDefault="00B96A5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F81A55F" w14:textId="77777777" w:rsidR="00B96A56" w:rsidRDefault="00B96A5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2880</w:t>
      </w:r>
    </w:p>
    <w:p w14:paraId="3BB209AD" w14:textId="77777777" w:rsidR="00B96A56" w:rsidRDefault="00B96A5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2880</w:t>
      </w:r>
    </w:p>
    <w:p w14:paraId="3829F55C" w14:textId="77777777" w:rsidR="00B96A56" w:rsidRDefault="00B96A5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3CB69726" w14:textId="77777777" w:rsidR="00B96A56" w:rsidRDefault="00B96A5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2882</w:t>
      </w:r>
    </w:p>
    <w:p w14:paraId="43D166A5" w14:textId="77777777" w:rsidR="00B96A56" w:rsidRDefault="00B96A5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2882</w:t>
      </w:r>
    </w:p>
    <w:p w14:paraId="535B999D" w14:textId="77777777" w:rsidR="00B96A56" w:rsidRDefault="00B96A5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7C20F56C" w14:textId="77777777" w:rsidR="00B96A56" w:rsidRDefault="00B96A5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2885</w:t>
      </w:r>
    </w:p>
    <w:p w14:paraId="177424D3" w14:textId="77777777" w:rsidR="00B96A56" w:rsidRDefault="00B96A5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2885</w:t>
      </w:r>
    </w:p>
    <w:p w14:paraId="5DB57E67" w14:textId="77777777" w:rsidR="00B96A56" w:rsidRDefault="00B96A5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16BF27C3" w14:textId="77777777" w:rsidR="00B96A56" w:rsidRDefault="00B96A5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2888</w:t>
      </w:r>
    </w:p>
    <w:p w14:paraId="3E651E5C" w14:textId="77777777" w:rsidR="00B96A56" w:rsidRDefault="00B96A5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2888</w:t>
      </w:r>
    </w:p>
    <w:p w14:paraId="484A83F1" w14:textId="77777777" w:rsidR="00B96A56" w:rsidRDefault="00B96A5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2891</w:t>
      </w:r>
    </w:p>
    <w:p w14:paraId="6DB48A31" w14:textId="77777777" w:rsidR="00B96A56" w:rsidRDefault="00B96A5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2892</w:t>
      </w:r>
    </w:p>
    <w:p w14:paraId="42266B3E" w14:textId="77777777" w:rsidR="00B96A56" w:rsidRDefault="00B96A5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2892</w:t>
      </w:r>
    </w:p>
    <w:p w14:paraId="56ED03A9" w14:textId="77777777" w:rsidR="00B96A56" w:rsidRDefault="00B96A5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2894</w:t>
      </w:r>
    </w:p>
    <w:p w14:paraId="5DB257F0" w14:textId="77777777" w:rsidR="00B96A56" w:rsidRDefault="00B96A5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2895</w:t>
      </w:r>
    </w:p>
    <w:p w14:paraId="1DE48175" w14:textId="77777777" w:rsidR="00B96A56" w:rsidRDefault="00B96A5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2895</w:t>
      </w:r>
    </w:p>
    <w:p w14:paraId="6247353A" w14:textId="77777777" w:rsidR="00B96A56" w:rsidRDefault="00B96A5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2898</w:t>
      </w:r>
    </w:p>
    <w:p w14:paraId="60D1D619" w14:textId="77777777" w:rsidR="00B96A56" w:rsidRDefault="00B96A5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2898</w:t>
      </w:r>
    </w:p>
    <w:p w14:paraId="6D0F69BA" w14:textId="77777777" w:rsidR="00B96A56" w:rsidRDefault="00B96A5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2898</w:t>
      </w:r>
    </w:p>
    <w:p w14:paraId="0357ECF3" w14:textId="77777777" w:rsidR="00B96A56" w:rsidRDefault="00B96A5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2898</w:t>
      </w:r>
    </w:p>
    <w:p w14:paraId="5F29DACD" w14:textId="77777777" w:rsidR="00B96A56" w:rsidRDefault="00B96A5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2898</w:t>
      </w:r>
    </w:p>
    <w:p w14:paraId="63BBD0F9" w14:textId="77777777" w:rsidR="00B96A56" w:rsidRDefault="00B96A5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2900</w:t>
      </w:r>
    </w:p>
    <w:p w14:paraId="374CCCE1" w14:textId="77777777" w:rsidR="00B96A56" w:rsidRDefault="00B96A5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2900</w:t>
      </w:r>
    </w:p>
    <w:p w14:paraId="185CA736" w14:textId="77777777" w:rsidR="00B96A56" w:rsidRDefault="00B96A5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2900</w:t>
      </w:r>
    </w:p>
    <w:p w14:paraId="3587836E" w14:textId="77777777" w:rsidR="00B96A56" w:rsidRDefault="00B96A5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2900</w:t>
      </w:r>
    </w:p>
    <w:p w14:paraId="2AC9F15F" w14:textId="77777777" w:rsidR="00B96A56" w:rsidRDefault="00B96A5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2902</w:t>
      </w:r>
    </w:p>
    <w:p w14:paraId="203D9E42" w14:textId="77777777" w:rsidR="00B96A56" w:rsidRDefault="00B96A5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2902</w:t>
      </w:r>
    </w:p>
    <w:p w14:paraId="76ED0E29" w14:textId="77777777" w:rsidR="00B96A56" w:rsidRDefault="00B96A5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2902</w:t>
      </w:r>
    </w:p>
    <w:p w14:paraId="7F451FF8" w14:textId="77777777" w:rsidR="00B96A56" w:rsidRDefault="00B96A5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2902</w:t>
      </w:r>
    </w:p>
    <w:p w14:paraId="19E86EA6" w14:textId="77777777" w:rsidR="00B96A56" w:rsidRDefault="00B96A56">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2902</w:t>
      </w:r>
    </w:p>
    <w:p w14:paraId="04E98C08" w14:textId="77777777" w:rsidR="00B96A56" w:rsidRDefault="00B96A5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A6500">
        <w:rPr>
          <w:snapToGrid w:val="0"/>
        </w:rPr>
        <w:t>Test Requirements</w:t>
      </w:r>
      <w:r>
        <w:tab/>
        <w:t>2904</w:t>
      </w:r>
    </w:p>
    <w:p w14:paraId="0EADCB74"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A.9.10.2</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C62CBA0"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A.9.10.3</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52A9297"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A.9.10.4</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D46800D" w14:textId="77777777" w:rsidR="00B96A56" w:rsidRDefault="00B96A56">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2904</w:t>
      </w:r>
    </w:p>
    <w:p w14:paraId="54AB3A5A" w14:textId="77777777" w:rsidR="00B96A56" w:rsidRDefault="00B96A5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2904</w:t>
      </w:r>
    </w:p>
    <w:p w14:paraId="47EA8169" w14:textId="77777777" w:rsidR="00B96A56" w:rsidRDefault="00B96A5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2904</w:t>
      </w:r>
    </w:p>
    <w:p w14:paraId="0A737682" w14:textId="77777777" w:rsidR="00B96A56" w:rsidRDefault="00B96A5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2904</w:t>
      </w:r>
    </w:p>
    <w:p w14:paraId="0A961925" w14:textId="77777777" w:rsidR="00B96A56" w:rsidRDefault="00B96A5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2906</w:t>
      </w:r>
    </w:p>
    <w:p w14:paraId="3B4F5198" w14:textId="77777777" w:rsidR="00B96A56" w:rsidRDefault="00B96A5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2906</w:t>
      </w:r>
    </w:p>
    <w:p w14:paraId="6CFA140D" w14:textId="77777777" w:rsidR="00B96A56" w:rsidRDefault="00B96A5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2906</w:t>
      </w:r>
    </w:p>
    <w:p w14:paraId="50E01CC6" w14:textId="77777777" w:rsidR="00B96A56" w:rsidRDefault="00B96A5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2906</w:t>
      </w:r>
    </w:p>
    <w:p w14:paraId="40BCC10E" w14:textId="77777777" w:rsidR="00B96A56" w:rsidRDefault="00B96A5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2908</w:t>
      </w:r>
    </w:p>
    <w:p w14:paraId="244709DC" w14:textId="77777777" w:rsidR="00B96A56" w:rsidRDefault="00B96A5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2908</w:t>
      </w:r>
    </w:p>
    <w:p w14:paraId="5451F33E" w14:textId="77777777" w:rsidR="00B96A56" w:rsidRDefault="00B96A5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2908</w:t>
      </w:r>
    </w:p>
    <w:p w14:paraId="66ED85CF" w14:textId="77777777" w:rsidR="00B96A56" w:rsidRDefault="00B96A5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2908</w:t>
      </w:r>
    </w:p>
    <w:p w14:paraId="413352CE" w14:textId="77777777" w:rsidR="00B96A56" w:rsidRDefault="00B96A5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2910</w:t>
      </w:r>
    </w:p>
    <w:p w14:paraId="68FC854C" w14:textId="77777777" w:rsidR="00B96A56" w:rsidRDefault="00B96A5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2910</w:t>
      </w:r>
    </w:p>
    <w:p w14:paraId="3A9293FE" w14:textId="77777777" w:rsidR="00B96A56" w:rsidRDefault="00B96A5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2910</w:t>
      </w:r>
    </w:p>
    <w:p w14:paraId="244459E2" w14:textId="77777777" w:rsidR="00B96A56" w:rsidRDefault="00B96A5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2910</w:t>
      </w:r>
    </w:p>
    <w:p w14:paraId="6D38E813" w14:textId="77777777" w:rsidR="00B96A56" w:rsidRDefault="00B96A5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2912</w:t>
      </w:r>
    </w:p>
    <w:p w14:paraId="3B2C0ADA" w14:textId="77777777" w:rsidR="00B96A56" w:rsidRDefault="00B96A5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2912</w:t>
      </w:r>
    </w:p>
    <w:p w14:paraId="23A9210B" w14:textId="77777777" w:rsidR="00B96A56" w:rsidRDefault="00B96A5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2912</w:t>
      </w:r>
    </w:p>
    <w:p w14:paraId="2A65604A" w14:textId="77777777" w:rsidR="00B96A56" w:rsidRDefault="00B96A5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2912</w:t>
      </w:r>
    </w:p>
    <w:p w14:paraId="0E2BC0B1" w14:textId="77777777" w:rsidR="00B96A56" w:rsidRDefault="00B96A5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2912</w:t>
      </w:r>
    </w:p>
    <w:p w14:paraId="3F8BF68E" w14:textId="77777777" w:rsidR="00B96A56" w:rsidRDefault="00B96A5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2914</w:t>
      </w:r>
    </w:p>
    <w:p w14:paraId="777E7E86" w14:textId="77777777" w:rsidR="00B96A56" w:rsidRDefault="00B96A5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2914</w:t>
      </w:r>
    </w:p>
    <w:p w14:paraId="4AC8CBD2" w14:textId="77777777" w:rsidR="00B96A56" w:rsidRDefault="00B96A5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2914</w:t>
      </w:r>
    </w:p>
    <w:p w14:paraId="14401BEC" w14:textId="77777777" w:rsidR="00B96A56" w:rsidRDefault="00B96A5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2914</w:t>
      </w:r>
    </w:p>
    <w:p w14:paraId="7A7BDE09" w14:textId="77777777" w:rsidR="00B96A56" w:rsidRDefault="00B96A5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2917</w:t>
      </w:r>
    </w:p>
    <w:p w14:paraId="7D01ED09" w14:textId="77777777" w:rsidR="00B96A56" w:rsidRDefault="00B96A5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2917</w:t>
      </w:r>
    </w:p>
    <w:p w14:paraId="4DEF7684" w14:textId="77777777" w:rsidR="00B96A56" w:rsidRDefault="00B96A5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2917</w:t>
      </w:r>
    </w:p>
    <w:p w14:paraId="76A296B8" w14:textId="77777777" w:rsidR="00B96A56" w:rsidRDefault="00B96A5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2917</w:t>
      </w:r>
    </w:p>
    <w:p w14:paraId="567CF8D8" w14:textId="77777777" w:rsidR="00B96A56" w:rsidRDefault="00B96A5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2920</w:t>
      </w:r>
    </w:p>
    <w:p w14:paraId="136354CE" w14:textId="77777777" w:rsidR="00B96A56" w:rsidRDefault="00B96A5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2920</w:t>
      </w:r>
    </w:p>
    <w:p w14:paraId="64B9309C" w14:textId="77777777" w:rsidR="00B96A56" w:rsidRDefault="00B96A5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2920</w:t>
      </w:r>
    </w:p>
    <w:p w14:paraId="2F8ABF58" w14:textId="77777777" w:rsidR="00B96A56" w:rsidRDefault="00B96A5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2920</w:t>
      </w:r>
    </w:p>
    <w:p w14:paraId="78DB514E" w14:textId="77777777" w:rsidR="00B96A56" w:rsidRDefault="00B96A5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2924</w:t>
      </w:r>
    </w:p>
    <w:p w14:paraId="10CB2256" w14:textId="77777777" w:rsidR="00B96A56" w:rsidRDefault="00B96A5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2925</w:t>
      </w:r>
    </w:p>
    <w:p w14:paraId="5BF1009A" w14:textId="77777777" w:rsidR="00B96A56" w:rsidRDefault="00B96A5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2925</w:t>
      </w:r>
    </w:p>
    <w:p w14:paraId="47B0F919" w14:textId="77777777" w:rsidR="00B96A56" w:rsidRDefault="00B96A5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2925</w:t>
      </w:r>
    </w:p>
    <w:p w14:paraId="6B511629" w14:textId="77777777" w:rsidR="00B96A56" w:rsidRDefault="00B96A5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2929</w:t>
      </w:r>
    </w:p>
    <w:p w14:paraId="20CC1A2F" w14:textId="77777777" w:rsidR="00B96A56" w:rsidRDefault="00B96A5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2929</w:t>
      </w:r>
    </w:p>
    <w:p w14:paraId="51153725" w14:textId="77777777" w:rsidR="00B96A56" w:rsidRDefault="00B96A5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2929</w:t>
      </w:r>
    </w:p>
    <w:p w14:paraId="35F15784" w14:textId="77777777" w:rsidR="00B96A56" w:rsidRDefault="00B96A5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2929</w:t>
      </w:r>
    </w:p>
    <w:p w14:paraId="06B72AF7" w14:textId="77777777" w:rsidR="00B96A56" w:rsidRDefault="00B96A5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2932</w:t>
      </w:r>
    </w:p>
    <w:p w14:paraId="3BF7E833" w14:textId="77777777" w:rsidR="00B96A56" w:rsidRDefault="00B96A5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2932</w:t>
      </w:r>
    </w:p>
    <w:p w14:paraId="3093B549" w14:textId="77777777" w:rsidR="00B96A56" w:rsidRDefault="00B96A5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2932</w:t>
      </w:r>
    </w:p>
    <w:p w14:paraId="2D9E734F" w14:textId="77777777" w:rsidR="00B96A56" w:rsidRDefault="00B96A5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2932</w:t>
      </w:r>
    </w:p>
    <w:p w14:paraId="32BA639C" w14:textId="77777777" w:rsidR="00B96A56" w:rsidRDefault="00B96A5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2932</w:t>
      </w:r>
    </w:p>
    <w:p w14:paraId="338C1D35" w14:textId="77777777" w:rsidR="00B96A56" w:rsidRDefault="00B96A5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2933</w:t>
      </w:r>
    </w:p>
    <w:p w14:paraId="21494350" w14:textId="77777777" w:rsidR="00B96A56" w:rsidRDefault="00B96A5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2933</w:t>
      </w:r>
    </w:p>
    <w:p w14:paraId="12A80B5D" w14:textId="77777777" w:rsidR="00B96A56" w:rsidRDefault="00B96A5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2933</w:t>
      </w:r>
    </w:p>
    <w:p w14:paraId="53C8A435" w14:textId="77777777" w:rsidR="00B96A56" w:rsidRDefault="00B96A5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2933</w:t>
      </w:r>
    </w:p>
    <w:p w14:paraId="535072A6" w14:textId="77777777" w:rsidR="00B96A56" w:rsidRDefault="00B96A5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2934</w:t>
      </w:r>
    </w:p>
    <w:p w14:paraId="504B2BA3" w14:textId="14155181" w:rsidR="00B96A56" w:rsidRDefault="00B96A5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2934</w:t>
      </w:r>
    </w:p>
    <w:p w14:paraId="6ED5E42E" w14:textId="77777777" w:rsidR="00B96A56" w:rsidRDefault="00B96A5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2934</w:t>
      </w:r>
    </w:p>
    <w:p w14:paraId="1E9F9BFE" w14:textId="77777777" w:rsidR="00B96A56" w:rsidRDefault="00B96A5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2934</w:t>
      </w:r>
    </w:p>
    <w:p w14:paraId="6C302CAC" w14:textId="77777777" w:rsidR="00B96A56" w:rsidRDefault="00B96A56">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2935</w:t>
      </w:r>
    </w:p>
    <w:p w14:paraId="0F2EB4AE" w14:textId="77777777" w:rsidR="00B96A56" w:rsidRDefault="00B96A5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2936</w:t>
      </w:r>
    </w:p>
    <w:p w14:paraId="0DD623CC" w14:textId="77777777" w:rsidR="00B96A56" w:rsidRDefault="00B96A5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2936</w:t>
      </w:r>
    </w:p>
    <w:p w14:paraId="6B27FF81" w14:textId="77777777" w:rsidR="00B96A56" w:rsidRDefault="00B96A5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2937</w:t>
      </w:r>
    </w:p>
    <w:p w14:paraId="7881F31E" w14:textId="77777777" w:rsidR="00B96A56" w:rsidRDefault="00B96A5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2937</w:t>
      </w:r>
    </w:p>
    <w:p w14:paraId="2C58BE76" w14:textId="77777777" w:rsidR="00B96A56" w:rsidRDefault="00B96A5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2937</w:t>
      </w:r>
    </w:p>
    <w:p w14:paraId="638F7262" w14:textId="77777777" w:rsidR="00B96A56" w:rsidRDefault="00B96A5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2939</w:t>
      </w:r>
    </w:p>
    <w:p w14:paraId="1123F850" w14:textId="77777777" w:rsidR="00B96A56" w:rsidRDefault="00B96A5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2940</w:t>
      </w:r>
    </w:p>
    <w:p w14:paraId="2BF9DF51" w14:textId="77777777" w:rsidR="00B96A56" w:rsidRDefault="00B96A5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2940</w:t>
      </w:r>
    </w:p>
    <w:p w14:paraId="2BF9007E" w14:textId="77777777" w:rsidR="00B96A56" w:rsidRDefault="00B96A5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2942</w:t>
      </w:r>
    </w:p>
    <w:p w14:paraId="0A94A1FE" w14:textId="5608A60A" w:rsidR="00B96A56" w:rsidRDefault="00B96A5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2942</w:t>
      </w:r>
    </w:p>
    <w:p w14:paraId="031733F1" w14:textId="77777777" w:rsidR="00B96A56" w:rsidRDefault="00B96A5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2942</w:t>
      </w:r>
    </w:p>
    <w:p w14:paraId="2C304D8A" w14:textId="77777777" w:rsidR="00B96A56" w:rsidRDefault="00B96A5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2942</w:t>
      </w:r>
    </w:p>
    <w:p w14:paraId="541B6852" w14:textId="77777777" w:rsidR="00B96A56" w:rsidRDefault="00B96A5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2943</w:t>
      </w:r>
    </w:p>
    <w:p w14:paraId="3A7E03AE" w14:textId="77777777" w:rsidR="00B96A56" w:rsidRDefault="00B96A5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A6500">
        <w:rPr>
          <w:lang w:val="en-US"/>
        </w:rPr>
        <w:t>Interruptions due to V2V sidelink communication</w:t>
      </w:r>
      <w:r>
        <w:tab/>
        <w:t>2943</w:t>
      </w:r>
    </w:p>
    <w:p w14:paraId="0F6007A6" w14:textId="77777777" w:rsidR="00B96A56" w:rsidRDefault="00B96A5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2943</w:t>
      </w:r>
    </w:p>
    <w:p w14:paraId="7212322F" w14:textId="77777777" w:rsidR="00B96A56" w:rsidRDefault="00B96A5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2945</w:t>
      </w:r>
    </w:p>
    <w:p w14:paraId="3F1C2ED5" w14:textId="2D0D06B8" w:rsidR="00B96A56" w:rsidRDefault="00B96A56">
      <w:pPr>
        <w:pStyle w:val="TOC1"/>
        <w:rPr>
          <w:rFonts w:asciiTheme="minorHAnsi" w:eastAsiaTheme="minorEastAsia" w:hAnsiTheme="minorHAnsi" w:cstheme="minorBidi"/>
          <w:szCs w:val="22"/>
        </w:rPr>
      </w:pPr>
      <w:r>
        <w:t>A.12</w:t>
      </w:r>
      <w:r>
        <w:tab/>
        <w:t>2945</w:t>
      </w:r>
    </w:p>
    <w:p w14:paraId="373D81AA" w14:textId="77777777" w:rsidR="00B96A56" w:rsidRDefault="00B96A5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2945</w:t>
      </w:r>
    </w:p>
    <w:p w14:paraId="4DA419E5" w14:textId="77777777" w:rsidR="00B96A56" w:rsidRDefault="00B96A5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2945</w:t>
      </w:r>
    </w:p>
    <w:p w14:paraId="2B823671" w14:textId="77777777" w:rsidR="00B96A56" w:rsidRDefault="00B96A5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2945</w:t>
      </w:r>
    </w:p>
    <w:p w14:paraId="3D6F5522" w14:textId="77777777" w:rsidR="00B96A56" w:rsidRDefault="00B96A5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2946</w:t>
      </w:r>
    </w:p>
    <w:p w14:paraId="7321C926" w14:textId="77777777" w:rsidR="00B96A56" w:rsidRDefault="00B96A5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2947</w:t>
      </w:r>
    </w:p>
    <w:p w14:paraId="722EA1CD" w14:textId="77777777" w:rsidR="00B96A56" w:rsidRDefault="00B96A5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2947</w:t>
      </w:r>
    </w:p>
    <w:p w14:paraId="02021E00" w14:textId="77777777" w:rsidR="00B96A56" w:rsidRDefault="00B96A5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2947</w:t>
      </w:r>
    </w:p>
    <w:p w14:paraId="2645A877" w14:textId="77777777" w:rsidR="00B96A56" w:rsidRDefault="00B96A5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2948</w:t>
      </w:r>
    </w:p>
    <w:p w14:paraId="595C9521" w14:textId="77777777" w:rsidR="00B96A56" w:rsidRDefault="00B96A5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2948</w:t>
      </w:r>
    </w:p>
    <w:p w14:paraId="4FD1F0CC" w14:textId="77777777" w:rsidR="00B96A56" w:rsidRDefault="00B96A5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2948</w:t>
      </w:r>
    </w:p>
    <w:p w14:paraId="440FABD5" w14:textId="77777777" w:rsidR="00B96A56" w:rsidRDefault="00B96A5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2949</w:t>
      </w:r>
    </w:p>
    <w:p w14:paraId="283FEF89" w14:textId="77777777" w:rsidR="00B96A56" w:rsidRDefault="00B96A5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2950</w:t>
      </w:r>
    </w:p>
    <w:p w14:paraId="37D5167D" w14:textId="77777777" w:rsidR="00B96A56" w:rsidRDefault="00B96A5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2950</w:t>
      </w:r>
    </w:p>
    <w:p w14:paraId="04CC8A56" w14:textId="77777777" w:rsidR="00B96A56" w:rsidRDefault="00B96A5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2951</w:t>
      </w:r>
    </w:p>
    <w:p w14:paraId="35E3BF50" w14:textId="77777777" w:rsidR="00B96A56" w:rsidRDefault="00B96A5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2951</w:t>
      </w:r>
    </w:p>
    <w:p w14:paraId="7D2F3122" w14:textId="77777777" w:rsidR="00B96A56" w:rsidRDefault="00B96A5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2951</w:t>
      </w:r>
    </w:p>
    <w:p w14:paraId="167CD3B9" w14:textId="77777777" w:rsidR="00B96A56" w:rsidRDefault="00B96A5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2951</w:t>
      </w:r>
    </w:p>
    <w:p w14:paraId="4DD3291D" w14:textId="77777777" w:rsidR="00B96A56" w:rsidRDefault="00B96A5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2953</w:t>
      </w:r>
    </w:p>
    <w:p w14:paraId="38DD0D42" w14:textId="77777777" w:rsidR="00B96A56" w:rsidRDefault="00B96A5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2954</w:t>
      </w:r>
    </w:p>
    <w:p w14:paraId="13528102" w14:textId="77777777" w:rsidR="00B96A56" w:rsidRDefault="00B96A5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2954</w:t>
      </w:r>
    </w:p>
    <w:p w14:paraId="5F2BF002" w14:textId="77777777" w:rsidR="00B96A56" w:rsidRDefault="00B96A5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2956</w:t>
      </w:r>
    </w:p>
    <w:p w14:paraId="33A3651A" w14:textId="77777777" w:rsidR="00B96A56" w:rsidRDefault="00B96A5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2956</w:t>
      </w:r>
    </w:p>
    <w:p w14:paraId="1E6A7143" w14:textId="77777777" w:rsidR="00B96A56" w:rsidRDefault="00B96A5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2956</w:t>
      </w:r>
    </w:p>
    <w:p w14:paraId="7487D082" w14:textId="77777777" w:rsidR="00B96A56" w:rsidRDefault="00B96A5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2958</w:t>
      </w:r>
    </w:p>
    <w:p w14:paraId="1956FBC6" w14:textId="77777777" w:rsidR="00B96A56" w:rsidRDefault="00B96A5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2958</w:t>
      </w:r>
    </w:p>
    <w:p w14:paraId="390587D0" w14:textId="77777777" w:rsidR="00B96A56" w:rsidRDefault="00B96A5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2958</w:t>
      </w:r>
    </w:p>
    <w:p w14:paraId="243808D6" w14:textId="77777777" w:rsidR="00B96A56" w:rsidRDefault="00B96A56">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2960</w:t>
      </w:r>
    </w:p>
    <w:p w14:paraId="14B7BE28" w14:textId="77777777" w:rsidR="00B96A56" w:rsidRDefault="00B96A5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2960</w:t>
      </w:r>
    </w:p>
    <w:p w14:paraId="6806B1C9" w14:textId="77777777" w:rsidR="00B96A56" w:rsidRDefault="00B96A5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2960</w:t>
      </w:r>
    </w:p>
    <w:p w14:paraId="63DF6121" w14:textId="77777777" w:rsidR="00B96A56" w:rsidRDefault="00B96A5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2960</w:t>
      </w:r>
    </w:p>
    <w:p w14:paraId="0B9E2B86" w14:textId="77777777" w:rsidR="00B96A56" w:rsidRDefault="00B96A5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4DF862CF" w14:textId="77777777" w:rsidR="00B96A56" w:rsidRDefault="00B96A5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2962</w:t>
      </w:r>
    </w:p>
    <w:p w14:paraId="4CF382B4" w14:textId="77777777" w:rsidR="00B96A56" w:rsidRDefault="00B96A5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2962</w:t>
      </w:r>
    </w:p>
    <w:p w14:paraId="34EA159F" w14:textId="77777777" w:rsidR="00B96A56" w:rsidRDefault="00B96A5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2964</w:t>
      </w:r>
    </w:p>
    <w:p w14:paraId="134C53A0" w14:textId="6494A3E1" w:rsidR="00B96A56" w:rsidRDefault="00B96A56" w:rsidP="00B96A56">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2965</w:t>
      </w:r>
    </w:p>
    <w:p w14:paraId="7230D2F3" w14:textId="31D9CB64" w:rsidR="00B96A56" w:rsidRDefault="00B96A5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2965</w:t>
      </w:r>
    </w:p>
    <w:p w14:paraId="5619AC76" w14:textId="77777777" w:rsidR="00B96A56" w:rsidRDefault="00B96A5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2965</w:t>
      </w:r>
    </w:p>
    <w:p w14:paraId="31FA1232" w14:textId="77777777" w:rsidR="00B96A56" w:rsidRDefault="00B96A5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2965</w:t>
      </w:r>
    </w:p>
    <w:p w14:paraId="6198CE25" w14:textId="77777777" w:rsidR="00B96A56" w:rsidRDefault="00B96A5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2965</w:t>
      </w:r>
    </w:p>
    <w:p w14:paraId="3E29544F" w14:textId="77777777" w:rsidR="00B96A56" w:rsidRDefault="00B96A5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2967</w:t>
      </w:r>
    </w:p>
    <w:p w14:paraId="52941FA2" w14:textId="77777777" w:rsidR="00B96A56" w:rsidRDefault="00B96A5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2967</w:t>
      </w:r>
    </w:p>
    <w:p w14:paraId="178E67E4" w14:textId="77777777" w:rsidR="00B96A56" w:rsidRDefault="00B96A5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2968</w:t>
      </w:r>
    </w:p>
    <w:p w14:paraId="4D3447BB" w14:textId="77777777" w:rsidR="00B96A56" w:rsidRDefault="00B96A5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2968</w:t>
      </w:r>
    </w:p>
    <w:p w14:paraId="69B0A9B9" w14:textId="77777777" w:rsidR="00B96A56" w:rsidRDefault="00B96A56">
      <w:pPr>
        <w:pStyle w:val="TOC3"/>
        <w:rPr>
          <w:rFonts w:asciiTheme="minorHAnsi" w:eastAsiaTheme="minorEastAsia" w:hAnsiTheme="minorHAnsi" w:cstheme="minorBidi"/>
          <w:sz w:val="22"/>
          <w:szCs w:val="22"/>
        </w:rPr>
      </w:pPr>
      <w:r>
        <w:t>B.1.7.1 Conditions for measurements of intra-frequence E-UTRAN cells for cell selection</w:t>
      </w:r>
      <w:r>
        <w:tab/>
        <w:t>2968</w:t>
      </w:r>
    </w:p>
    <w:p w14:paraId="396C016A" w14:textId="77777777" w:rsidR="00B96A56" w:rsidRDefault="00B96A56">
      <w:pPr>
        <w:pStyle w:val="TOC3"/>
        <w:rPr>
          <w:rFonts w:asciiTheme="minorHAnsi" w:eastAsiaTheme="minorEastAsia" w:hAnsiTheme="minorHAnsi" w:cstheme="minorBidi"/>
          <w:sz w:val="22"/>
          <w:szCs w:val="22"/>
        </w:rPr>
      </w:pPr>
      <w:r>
        <w:t>B.1.7.2 Condition for measurements of inter-frequence E-UTRAN cells for cell selection</w:t>
      </w:r>
      <w:r>
        <w:tab/>
        <w:t>2969</w:t>
      </w:r>
    </w:p>
    <w:p w14:paraId="7F7F05DD" w14:textId="77777777" w:rsidR="00B96A56" w:rsidRDefault="00B96A5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2971</w:t>
      </w:r>
    </w:p>
    <w:p w14:paraId="4710DEA1" w14:textId="6E5A4218" w:rsidR="00B96A56" w:rsidRDefault="00B96A5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2971</w:t>
      </w:r>
    </w:p>
    <w:p w14:paraId="6D399D54" w14:textId="77777777" w:rsidR="00B96A56" w:rsidRDefault="00B96A5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2971</w:t>
      </w:r>
    </w:p>
    <w:p w14:paraId="56558D5C" w14:textId="77777777" w:rsidR="00B96A56" w:rsidRDefault="00B96A5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2972</w:t>
      </w:r>
    </w:p>
    <w:p w14:paraId="2B1CE75A" w14:textId="77777777" w:rsidR="00B96A56" w:rsidRDefault="00B96A5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2972</w:t>
      </w:r>
    </w:p>
    <w:p w14:paraId="0EE434E0" w14:textId="77777777" w:rsidR="00B96A56" w:rsidRDefault="00B96A5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2972</w:t>
      </w:r>
    </w:p>
    <w:p w14:paraId="63CD2C4C" w14:textId="77777777" w:rsidR="00B96A56" w:rsidRDefault="00B96A5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2973</w:t>
      </w:r>
    </w:p>
    <w:p w14:paraId="51293EEB" w14:textId="77777777" w:rsidR="00B96A56" w:rsidRDefault="00B96A5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2973</w:t>
      </w:r>
    </w:p>
    <w:p w14:paraId="365F9902" w14:textId="77777777" w:rsidR="00B96A56" w:rsidRDefault="00B96A5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2973</w:t>
      </w:r>
    </w:p>
    <w:p w14:paraId="0C7DC130" w14:textId="77777777" w:rsidR="00B96A56" w:rsidRDefault="00B96A5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2974</w:t>
      </w:r>
    </w:p>
    <w:p w14:paraId="4F6911A6" w14:textId="77777777" w:rsidR="00B96A56" w:rsidRDefault="00B96A5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2974</w:t>
      </w:r>
    </w:p>
    <w:p w14:paraId="0CD6E486" w14:textId="77777777" w:rsidR="00B96A56" w:rsidRDefault="00B96A5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2975</w:t>
      </w:r>
    </w:p>
    <w:p w14:paraId="2B09ACA4" w14:textId="77777777" w:rsidR="00B96A56" w:rsidRDefault="00B96A5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2975</w:t>
      </w:r>
    </w:p>
    <w:p w14:paraId="2D30DFC1" w14:textId="77777777" w:rsidR="00B96A56" w:rsidRDefault="00B96A5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2975</w:t>
      </w:r>
    </w:p>
    <w:p w14:paraId="4704B03A" w14:textId="77777777" w:rsidR="00B96A56" w:rsidRDefault="00B96A5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2976</w:t>
      </w:r>
    </w:p>
    <w:p w14:paraId="19E974FE" w14:textId="77777777" w:rsidR="00B96A56" w:rsidRDefault="00B96A5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2976</w:t>
      </w:r>
    </w:p>
    <w:p w14:paraId="2C39F889" w14:textId="77777777" w:rsidR="00B96A56" w:rsidRDefault="00B96A5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2976</w:t>
      </w:r>
    </w:p>
    <w:p w14:paraId="47006574" w14:textId="77777777" w:rsidR="00B96A56" w:rsidRDefault="00B96A5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2977</w:t>
      </w:r>
    </w:p>
    <w:p w14:paraId="7540EA21" w14:textId="77777777" w:rsidR="00B96A56" w:rsidRDefault="00B96A5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2977</w:t>
      </w:r>
    </w:p>
    <w:p w14:paraId="5662EFC5" w14:textId="77777777" w:rsidR="00B96A56" w:rsidRDefault="00B96A5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2977</w:t>
      </w:r>
    </w:p>
    <w:p w14:paraId="2C95351B" w14:textId="77777777" w:rsidR="00B96A56" w:rsidRDefault="00B96A5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2977</w:t>
      </w:r>
    </w:p>
    <w:p w14:paraId="73230CCB" w14:textId="77777777" w:rsidR="00B96A56" w:rsidRDefault="00B96A5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2978</w:t>
      </w:r>
    </w:p>
    <w:p w14:paraId="22AECC99" w14:textId="77777777" w:rsidR="00B96A56" w:rsidRDefault="00B96A5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2979</w:t>
      </w:r>
    </w:p>
    <w:p w14:paraId="26EBBF02" w14:textId="77777777" w:rsidR="00B96A56" w:rsidRDefault="00B96A5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2979</w:t>
      </w:r>
    </w:p>
    <w:p w14:paraId="3D0B76C2" w14:textId="77777777" w:rsidR="00B96A56" w:rsidRDefault="00B96A5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2980</w:t>
      </w:r>
    </w:p>
    <w:p w14:paraId="7BD7D1CE" w14:textId="77777777" w:rsidR="00B96A56" w:rsidRDefault="00B96A5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2980</w:t>
      </w:r>
    </w:p>
    <w:p w14:paraId="2198CA2B" w14:textId="77777777" w:rsidR="00B96A56" w:rsidRDefault="00B96A5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2982</w:t>
      </w:r>
    </w:p>
    <w:p w14:paraId="7D9090AF" w14:textId="77777777" w:rsidR="00B96A56" w:rsidRDefault="00B96A5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2982</w:t>
      </w:r>
    </w:p>
    <w:p w14:paraId="2E0B8B34" w14:textId="77777777" w:rsidR="00B96A56" w:rsidRDefault="00B96A5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2982</w:t>
      </w:r>
    </w:p>
    <w:p w14:paraId="0BE806A9" w14:textId="77777777" w:rsidR="00B96A56" w:rsidRDefault="00B96A5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2982</w:t>
      </w:r>
    </w:p>
    <w:p w14:paraId="5F5440C8" w14:textId="77777777" w:rsidR="00B96A56" w:rsidRDefault="00B96A5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2983</w:t>
      </w:r>
    </w:p>
    <w:p w14:paraId="3E462C1F" w14:textId="77777777" w:rsidR="00B96A56" w:rsidRDefault="00B96A5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2983</w:t>
      </w:r>
    </w:p>
    <w:p w14:paraId="25177795" w14:textId="77777777" w:rsidR="00B96A56" w:rsidRDefault="00B96A5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2985</w:t>
      </w:r>
    </w:p>
    <w:p w14:paraId="10534C33" w14:textId="166DD81B" w:rsidR="00B96A56" w:rsidRDefault="00B96A5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2985</w:t>
      </w:r>
    </w:p>
    <w:p w14:paraId="669EF56D" w14:textId="77777777" w:rsidR="00B96A56" w:rsidRDefault="00B96A5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2985</w:t>
      </w:r>
    </w:p>
    <w:p w14:paraId="7B3A3993" w14:textId="77777777" w:rsidR="00B96A56" w:rsidRDefault="00B96A5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2985</w:t>
      </w:r>
    </w:p>
    <w:p w14:paraId="03BFBA96" w14:textId="77777777" w:rsidR="00B96A56" w:rsidRDefault="00B96A5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2985</w:t>
      </w:r>
    </w:p>
    <w:p w14:paraId="6D65BB78" w14:textId="77777777" w:rsidR="00B96A56" w:rsidRDefault="00B96A5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2985</w:t>
      </w:r>
    </w:p>
    <w:p w14:paraId="72D5E686" w14:textId="77777777" w:rsidR="00B96A56" w:rsidRDefault="00B96A5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2985</w:t>
      </w:r>
    </w:p>
    <w:p w14:paraId="12F98D4E" w14:textId="77777777" w:rsidR="00B96A56" w:rsidRDefault="00B96A5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2986</w:t>
      </w:r>
    </w:p>
    <w:p w14:paraId="0AAEAF19" w14:textId="77777777" w:rsidR="00B96A56" w:rsidRDefault="00B96A56">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2986</w:t>
      </w:r>
    </w:p>
    <w:p w14:paraId="6A8009AD" w14:textId="77777777" w:rsidR="00B96A56" w:rsidRDefault="00B96A5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2986</w:t>
      </w:r>
    </w:p>
    <w:p w14:paraId="4D002982" w14:textId="77777777" w:rsidR="00B96A56" w:rsidRDefault="00B96A5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2986</w:t>
      </w:r>
    </w:p>
    <w:p w14:paraId="1A453D24" w14:textId="77777777" w:rsidR="00B96A56" w:rsidRDefault="00B96A5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2986</w:t>
      </w:r>
    </w:p>
    <w:p w14:paraId="6D474A8B" w14:textId="77777777" w:rsidR="00B96A56" w:rsidRDefault="00B96A5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2987</w:t>
      </w:r>
    </w:p>
    <w:p w14:paraId="6303A6BD" w14:textId="77777777" w:rsidR="00B96A56" w:rsidRDefault="00B96A5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2987</w:t>
      </w:r>
    </w:p>
    <w:p w14:paraId="1E207E66" w14:textId="77777777" w:rsidR="00B96A56" w:rsidRDefault="00B96A5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2987</w:t>
      </w:r>
    </w:p>
    <w:p w14:paraId="5F9DCB72" w14:textId="77777777" w:rsidR="00B96A56" w:rsidRDefault="00B96A5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2987</w:t>
      </w:r>
    </w:p>
    <w:p w14:paraId="4392BDB0"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2987</w:t>
      </w:r>
    </w:p>
    <w:p w14:paraId="6F83EAA4"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2987</w:t>
      </w:r>
    </w:p>
    <w:p w14:paraId="32CD9063" w14:textId="77777777" w:rsidR="00B96A56" w:rsidRDefault="00B96A5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2988</w:t>
      </w:r>
    </w:p>
    <w:p w14:paraId="1328F4B8"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2988</w:t>
      </w:r>
    </w:p>
    <w:p w14:paraId="2540E6A6"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2988</w:t>
      </w:r>
    </w:p>
    <w:p w14:paraId="45DD43CC" w14:textId="77777777" w:rsidR="00B96A56" w:rsidRDefault="00B96A5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2989</w:t>
      </w:r>
    </w:p>
    <w:p w14:paraId="547ECC9D"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2989</w:t>
      </w:r>
    </w:p>
    <w:p w14:paraId="1F7C8545"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2989</w:t>
      </w:r>
    </w:p>
    <w:p w14:paraId="07116091" w14:textId="77777777" w:rsidR="00B96A56" w:rsidRDefault="00B96A5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2989</w:t>
      </w:r>
    </w:p>
    <w:p w14:paraId="40B24C81"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2989</w:t>
      </w:r>
    </w:p>
    <w:p w14:paraId="132DC2B0"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2989</w:t>
      </w:r>
    </w:p>
    <w:p w14:paraId="5D929AE6" w14:textId="77777777" w:rsidR="00B96A56" w:rsidRDefault="00B96A5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2989</w:t>
      </w:r>
    </w:p>
    <w:p w14:paraId="5C4D55E6" w14:textId="77777777" w:rsidR="00B96A56" w:rsidRDefault="00B96A5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2989</w:t>
      </w:r>
    </w:p>
    <w:p w14:paraId="1DE54B6C" w14:textId="77777777" w:rsidR="00B96A56" w:rsidRDefault="00B96A5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2989</w:t>
      </w:r>
    </w:p>
    <w:p w14:paraId="008B332C" w14:textId="77777777" w:rsidR="00B96A56" w:rsidRDefault="00B96A5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2990</w:t>
      </w:r>
    </w:p>
    <w:p w14:paraId="7736D6A7" w14:textId="77777777" w:rsidR="00B96A56" w:rsidRDefault="00B96A5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0DD5C34D" w14:textId="77777777" w:rsidR="00B96A56" w:rsidRDefault="00B96A5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5CB21EF0" w14:textId="77777777" w:rsidR="00B96A56" w:rsidRDefault="00B96A5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3859BF58" w14:textId="77777777" w:rsidR="00B96A56" w:rsidRDefault="00B96A5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2990</w:t>
      </w:r>
    </w:p>
    <w:p w14:paraId="660E6ADC" w14:textId="77777777" w:rsidR="00B96A56" w:rsidRDefault="00B96A5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5226563C" w14:textId="77777777" w:rsidR="00B96A56" w:rsidRDefault="00B96A5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2991</w:t>
      </w:r>
    </w:p>
    <w:p w14:paraId="23C70D3F" w14:textId="77777777" w:rsidR="00B96A56" w:rsidRDefault="00B96A5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2991</w:t>
      </w:r>
    </w:p>
    <w:p w14:paraId="2653EE60" w14:textId="77777777" w:rsidR="00B96A56" w:rsidRDefault="00B96A5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2991</w:t>
      </w:r>
    </w:p>
    <w:p w14:paraId="7CEC8D19" w14:textId="77777777" w:rsidR="00B96A56" w:rsidRDefault="00B96A5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2991</w:t>
      </w:r>
    </w:p>
    <w:p w14:paraId="19EDE914" w14:textId="77777777" w:rsidR="00B96A56" w:rsidRDefault="00B96A5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2991</w:t>
      </w:r>
    </w:p>
    <w:p w14:paraId="57135472" w14:textId="77777777" w:rsidR="00B96A56" w:rsidRDefault="00B96A5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2991</w:t>
      </w:r>
    </w:p>
    <w:p w14:paraId="1B9B6B63" w14:textId="77777777" w:rsidR="00B96A56" w:rsidRDefault="00B96A5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2992</w:t>
      </w:r>
    </w:p>
    <w:p w14:paraId="347383DE" w14:textId="77777777" w:rsidR="00B96A56" w:rsidRDefault="00B96A5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2992</w:t>
      </w:r>
    </w:p>
    <w:p w14:paraId="4E969964" w14:textId="77777777" w:rsidR="00B96A56" w:rsidRDefault="00B96A5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2992</w:t>
      </w:r>
    </w:p>
    <w:p w14:paraId="02875E95" w14:textId="77777777" w:rsidR="00B96A56" w:rsidRDefault="00B96A5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2992</w:t>
      </w:r>
    </w:p>
    <w:p w14:paraId="1E443806" w14:textId="77777777" w:rsidR="00B96A56" w:rsidRDefault="00B96A5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2992</w:t>
      </w:r>
    </w:p>
    <w:p w14:paraId="3A25F302" w14:textId="77777777" w:rsidR="00B96A56" w:rsidRDefault="00B96A5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2992</w:t>
      </w:r>
    </w:p>
    <w:p w14:paraId="5CE86060" w14:textId="77777777" w:rsidR="00B96A56" w:rsidRDefault="00B96A5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2992</w:t>
      </w:r>
    </w:p>
    <w:p w14:paraId="59C63C1C" w14:textId="77777777" w:rsidR="00B96A56" w:rsidRDefault="00B96A5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2993</w:t>
      </w:r>
    </w:p>
    <w:p w14:paraId="24FCD3F7" w14:textId="77777777" w:rsidR="00B96A56" w:rsidRDefault="00B96A5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2993</w:t>
      </w:r>
    </w:p>
    <w:p w14:paraId="125C83C0" w14:textId="77777777" w:rsidR="00B96A56" w:rsidRDefault="00B96A5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2993</w:t>
      </w:r>
    </w:p>
    <w:p w14:paraId="02370823" w14:textId="77777777" w:rsidR="00B96A56" w:rsidRDefault="00B96A5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2993</w:t>
      </w:r>
    </w:p>
    <w:p w14:paraId="143FE0B6" w14:textId="77777777" w:rsidR="00B96A56" w:rsidRDefault="00B96A5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2993</w:t>
      </w:r>
    </w:p>
    <w:p w14:paraId="719C7039" w14:textId="77777777" w:rsidR="00B96A56" w:rsidRDefault="00B96A5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2994</w:t>
      </w:r>
    </w:p>
    <w:p w14:paraId="198A1DD7" w14:textId="77777777" w:rsidR="00B96A56" w:rsidRDefault="00B96A5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2994</w:t>
      </w:r>
    </w:p>
    <w:p w14:paraId="62A78091" w14:textId="49556027" w:rsidR="00B96A56" w:rsidRDefault="00B96A5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2994</w:t>
      </w:r>
    </w:p>
    <w:p w14:paraId="4EFC351C" w14:textId="77777777" w:rsidR="00B96A56" w:rsidRDefault="00B96A5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2994</w:t>
      </w:r>
    </w:p>
    <w:p w14:paraId="3C8E455E" w14:textId="77777777" w:rsidR="00B96A56" w:rsidRDefault="00B96A56">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2994</w:t>
      </w:r>
    </w:p>
    <w:p w14:paraId="39080AF4" w14:textId="77777777" w:rsidR="00B96A56" w:rsidRDefault="00B96A5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2994</w:t>
      </w:r>
    </w:p>
    <w:p w14:paraId="04990A63" w14:textId="77777777" w:rsidR="00B96A56" w:rsidRDefault="00B96A56">
      <w:pPr>
        <w:pStyle w:val="TOC3"/>
        <w:rPr>
          <w:rFonts w:asciiTheme="minorHAnsi" w:eastAsiaTheme="minorEastAsia" w:hAnsiTheme="minorHAnsi" w:cstheme="minorBidi"/>
          <w:sz w:val="22"/>
          <w:szCs w:val="22"/>
        </w:rPr>
      </w:pPr>
      <w:r w:rsidRPr="00B96A56">
        <w:t>B.4.3.1</w:t>
      </w:r>
      <w:r w:rsidRPr="00B96A56">
        <w:rPr>
          <w:rFonts w:asciiTheme="minorHAnsi" w:hAnsiTheme="minorHAnsi" w:cstheme="minorBidi"/>
          <w:sz w:val="22"/>
          <w:szCs w:val="22"/>
        </w:rPr>
        <w:tab/>
      </w:r>
      <w:r w:rsidRPr="009A6500">
        <w:rPr>
          <w:rFonts w:eastAsia="MS Mincho"/>
        </w:rPr>
        <w:t>Inter-band carrier aggregation</w:t>
      </w:r>
      <w:r>
        <w:tab/>
        <w:t>2994</w:t>
      </w:r>
    </w:p>
    <w:p w14:paraId="7E301FF9" w14:textId="77777777" w:rsidR="00B96A56" w:rsidRDefault="00B96A5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2994</w:t>
      </w:r>
    </w:p>
    <w:p w14:paraId="17479383" w14:textId="77777777" w:rsidR="00B96A56" w:rsidRDefault="00B96A5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2995</w:t>
      </w:r>
    </w:p>
    <w:p w14:paraId="2FF2CC67" w14:textId="75DA4E0D" w:rsidR="00B96A56" w:rsidRDefault="00B96A5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2995</w:t>
      </w:r>
    </w:p>
    <w:p w14:paraId="10984DA8" w14:textId="77777777" w:rsidR="00B96A56" w:rsidRDefault="00B96A5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2995</w:t>
      </w:r>
    </w:p>
    <w:p w14:paraId="3DE7EF63" w14:textId="77777777" w:rsidR="00B96A56" w:rsidRDefault="00B96A5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2995</w:t>
      </w:r>
    </w:p>
    <w:p w14:paraId="05D77C24" w14:textId="77777777" w:rsidR="00B96A56" w:rsidRDefault="00B96A5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2996</w:t>
      </w:r>
    </w:p>
    <w:p w14:paraId="36C21605" w14:textId="77777777" w:rsidR="00B96A56" w:rsidRDefault="00B96A5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2996</w:t>
      </w:r>
    </w:p>
    <w:p w14:paraId="4ED38659" w14:textId="77777777" w:rsidR="00B96A56" w:rsidRDefault="00B96A5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2997</w:t>
      </w:r>
    </w:p>
    <w:p w14:paraId="23D5D794" w14:textId="6C0341F7" w:rsidR="00B96A56" w:rsidRDefault="00B96A5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2997</w:t>
      </w:r>
    </w:p>
    <w:p w14:paraId="5DBC1B09" w14:textId="77777777" w:rsidR="00B96A56" w:rsidRDefault="00B96A5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2997</w:t>
      </w:r>
    </w:p>
    <w:p w14:paraId="1466130C" w14:textId="77777777" w:rsidR="00B96A56" w:rsidRDefault="00B96A5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2997</w:t>
      </w:r>
    </w:p>
    <w:p w14:paraId="2AF5609E" w14:textId="77777777" w:rsidR="00B96A56" w:rsidRDefault="00B96A5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2997</w:t>
      </w:r>
    </w:p>
    <w:p w14:paraId="22885C26" w14:textId="77777777" w:rsidR="00B96A56" w:rsidRDefault="00B96A5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2998</w:t>
      </w:r>
    </w:p>
    <w:p w14:paraId="6443F3F8" w14:textId="77777777" w:rsidR="00B96A56" w:rsidRDefault="00B96A5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2998</w:t>
      </w:r>
    </w:p>
    <w:p w14:paraId="1DF36CF4" w14:textId="40D0CEE3" w:rsidR="00B96A56" w:rsidRDefault="00B96A56" w:rsidP="00B96A56">
      <w:pPr>
        <w:pStyle w:val="TOC8"/>
        <w:rPr>
          <w:rFonts w:asciiTheme="minorHAnsi" w:eastAsiaTheme="minorEastAsia" w:hAnsiTheme="minorHAnsi" w:cstheme="minorBidi"/>
          <w:b w:val="0"/>
          <w:szCs w:val="22"/>
        </w:rPr>
      </w:pPr>
      <w:r>
        <w:t>Annex C (informative):</w:t>
      </w:r>
      <w:r>
        <w:tab/>
        <w:t>Change history:</w:t>
      </w:r>
      <w:r>
        <w:tab/>
        <w:t>2999</w:t>
      </w:r>
    </w:p>
    <w:p w14:paraId="4EEFB6C0" w14:textId="1EA789C9" w:rsidR="004D51F6" w:rsidRDefault="00B96A56" w:rsidP="005F6A6A">
      <w:pPr>
        <w:rPr>
          <w:rFonts w:cs="v4.2.0"/>
          <w:noProof/>
          <w:sz w:val="22"/>
          <w:szCs w:val="22"/>
          <w:lang w:val="en-US"/>
        </w:rPr>
      </w:pPr>
      <w:r>
        <w:rPr>
          <w:rFonts w:cs="v4.2.0"/>
          <w:noProof/>
          <w:sz w:val="22"/>
        </w:rPr>
        <w:fldChar w:fldCharType="end"/>
      </w:r>
      <w:bookmarkStart w:id="3" w:name="_GoBack"/>
      <w:bookmarkEnd w:id="3"/>
    </w:p>
    <w:p w14:paraId="5D42B5F2" w14:textId="6B25F91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823DA" w14:textId="77777777" w:rsidR="00E2141E" w:rsidRDefault="00E2141E">
      <w:r>
        <w:separator/>
      </w:r>
    </w:p>
  </w:endnote>
  <w:endnote w:type="continuationSeparator" w:id="0">
    <w:p w14:paraId="65CBB27C" w14:textId="77777777" w:rsidR="00E2141E" w:rsidRDefault="00E2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6755D" w14:textId="77777777" w:rsidR="00B96A56" w:rsidRDefault="00B96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64A4E" w14:textId="77777777" w:rsidR="00B96A56" w:rsidRDefault="00B96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999A" w14:textId="77777777" w:rsidR="00B96A56" w:rsidRDefault="00B96A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A0417" w14:textId="77777777" w:rsidR="00E2141E" w:rsidRDefault="00E2141E">
      <w:r>
        <w:separator/>
      </w:r>
    </w:p>
  </w:footnote>
  <w:footnote w:type="continuationSeparator" w:id="0">
    <w:p w14:paraId="0B06C761" w14:textId="77777777" w:rsidR="00E2141E" w:rsidRDefault="00E2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E9029" w14:textId="77777777" w:rsidR="00B96A56" w:rsidRDefault="00B96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B123" w14:textId="77777777" w:rsidR="00B96A56" w:rsidRDefault="00B96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D2633" w14:textId="77777777" w:rsidR="00B96A56" w:rsidRDefault="00B96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49D1EC2" w:rsidR="00B96A56" w:rsidRDefault="00B96A56" w:rsidP="00615564">
    <w:pPr>
      <w:pStyle w:val="Header"/>
      <w:framePr w:wrap="auto" w:vAnchor="text" w:hAnchor="margin" w:xAlign="right" w:y="1"/>
      <w:widowControl/>
    </w:pPr>
    <w:r>
      <w:fldChar w:fldCharType="begin"/>
    </w:r>
    <w:r>
      <w:instrText xml:space="preserve"> STYLEREF ZA </w:instrText>
    </w:r>
    <w:r>
      <w:fldChar w:fldCharType="separate"/>
    </w:r>
    <w:r w:rsidR="00F378A9">
      <w:t>3GPP TS 36.133 V14.16.0 (2020-09)</w:t>
    </w:r>
    <w:r>
      <w:fldChar w:fldCharType="end"/>
    </w:r>
  </w:p>
  <w:p w14:paraId="2B2C6DA3" w14:textId="2EF30C3C"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F378A9">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A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96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96A5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96A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96A5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96A56"/>
    <w:pPr>
      <w:ind w:left="1701" w:hanging="1701"/>
      <w:outlineLvl w:val="4"/>
    </w:pPr>
    <w:rPr>
      <w:sz w:val="22"/>
    </w:rPr>
  </w:style>
  <w:style w:type="paragraph" w:styleId="Heading6">
    <w:name w:val="heading 6"/>
    <w:aliases w:val="T1,Header 6"/>
    <w:basedOn w:val="H6"/>
    <w:next w:val="Normal"/>
    <w:link w:val="Heading6Char"/>
    <w:qFormat/>
    <w:rsid w:val="00B96A56"/>
    <w:pPr>
      <w:outlineLvl w:val="5"/>
    </w:pPr>
  </w:style>
  <w:style w:type="paragraph" w:styleId="Heading7">
    <w:name w:val="heading 7"/>
    <w:basedOn w:val="H6"/>
    <w:next w:val="Normal"/>
    <w:link w:val="Heading7Char"/>
    <w:qFormat/>
    <w:rsid w:val="00B96A56"/>
    <w:pPr>
      <w:outlineLvl w:val="6"/>
    </w:pPr>
  </w:style>
  <w:style w:type="paragraph" w:styleId="Heading8">
    <w:name w:val="heading 8"/>
    <w:basedOn w:val="Heading1"/>
    <w:next w:val="Normal"/>
    <w:link w:val="Heading8Char"/>
    <w:qFormat/>
    <w:rsid w:val="00B96A56"/>
    <w:pPr>
      <w:ind w:left="0" w:firstLine="0"/>
      <w:outlineLvl w:val="7"/>
    </w:pPr>
  </w:style>
  <w:style w:type="paragraph" w:styleId="Heading9">
    <w:name w:val="heading 9"/>
    <w:aliases w:val="Figure Heading,FH"/>
    <w:basedOn w:val="Heading8"/>
    <w:next w:val="Normal"/>
    <w:link w:val="Heading9Char"/>
    <w:qFormat/>
    <w:rsid w:val="00B96A56"/>
    <w:pPr>
      <w:outlineLvl w:val="8"/>
    </w:pPr>
  </w:style>
  <w:style w:type="character" w:default="1" w:styleId="DefaultParagraphFont">
    <w:name w:val="Default Paragraph Font"/>
    <w:semiHidden/>
    <w:rsid w:val="00B96A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A5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96A56"/>
    <w:pPr>
      <w:ind w:left="1985" w:hanging="1985"/>
      <w:outlineLvl w:val="9"/>
    </w:pPr>
    <w:rPr>
      <w:sz w:val="20"/>
    </w:rPr>
  </w:style>
  <w:style w:type="paragraph" w:customStyle="1" w:styleId="B1">
    <w:name w:val="B1"/>
    <w:basedOn w:val="List"/>
    <w:link w:val="B1Char"/>
    <w:rsid w:val="00B96A56"/>
  </w:style>
  <w:style w:type="paragraph" w:styleId="List">
    <w:name w:val="List"/>
    <w:basedOn w:val="Normal"/>
    <w:rsid w:val="00B96A56"/>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96A56"/>
  </w:style>
  <w:style w:type="paragraph" w:customStyle="1" w:styleId="ZA">
    <w:name w:val="ZA"/>
    <w:rsid w:val="00B96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6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96A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96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96A56"/>
    <w:pPr>
      <w:framePr w:wrap="notBeside" w:y="16161"/>
    </w:pPr>
  </w:style>
  <w:style w:type="paragraph" w:customStyle="1" w:styleId="FP">
    <w:name w:val="FP"/>
    <w:basedOn w:val="Normal"/>
    <w:rsid w:val="00B96A56"/>
    <w:pPr>
      <w:spacing w:after="0"/>
    </w:pPr>
  </w:style>
  <w:style w:type="paragraph" w:customStyle="1" w:styleId="TT">
    <w:name w:val="TT"/>
    <w:basedOn w:val="Heading1"/>
    <w:next w:val="Normal"/>
    <w:rsid w:val="00B96A56"/>
    <w:pPr>
      <w:outlineLvl w:val="9"/>
    </w:pPr>
  </w:style>
  <w:style w:type="paragraph" w:styleId="TOC1">
    <w:name w:val="toc 1"/>
    <w:uiPriority w:val="39"/>
    <w:rsid w:val="00B96A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B96A56"/>
    <w:pPr>
      <w:keepNext w:val="0"/>
      <w:spacing w:before="0"/>
      <w:ind w:left="851" w:hanging="851"/>
    </w:pPr>
    <w:rPr>
      <w:sz w:val="20"/>
    </w:rPr>
  </w:style>
  <w:style w:type="paragraph" w:styleId="TOC3">
    <w:name w:val="toc 3"/>
    <w:basedOn w:val="TOC2"/>
    <w:uiPriority w:val="39"/>
    <w:rsid w:val="00B96A56"/>
    <w:pPr>
      <w:ind w:left="1134" w:hanging="1134"/>
    </w:pPr>
  </w:style>
  <w:style w:type="paragraph" w:styleId="TOC4">
    <w:name w:val="toc 4"/>
    <w:basedOn w:val="TOC3"/>
    <w:uiPriority w:val="39"/>
    <w:rsid w:val="00B96A56"/>
    <w:pPr>
      <w:ind w:left="1418" w:hanging="1418"/>
    </w:pPr>
  </w:style>
  <w:style w:type="paragraph" w:customStyle="1" w:styleId="B2">
    <w:name w:val="B2"/>
    <w:basedOn w:val="List2"/>
    <w:link w:val="B2Char"/>
    <w:rsid w:val="00B96A56"/>
  </w:style>
  <w:style w:type="paragraph" w:styleId="List2">
    <w:name w:val="List 2"/>
    <w:basedOn w:val="List"/>
    <w:rsid w:val="00B96A56"/>
    <w:pPr>
      <w:ind w:left="851"/>
    </w:pPr>
  </w:style>
  <w:style w:type="paragraph" w:customStyle="1" w:styleId="B3">
    <w:name w:val="B3"/>
    <w:basedOn w:val="List3"/>
    <w:link w:val="B3Char"/>
    <w:rsid w:val="00B96A56"/>
  </w:style>
  <w:style w:type="paragraph" w:styleId="List3">
    <w:name w:val="List 3"/>
    <w:basedOn w:val="List2"/>
    <w:rsid w:val="00B96A56"/>
    <w:pPr>
      <w:ind w:left="1135"/>
    </w:pPr>
  </w:style>
  <w:style w:type="paragraph" w:customStyle="1" w:styleId="NO">
    <w:name w:val="NO"/>
    <w:basedOn w:val="Normal"/>
    <w:link w:val="NOChar"/>
    <w:rsid w:val="00B96A56"/>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96A56"/>
    <w:pPr>
      <w:ind w:left="1418"/>
    </w:pPr>
  </w:style>
  <w:style w:type="paragraph" w:styleId="List5">
    <w:name w:val="List 5"/>
    <w:basedOn w:val="List4"/>
    <w:rsid w:val="00B96A56"/>
    <w:pPr>
      <w:ind w:left="1702"/>
    </w:pPr>
  </w:style>
  <w:style w:type="paragraph" w:customStyle="1" w:styleId="EX">
    <w:name w:val="EX"/>
    <w:basedOn w:val="Normal"/>
    <w:rsid w:val="00B96A56"/>
    <w:pPr>
      <w:keepLines/>
      <w:ind w:left="1702" w:hanging="1418"/>
    </w:pPr>
  </w:style>
  <w:style w:type="paragraph" w:customStyle="1" w:styleId="EW">
    <w:name w:val="EW"/>
    <w:basedOn w:val="EX"/>
    <w:rsid w:val="00B96A56"/>
    <w:pPr>
      <w:spacing w:after="0"/>
    </w:pPr>
  </w:style>
  <w:style w:type="paragraph" w:customStyle="1" w:styleId="TAC">
    <w:name w:val="TAC"/>
    <w:basedOn w:val="TAL"/>
    <w:link w:val="TACChar"/>
    <w:rsid w:val="00B96A56"/>
    <w:pPr>
      <w:jc w:val="center"/>
    </w:pPr>
  </w:style>
  <w:style w:type="paragraph" w:customStyle="1" w:styleId="TAL">
    <w:name w:val="TAL"/>
    <w:basedOn w:val="Normal"/>
    <w:link w:val="TALCar"/>
    <w:rsid w:val="00B96A5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96A56"/>
    <w:rPr>
      <w:color w:val="FF0000"/>
    </w:rPr>
  </w:style>
  <w:style w:type="paragraph" w:customStyle="1" w:styleId="EQ">
    <w:name w:val="EQ"/>
    <w:basedOn w:val="Normal"/>
    <w:next w:val="Normal"/>
    <w:rsid w:val="00B96A56"/>
    <w:pPr>
      <w:keepLines/>
      <w:tabs>
        <w:tab w:val="center" w:pos="4536"/>
        <w:tab w:val="right" w:pos="9072"/>
      </w:tabs>
    </w:pPr>
    <w:rPr>
      <w:noProof/>
    </w:rPr>
  </w:style>
  <w:style w:type="paragraph" w:customStyle="1" w:styleId="TF">
    <w:name w:val="TF"/>
    <w:basedOn w:val="TH"/>
    <w:link w:val="TFChar"/>
    <w:rsid w:val="00B96A56"/>
    <w:pPr>
      <w:keepNext w:val="0"/>
      <w:spacing w:before="0" w:after="240"/>
    </w:pPr>
  </w:style>
  <w:style w:type="paragraph" w:customStyle="1" w:styleId="TH">
    <w:name w:val="TH"/>
    <w:basedOn w:val="Normal"/>
    <w:link w:val="THChar"/>
    <w:rsid w:val="00B96A5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B96A56"/>
    <w:pPr>
      <w:spacing w:before="180"/>
      <w:ind w:left="2693" w:hanging="2693"/>
    </w:pPr>
    <w:rPr>
      <w:b/>
    </w:rPr>
  </w:style>
  <w:style w:type="paragraph" w:styleId="TOC5">
    <w:name w:val="toc 5"/>
    <w:basedOn w:val="TOC4"/>
    <w:uiPriority w:val="39"/>
    <w:rsid w:val="00B96A56"/>
    <w:pPr>
      <w:ind w:left="1701" w:hanging="1701"/>
    </w:pPr>
  </w:style>
  <w:style w:type="paragraph" w:customStyle="1" w:styleId="ZH">
    <w:name w:val="ZH"/>
    <w:rsid w:val="00B96A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B96A56"/>
    <w:pPr>
      <w:ind w:left="1418" w:hanging="1418"/>
    </w:pPr>
  </w:style>
  <w:style w:type="paragraph" w:customStyle="1" w:styleId="LD">
    <w:name w:val="LD"/>
    <w:rsid w:val="00B96A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96A56"/>
    <w:pPr>
      <w:spacing w:after="0"/>
    </w:pPr>
  </w:style>
  <w:style w:type="paragraph" w:styleId="TOC6">
    <w:name w:val="toc 6"/>
    <w:basedOn w:val="TOC5"/>
    <w:next w:val="Normal"/>
    <w:uiPriority w:val="39"/>
    <w:rsid w:val="00B96A56"/>
    <w:pPr>
      <w:ind w:left="1985" w:hanging="1985"/>
    </w:pPr>
  </w:style>
  <w:style w:type="paragraph" w:styleId="TOC7">
    <w:name w:val="toc 7"/>
    <w:basedOn w:val="TOC6"/>
    <w:next w:val="Normal"/>
    <w:uiPriority w:val="39"/>
    <w:rsid w:val="00B96A56"/>
    <w:pPr>
      <w:ind w:left="2268" w:hanging="2268"/>
    </w:pPr>
  </w:style>
  <w:style w:type="paragraph" w:customStyle="1" w:styleId="NF">
    <w:name w:val="NF"/>
    <w:basedOn w:val="NO"/>
    <w:rsid w:val="00B96A56"/>
    <w:pPr>
      <w:keepNext/>
      <w:spacing w:after="0"/>
    </w:pPr>
    <w:rPr>
      <w:rFonts w:ascii="Arial" w:hAnsi="Arial"/>
      <w:sz w:val="18"/>
    </w:rPr>
  </w:style>
  <w:style w:type="paragraph" w:customStyle="1" w:styleId="PL">
    <w:name w:val="PL"/>
    <w:link w:val="PLChar"/>
    <w:rsid w:val="00B96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6A56"/>
    <w:pPr>
      <w:jc w:val="right"/>
    </w:pPr>
  </w:style>
  <w:style w:type="paragraph" w:customStyle="1" w:styleId="ZD">
    <w:name w:val="ZD"/>
    <w:rsid w:val="00B96A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96A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96A56"/>
  </w:style>
  <w:style w:type="paragraph" w:customStyle="1" w:styleId="B5">
    <w:name w:val="B5"/>
    <w:basedOn w:val="List5"/>
    <w:rsid w:val="00B96A56"/>
  </w:style>
  <w:style w:type="paragraph" w:customStyle="1" w:styleId="ZTD">
    <w:name w:val="ZTD"/>
    <w:basedOn w:val="ZB"/>
    <w:rsid w:val="00B96A5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96A56"/>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96A56"/>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96A56"/>
    <w:rPr>
      <w:b/>
      <w:position w:val="6"/>
      <w:sz w:val="16"/>
    </w:rPr>
  </w:style>
  <w:style w:type="paragraph" w:styleId="Footer">
    <w:name w:val="footer"/>
    <w:basedOn w:val="Header"/>
    <w:link w:val="FooterChar"/>
    <w:rsid w:val="00B96A5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A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96A56"/>
  </w:style>
  <w:style w:type="paragraph" w:styleId="Index2">
    <w:name w:val="index 2"/>
    <w:basedOn w:val="Index1"/>
    <w:semiHidden/>
    <w:rsid w:val="00B96A56"/>
    <w:pPr>
      <w:ind w:left="284"/>
    </w:pPr>
  </w:style>
  <w:style w:type="paragraph" w:styleId="Index1">
    <w:name w:val="index 1"/>
    <w:basedOn w:val="Normal"/>
    <w:semiHidden/>
    <w:rsid w:val="00B96A56"/>
    <w:pPr>
      <w:keepLines/>
      <w:spacing w:after="0"/>
    </w:pPr>
  </w:style>
  <w:style w:type="paragraph" w:styleId="ListNumber2">
    <w:name w:val="List Number 2"/>
    <w:basedOn w:val="ListNumber"/>
    <w:rsid w:val="00B96A56"/>
    <w:pPr>
      <w:ind w:left="851"/>
    </w:pPr>
  </w:style>
  <w:style w:type="paragraph" w:styleId="ListNumber">
    <w:name w:val="List Number"/>
    <w:basedOn w:val="List"/>
    <w:rsid w:val="00B96A5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96A56"/>
    <w:pPr>
      <w:keepLines/>
      <w:spacing w:after="0"/>
      <w:ind w:left="454" w:hanging="454"/>
    </w:pPr>
    <w:rPr>
      <w:sz w:val="16"/>
    </w:rPr>
  </w:style>
  <w:style w:type="paragraph" w:styleId="ListBullet2">
    <w:name w:val="List Bullet 2"/>
    <w:basedOn w:val="ListBullet"/>
    <w:rsid w:val="00B96A56"/>
    <w:pPr>
      <w:ind w:left="851"/>
    </w:pPr>
  </w:style>
  <w:style w:type="paragraph" w:styleId="ListBullet3">
    <w:name w:val="List Bullet 3"/>
    <w:basedOn w:val="ListBullet2"/>
    <w:rsid w:val="00B96A56"/>
    <w:pPr>
      <w:ind w:left="1135"/>
    </w:pPr>
  </w:style>
  <w:style w:type="paragraph" w:styleId="ListBullet4">
    <w:name w:val="List Bullet 4"/>
    <w:basedOn w:val="ListBullet3"/>
    <w:rsid w:val="00B96A56"/>
    <w:pPr>
      <w:ind w:left="1418"/>
    </w:pPr>
  </w:style>
  <w:style w:type="paragraph" w:styleId="ListBullet5">
    <w:name w:val="List Bullet 5"/>
    <w:basedOn w:val="ListBullet4"/>
    <w:rsid w:val="00B96A5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55</TotalTime>
  <Pages>1</Pages>
  <Words>35765</Words>
  <Characters>203865</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11</cp:revision>
  <dcterms:created xsi:type="dcterms:W3CDTF">2020-06-25T08:51:00Z</dcterms:created>
  <dcterms:modified xsi:type="dcterms:W3CDTF">2020-10-09T13:11:00Z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