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0291" w14:textId="673DC8CE"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w:t>
      </w:r>
      <w:r w:rsidR="00FF5056">
        <w:rPr>
          <w:rFonts w:cs="v5.0.0"/>
        </w:rPr>
        <w:t>5</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FF5056">
        <w:rPr>
          <w:rFonts w:cs="v5.0.0"/>
          <w:sz w:val="32"/>
        </w:rPr>
        <w:t>20</w:t>
      </w:r>
      <w:r w:rsidRPr="00E45322">
        <w:rPr>
          <w:rFonts w:cs="v5.0.0"/>
          <w:sz w:val="32"/>
        </w:rPr>
        <w:t>-</w:t>
      </w:r>
      <w:r w:rsidR="00FF5056">
        <w:rPr>
          <w:rFonts w:cs="v5.0.0"/>
          <w:sz w:val="32"/>
        </w:rPr>
        <w:t>06</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24729D83"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F95D76">
        <w:rPr>
          <w:noProof/>
          <w:sz w:val="18"/>
        </w:rPr>
        <w:t>20</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bookmarkStart w:id="3" w:name="_GoBack"/>
    <w:p w14:paraId="0FAD85F7" w14:textId="77777777" w:rsidR="00596D47" w:rsidRDefault="00596D47">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14:paraId="0EF908CF" w14:textId="4A43EE41" w:rsidR="00596D47" w:rsidRDefault="00596D47">
      <w:pPr>
        <w:pStyle w:val="TOC1"/>
        <w:rPr>
          <w:rFonts w:asciiTheme="minorHAnsi" w:eastAsiaTheme="minorEastAsia" w:hAnsiTheme="minorHAnsi" w:cstheme="minorBidi"/>
          <w:szCs w:val="22"/>
        </w:rPr>
      </w:pPr>
      <w:r w:rsidRPr="00596D47">
        <w:t>1</w:t>
      </w:r>
      <w:r>
        <w:rPr>
          <w:rFonts w:asciiTheme="minorHAnsi" w:eastAsiaTheme="minorEastAsia" w:hAnsiTheme="minorHAnsi"/>
          <w:szCs w:val="22"/>
        </w:rPr>
        <w:tab/>
      </w:r>
      <w:r>
        <w:t>Scope</w:t>
      </w:r>
      <w:r>
        <w:tab/>
        <w:t>79</w:t>
      </w:r>
    </w:p>
    <w:p w14:paraId="02D3A9E5" w14:textId="249C6900" w:rsidR="00596D47" w:rsidRDefault="00596D4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0D296E9E" w14:textId="426BF85B" w:rsidR="00596D47" w:rsidRDefault="00596D4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09854E43" w14:textId="77777777" w:rsidR="00596D47" w:rsidRDefault="00596D4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5A1826E9" w14:textId="77777777" w:rsidR="00596D47" w:rsidRDefault="00596D4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6B99ADA2" w14:textId="77777777" w:rsidR="00596D47" w:rsidRDefault="00596D4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01A715DE" w14:textId="77777777" w:rsidR="00596D47" w:rsidRDefault="00596D47">
      <w:pPr>
        <w:pStyle w:val="TOC2"/>
        <w:rPr>
          <w:rFonts w:asciiTheme="minorHAnsi" w:eastAsiaTheme="minorEastAsia" w:hAnsiTheme="minorHAnsi" w:cstheme="minorBidi"/>
          <w:sz w:val="22"/>
          <w:szCs w:val="22"/>
        </w:rPr>
      </w:pPr>
      <w:r w:rsidRPr="00596D47">
        <w:t>3.4</w:t>
      </w:r>
      <w:r w:rsidRPr="00596D47">
        <w:rPr>
          <w:rFonts w:asciiTheme="minorHAnsi" w:eastAsiaTheme="minorEastAsia" w:hAnsiTheme="minorHAnsi" w:cstheme="minorBidi"/>
          <w:sz w:val="22"/>
          <w:szCs w:val="22"/>
        </w:rPr>
        <w:tab/>
      </w:r>
      <w:r w:rsidRPr="003D1336">
        <w:rPr>
          <w:snapToGrid w:val="0"/>
        </w:rPr>
        <w:t>Test tolerances</w:t>
      </w:r>
      <w:r>
        <w:tab/>
        <w:t>85</w:t>
      </w:r>
    </w:p>
    <w:p w14:paraId="01FE9C6D" w14:textId="77777777" w:rsidR="00596D47" w:rsidRDefault="00596D4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1FC3AC9C" w14:textId="77777777" w:rsidR="00596D47" w:rsidRDefault="00596D47">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30C1A5B0" w14:textId="77777777" w:rsidR="00596D47" w:rsidRDefault="00596D4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0FFE274C" w14:textId="77777777" w:rsidR="00596D47" w:rsidRDefault="00596D47">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24363BFB" w14:textId="3F021A2B" w:rsidR="00596D47" w:rsidRDefault="00596D4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4FA7D234" w14:textId="77777777" w:rsidR="00596D47" w:rsidRDefault="00596D4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7437F80E" w14:textId="77777777" w:rsidR="00596D47" w:rsidRDefault="00596D4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22342D78" w14:textId="77777777" w:rsidR="00596D47" w:rsidRDefault="00596D4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46C11C26" w14:textId="77777777" w:rsidR="00596D47" w:rsidRDefault="00596D4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7961C98C" w14:textId="77777777" w:rsidR="00596D47" w:rsidRDefault="00596D47">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377E07B5" w14:textId="77777777" w:rsidR="00596D47" w:rsidRDefault="00596D47">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78FA6A5D" w14:textId="77777777" w:rsidR="00596D47" w:rsidRDefault="00596D47">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39CF7A28" w14:textId="77777777" w:rsidR="00596D47" w:rsidRDefault="00596D47">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678E1A7C" w14:textId="77777777" w:rsidR="00596D47" w:rsidRDefault="00596D47">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519AEB9A" w14:textId="77777777" w:rsidR="00596D47" w:rsidRDefault="00596D47">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3F4D43A5" w14:textId="77777777" w:rsidR="00596D47" w:rsidRDefault="00596D47">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1228DC79" w14:textId="77777777" w:rsidR="00596D47" w:rsidRDefault="00596D47">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449EC508" w14:textId="77777777" w:rsidR="00596D47" w:rsidRDefault="00596D47">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19F98ACB" w14:textId="77777777" w:rsidR="00596D47" w:rsidRDefault="00596D47">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154E3AC8" w14:textId="77777777" w:rsidR="00596D47" w:rsidRDefault="00596D47">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7531C47F" w14:textId="77777777" w:rsidR="00596D47" w:rsidRDefault="00596D47">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114C4509" w14:textId="77777777" w:rsidR="00596D47" w:rsidRDefault="00596D47">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3601185A" w14:textId="77777777" w:rsidR="00596D47" w:rsidRDefault="00596D47">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6310035E" w14:textId="77777777" w:rsidR="00596D47" w:rsidRDefault="00596D47">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785E22B5" w14:textId="77777777" w:rsidR="00596D47" w:rsidRDefault="00596D47">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4E6679BB" w14:textId="77777777" w:rsidR="00596D47" w:rsidRDefault="00596D47">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4C58DE10" w14:textId="77777777" w:rsidR="00596D47" w:rsidRDefault="00596D47">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084BF192" w14:textId="77777777" w:rsidR="00596D47" w:rsidRDefault="00596D47">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647F14C6" w14:textId="77777777" w:rsidR="00596D47" w:rsidRDefault="00596D47">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7A4CEC9B" w14:textId="77777777" w:rsidR="00596D47" w:rsidRDefault="00596D47">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741E0019" w14:textId="77777777" w:rsidR="00596D47" w:rsidRDefault="00596D4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3DF6C0C9" w14:textId="77777777" w:rsidR="00596D47" w:rsidRDefault="00596D4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3E4EA2AE" w14:textId="77777777" w:rsidR="00596D47" w:rsidRDefault="00596D4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69C3C7DF" w14:textId="77777777" w:rsidR="00596D47" w:rsidRDefault="00596D47">
      <w:pPr>
        <w:pStyle w:val="TOC4"/>
        <w:rPr>
          <w:rFonts w:asciiTheme="minorHAnsi" w:eastAsiaTheme="minorEastAsia" w:hAnsiTheme="minorHAnsi" w:cstheme="minorBidi"/>
          <w:sz w:val="22"/>
          <w:szCs w:val="22"/>
        </w:rPr>
      </w:pPr>
      <w:r w:rsidRPr="00596D47">
        <w:t>4.3.2.1</w:t>
      </w:r>
      <w:r w:rsidRPr="00596D47">
        <w:rPr>
          <w:rFonts w:asciiTheme="minorHAnsi" w:hAnsiTheme="minorHAnsi" w:cstheme="minorBidi"/>
          <w:sz w:val="22"/>
          <w:szCs w:val="22"/>
        </w:rPr>
        <w:tab/>
      </w:r>
      <w:r w:rsidRPr="003D1336">
        <w:rPr>
          <w:rFonts w:eastAsia="?? ??"/>
        </w:rPr>
        <w:t>Requirements</w:t>
      </w:r>
      <w:r>
        <w:tab/>
        <w:t>110</w:t>
      </w:r>
    </w:p>
    <w:p w14:paraId="16D7ADFA" w14:textId="77777777" w:rsidR="00596D47" w:rsidRDefault="00596D47">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6B39FBE0" w14:textId="77777777" w:rsidR="00596D47" w:rsidRDefault="00596D47">
      <w:pPr>
        <w:pStyle w:val="TOC4"/>
        <w:rPr>
          <w:rFonts w:asciiTheme="minorHAnsi" w:eastAsiaTheme="minorEastAsia" w:hAnsiTheme="minorHAnsi" w:cstheme="minorBidi"/>
          <w:sz w:val="22"/>
          <w:szCs w:val="22"/>
        </w:rPr>
      </w:pPr>
      <w:r w:rsidRPr="00596D47">
        <w:t>4.3.3.1</w:t>
      </w:r>
      <w:r w:rsidRPr="00596D47">
        <w:rPr>
          <w:rFonts w:asciiTheme="minorHAnsi" w:hAnsiTheme="minorHAnsi" w:cstheme="minorBidi"/>
          <w:sz w:val="22"/>
          <w:szCs w:val="22"/>
        </w:rPr>
        <w:tab/>
      </w:r>
      <w:r>
        <w:t>Requirements</w:t>
      </w:r>
      <w:r>
        <w:tab/>
        <w:t>110</w:t>
      </w:r>
    </w:p>
    <w:p w14:paraId="2A80B916" w14:textId="77777777" w:rsidR="00596D47" w:rsidRDefault="00596D47">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27494C72" w14:textId="77777777" w:rsidR="00596D47" w:rsidRDefault="00596D47">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420687E2" w14:textId="77777777" w:rsidR="00596D47" w:rsidRDefault="00596D47">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0F97B41C" w14:textId="77777777" w:rsidR="00596D47" w:rsidRDefault="00596D47">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3D1336">
        <w:rPr>
          <w:i/>
        </w:rPr>
        <w:t>timeSinceFailure</w:t>
      </w:r>
      <w:r>
        <w:tab/>
        <w:t>111</w:t>
      </w:r>
    </w:p>
    <w:p w14:paraId="49E542D4" w14:textId="77777777" w:rsidR="00596D47" w:rsidRDefault="00596D4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7B41A2BE" w14:textId="77777777" w:rsidR="00596D47" w:rsidRDefault="00596D4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200D4A29" w14:textId="77777777" w:rsidR="00596D47" w:rsidRDefault="00596D4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38E2D98B" w14:textId="77777777" w:rsidR="00596D47" w:rsidRDefault="00596D4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71C06A62" w14:textId="77777777" w:rsidR="00596D47" w:rsidRDefault="00596D47">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7DBE16FA" w14:textId="77777777" w:rsidR="00596D47" w:rsidRDefault="00596D4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00846BE3" w14:textId="77777777" w:rsidR="00596D47" w:rsidRDefault="00596D4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732B88B4" w14:textId="77777777" w:rsidR="00596D47" w:rsidRDefault="00596D4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682845CB" w14:textId="77777777" w:rsidR="00596D47" w:rsidRDefault="00596D47">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6C0A7168" w14:textId="77777777" w:rsidR="00596D47" w:rsidRDefault="00596D47">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67AD9BDD" w14:textId="77777777" w:rsidR="00596D47" w:rsidRDefault="00596D47">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0A415B82" w14:textId="77777777" w:rsidR="00596D47" w:rsidRDefault="00596D47">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08604520" w14:textId="77777777" w:rsidR="00596D47" w:rsidRDefault="00596D4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70488742" w14:textId="77777777" w:rsidR="00596D47" w:rsidRDefault="00596D4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2979D661" w14:textId="77777777" w:rsidR="00596D47" w:rsidRDefault="00596D4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42221431" w14:textId="77777777" w:rsidR="00596D47" w:rsidRDefault="00596D47">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306D642F" w14:textId="77777777" w:rsidR="00596D47" w:rsidRDefault="00596D47">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6FA92461" w14:textId="77777777" w:rsidR="00596D47" w:rsidRDefault="00596D47">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46E59E1D" w14:textId="77777777" w:rsidR="00596D47" w:rsidRDefault="00596D47">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71EFA88E" w14:textId="77777777" w:rsidR="00596D47" w:rsidRDefault="00596D47">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1222509E" w14:textId="77777777" w:rsidR="00596D47" w:rsidRDefault="00596D47">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497B68C8" w14:textId="77777777" w:rsidR="00596D47" w:rsidRDefault="00596D47">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1E6FA104" w14:textId="77777777" w:rsidR="00596D47" w:rsidRDefault="00596D47">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3B80E08F" w14:textId="77777777" w:rsidR="00596D47" w:rsidRDefault="00596D47">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5A339A13" w14:textId="77777777" w:rsidR="00596D47" w:rsidRDefault="00596D4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08AAB9BA" w14:textId="77777777" w:rsidR="00596D47" w:rsidRDefault="00596D4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18A3BA7D" w14:textId="77777777" w:rsidR="00596D47" w:rsidRDefault="00596D4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5C35FD70" w14:textId="77777777" w:rsidR="00596D47" w:rsidRDefault="00596D47">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1E489C17" w14:textId="77777777" w:rsidR="00596D47" w:rsidRDefault="00596D47">
      <w:pPr>
        <w:pStyle w:val="TOC5"/>
        <w:rPr>
          <w:rFonts w:asciiTheme="minorHAnsi" w:eastAsiaTheme="minorEastAsia" w:hAnsiTheme="minorHAnsi" w:cstheme="minorBidi"/>
          <w:sz w:val="22"/>
          <w:szCs w:val="22"/>
        </w:rPr>
      </w:pPr>
      <w:r w:rsidRPr="00596D47">
        <w:t>4.7.2.1.1</w:t>
      </w:r>
      <w:r w:rsidRPr="00596D47">
        <w:rPr>
          <w:rFonts w:asciiTheme="minorHAnsi" w:eastAsiaTheme="minorEastAsia" w:hAnsiTheme="minorHAnsi"/>
          <w:sz w:val="22"/>
          <w:szCs w:val="22"/>
        </w:rPr>
        <w:tab/>
      </w:r>
      <w:r w:rsidRPr="003D1336">
        <w:rPr>
          <w:rFonts w:cs="Arial"/>
        </w:rPr>
        <w:t>Measurement and evaluation of serving cell for UE category M1 in normal coverage</w:t>
      </w:r>
      <w:r>
        <w:tab/>
        <w:t>121</w:t>
      </w:r>
    </w:p>
    <w:p w14:paraId="6298CF22" w14:textId="77777777" w:rsidR="00596D47" w:rsidRDefault="00596D47">
      <w:pPr>
        <w:pStyle w:val="TOC5"/>
        <w:rPr>
          <w:rFonts w:asciiTheme="minorHAnsi" w:eastAsiaTheme="minorEastAsia" w:hAnsiTheme="minorHAnsi" w:cstheme="minorBidi"/>
          <w:sz w:val="22"/>
          <w:szCs w:val="22"/>
        </w:rPr>
      </w:pPr>
      <w:r w:rsidRPr="00596D47">
        <w:t>4.7.2.1.2</w:t>
      </w:r>
      <w:r w:rsidRPr="00596D47">
        <w:rPr>
          <w:rFonts w:asciiTheme="minorHAnsi" w:eastAsiaTheme="minorEastAsia" w:hAnsiTheme="minorHAnsi"/>
          <w:sz w:val="22"/>
          <w:szCs w:val="22"/>
        </w:rPr>
        <w:tab/>
      </w:r>
      <w:r w:rsidRPr="003D1336">
        <w:rPr>
          <w:rFonts w:cs="Arial"/>
        </w:rPr>
        <w:t>Measurements of intra-frequency cells for UE category M1 in normal coverage</w:t>
      </w:r>
      <w:r>
        <w:tab/>
        <w:t>121</w:t>
      </w:r>
    </w:p>
    <w:p w14:paraId="1B4F2EB6" w14:textId="77777777" w:rsidR="00596D47" w:rsidRDefault="00596D47">
      <w:pPr>
        <w:pStyle w:val="TOC5"/>
        <w:rPr>
          <w:rFonts w:asciiTheme="minorHAnsi" w:eastAsiaTheme="minorEastAsia" w:hAnsiTheme="minorHAnsi" w:cstheme="minorBidi"/>
          <w:sz w:val="22"/>
          <w:szCs w:val="22"/>
        </w:rPr>
      </w:pPr>
      <w:r w:rsidRPr="00596D47">
        <w:t>4.7.2.1.3</w:t>
      </w:r>
      <w:r w:rsidRPr="00596D47">
        <w:rPr>
          <w:rFonts w:asciiTheme="minorHAnsi" w:eastAsiaTheme="minorEastAsia" w:hAnsiTheme="minorHAnsi"/>
          <w:sz w:val="22"/>
          <w:szCs w:val="22"/>
        </w:rPr>
        <w:tab/>
      </w:r>
      <w:r w:rsidRPr="003D1336">
        <w:rPr>
          <w:rFonts w:cs="Arial"/>
        </w:rPr>
        <w:t>Measurements of inter-frequency cells for UE category M1 in normal coverage</w:t>
      </w:r>
      <w:r>
        <w:tab/>
        <w:t>123</w:t>
      </w:r>
    </w:p>
    <w:p w14:paraId="47BFAA0C" w14:textId="77777777" w:rsidR="00596D47" w:rsidRDefault="00596D47">
      <w:pPr>
        <w:pStyle w:val="TOC5"/>
        <w:rPr>
          <w:rFonts w:asciiTheme="minorHAnsi" w:eastAsiaTheme="minorEastAsia" w:hAnsiTheme="minorHAnsi" w:cstheme="minorBidi"/>
          <w:sz w:val="22"/>
          <w:szCs w:val="22"/>
        </w:rPr>
      </w:pPr>
      <w:r w:rsidRPr="00596D47">
        <w:t>4.7.2.1.4</w:t>
      </w:r>
      <w:r w:rsidRPr="00596D47">
        <w:rPr>
          <w:rFonts w:asciiTheme="minorHAnsi" w:eastAsiaTheme="minorEastAsia" w:hAnsiTheme="minorHAnsi"/>
          <w:sz w:val="22"/>
          <w:szCs w:val="22"/>
        </w:rPr>
        <w:tab/>
      </w:r>
      <w:r w:rsidRPr="003D1336">
        <w:rPr>
          <w:rFonts w:cs="Arial"/>
        </w:rPr>
        <w:t>Maximum allowed layers for multiple monitoring for UE category M1 in normal coverage</w:t>
      </w:r>
      <w:r>
        <w:tab/>
        <w:t>124</w:t>
      </w:r>
    </w:p>
    <w:p w14:paraId="1EEB7577" w14:textId="77777777" w:rsidR="00596D47" w:rsidRDefault="00596D47">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4A06074F" w14:textId="77777777" w:rsidR="00596D47" w:rsidRDefault="00596D47">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64533A90" w14:textId="77777777" w:rsidR="00596D47" w:rsidRDefault="00596D47">
      <w:pPr>
        <w:pStyle w:val="TOC5"/>
        <w:rPr>
          <w:rFonts w:asciiTheme="minorHAnsi" w:eastAsiaTheme="minorEastAsia" w:hAnsiTheme="minorHAnsi" w:cstheme="minorBidi"/>
          <w:sz w:val="22"/>
          <w:szCs w:val="22"/>
        </w:rPr>
      </w:pPr>
      <w:r w:rsidRPr="00596D47">
        <w:t>4.7.2.2.1</w:t>
      </w:r>
      <w:r w:rsidRPr="00596D47">
        <w:rPr>
          <w:rFonts w:asciiTheme="minorHAnsi" w:eastAsiaTheme="minorEastAsia" w:hAnsiTheme="minorHAnsi"/>
          <w:sz w:val="22"/>
          <w:szCs w:val="22"/>
        </w:rPr>
        <w:tab/>
      </w:r>
      <w:r w:rsidRPr="003D1336">
        <w:rPr>
          <w:rFonts w:cs="Arial"/>
        </w:rPr>
        <w:t>Measurement and evaluation of serving cell for UE category M1 in enhanced coverage</w:t>
      </w:r>
      <w:r>
        <w:tab/>
        <w:t>125</w:t>
      </w:r>
    </w:p>
    <w:p w14:paraId="67FA907C" w14:textId="77777777" w:rsidR="00596D47" w:rsidRDefault="00596D47">
      <w:pPr>
        <w:pStyle w:val="TOC5"/>
        <w:rPr>
          <w:rFonts w:asciiTheme="minorHAnsi" w:eastAsiaTheme="minorEastAsia" w:hAnsiTheme="minorHAnsi" w:cstheme="minorBidi"/>
          <w:sz w:val="22"/>
          <w:szCs w:val="22"/>
        </w:rPr>
      </w:pPr>
      <w:r w:rsidRPr="00596D47">
        <w:t>4.7.2.2.2</w:t>
      </w:r>
      <w:r w:rsidRPr="00596D47">
        <w:rPr>
          <w:rFonts w:asciiTheme="minorHAnsi" w:eastAsiaTheme="minorEastAsia" w:hAnsiTheme="minorHAnsi"/>
          <w:sz w:val="22"/>
          <w:szCs w:val="22"/>
        </w:rPr>
        <w:tab/>
      </w:r>
      <w:r w:rsidRPr="003D1336">
        <w:rPr>
          <w:rFonts w:cs="Arial"/>
        </w:rPr>
        <w:t>Measurements of intra-frequency cells for UE category M1 in enhanced coverage</w:t>
      </w:r>
      <w:r>
        <w:tab/>
        <w:t>126</w:t>
      </w:r>
    </w:p>
    <w:p w14:paraId="1285CDA6" w14:textId="77777777" w:rsidR="00596D47" w:rsidRDefault="00596D47">
      <w:pPr>
        <w:pStyle w:val="TOC5"/>
        <w:rPr>
          <w:rFonts w:asciiTheme="minorHAnsi" w:eastAsiaTheme="minorEastAsia" w:hAnsiTheme="minorHAnsi" w:cstheme="minorBidi"/>
          <w:sz w:val="22"/>
          <w:szCs w:val="22"/>
        </w:rPr>
      </w:pPr>
      <w:r w:rsidRPr="00596D47">
        <w:t>4.7.2.2.3</w:t>
      </w:r>
      <w:r w:rsidRPr="00596D47">
        <w:rPr>
          <w:rFonts w:asciiTheme="minorHAnsi" w:eastAsiaTheme="minorEastAsia" w:hAnsiTheme="minorHAnsi"/>
          <w:sz w:val="22"/>
          <w:szCs w:val="22"/>
        </w:rPr>
        <w:tab/>
      </w:r>
      <w:r w:rsidRPr="003D1336">
        <w:rPr>
          <w:rFonts w:cs="Arial"/>
        </w:rPr>
        <w:t>Measurements of inter-frequency cells for UE category M1 in enhanced coverage</w:t>
      </w:r>
      <w:r>
        <w:tab/>
        <w:t>127</w:t>
      </w:r>
    </w:p>
    <w:p w14:paraId="322F22A9" w14:textId="77777777" w:rsidR="00596D47" w:rsidRDefault="00596D47">
      <w:pPr>
        <w:pStyle w:val="TOC5"/>
        <w:rPr>
          <w:rFonts w:asciiTheme="minorHAnsi" w:eastAsiaTheme="minorEastAsia" w:hAnsiTheme="minorHAnsi" w:cstheme="minorBidi"/>
          <w:sz w:val="22"/>
          <w:szCs w:val="22"/>
        </w:rPr>
      </w:pPr>
      <w:r w:rsidRPr="00596D47">
        <w:t>4.7.2.2.4</w:t>
      </w:r>
      <w:r w:rsidRPr="00596D47">
        <w:rPr>
          <w:rFonts w:asciiTheme="minorHAnsi" w:eastAsiaTheme="minorEastAsia" w:hAnsiTheme="minorHAnsi"/>
          <w:sz w:val="22"/>
          <w:szCs w:val="22"/>
        </w:rPr>
        <w:tab/>
      </w:r>
      <w:r w:rsidRPr="003D1336">
        <w:rPr>
          <w:rFonts w:cs="Arial"/>
        </w:rPr>
        <w:t>Maximum allowed layers for multiple monitoring for UE category M1 in enhanced coverage</w:t>
      </w:r>
      <w:r>
        <w:tab/>
        <w:t>129</w:t>
      </w:r>
    </w:p>
    <w:p w14:paraId="55518090" w14:textId="77777777" w:rsidR="00596D47" w:rsidRDefault="00596D47">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32BE05FB" w14:textId="77777777" w:rsidR="00596D47" w:rsidRDefault="00596D47">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3EF836B7" w14:textId="77777777" w:rsidR="00596D47" w:rsidRDefault="00596D47">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5357DDBA" w14:textId="77777777" w:rsidR="00596D47" w:rsidRDefault="00596D47">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14:paraId="6CE1FAD7" w14:textId="77777777" w:rsidR="00596D47" w:rsidRDefault="00596D47">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3460F4E1" w14:textId="77777777" w:rsidR="00596D47" w:rsidRDefault="00596D47">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14:paraId="069F2F70" w14:textId="77777777" w:rsidR="00596D47" w:rsidRDefault="00596D47">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23EB8B0B" w14:textId="77777777" w:rsidR="00596D47" w:rsidRDefault="00596D47">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14:paraId="1E41F70C" w14:textId="77777777" w:rsidR="00596D47" w:rsidRDefault="00596D47">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63AF36DD" w14:textId="77777777" w:rsidR="00596D47" w:rsidRDefault="00596D47">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14:paraId="53D89C44" w14:textId="77777777" w:rsidR="00596D47" w:rsidRDefault="00596D47">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37EFD0B1" w14:textId="77777777" w:rsidR="00596D47" w:rsidRDefault="00596D47">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14:paraId="0625F709" w14:textId="77777777" w:rsidR="00596D47" w:rsidRDefault="00596D47">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7982DAD9" w14:textId="77777777" w:rsidR="00596D47" w:rsidRDefault="00596D47">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14:paraId="2C12BB15" w14:textId="77777777" w:rsidR="00596D47" w:rsidRDefault="00596D47">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659FDF08" w14:textId="77777777" w:rsidR="00596D47" w:rsidRDefault="00596D47">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14:paraId="413C1DE8" w14:textId="77777777" w:rsidR="00596D47" w:rsidRDefault="00596D47">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3A542B9E" w14:textId="77777777" w:rsidR="00596D47" w:rsidRDefault="00596D47">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14:paraId="4A1A1A2C" w14:textId="30F3FF98" w:rsidR="00596D47" w:rsidRDefault="00596D4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666AF8A7" w14:textId="77777777" w:rsidR="00596D47" w:rsidRDefault="00596D4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30D2035F" w14:textId="77777777" w:rsidR="00596D47" w:rsidRDefault="00596D4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03D83226" w14:textId="77777777" w:rsidR="00596D47" w:rsidRDefault="00596D4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18089F18" w14:textId="77777777" w:rsidR="00596D47" w:rsidRDefault="00596D4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14:paraId="1DCC138B" w14:textId="77777777" w:rsidR="00596D47" w:rsidRDefault="00596D47">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14:paraId="39167B56" w14:textId="77777777" w:rsidR="00596D47" w:rsidRDefault="00596D47">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14:paraId="2E8662CB" w14:textId="77777777" w:rsidR="00596D47" w:rsidRDefault="00596D47">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145</w:t>
      </w:r>
    </w:p>
    <w:p w14:paraId="7488C356" w14:textId="77777777" w:rsidR="00596D47" w:rsidRDefault="00596D47">
      <w:pPr>
        <w:pStyle w:val="TOC5"/>
        <w:rPr>
          <w:rFonts w:asciiTheme="minorHAnsi" w:eastAsiaTheme="minorEastAsia" w:hAnsiTheme="minorHAnsi" w:cstheme="minorBidi"/>
          <w:sz w:val="22"/>
          <w:szCs w:val="22"/>
        </w:rPr>
      </w:pPr>
      <w:r w:rsidRPr="00596D47">
        <w:t>5.1.2.2.1</w:t>
      </w:r>
      <w:r w:rsidRPr="00596D47">
        <w:rPr>
          <w:rFonts w:asciiTheme="minorHAnsi" w:eastAsiaTheme="minorEastAsia" w:hAnsiTheme="minorHAnsi" w:cstheme="minorBidi"/>
          <w:sz w:val="22"/>
          <w:szCs w:val="22"/>
        </w:rPr>
        <w:tab/>
      </w:r>
      <w:r w:rsidRPr="003D1336">
        <w:rPr>
          <w:lang w:val="sv-SE"/>
        </w:rPr>
        <w:t>(Void)</w:t>
      </w:r>
      <w:r>
        <w:tab/>
        <w:t>145</w:t>
      </w:r>
    </w:p>
    <w:p w14:paraId="3DBA9FEC" w14:textId="77777777" w:rsidR="00596D47" w:rsidRDefault="00596D47">
      <w:pPr>
        <w:pStyle w:val="TOC5"/>
        <w:rPr>
          <w:rFonts w:asciiTheme="minorHAnsi" w:eastAsiaTheme="minorEastAsia" w:hAnsiTheme="minorHAnsi" w:cstheme="minorBidi"/>
          <w:sz w:val="22"/>
          <w:szCs w:val="22"/>
        </w:rPr>
      </w:pPr>
      <w:r w:rsidRPr="00596D47">
        <w:lastRenderedPageBreak/>
        <w:t>5.1.2.2.2</w:t>
      </w:r>
      <w:r w:rsidRPr="00596D47">
        <w:rPr>
          <w:rFonts w:asciiTheme="minorHAnsi" w:eastAsiaTheme="minorEastAsia" w:hAnsiTheme="minorHAnsi" w:cstheme="minorBidi"/>
          <w:sz w:val="22"/>
          <w:szCs w:val="22"/>
        </w:rPr>
        <w:tab/>
      </w:r>
      <w:r w:rsidRPr="003D1336">
        <w:rPr>
          <w:lang w:val="sv-SE"/>
        </w:rPr>
        <w:t>(Void)</w:t>
      </w:r>
      <w:r>
        <w:tab/>
        <w:t>145</w:t>
      </w:r>
    </w:p>
    <w:p w14:paraId="3B95E6F1" w14:textId="77777777" w:rsidR="00596D47" w:rsidRDefault="00596D47">
      <w:pPr>
        <w:pStyle w:val="TOC4"/>
        <w:rPr>
          <w:rFonts w:asciiTheme="minorHAnsi" w:eastAsiaTheme="minorEastAsia" w:hAnsiTheme="minorHAnsi" w:cstheme="minorBidi"/>
          <w:sz w:val="22"/>
          <w:szCs w:val="22"/>
        </w:rPr>
      </w:pPr>
      <w:r w:rsidRPr="00596D47">
        <w:t>5.1.2.3</w:t>
      </w:r>
      <w:r w:rsidRPr="00596D47">
        <w:rPr>
          <w:rFonts w:asciiTheme="minorHAnsi" w:eastAsiaTheme="minorEastAsia" w:hAnsiTheme="minorHAnsi" w:cstheme="minorBidi"/>
          <w:sz w:val="22"/>
          <w:szCs w:val="22"/>
        </w:rPr>
        <w:tab/>
      </w:r>
      <w:r w:rsidRPr="003D1336">
        <w:rPr>
          <w:lang w:val="sv-SE"/>
        </w:rPr>
        <w:t>E-UTRAN TDD – FDD</w:t>
      </w:r>
      <w:r>
        <w:tab/>
        <w:t>145</w:t>
      </w:r>
    </w:p>
    <w:p w14:paraId="00C98CF6" w14:textId="77777777" w:rsidR="00596D47" w:rsidRDefault="00596D47">
      <w:pPr>
        <w:pStyle w:val="TOC5"/>
        <w:rPr>
          <w:rFonts w:asciiTheme="minorHAnsi" w:eastAsiaTheme="minorEastAsia" w:hAnsiTheme="minorHAnsi" w:cstheme="minorBidi"/>
          <w:sz w:val="22"/>
          <w:szCs w:val="22"/>
        </w:rPr>
      </w:pPr>
      <w:r w:rsidRPr="00596D47">
        <w:t>5.1.2.3.1</w:t>
      </w:r>
      <w:r w:rsidRPr="00596D47">
        <w:rPr>
          <w:rFonts w:asciiTheme="minorHAnsi" w:eastAsiaTheme="minorEastAsia" w:hAnsiTheme="minorHAnsi" w:cstheme="minorBidi"/>
          <w:sz w:val="22"/>
          <w:szCs w:val="22"/>
        </w:rPr>
        <w:tab/>
      </w:r>
      <w:r w:rsidRPr="003D1336">
        <w:rPr>
          <w:lang w:val="sv-SE"/>
        </w:rPr>
        <w:t>(Void)</w:t>
      </w:r>
      <w:r>
        <w:tab/>
        <w:t>145</w:t>
      </w:r>
    </w:p>
    <w:p w14:paraId="4F3171F0" w14:textId="77777777" w:rsidR="00596D47" w:rsidRDefault="00596D47">
      <w:pPr>
        <w:pStyle w:val="TOC5"/>
        <w:rPr>
          <w:rFonts w:asciiTheme="minorHAnsi" w:eastAsiaTheme="minorEastAsia" w:hAnsiTheme="minorHAnsi" w:cstheme="minorBidi"/>
          <w:sz w:val="22"/>
          <w:szCs w:val="22"/>
        </w:rPr>
      </w:pPr>
      <w:r w:rsidRPr="00596D47">
        <w:t>5.1.2.3.2</w:t>
      </w:r>
      <w:r w:rsidRPr="00596D47">
        <w:rPr>
          <w:rFonts w:asciiTheme="minorHAnsi" w:eastAsiaTheme="minorEastAsia" w:hAnsiTheme="minorHAnsi" w:cstheme="minorBidi"/>
          <w:sz w:val="22"/>
          <w:szCs w:val="22"/>
        </w:rPr>
        <w:tab/>
      </w:r>
      <w:r w:rsidRPr="003D1336">
        <w:rPr>
          <w:lang w:val="sv-SE"/>
        </w:rPr>
        <w:t>(Void)</w:t>
      </w:r>
      <w:r>
        <w:tab/>
        <w:t>145</w:t>
      </w:r>
    </w:p>
    <w:p w14:paraId="36ECE359" w14:textId="77777777" w:rsidR="00596D47" w:rsidRDefault="00596D47">
      <w:pPr>
        <w:pStyle w:val="TOC4"/>
        <w:rPr>
          <w:rFonts w:asciiTheme="minorHAnsi" w:eastAsiaTheme="minorEastAsia" w:hAnsiTheme="minorHAnsi" w:cstheme="minorBidi"/>
          <w:sz w:val="22"/>
          <w:szCs w:val="22"/>
        </w:rPr>
      </w:pPr>
      <w:r w:rsidRPr="00596D47">
        <w:t>5.1.2.4</w:t>
      </w:r>
      <w:r w:rsidRPr="00596D47">
        <w:rPr>
          <w:rFonts w:asciiTheme="minorHAnsi" w:eastAsiaTheme="minorEastAsia" w:hAnsiTheme="minorHAnsi" w:cstheme="minorBidi"/>
          <w:sz w:val="22"/>
          <w:szCs w:val="22"/>
        </w:rPr>
        <w:tab/>
      </w:r>
      <w:r w:rsidRPr="003D1336">
        <w:rPr>
          <w:lang w:val="sv-SE"/>
        </w:rPr>
        <w:t>E-UTRAN TDD – TDD</w:t>
      </w:r>
      <w:r>
        <w:tab/>
        <w:t>145</w:t>
      </w:r>
    </w:p>
    <w:p w14:paraId="38DAA67F" w14:textId="77777777" w:rsidR="00596D47" w:rsidRDefault="00596D47">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373235D2" w14:textId="77777777" w:rsidR="00596D47" w:rsidRDefault="00596D47">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1C479168" w14:textId="77777777" w:rsidR="00596D47" w:rsidRDefault="00596D47">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00A20DA4" w14:textId="77777777" w:rsidR="00596D47" w:rsidRDefault="00596D47">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63F1EB4C" w14:textId="77777777" w:rsidR="00596D47" w:rsidRDefault="00596D47">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52DCAE95" w14:textId="77777777" w:rsidR="00596D47" w:rsidRDefault="00596D4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7722659D" w14:textId="77777777" w:rsidR="00596D47" w:rsidRDefault="00596D4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7DA12FEB" w14:textId="77777777" w:rsidR="00596D47" w:rsidRDefault="00596D4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14:paraId="2BB83C30" w14:textId="77777777" w:rsidR="00596D47" w:rsidRDefault="00596D47">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55E9D3FB" w14:textId="77777777" w:rsidR="00596D47" w:rsidRDefault="00596D47">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06761629" w14:textId="77777777" w:rsidR="00596D47" w:rsidRDefault="00596D47">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7B3CCB6D" w14:textId="77777777" w:rsidR="00596D47" w:rsidRDefault="00596D47">
      <w:pPr>
        <w:pStyle w:val="TOC3"/>
        <w:rPr>
          <w:rFonts w:asciiTheme="minorHAnsi" w:eastAsiaTheme="minorEastAsia" w:hAnsiTheme="minorHAnsi" w:cstheme="minorBidi"/>
          <w:sz w:val="22"/>
          <w:szCs w:val="22"/>
        </w:rPr>
      </w:pPr>
      <w:r w:rsidRPr="00596D47">
        <w:t>5.3.2</w:t>
      </w:r>
      <w:r w:rsidRPr="00596D47">
        <w:rPr>
          <w:rFonts w:asciiTheme="minorHAnsi" w:eastAsiaTheme="minorEastAsia" w:hAnsiTheme="minorHAnsi" w:cstheme="minorBidi"/>
          <w:sz w:val="22"/>
          <w:szCs w:val="22"/>
        </w:rPr>
        <w:tab/>
      </w:r>
      <w:r w:rsidRPr="003D1336">
        <w:rPr>
          <w:lang w:val="sv-SE"/>
        </w:rPr>
        <w:t>E-UTRAN - UTRAN TDD Handover</w:t>
      </w:r>
      <w:r>
        <w:tab/>
        <w:t>150</w:t>
      </w:r>
    </w:p>
    <w:p w14:paraId="66551F10" w14:textId="77777777" w:rsidR="00596D47" w:rsidRDefault="00596D47">
      <w:pPr>
        <w:pStyle w:val="TOC4"/>
        <w:rPr>
          <w:rFonts w:asciiTheme="minorHAnsi" w:eastAsiaTheme="minorEastAsia" w:hAnsiTheme="minorHAnsi" w:cstheme="minorBidi"/>
          <w:sz w:val="22"/>
          <w:szCs w:val="22"/>
        </w:rPr>
      </w:pPr>
      <w:r w:rsidRPr="00596D47">
        <w:t>5.3.2.1</w:t>
      </w:r>
      <w:r w:rsidRPr="00596D47">
        <w:rPr>
          <w:rFonts w:asciiTheme="minorHAnsi" w:eastAsiaTheme="minorEastAsia" w:hAnsiTheme="minorHAnsi" w:cstheme="minorBidi"/>
          <w:sz w:val="22"/>
          <w:szCs w:val="22"/>
        </w:rPr>
        <w:tab/>
      </w:r>
      <w:r w:rsidRPr="003D1336">
        <w:rPr>
          <w:lang w:val="sv-SE"/>
        </w:rPr>
        <w:t>Introduction</w:t>
      </w:r>
      <w:r>
        <w:tab/>
        <w:t>150</w:t>
      </w:r>
    </w:p>
    <w:p w14:paraId="6A959C6D" w14:textId="77777777" w:rsidR="00596D47" w:rsidRDefault="00596D47">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089EE5DB" w14:textId="77777777" w:rsidR="00596D47" w:rsidRDefault="00596D47">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52E4B762" w14:textId="77777777" w:rsidR="00596D47" w:rsidRDefault="00596D47">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2B5C069D" w14:textId="77777777" w:rsidR="00596D47" w:rsidRDefault="00596D47">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14:paraId="047690FA" w14:textId="77777777" w:rsidR="00596D47" w:rsidRDefault="00596D47">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14:paraId="53A4756D" w14:textId="77777777" w:rsidR="00596D47" w:rsidRDefault="00596D47">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6739AFAF" w14:textId="77777777" w:rsidR="00596D47" w:rsidRDefault="00596D47">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2B15CBA7" w14:textId="77777777" w:rsidR="00596D47" w:rsidRDefault="00596D47">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7E32A1E7" w14:textId="77777777" w:rsidR="00596D47" w:rsidRDefault="00596D4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777A0BC2" w14:textId="77777777" w:rsidR="00596D47" w:rsidRDefault="00596D47">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14:paraId="20220099" w14:textId="77777777" w:rsidR="00596D47" w:rsidRDefault="00596D47">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14:paraId="537DAF71" w14:textId="77777777" w:rsidR="00596D47" w:rsidRDefault="00596D47">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17C0754B" w14:textId="77777777" w:rsidR="00596D47" w:rsidRDefault="00596D47">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4D607FA8" w14:textId="77777777" w:rsidR="00596D47" w:rsidRDefault="00596D47">
      <w:pPr>
        <w:pStyle w:val="TOC3"/>
        <w:rPr>
          <w:rFonts w:asciiTheme="minorHAnsi" w:eastAsiaTheme="minorEastAsia" w:hAnsiTheme="minorHAnsi" w:cstheme="minorBidi"/>
          <w:sz w:val="22"/>
          <w:szCs w:val="22"/>
        </w:rPr>
      </w:pPr>
      <w:r w:rsidRPr="00596D47">
        <w:t>5.4.2</w:t>
      </w:r>
      <w:r w:rsidRPr="00596D47">
        <w:rPr>
          <w:rFonts w:asciiTheme="minorHAnsi" w:eastAsiaTheme="minorEastAsia" w:hAnsiTheme="minorHAnsi" w:cstheme="minorBidi"/>
          <w:sz w:val="22"/>
          <w:szCs w:val="22"/>
        </w:rPr>
        <w:tab/>
      </w:r>
      <w:r w:rsidRPr="003D1336">
        <w:rPr>
          <w:lang w:val="sv-SE"/>
        </w:rPr>
        <w:t>E-UTRAN – cdma2000 1X Handover</w:t>
      </w:r>
      <w:r>
        <w:tab/>
        <w:t>152</w:t>
      </w:r>
    </w:p>
    <w:p w14:paraId="0A0E3FD4" w14:textId="77777777" w:rsidR="00596D47" w:rsidRDefault="00596D47">
      <w:pPr>
        <w:pStyle w:val="TOC5"/>
        <w:rPr>
          <w:rFonts w:asciiTheme="minorHAnsi" w:eastAsiaTheme="minorEastAsia" w:hAnsiTheme="minorHAnsi" w:cstheme="minorBidi"/>
          <w:sz w:val="22"/>
          <w:szCs w:val="22"/>
        </w:rPr>
      </w:pPr>
      <w:r w:rsidRPr="00596D47">
        <w:t>5.4.2.1</w:t>
      </w:r>
      <w:r w:rsidRPr="00596D47">
        <w:rPr>
          <w:rFonts w:asciiTheme="minorHAnsi" w:eastAsiaTheme="minorEastAsia" w:hAnsiTheme="minorHAnsi" w:cstheme="minorBidi"/>
          <w:sz w:val="22"/>
          <w:szCs w:val="22"/>
        </w:rPr>
        <w:tab/>
      </w:r>
      <w:r w:rsidRPr="003D1336">
        <w:rPr>
          <w:lang w:val="sv-SE"/>
        </w:rPr>
        <w:t>Introduction</w:t>
      </w:r>
      <w:r>
        <w:tab/>
        <w:t>152</w:t>
      </w:r>
    </w:p>
    <w:p w14:paraId="5FB35BCA" w14:textId="77777777" w:rsidR="00596D47" w:rsidRDefault="00596D47">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7ED541ED" w14:textId="77777777" w:rsidR="00596D47" w:rsidRDefault="00596D47">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564F105D" w14:textId="77777777" w:rsidR="00596D47" w:rsidRDefault="00596D4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3233B5F3" w14:textId="77777777" w:rsidR="00596D47" w:rsidRDefault="00596D47">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04D7EFEA" w14:textId="77777777" w:rsidR="00596D47" w:rsidRDefault="00596D47">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6B1BA62B" w14:textId="77777777" w:rsidR="00596D47" w:rsidRDefault="00596D47">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1EC2A860" w14:textId="77777777" w:rsidR="00596D47" w:rsidRDefault="00596D47">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2CC21BF4" w14:textId="77777777" w:rsidR="00596D47" w:rsidRDefault="00596D47">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2DB73882" w14:textId="77777777" w:rsidR="00596D47" w:rsidRDefault="00596D47">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68FF9709" w14:textId="77777777" w:rsidR="00596D47" w:rsidRDefault="00596D47">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30521CDF" w14:textId="77777777" w:rsidR="00596D47" w:rsidRDefault="00596D47">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592A605E" w14:textId="77777777" w:rsidR="00596D47" w:rsidRDefault="00596D47">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49BFC952" w14:textId="77777777" w:rsidR="00596D47" w:rsidRDefault="00596D47">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14:paraId="5D9B1A17" w14:textId="77777777" w:rsidR="00596D47" w:rsidRDefault="00596D47">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14:paraId="2244D340" w14:textId="77777777" w:rsidR="00596D47" w:rsidRDefault="00596D47">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14:paraId="4569117F" w14:textId="77777777" w:rsidR="00596D47" w:rsidRDefault="00596D47">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14:paraId="6AD10768" w14:textId="77777777" w:rsidR="00596D47" w:rsidRDefault="00596D47">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14:paraId="70160B8D" w14:textId="77777777" w:rsidR="00596D47" w:rsidRDefault="00596D47">
      <w:pPr>
        <w:pStyle w:val="TOC4"/>
        <w:rPr>
          <w:rFonts w:asciiTheme="minorHAnsi" w:eastAsiaTheme="minorEastAsia" w:hAnsiTheme="minorHAnsi" w:cstheme="minorBidi"/>
          <w:sz w:val="22"/>
          <w:szCs w:val="22"/>
        </w:rPr>
      </w:pPr>
      <w:r w:rsidRPr="00596D47">
        <w:t>5.5.3.3</w:t>
      </w:r>
      <w:r w:rsidRPr="00596D47">
        <w:rPr>
          <w:rFonts w:asciiTheme="minorHAnsi" w:eastAsiaTheme="minorEastAsia" w:hAnsiTheme="minorHAnsi" w:cstheme="minorBidi"/>
          <w:sz w:val="22"/>
          <w:szCs w:val="22"/>
        </w:rPr>
        <w:tab/>
      </w:r>
      <w:r w:rsidRPr="003D1336">
        <w:rPr>
          <w:lang w:val="en-US" w:eastAsia="sv-SE"/>
        </w:rPr>
        <w:t xml:space="preserve">E-UTRAN TDD – TDD </w:t>
      </w:r>
      <w:r>
        <w:rPr>
          <w:lang w:eastAsia="sv-SE"/>
        </w:rPr>
        <w:t>for Cat-M1 TDD UEs</w:t>
      </w:r>
      <w:r>
        <w:tab/>
        <w:t>155</w:t>
      </w:r>
    </w:p>
    <w:p w14:paraId="18C61A49" w14:textId="77777777" w:rsidR="00596D47" w:rsidRDefault="00596D4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02EB11F4" w14:textId="441A9E01" w:rsidR="00596D47" w:rsidRDefault="00596D4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0F1C704C" w14:textId="77777777" w:rsidR="00596D47" w:rsidRDefault="00596D4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510CBEFF" w14:textId="77777777" w:rsidR="00596D47" w:rsidRDefault="00596D4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71080DA2" w14:textId="77777777" w:rsidR="00596D47" w:rsidRDefault="00596D4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5CFFE740" w14:textId="77777777" w:rsidR="00596D47" w:rsidRDefault="00596D4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60577590" w14:textId="77777777" w:rsidR="00596D47" w:rsidRDefault="00596D4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1646040F" w14:textId="77777777" w:rsidR="00596D47" w:rsidRDefault="00596D47">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171678C3" w14:textId="77777777" w:rsidR="00596D47" w:rsidRDefault="00596D47">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542384FD" w14:textId="77777777" w:rsidR="00596D47" w:rsidRDefault="00596D47">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71B1C7EE" w14:textId="77777777" w:rsidR="00596D47" w:rsidRDefault="00596D47">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4C4FF67D"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32AFEB28"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21DD3DE4"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3F9C1DEF"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633525F3"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08FDCA1A" w14:textId="77777777" w:rsidR="00596D47" w:rsidRDefault="00596D47">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0B3EED5D" w14:textId="77777777" w:rsidR="00596D47" w:rsidRDefault="00596D47">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0824B8D1"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03D2EDF7" w14:textId="77777777" w:rsidR="00596D47" w:rsidRDefault="00596D4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4DFFCD82" w14:textId="77777777" w:rsidR="00596D47" w:rsidRDefault="00596D4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697BD794" w14:textId="77777777" w:rsidR="00596D47" w:rsidRDefault="00596D4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4F0A436C" w14:textId="77777777" w:rsidR="00596D47" w:rsidRDefault="00596D4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57C96D56" w14:textId="77777777" w:rsidR="00596D47" w:rsidRDefault="00596D47">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657453AE" w14:textId="77777777" w:rsidR="00596D47" w:rsidRDefault="00596D47">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3ABB3971" w14:textId="77777777" w:rsidR="00596D47" w:rsidRDefault="00596D47">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3B9767DD" w14:textId="77777777" w:rsidR="00596D47" w:rsidRDefault="00596D4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3A784B86" w14:textId="77777777" w:rsidR="00596D47" w:rsidRDefault="00596D4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33F61D09" w14:textId="77777777" w:rsidR="00596D47" w:rsidRDefault="00596D4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03C4B572" w14:textId="77777777" w:rsidR="00596D47" w:rsidRDefault="00596D47">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2C717B5B" w14:textId="77777777" w:rsidR="00596D47" w:rsidRDefault="00596D47">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18961A98" w14:textId="77777777" w:rsidR="00596D47" w:rsidRDefault="00596D47">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5186E61A" w14:textId="77777777" w:rsidR="00596D47" w:rsidRDefault="00596D47">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3F3645B8" w14:textId="77777777" w:rsidR="00596D47" w:rsidRDefault="00596D47">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201D6841" w14:textId="77777777" w:rsidR="00596D47" w:rsidRDefault="00596D47">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2335593C" w14:textId="77777777" w:rsidR="00596D47" w:rsidRDefault="00596D47">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50AD218C" w14:textId="77777777" w:rsidR="00596D47" w:rsidRDefault="00596D47">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1CECCE08" w14:textId="77777777" w:rsidR="00596D47" w:rsidRDefault="00596D47">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43A8B809" w14:textId="77777777" w:rsidR="00596D47" w:rsidRDefault="00596D47">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3AA914C6" w14:textId="77777777" w:rsidR="00596D47" w:rsidRDefault="00596D47">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038ED22A" w14:textId="77777777" w:rsidR="00596D47" w:rsidRDefault="00596D47">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19214DC2" w14:textId="77777777" w:rsidR="00596D47" w:rsidRDefault="00596D47">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2DB0BD4E" w14:textId="77777777" w:rsidR="00596D47" w:rsidRDefault="00596D47">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705B2B28" w14:textId="77777777" w:rsidR="00596D47" w:rsidRDefault="00596D47">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749384DB" w14:textId="77777777" w:rsidR="00596D47" w:rsidRDefault="00596D4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5A5CB1FB" w14:textId="77777777" w:rsidR="00596D47" w:rsidRDefault="00596D4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3124BDBB" w14:textId="77777777" w:rsidR="00596D47" w:rsidRDefault="00596D4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698F76B6" w14:textId="77777777" w:rsidR="00596D47" w:rsidRDefault="00596D47">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3FCA24C5" w14:textId="77777777" w:rsidR="00596D47" w:rsidRDefault="00596D47">
      <w:pPr>
        <w:pStyle w:val="TOC4"/>
        <w:rPr>
          <w:rFonts w:asciiTheme="minorHAnsi" w:eastAsiaTheme="minorEastAsia" w:hAnsiTheme="minorHAnsi" w:cstheme="minorBidi"/>
          <w:sz w:val="22"/>
          <w:szCs w:val="22"/>
        </w:rPr>
      </w:pPr>
      <w:r w:rsidRPr="00596D47">
        <w:t>6.7.2.2</w:t>
      </w:r>
      <w:r w:rsidRPr="00596D47">
        <w:rPr>
          <w:rFonts w:asciiTheme="minorHAnsi" w:eastAsiaTheme="minorEastAsia" w:hAnsiTheme="minorHAnsi" w:cstheme="minorBidi"/>
          <w:sz w:val="22"/>
          <w:szCs w:val="22"/>
        </w:rPr>
        <w:tab/>
      </w:r>
      <w:r w:rsidRPr="003D1336">
        <w:rPr>
          <w:lang w:val="en-US"/>
        </w:rPr>
        <w:t>UE Re-establishment delay requirement for CEModeB</w:t>
      </w:r>
      <w:r>
        <w:tab/>
        <w:t>164</w:t>
      </w:r>
    </w:p>
    <w:p w14:paraId="48F16EAF" w14:textId="77777777" w:rsidR="00596D47" w:rsidRDefault="00596D4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71301699" w14:textId="77777777" w:rsidR="00596D47" w:rsidRDefault="00596D47">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5CDFE26B" w14:textId="77777777" w:rsidR="00596D47" w:rsidRDefault="00596D47">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13FE0003" w14:textId="77777777" w:rsidR="00596D47" w:rsidRDefault="00596D47">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12531E1A" w14:textId="77777777" w:rsidR="00596D47" w:rsidRDefault="00596D47">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19B688F7" w14:textId="77777777" w:rsidR="00596D47" w:rsidRDefault="00596D47">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0AB12415" w14:textId="77777777" w:rsidR="00596D47" w:rsidRDefault="00596D47">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48C1DD85" w14:textId="3FF50E06" w:rsidR="00596D47" w:rsidRDefault="00596D4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505C1161" w14:textId="77777777" w:rsidR="00596D47" w:rsidRDefault="00596D4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77139CD0" w14:textId="77777777" w:rsidR="00596D47" w:rsidRDefault="00596D47">
      <w:pPr>
        <w:pStyle w:val="TOC3"/>
        <w:rPr>
          <w:rFonts w:asciiTheme="minorHAnsi" w:eastAsiaTheme="minorEastAsia" w:hAnsiTheme="minorHAnsi" w:cstheme="minorBidi"/>
          <w:sz w:val="22"/>
          <w:szCs w:val="22"/>
        </w:rPr>
      </w:pPr>
      <w:r w:rsidRPr="00596D47">
        <w:t>7.1.1</w:t>
      </w:r>
      <w:r w:rsidRPr="00596D47">
        <w:rPr>
          <w:rFonts w:asciiTheme="minorHAnsi" w:eastAsiaTheme="minorEastAsia" w:hAnsiTheme="minorHAnsi"/>
          <w:sz w:val="22"/>
          <w:szCs w:val="22"/>
        </w:rPr>
        <w:tab/>
      </w:r>
      <w:r w:rsidRPr="003D1336">
        <w:rPr>
          <w:rFonts w:cs="v4.2.0"/>
        </w:rPr>
        <w:t>Introduction</w:t>
      </w:r>
      <w:r>
        <w:tab/>
        <w:t>166</w:t>
      </w:r>
    </w:p>
    <w:p w14:paraId="4673CAF4" w14:textId="77777777" w:rsidR="00596D47" w:rsidRDefault="00596D47">
      <w:pPr>
        <w:pStyle w:val="TOC3"/>
        <w:rPr>
          <w:rFonts w:asciiTheme="minorHAnsi" w:eastAsiaTheme="minorEastAsia" w:hAnsiTheme="minorHAnsi" w:cstheme="minorBidi"/>
          <w:sz w:val="22"/>
          <w:szCs w:val="22"/>
        </w:rPr>
      </w:pPr>
      <w:r w:rsidRPr="00596D47">
        <w:t>7.1.2</w:t>
      </w:r>
      <w:r w:rsidRPr="00596D47">
        <w:rPr>
          <w:rFonts w:asciiTheme="minorHAnsi" w:eastAsiaTheme="minorEastAsia" w:hAnsiTheme="minorHAnsi"/>
          <w:sz w:val="22"/>
          <w:szCs w:val="22"/>
        </w:rPr>
        <w:tab/>
      </w:r>
      <w:r w:rsidRPr="003D1336">
        <w:rPr>
          <w:rFonts w:cs="v4.2.0"/>
        </w:rPr>
        <w:t>Requirements</w:t>
      </w:r>
      <w:r>
        <w:tab/>
        <w:t>166</w:t>
      </w:r>
    </w:p>
    <w:p w14:paraId="633DC1FD" w14:textId="77777777" w:rsidR="00596D47" w:rsidRDefault="00596D4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5347EE76" w14:textId="77777777" w:rsidR="00596D47" w:rsidRDefault="00596D47">
      <w:pPr>
        <w:pStyle w:val="TOC3"/>
        <w:rPr>
          <w:rFonts w:asciiTheme="minorHAnsi" w:eastAsiaTheme="minorEastAsia" w:hAnsiTheme="minorHAnsi" w:cstheme="minorBidi"/>
          <w:sz w:val="22"/>
          <w:szCs w:val="22"/>
        </w:rPr>
      </w:pPr>
      <w:r w:rsidRPr="00596D47">
        <w:t>7.2.1</w:t>
      </w:r>
      <w:r w:rsidRPr="00596D47">
        <w:rPr>
          <w:rFonts w:asciiTheme="minorHAnsi" w:eastAsiaTheme="minorEastAsia" w:hAnsiTheme="minorHAnsi"/>
          <w:sz w:val="22"/>
          <w:szCs w:val="22"/>
        </w:rPr>
        <w:tab/>
      </w:r>
      <w:r w:rsidRPr="003D1336">
        <w:rPr>
          <w:rFonts w:cs="v3.7.0"/>
        </w:rPr>
        <w:t>Introduction</w:t>
      </w:r>
      <w:r>
        <w:tab/>
        <w:t>167</w:t>
      </w:r>
    </w:p>
    <w:p w14:paraId="0993FFC2" w14:textId="77777777" w:rsidR="00596D47" w:rsidRDefault="00596D47">
      <w:pPr>
        <w:pStyle w:val="TOC3"/>
        <w:rPr>
          <w:rFonts w:asciiTheme="minorHAnsi" w:eastAsiaTheme="minorEastAsia" w:hAnsiTheme="minorHAnsi" w:cstheme="minorBidi"/>
          <w:sz w:val="22"/>
          <w:szCs w:val="22"/>
        </w:rPr>
      </w:pPr>
      <w:r w:rsidRPr="00596D47">
        <w:t>7.2.2</w:t>
      </w:r>
      <w:r w:rsidRPr="00596D47">
        <w:rPr>
          <w:rFonts w:asciiTheme="minorHAnsi" w:eastAsiaTheme="minorEastAsia" w:hAnsiTheme="minorHAnsi"/>
          <w:sz w:val="22"/>
          <w:szCs w:val="22"/>
        </w:rPr>
        <w:tab/>
      </w:r>
      <w:r w:rsidRPr="003D1336">
        <w:rPr>
          <w:rFonts w:cs="v3.7.0"/>
        </w:rPr>
        <w:t>Requirements</w:t>
      </w:r>
      <w:r>
        <w:tab/>
        <w:t>167</w:t>
      </w:r>
    </w:p>
    <w:p w14:paraId="0DC7759E" w14:textId="77777777" w:rsidR="00596D47" w:rsidRDefault="00596D4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37F7F475" w14:textId="77777777" w:rsidR="00596D47" w:rsidRDefault="00596D47">
      <w:pPr>
        <w:pStyle w:val="TOC3"/>
        <w:rPr>
          <w:rFonts w:asciiTheme="minorHAnsi" w:eastAsiaTheme="minorEastAsia" w:hAnsiTheme="minorHAnsi" w:cstheme="minorBidi"/>
          <w:sz w:val="22"/>
          <w:szCs w:val="22"/>
        </w:rPr>
      </w:pPr>
      <w:r w:rsidRPr="00596D47">
        <w:t>7.3.1</w:t>
      </w:r>
      <w:r w:rsidRPr="00596D47">
        <w:rPr>
          <w:rFonts w:asciiTheme="minorHAnsi" w:eastAsiaTheme="minorEastAsia" w:hAnsiTheme="minorHAnsi"/>
          <w:sz w:val="22"/>
          <w:szCs w:val="22"/>
        </w:rPr>
        <w:tab/>
      </w:r>
      <w:r w:rsidRPr="003D1336">
        <w:rPr>
          <w:rFonts w:cs="v3.7.0"/>
        </w:rPr>
        <w:t>Introduction</w:t>
      </w:r>
      <w:r>
        <w:tab/>
        <w:t>168</w:t>
      </w:r>
    </w:p>
    <w:p w14:paraId="3E69FFF9" w14:textId="77777777" w:rsidR="00596D47" w:rsidRDefault="00596D4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038DDAA3" w14:textId="77777777" w:rsidR="00596D47" w:rsidRDefault="00596D47">
      <w:pPr>
        <w:pStyle w:val="TOC4"/>
        <w:rPr>
          <w:rFonts w:asciiTheme="minorHAnsi" w:eastAsiaTheme="minorEastAsia" w:hAnsiTheme="minorHAnsi" w:cstheme="minorBidi"/>
          <w:sz w:val="22"/>
          <w:szCs w:val="22"/>
        </w:rPr>
      </w:pPr>
      <w:r w:rsidRPr="00596D47">
        <w:t>7.3.2.1</w:t>
      </w:r>
      <w:r w:rsidRPr="00596D47">
        <w:rPr>
          <w:rFonts w:asciiTheme="minorHAnsi" w:hAnsiTheme="minorHAnsi" w:cstheme="minorBidi"/>
          <w:sz w:val="22"/>
          <w:szCs w:val="22"/>
        </w:rPr>
        <w:tab/>
      </w:r>
      <w:r w:rsidRPr="003D1336">
        <w:rPr>
          <w:rFonts w:eastAsia="?? ??"/>
        </w:rPr>
        <w:t>Timing Advance adjustment delay</w:t>
      </w:r>
      <w:r>
        <w:tab/>
        <w:t>168</w:t>
      </w:r>
    </w:p>
    <w:p w14:paraId="74095742" w14:textId="77777777" w:rsidR="00596D47" w:rsidRDefault="00596D4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25657A16" w14:textId="77777777" w:rsidR="00596D47" w:rsidRDefault="00596D47">
      <w:pPr>
        <w:pStyle w:val="TOC2"/>
        <w:rPr>
          <w:rFonts w:asciiTheme="minorHAnsi" w:eastAsiaTheme="minorEastAsia" w:hAnsiTheme="minorHAnsi" w:cstheme="minorBidi"/>
          <w:sz w:val="22"/>
          <w:szCs w:val="22"/>
        </w:rPr>
      </w:pPr>
      <w:r w:rsidRPr="00596D47">
        <w:t>7.</w:t>
      </w:r>
      <w:r w:rsidRPr="00596D47">
        <w:rPr>
          <w:lang w:eastAsia="zh-CN"/>
        </w:rPr>
        <w:t>4</w:t>
      </w:r>
      <w:r w:rsidRPr="00596D47">
        <w:rPr>
          <w:rFonts w:asciiTheme="minorHAnsi" w:eastAsiaTheme="minorEastAsia" w:hAnsiTheme="minorHAnsi"/>
          <w:sz w:val="22"/>
          <w:szCs w:val="22"/>
        </w:rPr>
        <w:tab/>
      </w:r>
      <w:r w:rsidRPr="003D1336">
        <w:rPr>
          <w:rFonts w:cs="v4.2.0"/>
        </w:rPr>
        <w:t xml:space="preserve">Cell </w:t>
      </w:r>
      <w:r w:rsidRPr="003D1336">
        <w:rPr>
          <w:rFonts w:cs="v4.2.0"/>
          <w:lang w:eastAsia="zh-CN"/>
        </w:rPr>
        <w:t xml:space="preserve">phase </w:t>
      </w:r>
      <w:r w:rsidRPr="003D1336">
        <w:rPr>
          <w:rFonts w:cs="v4.2.0"/>
        </w:rPr>
        <w:t>synchronization accuracy</w:t>
      </w:r>
      <w:r w:rsidRPr="003D1336">
        <w:rPr>
          <w:rFonts w:cs="v4.2.0"/>
          <w:lang w:eastAsia="zh-CN"/>
        </w:rPr>
        <w:t xml:space="preserve"> (TDD)</w:t>
      </w:r>
      <w:r>
        <w:tab/>
        <w:t>168</w:t>
      </w:r>
    </w:p>
    <w:p w14:paraId="41096241" w14:textId="77777777" w:rsidR="00596D47" w:rsidRDefault="00596D47">
      <w:pPr>
        <w:pStyle w:val="TOC3"/>
        <w:rPr>
          <w:rFonts w:asciiTheme="minorHAnsi" w:eastAsiaTheme="minorEastAsia" w:hAnsiTheme="minorHAnsi" w:cstheme="minorBidi"/>
          <w:sz w:val="22"/>
          <w:szCs w:val="22"/>
        </w:rPr>
      </w:pPr>
      <w:r w:rsidRPr="00596D47">
        <w:t>7.</w:t>
      </w:r>
      <w:r w:rsidRPr="00596D47">
        <w:rPr>
          <w:lang w:eastAsia="zh-CN"/>
        </w:rPr>
        <w:t>4</w:t>
      </w:r>
      <w:r w:rsidRPr="00596D47">
        <w:t>.1</w:t>
      </w:r>
      <w:r w:rsidRPr="00596D47">
        <w:rPr>
          <w:rFonts w:asciiTheme="minorHAnsi" w:eastAsiaTheme="minorEastAsia" w:hAnsiTheme="minorHAnsi"/>
          <w:sz w:val="22"/>
          <w:szCs w:val="22"/>
        </w:rPr>
        <w:tab/>
      </w:r>
      <w:r w:rsidRPr="003D1336">
        <w:rPr>
          <w:rFonts w:cs="v4.2.0"/>
        </w:rPr>
        <w:t>Definition</w:t>
      </w:r>
      <w:r>
        <w:tab/>
        <w:t>168</w:t>
      </w:r>
    </w:p>
    <w:p w14:paraId="200B1D4D" w14:textId="77777777" w:rsidR="00596D47" w:rsidRDefault="00596D47">
      <w:pPr>
        <w:pStyle w:val="TOC3"/>
        <w:rPr>
          <w:rFonts w:asciiTheme="minorHAnsi" w:eastAsiaTheme="minorEastAsia" w:hAnsiTheme="minorHAnsi" w:cstheme="minorBidi"/>
          <w:sz w:val="22"/>
          <w:szCs w:val="22"/>
        </w:rPr>
      </w:pPr>
      <w:r w:rsidRPr="00596D47">
        <w:t>7.</w:t>
      </w:r>
      <w:r w:rsidRPr="00596D47">
        <w:rPr>
          <w:lang w:eastAsia="zh-CN"/>
        </w:rPr>
        <w:t>4</w:t>
      </w:r>
      <w:r w:rsidRPr="00596D47">
        <w:t>.2</w:t>
      </w:r>
      <w:r w:rsidRPr="00596D47">
        <w:rPr>
          <w:rFonts w:asciiTheme="minorHAnsi" w:eastAsiaTheme="minorEastAsia" w:hAnsiTheme="minorHAnsi"/>
          <w:sz w:val="22"/>
          <w:szCs w:val="22"/>
        </w:rPr>
        <w:tab/>
      </w:r>
      <w:r w:rsidRPr="003D1336">
        <w:rPr>
          <w:rFonts w:cs="v4.2.0"/>
        </w:rPr>
        <w:t>Minimum requirements</w:t>
      </w:r>
      <w:r>
        <w:tab/>
        <w:t>168</w:t>
      </w:r>
    </w:p>
    <w:p w14:paraId="656FC399" w14:textId="77777777" w:rsidR="00596D47" w:rsidRDefault="00596D47">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0BAFC05E" w14:textId="77777777" w:rsidR="00596D47" w:rsidRDefault="00596D4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70738C52" w14:textId="77777777" w:rsidR="00596D47" w:rsidRDefault="00596D4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1BDB0C25" w14:textId="77777777" w:rsidR="00596D47" w:rsidRDefault="00596D47">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3D6D9FB7" w14:textId="77777777" w:rsidR="00596D47" w:rsidRDefault="00596D47">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3194F2C4" w14:textId="77777777" w:rsidR="00596D47" w:rsidRDefault="00596D4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3A322763" w14:textId="77777777" w:rsidR="00596D47" w:rsidRDefault="00596D47">
      <w:pPr>
        <w:pStyle w:val="TOC3"/>
        <w:rPr>
          <w:rFonts w:asciiTheme="minorHAnsi" w:eastAsiaTheme="minorEastAsia" w:hAnsiTheme="minorHAnsi" w:cstheme="minorBidi"/>
          <w:sz w:val="22"/>
          <w:szCs w:val="22"/>
        </w:rPr>
      </w:pPr>
      <w:r w:rsidRPr="00596D47">
        <w:t>7.6.1</w:t>
      </w:r>
      <w:r w:rsidRPr="00596D47">
        <w:rPr>
          <w:rFonts w:asciiTheme="minorHAnsi" w:eastAsiaTheme="minorEastAsia" w:hAnsiTheme="minorHAnsi"/>
          <w:sz w:val="22"/>
          <w:szCs w:val="22"/>
        </w:rPr>
        <w:tab/>
      </w:r>
      <w:r w:rsidRPr="003D1336">
        <w:rPr>
          <w:rFonts w:cs="v3.7.0"/>
        </w:rPr>
        <w:t>Introduction</w:t>
      </w:r>
      <w:r>
        <w:tab/>
        <w:t>169</w:t>
      </w:r>
    </w:p>
    <w:p w14:paraId="311DE72B" w14:textId="77777777" w:rsidR="00596D47" w:rsidRDefault="00596D4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633A2D2B" w14:textId="77777777" w:rsidR="00596D47" w:rsidRDefault="00596D47">
      <w:pPr>
        <w:pStyle w:val="TOC4"/>
        <w:rPr>
          <w:rFonts w:asciiTheme="minorHAnsi" w:eastAsiaTheme="minorEastAsia" w:hAnsiTheme="minorHAnsi" w:cstheme="minorBidi"/>
          <w:sz w:val="22"/>
          <w:szCs w:val="22"/>
        </w:rPr>
      </w:pPr>
      <w:r w:rsidRPr="00596D47">
        <w:t>7.6.2.1</w:t>
      </w:r>
      <w:r w:rsidRPr="00596D47">
        <w:rPr>
          <w:rFonts w:asciiTheme="minorHAnsi" w:hAnsiTheme="minorHAnsi" w:cstheme="minorBidi"/>
          <w:sz w:val="22"/>
          <w:szCs w:val="22"/>
        </w:rPr>
        <w:tab/>
      </w:r>
      <w:r>
        <w:t>Minimum requirement when no DRX is used</w:t>
      </w:r>
      <w:r>
        <w:tab/>
        <w:t>171</w:t>
      </w:r>
    </w:p>
    <w:p w14:paraId="49E3AE93" w14:textId="77777777" w:rsidR="00596D47" w:rsidRDefault="00596D47">
      <w:pPr>
        <w:pStyle w:val="TOC4"/>
        <w:rPr>
          <w:rFonts w:asciiTheme="minorHAnsi" w:eastAsiaTheme="minorEastAsia" w:hAnsiTheme="minorHAnsi" w:cstheme="minorBidi"/>
          <w:sz w:val="22"/>
          <w:szCs w:val="22"/>
        </w:rPr>
      </w:pPr>
      <w:r w:rsidRPr="00596D47">
        <w:t>7.6.2.2</w:t>
      </w:r>
      <w:r w:rsidRPr="00596D47">
        <w:rPr>
          <w:rFonts w:asciiTheme="minorHAnsi" w:hAnsiTheme="minorHAnsi" w:cstheme="minorBidi"/>
          <w:sz w:val="22"/>
          <w:szCs w:val="22"/>
        </w:rPr>
        <w:tab/>
      </w:r>
      <w:r>
        <w:t>Minimum requirement when DRX is used</w:t>
      </w:r>
      <w:r>
        <w:tab/>
        <w:t>171</w:t>
      </w:r>
    </w:p>
    <w:p w14:paraId="3EAD2315" w14:textId="77777777" w:rsidR="00596D47" w:rsidRDefault="00596D47">
      <w:pPr>
        <w:pStyle w:val="TOC4"/>
        <w:rPr>
          <w:rFonts w:asciiTheme="minorHAnsi" w:eastAsiaTheme="minorEastAsia" w:hAnsiTheme="minorHAnsi" w:cstheme="minorBidi"/>
          <w:sz w:val="22"/>
          <w:szCs w:val="22"/>
        </w:rPr>
      </w:pPr>
      <w:r w:rsidRPr="00596D47">
        <w:t>7.6.2.3</w:t>
      </w:r>
      <w:r w:rsidRPr="00596D47">
        <w:rPr>
          <w:rFonts w:asciiTheme="minorHAnsi" w:hAnsiTheme="minorHAnsi" w:cstheme="minorBidi"/>
          <w:sz w:val="22"/>
          <w:szCs w:val="22"/>
        </w:rPr>
        <w:tab/>
      </w:r>
      <w:r>
        <w:t>Minimum requirement at transitions</w:t>
      </w:r>
      <w:r>
        <w:tab/>
        <w:t>173</w:t>
      </w:r>
    </w:p>
    <w:p w14:paraId="1327A2C4" w14:textId="77777777" w:rsidR="00596D47" w:rsidRDefault="00596D47">
      <w:pPr>
        <w:pStyle w:val="TOC4"/>
        <w:rPr>
          <w:rFonts w:asciiTheme="minorHAnsi" w:eastAsiaTheme="minorEastAsia" w:hAnsiTheme="minorHAnsi" w:cstheme="minorBidi"/>
          <w:sz w:val="22"/>
          <w:szCs w:val="22"/>
        </w:rPr>
      </w:pPr>
      <w:r w:rsidRPr="00596D47">
        <w:t>7.6.2.4</w:t>
      </w:r>
      <w:r w:rsidRPr="00596D47">
        <w:rPr>
          <w:rFonts w:asciiTheme="minorHAnsi" w:hAnsiTheme="minorHAnsi" w:cstheme="minorBidi"/>
          <w:sz w:val="22"/>
          <w:szCs w:val="22"/>
        </w:rPr>
        <w:tab/>
      </w:r>
      <w:r>
        <w:t>Minimum requirement during SI Acquisition with autonomous gaps</w:t>
      </w:r>
      <w:r>
        <w:tab/>
        <w:t>173</w:t>
      </w:r>
    </w:p>
    <w:p w14:paraId="729BED47" w14:textId="77777777" w:rsidR="00596D47" w:rsidRDefault="00596D47">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62EA9FD9" w14:textId="77777777" w:rsidR="00596D47" w:rsidRDefault="00596D4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5E0326C4" w14:textId="77777777" w:rsidR="00596D47" w:rsidRDefault="00596D4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39F30C5D" w14:textId="77777777" w:rsidR="00596D47" w:rsidRDefault="00596D4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3C2E197D" w14:textId="77777777" w:rsidR="00596D47" w:rsidRDefault="00596D4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4F9491BF" w14:textId="77777777" w:rsidR="00596D47" w:rsidRDefault="00596D4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11A83537" w14:textId="77777777" w:rsidR="00596D47" w:rsidRDefault="00596D4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7D0E36E0" w14:textId="77777777" w:rsidR="00596D47" w:rsidRDefault="00596D47">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255C1C8C" w14:textId="77777777" w:rsidR="00596D47" w:rsidRDefault="00596D47">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59BFF35C" w14:textId="77777777" w:rsidR="00596D47" w:rsidRDefault="00596D47">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33E7FBB8" w14:textId="77777777" w:rsidR="00596D47" w:rsidRDefault="00596D47">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65B09FE0" w14:textId="77777777" w:rsidR="00596D47" w:rsidRDefault="00596D47">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43F25301" w14:textId="77777777" w:rsidR="00596D47" w:rsidRDefault="00596D47">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42672627" w14:textId="77777777" w:rsidR="00596D47" w:rsidRDefault="00596D47">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0A2F8960" w14:textId="77777777" w:rsidR="00596D47" w:rsidRDefault="00596D47">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5CB5EE3B" w14:textId="77777777" w:rsidR="00596D47" w:rsidRDefault="00596D4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4A813CC7" w14:textId="77777777" w:rsidR="00596D47" w:rsidRDefault="00596D4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5B0574FC" w14:textId="77777777" w:rsidR="00596D47" w:rsidRDefault="00596D4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7B65C774" w14:textId="77777777" w:rsidR="00596D47" w:rsidRDefault="00596D47">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0AA19A2A" w14:textId="77777777" w:rsidR="00596D47" w:rsidRDefault="00596D47">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74A3FBD2" w14:textId="77777777" w:rsidR="00596D47" w:rsidRDefault="00596D47">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52009AD4" w14:textId="77777777" w:rsidR="00596D47" w:rsidRDefault="00596D47">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7C409473" w14:textId="77777777" w:rsidR="00596D47" w:rsidRDefault="00596D47">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548BED06" w14:textId="77777777" w:rsidR="00596D47" w:rsidRDefault="00596D47">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1710D2BA" w14:textId="77777777" w:rsidR="00596D47" w:rsidRDefault="00596D47">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7B70F159" w14:textId="77777777" w:rsidR="00596D47" w:rsidRDefault="00596D47">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36E7E3FC" w14:textId="77777777" w:rsidR="00596D47" w:rsidRDefault="00596D47">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79220FBD" w14:textId="77777777" w:rsidR="00596D47" w:rsidRDefault="00596D47">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2AC2B3A8" w14:textId="77777777" w:rsidR="00596D47" w:rsidRDefault="00596D47">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0A730063" w14:textId="77777777" w:rsidR="00596D47" w:rsidRDefault="00596D47">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78E28CF6" w14:textId="77777777" w:rsidR="00596D47" w:rsidRDefault="00596D47">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3D1336">
        <w:rPr>
          <w:rFonts w:ascii="Times" w:eastAsia="MS Mincho" w:hAnsi="Times"/>
        </w:rPr>
        <w:t>SRS carrier based switching</w:t>
      </w:r>
      <w:r>
        <w:tab/>
        <w:t>184</w:t>
      </w:r>
    </w:p>
    <w:p w14:paraId="26469FA5" w14:textId="77777777" w:rsidR="00596D47" w:rsidRDefault="00596D4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7E675487" w14:textId="77777777" w:rsidR="00596D47" w:rsidRDefault="00596D47">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5D22CC35" w14:textId="77777777" w:rsidR="00596D47" w:rsidRDefault="00596D47">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1B00EF30" w14:textId="77777777" w:rsidR="00596D47" w:rsidRDefault="00596D47">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0DE4C76D" w14:textId="77777777" w:rsidR="00596D47" w:rsidRDefault="00596D47">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1CC362E9" w14:textId="77777777" w:rsidR="00596D47" w:rsidRDefault="00596D4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0EB654F9" w14:textId="77777777" w:rsidR="00596D47" w:rsidRDefault="00596D4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03E67D26" w14:textId="77777777" w:rsidR="00596D47" w:rsidRDefault="00596D47">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3C5BC01F" w14:textId="77777777" w:rsidR="00596D47" w:rsidRDefault="00596D47">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26E62A46" w14:textId="77777777" w:rsidR="00596D47" w:rsidRDefault="00596D47">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66F07E11" w14:textId="77777777" w:rsidR="00596D47" w:rsidRDefault="00596D47">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33214CAF" w14:textId="77777777" w:rsidR="00596D47" w:rsidRDefault="00596D47">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1F87AEBE" w14:textId="77777777" w:rsidR="00596D47" w:rsidRDefault="00596D47">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33476858" w14:textId="77777777" w:rsidR="00596D47" w:rsidRDefault="00596D47">
      <w:pPr>
        <w:pStyle w:val="TOC3"/>
        <w:rPr>
          <w:rFonts w:asciiTheme="minorHAnsi" w:eastAsiaTheme="minorEastAsia" w:hAnsiTheme="minorHAnsi" w:cstheme="minorBidi"/>
          <w:sz w:val="22"/>
          <w:szCs w:val="22"/>
        </w:rPr>
      </w:pPr>
      <w:r w:rsidRPr="00596D47">
        <w:t>7.11.1</w:t>
      </w:r>
      <w:r w:rsidRPr="00596D47">
        <w:rPr>
          <w:rFonts w:asciiTheme="minorHAnsi" w:eastAsiaTheme="minorEastAsia" w:hAnsiTheme="minorHAnsi"/>
          <w:sz w:val="22"/>
          <w:szCs w:val="22"/>
        </w:rPr>
        <w:tab/>
      </w:r>
      <w:r w:rsidRPr="003D1336">
        <w:rPr>
          <w:rFonts w:cs="v3.7.0"/>
        </w:rPr>
        <w:t>Introduction</w:t>
      </w:r>
      <w:r>
        <w:tab/>
        <w:t>187</w:t>
      </w:r>
    </w:p>
    <w:p w14:paraId="557AD015" w14:textId="77777777" w:rsidR="00596D47" w:rsidRDefault="00596D47">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638DA6D8" w14:textId="77777777" w:rsidR="00596D47" w:rsidRDefault="00596D47">
      <w:pPr>
        <w:pStyle w:val="TOC4"/>
        <w:rPr>
          <w:rFonts w:asciiTheme="minorHAnsi" w:eastAsiaTheme="minorEastAsia" w:hAnsiTheme="minorHAnsi" w:cstheme="minorBidi"/>
          <w:sz w:val="22"/>
          <w:szCs w:val="22"/>
        </w:rPr>
      </w:pPr>
      <w:r w:rsidRPr="00596D47">
        <w:t>7.11.2.</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188</w:t>
      </w:r>
    </w:p>
    <w:p w14:paraId="4C4697EA" w14:textId="77777777" w:rsidR="00596D47" w:rsidRDefault="00596D47">
      <w:pPr>
        <w:pStyle w:val="TOC4"/>
        <w:rPr>
          <w:rFonts w:asciiTheme="minorHAnsi" w:eastAsiaTheme="minorEastAsia" w:hAnsiTheme="minorHAnsi" w:cstheme="minorBidi"/>
          <w:sz w:val="22"/>
          <w:szCs w:val="22"/>
        </w:rPr>
      </w:pPr>
      <w:r w:rsidRPr="00596D47">
        <w:t>7.11.2.</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189</w:t>
      </w:r>
    </w:p>
    <w:p w14:paraId="4B3ED7FB" w14:textId="77777777" w:rsidR="00596D47" w:rsidRDefault="00596D47">
      <w:pPr>
        <w:pStyle w:val="TOC4"/>
        <w:rPr>
          <w:rFonts w:asciiTheme="minorHAnsi" w:eastAsiaTheme="minorEastAsia" w:hAnsiTheme="minorHAnsi" w:cstheme="minorBidi"/>
          <w:sz w:val="22"/>
          <w:szCs w:val="22"/>
        </w:rPr>
      </w:pPr>
      <w:r w:rsidRPr="00596D47">
        <w:lastRenderedPageBreak/>
        <w:t>7.11.2.</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189</w:t>
      </w:r>
    </w:p>
    <w:p w14:paraId="44F08835" w14:textId="77777777" w:rsidR="00596D47" w:rsidRDefault="00596D47">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5AA632CB" w14:textId="77777777" w:rsidR="00596D47" w:rsidRDefault="00596D47">
      <w:pPr>
        <w:pStyle w:val="TOC4"/>
        <w:rPr>
          <w:rFonts w:asciiTheme="minorHAnsi" w:eastAsiaTheme="minorEastAsia" w:hAnsiTheme="minorHAnsi" w:cstheme="minorBidi"/>
          <w:sz w:val="22"/>
          <w:szCs w:val="22"/>
        </w:rPr>
      </w:pPr>
      <w:r w:rsidRPr="00596D47">
        <w:t>7.11.</w:t>
      </w:r>
      <w:r w:rsidRPr="00596D47">
        <w:rPr>
          <w:lang w:eastAsia="zh-CN"/>
        </w:rPr>
        <w:t>3</w:t>
      </w:r>
      <w:r w:rsidRPr="00596D47">
        <w:t>.</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190</w:t>
      </w:r>
    </w:p>
    <w:p w14:paraId="34F771E9" w14:textId="77777777" w:rsidR="00596D47" w:rsidRDefault="00596D47">
      <w:pPr>
        <w:pStyle w:val="TOC4"/>
        <w:rPr>
          <w:rFonts w:asciiTheme="minorHAnsi" w:eastAsiaTheme="minorEastAsia" w:hAnsiTheme="minorHAnsi" w:cstheme="minorBidi"/>
          <w:sz w:val="22"/>
          <w:szCs w:val="22"/>
        </w:rPr>
      </w:pPr>
      <w:r w:rsidRPr="00596D47">
        <w:t>7.11.</w:t>
      </w:r>
      <w:r w:rsidRPr="00596D47">
        <w:rPr>
          <w:lang w:eastAsia="zh-CN"/>
        </w:rPr>
        <w:t>3</w:t>
      </w:r>
      <w:r w:rsidRPr="00596D47">
        <w:t>.</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190</w:t>
      </w:r>
    </w:p>
    <w:p w14:paraId="13D9BB28" w14:textId="77777777" w:rsidR="00596D47" w:rsidRDefault="00596D47">
      <w:pPr>
        <w:pStyle w:val="TOC4"/>
        <w:rPr>
          <w:rFonts w:asciiTheme="minorHAnsi" w:eastAsiaTheme="minorEastAsia" w:hAnsiTheme="minorHAnsi" w:cstheme="minorBidi"/>
          <w:sz w:val="22"/>
          <w:szCs w:val="22"/>
        </w:rPr>
      </w:pPr>
      <w:r w:rsidRPr="00596D47">
        <w:t>7.11.3.</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191</w:t>
      </w:r>
    </w:p>
    <w:p w14:paraId="22EDBA43" w14:textId="77777777" w:rsidR="00596D47" w:rsidRDefault="00596D47">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150F4FD2" w14:textId="77777777" w:rsidR="00596D47" w:rsidRDefault="00596D47">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0775D69A" w14:textId="77777777" w:rsidR="00596D47" w:rsidRDefault="00596D47">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4EB684F9" w14:textId="77777777" w:rsidR="00596D47" w:rsidRDefault="00596D47">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4B1812AF" w14:textId="77777777" w:rsidR="00596D47" w:rsidRDefault="00596D47">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75918F53" w14:textId="77777777" w:rsidR="00596D47" w:rsidRDefault="00596D47">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6C34557E" w14:textId="77777777" w:rsidR="00596D47" w:rsidRDefault="00596D47">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14:paraId="2EC0A3CF" w14:textId="77777777" w:rsidR="00596D47" w:rsidRDefault="00596D47">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14:paraId="2F58F85E" w14:textId="77777777" w:rsidR="00596D47" w:rsidRDefault="00596D47">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14:paraId="033D0286" w14:textId="77777777" w:rsidR="00596D47" w:rsidRDefault="00596D47">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56967006" w14:textId="77777777" w:rsidR="00596D47" w:rsidRDefault="00596D47">
      <w:pPr>
        <w:pStyle w:val="TOC2"/>
        <w:rPr>
          <w:rFonts w:asciiTheme="minorHAnsi" w:eastAsiaTheme="minorEastAsia" w:hAnsiTheme="minorHAnsi" w:cstheme="minorBidi"/>
          <w:sz w:val="22"/>
          <w:szCs w:val="22"/>
        </w:rPr>
      </w:pPr>
      <w:r w:rsidRPr="00596D47">
        <w:t>7.13</w:t>
      </w:r>
      <w:r w:rsidRPr="00596D47">
        <w:rPr>
          <w:rFonts w:asciiTheme="minorHAnsi" w:eastAsiaTheme="minorEastAsia" w:hAnsiTheme="minorHAnsi"/>
          <w:sz w:val="22"/>
          <w:szCs w:val="22"/>
        </w:rPr>
        <w:tab/>
      </w:r>
      <w:r w:rsidRPr="003D1336">
        <w:rPr>
          <w:rFonts w:cs="v4.2.0"/>
        </w:rPr>
        <w:t xml:space="preserve">Cell </w:t>
      </w:r>
      <w:r w:rsidRPr="003D1336">
        <w:rPr>
          <w:rFonts w:cs="v4.2.0"/>
          <w:lang w:eastAsia="zh-CN"/>
        </w:rPr>
        <w:t xml:space="preserve">phase </w:t>
      </w:r>
      <w:r w:rsidRPr="003D1336">
        <w:rPr>
          <w:rFonts w:cs="v4.2.0"/>
        </w:rPr>
        <w:t>synchronization accuracy</w:t>
      </w:r>
      <w:r w:rsidRPr="003D1336">
        <w:rPr>
          <w:rFonts w:cs="v4.2.0"/>
          <w:lang w:eastAsia="zh-CN"/>
        </w:rPr>
        <w:t xml:space="preserve"> (</w:t>
      </w:r>
      <w:r w:rsidRPr="003D1336">
        <w:rPr>
          <w:rFonts w:cs="v4.2.0"/>
        </w:rPr>
        <w:t>Synchronized mode of dual connectivity</w:t>
      </w:r>
      <w:r w:rsidRPr="003D1336">
        <w:rPr>
          <w:rFonts w:cs="v4.2.0"/>
          <w:lang w:eastAsia="zh-CN"/>
        </w:rPr>
        <w:t>)</w:t>
      </w:r>
      <w:r>
        <w:tab/>
        <w:t>194</w:t>
      </w:r>
    </w:p>
    <w:p w14:paraId="64546980" w14:textId="77777777" w:rsidR="00596D47" w:rsidRDefault="00596D47">
      <w:pPr>
        <w:pStyle w:val="TOC3"/>
        <w:rPr>
          <w:rFonts w:asciiTheme="minorHAnsi" w:eastAsiaTheme="minorEastAsia" w:hAnsiTheme="minorHAnsi" w:cstheme="minorBidi"/>
          <w:sz w:val="22"/>
          <w:szCs w:val="22"/>
        </w:rPr>
      </w:pPr>
      <w:r w:rsidRPr="00596D47">
        <w:t>7.13.1</w:t>
      </w:r>
      <w:r w:rsidRPr="00596D47">
        <w:rPr>
          <w:rFonts w:asciiTheme="minorHAnsi" w:eastAsiaTheme="minorEastAsia" w:hAnsiTheme="minorHAnsi"/>
          <w:sz w:val="22"/>
          <w:szCs w:val="22"/>
        </w:rPr>
        <w:tab/>
      </w:r>
      <w:r w:rsidRPr="003D1336">
        <w:rPr>
          <w:rFonts w:cs="v4.2.0"/>
        </w:rPr>
        <w:t>Definition</w:t>
      </w:r>
      <w:r>
        <w:tab/>
        <w:t>194</w:t>
      </w:r>
    </w:p>
    <w:p w14:paraId="156043BF" w14:textId="77777777" w:rsidR="00596D47" w:rsidRDefault="00596D47">
      <w:pPr>
        <w:pStyle w:val="TOC3"/>
        <w:rPr>
          <w:rFonts w:asciiTheme="minorHAnsi" w:eastAsiaTheme="minorEastAsia" w:hAnsiTheme="minorHAnsi" w:cstheme="minorBidi"/>
          <w:sz w:val="22"/>
          <w:szCs w:val="22"/>
        </w:rPr>
      </w:pPr>
      <w:r w:rsidRPr="00596D47">
        <w:t>7.13.2</w:t>
      </w:r>
      <w:r w:rsidRPr="00596D47">
        <w:rPr>
          <w:rFonts w:asciiTheme="minorHAnsi" w:eastAsiaTheme="minorEastAsia" w:hAnsiTheme="minorHAnsi"/>
          <w:sz w:val="22"/>
          <w:szCs w:val="22"/>
        </w:rPr>
        <w:tab/>
      </w:r>
      <w:r w:rsidRPr="003D1336">
        <w:rPr>
          <w:rFonts w:cs="v4.2.0"/>
        </w:rPr>
        <w:t>Minimum requirements</w:t>
      </w:r>
      <w:r>
        <w:tab/>
        <w:t>194</w:t>
      </w:r>
    </w:p>
    <w:p w14:paraId="2913AD9C" w14:textId="77777777" w:rsidR="00596D47" w:rsidRDefault="00596D47">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72F80E7D" w14:textId="77777777" w:rsidR="00596D47" w:rsidRDefault="00596D47">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3150C2EE" w14:textId="77777777" w:rsidR="00596D47" w:rsidRDefault="00596D47">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0252DF22" w14:textId="77777777" w:rsidR="00596D47" w:rsidRDefault="00596D47">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4046D772" w14:textId="77777777" w:rsidR="00596D47" w:rsidRDefault="00596D47">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78C3FDD0" w14:textId="77777777" w:rsidR="00596D47" w:rsidRDefault="00596D47">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11ED1DC2" w14:textId="77777777" w:rsidR="00596D47" w:rsidRDefault="00596D47">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509B656E" w14:textId="77777777" w:rsidR="00596D47" w:rsidRDefault="00596D47">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748F1183" w14:textId="77777777" w:rsidR="00596D47" w:rsidRDefault="00596D47">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2F9FC5A7" w14:textId="77777777" w:rsidR="00596D47" w:rsidRDefault="00596D47">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1F6E6346" w14:textId="77777777" w:rsidR="00596D47" w:rsidRDefault="00596D47">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68E33278" w14:textId="77777777" w:rsidR="00596D47" w:rsidRDefault="00596D47">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6F140EB7" w14:textId="77777777" w:rsidR="00596D47" w:rsidRDefault="00596D47">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6F857C9C" w14:textId="77777777" w:rsidR="00596D47" w:rsidRDefault="00596D47">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6F0A6FDE" w14:textId="77777777" w:rsidR="00596D47" w:rsidRDefault="00596D47">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7E7299F2" w14:textId="77777777" w:rsidR="00596D47" w:rsidRDefault="00596D47">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0D88D453" w14:textId="77777777" w:rsidR="00596D47" w:rsidRDefault="00596D47">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55462DEC" w14:textId="77777777" w:rsidR="00596D47" w:rsidRDefault="00596D47">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005C924D" w14:textId="77777777" w:rsidR="00596D47" w:rsidRDefault="00596D47">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7A654619" w14:textId="77777777" w:rsidR="00596D47" w:rsidRDefault="00596D47">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1A3F1AC8" w14:textId="77777777" w:rsidR="00596D47" w:rsidRDefault="00596D47">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01F32986" w14:textId="77777777" w:rsidR="00596D47" w:rsidRDefault="00596D47">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688CBC5D" w14:textId="77777777" w:rsidR="00596D47" w:rsidRDefault="00596D47">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7A232EF3" w14:textId="77777777" w:rsidR="00596D47" w:rsidRDefault="00596D47">
      <w:pPr>
        <w:pStyle w:val="TOC3"/>
        <w:rPr>
          <w:rFonts w:asciiTheme="minorHAnsi" w:eastAsiaTheme="minorEastAsia" w:hAnsiTheme="minorHAnsi" w:cstheme="minorBidi"/>
          <w:sz w:val="22"/>
          <w:szCs w:val="22"/>
        </w:rPr>
      </w:pPr>
      <w:r>
        <w:t>7.16.6</w:t>
      </w:r>
      <w:r>
        <w:rPr>
          <w:rFonts w:asciiTheme="minorHAnsi" w:eastAsiaTheme="minorEastAsia" w:hAnsiTheme="minorHAnsi" w:cstheme="minorBidi"/>
          <w:sz w:val="22"/>
          <w:szCs w:val="22"/>
        </w:rPr>
        <w:tab/>
      </w:r>
      <w:r>
        <w:rPr>
          <w:lang w:eastAsia="sv-SE"/>
        </w:rPr>
        <w:t>ProSe operation under deactivated SCell</w:t>
      </w:r>
      <w:r>
        <w:tab/>
        <w:t>199</w:t>
      </w:r>
    </w:p>
    <w:p w14:paraId="32CD1817" w14:textId="77777777" w:rsidR="00596D47" w:rsidRDefault="00596D47">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0121EEEB" w14:textId="77777777" w:rsidR="00596D47" w:rsidRDefault="00596D47">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0DD76891" w14:textId="77777777" w:rsidR="00596D47" w:rsidRDefault="00596D47">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1BD34930" w14:textId="77777777" w:rsidR="00596D47" w:rsidRDefault="00596D47">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13AB727F" w14:textId="77777777" w:rsidR="00596D47" w:rsidRDefault="00596D47">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335428DF" w14:textId="77777777" w:rsidR="00596D47" w:rsidRDefault="00596D47">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3EB0D415" w14:textId="77777777" w:rsidR="00596D47" w:rsidRDefault="00596D47">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20C4FC64" w14:textId="77777777" w:rsidR="00596D47" w:rsidRDefault="00596D47">
      <w:pPr>
        <w:pStyle w:val="TOC3"/>
        <w:rPr>
          <w:rFonts w:asciiTheme="minorHAnsi" w:eastAsiaTheme="minorEastAsia" w:hAnsiTheme="minorHAnsi" w:cstheme="minorBidi"/>
          <w:sz w:val="22"/>
          <w:szCs w:val="22"/>
        </w:rPr>
      </w:pPr>
      <w:r w:rsidRPr="00596D47">
        <w:t>7.19.1</w:t>
      </w:r>
      <w:r w:rsidRPr="00596D47">
        <w:rPr>
          <w:rFonts w:asciiTheme="minorHAnsi" w:eastAsiaTheme="minorEastAsia" w:hAnsiTheme="minorHAnsi"/>
          <w:sz w:val="22"/>
          <w:szCs w:val="22"/>
        </w:rPr>
        <w:tab/>
      </w:r>
      <w:r w:rsidRPr="003D1336">
        <w:rPr>
          <w:rFonts w:cs="v3.7.0"/>
        </w:rPr>
        <w:t>Introduction</w:t>
      </w:r>
      <w:r>
        <w:tab/>
        <w:t>200</w:t>
      </w:r>
    </w:p>
    <w:p w14:paraId="40134086" w14:textId="77777777" w:rsidR="00596D47" w:rsidRDefault="00596D47">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3D9F375C" w14:textId="77777777" w:rsidR="00596D47" w:rsidRDefault="00596D47">
      <w:pPr>
        <w:pStyle w:val="TOC4"/>
        <w:rPr>
          <w:rFonts w:asciiTheme="minorHAnsi" w:eastAsiaTheme="minorEastAsia" w:hAnsiTheme="minorHAnsi" w:cstheme="minorBidi"/>
          <w:sz w:val="22"/>
          <w:szCs w:val="22"/>
        </w:rPr>
      </w:pPr>
      <w:r w:rsidRPr="00596D47">
        <w:t>7.19.2.</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201</w:t>
      </w:r>
    </w:p>
    <w:p w14:paraId="201BA6BB" w14:textId="77777777" w:rsidR="00596D47" w:rsidRDefault="00596D47">
      <w:pPr>
        <w:pStyle w:val="TOC4"/>
        <w:rPr>
          <w:rFonts w:asciiTheme="minorHAnsi" w:eastAsiaTheme="minorEastAsia" w:hAnsiTheme="minorHAnsi" w:cstheme="minorBidi"/>
          <w:sz w:val="22"/>
          <w:szCs w:val="22"/>
        </w:rPr>
      </w:pPr>
      <w:r w:rsidRPr="00596D47">
        <w:t>7.19.2.</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202</w:t>
      </w:r>
    </w:p>
    <w:p w14:paraId="5FD81365" w14:textId="77777777" w:rsidR="00596D47" w:rsidRDefault="00596D47">
      <w:pPr>
        <w:pStyle w:val="TOC4"/>
        <w:rPr>
          <w:rFonts w:asciiTheme="minorHAnsi" w:eastAsiaTheme="minorEastAsia" w:hAnsiTheme="minorHAnsi" w:cstheme="minorBidi"/>
          <w:sz w:val="22"/>
          <w:szCs w:val="22"/>
        </w:rPr>
      </w:pPr>
      <w:r w:rsidRPr="00596D47">
        <w:t>7.19.2.</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203</w:t>
      </w:r>
    </w:p>
    <w:p w14:paraId="7F6D041F" w14:textId="77777777" w:rsidR="00596D47" w:rsidRDefault="00596D47">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144411D3" w14:textId="77777777" w:rsidR="00596D47" w:rsidRDefault="00596D47">
      <w:pPr>
        <w:pStyle w:val="TOC4"/>
        <w:rPr>
          <w:rFonts w:asciiTheme="minorHAnsi" w:eastAsiaTheme="minorEastAsia" w:hAnsiTheme="minorHAnsi" w:cstheme="minorBidi"/>
          <w:sz w:val="22"/>
          <w:szCs w:val="22"/>
        </w:rPr>
      </w:pPr>
      <w:r w:rsidRPr="00596D47">
        <w:t>7.19.</w:t>
      </w:r>
      <w:r w:rsidRPr="00596D47">
        <w:rPr>
          <w:lang w:eastAsia="zh-CN"/>
        </w:rPr>
        <w:t>3</w:t>
      </w:r>
      <w:r w:rsidRPr="00596D47">
        <w:t>.</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204</w:t>
      </w:r>
    </w:p>
    <w:p w14:paraId="126C892C" w14:textId="77777777" w:rsidR="00596D47" w:rsidRDefault="00596D47">
      <w:pPr>
        <w:pStyle w:val="TOC4"/>
        <w:rPr>
          <w:rFonts w:asciiTheme="minorHAnsi" w:eastAsiaTheme="minorEastAsia" w:hAnsiTheme="minorHAnsi" w:cstheme="minorBidi"/>
          <w:sz w:val="22"/>
          <w:szCs w:val="22"/>
        </w:rPr>
      </w:pPr>
      <w:r w:rsidRPr="00596D47">
        <w:t>7.19.</w:t>
      </w:r>
      <w:r w:rsidRPr="00596D47">
        <w:rPr>
          <w:lang w:eastAsia="zh-CN"/>
        </w:rPr>
        <w:t>3</w:t>
      </w:r>
      <w:r w:rsidRPr="00596D47">
        <w:t>.</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204</w:t>
      </w:r>
    </w:p>
    <w:p w14:paraId="68D71554" w14:textId="77777777" w:rsidR="00596D47" w:rsidRDefault="00596D47">
      <w:pPr>
        <w:pStyle w:val="TOC4"/>
        <w:rPr>
          <w:rFonts w:asciiTheme="minorHAnsi" w:eastAsiaTheme="minorEastAsia" w:hAnsiTheme="minorHAnsi" w:cstheme="minorBidi"/>
          <w:sz w:val="22"/>
          <w:szCs w:val="22"/>
        </w:rPr>
      </w:pPr>
      <w:r w:rsidRPr="00596D47">
        <w:t>7.19.3.</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205</w:t>
      </w:r>
    </w:p>
    <w:p w14:paraId="1E5A2823" w14:textId="77777777" w:rsidR="00596D47" w:rsidRDefault="00596D47">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03C27A6B" w14:textId="77777777" w:rsidR="00596D47" w:rsidRDefault="00596D47">
      <w:pPr>
        <w:pStyle w:val="TOC4"/>
        <w:rPr>
          <w:rFonts w:asciiTheme="minorHAnsi" w:eastAsiaTheme="minorEastAsia" w:hAnsiTheme="minorHAnsi" w:cstheme="minorBidi"/>
          <w:sz w:val="22"/>
          <w:szCs w:val="22"/>
        </w:rPr>
      </w:pPr>
      <w:r w:rsidRPr="00596D47">
        <w:t>7.19.4.</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206</w:t>
      </w:r>
    </w:p>
    <w:p w14:paraId="56DF1B15" w14:textId="77777777" w:rsidR="00596D47" w:rsidRDefault="00596D47">
      <w:pPr>
        <w:pStyle w:val="TOC4"/>
        <w:rPr>
          <w:rFonts w:asciiTheme="minorHAnsi" w:eastAsiaTheme="minorEastAsia" w:hAnsiTheme="minorHAnsi" w:cstheme="minorBidi"/>
          <w:sz w:val="22"/>
          <w:szCs w:val="22"/>
        </w:rPr>
      </w:pPr>
      <w:r w:rsidRPr="00596D47">
        <w:t>7.19.4.</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207</w:t>
      </w:r>
    </w:p>
    <w:p w14:paraId="481EE805" w14:textId="77777777" w:rsidR="00596D47" w:rsidRDefault="00596D47">
      <w:pPr>
        <w:pStyle w:val="TOC4"/>
        <w:rPr>
          <w:rFonts w:asciiTheme="minorHAnsi" w:eastAsiaTheme="minorEastAsia" w:hAnsiTheme="minorHAnsi" w:cstheme="minorBidi"/>
          <w:sz w:val="22"/>
          <w:szCs w:val="22"/>
        </w:rPr>
      </w:pPr>
      <w:r w:rsidRPr="00596D47">
        <w:t>7.19.4.3</w:t>
      </w:r>
      <w:r w:rsidRPr="00596D47">
        <w:rPr>
          <w:rFonts w:asciiTheme="minorHAnsi" w:hAnsiTheme="minorHAnsi" w:cstheme="minorBidi"/>
          <w:sz w:val="22"/>
          <w:szCs w:val="22"/>
        </w:rPr>
        <w:tab/>
      </w:r>
      <w:r>
        <w:rPr>
          <w:lang w:eastAsia="zh-CN"/>
        </w:rPr>
        <w:t>Minimum requirement at transitions</w:t>
      </w:r>
      <w:r>
        <w:tab/>
        <w:t>208</w:t>
      </w:r>
    </w:p>
    <w:p w14:paraId="64B7D72A" w14:textId="77777777" w:rsidR="00596D47" w:rsidRDefault="00596D47">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7BC64DCE" w14:textId="77777777" w:rsidR="00596D47" w:rsidRDefault="00596D47">
      <w:pPr>
        <w:pStyle w:val="TOC4"/>
        <w:rPr>
          <w:rFonts w:asciiTheme="minorHAnsi" w:eastAsiaTheme="minorEastAsia" w:hAnsiTheme="minorHAnsi" w:cstheme="minorBidi"/>
          <w:sz w:val="22"/>
          <w:szCs w:val="22"/>
        </w:rPr>
      </w:pPr>
      <w:r w:rsidRPr="00596D47">
        <w:t>7.19.</w:t>
      </w:r>
      <w:r w:rsidRPr="00596D47">
        <w:rPr>
          <w:lang w:eastAsia="zh-CN"/>
        </w:rPr>
        <w:t>5</w:t>
      </w:r>
      <w:r w:rsidRPr="00596D47">
        <w:t>.</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209</w:t>
      </w:r>
    </w:p>
    <w:p w14:paraId="01A3D917" w14:textId="77777777" w:rsidR="00596D47" w:rsidRDefault="00596D47">
      <w:pPr>
        <w:pStyle w:val="TOC4"/>
        <w:rPr>
          <w:rFonts w:asciiTheme="minorHAnsi" w:eastAsiaTheme="minorEastAsia" w:hAnsiTheme="minorHAnsi" w:cstheme="minorBidi"/>
          <w:sz w:val="22"/>
          <w:szCs w:val="22"/>
        </w:rPr>
      </w:pPr>
      <w:r w:rsidRPr="00596D47">
        <w:t>7.19.</w:t>
      </w:r>
      <w:r w:rsidRPr="00596D47">
        <w:rPr>
          <w:lang w:eastAsia="zh-CN"/>
        </w:rPr>
        <w:t>5</w:t>
      </w:r>
      <w:r w:rsidRPr="00596D47">
        <w:t>.</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209</w:t>
      </w:r>
    </w:p>
    <w:p w14:paraId="05CC0793" w14:textId="77777777" w:rsidR="00596D47" w:rsidRDefault="00596D47">
      <w:pPr>
        <w:pStyle w:val="TOC4"/>
        <w:rPr>
          <w:rFonts w:asciiTheme="minorHAnsi" w:eastAsiaTheme="minorEastAsia" w:hAnsiTheme="minorHAnsi" w:cstheme="minorBidi"/>
          <w:sz w:val="22"/>
          <w:szCs w:val="22"/>
        </w:rPr>
      </w:pPr>
      <w:r w:rsidRPr="00596D47">
        <w:t>7.19.5.</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210</w:t>
      </w:r>
    </w:p>
    <w:p w14:paraId="7F4B3910" w14:textId="77777777" w:rsidR="00596D47" w:rsidRDefault="00596D47">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03D91C07" w14:textId="77777777" w:rsidR="00596D47" w:rsidRDefault="00596D47">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3B14DA7C" w14:textId="77777777" w:rsidR="00596D47" w:rsidRDefault="00596D47">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2A0EABC1" w14:textId="77777777" w:rsidR="00596D47" w:rsidRDefault="00596D47">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0FDFC363" w14:textId="77777777" w:rsidR="00596D47" w:rsidRDefault="00596D47">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16577041" w14:textId="77777777" w:rsidR="00596D47" w:rsidRDefault="00596D47">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337A2570" w14:textId="77777777" w:rsidR="00596D47" w:rsidRDefault="00596D47">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6FFAF986" w14:textId="77777777" w:rsidR="00596D47" w:rsidRDefault="00596D47">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14:paraId="0A438098" w14:textId="77777777" w:rsidR="00596D47" w:rsidRDefault="00596D47">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14:paraId="5AA904E2" w14:textId="77777777" w:rsidR="00596D47" w:rsidRDefault="00596D47">
      <w:pPr>
        <w:pStyle w:val="TOC4"/>
        <w:rPr>
          <w:rFonts w:asciiTheme="minorHAnsi" w:eastAsiaTheme="minorEastAsia" w:hAnsiTheme="minorHAnsi" w:cstheme="minorBidi"/>
          <w:sz w:val="22"/>
          <w:szCs w:val="22"/>
        </w:rPr>
      </w:pPr>
      <w:r w:rsidRPr="00596D47">
        <w:t>7.22.2.1</w:t>
      </w:r>
      <w:r w:rsidRPr="00596D47">
        <w:rPr>
          <w:rFonts w:asciiTheme="minorHAnsi" w:hAnsiTheme="minorHAnsi" w:cstheme="minorBidi"/>
          <w:sz w:val="22"/>
          <w:szCs w:val="22"/>
        </w:rPr>
        <w:tab/>
      </w:r>
      <w:r w:rsidRPr="003D1336">
        <w:rPr>
          <w:rFonts w:eastAsia="?? ??"/>
          <w:lang w:eastAsia="zh-CN"/>
        </w:rPr>
        <w:t>Timing Advance adjustment delay</w:t>
      </w:r>
      <w:r>
        <w:tab/>
        <w:t>211</w:t>
      </w:r>
    </w:p>
    <w:p w14:paraId="212D3EC0" w14:textId="77777777" w:rsidR="00596D47" w:rsidRDefault="00596D47">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14:paraId="5FCD0DC3" w14:textId="77777777" w:rsidR="00596D47" w:rsidRDefault="00596D47">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5895CCA7" w14:textId="77777777" w:rsidR="00596D47" w:rsidRDefault="00596D47">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05D90235" w14:textId="77777777" w:rsidR="00596D47" w:rsidRDefault="00596D47">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71364F11" w14:textId="77777777" w:rsidR="00596D47" w:rsidRDefault="00596D47">
      <w:pPr>
        <w:pStyle w:val="TOC4"/>
        <w:rPr>
          <w:rFonts w:asciiTheme="minorHAnsi" w:eastAsiaTheme="minorEastAsia" w:hAnsiTheme="minorHAnsi" w:cstheme="minorBidi"/>
          <w:sz w:val="22"/>
          <w:szCs w:val="22"/>
        </w:rPr>
      </w:pPr>
      <w:r w:rsidRPr="00596D47">
        <w:t>7.23.2.</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212</w:t>
      </w:r>
    </w:p>
    <w:p w14:paraId="4B8438A2" w14:textId="77777777" w:rsidR="00596D47" w:rsidRDefault="00596D47">
      <w:pPr>
        <w:pStyle w:val="TOC4"/>
        <w:rPr>
          <w:rFonts w:asciiTheme="minorHAnsi" w:eastAsiaTheme="minorEastAsia" w:hAnsiTheme="minorHAnsi" w:cstheme="minorBidi"/>
          <w:sz w:val="22"/>
          <w:szCs w:val="22"/>
        </w:rPr>
      </w:pPr>
      <w:r w:rsidRPr="00596D47">
        <w:t>7.23.2.</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213</w:t>
      </w:r>
    </w:p>
    <w:p w14:paraId="2A7D89A0" w14:textId="77777777" w:rsidR="00596D47" w:rsidRDefault="00596D47">
      <w:pPr>
        <w:pStyle w:val="TOC4"/>
        <w:rPr>
          <w:rFonts w:asciiTheme="minorHAnsi" w:eastAsiaTheme="minorEastAsia" w:hAnsiTheme="minorHAnsi" w:cstheme="minorBidi"/>
          <w:sz w:val="22"/>
          <w:szCs w:val="22"/>
        </w:rPr>
      </w:pPr>
      <w:r w:rsidRPr="00596D47">
        <w:t>7.23.2.</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213</w:t>
      </w:r>
    </w:p>
    <w:p w14:paraId="2D1592BF" w14:textId="77777777" w:rsidR="00596D47" w:rsidRDefault="00596D47">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2FAB7823" w14:textId="77777777" w:rsidR="00596D47" w:rsidRDefault="00596D47">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602CACE1" w14:textId="77777777" w:rsidR="00596D47" w:rsidRDefault="00596D47">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2CF12F99" w14:textId="77777777" w:rsidR="00596D47" w:rsidRDefault="00596D47">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3BBBBDB9" w14:textId="77777777" w:rsidR="00596D47" w:rsidRDefault="00596D47">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2C6A4471" w14:textId="77777777" w:rsidR="00596D47" w:rsidRDefault="00596D47">
      <w:pPr>
        <w:pStyle w:val="TOC3"/>
        <w:rPr>
          <w:rFonts w:asciiTheme="minorHAnsi" w:eastAsiaTheme="minorEastAsia" w:hAnsiTheme="minorHAnsi" w:cstheme="minorBidi"/>
          <w:sz w:val="22"/>
          <w:szCs w:val="22"/>
        </w:rPr>
      </w:pPr>
      <w:r w:rsidRPr="00596D47">
        <w:t>7.</w:t>
      </w:r>
      <w:r w:rsidRPr="00596D47">
        <w:rPr>
          <w:lang w:eastAsia="zh-CN"/>
        </w:rPr>
        <w:t>25</w:t>
      </w:r>
      <w:r w:rsidRPr="00596D47">
        <w:t>.2</w:t>
      </w:r>
      <w:r w:rsidRPr="00596D47">
        <w:rPr>
          <w:rFonts w:asciiTheme="minorHAnsi" w:eastAsiaTheme="minorEastAsia" w:hAnsiTheme="minorHAnsi"/>
          <w:sz w:val="22"/>
          <w:szCs w:val="22"/>
        </w:rPr>
        <w:tab/>
      </w:r>
      <w:r w:rsidRPr="003D1336">
        <w:rPr>
          <w:rFonts w:cs="v4.2.0"/>
        </w:rPr>
        <w:t>Minimum requirements</w:t>
      </w:r>
      <w:r>
        <w:tab/>
        <w:t>215</w:t>
      </w:r>
    </w:p>
    <w:p w14:paraId="03D05B8D" w14:textId="77777777" w:rsidR="00596D47" w:rsidRDefault="00596D47">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14:paraId="6B54E20C" w14:textId="77777777" w:rsidR="00596D47" w:rsidRDefault="00596D47">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3270DE8C" w14:textId="77777777" w:rsidR="00596D47" w:rsidRDefault="00596D47">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2F1661D3" w14:textId="77777777" w:rsidR="00596D47" w:rsidRDefault="00596D47">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08B3A1A4" w14:textId="77777777" w:rsidR="00596D47" w:rsidRDefault="00596D47">
      <w:pPr>
        <w:pStyle w:val="TOC3"/>
        <w:rPr>
          <w:rFonts w:asciiTheme="minorHAnsi" w:eastAsiaTheme="minorEastAsia" w:hAnsiTheme="minorHAnsi" w:cstheme="minorBidi"/>
          <w:sz w:val="22"/>
          <w:szCs w:val="22"/>
        </w:rPr>
      </w:pPr>
      <w:r w:rsidRPr="00596D47">
        <w:t>7.</w:t>
      </w:r>
      <w:r w:rsidRPr="00596D47">
        <w:rPr>
          <w:lang w:eastAsia="zh-CN"/>
        </w:rPr>
        <w:t>27</w:t>
      </w:r>
      <w:r w:rsidRPr="00596D47">
        <w:t>.1</w:t>
      </w:r>
      <w:r w:rsidRPr="00596D47">
        <w:rPr>
          <w:rFonts w:asciiTheme="minorHAnsi" w:eastAsiaTheme="minorEastAsia" w:hAnsiTheme="minorHAnsi"/>
          <w:sz w:val="22"/>
          <w:szCs w:val="22"/>
        </w:rPr>
        <w:tab/>
      </w:r>
      <w:r w:rsidRPr="003D1336">
        <w:rPr>
          <w:rFonts w:cs="v3.7.0"/>
        </w:rPr>
        <w:t>Introduction</w:t>
      </w:r>
      <w:r>
        <w:tab/>
        <w:t>216</w:t>
      </w:r>
    </w:p>
    <w:p w14:paraId="6E4CB6B7" w14:textId="77777777" w:rsidR="00596D47" w:rsidRDefault="00596D47">
      <w:pPr>
        <w:pStyle w:val="TOC3"/>
        <w:rPr>
          <w:rFonts w:asciiTheme="minorHAnsi" w:eastAsiaTheme="minorEastAsia" w:hAnsiTheme="minorHAnsi" w:cstheme="minorBidi"/>
          <w:sz w:val="22"/>
          <w:szCs w:val="22"/>
        </w:rPr>
      </w:pPr>
      <w:r w:rsidRPr="00596D47">
        <w:t>7.</w:t>
      </w:r>
      <w:r w:rsidRPr="00596D47">
        <w:rPr>
          <w:lang w:eastAsia="zh-CN"/>
        </w:rPr>
        <w:t>27</w:t>
      </w:r>
      <w:r w:rsidRPr="00596D47">
        <w:t>.2</w:t>
      </w:r>
      <w:r w:rsidRPr="00596D47">
        <w:rPr>
          <w:rFonts w:asciiTheme="minorHAnsi" w:eastAsiaTheme="minorEastAsia" w:hAnsiTheme="minorHAnsi"/>
          <w:sz w:val="22"/>
          <w:szCs w:val="22"/>
        </w:rPr>
        <w:tab/>
      </w:r>
      <w:r w:rsidRPr="003D1336">
        <w:rPr>
          <w:rFonts w:cs="v3.7.0"/>
        </w:rPr>
        <w:t>Requirements</w:t>
      </w:r>
      <w:r>
        <w:tab/>
        <w:t>216</w:t>
      </w:r>
    </w:p>
    <w:p w14:paraId="100A75C8" w14:textId="77777777" w:rsidR="00596D47" w:rsidRDefault="00596D47">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7C553153" w14:textId="77777777" w:rsidR="00596D47" w:rsidRDefault="00596D47">
      <w:pPr>
        <w:pStyle w:val="TOC3"/>
        <w:rPr>
          <w:rFonts w:asciiTheme="minorHAnsi" w:eastAsiaTheme="minorEastAsia" w:hAnsiTheme="minorHAnsi" w:cstheme="minorBidi"/>
          <w:sz w:val="22"/>
          <w:szCs w:val="22"/>
        </w:rPr>
      </w:pPr>
      <w:r w:rsidRPr="00596D47">
        <w:t>7.28.1</w:t>
      </w:r>
      <w:r w:rsidRPr="00596D47">
        <w:rPr>
          <w:rFonts w:asciiTheme="minorHAnsi" w:eastAsiaTheme="minorEastAsia" w:hAnsiTheme="minorHAnsi"/>
          <w:sz w:val="22"/>
          <w:szCs w:val="22"/>
        </w:rPr>
        <w:tab/>
      </w:r>
      <w:r w:rsidRPr="003D1336">
        <w:rPr>
          <w:rFonts w:cs="v3.7.0"/>
        </w:rPr>
        <w:t>Introduction</w:t>
      </w:r>
      <w:r>
        <w:tab/>
        <w:t>216</w:t>
      </w:r>
    </w:p>
    <w:p w14:paraId="6B523BC7" w14:textId="77777777" w:rsidR="00596D47" w:rsidRDefault="00596D47">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4CCC4098" w14:textId="77777777" w:rsidR="00596D47" w:rsidRDefault="00596D47">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52D6F86F" w14:textId="77777777" w:rsidR="00596D47" w:rsidRDefault="00596D47">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1C05A5C6" w14:textId="77777777" w:rsidR="00596D47" w:rsidRDefault="00596D47">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1FB5628A" w14:textId="77777777" w:rsidR="00596D47" w:rsidRDefault="00596D47">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0C921829" w14:textId="77777777" w:rsidR="00596D47" w:rsidRDefault="00596D47">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5BB59012" w14:textId="77777777" w:rsidR="00596D47" w:rsidRDefault="00596D47">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5F64DEB3" w14:textId="25EF2144" w:rsidR="00596D47" w:rsidRDefault="00596D4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3BC062E7" w14:textId="77777777" w:rsidR="00596D47" w:rsidRDefault="00596D4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5E9F04A5" w14:textId="77777777" w:rsidR="00596D47" w:rsidRDefault="00596D4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158207C9" w14:textId="77777777" w:rsidR="00596D47" w:rsidRDefault="00596D4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38715554" w14:textId="77777777" w:rsidR="00596D47" w:rsidRDefault="00596D47">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6EE350E7" w14:textId="77777777" w:rsidR="00596D47" w:rsidRDefault="00596D47">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21A3A282" w14:textId="77777777" w:rsidR="00596D47" w:rsidRDefault="00596D47">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1D9E20FB" w14:textId="77777777" w:rsidR="00596D47" w:rsidRDefault="00596D47">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56640929" w14:textId="77777777" w:rsidR="00596D47" w:rsidRDefault="00596D47">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56C04AC7" w14:textId="77777777" w:rsidR="00596D47" w:rsidRDefault="00596D47">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2A0188D0" w14:textId="77777777" w:rsidR="00596D47" w:rsidRDefault="00596D47">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17EA6935" w14:textId="77777777" w:rsidR="00596D47" w:rsidRDefault="00596D47">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16D2E156" w14:textId="77777777" w:rsidR="00596D47" w:rsidRDefault="00596D47">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331B53DE" w14:textId="77777777" w:rsidR="00596D47" w:rsidRDefault="00596D47">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3A6D4B42" w14:textId="77777777" w:rsidR="00596D47" w:rsidRDefault="00596D47">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0DECF421" w14:textId="77777777" w:rsidR="00596D47" w:rsidRDefault="00596D47">
      <w:pPr>
        <w:pStyle w:val="TOC5"/>
        <w:rPr>
          <w:rFonts w:asciiTheme="minorHAnsi" w:eastAsiaTheme="minorEastAsia" w:hAnsiTheme="minorHAnsi" w:cstheme="minorBidi"/>
          <w:sz w:val="22"/>
          <w:szCs w:val="22"/>
        </w:rPr>
      </w:pPr>
      <w:r w:rsidRPr="00596D47">
        <w:t>8.1.2.3.1</w:t>
      </w:r>
      <w:r w:rsidRPr="00596D47">
        <w:rPr>
          <w:rFonts w:asciiTheme="minorHAnsi" w:eastAsiaTheme="minorEastAsia" w:hAnsiTheme="minorHAnsi"/>
          <w:sz w:val="22"/>
          <w:szCs w:val="22"/>
        </w:rPr>
        <w:tab/>
      </w:r>
      <w:r>
        <w:t>E-UTRAN FDD – FDD inter frequency measurements</w:t>
      </w:r>
      <w:r>
        <w:tab/>
        <w:t>236</w:t>
      </w:r>
    </w:p>
    <w:p w14:paraId="565E3E99" w14:textId="77777777" w:rsidR="00596D47" w:rsidRDefault="00596D47">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78945EA7" w14:textId="77777777" w:rsidR="00596D47" w:rsidRDefault="00596D47">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6F001C29" w14:textId="77777777" w:rsidR="00596D47" w:rsidRDefault="00596D47">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72453585" w14:textId="77777777" w:rsidR="00596D47" w:rsidRDefault="00596D47">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64232D6B" w14:textId="77777777" w:rsidR="00596D47" w:rsidRDefault="00596D47">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349256AF" w14:textId="77777777" w:rsidR="00596D47" w:rsidRDefault="00596D47">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6D14583B" w14:textId="77777777" w:rsidR="00596D47" w:rsidRDefault="00596D47">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4089B569" w14:textId="77777777" w:rsidR="00596D47" w:rsidRDefault="00596D47">
      <w:pPr>
        <w:pStyle w:val="TOC5"/>
        <w:rPr>
          <w:rFonts w:asciiTheme="minorHAnsi" w:eastAsiaTheme="minorEastAsia" w:hAnsiTheme="minorHAnsi" w:cstheme="minorBidi"/>
          <w:sz w:val="22"/>
          <w:szCs w:val="22"/>
        </w:rPr>
      </w:pPr>
      <w:r w:rsidRPr="00596D47">
        <w:t>8.1.2.3.9</w:t>
      </w:r>
      <w:r w:rsidRPr="00596D47">
        <w:rPr>
          <w:rFonts w:asciiTheme="minorHAnsi" w:eastAsiaTheme="minorEastAsia" w:hAnsiTheme="minorHAnsi"/>
          <w:sz w:val="22"/>
          <w:szCs w:val="22"/>
        </w:rPr>
        <w:tab/>
      </w:r>
      <w:r>
        <w:t>E-UTRAN FDD – FDD inter frequency measurements with FeMBMS/Unicast mixed cells</w:t>
      </w:r>
      <w:r>
        <w:tab/>
        <w:t>253</w:t>
      </w:r>
    </w:p>
    <w:p w14:paraId="7E015F39" w14:textId="77777777" w:rsidR="00596D47" w:rsidRDefault="00596D47">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15AF04FF" w14:textId="77777777" w:rsidR="00596D47" w:rsidRDefault="00596D47">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765F64B4" w14:textId="77777777" w:rsidR="00596D47" w:rsidRDefault="00596D47">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44A744D4" w14:textId="77777777" w:rsidR="00596D47" w:rsidRDefault="00596D47">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6008412C" w14:textId="77777777" w:rsidR="00596D47" w:rsidRDefault="00596D47">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37B90BC1" w14:textId="77777777" w:rsidR="00596D47" w:rsidRDefault="00596D47">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5104ABA0" w14:textId="77777777" w:rsidR="00596D47" w:rsidRDefault="00596D47">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3B390206" w14:textId="77777777" w:rsidR="00596D47" w:rsidRDefault="00596D47">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150F8569" w14:textId="77777777" w:rsidR="00596D47" w:rsidRDefault="00596D47">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0F7DCFD6" w14:textId="77777777" w:rsidR="00596D47" w:rsidRDefault="00596D47">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689AEB2E" w14:textId="77777777" w:rsidR="00596D47" w:rsidRDefault="00596D47">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1A3D2485" w14:textId="77777777" w:rsidR="00596D47" w:rsidRDefault="00596D47">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36AECFDE" w14:textId="77777777" w:rsidR="00596D47" w:rsidRDefault="00596D47">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6B695169" w14:textId="77777777" w:rsidR="00596D47" w:rsidRDefault="00596D47">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42651A36" w14:textId="77777777" w:rsidR="00596D47" w:rsidRDefault="00596D47">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3BAB6734" w14:textId="77777777" w:rsidR="00596D47" w:rsidRDefault="00596D47">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39A30AB6" w14:textId="77777777" w:rsidR="00596D47" w:rsidRDefault="00596D47">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3EDEB345" w14:textId="77777777" w:rsidR="00596D47" w:rsidRDefault="00596D47">
      <w:pPr>
        <w:pStyle w:val="TOC5"/>
        <w:rPr>
          <w:rFonts w:asciiTheme="minorHAnsi" w:eastAsiaTheme="minorEastAsia" w:hAnsiTheme="minorHAnsi" w:cstheme="minorBidi"/>
          <w:sz w:val="22"/>
          <w:szCs w:val="22"/>
        </w:rPr>
      </w:pPr>
      <w:r w:rsidRPr="00596D47">
        <w:t>8.1.2.4.</w:t>
      </w:r>
      <w:r w:rsidRPr="00596D47">
        <w:rPr>
          <w:lang w:eastAsia="zh-CN"/>
        </w:rPr>
        <w:t>15</w:t>
      </w:r>
      <w:r w:rsidRPr="00596D47">
        <w:rPr>
          <w:rFonts w:asciiTheme="minorHAnsi" w:eastAsiaTheme="minorEastAsia" w:hAnsiTheme="minorHAnsi" w:cstheme="minorBidi"/>
          <w:sz w:val="22"/>
          <w:szCs w:val="22"/>
        </w:rPr>
        <w:tab/>
      </w:r>
      <w:r w:rsidRPr="003D1336">
        <w:rPr>
          <w:lang w:val="en-US"/>
        </w:rPr>
        <w:t xml:space="preserve">E-UTRAN </w:t>
      </w:r>
      <w:r w:rsidRPr="003D1336">
        <w:rPr>
          <w:lang w:val="en-US" w:eastAsia="zh-CN"/>
        </w:rPr>
        <w:t>F</w:t>
      </w:r>
      <w:r w:rsidRPr="003D1336">
        <w:rPr>
          <w:lang w:val="en-US"/>
        </w:rPr>
        <w:t>DD – cdma2000 1xRTT measurements</w:t>
      </w:r>
      <w:r w:rsidRPr="003D1336">
        <w:rPr>
          <w:lang w:val="en-US" w:eastAsia="zh-CN"/>
        </w:rPr>
        <w:t xml:space="preserve"> for SON ANR</w:t>
      </w:r>
      <w:r>
        <w:tab/>
        <w:t>278</w:t>
      </w:r>
    </w:p>
    <w:p w14:paraId="00903F07" w14:textId="77777777" w:rsidR="00596D47" w:rsidRDefault="00596D47">
      <w:pPr>
        <w:pStyle w:val="TOC5"/>
        <w:rPr>
          <w:rFonts w:asciiTheme="minorHAnsi" w:eastAsiaTheme="minorEastAsia" w:hAnsiTheme="minorHAnsi" w:cstheme="minorBidi"/>
          <w:sz w:val="22"/>
          <w:szCs w:val="22"/>
        </w:rPr>
      </w:pPr>
      <w:r w:rsidRPr="00596D47">
        <w:t>8.1.2.4.</w:t>
      </w:r>
      <w:r w:rsidRPr="00596D47">
        <w:rPr>
          <w:lang w:eastAsia="zh-CN"/>
        </w:rPr>
        <w:t>16</w:t>
      </w:r>
      <w:r w:rsidRPr="00596D47">
        <w:rPr>
          <w:rFonts w:asciiTheme="minorHAnsi" w:eastAsiaTheme="minorEastAsia" w:hAnsiTheme="minorHAnsi" w:cstheme="minorBidi"/>
          <w:sz w:val="22"/>
          <w:szCs w:val="22"/>
        </w:rPr>
        <w:tab/>
      </w:r>
      <w:r w:rsidRPr="003D1336">
        <w:rPr>
          <w:lang w:val="en-US"/>
        </w:rPr>
        <w:t xml:space="preserve">E-UTRAN </w:t>
      </w:r>
      <w:r w:rsidRPr="003D1336">
        <w:rPr>
          <w:lang w:val="en-US" w:eastAsia="zh-CN"/>
        </w:rPr>
        <w:t>T</w:t>
      </w:r>
      <w:r w:rsidRPr="003D1336">
        <w:rPr>
          <w:lang w:val="en-US"/>
        </w:rPr>
        <w:t>DD – cdma2000 1xRTT measurements</w:t>
      </w:r>
      <w:r w:rsidRPr="003D1336">
        <w:rPr>
          <w:lang w:val="en-US" w:eastAsia="zh-CN"/>
        </w:rPr>
        <w:t xml:space="preserve"> for SON ANR</w:t>
      </w:r>
      <w:r>
        <w:tab/>
        <w:t>278</w:t>
      </w:r>
    </w:p>
    <w:p w14:paraId="38CEA4AB" w14:textId="77777777" w:rsidR="00596D47" w:rsidRDefault="00596D47">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6A9005A4" w14:textId="77777777" w:rsidR="00596D47" w:rsidRDefault="00596D47">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323561DC" w14:textId="77777777" w:rsidR="00596D47" w:rsidRDefault="00596D47">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44F8035F" w14:textId="77777777" w:rsidR="00596D47" w:rsidRDefault="00596D47">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79A6342B" w14:textId="77777777" w:rsidR="00596D47" w:rsidRDefault="00596D4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782C3B98" w14:textId="77777777" w:rsidR="00596D47" w:rsidRDefault="00596D47">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14:paraId="53F73EAA" w14:textId="77777777" w:rsidR="00596D47" w:rsidRDefault="00596D47">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14:paraId="4F2BD0C1" w14:textId="77777777" w:rsidR="00596D47" w:rsidRDefault="00596D47">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14:paraId="5EF46383" w14:textId="77777777" w:rsidR="00596D47" w:rsidRDefault="00596D47">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14:paraId="609A8BE7" w14:textId="77777777" w:rsidR="00596D47" w:rsidRDefault="00596D47">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3D1336">
        <w:rPr>
          <w:rFonts w:eastAsiaTheme="minorEastAsia"/>
        </w:rPr>
        <w:t>(</w:t>
      </w:r>
      <w:r>
        <w:rPr>
          <w:lang w:eastAsia="zh-CN"/>
        </w:rPr>
        <w:t>Void</w:t>
      </w:r>
      <w:r w:rsidRPr="003D1336">
        <w:rPr>
          <w:rFonts w:eastAsiaTheme="minorEastAsia"/>
        </w:rPr>
        <w:t>)</w:t>
      </w:r>
      <w:r>
        <w:tab/>
        <w:t>288</w:t>
      </w:r>
    </w:p>
    <w:p w14:paraId="23F60BAA" w14:textId="77777777" w:rsidR="00596D47" w:rsidRDefault="00596D47">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3D1336">
        <w:rPr>
          <w:rFonts w:eastAsiaTheme="minorEastAsia"/>
        </w:rPr>
        <w:t>(</w:t>
      </w:r>
      <w:r>
        <w:rPr>
          <w:lang w:eastAsia="zh-CN"/>
        </w:rPr>
        <w:t>Void</w:t>
      </w:r>
      <w:r w:rsidRPr="003D1336">
        <w:rPr>
          <w:rFonts w:eastAsiaTheme="minorEastAsia"/>
        </w:rPr>
        <w:t>)</w:t>
      </w:r>
      <w:r>
        <w:tab/>
        <w:t>288</w:t>
      </w:r>
    </w:p>
    <w:p w14:paraId="312A3E11" w14:textId="77777777" w:rsidR="00596D47" w:rsidRDefault="00596D47">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3D1336">
        <w:rPr>
          <w:rFonts w:eastAsiaTheme="minorEastAsia"/>
        </w:rPr>
        <w:t>(</w:t>
      </w:r>
      <w:r>
        <w:rPr>
          <w:lang w:eastAsia="zh-CN"/>
        </w:rPr>
        <w:t>Void</w:t>
      </w:r>
      <w:r w:rsidRPr="003D1336">
        <w:rPr>
          <w:rFonts w:eastAsiaTheme="minorEastAsia"/>
        </w:rPr>
        <w:t>)</w:t>
      </w:r>
      <w:r>
        <w:tab/>
        <w:t>288</w:t>
      </w:r>
    </w:p>
    <w:p w14:paraId="3C9BECB1" w14:textId="77777777" w:rsidR="00596D47" w:rsidRDefault="00596D47">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3D1336">
        <w:rPr>
          <w:rFonts w:eastAsiaTheme="minorEastAsia"/>
        </w:rPr>
        <w:t>(</w:t>
      </w:r>
      <w:r>
        <w:rPr>
          <w:lang w:eastAsia="zh-CN"/>
        </w:rPr>
        <w:t>Void</w:t>
      </w:r>
      <w:r w:rsidRPr="003D1336">
        <w:rPr>
          <w:rFonts w:eastAsiaTheme="minorEastAsia"/>
        </w:rPr>
        <w:t>)</w:t>
      </w:r>
      <w:r>
        <w:tab/>
        <w:t>288</w:t>
      </w:r>
    </w:p>
    <w:p w14:paraId="44D405F6" w14:textId="77777777" w:rsidR="00596D47" w:rsidRDefault="00596D47">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14F58909" w14:textId="77777777" w:rsidR="00596D47" w:rsidRDefault="00596D47">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2A96C981" w14:textId="77777777" w:rsidR="00596D47" w:rsidRDefault="00596D47">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75BD2C48" w14:textId="77777777" w:rsidR="00596D47" w:rsidRDefault="00596D47">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7558BEDD" w14:textId="77777777" w:rsidR="00596D47" w:rsidRDefault="00596D47">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689F1619" w14:textId="77777777" w:rsidR="00596D47" w:rsidRDefault="00596D47">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3A1FB9FD" w14:textId="77777777" w:rsidR="00596D47" w:rsidRDefault="00596D47">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6E2EF0E1" w14:textId="77777777" w:rsidR="00596D47" w:rsidRDefault="00596D47">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19DBDD01" w14:textId="77777777" w:rsidR="00596D47" w:rsidRDefault="00596D47">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14:paraId="22BA2D2E" w14:textId="77777777" w:rsidR="00596D47" w:rsidRDefault="00596D47">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5B6411EE" w14:textId="77777777" w:rsidR="00596D47" w:rsidRDefault="00596D47">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14:paraId="2910B798" w14:textId="77777777" w:rsidR="00596D47" w:rsidRDefault="00596D47">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14:paraId="01601DC9" w14:textId="77777777" w:rsidR="00596D47" w:rsidRDefault="00596D47">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14:paraId="5F635A25" w14:textId="77777777" w:rsidR="00596D47" w:rsidRDefault="00596D47">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14:paraId="01862B24" w14:textId="77777777" w:rsidR="00596D47" w:rsidRDefault="00596D47">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1331C006" w14:textId="77777777" w:rsidR="00596D47" w:rsidRDefault="00596D47">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76A065A4" w14:textId="77777777" w:rsidR="00596D47" w:rsidRDefault="00596D47">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02684A84" w14:textId="77777777" w:rsidR="00596D47" w:rsidRDefault="00596D47">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75FF6478" w14:textId="77777777" w:rsidR="00596D47" w:rsidRDefault="00596D47">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61BE4A7A" w14:textId="77777777" w:rsidR="00596D47" w:rsidRDefault="00596D47">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5C3C170A" w14:textId="77777777" w:rsidR="00596D47" w:rsidRDefault="00596D47">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14:paraId="084CC9FB" w14:textId="77777777" w:rsidR="00596D47" w:rsidRDefault="00596D47">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04ED5284" w14:textId="77777777" w:rsidR="00596D47" w:rsidRDefault="00596D47">
      <w:pPr>
        <w:pStyle w:val="TOC5"/>
        <w:rPr>
          <w:rFonts w:asciiTheme="minorHAnsi" w:eastAsiaTheme="minorEastAsia" w:hAnsiTheme="minorHAnsi" w:cstheme="minorBidi"/>
          <w:sz w:val="22"/>
          <w:szCs w:val="22"/>
        </w:rPr>
      </w:pPr>
      <w:r>
        <w:lastRenderedPageBreak/>
        <w:t>8.1.2.9.3</w:t>
      </w:r>
      <w:r>
        <w:rPr>
          <w:rFonts w:asciiTheme="minorHAnsi" w:eastAsiaTheme="minorEastAsia" w:hAnsiTheme="minorHAnsi" w:cstheme="minorBidi"/>
          <w:sz w:val="22"/>
          <w:szCs w:val="22"/>
        </w:rPr>
        <w:tab/>
      </w:r>
      <w:r>
        <w:t>E-UTRAN FDD UE Rx-Tx Time Difference Measurements with CRS Assistance Information</w:t>
      </w:r>
      <w:r>
        <w:tab/>
        <w:t>319</w:t>
      </w:r>
    </w:p>
    <w:p w14:paraId="1F834B80" w14:textId="77777777" w:rsidR="00596D47" w:rsidRDefault="00596D47">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0AF43429" w14:textId="77777777" w:rsidR="00596D47" w:rsidRDefault="00596D4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5581C762" w14:textId="77777777" w:rsidR="00596D47" w:rsidRDefault="00596D4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6ECAE72C" w14:textId="77777777" w:rsidR="00596D47" w:rsidRDefault="00596D4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79136463" w14:textId="77777777" w:rsidR="00596D47" w:rsidRDefault="00596D4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77FF2F42" w14:textId="77777777" w:rsidR="00596D47" w:rsidRDefault="00596D4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13C4FC94" w14:textId="77777777" w:rsidR="00596D47" w:rsidRDefault="00596D47">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071A6826" w14:textId="77777777" w:rsidR="00596D47" w:rsidRDefault="00596D47">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1B1A3DFE" w14:textId="77777777" w:rsidR="00596D47" w:rsidRDefault="00596D4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58C8F7FD" w14:textId="77777777" w:rsidR="00596D47" w:rsidRDefault="00596D47">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30DE8006" w14:textId="77777777" w:rsidR="00596D47" w:rsidRDefault="00596D47">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62E23B39" w14:textId="77777777" w:rsidR="00596D47" w:rsidRDefault="00596D47">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1C06D9C5" w14:textId="77777777" w:rsidR="00596D47" w:rsidRDefault="00596D47">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4DDD08CC" w14:textId="77777777" w:rsidR="00596D47" w:rsidRDefault="00596D47">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33A756B9" w14:textId="77777777" w:rsidR="00596D47" w:rsidRDefault="00596D47">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35B6BE2A" w14:textId="77777777" w:rsidR="00596D47" w:rsidRDefault="00596D47">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14:paraId="3EAA2B9F" w14:textId="77777777" w:rsidR="00596D47" w:rsidRDefault="00596D47">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14:paraId="21584EDA" w14:textId="77777777" w:rsidR="00596D47" w:rsidRDefault="00596D47">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14:paraId="53D5BDBD" w14:textId="77777777" w:rsidR="00596D47" w:rsidRDefault="00596D47">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49DCCC82" w14:textId="77777777" w:rsidR="00596D47" w:rsidRDefault="00596D47">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369E70B1" w14:textId="77777777" w:rsidR="00596D47" w:rsidRDefault="00596D4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77560B7E" w14:textId="77777777" w:rsidR="00596D47" w:rsidRDefault="00596D4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3B03CEC5" w14:textId="77777777" w:rsidR="00596D47" w:rsidRDefault="00596D47">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1C2027EC" w14:textId="77777777" w:rsidR="00596D47" w:rsidRDefault="00596D47">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18A83FBC" w14:textId="77777777" w:rsidR="00596D47" w:rsidRDefault="00596D47">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09A1CF37" w14:textId="77777777" w:rsidR="00596D47" w:rsidRDefault="00596D47">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1F972223" w14:textId="77777777" w:rsidR="00596D47" w:rsidRDefault="00596D47">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04055230" w14:textId="77777777" w:rsidR="00596D47" w:rsidRDefault="00596D47">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5B2EBB20" w14:textId="77777777" w:rsidR="00596D47" w:rsidRDefault="00596D47">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2ACDA39A" w14:textId="77777777" w:rsidR="00596D47" w:rsidRDefault="00596D47">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2E0A10C8" w14:textId="77777777" w:rsidR="00596D47" w:rsidRDefault="00596D4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53328738" w14:textId="77777777" w:rsidR="00596D47" w:rsidRDefault="00596D4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14:paraId="547A62E2" w14:textId="77777777" w:rsidR="00596D47" w:rsidRDefault="00596D4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76305562" w14:textId="77777777" w:rsidR="00596D47" w:rsidRDefault="00596D47">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37489646" w14:textId="77777777" w:rsidR="00596D47" w:rsidRDefault="00596D47">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76B9D710" w14:textId="77777777" w:rsidR="00596D47" w:rsidRDefault="00596D47">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527C86A2" w14:textId="77777777" w:rsidR="00596D47" w:rsidRDefault="00596D47">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0E45DE94" w14:textId="77777777" w:rsidR="00596D47" w:rsidRDefault="00596D47">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2978928F" w14:textId="77777777" w:rsidR="00596D47" w:rsidRDefault="00596D47">
      <w:pPr>
        <w:pStyle w:val="TOC5"/>
        <w:rPr>
          <w:rFonts w:asciiTheme="minorHAnsi" w:eastAsiaTheme="minorEastAsia" w:hAnsiTheme="minorHAnsi" w:cstheme="minorBidi"/>
          <w:sz w:val="22"/>
          <w:szCs w:val="22"/>
        </w:rPr>
      </w:pPr>
      <w:r w:rsidRPr="00596D47">
        <w:t>8.6.2.</w:t>
      </w:r>
      <w:r w:rsidRPr="00596D47">
        <w:rPr>
          <w:lang w:eastAsia="zh-CN"/>
        </w:rPr>
        <w:t>2</w:t>
      </w:r>
      <w:r w:rsidRPr="00596D47">
        <w:t>.</w:t>
      </w:r>
      <w:r w:rsidRPr="00596D47">
        <w:rPr>
          <w:lang w:eastAsia="zh-CN"/>
        </w:rPr>
        <w:t>2</w:t>
      </w:r>
      <w:r w:rsidRPr="00596D47">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14:paraId="119B33AC" w14:textId="77777777" w:rsidR="00596D47" w:rsidRDefault="00596D47">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0A19F80C" w14:textId="77777777" w:rsidR="00596D47" w:rsidRDefault="00596D47">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214D9E6E" w14:textId="77777777" w:rsidR="00596D47" w:rsidRDefault="00596D47">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39C3B309" w14:textId="77777777" w:rsidR="00596D47" w:rsidRDefault="00596D47">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23B82847" w14:textId="77777777" w:rsidR="00596D47" w:rsidRDefault="00596D47">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6AEDF49F" w14:textId="77777777" w:rsidR="00596D47" w:rsidRDefault="00596D47">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45CE66E1" w14:textId="77777777" w:rsidR="00596D47" w:rsidRDefault="00596D47">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1A4DADF7" w14:textId="77777777" w:rsidR="00596D47" w:rsidRDefault="00596D47">
      <w:pPr>
        <w:pStyle w:val="TOC5"/>
        <w:rPr>
          <w:rFonts w:asciiTheme="minorHAnsi" w:eastAsiaTheme="minorEastAsia" w:hAnsiTheme="minorHAnsi" w:cstheme="minorBidi"/>
          <w:sz w:val="22"/>
          <w:szCs w:val="22"/>
        </w:rPr>
      </w:pPr>
      <w:r w:rsidRPr="00596D47">
        <w:t>8.6.3.</w:t>
      </w:r>
      <w:r w:rsidRPr="00596D47">
        <w:rPr>
          <w:lang w:eastAsia="zh-CN"/>
        </w:rPr>
        <w:t>2</w:t>
      </w:r>
      <w:r w:rsidRPr="00596D47">
        <w:t>.1</w:t>
      </w:r>
      <w:r w:rsidRPr="00596D47">
        <w:rPr>
          <w:rFonts w:asciiTheme="minorHAnsi" w:eastAsiaTheme="minorEastAsia" w:hAnsiTheme="minorHAnsi"/>
          <w:sz w:val="22"/>
          <w:szCs w:val="22"/>
        </w:rPr>
        <w:tab/>
      </w:r>
      <w:r>
        <w:t>E-UTRAN FDD – FDD inter frequency measurements</w:t>
      </w:r>
      <w:r>
        <w:tab/>
        <w:t>358</w:t>
      </w:r>
    </w:p>
    <w:p w14:paraId="3117A99C" w14:textId="77777777" w:rsidR="00596D47" w:rsidRDefault="00596D47">
      <w:pPr>
        <w:pStyle w:val="TOC5"/>
        <w:rPr>
          <w:rFonts w:asciiTheme="minorHAnsi" w:eastAsiaTheme="minorEastAsia" w:hAnsiTheme="minorHAnsi" w:cstheme="minorBidi"/>
          <w:sz w:val="22"/>
          <w:szCs w:val="22"/>
        </w:rPr>
      </w:pPr>
      <w:r w:rsidRPr="00596D47">
        <w:t>8.6.3.</w:t>
      </w:r>
      <w:r w:rsidRPr="00596D47">
        <w:rPr>
          <w:lang w:eastAsia="zh-CN"/>
        </w:rPr>
        <w:t>2</w:t>
      </w:r>
      <w:r w:rsidRPr="00596D47">
        <w:t>.</w:t>
      </w:r>
      <w:r w:rsidRPr="00596D47">
        <w:rPr>
          <w:lang w:eastAsia="zh-CN"/>
        </w:rPr>
        <w:t>2</w:t>
      </w:r>
      <w:r w:rsidRPr="00596D47">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14:paraId="73D28715" w14:textId="77777777" w:rsidR="00596D47" w:rsidRDefault="00596D47">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6E95206B" w14:textId="77777777" w:rsidR="00596D47" w:rsidRDefault="00596D47">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6A09A95F" w14:textId="77777777" w:rsidR="00596D47" w:rsidRDefault="00596D4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0FB38F23" w14:textId="77777777" w:rsidR="00596D47" w:rsidRDefault="00596D4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7686DB39" w14:textId="77777777" w:rsidR="00596D47" w:rsidRDefault="00596D4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2E950BAD" w14:textId="77777777" w:rsidR="00596D47" w:rsidRDefault="00596D47">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26EDA9F7" w14:textId="77777777" w:rsidR="00596D47" w:rsidRDefault="00596D47">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069E3277" w14:textId="77777777" w:rsidR="00596D47" w:rsidRDefault="00596D47">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7E02A883" w14:textId="77777777" w:rsidR="00596D47" w:rsidRDefault="00596D47">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4707AD04" w14:textId="77777777" w:rsidR="00596D47" w:rsidRDefault="00596D47">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0C853D03" w14:textId="77777777" w:rsidR="00596D47" w:rsidRDefault="00596D47">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6E82454C" w14:textId="77777777" w:rsidR="00596D47" w:rsidRDefault="00596D47">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16A97111" w14:textId="77777777" w:rsidR="00596D47" w:rsidRDefault="00596D47">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7D6367C6" w14:textId="77777777" w:rsidR="00596D47" w:rsidRDefault="00596D47">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69910586" w14:textId="77777777" w:rsidR="00596D47" w:rsidRDefault="00596D47">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7B8DC369" w14:textId="77777777" w:rsidR="00596D47" w:rsidRDefault="00596D47">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088E9C44" w14:textId="77777777" w:rsidR="00596D47" w:rsidRDefault="00596D47">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620D9FC3" w14:textId="77777777" w:rsidR="00596D47" w:rsidRDefault="00596D47">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3FB6EB7C" w14:textId="77777777" w:rsidR="00596D47" w:rsidRDefault="00596D4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6774C03F" w14:textId="77777777" w:rsidR="00596D47" w:rsidRDefault="00596D47">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050026AE" w14:textId="77777777" w:rsidR="00596D47" w:rsidRDefault="00596D47">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71D88300" w14:textId="77777777" w:rsidR="00596D47" w:rsidRDefault="00596D47">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1A269422" w14:textId="77777777" w:rsidR="00596D47" w:rsidRDefault="00596D47">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550D9D04" w14:textId="77777777" w:rsidR="00596D47" w:rsidRDefault="00596D47">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14:paraId="064D72EE" w14:textId="77777777" w:rsidR="00596D47" w:rsidRDefault="00596D47">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643ECB15" w14:textId="77777777" w:rsidR="00596D47" w:rsidRDefault="00596D47">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5801CE6D" w14:textId="77777777" w:rsidR="00596D47" w:rsidRDefault="00596D47">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14:paraId="585917B8" w14:textId="77777777" w:rsidR="00596D47" w:rsidRDefault="00596D47">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6CEFCBCD" w14:textId="77777777" w:rsidR="00596D47" w:rsidRDefault="00596D47">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466A6F22" w14:textId="77777777" w:rsidR="00596D47" w:rsidRDefault="00596D47">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7C364856" w14:textId="77777777" w:rsidR="00596D47" w:rsidRDefault="00596D47">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14:paraId="4981F50A" w14:textId="77777777" w:rsidR="00596D47" w:rsidRDefault="00596D47">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14:paraId="19A26CC2" w14:textId="77777777" w:rsidR="00596D47" w:rsidRDefault="00596D47">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07330614" w14:textId="77777777" w:rsidR="00596D47" w:rsidRDefault="00596D47">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4B7CD833" w14:textId="77777777" w:rsidR="00596D47" w:rsidRDefault="00596D4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0F7EF971" w14:textId="77777777" w:rsidR="00596D47" w:rsidRDefault="00596D47">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15342085" w14:textId="77777777" w:rsidR="00596D47" w:rsidRDefault="00596D4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0BD05833" w14:textId="77777777" w:rsidR="00596D47" w:rsidRDefault="00596D4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52D453C0" w14:textId="77777777" w:rsidR="00596D47" w:rsidRDefault="00596D4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369DC192" w14:textId="77777777" w:rsidR="00596D47" w:rsidRDefault="00596D4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5D17C931" w14:textId="77777777" w:rsidR="00596D47" w:rsidRDefault="00596D4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748E3DC1" w14:textId="77777777" w:rsidR="00596D47" w:rsidRDefault="00596D4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0FE416F8" w14:textId="77777777" w:rsidR="00596D47" w:rsidRDefault="00596D4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3C51D354" w14:textId="77777777" w:rsidR="00596D47" w:rsidRDefault="00596D4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2A250FF0" w14:textId="77777777" w:rsidR="00596D47" w:rsidRDefault="00596D4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6AE13C88" w14:textId="77777777" w:rsidR="00596D47" w:rsidRDefault="00596D4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14:paraId="5DDC1F25" w14:textId="77777777" w:rsidR="00596D47" w:rsidRDefault="00596D47">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14:paraId="60A3C474" w14:textId="77777777" w:rsidR="00596D47" w:rsidRDefault="00596D47">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05B47335" w14:textId="77777777" w:rsidR="00596D47" w:rsidRDefault="00596D47">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76B45C4B" w14:textId="77777777" w:rsidR="00596D47" w:rsidRDefault="00596D47">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00459140" w14:textId="77777777" w:rsidR="00596D47" w:rsidRDefault="00596D4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07E1FC3A" w14:textId="77777777" w:rsidR="00596D47" w:rsidRDefault="00596D47">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0395E47D" w14:textId="77777777" w:rsidR="00596D47" w:rsidRDefault="00596D4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286B3FBB" w14:textId="77777777" w:rsidR="00596D47" w:rsidRDefault="00596D47">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3578B996" w14:textId="77777777" w:rsidR="00596D47" w:rsidRDefault="00596D47">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73747B77" w14:textId="77777777" w:rsidR="00596D47" w:rsidRDefault="00596D47">
      <w:pPr>
        <w:pStyle w:val="TOC5"/>
        <w:rPr>
          <w:rFonts w:asciiTheme="minorHAnsi" w:eastAsiaTheme="minorEastAsia" w:hAnsiTheme="minorHAnsi" w:cstheme="minorBidi"/>
          <w:sz w:val="22"/>
          <w:szCs w:val="22"/>
        </w:rPr>
      </w:pPr>
      <w:r w:rsidRPr="00596D47">
        <w:t>8.11.2.</w:t>
      </w:r>
      <w:r w:rsidRPr="00596D47">
        <w:rPr>
          <w:lang w:eastAsia="zh-CN"/>
        </w:rPr>
        <w:t>2</w:t>
      </w:r>
      <w:r w:rsidRPr="00596D47">
        <w:t>.</w:t>
      </w:r>
      <w:r w:rsidRPr="00596D47">
        <w:rPr>
          <w:lang w:eastAsia="zh-CN"/>
        </w:rPr>
        <w:t>2</w:t>
      </w:r>
      <w:r w:rsidRPr="00596D47">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56B18B7A" w14:textId="77777777" w:rsidR="00596D47" w:rsidRDefault="00596D4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387</w:t>
      </w:r>
    </w:p>
    <w:p w14:paraId="74409BE9" w14:textId="77777777" w:rsidR="00596D47" w:rsidRDefault="00596D47">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6DAA3C9E" w14:textId="77777777" w:rsidR="00596D47" w:rsidRDefault="00596D47">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36E466B8" w14:textId="77777777" w:rsidR="00596D47" w:rsidRDefault="00596D47">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73457B48" w14:textId="77777777" w:rsidR="00596D47" w:rsidRDefault="00596D4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4B975C36" w14:textId="77777777" w:rsidR="00596D47" w:rsidRDefault="00596D47">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08B9628E" w14:textId="77777777" w:rsidR="00596D47" w:rsidRDefault="00596D4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4B069A62" w14:textId="77777777" w:rsidR="00596D47" w:rsidRDefault="00596D47">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575D6F4D" w14:textId="77777777" w:rsidR="00596D47" w:rsidRDefault="00596D47">
      <w:pPr>
        <w:pStyle w:val="TOC5"/>
        <w:rPr>
          <w:rFonts w:asciiTheme="minorHAnsi" w:eastAsiaTheme="minorEastAsia" w:hAnsiTheme="minorHAnsi" w:cstheme="minorBidi"/>
          <w:sz w:val="22"/>
          <w:szCs w:val="22"/>
        </w:rPr>
      </w:pPr>
      <w:r w:rsidRPr="00596D47">
        <w:t>8.11.3.</w:t>
      </w:r>
      <w:r w:rsidRPr="00596D47">
        <w:rPr>
          <w:lang w:eastAsia="zh-CN"/>
        </w:rPr>
        <w:t>2</w:t>
      </w:r>
      <w:r w:rsidRPr="00596D47">
        <w:t>.1</w:t>
      </w:r>
      <w:r w:rsidRPr="00596D47">
        <w:rPr>
          <w:rFonts w:asciiTheme="minorHAnsi" w:eastAsiaTheme="minorEastAsia" w:hAnsiTheme="minorHAnsi"/>
          <w:sz w:val="22"/>
          <w:szCs w:val="22"/>
        </w:rPr>
        <w:tab/>
      </w:r>
      <w:r>
        <w:t>E-UTRAN FDD – FS3 inter-frequency measurements</w:t>
      </w:r>
      <w:r>
        <w:tab/>
        <w:t>391</w:t>
      </w:r>
    </w:p>
    <w:p w14:paraId="3683C4AD" w14:textId="77777777" w:rsidR="00596D47" w:rsidRDefault="00596D47">
      <w:pPr>
        <w:pStyle w:val="TOC5"/>
        <w:rPr>
          <w:rFonts w:asciiTheme="minorHAnsi" w:eastAsiaTheme="minorEastAsia" w:hAnsiTheme="minorHAnsi" w:cstheme="minorBidi"/>
          <w:sz w:val="22"/>
          <w:szCs w:val="22"/>
        </w:rPr>
      </w:pPr>
      <w:r w:rsidRPr="00596D47">
        <w:t>8.11.3.</w:t>
      </w:r>
      <w:r w:rsidRPr="00596D47">
        <w:rPr>
          <w:lang w:eastAsia="zh-CN"/>
        </w:rPr>
        <w:t>2</w:t>
      </w:r>
      <w:r w:rsidRPr="00596D47">
        <w:t>.</w:t>
      </w:r>
      <w:r w:rsidRPr="00596D47">
        <w:rPr>
          <w:lang w:eastAsia="zh-CN"/>
        </w:rPr>
        <w:t>2</w:t>
      </w:r>
      <w:r w:rsidRPr="00596D47">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781CE34E" w14:textId="77777777" w:rsidR="00596D47" w:rsidRDefault="00596D47">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14:paraId="07492BF6" w14:textId="77777777" w:rsidR="00596D47" w:rsidRDefault="00596D47">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1D284354" w14:textId="77777777" w:rsidR="00596D47" w:rsidRDefault="00596D47">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2CABA184" w14:textId="77777777" w:rsidR="00596D47" w:rsidRDefault="00596D47">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4F60210A" w14:textId="77777777" w:rsidR="00596D47" w:rsidRDefault="00596D47">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35E05F8A" w14:textId="77777777" w:rsidR="00596D47" w:rsidRDefault="00596D47">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7BBE01FA" w14:textId="77777777" w:rsidR="00596D47" w:rsidRDefault="00596D47">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435ED3A6" w14:textId="77777777" w:rsidR="00596D47" w:rsidRDefault="00596D47">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27EA5CA6" w14:textId="77777777" w:rsidR="00596D47" w:rsidRDefault="00596D4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64F121DF" w14:textId="77777777" w:rsidR="00596D47" w:rsidRDefault="00596D47">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11AD527D" w14:textId="77777777" w:rsidR="00596D47" w:rsidRDefault="00596D47">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41423D28" w14:textId="77777777" w:rsidR="00596D47" w:rsidRDefault="00596D47">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253106C4" w14:textId="77777777" w:rsidR="00596D47" w:rsidRDefault="00596D47">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64DD61DF" w14:textId="77777777" w:rsidR="00596D47" w:rsidRDefault="00596D47">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1C008B98" w14:textId="77777777" w:rsidR="00596D47" w:rsidRDefault="00596D47">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5BF8090E" w14:textId="77777777" w:rsidR="00596D47" w:rsidRDefault="00596D47">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558038D3" w14:textId="77777777" w:rsidR="00596D47" w:rsidRDefault="00596D47">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3310CF38" w14:textId="77777777" w:rsidR="00596D47" w:rsidRDefault="00596D47">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26EA65A5" w14:textId="77777777" w:rsidR="00596D47" w:rsidRDefault="00596D47">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094A3DAA" w14:textId="77777777" w:rsidR="00596D47" w:rsidRDefault="00596D47">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002C6A9E" w14:textId="77777777" w:rsidR="00596D47" w:rsidRDefault="00596D47">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4302EA4B" w14:textId="77777777" w:rsidR="00596D47" w:rsidRDefault="00596D47">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61E3103E" w14:textId="77777777" w:rsidR="00596D47" w:rsidRDefault="00596D47">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5EF3104F" w14:textId="77777777" w:rsidR="00596D47" w:rsidRDefault="00596D47">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2DC59538" w14:textId="77777777" w:rsidR="00596D47" w:rsidRDefault="00596D47">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0FFA5C1D" w14:textId="77777777" w:rsidR="00596D47" w:rsidRDefault="00596D47">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12AC850D" w14:textId="77777777" w:rsidR="00596D47" w:rsidRDefault="00596D47">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7F790641" w14:textId="77777777" w:rsidR="00596D47" w:rsidRDefault="00596D47">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60F1F734" w14:textId="77777777" w:rsidR="00596D47" w:rsidRDefault="00596D47">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3DA56F04" w14:textId="77777777" w:rsidR="00596D47" w:rsidRDefault="00596D47">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0EA0C03A" w14:textId="77777777" w:rsidR="00596D47" w:rsidRDefault="00596D47">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47FB2765" w14:textId="77777777" w:rsidR="00596D47" w:rsidRDefault="00596D47">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416</w:t>
      </w:r>
    </w:p>
    <w:p w14:paraId="09231B9F" w14:textId="77777777" w:rsidR="00596D47" w:rsidRDefault="00596D47">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419</w:t>
      </w:r>
    </w:p>
    <w:p w14:paraId="22E752A5" w14:textId="77777777" w:rsidR="00596D47" w:rsidRDefault="00596D47">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1F5A3A0B" w14:textId="77777777" w:rsidR="00596D47" w:rsidRDefault="00596D47">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63717104" w14:textId="77777777" w:rsidR="00596D47" w:rsidRDefault="00596D47">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422</w:t>
      </w:r>
    </w:p>
    <w:p w14:paraId="12098910" w14:textId="77777777" w:rsidR="00596D47" w:rsidRDefault="00596D47">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424</w:t>
      </w:r>
    </w:p>
    <w:p w14:paraId="12DBDFCA" w14:textId="77777777" w:rsidR="00596D47" w:rsidRDefault="00596D47">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18250BF9" w14:textId="77777777" w:rsidR="00596D47" w:rsidRDefault="00596D47">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6048FCC9" w14:textId="77777777" w:rsidR="00596D47" w:rsidRDefault="00596D47">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6B16A719" w14:textId="77777777" w:rsidR="00596D47" w:rsidRDefault="00596D47">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5F15627D" w14:textId="77777777" w:rsidR="00596D47" w:rsidRDefault="00596D47">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527051B7" w14:textId="77777777" w:rsidR="00596D47" w:rsidRDefault="00596D47">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39FBC06F" w14:textId="77777777" w:rsidR="00596D47" w:rsidRDefault="00596D47">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0A122BD5" w14:textId="77777777" w:rsidR="00596D47" w:rsidRDefault="00596D47">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7628451F" w14:textId="77777777" w:rsidR="00596D47" w:rsidRDefault="00596D47">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01F09FB1" w14:textId="77777777" w:rsidR="00596D47" w:rsidRDefault="00596D47">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072AEC4C" w14:textId="77777777" w:rsidR="00596D47" w:rsidRDefault="00596D47">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14B7CC6C" w14:textId="77777777" w:rsidR="00596D47" w:rsidRDefault="00596D47">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6A2A072A" w14:textId="77777777" w:rsidR="00596D47" w:rsidRDefault="00596D47">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6961D333" w14:textId="77777777" w:rsidR="00596D47" w:rsidRDefault="00596D47">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68F03420" w14:textId="77777777" w:rsidR="00596D47" w:rsidRDefault="00596D47">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620C9F57" w14:textId="77777777" w:rsidR="00596D47" w:rsidRDefault="00596D47">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1949C624" w14:textId="77777777" w:rsidR="00596D47" w:rsidRDefault="00596D47">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3E431E62" w14:textId="77777777" w:rsidR="00596D47" w:rsidRDefault="00596D47">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2FF15E22" w14:textId="77777777" w:rsidR="00596D47" w:rsidRDefault="00596D47">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59B51198" w14:textId="77777777" w:rsidR="00596D47" w:rsidRDefault="00596D47">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1270ECDB" w14:textId="77777777" w:rsidR="00596D47" w:rsidRDefault="00596D47">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113B51F9" w14:textId="77777777" w:rsidR="00596D47" w:rsidRDefault="00596D47">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2BC46AB7" w14:textId="77777777" w:rsidR="00596D47" w:rsidRDefault="00596D47">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293EBD3B" w14:textId="77777777" w:rsidR="00596D47" w:rsidRDefault="00596D47">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66EE5699" w14:textId="77777777" w:rsidR="00596D47" w:rsidRDefault="00596D47">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607D2770" w14:textId="77777777" w:rsidR="00596D47" w:rsidRDefault="00596D47">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3C5ED731" w14:textId="77777777" w:rsidR="00596D47" w:rsidRDefault="00596D47">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456</w:t>
      </w:r>
    </w:p>
    <w:p w14:paraId="1D725509" w14:textId="77777777" w:rsidR="00596D47" w:rsidRDefault="00596D47">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459</w:t>
      </w:r>
    </w:p>
    <w:p w14:paraId="4634F2C4" w14:textId="77777777" w:rsidR="00596D47" w:rsidRDefault="00596D47">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78522164" w14:textId="77777777" w:rsidR="00596D47" w:rsidRDefault="00596D47">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01D7F184" w14:textId="77777777" w:rsidR="00596D47" w:rsidRDefault="00596D47">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545915EA" w14:textId="77777777" w:rsidR="00596D47" w:rsidRDefault="00596D47">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78AA9E5A" w14:textId="77777777" w:rsidR="00596D47" w:rsidRDefault="00596D47">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4489EC90" w14:textId="77777777" w:rsidR="00596D47" w:rsidRDefault="00596D47">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7A45328A" w14:textId="77777777" w:rsidR="00596D47" w:rsidRDefault="00596D47">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4BB0DD5B" w14:textId="77777777" w:rsidR="00596D47" w:rsidRDefault="00596D47">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5B28C466" w14:textId="77777777" w:rsidR="00596D47" w:rsidRDefault="00596D47">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46035CD0" w14:textId="77777777" w:rsidR="00596D47" w:rsidRDefault="00596D47">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0A0C76A6" w14:textId="77777777" w:rsidR="00596D47" w:rsidRDefault="00596D47">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1B30850A" w14:textId="77777777" w:rsidR="00596D47" w:rsidRDefault="00596D47">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2F6C9618" w14:textId="77777777" w:rsidR="00596D47" w:rsidRDefault="00596D47">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73C6D8CD" w14:textId="77777777" w:rsidR="00596D47" w:rsidRDefault="00596D47">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2E78389E" w14:textId="77777777" w:rsidR="00596D47" w:rsidRDefault="00596D47">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476</w:t>
      </w:r>
    </w:p>
    <w:p w14:paraId="5520E0E3" w14:textId="77777777" w:rsidR="00596D47" w:rsidRDefault="00596D47">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478</w:t>
      </w:r>
    </w:p>
    <w:p w14:paraId="696035FC" w14:textId="77777777" w:rsidR="00596D47" w:rsidRDefault="00596D47">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2B03F65D" w14:textId="77777777" w:rsidR="00596D47" w:rsidRDefault="00596D47">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520F2440" w14:textId="77777777" w:rsidR="00596D47" w:rsidRDefault="00596D47">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29EE9C9E" w14:textId="77777777" w:rsidR="00596D47" w:rsidRDefault="00596D47">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41FB2C6B" w14:textId="77777777" w:rsidR="00596D47" w:rsidRDefault="00596D47">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5BE3E899" w14:textId="77777777" w:rsidR="00596D47" w:rsidRDefault="00596D47">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515F2CB8" w14:textId="77777777" w:rsidR="00596D47" w:rsidRDefault="00596D47">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4B436157" w14:textId="77777777" w:rsidR="00596D47" w:rsidRDefault="00596D47">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72FA1FEB" w14:textId="77777777" w:rsidR="00596D47" w:rsidRDefault="00596D47">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00A767FF" w14:textId="77777777" w:rsidR="00596D47" w:rsidRDefault="00596D47">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314D4B39" w14:textId="77777777" w:rsidR="00596D47" w:rsidRDefault="00596D47">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7D4B9C47" w14:textId="77777777" w:rsidR="00596D47" w:rsidRDefault="00596D47">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58B73B93" w14:textId="77777777" w:rsidR="00596D47" w:rsidRDefault="00596D47">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08756EAA" w14:textId="77777777" w:rsidR="00596D47" w:rsidRDefault="00596D47">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1C2337B1" w14:textId="77777777" w:rsidR="00596D47" w:rsidRDefault="00596D47">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482</w:t>
      </w:r>
    </w:p>
    <w:p w14:paraId="0E1C432B" w14:textId="77777777" w:rsidR="00596D47" w:rsidRDefault="00596D47">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6D496F22" w14:textId="77777777" w:rsidR="00596D47" w:rsidRDefault="00596D47">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35395321" w14:textId="77777777" w:rsidR="00596D47" w:rsidRDefault="00596D47">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7336E27D" w14:textId="77777777" w:rsidR="00596D47" w:rsidRDefault="00596D47">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1B9BDCE2" w14:textId="77777777" w:rsidR="00596D47" w:rsidRDefault="00596D47">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45758D2A" w14:textId="77777777" w:rsidR="00596D47" w:rsidRDefault="00596D47">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484</w:t>
      </w:r>
    </w:p>
    <w:p w14:paraId="49B54D8A" w14:textId="77777777" w:rsidR="00596D47" w:rsidRDefault="00596D47">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487</w:t>
      </w:r>
    </w:p>
    <w:p w14:paraId="4B6C7356" w14:textId="77777777" w:rsidR="00596D47" w:rsidRDefault="00596D47">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1A9179AB" w14:textId="77777777" w:rsidR="00596D47" w:rsidRDefault="00596D47">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59F55D47" w14:textId="77777777" w:rsidR="00596D47" w:rsidRDefault="00596D47">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490</w:t>
      </w:r>
    </w:p>
    <w:p w14:paraId="35084390" w14:textId="77777777" w:rsidR="00596D47" w:rsidRDefault="00596D47">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492</w:t>
      </w:r>
    </w:p>
    <w:p w14:paraId="1914ABD4" w14:textId="77777777" w:rsidR="00596D47" w:rsidRDefault="00596D47">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4910A68D" w14:textId="77777777" w:rsidR="00596D47" w:rsidRDefault="00596D47">
      <w:pPr>
        <w:pStyle w:val="TOC3"/>
        <w:rPr>
          <w:rFonts w:asciiTheme="minorHAnsi" w:eastAsiaTheme="minorEastAsia" w:hAnsiTheme="minorHAnsi" w:cstheme="minorBidi"/>
          <w:sz w:val="22"/>
          <w:szCs w:val="22"/>
        </w:rPr>
      </w:pPr>
      <w:r w:rsidRPr="00596D47">
        <w:t>8.16.3</w:t>
      </w:r>
      <w:r w:rsidRPr="00596D47">
        <w:rPr>
          <w:rFonts w:asciiTheme="minorHAnsi" w:eastAsiaTheme="minorEastAsia" w:hAnsiTheme="minorHAnsi" w:cstheme="minorBidi"/>
          <w:sz w:val="22"/>
          <w:szCs w:val="22"/>
        </w:rPr>
        <w:tab/>
      </w:r>
      <w:r w:rsidRPr="003D1336">
        <w:rPr>
          <w:lang w:val="en-US"/>
        </w:rPr>
        <w:t>Requirements for UE category M2 with CE mode B</w:t>
      </w:r>
      <w:r>
        <w:tab/>
        <w:t>495</w:t>
      </w:r>
    </w:p>
    <w:p w14:paraId="1ED25474" w14:textId="77777777" w:rsidR="00596D47" w:rsidRDefault="00596D47">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05FEA8D5" w14:textId="77777777" w:rsidR="00596D47" w:rsidRDefault="00596D47">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495</w:t>
      </w:r>
    </w:p>
    <w:p w14:paraId="159F99D2" w14:textId="77777777" w:rsidR="00596D47" w:rsidRDefault="00596D47">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497</w:t>
      </w:r>
    </w:p>
    <w:p w14:paraId="26DCC7BC" w14:textId="77777777" w:rsidR="00596D47" w:rsidRDefault="00596D47">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7EE744D8" w14:textId="77777777" w:rsidR="00596D47" w:rsidRDefault="00596D47">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500</w:t>
      </w:r>
    </w:p>
    <w:p w14:paraId="0949129A" w14:textId="77777777" w:rsidR="00596D47" w:rsidRDefault="00596D47">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500</w:t>
      </w:r>
    </w:p>
    <w:p w14:paraId="535B426F" w14:textId="77777777" w:rsidR="00596D47" w:rsidRDefault="00596D47">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502</w:t>
      </w:r>
    </w:p>
    <w:p w14:paraId="6F1087C5" w14:textId="77777777" w:rsidR="00596D47" w:rsidRDefault="00596D47">
      <w:pPr>
        <w:pStyle w:val="TOC5"/>
        <w:rPr>
          <w:rFonts w:asciiTheme="minorHAnsi" w:eastAsiaTheme="minorEastAsia" w:hAnsiTheme="minorHAnsi" w:cstheme="minorBidi"/>
          <w:sz w:val="22"/>
          <w:szCs w:val="22"/>
        </w:rPr>
      </w:pPr>
      <w: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68357C89" w14:textId="77777777" w:rsidR="00596D47" w:rsidRDefault="00596D47">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505</w:t>
      </w:r>
    </w:p>
    <w:p w14:paraId="66F78A3B" w14:textId="77777777" w:rsidR="00596D47" w:rsidRDefault="00596D47">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505</w:t>
      </w:r>
    </w:p>
    <w:p w14:paraId="417ED9F1" w14:textId="77777777" w:rsidR="00596D47" w:rsidRDefault="00596D47">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505</w:t>
      </w:r>
    </w:p>
    <w:p w14:paraId="3A7BCA98" w14:textId="77777777" w:rsidR="00596D47" w:rsidRDefault="00596D47">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505</w:t>
      </w:r>
    </w:p>
    <w:p w14:paraId="3A17ED1B" w14:textId="77777777" w:rsidR="00596D47" w:rsidRDefault="00596D47">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505</w:t>
      </w:r>
    </w:p>
    <w:p w14:paraId="42EFEE04" w14:textId="77777777" w:rsidR="00596D47" w:rsidRDefault="00596D47">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505</w:t>
      </w:r>
    </w:p>
    <w:p w14:paraId="098AD4B1" w14:textId="77777777" w:rsidR="00596D47" w:rsidRDefault="00596D47">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506</w:t>
      </w:r>
    </w:p>
    <w:p w14:paraId="2E0E377C" w14:textId="77777777" w:rsidR="00596D47" w:rsidRDefault="00596D47">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727357D3" w14:textId="128430C4" w:rsidR="00596D47" w:rsidRDefault="00596D4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507</w:t>
      </w:r>
    </w:p>
    <w:p w14:paraId="4DFD3A4E" w14:textId="77777777" w:rsidR="00596D47" w:rsidRDefault="00596D4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06B29789" w14:textId="77777777" w:rsidR="00596D47" w:rsidRDefault="00596D4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0C6C040B" w14:textId="77777777" w:rsidR="00596D47" w:rsidRDefault="00596D4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508</w:t>
      </w:r>
    </w:p>
    <w:p w14:paraId="26E3BFFD" w14:textId="77777777" w:rsidR="00596D47" w:rsidRDefault="00596D47">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508</w:t>
      </w:r>
    </w:p>
    <w:p w14:paraId="0A4903E9" w14:textId="77777777" w:rsidR="00596D47" w:rsidRDefault="00596D47">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2E27C18F" w14:textId="77777777" w:rsidR="00596D47" w:rsidRDefault="00596D47">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46396277" w14:textId="77777777" w:rsidR="00596D47" w:rsidRDefault="00596D47">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510</w:t>
      </w:r>
    </w:p>
    <w:p w14:paraId="22834F11" w14:textId="77777777" w:rsidR="00596D47" w:rsidRDefault="00596D47">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511</w:t>
      </w:r>
    </w:p>
    <w:p w14:paraId="227CFEDE" w14:textId="77777777" w:rsidR="00596D47" w:rsidRDefault="00596D47">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512</w:t>
      </w:r>
    </w:p>
    <w:p w14:paraId="304A4D43" w14:textId="77777777" w:rsidR="00596D47" w:rsidRDefault="00596D47">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513</w:t>
      </w:r>
    </w:p>
    <w:p w14:paraId="2D82C92D" w14:textId="77777777" w:rsidR="00596D47" w:rsidRDefault="00596D47">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514</w:t>
      </w:r>
    </w:p>
    <w:p w14:paraId="0D6C81EB" w14:textId="77777777" w:rsidR="00596D47" w:rsidRDefault="00596D47">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515</w:t>
      </w:r>
    </w:p>
    <w:p w14:paraId="16C0BB30" w14:textId="77777777" w:rsidR="00596D47" w:rsidRDefault="00596D47">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515</w:t>
      </w:r>
    </w:p>
    <w:p w14:paraId="7AD9D75B" w14:textId="77777777" w:rsidR="00596D47" w:rsidRDefault="00596D47">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515</w:t>
      </w:r>
    </w:p>
    <w:p w14:paraId="1227C3BC" w14:textId="77777777" w:rsidR="00596D47" w:rsidRDefault="00596D4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516</w:t>
      </w:r>
    </w:p>
    <w:p w14:paraId="1A8CB893" w14:textId="77777777" w:rsidR="00596D47" w:rsidRDefault="00596D4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516</w:t>
      </w:r>
    </w:p>
    <w:p w14:paraId="23919880" w14:textId="77777777" w:rsidR="00596D47" w:rsidRDefault="00596D4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517</w:t>
      </w:r>
    </w:p>
    <w:p w14:paraId="239429B6" w14:textId="77777777" w:rsidR="00596D47" w:rsidRDefault="00596D4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517</w:t>
      </w:r>
    </w:p>
    <w:p w14:paraId="06110256" w14:textId="77777777" w:rsidR="00596D47" w:rsidRDefault="00596D47">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518</w:t>
      </w:r>
    </w:p>
    <w:p w14:paraId="55936133" w14:textId="77777777" w:rsidR="00596D47" w:rsidRDefault="00596D47">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519</w:t>
      </w:r>
    </w:p>
    <w:p w14:paraId="1204D811" w14:textId="77777777" w:rsidR="00596D47" w:rsidRDefault="00596D47">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519</w:t>
      </w:r>
    </w:p>
    <w:p w14:paraId="5EE1C549" w14:textId="77777777" w:rsidR="00596D47" w:rsidRDefault="00596D47">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519</w:t>
      </w:r>
    </w:p>
    <w:p w14:paraId="165A7BCE" w14:textId="77777777" w:rsidR="00596D47" w:rsidRDefault="00596D4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520</w:t>
      </w:r>
    </w:p>
    <w:p w14:paraId="284C5219" w14:textId="77777777" w:rsidR="00596D47" w:rsidRDefault="00596D4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520</w:t>
      </w:r>
    </w:p>
    <w:p w14:paraId="12F64EC5" w14:textId="77777777" w:rsidR="00596D47" w:rsidRDefault="00596D47">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520</w:t>
      </w:r>
    </w:p>
    <w:p w14:paraId="0E388C33" w14:textId="77777777" w:rsidR="00596D47" w:rsidRDefault="00596D47">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521</w:t>
      </w:r>
    </w:p>
    <w:p w14:paraId="2A672F95" w14:textId="77777777" w:rsidR="00596D47" w:rsidRDefault="00596D47">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522</w:t>
      </w:r>
    </w:p>
    <w:p w14:paraId="539943AA" w14:textId="77777777" w:rsidR="00596D47" w:rsidRDefault="00596D47">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523</w:t>
      </w:r>
    </w:p>
    <w:p w14:paraId="39C5B71C" w14:textId="77777777" w:rsidR="00596D47" w:rsidRDefault="00596D47">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524</w:t>
      </w:r>
    </w:p>
    <w:p w14:paraId="710E8BA7" w14:textId="77777777" w:rsidR="00596D47" w:rsidRDefault="00596D47">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525</w:t>
      </w:r>
    </w:p>
    <w:p w14:paraId="561087BE" w14:textId="77777777" w:rsidR="00596D47" w:rsidRDefault="00596D47">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525</w:t>
      </w:r>
    </w:p>
    <w:p w14:paraId="53346A73" w14:textId="77777777" w:rsidR="00596D47" w:rsidRDefault="00596D4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525</w:t>
      </w:r>
    </w:p>
    <w:p w14:paraId="1CE4A33C" w14:textId="77777777" w:rsidR="00596D47" w:rsidRDefault="00596D47">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525</w:t>
      </w:r>
    </w:p>
    <w:p w14:paraId="0A56E607" w14:textId="77777777" w:rsidR="00596D47" w:rsidRDefault="00596D47">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526</w:t>
      </w:r>
    </w:p>
    <w:p w14:paraId="42C35AFB" w14:textId="77777777" w:rsidR="00596D47" w:rsidRDefault="00596D47">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527</w:t>
      </w:r>
    </w:p>
    <w:p w14:paraId="5B86311D" w14:textId="77777777" w:rsidR="00596D47" w:rsidRDefault="00596D47">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527</w:t>
      </w:r>
    </w:p>
    <w:p w14:paraId="46170EE2" w14:textId="77777777" w:rsidR="00596D47" w:rsidRDefault="00596D47">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528</w:t>
      </w:r>
    </w:p>
    <w:p w14:paraId="7DA2DCC6" w14:textId="77777777" w:rsidR="00596D47" w:rsidRDefault="00596D47">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529</w:t>
      </w:r>
    </w:p>
    <w:p w14:paraId="6BFC8E9D" w14:textId="77777777" w:rsidR="00596D47" w:rsidRDefault="00596D47">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529</w:t>
      </w:r>
    </w:p>
    <w:p w14:paraId="52F81272" w14:textId="77777777" w:rsidR="00596D47" w:rsidRDefault="00596D47">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529</w:t>
      </w:r>
    </w:p>
    <w:p w14:paraId="11E89188" w14:textId="77777777" w:rsidR="00596D47" w:rsidRDefault="00596D47">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530</w:t>
      </w:r>
    </w:p>
    <w:p w14:paraId="2223DA63" w14:textId="77777777" w:rsidR="00596D47" w:rsidRDefault="00596D4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531</w:t>
      </w:r>
    </w:p>
    <w:p w14:paraId="547DC27C" w14:textId="77777777" w:rsidR="00596D47" w:rsidRDefault="00596D4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531</w:t>
      </w:r>
    </w:p>
    <w:p w14:paraId="779AE390" w14:textId="77777777" w:rsidR="00596D47" w:rsidRDefault="00596D47">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531</w:t>
      </w:r>
    </w:p>
    <w:p w14:paraId="0C190753" w14:textId="77777777" w:rsidR="00596D47" w:rsidRDefault="00596D47">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531</w:t>
      </w:r>
    </w:p>
    <w:p w14:paraId="373A9FF1" w14:textId="77777777" w:rsidR="00596D47" w:rsidRDefault="00596D47">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532</w:t>
      </w:r>
    </w:p>
    <w:p w14:paraId="5F16C182" w14:textId="77777777" w:rsidR="00596D47" w:rsidRDefault="00596D47">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532</w:t>
      </w:r>
    </w:p>
    <w:p w14:paraId="070A73B8" w14:textId="77777777" w:rsidR="00596D47" w:rsidRDefault="00596D47">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532</w:t>
      </w:r>
    </w:p>
    <w:p w14:paraId="37060501" w14:textId="77777777" w:rsidR="00596D47" w:rsidRDefault="00596D47">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532</w:t>
      </w:r>
    </w:p>
    <w:p w14:paraId="7CFAC2D0" w14:textId="77777777" w:rsidR="00596D47" w:rsidRDefault="00596D47">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533</w:t>
      </w:r>
    </w:p>
    <w:p w14:paraId="3B10A265" w14:textId="77777777" w:rsidR="00596D47" w:rsidRDefault="00596D47">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534</w:t>
      </w:r>
    </w:p>
    <w:p w14:paraId="0832C7D9" w14:textId="77777777" w:rsidR="00596D47" w:rsidRDefault="00596D47">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535</w:t>
      </w:r>
    </w:p>
    <w:p w14:paraId="1F298A6E" w14:textId="77777777" w:rsidR="00596D47" w:rsidRDefault="00596D47">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536</w:t>
      </w:r>
    </w:p>
    <w:p w14:paraId="17B05316" w14:textId="77777777" w:rsidR="00596D47" w:rsidRDefault="00596D47">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536</w:t>
      </w:r>
    </w:p>
    <w:p w14:paraId="62704483" w14:textId="77777777" w:rsidR="00596D47" w:rsidRDefault="00596D47">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537</w:t>
      </w:r>
    </w:p>
    <w:p w14:paraId="08014769" w14:textId="77777777" w:rsidR="00596D47" w:rsidRDefault="00596D47">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539</w:t>
      </w:r>
    </w:p>
    <w:p w14:paraId="341D3740" w14:textId="77777777" w:rsidR="00596D47" w:rsidRDefault="00596D47">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539</w:t>
      </w:r>
    </w:p>
    <w:p w14:paraId="5FDD5D40" w14:textId="77777777" w:rsidR="00596D47" w:rsidRDefault="00596D47">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540</w:t>
      </w:r>
    </w:p>
    <w:p w14:paraId="4A4F59A2" w14:textId="77777777" w:rsidR="00596D47" w:rsidRDefault="00596D47">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541</w:t>
      </w:r>
    </w:p>
    <w:p w14:paraId="612E7F94" w14:textId="77777777" w:rsidR="00596D47" w:rsidRDefault="00596D47">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542</w:t>
      </w:r>
    </w:p>
    <w:p w14:paraId="4FE147E7" w14:textId="77777777" w:rsidR="00596D47" w:rsidRDefault="00596D47">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543</w:t>
      </w:r>
    </w:p>
    <w:p w14:paraId="10903B6B" w14:textId="77777777" w:rsidR="00596D47" w:rsidRDefault="00596D47">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543</w:t>
      </w:r>
    </w:p>
    <w:p w14:paraId="08442AD3" w14:textId="77777777" w:rsidR="00596D47" w:rsidRDefault="00596D47">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543</w:t>
      </w:r>
    </w:p>
    <w:p w14:paraId="3A2BA7E9" w14:textId="77777777" w:rsidR="00596D47" w:rsidRDefault="00596D47">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543</w:t>
      </w:r>
    </w:p>
    <w:p w14:paraId="37D56585" w14:textId="77777777" w:rsidR="00596D47" w:rsidRDefault="00596D47">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543</w:t>
      </w:r>
    </w:p>
    <w:p w14:paraId="10A46AEC" w14:textId="77777777" w:rsidR="00596D47" w:rsidRDefault="00596D47">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544</w:t>
      </w:r>
    </w:p>
    <w:p w14:paraId="0EA69DC7" w14:textId="77777777" w:rsidR="00596D47" w:rsidRDefault="00596D47">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544</w:t>
      </w:r>
    </w:p>
    <w:p w14:paraId="28FF9E0E" w14:textId="77777777" w:rsidR="00596D47" w:rsidRDefault="00596D47">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544</w:t>
      </w:r>
    </w:p>
    <w:p w14:paraId="715F52DA" w14:textId="77777777" w:rsidR="00596D47" w:rsidRDefault="00596D47">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545</w:t>
      </w:r>
    </w:p>
    <w:p w14:paraId="70FA783E" w14:textId="77777777" w:rsidR="00596D47" w:rsidRDefault="00596D47">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546</w:t>
      </w:r>
    </w:p>
    <w:p w14:paraId="53E3D6E3" w14:textId="77777777" w:rsidR="00596D47" w:rsidRDefault="00596D47">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546</w:t>
      </w:r>
    </w:p>
    <w:p w14:paraId="66B79FC0" w14:textId="77777777" w:rsidR="00596D47" w:rsidRDefault="00596D47">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546</w:t>
      </w:r>
    </w:p>
    <w:p w14:paraId="2D78680F" w14:textId="77777777" w:rsidR="00596D47" w:rsidRDefault="00596D47">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546</w:t>
      </w:r>
    </w:p>
    <w:p w14:paraId="7F3CE315" w14:textId="77777777" w:rsidR="00596D47" w:rsidRDefault="00596D47">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546</w:t>
      </w:r>
    </w:p>
    <w:p w14:paraId="5DE0A273" w14:textId="77777777" w:rsidR="00596D47" w:rsidRDefault="00596D47">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546</w:t>
      </w:r>
    </w:p>
    <w:p w14:paraId="0DC4FF81" w14:textId="77777777" w:rsidR="00596D47" w:rsidRDefault="00596D47">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547</w:t>
      </w:r>
    </w:p>
    <w:p w14:paraId="598AB6A7" w14:textId="77777777" w:rsidR="00596D47" w:rsidRDefault="00596D47">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548</w:t>
      </w:r>
    </w:p>
    <w:p w14:paraId="398E06C0" w14:textId="77777777" w:rsidR="00596D47" w:rsidRDefault="00596D47">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548</w:t>
      </w:r>
    </w:p>
    <w:p w14:paraId="18A5C4AD" w14:textId="77777777" w:rsidR="00596D47" w:rsidRDefault="00596D47">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548</w:t>
      </w:r>
    </w:p>
    <w:p w14:paraId="2A76DAEB" w14:textId="77777777" w:rsidR="00596D47" w:rsidRDefault="00596D47">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549</w:t>
      </w:r>
    </w:p>
    <w:p w14:paraId="2CB93A72" w14:textId="77777777" w:rsidR="00596D47" w:rsidRDefault="00596D47">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549</w:t>
      </w:r>
    </w:p>
    <w:p w14:paraId="5903EF6B" w14:textId="77777777" w:rsidR="00596D47" w:rsidRDefault="00596D47">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549</w:t>
      </w:r>
    </w:p>
    <w:p w14:paraId="0704CB12" w14:textId="77777777" w:rsidR="00596D47" w:rsidRDefault="00596D47">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550</w:t>
      </w:r>
    </w:p>
    <w:p w14:paraId="5DEF13EE" w14:textId="77777777" w:rsidR="00596D47" w:rsidRDefault="00596D47">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550</w:t>
      </w:r>
    </w:p>
    <w:p w14:paraId="37DC799D" w14:textId="77777777" w:rsidR="00596D47" w:rsidRDefault="00596D47">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550</w:t>
      </w:r>
    </w:p>
    <w:p w14:paraId="203241F2" w14:textId="77777777" w:rsidR="00596D47" w:rsidRDefault="00596D47">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4318A673" w14:textId="77777777" w:rsidR="00596D47" w:rsidRDefault="00596D47">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23B652D6" w14:textId="77777777" w:rsidR="00596D47" w:rsidRDefault="00596D47">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550</w:t>
      </w:r>
    </w:p>
    <w:p w14:paraId="2494930B" w14:textId="77777777" w:rsidR="00596D47" w:rsidRDefault="00596D47">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550</w:t>
      </w:r>
    </w:p>
    <w:p w14:paraId="72D9C26B" w14:textId="77777777" w:rsidR="00596D47" w:rsidRDefault="00596D47">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550</w:t>
      </w:r>
    </w:p>
    <w:p w14:paraId="27047045" w14:textId="77777777" w:rsidR="00596D47" w:rsidRDefault="00596D47">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7053C208" w14:textId="77777777" w:rsidR="00596D47" w:rsidRDefault="00596D47">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5847AB3C" w14:textId="77777777" w:rsidR="00596D47" w:rsidRDefault="00596D47">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551</w:t>
      </w:r>
    </w:p>
    <w:p w14:paraId="5081003A" w14:textId="77777777" w:rsidR="00596D47" w:rsidRDefault="00596D47">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551</w:t>
      </w:r>
    </w:p>
    <w:p w14:paraId="7FF28C54" w14:textId="77777777" w:rsidR="00596D47" w:rsidRDefault="00596D47">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551</w:t>
      </w:r>
    </w:p>
    <w:p w14:paraId="16FE7BDD" w14:textId="77777777" w:rsidR="00596D47" w:rsidRDefault="00596D47">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552</w:t>
      </w:r>
    </w:p>
    <w:p w14:paraId="3BE27ED0" w14:textId="77777777" w:rsidR="00596D47" w:rsidRDefault="00596D47">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552</w:t>
      </w:r>
    </w:p>
    <w:p w14:paraId="7B27CDDF" w14:textId="77777777" w:rsidR="00596D47" w:rsidRDefault="00596D47">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552</w:t>
      </w:r>
    </w:p>
    <w:p w14:paraId="4111DBD3" w14:textId="77777777" w:rsidR="00596D47" w:rsidRDefault="00596D47">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552</w:t>
      </w:r>
    </w:p>
    <w:p w14:paraId="652AF236" w14:textId="77777777" w:rsidR="00596D47" w:rsidRDefault="00596D47">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553</w:t>
      </w:r>
    </w:p>
    <w:p w14:paraId="3B9AE32D" w14:textId="77777777" w:rsidR="00596D47" w:rsidRDefault="00596D47">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554</w:t>
      </w:r>
    </w:p>
    <w:p w14:paraId="4009FBDB" w14:textId="77777777" w:rsidR="00596D47" w:rsidRDefault="00596D47">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554</w:t>
      </w:r>
    </w:p>
    <w:p w14:paraId="5A0FD779" w14:textId="77777777" w:rsidR="00596D47" w:rsidRDefault="00596D47">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554</w:t>
      </w:r>
    </w:p>
    <w:p w14:paraId="2CCA31C6" w14:textId="77777777" w:rsidR="00596D47" w:rsidRDefault="00596D47">
      <w:pPr>
        <w:pStyle w:val="TOC5"/>
        <w:rPr>
          <w:rFonts w:asciiTheme="minorHAnsi" w:eastAsiaTheme="minorEastAsia" w:hAnsiTheme="minorHAnsi" w:cstheme="minorBidi"/>
          <w:sz w:val="22"/>
          <w:szCs w:val="22"/>
        </w:rPr>
      </w:pPr>
      <w:r>
        <w:lastRenderedPageBreak/>
        <w:t>9.1.18.2.1</w:t>
      </w:r>
      <w:r>
        <w:rPr>
          <w:rFonts w:asciiTheme="minorHAnsi" w:eastAsiaTheme="minorEastAsia" w:hAnsiTheme="minorHAnsi" w:cstheme="minorBidi"/>
          <w:sz w:val="22"/>
          <w:szCs w:val="22"/>
        </w:rPr>
        <w:tab/>
      </w:r>
      <w:r>
        <w:rPr>
          <w:lang w:eastAsia="zh-CN"/>
        </w:rPr>
        <w:t>RSRP measurement report mapping</w:t>
      </w:r>
      <w:r>
        <w:tab/>
        <w:t>554</w:t>
      </w:r>
    </w:p>
    <w:p w14:paraId="63E43339" w14:textId="77777777" w:rsidR="00596D47" w:rsidRDefault="00596D47">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554</w:t>
      </w:r>
    </w:p>
    <w:p w14:paraId="448DF7AF" w14:textId="77777777" w:rsidR="00596D47" w:rsidRDefault="00596D47">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555</w:t>
      </w:r>
    </w:p>
    <w:p w14:paraId="1563D695" w14:textId="77777777" w:rsidR="00596D47" w:rsidRDefault="00596D47">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555</w:t>
      </w:r>
    </w:p>
    <w:p w14:paraId="322BDC16" w14:textId="77777777" w:rsidR="00596D47" w:rsidRDefault="00596D47">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556</w:t>
      </w:r>
    </w:p>
    <w:p w14:paraId="57A6F62E" w14:textId="77777777" w:rsidR="00596D47" w:rsidRDefault="00596D47">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556</w:t>
      </w:r>
    </w:p>
    <w:p w14:paraId="3B3F39C6" w14:textId="77777777" w:rsidR="00596D47" w:rsidRDefault="00596D47">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556</w:t>
      </w:r>
    </w:p>
    <w:p w14:paraId="03982C76" w14:textId="77777777" w:rsidR="00596D47" w:rsidRDefault="00596D47">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556</w:t>
      </w:r>
    </w:p>
    <w:p w14:paraId="7FEE61F0" w14:textId="77777777" w:rsidR="00596D47" w:rsidRDefault="00596D47">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557</w:t>
      </w:r>
    </w:p>
    <w:p w14:paraId="7730216E" w14:textId="77777777" w:rsidR="00596D47" w:rsidRDefault="00596D47">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557</w:t>
      </w:r>
    </w:p>
    <w:p w14:paraId="0C7F72DF" w14:textId="77777777" w:rsidR="00596D47" w:rsidRDefault="00596D47">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558</w:t>
      </w:r>
    </w:p>
    <w:p w14:paraId="10669CDF" w14:textId="77777777" w:rsidR="00596D47" w:rsidRDefault="00596D47">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558</w:t>
      </w:r>
    </w:p>
    <w:p w14:paraId="4B9CD1E8" w14:textId="77777777" w:rsidR="00596D47" w:rsidRDefault="00596D47">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558</w:t>
      </w:r>
    </w:p>
    <w:p w14:paraId="5A2D8247" w14:textId="77777777" w:rsidR="00596D47" w:rsidRDefault="00596D47">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558</w:t>
      </w:r>
    </w:p>
    <w:p w14:paraId="1EEBC532" w14:textId="77777777" w:rsidR="00596D47" w:rsidRDefault="00596D47">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559</w:t>
      </w:r>
    </w:p>
    <w:p w14:paraId="55F8DC1D" w14:textId="77777777" w:rsidR="00596D47" w:rsidRDefault="00596D47">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559</w:t>
      </w:r>
    </w:p>
    <w:p w14:paraId="47213347" w14:textId="77777777" w:rsidR="00596D47" w:rsidRDefault="00596D47">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560</w:t>
      </w:r>
    </w:p>
    <w:p w14:paraId="5FB91677" w14:textId="77777777" w:rsidR="00596D47" w:rsidRDefault="00596D47">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560</w:t>
      </w:r>
    </w:p>
    <w:p w14:paraId="5A9FADBE" w14:textId="77777777" w:rsidR="00596D47" w:rsidRDefault="00596D47">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560</w:t>
      </w:r>
    </w:p>
    <w:p w14:paraId="3AD93C0C" w14:textId="77777777" w:rsidR="00596D47" w:rsidRDefault="00596D47">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561</w:t>
      </w:r>
    </w:p>
    <w:p w14:paraId="3AE17306" w14:textId="77777777" w:rsidR="00596D47" w:rsidRDefault="00596D47">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561</w:t>
      </w:r>
    </w:p>
    <w:p w14:paraId="76067EC6" w14:textId="77777777" w:rsidR="00596D47" w:rsidRDefault="00596D47">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561</w:t>
      </w:r>
    </w:p>
    <w:p w14:paraId="723A6AB6" w14:textId="77777777" w:rsidR="00596D47" w:rsidRDefault="00596D47">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561</w:t>
      </w:r>
    </w:p>
    <w:p w14:paraId="461CC0D4" w14:textId="77777777" w:rsidR="00596D47" w:rsidRDefault="00596D47">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562</w:t>
      </w:r>
    </w:p>
    <w:p w14:paraId="581E5078" w14:textId="77777777" w:rsidR="00596D47" w:rsidRDefault="00596D47">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562</w:t>
      </w:r>
    </w:p>
    <w:p w14:paraId="1E01E210" w14:textId="77777777" w:rsidR="00596D47" w:rsidRDefault="00596D47">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562</w:t>
      </w:r>
    </w:p>
    <w:p w14:paraId="494A4AD1" w14:textId="77777777" w:rsidR="00596D47" w:rsidRDefault="00596D47">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562</w:t>
      </w:r>
    </w:p>
    <w:p w14:paraId="422506F2" w14:textId="77777777" w:rsidR="00596D47" w:rsidRDefault="00596D47">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562</w:t>
      </w:r>
    </w:p>
    <w:p w14:paraId="218855A5" w14:textId="77777777" w:rsidR="00596D47" w:rsidRDefault="00596D47">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563</w:t>
      </w:r>
    </w:p>
    <w:p w14:paraId="064A6BB8" w14:textId="77777777" w:rsidR="00596D47" w:rsidRDefault="00596D47">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563</w:t>
      </w:r>
    </w:p>
    <w:p w14:paraId="70131DF9" w14:textId="77777777" w:rsidR="00596D47" w:rsidRDefault="00596D47">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563</w:t>
      </w:r>
    </w:p>
    <w:p w14:paraId="2871D923" w14:textId="77777777" w:rsidR="00596D47" w:rsidRDefault="00596D4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564</w:t>
      </w:r>
    </w:p>
    <w:p w14:paraId="32A3DAF9" w14:textId="77777777" w:rsidR="00596D47" w:rsidRDefault="00596D47">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564</w:t>
      </w:r>
    </w:p>
    <w:p w14:paraId="53145254" w14:textId="77777777" w:rsidR="00596D47" w:rsidRDefault="00596D47">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565</w:t>
      </w:r>
    </w:p>
    <w:p w14:paraId="4DA7527B" w14:textId="77777777" w:rsidR="00596D47" w:rsidRDefault="00596D47">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566</w:t>
      </w:r>
    </w:p>
    <w:p w14:paraId="27141D17" w14:textId="77777777" w:rsidR="00596D47" w:rsidRDefault="00596D47">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567</w:t>
      </w:r>
    </w:p>
    <w:p w14:paraId="49ACBE1E" w14:textId="77777777" w:rsidR="00596D47" w:rsidRDefault="00596D47">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568</w:t>
      </w:r>
    </w:p>
    <w:p w14:paraId="030658AC" w14:textId="77777777" w:rsidR="00596D47" w:rsidRDefault="00596D47">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568</w:t>
      </w:r>
    </w:p>
    <w:p w14:paraId="258474CF" w14:textId="77777777" w:rsidR="00596D47" w:rsidRDefault="00596D47">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569</w:t>
      </w:r>
    </w:p>
    <w:p w14:paraId="6581F720" w14:textId="77777777" w:rsidR="00596D47" w:rsidRDefault="00596D47">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570</w:t>
      </w:r>
    </w:p>
    <w:p w14:paraId="45F273DF" w14:textId="77777777" w:rsidR="00596D47" w:rsidRDefault="00596D47">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570</w:t>
      </w:r>
    </w:p>
    <w:p w14:paraId="01540569" w14:textId="77777777" w:rsidR="00596D47" w:rsidRDefault="00596D47">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571</w:t>
      </w:r>
    </w:p>
    <w:p w14:paraId="0F6046FE" w14:textId="77777777" w:rsidR="00596D47" w:rsidRDefault="00596D47">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572</w:t>
      </w:r>
    </w:p>
    <w:p w14:paraId="7B903A70" w14:textId="77777777" w:rsidR="00596D47" w:rsidRDefault="00596D47">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573</w:t>
      </w:r>
    </w:p>
    <w:p w14:paraId="671EE0EB" w14:textId="77777777" w:rsidR="00596D47" w:rsidRDefault="00596D47">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574</w:t>
      </w:r>
    </w:p>
    <w:p w14:paraId="26A79421" w14:textId="77777777" w:rsidR="00596D47" w:rsidRDefault="00596D47">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575</w:t>
      </w:r>
    </w:p>
    <w:p w14:paraId="05EA7A07" w14:textId="77777777" w:rsidR="00596D47" w:rsidRDefault="00596D47">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576</w:t>
      </w:r>
    </w:p>
    <w:p w14:paraId="0F580F53" w14:textId="77777777" w:rsidR="00596D47" w:rsidRDefault="00596D47">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577</w:t>
      </w:r>
    </w:p>
    <w:p w14:paraId="4050A025" w14:textId="77777777" w:rsidR="00596D47" w:rsidRDefault="00596D47">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578</w:t>
      </w:r>
    </w:p>
    <w:p w14:paraId="701C7FBC" w14:textId="77777777" w:rsidR="00596D47" w:rsidRDefault="00596D47">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579</w:t>
      </w:r>
    </w:p>
    <w:p w14:paraId="105D3667" w14:textId="77777777" w:rsidR="00596D47" w:rsidRDefault="00596D47">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580</w:t>
      </w:r>
    </w:p>
    <w:p w14:paraId="62FCBE7F" w14:textId="77777777" w:rsidR="00596D47" w:rsidRDefault="00596D47">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581</w:t>
      </w:r>
    </w:p>
    <w:p w14:paraId="1524E701" w14:textId="77777777" w:rsidR="00596D47" w:rsidRDefault="00596D47">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583</w:t>
      </w:r>
    </w:p>
    <w:p w14:paraId="43BED52C" w14:textId="77777777" w:rsidR="00596D47" w:rsidRDefault="00596D47">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585</w:t>
      </w:r>
    </w:p>
    <w:p w14:paraId="0B04E196" w14:textId="77777777" w:rsidR="00596D47" w:rsidRDefault="00596D47">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585</w:t>
      </w:r>
    </w:p>
    <w:p w14:paraId="554F00D9" w14:textId="77777777" w:rsidR="00596D47" w:rsidRDefault="00596D47">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585</w:t>
      </w:r>
    </w:p>
    <w:p w14:paraId="52E05800" w14:textId="77777777" w:rsidR="00596D47" w:rsidRDefault="00596D47">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585</w:t>
      </w:r>
    </w:p>
    <w:p w14:paraId="039CE9AC" w14:textId="77777777" w:rsidR="00596D47" w:rsidRDefault="00596D47">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586</w:t>
      </w:r>
    </w:p>
    <w:p w14:paraId="35BD0DA7" w14:textId="77777777" w:rsidR="00596D47" w:rsidRDefault="00596D47">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586</w:t>
      </w:r>
    </w:p>
    <w:p w14:paraId="30C192EA" w14:textId="77777777" w:rsidR="00596D47" w:rsidRDefault="00596D47">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586</w:t>
      </w:r>
    </w:p>
    <w:p w14:paraId="0D2DED48" w14:textId="77777777" w:rsidR="00596D47" w:rsidRDefault="00596D47">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586</w:t>
      </w:r>
    </w:p>
    <w:p w14:paraId="35F4A791" w14:textId="77777777" w:rsidR="00596D47" w:rsidRDefault="00596D47">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587</w:t>
      </w:r>
    </w:p>
    <w:p w14:paraId="05CD394D" w14:textId="77777777" w:rsidR="00596D47" w:rsidRDefault="00596D47">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587</w:t>
      </w:r>
    </w:p>
    <w:p w14:paraId="2D1BE75C" w14:textId="77777777" w:rsidR="00596D47" w:rsidRDefault="00596D47">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587</w:t>
      </w:r>
    </w:p>
    <w:p w14:paraId="22878A97" w14:textId="77777777" w:rsidR="00596D47" w:rsidRDefault="00596D47">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588</w:t>
      </w:r>
    </w:p>
    <w:p w14:paraId="44DC9859" w14:textId="77777777" w:rsidR="00596D47" w:rsidRDefault="00596D47">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589</w:t>
      </w:r>
    </w:p>
    <w:p w14:paraId="5DCD71D6" w14:textId="77777777" w:rsidR="00596D47" w:rsidRDefault="00596D47">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590</w:t>
      </w:r>
    </w:p>
    <w:p w14:paraId="2D9500FA" w14:textId="77777777" w:rsidR="00596D47" w:rsidRDefault="00596D47">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591</w:t>
      </w:r>
    </w:p>
    <w:p w14:paraId="48532F51" w14:textId="77777777" w:rsidR="00596D47" w:rsidRDefault="00596D47">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592</w:t>
      </w:r>
    </w:p>
    <w:p w14:paraId="3A4B0E9E" w14:textId="77777777" w:rsidR="00596D47" w:rsidRDefault="00596D47">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592</w:t>
      </w:r>
    </w:p>
    <w:p w14:paraId="6C7C9538" w14:textId="77777777" w:rsidR="00596D47" w:rsidRDefault="00596D47">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593</w:t>
      </w:r>
    </w:p>
    <w:p w14:paraId="02756CAD" w14:textId="77777777" w:rsidR="00596D47" w:rsidRDefault="00596D47">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593</w:t>
      </w:r>
    </w:p>
    <w:p w14:paraId="6DD6C88A" w14:textId="77777777" w:rsidR="00596D47" w:rsidRDefault="00596D47">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593</w:t>
      </w:r>
    </w:p>
    <w:p w14:paraId="63D84FF7" w14:textId="77777777" w:rsidR="00596D47" w:rsidRDefault="00596D47">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593</w:t>
      </w:r>
    </w:p>
    <w:p w14:paraId="7C80B4FB" w14:textId="77777777" w:rsidR="00596D47" w:rsidRDefault="00596D47">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594</w:t>
      </w:r>
    </w:p>
    <w:p w14:paraId="70AC03DB" w14:textId="77777777" w:rsidR="00596D47" w:rsidRDefault="00596D47">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594</w:t>
      </w:r>
    </w:p>
    <w:p w14:paraId="121CE05F" w14:textId="77777777" w:rsidR="00596D47" w:rsidRDefault="00596D47">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594</w:t>
      </w:r>
    </w:p>
    <w:p w14:paraId="78D86111" w14:textId="77777777" w:rsidR="00596D47" w:rsidRDefault="00596D47">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594</w:t>
      </w:r>
    </w:p>
    <w:p w14:paraId="2010D119" w14:textId="77777777" w:rsidR="00596D47" w:rsidRDefault="00596D47">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594</w:t>
      </w:r>
    </w:p>
    <w:p w14:paraId="403272BD" w14:textId="77777777" w:rsidR="00596D47" w:rsidRDefault="00596D47">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594</w:t>
      </w:r>
    </w:p>
    <w:p w14:paraId="6A68A183" w14:textId="77777777" w:rsidR="00596D47" w:rsidRDefault="00596D47">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595</w:t>
      </w:r>
    </w:p>
    <w:p w14:paraId="4B090B29" w14:textId="77777777" w:rsidR="00596D47" w:rsidRDefault="00596D47">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596</w:t>
      </w:r>
    </w:p>
    <w:p w14:paraId="34FE054D" w14:textId="77777777" w:rsidR="00596D47" w:rsidRDefault="00596D47">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597</w:t>
      </w:r>
    </w:p>
    <w:p w14:paraId="101E39E9" w14:textId="77777777" w:rsidR="00596D47" w:rsidRDefault="00596D47">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599</w:t>
      </w:r>
    </w:p>
    <w:p w14:paraId="72A05870" w14:textId="77777777" w:rsidR="00596D47" w:rsidRDefault="00596D47">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600</w:t>
      </w:r>
    </w:p>
    <w:p w14:paraId="0C6DB4C1" w14:textId="77777777" w:rsidR="00596D47" w:rsidRDefault="00596D47">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601</w:t>
      </w:r>
    </w:p>
    <w:p w14:paraId="67BC1186" w14:textId="77777777" w:rsidR="00596D47" w:rsidRDefault="00596D47">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p>
    <w:p w14:paraId="34F93179" w14:textId="77777777" w:rsidR="00596D47" w:rsidRDefault="00596D47">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602</w:t>
      </w:r>
    </w:p>
    <w:p w14:paraId="56EBC918" w14:textId="77777777" w:rsidR="00596D47" w:rsidRDefault="00596D47">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603</w:t>
      </w:r>
    </w:p>
    <w:p w14:paraId="2E8E8B44" w14:textId="77777777" w:rsidR="00596D47" w:rsidRDefault="00596D47">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604</w:t>
      </w:r>
    </w:p>
    <w:p w14:paraId="2D81789C" w14:textId="77777777" w:rsidR="00596D47" w:rsidRDefault="00596D47">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604</w:t>
      </w:r>
    </w:p>
    <w:p w14:paraId="5AFCC865" w14:textId="77777777" w:rsidR="00596D47" w:rsidRDefault="00596D47">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604</w:t>
      </w:r>
    </w:p>
    <w:p w14:paraId="2EA0AEB9" w14:textId="77777777" w:rsidR="00596D47" w:rsidRDefault="00596D47">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605</w:t>
      </w:r>
    </w:p>
    <w:p w14:paraId="655BB57D" w14:textId="77777777" w:rsidR="00596D47" w:rsidRDefault="00596D47">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605</w:t>
      </w:r>
    </w:p>
    <w:p w14:paraId="0A4E64CA" w14:textId="77777777" w:rsidR="00596D47" w:rsidRDefault="00596D47">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606</w:t>
      </w:r>
    </w:p>
    <w:p w14:paraId="7C7D4DD4" w14:textId="77777777" w:rsidR="00596D47" w:rsidRDefault="00596D47">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607</w:t>
      </w:r>
    </w:p>
    <w:p w14:paraId="6E1FC3E9" w14:textId="77777777" w:rsidR="00596D47" w:rsidRDefault="00596D47">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3D1336">
        <w:rPr>
          <w:rFonts w:eastAsia="DengXian"/>
          <w:lang w:eastAsia="zh-CN"/>
        </w:rPr>
        <w:t xml:space="preserve">non-BL CE </w:t>
      </w:r>
      <w:r>
        <w:rPr>
          <w:lang w:eastAsia="zh-CN"/>
        </w:rPr>
        <w:t>UE in CE mode B</w:t>
      </w:r>
      <w:r>
        <w:tab/>
        <w:t>608</w:t>
      </w:r>
    </w:p>
    <w:p w14:paraId="53ABB243" w14:textId="77777777" w:rsidR="00596D47" w:rsidRDefault="00596D47">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609</w:t>
      </w:r>
    </w:p>
    <w:p w14:paraId="7CE28E7A" w14:textId="77777777" w:rsidR="00596D47" w:rsidRDefault="00596D47">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609</w:t>
      </w:r>
    </w:p>
    <w:p w14:paraId="1A80CBDE" w14:textId="77777777" w:rsidR="00596D47" w:rsidRDefault="00596D47">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609</w:t>
      </w:r>
    </w:p>
    <w:p w14:paraId="5A19CCB4" w14:textId="77777777" w:rsidR="00596D47" w:rsidRDefault="00596D47">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610</w:t>
      </w:r>
    </w:p>
    <w:p w14:paraId="2ACEF30D" w14:textId="77777777" w:rsidR="00596D47" w:rsidRDefault="00596D4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611</w:t>
      </w:r>
    </w:p>
    <w:p w14:paraId="604F1582" w14:textId="77777777" w:rsidR="00596D47" w:rsidRDefault="00596D4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612</w:t>
      </w:r>
    </w:p>
    <w:p w14:paraId="54F9099F" w14:textId="77777777" w:rsidR="00596D47" w:rsidRDefault="00596D4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612</w:t>
      </w:r>
    </w:p>
    <w:p w14:paraId="70F2FA17" w14:textId="77777777" w:rsidR="00596D47" w:rsidRDefault="00596D4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612</w:t>
      </w:r>
    </w:p>
    <w:p w14:paraId="347142B0" w14:textId="77777777" w:rsidR="00596D47" w:rsidRDefault="00596D4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613</w:t>
      </w:r>
    </w:p>
    <w:p w14:paraId="78181700" w14:textId="77777777" w:rsidR="00596D47" w:rsidRDefault="00596D4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613</w:t>
      </w:r>
    </w:p>
    <w:p w14:paraId="4F375CA0" w14:textId="77777777" w:rsidR="00596D47" w:rsidRDefault="00596D4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613</w:t>
      </w:r>
    </w:p>
    <w:p w14:paraId="19E94942" w14:textId="77777777" w:rsidR="00596D47" w:rsidRDefault="00596D4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613</w:t>
      </w:r>
    </w:p>
    <w:p w14:paraId="25AC285E" w14:textId="77777777" w:rsidR="00596D47" w:rsidRDefault="00596D4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613</w:t>
      </w:r>
    </w:p>
    <w:p w14:paraId="58956B40" w14:textId="77777777" w:rsidR="00596D47" w:rsidRDefault="00596D4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613</w:t>
      </w:r>
    </w:p>
    <w:p w14:paraId="77404C90" w14:textId="77777777" w:rsidR="00596D47" w:rsidRDefault="00596D4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614</w:t>
      </w:r>
    </w:p>
    <w:p w14:paraId="78C63A1A" w14:textId="77777777" w:rsidR="00596D47" w:rsidRDefault="00596D4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614</w:t>
      </w:r>
    </w:p>
    <w:p w14:paraId="67AFF925" w14:textId="77777777" w:rsidR="00596D47" w:rsidRDefault="00596D4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3D1336">
        <w:rPr>
          <w:rFonts w:cs="v4.2.0"/>
          <w:vertAlign w:val="subscript"/>
          <w:lang w:eastAsia="zh-CN"/>
        </w:rPr>
        <w:t>CMAX,c</w:t>
      </w:r>
      <w:r>
        <w:tab/>
        <w:t>614</w:t>
      </w:r>
    </w:p>
    <w:p w14:paraId="64F5EA77" w14:textId="77777777" w:rsidR="00596D47" w:rsidRDefault="00596D4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614</w:t>
      </w:r>
    </w:p>
    <w:p w14:paraId="4930B1E5" w14:textId="77777777" w:rsidR="00596D47" w:rsidRDefault="00596D47">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614</w:t>
      </w:r>
    </w:p>
    <w:p w14:paraId="6C256FC9" w14:textId="77777777" w:rsidR="00596D47" w:rsidRDefault="00596D47">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614</w:t>
      </w:r>
    </w:p>
    <w:p w14:paraId="733E6ACD" w14:textId="77777777" w:rsidR="00596D47" w:rsidRDefault="00596D47">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614</w:t>
      </w:r>
    </w:p>
    <w:p w14:paraId="3C94332F" w14:textId="77777777" w:rsidR="00596D47" w:rsidRDefault="00596D4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615</w:t>
      </w:r>
    </w:p>
    <w:p w14:paraId="1C7C5D88" w14:textId="77777777" w:rsidR="00596D47" w:rsidRDefault="00596D47">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615</w:t>
      </w:r>
    </w:p>
    <w:p w14:paraId="6A1CDA82" w14:textId="77777777" w:rsidR="00596D47" w:rsidRDefault="00596D47">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615</w:t>
      </w:r>
    </w:p>
    <w:p w14:paraId="6FF79E97" w14:textId="77777777" w:rsidR="00596D47" w:rsidRDefault="00596D4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615</w:t>
      </w:r>
    </w:p>
    <w:p w14:paraId="098C003E" w14:textId="77777777" w:rsidR="00596D47" w:rsidRDefault="00596D47">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615</w:t>
      </w:r>
    </w:p>
    <w:p w14:paraId="5AF207E3" w14:textId="77777777" w:rsidR="00596D47" w:rsidRDefault="00596D47">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615</w:t>
      </w:r>
    </w:p>
    <w:p w14:paraId="1225869B" w14:textId="77777777" w:rsidR="00596D47" w:rsidRDefault="00596D47">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616</w:t>
      </w:r>
    </w:p>
    <w:p w14:paraId="44A99471" w14:textId="77777777" w:rsidR="00596D47" w:rsidRDefault="00596D47">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616</w:t>
      </w:r>
    </w:p>
    <w:p w14:paraId="38B08C5E" w14:textId="77777777" w:rsidR="00596D47" w:rsidRDefault="00596D47">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617</w:t>
      </w:r>
    </w:p>
    <w:p w14:paraId="6805B967" w14:textId="77777777" w:rsidR="00596D47" w:rsidRDefault="00596D47">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617</w:t>
      </w:r>
    </w:p>
    <w:p w14:paraId="3EA69AA8" w14:textId="77777777" w:rsidR="00596D47" w:rsidRDefault="00596D4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617</w:t>
      </w:r>
    </w:p>
    <w:p w14:paraId="1887EAA3" w14:textId="77777777" w:rsidR="00596D47" w:rsidRDefault="00596D4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617</w:t>
      </w:r>
    </w:p>
    <w:p w14:paraId="31412D42" w14:textId="77777777" w:rsidR="00596D47" w:rsidRDefault="00596D47">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618</w:t>
      </w:r>
    </w:p>
    <w:p w14:paraId="2C71FFBD" w14:textId="77777777" w:rsidR="00596D47" w:rsidRDefault="00596D47">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618</w:t>
      </w:r>
    </w:p>
    <w:p w14:paraId="2C6CC96E" w14:textId="77777777" w:rsidR="00596D47" w:rsidRDefault="00596D47">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618</w:t>
      </w:r>
    </w:p>
    <w:p w14:paraId="64785DA5" w14:textId="77777777" w:rsidR="00596D47" w:rsidRDefault="00596D4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618</w:t>
      </w:r>
    </w:p>
    <w:p w14:paraId="78AD773A" w14:textId="77777777" w:rsidR="00596D47" w:rsidRDefault="00596D47">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619</w:t>
      </w:r>
    </w:p>
    <w:p w14:paraId="31C3E8AD" w14:textId="77777777" w:rsidR="00596D47" w:rsidRDefault="00596D4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620</w:t>
      </w:r>
    </w:p>
    <w:p w14:paraId="43C21162" w14:textId="77777777" w:rsidR="00596D47" w:rsidRDefault="00596D4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620</w:t>
      </w:r>
    </w:p>
    <w:p w14:paraId="0721C2F5" w14:textId="77777777" w:rsidR="00596D47" w:rsidRDefault="00596D4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620</w:t>
      </w:r>
    </w:p>
    <w:p w14:paraId="3540E920" w14:textId="77777777" w:rsidR="00596D47" w:rsidRDefault="00596D4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620</w:t>
      </w:r>
    </w:p>
    <w:p w14:paraId="163C4C57" w14:textId="77777777" w:rsidR="00596D47" w:rsidRDefault="00596D4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621</w:t>
      </w:r>
    </w:p>
    <w:p w14:paraId="224965AC" w14:textId="77777777" w:rsidR="00596D47" w:rsidRDefault="00596D4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622</w:t>
      </w:r>
    </w:p>
    <w:p w14:paraId="74CE3692" w14:textId="77777777" w:rsidR="00596D47" w:rsidRDefault="00596D4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622</w:t>
      </w:r>
    </w:p>
    <w:p w14:paraId="26107CFF" w14:textId="77777777" w:rsidR="00596D47" w:rsidRDefault="00596D47">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622</w:t>
      </w:r>
    </w:p>
    <w:p w14:paraId="61980326" w14:textId="77777777" w:rsidR="00596D47" w:rsidRDefault="00596D47">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623</w:t>
      </w:r>
    </w:p>
    <w:p w14:paraId="1FBDB1B5" w14:textId="77777777" w:rsidR="00596D47" w:rsidRDefault="00596D47">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623</w:t>
      </w:r>
    </w:p>
    <w:p w14:paraId="4B572B9E" w14:textId="77777777" w:rsidR="00596D47" w:rsidRDefault="00596D47">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623</w:t>
      </w:r>
    </w:p>
    <w:p w14:paraId="6A313572" w14:textId="77777777" w:rsidR="00596D47" w:rsidRDefault="00596D47">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623</w:t>
      </w:r>
    </w:p>
    <w:p w14:paraId="7CDC4993" w14:textId="77777777" w:rsidR="00596D47" w:rsidRDefault="00596D47">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624</w:t>
      </w:r>
    </w:p>
    <w:p w14:paraId="29FF9393" w14:textId="77777777" w:rsidR="00596D47" w:rsidRDefault="00596D47">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624</w:t>
      </w:r>
    </w:p>
    <w:p w14:paraId="4CCD3BF4" w14:textId="77777777" w:rsidR="00596D47" w:rsidRDefault="00596D47">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624</w:t>
      </w:r>
    </w:p>
    <w:p w14:paraId="7881D967" w14:textId="77777777" w:rsidR="00596D47" w:rsidRDefault="00596D47">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625</w:t>
      </w:r>
    </w:p>
    <w:p w14:paraId="287E357D" w14:textId="77777777" w:rsidR="00596D47" w:rsidRDefault="00596D47">
      <w:pPr>
        <w:pStyle w:val="TOC4"/>
        <w:rPr>
          <w:rFonts w:asciiTheme="minorHAnsi" w:eastAsiaTheme="minorEastAsia" w:hAnsiTheme="minorHAnsi" w:cstheme="minorBidi"/>
          <w:sz w:val="22"/>
          <w:szCs w:val="22"/>
        </w:rPr>
      </w:pPr>
      <w:r w:rsidRPr="00596D47">
        <w:t>9.10.4.1</w:t>
      </w:r>
      <w:r w:rsidRPr="00596D47">
        <w:rPr>
          <w:rFonts w:asciiTheme="minorHAnsi" w:eastAsiaTheme="minorEastAsia" w:hAnsiTheme="minorHAnsi" w:cstheme="minorBidi"/>
          <w:sz w:val="22"/>
          <w:szCs w:val="22"/>
        </w:rPr>
        <w:tab/>
      </w:r>
      <w:r w:rsidRPr="003D1336">
        <w:rPr>
          <w:lang w:val="en-US" w:eastAsia="zh-CN"/>
        </w:rPr>
        <w:t>Intra-frequency absolute S-RSSI measurement accuracy requirements</w:t>
      </w:r>
      <w:r>
        <w:tab/>
        <w:t>625</w:t>
      </w:r>
    </w:p>
    <w:p w14:paraId="0CD6B3A3" w14:textId="77777777" w:rsidR="00596D47" w:rsidRDefault="00596D47">
      <w:pPr>
        <w:pStyle w:val="TOC4"/>
        <w:rPr>
          <w:rFonts w:asciiTheme="minorHAnsi" w:eastAsiaTheme="minorEastAsia" w:hAnsiTheme="minorHAnsi" w:cstheme="minorBidi"/>
          <w:sz w:val="22"/>
          <w:szCs w:val="22"/>
        </w:rPr>
      </w:pPr>
      <w:r w:rsidRPr="00596D47">
        <w:t>9.10.4.2 Intra-frequency relative S-RSSI measurement accuracy requirements</w:t>
      </w:r>
      <w:r w:rsidRPr="00596D47">
        <w:tab/>
      </w:r>
      <w:r>
        <w:t>625</w:t>
      </w:r>
    </w:p>
    <w:p w14:paraId="23B622AC" w14:textId="0A3A2C9A" w:rsidR="00596D47" w:rsidRDefault="00596D4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626</w:t>
      </w:r>
    </w:p>
    <w:p w14:paraId="1D5CEBA4" w14:textId="77777777" w:rsidR="00596D47" w:rsidRDefault="00596D4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626</w:t>
      </w:r>
    </w:p>
    <w:p w14:paraId="10C8AD2D" w14:textId="77777777" w:rsidR="00596D47" w:rsidRDefault="00596D4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626</w:t>
      </w:r>
    </w:p>
    <w:p w14:paraId="7DA84C78" w14:textId="77777777" w:rsidR="00596D47" w:rsidRDefault="00596D4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626</w:t>
      </w:r>
    </w:p>
    <w:p w14:paraId="3C8A8F7B" w14:textId="77777777" w:rsidR="00596D47" w:rsidRDefault="00596D4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626</w:t>
      </w:r>
    </w:p>
    <w:p w14:paraId="2AAF2D23" w14:textId="77777777" w:rsidR="00596D47" w:rsidRDefault="00596D4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627</w:t>
      </w:r>
    </w:p>
    <w:p w14:paraId="1D636E2F" w14:textId="77777777" w:rsidR="00596D47" w:rsidRDefault="00596D47">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627</w:t>
      </w:r>
    </w:p>
    <w:p w14:paraId="0A86CC15" w14:textId="77777777" w:rsidR="00596D47" w:rsidRDefault="00596D47">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3D1336">
        <w:rPr>
          <w:vertAlign w:val="subscript"/>
        </w:rPr>
        <w:t>ADV</w:t>
      </w:r>
      <w:r>
        <w:t>)</w:t>
      </w:r>
      <w:r>
        <w:tab/>
        <w:t>627</w:t>
      </w:r>
    </w:p>
    <w:p w14:paraId="704FEE49" w14:textId="77777777" w:rsidR="00596D47" w:rsidRDefault="00596D4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627</w:t>
      </w:r>
    </w:p>
    <w:p w14:paraId="45754A40" w14:textId="1D70398C" w:rsidR="00596D47" w:rsidRDefault="00596D4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628</w:t>
      </w:r>
    </w:p>
    <w:p w14:paraId="3FAE4A19" w14:textId="77777777" w:rsidR="00596D47" w:rsidRDefault="00596D4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628</w:t>
      </w:r>
    </w:p>
    <w:p w14:paraId="1C5D7A8D" w14:textId="77777777" w:rsidR="00596D47" w:rsidRDefault="00596D4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628</w:t>
      </w:r>
    </w:p>
    <w:p w14:paraId="4933220D" w14:textId="77777777" w:rsidR="00596D47" w:rsidRDefault="00596D4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628</w:t>
      </w:r>
    </w:p>
    <w:p w14:paraId="49AE3AB8" w14:textId="77777777" w:rsidR="00596D47" w:rsidRDefault="00596D4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628</w:t>
      </w:r>
    </w:p>
    <w:p w14:paraId="3C0F7132" w14:textId="77777777" w:rsidR="00596D47" w:rsidRDefault="00596D4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628</w:t>
      </w:r>
    </w:p>
    <w:p w14:paraId="37766887" w14:textId="77777777" w:rsidR="00596D47" w:rsidRDefault="00596D4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628</w:t>
      </w:r>
    </w:p>
    <w:p w14:paraId="5494C2F5" w14:textId="77777777" w:rsidR="00596D47" w:rsidRDefault="00596D4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628</w:t>
      </w:r>
    </w:p>
    <w:p w14:paraId="6A080885" w14:textId="77777777" w:rsidR="00596D47" w:rsidRDefault="00596D4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629</w:t>
      </w:r>
    </w:p>
    <w:p w14:paraId="513BB626" w14:textId="77777777" w:rsidR="00596D47" w:rsidRDefault="00596D4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629</w:t>
      </w:r>
    </w:p>
    <w:p w14:paraId="7AC7B5DB" w14:textId="77777777" w:rsidR="00596D47" w:rsidRDefault="00596D47">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629</w:t>
      </w:r>
    </w:p>
    <w:p w14:paraId="5A987B88" w14:textId="77777777" w:rsidR="00596D47" w:rsidRDefault="00596D47">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629</w:t>
      </w:r>
    </w:p>
    <w:p w14:paraId="26C7FCAE" w14:textId="77777777" w:rsidR="00596D47" w:rsidRDefault="00596D47">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629</w:t>
      </w:r>
    </w:p>
    <w:p w14:paraId="613564BE" w14:textId="77777777" w:rsidR="00596D47" w:rsidRDefault="00596D4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630</w:t>
      </w:r>
    </w:p>
    <w:p w14:paraId="5866BC71" w14:textId="77777777" w:rsidR="00596D47" w:rsidRDefault="00596D4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630</w:t>
      </w:r>
    </w:p>
    <w:p w14:paraId="785818B5" w14:textId="77777777" w:rsidR="00596D47" w:rsidRDefault="00596D4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630</w:t>
      </w:r>
    </w:p>
    <w:p w14:paraId="66B8D9E7" w14:textId="77777777" w:rsidR="00596D47" w:rsidRDefault="00596D47">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630</w:t>
      </w:r>
    </w:p>
    <w:p w14:paraId="5C8C6063" w14:textId="77777777" w:rsidR="00596D47" w:rsidRDefault="00596D47">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630</w:t>
      </w:r>
    </w:p>
    <w:p w14:paraId="105A9E45" w14:textId="77777777" w:rsidR="00596D47" w:rsidRDefault="00596D47">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630</w:t>
      </w:r>
    </w:p>
    <w:p w14:paraId="7F766A8B" w14:textId="77777777" w:rsidR="00596D47" w:rsidRDefault="00596D47">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630</w:t>
      </w:r>
    </w:p>
    <w:p w14:paraId="7CE26083" w14:textId="77777777" w:rsidR="00596D47" w:rsidRDefault="00596D47">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630</w:t>
      </w:r>
    </w:p>
    <w:p w14:paraId="139D71E9" w14:textId="77777777" w:rsidR="00596D47" w:rsidRDefault="00596D47">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631</w:t>
      </w:r>
    </w:p>
    <w:p w14:paraId="1A27B5EA" w14:textId="1CC5A110" w:rsidR="00596D47" w:rsidRDefault="00596D4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631</w:t>
      </w:r>
    </w:p>
    <w:p w14:paraId="007A8351" w14:textId="77777777" w:rsidR="00596D47" w:rsidRDefault="00596D4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631</w:t>
      </w:r>
    </w:p>
    <w:p w14:paraId="770C5B77" w14:textId="77777777" w:rsidR="00596D47" w:rsidRDefault="00596D4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631</w:t>
      </w:r>
    </w:p>
    <w:p w14:paraId="301DE868" w14:textId="77777777" w:rsidR="00596D47" w:rsidRDefault="00596D4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631</w:t>
      </w:r>
    </w:p>
    <w:p w14:paraId="0669ACAF" w14:textId="77777777" w:rsidR="00596D47" w:rsidRDefault="00596D4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632</w:t>
      </w:r>
    </w:p>
    <w:p w14:paraId="1F127351" w14:textId="77777777" w:rsidR="00596D47" w:rsidRDefault="00596D4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632</w:t>
      </w:r>
    </w:p>
    <w:p w14:paraId="21DEB7AE" w14:textId="085AE00A" w:rsidR="00596D47" w:rsidRDefault="00596D4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632</w:t>
      </w:r>
    </w:p>
    <w:p w14:paraId="78394C19" w14:textId="77777777" w:rsidR="00596D47" w:rsidRDefault="00596D47">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632</w:t>
      </w:r>
    </w:p>
    <w:p w14:paraId="49295CA2" w14:textId="77777777" w:rsidR="00596D47" w:rsidRDefault="00596D47">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632</w:t>
      </w:r>
    </w:p>
    <w:p w14:paraId="52D38EF0" w14:textId="77777777" w:rsidR="00596D47" w:rsidRDefault="00596D47">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632</w:t>
      </w:r>
    </w:p>
    <w:p w14:paraId="191F7018" w14:textId="77777777" w:rsidR="00596D47" w:rsidRDefault="00596D47">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632</w:t>
      </w:r>
    </w:p>
    <w:p w14:paraId="661C1990" w14:textId="77777777" w:rsidR="00596D47" w:rsidRDefault="00596D47">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633</w:t>
      </w:r>
    </w:p>
    <w:p w14:paraId="5F0DA923" w14:textId="77777777" w:rsidR="00596D47" w:rsidRDefault="00596D47">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633</w:t>
      </w:r>
    </w:p>
    <w:p w14:paraId="2A1E9F46" w14:textId="77777777" w:rsidR="00596D47" w:rsidRDefault="00596D47">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633</w:t>
      </w:r>
    </w:p>
    <w:p w14:paraId="73D1080F" w14:textId="77777777" w:rsidR="00596D47" w:rsidRDefault="00596D47">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633</w:t>
      </w:r>
    </w:p>
    <w:p w14:paraId="352F1A2A" w14:textId="77777777" w:rsidR="00596D47" w:rsidRDefault="00596D47">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633</w:t>
      </w:r>
    </w:p>
    <w:p w14:paraId="6B0B9AB1" w14:textId="77777777" w:rsidR="00596D47" w:rsidRDefault="00596D47">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634</w:t>
      </w:r>
    </w:p>
    <w:p w14:paraId="373A658C" w14:textId="77777777" w:rsidR="00596D47" w:rsidRDefault="00596D47">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634</w:t>
      </w:r>
    </w:p>
    <w:p w14:paraId="56567F67" w14:textId="77777777" w:rsidR="00596D47" w:rsidRDefault="00596D47">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634</w:t>
      </w:r>
    </w:p>
    <w:p w14:paraId="4F628090" w14:textId="77777777" w:rsidR="00596D47" w:rsidRDefault="00596D47">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635</w:t>
      </w:r>
    </w:p>
    <w:p w14:paraId="10EAEE9B" w14:textId="77777777" w:rsidR="00596D47" w:rsidRDefault="00596D47">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635</w:t>
      </w:r>
    </w:p>
    <w:p w14:paraId="1FD05F11" w14:textId="77777777" w:rsidR="00596D47" w:rsidRDefault="00596D47">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635</w:t>
      </w:r>
    </w:p>
    <w:p w14:paraId="17DBCFD7" w14:textId="77777777" w:rsidR="00596D47" w:rsidRDefault="00596D47">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636</w:t>
      </w:r>
    </w:p>
    <w:p w14:paraId="66C13B94" w14:textId="77777777" w:rsidR="00596D47" w:rsidRDefault="00596D47">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636</w:t>
      </w:r>
    </w:p>
    <w:p w14:paraId="1E1779C1" w14:textId="77777777" w:rsidR="00596D47" w:rsidRDefault="00596D47">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636</w:t>
      </w:r>
    </w:p>
    <w:p w14:paraId="05A6A48D" w14:textId="77777777" w:rsidR="00596D47" w:rsidRDefault="00596D47">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636</w:t>
      </w:r>
    </w:p>
    <w:p w14:paraId="65037AFB" w14:textId="77777777" w:rsidR="00596D47" w:rsidRDefault="00596D47">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636</w:t>
      </w:r>
    </w:p>
    <w:p w14:paraId="5191CD25" w14:textId="77777777" w:rsidR="00596D47" w:rsidRDefault="00596D47">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637</w:t>
      </w:r>
    </w:p>
    <w:p w14:paraId="6177D5BD" w14:textId="571ED5EF" w:rsidR="00596D47" w:rsidRDefault="00596D47" w:rsidP="00596D47">
      <w:pPr>
        <w:pStyle w:val="TOC8"/>
        <w:tabs>
          <w:tab w:val="right" w:leader="dot" w:pos="9639"/>
        </w:tabs>
        <w:rPr>
          <w:rFonts w:asciiTheme="minorHAnsi" w:eastAsiaTheme="minorEastAsia" w:hAnsiTheme="minorHAnsi" w:cstheme="minorBidi"/>
          <w:b w:val="0"/>
          <w:szCs w:val="22"/>
        </w:rPr>
      </w:pPr>
      <w:r>
        <w:t>Annex A (normative):</w:t>
      </w:r>
      <w:r>
        <w:tab/>
        <w:t>Test Cases</w:t>
      </w:r>
      <w:r>
        <w:tab/>
        <w:t>637</w:t>
      </w:r>
    </w:p>
    <w:p w14:paraId="4D4F9092" w14:textId="7F201126" w:rsidR="00596D47" w:rsidRDefault="00596D4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14:paraId="006A13E0" w14:textId="51B18B73" w:rsidR="00596D47" w:rsidRDefault="00596D4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14:paraId="00891BE5" w14:textId="77777777" w:rsidR="00596D47" w:rsidRDefault="00596D47">
      <w:pPr>
        <w:pStyle w:val="TOC2"/>
        <w:rPr>
          <w:rFonts w:asciiTheme="minorHAnsi" w:eastAsiaTheme="minorEastAsia" w:hAnsiTheme="minorHAnsi" w:cstheme="minorBidi"/>
          <w:sz w:val="22"/>
          <w:szCs w:val="22"/>
        </w:rPr>
      </w:pPr>
      <w:r w:rsidRPr="00596D47">
        <w:t>A.2.1</w:t>
      </w:r>
      <w:r w:rsidRPr="00596D47">
        <w:rPr>
          <w:rFonts w:asciiTheme="minorHAnsi" w:eastAsiaTheme="minorEastAsia" w:hAnsiTheme="minorHAnsi"/>
          <w:sz w:val="22"/>
          <w:szCs w:val="22"/>
        </w:rPr>
        <w:tab/>
      </w:r>
      <w:r>
        <w:t>Types of requirements in TS 36.133</w:t>
      </w:r>
      <w:r>
        <w:tab/>
        <w:t>637</w:t>
      </w:r>
    </w:p>
    <w:p w14:paraId="26FFD76B" w14:textId="77777777" w:rsidR="00596D47" w:rsidRDefault="00596D47">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14:paraId="3FF7DDD3" w14:textId="77777777" w:rsidR="00596D47" w:rsidRDefault="00596D47">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14:paraId="2305D0D1" w14:textId="77777777" w:rsidR="00596D47" w:rsidRDefault="00596D47">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14:paraId="3128A5F6" w14:textId="77777777" w:rsidR="00596D47" w:rsidRDefault="00596D47">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14:paraId="7F73A581" w14:textId="7FF591DE" w:rsidR="00596D47" w:rsidRDefault="00596D4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14:paraId="12A14F96" w14:textId="77777777" w:rsidR="00596D47" w:rsidRDefault="00596D47">
      <w:pPr>
        <w:pStyle w:val="TOC2"/>
        <w:rPr>
          <w:rFonts w:asciiTheme="minorHAnsi" w:eastAsiaTheme="minorEastAsia" w:hAnsiTheme="minorHAnsi" w:cstheme="minorBidi"/>
          <w:sz w:val="22"/>
          <w:szCs w:val="22"/>
        </w:rPr>
      </w:pPr>
      <w:r w:rsidRPr="00596D47">
        <w:t>A.3.1</w:t>
      </w:r>
      <w:r w:rsidRPr="00596D47">
        <w:rPr>
          <w:rFonts w:asciiTheme="minorHAnsi" w:eastAsiaTheme="minorEastAsia" w:hAnsiTheme="minorHAnsi"/>
          <w:sz w:val="22"/>
          <w:szCs w:val="22"/>
        </w:rPr>
        <w:tab/>
      </w:r>
      <w:r>
        <w:t>Reference Measurement Channels</w:t>
      </w:r>
      <w:r>
        <w:tab/>
        <w:t>639</w:t>
      </w:r>
    </w:p>
    <w:p w14:paraId="5176DB93" w14:textId="77777777" w:rsidR="00596D47" w:rsidRDefault="00596D47">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14:paraId="57D26513" w14:textId="77777777" w:rsidR="00596D47" w:rsidRDefault="00596D47">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14:paraId="3D7C7F77" w14:textId="77777777" w:rsidR="00596D47" w:rsidRDefault="00596D47">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14:paraId="6C32D1D8" w14:textId="77777777" w:rsidR="00596D47" w:rsidRDefault="00596D47">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14:paraId="74A92E99" w14:textId="77777777" w:rsidR="00596D47" w:rsidRDefault="00596D47">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14:paraId="196D896A" w14:textId="77777777" w:rsidR="00596D47" w:rsidRDefault="00596D47">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14:paraId="1A3D554B" w14:textId="77777777" w:rsidR="00596D47" w:rsidRDefault="00596D47">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14:paraId="3DFDD10C" w14:textId="77777777" w:rsidR="00596D47" w:rsidRDefault="00596D47">
      <w:pPr>
        <w:pStyle w:val="TOC3"/>
        <w:rPr>
          <w:rFonts w:asciiTheme="minorHAnsi" w:eastAsiaTheme="minorEastAsia" w:hAnsiTheme="minorHAnsi" w:cstheme="minorBidi"/>
          <w:sz w:val="22"/>
          <w:szCs w:val="22"/>
        </w:rPr>
      </w:pPr>
      <w:r w:rsidRPr="00596D47">
        <w:t>A.3.1.2</w:t>
      </w:r>
      <w:r w:rsidRPr="00596D47">
        <w:rPr>
          <w:rFonts w:asciiTheme="minorHAnsi" w:eastAsiaTheme="minorEastAsia" w:hAnsiTheme="minorHAnsi"/>
          <w:sz w:val="22"/>
          <w:szCs w:val="22"/>
        </w:rPr>
        <w:tab/>
      </w:r>
      <w:r w:rsidRPr="003D1336">
        <w:rPr>
          <w:lang w:val="de-DE"/>
        </w:rPr>
        <w:t>PCFICH/PDCCH/PHICH</w:t>
      </w:r>
      <w:r>
        <w:tab/>
        <w:t>646</w:t>
      </w:r>
    </w:p>
    <w:p w14:paraId="4D49990B" w14:textId="77777777" w:rsidR="00596D47" w:rsidRDefault="00596D47">
      <w:pPr>
        <w:pStyle w:val="TOC4"/>
        <w:rPr>
          <w:rFonts w:asciiTheme="minorHAnsi" w:eastAsiaTheme="minorEastAsia" w:hAnsiTheme="minorHAnsi" w:cstheme="minorBidi"/>
          <w:sz w:val="22"/>
          <w:szCs w:val="22"/>
        </w:rPr>
      </w:pPr>
      <w:r w:rsidRPr="00596D47">
        <w:t>A.3.1.2.1</w:t>
      </w:r>
      <w:r w:rsidRPr="00596D47">
        <w:rPr>
          <w:rFonts w:asciiTheme="minorHAnsi" w:eastAsiaTheme="minorEastAsia" w:hAnsiTheme="minorHAnsi" w:cstheme="minorBidi"/>
          <w:sz w:val="22"/>
          <w:szCs w:val="22"/>
        </w:rPr>
        <w:tab/>
      </w:r>
      <w:r w:rsidRPr="003D1336">
        <w:rPr>
          <w:lang w:val="de-DE"/>
        </w:rPr>
        <w:t>FDD</w:t>
      </w:r>
      <w:r>
        <w:tab/>
        <w:t>646</w:t>
      </w:r>
    </w:p>
    <w:p w14:paraId="1B81131D" w14:textId="77777777" w:rsidR="00596D47" w:rsidRDefault="00596D47">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14:paraId="41C70A64" w14:textId="77777777" w:rsidR="00596D47" w:rsidRDefault="00596D47">
      <w:pPr>
        <w:pStyle w:val="TOC4"/>
        <w:rPr>
          <w:rFonts w:asciiTheme="minorHAnsi" w:eastAsiaTheme="minorEastAsia" w:hAnsiTheme="minorHAnsi" w:cstheme="minorBidi"/>
          <w:sz w:val="22"/>
          <w:szCs w:val="22"/>
        </w:rPr>
      </w:pPr>
      <w:r w:rsidRPr="00596D47">
        <w:t>A.3.1.2.3</w:t>
      </w:r>
      <w:r w:rsidRPr="00596D47">
        <w:rPr>
          <w:rFonts w:asciiTheme="minorHAnsi" w:eastAsiaTheme="minorEastAsia" w:hAnsiTheme="minorHAnsi" w:cstheme="minorBidi"/>
          <w:sz w:val="22"/>
          <w:szCs w:val="22"/>
        </w:rPr>
        <w:tab/>
      </w:r>
      <w:r w:rsidRPr="003D1336">
        <w:rPr>
          <w:lang w:val="de-DE"/>
        </w:rPr>
        <w:t>HD-FDD for UE category 0</w:t>
      </w:r>
      <w:r>
        <w:tab/>
        <w:t>647</w:t>
      </w:r>
    </w:p>
    <w:p w14:paraId="0BE6636A" w14:textId="77777777" w:rsidR="00596D47" w:rsidRDefault="00596D47">
      <w:pPr>
        <w:pStyle w:val="TOC4"/>
        <w:rPr>
          <w:rFonts w:asciiTheme="minorHAnsi" w:eastAsiaTheme="minorEastAsia" w:hAnsiTheme="minorHAnsi" w:cstheme="minorBidi"/>
          <w:sz w:val="22"/>
          <w:szCs w:val="22"/>
        </w:rPr>
      </w:pPr>
      <w:r w:rsidRPr="00596D47">
        <w:t>A.3.1.2.4</w:t>
      </w:r>
      <w:r w:rsidRPr="00596D47">
        <w:rPr>
          <w:rFonts w:asciiTheme="minorHAnsi" w:eastAsiaTheme="minorEastAsia" w:hAnsiTheme="minorHAnsi" w:cstheme="minorBidi"/>
          <w:sz w:val="22"/>
          <w:szCs w:val="22"/>
        </w:rPr>
        <w:tab/>
      </w:r>
      <w:r w:rsidRPr="003D1336">
        <w:rPr>
          <w:lang w:val="de-DE"/>
        </w:rPr>
        <w:t>FS 3</w:t>
      </w:r>
      <w:r>
        <w:tab/>
        <w:t>647</w:t>
      </w:r>
    </w:p>
    <w:p w14:paraId="20809F1E" w14:textId="77777777" w:rsidR="00596D47" w:rsidRDefault="00596D47">
      <w:pPr>
        <w:pStyle w:val="TOC3"/>
        <w:rPr>
          <w:rFonts w:asciiTheme="minorHAnsi" w:eastAsiaTheme="minorEastAsia" w:hAnsiTheme="minorHAnsi" w:cstheme="minorBidi"/>
          <w:sz w:val="22"/>
          <w:szCs w:val="22"/>
        </w:rPr>
      </w:pPr>
      <w:r w:rsidRPr="00596D47">
        <w:t>A.3.1.3</w:t>
      </w:r>
      <w:r w:rsidRPr="00596D47">
        <w:rPr>
          <w:rFonts w:asciiTheme="minorHAnsi" w:eastAsiaTheme="minorEastAsia" w:hAnsiTheme="minorHAnsi" w:cstheme="minorBidi"/>
          <w:sz w:val="22"/>
          <w:szCs w:val="22"/>
        </w:rPr>
        <w:tab/>
      </w:r>
      <w:r w:rsidRPr="003D1336">
        <w:rPr>
          <w:lang w:val="de-DE"/>
        </w:rPr>
        <w:t xml:space="preserve">MPDCCH </w:t>
      </w:r>
      <w:r>
        <w:t>Reference Channels for Cat-M1 UEs</w:t>
      </w:r>
      <w:r>
        <w:tab/>
        <w:t>647</w:t>
      </w:r>
    </w:p>
    <w:p w14:paraId="016511ED" w14:textId="77777777" w:rsidR="00596D47" w:rsidRDefault="00596D47">
      <w:pPr>
        <w:pStyle w:val="TOC4"/>
        <w:rPr>
          <w:rFonts w:asciiTheme="minorHAnsi" w:eastAsiaTheme="minorEastAsia" w:hAnsiTheme="minorHAnsi" w:cstheme="minorBidi"/>
          <w:sz w:val="22"/>
          <w:szCs w:val="22"/>
        </w:rPr>
      </w:pPr>
      <w:r w:rsidRPr="00596D47">
        <w:t>A.3.1.3.1</w:t>
      </w:r>
      <w:r w:rsidRPr="00596D47">
        <w:rPr>
          <w:rFonts w:asciiTheme="minorHAnsi" w:eastAsiaTheme="minorEastAsia" w:hAnsiTheme="minorHAnsi" w:cstheme="minorBidi"/>
          <w:sz w:val="22"/>
          <w:szCs w:val="22"/>
        </w:rPr>
        <w:tab/>
      </w:r>
      <w:r w:rsidRPr="003D1336">
        <w:rPr>
          <w:lang w:val="de-DE"/>
        </w:rPr>
        <w:t>FDD</w:t>
      </w:r>
      <w:r>
        <w:t xml:space="preserve"> in CEModeA</w:t>
      </w:r>
      <w:r>
        <w:tab/>
        <w:t>648</w:t>
      </w:r>
    </w:p>
    <w:p w14:paraId="1D6D6447" w14:textId="77777777" w:rsidR="00596D47" w:rsidRDefault="00596D47">
      <w:pPr>
        <w:pStyle w:val="TOC4"/>
        <w:rPr>
          <w:rFonts w:asciiTheme="minorHAnsi" w:eastAsiaTheme="minorEastAsia" w:hAnsiTheme="minorHAnsi" w:cstheme="minorBidi"/>
          <w:sz w:val="22"/>
          <w:szCs w:val="22"/>
        </w:rPr>
      </w:pPr>
      <w:r w:rsidRPr="00596D47">
        <w:t>A.3.1.3.2</w:t>
      </w:r>
      <w:r w:rsidRPr="00596D47">
        <w:rPr>
          <w:rFonts w:asciiTheme="minorHAnsi" w:eastAsiaTheme="minorEastAsia" w:hAnsiTheme="minorHAnsi" w:cstheme="minorBidi"/>
          <w:sz w:val="22"/>
          <w:szCs w:val="22"/>
        </w:rPr>
        <w:tab/>
      </w:r>
      <w:r w:rsidRPr="003D1336">
        <w:rPr>
          <w:lang w:val="de-DE"/>
        </w:rPr>
        <w:t>HD-FDD</w:t>
      </w:r>
      <w:r>
        <w:t xml:space="preserve"> in CEModeA</w:t>
      </w:r>
      <w:r>
        <w:tab/>
        <w:t>648</w:t>
      </w:r>
    </w:p>
    <w:p w14:paraId="08ACAD99" w14:textId="77777777" w:rsidR="00596D47" w:rsidRDefault="00596D47">
      <w:pPr>
        <w:pStyle w:val="TOC4"/>
        <w:rPr>
          <w:rFonts w:asciiTheme="minorHAnsi" w:eastAsiaTheme="minorEastAsia" w:hAnsiTheme="minorHAnsi" w:cstheme="minorBidi"/>
          <w:sz w:val="22"/>
          <w:szCs w:val="22"/>
        </w:rPr>
      </w:pPr>
      <w:r w:rsidRPr="00596D47">
        <w:t>A.3.1.3.3</w:t>
      </w:r>
      <w:r w:rsidRPr="00596D47">
        <w:rPr>
          <w:rFonts w:asciiTheme="minorHAnsi" w:eastAsiaTheme="minorEastAsia" w:hAnsiTheme="minorHAnsi" w:cstheme="minorBidi"/>
          <w:sz w:val="22"/>
          <w:szCs w:val="22"/>
        </w:rPr>
        <w:tab/>
      </w:r>
      <w:r w:rsidRPr="003D1336">
        <w:rPr>
          <w:lang w:val="de-DE"/>
        </w:rPr>
        <w:t>TDD</w:t>
      </w:r>
      <w:r>
        <w:t xml:space="preserve"> in CEModeA</w:t>
      </w:r>
      <w:r>
        <w:tab/>
        <w:t>649</w:t>
      </w:r>
    </w:p>
    <w:p w14:paraId="638C6F3B" w14:textId="77777777" w:rsidR="00596D47" w:rsidRDefault="00596D47">
      <w:pPr>
        <w:pStyle w:val="TOC4"/>
        <w:rPr>
          <w:rFonts w:asciiTheme="minorHAnsi" w:eastAsiaTheme="minorEastAsia" w:hAnsiTheme="minorHAnsi" w:cstheme="minorBidi"/>
          <w:sz w:val="22"/>
          <w:szCs w:val="22"/>
        </w:rPr>
      </w:pPr>
      <w:r w:rsidRPr="00596D47">
        <w:t>A.3.1.3.4</w:t>
      </w:r>
      <w:r w:rsidRPr="00596D47">
        <w:rPr>
          <w:rFonts w:asciiTheme="minorHAnsi" w:eastAsiaTheme="minorEastAsia" w:hAnsiTheme="minorHAnsi" w:cstheme="minorBidi"/>
          <w:sz w:val="22"/>
          <w:szCs w:val="22"/>
        </w:rPr>
        <w:tab/>
      </w:r>
      <w:r w:rsidRPr="003D1336">
        <w:rPr>
          <w:lang w:val="de-DE"/>
        </w:rPr>
        <w:t>FDD</w:t>
      </w:r>
      <w:r>
        <w:t xml:space="preserve"> in CEModeB</w:t>
      </w:r>
      <w:r>
        <w:tab/>
        <w:t>649</w:t>
      </w:r>
    </w:p>
    <w:p w14:paraId="1D9405D0" w14:textId="77777777" w:rsidR="00596D47" w:rsidRDefault="00596D47">
      <w:pPr>
        <w:pStyle w:val="TOC4"/>
        <w:rPr>
          <w:rFonts w:asciiTheme="minorHAnsi" w:eastAsiaTheme="minorEastAsia" w:hAnsiTheme="minorHAnsi" w:cstheme="minorBidi"/>
          <w:sz w:val="22"/>
          <w:szCs w:val="22"/>
        </w:rPr>
      </w:pPr>
      <w:r w:rsidRPr="00596D47">
        <w:t>A.3.1.3.5</w:t>
      </w:r>
      <w:r w:rsidRPr="00596D47">
        <w:rPr>
          <w:rFonts w:asciiTheme="minorHAnsi" w:eastAsiaTheme="minorEastAsia" w:hAnsiTheme="minorHAnsi" w:cstheme="minorBidi"/>
          <w:sz w:val="22"/>
          <w:szCs w:val="22"/>
        </w:rPr>
        <w:tab/>
      </w:r>
      <w:r w:rsidRPr="003D1336">
        <w:rPr>
          <w:lang w:val="de-DE"/>
        </w:rPr>
        <w:t>HD-FDD</w:t>
      </w:r>
      <w:r>
        <w:t xml:space="preserve"> in CEModeB</w:t>
      </w:r>
      <w:r>
        <w:tab/>
        <w:t>650</w:t>
      </w:r>
    </w:p>
    <w:p w14:paraId="52AFB069" w14:textId="77777777" w:rsidR="00596D47" w:rsidRDefault="00596D47">
      <w:pPr>
        <w:pStyle w:val="TOC4"/>
        <w:rPr>
          <w:rFonts w:asciiTheme="minorHAnsi" w:eastAsiaTheme="minorEastAsia" w:hAnsiTheme="minorHAnsi" w:cstheme="minorBidi"/>
          <w:sz w:val="22"/>
          <w:szCs w:val="22"/>
        </w:rPr>
      </w:pPr>
      <w:r w:rsidRPr="00596D47">
        <w:lastRenderedPageBreak/>
        <w:t>A.3.1.3.6</w:t>
      </w:r>
      <w:r w:rsidRPr="00596D47">
        <w:rPr>
          <w:rFonts w:asciiTheme="minorHAnsi" w:eastAsiaTheme="minorEastAsia" w:hAnsiTheme="minorHAnsi" w:cstheme="minorBidi"/>
          <w:sz w:val="22"/>
          <w:szCs w:val="22"/>
        </w:rPr>
        <w:tab/>
      </w:r>
      <w:r w:rsidRPr="003D1336">
        <w:rPr>
          <w:lang w:val="de-DE"/>
        </w:rPr>
        <w:t>TDD</w:t>
      </w:r>
      <w:r>
        <w:t xml:space="preserve"> in CEModeB</w:t>
      </w:r>
      <w:r>
        <w:tab/>
        <w:t>650</w:t>
      </w:r>
    </w:p>
    <w:p w14:paraId="390FA0A9" w14:textId="77777777" w:rsidR="00596D47" w:rsidRDefault="00596D47">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651</w:t>
      </w:r>
    </w:p>
    <w:p w14:paraId="2793382E" w14:textId="77777777" w:rsidR="00596D47" w:rsidRDefault="00596D47">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3D1336">
        <w:rPr>
          <w:rFonts w:cs="v5.0.0"/>
        </w:rPr>
        <w:t>in CEModeA</w:t>
      </w:r>
      <w:r>
        <w:tab/>
        <w:t>651</w:t>
      </w:r>
    </w:p>
    <w:p w14:paraId="55DF0CCF" w14:textId="77777777" w:rsidR="00596D47" w:rsidRDefault="00596D47">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3D1336">
        <w:rPr>
          <w:rFonts w:cs="v5.0.0"/>
        </w:rPr>
        <w:t>in CEModeA</w:t>
      </w:r>
      <w:r>
        <w:tab/>
        <w:t>652</w:t>
      </w:r>
    </w:p>
    <w:p w14:paraId="68FB41B4" w14:textId="77777777" w:rsidR="00596D47" w:rsidRDefault="00596D47">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3D1336">
        <w:rPr>
          <w:rFonts w:cs="v5.0.0"/>
        </w:rPr>
        <w:t>in CEModeA</w:t>
      </w:r>
      <w:r>
        <w:tab/>
        <w:t>653</w:t>
      </w:r>
    </w:p>
    <w:p w14:paraId="0A1494CC" w14:textId="77777777" w:rsidR="00596D47" w:rsidRDefault="00596D47">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3D1336">
        <w:rPr>
          <w:rFonts w:cs="v5.0.0"/>
        </w:rPr>
        <w:t>in CEModeB</w:t>
      </w:r>
      <w:r>
        <w:tab/>
        <w:t>654</w:t>
      </w:r>
    </w:p>
    <w:p w14:paraId="529D19FE" w14:textId="77777777" w:rsidR="00596D47" w:rsidRDefault="00596D47">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3D1336">
        <w:rPr>
          <w:rFonts w:cs="v5.0.0"/>
        </w:rPr>
        <w:t>in CEModeB</w:t>
      </w:r>
      <w:r>
        <w:tab/>
        <w:t>655</w:t>
      </w:r>
    </w:p>
    <w:p w14:paraId="6FFB14D7" w14:textId="77777777" w:rsidR="00596D47" w:rsidRDefault="00596D47">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3D1336">
        <w:rPr>
          <w:rFonts w:cs="v5.0.0"/>
        </w:rPr>
        <w:t>in CEModeB</w:t>
      </w:r>
      <w:r>
        <w:tab/>
        <w:t>655</w:t>
      </w:r>
    </w:p>
    <w:p w14:paraId="0E5B67B5" w14:textId="77777777" w:rsidR="00596D47" w:rsidRDefault="00596D47">
      <w:pPr>
        <w:pStyle w:val="TOC3"/>
        <w:rPr>
          <w:rFonts w:asciiTheme="minorHAnsi" w:eastAsiaTheme="minorEastAsia" w:hAnsiTheme="minorHAnsi" w:cstheme="minorBidi"/>
          <w:sz w:val="22"/>
          <w:szCs w:val="22"/>
        </w:rPr>
      </w:pPr>
      <w:r>
        <w:t>A.3.1.</w:t>
      </w:r>
      <w:r w:rsidRPr="003D1336">
        <w:rPr>
          <w:rFonts w:eastAsia="MS Mincho"/>
          <w:lang w:eastAsia="ja-JP"/>
        </w:rPr>
        <w:t>5</w:t>
      </w:r>
      <w:r>
        <w:rPr>
          <w:rFonts w:asciiTheme="minorHAnsi" w:eastAsiaTheme="minorEastAsia" w:hAnsiTheme="minorHAnsi" w:cstheme="minorBidi"/>
          <w:sz w:val="22"/>
          <w:szCs w:val="22"/>
        </w:rPr>
        <w:tab/>
      </w:r>
      <w:r>
        <w:rPr>
          <w:lang w:eastAsia="zh-CN"/>
        </w:rPr>
        <w:t>N</w:t>
      </w:r>
      <w:r>
        <w:t>PD</w:t>
      </w:r>
      <w:r w:rsidRPr="003D1336">
        <w:rPr>
          <w:rFonts w:eastAsia="MS Mincho"/>
          <w:lang w:eastAsia="ja-JP"/>
        </w:rPr>
        <w:t>S</w:t>
      </w:r>
      <w:r>
        <w:t xml:space="preserve">CH </w:t>
      </w:r>
      <w:r w:rsidRPr="003D1336">
        <w:rPr>
          <w:rFonts w:cs="v5.0.0"/>
        </w:rPr>
        <w:t xml:space="preserve">Reference Channel for </w:t>
      </w:r>
      <w:r w:rsidRPr="003D1336">
        <w:rPr>
          <w:rFonts w:cs="v5.0.0"/>
          <w:lang w:eastAsia="zh-CN"/>
        </w:rPr>
        <w:t>UE category NB1</w:t>
      </w:r>
      <w:r>
        <w:tab/>
        <w:t>656</w:t>
      </w:r>
    </w:p>
    <w:p w14:paraId="63A637EF" w14:textId="77777777" w:rsidR="00596D47" w:rsidRDefault="00596D47">
      <w:pPr>
        <w:pStyle w:val="TOC4"/>
        <w:rPr>
          <w:rFonts w:asciiTheme="minorHAnsi" w:eastAsiaTheme="minorEastAsia" w:hAnsiTheme="minorHAnsi" w:cstheme="minorBidi"/>
          <w:sz w:val="22"/>
          <w:szCs w:val="22"/>
        </w:rPr>
      </w:pPr>
      <w:r>
        <w:t>A.3.1.</w:t>
      </w:r>
      <w:r w:rsidRPr="003D1336">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14:paraId="7ABCB9F7" w14:textId="77777777" w:rsidR="00596D47" w:rsidRDefault="00596D47">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14:paraId="35373962" w14:textId="77777777" w:rsidR="00596D47" w:rsidRDefault="00596D47">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14:paraId="22A139CC" w14:textId="77777777" w:rsidR="00596D47" w:rsidRDefault="00596D47">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14:paraId="1E330EBE" w14:textId="77777777" w:rsidR="00596D47" w:rsidRDefault="00596D47">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14:paraId="27C95B61" w14:textId="77777777" w:rsidR="00596D47" w:rsidRDefault="00596D47">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14:paraId="72C34F3C" w14:textId="77777777" w:rsidR="00596D47" w:rsidRDefault="00596D47">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14:paraId="49C39713"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14:paraId="6F878B7E"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14:paraId="3DFF4793"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14:paraId="0569B456"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14:paraId="43380A3A"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14:paraId="57ED3BBE"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14:paraId="4319DEB6" w14:textId="77777777" w:rsidR="00596D47" w:rsidRDefault="00596D47">
      <w:pPr>
        <w:pStyle w:val="TOC2"/>
        <w:rPr>
          <w:rFonts w:asciiTheme="minorHAnsi" w:eastAsiaTheme="minorEastAsia" w:hAnsiTheme="minorHAnsi" w:cstheme="minorBidi"/>
          <w:sz w:val="22"/>
          <w:szCs w:val="22"/>
        </w:rPr>
      </w:pPr>
      <w:r w:rsidRPr="00596D47">
        <w:t>A.3.2</w:t>
      </w:r>
      <w:r w:rsidRPr="00596D47">
        <w:rPr>
          <w:rFonts w:asciiTheme="minorHAnsi" w:eastAsiaTheme="minorEastAsia" w:hAnsiTheme="minorHAnsi"/>
          <w:sz w:val="22"/>
          <w:szCs w:val="22"/>
        </w:rPr>
        <w:tab/>
      </w:r>
      <w:r>
        <w:t>OFDMA Channel Noise Generator (OCNG)</w:t>
      </w:r>
      <w:r>
        <w:tab/>
        <w:t>660</w:t>
      </w:r>
    </w:p>
    <w:p w14:paraId="5281BB2A" w14:textId="77777777" w:rsidR="00596D47" w:rsidRDefault="00596D47">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14:paraId="55F62C4C" w14:textId="77777777" w:rsidR="00596D47" w:rsidRDefault="00596D47">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14:paraId="600E4AFB" w14:textId="77777777" w:rsidR="00596D47" w:rsidRDefault="00596D47">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14:paraId="1F5F6430" w14:textId="77777777" w:rsidR="00596D47" w:rsidRDefault="00596D47">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14:paraId="29935995" w14:textId="77777777" w:rsidR="00596D47" w:rsidRDefault="00596D47">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14:paraId="14E0824C" w14:textId="77777777" w:rsidR="00596D47" w:rsidRDefault="00596D47">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14:paraId="03F356EF" w14:textId="77777777" w:rsidR="00596D47" w:rsidRDefault="00596D47">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14:paraId="295AC094" w14:textId="77777777" w:rsidR="00596D47" w:rsidRDefault="00596D47">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14:paraId="199AB89F" w14:textId="77777777" w:rsidR="00596D47" w:rsidRDefault="00596D47">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14:paraId="5FA970D8" w14:textId="77777777" w:rsidR="00596D47" w:rsidRDefault="00596D47">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14:paraId="025AFA72" w14:textId="77777777" w:rsidR="00596D47" w:rsidRDefault="00596D47">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14:paraId="77469112" w14:textId="77777777" w:rsidR="00596D47" w:rsidRDefault="00596D47">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14:paraId="69385F71" w14:textId="77777777" w:rsidR="00596D47" w:rsidRDefault="00596D47">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14:paraId="32B26537" w14:textId="77777777" w:rsidR="00596D47" w:rsidRDefault="00596D47">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669</w:t>
      </w:r>
    </w:p>
    <w:p w14:paraId="00E1CFCB" w14:textId="77777777" w:rsidR="00596D47" w:rsidRDefault="00596D47">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14:paraId="71ED45EE" w14:textId="77777777" w:rsidR="00596D47" w:rsidRDefault="00596D47">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670</w:t>
      </w:r>
    </w:p>
    <w:p w14:paraId="36A0BB97" w14:textId="77777777" w:rsidR="00596D47" w:rsidRDefault="00596D47">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14:paraId="4F496619" w14:textId="77777777" w:rsidR="00596D47" w:rsidRDefault="00596D47">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671</w:t>
      </w:r>
    </w:p>
    <w:p w14:paraId="4DDEA98B" w14:textId="77777777" w:rsidR="00596D47" w:rsidRDefault="00596D47">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672</w:t>
      </w:r>
    </w:p>
    <w:p w14:paraId="721B18E1" w14:textId="77777777" w:rsidR="00596D47" w:rsidRDefault="00596D47">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672</w:t>
      </w:r>
    </w:p>
    <w:p w14:paraId="14965259" w14:textId="77777777" w:rsidR="00596D47" w:rsidRDefault="00596D47">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673</w:t>
      </w:r>
    </w:p>
    <w:p w14:paraId="65E1D54E" w14:textId="77777777" w:rsidR="00596D47" w:rsidRDefault="00596D47">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673</w:t>
      </w:r>
    </w:p>
    <w:p w14:paraId="23C0FB49" w14:textId="77777777" w:rsidR="00596D47" w:rsidRDefault="00596D47">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674</w:t>
      </w:r>
    </w:p>
    <w:p w14:paraId="3D74F337" w14:textId="77777777" w:rsidR="00596D47" w:rsidRDefault="00596D47">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674</w:t>
      </w:r>
    </w:p>
    <w:p w14:paraId="4AA35AB3" w14:textId="77777777" w:rsidR="00596D47" w:rsidRDefault="00596D47">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675</w:t>
      </w:r>
    </w:p>
    <w:p w14:paraId="77DB5712" w14:textId="77777777" w:rsidR="00596D47" w:rsidRDefault="00596D47">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675</w:t>
      </w:r>
    </w:p>
    <w:p w14:paraId="34A849C5" w14:textId="77777777" w:rsidR="00596D47" w:rsidRDefault="00596D47">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676</w:t>
      </w:r>
    </w:p>
    <w:p w14:paraId="3722EAB3" w14:textId="77777777" w:rsidR="00596D47" w:rsidRDefault="00596D47">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676</w:t>
      </w:r>
    </w:p>
    <w:p w14:paraId="5192B097" w14:textId="77777777" w:rsidR="00596D47" w:rsidRDefault="00596D47">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677</w:t>
      </w:r>
    </w:p>
    <w:p w14:paraId="038D695A" w14:textId="77777777" w:rsidR="00596D47" w:rsidRDefault="00596D47">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678</w:t>
      </w:r>
    </w:p>
    <w:p w14:paraId="630F42A9" w14:textId="77777777" w:rsidR="00596D47" w:rsidRDefault="00596D47">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679</w:t>
      </w:r>
    </w:p>
    <w:p w14:paraId="5B7D4A99" w14:textId="77777777" w:rsidR="00596D47" w:rsidRDefault="00596D47">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680</w:t>
      </w:r>
    </w:p>
    <w:p w14:paraId="70A3BD6D" w14:textId="77777777" w:rsidR="00596D47" w:rsidRDefault="00596D47">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680</w:t>
      </w:r>
    </w:p>
    <w:p w14:paraId="54A6E360" w14:textId="77777777" w:rsidR="00596D47" w:rsidRDefault="00596D47">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681</w:t>
      </w:r>
    </w:p>
    <w:p w14:paraId="216DBF8E" w14:textId="77777777" w:rsidR="00596D47" w:rsidRDefault="00596D47">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682</w:t>
      </w:r>
    </w:p>
    <w:p w14:paraId="0A5A70B9" w14:textId="77777777" w:rsidR="00596D47" w:rsidRDefault="00596D47">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682</w:t>
      </w:r>
    </w:p>
    <w:p w14:paraId="4AA31D48" w14:textId="77777777" w:rsidR="00596D47" w:rsidRDefault="00596D47">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684</w:t>
      </w:r>
    </w:p>
    <w:p w14:paraId="6EA73635" w14:textId="77777777" w:rsidR="00596D47" w:rsidRDefault="00596D47">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685</w:t>
      </w:r>
    </w:p>
    <w:p w14:paraId="1FD79467" w14:textId="77777777" w:rsidR="00596D47" w:rsidRDefault="00596D47">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685</w:t>
      </w:r>
    </w:p>
    <w:p w14:paraId="2C6504B7" w14:textId="77777777" w:rsidR="00596D47" w:rsidRDefault="00596D47">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686</w:t>
      </w:r>
    </w:p>
    <w:p w14:paraId="3A72BD64" w14:textId="77777777" w:rsidR="00596D47" w:rsidRDefault="00596D47">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687</w:t>
      </w:r>
    </w:p>
    <w:p w14:paraId="5ED88828" w14:textId="77777777" w:rsidR="00596D47" w:rsidRDefault="00596D47">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688</w:t>
      </w:r>
    </w:p>
    <w:p w14:paraId="33EC56C6" w14:textId="77777777" w:rsidR="00596D47" w:rsidRDefault="00596D47">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689</w:t>
      </w:r>
    </w:p>
    <w:p w14:paraId="0CC9C785" w14:textId="77777777" w:rsidR="00596D47" w:rsidRDefault="00596D47">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689</w:t>
      </w:r>
    </w:p>
    <w:p w14:paraId="33F7E7C6" w14:textId="77777777" w:rsidR="00596D47" w:rsidRDefault="00596D47">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689</w:t>
      </w:r>
    </w:p>
    <w:p w14:paraId="48836215" w14:textId="77777777" w:rsidR="00596D47" w:rsidRDefault="00596D47">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690</w:t>
      </w:r>
    </w:p>
    <w:p w14:paraId="7356A095" w14:textId="77777777" w:rsidR="00596D47" w:rsidRDefault="00596D47">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690</w:t>
      </w:r>
    </w:p>
    <w:p w14:paraId="5D5B75FA" w14:textId="77777777" w:rsidR="00596D47" w:rsidRDefault="00596D47">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690</w:t>
      </w:r>
    </w:p>
    <w:p w14:paraId="18C9EFC9" w14:textId="77777777" w:rsidR="00596D47" w:rsidRDefault="00596D47">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690</w:t>
      </w:r>
    </w:p>
    <w:p w14:paraId="16009E15" w14:textId="77777777" w:rsidR="00596D47" w:rsidRDefault="00596D47">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691</w:t>
      </w:r>
    </w:p>
    <w:p w14:paraId="30BD379D" w14:textId="77777777" w:rsidR="00596D47" w:rsidRDefault="00596D47">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691</w:t>
      </w:r>
    </w:p>
    <w:p w14:paraId="660B4D69" w14:textId="77777777" w:rsidR="00596D47" w:rsidRDefault="00596D47">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3D1336">
        <w:rPr>
          <w:lang w:val="en-US"/>
        </w:rPr>
        <w:t>, 2x2 antenna</w:t>
      </w:r>
      <w:r>
        <w:tab/>
        <w:t>692</w:t>
      </w:r>
    </w:p>
    <w:p w14:paraId="5AA5AB01" w14:textId="77777777" w:rsidR="00596D47" w:rsidRDefault="00596D47">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692</w:t>
      </w:r>
    </w:p>
    <w:p w14:paraId="209E3ADA" w14:textId="77777777" w:rsidR="00596D47" w:rsidRDefault="00596D47">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692</w:t>
      </w:r>
    </w:p>
    <w:p w14:paraId="71448FD7" w14:textId="77777777" w:rsidR="00596D47" w:rsidRDefault="00596D47">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693</w:t>
      </w:r>
    </w:p>
    <w:p w14:paraId="6E4F125B" w14:textId="77777777" w:rsidR="00596D47" w:rsidRDefault="00596D47">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693</w:t>
      </w:r>
    </w:p>
    <w:p w14:paraId="6A801296" w14:textId="77777777" w:rsidR="00596D47" w:rsidRDefault="00596D47">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693</w:t>
      </w:r>
    </w:p>
    <w:p w14:paraId="4E55E320" w14:textId="77777777" w:rsidR="00596D47" w:rsidRDefault="00596D47">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693</w:t>
      </w:r>
    </w:p>
    <w:p w14:paraId="4FF72C46" w14:textId="77777777" w:rsidR="00596D47" w:rsidRDefault="00596D47">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693</w:t>
      </w:r>
    </w:p>
    <w:p w14:paraId="586A579D" w14:textId="77777777" w:rsidR="00596D47" w:rsidRDefault="00596D47">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693</w:t>
      </w:r>
    </w:p>
    <w:p w14:paraId="02B0083E" w14:textId="77777777" w:rsidR="00596D47" w:rsidRDefault="00596D47">
      <w:pPr>
        <w:pStyle w:val="TOC3"/>
        <w:rPr>
          <w:rFonts w:asciiTheme="minorHAnsi" w:eastAsiaTheme="minorEastAsia" w:hAnsiTheme="minorHAnsi" w:cstheme="minorBidi"/>
          <w:sz w:val="22"/>
          <w:szCs w:val="22"/>
        </w:rPr>
      </w:pPr>
      <w:r w:rsidRPr="00596D47">
        <w:t>A.3.8.1</w:t>
      </w:r>
      <w:r w:rsidRPr="00596D47">
        <w:rPr>
          <w:rFonts w:asciiTheme="minorHAnsi" w:eastAsiaTheme="minorEastAsia" w:hAnsiTheme="minorHAnsi" w:cstheme="minorBidi"/>
          <w:sz w:val="22"/>
          <w:szCs w:val="22"/>
        </w:rPr>
        <w:tab/>
      </w:r>
      <w:r w:rsidRPr="003D1336">
        <w:rPr>
          <w:snapToGrid w:val="0"/>
        </w:rPr>
        <w:t>Antenna connection</w:t>
      </w:r>
      <w:r w:rsidRPr="003D1336">
        <w:rPr>
          <w:snapToGrid w:val="0"/>
          <w:lang w:eastAsia="zh-CN"/>
        </w:rPr>
        <w:t xml:space="preserve"> for 4 Rx capable UEs</w:t>
      </w:r>
      <w:r>
        <w:tab/>
        <w:t>693</w:t>
      </w:r>
    </w:p>
    <w:p w14:paraId="3638DCB6" w14:textId="77777777" w:rsidR="00596D47" w:rsidRDefault="00596D47">
      <w:pPr>
        <w:pStyle w:val="TOC4"/>
        <w:rPr>
          <w:rFonts w:asciiTheme="minorHAnsi" w:eastAsiaTheme="minorEastAsia" w:hAnsiTheme="minorHAnsi" w:cstheme="minorBidi"/>
          <w:sz w:val="22"/>
          <w:szCs w:val="22"/>
        </w:rPr>
      </w:pPr>
      <w:r>
        <w:t>A.3.8.1.1 Introduction</w:t>
      </w:r>
      <w:r>
        <w:tab/>
        <w:t>693</w:t>
      </w:r>
    </w:p>
    <w:p w14:paraId="3E77EFB6" w14:textId="77777777" w:rsidR="00596D47" w:rsidRDefault="00596D47">
      <w:pPr>
        <w:pStyle w:val="TOC4"/>
        <w:rPr>
          <w:rFonts w:asciiTheme="minorHAnsi" w:eastAsiaTheme="minorEastAsia" w:hAnsiTheme="minorHAnsi" w:cstheme="minorBidi"/>
          <w:sz w:val="22"/>
          <w:szCs w:val="22"/>
        </w:rPr>
      </w:pPr>
      <w:r>
        <w:t>A.3.8.1.2 Principle of testing</w:t>
      </w:r>
      <w:r>
        <w:tab/>
        <w:t>693</w:t>
      </w:r>
    </w:p>
    <w:p w14:paraId="1A33EF70" w14:textId="77777777" w:rsidR="00596D47" w:rsidRDefault="00596D47">
      <w:pPr>
        <w:pStyle w:val="TOC5"/>
        <w:rPr>
          <w:rFonts w:asciiTheme="minorHAnsi" w:eastAsiaTheme="minorEastAsia" w:hAnsiTheme="minorHAnsi" w:cstheme="minorBidi"/>
          <w:sz w:val="22"/>
          <w:szCs w:val="22"/>
        </w:rPr>
      </w:pPr>
      <w:r>
        <w:t>A.3.8.1.2.1 Single carrier tests</w:t>
      </w:r>
      <w:r>
        <w:tab/>
        <w:t>693</w:t>
      </w:r>
    </w:p>
    <w:p w14:paraId="557558C1" w14:textId="77777777" w:rsidR="00596D47" w:rsidRDefault="00596D47">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694</w:t>
      </w:r>
    </w:p>
    <w:p w14:paraId="11DABF61" w14:textId="77777777" w:rsidR="00596D47" w:rsidRDefault="00596D47">
      <w:pPr>
        <w:pStyle w:val="TOC5"/>
        <w:rPr>
          <w:rFonts w:asciiTheme="minorHAnsi" w:eastAsiaTheme="minorEastAsia" w:hAnsiTheme="minorHAnsi" w:cstheme="minorBidi"/>
          <w:sz w:val="22"/>
          <w:szCs w:val="22"/>
        </w:rPr>
      </w:pPr>
      <w:r w:rsidRPr="00596D47">
        <w:t>A.3.8.1.2.3</w:t>
      </w:r>
      <w:r w:rsidRPr="00596D47">
        <w:rPr>
          <w:rFonts w:asciiTheme="minorHAnsi" w:eastAsiaTheme="minorEastAsia" w:hAnsiTheme="minorHAnsi" w:cstheme="minorBidi"/>
          <w:sz w:val="22"/>
          <w:szCs w:val="22"/>
        </w:rPr>
        <w:tab/>
      </w:r>
      <w:r w:rsidRPr="003D1336">
        <w:rPr>
          <w:snapToGrid w:val="0"/>
        </w:rPr>
        <w:t>Antenna connection for bands where 2RX is supported</w:t>
      </w:r>
      <w:r>
        <w:tab/>
        <w:t>695</w:t>
      </w:r>
    </w:p>
    <w:p w14:paraId="0FECA8DC" w14:textId="77777777" w:rsidR="00596D47" w:rsidRDefault="00596D47">
      <w:pPr>
        <w:pStyle w:val="TOC5"/>
        <w:rPr>
          <w:rFonts w:asciiTheme="minorHAnsi" w:eastAsiaTheme="minorEastAsia" w:hAnsiTheme="minorHAnsi" w:cstheme="minorBidi"/>
          <w:sz w:val="22"/>
          <w:szCs w:val="22"/>
        </w:rPr>
      </w:pPr>
      <w:r w:rsidRPr="00596D47">
        <w:t>A.3.8.1.2.4</w:t>
      </w:r>
      <w:r w:rsidRPr="00596D47">
        <w:rPr>
          <w:rFonts w:asciiTheme="minorHAnsi" w:eastAsiaTheme="minorEastAsia" w:hAnsiTheme="minorHAnsi" w:cstheme="minorBidi"/>
          <w:sz w:val="22"/>
          <w:szCs w:val="22"/>
        </w:rPr>
        <w:tab/>
      </w:r>
      <w:r w:rsidRPr="003D1336">
        <w:rPr>
          <w:snapToGrid w:val="0"/>
        </w:rPr>
        <w:t>Antenna connection for bands where 4RX is supported</w:t>
      </w:r>
      <w:r>
        <w:tab/>
        <w:t>695</w:t>
      </w:r>
    </w:p>
    <w:p w14:paraId="0516B161" w14:textId="77777777" w:rsidR="00596D47" w:rsidRDefault="00596D47">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695</w:t>
      </w:r>
    </w:p>
    <w:p w14:paraId="529F8538" w14:textId="77777777" w:rsidR="00596D47" w:rsidRDefault="00596D47">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695</w:t>
      </w:r>
    </w:p>
    <w:p w14:paraId="4CC68AE9" w14:textId="77777777" w:rsidR="00596D47" w:rsidRDefault="00596D47">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695</w:t>
      </w:r>
    </w:p>
    <w:p w14:paraId="77CBF71D" w14:textId="77777777" w:rsidR="00596D47" w:rsidRDefault="00596D4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696</w:t>
      </w:r>
    </w:p>
    <w:p w14:paraId="66D41802" w14:textId="77777777" w:rsidR="00596D47" w:rsidRDefault="00596D47">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696</w:t>
      </w:r>
    </w:p>
    <w:p w14:paraId="71A9E3F5" w14:textId="77777777" w:rsidR="00596D47" w:rsidRDefault="00596D47">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696</w:t>
      </w:r>
    </w:p>
    <w:p w14:paraId="1D9B290A" w14:textId="77777777" w:rsidR="00596D47" w:rsidRDefault="00596D47">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696</w:t>
      </w:r>
    </w:p>
    <w:p w14:paraId="648221FF" w14:textId="77777777" w:rsidR="00596D47" w:rsidRDefault="00596D47">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696</w:t>
      </w:r>
    </w:p>
    <w:p w14:paraId="6F5F2AC5" w14:textId="77777777" w:rsidR="00596D47" w:rsidRDefault="00596D47">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696</w:t>
      </w:r>
    </w:p>
    <w:p w14:paraId="30F8C06D" w14:textId="77777777" w:rsidR="00596D47" w:rsidRDefault="00596D47">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696</w:t>
      </w:r>
    </w:p>
    <w:p w14:paraId="51FAEEFD" w14:textId="77777777" w:rsidR="00596D47" w:rsidRDefault="00596D47">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696</w:t>
      </w:r>
    </w:p>
    <w:p w14:paraId="22AF2E23" w14:textId="77777777" w:rsidR="00596D47" w:rsidRDefault="00596D47">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696</w:t>
      </w:r>
    </w:p>
    <w:p w14:paraId="3589C078" w14:textId="77777777" w:rsidR="00596D47" w:rsidRDefault="00596D47">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697</w:t>
      </w:r>
    </w:p>
    <w:p w14:paraId="00A98793" w14:textId="77777777" w:rsidR="00596D47" w:rsidRDefault="00596D47">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697</w:t>
      </w:r>
    </w:p>
    <w:p w14:paraId="02C2CCED" w14:textId="77777777" w:rsidR="00596D47" w:rsidRDefault="00596D47">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697</w:t>
      </w:r>
    </w:p>
    <w:p w14:paraId="063C4E42" w14:textId="77777777" w:rsidR="00596D47" w:rsidRDefault="00596D47">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697</w:t>
      </w:r>
    </w:p>
    <w:p w14:paraId="5292F4C1" w14:textId="77777777" w:rsidR="00596D47" w:rsidRDefault="00596D47">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703</w:t>
      </w:r>
    </w:p>
    <w:p w14:paraId="6AC47935" w14:textId="77777777" w:rsidR="00596D47" w:rsidRDefault="00596D47">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705</w:t>
      </w:r>
    </w:p>
    <w:p w14:paraId="0E6AD8F9" w14:textId="77777777" w:rsidR="00596D47" w:rsidRDefault="00596D47">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705</w:t>
      </w:r>
    </w:p>
    <w:p w14:paraId="34127F88" w14:textId="77777777" w:rsidR="00596D47" w:rsidRDefault="00596D47">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705</w:t>
      </w:r>
    </w:p>
    <w:p w14:paraId="44B34B4A" w14:textId="77777777" w:rsidR="00596D47" w:rsidRDefault="00596D47">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705</w:t>
      </w:r>
    </w:p>
    <w:p w14:paraId="2D5C2948" w14:textId="77777777" w:rsidR="00596D47" w:rsidRDefault="00596D47">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706</w:t>
      </w:r>
    </w:p>
    <w:p w14:paraId="43A86900" w14:textId="77777777" w:rsidR="00596D47" w:rsidRDefault="00596D47">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706</w:t>
      </w:r>
    </w:p>
    <w:p w14:paraId="2ED10788" w14:textId="77777777" w:rsidR="00596D47" w:rsidRDefault="00596D47">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706</w:t>
      </w:r>
    </w:p>
    <w:p w14:paraId="241AC0C7" w14:textId="77777777" w:rsidR="00596D47" w:rsidRDefault="00596D47">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707</w:t>
      </w:r>
    </w:p>
    <w:p w14:paraId="31625A00" w14:textId="77777777" w:rsidR="00596D47" w:rsidRDefault="00596D47">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707</w:t>
      </w:r>
    </w:p>
    <w:p w14:paraId="25238552" w14:textId="77777777" w:rsidR="00596D47" w:rsidRDefault="00596D47">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707</w:t>
      </w:r>
    </w:p>
    <w:p w14:paraId="5EBE7407" w14:textId="77777777" w:rsidR="00596D47" w:rsidRDefault="00596D47">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707</w:t>
      </w:r>
    </w:p>
    <w:p w14:paraId="4B761732" w14:textId="77777777" w:rsidR="00596D47" w:rsidRDefault="00596D47">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707</w:t>
      </w:r>
    </w:p>
    <w:p w14:paraId="0C64AD2A" w14:textId="77777777" w:rsidR="00596D47" w:rsidRDefault="00596D47">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707</w:t>
      </w:r>
    </w:p>
    <w:p w14:paraId="0D53C920" w14:textId="77777777" w:rsidR="00596D47" w:rsidRDefault="00596D47">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707</w:t>
      </w:r>
    </w:p>
    <w:p w14:paraId="6257922F" w14:textId="77777777" w:rsidR="00596D47" w:rsidRDefault="00596D47">
      <w:pPr>
        <w:pStyle w:val="TOC3"/>
        <w:rPr>
          <w:rFonts w:asciiTheme="minorHAnsi" w:eastAsiaTheme="minorEastAsia" w:hAnsiTheme="minorHAnsi" w:cstheme="minorBidi"/>
          <w:sz w:val="22"/>
          <w:szCs w:val="22"/>
        </w:rPr>
      </w:pPr>
      <w:r w:rsidRPr="00596D47">
        <w:lastRenderedPageBreak/>
        <w:t>A.3.15.1</w:t>
      </w:r>
      <w:r w:rsidRPr="00596D47">
        <w:rPr>
          <w:rFonts w:asciiTheme="minorHAnsi" w:hAnsiTheme="minorHAnsi" w:cstheme="minorBidi"/>
          <w:sz w:val="22"/>
          <w:szCs w:val="22"/>
        </w:rPr>
        <w:tab/>
      </w:r>
      <w:r w:rsidRPr="003D1336">
        <w:rPr>
          <w:rFonts w:eastAsia="Arial Unicode MS"/>
          <w:lang w:eastAsia="zh-CN"/>
        </w:rPr>
        <w:t>Introduction</w:t>
      </w:r>
      <w:r>
        <w:tab/>
        <w:t>707</w:t>
      </w:r>
    </w:p>
    <w:p w14:paraId="549012CE" w14:textId="77777777" w:rsidR="00596D47" w:rsidRDefault="00596D47">
      <w:pPr>
        <w:pStyle w:val="TOC3"/>
        <w:rPr>
          <w:rFonts w:asciiTheme="minorHAnsi" w:eastAsiaTheme="minorEastAsia" w:hAnsiTheme="minorHAnsi" w:cstheme="minorBidi"/>
          <w:sz w:val="22"/>
          <w:szCs w:val="22"/>
        </w:rPr>
      </w:pPr>
      <w:r w:rsidRPr="00596D47">
        <w:t>A.3.15.2</w:t>
      </w:r>
      <w:r w:rsidRPr="00596D47">
        <w:rPr>
          <w:rFonts w:asciiTheme="minorHAnsi" w:hAnsiTheme="minorHAnsi" w:cstheme="minorBidi"/>
          <w:sz w:val="22"/>
          <w:szCs w:val="22"/>
        </w:rPr>
        <w:tab/>
      </w:r>
      <w:r w:rsidRPr="003D1336">
        <w:rPr>
          <w:rFonts w:eastAsia="Arial Unicode MS"/>
          <w:lang w:eastAsia="zh-CN"/>
        </w:rPr>
        <w:t>Principle of testing</w:t>
      </w:r>
      <w:r>
        <w:tab/>
        <w:t>707</w:t>
      </w:r>
    </w:p>
    <w:p w14:paraId="362E3ABC" w14:textId="77777777" w:rsidR="00596D47" w:rsidRDefault="00596D47">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708</w:t>
      </w:r>
    </w:p>
    <w:p w14:paraId="2690063B" w14:textId="77777777" w:rsidR="00596D47" w:rsidRDefault="00596D47">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708</w:t>
      </w:r>
    </w:p>
    <w:p w14:paraId="7E4BC74B" w14:textId="77777777" w:rsidR="00596D47" w:rsidRDefault="00596D47">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708</w:t>
      </w:r>
    </w:p>
    <w:p w14:paraId="3C297B7D" w14:textId="77777777" w:rsidR="00596D47" w:rsidRDefault="00596D47">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708</w:t>
      </w:r>
    </w:p>
    <w:p w14:paraId="1E732BFA" w14:textId="77777777" w:rsidR="00596D47" w:rsidRDefault="00596D47">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709</w:t>
      </w:r>
    </w:p>
    <w:p w14:paraId="436AC6D3" w14:textId="77777777" w:rsidR="00596D47" w:rsidRDefault="00596D47">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710</w:t>
      </w:r>
    </w:p>
    <w:p w14:paraId="725A5E8C" w14:textId="77777777" w:rsidR="00596D47" w:rsidRDefault="00596D47">
      <w:pPr>
        <w:pStyle w:val="TOC3"/>
        <w:rPr>
          <w:rFonts w:asciiTheme="minorHAnsi" w:eastAsiaTheme="minorEastAsia" w:hAnsiTheme="minorHAnsi" w:cstheme="minorBidi"/>
          <w:sz w:val="22"/>
          <w:szCs w:val="22"/>
        </w:rPr>
      </w:pPr>
      <w:r w:rsidRPr="00596D47">
        <w:t>A.3.19.1</w:t>
      </w:r>
      <w:r w:rsidRPr="00596D47">
        <w:rPr>
          <w:rFonts w:asciiTheme="minorHAnsi" w:hAnsiTheme="minorHAnsi" w:cstheme="minorBidi"/>
          <w:sz w:val="22"/>
          <w:szCs w:val="22"/>
        </w:rPr>
        <w:tab/>
      </w:r>
      <w:r w:rsidRPr="003D1336">
        <w:rPr>
          <w:rFonts w:eastAsia="Arial Unicode MS"/>
          <w:lang w:eastAsia="zh-CN"/>
        </w:rPr>
        <w:t>Introduction</w:t>
      </w:r>
      <w:r>
        <w:tab/>
        <w:t>710</w:t>
      </w:r>
    </w:p>
    <w:p w14:paraId="0FEA0F28" w14:textId="77777777" w:rsidR="00596D47" w:rsidRDefault="00596D47">
      <w:pPr>
        <w:pStyle w:val="TOC3"/>
        <w:rPr>
          <w:rFonts w:asciiTheme="minorHAnsi" w:eastAsiaTheme="minorEastAsia" w:hAnsiTheme="minorHAnsi" w:cstheme="minorBidi"/>
          <w:sz w:val="22"/>
          <w:szCs w:val="22"/>
        </w:rPr>
      </w:pPr>
      <w:r w:rsidRPr="00596D47">
        <w:t>A.3.19.2</w:t>
      </w:r>
      <w:r w:rsidRPr="00596D47">
        <w:rPr>
          <w:rFonts w:asciiTheme="minorHAnsi" w:hAnsiTheme="minorHAnsi" w:cstheme="minorBidi"/>
          <w:sz w:val="22"/>
          <w:szCs w:val="22"/>
        </w:rPr>
        <w:tab/>
      </w:r>
      <w:r w:rsidRPr="003D1336">
        <w:rPr>
          <w:rFonts w:eastAsia="Arial Unicode MS"/>
          <w:lang w:eastAsia="zh-CN"/>
        </w:rPr>
        <w:t>Principle of testing</w:t>
      </w:r>
      <w:r>
        <w:tab/>
        <w:t>710</w:t>
      </w:r>
    </w:p>
    <w:p w14:paraId="21543365" w14:textId="77777777" w:rsidR="00596D47" w:rsidRDefault="00596D47">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710</w:t>
      </w:r>
    </w:p>
    <w:p w14:paraId="36447692" w14:textId="77777777" w:rsidR="00596D47" w:rsidRDefault="00596D47">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710</w:t>
      </w:r>
    </w:p>
    <w:p w14:paraId="7B858073" w14:textId="77777777" w:rsidR="00596D47" w:rsidRDefault="00596D47">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710</w:t>
      </w:r>
    </w:p>
    <w:p w14:paraId="4B9DAB92" w14:textId="77777777" w:rsidR="00596D47" w:rsidRDefault="00596D47">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711</w:t>
      </w:r>
    </w:p>
    <w:p w14:paraId="7ACBDA2D" w14:textId="77777777" w:rsidR="00596D47" w:rsidRDefault="00596D47">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711</w:t>
      </w:r>
    </w:p>
    <w:p w14:paraId="797DDDE4" w14:textId="77777777" w:rsidR="00596D47" w:rsidRDefault="00596D47">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712</w:t>
      </w:r>
    </w:p>
    <w:p w14:paraId="6CB6633E" w14:textId="77777777" w:rsidR="00596D47" w:rsidRDefault="00596D47">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713</w:t>
      </w:r>
    </w:p>
    <w:p w14:paraId="2C0A45A0" w14:textId="77777777" w:rsidR="00596D47" w:rsidRDefault="00596D47">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714</w:t>
      </w:r>
    </w:p>
    <w:p w14:paraId="211DC798" w14:textId="77777777" w:rsidR="00596D47" w:rsidRDefault="00596D47">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714</w:t>
      </w:r>
    </w:p>
    <w:p w14:paraId="0E7EDC1A" w14:textId="77777777" w:rsidR="00596D47" w:rsidRDefault="00596D47">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714</w:t>
      </w:r>
    </w:p>
    <w:p w14:paraId="33CE88AB" w14:textId="77777777" w:rsidR="00596D47" w:rsidRDefault="00596D47">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717</w:t>
      </w:r>
    </w:p>
    <w:p w14:paraId="155DDCF1" w14:textId="77777777" w:rsidR="00596D47" w:rsidRDefault="00596D47">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717</w:t>
      </w:r>
    </w:p>
    <w:p w14:paraId="4CF1D4B4" w14:textId="77777777" w:rsidR="00596D47" w:rsidRDefault="00596D47">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717</w:t>
      </w:r>
    </w:p>
    <w:p w14:paraId="7479DE58" w14:textId="77777777" w:rsidR="00596D47" w:rsidRDefault="00596D47">
      <w:pPr>
        <w:pStyle w:val="TOC2"/>
        <w:rPr>
          <w:rFonts w:asciiTheme="minorHAnsi" w:eastAsiaTheme="minorEastAsia" w:hAnsiTheme="minorHAnsi" w:cstheme="minorBidi"/>
          <w:sz w:val="22"/>
          <w:szCs w:val="22"/>
        </w:rPr>
      </w:pPr>
      <w:r>
        <w:t>A.</w:t>
      </w:r>
      <w:r w:rsidRPr="003D1336">
        <w:rPr>
          <w:bCs/>
        </w:rPr>
        <w:t>3.24</w:t>
      </w:r>
      <w:r>
        <w:rPr>
          <w:rFonts w:asciiTheme="minorHAnsi" w:eastAsiaTheme="minorEastAsia" w:hAnsiTheme="minorHAnsi" w:cstheme="minorBidi"/>
          <w:sz w:val="22"/>
          <w:szCs w:val="22"/>
        </w:rPr>
        <w:tab/>
      </w:r>
      <w:r w:rsidRPr="003D1336">
        <w:rPr>
          <w:rFonts w:eastAsia="Malgun Gothic"/>
          <w:lang w:eastAsia="zh-CN"/>
        </w:rPr>
        <w:t>V2X sidelink communication</w:t>
      </w:r>
      <w:r>
        <w:tab/>
        <w:t>718</w:t>
      </w:r>
    </w:p>
    <w:p w14:paraId="0253D7D3" w14:textId="77777777" w:rsidR="00596D47" w:rsidRDefault="00596D47">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718</w:t>
      </w:r>
    </w:p>
    <w:p w14:paraId="658B64E2" w14:textId="77777777" w:rsidR="00596D47" w:rsidRDefault="00596D47">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719</w:t>
      </w:r>
    </w:p>
    <w:p w14:paraId="2FAA2AE4" w14:textId="77777777" w:rsidR="00596D47" w:rsidRDefault="00596D47">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722</w:t>
      </w:r>
    </w:p>
    <w:p w14:paraId="2E3C2FD1" w14:textId="77777777" w:rsidR="00596D47" w:rsidRDefault="00596D47">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723</w:t>
      </w:r>
    </w:p>
    <w:p w14:paraId="5603273C" w14:textId="77777777" w:rsidR="00596D47" w:rsidRDefault="00596D47">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723</w:t>
      </w:r>
    </w:p>
    <w:p w14:paraId="52051F7C" w14:textId="77777777" w:rsidR="00596D47" w:rsidRDefault="00596D47">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723</w:t>
      </w:r>
    </w:p>
    <w:p w14:paraId="2995A719" w14:textId="051B4A92" w:rsidR="00596D47" w:rsidRDefault="00596D47">
      <w:pPr>
        <w:pStyle w:val="TOC1"/>
        <w:rPr>
          <w:rFonts w:asciiTheme="minorHAnsi" w:eastAsiaTheme="minorEastAsia" w:hAnsiTheme="minorHAnsi" w:cstheme="minorBidi"/>
          <w:szCs w:val="22"/>
        </w:rPr>
      </w:pPr>
      <w:r w:rsidRPr="00596D47">
        <w:t>A.4</w:t>
      </w:r>
      <w:r>
        <w:rPr>
          <w:rFonts w:asciiTheme="minorHAnsi" w:eastAsiaTheme="minorEastAsia" w:hAnsiTheme="minorHAnsi"/>
          <w:szCs w:val="22"/>
        </w:rPr>
        <w:tab/>
      </w:r>
      <w:r>
        <w:t>E-UTRAN RRC_IDLE state</w:t>
      </w:r>
      <w:r>
        <w:tab/>
        <w:t>725</w:t>
      </w:r>
    </w:p>
    <w:p w14:paraId="6D3835C2" w14:textId="77777777" w:rsidR="00596D47" w:rsidRDefault="00596D47">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725</w:t>
      </w:r>
    </w:p>
    <w:p w14:paraId="20733EDA" w14:textId="77777777" w:rsidR="00596D47" w:rsidRDefault="00596D47">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725</w:t>
      </w:r>
    </w:p>
    <w:p w14:paraId="003EEFEA" w14:textId="77777777" w:rsidR="00596D47" w:rsidRDefault="00596D47">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725</w:t>
      </w:r>
    </w:p>
    <w:p w14:paraId="098698C3" w14:textId="77777777" w:rsidR="00596D47" w:rsidRDefault="00596D47">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726</w:t>
      </w:r>
    </w:p>
    <w:p w14:paraId="0B9F1F86" w14:textId="77777777" w:rsidR="00596D47" w:rsidRDefault="00596D47">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727</w:t>
      </w:r>
    </w:p>
    <w:p w14:paraId="72891FC0" w14:textId="77777777" w:rsidR="00596D47" w:rsidRDefault="00596D47">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727</w:t>
      </w:r>
    </w:p>
    <w:p w14:paraId="1193EFA8" w14:textId="77777777" w:rsidR="00596D47" w:rsidRDefault="00596D47">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728</w:t>
      </w:r>
    </w:p>
    <w:p w14:paraId="735DC9FC" w14:textId="77777777" w:rsidR="00596D47" w:rsidRDefault="00596D47">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729</w:t>
      </w:r>
    </w:p>
    <w:p w14:paraId="701AAD19" w14:textId="77777777" w:rsidR="00596D47" w:rsidRDefault="00596D47">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729</w:t>
      </w:r>
    </w:p>
    <w:p w14:paraId="4A6F8F4B" w14:textId="77777777" w:rsidR="00596D47" w:rsidRDefault="00596D47">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730</w:t>
      </w:r>
    </w:p>
    <w:p w14:paraId="34D909C9" w14:textId="77777777" w:rsidR="00596D47" w:rsidRDefault="00596D47">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731</w:t>
      </w:r>
    </w:p>
    <w:p w14:paraId="0559402F" w14:textId="77777777" w:rsidR="00596D47" w:rsidRDefault="00596D47">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731</w:t>
      </w:r>
    </w:p>
    <w:p w14:paraId="4C000E96" w14:textId="77777777" w:rsidR="00596D47" w:rsidRDefault="00596D47">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732</w:t>
      </w:r>
    </w:p>
    <w:p w14:paraId="393C5D38" w14:textId="77777777" w:rsidR="00596D47" w:rsidRDefault="00596D47">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733</w:t>
      </w:r>
    </w:p>
    <w:p w14:paraId="5BD1072E" w14:textId="77777777" w:rsidR="00596D47" w:rsidRDefault="00596D47">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733</w:t>
      </w:r>
    </w:p>
    <w:p w14:paraId="7D0D67BE" w14:textId="77777777" w:rsidR="00596D47" w:rsidRDefault="00596D47">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734</w:t>
      </w:r>
    </w:p>
    <w:p w14:paraId="0651E3C8" w14:textId="77777777" w:rsidR="00596D47" w:rsidRDefault="00596D47">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735</w:t>
      </w:r>
    </w:p>
    <w:p w14:paraId="0E9C1799" w14:textId="77777777" w:rsidR="00596D47" w:rsidRDefault="00596D47">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735</w:t>
      </w:r>
    </w:p>
    <w:p w14:paraId="1541F4F1" w14:textId="77777777" w:rsidR="00596D47" w:rsidRDefault="00596D47">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736</w:t>
      </w:r>
    </w:p>
    <w:p w14:paraId="1E5E8969" w14:textId="77777777" w:rsidR="00596D47" w:rsidRDefault="00596D47">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737</w:t>
      </w:r>
    </w:p>
    <w:p w14:paraId="2BCA3C0A" w14:textId="77777777" w:rsidR="00596D47" w:rsidRDefault="00596D47">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737</w:t>
      </w:r>
    </w:p>
    <w:p w14:paraId="086E1CA2" w14:textId="77777777" w:rsidR="00596D47" w:rsidRDefault="00596D47">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738</w:t>
      </w:r>
    </w:p>
    <w:p w14:paraId="034D33E5" w14:textId="77777777" w:rsidR="00596D47" w:rsidRDefault="00596D47">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739</w:t>
      </w:r>
    </w:p>
    <w:p w14:paraId="43CC7EC8" w14:textId="77777777" w:rsidR="00596D47" w:rsidRDefault="00596D47">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739</w:t>
      </w:r>
    </w:p>
    <w:p w14:paraId="1728870B" w14:textId="77777777" w:rsidR="00596D47" w:rsidRDefault="00596D47">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740</w:t>
      </w:r>
    </w:p>
    <w:p w14:paraId="08D166F3" w14:textId="77777777" w:rsidR="00596D47" w:rsidRDefault="00596D47">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741</w:t>
      </w:r>
    </w:p>
    <w:p w14:paraId="6467235C" w14:textId="77777777" w:rsidR="00596D47" w:rsidRDefault="00596D47">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741</w:t>
      </w:r>
    </w:p>
    <w:p w14:paraId="63C46B45" w14:textId="77777777" w:rsidR="00596D47" w:rsidRDefault="00596D47">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741</w:t>
      </w:r>
    </w:p>
    <w:p w14:paraId="015410A9" w14:textId="77777777" w:rsidR="00596D47" w:rsidRDefault="00596D47">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741</w:t>
      </w:r>
    </w:p>
    <w:p w14:paraId="110FC7AA" w14:textId="77777777" w:rsidR="00596D47" w:rsidRDefault="00596D47">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741</w:t>
      </w:r>
    </w:p>
    <w:p w14:paraId="256B74F1" w14:textId="77777777" w:rsidR="00596D47" w:rsidRDefault="00596D47">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745</w:t>
      </w:r>
    </w:p>
    <w:p w14:paraId="2671F8AA" w14:textId="77777777" w:rsidR="00596D47" w:rsidRDefault="00596D47">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745</w:t>
      </w:r>
    </w:p>
    <w:p w14:paraId="7D5D48F0" w14:textId="77777777" w:rsidR="00596D47" w:rsidRDefault="00596D47">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745</w:t>
      </w:r>
    </w:p>
    <w:p w14:paraId="7EC42A10" w14:textId="77777777" w:rsidR="00596D47" w:rsidRDefault="00596D47">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749</w:t>
      </w:r>
    </w:p>
    <w:p w14:paraId="468EAE9C" w14:textId="77777777" w:rsidR="00596D47" w:rsidRDefault="00596D47">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749</w:t>
      </w:r>
    </w:p>
    <w:p w14:paraId="6ACD67D1" w14:textId="77777777" w:rsidR="00596D47" w:rsidRDefault="00596D47">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749</w:t>
      </w:r>
    </w:p>
    <w:p w14:paraId="6514B243" w14:textId="77777777" w:rsidR="00596D47" w:rsidRDefault="00596D47">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751</w:t>
      </w:r>
    </w:p>
    <w:p w14:paraId="66079F8F" w14:textId="77777777" w:rsidR="00596D47" w:rsidRDefault="00596D47">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752</w:t>
      </w:r>
    </w:p>
    <w:p w14:paraId="4D812E61" w14:textId="77777777" w:rsidR="00596D47" w:rsidRDefault="00596D47">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752</w:t>
      </w:r>
    </w:p>
    <w:p w14:paraId="6FDD1B9F" w14:textId="77777777" w:rsidR="00596D47" w:rsidRDefault="00596D47">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753</w:t>
      </w:r>
    </w:p>
    <w:p w14:paraId="1079A18B" w14:textId="77777777" w:rsidR="00596D47" w:rsidRDefault="00596D47">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754</w:t>
      </w:r>
    </w:p>
    <w:p w14:paraId="253711DD" w14:textId="77777777" w:rsidR="00596D47" w:rsidRDefault="00596D47">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754</w:t>
      </w:r>
    </w:p>
    <w:p w14:paraId="4CB4FFE2" w14:textId="77777777" w:rsidR="00596D47" w:rsidRDefault="00596D47">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755</w:t>
      </w:r>
    </w:p>
    <w:p w14:paraId="56C96E92" w14:textId="77777777" w:rsidR="00596D47" w:rsidRDefault="00596D47">
      <w:pPr>
        <w:pStyle w:val="TOC3"/>
        <w:rPr>
          <w:rFonts w:asciiTheme="minorHAnsi" w:eastAsiaTheme="minorEastAsia" w:hAnsiTheme="minorHAnsi" w:cstheme="minorBidi"/>
          <w:sz w:val="22"/>
          <w:szCs w:val="22"/>
        </w:rPr>
      </w:pPr>
      <w:r w:rsidRPr="00596D47">
        <w:t>A.4.2.15 E-UTRAN FDD – FDD Intra frequency case for Cat-M1 UE in enhanced coverage</w:t>
      </w:r>
      <w:r w:rsidRPr="00596D47">
        <w:tab/>
      </w:r>
      <w:r>
        <w:t>756</w:t>
      </w:r>
    </w:p>
    <w:p w14:paraId="08A3BF58" w14:textId="77777777" w:rsidR="00596D47" w:rsidRDefault="00596D47">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756</w:t>
      </w:r>
    </w:p>
    <w:p w14:paraId="0CF04074" w14:textId="77777777" w:rsidR="00596D47" w:rsidRDefault="00596D47">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757</w:t>
      </w:r>
    </w:p>
    <w:p w14:paraId="77E55F6E" w14:textId="77777777" w:rsidR="00596D47" w:rsidRDefault="00596D47">
      <w:pPr>
        <w:pStyle w:val="TOC3"/>
        <w:rPr>
          <w:rFonts w:asciiTheme="minorHAnsi" w:eastAsiaTheme="minorEastAsia" w:hAnsiTheme="minorHAnsi" w:cstheme="minorBidi"/>
          <w:sz w:val="22"/>
          <w:szCs w:val="22"/>
        </w:rPr>
      </w:pPr>
      <w:r>
        <w:t>A.4.2.16 E-UTRAN HD – FDD Intra frequency case for Cat-M1 UE in enhanced coverage</w:t>
      </w:r>
      <w:r>
        <w:tab/>
        <w:t>758</w:t>
      </w:r>
    </w:p>
    <w:p w14:paraId="358AEF21" w14:textId="77777777" w:rsidR="00596D47" w:rsidRDefault="00596D47">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758</w:t>
      </w:r>
    </w:p>
    <w:p w14:paraId="2E049BAF" w14:textId="77777777" w:rsidR="00596D47" w:rsidRDefault="00596D47">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759</w:t>
      </w:r>
    </w:p>
    <w:p w14:paraId="01D54220" w14:textId="77777777" w:rsidR="00596D47" w:rsidRDefault="00596D47">
      <w:pPr>
        <w:pStyle w:val="TOC3"/>
        <w:rPr>
          <w:rFonts w:asciiTheme="minorHAnsi" w:eastAsiaTheme="minorEastAsia" w:hAnsiTheme="minorHAnsi" w:cstheme="minorBidi"/>
          <w:sz w:val="22"/>
          <w:szCs w:val="22"/>
        </w:rPr>
      </w:pPr>
      <w:r>
        <w:t>A.4.2.17 E-UTRAN TDD – TDD Intra frequency case for Cat-M1 UE in enhanced coverage</w:t>
      </w:r>
      <w:r>
        <w:tab/>
        <w:t>760</w:t>
      </w:r>
    </w:p>
    <w:p w14:paraId="6D5665EB" w14:textId="77777777" w:rsidR="00596D47" w:rsidRDefault="00596D47">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760</w:t>
      </w:r>
    </w:p>
    <w:p w14:paraId="2690CD3B" w14:textId="77777777" w:rsidR="00596D47" w:rsidRDefault="00596D47">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761</w:t>
      </w:r>
    </w:p>
    <w:p w14:paraId="1C1E075C" w14:textId="77777777" w:rsidR="00596D47" w:rsidRDefault="00596D47">
      <w:pPr>
        <w:pStyle w:val="TOC3"/>
        <w:rPr>
          <w:rFonts w:asciiTheme="minorHAnsi" w:eastAsiaTheme="minorEastAsia" w:hAnsiTheme="minorHAnsi" w:cstheme="minorBidi"/>
          <w:sz w:val="22"/>
          <w:szCs w:val="22"/>
        </w:rPr>
      </w:pPr>
      <w:r>
        <w:t>A.4.2.18 HD – FDD Intra frequency case for UE Category NB1 In-Band mode in normal coverage</w:t>
      </w:r>
      <w:r>
        <w:tab/>
        <w:t>762</w:t>
      </w:r>
    </w:p>
    <w:p w14:paraId="470D0D5E" w14:textId="77777777" w:rsidR="00596D47" w:rsidRDefault="00596D47">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762</w:t>
      </w:r>
    </w:p>
    <w:p w14:paraId="5AC6AAC9" w14:textId="77777777" w:rsidR="00596D47" w:rsidRDefault="00596D47">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764</w:t>
      </w:r>
    </w:p>
    <w:p w14:paraId="1292C07B" w14:textId="77777777" w:rsidR="00596D47" w:rsidRDefault="00596D47">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765</w:t>
      </w:r>
    </w:p>
    <w:p w14:paraId="22EEF1E5" w14:textId="77777777" w:rsidR="00596D47" w:rsidRDefault="00596D47">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765</w:t>
      </w:r>
    </w:p>
    <w:p w14:paraId="43C2B568" w14:textId="77777777" w:rsidR="00596D47" w:rsidRDefault="00596D47">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767</w:t>
      </w:r>
    </w:p>
    <w:p w14:paraId="1FB6411B" w14:textId="77777777" w:rsidR="00596D47" w:rsidRDefault="00596D47">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768</w:t>
      </w:r>
    </w:p>
    <w:p w14:paraId="2DEC78FC" w14:textId="77777777" w:rsidR="00596D47" w:rsidRDefault="00596D47">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768</w:t>
      </w:r>
    </w:p>
    <w:p w14:paraId="63EA1CA8" w14:textId="77777777" w:rsidR="00596D47" w:rsidRDefault="00596D47">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769</w:t>
      </w:r>
    </w:p>
    <w:p w14:paraId="275A5351" w14:textId="77777777" w:rsidR="00596D47" w:rsidRDefault="00596D47">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770</w:t>
      </w:r>
    </w:p>
    <w:p w14:paraId="4F3B0EAF" w14:textId="77777777" w:rsidR="00596D47" w:rsidRDefault="00596D47">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770</w:t>
      </w:r>
    </w:p>
    <w:p w14:paraId="27AF3B9F" w14:textId="77777777" w:rsidR="00596D47" w:rsidRDefault="00596D47">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771</w:t>
      </w:r>
    </w:p>
    <w:p w14:paraId="088F19C2" w14:textId="77777777" w:rsidR="00596D47" w:rsidRDefault="00596D47">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772</w:t>
      </w:r>
    </w:p>
    <w:p w14:paraId="74DBD687" w14:textId="77777777" w:rsidR="00596D47" w:rsidRDefault="00596D47">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772</w:t>
      </w:r>
    </w:p>
    <w:p w14:paraId="30C1FBF2" w14:textId="77777777" w:rsidR="00596D47" w:rsidRDefault="00596D47">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773</w:t>
      </w:r>
    </w:p>
    <w:p w14:paraId="1CEB32FB" w14:textId="77777777" w:rsidR="00596D47" w:rsidRDefault="00596D47">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774</w:t>
      </w:r>
    </w:p>
    <w:p w14:paraId="060F8647" w14:textId="77777777" w:rsidR="00596D47" w:rsidRDefault="00596D47">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774</w:t>
      </w:r>
    </w:p>
    <w:p w14:paraId="1C9F0306" w14:textId="77777777" w:rsidR="00596D47" w:rsidRDefault="00596D47">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775</w:t>
      </w:r>
    </w:p>
    <w:p w14:paraId="1B43BD9F" w14:textId="77777777" w:rsidR="00596D47" w:rsidRDefault="00596D47">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776</w:t>
      </w:r>
    </w:p>
    <w:p w14:paraId="10CE3855" w14:textId="77777777" w:rsidR="00596D47" w:rsidRDefault="00596D47">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776</w:t>
      </w:r>
    </w:p>
    <w:p w14:paraId="5253D7DD" w14:textId="77777777" w:rsidR="00596D47" w:rsidRDefault="00596D47">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779</w:t>
      </w:r>
    </w:p>
    <w:p w14:paraId="758D21F5" w14:textId="77777777" w:rsidR="00596D47" w:rsidRDefault="00596D47">
      <w:pPr>
        <w:pStyle w:val="TOC3"/>
        <w:rPr>
          <w:rFonts w:asciiTheme="minorHAnsi" w:eastAsiaTheme="minorEastAsia" w:hAnsiTheme="minorHAnsi" w:cstheme="minorBidi"/>
          <w:sz w:val="22"/>
          <w:szCs w:val="22"/>
        </w:rPr>
      </w:pPr>
      <w:r w:rsidRPr="00596D47">
        <w:t>A.4.2.25</w:t>
      </w:r>
      <w:r w:rsidRPr="00596D47">
        <w:rPr>
          <w:rFonts w:asciiTheme="minorHAnsi" w:eastAsiaTheme="minorEastAsia" w:hAnsiTheme="minorHAnsi"/>
          <w:sz w:val="22"/>
          <w:szCs w:val="22"/>
        </w:rPr>
        <w:tab/>
      </w:r>
      <w:r w:rsidRPr="003D1336">
        <w:rPr>
          <w:rFonts w:cs="v4.2.0"/>
        </w:rPr>
        <w:t>E-UTRAN FDD – FDD Inter frequency case for Cat-M1 UE in normal coverage</w:t>
      </w:r>
      <w:r>
        <w:tab/>
        <w:t>780</w:t>
      </w:r>
    </w:p>
    <w:p w14:paraId="425CAAB1" w14:textId="77777777" w:rsidR="00596D47" w:rsidRDefault="00596D47">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780</w:t>
      </w:r>
    </w:p>
    <w:p w14:paraId="780D1759" w14:textId="77777777" w:rsidR="00596D47" w:rsidRDefault="00596D47">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781</w:t>
      </w:r>
    </w:p>
    <w:p w14:paraId="2945A360" w14:textId="77777777" w:rsidR="00596D47" w:rsidRDefault="00596D47">
      <w:pPr>
        <w:pStyle w:val="TOC3"/>
        <w:rPr>
          <w:rFonts w:asciiTheme="minorHAnsi" w:eastAsiaTheme="minorEastAsia" w:hAnsiTheme="minorHAnsi" w:cstheme="minorBidi"/>
          <w:sz w:val="22"/>
          <w:szCs w:val="22"/>
        </w:rPr>
      </w:pPr>
      <w:r w:rsidRPr="00596D47">
        <w:t>A.4.2.26</w:t>
      </w:r>
      <w:r w:rsidRPr="00596D47">
        <w:rPr>
          <w:rFonts w:asciiTheme="minorHAnsi" w:eastAsiaTheme="minorEastAsia" w:hAnsiTheme="minorHAnsi"/>
          <w:sz w:val="22"/>
          <w:szCs w:val="22"/>
        </w:rPr>
        <w:tab/>
      </w:r>
      <w:r w:rsidRPr="003D1336">
        <w:rPr>
          <w:rFonts w:cs="v4.2.0"/>
        </w:rPr>
        <w:t>E-UTRAN HD – FDD Inter frequency case for Cat-M1 UE in normal coverage</w:t>
      </w:r>
      <w:r>
        <w:tab/>
        <w:t>782</w:t>
      </w:r>
    </w:p>
    <w:p w14:paraId="6F995F08" w14:textId="77777777" w:rsidR="00596D47" w:rsidRDefault="00596D47">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782</w:t>
      </w:r>
    </w:p>
    <w:p w14:paraId="69DFA8D8" w14:textId="77777777" w:rsidR="00596D47" w:rsidRDefault="00596D47">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783</w:t>
      </w:r>
    </w:p>
    <w:p w14:paraId="445D58E2" w14:textId="77777777" w:rsidR="00596D47" w:rsidRDefault="00596D47">
      <w:pPr>
        <w:pStyle w:val="TOC3"/>
        <w:rPr>
          <w:rFonts w:asciiTheme="minorHAnsi" w:eastAsiaTheme="minorEastAsia" w:hAnsiTheme="minorHAnsi" w:cstheme="minorBidi"/>
          <w:sz w:val="22"/>
          <w:szCs w:val="22"/>
        </w:rPr>
      </w:pPr>
      <w:r w:rsidRPr="00596D47">
        <w:t>A.4.2.27</w:t>
      </w:r>
      <w:r w:rsidRPr="00596D47">
        <w:rPr>
          <w:rFonts w:asciiTheme="minorHAnsi" w:eastAsiaTheme="minorEastAsia" w:hAnsiTheme="minorHAnsi"/>
          <w:sz w:val="22"/>
          <w:szCs w:val="22"/>
        </w:rPr>
        <w:tab/>
      </w:r>
      <w:r w:rsidRPr="003D1336">
        <w:rPr>
          <w:rFonts w:cs="v4.2.0"/>
        </w:rPr>
        <w:t>E-UTRAN TDD – FDD Inter frequency case for Cat-M1 UE in normal coverage</w:t>
      </w:r>
      <w:r>
        <w:tab/>
        <w:t>784</w:t>
      </w:r>
    </w:p>
    <w:p w14:paraId="4C27BDF4" w14:textId="77777777" w:rsidR="00596D47" w:rsidRDefault="00596D47">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784</w:t>
      </w:r>
    </w:p>
    <w:p w14:paraId="2BAF0A0A" w14:textId="77777777" w:rsidR="00596D47" w:rsidRDefault="00596D47">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785</w:t>
      </w:r>
    </w:p>
    <w:p w14:paraId="7520F7A6" w14:textId="77777777" w:rsidR="00596D47" w:rsidRDefault="00596D47">
      <w:pPr>
        <w:pStyle w:val="TOC3"/>
        <w:rPr>
          <w:rFonts w:asciiTheme="minorHAnsi" w:eastAsiaTheme="minorEastAsia" w:hAnsiTheme="minorHAnsi" w:cstheme="minorBidi"/>
          <w:sz w:val="22"/>
          <w:szCs w:val="22"/>
        </w:rPr>
      </w:pPr>
      <w:r w:rsidRPr="00596D47">
        <w:t>A.4.2.28</w:t>
      </w:r>
      <w:r w:rsidRPr="00596D47">
        <w:rPr>
          <w:rFonts w:asciiTheme="minorHAnsi" w:eastAsiaTheme="minorEastAsia" w:hAnsiTheme="minorHAnsi"/>
          <w:sz w:val="22"/>
          <w:szCs w:val="22"/>
        </w:rPr>
        <w:tab/>
      </w:r>
      <w:r w:rsidRPr="003D1336">
        <w:rPr>
          <w:rFonts w:cs="v4.2.0"/>
        </w:rPr>
        <w:t>E-UTRAN FDD – FDD Inter frequency case for Cat-M1 UE in enhanced coverage</w:t>
      </w:r>
      <w:r>
        <w:tab/>
        <w:t>786</w:t>
      </w:r>
    </w:p>
    <w:p w14:paraId="0CC9893A" w14:textId="77777777" w:rsidR="00596D47" w:rsidRDefault="00596D47">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786</w:t>
      </w:r>
    </w:p>
    <w:p w14:paraId="2AA23B88" w14:textId="77777777" w:rsidR="00596D47" w:rsidRDefault="00596D47">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787</w:t>
      </w:r>
    </w:p>
    <w:p w14:paraId="2CD2927F" w14:textId="77777777" w:rsidR="00596D47" w:rsidRDefault="00596D47">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788</w:t>
      </w:r>
    </w:p>
    <w:p w14:paraId="254ACD8F" w14:textId="77777777" w:rsidR="00596D47" w:rsidRDefault="00596D47">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788</w:t>
      </w:r>
    </w:p>
    <w:p w14:paraId="41BC9C00" w14:textId="77777777" w:rsidR="00596D47" w:rsidRDefault="00596D47">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789</w:t>
      </w:r>
    </w:p>
    <w:p w14:paraId="7BB9768D" w14:textId="77777777" w:rsidR="00596D47" w:rsidRDefault="00596D47">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790</w:t>
      </w:r>
    </w:p>
    <w:p w14:paraId="1505F52A" w14:textId="77777777" w:rsidR="00596D47" w:rsidRDefault="00596D47">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790</w:t>
      </w:r>
    </w:p>
    <w:p w14:paraId="209AFC24" w14:textId="77777777" w:rsidR="00596D47" w:rsidRDefault="00596D47">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791</w:t>
      </w:r>
    </w:p>
    <w:p w14:paraId="74C7A72C" w14:textId="77777777" w:rsidR="00596D47" w:rsidRDefault="00596D47">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792</w:t>
      </w:r>
    </w:p>
    <w:p w14:paraId="2A6548BC" w14:textId="77777777" w:rsidR="00596D47" w:rsidRDefault="00596D47">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792</w:t>
      </w:r>
    </w:p>
    <w:p w14:paraId="0AA4109E" w14:textId="77777777" w:rsidR="00596D47" w:rsidRDefault="00596D47">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793</w:t>
      </w:r>
    </w:p>
    <w:p w14:paraId="531E3957" w14:textId="77777777" w:rsidR="00596D47" w:rsidRDefault="00596D47">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794</w:t>
      </w:r>
    </w:p>
    <w:p w14:paraId="498AA46F" w14:textId="77777777" w:rsidR="00596D47" w:rsidRDefault="00596D47">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794</w:t>
      </w:r>
    </w:p>
    <w:p w14:paraId="66D30A64" w14:textId="77777777" w:rsidR="00596D47" w:rsidRDefault="00596D47">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795</w:t>
      </w:r>
    </w:p>
    <w:p w14:paraId="494296E3" w14:textId="77777777" w:rsidR="00596D47" w:rsidRDefault="00596D47">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796</w:t>
      </w:r>
    </w:p>
    <w:p w14:paraId="1AA36646" w14:textId="77777777" w:rsidR="00596D47" w:rsidRDefault="00596D47">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796</w:t>
      </w:r>
    </w:p>
    <w:p w14:paraId="09973CD0" w14:textId="77777777" w:rsidR="00596D47" w:rsidRDefault="00596D47">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797</w:t>
      </w:r>
    </w:p>
    <w:p w14:paraId="0A049F94" w14:textId="77777777" w:rsidR="00596D47" w:rsidRDefault="00596D47">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798</w:t>
      </w:r>
    </w:p>
    <w:p w14:paraId="6E6AA417" w14:textId="77777777" w:rsidR="00596D47" w:rsidRDefault="00596D47">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798</w:t>
      </w:r>
    </w:p>
    <w:p w14:paraId="0C25F075" w14:textId="77777777" w:rsidR="00596D47" w:rsidRDefault="00596D47">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799</w:t>
      </w:r>
    </w:p>
    <w:p w14:paraId="268673C6" w14:textId="77777777" w:rsidR="00596D47" w:rsidRDefault="00596D47">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800</w:t>
      </w:r>
    </w:p>
    <w:p w14:paraId="0F144069" w14:textId="77777777" w:rsidR="00596D47" w:rsidRDefault="00596D47">
      <w:pPr>
        <w:pStyle w:val="TOC3"/>
        <w:rPr>
          <w:rFonts w:asciiTheme="minorHAnsi" w:eastAsiaTheme="minorEastAsia" w:hAnsiTheme="minorHAnsi" w:cstheme="minorBidi"/>
          <w:sz w:val="22"/>
          <w:szCs w:val="22"/>
        </w:rPr>
      </w:pPr>
      <w:r w:rsidRPr="00596D47">
        <w:t>A.4.3.1</w:t>
      </w:r>
      <w:r w:rsidRPr="00596D47">
        <w:rPr>
          <w:rFonts w:asciiTheme="minorHAnsi" w:eastAsiaTheme="minorEastAsia" w:hAnsiTheme="minorHAnsi" w:cstheme="minorBidi"/>
          <w:sz w:val="22"/>
          <w:szCs w:val="22"/>
        </w:rPr>
        <w:tab/>
      </w:r>
      <w:r w:rsidRPr="003D1336">
        <w:rPr>
          <w:lang w:val="sv-SE"/>
        </w:rPr>
        <w:t>E-UTRAN FDD – UTRAN FDD:</w:t>
      </w:r>
      <w:r>
        <w:tab/>
        <w:t>800</w:t>
      </w:r>
    </w:p>
    <w:p w14:paraId="16F7A894" w14:textId="77777777" w:rsidR="00596D47" w:rsidRDefault="00596D47">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800</w:t>
      </w:r>
    </w:p>
    <w:p w14:paraId="360B0497" w14:textId="77777777" w:rsidR="00596D47" w:rsidRDefault="00596D47">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800</w:t>
      </w:r>
    </w:p>
    <w:p w14:paraId="5FBBF1FD" w14:textId="77777777" w:rsidR="00596D47" w:rsidRDefault="00596D47">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802</w:t>
      </w:r>
    </w:p>
    <w:p w14:paraId="483F6EA5" w14:textId="77777777" w:rsidR="00596D47" w:rsidRDefault="00596D47">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802</w:t>
      </w:r>
    </w:p>
    <w:p w14:paraId="448493D2" w14:textId="77777777" w:rsidR="00596D47" w:rsidRDefault="00596D47">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802</w:t>
      </w:r>
    </w:p>
    <w:p w14:paraId="2D27BE00" w14:textId="77777777" w:rsidR="00596D47" w:rsidRDefault="00596D47">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805</w:t>
      </w:r>
    </w:p>
    <w:p w14:paraId="68B0D040" w14:textId="77777777" w:rsidR="00596D47" w:rsidRDefault="00596D47">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805</w:t>
      </w:r>
    </w:p>
    <w:p w14:paraId="623227AD" w14:textId="77777777" w:rsidR="00596D47" w:rsidRDefault="00596D47">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805</w:t>
      </w:r>
    </w:p>
    <w:p w14:paraId="3928FE6D" w14:textId="77777777" w:rsidR="00596D47" w:rsidRDefault="00596D47">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808</w:t>
      </w:r>
    </w:p>
    <w:p w14:paraId="74B5689F" w14:textId="77777777" w:rsidR="00596D47" w:rsidRDefault="00596D47">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808</w:t>
      </w:r>
    </w:p>
    <w:p w14:paraId="6E7B9179" w14:textId="77777777" w:rsidR="00596D47" w:rsidRDefault="00596D47">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808</w:t>
      </w:r>
    </w:p>
    <w:p w14:paraId="1588B696" w14:textId="77777777" w:rsidR="00596D47" w:rsidRDefault="00596D47">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809</w:t>
      </w:r>
    </w:p>
    <w:p w14:paraId="38D15410" w14:textId="77777777" w:rsidR="00596D47" w:rsidRDefault="00596D47">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809</w:t>
      </w:r>
    </w:p>
    <w:p w14:paraId="5192ACCC" w14:textId="77777777" w:rsidR="00596D47" w:rsidRDefault="00596D47">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809</w:t>
      </w:r>
    </w:p>
    <w:p w14:paraId="02FBF6CA" w14:textId="77777777" w:rsidR="00596D47" w:rsidRDefault="00596D47">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812</w:t>
      </w:r>
    </w:p>
    <w:p w14:paraId="17374D58" w14:textId="77777777" w:rsidR="00596D47" w:rsidRDefault="00596D47">
      <w:pPr>
        <w:pStyle w:val="TOC3"/>
        <w:rPr>
          <w:rFonts w:asciiTheme="minorHAnsi" w:eastAsiaTheme="minorEastAsia" w:hAnsiTheme="minorHAnsi" w:cstheme="minorBidi"/>
          <w:sz w:val="22"/>
          <w:szCs w:val="22"/>
        </w:rPr>
      </w:pPr>
      <w:r w:rsidRPr="00596D47">
        <w:t>A.4.3.2</w:t>
      </w:r>
      <w:r w:rsidRPr="00596D47">
        <w:rPr>
          <w:rFonts w:asciiTheme="minorHAnsi" w:eastAsiaTheme="minorEastAsia" w:hAnsiTheme="minorHAnsi" w:cstheme="minorBidi"/>
          <w:sz w:val="22"/>
          <w:szCs w:val="22"/>
        </w:rPr>
        <w:tab/>
      </w:r>
      <w:r w:rsidRPr="003D1336">
        <w:rPr>
          <w:lang w:val="sv-SE"/>
        </w:rPr>
        <w:t>E-UTRAN FDD – UTRAN TDD:</w:t>
      </w:r>
      <w:r>
        <w:tab/>
        <w:t>813</w:t>
      </w:r>
    </w:p>
    <w:p w14:paraId="3F9EF805" w14:textId="77777777" w:rsidR="00596D47" w:rsidRDefault="00596D47">
      <w:pPr>
        <w:pStyle w:val="TOC4"/>
        <w:rPr>
          <w:rFonts w:asciiTheme="minorHAnsi" w:eastAsiaTheme="minorEastAsia" w:hAnsiTheme="minorHAnsi" w:cstheme="minorBidi"/>
          <w:sz w:val="22"/>
          <w:szCs w:val="22"/>
        </w:rPr>
      </w:pPr>
      <w:r w:rsidRPr="00596D47">
        <w:t>A.4.3.2.</w:t>
      </w:r>
      <w:r w:rsidRPr="00596D47">
        <w:rPr>
          <w:lang w:eastAsia="zh-CN"/>
        </w:rPr>
        <w:t>1</w:t>
      </w:r>
      <w:r w:rsidRPr="00596D47">
        <w:rPr>
          <w:rFonts w:asciiTheme="minorHAnsi" w:eastAsiaTheme="minorEastAsia" w:hAnsiTheme="minorHAnsi"/>
          <w:sz w:val="22"/>
          <w:szCs w:val="22"/>
        </w:rPr>
        <w:tab/>
      </w:r>
      <w:r>
        <w:rPr>
          <w:lang w:eastAsia="zh-CN"/>
        </w:rPr>
        <w:t>Test Purpose and Environment</w:t>
      </w:r>
      <w:r>
        <w:tab/>
        <w:t>813</w:t>
      </w:r>
    </w:p>
    <w:p w14:paraId="509DBA7F" w14:textId="77777777" w:rsidR="00596D47" w:rsidRDefault="00596D47">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813</w:t>
      </w:r>
    </w:p>
    <w:p w14:paraId="4E087C71" w14:textId="77777777" w:rsidR="00596D47" w:rsidRDefault="00596D47">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813</w:t>
      </w:r>
    </w:p>
    <w:p w14:paraId="369AE0E1" w14:textId="77777777" w:rsidR="00596D47" w:rsidRDefault="00596D47">
      <w:pPr>
        <w:pStyle w:val="TOC5"/>
        <w:rPr>
          <w:rFonts w:asciiTheme="minorHAnsi" w:eastAsiaTheme="minorEastAsia" w:hAnsiTheme="minorHAnsi" w:cstheme="minorBidi"/>
          <w:sz w:val="22"/>
          <w:szCs w:val="22"/>
        </w:rPr>
      </w:pPr>
      <w:r w:rsidRPr="00596D47">
        <w:t>A.4.3.2.</w:t>
      </w:r>
      <w:r w:rsidRPr="00596D47">
        <w:rPr>
          <w:lang w:eastAsia="zh-CN"/>
        </w:rPr>
        <w:t>1</w:t>
      </w:r>
      <w:r w:rsidRPr="00596D47">
        <w:t>.</w:t>
      </w:r>
      <w:r w:rsidRPr="00596D47">
        <w:rPr>
          <w:lang w:eastAsia="zh-CN"/>
        </w:rPr>
        <w:t>3</w:t>
      </w:r>
      <w:r w:rsidRPr="00596D47">
        <w:rPr>
          <w:rFonts w:asciiTheme="minorHAnsi" w:eastAsiaTheme="minorEastAsia" w:hAnsiTheme="minorHAnsi" w:cstheme="minorBidi"/>
          <w:sz w:val="22"/>
          <w:szCs w:val="22"/>
        </w:rPr>
        <w:tab/>
      </w:r>
      <w:r w:rsidRPr="003D1336">
        <w:rPr>
          <w:lang w:val="en-US" w:eastAsia="zh-CN"/>
        </w:rPr>
        <w:t>Void</w:t>
      </w:r>
      <w:r>
        <w:tab/>
        <w:t>815</w:t>
      </w:r>
    </w:p>
    <w:p w14:paraId="6EB1EBCE" w14:textId="77777777" w:rsidR="00596D47" w:rsidRDefault="00596D47">
      <w:pPr>
        <w:pStyle w:val="TOC4"/>
        <w:rPr>
          <w:rFonts w:asciiTheme="minorHAnsi" w:eastAsiaTheme="minorEastAsia" w:hAnsiTheme="minorHAnsi" w:cstheme="minorBidi"/>
          <w:sz w:val="22"/>
          <w:szCs w:val="22"/>
        </w:rPr>
      </w:pPr>
      <w:r w:rsidRPr="00596D47">
        <w:t>A.4.3.2.2</w:t>
      </w:r>
      <w:r w:rsidRPr="00596D47">
        <w:rPr>
          <w:rFonts w:asciiTheme="minorHAnsi" w:eastAsiaTheme="minorEastAsia" w:hAnsiTheme="minorHAnsi"/>
          <w:sz w:val="22"/>
          <w:szCs w:val="22"/>
        </w:rPr>
        <w:tab/>
      </w:r>
      <w:r>
        <w:rPr>
          <w:lang w:eastAsia="zh-CN"/>
        </w:rPr>
        <w:t>Test Requirements</w:t>
      </w:r>
      <w:r>
        <w:tab/>
        <w:t>815</w:t>
      </w:r>
    </w:p>
    <w:p w14:paraId="3AB03665" w14:textId="77777777" w:rsidR="00596D47" w:rsidRDefault="00596D47">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815</w:t>
      </w:r>
    </w:p>
    <w:p w14:paraId="1523A493" w14:textId="77777777" w:rsidR="00596D47" w:rsidRDefault="00596D47">
      <w:pPr>
        <w:pStyle w:val="TOC3"/>
        <w:rPr>
          <w:rFonts w:asciiTheme="minorHAnsi" w:eastAsiaTheme="minorEastAsia" w:hAnsiTheme="minorHAnsi" w:cstheme="minorBidi"/>
          <w:sz w:val="22"/>
          <w:szCs w:val="22"/>
        </w:rPr>
      </w:pPr>
      <w:r w:rsidRPr="00596D47">
        <w:t>A.4.3.</w:t>
      </w:r>
      <w:r w:rsidRPr="00596D47">
        <w:rPr>
          <w:lang w:eastAsia="zh-CN"/>
        </w:rPr>
        <w:t>2A</w:t>
      </w:r>
      <w:r w:rsidRPr="00596D47">
        <w:rPr>
          <w:rFonts w:asciiTheme="minorHAnsi" w:eastAsiaTheme="minorEastAsia" w:hAnsiTheme="minorHAnsi" w:cstheme="minorBidi"/>
          <w:sz w:val="22"/>
          <w:szCs w:val="22"/>
        </w:rPr>
        <w:tab/>
      </w:r>
      <w:r w:rsidRPr="003D1336">
        <w:rPr>
          <w:lang w:val="sv-SE"/>
        </w:rPr>
        <w:t>E-UTRA FDD to UTRA TDD cell re-selection for IncMon</w:t>
      </w:r>
      <w:r>
        <w:tab/>
        <w:t>815</w:t>
      </w:r>
    </w:p>
    <w:p w14:paraId="136D53C0" w14:textId="77777777" w:rsidR="00596D47" w:rsidRDefault="00596D47">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815</w:t>
      </w:r>
    </w:p>
    <w:p w14:paraId="6432B701" w14:textId="77777777" w:rsidR="00596D47" w:rsidRDefault="00596D47">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819</w:t>
      </w:r>
    </w:p>
    <w:p w14:paraId="08A37B6E" w14:textId="77777777" w:rsidR="00596D47" w:rsidRDefault="00596D47">
      <w:pPr>
        <w:pStyle w:val="TOC4"/>
        <w:rPr>
          <w:rFonts w:asciiTheme="minorHAnsi" w:eastAsiaTheme="minorEastAsia" w:hAnsiTheme="minorHAnsi" w:cstheme="minorBidi"/>
          <w:sz w:val="22"/>
          <w:szCs w:val="22"/>
        </w:rPr>
      </w:pPr>
      <w:r w:rsidRPr="00596D47">
        <w:t>A.4.3.3</w:t>
      </w:r>
      <w:r w:rsidRPr="00596D47">
        <w:rPr>
          <w:rFonts w:asciiTheme="minorHAnsi" w:eastAsiaTheme="minorEastAsia" w:hAnsiTheme="minorHAnsi" w:cstheme="minorBidi"/>
          <w:sz w:val="22"/>
          <w:szCs w:val="22"/>
        </w:rPr>
        <w:tab/>
      </w:r>
      <w:r w:rsidRPr="003D1336">
        <w:rPr>
          <w:lang w:val="sv-SE"/>
        </w:rPr>
        <w:t>E-UTRAN TDD – UTRAN FDD:</w:t>
      </w:r>
      <w:r>
        <w:tab/>
        <w:t>819</w:t>
      </w:r>
    </w:p>
    <w:p w14:paraId="02C2EB2E" w14:textId="77777777" w:rsidR="00596D47" w:rsidRDefault="00596D47">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819</w:t>
      </w:r>
    </w:p>
    <w:p w14:paraId="0AC4EA61" w14:textId="77777777" w:rsidR="00596D47" w:rsidRDefault="00596D47">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822</w:t>
      </w:r>
    </w:p>
    <w:p w14:paraId="3F60343A" w14:textId="77777777" w:rsidR="00596D47" w:rsidRDefault="00596D47">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822</w:t>
      </w:r>
    </w:p>
    <w:p w14:paraId="68C06D40" w14:textId="77777777" w:rsidR="00596D47" w:rsidRDefault="00596D47">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822</w:t>
      </w:r>
    </w:p>
    <w:p w14:paraId="392C1926" w14:textId="77777777" w:rsidR="00596D47" w:rsidRDefault="00596D47">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826</w:t>
      </w:r>
    </w:p>
    <w:p w14:paraId="6BCDAC08" w14:textId="77777777" w:rsidR="00596D47" w:rsidRDefault="00596D47">
      <w:pPr>
        <w:pStyle w:val="TOC3"/>
        <w:rPr>
          <w:rFonts w:asciiTheme="minorHAnsi" w:eastAsiaTheme="minorEastAsia" w:hAnsiTheme="minorHAnsi" w:cstheme="minorBidi"/>
          <w:sz w:val="22"/>
          <w:szCs w:val="22"/>
        </w:rPr>
      </w:pPr>
      <w:r w:rsidRPr="00596D47">
        <w:t>A.4.3.4</w:t>
      </w:r>
      <w:r w:rsidRPr="00596D47">
        <w:rPr>
          <w:rFonts w:asciiTheme="minorHAnsi" w:eastAsiaTheme="minorEastAsia" w:hAnsiTheme="minorHAnsi" w:cstheme="minorBidi"/>
          <w:sz w:val="22"/>
          <w:szCs w:val="22"/>
        </w:rPr>
        <w:tab/>
      </w:r>
      <w:r w:rsidRPr="003D1336">
        <w:rPr>
          <w:lang w:val="sv-SE"/>
        </w:rPr>
        <w:t>E-UTRAN TDD – UTRAN TDD:</w:t>
      </w:r>
      <w:r>
        <w:tab/>
        <w:t>827</w:t>
      </w:r>
    </w:p>
    <w:p w14:paraId="4C4D97F5" w14:textId="77777777" w:rsidR="00596D47" w:rsidRDefault="00596D4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827</w:t>
      </w:r>
    </w:p>
    <w:p w14:paraId="57CB5EF4" w14:textId="77777777" w:rsidR="00596D47" w:rsidRDefault="00596D4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827</w:t>
      </w:r>
    </w:p>
    <w:p w14:paraId="3006A563" w14:textId="77777777" w:rsidR="00596D47" w:rsidRDefault="00596D4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829</w:t>
      </w:r>
    </w:p>
    <w:p w14:paraId="0A038C47" w14:textId="77777777" w:rsidR="00596D47" w:rsidRDefault="00596D4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829</w:t>
      </w:r>
    </w:p>
    <w:p w14:paraId="452933F1" w14:textId="77777777" w:rsidR="00596D47" w:rsidRDefault="00596D4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829</w:t>
      </w:r>
    </w:p>
    <w:p w14:paraId="58BA8E93" w14:textId="77777777" w:rsidR="00596D47" w:rsidRDefault="00596D4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831</w:t>
      </w:r>
    </w:p>
    <w:p w14:paraId="07FC7812" w14:textId="77777777" w:rsidR="00596D47" w:rsidRDefault="00596D47">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831</w:t>
      </w:r>
    </w:p>
    <w:p w14:paraId="7B96F5C5" w14:textId="77777777" w:rsidR="00596D47" w:rsidRDefault="00596D47">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831</w:t>
      </w:r>
    </w:p>
    <w:p w14:paraId="695F7F59" w14:textId="77777777" w:rsidR="00596D47" w:rsidRDefault="00596D47">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834</w:t>
      </w:r>
    </w:p>
    <w:p w14:paraId="0FA5720B" w14:textId="77777777" w:rsidR="00596D47" w:rsidRDefault="00596D47">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834</w:t>
      </w:r>
    </w:p>
    <w:p w14:paraId="5914DB5F" w14:textId="77777777" w:rsidR="00596D47" w:rsidRDefault="00596D4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834</w:t>
      </w:r>
    </w:p>
    <w:p w14:paraId="1030C161" w14:textId="77777777" w:rsidR="00596D47" w:rsidRDefault="00596D47">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838</w:t>
      </w:r>
    </w:p>
    <w:p w14:paraId="39774F00" w14:textId="77777777" w:rsidR="00596D47" w:rsidRDefault="00596D47">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838</w:t>
      </w:r>
    </w:p>
    <w:p w14:paraId="311E85A6" w14:textId="77777777" w:rsidR="00596D47" w:rsidRDefault="00596D47">
      <w:pPr>
        <w:pStyle w:val="TOC3"/>
        <w:rPr>
          <w:rFonts w:asciiTheme="minorHAnsi" w:eastAsiaTheme="minorEastAsia" w:hAnsiTheme="minorHAnsi" w:cstheme="minorBidi"/>
          <w:sz w:val="22"/>
          <w:szCs w:val="22"/>
        </w:rPr>
      </w:pPr>
      <w:r w:rsidRPr="00596D47">
        <w:t>A.4.4.1</w:t>
      </w:r>
      <w:r w:rsidRPr="00596D47">
        <w:rPr>
          <w:rFonts w:asciiTheme="minorHAnsi" w:eastAsiaTheme="minorEastAsia" w:hAnsiTheme="minorHAnsi" w:cstheme="minorBidi"/>
          <w:sz w:val="22"/>
          <w:szCs w:val="22"/>
        </w:rPr>
        <w:tab/>
      </w:r>
      <w:r w:rsidRPr="003D1336">
        <w:rPr>
          <w:lang w:val="sv-SE"/>
        </w:rPr>
        <w:t>E-UTRAN FDD – GSM:</w:t>
      </w:r>
      <w:r>
        <w:tab/>
        <w:t>838</w:t>
      </w:r>
    </w:p>
    <w:p w14:paraId="7AF9F230" w14:textId="77777777" w:rsidR="00596D47" w:rsidRDefault="00596D47">
      <w:pPr>
        <w:pStyle w:val="TOC4"/>
        <w:rPr>
          <w:rFonts w:asciiTheme="minorHAnsi" w:eastAsiaTheme="minorEastAsia" w:hAnsiTheme="minorHAnsi" w:cstheme="minorBidi"/>
          <w:sz w:val="22"/>
          <w:szCs w:val="22"/>
        </w:rPr>
      </w:pPr>
      <w:r w:rsidRPr="00596D47">
        <w:lastRenderedPageBreak/>
        <w:t>A.4.4.1.1</w:t>
      </w:r>
      <w:r w:rsidRPr="00596D47">
        <w:rPr>
          <w:rFonts w:asciiTheme="minorHAnsi" w:eastAsiaTheme="minorEastAsia" w:hAnsiTheme="minorHAnsi" w:cstheme="minorBidi"/>
          <w:sz w:val="22"/>
          <w:szCs w:val="22"/>
        </w:rPr>
        <w:tab/>
      </w:r>
      <w:r w:rsidRPr="003D1336">
        <w:rPr>
          <w:snapToGrid w:val="0"/>
        </w:rPr>
        <w:t>Test Purpose and Environment</w:t>
      </w:r>
      <w:r>
        <w:tab/>
        <w:t>838</w:t>
      </w:r>
    </w:p>
    <w:p w14:paraId="61CD272D" w14:textId="77777777" w:rsidR="00596D47" w:rsidRDefault="00596D47">
      <w:pPr>
        <w:pStyle w:val="TOC4"/>
        <w:rPr>
          <w:rFonts w:asciiTheme="minorHAnsi" w:eastAsiaTheme="minorEastAsia" w:hAnsiTheme="minorHAnsi" w:cstheme="minorBidi"/>
          <w:sz w:val="22"/>
          <w:szCs w:val="22"/>
        </w:rPr>
      </w:pPr>
      <w:r w:rsidRPr="00596D47">
        <w:t>A.4.4.1.2</w:t>
      </w:r>
      <w:r w:rsidRPr="00596D47">
        <w:rPr>
          <w:rFonts w:asciiTheme="minorHAnsi" w:eastAsiaTheme="minorEastAsia" w:hAnsiTheme="minorHAnsi" w:cstheme="minorBidi"/>
          <w:sz w:val="22"/>
          <w:szCs w:val="22"/>
        </w:rPr>
        <w:tab/>
      </w:r>
      <w:r w:rsidRPr="003D1336">
        <w:rPr>
          <w:snapToGrid w:val="0"/>
        </w:rPr>
        <w:t>Test Requirements</w:t>
      </w:r>
      <w:r>
        <w:tab/>
        <w:t>840</w:t>
      </w:r>
    </w:p>
    <w:p w14:paraId="1664E069" w14:textId="77777777" w:rsidR="00596D47" w:rsidRDefault="00596D47">
      <w:pPr>
        <w:pStyle w:val="TOC4"/>
        <w:rPr>
          <w:rFonts w:asciiTheme="minorHAnsi" w:eastAsiaTheme="minorEastAsia" w:hAnsiTheme="minorHAnsi" w:cstheme="minorBidi"/>
          <w:sz w:val="22"/>
          <w:szCs w:val="22"/>
        </w:rPr>
      </w:pPr>
      <w:r w:rsidRPr="00596D47">
        <w:t>A.4.4.2</w:t>
      </w:r>
      <w:r w:rsidRPr="00596D47">
        <w:rPr>
          <w:rFonts w:asciiTheme="minorHAnsi" w:eastAsiaTheme="minorEastAsia" w:hAnsiTheme="minorHAnsi" w:cstheme="minorBidi"/>
          <w:sz w:val="22"/>
          <w:szCs w:val="22"/>
        </w:rPr>
        <w:tab/>
      </w:r>
      <w:r w:rsidRPr="003D1336">
        <w:rPr>
          <w:lang w:val="sv-SE"/>
        </w:rPr>
        <w:t>E-UTRAN TDD – GSM:</w:t>
      </w:r>
      <w:r>
        <w:tab/>
        <w:t>840</w:t>
      </w:r>
    </w:p>
    <w:p w14:paraId="3701E7AC" w14:textId="77777777" w:rsidR="00596D47" w:rsidRDefault="00596D47">
      <w:pPr>
        <w:pStyle w:val="TOC4"/>
        <w:rPr>
          <w:rFonts w:asciiTheme="minorHAnsi" w:eastAsiaTheme="minorEastAsia" w:hAnsiTheme="minorHAnsi" w:cstheme="minorBidi"/>
          <w:sz w:val="22"/>
          <w:szCs w:val="22"/>
        </w:rPr>
      </w:pPr>
      <w:r w:rsidRPr="00596D47">
        <w:t>A.4.4.2.1</w:t>
      </w:r>
      <w:r w:rsidRPr="00596D47">
        <w:rPr>
          <w:rFonts w:asciiTheme="minorHAnsi" w:eastAsiaTheme="minorEastAsia" w:hAnsiTheme="minorHAnsi" w:cstheme="minorBidi"/>
          <w:sz w:val="22"/>
          <w:szCs w:val="22"/>
        </w:rPr>
        <w:tab/>
      </w:r>
      <w:r w:rsidRPr="003D1336">
        <w:rPr>
          <w:snapToGrid w:val="0"/>
        </w:rPr>
        <w:t>Test Purpose and Environment</w:t>
      </w:r>
      <w:r>
        <w:tab/>
        <w:t>840</w:t>
      </w:r>
    </w:p>
    <w:p w14:paraId="5F218EEB" w14:textId="77777777" w:rsidR="00596D47" w:rsidRDefault="00596D47">
      <w:pPr>
        <w:pStyle w:val="TOC4"/>
        <w:rPr>
          <w:rFonts w:asciiTheme="minorHAnsi" w:eastAsiaTheme="minorEastAsia" w:hAnsiTheme="minorHAnsi" w:cstheme="minorBidi"/>
          <w:sz w:val="22"/>
          <w:szCs w:val="22"/>
        </w:rPr>
      </w:pPr>
      <w:r w:rsidRPr="00596D47">
        <w:t>A.4.4.2.2</w:t>
      </w:r>
      <w:r w:rsidRPr="00596D47">
        <w:rPr>
          <w:rFonts w:asciiTheme="minorHAnsi" w:eastAsiaTheme="minorEastAsia" w:hAnsiTheme="minorHAnsi" w:cstheme="minorBidi"/>
          <w:sz w:val="22"/>
          <w:szCs w:val="22"/>
        </w:rPr>
        <w:tab/>
      </w:r>
      <w:r w:rsidRPr="003D1336">
        <w:rPr>
          <w:snapToGrid w:val="0"/>
        </w:rPr>
        <w:t>Test Requirements</w:t>
      </w:r>
      <w:r>
        <w:tab/>
        <w:t>842</w:t>
      </w:r>
    </w:p>
    <w:p w14:paraId="2574BA9E" w14:textId="77777777" w:rsidR="00596D47" w:rsidRDefault="00596D47">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843</w:t>
      </w:r>
    </w:p>
    <w:p w14:paraId="0A2812CC" w14:textId="77777777" w:rsidR="00596D47" w:rsidRDefault="00596D47">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843</w:t>
      </w:r>
    </w:p>
    <w:p w14:paraId="3E65D5F4" w14:textId="77777777" w:rsidR="00596D47" w:rsidRDefault="00596D47">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843</w:t>
      </w:r>
    </w:p>
    <w:p w14:paraId="63CDD42B" w14:textId="77777777" w:rsidR="00596D47" w:rsidRDefault="00596D47">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843</w:t>
      </w:r>
    </w:p>
    <w:p w14:paraId="6A51705A" w14:textId="77777777" w:rsidR="00596D47" w:rsidRDefault="00596D47">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845</w:t>
      </w:r>
    </w:p>
    <w:p w14:paraId="51501AC4" w14:textId="77777777" w:rsidR="00596D47" w:rsidRDefault="00596D47">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845</w:t>
      </w:r>
    </w:p>
    <w:p w14:paraId="091FA487" w14:textId="77777777" w:rsidR="00596D47" w:rsidRDefault="00596D47">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845</w:t>
      </w:r>
    </w:p>
    <w:p w14:paraId="1DF781EC" w14:textId="77777777" w:rsidR="00596D47" w:rsidRDefault="00596D47">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845</w:t>
      </w:r>
    </w:p>
    <w:p w14:paraId="3B3FFB06" w14:textId="77777777" w:rsidR="00596D47" w:rsidRDefault="00596D47">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848</w:t>
      </w:r>
    </w:p>
    <w:p w14:paraId="208DE92D" w14:textId="77777777" w:rsidR="00596D47" w:rsidRDefault="00596D47">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848</w:t>
      </w:r>
    </w:p>
    <w:p w14:paraId="7F372E92" w14:textId="77777777" w:rsidR="00596D47" w:rsidRDefault="00596D47">
      <w:pPr>
        <w:pStyle w:val="TOC4"/>
        <w:rPr>
          <w:rFonts w:asciiTheme="minorHAnsi" w:eastAsiaTheme="minorEastAsia" w:hAnsiTheme="minorHAnsi" w:cstheme="minorBidi"/>
          <w:sz w:val="22"/>
          <w:szCs w:val="22"/>
        </w:rPr>
      </w:pPr>
      <w:r w:rsidRPr="00596D47">
        <w:t>A.4.6.1</w:t>
      </w:r>
      <w:r w:rsidRPr="00596D47">
        <w:rPr>
          <w:rFonts w:asciiTheme="minorHAnsi" w:eastAsiaTheme="minorEastAsia" w:hAnsiTheme="minorHAnsi" w:cstheme="minorBidi"/>
          <w:sz w:val="22"/>
          <w:szCs w:val="22"/>
        </w:rPr>
        <w:tab/>
      </w:r>
      <w:r w:rsidRPr="003D1336">
        <w:rPr>
          <w:lang w:val="sv-SE"/>
        </w:rPr>
        <w:t>E-UTRAN FDD – cdma2000 1X</w:t>
      </w:r>
      <w:r>
        <w:tab/>
        <w:t>848</w:t>
      </w:r>
    </w:p>
    <w:p w14:paraId="0302A555" w14:textId="77777777" w:rsidR="00596D47" w:rsidRDefault="00596D47">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848</w:t>
      </w:r>
    </w:p>
    <w:p w14:paraId="178D5EF6" w14:textId="77777777" w:rsidR="00596D47" w:rsidRDefault="00596D47">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848</w:t>
      </w:r>
    </w:p>
    <w:p w14:paraId="2580B5E0" w14:textId="77777777" w:rsidR="00596D47" w:rsidRDefault="00596D47">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851</w:t>
      </w:r>
    </w:p>
    <w:p w14:paraId="55CE06D3" w14:textId="77777777" w:rsidR="00596D47" w:rsidRDefault="00596D47">
      <w:pPr>
        <w:pStyle w:val="TOC3"/>
        <w:rPr>
          <w:rFonts w:asciiTheme="minorHAnsi" w:eastAsiaTheme="minorEastAsia" w:hAnsiTheme="minorHAnsi" w:cstheme="minorBidi"/>
          <w:sz w:val="22"/>
          <w:szCs w:val="22"/>
        </w:rPr>
      </w:pPr>
      <w:r w:rsidRPr="00596D47">
        <w:t>A.4.</w:t>
      </w:r>
      <w:r w:rsidRPr="00596D47">
        <w:rPr>
          <w:lang w:eastAsia="zh-CN"/>
        </w:rPr>
        <w:t>6</w:t>
      </w:r>
      <w:r w:rsidRPr="00596D47">
        <w:t>.</w:t>
      </w:r>
      <w:r w:rsidRPr="00596D47">
        <w:rPr>
          <w:lang w:eastAsia="zh-CN"/>
        </w:rPr>
        <w:t>2</w:t>
      </w:r>
      <w:r w:rsidRPr="00596D47">
        <w:rPr>
          <w:rFonts w:asciiTheme="minorHAnsi" w:eastAsiaTheme="minorEastAsia" w:hAnsiTheme="minorHAnsi" w:cstheme="minorBidi"/>
          <w:sz w:val="22"/>
          <w:szCs w:val="22"/>
        </w:rPr>
        <w:tab/>
      </w:r>
      <w:r w:rsidRPr="003D1336">
        <w:rPr>
          <w:lang w:val="sv-SE"/>
        </w:rPr>
        <w:t xml:space="preserve">E-UTRAN </w:t>
      </w:r>
      <w:r w:rsidRPr="003D1336">
        <w:rPr>
          <w:lang w:val="sv-SE" w:eastAsia="zh-CN"/>
        </w:rPr>
        <w:t>T</w:t>
      </w:r>
      <w:r w:rsidRPr="003D1336">
        <w:rPr>
          <w:lang w:val="sv-SE"/>
        </w:rPr>
        <w:t>DD – cdma2000 1X</w:t>
      </w:r>
      <w:r>
        <w:tab/>
        <w:t>851</w:t>
      </w:r>
    </w:p>
    <w:p w14:paraId="5BE8AC2F" w14:textId="77777777" w:rsidR="00596D47" w:rsidRDefault="00596D47">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851</w:t>
      </w:r>
    </w:p>
    <w:p w14:paraId="0822779F" w14:textId="77777777" w:rsidR="00596D47" w:rsidRDefault="00596D47">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851</w:t>
      </w:r>
    </w:p>
    <w:p w14:paraId="2D53BB7F" w14:textId="77777777" w:rsidR="00596D47" w:rsidRDefault="00596D47">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854</w:t>
      </w:r>
    </w:p>
    <w:p w14:paraId="004CBB7A" w14:textId="77777777" w:rsidR="00596D47" w:rsidRDefault="00596D47">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854</w:t>
      </w:r>
    </w:p>
    <w:p w14:paraId="1AC0DD9C" w14:textId="77777777" w:rsidR="00596D47" w:rsidRDefault="00596D47">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854</w:t>
      </w:r>
    </w:p>
    <w:p w14:paraId="74027C8B" w14:textId="77777777" w:rsidR="00596D47" w:rsidRDefault="00596D47">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854</w:t>
      </w:r>
    </w:p>
    <w:p w14:paraId="1E70C4AD" w14:textId="77777777" w:rsidR="00596D47" w:rsidRDefault="00596D47">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858</w:t>
      </w:r>
    </w:p>
    <w:p w14:paraId="6735F524" w14:textId="77777777" w:rsidR="00596D47" w:rsidRDefault="00596D47">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859</w:t>
      </w:r>
    </w:p>
    <w:p w14:paraId="1C0A4D2F" w14:textId="77777777" w:rsidR="00596D47" w:rsidRDefault="00596D47">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859</w:t>
      </w:r>
    </w:p>
    <w:p w14:paraId="523FB527" w14:textId="77777777" w:rsidR="00596D47" w:rsidRDefault="00596D47">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862</w:t>
      </w:r>
    </w:p>
    <w:p w14:paraId="71157208" w14:textId="3DE2D63B" w:rsidR="00596D47" w:rsidRDefault="00596D47">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863</w:t>
      </w:r>
    </w:p>
    <w:p w14:paraId="5EC48714" w14:textId="77777777" w:rsidR="00596D47" w:rsidRDefault="00596D47">
      <w:pPr>
        <w:pStyle w:val="TOC2"/>
        <w:rPr>
          <w:rFonts w:asciiTheme="minorHAnsi" w:eastAsiaTheme="minorEastAsia" w:hAnsiTheme="minorHAnsi" w:cstheme="minorBidi"/>
          <w:sz w:val="22"/>
          <w:szCs w:val="22"/>
        </w:rPr>
      </w:pPr>
      <w:r w:rsidRPr="00596D47">
        <w:t>A.5.1</w:t>
      </w:r>
      <w:r w:rsidRPr="00596D47">
        <w:rPr>
          <w:rFonts w:asciiTheme="minorHAnsi" w:eastAsiaTheme="minorEastAsia" w:hAnsiTheme="minorHAnsi"/>
          <w:sz w:val="22"/>
          <w:szCs w:val="22"/>
        </w:rPr>
        <w:tab/>
      </w:r>
      <w:r>
        <w:t>E-UTRAN Handover</w:t>
      </w:r>
      <w:r>
        <w:tab/>
        <w:t>863</w:t>
      </w:r>
    </w:p>
    <w:p w14:paraId="347EF2F1" w14:textId="77777777" w:rsidR="00596D47" w:rsidRDefault="00596D47">
      <w:pPr>
        <w:pStyle w:val="TOC3"/>
        <w:rPr>
          <w:rFonts w:asciiTheme="minorHAnsi" w:eastAsiaTheme="minorEastAsia" w:hAnsiTheme="minorHAnsi" w:cstheme="minorBidi"/>
          <w:sz w:val="22"/>
          <w:szCs w:val="22"/>
        </w:rPr>
      </w:pPr>
      <w:r w:rsidRPr="00596D47">
        <w:t>A.5.1.1</w:t>
      </w:r>
      <w:r w:rsidRPr="00596D47">
        <w:rPr>
          <w:rFonts w:asciiTheme="minorHAnsi" w:eastAsiaTheme="minorEastAsia" w:hAnsiTheme="minorHAnsi" w:cstheme="minorBidi"/>
          <w:sz w:val="22"/>
          <w:szCs w:val="22"/>
        </w:rPr>
        <w:tab/>
      </w:r>
      <w:r>
        <w:t>E-UTRAN FDD - FDD Intra frequency handover</w:t>
      </w:r>
      <w:r>
        <w:tab/>
        <w:t>863</w:t>
      </w:r>
    </w:p>
    <w:p w14:paraId="053AD7E1" w14:textId="77777777" w:rsidR="00596D47" w:rsidRDefault="00596D47">
      <w:pPr>
        <w:pStyle w:val="TOC4"/>
        <w:rPr>
          <w:rFonts w:asciiTheme="minorHAnsi" w:eastAsiaTheme="minorEastAsia" w:hAnsiTheme="minorHAnsi" w:cstheme="minorBidi"/>
          <w:sz w:val="22"/>
          <w:szCs w:val="22"/>
        </w:rPr>
      </w:pPr>
      <w:r w:rsidRPr="00596D47">
        <w:t>A.5.1.1.1</w:t>
      </w:r>
      <w:r w:rsidRPr="00596D47">
        <w:rPr>
          <w:rFonts w:asciiTheme="minorHAnsi" w:eastAsiaTheme="minorEastAsia" w:hAnsiTheme="minorHAnsi" w:cstheme="minorBidi"/>
          <w:sz w:val="22"/>
          <w:szCs w:val="22"/>
        </w:rPr>
        <w:tab/>
      </w:r>
      <w:r w:rsidRPr="003D1336">
        <w:rPr>
          <w:snapToGrid w:val="0"/>
        </w:rPr>
        <w:t>Test Purpose and Environment</w:t>
      </w:r>
      <w:r>
        <w:tab/>
        <w:t>863</w:t>
      </w:r>
    </w:p>
    <w:p w14:paraId="3D787B6D" w14:textId="77777777" w:rsidR="00596D47" w:rsidRDefault="00596D47">
      <w:pPr>
        <w:pStyle w:val="TOC3"/>
        <w:rPr>
          <w:rFonts w:asciiTheme="minorHAnsi" w:eastAsiaTheme="minorEastAsia" w:hAnsiTheme="minorHAnsi" w:cstheme="minorBidi"/>
          <w:sz w:val="22"/>
          <w:szCs w:val="22"/>
        </w:rPr>
      </w:pPr>
      <w:r w:rsidRPr="00596D47">
        <w:t>A.5.1.1.2</w:t>
      </w:r>
      <w:r w:rsidRPr="00596D47">
        <w:rPr>
          <w:rFonts w:asciiTheme="minorHAnsi" w:eastAsiaTheme="minorEastAsia" w:hAnsiTheme="minorHAnsi" w:cstheme="minorBidi"/>
          <w:sz w:val="22"/>
          <w:szCs w:val="22"/>
        </w:rPr>
        <w:tab/>
      </w:r>
      <w:r w:rsidRPr="003D1336">
        <w:rPr>
          <w:snapToGrid w:val="0"/>
        </w:rPr>
        <w:t>Test Requirements</w:t>
      </w:r>
      <w:r>
        <w:tab/>
        <w:t>865</w:t>
      </w:r>
    </w:p>
    <w:p w14:paraId="5223D046" w14:textId="77777777" w:rsidR="00596D47" w:rsidRDefault="00596D47">
      <w:pPr>
        <w:pStyle w:val="TOC3"/>
        <w:rPr>
          <w:rFonts w:asciiTheme="minorHAnsi" w:eastAsiaTheme="minorEastAsia" w:hAnsiTheme="minorHAnsi" w:cstheme="minorBidi"/>
          <w:sz w:val="22"/>
          <w:szCs w:val="22"/>
        </w:rPr>
      </w:pPr>
      <w:r w:rsidRPr="00596D47">
        <w:t>A.5.1.2</w:t>
      </w:r>
      <w:r w:rsidRPr="00596D47">
        <w:rPr>
          <w:rFonts w:asciiTheme="minorHAnsi" w:eastAsiaTheme="minorEastAsia" w:hAnsiTheme="minorHAnsi"/>
          <w:sz w:val="22"/>
          <w:szCs w:val="22"/>
        </w:rPr>
        <w:tab/>
      </w:r>
      <w:r>
        <w:t>E-UTRAN TDD - TDD Intra frequency handover</w:t>
      </w:r>
      <w:r>
        <w:tab/>
        <w:t>865</w:t>
      </w:r>
    </w:p>
    <w:p w14:paraId="42F9F8CD" w14:textId="77777777" w:rsidR="00596D47" w:rsidRDefault="00596D47">
      <w:pPr>
        <w:pStyle w:val="TOC4"/>
        <w:rPr>
          <w:rFonts w:asciiTheme="minorHAnsi" w:eastAsiaTheme="minorEastAsia" w:hAnsiTheme="minorHAnsi" w:cstheme="minorBidi"/>
          <w:sz w:val="22"/>
          <w:szCs w:val="22"/>
        </w:rPr>
      </w:pPr>
      <w:r w:rsidRPr="00596D47">
        <w:t>A.5.1.2.1</w:t>
      </w:r>
      <w:r w:rsidRPr="00596D47">
        <w:rPr>
          <w:rFonts w:asciiTheme="minorHAnsi" w:eastAsiaTheme="minorEastAsia" w:hAnsiTheme="minorHAnsi" w:cstheme="minorBidi"/>
          <w:sz w:val="22"/>
          <w:szCs w:val="22"/>
        </w:rPr>
        <w:tab/>
      </w:r>
      <w:r w:rsidRPr="003D1336">
        <w:rPr>
          <w:snapToGrid w:val="0"/>
        </w:rPr>
        <w:t>Test Purpose and Environment</w:t>
      </w:r>
      <w:r>
        <w:tab/>
        <w:t>865</w:t>
      </w:r>
    </w:p>
    <w:p w14:paraId="0ACAB57B" w14:textId="77777777" w:rsidR="00596D47" w:rsidRDefault="00596D47">
      <w:pPr>
        <w:pStyle w:val="TOC4"/>
        <w:rPr>
          <w:rFonts w:asciiTheme="minorHAnsi" w:eastAsiaTheme="minorEastAsia" w:hAnsiTheme="minorHAnsi" w:cstheme="minorBidi"/>
          <w:sz w:val="22"/>
          <w:szCs w:val="22"/>
        </w:rPr>
      </w:pPr>
      <w:r w:rsidRPr="00596D47">
        <w:t>A.5.1.2.2</w:t>
      </w:r>
      <w:r w:rsidRPr="00596D47">
        <w:rPr>
          <w:rFonts w:asciiTheme="minorHAnsi" w:eastAsiaTheme="minorEastAsia" w:hAnsiTheme="minorHAnsi" w:cstheme="minorBidi"/>
          <w:sz w:val="22"/>
          <w:szCs w:val="22"/>
        </w:rPr>
        <w:tab/>
      </w:r>
      <w:r w:rsidRPr="003D1336">
        <w:rPr>
          <w:snapToGrid w:val="0"/>
        </w:rPr>
        <w:t>Test Requirements</w:t>
      </w:r>
      <w:r>
        <w:tab/>
        <w:t>867</w:t>
      </w:r>
    </w:p>
    <w:p w14:paraId="1DA0DD78" w14:textId="77777777" w:rsidR="00596D47" w:rsidRDefault="00596D47">
      <w:pPr>
        <w:pStyle w:val="TOC3"/>
        <w:rPr>
          <w:rFonts w:asciiTheme="minorHAnsi" w:eastAsiaTheme="minorEastAsia" w:hAnsiTheme="minorHAnsi" w:cstheme="minorBidi"/>
          <w:sz w:val="22"/>
          <w:szCs w:val="22"/>
        </w:rPr>
      </w:pPr>
      <w:r w:rsidRPr="00596D47">
        <w:t>A.5.1.3</w:t>
      </w:r>
      <w:r w:rsidRPr="00596D47">
        <w:rPr>
          <w:rFonts w:asciiTheme="minorHAnsi" w:eastAsiaTheme="minorEastAsia" w:hAnsiTheme="minorHAnsi"/>
          <w:sz w:val="22"/>
          <w:szCs w:val="22"/>
        </w:rPr>
        <w:tab/>
      </w:r>
      <w:r>
        <w:t>E-UTRAN FDD – FDD Inter frequency handover</w:t>
      </w:r>
      <w:r>
        <w:tab/>
        <w:t>867</w:t>
      </w:r>
    </w:p>
    <w:p w14:paraId="3F5CF765" w14:textId="77777777" w:rsidR="00596D47" w:rsidRDefault="00596D47">
      <w:pPr>
        <w:pStyle w:val="TOC4"/>
        <w:rPr>
          <w:rFonts w:asciiTheme="minorHAnsi" w:eastAsiaTheme="minorEastAsia" w:hAnsiTheme="minorHAnsi" w:cstheme="minorBidi"/>
          <w:sz w:val="22"/>
          <w:szCs w:val="22"/>
        </w:rPr>
      </w:pPr>
      <w:r w:rsidRPr="00596D47">
        <w:t>A.5.1.3.1</w:t>
      </w:r>
      <w:r w:rsidRPr="00596D47">
        <w:rPr>
          <w:rFonts w:asciiTheme="minorHAnsi" w:eastAsiaTheme="minorEastAsia" w:hAnsiTheme="minorHAnsi" w:cstheme="minorBidi"/>
          <w:sz w:val="22"/>
          <w:szCs w:val="22"/>
        </w:rPr>
        <w:tab/>
      </w:r>
      <w:r w:rsidRPr="003D1336">
        <w:rPr>
          <w:snapToGrid w:val="0"/>
        </w:rPr>
        <w:t>Test Purpose and Environment</w:t>
      </w:r>
      <w:r>
        <w:tab/>
        <w:t>867</w:t>
      </w:r>
    </w:p>
    <w:p w14:paraId="6C8BBD5F" w14:textId="77777777" w:rsidR="00596D47" w:rsidRDefault="00596D47">
      <w:pPr>
        <w:pStyle w:val="TOC4"/>
        <w:rPr>
          <w:rFonts w:asciiTheme="minorHAnsi" w:eastAsiaTheme="minorEastAsia" w:hAnsiTheme="minorHAnsi" w:cstheme="minorBidi"/>
          <w:sz w:val="22"/>
          <w:szCs w:val="22"/>
        </w:rPr>
      </w:pPr>
      <w:r w:rsidRPr="00596D47">
        <w:t>A.5.1.3.2</w:t>
      </w:r>
      <w:r w:rsidRPr="00596D47">
        <w:rPr>
          <w:rFonts w:asciiTheme="minorHAnsi" w:eastAsiaTheme="minorEastAsia" w:hAnsiTheme="minorHAnsi" w:cstheme="minorBidi"/>
          <w:sz w:val="22"/>
          <w:szCs w:val="22"/>
        </w:rPr>
        <w:tab/>
      </w:r>
      <w:r w:rsidRPr="003D1336">
        <w:rPr>
          <w:snapToGrid w:val="0"/>
        </w:rPr>
        <w:t>Test Requirements</w:t>
      </w:r>
      <w:r>
        <w:tab/>
        <w:t>869</w:t>
      </w:r>
    </w:p>
    <w:p w14:paraId="47ECE3FE" w14:textId="77777777" w:rsidR="00596D47" w:rsidRDefault="00596D47">
      <w:pPr>
        <w:pStyle w:val="TOC3"/>
        <w:rPr>
          <w:rFonts w:asciiTheme="minorHAnsi" w:eastAsiaTheme="minorEastAsia" w:hAnsiTheme="minorHAnsi" w:cstheme="minorBidi"/>
          <w:sz w:val="22"/>
          <w:szCs w:val="22"/>
        </w:rPr>
      </w:pPr>
      <w:r w:rsidRPr="00596D47">
        <w:t>A.5.1.4</w:t>
      </w:r>
      <w:r w:rsidRPr="00596D47">
        <w:rPr>
          <w:rFonts w:asciiTheme="minorHAnsi" w:eastAsiaTheme="minorEastAsia" w:hAnsiTheme="minorHAnsi"/>
          <w:sz w:val="22"/>
          <w:szCs w:val="22"/>
        </w:rPr>
        <w:tab/>
      </w:r>
      <w:r>
        <w:t>E-UTRAN TDD – TDD Inter frequency handover</w:t>
      </w:r>
      <w:r>
        <w:tab/>
        <w:t>869</w:t>
      </w:r>
    </w:p>
    <w:p w14:paraId="65F35220" w14:textId="77777777" w:rsidR="00596D47" w:rsidRDefault="00596D47">
      <w:pPr>
        <w:pStyle w:val="TOC4"/>
        <w:rPr>
          <w:rFonts w:asciiTheme="minorHAnsi" w:eastAsiaTheme="minorEastAsia" w:hAnsiTheme="minorHAnsi" w:cstheme="minorBidi"/>
          <w:sz w:val="22"/>
          <w:szCs w:val="22"/>
        </w:rPr>
      </w:pPr>
      <w:r w:rsidRPr="00596D47">
        <w:t>A.5.1.4.1</w:t>
      </w:r>
      <w:r w:rsidRPr="00596D47">
        <w:rPr>
          <w:rFonts w:asciiTheme="minorHAnsi" w:eastAsiaTheme="minorEastAsia" w:hAnsiTheme="minorHAnsi" w:cstheme="minorBidi"/>
          <w:sz w:val="22"/>
          <w:szCs w:val="22"/>
        </w:rPr>
        <w:tab/>
      </w:r>
      <w:r w:rsidRPr="003D1336">
        <w:rPr>
          <w:snapToGrid w:val="0"/>
        </w:rPr>
        <w:t>Test Purpose and Environment</w:t>
      </w:r>
      <w:r>
        <w:tab/>
        <w:t>869</w:t>
      </w:r>
    </w:p>
    <w:p w14:paraId="42A28113" w14:textId="77777777" w:rsidR="00596D47" w:rsidRDefault="00596D47">
      <w:pPr>
        <w:pStyle w:val="TOC4"/>
        <w:rPr>
          <w:rFonts w:asciiTheme="minorHAnsi" w:eastAsiaTheme="minorEastAsia" w:hAnsiTheme="minorHAnsi" w:cstheme="minorBidi"/>
          <w:sz w:val="22"/>
          <w:szCs w:val="22"/>
        </w:rPr>
      </w:pPr>
      <w:r w:rsidRPr="00596D47">
        <w:t>A.5.1.4.2</w:t>
      </w:r>
      <w:r w:rsidRPr="00596D47">
        <w:rPr>
          <w:rFonts w:asciiTheme="minorHAnsi" w:eastAsiaTheme="minorEastAsia" w:hAnsiTheme="minorHAnsi" w:cstheme="minorBidi"/>
          <w:sz w:val="22"/>
          <w:szCs w:val="22"/>
        </w:rPr>
        <w:tab/>
      </w:r>
      <w:r w:rsidRPr="003D1336">
        <w:rPr>
          <w:snapToGrid w:val="0"/>
        </w:rPr>
        <w:t>Test Requirements</w:t>
      </w:r>
      <w:r>
        <w:tab/>
        <w:t>871</w:t>
      </w:r>
    </w:p>
    <w:p w14:paraId="6F3E7B82" w14:textId="77777777" w:rsidR="00596D47" w:rsidRDefault="00596D47">
      <w:pPr>
        <w:pStyle w:val="TOC3"/>
        <w:rPr>
          <w:rFonts w:asciiTheme="minorHAnsi" w:eastAsiaTheme="minorEastAsia" w:hAnsiTheme="minorHAnsi" w:cstheme="minorBidi"/>
          <w:sz w:val="22"/>
          <w:szCs w:val="22"/>
        </w:rPr>
      </w:pPr>
      <w:r w:rsidRPr="00596D47">
        <w:t>A.5.1.5</w:t>
      </w:r>
      <w:r w:rsidRPr="00596D47">
        <w:rPr>
          <w:rFonts w:asciiTheme="minorHAnsi" w:eastAsiaTheme="minorEastAsia" w:hAnsiTheme="minorHAnsi"/>
          <w:sz w:val="22"/>
          <w:szCs w:val="22"/>
        </w:rPr>
        <w:tab/>
      </w:r>
      <w:r>
        <w:t>E-UTRAN FDD – FDD Inter frequency handover: unknown target cell</w:t>
      </w:r>
      <w:r>
        <w:tab/>
        <w:t>871</w:t>
      </w:r>
    </w:p>
    <w:p w14:paraId="4B15209D" w14:textId="77777777" w:rsidR="00596D47" w:rsidRDefault="00596D47">
      <w:pPr>
        <w:pStyle w:val="TOC4"/>
        <w:rPr>
          <w:rFonts w:asciiTheme="minorHAnsi" w:eastAsiaTheme="minorEastAsia" w:hAnsiTheme="minorHAnsi" w:cstheme="minorBidi"/>
          <w:sz w:val="22"/>
          <w:szCs w:val="22"/>
        </w:rPr>
      </w:pPr>
      <w:r w:rsidRPr="00596D47">
        <w:t>A.5.1.5.1</w:t>
      </w:r>
      <w:r w:rsidRPr="00596D47">
        <w:rPr>
          <w:rFonts w:asciiTheme="minorHAnsi" w:eastAsiaTheme="minorEastAsia" w:hAnsiTheme="minorHAnsi" w:cstheme="minorBidi"/>
          <w:sz w:val="22"/>
          <w:szCs w:val="22"/>
        </w:rPr>
        <w:tab/>
      </w:r>
      <w:r w:rsidRPr="003D1336">
        <w:rPr>
          <w:snapToGrid w:val="0"/>
        </w:rPr>
        <w:t>Test Purpose and Environment</w:t>
      </w:r>
      <w:r>
        <w:tab/>
        <w:t>871</w:t>
      </w:r>
    </w:p>
    <w:p w14:paraId="04910094" w14:textId="77777777" w:rsidR="00596D47" w:rsidRDefault="00596D47">
      <w:pPr>
        <w:pStyle w:val="TOC4"/>
        <w:rPr>
          <w:rFonts w:asciiTheme="minorHAnsi" w:eastAsiaTheme="minorEastAsia" w:hAnsiTheme="minorHAnsi" w:cstheme="minorBidi"/>
          <w:sz w:val="22"/>
          <w:szCs w:val="22"/>
        </w:rPr>
      </w:pPr>
      <w:r w:rsidRPr="00596D47">
        <w:t>A.5.1.5.2</w:t>
      </w:r>
      <w:r w:rsidRPr="00596D47">
        <w:rPr>
          <w:rFonts w:asciiTheme="minorHAnsi" w:eastAsiaTheme="minorEastAsia" w:hAnsiTheme="minorHAnsi" w:cstheme="minorBidi"/>
          <w:sz w:val="22"/>
          <w:szCs w:val="22"/>
        </w:rPr>
        <w:tab/>
      </w:r>
      <w:r w:rsidRPr="003D1336">
        <w:rPr>
          <w:snapToGrid w:val="0"/>
        </w:rPr>
        <w:t>Test Requirements</w:t>
      </w:r>
      <w:r>
        <w:tab/>
        <w:t>873</w:t>
      </w:r>
    </w:p>
    <w:p w14:paraId="49CFE390" w14:textId="77777777" w:rsidR="00596D47" w:rsidRDefault="00596D47">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873</w:t>
      </w:r>
    </w:p>
    <w:p w14:paraId="4759F530" w14:textId="77777777" w:rsidR="00596D47" w:rsidRDefault="00596D47">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873</w:t>
      </w:r>
    </w:p>
    <w:p w14:paraId="611FFF2A" w14:textId="77777777" w:rsidR="00596D47" w:rsidRDefault="00596D47">
      <w:pPr>
        <w:pStyle w:val="TOC4"/>
        <w:rPr>
          <w:rFonts w:asciiTheme="minorHAnsi" w:eastAsiaTheme="minorEastAsia" w:hAnsiTheme="minorHAnsi" w:cstheme="minorBidi"/>
          <w:sz w:val="22"/>
          <w:szCs w:val="22"/>
        </w:rPr>
      </w:pPr>
      <w:r w:rsidRPr="00596D47">
        <w:t>A.5.1.6.2</w:t>
      </w:r>
      <w:r w:rsidRPr="00596D47">
        <w:rPr>
          <w:rFonts w:asciiTheme="minorHAnsi" w:eastAsiaTheme="minorEastAsia" w:hAnsiTheme="minorHAnsi" w:cstheme="minorBidi"/>
          <w:sz w:val="22"/>
          <w:szCs w:val="22"/>
        </w:rPr>
        <w:tab/>
      </w:r>
      <w:r w:rsidRPr="003D1336">
        <w:rPr>
          <w:snapToGrid w:val="0"/>
        </w:rPr>
        <w:t>Test Requirements</w:t>
      </w:r>
      <w:r>
        <w:tab/>
        <w:t>875</w:t>
      </w:r>
    </w:p>
    <w:p w14:paraId="238CC819" w14:textId="77777777" w:rsidR="00596D47" w:rsidRDefault="00596D47">
      <w:pPr>
        <w:pStyle w:val="TOC3"/>
        <w:rPr>
          <w:rFonts w:asciiTheme="minorHAnsi" w:eastAsiaTheme="minorEastAsia" w:hAnsiTheme="minorHAnsi" w:cstheme="minorBidi"/>
          <w:sz w:val="22"/>
          <w:szCs w:val="22"/>
        </w:rPr>
      </w:pPr>
      <w:r w:rsidRPr="00596D47">
        <w:t>A.5.1.7</w:t>
      </w:r>
      <w:r w:rsidRPr="00596D47">
        <w:rPr>
          <w:rFonts w:asciiTheme="minorHAnsi" w:eastAsiaTheme="minorEastAsia" w:hAnsiTheme="minorHAnsi"/>
          <w:sz w:val="22"/>
          <w:szCs w:val="22"/>
        </w:rPr>
        <w:tab/>
      </w:r>
      <w:r>
        <w:t>E-UTRAN FDD – TDD Inter frequency handover</w:t>
      </w:r>
      <w:r>
        <w:tab/>
        <w:t>875</w:t>
      </w:r>
    </w:p>
    <w:p w14:paraId="6AE538C0" w14:textId="77777777" w:rsidR="00596D47" w:rsidRDefault="00596D47">
      <w:pPr>
        <w:pStyle w:val="TOC4"/>
        <w:rPr>
          <w:rFonts w:asciiTheme="minorHAnsi" w:eastAsiaTheme="minorEastAsia" w:hAnsiTheme="minorHAnsi" w:cstheme="minorBidi"/>
          <w:sz w:val="22"/>
          <w:szCs w:val="22"/>
        </w:rPr>
      </w:pPr>
      <w:r w:rsidRPr="00596D47">
        <w:t>A.5.1.7.1</w:t>
      </w:r>
      <w:r w:rsidRPr="00596D47">
        <w:rPr>
          <w:rFonts w:asciiTheme="minorHAnsi" w:eastAsiaTheme="minorEastAsia" w:hAnsiTheme="minorHAnsi" w:cstheme="minorBidi"/>
          <w:sz w:val="22"/>
          <w:szCs w:val="22"/>
        </w:rPr>
        <w:tab/>
      </w:r>
      <w:r w:rsidRPr="003D1336">
        <w:rPr>
          <w:snapToGrid w:val="0"/>
        </w:rPr>
        <w:t>Test Purpose and Environment</w:t>
      </w:r>
      <w:r>
        <w:tab/>
        <w:t>875</w:t>
      </w:r>
    </w:p>
    <w:p w14:paraId="76BF1D80" w14:textId="77777777" w:rsidR="00596D47" w:rsidRDefault="00596D47">
      <w:pPr>
        <w:pStyle w:val="TOC4"/>
        <w:rPr>
          <w:rFonts w:asciiTheme="minorHAnsi" w:eastAsiaTheme="minorEastAsia" w:hAnsiTheme="minorHAnsi" w:cstheme="minorBidi"/>
          <w:sz w:val="22"/>
          <w:szCs w:val="22"/>
        </w:rPr>
      </w:pPr>
      <w:r w:rsidRPr="00596D47">
        <w:t>A.5.1.7.2</w:t>
      </w:r>
      <w:r w:rsidRPr="00596D47">
        <w:rPr>
          <w:rFonts w:asciiTheme="minorHAnsi" w:eastAsiaTheme="minorEastAsia" w:hAnsiTheme="minorHAnsi" w:cstheme="minorBidi"/>
          <w:sz w:val="22"/>
          <w:szCs w:val="22"/>
        </w:rPr>
        <w:tab/>
      </w:r>
      <w:r w:rsidRPr="003D1336">
        <w:rPr>
          <w:snapToGrid w:val="0"/>
        </w:rPr>
        <w:t>Test Requirements</w:t>
      </w:r>
      <w:r>
        <w:tab/>
        <w:t>878</w:t>
      </w:r>
    </w:p>
    <w:p w14:paraId="1CDBAC2A" w14:textId="77777777" w:rsidR="00596D47" w:rsidRDefault="00596D47">
      <w:pPr>
        <w:pStyle w:val="TOC3"/>
        <w:rPr>
          <w:rFonts w:asciiTheme="minorHAnsi" w:eastAsiaTheme="minorEastAsia" w:hAnsiTheme="minorHAnsi" w:cstheme="minorBidi"/>
          <w:sz w:val="22"/>
          <w:szCs w:val="22"/>
        </w:rPr>
      </w:pPr>
      <w:r w:rsidRPr="00596D47">
        <w:t>A.5.1.8</w:t>
      </w:r>
      <w:r w:rsidRPr="00596D47">
        <w:rPr>
          <w:rFonts w:asciiTheme="minorHAnsi" w:eastAsiaTheme="minorEastAsia" w:hAnsiTheme="minorHAnsi"/>
          <w:sz w:val="22"/>
          <w:szCs w:val="22"/>
        </w:rPr>
        <w:tab/>
      </w:r>
      <w:r>
        <w:t>E-UTRAN TDD – FDD Inter frequency handover</w:t>
      </w:r>
      <w:r>
        <w:tab/>
        <w:t>878</w:t>
      </w:r>
    </w:p>
    <w:p w14:paraId="32689A0E" w14:textId="77777777" w:rsidR="00596D47" w:rsidRDefault="00596D47">
      <w:pPr>
        <w:pStyle w:val="TOC4"/>
        <w:rPr>
          <w:rFonts w:asciiTheme="minorHAnsi" w:eastAsiaTheme="minorEastAsia" w:hAnsiTheme="minorHAnsi" w:cstheme="minorBidi"/>
          <w:sz w:val="22"/>
          <w:szCs w:val="22"/>
        </w:rPr>
      </w:pPr>
      <w:r w:rsidRPr="00596D47">
        <w:t>A.5.1.8.1</w:t>
      </w:r>
      <w:r w:rsidRPr="00596D47">
        <w:rPr>
          <w:rFonts w:asciiTheme="minorHAnsi" w:eastAsiaTheme="minorEastAsia" w:hAnsiTheme="minorHAnsi" w:cstheme="minorBidi"/>
          <w:sz w:val="22"/>
          <w:szCs w:val="22"/>
        </w:rPr>
        <w:tab/>
      </w:r>
      <w:r w:rsidRPr="003D1336">
        <w:rPr>
          <w:snapToGrid w:val="0"/>
        </w:rPr>
        <w:t>Test Purpose and Environment</w:t>
      </w:r>
      <w:r>
        <w:tab/>
        <w:t>878</w:t>
      </w:r>
    </w:p>
    <w:p w14:paraId="71EAD9E8" w14:textId="77777777" w:rsidR="00596D47" w:rsidRDefault="00596D47">
      <w:pPr>
        <w:pStyle w:val="TOC4"/>
        <w:rPr>
          <w:rFonts w:asciiTheme="minorHAnsi" w:eastAsiaTheme="minorEastAsia" w:hAnsiTheme="minorHAnsi" w:cstheme="minorBidi"/>
          <w:sz w:val="22"/>
          <w:szCs w:val="22"/>
        </w:rPr>
      </w:pPr>
      <w:r w:rsidRPr="00596D47">
        <w:t>A.5.1.8.2</w:t>
      </w:r>
      <w:r w:rsidRPr="00596D47">
        <w:rPr>
          <w:rFonts w:asciiTheme="minorHAnsi" w:eastAsiaTheme="minorEastAsia" w:hAnsiTheme="minorHAnsi" w:cstheme="minorBidi"/>
          <w:sz w:val="22"/>
          <w:szCs w:val="22"/>
        </w:rPr>
        <w:tab/>
      </w:r>
      <w:r w:rsidRPr="003D1336">
        <w:rPr>
          <w:snapToGrid w:val="0"/>
        </w:rPr>
        <w:t>Test Requirements</w:t>
      </w:r>
      <w:r>
        <w:tab/>
        <w:t>881</w:t>
      </w:r>
    </w:p>
    <w:p w14:paraId="59B69CC7" w14:textId="77777777" w:rsidR="00596D47" w:rsidRDefault="00596D47">
      <w:pPr>
        <w:pStyle w:val="TOC3"/>
        <w:rPr>
          <w:rFonts w:asciiTheme="minorHAnsi" w:eastAsiaTheme="minorEastAsia" w:hAnsiTheme="minorHAnsi" w:cstheme="minorBidi"/>
          <w:sz w:val="22"/>
          <w:szCs w:val="22"/>
        </w:rPr>
      </w:pPr>
      <w:r w:rsidRPr="00596D47">
        <w:t>A.5.1.9</w:t>
      </w:r>
      <w:r w:rsidRPr="00596D47">
        <w:rPr>
          <w:rFonts w:asciiTheme="minorHAnsi" w:eastAsiaTheme="minorEastAsia" w:hAnsiTheme="minorHAnsi" w:cstheme="minorBidi"/>
          <w:sz w:val="22"/>
          <w:szCs w:val="22"/>
        </w:rPr>
        <w:tab/>
      </w:r>
      <w:r>
        <w:t>E-UTRAN FDD - FDD Intra frequency handover for 5MHz bandwidth</w:t>
      </w:r>
      <w:r>
        <w:tab/>
        <w:t>881</w:t>
      </w:r>
    </w:p>
    <w:p w14:paraId="4DA9761A" w14:textId="77777777" w:rsidR="00596D47" w:rsidRDefault="00596D47">
      <w:pPr>
        <w:pStyle w:val="TOC4"/>
        <w:rPr>
          <w:rFonts w:asciiTheme="minorHAnsi" w:eastAsiaTheme="minorEastAsia" w:hAnsiTheme="minorHAnsi" w:cstheme="minorBidi"/>
          <w:sz w:val="22"/>
          <w:szCs w:val="22"/>
        </w:rPr>
      </w:pPr>
      <w:r w:rsidRPr="00596D47">
        <w:t>A.5.1.9.1</w:t>
      </w:r>
      <w:r w:rsidRPr="00596D47">
        <w:rPr>
          <w:rFonts w:asciiTheme="minorHAnsi" w:eastAsiaTheme="minorEastAsia" w:hAnsiTheme="minorHAnsi" w:cstheme="minorBidi"/>
          <w:sz w:val="22"/>
          <w:szCs w:val="22"/>
        </w:rPr>
        <w:tab/>
      </w:r>
      <w:r w:rsidRPr="003D1336">
        <w:rPr>
          <w:snapToGrid w:val="0"/>
        </w:rPr>
        <w:t>Test Purpose and Environment</w:t>
      </w:r>
      <w:r>
        <w:tab/>
        <w:t>881</w:t>
      </w:r>
    </w:p>
    <w:p w14:paraId="7924AE4A" w14:textId="77777777" w:rsidR="00596D47" w:rsidRDefault="00596D47">
      <w:pPr>
        <w:pStyle w:val="TOC4"/>
        <w:rPr>
          <w:rFonts w:asciiTheme="minorHAnsi" w:eastAsiaTheme="minorEastAsia" w:hAnsiTheme="minorHAnsi" w:cstheme="minorBidi"/>
          <w:sz w:val="22"/>
          <w:szCs w:val="22"/>
        </w:rPr>
      </w:pPr>
      <w:r w:rsidRPr="00596D47">
        <w:t>A.5.1.9.2</w:t>
      </w:r>
      <w:r w:rsidRPr="00596D47">
        <w:rPr>
          <w:rFonts w:asciiTheme="minorHAnsi" w:eastAsiaTheme="minorEastAsia" w:hAnsiTheme="minorHAnsi" w:cstheme="minorBidi"/>
          <w:sz w:val="22"/>
          <w:szCs w:val="22"/>
        </w:rPr>
        <w:tab/>
      </w:r>
      <w:r w:rsidRPr="003D1336">
        <w:rPr>
          <w:snapToGrid w:val="0"/>
        </w:rPr>
        <w:t>Test Requirements</w:t>
      </w:r>
      <w:r>
        <w:tab/>
        <w:t>882</w:t>
      </w:r>
    </w:p>
    <w:p w14:paraId="0F3F4DD6" w14:textId="77777777" w:rsidR="00596D47" w:rsidRDefault="00596D47">
      <w:pPr>
        <w:pStyle w:val="TOC3"/>
        <w:rPr>
          <w:rFonts w:asciiTheme="minorHAnsi" w:eastAsiaTheme="minorEastAsia" w:hAnsiTheme="minorHAnsi" w:cstheme="minorBidi"/>
          <w:sz w:val="22"/>
          <w:szCs w:val="22"/>
        </w:rPr>
      </w:pPr>
      <w:r w:rsidRPr="00596D47">
        <w:t>A.5.1.10</w:t>
      </w:r>
      <w:r w:rsidRPr="00596D47">
        <w:rPr>
          <w:rFonts w:asciiTheme="minorHAnsi" w:eastAsiaTheme="minorEastAsia" w:hAnsiTheme="minorHAnsi" w:cstheme="minorBidi"/>
          <w:sz w:val="22"/>
          <w:szCs w:val="22"/>
        </w:rPr>
        <w:tab/>
      </w:r>
      <w:r>
        <w:t>E-UTRAN FDD - FDD Intra frequency handover for UE category 0</w:t>
      </w:r>
      <w:r>
        <w:tab/>
        <w:t>882</w:t>
      </w:r>
    </w:p>
    <w:p w14:paraId="0A99D573" w14:textId="77777777" w:rsidR="00596D47" w:rsidRDefault="00596D47">
      <w:pPr>
        <w:pStyle w:val="TOC4"/>
        <w:rPr>
          <w:rFonts w:asciiTheme="minorHAnsi" w:eastAsiaTheme="minorEastAsia" w:hAnsiTheme="minorHAnsi" w:cstheme="minorBidi"/>
          <w:sz w:val="22"/>
          <w:szCs w:val="22"/>
        </w:rPr>
      </w:pPr>
      <w:r w:rsidRPr="00596D47">
        <w:t>A.5.1.10.1</w:t>
      </w:r>
      <w:r w:rsidRPr="00596D47">
        <w:rPr>
          <w:rFonts w:asciiTheme="minorHAnsi" w:eastAsiaTheme="minorEastAsia" w:hAnsiTheme="minorHAnsi" w:cstheme="minorBidi"/>
          <w:sz w:val="22"/>
          <w:szCs w:val="22"/>
        </w:rPr>
        <w:tab/>
      </w:r>
      <w:r w:rsidRPr="003D1336">
        <w:rPr>
          <w:snapToGrid w:val="0"/>
        </w:rPr>
        <w:t>Test Purpose and Environment</w:t>
      </w:r>
      <w:r>
        <w:tab/>
        <w:t>882</w:t>
      </w:r>
    </w:p>
    <w:p w14:paraId="4A9E53ED" w14:textId="77777777" w:rsidR="00596D47" w:rsidRDefault="00596D47">
      <w:pPr>
        <w:pStyle w:val="TOC4"/>
        <w:rPr>
          <w:rFonts w:asciiTheme="minorHAnsi" w:eastAsiaTheme="minorEastAsia" w:hAnsiTheme="minorHAnsi" w:cstheme="minorBidi"/>
          <w:sz w:val="22"/>
          <w:szCs w:val="22"/>
        </w:rPr>
      </w:pPr>
      <w:r w:rsidRPr="00596D47">
        <w:lastRenderedPageBreak/>
        <w:t>A.5.1.10.2</w:t>
      </w:r>
      <w:r w:rsidRPr="00596D47">
        <w:rPr>
          <w:rFonts w:asciiTheme="minorHAnsi" w:eastAsiaTheme="minorEastAsia" w:hAnsiTheme="minorHAnsi" w:cstheme="minorBidi"/>
          <w:sz w:val="22"/>
          <w:szCs w:val="22"/>
        </w:rPr>
        <w:tab/>
      </w:r>
      <w:r w:rsidRPr="003D1336">
        <w:rPr>
          <w:snapToGrid w:val="0"/>
        </w:rPr>
        <w:t>Test Requirements</w:t>
      </w:r>
      <w:r>
        <w:tab/>
        <w:t>884</w:t>
      </w:r>
    </w:p>
    <w:p w14:paraId="370678F3" w14:textId="77777777" w:rsidR="00596D47" w:rsidRDefault="00596D47">
      <w:pPr>
        <w:pStyle w:val="TOC3"/>
        <w:rPr>
          <w:rFonts w:asciiTheme="minorHAnsi" w:eastAsiaTheme="minorEastAsia" w:hAnsiTheme="minorHAnsi" w:cstheme="minorBidi"/>
          <w:sz w:val="22"/>
          <w:szCs w:val="22"/>
        </w:rPr>
      </w:pPr>
      <w:r w:rsidRPr="00596D47">
        <w:t>A.5.1.11</w:t>
      </w:r>
      <w:r w:rsidRPr="00596D47">
        <w:rPr>
          <w:rFonts w:asciiTheme="minorHAnsi" w:eastAsiaTheme="minorEastAsia" w:hAnsiTheme="minorHAnsi" w:cstheme="minorBidi"/>
          <w:sz w:val="22"/>
          <w:szCs w:val="22"/>
        </w:rPr>
        <w:tab/>
      </w:r>
      <w:r>
        <w:t>E-UTRAN HD - FDD Intra frequency handover for UE category 0</w:t>
      </w:r>
      <w:r>
        <w:tab/>
        <w:t>884</w:t>
      </w:r>
    </w:p>
    <w:p w14:paraId="0E5AD18E" w14:textId="77777777" w:rsidR="00596D47" w:rsidRDefault="00596D47">
      <w:pPr>
        <w:pStyle w:val="TOC4"/>
        <w:rPr>
          <w:rFonts w:asciiTheme="minorHAnsi" w:eastAsiaTheme="minorEastAsia" w:hAnsiTheme="minorHAnsi" w:cstheme="minorBidi"/>
          <w:sz w:val="22"/>
          <w:szCs w:val="22"/>
        </w:rPr>
      </w:pPr>
      <w:r w:rsidRPr="00596D47">
        <w:t>A.5.1.11.1</w:t>
      </w:r>
      <w:r w:rsidRPr="00596D47">
        <w:rPr>
          <w:rFonts w:asciiTheme="minorHAnsi" w:eastAsiaTheme="minorEastAsia" w:hAnsiTheme="minorHAnsi" w:cstheme="minorBidi"/>
          <w:sz w:val="22"/>
          <w:szCs w:val="22"/>
        </w:rPr>
        <w:tab/>
      </w:r>
      <w:r w:rsidRPr="003D1336">
        <w:rPr>
          <w:snapToGrid w:val="0"/>
        </w:rPr>
        <w:t>Test Purpose and Environment</w:t>
      </w:r>
      <w:r>
        <w:tab/>
        <w:t>884</w:t>
      </w:r>
    </w:p>
    <w:p w14:paraId="4D25EECE" w14:textId="77777777" w:rsidR="00596D47" w:rsidRDefault="00596D47">
      <w:pPr>
        <w:pStyle w:val="TOC4"/>
        <w:rPr>
          <w:rFonts w:asciiTheme="minorHAnsi" w:eastAsiaTheme="minorEastAsia" w:hAnsiTheme="minorHAnsi" w:cstheme="minorBidi"/>
          <w:sz w:val="22"/>
          <w:szCs w:val="22"/>
        </w:rPr>
      </w:pPr>
      <w:r w:rsidRPr="00596D47">
        <w:t>A.5.1.11.2</w:t>
      </w:r>
      <w:r w:rsidRPr="00596D47">
        <w:rPr>
          <w:rFonts w:asciiTheme="minorHAnsi" w:eastAsiaTheme="minorEastAsia" w:hAnsiTheme="minorHAnsi" w:cstheme="minorBidi"/>
          <w:sz w:val="22"/>
          <w:szCs w:val="22"/>
        </w:rPr>
        <w:tab/>
      </w:r>
      <w:r w:rsidRPr="003D1336">
        <w:rPr>
          <w:snapToGrid w:val="0"/>
        </w:rPr>
        <w:t>Test Requirements</w:t>
      </w:r>
      <w:r>
        <w:tab/>
        <w:t>886</w:t>
      </w:r>
    </w:p>
    <w:p w14:paraId="434733D8" w14:textId="77777777" w:rsidR="00596D47" w:rsidRDefault="00596D47">
      <w:pPr>
        <w:pStyle w:val="TOC3"/>
        <w:rPr>
          <w:rFonts w:asciiTheme="minorHAnsi" w:eastAsiaTheme="minorEastAsia" w:hAnsiTheme="minorHAnsi" w:cstheme="minorBidi"/>
          <w:sz w:val="22"/>
          <w:szCs w:val="22"/>
        </w:rPr>
      </w:pPr>
      <w:r w:rsidRPr="00596D47">
        <w:t>A.5.1.12</w:t>
      </w:r>
      <w:r w:rsidRPr="00596D47">
        <w:rPr>
          <w:rFonts w:asciiTheme="minorHAnsi" w:eastAsiaTheme="minorEastAsia" w:hAnsiTheme="minorHAnsi"/>
          <w:sz w:val="22"/>
          <w:szCs w:val="22"/>
        </w:rPr>
        <w:tab/>
      </w:r>
      <w:r>
        <w:t>E-UTRAN TDD - TDD Intra frequency handover for UE category 0</w:t>
      </w:r>
      <w:r>
        <w:tab/>
        <w:t>886</w:t>
      </w:r>
    </w:p>
    <w:p w14:paraId="1D9CCB99" w14:textId="77777777" w:rsidR="00596D47" w:rsidRDefault="00596D47">
      <w:pPr>
        <w:pStyle w:val="TOC4"/>
        <w:rPr>
          <w:rFonts w:asciiTheme="minorHAnsi" w:eastAsiaTheme="minorEastAsia" w:hAnsiTheme="minorHAnsi" w:cstheme="minorBidi"/>
          <w:sz w:val="22"/>
          <w:szCs w:val="22"/>
        </w:rPr>
      </w:pPr>
      <w:r w:rsidRPr="00596D47">
        <w:t>A.5.1.12.1</w:t>
      </w:r>
      <w:r w:rsidRPr="00596D47">
        <w:rPr>
          <w:rFonts w:asciiTheme="minorHAnsi" w:eastAsiaTheme="minorEastAsia" w:hAnsiTheme="minorHAnsi" w:cstheme="minorBidi"/>
          <w:sz w:val="22"/>
          <w:szCs w:val="22"/>
        </w:rPr>
        <w:tab/>
      </w:r>
      <w:r w:rsidRPr="003D1336">
        <w:rPr>
          <w:snapToGrid w:val="0"/>
        </w:rPr>
        <w:t>Test Purpose and Environment</w:t>
      </w:r>
      <w:r>
        <w:tab/>
        <w:t>886</w:t>
      </w:r>
    </w:p>
    <w:p w14:paraId="233B762A" w14:textId="77777777" w:rsidR="00596D47" w:rsidRDefault="00596D47">
      <w:pPr>
        <w:pStyle w:val="TOC4"/>
        <w:rPr>
          <w:rFonts w:asciiTheme="minorHAnsi" w:eastAsiaTheme="minorEastAsia" w:hAnsiTheme="minorHAnsi" w:cstheme="minorBidi"/>
          <w:sz w:val="22"/>
          <w:szCs w:val="22"/>
        </w:rPr>
      </w:pPr>
      <w:r w:rsidRPr="00596D47">
        <w:t>A.5.1.12.2</w:t>
      </w:r>
      <w:r w:rsidRPr="00596D47">
        <w:rPr>
          <w:rFonts w:asciiTheme="minorHAnsi" w:eastAsiaTheme="minorEastAsia" w:hAnsiTheme="minorHAnsi" w:cstheme="minorBidi"/>
          <w:sz w:val="22"/>
          <w:szCs w:val="22"/>
        </w:rPr>
        <w:tab/>
      </w:r>
      <w:r w:rsidRPr="003D1336">
        <w:rPr>
          <w:snapToGrid w:val="0"/>
        </w:rPr>
        <w:t>Test Requirements</w:t>
      </w:r>
      <w:r>
        <w:tab/>
        <w:t>888</w:t>
      </w:r>
    </w:p>
    <w:p w14:paraId="3B30EAF8" w14:textId="77777777" w:rsidR="00596D47" w:rsidRDefault="00596D47">
      <w:pPr>
        <w:pStyle w:val="TOC3"/>
        <w:rPr>
          <w:rFonts w:asciiTheme="minorHAnsi" w:eastAsiaTheme="minorEastAsia" w:hAnsiTheme="minorHAnsi" w:cstheme="minorBidi"/>
          <w:sz w:val="22"/>
          <w:szCs w:val="22"/>
        </w:rPr>
      </w:pPr>
      <w:r w:rsidRPr="00596D47">
        <w:t>A.5.1.13</w:t>
      </w:r>
      <w:r w:rsidRPr="00596D47">
        <w:rPr>
          <w:rFonts w:asciiTheme="minorHAnsi" w:eastAsiaTheme="minorEastAsia" w:hAnsiTheme="minorHAnsi" w:cstheme="minorBidi"/>
          <w:sz w:val="22"/>
          <w:szCs w:val="22"/>
        </w:rPr>
        <w:tab/>
      </w:r>
      <w:r>
        <w:t>E-UTRAN FDD-FDD Intra frequency handover for Cat-M1 UEs in CEModeA</w:t>
      </w:r>
      <w:r>
        <w:tab/>
        <w:t>888</w:t>
      </w:r>
    </w:p>
    <w:p w14:paraId="5EB31165" w14:textId="77777777" w:rsidR="00596D47" w:rsidRDefault="00596D47">
      <w:pPr>
        <w:pStyle w:val="TOC4"/>
        <w:rPr>
          <w:rFonts w:asciiTheme="minorHAnsi" w:eastAsiaTheme="minorEastAsia" w:hAnsiTheme="minorHAnsi" w:cstheme="minorBidi"/>
          <w:sz w:val="22"/>
          <w:szCs w:val="22"/>
        </w:rPr>
      </w:pPr>
      <w:r w:rsidRPr="00596D47">
        <w:t>A.5.1.13.1</w:t>
      </w:r>
      <w:r w:rsidRPr="00596D47">
        <w:rPr>
          <w:rFonts w:asciiTheme="minorHAnsi" w:eastAsiaTheme="minorEastAsia" w:hAnsiTheme="minorHAnsi" w:cstheme="minorBidi"/>
          <w:sz w:val="22"/>
          <w:szCs w:val="22"/>
        </w:rPr>
        <w:tab/>
      </w:r>
      <w:r w:rsidRPr="003D1336">
        <w:rPr>
          <w:snapToGrid w:val="0"/>
        </w:rPr>
        <w:t>Test Purpose and Environment</w:t>
      </w:r>
      <w:r>
        <w:tab/>
        <w:t>888</w:t>
      </w:r>
    </w:p>
    <w:p w14:paraId="16AF3FB6" w14:textId="77777777" w:rsidR="00596D47" w:rsidRDefault="00596D47">
      <w:pPr>
        <w:pStyle w:val="TOC4"/>
        <w:rPr>
          <w:rFonts w:asciiTheme="minorHAnsi" w:eastAsiaTheme="minorEastAsia" w:hAnsiTheme="minorHAnsi" w:cstheme="minorBidi"/>
          <w:sz w:val="22"/>
          <w:szCs w:val="22"/>
        </w:rPr>
      </w:pPr>
      <w:r w:rsidRPr="00596D47">
        <w:t>A.5.1.13.2</w:t>
      </w:r>
      <w:r w:rsidRPr="00596D47">
        <w:rPr>
          <w:rFonts w:asciiTheme="minorHAnsi" w:eastAsiaTheme="minorEastAsia" w:hAnsiTheme="minorHAnsi" w:cstheme="minorBidi"/>
          <w:sz w:val="22"/>
          <w:szCs w:val="22"/>
        </w:rPr>
        <w:tab/>
      </w:r>
      <w:r w:rsidRPr="003D1336">
        <w:rPr>
          <w:snapToGrid w:val="0"/>
        </w:rPr>
        <w:t>Test Requirements</w:t>
      </w:r>
      <w:r>
        <w:tab/>
        <w:t>890</w:t>
      </w:r>
    </w:p>
    <w:p w14:paraId="5C2BF1CC" w14:textId="77777777" w:rsidR="00596D47" w:rsidRDefault="00596D47">
      <w:pPr>
        <w:pStyle w:val="TOC3"/>
        <w:rPr>
          <w:rFonts w:asciiTheme="minorHAnsi" w:eastAsiaTheme="minorEastAsia" w:hAnsiTheme="minorHAnsi" w:cstheme="minorBidi"/>
          <w:sz w:val="22"/>
          <w:szCs w:val="22"/>
        </w:rPr>
      </w:pPr>
      <w:r w:rsidRPr="00596D47">
        <w:t>A.5.1.14</w:t>
      </w:r>
      <w:r w:rsidRPr="00596D47">
        <w:rPr>
          <w:rFonts w:asciiTheme="minorHAnsi" w:eastAsiaTheme="minorEastAsia" w:hAnsiTheme="minorHAnsi" w:cstheme="minorBidi"/>
          <w:sz w:val="22"/>
          <w:szCs w:val="22"/>
        </w:rPr>
        <w:tab/>
      </w:r>
      <w:r>
        <w:t>E-UTRAN HD-FDD Intra frequency handover for Cat-M1 UEs in CEModeA</w:t>
      </w:r>
      <w:r>
        <w:tab/>
        <w:t>891</w:t>
      </w:r>
    </w:p>
    <w:p w14:paraId="1CE8004B" w14:textId="77777777" w:rsidR="00596D47" w:rsidRDefault="00596D47">
      <w:pPr>
        <w:pStyle w:val="TOC4"/>
        <w:rPr>
          <w:rFonts w:asciiTheme="minorHAnsi" w:eastAsiaTheme="minorEastAsia" w:hAnsiTheme="minorHAnsi" w:cstheme="minorBidi"/>
          <w:sz w:val="22"/>
          <w:szCs w:val="22"/>
        </w:rPr>
      </w:pPr>
      <w:r w:rsidRPr="00596D47">
        <w:t>A.5.1.14.1</w:t>
      </w:r>
      <w:r w:rsidRPr="00596D47">
        <w:rPr>
          <w:rFonts w:asciiTheme="minorHAnsi" w:eastAsiaTheme="minorEastAsia" w:hAnsiTheme="minorHAnsi" w:cstheme="minorBidi"/>
          <w:sz w:val="22"/>
          <w:szCs w:val="22"/>
        </w:rPr>
        <w:tab/>
      </w:r>
      <w:r w:rsidRPr="003D1336">
        <w:rPr>
          <w:snapToGrid w:val="0"/>
        </w:rPr>
        <w:t>Test Purpose and Environment</w:t>
      </w:r>
      <w:r>
        <w:tab/>
        <w:t>891</w:t>
      </w:r>
    </w:p>
    <w:p w14:paraId="0B600747" w14:textId="77777777" w:rsidR="00596D47" w:rsidRDefault="00596D47">
      <w:pPr>
        <w:pStyle w:val="TOC4"/>
        <w:rPr>
          <w:rFonts w:asciiTheme="minorHAnsi" w:eastAsiaTheme="minorEastAsia" w:hAnsiTheme="minorHAnsi" w:cstheme="minorBidi"/>
          <w:sz w:val="22"/>
          <w:szCs w:val="22"/>
        </w:rPr>
      </w:pPr>
      <w:r w:rsidRPr="00596D47">
        <w:t>A.5.1.14.2</w:t>
      </w:r>
      <w:r w:rsidRPr="00596D47">
        <w:rPr>
          <w:rFonts w:asciiTheme="minorHAnsi" w:eastAsiaTheme="minorEastAsia" w:hAnsiTheme="minorHAnsi" w:cstheme="minorBidi"/>
          <w:sz w:val="22"/>
          <w:szCs w:val="22"/>
        </w:rPr>
        <w:tab/>
      </w:r>
      <w:r w:rsidRPr="003D1336">
        <w:rPr>
          <w:snapToGrid w:val="0"/>
        </w:rPr>
        <w:t>Test Requirements</w:t>
      </w:r>
      <w:r>
        <w:tab/>
        <w:t>892</w:t>
      </w:r>
    </w:p>
    <w:p w14:paraId="7E03F3F3" w14:textId="77777777" w:rsidR="00596D47" w:rsidRDefault="00596D47">
      <w:pPr>
        <w:pStyle w:val="TOC3"/>
        <w:rPr>
          <w:rFonts w:asciiTheme="minorHAnsi" w:eastAsiaTheme="minorEastAsia" w:hAnsiTheme="minorHAnsi" w:cstheme="minorBidi"/>
          <w:sz w:val="22"/>
          <w:szCs w:val="22"/>
        </w:rPr>
      </w:pPr>
      <w:r w:rsidRPr="00596D47">
        <w:t>A.5.1.15</w:t>
      </w:r>
      <w:r w:rsidRPr="00596D47">
        <w:rPr>
          <w:rFonts w:asciiTheme="minorHAnsi" w:eastAsiaTheme="minorEastAsia" w:hAnsiTheme="minorHAnsi"/>
          <w:sz w:val="22"/>
          <w:szCs w:val="22"/>
        </w:rPr>
        <w:tab/>
      </w:r>
      <w:r>
        <w:t>E-UTRAN TDD Intra frequency handover for Cat-M1 UEs in CEModeA</w:t>
      </w:r>
      <w:r>
        <w:tab/>
        <w:t>893</w:t>
      </w:r>
    </w:p>
    <w:p w14:paraId="78B2A437" w14:textId="77777777" w:rsidR="00596D47" w:rsidRDefault="00596D47">
      <w:pPr>
        <w:pStyle w:val="TOC4"/>
        <w:rPr>
          <w:rFonts w:asciiTheme="minorHAnsi" w:eastAsiaTheme="minorEastAsia" w:hAnsiTheme="minorHAnsi" w:cstheme="minorBidi"/>
          <w:sz w:val="22"/>
          <w:szCs w:val="22"/>
        </w:rPr>
      </w:pPr>
      <w:r w:rsidRPr="00596D47">
        <w:t>A.5.1.15.1</w:t>
      </w:r>
      <w:r w:rsidRPr="00596D47">
        <w:rPr>
          <w:rFonts w:asciiTheme="minorHAnsi" w:eastAsiaTheme="minorEastAsia" w:hAnsiTheme="minorHAnsi" w:cstheme="minorBidi"/>
          <w:sz w:val="22"/>
          <w:szCs w:val="22"/>
        </w:rPr>
        <w:tab/>
      </w:r>
      <w:r w:rsidRPr="003D1336">
        <w:rPr>
          <w:snapToGrid w:val="0"/>
        </w:rPr>
        <w:t>Test Purpose and Environment</w:t>
      </w:r>
      <w:r>
        <w:tab/>
        <w:t>893</w:t>
      </w:r>
    </w:p>
    <w:p w14:paraId="7852C465" w14:textId="77777777" w:rsidR="00596D47" w:rsidRDefault="00596D47">
      <w:pPr>
        <w:pStyle w:val="TOC4"/>
        <w:rPr>
          <w:rFonts w:asciiTheme="minorHAnsi" w:eastAsiaTheme="minorEastAsia" w:hAnsiTheme="minorHAnsi" w:cstheme="minorBidi"/>
          <w:sz w:val="22"/>
          <w:szCs w:val="22"/>
        </w:rPr>
      </w:pPr>
      <w:r w:rsidRPr="00596D47">
        <w:t>A.5.1.15.2</w:t>
      </w:r>
      <w:r w:rsidRPr="00596D47">
        <w:rPr>
          <w:rFonts w:asciiTheme="minorHAnsi" w:eastAsiaTheme="minorEastAsia" w:hAnsiTheme="minorHAnsi" w:cstheme="minorBidi"/>
          <w:sz w:val="22"/>
          <w:szCs w:val="22"/>
        </w:rPr>
        <w:tab/>
      </w:r>
      <w:r w:rsidRPr="003D1336">
        <w:rPr>
          <w:snapToGrid w:val="0"/>
        </w:rPr>
        <w:t>Test Requirements</w:t>
      </w:r>
      <w:r>
        <w:tab/>
        <w:t>894</w:t>
      </w:r>
    </w:p>
    <w:p w14:paraId="1A453E9F" w14:textId="77777777" w:rsidR="00596D47" w:rsidRDefault="00596D47">
      <w:pPr>
        <w:pStyle w:val="TOC3"/>
        <w:rPr>
          <w:rFonts w:asciiTheme="minorHAnsi" w:eastAsiaTheme="minorEastAsia" w:hAnsiTheme="minorHAnsi" w:cstheme="minorBidi"/>
          <w:sz w:val="22"/>
          <w:szCs w:val="22"/>
        </w:rPr>
      </w:pPr>
      <w:r w:rsidRPr="00596D47">
        <w:t>A.5.1.16</w:t>
      </w:r>
      <w:r w:rsidRPr="00596D47">
        <w:rPr>
          <w:rFonts w:asciiTheme="minorHAnsi" w:eastAsiaTheme="minorEastAsia" w:hAnsiTheme="minorHAnsi" w:cstheme="minorBidi"/>
          <w:sz w:val="22"/>
          <w:szCs w:val="22"/>
        </w:rPr>
        <w:tab/>
      </w:r>
      <w:r>
        <w:t>E-UTRAN FDD-FDD Intra frequency handover for Cat-M1 UEs in CEModeB</w:t>
      </w:r>
      <w:r>
        <w:tab/>
        <w:t>895</w:t>
      </w:r>
    </w:p>
    <w:p w14:paraId="6D800AD6" w14:textId="77777777" w:rsidR="00596D47" w:rsidRDefault="00596D47">
      <w:pPr>
        <w:pStyle w:val="TOC4"/>
        <w:rPr>
          <w:rFonts w:asciiTheme="minorHAnsi" w:eastAsiaTheme="minorEastAsia" w:hAnsiTheme="minorHAnsi" w:cstheme="minorBidi"/>
          <w:sz w:val="22"/>
          <w:szCs w:val="22"/>
        </w:rPr>
      </w:pPr>
      <w:r w:rsidRPr="00596D47">
        <w:t>A.5.1.16.1</w:t>
      </w:r>
      <w:r w:rsidRPr="00596D47">
        <w:rPr>
          <w:rFonts w:asciiTheme="minorHAnsi" w:eastAsiaTheme="minorEastAsia" w:hAnsiTheme="minorHAnsi" w:cstheme="minorBidi"/>
          <w:sz w:val="22"/>
          <w:szCs w:val="22"/>
        </w:rPr>
        <w:tab/>
      </w:r>
      <w:r w:rsidRPr="003D1336">
        <w:rPr>
          <w:snapToGrid w:val="0"/>
        </w:rPr>
        <w:t>Test Purpose and Environment</w:t>
      </w:r>
      <w:r>
        <w:tab/>
        <w:t>895</w:t>
      </w:r>
    </w:p>
    <w:p w14:paraId="642CB2F8" w14:textId="77777777" w:rsidR="00596D47" w:rsidRDefault="00596D47">
      <w:pPr>
        <w:pStyle w:val="TOC4"/>
        <w:rPr>
          <w:rFonts w:asciiTheme="minorHAnsi" w:eastAsiaTheme="minorEastAsia" w:hAnsiTheme="minorHAnsi" w:cstheme="minorBidi"/>
          <w:sz w:val="22"/>
          <w:szCs w:val="22"/>
        </w:rPr>
      </w:pPr>
      <w:r w:rsidRPr="00596D47">
        <w:t>A.5.1.16.2</w:t>
      </w:r>
      <w:r w:rsidRPr="00596D47">
        <w:rPr>
          <w:rFonts w:asciiTheme="minorHAnsi" w:eastAsiaTheme="minorEastAsia" w:hAnsiTheme="minorHAnsi" w:cstheme="minorBidi"/>
          <w:sz w:val="22"/>
          <w:szCs w:val="22"/>
        </w:rPr>
        <w:tab/>
      </w:r>
      <w:r w:rsidRPr="003D1336">
        <w:rPr>
          <w:snapToGrid w:val="0"/>
        </w:rPr>
        <w:t>Test Requirements</w:t>
      </w:r>
      <w:r>
        <w:tab/>
        <w:t>896</w:t>
      </w:r>
    </w:p>
    <w:p w14:paraId="21DABE6B" w14:textId="77777777" w:rsidR="00596D47" w:rsidRDefault="00596D47">
      <w:pPr>
        <w:pStyle w:val="TOC3"/>
        <w:rPr>
          <w:rFonts w:asciiTheme="minorHAnsi" w:eastAsiaTheme="minorEastAsia" w:hAnsiTheme="minorHAnsi" w:cstheme="minorBidi"/>
          <w:sz w:val="22"/>
          <w:szCs w:val="22"/>
        </w:rPr>
      </w:pPr>
      <w:r w:rsidRPr="00596D47">
        <w:t>A.5.1.17</w:t>
      </w:r>
      <w:r w:rsidRPr="00596D47">
        <w:rPr>
          <w:rFonts w:asciiTheme="minorHAnsi" w:eastAsiaTheme="minorEastAsia" w:hAnsiTheme="minorHAnsi" w:cstheme="minorBidi"/>
          <w:sz w:val="22"/>
          <w:szCs w:val="22"/>
        </w:rPr>
        <w:tab/>
      </w:r>
      <w:r>
        <w:t>E-UTRAN HD-FDD Intra frequency handover for Cat-M1 UEs in CEModeB</w:t>
      </w:r>
      <w:r>
        <w:tab/>
        <w:t>897</w:t>
      </w:r>
    </w:p>
    <w:p w14:paraId="5FC7DF0B" w14:textId="77777777" w:rsidR="00596D47" w:rsidRDefault="00596D47">
      <w:pPr>
        <w:pStyle w:val="TOC4"/>
        <w:rPr>
          <w:rFonts w:asciiTheme="minorHAnsi" w:eastAsiaTheme="minorEastAsia" w:hAnsiTheme="minorHAnsi" w:cstheme="minorBidi"/>
          <w:sz w:val="22"/>
          <w:szCs w:val="22"/>
        </w:rPr>
      </w:pPr>
      <w:r w:rsidRPr="00596D47">
        <w:t>A.5.1.17.1</w:t>
      </w:r>
      <w:r w:rsidRPr="00596D47">
        <w:rPr>
          <w:rFonts w:asciiTheme="minorHAnsi" w:eastAsiaTheme="minorEastAsia" w:hAnsiTheme="minorHAnsi" w:cstheme="minorBidi"/>
          <w:sz w:val="22"/>
          <w:szCs w:val="22"/>
        </w:rPr>
        <w:tab/>
      </w:r>
      <w:r w:rsidRPr="003D1336">
        <w:rPr>
          <w:snapToGrid w:val="0"/>
        </w:rPr>
        <w:t>Test Purpose and Environment</w:t>
      </w:r>
      <w:r>
        <w:tab/>
        <w:t>897</w:t>
      </w:r>
    </w:p>
    <w:p w14:paraId="11C4907A" w14:textId="77777777" w:rsidR="00596D47" w:rsidRDefault="00596D47">
      <w:pPr>
        <w:pStyle w:val="TOC4"/>
        <w:rPr>
          <w:rFonts w:asciiTheme="minorHAnsi" w:eastAsiaTheme="minorEastAsia" w:hAnsiTheme="minorHAnsi" w:cstheme="minorBidi"/>
          <w:sz w:val="22"/>
          <w:szCs w:val="22"/>
        </w:rPr>
      </w:pPr>
      <w:r w:rsidRPr="00596D47">
        <w:t>A.5.1.17.2</w:t>
      </w:r>
      <w:r w:rsidRPr="00596D47">
        <w:rPr>
          <w:rFonts w:asciiTheme="minorHAnsi" w:eastAsiaTheme="minorEastAsia" w:hAnsiTheme="minorHAnsi" w:cstheme="minorBidi"/>
          <w:sz w:val="22"/>
          <w:szCs w:val="22"/>
        </w:rPr>
        <w:tab/>
      </w:r>
      <w:r w:rsidRPr="003D1336">
        <w:rPr>
          <w:snapToGrid w:val="0"/>
        </w:rPr>
        <w:t>Test Requirements</w:t>
      </w:r>
      <w:r>
        <w:tab/>
        <w:t>898</w:t>
      </w:r>
    </w:p>
    <w:p w14:paraId="3CE745E1" w14:textId="77777777" w:rsidR="00596D47" w:rsidRDefault="00596D47">
      <w:pPr>
        <w:pStyle w:val="TOC3"/>
        <w:rPr>
          <w:rFonts w:asciiTheme="minorHAnsi" w:eastAsiaTheme="minorEastAsia" w:hAnsiTheme="minorHAnsi" w:cstheme="minorBidi"/>
          <w:sz w:val="22"/>
          <w:szCs w:val="22"/>
        </w:rPr>
      </w:pPr>
      <w:r w:rsidRPr="00596D47">
        <w:t>A.5.1.18</w:t>
      </w:r>
      <w:r w:rsidRPr="00596D47">
        <w:rPr>
          <w:rFonts w:asciiTheme="minorHAnsi" w:eastAsiaTheme="minorEastAsia" w:hAnsiTheme="minorHAnsi"/>
          <w:sz w:val="22"/>
          <w:szCs w:val="22"/>
        </w:rPr>
        <w:tab/>
      </w:r>
      <w:r>
        <w:t>E-UTRAN TDD Intra frequency handover for Cat-M1 UEs in CEModeB</w:t>
      </w:r>
      <w:r>
        <w:tab/>
        <w:t>899</w:t>
      </w:r>
    </w:p>
    <w:p w14:paraId="0F708D00" w14:textId="77777777" w:rsidR="00596D47" w:rsidRDefault="00596D47">
      <w:pPr>
        <w:pStyle w:val="TOC4"/>
        <w:rPr>
          <w:rFonts w:asciiTheme="minorHAnsi" w:eastAsiaTheme="minorEastAsia" w:hAnsiTheme="minorHAnsi" w:cstheme="minorBidi"/>
          <w:sz w:val="22"/>
          <w:szCs w:val="22"/>
        </w:rPr>
      </w:pPr>
      <w:r w:rsidRPr="00596D47">
        <w:t>A.5.1.18.1</w:t>
      </w:r>
      <w:r w:rsidRPr="00596D47">
        <w:rPr>
          <w:rFonts w:asciiTheme="minorHAnsi" w:eastAsiaTheme="minorEastAsia" w:hAnsiTheme="minorHAnsi" w:cstheme="minorBidi"/>
          <w:sz w:val="22"/>
          <w:szCs w:val="22"/>
        </w:rPr>
        <w:tab/>
      </w:r>
      <w:r w:rsidRPr="003D1336">
        <w:rPr>
          <w:snapToGrid w:val="0"/>
        </w:rPr>
        <w:t>Test Purpose and Environment</w:t>
      </w:r>
      <w:r>
        <w:tab/>
        <w:t>899</w:t>
      </w:r>
    </w:p>
    <w:p w14:paraId="6BDDFEAE" w14:textId="77777777" w:rsidR="00596D47" w:rsidRDefault="00596D47">
      <w:pPr>
        <w:pStyle w:val="TOC4"/>
        <w:rPr>
          <w:rFonts w:asciiTheme="minorHAnsi" w:eastAsiaTheme="minorEastAsia" w:hAnsiTheme="minorHAnsi" w:cstheme="minorBidi"/>
          <w:sz w:val="22"/>
          <w:szCs w:val="22"/>
        </w:rPr>
      </w:pPr>
      <w:r w:rsidRPr="00596D47">
        <w:t>A.5.1.18.2</w:t>
      </w:r>
      <w:r w:rsidRPr="00596D47">
        <w:rPr>
          <w:rFonts w:asciiTheme="minorHAnsi" w:eastAsiaTheme="minorEastAsia" w:hAnsiTheme="minorHAnsi" w:cstheme="minorBidi"/>
          <w:sz w:val="22"/>
          <w:szCs w:val="22"/>
        </w:rPr>
        <w:tab/>
      </w:r>
      <w:r w:rsidRPr="003D1336">
        <w:rPr>
          <w:snapToGrid w:val="0"/>
        </w:rPr>
        <w:t>Test Requirements</w:t>
      </w:r>
      <w:r>
        <w:tab/>
        <w:t>900</w:t>
      </w:r>
    </w:p>
    <w:p w14:paraId="3E805691" w14:textId="77777777" w:rsidR="00596D47" w:rsidRDefault="00596D47">
      <w:pPr>
        <w:pStyle w:val="TOC3"/>
        <w:rPr>
          <w:rFonts w:asciiTheme="minorHAnsi" w:eastAsiaTheme="minorEastAsia" w:hAnsiTheme="minorHAnsi" w:cstheme="minorBidi"/>
          <w:sz w:val="22"/>
          <w:szCs w:val="22"/>
        </w:rPr>
      </w:pPr>
      <w:r w:rsidRPr="00596D47">
        <w:t>A.5.1.19</w:t>
      </w:r>
      <w:r w:rsidRPr="00596D47">
        <w:rPr>
          <w:rFonts w:asciiTheme="minorHAnsi" w:eastAsiaTheme="minorEastAsia" w:hAnsiTheme="minorHAnsi" w:cstheme="minorBidi"/>
          <w:sz w:val="22"/>
          <w:szCs w:val="22"/>
        </w:rPr>
        <w:tab/>
      </w:r>
      <w:r>
        <w:t>E-UTRAN FDD - FDD Intra frequency handover for UE Category 1bis</w:t>
      </w:r>
      <w:r>
        <w:tab/>
        <w:t>901</w:t>
      </w:r>
    </w:p>
    <w:p w14:paraId="5C85CE2B" w14:textId="77777777" w:rsidR="00596D47" w:rsidRDefault="00596D47">
      <w:pPr>
        <w:pStyle w:val="TOC4"/>
        <w:rPr>
          <w:rFonts w:asciiTheme="minorHAnsi" w:eastAsiaTheme="minorEastAsia" w:hAnsiTheme="minorHAnsi" w:cstheme="minorBidi"/>
          <w:sz w:val="22"/>
          <w:szCs w:val="22"/>
        </w:rPr>
      </w:pPr>
      <w:r w:rsidRPr="00596D47">
        <w:t>A.5.1.19.1</w:t>
      </w:r>
      <w:r w:rsidRPr="00596D47">
        <w:rPr>
          <w:rFonts w:asciiTheme="minorHAnsi" w:eastAsiaTheme="minorEastAsia" w:hAnsiTheme="minorHAnsi" w:cstheme="minorBidi"/>
          <w:sz w:val="22"/>
          <w:szCs w:val="22"/>
        </w:rPr>
        <w:tab/>
      </w:r>
      <w:r w:rsidRPr="003D1336">
        <w:rPr>
          <w:snapToGrid w:val="0"/>
        </w:rPr>
        <w:t>Test Purpose and Environment</w:t>
      </w:r>
      <w:r>
        <w:tab/>
        <w:t>901</w:t>
      </w:r>
    </w:p>
    <w:p w14:paraId="14432B21" w14:textId="77777777" w:rsidR="00596D47" w:rsidRDefault="00596D47">
      <w:pPr>
        <w:pStyle w:val="TOC3"/>
        <w:rPr>
          <w:rFonts w:asciiTheme="minorHAnsi" w:eastAsiaTheme="minorEastAsia" w:hAnsiTheme="minorHAnsi" w:cstheme="minorBidi"/>
          <w:sz w:val="22"/>
          <w:szCs w:val="22"/>
        </w:rPr>
      </w:pPr>
      <w:r w:rsidRPr="00596D47">
        <w:t>A.5.1.19.2</w:t>
      </w:r>
      <w:r w:rsidRPr="00596D47">
        <w:rPr>
          <w:rFonts w:asciiTheme="minorHAnsi" w:eastAsiaTheme="minorEastAsia" w:hAnsiTheme="minorHAnsi" w:cstheme="minorBidi"/>
          <w:sz w:val="22"/>
          <w:szCs w:val="22"/>
        </w:rPr>
        <w:tab/>
      </w:r>
      <w:r w:rsidRPr="003D1336">
        <w:rPr>
          <w:snapToGrid w:val="0"/>
        </w:rPr>
        <w:t>Test Requirements</w:t>
      </w:r>
      <w:r>
        <w:tab/>
        <w:t>902</w:t>
      </w:r>
    </w:p>
    <w:p w14:paraId="6FDA4CDA" w14:textId="77777777" w:rsidR="00596D47" w:rsidRDefault="00596D47">
      <w:pPr>
        <w:pStyle w:val="TOC3"/>
        <w:rPr>
          <w:rFonts w:asciiTheme="minorHAnsi" w:eastAsiaTheme="minorEastAsia" w:hAnsiTheme="minorHAnsi" w:cstheme="minorBidi"/>
          <w:sz w:val="22"/>
          <w:szCs w:val="22"/>
        </w:rPr>
      </w:pPr>
      <w:r w:rsidRPr="00596D47">
        <w:t>A.5.1.20</w:t>
      </w:r>
      <w:r w:rsidRPr="00596D47">
        <w:rPr>
          <w:rFonts w:asciiTheme="minorHAnsi" w:eastAsiaTheme="minorEastAsia" w:hAnsiTheme="minorHAnsi"/>
          <w:sz w:val="22"/>
          <w:szCs w:val="22"/>
        </w:rPr>
        <w:tab/>
      </w:r>
      <w:r>
        <w:t>E-UTRAN TDD - TDD Intra frequency handover for UE Category 1bis</w:t>
      </w:r>
      <w:r>
        <w:tab/>
        <w:t>903</w:t>
      </w:r>
    </w:p>
    <w:p w14:paraId="24C34C6B" w14:textId="77777777" w:rsidR="00596D47" w:rsidRDefault="00596D47">
      <w:pPr>
        <w:pStyle w:val="TOC4"/>
        <w:rPr>
          <w:rFonts w:asciiTheme="minorHAnsi" w:eastAsiaTheme="minorEastAsia" w:hAnsiTheme="minorHAnsi" w:cstheme="minorBidi"/>
          <w:sz w:val="22"/>
          <w:szCs w:val="22"/>
        </w:rPr>
      </w:pPr>
      <w:r w:rsidRPr="00596D47">
        <w:t>A.5.1.20.1</w:t>
      </w:r>
      <w:r w:rsidRPr="00596D47">
        <w:rPr>
          <w:rFonts w:asciiTheme="minorHAnsi" w:eastAsiaTheme="minorEastAsia" w:hAnsiTheme="minorHAnsi" w:cstheme="minorBidi"/>
          <w:sz w:val="22"/>
          <w:szCs w:val="22"/>
        </w:rPr>
        <w:tab/>
      </w:r>
      <w:r w:rsidRPr="003D1336">
        <w:rPr>
          <w:snapToGrid w:val="0"/>
        </w:rPr>
        <w:t>Test Purpose and Environment</w:t>
      </w:r>
      <w:r>
        <w:tab/>
        <w:t>903</w:t>
      </w:r>
    </w:p>
    <w:p w14:paraId="73577D35" w14:textId="77777777" w:rsidR="00596D47" w:rsidRDefault="00596D47">
      <w:pPr>
        <w:pStyle w:val="TOC4"/>
        <w:rPr>
          <w:rFonts w:asciiTheme="minorHAnsi" w:eastAsiaTheme="minorEastAsia" w:hAnsiTheme="minorHAnsi" w:cstheme="minorBidi"/>
          <w:sz w:val="22"/>
          <w:szCs w:val="22"/>
        </w:rPr>
      </w:pPr>
      <w:r w:rsidRPr="00596D47">
        <w:t>A.5.1.20.2</w:t>
      </w:r>
      <w:r w:rsidRPr="00596D47">
        <w:rPr>
          <w:rFonts w:asciiTheme="minorHAnsi" w:eastAsiaTheme="minorEastAsia" w:hAnsiTheme="minorHAnsi" w:cstheme="minorBidi"/>
          <w:sz w:val="22"/>
          <w:szCs w:val="22"/>
        </w:rPr>
        <w:tab/>
      </w:r>
      <w:r w:rsidRPr="003D1336">
        <w:rPr>
          <w:snapToGrid w:val="0"/>
        </w:rPr>
        <w:t>Test Requirements</w:t>
      </w:r>
      <w:r>
        <w:tab/>
        <w:t>904</w:t>
      </w:r>
    </w:p>
    <w:p w14:paraId="7E6B605F" w14:textId="77777777" w:rsidR="00596D47" w:rsidRDefault="00596D47">
      <w:pPr>
        <w:pStyle w:val="TOC3"/>
        <w:rPr>
          <w:rFonts w:asciiTheme="minorHAnsi" w:eastAsiaTheme="minorEastAsia" w:hAnsiTheme="minorHAnsi" w:cstheme="minorBidi"/>
          <w:sz w:val="22"/>
          <w:szCs w:val="22"/>
        </w:rPr>
      </w:pPr>
      <w:r w:rsidRPr="00596D47">
        <w:t>A.5.1.21</w:t>
      </w:r>
      <w:r w:rsidRPr="00596D47">
        <w:rPr>
          <w:rFonts w:asciiTheme="minorHAnsi" w:eastAsiaTheme="minorEastAsia" w:hAnsiTheme="minorHAnsi" w:cstheme="minorBidi"/>
          <w:sz w:val="22"/>
          <w:szCs w:val="22"/>
        </w:rPr>
        <w:tab/>
      </w:r>
      <w:r>
        <w:t>E-UTRAN FDD - FDD Intra frequency RACH-less handover</w:t>
      </w:r>
      <w:r>
        <w:tab/>
        <w:t>905</w:t>
      </w:r>
    </w:p>
    <w:p w14:paraId="785D221B" w14:textId="77777777" w:rsidR="00596D47" w:rsidRDefault="00596D47">
      <w:pPr>
        <w:pStyle w:val="TOC4"/>
        <w:rPr>
          <w:rFonts w:asciiTheme="minorHAnsi" w:eastAsiaTheme="minorEastAsia" w:hAnsiTheme="minorHAnsi" w:cstheme="minorBidi"/>
          <w:sz w:val="22"/>
          <w:szCs w:val="22"/>
        </w:rPr>
      </w:pPr>
      <w:r w:rsidRPr="00596D47">
        <w:t>A.5.1.21.1</w:t>
      </w:r>
      <w:r w:rsidRPr="00596D47">
        <w:rPr>
          <w:rFonts w:asciiTheme="minorHAnsi" w:eastAsiaTheme="minorEastAsia" w:hAnsiTheme="minorHAnsi" w:cstheme="minorBidi"/>
          <w:sz w:val="22"/>
          <w:szCs w:val="22"/>
        </w:rPr>
        <w:tab/>
      </w:r>
      <w:r w:rsidRPr="003D1336">
        <w:rPr>
          <w:snapToGrid w:val="0"/>
        </w:rPr>
        <w:t>Test Purpose and Environment</w:t>
      </w:r>
      <w:r>
        <w:tab/>
        <w:t>905</w:t>
      </w:r>
    </w:p>
    <w:p w14:paraId="27F260EB" w14:textId="77777777" w:rsidR="00596D47" w:rsidRDefault="00596D47">
      <w:pPr>
        <w:pStyle w:val="TOC4"/>
        <w:rPr>
          <w:rFonts w:asciiTheme="minorHAnsi" w:eastAsiaTheme="minorEastAsia" w:hAnsiTheme="minorHAnsi" w:cstheme="minorBidi"/>
          <w:sz w:val="22"/>
          <w:szCs w:val="22"/>
        </w:rPr>
      </w:pPr>
      <w:r w:rsidRPr="00596D47">
        <w:t>A.5.1.21.2</w:t>
      </w:r>
      <w:r w:rsidRPr="00596D47">
        <w:rPr>
          <w:rFonts w:asciiTheme="minorHAnsi" w:eastAsiaTheme="minorEastAsia" w:hAnsiTheme="minorHAnsi" w:cstheme="minorBidi"/>
          <w:sz w:val="22"/>
          <w:szCs w:val="22"/>
        </w:rPr>
        <w:tab/>
      </w:r>
      <w:r w:rsidRPr="003D1336">
        <w:rPr>
          <w:snapToGrid w:val="0"/>
        </w:rPr>
        <w:t>Test Requirements</w:t>
      </w:r>
      <w:r>
        <w:tab/>
        <w:t>906</w:t>
      </w:r>
    </w:p>
    <w:p w14:paraId="187CDBA2" w14:textId="77777777" w:rsidR="00596D47" w:rsidRDefault="00596D47">
      <w:pPr>
        <w:pStyle w:val="TOC3"/>
        <w:rPr>
          <w:rFonts w:asciiTheme="minorHAnsi" w:eastAsiaTheme="minorEastAsia" w:hAnsiTheme="minorHAnsi" w:cstheme="minorBidi"/>
          <w:sz w:val="22"/>
          <w:szCs w:val="22"/>
        </w:rPr>
      </w:pPr>
      <w:r w:rsidRPr="00596D47">
        <w:t>A.5.1.22</w:t>
      </w:r>
      <w:r w:rsidRPr="00596D47">
        <w:rPr>
          <w:rFonts w:asciiTheme="minorHAnsi" w:eastAsiaTheme="minorEastAsia" w:hAnsiTheme="minorHAnsi"/>
          <w:sz w:val="22"/>
          <w:szCs w:val="22"/>
        </w:rPr>
        <w:tab/>
      </w:r>
      <w:r>
        <w:t>E-UTRAN TDD - TDD Intra frequency RACH-less handover</w:t>
      </w:r>
      <w:r>
        <w:tab/>
        <w:t>906</w:t>
      </w:r>
    </w:p>
    <w:p w14:paraId="09029B8A" w14:textId="77777777" w:rsidR="00596D47" w:rsidRDefault="00596D47">
      <w:pPr>
        <w:pStyle w:val="TOC4"/>
        <w:rPr>
          <w:rFonts w:asciiTheme="minorHAnsi" w:eastAsiaTheme="minorEastAsia" w:hAnsiTheme="minorHAnsi" w:cstheme="minorBidi"/>
          <w:sz w:val="22"/>
          <w:szCs w:val="22"/>
        </w:rPr>
      </w:pPr>
      <w:r w:rsidRPr="00596D47">
        <w:t>A.5.1.22.1</w:t>
      </w:r>
      <w:r w:rsidRPr="00596D47">
        <w:rPr>
          <w:rFonts w:asciiTheme="minorHAnsi" w:eastAsiaTheme="minorEastAsia" w:hAnsiTheme="minorHAnsi" w:cstheme="minorBidi"/>
          <w:sz w:val="22"/>
          <w:szCs w:val="22"/>
        </w:rPr>
        <w:tab/>
      </w:r>
      <w:r w:rsidRPr="003D1336">
        <w:rPr>
          <w:snapToGrid w:val="0"/>
        </w:rPr>
        <w:t>Test Purpose and Environment</w:t>
      </w:r>
      <w:r>
        <w:tab/>
        <w:t>906</w:t>
      </w:r>
    </w:p>
    <w:p w14:paraId="4415ADC3" w14:textId="77777777" w:rsidR="00596D47" w:rsidRDefault="00596D47">
      <w:pPr>
        <w:pStyle w:val="TOC4"/>
        <w:rPr>
          <w:rFonts w:asciiTheme="minorHAnsi" w:eastAsiaTheme="minorEastAsia" w:hAnsiTheme="minorHAnsi" w:cstheme="minorBidi"/>
          <w:sz w:val="22"/>
          <w:szCs w:val="22"/>
        </w:rPr>
      </w:pPr>
      <w:r w:rsidRPr="00596D47">
        <w:t>A.5.1.22.2</w:t>
      </w:r>
      <w:r w:rsidRPr="00596D47">
        <w:rPr>
          <w:rFonts w:asciiTheme="minorHAnsi" w:eastAsiaTheme="minorEastAsia" w:hAnsiTheme="minorHAnsi" w:cstheme="minorBidi"/>
          <w:sz w:val="22"/>
          <w:szCs w:val="22"/>
        </w:rPr>
        <w:tab/>
      </w:r>
      <w:r w:rsidRPr="003D1336">
        <w:rPr>
          <w:snapToGrid w:val="0"/>
        </w:rPr>
        <w:t>Test Requirements</w:t>
      </w:r>
      <w:r>
        <w:tab/>
        <w:t>908</w:t>
      </w:r>
    </w:p>
    <w:p w14:paraId="0EB7E743" w14:textId="77777777" w:rsidR="00596D47" w:rsidRDefault="00596D47">
      <w:pPr>
        <w:pStyle w:val="TOC3"/>
        <w:rPr>
          <w:rFonts w:asciiTheme="minorHAnsi" w:eastAsiaTheme="minorEastAsia" w:hAnsiTheme="minorHAnsi" w:cstheme="minorBidi"/>
          <w:sz w:val="22"/>
          <w:szCs w:val="22"/>
        </w:rPr>
      </w:pPr>
      <w:r w:rsidRPr="00596D47">
        <w:t>A.5.1.23</w:t>
      </w:r>
      <w:r w:rsidRPr="00596D47">
        <w:rPr>
          <w:rFonts w:asciiTheme="minorHAnsi" w:eastAsiaTheme="minorEastAsia" w:hAnsiTheme="minorHAnsi"/>
          <w:sz w:val="22"/>
          <w:szCs w:val="22"/>
        </w:rPr>
        <w:tab/>
      </w:r>
      <w:r>
        <w:t>E-UTRAN FDD – FDD Inter frequency RACH-less handover</w:t>
      </w:r>
      <w:r>
        <w:tab/>
        <w:t>908</w:t>
      </w:r>
    </w:p>
    <w:p w14:paraId="402FAB83" w14:textId="77777777" w:rsidR="00596D47" w:rsidRDefault="00596D47">
      <w:pPr>
        <w:pStyle w:val="TOC4"/>
        <w:rPr>
          <w:rFonts w:asciiTheme="minorHAnsi" w:eastAsiaTheme="minorEastAsia" w:hAnsiTheme="minorHAnsi" w:cstheme="minorBidi"/>
          <w:sz w:val="22"/>
          <w:szCs w:val="22"/>
        </w:rPr>
      </w:pPr>
      <w:r w:rsidRPr="00596D47">
        <w:t>A.5.1.23.1</w:t>
      </w:r>
      <w:r w:rsidRPr="00596D47">
        <w:rPr>
          <w:rFonts w:asciiTheme="minorHAnsi" w:eastAsiaTheme="minorEastAsia" w:hAnsiTheme="minorHAnsi" w:cstheme="minorBidi"/>
          <w:sz w:val="22"/>
          <w:szCs w:val="22"/>
        </w:rPr>
        <w:tab/>
      </w:r>
      <w:r w:rsidRPr="003D1336">
        <w:rPr>
          <w:snapToGrid w:val="0"/>
        </w:rPr>
        <w:t>Test Purpose and Environment</w:t>
      </w:r>
      <w:r>
        <w:tab/>
        <w:t>908</w:t>
      </w:r>
    </w:p>
    <w:p w14:paraId="7FD3A6F0" w14:textId="77777777" w:rsidR="00596D47" w:rsidRDefault="00596D47">
      <w:pPr>
        <w:pStyle w:val="TOC4"/>
        <w:rPr>
          <w:rFonts w:asciiTheme="minorHAnsi" w:eastAsiaTheme="minorEastAsia" w:hAnsiTheme="minorHAnsi" w:cstheme="minorBidi"/>
          <w:sz w:val="22"/>
          <w:szCs w:val="22"/>
        </w:rPr>
      </w:pPr>
      <w:r w:rsidRPr="00596D47">
        <w:t>A.5.1.23.2</w:t>
      </w:r>
      <w:r w:rsidRPr="00596D47">
        <w:rPr>
          <w:rFonts w:asciiTheme="minorHAnsi" w:eastAsiaTheme="minorEastAsia" w:hAnsiTheme="minorHAnsi" w:cstheme="minorBidi"/>
          <w:sz w:val="22"/>
          <w:szCs w:val="22"/>
        </w:rPr>
        <w:tab/>
      </w:r>
      <w:r w:rsidRPr="003D1336">
        <w:rPr>
          <w:snapToGrid w:val="0"/>
        </w:rPr>
        <w:t>Test Requirements</w:t>
      </w:r>
      <w:r>
        <w:tab/>
        <w:t>910</w:t>
      </w:r>
    </w:p>
    <w:p w14:paraId="75B84A08" w14:textId="77777777" w:rsidR="00596D47" w:rsidRDefault="00596D47">
      <w:pPr>
        <w:pStyle w:val="TOC3"/>
        <w:rPr>
          <w:rFonts w:asciiTheme="minorHAnsi" w:eastAsiaTheme="minorEastAsia" w:hAnsiTheme="minorHAnsi" w:cstheme="minorBidi"/>
          <w:sz w:val="22"/>
          <w:szCs w:val="22"/>
        </w:rPr>
      </w:pPr>
      <w:r w:rsidRPr="00596D47">
        <w:t>A.5.1.24</w:t>
      </w:r>
      <w:r w:rsidRPr="00596D47">
        <w:rPr>
          <w:rFonts w:asciiTheme="minorHAnsi" w:eastAsiaTheme="minorEastAsia" w:hAnsiTheme="minorHAnsi"/>
          <w:sz w:val="22"/>
          <w:szCs w:val="22"/>
        </w:rPr>
        <w:tab/>
      </w:r>
      <w:r>
        <w:t>E-UTRAN TDD – TDD Inter frequency RACH-less handover</w:t>
      </w:r>
      <w:r>
        <w:tab/>
        <w:t>910</w:t>
      </w:r>
    </w:p>
    <w:p w14:paraId="39FD170F" w14:textId="77777777" w:rsidR="00596D47" w:rsidRDefault="00596D47">
      <w:pPr>
        <w:pStyle w:val="TOC4"/>
        <w:rPr>
          <w:rFonts w:asciiTheme="minorHAnsi" w:eastAsiaTheme="minorEastAsia" w:hAnsiTheme="minorHAnsi" w:cstheme="minorBidi"/>
          <w:sz w:val="22"/>
          <w:szCs w:val="22"/>
        </w:rPr>
      </w:pPr>
      <w:r w:rsidRPr="00596D47">
        <w:t>A.5.1.24.1</w:t>
      </w:r>
      <w:r w:rsidRPr="00596D47">
        <w:rPr>
          <w:rFonts w:asciiTheme="minorHAnsi" w:eastAsiaTheme="minorEastAsia" w:hAnsiTheme="minorHAnsi" w:cstheme="minorBidi"/>
          <w:sz w:val="22"/>
          <w:szCs w:val="22"/>
        </w:rPr>
        <w:tab/>
      </w:r>
      <w:r w:rsidRPr="003D1336">
        <w:rPr>
          <w:snapToGrid w:val="0"/>
        </w:rPr>
        <w:t>Test Purpose and Environment</w:t>
      </w:r>
      <w:r>
        <w:tab/>
        <w:t>910</w:t>
      </w:r>
    </w:p>
    <w:p w14:paraId="3D6A618F" w14:textId="77777777" w:rsidR="00596D47" w:rsidRDefault="00596D47">
      <w:pPr>
        <w:pStyle w:val="TOC4"/>
        <w:rPr>
          <w:rFonts w:asciiTheme="minorHAnsi" w:eastAsiaTheme="minorEastAsia" w:hAnsiTheme="minorHAnsi" w:cstheme="minorBidi"/>
          <w:sz w:val="22"/>
          <w:szCs w:val="22"/>
        </w:rPr>
      </w:pPr>
      <w:r w:rsidRPr="00596D47">
        <w:t>A.5.1.24.2</w:t>
      </w:r>
      <w:r w:rsidRPr="00596D47">
        <w:rPr>
          <w:rFonts w:asciiTheme="minorHAnsi" w:eastAsiaTheme="minorEastAsia" w:hAnsiTheme="minorHAnsi" w:cstheme="minorBidi"/>
          <w:sz w:val="22"/>
          <w:szCs w:val="22"/>
        </w:rPr>
        <w:tab/>
      </w:r>
      <w:r w:rsidRPr="003D1336">
        <w:rPr>
          <w:snapToGrid w:val="0"/>
        </w:rPr>
        <w:t>Test Requirements</w:t>
      </w:r>
      <w:r>
        <w:tab/>
        <w:t>912</w:t>
      </w:r>
    </w:p>
    <w:p w14:paraId="352D6CE3" w14:textId="77777777" w:rsidR="00596D47" w:rsidRDefault="00596D47">
      <w:pPr>
        <w:pStyle w:val="TOC3"/>
        <w:rPr>
          <w:rFonts w:asciiTheme="minorHAnsi" w:eastAsiaTheme="minorEastAsia" w:hAnsiTheme="minorHAnsi" w:cstheme="minorBidi"/>
          <w:sz w:val="22"/>
          <w:szCs w:val="22"/>
        </w:rPr>
      </w:pPr>
      <w:r w:rsidRPr="00596D47">
        <w:t>A.5.1.25</w:t>
      </w:r>
      <w:r w:rsidRPr="00596D47">
        <w:rPr>
          <w:rFonts w:asciiTheme="minorHAnsi" w:eastAsiaTheme="minorEastAsia" w:hAnsiTheme="minorHAnsi" w:cstheme="minorBidi"/>
          <w:sz w:val="22"/>
          <w:szCs w:val="22"/>
        </w:rPr>
        <w:tab/>
      </w:r>
      <w:r>
        <w:t>E-UTRAN FDD - FDD Intra frequency make-before-break handover</w:t>
      </w:r>
      <w:r>
        <w:tab/>
        <w:t>912</w:t>
      </w:r>
    </w:p>
    <w:p w14:paraId="2AB71450" w14:textId="77777777" w:rsidR="00596D47" w:rsidRDefault="00596D47">
      <w:pPr>
        <w:pStyle w:val="TOC4"/>
        <w:rPr>
          <w:rFonts w:asciiTheme="minorHAnsi" w:eastAsiaTheme="minorEastAsia" w:hAnsiTheme="minorHAnsi" w:cstheme="minorBidi"/>
          <w:sz w:val="22"/>
          <w:szCs w:val="22"/>
        </w:rPr>
      </w:pPr>
      <w:r w:rsidRPr="00596D47">
        <w:t>A.5.1.25.1</w:t>
      </w:r>
      <w:r w:rsidRPr="00596D47">
        <w:rPr>
          <w:rFonts w:asciiTheme="minorHAnsi" w:eastAsiaTheme="minorEastAsia" w:hAnsiTheme="minorHAnsi" w:cstheme="minorBidi"/>
          <w:sz w:val="22"/>
          <w:szCs w:val="22"/>
        </w:rPr>
        <w:tab/>
      </w:r>
      <w:r w:rsidRPr="003D1336">
        <w:rPr>
          <w:snapToGrid w:val="0"/>
        </w:rPr>
        <w:t>Test Purpose and Environment</w:t>
      </w:r>
      <w:r>
        <w:tab/>
        <w:t>912</w:t>
      </w:r>
    </w:p>
    <w:p w14:paraId="4C92FE5A" w14:textId="77777777" w:rsidR="00596D47" w:rsidRDefault="00596D47">
      <w:pPr>
        <w:pStyle w:val="TOC4"/>
        <w:rPr>
          <w:rFonts w:asciiTheme="minorHAnsi" w:eastAsiaTheme="minorEastAsia" w:hAnsiTheme="minorHAnsi" w:cstheme="minorBidi"/>
          <w:sz w:val="22"/>
          <w:szCs w:val="22"/>
        </w:rPr>
      </w:pPr>
      <w:r w:rsidRPr="00596D47">
        <w:t>A.5.1.25.2</w:t>
      </w:r>
      <w:r w:rsidRPr="00596D47">
        <w:rPr>
          <w:rFonts w:asciiTheme="minorHAnsi" w:eastAsiaTheme="minorEastAsia" w:hAnsiTheme="minorHAnsi" w:cstheme="minorBidi"/>
          <w:sz w:val="22"/>
          <w:szCs w:val="22"/>
        </w:rPr>
        <w:tab/>
      </w:r>
      <w:r w:rsidRPr="003D1336">
        <w:rPr>
          <w:snapToGrid w:val="0"/>
        </w:rPr>
        <w:t>Test Requirements</w:t>
      </w:r>
      <w:r>
        <w:tab/>
        <w:t>914</w:t>
      </w:r>
    </w:p>
    <w:p w14:paraId="3E34B2DD" w14:textId="77777777" w:rsidR="00596D47" w:rsidRDefault="00596D47">
      <w:pPr>
        <w:pStyle w:val="TOC3"/>
        <w:rPr>
          <w:rFonts w:asciiTheme="minorHAnsi" w:eastAsiaTheme="minorEastAsia" w:hAnsiTheme="minorHAnsi" w:cstheme="minorBidi"/>
          <w:sz w:val="22"/>
          <w:szCs w:val="22"/>
        </w:rPr>
      </w:pPr>
      <w:r w:rsidRPr="00596D47">
        <w:t>A.5.1.26</w:t>
      </w:r>
      <w:r w:rsidRPr="00596D47">
        <w:rPr>
          <w:rFonts w:asciiTheme="minorHAnsi" w:eastAsiaTheme="minorEastAsia" w:hAnsiTheme="minorHAnsi"/>
          <w:sz w:val="22"/>
          <w:szCs w:val="22"/>
        </w:rPr>
        <w:tab/>
      </w:r>
      <w:r>
        <w:t>E-UTRAN TDD - TDD Intra frequency make-before-break handover</w:t>
      </w:r>
      <w:r>
        <w:tab/>
        <w:t>914</w:t>
      </w:r>
    </w:p>
    <w:p w14:paraId="06BE9EE8" w14:textId="77777777" w:rsidR="00596D47" w:rsidRDefault="00596D47">
      <w:pPr>
        <w:pStyle w:val="TOC4"/>
        <w:rPr>
          <w:rFonts w:asciiTheme="minorHAnsi" w:eastAsiaTheme="minorEastAsia" w:hAnsiTheme="minorHAnsi" w:cstheme="minorBidi"/>
          <w:sz w:val="22"/>
          <w:szCs w:val="22"/>
        </w:rPr>
      </w:pPr>
      <w:r w:rsidRPr="00596D47">
        <w:t>A.5.1.26.1</w:t>
      </w:r>
      <w:r w:rsidRPr="00596D47">
        <w:rPr>
          <w:rFonts w:asciiTheme="minorHAnsi" w:eastAsiaTheme="minorEastAsia" w:hAnsiTheme="minorHAnsi" w:cstheme="minorBidi"/>
          <w:sz w:val="22"/>
          <w:szCs w:val="22"/>
        </w:rPr>
        <w:tab/>
      </w:r>
      <w:r w:rsidRPr="003D1336">
        <w:rPr>
          <w:snapToGrid w:val="0"/>
        </w:rPr>
        <w:t>Test Purpose and Environment</w:t>
      </w:r>
      <w:r>
        <w:tab/>
        <w:t>914</w:t>
      </w:r>
    </w:p>
    <w:p w14:paraId="59E2DCDB" w14:textId="77777777" w:rsidR="00596D47" w:rsidRDefault="00596D47">
      <w:pPr>
        <w:pStyle w:val="TOC4"/>
        <w:rPr>
          <w:rFonts w:asciiTheme="minorHAnsi" w:eastAsiaTheme="minorEastAsia" w:hAnsiTheme="minorHAnsi" w:cstheme="minorBidi"/>
          <w:sz w:val="22"/>
          <w:szCs w:val="22"/>
        </w:rPr>
      </w:pPr>
      <w:r w:rsidRPr="00596D47">
        <w:t>A.5.1.26.2</w:t>
      </w:r>
      <w:r w:rsidRPr="00596D47">
        <w:rPr>
          <w:rFonts w:asciiTheme="minorHAnsi" w:eastAsiaTheme="minorEastAsia" w:hAnsiTheme="minorHAnsi" w:cstheme="minorBidi"/>
          <w:sz w:val="22"/>
          <w:szCs w:val="22"/>
        </w:rPr>
        <w:tab/>
      </w:r>
      <w:r w:rsidRPr="003D1336">
        <w:rPr>
          <w:snapToGrid w:val="0"/>
        </w:rPr>
        <w:t>Test Requirements</w:t>
      </w:r>
      <w:r>
        <w:tab/>
        <w:t>916</w:t>
      </w:r>
    </w:p>
    <w:p w14:paraId="6F3FAEB3" w14:textId="77777777" w:rsidR="00596D47" w:rsidRDefault="00596D47">
      <w:pPr>
        <w:pStyle w:val="TOC3"/>
        <w:rPr>
          <w:rFonts w:asciiTheme="minorHAnsi" w:eastAsiaTheme="minorEastAsia" w:hAnsiTheme="minorHAnsi" w:cstheme="minorBidi"/>
          <w:sz w:val="22"/>
          <w:szCs w:val="22"/>
        </w:rPr>
      </w:pPr>
      <w:r w:rsidRPr="00596D47">
        <w:t>A.5.1.27</w:t>
      </w:r>
      <w:r w:rsidRPr="00596D47">
        <w:rPr>
          <w:rFonts w:asciiTheme="minorHAnsi" w:eastAsiaTheme="minorEastAsia" w:hAnsiTheme="minorHAnsi" w:cstheme="minorBidi"/>
          <w:sz w:val="22"/>
          <w:szCs w:val="22"/>
        </w:rPr>
        <w:tab/>
      </w:r>
      <w:r>
        <w:t>E-UTRAN FDD inter frequency handover for Cat-M1 UEs in CEModeA</w:t>
      </w:r>
      <w:r>
        <w:tab/>
        <w:t>916</w:t>
      </w:r>
    </w:p>
    <w:p w14:paraId="791DED81" w14:textId="77777777" w:rsidR="00596D47" w:rsidRDefault="00596D47">
      <w:pPr>
        <w:pStyle w:val="TOC4"/>
        <w:rPr>
          <w:rFonts w:asciiTheme="minorHAnsi" w:eastAsiaTheme="minorEastAsia" w:hAnsiTheme="minorHAnsi" w:cstheme="minorBidi"/>
          <w:sz w:val="22"/>
          <w:szCs w:val="22"/>
        </w:rPr>
      </w:pPr>
      <w:r w:rsidRPr="00596D47">
        <w:t>A.5.1.27.1</w:t>
      </w:r>
      <w:r w:rsidRPr="00596D47">
        <w:rPr>
          <w:rFonts w:asciiTheme="minorHAnsi" w:eastAsiaTheme="minorEastAsia" w:hAnsiTheme="minorHAnsi" w:cstheme="minorBidi"/>
          <w:sz w:val="22"/>
          <w:szCs w:val="22"/>
        </w:rPr>
        <w:tab/>
      </w:r>
      <w:r w:rsidRPr="003D1336">
        <w:rPr>
          <w:snapToGrid w:val="0"/>
        </w:rPr>
        <w:t>Test Purpose and Environment</w:t>
      </w:r>
      <w:r>
        <w:tab/>
        <w:t>916</w:t>
      </w:r>
    </w:p>
    <w:p w14:paraId="0C2D5E09" w14:textId="77777777" w:rsidR="00596D47" w:rsidRDefault="00596D47">
      <w:pPr>
        <w:pStyle w:val="TOC4"/>
        <w:rPr>
          <w:rFonts w:asciiTheme="minorHAnsi" w:eastAsiaTheme="minorEastAsia" w:hAnsiTheme="minorHAnsi" w:cstheme="minorBidi"/>
          <w:sz w:val="22"/>
          <w:szCs w:val="22"/>
        </w:rPr>
      </w:pPr>
      <w:r w:rsidRPr="00596D47">
        <w:t>A.5.1.27.2</w:t>
      </w:r>
      <w:r w:rsidRPr="00596D47">
        <w:rPr>
          <w:rFonts w:asciiTheme="minorHAnsi" w:eastAsiaTheme="minorEastAsia" w:hAnsiTheme="minorHAnsi" w:cstheme="minorBidi"/>
          <w:sz w:val="22"/>
          <w:szCs w:val="22"/>
        </w:rPr>
        <w:tab/>
      </w:r>
      <w:r w:rsidRPr="003D1336">
        <w:rPr>
          <w:snapToGrid w:val="0"/>
        </w:rPr>
        <w:t>Test Requirements</w:t>
      </w:r>
      <w:r>
        <w:tab/>
        <w:t>918</w:t>
      </w:r>
    </w:p>
    <w:p w14:paraId="437D2F99" w14:textId="77777777" w:rsidR="00596D47" w:rsidRDefault="00596D47">
      <w:pPr>
        <w:pStyle w:val="TOC3"/>
        <w:rPr>
          <w:rFonts w:asciiTheme="minorHAnsi" w:eastAsiaTheme="minorEastAsia" w:hAnsiTheme="minorHAnsi" w:cstheme="minorBidi"/>
          <w:sz w:val="22"/>
          <w:szCs w:val="22"/>
        </w:rPr>
      </w:pPr>
      <w:r w:rsidRPr="00596D47">
        <w:t>A.5.1.28</w:t>
      </w:r>
      <w:r w:rsidRPr="00596D47">
        <w:rPr>
          <w:rFonts w:asciiTheme="minorHAnsi" w:eastAsiaTheme="minorEastAsia" w:hAnsiTheme="minorHAnsi" w:cstheme="minorBidi"/>
          <w:sz w:val="22"/>
          <w:szCs w:val="22"/>
        </w:rPr>
        <w:tab/>
      </w:r>
      <w:r>
        <w:t>E-UTRAN HD-FDD inter frequency handover for Cat-M1 UEs in CEModeA</w:t>
      </w:r>
      <w:r>
        <w:tab/>
        <w:t>919</w:t>
      </w:r>
    </w:p>
    <w:p w14:paraId="3497E07E" w14:textId="77777777" w:rsidR="00596D47" w:rsidRDefault="00596D47">
      <w:pPr>
        <w:pStyle w:val="TOC4"/>
        <w:rPr>
          <w:rFonts w:asciiTheme="minorHAnsi" w:eastAsiaTheme="minorEastAsia" w:hAnsiTheme="minorHAnsi" w:cstheme="minorBidi"/>
          <w:sz w:val="22"/>
          <w:szCs w:val="22"/>
        </w:rPr>
      </w:pPr>
      <w:r w:rsidRPr="00596D47">
        <w:t>A.5.1.28.1</w:t>
      </w:r>
      <w:r w:rsidRPr="00596D47">
        <w:rPr>
          <w:rFonts w:asciiTheme="minorHAnsi" w:eastAsiaTheme="minorEastAsia" w:hAnsiTheme="minorHAnsi" w:cstheme="minorBidi"/>
          <w:sz w:val="22"/>
          <w:szCs w:val="22"/>
        </w:rPr>
        <w:tab/>
      </w:r>
      <w:r w:rsidRPr="003D1336">
        <w:rPr>
          <w:snapToGrid w:val="0"/>
        </w:rPr>
        <w:t>Test Purpose and Environment</w:t>
      </w:r>
      <w:r>
        <w:tab/>
        <w:t>919</w:t>
      </w:r>
    </w:p>
    <w:p w14:paraId="418C086E" w14:textId="77777777" w:rsidR="00596D47" w:rsidRDefault="00596D47">
      <w:pPr>
        <w:pStyle w:val="TOC4"/>
        <w:rPr>
          <w:rFonts w:asciiTheme="minorHAnsi" w:eastAsiaTheme="minorEastAsia" w:hAnsiTheme="minorHAnsi" w:cstheme="minorBidi"/>
          <w:sz w:val="22"/>
          <w:szCs w:val="22"/>
        </w:rPr>
      </w:pPr>
      <w:r w:rsidRPr="00596D47">
        <w:t>A.5.1.28.2</w:t>
      </w:r>
      <w:r w:rsidRPr="00596D47">
        <w:rPr>
          <w:rFonts w:asciiTheme="minorHAnsi" w:eastAsiaTheme="minorEastAsia" w:hAnsiTheme="minorHAnsi" w:cstheme="minorBidi"/>
          <w:sz w:val="22"/>
          <w:szCs w:val="22"/>
        </w:rPr>
        <w:tab/>
      </w:r>
      <w:r w:rsidRPr="003D1336">
        <w:rPr>
          <w:snapToGrid w:val="0"/>
        </w:rPr>
        <w:t>Test Requirements</w:t>
      </w:r>
      <w:r>
        <w:tab/>
        <w:t>920</w:t>
      </w:r>
    </w:p>
    <w:p w14:paraId="342C48D1" w14:textId="77777777" w:rsidR="00596D47" w:rsidRDefault="00596D47">
      <w:pPr>
        <w:pStyle w:val="TOC3"/>
        <w:rPr>
          <w:rFonts w:asciiTheme="minorHAnsi" w:eastAsiaTheme="minorEastAsia" w:hAnsiTheme="minorHAnsi" w:cstheme="minorBidi"/>
          <w:sz w:val="22"/>
          <w:szCs w:val="22"/>
        </w:rPr>
      </w:pPr>
      <w:r w:rsidRPr="00596D47">
        <w:t>A.5.1.29</w:t>
      </w:r>
      <w:r w:rsidRPr="00596D47">
        <w:rPr>
          <w:rFonts w:asciiTheme="minorHAnsi" w:eastAsiaTheme="minorEastAsia" w:hAnsiTheme="minorHAnsi" w:cstheme="minorBidi"/>
          <w:sz w:val="22"/>
          <w:szCs w:val="22"/>
        </w:rPr>
        <w:tab/>
      </w:r>
      <w:r>
        <w:t>E-UTRAN TDD inter frequency handover for Cat-M1 UEs in CEModeA</w:t>
      </w:r>
      <w:r>
        <w:tab/>
        <w:t>921</w:t>
      </w:r>
    </w:p>
    <w:p w14:paraId="21F24023" w14:textId="77777777" w:rsidR="00596D47" w:rsidRDefault="00596D47">
      <w:pPr>
        <w:pStyle w:val="TOC4"/>
        <w:rPr>
          <w:rFonts w:asciiTheme="minorHAnsi" w:eastAsiaTheme="minorEastAsia" w:hAnsiTheme="minorHAnsi" w:cstheme="minorBidi"/>
          <w:sz w:val="22"/>
          <w:szCs w:val="22"/>
        </w:rPr>
      </w:pPr>
      <w:r w:rsidRPr="00596D47">
        <w:t>A.5.1.29.1</w:t>
      </w:r>
      <w:r w:rsidRPr="00596D47">
        <w:rPr>
          <w:rFonts w:asciiTheme="minorHAnsi" w:eastAsiaTheme="minorEastAsia" w:hAnsiTheme="minorHAnsi" w:cstheme="minorBidi"/>
          <w:sz w:val="22"/>
          <w:szCs w:val="22"/>
        </w:rPr>
        <w:tab/>
      </w:r>
      <w:r w:rsidRPr="003D1336">
        <w:rPr>
          <w:snapToGrid w:val="0"/>
        </w:rPr>
        <w:t>Test Purpose and Environment</w:t>
      </w:r>
      <w:r>
        <w:tab/>
        <w:t>921</w:t>
      </w:r>
    </w:p>
    <w:p w14:paraId="659339C2" w14:textId="77777777" w:rsidR="00596D47" w:rsidRDefault="00596D47">
      <w:pPr>
        <w:pStyle w:val="TOC4"/>
        <w:rPr>
          <w:rFonts w:asciiTheme="minorHAnsi" w:eastAsiaTheme="minorEastAsia" w:hAnsiTheme="minorHAnsi" w:cstheme="minorBidi"/>
          <w:sz w:val="22"/>
          <w:szCs w:val="22"/>
        </w:rPr>
      </w:pPr>
      <w:r w:rsidRPr="00596D47">
        <w:t>A.5.1.29.2</w:t>
      </w:r>
      <w:r w:rsidRPr="00596D47">
        <w:rPr>
          <w:rFonts w:asciiTheme="minorHAnsi" w:eastAsiaTheme="minorEastAsia" w:hAnsiTheme="minorHAnsi" w:cstheme="minorBidi"/>
          <w:sz w:val="22"/>
          <w:szCs w:val="22"/>
        </w:rPr>
        <w:tab/>
      </w:r>
      <w:r w:rsidRPr="003D1336">
        <w:rPr>
          <w:snapToGrid w:val="0"/>
        </w:rPr>
        <w:t>Test Requirements</w:t>
      </w:r>
      <w:r>
        <w:tab/>
        <w:t>922</w:t>
      </w:r>
    </w:p>
    <w:p w14:paraId="5C1BA669" w14:textId="77777777" w:rsidR="00596D47" w:rsidRDefault="00596D47">
      <w:pPr>
        <w:pStyle w:val="TOC3"/>
        <w:rPr>
          <w:rFonts w:asciiTheme="minorHAnsi" w:eastAsiaTheme="minorEastAsia" w:hAnsiTheme="minorHAnsi" w:cstheme="minorBidi"/>
          <w:sz w:val="22"/>
          <w:szCs w:val="22"/>
        </w:rPr>
      </w:pPr>
      <w:r w:rsidRPr="00596D47">
        <w:t>A.5.1.30</w:t>
      </w:r>
      <w:r w:rsidRPr="00596D47">
        <w:rPr>
          <w:rFonts w:asciiTheme="minorHAnsi" w:eastAsiaTheme="minorEastAsia" w:hAnsiTheme="minorHAnsi" w:cstheme="minorBidi"/>
          <w:sz w:val="22"/>
          <w:szCs w:val="22"/>
        </w:rPr>
        <w:tab/>
      </w:r>
      <w:r>
        <w:t>E-UTRAN FDD inter frequency handover for Cat-M1 UEs in CEModeB</w:t>
      </w:r>
      <w:r>
        <w:tab/>
        <w:t>923</w:t>
      </w:r>
    </w:p>
    <w:p w14:paraId="2BCBE94E" w14:textId="77777777" w:rsidR="00596D47" w:rsidRDefault="00596D47">
      <w:pPr>
        <w:pStyle w:val="TOC4"/>
        <w:rPr>
          <w:rFonts w:asciiTheme="minorHAnsi" w:eastAsiaTheme="minorEastAsia" w:hAnsiTheme="minorHAnsi" w:cstheme="minorBidi"/>
          <w:sz w:val="22"/>
          <w:szCs w:val="22"/>
        </w:rPr>
      </w:pPr>
      <w:r w:rsidRPr="00596D47">
        <w:t>A.5.1.30.1</w:t>
      </w:r>
      <w:r w:rsidRPr="00596D47">
        <w:rPr>
          <w:rFonts w:asciiTheme="minorHAnsi" w:eastAsiaTheme="minorEastAsia" w:hAnsiTheme="minorHAnsi" w:cstheme="minorBidi"/>
          <w:sz w:val="22"/>
          <w:szCs w:val="22"/>
        </w:rPr>
        <w:tab/>
      </w:r>
      <w:r w:rsidRPr="003D1336">
        <w:rPr>
          <w:snapToGrid w:val="0"/>
        </w:rPr>
        <w:t>Test Purpose and Environment</w:t>
      </w:r>
      <w:r>
        <w:tab/>
        <w:t>923</w:t>
      </w:r>
    </w:p>
    <w:p w14:paraId="48C22309" w14:textId="77777777" w:rsidR="00596D47" w:rsidRDefault="00596D47">
      <w:pPr>
        <w:pStyle w:val="TOC4"/>
        <w:rPr>
          <w:rFonts w:asciiTheme="minorHAnsi" w:eastAsiaTheme="minorEastAsia" w:hAnsiTheme="minorHAnsi" w:cstheme="minorBidi"/>
          <w:sz w:val="22"/>
          <w:szCs w:val="22"/>
        </w:rPr>
      </w:pPr>
      <w:r w:rsidRPr="00596D47">
        <w:t>A.5.1.30.2</w:t>
      </w:r>
      <w:r w:rsidRPr="00596D47">
        <w:rPr>
          <w:rFonts w:asciiTheme="minorHAnsi" w:eastAsiaTheme="minorEastAsia" w:hAnsiTheme="minorHAnsi" w:cstheme="minorBidi"/>
          <w:sz w:val="22"/>
          <w:szCs w:val="22"/>
        </w:rPr>
        <w:tab/>
      </w:r>
      <w:r w:rsidRPr="003D1336">
        <w:rPr>
          <w:snapToGrid w:val="0"/>
        </w:rPr>
        <w:t>Test Requirements</w:t>
      </w:r>
      <w:r>
        <w:tab/>
        <w:t>924</w:t>
      </w:r>
    </w:p>
    <w:p w14:paraId="5AC6F7F8" w14:textId="77777777" w:rsidR="00596D47" w:rsidRDefault="00596D47">
      <w:pPr>
        <w:pStyle w:val="TOC3"/>
        <w:rPr>
          <w:rFonts w:asciiTheme="minorHAnsi" w:eastAsiaTheme="minorEastAsia" w:hAnsiTheme="minorHAnsi" w:cstheme="minorBidi"/>
          <w:sz w:val="22"/>
          <w:szCs w:val="22"/>
        </w:rPr>
      </w:pPr>
      <w:r w:rsidRPr="00596D47">
        <w:t>A.5.1.31</w:t>
      </w:r>
      <w:r w:rsidRPr="00596D47">
        <w:rPr>
          <w:rFonts w:asciiTheme="minorHAnsi" w:eastAsiaTheme="minorEastAsia" w:hAnsiTheme="minorHAnsi" w:cstheme="minorBidi"/>
          <w:sz w:val="22"/>
          <w:szCs w:val="22"/>
        </w:rPr>
        <w:tab/>
      </w:r>
      <w:r>
        <w:t>E-UTRAN HD-FDD inter frequency handover for Cat-M1 UEs in CEModeB</w:t>
      </w:r>
      <w:r>
        <w:tab/>
        <w:t>925</w:t>
      </w:r>
    </w:p>
    <w:p w14:paraId="1E23CDEC" w14:textId="77777777" w:rsidR="00596D47" w:rsidRDefault="00596D47">
      <w:pPr>
        <w:pStyle w:val="TOC4"/>
        <w:rPr>
          <w:rFonts w:asciiTheme="minorHAnsi" w:eastAsiaTheme="minorEastAsia" w:hAnsiTheme="minorHAnsi" w:cstheme="minorBidi"/>
          <w:sz w:val="22"/>
          <w:szCs w:val="22"/>
        </w:rPr>
      </w:pPr>
      <w:r w:rsidRPr="00596D47">
        <w:lastRenderedPageBreak/>
        <w:t>A.5.1.31.1</w:t>
      </w:r>
      <w:r w:rsidRPr="00596D47">
        <w:rPr>
          <w:rFonts w:asciiTheme="minorHAnsi" w:eastAsiaTheme="minorEastAsia" w:hAnsiTheme="minorHAnsi" w:cstheme="minorBidi"/>
          <w:sz w:val="22"/>
          <w:szCs w:val="22"/>
        </w:rPr>
        <w:tab/>
      </w:r>
      <w:r w:rsidRPr="003D1336">
        <w:rPr>
          <w:snapToGrid w:val="0"/>
        </w:rPr>
        <w:t>Test Purpose and Environment</w:t>
      </w:r>
      <w:r>
        <w:tab/>
        <w:t>925</w:t>
      </w:r>
    </w:p>
    <w:p w14:paraId="5E9F8EA1" w14:textId="77777777" w:rsidR="00596D47" w:rsidRDefault="00596D47">
      <w:pPr>
        <w:pStyle w:val="TOC4"/>
        <w:rPr>
          <w:rFonts w:asciiTheme="minorHAnsi" w:eastAsiaTheme="minorEastAsia" w:hAnsiTheme="minorHAnsi" w:cstheme="minorBidi"/>
          <w:sz w:val="22"/>
          <w:szCs w:val="22"/>
        </w:rPr>
      </w:pPr>
      <w:r w:rsidRPr="00596D47">
        <w:t>A.5.1.31.2</w:t>
      </w:r>
      <w:r w:rsidRPr="00596D47">
        <w:rPr>
          <w:rFonts w:asciiTheme="minorHAnsi" w:eastAsiaTheme="minorEastAsia" w:hAnsiTheme="minorHAnsi" w:cstheme="minorBidi"/>
          <w:sz w:val="22"/>
          <w:szCs w:val="22"/>
        </w:rPr>
        <w:tab/>
      </w:r>
      <w:r w:rsidRPr="003D1336">
        <w:rPr>
          <w:snapToGrid w:val="0"/>
        </w:rPr>
        <w:t>Test Requirements</w:t>
      </w:r>
      <w:r>
        <w:tab/>
        <w:t>926</w:t>
      </w:r>
    </w:p>
    <w:p w14:paraId="2A2FA3A9" w14:textId="77777777" w:rsidR="00596D47" w:rsidRDefault="00596D47">
      <w:pPr>
        <w:pStyle w:val="TOC3"/>
        <w:rPr>
          <w:rFonts w:asciiTheme="minorHAnsi" w:eastAsiaTheme="minorEastAsia" w:hAnsiTheme="minorHAnsi" w:cstheme="minorBidi"/>
          <w:sz w:val="22"/>
          <w:szCs w:val="22"/>
        </w:rPr>
      </w:pPr>
      <w:r w:rsidRPr="00596D47">
        <w:t>A.5.1.32</w:t>
      </w:r>
      <w:r w:rsidRPr="00596D47">
        <w:rPr>
          <w:rFonts w:asciiTheme="minorHAnsi" w:eastAsiaTheme="minorEastAsia" w:hAnsiTheme="minorHAnsi" w:cstheme="minorBidi"/>
          <w:sz w:val="22"/>
          <w:szCs w:val="22"/>
        </w:rPr>
        <w:tab/>
      </w:r>
      <w:r>
        <w:t>E-UTRAN TDD inter frequency handover for Cat-M1 UEs in CEModeB</w:t>
      </w:r>
      <w:r>
        <w:tab/>
        <w:t>927</w:t>
      </w:r>
    </w:p>
    <w:p w14:paraId="00A656D3" w14:textId="77777777" w:rsidR="00596D47" w:rsidRDefault="00596D47">
      <w:pPr>
        <w:pStyle w:val="TOC4"/>
        <w:rPr>
          <w:rFonts w:asciiTheme="minorHAnsi" w:eastAsiaTheme="minorEastAsia" w:hAnsiTheme="minorHAnsi" w:cstheme="minorBidi"/>
          <w:sz w:val="22"/>
          <w:szCs w:val="22"/>
        </w:rPr>
      </w:pPr>
      <w:r w:rsidRPr="00596D47">
        <w:t>A.5.1.32.1</w:t>
      </w:r>
      <w:r w:rsidRPr="00596D47">
        <w:rPr>
          <w:rFonts w:asciiTheme="minorHAnsi" w:eastAsiaTheme="minorEastAsia" w:hAnsiTheme="minorHAnsi" w:cstheme="minorBidi"/>
          <w:sz w:val="22"/>
          <w:szCs w:val="22"/>
        </w:rPr>
        <w:tab/>
      </w:r>
      <w:r w:rsidRPr="003D1336">
        <w:rPr>
          <w:snapToGrid w:val="0"/>
        </w:rPr>
        <w:t>Test Purpose and Environment</w:t>
      </w:r>
      <w:r>
        <w:tab/>
        <w:t>927</w:t>
      </w:r>
    </w:p>
    <w:p w14:paraId="085D9A9F" w14:textId="77777777" w:rsidR="00596D47" w:rsidRDefault="00596D47">
      <w:pPr>
        <w:pStyle w:val="TOC4"/>
        <w:rPr>
          <w:rFonts w:asciiTheme="minorHAnsi" w:eastAsiaTheme="minorEastAsia" w:hAnsiTheme="minorHAnsi" w:cstheme="minorBidi"/>
          <w:sz w:val="22"/>
          <w:szCs w:val="22"/>
        </w:rPr>
      </w:pPr>
      <w:r w:rsidRPr="00596D47">
        <w:t>A.5.1.32.2</w:t>
      </w:r>
      <w:r w:rsidRPr="00596D47">
        <w:rPr>
          <w:rFonts w:asciiTheme="minorHAnsi" w:eastAsiaTheme="minorEastAsia" w:hAnsiTheme="minorHAnsi" w:cstheme="minorBidi"/>
          <w:sz w:val="22"/>
          <w:szCs w:val="22"/>
        </w:rPr>
        <w:tab/>
      </w:r>
      <w:r w:rsidRPr="003D1336">
        <w:rPr>
          <w:snapToGrid w:val="0"/>
        </w:rPr>
        <w:t>Test Requirements</w:t>
      </w:r>
      <w:r>
        <w:tab/>
        <w:t>928</w:t>
      </w:r>
    </w:p>
    <w:p w14:paraId="0A01818F" w14:textId="77777777" w:rsidR="00596D47" w:rsidRDefault="00596D47">
      <w:pPr>
        <w:pStyle w:val="TOC3"/>
        <w:rPr>
          <w:rFonts w:asciiTheme="minorHAnsi" w:eastAsiaTheme="minorEastAsia" w:hAnsiTheme="minorHAnsi" w:cstheme="minorBidi"/>
          <w:sz w:val="22"/>
          <w:szCs w:val="22"/>
        </w:rPr>
      </w:pPr>
      <w:r w:rsidRPr="00596D47">
        <w:t>A.5.1.33</w:t>
      </w:r>
      <w:r w:rsidRPr="00596D47">
        <w:rPr>
          <w:rFonts w:asciiTheme="minorHAnsi" w:eastAsiaTheme="minorEastAsia" w:hAnsiTheme="minorHAnsi" w:cstheme="minorBidi"/>
          <w:sz w:val="22"/>
          <w:szCs w:val="22"/>
        </w:rPr>
        <w:tab/>
      </w:r>
      <w:r>
        <w:t>E-UTRAN FDD-FDD Intra frequency handover for Cat-M1 UEs in CEModeA without SFN acquisition</w:t>
      </w:r>
      <w:r>
        <w:tab/>
        <w:t>929</w:t>
      </w:r>
    </w:p>
    <w:p w14:paraId="76D407FA" w14:textId="77777777" w:rsidR="00596D47" w:rsidRDefault="00596D47">
      <w:pPr>
        <w:pStyle w:val="TOC4"/>
        <w:rPr>
          <w:rFonts w:asciiTheme="minorHAnsi" w:eastAsiaTheme="minorEastAsia" w:hAnsiTheme="minorHAnsi" w:cstheme="minorBidi"/>
          <w:sz w:val="22"/>
          <w:szCs w:val="22"/>
        </w:rPr>
      </w:pPr>
      <w:r w:rsidRPr="00596D47">
        <w:t>A.5.1.33.1</w:t>
      </w:r>
      <w:r w:rsidRPr="00596D47">
        <w:rPr>
          <w:rFonts w:asciiTheme="minorHAnsi" w:eastAsiaTheme="minorEastAsia" w:hAnsiTheme="minorHAnsi" w:cstheme="minorBidi"/>
          <w:sz w:val="22"/>
          <w:szCs w:val="22"/>
        </w:rPr>
        <w:tab/>
      </w:r>
      <w:r w:rsidRPr="003D1336">
        <w:rPr>
          <w:snapToGrid w:val="0"/>
        </w:rPr>
        <w:t>Test Purpose and Environment</w:t>
      </w:r>
      <w:r>
        <w:tab/>
        <w:t>929</w:t>
      </w:r>
    </w:p>
    <w:p w14:paraId="3F42ECC8" w14:textId="77777777" w:rsidR="00596D47" w:rsidRDefault="00596D47">
      <w:pPr>
        <w:pStyle w:val="TOC4"/>
        <w:rPr>
          <w:rFonts w:asciiTheme="minorHAnsi" w:eastAsiaTheme="minorEastAsia" w:hAnsiTheme="minorHAnsi" w:cstheme="minorBidi"/>
          <w:sz w:val="22"/>
          <w:szCs w:val="22"/>
        </w:rPr>
      </w:pPr>
      <w:r w:rsidRPr="00596D47">
        <w:t>A.5.1.13.2</w:t>
      </w:r>
      <w:r w:rsidRPr="00596D47">
        <w:rPr>
          <w:rFonts w:asciiTheme="minorHAnsi" w:eastAsiaTheme="minorEastAsia" w:hAnsiTheme="minorHAnsi" w:cstheme="minorBidi"/>
          <w:sz w:val="22"/>
          <w:szCs w:val="22"/>
        </w:rPr>
        <w:tab/>
      </w:r>
      <w:r w:rsidRPr="003D1336">
        <w:rPr>
          <w:snapToGrid w:val="0"/>
        </w:rPr>
        <w:t>Test Requirements</w:t>
      </w:r>
      <w:r>
        <w:tab/>
        <w:t>930</w:t>
      </w:r>
    </w:p>
    <w:p w14:paraId="0582868F" w14:textId="77777777" w:rsidR="00596D47" w:rsidRDefault="00596D47">
      <w:pPr>
        <w:pStyle w:val="TOC3"/>
        <w:rPr>
          <w:rFonts w:asciiTheme="minorHAnsi" w:eastAsiaTheme="minorEastAsia" w:hAnsiTheme="minorHAnsi" w:cstheme="minorBidi"/>
          <w:sz w:val="22"/>
          <w:szCs w:val="22"/>
        </w:rPr>
      </w:pPr>
      <w:r w:rsidRPr="00596D47">
        <w:t>A.5.1.34</w:t>
      </w:r>
      <w:r w:rsidRPr="00596D47">
        <w:rPr>
          <w:rFonts w:asciiTheme="minorHAnsi" w:eastAsiaTheme="minorEastAsia" w:hAnsiTheme="minorHAnsi" w:cstheme="minorBidi"/>
          <w:sz w:val="22"/>
          <w:szCs w:val="22"/>
        </w:rPr>
        <w:tab/>
      </w:r>
      <w:r>
        <w:t>E-UTRAN HD-FDD Intra frequency handover for Cat-M1 UEs in CEModeA without SFN acquisition</w:t>
      </w:r>
      <w:r>
        <w:tab/>
        <w:t>931</w:t>
      </w:r>
    </w:p>
    <w:p w14:paraId="7B70BD84" w14:textId="77777777" w:rsidR="00596D47" w:rsidRDefault="00596D47">
      <w:pPr>
        <w:pStyle w:val="TOC4"/>
        <w:rPr>
          <w:rFonts w:asciiTheme="minorHAnsi" w:eastAsiaTheme="minorEastAsia" w:hAnsiTheme="minorHAnsi" w:cstheme="minorBidi"/>
          <w:sz w:val="22"/>
          <w:szCs w:val="22"/>
        </w:rPr>
      </w:pPr>
      <w:r w:rsidRPr="00596D47">
        <w:t>A.5.1.34.1</w:t>
      </w:r>
      <w:r w:rsidRPr="00596D47">
        <w:rPr>
          <w:rFonts w:asciiTheme="minorHAnsi" w:eastAsiaTheme="minorEastAsia" w:hAnsiTheme="minorHAnsi" w:cstheme="minorBidi"/>
          <w:sz w:val="22"/>
          <w:szCs w:val="22"/>
        </w:rPr>
        <w:tab/>
      </w:r>
      <w:r w:rsidRPr="003D1336">
        <w:rPr>
          <w:snapToGrid w:val="0"/>
        </w:rPr>
        <w:t>Test Purpose and Environment</w:t>
      </w:r>
      <w:r>
        <w:tab/>
        <w:t>931</w:t>
      </w:r>
    </w:p>
    <w:p w14:paraId="2F23592E" w14:textId="77777777" w:rsidR="00596D47" w:rsidRDefault="00596D47">
      <w:pPr>
        <w:pStyle w:val="TOC4"/>
        <w:rPr>
          <w:rFonts w:asciiTheme="minorHAnsi" w:eastAsiaTheme="minorEastAsia" w:hAnsiTheme="minorHAnsi" w:cstheme="minorBidi"/>
          <w:sz w:val="22"/>
          <w:szCs w:val="22"/>
        </w:rPr>
      </w:pPr>
      <w:r w:rsidRPr="00596D47">
        <w:t>A.5.1.34.2</w:t>
      </w:r>
      <w:r w:rsidRPr="00596D47">
        <w:rPr>
          <w:rFonts w:asciiTheme="minorHAnsi" w:eastAsiaTheme="minorEastAsia" w:hAnsiTheme="minorHAnsi" w:cstheme="minorBidi"/>
          <w:sz w:val="22"/>
          <w:szCs w:val="22"/>
        </w:rPr>
        <w:tab/>
      </w:r>
      <w:r w:rsidRPr="003D1336">
        <w:rPr>
          <w:snapToGrid w:val="0"/>
        </w:rPr>
        <w:t>Test Requirements</w:t>
      </w:r>
      <w:r>
        <w:tab/>
        <w:t>932</w:t>
      </w:r>
    </w:p>
    <w:p w14:paraId="7A2106A9" w14:textId="77777777" w:rsidR="00596D47" w:rsidRDefault="00596D47">
      <w:pPr>
        <w:pStyle w:val="TOC3"/>
        <w:rPr>
          <w:rFonts w:asciiTheme="minorHAnsi" w:eastAsiaTheme="minorEastAsia" w:hAnsiTheme="minorHAnsi" w:cstheme="minorBidi"/>
          <w:sz w:val="22"/>
          <w:szCs w:val="22"/>
        </w:rPr>
      </w:pPr>
      <w:r w:rsidRPr="00596D47">
        <w:t>A.5.1.35</w:t>
      </w:r>
      <w:r w:rsidRPr="00596D47">
        <w:rPr>
          <w:rFonts w:asciiTheme="minorHAnsi" w:eastAsiaTheme="minorEastAsia" w:hAnsiTheme="minorHAnsi"/>
          <w:sz w:val="22"/>
          <w:szCs w:val="22"/>
        </w:rPr>
        <w:tab/>
      </w:r>
      <w:r>
        <w:t>E-UTRAN TDD Intra frequency handover for Cat-M1 UEs in CEModeA without SFN acquisition</w:t>
      </w:r>
      <w:r>
        <w:tab/>
        <w:t>933</w:t>
      </w:r>
    </w:p>
    <w:p w14:paraId="60097023" w14:textId="77777777" w:rsidR="00596D47" w:rsidRDefault="00596D47">
      <w:pPr>
        <w:pStyle w:val="TOC4"/>
        <w:rPr>
          <w:rFonts w:asciiTheme="minorHAnsi" w:eastAsiaTheme="minorEastAsia" w:hAnsiTheme="minorHAnsi" w:cstheme="minorBidi"/>
          <w:sz w:val="22"/>
          <w:szCs w:val="22"/>
        </w:rPr>
      </w:pPr>
      <w:r w:rsidRPr="00596D47">
        <w:t>A.5.1.35.1</w:t>
      </w:r>
      <w:r w:rsidRPr="00596D47">
        <w:rPr>
          <w:rFonts w:asciiTheme="minorHAnsi" w:eastAsiaTheme="minorEastAsia" w:hAnsiTheme="minorHAnsi" w:cstheme="minorBidi"/>
          <w:sz w:val="22"/>
          <w:szCs w:val="22"/>
        </w:rPr>
        <w:tab/>
      </w:r>
      <w:r w:rsidRPr="003D1336">
        <w:rPr>
          <w:snapToGrid w:val="0"/>
        </w:rPr>
        <w:t>Test Purpose and Environment</w:t>
      </w:r>
      <w:r>
        <w:tab/>
        <w:t>933</w:t>
      </w:r>
    </w:p>
    <w:p w14:paraId="651FDA89" w14:textId="77777777" w:rsidR="00596D47" w:rsidRDefault="00596D47">
      <w:pPr>
        <w:pStyle w:val="TOC4"/>
        <w:rPr>
          <w:rFonts w:asciiTheme="minorHAnsi" w:eastAsiaTheme="minorEastAsia" w:hAnsiTheme="minorHAnsi" w:cstheme="minorBidi"/>
          <w:sz w:val="22"/>
          <w:szCs w:val="22"/>
        </w:rPr>
      </w:pPr>
      <w:r w:rsidRPr="00596D47">
        <w:t>A.5.1.35.2</w:t>
      </w:r>
      <w:r w:rsidRPr="00596D47">
        <w:rPr>
          <w:rFonts w:asciiTheme="minorHAnsi" w:eastAsiaTheme="minorEastAsia" w:hAnsiTheme="minorHAnsi" w:cstheme="minorBidi"/>
          <w:sz w:val="22"/>
          <w:szCs w:val="22"/>
        </w:rPr>
        <w:tab/>
      </w:r>
      <w:r w:rsidRPr="003D1336">
        <w:rPr>
          <w:snapToGrid w:val="0"/>
        </w:rPr>
        <w:t>Test Requirements</w:t>
      </w:r>
      <w:r>
        <w:tab/>
        <w:t>934</w:t>
      </w:r>
    </w:p>
    <w:p w14:paraId="120FA239" w14:textId="77777777" w:rsidR="00596D47" w:rsidRDefault="00596D47">
      <w:pPr>
        <w:pStyle w:val="TOC3"/>
        <w:rPr>
          <w:rFonts w:asciiTheme="minorHAnsi" w:eastAsiaTheme="minorEastAsia" w:hAnsiTheme="minorHAnsi" w:cstheme="minorBidi"/>
          <w:sz w:val="22"/>
          <w:szCs w:val="22"/>
        </w:rPr>
      </w:pPr>
      <w:r w:rsidRPr="00596D47">
        <w:t>A.5.1.36</w:t>
      </w:r>
      <w:r w:rsidRPr="00596D47">
        <w:rPr>
          <w:rFonts w:asciiTheme="minorHAnsi" w:eastAsiaTheme="minorEastAsia" w:hAnsiTheme="minorHAnsi" w:cstheme="minorBidi"/>
          <w:sz w:val="22"/>
          <w:szCs w:val="22"/>
        </w:rPr>
        <w:tab/>
      </w:r>
      <w:r>
        <w:t>E-UTRAN FDD-FDD Intra frequency handover for Cat-M1 UEs in CEModeB without SFN acquisition</w:t>
      </w:r>
      <w:r>
        <w:tab/>
        <w:t>935</w:t>
      </w:r>
    </w:p>
    <w:p w14:paraId="7CCF201F" w14:textId="77777777" w:rsidR="00596D47" w:rsidRDefault="00596D47">
      <w:pPr>
        <w:pStyle w:val="TOC4"/>
        <w:rPr>
          <w:rFonts w:asciiTheme="minorHAnsi" w:eastAsiaTheme="minorEastAsia" w:hAnsiTheme="minorHAnsi" w:cstheme="minorBidi"/>
          <w:sz w:val="22"/>
          <w:szCs w:val="22"/>
        </w:rPr>
      </w:pPr>
      <w:r w:rsidRPr="00596D47">
        <w:t>A.5.1.36.1</w:t>
      </w:r>
      <w:r w:rsidRPr="00596D47">
        <w:rPr>
          <w:rFonts w:asciiTheme="minorHAnsi" w:eastAsiaTheme="minorEastAsia" w:hAnsiTheme="minorHAnsi" w:cstheme="minorBidi"/>
          <w:sz w:val="22"/>
          <w:szCs w:val="22"/>
        </w:rPr>
        <w:tab/>
      </w:r>
      <w:r w:rsidRPr="003D1336">
        <w:rPr>
          <w:snapToGrid w:val="0"/>
        </w:rPr>
        <w:t>Test Purpose and Environment</w:t>
      </w:r>
      <w:r>
        <w:tab/>
        <w:t>935</w:t>
      </w:r>
    </w:p>
    <w:p w14:paraId="3110470A" w14:textId="77777777" w:rsidR="00596D47" w:rsidRDefault="00596D47">
      <w:pPr>
        <w:pStyle w:val="TOC4"/>
        <w:rPr>
          <w:rFonts w:asciiTheme="minorHAnsi" w:eastAsiaTheme="minorEastAsia" w:hAnsiTheme="minorHAnsi" w:cstheme="minorBidi"/>
          <w:sz w:val="22"/>
          <w:szCs w:val="22"/>
        </w:rPr>
      </w:pPr>
      <w:r w:rsidRPr="00596D47">
        <w:t>A.5.1.36.2</w:t>
      </w:r>
      <w:r w:rsidRPr="00596D47">
        <w:rPr>
          <w:rFonts w:asciiTheme="minorHAnsi" w:eastAsiaTheme="minorEastAsia" w:hAnsiTheme="minorHAnsi" w:cstheme="minorBidi"/>
          <w:sz w:val="22"/>
          <w:szCs w:val="22"/>
        </w:rPr>
        <w:tab/>
      </w:r>
      <w:r w:rsidRPr="003D1336">
        <w:rPr>
          <w:snapToGrid w:val="0"/>
        </w:rPr>
        <w:t>Test Requirements</w:t>
      </w:r>
      <w:r>
        <w:tab/>
        <w:t>936</w:t>
      </w:r>
    </w:p>
    <w:p w14:paraId="5882152F" w14:textId="77777777" w:rsidR="00596D47" w:rsidRDefault="00596D47">
      <w:pPr>
        <w:pStyle w:val="TOC3"/>
        <w:rPr>
          <w:rFonts w:asciiTheme="minorHAnsi" w:eastAsiaTheme="minorEastAsia" w:hAnsiTheme="minorHAnsi" w:cstheme="minorBidi"/>
          <w:sz w:val="22"/>
          <w:szCs w:val="22"/>
        </w:rPr>
      </w:pPr>
      <w:r w:rsidRPr="00596D47">
        <w:t>A.5.1.37</w:t>
      </w:r>
      <w:r w:rsidRPr="00596D47">
        <w:rPr>
          <w:rFonts w:asciiTheme="minorHAnsi" w:eastAsiaTheme="minorEastAsia" w:hAnsiTheme="minorHAnsi" w:cstheme="minorBidi"/>
          <w:sz w:val="22"/>
          <w:szCs w:val="22"/>
        </w:rPr>
        <w:tab/>
      </w:r>
      <w:r>
        <w:t>E-UTRAN HD-FDD Intra frequency handover for Cat-M1 UEs in CEModeB without SFN acquisition</w:t>
      </w:r>
      <w:r>
        <w:tab/>
        <w:t>937</w:t>
      </w:r>
    </w:p>
    <w:p w14:paraId="1173A204" w14:textId="77777777" w:rsidR="00596D47" w:rsidRDefault="00596D47">
      <w:pPr>
        <w:pStyle w:val="TOC4"/>
        <w:rPr>
          <w:rFonts w:asciiTheme="minorHAnsi" w:eastAsiaTheme="minorEastAsia" w:hAnsiTheme="minorHAnsi" w:cstheme="minorBidi"/>
          <w:sz w:val="22"/>
          <w:szCs w:val="22"/>
        </w:rPr>
      </w:pPr>
      <w:r w:rsidRPr="00596D47">
        <w:t>A.5.1.37.1</w:t>
      </w:r>
      <w:r w:rsidRPr="00596D47">
        <w:rPr>
          <w:rFonts w:asciiTheme="minorHAnsi" w:eastAsiaTheme="minorEastAsia" w:hAnsiTheme="minorHAnsi" w:cstheme="minorBidi"/>
          <w:sz w:val="22"/>
          <w:szCs w:val="22"/>
        </w:rPr>
        <w:tab/>
      </w:r>
      <w:r w:rsidRPr="003D1336">
        <w:rPr>
          <w:snapToGrid w:val="0"/>
        </w:rPr>
        <w:t>Test Purpose and Environment</w:t>
      </w:r>
      <w:r>
        <w:tab/>
        <w:t>937</w:t>
      </w:r>
    </w:p>
    <w:p w14:paraId="1C1B232F" w14:textId="77777777" w:rsidR="00596D47" w:rsidRDefault="00596D47">
      <w:pPr>
        <w:pStyle w:val="TOC4"/>
        <w:rPr>
          <w:rFonts w:asciiTheme="minorHAnsi" w:eastAsiaTheme="minorEastAsia" w:hAnsiTheme="minorHAnsi" w:cstheme="minorBidi"/>
          <w:sz w:val="22"/>
          <w:szCs w:val="22"/>
        </w:rPr>
      </w:pPr>
      <w:r w:rsidRPr="00596D47">
        <w:t>A.5.1.37.2</w:t>
      </w:r>
      <w:r w:rsidRPr="00596D47">
        <w:rPr>
          <w:rFonts w:asciiTheme="minorHAnsi" w:eastAsiaTheme="minorEastAsia" w:hAnsiTheme="minorHAnsi" w:cstheme="minorBidi"/>
          <w:sz w:val="22"/>
          <w:szCs w:val="22"/>
        </w:rPr>
        <w:tab/>
      </w:r>
      <w:r w:rsidRPr="003D1336">
        <w:rPr>
          <w:snapToGrid w:val="0"/>
        </w:rPr>
        <w:t>Test Requirements</w:t>
      </w:r>
      <w:r>
        <w:tab/>
        <w:t>938</w:t>
      </w:r>
    </w:p>
    <w:p w14:paraId="58219099" w14:textId="77777777" w:rsidR="00596D47" w:rsidRDefault="00596D47">
      <w:pPr>
        <w:pStyle w:val="TOC3"/>
        <w:rPr>
          <w:rFonts w:asciiTheme="minorHAnsi" w:eastAsiaTheme="minorEastAsia" w:hAnsiTheme="minorHAnsi" w:cstheme="minorBidi"/>
          <w:sz w:val="22"/>
          <w:szCs w:val="22"/>
        </w:rPr>
      </w:pPr>
      <w:r w:rsidRPr="00596D47">
        <w:t>A.5.1.38</w:t>
      </w:r>
      <w:r w:rsidRPr="00596D47">
        <w:rPr>
          <w:rFonts w:asciiTheme="minorHAnsi" w:eastAsiaTheme="minorEastAsia" w:hAnsiTheme="minorHAnsi"/>
          <w:sz w:val="22"/>
          <w:szCs w:val="22"/>
        </w:rPr>
        <w:tab/>
      </w:r>
      <w:r>
        <w:t>E-UTRAN TDD Intra frequency handover for Cat-M1 UEs in CEModeB without SFN acquisition</w:t>
      </w:r>
      <w:r>
        <w:tab/>
        <w:t>939</w:t>
      </w:r>
    </w:p>
    <w:p w14:paraId="1AB52536" w14:textId="77777777" w:rsidR="00596D47" w:rsidRDefault="00596D47">
      <w:pPr>
        <w:pStyle w:val="TOC4"/>
        <w:rPr>
          <w:rFonts w:asciiTheme="minorHAnsi" w:eastAsiaTheme="minorEastAsia" w:hAnsiTheme="minorHAnsi" w:cstheme="minorBidi"/>
          <w:sz w:val="22"/>
          <w:szCs w:val="22"/>
        </w:rPr>
      </w:pPr>
      <w:r w:rsidRPr="00596D47">
        <w:t>A.5.1.38.1</w:t>
      </w:r>
      <w:r w:rsidRPr="00596D47">
        <w:rPr>
          <w:rFonts w:asciiTheme="minorHAnsi" w:eastAsiaTheme="minorEastAsia" w:hAnsiTheme="minorHAnsi" w:cstheme="minorBidi"/>
          <w:sz w:val="22"/>
          <w:szCs w:val="22"/>
        </w:rPr>
        <w:tab/>
      </w:r>
      <w:r w:rsidRPr="003D1336">
        <w:rPr>
          <w:snapToGrid w:val="0"/>
        </w:rPr>
        <w:t>Test Purpose and Environment</w:t>
      </w:r>
      <w:r>
        <w:tab/>
        <w:t>939</w:t>
      </w:r>
    </w:p>
    <w:p w14:paraId="3261441D" w14:textId="77777777" w:rsidR="00596D47" w:rsidRDefault="00596D47">
      <w:pPr>
        <w:pStyle w:val="TOC4"/>
        <w:rPr>
          <w:rFonts w:asciiTheme="minorHAnsi" w:eastAsiaTheme="minorEastAsia" w:hAnsiTheme="minorHAnsi" w:cstheme="minorBidi"/>
          <w:sz w:val="22"/>
          <w:szCs w:val="22"/>
        </w:rPr>
      </w:pPr>
      <w:r w:rsidRPr="00596D47">
        <w:t>A.5.1.38.2</w:t>
      </w:r>
      <w:r w:rsidRPr="00596D47">
        <w:rPr>
          <w:rFonts w:asciiTheme="minorHAnsi" w:eastAsiaTheme="minorEastAsia" w:hAnsiTheme="minorHAnsi" w:cstheme="minorBidi"/>
          <w:sz w:val="22"/>
          <w:szCs w:val="22"/>
        </w:rPr>
        <w:tab/>
      </w:r>
      <w:r w:rsidRPr="003D1336">
        <w:rPr>
          <w:snapToGrid w:val="0"/>
        </w:rPr>
        <w:t>Test Requirements</w:t>
      </w:r>
      <w:r>
        <w:tab/>
        <w:t>940</w:t>
      </w:r>
    </w:p>
    <w:p w14:paraId="587EC88D" w14:textId="77777777" w:rsidR="00596D47" w:rsidRDefault="00596D4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941</w:t>
      </w:r>
    </w:p>
    <w:p w14:paraId="12E0B606" w14:textId="77777777" w:rsidR="00596D47" w:rsidRDefault="00596D47">
      <w:pPr>
        <w:pStyle w:val="TOC3"/>
        <w:rPr>
          <w:rFonts w:asciiTheme="minorHAnsi" w:eastAsiaTheme="minorEastAsia" w:hAnsiTheme="minorHAnsi" w:cstheme="minorBidi"/>
          <w:sz w:val="22"/>
          <w:szCs w:val="22"/>
        </w:rPr>
      </w:pPr>
      <w:r w:rsidRPr="00596D47">
        <w:t>A.5.2.1</w:t>
      </w:r>
      <w:r w:rsidRPr="00596D47">
        <w:rPr>
          <w:rFonts w:asciiTheme="minorHAnsi" w:eastAsiaTheme="minorEastAsia" w:hAnsiTheme="minorHAnsi"/>
          <w:sz w:val="22"/>
          <w:szCs w:val="22"/>
        </w:rPr>
        <w:tab/>
      </w:r>
      <w:r w:rsidRPr="003D1336">
        <w:rPr>
          <w:lang w:val="sv-SE"/>
        </w:rPr>
        <w:t>E-UTRAN FDD – UTRAN FDD Handover</w:t>
      </w:r>
      <w:r>
        <w:tab/>
        <w:t>941</w:t>
      </w:r>
    </w:p>
    <w:p w14:paraId="51B3ADC4" w14:textId="77777777" w:rsidR="00596D47" w:rsidRDefault="00596D47">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941</w:t>
      </w:r>
    </w:p>
    <w:p w14:paraId="751E0AC5" w14:textId="77777777" w:rsidR="00596D47" w:rsidRDefault="00596D47">
      <w:pPr>
        <w:pStyle w:val="TOC4"/>
        <w:rPr>
          <w:rFonts w:asciiTheme="minorHAnsi" w:eastAsiaTheme="minorEastAsia" w:hAnsiTheme="minorHAnsi" w:cstheme="minorBidi"/>
          <w:sz w:val="22"/>
          <w:szCs w:val="22"/>
        </w:rPr>
      </w:pPr>
      <w:r w:rsidRPr="00596D47">
        <w:t>A.5.2.1.2</w:t>
      </w:r>
      <w:r w:rsidRPr="00596D47">
        <w:rPr>
          <w:rFonts w:asciiTheme="minorHAnsi" w:eastAsiaTheme="minorEastAsia" w:hAnsiTheme="minorHAnsi" w:cstheme="minorBidi"/>
          <w:sz w:val="22"/>
          <w:szCs w:val="22"/>
        </w:rPr>
        <w:tab/>
      </w:r>
      <w:r w:rsidRPr="003D1336">
        <w:rPr>
          <w:snapToGrid w:val="0"/>
        </w:rPr>
        <w:t>Test Requirements</w:t>
      </w:r>
      <w:r>
        <w:tab/>
        <w:t>942</w:t>
      </w:r>
    </w:p>
    <w:p w14:paraId="1C902E37" w14:textId="77777777" w:rsidR="00596D47" w:rsidRDefault="00596D47">
      <w:pPr>
        <w:pStyle w:val="TOC3"/>
        <w:rPr>
          <w:rFonts w:asciiTheme="minorHAnsi" w:eastAsiaTheme="minorEastAsia" w:hAnsiTheme="minorHAnsi" w:cstheme="minorBidi"/>
          <w:sz w:val="22"/>
          <w:szCs w:val="22"/>
        </w:rPr>
      </w:pPr>
      <w:r w:rsidRPr="00596D47">
        <w:t>A.5.2.2</w:t>
      </w:r>
      <w:r w:rsidRPr="00596D47">
        <w:rPr>
          <w:rFonts w:asciiTheme="minorHAnsi" w:eastAsiaTheme="minorEastAsia" w:hAnsiTheme="minorHAnsi" w:cstheme="minorBidi"/>
          <w:sz w:val="22"/>
          <w:szCs w:val="22"/>
        </w:rPr>
        <w:tab/>
      </w:r>
      <w:r w:rsidRPr="003D1336">
        <w:rPr>
          <w:lang w:val="sv-SE"/>
        </w:rPr>
        <w:t>E-UTRAN TDD - UTRAN FDD Handover</w:t>
      </w:r>
      <w:r>
        <w:tab/>
        <w:t>943</w:t>
      </w:r>
    </w:p>
    <w:p w14:paraId="6249B730" w14:textId="77777777" w:rsidR="00596D47" w:rsidRDefault="00596D47">
      <w:pPr>
        <w:pStyle w:val="TOC4"/>
        <w:rPr>
          <w:rFonts w:asciiTheme="minorHAnsi" w:eastAsiaTheme="minorEastAsia" w:hAnsiTheme="minorHAnsi" w:cstheme="minorBidi"/>
          <w:sz w:val="22"/>
          <w:szCs w:val="22"/>
        </w:rPr>
      </w:pPr>
      <w:r w:rsidRPr="00596D47">
        <w:t>A.5.2.2.1</w:t>
      </w:r>
      <w:r w:rsidRPr="00596D47">
        <w:rPr>
          <w:rFonts w:asciiTheme="minorHAnsi" w:eastAsiaTheme="minorEastAsia" w:hAnsiTheme="minorHAnsi" w:cstheme="minorBidi"/>
          <w:sz w:val="22"/>
          <w:szCs w:val="22"/>
        </w:rPr>
        <w:tab/>
      </w:r>
      <w:r w:rsidRPr="003D1336">
        <w:rPr>
          <w:snapToGrid w:val="0"/>
        </w:rPr>
        <w:t>Test Purpose and Environment</w:t>
      </w:r>
      <w:r>
        <w:tab/>
        <w:t>943</w:t>
      </w:r>
    </w:p>
    <w:p w14:paraId="4105AA04" w14:textId="77777777" w:rsidR="00596D47" w:rsidRDefault="00596D47">
      <w:pPr>
        <w:pStyle w:val="TOC4"/>
        <w:rPr>
          <w:rFonts w:asciiTheme="minorHAnsi" w:eastAsiaTheme="minorEastAsia" w:hAnsiTheme="minorHAnsi" w:cstheme="minorBidi"/>
          <w:sz w:val="22"/>
          <w:szCs w:val="22"/>
        </w:rPr>
      </w:pPr>
      <w:r w:rsidRPr="00596D47">
        <w:t>A.5.2.2.2</w:t>
      </w:r>
      <w:r w:rsidRPr="00596D47">
        <w:rPr>
          <w:rFonts w:asciiTheme="minorHAnsi" w:eastAsiaTheme="minorEastAsia" w:hAnsiTheme="minorHAnsi" w:cstheme="minorBidi"/>
          <w:sz w:val="22"/>
          <w:szCs w:val="22"/>
        </w:rPr>
        <w:tab/>
      </w:r>
      <w:r w:rsidRPr="003D1336">
        <w:rPr>
          <w:snapToGrid w:val="0"/>
        </w:rPr>
        <w:t>Test Requirements</w:t>
      </w:r>
      <w:r>
        <w:tab/>
        <w:t>946</w:t>
      </w:r>
    </w:p>
    <w:p w14:paraId="115845C8" w14:textId="77777777" w:rsidR="00596D47" w:rsidRDefault="00596D47">
      <w:pPr>
        <w:pStyle w:val="TOC3"/>
        <w:rPr>
          <w:rFonts w:asciiTheme="minorHAnsi" w:eastAsiaTheme="minorEastAsia" w:hAnsiTheme="minorHAnsi" w:cstheme="minorBidi"/>
          <w:sz w:val="22"/>
          <w:szCs w:val="22"/>
        </w:rPr>
      </w:pPr>
      <w:r w:rsidRPr="00596D47">
        <w:t>A.</w:t>
      </w:r>
      <w:r w:rsidRPr="00596D47">
        <w:rPr>
          <w:lang w:eastAsia="zh-CN"/>
        </w:rPr>
        <w:t>5</w:t>
      </w:r>
      <w:r w:rsidRPr="00596D47">
        <w:t>.</w:t>
      </w:r>
      <w:r w:rsidRPr="00596D47">
        <w:rPr>
          <w:lang w:eastAsia="zh-CN"/>
        </w:rPr>
        <w:t>2</w:t>
      </w:r>
      <w:r w:rsidRPr="00596D47">
        <w:t>.</w:t>
      </w:r>
      <w:r w:rsidRPr="00596D47">
        <w:rPr>
          <w:lang w:eastAsia="zh-CN"/>
        </w:rPr>
        <w:t xml:space="preserve">3 </w:t>
      </w:r>
      <w:r w:rsidRPr="00596D47">
        <w:t>E-UTRAN FDD- GSM Handover</w:t>
      </w:r>
      <w:r w:rsidRPr="00596D47">
        <w:tab/>
      </w:r>
      <w:r>
        <w:t>946</w:t>
      </w:r>
    </w:p>
    <w:p w14:paraId="0279B378" w14:textId="77777777" w:rsidR="00596D47" w:rsidRDefault="00596D47">
      <w:pPr>
        <w:pStyle w:val="TOC5"/>
        <w:rPr>
          <w:rFonts w:asciiTheme="minorHAnsi" w:eastAsiaTheme="minorEastAsia" w:hAnsiTheme="minorHAnsi" w:cstheme="minorBidi"/>
          <w:sz w:val="22"/>
          <w:szCs w:val="22"/>
        </w:rPr>
      </w:pPr>
      <w:r w:rsidRPr="00596D47">
        <w:t>A.</w:t>
      </w:r>
      <w:r w:rsidRPr="00596D47">
        <w:rPr>
          <w:lang w:eastAsia="zh-CN"/>
        </w:rPr>
        <w:t>5</w:t>
      </w:r>
      <w:r w:rsidRPr="00596D47">
        <w:t>.</w:t>
      </w:r>
      <w:r w:rsidRPr="00596D47">
        <w:rPr>
          <w:lang w:eastAsia="zh-CN"/>
        </w:rPr>
        <w:t>2</w:t>
      </w:r>
      <w:r w:rsidRPr="00596D47">
        <w:t>.</w:t>
      </w:r>
      <w:r w:rsidRPr="00596D47">
        <w:rPr>
          <w:lang w:eastAsia="zh-CN"/>
        </w:rPr>
        <w:t>3.1</w:t>
      </w:r>
      <w:r w:rsidRPr="00596D47">
        <w:rPr>
          <w:rFonts w:asciiTheme="minorHAnsi" w:eastAsiaTheme="minorEastAsia" w:hAnsiTheme="minorHAnsi" w:cstheme="minorBidi"/>
          <w:sz w:val="22"/>
          <w:szCs w:val="22"/>
        </w:rPr>
        <w:tab/>
      </w:r>
      <w:r w:rsidRPr="003D1336">
        <w:rPr>
          <w:snapToGrid w:val="0"/>
        </w:rPr>
        <w:t>Test Purpose and Environment</w:t>
      </w:r>
      <w:r>
        <w:tab/>
        <w:t>946</w:t>
      </w:r>
    </w:p>
    <w:p w14:paraId="11E6C3B6" w14:textId="77777777" w:rsidR="00596D47" w:rsidRDefault="00596D47">
      <w:pPr>
        <w:pStyle w:val="TOC5"/>
        <w:rPr>
          <w:rFonts w:asciiTheme="minorHAnsi" w:eastAsiaTheme="minorEastAsia" w:hAnsiTheme="minorHAnsi" w:cstheme="minorBidi"/>
          <w:sz w:val="22"/>
          <w:szCs w:val="22"/>
        </w:rPr>
      </w:pPr>
      <w:r w:rsidRPr="00596D47">
        <w:t>A.</w:t>
      </w:r>
      <w:r w:rsidRPr="00596D47">
        <w:rPr>
          <w:lang w:eastAsia="zh-CN"/>
        </w:rPr>
        <w:t>5</w:t>
      </w:r>
      <w:r w:rsidRPr="00596D47">
        <w:t>.</w:t>
      </w:r>
      <w:r w:rsidRPr="00596D47">
        <w:rPr>
          <w:lang w:eastAsia="zh-CN"/>
        </w:rPr>
        <w:t>2</w:t>
      </w:r>
      <w:r w:rsidRPr="00596D47">
        <w:t>.</w:t>
      </w:r>
      <w:r w:rsidRPr="00596D47">
        <w:rPr>
          <w:lang w:eastAsia="zh-CN"/>
        </w:rPr>
        <w:t>3.2</w:t>
      </w:r>
      <w:r w:rsidRPr="00596D47">
        <w:rPr>
          <w:rFonts w:asciiTheme="minorHAnsi" w:eastAsiaTheme="minorEastAsia" w:hAnsiTheme="minorHAnsi" w:cstheme="minorBidi"/>
          <w:sz w:val="22"/>
          <w:szCs w:val="22"/>
        </w:rPr>
        <w:tab/>
      </w:r>
      <w:r w:rsidRPr="003D1336">
        <w:rPr>
          <w:snapToGrid w:val="0"/>
        </w:rPr>
        <w:t xml:space="preserve">Test </w:t>
      </w:r>
      <w:r w:rsidRPr="003D1336">
        <w:rPr>
          <w:snapToGrid w:val="0"/>
          <w:lang w:eastAsia="zh-CN"/>
        </w:rPr>
        <w:t>Requirements</w:t>
      </w:r>
      <w:r>
        <w:tab/>
        <w:t>947</w:t>
      </w:r>
    </w:p>
    <w:p w14:paraId="5CEECAAD" w14:textId="77777777" w:rsidR="00596D47" w:rsidRDefault="00596D47">
      <w:pPr>
        <w:pStyle w:val="TOC3"/>
        <w:rPr>
          <w:rFonts w:asciiTheme="minorHAnsi" w:eastAsiaTheme="minorEastAsia" w:hAnsiTheme="minorHAnsi" w:cstheme="minorBidi"/>
          <w:sz w:val="22"/>
          <w:szCs w:val="22"/>
        </w:rPr>
      </w:pPr>
      <w:r w:rsidRPr="00596D47">
        <w:t>A.5.2.4</w:t>
      </w:r>
      <w:r w:rsidRPr="00596D47">
        <w:rPr>
          <w:rFonts w:asciiTheme="minorHAnsi" w:eastAsiaTheme="minorEastAsia" w:hAnsiTheme="minorHAnsi" w:cstheme="minorBidi"/>
          <w:sz w:val="22"/>
          <w:szCs w:val="22"/>
        </w:rPr>
        <w:tab/>
      </w:r>
      <w:r w:rsidRPr="003D1336">
        <w:rPr>
          <w:lang w:val="sv-SE"/>
        </w:rPr>
        <w:t>E-UTRAN</w:t>
      </w:r>
      <w:r w:rsidRPr="003D1336">
        <w:rPr>
          <w:lang w:val="sv-SE" w:eastAsia="zh-CN"/>
        </w:rPr>
        <w:t xml:space="preserve"> TDD</w:t>
      </w:r>
      <w:r w:rsidRPr="003D1336">
        <w:rPr>
          <w:lang w:val="sv-SE"/>
        </w:rPr>
        <w:t xml:space="preserve"> - UTRAN TDD Handover</w:t>
      </w:r>
      <w:r>
        <w:tab/>
        <w:t>948</w:t>
      </w:r>
    </w:p>
    <w:p w14:paraId="4FE22A1C" w14:textId="77777777" w:rsidR="00596D47" w:rsidRDefault="00596D47">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948</w:t>
      </w:r>
    </w:p>
    <w:p w14:paraId="32765727" w14:textId="77777777" w:rsidR="00596D47" w:rsidRDefault="00596D4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948</w:t>
      </w:r>
    </w:p>
    <w:p w14:paraId="00FA4AFD" w14:textId="77777777" w:rsidR="00596D47" w:rsidRDefault="00596D47">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948</w:t>
      </w:r>
    </w:p>
    <w:p w14:paraId="1D1B7AE5" w14:textId="77777777" w:rsidR="00596D47" w:rsidRDefault="00596D4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950</w:t>
      </w:r>
    </w:p>
    <w:p w14:paraId="42465266" w14:textId="77777777" w:rsidR="00596D47" w:rsidRDefault="00596D47">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950</w:t>
      </w:r>
    </w:p>
    <w:p w14:paraId="1ED3E2AB" w14:textId="77777777" w:rsidR="00596D47" w:rsidRDefault="00596D4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950</w:t>
      </w:r>
    </w:p>
    <w:p w14:paraId="41AB808E" w14:textId="77777777" w:rsidR="00596D47" w:rsidRDefault="00596D47">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950</w:t>
      </w:r>
    </w:p>
    <w:p w14:paraId="6B6F9788" w14:textId="77777777" w:rsidR="00596D47" w:rsidRDefault="00596D47">
      <w:pPr>
        <w:pStyle w:val="TOC5"/>
        <w:rPr>
          <w:rFonts w:asciiTheme="minorHAnsi" w:eastAsiaTheme="minorEastAsia" w:hAnsiTheme="minorHAnsi" w:cstheme="minorBidi"/>
          <w:sz w:val="22"/>
          <w:szCs w:val="22"/>
        </w:rPr>
      </w:pPr>
      <w:r w:rsidRPr="00596D47">
        <w:t>A.</w:t>
      </w:r>
      <w:r w:rsidRPr="00596D47">
        <w:rPr>
          <w:lang w:eastAsia="zh-CN"/>
        </w:rPr>
        <w:t>5</w:t>
      </w:r>
      <w:r w:rsidRPr="00596D47">
        <w:t>.</w:t>
      </w:r>
      <w:r w:rsidRPr="00596D47">
        <w:rPr>
          <w:lang w:eastAsia="zh-CN"/>
        </w:rPr>
        <w:t>2</w:t>
      </w:r>
      <w:r w:rsidRPr="00596D47">
        <w:t>.</w:t>
      </w:r>
      <w:r w:rsidRPr="00596D47">
        <w:rPr>
          <w:lang w:eastAsia="zh-CN"/>
        </w:rPr>
        <w:t>4</w:t>
      </w:r>
      <w:r w:rsidRPr="00596D47">
        <w:t>.</w:t>
      </w:r>
      <w:r w:rsidRPr="00596D47">
        <w:rPr>
          <w:lang w:eastAsia="zh-CN"/>
        </w:rPr>
        <w:t>2</w:t>
      </w:r>
      <w:r w:rsidRPr="00596D47">
        <w:t>.</w:t>
      </w:r>
      <w:r w:rsidRPr="00596D47">
        <w:rPr>
          <w:lang w:eastAsia="zh-CN"/>
        </w:rPr>
        <w:t>3</w:t>
      </w:r>
      <w:r w:rsidRPr="00596D47">
        <w:rPr>
          <w:rFonts w:asciiTheme="minorHAnsi" w:eastAsiaTheme="minorEastAsia" w:hAnsiTheme="minorHAnsi" w:cstheme="minorBidi"/>
          <w:sz w:val="22"/>
          <w:szCs w:val="22"/>
        </w:rPr>
        <w:tab/>
      </w:r>
      <w:r w:rsidRPr="003D1336">
        <w:rPr>
          <w:lang w:val="sv-SE" w:eastAsia="zh-CN"/>
        </w:rPr>
        <w:t>Void</w:t>
      </w:r>
      <w:r>
        <w:tab/>
        <w:t>950</w:t>
      </w:r>
    </w:p>
    <w:p w14:paraId="33153557" w14:textId="77777777" w:rsidR="00596D47" w:rsidRDefault="00596D47">
      <w:pPr>
        <w:pStyle w:val="TOC3"/>
        <w:rPr>
          <w:rFonts w:asciiTheme="minorHAnsi" w:eastAsiaTheme="minorEastAsia" w:hAnsiTheme="minorHAnsi" w:cstheme="minorBidi"/>
          <w:sz w:val="22"/>
          <w:szCs w:val="22"/>
        </w:rPr>
      </w:pPr>
      <w:r w:rsidRPr="00596D47">
        <w:t>A.5.2.5</w:t>
      </w:r>
      <w:r w:rsidRPr="00596D47">
        <w:rPr>
          <w:rFonts w:asciiTheme="minorHAnsi" w:eastAsiaTheme="minorEastAsia" w:hAnsiTheme="minorHAnsi"/>
          <w:sz w:val="22"/>
          <w:szCs w:val="22"/>
        </w:rPr>
        <w:tab/>
      </w:r>
      <w:r w:rsidRPr="003D1336">
        <w:rPr>
          <w:lang w:val="sv-SE"/>
        </w:rPr>
        <w:t>E-UTRAN FDD – UTRAN TDD Handover</w:t>
      </w:r>
      <w:r>
        <w:tab/>
        <w:t>950</w:t>
      </w:r>
    </w:p>
    <w:p w14:paraId="4FAC2B0A" w14:textId="77777777" w:rsidR="00596D47" w:rsidRDefault="00596D47">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950</w:t>
      </w:r>
    </w:p>
    <w:p w14:paraId="1AFBEFB5" w14:textId="77777777" w:rsidR="00596D47" w:rsidRDefault="00596D47">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953</w:t>
      </w:r>
    </w:p>
    <w:p w14:paraId="4E27BAC2" w14:textId="77777777" w:rsidR="00596D47" w:rsidRDefault="00596D47">
      <w:pPr>
        <w:pStyle w:val="TOC4"/>
        <w:rPr>
          <w:rFonts w:asciiTheme="minorHAnsi" w:eastAsiaTheme="minorEastAsia" w:hAnsiTheme="minorHAnsi" w:cstheme="minorBidi"/>
          <w:sz w:val="22"/>
          <w:szCs w:val="22"/>
        </w:rPr>
      </w:pPr>
      <w:r w:rsidRPr="00596D47">
        <w:t>A.5.2.5.2</w:t>
      </w:r>
      <w:r w:rsidRPr="00596D47">
        <w:rPr>
          <w:rFonts w:asciiTheme="minorHAnsi" w:eastAsiaTheme="minorEastAsia" w:hAnsiTheme="minorHAnsi" w:cstheme="minorBidi"/>
          <w:sz w:val="22"/>
          <w:szCs w:val="22"/>
        </w:rPr>
        <w:tab/>
      </w:r>
      <w:r w:rsidRPr="003D1336">
        <w:rPr>
          <w:snapToGrid w:val="0"/>
        </w:rPr>
        <w:t>Test Requirements</w:t>
      </w:r>
      <w:r>
        <w:tab/>
        <w:t>953</w:t>
      </w:r>
    </w:p>
    <w:p w14:paraId="653493AB" w14:textId="77777777" w:rsidR="00596D47" w:rsidRDefault="00596D47">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953</w:t>
      </w:r>
    </w:p>
    <w:p w14:paraId="2D11F63E" w14:textId="77777777" w:rsidR="00596D47" w:rsidRDefault="00596D47">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953</w:t>
      </w:r>
    </w:p>
    <w:p w14:paraId="25206A50" w14:textId="77777777" w:rsidR="00596D47" w:rsidRDefault="00596D47">
      <w:pPr>
        <w:pStyle w:val="TOC5"/>
        <w:rPr>
          <w:rFonts w:asciiTheme="minorHAnsi" w:eastAsiaTheme="minorEastAsia" w:hAnsiTheme="minorHAnsi" w:cstheme="minorBidi"/>
          <w:sz w:val="22"/>
          <w:szCs w:val="22"/>
        </w:rPr>
      </w:pPr>
      <w:r w:rsidRPr="00596D47">
        <w:t>A.5.2.5.2.3</w:t>
      </w:r>
      <w:r w:rsidRPr="00596D47">
        <w:rPr>
          <w:rFonts w:asciiTheme="minorHAnsi" w:eastAsiaTheme="minorEastAsia" w:hAnsiTheme="minorHAnsi" w:cstheme="minorBidi"/>
          <w:sz w:val="22"/>
          <w:szCs w:val="22"/>
        </w:rPr>
        <w:tab/>
      </w:r>
      <w:r w:rsidRPr="003D1336">
        <w:rPr>
          <w:lang w:val="sv-SE"/>
        </w:rPr>
        <w:t>Void</w:t>
      </w:r>
      <w:r>
        <w:tab/>
        <w:t>953</w:t>
      </w:r>
    </w:p>
    <w:p w14:paraId="679B44F8" w14:textId="77777777" w:rsidR="00596D47" w:rsidRDefault="00596D47">
      <w:pPr>
        <w:pStyle w:val="TOC4"/>
        <w:rPr>
          <w:rFonts w:asciiTheme="minorHAnsi" w:eastAsiaTheme="minorEastAsia" w:hAnsiTheme="minorHAnsi" w:cstheme="minorBidi"/>
          <w:sz w:val="22"/>
          <w:szCs w:val="22"/>
        </w:rPr>
      </w:pPr>
      <w:r w:rsidRPr="00596D47">
        <w:t>A.5.2.</w:t>
      </w:r>
      <w:r w:rsidRPr="00596D47">
        <w:rPr>
          <w:lang w:eastAsia="zh-CN"/>
        </w:rPr>
        <w:t>6</w:t>
      </w:r>
      <w:r w:rsidRPr="00596D47">
        <w:rPr>
          <w:rFonts w:asciiTheme="minorHAnsi" w:eastAsiaTheme="minorEastAsia" w:hAnsiTheme="minorHAnsi"/>
          <w:sz w:val="22"/>
          <w:szCs w:val="22"/>
        </w:rPr>
        <w:tab/>
      </w:r>
      <w:r w:rsidRPr="003D1336">
        <w:rPr>
          <w:lang w:val="sv-SE"/>
        </w:rPr>
        <w:t>E-UTRAN TDD - GSM Handover</w:t>
      </w:r>
      <w:r>
        <w:tab/>
        <w:t>953</w:t>
      </w:r>
    </w:p>
    <w:p w14:paraId="4AB1C9FD" w14:textId="77777777" w:rsidR="00596D47" w:rsidRDefault="00596D47">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953</w:t>
      </w:r>
    </w:p>
    <w:p w14:paraId="219EDE55" w14:textId="77777777" w:rsidR="00596D47" w:rsidRDefault="00596D47">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955</w:t>
      </w:r>
    </w:p>
    <w:p w14:paraId="66C41A2D" w14:textId="77777777" w:rsidR="00596D47" w:rsidRDefault="00596D47">
      <w:pPr>
        <w:pStyle w:val="TOC3"/>
        <w:rPr>
          <w:rFonts w:asciiTheme="minorHAnsi" w:eastAsiaTheme="minorEastAsia" w:hAnsiTheme="minorHAnsi" w:cstheme="minorBidi"/>
          <w:sz w:val="22"/>
          <w:szCs w:val="22"/>
        </w:rPr>
      </w:pPr>
      <w:r w:rsidRPr="00596D47">
        <w:t>A.5.2.</w:t>
      </w:r>
      <w:r w:rsidRPr="00596D47">
        <w:rPr>
          <w:lang w:eastAsia="zh-CN"/>
        </w:rPr>
        <w:t>7</w:t>
      </w:r>
      <w:r w:rsidRPr="00596D47">
        <w:rPr>
          <w:rFonts w:asciiTheme="minorHAnsi" w:eastAsiaTheme="minorEastAsia" w:hAnsiTheme="minorHAnsi"/>
          <w:sz w:val="22"/>
          <w:szCs w:val="22"/>
        </w:rPr>
        <w:tab/>
      </w:r>
      <w:r w:rsidRPr="003D1336">
        <w:rPr>
          <w:lang w:val="sv-SE"/>
        </w:rPr>
        <w:t>E-UTRAN FDD – UTRAN FDD Handover; Unknown Target Cell</w:t>
      </w:r>
      <w:r>
        <w:tab/>
        <w:t>956</w:t>
      </w:r>
    </w:p>
    <w:p w14:paraId="0C2D0C23" w14:textId="77777777" w:rsidR="00596D47" w:rsidRDefault="00596D47">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956</w:t>
      </w:r>
    </w:p>
    <w:p w14:paraId="373761BF" w14:textId="77777777" w:rsidR="00596D47" w:rsidRDefault="00596D47">
      <w:pPr>
        <w:pStyle w:val="TOC4"/>
        <w:rPr>
          <w:rFonts w:asciiTheme="minorHAnsi" w:eastAsiaTheme="minorEastAsia" w:hAnsiTheme="minorHAnsi" w:cstheme="minorBidi"/>
          <w:sz w:val="22"/>
          <w:szCs w:val="22"/>
        </w:rPr>
      </w:pPr>
      <w:r w:rsidRPr="00596D47">
        <w:t>A.5.2.</w:t>
      </w:r>
      <w:r w:rsidRPr="00596D47">
        <w:rPr>
          <w:lang w:eastAsia="zh-CN"/>
        </w:rPr>
        <w:t>7</w:t>
      </w:r>
      <w:r w:rsidRPr="00596D47">
        <w:t>.2</w:t>
      </w:r>
      <w:r w:rsidRPr="00596D47">
        <w:rPr>
          <w:rFonts w:asciiTheme="minorHAnsi" w:eastAsiaTheme="minorEastAsia" w:hAnsiTheme="minorHAnsi" w:cstheme="minorBidi"/>
          <w:sz w:val="22"/>
          <w:szCs w:val="22"/>
        </w:rPr>
        <w:tab/>
      </w:r>
      <w:r w:rsidRPr="003D1336">
        <w:rPr>
          <w:snapToGrid w:val="0"/>
        </w:rPr>
        <w:t>Test Requirements</w:t>
      </w:r>
      <w:r>
        <w:tab/>
        <w:t>958</w:t>
      </w:r>
    </w:p>
    <w:p w14:paraId="62ADBDB7" w14:textId="77777777" w:rsidR="00596D47" w:rsidRDefault="00596D47">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958</w:t>
      </w:r>
    </w:p>
    <w:p w14:paraId="3E5413CF" w14:textId="77777777" w:rsidR="00596D47" w:rsidRDefault="00596D47">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958</w:t>
      </w:r>
    </w:p>
    <w:p w14:paraId="3A88CF7B" w14:textId="77777777" w:rsidR="00596D47" w:rsidRDefault="00596D47">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959</w:t>
      </w:r>
    </w:p>
    <w:p w14:paraId="2D8C6F03" w14:textId="77777777" w:rsidR="00596D47" w:rsidRDefault="00596D47">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960</w:t>
      </w:r>
    </w:p>
    <w:p w14:paraId="7F8B8AF2" w14:textId="77777777" w:rsidR="00596D47" w:rsidRDefault="00596D47">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960</w:t>
      </w:r>
    </w:p>
    <w:p w14:paraId="275E6359" w14:textId="77777777" w:rsidR="00596D47" w:rsidRDefault="00596D47">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961</w:t>
      </w:r>
    </w:p>
    <w:p w14:paraId="6B160381" w14:textId="77777777" w:rsidR="00596D47" w:rsidRDefault="00596D47">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962</w:t>
      </w:r>
    </w:p>
    <w:p w14:paraId="46915237" w14:textId="77777777" w:rsidR="00596D47" w:rsidRDefault="00596D47">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962</w:t>
      </w:r>
    </w:p>
    <w:p w14:paraId="500BE69D" w14:textId="77777777" w:rsidR="00596D47" w:rsidRDefault="00596D47">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964</w:t>
      </w:r>
    </w:p>
    <w:p w14:paraId="739AFEAE" w14:textId="77777777" w:rsidR="00596D47" w:rsidRDefault="00596D47">
      <w:pPr>
        <w:pStyle w:val="TOC3"/>
        <w:rPr>
          <w:rFonts w:asciiTheme="minorHAnsi" w:eastAsiaTheme="minorEastAsia" w:hAnsiTheme="minorHAnsi" w:cstheme="minorBidi"/>
          <w:sz w:val="22"/>
          <w:szCs w:val="22"/>
        </w:rPr>
      </w:pPr>
      <w:r w:rsidRPr="00596D47">
        <w:t>A.5.2.10A</w:t>
      </w:r>
      <w:r w:rsidRPr="00596D47">
        <w:rPr>
          <w:rFonts w:asciiTheme="minorHAnsi" w:eastAsiaTheme="minorEastAsia" w:hAnsiTheme="minorHAnsi"/>
          <w:sz w:val="22"/>
          <w:szCs w:val="22"/>
        </w:rPr>
        <w:tab/>
      </w:r>
      <w:r>
        <w:t>E-UTRAN FDD – UTRAN FDD Multicarrier Handover with two target cells</w:t>
      </w:r>
      <w:r>
        <w:tab/>
        <w:t>964</w:t>
      </w:r>
    </w:p>
    <w:p w14:paraId="1C295DC3" w14:textId="77777777" w:rsidR="00596D47" w:rsidRDefault="00596D47">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964</w:t>
      </w:r>
    </w:p>
    <w:p w14:paraId="79FEC1C0" w14:textId="77777777" w:rsidR="00596D47" w:rsidRDefault="00596D47">
      <w:pPr>
        <w:pStyle w:val="TOC4"/>
        <w:rPr>
          <w:rFonts w:asciiTheme="minorHAnsi" w:eastAsiaTheme="minorEastAsia" w:hAnsiTheme="minorHAnsi" w:cstheme="minorBidi"/>
          <w:sz w:val="22"/>
          <w:szCs w:val="22"/>
        </w:rPr>
      </w:pPr>
      <w:r w:rsidRPr="00596D47">
        <w:t>A.5.2.10A.2</w:t>
      </w:r>
      <w:r w:rsidRPr="00596D47">
        <w:rPr>
          <w:rFonts w:asciiTheme="minorHAnsi" w:eastAsiaTheme="minorEastAsia" w:hAnsiTheme="minorHAnsi" w:cstheme="minorBidi"/>
          <w:sz w:val="22"/>
          <w:szCs w:val="22"/>
        </w:rPr>
        <w:tab/>
      </w:r>
      <w:r w:rsidRPr="003D1336">
        <w:rPr>
          <w:snapToGrid w:val="0"/>
        </w:rPr>
        <w:t>Test Requirements</w:t>
      </w:r>
      <w:r>
        <w:tab/>
        <w:t>967</w:t>
      </w:r>
    </w:p>
    <w:p w14:paraId="3D5BE0A1" w14:textId="77777777" w:rsidR="00596D47" w:rsidRDefault="00596D47">
      <w:pPr>
        <w:pStyle w:val="TOC3"/>
        <w:rPr>
          <w:rFonts w:asciiTheme="minorHAnsi" w:eastAsiaTheme="minorEastAsia" w:hAnsiTheme="minorHAnsi" w:cstheme="minorBidi"/>
          <w:sz w:val="22"/>
          <w:szCs w:val="22"/>
        </w:rPr>
      </w:pPr>
      <w:r w:rsidRPr="00596D47">
        <w:t>A.5.2.10B</w:t>
      </w:r>
      <w:r w:rsidRPr="00596D47">
        <w:rPr>
          <w:rFonts w:asciiTheme="minorHAnsi" w:eastAsiaTheme="minorEastAsia" w:hAnsiTheme="minorHAnsi"/>
          <w:sz w:val="22"/>
          <w:szCs w:val="22"/>
        </w:rPr>
        <w:tab/>
      </w:r>
      <w:r>
        <w:t>E-UTRAN TDD – UTRAN FDD Multicarrier Handover with two target cells</w:t>
      </w:r>
      <w:r>
        <w:tab/>
        <w:t>967</w:t>
      </w:r>
    </w:p>
    <w:p w14:paraId="08C56053" w14:textId="77777777" w:rsidR="00596D47" w:rsidRDefault="00596D47">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967</w:t>
      </w:r>
    </w:p>
    <w:p w14:paraId="170D0FD8" w14:textId="77777777" w:rsidR="00596D47" w:rsidRDefault="00596D47">
      <w:pPr>
        <w:pStyle w:val="TOC4"/>
        <w:rPr>
          <w:rFonts w:asciiTheme="minorHAnsi" w:eastAsiaTheme="minorEastAsia" w:hAnsiTheme="minorHAnsi" w:cstheme="minorBidi"/>
          <w:sz w:val="22"/>
          <w:szCs w:val="22"/>
        </w:rPr>
      </w:pPr>
      <w:r w:rsidRPr="00596D47">
        <w:t>A.5.2.10B.2</w:t>
      </w:r>
      <w:r w:rsidRPr="00596D47">
        <w:rPr>
          <w:rFonts w:asciiTheme="minorHAnsi" w:eastAsiaTheme="minorEastAsia" w:hAnsiTheme="minorHAnsi" w:cstheme="minorBidi"/>
          <w:sz w:val="22"/>
          <w:szCs w:val="22"/>
        </w:rPr>
        <w:tab/>
      </w:r>
      <w:r w:rsidRPr="003D1336">
        <w:rPr>
          <w:snapToGrid w:val="0"/>
        </w:rPr>
        <w:t>Test Requirements</w:t>
      </w:r>
      <w:r>
        <w:tab/>
        <w:t>970</w:t>
      </w:r>
    </w:p>
    <w:p w14:paraId="6B259414" w14:textId="77777777" w:rsidR="00596D47" w:rsidRDefault="00596D47">
      <w:pPr>
        <w:pStyle w:val="TOC3"/>
        <w:rPr>
          <w:rFonts w:asciiTheme="minorHAnsi" w:eastAsiaTheme="minorEastAsia" w:hAnsiTheme="minorHAnsi" w:cstheme="minorBidi"/>
          <w:sz w:val="22"/>
          <w:szCs w:val="22"/>
        </w:rPr>
      </w:pPr>
      <w:r w:rsidRPr="00596D47">
        <w:t>A.5.2.1</w:t>
      </w:r>
      <w:r w:rsidRPr="00596D47">
        <w:rPr>
          <w:lang w:eastAsia="zh-CN"/>
        </w:rPr>
        <w:t>1</w:t>
      </w:r>
      <w:r w:rsidRPr="00596D47">
        <w:rPr>
          <w:rFonts w:asciiTheme="minorHAnsi" w:eastAsiaTheme="minorEastAsia" w:hAnsiTheme="minorHAnsi"/>
          <w:sz w:val="22"/>
          <w:szCs w:val="22"/>
        </w:rPr>
        <w:tab/>
      </w:r>
      <w:r w:rsidRPr="003D1336">
        <w:rPr>
          <w:lang w:val="sv-SE"/>
        </w:rPr>
        <w:t>E-UTRAN FDD – UTRAN FDD Handover</w:t>
      </w:r>
      <w:r w:rsidRPr="003D1336">
        <w:rPr>
          <w:lang w:val="sv-SE" w:eastAsia="zh-CN"/>
        </w:rPr>
        <w:t xml:space="preserve"> for 5MHz Bandwidth</w:t>
      </w:r>
      <w:r>
        <w:tab/>
        <w:t>970</w:t>
      </w:r>
    </w:p>
    <w:p w14:paraId="1BAEAF77" w14:textId="77777777" w:rsidR="00596D47" w:rsidRDefault="00596D47">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970</w:t>
      </w:r>
    </w:p>
    <w:p w14:paraId="178E26CC" w14:textId="77777777" w:rsidR="00596D47" w:rsidRDefault="00596D47">
      <w:pPr>
        <w:pStyle w:val="TOC4"/>
        <w:rPr>
          <w:rFonts w:asciiTheme="minorHAnsi" w:eastAsiaTheme="minorEastAsia" w:hAnsiTheme="minorHAnsi" w:cstheme="minorBidi"/>
          <w:sz w:val="22"/>
          <w:szCs w:val="22"/>
        </w:rPr>
      </w:pPr>
      <w:r w:rsidRPr="00596D47">
        <w:t>A.5.2.</w:t>
      </w:r>
      <w:r w:rsidRPr="00596D47">
        <w:rPr>
          <w:lang w:eastAsia="zh-CN"/>
        </w:rPr>
        <w:t>11</w:t>
      </w:r>
      <w:r w:rsidRPr="00596D47">
        <w:t>.2</w:t>
      </w:r>
      <w:r w:rsidRPr="00596D47">
        <w:rPr>
          <w:rFonts w:asciiTheme="minorHAnsi" w:eastAsiaTheme="minorEastAsia" w:hAnsiTheme="minorHAnsi" w:cstheme="minorBidi"/>
          <w:sz w:val="22"/>
          <w:szCs w:val="22"/>
        </w:rPr>
        <w:tab/>
      </w:r>
      <w:r w:rsidRPr="003D1336">
        <w:rPr>
          <w:snapToGrid w:val="0"/>
        </w:rPr>
        <w:t>Test Requirements</w:t>
      </w:r>
      <w:r>
        <w:tab/>
        <w:t>970</w:t>
      </w:r>
    </w:p>
    <w:p w14:paraId="43732D49" w14:textId="77777777" w:rsidR="00596D47" w:rsidRDefault="00596D47">
      <w:pPr>
        <w:pStyle w:val="TOC4"/>
        <w:rPr>
          <w:rFonts w:asciiTheme="minorHAnsi" w:eastAsiaTheme="minorEastAsia" w:hAnsiTheme="minorHAnsi" w:cstheme="minorBidi"/>
          <w:sz w:val="22"/>
          <w:szCs w:val="22"/>
        </w:rPr>
      </w:pPr>
      <w:r w:rsidRPr="00596D47">
        <w:t>A.5.3</w:t>
      </w:r>
      <w:r w:rsidRPr="00596D47">
        <w:rPr>
          <w:rFonts w:asciiTheme="minorHAnsi" w:eastAsiaTheme="minorEastAsia" w:hAnsiTheme="minorHAnsi" w:cstheme="minorBidi"/>
          <w:sz w:val="22"/>
          <w:szCs w:val="22"/>
        </w:rPr>
        <w:tab/>
      </w:r>
      <w:r w:rsidRPr="003D1336">
        <w:rPr>
          <w:lang w:val="en-US"/>
        </w:rPr>
        <w:t>E-UTRAN Handover to Non-3GPP RATs</w:t>
      </w:r>
      <w:r>
        <w:tab/>
        <w:t>971</w:t>
      </w:r>
    </w:p>
    <w:p w14:paraId="349D26CE" w14:textId="77777777" w:rsidR="00596D47" w:rsidRDefault="00596D47">
      <w:pPr>
        <w:pStyle w:val="TOC4"/>
        <w:rPr>
          <w:rFonts w:asciiTheme="minorHAnsi" w:eastAsiaTheme="minorEastAsia" w:hAnsiTheme="minorHAnsi" w:cstheme="minorBidi"/>
          <w:sz w:val="22"/>
          <w:szCs w:val="22"/>
        </w:rPr>
      </w:pPr>
      <w:r w:rsidRPr="00596D47">
        <w:t>A.5.3.1</w:t>
      </w:r>
      <w:r w:rsidRPr="00596D47">
        <w:rPr>
          <w:rFonts w:asciiTheme="minorHAnsi" w:eastAsiaTheme="minorEastAsia" w:hAnsiTheme="minorHAnsi" w:cstheme="minorBidi"/>
          <w:sz w:val="22"/>
          <w:szCs w:val="22"/>
        </w:rPr>
        <w:tab/>
      </w:r>
      <w:r w:rsidRPr="003D1336">
        <w:rPr>
          <w:lang w:val="en-US"/>
        </w:rPr>
        <w:t>E-UTRAN FDD – HRPD Handover</w:t>
      </w:r>
      <w:r>
        <w:tab/>
        <w:t>971</w:t>
      </w:r>
    </w:p>
    <w:p w14:paraId="0BE68C26" w14:textId="77777777" w:rsidR="00596D47" w:rsidRDefault="00596D47">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971</w:t>
      </w:r>
    </w:p>
    <w:p w14:paraId="269B4315" w14:textId="77777777" w:rsidR="00596D47" w:rsidRDefault="00596D47">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973</w:t>
      </w:r>
    </w:p>
    <w:p w14:paraId="2D6935BA" w14:textId="77777777" w:rsidR="00596D47" w:rsidRDefault="00596D47">
      <w:pPr>
        <w:pStyle w:val="TOC4"/>
        <w:rPr>
          <w:rFonts w:asciiTheme="minorHAnsi" w:eastAsiaTheme="minorEastAsia" w:hAnsiTheme="minorHAnsi" w:cstheme="minorBidi"/>
          <w:sz w:val="22"/>
          <w:szCs w:val="22"/>
        </w:rPr>
      </w:pPr>
      <w:r w:rsidRPr="00596D47">
        <w:t>A.5.3.2</w:t>
      </w:r>
      <w:r w:rsidRPr="00596D47">
        <w:rPr>
          <w:rFonts w:asciiTheme="minorHAnsi" w:eastAsiaTheme="minorEastAsia" w:hAnsiTheme="minorHAnsi" w:cstheme="minorBidi"/>
          <w:sz w:val="22"/>
          <w:szCs w:val="22"/>
        </w:rPr>
        <w:tab/>
      </w:r>
      <w:r w:rsidRPr="003D1336">
        <w:rPr>
          <w:lang w:val="en-US"/>
        </w:rPr>
        <w:t>E-UTRAN FDD – cdma2000 1X Handover</w:t>
      </w:r>
      <w:r>
        <w:tab/>
        <w:t>973</w:t>
      </w:r>
    </w:p>
    <w:p w14:paraId="383EE3C8" w14:textId="77777777" w:rsidR="00596D47" w:rsidRDefault="00596D47">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973</w:t>
      </w:r>
    </w:p>
    <w:p w14:paraId="5FB546DF" w14:textId="77777777" w:rsidR="00596D47" w:rsidRDefault="00596D47">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976</w:t>
      </w:r>
    </w:p>
    <w:p w14:paraId="486CC356" w14:textId="77777777" w:rsidR="00596D47" w:rsidRDefault="00596D47">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976</w:t>
      </w:r>
    </w:p>
    <w:p w14:paraId="0F8E8A6B" w14:textId="77777777" w:rsidR="00596D47" w:rsidRDefault="00596D47">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976</w:t>
      </w:r>
    </w:p>
    <w:p w14:paraId="6A60EBFB" w14:textId="77777777" w:rsidR="00596D47" w:rsidRDefault="00596D47">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978</w:t>
      </w:r>
    </w:p>
    <w:p w14:paraId="2349F678" w14:textId="77777777" w:rsidR="00596D47" w:rsidRDefault="00596D47">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979</w:t>
      </w:r>
    </w:p>
    <w:p w14:paraId="67811DDA" w14:textId="77777777" w:rsidR="00596D47" w:rsidRDefault="00596D47">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979</w:t>
      </w:r>
    </w:p>
    <w:p w14:paraId="5F63203E" w14:textId="77777777" w:rsidR="00596D47" w:rsidRDefault="00596D47">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980</w:t>
      </w:r>
    </w:p>
    <w:p w14:paraId="78D8C183" w14:textId="77777777" w:rsidR="00596D47" w:rsidRDefault="00596D47">
      <w:pPr>
        <w:pStyle w:val="TOC3"/>
        <w:rPr>
          <w:rFonts w:asciiTheme="minorHAnsi" w:eastAsiaTheme="minorEastAsia" w:hAnsiTheme="minorHAnsi" w:cstheme="minorBidi"/>
          <w:sz w:val="22"/>
          <w:szCs w:val="22"/>
        </w:rPr>
      </w:pPr>
      <w:r w:rsidRPr="00596D47">
        <w:t>A.5.3.</w:t>
      </w:r>
      <w:r w:rsidRPr="00596D47">
        <w:rPr>
          <w:lang w:eastAsia="zh-CN"/>
        </w:rPr>
        <w:t>5</w:t>
      </w:r>
      <w:r w:rsidRPr="00596D47">
        <w:rPr>
          <w:rFonts w:asciiTheme="minorHAnsi" w:eastAsiaTheme="minorEastAsia" w:hAnsiTheme="minorHAnsi" w:cstheme="minorBidi"/>
          <w:sz w:val="22"/>
          <w:szCs w:val="22"/>
        </w:rPr>
        <w:tab/>
      </w:r>
      <w:r w:rsidRPr="003D1336">
        <w:rPr>
          <w:lang w:val="sv-SE"/>
        </w:rPr>
        <w:t xml:space="preserve">E-UTRAN </w:t>
      </w:r>
      <w:r w:rsidRPr="003D1336">
        <w:rPr>
          <w:lang w:val="sv-SE" w:eastAsia="zh-CN"/>
        </w:rPr>
        <w:t>T</w:t>
      </w:r>
      <w:r w:rsidRPr="003D1336">
        <w:rPr>
          <w:lang w:val="sv-SE"/>
        </w:rPr>
        <w:t>DD – HRPD Handover</w:t>
      </w:r>
      <w:r>
        <w:tab/>
        <w:t>981</w:t>
      </w:r>
    </w:p>
    <w:p w14:paraId="2E84BA5F" w14:textId="77777777" w:rsidR="00596D47" w:rsidRDefault="00596D47">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981</w:t>
      </w:r>
    </w:p>
    <w:p w14:paraId="34EEAB0D" w14:textId="77777777" w:rsidR="00596D47" w:rsidRDefault="00596D47">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983</w:t>
      </w:r>
    </w:p>
    <w:p w14:paraId="4324D1B6" w14:textId="77777777" w:rsidR="00596D47" w:rsidRDefault="00596D47">
      <w:pPr>
        <w:pStyle w:val="TOC3"/>
        <w:rPr>
          <w:rFonts w:asciiTheme="minorHAnsi" w:eastAsiaTheme="minorEastAsia" w:hAnsiTheme="minorHAnsi" w:cstheme="minorBidi"/>
          <w:sz w:val="22"/>
          <w:szCs w:val="22"/>
        </w:rPr>
      </w:pPr>
      <w:r w:rsidRPr="00596D47">
        <w:t>A.5.3.6</w:t>
      </w:r>
      <w:r w:rsidRPr="00596D47">
        <w:rPr>
          <w:rFonts w:asciiTheme="minorHAnsi" w:eastAsiaTheme="minorEastAsia" w:hAnsiTheme="minorHAnsi" w:cstheme="minorBidi"/>
          <w:sz w:val="22"/>
          <w:szCs w:val="22"/>
        </w:rPr>
        <w:tab/>
      </w:r>
      <w:r w:rsidRPr="003D1336">
        <w:rPr>
          <w:lang w:val="en-US"/>
        </w:rPr>
        <w:t>E-UTRAN TDD – cdma2000 1X Handover</w:t>
      </w:r>
      <w:r>
        <w:tab/>
        <w:t>984</w:t>
      </w:r>
    </w:p>
    <w:p w14:paraId="768E1199" w14:textId="77777777" w:rsidR="00596D47" w:rsidRDefault="00596D47">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984</w:t>
      </w:r>
    </w:p>
    <w:p w14:paraId="43461CA8" w14:textId="77777777" w:rsidR="00596D47" w:rsidRDefault="00596D47">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987</w:t>
      </w:r>
    </w:p>
    <w:p w14:paraId="73C63F75" w14:textId="5F84E1AE" w:rsidR="00596D47" w:rsidRDefault="00596D4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987</w:t>
      </w:r>
    </w:p>
    <w:p w14:paraId="177D50F6" w14:textId="77777777" w:rsidR="00596D47" w:rsidRDefault="00596D47">
      <w:pPr>
        <w:pStyle w:val="TOC2"/>
        <w:rPr>
          <w:rFonts w:asciiTheme="minorHAnsi" w:eastAsiaTheme="minorEastAsia" w:hAnsiTheme="minorHAnsi" w:cstheme="minorBidi"/>
          <w:sz w:val="22"/>
          <w:szCs w:val="22"/>
        </w:rPr>
      </w:pPr>
      <w:r w:rsidRPr="00596D47">
        <w:t>A.6.1</w:t>
      </w:r>
      <w:r w:rsidRPr="00596D47">
        <w:rPr>
          <w:rFonts w:asciiTheme="minorHAnsi" w:eastAsiaTheme="minorEastAsia" w:hAnsiTheme="minorHAnsi"/>
          <w:sz w:val="22"/>
          <w:szCs w:val="22"/>
        </w:rPr>
        <w:tab/>
      </w:r>
      <w:r w:rsidRPr="003D1336">
        <w:rPr>
          <w:rFonts w:cs="v4.2.0"/>
        </w:rPr>
        <w:t>RRC Re-establishment</w:t>
      </w:r>
      <w:r>
        <w:tab/>
        <w:t>987</w:t>
      </w:r>
    </w:p>
    <w:p w14:paraId="3D979EBF" w14:textId="77777777" w:rsidR="00596D47" w:rsidRDefault="00596D47">
      <w:pPr>
        <w:pStyle w:val="TOC3"/>
        <w:rPr>
          <w:rFonts w:asciiTheme="minorHAnsi" w:eastAsiaTheme="minorEastAsia" w:hAnsiTheme="minorHAnsi" w:cstheme="minorBidi"/>
          <w:sz w:val="22"/>
          <w:szCs w:val="22"/>
        </w:rPr>
      </w:pPr>
      <w:r w:rsidRPr="00596D47">
        <w:t>A.6.1.1</w:t>
      </w:r>
      <w:r w:rsidRPr="00596D47">
        <w:rPr>
          <w:rFonts w:asciiTheme="minorHAnsi" w:eastAsiaTheme="minorEastAsia" w:hAnsiTheme="minorHAnsi"/>
          <w:sz w:val="22"/>
          <w:szCs w:val="22"/>
        </w:rPr>
        <w:tab/>
      </w:r>
      <w:r w:rsidRPr="003D1336">
        <w:rPr>
          <w:rFonts w:cs="v4.2.0"/>
          <w:snapToGrid w:val="0"/>
        </w:rPr>
        <w:t>E-UTRAN FDD Intra-frequency RRC Re-establishment</w:t>
      </w:r>
      <w:r>
        <w:tab/>
        <w:t>987</w:t>
      </w:r>
    </w:p>
    <w:p w14:paraId="7CB1D3C2" w14:textId="77777777" w:rsidR="00596D47" w:rsidRDefault="00596D47">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3D1336">
        <w:rPr>
          <w:snapToGrid w:val="0"/>
        </w:rPr>
        <w:t>Test Purpose and Environment</w:t>
      </w:r>
      <w:r>
        <w:tab/>
        <w:t>987</w:t>
      </w:r>
    </w:p>
    <w:p w14:paraId="4D15B987" w14:textId="77777777" w:rsidR="00596D47" w:rsidRDefault="00596D47">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988</w:t>
      </w:r>
    </w:p>
    <w:p w14:paraId="557B5A37" w14:textId="77777777" w:rsidR="00596D47" w:rsidRDefault="00596D47">
      <w:pPr>
        <w:pStyle w:val="TOC3"/>
        <w:rPr>
          <w:rFonts w:asciiTheme="minorHAnsi" w:eastAsiaTheme="minorEastAsia" w:hAnsiTheme="minorHAnsi" w:cstheme="minorBidi"/>
          <w:sz w:val="22"/>
          <w:szCs w:val="22"/>
        </w:rPr>
      </w:pPr>
      <w:r w:rsidRPr="00596D47">
        <w:t>A.6.1.2</w:t>
      </w:r>
      <w:r w:rsidRPr="00596D47">
        <w:rPr>
          <w:rFonts w:asciiTheme="minorHAnsi" w:eastAsiaTheme="minorEastAsia" w:hAnsiTheme="minorHAnsi"/>
          <w:sz w:val="22"/>
          <w:szCs w:val="22"/>
        </w:rPr>
        <w:tab/>
      </w:r>
      <w:r w:rsidRPr="003D1336">
        <w:rPr>
          <w:rFonts w:cs="v4.2.0"/>
          <w:snapToGrid w:val="0"/>
        </w:rPr>
        <w:t>E-UTRAN FDD Inter-frequency RRC Re-establishment</w:t>
      </w:r>
      <w:r>
        <w:tab/>
        <w:t>989</w:t>
      </w:r>
    </w:p>
    <w:p w14:paraId="7840D894" w14:textId="77777777" w:rsidR="00596D47" w:rsidRDefault="00596D47">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3D1336">
        <w:rPr>
          <w:snapToGrid w:val="0"/>
        </w:rPr>
        <w:t>Test Purpose and Environment</w:t>
      </w:r>
      <w:r>
        <w:tab/>
        <w:t>989</w:t>
      </w:r>
    </w:p>
    <w:p w14:paraId="6AC1957B" w14:textId="77777777" w:rsidR="00596D47" w:rsidRDefault="00596D47">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990</w:t>
      </w:r>
    </w:p>
    <w:p w14:paraId="1F90894B" w14:textId="77777777" w:rsidR="00596D47" w:rsidRDefault="00596D47">
      <w:pPr>
        <w:pStyle w:val="TOC3"/>
        <w:rPr>
          <w:rFonts w:asciiTheme="minorHAnsi" w:eastAsiaTheme="minorEastAsia" w:hAnsiTheme="minorHAnsi" w:cstheme="minorBidi"/>
          <w:sz w:val="22"/>
          <w:szCs w:val="22"/>
        </w:rPr>
      </w:pPr>
      <w:r w:rsidRPr="00596D47">
        <w:t>A.6.1.3</w:t>
      </w:r>
      <w:r w:rsidRPr="00596D47">
        <w:rPr>
          <w:rFonts w:asciiTheme="minorHAnsi" w:eastAsiaTheme="minorEastAsia" w:hAnsiTheme="minorHAnsi"/>
          <w:sz w:val="22"/>
          <w:szCs w:val="22"/>
        </w:rPr>
        <w:tab/>
      </w:r>
      <w:r w:rsidRPr="003D1336">
        <w:rPr>
          <w:rFonts w:cs="v4.2.0"/>
          <w:snapToGrid w:val="0"/>
        </w:rPr>
        <w:t>E-UTRAN TDD Intra-frequency RRC Re-establishment</w:t>
      </w:r>
      <w:r>
        <w:tab/>
        <w:t>991</w:t>
      </w:r>
    </w:p>
    <w:p w14:paraId="06EFD485" w14:textId="77777777" w:rsidR="00596D47" w:rsidRDefault="00596D47">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3D1336">
        <w:rPr>
          <w:snapToGrid w:val="0"/>
        </w:rPr>
        <w:t>Test Purpose and Environment</w:t>
      </w:r>
      <w:r>
        <w:tab/>
        <w:t>991</w:t>
      </w:r>
    </w:p>
    <w:p w14:paraId="39B8B6BA" w14:textId="77777777" w:rsidR="00596D47" w:rsidRDefault="00596D47">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992</w:t>
      </w:r>
    </w:p>
    <w:p w14:paraId="7E46D130" w14:textId="77777777" w:rsidR="00596D47" w:rsidRDefault="00596D47">
      <w:pPr>
        <w:pStyle w:val="TOC3"/>
        <w:rPr>
          <w:rFonts w:asciiTheme="minorHAnsi" w:eastAsiaTheme="minorEastAsia" w:hAnsiTheme="minorHAnsi" w:cstheme="minorBidi"/>
          <w:sz w:val="22"/>
          <w:szCs w:val="22"/>
        </w:rPr>
      </w:pPr>
      <w:r w:rsidRPr="00596D47">
        <w:t>A.6.1.4</w:t>
      </w:r>
      <w:r w:rsidRPr="00596D47">
        <w:rPr>
          <w:rFonts w:asciiTheme="minorHAnsi" w:eastAsiaTheme="minorEastAsia" w:hAnsiTheme="minorHAnsi" w:cstheme="minorBidi"/>
          <w:sz w:val="22"/>
          <w:szCs w:val="22"/>
        </w:rPr>
        <w:tab/>
      </w:r>
      <w:r w:rsidRPr="003D1336">
        <w:rPr>
          <w:snapToGrid w:val="0"/>
        </w:rPr>
        <w:t>E-UTRAN TDD Inter-frequency RRC Re-establishment</w:t>
      </w:r>
      <w:r>
        <w:tab/>
        <w:t>993</w:t>
      </w:r>
    </w:p>
    <w:p w14:paraId="7DD4138C" w14:textId="77777777" w:rsidR="00596D47" w:rsidRDefault="00596D47">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3D1336">
        <w:rPr>
          <w:snapToGrid w:val="0"/>
        </w:rPr>
        <w:t>Test Purpose and Environment</w:t>
      </w:r>
      <w:r>
        <w:tab/>
        <w:t>993</w:t>
      </w:r>
    </w:p>
    <w:p w14:paraId="4BFEDE77" w14:textId="77777777" w:rsidR="00596D47" w:rsidRDefault="00596D47">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994</w:t>
      </w:r>
    </w:p>
    <w:p w14:paraId="0BA957C5" w14:textId="77777777" w:rsidR="00596D47" w:rsidRDefault="00596D47">
      <w:pPr>
        <w:pStyle w:val="TOC3"/>
        <w:rPr>
          <w:rFonts w:asciiTheme="minorHAnsi" w:eastAsiaTheme="minorEastAsia" w:hAnsiTheme="minorHAnsi" w:cstheme="minorBidi"/>
          <w:sz w:val="22"/>
          <w:szCs w:val="22"/>
        </w:rPr>
      </w:pPr>
      <w:r w:rsidRPr="00596D47">
        <w:t>A.6.1.</w:t>
      </w:r>
      <w:r w:rsidRPr="00596D47">
        <w:rPr>
          <w:lang w:eastAsia="zh-CN"/>
        </w:rPr>
        <w:t>5</w:t>
      </w:r>
      <w:r w:rsidRPr="00596D47">
        <w:rPr>
          <w:rFonts w:asciiTheme="minorHAnsi" w:eastAsiaTheme="minorEastAsia" w:hAnsiTheme="minorHAnsi" w:cstheme="minorBidi"/>
          <w:sz w:val="22"/>
          <w:szCs w:val="22"/>
        </w:rPr>
        <w:tab/>
      </w:r>
      <w:r w:rsidRPr="003D1336">
        <w:rPr>
          <w:snapToGrid w:val="0"/>
        </w:rPr>
        <w:t>E-UTRAN FDD Intra-frequency RRC Re-establishment</w:t>
      </w:r>
      <w:r w:rsidRPr="003D1336">
        <w:rPr>
          <w:snapToGrid w:val="0"/>
          <w:lang w:eastAsia="zh-CN"/>
        </w:rPr>
        <w:t xml:space="preserve"> for 5MHz bandwidth</w:t>
      </w:r>
      <w:r>
        <w:tab/>
        <w:t>995</w:t>
      </w:r>
    </w:p>
    <w:p w14:paraId="7A98E08D" w14:textId="77777777" w:rsidR="00596D47" w:rsidRDefault="00596D47">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3D1336">
        <w:rPr>
          <w:snapToGrid w:val="0"/>
        </w:rPr>
        <w:t>Test Purpose and Environment</w:t>
      </w:r>
      <w:r>
        <w:tab/>
        <w:t>995</w:t>
      </w:r>
    </w:p>
    <w:p w14:paraId="55EB8612" w14:textId="77777777" w:rsidR="00596D47" w:rsidRDefault="00596D47">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995</w:t>
      </w:r>
    </w:p>
    <w:p w14:paraId="47833C53" w14:textId="77777777" w:rsidR="00596D47" w:rsidRDefault="00596D47">
      <w:pPr>
        <w:pStyle w:val="TOC3"/>
        <w:rPr>
          <w:rFonts w:asciiTheme="minorHAnsi" w:eastAsiaTheme="minorEastAsia" w:hAnsiTheme="minorHAnsi" w:cstheme="minorBidi"/>
          <w:sz w:val="22"/>
          <w:szCs w:val="22"/>
        </w:rPr>
      </w:pPr>
      <w:r w:rsidRPr="00596D47">
        <w:t>A.6.1.6</w:t>
      </w:r>
      <w:r w:rsidRPr="00596D47">
        <w:rPr>
          <w:rFonts w:asciiTheme="minorHAnsi" w:eastAsiaTheme="minorEastAsia" w:hAnsiTheme="minorHAnsi" w:cstheme="minorBidi"/>
          <w:sz w:val="22"/>
          <w:szCs w:val="22"/>
        </w:rPr>
        <w:tab/>
      </w:r>
      <w:r w:rsidRPr="003D1336">
        <w:rPr>
          <w:snapToGrid w:val="0"/>
        </w:rPr>
        <w:t>E-UTRAN FD-FDD Intra-frequency RRC Re-establishment for UE category 0</w:t>
      </w:r>
      <w:r>
        <w:tab/>
        <w:t>995</w:t>
      </w:r>
    </w:p>
    <w:p w14:paraId="10AE298D" w14:textId="77777777" w:rsidR="00596D47" w:rsidRDefault="00596D47">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3D1336">
        <w:rPr>
          <w:snapToGrid w:val="0"/>
        </w:rPr>
        <w:t>Test Purpose and Environment</w:t>
      </w:r>
      <w:r>
        <w:tab/>
        <w:t>995</w:t>
      </w:r>
    </w:p>
    <w:p w14:paraId="047CC132" w14:textId="77777777" w:rsidR="00596D47" w:rsidRDefault="00596D47">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997</w:t>
      </w:r>
    </w:p>
    <w:p w14:paraId="410C4CC4" w14:textId="77777777" w:rsidR="00596D47" w:rsidRDefault="00596D47">
      <w:pPr>
        <w:pStyle w:val="TOC3"/>
        <w:rPr>
          <w:rFonts w:asciiTheme="minorHAnsi" w:eastAsiaTheme="minorEastAsia" w:hAnsiTheme="minorHAnsi" w:cstheme="minorBidi"/>
          <w:sz w:val="22"/>
          <w:szCs w:val="22"/>
        </w:rPr>
      </w:pPr>
      <w:r w:rsidRPr="00596D47">
        <w:t>A.6.1.7</w:t>
      </w:r>
      <w:r w:rsidRPr="00596D47">
        <w:rPr>
          <w:rFonts w:asciiTheme="minorHAnsi" w:eastAsiaTheme="minorEastAsia" w:hAnsiTheme="minorHAnsi" w:cstheme="minorBidi"/>
          <w:sz w:val="22"/>
          <w:szCs w:val="22"/>
        </w:rPr>
        <w:tab/>
      </w:r>
      <w:r w:rsidRPr="003D1336">
        <w:rPr>
          <w:snapToGrid w:val="0"/>
        </w:rPr>
        <w:t>E-UTRAN HD-FDD Intra-frequency RRC Re-establishment for UE category 0</w:t>
      </w:r>
      <w:r>
        <w:tab/>
        <w:t>998</w:t>
      </w:r>
    </w:p>
    <w:p w14:paraId="0FE9DE7D" w14:textId="77777777" w:rsidR="00596D47" w:rsidRDefault="00596D47">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3D1336">
        <w:rPr>
          <w:snapToGrid w:val="0"/>
        </w:rPr>
        <w:t>Test Purpose and Environment</w:t>
      </w:r>
      <w:r>
        <w:tab/>
        <w:t>998</w:t>
      </w:r>
    </w:p>
    <w:p w14:paraId="1A090860" w14:textId="77777777" w:rsidR="00596D47" w:rsidRDefault="00596D47">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999</w:t>
      </w:r>
    </w:p>
    <w:p w14:paraId="67930FBB" w14:textId="77777777" w:rsidR="00596D47" w:rsidRDefault="00596D47">
      <w:pPr>
        <w:pStyle w:val="TOC3"/>
        <w:rPr>
          <w:rFonts w:asciiTheme="minorHAnsi" w:eastAsiaTheme="minorEastAsia" w:hAnsiTheme="minorHAnsi" w:cstheme="minorBidi"/>
          <w:sz w:val="22"/>
          <w:szCs w:val="22"/>
        </w:rPr>
      </w:pPr>
      <w:r w:rsidRPr="00596D47">
        <w:t>A.6.1.8</w:t>
      </w:r>
      <w:r w:rsidRPr="00596D47">
        <w:rPr>
          <w:rFonts w:asciiTheme="minorHAnsi" w:eastAsiaTheme="minorEastAsia" w:hAnsiTheme="minorHAnsi" w:cstheme="minorBidi"/>
          <w:sz w:val="22"/>
          <w:szCs w:val="22"/>
        </w:rPr>
        <w:tab/>
      </w:r>
      <w:r w:rsidRPr="003D1336">
        <w:rPr>
          <w:snapToGrid w:val="0"/>
        </w:rPr>
        <w:t>E-UTRAN TDD Intra-frequency RRC Re-establishment for UE category 0</w:t>
      </w:r>
      <w:r>
        <w:tab/>
        <w:t>1000</w:t>
      </w:r>
    </w:p>
    <w:p w14:paraId="0FCF765E" w14:textId="77777777" w:rsidR="00596D47" w:rsidRDefault="00596D47">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3D1336">
        <w:rPr>
          <w:snapToGrid w:val="0"/>
        </w:rPr>
        <w:t>Test Purpose and Environment</w:t>
      </w:r>
      <w:r>
        <w:tab/>
        <w:t>1000</w:t>
      </w:r>
    </w:p>
    <w:p w14:paraId="24FCAA2C" w14:textId="77777777" w:rsidR="00596D47" w:rsidRDefault="00596D47">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1001</w:t>
      </w:r>
    </w:p>
    <w:p w14:paraId="0C193267" w14:textId="77777777" w:rsidR="00596D47" w:rsidRDefault="00596D47">
      <w:pPr>
        <w:pStyle w:val="TOC3"/>
        <w:rPr>
          <w:rFonts w:asciiTheme="minorHAnsi" w:eastAsiaTheme="minorEastAsia" w:hAnsiTheme="minorHAnsi" w:cstheme="minorBidi"/>
          <w:sz w:val="22"/>
          <w:szCs w:val="22"/>
        </w:rPr>
      </w:pPr>
      <w:r w:rsidRPr="00596D47">
        <w:t>A.6.1.9</w:t>
      </w:r>
      <w:r w:rsidRPr="00596D47">
        <w:rPr>
          <w:rFonts w:asciiTheme="minorHAnsi" w:eastAsiaTheme="minorEastAsia" w:hAnsiTheme="minorHAnsi" w:cstheme="minorBidi"/>
          <w:sz w:val="22"/>
          <w:szCs w:val="22"/>
        </w:rPr>
        <w:tab/>
      </w:r>
      <w:r w:rsidRPr="003D1336">
        <w:rPr>
          <w:snapToGrid w:val="0"/>
        </w:rPr>
        <w:t>E-UTRAN FD-FDD Intra-frequency RRC Re-establishment for Cat-M1 UE in CEModeA</w:t>
      </w:r>
      <w:r>
        <w:tab/>
        <w:t>1002</w:t>
      </w:r>
    </w:p>
    <w:p w14:paraId="3DAF59C8" w14:textId="77777777" w:rsidR="00596D47" w:rsidRDefault="00596D47">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3D1336">
        <w:rPr>
          <w:snapToGrid w:val="0"/>
        </w:rPr>
        <w:t>Test Purpose and Environment</w:t>
      </w:r>
      <w:r>
        <w:tab/>
        <w:t>1002</w:t>
      </w:r>
    </w:p>
    <w:p w14:paraId="0B14289F" w14:textId="77777777" w:rsidR="00596D47" w:rsidRDefault="00596D47">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1003</w:t>
      </w:r>
    </w:p>
    <w:p w14:paraId="1F6722DF" w14:textId="77777777" w:rsidR="00596D47" w:rsidRDefault="00596D47">
      <w:pPr>
        <w:pStyle w:val="TOC3"/>
        <w:rPr>
          <w:rFonts w:asciiTheme="minorHAnsi" w:eastAsiaTheme="minorEastAsia" w:hAnsiTheme="minorHAnsi" w:cstheme="minorBidi"/>
          <w:sz w:val="22"/>
          <w:szCs w:val="22"/>
        </w:rPr>
      </w:pPr>
      <w:r w:rsidRPr="00596D47">
        <w:t>A.6.1.10</w:t>
      </w:r>
      <w:r w:rsidRPr="00596D47">
        <w:rPr>
          <w:rFonts w:asciiTheme="minorHAnsi" w:eastAsiaTheme="minorEastAsia" w:hAnsiTheme="minorHAnsi" w:cstheme="minorBidi"/>
          <w:sz w:val="22"/>
          <w:szCs w:val="22"/>
        </w:rPr>
        <w:tab/>
      </w:r>
      <w:r w:rsidRPr="003D1336">
        <w:rPr>
          <w:snapToGrid w:val="0"/>
        </w:rPr>
        <w:t>E-UTRAN HD-FDD Intra-frequency RRC Re-establishment for Cat-M1 UE in CEModeA</w:t>
      </w:r>
      <w:r>
        <w:tab/>
        <w:t>1004</w:t>
      </w:r>
    </w:p>
    <w:p w14:paraId="52B186F3" w14:textId="77777777" w:rsidR="00596D47" w:rsidRDefault="00596D47">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3D1336">
        <w:rPr>
          <w:snapToGrid w:val="0"/>
        </w:rPr>
        <w:t>Test Purpose and Environment</w:t>
      </w:r>
      <w:r>
        <w:tab/>
        <w:t>1004</w:t>
      </w:r>
    </w:p>
    <w:p w14:paraId="7F92EC1E" w14:textId="77777777" w:rsidR="00596D47" w:rsidRDefault="00596D47">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1005</w:t>
      </w:r>
    </w:p>
    <w:p w14:paraId="427944EB" w14:textId="77777777" w:rsidR="00596D47" w:rsidRDefault="00596D47">
      <w:pPr>
        <w:pStyle w:val="TOC3"/>
        <w:rPr>
          <w:rFonts w:asciiTheme="minorHAnsi" w:eastAsiaTheme="minorEastAsia" w:hAnsiTheme="minorHAnsi" w:cstheme="minorBidi"/>
          <w:sz w:val="22"/>
          <w:szCs w:val="22"/>
        </w:rPr>
      </w:pPr>
      <w:r w:rsidRPr="00596D47">
        <w:t>A.6.1.11</w:t>
      </w:r>
      <w:r w:rsidRPr="00596D47">
        <w:rPr>
          <w:rFonts w:asciiTheme="minorHAnsi" w:eastAsiaTheme="minorEastAsia" w:hAnsiTheme="minorHAnsi" w:cstheme="minorBidi"/>
          <w:sz w:val="22"/>
          <w:szCs w:val="22"/>
        </w:rPr>
        <w:tab/>
      </w:r>
      <w:r w:rsidRPr="003D1336">
        <w:rPr>
          <w:snapToGrid w:val="0"/>
        </w:rPr>
        <w:t>E-UTRAN TDD Intra-frequency RRC Re-establishment for Cat-M1 UE in CEModeA</w:t>
      </w:r>
      <w:r>
        <w:tab/>
        <w:t>1006</w:t>
      </w:r>
    </w:p>
    <w:p w14:paraId="4155B553" w14:textId="77777777" w:rsidR="00596D47" w:rsidRDefault="00596D47">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3D1336">
        <w:rPr>
          <w:snapToGrid w:val="0"/>
        </w:rPr>
        <w:t>Test Purpose and Environment</w:t>
      </w:r>
      <w:r>
        <w:tab/>
        <w:t>1006</w:t>
      </w:r>
    </w:p>
    <w:p w14:paraId="101A15B6" w14:textId="77777777" w:rsidR="00596D47" w:rsidRDefault="00596D47">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1007</w:t>
      </w:r>
    </w:p>
    <w:p w14:paraId="53BF9173" w14:textId="77777777" w:rsidR="00596D47" w:rsidRDefault="00596D47">
      <w:pPr>
        <w:pStyle w:val="TOC3"/>
        <w:rPr>
          <w:rFonts w:asciiTheme="minorHAnsi" w:eastAsiaTheme="minorEastAsia" w:hAnsiTheme="minorHAnsi" w:cstheme="minorBidi"/>
          <w:sz w:val="22"/>
          <w:szCs w:val="22"/>
        </w:rPr>
      </w:pPr>
      <w:r w:rsidRPr="00596D47">
        <w:t>A.6.1.12</w:t>
      </w:r>
      <w:r w:rsidRPr="00596D47">
        <w:rPr>
          <w:rFonts w:asciiTheme="minorHAnsi" w:eastAsiaTheme="minorEastAsia" w:hAnsiTheme="minorHAnsi" w:cstheme="minorBidi"/>
          <w:sz w:val="22"/>
          <w:szCs w:val="22"/>
        </w:rPr>
        <w:tab/>
      </w:r>
      <w:r w:rsidRPr="003D1336">
        <w:rPr>
          <w:snapToGrid w:val="0"/>
        </w:rPr>
        <w:t>E-UTRAN FD-FDD Intra-frequency RRC Re-establishment for Cat-M1 UE in CEModeB</w:t>
      </w:r>
      <w:r>
        <w:tab/>
        <w:t>1008</w:t>
      </w:r>
    </w:p>
    <w:p w14:paraId="773BDAAA" w14:textId="77777777" w:rsidR="00596D47" w:rsidRDefault="00596D47">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3D1336">
        <w:rPr>
          <w:snapToGrid w:val="0"/>
        </w:rPr>
        <w:t>Test Purpose and Environment</w:t>
      </w:r>
      <w:r>
        <w:tab/>
        <w:t>1008</w:t>
      </w:r>
    </w:p>
    <w:p w14:paraId="4E40AF8E" w14:textId="77777777" w:rsidR="00596D47" w:rsidRDefault="00596D47">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1009</w:t>
      </w:r>
    </w:p>
    <w:p w14:paraId="229BC7E9" w14:textId="77777777" w:rsidR="00596D47" w:rsidRDefault="00596D47">
      <w:pPr>
        <w:pStyle w:val="TOC3"/>
        <w:rPr>
          <w:rFonts w:asciiTheme="minorHAnsi" w:eastAsiaTheme="minorEastAsia" w:hAnsiTheme="minorHAnsi" w:cstheme="minorBidi"/>
          <w:sz w:val="22"/>
          <w:szCs w:val="22"/>
        </w:rPr>
      </w:pPr>
      <w:r w:rsidRPr="00596D47">
        <w:t>A.6.1.13</w:t>
      </w:r>
      <w:r w:rsidRPr="00596D47">
        <w:rPr>
          <w:rFonts w:asciiTheme="minorHAnsi" w:eastAsiaTheme="minorEastAsia" w:hAnsiTheme="minorHAnsi" w:cstheme="minorBidi"/>
          <w:sz w:val="22"/>
          <w:szCs w:val="22"/>
        </w:rPr>
        <w:tab/>
      </w:r>
      <w:r w:rsidRPr="003D1336">
        <w:rPr>
          <w:snapToGrid w:val="0"/>
        </w:rPr>
        <w:t>E-UTRAN HD-FDD Intra-frequency RRC Re-establishment for Cat-M1 UE in CEModeB</w:t>
      </w:r>
      <w:r>
        <w:tab/>
        <w:t>1010</w:t>
      </w:r>
    </w:p>
    <w:p w14:paraId="4D50E9A5" w14:textId="77777777" w:rsidR="00596D47" w:rsidRDefault="00596D47">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3D1336">
        <w:rPr>
          <w:snapToGrid w:val="0"/>
        </w:rPr>
        <w:t>Test Purpose and Environment</w:t>
      </w:r>
      <w:r>
        <w:tab/>
        <w:t>1010</w:t>
      </w:r>
    </w:p>
    <w:p w14:paraId="34203B08" w14:textId="77777777" w:rsidR="00596D47" w:rsidRDefault="00596D47">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1011</w:t>
      </w:r>
    </w:p>
    <w:p w14:paraId="53855E73" w14:textId="77777777" w:rsidR="00596D47" w:rsidRDefault="00596D47">
      <w:pPr>
        <w:pStyle w:val="TOC3"/>
        <w:rPr>
          <w:rFonts w:asciiTheme="minorHAnsi" w:eastAsiaTheme="minorEastAsia" w:hAnsiTheme="minorHAnsi" w:cstheme="minorBidi"/>
          <w:sz w:val="22"/>
          <w:szCs w:val="22"/>
        </w:rPr>
      </w:pPr>
      <w:r w:rsidRPr="00596D47">
        <w:t>A.6.1.14</w:t>
      </w:r>
      <w:r w:rsidRPr="00596D47">
        <w:rPr>
          <w:rFonts w:asciiTheme="minorHAnsi" w:eastAsiaTheme="minorEastAsia" w:hAnsiTheme="minorHAnsi" w:cstheme="minorBidi"/>
          <w:sz w:val="22"/>
          <w:szCs w:val="22"/>
        </w:rPr>
        <w:tab/>
      </w:r>
      <w:r w:rsidRPr="003D1336">
        <w:rPr>
          <w:snapToGrid w:val="0"/>
        </w:rPr>
        <w:t>E-UTRAN TDD Intra-frequency RRC Re-establishment for Cat-M1 UE in CEModeB</w:t>
      </w:r>
      <w:r>
        <w:tab/>
        <w:t>1012</w:t>
      </w:r>
    </w:p>
    <w:p w14:paraId="3E8532A0" w14:textId="77777777" w:rsidR="00596D47" w:rsidRDefault="00596D47">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3D1336">
        <w:rPr>
          <w:snapToGrid w:val="0"/>
        </w:rPr>
        <w:t>Test Purpose and Environment</w:t>
      </w:r>
      <w:r>
        <w:tab/>
        <w:t>1012</w:t>
      </w:r>
    </w:p>
    <w:p w14:paraId="16F3FD98" w14:textId="77777777" w:rsidR="00596D47" w:rsidRDefault="00596D47">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1013</w:t>
      </w:r>
    </w:p>
    <w:p w14:paraId="29545F0D" w14:textId="77777777" w:rsidR="00596D47" w:rsidRDefault="00596D47">
      <w:pPr>
        <w:pStyle w:val="TOC3"/>
        <w:rPr>
          <w:rFonts w:asciiTheme="minorHAnsi" w:eastAsiaTheme="minorEastAsia" w:hAnsiTheme="minorHAnsi" w:cstheme="minorBidi"/>
          <w:sz w:val="22"/>
          <w:szCs w:val="22"/>
        </w:rPr>
      </w:pPr>
      <w:r w:rsidRPr="00596D47">
        <w:t>A.6.1.15</w:t>
      </w:r>
      <w:r w:rsidRPr="00596D47">
        <w:rPr>
          <w:rFonts w:asciiTheme="minorHAnsi" w:eastAsiaTheme="minorEastAsia" w:hAnsiTheme="minorHAnsi" w:cstheme="minorBidi"/>
          <w:sz w:val="22"/>
          <w:szCs w:val="22"/>
        </w:rPr>
        <w:tab/>
      </w:r>
      <w:r w:rsidRPr="003D1336">
        <w:rPr>
          <w:snapToGrid w:val="0"/>
        </w:rPr>
        <w:t>HD-FDD Intra-frequency RRC Re-establishment for UE</w:t>
      </w:r>
      <w:r w:rsidRPr="003D1336">
        <w:rPr>
          <w:snapToGrid w:val="0"/>
          <w:lang w:eastAsia="zh-CN"/>
        </w:rPr>
        <w:t xml:space="preserve"> category NB1 in In-Band mode under enhanced coverage</w:t>
      </w:r>
      <w:r>
        <w:tab/>
        <w:t>1014</w:t>
      </w:r>
    </w:p>
    <w:p w14:paraId="24CF3D5B" w14:textId="77777777" w:rsidR="00596D47" w:rsidRDefault="00596D47">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3D1336">
        <w:rPr>
          <w:snapToGrid w:val="0"/>
        </w:rPr>
        <w:t>Test Purpose and Environment</w:t>
      </w:r>
      <w:r>
        <w:tab/>
        <w:t>1014</w:t>
      </w:r>
    </w:p>
    <w:p w14:paraId="3D719869" w14:textId="77777777" w:rsidR="00596D47" w:rsidRDefault="00596D47">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1016</w:t>
      </w:r>
    </w:p>
    <w:p w14:paraId="49F0D181" w14:textId="77777777" w:rsidR="00596D47" w:rsidRDefault="00596D47">
      <w:pPr>
        <w:pStyle w:val="TOC3"/>
        <w:rPr>
          <w:rFonts w:asciiTheme="minorHAnsi" w:eastAsiaTheme="minorEastAsia" w:hAnsiTheme="minorHAnsi" w:cstheme="minorBidi"/>
          <w:sz w:val="22"/>
          <w:szCs w:val="22"/>
        </w:rPr>
      </w:pPr>
      <w:r w:rsidRPr="00596D47">
        <w:t>A.6.1.16</w:t>
      </w:r>
      <w:r w:rsidRPr="00596D47">
        <w:rPr>
          <w:rFonts w:asciiTheme="minorHAnsi" w:eastAsiaTheme="minorEastAsia" w:hAnsiTheme="minorHAnsi" w:cstheme="minorBidi"/>
          <w:sz w:val="22"/>
          <w:szCs w:val="22"/>
        </w:rPr>
        <w:tab/>
      </w:r>
      <w:r w:rsidRPr="003D1336">
        <w:rPr>
          <w:snapToGrid w:val="0"/>
        </w:rPr>
        <w:t>HD-FDD Int</w:t>
      </w:r>
      <w:r w:rsidRPr="003D1336">
        <w:rPr>
          <w:snapToGrid w:val="0"/>
          <w:lang w:eastAsia="zh-CN"/>
        </w:rPr>
        <w:t>er</w:t>
      </w:r>
      <w:r w:rsidRPr="003D1336">
        <w:rPr>
          <w:snapToGrid w:val="0"/>
        </w:rPr>
        <w:t>-frequency RRC Re-establishment for UE</w:t>
      </w:r>
      <w:r w:rsidRPr="003D1336">
        <w:rPr>
          <w:snapToGrid w:val="0"/>
          <w:lang w:eastAsia="zh-CN"/>
        </w:rPr>
        <w:t xml:space="preserve"> category NB1 in In-Band mode under </w:t>
      </w:r>
      <w:r w:rsidRPr="003D1336">
        <w:rPr>
          <w:rFonts w:cs="Intel Clear Light"/>
          <w:lang w:eastAsia="zh-CN"/>
        </w:rPr>
        <w:t>normal</w:t>
      </w:r>
      <w:r w:rsidRPr="003D1336">
        <w:rPr>
          <w:rFonts w:cs="Arial"/>
          <w:lang w:eastAsia="zh-CN"/>
        </w:rPr>
        <w:t xml:space="preserve"> </w:t>
      </w:r>
      <w:r w:rsidRPr="003D1336">
        <w:rPr>
          <w:snapToGrid w:val="0"/>
          <w:lang w:eastAsia="zh-CN"/>
        </w:rPr>
        <w:t>coverage</w:t>
      </w:r>
      <w:r>
        <w:tab/>
        <w:t>1017</w:t>
      </w:r>
    </w:p>
    <w:p w14:paraId="36A22824" w14:textId="77777777" w:rsidR="00596D47" w:rsidRDefault="00596D47">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3D1336">
        <w:rPr>
          <w:snapToGrid w:val="0"/>
        </w:rPr>
        <w:t>Test Purpose and Environment</w:t>
      </w:r>
      <w:r>
        <w:tab/>
        <w:t>1017</w:t>
      </w:r>
    </w:p>
    <w:p w14:paraId="05EAC499" w14:textId="77777777" w:rsidR="00596D47" w:rsidRDefault="00596D47">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1019</w:t>
      </w:r>
    </w:p>
    <w:p w14:paraId="1A84DB0E" w14:textId="77777777" w:rsidR="00596D47" w:rsidRDefault="00596D47">
      <w:pPr>
        <w:pStyle w:val="TOC3"/>
        <w:rPr>
          <w:rFonts w:asciiTheme="minorHAnsi" w:eastAsiaTheme="minorEastAsia" w:hAnsiTheme="minorHAnsi" w:cstheme="minorBidi"/>
          <w:sz w:val="22"/>
          <w:szCs w:val="22"/>
        </w:rPr>
      </w:pPr>
      <w:r w:rsidRPr="00596D47">
        <w:t>A.6.1.17</w:t>
      </w:r>
      <w:r w:rsidRPr="00596D47">
        <w:rPr>
          <w:rFonts w:asciiTheme="minorHAnsi" w:eastAsiaTheme="minorEastAsia" w:hAnsiTheme="minorHAnsi" w:cstheme="minorBidi"/>
          <w:sz w:val="22"/>
          <w:szCs w:val="22"/>
        </w:rPr>
        <w:tab/>
      </w:r>
      <w:r w:rsidRPr="003D1336">
        <w:rPr>
          <w:snapToGrid w:val="0"/>
        </w:rPr>
        <w:t>E-UTRAN FD-FDD Inter-frequency RRC Re-establishment for Cat-M1 UE in CEModeA</w:t>
      </w:r>
      <w:r>
        <w:tab/>
        <w:t>1020</w:t>
      </w:r>
    </w:p>
    <w:p w14:paraId="75D467C6" w14:textId="77777777" w:rsidR="00596D47" w:rsidRDefault="00596D47">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3D1336">
        <w:rPr>
          <w:snapToGrid w:val="0"/>
        </w:rPr>
        <w:t>Test Purpose and Environment</w:t>
      </w:r>
      <w:r>
        <w:tab/>
        <w:t>1020</w:t>
      </w:r>
    </w:p>
    <w:p w14:paraId="709DFFE7" w14:textId="77777777" w:rsidR="00596D47" w:rsidRDefault="00596D47">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1021</w:t>
      </w:r>
    </w:p>
    <w:p w14:paraId="786F2D30" w14:textId="77777777" w:rsidR="00596D47" w:rsidRDefault="00596D47">
      <w:pPr>
        <w:pStyle w:val="TOC3"/>
        <w:rPr>
          <w:rFonts w:asciiTheme="minorHAnsi" w:eastAsiaTheme="minorEastAsia" w:hAnsiTheme="minorHAnsi" w:cstheme="minorBidi"/>
          <w:sz w:val="22"/>
          <w:szCs w:val="22"/>
        </w:rPr>
      </w:pPr>
      <w:r w:rsidRPr="00596D47">
        <w:t>A.6.1.18</w:t>
      </w:r>
      <w:r w:rsidRPr="00596D47">
        <w:rPr>
          <w:rFonts w:asciiTheme="minorHAnsi" w:eastAsiaTheme="minorEastAsia" w:hAnsiTheme="minorHAnsi" w:cstheme="minorBidi"/>
          <w:sz w:val="22"/>
          <w:szCs w:val="22"/>
        </w:rPr>
        <w:tab/>
      </w:r>
      <w:r w:rsidRPr="003D1336">
        <w:rPr>
          <w:snapToGrid w:val="0"/>
        </w:rPr>
        <w:t>E-UTRAN HD-FDD Inter-frequency RRC Re-establishment for Cat-M1 UE in CEModeA</w:t>
      </w:r>
      <w:r>
        <w:tab/>
        <w:t>1022</w:t>
      </w:r>
    </w:p>
    <w:p w14:paraId="5C257668" w14:textId="77777777" w:rsidR="00596D47" w:rsidRDefault="00596D47">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3D1336">
        <w:rPr>
          <w:snapToGrid w:val="0"/>
        </w:rPr>
        <w:t>Test Purpose and Environment</w:t>
      </w:r>
      <w:r>
        <w:tab/>
        <w:t>1022</w:t>
      </w:r>
    </w:p>
    <w:p w14:paraId="243C6A3F" w14:textId="77777777" w:rsidR="00596D47" w:rsidRDefault="00596D47">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1023</w:t>
      </w:r>
    </w:p>
    <w:p w14:paraId="3CC4AD08" w14:textId="77777777" w:rsidR="00596D47" w:rsidRDefault="00596D47">
      <w:pPr>
        <w:pStyle w:val="TOC3"/>
        <w:rPr>
          <w:rFonts w:asciiTheme="minorHAnsi" w:eastAsiaTheme="minorEastAsia" w:hAnsiTheme="minorHAnsi" w:cstheme="minorBidi"/>
          <w:sz w:val="22"/>
          <w:szCs w:val="22"/>
        </w:rPr>
      </w:pPr>
      <w:r w:rsidRPr="00596D47">
        <w:t>A.6.1.19</w:t>
      </w:r>
      <w:r w:rsidRPr="00596D47">
        <w:rPr>
          <w:rFonts w:asciiTheme="minorHAnsi" w:eastAsiaTheme="minorEastAsia" w:hAnsiTheme="minorHAnsi" w:cstheme="minorBidi"/>
          <w:sz w:val="22"/>
          <w:szCs w:val="22"/>
        </w:rPr>
        <w:tab/>
      </w:r>
      <w:r w:rsidRPr="003D1336">
        <w:rPr>
          <w:snapToGrid w:val="0"/>
        </w:rPr>
        <w:t>E-UTRAN TDD-TDD Inter-frequency RRC Re-establishment for Cat-M1 UE in CEModeA</w:t>
      </w:r>
      <w:r>
        <w:tab/>
        <w:t>1024</w:t>
      </w:r>
    </w:p>
    <w:p w14:paraId="602EE3F2" w14:textId="77777777" w:rsidR="00596D47" w:rsidRDefault="00596D47">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3D1336">
        <w:rPr>
          <w:snapToGrid w:val="0"/>
        </w:rPr>
        <w:t>Test Purpose and Environment</w:t>
      </w:r>
      <w:r>
        <w:tab/>
        <w:t>1024</w:t>
      </w:r>
    </w:p>
    <w:p w14:paraId="01EBA52B" w14:textId="77777777" w:rsidR="00596D47" w:rsidRDefault="00596D47">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1025</w:t>
      </w:r>
    </w:p>
    <w:p w14:paraId="482C0576" w14:textId="77777777" w:rsidR="00596D47" w:rsidRDefault="00596D47">
      <w:pPr>
        <w:pStyle w:val="TOC3"/>
        <w:rPr>
          <w:rFonts w:asciiTheme="minorHAnsi" w:eastAsiaTheme="minorEastAsia" w:hAnsiTheme="minorHAnsi" w:cstheme="minorBidi"/>
          <w:sz w:val="22"/>
          <w:szCs w:val="22"/>
        </w:rPr>
      </w:pPr>
      <w:r w:rsidRPr="00596D47">
        <w:t>A.6.1.20</w:t>
      </w:r>
      <w:r w:rsidRPr="00596D47">
        <w:rPr>
          <w:rFonts w:asciiTheme="minorHAnsi" w:eastAsiaTheme="minorEastAsia" w:hAnsiTheme="minorHAnsi" w:cstheme="minorBidi"/>
          <w:sz w:val="22"/>
          <w:szCs w:val="22"/>
        </w:rPr>
        <w:tab/>
      </w:r>
      <w:r w:rsidRPr="003D1336">
        <w:rPr>
          <w:snapToGrid w:val="0"/>
        </w:rPr>
        <w:t>E-UTRAN FD-FDD Inter-frequency RRC Re-establishment for Cat-M1 UE in CEModeB</w:t>
      </w:r>
      <w:r>
        <w:tab/>
        <w:t>1026</w:t>
      </w:r>
    </w:p>
    <w:p w14:paraId="5BDA6B77" w14:textId="77777777" w:rsidR="00596D47" w:rsidRDefault="00596D47">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3D1336">
        <w:rPr>
          <w:snapToGrid w:val="0"/>
        </w:rPr>
        <w:t>Test Purpose and Environment</w:t>
      </w:r>
      <w:r>
        <w:tab/>
        <w:t>1026</w:t>
      </w:r>
    </w:p>
    <w:p w14:paraId="65599EC7" w14:textId="77777777" w:rsidR="00596D47" w:rsidRDefault="00596D47">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1027</w:t>
      </w:r>
    </w:p>
    <w:p w14:paraId="3A2D1D5F" w14:textId="77777777" w:rsidR="00596D47" w:rsidRDefault="00596D47">
      <w:pPr>
        <w:pStyle w:val="TOC3"/>
        <w:rPr>
          <w:rFonts w:asciiTheme="minorHAnsi" w:eastAsiaTheme="minorEastAsia" w:hAnsiTheme="minorHAnsi" w:cstheme="minorBidi"/>
          <w:sz w:val="22"/>
          <w:szCs w:val="22"/>
        </w:rPr>
      </w:pPr>
      <w:r w:rsidRPr="00596D47">
        <w:t>A.6.1.21</w:t>
      </w:r>
      <w:r w:rsidRPr="00596D47">
        <w:rPr>
          <w:rFonts w:asciiTheme="minorHAnsi" w:eastAsiaTheme="minorEastAsia" w:hAnsiTheme="minorHAnsi" w:cstheme="minorBidi"/>
          <w:sz w:val="22"/>
          <w:szCs w:val="22"/>
        </w:rPr>
        <w:tab/>
      </w:r>
      <w:r w:rsidRPr="003D1336">
        <w:rPr>
          <w:snapToGrid w:val="0"/>
        </w:rPr>
        <w:t>E-UTRAN HD-FDD Inter-frequency RRC Re-establishment for Cat-M1 UE in CEModeB</w:t>
      </w:r>
      <w:r>
        <w:tab/>
        <w:t>1028</w:t>
      </w:r>
    </w:p>
    <w:p w14:paraId="6FCCA09F" w14:textId="77777777" w:rsidR="00596D47" w:rsidRDefault="00596D47">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3D1336">
        <w:rPr>
          <w:snapToGrid w:val="0"/>
        </w:rPr>
        <w:t>Test Purpose and Environment</w:t>
      </w:r>
      <w:r>
        <w:tab/>
        <w:t>1028</w:t>
      </w:r>
    </w:p>
    <w:p w14:paraId="183AEF2C" w14:textId="77777777" w:rsidR="00596D47" w:rsidRDefault="00596D47">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1029</w:t>
      </w:r>
    </w:p>
    <w:p w14:paraId="27F624C2" w14:textId="77777777" w:rsidR="00596D47" w:rsidRDefault="00596D47">
      <w:pPr>
        <w:pStyle w:val="TOC3"/>
        <w:rPr>
          <w:rFonts w:asciiTheme="minorHAnsi" w:eastAsiaTheme="minorEastAsia" w:hAnsiTheme="minorHAnsi" w:cstheme="minorBidi"/>
          <w:sz w:val="22"/>
          <w:szCs w:val="22"/>
        </w:rPr>
      </w:pPr>
      <w:r w:rsidRPr="00596D47">
        <w:t>A.6.1.22</w:t>
      </w:r>
      <w:r w:rsidRPr="00596D47">
        <w:rPr>
          <w:rFonts w:asciiTheme="minorHAnsi" w:eastAsiaTheme="minorEastAsia" w:hAnsiTheme="minorHAnsi" w:cstheme="minorBidi"/>
          <w:sz w:val="22"/>
          <w:szCs w:val="22"/>
        </w:rPr>
        <w:tab/>
      </w:r>
      <w:r w:rsidRPr="003D1336">
        <w:rPr>
          <w:snapToGrid w:val="0"/>
        </w:rPr>
        <w:t>E-UTRAN TDD Inter-frequency RRC Re-establishment for Cat-M1 UE in CEModeB</w:t>
      </w:r>
      <w:r>
        <w:tab/>
        <w:t>1030</w:t>
      </w:r>
    </w:p>
    <w:p w14:paraId="28ECDBAD" w14:textId="77777777" w:rsidR="00596D47" w:rsidRDefault="00596D47">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3D1336">
        <w:rPr>
          <w:snapToGrid w:val="0"/>
        </w:rPr>
        <w:t>Test Purpose and Environment</w:t>
      </w:r>
      <w:r>
        <w:tab/>
        <w:t>1030</w:t>
      </w:r>
    </w:p>
    <w:p w14:paraId="21B45457" w14:textId="77777777" w:rsidR="00596D47" w:rsidRDefault="00596D47">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1031</w:t>
      </w:r>
    </w:p>
    <w:p w14:paraId="1E1454F1" w14:textId="77777777" w:rsidR="00596D47" w:rsidRDefault="00596D4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1032</w:t>
      </w:r>
    </w:p>
    <w:p w14:paraId="0D0B5208" w14:textId="77777777" w:rsidR="00596D47" w:rsidRDefault="00596D47">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1032</w:t>
      </w:r>
    </w:p>
    <w:p w14:paraId="0656C464" w14:textId="77777777" w:rsidR="00596D47" w:rsidRDefault="00596D47">
      <w:pPr>
        <w:pStyle w:val="TOC4"/>
        <w:rPr>
          <w:rFonts w:asciiTheme="minorHAnsi" w:eastAsiaTheme="minorEastAsia" w:hAnsiTheme="minorHAnsi" w:cstheme="minorBidi"/>
          <w:sz w:val="22"/>
          <w:szCs w:val="22"/>
        </w:rPr>
      </w:pPr>
      <w:r w:rsidRPr="00596D47">
        <w:t>A.6.2.1.1</w:t>
      </w:r>
      <w:r w:rsidRPr="00596D47">
        <w:rPr>
          <w:rFonts w:asciiTheme="minorHAnsi" w:eastAsiaTheme="minorEastAsia" w:hAnsiTheme="minorHAnsi"/>
          <w:sz w:val="22"/>
          <w:szCs w:val="22"/>
        </w:rPr>
        <w:tab/>
      </w:r>
      <w:r w:rsidRPr="003D1336">
        <w:rPr>
          <w:rFonts w:cs="v4.2.0"/>
        </w:rPr>
        <w:t>Test Purpose and Environment</w:t>
      </w:r>
      <w:r>
        <w:tab/>
        <w:t>1032</w:t>
      </w:r>
    </w:p>
    <w:p w14:paraId="49B8EEBE" w14:textId="77777777" w:rsidR="00596D47" w:rsidRDefault="00596D47">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1034</w:t>
      </w:r>
    </w:p>
    <w:p w14:paraId="56ABD4A0" w14:textId="77777777" w:rsidR="00596D47" w:rsidRDefault="00596D47">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1034</w:t>
      </w:r>
    </w:p>
    <w:p w14:paraId="1908E3A8" w14:textId="77777777" w:rsidR="00596D47" w:rsidRDefault="00596D47">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1034</w:t>
      </w:r>
    </w:p>
    <w:p w14:paraId="05125C3B" w14:textId="77777777" w:rsidR="00596D47" w:rsidRDefault="00596D47">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1034</w:t>
      </w:r>
    </w:p>
    <w:p w14:paraId="2C68FFC1" w14:textId="77777777" w:rsidR="00596D47" w:rsidRDefault="00596D47">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1034</w:t>
      </w:r>
    </w:p>
    <w:p w14:paraId="53284B0E" w14:textId="77777777" w:rsidR="00596D47" w:rsidRDefault="00596D47">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1035</w:t>
      </w:r>
    </w:p>
    <w:p w14:paraId="4BD43DEA" w14:textId="77777777" w:rsidR="00596D47" w:rsidRDefault="00596D47">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1035</w:t>
      </w:r>
    </w:p>
    <w:p w14:paraId="28580E14" w14:textId="77777777" w:rsidR="00596D47" w:rsidRDefault="00596D47">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1035</w:t>
      </w:r>
    </w:p>
    <w:p w14:paraId="5520E776" w14:textId="77777777" w:rsidR="00596D47" w:rsidRDefault="00596D47">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1035</w:t>
      </w:r>
    </w:p>
    <w:p w14:paraId="6A5C7DAB" w14:textId="77777777" w:rsidR="00596D47" w:rsidRDefault="00596D47">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1036</w:t>
      </w:r>
    </w:p>
    <w:p w14:paraId="794E0739" w14:textId="77777777" w:rsidR="00596D47" w:rsidRDefault="00596D47">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1037</w:t>
      </w:r>
    </w:p>
    <w:p w14:paraId="41780A72" w14:textId="77777777" w:rsidR="00596D47" w:rsidRDefault="00596D47">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1037</w:t>
      </w:r>
    </w:p>
    <w:p w14:paraId="35359141" w14:textId="77777777" w:rsidR="00596D47" w:rsidRDefault="00596D47">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1037</w:t>
      </w:r>
    </w:p>
    <w:p w14:paraId="63123C49" w14:textId="77777777" w:rsidR="00596D47" w:rsidRDefault="00596D47">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1037</w:t>
      </w:r>
    </w:p>
    <w:p w14:paraId="4D9F95E9" w14:textId="77777777" w:rsidR="00596D47" w:rsidRDefault="00596D47">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1039</w:t>
      </w:r>
    </w:p>
    <w:p w14:paraId="7E46D9DE" w14:textId="77777777" w:rsidR="00596D47" w:rsidRDefault="00596D47">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1039</w:t>
      </w:r>
    </w:p>
    <w:p w14:paraId="7F210BC3" w14:textId="77777777" w:rsidR="00596D47" w:rsidRDefault="00596D47">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1039</w:t>
      </w:r>
    </w:p>
    <w:p w14:paraId="31CD2A42" w14:textId="77777777" w:rsidR="00596D47" w:rsidRDefault="00596D47">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1039</w:t>
      </w:r>
    </w:p>
    <w:p w14:paraId="26DAE78A" w14:textId="77777777" w:rsidR="00596D47" w:rsidRDefault="00596D47">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1040</w:t>
      </w:r>
    </w:p>
    <w:p w14:paraId="36F17080" w14:textId="77777777" w:rsidR="00596D47" w:rsidRDefault="00596D47">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1040</w:t>
      </w:r>
    </w:p>
    <w:p w14:paraId="6775B065" w14:textId="77777777" w:rsidR="00596D47" w:rsidRDefault="00596D47">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1040</w:t>
      </w:r>
    </w:p>
    <w:p w14:paraId="28FD00FD" w14:textId="77777777" w:rsidR="00596D47" w:rsidRDefault="00596D47">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1040</w:t>
      </w:r>
    </w:p>
    <w:p w14:paraId="0D1BABC7" w14:textId="77777777" w:rsidR="00596D47" w:rsidRDefault="00596D47">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1040</w:t>
      </w:r>
    </w:p>
    <w:p w14:paraId="799997CE" w14:textId="77777777" w:rsidR="00596D47" w:rsidRDefault="00596D47">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1042</w:t>
      </w:r>
    </w:p>
    <w:p w14:paraId="1461A19D" w14:textId="77777777" w:rsidR="00596D47" w:rsidRDefault="00596D47">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1042</w:t>
      </w:r>
    </w:p>
    <w:p w14:paraId="0081CD8B" w14:textId="77777777" w:rsidR="00596D47" w:rsidRDefault="00596D47">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1042</w:t>
      </w:r>
    </w:p>
    <w:p w14:paraId="0EB7083E" w14:textId="77777777" w:rsidR="00596D47" w:rsidRDefault="00596D47">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1042</w:t>
      </w:r>
    </w:p>
    <w:p w14:paraId="1EC3F596" w14:textId="77777777" w:rsidR="00596D47" w:rsidRDefault="00596D47">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1042</w:t>
      </w:r>
    </w:p>
    <w:p w14:paraId="5EB15046" w14:textId="77777777" w:rsidR="00596D47" w:rsidRDefault="00596D47">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1043</w:t>
      </w:r>
    </w:p>
    <w:p w14:paraId="53616848" w14:textId="77777777" w:rsidR="00596D47" w:rsidRDefault="00596D47">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1043</w:t>
      </w:r>
    </w:p>
    <w:p w14:paraId="5AEA6207" w14:textId="77777777" w:rsidR="00596D47" w:rsidRDefault="00596D47">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1043</w:t>
      </w:r>
    </w:p>
    <w:p w14:paraId="6CBF9882" w14:textId="77777777" w:rsidR="00596D47" w:rsidRDefault="00596D47">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1043</w:t>
      </w:r>
    </w:p>
    <w:p w14:paraId="0D4A97A2" w14:textId="77777777" w:rsidR="00596D47" w:rsidRDefault="00596D47">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1044</w:t>
      </w:r>
    </w:p>
    <w:p w14:paraId="01A7E49E" w14:textId="77777777" w:rsidR="00596D47" w:rsidRDefault="00596D47">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1044</w:t>
      </w:r>
    </w:p>
    <w:p w14:paraId="20FA2ECF" w14:textId="77777777" w:rsidR="00596D47" w:rsidRDefault="00596D47">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1046</w:t>
      </w:r>
    </w:p>
    <w:p w14:paraId="38E27186" w14:textId="77777777" w:rsidR="00596D47" w:rsidRDefault="00596D47">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1046</w:t>
      </w:r>
    </w:p>
    <w:p w14:paraId="6229FB1B" w14:textId="77777777" w:rsidR="00596D47" w:rsidRDefault="00596D47">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1046</w:t>
      </w:r>
    </w:p>
    <w:p w14:paraId="7F931FA9" w14:textId="77777777" w:rsidR="00596D47" w:rsidRDefault="00596D47">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1046</w:t>
      </w:r>
    </w:p>
    <w:p w14:paraId="4A3282F7" w14:textId="77777777" w:rsidR="00596D47" w:rsidRDefault="00596D47">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1047</w:t>
      </w:r>
    </w:p>
    <w:p w14:paraId="0ED71F37" w14:textId="77777777" w:rsidR="00596D47" w:rsidRDefault="00596D47">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1047</w:t>
      </w:r>
    </w:p>
    <w:p w14:paraId="6DD54084" w14:textId="77777777" w:rsidR="00596D47" w:rsidRDefault="00596D47">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1049</w:t>
      </w:r>
    </w:p>
    <w:p w14:paraId="2919095B" w14:textId="77777777" w:rsidR="00596D47" w:rsidRDefault="00596D47">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1049</w:t>
      </w:r>
    </w:p>
    <w:p w14:paraId="4088B636" w14:textId="77777777" w:rsidR="00596D47" w:rsidRDefault="00596D47">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1049</w:t>
      </w:r>
    </w:p>
    <w:p w14:paraId="57C2FA66" w14:textId="77777777" w:rsidR="00596D47" w:rsidRDefault="00596D47">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1049</w:t>
      </w:r>
    </w:p>
    <w:p w14:paraId="6E0D1184" w14:textId="77777777" w:rsidR="00596D47" w:rsidRDefault="00596D47">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1050</w:t>
      </w:r>
    </w:p>
    <w:p w14:paraId="0665D577" w14:textId="77777777" w:rsidR="00596D47" w:rsidRDefault="00596D47">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1050</w:t>
      </w:r>
    </w:p>
    <w:p w14:paraId="0BBAE7E9" w14:textId="77777777" w:rsidR="00596D47" w:rsidRDefault="00596D47">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1052</w:t>
      </w:r>
    </w:p>
    <w:p w14:paraId="1C5F9988" w14:textId="77777777" w:rsidR="00596D47" w:rsidRDefault="00596D47">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1052</w:t>
      </w:r>
    </w:p>
    <w:p w14:paraId="1A91BF9D" w14:textId="77777777" w:rsidR="00596D47" w:rsidRDefault="00596D47">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1053</w:t>
      </w:r>
    </w:p>
    <w:p w14:paraId="6470AF44" w14:textId="77777777" w:rsidR="00596D47" w:rsidRDefault="00596D47">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1053</w:t>
      </w:r>
    </w:p>
    <w:p w14:paraId="5200BD9C" w14:textId="77777777" w:rsidR="00596D47" w:rsidRDefault="00596D47">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1054</w:t>
      </w:r>
    </w:p>
    <w:p w14:paraId="0176F7D2" w14:textId="77777777" w:rsidR="00596D47" w:rsidRDefault="00596D47">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1054</w:t>
      </w:r>
    </w:p>
    <w:p w14:paraId="4C0DE737" w14:textId="77777777" w:rsidR="00596D47" w:rsidRDefault="00596D47">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1056</w:t>
      </w:r>
    </w:p>
    <w:p w14:paraId="4C6BFE1A" w14:textId="77777777" w:rsidR="00596D47" w:rsidRDefault="00596D47">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1056</w:t>
      </w:r>
    </w:p>
    <w:p w14:paraId="65FFF792" w14:textId="77777777" w:rsidR="00596D47" w:rsidRDefault="00596D47">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1056</w:t>
      </w:r>
    </w:p>
    <w:p w14:paraId="27C98ADC" w14:textId="77777777" w:rsidR="00596D47" w:rsidRDefault="00596D47">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1057</w:t>
      </w:r>
    </w:p>
    <w:p w14:paraId="79E0E632" w14:textId="77777777" w:rsidR="00596D47" w:rsidRDefault="00596D47">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1057</w:t>
      </w:r>
    </w:p>
    <w:p w14:paraId="43EC08EB" w14:textId="77777777" w:rsidR="00596D47" w:rsidRDefault="00596D47">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1057</w:t>
      </w:r>
    </w:p>
    <w:p w14:paraId="511F09D8" w14:textId="77777777" w:rsidR="00596D47" w:rsidRDefault="00596D47">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1057</w:t>
      </w:r>
    </w:p>
    <w:p w14:paraId="2EC98194" w14:textId="77777777" w:rsidR="00596D47" w:rsidRDefault="00596D47">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1057</w:t>
      </w:r>
    </w:p>
    <w:p w14:paraId="037CEA01" w14:textId="77777777" w:rsidR="00596D47" w:rsidRDefault="00596D47">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1057</w:t>
      </w:r>
    </w:p>
    <w:p w14:paraId="6A29D6AB" w14:textId="77777777" w:rsidR="00596D47" w:rsidRDefault="00596D47">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1057</w:t>
      </w:r>
    </w:p>
    <w:p w14:paraId="621D41B3" w14:textId="77777777" w:rsidR="00596D47" w:rsidRDefault="00596D47">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1059</w:t>
      </w:r>
    </w:p>
    <w:p w14:paraId="176E593B" w14:textId="77777777" w:rsidR="00596D47" w:rsidRDefault="00596D47">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1059</w:t>
      </w:r>
    </w:p>
    <w:p w14:paraId="7F61E0CE" w14:textId="77777777" w:rsidR="00596D47" w:rsidRDefault="00596D47">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1060</w:t>
      </w:r>
    </w:p>
    <w:p w14:paraId="68FA3DC3" w14:textId="77777777" w:rsidR="00596D47" w:rsidRDefault="00596D47">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1060</w:t>
      </w:r>
    </w:p>
    <w:p w14:paraId="632056A7" w14:textId="77777777" w:rsidR="00596D47" w:rsidRDefault="00596D47">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1060</w:t>
      </w:r>
    </w:p>
    <w:p w14:paraId="6AA92553" w14:textId="77777777" w:rsidR="00596D47" w:rsidRDefault="00596D47">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1060</w:t>
      </w:r>
    </w:p>
    <w:p w14:paraId="7609C720" w14:textId="77777777" w:rsidR="00596D47" w:rsidRDefault="00596D47">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1060</w:t>
      </w:r>
    </w:p>
    <w:p w14:paraId="70291EFE" w14:textId="77777777" w:rsidR="00596D47" w:rsidRDefault="00596D47">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1061</w:t>
      </w:r>
    </w:p>
    <w:p w14:paraId="7496E697" w14:textId="77777777" w:rsidR="00596D47" w:rsidRDefault="00596D47">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1061</w:t>
      </w:r>
    </w:p>
    <w:p w14:paraId="5C19137C" w14:textId="77777777" w:rsidR="00596D47" w:rsidRDefault="00596D47">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1061</w:t>
      </w:r>
    </w:p>
    <w:p w14:paraId="490D53CA" w14:textId="77777777" w:rsidR="00596D47" w:rsidRDefault="00596D47">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1063</w:t>
      </w:r>
    </w:p>
    <w:p w14:paraId="1F543AC3" w14:textId="77777777" w:rsidR="00596D47" w:rsidRDefault="00596D47">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1063</w:t>
      </w:r>
    </w:p>
    <w:p w14:paraId="7D5EFE2A" w14:textId="77777777" w:rsidR="00596D47" w:rsidRDefault="00596D47">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1064</w:t>
      </w:r>
    </w:p>
    <w:p w14:paraId="40497B5B" w14:textId="77777777" w:rsidR="00596D47" w:rsidRDefault="00596D47">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1064</w:t>
      </w:r>
    </w:p>
    <w:p w14:paraId="5E0E33B0" w14:textId="77777777" w:rsidR="00596D47" w:rsidRDefault="00596D47">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1064</w:t>
      </w:r>
    </w:p>
    <w:p w14:paraId="61E1DAC6" w14:textId="77777777" w:rsidR="00596D47" w:rsidRDefault="00596D47">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1064</w:t>
      </w:r>
    </w:p>
    <w:p w14:paraId="3092D717" w14:textId="77777777" w:rsidR="00596D47" w:rsidRDefault="00596D47">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1064</w:t>
      </w:r>
    </w:p>
    <w:p w14:paraId="0C525C2F" w14:textId="77777777" w:rsidR="00596D47" w:rsidRDefault="00596D47">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1065</w:t>
      </w:r>
    </w:p>
    <w:p w14:paraId="4EA72DD9" w14:textId="77777777" w:rsidR="00596D47" w:rsidRDefault="00596D47">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1065</w:t>
      </w:r>
    </w:p>
    <w:p w14:paraId="7E96AF33" w14:textId="77777777" w:rsidR="00596D47" w:rsidRDefault="00596D47">
      <w:pPr>
        <w:pStyle w:val="TOC4"/>
        <w:rPr>
          <w:rFonts w:asciiTheme="minorHAnsi" w:eastAsiaTheme="minorEastAsia" w:hAnsiTheme="minorHAnsi" w:cstheme="minorBidi"/>
          <w:sz w:val="22"/>
          <w:szCs w:val="22"/>
        </w:rPr>
      </w:pPr>
      <w:r w:rsidRPr="00596D47">
        <w:t>A.6.2.13.1</w:t>
      </w:r>
      <w:r w:rsidRPr="00596D47">
        <w:rPr>
          <w:rFonts w:asciiTheme="minorHAnsi" w:eastAsiaTheme="minorEastAsia" w:hAnsiTheme="minorHAnsi"/>
          <w:sz w:val="22"/>
          <w:szCs w:val="22"/>
        </w:rPr>
        <w:tab/>
      </w:r>
      <w:r w:rsidRPr="003D1336">
        <w:rPr>
          <w:rFonts w:cs="v4.2.0"/>
        </w:rPr>
        <w:t>Test Purpose and Environment</w:t>
      </w:r>
      <w:r>
        <w:tab/>
        <w:t>1065</w:t>
      </w:r>
    </w:p>
    <w:p w14:paraId="75CC41C4" w14:textId="77777777" w:rsidR="00596D47" w:rsidRDefault="00596D47">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1067</w:t>
      </w:r>
    </w:p>
    <w:p w14:paraId="3804015A" w14:textId="77777777" w:rsidR="00596D47" w:rsidRDefault="00596D47">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1067</w:t>
      </w:r>
    </w:p>
    <w:p w14:paraId="0CB4AAFF" w14:textId="77777777" w:rsidR="00596D47" w:rsidRDefault="00596D47">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1067</w:t>
      </w:r>
    </w:p>
    <w:p w14:paraId="0A10AF30" w14:textId="77777777" w:rsidR="00596D47" w:rsidRDefault="00596D47">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1068</w:t>
      </w:r>
    </w:p>
    <w:p w14:paraId="3D1D80E8" w14:textId="77777777" w:rsidR="00596D47" w:rsidRDefault="00596D47">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1068</w:t>
      </w:r>
    </w:p>
    <w:p w14:paraId="2FE70E29" w14:textId="77777777" w:rsidR="00596D47" w:rsidRDefault="00596D47">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1068</w:t>
      </w:r>
    </w:p>
    <w:p w14:paraId="4E17187B" w14:textId="77777777" w:rsidR="00596D47" w:rsidRDefault="00596D47">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1068</w:t>
      </w:r>
    </w:p>
    <w:p w14:paraId="6712FB80" w14:textId="77777777" w:rsidR="00596D47" w:rsidRDefault="00596D47">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1068</w:t>
      </w:r>
    </w:p>
    <w:p w14:paraId="5E474F04" w14:textId="77777777" w:rsidR="00596D47" w:rsidRDefault="00596D47">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1068</w:t>
      </w:r>
    </w:p>
    <w:p w14:paraId="70AF2D68" w14:textId="77777777" w:rsidR="00596D47" w:rsidRDefault="00596D47">
      <w:pPr>
        <w:pStyle w:val="TOC4"/>
        <w:rPr>
          <w:rFonts w:asciiTheme="minorHAnsi" w:eastAsiaTheme="minorEastAsia" w:hAnsiTheme="minorHAnsi" w:cstheme="minorBidi"/>
          <w:sz w:val="22"/>
          <w:szCs w:val="22"/>
        </w:rPr>
      </w:pPr>
      <w:r w:rsidRPr="00596D47">
        <w:t>A.6.2.14.1</w:t>
      </w:r>
      <w:r w:rsidRPr="00596D47">
        <w:rPr>
          <w:rFonts w:asciiTheme="minorHAnsi" w:eastAsiaTheme="minorEastAsia" w:hAnsiTheme="minorHAnsi"/>
          <w:sz w:val="22"/>
          <w:szCs w:val="22"/>
        </w:rPr>
        <w:tab/>
      </w:r>
      <w:r w:rsidRPr="003D1336">
        <w:rPr>
          <w:rFonts w:cs="v4.2.0"/>
        </w:rPr>
        <w:t>Test Purpose and Environment</w:t>
      </w:r>
      <w:r>
        <w:tab/>
        <w:t>1068</w:t>
      </w:r>
    </w:p>
    <w:p w14:paraId="0B6DF0A3" w14:textId="77777777" w:rsidR="00596D47" w:rsidRDefault="00596D47">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1070</w:t>
      </w:r>
    </w:p>
    <w:p w14:paraId="13B54874" w14:textId="77777777" w:rsidR="00596D47" w:rsidRDefault="00596D47">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1070</w:t>
      </w:r>
    </w:p>
    <w:p w14:paraId="2CA93633" w14:textId="77777777" w:rsidR="00596D47" w:rsidRDefault="00596D47">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1071</w:t>
      </w:r>
    </w:p>
    <w:p w14:paraId="729114DF" w14:textId="77777777" w:rsidR="00596D47" w:rsidRDefault="00596D47">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1071</w:t>
      </w:r>
    </w:p>
    <w:p w14:paraId="42DAA0C1" w14:textId="77777777" w:rsidR="00596D47" w:rsidRDefault="00596D47">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1071</w:t>
      </w:r>
    </w:p>
    <w:p w14:paraId="5855DBC3" w14:textId="77777777" w:rsidR="00596D47" w:rsidRDefault="00596D47">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1071</w:t>
      </w:r>
    </w:p>
    <w:p w14:paraId="70DCA4E6" w14:textId="77777777" w:rsidR="00596D47" w:rsidRDefault="00596D47">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1071</w:t>
      </w:r>
    </w:p>
    <w:p w14:paraId="5BAEFC52" w14:textId="77777777" w:rsidR="00596D47" w:rsidRDefault="00596D47">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1072</w:t>
      </w:r>
    </w:p>
    <w:p w14:paraId="6312BDDD" w14:textId="77777777" w:rsidR="00596D47" w:rsidRDefault="00596D47">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1072</w:t>
      </w:r>
    </w:p>
    <w:p w14:paraId="610AAC96" w14:textId="77777777" w:rsidR="00596D47" w:rsidRDefault="00596D47">
      <w:pPr>
        <w:pStyle w:val="TOC4"/>
        <w:rPr>
          <w:rFonts w:asciiTheme="minorHAnsi" w:eastAsiaTheme="minorEastAsia" w:hAnsiTheme="minorHAnsi" w:cstheme="minorBidi"/>
          <w:sz w:val="22"/>
          <w:szCs w:val="22"/>
        </w:rPr>
      </w:pPr>
      <w:r w:rsidRPr="00596D47">
        <w:t>A.6.2.15.1</w:t>
      </w:r>
      <w:r w:rsidRPr="00596D47">
        <w:rPr>
          <w:rFonts w:asciiTheme="minorHAnsi" w:eastAsiaTheme="minorEastAsia" w:hAnsiTheme="minorHAnsi"/>
          <w:sz w:val="22"/>
          <w:szCs w:val="22"/>
        </w:rPr>
        <w:tab/>
      </w:r>
      <w:r w:rsidRPr="003D1336">
        <w:rPr>
          <w:rFonts w:cs="v4.2.0"/>
        </w:rPr>
        <w:t>Test Purpose and Environment</w:t>
      </w:r>
      <w:r>
        <w:tab/>
        <w:t>1072</w:t>
      </w:r>
    </w:p>
    <w:p w14:paraId="718BE682" w14:textId="77777777" w:rsidR="00596D47" w:rsidRDefault="00596D47">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1074</w:t>
      </w:r>
    </w:p>
    <w:p w14:paraId="1F16F846" w14:textId="77777777" w:rsidR="00596D47" w:rsidRDefault="00596D47">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1074</w:t>
      </w:r>
    </w:p>
    <w:p w14:paraId="4F3F5066" w14:textId="77777777" w:rsidR="00596D47" w:rsidRDefault="00596D47">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1075</w:t>
      </w:r>
    </w:p>
    <w:p w14:paraId="4AFC3105" w14:textId="77777777" w:rsidR="00596D47" w:rsidRDefault="00596D47">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1075</w:t>
      </w:r>
    </w:p>
    <w:p w14:paraId="47F17019" w14:textId="77777777" w:rsidR="00596D47" w:rsidRDefault="00596D47">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1075</w:t>
      </w:r>
    </w:p>
    <w:p w14:paraId="14663C69" w14:textId="77777777" w:rsidR="00596D47" w:rsidRDefault="00596D47">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1075</w:t>
      </w:r>
    </w:p>
    <w:p w14:paraId="31284D01" w14:textId="77777777" w:rsidR="00596D47" w:rsidRDefault="00596D47">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1075</w:t>
      </w:r>
    </w:p>
    <w:p w14:paraId="721EF66D" w14:textId="77777777" w:rsidR="00596D47" w:rsidRDefault="00596D47">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1076</w:t>
      </w:r>
    </w:p>
    <w:p w14:paraId="28E0B659" w14:textId="77777777" w:rsidR="00596D47" w:rsidRDefault="00596D47">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1076</w:t>
      </w:r>
    </w:p>
    <w:p w14:paraId="4FC04CD2" w14:textId="77777777" w:rsidR="00596D47" w:rsidRDefault="00596D47">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1076</w:t>
      </w:r>
    </w:p>
    <w:p w14:paraId="1F5001FD" w14:textId="77777777" w:rsidR="00596D47" w:rsidRDefault="00596D47">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1079</w:t>
      </w:r>
    </w:p>
    <w:p w14:paraId="5B68F763" w14:textId="77777777" w:rsidR="00596D47" w:rsidRDefault="00596D47">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1079</w:t>
      </w:r>
    </w:p>
    <w:p w14:paraId="64E77ECF" w14:textId="77777777" w:rsidR="00596D47" w:rsidRDefault="00596D47">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1080</w:t>
      </w:r>
    </w:p>
    <w:p w14:paraId="1FF8AFFB" w14:textId="77777777" w:rsidR="00596D47" w:rsidRDefault="00596D47">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1080</w:t>
      </w:r>
    </w:p>
    <w:p w14:paraId="2283EF6D" w14:textId="77777777" w:rsidR="00596D47" w:rsidRDefault="00596D47">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1080</w:t>
      </w:r>
    </w:p>
    <w:p w14:paraId="3A84E7C3" w14:textId="77777777" w:rsidR="00596D47" w:rsidRDefault="00596D47">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1080</w:t>
      </w:r>
    </w:p>
    <w:p w14:paraId="17BC0267" w14:textId="77777777" w:rsidR="00596D47" w:rsidRDefault="00596D47">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1080</w:t>
      </w:r>
    </w:p>
    <w:p w14:paraId="22B4E5BD" w14:textId="77777777" w:rsidR="00596D47" w:rsidRDefault="00596D47">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1080</w:t>
      </w:r>
    </w:p>
    <w:p w14:paraId="10DE3F9B" w14:textId="77777777" w:rsidR="00596D47" w:rsidRDefault="00596D47">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1081</w:t>
      </w:r>
    </w:p>
    <w:p w14:paraId="393ADCC6" w14:textId="77777777" w:rsidR="00596D47" w:rsidRDefault="00596D47">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1081</w:t>
      </w:r>
    </w:p>
    <w:p w14:paraId="22346C00" w14:textId="77777777" w:rsidR="00596D47" w:rsidRDefault="00596D47">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1084</w:t>
      </w:r>
    </w:p>
    <w:p w14:paraId="50200E32" w14:textId="77777777" w:rsidR="00596D47" w:rsidRDefault="00596D47">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1084</w:t>
      </w:r>
    </w:p>
    <w:p w14:paraId="78CD77F7" w14:textId="77777777" w:rsidR="00596D47" w:rsidRDefault="00596D47">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1085</w:t>
      </w:r>
    </w:p>
    <w:p w14:paraId="7D803CD5" w14:textId="77777777" w:rsidR="00596D47" w:rsidRDefault="00596D47">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1085</w:t>
      </w:r>
    </w:p>
    <w:p w14:paraId="3BAAAC31" w14:textId="77777777" w:rsidR="00596D47" w:rsidRDefault="00596D47">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1085</w:t>
      </w:r>
    </w:p>
    <w:p w14:paraId="1D9CB489" w14:textId="77777777" w:rsidR="00596D47" w:rsidRDefault="00596D47">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1085</w:t>
      </w:r>
    </w:p>
    <w:p w14:paraId="1FC6B25B" w14:textId="77777777" w:rsidR="00596D47" w:rsidRDefault="00596D47">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1085</w:t>
      </w:r>
    </w:p>
    <w:p w14:paraId="24B50495" w14:textId="77777777" w:rsidR="00596D47" w:rsidRDefault="00596D47">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1085</w:t>
      </w:r>
    </w:p>
    <w:p w14:paraId="4F7D9275" w14:textId="77777777" w:rsidR="00596D47" w:rsidRDefault="00596D47">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1086</w:t>
      </w:r>
    </w:p>
    <w:p w14:paraId="1F68738A" w14:textId="77777777" w:rsidR="00596D47" w:rsidRDefault="00596D47">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1086</w:t>
      </w:r>
    </w:p>
    <w:p w14:paraId="0525313B" w14:textId="77777777" w:rsidR="00596D47" w:rsidRDefault="00596D47">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1089</w:t>
      </w:r>
    </w:p>
    <w:p w14:paraId="7EDE4B78" w14:textId="77777777" w:rsidR="00596D47" w:rsidRDefault="00596D47">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1089</w:t>
      </w:r>
    </w:p>
    <w:p w14:paraId="31022CC9" w14:textId="77777777" w:rsidR="00596D47" w:rsidRDefault="00596D47">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1090</w:t>
      </w:r>
    </w:p>
    <w:p w14:paraId="3B7CEDF7" w14:textId="77777777" w:rsidR="00596D47" w:rsidRDefault="00596D47">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1090</w:t>
      </w:r>
    </w:p>
    <w:p w14:paraId="42C1F97E" w14:textId="77777777" w:rsidR="00596D47" w:rsidRDefault="00596D47">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1090</w:t>
      </w:r>
    </w:p>
    <w:p w14:paraId="268D2BAB" w14:textId="77777777" w:rsidR="00596D47" w:rsidRDefault="00596D47">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1090</w:t>
      </w:r>
    </w:p>
    <w:p w14:paraId="10D1113F" w14:textId="77777777" w:rsidR="00596D47" w:rsidRDefault="00596D47">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1090</w:t>
      </w:r>
    </w:p>
    <w:p w14:paraId="3F8F545C" w14:textId="77777777" w:rsidR="00596D47" w:rsidRDefault="00596D47">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1090</w:t>
      </w:r>
    </w:p>
    <w:p w14:paraId="78A42948" w14:textId="77777777" w:rsidR="00596D47" w:rsidRDefault="00596D4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1091</w:t>
      </w:r>
    </w:p>
    <w:p w14:paraId="4CD0A385" w14:textId="77777777" w:rsidR="00596D47" w:rsidRDefault="00596D47">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1091</w:t>
      </w:r>
    </w:p>
    <w:p w14:paraId="7B1E0299" w14:textId="77777777" w:rsidR="00596D47" w:rsidRDefault="00596D47">
      <w:pPr>
        <w:pStyle w:val="TOC4"/>
        <w:rPr>
          <w:rFonts w:asciiTheme="minorHAnsi" w:eastAsiaTheme="minorEastAsia" w:hAnsiTheme="minorHAnsi" w:cstheme="minorBidi"/>
          <w:sz w:val="22"/>
          <w:szCs w:val="22"/>
        </w:rPr>
      </w:pPr>
      <w:r w:rsidRPr="00596D47">
        <w:t>A.6.3.1.1</w:t>
      </w:r>
      <w:r w:rsidRPr="00596D47">
        <w:rPr>
          <w:rFonts w:asciiTheme="minorHAnsi" w:eastAsiaTheme="minorEastAsia" w:hAnsiTheme="minorHAnsi" w:cstheme="minorBidi"/>
          <w:sz w:val="22"/>
          <w:szCs w:val="22"/>
        </w:rPr>
        <w:tab/>
      </w:r>
      <w:r w:rsidRPr="003D1336">
        <w:rPr>
          <w:snapToGrid w:val="0"/>
        </w:rPr>
        <w:t>Test Purpose and Environment</w:t>
      </w:r>
      <w:r>
        <w:tab/>
        <w:t>1091</w:t>
      </w:r>
    </w:p>
    <w:p w14:paraId="4956AD41" w14:textId="77777777" w:rsidR="00596D47" w:rsidRDefault="00596D47">
      <w:pPr>
        <w:pStyle w:val="TOC4"/>
        <w:rPr>
          <w:rFonts w:asciiTheme="minorHAnsi" w:eastAsiaTheme="minorEastAsia" w:hAnsiTheme="minorHAnsi" w:cstheme="minorBidi"/>
          <w:sz w:val="22"/>
          <w:szCs w:val="22"/>
        </w:rPr>
      </w:pPr>
      <w:r w:rsidRPr="00596D47">
        <w:t>A.6.3.1.2</w:t>
      </w:r>
      <w:r w:rsidRPr="00596D47">
        <w:rPr>
          <w:rFonts w:asciiTheme="minorHAnsi" w:eastAsiaTheme="minorEastAsia" w:hAnsiTheme="minorHAnsi" w:cstheme="minorBidi"/>
          <w:sz w:val="22"/>
          <w:szCs w:val="22"/>
        </w:rPr>
        <w:tab/>
      </w:r>
      <w:r w:rsidRPr="003D1336">
        <w:rPr>
          <w:snapToGrid w:val="0"/>
        </w:rPr>
        <w:t>Test Requirements</w:t>
      </w:r>
      <w:r>
        <w:tab/>
        <w:t>1093</w:t>
      </w:r>
    </w:p>
    <w:p w14:paraId="1D417241" w14:textId="77777777" w:rsidR="00596D47" w:rsidRDefault="00596D47">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1093</w:t>
      </w:r>
    </w:p>
    <w:p w14:paraId="72C8E0B5" w14:textId="77777777" w:rsidR="00596D47" w:rsidRDefault="00596D47">
      <w:pPr>
        <w:pStyle w:val="TOC4"/>
        <w:rPr>
          <w:rFonts w:asciiTheme="minorHAnsi" w:eastAsiaTheme="minorEastAsia" w:hAnsiTheme="minorHAnsi" w:cstheme="minorBidi"/>
          <w:sz w:val="22"/>
          <w:szCs w:val="22"/>
        </w:rPr>
      </w:pPr>
      <w:r w:rsidRPr="00596D47">
        <w:t>A.6.3.2.1</w:t>
      </w:r>
      <w:r w:rsidRPr="00596D47">
        <w:rPr>
          <w:rFonts w:asciiTheme="minorHAnsi" w:eastAsiaTheme="minorEastAsia" w:hAnsiTheme="minorHAnsi" w:cstheme="minorBidi"/>
          <w:sz w:val="22"/>
          <w:szCs w:val="22"/>
        </w:rPr>
        <w:tab/>
      </w:r>
      <w:r w:rsidRPr="003D1336">
        <w:rPr>
          <w:snapToGrid w:val="0"/>
        </w:rPr>
        <w:t>Test Purpose and Environment</w:t>
      </w:r>
      <w:r>
        <w:tab/>
        <w:t>1093</w:t>
      </w:r>
    </w:p>
    <w:p w14:paraId="1F616955" w14:textId="77777777" w:rsidR="00596D47" w:rsidRDefault="00596D47">
      <w:pPr>
        <w:pStyle w:val="TOC4"/>
        <w:rPr>
          <w:rFonts w:asciiTheme="minorHAnsi" w:eastAsiaTheme="minorEastAsia" w:hAnsiTheme="minorHAnsi" w:cstheme="minorBidi"/>
          <w:sz w:val="22"/>
          <w:szCs w:val="22"/>
        </w:rPr>
      </w:pPr>
      <w:r w:rsidRPr="00596D47">
        <w:t>A.6.3.2.2</w:t>
      </w:r>
      <w:r w:rsidRPr="00596D47">
        <w:rPr>
          <w:rFonts w:asciiTheme="minorHAnsi" w:eastAsiaTheme="minorEastAsia" w:hAnsiTheme="minorHAnsi" w:cstheme="minorBidi"/>
          <w:sz w:val="22"/>
          <w:szCs w:val="22"/>
        </w:rPr>
        <w:tab/>
      </w:r>
      <w:r w:rsidRPr="003D1336">
        <w:rPr>
          <w:snapToGrid w:val="0"/>
        </w:rPr>
        <w:t>Test Requirements</w:t>
      </w:r>
      <w:r>
        <w:tab/>
        <w:t>1095</w:t>
      </w:r>
    </w:p>
    <w:p w14:paraId="771292CE" w14:textId="77777777" w:rsidR="00596D47" w:rsidRDefault="00596D47">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1095</w:t>
      </w:r>
    </w:p>
    <w:p w14:paraId="1E96DA21" w14:textId="77777777" w:rsidR="00596D47" w:rsidRDefault="00596D47">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1095</w:t>
      </w:r>
    </w:p>
    <w:p w14:paraId="1C3AF00B" w14:textId="77777777" w:rsidR="00596D47" w:rsidRDefault="00596D47">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1096</w:t>
      </w:r>
    </w:p>
    <w:p w14:paraId="1C17977C" w14:textId="77777777" w:rsidR="00596D47" w:rsidRDefault="00596D47">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1097</w:t>
      </w:r>
    </w:p>
    <w:p w14:paraId="501B4072" w14:textId="77777777" w:rsidR="00596D47" w:rsidRDefault="00596D47">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1097</w:t>
      </w:r>
    </w:p>
    <w:p w14:paraId="40842B6F" w14:textId="77777777" w:rsidR="00596D47" w:rsidRDefault="00596D47">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1098</w:t>
      </w:r>
    </w:p>
    <w:p w14:paraId="298308E2" w14:textId="77777777" w:rsidR="00596D47" w:rsidRDefault="00596D4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1099</w:t>
      </w:r>
    </w:p>
    <w:p w14:paraId="22F88B7D"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5</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1099</w:t>
      </w:r>
    </w:p>
    <w:p w14:paraId="340BF588"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5</w:t>
      </w:r>
      <w:r w:rsidRPr="00596D47">
        <w:t>.2</w:t>
      </w:r>
      <w:r w:rsidRPr="00596D47">
        <w:rPr>
          <w:rFonts w:asciiTheme="minorHAnsi" w:eastAsiaTheme="minorEastAsia" w:hAnsiTheme="minorHAnsi" w:cstheme="minorBidi"/>
          <w:sz w:val="22"/>
          <w:szCs w:val="22"/>
        </w:rPr>
        <w:tab/>
      </w:r>
      <w:r w:rsidRPr="003D1336">
        <w:rPr>
          <w:snapToGrid w:val="0"/>
        </w:rPr>
        <w:t>Test Requirements</w:t>
      </w:r>
      <w:r>
        <w:tab/>
        <w:t>1101</w:t>
      </w:r>
    </w:p>
    <w:p w14:paraId="49D721F2" w14:textId="77777777" w:rsidR="00596D47" w:rsidRDefault="00596D4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1101</w:t>
      </w:r>
    </w:p>
    <w:p w14:paraId="5D3E1BF3"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6</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1101</w:t>
      </w:r>
    </w:p>
    <w:p w14:paraId="32C32DB8"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 xml:space="preserve"> 6</w:t>
      </w:r>
      <w:r w:rsidRPr="00596D47">
        <w:t>.</w:t>
      </w:r>
      <w:r w:rsidRPr="00596D47">
        <w:rPr>
          <w:lang w:eastAsia="zh-CN"/>
        </w:rPr>
        <w:t>3</w:t>
      </w:r>
      <w:r w:rsidRPr="00596D47">
        <w:t>.</w:t>
      </w:r>
      <w:r w:rsidRPr="00596D47">
        <w:rPr>
          <w:lang w:eastAsia="zh-CN"/>
        </w:rPr>
        <w:t>6</w:t>
      </w:r>
      <w:r w:rsidRPr="00596D47">
        <w:t>.2</w:t>
      </w:r>
      <w:r w:rsidRPr="00596D47">
        <w:rPr>
          <w:rFonts w:asciiTheme="minorHAnsi" w:eastAsiaTheme="minorEastAsia" w:hAnsiTheme="minorHAnsi" w:cstheme="minorBidi"/>
          <w:sz w:val="22"/>
          <w:szCs w:val="22"/>
        </w:rPr>
        <w:tab/>
      </w:r>
      <w:r w:rsidRPr="003D1336">
        <w:rPr>
          <w:snapToGrid w:val="0"/>
        </w:rPr>
        <w:t>Test Requirements</w:t>
      </w:r>
      <w:r>
        <w:tab/>
        <w:t>1103</w:t>
      </w:r>
    </w:p>
    <w:p w14:paraId="04BDA9AA" w14:textId="77777777" w:rsidR="00596D47" w:rsidRDefault="00596D4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1103</w:t>
      </w:r>
    </w:p>
    <w:p w14:paraId="7B228C9C"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7</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1103</w:t>
      </w:r>
    </w:p>
    <w:p w14:paraId="7779432A"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7</w:t>
      </w:r>
      <w:r w:rsidRPr="00596D47">
        <w:t>.2</w:t>
      </w:r>
      <w:r w:rsidRPr="00596D47">
        <w:rPr>
          <w:rFonts w:asciiTheme="minorHAnsi" w:eastAsiaTheme="minorEastAsia" w:hAnsiTheme="minorHAnsi" w:cstheme="minorBidi"/>
          <w:sz w:val="22"/>
          <w:szCs w:val="22"/>
        </w:rPr>
        <w:tab/>
      </w:r>
      <w:r w:rsidRPr="003D1336">
        <w:rPr>
          <w:snapToGrid w:val="0"/>
        </w:rPr>
        <w:t>Test Requirements</w:t>
      </w:r>
      <w:r>
        <w:tab/>
        <w:t>1106</w:t>
      </w:r>
    </w:p>
    <w:p w14:paraId="0212A443" w14:textId="77777777" w:rsidR="00596D47" w:rsidRDefault="00596D4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1106</w:t>
      </w:r>
    </w:p>
    <w:p w14:paraId="20345783"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8</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1106</w:t>
      </w:r>
    </w:p>
    <w:p w14:paraId="130E06C6"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8</w:t>
      </w:r>
      <w:r w:rsidRPr="00596D47">
        <w:t>.2</w:t>
      </w:r>
      <w:r w:rsidRPr="00596D47">
        <w:rPr>
          <w:rFonts w:asciiTheme="minorHAnsi" w:eastAsiaTheme="minorEastAsia" w:hAnsiTheme="minorHAnsi" w:cstheme="minorBidi"/>
          <w:sz w:val="22"/>
          <w:szCs w:val="22"/>
        </w:rPr>
        <w:tab/>
      </w:r>
      <w:r w:rsidRPr="003D1336">
        <w:rPr>
          <w:snapToGrid w:val="0"/>
        </w:rPr>
        <w:t>Test Requirements</w:t>
      </w:r>
      <w:r>
        <w:tab/>
        <w:t>1109</w:t>
      </w:r>
    </w:p>
    <w:p w14:paraId="1C269DAB" w14:textId="77777777" w:rsidR="00596D47" w:rsidRDefault="00596D47">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1109</w:t>
      </w:r>
    </w:p>
    <w:p w14:paraId="107B6465" w14:textId="77777777" w:rsidR="00596D47" w:rsidRDefault="00596D47">
      <w:pPr>
        <w:pStyle w:val="TOC4"/>
        <w:rPr>
          <w:rFonts w:asciiTheme="minorHAnsi" w:eastAsiaTheme="minorEastAsia" w:hAnsiTheme="minorHAnsi" w:cstheme="minorBidi"/>
          <w:sz w:val="22"/>
          <w:szCs w:val="22"/>
        </w:rPr>
      </w:pPr>
      <w:r w:rsidRPr="00596D47">
        <w:t>A.6.3.9.1</w:t>
      </w:r>
      <w:r w:rsidRPr="00596D47">
        <w:rPr>
          <w:rFonts w:asciiTheme="minorHAnsi" w:eastAsiaTheme="minorEastAsia" w:hAnsiTheme="minorHAnsi" w:cstheme="minorBidi"/>
          <w:sz w:val="22"/>
          <w:szCs w:val="22"/>
        </w:rPr>
        <w:tab/>
      </w:r>
      <w:r w:rsidRPr="003D1336">
        <w:rPr>
          <w:snapToGrid w:val="0"/>
        </w:rPr>
        <w:t>Test Purpose and Environment</w:t>
      </w:r>
      <w:r>
        <w:tab/>
        <w:t>1109</w:t>
      </w:r>
    </w:p>
    <w:p w14:paraId="68C71DCD" w14:textId="77777777" w:rsidR="00596D47" w:rsidRDefault="00596D47">
      <w:pPr>
        <w:pStyle w:val="TOC4"/>
        <w:rPr>
          <w:rFonts w:asciiTheme="minorHAnsi" w:eastAsiaTheme="minorEastAsia" w:hAnsiTheme="minorHAnsi" w:cstheme="minorBidi"/>
          <w:sz w:val="22"/>
          <w:szCs w:val="22"/>
        </w:rPr>
      </w:pPr>
      <w:r w:rsidRPr="00596D47">
        <w:t>A.6.3.9.2</w:t>
      </w:r>
      <w:r w:rsidRPr="00596D47">
        <w:rPr>
          <w:rFonts w:asciiTheme="minorHAnsi" w:eastAsiaTheme="minorEastAsia" w:hAnsiTheme="minorHAnsi" w:cstheme="minorBidi"/>
          <w:sz w:val="22"/>
          <w:szCs w:val="22"/>
        </w:rPr>
        <w:tab/>
      </w:r>
      <w:r w:rsidRPr="003D1336">
        <w:rPr>
          <w:snapToGrid w:val="0"/>
        </w:rPr>
        <w:t>Test Requirements</w:t>
      </w:r>
      <w:r>
        <w:tab/>
        <w:t>1111</w:t>
      </w:r>
    </w:p>
    <w:p w14:paraId="39CF3AA2" w14:textId="77777777" w:rsidR="00596D47" w:rsidRDefault="00596D47">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1111</w:t>
      </w:r>
    </w:p>
    <w:p w14:paraId="5E0927AD" w14:textId="77777777" w:rsidR="00596D47" w:rsidRDefault="00596D47">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1111</w:t>
      </w:r>
    </w:p>
    <w:p w14:paraId="2043F4FC" w14:textId="77777777" w:rsidR="00596D47" w:rsidRDefault="00596D47">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1113</w:t>
      </w:r>
    </w:p>
    <w:p w14:paraId="6A1A38EB" w14:textId="77777777" w:rsidR="00596D47" w:rsidRDefault="00596D47">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1113</w:t>
      </w:r>
    </w:p>
    <w:p w14:paraId="0B067341" w14:textId="77777777" w:rsidR="00596D47" w:rsidRDefault="00596D47">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1113</w:t>
      </w:r>
    </w:p>
    <w:p w14:paraId="11803CF6" w14:textId="77777777" w:rsidR="00596D47" w:rsidRDefault="00596D47">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1115</w:t>
      </w:r>
    </w:p>
    <w:p w14:paraId="7FAF739E" w14:textId="77777777" w:rsidR="00596D47" w:rsidRDefault="00596D47">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1115</w:t>
      </w:r>
    </w:p>
    <w:p w14:paraId="08F374D4" w14:textId="77777777" w:rsidR="00596D47" w:rsidRDefault="00596D47">
      <w:pPr>
        <w:pStyle w:val="TOC4"/>
        <w:rPr>
          <w:rFonts w:asciiTheme="minorHAnsi" w:eastAsiaTheme="minorEastAsia" w:hAnsiTheme="minorHAnsi" w:cstheme="minorBidi"/>
          <w:sz w:val="22"/>
          <w:szCs w:val="22"/>
        </w:rPr>
      </w:pPr>
      <w:r w:rsidRPr="00596D47">
        <w:t>A.6.3.12.1</w:t>
      </w:r>
      <w:r w:rsidRPr="00596D47">
        <w:rPr>
          <w:rFonts w:asciiTheme="minorHAnsi" w:eastAsiaTheme="minorEastAsia" w:hAnsiTheme="minorHAnsi" w:cstheme="minorBidi"/>
          <w:sz w:val="22"/>
          <w:szCs w:val="22"/>
        </w:rPr>
        <w:tab/>
      </w:r>
      <w:r w:rsidRPr="003D1336">
        <w:rPr>
          <w:snapToGrid w:val="0"/>
        </w:rPr>
        <w:t>Test Purpose and Environment</w:t>
      </w:r>
      <w:r>
        <w:tab/>
        <w:t>1115</w:t>
      </w:r>
    </w:p>
    <w:p w14:paraId="7ED5A960" w14:textId="77777777" w:rsidR="00596D47" w:rsidRDefault="00596D47">
      <w:pPr>
        <w:pStyle w:val="TOC4"/>
        <w:rPr>
          <w:rFonts w:asciiTheme="minorHAnsi" w:eastAsiaTheme="minorEastAsia" w:hAnsiTheme="minorHAnsi" w:cstheme="minorBidi"/>
          <w:sz w:val="22"/>
          <w:szCs w:val="22"/>
        </w:rPr>
      </w:pPr>
      <w:r w:rsidRPr="00596D47">
        <w:t>A.6.3.12.2</w:t>
      </w:r>
      <w:r w:rsidRPr="00596D47">
        <w:rPr>
          <w:rFonts w:asciiTheme="minorHAnsi" w:eastAsiaTheme="minorEastAsia" w:hAnsiTheme="minorHAnsi" w:cstheme="minorBidi"/>
          <w:sz w:val="22"/>
          <w:szCs w:val="22"/>
        </w:rPr>
        <w:tab/>
      </w:r>
      <w:r w:rsidRPr="003D1336">
        <w:rPr>
          <w:snapToGrid w:val="0"/>
        </w:rPr>
        <w:t>Test Requirements</w:t>
      </w:r>
      <w:r>
        <w:tab/>
        <w:t>1118</w:t>
      </w:r>
    </w:p>
    <w:p w14:paraId="65CFC933" w14:textId="0BF6AF33" w:rsidR="00596D47" w:rsidRDefault="00596D47">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1118</w:t>
      </w:r>
    </w:p>
    <w:p w14:paraId="6F669725" w14:textId="77777777" w:rsidR="00596D47" w:rsidRDefault="00596D47">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1118</w:t>
      </w:r>
    </w:p>
    <w:p w14:paraId="4DC15CAE" w14:textId="77777777" w:rsidR="00596D47" w:rsidRDefault="00596D47">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1118</w:t>
      </w:r>
    </w:p>
    <w:p w14:paraId="0E0D4AF8" w14:textId="77777777" w:rsidR="00596D47" w:rsidRDefault="00596D47">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1118</w:t>
      </w:r>
    </w:p>
    <w:p w14:paraId="2F01B1B6" w14:textId="77777777" w:rsidR="00596D47" w:rsidRDefault="00596D47">
      <w:pPr>
        <w:pStyle w:val="TOC4"/>
        <w:rPr>
          <w:rFonts w:asciiTheme="minorHAnsi" w:eastAsiaTheme="minorEastAsia" w:hAnsiTheme="minorHAnsi" w:cstheme="minorBidi"/>
          <w:sz w:val="22"/>
          <w:szCs w:val="22"/>
        </w:rPr>
      </w:pPr>
      <w:r w:rsidRPr="00596D47">
        <w:t>A.7.1.1.2</w:t>
      </w:r>
      <w:r w:rsidRPr="00596D47">
        <w:rPr>
          <w:rFonts w:asciiTheme="minorHAnsi" w:eastAsiaTheme="minorEastAsia" w:hAnsiTheme="minorHAnsi"/>
          <w:sz w:val="22"/>
          <w:szCs w:val="22"/>
        </w:rPr>
        <w:tab/>
      </w:r>
      <w:r w:rsidRPr="003D1336">
        <w:rPr>
          <w:rFonts w:cs="v4.2.0"/>
        </w:rPr>
        <w:t>Test Requirements</w:t>
      </w:r>
      <w:r>
        <w:tab/>
        <w:t>1119</w:t>
      </w:r>
    </w:p>
    <w:p w14:paraId="6F0B4DA2" w14:textId="77777777" w:rsidR="00596D47" w:rsidRDefault="00596D47">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1120</w:t>
      </w:r>
    </w:p>
    <w:p w14:paraId="1FAE3ABC" w14:textId="77777777" w:rsidR="00596D47" w:rsidRDefault="00596D47">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1120</w:t>
      </w:r>
    </w:p>
    <w:p w14:paraId="7A1013F0" w14:textId="77777777" w:rsidR="00596D47" w:rsidRDefault="00596D47">
      <w:pPr>
        <w:pStyle w:val="TOC4"/>
        <w:rPr>
          <w:rFonts w:asciiTheme="minorHAnsi" w:eastAsiaTheme="minorEastAsia" w:hAnsiTheme="minorHAnsi" w:cstheme="minorBidi"/>
          <w:sz w:val="22"/>
          <w:szCs w:val="22"/>
        </w:rPr>
      </w:pPr>
      <w:r w:rsidRPr="00596D47">
        <w:t>A.7.1.2.2</w:t>
      </w:r>
      <w:r w:rsidRPr="00596D47">
        <w:rPr>
          <w:rFonts w:asciiTheme="minorHAnsi" w:eastAsiaTheme="minorEastAsia" w:hAnsiTheme="minorHAnsi"/>
          <w:sz w:val="22"/>
          <w:szCs w:val="22"/>
        </w:rPr>
        <w:tab/>
      </w:r>
      <w:r w:rsidRPr="003D1336">
        <w:rPr>
          <w:rFonts w:cs="v4.2.0"/>
        </w:rPr>
        <w:t>Test Requirements</w:t>
      </w:r>
      <w:r>
        <w:tab/>
        <w:t>1122</w:t>
      </w:r>
    </w:p>
    <w:p w14:paraId="55D9CFA1" w14:textId="77777777" w:rsidR="00596D47" w:rsidRDefault="00596D47">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1123</w:t>
      </w:r>
    </w:p>
    <w:p w14:paraId="1FFF2DA1" w14:textId="77777777" w:rsidR="00596D47" w:rsidRDefault="00596D47">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1123</w:t>
      </w:r>
    </w:p>
    <w:p w14:paraId="1B8640AC" w14:textId="77777777" w:rsidR="00596D47" w:rsidRDefault="00596D47">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1125</w:t>
      </w:r>
    </w:p>
    <w:p w14:paraId="086BCF65" w14:textId="77777777" w:rsidR="00596D47" w:rsidRDefault="00596D47">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1126</w:t>
      </w:r>
    </w:p>
    <w:p w14:paraId="2AFFFF0E" w14:textId="77777777" w:rsidR="00596D47" w:rsidRDefault="00596D47">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1126</w:t>
      </w:r>
    </w:p>
    <w:p w14:paraId="39E879C1" w14:textId="77777777" w:rsidR="00596D47" w:rsidRDefault="00596D47">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1128</w:t>
      </w:r>
    </w:p>
    <w:p w14:paraId="2693A766" w14:textId="77777777" w:rsidR="00596D47" w:rsidRDefault="00596D47">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1129</w:t>
      </w:r>
    </w:p>
    <w:p w14:paraId="0989B612" w14:textId="77777777" w:rsidR="00596D47" w:rsidRDefault="00596D47">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1129</w:t>
      </w:r>
    </w:p>
    <w:p w14:paraId="031A84FE" w14:textId="77777777" w:rsidR="00596D47" w:rsidRDefault="00596D47">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1129</w:t>
      </w:r>
    </w:p>
    <w:p w14:paraId="2B6CBD72" w14:textId="77777777" w:rsidR="00596D47" w:rsidRDefault="00596D47">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1129</w:t>
      </w:r>
    </w:p>
    <w:p w14:paraId="05AC8899" w14:textId="77777777" w:rsidR="00596D47" w:rsidRDefault="00596D47">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1129</w:t>
      </w:r>
    </w:p>
    <w:p w14:paraId="47011951" w14:textId="77777777" w:rsidR="00596D47" w:rsidRDefault="00596D47">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1130</w:t>
      </w:r>
    </w:p>
    <w:p w14:paraId="10351A10" w14:textId="77777777" w:rsidR="00596D47" w:rsidRDefault="00596D47">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1130</w:t>
      </w:r>
    </w:p>
    <w:p w14:paraId="60357EEC" w14:textId="77777777" w:rsidR="00596D47" w:rsidRDefault="00596D47">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1130</w:t>
      </w:r>
    </w:p>
    <w:p w14:paraId="7F531CE4" w14:textId="77777777" w:rsidR="00596D47" w:rsidRDefault="00596D47">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1132</w:t>
      </w:r>
    </w:p>
    <w:p w14:paraId="32884C04" w14:textId="77777777" w:rsidR="00596D47" w:rsidRDefault="00596D47">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1133</w:t>
      </w:r>
    </w:p>
    <w:p w14:paraId="31D91297" w14:textId="77777777" w:rsidR="00596D47" w:rsidRDefault="00596D47">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1133</w:t>
      </w:r>
    </w:p>
    <w:p w14:paraId="6FAAFC3A" w14:textId="77777777" w:rsidR="00596D47" w:rsidRDefault="00596D47">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1134</w:t>
      </w:r>
    </w:p>
    <w:p w14:paraId="0D9B20F4" w14:textId="77777777" w:rsidR="00596D47" w:rsidRDefault="00596D47">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3D1336">
        <w:rPr>
          <w:snapToGrid w:val="0"/>
          <w:lang w:eastAsia="zh-CN"/>
        </w:rPr>
        <w:t xml:space="preserve"> for 20MHz +20MHz</w:t>
      </w:r>
      <w:r>
        <w:tab/>
        <w:t>1135</w:t>
      </w:r>
    </w:p>
    <w:p w14:paraId="134BE911" w14:textId="77777777" w:rsidR="00596D47" w:rsidRDefault="00596D47">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1135</w:t>
      </w:r>
    </w:p>
    <w:p w14:paraId="6238DC08" w14:textId="77777777" w:rsidR="00596D47" w:rsidRDefault="00596D47">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1135</w:t>
      </w:r>
    </w:p>
    <w:p w14:paraId="3A5E1B37" w14:textId="77777777" w:rsidR="00596D47" w:rsidRDefault="00596D47">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3D1336">
        <w:rPr>
          <w:snapToGrid w:val="0"/>
          <w:lang w:eastAsia="zh-CN"/>
        </w:rPr>
        <w:t>20MHz +10MHz</w:t>
      </w:r>
      <w:r>
        <w:tab/>
        <w:t>1135</w:t>
      </w:r>
    </w:p>
    <w:p w14:paraId="4746CD92" w14:textId="77777777" w:rsidR="00596D47" w:rsidRDefault="00596D47">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1135</w:t>
      </w:r>
    </w:p>
    <w:p w14:paraId="0249238C" w14:textId="77777777" w:rsidR="00596D47" w:rsidRDefault="00596D47">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1135</w:t>
      </w:r>
    </w:p>
    <w:p w14:paraId="4AE56C9A" w14:textId="77777777" w:rsidR="00596D47" w:rsidRDefault="00596D47">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1136</w:t>
      </w:r>
    </w:p>
    <w:p w14:paraId="5E84395F" w14:textId="77777777" w:rsidR="00596D47" w:rsidRDefault="00596D47">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1136</w:t>
      </w:r>
    </w:p>
    <w:p w14:paraId="1199D1CC" w14:textId="77777777" w:rsidR="00596D47" w:rsidRDefault="00596D47">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1136</w:t>
      </w:r>
    </w:p>
    <w:p w14:paraId="5512423F" w14:textId="77777777" w:rsidR="00596D47" w:rsidRDefault="00596D47">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1136</w:t>
      </w:r>
    </w:p>
    <w:p w14:paraId="38843B23" w14:textId="77777777" w:rsidR="00596D47" w:rsidRDefault="00596D47">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1136</w:t>
      </w:r>
    </w:p>
    <w:p w14:paraId="43DD75CC" w14:textId="77777777" w:rsidR="00596D47" w:rsidRDefault="00596D47">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1136</w:t>
      </w:r>
    </w:p>
    <w:p w14:paraId="21FCE2E9" w14:textId="77777777" w:rsidR="00596D47" w:rsidRDefault="00596D47">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1136</w:t>
      </w:r>
    </w:p>
    <w:p w14:paraId="7D99C947" w14:textId="77777777" w:rsidR="00596D47" w:rsidRDefault="00596D47">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1136</w:t>
      </w:r>
    </w:p>
    <w:p w14:paraId="0FCB9152" w14:textId="77777777" w:rsidR="00596D47" w:rsidRDefault="00596D47">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1138</w:t>
      </w:r>
    </w:p>
    <w:p w14:paraId="0F92B941" w14:textId="77777777" w:rsidR="00596D47" w:rsidRDefault="00596D47">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1138</w:t>
      </w:r>
    </w:p>
    <w:p w14:paraId="0AD9AA83" w14:textId="77777777" w:rsidR="00596D47" w:rsidRDefault="00596D47">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1138</w:t>
      </w:r>
    </w:p>
    <w:p w14:paraId="5B6F2A65" w14:textId="77777777" w:rsidR="00596D47" w:rsidRDefault="00596D47">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1140</w:t>
      </w:r>
    </w:p>
    <w:p w14:paraId="52BA577B" w14:textId="77777777" w:rsidR="00596D47" w:rsidRDefault="00596D47">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1140</w:t>
      </w:r>
    </w:p>
    <w:p w14:paraId="51BAEE03" w14:textId="77777777" w:rsidR="00596D47" w:rsidRDefault="00596D47">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1140</w:t>
      </w:r>
    </w:p>
    <w:p w14:paraId="0B49CB40" w14:textId="77777777" w:rsidR="00596D47" w:rsidRDefault="00596D47">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1142</w:t>
      </w:r>
    </w:p>
    <w:p w14:paraId="290707C8" w14:textId="77777777" w:rsidR="00596D47" w:rsidRDefault="00596D47">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1142</w:t>
      </w:r>
    </w:p>
    <w:p w14:paraId="0DC2399C" w14:textId="77777777" w:rsidR="00596D47" w:rsidRDefault="00596D47">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1142</w:t>
      </w:r>
    </w:p>
    <w:p w14:paraId="6F28C0C1" w14:textId="77777777" w:rsidR="00596D47" w:rsidRDefault="00596D47">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1144</w:t>
      </w:r>
    </w:p>
    <w:p w14:paraId="097796F7" w14:textId="77777777" w:rsidR="00596D47" w:rsidRDefault="00596D47">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1145</w:t>
      </w:r>
    </w:p>
    <w:p w14:paraId="4BE7361B" w14:textId="77777777" w:rsidR="00596D47" w:rsidRDefault="00596D47">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1145</w:t>
      </w:r>
    </w:p>
    <w:p w14:paraId="00138261" w14:textId="77777777" w:rsidR="00596D47" w:rsidRDefault="00596D47">
      <w:pPr>
        <w:pStyle w:val="TOC4"/>
        <w:rPr>
          <w:rFonts w:asciiTheme="minorHAnsi" w:eastAsiaTheme="minorEastAsia" w:hAnsiTheme="minorHAnsi" w:cstheme="minorBidi"/>
          <w:sz w:val="22"/>
          <w:szCs w:val="22"/>
        </w:rPr>
      </w:pPr>
      <w:r w:rsidRPr="00596D47">
        <w:t>A.7.1.14.2</w:t>
      </w:r>
      <w:r w:rsidRPr="00596D47">
        <w:rPr>
          <w:rFonts w:asciiTheme="minorHAnsi" w:eastAsiaTheme="minorEastAsia" w:hAnsiTheme="minorHAnsi"/>
          <w:sz w:val="22"/>
          <w:szCs w:val="22"/>
        </w:rPr>
        <w:tab/>
      </w:r>
      <w:r w:rsidRPr="003D1336">
        <w:rPr>
          <w:rFonts w:cs="v4.2.0"/>
        </w:rPr>
        <w:t>Test Requirements</w:t>
      </w:r>
      <w:r>
        <w:tab/>
        <w:t>1146</w:t>
      </w:r>
    </w:p>
    <w:p w14:paraId="077D6B2E" w14:textId="77777777" w:rsidR="00596D47" w:rsidRDefault="00596D47">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1146</w:t>
      </w:r>
    </w:p>
    <w:p w14:paraId="71857011" w14:textId="77777777" w:rsidR="00596D47" w:rsidRDefault="00596D47">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1146</w:t>
      </w:r>
    </w:p>
    <w:p w14:paraId="2729380E" w14:textId="77777777" w:rsidR="00596D47" w:rsidRDefault="00596D47">
      <w:pPr>
        <w:pStyle w:val="TOC4"/>
        <w:rPr>
          <w:rFonts w:asciiTheme="minorHAnsi" w:eastAsiaTheme="minorEastAsia" w:hAnsiTheme="minorHAnsi" w:cstheme="minorBidi"/>
          <w:sz w:val="22"/>
          <w:szCs w:val="22"/>
        </w:rPr>
      </w:pPr>
      <w:r w:rsidRPr="00596D47">
        <w:t>A.7.1.15.2</w:t>
      </w:r>
      <w:r w:rsidRPr="00596D47">
        <w:rPr>
          <w:rFonts w:asciiTheme="minorHAnsi" w:eastAsiaTheme="minorEastAsia" w:hAnsiTheme="minorHAnsi"/>
          <w:sz w:val="22"/>
          <w:szCs w:val="22"/>
        </w:rPr>
        <w:tab/>
      </w:r>
      <w:r w:rsidRPr="003D1336">
        <w:rPr>
          <w:rFonts w:cs="v4.2.0"/>
        </w:rPr>
        <w:t>Test Requirements</w:t>
      </w:r>
      <w:r>
        <w:tab/>
        <w:t>1147</w:t>
      </w:r>
    </w:p>
    <w:p w14:paraId="73582682" w14:textId="77777777" w:rsidR="00596D47" w:rsidRDefault="00596D47">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1148</w:t>
      </w:r>
    </w:p>
    <w:p w14:paraId="17CA36A0" w14:textId="77777777" w:rsidR="00596D47" w:rsidRDefault="00596D47">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1148</w:t>
      </w:r>
    </w:p>
    <w:p w14:paraId="439E5318" w14:textId="77777777" w:rsidR="00596D47" w:rsidRDefault="00596D47">
      <w:pPr>
        <w:pStyle w:val="TOC4"/>
        <w:rPr>
          <w:rFonts w:asciiTheme="minorHAnsi" w:eastAsiaTheme="minorEastAsia" w:hAnsiTheme="minorHAnsi" w:cstheme="minorBidi"/>
          <w:sz w:val="22"/>
          <w:szCs w:val="22"/>
        </w:rPr>
      </w:pPr>
      <w:r w:rsidRPr="00596D47">
        <w:t>A.7.1.16.2</w:t>
      </w:r>
      <w:r w:rsidRPr="00596D47">
        <w:rPr>
          <w:rFonts w:asciiTheme="minorHAnsi" w:eastAsiaTheme="minorEastAsia" w:hAnsiTheme="minorHAnsi"/>
          <w:sz w:val="22"/>
          <w:szCs w:val="22"/>
        </w:rPr>
        <w:tab/>
      </w:r>
      <w:r w:rsidRPr="003D1336">
        <w:rPr>
          <w:rFonts w:cs="v4.2.0"/>
        </w:rPr>
        <w:t>Test Requirements</w:t>
      </w:r>
      <w:r>
        <w:tab/>
        <w:t>1149</w:t>
      </w:r>
    </w:p>
    <w:p w14:paraId="2BE697B0" w14:textId="77777777" w:rsidR="00596D47" w:rsidRDefault="00596D47">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1150</w:t>
      </w:r>
    </w:p>
    <w:p w14:paraId="4855F7DB" w14:textId="77777777" w:rsidR="00596D47" w:rsidRDefault="00596D47">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1150</w:t>
      </w:r>
    </w:p>
    <w:p w14:paraId="251259E3" w14:textId="77777777" w:rsidR="00596D47" w:rsidRDefault="00596D47">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1152</w:t>
      </w:r>
    </w:p>
    <w:p w14:paraId="4C0F1E53" w14:textId="77777777" w:rsidR="00596D47" w:rsidRDefault="00596D47">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1153</w:t>
      </w:r>
    </w:p>
    <w:p w14:paraId="7B0B2D37" w14:textId="77777777" w:rsidR="00596D47" w:rsidRDefault="00596D47">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1153</w:t>
      </w:r>
    </w:p>
    <w:p w14:paraId="76D299BA" w14:textId="77777777" w:rsidR="00596D47" w:rsidRDefault="00596D47">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1155</w:t>
      </w:r>
    </w:p>
    <w:p w14:paraId="0860736D" w14:textId="77777777" w:rsidR="00596D47" w:rsidRDefault="00596D47">
      <w:pPr>
        <w:pStyle w:val="TOC3"/>
        <w:rPr>
          <w:rFonts w:asciiTheme="minorHAnsi" w:eastAsiaTheme="minorEastAsia" w:hAnsiTheme="minorHAnsi" w:cstheme="minorBidi"/>
          <w:sz w:val="22"/>
          <w:szCs w:val="22"/>
        </w:rPr>
      </w:pPr>
      <w:r w:rsidRPr="00596D47">
        <w:t>A.7.1.19</w:t>
      </w:r>
      <w:r w:rsidRPr="00596D47">
        <w:rPr>
          <w:rFonts w:asciiTheme="minorHAnsi" w:eastAsiaTheme="minorEastAsia" w:hAnsiTheme="minorHAnsi" w:cstheme="minorBidi"/>
          <w:sz w:val="22"/>
          <w:szCs w:val="22"/>
        </w:rPr>
        <w:tab/>
      </w:r>
      <w:r>
        <w:rPr>
          <w:lang w:eastAsia="zh-CN"/>
        </w:rPr>
        <w:t>E-UTRAN FDD - UE Transmit Timing Accuracy Test for RACH-less Handover</w:t>
      </w:r>
      <w:r>
        <w:tab/>
        <w:t>1156</w:t>
      </w:r>
    </w:p>
    <w:p w14:paraId="7738E400" w14:textId="77777777" w:rsidR="00596D47" w:rsidRDefault="00596D47">
      <w:pPr>
        <w:pStyle w:val="TOC4"/>
        <w:rPr>
          <w:rFonts w:asciiTheme="minorHAnsi" w:eastAsiaTheme="minorEastAsia" w:hAnsiTheme="minorHAnsi" w:cstheme="minorBidi"/>
          <w:sz w:val="22"/>
          <w:szCs w:val="22"/>
        </w:rPr>
      </w:pPr>
      <w:r w:rsidRPr="00596D47">
        <w:t>A.7.1.19.1</w:t>
      </w:r>
      <w:r w:rsidRPr="00596D47">
        <w:rPr>
          <w:rFonts w:asciiTheme="minorHAnsi" w:eastAsiaTheme="minorEastAsia" w:hAnsiTheme="minorHAnsi" w:cstheme="minorBidi"/>
          <w:sz w:val="22"/>
          <w:szCs w:val="22"/>
        </w:rPr>
        <w:tab/>
      </w:r>
      <w:r w:rsidRPr="003D1336">
        <w:rPr>
          <w:snapToGrid w:val="0"/>
        </w:rPr>
        <w:t>Test Purpose and Environment</w:t>
      </w:r>
      <w:r>
        <w:tab/>
        <w:t>1156</w:t>
      </w:r>
    </w:p>
    <w:p w14:paraId="5C8FD82C" w14:textId="77777777" w:rsidR="00596D47" w:rsidRDefault="00596D47">
      <w:pPr>
        <w:pStyle w:val="TOC4"/>
        <w:rPr>
          <w:rFonts w:asciiTheme="minorHAnsi" w:eastAsiaTheme="minorEastAsia" w:hAnsiTheme="minorHAnsi" w:cstheme="minorBidi"/>
          <w:sz w:val="22"/>
          <w:szCs w:val="22"/>
        </w:rPr>
      </w:pPr>
      <w:r w:rsidRPr="00596D47">
        <w:t>A.7.1.19.2</w:t>
      </w:r>
      <w:r w:rsidRPr="00596D47">
        <w:rPr>
          <w:rFonts w:asciiTheme="minorHAnsi" w:eastAsiaTheme="minorEastAsia" w:hAnsiTheme="minorHAnsi" w:cstheme="minorBidi"/>
          <w:sz w:val="22"/>
          <w:szCs w:val="22"/>
        </w:rPr>
        <w:tab/>
      </w:r>
      <w:r w:rsidRPr="003D1336">
        <w:rPr>
          <w:snapToGrid w:val="0"/>
        </w:rPr>
        <w:t>Test Requirements</w:t>
      </w:r>
      <w:r>
        <w:tab/>
        <w:t>1157</w:t>
      </w:r>
    </w:p>
    <w:p w14:paraId="1564F9B6" w14:textId="77777777" w:rsidR="00596D47" w:rsidRDefault="00596D47">
      <w:pPr>
        <w:pStyle w:val="TOC3"/>
        <w:rPr>
          <w:rFonts w:asciiTheme="minorHAnsi" w:eastAsiaTheme="minorEastAsia" w:hAnsiTheme="minorHAnsi" w:cstheme="minorBidi"/>
          <w:sz w:val="22"/>
          <w:szCs w:val="22"/>
        </w:rPr>
      </w:pPr>
      <w:r w:rsidRPr="00596D47">
        <w:t>A.7.1.20</w:t>
      </w:r>
      <w:r w:rsidRPr="00596D47">
        <w:rPr>
          <w:rFonts w:asciiTheme="minorHAnsi" w:eastAsiaTheme="minorEastAsia" w:hAnsiTheme="minorHAnsi" w:cstheme="minorBidi"/>
          <w:sz w:val="22"/>
          <w:szCs w:val="22"/>
        </w:rPr>
        <w:tab/>
      </w:r>
      <w:r>
        <w:rPr>
          <w:lang w:eastAsia="zh-CN"/>
        </w:rPr>
        <w:t>E-UTRAN TDD - UE Transmit Timing Accuracy Test for RACH-less Handover</w:t>
      </w:r>
      <w:r>
        <w:tab/>
        <w:t>1157</w:t>
      </w:r>
    </w:p>
    <w:p w14:paraId="5DCC79E8" w14:textId="77777777" w:rsidR="00596D47" w:rsidRDefault="00596D47">
      <w:pPr>
        <w:pStyle w:val="TOC4"/>
        <w:rPr>
          <w:rFonts w:asciiTheme="minorHAnsi" w:eastAsiaTheme="minorEastAsia" w:hAnsiTheme="minorHAnsi" w:cstheme="minorBidi"/>
          <w:sz w:val="22"/>
          <w:szCs w:val="22"/>
        </w:rPr>
      </w:pPr>
      <w:r w:rsidRPr="00596D47">
        <w:t>A.7.1.20.1</w:t>
      </w:r>
      <w:r w:rsidRPr="00596D47">
        <w:rPr>
          <w:rFonts w:asciiTheme="minorHAnsi" w:eastAsiaTheme="minorEastAsia" w:hAnsiTheme="minorHAnsi" w:cstheme="minorBidi"/>
          <w:sz w:val="22"/>
          <w:szCs w:val="22"/>
        </w:rPr>
        <w:tab/>
      </w:r>
      <w:r w:rsidRPr="003D1336">
        <w:rPr>
          <w:snapToGrid w:val="0"/>
        </w:rPr>
        <w:t>Test Purpose and Environment</w:t>
      </w:r>
      <w:r>
        <w:tab/>
        <w:t>1157</w:t>
      </w:r>
    </w:p>
    <w:p w14:paraId="086D9B5E" w14:textId="77777777" w:rsidR="00596D47" w:rsidRDefault="00596D47">
      <w:pPr>
        <w:pStyle w:val="TOC4"/>
        <w:rPr>
          <w:rFonts w:asciiTheme="minorHAnsi" w:eastAsiaTheme="minorEastAsia" w:hAnsiTheme="minorHAnsi" w:cstheme="minorBidi"/>
          <w:sz w:val="22"/>
          <w:szCs w:val="22"/>
        </w:rPr>
      </w:pPr>
      <w:r w:rsidRPr="00596D47">
        <w:t>A.7.1.20.2</w:t>
      </w:r>
      <w:r w:rsidRPr="00596D47">
        <w:rPr>
          <w:rFonts w:asciiTheme="minorHAnsi" w:eastAsiaTheme="minorEastAsia" w:hAnsiTheme="minorHAnsi" w:cstheme="minorBidi"/>
          <w:sz w:val="22"/>
          <w:szCs w:val="22"/>
        </w:rPr>
        <w:tab/>
      </w:r>
      <w:r w:rsidRPr="003D1336">
        <w:rPr>
          <w:snapToGrid w:val="0"/>
        </w:rPr>
        <w:t>Test Requirements</w:t>
      </w:r>
      <w:r>
        <w:tab/>
        <w:t>1159</w:t>
      </w:r>
    </w:p>
    <w:p w14:paraId="6FEE0FB5" w14:textId="77777777" w:rsidR="00596D47" w:rsidRDefault="00596D47">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1159</w:t>
      </w:r>
    </w:p>
    <w:p w14:paraId="1ADD7330" w14:textId="77777777" w:rsidR="00596D47" w:rsidRDefault="00596D47">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1159</w:t>
      </w:r>
    </w:p>
    <w:p w14:paraId="3C98C996" w14:textId="77777777" w:rsidR="00596D47" w:rsidRDefault="00596D47">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1161</w:t>
      </w:r>
    </w:p>
    <w:p w14:paraId="4C7A4E77" w14:textId="77777777" w:rsidR="00596D47" w:rsidRDefault="00596D47">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1161</w:t>
      </w:r>
    </w:p>
    <w:p w14:paraId="0B21164E" w14:textId="77777777" w:rsidR="00596D47" w:rsidRDefault="00596D47">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1161</w:t>
      </w:r>
    </w:p>
    <w:p w14:paraId="0F617778" w14:textId="77777777" w:rsidR="00596D47" w:rsidRDefault="00596D47">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1163</w:t>
      </w:r>
    </w:p>
    <w:p w14:paraId="2930F4DC" w14:textId="77777777" w:rsidR="00596D47" w:rsidRDefault="00596D47">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1163</w:t>
      </w:r>
    </w:p>
    <w:p w14:paraId="562E7396" w14:textId="77777777" w:rsidR="00596D47" w:rsidRDefault="00596D47">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1163</w:t>
      </w:r>
    </w:p>
    <w:p w14:paraId="4F152F43" w14:textId="77777777" w:rsidR="00596D47" w:rsidRDefault="00596D47">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1165</w:t>
      </w:r>
    </w:p>
    <w:p w14:paraId="7AC2FB26" w14:textId="77777777" w:rsidR="00596D47" w:rsidRDefault="00596D47">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1165</w:t>
      </w:r>
    </w:p>
    <w:p w14:paraId="2529CA88" w14:textId="77777777" w:rsidR="00596D47" w:rsidRDefault="00596D47">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1165</w:t>
      </w:r>
    </w:p>
    <w:p w14:paraId="4F4B8245" w14:textId="77777777" w:rsidR="00596D47" w:rsidRDefault="00596D47">
      <w:pPr>
        <w:pStyle w:val="TOC4"/>
        <w:rPr>
          <w:rFonts w:asciiTheme="minorHAnsi" w:eastAsiaTheme="minorEastAsia" w:hAnsiTheme="minorHAnsi" w:cstheme="minorBidi"/>
          <w:sz w:val="22"/>
          <w:szCs w:val="22"/>
        </w:rPr>
      </w:pPr>
      <w:r w:rsidRPr="00596D47">
        <w:t>A.7.1.24.2</w:t>
      </w:r>
      <w:r w:rsidRPr="00596D47">
        <w:rPr>
          <w:rFonts w:asciiTheme="minorHAnsi" w:eastAsiaTheme="minorEastAsia" w:hAnsiTheme="minorHAnsi"/>
          <w:sz w:val="22"/>
          <w:szCs w:val="22"/>
        </w:rPr>
        <w:tab/>
      </w:r>
      <w:r w:rsidRPr="003D1336">
        <w:rPr>
          <w:rFonts w:cs="v4.2.0"/>
        </w:rPr>
        <w:t>Test Requirements</w:t>
      </w:r>
      <w:r>
        <w:tab/>
        <w:t>1166</w:t>
      </w:r>
    </w:p>
    <w:p w14:paraId="1ED17A1E" w14:textId="77777777" w:rsidR="00596D47" w:rsidRDefault="00596D47">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1167</w:t>
      </w:r>
    </w:p>
    <w:p w14:paraId="65469DB3" w14:textId="77777777" w:rsidR="00596D47" w:rsidRDefault="00596D47">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1167</w:t>
      </w:r>
    </w:p>
    <w:p w14:paraId="611CBCD5" w14:textId="77777777" w:rsidR="00596D47" w:rsidRDefault="00596D47">
      <w:pPr>
        <w:pStyle w:val="TOC4"/>
        <w:rPr>
          <w:rFonts w:asciiTheme="minorHAnsi" w:eastAsiaTheme="minorEastAsia" w:hAnsiTheme="minorHAnsi" w:cstheme="minorBidi"/>
          <w:sz w:val="22"/>
          <w:szCs w:val="22"/>
        </w:rPr>
      </w:pPr>
      <w:r w:rsidRPr="00596D47">
        <w:t>A.7.1.25.2</w:t>
      </w:r>
      <w:r w:rsidRPr="00596D47">
        <w:rPr>
          <w:rFonts w:asciiTheme="minorHAnsi" w:eastAsiaTheme="minorEastAsia" w:hAnsiTheme="minorHAnsi"/>
          <w:sz w:val="22"/>
          <w:szCs w:val="22"/>
        </w:rPr>
        <w:tab/>
      </w:r>
      <w:r w:rsidRPr="003D1336">
        <w:rPr>
          <w:rFonts w:cs="v4.2.0"/>
        </w:rPr>
        <w:t>Test Requirements</w:t>
      </w:r>
      <w:r>
        <w:tab/>
        <w:t>1168</w:t>
      </w:r>
    </w:p>
    <w:p w14:paraId="26852B4B" w14:textId="77777777" w:rsidR="00596D47" w:rsidRDefault="00596D47">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1169</w:t>
      </w:r>
    </w:p>
    <w:p w14:paraId="5DDAB602" w14:textId="77777777" w:rsidR="00596D47" w:rsidRDefault="00596D47">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1169</w:t>
      </w:r>
    </w:p>
    <w:p w14:paraId="2A855BCC" w14:textId="77777777" w:rsidR="00596D47" w:rsidRDefault="00596D47">
      <w:pPr>
        <w:pStyle w:val="TOC4"/>
        <w:rPr>
          <w:rFonts w:asciiTheme="minorHAnsi" w:eastAsiaTheme="minorEastAsia" w:hAnsiTheme="minorHAnsi" w:cstheme="minorBidi"/>
          <w:sz w:val="22"/>
          <w:szCs w:val="22"/>
        </w:rPr>
      </w:pPr>
      <w:r w:rsidRPr="00596D47">
        <w:t>A.7.1.26.2</w:t>
      </w:r>
      <w:r w:rsidRPr="00596D47">
        <w:rPr>
          <w:rFonts w:asciiTheme="minorHAnsi" w:eastAsiaTheme="minorEastAsia" w:hAnsiTheme="minorHAnsi"/>
          <w:sz w:val="22"/>
          <w:szCs w:val="22"/>
        </w:rPr>
        <w:tab/>
      </w:r>
      <w:r w:rsidRPr="003D1336">
        <w:rPr>
          <w:rFonts w:cs="v4.2.0"/>
        </w:rPr>
        <w:t>Test Requirements</w:t>
      </w:r>
      <w:r>
        <w:tab/>
        <w:t>1170</w:t>
      </w:r>
    </w:p>
    <w:p w14:paraId="591F5841" w14:textId="77777777" w:rsidR="00596D47" w:rsidRDefault="00596D47">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1171</w:t>
      </w:r>
    </w:p>
    <w:p w14:paraId="2289A9D4" w14:textId="77777777" w:rsidR="00596D47" w:rsidRDefault="00596D47">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1171</w:t>
      </w:r>
    </w:p>
    <w:p w14:paraId="1644F94B" w14:textId="77777777" w:rsidR="00596D47" w:rsidRDefault="00596D47">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1171</w:t>
      </w:r>
    </w:p>
    <w:p w14:paraId="6F1C6C76" w14:textId="77777777" w:rsidR="00596D47" w:rsidRDefault="00596D47">
      <w:pPr>
        <w:pStyle w:val="TOC4"/>
        <w:rPr>
          <w:rFonts w:asciiTheme="minorHAnsi" w:eastAsiaTheme="minorEastAsia" w:hAnsiTheme="minorHAnsi" w:cstheme="minorBidi"/>
          <w:sz w:val="22"/>
          <w:szCs w:val="22"/>
        </w:rPr>
      </w:pPr>
      <w:r w:rsidRPr="00596D47">
        <w:t>A.7.2.1.2</w:t>
      </w:r>
      <w:r w:rsidRPr="00596D47">
        <w:rPr>
          <w:rFonts w:asciiTheme="minorHAnsi" w:eastAsiaTheme="minorEastAsia" w:hAnsiTheme="minorHAnsi"/>
          <w:sz w:val="22"/>
          <w:szCs w:val="22"/>
        </w:rPr>
        <w:tab/>
      </w:r>
      <w:r w:rsidRPr="003D1336">
        <w:rPr>
          <w:rFonts w:cs="v4.2.0"/>
        </w:rPr>
        <w:t>Test Requirements</w:t>
      </w:r>
      <w:r>
        <w:tab/>
        <w:t>1173</w:t>
      </w:r>
    </w:p>
    <w:p w14:paraId="3079F03E" w14:textId="77777777" w:rsidR="00596D47" w:rsidRDefault="00596D47">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1173</w:t>
      </w:r>
    </w:p>
    <w:p w14:paraId="51023A49" w14:textId="77777777" w:rsidR="00596D47" w:rsidRDefault="00596D47">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1173</w:t>
      </w:r>
    </w:p>
    <w:p w14:paraId="5D82F276" w14:textId="77777777" w:rsidR="00596D47" w:rsidRDefault="00596D47">
      <w:pPr>
        <w:pStyle w:val="TOC4"/>
        <w:rPr>
          <w:rFonts w:asciiTheme="minorHAnsi" w:eastAsiaTheme="minorEastAsia" w:hAnsiTheme="minorHAnsi" w:cstheme="minorBidi"/>
          <w:sz w:val="22"/>
          <w:szCs w:val="22"/>
        </w:rPr>
      </w:pPr>
      <w:r w:rsidRPr="00596D47">
        <w:t>A.7.2.2.2</w:t>
      </w:r>
      <w:r w:rsidRPr="00596D47">
        <w:rPr>
          <w:rFonts w:asciiTheme="minorHAnsi" w:eastAsiaTheme="minorEastAsia" w:hAnsiTheme="minorHAnsi"/>
          <w:sz w:val="22"/>
          <w:szCs w:val="22"/>
        </w:rPr>
        <w:tab/>
      </w:r>
      <w:r w:rsidRPr="003D1336">
        <w:rPr>
          <w:rFonts w:cs="v4.2.0"/>
        </w:rPr>
        <w:t>Test Requirements</w:t>
      </w:r>
      <w:r>
        <w:tab/>
        <w:t>1175</w:t>
      </w:r>
    </w:p>
    <w:p w14:paraId="039C80F2" w14:textId="77777777" w:rsidR="00596D47" w:rsidRDefault="00596D47">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1175</w:t>
      </w:r>
    </w:p>
    <w:p w14:paraId="260B82DB" w14:textId="77777777" w:rsidR="00596D47" w:rsidRDefault="00596D47">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1175</w:t>
      </w:r>
    </w:p>
    <w:p w14:paraId="22A7D537" w14:textId="77777777" w:rsidR="00596D47" w:rsidRDefault="00596D47">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1176</w:t>
      </w:r>
    </w:p>
    <w:p w14:paraId="1BAB67AA" w14:textId="77777777" w:rsidR="00596D47" w:rsidRDefault="00596D47">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1176</w:t>
      </w:r>
    </w:p>
    <w:p w14:paraId="19B49F94" w14:textId="77777777" w:rsidR="00596D47" w:rsidRDefault="00596D47">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1176</w:t>
      </w:r>
    </w:p>
    <w:p w14:paraId="415ABACC" w14:textId="77777777" w:rsidR="00596D47" w:rsidRDefault="00596D47">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1178</w:t>
      </w:r>
    </w:p>
    <w:p w14:paraId="50BCE944" w14:textId="77777777" w:rsidR="00596D47" w:rsidRDefault="00596D47">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1178</w:t>
      </w:r>
    </w:p>
    <w:p w14:paraId="7A4DC8A4" w14:textId="77777777" w:rsidR="00596D47" w:rsidRDefault="00596D47">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1178</w:t>
      </w:r>
    </w:p>
    <w:p w14:paraId="15172DD9" w14:textId="77777777" w:rsidR="00596D47" w:rsidRDefault="00596D47">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1180</w:t>
      </w:r>
    </w:p>
    <w:p w14:paraId="35469175" w14:textId="77777777" w:rsidR="00596D47" w:rsidRDefault="00596D47">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1180</w:t>
      </w:r>
    </w:p>
    <w:p w14:paraId="6F47151C" w14:textId="77777777" w:rsidR="00596D47" w:rsidRDefault="00596D47">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1180</w:t>
      </w:r>
    </w:p>
    <w:p w14:paraId="1501CAAF" w14:textId="77777777" w:rsidR="00596D47" w:rsidRDefault="00596D47">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1181</w:t>
      </w:r>
    </w:p>
    <w:p w14:paraId="00C96AA1" w14:textId="77777777" w:rsidR="00596D47" w:rsidRDefault="00596D47">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1181</w:t>
      </w:r>
    </w:p>
    <w:p w14:paraId="4A0C47CD" w14:textId="77777777" w:rsidR="00596D47" w:rsidRDefault="00596D47">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1181</w:t>
      </w:r>
    </w:p>
    <w:p w14:paraId="542B6ED8" w14:textId="77777777" w:rsidR="00596D47" w:rsidRDefault="00596D47">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1181</w:t>
      </w:r>
    </w:p>
    <w:p w14:paraId="214844F0" w14:textId="77777777" w:rsidR="00596D47" w:rsidRDefault="00596D47">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1181</w:t>
      </w:r>
    </w:p>
    <w:p w14:paraId="6C897750" w14:textId="77777777" w:rsidR="00596D47" w:rsidRDefault="00596D47">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1181</w:t>
      </w:r>
    </w:p>
    <w:p w14:paraId="70B326E1" w14:textId="77777777" w:rsidR="00596D47" w:rsidRDefault="00596D47">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1184</w:t>
      </w:r>
    </w:p>
    <w:p w14:paraId="23E77875" w14:textId="77777777" w:rsidR="00596D47" w:rsidRDefault="00596D47">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1184</w:t>
      </w:r>
    </w:p>
    <w:p w14:paraId="0204D795" w14:textId="77777777" w:rsidR="00596D47" w:rsidRDefault="00596D47">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1184</w:t>
      </w:r>
    </w:p>
    <w:p w14:paraId="0ECF0FA7" w14:textId="77777777" w:rsidR="00596D47" w:rsidRDefault="00596D47">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1186</w:t>
      </w:r>
    </w:p>
    <w:p w14:paraId="389826B4" w14:textId="77777777" w:rsidR="00596D47" w:rsidRDefault="00596D47">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1186</w:t>
      </w:r>
    </w:p>
    <w:p w14:paraId="4011983D" w14:textId="77777777" w:rsidR="00596D47" w:rsidRDefault="00596D47">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1186</w:t>
      </w:r>
    </w:p>
    <w:p w14:paraId="7E0A359F" w14:textId="77777777" w:rsidR="00596D47" w:rsidRDefault="00596D47">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1188</w:t>
      </w:r>
    </w:p>
    <w:p w14:paraId="68B81051" w14:textId="77777777" w:rsidR="00596D47" w:rsidRDefault="00596D47">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1190</w:t>
      </w:r>
    </w:p>
    <w:p w14:paraId="7856E17E" w14:textId="77777777" w:rsidR="00596D47" w:rsidRDefault="00596D47">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1190</w:t>
      </w:r>
    </w:p>
    <w:p w14:paraId="38159875" w14:textId="77777777" w:rsidR="00596D47" w:rsidRDefault="00596D47">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1190</w:t>
      </w:r>
    </w:p>
    <w:p w14:paraId="2F8699BF" w14:textId="77777777" w:rsidR="00596D47" w:rsidRDefault="00596D47">
      <w:pPr>
        <w:pStyle w:val="TOC4"/>
        <w:rPr>
          <w:rFonts w:asciiTheme="minorHAnsi" w:eastAsiaTheme="minorEastAsia" w:hAnsiTheme="minorHAnsi" w:cstheme="minorBidi"/>
          <w:sz w:val="22"/>
          <w:szCs w:val="22"/>
        </w:rPr>
      </w:pPr>
      <w:r w:rsidRPr="00596D47">
        <w:t>A.7.2.10.2</w:t>
      </w:r>
      <w:r w:rsidRPr="00596D47">
        <w:rPr>
          <w:rFonts w:asciiTheme="minorHAnsi" w:eastAsiaTheme="minorEastAsia" w:hAnsiTheme="minorHAnsi"/>
          <w:sz w:val="22"/>
          <w:szCs w:val="22"/>
        </w:rPr>
        <w:tab/>
      </w:r>
      <w:r w:rsidRPr="003D1336">
        <w:rPr>
          <w:rFonts w:cs="v4.2.0"/>
        </w:rPr>
        <w:t>Test Requirements</w:t>
      </w:r>
      <w:r>
        <w:tab/>
        <w:t>1191</w:t>
      </w:r>
    </w:p>
    <w:p w14:paraId="59C4F4AD" w14:textId="77777777" w:rsidR="00596D47" w:rsidRDefault="00596D47">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1191</w:t>
      </w:r>
    </w:p>
    <w:p w14:paraId="73EB64D7" w14:textId="77777777" w:rsidR="00596D47" w:rsidRDefault="00596D47">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1191</w:t>
      </w:r>
    </w:p>
    <w:p w14:paraId="28887DB3" w14:textId="77777777" w:rsidR="00596D47" w:rsidRDefault="00596D47">
      <w:pPr>
        <w:pStyle w:val="TOC4"/>
        <w:rPr>
          <w:rFonts w:asciiTheme="minorHAnsi" w:eastAsiaTheme="minorEastAsia" w:hAnsiTheme="minorHAnsi" w:cstheme="minorBidi"/>
          <w:sz w:val="22"/>
          <w:szCs w:val="22"/>
        </w:rPr>
      </w:pPr>
      <w:r w:rsidRPr="00596D47">
        <w:t>A.7.2.11.2</w:t>
      </w:r>
      <w:r w:rsidRPr="00596D47">
        <w:rPr>
          <w:rFonts w:asciiTheme="minorHAnsi" w:eastAsiaTheme="minorEastAsia" w:hAnsiTheme="minorHAnsi"/>
          <w:sz w:val="22"/>
          <w:szCs w:val="22"/>
        </w:rPr>
        <w:tab/>
      </w:r>
      <w:r w:rsidRPr="003D1336">
        <w:rPr>
          <w:rFonts w:cs="v4.2.0"/>
        </w:rPr>
        <w:t>Test Requirements</w:t>
      </w:r>
      <w:r>
        <w:tab/>
        <w:t>1193</w:t>
      </w:r>
    </w:p>
    <w:p w14:paraId="174AFD98" w14:textId="77777777" w:rsidR="00596D47" w:rsidRDefault="00596D47">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1193</w:t>
      </w:r>
    </w:p>
    <w:p w14:paraId="32EF6139" w14:textId="77777777" w:rsidR="00596D47" w:rsidRDefault="00596D47">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1193</w:t>
      </w:r>
    </w:p>
    <w:p w14:paraId="2471999B" w14:textId="77777777" w:rsidR="00596D47" w:rsidRDefault="00596D47">
      <w:pPr>
        <w:pStyle w:val="TOC4"/>
        <w:rPr>
          <w:rFonts w:asciiTheme="minorHAnsi" w:eastAsiaTheme="minorEastAsia" w:hAnsiTheme="minorHAnsi" w:cstheme="minorBidi"/>
          <w:sz w:val="22"/>
          <w:szCs w:val="22"/>
        </w:rPr>
      </w:pPr>
      <w:r w:rsidRPr="00596D47">
        <w:t>A.7.2.12.2</w:t>
      </w:r>
      <w:r w:rsidRPr="00596D47">
        <w:rPr>
          <w:rFonts w:asciiTheme="minorHAnsi" w:eastAsiaTheme="minorEastAsia" w:hAnsiTheme="minorHAnsi"/>
          <w:sz w:val="22"/>
          <w:szCs w:val="22"/>
        </w:rPr>
        <w:tab/>
      </w:r>
      <w:r w:rsidRPr="003D1336">
        <w:rPr>
          <w:rFonts w:cs="v4.2.0"/>
        </w:rPr>
        <w:t>Test Requirements</w:t>
      </w:r>
      <w:r>
        <w:tab/>
        <w:t>1195</w:t>
      </w:r>
    </w:p>
    <w:p w14:paraId="351E973E" w14:textId="77777777" w:rsidR="00596D47" w:rsidRDefault="00596D47">
      <w:pPr>
        <w:pStyle w:val="TOC2"/>
        <w:rPr>
          <w:rFonts w:asciiTheme="minorHAnsi" w:eastAsiaTheme="minorEastAsia" w:hAnsiTheme="minorHAnsi" w:cstheme="minorBidi"/>
          <w:sz w:val="22"/>
          <w:szCs w:val="22"/>
        </w:rPr>
      </w:pPr>
      <w:r w:rsidRPr="00596D47">
        <w:t>A.7.3</w:t>
      </w:r>
      <w:r w:rsidRPr="00596D47">
        <w:rPr>
          <w:rFonts w:asciiTheme="minorHAnsi" w:hAnsiTheme="minorHAnsi" w:cstheme="minorBidi"/>
          <w:sz w:val="22"/>
          <w:szCs w:val="22"/>
        </w:rPr>
        <w:tab/>
      </w:r>
      <w:r w:rsidRPr="003D1336">
        <w:rPr>
          <w:rFonts w:eastAsia="MS Mincho"/>
          <w:lang w:eastAsia="zh-CN"/>
        </w:rPr>
        <w:t>Radio Link Monitoring</w:t>
      </w:r>
      <w:r>
        <w:tab/>
        <w:t>1195</w:t>
      </w:r>
    </w:p>
    <w:p w14:paraId="719CE762" w14:textId="77777777" w:rsidR="00596D47" w:rsidRDefault="00596D47">
      <w:pPr>
        <w:pStyle w:val="TOC3"/>
        <w:rPr>
          <w:rFonts w:asciiTheme="minorHAnsi" w:eastAsiaTheme="minorEastAsia" w:hAnsiTheme="minorHAnsi" w:cstheme="minorBidi"/>
          <w:sz w:val="22"/>
          <w:szCs w:val="22"/>
        </w:rPr>
      </w:pPr>
      <w:r w:rsidRPr="00596D47">
        <w:t>A.7.3.1</w:t>
      </w:r>
      <w:r w:rsidRPr="00596D47">
        <w:rPr>
          <w:rFonts w:asciiTheme="minorHAnsi" w:hAnsiTheme="minorHAnsi" w:cstheme="minorBidi"/>
          <w:sz w:val="22"/>
          <w:szCs w:val="22"/>
        </w:rPr>
        <w:tab/>
      </w:r>
      <w:r w:rsidRPr="003D1336">
        <w:rPr>
          <w:rFonts w:eastAsia="MS Mincho"/>
          <w:lang w:eastAsia="zh-CN"/>
        </w:rPr>
        <w:t>E-UTRAN FDD Radio Link Monitoring Test for Out-of-sync</w:t>
      </w:r>
      <w:r>
        <w:tab/>
        <w:t>1196</w:t>
      </w:r>
    </w:p>
    <w:p w14:paraId="2B658DD8" w14:textId="77777777" w:rsidR="00596D47" w:rsidRDefault="00596D47">
      <w:pPr>
        <w:pStyle w:val="TOC4"/>
        <w:rPr>
          <w:rFonts w:asciiTheme="minorHAnsi" w:eastAsiaTheme="minorEastAsia" w:hAnsiTheme="minorHAnsi" w:cstheme="minorBidi"/>
          <w:sz w:val="22"/>
          <w:szCs w:val="22"/>
        </w:rPr>
      </w:pPr>
      <w:r w:rsidRPr="00596D47">
        <w:t>A.7.3.1.1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1196</w:t>
      </w:r>
    </w:p>
    <w:p w14:paraId="71FF5907" w14:textId="77777777" w:rsidR="00596D47" w:rsidRDefault="00596D47">
      <w:pPr>
        <w:pStyle w:val="TOC4"/>
        <w:rPr>
          <w:rFonts w:asciiTheme="minorHAnsi" w:eastAsiaTheme="minorEastAsia" w:hAnsiTheme="minorHAnsi" w:cstheme="minorBidi"/>
          <w:sz w:val="22"/>
          <w:szCs w:val="22"/>
        </w:rPr>
      </w:pPr>
      <w:r w:rsidRPr="00596D47">
        <w:t>A.7.3.1.2</w:t>
      </w:r>
      <w:r w:rsidRPr="00596D47">
        <w:rPr>
          <w:rFonts w:asciiTheme="minorHAnsi" w:eastAsiaTheme="minorEastAsia" w:hAnsiTheme="minorHAnsi" w:cstheme="minorBidi"/>
          <w:sz w:val="22"/>
          <w:szCs w:val="22"/>
        </w:rPr>
        <w:tab/>
      </w:r>
      <w:r w:rsidRPr="003D1336">
        <w:rPr>
          <w:snapToGrid w:val="0"/>
        </w:rPr>
        <w:t>Test Requirements</w:t>
      </w:r>
      <w:r>
        <w:tab/>
        <w:t>1200</w:t>
      </w:r>
    </w:p>
    <w:p w14:paraId="6C075F45" w14:textId="77777777" w:rsidR="00596D47" w:rsidRDefault="00596D47">
      <w:pPr>
        <w:pStyle w:val="TOC3"/>
        <w:rPr>
          <w:rFonts w:asciiTheme="minorHAnsi" w:eastAsiaTheme="minorEastAsia" w:hAnsiTheme="minorHAnsi" w:cstheme="minorBidi"/>
          <w:sz w:val="22"/>
          <w:szCs w:val="22"/>
        </w:rPr>
      </w:pPr>
      <w:r w:rsidRPr="00596D47">
        <w:t>A.7.3.2</w:t>
      </w:r>
      <w:r w:rsidRPr="00596D47">
        <w:rPr>
          <w:rFonts w:asciiTheme="minorHAnsi" w:hAnsiTheme="minorHAnsi" w:cstheme="minorBidi"/>
          <w:sz w:val="22"/>
          <w:szCs w:val="22"/>
        </w:rPr>
        <w:tab/>
      </w:r>
      <w:r w:rsidRPr="003D1336">
        <w:rPr>
          <w:rFonts w:eastAsia="MS Mincho"/>
          <w:lang w:eastAsia="zh-CN"/>
        </w:rPr>
        <w:t xml:space="preserve">E-UTRAN FDD Radio Link Monitoring Test for </w:t>
      </w:r>
      <w:r w:rsidRPr="003D1336">
        <w:rPr>
          <w:rFonts w:eastAsia="MS Mincho"/>
        </w:rPr>
        <w:t>In</w:t>
      </w:r>
      <w:r w:rsidRPr="003D1336">
        <w:rPr>
          <w:rFonts w:eastAsia="MS Mincho"/>
          <w:lang w:eastAsia="zh-CN"/>
        </w:rPr>
        <w:t>-sync</w:t>
      </w:r>
      <w:r>
        <w:tab/>
        <w:t>1200</w:t>
      </w:r>
    </w:p>
    <w:p w14:paraId="71DED279" w14:textId="77777777" w:rsidR="00596D47" w:rsidRDefault="00596D47">
      <w:pPr>
        <w:pStyle w:val="TOC4"/>
        <w:rPr>
          <w:rFonts w:asciiTheme="minorHAnsi" w:eastAsiaTheme="minorEastAsia" w:hAnsiTheme="minorHAnsi" w:cstheme="minorBidi"/>
          <w:sz w:val="22"/>
          <w:szCs w:val="22"/>
        </w:rPr>
      </w:pPr>
      <w:r w:rsidRPr="00596D47">
        <w:t>A.7.3.2.1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1200</w:t>
      </w:r>
    </w:p>
    <w:p w14:paraId="0C3D6844" w14:textId="77777777" w:rsidR="00596D47" w:rsidRDefault="00596D47">
      <w:pPr>
        <w:pStyle w:val="TOC4"/>
        <w:rPr>
          <w:rFonts w:asciiTheme="minorHAnsi" w:eastAsiaTheme="minorEastAsia" w:hAnsiTheme="minorHAnsi" w:cstheme="minorBidi"/>
          <w:sz w:val="22"/>
          <w:szCs w:val="22"/>
        </w:rPr>
      </w:pPr>
      <w:r w:rsidRPr="00596D47">
        <w:t>A.7.3.2.2</w:t>
      </w:r>
      <w:r w:rsidRPr="00596D47">
        <w:rPr>
          <w:rFonts w:asciiTheme="minorHAnsi" w:eastAsiaTheme="minorEastAsia" w:hAnsiTheme="minorHAnsi" w:cstheme="minorBidi"/>
          <w:sz w:val="22"/>
          <w:szCs w:val="22"/>
        </w:rPr>
        <w:tab/>
      </w:r>
      <w:r w:rsidRPr="003D1336">
        <w:rPr>
          <w:snapToGrid w:val="0"/>
        </w:rPr>
        <w:t>Test Requirements</w:t>
      </w:r>
      <w:r>
        <w:tab/>
        <w:t>1204</w:t>
      </w:r>
    </w:p>
    <w:p w14:paraId="2AD5B95E" w14:textId="77777777" w:rsidR="00596D47" w:rsidRDefault="00596D47">
      <w:pPr>
        <w:pStyle w:val="TOC3"/>
        <w:rPr>
          <w:rFonts w:asciiTheme="minorHAnsi" w:eastAsiaTheme="minorEastAsia" w:hAnsiTheme="minorHAnsi" w:cstheme="minorBidi"/>
          <w:sz w:val="22"/>
          <w:szCs w:val="22"/>
        </w:rPr>
      </w:pPr>
      <w:r w:rsidRPr="00596D47">
        <w:lastRenderedPageBreak/>
        <w:t>A.7.3.3</w:t>
      </w:r>
      <w:r w:rsidRPr="00596D47">
        <w:rPr>
          <w:rFonts w:asciiTheme="minorHAnsi" w:hAnsiTheme="minorHAnsi" w:cstheme="minorBidi"/>
          <w:sz w:val="22"/>
          <w:szCs w:val="22"/>
        </w:rPr>
        <w:tab/>
      </w:r>
      <w:r w:rsidRPr="003D1336">
        <w:rPr>
          <w:rFonts w:eastAsia="MS Mincho"/>
          <w:lang w:eastAsia="zh-CN"/>
        </w:rPr>
        <w:t>E-UTRAN TDD Radio Link Monitoring Test for Out-of-sync</w:t>
      </w:r>
      <w:r>
        <w:tab/>
        <w:t>1204</w:t>
      </w:r>
    </w:p>
    <w:p w14:paraId="64351B9F" w14:textId="77777777" w:rsidR="00596D47" w:rsidRDefault="00596D47">
      <w:pPr>
        <w:pStyle w:val="TOC4"/>
        <w:rPr>
          <w:rFonts w:asciiTheme="minorHAnsi" w:eastAsiaTheme="minorEastAsia" w:hAnsiTheme="minorHAnsi" w:cstheme="minorBidi"/>
          <w:sz w:val="22"/>
          <w:szCs w:val="22"/>
        </w:rPr>
      </w:pPr>
      <w:r w:rsidRPr="00596D47">
        <w:t>A.7.3.3.1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1204</w:t>
      </w:r>
    </w:p>
    <w:p w14:paraId="64717FBF" w14:textId="77777777" w:rsidR="00596D47" w:rsidRDefault="00596D47">
      <w:pPr>
        <w:pStyle w:val="TOC4"/>
        <w:rPr>
          <w:rFonts w:asciiTheme="minorHAnsi" w:eastAsiaTheme="minorEastAsia" w:hAnsiTheme="minorHAnsi" w:cstheme="minorBidi"/>
          <w:sz w:val="22"/>
          <w:szCs w:val="22"/>
        </w:rPr>
      </w:pPr>
      <w:r w:rsidRPr="00596D47">
        <w:t>A.7.3.3.2</w:t>
      </w:r>
      <w:r w:rsidRPr="00596D47">
        <w:rPr>
          <w:rFonts w:asciiTheme="minorHAnsi" w:eastAsiaTheme="minorEastAsia" w:hAnsiTheme="minorHAnsi" w:cstheme="minorBidi"/>
          <w:sz w:val="22"/>
          <w:szCs w:val="22"/>
        </w:rPr>
        <w:tab/>
      </w:r>
      <w:r w:rsidRPr="003D1336">
        <w:rPr>
          <w:snapToGrid w:val="0"/>
        </w:rPr>
        <w:t>Test Requirements</w:t>
      </w:r>
      <w:r>
        <w:tab/>
        <w:t>1208</w:t>
      </w:r>
    </w:p>
    <w:p w14:paraId="713EAC2F" w14:textId="77777777" w:rsidR="00596D47" w:rsidRDefault="00596D47">
      <w:pPr>
        <w:pStyle w:val="TOC3"/>
        <w:rPr>
          <w:rFonts w:asciiTheme="minorHAnsi" w:eastAsiaTheme="minorEastAsia" w:hAnsiTheme="minorHAnsi" w:cstheme="minorBidi"/>
          <w:sz w:val="22"/>
          <w:szCs w:val="22"/>
        </w:rPr>
      </w:pPr>
      <w:r w:rsidRPr="00596D47">
        <w:t>A.7.3.4</w:t>
      </w:r>
      <w:r w:rsidRPr="00596D47">
        <w:rPr>
          <w:rFonts w:asciiTheme="minorHAnsi" w:hAnsiTheme="minorHAnsi" w:cstheme="minorBidi"/>
          <w:sz w:val="22"/>
          <w:szCs w:val="22"/>
        </w:rPr>
        <w:tab/>
      </w:r>
      <w:r w:rsidRPr="003D1336">
        <w:rPr>
          <w:rFonts w:eastAsia="MS Mincho"/>
          <w:lang w:eastAsia="zh-CN"/>
        </w:rPr>
        <w:t xml:space="preserve">E-UTRAN TDD Radio Link Monitoring Test for </w:t>
      </w:r>
      <w:r w:rsidRPr="003D1336">
        <w:rPr>
          <w:rFonts w:eastAsia="MS Mincho"/>
        </w:rPr>
        <w:t>In</w:t>
      </w:r>
      <w:r w:rsidRPr="003D1336">
        <w:rPr>
          <w:rFonts w:eastAsia="MS Mincho"/>
          <w:lang w:eastAsia="zh-CN"/>
        </w:rPr>
        <w:t>-sync</w:t>
      </w:r>
      <w:r>
        <w:tab/>
        <w:t>1208</w:t>
      </w:r>
    </w:p>
    <w:p w14:paraId="0C607333" w14:textId="77777777" w:rsidR="00596D47" w:rsidRDefault="00596D47">
      <w:pPr>
        <w:pStyle w:val="TOC4"/>
        <w:rPr>
          <w:rFonts w:asciiTheme="minorHAnsi" w:eastAsiaTheme="minorEastAsia" w:hAnsiTheme="minorHAnsi" w:cstheme="minorBidi"/>
          <w:sz w:val="22"/>
          <w:szCs w:val="22"/>
        </w:rPr>
      </w:pPr>
      <w:r w:rsidRPr="00596D47">
        <w:t>A.7.3.4.1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1208</w:t>
      </w:r>
    </w:p>
    <w:p w14:paraId="6B302332" w14:textId="77777777" w:rsidR="00596D47" w:rsidRDefault="00596D47">
      <w:pPr>
        <w:pStyle w:val="TOC4"/>
        <w:rPr>
          <w:rFonts w:asciiTheme="minorHAnsi" w:eastAsiaTheme="minorEastAsia" w:hAnsiTheme="minorHAnsi" w:cstheme="minorBidi"/>
          <w:sz w:val="22"/>
          <w:szCs w:val="22"/>
        </w:rPr>
      </w:pPr>
      <w:r w:rsidRPr="00596D47">
        <w:t>A.7.3.4.2</w:t>
      </w:r>
      <w:r w:rsidRPr="00596D47">
        <w:rPr>
          <w:rFonts w:asciiTheme="minorHAnsi" w:eastAsiaTheme="minorEastAsia" w:hAnsiTheme="minorHAnsi" w:cstheme="minorBidi"/>
          <w:sz w:val="22"/>
          <w:szCs w:val="22"/>
        </w:rPr>
        <w:tab/>
      </w:r>
      <w:r w:rsidRPr="003D1336">
        <w:rPr>
          <w:snapToGrid w:val="0"/>
        </w:rPr>
        <w:t>Test Requirements</w:t>
      </w:r>
      <w:r>
        <w:tab/>
        <w:t>1212</w:t>
      </w:r>
    </w:p>
    <w:p w14:paraId="30C333CB" w14:textId="77777777" w:rsidR="00596D47" w:rsidRDefault="00596D47">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1212</w:t>
      </w:r>
    </w:p>
    <w:p w14:paraId="4BA6CBB0" w14:textId="77777777" w:rsidR="00596D47" w:rsidRDefault="00596D47">
      <w:pPr>
        <w:pStyle w:val="TOC4"/>
        <w:rPr>
          <w:rFonts w:asciiTheme="minorHAnsi" w:eastAsiaTheme="minorEastAsia" w:hAnsiTheme="minorHAnsi" w:cstheme="minorBidi"/>
          <w:sz w:val="22"/>
          <w:szCs w:val="22"/>
        </w:rPr>
      </w:pPr>
      <w:r w:rsidRPr="00596D47">
        <w:t>A.7.3.5.1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1212</w:t>
      </w:r>
    </w:p>
    <w:p w14:paraId="58E0E9B7" w14:textId="77777777" w:rsidR="00596D47" w:rsidRDefault="00596D47">
      <w:pPr>
        <w:pStyle w:val="TOC4"/>
        <w:rPr>
          <w:rFonts w:asciiTheme="minorHAnsi" w:eastAsiaTheme="minorEastAsia" w:hAnsiTheme="minorHAnsi" w:cstheme="minorBidi"/>
          <w:sz w:val="22"/>
          <w:szCs w:val="22"/>
        </w:rPr>
      </w:pPr>
      <w:r w:rsidRPr="00596D47">
        <w:t>A.7.3.5.2</w:t>
      </w:r>
      <w:r w:rsidRPr="00596D47">
        <w:rPr>
          <w:rFonts w:asciiTheme="minorHAnsi" w:eastAsiaTheme="minorEastAsia" w:hAnsiTheme="minorHAnsi" w:cstheme="minorBidi"/>
          <w:sz w:val="22"/>
          <w:szCs w:val="22"/>
        </w:rPr>
        <w:tab/>
      </w:r>
      <w:r w:rsidRPr="003D1336">
        <w:rPr>
          <w:snapToGrid w:val="0"/>
        </w:rPr>
        <w:t>Test Requirements</w:t>
      </w:r>
      <w:r>
        <w:tab/>
        <w:t>1215</w:t>
      </w:r>
    </w:p>
    <w:p w14:paraId="4772F5F6" w14:textId="77777777" w:rsidR="00596D47" w:rsidRDefault="00596D47">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1216</w:t>
      </w:r>
    </w:p>
    <w:p w14:paraId="2052A819" w14:textId="77777777" w:rsidR="00596D47" w:rsidRDefault="00596D47">
      <w:pPr>
        <w:pStyle w:val="TOC4"/>
        <w:rPr>
          <w:rFonts w:asciiTheme="minorHAnsi" w:eastAsiaTheme="minorEastAsia" w:hAnsiTheme="minorHAnsi" w:cstheme="minorBidi"/>
          <w:sz w:val="22"/>
          <w:szCs w:val="22"/>
        </w:rPr>
      </w:pPr>
      <w:r w:rsidRPr="00596D47">
        <w:t>A.7.3.6.1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1216</w:t>
      </w:r>
    </w:p>
    <w:p w14:paraId="1E0796BC" w14:textId="77777777" w:rsidR="00596D47" w:rsidRDefault="00596D47">
      <w:pPr>
        <w:pStyle w:val="TOC4"/>
        <w:rPr>
          <w:rFonts w:asciiTheme="minorHAnsi" w:eastAsiaTheme="minorEastAsia" w:hAnsiTheme="minorHAnsi" w:cstheme="minorBidi"/>
          <w:sz w:val="22"/>
          <w:szCs w:val="22"/>
        </w:rPr>
      </w:pPr>
      <w:r w:rsidRPr="00596D47">
        <w:t>A.7.3.6.2</w:t>
      </w:r>
      <w:r w:rsidRPr="00596D47">
        <w:rPr>
          <w:rFonts w:asciiTheme="minorHAnsi" w:eastAsiaTheme="minorEastAsia" w:hAnsiTheme="minorHAnsi" w:cstheme="minorBidi"/>
          <w:sz w:val="22"/>
          <w:szCs w:val="22"/>
        </w:rPr>
        <w:tab/>
      </w:r>
      <w:r w:rsidRPr="003D1336">
        <w:rPr>
          <w:snapToGrid w:val="0"/>
        </w:rPr>
        <w:t>Test Requirements</w:t>
      </w:r>
      <w:r>
        <w:tab/>
        <w:t>1219</w:t>
      </w:r>
    </w:p>
    <w:p w14:paraId="242E60FF" w14:textId="77777777" w:rsidR="00596D47" w:rsidRDefault="00596D47">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1219</w:t>
      </w:r>
    </w:p>
    <w:p w14:paraId="224BE10B" w14:textId="77777777" w:rsidR="00596D47" w:rsidRDefault="00596D47">
      <w:pPr>
        <w:pStyle w:val="TOC4"/>
        <w:rPr>
          <w:rFonts w:asciiTheme="minorHAnsi" w:eastAsiaTheme="minorEastAsia" w:hAnsiTheme="minorHAnsi" w:cstheme="minorBidi"/>
          <w:sz w:val="22"/>
          <w:szCs w:val="22"/>
        </w:rPr>
      </w:pPr>
      <w:r w:rsidRPr="00596D47">
        <w:t>A.7.3.7.1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1219</w:t>
      </w:r>
    </w:p>
    <w:p w14:paraId="540524A2" w14:textId="77777777" w:rsidR="00596D47" w:rsidRDefault="00596D47">
      <w:pPr>
        <w:pStyle w:val="TOC4"/>
        <w:rPr>
          <w:rFonts w:asciiTheme="minorHAnsi" w:eastAsiaTheme="minorEastAsia" w:hAnsiTheme="minorHAnsi" w:cstheme="minorBidi"/>
          <w:sz w:val="22"/>
          <w:szCs w:val="22"/>
        </w:rPr>
      </w:pPr>
      <w:r w:rsidRPr="00596D47">
        <w:t>A.7.3.7.2</w:t>
      </w:r>
      <w:r w:rsidRPr="00596D47">
        <w:rPr>
          <w:rFonts w:asciiTheme="minorHAnsi" w:eastAsiaTheme="minorEastAsia" w:hAnsiTheme="minorHAnsi" w:cstheme="minorBidi"/>
          <w:sz w:val="22"/>
          <w:szCs w:val="22"/>
        </w:rPr>
        <w:tab/>
      </w:r>
      <w:r w:rsidRPr="003D1336">
        <w:rPr>
          <w:snapToGrid w:val="0"/>
        </w:rPr>
        <w:t>Test Requirements</w:t>
      </w:r>
      <w:r>
        <w:tab/>
        <w:t>1222</w:t>
      </w:r>
    </w:p>
    <w:p w14:paraId="645B392F" w14:textId="77777777" w:rsidR="00596D47" w:rsidRDefault="00596D47">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1222</w:t>
      </w:r>
    </w:p>
    <w:p w14:paraId="1AADB437" w14:textId="77777777" w:rsidR="00596D47" w:rsidRDefault="00596D47">
      <w:pPr>
        <w:pStyle w:val="TOC4"/>
        <w:rPr>
          <w:rFonts w:asciiTheme="minorHAnsi" w:eastAsiaTheme="minorEastAsia" w:hAnsiTheme="minorHAnsi" w:cstheme="minorBidi"/>
          <w:sz w:val="22"/>
          <w:szCs w:val="22"/>
        </w:rPr>
      </w:pPr>
      <w:r w:rsidRPr="00596D47">
        <w:t>A.7.3.8.1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1222</w:t>
      </w:r>
    </w:p>
    <w:p w14:paraId="14E76A4A" w14:textId="77777777" w:rsidR="00596D47" w:rsidRDefault="00596D47">
      <w:pPr>
        <w:pStyle w:val="TOC4"/>
        <w:rPr>
          <w:rFonts w:asciiTheme="minorHAnsi" w:eastAsiaTheme="minorEastAsia" w:hAnsiTheme="minorHAnsi" w:cstheme="minorBidi"/>
          <w:sz w:val="22"/>
          <w:szCs w:val="22"/>
        </w:rPr>
      </w:pPr>
      <w:r w:rsidRPr="00596D47">
        <w:t>A.7.3.8.2</w:t>
      </w:r>
      <w:r w:rsidRPr="00596D47">
        <w:rPr>
          <w:rFonts w:asciiTheme="minorHAnsi" w:eastAsiaTheme="minorEastAsia" w:hAnsiTheme="minorHAnsi" w:cstheme="minorBidi"/>
          <w:sz w:val="22"/>
          <w:szCs w:val="22"/>
        </w:rPr>
        <w:tab/>
      </w:r>
      <w:r w:rsidRPr="003D1336">
        <w:rPr>
          <w:snapToGrid w:val="0"/>
        </w:rPr>
        <w:t>Test Requirements</w:t>
      </w:r>
      <w:r>
        <w:tab/>
        <w:t>1225</w:t>
      </w:r>
    </w:p>
    <w:p w14:paraId="0CE5573A" w14:textId="77777777" w:rsidR="00596D47" w:rsidRDefault="00596D47">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1225</w:t>
      </w:r>
    </w:p>
    <w:p w14:paraId="55500457" w14:textId="77777777" w:rsidR="00596D47" w:rsidRDefault="00596D47">
      <w:pPr>
        <w:pStyle w:val="TOC4"/>
        <w:rPr>
          <w:rFonts w:asciiTheme="minorHAnsi" w:eastAsiaTheme="minorEastAsia" w:hAnsiTheme="minorHAnsi" w:cstheme="minorBidi"/>
          <w:sz w:val="22"/>
          <w:szCs w:val="22"/>
        </w:rPr>
      </w:pPr>
      <w:r w:rsidRPr="00596D47">
        <w:t>A.7.3.9.2</w:t>
      </w:r>
      <w:r w:rsidRPr="00596D47">
        <w:rPr>
          <w:rFonts w:asciiTheme="minorHAnsi" w:eastAsiaTheme="minorEastAsia" w:hAnsiTheme="minorHAnsi" w:cstheme="minorBidi"/>
          <w:sz w:val="22"/>
          <w:szCs w:val="22"/>
        </w:rPr>
        <w:tab/>
      </w:r>
      <w:r w:rsidRPr="003D1336">
        <w:rPr>
          <w:snapToGrid w:val="0"/>
        </w:rPr>
        <w:t>Test Requirements</w:t>
      </w:r>
      <w:r>
        <w:tab/>
        <w:t>1228</w:t>
      </w:r>
    </w:p>
    <w:p w14:paraId="79C36740" w14:textId="77777777" w:rsidR="00596D47" w:rsidRDefault="00596D47">
      <w:pPr>
        <w:pStyle w:val="TOC3"/>
        <w:rPr>
          <w:rFonts w:asciiTheme="minorHAnsi" w:eastAsiaTheme="minorEastAsia" w:hAnsiTheme="minorHAnsi" w:cstheme="minorBidi"/>
          <w:sz w:val="22"/>
          <w:szCs w:val="22"/>
        </w:rPr>
      </w:pPr>
      <w:r w:rsidRPr="00596D47">
        <w:t>A.7.3.10</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w:t>
      </w:r>
      <w:r w:rsidRPr="003D1336">
        <w:rPr>
          <w:rFonts w:eastAsia="MS Mincho"/>
          <w:lang w:eastAsia="zh-CN"/>
        </w:rPr>
        <w:t xml:space="preserve">DD Radio Link Monitoring Test for Out-of-sync under </w:t>
      </w:r>
      <w:r>
        <w:rPr>
          <w:lang w:eastAsia="zh-CN"/>
        </w:rPr>
        <w:t>T</w:t>
      </w:r>
      <w:r w:rsidRPr="003D1336">
        <w:rPr>
          <w:rFonts w:eastAsia="MS Mincho"/>
          <w:lang w:eastAsia="zh-CN"/>
        </w:rPr>
        <w:t xml:space="preserve">ime </w:t>
      </w:r>
      <w:r>
        <w:rPr>
          <w:lang w:eastAsia="zh-CN"/>
        </w:rPr>
        <w:t>D</w:t>
      </w:r>
      <w:r w:rsidRPr="003D1336">
        <w:rPr>
          <w:rFonts w:eastAsia="MS Mincho"/>
          <w:lang w:eastAsia="zh-CN"/>
        </w:rPr>
        <w:t xml:space="preserve">omain </w:t>
      </w:r>
      <w:r>
        <w:rPr>
          <w:lang w:eastAsia="zh-CN"/>
        </w:rPr>
        <w:t>M</w:t>
      </w:r>
      <w:r w:rsidRPr="003D1336">
        <w:rPr>
          <w:rFonts w:eastAsia="MS Mincho"/>
          <w:lang w:eastAsia="zh-CN"/>
        </w:rPr>
        <w:t xml:space="preserve">easurement </w:t>
      </w:r>
      <w:r>
        <w:rPr>
          <w:lang w:eastAsia="zh-CN"/>
        </w:rPr>
        <w:t>R</w:t>
      </w:r>
      <w:r w:rsidRPr="003D1336">
        <w:rPr>
          <w:rFonts w:eastAsia="MS Mincho"/>
          <w:lang w:eastAsia="zh-CN"/>
        </w:rPr>
        <w:t xml:space="preserve">esource </w:t>
      </w:r>
      <w:r>
        <w:rPr>
          <w:lang w:eastAsia="zh-CN"/>
        </w:rPr>
        <w:t>R</w:t>
      </w:r>
      <w:r w:rsidRPr="003D1336">
        <w:rPr>
          <w:rFonts w:eastAsia="MS Mincho"/>
          <w:lang w:eastAsia="zh-CN"/>
        </w:rPr>
        <w:t>estriction</w:t>
      </w:r>
      <w:r>
        <w:rPr>
          <w:lang w:eastAsia="zh-CN"/>
        </w:rPr>
        <w:t xml:space="preserve"> with Non-MBSFN ABS</w:t>
      </w:r>
      <w:r>
        <w:tab/>
        <w:t>1228</w:t>
      </w:r>
    </w:p>
    <w:p w14:paraId="585D06CC" w14:textId="77777777" w:rsidR="00596D47" w:rsidRDefault="00596D47">
      <w:pPr>
        <w:pStyle w:val="TOC4"/>
        <w:rPr>
          <w:rFonts w:asciiTheme="minorHAnsi" w:eastAsiaTheme="minorEastAsia" w:hAnsiTheme="minorHAnsi" w:cstheme="minorBidi"/>
          <w:sz w:val="22"/>
          <w:szCs w:val="22"/>
        </w:rPr>
      </w:pPr>
      <w:r w:rsidRPr="00596D47">
        <w:t>A.7.3.10.1</w:t>
      </w:r>
      <w:r w:rsidRPr="00596D47">
        <w:rPr>
          <w:rFonts w:asciiTheme="minorHAnsi" w:hAnsiTheme="minorHAnsi" w:cstheme="minorBidi"/>
          <w:sz w:val="22"/>
          <w:szCs w:val="22"/>
        </w:rPr>
        <w:tab/>
      </w:r>
      <w:r w:rsidRPr="003D1336">
        <w:rPr>
          <w:rFonts w:eastAsia="MS Mincho"/>
          <w:snapToGrid w:val="0"/>
          <w:lang w:eastAsia="zh-CN"/>
        </w:rPr>
        <w:t>Test Purpose and Environment</w:t>
      </w:r>
      <w:r>
        <w:tab/>
        <w:t>1228</w:t>
      </w:r>
    </w:p>
    <w:p w14:paraId="03DAA664" w14:textId="77777777" w:rsidR="00596D47" w:rsidRDefault="00596D47">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1232</w:t>
      </w:r>
    </w:p>
    <w:p w14:paraId="762DFB7A" w14:textId="77777777" w:rsidR="00596D47" w:rsidRDefault="00596D47">
      <w:pPr>
        <w:pStyle w:val="TOC4"/>
        <w:rPr>
          <w:rFonts w:asciiTheme="minorHAnsi" w:eastAsiaTheme="minorEastAsia" w:hAnsiTheme="minorHAnsi" w:cstheme="minorBidi"/>
          <w:sz w:val="22"/>
          <w:szCs w:val="22"/>
        </w:rPr>
      </w:pPr>
      <w:r w:rsidRPr="00596D47">
        <w:t>A.7.3.11.1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1232</w:t>
      </w:r>
    </w:p>
    <w:p w14:paraId="5D157D84" w14:textId="77777777" w:rsidR="00596D47" w:rsidRDefault="00596D47">
      <w:pPr>
        <w:pStyle w:val="TOC4"/>
        <w:rPr>
          <w:rFonts w:asciiTheme="minorHAnsi" w:eastAsiaTheme="minorEastAsia" w:hAnsiTheme="minorHAnsi" w:cstheme="minorBidi"/>
          <w:sz w:val="22"/>
          <w:szCs w:val="22"/>
        </w:rPr>
      </w:pPr>
      <w:r w:rsidRPr="00596D47">
        <w:t>A.7.3.</w:t>
      </w:r>
      <w:r w:rsidRPr="00596D47">
        <w:rPr>
          <w:lang w:eastAsia="zh-CN"/>
        </w:rPr>
        <w:t>11</w:t>
      </w:r>
      <w:r w:rsidRPr="00596D47">
        <w:t>.2</w:t>
      </w:r>
      <w:r w:rsidRPr="00596D47">
        <w:rPr>
          <w:rFonts w:asciiTheme="minorHAnsi" w:eastAsiaTheme="minorEastAsia" w:hAnsiTheme="minorHAnsi" w:cstheme="minorBidi"/>
          <w:sz w:val="22"/>
          <w:szCs w:val="22"/>
        </w:rPr>
        <w:tab/>
      </w:r>
      <w:r w:rsidRPr="003D1336">
        <w:rPr>
          <w:snapToGrid w:val="0"/>
        </w:rPr>
        <w:t>Test Requirements</w:t>
      </w:r>
      <w:r>
        <w:tab/>
        <w:t>1237</w:t>
      </w:r>
    </w:p>
    <w:p w14:paraId="1C7D1715" w14:textId="77777777" w:rsidR="00596D47" w:rsidRDefault="00596D47">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1237</w:t>
      </w:r>
    </w:p>
    <w:p w14:paraId="05EB4A36" w14:textId="77777777" w:rsidR="00596D47" w:rsidRDefault="00596D47">
      <w:pPr>
        <w:pStyle w:val="TOC4"/>
        <w:rPr>
          <w:rFonts w:asciiTheme="minorHAnsi" w:eastAsiaTheme="minorEastAsia" w:hAnsiTheme="minorHAnsi" w:cstheme="minorBidi"/>
          <w:sz w:val="22"/>
          <w:szCs w:val="22"/>
        </w:rPr>
      </w:pPr>
      <w:r w:rsidRPr="00596D47">
        <w:t>A.7.3.12.1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1237</w:t>
      </w:r>
    </w:p>
    <w:p w14:paraId="2E8ABB55" w14:textId="77777777" w:rsidR="00596D47" w:rsidRDefault="00596D47">
      <w:pPr>
        <w:pStyle w:val="TOC4"/>
        <w:rPr>
          <w:rFonts w:asciiTheme="minorHAnsi" w:eastAsiaTheme="minorEastAsia" w:hAnsiTheme="minorHAnsi" w:cstheme="minorBidi"/>
          <w:sz w:val="22"/>
          <w:szCs w:val="22"/>
        </w:rPr>
      </w:pPr>
      <w:r w:rsidRPr="00596D47">
        <w:t>A.7.3.12.2</w:t>
      </w:r>
      <w:r w:rsidRPr="00596D47">
        <w:rPr>
          <w:rFonts w:asciiTheme="minorHAnsi" w:eastAsiaTheme="minorEastAsia" w:hAnsiTheme="minorHAnsi" w:cstheme="minorBidi"/>
          <w:sz w:val="22"/>
          <w:szCs w:val="22"/>
        </w:rPr>
        <w:tab/>
      </w:r>
      <w:r w:rsidRPr="003D1336">
        <w:rPr>
          <w:snapToGrid w:val="0"/>
        </w:rPr>
        <w:t>Test Requirements</w:t>
      </w:r>
      <w:r>
        <w:tab/>
        <w:t>1242</w:t>
      </w:r>
    </w:p>
    <w:p w14:paraId="1B416AD2" w14:textId="77777777" w:rsidR="00596D47" w:rsidRDefault="00596D47">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1242</w:t>
      </w:r>
    </w:p>
    <w:p w14:paraId="37ABC3F2" w14:textId="77777777" w:rsidR="00596D47" w:rsidRDefault="00596D47">
      <w:pPr>
        <w:pStyle w:val="TOC4"/>
        <w:rPr>
          <w:rFonts w:asciiTheme="minorHAnsi" w:eastAsiaTheme="minorEastAsia" w:hAnsiTheme="minorHAnsi" w:cstheme="minorBidi"/>
          <w:sz w:val="22"/>
          <w:szCs w:val="22"/>
        </w:rPr>
      </w:pPr>
      <w:r w:rsidRPr="00596D47">
        <w:t>A.7.3.13.1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1242</w:t>
      </w:r>
    </w:p>
    <w:p w14:paraId="5388E398" w14:textId="77777777" w:rsidR="00596D47" w:rsidRDefault="00596D47">
      <w:pPr>
        <w:pStyle w:val="TOC4"/>
        <w:rPr>
          <w:rFonts w:asciiTheme="minorHAnsi" w:eastAsiaTheme="minorEastAsia" w:hAnsiTheme="minorHAnsi" w:cstheme="minorBidi"/>
          <w:sz w:val="22"/>
          <w:szCs w:val="22"/>
        </w:rPr>
      </w:pPr>
      <w:r w:rsidRPr="00596D47">
        <w:t>A.7.3.13.2</w:t>
      </w:r>
      <w:r w:rsidRPr="00596D47">
        <w:rPr>
          <w:rFonts w:asciiTheme="minorHAnsi" w:eastAsiaTheme="minorEastAsia" w:hAnsiTheme="minorHAnsi" w:cstheme="minorBidi"/>
          <w:sz w:val="22"/>
          <w:szCs w:val="22"/>
        </w:rPr>
        <w:tab/>
      </w:r>
      <w:r w:rsidRPr="003D1336">
        <w:rPr>
          <w:snapToGrid w:val="0"/>
        </w:rPr>
        <w:t>Test Requirements</w:t>
      </w:r>
      <w:r>
        <w:tab/>
        <w:t>1245</w:t>
      </w:r>
    </w:p>
    <w:p w14:paraId="45901F67" w14:textId="77777777" w:rsidR="00596D47" w:rsidRDefault="00596D47">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1245</w:t>
      </w:r>
    </w:p>
    <w:p w14:paraId="45117C72" w14:textId="77777777" w:rsidR="00596D47" w:rsidRDefault="00596D47">
      <w:pPr>
        <w:pStyle w:val="TOC4"/>
        <w:rPr>
          <w:rFonts w:asciiTheme="minorHAnsi" w:eastAsiaTheme="minorEastAsia" w:hAnsiTheme="minorHAnsi" w:cstheme="minorBidi"/>
          <w:sz w:val="22"/>
          <w:szCs w:val="22"/>
        </w:rPr>
      </w:pPr>
      <w:r w:rsidRPr="00596D47">
        <w:t>A.7.3.14.1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1245</w:t>
      </w:r>
    </w:p>
    <w:p w14:paraId="4AE00CF0" w14:textId="77777777" w:rsidR="00596D47" w:rsidRDefault="00596D47">
      <w:pPr>
        <w:pStyle w:val="TOC4"/>
        <w:rPr>
          <w:rFonts w:asciiTheme="minorHAnsi" w:eastAsiaTheme="minorEastAsia" w:hAnsiTheme="minorHAnsi" w:cstheme="minorBidi"/>
          <w:sz w:val="22"/>
          <w:szCs w:val="22"/>
        </w:rPr>
      </w:pPr>
      <w:r w:rsidRPr="00596D47">
        <w:t>A.7.3.14.2</w:t>
      </w:r>
      <w:r w:rsidRPr="00596D47">
        <w:rPr>
          <w:rFonts w:asciiTheme="minorHAnsi" w:eastAsiaTheme="minorEastAsia" w:hAnsiTheme="minorHAnsi" w:cstheme="minorBidi"/>
          <w:sz w:val="22"/>
          <w:szCs w:val="22"/>
        </w:rPr>
        <w:tab/>
      </w:r>
      <w:r w:rsidRPr="003D1336">
        <w:rPr>
          <w:snapToGrid w:val="0"/>
        </w:rPr>
        <w:t>Test Requirements</w:t>
      </w:r>
      <w:r>
        <w:tab/>
        <w:t>1248</w:t>
      </w:r>
    </w:p>
    <w:p w14:paraId="105D1FC4" w14:textId="77777777" w:rsidR="00596D47" w:rsidRDefault="00596D47">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1248</w:t>
      </w:r>
    </w:p>
    <w:p w14:paraId="5F986E1B" w14:textId="77777777" w:rsidR="00596D47" w:rsidRDefault="00596D47">
      <w:pPr>
        <w:pStyle w:val="TOC4"/>
        <w:rPr>
          <w:rFonts w:asciiTheme="minorHAnsi" w:eastAsiaTheme="minorEastAsia" w:hAnsiTheme="minorHAnsi" w:cstheme="minorBidi"/>
          <w:sz w:val="22"/>
          <w:szCs w:val="22"/>
        </w:rPr>
      </w:pPr>
      <w:r w:rsidRPr="00596D47">
        <w:t>A.7.3.15.1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1248</w:t>
      </w:r>
    </w:p>
    <w:p w14:paraId="75C4DBB8" w14:textId="77777777" w:rsidR="00596D47" w:rsidRDefault="00596D47">
      <w:pPr>
        <w:pStyle w:val="TOC4"/>
        <w:rPr>
          <w:rFonts w:asciiTheme="minorHAnsi" w:eastAsiaTheme="minorEastAsia" w:hAnsiTheme="minorHAnsi" w:cstheme="minorBidi"/>
          <w:sz w:val="22"/>
          <w:szCs w:val="22"/>
        </w:rPr>
      </w:pPr>
      <w:r w:rsidRPr="00596D47">
        <w:t>A.7.3.</w:t>
      </w:r>
      <w:r w:rsidRPr="00596D47">
        <w:rPr>
          <w:lang w:eastAsia="zh-CN"/>
        </w:rPr>
        <w:t>15</w:t>
      </w:r>
      <w:r w:rsidRPr="00596D47">
        <w:t>.2</w:t>
      </w:r>
      <w:r w:rsidRPr="00596D47">
        <w:rPr>
          <w:rFonts w:asciiTheme="minorHAnsi" w:eastAsiaTheme="minorEastAsia" w:hAnsiTheme="minorHAnsi" w:cstheme="minorBidi"/>
          <w:sz w:val="22"/>
          <w:szCs w:val="22"/>
        </w:rPr>
        <w:tab/>
      </w:r>
      <w:r w:rsidRPr="003D1336">
        <w:rPr>
          <w:snapToGrid w:val="0"/>
        </w:rPr>
        <w:t>Test Requirements</w:t>
      </w:r>
      <w:r>
        <w:tab/>
        <w:t>1252</w:t>
      </w:r>
    </w:p>
    <w:p w14:paraId="1C2E20DA" w14:textId="77777777" w:rsidR="00596D47" w:rsidRDefault="00596D47">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1252</w:t>
      </w:r>
    </w:p>
    <w:p w14:paraId="30AEFA2D" w14:textId="77777777" w:rsidR="00596D47" w:rsidRDefault="00596D47">
      <w:pPr>
        <w:pStyle w:val="TOC4"/>
        <w:rPr>
          <w:rFonts w:asciiTheme="minorHAnsi" w:eastAsiaTheme="minorEastAsia" w:hAnsiTheme="minorHAnsi" w:cstheme="minorBidi"/>
          <w:sz w:val="22"/>
          <w:szCs w:val="22"/>
        </w:rPr>
      </w:pPr>
      <w:r w:rsidRPr="00596D47">
        <w:t>A.7.3.16.1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1252</w:t>
      </w:r>
    </w:p>
    <w:p w14:paraId="43C065EA" w14:textId="77777777" w:rsidR="00596D47" w:rsidRDefault="00596D47">
      <w:pPr>
        <w:pStyle w:val="TOC4"/>
        <w:rPr>
          <w:rFonts w:asciiTheme="minorHAnsi" w:eastAsiaTheme="minorEastAsia" w:hAnsiTheme="minorHAnsi" w:cstheme="minorBidi"/>
          <w:sz w:val="22"/>
          <w:szCs w:val="22"/>
        </w:rPr>
      </w:pPr>
      <w:r w:rsidRPr="00596D47">
        <w:t>A.7.3.</w:t>
      </w:r>
      <w:r w:rsidRPr="00596D47">
        <w:rPr>
          <w:lang w:eastAsia="zh-CN"/>
        </w:rPr>
        <w:t>16</w:t>
      </w:r>
      <w:r w:rsidRPr="00596D47">
        <w:t>.2</w:t>
      </w:r>
      <w:r w:rsidRPr="00596D47">
        <w:rPr>
          <w:rFonts w:asciiTheme="minorHAnsi" w:eastAsiaTheme="minorEastAsia" w:hAnsiTheme="minorHAnsi" w:cstheme="minorBidi"/>
          <w:sz w:val="22"/>
          <w:szCs w:val="22"/>
        </w:rPr>
        <w:tab/>
      </w:r>
      <w:r w:rsidRPr="003D1336">
        <w:rPr>
          <w:snapToGrid w:val="0"/>
        </w:rPr>
        <w:t>Test Requirements</w:t>
      </w:r>
      <w:r>
        <w:tab/>
        <w:t>1257</w:t>
      </w:r>
    </w:p>
    <w:p w14:paraId="4712AC7B" w14:textId="77777777" w:rsidR="00596D47" w:rsidRDefault="00596D47">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1257</w:t>
      </w:r>
    </w:p>
    <w:p w14:paraId="326FC8CB" w14:textId="77777777" w:rsidR="00596D47" w:rsidRDefault="00596D47">
      <w:pPr>
        <w:pStyle w:val="TOC4"/>
        <w:rPr>
          <w:rFonts w:asciiTheme="minorHAnsi" w:eastAsiaTheme="minorEastAsia" w:hAnsiTheme="minorHAnsi" w:cstheme="minorBidi"/>
          <w:sz w:val="22"/>
          <w:szCs w:val="22"/>
        </w:rPr>
      </w:pPr>
      <w:r w:rsidRPr="00596D47">
        <w:t>A.7.3.17.1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1257</w:t>
      </w:r>
    </w:p>
    <w:p w14:paraId="0576F2FC" w14:textId="77777777" w:rsidR="00596D47" w:rsidRDefault="00596D47">
      <w:pPr>
        <w:pStyle w:val="TOC4"/>
        <w:rPr>
          <w:rFonts w:asciiTheme="minorHAnsi" w:eastAsiaTheme="minorEastAsia" w:hAnsiTheme="minorHAnsi" w:cstheme="minorBidi"/>
          <w:sz w:val="22"/>
          <w:szCs w:val="22"/>
        </w:rPr>
      </w:pPr>
      <w:r w:rsidRPr="00596D47">
        <w:t>A.7.3.</w:t>
      </w:r>
      <w:r w:rsidRPr="00596D47">
        <w:rPr>
          <w:lang w:eastAsia="zh-CN"/>
        </w:rPr>
        <w:t>17</w:t>
      </w:r>
      <w:r w:rsidRPr="00596D47">
        <w:t>.2</w:t>
      </w:r>
      <w:r w:rsidRPr="00596D47">
        <w:rPr>
          <w:rFonts w:asciiTheme="minorHAnsi" w:eastAsiaTheme="minorEastAsia" w:hAnsiTheme="minorHAnsi" w:cstheme="minorBidi"/>
          <w:sz w:val="22"/>
          <w:szCs w:val="22"/>
        </w:rPr>
        <w:tab/>
      </w:r>
      <w:r w:rsidRPr="003D1336">
        <w:rPr>
          <w:snapToGrid w:val="0"/>
        </w:rPr>
        <w:t>Test Requirements</w:t>
      </w:r>
      <w:r>
        <w:tab/>
        <w:t>1261</w:t>
      </w:r>
    </w:p>
    <w:p w14:paraId="3F545BDA" w14:textId="77777777" w:rsidR="00596D47" w:rsidRDefault="00596D47">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1261</w:t>
      </w:r>
    </w:p>
    <w:p w14:paraId="22549DC7" w14:textId="77777777" w:rsidR="00596D47" w:rsidRDefault="00596D47">
      <w:pPr>
        <w:pStyle w:val="TOC4"/>
        <w:rPr>
          <w:rFonts w:asciiTheme="minorHAnsi" w:eastAsiaTheme="minorEastAsia" w:hAnsiTheme="minorHAnsi" w:cstheme="minorBidi"/>
          <w:sz w:val="22"/>
          <w:szCs w:val="22"/>
        </w:rPr>
      </w:pPr>
      <w:r w:rsidRPr="00596D47">
        <w:t>A.7.3.18.1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1261</w:t>
      </w:r>
    </w:p>
    <w:p w14:paraId="23359E22" w14:textId="77777777" w:rsidR="00596D47" w:rsidRDefault="00596D47">
      <w:pPr>
        <w:pStyle w:val="TOC4"/>
        <w:rPr>
          <w:rFonts w:asciiTheme="minorHAnsi" w:eastAsiaTheme="minorEastAsia" w:hAnsiTheme="minorHAnsi" w:cstheme="minorBidi"/>
          <w:sz w:val="22"/>
          <w:szCs w:val="22"/>
        </w:rPr>
      </w:pPr>
      <w:r w:rsidRPr="00596D47">
        <w:t>A.7.3.</w:t>
      </w:r>
      <w:r w:rsidRPr="00596D47">
        <w:rPr>
          <w:lang w:eastAsia="zh-CN"/>
        </w:rPr>
        <w:t>18</w:t>
      </w:r>
      <w:r w:rsidRPr="00596D47">
        <w:t>.2</w:t>
      </w:r>
      <w:r w:rsidRPr="00596D47">
        <w:rPr>
          <w:rFonts w:asciiTheme="minorHAnsi" w:eastAsiaTheme="minorEastAsia" w:hAnsiTheme="minorHAnsi" w:cstheme="minorBidi"/>
          <w:sz w:val="22"/>
          <w:szCs w:val="22"/>
        </w:rPr>
        <w:tab/>
      </w:r>
      <w:r w:rsidRPr="003D1336">
        <w:rPr>
          <w:snapToGrid w:val="0"/>
        </w:rPr>
        <w:t>Test Requirements</w:t>
      </w:r>
      <w:r>
        <w:tab/>
        <w:t>1265</w:t>
      </w:r>
    </w:p>
    <w:p w14:paraId="5B0032BA" w14:textId="77777777" w:rsidR="00596D47" w:rsidRDefault="00596D47">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1265</w:t>
      </w:r>
    </w:p>
    <w:p w14:paraId="31A6E223" w14:textId="77777777" w:rsidR="00596D47" w:rsidRDefault="00596D47">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1265</w:t>
      </w:r>
    </w:p>
    <w:p w14:paraId="6A3E2703" w14:textId="77777777" w:rsidR="00596D47" w:rsidRDefault="00596D47">
      <w:pPr>
        <w:pStyle w:val="TOC4"/>
        <w:rPr>
          <w:rFonts w:asciiTheme="minorHAnsi" w:eastAsiaTheme="minorEastAsia" w:hAnsiTheme="minorHAnsi" w:cstheme="minorBidi"/>
          <w:sz w:val="22"/>
          <w:szCs w:val="22"/>
        </w:rPr>
      </w:pPr>
      <w:r w:rsidRPr="00596D47">
        <w:t>A.7.3.19.2</w:t>
      </w:r>
      <w:r w:rsidRPr="00596D47">
        <w:rPr>
          <w:rFonts w:asciiTheme="minorHAnsi" w:eastAsiaTheme="minorEastAsia" w:hAnsiTheme="minorHAnsi" w:cstheme="minorBidi"/>
          <w:sz w:val="22"/>
          <w:szCs w:val="22"/>
        </w:rPr>
        <w:tab/>
      </w:r>
      <w:r w:rsidRPr="003D1336">
        <w:rPr>
          <w:snapToGrid w:val="0"/>
        </w:rPr>
        <w:t>Test Requirements</w:t>
      </w:r>
      <w:r>
        <w:tab/>
        <w:t>1270</w:t>
      </w:r>
    </w:p>
    <w:p w14:paraId="6D6B972C" w14:textId="77777777" w:rsidR="00596D47" w:rsidRDefault="00596D47">
      <w:pPr>
        <w:pStyle w:val="TOC3"/>
        <w:rPr>
          <w:rFonts w:asciiTheme="minorHAnsi" w:eastAsiaTheme="minorEastAsia" w:hAnsiTheme="minorHAnsi" w:cstheme="minorBidi"/>
          <w:sz w:val="22"/>
          <w:szCs w:val="22"/>
        </w:rPr>
      </w:pPr>
      <w:r w:rsidRPr="00596D47">
        <w:t>A.7.3.20</w:t>
      </w:r>
      <w:r w:rsidRPr="00596D47">
        <w:rPr>
          <w:rFonts w:asciiTheme="minorHAnsi" w:hAnsiTheme="minorHAnsi" w:cstheme="minorBidi"/>
          <w:sz w:val="22"/>
          <w:szCs w:val="22"/>
        </w:rPr>
        <w:tab/>
      </w:r>
      <w:r w:rsidRPr="003D1336">
        <w:rPr>
          <w:rFonts w:eastAsia="MS Mincho"/>
          <w:lang w:eastAsia="zh-CN"/>
        </w:rPr>
        <w:t>E-UTRAN TDD Radio Link Monitoring Test for In-sync under Time Domain Measurement Resouce Restriction with CRS assistance information and Non-MBSFN ABS</w:t>
      </w:r>
      <w:r>
        <w:tab/>
        <w:t>1270</w:t>
      </w:r>
    </w:p>
    <w:p w14:paraId="53936134" w14:textId="77777777" w:rsidR="00596D47" w:rsidRDefault="00596D47">
      <w:pPr>
        <w:pStyle w:val="TOC4"/>
        <w:rPr>
          <w:rFonts w:asciiTheme="minorHAnsi" w:eastAsiaTheme="minorEastAsia" w:hAnsiTheme="minorHAnsi" w:cstheme="minorBidi"/>
          <w:sz w:val="22"/>
          <w:szCs w:val="22"/>
        </w:rPr>
      </w:pPr>
      <w:r w:rsidRPr="00596D47">
        <w:t>A.7.3.20.1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1270</w:t>
      </w:r>
    </w:p>
    <w:p w14:paraId="5804E939" w14:textId="77777777" w:rsidR="00596D47" w:rsidRDefault="00596D47">
      <w:pPr>
        <w:pStyle w:val="TOC4"/>
        <w:rPr>
          <w:rFonts w:asciiTheme="minorHAnsi" w:eastAsiaTheme="minorEastAsia" w:hAnsiTheme="minorHAnsi" w:cstheme="minorBidi"/>
          <w:sz w:val="22"/>
          <w:szCs w:val="22"/>
        </w:rPr>
      </w:pPr>
      <w:r w:rsidRPr="00596D47">
        <w:t>A.7.3.20.2</w:t>
      </w:r>
      <w:r w:rsidRPr="00596D47">
        <w:rPr>
          <w:rFonts w:asciiTheme="minorHAnsi" w:eastAsiaTheme="minorEastAsia" w:hAnsiTheme="minorHAnsi" w:cstheme="minorBidi"/>
          <w:sz w:val="22"/>
          <w:szCs w:val="22"/>
        </w:rPr>
        <w:tab/>
      </w:r>
      <w:r w:rsidRPr="003D1336">
        <w:rPr>
          <w:snapToGrid w:val="0"/>
        </w:rPr>
        <w:t>Test Requirements</w:t>
      </w:r>
      <w:r>
        <w:tab/>
        <w:t>1275</w:t>
      </w:r>
    </w:p>
    <w:p w14:paraId="4F7407AC" w14:textId="77777777" w:rsidR="00596D47" w:rsidRDefault="00596D47">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1275</w:t>
      </w:r>
    </w:p>
    <w:p w14:paraId="315734C4" w14:textId="77777777" w:rsidR="00596D47" w:rsidRDefault="00596D47">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1275</w:t>
      </w:r>
    </w:p>
    <w:p w14:paraId="79901087" w14:textId="77777777" w:rsidR="00596D47" w:rsidRDefault="00596D47">
      <w:pPr>
        <w:pStyle w:val="TOC4"/>
        <w:rPr>
          <w:rFonts w:asciiTheme="minorHAnsi" w:eastAsiaTheme="minorEastAsia" w:hAnsiTheme="minorHAnsi" w:cstheme="minorBidi"/>
          <w:sz w:val="22"/>
          <w:szCs w:val="22"/>
        </w:rPr>
      </w:pPr>
      <w:r w:rsidRPr="00596D47">
        <w:t>A.7.3.21.2</w:t>
      </w:r>
      <w:r w:rsidRPr="00596D47">
        <w:rPr>
          <w:rFonts w:asciiTheme="minorHAnsi" w:eastAsiaTheme="minorEastAsia" w:hAnsiTheme="minorHAnsi" w:cstheme="minorBidi"/>
          <w:sz w:val="22"/>
          <w:szCs w:val="22"/>
        </w:rPr>
        <w:tab/>
      </w:r>
      <w:r w:rsidRPr="003D1336">
        <w:rPr>
          <w:snapToGrid w:val="0"/>
        </w:rPr>
        <w:t>Test Requirements</w:t>
      </w:r>
      <w:r>
        <w:tab/>
        <w:t>1280</w:t>
      </w:r>
    </w:p>
    <w:p w14:paraId="26D6F644" w14:textId="77777777" w:rsidR="00596D47" w:rsidRDefault="00596D47">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1280</w:t>
      </w:r>
    </w:p>
    <w:p w14:paraId="1FB265D9" w14:textId="77777777" w:rsidR="00596D47" w:rsidRDefault="00596D47">
      <w:pPr>
        <w:pStyle w:val="TOC4"/>
        <w:rPr>
          <w:rFonts w:asciiTheme="minorHAnsi" w:eastAsiaTheme="minorEastAsia" w:hAnsiTheme="minorHAnsi" w:cstheme="minorBidi"/>
          <w:sz w:val="22"/>
          <w:szCs w:val="22"/>
        </w:rPr>
      </w:pPr>
      <w:r w:rsidRPr="00596D47">
        <w:t>A.7.3.22.1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1280</w:t>
      </w:r>
    </w:p>
    <w:p w14:paraId="19F9F2D4" w14:textId="77777777" w:rsidR="00596D47" w:rsidRDefault="00596D47">
      <w:pPr>
        <w:pStyle w:val="TOC4"/>
        <w:rPr>
          <w:rFonts w:asciiTheme="minorHAnsi" w:eastAsiaTheme="minorEastAsia" w:hAnsiTheme="minorHAnsi" w:cstheme="minorBidi"/>
          <w:sz w:val="22"/>
          <w:szCs w:val="22"/>
        </w:rPr>
      </w:pPr>
      <w:r w:rsidRPr="00596D47">
        <w:t>A.7.3.22.2</w:t>
      </w:r>
      <w:r w:rsidRPr="00596D47">
        <w:rPr>
          <w:rFonts w:asciiTheme="minorHAnsi" w:eastAsiaTheme="minorEastAsia" w:hAnsiTheme="minorHAnsi" w:cstheme="minorBidi"/>
          <w:sz w:val="22"/>
          <w:szCs w:val="22"/>
        </w:rPr>
        <w:tab/>
      </w:r>
      <w:r w:rsidRPr="003D1336">
        <w:rPr>
          <w:snapToGrid w:val="0"/>
        </w:rPr>
        <w:t>Test Requirements</w:t>
      </w:r>
      <w:r>
        <w:tab/>
        <w:t>1285</w:t>
      </w:r>
    </w:p>
    <w:p w14:paraId="24E55CF3" w14:textId="77777777" w:rsidR="00596D47" w:rsidRDefault="00596D47">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1285</w:t>
      </w:r>
    </w:p>
    <w:p w14:paraId="0E2B9705" w14:textId="77777777" w:rsidR="00596D47" w:rsidRDefault="00596D47">
      <w:pPr>
        <w:pStyle w:val="TOC4"/>
        <w:rPr>
          <w:rFonts w:asciiTheme="minorHAnsi" w:eastAsiaTheme="minorEastAsia" w:hAnsiTheme="minorHAnsi" w:cstheme="minorBidi"/>
          <w:sz w:val="22"/>
          <w:szCs w:val="22"/>
        </w:rPr>
      </w:pPr>
      <w:r w:rsidRPr="00596D47">
        <w:t>A.7.3.23.1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1285</w:t>
      </w:r>
    </w:p>
    <w:p w14:paraId="394D4BE5" w14:textId="77777777" w:rsidR="00596D47" w:rsidRDefault="00596D47">
      <w:pPr>
        <w:pStyle w:val="TOC4"/>
        <w:rPr>
          <w:rFonts w:asciiTheme="minorHAnsi" w:eastAsiaTheme="minorEastAsia" w:hAnsiTheme="minorHAnsi" w:cstheme="minorBidi"/>
          <w:sz w:val="22"/>
          <w:szCs w:val="22"/>
        </w:rPr>
      </w:pPr>
      <w:r w:rsidRPr="00596D47">
        <w:t>A.7.3.23.2</w:t>
      </w:r>
      <w:r w:rsidRPr="00596D47">
        <w:rPr>
          <w:rFonts w:asciiTheme="minorHAnsi" w:eastAsiaTheme="minorEastAsia" w:hAnsiTheme="minorHAnsi" w:cstheme="minorBidi"/>
          <w:sz w:val="22"/>
          <w:szCs w:val="22"/>
        </w:rPr>
        <w:tab/>
      </w:r>
      <w:r w:rsidRPr="003D1336">
        <w:rPr>
          <w:snapToGrid w:val="0"/>
        </w:rPr>
        <w:t>Test Requirements</w:t>
      </w:r>
      <w:r>
        <w:tab/>
        <w:t>1286</w:t>
      </w:r>
    </w:p>
    <w:p w14:paraId="6565690E" w14:textId="77777777" w:rsidR="00596D47" w:rsidRDefault="00596D47">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1286</w:t>
      </w:r>
    </w:p>
    <w:p w14:paraId="7E7C2841" w14:textId="77777777" w:rsidR="00596D47" w:rsidRDefault="00596D47">
      <w:pPr>
        <w:pStyle w:val="TOC4"/>
        <w:rPr>
          <w:rFonts w:asciiTheme="minorHAnsi" w:eastAsiaTheme="minorEastAsia" w:hAnsiTheme="minorHAnsi" w:cstheme="minorBidi"/>
          <w:sz w:val="22"/>
          <w:szCs w:val="22"/>
        </w:rPr>
      </w:pPr>
      <w:r w:rsidRPr="00596D47">
        <w:t>A.7.3.24.1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1286</w:t>
      </w:r>
    </w:p>
    <w:p w14:paraId="7C215493" w14:textId="77777777" w:rsidR="00596D47" w:rsidRDefault="00596D47">
      <w:pPr>
        <w:pStyle w:val="TOC4"/>
        <w:rPr>
          <w:rFonts w:asciiTheme="minorHAnsi" w:eastAsiaTheme="minorEastAsia" w:hAnsiTheme="minorHAnsi" w:cstheme="minorBidi"/>
          <w:sz w:val="22"/>
          <w:szCs w:val="22"/>
        </w:rPr>
      </w:pPr>
      <w:r w:rsidRPr="00596D47">
        <w:t>A.7.3.24.2</w:t>
      </w:r>
      <w:r w:rsidRPr="00596D47">
        <w:rPr>
          <w:rFonts w:asciiTheme="minorHAnsi" w:eastAsiaTheme="minorEastAsia" w:hAnsiTheme="minorHAnsi" w:cstheme="minorBidi"/>
          <w:sz w:val="22"/>
          <w:szCs w:val="22"/>
        </w:rPr>
        <w:tab/>
      </w:r>
      <w:r w:rsidRPr="003D1336">
        <w:rPr>
          <w:snapToGrid w:val="0"/>
        </w:rPr>
        <w:t>Test Requirements</w:t>
      </w:r>
      <w:r>
        <w:tab/>
        <w:t>1287</w:t>
      </w:r>
    </w:p>
    <w:p w14:paraId="25B67B1F" w14:textId="77777777" w:rsidR="00596D47" w:rsidRDefault="00596D47">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1287</w:t>
      </w:r>
    </w:p>
    <w:p w14:paraId="649E2781" w14:textId="77777777" w:rsidR="00596D47" w:rsidRDefault="00596D47">
      <w:pPr>
        <w:pStyle w:val="TOC4"/>
        <w:rPr>
          <w:rFonts w:asciiTheme="minorHAnsi" w:eastAsiaTheme="minorEastAsia" w:hAnsiTheme="minorHAnsi" w:cstheme="minorBidi"/>
          <w:sz w:val="22"/>
          <w:szCs w:val="22"/>
        </w:rPr>
      </w:pPr>
      <w:r w:rsidRPr="00596D47">
        <w:t>A.7.3.25.1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1287</w:t>
      </w:r>
    </w:p>
    <w:p w14:paraId="225E7880" w14:textId="77777777" w:rsidR="00596D47" w:rsidRDefault="00596D47">
      <w:pPr>
        <w:pStyle w:val="TOC4"/>
        <w:rPr>
          <w:rFonts w:asciiTheme="minorHAnsi" w:eastAsiaTheme="minorEastAsia" w:hAnsiTheme="minorHAnsi" w:cstheme="minorBidi"/>
          <w:sz w:val="22"/>
          <w:szCs w:val="22"/>
        </w:rPr>
      </w:pPr>
      <w:r w:rsidRPr="00596D47">
        <w:t>A.7.3.25.2</w:t>
      </w:r>
      <w:r w:rsidRPr="00596D47">
        <w:rPr>
          <w:rFonts w:asciiTheme="minorHAnsi" w:eastAsiaTheme="minorEastAsia" w:hAnsiTheme="minorHAnsi" w:cstheme="minorBidi"/>
          <w:sz w:val="22"/>
          <w:szCs w:val="22"/>
        </w:rPr>
        <w:tab/>
      </w:r>
      <w:r w:rsidRPr="003D1336">
        <w:rPr>
          <w:snapToGrid w:val="0"/>
        </w:rPr>
        <w:t>Test Requirements</w:t>
      </w:r>
      <w:r>
        <w:tab/>
        <w:t>1288</w:t>
      </w:r>
    </w:p>
    <w:p w14:paraId="1D418AE9" w14:textId="77777777" w:rsidR="00596D47" w:rsidRDefault="00596D47">
      <w:pPr>
        <w:pStyle w:val="TOC3"/>
        <w:rPr>
          <w:rFonts w:asciiTheme="minorHAnsi" w:eastAsiaTheme="minorEastAsia" w:hAnsiTheme="minorHAnsi" w:cstheme="minorBidi"/>
          <w:sz w:val="22"/>
          <w:szCs w:val="22"/>
        </w:rPr>
      </w:pPr>
      <w:r w:rsidRPr="00596D47">
        <w:t>A.7.3.26</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FDD Radio Link Monitoring Test for Out-of-sync</w:t>
      </w:r>
      <w:r>
        <w:rPr>
          <w:lang w:eastAsia="zh-CN"/>
        </w:rPr>
        <w:t xml:space="preserve"> for UE Category 0</w:t>
      </w:r>
      <w:r>
        <w:tab/>
        <w:t>1288</w:t>
      </w:r>
    </w:p>
    <w:p w14:paraId="767AE043" w14:textId="77777777" w:rsidR="00596D47" w:rsidRDefault="00596D47">
      <w:pPr>
        <w:pStyle w:val="TOC4"/>
        <w:rPr>
          <w:rFonts w:asciiTheme="minorHAnsi" w:eastAsiaTheme="minorEastAsia" w:hAnsiTheme="minorHAnsi" w:cstheme="minorBidi"/>
          <w:sz w:val="22"/>
          <w:szCs w:val="22"/>
        </w:rPr>
      </w:pPr>
      <w:r w:rsidRPr="00596D47">
        <w:t>A.7.3.26.1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1288</w:t>
      </w:r>
    </w:p>
    <w:p w14:paraId="62FA5F73" w14:textId="77777777" w:rsidR="00596D47" w:rsidRDefault="00596D47">
      <w:pPr>
        <w:pStyle w:val="TOC4"/>
        <w:rPr>
          <w:rFonts w:asciiTheme="minorHAnsi" w:eastAsiaTheme="minorEastAsia" w:hAnsiTheme="minorHAnsi" w:cstheme="minorBidi"/>
          <w:sz w:val="22"/>
          <w:szCs w:val="22"/>
        </w:rPr>
      </w:pPr>
      <w:r w:rsidRPr="00596D47">
        <w:t>A.7.3.26.2</w:t>
      </w:r>
      <w:r w:rsidRPr="00596D47">
        <w:rPr>
          <w:rFonts w:asciiTheme="minorHAnsi" w:eastAsiaTheme="minorEastAsia" w:hAnsiTheme="minorHAnsi" w:cstheme="minorBidi"/>
          <w:sz w:val="22"/>
          <w:szCs w:val="22"/>
        </w:rPr>
        <w:tab/>
      </w:r>
      <w:r w:rsidRPr="003D1336">
        <w:rPr>
          <w:snapToGrid w:val="0"/>
        </w:rPr>
        <w:t>Test Requirements</w:t>
      </w:r>
      <w:r>
        <w:tab/>
        <w:t>1291</w:t>
      </w:r>
    </w:p>
    <w:p w14:paraId="3A2CBB62" w14:textId="77777777" w:rsidR="00596D47" w:rsidRDefault="00596D47">
      <w:pPr>
        <w:pStyle w:val="TOC3"/>
        <w:rPr>
          <w:rFonts w:asciiTheme="minorHAnsi" w:eastAsiaTheme="minorEastAsia" w:hAnsiTheme="minorHAnsi" w:cstheme="minorBidi"/>
          <w:sz w:val="22"/>
          <w:szCs w:val="22"/>
        </w:rPr>
      </w:pPr>
      <w:r w:rsidRPr="00596D47">
        <w:t>A.7.3.27</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 xml:space="preserve">FDD Radio Link Monitoring Test for </w:t>
      </w:r>
      <w:r w:rsidRPr="003D1336">
        <w:rPr>
          <w:rFonts w:eastAsia="MS Mincho"/>
        </w:rPr>
        <w:t>In</w:t>
      </w:r>
      <w:r w:rsidRPr="003D1336">
        <w:rPr>
          <w:rFonts w:eastAsia="MS Mincho"/>
          <w:lang w:eastAsia="zh-CN"/>
        </w:rPr>
        <w:t>-sync</w:t>
      </w:r>
      <w:r>
        <w:rPr>
          <w:lang w:eastAsia="zh-CN"/>
        </w:rPr>
        <w:t xml:space="preserve"> for UE Category 0</w:t>
      </w:r>
      <w:r>
        <w:tab/>
        <w:t>1291</w:t>
      </w:r>
    </w:p>
    <w:p w14:paraId="611D7B10" w14:textId="77777777" w:rsidR="00596D47" w:rsidRDefault="00596D47">
      <w:pPr>
        <w:pStyle w:val="TOC4"/>
        <w:rPr>
          <w:rFonts w:asciiTheme="minorHAnsi" w:eastAsiaTheme="minorEastAsia" w:hAnsiTheme="minorHAnsi" w:cstheme="minorBidi"/>
          <w:sz w:val="22"/>
          <w:szCs w:val="22"/>
        </w:rPr>
      </w:pPr>
      <w:r w:rsidRPr="00596D47">
        <w:t>A.7.3.27.1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1291</w:t>
      </w:r>
    </w:p>
    <w:p w14:paraId="4306F432" w14:textId="77777777" w:rsidR="00596D47" w:rsidRDefault="00596D47">
      <w:pPr>
        <w:pStyle w:val="TOC4"/>
        <w:rPr>
          <w:rFonts w:asciiTheme="minorHAnsi" w:eastAsiaTheme="minorEastAsia" w:hAnsiTheme="minorHAnsi" w:cstheme="minorBidi"/>
          <w:sz w:val="22"/>
          <w:szCs w:val="22"/>
        </w:rPr>
      </w:pPr>
      <w:r w:rsidRPr="00596D47">
        <w:t>A.7.3.27.2</w:t>
      </w:r>
      <w:r w:rsidRPr="00596D47">
        <w:rPr>
          <w:rFonts w:asciiTheme="minorHAnsi" w:eastAsiaTheme="minorEastAsia" w:hAnsiTheme="minorHAnsi" w:cstheme="minorBidi"/>
          <w:sz w:val="22"/>
          <w:szCs w:val="22"/>
        </w:rPr>
        <w:tab/>
      </w:r>
      <w:r w:rsidRPr="003D1336">
        <w:rPr>
          <w:snapToGrid w:val="0"/>
        </w:rPr>
        <w:t>Test Requirements</w:t>
      </w:r>
      <w:r>
        <w:tab/>
        <w:t>1294</w:t>
      </w:r>
    </w:p>
    <w:p w14:paraId="7CD304C4" w14:textId="77777777" w:rsidR="00596D47" w:rsidRDefault="00596D47">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1294</w:t>
      </w:r>
    </w:p>
    <w:p w14:paraId="466AD4E7" w14:textId="77777777" w:rsidR="00596D47" w:rsidRDefault="00596D47">
      <w:pPr>
        <w:pStyle w:val="TOC4"/>
        <w:rPr>
          <w:rFonts w:asciiTheme="minorHAnsi" w:eastAsiaTheme="minorEastAsia" w:hAnsiTheme="minorHAnsi" w:cstheme="minorBidi"/>
          <w:sz w:val="22"/>
          <w:szCs w:val="22"/>
        </w:rPr>
      </w:pPr>
      <w:r w:rsidRPr="00596D47">
        <w:t>A.7.3.28.1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1294</w:t>
      </w:r>
    </w:p>
    <w:p w14:paraId="0B768BF2" w14:textId="77777777" w:rsidR="00596D47" w:rsidRDefault="00596D47">
      <w:pPr>
        <w:pStyle w:val="TOC4"/>
        <w:rPr>
          <w:rFonts w:asciiTheme="minorHAnsi" w:eastAsiaTheme="minorEastAsia" w:hAnsiTheme="minorHAnsi" w:cstheme="minorBidi"/>
          <w:sz w:val="22"/>
          <w:szCs w:val="22"/>
        </w:rPr>
      </w:pPr>
      <w:r w:rsidRPr="00596D47">
        <w:t>A.7.3.28.2</w:t>
      </w:r>
      <w:r w:rsidRPr="00596D47">
        <w:rPr>
          <w:rFonts w:asciiTheme="minorHAnsi" w:eastAsiaTheme="minorEastAsia" w:hAnsiTheme="minorHAnsi" w:cstheme="minorBidi"/>
          <w:sz w:val="22"/>
          <w:szCs w:val="22"/>
        </w:rPr>
        <w:tab/>
      </w:r>
      <w:r w:rsidRPr="003D1336">
        <w:rPr>
          <w:snapToGrid w:val="0"/>
        </w:rPr>
        <w:t>Test Requirements</w:t>
      </w:r>
      <w:r>
        <w:tab/>
        <w:t>1297</w:t>
      </w:r>
    </w:p>
    <w:p w14:paraId="5DE37736" w14:textId="77777777" w:rsidR="00596D47" w:rsidRDefault="00596D47">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1297</w:t>
      </w:r>
    </w:p>
    <w:p w14:paraId="7A614A93" w14:textId="77777777" w:rsidR="00596D47" w:rsidRDefault="00596D47">
      <w:pPr>
        <w:pStyle w:val="TOC4"/>
        <w:rPr>
          <w:rFonts w:asciiTheme="minorHAnsi" w:eastAsiaTheme="minorEastAsia" w:hAnsiTheme="minorHAnsi" w:cstheme="minorBidi"/>
          <w:sz w:val="22"/>
          <w:szCs w:val="22"/>
        </w:rPr>
      </w:pPr>
      <w:r w:rsidRPr="00596D47">
        <w:t>A.7.3.29.1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1297</w:t>
      </w:r>
    </w:p>
    <w:p w14:paraId="0176E231" w14:textId="77777777" w:rsidR="00596D47" w:rsidRDefault="00596D47">
      <w:pPr>
        <w:pStyle w:val="TOC4"/>
        <w:rPr>
          <w:rFonts w:asciiTheme="minorHAnsi" w:eastAsiaTheme="minorEastAsia" w:hAnsiTheme="minorHAnsi" w:cstheme="minorBidi"/>
          <w:sz w:val="22"/>
          <w:szCs w:val="22"/>
        </w:rPr>
      </w:pPr>
      <w:r w:rsidRPr="00596D47">
        <w:t>A.7.3.29.2</w:t>
      </w:r>
      <w:r w:rsidRPr="00596D47">
        <w:rPr>
          <w:rFonts w:asciiTheme="minorHAnsi" w:eastAsiaTheme="minorEastAsia" w:hAnsiTheme="minorHAnsi" w:cstheme="minorBidi"/>
          <w:sz w:val="22"/>
          <w:szCs w:val="22"/>
        </w:rPr>
        <w:tab/>
      </w:r>
      <w:r w:rsidRPr="003D1336">
        <w:rPr>
          <w:snapToGrid w:val="0"/>
        </w:rPr>
        <w:t>Test Requirements</w:t>
      </w:r>
      <w:r>
        <w:tab/>
        <w:t>1300</w:t>
      </w:r>
    </w:p>
    <w:p w14:paraId="48D01DC9" w14:textId="77777777" w:rsidR="00596D47" w:rsidRDefault="00596D47">
      <w:pPr>
        <w:pStyle w:val="TOC3"/>
        <w:rPr>
          <w:rFonts w:asciiTheme="minorHAnsi" w:eastAsiaTheme="minorEastAsia" w:hAnsiTheme="minorHAnsi" w:cstheme="minorBidi"/>
          <w:sz w:val="22"/>
          <w:szCs w:val="22"/>
        </w:rPr>
      </w:pPr>
      <w:r w:rsidRPr="00596D47">
        <w:t>A.7.3.30</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HD-FDD</w:t>
      </w:r>
      <w:r w:rsidRPr="003D1336">
        <w:rPr>
          <w:rFonts w:eastAsia="MS Mincho"/>
          <w:lang w:eastAsia="zh-CN"/>
        </w:rPr>
        <w:t xml:space="preserve"> Radio Link Monitoring Test for Out-of-sync</w:t>
      </w:r>
      <w:r>
        <w:rPr>
          <w:lang w:eastAsia="zh-CN"/>
        </w:rPr>
        <w:t xml:space="preserve"> for UE Category 0</w:t>
      </w:r>
      <w:r>
        <w:tab/>
        <w:t>1300</w:t>
      </w:r>
    </w:p>
    <w:p w14:paraId="73137365" w14:textId="77777777" w:rsidR="00596D47" w:rsidRDefault="00596D47">
      <w:pPr>
        <w:pStyle w:val="TOC4"/>
        <w:rPr>
          <w:rFonts w:asciiTheme="minorHAnsi" w:eastAsiaTheme="minorEastAsia" w:hAnsiTheme="minorHAnsi" w:cstheme="minorBidi"/>
          <w:sz w:val="22"/>
          <w:szCs w:val="22"/>
        </w:rPr>
      </w:pPr>
      <w:r w:rsidRPr="00596D47">
        <w:t>A.7.3.30.1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1300</w:t>
      </w:r>
    </w:p>
    <w:p w14:paraId="4C3EEB04" w14:textId="77777777" w:rsidR="00596D47" w:rsidRDefault="00596D47">
      <w:pPr>
        <w:pStyle w:val="TOC4"/>
        <w:rPr>
          <w:rFonts w:asciiTheme="minorHAnsi" w:eastAsiaTheme="minorEastAsia" w:hAnsiTheme="minorHAnsi" w:cstheme="minorBidi"/>
          <w:sz w:val="22"/>
          <w:szCs w:val="22"/>
        </w:rPr>
      </w:pPr>
      <w:r w:rsidRPr="00596D47">
        <w:t>A.7.3.30.2</w:t>
      </w:r>
      <w:r w:rsidRPr="00596D47">
        <w:rPr>
          <w:rFonts w:asciiTheme="minorHAnsi" w:eastAsiaTheme="minorEastAsia" w:hAnsiTheme="minorHAnsi" w:cstheme="minorBidi"/>
          <w:sz w:val="22"/>
          <w:szCs w:val="22"/>
        </w:rPr>
        <w:tab/>
      </w:r>
      <w:r w:rsidRPr="003D1336">
        <w:rPr>
          <w:snapToGrid w:val="0"/>
        </w:rPr>
        <w:t>Test Requirements</w:t>
      </w:r>
      <w:r>
        <w:tab/>
        <w:t>1303</w:t>
      </w:r>
    </w:p>
    <w:p w14:paraId="24CAE613" w14:textId="77777777" w:rsidR="00596D47" w:rsidRDefault="00596D47">
      <w:pPr>
        <w:pStyle w:val="TOC3"/>
        <w:rPr>
          <w:rFonts w:asciiTheme="minorHAnsi" w:eastAsiaTheme="minorEastAsia" w:hAnsiTheme="minorHAnsi" w:cstheme="minorBidi"/>
          <w:sz w:val="22"/>
          <w:szCs w:val="22"/>
        </w:rPr>
      </w:pPr>
      <w:r w:rsidRPr="00596D47">
        <w:t>A.7.3.31</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HD-FDD</w:t>
      </w:r>
      <w:r w:rsidRPr="003D1336">
        <w:rPr>
          <w:rFonts w:eastAsia="MS Mincho"/>
          <w:lang w:eastAsia="zh-CN"/>
        </w:rPr>
        <w:t xml:space="preserve"> Radio Link Monitoring Test for </w:t>
      </w:r>
      <w:r w:rsidRPr="003D1336">
        <w:rPr>
          <w:rFonts w:eastAsia="MS Mincho"/>
        </w:rPr>
        <w:t>In</w:t>
      </w:r>
      <w:r w:rsidRPr="003D1336">
        <w:rPr>
          <w:rFonts w:eastAsia="MS Mincho"/>
          <w:lang w:eastAsia="zh-CN"/>
        </w:rPr>
        <w:t>-sync</w:t>
      </w:r>
      <w:r>
        <w:rPr>
          <w:lang w:eastAsia="zh-CN"/>
        </w:rPr>
        <w:t xml:space="preserve"> for UE Category 0</w:t>
      </w:r>
      <w:r>
        <w:tab/>
        <w:t>1303</w:t>
      </w:r>
    </w:p>
    <w:p w14:paraId="16E936C7" w14:textId="77777777" w:rsidR="00596D47" w:rsidRDefault="00596D47">
      <w:pPr>
        <w:pStyle w:val="TOC4"/>
        <w:rPr>
          <w:rFonts w:asciiTheme="minorHAnsi" w:eastAsiaTheme="minorEastAsia" w:hAnsiTheme="minorHAnsi" w:cstheme="minorBidi"/>
          <w:sz w:val="22"/>
          <w:szCs w:val="22"/>
        </w:rPr>
      </w:pPr>
      <w:r w:rsidRPr="00596D47">
        <w:t>A.7.3.31.1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1303</w:t>
      </w:r>
    </w:p>
    <w:p w14:paraId="0BE73BE6" w14:textId="77777777" w:rsidR="00596D47" w:rsidRDefault="00596D47">
      <w:pPr>
        <w:pStyle w:val="TOC4"/>
        <w:rPr>
          <w:rFonts w:asciiTheme="minorHAnsi" w:eastAsiaTheme="minorEastAsia" w:hAnsiTheme="minorHAnsi" w:cstheme="minorBidi"/>
          <w:sz w:val="22"/>
          <w:szCs w:val="22"/>
        </w:rPr>
      </w:pPr>
      <w:r w:rsidRPr="00596D47">
        <w:t>A.7.3.31.2</w:t>
      </w:r>
      <w:r w:rsidRPr="00596D47">
        <w:rPr>
          <w:rFonts w:asciiTheme="minorHAnsi" w:eastAsiaTheme="minorEastAsia" w:hAnsiTheme="minorHAnsi" w:cstheme="minorBidi"/>
          <w:sz w:val="22"/>
          <w:szCs w:val="22"/>
        </w:rPr>
        <w:tab/>
      </w:r>
      <w:r w:rsidRPr="003D1336">
        <w:rPr>
          <w:snapToGrid w:val="0"/>
        </w:rPr>
        <w:t>Test Requirements</w:t>
      </w:r>
      <w:r>
        <w:tab/>
        <w:t>1306</w:t>
      </w:r>
    </w:p>
    <w:p w14:paraId="40F1A498" w14:textId="77777777" w:rsidR="00596D47" w:rsidRDefault="00596D47">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1306</w:t>
      </w:r>
    </w:p>
    <w:p w14:paraId="11444459" w14:textId="77777777" w:rsidR="00596D47" w:rsidRDefault="00596D47">
      <w:pPr>
        <w:pStyle w:val="TOC4"/>
        <w:rPr>
          <w:rFonts w:asciiTheme="minorHAnsi" w:eastAsiaTheme="minorEastAsia" w:hAnsiTheme="minorHAnsi" w:cstheme="minorBidi"/>
          <w:sz w:val="22"/>
          <w:szCs w:val="22"/>
        </w:rPr>
      </w:pPr>
      <w:r w:rsidRPr="00596D47">
        <w:t>A.7.3.32.1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1306</w:t>
      </w:r>
    </w:p>
    <w:p w14:paraId="02FEB7BE" w14:textId="77777777" w:rsidR="00596D47" w:rsidRDefault="00596D47">
      <w:pPr>
        <w:pStyle w:val="TOC4"/>
        <w:rPr>
          <w:rFonts w:asciiTheme="minorHAnsi" w:eastAsiaTheme="minorEastAsia" w:hAnsiTheme="minorHAnsi" w:cstheme="minorBidi"/>
          <w:sz w:val="22"/>
          <w:szCs w:val="22"/>
        </w:rPr>
      </w:pPr>
      <w:r w:rsidRPr="00596D47">
        <w:t>A.7.3.32.2</w:t>
      </w:r>
      <w:r w:rsidRPr="00596D47">
        <w:rPr>
          <w:rFonts w:asciiTheme="minorHAnsi" w:eastAsiaTheme="minorEastAsia" w:hAnsiTheme="minorHAnsi" w:cstheme="minorBidi"/>
          <w:sz w:val="22"/>
          <w:szCs w:val="22"/>
        </w:rPr>
        <w:tab/>
      </w:r>
      <w:r w:rsidRPr="003D1336">
        <w:rPr>
          <w:snapToGrid w:val="0"/>
        </w:rPr>
        <w:t>Test Requirements</w:t>
      </w:r>
      <w:r>
        <w:tab/>
        <w:t>1309</w:t>
      </w:r>
    </w:p>
    <w:p w14:paraId="00DBAA5A" w14:textId="77777777" w:rsidR="00596D47" w:rsidRDefault="00596D47">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1309</w:t>
      </w:r>
    </w:p>
    <w:p w14:paraId="0622E643" w14:textId="77777777" w:rsidR="00596D47" w:rsidRDefault="00596D47">
      <w:pPr>
        <w:pStyle w:val="TOC4"/>
        <w:rPr>
          <w:rFonts w:asciiTheme="minorHAnsi" w:eastAsiaTheme="minorEastAsia" w:hAnsiTheme="minorHAnsi" w:cstheme="minorBidi"/>
          <w:sz w:val="22"/>
          <w:szCs w:val="22"/>
        </w:rPr>
      </w:pPr>
      <w:r w:rsidRPr="00596D47">
        <w:t>A.7.3.33.1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1309</w:t>
      </w:r>
    </w:p>
    <w:p w14:paraId="03E85F38" w14:textId="77777777" w:rsidR="00596D47" w:rsidRDefault="00596D47">
      <w:pPr>
        <w:pStyle w:val="TOC4"/>
        <w:rPr>
          <w:rFonts w:asciiTheme="minorHAnsi" w:eastAsiaTheme="minorEastAsia" w:hAnsiTheme="minorHAnsi" w:cstheme="minorBidi"/>
          <w:sz w:val="22"/>
          <w:szCs w:val="22"/>
        </w:rPr>
      </w:pPr>
      <w:r w:rsidRPr="00596D47">
        <w:t>A.7.3.33.2</w:t>
      </w:r>
      <w:r w:rsidRPr="00596D47">
        <w:rPr>
          <w:rFonts w:asciiTheme="minorHAnsi" w:eastAsiaTheme="minorEastAsia" w:hAnsiTheme="minorHAnsi" w:cstheme="minorBidi"/>
          <w:sz w:val="22"/>
          <w:szCs w:val="22"/>
        </w:rPr>
        <w:tab/>
      </w:r>
      <w:r w:rsidRPr="003D1336">
        <w:rPr>
          <w:snapToGrid w:val="0"/>
        </w:rPr>
        <w:t>Test Requirements</w:t>
      </w:r>
      <w:r>
        <w:tab/>
        <w:t>1312</w:t>
      </w:r>
    </w:p>
    <w:p w14:paraId="0499A79E" w14:textId="77777777" w:rsidR="00596D47" w:rsidRDefault="00596D47">
      <w:pPr>
        <w:pStyle w:val="TOC3"/>
        <w:rPr>
          <w:rFonts w:asciiTheme="minorHAnsi" w:eastAsiaTheme="minorEastAsia" w:hAnsiTheme="minorHAnsi" w:cstheme="minorBidi"/>
          <w:sz w:val="22"/>
          <w:szCs w:val="22"/>
        </w:rPr>
      </w:pPr>
      <w:r w:rsidRPr="00596D47">
        <w:t>A.7.3.34</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Radio Link Monitoring Test for Out-of-sync</w:t>
      </w:r>
      <w:r>
        <w:rPr>
          <w:lang w:eastAsia="zh-CN"/>
        </w:rPr>
        <w:t xml:space="preserve"> for UE Category 0</w:t>
      </w:r>
      <w:r>
        <w:tab/>
        <w:t>1312</w:t>
      </w:r>
    </w:p>
    <w:p w14:paraId="15C00DE2" w14:textId="77777777" w:rsidR="00596D47" w:rsidRDefault="00596D47">
      <w:pPr>
        <w:pStyle w:val="TOC4"/>
        <w:rPr>
          <w:rFonts w:asciiTheme="minorHAnsi" w:eastAsiaTheme="minorEastAsia" w:hAnsiTheme="minorHAnsi" w:cstheme="minorBidi"/>
          <w:sz w:val="22"/>
          <w:szCs w:val="22"/>
        </w:rPr>
      </w:pPr>
      <w:r w:rsidRPr="00596D47">
        <w:t>A.7.3.34.1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1312</w:t>
      </w:r>
    </w:p>
    <w:p w14:paraId="03E14697" w14:textId="77777777" w:rsidR="00596D47" w:rsidRDefault="00596D47">
      <w:pPr>
        <w:pStyle w:val="TOC4"/>
        <w:rPr>
          <w:rFonts w:asciiTheme="minorHAnsi" w:eastAsiaTheme="minorEastAsia" w:hAnsiTheme="minorHAnsi" w:cstheme="minorBidi"/>
          <w:sz w:val="22"/>
          <w:szCs w:val="22"/>
        </w:rPr>
      </w:pPr>
      <w:r w:rsidRPr="00596D47">
        <w:t>A.7.3.34.2</w:t>
      </w:r>
      <w:r w:rsidRPr="00596D47">
        <w:rPr>
          <w:rFonts w:asciiTheme="minorHAnsi" w:eastAsiaTheme="minorEastAsia" w:hAnsiTheme="minorHAnsi" w:cstheme="minorBidi"/>
          <w:sz w:val="22"/>
          <w:szCs w:val="22"/>
        </w:rPr>
        <w:tab/>
      </w:r>
      <w:r w:rsidRPr="003D1336">
        <w:rPr>
          <w:snapToGrid w:val="0"/>
        </w:rPr>
        <w:t>Test Requirements</w:t>
      </w:r>
      <w:r>
        <w:tab/>
        <w:t>1315</w:t>
      </w:r>
    </w:p>
    <w:p w14:paraId="745DD052" w14:textId="77777777" w:rsidR="00596D47" w:rsidRDefault="00596D47">
      <w:pPr>
        <w:pStyle w:val="TOC3"/>
        <w:rPr>
          <w:rFonts w:asciiTheme="minorHAnsi" w:eastAsiaTheme="minorEastAsia" w:hAnsiTheme="minorHAnsi" w:cstheme="minorBidi"/>
          <w:sz w:val="22"/>
          <w:szCs w:val="22"/>
        </w:rPr>
      </w:pPr>
      <w:r w:rsidRPr="00596D47">
        <w:t>A.7.3.35</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Radio Link Monitoring Test for </w:t>
      </w:r>
      <w:r w:rsidRPr="003D1336">
        <w:rPr>
          <w:rFonts w:eastAsia="MS Mincho"/>
        </w:rPr>
        <w:t>In</w:t>
      </w:r>
      <w:r w:rsidRPr="003D1336">
        <w:rPr>
          <w:rFonts w:eastAsia="MS Mincho"/>
          <w:lang w:eastAsia="zh-CN"/>
        </w:rPr>
        <w:t>-sync</w:t>
      </w:r>
      <w:r>
        <w:rPr>
          <w:lang w:eastAsia="zh-CN"/>
        </w:rPr>
        <w:t xml:space="preserve"> for UE category 0</w:t>
      </w:r>
      <w:r>
        <w:tab/>
        <w:t>1315</w:t>
      </w:r>
    </w:p>
    <w:p w14:paraId="4E0DD866" w14:textId="77777777" w:rsidR="00596D47" w:rsidRDefault="00596D47">
      <w:pPr>
        <w:pStyle w:val="TOC4"/>
        <w:rPr>
          <w:rFonts w:asciiTheme="minorHAnsi" w:eastAsiaTheme="minorEastAsia" w:hAnsiTheme="minorHAnsi" w:cstheme="minorBidi"/>
          <w:sz w:val="22"/>
          <w:szCs w:val="22"/>
        </w:rPr>
      </w:pPr>
      <w:r w:rsidRPr="00596D47">
        <w:t>A.7.3.35.1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1315</w:t>
      </w:r>
    </w:p>
    <w:p w14:paraId="0433A1CB" w14:textId="77777777" w:rsidR="00596D47" w:rsidRDefault="00596D47">
      <w:pPr>
        <w:pStyle w:val="TOC4"/>
        <w:rPr>
          <w:rFonts w:asciiTheme="minorHAnsi" w:eastAsiaTheme="minorEastAsia" w:hAnsiTheme="minorHAnsi" w:cstheme="minorBidi"/>
          <w:sz w:val="22"/>
          <w:szCs w:val="22"/>
        </w:rPr>
      </w:pPr>
      <w:r w:rsidRPr="00596D47">
        <w:t>A.7.3.35.2</w:t>
      </w:r>
      <w:r w:rsidRPr="00596D47">
        <w:rPr>
          <w:rFonts w:asciiTheme="minorHAnsi" w:eastAsiaTheme="minorEastAsia" w:hAnsiTheme="minorHAnsi" w:cstheme="minorBidi"/>
          <w:sz w:val="22"/>
          <w:szCs w:val="22"/>
        </w:rPr>
        <w:tab/>
      </w:r>
      <w:r w:rsidRPr="003D1336">
        <w:rPr>
          <w:snapToGrid w:val="0"/>
        </w:rPr>
        <w:t>Test Requirements</w:t>
      </w:r>
      <w:r>
        <w:tab/>
        <w:t>1318</w:t>
      </w:r>
    </w:p>
    <w:p w14:paraId="4BD288F7" w14:textId="77777777" w:rsidR="00596D47" w:rsidRDefault="00596D47">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1318</w:t>
      </w:r>
    </w:p>
    <w:p w14:paraId="66DD499D" w14:textId="77777777" w:rsidR="00596D47" w:rsidRDefault="00596D47">
      <w:pPr>
        <w:pStyle w:val="TOC4"/>
        <w:rPr>
          <w:rFonts w:asciiTheme="minorHAnsi" w:eastAsiaTheme="minorEastAsia" w:hAnsiTheme="minorHAnsi" w:cstheme="minorBidi"/>
          <w:sz w:val="22"/>
          <w:szCs w:val="22"/>
        </w:rPr>
      </w:pPr>
      <w:r w:rsidRPr="00596D47">
        <w:t>A.7.3.36.1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1318</w:t>
      </w:r>
    </w:p>
    <w:p w14:paraId="525DFCBA" w14:textId="77777777" w:rsidR="00596D47" w:rsidRDefault="00596D47">
      <w:pPr>
        <w:pStyle w:val="TOC4"/>
        <w:rPr>
          <w:rFonts w:asciiTheme="minorHAnsi" w:eastAsiaTheme="minorEastAsia" w:hAnsiTheme="minorHAnsi" w:cstheme="minorBidi"/>
          <w:sz w:val="22"/>
          <w:szCs w:val="22"/>
        </w:rPr>
      </w:pPr>
      <w:r w:rsidRPr="00596D47">
        <w:t>A.7.3.36.2</w:t>
      </w:r>
      <w:r w:rsidRPr="00596D47">
        <w:rPr>
          <w:rFonts w:asciiTheme="minorHAnsi" w:eastAsiaTheme="minorEastAsia" w:hAnsiTheme="minorHAnsi" w:cstheme="minorBidi"/>
          <w:sz w:val="22"/>
          <w:szCs w:val="22"/>
        </w:rPr>
        <w:tab/>
      </w:r>
      <w:r w:rsidRPr="003D1336">
        <w:rPr>
          <w:snapToGrid w:val="0"/>
        </w:rPr>
        <w:t>Test Requirements</w:t>
      </w:r>
      <w:r>
        <w:tab/>
        <w:t>1321</w:t>
      </w:r>
    </w:p>
    <w:p w14:paraId="7AB54C99" w14:textId="77777777" w:rsidR="00596D47" w:rsidRDefault="00596D47">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1321</w:t>
      </w:r>
    </w:p>
    <w:p w14:paraId="18489267" w14:textId="77777777" w:rsidR="00596D47" w:rsidRDefault="00596D47">
      <w:pPr>
        <w:pStyle w:val="TOC4"/>
        <w:rPr>
          <w:rFonts w:asciiTheme="minorHAnsi" w:eastAsiaTheme="minorEastAsia" w:hAnsiTheme="minorHAnsi" w:cstheme="minorBidi"/>
          <w:sz w:val="22"/>
          <w:szCs w:val="22"/>
        </w:rPr>
      </w:pPr>
      <w:r w:rsidRPr="00596D47">
        <w:t>A.7.3.37.1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1321</w:t>
      </w:r>
    </w:p>
    <w:p w14:paraId="332546F8" w14:textId="77777777" w:rsidR="00596D47" w:rsidRDefault="00596D47">
      <w:pPr>
        <w:pStyle w:val="TOC4"/>
        <w:rPr>
          <w:rFonts w:asciiTheme="minorHAnsi" w:eastAsiaTheme="minorEastAsia" w:hAnsiTheme="minorHAnsi" w:cstheme="minorBidi"/>
          <w:sz w:val="22"/>
          <w:szCs w:val="22"/>
        </w:rPr>
      </w:pPr>
      <w:r w:rsidRPr="00596D47">
        <w:t>A.7.3.37.2</w:t>
      </w:r>
      <w:r w:rsidRPr="00596D47">
        <w:rPr>
          <w:rFonts w:asciiTheme="minorHAnsi" w:eastAsiaTheme="minorEastAsia" w:hAnsiTheme="minorHAnsi" w:cstheme="minorBidi"/>
          <w:sz w:val="22"/>
          <w:szCs w:val="22"/>
        </w:rPr>
        <w:tab/>
      </w:r>
      <w:r w:rsidRPr="003D1336">
        <w:rPr>
          <w:snapToGrid w:val="0"/>
        </w:rPr>
        <w:t>Test Requirements</w:t>
      </w:r>
      <w:r>
        <w:tab/>
        <w:t>1324</w:t>
      </w:r>
    </w:p>
    <w:p w14:paraId="382071DC" w14:textId="77777777" w:rsidR="00596D47" w:rsidRDefault="00596D47">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1324</w:t>
      </w:r>
    </w:p>
    <w:p w14:paraId="4FBCCFA0" w14:textId="77777777" w:rsidR="00596D47" w:rsidRDefault="00596D47">
      <w:pPr>
        <w:pStyle w:val="TOC4"/>
        <w:rPr>
          <w:rFonts w:asciiTheme="minorHAnsi" w:eastAsiaTheme="minorEastAsia" w:hAnsiTheme="minorHAnsi" w:cstheme="minorBidi"/>
          <w:sz w:val="22"/>
          <w:szCs w:val="22"/>
        </w:rPr>
      </w:pPr>
      <w:r w:rsidRPr="00596D47">
        <w:t>A.7.3.38.1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1324</w:t>
      </w:r>
    </w:p>
    <w:p w14:paraId="19760AA3" w14:textId="77777777" w:rsidR="00596D47" w:rsidRDefault="00596D47">
      <w:pPr>
        <w:pStyle w:val="TOC4"/>
        <w:rPr>
          <w:rFonts w:asciiTheme="minorHAnsi" w:eastAsiaTheme="minorEastAsia" w:hAnsiTheme="minorHAnsi" w:cstheme="minorBidi"/>
          <w:sz w:val="22"/>
          <w:szCs w:val="22"/>
        </w:rPr>
      </w:pPr>
      <w:r w:rsidRPr="00596D47">
        <w:t>A.7.3.38.2</w:t>
      </w:r>
      <w:r w:rsidRPr="00596D47">
        <w:rPr>
          <w:rFonts w:asciiTheme="minorHAnsi" w:eastAsiaTheme="minorEastAsia" w:hAnsiTheme="minorHAnsi" w:cstheme="minorBidi"/>
          <w:sz w:val="22"/>
          <w:szCs w:val="22"/>
        </w:rPr>
        <w:tab/>
      </w:r>
      <w:r w:rsidRPr="003D1336">
        <w:rPr>
          <w:snapToGrid w:val="0"/>
          <w:lang w:eastAsia="zh-CN"/>
        </w:rPr>
        <w:t>Test Requirements</w:t>
      </w:r>
      <w:r>
        <w:tab/>
        <w:t>1327</w:t>
      </w:r>
    </w:p>
    <w:p w14:paraId="6082DD10" w14:textId="77777777" w:rsidR="00596D47" w:rsidRDefault="00596D47">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1327</w:t>
      </w:r>
    </w:p>
    <w:p w14:paraId="1767A474" w14:textId="77777777" w:rsidR="00596D47" w:rsidRDefault="00596D47">
      <w:pPr>
        <w:pStyle w:val="TOC4"/>
        <w:rPr>
          <w:rFonts w:asciiTheme="minorHAnsi" w:eastAsiaTheme="minorEastAsia" w:hAnsiTheme="minorHAnsi" w:cstheme="minorBidi"/>
          <w:sz w:val="22"/>
          <w:szCs w:val="22"/>
        </w:rPr>
      </w:pPr>
      <w:r w:rsidRPr="00596D47">
        <w:t>A.7.3.39.1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1327</w:t>
      </w:r>
    </w:p>
    <w:p w14:paraId="7E1CB05B" w14:textId="77777777" w:rsidR="00596D47" w:rsidRDefault="00596D47">
      <w:pPr>
        <w:pStyle w:val="TOC4"/>
        <w:rPr>
          <w:rFonts w:asciiTheme="minorHAnsi" w:eastAsiaTheme="minorEastAsia" w:hAnsiTheme="minorHAnsi" w:cstheme="minorBidi"/>
          <w:sz w:val="22"/>
          <w:szCs w:val="22"/>
        </w:rPr>
      </w:pPr>
      <w:r w:rsidRPr="00596D47">
        <w:t>A.7.3.39.2</w:t>
      </w:r>
      <w:r w:rsidRPr="00596D47">
        <w:rPr>
          <w:rFonts w:asciiTheme="minorHAnsi" w:eastAsiaTheme="minorEastAsia" w:hAnsiTheme="minorHAnsi" w:cstheme="minorBidi"/>
          <w:sz w:val="22"/>
          <w:szCs w:val="22"/>
        </w:rPr>
        <w:tab/>
      </w:r>
      <w:r w:rsidRPr="003D1336">
        <w:rPr>
          <w:snapToGrid w:val="0"/>
        </w:rPr>
        <w:t>Test Requirements</w:t>
      </w:r>
      <w:r>
        <w:tab/>
        <w:t>1330</w:t>
      </w:r>
    </w:p>
    <w:p w14:paraId="2DA6986F" w14:textId="77777777" w:rsidR="00596D47" w:rsidRDefault="00596D47">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1331</w:t>
      </w:r>
    </w:p>
    <w:p w14:paraId="6B329A16" w14:textId="77777777" w:rsidR="00596D47" w:rsidRDefault="00596D47">
      <w:pPr>
        <w:pStyle w:val="TOC4"/>
        <w:rPr>
          <w:rFonts w:asciiTheme="minorHAnsi" w:eastAsiaTheme="minorEastAsia" w:hAnsiTheme="minorHAnsi" w:cstheme="minorBidi"/>
          <w:sz w:val="22"/>
          <w:szCs w:val="22"/>
        </w:rPr>
      </w:pPr>
      <w:r w:rsidRPr="00596D47">
        <w:t>A.7.3.40.1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1331</w:t>
      </w:r>
    </w:p>
    <w:p w14:paraId="0F4E2DF0" w14:textId="77777777" w:rsidR="00596D47" w:rsidRDefault="00596D47">
      <w:pPr>
        <w:pStyle w:val="TOC4"/>
        <w:rPr>
          <w:rFonts w:asciiTheme="minorHAnsi" w:eastAsiaTheme="minorEastAsia" w:hAnsiTheme="minorHAnsi" w:cstheme="minorBidi"/>
          <w:sz w:val="22"/>
          <w:szCs w:val="22"/>
        </w:rPr>
      </w:pPr>
      <w:r w:rsidRPr="00596D47">
        <w:lastRenderedPageBreak/>
        <w:t>A.7.3.40.2</w:t>
      </w:r>
      <w:r w:rsidRPr="00596D47">
        <w:rPr>
          <w:rFonts w:asciiTheme="minorHAnsi" w:eastAsiaTheme="minorEastAsia" w:hAnsiTheme="minorHAnsi" w:cstheme="minorBidi"/>
          <w:sz w:val="22"/>
          <w:szCs w:val="22"/>
        </w:rPr>
        <w:tab/>
      </w:r>
      <w:r w:rsidRPr="003D1336">
        <w:rPr>
          <w:snapToGrid w:val="0"/>
          <w:lang w:eastAsia="zh-CN"/>
        </w:rPr>
        <w:t>Test Requirements</w:t>
      </w:r>
      <w:r>
        <w:tab/>
        <w:t>1333</w:t>
      </w:r>
    </w:p>
    <w:p w14:paraId="4545120D" w14:textId="77777777" w:rsidR="00596D47" w:rsidRDefault="00596D47">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1334</w:t>
      </w:r>
    </w:p>
    <w:p w14:paraId="05D2499A" w14:textId="77777777" w:rsidR="00596D47" w:rsidRDefault="00596D47">
      <w:pPr>
        <w:pStyle w:val="TOC4"/>
        <w:rPr>
          <w:rFonts w:asciiTheme="minorHAnsi" w:eastAsiaTheme="minorEastAsia" w:hAnsiTheme="minorHAnsi" w:cstheme="minorBidi"/>
          <w:sz w:val="22"/>
          <w:szCs w:val="22"/>
        </w:rPr>
      </w:pPr>
      <w:r w:rsidRPr="00596D47">
        <w:t>A.7.3.41.1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1334</w:t>
      </w:r>
    </w:p>
    <w:p w14:paraId="6F5E5A5B" w14:textId="77777777" w:rsidR="00596D47" w:rsidRDefault="00596D47">
      <w:pPr>
        <w:pStyle w:val="TOC4"/>
        <w:rPr>
          <w:rFonts w:asciiTheme="minorHAnsi" w:eastAsiaTheme="minorEastAsia" w:hAnsiTheme="minorHAnsi" w:cstheme="minorBidi"/>
          <w:sz w:val="22"/>
          <w:szCs w:val="22"/>
        </w:rPr>
      </w:pPr>
      <w:r w:rsidRPr="00596D47">
        <w:t>A.7.3.41.2</w:t>
      </w:r>
      <w:r w:rsidRPr="00596D47">
        <w:rPr>
          <w:rFonts w:asciiTheme="minorHAnsi" w:eastAsiaTheme="minorEastAsia" w:hAnsiTheme="minorHAnsi" w:cstheme="minorBidi"/>
          <w:sz w:val="22"/>
          <w:szCs w:val="22"/>
        </w:rPr>
        <w:tab/>
      </w:r>
      <w:r w:rsidRPr="003D1336">
        <w:rPr>
          <w:snapToGrid w:val="0"/>
          <w:lang w:eastAsia="zh-CN"/>
        </w:rPr>
        <w:t>Test Requirements</w:t>
      </w:r>
      <w:r>
        <w:tab/>
        <w:t>1337</w:t>
      </w:r>
    </w:p>
    <w:p w14:paraId="11BD44DB" w14:textId="77777777" w:rsidR="00596D47" w:rsidRDefault="00596D47">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1337</w:t>
      </w:r>
    </w:p>
    <w:p w14:paraId="25073956" w14:textId="77777777" w:rsidR="00596D47" w:rsidRDefault="00596D47">
      <w:pPr>
        <w:pStyle w:val="TOC4"/>
        <w:rPr>
          <w:rFonts w:asciiTheme="minorHAnsi" w:eastAsiaTheme="minorEastAsia" w:hAnsiTheme="minorHAnsi" w:cstheme="minorBidi"/>
          <w:sz w:val="22"/>
          <w:szCs w:val="22"/>
        </w:rPr>
      </w:pPr>
      <w:r w:rsidRPr="00596D47">
        <w:t>A.7.3.42.1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1337</w:t>
      </w:r>
    </w:p>
    <w:p w14:paraId="212F5F6D" w14:textId="77777777" w:rsidR="00596D47" w:rsidRDefault="00596D47">
      <w:pPr>
        <w:pStyle w:val="TOC4"/>
        <w:rPr>
          <w:rFonts w:asciiTheme="minorHAnsi" w:eastAsiaTheme="minorEastAsia" w:hAnsiTheme="minorHAnsi" w:cstheme="minorBidi"/>
          <w:sz w:val="22"/>
          <w:szCs w:val="22"/>
        </w:rPr>
      </w:pPr>
      <w:r w:rsidRPr="00596D47">
        <w:t>A.7.3.42.2</w:t>
      </w:r>
      <w:r w:rsidRPr="00596D47">
        <w:rPr>
          <w:rFonts w:asciiTheme="minorHAnsi" w:eastAsiaTheme="minorEastAsia" w:hAnsiTheme="minorHAnsi" w:cstheme="minorBidi"/>
          <w:sz w:val="22"/>
          <w:szCs w:val="22"/>
        </w:rPr>
        <w:tab/>
      </w:r>
      <w:r w:rsidRPr="003D1336">
        <w:rPr>
          <w:snapToGrid w:val="0"/>
        </w:rPr>
        <w:t>Test Requirements</w:t>
      </w:r>
      <w:r>
        <w:tab/>
        <w:t>1340</w:t>
      </w:r>
    </w:p>
    <w:p w14:paraId="316CA181" w14:textId="77777777" w:rsidR="00596D47" w:rsidRDefault="00596D47">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1340</w:t>
      </w:r>
    </w:p>
    <w:p w14:paraId="2F7CA197" w14:textId="77777777" w:rsidR="00596D47" w:rsidRDefault="00596D47">
      <w:pPr>
        <w:pStyle w:val="TOC4"/>
        <w:rPr>
          <w:rFonts w:asciiTheme="minorHAnsi" w:eastAsiaTheme="minorEastAsia" w:hAnsiTheme="minorHAnsi" w:cstheme="minorBidi"/>
          <w:sz w:val="22"/>
          <w:szCs w:val="22"/>
        </w:rPr>
      </w:pPr>
      <w:r w:rsidRPr="00596D47">
        <w:t>A.7.3.43.1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1340</w:t>
      </w:r>
    </w:p>
    <w:p w14:paraId="5B4FDB85" w14:textId="77777777" w:rsidR="00596D47" w:rsidRDefault="00596D47">
      <w:pPr>
        <w:pStyle w:val="TOC4"/>
        <w:rPr>
          <w:rFonts w:asciiTheme="minorHAnsi" w:eastAsiaTheme="minorEastAsia" w:hAnsiTheme="minorHAnsi" w:cstheme="minorBidi"/>
          <w:sz w:val="22"/>
          <w:szCs w:val="22"/>
        </w:rPr>
      </w:pPr>
      <w:r w:rsidRPr="00596D47">
        <w:t>A.7.3.43.2</w:t>
      </w:r>
      <w:r w:rsidRPr="00596D47">
        <w:rPr>
          <w:rFonts w:asciiTheme="minorHAnsi" w:eastAsiaTheme="minorEastAsia" w:hAnsiTheme="minorHAnsi" w:cstheme="minorBidi"/>
          <w:sz w:val="22"/>
          <w:szCs w:val="22"/>
        </w:rPr>
        <w:tab/>
      </w:r>
      <w:r w:rsidRPr="003D1336">
        <w:rPr>
          <w:snapToGrid w:val="0"/>
          <w:lang w:eastAsia="zh-CN"/>
        </w:rPr>
        <w:t>Test Requirements</w:t>
      </w:r>
      <w:r>
        <w:tab/>
        <w:t>1343</w:t>
      </w:r>
    </w:p>
    <w:p w14:paraId="21A569F7" w14:textId="77777777" w:rsidR="00596D47" w:rsidRDefault="00596D47">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1343</w:t>
      </w:r>
    </w:p>
    <w:p w14:paraId="61DEEABE" w14:textId="77777777" w:rsidR="00596D47" w:rsidRDefault="00596D47">
      <w:pPr>
        <w:pStyle w:val="TOC4"/>
        <w:rPr>
          <w:rFonts w:asciiTheme="minorHAnsi" w:eastAsiaTheme="minorEastAsia" w:hAnsiTheme="minorHAnsi" w:cstheme="minorBidi"/>
          <w:sz w:val="22"/>
          <w:szCs w:val="22"/>
        </w:rPr>
      </w:pPr>
      <w:r w:rsidRPr="00596D47">
        <w:t>A.7.3.44.1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1343</w:t>
      </w:r>
    </w:p>
    <w:p w14:paraId="3FE055D6" w14:textId="77777777" w:rsidR="00596D47" w:rsidRDefault="00596D47">
      <w:pPr>
        <w:pStyle w:val="TOC4"/>
        <w:rPr>
          <w:rFonts w:asciiTheme="minorHAnsi" w:eastAsiaTheme="minorEastAsia" w:hAnsiTheme="minorHAnsi" w:cstheme="minorBidi"/>
          <w:sz w:val="22"/>
          <w:szCs w:val="22"/>
        </w:rPr>
      </w:pPr>
      <w:r w:rsidRPr="00596D47">
        <w:t>A.7.3.44.2</w:t>
      </w:r>
      <w:r w:rsidRPr="00596D47">
        <w:rPr>
          <w:rFonts w:asciiTheme="minorHAnsi" w:eastAsiaTheme="minorEastAsia" w:hAnsiTheme="minorHAnsi" w:cstheme="minorBidi"/>
          <w:sz w:val="22"/>
          <w:szCs w:val="22"/>
        </w:rPr>
        <w:tab/>
      </w:r>
      <w:r w:rsidRPr="003D1336">
        <w:rPr>
          <w:snapToGrid w:val="0"/>
          <w:lang w:eastAsia="zh-CN"/>
        </w:rPr>
        <w:t>Test Requirements</w:t>
      </w:r>
      <w:r>
        <w:tab/>
        <w:t>1346</w:t>
      </w:r>
    </w:p>
    <w:p w14:paraId="1C49D247" w14:textId="77777777" w:rsidR="00596D47" w:rsidRDefault="00596D47">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1347</w:t>
      </w:r>
    </w:p>
    <w:p w14:paraId="5714B7F9" w14:textId="77777777" w:rsidR="00596D47" w:rsidRDefault="00596D47">
      <w:pPr>
        <w:pStyle w:val="TOC4"/>
        <w:rPr>
          <w:rFonts w:asciiTheme="minorHAnsi" w:eastAsiaTheme="minorEastAsia" w:hAnsiTheme="minorHAnsi" w:cstheme="minorBidi"/>
          <w:sz w:val="22"/>
          <w:szCs w:val="22"/>
        </w:rPr>
      </w:pPr>
      <w:r w:rsidRPr="00596D47">
        <w:t>A.7.3.45.1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1347</w:t>
      </w:r>
    </w:p>
    <w:p w14:paraId="50E29E8D" w14:textId="77777777" w:rsidR="00596D47" w:rsidRDefault="00596D47">
      <w:pPr>
        <w:pStyle w:val="TOC4"/>
        <w:rPr>
          <w:rFonts w:asciiTheme="minorHAnsi" w:eastAsiaTheme="minorEastAsia" w:hAnsiTheme="minorHAnsi" w:cstheme="minorBidi"/>
          <w:sz w:val="22"/>
          <w:szCs w:val="22"/>
        </w:rPr>
      </w:pPr>
      <w:r w:rsidRPr="00596D47">
        <w:t>A.7.3.45.2</w:t>
      </w:r>
      <w:r w:rsidRPr="00596D47">
        <w:rPr>
          <w:rFonts w:asciiTheme="minorHAnsi" w:eastAsiaTheme="minorEastAsia" w:hAnsiTheme="minorHAnsi" w:cstheme="minorBidi"/>
          <w:sz w:val="22"/>
          <w:szCs w:val="22"/>
        </w:rPr>
        <w:tab/>
      </w:r>
      <w:r w:rsidRPr="003D1336">
        <w:rPr>
          <w:snapToGrid w:val="0"/>
          <w:lang w:eastAsia="zh-CN"/>
        </w:rPr>
        <w:t>Test Requirements</w:t>
      </w:r>
      <w:r>
        <w:tab/>
        <w:t>1349</w:t>
      </w:r>
    </w:p>
    <w:p w14:paraId="20E971EC" w14:textId="77777777" w:rsidR="00596D47" w:rsidRDefault="00596D47">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1350</w:t>
      </w:r>
    </w:p>
    <w:p w14:paraId="36C43763" w14:textId="77777777" w:rsidR="00596D47" w:rsidRDefault="00596D47">
      <w:pPr>
        <w:pStyle w:val="TOC4"/>
        <w:rPr>
          <w:rFonts w:asciiTheme="minorHAnsi" w:eastAsiaTheme="minorEastAsia" w:hAnsiTheme="minorHAnsi" w:cstheme="minorBidi"/>
          <w:sz w:val="22"/>
          <w:szCs w:val="22"/>
        </w:rPr>
      </w:pPr>
      <w:r w:rsidRPr="00596D47">
        <w:t>A.7.3.46.1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1350</w:t>
      </w:r>
    </w:p>
    <w:p w14:paraId="208DA3D6" w14:textId="77777777" w:rsidR="00596D47" w:rsidRDefault="00596D47">
      <w:pPr>
        <w:pStyle w:val="TOC4"/>
        <w:rPr>
          <w:rFonts w:asciiTheme="minorHAnsi" w:eastAsiaTheme="minorEastAsia" w:hAnsiTheme="minorHAnsi" w:cstheme="minorBidi"/>
          <w:sz w:val="22"/>
          <w:szCs w:val="22"/>
        </w:rPr>
      </w:pPr>
      <w:r w:rsidRPr="00596D47">
        <w:t>A.7.3.46.2</w:t>
      </w:r>
      <w:r w:rsidRPr="00596D47">
        <w:rPr>
          <w:rFonts w:asciiTheme="minorHAnsi" w:eastAsiaTheme="minorEastAsia" w:hAnsiTheme="minorHAnsi" w:cstheme="minorBidi"/>
          <w:sz w:val="22"/>
          <w:szCs w:val="22"/>
        </w:rPr>
        <w:tab/>
      </w:r>
      <w:r w:rsidRPr="003D1336">
        <w:rPr>
          <w:snapToGrid w:val="0"/>
          <w:lang w:eastAsia="zh-CN"/>
        </w:rPr>
        <w:t>Test Requirements</w:t>
      </w:r>
      <w:r>
        <w:tab/>
        <w:t>1353</w:t>
      </w:r>
    </w:p>
    <w:p w14:paraId="74D31E88" w14:textId="77777777" w:rsidR="00596D47" w:rsidRDefault="00596D47">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1353</w:t>
      </w:r>
    </w:p>
    <w:p w14:paraId="624746C8" w14:textId="77777777" w:rsidR="00596D47" w:rsidRDefault="00596D47">
      <w:pPr>
        <w:pStyle w:val="TOC4"/>
        <w:rPr>
          <w:rFonts w:asciiTheme="minorHAnsi" w:eastAsiaTheme="minorEastAsia" w:hAnsiTheme="minorHAnsi" w:cstheme="minorBidi"/>
          <w:sz w:val="22"/>
          <w:szCs w:val="22"/>
        </w:rPr>
      </w:pPr>
      <w:r w:rsidRPr="00596D47">
        <w:t>A.7.3.47.1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1353</w:t>
      </w:r>
    </w:p>
    <w:p w14:paraId="63735EC4" w14:textId="77777777" w:rsidR="00596D47" w:rsidRDefault="00596D47">
      <w:pPr>
        <w:pStyle w:val="TOC4"/>
        <w:rPr>
          <w:rFonts w:asciiTheme="minorHAnsi" w:eastAsiaTheme="minorEastAsia" w:hAnsiTheme="minorHAnsi" w:cstheme="minorBidi"/>
          <w:sz w:val="22"/>
          <w:szCs w:val="22"/>
        </w:rPr>
      </w:pPr>
      <w:r w:rsidRPr="00596D47">
        <w:t>A.7.3.47.2</w:t>
      </w:r>
      <w:r w:rsidRPr="00596D47">
        <w:rPr>
          <w:rFonts w:asciiTheme="minorHAnsi" w:eastAsiaTheme="minorEastAsia" w:hAnsiTheme="minorHAnsi" w:cstheme="minorBidi"/>
          <w:sz w:val="22"/>
          <w:szCs w:val="22"/>
        </w:rPr>
        <w:tab/>
      </w:r>
      <w:r w:rsidRPr="003D1336">
        <w:rPr>
          <w:snapToGrid w:val="0"/>
          <w:lang w:eastAsia="zh-CN"/>
        </w:rPr>
        <w:t>Test Requirements</w:t>
      </w:r>
      <w:r>
        <w:tab/>
        <w:t>1356</w:t>
      </w:r>
    </w:p>
    <w:p w14:paraId="5C07658F" w14:textId="77777777" w:rsidR="00596D47" w:rsidRDefault="00596D47">
      <w:pPr>
        <w:pStyle w:val="TOC3"/>
        <w:rPr>
          <w:rFonts w:asciiTheme="minorHAnsi" w:eastAsiaTheme="minorEastAsia" w:hAnsiTheme="minorHAnsi" w:cstheme="minorBidi"/>
          <w:sz w:val="22"/>
          <w:szCs w:val="22"/>
        </w:rPr>
      </w:pPr>
      <w:r w:rsidRPr="00596D47">
        <w:t>A.7.3.48</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FDD Radio Link Monitoring Test for Out-of-sync</w:t>
      </w:r>
      <w:r>
        <w:rPr>
          <w:lang w:eastAsia="zh-CN"/>
        </w:rPr>
        <w:t xml:space="preserve"> for Cat-M1 UE in CEMode A</w:t>
      </w:r>
      <w:r>
        <w:tab/>
        <w:t>1356</w:t>
      </w:r>
    </w:p>
    <w:p w14:paraId="22D00F6B" w14:textId="77777777" w:rsidR="00596D47" w:rsidRDefault="00596D47">
      <w:pPr>
        <w:pStyle w:val="TOC4"/>
        <w:rPr>
          <w:rFonts w:asciiTheme="minorHAnsi" w:eastAsiaTheme="minorEastAsia" w:hAnsiTheme="minorHAnsi" w:cstheme="minorBidi"/>
          <w:sz w:val="22"/>
          <w:szCs w:val="22"/>
        </w:rPr>
      </w:pPr>
      <w:r w:rsidRPr="00596D47">
        <w:t>A.7.3.48.1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1356</w:t>
      </w:r>
    </w:p>
    <w:p w14:paraId="22EC4800" w14:textId="77777777" w:rsidR="00596D47" w:rsidRDefault="00596D47">
      <w:pPr>
        <w:pStyle w:val="TOC4"/>
        <w:rPr>
          <w:rFonts w:asciiTheme="minorHAnsi" w:eastAsiaTheme="minorEastAsia" w:hAnsiTheme="minorHAnsi" w:cstheme="minorBidi"/>
          <w:sz w:val="22"/>
          <w:szCs w:val="22"/>
        </w:rPr>
      </w:pPr>
      <w:r w:rsidRPr="00596D47">
        <w:t>A.7.3.48.2</w:t>
      </w:r>
      <w:r w:rsidRPr="00596D47">
        <w:rPr>
          <w:rFonts w:asciiTheme="minorHAnsi" w:eastAsiaTheme="minorEastAsia" w:hAnsiTheme="minorHAnsi" w:cstheme="minorBidi"/>
          <w:sz w:val="22"/>
          <w:szCs w:val="22"/>
        </w:rPr>
        <w:tab/>
      </w:r>
      <w:r w:rsidRPr="003D1336">
        <w:rPr>
          <w:snapToGrid w:val="0"/>
        </w:rPr>
        <w:t>Test Requirements</w:t>
      </w:r>
      <w:r>
        <w:tab/>
        <w:t>1359</w:t>
      </w:r>
    </w:p>
    <w:p w14:paraId="5D92F074" w14:textId="77777777" w:rsidR="00596D47" w:rsidRDefault="00596D47">
      <w:pPr>
        <w:pStyle w:val="TOC3"/>
        <w:rPr>
          <w:rFonts w:asciiTheme="minorHAnsi" w:eastAsiaTheme="minorEastAsia" w:hAnsiTheme="minorHAnsi" w:cstheme="minorBidi"/>
          <w:sz w:val="22"/>
          <w:szCs w:val="22"/>
        </w:rPr>
      </w:pPr>
      <w:r w:rsidRPr="00596D47">
        <w:t>A.7.3.49</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FDD Radio Link Monitoring Test for In-Sync</w:t>
      </w:r>
      <w:r>
        <w:rPr>
          <w:lang w:eastAsia="zh-CN"/>
        </w:rPr>
        <w:t xml:space="preserve"> for Cat-M1 UE in CEMode A</w:t>
      </w:r>
      <w:r>
        <w:tab/>
        <w:t>1359</w:t>
      </w:r>
    </w:p>
    <w:p w14:paraId="691F84C7" w14:textId="77777777" w:rsidR="00596D47" w:rsidRDefault="00596D47">
      <w:pPr>
        <w:pStyle w:val="TOC4"/>
        <w:rPr>
          <w:rFonts w:asciiTheme="minorHAnsi" w:eastAsiaTheme="minorEastAsia" w:hAnsiTheme="minorHAnsi" w:cstheme="minorBidi"/>
          <w:sz w:val="22"/>
          <w:szCs w:val="22"/>
        </w:rPr>
      </w:pPr>
      <w:r w:rsidRPr="00596D47">
        <w:t>A.7.3.49.1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1359</w:t>
      </w:r>
    </w:p>
    <w:p w14:paraId="7935C30C" w14:textId="77777777" w:rsidR="00596D47" w:rsidRDefault="00596D47">
      <w:pPr>
        <w:pStyle w:val="TOC4"/>
        <w:rPr>
          <w:rFonts w:asciiTheme="minorHAnsi" w:eastAsiaTheme="minorEastAsia" w:hAnsiTheme="minorHAnsi" w:cstheme="minorBidi"/>
          <w:sz w:val="22"/>
          <w:szCs w:val="22"/>
        </w:rPr>
      </w:pPr>
      <w:r w:rsidRPr="00596D47">
        <w:t>A.7.3.49.2</w:t>
      </w:r>
      <w:r w:rsidRPr="00596D47">
        <w:rPr>
          <w:rFonts w:asciiTheme="minorHAnsi" w:eastAsiaTheme="minorEastAsia" w:hAnsiTheme="minorHAnsi" w:cstheme="minorBidi"/>
          <w:sz w:val="22"/>
          <w:szCs w:val="22"/>
        </w:rPr>
        <w:tab/>
      </w:r>
      <w:r w:rsidRPr="003D1336">
        <w:rPr>
          <w:snapToGrid w:val="0"/>
        </w:rPr>
        <w:t>Test Requirements</w:t>
      </w:r>
      <w:r>
        <w:tab/>
        <w:t>1362</w:t>
      </w:r>
    </w:p>
    <w:p w14:paraId="1E888DC3" w14:textId="77777777" w:rsidR="00596D47" w:rsidRDefault="00596D47">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1362</w:t>
      </w:r>
    </w:p>
    <w:p w14:paraId="77B3229D" w14:textId="77777777" w:rsidR="00596D47" w:rsidRDefault="00596D47">
      <w:pPr>
        <w:pStyle w:val="TOC4"/>
        <w:rPr>
          <w:rFonts w:asciiTheme="minorHAnsi" w:eastAsiaTheme="minorEastAsia" w:hAnsiTheme="minorHAnsi" w:cstheme="minorBidi"/>
          <w:sz w:val="22"/>
          <w:szCs w:val="22"/>
        </w:rPr>
      </w:pPr>
      <w:r w:rsidRPr="00596D47">
        <w:t>A.7.3.50.1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1362</w:t>
      </w:r>
    </w:p>
    <w:p w14:paraId="2E43EAC1" w14:textId="77777777" w:rsidR="00596D47" w:rsidRDefault="00596D47">
      <w:pPr>
        <w:pStyle w:val="TOC4"/>
        <w:rPr>
          <w:rFonts w:asciiTheme="minorHAnsi" w:eastAsiaTheme="minorEastAsia" w:hAnsiTheme="minorHAnsi" w:cstheme="minorBidi"/>
          <w:sz w:val="22"/>
          <w:szCs w:val="22"/>
        </w:rPr>
      </w:pPr>
      <w:r w:rsidRPr="00596D47">
        <w:t>A.7.3.50.2</w:t>
      </w:r>
      <w:r w:rsidRPr="00596D47">
        <w:rPr>
          <w:rFonts w:asciiTheme="minorHAnsi" w:eastAsiaTheme="minorEastAsia" w:hAnsiTheme="minorHAnsi" w:cstheme="minorBidi"/>
          <w:sz w:val="22"/>
          <w:szCs w:val="22"/>
        </w:rPr>
        <w:tab/>
      </w:r>
      <w:r w:rsidRPr="003D1336">
        <w:rPr>
          <w:snapToGrid w:val="0"/>
        </w:rPr>
        <w:t>Test Requirements</w:t>
      </w:r>
      <w:r>
        <w:tab/>
        <w:t>1365</w:t>
      </w:r>
    </w:p>
    <w:p w14:paraId="7E91C28E" w14:textId="77777777" w:rsidR="00596D47" w:rsidRDefault="00596D47">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1365</w:t>
      </w:r>
    </w:p>
    <w:p w14:paraId="38E1B6A0" w14:textId="77777777" w:rsidR="00596D47" w:rsidRDefault="00596D47">
      <w:pPr>
        <w:pStyle w:val="TOC4"/>
        <w:rPr>
          <w:rFonts w:asciiTheme="minorHAnsi" w:eastAsiaTheme="minorEastAsia" w:hAnsiTheme="minorHAnsi" w:cstheme="minorBidi"/>
          <w:sz w:val="22"/>
          <w:szCs w:val="22"/>
        </w:rPr>
      </w:pPr>
      <w:r w:rsidRPr="00596D47">
        <w:t>A.7.3.51.1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1365</w:t>
      </w:r>
    </w:p>
    <w:p w14:paraId="4627E779" w14:textId="77777777" w:rsidR="00596D47" w:rsidRDefault="00596D47">
      <w:pPr>
        <w:pStyle w:val="TOC4"/>
        <w:rPr>
          <w:rFonts w:asciiTheme="minorHAnsi" w:eastAsiaTheme="minorEastAsia" w:hAnsiTheme="minorHAnsi" w:cstheme="minorBidi"/>
          <w:sz w:val="22"/>
          <w:szCs w:val="22"/>
        </w:rPr>
      </w:pPr>
      <w:r w:rsidRPr="00596D47">
        <w:t>A.7.3.51.2</w:t>
      </w:r>
      <w:r w:rsidRPr="00596D47">
        <w:rPr>
          <w:rFonts w:asciiTheme="minorHAnsi" w:eastAsiaTheme="minorEastAsia" w:hAnsiTheme="minorHAnsi" w:cstheme="minorBidi"/>
          <w:sz w:val="22"/>
          <w:szCs w:val="22"/>
        </w:rPr>
        <w:tab/>
      </w:r>
      <w:r w:rsidRPr="003D1336">
        <w:rPr>
          <w:snapToGrid w:val="0"/>
        </w:rPr>
        <w:t>Test Requirements</w:t>
      </w:r>
      <w:r>
        <w:tab/>
        <w:t>1368</w:t>
      </w:r>
    </w:p>
    <w:p w14:paraId="03E7F483" w14:textId="77777777" w:rsidR="00596D47" w:rsidRDefault="00596D47">
      <w:pPr>
        <w:pStyle w:val="TOC3"/>
        <w:rPr>
          <w:rFonts w:asciiTheme="minorHAnsi" w:eastAsiaTheme="minorEastAsia" w:hAnsiTheme="minorHAnsi" w:cstheme="minorBidi"/>
          <w:sz w:val="22"/>
          <w:szCs w:val="22"/>
        </w:rPr>
      </w:pPr>
      <w:r w:rsidRPr="00596D47">
        <w:t>A.7.3.52</w:t>
      </w:r>
      <w:r w:rsidRPr="00596D47">
        <w:rPr>
          <w:rFonts w:asciiTheme="minorHAnsi" w:hAnsiTheme="minorHAnsi" w:cstheme="minorBidi"/>
          <w:sz w:val="22"/>
          <w:szCs w:val="22"/>
        </w:rPr>
        <w:tab/>
      </w:r>
      <w:r w:rsidRPr="003D1336">
        <w:rPr>
          <w:rFonts w:eastAsia="MS Mincho"/>
          <w:lang w:eastAsia="zh-CN"/>
        </w:rPr>
        <w:t>E-UTRAN HD-FDD Radio Link Monitoring Test for Out-of-sync for Cat-M1 UE in CEMode A</w:t>
      </w:r>
      <w:r>
        <w:tab/>
        <w:t>1368</w:t>
      </w:r>
    </w:p>
    <w:p w14:paraId="749BFA1D" w14:textId="77777777" w:rsidR="00596D47" w:rsidRDefault="00596D47">
      <w:pPr>
        <w:pStyle w:val="TOC4"/>
        <w:rPr>
          <w:rFonts w:asciiTheme="minorHAnsi" w:eastAsiaTheme="minorEastAsia" w:hAnsiTheme="minorHAnsi" w:cstheme="minorBidi"/>
          <w:sz w:val="22"/>
          <w:szCs w:val="22"/>
        </w:rPr>
      </w:pPr>
      <w:r w:rsidRPr="00596D47">
        <w:t>A.7.3.52.1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1368</w:t>
      </w:r>
    </w:p>
    <w:p w14:paraId="1ED7110A" w14:textId="77777777" w:rsidR="00596D47" w:rsidRDefault="00596D47">
      <w:pPr>
        <w:pStyle w:val="TOC4"/>
        <w:rPr>
          <w:rFonts w:asciiTheme="minorHAnsi" w:eastAsiaTheme="minorEastAsia" w:hAnsiTheme="minorHAnsi" w:cstheme="minorBidi"/>
          <w:sz w:val="22"/>
          <w:szCs w:val="22"/>
        </w:rPr>
      </w:pPr>
      <w:r w:rsidRPr="00596D47">
        <w:t>A.7.3.52.2</w:t>
      </w:r>
      <w:r w:rsidRPr="00596D47">
        <w:rPr>
          <w:rFonts w:asciiTheme="minorHAnsi" w:eastAsiaTheme="minorEastAsia" w:hAnsiTheme="minorHAnsi" w:cstheme="minorBidi"/>
          <w:sz w:val="22"/>
          <w:szCs w:val="22"/>
        </w:rPr>
        <w:tab/>
      </w:r>
      <w:r w:rsidRPr="003D1336">
        <w:rPr>
          <w:snapToGrid w:val="0"/>
        </w:rPr>
        <w:t>Test Requirements</w:t>
      </w:r>
      <w:r>
        <w:tab/>
        <w:t>1371</w:t>
      </w:r>
    </w:p>
    <w:p w14:paraId="3BB572B1" w14:textId="77777777" w:rsidR="00596D47" w:rsidRDefault="00596D47">
      <w:pPr>
        <w:pStyle w:val="TOC3"/>
        <w:rPr>
          <w:rFonts w:asciiTheme="minorHAnsi" w:eastAsiaTheme="minorEastAsia" w:hAnsiTheme="minorHAnsi" w:cstheme="minorBidi"/>
          <w:sz w:val="22"/>
          <w:szCs w:val="22"/>
        </w:rPr>
      </w:pPr>
      <w:r w:rsidRPr="00596D47">
        <w:t>A.7.3.53</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HD-</w:t>
      </w:r>
      <w:r w:rsidRPr="003D1336">
        <w:rPr>
          <w:rFonts w:eastAsia="MS Mincho"/>
          <w:lang w:eastAsia="zh-CN"/>
        </w:rPr>
        <w:t>FDD Radio Link Monitoring Test for In-Sync</w:t>
      </w:r>
      <w:r>
        <w:rPr>
          <w:lang w:eastAsia="zh-CN"/>
        </w:rPr>
        <w:t xml:space="preserve"> for Cat-M1 UE in CEMode A</w:t>
      </w:r>
      <w:r>
        <w:tab/>
        <w:t>1371</w:t>
      </w:r>
    </w:p>
    <w:p w14:paraId="3AFDC3C6" w14:textId="77777777" w:rsidR="00596D47" w:rsidRDefault="00596D47">
      <w:pPr>
        <w:pStyle w:val="TOC4"/>
        <w:rPr>
          <w:rFonts w:asciiTheme="minorHAnsi" w:eastAsiaTheme="minorEastAsia" w:hAnsiTheme="minorHAnsi" w:cstheme="minorBidi"/>
          <w:sz w:val="22"/>
          <w:szCs w:val="22"/>
        </w:rPr>
      </w:pPr>
      <w:r w:rsidRPr="00596D47">
        <w:t>A.7.3.53.1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1371</w:t>
      </w:r>
    </w:p>
    <w:p w14:paraId="344C43BE" w14:textId="77777777" w:rsidR="00596D47" w:rsidRDefault="00596D47">
      <w:pPr>
        <w:pStyle w:val="TOC4"/>
        <w:rPr>
          <w:rFonts w:asciiTheme="minorHAnsi" w:eastAsiaTheme="minorEastAsia" w:hAnsiTheme="minorHAnsi" w:cstheme="minorBidi"/>
          <w:sz w:val="22"/>
          <w:szCs w:val="22"/>
        </w:rPr>
      </w:pPr>
      <w:r w:rsidRPr="00596D47">
        <w:t>A.7.3.53.2</w:t>
      </w:r>
      <w:r w:rsidRPr="00596D47">
        <w:rPr>
          <w:rFonts w:asciiTheme="minorHAnsi" w:eastAsiaTheme="minorEastAsia" w:hAnsiTheme="minorHAnsi" w:cstheme="minorBidi"/>
          <w:sz w:val="22"/>
          <w:szCs w:val="22"/>
        </w:rPr>
        <w:tab/>
      </w:r>
      <w:r w:rsidRPr="003D1336">
        <w:rPr>
          <w:snapToGrid w:val="0"/>
        </w:rPr>
        <w:t>Test Requirements</w:t>
      </w:r>
      <w:r>
        <w:tab/>
        <w:t>1374</w:t>
      </w:r>
    </w:p>
    <w:p w14:paraId="6CCFAE6E" w14:textId="77777777" w:rsidR="00596D47" w:rsidRDefault="00596D47">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1374</w:t>
      </w:r>
    </w:p>
    <w:p w14:paraId="7663AD11" w14:textId="77777777" w:rsidR="00596D47" w:rsidRDefault="00596D47">
      <w:pPr>
        <w:pStyle w:val="TOC4"/>
        <w:rPr>
          <w:rFonts w:asciiTheme="minorHAnsi" w:eastAsiaTheme="minorEastAsia" w:hAnsiTheme="minorHAnsi" w:cstheme="minorBidi"/>
          <w:sz w:val="22"/>
          <w:szCs w:val="22"/>
        </w:rPr>
      </w:pPr>
      <w:r w:rsidRPr="00596D47">
        <w:t>A.7.3.54.1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1374</w:t>
      </w:r>
    </w:p>
    <w:p w14:paraId="68F34FCC" w14:textId="77777777" w:rsidR="00596D47" w:rsidRDefault="00596D47">
      <w:pPr>
        <w:pStyle w:val="TOC4"/>
        <w:rPr>
          <w:rFonts w:asciiTheme="minorHAnsi" w:eastAsiaTheme="minorEastAsia" w:hAnsiTheme="minorHAnsi" w:cstheme="minorBidi"/>
          <w:sz w:val="22"/>
          <w:szCs w:val="22"/>
        </w:rPr>
      </w:pPr>
      <w:r w:rsidRPr="00596D47">
        <w:t>A.7.3.54.2</w:t>
      </w:r>
      <w:r w:rsidRPr="00596D47">
        <w:rPr>
          <w:rFonts w:asciiTheme="minorHAnsi" w:eastAsiaTheme="minorEastAsia" w:hAnsiTheme="minorHAnsi" w:cstheme="minorBidi"/>
          <w:sz w:val="22"/>
          <w:szCs w:val="22"/>
        </w:rPr>
        <w:tab/>
      </w:r>
      <w:r w:rsidRPr="003D1336">
        <w:rPr>
          <w:snapToGrid w:val="0"/>
        </w:rPr>
        <w:t>Test Requirements</w:t>
      </w:r>
      <w:r>
        <w:tab/>
        <w:t>1377</w:t>
      </w:r>
    </w:p>
    <w:p w14:paraId="5949313B" w14:textId="77777777" w:rsidR="00596D47" w:rsidRDefault="00596D47">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1377</w:t>
      </w:r>
    </w:p>
    <w:p w14:paraId="67F28264" w14:textId="77777777" w:rsidR="00596D47" w:rsidRDefault="00596D47">
      <w:pPr>
        <w:pStyle w:val="TOC4"/>
        <w:rPr>
          <w:rFonts w:asciiTheme="minorHAnsi" w:eastAsiaTheme="minorEastAsia" w:hAnsiTheme="minorHAnsi" w:cstheme="minorBidi"/>
          <w:sz w:val="22"/>
          <w:szCs w:val="22"/>
        </w:rPr>
      </w:pPr>
      <w:r w:rsidRPr="00596D47">
        <w:t>A.7.3.55.1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1377</w:t>
      </w:r>
    </w:p>
    <w:p w14:paraId="5D812DFD" w14:textId="77777777" w:rsidR="00596D47" w:rsidRDefault="00596D47">
      <w:pPr>
        <w:pStyle w:val="TOC4"/>
        <w:rPr>
          <w:rFonts w:asciiTheme="minorHAnsi" w:eastAsiaTheme="minorEastAsia" w:hAnsiTheme="minorHAnsi" w:cstheme="minorBidi"/>
          <w:sz w:val="22"/>
          <w:szCs w:val="22"/>
        </w:rPr>
      </w:pPr>
      <w:r w:rsidRPr="00596D47">
        <w:t>A.7.3.55.2</w:t>
      </w:r>
      <w:r w:rsidRPr="00596D47">
        <w:rPr>
          <w:rFonts w:asciiTheme="minorHAnsi" w:eastAsiaTheme="minorEastAsia" w:hAnsiTheme="minorHAnsi" w:cstheme="minorBidi"/>
          <w:sz w:val="22"/>
          <w:szCs w:val="22"/>
        </w:rPr>
        <w:tab/>
      </w:r>
      <w:r w:rsidRPr="003D1336">
        <w:rPr>
          <w:snapToGrid w:val="0"/>
        </w:rPr>
        <w:t>Test Requirements</w:t>
      </w:r>
      <w:r>
        <w:tab/>
        <w:t>1380</w:t>
      </w:r>
    </w:p>
    <w:p w14:paraId="3FCE1FD2" w14:textId="77777777" w:rsidR="00596D47" w:rsidRDefault="00596D47">
      <w:pPr>
        <w:pStyle w:val="TOC3"/>
        <w:rPr>
          <w:rFonts w:asciiTheme="minorHAnsi" w:eastAsiaTheme="minorEastAsia" w:hAnsiTheme="minorHAnsi" w:cstheme="minorBidi"/>
          <w:sz w:val="22"/>
          <w:szCs w:val="22"/>
        </w:rPr>
      </w:pPr>
      <w:r w:rsidRPr="00596D47">
        <w:t>A.7.3.56</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Radio Link Monitoring Test for Out-of-sync</w:t>
      </w:r>
      <w:r>
        <w:rPr>
          <w:lang w:eastAsia="zh-CN"/>
        </w:rPr>
        <w:t xml:space="preserve"> for Cat-M1 UE in CEMode A</w:t>
      </w:r>
      <w:r>
        <w:tab/>
        <w:t>1380</w:t>
      </w:r>
    </w:p>
    <w:p w14:paraId="61A79E1E" w14:textId="77777777" w:rsidR="00596D47" w:rsidRDefault="00596D47">
      <w:pPr>
        <w:pStyle w:val="TOC4"/>
        <w:rPr>
          <w:rFonts w:asciiTheme="minorHAnsi" w:eastAsiaTheme="minorEastAsia" w:hAnsiTheme="minorHAnsi" w:cstheme="minorBidi"/>
          <w:sz w:val="22"/>
          <w:szCs w:val="22"/>
        </w:rPr>
      </w:pPr>
      <w:r w:rsidRPr="00596D47">
        <w:t>A.7.3.56.1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1380</w:t>
      </w:r>
    </w:p>
    <w:p w14:paraId="7669D523" w14:textId="77777777" w:rsidR="00596D47" w:rsidRDefault="00596D47">
      <w:pPr>
        <w:pStyle w:val="TOC4"/>
        <w:rPr>
          <w:rFonts w:asciiTheme="minorHAnsi" w:eastAsiaTheme="minorEastAsia" w:hAnsiTheme="minorHAnsi" w:cstheme="minorBidi"/>
          <w:sz w:val="22"/>
          <w:szCs w:val="22"/>
        </w:rPr>
      </w:pPr>
      <w:r w:rsidRPr="00596D47">
        <w:t>A.7.3.56.2</w:t>
      </w:r>
      <w:r w:rsidRPr="00596D47">
        <w:rPr>
          <w:rFonts w:asciiTheme="minorHAnsi" w:eastAsiaTheme="minorEastAsia" w:hAnsiTheme="minorHAnsi" w:cstheme="minorBidi"/>
          <w:sz w:val="22"/>
          <w:szCs w:val="22"/>
        </w:rPr>
        <w:tab/>
      </w:r>
      <w:r w:rsidRPr="003D1336">
        <w:rPr>
          <w:snapToGrid w:val="0"/>
        </w:rPr>
        <w:t>Test Requirements</w:t>
      </w:r>
      <w:r>
        <w:tab/>
        <w:t>1383</w:t>
      </w:r>
    </w:p>
    <w:p w14:paraId="5522A3AA" w14:textId="77777777" w:rsidR="00596D47" w:rsidRDefault="00596D47">
      <w:pPr>
        <w:pStyle w:val="TOC3"/>
        <w:rPr>
          <w:rFonts w:asciiTheme="minorHAnsi" w:eastAsiaTheme="minorEastAsia" w:hAnsiTheme="minorHAnsi" w:cstheme="minorBidi"/>
          <w:sz w:val="22"/>
          <w:szCs w:val="22"/>
        </w:rPr>
      </w:pPr>
      <w:r w:rsidRPr="00596D47">
        <w:t>A.7.3.57</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w:t>
      </w:r>
      <w:r w:rsidRPr="003D1336">
        <w:rPr>
          <w:rFonts w:eastAsia="MS Mincho"/>
          <w:lang w:eastAsia="zh-CN"/>
        </w:rPr>
        <w:t>DD Radio Link Monitoring Test for In-Sync</w:t>
      </w:r>
      <w:r>
        <w:rPr>
          <w:lang w:eastAsia="zh-CN"/>
        </w:rPr>
        <w:t xml:space="preserve"> for Cat-M1 UE in CEMode A</w:t>
      </w:r>
      <w:r>
        <w:tab/>
        <w:t>1383</w:t>
      </w:r>
    </w:p>
    <w:p w14:paraId="2CED85A7" w14:textId="77777777" w:rsidR="00596D47" w:rsidRDefault="00596D47">
      <w:pPr>
        <w:pStyle w:val="TOC4"/>
        <w:rPr>
          <w:rFonts w:asciiTheme="minorHAnsi" w:eastAsiaTheme="minorEastAsia" w:hAnsiTheme="minorHAnsi" w:cstheme="minorBidi"/>
          <w:sz w:val="22"/>
          <w:szCs w:val="22"/>
        </w:rPr>
      </w:pPr>
      <w:r w:rsidRPr="00596D47">
        <w:t>A.7.3.57.1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1383</w:t>
      </w:r>
    </w:p>
    <w:p w14:paraId="2F2D29CA" w14:textId="77777777" w:rsidR="00596D47" w:rsidRDefault="00596D47">
      <w:pPr>
        <w:pStyle w:val="TOC4"/>
        <w:rPr>
          <w:rFonts w:asciiTheme="minorHAnsi" w:eastAsiaTheme="minorEastAsia" w:hAnsiTheme="minorHAnsi" w:cstheme="minorBidi"/>
          <w:sz w:val="22"/>
          <w:szCs w:val="22"/>
        </w:rPr>
      </w:pPr>
      <w:r w:rsidRPr="00596D47">
        <w:t>A.7.3.57.2</w:t>
      </w:r>
      <w:r w:rsidRPr="00596D47">
        <w:rPr>
          <w:rFonts w:asciiTheme="minorHAnsi" w:eastAsiaTheme="minorEastAsia" w:hAnsiTheme="minorHAnsi" w:cstheme="minorBidi"/>
          <w:sz w:val="22"/>
          <w:szCs w:val="22"/>
        </w:rPr>
        <w:tab/>
      </w:r>
      <w:r w:rsidRPr="003D1336">
        <w:rPr>
          <w:snapToGrid w:val="0"/>
        </w:rPr>
        <w:t>Test Requirements</w:t>
      </w:r>
      <w:r>
        <w:tab/>
        <w:t>1386</w:t>
      </w:r>
    </w:p>
    <w:p w14:paraId="72A90737" w14:textId="77777777" w:rsidR="00596D47" w:rsidRDefault="00596D47">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1386</w:t>
      </w:r>
    </w:p>
    <w:p w14:paraId="5986CB34" w14:textId="77777777" w:rsidR="00596D47" w:rsidRDefault="00596D47">
      <w:pPr>
        <w:pStyle w:val="TOC4"/>
        <w:rPr>
          <w:rFonts w:asciiTheme="minorHAnsi" w:eastAsiaTheme="minorEastAsia" w:hAnsiTheme="minorHAnsi" w:cstheme="minorBidi"/>
          <w:sz w:val="22"/>
          <w:szCs w:val="22"/>
        </w:rPr>
      </w:pPr>
      <w:r w:rsidRPr="00596D47">
        <w:t>A.7.3.58.1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1386</w:t>
      </w:r>
    </w:p>
    <w:p w14:paraId="232E7E68" w14:textId="77777777" w:rsidR="00596D47" w:rsidRDefault="00596D47">
      <w:pPr>
        <w:pStyle w:val="TOC4"/>
        <w:rPr>
          <w:rFonts w:asciiTheme="minorHAnsi" w:eastAsiaTheme="minorEastAsia" w:hAnsiTheme="minorHAnsi" w:cstheme="minorBidi"/>
          <w:sz w:val="22"/>
          <w:szCs w:val="22"/>
        </w:rPr>
      </w:pPr>
      <w:r w:rsidRPr="00596D47">
        <w:t>A.7.3.58.2</w:t>
      </w:r>
      <w:r w:rsidRPr="00596D47">
        <w:rPr>
          <w:rFonts w:asciiTheme="minorHAnsi" w:eastAsiaTheme="minorEastAsia" w:hAnsiTheme="minorHAnsi" w:cstheme="minorBidi"/>
          <w:sz w:val="22"/>
          <w:szCs w:val="22"/>
        </w:rPr>
        <w:tab/>
      </w:r>
      <w:r w:rsidRPr="003D1336">
        <w:rPr>
          <w:snapToGrid w:val="0"/>
        </w:rPr>
        <w:t>Test Requirements</w:t>
      </w:r>
      <w:r>
        <w:tab/>
        <w:t>1389</w:t>
      </w:r>
    </w:p>
    <w:p w14:paraId="49B42091" w14:textId="77777777" w:rsidR="00596D47" w:rsidRDefault="00596D47">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1389</w:t>
      </w:r>
    </w:p>
    <w:p w14:paraId="1E522AC7" w14:textId="77777777" w:rsidR="00596D47" w:rsidRDefault="00596D47">
      <w:pPr>
        <w:pStyle w:val="TOC4"/>
        <w:rPr>
          <w:rFonts w:asciiTheme="minorHAnsi" w:eastAsiaTheme="minorEastAsia" w:hAnsiTheme="minorHAnsi" w:cstheme="minorBidi"/>
          <w:sz w:val="22"/>
          <w:szCs w:val="22"/>
        </w:rPr>
      </w:pPr>
      <w:r w:rsidRPr="00596D47">
        <w:t>A.7.3.59.1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1389</w:t>
      </w:r>
    </w:p>
    <w:p w14:paraId="513FCE70" w14:textId="77777777" w:rsidR="00596D47" w:rsidRDefault="00596D47">
      <w:pPr>
        <w:pStyle w:val="TOC4"/>
        <w:rPr>
          <w:rFonts w:asciiTheme="minorHAnsi" w:eastAsiaTheme="minorEastAsia" w:hAnsiTheme="minorHAnsi" w:cstheme="minorBidi"/>
          <w:sz w:val="22"/>
          <w:szCs w:val="22"/>
        </w:rPr>
      </w:pPr>
      <w:r w:rsidRPr="00596D47">
        <w:t>A.7.3.59.2</w:t>
      </w:r>
      <w:r w:rsidRPr="00596D47">
        <w:rPr>
          <w:rFonts w:asciiTheme="minorHAnsi" w:eastAsiaTheme="minorEastAsia" w:hAnsiTheme="minorHAnsi" w:cstheme="minorBidi"/>
          <w:sz w:val="22"/>
          <w:szCs w:val="22"/>
        </w:rPr>
        <w:tab/>
      </w:r>
      <w:r w:rsidRPr="003D1336">
        <w:rPr>
          <w:snapToGrid w:val="0"/>
        </w:rPr>
        <w:t>Test Requirements</w:t>
      </w:r>
      <w:r>
        <w:tab/>
        <w:t>1392</w:t>
      </w:r>
    </w:p>
    <w:p w14:paraId="17DF76BB" w14:textId="77777777" w:rsidR="00596D47" w:rsidRDefault="00596D47">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1392</w:t>
      </w:r>
    </w:p>
    <w:p w14:paraId="72DAA7D1" w14:textId="77777777" w:rsidR="00596D47" w:rsidRDefault="00596D47">
      <w:pPr>
        <w:pStyle w:val="TOC4"/>
        <w:rPr>
          <w:rFonts w:asciiTheme="minorHAnsi" w:eastAsiaTheme="minorEastAsia" w:hAnsiTheme="minorHAnsi" w:cstheme="minorBidi"/>
          <w:sz w:val="22"/>
          <w:szCs w:val="22"/>
        </w:rPr>
      </w:pPr>
      <w:r w:rsidRPr="00596D47">
        <w:t>A.7.3.60.1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1392</w:t>
      </w:r>
    </w:p>
    <w:p w14:paraId="4964EC7E" w14:textId="77777777" w:rsidR="00596D47" w:rsidRDefault="00596D47">
      <w:pPr>
        <w:pStyle w:val="TOC4"/>
        <w:rPr>
          <w:rFonts w:asciiTheme="minorHAnsi" w:eastAsiaTheme="minorEastAsia" w:hAnsiTheme="minorHAnsi" w:cstheme="minorBidi"/>
          <w:sz w:val="22"/>
          <w:szCs w:val="22"/>
        </w:rPr>
      </w:pPr>
      <w:r w:rsidRPr="00596D47">
        <w:t>A.7.3.60.2</w:t>
      </w:r>
      <w:r w:rsidRPr="00596D47">
        <w:rPr>
          <w:rFonts w:asciiTheme="minorHAnsi" w:eastAsiaTheme="minorEastAsia" w:hAnsiTheme="minorHAnsi" w:cstheme="minorBidi"/>
          <w:sz w:val="22"/>
          <w:szCs w:val="22"/>
        </w:rPr>
        <w:tab/>
      </w:r>
      <w:r w:rsidRPr="003D1336">
        <w:rPr>
          <w:snapToGrid w:val="0"/>
        </w:rPr>
        <w:t>Test Requirements</w:t>
      </w:r>
      <w:r>
        <w:tab/>
        <w:t>1396</w:t>
      </w:r>
    </w:p>
    <w:p w14:paraId="3FD18972" w14:textId="77777777" w:rsidR="00596D47" w:rsidRDefault="00596D47">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1396</w:t>
      </w:r>
    </w:p>
    <w:p w14:paraId="6492B4ED" w14:textId="77777777" w:rsidR="00596D47" w:rsidRDefault="00596D47">
      <w:pPr>
        <w:pStyle w:val="TOC4"/>
        <w:rPr>
          <w:rFonts w:asciiTheme="minorHAnsi" w:eastAsiaTheme="minorEastAsia" w:hAnsiTheme="minorHAnsi" w:cstheme="minorBidi"/>
          <w:sz w:val="22"/>
          <w:szCs w:val="22"/>
        </w:rPr>
      </w:pPr>
      <w:r w:rsidRPr="00596D47">
        <w:t>A.7.3.61.1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1396</w:t>
      </w:r>
    </w:p>
    <w:p w14:paraId="6B33D21E" w14:textId="77777777" w:rsidR="00596D47" w:rsidRDefault="00596D47">
      <w:pPr>
        <w:pStyle w:val="TOC4"/>
        <w:rPr>
          <w:rFonts w:asciiTheme="minorHAnsi" w:eastAsiaTheme="minorEastAsia" w:hAnsiTheme="minorHAnsi" w:cstheme="minorBidi"/>
          <w:sz w:val="22"/>
          <w:szCs w:val="22"/>
        </w:rPr>
      </w:pPr>
      <w:r w:rsidRPr="00596D47">
        <w:t>A.7.3.61.2</w:t>
      </w:r>
      <w:r w:rsidRPr="00596D47">
        <w:rPr>
          <w:rFonts w:asciiTheme="minorHAnsi" w:eastAsiaTheme="minorEastAsia" w:hAnsiTheme="minorHAnsi" w:cstheme="minorBidi"/>
          <w:sz w:val="22"/>
          <w:szCs w:val="22"/>
        </w:rPr>
        <w:tab/>
      </w:r>
      <w:r w:rsidRPr="003D1336">
        <w:rPr>
          <w:snapToGrid w:val="0"/>
        </w:rPr>
        <w:t>Test Requirements</w:t>
      </w:r>
      <w:r>
        <w:tab/>
        <w:t>1400</w:t>
      </w:r>
    </w:p>
    <w:p w14:paraId="3E10C9ED" w14:textId="77777777" w:rsidR="00596D47" w:rsidRDefault="00596D47">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1400</w:t>
      </w:r>
    </w:p>
    <w:p w14:paraId="251F5AD9" w14:textId="77777777" w:rsidR="00596D47" w:rsidRDefault="00596D47">
      <w:pPr>
        <w:pStyle w:val="TOC4"/>
        <w:rPr>
          <w:rFonts w:asciiTheme="minorHAnsi" w:eastAsiaTheme="minorEastAsia" w:hAnsiTheme="minorHAnsi" w:cstheme="minorBidi"/>
          <w:sz w:val="22"/>
          <w:szCs w:val="22"/>
        </w:rPr>
      </w:pPr>
      <w:r w:rsidRPr="00596D47">
        <w:t>A.7.3.62.1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1400</w:t>
      </w:r>
    </w:p>
    <w:p w14:paraId="3EECF0D4" w14:textId="77777777" w:rsidR="00596D47" w:rsidRDefault="00596D47">
      <w:pPr>
        <w:pStyle w:val="TOC4"/>
        <w:rPr>
          <w:rFonts w:asciiTheme="minorHAnsi" w:eastAsiaTheme="minorEastAsia" w:hAnsiTheme="minorHAnsi" w:cstheme="minorBidi"/>
          <w:sz w:val="22"/>
          <w:szCs w:val="22"/>
        </w:rPr>
      </w:pPr>
      <w:r w:rsidRPr="00596D47">
        <w:t>A.7.3.62.2</w:t>
      </w:r>
      <w:r w:rsidRPr="00596D47">
        <w:rPr>
          <w:rFonts w:asciiTheme="minorHAnsi" w:eastAsiaTheme="minorEastAsia" w:hAnsiTheme="minorHAnsi" w:cstheme="minorBidi"/>
          <w:sz w:val="22"/>
          <w:szCs w:val="22"/>
        </w:rPr>
        <w:tab/>
      </w:r>
      <w:r w:rsidRPr="003D1336">
        <w:rPr>
          <w:snapToGrid w:val="0"/>
        </w:rPr>
        <w:t>Test Requirements</w:t>
      </w:r>
      <w:r>
        <w:tab/>
        <w:t>1404</w:t>
      </w:r>
    </w:p>
    <w:p w14:paraId="22DFBF1F" w14:textId="77777777" w:rsidR="00596D47" w:rsidRDefault="00596D47">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1404</w:t>
      </w:r>
    </w:p>
    <w:p w14:paraId="7CB3D463" w14:textId="77777777" w:rsidR="00596D47" w:rsidRDefault="00596D47">
      <w:pPr>
        <w:pStyle w:val="TOC4"/>
        <w:rPr>
          <w:rFonts w:asciiTheme="minorHAnsi" w:eastAsiaTheme="minorEastAsia" w:hAnsiTheme="minorHAnsi" w:cstheme="minorBidi"/>
          <w:sz w:val="22"/>
          <w:szCs w:val="22"/>
        </w:rPr>
      </w:pPr>
      <w:r w:rsidRPr="00596D47">
        <w:t>A.7.3.63.1</w:t>
      </w:r>
      <w:r w:rsidRPr="00596D47">
        <w:rPr>
          <w:rFonts w:asciiTheme="minorHAnsi" w:eastAsiaTheme="minorEastAsia" w:hAnsiTheme="minorHAnsi" w:cstheme="minorBidi"/>
          <w:sz w:val="22"/>
          <w:szCs w:val="22"/>
        </w:rPr>
        <w:tab/>
      </w:r>
      <w:r w:rsidRPr="003D1336">
        <w:rPr>
          <w:snapToGrid w:val="0"/>
          <w:lang w:eastAsia="sv-SE"/>
        </w:rPr>
        <w:t>Test Purpose and Environment</w:t>
      </w:r>
      <w:r>
        <w:tab/>
        <w:t>1404</w:t>
      </w:r>
    </w:p>
    <w:p w14:paraId="19E7C8C9" w14:textId="77777777" w:rsidR="00596D47" w:rsidRDefault="00596D47">
      <w:pPr>
        <w:pStyle w:val="TOC4"/>
        <w:rPr>
          <w:rFonts w:asciiTheme="minorHAnsi" w:eastAsiaTheme="minorEastAsia" w:hAnsiTheme="minorHAnsi" w:cstheme="minorBidi"/>
          <w:sz w:val="22"/>
          <w:szCs w:val="22"/>
        </w:rPr>
      </w:pPr>
      <w:r w:rsidRPr="00596D47">
        <w:t>A.7.3.63.2</w:t>
      </w:r>
      <w:r w:rsidRPr="00596D47">
        <w:rPr>
          <w:rFonts w:asciiTheme="minorHAnsi" w:eastAsiaTheme="minorEastAsia" w:hAnsiTheme="minorHAnsi" w:cstheme="minorBidi"/>
          <w:sz w:val="22"/>
          <w:szCs w:val="22"/>
        </w:rPr>
        <w:tab/>
      </w:r>
      <w:r w:rsidRPr="003D1336">
        <w:rPr>
          <w:snapToGrid w:val="0"/>
          <w:lang w:eastAsia="sv-SE"/>
        </w:rPr>
        <w:t>Test Requirements</w:t>
      </w:r>
      <w:r>
        <w:tab/>
        <w:t>1408</w:t>
      </w:r>
    </w:p>
    <w:p w14:paraId="6C0E935E" w14:textId="77777777" w:rsidR="00596D47" w:rsidRDefault="00596D47">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1408</w:t>
      </w:r>
    </w:p>
    <w:p w14:paraId="063880E0" w14:textId="77777777" w:rsidR="00596D47" w:rsidRDefault="00596D47">
      <w:pPr>
        <w:pStyle w:val="TOC4"/>
        <w:rPr>
          <w:rFonts w:asciiTheme="minorHAnsi" w:eastAsiaTheme="minorEastAsia" w:hAnsiTheme="minorHAnsi" w:cstheme="minorBidi"/>
          <w:sz w:val="22"/>
          <w:szCs w:val="22"/>
        </w:rPr>
      </w:pPr>
      <w:r w:rsidRPr="00596D47">
        <w:t>A.7.3.64.1</w:t>
      </w:r>
      <w:r w:rsidRPr="00596D47">
        <w:rPr>
          <w:rFonts w:asciiTheme="minorHAnsi" w:eastAsiaTheme="minorEastAsia" w:hAnsiTheme="minorHAnsi" w:cstheme="minorBidi"/>
          <w:sz w:val="22"/>
          <w:szCs w:val="22"/>
        </w:rPr>
        <w:tab/>
      </w:r>
      <w:r w:rsidRPr="003D1336">
        <w:rPr>
          <w:snapToGrid w:val="0"/>
        </w:rPr>
        <w:t>Test Purpose and Environment</w:t>
      </w:r>
      <w:r>
        <w:tab/>
        <w:t>1408</w:t>
      </w:r>
    </w:p>
    <w:p w14:paraId="40B4D170" w14:textId="77777777" w:rsidR="00596D47" w:rsidRDefault="00596D47">
      <w:pPr>
        <w:pStyle w:val="TOC4"/>
        <w:rPr>
          <w:rFonts w:asciiTheme="minorHAnsi" w:eastAsiaTheme="minorEastAsia" w:hAnsiTheme="minorHAnsi" w:cstheme="minorBidi"/>
          <w:sz w:val="22"/>
          <w:szCs w:val="22"/>
        </w:rPr>
      </w:pPr>
      <w:r w:rsidRPr="00596D47">
        <w:t>A.7.3.64.2</w:t>
      </w:r>
      <w:r w:rsidRPr="00596D47">
        <w:rPr>
          <w:rFonts w:asciiTheme="minorHAnsi" w:eastAsiaTheme="minorEastAsia" w:hAnsiTheme="minorHAnsi" w:cstheme="minorBidi"/>
          <w:sz w:val="22"/>
          <w:szCs w:val="22"/>
        </w:rPr>
        <w:tab/>
      </w:r>
      <w:r w:rsidRPr="003D1336">
        <w:rPr>
          <w:snapToGrid w:val="0"/>
        </w:rPr>
        <w:t>Test Requirements</w:t>
      </w:r>
      <w:r>
        <w:tab/>
        <w:t>1411</w:t>
      </w:r>
    </w:p>
    <w:p w14:paraId="73D39B23" w14:textId="77777777" w:rsidR="00596D47" w:rsidRDefault="00596D47">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1412</w:t>
      </w:r>
    </w:p>
    <w:p w14:paraId="17F38BAC" w14:textId="77777777" w:rsidR="00596D47" w:rsidRDefault="00596D47">
      <w:pPr>
        <w:pStyle w:val="TOC4"/>
        <w:rPr>
          <w:rFonts w:asciiTheme="minorHAnsi" w:eastAsiaTheme="minorEastAsia" w:hAnsiTheme="minorHAnsi" w:cstheme="minorBidi"/>
          <w:sz w:val="22"/>
          <w:szCs w:val="22"/>
        </w:rPr>
      </w:pPr>
      <w:r w:rsidRPr="00596D47">
        <w:t>A.7.3.65.1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1412</w:t>
      </w:r>
    </w:p>
    <w:p w14:paraId="754205FF" w14:textId="77777777" w:rsidR="00596D47" w:rsidRDefault="00596D47">
      <w:pPr>
        <w:pStyle w:val="TOC4"/>
        <w:rPr>
          <w:rFonts w:asciiTheme="minorHAnsi" w:eastAsiaTheme="minorEastAsia" w:hAnsiTheme="minorHAnsi" w:cstheme="minorBidi"/>
          <w:sz w:val="22"/>
          <w:szCs w:val="22"/>
        </w:rPr>
      </w:pPr>
      <w:r w:rsidRPr="00596D47">
        <w:t>A.7.3.65.2</w:t>
      </w:r>
      <w:r w:rsidRPr="00596D47">
        <w:rPr>
          <w:rFonts w:asciiTheme="minorHAnsi" w:eastAsiaTheme="minorEastAsia" w:hAnsiTheme="minorHAnsi" w:cstheme="minorBidi"/>
          <w:sz w:val="22"/>
          <w:szCs w:val="22"/>
        </w:rPr>
        <w:tab/>
      </w:r>
      <w:r w:rsidRPr="003D1336">
        <w:rPr>
          <w:snapToGrid w:val="0"/>
        </w:rPr>
        <w:t>Test Requirements</w:t>
      </w:r>
      <w:r>
        <w:tab/>
        <w:t>1415</w:t>
      </w:r>
    </w:p>
    <w:p w14:paraId="00ECF08A" w14:textId="77777777" w:rsidR="00596D47" w:rsidRDefault="00596D47">
      <w:pPr>
        <w:pStyle w:val="TOC3"/>
        <w:rPr>
          <w:rFonts w:asciiTheme="minorHAnsi" w:eastAsiaTheme="minorEastAsia" w:hAnsiTheme="minorHAnsi" w:cstheme="minorBidi"/>
          <w:sz w:val="22"/>
          <w:szCs w:val="22"/>
        </w:rPr>
      </w:pPr>
      <w:r w:rsidRPr="00596D47">
        <w:t>A.7.3.66</w:t>
      </w:r>
      <w:r w:rsidRPr="00596D47">
        <w:rPr>
          <w:rFonts w:asciiTheme="minorHAnsi" w:hAnsiTheme="minorHAnsi" w:cstheme="minorBidi"/>
          <w:sz w:val="22"/>
          <w:szCs w:val="22"/>
        </w:rPr>
        <w:tab/>
      </w:r>
      <w:r>
        <w:rPr>
          <w:lang w:eastAsia="zh-CN"/>
        </w:rPr>
        <w:t>HD-FDD</w:t>
      </w:r>
      <w:r w:rsidRPr="003D1336">
        <w:rPr>
          <w:rFonts w:eastAsia="MS Mincho"/>
          <w:lang w:eastAsia="zh-CN"/>
        </w:rPr>
        <w:t xml:space="preserve"> Radio Link Monitoring Test for Out-of-sync</w:t>
      </w:r>
      <w:r>
        <w:rPr>
          <w:lang w:eastAsia="zh-CN"/>
        </w:rPr>
        <w:t xml:space="preserve"> without DRX for UE Category NB1 Standalone mode in Normal Coverage</w:t>
      </w:r>
      <w:r>
        <w:tab/>
        <w:t>1416</w:t>
      </w:r>
    </w:p>
    <w:p w14:paraId="1CD49D00" w14:textId="77777777" w:rsidR="00596D47" w:rsidRDefault="00596D47">
      <w:pPr>
        <w:pStyle w:val="TOC4"/>
        <w:rPr>
          <w:rFonts w:asciiTheme="minorHAnsi" w:eastAsiaTheme="minorEastAsia" w:hAnsiTheme="minorHAnsi" w:cstheme="minorBidi"/>
          <w:sz w:val="22"/>
          <w:szCs w:val="22"/>
        </w:rPr>
      </w:pPr>
      <w:r w:rsidRPr="00596D47">
        <w:t>A.7.3.66.1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1416</w:t>
      </w:r>
    </w:p>
    <w:p w14:paraId="2397CBB0" w14:textId="77777777" w:rsidR="00596D47" w:rsidRDefault="00596D47">
      <w:pPr>
        <w:pStyle w:val="TOC4"/>
        <w:rPr>
          <w:rFonts w:asciiTheme="minorHAnsi" w:eastAsiaTheme="minorEastAsia" w:hAnsiTheme="minorHAnsi" w:cstheme="minorBidi"/>
          <w:sz w:val="22"/>
          <w:szCs w:val="22"/>
        </w:rPr>
      </w:pPr>
      <w:r w:rsidRPr="00596D47">
        <w:t>A.7.3.66.2</w:t>
      </w:r>
      <w:r w:rsidRPr="00596D47">
        <w:rPr>
          <w:rFonts w:asciiTheme="minorHAnsi" w:eastAsiaTheme="minorEastAsia" w:hAnsiTheme="minorHAnsi" w:cstheme="minorBidi"/>
          <w:sz w:val="22"/>
          <w:szCs w:val="22"/>
        </w:rPr>
        <w:tab/>
      </w:r>
      <w:r w:rsidRPr="003D1336">
        <w:rPr>
          <w:snapToGrid w:val="0"/>
        </w:rPr>
        <w:t>Test Requirements</w:t>
      </w:r>
      <w:r>
        <w:tab/>
        <w:t>1418</w:t>
      </w:r>
    </w:p>
    <w:p w14:paraId="116DF73E" w14:textId="77777777" w:rsidR="00596D47" w:rsidRDefault="00596D47">
      <w:pPr>
        <w:pStyle w:val="TOC3"/>
        <w:rPr>
          <w:rFonts w:asciiTheme="minorHAnsi" w:eastAsiaTheme="minorEastAsia" w:hAnsiTheme="minorHAnsi" w:cstheme="minorBidi"/>
          <w:sz w:val="22"/>
          <w:szCs w:val="22"/>
        </w:rPr>
      </w:pPr>
      <w:r w:rsidRPr="00596D47">
        <w:t>A.7.3.67</w:t>
      </w:r>
      <w:r w:rsidRPr="00596D47">
        <w:rPr>
          <w:rFonts w:asciiTheme="minorHAnsi" w:hAnsiTheme="minorHAnsi" w:cstheme="minorBidi"/>
          <w:sz w:val="22"/>
          <w:szCs w:val="22"/>
        </w:rPr>
        <w:tab/>
      </w:r>
      <w:r>
        <w:rPr>
          <w:lang w:eastAsia="zh-CN"/>
        </w:rPr>
        <w:t>HD-FDD</w:t>
      </w:r>
      <w:r w:rsidRPr="003D1336">
        <w:rPr>
          <w:rFonts w:eastAsia="MS Mincho"/>
          <w:lang w:eastAsia="zh-CN"/>
        </w:rPr>
        <w:t xml:space="preserve"> Radio Link Monitoring Test for Out-of-sync</w:t>
      </w:r>
      <w:r>
        <w:rPr>
          <w:lang w:eastAsia="zh-CN"/>
        </w:rPr>
        <w:t xml:space="preserve"> without DRX for UE Category NB1 guard band mode in Enhanced Coverage</w:t>
      </w:r>
      <w:r>
        <w:tab/>
        <w:t>1419</w:t>
      </w:r>
    </w:p>
    <w:p w14:paraId="42B2CE9E" w14:textId="77777777" w:rsidR="00596D47" w:rsidRDefault="00596D47">
      <w:pPr>
        <w:pStyle w:val="TOC4"/>
        <w:rPr>
          <w:rFonts w:asciiTheme="minorHAnsi" w:eastAsiaTheme="minorEastAsia" w:hAnsiTheme="minorHAnsi" w:cstheme="minorBidi"/>
          <w:sz w:val="22"/>
          <w:szCs w:val="22"/>
        </w:rPr>
      </w:pPr>
      <w:r w:rsidRPr="00596D47">
        <w:t>A.7.3.67.1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1419</w:t>
      </w:r>
    </w:p>
    <w:p w14:paraId="60AD515C" w14:textId="77777777" w:rsidR="00596D47" w:rsidRDefault="00596D47">
      <w:pPr>
        <w:pStyle w:val="TOC4"/>
        <w:rPr>
          <w:rFonts w:asciiTheme="minorHAnsi" w:eastAsiaTheme="minorEastAsia" w:hAnsiTheme="minorHAnsi" w:cstheme="minorBidi"/>
          <w:sz w:val="22"/>
          <w:szCs w:val="22"/>
        </w:rPr>
      </w:pPr>
      <w:r w:rsidRPr="00596D47">
        <w:t>A.7.3.67.2</w:t>
      </w:r>
      <w:r w:rsidRPr="00596D47">
        <w:rPr>
          <w:rFonts w:asciiTheme="minorHAnsi" w:eastAsiaTheme="minorEastAsia" w:hAnsiTheme="minorHAnsi" w:cstheme="minorBidi"/>
          <w:sz w:val="22"/>
          <w:szCs w:val="22"/>
        </w:rPr>
        <w:tab/>
      </w:r>
      <w:r w:rsidRPr="003D1336">
        <w:rPr>
          <w:snapToGrid w:val="0"/>
        </w:rPr>
        <w:t>Test Requirements</w:t>
      </w:r>
      <w:r>
        <w:tab/>
        <w:t>1422</w:t>
      </w:r>
    </w:p>
    <w:p w14:paraId="7417235D" w14:textId="77777777" w:rsidR="00596D47" w:rsidRDefault="00596D47">
      <w:pPr>
        <w:pStyle w:val="TOC3"/>
        <w:rPr>
          <w:rFonts w:asciiTheme="minorHAnsi" w:eastAsiaTheme="minorEastAsia" w:hAnsiTheme="minorHAnsi" w:cstheme="minorBidi"/>
          <w:sz w:val="22"/>
          <w:szCs w:val="22"/>
        </w:rPr>
      </w:pPr>
      <w:r w:rsidRPr="00596D47">
        <w:t>A.7.3.68</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 xml:space="preserve">FDD Early Out-of-sync reporting Test </w:t>
      </w:r>
      <w:r>
        <w:rPr>
          <w:lang w:eastAsia="zh-CN"/>
        </w:rPr>
        <w:t>for Cat-M1 UE in CEMode A</w:t>
      </w:r>
      <w:r>
        <w:tab/>
        <w:t>1423</w:t>
      </w:r>
    </w:p>
    <w:p w14:paraId="36B4AB09" w14:textId="77777777" w:rsidR="00596D47" w:rsidRDefault="00596D47">
      <w:pPr>
        <w:pStyle w:val="TOC4"/>
        <w:rPr>
          <w:rFonts w:asciiTheme="minorHAnsi" w:eastAsiaTheme="minorEastAsia" w:hAnsiTheme="minorHAnsi" w:cstheme="minorBidi"/>
          <w:sz w:val="22"/>
          <w:szCs w:val="22"/>
        </w:rPr>
      </w:pPr>
      <w:r w:rsidRPr="00596D47">
        <w:t>A.7.3.68.1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1423</w:t>
      </w:r>
    </w:p>
    <w:p w14:paraId="4C1242AC" w14:textId="77777777" w:rsidR="00596D47" w:rsidRDefault="00596D47">
      <w:pPr>
        <w:pStyle w:val="TOC4"/>
        <w:rPr>
          <w:rFonts w:asciiTheme="minorHAnsi" w:eastAsiaTheme="minorEastAsia" w:hAnsiTheme="minorHAnsi" w:cstheme="minorBidi"/>
          <w:sz w:val="22"/>
          <w:szCs w:val="22"/>
        </w:rPr>
      </w:pPr>
      <w:r w:rsidRPr="00596D47">
        <w:t>A.7.3.68.2</w:t>
      </w:r>
      <w:r w:rsidRPr="00596D47">
        <w:rPr>
          <w:rFonts w:asciiTheme="minorHAnsi" w:eastAsiaTheme="minorEastAsia" w:hAnsiTheme="minorHAnsi" w:cstheme="minorBidi"/>
          <w:sz w:val="22"/>
          <w:szCs w:val="22"/>
        </w:rPr>
        <w:tab/>
      </w:r>
      <w:r w:rsidRPr="003D1336">
        <w:rPr>
          <w:snapToGrid w:val="0"/>
        </w:rPr>
        <w:t>Test Requirements</w:t>
      </w:r>
      <w:r>
        <w:tab/>
        <w:t>1425</w:t>
      </w:r>
    </w:p>
    <w:p w14:paraId="7394A87B" w14:textId="77777777" w:rsidR="00596D47" w:rsidRDefault="00596D47">
      <w:pPr>
        <w:pStyle w:val="TOC3"/>
        <w:rPr>
          <w:rFonts w:asciiTheme="minorHAnsi" w:eastAsiaTheme="minorEastAsia" w:hAnsiTheme="minorHAnsi" w:cstheme="minorBidi"/>
          <w:sz w:val="22"/>
          <w:szCs w:val="22"/>
        </w:rPr>
      </w:pPr>
      <w:r w:rsidRPr="00596D47">
        <w:t>A.7.3.69</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HD-</w:t>
      </w:r>
      <w:r w:rsidRPr="003D1336">
        <w:rPr>
          <w:rFonts w:eastAsia="MS Mincho"/>
          <w:lang w:eastAsia="zh-CN"/>
        </w:rPr>
        <w:t xml:space="preserve">FDD Early Out-of-sync reporting Test </w:t>
      </w:r>
      <w:r>
        <w:rPr>
          <w:lang w:eastAsia="zh-CN"/>
        </w:rPr>
        <w:t>for Cat-M1 UE in CEMode A</w:t>
      </w:r>
      <w:r>
        <w:tab/>
        <w:t>1425</w:t>
      </w:r>
    </w:p>
    <w:p w14:paraId="29107B62" w14:textId="77777777" w:rsidR="00596D47" w:rsidRDefault="00596D47">
      <w:pPr>
        <w:pStyle w:val="TOC4"/>
        <w:rPr>
          <w:rFonts w:asciiTheme="minorHAnsi" w:eastAsiaTheme="minorEastAsia" w:hAnsiTheme="minorHAnsi" w:cstheme="minorBidi"/>
          <w:sz w:val="22"/>
          <w:szCs w:val="22"/>
        </w:rPr>
      </w:pPr>
      <w:r w:rsidRPr="00596D47">
        <w:t>A.7.3.69.1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1425</w:t>
      </w:r>
    </w:p>
    <w:p w14:paraId="785A2C73" w14:textId="77777777" w:rsidR="00596D47" w:rsidRDefault="00596D47">
      <w:pPr>
        <w:pStyle w:val="TOC4"/>
        <w:rPr>
          <w:rFonts w:asciiTheme="minorHAnsi" w:eastAsiaTheme="minorEastAsia" w:hAnsiTheme="minorHAnsi" w:cstheme="minorBidi"/>
          <w:sz w:val="22"/>
          <w:szCs w:val="22"/>
        </w:rPr>
      </w:pPr>
      <w:r w:rsidRPr="00596D47">
        <w:t>A.7.3.69.2</w:t>
      </w:r>
      <w:r w:rsidRPr="00596D47">
        <w:rPr>
          <w:rFonts w:asciiTheme="minorHAnsi" w:eastAsiaTheme="minorEastAsia" w:hAnsiTheme="minorHAnsi" w:cstheme="minorBidi"/>
          <w:sz w:val="22"/>
          <w:szCs w:val="22"/>
        </w:rPr>
        <w:tab/>
      </w:r>
      <w:r w:rsidRPr="003D1336">
        <w:rPr>
          <w:snapToGrid w:val="0"/>
        </w:rPr>
        <w:t>Test Requirements</w:t>
      </w:r>
      <w:r>
        <w:tab/>
        <w:t>1427</w:t>
      </w:r>
    </w:p>
    <w:p w14:paraId="36682D6A" w14:textId="77777777" w:rsidR="00596D47" w:rsidRDefault="00596D47">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3D1336">
        <w:rPr>
          <w:rFonts w:eastAsia="MS Mincho"/>
          <w:lang w:eastAsia="zh-CN"/>
        </w:rPr>
        <w:t>A.7.3.70</w:t>
      </w:r>
      <w:r>
        <w:rPr>
          <w:rFonts w:asciiTheme="minorHAnsi" w:eastAsiaTheme="minorEastAsia"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Early Out-of-sync reporting Test </w:t>
      </w:r>
      <w:r>
        <w:rPr>
          <w:lang w:eastAsia="zh-CN"/>
        </w:rPr>
        <w:t>for Cat-M1 UE in CEMode A</w:t>
      </w:r>
      <w:r>
        <w:tab/>
        <w:t>1427</w:t>
      </w:r>
    </w:p>
    <w:p w14:paraId="55A31C3D" w14:textId="77777777" w:rsidR="00596D47" w:rsidRDefault="00596D47">
      <w:pPr>
        <w:pStyle w:val="TOC4"/>
        <w:rPr>
          <w:rFonts w:asciiTheme="minorHAnsi" w:eastAsiaTheme="minorEastAsia" w:hAnsiTheme="minorHAnsi" w:cstheme="minorBidi"/>
          <w:sz w:val="22"/>
          <w:szCs w:val="22"/>
        </w:rPr>
      </w:pPr>
      <w:r w:rsidRPr="00596D47">
        <w:t>A.7.3.70.1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1427</w:t>
      </w:r>
    </w:p>
    <w:p w14:paraId="6D7F3D1A" w14:textId="77777777" w:rsidR="00596D47" w:rsidRDefault="00596D47">
      <w:pPr>
        <w:pStyle w:val="TOC4"/>
        <w:rPr>
          <w:rFonts w:asciiTheme="minorHAnsi" w:eastAsiaTheme="minorEastAsia" w:hAnsiTheme="minorHAnsi" w:cstheme="minorBidi"/>
          <w:sz w:val="22"/>
          <w:szCs w:val="22"/>
        </w:rPr>
      </w:pPr>
      <w:r w:rsidRPr="00596D47">
        <w:t>A.7.3.70.2</w:t>
      </w:r>
      <w:r w:rsidRPr="00596D47">
        <w:rPr>
          <w:rFonts w:asciiTheme="minorHAnsi" w:eastAsiaTheme="minorEastAsia" w:hAnsiTheme="minorHAnsi" w:cstheme="minorBidi"/>
          <w:sz w:val="22"/>
          <w:szCs w:val="22"/>
        </w:rPr>
        <w:tab/>
      </w:r>
      <w:r w:rsidRPr="003D1336">
        <w:rPr>
          <w:snapToGrid w:val="0"/>
        </w:rPr>
        <w:t>Test Requirements</w:t>
      </w:r>
      <w:r>
        <w:tab/>
        <w:t>1429</w:t>
      </w:r>
    </w:p>
    <w:p w14:paraId="455812B2" w14:textId="77777777" w:rsidR="00596D47" w:rsidRDefault="00596D47">
      <w:pPr>
        <w:pStyle w:val="TOC3"/>
        <w:rPr>
          <w:rFonts w:asciiTheme="minorHAnsi" w:eastAsiaTheme="minorEastAsia" w:hAnsiTheme="minorHAnsi" w:cstheme="minorBidi"/>
          <w:sz w:val="22"/>
          <w:szCs w:val="22"/>
        </w:rPr>
      </w:pPr>
      <w:r w:rsidRPr="00596D47">
        <w:t>A.7.3.71</w:t>
      </w:r>
      <w:r w:rsidRPr="00596D47">
        <w:rPr>
          <w:rFonts w:asciiTheme="minorHAnsi" w:hAnsiTheme="minorHAnsi" w:cstheme="minorBidi"/>
          <w:sz w:val="22"/>
          <w:szCs w:val="22"/>
        </w:rPr>
        <w:tab/>
      </w:r>
      <w:r w:rsidRPr="003D1336">
        <w:rPr>
          <w:rFonts w:eastAsia="MS Mincho"/>
          <w:lang w:eastAsia="zh-CN"/>
        </w:rPr>
        <w:t>E-UTRAN FD-FDD Early In-Sync reporting Test for Cat-M1 UE in CEModeA</w:t>
      </w:r>
      <w:r>
        <w:tab/>
        <w:t>1429</w:t>
      </w:r>
    </w:p>
    <w:p w14:paraId="5ED20111" w14:textId="77777777" w:rsidR="00596D47" w:rsidRDefault="00596D47">
      <w:pPr>
        <w:pStyle w:val="TOC4"/>
        <w:rPr>
          <w:rFonts w:asciiTheme="minorHAnsi" w:eastAsiaTheme="minorEastAsia" w:hAnsiTheme="minorHAnsi" w:cstheme="minorBidi"/>
          <w:sz w:val="22"/>
          <w:szCs w:val="22"/>
        </w:rPr>
      </w:pPr>
      <w:r w:rsidRPr="00596D47">
        <w:t>A.7.3.71.1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1429</w:t>
      </w:r>
    </w:p>
    <w:p w14:paraId="397FD12D" w14:textId="77777777" w:rsidR="00596D47" w:rsidRDefault="00596D47">
      <w:pPr>
        <w:pStyle w:val="TOC4"/>
        <w:rPr>
          <w:rFonts w:asciiTheme="minorHAnsi" w:eastAsiaTheme="minorEastAsia" w:hAnsiTheme="minorHAnsi" w:cstheme="minorBidi"/>
          <w:sz w:val="22"/>
          <w:szCs w:val="22"/>
        </w:rPr>
      </w:pPr>
      <w:r w:rsidRPr="00596D47">
        <w:t>A.7.3.71.2</w:t>
      </w:r>
      <w:r w:rsidRPr="00596D47">
        <w:rPr>
          <w:rFonts w:asciiTheme="minorHAnsi" w:eastAsiaTheme="minorEastAsia" w:hAnsiTheme="minorHAnsi" w:cstheme="minorBidi"/>
          <w:sz w:val="22"/>
          <w:szCs w:val="22"/>
        </w:rPr>
        <w:tab/>
      </w:r>
      <w:r w:rsidRPr="003D1336">
        <w:rPr>
          <w:snapToGrid w:val="0"/>
        </w:rPr>
        <w:t>Test Requirements</w:t>
      </w:r>
      <w:r>
        <w:tab/>
        <w:t>1432</w:t>
      </w:r>
    </w:p>
    <w:p w14:paraId="778889AE" w14:textId="77777777" w:rsidR="00596D47" w:rsidRDefault="00596D47">
      <w:pPr>
        <w:pStyle w:val="TOC3"/>
        <w:rPr>
          <w:rFonts w:asciiTheme="minorHAnsi" w:eastAsiaTheme="minorEastAsia" w:hAnsiTheme="minorHAnsi" w:cstheme="minorBidi"/>
          <w:sz w:val="22"/>
          <w:szCs w:val="22"/>
        </w:rPr>
      </w:pPr>
      <w:r w:rsidRPr="00596D47">
        <w:t>A.7.3.72</w:t>
      </w:r>
      <w:r w:rsidRPr="00596D47">
        <w:rPr>
          <w:rFonts w:asciiTheme="minorHAnsi" w:hAnsiTheme="minorHAnsi" w:cstheme="minorBidi"/>
          <w:sz w:val="22"/>
          <w:szCs w:val="22"/>
        </w:rPr>
        <w:tab/>
      </w:r>
      <w:r w:rsidRPr="003D1336">
        <w:rPr>
          <w:rFonts w:eastAsia="MS Mincho"/>
          <w:lang w:eastAsia="zh-CN"/>
        </w:rPr>
        <w:t>E-UTRAN HD-FDD Early In-Sync reporting Test for Cat-M1 UE in CEModeA</w:t>
      </w:r>
      <w:r>
        <w:tab/>
        <w:t>1432</w:t>
      </w:r>
    </w:p>
    <w:p w14:paraId="4C16CC59" w14:textId="77777777" w:rsidR="00596D47" w:rsidRDefault="00596D47">
      <w:pPr>
        <w:pStyle w:val="TOC4"/>
        <w:rPr>
          <w:rFonts w:asciiTheme="minorHAnsi" w:eastAsiaTheme="minorEastAsia" w:hAnsiTheme="minorHAnsi" w:cstheme="minorBidi"/>
          <w:sz w:val="22"/>
          <w:szCs w:val="22"/>
        </w:rPr>
      </w:pPr>
      <w:r w:rsidRPr="00596D47">
        <w:t>A.7.3.72.1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1432</w:t>
      </w:r>
    </w:p>
    <w:p w14:paraId="21AA6127" w14:textId="77777777" w:rsidR="00596D47" w:rsidRDefault="00596D47">
      <w:pPr>
        <w:pStyle w:val="TOC4"/>
        <w:rPr>
          <w:rFonts w:asciiTheme="minorHAnsi" w:eastAsiaTheme="minorEastAsia" w:hAnsiTheme="minorHAnsi" w:cstheme="minorBidi"/>
          <w:sz w:val="22"/>
          <w:szCs w:val="22"/>
        </w:rPr>
      </w:pPr>
      <w:r w:rsidRPr="00596D47">
        <w:t>A.7.3.72.2</w:t>
      </w:r>
      <w:r w:rsidRPr="00596D47">
        <w:rPr>
          <w:rFonts w:asciiTheme="minorHAnsi" w:eastAsiaTheme="minorEastAsia" w:hAnsiTheme="minorHAnsi" w:cstheme="minorBidi"/>
          <w:sz w:val="22"/>
          <w:szCs w:val="22"/>
        </w:rPr>
        <w:tab/>
      </w:r>
      <w:r w:rsidRPr="003D1336">
        <w:rPr>
          <w:snapToGrid w:val="0"/>
        </w:rPr>
        <w:t>Test Requirements</w:t>
      </w:r>
      <w:r>
        <w:tab/>
        <w:t>1434</w:t>
      </w:r>
    </w:p>
    <w:p w14:paraId="205DE172" w14:textId="77777777" w:rsidR="00596D47" w:rsidRDefault="00596D47">
      <w:pPr>
        <w:pStyle w:val="TOC3"/>
        <w:rPr>
          <w:rFonts w:asciiTheme="minorHAnsi" w:eastAsiaTheme="minorEastAsia" w:hAnsiTheme="minorHAnsi" w:cstheme="minorBidi"/>
          <w:sz w:val="22"/>
          <w:szCs w:val="22"/>
        </w:rPr>
      </w:pPr>
      <w:r w:rsidRPr="00596D47">
        <w:t>A.7.3.73</w:t>
      </w:r>
      <w:r w:rsidRPr="00596D47">
        <w:rPr>
          <w:rFonts w:asciiTheme="minorHAnsi" w:hAnsiTheme="minorHAnsi" w:cstheme="minorBidi"/>
          <w:sz w:val="22"/>
          <w:szCs w:val="22"/>
        </w:rPr>
        <w:tab/>
      </w:r>
      <w:r w:rsidRPr="003D1336">
        <w:rPr>
          <w:rFonts w:eastAsia="MS Mincho"/>
          <w:lang w:eastAsia="zh-CN"/>
        </w:rPr>
        <w:t>E-UTRAN TDD Early In-Sync reporting Test for Cat-M1 UE in CEModeA</w:t>
      </w:r>
      <w:r>
        <w:tab/>
        <w:t>1434</w:t>
      </w:r>
    </w:p>
    <w:p w14:paraId="4C9EA8CE" w14:textId="77777777" w:rsidR="00596D47" w:rsidRDefault="00596D47">
      <w:pPr>
        <w:pStyle w:val="TOC4"/>
        <w:rPr>
          <w:rFonts w:asciiTheme="minorHAnsi" w:eastAsiaTheme="minorEastAsia" w:hAnsiTheme="minorHAnsi" w:cstheme="minorBidi"/>
          <w:sz w:val="22"/>
          <w:szCs w:val="22"/>
        </w:rPr>
      </w:pPr>
      <w:r w:rsidRPr="00596D47">
        <w:t>A.7.3.73.1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1434</w:t>
      </w:r>
    </w:p>
    <w:p w14:paraId="7DBED13B" w14:textId="77777777" w:rsidR="00596D47" w:rsidRDefault="00596D47">
      <w:pPr>
        <w:pStyle w:val="TOC4"/>
        <w:rPr>
          <w:rFonts w:asciiTheme="minorHAnsi" w:eastAsiaTheme="minorEastAsia" w:hAnsiTheme="minorHAnsi" w:cstheme="minorBidi"/>
          <w:sz w:val="22"/>
          <w:szCs w:val="22"/>
        </w:rPr>
      </w:pPr>
      <w:r w:rsidRPr="00596D47">
        <w:t>A.7.3.73.2</w:t>
      </w:r>
      <w:r w:rsidRPr="00596D47">
        <w:rPr>
          <w:rFonts w:asciiTheme="minorHAnsi" w:eastAsiaTheme="minorEastAsia" w:hAnsiTheme="minorHAnsi" w:cstheme="minorBidi"/>
          <w:sz w:val="22"/>
          <w:szCs w:val="22"/>
        </w:rPr>
        <w:tab/>
      </w:r>
      <w:r w:rsidRPr="003D1336">
        <w:rPr>
          <w:snapToGrid w:val="0"/>
        </w:rPr>
        <w:t>Test Requirements</w:t>
      </w:r>
      <w:r>
        <w:tab/>
        <w:t>1436</w:t>
      </w:r>
    </w:p>
    <w:p w14:paraId="1C6DC1F1" w14:textId="77777777" w:rsidR="00596D47" w:rsidRDefault="00596D47">
      <w:pPr>
        <w:pStyle w:val="TOC3"/>
        <w:rPr>
          <w:rFonts w:asciiTheme="minorHAnsi" w:eastAsiaTheme="minorEastAsia" w:hAnsiTheme="minorHAnsi" w:cstheme="minorBidi"/>
          <w:sz w:val="22"/>
          <w:szCs w:val="22"/>
        </w:rPr>
      </w:pPr>
      <w:r w:rsidRPr="00596D47">
        <w:t>A.7.3.74</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FDD Radio Link Monitoring Test for Out-of-sync</w:t>
      </w:r>
      <w:r>
        <w:rPr>
          <w:lang w:eastAsia="zh-CN"/>
        </w:rPr>
        <w:t xml:space="preserve"> for non-BL CE UE in CEMode A</w:t>
      </w:r>
      <w:r>
        <w:tab/>
        <w:t>1436</w:t>
      </w:r>
    </w:p>
    <w:p w14:paraId="39B5F79E" w14:textId="77777777" w:rsidR="00596D47" w:rsidRDefault="00596D47">
      <w:pPr>
        <w:pStyle w:val="TOC4"/>
        <w:rPr>
          <w:rFonts w:asciiTheme="minorHAnsi" w:eastAsiaTheme="minorEastAsia" w:hAnsiTheme="minorHAnsi" w:cstheme="minorBidi"/>
          <w:sz w:val="22"/>
          <w:szCs w:val="22"/>
        </w:rPr>
      </w:pPr>
      <w:r w:rsidRPr="00596D47">
        <w:t>A.7.3.74.1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1436</w:t>
      </w:r>
    </w:p>
    <w:p w14:paraId="14E943AA" w14:textId="77777777" w:rsidR="00596D47" w:rsidRDefault="00596D47">
      <w:pPr>
        <w:pStyle w:val="TOC4"/>
        <w:rPr>
          <w:rFonts w:asciiTheme="minorHAnsi" w:eastAsiaTheme="minorEastAsia" w:hAnsiTheme="minorHAnsi" w:cstheme="minorBidi"/>
          <w:sz w:val="22"/>
          <w:szCs w:val="22"/>
        </w:rPr>
      </w:pPr>
      <w:r w:rsidRPr="00596D47">
        <w:t>A.7.3.74.2</w:t>
      </w:r>
      <w:r w:rsidRPr="00596D47">
        <w:rPr>
          <w:rFonts w:asciiTheme="minorHAnsi" w:eastAsiaTheme="minorEastAsia" w:hAnsiTheme="minorHAnsi" w:cstheme="minorBidi"/>
          <w:sz w:val="22"/>
          <w:szCs w:val="22"/>
        </w:rPr>
        <w:tab/>
      </w:r>
      <w:r w:rsidRPr="003D1336">
        <w:rPr>
          <w:snapToGrid w:val="0"/>
        </w:rPr>
        <w:t>Test Requirements</w:t>
      </w:r>
      <w:r>
        <w:tab/>
        <w:t>1439</w:t>
      </w:r>
    </w:p>
    <w:p w14:paraId="53D58D60" w14:textId="77777777" w:rsidR="00596D47" w:rsidRDefault="00596D47">
      <w:pPr>
        <w:pStyle w:val="TOC3"/>
        <w:rPr>
          <w:rFonts w:asciiTheme="minorHAnsi" w:eastAsiaTheme="minorEastAsia" w:hAnsiTheme="minorHAnsi" w:cstheme="minorBidi"/>
          <w:sz w:val="22"/>
          <w:szCs w:val="22"/>
        </w:rPr>
      </w:pPr>
      <w:r w:rsidRPr="00596D47">
        <w:lastRenderedPageBreak/>
        <w:t>A.7.3.75</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FDD Radio Link Monitoring Test for In-Sync</w:t>
      </w:r>
      <w:r>
        <w:rPr>
          <w:lang w:eastAsia="zh-CN"/>
        </w:rPr>
        <w:t xml:space="preserve"> for non-BL CE UE in CEMode A</w:t>
      </w:r>
      <w:r>
        <w:tab/>
        <w:t>1439</w:t>
      </w:r>
    </w:p>
    <w:p w14:paraId="429D73B1" w14:textId="77777777" w:rsidR="00596D47" w:rsidRDefault="00596D47">
      <w:pPr>
        <w:pStyle w:val="TOC4"/>
        <w:rPr>
          <w:rFonts w:asciiTheme="minorHAnsi" w:eastAsiaTheme="minorEastAsia" w:hAnsiTheme="minorHAnsi" w:cstheme="minorBidi"/>
          <w:sz w:val="22"/>
          <w:szCs w:val="22"/>
        </w:rPr>
      </w:pPr>
      <w:r w:rsidRPr="00596D47">
        <w:t>A.7.3.75.1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1439</w:t>
      </w:r>
    </w:p>
    <w:p w14:paraId="2D6C22A5" w14:textId="77777777" w:rsidR="00596D47" w:rsidRDefault="00596D47">
      <w:pPr>
        <w:pStyle w:val="TOC4"/>
        <w:rPr>
          <w:rFonts w:asciiTheme="minorHAnsi" w:eastAsiaTheme="minorEastAsia" w:hAnsiTheme="minorHAnsi" w:cstheme="minorBidi"/>
          <w:sz w:val="22"/>
          <w:szCs w:val="22"/>
        </w:rPr>
      </w:pPr>
      <w:r w:rsidRPr="00596D47">
        <w:t>A.7.3.75.2</w:t>
      </w:r>
      <w:r w:rsidRPr="00596D47">
        <w:rPr>
          <w:rFonts w:asciiTheme="minorHAnsi" w:eastAsiaTheme="minorEastAsia" w:hAnsiTheme="minorHAnsi" w:cstheme="minorBidi"/>
          <w:sz w:val="22"/>
          <w:szCs w:val="22"/>
        </w:rPr>
        <w:tab/>
      </w:r>
      <w:r w:rsidRPr="003D1336">
        <w:rPr>
          <w:snapToGrid w:val="0"/>
        </w:rPr>
        <w:t>Test Requirements</w:t>
      </w:r>
      <w:r>
        <w:tab/>
        <w:t>1441</w:t>
      </w:r>
    </w:p>
    <w:p w14:paraId="2879E983" w14:textId="77777777" w:rsidR="00596D47" w:rsidRDefault="00596D47">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1442</w:t>
      </w:r>
    </w:p>
    <w:p w14:paraId="68000AB3" w14:textId="77777777" w:rsidR="00596D47" w:rsidRDefault="00596D47">
      <w:pPr>
        <w:pStyle w:val="TOC4"/>
        <w:rPr>
          <w:rFonts w:asciiTheme="minorHAnsi" w:eastAsiaTheme="minorEastAsia" w:hAnsiTheme="minorHAnsi" w:cstheme="minorBidi"/>
          <w:sz w:val="22"/>
          <w:szCs w:val="22"/>
        </w:rPr>
      </w:pPr>
      <w:r w:rsidRPr="00596D47">
        <w:t>A.7.3.76.1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1442</w:t>
      </w:r>
    </w:p>
    <w:p w14:paraId="64A75323" w14:textId="77777777" w:rsidR="00596D47" w:rsidRDefault="00596D47">
      <w:pPr>
        <w:pStyle w:val="TOC4"/>
        <w:rPr>
          <w:rFonts w:asciiTheme="minorHAnsi" w:eastAsiaTheme="minorEastAsia" w:hAnsiTheme="minorHAnsi" w:cstheme="minorBidi"/>
          <w:sz w:val="22"/>
          <w:szCs w:val="22"/>
        </w:rPr>
      </w:pPr>
      <w:r w:rsidRPr="00596D47">
        <w:t>A.7.3.76.2</w:t>
      </w:r>
      <w:r w:rsidRPr="00596D47">
        <w:rPr>
          <w:rFonts w:asciiTheme="minorHAnsi" w:eastAsiaTheme="minorEastAsia" w:hAnsiTheme="minorHAnsi" w:cstheme="minorBidi"/>
          <w:sz w:val="22"/>
          <w:szCs w:val="22"/>
        </w:rPr>
        <w:tab/>
      </w:r>
      <w:r w:rsidRPr="003D1336">
        <w:rPr>
          <w:snapToGrid w:val="0"/>
        </w:rPr>
        <w:t>Test Requirements</w:t>
      </w:r>
      <w:r>
        <w:tab/>
        <w:t>1445</w:t>
      </w:r>
    </w:p>
    <w:p w14:paraId="022D44F4" w14:textId="77777777" w:rsidR="00596D47" w:rsidRDefault="00596D47">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1445</w:t>
      </w:r>
    </w:p>
    <w:p w14:paraId="1DBAF2F3" w14:textId="77777777" w:rsidR="00596D47" w:rsidRDefault="00596D47">
      <w:pPr>
        <w:pStyle w:val="TOC4"/>
        <w:rPr>
          <w:rFonts w:asciiTheme="minorHAnsi" w:eastAsiaTheme="minorEastAsia" w:hAnsiTheme="minorHAnsi" w:cstheme="minorBidi"/>
          <w:sz w:val="22"/>
          <w:szCs w:val="22"/>
        </w:rPr>
      </w:pPr>
      <w:r w:rsidRPr="00596D47">
        <w:t>A.7.3.77.1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1445</w:t>
      </w:r>
    </w:p>
    <w:p w14:paraId="2807117F" w14:textId="77777777" w:rsidR="00596D47" w:rsidRDefault="00596D47">
      <w:pPr>
        <w:pStyle w:val="TOC4"/>
        <w:rPr>
          <w:rFonts w:asciiTheme="minorHAnsi" w:eastAsiaTheme="minorEastAsia" w:hAnsiTheme="minorHAnsi" w:cstheme="minorBidi"/>
          <w:sz w:val="22"/>
          <w:szCs w:val="22"/>
        </w:rPr>
      </w:pPr>
      <w:r w:rsidRPr="00596D47">
        <w:t>A.7.3.77.2</w:t>
      </w:r>
      <w:r w:rsidRPr="00596D47">
        <w:rPr>
          <w:rFonts w:asciiTheme="minorHAnsi" w:eastAsiaTheme="minorEastAsia" w:hAnsiTheme="minorHAnsi" w:cstheme="minorBidi"/>
          <w:sz w:val="22"/>
          <w:szCs w:val="22"/>
        </w:rPr>
        <w:tab/>
      </w:r>
      <w:r w:rsidRPr="003D1336">
        <w:rPr>
          <w:snapToGrid w:val="0"/>
        </w:rPr>
        <w:t>Test Requirements</w:t>
      </w:r>
      <w:r>
        <w:tab/>
        <w:t>1448</w:t>
      </w:r>
    </w:p>
    <w:p w14:paraId="32370EFA" w14:textId="77777777" w:rsidR="00596D47" w:rsidRDefault="00596D47">
      <w:pPr>
        <w:pStyle w:val="TOC3"/>
        <w:rPr>
          <w:rFonts w:asciiTheme="minorHAnsi" w:eastAsiaTheme="minorEastAsia" w:hAnsiTheme="minorHAnsi" w:cstheme="minorBidi"/>
          <w:sz w:val="22"/>
          <w:szCs w:val="22"/>
        </w:rPr>
      </w:pPr>
      <w:r w:rsidRPr="00596D47">
        <w:t>A.7.3.78</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Radio Link Monitoring Test for Out-of-sync</w:t>
      </w:r>
      <w:r>
        <w:rPr>
          <w:lang w:eastAsia="zh-CN"/>
        </w:rPr>
        <w:t xml:space="preserve"> for non-BL CE UE in CEMode A</w:t>
      </w:r>
      <w:r>
        <w:tab/>
        <w:t>1448</w:t>
      </w:r>
    </w:p>
    <w:p w14:paraId="05465E7F" w14:textId="77777777" w:rsidR="00596D47" w:rsidRDefault="00596D47">
      <w:pPr>
        <w:pStyle w:val="TOC4"/>
        <w:rPr>
          <w:rFonts w:asciiTheme="minorHAnsi" w:eastAsiaTheme="minorEastAsia" w:hAnsiTheme="minorHAnsi" w:cstheme="minorBidi"/>
          <w:sz w:val="22"/>
          <w:szCs w:val="22"/>
        </w:rPr>
      </w:pPr>
      <w:r w:rsidRPr="00596D47">
        <w:t>A.7.3.78.1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1448</w:t>
      </w:r>
    </w:p>
    <w:p w14:paraId="77A3E129" w14:textId="77777777" w:rsidR="00596D47" w:rsidRDefault="00596D47">
      <w:pPr>
        <w:pStyle w:val="TOC4"/>
        <w:rPr>
          <w:rFonts w:asciiTheme="minorHAnsi" w:eastAsiaTheme="minorEastAsia" w:hAnsiTheme="minorHAnsi" w:cstheme="minorBidi"/>
          <w:sz w:val="22"/>
          <w:szCs w:val="22"/>
        </w:rPr>
      </w:pPr>
      <w:r w:rsidRPr="00596D47">
        <w:t>A.7.3.78.2</w:t>
      </w:r>
      <w:r w:rsidRPr="00596D47">
        <w:rPr>
          <w:rFonts w:asciiTheme="minorHAnsi" w:eastAsiaTheme="minorEastAsia" w:hAnsiTheme="minorHAnsi" w:cstheme="minorBidi"/>
          <w:sz w:val="22"/>
          <w:szCs w:val="22"/>
        </w:rPr>
        <w:tab/>
      </w:r>
      <w:r w:rsidRPr="003D1336">
        <w:rPr>
          <w:snapToGrid w:val="0"/>
        </w:rPr>
        <w:t>Test Requirements</w:t>
      </w:r>
      <w:r>
        <w:tab/>
        <w:t>1451</w:t>
      </w:r>
    </w:p>
    <w:p w14:paraId="6501D67B" w14:textId="77777777" w:rsidR="00596D47" w:rsidRDefault="00596D47">
      <w:pPr>
        <w:pStyle w:val="TOC3"/>
        <w:rPr>
          <w:rFonts w:asciiTheme="minorHAnsi" w:eastAsiaTheme="minorEastAsia" w:hAnsiTheme="minorHAnsi" w:cstheme="minorBidi"/>
          <w:sz w:val="22"/>
          <w:szCs w:val="22"/>
        </w:rPr>
      </w:pPr>
      <w:r w:rsidRPr="00596D47">
        <w:t>A.7.3.79</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w:t>
      </w:r>
      <w:r w:rsidRPr="003D1336">
        <w:rPr>
          <w:rFonts w:eastAsia="MS Mincho"/>
          <w:lang w:eastAsia="zh-CN"/>
        </w:rPr>
        <w:t>DD Radio Link Monitoring Test for In-Sync</w:t>
      </w:r>
      <w:r>
        <w:rPr>
          <w:lang w:eastAsia="zh-CN"/>
        </w:rPr>
        <w:t xml:space="preserve"> for non-BL CE UE in CEMode A</w:t>
      </w:r>
      <w:r>
        <w:tab/>
        <w:t>1451</w:t>
      </w:r>
    </w:p>
    <w:p w14:paraId="128E1ECD" w14:textId="77777777" w:rsidR="00596D47" w:rsidRDefault="00596D47">
      <w:pPr>
        <w:pStyle w:val="TOC4"/>
        <w:rPr>
          <w:rFonts w:asciiTheme="minorHAnsi" w:eastAsiaTheme="minorEastAsia" w:hAnsiTheme="minorHAnsi" w:cstheme="minorBidi"/>
          <w:sz w:val="22"/>
          <w:szCs w:val="22"/>
        </w:rPr>
      </w:pPr>
      <w:r w:rsidRPr="00596D47">
        <w:t>A.7.3.79.1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1451</w:t>
      </w:r>
    </w:p>
    <w:p w14:paraId="71406A72" w14:textId="77777777" w:rsidR="00596D47" w:rsidRDefault="00596D47">
      <w:pPr>
        <w:pStyle w:val="TOC4"/>
        <w:rPr>
          <w:rFonts w:asciiTheme="minorHAnsi" w:eastAsiaTheme="minorEastAsia" w:hAnsiTheme="minorHAnsi" w:cstheme="minorBidi"/>
          <w:sz w:val="22"/>
          <w:szCs w:val="22"/>
        </w:rPr>
      </w:pPr>
      <w:r w:rsidRPr="00596D47">
        <w:t>A.7.3.79.2</w:t>
      </w:r>
      <w:r w:rsidRPr="00596D47">
        <w:rPr>
          <w:rFonts w:asciiTheme="minorHAnsi" w:eastAsiaTheme="minorEastAsia" w:hAnsiTheme="minorHAnsi" w:cstheme="minorBidi"/>
          <w:sz w:val="22"/>
          <w:szCs w:val="22"/>
        </w:rPr>
        <w:tab/>
      </w:r>
      <w:r w:rsidRPr="003D1336">
        <w:rPr>
          <w:snapToGrid w:val="0"/>
        </w:rPr>
        <w:t>Test Requirements</w:t>
      </w:r>
      <w:r>
        <w:tab/>
        <w:t>1454</w:t>
      </w:r>
    </w:p>
    <w:p w14:paraId="4F409EA9" w14:textId="77777777" w:rsidR="00596D47" w:rsidRDefault="00596D47">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1454</w:t>
      </w:r>
    </w:p>
    <w:p w14:paraId="7D138DFC" w14:textId="77777777" w:rsidR="00596D47" w:rsidRDefault="00596D47">
      <w:pPr>
        <w:pStyle w:val="TOC4"/>
        <w:rPr>
          <w:rFonts w:asciiTheme="minorHAnsi" w:eastAsiaTheme="minorEastAsia" w:hAnsiTheme="minorHAnsi" w:cstheme="minorBidi"/>
          <w:sz w:val="22"/>
          <w:szCs w:val="22"/>
        </w:rPr>
      </w:pPr>
      <w:r w:rsidRPr="00596D47">
        <w:t>A.7.3.80.1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1454</w:t>
      </w:r>
    </w:p>
    <w:p w14:paraId="723AFF85" w14:textId="77777777" w:rsidR="00596D47" w:rsidRDefault="00596D47">
      <w:pPr>
        <w:pStyle w:val="TOC4"/>
        <w:rPr>
          <w:rFonts w:asciiTheme="minorHAnsi" w:eastAsiaTheme="minorEastAsia" w:hAnsiTheme="minorHAnsi" w:cstheme="minorBidi"/>
          <w:sz w:val="22"/>
          <w:szCs w:val="22"/>
        </w:rPr>
      </w:pPr>
      <w:r w:rsidRPr="00596D47">
        <w:t>A.7.3.80.2</w:t>
      </w:r>
      <w:r w:rsidRPr="00596D47">
        <w:rPr>
          <w:rFonts w:asciiTheme="minorHAnsi" w:eastAsiaTheme="minorEastAsia" w:hAnsiTheme="minorHAnsi" w:cstheme="minorBidi"/>
          <w:sz w:val="22"/>
          <w:szCs w:val="22"/>
        </w:rPr>
        <w:tab/>
      </w:r>
      <w:r w:rsidRPr="003D1336">
        <w:rPr>
          <w:snapToGrid w:val="0"/>
        </w:rPr>
        <w:t>Test Requirements</w:t>
      </w:r>
      <w:r>
        <w:tab/>
        <w:t>1457</w:t>
      </w:r>
    </w:p>
    <w:p w14:paraId="5C697EA3" w14:textId="77777777" w:rsidR="00596D47" w:rsidRDefault="00596D47">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1457</w:t>
      </w:r>
    </w:p>
    <w:p w14:paraId="562C0DA7" w14:textId="77777777" w:rsidR="00596D47" w:rsidRDefault="00596D47">
      <w:pPr>
        <w:pStyle w:val="TOC4"/>
        <w:rPr>
          <w:rFonts w:asciiTheme="minorHAnsi" w:eastAsiaTheme="minorEastAsia" w:hAnsiTheme="minorHAnsi" w:cstheme="minorBidi"/>
          <w:sz w:val="22"/>
          <w:szCs w:val="22"/>
        </w:rPr>
      </w:pPr>
      <w:r w:rsidRPr="00596D47">
        <w:t>A.7.3.81.1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1457</w:t>
      </w:r>
    </w:p>
    <w:p w14:paraId="7314A2B8" w14:textId="77777777" w:rsidR="00596D47" w:rsidRDefault="00596D47">
      <w:pPr>
        <w:pStyle w:val="TOC4"/>
        <w:rPr>
          <w:rFonts w:asciiTheme="minorHAnsi" w:eastAsiaTheme="minorEastAsia" w:hAnsiTheme="minorHAnsi" w:cstheme="minorBidi"/>
          <w:sz w:val="22"/>
          <w:szCs w:val="22"/>
        </w:rPr>
      </w:pPr>
      <w:r w:rsidRPr="00596D47">
        <w:t>A.7.3.81.2</w:t>
      </w:r>
      <w:r w:rsidRPr="00596D47">
        <w:rPr>
          <w:rFonts w:asciiTheme="minorHAnsi" w:eastAsiaTheme="minorEastAsia" w:hAnsiTheme="minorHAnsi" w:cstheme="minorBidi"/>
          <w:sz w:val="22"/>
          <w:szCs w:val="22"/>
        </w:rPr>
        <w:tab/>
      </w:r>
      <w:r w:rsidRPr="003D1336">
        <w:rPr>
          <w:snapToGrid w:val="0"/>
        </w:rPr>
        <w:t>Test Requirements</w:t>
      </w:r>
      <w:r>
        <w:tab/>
        <w:t>1460</w:t>
      </w:r>
    </w:p>
    <w:p w14:paraId="79B371FD" w14:textId="77777777" w:rsidR="00596D47" w:rsidRDefault="00596D47">
      <w:pPr>
        <w:pStyle w:val="TOC3"/>
        <w:rPr>
          <w:rFonts w:asciiTheme="minorHAnsi" w:eastAsiaTheme="minorEastAsia" w:hAnsiTheme="minorHAnsi" w:cstheme="minorBidi"/>
          <w:sz w:val="22"/>
          <w:szCs w:val="22"/>
        </w:rPr>
      </w:pPr>
      <w:r w:rsidRPr="00596D47">
        <w:t>A.7.3.82</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 xml:space="preserve">FDD Early Out-of-sync reporting Test </w:t>
      </w:r>
      <w:r>
        <w:rPr>
          <w:lang w:eastAsia="zh-CN"/>
        </w:rPr>
        <w:t>for Cat-M1 UE in CEModeB</w:t>
      </w:r>
      <w:r>
        <w:tab/>
        <w:t>1460</w:t>
      </w:r>
    </w:p>
    <w:p w14:paraId="7428EE91" w14:textId="77777777" w:rsidR="00596D47" w:rsidRDefault="00596D47">
      <w:pPr>
        <w:pStyle w:val="TOC4"/>
        <w:rPr>
          <w:rFonts w:asciiTheme="minorHAnsi" w:eastAsiaTheme="minorEastAsia" w:hAnsiTheme="minorHAnsi" w:cstheme="minorBidi"/>
          <w:sz w:val="22"/>
          <w:szCs w:val="22"/>
        </w:rPr>
      </w:pPr>
      <w:r w:rsidRPr="00596D47">
        <w:t>A.7.3.82.1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1460</w:t>
      </w:r>
    </w:p>
    <w:p w14:paraId="61553406" w14:textId="77777777" w:rsidR="00596D47" w:rsidRDefault="00596D47">
      <w:pPr>
        <w:pStyle w:val="TOC4"/>
        <w:rPr>
          <w:rFonts w:asciiTheme="minorHAnsi" w:eastAsiaTheme="minorEastAsia" w:hAnsiTheme="minorHAnsi" w:cstheme="minorBidi"/>
          <w:sz w:val="22"/>
          <w:szCs w:val="22"/>
        </w:rPr>
      </w:pPr>
      <w:r w:rsidRPr="00596D47">
        <w:t>A.7.3.82.2</w:t>
      </w:r>
      <w:r w:rsidRPr="00596D47">
        <w:rPr>
          <w:rFonts w:asciiTheme="minorHAnsi" w:eastAsiaTheme="minorEastAsia" w:hAnsiTheme="minorHAnsi" w:cstheme="minorBidi"/>
          <w:sz w:val="22"/>
          <w:szCs w:val="22"/>
        </w:rPr>
        <w:tab/>
      </w:r>
      <w:r w:rsidRPr="003D1336">
        <w:rPr>
          <w:snapToGrid w:val="0"/>
        </w:rPr>
        <w:t>Test Requirements</w:t>
      </w:r>
      <w:r>
        <w:tab/>
        <w:t>1463</w:t>
      </w:r>
    </w:p>
    <w:p w14:paraId="1CB9B40E" w14:textId="77777777" w:rsidR="00596D47" w:rsidRDefault="00596D47">
      <w:pPr>
        <w:pStyle w:val="TOC3"/>
        <w:rPr>
          <w:rFonts w:asciiTheme="minorHAnsi" w:eastAsiaTheme="minorEastAsia" w:hAnsiTheme="minorHAnsi" w:cstheme="minorBidi"/>
          <w:sz w:val="22"/>
          <w:szCs w:val="22"/>
        </w:rPr>
      </w:pPr>
      <w:r w:rsidRPr="00596D47">
        <w:t>A.7.3.83</w:t>
      </w:r>
      <w:r w:rsidRPr="00596D47">
        <w:rPr>
          <w:rFonts w:asciiTheme="minorHAnsi" w:hAnsiTheme="minorHAnsi" w:cstheme="minorBidi"/>
          <w:sz w:val="22"/>
          <w:szCs w:val="22"/>
        </w:rPr>
        <w:tab/>
      </w:r>
      <w:r w:rsidRPr="003D1336">
        <w:rPr>
          <w:rFonts w:eastAsia="MS Mincho"/>
          <w:lang w:eastAsia="zh-CN"/>
        </w:rPr>
        <w:t>E-UTRAN FD-FDD Early In-Sync reporting Test for Cat-M1 UE in CEModeB</w:t>
      </w:r>
      <w:r>
        <w:tab/>
        <w:t>1463</w:t>
      </w:r>
    </w:p>
    <w:p w14:paraId="1B3D49D1" w14:textId="77777777" w:rsidR="00596D47" w:rsidRDefault="00596D47">
      <w:pPr>
        <w:pStyle w:val="TOC4"/>
        <w:rPr>
          <w:rFonts w:asciiTheme="minorHAnsi" w:eastAsiaTheme="minorEastAsia" w:hAnsiTheme="minorHAnsi" w:cstheme="minorBidi"/>
          <w:sz w:val="22"/>
          <w:szCs w:val="22"/>
        </w:rPr>
      </w:pPr>
      <w:r w:rsidRPr="00596D47">
        <w:t>A.7.3.83.1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1463</w:t>
      </w:r>
    </w:p>
    <w:p w14:paraId="19458A67" w14:textId="77777777" w:rsidR="00596D47" w:rsidRDefault="00596D47">
      <w:pPr>
        <w:pStyle w:val="TOC4"/>
        <w:rPr>
          <w:rFonts w:asciiTheme="minorHAnsi" w:eastAsiaTheme="minorEastAsia" w:hAnsiTheme="minorHAnsi" w:cstheme="minorBidi"/>
          <w:sz w:val="22"/>
          <w:szCs w:val="22"/>
        </w:rPr>
      </w:pPr>
      <w:r w:rsidRPr="00596D47">
        <w:t>A.7.3.83.2</w:t>
      </w:r>
      <w:r w:rsidRPr="00596D47">
        <w:rPr>
          <w:rFonts w:asciiTheme="minorHAnsi" w:eastAsiaTheme="minorEastAsia" w:hAnsiTheme="minorHAnsi" w:cstheme="minorBidi"/>
          <w:sz w:val="22"/>
          <w:szCs w:val="22"/>
        </w:rPr>
        <w:tab/>
      </w:r>
      <w:r w:rsidRPr="003D1336">
        <w:rPr>
          <w:snapToGrid w:val="0"/>
        </w:rPr>
        <w:t>Test Requirements</w:t>
      </w:r>
      <w:r>
        <w:tab/>
        <w:t>1464</w:t>
      </w:r>
    </w:p>
    <w:p w14:paraId="1BDB6318" w14:textId="77777777" w:rsidR="00596D47" w:rsidRDefault="00596D47">
      <w:pPr>
        <w:pStyle w:val="TOC3"/>
        <w:rPr>
          <w:rFonts w:asciiTheme="minorHAnsi" w:eastAsiaTheme="minorEastAsia" w:hAnsiTheme="minorHAnsi" w:cstheme="minorBidi"/>
          <w:sz w:val="22"/>
          <w:szCs w:val="22"/>
        </w:rPr>
      </w:pPr>
      <w:r w:rsidRPr="00596D47">
        <w:t>A.7.3.84</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HD-FDD</w:t>
      </w:r>
      <w:r w:rsidRPr="003D1336">
        <w:rPr>
          <w:rFonts w:eastAsia="MS Mincho"/>
          <w:lang w:eastAsia="zh-CN"/>
        </w:rPr>
        <w:t xml:space="preserve"> Early Out-of-sync reporting Test </w:t>
      </w:r>
      <w:r>
        <w:rPr>
          <w:lang w:eastAsia="zh-CN"/>
        </w:rPr>
        <w:t>for Cat-M1 UE in CEModeB</w:t>
      </w:r>
      <w:r>
        <w:tab/>
        <w:t>1465</w:t>
      </w:r>
    </w:p>
    <w:p w14:paraId="4A7542BF" w14:textId="77777777" w:rsidR="00596D47" w:rsidRDefault="00596D47">
      <w:pPr>
        <w:pStyle w:val="TOC4"/>
        <w:rPr>
          <w:rFonts w:asciiTheme="minorHAnsi" w:eastAsiaTheme="minorEastAsia" w:hAnsiTheme="minorHAnsi" w:cstheme="minorBidi"/>
          <w:sz w:val="22"/>
          <w:szCs w:val="22"/>
        </w:rPr>
      </w:pPr>
      <w:r w:rsidRPr="00596D47">
        <w:t>A.7.3.84.1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1465</w:t>
      </w:r>
    </w:p>
    <w:p w14:paraId="0F8E679D" w14:textId="77777777" w:rsidR="00596D47" w:rsidRDefault="00596D47">
      <w:pPr>
        <w:pStyle w:val="TOC4"/>
        <w:rPr>
          <w:rFonts w:asciiTheme="minorHAnsi" w:eastAsiaTheme="minorEastAsia" w:hAnsiTheme="minorHAnsi" w:cstheme="minorBidi"/>
          <w:sz w:val="22"/>
          <w:szCs w:val="22"/>
        </w:rPr>
      </w:pPr>
      <w:r w:rsidRPr="00596D47">
        <w:t>A.7.3.84.2</w:t>
      </w:r>
      <w:r w:rsidRPr="00596D47">
        <w:rPr>
          <w:rFonts w:asciiTheme="minorHAnsi" w:eastAsiaTheme="minorEastAsia" w:hAnsiTheme="minorHAnsi" w:cstheme="minorBidi"/>
          <w:sz w:val="22"/>
          <w:szCs w:val="22"/>
        </w:rPr>
        <w:tab/>
      </w:r>
      <w:r w:rsidRPr="003D1336">
        <w:rPr>
          <w:snapToGrid w:val="0"/>
        </w:rPr>
        <w:t>Test Requirements</w:t>
      </w:r>
      <w:r>
        <w:tab/>
        <w:t>1467</w:t>
      </w:r>
    </w:p>
    <w:p w14:paraId="6529BDC9" w14:textId="77777777" w:rsidR="00596D47" w:rsidRDefault="00596D47">
      <w:pPr>
        <w:pStyle w:val="TOC3"/>
        <w:rPr>
          <w:rFonts w:asciiTheme="minorHAnsi" w:eastAsiaTheme="minorEastAsia" w:hAnsiTheme="minorHAnsi" w:cstheme="minorBidi"/>
          <w:sz w:val="22"/>
          <w:szCs w:val="22"/>
        </w:rPr>
      </w:pPr>
      <w:r w:rsidRPr="00596D47">
        <w:t>A.7.3.85</w:t>
      </w:r>
      <w:r w:rsidRPr="00596D47">
        <w:rPr>
          <w:rFonts w:asciiTheme="minorHAnsi" w:hAnsiTheme="minorHAnsi" w:cstheme="minorBidi"/>
          <w:sz w:val="22"/>
          <w:szCs w:val="22"/>
        </w:rPr>
        <w:tab/>
      </w:r>
      <w:r w:rsidRPr="003D1336">
        <w:rPr>
          <w:rFonts w:eastAsia="MS Mincho"/>
          <w:lang w:eastAsia="zh-CN"/>
        </w:rPr>
        <w:t>E-UTRAN HD-FDD Early In-Sync reporting Test for Cat-M1 UE in CEModeB</w:t>
      </w:r>
      <w:r>
        <w:tab/>
        <w:t>1467</w:t>
      </w:r>
    </w:p>
    <w:p w14:paraId="0D62BA5D" w14:textId="77777777" w:rsidR="00596D47" w:rsidRDefault="00596D47">
      <w:pPr>
        <w:pStyle w:val="TOC4"/>
        <w:rPr>
          <w:rFonts w:asciiTheme="minorHAnsi" w:eastAsiaTheme="minorEastAsia" w:hAnsiTheme="minorHAnsi" w:cstheme="minorBidi"/>
          <w:sz w:val="22"/>
          <w:szCs w:val="22"/>
        </w:rPr>
      </w:pPr>
      <w:r w:rsidRPr="00596D47">
        <w:t>A.7.3.85.1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1467</w:t>
      </w:r>
    </w:p>
    <w:p w14:paraId="1F943C4E" w14:textId="77777777" w:rsidR="00596D47" w:rsidRDefault="00596D47">
      <w:pPr>
        <w:pStyle w:val="TOC4"/>
        <w:rPr>
          <w:rFonts w:asciiTheme="minorHAnsi" w:eastAsiaTheme="minorEastAsia" w:hAnsiTheme="minorHAnsi" w:cstheme="minorBidi"/>
          <w:sz w:val="22"/>
          <w:szCs w:val="22"/>
        </w:rPr>
      </w:pPr>
      <w:r w:rsidRPr="00596D47">
        <w:t>A.7.3.85.2</w:t>
      </w:r>
      <w:r w:rsidRPr="00596D47">
        <w:rPr>
          <w:rFonts w:asciiTheme="minorHAnsi" w:eastAsiaTheme="minorEastAsia" w:hAnsiTheme="minorHAnsi" w:cstheme="minorBidi"/>
          <w:sz w:val="22"/>
          <w:szCs w:val="22"/>
        </w:rPr>
        <w:tab/>
      </w:r>
      <w:r w:rsidRPr="003D1336">
        <w:rPr>
          <w:snapToGrid w:val="0"/>
        </w:rPr>
        <w:t>Test Requirements</w:t>
      </w:r>
      <w:r>
        <w:tab/>
        <w:t>1468</w:t>
      </w:r>
    </w:p>
    <w:p w14:paraId="14DA50DC" w14:textId="77777777" w:rsidR="00596D47" w:rsidRDefault="00596D47">
      <w:pPr>
        <w:pStyle w:val="TOC3"/>
        <w:rPr>
          <w:rFonts w:asciiTheme="minorHAnsi" w:eastAsiaTheme="minorEastAsia" w:hAnsiTheme="minorHAnsi" w:cstheme="minorBidi"/>
          <w:sz w:val="22"/>
          <w:szCs w:val="22"/>
        </w:rPr>
      </w:pPr>
      <w:r w:rsidRPr="00596D47">
        <w:t>A.7.3.86</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Early Out-of-sync reporting Test </w:t>
      </w:r>
      <w:r>
        <w:rPr>
          <w:lang w:eastAsia="zh-CN"/>
        </w:rPr>
        <w:t>for Cat-M1 UE in CEModeB</w:t>
      </w:r>
      <w:r>
        <w:tab/>
        <w:t>1469</w:t>
      </w:r>
    </w:p>
    <w:p w14:paraId="165CB734" w14:textId="77777777" w:rsidR="00596D47" w:rsidRDefault="00596D47">
      <w:pPr>
        <w:pStyle w:val="TOC4"/>
        <w:rPr>
          <w:rFonts w:asciiTheme="minorHAnsi" w:eastAsiaTheme="minorEastAsia" w:hAnsiTheme="minorHAnsi" w:cstheme="minorBidi"/>
          <w:sz w:val="22"/>
          <w:szCs w:val="22"/>
        </w:rPr>
      </w:pPr>
      <w:r w:rsidRPr="00596D47">
        <w:t>A.7.3.86.1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1469</w:t>
      </w:r>
    </w:p>
    <w:p w14:paraId="7DED10F7" w14:textId="77777777" w:rsidR="00596D47" w:rsidRDefault="00596D47">
      <w:pPr>
        <w:pStyle w:val="TOC4"/>
        <w:rPr>
          <w:rFonts w:asciiTheme="minorHAnsi" w:eastAsiaTheme="minorEastAsia" w:hAnsiTheme="minorHAnsi" w:cstheme="minorBidi"/>
          <w:sz w:val="22"/>
          <w:szCs w:val="22"/>
        </w:rPr>
      </w:pPr>
      <w:r w:rsidRPr="00596D47">
        <w:t>A.7.3.86.2</w:t>
      </w:r>
      <w:r w:rsidRPr="00596D47">
        <w:rPr>
          <w:rFonts w:asciiTheme="minorHAnsi" w:eastAsiaTheme="minorEastAsia" w:hAnsiTheme="minorHAnsi" w:cstheme="minorBidi"/>
          <w:sz w:val="22"/>
          <w:szCs w:val="22"/>
        </w:rPr>
        <w:tab/>
      </w:r>
      <w:r w:rsidRPr="003D1336">
        <w:rPr>
          <w:snapToGrid w:val="0"/>
        </w:rPr>
        <w:t>Test Requirements</w:t>
      </w:r>
      <w:r>
        <w:tab/>
        <w:t>1471</w:t>
      </w:r>
    </w:p>
    <w:p w14:paraId="0AB0D416" w14:textId="77777777" w:rsidR="00596D47" w:rsidRDefault="00596D47">
      <w:pPr>
        <w:pStyle w:val="TOC3"/>
        <w:rPr>
          <w:rFonts w:asciiTheme="minorHAnsi" w:eastAsiaTheme="minorEastAsia" w:hAnsiTheme="minorHAnsi" w:cstheme="minorBidi"/>
          <w:sz w:val="22"/>
          <w:szCs w:val="22"/>
        </w:rPr>
      </w:pPr>
      <w:r w:rsidRPr="00596D47">
        <w:t>A.7.3.87</w:t>
      </w:r>
      <w:r w:rsidRPr="00596D47">
        <w:rPr>
          <w:rFonts w:asciiTheme="minorHAnsi" w:hAnsiTheme="minorHAnsi" w:cstheme="minorBidi"/>
          <w:sz w:val="22"/>
          <w:szCs w:val="22"/>
        </w:rPr>
        <w:tab/>
      </w:r>
      <w:r w:rsidRPr="003D1336">
        <w:rPr>
          <w:rFonts w:eastAsia="MS Mincho"/>
          <w:lang w:eastAsia="zh-CN"/>
        </w:rPr>
        <w:t>E-UTRAN TDD Early In-Sync reporting Test for Cat-M1 UE in CEModeB</w:t>
      </w:r>
      <w:r>
        <w:tab/>
        <w:t>1471</w:t>
      </w:r>
    </w:p>
    <w:p w14:paraId="3CC50950" w14:textId="77777777" w:rsidR="00596D47" w:rsidRDefault="00596D47">
      <w:pPr>
        <w:pStyle w:val="TOC4"/>
        <w:rPr>
          <w:rFonts w:asciiTheme="minorHAnsi" w:eastAsiaTheme="minorEastAsia" w:hAnsiTheme="minorHAnsi" w:cstheme="minorBidi"/>
          <w:sz w:val="22"/>
          <w:szCs w:val="22"/>
        </w:rPr>
      </w:pPr>
      <w:r w:rsidRPr="00596D47">
        <w:t>A.7.3.87.1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1471</w:t>
      </w:r>
    </w:p>
    <w:p w14:paraId="6E031A2D" w14:textId="77777777" w:rsidR="00596D47" w:rsidRDefault="00596D47">
      <w:pPr>
        <w:pStyle w:val="TOC4"/>
        <w:rPr>
          <w:rFonts w:asciiTheme="minorHAnsi" w:eastAsiaTheme="minorEastAsia" w:hAnsiTheme="minorHAnsi" w:cstheme="minorBidi"/>
          <w:sz w:val="22"/>
          <w:szCs w:val="22"/>
        </w:rPr>
      </w:pPr>
      <w:r w:rsidRPr="00596D47">
        <w:t>A.7.3.87.2</w:t>
      </w:r>
      <w:r w:rsidRPr="00596D47">
        <w:rPr>
          <w:rFonts w:asciiTheme="minorHAnsi" w:eastAsiaTheme="minorEastAsia" w:hAnsiTheme="minorHAnsi" w:cstheme="minorBidi"/>
          <w:sz w:val="22"/>
          <w:szCs w:val="22"/>
        </w:rPr>
        <w:tab/>
      </w:r>
      <w:r w:rsidRPr="003D1336">
        <w:rPr>
          <w:snapToGrid w:val="0"/>
        </w:rPr>
        <w:t>Test Requirements</w:t>
      </w:r>
      <w:r>
        <w:tab/>
        <w:t>1473</w:t>
      </w:r>
    </w:p>
    <w:p w14:paraId="08102191" w14:textId="77777777" w:rsidR="00596D47" w:rsidRDefault="00596D47">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1474</w:t>
      </w:r>
    </w:p>
    <w:p w14:paraId="6DE47CD5" w14:textId="77777777" w:rsidR="00596D47" w:rsidRDefault="00596D47">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1474</w:t>
      </w:r>
    </w:p>
    <w:p w14:paraId="7195EA51" w14:textId="77777777" w:rsidR="00596D47" w:rsidRDefault="00596D47">
      <w:pPr>
        <w:pStyle w:val="TOC4"/>
        <w:rPr>
          <w:rFonts w:asciiTheme="minorHAnsi" w:eastAsiaTheme="minorEastAsia" w:hAnsiTheme="minorHAnsi" w:cstheme="minorBidi"/>
          <w:sz w:val="22"/>
          <w:szCs w:val="22"/>
        </w:rPr>
      </w:pPr>
      <w:r w:rsidRPr="00596D47">
        <w:t>A.7.4.1.1</w:t>
      </w:r>
      <w:r w:rsidRPr="00596D47">
        <w:rPr>
          <w:rFonts w:asciiTheme="minorHAnsi" w:eastAsiaTheme="minorEastAsia" w:hAnsiTheme="minorHAnsi" w:cstheme="minorBidi"/>
          <w:sz w:val="22"/>
          <w:szCs w:val="22"/>
        </w:rPr>
        <w:tab/>
      </w:r>
      <w:r w:rsidRPr="003D1336">
        <w:rPr>
          <w:snapToGrid w:val="0"/>
        </w:rPr>
        <w:t>Test Purpose and Environment</w:t>
      </w:r>
      <w:r>
        <w:tab/>
        <w:t>1474</w:t>
      </w:r>
    </w:p>
    <w:p w14:paraId="1F4B17D8" w14:textId="77777777" w:rsidR="00596D47" w:rsidRDefault="00596D47">
      <w:pPr>
        <w:pStyle w:val="TOC4"/>
        <w:rPr>
          <w:rFonts w:asciiTheme="minorHAnsi" w:eastAsiaTheme="minorEastAsia" w:hAnsiTheme="minorHAnsi" w:cstheme="minorBidi"/>
          <w:sz w:val="22"/>
          <w:szCs w:val="22"/>
        </w:rPr>
      </w:pPr>
      <w:r w:rsidRPr="00596D47">
        <w:t>A.7.4.1.2</w:t>
      </w:r>
      <w:r w:rsidRPr="00596D47">
        <w:rPr>
          <w:rFonts w:asciiTheme="minorHAnsi" w:eastAsiaTheme="minorEastAsia" w:hAnsiTheme="minorHAnsi" w:cstheme="minorBidi"/>
          <w:sz w:val="22"/>
          <w:szCs w:val="22"/>
        </w:rPr>
        <w:tab/>
      </w:r>
      <w:r w:rsidRPr="003D1336">
        <w:rPr>
          <w:snapToGrid w:val="0"/>
        </w:rPr>
        <w:t>Test Requirements</w:t>
      </w:r>
      <w:r>
        <w:tab/>
        <w:t>1476</w:t>
      </w:r>
    </w:p>
    <w:p w14:paraId="1EDE7B09" w14:textId="77777777" w:rsidR="00596D47" w:rsidRDefault="00596D47">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1476</w:t>
      </w:r>
    </w:p>
    <w:p w14:paraId="5822B946" w14:textId="77777777" w:rsidR="00596D47" w:rsidRDefault="00596D47">
      <w:pPr>
        <w:pStyle w:val="TOC4"/>
        <w:rPr>
          <w:rFonts w:asciiTheme="minorHAnsi" w:eastAsiaTheme="minorEastAsia" w:hAnsiTheme="minorHAnsi" w:cstheme="minorBidi"/>
          <w:sz w:val="22"/>
          <w:szCs w:val="22"/>
        </w:rPr>
      </w:pPr>
      <w:r w:rsidRPr="00596D47">
        <w:t>A.7.4.2.1</w:t>
      </w:r>
      <w:r w:rsidRPr="00596D47">
        <w:rPr>
          <w:rFonts w:asciiTheme="minorHAnsi" w:eastAsiaTheme="minorEastAsia" w:hAnsiTheme="minorHAnsi" w:cstheme="minorBidi"/>
          <w:sz w:val="22"/>
          <w:szCs w:val="22"/>
        </w:rPr>
        <w:tab/>
      </w:r>
      <w:r w:rsidRPr="003D1336">
        <w:rPr>
          <w:snapToGrid w:val="0"/>
        </w:rPr>
        <w:t>Test Purpose and Environment</w:t>
      </w:r>
      <w:r>
        <w:tab/>
        <w:t>1476</w:t>
      </w:r>
    </w:p>
    <w:p w14:paraId="472A8454" w14:textId="77777777" w:rsidR="00596D47" w:rsidRDefault="00596D47">
      <w:pPr>
        <w:pStyle w:val="TOC4"/>
        <w:rPr>
          <w:rFonts w:asciiTheme="minorHAnsi" w:eastAsiaTheme="minorEastAsia" w:hAnsiTheme="minorHAnsi" w:cstheme="minorBidi"/>
          <w:sz w:val="22"/>
          <w:szCs w:val="22"/>
        </w:rPr>
      </w:pPr>
      <w:r w:rsidRPr="00596D47">
        <w:t>A.7.4.2.2</w:t>
      </w:r>
      <w:r w:rsidRPr="00596D47">
        <w:rPr>
          <w:rFonts w:asciiTheme="minorHAnsi" w:eastAsiaTheme="minorEastAsia" w:hAnsiTheme="minorHAnsi" w:cstheme="minorBidi"/>
          <w:sz w:val="22"/>
          <w:szCs w:val="22"/>
        </w:rPr>
        <w:tab/>
      </w:r>
      <w:r w:rsidRPr="003D1336">
        <w:rPr>
          <w:snapToGrid w:val="0"/>
        </w:rPr>
        <w:t>Test Requirements</w:t>
      </w:r>
      <w:r>
        <w:tab/>
        <w:t>1478</w:t>
      </w:r>
    </w:p>
    <w:p w14:paraId="45235272" w14:textId="77777777" w:rsidR="00596D47" w:rsidRDefault="00596D47">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1478</w:t>
      </w:r>
    </w:p>
    <w:p w14:paraId="771EC7A3" w14:textId="77777777" w:rsidR="00596D47" w:rsidRDefault="00596D47">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1478</w:t>
      </w:r>
    </w:p>
    <w:p w14:paraId="72DDAB74" w14:textId="77777777" w:rsidR="00596D47" w:rsidRDefault="00596D47">
      <w:pPr>
        <w:pStyle w:val="TOC4"/>
        <w:rPr>
          <w:rFonts w:asciiTheme="minorHAnsi" w:eastAsiaTheme="minorEastAsia" w:hAnsiTheme="minorHAnsi" w:cstheme="minorBidi"/>
          <w:sz w:val="22"/>
          <w:szCs w:val="22"/>
        </w:rPr>
      </w:pPr>
      <w:r w:rsidRPr="00596D47">
        <w:t>A.7.4.3.2</w:t>
      </w:r>
      <w:r w:rsidRPr="00596D47">
        <w:rPr>
          <w:rFonts w:asciiTheme="minorHAnsi" w:eastAsiaTheme="minorEastAsia" w:hAnsiTheme="minorHAnsi" w:cstheme="minorBidi"/>
          <w:sz w:val="22"/>
          <w:szCs w:val="22"/>
        </w:rPr>
        <w:tab/>
      </w:r>
      <w:r w:rsidRPr="003D1336">
        <w:rPr>
          <w:snapToGrid w:val="0"/>
        </w:rPr>
        <w:t>Test Requirements</w:t>
      </w:r>
      <w:r>
        <w:tab/>
        <w:t>1480</w:t>
      </w:r>
    </w:p>
    <w:p w14:paraId="3D076911" w14:textId="77777777" w:rsidR="00596D47" w:rsidRDefault="00596D47">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1480</w:t>
      </w:r>
    </w:p>
    <w:p w14:paraId="6056889E" w14:textId="77777777" w:rsidR="00596D47" w:rsidRDefault="00596D47">
      <w:pPr>
        <w:pStyle w:val="TOC4"/>
        <w:rPr>
          <w:rFonts w:asciiTheme="minorHAnsi" w:eastAsiaTheme="minorEastAsia" w:hAnsiTheme="minorHAnsi" w:cstheme="minorBidi"/>
          <w:sz w:val="22"/>
          <w:szCs w:val="22"/>
        </w:rPr>
      </w:pPr>
      <w:r w:rsidRPr="00596D47">
        <w:t>A.7.4.4.1</w:t>
      </w:r>
      <w:r w:rsidRPr="00596D47">
        <w:rPr>
          <w:rFonts w:asciiTheme="minorHAnsi" w:eastAsiaTheme="minorEastAsia" w:hAnsiTheme="minorHAnsi" w:cstheme="minorBidi"/>
          <w:sz w:val="22"/>
          <w:szCs w:val="22"/>
        </w:rPr>
        <w:tab/>
      </w:r>
      <w:r w:rsidRPr="003D1336">
        <w:rPr>
          <w:snapToGrid w:val="0"/>
        </w:rPr>
        <w:t>Test Purpose and Environment</w:t>
      </w:r>
      <w:r>
        <w:tab/>
        <w:t>1480</w:t>
      </w:r>
    </w:p>
    <w:p w14:paraId="72C3EE43" w14:textId="77777777" w:rsidR="00596D47" w:rsidRDefault="00596D47">
      <w:pPr>
        <w:pStyle w:val="TOC4"/>
        <w:rPr>
          <w:rFonts w:asciiTheme="minorHAnsi" w:eastAsiaTheme="minorEastAsia" w:hAnsiTheme="minorHAnsi" w:cstheme="minorBidi"/>
          <w:sz w:val="22"/>
          <w:szCs w:val="22"/>
        </w:rPr>
      </w:pPr>
      <w:r w:rsidRPr="00596D47">
        <w:t>A.7.4.</w:t>
      </w:r>
      <w:r w:rsidRPr="00596D47">
        <w:rPr>
          <w:lang w:eastAsia="zh-CN"/>
        </w:rPr>
        <w:t>4</w:t>
      </w:r>
      <w:r w:rsidRPr="00596D47">
        <w:t>.2</w:t>
      </w:r>
      <w:r w:rsidRPr="00596D47">
        <w:rPr>
          <w:rFonts w:asciiTheme="minorHAnsi" w:eastAsiaTheme="minorEastAsia" w:hAnsiTheme="minorHAnsi" w:cstheme="minorBidi"/>
          <w:sz w:val="22"/>
          <w:szCs w:val="22"/>
        </w:rPr>
        <w:tab/>
      </w:r>
      <w:r w:rsidRPr="003D1336">
        <w:rPr>
          <w:snapToGrid w:val="0"/>
        </w:rPr>
        <w:t>Test Requirements</w:t>
      </w:r>
      <w:r>
        <w:tab/>
        <w:t>1483</w:t>
      </w:r>
    </w:p>
    <w:p w14:paraId="61986A83" w14:textId="77777777" w:rsidR="00596D47" w:rsidRDefault="00596D47">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1483</w:t>
      </w:r>
    </w:p>
    <w:p w14:paraId="2F3B0C44" w14:textId="77777777" w:rsidR="00596D47" w:rsidRDefault="00596D47">
      <w:pPr>
        <w:pStyle w:val="TOC4"/>
        <w:rPr>
          <w:rFonts w:asciiTheme="minorHAnsi" w:eastAsiaTheme="minorEastAsia" w:hAnsiTheme="minorHAnsi" w:cstheme="minorBidi"/>
          <w:sz w:val="22"/>
          <w:szCs w:val="22"/>
        </w:rPr>
      </w:pPr>
      <w:r w:rsidRPr="00596D47">
        <w:lastRenderedPageBreak/>
        <w:t>A.7.4.5.1</w:t>
      </w:r>
      <w:r w:rsidRPr="00596D47">
        <w:rPr>
          <w:rFonts w:asciiTheme="minorHAnsi" w:eastAsiaTheme="minorEastAsia" w:hAnsiTheme="minorHAnsi" w:cstheme="minorBidi"/>
          <w:sz w:val="22"/>
          <w:szCs w:val="22"/>
        </w:rPr>
        <w:tab/>
      </w:r>
      <w:r w:rsidRPr="003D1336">
        <w:rPr>
          <w:snapToGrid w:val="0"/>
        </w:rPr>
        <w:t>Test Purpose and Environment</w:t>
      </w:r>
      <w:r>
        <w:tab/>
        <w:t>1483</w:t>
      </w:r>
    </w:p>
    <w:p w14:paraId="07525D08" w14:textId="77777777" w:rsidR="00596D47" w:rsidRDefault="00596D47">
      <w:pPr>
        <w:pStyle w:val="TOC4"/>
        <w:rPr>
          <w:rFonts w:asciiTheme="minorHAnsi" w:eastAsiaTheme="minorEastAsia" w:hAnsiTheme="minorHAnsi" w:cstheme="minorBidi"/>
          <w:sz w:val="22"/>
          <w:szCs w:val="22"/>
        </w:rPr>
      </w:pPr>
      <w:r w:rsidRPr="00596D47">
        <w:t>A.7.4.</w:t>
      </w:r>
      <w:r w:rsidRPr="00596D47">
        <w:rPr>
          <w:lang w:eastAsia="zh-CN"/>
        </w:rPr>
        <w:t>5</w:t>
      </w:r>
      <w:r w:rsidRPr="00596D47">
        <w:t>.2</w:t>
      </w:r>
      <w:r w:rsidRPr="00596D47">
        <w:rPr>
          <w:rFonts w:asciiTheme="minorHAnsi" w:eastAsiaTheme="minorEastAsia" w:hAnsiTheme="minorHAnsi" w:cstheme="minorBidi"/>
          <w:sz w:val="22"/>
          <w:szCs w:val="22"/>
        </w:rPr>
        <w:tab/>
      </w:r>
      <w:r w:rsidRPr="003D1336">
        <w:rPr>
          <w:snapToGrid w:val="0"/>
        </w:rPr>
        <w:t>Test Requirements</w:t>
      </w:r>
      <w:r>
        <w:tab/>
        <w:t>1485</w:t>
      </w:r>
    </w:p>
    <w:p w14:paraId="7DC7A497" w14:textId="77777777" w:rsidR="00596D47" w:rsidRDefault="00596D47">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1485</w:t>
      </w:r>
    </w:p>
    <w:p w14:paraId="6F0226E5" w14:textId="77777777" w:rsidR="00596D47" w:rsidRDefault="00596D47">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1485</w:t>
      </w:r>
    </w:p>
    <w:p w14:paraId="409B0AB7" w14:textId="77777777" w:rsidR="00596D47" w:rsidRDefault="00596D47">
      <w:pPr>
        <w:pStyle w:val="TOC4"/>
        <w:rPr>
          <w:rFonts w:asciiTheme="minorHAnsi" w:eastAsiaTheme="minorEastAsia" w:hAnsiTheme="minorHAnsi" w:cstheme="minorBidi"/>
          <w:sz w:val="22"/>
          <w:szCs w:val="22"/>
        </w:rPr>
      </w:pPr>
      <w:r w:rsidRPr="00596D47">
        <w:t>A.7.</w:t>
      </w:r>
      <w:r w:rsidRPr="00596D47">
        <w:rPr>
          <w:lang w:eastAsia="zh-CN"/>
        </w:rPr>
        <w:t>4</w:t>
      </w:r>
      <w:r w:rsidRPr="00596D47">
        <w:t>.</w:t>
      </w:r>
      <w:r w:rsidRPr="00596D47">
        <w:rPr>
          <w:lang w:eastAsia="zh-CN"/>
        </w:rPr>
        <w:t>6.2</w:t>
      </w:r>
      <w:r w:rsidRPr="00596D47">
        <w:rPr>
          <w:rFonts w:asciiTheme="minorHAnsi" w:eastAsiaTheme="minorEastAsia" w:hAnsiTheme="minorHAnsi" w:cstheme="minorBidi"/>
          <w:sz w:val="22"/>
          <w:szCs w:val="22"/>
        </w:rPr>
        <w:tab/>
      </w:r>
      <w:r w:rsidRPr="003D1336">
        <w:rPr>
          <w:snapToGrid w:val="0"/>
        </w:rPr>
        <w:t>Test Requirements</w:t>
      </w:r>
      <w:r>
        <w:tab/>
        <w:t>1487</w:t>
      </w:r>
    </w:p>
    <w:p w14:paraId="16F6DB23" w14:textId="77777777" w:rsidR="00596D47" w:rsidRDefault="00596D47">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1487</w:t>
      </w:r>
    </w:p>
    <w:p w14:paraId="17417A3A" w14:textId="77777777" w:rsidR="00596D47" w:rsidRDefault="00596D47">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1487</w:t>
      </w:r>
    </w:p>
    <w:p w14:paraId="45FAB280" w14:textId="77777777" w:rsidR="00596D47" w:rsidRDefault="00596D47">
      <w:pPr>
        <w:pStyle w:val="TOC4"/>
        <w:rPr>
          <w:rFonts w:asciiTheme="minorHAnsi" w:eastAsiaTheme="minorEastAsia" w:hAnsiTheme="minorHAnsi" w:cstheme="minorBidi"/>
          <w:sz w:val="22"/>
          <w:szCs w:val="22"/>
        </w:rPr>
      </w:pPr>
      <w:r w:rsidRPr="00596D47">
        <w:t>A.7.4.7</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1491</w:t>
      </w:r>
    </w:p>
    <w:p w14:paraId="3D9EB184" w14:textId="77777777" w:rsidR="00596D47" w:rsidRDefault="00596D47">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1491</w:t>
      </w:r>
    </w:p>
    <w:p w14:paraId="0C0CE6B4" w14:textId="77777777" w:rsidR="00596D47" w:rsidRDefault="00596D47">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1491</w:t>
      </w:r>
    </w:p>
    <w:p w14:paraId="65FB4162" w14:textId="77777777" w:rsidR="00596D47" w:rsidRDefault="00596D47">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1491</w:t>
      </w:r>
    </w:p>
    <w:p w14:paraId="73083D11" w14:textId="77777777" w:rsidR="00596D47" w:rsidRDefault="00596D4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1492</w:t>
      </w:r>
    </w:p>
    <w:p w14:paraId="1E1BA7AB" w14:textId="77777777" w:rsidR="00596D47" w:rsidRDefault="00596D47">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1493</w:t>
      </w:r>
    </w:p>
    <w:p w14:paraId="25FC1394" w14:textId="77777777" w:rsidR="00596D47" w:rsidRDefault="00596D47">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1493</w:t>
      </w:r>
    </w:p>
    <w:p w14:paraId="5287E10B" w14:textId="77777777" w:rsidR="00596D47" w:rsidRDefault="00596D4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1493</w:t>
      </w:r>
    </w:p>
    <w:p w14:paraId="41D13963" w14:textId="77777777" w:rsidR="00596D47" w:rsidRDefault="00596D47">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1494</w:t>
      </w:r>
    </w:p>
    <w:p w14:paraId="1293755E" w14:textId="77777777" w:rsidR="00596D47" w:rsidRDefault="00596D47">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1494</w:t>
      </w:r>
    </w:p>
    <w:p w14:paraId="3E0A47ED" w14:textId="77777777" w:rsidR="00596D47" w:rsidRDefault="00596D47">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1495</w:t>
      </w:r>
    </w:p>
    <w:p w14:paraId="2B763274" w14:textId="77777777" w:rsidR="00596D47" w:rsidRDefault="00596D47">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1496</w:t>
      </w:r>
    </w:p>
    <w:p w14:paraId="707A606F" w14:textId="77777777" w:rsidR="00596D47" w:rsidRDefault="00596D47">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1496</w:t>
      </w:r>
    </w:p>
    <w:p w14:paraId="21D2696D" w14:textId="77777777" w:rsidR="00596D47" w:rsidRDefault="00596D47">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1497</w:t>
      </w:r>
    </w:p>
    <w:p w14:paraId="2023520B" w14:textId="77777777" w:rsidR="00596D47" w:rsidRDefault="00596D47">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1498</w:t>
      </w:r>
    </w:p>
    <w:p w14:paraId="060F2280" w14:textId="77777777" w:rsidR="00596D47" w:rsidRDefault="00596D47">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1498</w:t>
      </w:r>
    </w:p>
    <w:p w14:paraId="0DAB4C50" w14:textId="77777777" w:rsidR="00596D47" w:rsidRDefault="00596D47">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1500</w:t>
      </w:r>
    </w:p>
    <w:p w14:paraId="7F9B5B4C" w14:textId="77777777" w:rsidR="00596D47" w:rsidRDefault="00596D47">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1501</w:t>
      </w:r>
    </w:p>
    <w:p w14:paraId="060A6255" w14:textId="77777777" w:rsidR="00596D47" w:rsidRDefault="00596D47">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1501</w:t>
      </w:r>
    </w:p>
    <w:p w14:paraId="576B03C3" w14:textId="77777777" w:rsidR="00596D47" w:rsidRDefault="00596D47">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1502</w:t>
      </w:r>
    </w:p>
    <w:p w14:paraId="3F7C221D" w14:textId="77777777" w:rsidR="00596D47" w:rsidRDefault="00596D47">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1503</w:t>
      </w:r>
    </w:p>
    <w:p w14:paraId="183576F3" w14:textId="77777777" w:rsidR="00596D47" w:rsidRDefault="00596D47">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1503</w:t>
      </w:r>
    </w:p>
    <w:p w14:paraId="5620F588" w14:textId="77777777" w:rsidR="00596D47" w:rsidRDefault="00596D47">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1505</w:t>
      </w:r>
    </w:p>
    <w:p w14:paraId="49785785" w14:textId="77777777" w:rsidR="00596D47" w:rsidRDefault="00596D47">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1505</w:t>
      </w:r>
    </w:p>
    <w:p w14:paraId="28C25F7C" w14:textId="77777777" w:rsidR="00596D47" w:rsidRDefault="00596D47">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1505</w:t>
      </w:r>
    </w:p>
    <w:p w14:paraId="43D5ED8A" w14:textId="77777777" w:rsidR="00596D47" w:rsidRDefault="00596D47">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1507</w:t>
      </w:r>
    </w:p>
    <w:p w14:paraId="0106AAA4" w14:textId="77777777" w:rsidR="00596D47" w:rsidRDefault="00596D47">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3D1336">
        <w:rPr>
          <w:lang w:val="en-US"/>
        </w:rPr>
        <w:t xml:space="preserve">Interruptions due to ProSe Direct Discovery reception on non-serving </w:t>
      </w:r>
      <w:r>
        <w:t>frequency</w:t>
      </w:r>
      <w:r>
        <w:tab/>
        <w:t>1508</w:t>
      </w:r>
    </w:p>
    <w:p w14:paraId="77CD1171" w14:textId="77777777" w:rsidR="00596D47" w:rsidRDefault="00596D47">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1508</w:t>
      </w:r>
    </w:p>
    <w:p w14:paraId="11232147" w14:textId="77777777" w:rsidR="00596D47" w:rsidRDefault="00596D47">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1510</w:t>
      </w:r>
    </w:p>
    <w:p w14:paraId="0BC05E2A" w14:textId="77777777" w:rsidR="00596D47" w:rsidRDefault="00596D47">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3D1336">
        <w:rPr>
          <w:lang w:val="en-US"/>
        </w:rPr>
        <w:t xml:space="preserve">Interruptions due to ProSe Direct Discovery transmission on non-serving </w:t>
      </w:r>
      <w:r>
        <w:t>frequency</w:t>
      </w:r>
      <w:r>
        <w:tab/>
        <w:t>1511</w:t>
      </w:r>
    </w:p>
    <w:p w14:paraId="6DE91BAA" w14:textId="77777777" w:rsidR="00596D47" w:rsidRDefault="00596D47">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1511</w:t>
      </w:r>
    </w:p>
    <w:p w14:paraId="22D7419F" w14:textId="77777777" w:rsidR="00596D47" w:rsidRDefault="00596D47">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1513</w:t>
      </w:r>
    </w:p>
    <w:p w14:paraId="36FD23CA" w14:textId="77777777" w:rsidR="00596D47" w:rsidRDefault="00596D47">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3D1336">
        <w:rPr>
          <w:lang w:val="en-US"/>
        </w:rPr>
        <w:t xml:space="preserve">Interruptions due to ProSe Direct Communication on non-serving </w:t>
      </w:r>
      <w:r>
        <w:t>frequency</w:t>
      </w:r>
      <w:r>
        <w:tab/>
        <w:t>1514</w:t>
      </w:r>
    </w:p>
    <w:p w14:paraId="2852CA9C" w14:textId="77777777" w:rsidR="00596D47" w:rsidRDefault="00596D47">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1514</w:t>
      </w:r>
    </w:p>
    <w:p w14:paraId="0B338E6E" w14:textId="77777777" w:rsidR="00596D47" w:rsidRDefault="00596D47">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1516</w:t>
      </w:r>
    </w:p>
    <w:p w14:paraId="53EBB793" w14:textId="77777777" w:rsidR="00596D47" w:rsidRDefault="00596D47">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1516</w:t>
      </w:r>
    </w:p>
    <w:p w14:paraId="14EE634A" w14:textId="77777777" w:rsidR="00596D47" w:rsidRDefault="00596D47">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1516</w:t>
      </w:r>
    </w:p>
    <w:p w14:paraId="1863BC0B" w14:textId="77777777" w:rsidR="00596D47" w:rsidRDefault="00596D47">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1520</w:t>
      </w:r>
    </w:p>
    <w:p w14:paraId="4531A147" w14:textId="77777777" w:rsidR="00596D47" w:rsidRDefault="00596D47">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1521</w:t>
      </w:r>
    </w:p>
    <w:p w14:paraId="1C04EBE0" w14:textId="77777777" w:rsidR="00596D47" w:rsidRDefault="00596D47">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1521</w:t>
      </w:r>
    </w:p>
    <w:p w14:paraId="03D9A401" w14:textId="77777777" w:rsidR="00596D47" w:rsidRDefault="00596D47">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1521</w:t>
      </w:r>
    </w:p>
    <w:p w14:paraId="4F75739C" w14:textId="77777777" w:rsidR="00596D47" w:rsidRDefault="00596D47">
      <w:pPr>
        <w:pStyle w:val="TOC4"/>
        <w:rPr>
          <w:rFonts w:asciiTheme="minorHAnsi" w:eastAsiaTheme="minorEastAsia" w:hAnsiTheme="minorHAnsi" w:cstheme="minorBidi"/>
          <w:sz w:val="22"/>
          <w:szCs w:val="22"/>
        </w:rPr>
      </w:pPr>
      <w:r w:rsidRPr="00596D47">
        <w:t>A.7.6.1.2</w:t>
      </w:r>
      <w:r w:rsidRPr="00596D47">
        <w:rPr>
          <w:rFonts w:asciiTheme="minorHAnsi" w:eastAsiaTheme="minorEastAsia" w:hAnsiTheme="minorHAnsi" w:cstheme="minorBidi"/>
          <w:sz w:val="22"/>
          <w:szCs w:val="22"/>
        </w:rPr>
        <w:tab/>
      </w:r>
      <w:r w:rsidRPr="003D1336">
        <w:rPr>
          <w:snapToGrid w:val="0"/>
        </w:rPr>
        <w:t>Test Requirements</w:t>
      </w:r>
      <w:r>
        <w:tab/>
        <w:t>1524</w:t>
      </w:r>
    </w:p>
    <w:p w14:paraId="67E0F8D1" w14:textId="77777777" w:rsidR="00596D47" w:rsidRDefault="00596D47">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1524</w:t>
      </w:r>
    </w:p>
    <w:p w14:paraId="3CB65F44" w14:textId="77777777" w:rsidR="00596D47" w:rsidRDefault="00596D47">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1524</w:t>
      </w:r>
    </w:p>
    <w:p w14:paraId="3B71786A" w14:textId="77777777" w:rsidR="00596D47" w:rsidRDefault="00596D47">
      <w:pPr>
        <w:pStyle w:val="TOC4"/>
        <w:rPr>
          <w:rFonts w:asciiTheme="minorHAnsi" w:eastAsiaTheme="minorEastAsia" w:hAnsiTheme="minorHAnsi" w:cstheme="minorBidi"/>
          <w:sz w:val="22"/>
          <w:szCs w:val="22"/>
        </w:rPr>
      </w:pPr>
      <w:r w:rsidRPr="00596D47">
        <w:t>A.7.6.2</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1527</w:t>
      </w:r>
    </w:p>
    <w:p w14:paraId="0B2543A4" w14:textId="7A70B2E9" w:rsidR="00596D47" w:rsidRDefault="00596D47">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1527</w:t>
      </w:r>
    </w:p>
    <w:p w14:paraId="2FA0A8D8" w14:textId="77777777" w:rsidR="00596D47" w:rsidRDefault="00596D47">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1527</w:t>
      </w:r>
    </w:p>
    <w:p w14:paraId="417A3E23" w14:textId="77777777" w:rsidR="00596D47" w:rsidRDefault="00596D47">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1527</w:t>
      </w:r>
    </w:p>
    <w:p w14:paraId="09AE8C20" w14:textId="77777777" w:rsidR="00596D47" w:rsidRDefault="00596D47">
      <w:pPr>
        <w:pStyle w:val="TOC4"/>
        <w:rPr>
          <w:rFonts w:asciiTheme="minorHAnsi" w:eastAsiaTheme="minorEastAsia" w:hAnsiTheme="minorHAnsi" w:cstheme="minorBidi"/>
          <w:sz w:val="22"/>
          <w:szCs w:val="22"/>
        </w:rPr>
      </w:pPr>
      <w:r w:rsidRPr="00596D47">
        <w:t>A.8.1.1.1</w:t>
      </w:r>
      <w:r w:rsidRPr="00596D47">
        <w:rPr>
          <w:rFonts w:asciiTheme="minorHAnsi" w:eastAsiaTheme="minorEastAsia" w:hAnsiTheme="minorHAnsi"/>
          <w:sz w:val="22"/>
          <w:szCs w:val="22"/>
        </w:rPr>
        <w:tab/>
      </w:r>
      <w:r w:rsidRPr="003D1336">
        <w:rPr>
          <w:rFonts w:cs="v4.2.0"/>
          <w:snapToGrid w:val="0"/>
        </w:rPr>
        <w:t>Test Purpose and Environment</w:t>
      </w:r>
      <w:r>
        <w:tab/>
        <w:t>1527</w:t>
      </w:r>
    </w:p>
    <w:p w14:paraId="08425F13" w14:textId="77777777" w:rsidR="00596D47" w:rsidRDefault="00596D47">
      <w:pPr>
        <w:pStyle w:val="TOC4"/>
        <w:rPr>
          <w:rFonts w:asciiTheme="minorHAnsi" w:eastAsiaTheme="minorEastAsia" w:hAnsiTheme="minorHAnsi" w:cstheme="minorBidi"/>
          <w:sz w:val="22"/>
          <w:szCs w:val="22"/>
        </w:rPr>
      </w:pPr>
      <w:r w:rsidRPr="00596D47">
        <w:lastRenderedPageBreak/>
        <w:t>A.8.1.1.2</w:t>
      </w:r>
      <w:r w:rsidRPr="00596D47">
        <w:rPr>
          <w:rFonts w:asciiTheme="minorHAnsi" w:eastAsiaTheme="minorEastAsia" w:hAnsiTheme="minorHAnsi"/>
          <w:sz w:val="22"/>
          <w:szCs w:val="22"/>
        </w:rPr>
        <w:tab/>
      </w:r>
      <w:r w:rsidRPr="003D1336">
        <w:rPr>
          <w:rFonts w:cs="v4.2.0"/>
          <w:snapToGrid w:val="0"/>
        </w:rPr>
        <w:t>Test Requirements</w:t>
      </w:r>
      <w:r>
        <w:tab/>
        <w:t>1529</w:t>
      </w:r>
    </w:p>
    <w:p w14:paraId="75461F43" w14:textId="77777777" w:rsidR="00596D47" w:rsidRDefault="00596D47">
      <w:pPr>
        <w:pStyle w:val="TOC3"/>
        <w:rPr>
          <w:rFonts w:asciiTheme="minorHAnsi" w:eastAsiaTheme="minorEastAsia" w:hAnsiTheme="minorHAnsi" w:cstheme="minorBidi"/>
          <w:sz w:val="22"/>
          <w:szCs w:val="22"/>
        </w:rPr>
      </w:pPr>
      <w:r w:rsidRPr="00596D47">
        <w:t>A.8.1.2</w:t>
      </w:r>
      <w:r w:rsidRPr="00596D47">
        <w:rPr>
          <w:rFonts w:asciiTheme="minorHAnsi" w:eastAsiaTheme="minorEastAsia" w:hAnsiTheme="minorHAnsi"/>
          <w:sz w:val="22"/>
          <w:szCs w:val="22"/>
        </w:rPr>
        <w:tab/>
      </w:r>
      <w:r w:rsidRPr="003D1336">
        <w:rPr>
          <w:rFonts w:cs="v4.2.0"/>
        </w:rPr>
        <w:t>E-UTRAN FDD-FDD intra-frequency event triggered reporting under fading propagation conditions in synchronous cells</w:t>
      </w:r>
      <w:r>
        <w:tab/>
        <w:t>1529</w:t>
      </w:r>
    </w:p>
    <w:p w14:paraId="1E2A327F" w14:textId="77777777" w:rsidR="00596D47" w:rsidRDefault="00596D47">
      <w:pPr>
        <w:pStyle w:val="TOC4"/>
        <w:rPr>
          <w:rFonts w:asciiTheme="minorHAnsi" w:eastAsiaTheme="minorEastAsia" w:hAnsiTheme="minorHAnsi" w:cstheme="minorBidi"/>
          <w:sz w:val="22"/>
          <w:szCs w:val="22"/>
        </w:rPr>
      </w:pPr>
      <w:r w:rsidRPr="00596D47">
        <w:t>A.8.1.2.1</w:t>
      </w:r>
      <w:r w:rsidRPr="00596D47">
        <w:rPr>
          <w:rFonts w:asciiTheme="minorHAnsi" w:eastAsiaTheme="minorEastAsia" w:hAnsiTheme="minorHAnsi"/>
          <w:sz w:val="22"/>
          <w:szCs w:val="22"/>
        </w:rPr>
        <w:tab/>
      </w:r>
      <w:r w:rsidRPr="003D1336">
        <w:rPr>
          <w:rFonts w:cs="v4.2.0"/>
          <w:snapToGrid w:val="0"/>
        </w:rPr>
        <w:t>Test Purpose and Environment</w:t>
      </w:r>
      <w:r>
        <w:tab/>
        <w:t>1529</w:t>
      </w:r>
    </w:p>
    <w:p w14:paraId="53DFEE01" w14:textId="77777777" w:rsidR="00596D47" w:rsidRDefault="00596D47">
      <w:pPr>
        <w:pStyle w:val="TOC4"/>
        <w:rPr>
          <w:rFonts w:asciiTheme="minorHAnsi" w:eastAsiaTheme="minorEastAsia" w:hAnsiTheme="minorHAnsi" w:cstheme="minorBidi"/>
          <w:sz w:val="22"/>
          <w:szCs w:val="22"/>
        </w:rPr>
      </w:pPr>
      <w:r w:rsidRPr="00596D47">
        <w:t>A.8.1.2.2</w:t>
      </w:r>
      <w:r w:rsidRPr="00596D47">
        <w:rPr>
          <w:rFonts w:asciiTheme="minorHAnsi" w:eastAsiaTheme="minorEastAsia" w:hAnsiTheme="minorHAnsi"/>
          <w:sz w:val="22"/>
          <w:szCs w:val="22"/>
        </w:rPr>
        <w:tab/>
      </w:r>
      <w:r w:rsidRPr="003D1336">
        <w:rPr>
          <w:rFonts w:cs="v4.2.0"/>
          <w:snapToGrid w:val="0"/>
        </w:rPr>
        <w:t>Test Requirements</w:t>
      </w:r>
      <w:r>
        <w:tab/>
        <w:t>1531</w:t>
      </w:r>
    </w:p>
    <w:p w14:paraId="50BA7B39" w14:textId="77777777" w:rsidR="00596D47" w:rsidRDefault="00596D47">
      <w:pPr>
        <w:pStyle w:val="TOC3"/>
        <w:rPr>
          <w:rFonts w:asciiTheme="minorHAnsi" w:eastAsiaTheme="minorEastAsia" w:hAnsiTheme="minorHAnsi" w:cstheme="minorBidi"/>
          <w:sz w:val="22"/>
          <w:szCs w:val="22"/>
        </w:rPr>
      </w:pPr>
      <w:r w:rsidRPr="00596D47">
        <w:t>A.8.1.3</w:t>
      </w:r>
      <w:r w:rsidRPr="00596D47">
        <w:rPr>
          <w:rFonts w:asciiTheme="minorHAnsi" w:eastAsiaTheme="minorEastAsia" w:hAnsiTheme="minorHAnsi"/>
          <w:sz w:val="22"/>
          <w:szCs w:val="22"/>
        </w:rPr>
        <w:tab/>
      </w:r>
      <w:r w:rsidRPr="003D1336">
        <w:rPr>
          <w:rFonts w:cs="v4.2.0"/>
        </w:rPr>
        <w:t>E-UTRAN FDD-FDD intra-frequency event triggered reporting under fading propagation conditions in synchronous cells with DRX</w:t>
      </w:r>
      <w:r>
        <w:tab/>
        <w:t>1531</w:t>
      </w:r>
    </w:p>
    <w:p w14:paraId="1D1611E6" w14:textId="77777777" w:rsidR="00596D47" w:rsidRDefault="00596D47">
      <w:pPr>
        <w:pStyle w:val="TOC4"/>
        <w:rPr>
          <w:rFonts w:asciiTheme="minorHAnsi" w:eastAsiaTheme="minorEastAsia" w:hAnsiTheme="minorHAnsi" w:cstheme="minorBidi"/>
          <w:sz w:val="22"/>
          <w:szCs w:val="22"/>
        </w:rPr>
      </w:pPr>
      <w:r w:rsidRPr="00596D47">
        <w:t>A.8.1.3.</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1531</w:t>
      </w:r>
    </w:p>
    <w:p w14:paraId="72B97660" w14:textId="77777777" w:rsidR="00596D47" w:rsidRDefault="00596D47">
      <w:pPr>
        <w:pStyle w:val="TOC4"/>
        <w:rPr>
          <w:rFonts w:asciiTheme="minorHAnsi" w:eastAsiaTheme="minorEastAsia" w:hAnsiTheme="minorHAnsi" w:cstheme="minorBidi"/>
          <w:sz w:val="22"/>
          <w:szCs w:val="22"/>
        </w:rPr>
      </w:pPr>
      <w:r w:rsidRPr="00596D47">
        <w:t>A.8.1.3.2</w:t>
      </w:r>
      <w:r w:rsidRPr="00596D47">
        <w:rPr>
          <w:rFonts w:asciiTheme="minorHAnsi" w:eastAsiaTheme="minorEastAsia" w:hAnsiTheme="minorHAnsi"/>
          <w:sz w:val="22"/>
          <w:szCs w:val="22"/>
        </w:rPr>
        <w:tab/>
      </w:r>
      <w:r w:rsidRPr="003D1336">
        <w:rPr>
          <w:rFonts w:cs="v4.2.0"/>
          <w:snapToGrid w:val="0"/>
        </w:rPr>
        <w:t>Test Requirements</w:t>
      </w:r>
      <w:r>
        <w:tab/>
        <w:t>1534</w:t>
      </w:r>
    </w:p>
    <w:p w14:paraId="4FFF2833" w14:textId="77777777" w:rsidR="00596D47" w:rsidRDefault="00596D47">
      <w:pPr>
        <w:pStyle w:val="TOC3"/>
        <w:rPr>
          <w:rFonts w:asciiTheme="minorHAnsi" w:eastAsiaTheme="minorEastAsia" w:hAnsiTheme="minorHAnsi" w:cstheme="minorBidi"/>
          <w:sz w:val="22"/>
          <w:szCs w:val="22"/>
        </w:rPr>
      </w:pPr>
      <w:r w:rsidRPr="00596D47">
        <w:t>A.8.1.4</w:t>
      </w:r>
      <w:r w:rsidRPr="00596D47">
        <w:rPr>
          <w:rFonts w:asciiTheme="minorHAnsi" w:eastAsiaTheme="minorEastAsia" w:hAnsiTheme="minorHAnsi"/>
          <w:sz w:val="22"/>
          <w:szCs w:val="22"/>
        </w:rPr>
        <w:tab/>
      </w:r>
      <w:r w:rsidRPr="003D1336">
        <w:rPr>
          <w:rFonts w:cs="v4.2.0"/>
        </w:rPr>
        <w:t>Void</w:t>
      </w:r>
      <w:r>
        <w:tab/>
        <w:t>1534</w:t>
      </w:r>
    </w:p>
    <w:p w14:paraId="0AB618F4" w14:textId="77777777" w:rsidR="00596D47" w:rsidRDefault="00596D47">
      <w:pPr>
        <w:pStyle w:val="TOC3"/>
        <w:rPr>
          <w:rFonts w:asciiTheme="minorHAnsi" w:eastAsiaTheme="minorEastAsia" w:hAnsiTheme="minorHAnsi" w:cstheme="minorBidi"/>
          <w:sz w:val="22"/>
          <w:szCs w:val="22"/>
        </w:rPr>
      </w:pPr>
      <w:r w:rsidRPr="00596D47">
        <w:t>A.8.1.5</w:t>
      </w:r>
      <w:r w:rsidRPr="00596D47">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1534</w:t>
      </w:r>
    </w:p>
    <w:p w14:paraId="06E7F5C0" w14:textId="77777777" w:rsidR="00596D47" w:rsidRDefault="00596D47">
      <w:pPr>
        <w:pStyle w:val="TOC4"/>
        <w:rPr>
          <w:rFonts w:asciiTheme="minorHAnsi" w:eastAsiaTheme="minorEastAsia" w:hAnsiTheme="minorHAnsi" w:cstheme="minorBidi"/>
          <w:sz w:val="22"/>
          <w:szCs w:val="22"/>
        </w:rPr>
      </w:pPr>
      <w:r w:rsidRPr="00596D47">
        <w:t>A.8.1.5.1</w:t>
      </w:r>
      <w:r w:rsidRPr="00596D47">
        <w:rPr>
          <w:rFonts w:asciiTheme="minorHAnsi" w:eastAsiaTheme="minorEastAsia" w:hAnsiTheme="minorHAnsi" w:cstheme="minorBidi"/>
          <w:sz w:val="22"/>
          <w:szCs w:val="22"/>
        </w:rPr>
        <w:tab/>
      </w:r>
      <w:r w:rsidRPr="003D1336">
        <w:rPr>
          <w:snapToGrid w:val="0"/>
        </w:rPr>
        <w:t>Test Purpose and Environment</w:t>
      </w:r>
      <w:r>
        <w:tab/>
        <w:t>1534</w:t>
      </w:r>
    </w:p>
    <w:p w14:paraId="0BCB8791" w14:textId="77777777" w:rsidR="00596D47" w:rsidRDefault="00596D47">
      <w:pPr>
        <w:pStyle w:val="TOC4"/>
        <w:rPr>
          <w:rFonts w:asciiTheme="minorHAnsi" w:eastAsiaTheme="minorEastAsia" w:hAnsiTheme="minorHAnsi" w:cstheme="minorBidi"/>
          <w:sz w:val="22"/>
          <w:szCs w:val="22"/>
        </w:rPr>
      </w:pPr>
      <w:r w:rsidRPr="00596D47">
        <w:t>A.8.1.5.2</w:t>
      </w:r>
      <w:r w:rsidRPr="00596D47">
        <w:rPr>
          <w:rFonts w:asciiTheme="minorHAnsi" w:eastAsiaTheme="minorEastAsia" w:hAnsiTheme="minorHAnsi" w:cstheme="minorBidi"/>
          <w:sz w:val="22"/>
          <w:szCs w:val="22"/>
        </w:rPr>
        <w:tab/>
      </w:r>
      <w:r w:rsidRPr="003D1336">
        <w:rPr>
          <w:snapToGrid w:val="0"/>
        </w:rPr>
        <w:t>Test Requirements</w:t>
      </w:r>
      <w:r>
        <w:tab/>
        <w:t>1536</w:t>
      </w:r>
    </w:p>
    <w:p w14:paraId="1A1C7DBA" w14:textId="77777777" w:rsidR="00596D47" w:rsidRDefault="00596D47">
      <w:pPr>
        <w:pStyle w:val="TOC3"/>
        <w:rPr>
          <w:rFonts w:asciiTheme="minorHAnsi" w:eastAsiaTheme="minorEastAsia" w:hAnsiTheme="minorHAnsi" w:cstheme="minorBidi"/>
          <w:sz w:val="22"/>
          <w:szCs w:val="22"/>
        </w:rPr>
      </w:pPr>
      <w:r w:rsidRPr="00596D47">
        <w:t>A.8.1.6</w:t>
      </w:r>
      <w:r w:rsidRPr="00596D47">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3D1336">
        <w:rPr>
          <w:rFonts w:cs="v4.2.0"/>
        </w:rPr>
        <w:t xml:space="preserve"> </w:t>
      </w:r>
      <w:r w:rsidRPr="003D1336">
        <w:rPr>
          <w:rFonts w:cs="v4.2.0"/>
          <w:lang w:eastAsia="zh-CN"/>
        </w:rPr>
        <w:t>with DRX</w:t>
      </w:r>
      <w:r>
        <w:tab/>
        <w:t>1536</w:t>
      </w:r>
    </w:p>
    <w:p w14:paraId="520FF6F3" w14:textId="77777777" w:rsidR="00596D47" w:rsidRDefault="00596D47">
      <w:pPr>
        <w:pStyle w:val="TOC4"/>
        <w:rPr>
          <w:rFonts w:asciiTheme="minorHAnsi" w:eastAsiaTheme="minorEastAsia" w:hAnsiTheme="minorHAnsi" w:cstheme="minorBidi"/>
          <w:sz w:val="22"/>
          <w:szCs w:val="22"/>
        </w:rPr>
      </w:pPr>
      <w:r w:rsidRPr="00596D47">
        <w:t>A.8.1.6.1</w:t>
      </w:r>
      <w:r w:rsidRPr="00596D47">
        <w:rPr>
          <w:rFonts w:asciiTheme="minorHAnsi" w:eastAsiaTheme="minorEastAsia" w:hAnsiTheme="minorHAnsi" w:cstheme="minorBidi"/>
          <w:sz w:val="22"/>
          <w:szCs w:val="22"/>
        </w:rPr>
        <w:tab/>
      </w:r>
      <w:r w:rsidRPr="003D1336">
        <w:rPr>
          <w:snapToGrid w:val="0"/>
        </w:rPr>
        <w:t>Test Purpose and Environment</w:t>
      </w:r>
      <w:r>
        <w:tab/>
        <w:t>1536</w:t>
      </w:r>
    </w:p>
    <w:p w14:paraId="4981B2D3" w14:textId="77777777" w:rsidR="00596D47" w:rsidRDefault="00596D47">
      <w:pPr>
        <w:pStyle w:val="TOC4"/>
        <w:rPr>
          <w:rFonts w:asciiTheme="minorHAnsi" w:eastAsiaTheme="minorEastAsia" w:hAnsiTheme="minorHAnsi" w:cstheme="minorBidi"/>
          <w:sz w:val="22"/>
          <w:szCs w:val="22"/>
        </w:rPr>
      </w:pPr>
      <w:r w:rsidRPr="00596D47">
        <w:t>A.8.1.6.2</w:t>
      </w:r>
      <w:r w:rsidRPr="00596D47">
        <w:rPr>
          <w:rFonts w:asciiTheme="minorHAnsi" w:eastAsiaTheme="minorEastAsia" w:hAnsiTheme="minorHAnsi" w:cstheme="minorBidi"/>
          <w:sz w:val="22"/>
          <w:szCs w:val="22"/>
        </w:rPr>
        <w:tab/>
      </w:r>
      <w:r w:rsidRPr="003D1336">
        <w:rPr>
          <w:snapToGrid w:val="0"/>
        </w:rPr>
        <w:t>Test Requirements</w:t>
      </w:r>
      <w:r>
        <w:tab/>
        <w:t>1538</w:t>
      </w:r>
    </w:p>
    <w:p w14:paraId="0FB62DBC" w14:textId="77777777" w:rsidR="00596D47" w:rsidRDefault="00596D47">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1538</w:t>
      </w:r>
    </w:p>
    <w:p w14:paraId="5B053A0C" w14:textId="77777777" w:rsidR="00596D47" w:rsidRDefault="00596D47">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1538</w:t>
      </w:r>
    </w:p>
    <w:p w14:paraId="7290B366" w14:textId="77777777" w:rsidR="00596D47" w:rsidRDefault="00596D47">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1540</w:t>
      </w:r>
    </w:p>
    <w:p w14:paraId="343F567A" w14:textId="77777777" w:rsidR="00596D47" w:rsidRDefault="00596D47">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1541</w:t>
      </w:r>
    </w:p>
    <w:p w14:paraId="7CE55B10" w14:textId="77777777" w:rsidR="00596D47" w:rsidRDefault="00596D47">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1541</w:t>
      </w:r>
    </w:p>
    <w:p w14:paraId="05E35F5D" w14:textId="77777777" w:rsidR="00596D47" w:rsidRDefault="00596D47">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1543</w:t>
      </w:r>
    </w:p>
    <w:p w14:paraId="7ECE31A6" w14:textId="77777777" w:rsidR="00596D47" w:rsidRDefault="00596D47">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1544</w:t>
      </w:r>
    </w:p>
    <w:p w14:paraId="4753965B" w14:textId="77777777" w:rsidR="00596D47" w:rsidRDefault="00596D47">
      <w:pPr>
        <w:pStyle w:val="TOC4"/>
        <w:rPr>
          <w:rFonts w:asciiTheme="minorHAnsi" w:eastAsiaTheme="minorEastAsia" w:hAnsiTheme="minorHAnsi" w:cstheme="minorBidi"/>
          <w:sz w:val="22"/>
          <w:szCs w:val="22"/>
        </w:rPr>
      </w:pPr>
      <w:r w:rsidRPr="00596D47">
        <w:t>A.8.1.</w:t>
      </w:r>
      <w:r w:rsidRPr="00596D47">
        <w:rPr>
          <w:lang w:eastAsia="zh-CN"/>
        </w:rPr>
        <w:t>9</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1544</w:t>
      </w:r>
    </w:p>
    <w:p w14:paraId="6CBBEE02" w14:textId="77777777" w:rsidR="00596D47" w:rsidRDefault="00596D47">
      <w:pPr>
        <w:pStyle w:val="TOC4"/>
        <w:rPr>
          <w:rFonts w:asciiTheme="minorHAnsi" w:eastAsiaTheme="minorEastAsia" w:hAnsiTheme="minorHAnsi" w:cstheme="minorBidi"/>
          <w:sz w:val="22"/>
          <w:szCs w:val="22"/>
        </w:rPr>
      </w:pPr>
      <w:r w:rsidRPr="00596D47">
        <w:t>A.8.1.</w:t>
      </w:r>
      <w:r w:rsidRPr="00596D47">
        <w:rPr>
          <w:lang w:eastAsia="zh-CN"/>
        </w:rPr>
        <w:t>9</w:t>
      </w:r>
      <w:r w:rsidRPr="00596D47">
        <w:t>.2</w:t>
      </w:r>
      <w:r w:rsidRPr="00596D47">
        <w:rPr>
          <w:rFonts w:asciiTheme="minorHAnsi" w:eastAsiaTheme="minorEastAsia" w:hAnsiTheme="minorHAnsi" w:cstheme="minorBidi"/>
          <w:sz w:val="22"/>
          <w:szCs w:val="22"/>
        </w:rPr>
        <w:tab/>
      </w:r>
      <w:r w:rsidRPr="003D1336">
        <w:rPr>
          <w:snapToGrid w:val="0"/>
        </w:rPr>
        <w:t>Test Requirements</w:t>
      </w:r>
      <w:r>
        <w:tab/>
        <w:t>1544</w:t>
      </w:r>
    </w:p>
    <w:p w14:paraId="00A6B17A" w14:textId="77777777" w:rsidR="00596D47" w:rsidRDefault="00596D47">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1544</w:t>
      </w:r>
    </w:p>
    <w:p w14:paraId="15F3346B" w14:textId="77777777" w:rsidR="00596D47" w:rsidRDefault="00596D47">
      <w:pPr>
        <w:pStyle w:val="TOC4"/>
        <w:rPr>
          <w:rFonts w:asciiTheme="minorHAnsi" w:eastAsiaTheme="minorEastAsia" w:hAnsiTheme="minorHAnsi" w:cstheme="minorBidi"/>
          <w:sz w:val="22"/>
          <w:szCs w:val="22"/>
        </w:rPr>
      </w:pPr>
      <w:r w:rsidRPr="00596D47">
        <w:t>A.8.1.10.</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1544</w:t>
      </w:r>
    </w:p>
    <w:p w14:paraId="2E2EAEF6" w14:textId="77777777" w:rsidR="00596D47" w:rsidRDefault="00596D47">
      <w:pPr>
        <w:pStyle w:val="TOC4"/>
        <w:rPr>
          <w:rFonts w:asciiTheme="minorHAnsi" w:eastAsiaTheme="minorEastAsia" w:hAnsiTheme="minorHAnsi" w:cstheme="minorBidi"/>
          <w:sz w:val="22"/>
          <w:szCs w:val="22"/>
        </w:rPr>
      </w:pPr>
      <w:r w:rsidRPr="00596D47">
        <w:t>A.8.1.10.2</w:t>
      </w:r>
      <w:r w:rsidRPr="00596D47">
        <w:rPr>
          <w:rFonts w:asciiTheme="minorHAnsi" w:eastAsiaTheme="minorEastAsia" w:hAnsiTheme="minorHAnsi" w:cstheme="minorBidi"/>
          <w:sz w:val="22"/>
          <w:szCs w:val="22"/>
        </w:rPr>
        <w:tab/>
      </w:r>
      <w:r w:rsidRPr="003D1336">
        <w:rPr>
          <w:snapToGrid w:val="0"/>
        </w:rPr>
        <w:t>Test Requirements</w:t>
      </w:r>
      <w:r>
        <w:tab/>
        <w:t>1545</w:t>
      </w:r>
    </w:p>
    <w:p w14:paraId="4FFADA49" w14:textId="77777777" w:rsidR="00596D47" w:rsidRDefault="00596D4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1545</w:t>
      </w:r>
    </w:p>
    <w:p w14:paraId="65950C94" w14:textId="77777777" w:rsidR="00596D47" w:rsidRDefault="00596D47">
      <w:pPr>
        <w:pStyle w:val="TOC4"/>
        <w:rPr>
          <w:rFonts w:asciiTheme="minorHAnsi" w:eastAsiaTheme="minorEastAsia" w:hAnsiTheme="minorHAnsi" w:cstheme="minorBidi"/>
          <w:sz w:val="22"/>
          <w:szCs w:val="22"/>
        </w:rPr>
      </w:pPr>
      <w:r w:rsidRPr="00596D47">
        <w:t>A.8.1.11.1</w:t>
      </w:r>
      <w:r w:rsidRPr="00596D47">
        <w:rPr>
          <w:rFonts w:asciiTheme="minorHAnsi" w:eastAsiaTheme="minorEastAsia" w:hAnsiTheme="minorHAnsi"/>
          <w:sz w:val="22"/>
          <w:szCs w:val="22"/>
        </w:rPr>
        <w:tab/>
      </w:r>
      <w:r w:rsidRPr="003D1336">
        <w:rPr>
          <w:rFonts w:cs="v4.2.0"/>
          <w:snapToGrid w:val="0"/>
        </w:rPr>
        <w:t>Test Purpose and Environment</w:t>
      </w:r>
      <w:r>
        <w:tab/>
        <w:t>1545</w:t>
      </w:r>
    </w:p>
    <w:p w14:paraId="22107B0F" w14:textId="77777777" w:rsidR="00596D47" w:rsidRDefault="00596D47">
      <w:pPr>
        <w:pStyle w:val="TOC4"/>
        <w:rPr>
          <w:rFonts w:asciiTheme="minorHAnsi" w:eastAsiaTheme="minorEastAsia" w:hAnsiTheme="minorHAnsi" w:cstheme="minorBidi"/>
          <w:sz w:val="22"/>
          <w:szCs w:val="22"/>
        </w:rPr>
      </w:pPr>
      <w:r w:rsidRPr="00596D47">
        <w:t>A.8.1.11.2</w:t>
      </w:r>
      <w:r w:rsidRPr="00596D47">
        <w:rPr>
          <w:rFonts w:asciiTheme="minorHAnsi" w:eastAsiaTheme="minorEastAsia" w:hAnsiTheme="minorHAnsi"/>
          <w:sz w:val="22"/>
          <w:szCs w:val="22"/>
        </w:rPr>
        <w:tab/>
      </w:r>
      <w:r w:rsidRPr="003D1336">
        <w:rPr>
          <w:rFonts w:cs="v4.2.0"/>
          <w:snapToGrid w:val="0"/>
        </w:rPr>
        <w:t>Test Requirements</w:t>
      </w:r>
      <w:r>
        <w:tab/>
        <w:t>1547</w:t>
      </w:r>
    </w:p>
    <w:p w14:paraId="6D4DBA80" w14:textId="77777777" w:rsidR="00596D47" w:rsidRDefault="00596D47">
      <w:pPr>
        <w:pStyle w:val="TOC3"/>
        <w:rPr>
          <w:rFonts w:asciiTheme="minorHAnsi" w:eastAsiaTheme="minorEastAsia" w:hAnsiTheme="minorHAnsi" w:cstheme="minorBidi"/>
          <w:sz w:val="22"/>
          <w:szCs w:val="22"/>
        </w:rPr>
      </w:pPr>
      <w:r w:rsidRPr="00596D47">
        <w:t>A.8.1.12</w:t>
      </w:r>
      <w:r w:rsidRPr="00596D47">
        <w:rPr>
          <w:rFonts w:asciiTheme="minorHAnsi" w:eastAsiaTheme="minorEastAsia" w:hAnsiTheme="minorHAnsi"/>
          <w:sz w:val="22"/>
          <w:szCs w:val="22"/>
        </w:rPr>
        <w:tab/>
      </w:r>
      <w:r w:rsidRPr="003D1336">
        <w:rPr>
          <w:rFonts w:cs="v4.2.0"/>
        </w:rPr>
        <w:t>E-UTRAN FDD-FDD intra-frequency event triggered reporting under fading propagation conditions in synchronous cells for UE category 0</w:t>
      </w:r>
      <w:r>
        <w:tab/>
        <w:t>1548</w:t>
      </w:r>
    </w:p>
    <w:p w14:paraId="59F8A859" w14:textId="77777777" w:rsidR="00596D47" w:rsidRDefault="00596D47">
      <w:pPr>
        <w:pStyle w:val="TOC4"/>
        <w:rPr>
          <w:rFonts w:asciiTheme="minorHAnsi" w:eastAsiaTheme="minorEastAsia" w:hAnsiTheme="minorHAnsi" w:cstheme="minorBidi"/>
          <w:sz w:val="22"/>
          <w:szCs w:val="22"/>
        </w:rPr>
      </w:pPr>
      <w:r w:rsidRPr="00596D47">
        <w:t>A.8.1.12.1</w:t>
      </w:r>
      <w:r w:rsidRPr="00596D47">
        <w:rPr>
          <w:rFonts w:asciiTheme="minorHAnsi" w:eastAsiaTheme="minorEastAsia" w:hAnsiTheme="minorHAnsi"/>
          <w:sz w:val="22"/>
          <w:szCs w:val="22"/>
        </w:rPr>
        <w:tab/>
      </w:r>
      <w:r w:rsidRPr="003D1336">
        <w:rPr>
          <w:rFonts w:cs="v4.2.0"/>
          <w:snapToGrid w:val="0"/>
        </w:rPr>
        <w:t>Test Purpose and Environment</w:t>
      </w:r>
      <w:r>
        <w:tab/>
        <w:t>1548</w:t>
      </w:r>
    </w:p>
    <w:p w14:paraId="335F553F" w14:textId="77777777" w:rsidR="00596D47" w:rsidRDefault="00596D47">
      <w:pPr>
        <w:pStyle w:val="TOC4"/>
        <w:rPr>
          <w:rFonts w:asciiTheme="minorHAnsi" w:eastAsiaTheme="minorEastAsia" w:hAnsiTheme="minorHAnsi" w:cstheme="minorBidi"/>
          <w:sz w:val="22"/>
          <w:szCs w:val="22"/>
        </w:rPr>
      </w:pPr>
      <w:r w:rsidRPr="00596D47">
        <w:t>A.8.1.12.2</w:t>
      </w:r>
      <w:r w:rsidRPr="00596D47">
        <w:rPr>
          <w:rFonts w:asciiTheme="minorHAnsi" w:eastAsiaTheme="minorEastAsia" w:hAnsiTheme="minorHAnsi"/>
          <w:sz w:val="22"/>
          <w:szCs w:val="22"/>
        </w:rPr>
        <w:tab/>
      </w:r>
      <w:r w:rsidRPr="003D1336">
        <w:rPr>
          <w:rFonts w:cs="v4.2.0"/>
          <w:snapToGrid w:val="0"/>
        </w:rPr>
        <w:t>Test Requirements</w:t>
      </w:r>
      <w:r>
        <w:tab/>
        <w:t>1549</w:t>
      </w:r>
    </w:p>
    <w:p w14:paraId="6B560F7A" w14:textId="77777777" w:rsidR="00596D47" w:rsidRDefault="00596D47">
      <w:pPr>
        <w:pStyle w:val="TOC3"/>
        <w:rPr>
          <w:rFonts w:asciiTheme="minorHAnsi" w:eastAsiaTheme="minorEastAsia" w:hAnsiTheme="minorHAnsi" w:cstheme="minorBidi"/>
          <w:sz w:val="22"/>
          <w:szCs w:val="22"/>
        </w:rPr>
      </w:pPr>
      <w:r w:rsidRPr="00596D47">
        <w:t>A.8.1.13</w:t>
      </w:r>
      <w:r w:rsidRPr="00596D47">
        <w:rPr>
          <w:rFonts w:asciiTheme="minorHAnsi" w:eastAsiaTheme="minorEastAsia" w:hAnsiTheme="minorHAnsi"/>
          <w:sz w:val="22"/>
          <w:szCs w:val="22"/>
        </w:rPr>
        <w:tab/>
      </w:r>
      <w:r w:rsidRPr="003D1336">
        <w:rPr>
          <w:rFonts w:cs="v4.2.0"/>
        </w:rPr>
        <w:t>E-UTRAN FDD-FDD intra-frequency event triggered reporting under fading propagation conditions in synchronous cells with DRX for UE category 0</w:t>
      </w:r>
      <w:r>
        <w:tab/>
        <w:t>1550</w:t>
      </w:r>
    </w:p>
    <w:p w14:paraId="5F9CA0FF" w14:textId="77777777" w:rsidR="00596D47" w:rsidRDefault="00596D47">
      <w:pPr>
        <w:pStyle w:val="TOC4"/>
        <w:rPr>
          <w:rFonts w:asciiTheme="minorHAnsi" w:eastAsiaTheme="minorEastAsia" w:hAnsiTheme="minorHAnsi" w:cstheme="minorBidi"/>
          <w:sz w:val="22"/>
          <w:szCs w:val="22"/>
        </w:rPr>
      </w:pPr>
      <w:r w:rsidRPr="00596D47">
        <w:t>A.8.1.13.</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1550</w:t>
      </w:r>
    </w:p>
    <w:p w14:paraId="16D94336" w14:textId="77777777" w:rsidR="00596D47" w:rsidRDefault="00596D47">
      <w:pPr>
        <w:pStyle w:val="TOC4"/>
        <w:rPr>
          <w:rFonts w:asciiTheme="minorHAnsi" w:eastAsiaTheme="minorEastAsia" w:hAnsiTheme="minorHAnsi" w:cstheme="minorBidi"/>
          <w:sz w:val="22"/>
          <w:szCs w:val="22"/>
        </w:rPr>
      </w:pPr>
      <w:r w:rsidRPr="00596D47">
        <w:t>A.8.1.13.2</w:t>
      </w:r>
      <w:r w:rsidRPr="00596D47">
        <w:rPr>
          <w:rFonts w:asciiTheme="minorHAnsi" w:eastAsiaTheme="minorEastAsia" w:hAnsiTheme="minorHAnsi"/>
          <w:sz w:val="22"/>
          <w:szCs w:val="22"/>
        </w:rPr>
        <w:tab/>
      </w:r>
      <w:r w:rsidRPr="003D1336">
        <w:rPr>
          <w:rFonts w:cs="v4.2.0"/>
          <w:snapToGrid w:val="0"/>
        </w:rPr>
        <w:t>Test Requirements</w:t>
      </w:r>
      <w:r>
        <w:tab/>
        <w:t>1552</w:t>
      </w:r>
    </w:p>
    <w:p w14:paraId="27F429AA" w14:textId="77777777" w:rsidR="00596D47" w:rsidRDefault="00596D47">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1552</w:t>
      </w:r>
    </w:p>
    <w:p w14:paraId="5CEF1754" w14:textId="77777777" w:rsidR="00596D47" w:rsidRDefault="00596D47">
      <w:pPr>
        <w:pStyle w:val="TOC4"/>
        <w:rPr>
          <w:rFonts w:asciiTheme="minorHAnsi" w:eastAsiaTheme="minorEastAsia" w:hAnsiTheme="minorHAnsi" w:cstheme="minorBidi"/>
          <w:sz w:val="22"/>
          <w:szCs w:val="22"/>
        </w:rPr>
      </w:pPr>
      <w:r w:rsidRPr="00596D47">
        <w:t>A.8.1.14.1</w:t>
      </w:r>
      <w:r w:rsidRPr="00596D47">
        <w:rPr>
          <w:rFonts w:asciiTheme="minorHAnsi" w:eastAsiaTheme="minorEastAsia" w:hAnsiTheme="minorHAnsi"/>
          <w:sz w:val="22"/>
          <w:szCs w:val="22"/>
        </w:rPr>
        <w:tab/>
      </w:r>
      <w:r w:rsidRPr="003D1336">
        <w:rPr>
          <w:rFonts w:cs="v4.2.0"/>
          <w:snapToGrid w:val="0"/>
        </w:rPr>
        <w:t>Test Purpose and Environment</w:t>
      </w:r>
      <w:r>
        <w:tab/>
        <w:t>1552</w:t>
      </w:r>
    </w:p>
    <w:p w14:paraId="5B5ED0AC" w14:textId="77777777" w:rsidR="00596D47" w:rsidRDefault="00596D47">
      <w:pPr>
        <w:pStyle w:val="TOC4"/>
        <w:rPr>
          <w:rFonts w:asciiTheme="minorHAnsi" w:eastAsiaTheme="minorEastAsia" w:hAnsiTheme="minorHAnsi" w:cstheme="minorBidi"/>
          <w:sz w:val="22"/>
          <w:szCs w:val="22"/>
        </w:rPr>
      </w:pPr>
      <w:r w:rsidRPr="00596D47">
        <w:t>A.8.1.14.2</w:t>
      </w:r>
      <w:r w:rsidRPr="00596D47">
        <w:rPr>
          <w:rFonts w:asciiTheme="minorHAnsi" w:eastAsiaTheme="minorEastAsia" w:hAnsiTheme="minorHAnsi"/>
          <w:sz w:val="22"/>
          <w:szCs w:val="22"/>
        </w:rPr>
        <w:tab/>
      </w:r>
      <w:r w:rsidRPr="003D1336">
        <w:rPr>
          <w:rFonts w:cs="v4.2.0"/>
          <w:snapToGrid w:val="0"/>
        </w:rPr>
        <w:t>Test Requirements</w:t>
      </w:r>
      <w:r>
        <w:tab/>
        <w:t>1554</w:t>
      </w:r>
    </w:p>
    <w:p w14:paraId="5F784A8C" w14:textId="77777777" w:rsidR="00596D47" w:rsidRDefault="00596D47">
      <w:pPr>
        <w:pStyle w:val="TOC3"/>
        <w:rPr>
          <w:rFonts w:asciiTheme="minorHAnsi" w:eastAsiaTheme="minorEastAsia" w:hAnsiTheme="minorHAnsi" w:cstheme="minorBidi"/>
          <w:sz w:val="22"/>
          <w:szCs w:val="22"/>
        </w:rPr>
      </w:pPr>
      <w:r w:rsidRPr="00596D47">
        <w:t>A.8.1.15</w:t>
      </w:r>
      <w:r w:rsidRPr="00596D47">
        <w:rPr>
          <w:rFonts w:asciiTheme="minorHAnsi" w:eastAsiaTheme="minorEastAsia" w:hAnsiTheme="minorHAnsi"/>
          <w:sz w:val="22"/>
          <w:szCs w:val="22"/>
        </w:rPr>
        <w:tab/>
      </w:r>
      <w:r w:rsidRPr="003D1336">
        <w:rPr>
          <w:rFonts w:cs="v4.2.0"/>
        </w:rPr>
        <w:t>E-UTRAN HD-FDD intra-frequency event triggered reporting under fading propagation conditions in synchronous cells for UE category 0</w:t>
      </w:r>
      <w:r>
        <w:tab/>
        <w:t>1555</w:t>
      </w:r>
    </w:p>
    <w:p w14:paraId="24D0C490" w14:textId="77777777" w:rsidR="00596D47" w:rsidRDefault="00596D47">
      <w:pPr>
        <w:pStyle w:val="TOC4"/>
        <w:rPr>
          <w:rFonts w:asciiTheme="minorHAnsi" w:eastAsiaTheme="minorEastAsia" w:hAnsiTheme="minorHAnsi" w:cstheme="minorBidi"/>
          <w:sz w:val="22"/>
          <w:szCs w:val="22"/>
        </w:rPr>
      </w:pPr>
      <w:r w:rsidRPr="00596D47">
        <w:t>A.8.1.15.1</w:t>
      </w:r>
      <w:r w:rsidRPr="00596D47">
        <w:rPr>
          <w:rFonts w:asciiTheme="minorHAnsi" w:eastAsiaTheme="minorEastAsia" w:hAnsiTheme="minorHAnsi"/>
          <w:sz w:val="22"/>
          <w:szCs w:val="22"/>
        </w:rPr>
        <w:tab/>
      </w:r>
      <w:r w:rsidRPr="003D1336">
        <w:rPr>
          <w:rFonts w:cs="v4.2.0"/>
          <w:snapToGrid w:val="0"/>
        </w:rPr>
        <w:t>Test Purpose and Environment</w:t>
      </w:r>
      <w:r>
        <w:tab/>
        <w:t>1555</w:t>
      </w:r>
    </w:p>
    <w:p w14:paraId="78118AC5" w14:textId="77777777" w:rsidR="00596D47" w:rsidRDefault="00596D47">
      <w:pPr>
        <w:pStyle w:val="TOC4"/>
        <w:rPr>
          <w:rFonts w:asciiTheme="minorHAnsi" w:eastAsiaTheme="minorEastAsia" w:hAnsiTheme="minorHAnsi" w:cstheme="minorBidi"/>
          <w:sz w:val="22"/>
          <w:szCs w:val="22"/>
        </w:rPr>
      </w:pPr>
      <w:r w:rsidRPr="00596D47">
        <w:t>A.8.1.15.2</w:t>
      </w:r>
      <w:r w:rsidRPr="00596D47">
        <w:rPr>
          <w:rFonts w:asciiTheme="minorHAnsi" w:eastAsiaTheme="minorEastAsia" w:hAnsiTheme="minorHAnsi"/>
          <w:sz w:val="22"/>
          <w:szCs w:val="22"/>
        </w:rPr>
        <w:tab/>
      </w:r>
      <w:r w:rsidRPr="003D1336">
        <w:rPr>
          <w:rFonts w:cs="v4.2.0"/>
          <w:snapToGrid w:val="0"/>
        </w:rPr>
        <w:t>Test Requirements</w:t>
      </w:r>
      <w:r>
        <w:tab/>
        <w:t>1556</w:t>
      </w:r>
    </w:p>
    <w:p w14:paraId="5405AC30" w14:textId="77777777" w:rsidR="00596D47" w:rsidRDefault="00596D47">
      <w:pPr>
        <w:pStyle w:val="TOC3"/>
        <w:rPr>
          <w:rFonts w:asciiTheme="minorHAnsi" w:eastAsiaTheme="minorEastAsia" w:hAnsiTheme="minorHAnsi" w:cstheme="minorBidi"/>
          <w:sz w:val="22"/>
          <w:szCs w:val="22"/>
        </w:rPr>
      </w:pPr>
      <w:r w:rsidRPr="00596D47">
        <w:t>A.8.1.16</w:t>
      </w:r>
      <w:r w:rsidRPr="00596D47">
        <w:rPr>
          <w:rFonts w:asciiTheme="minorHAnsi" w:eastAsiaTheme="minorEastAsia" w:hAnsiTheme="minorHAnsi"/>
          <w:sz w:val="22"/>
          <w:szCs w:val="22"/>
        </w:rPr>
        <w:tab/>
      </w:r>
      <w:r w:rsidRPr="003D1336">
        <w:rPr>
          <w:rFonts w:cs="v4.2.0"/>
        </w:rPr>
        <w:t>E-UTRAN HD-FDD intra-frequency event triggered reporting under fading propagation conditions in synchronous cells with DRX for UE category 0</w:t>
      </w:r>
      <w:r>
        <w:tab/>
        <w:t>1557</w:t>
      </w:r>
    </w:p>
    <w:p w14:paraId="78AB9AC1" w14:textId="77777777" w:rsidR="00596D47" w:rsidRDefault="00596D47">
      <w:pPr>
        <w:pStyle w:val="TOC4"/>
        <w:rPr>
          <w:rFonts w:asciiTheme="minorHAnsi" w:eastAsiaTheme="minorEastAsia" w:hAnsiTheme="minorHAnsi" w:cstheme="minorBidi"/>
          <w:sz w:val="22"/>
          <w:szCs w:val="22"/>
        </w:rPr>
      </w:pPr>
      <w:r w:rsidRPr="00596D47">
        <w:t>A.8.1.16.</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1557</w:t>
      </w:r>
    </w:p>
    <w:p w14:paraId="6A5CDED6" w14:textId="77777777" w:rsidR="00596D47" w:rsidRDefault="00596D47">
      <w:pPr>
        <w:pStyle w:val="TOC4"/>
        <w:rPr>
          <w:rFonts w:asciiTheme="minorHAnsi" w:eastAsiaTheme="minorEastAsia" w:hAnsiTheme="minorHAnsi" w:cstheme="minorBidi"/>
          <w:sz w:val="22"/>
          <w:szCs w:val="22"/>
        </w:rPr>
      </w:pPr>
      <w:r w:rsidRPr="00596D47">
        <w:t>A.8.1.16.2</w:t>
      </w:r>
      <w:r w:rsidRPr="00596D47">
        <w:rPr>
          <w:rFonts w:asciiTheme="minorHAnsi" w:eastAsiaTheme="minorEastAsia" w:hAnsiTheme="minorHAnsi"/>
          <w:sz w:val="22"/>
          <w:szCs w:val="22"/>
        </w:rPr>
        <w:tab/>
      </w:r>
      <w:r w:rsidRPr="003D1336">
        <w:rPr>
          <w:rFonts w:cs="v4.2.0"/>
          <w:snapToGrid w:val="0"/>
        </w:rPr>
        <w:t>Test Requirements</w:t>
      </w:r>
      <w:r>
        <w:tab/>
        <w:t>1559</w:t>
      </w:r>
    </w:p>
    <w:p w14:paraId="07DDBA59" w14:textId="77777777" w:rsidR="00596D47" w:rsidRDefault="00596D47">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1559</w:t>
      </w:r>
    </w:p>
    <w:p w14:paraId="60428C72" w14:textId="77777777" w:rsidR="00596D47" w:rsidRDefault="00596D47">
      <w:pPr>
        <w:pStyle w:val="TOC3"/>
        <w:rPr>
          <w:rFonts w:asciiTheme="minorHAnsi" w:eastAsiaTheme="minorEastAsia" w:hAnsiTheme="minorHAnsi" w:cstheme="minorBidi"/>
          <w:sz w:val="22"/>
          <w:szCs w:val="22"/>
        </w:rPr>
      </w:pPr>
      <w:r w:rsidRPr="00596D47">
        <w:t>A.8.1.18</w:t>
      </w:r>
      <w:r w:rsidRPr="00596D47">
        <w:rPr>
          <w:rFonts w:asciiTheme="minorHAnsi" w:eastAsiaTheme="minorEastAsia" w:hAnsiTheme="minorHAnsi"/>
          <w:sz w:val="22"/>
          <w:szCs w:val="22"/>
        </w:rPr>
        <w:tab/>
      </w:r>
      <w:r w:rsidRPr="003D1336">
        <w:rPr>
          <w:rFonts w:cs="v4.2.0"/>
        </w:rPr>
        <w:t>Void</w:t>
      </w:r>
      <w:r>
        <w:tab/>
        <w:t>1559</w:t>
      </w:r>
    </w:p>
    <w:p w14:paraId="7412E061" w14:textId="77777777" w:rsidR="00596D47" w:rsidRDefault="00596D47">
      <w:pPr>
        <w:pStyle w:val="TOC3"/>
        <w:rPr>
          <w:rFonts w:asciiTheme="minorHAnsi" w:eastAsiaTheme="minorEastAsia" w:hAnsiTheme="minorHAnsi" w:cstheme="minorBidi"/>
          <w:sz w:val="22"/>
          <w:szCs w:val="22"/>
        </w:rPr>
      </w:pPr>
      <w:r w:rsidRPr="00596D47">
        <w:t>A.8.1.19</w:t>
      </w:r>
      <w:r w:rsidRPr="00596D47">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1559</w:t>
      </w:r>
    </w:p>
    <w:p w14:paraId="1336E9D1" w14:textId="77777777" w:rsidR="00596D47" w:rsidRDefault="00596D47">
      <w:pPr>
        <w:pStyle w:val="TOC4"/>
        <w:rPr>
          <w:rFonts w:asciiTheme="minorHAnsi" w:eastAsiaTheme="minorEastAsia" w:hAnsiTheme="minorHAnsi" w:cstheme="minorBidi"/>
          <w:sz w:val="22"/>
          <w:szCs w:val="22"/>
        </w:rPr>
      </w:pPr>
      <w:r w:rsidRPr="00596D47">
        <w:lastRenderedPageBreak/>
        <w:t>A.8.1.19.1</w:t>
      </w:r>
      <w:r w:rsidRPr="00596D47">
        <w:rPr>
          <w:rFonts w:asciiTheme="minorHAnsi" w:eastAsiaTheme="minorEastAsia" w:hAnsiTheme="minorHAnsi" w:cstheme="minorBidi"/>
          <w:sz w:val="22"/>
          <w:szCs w:val="22"/>
        </w:rPr>
        <w:tab/>
      </w:r>
      <w:r w:rsidRPr="003D1336">
        <w:rPr>
          <w:snapToGrid w:val="0"/>
        </w:rPr>
        <w:t>Test Purpose and Environment</w:t>
      </w:r>
      <w:r>
        <w:tab/>
        <w:t>1559</w:t>
      </w:r>
    </w:p>
    <w:p w14:paraId="3CB4C514" w14:textId="77777777" w:rsidR="00596D47" w:rsidRDefault="00596D47">
      <w:pPr>
        <w:pStyle w:val="TOC4"/>
        <w:rPr>
          <w:rFonts w:asciiTheme="minorHAnsi" w:eastAsiaTheme="minorEastAsia" w:hAnsiTheme="minorHAnsi" w:cstheme="minorBidi"/>
          <w:sz w:val="22"/>
          <w:szCs w:val="22"/>
        </w:rPr>
      </w:pPr>
      <w:r w:rsidRPr="00596D47">
        <w:t>A.8.1.19.2</w:t>
      </w:r>
      <w:r w:rsidRPr="00596D47">
        <w:rPr>
          <w:rFonts w:asciiTheme="minorHAnsi" w:eastAsiaTheme="minorEastAsia" w:hAnsiTheme="minorHAnsi" w:cstheme="minorBidi"/>
          <w:sz w:val="22"/>
          <w:szCs w:val="22"/>
        </w:rPr>
        <w:tab/>
      </w:r>
      <w:r w:rsidRPr="003D1336">
        <w:rPr>
          <w:snapToGrid w:val="0"/>
        </w:rPr>
        <w:t>Test Requirements</w:t>
      </w:r>
      <w:r>
        <w:tab/>
        <w:t>1561</w:t>
      </w:r>
    </w:p>
    <w:p w14:paraId="7DF9550C" w14:textId="77777777" w:rsidR="00596D47" w:rsidRDefault="00596D47">
      <w:pPr>
        <w:pStyle w:val="TOC3"/>
        <w:rPr>
          <w:rFonts w:asciiTheme="minorHAnsi" w:eastAsiaTheme="minorEastAsia" w:hAnsiTheme="minorHAnsi" w:cstheme="minorBidi"/>
          <w:sz w:val="22"/>
          <w:szCs w:val="22"/>
        </w:rPr>
      </w:pPr>
      <w:r w:rsidRPr="00596D47">
        <w:t>A.8.1.20</w:t>
      </w:r>
      <w:r w:rsidRPr="00596D47">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3D1336">
        <w:rPr>
          <w:rFonts w:cs="v4.2.0"/>
        </w:rPr>
        <w:t xml:space="preserve"> </w:t>
      </w:r>
      <w:r w:rsidRPr="003D1336">
        <w:rPr>
          <w:rFonts w:cs="v4.2.0"/>
          <w:lang w:eastAsia="zh-CN"/>
        </w:rPr>
        <w:t>with DRX for UE category 0</w:t>
      </w:r>
      <w:r>
        <w:tab/>
        <w:t>1562</w:t>
      </w:r>
    </w:p>
    <w:p w14:paraId="6140A3D2" w14:textId="77777777" w:rsidR="00596D47" w:rsidRDefault="00596D47">
      <w:pPr>
        <w:pStyle w:val="TOC4"/>
        <w:rPr>
          <w:rFonts w:asciiTheme="minorHAnsi" w:eastAsiaTheme="minorEastAsia" w:hAnsiTheme="minorHAnsi" w:cstheme="minorBidi"/>
          <w:sz w:val="22"/>
          <w:szCs w:val="22"/>
        </w:rPr>
      </w:pPr>
      <w:r w:rsidRPr="00596D47">
        <w:t>A.8.1.20.1</w:t>
      </w:r>
      <w:r w:rsidRPr="00596D47">
        <w:rPr>
          <w:rFonts w:asciiTheme="minorHAnsi" w:eastAsiaTheme="minorEastAsia" w:hAnsiTheme="minorHAnsi" w:cstheme="minorBidi"/>
          <w:sz w:val="22"/>
          <w:szCs w:val="22"/>
        </w:rPr>
        <w:tab/>
      </w:r>
      <w:r w:rsidRPr="003D1336">
        <w:rPr>
          <w:snapToGrid w:val="0"/>
        </w:rPr>
        <w:t>Test Purpose and Environment</w:t>
      </w:r>
      <w:r>
        <w:tab/>
        <w:t>1562</w:t>
      </w:r>
    </w:p>
    <w:p w14:paraId="07D98FE0" w14:textId="77777777" w:rsidR="00596D47" w:rsidRDefault="00596D47">
      <w:pPr>
        <w:pStyle w:val="TOC4"/>
        <w:rPr>
          <w:rFonts w:asciiTheme="minorHAnsi" w:eastAsiaTheme="minorEastAsia" w:hAnsiTheme="minorHAnsi" w:cstheme="minorBidi"/>
          <w:sz w:val="22"/>
          <w:szCs w:val="22"/>
        </w:rPr>
      </w:pPr>
      <w:r w:rsidRPr="00596D47">
        <w:t>A.8.1.20.2</w:t>
      </w:r>
      <w:r w:rsidRPr="00596D47">
        <w:rPr>
          <w:rFonts w:asciiTheme="minorHAnsi" w:eastAsiaTheme="minorEastAsia" w:hAnsiTheme="minorHAnsi" w:cstheme="minorBidi"/>
          <w:sz w:val="22"/>
          <w:szCs w:val="22"/>
        </w:rPr>
        <w:tab/>
      </w:r>
      <w:r w:rsidRPr="003D1336">
        <w:rPr>
          <w:snapToGrid w:val="0"/>
        </w:rPr>
        <w:t>Test Requirements</w:t>
      </w:r>
      <w:r>
        <w:tab/>
        <w:t>1564</w:t>
      </w:r>
    </w:p>
    <w:p w14:paraId="40713D05" w14:textId="77777777" w:rsidR="00596D47" w:rsidRDefault="00596D47">
      <w:pPr>
        <w:pStyle w:val="TOC3"/>
        <w:rPr>
          <w:rFonts w:asciiTheme="minorHAnsi" w:eastAsiaTheme="minorEastAsia" w:hAnsiTheme="minorHAnsi" w:cstheme="minorBidi"/>
          <w:sz w:val="22"/>
          <w:szCs w:val="22"/>
        </w:rPr>
      </w:pPr>
      <w:r w:rsidRPr="00596D47">
        <w:t>A.8.1.21</w:t>
      </w:r>
      <w:r w:rsidRPr="00596D4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1564</w:t>
      </w:r>
    </w:p>
    <w:p w14:paraId="533ECEF1" w14:textId="77777777" w:rsidR="00596D47" w:rsidRDefault="00596D47">
      <w:pPr>
        <w:pStyle w:val="TOC4"/>
        <w:rPr>
          <w:rFonts w:asciiTheme="minorHAnsi" w:eastAsiaTheme="minorEastAsia" w:hAnsiTheme="minorHAnsi" w:cstheme="minorBidi"/>
          <w:sz w:val="22"/>
          <w:szCs w:val="22"/>
        </w:rPr>
      </w:pPr>
      <w:r w:rsidRPr="00596D47">
        <w:t>A.8.1.21.1</w:t>
      </w:r>
      <w:r w:rsidRPr="00596D47">
        <w:rPr>
          <w:rFonts w:asciiTheme="minorHAnsi" w:eastAsiaTheme="minorEastAsia" w:hAnsiTheme="minorHAnsi" w:cstheme="minorBidi"/>
          <w:sz w:val="22"/>
          <w:szCs w:val="22"/>
        </w:rPr>
        <w:tab/>
      </w:r>
      <w:r w:rsidRPr="003D1336">
        <w:rPr>
          <w:snapToGrid w:val="0"/>
        </w:rPr>
        <w:t>Test Purpose and Environment</w:t>
      </w:r>
      <w:r>
        <w:tab/>
        <w:t>1564</w:t>
      </w:r>
    </w:p>
    <w:p w14:paraId="2B95E37F" w14:textId="77777777" w:rsidR="00596D47" w:rsidRDefault="00596D47">
      <w:pPr>
        <w:pStyle w:val="TOC4"/>
        <w:rPr>
          <w:rFonts w:asciiTheme="minorHAnsi" w:eastAsiaTheme="minorEastAsia" w:hAnsiTheme="minorHAnsi" w:cstheme="minorBidi"/>
          <w:sz w:val="22"/>
          <w:szCs w:val="22"/>
        </w:rPr>
      </w:pPr>
      <w:r w:rsidRPr="00596D47">
        <w:t>A.8.1.21.2</w:t>
      </w:r>
      <w:r w:rsidRPr="00596D47">
        <w:rPr>
          <w:rFonts w:asciiTheme="minorHAnsi" w:eastAsiaTheme="minorEastAsia" w:hAnsiTheme="minorHAnsi" w:cstheme="minorBidi"/>
          <w:sz w:val="22"/>
          <w:szCs w:val="22"/>
        </w:rPr>
        <w:tab/>
      </w:r>
      <w:r w:rsidRPr="003D1336">
        <w:rPr>
          <w:snapToGrid w:val="0"/>
        </w:rPr>
        <w:t>Test Requirements</w:t>
      </w:r>
      <w:r>
        <w:tab/>
        <w:t>1566</w:t>
      </w:r>
    </w:p>
    <w:p w14:paraId="304540DA" w14:textId="77777777" w:rsidR="00596D47" w:rsidRDefault="00596D47">
      <w:pPr>
        <w:pStyle w:val="TOC3"/>
        <w:rPr>
          <w:rFonts w:asciiTheme="minorHAnsi" w:eastAsiaTheme="minorEastAsia" w:hAnsiTheme="minorHAnsi" w:cstheme="minorBidi"/>
          <w:sz w:val="22"/>
          <w:szCs w:val="22"/>
        </w:rPr>
      </w:pPr>
      <w:r w:rsidRPr="00596D47">
        <w:t>A.8.1.22</w:t>
      </w:r>
      <w:r w:rsidRPr="00596D47">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3D1336">
        <w:rPr>
          <w:rFonts w:cs="v4.2.0"/>
        </w:rPr>
        <w:t xml:space="preserve"> </w:t>
      </w:r>
      <w:r w:rsidRPr="003D1336">
        <w:rPr>
          <w:rFonts w:cs="v4.2.0"/>
          <w:lang w:eastAsia="zh-CN"/>
        </w:rPr>
        <w:t>with DRX for UE category 0</w:t>
      </w:r>
      <w:r>
        <w:tab/>
        <w:t>1567</w:t>
      </w:r>
    </w:p>
    <w:p w14:paraId="6BD5AA22" w14:textId="77777777" w:rsidR="00596D47" w:rsidRDefault="00596D47">
      <w:pPr>
        <w:pStyle w:val="TOC4"/>
        <w:rPr>
          <w:rFonts w:asciiTheme="minorHAnsi" w:eastAsiaTheme="minorEastAsia" w:hAnsiTheme="minorHAnsi" w:cstheme="minorBidi"/>
          <w:sz w:val="22"/>
          <w:szCs w:val="22"/>
        </w:rPr>
      </w:pPr>
      <w:r w:rsidRPr="00596D47">
        <w:t>A.8.1.22.1</w:t>
      </w:r>
      <w:r w:rsidRPr="00596D47">
        <w:rPr>
          <w:rFonts w:asciiTheme="minorHAnsi" w:eastAsiaTheme="minorEastAsia" w:hAnsiTheme="minorHAnsi" w:cstheme="minorBidi"/>
          <w:sz w:val="22"/>
          <w:szCs w:val="22"/>
        </w:rPr>
        <w:tab/>
      </w:r>
      <w:r w:rsidRPr="003D1336">
        <w:rPr>
          <w:snapToGrid w:val="0"/>
        </w:rPr>
        <w:t>Test Purpose and Environment</w:t>
      </w:r>
      <w:r>
        <w:tab/>
        <w:t>1567</w:t>
      </w:r>
    </w:p>
    <w:p w14:paraId="7EECCA5E" w14:textId="77777777" w:rsidR="00596D47" w:rsidRDefault="00596D47">
      <w:pPr>
        <w:pStyle w:val="TOC4"/>
        <w:rPr>
          <w:rFonts w:asciiTheme="minorHAnsi" w:eastAsiaTheme="minorEastAsia" w:hAnsiTheme="minorHAnsi" w:cstheme="minorBidi"/>
          <w:sz w:val="22"/>
          <w:szCs w:val="22"/>
        </w:rPr>
      </w:pPr>
      <w:r w:rsidRPr="00596D47">
        <w:t>A.8.1.22.2</w:t>
      </w:r>
      <w:r w:rsidRPr="00596D47">
        <w:rPr>
          <w:rFonts w:asciiTheme="minorHAnsi" w:eastAsiaTheme="minorEastAsia" w:hAnsiTheme="minorHAnsi" w:cstheme="minorBidi"/>
          <w:sz w:val="22"/>
          <w:szCs w:val="22"/>
        </w:rPr>
        <w:tab/>
      </w:r>
      <w:r w:rsidRPr="003D1336">
        <w:rPr>
          <w:snapToGrid w:val="0"/>
        </w:rPr>
        <w:t>Test Requirements</w:t>
      </w:r>
      <w:r>
        <w:tab/>
        <w:t>1569</w:t>
      </w:r>
    </w:p>
    <w:p w14:paraId="5D1C6744" w14:textId="77777777" w:rsidR="00596D47" w:rsidRDefault="00596D4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1569</w:t>
      </w:r>
    </w:p>
    <w:p w14:paraId="25B283EE" w14:textId="77777777" w:rsidR="00596D47" w:rsidRDefault="00596D47">
      <w:pPr>
        <w:pStyle w:val="TOC4"/>
        <w:rPr>
          <w:rFonts w:asciiTheme="minorHAnsi" w:eastAsiaTheme="minorEastAsia" w:hAnsiTheme="minorHAnsi" w:cstheme="minorBidi"/>
          <w:sz w:val="22"/>
          <w:szCs w:val="22"/>
        </w:rPr>
      </w:pPr>
      <w:r w:rsidRPr="00596D47">
        <w:t>A.8.1.23.1</w:t>
      </w:r>
      <w:r w:rsidRPr="00596D47">
        <w:rPr>
          <w:rFonts w:asciiTheme="minorHAnsi" w:eastAsiaTheme="minorEastAsia" w:hAnsiTheme="minorHAnsi" w:cstheme="minorBidi"/>
          <w:sz w:val="22"/>
          <w:szCs w:val="22"/>
        </w:rPr>
        <w:tab/>
      </w:r>
      <w:r w:rsidRPr="003D1336">
        <w:rPr>
          <w:snapToGrid w:val="0"/>
        </w:rPr>
        <w:t>Test Purpose and Environment</w:t>
      </w:r>
      <w:r>
        <w:tab/>
        <w:t>1569</w:t>
      </w:r>
    </w:p>
    <w:p w14:paraId="4C7C0E56" w14:textId="77777777" w:rsidR="00596D47" w:rsidRDefault="00596D47">
      <w:pPr>
        <w:pStyle w:val="TOC4"/>
        <w:rPr>
          <w:rFonts w:asciiTheme="minorHAnsi" w:eastAsiaTheme="minorEastAsia" w:hAnsiTheme="minorHAnsi" w:cstheme="minorBidi"/>
          <w:sz w:val="22"/>
          <w:szCs w:val="22"/>
        </w:rPr>
      </w:pPr>
      <w:r w:rsidRPr="00596D47">
        <w:t>A.8.1.23.2</w:t>
      </w:r>
      <w:r w:rsidRPr="00596D47">
        <w:rPr>
          <w:rFonts w:asciiTheme="minorHAnsi" w:eastAsiaTheme="minorEastAsia" w:hAnsiTheme="minorHAnsi" w:cstheme="minorBidi"/>
          <w:sz w:val="22"/>
          <w:szCs w:val="22"/>
        </w:rPr>
        <w:tab/>
      </w:r>
      <w:r w:rsidRPr="003D1336">
        <w:rPr>
          <w:snapToGrid w:val="0"/>
        </w:rPr>
        <w:t>Test Requirements</w:t>
      </w:r>
      <w:r>
        <w:tab/>
        <w:t>1570</w:t>
      </w:r>
    </w:p>
    <w:p w14:paraId="4E3EE104" w14:textId="77777777" w:rsidR="00596D47" w:rsidRDefault="00596D4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1571</w:t>
      </w:r>
    </w:p>
    <w:p w14:paraId="5D4B463F" w14:textId="77777777" w:rsidR="00596D47" w:rsidRDefault="00596D47">
      <w:pPr>
        <w:pStyle w:val="TOC4"/>
        <w:rPr>
          <w:rFonts w:asciiTheme="minorHAnsi" w:eastAsiaTheme="minorEastAsia" w:hAnsiTheme="minorHAnsi" w:cstheme="minorBidi"/>
          <w:sz w:val="22"/>
          <w:szCs w:val="22"/>
        </w:rPr>
      </w:pPr>
      <w:r w:rsidRPr="00596D47">
        <w:t>A.8.1.24.1</w:t>
      </w:r>
      <w:r w:rsidRPr="00596D47">
        <w:rPr>
          <w:rFonts w:asciiTheme="minorHAnsi" w:eastAsiaTheme="minorEastAsia" w:hAnsiTheme="minorHAnsi" w:cstheme="minorBidi"/>
          <w:sz w:val="22"/>
          <w:szCs w:val="22"/>
        </w:rPr>
        <w:tab/>
      </w:r>
      <w:r w:rsidRPr="003D1336">
        <w:rPr>
          <w:snapToGrid w:val="0"/>
        </w:rPr>
        <w:t>Test Purpose and Environment</w:t>
      </w:r>
      <w:r>
        <w:tab/>
        <w:t>1571</w:t>
      </w:r>
    </w:p>
    <w:p w14:paraId="2BD2B907" w14:textId="77777777" w:rsidR="00596D47" w:rsidRDefault="00596D47">
      <w:pPr>
        <w:pStyle w:val="TOC4"/>
        <w:rPr>
          <w:rFonts w:asciiTheme="minorHAnsi" w:eastAsiaTheme="minorEastAsia" w:hAnsiTheme="minorHAnsi" w:cstheme="minorBidi"/>
          <w:sz w:val="22"/>
          <w:szCs w:val="22"/>
        </w:rPr>
      </w:pPr>
      <w:r w:rsidRPr="00596D47">
        <w:t>A.8.1.24.2</w:t>
      </w:r>
      <w:r w:rsidRPr="00596D47">
        <w:rPr>
          <w:rFonts w:asciiTheme="minorHAnsi" w:eastAsiaTheme="minorEastAsia" w:hAnsiTheme="minorHAnsi" w:cstheme="minorBidi"/>
          <w:sz w:val="22"/>
          <w:szCs w:val="22"/>
        </w:rPr>
        <w:tab/>
      </w:r>
      <w:r w:rsidRPr="003D1336">
        <w:rPr>
          <w:snapToGrid w:val="0"/>
        </w:rPr>
        <w:t>Test Requirements</w:t>
      </w:r>
      <w:r>
        <w:tab/>
        <w:t>1573</w:t>
      </w:r>
    </w:p>
    <w:p w14:paraId="4E1108B9" w14:textId="77777777" w:rsidR="00596D47" w:rsidRDefault="00596D4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1573</w:t>
      </w:r>
    </w:p>
    <w:p w14:paraId="7E889079" w14:textId="77777777" w:rsidR="00596D47" w:rsidRDefault="00596D47">
      <w:pPr>
        <w:pStyle w:val="TOC4"/>
        <w:rPr>
          <w:rFonts w:asciiTheme="minorHAnsi" w:eastAsiaTheme="minorEastAsia" w:hAnsiTheme="minorHAnsi" w:cstheme="minorBidi"/>
          <w:sz w:val="22"/>
          <w:szCs w:val="22"/>
        </w:rPr>
      </w:pPr>
      <w:r w:rsidRPr="00596D47">
        <w:t>A.8.1.25.</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1573</w:t>
      </w:r>
    </w:p>
    <w:p w14:paraId="581B680B" w14:textId="77777777" w:rsidR="00596D47" w:rsidRDefault="00596D47">
      <w:pPr>
        <w:pStyle w:val="TOC4"/>
        <w:rPr>
          <w:rFonts w:asciiTheme="minorHAnsi" w:eastAsiaTheme="minorEastAsia" w:hAnsiTheme="minorHAnsi" w:cstheme="minorBidi"/>
          <w:sz w:val="22"/>
          <w:szCs w:val="22"/>
        </w:rPr>
      </w:pPr>
      <w:r w:rsidRPr="00596D47">
        <w:t>A.8.1.25.2</w:t>
      </w:r>
      <w:r w:rsidRPr="00596D47">
        <w:rPr>
          <w:rFonts w:asciiTheme="minorHAnsi" w:eastAsiaTheme="minorEastAsia" w:hAnsiTheme="minorHAnsi" w:cstheme="minorBidi"/>
          <w:sz w:val="22"/>
          <w:szCs w:val="22"/>
        </w:rPr>
        <w:tab/>
      </w:r>
      <w:r w:rsidRPr="003D1336">
        <w:rPr>
          <w:snapToGrid w:val="0"/>
        </w:rPr>
        <w:t>Test Requirements</w:t>
      </w:r>
      <w:r>
        <w:tab/>
        <w:t>1575</w:t>
      </w:r>
    </w:p>
    <w:p w14:paraId="2E735207" w14:textId="77777777" w:rsidR="00596D47" w:rsidRDefault="00596D4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1575</w:t>
      </w:r>
    </w:p>
    <w:p w14:paraId="191E9CD4" w14:textId="77777777" w:rsidR="00596D47" w:rsidRDefault="00596D47">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1575</w:t>
      </w:r>
    </w:p>
    <w:p w14:paraId="46733307" w14:textId="77777777" w:rsidR="00596D47" w:rsidRDefault="00596D4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1578</w:t>
      </w:r>
    </w:p>
    <w:p w14:paraId="4C796E5B" w14:textId="77777777" w:rsidR="00596D47" w:rsidRDefault="00596D47">
      <w:pPr>
        <w:pStyle w:val="TOC4"/>
        <w:rPr>
          <w:rFonts w:asciiTheme="minorHAnsi" w:eastAsiaTheme="minorEastAsia" w:hAnsiTheme="minorHAnsi" w:cstheme="minorBidi"/>
          <w:sz w:val="22"/>
          <w:szCs w:val="22"/>
        </w:rPr>
      </w:pPr>
      <w:r w:rsidRPr="00596D47">
        <w:t>A.8.1.27.1</w:t>
      </w:r>
      <w:r w:rsidRPr="00596D47">
        <w:rPr>
          <w:rFonts w:asciiTheme="minorHAnsi" w:eastAsiaTheme="minorEastAsia" w:hAnsiTheme="minorHAnsi" w:cstheme="minorBidi"/>
          <w:sz w:val="22"/>
          <w:szCs w:val="22"/>
        </w:rPr>
        <w:tab/>
      </w:r>
      <w:r w:rsidRPr="003D1336">
        <w:rPr>
          <w:snapToGrid w:val="0"/>
        </w:rPr>
        <w:t>Test Purpose and Environment</w:t>
      </w:r>
      <w:r>
        <w:tab/>
        <w:t>1578</w:t>
      </w:r>
    </w:p>
    <w:p w14:paraId="698B7897" w14:textId="77777777" w:rsidR="00596D47" w:rsidRDefault="00596D47">
      <w:pPr>
        <w:pStyle w:val="TOC4"/>
        <w:rPr>
          <w:rFonts w:asciiTheme="minorHAnsi" w:eastAsiaTheme="minorEastAsia" w:hAnsiTheme="minorHAnsi" w:cstheme="minorBidi"/>
          <w:sz w:val="22"/>
          <w:szCs w:val="22"/>
        </w:rPr>
      </w:pPr>
      <w:r w:rsidRPr="00596D47">
        <w:t>A.8.1.27.2</w:t>
      </w:r>
      <w:r w:rsidRPr="00596D47">
        <w:rPr>
          <w:rFonts w:asciiTheme="minorHAnsi" w:eastAsiaTheme="minorEastAsia" w:hAnsiTheme="minorHAnsi" w:cstheme="minorBidi"/>
          <w:sz w:val="22"/>
          <w:szCs w:val="22"/>
        </w:rPr>
        <w:tab/>
      </w:r>
      <w:r w:rsidRPr="003D1336">
        <w:rPr>
          <w:snapToGrid w:val="0"/>
        </w:rPr>
        <w:t>Test Requirements</w:t>
      </w:r>
      <w:r>
        <w:tab/>
        <w:t>1580</w:t>
      </w:r>
    </w:p>
    <w:p w14:paraId="269E2966" w14:textId="77777777" w:rsidR="00596D47" w:rsidRDefault="00596D4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1580</w:t>
      </w:r>
    </w:p>
    <w:p w14:paraId="1CA70127" w14:textId="77777777" w:rsidR="00596D47" w:rsidRDefault="00596D47">
      <w:pPr>
        <w:pStyle w:val="TOC4"/>
        <w:rPr>
          <w:rFonts w:asciiTheme="minorHAnsi" w:eastAsiaTheme="minorEastAsia" w:hAnsiTheme="minorHAnsi" w:cstheme="minorBidi"/>
          <w:sz w:val="22"/>
          <w:szCs w:val="22"/>
        </w:rPr>
      </w:pPr>
      <w:r w:rsidRPr="00596D47">
        <w:t>A.8.1.28.</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1580</w:t>
      </w:r>
    </w:p>
    <w:p w14:paraId="4DE3F981" w14:textId="77777777" w:rsidR="00596D47" w:rsidRDefault="00596D47">
      <w:pPr>
        <w:pStyle w:val="TOC4"/>
        <w:rPr>
          <w:rFonts w:asciiTheme="minorHAnsi" w:eastAsiaTheme="minorEastAsia" w:hAnsiTheme="minorHAnsi" w:cstheme="minorBidi"/>
          <w:sz w:val="22"/>
          <w:szCs w:val="22"/>
        </w:rPr>
      </w:pPr>
      <w:r w:rsidRPr="00596D47">
        <w:t>A.8.1.28.2</w:t>
      </w:r>
      <w:r w:rsidRPr="00596D47">
        <w:rPr>
          <w:rFonts w:asciiTheme="minorHAnsi" w:eastAsiaTheme="minorEastAsia" w:hAnsiTheme="minorHAnsi" w:cstheme="minorBidi"/>
          <w:sz w:val="22"/>
          <w:szCs w:val="22"/>
        </w:rPr>
        <w:tab/>
      </w:r>
      <w:r w:rsidRPr="003D1336">
        <w:rPr>
          <w:snapToGrid w:val="0"/>
        </w:rPr>
        <w:t>Test Requirements</w:t>
      </w:r>
      <w:r>
        <w:tab/>
        <w:t>1582</w:t>
      </w:r>
    </w:p>
    <w:p w14:paraId="3DE79684" w14:textId="77777777" w:rsidR="00596D47" w:rsidRDefault="00596D47">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1582</w:t>
      </w:r>
    </w:p>
    <w:p w14:paraId="788618D2" w14:textId="77777777" w:rsidR="00596D47" w:rsidRDefault="00596D47">
      <w:pPr>
        <w:pStyle w:val="TOC4"/>
        <w:rPr>
          <w:rFonts w:asciiTheme="minorHAnsi" w:eastAsiaTheme="minorEastAsia" w:hAnsiTheme="minorHAnsi" w:cstheme="minorBidi"/>
          <w:sz w:val="22"/>
          <w:szCs w:val="22"/>
        </w:rPr>
      </w:pPr>
      <w:r w:rsidRPr="00596D47">
        <w:t>A.8.1.29.1</w:t>
      </w:r>
      <w:r w:rsidRPr="00596D47">
        <w:rPr>
          <w:rFonts w:asciiTheme="minorHAnsi" w:eastAsiaTheme="minorEastAsia" w:hAnsiTheme="minorHAnsi" w:cstheme="minorBidi"/>
          <w:sz w:val="22"/>
          <w:szCs w:val="22"/>
        </w:rPr>
        <w:tab/>
      </w:r>
      <w:r w:rsidRPr="003D1336">
        <w:rPr>
          <w:snapToGrid w:val="0"/>
        </w:rPr>
        <w:t>Test Purpose and Environment</w:t>
      </w:r>
      <w:r>
        <w:tab/>
        <w:t>1582</w:t>
      </w:r>
    </w:p>
    <w:p w14:paraId="4B732C72" w14:textId="77777777" w:rsidR="00596D47" w:rsidRDefault="00596D47">
      <w:pPr>
        <w:pStyle w:val="TOC4"/>
        <w:rPr>
          <w:rFonts w:asciiTheme="minorHAnsi" w:eastAsiaTheme="minorEastAsia" w:hAnsiTheme="minorHAnsi" w:cstheme="minorBidi"/>
          <w:sz w:val="22"/>
          <w:szCs w:val="22"/>
        </w:rPr>
      </w:pPr>
      <w:r w:rsidRPr="00596D47">
        <w:t>A.8.1.29.2</w:t>
      </w:r>
      <w:r w:rsidRPr="00596D47">
        <w:rPr>
          <w:rFonts w:asciiTheme="minorHAnsi" w:eastAsiaTheme="minorEastAsia" w:hAnsiTheme="minorHAnsi" w:cstheme="minorBidi"/>
          <w:sz w:val="22"/>
          <w:szCs w:val="22"/>
        </w:rPr>
        <w:tab/>
      </w:r>
      <w:r w:rsidRPr="003D1336">
        <w:rPr>
          <w:snapToGrid w:val="0"/>
        </w:rPr>
        <w:t>Test Requirements</w:t>
      </w:r>
      <w:r>
        <w:tab/>
        <w:t>1584</w:t>
      </w:r>
    </w:p>
    <w:p w14:paraId="1C7CEA82" w14:textId="77777777" w:rsidR="00596D47" w:rsidRDefault="00596D47">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1585</w:t>
      </w:r>
    </w:p>
    <w:p w14:paraId="7F3D2F93" w14:textId="77777777" w:rsidR="00596D47" w:rsidRDefault="00596D47">
      <w:pPr>
        <w:pStyle w:val="TOC4"/>
        <w:rPr>
          <w:rFonts w:asciiTheme="minorHAnsi" w:eastAsiaTheme="minorEastAsia" w:hAnsiTheme="minorHAnsi" w:cstheme="minorBidi"/>
          <w:sz w:val="22"/>
          <w:szCs w:val="22"/>
        </w:rPr>
      </w:pPr>
      <w:r w:rsidRPr="00596D47">
        <w:t>A.8.1.30.</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1585</w:t>
      </w:r>
    </w:p>
    <w:p w14:paraId="69571D00" w14:textId="77777777" w:rsidR="00596D47" w:rsidRDefault="00596D47">
      <w:pPr>
        <w:pStyle w:val="TOC4"/>
        <w:rPr>
          <w:rFonts w:asciiTheme="minorHAnsi" w:eastAsiaTheme="minorEastAsia" w:hAnsiTheme="minorHAnsi" w:cstheme="minorBidi"/>
          <w:sz w:val="22"/>
          <w:szCs w:val="22"/>
        </w:rPr>
      </w:pPr>
      <w:r w:rsidRPr="00596D47">
        <w:t>A.8.1.30.2</w:t>
      </w:r>
      <w:r w:rsidRPr="00596D47">
        <w:rPr>
          <w:rFonts w:asciiTheme="minorHAnsi" w:eastAsiaTheme="minorEastAsia" w:hAnsiTheme="minorHAnsi" w:cstheme="minorBidi"/>
          <w:sz w:val="22"/>
          <w:szCs w:val="22"/>
        </w:rPr>
        <w:tab/>
      </w:r>
      <w:r w:rsidRPr="003D1336">
        <w:rPr>
          <w:snapToGrid w:val="0"/>
        </w:rPr>
        <w:t>Test Requirements</w:t>
      </w:r>
      <w:r>
        <w:tab/>
        <w:t>1587</w:t>
      </w:r>
    </w:p>
    <w:p w14:paraId="4E0079EB" w14:textId="77777777" w:rsidR="00596D47" w:rsidRDefault="00596D47">
      <w:pPr>
        <w:pStyle w:val="TOC3"/>
        <w:rPr>
          <w:rFonts w:asciiTheme="minorHAnsi" w:eastAsiaTheme="minorEastAsia" w:hAnsiTheme="minorHAnsi" w:cstheme="minorBidi"/>
          <w:sz w:val="22"/>
          <w:szCs w:val="22"/>
        </w:rPr>
      </w:pPr>
      <w:r w:rsidRPr="00596D47">
        <w:t>A.8.1.31 E-UTRAN FDD-FDD intra-frequency event triggered reporting under fading propagation conditions in asynchronous cells for Cat-M1 UE in CEModeB</w:t>
      </w:r>
      <w:r w:rsidRPr="00596D47">
        <w:tab/>
      </w:r>
      <w:r>
        <w:t>1587</w:t>
      </w:r>
    </w:p>
    <w:p w14:paraId="0351FBF3" w14:textId="77777777" w:rsidR="00596D47" w:rsidRDefault="00596D47">
      <w:pPr>
        <w:pStyle w:val="TOC4"/>
        <w:rPr>
          <w:rFonts w:asciiTheme="minorHAnsi" w:eastAsiaTheme="minorEastAsia" w:hAnsiTheme="minorHAnsi" w:cstheme="minorBidi"/>
          <w:sz w:val="22"/>
          <w:szCs w:val="22"/>
        </w:rPr>
      </w:pPr>
      <w:r w:rsidRPr="00596D47">
        <w:t>A.8.1.31.1</w:t>
      </w:r>
      <w:r w:rsidRPr="00596D47">
        <w:rPr>
          <w:rFonts w:asciiTheme="minorHAnsi" w:eastAsiaTheme="minorEastAsia" w:hAnsiTheme="minorHAnsi"/>
          <w:sz w:val="22"/>
          <w:szCs w:val="22"/>
        </w:rPr>
        <w:tab/>
      </w:r>
      <w:r w:rsidRPr="003D1336">
        <w:rPr>
          <w:rFonts w:cs="v4.2.0"/>
          <w:snapToGrid w:val="0"/>
        </w:rPr>
        <w:t>Test Purpose and Environment</w:t>
      </w:r>
      <w:r>
        <w:tab/>
        <w:t>1587</w:t>
      </w:r>
    </w:p>
    <w:p w14:paraId="7B3B4901" w14:textId="77777777" w:rsidR="00596D47" w:rsidRDefault="00596D47">
      <w:pPr>
        <w:pStyle w:val="TOC4"/>
        <w:rPr>
          <w:rFonts w:asciiTheme="minorHAnsi" w:eastAsiaTheme="minorEastAsia" w:hAnsiTheme="minorHAnsi" w:cstheme="minorBidi"/>
          <w:sz w:val="22"/>
          <w:szCs w:val="22"/>
        </w:rPr>
      </w:pPr>
      <w:r w:rsidRPr="00596D47">
        <w:t>A.8.1.31.2</w:t>
      </w:r>
      <w:r w:rsidRPr="00596D47">
        <w:rPr>
          <w:rFonts w:asciiTheme="minorHAnsi" w:eastAsiaTheme="minorEastAsia" w:hAnsiTheme="minorHAnsi"/>
          <w:sz w:val="22"/>
          <w:szCs w:val="22"/>
        </w:rPr>
        <w:tab/>
      </w:r>
      <w:r w:rsidRPr="003D1336">
        <w:rPr>
          <w:rFonts w:cs="v4.2.0"/>
          <w:snapToGrid w:val="0"/>
        </w:rPr>
        <w:t>Test Requirements</w:t>
      </w:r>
      <w:r>
        <w:tab/>
        <w:t>1589</w:t>
      </w:r>
    </w:p>
    <w:p w14:paraId="2C6CA041" w14:textId="77777777" w:rsidR="00596D47" w:rsidRDefault="00596D47">
      <w:pPr>
        <w:pStyle w:val="TOC3"/>
        <w:rPr>
          <w:rFonts w:asciiTheme="minorHAnsi" w:eastAsiaTheme="minorEastAsia" w:hAnsiTheme="minorHAnsi" w:cstheme="minorBidi"/>
          <w:sz w:val="22"/>
          <w:szCs w:val="22"/>
        </w:rPr>
      </w:pPr>
      <w:r w:rsidRPr="00596D47">
        <w:t xml:space="preserve">A.8.1.32 E-UTRAN FDD-FDD intra-frequency event triggered reporting under fading propagation conditions in synchronous cells for Cat-M1 UE in </w:t>
      </w:r>
      <w:r w:rsidRPr="00596D47">
        <w:rPr>
          <w:lang w:eastAsia="zh-CN"/>
        </w:rPr>
        <w:t>CEModeB</w:t>
      </w:r>
      <w:r w:rsidRPr="00596D47">
        <w:tab/>
      </w:r>
      <w:r>
        <w:t>1590</w:t>
      </w:r>
    </w:p>
    <w:p w14:paraId="5E4CB5F4" w14:textId="77777777" w:rsidR="00596D47" w:rsidRDefault="00596D47">
      <w:pPr>
        <w:pStyle w:val="TOC4"/>
        <w:rPr>
          <w:rFonts w:asciiTheme="minorHAnsi" w:eastAsiaTheme="minorEastAsia" w:hAnsiTheme="minorHAnsi" w:cstheme="minorBidi"/>
          <w:sz w:val="22"/>
          <w:szCs w:val="22"/>
        </w:rPr>
      </w:pPr>
      <w:r w:rsidRPr="00596D47">
        <w:t>A.8.1.32.1</w:t>
      </w:r>
      <w:r w:rsidRPr="00596D47">
        <w:rPr>
          <w:rFonts w:asciiTheme="minorHAnsi" w:eastAsiaTheme="minorEastAsia" w:hAnsiTheme="minorHAnsi"/>
          <w:sz w:val="22"/>
          <w:szCs w:val="22"/>
        </w:rPr>
        <w:tab/>
      </w:r>
      <w:r w:rsidRPr="003D1336">
        <w:rPr>
          <w:rFonts w:cs="v4.2.0"/>
          <w:snapToGrid w:val="0"/>
        </w:rPr>
        <w:t>Test Purpose and Environment</w:t>
      </w:r>
      <w:r>
        <w:tab/>
        <w:t>1590</w:t>
      </w:r>
    </w:p>
    <w:p w14:paraId="3FED3166" w14:textId="77777777" w:rsidR="00596D47" w:rsidRDefault="00596D47">
      <w:pPr>
        <w:pStyle w:val="TOC4"/>
        <w:rPr>
          <w:rFonts w:asciiTheme="minorHAnsi" w:eastAsiaTheme="minorEastAsia" w:hAnsiTheme="minorHAnsi" w:cstheme="minorBidi"/>
          <w:sz w:val="22"/>
          <w:szCs w:val="22"/>
        </w:rPr>
      </w:pPr>
      <w:r w:rsidRPr="00596D47">
        <w:t>A.8.1.32.2</w:t>
      </w:r>
      <w:r w:rsidRPr="00596D47">
        <w:rPr>
          <w:rFonts w:asciiTheme="minorHAnsi" w:eastAsiaTheme="minorEastAsia" w:hAnsiTheme="minorHAnsi"/>
          <w:sz w:val="22"/>
          <w:szCs w:val="22"/>
        </w:rPr>
        <w:tab/>
      </w:r>
      <w:r w:rsidRPr="003D1336">
        <w:rPr>
          <w:rFonts w:cs="v4.2.0"/>
          <w:snapToGrid w:val="0"/>
        </w:rPr>
        <w:t>Test Requirements</w:t>
      </w:r>
      <w:r>
        <w:tab/>
        <w:t>1591</w:t>
      </w:r>
    </w:p>
    <w:p w14:paraId="098CF524" w14:textId="77777777" w:rsidR="00596D47" w:rsidRDefault="00596D4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1592</w:t>
      </w:r>
    </w:p>
    <w:p w14:paraId="7FA52CCF" w14:textId="77777777" w:rsidR="00596D47" w:rsidRDefault="00596D47">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1592</w:t>
      </w:r>
    </w:p>
    <w:p w14:paraId="7EB4ED04" w14:textId="77777777" w:rsidR="00596D47" w:rsidRDefault="00596D4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1593</w:t>
      </w:r>
    </w:p>
    <w:p w14:paraId="7DF5C157" w14:textId="77777777" w:rsidR="00596D47" w:rsidRDefault="00596D47">
      <w:pPr>
        <w:pStyle w:val="TOC3"/>
        <w:rPr>
          <w:rFonts w:asciiTheme="minorHAnsi" w:eastAsiaTheme="minorEastAsia" w:hAnsiTheme="minorHAnsi" w:cstheme="minorBidi"/>
          <w:sz w:val="22"/>
          <w:szCs w:val="22"/>
        </w:rPr>
      </w:pPr>
      <w:r w:rsidRPr="00596D47">
        <w:t>A.8.1.34</w:t>
      </w:r>
      <w:r w:rsidRPr="00596D47">
        <w:rPr>
          <w:rFonts w:asciiTheme="minorHAnsi" w:eastAsiaTheme="minorEastAsia" w:hAnsiTheme="minorHAnsi"/>
          <w:sz w:val="22"/>
          <w:szCs w:val="22"/>
        </w:rPr>
        <w:tab/>
      </w:r>
      <w:r w:rsidRPr="003D1336">
        <w:rPr>
          <w:rFonts w:cs="v4.2.0"/>
        </w:rPr>
        <w:t xml:space="preserve">E-UTRAN HD-FDD intra-frequency event triggered reporting under fading propagation conditions in synchronous cells for Cat-M1 UE in </w:t>
      </w:r>
      <w:r w:rsidRPr="003D1336">
        <w:rPr>
          <w:rFonts w:cs="v4.2.0"/>
          <w:lang w:eastAsia="zh-CN"/>
        </w:rPr>
        <w:t>CEModeB</w:t>
      </w:r>
      <w:r>
        <w:tab/>
        <w:t>1594</w:t>
      </w:r>
    </w:p>
    <w:p w14:paraId="58070F6E" w14:textId="77777777" w:rsidR="00596D47" w:rsidRDefault="00596D47">
      <w:pPr>
        <w:pStyle w:val="TOC4"/>
        <w:rPr>
          <w:rFonts w:asciiTheme="minorHAnsi" w:eastAsiaTheme="minorEastAsia" w:hAnsiTheme="minorHAnsi" w:cstheme="minorBidi"/>
          <w:sz w:val="22"/>
          <w:szCs w:val="22"/>
        </w:rPr>
      </w:pPr>
      <w:r w:rsidRPr="00596D47">
        <w:t>A.8.1.34.1</w:t>
      </w:r>
      <w:r w:rsidRPr="00596D47">
        <w:rPr>
          <w:rFonts w:asciiTheme="minorHAnsi" w:eastAsiaTheme="minorEastAsia" w:hAnsiTheme="minorHAnsi"/>
          <w:sz w:val="22"/>
          <w:szCs w:val="22"/>
        </w:rPr>
        <w:tab/>
      </w:r>
      <w:r w:rsidRPr="003D1336">
        <w:rPr>
          <w:rFonts w:cs="v4.2.0"/>
          <w:snapToGrid w:val="0"/>
        </w:rPr>
        <w:t>Test Purpose and Environment</w:t>
      </w:r>
      <w:r>
        <w:tab/>
        <w:t>1594</w:t>
      </w:r>
    </w:p>
    <w:p w14:paraId="21E7CD4C" w14:textId="77777777" w:rsidR="00596D47" w:rsidRDefault="00596D47">
      <w:pPr>
        <w:pStyle w:val="TOC4"/>
        <w:rPr>
          <w:rFonts w:asciiTheme="minorHAnsi" w:eastAsiaTheme="minorEastAsia" w:hAnsiTheme="minorHAnsi" w:cstheme="minorBidi"/>
          <w:sz w:val="22"/>
          <w:szCs w:val="22"/>
        </w:rPr>
      </w:pPr>
      <w:r w:rsidRPr="00596D47">
        <w:t>A.8.1.34.2</w:t>
      </w:r>
      <w:r w:rsidRPr="00596D47">
        <w:rPr>
          <w:rFonts w:asciiTheme="minorHAnsi" w:eastAsiaTheme="minorEastAsia" w:hAnsiTheme="minorHAnsi"/>
          <w:sz w:val="22"/>
          <w:szCs w:val="22"/>
        </w:rPr>
        <w:tab/>
      </w:r>
      <w:r w:rsidRPr="003D1336">
        <w:rPr>
          <w:rFonts w:cs="v4.2.0"/>
          <w:snapToGrid w:val="0"/>
        </w:rPr>
        <w:t>Test Requirements</w:t>
      </w:r>
      <w:r>
        <w:tab/>
        <w:t>1595</w:t>
      </w:r>
    </w:p>
    <w:p w14:paraId="54BBAA62" w14:textId="77777777" w:rsidR="00596D47" w:rsidRDefault="00596D47">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1596</w:t>
      </w:r>
    </w:p>
    <w:p w14:paraId="3E846045" w14:textId="77777777" w:rsidR="00596D47" w:rsidRDefault="00596D47">
      <w:pPr>
        <w:pStyle w:val="TOC4"/>
        <w:rPr>
          <w:rFonts w:asciiTheme="minorHAnsi" w:eastAsiaTheme="minorEastAsia" w:hAnsiTheme="minorHAnsi" w:cstheme="minorBidi"/>
          <w:sz w:val="22"/>
          <w:szCs w:val="22"/>
        </w:rPr>
      </w:pPr>
      <w:r w:rsidRPr="00596D47">
        <w:t>A.8.1.35.1</w:t>
      </w:r>
      <w:r w:rsidRPr="00596D47">
        <w:rPr>
          <w:rFonts w:asciiTheme="minorHAnsi" w:eastAsiaTheme="minorEastAsia" w:hAnsiTheme="minorHAnsi" w:cstheme="minorBidi"/>
          <w:sz w:val="22"/>
          <w:szCs w:val="22"/>
        </w:rPr>
        <w:tab/>
      </w:r>
      <w:r w:rsidRPr="003D1336">
        <w:rPr>
          <w:snapToGrid w:val="0"/>
        </w:rPr>
        <w:t>Test Purpose and Environment</w:t>
      </w:r>
      <w:r>
        <w:tab/>
        <w:t>1596</w:t>
      </w:r>
    </w:p>
    <w:p w14:paraId="776E1BC4" w14:textId="77777777" w:rsidR="00596D47" w:rsidRDefault="00596D47">
      <w:pPr>
        <w:pStyle w:val="TOC4"/>
        <w:rPr>
          <w:rFonts w:asciiTheme="minorHAnsi" w:eastAsiaTheme="minorEastAsia" w:hAnsiTheme="minorHAnsi" w:cstheme="minorBidi"/>
          <w:sz w:val="22"/>
          <w:szCs w:val="22"/>
        </w:rPr>
      </w:pPr>
      <w:r w:rsidRPr="00596D47">
        <w:t>A.8.1.35.2</w:t>
      </w:r>
      <w:r w:rsidRPr="00596D47">
        <w:rPr>
          <w:rFonts w:asciiTheme="minorHAnsi" w:eastAsiaTheme="minorEastAsia" w:hAnsiTheme="minorHAnsi" w:cstheme="minorBidi"/>
          <w:sz w:val="22"/>
          <w:szCs w:val="22"/>
        </w:rPr>
        <w:tab/>
      </w:r>
      <w:r w:rsidRPr="003D1336">
        <w:rPr>
          <w:snapToGrid w:val="0"/>
        </w:rPr>
        <w:t>Test Requirements</w:t>
      </w:r>
      <w:r>
        <w:tab/>
        <w:t>1597</w:t>
      </w:r>
    </w:p>
    <w:p w14:paraId="562C3333" w14:textId="77777777" w:rsidR="00596D47" w:rsidRDefault="00596D47">
      <w:pPr>
        <w:pStyle w:val="TOC3"/>
        <w:rPr>
          <w:rFonts w:asciiTheme="minorHAnsi" w:eastAsiaTheme="minorEastAsia" w:hAnsiTheme="minorHAnsi" w:cstheme="minorBidi"/>
          <w:sz w:val="22"/>
          <w:szCs w:val="22"/>
        </w:rPr>
      </w:pPr>
      <w:r w:rsidRPr="00596D47">
        <w:t>A.8.1.36</w:t>
      </w:r>
      <w:r w:rsidRPr="00596D47">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1598</w:t>
      </w:r>
    </w:p>
    <w:p w14:paraId="78B5153F" w14:textId="77777777" w:rsidR="00596D47" w:rsidRDefault="00596D47">
      <w:pPr>
        <w:pStyle w:val="TOC4"/>
        <w:rPr>
          <w:rFonts w:asciiTheme="minorHAnsi" w:eastAsiaTheme="minorEastAsia" w:hAnsiTheme="minorHAnsi" w:cstheme="minorBidi"/>
          <w:sz w:val="22"/>
          <w:szCs w:val="22"/>
        </w:rPr>
      </w:pPr>
      <w:r w:rsidRPr="00596D47">
        <w:t>A.8.1.36.1</w:t>
      </w:r>
      <w:r w:rsidRPr="00596D47">
        <w:rPr>
          <w:rFonts w:asciiTheme="minorHAnsi" w:eastAsiaTheme="minorEastAsia" w:hAnsiTheme="minorHAnsi" w:cstheme="minorBidi"/>
          <w:sz w:val="22"/>
          <w:szCs w:val="22"/>
        </w:rPr>
        <w:tab/>
      </w:r>
      <w:r w:rsidRPr="003D1336">
        <w:rPr>
          <w:snapToGrid w:val="0"/>
        </w:rPr>
        <w:t>Test Purpose and Environment</w:t>
      </w:r>
      <w:r>
        <w:tab/>
        <w:t>1598</w:t>
      </w:r>
    </w:p>
    <w:p w14:paraId="55FD1D67" w14:textId="77777777" w:rsidR="00596D47" w:rsidRDefault="00596D47">
      <w:pPr>
        <w:pStyle w:val="TOC4"/>
        <w:rPr>
          <w:rFonts w:asciiTheme="minorHAnsi" w:eastAsiaTheme="minorEastAsia" w:hAnsiTheme="minorHAnsi" w:cstheme="minorBidi"/>
          <w:sz w:val="22"/>
          <w:szCs w:val="22"/>
        </w:rPr>
      </w:pPr>
      <w:r w:rsidRPr="00596D47">
        <w:t>A.8.1.36.2</w:t>
      </w:r>
      <w:r w:rsidRPr="00596D47">
        <w:rPr>
          <w:rFonts w:asciiTheme="minorHAnsi" w:eastAsiaTheme="minorEastAsia" w:hAnsiTheme="minorHAnsi" w:cstheme="minorBidi"/>
          <w:sz w:val="22"/>
          <w:szCs w:val="22"/>
        </w:rPr>
        <w:tab/>
      </w:r>
      <w:r w:rsidRPr="003D1336">
        <w:rPr>
          <w:snapToGrid w:val="0"/>
        </w:rPr>
        <w:t>Test Requirements</w:t>
      </w:r>
      <w:r>
        <w:tab/>
        <w:t>1599</w:t>
      </w:r>
    </w:p>
    <w:p w14:paraId="6A5DDAA6" w14:textId="77777777" w:rsidR="00596D47" w:rsidRDefault="00596D47">
      <w:pPr>
        <w:pStyle w:val="TOC3"/>
        <w:rPr>
          <w:rFonts w:asciiTheme="minorHAnsi" w:eastAsiaTheme="minorEastAsia" w:hAnsiTheme="minorHAnsi" w:cstheme="minorBidi"/>
          <w:sz w:val="22"/>
          <w:szCs w:val="22"/>
        </w:rPr>
      </w:pPr>
      <w:r w:rsidRPr="00596D47">
        <w:t>A.8.1.37</w:t>
      </w:r>
      <w:r w:rsidRPr="00596D47">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1600</w:t>
      </w:r>
    </w:p>
    <w:p w14:paraId="2D99F12A" w14:textId="77777777" w:rsidR="00596D47" w:rsidRDefault="00596D47">
      <w:pPr>
        <w:pStyle w:val="TOC4"/>
        <w:rPr>
          <w:rFonts w:asciiTheme="minorHAnsi" w:eastAsiaTheme="minorEastAsia" w:hAnsiTheme="minorHAnsi" w:cstheme="minorBidi"/>
          <w:sz w:val="22"/>
          <w:szCs w:val="22"/>
        </w:rPr>
      </w:pPr>
      <w:r w:rsidRPr="00596D47">
        <w:t>A.8.1.37.1</w:t>
      </w:r>
      <w:r w:rsidRPr="00596D47">
        <w:rPr>
          <w:rFonts w:asciiTheme="minorHAnsi" w:eastAsiaTheme="minorEastAsia" w:hAnsiTheme="minorHAnsi" w:cstheme="minorBidi"/>
          <w:sz w:val="22"/>
          <w:szCs w:val="22"/>
        </w:rPr>
        <w:tab/>
      </w:r>
      <w:r w:rsidRPr="003D1336">
        <w:rPr>
          <w:snapToGrid w:val="0"/>
        </w:rPr>
        <w:t>Test Purpose and Environment</w:t>
      </w:r>
      <w:r>
        <w:tab/>
        <w:t>1600</w:t>
      </w:r>
    </w:p>
    <w:p w14:paraId="05C5B074" w14:textId="77777777" w:rsidR="00596D47" w:rsidRDefault="00596D47">
      <w:pPr>
        <w:pStyle w:val="TOC4"/>
        <w:rPr>
          <w:rFonts w:asciiTheme="minorHAnsi" w:eastAsiaTheme="minorEastAsia" w:hAnsiTheme="minorHAnsi" w:cstheme="minorBidi"/>
          <w:sz w:val="22"/>
          <w:szCs w:val="22"/>
        </w:rPr>
      </w:pPr>
      <w:r w:rsidRPr="00596D47">
        <w:t>A.8.1.37.2</w:t>
      </w:r>
      <w:r w:rsidRPr="00596D47">
        <w:rPr>
          <w:rFonts w:asciiTheme="minorHAnsi" w:eastAsiaTheme="minorEastAsia" w:hAnsiTheme="minorHAnsi" w:cstheme="minorBidi"/>
          <w:sz w:val="22"/>
          <w:szCs w:val="22"/>
        </w:rPr>
        <w:tab/>
      </w:r>
      <w:r w:rsidRPr="003D1336">
        <w:rPr>
          <w:snapToGrid w:val="0"/>
        </w:rPr>
        <w:t>Test Requirements</w:t>
      </w:r>
      <w:r>
        <w:tab/>
        <w:t>1602</w:t>
      </w:r>
    </w:p>
    <w:p w14:paraId="0C0EFD9A" w14:textId="77777777" w:rsidR="00596D47" w:rsidRDefault="00596D47">
      <w:pPr>
        <w:pStyle w:val="TOC3"/>
        <w:rPr>
          <w:rFonts w:asciiTheme="minorHAnsi" w:eastAsiaTheme="minorEastAsia" w:hAnsiTheme="minorHAnsi" w:cstheme="minorBidi"/>
          <w:sz w:val="22"/>
          <w:szCs w:val="22"/>
        </w:rPr>
      </w:pPr>
      <w:r w:rsidRPr="00596D47">
        <w:t>A.8.1.38</w:t>
      </w:r>
      <w:r w:rsidRPr="00596D4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1602</w:t>
      </w:r>
    </w:p>
    <w:p w14:paraId="3623BDE9" w14:textId="77777777" w:rsidR="00596D47" w:rsidRDefault="00596D47">
      <w:pPr>
        <w:pStyle w:val="TOC4"/>
        <w:rPr>
          <w:rFonts w:asciiTheme="minorHAnsi" w:eastAsiaTheme="minorEastAsia" w:hAnsiTheme="minorHAnsi" w:cstheme="minorBidi"/>
          <w:sz w:val="22"/>
          <w:szCs w:val="22"/>
        </w:rPr>
      </w:pPr>
      <w:r w:rsidRPr="00596D47">
        <w:t>A.8.1.38.1</w:t>
      </w:r>
      <w:r w:rsidRPr="00596D47">
        <w:rPr>
          <w:rFonts w:asciiTheme="minorHAnsi" w:eastAsiaTheme="minorEastAsia" w:hAnsiTheme="minorHAnsi" w:cstheme="minorBidi"/>
          <w:sz w:val="22"/>
          <w:szCs w:val="22"/>
        </w:rPr>
        <w:tab/>
      </w:r>
      <w:r w:rsidRPr="003D1336">
        <w:rPr>
          <w:snapToGrid w:val="0"/>
        </w:rPr>
        <w:t>Test Purpose and Environment</w:t>
      </w:r>
      <w:r>
        <w:tab/>
        <w:t>1602</w:t>
      </w:r>
    </w:p>
    <w:p w14:paraId="143959A1" w14:textId="77777777" w:rsidR="00596D47" w:rsidRDefault="00596D47">
      <w:pPr>
        <w:pStyle w:val="TOC4"/>
        <w:rPr>
          <w:rFonts w:asciiTheme="minorHAnsi" w:eastAsiaTheme="minorEastAsia" w:hAnsiTheme="minorHAnsi" w:cstheme="minorBidi"/>
          <w:sz w:val="22"/>
          <w:szCs w:val="22"/>
        </w:rPr>
      </w:pPr>
      <w:r w:rsidRPr="00596D47">
        <w:t>A.8.1.38.2</w:t>
      </w:r>
      <w:r w:rsidRPr="00596D47">
        <w:rPr>
          <w:rFonts w:asciiTheme="minorHAnsi" w:eastAsiaTheme="minorEastAsia" w:hAnsiTheme="minorHAnsi" w:cstheme="minorBidi"/>
          <w:sz w:val="22"/>
          <w:szCs w:val="22"/>
        </w:rPr>
        <w:tab/>
      </w:r>
      <w:r w:rsidRPr="003D1336">
        <w:rPr>
          <w:snapToGrid w:val="0"/>
        </w:rPr>
        <w:t>Test Requirements</w:t>
      </w:r>
      <w:r>
        <w:tab/>
        <w:t>1603</w:t>
      </w:r>
    </w:p>
    <w:p w14:paraId="773041FD" w14:textId="77777777" w:rsidR="00596D47" w:rsidRDefault="00596D47">
      <w:pPr>
        <w:pStyle w:val="TOC3"/>
        <w:rPr>
          <w:rFonts w:asciiTheme="minorHAnsi" w:eastAsiaTheme="minorEastAsia" w:hAnsiTheme="minorHAnsi" w:cstheme="minorBidi"/>
          <w:sz w:val="22"/>
          <w:szCs w:val="22"/>
        </w:rPr>
      </w:pPr>
      <w:r w:rsidRPr="00596D47">
        <w:t>A.8.1.39</w:t>
      </w:r>
      <w:r w:rsidRPr="00596D4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1604</w:t>
      </w:r>
    </w:p>
    <w:p w14:paraId="11607236" w14:textId="77777777" w:rsidR="00596D47" w:rsidRDefault="00596D47">
      <w:pPr>
        <w:pStyle w:val="TOC4"/>
        <w:rPr>
          <w:rFonts w:asciiTheme="minorHAnsi" w:eastAsiaTheme="minorEastAsia" w:hAnsiTheme="minorHAnsi" w:cstheme="minorBidi"/>
          <w:sz w:val="22"/>
          <w:szCs w:val="22"/>
        </w:rPr>
      </w:pPr>
      <w:r w:rsidRPr="00596D47">
        <w:t>A.8.1.39.1</w:t>
      </w:r>
      <w:r w:rsidRPr="00596D47">
        <w:rPr>
          <w:rFonts w:asciiTheme="minorHAnsi" w:eastAsiaTheme="minorEastAsia" w:hAnsiTheme="minorHAnsi" w:cstheme="minorBidi"/>
          <w:sz w:val="22"/>
          <w:szCs w:val="22"/>
        </w:rPr>
        <w:tab/>
      </w:r>
      <w:r w:rsidRPr="003D1336">
        <w:rPr>
          <w:snapToGrid w:val="0"/>
        </w:rPr>
        <w:t>Test Purpose and Environment</w:t>
      </w:r>
      <w:r>
        <w:tab/>
        <w:t>1604</w:t>
      </w:r>
    </w:p>
    <w:p w14:paraId="3C0A394A" w14:textId="77777777" w:rsidR="00596D47" w:rsidRDefault="00596D47">
      <w:pPr>
        <w:pStyle w:val="TOC4"/>
        <w:rPr>
          <w:rFonts w:asciiTheme="minorHAnsi" w:eastAsiaTheme="minorEastAsia" w:hAnsiTheme="minorHAnsi" w:cstheme="minorBidi"/>
          <w:sz w:val="22"/>
          <w:szCs w:val="22"/>
        </w:rPr>
      </w:pPr>
      <w:r w:rsidRPr="00596D47">
        <w:t>A.8.1.39.2</w:t>
      </w:r>
      <w:r w:rsidRPr="00596D47">
        <w:rPr>
          <w:rFonts w:asciiTheme="minorHAnsi" w:eastAsiaTheme="minorEastAsia" w:hAnsiTheme="minorHAnsi" w:cstheme="minorBidi"/>
          <w:sz w:val="22"/>
          <w:szCs w:val="22"/>
        </w:rPr>
        <w:tab/>
      </w:r>
      <w:r w:rsidRPr="003D1336">
        <w:rPr>
          <w:snapToGrid w:val="0"/>
        </w:rPr>
        <w:t>Test Requirements</w:t>
      </w:r>
      <w:r>
        <w:tab/>
        <w:t>1606</w:t>
      </w:r>
    </w:p>
    <w:p w14:paraId="6F44A425" w14:textId="77777777" w:rsidR="00596D47" w:rsidRDefault="00596D47">
      <w:pPr>
        <w:pStyle w:val="TOC3"/>
        <w:rPr>
          <w:rFonts w:asciiTheme="minorHAnsi" w:eastAsiaTheme="minorEastAsia" w:hAnsiTheme="minorHAnsi" w:cstheme="minorBidi"/>
          <w:sz w:val="22"/>
          <w:szCs w:val="22"/>
        </w:rPr>
      </w:pPr>
      <w:r w:rsidRPr="00596D47">
        <w:t>A.8.1.40</w:t>
      </w:r>
      <w:r w:rsidRPr="00596D47">
        <w:rPr>
          <w:rFonts w:asciiTheme="minorHAnsi" w:eastAsiaTheme="minorEastAsia" w:hAnsiTheme="minorHAnsi"/>
          <w:sz w:val="22"/>
          <w:szCs w:val="22"/>
        </w:rPr>
        <w:tab/>
      </w:r>
      <w:r w:rsidRPr="003D1336">
        <w:rPr>
          <w:rFonts w:cs="Arial"/>
        </w:rPr>
        <w:t xml:space="preserve">E-UTRAN FDD-FDD intra-frequency event triggered reporting with DRX for UE configured with </w:t>
      </w:r>
      <w:r w:rsidRPr="003D1336">
        <w:rPr>
          <w:rFonts w:cs="Arial"/>
          <w:i/>
        </w:rPr>
        <w:t>highSpeedEnhancedMeasFlag</w:t>
      </w:r>
      <w:r>
        <w:tab/>
        <w:t>1606</w:t>
      </w:r>
    </w:p>
    <w:p w14:paraId="375A1E98" w14:textId="77777777" w:rsidR="00596D47" w:rsidRDefault="00596D47">
      <w:pPr>
        <w:pStyle w:val="TOC4"/>
        <w:rPr>
          <w:rFonts w:asciiTheme="minorHAnsi" w:eastAsiaTheme="minorEastAsia" w:hAnsiTheme="minorHAnsi" w:cstheme="minorBidi"/>
          <w:sz w:val="22"/>
          <w:szCs w:val="22"/>
        </w:rPr>
      </w:pPr>
      <w:r w:rsidRPr="00596D47">
        <w:t>A.8.1.40.</w:t>
      </w:r>
      <w:r w:rsidRPr="00596D47">
        <w:rPr>
          <w:lang w:eastAsia="zh-CN"/>
        </w:rPr>
        <w:t>1</w:t>
      </w:r>
      <w:r w:rsidRPr="00596D47">
        <w:rPr>
          <w:rFonts w:asciiTheme="minorHAnsi" w:eastAsiaTheme="minorEastAsia" w:hAnsiTheme="minorHAnsi"/>
          <w:sz w:val="22"/>
          <w:szCs w:val="22"/>
        </w:rPr>
        <w:tab/>
      </w:r>
      <w:r w:rsidRPr="003D1336">
        <w:rPr>
          <w:rFonts w:cs="Arial"/>
          <w:snapToGrid w:val="0"/>
        </w:rPr>
        <w:t>Test Purpose and Environment</w:t>
      </w:r>
      <w:r>
        <w:tab/>
        <w:t>1606</w:t>
      </w:r>
    </w:p>
    <w:p w14:paraId="17549080" w14:textId="77777777" w:rsidR="00596D47" w:rsidRDefault="00596D47">
      <w:pPr>
        <w:pStyle w:val="TOC4"/>
        <w:rPr>
          <w:rFonts w:asciiTheme="minorHAnsi" w:eastAsiaTheme="minorEastAsia" w:hAnsiTheme="minorHAnsi" w:cstheme="minorBidi"/>
          <w:sz w:val="22"/>
          <w:szCs w:val="22"/>
        </w:rPr>
      </w:pPr>
      <w:r w:rsidRPr="00596D47">
        <w:t>A.8.1.40.2</w:t>
      </w:r>
      <w:r w:rsidRPr="00596D47">
        <w:rPr>
          <w:rFonts w:asciiTheme="minorHAnsi" w:eastAsiaTheme="minorEastAsia" w:hAnsiTheme="minorHAnsi"/>
          <w:sz w:val="22"/>
          <w:szCs w:val="22"/>
        </w:rPr>
        <w:tab/>
      </w:r>
      <w:r w:rsidRPr="003D1336">
        <w:rPr>
          <w:rFonts w:cs="Arial"/>
          <w:snapToGrid w:val="0"/>
        </w:rPr>
        <w:t>Test Requirements</w:t>
      </w:r>
      <w:r>
        <w:tab/>
        <w:t>1608</w:t>
      </w:r>
    </w:p>
    <w:p w14:paraId="22384BD4" w14:textId="77777777" w:rsidR="00596D47" w:rsidRDefault="00596D4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3D1336">
        <w:rPr>
          <w:rFonts w:cs="v4.2.0"/>
        </w:rPr>
        <w:t>E-UTRAN FDD intra-frequency event triggered reporting for serving cell under fading propagation conditions for UE category M1 in CEModeA</w:t>
      </w:r>
      <w:r w:rsidRPr="003D1336">
        <w:rPr>
          <w:rFonts w:cs="v4.2.0"/>
          <w:lang w:eastAsia="zh-CN"/>
        </w:rPr>
        <w:t xml:space="preserve"> without gap</w:t>
      </w:r>
      <w:r>
        <w:tab/>
        <w:t>1608</w:t>
      </w:r>
    </w:p>
    <w:p w14:paraId="64C1C8DF" w14:textId="77777777" w:rsidR="00596D47" w:rsidRDefault="00596D47">
      <w:pPr>
        <w:pStyle w:val="TOC4"/>
        <w:rPr>
          <w:rFonts w:asciiTheme="minorHAnsi" w:eastAsiaTheme="minorEastAsia" w:hAnsiTheme="minorHAnsi" w:cstheme="minorBidi"/>
          <w:sz w:val="22"/>
          <w:szCs w:val="22"/>
        </w:rPr>
      </w:pPr>
      <w:r w:rsidRPr="00596D47">
        <w:t>A.8.1.41.1</w:t>
      </w:r>
      <w:r w:rsidRPr="00596D47">
        <w:rPr>
          <w:rFonts w:asciiTheme="minorHAnsi" w:eastAsiaTheme="minorEastAsia" w:hAnsiTheme="minorHAnsi" w:cstheme="minorBidi"/>
          <w:sz w:val="22"/>
          <w:szCs w:val="22"/>
        </w:rPr>
        <w:tab/>
      </w:r>
      <w:r w:rsidRPr="003D1336">
        <w:rPr>
          <w:snapToGrid w:val="0"/>
        </w:rPr>
        <w:t>Test Purpose and Environment</w:t>
      </w:r>
      <w:r>
        <w:tab/>
        <w:t>1608</w:t>
      </w:r>
    </w:p>
    <w:p w14:paraId="79441070" w14:textId="77777777" w:rsidR="00596D47" w:rsidRDefault="00596D47">
      <w:pPr>
        <w:pStyle w:val="TOC4"/>
        <w:rPr>
          <w:rFonts w:asciiTheme="minorHAnsi" w:eastAsiaTheme="minorEastAsia" w:hAnsiTheme="minorHAnsi" w:cstheme="minorBidi"/>
          <w:sz w:val="22"/>
          <w:szCs w:val="22"/>
        </w:rPr>
      </w:pPr>
      <w:r w:rsidRPr="00596D47">
        <w:t>A.8.1.41.2</w:t>
      </w:r>
      <w:r w:rsidRPr="00596D47">
        <w:rPr>
          <w:rFonts w:asciiTheme="minorHAnsi" w:eastAsiaTheme="minorEastAsia" w:hAnsiTheme="minorHAnsi" w:cstheme="minorBidi"/>
          <w:sz w:val="22"/>
          <w:szCs w:val="22"/>
        </w:rPr>
        <w:tab/>
      </w:r>
      <w:r w:rsidRPr="003D1336">
        <w:rPr>
          <w:snapToGrid w:val="0"/>
        </w:rPr>
        <w:t>Test Requirement</w:t>
      </w:r>
      <w:r>
        <w:tab/>
        <w:t>1610</w:t>
      </w:r>
    </w:p>
    <w:p w14:paraId="43379B70" w14:textId="77777777" w:rsidR="00596D47" w:rsidRDefault="00596D4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3D1336">
        <w:rPr>
          <w:rFonts w:cs="v4.2.0"/>
        </w:rPr>
        <w:t>E-UTRAN HD-FDD intra-frequency event triggered reporting for serving cell under fading propagation conditions for UE category M1 in CEModeA</w:t>
      </w:r>
      <w:r w:rsidRPr="003D1336">
        <w:rPr>
          <w:rFonts w:cs="v4.2.0"/>
          <w:lang w:eastAsia="zh-CN"/>
        </w:rPr>
        <w:t xml:space="preserve"> without gap</w:t>
      </w:r>
      <w:r>
        <w:tab/>
        <w:t>1610</w:t>
      </w:r>
    </w:p>
    <w:p w14:paraId="4752F02D" w14:textId="77777777" w:rsidR="00596D47" w:rsidRDefault="00596D47">
      <w:pPr>
        <w:pStyle w:val="TOC4"/>
        <w:rPr>
          <w:rFonts w:asciiTheme="minorHAnsi" w:eastAsiaTheme="minorEastAsia" w:hAnsiTheme="minorHAnsi" w:cstheme="minorBidi"/>
          <w:sz w:val="22"/>
          <w:szCs w:val="22"/>
        </w:rPr>
      </w:pPr>
      <w:r w:rsidRPr="00596D47">
        <w:t>A.8.1.42.1</w:t>
      </w:r>
      <w:r w:rsidRPr="00596D47">
        <w:rPr>
          <w:rFonts w:asciiTheme="minorHAnsi" w:eastAsiaTheme="minorEastAsia" w:hAnsiTheme="minorHAnsi" w:cstheme="minorBidi"/>
          <w:sz w:val="22"/>
          <w:szCs w:val="22"/>
        </w:rPr>
        <w:tab/>
      </w:r>
      <w:r w:rsidRPr="003D1336">
        <w:rPr>
          <w:snapToGrid w:val="0"/>
        </w:rPr>
        <w:t>Test Purpose and Environment</w:t>
      </w:r>
      <w:r>
        <w:tab/>
        <w:t>1610</w:t>
      </w:r>
    </w:p>
    <w:p w14:paraId="53D4DC0B" w14:textId="77777777" w:rsidR="00596D47" w:rsidRDefault="00596D47">
      <w:pPr>
        <w:pStyle w:val="TOC4"/>
        <w:rPr>
          <w:rFonts w:asciiTheme="minorHAnsi" w:eastAsiaTheme="minorEastAsia" w:hAnsiTheme="minorHAnsi" w:cstheme="minorBidi"/>
          <w:sz w:val="22"/>
          <w:szCs w:val="22"/>
        </w:rPr>
      </w:pPr>
      <w:r w:rsidRPr="00596D47">
        <w:t>A.8.1.42.2</w:t>
      </w:r>
      <w:r w:rsidRPr="00596D47">
        <w:rPr>
          <w:rFonts w:asciiTheme="minorHAnsi" w:eastAsiaTheme="minorEastAsia" w:hAnsiTheme="minorHAnsi" w:cstheme="minorBidi"/>
          <w:sz w:val="22"/>
          <w:szCs w:val="22"/>
        </w:rPr>
        <w:tab/>
      </w:r>
      <w:r w:rsidRPr="003D1336">
        <w:rPr>
          <w:snapToGrid w:val="0"/>
        </w:rPr>
        <w:t>Test Requirement</w:t>
      </w:r>
      <w:r>
        <w:tab/>
        <w:t>1611</w:t>
      </w:r>
    </w:p>
    <w:p w14:paraId="280A68D7" w14:textId="77777777" w:rsidR="00596D47" w:rsidRDefault="00596D47">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1612</w:t>
      </w:r>
    </w:p>
    <w:p w14:paraId="3264C797" w14:textId="77777777" w:rsidR="00596D47" w:rsidRDefault="00596D47">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1612</w:t>
      </w:r>
    </w:p>
    <w:p w14:paraId="5F49AA45" w14:textId="77777777" w:rsidR="00596D47" w:rsidRDefault="00596D47">
      <w:pPr>
        <w:pStyle w:val="TOC4"/>
        <w:rPr>
          <w:rFonts w:asciiTheme="minorHAnsi" w:eastAsiaTheme="minorEastAsia" w:hAnsiTheme="minorHAnsi" w:cstheme="minorBidi"/>
          <w:sz w:val="22"/>
          <w:szCs w:val="22"/>
        </w:rPr>
      </w:pPr>
      <w:r w:rsidRPr="00596D47">
        <w:t>A.8.2.1.1</w:t>
      </w:r>
      <w:r w:rsidRPr="00596D47">
        <w:rPr>
          <w:rFonts w:asciiTheme="minorHAnsi" w:eastAsiaTheme="minorEastAsia" w:hAnsiTheme="minorHAnsi"/>
          <w:sz w:val="22"/>
          <w:szCs w:val="22"/>
        </w:rPr>
        <w:tab/>
      </w:r>
      <w:r w:rsidRPr="003D1336">
        <w:rPr>
          <w:rFonts w:cs="v4.2.0"/>
          <w:snapToGrid w:val="0"/>
        </w:rPr>
        <w:t>Test Purpose and Environment</w:t>
      </w:r>
      <w:r>
        <w:tab/>
        <w:t>1612</w:t>
      </w:r>
    </w:p>
    <w:p w14:paraId="2815FEAC" w14:textId="77777777" w:rsidR="00596D47" w:rsidRDefault="00596D47">
      <w:pPr>
        <w:pStyle w:val="TOC4"/>
        <w:rPr>
          <w:rFonts w:asciiTheme="minorHAnsi" w:eastAsiaTheme="minorEastAsia" w:hAnsiTheme="minorHAnsi" w:cstheme="minorBidi"/>
          <w:sz w:val="22"/>
          <w:szCs w:val="22"/>
        </w:rPr>
      </w:pPr>
      <w:r w:rsidRPr="00596D47">
        <w:t>A.8.2.1.2</w:t>
      </w:r>
      <w:r w:rsidRPr="00596D47">
        <w:rPr>
          <w:rFonts w:asciiTheme="minorHAnsi" w:eastAsiaTheme="minorEastAsia" w:hAnsiTheme="minorHAnsi"/>
          <w:sz w:val="22"/>
          <w:szCs w:val="22"/>
        </w:rPr>
        <w:tab/>
      </w:r>
      <w:r w:rsidRPr="003D1336">
        <w:rPr>
          <w:rFonts w:cs="v4.2.0"/>
          <w:snapToGrid w:val="0"/>
        </w:rPr>
        <w:t>Test Requirements</w:t>
      </w:r>
      <w:r>
        <w:tab/>
        <w:t>1613</w:t>
      </w:r>
    </w:p>
    <w:p w14:paraId="6ED7CBA5" w14:textId="77777777" w:rsidR="00596D47" w:rsidRDefault="00596D47">
      <w:pPr>
        <w:pStyle w:val="TOC3"/>
        <w:rPr>
          <w:rFonts w:asciiTheme="minorHAnsi" w:eastAsiaTheme="minorEastAsia" w:hAnsiTheme="minorHAnsi" w:cstheme="minorBidi"/>
          <w:sz w:val="22"/>
          <w:szCs w:val="22"/>
        </w:rPr>
      </w:pPr>
      <w:r w:rsidRPr="00596D47">
        <w:t>A.8.2.2</w:t>
      </w:r>
      <w:r w:rsidRPr="00596D47">
        <w:rPr>
          <w:rFonts w:asciiTheme="minorHAnsi" w:eastAsiaTheme="minorEastAsia" w:hAnsiTheme="minorHAnsi"/>
          <w:sz w:val="22"/>
          <w:szCs w:val="22"/>
        </w:rPr>
        <w:tab/>
      </w:r>
      <w:r w:rsidRPr="003D1336">
        <w:rPr>
          <w:rFonts w:cs="v4.2.0"/>
        </w:rPr>
        <w:t>E-UTRAN TDD-TDD intra-frequency event triggered reporting under fading propagation conditions in synchronous cells with DRX</w:t>
      </w:r>
      <w:r>
        <w:tab/>
        <w:t>1614</w:t>
      </w:r>
    </w:p>
    <w:p w14:paraId="67AC7DDD" w14:textId="77777777" w:rsidR="00596D47" w:rsidRDefault="00596D47">
      <w:pPr>
        <w:pStyle w:val="TOC4"/>
        <w:rPr>
          <w:rFonts w:asciiTheme="minorHAnsi" w:eastAsiaTheme="minorEastAsia" w:hAnsiTheme="minorHAnsi" w:cstheme="minorBidi"/>
          <w:sz w:val="22"/>
          <w:szCs w:val="22"/>
        </w:rPr>
      </w:pPr>
      <w:r w:rsidRPr="00596D47">
        <w:t>A.8.2.2.</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1614</w:t>
      </w:r>
    </w:p>
    <w:p w14:paraId="5F656A1D" w14:textId="77777777" w:rsidR="00596D47" w:rsidRDefault="00596D47">
      <w:pPr>
        <w:pStyle w:val="TOC4"/>
        <w:rPr>
          <w:rFonts w:asciiTheme="minorHAnsi" w:eastAsiaTheme="minorEastAsia" w:hAnsiTheme="minorHAnsi" w:cstheme="minorBidi"/>
          <w:sz w:val="22"/>
          <w:szCs w:val="22"/>
        </w:rPr>
      </w:pPr>
      <w:r w:rsidRPr="00596D47">
        <w:t>A.8.2.2.2</w:t>
      </w:r>
      <w:r w:rsidRPr="00596D47">
        <w:rPr>
          <w:rFonts w:asciiTheme="minorHAnsi" w:eastAsiaTheme="minorEastAsia" w:hAnsiTheme="minorHAnsi"/>
          <w:sz w:val="22"/>
          <w:szCs w:val="22"/>
        </w:rPr>
        <w:tab/>
      </w:r>
      <w:r w:rsidRPr="003D1336">
        <w:rPr>
          <w:rFonts w:cs="v4.2.0"/>
          <w:snapToGrid w:val="0"/>
        </w:rPr>
        <w:t>Test Requirements</w:t>
      </w:r>
      <w:r>
        <w:tab/>
        <w:t>1616</w:t>
      </w:r>
    </w:p>
    <w:p w14:paraId="50A4CAC7" w14:textId="77777777" w:rsidR="00596D47" w:rsidRDefault="00596D47">
      <w:pPr>
        <w:pStyle w:val="TOC3"/>
        <w:rPr>
          <w:rFonts w:asciiTheme="minorHAnsi" w:eastAsiaTheme="minorEastAsia" w:hAnsiTheme="minorHAnsi" w:cstheme="minorBidi"/>
          <w:sz w:val="22"/>
          <w:szCs w:val="22"/>
        </w:rPr>
      </w:pPr>
      <w:r w:rsidRPr="00596D47">
        <w:t>A.8.2.3</w:t>
      </w:r>
      <w:r w:rsidRPr="00596D47">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3D1336">
        <w:rPr>
          <w:lang w:val="en-US"/>
        </w:rPr>
        <w:t>using autonomous gaps</w:t>
      </w:r>
      <w:r>
        <w:tab/>
        <w:t>1616</w:t>
      </w:r>
    </w:p>
    <w:p w14:paraId="5D0411E1" w14:textId="77777777" w:rsidR="00596D47" w:rsidRDefault="00596D47">
      <w:pPr>
        <w:pStyle w:val="TOC4"/>
        <w:rPr>
          <w:rFonts w:asciiTheme="minorHAnsi" w:eastAsiaTheme="minorEastAsia" w:hAnsiTheme="minorHAnsi" w:cstheme="minorBidi"/>
          <w:sz w:val="22"/>
          <w:szCs w:val="22"/>
        </w:rPr>
      </w:pPr>
      <w:r w:rsidRPr="00596D47">
        <w:t>A.8.2.3.1</w:t>
      </w:r>
      <w:r w:rsidRPr="00596D47">
        <w:rPr>
          <w:rFonts w:asciiTheme="minorHAnsi" w:eastAsiaTheme="minorEastAsia" w:hAnsiTheme="minorHAnsi" w:cstheme="minorBidi"/>
          <w:sz w:val="22"/>
          <w:szCs w:val="22"/>
        </w:rPr>
        <w:tab/>
      </w:r>
      <w:r w:rsidRPr="003D1336">
        <w:rPr>
          <w:snapToGrid w:val="0"/>
        </w:rPr>
        <w:t>Test Purpose and Environment</w:t>
      </w:r>
      <w:r>
        <w:tab/>
        <w:t>1616</w:t>
      </w:r>
    </w:p>
    <w:p w14:paraId="002EB990" w14:textId="77777777" w:rsidR="00596D47" w:rsidRDefault="00596D47">
      <w:pPr>
        <w:pStyle w:val="TOC4"/>
        <w:rPr>
          <w:rFonts w:asciiTheme="minorHAnsi" w:eastAsiaTheme="minorEastAsia" w:hAnsiTheme="minorHAnsi" w:cstheme="minorBidi"/>
          <w:sz w:val="22"/>
          <w:szCs w:val="22"/>
        </w:rPr>
      </w:pPr>
      <w:r w:rsidRPr="00596D47">
        <w:t>A.8.2.3.2</w:t>
      </w:r>
      <w:r w:rsidRPr="00596D47">
        <w:rPr>
          <w:rFonts w:asciiTheme="minorHAnsi" w:eastAsiaTheme="minorEastAsia" w:hAnsiTheme="minorHAnsi" w:cstheme="minorBidi"/>
          <w:sz w:val="22"/>
          <w:szCs w:val="22"/>
        </w:rPr>
        <w:tab/>
      </w:r>
      <w:r w:rsidRPr="003D1336">
        <w:rPr>
          <w:snapToGrid w:val="0"/>
        </w:rPr>
        <w:t>Test Requirements</w:t>
      </w:r>
      <w:r>
        <w:tab/>
        <w:t>1618</w:t>
      </w:r>
    </w:p>
    <w:p w14:paraId="1B916E1B" w14:textId="77777777" w:rsidR="00596D47" w:rsidRDefault="00596D47">
      <w:pPr>
        <w:pStyle w:val="TOC3"/>
        <w:rPr>
          <w:rFonts w:asciiTheme="minorHAnsi" w:eastAsiaTheme="minorEastAsia" w:hAnsiTheme="minorHAnsi" w:cstheme="minorBidi"/>
          <w:sz w:val="22"/>
          <w:szCs w:val="22"/>
        </w:rPr>
      </w:pPr>
      <w:r w:rsidRPr="00596D47">
        <w:t>A.8.2.4</w:t>
      </w:r>
      <w:r w:rsidRPr="00596D47">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3D1336">
        <w:rPr>
          <w:lang w:val="en-US"/>
        </w:rPr>
        <w:t>using autonomous gaps</w:t>
      </w:r>
      <w:r w:rsidRPr="003D1336">
        <w:rPr>
          <w:lang w:val="en-US" w:eastAsia="zh-CN"/>
        </w:rPr>
        <w:t xml:space="preserve"> with DRX</w:t>
      </w:r>
      <w:r>
        <w:tab/>
        <w:t>1619</w:t>
      </w:r>
    </w:p>
    <w:p w14:paraId="3539BC68" w14:textId="77777777" w:rsidR="00596D47" w:rsidRDefault="00596D47">
      <w:pPr>
        <w:pStyle w:val="TOC4"/>
        <w:rPr>
          <w:rFonts w:asciiTheme="minorHAnsi" w:eastAsiaTheme="minorEastAsia" w:hAnsiTheme="minorHAnsi" w:cstheme="minorBidi"/>
          <w:sz w:val="22"/>
          <w:szCs w:val="22"/>
        </w:rPr>
      </w:pPr>
      <w:r w:rsidRPr="00596D47">
        <w:t>A.8.2.4.1</w:t>
      </w:r>
      <w:r w:rsidRPr="00596D47">
        <w:rPr>
          <w:rFonts w:asciiTheme="minorHAnsi" w:eastAsiaTheme="minorEastAsia" w:hAnsiTheme="minorHAnsi" w:cstheme="minorBidi"/>
          <w:sz w:val="22"/>
          <w:szCs w:val="22"/>
        </w:rPr>
        <w:tab/>
      </w:r>
      <w:r w:rsidRPr="003D1336">
        <w:rPr>
          <w:snapToGrid w:val="0"/>
        </w:rPr>
        <w:t>Test Purpose and Environment</w:t>
      </w:r>
      <w:r>
        <w:tab/>
        <w:t>1619</w:t>
      </w:r>
    </w:p>
    <w:p w14:paraId="02FDA54C" w14:textId="77777777" w:rsidR="00596D47" w:rsidRDefault="00596D47">
      <w:pPr>
        <w:pStyle w:val="TOC4"/>
        <w:rPr>
          <w:rFonts w:asciiTheme="minorHAnsi" w:eastAsiaTheme="minorEastAsia" w:hAnsiTheme="minorHAnsi" w:cstheme="minorBidi"/>
          <w:sz w:val="22"/>
          <w:szCs w:val="22"/>
        </w:rPr>
      </w:pPr>
      <w:r w:rsidRPr="00596D47">
        <w:t>A.8.2.4.2</w:t>
      </w:r>
      <w:r w:rsidRPr="00596D47">
        <w:rPr>
          <w:rFonts w:asciiTheme="minorHAnsi" w:eastAsiaTheme="minorEastAsia" w:hAnsiTheme="minorHAnsi" w:cstheme="minorBidi"/>
          <w:sz w:val="22"/>
          <w:szCs w:val="22"/>
        </w:rPr>
        <w:tab/>
      </w:r>
      <w:r w:rsidRPr="003D1336">
        <w:rPr>
          <w:snapToGrid w:val="0"/>
        </w:rPr>
        <w:t>Test Requirements</w:t>
      </w:r>
      <w:r>
        <w:tab/>
        <w:t>1621</w:t>
      </w:r>
    </w:p>
    <w:p w14:paraId="57BAFAF9" w14:textId="77777777" w:rsidR="00596D47" w:rsidRDefault="00596D47">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1621</w:t>
      </w:r>
    </w:p>
    <w:p w14:paraId="3B3AFC4D" w14:textId="77777777" w:rsidR="00596D47" w:rsidRDefault="00596D47">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1621</w:t>
      </w:r>
    </w:p>
    <w:p w14:paraId="60EDD848" w14:textId="77777777" w:rsidR="00596D47" w:rsidRDefault="00596D47">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1623</w:t>
      </w:r>
    </w:p>
    <w:p w14:paraId="1F8F38D8" w14:textId="77777777" w:rsidR="00596D47" w:rsidRDefault="00596D47">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1624</w:t>
      </w:r>
    </w:p>
    <w:p w14:paraId="54848584" w14:textId="77777777" w:rsidR="00596D47" w:rsidRDefault="00596D47">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1624</w:t>
      </w:r>
    </w:p>
    <w:p w14:paraId="7B030AFE" w14:textId="77777777" w:rsidR="00596D47" w:rsidRDefault="00596D47">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1627</w:t>
      </w:r>
    </w:p>
    <w:p w14:paraId="3EC99DA5" w14:textId="77777777" w:rsidR="00596D47" w:rsidRDefault="00596D47">
      <w:pPr>
        <w:pStyle w:val="TOC3"/>
        <w:rPr>
          <w:rFonts w:asciiTheme="minorHAnsi" w:eastAsiaTheme="minorEastAsia" w:hAnsiTheme="minorHAnsi" w:cstheme="minorBidi"/>
          <w:sz w:val="22"/>
          <w:szCs w:val="22"/>
        </w:rPr>
      </w:pPr>
      <w:r w:rsidRPr="00596D47">
        <w:t>A.8.2.7</w:t>
      </w:r>
      <w:r w:rsidRPr="00596D4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D1336">
        <w:rPr>
          <w:lang w:val="en-US"/>
        </w:rPr>
        <w:t>using autonomous gaps</w:t>
      </w:r>
      <w:r>
        <w:tab/>
        <w:t>1628</w:t>
      </w:r>
    </w:p>
    <w:p w14:paraId="57B1A805" w14:textId="77777777" w:rsidR="00596D47" w:rsidRDefault="00596D47">
      <w:pPr>
        <w:pStyle w:val="TOC4"/>
        <w:rPr>
          <w:rFonts w:asciiTheme="minorHAnsi" w:eastAsiaTheme="minorEastAsia" w:hAnsiTheme="minorHAnsi" w:cstheme="minorBidi"/>
          <w:sz w:val="22"/>
          <w:szCs w:val="22"/>
        </w:rPr>
      </w:pPr>
      <w:r w:rsidRPr="00596D47">
        <w:t>A.8.2.7.1</w:t>
      </w:r>
      <w:r w:rsidRPr="00596D47">
        <w:rPr>
          <w:rFonts w:asciiTheme="minorHAnsi" w:eastAsiaTheme="minorEastAsia" w:hAnsiTheme="minorHAnsi" w:cstheme="minorBidi"/>
          <w:sz w:val="22"/>
          <w:szCs w:val="22"/>
        </w:rPr>
        <w:tab/>
      </w:r>
      <w:r w:rsidRPr="003D1336">
        <w:rPr>
          <w:snapToGrid w:val="0"/>
        </w:rPr>
        <w:t>Test Purpose and Environment</w:t>
      </w:r>
      <w:r>
        <w:tab/>
        <w:t>1628</w:t>
      </w:r>
    </w:p>
    <w:p w14:paraId="5587A2EE" w14:textId="77777777" w:rsidR="00596D47" w:rsidRDefault="00596D47">
      <w:pPr>
        <w:pStyle w:val="TOC4"/>
        <w:rPr>
          <w:rFonts w:asciiTheme="minorHAnsi" w:eastAsiaTheme="minorEastAsia" w:hAnsiTheme="minorHAnsi" w:cstheme="minorBidi"/>
          <w:sz w:val="22"/>
          <w:szCs w:val="22"/>
        </w:rPr>
      </w:pPr>
      <w:r w:rsidRPr="00596D47">
        <w:t>A.8.2.7.2</w:t>
      </w:r>
      <w:r w:rsidRPr="00596D47">
        <w:rPr>
          <w:rFonts w:asciiTheme="minorHAnsi" w:eastAsiaTheme="minorEastAsia" w:hAnsiTheme="minorHAnsi" w:cstheme="minorBidi"/>
          <w:sz w:val="22"/>
          <w:szCs w:val="22"/>
        </w:rPr>
        <w:tab/>
      </w:r>
      <w:r w:rsidRPr="003D1336">
        <w:rPr>
          <w:snapToGrid w:val="0"/>
        </w:rPr>
        <w:t>Test Requirements</w:t>
      </w:r>
      <w:r>
        <w:tab/>
        <w:t>1629</w:t>
      </w:r>
    </w:p>
    <w:p w14:paraId="4F825981" w14:textId="77777777" w:rsidR="00596D47" w:rsidRDefault="00596D47">
      <w:pPr>
        <w:pStyle w:val="TOC3"/>
        <w:rPr>
          <w:rFonts w:asciiTheme="minorHAnsi" w:eastAsiaTheme="minorEastAsia" w:hAnsiTheme="minorHAnsi" w:cstheme="minorBidi"/>
          <w:sz w:val="22"/>
          <w:szCs w:val="22"/>
        </w:rPr>
      </w:pPr>
      <w:r w:rsidRPr="00596D47">
        <w:lastRenderedPageBreak/>
        <w:t>A.8.2.8</w:t>
      </w:r>
      <w:r w:rsidRPr="00596D4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D1336">
        <w:rPr>
          <w:lang w:val="en-US"/>
        </w:rPr>
        <w:t>using autonomous gaps</w:t>
      </w:r>
      <w:r w:rsidRPr="003D1336">
        <w:rPr>
          <w:lang w:val="en-US" w:eastAsia="zh-CN"/>
        </w:rPr>
        <w:t xml:space="preserve"> with DRX</w:t>
      </w:r>
      <w:r>
        <w:tab/>
        <w:t>1630</w:t>
      </w:r>
    </w:p>
    <w:p w14:paraId="56B089EC" w14:textId="77777777" w:rsidR="00596D47" w:rsidRDefault="00596D47">
      <w:pPr>
        <w:pStyle w:val="TOC4"/>
        <w:rPr>
          <w:rFonts w:asciiTheme="minorHAnsi" w:eastAsiaTheme="minorEastAsia" w:hAnsiTheme="minorHAnsi" w:cstheme="minorBidi"/>
          <w:sz w:val="22"/>
          <w:szCs w:val="22"/>
        </w:rPr>
      </w:pPr>
      <w:r w:rsidRPr="00596D47">
        <w:t>A.8.2.8.1</w:t>
      </w:r>
      <w:r w:rsidRPr="00596D47">
        <w:rPr>
          <w:rFonts w:asciiTheme="minorHAnsi" w:eastAsiaTheme="minorEastAsia" w:hAnsiTheme="minorHAnsi" w:cstheme="minorBidi"/>
          <w:sz w:val="22"/>
          <w:szCs w:val="22"/>
        </w:rPr>
        <w:tab/>
      </w:r>
      <w:r w:rsidRPr="003D1336">
        <w:rPr>
          <w:snapToGrid w:val="0"/>
        </w:rPr>
        <w:t>Test Purpose and Environment</w:t>
      </w:r>
      <w:r>
        <w:tab/>
        <w:t>1630</w:t>
      </w:r>
    </w:p>
    <w:p w14:paraId="4DA7F754" w14:textId="77777777" w:rsidR="00596D47" w:rsidRDefault="00596D47">
      <w:pPr>
        <w:pStyle w:val="TOC4"/>
        <w:rPr>
          <w:rFonts w:asciiTheme="minorHAnsi" w:eastAsiaTheme="minorEastAsia" w:hAnsiTheme="minorHAnsi" w:cstheme="minorBidi"/>
          <w:sz w:val="22"/>
          <w:szCs w:val="22"/>
        </w:rPr>
      </w:pPr>
      <w:r w:rsidRPr="00596D47">
        <w:t>A.8.2.8.2</w:t>
      </w:r>
      <w:r w:rsidRPr="00596D47">
        <w:rPr>
          <w:rFonts w:asciiTheme="minorHAnsi" w:eastAsiaTheme="minorEastAsia" w:hAnsiTheme="minorHAnsi" w:cstheme="minorBidi"/>
          <w:sz w:val="22"/>
          <w:szCs w:val="22"/>
        </w:rPr>
        <w:tab/>
      </w:r>
      <w:r w:rsidRPr="003D1336">
        <w:rPr>
          <w:snapToGrid w:val="0"/>
        </w:rPr>
        <w:t>Test Requirements</w:t>
      </w:r>
      <w:r>
        <w:tab/>
        <w:t>1632</w:t>
      </w:r>
    </w:p>
    <w:p w14:paraId="3FC82E21" w14:textId="77777777" w:rsidR="00596D47" w:rsidRDefault="00596D47">
      <w:pPr>
        <w:pStyle w:val="TOC3"/>
        <w:rPr>
          <w:rFonts w:asciiTheme="minorHAnsi" w:eastAsiaTheme="minorEastAsia" w:hAnsiTheme="minorHAnsi" w:cstheme="minorBidi"/>
          <w:sz w:val="22"/>
          <w:szCs w:val="22"/>
        </w:rPr>
      </w:pPr>
      <w:r w:rsidRPr="00596D47">
        <w:t>A.8.2.9</w:t>
      </w:r>
      <w:r w:rsidRPr="00596D4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D1336">
        <w:rPr>
          <w:lang w:val="en-US"/>
        </w:rPr>
        <w:t>using autonomous gaps for Cat-M1 UE in CEModeB</w:t>
      </w:r>
      <w:r>
        <w:tab/>
        <w:t>1632</w:t>
      </w:r>
    </w:p>
    <w:p w14:paraId="7D9E6EF1" w14:textId="77777777" w:rsidR="00596D47" w:rsidRDefault="00596D47">
      <w:pPr>
        <w:pStyle w:val="TOC4"/>
        <w:rPr>
          <w:rFonts w:asciiTheme="minorHAnsi" w:eastAsiaTheme="minorEastAsia" w:hAnsiTheme="minorHAnsi" w:cstheme="minorBidi"/>
          <w:sz w:val="22"/>
          <w:szCs w:val="22"/>
        </w:rPr>
      </w:pPr>
      <w:r w:rsidRPr="00596D47">
        <w:t>A.8.2.9.1</w:t>
      </w:r>
      <w:r w:rsidRPr="00596D47">
        <w:rPr>
          <w:rFonts w:asciiTheme="minorHAnsi" w:eastAsiaTheme="minorEastAsia" w:hAnsiTheme="minorHAnsi" w:cstheme="minorBidi"/>
          <w:sz w:val="22"/>
          <w:szCs w:val="22"/>
        </w:rPr>
        <w:tab/>
      </w:r>
      <w:r w:rsidRPr="003D1336">
        <w:rPr>
          <w:snapToGrid w:val="0"/>
        </w:rPr>
        <w:t>Test Purpose and Environment</w:t>
      </w:r>
      <w:r>
        <w:tab/>
        <w:t>1632</w:t>
      </w:r>
    </w:p>
    <w:p w14:paraId="42131447" w14:textId="77777777" w:rsidR="00596D47" w:rsidRDefault="00596D47">
      <w:pPr>
        <w:pStyle w:val="TOC4"/>
        <w:rPr>
          <w:rFonts w:asciiTheme="minorHAnsi" w:eastAsiaTheme="minorEastAsia" w:hAnsiTheme="minorHAnsi" w:cstheme="minorBidi"/>
          <w:sz w:val="22"/>
          <w:szCs w:val="22"/>
        </w:rPr>
      </w:pPr>
      <w:r w:rsidRPr="00596D47">
        <w:t>A.8.2.9.2</w:t>
      </w:r>
      <w:r w:rsidRPr="00596D47">
        <w:rPr>
          <w:rFonts w:asciiTheme="minorHAnsi" w:eastAsiaTheme="minorEastAsia" w:hAnsiTheme="minorHAnsi" w:cstheme="minorBidi"/>
          <w:sz w:val="22"/>
          <w:szCs w:val="22"/>
        </w:rPr>
        <w:tab/>
      </w:r>
      <w:r w:rsidRPr="003D1336">
        <w:rPr>
          <w:snapToGrid w:val="0"/>
        </w:rPr>
        <w:t>Test Requirements</w:t>
      </w:r>
      <w:r>
        <w:tab/>
        <w:t>1634</w:t>
      </w:r>
    </w:p>
    <w:p w14:paraId="70FDC407" w14:textId="77777777" w:rsidR="00596D47" w:rsidRDefault="00596D47">
      <w:pPr>
        <w:pStyle w:val="TOC3"/>
        <w:rPr>
          <w:rFonts w:asciiTheme="minorHAnsi" w:eastAsiaTheme="minorEastAsia" w:hAnsiTheme="minorHAnsi" w:cstheme="minorBidi"/>
          <w:sz w:val="22"/>
          <w:szCs w:val="22"/>
        </w:rPr>
      </w:pPr>
      <w:r w:rsidRPr="00596D47">
        <w:t>A.8.2.10</w:t>
      </w:r>
      <w:r w:rsidRPr="00596D4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D1336">
        <w:rPr>
          <w:lang w:val="en-US"/>
        </w:rPr>
        <w:t>using autonomous gaps with DRX for Cat-M1 UE in CEModeB</w:t>
      </w:r>
      <w:r>
        <w:tab/>
        <w:t>1635</w:t>
      </w:r>
    </w:p>
    <w:p w14:paraId="52563162" w14:textId="77777777" w:rsidR="00596D47" w:rsidRDefault="00596D47">
      <w:pPr>
        <w:pStyle w:val="TOC4"/>
        <w:rPr>
          <w:rFonts w:asciiTheme="minorHAnsi" w:eastAsiaTheme="minorEastAsia" w:hAnsiTheme="minorHAnsi" w:cstheme="minorBidi"/>
          <w:sz w:val="22"/>
          <w:szCs w:val="22"/>
        </w:rPr>
      </w:pPr>
      <w:r w:rsidRPr="00596D47">
        <w:t>A.8.2.10.1</w:t>
      </w:r>
      <w:r w:rsidRPr="00596D47">
        <w:rPr>
          <w:rFonts w:asciiTheme="minorHAnsi" w:eastAsiaTheme="minorEastAsia" w:hAnsiTheme="minorHAnsi" w:cstheme="minorBidi"/>
          <w:sz w:val="22"/>
          <w:szCs w:val="22"/>
        </w:rPr>
        <w:tab/>
      </w:r>
      <w:r w:rsidRPr="003D1336">
        <w:rPr>
          <w:snapToGrid w:val="0"/>
        </w:rPr>
        <w:t>Test Purpose and Environment</w:t>
      </w:r>
      <w:r>
        <w:tab/>
        <w:t>1635</w:t>
      </w:r>
    </w:p>
    <w:p w14:paraId="4FB16BB8" w14:textId="77777777" w:rsidR="00596D47" w:rsidRDefault="00596D47">
      <w:pPr>
        <w:pStyle w:val="TOC4"/>
        <w:rPr>
          <w:rFonts w:asciiTheme="minorHAnsi" w:eastAsiaTheme="minorEastAsia" w:hAnsiTheme="minorHAnsi" w:cstheme="minorBidi"/>
          <w:sz w:val="22"/>
          <w:szCs w:val="22"/>
        </w:rPr>
      </w:pPr>
      <w:r w:rsidRPr="00596D47">
        <w:t>A.8.2.10.2</w:t>
      </w:r>
      <w:r w:rsidRPr="00596D47">
        <w:rPr>
          <w:rFonts w:asciiTheme="minorHAnsi" w:eastAsiaTheme="minorEastAsia" w:hAnsiTheme="minorHAnsi" w:cstheme="minorBidi"/>
          <w:sz w:val="22"/>
          <w:szCs w:val="22"/>
        </w:rPr>
        <w:tab/>
      </w:r>
      <w:r w:rsidRPr="003D1336">
        <w:rPr>
          <w:snapToGrid w:val="0"/>
        </w:rPr>
        <w:t>Test Requirements</w:t>
      </w:r>
      <w:r>
        <w:tab/>
        <w:t>1637</w:t>
      </w:r>
    </w:p>
    <w:p w14:paraId="647E59FE" w14:textId="77777777" w:rsidR="00596D47" w:rsidRDefault="00596D47">
      <w:pPr>
        <w:pStyle w:val="TOC3"/>
        <w:rPr>
          <w:rFonts w:asciiTheme="minorHAnsi" w:eastAsiaTheme="minorEastAsia" w:hAnsiTheme="minorHAnsi" w:cstheme="minorBidi"/>
          <w:sz w:val="22"/>
          <w:szCs w:val="22"/>
        </w:rPr>
      </w:pPr>
      <w:r w:rsidRPr="00596D47">
        <w:t>A.8.2.11</w:t>
      </w:r>
      <w:r w:rsidRPr="00596D47">
        <w:rPr>
          <w:rFonts w:asciiTheme="minorHAnsi" w:eastAsiaTheme="minorEastAsia" w:hAnsiTheme="minorHAnsi"/>
          <w:sz w:val="22"/>
          <w:szCs w:val="22"/>
        </w:rPr>
        <w:tab/>
      </w:r>
      <w:r w:rsidRPr="003D1336">
        <w:rPr>
          <w:rFonts w:cs="Arial"/>
        </w:rPr>
        <w:t xml:space="preserve">E-UTRAN TDD-TDD intra-frequency event triggered reporting with DRX for UE configured with </w:t>
      </w:r>
      <w:r w:rsidRPr="003D1336">
        <w:rPr>
          <w:rFonts w:cs="Arial"/>
          <w:i/>
        </w:rPr>
        <w:t>highSpeedEnhancedMeasFlag</w:t>
      </w:r>
      <w:r>
        <w:tab/>
        <w:t>1637</w:t>
      </w:r>
    </w:p>
    <w:p w14:paraId="5E4F518B" w14:textId="77777777" w:rsidR="00596D47" w:rsidRDefault="00596D47">
      <w:pPr>
        <w:pStyle w:val="TOC4"/>
        <w:rPr>
          <w:rFonts w:asciiTheme="minorHAnsi" w:eastAsiaTheme="minorEastAsia" w:hAnsiTheme="minorHAnsi" w:cstheme="minorBidi"/>
          <w:sz w:val="22"/>
          <w:szCs w:val="22"/>
        </w:rPr>
      </w:pPr>
      <w:r w:rsidRPr="00596D47">
        <w:t>A.8.2.11.</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1637</w:t>
      </w:r>
    </w:p>
    <w:p w14:paraId="23F82D65" w14:textId="77777777" w:rsidR="00596D47" w:rsidRDefault="00596D47">
      <w:pPr>
        <w:pStyle w:val="TOC4"/>
        <w:rPr>
          <w:rFonts w:asciiTheme="minorHAnsi" w:eastAsiaTheme="minorEastAsia" w:hAnsiTheme="minorHAnsi" w:cstheme="minorBidi"/>
          <w:sz w:val="22"/>
          <w:szCs w:val="22"/>
        </w:rPr>
      </w:pPr>
      <w:r w:rsidRPr="00596D47">
        <w:t>A.8.2.11.2</w:t>
      </w:r>
      <w:r w:rsidRPr="00596D47">
        <w:rPr>
          <w:rFonts w:asciiTheme="minorHAnsi" w:eastAsiaTheme="minorEastAsia" w:hAnsiTheme="minorHAnsi"/>
          <w:sz w:val="22"/>
          <w:szCs w:val="22"/>
        </w:rPr>
        <w:tab/>
      </w:r>
      <w:r w:rsidRPr="003D1336">
        <w:rPr>
          <w:rFonts w:cs="Arial"/>
          <w:snapToGrid w:val="0"/>
        </w:rPr>
        <w:t>Test Requirements</w:t>
      </w:r>
      <w:r>
        <w:tab/>
        <w:t>1639</w:t>
      </w:r>
    </w:p>
    <w:p w14:paraId="02F244C0" w14:textId="77777777" w:rsidR="00596D47" w:rsidRDefault="00596D47">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1639</w:t>
      </w:r>
    </w:p>
    <w:p w14:paraId="2344310D" w14:textId="77777777" w:rsidR="00596D47" w:rsidRDefault="00596D47">
      <w:pPr>
        <w:pStyle w:val="TOC4"/>
        <w:rPr>
          <w:rFonts w:asciiTheme="minorHAnsi" w:eastAsiaTheme="minorEastAsia" w:hAnsiTheme="minorHAnsi" w:cstheme="minorBidi"/>
          <w:sz w:val="22"/>
          <w:szCs w:val="22"/>
        </w:rPr>
      </w:pPr>
      <w:r w:rsidRPr="00596D47">
        <w:t>A.8.2.12.1</w:t>
      </w:r>
      <w:r w:rsidRPr="00596D47">
        <w:rPr>
          <w:rFonts w:asciiTheme="minorHAnsi" w:eastAsiaTheme="minorEastAsia" w:hAnsiTheme="minorHAnsi"/>
          <w:sz w:val="22"/>
          <w:szCs w:val="22"/>
        </w:rPr>
        <w:tab/>
      </w:r>
      <w:r w:rsidRPr="003D1336">
        <w:rPr>
          <w:rFonts w:cs="v4.2.0"/>
          <w:snapToGrid w:val="0"/>
        </w:rPr>
        <w:t>Test Purpose and Environment</w:t>
      </w:r>
      <w:r>
        <w:tab/>
        <w:t>1639</w:t>
      </w:r>
    </w:p>
    <w:p w14:paraId="0A1A7527" w14:textId="77777777" w:rsidR="00596D47" w:rsidRDefault="00596D47">
      <w:pPr>
        <w:pStyle w:val="TOC4"/>
        <w:rPr>
          <w:rFonts w:asciiTheme="minorHAnsi" w:eastAsiaTheme="minorEastAsia" w:hAnsiTheme="minorHAnsi" w:cstheme="minorBidi"/>
          <w:sz w:val="22"/>
          <w:szCs w:val="22"/>
        </w:rPr>
      </w:pPr>
      <w:r w:rsidRPr="00596D47">
        <w:t>A.8.2.12.2</w:t>
      </w:r>
      <w:r w:rsidRPr="00596D47">
        <w:rPr>
          <w:rFonts w:asciiTheme="minorHAnsi" w:eastAsiaTheme="minorEastAsia" w:hAnsiTheme="minorHAnsi"/>
          <w:sz w:val="22"/>
          <w:szCs w:val="22"/>
        </w:rPr>
        <w:tab/>
      </w:r>
      <w:r w:rsidRPr="003D1336">
        <w:rPr>
          <w:rFonts w:cs="v4.2.0"/>
          <w:snapToGrid w:val="0"/>
        </w:rPr>
        <w:t>Test Requirements</w:t>
      </w:r>
      <w:r>
        <w:tab/>
        <w:t>1641</w:t>
      </w:r>
    </w:p>
    <w:p w14:paraId="340D10D7" w14:textId="77777777" w:rsidR="00596D47" w:rsidRDefault="00596D47">
      <w:pPr>
        <w:pStyle w:val="TOC3"/>
        <w:rPr>
          <w:rFonts w:asciiTheme="minorHAnsi" w:eastAsiaTheme="minorEastAsia" w:hAnsiTheme="minorHAnsi" w:cstheme="minorBidi"/>
          <w:sz w:val="22"/>
          <w:szCs w:val="22"/>
        </w:rPr>
      </w:pPr>
      <w:r w:rsidRPr="00596D47">
        <w:t>A.8.2.13</w:t>
      </w:r>
      <w:r w:rsidRPr="00596D47">
        <w:rPr>
          <w:rFonts w:asciiTheme="minorHAnsi" w:eastAsiaTheme="minorEastAsia" w:hAnsiTheme="minorHAnsi"/>
          <w:sz w:val="22"/>
          <w:szCs w:val="22"/>
        </w:rPr>
        <w:tab/>
      </w:r>
      <w:r w:rsidRPr="003D1336">
        <w:rPr>
          <w:rFonts w:cs="v4.2.0"/>
        </w:rPr>
        <w:t>E-UTRAN TDD-TDD intra-frequency event triggered reporting under fading propagation conditions in synchronous cells with DRX for UE category 0</w:t>
      </w:r>
      <w:r>
        <w:tab/>
        <w:t>1642</w:t>
      </w:r>
    </w:p>
    <w:p w14:paraId="744BE05E" w14:textId="77777777" w:rsidR="00596D47" w:rsidRDefault="00596D47">
      <w:pPr>
        <w:pStyle w:val="TOC4"/>
        <w:rPr>
          <w:rFonts w:asciiTheme="minorHAnsi" w:eastAsiaTheme="minorEastAsia" w:hAnsiTheme="minorHAnsi" w:cstheme="minorBidi"/>
          <w:sz w:val="22"/>
          <w:szCs w:val="22"/>
        </w:rPr>
      </w:pPr>
      <w:r w:rsidRPr="00596D47">
        <w:t>A.8.2.13.</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1642</w:t>
      </w:r>
    </w:p>
    <w:p w14:paraId="1DEB754E" w14:textId="77777777" w:rsidR="00596D47" w:rsidRDefault="00596D47">
      <w:pPr>
        <w:pStyle w:val="TOC4"/>
        <w:rPr>
          <w:rFonts w:asciiTheme="minorHAnsi" w:eastAsiaTheme="minorEastAsia" w:hAnsiTheme="minorHAnsi" w:cstheme="minorBidi"/>
          <w:sz w:val="22"/>
          <w:szCs w:val="22"/>
        </w:rPr>
      </w:pPr>
      <w:r w:rsidRPr="00596D47">
        <w:t>A.8.2.13.2</w:t>
      </w:r>
      <w:r w:rsidRPr="00596D47">
        <w:rPr>
          <w:rFonts w:asciiTheme="minorHAnsi" w:eastAsiaTheme="minorEastAsia" w:hAnsiTheme="minorHAnsi"/>
          <w:sz w:val="22"/>
          <w:szCs w:val="22"/>
        </w:rPr>
        <w:tab/>
      </w:r>
      <w:r w:rsidRPr="003D1336">
        <w:rPr>
          <w:rFonts w:cs="v4.2.0"/>
          <w:snapToGrid w:val="0"/>
        </w:rPr>
        <w:t>Test Requirements</w:t>
      </w:r>
      <w:r>
        <w:tab/>
        <w:t>1644</w:t>
      </w:r>
    </w:p>
    <w:p w14:paraId="6CFFEE40" w14:textId="77777777" w:rsidR="00596D47" w:rsidRDefault="00596D47">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3D1336">
        <w:rPr>
          <w:rFonts w:cs="v4.2.0"/>
        </w:rPr>
        <w:t>E-UTRAN TDD intra-frequency event triggered reporting for serving cell under fading propagation conditions for UE category M1 in CEModeA</w:t>
      </w:r>
      <w:r w:rsidRPr="003D1336">
        <w:rPr>
          <w:rFonts w:cs="v4.2.0"/>
          <w:lang w:eastAsia="zh-CN"/>
        </w:rPr>
        <w:t xml:space="preserve"> without gap</w:t>
      </w:r>
      <w:r>
        <w:tab/>
        <w:t>1644</w:t>
      </w:r>
    </w:p>
    <w:p w14:paraId="316400F1" w14:textId="77777777" w:rsidR="00596D47" w:rsidRDefault="00596D47">
      <w:pPr>
        <w:pStyle w:val="TOC4"/>
        <w:rPr>
          <w:rFonts w:asciiTheme="minorHAnsi" w:eastAsiaTheme="minorEastAsia" w:hAnsiTheme="minorHAnsi" w:cstheme="minorBidi"/>
          <w:sz w:val="22"/>
          <w:szCs w:val="22"/>
        </w:rPr>
      </w:pPr>
      <w:r w:rsidRPr="00596D47">
        <w:t>A.8.2.14.1</w:t>
      </w:r>
      <w:r w:rsidRPr="00596D47">
        <w:rPr>
          <w:rFonts w:asciiTheme="minorHAnsi" w:eastAsiaTheme="minorEastAsia" w:hAnsiTheme="minorHAnsi" w:cstheme="minorBidi"/>
          <w:sz w:val="22"/>
          <w:szCs w:val="22"/>
        </w:rPr>
        <w:tab/>
      </w:r>
      <w:r w:rsidRPr="003D1336">
        <w:rPr>
          <w:snapToGrid w:val="0"/>
        </w:rPr>
        <w:t>Test Purpose and Environment</w:t>
      </w:r>
      <w:r>
        <w:tab/>
        <w:t>1644</w:t>
      </w:r>
    </w:p>
    <w:p w14:paraId="6484E268" w14:textId="77777777" w:rsidR="00596D47" w:rsidRDefault="00596D47">
      <w:pPr>
        <w:pStyle w:val="TOC4"/>
        <w:rPr>
          <w:rFonts w:asciiTheme="minorHAnsi" w:eastAsiaTheme="minorEastAsia" w:hAnsiTheme="minorHAnsi" w:cstheme="minorBidi"/>
          <w:sz w:val="22"/>
          <w:szCs w:val="22"/>
        </w:rPr>
      </w:pPr>
      <w:r w:rsidRPr="00596D47">
        <w:t>A.8.2.14.2</w:t>
      </w:r>
      <w:r w:rsidRPr="00596D47">
        <w:rPr>
          <w:rFonts w:asciiTheme="minorHAnsi" w:eastAsiaTheme="minorEastAsia" w:hAnsiTheme="minorHAnsi" w:cstheme="minorBidi"/>
          <w:sz w:val="22"/>
          <w:szCs w:val="22"/>
        </w:rPr>
        <w:tab/>
      </w:r>
      <w:r w:rsidRPr="003D1336">
        <w:rPr>
          <w:snapToGrid w:val="0"/>
        </w:rPr>
        <w:t>Test Requirement</w:t>
      </w:r>
      <w:r>
        <w:tab/>
        <w:t>1646</w:t>
      </w:r>
    </w:p>
    <w:p w14:paraId="58EEAD36" w14:textId="77777777" w:rsidR="00596D47" w:rsidRDefault="00596D4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1647</w:t>
      </w:r>
    </w:p>
    <w:p w14:paraId="5777CD01" w14:textId="77777777" w:rsidR="00596D47" w:rsidRDefault="00596D47">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1647</w:t>
      </w:r>
    </w:p>
    <w:p w14:paraId="2A0077C8" w14:textId="77777777" w:rsidR="00596D47" w:rsidRDefault="00596D47">
      <w:pPr>
        <w:pStyle w:val="TOC4"/>
        <w:rPr>
          <w:rFonts w:asciiTheme="minorHAnsi" w:eastAsiaTheme="minorEastAsia" w:hAnsiTheme="minorHAnsi" w:cstheme="minorBidi"/>
          <w:sz w:val="22"/>
          <w:szCs w:val="22"/>
        </w:rPr>
      </w:pPr>
      <w:r w:rsidRPr="00596D47">
        <w:t>A.8.3.1.1</w:t>
      </w:r>
      <w:r w:rsidRPr="00596D47">
        <w:rPr>
          <w:rFonts w:asciiTheme="minorHAnsi" w:eastAsiaTheme="minorEastAsia" w:hAnsiTheme="minorHAnsi"/>
          <w:sz w:val="22"/>
          <w:szCs w:val="22"/>
        </w:rPr>
        <w:tab/>
      </w:r>
      <w:r w:rsidRPr="003D1336">
        <w:rPr>
          <w:rFonts w:cs="v4.2.0"/>
          <w:snapToGrid w:val="0"/>
        </w:rPr>
        <w:t>Test Purpose and Environment</w:t>
      </w:r>
      <w:r>
        <w:tab/>
        <w:t>1647</w:t>
      </w:r>
    </w:p>
    <w:p w14:paraId="6EFFF404" w14:textId="77777777" w:rsidR="00596D47" w:rsidRDefault="00596D47">
      <w:pPr>
        <w:pStyle w:val="TOC4"/>
        <w:rPr>
          <w:rFonts w:asciiTheme="minorHAnsi" w:eastAsiaTheme="minorEastAsia" w:hAnsiTheme="minorHAnsi" w:cstheme="minorBidi"/>
          <w:sz w:val="22"/>
          <w:szCs w:val="22"/>
        </w:rPr>
      </w:pPr>
      <w:r w:rsidRPr="00596D47">
        <w:t>A.8.3.1.2</w:t>
      </w:r>
      <w:r w:rsidRPr="00596D47">
        <w:rPr>
          <w:rFonts w:asciiTheme="minorHAnsi" w:eastAsiaTheme="minorEastAsia" w:hAnsiTheme="minorHAnsi"/>
          <w:sz w:val="22"/>
          <w:szCs w:val="22"/>
        </w:rPr>
        <w:tab/>
      </w:r>
      <w:r w:rsidRPr="003D1336">
        <w:rPr>
          <w:rFonts w:cs="v4.2.0"/>
          <w:snapToGrid w:val="0"/>
        </w:rPr>
        <w:t>Test Requirements</w:t>
      </w:r>
      <w:r>
        <w:tab/>
        <w:t>1648</w:t>
      </w:r>
    </w:p>
    <w:p w14:paraId="6C413EC7" w14:textId="77777777" w:rsidR="00596D47" w:rsidRDefault="00596D47">
      <w:pPr>
        <w:pStyle w:val="TOC3"/>
        <w:rPr>
          <w:rFonts w:asciiTheme="minorHAnsi" w:eastAsiaTheme="minorEastAsia" w:hAnsiTheme="minorHAnsi" w:cstheme="minorBidi"/>
          <w:sz w:val="22"/>
          <w:szCs w:val="22"/>
        </w:rPr>
      </w:pPr>
      <w:r w:rsidRPr="00596D47">
        <w:t>A.8.3.2</w:t>
      </w:r>
      <w:r w:rsidRPr="00596D47">
        <w:rPr>
          <w:rFonts w:asciiTheme="minorHAnsi" w:eastAsiaTheme="minorEastAsia" w:hAnsiTheme="minorHAnsi"/>
          <w:sz w:val="22"/>
          <w:szCs w:val="22"/>
        </w:rPr>
        <w:tab/>
      </w:r>
      <w:r w:rsidRPr="003D1336">
        <w:rPr>
          <w:rFonts w:cs="v4.2.0"/>
        </w:rPr>
        <w:t>E-UTRAN FDD-FDD Inter-frequency event triggered reporting when DRX is used under fading propagation conditions in asynchronous cells</w:t>
      </w:r>
      <w:r>
        <w:tab/>
        <w:t>1649</w:t>
      </w:r>
    </w:p>
    <w:p w14:paraId="1E1245EA" w14:textId="77777777" w:rsidR="00596D47" w:rsidRDefault="00596D47">
      <w:pPr>
        <w:pStyle w:val="TOC4"/>
        <w:rPr>
          <w:rFonts w:asciiTheme="minorHAnsi" w:eastAsiaTheme="minorEastAsia" w:hAnsiTheme="minorHAnsi" w:cstheme="minorBidi"/>
          <w:sz w:val="22"/>
          <w:szCs w:val="22"/>
        </w:rPr>
      </w:pPr>
      <w:r w:rsidRPr="00596D47">
        <w:t>A.8.3.2.1</w:t>
      </w:r>
      <w:r w:rsidRPr="00596D47">
        <w:rPr>
          <w:rFonts w:asciiTheme="minorHAnsi" w:eastAsiaTheme="minorEastAsia" w:hAnsiTheme="minorHAnsi"/>
          <w:sz w:val="22"/>
          <w:szCs w:val="22"/>
        </w:rPr>
        <w:tab/>
      </w:r>
      <w:r w:rsidRPr="003D1336">
        <w:rPr>
          <w:rFonts w:cs="v4.2.0"/>
          <w:snapToGrid w:val="0"/>
        </w:rPr>
        <w:t>Test Purpose and Environment</w:t>
      </w:r>
      <w:r>
        <w:tab/>
        <w:t>1649</w:t>
      </w:r>
    </w:p>
    <w:p w14:paraId="3E10F1F5" w14:textId="77777777" w:rsidR="00596D47" w:rsidRDefault="00596D47">
      <w:pPr>
        <w:pStyle w:val="TOC4"/>
        <w:rPr>
          <w:rFonts w:asciiTheme="minorHAnsi" w:eastAsiaTheme="minorEastAsia" w:hAnsiTheme="minorHAnsi" w:cstheme="minorBidi"/>
          <w:sz w:val="22"/>
          <w:szCs w:val="22"/>
        </w:rPr>
      </w:pPr>
      <w:r w:rsidRPr="00596D47">
        <w:t>A.8.3.2.2</w:t>
      </w:r>
      <w:r w:rsidRPr="00596D47">
        <w:rPr>
          <w:rFonts w:asciiTheme="minorHAnsi" w:eastAsiaTheme="minorEastAsia" w:hAnsiTheme="minorHAnsi"/>
          <w:sz w:val="22"/>
          <w:szCs w:val="22"/>
        </w:rPr>
        <w:tab/>
      </w:r>
      <w:r w:rsidRPr="003D1336">
        <w:rPr>
          <w:rFonts w:cs="v4.2.0"/>
          <w:snapToGrid w:val="0"/>
        </w:rPr>
        <w:t>Test Requirements</w:t>
      </w:r>
      <w:r>
        <w:tab/>
        <w:t>1651</w:t>
      </w:r>
    </w:p>
    <w:p w14:paraId="2B1F1694" w14:textId="77777777" w:rsidR="00596D47" w:rsidRDefault="00596D47">
      <w:pPr>
        <w:pStyle w:val="TOC3"/>
        <w:rPr>
          <w:rFonts w:asciiTheme="minorHAnsi" w:eastAsiaTheme="minorEastAsia" w:hAnsiTheme="minorHAnsi" w:cstheme="minorBidi"/>
          <w:sz w:val="22"/>
          <w:szCs w:val="22"/>
        </w:rPr>
      </w:pPr>
      <w:r w:rsidRPr="00596D47">
        <w:t>A.8.3.3</w:t>
      </w:r>
      <w:r w:rsidRPr="00596D47">
        <w:rPr>
          <w:rFonts w:asciiTheme="minorHAnsi" w:eastAsiaTheme="minorEastAsia" w:hAnsiTheme="minorHAnsi"/>
          <w:sz w:val="22"/>
          <w:szCs w:val="22"/>
        </w:rPr>
        <w:tab/>
      </w:r>
      <w:r w:rsidRPr="003D1336">
        <w:rPr>
          <w:rFonts w:cs="v4.2.0"/>
        </w:rPr>
        <w:t>E-UTRAN FDD-FDD inter-frequency event triggered reporting under AWGN propagation conditions in asynchronous cells with DRX when L3 filtering is used</w:t>
      </w:r>
      <w:r>
        <w:tab/>
        <w:t>1651</w:t>
      </w:r>
    </w:p>
    <w:p w14:paraId="62B1E5AF" w14:textId="77777777" w:rsidR="00596D47" w:rsidRDefault="00596D47">
      <w:pPr>
        <w:pStyle w:val="TOC4"/>
        <w:rPr>
          <w:rFonts w:asciiTheme="minorHAnsi" w:eastAsiaTheme="minorEastAsia" w:hAnsiTheme="minorHAnsi" w:cstheme="minorBidi"/>
          <w:sz w:val="22"/>
          <w:szCs w:val="22"/>
        </w:rPr>
      </w:pPr>
      <w:r w:rsidRPr="00596D47">
        <w:t>A.8.3.3.1</w:t>
      </w:r>
      <w:r w:rsidRPr="00596D47">
        <w:rPr>
          <w:rFonts w:asciiTheme="minorHAnsi" w:eastAsiaTheme="minorEastAsia" w:hAnsiTheme="minorHAnsi" w:cstheme="minorBidi"/>
          <w:sz w:val="22"/>
          <w:szCs w:val="22"/>
        </w:rPr>
        <w:tab/>
      </w:r>
      <w:r w:rsidRPr="003D1336">
        <w:rPr>
          <w:snapToGrid w:val="0"/>
        </w:rPr>
        <w:t>Test Purpose and Environment</w:t>
      </w:r>
      <w:r>
        <w:tab/>
        <w:t>1651</w:t>
      </w:r>
    </w:p>
    <w:p w14:paraId="5DC55412" w14:textId="77777777" w:rsidR="00596D47" w:rsidRDefault="00596D47">
      <w:pPr>
        <w:pStyle w:val="TOC4"/>
        <w:rPr>
          <w:rFonts w:asciiTheme="minorHAnsi" w:eastAsiaTheme="minorEastAsia" w:hAnsiTheme="minorHAnsi" w:cstheme="minorBidi"/>
          <w:sz w:val="22"/>
          <w:szCs w:val="22"/>
        </w:rPr>
      </w:pPr>
      <w:r w:rsidRPr="00596D47">
        <w:t>A.8.3.3.2</w:t>
      </w:r>
      <w:r w:rsidRPr="00596D47">
        <w:rPr>
          <w:rFonts w:asciiTheme="minorHAnsi" w:eastAsiaTheme="minorEastAsia" w:hAnsiTheme="minorHAnsi"/>
          <w:sz w:val="22"/>
          <w:szCs w:val="22"/>
        </w:rPr>
        <w:tab/>
      </w:r>
      <w:r w:rsidRPr="003D1336">
        <w:rPr>
          <w:rFonts w:cs="v4.2.0"/>
          <w:snapToGrid w:val="0"/>
        </w:rPr>
        <w:t>Test Requirements</w:t>
      </w:r>
      <w:r>
        <w:tab/>
        <w:t>1654</w:t>
      </w:r>
    </w:p>
    <w:p w14:paraId="76372D26" w14:textId="77777777" w:rsidR="00596D47" w:rsidRDefault="00596D47">
      <w:pPr>
        <w:pStyle w:val="TOC3"/>
        <w:rPr>
          <w:rFonts w:asciiTheme="minorHAnsi" w:eastAsiaTheme="minorEastAsia" w:hAnsiTheme="minorHAnsi" w:cstheme="minorBidi"/>
          <w:sz w:val="22"/>
          <w:szCs w:val="22"/>
        </w:rPr>
      </w:pPr>
      <w:r w:rsidRPr="00596D47">
        <w:t>A.8.3.4</w:t>
      </w:r>
      <w:r w:rsidRPr="00596D47">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1654</w:t>
      </w:r>
    </w:p>
    <w:p w14:paraId="3DCBF940" w14:textId="77777777" w:rsidR="00596D47" w:rsidRDefault="00596D47">
      <w:pPr>
        <w:pStyle w:val="TOC4"/>
        <w:rPr>
          <w:rFonts w:asciiTheme="minorHAnsi" w:eastAsiaTheme="minorEastAsia" w:hAnsiTheme="minorHAnsi" w:cstheme="minorBidi"/>
          <w:sz w:val="22"/>
          <w:szCs w:val="22"/>
        </w:rPr>
      </w:pPr>
      <w:r w:rsidRPr="00596D47">
        <w:t>A.8.3.4.1</w:t>
      </w:r>
      <w:r w:rsidRPr="00596D47">
        <w:rPr>
          <w:rFonts w:asciiTheme="minorHAnsi" w:eastAsiaTheme="minorEastAsia" w:hAnsiTheme="minorHAnsi" w:cstheme="minorBidi"/>
          <w:sz w:val="22"/>
          <w:szCs w:val="22"/>
        </w:rPr>
        <w:tab/>
      </w:r>
      <w:r w:rsidRPr="003D1336">
        <w:rPr>
          <w:snapToGrid w:val="0"/>
        </w:rPr>
        <w:t>Test Purpose and Environment</w:t>
      </w:r>
      <w:r>
        <w:tab/>
        <w:t>1654</w:t>
      </w:r>
    </w:p>
    <w:p w14:paraId="5525DC33" w14:textId="77777777" w:rsidR="00596D47" w:rsidRDefault="00596D47">
      <w:pPr>
        <w:pStyle w:val="TOC4"/>
        <w:rPr>
          <w:rFonts w:asciiTheme="minorHAnsi" w:eastAsiaTheme="minorEastAsia" w:hAnsiTheme="minorHAnsi" w:cstheme="minorBidi"/>
          <w:sz w:val="22"/>
          <w:szCs w:val="22"/>
        </w:rPr>
      </w:pPr>
      <w:r w:rsidRPr="00596D47">
        <w:t>A.8.3.4.2</w:t>
      </w:r>
      <w:r w:rsidRPr="00596D47">
        <w:rPr>
          <w:rFonts w:asciiTheme="minorHAnsi" w:eastAsiaTheme="minorEastAsia" w:hAnsiTheme="minorHAnsi" w:cstheme="minorBidi"/>
          <w:sz w:val="22"/>
          <w:szCs w:val="22"/>
        </w:rPr>
        <w:tab/>
      </w:r>
      <w:r w:rsidRPr="003D1336">
        <w:rPr>
          <w:snapToGrid w:val="0"/>
        </w:rPr>
        <w:t>Test Requirements</w:t>
      </w:r>
      <w:r>
        <w:tab/>
        <w:t>1656</w:t>
      </w:r>
    </w:p>
    <w:p w14:paraId="287D631A" w14:textId="77777777" w:rsidR="00596D47" w:rsidRDefault="00596D47">
      <w:pPr>
        <w:pStyle w:val="TOC3"/>
        <w:rPr>
          <w:rFonts w:asciiTheme="minorHAnsi" w:eastAsiaTheme="minorEastAsia" w:hAnsiTheme="minorHAnsi" w:cstheme="minorBidi"/>
          <w:sz w:val="22"/>
          <w:szCs w:val="22"/>
        </w:rPr>
      </w:pPr>
      <w:r w:rsidRPr="00596D47">
        <w:t>A.8.3.5</w:t>
      </w:r>
      <w:r w:rsidRPr="00596D47">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1656</w:t>
      </w:r>
    </w:p>
    <w:p w14:paraId="6D4F965D" w14:textId="77777777" w:rsidR="00596D47" w:rsidRDefault="00596D47">
      <w:pPr>
        <w:pStyle w:val="TOC4"/>
        <w:rPr>
          <w:rFonts w:asciiTheme="minorHAnsi" w:eastAsiaTheme="minorEastAsia" w:hAnsiTheme="minorHAnsi" w:cstheme="minorBidi"/>
          <w:sz w:val="22"/>
          <w:szCs w:val="22"/>
        </w:rPr>
      </w:pPr>
      <w:r w:rsidRPr="00596D47">
        <w:t>A.8.3.5.2</w:t>
      </w:r>
      <w:r w:rsidRPr="00596D47">
        <w:rPr>
          <w:rFonts w:asciiTheme="minorHAnsi" w:eastAsiaTheme="minorEastAsia" w:hAnsiTheme="minorHAnsi" w:cstheme="minorBidi"/>
          <w:sz w:val="22"/>
          <w:szCs w:val="22"/>
        </w:rPr>
        <w:tab/>
      </w:r>
      <w:r w:rsidRPr="003D1336">
        <w:rPr>
          <w:snapToGrid w:val="0"/>
        </w:rPr>
        <w:t>Test Requirements</w:t>
      </w:r>
      <w:r>
        <w:tab/>
        <w:t>1658</w:t>
      </w:r>
    </w:p>
    <w:p w14:paraId="21485749" w14:textId="77777777" w:rsidR="00596D47" w:rsidRDefault="00596D47">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1658</w:t>
      </w:r>
    </w:p>
    <w:p w14:paraId="6F495BC4" w14:textId="77777777" w:rsidR="00596D47" w:rsidRDefault="00596D47">
      <w:pPr>
        <w:pStyle w:val="TOC4"/>
        <w:rPr>
          <w:rFonts w:asciiTheme="minorHAnsi" w:eastAsiaTheme="minorEastAsia" w:hAnsiTheme="minorHAnsi" w:cstheme="minorBidi"/>
          <w:sz w:val="22"/>
          <w:szCs w:val="22"/>
        </w:rPr>
      </w:pPr>
      <w:r w:rsidRPr="00596D47">
        <w:t>A.8.3.6.1</w:t>
      </w:r>
      <w:r w:rsidRPr="00596D47">
        <w:rPr>
          <w:rFonts w:asciiTheme="minorHAnsi" w:eastAsiaTheme="minorEastAsia" w:hAnsiTheme="minorHAnsi" w:cstheme="minorBidi"/>
          <w:sz w:val="22"/>
          <w:szCs w:val="22"/>
        </w:rPr>
        <w:tab/>
      </w:r>
      <w:r w:rsidRPr="003D1336">
        <w:rPr>
          <w:snapToGrid w:val="0"/>
        </w:rPr>
        <w:t>Test Purpose and Environment</w:t>
      </w:r>
      <w:r>
        <w:tab/>
        <w:t>1658</w:t>
      </w:r>
    </w:p>
    <w:p w14:paraId="6C525CA5" w14:textId="77777777" w:rsidR="00596D47" w:rsidRDefault="00596D47">
      <w:pPr>
        <w:pStyle w:val="TOC4"/>
        <w:rPr>
          <w:rFonts w:asciiTheme="minorHAnsi" w:eastAsiaTheme="minorEastAsia" w:hAnsiTheme="minorHAnsi" w:cstheme="minorBidi"/>
          <w:sz w:val="22"/>
          <w:szCs w:val="22"/>
        </w:rPr>
      </w:pPr>
      <w:r w:rsidRPr="00596D47">
        <w:t>A.8.3.6.2</w:t>
      </w:r>
      <w:r w:rsidRPr="00596D47">
        <w:rPr>
          <w:rFonts w:asciiTheme="minorHAnsi" w:eastAsiaTheme="minorEastAsia" w:hAnsiTheme="minorHAnsi" w:cstheme="minorBidi"/>
          <w:sz w:val="22"/>
          <w:szCs w:val="22"/>
        </w:rPr>
        <w:tab/>
      </w:r>
      <w:r w:rsidRPr="003D1336">
        <w:rPr>
          <w:snapToGrid w:val="0"/>
        </w:rPr>
        <w:t>Test Requirements</w:t>
      </w:r>
      <w:r>
        <w:tab/>
        <w:t>1660</w:t>
      </w:r>
    </w:p>
    <w:p w14:paraId="2EB91C41" w14:textId="77777777" w:rsidR="00596D47" w:rsidRDefault="00596D47">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1661</w:t>
      </w:r>
    </w:p>
    <w:p w14:paraId="0E7DBC43" w14:textId="77777777" w:rsidR="00596D47" w:rsidRDefault="00596D47">
      <w:pPr>
        <w:pStyle w:val="TOC4"/>
        <w:rPr>
          <w:rFonts w:asciiTheme="minorHAnsi" w:eastAsiaTheme="minorEastAsia" w:hAnsiTheme="minorHAnsi" w:cstheme="minorBidi"/>
          <w:sz w:val="22"/>
          <w:szCs w:val="22"/>
        </w:rPr>
      </w:pPr>
      <w:r w:rsidRPr="00596D47">
        <w:t>A.8.3.7.1</w:t>
      </w:r>
      <w:r w:rsidRPr="00596D47">
        <w:rPr>
          <w:rFonts w:asciiTheme="minorHAnsi" w:eastAsiaTheme="minorEastAsia" w:hAnsiTheme="minorHAnsi" w:cstheme="minorBidi"/>
          <w:sz w:val="22"/>
          <w:szCs w:val="22"/>
        </w:rPr>
        <w:tab/>
      </w:r>
      <w:r w:rsidRPr="003D1336">
        <w:rPr>
          <w:snapToGrid w:val="0"/>
        </w:rPr>
        <w:t>Test Purpose and Environment</w:t>
      </w:r>
      <w:r>
        <w:tab/>
        <w:t>1661</w:t>
      </w:r>
    </w:p>
    <w:p w14:paraId="08AC173B" w14:textId="77777777" w:rsidR="00596D47" w:rsidRDefault="00596D47">
      <w:pPr>
        <w:pStyle w:val="TOC4"/>
        <w:rPr>
          <w:rFonts w:asciiTheme="minorHAnsi" w:eastAsiaTheme="minorEastAsia" w:hAnsiTheme="minorHAnsi" w:cstheme="minorBidi"/>
          <w:sz w:val="22"/>
          <w:szCs w:val="22"/>
        </w:rPr>
      </w:pPr>
      <w:r w:rsidRPr="00596D47">
        <w:t>A.8.3.7.2</w:t>
      </w:r>
      <w:r w:rsidRPr="00596D47">
        <w:rPr>
          <w:rFonts w:asciiTheme="minorHAnsi" w:eastAsiaTheme="minorEastAsia" w:hAnsiTheme="minorHAnsi"/>
          <w:sz w:val="22"/>
          <w:szCs w:val="22"/>
        </w:rPr>
        <w:tab/>
      </w:r>
      <w:r w:rsidRPr="003D1336">
        <w:rPr>
          <w:rFonts w:cs="v4.2.0"/>
          <w:snapToGrid w:val="0"/>
        </w:rPr>
        <w:t>Test Requirements</w:t>
      </w:r>
      <w:r>
        <w:tab/>
        <w:t>1663</w:t>
      </w:r>
    </w:p>
    <w:p w14:paraId="4D03F173" w14:textId="77777777" w:rsidR="00596D47" w:rsidRDefault="00596D47">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1664</w:t>
      </w:r>
    </w:p>
    <w:p w14:paraId="2B529967" w14:textId="77777777" w:rsidR="00596D47" w:rsidRDefault="00596D47">
      <w:pPr>
        <w:pStyle w:val="TOC4"/>
        <w:rPr>
          <w:rFonts w:asciiTheme="minorHAnsi" w:eastAsiaTheme="minorEastAsia" w:hAnsiTheme="minorHAnsi" w:cstheme="minorBidi"/>
          <w:sz w:val="22"/>
          <w:szCs w:val="22"/>
        </w:rPr>
      </w:pPr>
      <w:r w:rsidRPr="00596D47">
        <w:t>A.8.3.</w:t>
      </w:r>
      <w:r w:rsidRPr="00596D47">
        <w:rPr>
          <w:lang w:eastAsia="zh-CN"/>
        </w:rPr>
        <w:t>8</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1664</w:t>
      </w:r>
    </w:p>
    <w:p w14:paraId="1AD3C8FB" w14:textId="77777777" w:rsidR="00596D47" w:rsidRDefault="00596D47">
      <w:pPr>
        <w:pStyle w:val="TOC4"/>
        <w:rPr>
          <w:rFonts w:asciiTheme="minorHAnsi" w:eastAsiaTheme="minorEastAsia" w:hAnsiTheme="minorHAnsi" w:cstheme="minorBidi"/>
          <w:sz w:val="22"/>
          <w:szCs w:val="22"/>
        </w:rPr>
      </w:pPr>
      <w:r w:rsidRPr="00596D47">
        <w:t>A.8.3.</w:t>
      </w:r>
      <w:r w:rsidRPr="00596D47">
        <w:rPr>
          <w:lang w:eastAsia="zh-CN"/>
        </w:rPr>
        <w:t>8</w:t>
      </w:r>
      <w:r w:rsidRPr="00596D47">
        <w:t>.2</w:t>
      </w:r>
      <w:r w:rsidRPr="00596D47">
        <w:rPr>
          <w:rFonts w:asciiTheme="minorHAnsi" w:eastAsiaTheme="minorEastAsia" w:hAnsiTheme="minorHAnsi" w:cstheme="minorBidi"/>
          <w:sz w:val="22"/>
          <w:szCs w:val="22"/>
        </w:rPr>
        <w:tab/>
      </w:r>
      <w:r w:rsidRPr="003D1336">
        <w:rPr>
          <w:snapToGrid w:val="0"/>
        </w:rPr>
        <w:t>Test Requirements</w:t>
      </w:r>
      <w:r>
        <w:tab/>
        <w:t>1667</w:t>
      </w:r>
    </w:p>
    <w:p w14:paraId="49D20060" w14:textId="77777777" w:rsidR="00596D47" w:rsidRDefault="00596D47">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1667</w:t>
      </w:r>
    </w:p>
    <w:p w14:paraId="18654FC0" w14:textId="77777777" w:rsidR="00596D47" w:rsidRDefault="00596D47">
      <w:pPr>
        <w:pStyle w:val="TOC4"/>
        <w:rPr>
          <w:rFonts w:asciiTheme="minorHAnsi" w:eastAsiaTheme="minorEastAsia" w:hAnsiTheme="minorHAnsi" w:cstheme="minorBidi"/>
          <w:sz w:val="22"/>
          <w:szCs w:val="22"/>
        </w:rPr>
      </w:pPr>
      <w:r w:rsidRPr="00596D47">
        <w:t>A.8.3.9.1</w:t>
      </w:r>
      <w:r w:rsidRPr="00596D47">
        <w:rPr>
          <w:rFonts w:asciiTheme="minorHAnsi" w:eastAsiaTheme="minorEastAsia" w:hAnsiTheme="minorHAnsi" w:cstheme="minorBidi"/>
          <w:sz w:val="22"/>
          <w:szCs w:val="22"/>
        </w:rPr>
        <w:tab/>
      </w:r>
      <w:r w:rsidRPr="003D1336">
        <w:rPr>
          <w:snapToGrid w:val="0"/>
        </w:rPr>
        <w:t>Test Purpose and Environment</w:t>
      </w:r>
      <w:r>
        <w:tab/>
        <w:t>1667</w:t>
      </w:r>
    </w:p>
    <w:p w14:paraId="01B1294F" w14:textId="77777777" w:rsidR="00596D47" w:rsidRDefault="00596D47">
      <w:pPr>
        <w:pStyle w:val="TOC4"/>
        <w:rPr>
          <w:rFonts w:asciiTheme="minorHAnsi" w:eastAsiaTheme="minorEastAsia" w:hAnsiTheme="minorHAnsi" w:cstheme="minorBidi"/>
          <w:sz w:val="22"/>
          <w:szCs w:val="22"/>
        </w:rPr>
      </w:pPr>
      <w:r w:rsidRPr="00596D47">
        <w:t>A.8.3.9.2</w:t>
      </w:r>
      <w:r w:rsidRPr="00596D47">
        <w:rPr>
          <w:rFonts w:asciiTheme="minorHAnsi" w:eastAsiaTheme="minorEastAsia" w:hAnsiTheme="minorHAnsi" w:cstheme="minorBidi"/>
          <w:sz w:val="22"/>
          <w:szCs w:val="22"/>
        </w:rPr>
        <w:tab/>
      </w:r>
      <w:r w:rsidRPr="003D1336">
        <w:rPr>
          <w:snapToGrid w:val="0"/>
        </w:rPr>
        <w:t>Test Requirements</w:t>
      </w:r>
      <w:r>
        <w:tab/>
        <w:t>1671</w:t>
      </w:r>
    </w:p>
    <w:p w14:paraId="048A63CA" w14:textId="77777777" w:rsidR="00596D47" w:rsidRDefault="00596D47">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1672</w:t>
      </w:r>
    </w:p>
    <w:p w14:paraId="4C22F6AE" w14:textId="77777777" w:rsidR="00596D47" w:rsidRDefault="00596D47">
      <w:pPr>
        <w:pStyle w:val="TOC4"/>
        <w:rPr>
          <w:rFonts w:asciiTheme="minorHAnsi" w:eastAsiaTheme="minorEastAsia" w:hAnsiTheme="minorHAnsi" w:cstheme="minorBidi"/>
          <w:sz w:val="22"/>
          <w:szCs w:val="22"/>
        </w:rPr>
      </w:pPr>
      <w:r w:rsidRPr="00596D47">
        <w:t>A.8.3.10.1</w:t>
      </w:r>
      <w:r w:rsidRPr="00596D47">
        <w:rPr>
          <w:rFonts w:asciiTheme="minorHAnsi" w:eastAsiaTheme="minorEastAsia" w:hAnsiTheme="minorHAnsi"/>
          <w:sz w:val="22"/>
          <w:szCs w:val="22"/>
        </w:rPr>
        <w:tab/>
      </w:r>
      <w:r w:rsidRPr="003D1336">
        <w:rPr>
          <w:rFonts w:cs="v4.2.0"/>
          <w:snapToGrid w:val="0"/>
        </w:rPr>
        <w:t>Test Purpose and Environment</w:t>
      </w:r>
      <w:r>
        <w:tab/>
        <w:t>1672</w:t>
      </w:r>
    </w:p>
    <w:p w14:paraId="745E47D1" w14:textId="77777777" w:rsidR="00596D47" w:rsidRDefault="00596D47">
      <w:pPr>
        <w:pStyle w:val="TOC4"/>
        <w:rPr>
          <w:rFonts w:asciiTheme="minorHAnsi" w:eastAsiaTheme="minorEastAsia" w:hAnsiTheme="minorHAnsi" w:cstheme="minorBidi"/>
          <w:sz w:val="22"/>
          <w:szCs w:val="22"/>
        </w:rPr>
      </w:pPr>
      <w:r w:rsidRPr="00596D47">
        <w:t>A.8.3.10.2</w:t>
      </w:r>
      <w:r w:rsidRPr="00596D47">
        <w:rPr>
          <w:rFonts w:asciiTheme="minorHAnsi" w:eastAsiaTheme="minorEastAsia" w:hAnsiTheme="minorHAnsi"/>
          <w:sz w:val="22"/>
          <w:szCs w:val="22"/>
        </w:rPr>
        <w:tab/>
      </w:r>
      <w:r w:rsidRPr="003D1336">
        <w:rPr>
          <w:rFonts w:cs="v4.2.0"/>
          <w:snapToGrid w:val="0"/>
        </w:rPr>
        <w:t>Test Requirements</w:t>
      </w:r>
      <w:r>
        <w:tab/>
        <w:t>1673</w:t>
      </w:r>
    </w:p>
    <w:p w14:paraId="5FF60CF1" w14:textId="77777777" w:rsidR="00596D47" w:rsidRDefault="00596D47">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1674</w:t>
      </w:r>
    </w:p>
    <w:p w14:paraId="7D5B68AB" w14:textId="77777777" w:rsidR="00596D47" w:rsidRDefault="00596D47">
      <w:pPr>
        <w:pStyle w:val="TOC4"/>
        <w:rPr>
          <w:rFonts w:asciiTheme="minorHAnsi" w:eastAsiaTheme="minorEastAsia" w:hAnsiTheme="minorHAnsi" w:cstheme="minorBidi"/>
          <w:sz w:val="22"/>
          <w:szCs w:val="22"/>
        </w:rPr>
      </w:pPr>
      <w:r w:rsidRPr="00596D47">
        <w:t>A.8.3.11.1</w:t>
      </w:r>
      <w:r w:rsidRPr="00596D47">
        <w:rPr>
          <w:rFonts w:asciiTheme="minorHAnsi" w:eastAsiaTheme="minorEastAsia" w:hAnsiTheme="minorHAnsi" w:cstheme="minorBidi"/>
          <w:sz w:val="22"/>
          <w:szCs w:val="22"/>
        </w:rPr>
        <w:tab/>
      </w:r>
      <w:r w:rsidRPr="003D1336">
        <w:rPr>
          <w:snapToGrid w:val="0"/>
        </w:rPr>
        <w:t>Test Purpose and Environment</w:t>
      </w:r>
      <w:r>
        <w:tab/>
        <w:t>1674</w:t>
      </w:r>
    </w:p>
    <w:p w14:paraId="36CB5046" w14:textId="77777777" w:rsidR="00596D47" w:rsidRDefault="00596D47">
      <w:pPr>
        <w:pStyle w:val="TOC4"/>
        <w:rPr>
          <w:rFonts w:asciiTheme="minorHAnsi" w:eastAsiaTheme="minorEastAsia" w:hAnsiTheme="minorHAnsi" w:cstheme="minorBidi"/>
          <w:sz w:val="22"/>
          <w:szCs w:val="22"/>
        </w:rPr>
      </w:pPr>
      <w:r w:rsidRPr="00596D47">
        <w:t>A.8.3.11.2</w:t>
      </w:r>
      <w:r w:rsidRPr="00596D47">
        <w:rPr>
          <w:rFonts w:asciiTheme="minorHAnsi" w:eastAsiaTheme="minorEastAsia" w:hAnsiTheme="minorHAnsi" w:cstheme="minorBidi"/>
          <w:sz w:val="22"/>
          <w:szCs w:val="22"/>
        </w:rPr>
        <w:tab/>
      </w:r>
      <w:r w:rsidRPr="003D1336">
        <w:rPr>
          <w:snapToGrid w:val="0"/>
        </w:rPr>
        <w:t>Test Requirement</w:t>
      </w:r>
      <w:r>
        <w:tab/>
        <w:t>1675</w:t>
      </w:r>
    </w:p>
    <w:p w14:paraId="30D3537D" w14:textId="77777777" w:rsidR="00596D47" w:rsidRDefault="00596D47">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1676</w:t>
      </w:r>
    </w:p>
    <w:p w14:paraId="3636B5E2" w14:textId="77777777" w:rsidR="00596D47" w:rsidRDefault="00596D47">
      <w:pPr>
        <w:pStyle w:val="TOC4"/>
        <w:rPr>
          <w:rFonts w:asciiTheme="minorHAnsi" w:eastAsiaTheme="minorEastAsia" w:hAnsiTheme="minorHAnsi" w:cstheme="minorBidi"/>
          <w:sz w:val="22"/>
          <w:szCs w:val="22"/>
        </w:rPr>
      </w:pPr>
      <w:r w:rsidRPr="00596D47">
        <w:t>A.8.3.12.1</w:t>
      </w:r>
      <w:r w:rsidRPr="00596D47">
        <w:rPr>
          <w:rFonts w:asciiTheme="minorHAnsi" w:eastAsiaTheme="minorEastAsia" w:hAnsiTheme="minorHAnsi" w:cstheme="minorBidi"/>
          <w:sz w:val="22"/>
          <w:szCs w:val="22"/>
        </w:rPr>
        <w:tab/>
      </w:r>
      <w:r w:rsidRPr="003D1336">
        <w:rPr>
          <w:snapToGrid w:val="0"/>
        </w:rPr>
        <w:t>Test Purpose and Environment</w:t>
      </w:r>
      <w:r>
        <w:tab/>
        <w:t>1676</w:t>
      </w:r>
    </w:p>
    <w:p w14:paraId="6BEC5FEA" w14:textId="77777777" w:rsidR="00596D47" w:rsidRDefault="00596D47">
      <w:pPr>
        <w:pStyle w:val="TOC4"/>
        <w:rPr>
          <w:rFonts w:asciiTheme="minorHAnsi" w:eastAsiaTheme="minorEastAsia" w:hAnsiTheme="minorHAnsi" w:cstheme="minorBidi"/>
          <w:sz w:val="22"/>
          <w:szCs w:val="22"/>
        </w:rPr>
      </w:pPr>
      <w:r w:rsidRPr="00596D47">
        <w:t>A.8.3.12.2</w:t>
      </w:r>
      <w:r w:rsidRPr="00596D47">
        <w:rPr>
          <w:rFonts w:asciiTheme="minorHAnsi" w:eastAsiaTheme="minorEastAsia" w:hAnsiTheme="minorHAnsi" w:cstheme="minorBidi"/>
          <w:sz w:val="22"/>
          <w:szCs w:val="22"/>
        </w:rPr>
        <w:tab/>
      </w:r>
      <w:r w:rsidRPr="003D1336">
        <w:rPr>
          <w:snapToGrid w:val="0"/>
        </w:rPr>
        <w:t>Test Requirement</w:t>
      </w:r>
      <w:r>
        <w:tab/>
        <w:t>1677</w:t>
      </w:r>
    </w:p>
    <w:p w14:paraId="6628726A" w14:textId="77777777" w:rsidR="00596D47" w:rsidRDefault="00596D47">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1678</w:t>
      </w:r>
    </w:p>
    <w:p w14:paraId="38BA479E" w14:textId="77777777" w:rsidR="00596D47" w:rsidRDefault="00596D47">
      <w:pPr>
        <w:pStyle w:val="TOC4"/>
        <w:rPr>
          <w:rFonts w:asciiTheme="minorHAnsi" w:eastAsiaTheme="minorEastAsia" w:hAnsiTheme="minorHAnsi" w:cstheme="minorBidi"/>
          <w:sz w:val="22"/>
          <w:szCs w:val="22"/>
        </w:rPr>
      </w:pPr>
      <w:r w:rsidRPr="00596D47">
        <w:t>A.8.3.13.1</w:t>
      </w:r>
      <w:r w:rsidRPr="00596D47">
        <w:rPr>
          <w:rFonts w:asciiTheme="minorHAnsi" w:eastAsiaTheme="minorEastAsia" w:hAnsiTheme="minorHAnsi" w:cstheme="minorBidi"/>
          <w:sz w:val="22"/>
          <w:szCs w:val="22"/>
        </w:rPr>
        <w:tab/>
      </w:r>
      <w:r w:rsidRPr="003D1336">
        <w:rPr>
          <w:snapToGrid w:val="0"/>
        </w:rPr>
        <w:t>Test Purpose and Environment</w:t>
      </w:r>
      <w:r>
        <w:tab/>
        <w:t>1678</w:t>
      </w:r>
    </w:p>
    <w:p w14:paraId="5D5A3C95" w14:textId="77777777" w:rsidR="00596D47" w:rsidRDefault="00596D47">
      <w:pPr>
        <w:pStyle w:val="TOC4"/>
        <w:rPr>
          <w:rFonts w:asciiTheme="minorHAnsi" w:eastAsiaTheme="minorEastAsia" w:hAnsiTheme="minorHAnsi" w:cstheme="minorBidi"/>
          <w:sz w:val="22"/>
          <w:szCs w:val="22"/>
        </w:rPr>
      </w:pPr>
      <w:r w:rsidRPr="00596D47">
        <w:t>A.8.3.13.2</w:t>
      </w:r>
      <w:r w:rsidRPr="00596D47">
        <w:rPr>
          <w:rFonts w:asciiTheme="minorHAnsi" w:eastAsiaTheme="minorEastAsia" w:hAnsiTheme="minorHAnsi" w:cstheme="minorBidi"/>
          <w:sz w:val="22"/>
          <w:szCs w:val="22"/>
        </w:rPr>
        <w:tab/>
      </w:r>
      <w:r w:rsidRPr="003D1336">
        <w:rPr>
          <w:snapToGrid w:val="0"/>
        </w:rPr>
        <w:t>Test Requirement</w:t>
      </w:r>
      <w:r>
        <w:tab/>
        <w:t>1679</w:t>
      </w:r>
    </w:p>
    <w:p w14:paraId="69D30534" w14:textId="77777777" w:rsidR="00596D47" w:rsidRDefault="00596D47">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1680</w:t>
      </w:r>
    </w:p>
    <w:p w14:paraId="5F7B9D5D" w14:textId="77777777" w:rsidR="00596D47" w:rsidRDefault="00596D47">
      <w:pPr>
        <w:pStyle w:val="TOC4"/>
        <w:rPr>
          <w:rFonts w:asciiTheme="minorHAnsi" w:eastAsiaTheme="minorEastAsia" w:hAnsiTheme="minorHAnsi" w:cstheme="minorBidi"/>
          <w:sz w:val="22"/>
          <w:szCs w:val="22"/>
        </w:rPr>
      </w:pPr>
      <w:r w:rsidRPr="00596D47">
        <w:t>A.8.3.14.1</w:t>
      </w:r>
      <w:r w:rsidRPr="00596D47">
        <w:rPr>
          <w:rFonts w:asciiTheme="minorHAnsi" w:eastAsiaTheme="minorEastAsia" w:hAnsiTheme="minorHAnsi" w:cstheme="minorBidi"/>
          <w:sz w:val="22"/>
          <w:szCs w:val="22"/>
        </w:rPr>
        <w:tab/>
      </w:r>
      <w:r w:rsidRPr="003D1336">
        <w:rPr>
          <w:snapToGrid w:val="0"/>
        </w:rPr>
        <w:t>Test Purpose and Environment</w:t>
      </w:r>
      <w:r>
        <w:tab/>
        <w:t>1680</w:t>
      </w:r>
    </w:p>
    <w:p w14:paraId="2450F432" w14:textId="77777777" w:rsidR="00596D47" w:rsidRDefault="00596D47">
      <w:pPr>
        <w:pStyle w:val="TOC4"/>
        <w:rPr>
          <w:rFonts w:asciiTheme="minorHAnsi" w:eastAsiaTheme="minorEastAsia" w:hAnsiTheme="minorHAnsi" w:cstheme="minorBidi"/>
          <w:sz w:val="22"/>
          <w:szCs w:val="22"/>
        </w:rPr>
      </w:pPr>
      <w:r w:rsidRPr="00596D47">
        <w:t>A.8.3.14.2</w:t>
      </w:r>
      <w:r w:rsidRPr="00596D47">
        <w:rPr>
          <w:rFonts w:asciiTheme="minorHAnsi" w:eastAsiaTheme="minorEastAsia" w:hAnsiTheme="minorHAnsi" w:cstheme="minorBidi"/>
          <w:sz w:val="22"/>
          <w:szCs w:val="22"/>
        </w:rPr>
        <w:tab/>
      </w:r>
      <w:r w:rsidRPr="003D1336">
        <w:rPr>
          <w:snapToGrid w:val="0"/>
        </w:rPr>
        <w:t>Test Requirement</w:t>
      </w:r>
      <w:r>
        <w:tab/>
        <w:t>1681</w:t>
      </w:r>
    </w:p>
    <w:p w14:paraId="50B4DBDC" w14:textId="77777777" w:rsidR="00596D47" w:rsidRDefault="00596D47">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1682</w:t>
      </w:r>
    </w:p>
    <w:p w14:paraId="45635B84" w14:textId="77777777" w:rsidR="00596D47" w:rsidRDefault="00596D47">
      <w:pPr>
        <w:pStyle w:val="TOC4"/>
        <w:rPr>
          <w:rFonts w:asciiTheme="minorHAnsi" w:eastAsiaTheme="minorEastAsia" w:hAnsiTheme="minorHAnsi" w:cstheme="minorBidi"/>
          <w:sz w:val="22"/>
          <w:szCs w:val="22"/>
        </w:rPr>
      </w:pPr>
      <w:r w:rsidRPr="00596D47">
        <w:t>A.8.3.15.1</w:t>
      </w:r>
      <w:r w:rsidRPr="00596D47">
        <w:rPr>
          <w:rFonts w:asciiTheme="minorHAnsi" w:eastAsiaTheme="minorEastAsia" w:hAnsiTheme="minorHAnsi" w:cstheme="minorBidi"/>
          <w:sz w:val="22"/>
          <w:szCs w:val="22"/>
        </w:rPr>
        <w:tab/>
      </w:r>
      <w:r w:rsidRPr="003D1336">
        <w:rPr>
          <w:snapToGrid w:val="0"/>
        </w:rPr>
        <w:t>Test Purpose and Environment</w:t>
      </w:r>
      <w:r>
        <w:tab/>
        <w:t>1682</w:t>
      </w:r>
    </w:p>
    <w:p w14:paraId="0FBAB391" w14:textId="77777777" w:rsidR="00596D47" w:rsidRDefault="00596D47">
      <w:pPr>
        <w:pStyle w:val="TOC4"/>
        <w:rPr>
          <w:rFonts w:asciiTheme="minorHAnsi" w:eastAsiaTheme="minorEastAsia" w:hAnsiTheme="minorHAnsi" w:cstheme="minorBidi"/>
          <w:sz w:val="22"/>
          <w:szCs w:val="22"/>
        </w:rPr>
      </w:pPr>
      <w:r w:rsidRPr="00596D47">
        <w:t>A.8.3.15.2</w:t>
      </w:r>
      <w:r w:rsidRPr="00596D47">
        <w:rPr>
          <w:rFonts w:asciiTheme="minorHAnsi" w:eastAsiaTheme="minorEastAsia" w:hAnsiTheme="minorHAnsi" w:cstheme="minorBidi"/>
          <w:sz w:val="22"/>
          <w:szCs w:val="22"/>
        </w:rPr>
        <w:tab/>
      </w:r>
      <w:r w:rsidRPr="003D1336">
        <w:rPr>
          <w:snapToGrid w:val="0"/>
        </w:rPr>
        <w:t>Test Requirement</w:t>
      </w:r>
      <w:r>
        <w:tab/>
        <w:t>1683</w:t>
      </w:r>
    </w:p>
    <w:p w14:paraId="088788A3" w14:textId="77777777" w:rsidR="00596D47" w:rsidRDefault="00596D47">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1684</w:t>
      </w:r>
    </w:p>
    <w:p w14:paraId="52918937" w14:textId="77777777" w:rsidR="00596D47" w:rsidRDefault="00596D47">
      <w:pPr>
        <w:pStyle w:val="TOC4"/>
        <w:rPr>
          <w:rFonts w:asciiTheme="minorHAnsi" w:eastAsiaTheme="minorEastAsia" w:hAnsiTheme="minorHAnsi" w:cstheme="minorBidi"/>
          <w:sz w:val="22"/>
          <w:szCs w:val="22"/>
        </w:rPr>
      </w:pPr>
      <w:r w:rsidRPr="00596D47">
        <w:t>A.8.3.16.1</w:t>
      </w:r>
      <w:r w:rsidRPr="00596D47">
        <w:rPr>
          <w:rFonts w:asciiTheme="minorHAnsi" w:eastAsiaTheme="minorEastAsia" w:hAnsiTheme="minorHAnsi" w:cstheme="minorBidi"/>
          <w:sz w:val="22"/>
          <w:szCs w:val="22"/>
        </w:rPr>
        <w:tab/>
      </w:r>
      <w:r w:rsidRPr="003D1336">
        <w:rPr>
          <w:snapToGrid w:val="0"/>
        </w:rPr>
        <w:t>Test Purpose and Environment</w:t>
      </w:r>
      <w:r>
        <w:tab/>
        <w:t>1684</w:t>
      </w:r>
    </w:p>
    <w:p w14:paraId="3449DF12" w14:textId="77777777" w:rsidR="00596D47" w:rsidRDefault="00596D47">
      <w:pPr>
        <w:pStyle w:val="TOC4"/>
        <w:rPr>
          <w:rFonts w:asciiTheme="minorHAnsi" w:eastAsiaTheme="minorEastAsia" w:hAnsiTheme="minorHAnsi" w:cstheme="minorBidi"/>
          <w:sz w:val="22"/>
          <w:szCs w:val="22"/>
        </w:rPr>
      </w:pPr>
      <w:r w:rsidRPr="00596D47">
        <w:t>A.8.3.16.2</w:t>
      </w:r>
      <w:r w:rsidRPr="00596D47">
        <w:rPr>
          <w:rFonts w:asciiTheme="minorHAnsi" w:eastAsiaTheme="minorEastAsia" w:hAnsiTheme="minorHAnsi" w:cstheme="minorBidi"/>
          <w:sz w:val="22"/>
          <w:szCs w:val="22"/>
        </w:rPr>
        <w:tab/>
      </w:r>
      <w:r w:rsidRPr="003D1336">
        <w:rPr>
          <w:snapToGrid w:val="0"/>
        </w:rPr>
        <w:t>Test Requirement</w:t>
      </w:r>
      <w:r>
        <w:tab/>
        <w:t>1686</w:t>
      </w:r>
    </w:p>
    <w:p w14:paraId="10FF7216" w14:textId="77777777" w:rsidR="00596D47" w:rsidRDefault="00596D47">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1686</w:t>
      </w:r>
    </w:p>
    <w:p w14:paraId="32C8607A" w14:textId="77777777" w:rsidR="00596D47" w:rsidRDefault="00596D47">
      <w:pPr>
        <w:pStyle w:val="TOC4"/>
        <w:rPr>
          <w:rFonts w:asciiTheme="minorHAnsi" w:eastAsiaTheme="minorEastAsia" w:hAnsiTheme="minorHAnsi" w:cstheme="minorBidi"/>
          <w:sz w:val="22"/>
          <w:szCs w:val="22"/>
        </w:rPr>
      </w:pPr>
      <w:r w:rsidRPr="00596D47">
        <w:t>A.8.3.17.1</w:t>
      </w:r>
      <w:r w:rsidRPr="00596D47">
        <w:rPr>
          <w:rFonts w:asciiTheme="minorHAnsi" w:eastAsiaTheme="minorEastAsia" w:hAnsiTheme="minorHAnsi" w:cstheme="minorBidi"/>
          <w:sz w:val="22"/>
          <w:szCs w:val="22"/>
        </w:rPr>
        <w:tab/>
      </w:r>
      <w:r w:rsidRPr="003D1336">
        <w:rPr>
          <w:snapToGrid w:val="0"/>
        </w:rPr>
        <w:t>Test Purpose and Environment</w:t>
      </w:r>
      <w:r>
        <w:tab/>
        <w:t>1686</w:t>
      </w:r>
    </w:p>
    <w:p w14:paraId="4C2A01C9" w14:textId="77777777" w:rsidR="00596D47" w:rsidRDefault="00596D47">
      <w:pPr>
        <w:pStyle w:val="TOC4"/>
        <w:rPr>
          <w:rFonts w:asciiTheme="minorHAnsi" w:eastAsiaTheme="minorEastAsia" w:hAnsiTheme="minorHAnsi" w:cstheme="minorBidi"/>
          <w:sz w:val="22"/>
          <w:szCs w:val="22"/>
        </w:rPr>
      </w:pPr>
      <w:r w:rsidRPr="00596D47">
        <w:t>A.8.3.17.2</w:t>
      </w:r>
      <w:r w:rsidRPr="00596D47">
        <w:rPr>
          <w:rFonts w:asciiTheme="minorHAnsi" w:eastAsiaTheme="minorEastAsia" w:hAnsiTheme="minorHAnsi" w:cstheme="minorBidi"/>
          <w:sz w:val="22"/>
          <w:szCs w:val="22"/>
        </w:rPr>
        <w:tab/>
      </w:r>
      <w:r w:rsidRPr="003D1336">
        <w:rPr>
          <w:snapToGrid w:val="0"/>
        </w:rPr>
        <w:t>Test Requirement</w:t>
      </w:r>
      <w:r>
        <w:tab/>
        <w:t>1689</w:t>
      </w:r>
    </w:p>
    <w:p w14:paraId="02935138" w14:textId="77777777" w:rsidR="00596D47" w:rsidRDefault="00596D47">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1689</w:t>
      </w:r>
    </w:p>
    <w:p w14:paraId="689F729C" w14:textId="77777777" w:rsidR="00596D47" w:rsidRDefault="00596D47">
      <w:pPr>
        <w:pStyle w:val="TOC4"/>
        <w:rPr>
          <w:rFonts w:asciiTheme="minorHAnsi" w:eastAsiaTheme="minorEastAsia" w:hAnsiTheme="minorHAnsi" w:cstheme="minorBidi"/>
          <w:sz w:val="22"/>
          <w:szCs w:val="22"/>
        </w:rPr>
      </w:pPr>
      <w:r w:rsidRPr="00596D47">
        <w:t>A.8.3.18.1</w:t>
      </w:r>
      <w:r w:rsidRPr="00596D47">
        <w:rPr>
          <w:rFonts w:asciiTheme="minorHAnsi" w:eastAsiaTheme="minorEastAsia" w:hAnsiTheme="minorHAnsi" w:cstheme="minorBidi"/>
          <w:sz w:val="22"/>
          <w:szCs w:val="22"/>
        </w:rPr>
        <w:tab/>
      </w:r>
      <w:r w:rsidRPr="003D1336">
        <w:rPr>
          <w:snapToGrid w:val="0"/>
        </w:rPr>
        <w:t>Test Purpose and Environment</w:t>
      </w:r>
      <w:r>
        <w:tab/>
        <w:t>1689</w:t>
      </w:r>
    </w:p>
    <w:p w14:paraId="47FCBD64" w14:textId="77777777" w:rsidR="00596D47" w:rsidRDefault="00596D47">
      <w:pPr>
        <w:pStyle w:val="TOC4"/>
        <w:rPr>
          <w:rFonts w:asciiTheme="minorHAnsi" w:eastAsiaTheme="minorEastAsia" w:hAnsiTheme="minorHAnsi" w:cstheme="minorBidi"/>
          <w:sz w:val="22"/>
          <w:szCs w:val="22"/>
        </w:rPr>
      </w:pPr>
      <w:r w:rsidRPr="00596D47">
        <w:t>A.8.3.18.2</w:t>
      </w:r>
      <w:r w:rsidRPr="00596D47">
        <w:rPr>
          <w:rFonts w:asciiTheme="minorHAnsi" w:eastAsiaTheme="minorEastAsia" w:hAnsiTheme="minorHAnsi" w:cstheme="minorBidi"/>
          <w:sz w:val="22"/>
          <w:szCs w:val="22"/>
        </w:rPr>
        <w:tab/>
      </w:r>
      <w:r w:rsidRPr="003D1336">
        <w:rPr>
          <w:snapToGrid w:val="0"/>
        </w:rPr>
        <w:t>Test Requirement</w:t>
      </w:r>
      <w:r>
        <w:tab/>
        <w:t>1692</w:t>
      </w:r>
    </w:p>
    <w:p w14:paraId="45FA7354" w14:textId="77777777" w:rsidR="00596D47" w:rsidRDefault="00596D47">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1692</w:t>
      </w:r>
    </w:p>
    <w:p w14:paraId="34273ABA" w14:textId="77777777" w:rsidR="00596D47" w:rsidRDefault="00596D47">
      <w:pPr>
        <w:pStyle w:val="TOC4"/>
        <w:rPr>
          <w:rFonts w:asciiTheme="minorHAnsi" w:eastAsiaTheme="minorEastAsia" w:hAnsiTheme="minorHAnsi" w:cstheme="minorBidi"/>
          <w:sz w:val="22"/>
          <w:szCs w:val="22"/>
        </w:rPr>
      </w:pPr>
      <w:r w:rsidRPr="00596D47">
        <w:t>A.8.3.19.1</w:t>
      </w:r>
      <w:r w:rsidRPr="00596D47">
        <w:rPr>
          <w:rFonts w:asciiTheme="minorHAnsi" w:eastAsiaTheme="minorEastAsia" w:hAnsiTheme="minorHAnsi" w:cstheme="minorBidi"/>
          <w:sz w:val="22"/>
          <w:szCs w:val="22"/>
        </w:rPr>
        <w:tab/>
      </w:r>
      <w:r w:rsidRPr="003D1336">
        <w:rPr>
          <w:snapToGrid w:val="0"/>
        </w:rPr>
        <w:t>Test Purpose and Environment</w:t>
      </w:r>
      <w:r>
        <w:tab/>
        <w:t>1692</w:t>
      </w:r>
    </w:p>
    <w:p w14:paraId="6004C9E9" w14:textId="77777777" w:rsidR="00596D47" w:rsidRDefault="00596D47">
      <w:pPr>
        <w:pStyle w:val="TOC4"/>
        <w:rPr>
          <w:rFonts w:asciiTheme="minorHAnsi" w:eastAsiaTheme="minorEastAsia" w:hAnsiTheme="minorHAnsi" w:cstheme="minorBidi"/>
          <w:sz w:val="22"/>
          <w:szCs w:val="22"/>
        </w:rPr>
      </w:pPr>
      <w:r w:rsidRPr="00596D47">
        <w:t>A.8.3.19.2</w:t>
      </w:r>
      <w:r w:rsidRPr="00596D47">
        <w:rPr>
          <w:rFonts w:asciiTheme="minorHAnsi" w:eastAsiaTheme="minorEastAsia" w:hAnsiTheme="minorHAnsi" w:cstheme="minorBidi"/>
          <w:sz w:val="22"/>
          <w:szCs w:val="22"/>
        </w:rPr>
        <w:tab/>
      </w:r>
      <w:r w:rsidRPr="003D1336">
        <w:rPr>
          <w:snapToGrid w:val="0"/>
        </w:rPr>
        <w:t>Test Requirement</w:t>
      </w:r>
      <w:r>
        <w:tab/>
        <w:t>1695</w:t>
      </w:r>
    </w:p>
    <w:p w14:paraId="32C2CF67" w14:textId="77777777" w:rsidR="00596D47" w:rsidRDefault="00596D4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1695</w:t>
      </w:r>
    </w:p>
    <w:p w14:paraId="769B8180" w14:textId="77777777" w:rsidR="00596D47" w:rsidRDefault="00596D47">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1695</w:t>
      </w:r>
    </w:p>
    <w:p w14:paraId="46C3F898" w14:textId="77777777" w:rsidR="00596D47" w:rsidRDefault="00596D47">
      <w:pPr>
        <w:pStyle w:val="TOC4"/>
        <w:rPr>
          <w:rFonts w:asciiTheme="minorHAnsi" w:eastAsiaTheme="minorEastAsia" w:hAnsiTheme="minorHAnsi" w:cstheme="minorBidi"/>
          <w:sz w:val="22"/>
          <w:szCs w:val="22"/>
        </w:rPr>
      </w:pPr>
      <w:r w:rsidRPr="00596D47">
        <w:t>A.8.4.1.1</w:t>
      </w:r>
      <w:r w:rsidRPr="00596D47">
        <w:rPr>
          <w:rFonts w:asciiTheme="minorHAnsi" w:eastAsiaTheme="minorEastAsia" w:hAnsiTheme="minorHAnsi"/>
          <w:sz w:val="22"/>
          <w:szCs w:val="22"/>
        </w:rPr>
        <w:tab/>
      </w:r>
      <w:r w:rsidRPr="003D1336">
        <w:rPr>
          <w:rFonts w:cs="v4.2.0"/>
          <w:snapToGrid w:val="0"/>
        </w:rPr>
        <w:t>Test Purpose and Environment</w:t>
      </w:r>
      <w:r>
        <w:tab/>
        <w:t>1695</w:t>
      </w:r>
    </w:p>
    <w:p w14:paraId="6724CB0A" w14:textId="77777777" w:rsidR="00596D47" w:rsidRDefault="00596D47">
      <w:pPr>
        <w:pStyle w:val="TOC4"/>
        <w:rPr>
          <w:rFonts w:asciiTheme="minorHAnsi" w:eastAsiaTheme="minorEastAsia" w:hAnsiTheme="minorHAnsi" w:cstheme="minorBidi"/>
          <w:sz w:val="22"/>
          <w:szCs w:val="22"/>
        </w:rPr>
      </w:pPr>
      <w:r w:rsidRPr="00596D47">
        <w:t>A.8.4.1.2</w:t>
      </w:r>
      <w:r w:rsidRPr="00596D47">
        <w:rPr>
          <w:rFonts w:asciiTheme="minorHAnsi" w:eastAsiaTheme="minorEastAsia" w:hAnsiTheme="minorHAnsi"/>
          <w:sz w:val="22"/>
          <w:szCs w:val="22"/>
        </w:rPr>
        <w:tab/>
      </w:r>
      <w:r w:rsidRPr="003D1336">
        <w:rPr>
          <w:rFonts w:cs="v4.2.0"/>
          <w:snapToGrid w:val="0"/>
        </w:rPr>
        <w:t>Test Requirements</w:t>
      </w:r>
      <w:r>
        <w:tab/>
        <w:t>1697</w:t>
      </w:r>
    </w:p>
    <w:p w14:paraId="098E2716" w14:textId="77777777" w:rsidR="00596D47" w:rsidRDefault="00596D47">
      <w:pPr>
        <w:pStyle w:val="TOC3"/>
        <w:rPr>
          <w:rFonts w:asciiTheme="minorHAnsi" w:eastAsiaTheme="minorEastAsia" w:hAnsiTheme="minorHAnsi" w:cstheme="minorBidi"/>
          <w:sz w:val="22"/>
          <w:szCs w:val="22"/>
        </w:rPr>
      </w:pPr>
      <w:r w:rsidRPr="00596D47">
        <w:t>A.8.4.2</w:t>
      </w:r>
      <w:r w:rsidRPr="00596D47">
        <w:rPr>
          <w:rFonts w:asciiTheme="minorHAnsi" w:eastAsiaTheme="minorEastAsia" w:hAnsiTheme="minorHAnsi"/>
          <w:sz w:val="22"/>
          <w:szCs w:val="22"/>
        </w:rPr>
        <w:tab/>
      </w:r>
      <w:r w:rsidRPr="003D1336">
        <w:rPr>
          <w:rFonts w:cs="v4.2.0"/>
        </w:rPr>
        <w:t>E-UTRAN TDD-TDD Inter-frequency event triggered reporting when DRX is used under fading propagation conditions in synchronous cells</w:t>
      </w:r>
      <w:r>
        <w:tab/>
        <w:t>1698</w:t>
      </w:r>
    </w:p>
    <w:p w14:paraId="2D7E3269" w14:textId="77777777" w:rsidR="00596D47" w:rsidRDefault="00596D47">
      <w:pPr>
        <w:pStyle w:val="TOC4"/>
        <w:rPr>
          <w:rFonts w:asciiTheme="minorHAnsi" w:eastAsiaTheme="minorEastAsia" w:hAnsiTheme="minorHAnsi" w:cstheme="minorBidi"/>
          <w:sz w:val="22"/>
          <w:szCs w:val="22"/>
        </w:rPr>
      </w:pPr>
      <w:r w:rsidRPr="00596D47">
        <w:t>A.8.4.2.1</w:t>
      </w:r>
      <w:r w:rsidRPr="00596D47">
        <w:rPr>
          <w:rFonts w:asciiTheme="minorHAnsi" w:eastAsiaTheme="minorEastAsia" w:hAnsiTheme="minorHAnsi"/>
          <w:sz w:val="22"/>
          <w:szCs w:val="22"/>
        </w:rPr>
        <w:tab/>
      </w:r>
      <w:r w:rsidRPr="003D1336">
        <w:rPr>
          <w:rFonts w:cs="v4.2.0"/>
          <w:snapToGrid w:val="0"/>
        </w:rPr>
        <w:t>Test Purpose and Environment</w:t>
      </w:r>
      <w:r>
        <w:tab/>
        <w:t>1698</w:t>
      </w:r>
    </w:p>
    <w:p w14:paraId="5D60C18E" w14:textId="77777777" w:rsidR="00596D47" w:rsidRDefault="00596D47">
      <w:pPr>
        <w:pStyle w:val="TOC4"/>
        <w:rPr>
          <w:rFonts w:asciiTheme="minorHAnsi" w:eastAsiaTheme="minorEastAsia" w:hAnsiTheme="minorHAnsi" w:cstheme="minorBidi"/>
          <w:sz w:val="22"/>
          <w:szCs w:val="22"/>
        </w:rPr>
      </w:pPr>
      <w:r w:rsidRPr="00596D47">
        <w:t>A.8.4.2.2</w:t>
      </w:r>
      <w:r w:rsidRPr="00596D47">
        <w:rPr>
          <w:rFonts w:asciiTheme="minorHAnsi" w:eastAsiaTheme="minorEastAsia" w:hAnsiTheme="minorHAnsi"/>
          <w:sz w:val="22"/>
          <w:szCs w:val="22"/>
        </w:rPr>
        <w:tab/>
      </w:r>
      <w:r w:rsidRPr="003D1336">
        <w:rPr>
          <w:rFonts w:cs="v4.2.0"/>
          <w:snapToGrid w:val="0"/>
        </w:rPr>
        <w:t>Test Requirements</w:t>
      </w:r>
      <w:r>
        <w:tab/>
        <w:t>1700</w:t>
      </w:r>
    </w:p>
    <w:p w14:paraId="63EE5580" w14:textId="77777777" w:rsidR="00596D47" w:rsidRDefault="00596D47">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1700</w:t>
      </w:r>
    </w:p>
    <w:p w14:paraId="49530570" w14:textId="77777777" w:rsidR="00596D47" w:rsidRDefault="00596D47">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1700</w:t>
      </w:r>
    </w:p>
    <w:p w14:paraId="11046FC9" w14:textId="77777777" w:rsidR="00596D47" w:rsidRDefault="00596D47">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1702</w:t>
      </w:r>
    </w:p>
    <w:p w14:paraId="72411A2E" w14:textId="77777777" w:rsidR="00596D47" w:rsidRDefault="00596D47">
      <w:pPr>
        <w:pStyle w:val="TOC3"/>
        <w:rPr>
          <w:rFonts w:asciiTheme="minorHAnsi" w:eastAsiaTheme="minorEastAsia" w:hAnsiTheme="minorHAnsi" w:cstheme="minorBidi"/>
          <w:sz w:val="22"/>
          <w:szCs w:val="22"/>
        </w:rPr>
      </w:pPr>
      <w:r w:rsidRPr="00596D47">
        <w:t>A.8.4.</w:t>
      </w:r>
      <w:r w:rsidRPr="00596D47">
        <w:rPr>
          <w:lang w:eastAsia="zh-CN"/>
        </w:rPr>
        <w:t>4</w:t>
      </w:r>
      <w:r w:rsidRPr="00596D47">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3D1336">
        <w:rPr>
          <w:lang w:val="en-US"/>
        </w:rPr>
        <w:t>using autonomous gaps</w:t>
      </w:r>
      <w:r>
        <w:tab/>
        <w:t>1703</w:t>
      </w:r>
    </w:p>
    <w:p w14:paraId="46963E56"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4</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1703</w:t>
      </w:r>
    </w:p>
    <w:p w14:paraId="0CE24B2D"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4</w:t>
      </w:r>
      <w:r w:rsidRPr="00596D47">
        <w:t>.2</w:t>
      </w:r>
      <w:r w:rsidRPr="00596D47">
        <w:rPr>
          <w:rFonts w:asciiTheme="minorHAnsi" w:eastAsiaTheme="minorEastAsia" w:hAnsiTheme="minorHAnsi" w:cstheme="minorBidi"/>
          <w:sz w:val="22"/>
          <w:szCs w:val="22"/>
        </w:rPr>
        <w:tab/>
      </w:r>
      <w:r w:rsidRPr="003D1336">
        <w:rPr>
          <w:snapToGrid w:val="0"/>
        </w:rPr>
        <w:t>Test Requirements</w:t>
      </w:r>
      <w:r>
        <w:tab/>
        <w:t>1705</w:t>
      </w:r>
    </w:p>
    <w:p w14:paraId="606AC055" w14:textId="77777777" w:rsidR="00596D47" w:rsidRDefault="00596D47">
      <w:pPr>
        <w:pStyle w:val="TOC3"/>
        <w:rPr>
          <w:rFonts w:asciiTheme="minorHAnsi" w:eastAsiaTheme="minorEastAsia" w:hAnsiTheme="minorHAnsi" w:cstheme="minorBidi"/>
          <w:sz w:val="22"/>
          <w:szCs w:val="22"/>
        </w:rPr>
      </w:pPr>
      <w:r w:rsidRPr="00596D47">
        <w:lastRenderedPageBreak/>
        <w:t>A.8.4.</w:t>
      </w:r>
      <w:r w:rsidRPr="00596D47">
        <w:rPr>
          <w:lang w:eastAsia="zh-CN"/>
        </w:rPr>
        <w:t>5</w:t>
      </w:r>
      <w:r w:rsidRPr="00596D47">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3D1336">
        <w:rPr>
          <w:lang w:val="en-US"/>
        </w:rPr>
        <w:t>using autonomous gaps</w:t>
      </w:r>
      <w:r w:rsidRPr="003D1336">
        <w:rPr>
          <w:lang w:val="en-US" w:eastAsia="zh-CN"/>
        </w:rPr>
        <w:t xml:space="preserve"> with DRX</w:t>
      </w:r>
      <w:r>
        <w:tab/>
        <w:t>1706</w:t>
      </w:r>
    </w:p>
    <w:p w14:paraId="7A61658D"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5</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1706</w:t>
      </w:r>
    </w:p>
    <w:p w14:paraId="0581C8EA"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5</w:t>
      </w:r>
      <w:r w:rsidRPr="00596D47">
        <w:t>.2</w:t>
      </w:r>
      <w:r w:rsidRPr="00596D47">
        <w:rPr>
          <w:rFonts w:asciiTheme="minorHAnsi" w:eastAsiaTheme="minorEastAsia" w:hAnsiTheme="minorHAnsi" w:cstheme="minorBidi"/>
          <w:sz w:val="22"/>
          <w:szCs w:val="22"/>
        </w:rPr>
        <w:tab/>
      </w:r>
      <w:r w:rsidRPr="003D1336">
        <w:rPr>
          <w:snapToGrid w:val="0"/>
        </w:rPr>
        <w:t>Test Requirements</w:t>
      </w:r>
      <w:r>
        <w:tab/>
        <w:t>1708</w:t>
      </w:r>
    </w:p>
    <w:p w14:paraId="5F0561B1" w14:textId="77777777" w:rsidR="00596D47" w:rsidRDefault="00596D47">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1708</w:t>
      </w:r>
    </w:p>
    <w:p w14:paraId="6C81B557"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6</w:t>
      </w:r>
      <w:r w:rsidRPr="00596D47">
        <w:t>.1</w:t>
      </w:r>
      <w:r w:rsidRPr="00596D47">
        <w:rPr>
          <w:rFonts w:asciiTheme="minorHAnsi" w:eastAsiaTheme="minorEastAsia" w:hAnsiTheme="minorHAnsi"/>
          <w:sz w:val="22"/>
          <w:szCs w:val="22"/>
        </w:rPr>
        <w:tab/>
      </w:r>
      <w:r w:rsidRPr="003D1336">
        <w:rPr>
          <w:rFonts w:cs="v4.2.0"/>
          <w:snapToGrid w:val="0"/>
        </w:rPr>
        <w:t>Test Purpose and Environment</w:t>
      </w:r>
      <w:r>
        <w:tab/>
        <w:t>1708</w:t>
      </w:r>
    </w:p>
    <w:p w14:paraId="4716B5FA"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6</w:t>
      </w:r>
      <w:r w:rsidRPr="00596D47">
        <w:t>.2</w:t>
      </w:r>
      <w:r w:rsidRPr="00596D47">
        <w:rPr>
          <w:rFonts w:asciiTheme="minorHAnsi" w:eastAsiaTheme="minorEastAsia" w:hAnsiTheme="minorHAnsi"/>
          <w:sz w:val="22"/>
          <w:szCs w:val="22"/>
        </w:rPr>
        <w:tab/>
      </w:r>
      <w:r w:rsidRPr="003D1336">
        <w:rPr>
          <w:rFonts w:cs="v4.2.0"/>
          <w:snapToGrid w:val="0"/>
        </w:rPr>
        <w:t>Test Requirements</w:t>
      </w:r>
      <w:r>
        <w:tab/>
        <w:t>1709</w:t>
      </w:r>
    </w:p>
    <w:p w14:paraId="4D501CE6" w14:textId="77777777" w:rsidR="00596D47" w:rsidRDefault="00596D47">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1709</w:t>
      </w:r>
    </w:p>
    <w:p w14:paraId="15717EAC" w14:textId="77777777" w:rsidR="00596D47" w:rsidRDefault="00596D47">
      <w:pPr>
        <w:pStyle w:val="TOC4"/>
        <w:rPr>
          <w:rFonts w:asciiTheme="minorHAnsi" w:eastAsiaTheme="minorEastAsia" w:hAnsiTheme="minorHAnsi" w:cstheme="minorBidi"/>
          <w:sz w:val="22"/>
          <w:szCs w:val="22"/>
        </w:rPr>
      </w:pPr>
      <w:r w:rsidRPr="00596D47">
        <w:t>A.8.4.7.1</w:t>
      </w:r>
      <w:r w:rsidRPr="00596D47">
        <w:rPr>
          <w:rFonts w:asciiTheme="minorHAnsi" w:eastAsiaTheme="minorEastAsia" w:hAnsiTheme="minorHAnsi" w:cstheme="minorBidi"/>
          <w:sz w:val="22"/>
          <w:szCs w:val="22"/>
        </w:rPr>
        <w:tab/>
      </w:r>
      <w:r w:rsidRPr="003D1336">
        <w:rPr>
          <w:snapToGrid w:val="0"/>
        </w:rPr>
        <w:t>Test Purpose and Environment</w:t>
      </w:r>
      <w:r>
        <w:tab/>
        <w:t>1709</w:t>
      </w:r>
    </w:p>
    <w:p w14:paraId="3E153B2A" w14:textId="77777777" w:rsidR="00596D47" w:rsidRDefault="00596D47">
      <w:pPr>
        <w:pStyle w:val="TOC4"/>
        <w:rPr>
          <w:rFonts w:asciiTheme="minorHAnsi" w:eastAsiaTheme="minorEastAsia" w:hAnsiTheme="minorHAnsi" w:cstheme="minorBidi"/>
          <w:sz w:val="22"/>
          <w:szCs w:val="22"/>
        </w:rPr>
      </w:pPr>
      <w:r w:rsidRPr="00596D47">
        <w:t>A.8.4.7.2</w:t>
      </w:r>
      <w:r w:rsidRPr="00596D47">
        <w:rPr>
          <w:rFonts w:asciiTheme="minorHAnsi" w:eastAsiaTheme="minorEastAsia" w:hAnsiTheme="minorHAnsi"/>
          <w:sz w:val="22"/>
          <w:szCs w:val="22"/>
        </w:rPr>
        <w:tab/>
      </w:r>
      <w:r w:rsidRPr="003D1336">
        <w:rPr>
          <w:rFonts w:cs="v4.2.0"/>
          <w:snapToGrid w:val="0"/>
        </w:rPr>
        <w:t>Test Requirements</w:t>
      </w:r>
      <w:r>
        <w:tab/>
        <w:t>1713</w:t>
      </w:r>
    </w:p>
    <w:p w14:paraId="4F8B9A51" w14:textId="77777777" w:rsidR="00596D47" w:rsidRDefault="00596D47">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1713</w:t>
      </w:r>
    </w:p>
    <w:p w14:paraId="39ABEA05"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4</w:t>
      </w:r>
      <w:r w:rsidRPr="00596D47">
        <w:t>.</w:t>
      </w:r>
      <w:r w:rsidRPr="00596D47">
        <w:rPr>
          <w:lang w:eastAsia="zh-CN"/>
        </w:rPr>
        <w:t>8</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1713</w:t>
      </w:r>
    </w:p>
    <w:p w14:paraId="133D9E6E"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4</w:t>
      </w:r>
      <w:r w:rsidRPr="00596D47">
        <w:t>.</w:t>
      </w:r>
      <w:r w:rsidRPr="00596D47">
        <w:rPr>
          <w:lang w:eastAsia="zh-CN"/>
        </w:rPr>
        <w:t>8</w:t>
      </w:r>
      <w:r w:rsidRPr="00596D47">
        <w:t>.2</w:t>
      </w:r>
      <w:r w:rsidRPr="00596D47">
        <w:rPr>
          <w:rFonts w:asciiTheme="minorHAnsi" w:eastAsiaTheme="minorEastAsia" w:hAnsiTheme="minorHAnsi" w:cstheme="minorBidi"/>
          <w:sz w:val="22"/>
          <w:szCs w:val="22"/>
        </w:rPr>
        <w:tab/>
      </w:r>
      <w:r w:rsidRPr="003D1336">
        <w:rPr>
          <w:snapToGrid w:val="0"/>
        </w:rPr>
        <w:t>Test Requirements</w:t>
      </w:r>
      <w:r>
        <w:tab/>
        <w:t>1716</w:t>
      </w:r>
    </w:p>
    <w:p w14:paraId="3DF3A8EB" w14:textId="77777777" w:rsidR="00596D47" w:rsidRDefault="00596D47">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1716</w:t>
      </w:r>
    </w:p>
    <w:p w14:paraId="47A419BC" w14:textId="77777777" w:rsidR="00596D47" w:rsidRDefault="00596D47">
      <w:pPr>
        <w:pStyle w:val="TOC4"/>
        <w:rPr>
          <w:rFonts w:asciiTheme="minorHAnsi" w:eastAsiaTheme="minorEastAsia" w:hAnsiTheme="minorHAnsi" w:cstheme="minorBidi"/>
          <w:sz w:val="22"/>
          <w:szCs w:val="22"/>
        </w:rPr>
      </w:pPr>
      <w:r w:rsidRPr="00596D47">
        <w:t>A.8.4.9.1</w:t>
      </w:r>
      <w:r w:rsidRPr="00596D47">
        <w:rPr>
          <w:rFonts w:asciiTheme="minorHAnsi" w:eastAsiaTheme="minorEastAsia" w:hAnsiTheme="minorHAnsi" w:cstheme="minorBidi"/>
          <w:sz w:val="22"/>
          <w:szCs w:val="22"/>
        </w:rPr>
        <w:tab/>
      </w:r>
      <w:r w:rsidRPr="003D1336">
        <w:rPr>
          <w:snapToGrid w:val="0"/>
        </w:rPr>
        <w:t>Test Purpose and Environment</w:t>
      </w:r>
      <w:r>
        <w:tab/>
        <w:t>1716</w:t>
      </w:r>
    </w:p>
    <w:p w14:paraId="7D7C1D61" w14:textId="77777777" w:rsidR="00596D47" w:rsidRDefault="00596D47">
      <w:pPr>
        <w:pStyle w:val="TOC4"/>
        <w:rPr>
          <w:rFonts w:asciiTheme="minorHAnsi" w:eastAsiaTheme="minorEastAsia" w:hAnsiTheme="minorHAnsi" w:cstheme="minorBidi"/>
          <w:sz w:val="22"/>
          <w:szCs w:val="22"/>
        </w:rPr>
      </w:pPr>
      <w:r w:rsidRPr="00596D47">
        <w:t>A.8.4.9.2</w:t>
      </w:r>
      <w:r w:rsidRPr="00596D47">
        <w:rPr>
          <w:rFonts w:asciiTheme="minorHAnsi" w:eastAsiaTheme="minorEastAsia" w:hAnsiTheme="minorHAnsi" w:cstheme="minorBidi"/>
          <w:sz w:val="22"/>
          <w:szCs w:val="22"/>
        </w:rPr>
        <w:tab/>
      </w:r>
      <w:r w:rsidRPr="003D1336">
        <w:rPr>
          <w:snapToGrid w:val="0"/>
        </w:rPr>
        <w:t>Test Requirements</w:t>
      </w:r>
      <w:r>
        <w:tab/>
        <w:t>1721</w:t>
      </w:r>
    </w:p>
    <w:p w14:paraId="1D801B82" w14:textId="77777777" w:rsidR="00596D47" w:rsidRDefault="00596D47">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1721</w:t>
      </w:r>
    </w:p>
    <w:p w14:paraId="56AC1B13" w14:textId="77777777" w:rsidR="00596D47" w:rsidRDefault="00596D47">
      <w:pPr>
        <w:pStyle w:val="TOC4"/>
        <w:rPr>
          <w:rFonts w:asciiTheme="minorHAnsi" w:eastAsiaTheme="minorEastAsia" w:hAnsiTheme="minorHAnsi" w:cstheme="minorBidi"/>
          <w:sz w:val="22"/>
          <w:szCs w:val="22"/>
        </w:rPr>
      </w:pPr>
      <w:r w:rsidRPr="00596D47">
        <w:t>A.8.4.10.1</w:t>
      </w:r>
      <w:r w:rsidRPr="00596D47">
        <w:rPr>
          <w:rFonts w:asciiTheme="minorHAnsi" w:eastAsiaTheme="minorEastAsia" w:hAnsiTheme="minorHAnsi"/>
          <w:sz w:val="22"/>
          <w:szCs w:val="22"/>
        </w:rPr>
        <w:tab/>
      </w:r>
      <w:r w:rsidRPr="003D1336">
        <w:rPr>
          <w:rFonts w:cs="v4.2.0"/>
          <w:snapToGrid w:val="0"/>
        </w:rPr>
        <w:t>Test Purpose and Environment</w:t>
      </w:r>
      <w:r>
        <w:tab/>
        <w:t>1721</w:t>
      </w:r>
    </w:p>
    <w:p w14:paraId="2397815E" w14:textId="77777777" w:rsidR="00596D47" w:rsidRDefault="00596D47">
      <w:pPr>
        <w:pStyle w:val="TOC4"/>
        <w:rPr>
          <w:rFonts w:asciiTheme="minorHAnsi" w:eastAsiaTheme="minorEastAsia" w:hAnsiTheme="minorHAnsi" w:cstheme="minorBidi"/>
          <w:sz w:val="22"/>
          <w:szCs w:val="22"/>
        </w:rPr>
      </w:pPr>
      <w:r w:rsidRPr="00596D47">
        <w:t>A.8.4.10.2</w:t>
      </w:r>
      <w:r w:rsidRPr="00596D47">
        <w:rPr>
          <w:rFonts w:asciiTheme="minorHAnsi" w:eastAsiaTheme="minorEastAsia" w:hAnsiTheme="minorHAnsi"/>
          <w:sz w:val="22"/>
          <w:szCs w:val="22"/>
        </w:rPr>
        <w:tab/>
      </w:r>
      <w:r w:rsidRPr="003D1336">
        <w:rPr>
          <w:rFonts w:cs="v4.2.0"/>
          <w:snapToGrid w:val="0"/>
        </w:rPr>
        <w:t>Test Requirements</w:t>
      </w:r>
      <w:r>
        <w:tab/>
        <w:t>1723</w:t>
      </w:r>
    </w:p>
    <w:p w14:paraId="064AC859" w14:textId="77777777" w:rsidR="00596D47" w:rsidRDefault="00596D47">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1723</w:t>
      </w:r>
    </w:p>
    <w:p w14:paraId="7DF49F99" w14:textId="77777777" w:rsidR="00596D47" w:rsidRDefault="00596D47">
      <w:pPr>
        <w:pStyle w:val="TOC4"/>
        <w:rPr>
          <w:rFonts w:asciiTheme="minorHAnsi" w:eastAsiaTheme="minorEastAsia" w:hAnsiTheme="minorHAnsi" w:cstheme="minorBidi"/>
          <w:sz w:val="22"/>
          <w:szCs w:val="22"/>
        </w:rPr>
      </w:pPr>
      <w:r w:rsidRPr="00596D47">
        <w:t>A.8.4.11.1</w:t>
      </w:r>
      <w:r w:rsidRPr="00596D47">
        <w:rPr>
          <w:rFonts w:asciiTheme="minorHAnsi" w:eastAsiaTheme="minorEastAsia" w:hAnsiTheme="minorHAnsi" w:cstheme="minorBidi"/>
          <w:sz w:val="22"/>
          <w:szCs w:val="22"/>
        </w:rPr>
        <w:tab/>
      </w:r>
      <w:r w:rsidRPr="003D1336">
        <w:rPr>
          <w:snapToGrid w:val="0"/>
        </w:rPr>
        <w:t>Test Purpose and Environment</w:t>
      </w:r>
      <w:r>
        <w:tab/>
        <w:t>1723</w:t>
      </w:r>
    </w:p>
    <w:p w14:paraId="2C9BA34C" w14:textId="77777777" w:rsidR="00596D47" w:rsidRDefault="00596D47">
      <w:pPr>
        <w:pStyle w:val="TOC4"/>
        <w:rPr>
          <w:rFonts w:asciiTheme="minorHAnsi" w:eastAsiaTheme="minorEastAsia" w:hAnsiTheme="minorHAnsi" w:cstheme="minorBidi"/>
          <w:sz w:val="22"/>
          <w:szCs w:val="22"/>
        </w:rPr>
      </w:pPr>
      <w:r w:rsidRPr="00596D47">
        <w:t>A.8.4.11.2</w:t>
      </w:r>
      <w:r w:rsidRPr="00596D47">
        <w:rPr>
          <w:rFonts w:asciiTheme="minorHAnsi" w:eastAsiaTheme="minorEastAsia" w:hAnsiTheme="minorHAnsi" w:cstheme="minorBidi"/>
          <w:sz w:val="22"/>
          <w:szCs w:val="22"/>
        </w:rPr>
        <w:tab/>
      </w:r>
      <w:r w:rsidRPr="003D1336">
        <w:rPr>
          <w:snapToGrid w:val="0"/>
        </w:rPr>
        <w:t>Test Requirement</w:t>
      </w:r>
      <w:r>
        <w:tab/>
        <w:t>1725</w:t>
      </w:r>
    </w:p>
    <w:p w14:paraId="69D4780B" w14:textId="77777777" w:rsidR="00596D47" w:rsidRDefault="00596D47">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1725</w:t>
      </w:r>
    </w:p>
    <w:p w14:paraId="170E2B3F" w14:textId="77777777" w:rsidR="00596D47" w:rsidRDefault="00596D47">
      <w:pPr>
        <w:pStyle w:val="TOC4"/>
        <w:rPr>
          <w:rFonts w:asciiTheme="minorHAnsi" w:eastAsiaTheme="minorEastAsia" w:hAnsiTheme="minorHAnsi" w:cstheme="minorBidi"/>
          <w:sz w:val="22"/>
          <w:szCs w:val="22"/>
        </w:rPr>
      </w:pPr>
      <w:r w:rsidRPr="00596D47">
        <w:t>A.8.4.12.1</w:t>
      </w:r>
      <w:r w:rsidRPr="00596D47">
        <w:rPr>
          <w:rFonts w:asciiTheme="minorHAnsi" w:eastAsiaTheme="minorEastAsia" w:hAnsiTheme="minorHAnsi" w:cstheme="minorBidi"/>
          <w:sz w:val="22"/>
          <w:szCs w:val="22"/>
        </w:rPr>
        <w:tab/>
      </w:r>
      <w:r w:rsidRPr="003D1336">
        <w:rPr>
          <w:snapToGrid w:val="0"/>
        </w:rPr>
        <w:t>Test Purpose and Environment</w:t>
      </w:r>
      <w:r>
        <w:tab/>
        <w:t>1725</w:t>
      </w:r>
    </w:p>
    <w:p w14:paraId="159DBCEC" w14:textId="77777777" w:rsidR="00596D47" w:rsidRDefault="00596D47">
      <w:pPr>
        <w:pStyle w:val="TOC4"/>
        <w:rPr>
          <w:rFonts w:asciiTheme="minorHAnsi" w:eastAsiaTheme="minorEastAsia" w:hAnsiTheme="minorHAnsi" w:cstheme="minorBidi"/>
          <w:sz w:val="22"/>
          <w:szCs w:val="22"/>
        </w:rPr>
      </w:pPr>
      <w:r w:rsidRPr="00596D47">
        <w:t>A.8.4.12.2</w:t>
      </w:r>
      <w:r w:rsidRPr="00596D47">
        <w:rPr>
          <w:rFonts w:asciiTheme="minorHAnsi" w:eastAsiaTheme="minorEastAsia" w:hAnsiTheme="minorHAnsi" w:cstheme="minorBidi"/>
          <w:sz w:val="22"/>
          <w:szCs w:val="22"/>
        </w:rPr>
        <w:tab/>
      </w:r>
      <w:r w:rsidRPr="003D1336">
        <w:rPr>
          <w:snapToGrid w:val="0"/>
        </w:rPr>
        <w:t>Test Requirement</w:t>
      </w:r>
      <w:r>
        <w:tab/>
        <w:t>1727</w:t>
      </w:r>
    </w:p>
    <w:p w14:paraId="5F656394" w14:textId="77777777" w:rsidR="00596D47" w:rsidRDefault="00596D47">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1728</w:t>
      </w:r>
    </w:p>
    <w:p w14:paraId="4FAA074C" w14:textId="77777777" w:rsidR="00596D47" w:rsidRDefault="00596D47">
      <w:pPr>
        <w:pStyle w:val="TOC4"/>
        <w:rPr>
          <w:rFonts w:asciiTheme="minorHAnsi" w:eastAsiaTheme="minorEastAsia" w:hAnsiTheme="minorHAnsi" w:cstheme="minorBidi"/>
          <w:sz w:val="22"/>
          <w:szCs w:val="22"/>
        </w:rPr>
      </w:pPr>
      <w:r w:rsidRPr="00596D47">
        <w:t>A.8.4.13.1</w:t>
      </w:r>
      <w:r w:rsidRPr="00596D47">
        <w:rPr>
          <w:rFonts w:asciiTheme="minorHAnsi" w:eastAsiaTheme="minorEastAsia" w:hAnsiTheme="minorHAnsi" w:cstheme="minorBidi"/>
          <w:sz w:val="22"/>
          <w:szCs w:val="22"/>
        </w:rPr>
        <w:tab/>
      </w:r>
      <w:r w:rsidRPr="003D1336">
        <w:rPr>
          <w:snapToGrid w:val="0"/>
        </w:rPr>
        <w:t>Test Purpose and Environment</w:t>
      </w:r>
      <w:r>
        <w:tab/>
        <w:t>1728</w:t>
      </w:r>
    </w:p>
    <w:p w14:paraId="48E6C2FA" w14:textId="77777777" w:rsidR="00596D47" w:rsidRDefault="00596D47">
      <w:pPr>
        <w:pStyle w:val="TOC4"/>
        <w:rPr>
          <w:rFonts w:asciiTheme="minorHAnsi" w:eastAsiaTheme="minorEastAsia" w:hAnsiTheme="minorHAnsi" w:cstheme="minorBidi"/>
          <w:sz w:val="22"/>
          <w:szCs w:val="22"/>
        </w:rPr>
      </w:pPr>
      <w:r w:rsidRPr="00596D47">
        <w:t>A.8.4.13.2</w:t>
      </w:r>
      <w:r w:rsidRPr="00596D47">
        <w:rPr>
          <w:rFonts w:asciiTheme="minorHAnsi" w:eastAsiaTheme="minorEastAsia" w:hAnsiTheme="minorHAnsi" w:cstheme="minorBidi"/>
          <w:sz w:val="22"/>
          <w:szCs w:val="22"/>
        </w:rPr>
        <w:tab/>
      </w:r>
      <w:r w:rsidRPr="003D1336">
        <w:rPr>
          <w:snapToGrid w:val="0"/>
        </w:rPr>
        <w:t>Test Requirement</w:t>
      </w:r>
      <w:r>
        <w:tab/>
        <w:t>1729</w:t>
      </w:r>
    </w:p>
    <w:p w14:paraId="57D2DEE4" w14:textId="77777777" w:rsidR="00596D47" w:rsidRDefault="00596D47">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1730</w:t>
      </w:r>
    </w:p>
    <w:p w14:paraId="4FBDA426" w14:textId="77777777" w:rsidR="00596D47" w:rsidRDefault="00596D47">
      <w:pPr>
        <w:pStyle w:val="TOC4"/>
        <w:rPr>
          <w:rFonts w:asciiTheme="minorHAnsi" w:eastAsiaTheme="minorEastAsia" w:hAnsiTheme="minorHAnsi" w:cstheme="minorBidi"/>
          <w:sz w:val="22"/>
          <w:szCs w:val="22"/>
        </w:rPr>
      </w:pPr>
      <w:r w:rsidRPr="00596D47">
        <w:t>A.8.4.14.1</w:t>
      </w:r>
      <w:r w:rsidRPr="00596D47">
        <w:rPr>
          <w:rFonts w:asciiTheme="minorHAnsi" w:eastAsiaTheme="minorEastAsia" w:hAnsiTheme="minorHAnsi" w:cstheme="minorBidi"/>
          <w:sz w:val="22"/>
          <w:szCs w:val="22"/>
        </w:rPr>
        <w:tab/>
      </w:r>
      <w:r w:rsidRPr="003D1336">
        <w:rPr>
          <w:snapToGrid w:val="0"/>
        </w:rPr>
        <w:t>Test Purpose and Environment</w:t>
      </w:r>
      <w:r>
        <w:tab/>
        <w:t>1730</w:t>
      </w:r>
    </w:p>
    <w:p w14:paraId="394F1F0C" w14:textId="77777777" w:rsidR="00596D47" w:rsidRDefault="00596D47">
      <w:pPr>
        <w:pStyle w:val="TOC4"/>
        <w:rPr>
          <w:rFonts w:asciiTheme="minorHAnsi" w:eastAsiaTheme="minorEastAsia" w:hAnsiTheme="minorHAnsi" w:cstheme="minorBidi"/>
          <w:sz w:val="22"/>
          <w:szCs w:val="22"/>
        </w:rPr>
      </w:pPr>
      <w:r w:rsidRPr="00596D47">
        <w:t>A.8.4.14.2</w:t>
      </w:r>
      <w:r w:rsidRPr="00596D47">
        <w:rPr>
          <w:rFonts w:asciiTheme="minorHAnsi" w:eastAsiaTheme="minorEastAsia" w:hAnsiTheme="minorHAnsi" w:cstheme="minorBidi"/>
          <w:sz w:val="22"/>
          <w:szCs w:val="22"/>
        </w:rPr>
        <w:tab/>
      </w:r>
      <w:r w:rsidRPr="003D1336">
        <w:rPr>
          <w:snapToGrid w:val="0"/>
        </w:rPr>
        <w:t>Test Requirement</w:t>
      </w:r>
      <w:r>
        <w:tab/>
        <w:t>1732</w:t>
      </w:r>
    </w:p>
    <w:p w14:paraId="2B66CFA6" w14:textId="77777777" w:rsidR="00596D47" w:rsidRDefault="00596D47">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1732</w:t>
      </w:r>
    </w:p>
    <w:p w14:paraId="2238E74D" w14:textId="77777777" w:rsidR="00596D47" w:rsidRDefault="00596D47">
      <w:pPr>
        <w:pStyle w:val="TOC4"/>
        <w:rPr>
          <w:rFonts w:asciiTheme="minorHAnsi" w:eastAsiaTheme="minorEastAsia" w:hAnsiTheme="minorHAnsi" w:cstheme="minorBidi"/>
          <w:sz w:val="22"/>
          <w:szCs w:val="22"/>
        </w:rPr>
      </w:pPr>
      <w:r w:rsidRPr="00596D47">
        <w:t>A.8.4.15.1</w:t>
      </w:r>
      <w:r w:rsidRPr="00596D47">
        <w:rPr>
          <w:rFonts w:asciiTheme="minorHAnsi" w:eastAsiaTheme="minorEastAsia" w:hAnsiTheme="minorHAnsi" w:cstheme="minorBidi"/>
          <w:sz w:val="22"/>
          <w:szCs w:val="22"/>
        </w:rPr>
        <w:tab/>
      </w:r>
      <w:r w:rsidRPr="003D1336">
        <w:rPr>
          <w:snapToGrid w:val="0"/>
        </w:rPr>
        <w:t>Test Purpose and Environment</w:t>
      </w:r>
      <w:r>
        <w:tab/>
        <w:t>1732</w:t>
      </w:r>
    </w:p>
    <w:p w14:paraId="7C0E4033" w14:textId="77777777" w:rsidR="00596D47" w:rsidRDefault="00596D47">
      <w:pPr>
        <w:pStyle w:val="TOC4"/>
        <w:rPr>
          <w:rFonts w:asciiTheme="minorHAnsi" w:eastAsiaTheme="minorEastAsia" w:hAnsiTheme="minorHAnsi" w:cstheme="minorBidi"/>
          <w:sz w:val="22"/>
          <w:szCs w:val="22"/>
        </w:rPr>
      </w:pPr>
      <w:r w:rsidRPr="00596D47">
        <w:t>A.8.4.15.2</w:t>
      </w:r>
      <w:r w:rsidRPr="00596D47">
        <w:rPr>
          <w:rFonts w:asciiTheme="minorHAnsi" w:eastAsiaTheme="minorEastAsia" w:hAnsiTheme="minorHAnsi" w:cstheme="minorBidi"/>
          <w:sz w:val="22"/>
          <w:szCs w:val="22"/>
        </w:rPr>
        <w:tab/>
      </w:r>
      <w:r w:rsidRPr="003D1336">
        <w:rPr>
          <w:snapToGrid w:val="0"/>
        </w:rPr>
        <w:t>Test Requirement</w:t>
      </w:r>
      <w:r>
        <w:tab/>
        <w:t>1735</w:t>
      </w:r>
    </w:p>
    <w:p w14:paraId="49C1CC74" w14:textId="77777777" w:rsidR="00596D47" w:rsidRDefault="00596D47">
      <w:pPr>
        <w:pStyle w:val="TOC2"/>
        <w:rPr>
          <w:rFonts w:asciiTheme="minorHAnsi" w:eastAsiaTheme="minorEastAsia" w:hAnsiTheme="minorHAnsi" w:cstheme="minorBidi"/>
          <w:sz w:val="22"/>
          <w:szCs w:val="22"/>
        </w:rPr>
      </w:pPr>
      <w:r w:rsidRPr="00596D47">
        <w:t>A.8.5</w:t>
      </w:r>
      <w:r w:rsidRPr="00596D47">
        <w:rPr>
          <w:rFonts w:asciiTheme="minorHAnsi" w:eastAsiaTheme="minorEastAsia" w:hAnsiTheme="minorHAnsi" w:cstheme="minorBidi"/>
          <w:sz w:val="22"/>
          <w:szCs w:val="22"/>
        </w:rPr>
        <w:tab/>
      </w:r>
      <w:r w:rsidRPr="003D1336">
        <w:rPr>
          <w:lang w:val="sv-SE"/>
        </w:rPr>
        <w:t>E-UTRAN FDD - UTRAN FDD Measurements</w:t>
      </w:r>
      <w:r>
        <w:tab/>
        <w:t>1735</w:t>
      </w:r>
    </w:p>
    <w:p w14:paraId="2ACD5595" w14:textId="77777777" w:rsidR="00596D47" w:rsidRDefault="00596D47">
      <w:pPr>
        <w:pStyle w:val="TOC3"/>
        <w:rPr>
          <w:rFonts w:asciiTheme="minorHAnsi" w:eastAsiaTheme="minorEastAsia" w:hAnsiTheme="minorHAnsi" w:cstheme="minorBidi"/>
          <w:sz w:val="22"/>
          <w:szCs w:val="22"/>
        </w:rPr>
      </w:pPr>
      <w:r w:rsidRPr="00596D47">
        <w:t>A.8.5.1</w:t>
      </w:r>
      <w:r w:rsidRPr="00596D47">
        <w:rPr>
          <w:rFonts w:asciiTheme="minorHAnsi" w:eastAsiaTheme="minorEastAsia" w:hAnsiTheme="minorHAnsi"/>
          <w:sz w:val="22"/>
          <w:szCs w:val="22"/>
        </w:rPr>
        <w:tab/>
      </w:r>
      <w:r w:rsidRPr="003D1336">
        <w:rPr>
          <w:rFonts w:cs="v4.2.0"/>
        </w:rPr>
        <w:t>E-UTRAN FDD - UTRAN FDD event triggered reporting under fading propagation conditions</w:t>
      </w:r>
      <w:r>
        <w:tab/>
        <w:t>1735</w:t>
      </w:r>
    </w:p>
    <w:p w14:paraId="22590DFF" w14:textId="77777777" w:rsidR="00596D47" w:rsidRDefault="00596D47">
      <w:pPr>
        <w:pStyle w:val="TOC4"/>
        <w:rPr>
          <w:rFonts w:asciiTheme="minorHAnsi" w:eastAsiaTheme="minorEastAsia" w:hAnsiTheme="minorHAnsi" w:cstheme="minorBidi"/>
          <w:sz w:val="22"/>
          <w:szCs w:val="22"/>
        </w:rPr>
      </w:pPr>
      <w:r w:rsidRPr="00596D47">
        <w:t>A.8.5.1.1</w:t>
      </w:r>
      <w:r w:rsidRPr="00596D47">
        <w:rPr>
          <w:rFonts w:asciiTheme="minorHAnsi" w:eastAsiaTheme="minorEastAsia" w:hAnsiTheme="minorHAnsi"/>
          <w:sz w:val="22"/>
          <w:szCs w:val="22"/>
        </w:rPr>
        <w:tab/>
      </w:r>
      <w:r w:rsidRPr="003D1336">
        <w:rPr>
          <w:rFonts w:cs="v4.2.0"/>
          <w:snapToGrid w:val="0"/>
        </w:rPr>
        <w:t>Test Purpose and Environment</w:t>
      </w:r>
      <w:r>
        <w:tab/>
        <w:t>1735</w:t>
      </w:r>
    </w:p>
    <w:p w14:paraId="4D7AB372" w14:textId="77777777" w:rsidR="00596D47" w:rsidRDefault="00596D47">
      <w:pPr>
        <w:pStyle w:val="TOC4"/>
        <w:rPr>
          <w:rFonts w:asciiTheme="minorHAnsi" w:eastAsiaTheme="minorEastAsia" w:hAnsiTheme="minorHAnsi" w:cstheme="minorBidi"/>
          <w:sz w:val="22"/>
          <w:szCs w:val="22"/>
        </w:rPr>
      </w:pPr>
      <w:r w:rsidRPr="00596D47">
        <w:t>A.8.5.1.2</w:t>
      </w:r>
      <w:r w:rsidRPr="00596D47">
        <w:rPr>
          <w:rFonts w:asciiTheme="minorHAnsi" w:eastAsiaTheme="minorEastAsia" w:hAnsiTheme="minorHAnsi"/>
          <w:sz w:val="22"/>
          <w:szCs w:val="22"/>
        </w:rPr>
        <w:tab/>
      </w:r>
      <w:r w:rsidRPr="003D1336">
        <w:rPr>
          <w:rFonts w:cs="v4.2.0"/>
          <w:snapToGrid w:val="0"/>
        </w:rPr>
        <w:t>Test Requirements</w:t>
      </w:r>
      <w:r>
        <w:tab/>
        <w:t>1737</w:t>
      </w:r>
    </w:p>
    <w:p w14:paraId="77430503" w14:textId="77777777" w:rsidR="00596D47" w:rsidRDefault="00596D47">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1737</w:t>
      </w:r>
    </w:p>
    <w:p w14:paraId="612433CE" w14:textId="77777777" w:rsidR="00596D47" w:rsidRDefault="00596D47">
      <w:pPr>
        <w:pStyle w:val="TOC4"/>
        <w:rPr>
          <w:rFonts w:asciiTheme="minorHAnsi" w:eastAsiaTheme="minorEastAsia" w:hAnsiTheme="minorHAnsi" w:cstheme="minorBidi"/>
          <w:sz w:val="22"/>
          <w:szCs w:val="22"/>
        </w:rPr>
      </w:pPr>
      <w:r w:rsidRPr="00596D47">
        <w:t>A.8.5.2.1</w:t>
      </w:r>
      <w:r w:rsidRPr="00596D47">
        <w:rPr>
          <w:rFonts w:asciiTheme="minorHAnsi" w:eastAsiaTheme="minorEastAsia" w:hAnsiTheme="minorHAnsi"/>
          <w:sz w:val="22"/>
          <w:szCs w:val="22"/>
        </w:rPr>
        <w:tab/>
      </w:r>
      <w:r w:rsidRPr="003D1336">
        <w:rPr>
          <w:rFonts w:cs="v4.2.0"/>
          <w:snapToGrid w:val="0"/>
        </w:rPr>
        <w:t>Test Purpose and Environment</w:t>
      </w:r>
      <w:r>
        <w:tab/>
        <w:t>1737</w:t>
      </w:r>
    </w:p>
    <w:p w14:paraId="44E45F72" w14:textId="77777777" w:rsidR="00596D47" w:rsidRDefault="00596D47">
      <w:pPr>
        <w:pStyle w:val="TOC4"/>
        <w:rPr>
          <w:rFonts w:asciiTheme="minorHAnsi" w:eastAsiaTheme="minorEastAsia" w:hAnsiTheme="minorHAnsi" w:cstheme="minorBidi"/>
          <w:sz w:val="22"/>
          <w:szCs w:val="22"/>
        </w:rPr>
      </w:pPr>
      <w:r w:rsidRPr="00596D47">
        <w:t>A.8.5.2.2</w:t>
      </w:r>
      <w:r w:rsidRPr="00596D47">
        <w:rPr>
          <w:rFonts w:asciiTheme="minorHAnsi" w:eastAsiaTheme="minorEastAsia" w:hAnsiTheme="minorHAnsi"/>
          <w:sz w:val="22"/>
          <w:szCs w:val="22"/>
        </w:rPr>
        <w:tab/>
      </w:r>
      <w:r w:rsidRPr="003D1336">
        <w:rPr>
          <w:rFonts w:cs="v4.2.0"/>
          <w:snapToGrid w:val="0"/>
        </w:rPr>
        <w:t>Test Requirements</w:t>
      </w:r>
      <w:r>
        <w:tab/>
        <w:t>1739</w:t>
      </w:r>
    </w:p>
    <w:p w14:paraId="082E6AB0" w14:textId="77777777" w:rsidR="00596D47" w:rsidRDefault="00596D47">
      <w:pPr>
        <w:pStyle w:val="TOC3"/>
        <w:rPr>
          <w:rFonts w:asciiTheme="minorHAnsi" w:eastAsiaTheme="minorEastAsia" w:hAnsiTheme="minorHAnsi" w:cstheme="minorBidi"/>
          <w:sz w:val="22"/>
          <w:szCs w:val="22"/>
        </w:rPr>
      </w:pPr>
      <w:r w:rsidRPr="00596D47">
        <w:t>A.8.5.3</w:t>
      </w:r>
      <w:r w:rsidRPr="00596D47">
        <w:rPr>
          <w:rFonts w:asciiTheme="minorHAnsi" w:eastAsiaTheme="minorEastAsia" w:hAnsiTheme="minorHAnsi"/>
          <w:sz w:val="22"/>
          <w:szCs w:val="22"/>
        </w:rPr>
        <w:tab/>
      </w:r>
      <w:r w:rsidRPr="003D1336">
        <w:rPr>
          <w:rFonts w:cs="v4.2.0"/>
        </w:rPr>
        <w:t>E-UTRAN FDD-UTRAN FDD event triggered reporting when DRX is used under fading propagation conditions</w:t>
      </w:r>
      <w:r>
        <w:tab/>
        <w:t>1739</w:t>
      </w:r>
    </w:p>
    <w:p w14:paraId="77BFA658" w14:textId="77777777" w:rsidR="00596D47" w:rsidRDefault="00596D47">
      <w:pPr>
        <w:pStyle w:val="TOC4"/>
        <w:rPr>
          <w:rFonts w:asciiTheme="minorHAnsi" w:eastAsiaTheme="minorEastAsia" w:hAnsiTheme="minorHAnsi" w:cstheme="minorBidi"/>
          <w:sz w:val="22"/>
          <w:szCs w:val="22"/>
        </w:rPr>
      </w:pPr>
      <w:r w:rsidRPr="00596D47">
        <w:t>A.8.5.3.1</w:t>
      </w:r>
      <w:r w:rsidRPr="00596D47">
        <w:rPr>
          <w:rFonts w:asciiTheme="minorHAnsi" w:eastAsiaTheme="minorEastAsia" w:hAnsiTheme="minorHAnsi"/>
          <w:sz w:val="22"/>
          <w:szCs w:val="22"/>
        </w:rPr>
        <w:tab/>
      </w:r>
      <w:r w:rsidRPr="003D1336">
        <w:rPr>
          <w:rFonts w:cs="v4.2.0"/>
          <w:snapToGrid w:val="0"/>
        </w:rPr>
        <w:t>Test Purpose and Environment</w:t>
      </w:r>
      <w:r>
        <w:tab/>
        <w:t>1739</w:t>
      </w:r>
    </w:p>
    <w:p w14:paraId="0E5D77F5" w14:textId="77777777" w:rsidR="00596D47" w:rsidRDefault="00596D47">
      <w:pPr>
        <w:pStyle w:val="TOC4"/>
        <w:rPr>
          <w:rFonts w:asciiTheme="minorHAnsi" w:eastAsiaTheme="minorEastAsia" w:hAnsiTheme="minorHAnsi" w:cstheme="minorBidi"/>
          <w:sz w:val="22"/>
          <w:szCs w:val="22"/>
        </w:rPr>
      </w:pPr>
      <w:r w:rsidRPr="00596D47">
        <w:t>A.8.5.3.2</w:t>
      </w:r>
      <w:r w:rsidRPr="00596D47">
        <w:rPr>
          <w:rFonts w:asciiTheme="minorHAnsi" w:eastAsiaTheme="minorEastAsia" w:hAnsiTheme="minorHAnsi"/>
          <w:sz w:val="22"/>
          <w:szCs w:val="22"/>
        </w:rPr>
        <w:tab/>
      </w:r>
      <w:r w:rsidRPr="003D1336">
        <w:rPr>
          <w:rFonts w:cs="v4.2.0"/>
          <w:snapToGrid w:val="0"/>
        </w:rPr>
        <w:t>Test Requirements</w:t>
      </w:r>
      <w:r>
        <w:tab/>
        <w:t>1742</w:t>
      </w:r>
    </w:p>
    <w:p w14:paraId="32CF9A64" w14:textId="77777777" w:rsidR="00596D47" w:rsidRDefault="00596D47">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1742</w:t>
      </w:r>
    </w:p>
    <w:p w14:paraId="6162C47E" w14:textId="77777777" w:rsidR="00596D47" w:rsidRDefault="00596D47">
      <w:pPr>
        <w:pStyle w:val="TOC4"/>
        <w:rPr>
          <w:rFonts w:asciiTheme="minorHAnsi" w:eastAsiaTheme="minorEastAsia" w:hAnsiTheme="minorHAnsi" w:cstheme="minorBidi"/>
          <w:sz w:val="22"/>
          <w:szCs w:val="22"/>
        </w:rPr>
      </w:pPr>
      <w:r w:rsidRPr="00596D47">
        <w:t>A.8.5.4.1</w:t>
      </w:r>
      <w:r w:rsidRPr="00596D47">
        <w:rPr>
          <w:rFonts w:asciiTheme="minorHAnsi" w:eastAsiaTheme="minorEastAsia" w:hAnsiTheme="minorHAnsi" w:cstheme="minorBidi"/>
          <w:sz w:val="22"/>
          <w:szCs w:val="22"/>
        </w:rPr>
        <w:tab/>
      </w:r>
      <w:r w:rsidRPr="003D1336">
        <w:rPr>
          <w:snapToGrid w:val="0"/>
        </w:rPr>
        <w:t>Test Purpose and Environment</w:t>
      </w:r>
      <w:r>
        <w:tab/>
        <w:t>1742</w:t>
      </w:r>
    </w:p>
    <w:p w14:paraId="251911A2" w14:textId="77777777" w:rsidR="00596D47" w:rsidRDefault="00596D47">
      <w:pPr>
        <w:pStyle w:val="TOC4"/>
        <w:rPr>
          <w:rFonts w:asciiTheme="minorHAnsi" w:eastAsiaTheme="minorEastAsia" w:hAnsiTheme="minorHAnsi" w:cstheme="minorBidi"/>
          <w:sz w:val="22"/>
          <w:szCs w:val="22"/>
        </w:rPr>
      </w:pPr>
      <w:r w:rsidRPr="00596D47">
        <w:t>A.8.5.4.2</w:t>
      </w:r>
      <w:r w:rsidRPr="00596D47">
        <w:rPr>
          <w:rFonts w:asciiTheme="minorHAnsi" w:eastAsiaTheme="minorEastAsia" w:hAnsiTheme="minorHAnsi" w:cstheme="minorBidi"/>
          <w:sz w:val="22"/>
          <w:szCs w:val="22"/>
        </w:rPr>
        <w:tab/>
      </w:r>
      <w:r w:rsidRPr="003D1336">
        <w:rPr>
          <w:snapToGrid w:val="0"/>
        </w:rPr>
        <w:t>Test Requirements</w:t>
      </w:r>
      <w:r>
        <w:tab/>
        <w:t>1745</w:t>
      </w:r>
    </w:p>
    <w:p w14:paraId="4DC630FE" w14:textId="77777777" w:rsidR="00596D47" w:rsidRDefault="00596D47">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1745</w:t>
      </w:r>
    </w:p>
    <w:p w14:paraId="47526281" w14:textId="77777777" w:rsidR="00596D47" w:rsidRDefault="00596D47">
      <w:pPr>
        <w:pStyle w:val="TOC4"/>
        <w:rPr>
          <w:rFonts w:asciiTheme="minorHAnsi" w:eastAsiaTheme="minorEastAsia" w:hAnsiTheme="minorHAnsi" w:cstheme="minorBidi"/>
          <w:sz w:val="22"/>
          <w:szCs w:val="22"/>
        </w:rPr>
      </w:pPr>
      <w:r w:rsidRPr="00596D47">
        <w:t>A.8.5.</w:t>
      </w:r>
      <w:r w:rsidRPr="00596D47">
        <w:rPr>
          <w:lang w:eastAsia="zh-CN"/>
        </w:rPr>
        <w:t>5</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1745</w:t>
      </w:r>
    </w:p>
    <w:p w14:paraId="3E99CDB9" w14:textId="77777777" w:rsidR="00596D47" w:rsidRDefault="00596D47">
      <w:pPr>
        <w:pStyle w:val="TOC4"/>
        <w:rPr>
          <w:rFonts w:asciiTheme="minorHAnsi" w:eastAsiaTheme="minorEastAsia" w:hAnsiTheme="minorHAnsi" w:cstheme="minorBidi"/>
          <w:sz w:val="22"/>
          <w:szCs w:val="22"/>
        </w:rPr>
      </w:pPr>
      <w:r w:rsidRPr="00596D47">
        <w:t>A.8.5.</w:t>
      </w:r>
      <w:r w:rsidRPr="00596D47">
        <w:rPr>
          <w:lang w:eastAsia="zh-CN"/>
        </w:rPr>
        <w:t>5</w:t>
      </w:r>
      <w:r w:rsidRPr="00596D47">
        <w:t>.2</w:t>
      </w:r>
      <w:r w:rsidRPr="00596D47">
        <w:rPr>
          <w:rFonts w:asciiTheme="minorHAnsi" w:eastAsiaTheme="minorEastAsia" w:hAnsiTheme="minorHAnsi" w:cstheme="minorBidi"/>
          <w:sz w:val="22"/>
          <w:szCs w:val="22"/>
        </w:rPr>
        <w:tab/>
      </w:r>
      <w:r w:rsidRPr="003D1336">
        <w:rPr>
          <w:snapToGrid w:val="0"/>
        </w:rPr>
        <w:t>Test Requirements</w:t>
      </w:r>
      <w:r>
        <w:tab/>
        <w:t>1747</w:t>
      </w:r>
    </w:p>
    <w:p w14:paraId="2D760A66" w14:textId="77777777" w:rsidR="00596D47" w:rsidRDefault="00596D47">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1747</w:t>
      </w:r>
    </w:p>
    <w:p w14:paraId="2479BCE1" w14:textId="77777777" w:rsidR="00596D47" w:rsidRDefault="00596D47">
      <w:pPr>
        <w:pStyle w:val="TOC4"/>
        <w:rPr>
          <w:rFonts w:asciiTheme="minorHAnsi" w:eastAsiaTheme="minorEastAsia" w:hAnsiTheme="minorHAnsi" w:cstheme="minorBidi"/>
          <w:sz w:val="22"/>
          <w:szCs w:val="22"/>
        </w:rPr>
      </w:pPr>
      <w:r w:rsidRPr="00596D47">
        <w:t>A.8.5.6.1</w:t>
      </w:r>
      <w:r w:rsidRPr="00596D47">
        <w:rPr>
          <w:rFonts w:asciiTheme="minorHAnsi" w:eastAsiaTheme="minorEastAsia" w:hAnsiTheme="minorHAnsi" w:cstheme="minorBidi"/>
          <w:sz w:val="22"/>
          <w:szCs w:val="22"/>
        </w:rPr>
        <w:tab/>
      </w:r>
      <w:r w:rsidRPr="003D1336">
        <w:rPr>
          <w:snapToGrid w:val="0"/>
        </w:rPr>
        <w:t>Test Purpose and Environment</w:t>
      </w:r>
      <w:r>
        <w:tab/>
        <w:t>1747</w:t>
      </w:r>
    </w:p>
    <w:p w14:paraId="6D4FC4B3" w14:textId="77777777" w:rsidR="00596D47" w:rsidRDefault="00596D47">
      <w:pPr>
        <w:pStyle w:val="TOC4"/>
        <w:rPr>
          <w:rFonts w:asciiTheme="minorHAnsi" w:eastAsiaTheme="minorEastAsia" w:hAnsiTheme="minorHAnsi" w:cstheme="minorBidi"/>
          <w:sz w:val="22"/>
          <w:szCs w:val="22"/>
        </w:rPr>
      </w:pPr>
      <w:r w:rsidRPr="00596D47">
        <w:t>A.8.5.6.2</w:t>
      </w:r>
      <w:r w:rsidRPr="00596D47">
        <w:rPr>
          <w:rFonts w:asciiTheme="minorHAnsi" w:eastAsiaTheme="minorEastAsia" w:hAnsiTheme="minorHAnsi" w:cstheme="minorBidi"/>
          <w:sz w:val="22"/>
          <w:szCs w:val="22"/>
        </w:rPr>
        <w:tab/>
      </w:r>
      <w:r w:rsidRPr="003D1336">
        <w:rPr>
          <w:snapToGrid w:val="0"/>
        </w:rPr>
        <w:t>Test Requirements</w:t>
      </w:r>
      <w:r>
        <w:tab/>
        <w:t>1748</w:t>
      </w:r>
    </w:p>
    <w:p w14:paraId="2839F360" w14:textId="77777777" w:rsidR="00596D47" w:rsidRDefault="00596D47">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1749</w:t>
      </w:r>
    </w:p>
    <w:p w14:paraId="523A7687" w14:textId="77777777" w:rsidR="00596D47" w:rsidRDefault="00596D47">
      <w:pPr>
        <w:pStyle w:val="TOC4"/>
        <w:rPr>
          <w:rFonts w:asciiTheme="minorHAnsi" w:eastAsiaTheme="minorEastAsia" w:hAnsiTheme="minorHAnsi" w:cstheme="minorBidi"/>
          <w:sz w:val="22"/>
          <w:szCs w:val="22"/>
        </w:rPr>
      </w:pPr>
      <w:r w:rsidRPr="00596D47">
        <w:t>A.8.5.7.1</w:t>
      </w:r>
      <w:r w:rsidRPr="00596D47">
        <w:rPr>
          <w:rFonts w:asciiTheme="minorHAnsi" w:eastAsiaTheme="minorEastAsia" w:hAnsiTheme="minorHAnsi" w:cstheme="minorBidi"/>
          <w:sz w:val="22"/>
          <w:szCs w:val="22"/>
        </w:rPr>
        <w:tab/>
      </w:r>
      <w:r w:rsidRPr="003D1336">
        <w:rPr>
          <w:snapToGrid w:val="0"/>
        </w:rPr>
        <w:t>Test Purpose and Environment</w:t>
      </w:r>
      <w:r>
        <w:tab/>
        <w:t>1749</w:t>
      </w:r>
    </w:p>
    <w:p w14:paraId="27E1EBEA" w14:textId="77777777" w:rsidR="00596D47" w:rsidRDefault="00596D47">
      <w:pPr>
        <w:pStyle w:val="TOC4"/>
        <w:rPr>
          <w:rFonts w:asciiTheme="minorHAnsi" w:eastAsiaTheme="minorEastAsia" w:hAnsiTheme="minorHAnsi" w:cstheme="minorBidi"/>
          <w:sz w:val="22"/>
          <w:szCs w:val="22"/>
        </w:rPr>
      </w:pPr>
      <w:r w:rsidRPr="00596D47">
        <w:t>A.8.5.7.2</w:t>
      </w:r>
      <w:r w:rsidRPr="00596D47">
        <w:rPr>
          <w:rFonts w:asciiTheme="minorHAnsi" w:eastAsiaTheme="minorEastAsia" w:hAnsiTheme="minorHAnsi" w:cstheme="minorBidi"/>
          <w:sz w:val="22"/>
          <w:szCs w:val="22"/>
        </w:rPr>
        <w:tab/>
      </w:r>
      <w:r w:rsidRPr="003D1336">
        <w:rPr>
          <w:snapToGrid w:val="0"/>
        </w:rPr>
        <w:t>Test Requirements</w:t>
      </w:r>
      <w:r>
        <w:tab/>
        <w:t>1749</w:t>
      </w:r>
    </w:p>
    <w:p w14:paraId="212445CE" w14:textId="77777777" w:rsidR="00596D47" w:rsidRDefault="00596D47">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1749</w:t>
      </w:r>
    </w:p>
    <w:p w14:paraId="0796A27E" w14:textId="77777777" w:rsidR="00596D47" w:rsidRDefault="00596D47">
      <w:pPr>
        <w:pStyle w:val="TOC4"/>
        <w:rPr>
          <w:rFonts w:asciiTheme="minorHAnsi" w:eastAsiaTheme="minorEastAsia" w:hAnsiTheme="minorHAnsi" w:cstheme="minorBidi"/>
          <w:sz w:val="22"/>
          <w:szCs w:val="22"/>
        </w:rPr>
      </w:pPr>
      <w:r w:rsidRPr="00596D47">
        <w:t>A.8.5.8.1</w:t>
      </w:r>
      <w:r w:rsidRPr="00596D47">
        <w:rPr>
          <w:rFonts w:asciiTheme="minorHAnsi" w:eastAsiaTheme="minorEastAsia" w:hAnsiTheme="minorHAnsi" w:cstheme="minorBidi"/>
          <w:sz w:val="22"/>
          <w:szCs w:val="22"/>
        </w:rPr>
        <w:tab/>
      </w:r>
      <w:r w:rsidRPr="003D1336">
        <w:rPr>
          <w:snapToGrid w:val="0"/>
        </w:rPr>
        <w:t>Test Purpose and Environment</w:t>
      </w:r>
      <w:r>
        <w:tab/>
        <w:t>1749</w:t>
      </w:r>
    </w:p>
    <w:p w14:paraId="38E46728" w14:textId="77777777" w:rsidR="00596D47" w:rsidRDefault="00596D47">
      <w:pPr>
        <w:pStyle w:val="TOC4"/>
        <w:rPr>
          <w:rFonts w:asciiTheme="minorHAnsi" w:eastAsiaTheme="minorEastAsia" w:hAnsiTheme="minorHAnsi" w:cstheme="minorBidi"/>
          <w:sz w:val="22"/>
          <w:szCs w:val="22"/>
        </w:rPr>
      </w:pPr>
      <w:r w:rsidRPr="00596D47">
        <w:t>A.8.5.8.2</w:t>
      </w:r>
      <w:r w:rsidRPr="00596D47">
        <w:rPr>
          <w:rFonts w:asciiTheme="minorHAnsi" w:eastAsiaTheme="minorEastAsia" w:hAnsiTheme="minorHAnsi" w:cstheme="minorBidi"/>
          <w:sz w:val="22"/>
          <w:szCs w:val="22"/>
        </w:rPr>
        <w:tab/>
      </w:r>
      <w:r w:rsidRPr="003D1336">
        <w:rPr>
          <w:snapToGrid w:val="0"/>
        </w:rPr>
        <w:t>Test Requirements</w:t>
      </w:r>
      <w:r>
        <w:tab/>
        <w:t>1752</w:t>
      </w:r>
    </w:p>
    <w:p w14:paraId="2D5649E4" w14:textId="77777777" w:rsidR="00596D47" w:rsidRDefault="00596D47">
      <w:pPr>
        <w:pStyle w:val="TOC2"/>
        <w:rPr>
          <w:rFonts w:asciiTheme="minorHAnsi" w:eastAsiaTheme="minorEastAsia" w:hAnsiTheme="minorHAnsi" w:cstheme="minorBidi"/>
          <w:sz w:val="22"/>
          <w:szCs w:val="22"/>
        </w:rPr>
      </w:pPr>
      <w:r w:rsidRPr="00596D47">
        <w:t>A.8.6</w:t>
      </w:r>
      <w:r w:rsidRPr="00596D47">
        <w:rPr>
          <w:rFonts w:asciiTheme="minorHAnsi" w:eastAsiaTheme="minorEastAsia" w:hAnsiTheme="minorHAnsi" w:cstheme="minorBidi"/>
          <w:sz w:val="22"/>
          <w:szCs w:val="22"/>
        </w:rPr>
        <w:tab/>
      </w:r>
      <w:r w:rsidRPr="003D1336">
        <w:rPr>
          <w:lang w:val="sv-SE"/>
        </w:rPr>
        <w:t>E-UTRAN TDD - UTRAN FDD Measurements</w:t>
      </w:r>
      <w:r>
        <w:tab/>
        <w:t>1752</w:t>
      </w:r>
    </w:p>
    <w:p w14:paraId="625D79EE" w14:textId="77777777" w:rsidR="00596D47" w:rsidRDefault="00596D47">
      <w:pPr>
        <w:pStyle w:val="TOC3"/>
        <w:rPr>
          <w:rFonts w:asciiTheme="minorHAnsi" w:eastAsiaTheme="minorEastAsia" w:hAnsiTheme="minorHAnsi" w:cstheme="minorBidi"/>
          <w:sz w:val="22"/>
          <w:szCs w:val="22"/>
        </w:rPr>
      </w:pPr>
      <w:r w:rsidRPr="00596D47">
        <w:t>A.8.6.1</w:t>
      </w:r>
      <w:r w:rsidRPr="00596D47">
        <w:rPr>
          <w:rFonts w:asciiTheme="minorHAnsi" w:eastAsiaTheme="minorEastAsia" w:hAnsiTheme="minorHAnsi"/>
          <w:sz w:val="22"/>
          <w:szCs w:val="22"/>
        </w:rPr>
        <w:tab/>
      </w:r>
      <w:r w:rsidRPr="003D1336">
        <w:rPr>
          <w:rFonts w:cs="v4.2.0"/>
        </w:rPr>
        <w:t>E-UTRAN TDD - UTRAN FDD event triggered reporting under fading propagation conditions</w:t>
      </w:r>
      <w:r>
        <w:tab/>
        <w:t>1752</w:t>
      </w:r>
    </w:p>
    <w:p w14:paraId="371B91F4" w14:textId="77777777" w:rsidR="00596D47" w:rsidRDefault="00596D47">
      <w:pPr>
        <w:pStyle w:val="TOC4"/>
        <w:rPr>
          <w:rFonts w:asciiTheme="minorHAnsi" w:eastAsiaTheme="minorEastAsia" w:hAnsiTheme="minorHAnsi" w:cstheme="minorBidi"/>
          <w:sz w:val="22"/>
          <w:szCs w:val="22"/>
        </w:rPr>
      </w:pPr>
      <w:r w:rsidRPr="00596D47">
        <w:t>A.8.6.1.1</w:t>
      </w:r>
      <w:r w:rsidRPr="00596D47">
        <w:rPr>
          <w:rFonts w:asciiTheme="minorHAnsi" w:eastAsiaTheme="minorEastAsia" w:hAnsiTheme="minorHAnsi"/>
          <w:sz w:val="22"/>
          <w:szCs w:val="22"/>
        </w:rPr>
        <w:tab/>
      </w:r>
      <w:r w:rsidRPr="003D1336">
        <w:rPr>
          <w:rFonts w:cs="v4.2.0"/>
          <w:snapToGrid w:val="0"/>
        </w:rPr>
        <w:t>Test Purpose and Environment</w:t>
      </w:r>
      <w:r>
        <w:tab/>
        <w:t>1752</w:t>
      </w:r>
    </w:p>
    <w:p w14:paraId="37BB0619" w14:textId="77777777" w:rsidR="00596D47" w:rsidRDefault="00596D47">
      <w:pPr>
        <w:pStyle w:val="TOC4"/>
        <w:rPr>
          <w:rFonts w:asciiTheme="minorHAnsi" w:eastAsiaTheme="minorEastAsia" w:hAnsiTheme="minorHAnsi" w:cstheme="minorBidi"/>
          <w:sz w:val="22"/>
          <w:szCs w:val="22"/>
        </w:rPr>
      </w:pPr>
      <w:r w:rsidRPr="00596D47">
        <w:t>A.8.6.1.2</w:t>
      </w:r>
      <w:r w:rsidRPr="00596D47">
        <w:rPr>
          <w:rFonts w:asciiTheme="minorHAnsi" w:eastAsiaTheme="minorEastAsia" w:hAnsiTheme="minorHAnsi"/>
          <w:sz w:val="22"/>
          <w:szCs w:val="22"/>
        </w:rPr>
        <w:tab/>
      </w:r>
      <w:r w:rsidRPr="003D1336">
        <w:rPr>
          <w:rFonts w:cs="v4.2.0"/>
          <w:snapToGrid w:val="0"/>
        </w:rPr>
        <w:t>Test Requirements</w:t>
      </w:r>
      <w:r>
        <w:tab/>
        <w:t>1754</w:t>
      </w:r>
    </w:p>
    <w:p w14:paraId="1CE5B95D" w14:textId="77777777" w:rsidR="00596D47" w:rsidRDefault="00596D47">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1755</w:t>
      </w:r>
    </w:p>
    <w:p w14:paraId="3404D4D1"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6</w:t>
      </w:r>
      <w:r w:rsidRPr="00596D47">
        <w:t>.</w:t>
      </w:r>
      <w:r w:rsidRPr="00596D47">
        <w:rPr>
          <w:lang w:eastAsia="zh-CN"/>
        </w:rPr>
        <w:t>2</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1755</w:t>
      </w:r>
    </w:p>
    <w:p w14:paraId="386519F6"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6.2</w:t>
      </w:r>
      <w:r w:rsidRPr="00596D47">
        <w:t>.2</w:t>
      </w:r>
      <w:r w:rsidRPr="00596D47">
        <w:rPr>
          <w:rFonts w:asciiTheme="minorHAnsi" w:eastAsiaTheme="minorEastAsia" w:hAnsiTheme="minorHAnsi" w:cstheme="minorBidi"/>
          <w:sz w:val="22"/>
          <w:szCs w:val="22"/>
        </w:rPr>
        <w:tab/>
      </w:r>
      <w:r w:rsidRPr="003D1336">
        <w:rPr>
          <w:snapToGrid w:val="0"/>
        </w:rPr>
        <w:t>Test Requirements</w:t>
      </w:r>
      <w:r>
        <w:tab/>
        <w:t>1757</w:t>
      </w:r>
    </w:p>
    <w:p w14:paraId="19A1C983" w14:textId="77777777" w:rsidR="00596D47" w:rsidRDefault="00596D47">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1757</w:t>
      </w:r>
    </w:p>
    <w:p w14:paraId="6EBC6394" w14:textId="77777777" w:rsidR="00596D47" w:rsidRDefault="00596D47">
      <w:pPr>
        <w:pStyle w:val="TOC4"/>
        <w:rPr>
          <w:rFonts w:asciiTheme="minorHAnsi" w:eastAsiaTheme="minorEastAsia" w:hAnsiTheme="minorHAnsi" w:cstheme="minorBidi"/>
          <w:sz w:val="22"/>
          <w:szCs w:val="22"/>
        </w:rPr>
      </w:pPr>
      <w:r w:rsidRPr="00596D47">
        <w:t>A.8.6.3.1</w:t>
      </w:r>
      <w:r w:rsidRPr="00596D47">
        <w:rPr>
          <w:rFonts w:asciiTheme="minorHAnsi" w:eastAsiaTheme="minorEastAsia" w:hAnsiTheme="minorHAnsi" w:cstheme="minorBidi"/>
          <w:sz w:val="22"/>
          <w:szCs w:val="22"/>
        </w:rPr>
        <w:tab/>
      </w:r>
      <w:r w:rsidRPr="003D1336">
        <w:rPr>
          <w:snapToGrid w:val="0"/>
        </w:rPr>
        <w:t>Test Purpose and Environment</w:t>
      </w:r>
      <w:r>
        <w:tab/>
        <w:t>1757</w:t>
      </w:r>
    </w:p>
    <w:p w14:paraId="4C451F6C" w14:textId="77777777" w:rsidR="00596D47" w:rsidRDefault="00596D47">
      <w:pPr>
        <w:pStyle w:val="TOC4"/>
        <w:rPr>
          <w:rFonts w:asciiTheme="minorHAnsi" w:eastAsiaTheme="minorEastAsia" w:hAnsiTheme="minorHAnsi" w:cstheme="minorBidi"/>
          <w:sz w:val="22"/>
          <w:szCs w:val="22"/>
        </w:rPr>
      </w:pPr>
      <w:r w:rsidRPr="00596D47">
        <w:t>A.8.6.3.2</w:t>
      </w:r>
      <w:r w:rsidRPr="00596D47">
        <w:rPr>
          <w:rFonts w:asciiTheme="minorHAnsi" w:eastAsiaTheme="minorEastAsia" w:hAnsiTheme="minorHAnsi" w:cstheme="minorBidi"/>
          <w:sz w:val="22"/>
          <w:szCs w:val="22"/>
        </w:rPr>
        <w:tab/>
      </w:r>
      <w:r w:rsidRPr="003D1336">
        <w:rPr>
          <w:snapToGrid w:val="0"/>
        </w:rPr>
        <w:t>Test Requirements</w:t>
      </w:r>
      <w:r>
        <w:tab/>
        <w:t>1760</w:t>
      </w:r>
    </w:p>
    <w:p w14:paraId="12D3596A" w14:textId="77777777" w:rsidR="00596D47" w:rsidRDefault="00596D47">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1760</w:t>
      </w:r>
    </w:p>
    <w:p w14:paraId="5119EF8E" w14:textId="77777777" w:rsidR="00596D47" w:rsidRDefault="00596D47">
      <w:pPr>
        <w:pStyle w:val="TOC3"/>
        <w:rPr>
          <w:rFonts w:asciiTheme="minorHAnsi" w:eastAsiaTheme="minorEastAsia" w:hAnsiTheme="minorHAnsi" w:cstheme="minorBidi"/>
          <w:sz w:val="22"/>
          <w:szCs w:val="22"/>
        </w:rPr>
      </w:pPr>
      <w:r w:rsidRPr="00596D47">
        <w:t>A.8.</w:t>
      </w:r>
      <w:r w:rsidRPr="00596D47">
        <w:rPr>
          <w:lang w:eastAsia="zh-CN"/>
        </w:rPr>
        <w:t>7</w:t>
      </w:r>
      <w:r w:rsidRPr="00596D47">
        <w:t>.</w:t>
      </w:r>
      <w:r w:rsidRPr="00596D47">
        <w:rPr>
          <w:lang w:eastAsia="zh-CN"/>
        </w:rPr>
        <w:t>1</w:t>
      </w:r>
      <w:r w:rsidRPr="00596D47">
        <w:rPr>
          <w:rFonts w:asciiTheme="minorHAnsi" w:eastAsiaTheme="minorEastAsia" w:hAnsiTheme="minorHAnsi"/>
          <w:sz w:val="22"/>
          <w:szCs w:val="22"/>
        </w:rPr>
        <w:tab/>
      </w:r>
      <w:r w:rsidRPr="003D1336">
        <w:rPr>
          <w:rFonts w:cs="v4.2.0"/>
        </w:rPr>
        <w:t>E-UTRA</w:t>
      </w:r>
      <w:r w:rsidRPr="003D1336">
        <w:rPr>
          <w:rFonts w:cs="v4.2.0"/>
          <w:lang w:eastAsia="zh-CN"/>
        </w:rPr>
        <w:t>N</w:t>
      </w:r>
      <w:r w:rsidRPr="003D1336">
        <w:rPr>
          <w:rFonts w:cs="v4.2.0"/>
        </w:rPr>
        <w:t xml:space="preserve"> TDD to UTRA</w:t>
      </w:r>
      <w:r w:rsidRPr="003D1336">
        <w:rPr>
          <w:rFonts w:cs="v4.2.0"/>
          <w:lang w:eastAsia="zh-CN"/>
        </w:rPr>
        <w:t>N</w:t>
      </w:r>
      <w:r w:rsidRPr="003D1336">
        <w:rPr>
          <w:rFonts w:cs="v4.2.0"/>
        </w:rPr>
        <w:t xml:space="preserve"> TDD cell search under fading propagation conditions</w:t>
      </w:r>
      <w:r>
        <w:tab/>
        <w:t>1760</w:t>
      </w:r>
    </w:p>
    <w:p w14:paraId="6B07EF54"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.1.1</w:t>
      </w:r>
      <w:r w:rsidRPr="00596D47">
        <w:rPr>
          <w:rFonts w:asciiTheme="minorHAnsi" w:eastAsiaTheme="minorEastAsia" w:hAnsiTheme="minorHAnsi"/>
          <w:sz w:val="22"/>
          <w:szCs w:val="22"/>
        </w:rPr>
        <w:tab/>
      </w:r>
      <w:r w:rsidRPr="003D1336">
        <w:rPr>
          <w:rFonts w:cs="v4.2.0"/>
        </w:rPr>
        <w:t>Test Purpose and Environment</w:t>
      </w:r>
      <w:r>
        <w:tab/>
        <w:t>1760</w:t>
      </w:r>
    </w:p>
    <w:p w14:paraId="2A755411" w14:textId="77777777" w:rsidR="00596D47" w:rsidRDefault="00596D47">
      <w:pPr>
        <w:pStyle w:val="TOC5"/>
        <w:rPr>
          <w:rFonts w:asciiTheme="minorHAnsi" w:eastAsiaTheme="minorEastAsia" w:hAnsiTheme="minorHAnsi" w:cstheme="minorBidi"/>
          <w:sz w:val="22"/>
          <w:szCs w:val="22"/>
        </w:rPr>
      </w:pPr>
      <w:r w:rsidRPr="00596D47">
        <w:t>A.8.</w:t>
      </w:r>
      <w:r w:rsidRPr="00596D47">
        <w:rPr>
          <w:lang w:eastAsia="zh-CN"/>
        </w:rPr>
        <w:t>7</w:t>
      </w:r>
      <w:r w:rsidRPr="00596D47">
        <w:t>.1.1.1</w:t>
      </w:r>
      <w:r w:rsidRPr="00596D47">
        <w:rPr>
          <w:rFonts w:asciiTheme="minorHAnsi" w:eastAsiaTheme="minorEastAsia" w:hAnsiTheme="minorHAnsi"/>
          <w:sz w:val="22"/>
          <w:szCs w:val="22"/>
        </w:rPr>
        <w:tab/>
      </w:r>
      <w:r w:rsidRPr="003D1336">
        <w:rPr>
          <w:rFonts w:cs="v4.2.0"/>
        </w:rPr>
        <w:t>Void</w:t>
      </w:r>
      <w:r>
        <w:tab/>
        <w:t>1760</w:t>
      </w:r>
    </w:p>
    <w:p w14:paraId="7226CF0A" w14:textId="77777777" w:rsidR="00596D47" w:rsidRDefault="00596D47">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1760</w:t>
      </w:r>
    </w:p>
    <w:p w14:paraId="55E19BAE" w14:textId="77777777" w:rsidR="00596D47" w:rsidRDefault="00596D47">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1762</w:t>
      </w:r>
    </w:p>
    <w:p w14:paraId="4B1E5586"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.1.2</w:t>
      </w:r>
      <w:r w:rsidRPr="00596D47">
        <w:rPr>
          <w:rFonts w:asciiTheme="minorHAnsi" w:eastAsiaTheme="minorEastAsia" w:hAnsiTheme="minorHAnsi"/>
          <w:sz w:val="22"/>
          <w:szCs w:val="22"/>
        </w:rPr>
        <w:tab/>
      </w:r>
      <w:r w:rsidRPr="003D1336">
        <w:rPr>
          <w:rFonts w:cs="v4.2.0"/>
        </w:rPr>
        <w:t>Test Requirements</w:t>
      </w:r>
      <w:r>
        <w:tab/>
        <w:t>1762</w:t>
      </w:r>
    </w:p>
    <w:p w14:paraId="65C3E46C" w14:textId="77777777" w:rsidR="00596D47" w:rsidRDefault="00596D47">
      <w:pPr>
        <w:pStyle w:val="TOC5"/>
        <w:rPr>
          <w:rFonts w:asciiTheme="minorHAnsi" w:eastAsiaTheme="minorEastAsia" w:hAnsiTheme="minorHAnsi" w:cstheme="minorBidi"/>
          <w:sz w:val="22"/>
          <w:szCs w:val="22"/>
        </w:rPr>
      </w:pPr>
      <w:r w:rsidRPr="00596D47">
        <w:t>A.8.</w:t>
      </w:r>
      <w:r w:rsidRPr="00596D47">
        <w:rPr>
          <w:lang w:eastAsia="zh-CN"/>
        </w:rPr>
        <w:t>7</w:t>
      </w:r>
      <w:r w:rsidRPr="00596D47">
        <w:t>.1.</w:t>
      </w:r>
      <w:r w:rsidRPr="00596D47">
        <w:rPr>
          <w:lang w:eastAsia="zh-CN"/>
        </w:rPr>
        <w:t>2</w:t>
      </w:r>
      <w:r w:rsidRPr="00596D47">
        <w:t>.1</w:t>
      </w:r>
      <w:r w:rsidRPr="00596D47">
        <w:rPr>
          <w:rFonts w:asciiTheme="minorHAnsi" w:eastAsiaTheme="minorEastAsia" w:hAnsiTheme="minorHAnsi"/>
          <w:sz w:val="22"/>
          <w:szCs w:val="22"/>
        </w:rPr>
        <w:tab/>
      </w:r>
      <w:r w:rsidRPr="003D1336">
        <w:rPr>
          <w:rFonts w:cs="v4.2.0"/>
        </w:rPr>
        <w:t>Void</w:t>
      </w:r>
      <w:r>
        <w:tab/>
        <w:t>1762</w:t>
      </w:r>
    </w:p>
    <w:p w14:paraId="271EEEE8" w14:textId="77777777" w:rsidR="00596D47" w:rsidRDefault="00596D47">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1762</w:t>
      </w:r>
    </w:p>
    <w:p w14:paraId="68C014CB" w14:textId="77777777" w:rsidR="00596D47" w:rsidRDefault="00596D47">
      <w:pPr>
        <w:pStyle w:val="TOC5"/>
        <w:rPr>
          <w:rFonts w:asciiTheme="minorHAnsi" w:eastAsiaTheme="minorEastAsia" w:hAnsiTheme="minorHAnsi" w:cstheme="minorBidi"/>
          <w:sz w:val="22"/>
          <w:szCs w:val="22"/>
        </w:rPr>
      </w:pPr>
      <w:r w:rsidRPr="00596D47">
        <w:t>A.8.</w:t>
      </w:r>
      <w:r w:rsidRPr="00596D47">
        <w:rPr>
          <w:lang w:eastAsia="zh-CN"/>
        </w:rPr>
        <w:t>7</w:t>
      </w:r>
      <w:r w:rsidRPr="00596D47">
        <w:t>.1.</w:t>
      </w:r>
      <w:r w:rsidRPr="00596D47">
        <w:rPr>
          <w:lang w:eastAsia="zh-CN"/>
        </w:rPr>
        <w:t>2</w:t>
      </w:r>
      <w:r w:rsidRPr="00596D47">
        <w:t>.</w:t>
      </w:r>
      <w:r w:rsidRPr="00596D47">
        <w:rPr>
          <w:lang w:eastAsia="zh-CN"/>
        </w:rPr>
        <w:t>3</w:t>
      </w:r>
      <w:r w:rsidRPr="00596D47">
        <w:rPr>
          <w:rFonts w:asciiTheme="minorHAnsi" w:eastAsiaTheme="minorEastAsia" w:hAnsiTheme="minorHAnsi"/>
          <w:sz w:val="22"/>
          <w:szCs w:val="22"/>
        </w:rPr>
        <w:tab/>
      </w:r>
      <w:r w:rsidRPr="003D1336">
        <w:rPr>
          <w:rFonts w:cs="v4.2.0"/>
          <w:lang w:eastAsia="zh-CN"/>
        </w:rPr>
        <w:t>Void</w:t>
      </w:r>
      <w:r>
        <w:tab/>
        <w:t>1762</w:t>
      </w:r>
    </w:p>
    <w:p w14:paraId="2BEA99C5" w14:textId="77777777" w:rsidR="00596D47" w:rsidRDefault="00596D47">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1762</w:t>
      </w:r>
    </w:p>
    <w:p w14:paraId="6219F53A" w14:textId="77777777" w:rsidR="00596D47" w:rsidRDefault="00596D47">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1762</w:t>
      </w:r>
    </w:p>
    <w:p w14:paraId="18E1AA09" w14:textId="77777777" w:rsidR="00596D47" w:rsidRDefault="00596D47">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1765</w:t>
      </w:r>
    </w:p>
    <w:p w14:paraId="2444C754" w14:textId="77777777" w:rsidR="00596D47" w:rsidRDefault="00596D47">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1766</w:t>
      </w:r>
    </w:p>
    <w:p w14:paraId="7D9FB3DC"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w:t>
      </w:r>
      <w:r w:rsidRPr="00596D47">
        <w:rPr>
          <w:lang w:eastAsia="zh-CN"/>
        </w:rPr>
        <w:t>3</w:t>
      </w:r>
      <w:r w:rsidRPr="00596D47">
        <w:t>.1</w:t>
      </w:r>
      <w:r w:rsidRPr="00596D47">
        <w:rPr>
          <w:rFonts w:asciiTheme="minorHAnsi" w:eastAsiaTheme="minorEastAsia" w:hAnsiTheme="minorHAnsi"/>
          <w:sz w:val="22"/>
          <w:szCs w:val="22"/>
        </w:rPr>
        <w:tab/>
      </w:r>
      <w:r w:rsidRPr="003D1336">
        <w:rPr>
          <w:rFonts w:cs="v4.2.0"/>
          <w:snapToGrid w:val="0"/>
        </w:rPr>
        <w:t>Test Purpose and Environment</w:t>
      </w:r>
      <w:r>
        <w:tab/>
        <w:t>1766</w:t>
      </w:r>
    </w:p>
    <w:p w14:paraId="72C3F0A9"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w:t>
      </w:r>
      <w:r w:rsidRPr="00596D47">
        <w:rPr>
          <w:lang w:eastAsia="zh-CN"/>
        </w:rPr>
        <w:t>3</w:t>
      </w:r>
      <w:r w:rsidRPr="00596D47">
        <w:t>.</w:t>
      </w:r>
      <w:r w:rsidRPr="00596D47">
        <w:rPr>
          <w:lang w:eastAsia="zh-CN"/>
        </w:rPr>
        <w:t>2</w:t>
      </w:r>
      <w:r w:rsidRPr="00596D47">
        <w:rPr>
          <w:rFonts w:asciiTheme="minorHAnsi" w:eastAsiaTheme="minorEastAsia" w:hAnsiTheme="minorHAnsi"/>
          <w:sz w:val="22"/>
          <w:szCs w:val="22"/>
        </w:rPr>
        <w:tab/>
      </w:r>
      <w:r w:rsidRPr="003D1336">
        <w:rPr>
          <w:rFonts w:cs="v4.2.0"/>
          <w:snapToGrid w:val="0"/>
        </w:rPr>
        <w:t>Test P</w:t>
      </w:r>
      <w:r w:rsidRPr="003D1336">
        <w:rPr>
          <w:rFonts w:cs="v4.2.0"/>
          <w:snapToGrid w:val="0"/>
          <w:lang w:eastAsia="zh-CN"/>
        </w:rPr>
        <w:t>arameters</w:t>
      </w:r>
      <w:r>
        <w:tab/>
        <w:t>1766</w:t>
      </w:r>
    </w:p>
    <w:p w14:paraId="61F47968"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w:t>
      </w:r>
      <w:r w:rsidRPr="00596D47">
        <w:rPr>
          <w:lang w:eastAsia="zh-CN"/>
        </w:rPr>
        <w:t>3</w:t>
      </w:r>
      <w:r w:rsidRPr="00596D47">
        <w:t>.</w:t>
      </w:r>
      <w:r w:rsidRPr="00596D47">
        <w:rPr>
          <w:lang w:eastAsia="zh-CN"/>
        </w:rPr>
        <w:t>3</w:t>
      </w:r>
      <w:r w:rsidRPr="00596D47">
        <w:rPr>
          <w:rFonts w:asciiTheme="minorHAnsi" w:eastAsiaTheme="minorEastAsia" w:hAnsiTheme="minorHAnsi"/>
          <w:sz w:val="22"/>
          <w:szCs w:val="22"/>
        </w:rPr>
        <w:tab/>
      </w:r>
      <w:r w:rsidRPr="003D1336">
        <w:rPr>
          <w:rFonts w:cs="v4.2.0"/>
          <w:snapToGrid w:val="0"/>
        </w:rPr>
        <w:t>Test Requirements</w:t>
      </w:r>
      <w:r>
        <w:tab/>
        <w:t>1767</w:t>
      </w:r>
    </w:p>
    <w:p w14:paraId="7AE267EA" w14:textId="77777777" w:rsidR="00596D47" w:rsidRDefault="00596D47">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1768</w:t>
      </w:r>
    </w:p>
    <w:p w14:paraId="5AB973BE"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.4.1</w:t>
      </w:r>
      <w:r w:rsidRPr="00596D47">
        <w:rPr>
          <w:rFonts w:asciiTheme="minorHAnsi" w:eastAsiaTheme="minorEastAsia" w:hAnsiTheme="minorHAnsi" w:cstheme="minorBidi"/>
          <w:sz w:val="22"/>
          <w:szCs w:val="22"/>
        </w:rPr>
        <w:tab/>
      </w:r>
      <w:r w:rsidRPr="003D1336">
        <w:rPr>
          <w:snapToGrid w:val="0"/>
        </w:rPr>
        <w:t>Test Purpose and Environment</w:t>
      </w:r>
      <w:r>
        <w:tab/>
        <w:t>1768</w:t>
      </w:r>
    </w:p>
    <w:p w14:paraId="179A240E"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.4.</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1770</w:t>
      </w:r>
    </w:p>
    <w:p w14:paraId="0F65F35F" w14:textId="77777777" w:rsidR="00596D47" w:rsidRDefault="00596D47">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1770</w:t>
      </w:r>
    </w:p>
    <w:p w14:paraId="55364586"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w:t>
      </w:r>
      <w:r w:rsidRPr="00596D47">
        <w:rPr>
          <w:lang w:eastAsia="zh-CN"/>
        </w:rPr>
        <w:t>5</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1770</w:t>
      </w:r>
    </w:p>
    <w:p w14:paraId="1E16007F" w14:textId="77777777" w:rsidR="00596D47" w:rsidRDefault="00596D47">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1772</w:t>
      </w:r>
    </w:p>
    <w:p w14:paraId="4D1DC14E" w14:textId="77777777" w:rsidR="00596D47" w:rsidRDefault="00596D47">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1772</w:t>
      </w:r>
    </w:p>
    <w:p w14:paraId="098DBDE2" w14:textId="77777777" w:rsidR="00596D47" w:rsidRDefault="00596D47">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1772</w:t>
      </w:r>
    </w:p>
    <w:p w14:paraId="1DBA33D6" w14:textId="77777777" w:rsidR="00596D47" w:rsidRDefault="00596D47">
      <w:pPr>
        <w:pStyle w:val="TOC4"/>
        <w:rPr>
          <w:rFonts w:asciiTheme="minorHAnsi" w:eastAsiaTheme="minorEastAsia" w:hAnsiTheme="minorHAnsi" w:cstheme="minorBidi"/>
          <w:sz w:val="22"/>
          <w:szCs w:val="22"/>
        </w:rPr>
      </w:pPr>
      <w:r w:rsidRPr="00596D47">
        <w:t>A.8.7A.1.1</w:t>
      </w:r>
      <w:r w:rsidRPr="00596D47">
        <w:rPr>
          <w:rFonts w:asciiTheme="minorHAnsi" w:eastAsiaTheme="minorEastAsia" w:hAnsiTheme="minorHAnsi" w:cstheme="minorBidi"/>
          <w:sz w:val="22"/>
          <w:szCs w:val="22"/>
        </w:rPr>
        <w:tab/>
      </w:r>
      <w:r w:rsidRPr="003D1336">
        <w:rPr>
          <w:snapToGrid w:val="0"/>
        </w:rPr>
        <w:t>Test Purpose and Environment</w:t>
      </w:r>
      <w:r>
        <w:tab/>
        <w:t>1772</w:t>
      </w:r>
    </w:p>
    <w:p w14:paraId="0B635D15" w14:textId="77777777" w:rsidR="00596D47" w:rsidRDefault="00596D47">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1775</w:t>
      </w:r>
    </w:p>
    <w:p w14:paraId="7DF694EA" w14:textId="77777777" w:rsidR="00596D47" w:rsidRDefault="00596D47">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1775</w:t>
      </w:r>
    </w:p>
    <w:p w14:paraId="77BBCE3D" w14:textId="77777777" w:rsidR="00596D47" w:rsidRDefault="00596D47">
      <w:pPr>
        <w:pStyle w:val="TOC3"/>
        <w:rPr>
          <w:rFonts w:asciiTheme="minorHAnsi" w:eastAsiaTheme="minorEastAsia" w:hAnsiTheme="minorHAnsi" w:cstheme="minorBidi"/>
          <w:sz w:val="22"/>
          <w:szCs w:val="22"/>
        </w:rPr>
      </w:pPr>
      <w:r w:rsidRPr="00596D47">
        <w:t>A.8.8.1</w:t>
      </w:r>
      <w:r w:rsidRPr="00596D47">
        <w:rPr>
          <w:rFonts w:asciiTheme="minorHAnsi" w:eastAsiaTheme="minorEastAsia" w:hAnsiTheme="minorHAnsi"/>
          <w:sz w:val="22"/>
          <w:szCs w:val="22"/>
        </w:rPr>
        <w:tab/>
      </w:r>
      <w:r w:rsidRPr="003D1336">
        <w:rPr>
          <w:rFonts w:cs="v4.2.0"/>
        </w:rPr>
        <w:t>E-UTRAN FDD – GSM event triggered reporting in AWGN</w:t>
      </w:r>
      <w:r>
        <w:tab/>
        <w:t>1775</w:t>
      </w:r>
    </w:p>
    <w:p w14:paraId="7AE3F677" w14:textId="77777777" w:rsidR="00596D47" w:rsidRDefault="00596D47">
      <w:pPr>
        <w:pStyle w:val="TOC4"/>
        <w:rPr>
          <w:rFonts w:asciiTheme="minorHAnsi" w:eastAsiaTheme="minorEastAsia" w:hAnsiTheme="minorHAnsi" w:cstheme="minorBidi"/>
          <w:sz w:val="22"/>
          <w:szCs w:val="22"/>
        </w:rPr>
      </w:pPr>
      <w:r w:rsidRPr="00596D47">
        <w:t>A.8.8.1.1</w:t>
      </w:r>
      <w:r w:rsidRPr="00596D47">
        <w:rPr>
          <w:rFonts w:asciiTheme="minorHAnsi" w:eastAsiaTheme="minorEastAsia" w:hAnsiTheme="minorHAnsi"/>
          <w:sz w:val="22"/>
          <w:szCs w:val="22"/>
        </w:rPr>
        <w:tab/>
      </w:r>
      <w:r w:rsidRPr="003D1336">
        <w:rPr>
          <w:rFonts w:cs="v4.2.0"/>
          <w:snapToGrid w:val="0"/>
        </w:rPr>
        <w:t>Test Purpose and Environment</w:t>
      </w:r>
      <w:r>
        <w:tab/>
        <w:t>1775</w:t>
      </w:r>
    </w:p>
    <w:p w14:paraId="16731A42" w14:textId="77777777" w:rsidR="00596D47" w:rsidRDefault="00596D47">
      <w:pPr>
        <w:pStyle w:val="TOC4"/>
        <w:rPr>
          <w:rFonts w:asciiTheme="minorHAnsi" w:eastAsiaTheme="minorEastAsia" w:hAnsiTheme="minorHAnsi" w:cstheme="minorBidi"/>
          <w:sz w:val="22"/>
          <w:szCs w:val="22"/>
        </w:rPr>
      </w:pPr>
      <w:r w:rsidRPr="00596D47">
        <w:t>A.8.8.1.2</w:t>
      </w:r>
      <w:r w:rsidRPr="00596D47">
        <w:rPr>
          <w:rFonts w:asciiTheme="minorHAnsi" w:eastAsiaTheme="minorEastAsia" w:hAnsiTheme="minorHAnsi"/>
          <w:sz w:val="22"/>
          <w:szCs w:val="22"/>
        </w:rPr>
        <w:tab/>
      </w:r>
      <w:r w:rsidRPr="003D1336">
        <w:rPr>
          <w:rFonts w:cs="v4.2.0"/>
          <w:snapToGrid w:val="0"/>
        </w:rPr>
        <w:t>Test Requirements</w:t>
      </w:r>
      <w:r>
        <w:tab/>
        <w:t>1777</w:t>
      </w:r>
    </w:p>
    <w:p w14:paraId="58C32686" w14:textId="77777777" w:rsidR="00596D47" w:rsidRDefault="00596D47">
      <w:pPr>
        <w:pStyle w:val="TOC3"/>
        <w:rPr>
          <w:rFonts w:asciiTheme="minorHAnsi" w:eastAsiaTheme="minorEastAsia" w:hAnsiTheme="minorHAnsi" w:cstheme="minorBidi"/>
          <w:sz w:val="22"/>
          <w:szCs w:val="22"/>
        </w:rPr>
      </w:pPr>
      <w:r w:rsidRPr="00596D47">
        <w:t>A.8.8.2</w:t>
      </w:r>
      <w:r w:rsidRPr="00596D47">
        <w:rPr>
          <w:rFonts w:asciiTheme="minorHAnsi" w:eastAsiaTheme="minorEastAsia" w:hAnsiTheme="minorHAnsi"/>
          <w:sz w:val="22"/>
          <w:szCs w:val="22"/>
        </w:rPr>
        <w:tab/>
      </w:r>
      <w:r w:rsidRPr="003D1336">
        <w:rPr>
          <w:rFonts w:cs="v4.2.0"/>
        </w:rPr>
        <w:t>E-UTRAN FDD-GSM event triggered reporting when DRX is used in AWGN</w:t>
      </w:r>
      <w:r>
        <w:tab/>
        <w:t>1777</w:t>
      </w:r>
    </w:p>
    <w:p w14:paraId="51A9C6A2" w14:textId="77777777" w:rsidR="00596D47" w:rsidRDefault="00596D47">
      <w:pPr>
        <w:pStyle w:val="TOC4"/>
        <w:rPr>
          <w:rFonts w:asciiTheme="minorHAnsi" w:eastAsiaTheme="minorEastAsia" w:hAnsiTheme="minorHAnsi" w:cstheme="minorBidi"/>
          <w:sz w:val="22"/>
          <w:szCs w:val="22"/>
        </w:rPr>
      </w:pPr>
      <w:r w:rsidRPr="00596D47">
        <w:lastRenderedPageBreak/>
        <w:t>A.8.8.2.1</w:t>
      </w:r>
      <w:r w:rsidRPr="00596D47">
        <w:rPr>
          <w:rFonts w:asciiTheme="minorHAnsi" w:eastAsiaTheme="minorEastAsia" w:hAnsiTheme="minorHAnsi"/>
          <w:sz w:val="22"/>
          <w:szCs w:val="22"/>
        </w:rPr>
        <w:tab/>
      </w:r>
      <w:r w:rsidRPr="003D1336">
        <w:rPr>
          <w:rFonts w:cs="v4.2.0"/>
          <w:snapToGrid w:val="0"/>
        </w:rPr>
        <w:t>Test Purpose and Environment</w:t>
      </w:r>
      <w:r>
        <w:tab/>
        <w:t>1777</w:t>
      </w:r>
    </w:p>
    <w:p w14:paraId="79361A87" w14:textId="77777777" w:rsidR="00596D47" w:rsidRDefault="00596D47">
      <w:pPr>
        <w:pStyle w:val="TOC4"/>
        <w:rPr>
          <w:rFonts w:asciiTheme="minorHAnsi" w:eastAsiaTheme="minorEastAsia" w:hAnsiTheme="minorHAnsi" w:cstheme="minorBidi"/>
          <w:sz w:val="22"/>
          <w:szCs w:val="22"/>
        </w:rPr>
      </w:pPr>
      <w:r w:rsidRPr="00596D47">
        <w:t>A.8.8.2.2</w:t>
      </w:r>
      <w:r w:rsidRPr="00596D47">
        <w:rPr>
          <w:rFonts w:asciiTheme="minorHAnsi" w:eastAsiaTheme="minorEastAsia" w:hAnsiTheme="minorHAnsi" w:cstheme="minorBidi"/>
          <w:sz w:val="22"/>
          <w:szCs w:val="22"/>
        </w:rPr>
        <w:tab/>
      </w:r>
      <w:r w:rsidRPr="003D1336">
        <w:rPr>
          <w:snapToGrid w:val="0"/>
        </w:rPr>
        <w:t>Test Requirements</w:t>
      </w:r>
      <w:r>
        <w:tab/>
        <w:t>1779</w:t>
      </w:r>
    </w:p>
    <w:p w14:paraId="2BA4998A" w14:textId="77777777" w:rsidR="00596D47" w:rsidRDefault="00596D47">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1780</w:t>
      </w:r>
    </w:p>
    <w:p w14:paraId="64A31D92" w14:textId="77777777" w:rsidR="00596D47" w:rsidRDefault="00596D47">
      <w:pPr>
        <w:pStyle w:val="TOC4"/>
        <w:rPr>
          <w:rFonts w:asciiTheme="minorHAnsi" w:eastAsiaTheme="minorEastAsia" w:hAnsiTheme="minorHAnsi" w:cstheme="minorBidi"/>
          <w:sz w:val="22"/>
          <w:szCs w:val="22"/>
        </w:rPr>
      </w:pPr>
      <w:r w:rsidRPr="00596D47">
        <w:t>A.8.8.3.1</w:t>
      </w:r>
      <w:r w:rsidRPr="00596D47">
        <w:rPr>
          <w:rFonts w:asciiTheme="minorHAnsi" w:eastAsiaTheme="minorEastAsia" w:hAnsiTheme="minorHAnsi" w:cstheme="minorBidi"/>
          <w:sz w:val="22"/>
          <w:szCs w:val="22"/>
        </w:rPr>
        <w:tab/>
      </w:r>
      <w:r w:rsidRPr="003D1336">
        <w:rPr>
          <w:snapToGrid w:val="0"/>
        </w:rPr>
        <w:t>Test Purpose and Environment</w:t>
      </w:r>
      <w:r>
        <w:tab/>
        <w:t>1780</w:t>
      </w:r>
    </w:p>
    <w:p w14:paraId="60B24D18" w14:textId="77777777" w:rsidR="00596D47" w:rsidRDefault="00596D47">
      <w:pPr>
        <w:pStyle w:val="TOC4"/>
        <w:rPr>
          <w:rFonts w:asciiTheme="minorHAnsi" w:eastAsiaTheme="minorEastAsia" w:hAnsiTheme="minorHAnsi" w:cstheme="minorBidi"/>
          <w:sz w:val="22"/>
          <w:szCs w:val="22"/>
        </w:rPr>
      </w:pPr>
      <w:r w:rsidRPr="00596D47">
        <w:t>A.8.8.3.2</w:t>
      </w:r>
      <w:r w:rsidRPr="00596D47">
        <w:rPr>
          <w:rFonts w:asciiTheme="minorHAnsi" w:eastAsiaTheme="minorEastAsia" w:hAnsiTheme="minorHAnsi" w:cstheme="minorBidi"/>
          <w:sz w:val="22"/>
          <w:szCs w:val="22"/>
        </w:rPr>
        <w:tab/>
      </w:r>
      <w:r w:rsidRPr="003D1336">
        <w:rPr>
          <w:snapToGrid w:val="0"/>
        </w:rPr>
        <w:t>Test Requirements</w:t>
      </w:r>
      <w:r>
        <w:tab/>
        <w:t>1781</w:t>
      </w:r>
    </w:p>
    <w:p w14:paraId="33447081" w14:textId="77777777" w:rsidR="00596D47" w:rsidRDefault="00596D47">
      <w:pPr>
        <w:pStyle w:val="TOC2"/>
        <w:rPr>
          <w:rFonts w:asciiTheme="minorHAnsi" w:eastAsiaTheme="minorEastAsia" w:hAnsiTheme="minorHAnsi" w:cstheme="minorBidi"/>
          <w:sz w:val="22"/>
          <w:szCs w:val="22"/>
        </w:rPr>
      </w:pPr>
      <w:r w:rsidRPr="00596D47">
        <w:t>A.8.</w:t>
      </w:r>
      <w:r w:rsidRPr="00596D47">
        <w:rPr>
          <w:lang w:eastAsia="zh-CN"/>
        </w:rPr>
        <w:t>9</w:t>
      </w:r>
      <w:r w:rsidRPr="00596D47">
        <w:rPr>
          <w:rFonts w:asciiTheme="minorHAnsi" w:eastAsiaTheme="minorEastAsia" w:hAnsiTheme="minorHAnsi" w:cstheme="minorBidi"/>
          <w:sz w:val="22"/>
          <w:szCs w:val="22"/>
        </w:rPr>
        <w:tab/>
      </w:r>
      <w:r w:rsidRPr="003D1336">
        <w:rPr>
          <w:lang w:val="sv-SE" w:eastAsia="zh-CN"/>
        </w:rPr>
        <w:t>E-UTRAN F</w:t>
      </w:r>
      <w:r w:rsidRPr="003D1336">
        <w:rPr>
          <w:lang w:val="sv-SE"/>
        </w:rPr>
        <w:t>DD</w:t>
      </w:r>
      <w:r w:rsidRPr="003D1336">
        <w:rPr>
          <w:lang w:val="sv-SE" w:eastAsia="zh-CN"/>
        </w:rPr>
        <w:t xml:space="preserve"> </w:t>
      </w:r>
      <w:r w:rsidRPr="003D1336">
        <w:rPr>
          <w:lang w:val="sv-SE"/>
        </w:rPr>
        <w:t>-</w:t>
      </w:r>
      <w:r w:rsidRPr="003D1336">
        <w:rPr>
          <w:lang w:val="sv-SE" w:eastAsia="zh-CN"/>
        </w:rPr>
        <w:t xml:space="preserve"> UTRAN T</w:t>
      </w:r>
      <w:r w:rsidRPr="003D1336">
        <w:rPr>
          <w:lang w:val="sv-SE"/>
        </w:rPr>
        <w:t>DD measurements</w:t>
      </w:r>
      <w:r>
        <w:tab/>
        <w:t>1782</w:t>
      </w:r>
    </w:p>
    <w:p w14:paraId="639CD615" w14:textId="77777777" w:rsidR="00596D47" w:rsidRDefault="00596D47">
      <w:pPr>
        <w:pStyle w:val="TOC3"/>
        <w:rPr>
          <w:rFonts w:asciiTheme="minorHAnsi" w:eastAsiaTheme="minorEastAsia" w:hAnsiTheme="minorHAnsi" w:cstheme="minorBidi"/>
          <w:sz w:val="22"/>
          <w:szCs w:val="22"/>
        </w:rPr>
      </w:pPr>
      <w:r w:rsidRPr="00596D47">
        <w:t>A.8.</w:t>
      </w:r>
      <w:r w:rsidRPr="00596D47">
        <w:rPr>
          <w:lang w:eastAsia="zh-CN"/>
        </w:rPr>
        <w:t>9</w:t>
      </w:r>
      <w:r w:rsidRPr="00596D47">
        <w:t>.1</w:t>
      </w:r>
      <w:r w:rsidRPr="00596D47">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3D1336">
        <w:rPr>
          <w:rFonts w:cs="v4.2.0"/>
        </w:rPr>
        <w:t xml:space="preserve"> </w:t>
      </w:r>
      <w:r w:rsidRPr="003D1336">
        <w:rPr>
          <w:rFonts w:cs="v4.2.0"/>
          <w:lang w:eastAsia="zh-CN"/>
        </w:rPr>
        <w:t>e</w:t>
      </w:r>
      <w:r w:rsidRPr="003D1336">
        <w:rPr>
          <w:rFonts w:cs="v4.2.0"/>
        </w:rPr>
        <w:t>vent triggered reporting in fading propagation conditions</w:t>
      </w:r>
      <w:r>
        <w:tab/>
        <w:t>1782</w:t>
      </w:r>
    </w:p>
    <w:p w14:paraId="12CDDFF0"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9</w:t>
      </w:r>
      <w:r w:rsidRPr="00596D47">
        <w:t>.1.1</w:t>
      </w:r>
      <w:r w:rsidRPr="00596D47">
        <w:rPr>
          <w:rFonts w:asciiTheme="minorHAnsi" w:eastAsiaTheme="minorEastAsia" w:hAnsiTheme="minorHAnsi"/>
          <w:sz w:val="22"/>
          <w:szCs w:val="22"/>
        </w:rPr>
        <w:tab/>
      </w:r>
      <w:r w:rsidRPr="003D1336">
        <w:rPr>
          <w:rFonts w:cs="v4.2.0"/>
          <w:snapToGrid w:val="0"/>
        </w:rPr>
        <w:t>Test Purpose and Environment</w:t>
      </w:r>
      <w:r>
        <w:tab/>
        <w:t>1782</w:t>
      </w:r>
    </w:p>
    <w:p w14:paraId="7F14BAC6"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9</w:t>
      </w:r>
      <w:r w:rsidRPr="00596D47">
        <w:t>.1.2</w:t>
      </w:r>
      <w:r w:rsidRPr="00596D47">
        <w:rPr>
          <w:rFonts w:asciiTheme="minorHAnsi" w:eastAsiaTheme="minorEastAsia" w:hAnsiTheme="minorHAnsi"/>
          <w:sz w:val="22"/>
          <w:szCs w:val="22"/>
        </w:rPr>
        <w:tab/>
      </w:r>
      <w:r w:rsidRPr="003D1336">
        <w:rPr>
          <w:rFonts w:cs="v4.2.0"/>
          <w:snapToGrid w:val="0"/>
        </w:rPr>
        <w:t>Test Requirements</w:t>
      </w:r>
      <w:r>
        <w:tab/>
        <w:t>1783</w:t>
      </w:r>
    </w:p>
    <w:p w14:paraId="594E2DCC" w14:textId="77777777" w:rsidR="00596D47" w:rsidRDefault="00596D47">
      <w:pPr>
        <w:pStyle w:val="TOC3"/>
        <w:rPr>
          <w:rFonts w:asciiTheme="minorHAnsi" w:eastAsiaTheme="minorEastAsia" w:hAnsiTheme="minorHAnsi" w:cstheme="minorBidi"/>
          <w:sz w:val="22"/>
          <w:szCs w:val="22"/>
        </w:rPr>
      </w:pPr>
      <w:r w:rsidRPr="00596D47">
        <w:t>A.8.</w:t>
      </w:r>
      <w:r w:rsidRPr="00596D47">
        <w:rPr>
          <w:lang w:eastAsia="zh-CN"/>
        </w:rPr>
        <w:t>9</w:t>
      </w:r>
      <w:r w:rsidRPr="00596D47">
        <w:t>.</w:t>
      </w:r>
      <w:r w:rsidRPr="00596D47">
        <w:rPr>
          <w:lang w:eastAsia="zh-CN"/>
        </w:rPr>
        <w:t>2</w:t>
      </w:r>
      <w:r w:rsidRPr="00596D47">
        <w:rPr>
          <w:rFonts w:asciiTheme="minorHAnsi" w:eastAsiaTheme="minorEastAsia" w:hAnsiTheme="minorHAnsi"/>
          <w:sz w:val="22"/>
          <w:szCs w:val="22"/>
        </w:rPr>
        <w:tab/>
      </w:r>
      <w:r w:rsidRPr="003D1336">
        <w:rPr>
          <w:rFonts w:cs="v4.2.0"/>
        </w:rPr>
        <w:t>E-UTRA</w:t>
      </w:r>
      <w:r w:rsidRPr="003D1336">
        <w:rPr>
          <w:rFonts w:cs="v4.2.0"/>
          <w:lang w:eastAsia="zh-CN"/>
        </w:rPr>
        <w:t>N</w:t>
      </w:r>
      <w:r w:rsidRPr="003D1336">
        <w:rPr>
          <w:rFonts w:cs="v4.2.0"/>
        </w:rPr>
        <w:t xml:space="preserve"> </w:t>
      </w:r>
      <w:r w:rsidRPr="003D1336">
        <w:rPr>
          <w:rFonts w:cs="v4.2.0"/>
          <w:lang w:eastAsia="zh-CN"/>
        </w:rPr>
        <w:t>F</w:t>
      </w:r>
      <w:r w:rsidRPr="003D1336">
        <w:rPr>
          <w:rFonts w:cs="v4.2.0"/>
        </w:rPr>
        <w:t xml:space="preserve">DD </w:t>
      </w:r>
      <w:r w:rsidRPr="003D1336">
        <w:rPr>
          <w:rFonts w:cs="v4.2.0"/>
          <w:lang w:eastAsia="zh-CN"/>
        </w:rPr>
        <w:t xml:space="preserve">- </w:t>
      </w:r>
      <w:r w:rsidRPr="003D1336">
        <w:rPr>
          <w:rFonts w:cs="v4.2.0"/>
        </w:rPr>
        <w:t>UTRA</w:t>
      </w:r>
      <w:r w:rsidRPr="003D1336">
        <w:rPr>
          <w:rFonts w:cs="v4.2.0"/>
          <w:lang w:eastAsia="zh-CN"/>
        </w:rPr>
        <w:t>N</w:t>
      </w:r>
      <w:r w:rsidRPr="003D1336">
        <w:rPr>
          <w:rFonts w:cs="v4.2.0"/>
        </w:rPr>
        <w:t xml:space="preserve"> TDD </w:t>
      </w:r>
      <w:r>
        <w:t>enhanced cell identification under AWGN propagation conditions</w:t>
      </w:r>
      <w:r>
        <w:tab/>
        <w:t>1784</w:t>
      </w:r>
    </w:p>
    <w:p w14:paraId="273FCC4B" w14:textId="77777777" w:rsidR="00596D47" w:rsidRDefault="00596D47">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1784</w:t>
      </w:r>
    </w:p>
    <w:p w14:paraId="558D2346" w14:textId="77777777" w:rsidR="00596D47" w:rsidRDefault="00596D47">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1786</w:t>
      </w:r>
    </w:p>
    <w:p w14:paraId="228F1FF4" w14:textId="77777777" w:rsidR="00596D47" w:rsidRDefault="00596D47">
      <w:pPr>
        <w:pStyle w:val="TOC3"/>
        <w:rPr>
          <w:rFonts w:asciiTheme="minorHAnsi" w:eastAsiaTheme="minorEastAsia" w:hAnsiTheme="minorHAnsi" w:cstheme="minorBidi"/>
          <w:sz w:val="22"/>
          <w:szCs w:val="22"/>
        </w:rPr>
      </w:pPr>
      <w:r w:rsidRPr="00596D47">
        <w:t>A.8.10</w:t>
      </w:r>
      <w:r w:rsidRPr="00596D47">
        <w:rPr>
          <w:rFonts w:asciiTheme="minorHAnsi" w:eastAsiaTheme="minorEastAsia" w:hAnsiTheme="minorHAnsi"/>
          <w:sz w:val="22"/>
          <w:szCs w:val="22"/>
        </w:rPr>
        <w:tab/>
      </w:r>
      <w:r w:rsidRPr="003D1336">
        <w:rPr>
          <w:rFonts w:cs="v4.2.0"/>
        </w:rPr>
        <w:t>E-UTRAN TDD – GSM Measurements</w:t>
      </w:r>
      <w:r>
        <w:tab/>
        <w:t>1786</w:t>
      </w:r>
    </w:p>
    <w:p w14:paraId="67C9A037" w14:textId="77777777" w:rsidR="00596D47" w:rsidRDefault="00596D47">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1786</w:t>
      </w:r>
    </w:p>
    <w:p w14:paraId="3D14503F" w14:textId="77777777" w:rsidR="00596D47" w:rsidRDefault="00596D47">
      <w:pPr>
        <w:pStyle w:val="TOC4"/>
        <w:rPr>
          <w:rFonts w:asciiTheme="minorHAnsi" w:eastAsiaTheme="minorEastAsia" w:hAnsiTheme="minorHAnsi" w:cstheme="minorBidi"/>
          <w:sz w:val="22"/>
          <w:szCs w:val="22"/>
        </w:rPr>
      </w:pPr>
      <w:r w:rsidRPr="00596D47">
        <w:t>A.8.10.1.1</w:t>
      </w:r>
      <w:r w:rsidRPr="00596D47">
        <w:rPr>
          <w:rFonts w:asciiTheme="minorHAnsi" w:eastAsiaTheme="minorEastAsia" w:hAnsiTheme="minorHAnsi"/>
          <w:sz w:val="22"/>
          <w:szCs w:val="22"/>
        </w:rPr>
        <w:tab/>
      </w:r>
      <w:r w:rsidRPr="003D1336">
        <w:rPr>
          <w:rFonts w:cs="v4.2.0"/>
          <w:snapToGrid w:val="0"/>
        </w:rPr>
        <w:t>Test Purpose and Environment</w:t>
      </w:r>
      <w:r>
        <w:tab/>
        <w:t>1786</w:t>
      </w:r>
    </w:p>
    <w:p w14:paraId="4F575ACD" w14:textId="77777777" w:rsidR="00596D47" w:rsidRDefault="00596D47">
      <w:pPr>
        <w:pStyle w:val="TOC4"/>
        <w:rPr>
          <w:rFonts w:asciiTheme="minorHAnsi" w:eastAsiaTheme="minorEastAsia" w:hAnsiTheme="minorHAnsi" w:cstheme="minorBidi"/>
          <w:sz w:val="22"/>
          <w:szCs w:val="22"/>
        </w:rPr>
      </w:pPr>
      <w:r w:rsidRPr="00596D47">
        <w:t>A.8.10.1.2</w:t>
      </w:r>
      <w:r w:rsidRPr="00596D47">
        <w:rPr>
          <w:rFonts w:asciiTheme="minorHAnsi" w:eastAsiaTheme="minorEastAsia" w:hAnsiTheme="minorHAnsi"/>
          <w:sz w:val="22"/>
          <w:szCs w:val="22"/>
        </w:rPr>
        <w:tab/>
      </w:r>
      <w:r w:rsidRPr="003D1336">
        <w:rPr>
          <w:rFonts w:cs="v4.2.0"/>
          <w:snapToGrid w:val="0"/>
        </w:rPr>
        <w:t>Test Requirements</w:t>
      </w:r>
      <w:r>
        <w:tab/>
        <w:t>1787</w:t>
      </w:r>
    </w:p>
    <w:p w14:paraId="6543431C" w14:textId="77777777" w:rsidR="00596D47" w:rsidRDefault="00596D47">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1788</w:t>
      </w:r>
    </w:p>
    <w:p w14:paraId="607284CD" w14:textId="77777777" w:rsidR="00596D47" w:rsidRDefault="00596D47">
      <w:pPr>
        <w:pStyle w:val="TOC4"/>
        <w:rPr>
          <w:rFonts w:asciiTheme="minorHAnsi" w:eastAsiaTheme="minorEastAsia" w:hAnsiTheme="minorHAnsi" w:cstheme="minorBidi"/>
          <w:sz w:val="22"/>
          <w:szCs w:val="22"/>
        </w:rPr>
      </w:pPr>
      <w:r w:rsidRPr="00596D47">
        <w:t>A.8.10.2.1</w:t>
      </w:r>
      <w:r w:rsidRPr="00596D47">
        <w:rPr>
          <w:rFonts w:asciiTheme="minorHAnsi" w:eastAsiaTheme="minorEastAsia" w:hAnsiTheme="minorHAnsi"/>
          <w:sz w:val="22"/>
          <w:szCs w:val="22"/>
        </w:rPr>
        <w:tab/>
      </w:r>
      <w:r w:rsidRPr="003D1336">
        <w:rPr>
          <w:rFonts w:cs="v4.2.0"/>
          <w:snapToGrid w:val="0"/>
        </w:rPr>
        <w:t>Test Purpose and Environment</w:t>
      </w:r>
      <w:r>
        <w:tab/>
        <w:t>1788</w:t>
      </w:r>
    </w:p>
    <w:p w14:paraId="245DA170" w14:textId="77777777" w:rsidR="00596D47" w:rsidRDefault="00596D47">
      <w:pPr>
        <w:pStyle w:val="TOC4"/>
        <w:rPr>
          <w:rFonts w:asciiTheme="minorHAnsi" w:eastAsiaTheme="minorEastAsia" w:hAnsiTheme="minorHAnsi" w:cstheme="minorBidi"/>
          <w:sz w:val="22"/>
          <w:szCs w:val="22"/>
        </w:rPr>
      </w:pPr>
      <w:r w:rsidRPr="00596D47">
        <w:t>A.8.10.2.2</w:t>
      </w:r>
      <w:r w:rsidRPr="00596D47">
        <w:rPr>
          <w:rFonts w:asciiTheme="minorHAnsi" w:eastAsiaTheme="minorEastAsia" w:hAnsiTheme="minorHAnsi"/>
          <w:sz w:val="22"/>
          <w:szCs w:val="22"/>
        </w:rPr>
        <w:tab/>
      </w:r>
      <w:r w:rsidRPr="003D1336">
        <w:rPr>
          <w:rFonts w:cs="v4.2.0"/>
          <w:snapToGrid w:val="0"/>
        </w:rPr>
        <w:t>Test Requirements</w:t>
      </w:r>
      <w:r>
        <w:tab/>
        <w:t>1790</w:t>
      </w:r>
    </w:p>
    <w:p w14:paraId="37070DEB" w14:textId="77777777" w:rsidR="00596D47" w:rsidRDefault="00596D47">
      <w:pPr>
        <w:pStyle w:val="TOC2"/>
        <w:rPr>
          <w:rFonts w:asciiTheme="minorHAnsi" w:eastAsiaTheme="minorEastAsia" w:hAnsiTheme="minorHAnsi" w:cstheme="minorBidi"/>
          <w:sz w:val="22"/>
          <w:szCs w:val="22"/>
        </w:rPr>
      </w:pPr>
      <w:r w:rsidRPr="00596D47">
        <w:t>A.8.11</w:t>
      </w:r>
      <w:r w:rsidRPr="00596D47">
        <w:rPr>
          <w:rFonts w:asciiTheme="minorHAnsi" w:hAnsiTheme="minorHAnsi" w:cstheme="minorBidi"/>
          <w:sz w:val="22"/>
          <w:szCs w:val="22"/>
        </w:rPr>
        <w:tab/>
      </w:r>
      <w:r w:rsidRPr="003D1336">
        <w:rPr>
          <w:rFonts w:eastAsia="SimSun"/>
        </w:rPr>
        <w:t>Monitoring of Multiple Layers</w:t>
      </w:r>
      <w:r>
        <w:tab/>
        <w:t>1790</w:t>
      </w:r>
    </w:p>
    <w:p w14:paraId="24ADCE1C" w14:textId="77777777" w:rsidR="00596D47" w:rsidRDefault="00596D4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1790</w:t>
      </w:r>
    </w:p>
    <w:p w14:paraId="3AC8C491" w14:textId="77777777" w:rsidR="00596D47" w:rsidRDefault="00596D47">
      <w:pPr>
        <w:pStyle w:val="TOC4"/>
        <w:rPr>
          <w:rFonts w:asciiTheme="minorHAnsi" w:eastAsiaTheme="minorEastAsia" w:hAnsiTheme="minorHAnsi" w:cstheme="minorBidi"/>
          <w:sz w:val="22"/>
          <w:szCs w:val="22"/>
        </w:rPr>
      </w:pPr>
      <w:r w:rsidRPr="00596D47">
        <w:t>A.8.11.1.1</w:t>
      </w:r>
      <w:r w:rsidRPr="00596D47">
        <w:rPr>
          <w:rFonts w:asciiTheme="minorHAnsi" w:eastAsiaTheme="minorEastAsia" w:hAnsiTheme="minorHAnsi" w:cstheme="minorBidi"/>
          <w:sz w:val="22"/>
          <w:szCs w:val="22"/>
        </w:rPr>
        <w:tab/>
      </w:r>
      <w:r w:rsidRPr="003D1336">
        <w:rPr>
          <w:snapToGrid w:val="0"/>
        </w:rPr>
        <w:t>Test Purpose and Environment</w:t>
      </w:r>
      <w:r>
        <w:tab/>
        <w:t>1790</w:t>
      </w:r>
    </w:p>
    <w:p w14:paraId="4329B196" w14:textId="77777777" w:rsidR="00596D47" w:rsidRDefault="00596D47">
      <w:pPr>
        <w:pStyle w:val="TOC4"/>
        <w:rPr>
          <w:rFonts w:asciiTheme="minorHAnsi" w:eastAsiaTheme="minorEastAsia" w:hAnsiTheme="minorHAnsi" w:cstheme="minorBidi"/>
          <w:sz w:val="22"/>
          <w:szCs w:val="22"/>
        </w:rPr>
      </w:pPr>
      <w:r w:rsidRPr="00596D47">
        <w:t>A.8.11.1.2</w:t>
      </w:r>
      <w:r w:rsidRPr="00596D47">
        <w:rPr>
          <w:rFonts w:asciiTheme="minorHAnsi" w:eastAsiaTheme="minorEastAsia" w:hAnsiTheme="minorHAnsi" w:cstheme="minorBidi"/>
          <w:sz w:val="22"/>
          <w:szCs w:val="22"/>
        </w:rPr>
        <w:tab/>
      </w:r>
      <w:r w:rsidRPr="003D1336">
        <w:rPr>
          <w:snapToGrid w:val="0"/>
        </w:rPr>
        <w:t>Test Requirements</w:t>
      </w:r>
      <w:r>
        <w:tab/>
        <w:t>1792</w:t>
      </w:r>
    </w:p>
    <w:p w14:paraId="318EA933" w14:textId="77777777" w:rsidR="00596D47" w:rsidRDefault="00596D47">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1793</w:t>
      </w:r>
    </w:p>
    <w:p w14:paraId="48FDDDF9" w14:textId="77777777" w:rsidR="00596D47" w:rsidRDefault="00596D47">
      <w:pPr>
        <w:pStyle w:val="TOC4"/>
        <w:rPr>
          <w:rFonts w:asciiTheme="minorHAnsi" w:eastAsiaTheme="minorEastAsia" w:hAnsiTheme="minorHAnsi" w:cstheme="minorBidi"/>
          <w:sz w:val="22"/>
          <w:szCs w:val="22"/>
        </w:rPr>
      </w:pPr>
      <w:r w:rsidRPr="00596D47">
        <w:t>A.8.11.2.1</w:t>
      </w:r>
      <w:r w:rsidRPr="00596D47">
        <w:rPr>
          <w:rFonts w:asciiTheme="minorHAnsi" w:eastAsiaTheme="minorEastAsia" w:hAnsiTheme="minorHAnsi"/>
          <w:sz w:val="22"/>
          <w:szCs w:val="22"/>
        </w:rPr>
        <w:tab/>
      </w:r>
      <w:r w:rsidRPr="003D1336">
        <w:rPr>
          <w:rFonts w:cs="v4.2.0"/>
          <w:snapToGrid w:val="0"/>
        </w:rPr>
        <w:t>Test Purpose and Environment</w:t>
      </w:r>
      <w:r>
        <w:tab/>
        <w:t>1793</w:t>
      </w:r>
    </w:p>
    <w:p w14:paraId="4E396822" w14:textId="77777777" w:rsidR="00596D47" w:rsidRDefault="00596D47">
      <w:pPr>
        <w:pStyle w:val="TOC4"/>
        <w:rPr>
          <w:rFonts w:asciiTheme="minorHAnsi" w:eastAsiaTheme="minorEastAsia" w:hAnsiTheme="minorHAnsi" w:cstheme="minorBidi"/>
          <w:sz w:val="22"/>
          <w:szCs w:val="22"/>
        </w:rPr>
      </w:pPr>
      <w:r w:rsidRPr="00596D47">
        <w:t>A.8.11.2.2</w:t>
      </w:r>
      <w:r w:rsidRPr="00596D47">
        <w:rPr>
          <w:rFonts w:asciiTheme="minorHAnsi" w:eastAsiaTheme="minorEastAsia" w:hAnsiTheme="minorHAnsi"/>
          <w:sz w:val="22"/>
          <w:szCs w:val="22"/>
        </w:rPr>
        <w:tab/>
      </w:r>
      <w:r w:rsidRPr="003D1336">
        <w:rPr>
          <w:rFonts w:cs="v4.2.0"/>
          <w:snapToGrid w:val="0"/>
        </w:rPr>
        <w:t>Test Requirements</w:t>
      </w:r>
      <w:r>
        <w:tab/>
        <w:t>1794</w:t>
      </w:r>
    </w:p>
    <w:p w14:paraId="0B5CAF8E" w14:textId="77777777" w:rsidR="00596D47" w:rsidRDefault="00596D47">
      <w:pPr>
        <w:pStyle w:val="TOC3"/>
        <w:rPr>
          <w:rFonts w:asciiTheme="minorHAnsi" w:eastAsiaTheme="minorEastAsia" w:hAnsiTheme="minorHAnsi" w:cstheme="minorBidi"/>
          <w:sz w:val="22"/>
          <w:szCs w:val="22"/>
        </w:rPr>
      </w:pPr>
      <w:r w:rsidRPr="00596D47">
        <w:t>A.8.11.3</w:t>
      </w:r>
      <w:r w:rsidRPr="00596D47">
        <w:rPr>
          <w:rFonts w:asciiTheme="minorHAnsi" w:eastAsiaTheme="minorEastAsia" w:hAnsiTheme="minorHAnsi"/>
          <w:sz w:val="22"/>
          <w:szCs w:val="22"/>
        </w:rPr>
        <w:tab/>
      </w:r>
      <w:r w:rsidRPr="003D1336">
        <w:rPr>
          <w:rFonts w:cs="v4.2.0"/>
        </w:rPr>
        <w:t>E-UTRAN FDD-FDD Inter-frequency and UTRAN FDD event triggered reporting under fading propagation conditions</w:t>
      </w:r>
      <w:r>
        <w:tab/>
        <w:t>1794</w:t>
      </w:r>
    </w:p>
    <w:p w14:paraId="7DC78DD5" w14:textId="77777777" w:rsidR="00596D47" w:rsidRDefault="00596D47">
      <w:pPr>
        <w:pStyle w:val="TOC4"/>
        <w:rPr>
          <w:rFonts w:asciiTheme="minorHAnsi" w:eastAsiaTheme="minorEastAsia" w:hAnsiTheme="minorHAnsi" w:cstheme="minorBidi"/>
          <w:sz w:val="22"/>
          <w:szCs w:val="22"/>
        </w:rPr>
      </w:pPr>
      <w:r w:rsidRPr="00596D47">
        <w:t>A.8.11.3.1</w:t>
      </w:r>
      <w:r w:rsidRPr="00596D47">
        <w:rPr>
          <w:rFonts w:asciiTheme="minorHAnsi" w:eastAsiaTheme="minorEastAsia" w:hAnsiTheme="minorHAnsi"/>
          <w:sz w:val="22"/>
          <w:szCs w:val="22"/>
        </w:rPr>
        <w:tab/>
      </w:r>
      <w:r w:rsidRPr="003D1336">
        <w:rPr>
          <w:rFonts w:cs="v4.2.0"/>
          <w:snapToGrid w:val="0"/>
        </w:rPr>
        <w:t>Test Purpose and Environment</w:t>
      </w:r>
      <w:r>
        <w:tab/>
        <w:t>1794</w:t>
      </w:r>
    </w:p>
    <w:p w14:paraId="6B992DDF" w14:textId="77777777" w:rsidR="00596D47" w:rsidRDefault="00596D47">
      <w:pPr>
        <w:pStyle w:val="TOC4"/>
        <w:rPr>
          <w:rFonts w:asciiTheme="minorHAnsi" w:eastAsiaTheme="minorEastAsia" w:hAnsiTheme="minorHAnsi" w:cstheme="minorBidi"/>
          <w:sz w:val="22"/>
          <w:szCs w:val="22"/>
        </w:rPr>
      </w:pPr>
      <w:r w:rsidRPr="00596D47">
        <w:t>A.8.11.3.2</w:t>
      </w:r>
      <w:r w:rsidRPr="00596D47">
        <w:rPr>
          <w:rFonts w:asciiTheme="minorHAnsi" w:eastAsiaTheme="minorEastAsia" w:hAnsiTheme="minorHAnsi"/>
          <w:sz w:val="22"/>
          <w:szCs w:val="22"/>
        </w:rPr>
        <w:tab/>
      </w:r>
      <w:r w:rsidRPr="003D1336">
        <w:rPr>
          <w:rFonts w:cs="v4.2.0"/>
          <w:snapToGrid w:val="0"/>
        </w:rPr>
        <w:t>Test Requirements</w:t>
      </w:r>
      <w:r>
        <w:tab/>
        <w:t>1797</w:t>
      </w:r>
    </w:p>
    <w:p w14:paraId="6E81A9D6" w14:textId="77777777" w:rsidR="00596D47" w:rsidRDefault="00596D47">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1797</w:t>
      </w:r>
    </w:p>
    <w:p w14:paraId="7F5D713F" w14:textId="77777777" w:rsidR="00596D47" w:rsidRDefault="00596D47">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1797</w:t>
      </w:r>
    </w:p>
    <w:p w14:paraId="3ECE7D7D" w14:textId="77777777" w:rsidR="00596D47" w:rsidRDefault="00596D47">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1800</w:t>
      </w:r>
    </w:p>
    <w:p w14:paraId="12B10B24" w14:textId="77777777" w:rsidR="00596D47" w:rsidRDefault="00596D47">
      <w:pPr>
        <w:pStyle w:val="TOC3"/>
        <w:rPr>
          <w:rFonts w:asciiTheme="minorHAnsi" w:eastAsiaTheme="minorEastAsia" w:hAnsiTheme="minorHAnsi" w:cstheme="minorBidi"/>
          <w:sz w:val="22"/>
          <w:szCs w:val="22"/>
        </w:rPr>
      </w:pPr>
      <w:r w:rsidRPr="00596D47">
        <w:t>A.8.11.5</w:t>
      </w:r>
      <w:r w:rsidRPr="00596D47">
        <w:rPr>
          <w:rFonts w:asciiTheme="minorHAnsi" w:eastAsiaTheme="minorEastAsia" w:hAnsiTheme="minorHAnsi"/>
          <w:sz w:val="22"/>
          <w:szCs w:val="22"/>
        </w:rPr>
        <w:tab/>
      </w:r>
      <w:r w:rsidRPr="003D1336">
        <w:rPr>
          <w:rFonts w:cs="v4.2.0"/>
        </w:rPr>
        <w:t>Combined E-UTRAN FDD – E-UTRA FDD and GSM cell search. E-UTRA cells in fading; GSM cell in static propagation conditions</w:t>
      </w:r>
      <w:r>
        <w:tab/>
        <w:t>1800</w:t>
      </w:r>
    </w:p>
    <w:p w14:paraId="2D0518AE" w14:textId="77777777" w:rsidR="00596D47" w:rsidRDefault="00596D47">
      <w:pPr>
        <w:pStyle w:val="TOC4"/>
        <w:rPr>
          <w:rFonts w:asciiTheme="minorHAnsi" w:eastAsiaTheme="minorEastAsia" w:hAnsiTheme="minorHAnsi" w:cstheme="minorBidi"/>
          <w:sz w:val="22"/>
          <w:szCs w:val="22"/>
        </w:rPr>
      </w:pPr>
      <w:r w:rsidRPr="00596D47">
        <w:t>A.8.11.5.1</w:t>
      </w:r>
      <w:r w:rsidRPr="00596D47">
        <w:rPr>
          <w:rFonts w:asciiTheme="minorHAnsi" w:eastAsiaTheme="minorEastAsia" w:hAnsiTheme="minorHAnsi"/>
          <w:sz w:val="22"/>
          <w:szCs w:val="22"/>
        </w:rPr>
        <w:tab/>
      </w:r>
      <w:r w:rsidRPr="003D1336">
        <w:rPr>
          <w:rFonts w:cs="v4.2.0"/>
          <w:snapToGrid w:val="0"/>
        </w:rPr>
        <w:t>Test Purpose and Environment</w:t>
      </w:r>
      <w:r>
        <w:tab/>
        <w:t>1800</w:t>
      </w:r>
    </w:p>
    <w:p w14:paraId="37909252" w14:textId="77777777" w:rsidR="00596D47" w:rsidRDefault="00596D47">
      <w:pPr>
        <w:pStyle w:val="TOC4"/>
        <w:rPr>
          <w:rFonts w:asciiTheme="minorHAnsi" w:eastAsiaTheme="minorEastAsia" w:hAnsiTheme="minorHAnsi" w:cstheme="minorBidi"/>
          <w:sz w:val="22"/>
          <w:szCs w:val="22"/>
        </w:rPr>
      </w:pPr>
      <w:r w:rsidRPr="00596D47">
        <w:t>A.8.11.5.2</w:t>
      </w:r>
      <w:r w:rsidRPr="00596D47">
        <w:rPr>
          <w:rFonts w:asciiTheme="minorHAnsi" w:eastAsiaTheme="minorEastAsia" w:hAnsiTheme="minorHAnsi"/>
          <w:sz w:val="22"/>
          <w:szCs w:val="22"/>
        </w:rPr>
        <w:tab/>
      </w:r>
      <w:r w:rsidRPr="003D1336">
        <w:rPr>
          <w:rFonts w:cs="v4.2.0"/>
          <w:snapToGrid w:val="0"/>
        </w:rPr>
        <w:t>Test Requirements</w:t>
      </w:r>
      <w:r>
        <w:tab/>
        <w:t>1802</w:t>
      </w:r>
    </w:p>
    <w:p w14:paraId="404A15BA" w14:textId="77777777" w:rsidR="00596D47" w:rsidRDefault="00596D47">
      <w:pPr>
        <w:pStyle w:val="TOC3"/>
        <w:rPr>
          <w:rFonts w:asciiTheme="minorHAnsi" w:eastAsiaTheme="minorEastAsia" w:hAnsiTheme="minorHAnsi" w:cstheme="minorBidi"/>
          <w:sz w:val="22"/>
          <w:szCs w:val="22"/>
        </w:rPr>
      </w:pPr>
      <w:r w:rsidRPr="00596D47">
        <w:t>A.8.11.6</w:t>
      </w:r>
      <w:r w:rsidRPr="00596D47">
        <w:rPr>
          <w:rFonts w:asciiTheme="minorHAnsi" w:eastAsiaTheme="minorEastAsia" w:hAnsiTheme="minorHAnsi"/>
          <w:sz w:val="22"/>
          <w:szCs w:val="22"/>
        </w:rPr>
        <w:tab/>
      </w:r>
      <w:r w:rsidRPr="003D1336">
        <w:rPr>
          <w:rFonts w:cs="v4.2.0"/>
        </w:rPr>
        <w:t>Combined E-UTRAN TDD – E-UTRA TDD and GSM cell search. E-UTRA cells in fading; GSM cell in static propagation conditions</w:t>
      </w:r>
      <w:r>
        <w:tab/>
        <w:t>1803</w:t>
      </w:r>
    </w:p>
    <w:p w14:paraId="7530546A" w14:textId="77777777" w:rsidR="00596D47" w:rsidRDefault="00596D47">
      <w:pPr>
        <w:pStyle w:val="TOC4"/>
        <w:rPr>
          <w:rFonts w:asciiTheme="minorHAnsi" w:eastAsiaTheme="minorEastAsia" w:hAnsiTheme="minorHAnsi" w:cstheme="minorBidi"/>
          <w:sz w:val="22"/>
          <w:szCs w:val="22"/>
        </w:rPr>
      </w:pPr>
      <w:r w:rsidRPr="00596D47">
        <w:t>A.8.11.6.1</w:t>
      </w:r>
      <w:r w:rsidRPr="00596D47">
        <w:rPr>
          <w:rFonts w:asciiTheme="minorHAnsi" w:eastAsiaTheme="minorEastAsia" w:hAnsiTheme="minorHAnsi"/>
          <w:sz w:val="22"/>
          <w:szCs w:val="22"/>
        </w:rPr>
        <w:tab/>
      </w:r>
      <w:r w:rsidRPr="003D1336">
        <w:rPr>
          <w:rFonts w:cs="v4.2.0"/>
          <w:snapToGrid w:val="0"/>
        </w:rPr>
        <w:t>Test Purpose and Environment</w:t>
      </w:r>
      <w:r>
        <w:tab/>
        <w:t>1803</w:t>
      </w:r>
    </w:p>
    <w:p w14:paraId="5A234A29" w14:textId="77777777" w:rsidR="00596D47" w:rsidRDefault="00596D47">
      <w:pPr>
        <w:pStyle w:val="TOC4"/>
        <w:rPr>
          <w:rFonts w:asciiTheme="minorHAnsi" w:eastAsiaTheme="minorEastAsia" w:hAnsiTheme="minorHAnsi" w:cstheme="minorBidi"/>
          <w:sz w:val="22"/>
          <w:szCs w:val="22"/>
        </w:rPr>
      </w:pPr>
      <w:r w:rsidRPr="00596D47">
        <w:t>A.8.11.6.2</w:t>
      </w:r>
      <w:r w:rsidRPr="00596D47">
        <w:rPr>
          <w:rFonts w:asciiTheme="minorHAnsi" w:eastAsiaTheme="minorEastAsia" w:hAnsiTheme="minorHAnsi"/>
          <w:sz w:val="22"/>
          <w:szCs w:val="22"/>
        </w:rPr>
        <w:tab/>
      </w:r>
      <w:r w:rsidRPr="003D1336">
        <w:rPr>
          <w:rFonts w:cs="v4.2.0"/>
          <w:snapToGrid w:val="0"/>
        </w:rPr>
        <w:t>Test Requirements</w:t>
      </w:r>
      <w:r>
        <w:tab/>
        <w:t>1805</w:t>
      </w:r>
    </w:p>
    <w:p w14:paraId="16E0F737" w14:textId="77777777" w:rsidR="00596D47" w:rsidRDefault="00596D47">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1806</w:t>
      </w:r>
    </w:p>
    <w:p w14:paraId="4F78B72C" w14:textId="77777777" w:rsidR="00596D47" w:rsidRDefault="00596D47">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1806</w:t>
      </w:r>
    </w:p>
    <w:p w14:paraId="6517E3AE" w14:textId="77777777" w:rsidR="00596D47" w:rsidRDefault="00596D47">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1806</w:t>
      </w:r>
    </w:p>
    <w:p w14:paraId="60867C1A" w14:textId="77777777" w:rsidR="00596D47" w:rsidRDefault="00596D47">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1810</w:t>
      </w:r>
    </w:p>
    <w:p w14:paraId="2253CEE2" w14:textId="77777777" w:rsidR="00596D47" w:rsidRDefault="00596D47">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1810</w:t>
      </w:r>
    </w:p>
    <w:p w14:paraId="04347AFD" w14:textId="77777777" w:rsidR="00596D47" w:rsidRDefault="00596D47">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1810</w:t>
      </w:r>
    </w:p>
    <w:p w14:paraId="6C5EE8F1" w14:textId="77777777" w:rsidR="00596D47" w:rsidRDefault="00596D47">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1810</w:t>
      </w:r>
    </w:p>
    <w:p w14:paraId="101B45C3" w14:textId="77777777" w:rsidR="00596D47" w:rsidRDefault="00596D47">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1814</w:t>
      </w:r>
    </w:p>
    <w:p w14:paraId="01500603" w14:textId="77777777" w:rsidR="00596D47" w:rsidRDefault="00596D47">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1815</w:t>
      </w:r>
    </w:p>
    <w:p w14:paraId="76034F18" w14:textId="77777777" w:rsidR="00596D47" w:rsidRDefault="00596D4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1815</w:t>
      </w:r>
    </w:p>
    <w:p w14:paraId="77FE39C9" w14:textId="77777777" w:rsidR="00596D47" w:rsidRDefault="00596D47">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1815</w:t>
      </w:r>
    </w:p>
    <w:p w14:paraId="6EFBD950" w14:textId="77777777" w:rsidR="00596D47" w:rsidRDefault="00596D47">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1821</w:t>
      </w:r>
    </w:p>
    <w:p w14:paraId="4ECCD7A9" w14:textId="77777777" w:rsidR="00596D47" w:rsidRDefault="00596D4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1821</w:t>
      </w:r>
    </w:p>
    <w:p w14:paraId="237A4324" w14:textId="77777777" w:rsidR="00596D47" w:rsidRDefault="00596D47">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1821</w:t>
      </w:r>
    </w:p>
    <w:p w14:paraId="246E8044" w14:textId="77777777" w:rsidR="00596D47" w:rsidRDefault="00596D47">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1826</w:t>
      </w:r>
    </w:p>
    <w:p w14:paraId="3E3B6F6B" w14:textId="77777777" w:rsidR="00596D47" w:rsidRDefault="00596D4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1826</w:t>
      </w:r>
    </w:p>
    <w:p w14:paraId="092E36FD" w14:textId="77777777" w:rsidR="00596D47" w:rsidRDefault="00596D47">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1826</w:t>
      </w:r>
    </w:p>
    <w:p w14:paraId="4D003697" w14:textId="77777777" w:rsidR="00596D47" w:rsidRDefault="00596D47">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1831</w:t>
      </w:r>
    </w:p>
    <w:p w14:paraId="1C3B1EEB" w14:textId="77777777" w:rsidR="00596D47" w:rsidRDefault="00596D4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1831</w:t>
      </w:r>
    </w:p>
    <w:p w14:paraId="231DCB9B" w14:textId="77777777" w:rsidR="00596D47" w:rsidRDefault="00596D47">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1831</w:t>
      </w:r>
    </w:p>
    <w:p w14:paraId="4918AF8E" w14:textId="77777777" w:rsidR="00596D47" w:rsidRDefault="00596D47">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1836</w:t>
      </w:r>
    </w:p>
    <w:p w14:paraId="5313C7E8" w14:textId="77777777" w:rsidR="00596D47" w:rsidRDefault="00596D4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1836</w:t>
      </w:r>
    </w:p>
    <w:p w14:paraId="38E8E9A5" w14:textId="77777777" w:rsidR="00596D47" w:rsidRDefault="00596D47">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1836</w:t>
      </w:r>
    </w:p>
    <w:p w14:paraId="5A583B07" w14:textId="77777777" w:rsidR="00596D47" w:rsidRDefault="00596D47">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1841</w:t>
      </w:r>
    </w:p>
    <w:p w14:paraId="05DD5E74" w14:textId="77777777" w:rsidR="00596D47" w:rsidRDefault="00596D4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1841</w:t>
      </w:r>
    </w:p>
    <w:p w14:paraId="187D32A1" w14:textId="77777777" w:rsidR="00596D47" w:rsidRDefault="00596D47">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1841</w:t>
      </w:r>
    </w:p>
    <w:p w14:paraId="160BFD98" w14:textId="77777777" w:rsidR="00596D47" w:rsidRDefault="00596D47">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1846</w:t>
      </w:r>
    </w:p>
    <w:p w14:paraId="650C5F0C" w14:textId="77777777" w:rsidR="00596D47" w:rsidRDefault="00596D47">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1846</w:t>
      </w:r>
    </w:p>
    <w:p w14:paraId="26A73D5B" w14:textId="77777777" w:rsidR="00596D47" w:rsidRDefault="00596D47">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1846</w:t>
      </w:r>
    </w:p>
    <w:p w14:paraId="78E99868" w14:textId="77777777" w:rsidR="00596D47" w:rsidRDefault="00596D47">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1846</w:t>
      </w:r>
    </w:p>
    <w:p w14:paraId="3488D182" w14:textId="77777777" w:rsidR="00596D47" w:rsidRDefault="00596D47">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1851</w:t>
      </w:r>
    </w:p>
    <w:p w14:paraId="7FDA2849" w14:textId="77777777" w:rsidR="00596D47" w:rsidRDefault="00596D47">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1851</w:t>
      </w:r>
    </w:p>
    <w:p w14:paraId="6F488455" w14:textId="77777777" w:rsidR="00596D47" w:rsidRDefault="00596D47">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1851</w:t>
      </w:r>
    </w:p>
    <w:p w14:paraId="4C09AEFC" w14:textId="77777777" w:rsidR="00596D47" w:rsidRDefault="00596D47">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1851</w:t>
      </w:r>
    </w:p>
    <w:p w14:paraId="2A8AC800" w14:textId="77777777" w:rsidR="00596D47" w:rsidRDefault="00596D47">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1857</w:t>
      </w:r>
    </w:p>
    <w:p w14:paraId="2927624C" w14:textId="77777777" w:rsidR="00596D47" w:rsidRDefault="00596D47">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1857</w:t>
      </w:r>
    </w:p>
    <w:p w14:paraId="66F2BD39" w14:textId="77777777" w:rsidR="00596D47" w:rsidRDefault="00596D4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1857</w:t>
      </w:r>
    </w:p>
    <w:p w14:paraId="095215B8" w14:textId="77777777" w:rsidR="00596D47" w:rsidRDefault="00596D47">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1857</w:t>
      </w:r>
    </w:p>
    <w:p w14:paraId="2D17D770" w14:textId="77777777" w:rsidR="00596D47" w:rsidRDefault="00596D4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1864</w:t>
      </w:r>
    </w:p>
    <w:p w14:paraId="06B0A1E2" w14:textId="77777777" w:rsidR="00596D47" w:rsidRDefault="00596D47">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1864</w:t>
      </w:r>
    </w:p>
    <w:p w14:paraId="413F0570" w14:textId="77777777" w:rsidR="00596D47" w:rsidRDefault="00596D47">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1864</w:t>
      </w:r>
    </w:p>
    <w:p w14:paraId="29C06538" w14:textId="77777777" w:rsidR="00596D47" w:rsidRDefault="00596D47">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1870</w:t>
      </w:r>
    </w:p>
    <w:p w14:paraId="54F7CC6A" w14:textId="77777777" w:rsidR="00596D47" w:rsidRDefault="00596D4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1870</w:t>
      </w:r>
    </w:p>
    <w:p w14:paraId="4169EBC1" w14:textId="77777777" w:rsidR="00596D47" w:rsidRDefault="00596D47">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1870</w:t>
      </w:r>
    </w:p>
    <w:p w14:paraId="17861E83" w14:textId="77777777" w:rsidR="00596D47" w:rsidRDefault="00596D47">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1876</w:t>
      </w:r>
    </w:p>
    <w:p w14:paraId="0F4D4170" w14:textId="77777777" w:rsidR="00596D47" w:rsidRDefault="00596D47">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1876</w:t>
      </w:r>
    </w:p>
    <w:p w14:paraId="21D421DB" w14:textId="77777777" w:rsidR="00596D47" w:rsidRDefault="00596D47">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1876</w:t>
      </w:r>
    </w:p>
    <w:p w14:paraId="6223A2ED" w14:textId="77777777" w:rsidR="00596D47" w:rsidRDefault="00596D47">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1882</w:t>
      </w:r>
    </w:p>
    <w:p w14:paraId="0C2E4C2C" w14:textId="77777777" w:rsidR="00596D47" w:rsidRDefault="00596D47">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1882</w:t>
      </w:r>
    </w:p>
    <w:p w14:paraId="672CE0F0" w14:textId="77777777" w:rsidR="00596D47" w:rsidRDefault="00596D47">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1882</w:t>
      </w:r>
    </w:p>
    <w:p w14:paraId="3FBE56CA" w14:textId="77777777" w:rsidR="00596D47" w:rsidRDefault="00596D47">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1888</w:t>
      </w:r>
    </w:p>
    <w:p w14:paraId="04146A0A" w14:textId="77777777" w:rsidR="00596D47" w:rsidRDefault="00596D47">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1888</w:t>
      </w:r>
    </w:p>
    <w:p w14:paraId="1E34AF44" w14:textId="77777777" w:rsidR="00596D47" w:rsidRDefault="00596D47">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1888</w:t>
      </w:r>
    </w:p>
    <w:p w14:paraId="66348EEE" w14:textId="77777777" w:rsidR="00596D47" w:rsidRDefault="00596D47">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1894</w:t>
      </w:r>
    </w:p>
    <w:p w14:paraId="095C2864" w14:textId="77777777" w:rsidR="00596D47" w:rsidRDefault="00596D47">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1894</w:t>
      </w:r>
    </w:p>
    <w:p w14:paraId="2F863555" w14:textId="77777777" w:rsidR="00596D47" w:rsidRDefault="00596D4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1894</w:t>
      </w:r>
    </w:p>
    <w:p w14:paraId="4AB8CFC6" w14:textId="77777777" w:rsidR="00596D47" w:rsidRDefault="00596D47">
      <w:pPr>
        <w:pStyle w:val="TOC4"/>
        <w:rPr>
          <w:rFonts w:asciiTheme="minorHAnsi" w:eastAsiaTheme="minorEastAsia" w:hAnsiTheme="minorHAnsi" w:cstheme="minorBidi"/>
          <w:sz w:val="22"/>
          <w:szCs w:val="22"/>
        </w:rPr>
      </w:pPr>
      <w:r w:rsidRPr="00596D47">
        <w:t>A.8.14.1</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1894</w:t>
      </w:r>
    </w:p>
    <w:p w14:paraId="2F07CD3A" w14:textId="77777777" w:rsidR="00596D47" w:rsidRDefault="00596D47">
      <w:pPr>
        <w:pStyle w:val="TOC4"/>
        <w:rPr>
          <w:rFonts w:asciiTheme="minorHAnsi" w:eastAsiaTheme="minorEastAsia" w:hAnsiTheme="minorHAnsi" w:cstheme="minorBidi"/>
          <w:sz w:val="22"/>
          <w:szCs w:val="22"/>
        </w:rPr>
      </w:pPr>
      <w:r w:rsidRPr="00596D47">
        <w:t>A.8.14.1.2</w:t>
      </w:r>
      <w:r w:rsidRPr="00596D47">
        <w:rPr>
          <w:rFonts w:asciiTheme="minorHAnsi" w:eastAsiaTheme="minorEastAsia" w:hAnsiTheme="minorHAnsi" w:cstheme="minorBidi"/>
          <w:sz w:val="22"/>
          <w:szCs w:val="22"/>
        </w:rPr>
        <w:tab/>
      </w:r>
      <w:r w:rsidRPr="003D1336">
        <w:rPr>
          <w:snapToGrid w:val="0"/>
        </w:rPr>
        <w:t>Test Requirements</w:t>
      </w:r>
      <w:r>
        <w:tab/>
        <w:t>1896</w:t>
      </w:r>
    </w:p>
    <w:p w14:paraId="5958EBEE" w14:textId="77777777" w:rsidR="00596D47" w:rsidRDefault="00596D4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1896</w:t>
      </w:r>
    </w:p>
    <w:p w14:paraId="435FFCB3" w14:textId="77777777" w:rsidR="00596D47" w:rsidRDefault="00596D47">
      <w:pPr>
        <w:pStyle w:val="TOC4"/>
        <w:rPr>
          <w:rFonts w:asciiTheme="minorHAnsi" w:eastAsiaTheme="minorEastAsia" w:hAnsiTheme="minorHAnsi" w:cstheme="minorBidi"/>
          <w:sz w:val="22"/>
          <w:szCs w:val="22"/>
        </w:rPr>
      </w:pPr>
      <w:r w:rsidRPr="00596D47">
        <w:t>A.8.14.2.1</w:t>
      </w:r>
      <w:r w:rsidRPr="00596D47">
        <w:rPr>
          <w:rFonts w:asciiTheme="minorHAnsi" w:eastAsiaTheme="minorEastAsia" w:hAnsiTheme="minorHAnsi" w:cstheme="minorBidi"/>
          <w:sz w:val="22"/>
          <w:szCs w:val="22"/>
        </w:rPr>
        <w:tab/>
      </w:r>
      <w:r w:rsidRPr="003D1336">
        <w:rPr>
          <w:snapToGrid w:val="0"/>
        </w:rPr>
        <w:t>Test Purpose and Environment</w:t>
      </w:r>
      <w:r>
        <w:tab/>
        <w:t>1896</w:t>
      </w:r>
    </w:p>
    <w:p w14:paraId="546E46CD" w14:textId="77777777" w:rsidR="00596D47" w:rsidRDefault="00596D47">
      <w:pPr>
        <w:pStyle w:val="TOC4"/>
        <w:rPr>
          <w:rFonts w:asciiTheme="minorHAnsi" w:eastAsiaTheme="minorEastAsia" w:hAnsiTheme="minorHAnsi" w:cstheme="minorBidi"/>
          <w:sz w:val="22"/>
          <w:szCs w:val="22"/>
        </w:rPr>
      </w:pPr>
      <w:r w:rsidRPr="00596D47">
        <w:t>A.8.14.2.2</w:t>
      </w:r>
      <w:r w:rsidRPr="00596D47">
        <w:rPr>
          <w:rFonts w:asciiTheme="minorHAnsi" w:eastAsiaTheme="minorEastAsia" w:hAnsiTheme="minorHAnsi" w:cstheme="minorBidi"/>
          <w:sz w:val="22"/>
          <w:szCs w:val="22"/>
        </w:rPr>
        <w:tab/>
      </w:r>
      <w:r w:rsidRPr="003D1336">
        <w:rPr>
          <w:snapToGrid w:val="0"/>
        </w:rPr>
        <w:t>Test Requirements</w:t>
      </w:r>
      <w:r>
        <w:tab/>
        <w:t>1899</w:t>
      </w:r>
    </w:p>
    <w:p w14:paraId="259F1645" w14:textId="77777777" w:rsidR="00596D47" w:rsidRDefault="00596D47">
      <w:pPr>
        <w:pStyle w:val="TOC3"/>
        <w:rPr>
          <w:rFonts w:asciiTheme="minorHAnsi" w:eastAsiaTheme="minorEastAsia" w:hAnsiTheme="minorHAnsi" w:cstheme="minorBidi"/>
          <w:sz w:val="22"/>
          <w:szCs w:val="22"/>
        </w:rPr>
      </w:pPr>
      <w:r w:rsidRPr="00596D47">
        <w:t>A.8.14.3</w:t>
      </w:r>
      <w:r w:rsidRPr="00596D47">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1899</w:t>
      </w:r>
    </w:p>
    <w:p w14:paraId="632608D7" w14:textId="77777777" w:rsidR="00596D47" w:rsidRDefault="00596D47">
      <w:pPr>
        <w:pStyle w:val="TOC4"/>
        <w:rPr>
          <w:rFonts w:asciiTheme="minorHAnsi" w:eastAsiaTheme="minorEastAsia" w:hAnsiTheme="minorHAnsi" w:cstheme="minorBidi"/>
          <w:sz w:val="22"/>
          <w:szCs w:val="22"/>
        </w:rPr>
      </w:pPr>
      <w:r w:rsidRPr="00596D47">
        <w:t>A.8.14.3.</w:t>
      </w:r>
      <w:r w:rsidRPr="00596D47">
        <w:rPr>
          <w:lang w:eastAsia="zh-CN"/>
        </w:rPr>
        <w:t>1</w:t>
      </w:r>
      <w:r w:rsidRPr="00596D47">
        <w:rPr>
          <w:rFonts w:asciiTheme="minorHAnsi" w:eastAsiaTheme="minorEastAsia" w:hAnsiTheme="minorHAnsi" w:cstheme="minorBidi"/>
          <w:sz w:val="22"/>
          <w:szCs w:val="22"/>
        </w:rPr>
        <w:tab/>
      </w:r>
      <w:r w:rsidRPr="003D1336">
        <w:rPr>
          <w:snapToGrid w:val="0"/>
        </w:rPr>
        <w:t xml:space="preserve">Test </w:t>
      </w:r>
      <w:r w:rsidRPr="003D1336">
        <w:rPr>
          <w:snapToGrid w:val="0"/>
          <w:lang w:eastAsia="zh-CN"/>
        </w:rPr>
        <w:t>Purpose and Environment</w:t>
      </w:r>
      <w:r>
        <w:tab/>
        <w:t>1899</w:t>
      </w:r>
    </w:p>
    <w:p w14:paraId="452E0DA7" w14:textId="77777777" w:rsidR="00596D47" w:rsidRDefault="00596D47">
      <w:pPr>
        <w:pStyle w:val="TOC4"/>
        <w:rPr>
          <w:rFonts w:asciiTheme="minorHAnsi" w:eastAsiaTheme="minorEastAsia" w:hAnsiTheme="minorHAnsi" w:cstheme="minorBidi"/>
          <w:sz w:val="22"/>
          <w:szCs w:val="22"/>
        </w:rPr>
      </w:pPr>
      <w:r w:rsidRPr="00596D47">
        <w:t>A.8.14.3.2</w:t>
      </w:r>
      <w:r w:rsidRPr="00596D47">
        <w:rPr>
          <w:rFonts w:asciiTheme="minorHAnsi" w:eastAsiaTheme="minorEastAsia" w:hAnsiTheme="minorHAnsi" w:cstheme="minorBidi"/>
          <w:sz w:val="22"/>
          <w:szCs w:val="22"/>
        </w:rPr>
        <w:tab/>
      </w:r>
      <w:r w:rsidRPr="003D1336">
        <w:rPr>
          <w:snapToGrid w:val="0"/>
        </w:rPr>
        <w:t>Test Requirements</w:t>
      </w:r>
      <w:r>
        <w:tab/>
        <w:t>1901</w:t>
      </w:r>
    </w:p>
    <w:p w14:paraId="12CE8894" w14:textId="77777777" w:rsidR="00596D47" w:rsidRDefault="00596D47">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1902</w:t>
      </w:r>
    </w:p>
    <w:p w14:paraId="185A3F21" w14:textId="77777777" w:rsidR="00596D47" w:rsidRDefault="00596D47">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1902</w:t>
      </w:r>
    </w:p>
    <w:p w14:paraId="593492A7" w14:textId="77777777" w:rsidR="00596D47" w:rsidRDefault="00596D47">
      <w:pPr>
        <w:pStyle w:val="TOC4"/>
        <w:rPr>
          <w:rFonts w:asciiTheme="minorHAnsi" w:eastAsiaTheme="minorEastAsia" w:hAnsiTheme="minorHAnsi" w:cstheme="minorBidi"/>
          <w:sz w:val="22"/>
          <w:szCs w:val="22"/>
        </w:rPr>
      </w:pPr>
      <w:r w:rsidRPr="00596D47">
        <w:t>A.8.15.1.1</w:t>
      </w:r>
      <w:r w:rsidRPr="00596D47">
        <w:rPr>
          <w:rFonts w:asciiTheme="minorHAnsi" w:eastAsiaTheme="minorEastAsia" w:hAnsiTheme="minorHAnsi" w:cstheme="minorBidi"/>
          <w:sz w:val="22"/>
          <w:szCs w:val="22"/>
        </w:rPr>
        <w:tab/>
      </w:r>
      <w:r w:rsidRPr="003D1336">
        <w:rPr>
          <w:snapToGrid w:val="0"/>
        </w:rPr>
        <w:t>Test Purpose and Environment</w:t>
      </w:r>
      <w:r>
        <w:tab/>
        <w:t>1902</w:t>
      </w:r>
    </w:p>
    <w:p w14:paraId="50EAFD50" w14:textId="77777777" w:rsidR="00596D47" w:rsidRDefault="00596D47">
      <w:pPr>
        <w:pStyle w:val="TOC4"/>
        <w:rPr>
          <w:rFonts w:asciiTheme="minorHAnsi" w:eastAsiaTheme="minorEastAsia" w:hAnsiTheme="minorHAnsi" w:cstheme="minorBidi"/>
          <w:sz w:val="22"/>
          <w:szCs w:val="22"/>
        </w:rPr>
      </w:pPr>
      <w:r w:rsidRPr="00596D47">
        <w:t>A.8.15.1.2</w:t>
      </w:r>
      <w:r w:rsidRPr="00596D47">
        <w:rPr>
          <w:rFonts w:asciiTheme="minorHAnsi" w:eastAsiaTheme="minorEastAsia" w:hAnsiTheme="minorHAnsi" w:cstheme="minorBidi"/>
          <w:sz w:val="22"/>
          <w:szCs w:val="22"/>
        </w:rPr>
        <w:tab/>
      </w:r>
      <w:r w:rsidRPr="003D1336">
        <w:rPr>
          <w:snapToGrid w:val="0"/>
        </w:rPr>
        <w:t>Test Requirements</w:t>
      </w:r>
      <w:r>
        <w:tab/>
        <w:t>1903</w:t>
      </w:r>
    </w:p>
    <w:p w14:paraId="6204CE70" w14:textId="77777777" w:rsidR="00596D47" w:rsidRDefault="00596D47">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1903</w:t>
      </w:r>
    </w:p>
    <w:p w14:paraId="6D707980"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15</w:t>
      </w:r>
      <w:r w:rsidRPr="00596D47">
        <w:t>.2.1</w:t>
      </w:r>
      <w:r w:rsidRPr="00596D47">
        <w:rPr>
          <w:rFonts w:asciiTheme="minorHAnsi" w:eastAsiaTheme="minorEastAsia" w:hAnsiTheme="minorHAnsi" w:cstheme="minorBidi"/>
          <w:sz w:val="22"/>
          <w:szCs w:val="22"/>
        </w:rPr>
        <w:tab/>
      </w:r>
      <w:r w:rsidRPr="003D1336">
        <w:rPr>
          <w:snapToGrid w:val="0"/>
        </w:rPr>
        <w:t>Test Purpose and Environment</w:t>
      </w:r>
      <w:r>
        <w:tab/>
        <w:t>1903</w:t>
      </w:r>
    </w:p>
    <w:p w14:paraId="0EF20309"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15</w:t>
      </w:r>
      <w:r w:rsidRPr="00596D47">
        <w:t>.2.2</w:t>
      </w:r>
      <w:r w:rsidRPr="00596D47">
        <w:rPr>
          <w:rFonts w:asciiTheme="minorHAnsi" w:eastAsiaTheme="minorEastAsia" w:hAnsiTheme="minorHAnsi" w:cstheme="minorBidi"/>
          <w:sz w:val="22"/>
          <w:szCs w:val="22"/>
        </w:rPr>
        <w:tab/>
      </w:r>
      <w:r w:rsidRPr="003D1336">
        <w:rPr>
          <w:snapToGrid w:val="0"/>
        </w:rPr>
        <w:t>Test Requirements</w:t>
      </w:r>
      <w:r>
        <w:tab/>
        <w:t>1906</w:t>
      </w:r>
    </w:p>
    <w:p w14:paraId="756B3A85" w14:textId="77777777" w:rsidR="00596D47" w:rsidRDefault="00596D47">
      <w:pPr>
        <w:pStyle w:val="TOC3"/>
        <w:rPr>
          <w:rFonts w:asciiTheme="minorHAnsi" w:eastAsiaTheme="minorEastAsia" w:hAnsiTheme="minorHAnsi" w:cstheme="minorBidi"/>
          <w:sz w:val="22"/>
          <w:szCs w:val="22"/>
        </w:rPr>
      </w:pPr>
      <w:r w:rsidRPr="00596D47">
        <w:t>A.8.</w:t>
      </w:r>
      <w:r w:rsidRPr="00596D47">
        <w:rPr>
          <w:lang w:eastAsia="zh-CN"/>
        </w:rPr>
        <w:t>15.3</w:t>
      </w:r>
      <w:r w:rsidRPr="00596D47">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1906</w:t>
      </w:r>
    </w:p>
    <w:p w14:paraId="2DB100BF"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15</w:t>
      </w:r>
      <w:r w:rsidRPr="00596D47">
        <w:t>.</w:t>
      </w:r>
      <w:r w:rsidRPr="00596D47">
        <w:rPr>
          <w:lang w:eastAsia="zh-CN"/>
        </w:rPr>
        <w:t>3</w:t>
      </w:r>
      <w:r w:rsidRPr="00596D47">
        <w:t>.</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1906</w:t>
      </w:r>
    </w:p>
    <w:p w14:paraId="7A765FBF" w14:textId="77777777" w:rsidR="00596D47" w:rsidRDefault="00596D47">
      <w:pPr>
        <w:pStyle w:val="TOC4"/>
        <w:rPr>
          <w:rFonts w:asciiTheme="minorHAnsi" w:eastAsiaTheme="minorEastAsia" w:hAnsiTheme="minorHAnsi" w:cstheme="minorBidi"/>
          <w:sz w:val="22"/>
          <w:szCs w:val="22"/>
        </w:rPr>
      </w:pPr>
      <w:r w:rsidRPr="00596D47">
        <w:lastRenderedPageBreak/>
        <w:t>A.8.</w:t>
      </w:r>
      <w:r w:rsidRPr="00596D47">
        <w:rPr>
          <w:lang w:eastAsia="zh-CN"/>
        </w:rPr>
        <w:t>15</w:t>
      </w:r>
      <w:r w:rsidRPr="00596D47">
        <w:t>.</w:t>
      </w:r>
      <w:r w:rsidRPr="00596D47">
        <w:rPr>
          <w:lang w:eastAsia="zh-CN"/>
        </w:rPr>
        <w:t>3</w:t>
      </w:r>
      <w:r w:rsidRPr="00596D47">
        <w:t>.</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1908</w:t>
      </w:r>
    </w:p>
    <w:p w14:paraId="2A4423B7" w14:textId="77777777" w:rsidR="00596D47" w:rsidRDefault="00596D47">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1909</w:t>
      </w:r>
    </w:p>
    <w:p w14:paraId="131AEABE" w14:textId="77777777" w:rsidR="00596D47" w:rsidRDefault="00596D47">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1909</w:t>
      </w:r>
    </w:p>
    <w:p w14:paraId="0AAC248A" w14:textId="77777777" w:rsidR="00596D47" w:rsidRDefault="00596D47">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1909</w:t>
      </w:r>
    </w:p>
    <w:p w14:paraId="09026760" w14:textId="77777777" w:rsidR="00596D47" w:rsidRDefault="00596D47">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1911</w:t>
      </w:r>
    </w:p>
    <w:p w14:paraId="3C448BEB" w14:textId="77777777" w:rsidR="00596D47" w:rsidRDefault="00596D47">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1911</w:t>
      </w:r>
    </w:p>
    <w:p w14:paraId="2CB87922" w14:textId="77777777" w:rsidR="00596D47" w:rsidRDefault="00596D47">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14:paraId="3C0BE11F" w14:textId="77777777" w:rsidR="00596D47" w:rsidRDefault="00596D47">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1913</w:t>
      </w:r>
    </w:p>
    <w:p w14:paraId="2EC83EF3" w14:textId="77777777" w:rsidR="00596D47" w:rsidRDefault="00596D47">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1913</w:t>
      </w:r>
    </w:p>
    <w:p w14:paraId="5323BE34" w14:textId="77777777" w:rsidR="00596D47" w:rsidRDefault="00596D47">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1913</w:t>
      </w:r>
    </w:p>
    <w:p w14:paraId="1D44A723"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16</w:t>
      </w:r>
      <w:r w:rsidRPr="00596D47">
        <w:t>.</w:t>
      </w:r>
      <w:r w:rsidRPr="00596D47">
        <w:rPr>
          <w:lang w:eastAsia="zh-CN"/>
        </w:rPr>
        <w:t>3.2</w:t>
      </w:r>
      <w:r w:rsidRPr="00596D47">
        <w:rPr>
          <w:rFonts w:asciiTheme="minorHAnsi" w:eastAsiaTheme="minorEastAsia" w:hAnsiTheme="minorHAnsi" w:cstheme="minorBidi"/>
          <w:sz w:val="22"/>
          <w:szCs w:val="22"/>
        </w:rPr>
        <w:tab/>
      </w:r>
      <w:r w:rsidRPr="003D1336">
        <w:rPr>
          <w:snapToGrid w:val="0"/>
        </w:rPr>
        <w:t>Test Requirements</w:t>
      </w:r>
      <w:r>
        <w:tab/>
        <w:t>1915</w:t>
      </w:r>
    </w:p>
    <w:p w14:paraId="6DCC9FD0" w14:textId="77777777" w:rsidR="00596D47" w:rsidRDefault="00596D47">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1916</w:t>
      </w:r>
    </w:p>
    <w:p w14:paraId="5E1BCDF2" w14:textId="77777777" w:rsidR="00596D47" w:rsidRDefault="00596D47">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1916</w:t>
      </w:r>
    </w:p>
    <w:p w14:paraId="6BB89F98"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16</w:t>
      </w:r>
      <w:r w:rsidRPr="00596D47">
        <w:t>.</w:t>
      </w:r>
      <w:r w:rsidRPr="00596D47">
        <w:rPr>
          <w:lang w:eastAsia="zh-CN"/>
        </w:rPr>
        <w:t>3A.2</w:t>
      </w:r>
      <w:r w:rsidRPr="00596D47">
        <w:rPr>
          <w:rFonts w:asciiTheme="minorHAnsi" w:eastAsiaTheme="minorEastAsia" w:hAnsiTheme="minorHAnsi" w:cstheme="minorBidi"/>
          <w:sz w:val="22"/>
          <w:szCs w:val="22"/>
        </w:rPr>
        <w:tab/>
      </w:r>
      <w:r w:rsidRPr="003D1336">
        <w:rPr>
          <w:snapToGrid w:val="0"/>
        </w:rPr>
        <w:t>Test Requirements</w:t>
      </w:r>
      <w:r>
        <w:tab/>
        <w:t>1917</w:t>
      </w:r>
    </w:p>
    <w:p w14:paraId="24CF6C87" w14:textId="77777777" w:rsidR="00596D47" w:rsidRDefault="00596D47">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1918</w:t>
      </w:r>
    </w:p>
    <w:p w14:paraId="44833682" w14:textId="77777777" w:rsidR="00596D47" w:rsidRDefault="00596D47">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1918</w:t>
      </w:r>
    </w:p>
    <w:p w14:paraId="78CEED4B"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16</w:t>
      </w:r>
      <w:r w:rsidRPr="00596D47">
        <w:t>.</w:t>
      </w:r>
      <w:r w:rsidRPr="00596D47">
        <w:rPr>
          <w:lang w:eastAsia="zh-CN"/>
        </w:rPr>
        <w:t>4.2</w:t>
      </w:r>
      <w:r w:rsidRPr="00596D47">
        <w:rPr>
          <w:rFonts w:asciiTheme="minorHAnsi" w:eastAsiaTheme="minorEastAsia" w:hAnsiTheme="minorHAnsi" w:cstheme="minorBidi"/>
          <w:sz w:val="22"/>
          <w:szCs w:val="22"/>
        </w:rPr>
        <w:tab/>
      </w:r>
      <w:r w:rsidRPr="003D1336">
        <w:rPr>
          <w:snapToGrid w:val="0"/>
        </w:rPr>
        <w:t>Test Requirements</w:t>
      </w:r>
      <w:r>
        <w:tab/>
        <w:t>1919</w:t>
      </w:r>
    </w:p>
    <w:p w14:paraId="35724ECF" w14:textId="77777777" w:rsidR="00596D47" w:rsidRDefault="00596D47">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1920</w:t>
      </w:r>
    </w:p>
    <w:p w14:paraId="7D4618B6" w14:textId="77777777" w:rsidR="00596D47" w:rsidRDefault="00596D47">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1920</w:t>
      </w:r>
    </w:p>
    <w:p w14:paraId="052F0332"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16</w:t>
      </w:r>
      <w:r w:rsidRPr="00596D47">
        <w:t>.</w:t>
      </w:r>
      <w:r w:rsidRPr="00596D47">
        <w:rPr>
          <w:lang w:eastAsia="zh-CN"/>
        </w:rPr>
        <w:t>4A.2</w:t>
      </w:r>
      <w:r w:rsidRPr="00596D47">
        <w:rPr>
          <w:rFonts w:asciiTheme="minorHAnsi" w:eastAsiaTheme="minorEastAsia" w:hAnsiTheme="minorHAnsi" w:cstheme="minorBidi"/>
          <w:sz w:val="22"/>
          <w:szCs w:val="22"/>
        </w:rPr>
        <w:tab/>
      </w:r>
      <w:r w:rsidRPr="003D1336">
        <w:rPr>
          <w:snapToGrid w:val="0"/>
        </w:rPr>
        <w:t>Test Requirements</w:t>
      </w:r>
      <w:r>
        <w:tab/>
        <w:t>1922</w:t>
      </w:r>
    </w:p>
    <w:p w14:paraId="779A390D" w14:textId="77777777" w:rsidR="00596D47" w:rsidRDefault="00596D47">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1923</w:t>
      </w:r>
    </w:p>
    <w:p w14:paraId="728BA826" w14:textId="77777777" w:rsidR="00596D47" w:rsidRDefault="00596D47">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14:paraId="72BEA087" w14:textId="77777777" w:rsidR="00596D47" w:rsidRDefault="00596D47">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1923</w:t>
      </w:r>
    </w:p>
    <w:p w14:paraId="16215C72" w14:textId="77777777" w:rsidR="00596D47" w:rsidRDefault="00596D47">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1923</w:t>
      </w:r>
    </w:p>
    <w:p w14:paraId="18E44F91" w14:textId="77777777" w:rsidR="00596D47" w:rsidRDefault="00596D47">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14:paraId="09CD3277" w14:textId="77777777" w:rsidR="00596D47" w:rsidRDefault="00596D47">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1924</w:t>
      </w:r>
    </w:p>
    <w:p w14:paraId="2015A8F8" w14:textId="77777777" w:rsidR="00596D47" w:rsidRDefault="00596D47">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1924</w:t>
      </w:r>
    </w:p>
    <w:p w14:paraId="79FFEC3C" w14:textId="77777777" w:rsidR="00596D47" w:rsidRDefault="00596D47">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1924</w:t>
      </w:r>
    </w:p>
    <w:p w14:paraId="6A16B833" w14:textId="77777777" w:rsidR="00596D47" w:rsidRDefault="00596D4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1925</w:t>
      </w:r>
    </w:p>
    <w:p w14:paraId="04A566DB" w14:textId="77777777" w:rsidR="00596D47" w:rsidRDefault="00596D47">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1925</w:t>
      </w:r>
    </w:p>
    <w:p w14:paraId="5867895E" w14:textId="77777777" w:rsidR="00596D47" w:rsidRDefault="00596D47">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14:paraId="170DC2A1" w14:textId="77777777" w:rsidR="00596D47" w:rsidRDefault="00596D47">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1926</w:t>
      </w:r>
    </w:p>
    <w:p w14:paraId="05F0480C" w14:textId="77777777" w:rsidR="00596D47" w:rsidRDefault="00596D47">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1926</w:t>
      </w:r>
    </w:p>
    <w:p w14:paraId="6E08B89E" w14:textId="77777777" w:rsidR="00596D47" w:rsidRDefault="00596D47">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5F9F7172" w14:textId="77777777" w:rsidR="00596D47" w:rsidRDefault="00596D47">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1927</w:t>
      </w:r>
    </w:p>
    <w:p w14:paraId="02CFF98F" w14:textId="77777777" w:rsidR="00596D47" w:rsidRDefault="00596D47">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1927</w:t>
      </w:r>
    </w:p>
    <w:p w14:paraId="7FA59FF0" w14:textId="77777777" w:rsidR="00596D47" w:rsidRDefault="00596D47">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0FF5B4DA" w14:textId="77777777" w:rsidR="00596D47" w:rsidRDefault="00596D47">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1928</w:t>
      </w:r>
    </w:p>
    <w:p w14:paraId="6027C092" w14:textId="77777777" w:rsidR="00596D47" w:rsidRDefault="00596D47">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1928</w:t>
      </w:r>
    </w:p>
    <w:p w14:paraId="701395C6" w14:textId="77777777" w:rsidR="00596D47" w:rsidRDefault="00596D47">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3A65CCFC" w14:textId="77777777" w:rsidR="00596D47" w:rsidRDefault="00596D47">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1929</w:t>
      </w:r>
    </w:p>
    <w:p w14:paraId="6E75A35B" w14:textId="77777777" w:rsidR="00596D47" w:rsidRDefault="00596D47">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1929</w:t>
      </w:r>
    </w:p>
    <w:p w14:paraId="3208C2A9" w14:textId="77777777" w:rsidR="00596D47" w:rsidRDefault="00596D47">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152096C1" w14:textId="77777777" w:rsidR="00596D47" w:rsidRDefault="00596D47">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1929</w:t>
      </w:r>
    </w:p>
    <w:p w14:paraId="1E4416EC" w14:textId="77777777" w:rsidR="00596D47" w:rsidRDefault="00596D47">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1929</w:t>
      </w:r>
    </w:p>
    <w:p w14:paraId="3530270A" w14:textId="77777777" w:rsidR="00596D47" w:rsidRDefault="00596D47">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14:paraId="1356732B" w14:textId="77777777" w:rsidR="00596D47" w:rsidRDefault="00596D47">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1930</w:t>
      </w:r>
    </w:p>
    <w:p w14:paraId="768CE580" w14:textId="77777777" w:rsidR="00596D47" w:rsidRDefault="00596D47">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1930</w:t>
      </w:r>
    </w:p>
    <w:p w14:paraId="164D5823" w14:textId="77777777" w:rsidR="00596D47" w:rsidRDefault="00596D47">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303AFB47" w14:textId="77777777" w:rsidR="00596D47" w:rsidRDefault="00596D47">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1931</w:t>
      </w:r>
    </w:p>
    <w:p w14:paraId="61C68DFC" w14:textId="77777777" w:rsidR="00596D47" w:rsidRDefault="00596D47">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1931</w:t>
      </w:r>
    </w:p>
    <w:p w14:paraId="1941E96C" w14:textId="77777777" w:rsidR="00596D47" w:rsidRDefault="00596D47">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10A484CB" w14:textId="77777777" w:rsidR="00596D47" w:rsidRDefault="00596D4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1931</w:t>
      </w:r>
    </w:p>
    <w:p w14:paraId="128707D6" w14:textId="77777777" w:rsidR="00596D47" w:rsidRDefault="00596D47">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1931</w:t>
      </w:r>
    </w:p>
    <w:p w14:paraId="61445709" w14:textId="77777777" w:rsidR="00596D47" w:rsidRDefault="00596D47">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15CBDA40" w14:textId="77777777" w:rsidR="00596D47" w:rsidRDefault="00596D47">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1932</w:t>
      </w:r>
    </w:p>
    <w:p w14:paraId="488084E5" w14:textId="77777777" w:rsidR="00596D47" w:rsidRDefault="00596D47">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1932</w:t>
      </w:r>
    </w:p>
    <w:p w14:paraId="05770F26" w14:textId="77777777" w:rsidR="00596D47" w:rsidRDefault="00596D47">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14:paraId="438CE2FF" w14:textId="77777777" w:rsidR="00596D47" w:rsidRDefault="00596D47">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1934</w:t>
      </w:r>
    </w:p>
    <w:p w14:paraId="0EED2156" w14:textId="77777777" w:rsidR="00596D47" w:rsidRDefault="00596D47">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1935</w:t>
      </w:r>
    </w:p>
    <w:p w14:paraId="3A24ABC5" w14:textId="77777777" w:rsidR="00596D47" w:rsidRDefault="00596D47">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2BDE8201" w14:textId="77777777" w:rsidR="00596D47" w:rsidRDefault="00596D47">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1935</w:t>
      </w:r>
    </w:p>
    <w:p w14:paraId="122E2740" w14:textId="77777777" w:rsidR="00596D47" w:rsidRDefault="00596D47">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1935</w:t>
      </w:r>
    </w:p>
    <w:p w14:paraId="0FA46F49" w14:textId="77777777" w:rsidR="00596D47" w:rsidRDefault="00596D47">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324DFD5E" w14:textId="77777777" w:rsidR="00596D47" w:rsidRDefault="00596D47">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1936</w:t>
      </w:r>
    </w:p>
    <w:p w14:paraId="74FDBB50" w14:textId="77777777" w:rsidR="00596D47" w:rsidRDefault="00596D47">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1936</w:t>
      </w:r>
    </w:p>
    <w:p w14:paraId="4507E6CC" w14:textId="77777777" w:rsidR="00596D47" w:rsidRDefault="00596D47">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5B2DE7F7" w14:textId="77777777" w:rsidR="00596D47" w:rsidRDefault="00596D47">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1936</w:t>
      </w:r>
    </w:p>
    <w:p w14:paraId="0B28CFFE" w14:textId="77777777" w:rsidR="00596D47" w:rsidRDefault="00596D47">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1936</w:t>
      </w:r>
    </w:p>
    <w:p w14:paraId="37BFEDE9" w14:textId="77777777" w:rsidR="00596D47" w:rsidRDefault="00596D47">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5916C4AE" w14:textId="77777777" w:rsidR="00596D47" w:rsidRDefault="00596D47">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1938</w:t>
      </w:r>
    </w:p>
    <w:p w14:paraId="59843A86" w14:textId="77777777" w:rsidR="00596D47" w:rsidRDefault="00596D47">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1939</w:t>
      </w:r>
    </w:p>
    <w:p w14:paraId="40C6156D" w14:textId="77777777" w:rsidR="00596D47" w:rsidRDefault="00596D47">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A30BBE9" w14:textId="77777777" w:rsidR="00596D47" w:rsidRDefault="00596D47">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1939</w:t>
      </w:r>
    </w:p>
    <w:p w14:paraId="0AA58DCC" w14:textId="77777777" w:rsidR="00596D47" w:rsidRDefault="00596D47">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1939</w:t>
      </w:r>
    </w:p>
    <w:p w14:paraId="0C3D8EC6" w14:textId="77777777" w:rsidR="00596D47" w:rsidRDefault="00596D47">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309AF63B" w14:textId="77777777" w:rsidR="00596D47" w:rsidRDefault="00596D47">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1940</w:t>
      </w:r>
    </w:p>
    <w:p w14:paraId="43E50708" w14:textId="77777777" w:rsidR="00596D47" w:rsidRDefault="00596D47">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1940</w:t>
      </w:r>
    </w:p>
    <w:p w14:paraId="444B9054" w14:textId="77777777" w:rsidR="00596D47" w:rsidRDefault="00596D47">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21ECB8DD" w14:textId="77777777" w:rsidR="00596D47" w:rsidRDefault="00596D47">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1940</w:t>
      </w:r>
    </w:p>
    <w:p w14:paraId="117CC1AB" w14:textId="77777777" w:rsidR="00596D47" w:rsidRDefault="00596D47">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1940</w:t>
      </w:r>
    </w:p>
    <w:p w14:paraId="7A1E6641" w14:textId="77777777" w:rsidR="00596D47" w:rsidRDefault="00596D47">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7B45C119" w14:textId="77777777" w:rsidR="00596D47" w:rsidRDefault="00596D47">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1941</w:t>
      </w:r>
    </w:p>
    <w:p w14:paraId="3E0DD517" w14:textId="77777777" w:rsidR="00596D47" w:rsidRDefault="00596D47">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1941</w:t>
      </w:r>
    </w:p>
    <w:p w14:paraId="33B4BAAF" w14:textId="77777777" w:rsidR="00596D47" w:rsidRDefault="00596D47">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1941</w:t>
      </w:r>
    </w:p>
    <w:p w14:paraId="376A918F" w14:textId="77777777" w:rsidR="00596D47" w:rsidRDefault="00596D47">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1943</w:t>
      </w:r>
    </w:p>
    <w:p w14:paraId="0E5EE774" w14:textId="77777777" w:rsidR="00596D47" w:rsidRDefault="00596D47">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1943</w:t>
      </w:r>
    </w:p>
    <w:p w14:paraId="69E21213" w14:textId="77777777" w:rsidR="00596D47" w:rsidRDefault="00596D47">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20DC40F1" w14:textId="77777777" w:rsidR="00596D47" w:rsidRDefault="00596D47">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1944</w:t>
      </w:r>
    </w:p>
    <w:p w14:paraId="3CB40F74" w14:textId="77777777" w:rsidR="00596D47" w:rsidRDefault="00596D47">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1944</w:t>
      </w:r>
    </w:p>
    <w:p w14:paraId="62C1ADEE" w14:textId="77777777" w:rsidR="00596D47" w:rsidRDefault="00596D47">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3B3A66AB" w14:textId="77777777" w:rsidR="00596D47" w:rsidRDefault="00596D47">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1944</w:t>
      </w:r>
    </w:p>
    <w:p w14:paraId="4A81747A" w14:textId="77777777" w:rsidR="00596D47" w:rsidRDefault="00596D47">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1944</w:t>
      </w:r>
    </w:p>
    <w:p w14:paraId="635E5BA9" w14:textId="77777777" w:rsidR="00596D47" w:rsidRDefault="00596D47">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35EF5F73" w14:textId="77777777" w:rsidR="00596D47" w:rsidRDefault="00596D47">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1945</w:t>
      </w:r>
    </w:p>
    <w:p w14:paraId="3B2D9EB0" w14:textId="77777777" w:rsidR="00596D47" w:rsidRDefault="00596D47">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1945</w:t>
      </w:r>
    </w:p>
    <w:p w14:paraId="602D8C98" w14:textId="77777777" w:rsidR="00596D47" w:rsidRDefault="00596D47">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4E778812" w14:textId="77777777" w:rsidR="00596D47" w:rsidRDefault="00596D47">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1947</w:t>
      </w:r>
    </w:p>
    <w:p w14:paraId="5AAC071C" w14:textId="77777777" w:rsidR="00596D47" w:rsidRDefault="00596D47">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1948</w:t>
      </w:r>
    </w:p>
    <w:p w14:paraId="14999E95" w14:textId="77777777" w:rsidR="00596D47" w:rsidRDefault="00596D47">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646572B3" w14:textId="77777777" w:rsidR="00596D47" w:rsidRDefault="00596D47">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1948</w:t>
      </w:r>
    </w:p>
    <w:p w14:paraId="22EE1C30" w14:textId="77777777" w:rsidR="00596D47" w:rsidRDefault="00596D47">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1948</w:t>
      </w:r>
    </w:p>
    <w:p w14:paraId="23BC2B24" w14:textId="77777777" w:rsidR="00596D47" w:rsidRDefault="00596D47">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04CFC56B" w14:textId="77777777" w:rsidR="00596D47" w:rsidRDefault="00596D47">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1949</w:t>
      </w:r>
    </w:p>
    <w:p w14:paraId="31D55C55" w14:textId="77777777" w:rsidR="00596D47" w:rsidRDefault="00596D47">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1949</w:t>
      </w:r>
    </w:p>
    <w:p w14:paraId="61440723" w14:textId="77777777" w:rsidR="00596D47" w:rsidRDefault="00596D47">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09D2B6E4" w14:textId="77777777" w:rsidR="00596D47" w:rsidRDefault="00596D47">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1949</w:t>
      </w:r>
    </w:p>
    <w:p w14:paraId="73BEEEE4" w14:textId="77777777" w:rsidR="00596D47" w:rsidRDefault="00596D47">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1949</w:t>
      </w:r>
    </w:p>
    <w:p w14:paraId="7EDF8527" w14:textId="77777777" w:rsidR="00596D47" w:rsidRDefault="00596D47">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600431C3" w14:textId="77777777" w:rsidR="00596D47" w:rsidRDefault="00596D47">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1950</w:t>
      </w:r>
    </w:p>
    <w:p w14:paraId="1BF5E4C7" w14:textId="77777777" w:rsidR="00596D47" w:rsidRDefault="00596D47">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1950</w:t>
      </w:r>
    </w:p>
    <w:p w14:paraId="43565F17" w14:textId="77777777" w:rsidR="00596D47" w:rsidRDefault="00596D47">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1950</w:t>
      </w:r>
    </w:p>
    <w:p w14:paraId="638AC30E" w14:textId="77777777" w:rsidR="00596D47" w:rsidRDefault="00596D47">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1952</w:t>
      </w:r>
    </w:p>
    <w:p w14:paraId="5D69D7C9" w14:textId="77777777" w:rsidR="00596D47" w:rsidRDefault="00596D47">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1952</w:t>
      </w:r>
    </w:p>
    <w:p w14:paraId="408822D8" w14:textId="77777777" w:rsidR="00596D47" w:rsidRDefault="00596D47">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1AD96BB" w14:textId="77777777" w:rsidR="00596D47" w:rsidRDefault="00596D47">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1954</w:t>
      </w:r>
    </w:p>
    <w:p w14:paraId="3B7C4ABE" w14:textId="77777777" w:rsidR="00596D47" w:rsidRDefault="00596D47">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1954</w:t>
      </w:r>
    </w:p>
    <w:p w14:paraId="2A4C2774" w14:textId="77777777" w:rsidR="00596D47" w:rsidRDefault="00596D47">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46924B1B" w14:textId="77777777" w:rsidR="00596D47" w:rsidRDefault="00596D47">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1957</w:t>
      </w:r>
    </w:p>
    <w:p w14:paraId="75582CF6" w14:textId="77777777" w:rsidR="00596D47" w:rsidRDefault="00596D47">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1957</w:t>
      </w:r>
    </w:p>
    <w:p w14:paraId="52C1D79F" w14:textId="77777777" w:rsidR="00596D47" w:rsidRDefault="00596D47">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14:paraId="7179CB25" w14:textId="77777777" w:rsidR="00596D47" w:rsidRDefault="00596D47">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1960</w:t>
      </w:r>
    </w:p>
    <w:p w14:paraId="68734938" w14:textId="77777777" w:rsidR="00596D47" w:rsidRDefault="00596D47">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1960</w:t>
      </w:r>
    </w:p>
    <w:p w14:paraId="29CCD012" w14:textId="77777777" w:rsidR="00596D47" w:rsidRDefault="00596D47">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14:paraId="31571D81" w14:textId="77777777" w:rsidR="00596D47" w:rsidRDefault="00596D47">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1963</w:t>
      </w:r>
    </w:p>
    <w:p w14:paraId="7613A4F8" w14:textId="77777777" w:rsidR="00596D47" w:rsidRDefault="00596D47">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1963</w:t>
      </w:r>
    </w:p>
    <w:p w14:paraId="6AACA664" w14:textId="77777777" w:rsidR="00596D47" w:rsidRDefault="00596D47">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14:paraId="7C784488" w14:textId="77777777" w:rsidR="00596D47" w:rsidRDefault="00596D47">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1966</w:t>
      </w:r>
    </w:p>
    <w:p w14:paraId="2CEA1F6D" w14:textId="77777777" w:rsidR="00596D47" w:rsidRDefault="00596D47">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1966</w:t>
      </w:r>
    </w:p>
    <w:p w14:paraId="2CC4628E" w14:textId="77777777" w:rsidR="00596D47" w:rsidRDefault="00596D47">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14:paraId="05059FC8" w14:textId="77777777" w:rsidR="00596D47" w:rsidRDefault="00596D47">
      <w:pPr>
        <w:pStyle w:val="TOC4"/>
        <w:rPr>
          <w:rFonts w:asciiTheme="minorHAnsi" w:eastAsiaTheme="minorEastAsia" w:hAnsiTheme="minorHAnsi" w:cstheme="minorBidi"/>
          <w:sz w:val="22"/>
          <w:szCs w:val="22"/>
        </w:rPr>
      </w:pPr>
      <w:r w:rsidRPr="00596D47">
        <w:t>A.8.16.27.2</w:t>
      </w:r>
      <w:r w:rsidRPr="00596D47">
        <w:rPr>
          <w:rFonts w:asciiTheme="minorHAnsi" w:hAnsiTheme="minorHAnsi" w:cstheme="minorBidi"/>
          <w:sz w:val="22"/>
          <w:szCs w:val="22"/>
        </w:rPr>
        <w:tab/>
      </w:r>
      <w:r w:rsidRPr="003D1336">
        <w:rPr>
          <w:rFonts w:eastAsia="SimSun"/>
          <w:lang w:eastAsia="zh-CN"/>
        </w:rPr>
        <w:t>Test Requirements</w:t>
      </w:r>
      <w:r>
        <w:tab/>
        <w:t>1971</w:t>
      </w:r>
    </w:p>
    <w:p w14:paraId="43CF65FE" w14:textId="77777777" w:rsidR="00596D47" w:rsidRDefault="00596D47">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1971</w:t>
      </w:r>
    </w:p>
    <w:p w14:paraId="06888CCE" w14:textId="77777777" w:rsidR="00596D47" w:rsidRDefault="00596D47">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1971</w:t>
      </w:r>
    </w:p>
    <w:p w14:paraId="3F8E71E9" w14:textId="77777777" w:rsidR="00596D47" w:rsidRDefault="00596D47">
      <w:pPr>
        <w:pStyle w:val="TOC4"/>
        <w:rPr>
          <w:rFonts w:asciiTheme="minorHAnsi" w:eastAsiaTheme="minorEastAsia" w:hAnsiTheme="minorHAnsi" w:cstheme="minorBidi"/>
          <w:sz w:val="22"/>
          <w:szCs w:val="22"/>
        </w:rPr>
      </w:pPr>
      <w:r w:rsidRPr="00596D47">
        <w:t>A.8.16.28.2</w:t>
      </w:r>
      <w:r w:rsidRPr="00596D47">
        <w:rPr>
          <w:rFonts w:asciiTheme="minorHAnsi" w:hAnsiTheme="minorHAnsi" w:cstheme="minorBidi"/>
          <w:sz w:val="22"/>
          <w:szCs w:val="22"/>
        </w:rPr>
        <w:tab/>
      </w:r>
      <w:r w:rsidRPr="003D1336">
        <w:rPr>
          <w:rFonts w:eastAsia="SimSun"/>
          <w:lang w:eastAsia="zh-CN"/>
        </w:rPr>
        <w:t>Test Requirements</w:t>
      </w:r>
      <w:r>
        <w:tab/>
        <w:t>1976</w:t>
      </w:r>
    </w:p>
    <w:p w14:paraId="56B4BE87" w14:textId="77777777" w:rsidR="00596D47" w:rsidRDefault="00596D47">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1976</w:t>
      </w:r>
    </w:p>
    <w:p w14:paraId="6EFE1470" w14:textId="77777777" w:rsidR="00596D47" w:rsidRDefault="00596D47">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14:paraId="2462ECE6" w14:textId="77777777" w:rsidR="00596D47" w:rsidRDefault="00596D47">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1981</w:t>
      </w:r>
    </w:p>
    <w:p w14:paraId="0226EFBA" w14:textId="77777777" w:rsidR="00596D47" w:rsidRDefault="00596D47">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1981</w:t>
      </w:r>
    </w:p>
    <w:p w14:paraId="2AC76094" w14:textId="77777777" w:rsidR="00596D47" w:rsidRDefault="00596D47">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1981</w:t>
      </w:r>
    </w:p>
    <w:p w14:paraId="3DD0D57A" w14:textId="77777777" w:rsidR="00596D47" w:rsidRDefault="00596D47">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1986</w:t>
      </w:r>
    </w:p>
    <w:p w14:paraId="0F9A6D49" w14:textId="77777777" w:rsidR="00596D47" w:rsidRDefault="00596D47">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1986</w:t>
      </w:r>
    </w:p>
    <w:p w14:paraId="325F3355" w14:textId="77777777" w:rsidR="00596D47" w:rsidRDefault="00596D47">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1986</w:t>
      </w:r>
    </w:p>
    <w:p w14:paraId="094104FF" w14:textId="77777777" w:rsidR="00596D47" w:rsidRDefault="00596D47">
      <w:pPr>
        <w:pStyle w:val="TOC4"/>
        <w:rPr>
          <w:rFonts w:asciiTheme="minorHAnsi" w:eastAsiaTheme="minorEastAsia" w:hAnsiTheme="minorHAnsi" w:cstheme="minorBidi"/>
          <w:sz w:val="22"/>
          <w:szCs w:val="22"/>
        </w:rPr>
      </w:pPr>
      <w:r w:rsidRPr="00596D47">
        <w:t>A.8.16.31</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1991</w:t>
      </w:r>
    </w:p>
    <w:p w14:paraId="1E695832" w14:textId="77777777" w:rsidR="00596D47" w:rsidRDefault="00596D47">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1991</w:t>
      </w:r>
    </w:p>
    <w:p w14:paraId="4A693A6C" w14:textId="77777777" w:rsidR="00596D47" w:rsidRDefault="00596D47">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1991</w:t>
      </w:r>
    </w:p>
    <w:p w14:paraId="41F32D48" w14:textId="77777777" w:rsidR="00596D47" w:rsidRDefault="00596D47">
      <w:pPr>
        <w:pStyle w:val="TOC4"/>
        <w:rPr>
          <w:rFonts w:asciiTheme="minorHAnsi" w:eastAsiaTheme="minorEastAsia" w:hAnsiTheme="minorHAnsi" w:cstheme="minorBidi"/>
          <w:sz w:val="22"/>
          <w:szCs w:val="22"/>
        </w:rPr>
      </w:pPr>
      <w:r w:rsidRPr="00596D47">
        <w:t>A.8.16.32</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1996</w:t>
      </w:r>
    </w:p>
    <w:p w14:paraId="291CFA26" w14:textId="77777777" w:rsidR="00596D47" w:rsidRDefault="00596D47">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1996</w:t>
      </w:r>
    </w:p>
    <w:p w14:paraId="57B55939" w14:textId="77777777" w:rsidR="00596D47" w:rsidRDefault="00596D47">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1996</w:t>
      </w:r>
    </w:p>
    <w:p w14:paraId="632CBC3E" w14:textId="77777777" w:rsidR="00596D47" w:rsidRDefault="00596D47">
      <w:pPr>
        <w:pStyle w:val="TOC4"/>
        <w:rPr>
          <w:rFonts w:asciiTheme="minorHAnsi" w:eastAsiaTheme="minorEastAsia" w:hAnsiTheme="minorHAnsi" w:cstheme="minorBidi"/>
          <w:sz w:val="22"/>
          <w:szCs w:val="22"/>
        </w:rPr>
      </w:pPr>
      <w:r w:rsidRPr="00596D47">
        <w:t>A.8.16.33</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2001</w:t>
      </w:r>
    </w:p>
    <w:p w14:paraId="463E7CE0" w14:textId="77777777" w:rsidR="00596D47" w:rsidRDefault="00596D47">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2001</w:t>
      </w:r>
    </w:p>
    <w:p w14:paraId="66497BDC" w14:textId="77777777" w:rsidR="00596D47" w:rsidRDefault="00596D47">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2001</w:t>
      </w:r>
    </w:p>
    <w:p w14:paraId="2C2182A3" w14:textId="77777777" w:rsidR="00596D47" w:rsidRDefault="00596D47">
      <w:pPr>
        <w:pStyle w:val="TOC4"/>
        <w:rPr>
          <w:rFonts w:asciiTheme="minorHAnsi" w:eastAsiaTheme="minorEastAsia" w:hAnsiTheme="minorHAnsi" w:cstheme="minorBidi"/>
          <w:sz w:val="22"/>
          <w:szCs w:val="22"/>
        </w:rPr>
      </w:pPr>
      <w:r w:rsidRPr="00596D47">
        <w:t>A.8.16.34</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2006</w:t>
      </w:r>
    </w:p>
    <w:p w14:paraId="1C9D6748" w14:textId="77777777" w:rsidR="00596D47" w:rsidRDefault="00596D47">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2006</w:t>
      </w:r>
    </w:p>
    <w:p w14:paraId="5D8FF43F" w14:textId="77777777" w:rsidR="00596D47" w:rsidRDefault="00596D47">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14:paraId="7699EC7A" w14:textId="77777777" w:rsidR="00596D47" w:rsidRDefault="00596D47">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2008</w:t>
      </w:r>
    </w:p>
    <w:p w14:paraId="0A11EB20" w14:textId="77777777" w:rsidR="00596D47" w:rsidRDefault="00596D47">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2009</w:t>
      </w:r>
    </w:p>
    <w:p w14:paraId="6C75E631" w14:textId="77777777" w:rsidR="00596D47" w:rsidRDefault="00596D47">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14:paraId="020CCF27" w14:textId="77777777" w:rsidR="00596D47" w:rsidRDefault="00596D47">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2011</w:t>
      </w:r>
    </w:p>
    <w:p w14:paraId="4073CDA1" w14:textId="77777777" w:rsidR="00596D47" w:rsidRDefault="00596D47">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2012</w:t>
      </w:r>
    </w:p>
    <w:p w14:paraId="35A477C0" w14:textId="77777777" w:rsidR="00596D47" w:rsidRDefault="00596D47">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14:paraId="0192DE90" w14:textId="77777777" w:rsidR="00596D47" w:rsidRDefault="00596D47">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2014</w:t>
      </w:r>
    </w:p>
    <w:p w14:paraId="7A70FDAB" w14:textId="77777777" w:rsidR="00596D47" w:rsidRDefault="00596D47">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2015</w:t>
      </w:r>
    </w:p>
    <w:p w14:paraId="5BC094A3" w14:textId="77777777" w:rsidR="00596D47" w:rsidRDefault="00596D47">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2015</w:t>
      </w:r>
    </w:p>
    <w:p w14:paraId="06131ED7" w14:textId="77777777" w:rsidR="00596D47" w:rsidRDefault="00596D47">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2017</w:t>
      </w:r>
    </w:p>
    <w:p w14:paraId="2692C79E" w14:textId="77777777" w:rsidR="00596D47" w:rsidRDefault="00596D47">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2018</w:t>
      </w:r>
    </w:p>
    <w:p w14:paraId="6800C400" w14:textId="77777777" w:rsidR="00596D47" w:rsidRDefault="00596D47">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14:paraId="006C1868" w14:textId="77777777" w:rsidR="00596D47" w:rsidRDefault="00596D47">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2021</w:t>
      </w:r>
    </w:p>
    <w:p w14:paraId="4DF1108B" w14:textId="77777777" w:rsidR="00596D47" w:rsidRDefault="00596D47">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2021</w:t>
      </w:r>
    </w:p>
    <w:p w14:paraId="34147845" w14:textId="77777777" w:rsidR="00596D47" w:rsidRDefault="00596D47">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2021</w:t>
      </w:r>
    </w:p>
    <w:p w14:paraId="1056B0DB" w14:textId="77777777" w:rsidR="00596D47" w:rsidRDefault="00596D47">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2024</w:t>
      </w:r>
    </w:p>
    <w:p w14:paraId="68CB8777" w14:textId="77777777" w:rsidR="00596D47" w:rsidRDefault="00596D47">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2024</w:t>
      </w:r>
    </w:p>
    <w:p w14:paraId="6318CC20" w14:textId="77777777" w:rsidR="00596D47" w:rsidRDefault="00596D47">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14:paraId="495BD70B" w14:textId="77777777" w:rsidR="00596D47" w:rsidRDefault="00596D47">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2026</w:t>
      </w:r>
    </w:p>
    <w:p w14:paraId="63559EA8" w14:textId="77777777" w:rsidR="00596D47" w:rsidRDefault="00596D47">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2027</w:t>
      </w:r>
    </w:p>
    <w:p w14:paraId="66B46ED1" w14:textId="77777777" w:rsidR="00596D47" w:rsidRDefault="00596D47">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2027</w:t>
      </w:r>
    </w:p>
    <w:p w14:paraId="330C3552" w14:textId="77777777" w:rsidR="00596D47" w:rsidRDefault="00596D47">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2029</w:t>
      </w:r>
    </w:p>
    <w:p w14:paraId="76666C1E" w14:textId="77777777" w:rsidR="00596D47" w:rsidRDefault="00596D47">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2030</w:t>
      </w:r>
    </w:p>
    <w:p w14:paraId="524EB93A" w14:textId="77777777" w:rsidR="00596D47" w:rsidRDefault="00596D47">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14:paraId="3124C980" w14:textId="77777777" w:rsidR="00596D47" w:rsidRDefault="00596D47">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2033</w:t>
      </w:r>
    </w:p>
    <w:p w14:paraId="6B530EC3" w14:textId="77777777" w:rsidR="00596D47" w:rsidRDefault="00596D47">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2033</w:t>
      </w:r>
    </w:p>
    <w:p w14:paraId="6C6A31D1" w14:textId="77777777" w:rsidR="00596D47" w:rsidRDefault="00596D47">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14:paraId="41061D2E" w14:textId="77777777" w:rsidR="00596D47" w:rsidRDefault="00596D47">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2036</w:t>
      </w:r>
    </w:p>
    <w:p w14:paraId="229A4A1A" w14:textId="77777777" w:rsidR="00596D47" w:rsidRDefault="00596D47">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2036</w:t>
      </w:r>
    </w:p>
    <w:p w14:paraId="14197980" w14:textId="77777777" w:rsidR="00596D47" w:rsidRDefault="00596D47">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14:paraId="3056E3DD" w14:textId="77777777" w:rsidR="00596D47" w:rsidRDefault="00596D47">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2039</w:t>
      </w:r>
    </w:p>
    <w:p w14:paraId="10707040" w14:textId="77777777" w:rsidR="00596D47" w:rsidRDefault="00596D47">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2039</w:t>
      </w:r>
    </w:p>
    <w:p w14:paraId="448F0E5B" w14:textId="77777777" w:rsidR="00596D47" w:rsidRDefault="00596D47">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14:paraId="3F26A15C" w14:textId="77777777" w:rsidR="00596D47" w:rsidRDefault="00596D47">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2041</w:t>
      </w:r>
    </w:p>
    <w:p w14:paraId="48091A44" w14:textId="77777777" w:rsidR="00596D47" w:rsidRDefault="00596D47">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2042</w:t>
      </w:r>
    </w:p>
    <w:p w14:paraId="2041865C" w14:textId="77777777" w:rsidR="00596D47" w:rsidRDefault="00596D47">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14:paraId="0CCC413B" w14:textId="77777777" w:rsidR="00596D47" w:rsidRDefault="00596D47">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2044</w:t>
      </w:r>
    </w:p>
    <w:p w14:paraId="12EF24B1" w14:textId="77777777" w:rsidR="00596D47" w:rsidRDefault="00596D47">
      <w:pPr>
        <w:pStyle w:val="TOC3"/>
        <w:rPr>
          <w:rFonts w:asciiTheme="minorHAnsi" w:eastAsiaTheme="minorEastAsia" w:hAnsiTheme="minorHAnsi" w:cstheme="minorBidi"/>
          <w:sz w:val="22"/>
          <w:szCs w:val="22"/>
        </w:rPr>
      </w:pPr>
      <w:r w:rsidRPr="00596D47">
        <w:t>A.8.16.48</w:t>
      </w:r>
      <w:r w:rsidRPr="00596D47">
        <w:rPr>
          <w:rFonts w:asciiTheme="minorHAnsi" w:hAnsiTheme="minorHAnsi" w:cstheme="minorBidi"/>
          <w:sz w:val="22"/>
          <w:szCs w:val="22"/>
        </w:rPr>
        <w:tab/>
      </w:r>
      <w:r w:rsidRPr="003D1336">
        <w:rPr>
          <w:rFonts w:eastAsia="MS Mincho"/>
          <w:lang w:eastAsia="zh-CN"/>
        </w:rPr>
        <w:t>2DL/2UL TDD CA activation and deactivation of known PUCCH SCell without valid TA in non-DRX</w:t>
      </w:r>
      <w:r>
        <w:tab/>
        <w:t>2045</w:t>
      </w:r>
    </w:p>
    <w:p w14:paraId="7B5F4CE0" w14:textId="77777777" w:rsidR="00596D47" w:rsidRDefault="00596D47">
      <w:pPr>
        <w:pStyle w:val="TOC4"/>
        <w:rPr>
          <w:rFonts w:asciiTheme="minorHAnsi" w:eastAsiaTheme="minorEastAsia" w:hAnsiTheme="minorHAnsi" w:cstheme="minorBidi"/>
          <w:sz w:val="22"/>
          <w:szCs w:val="22"/>
        </w:rPr>
      </w:pPr>
      <w:r w:rsidRPr="00596D47">
        <w:t>A.8.16.48</w:t>
      </w:r>
      <w:r w:rsidRPr="00596D47">
        <w:rPr>
          <w:lang w:eastAsia="zh-CN"/>
        </w:rPr>
        <w:t>.1</w:t>
      </w:r>
      <w:r w:rsidRPr="00596D47">
        <w:rPr>
          <w:rFonts w:asciiTheme="minorHAnsi" w:hAnsiTheme="minorHAnsi" w:cstheme="minorBidi"/>
          <w:sz w:val="22"/>
          <w:szCs w:val="22"/>
        </w:rPr>
        <w:tab/>
      </w:r>
      <w:r w:rsidRPr="003D1336">
        <w:rPr>
          <w:rFonts w:eastAsia="MS Mincho"/>
        </w:rPr>
        <w:t xml:space="preserve">Test </w:t>
      </w:r>
      <w:r w:rsidRPr="003D1336">
        <w:rPr>
          <w:rFonts w:eastAsia="MS Mincho"/>
          <w:lang w:eastAsia="zh-CN"/>
        </w:rPr>
        <w:t>Purpose and Environment</w:t>
      </w:r>
      <w:r>
        <w:tab/>
        <w:t>2045</w:t>
      </w:r>
    </w:p>
    <w:p w14:paraId="12151E85" w14:textId="77777777" w:rsidR="00596D47" w:rsidRDefault="00596D47">
      <w:pPr>
        <w:pStyle w:val="TOC4"/>
        <w:rPr>
          <w:rFonts w:asciiTheme="minorHAnsi" w:eastAsiaTheme="minorEastAsia" w:hAnsiTheme="minorHAnsi" w:cstheme="minorBidi"/>
          <w:sz w:val="22"/>
          <w:szCs w:val="22"/>
        </w:rPr>
      </w:pPr>
      <w:r w:rsidRPr="00596D47">
        <w:t>A.8.16.48.2</w:t>
      </w:r>
      <w:r w:rsidRPr="00596D47">
        <w:rPr>
          <w:rFonts w:asciiTheme="minorHAnsi" w:hAnsiTheme="minorHAnsi" w:cstheme="minorBidi"/>
          <w:sz w:val="22"/>
          <w:szCs w:val="22"/>
        </w:rPr>
        <w:tab/>
      </w:r>
      <w:r w:rsidRPr="003D1336">
        <w:rPr>
          <w:rFonts w:eastAsia="MS Mincho"/>
        </w:rPr>
        <w:t>Test Requirements</w:t>
      </w:r>
      <w:r>
        <w:tab/>
        <w:t>2047</w:t>
      </w:r>
    </w:p>
    <w:p w14:paraId="4F409295" w14:textId="77777777" w:rsidR="00596D47" w:rsidRDefault="00596D47">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3D1336">
        <w:rPr>
          <w:lang w:val="en-US"/>
        </w:rPr>
        <w:t>2DL/2UL TDD-FDD CA (FDD PCell) activation and deactivation of known PUCCH SCell without valid TA in non-DRX</w:t>
      </w:r>
      <w:r>
        <w:tab/>
        <w:t>2048</w:t>
      </w:r>
    </w:p>
    <w:p w14:paraId="7B4435CB" w14:textId="77777777" w:rsidR="00596D47" w:rsidRDefault="00596D47">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2048</w:t>
      </w:r>
    </w:p>
    <w:p w14:paraId="02D09A85" w14:textId="77777777" w:rsidR="00596D47" w:rsidRDefault="00596D47">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2051</w:t>
      </w:r>
    </w:p>
    <w:p w14:paraId="17C497D7" w14:textId="77777777" w:rsidR="00596D47" w:rsidRDefault="00596D47">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2051</w:t>
      </w:r>
    </w:p>
    <w:p w14:paraId="6C01DD6F" w14:textId="77777777" w:rsidR="00596D47" w:rsidRDefault="00596D47">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14:paraId="1E98E35D" w14:textId="77777777" w:rsidR="00596D47" w:rsidRDefault="00596D47">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2053</w:t>
      </w:r>
    </w:p>
    <w:p w14:paraId="6A5719F5" w14:textId="77777777" w:rsidR="00596D47" w:rsidRDefault="00596D47">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2054</w:t>
      </w:r>
    </w:p>
    <w:p w14:paraId="2A8BCE88" w14:textId="77777777" w:rsidR="00596D47" w:rsidRDefault="00596D47">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2054</w:t>
      </w:r>
    </w:p>
    <w:p w14:paraId="507EFAEA" w14:textId="77777777" w:rsidR="00596D47" w:rsidRDefault="00596D47">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2059</w:t>
      </w:r>
    </w:p>
    <w:p w14:paraId="326CD619" w14:textId="77777777" w:rsidR="00596D47" w:rsidRDefault="00596D47">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2059</w:t>
      </w:r>
    </w:p>
    <w:p w14:paraId="145E56ED" w14:textId="77777777" w:rsidR="00596D47" w:rsidRDefault="00596D47">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2059</w:t>
      </w:r>
    </w:p>
    <w:p w14:paraId="02396D69" w14:textId="77777777" w:rsidR="00596D47" w:rsidRDefault="00596D47">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2064</w:t>
      </w:r>
    </w:p>
    <w:p w14:paraId="7027082B" w14:textId="77777777" w:rsidR="00596D47" w:rsidRDefault="00596D47">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2064</w:t>
      </w:r>
    </w:p>
    <w:p w14:paraId="24714E37" w14:textId="77777777" w:rsidR="00596D47" w:rsidRDefault="00596D47">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2064</w:t>
      </w:r>
    </w:p>
    <w:p w14:paraId="29D25073" w14:textId="77777777" w:rsidR="00596D47" w:rsidRDefault="00596D47">
      <w:pPr>
        <w:pStyle w:val="TOC4"/>
        <w:rPr>
          <w:rFonts w:asciiTheme="minorHAnsi" w:eastAsiaTheme="minorEastAsia" w:hAnsiTheme="minorHAnsi" w:cstheme="minorBidi"/>
          <w:sz w:val="22"/>
          <w:szCs w:val="22"/>
        </w:rPr>
      </w:pPr>
      <w:r w:rsidRPr="00596D47">
        <w:t>A.8.16.53.2</w:t>
      </w:r>
      <w:r w:rsidRPr="00596D47">
        <w:rPr>
          <w:rFonts w:asciiTheme="minorHAnsi" w:hAnsiTheme="minorHAnsi" w:cstheme="minorBidi"/>
          <w:sz w:val="22"/>
          <w:szCs w:val="22"/>
        </w:rPr>
        <w:tab/>
      </w:r>
      <w:r w:rsidRPr="003D1336">
        <w:rPr>
          <w:rFonts w:eastAsia="SimSun"/>
          <w:lang w:eastAsia="zh-CN"/>
        </w:rPr>
        <w:t>Test Requirements</w:t>
      </w:r>
      <w:r>
        <w:tab/>
        <w:t>2068</w:t>
      </w:r>
    </w:p>
    <w:p w14:paraId="046515A9" w14:textId="77777777" w:rsidR="00596D47" w:rsidRDefault="00596D47">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2068</w:t>
      </w:r>
    </w:p>
    <w:p w14:paraId="34FCAB9E" w14:textId="77777777" w:rsidR="00596D47" w:rsidRDefault="00596D47">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5C50A137" w14:textId="77777777" w:rsidR="00596D47" w:rsidRDefault="00596D47">
      <w:pPr>
        <w:pStyle w:val="TOC4"/>
        <w:rPr>
          <w:rFonts w:asciiTheme="minorHAnsi" w:eastAsiaTheme="minorEastAsia" w:hAnsiTheme="minorHAnsi" w:cstheme="minorBidi"/>
          <w:sz w:val="22"/>
          <w:szCs w:val="22"/>
        </w:rPr>
      </w:pPr>
      <w:r w:rsidRPr="00596D47">
        <w:t>A.8.16.54.2</w:t>
      </w:r>
      <w:r w:rsidRPr="00596D47">
        <w:rPr>
          <w:rFonts w:asciiTheme="minorHAnsi" w:hAnsiTheme="minorHAnsi" w:cstheme="minorBidi"/>
          <w:sz w:val="22"/>
          <w:szCs w:val="22"/>
        </w:rPr>
        <w:tab/>
      </w:r>
      <w:r w:rsidRPr="003D1336">
        <w:rPr>
          <w:rFonts w:eastAsia="SimSun"/>
          <w:lang w:eastAsia="zh-CN"/>
        </w:rPr>
        <w:t>Test Requirements</w:t>
      </w:r>
      <w:r>
        <w:tab/>
        <w:t>2072</w:t>
      </w:r>
    </w:p>
    <w:p w14:paraId="1C45AC80" w14:textId="77777777" w:rsidR="00596D47" w:rsidRDefault="00596D47">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2072</w:t>
      </w:r>
    </w:p>
    <w:p w14:paraId="37F76518" w14:textId="77777777" w:rsidR="00596D47" w:rsidRDefault="00596D47">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2072</w:t>
      </w:r>
    </w:p>
    <w:p w14:paraId="28EE2535" w14:textId="77777777" w:rsidR="00596D47" w:rsidRDefault="00596D47">
      <w:pPr>
        <w:pStyle w:val="TOC4"/>
        <w:rPr>
          <w:rFonts w:asciiTheme="minorHAnsi" w:eastAsiaTheme="minorEastAsia" w:hAnsiTheme="minorHAnsi" w:cstheme="minorBidi"/>
          <w:sz w:val="22"/>
          <w:szCs w:val="22"/>
        </w:rPr>
      </w:pPr>
      <w:r w:rsidRPr="00596D47">
        <w:lastRenderedPageBreak/>
        <w:t>A.8.16.55</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2078</w:t>
      </w:r>
    </w:p>
    <w:p w14:paraId="531633C6" w14:textId="77777777" w:rsidR="00596D47" w:rsidRDefault="00596D47">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2078</w:t>
      </w:r>
    </w:p>
    <w:p w14:paraId="15CD24C0" w14:textId="77777777" w:rsidR="00596D47" w:rsidRDefault="00596D47">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2078</w:t>
      </w:r>
    </w:p>
    <w:p w14:paraId="7A0789DA" w14:textId="77777777" w:rsidR="00596D47" w:rsidRDefault="00596D47">
      <w:pPr>
        <w:pStyle w:val="TOC4"/>
        <w:rPr>
          <w:rFonts w:asciiTheme="minorHAnsi" w:eastAsiaTheme="minorEastAsia" w:hAnsiTheme="minorHAnsi" w:cstheme="minorBidi"/>
          <w:sz w:val="22"/>
          <w:szCs w:val="22"/>
        </w:rPr>
      </w:pPr>
      <w:r w:rsidRPr="00596D47">
        <w:t>A.8.16.56</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2084</w:t>
      </w:r>
    </w:p>
    <w:p w14:paraId="0E406191" w14:textId="77777777" w:rsidR="00596D47" w:rsidRDefault="00596D47">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2084</w:t>
      </w:r>
    </w:p>
    <w:p w14:paraId="56EBA468" w14:textId="77777777" w:rsidR="00596D47" w:rsidRDefault="00596D47">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2084</w:t>
      </w:r>
    </w:p>
    <w:p w14:paraId="290F147B" w14:textId="77777777" w:rsidR="00596D47" w:rsidRDefault="00596D47">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2086</w:t>
      </w:r>
    </w:p>
    <w:p w14:paraId="42917F56" w14:textId="77777777" w:rsidR="00596D47" w:rsidRDefault="00596D47">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2087</w:t>
      </w:r>
    </w:p>
    <w:p w14:paraId="62CED91C" w14:textId="77777777" w:rsidR="00596D47" w:rsidRDefault="00596D47">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2087</w:t>
      </w:r>
    </w:p>
    <w:p w14:paraId="346C0354" w14:textId="77777777" w:rsidR="00596D47" w:rsidRDefault="00596D47">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2089</w:t>
      </w:r>
    </w:p>
    <w:p w14:paraId="2EC88688" w14:textId="77777777" w:rsidR="00596D47" w:rsidRDefault="00596D47">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2090</w:t>
      </w:r>
    </w:p>
    <w:p w14:paraId="5DDDE127" w14:textId="77777777" w:rsidR="00596D47" w:rsidRDefault="00596D47">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2090</w:t>
      </w:r>
    </w:p>
    <w:p w14:paraId="24137587" w14:textId="77777777" w:rsidR="00596D47" w:rsidRDefault="00596D47">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2094</w:t>
      </w:r>
    </w:p>
    <w:p w14:paraId="19908626" w14:textId="77777777" w:rsidR="00596D47" w:rsidRDefault="00596D47">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2095</w:t>
      </w:r>
    </w:p>
    <w:p w14:paraId="58772BEE" w14:textId="77777777" w:rsidR="00596D47" w:rsidRDefault="00596D47">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6EDD3847" w14:textId="77777777" w:rsidR="00596D47" w:rsidRDefault="00596D47">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2098</w:t>
      </w:r>
    </w:p>
    <w:p w14:paraId="37C4EE6F" w14:textId="77777777" w:rsidR="00596D47" w:rsidRDefault="00596D47">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2099</w:t>
      </w:r>
    </w:p>
    <w:p w14:paraId="18FBEEDE" w14:textId="77777777" w:rsidR="00596D47" w:rsidRDefault="00596D47">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2099</w:t>
      </w:r>
    </w:p>
    <w:p w14:paraId="14078C9F" w14:textId="77777777" w:rsidR="00596D47" w:rsidRDefault="00596D47">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2102</w:t>
      </w:r>
    </w:p>
    <w:p w14:paraId="00AA7EAA" w14:textId="77777777" w:rsidR="00596D47" w:rsidRDefault="00596D47">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2102</w:t>
      </w:r>
    </w:p>
    <w:p w14:paraId="27C9FD80" w14:textId="77777777" w:rsidR="00596D47" w:rsidRDefault="00596D47">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2102</w:t>
      </w:r>
    </w:p>
    <w:p w14:paraId="0B0EE4C1" w14:textId="77777777" w:rsidR="00596D47" w:rsidRDefault="00596D47">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2104</w:t>
      </w:r>
    </w:p>
    <w:p w14:paraId="556A8981" w14:textId="77777777" w:rsidR="00596D47" w:rsidRDefault="00596D47">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2105</w:t>
      </w:r>
    </w:p>
    <w:p w14:paraId="732A03B2" w14:textId="77777777" w:rsidR="00596D47" w:rsidRDefault="00596D47">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2105</w:t>
      </w:r>
    </w:p>
    <w:p w14:paraId="2DDCC67E" w14:textId="77777777" w:rsidR="00596D47" w:rsidRDefault="00596D47">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2108</w:t>
      </w:r>
    </w:p>
    <w:p w14:paraId="09B788F3" w14:textId="77777777" w:rsidR="00596D47" w:rsidRDefault="00596D47">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2109</w:t>
      </w:r>
    </w:p>
    <w:p w14:paraId="610D7617" w14:textId="77777777" w:rsidR="00596D47" w:rsidRDefault="00596D47">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14:paraId="5C7849D0" w14:textId="77777777" w:rsidR="00596D47" w:rsidRDefault="00596D47">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2113</w:t>
      </w:r>
    </w:p>
    <w:p w14:paraId="0DB49B44" w14:textId="77777777" w:rsidR="00596D47" w:rsidRDefault="00596D47">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2113</w:t>
      </w:r>
    </w:p>
    <w:p w14:paraId="64B525FD" w14:textId="77777777" w:rsidR="00596D47" w:rsidRDefault="00596D47">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2113</w:t>
      </w:r>
    </w:p>
    <w:p w14:paraId="147F5426" w14:textId="77777777" w:rsidR="00596D47" w:rsidRDefault="00596D47">
      <w:pPr>
        <w:pStyle w:val="TOC4"/>
        <w:rPr>
          <w:rFonts w:asciiTheme="minorHAnsi" w:eastAsiaTheme="minorEastAsia" w:hAnsiTheme="minorHAnsi" w:cstheme="minorBidi"/>
          <w:sz w:val="22"/>
          <w:szCs w:val="22"/>
        </w:rPr>
      </w:pPr>
      <w:r w:rsidRPr="00596D47">
        <w:t>A.8.16.65.2</w:t>
      </w:r>
      <w:r w:rsidRPr="00596D47">
        <w:rPr>
          <w:rFonts w:asciiTheme="minorHAnsi" w:hAnsiTheme="minorHAnsi" w:cstheme="minorBidi"/>
          <w:sz w:val="22"/>
          <w:szCs w:val="22"/>
        </w:rPr>
        <w:tab/>
      </w:r>
      <w:r w:rsidRPr="003D1336">
        <w:rPr>
          <w:rFonts w:eastAsia="SimSun"/>
          <w:lang w:eastAsia="zh-CN"/>
        </w:rPr>
        <w:t>Test Requirements</w:t>
      </w:r>
      <w:r>
        <w:tab/>
        <w:t>2118</w:t>
      </w:r>
    </w:p>
    <w:p w14:paraId="73CBE53B" w14:textId="77777777" w:rsidR="00596D47" w:rsidRDefault="00596D47">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2118</w:t>
      </w:r>
    </w:p>
    <w:p w14:paraId="702607CF" w14:textId="77777777" w:rsidR="00596D47" w:rsidRDefault="00596D47">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7E06884E" w14:textId="77777777" w:rsidR="00596D47" w:rsidRDefault="00596D47">
      <w:pPr>
        <w:pStyle w:val="TOC4"/>
        <w:rPr>
          <w:rFonts w:asciiTheme="minorHAnsi" w:eastAsiaTheme="minorEastAsia" w:hAnsiTheme="minorHAnsi" w:cstheme="minorBidi"/>
          <w:sz w:val="22"/>
          <w:szCs w:val="22"/>
        </w:rPr>
      </w:pPr>
      <w:r w:rsidRPr="00596D47">
        <w:t>A.8.16.66.2</w:t>
      </w:r>
      <w:r w:rsidRPr="00596D47">
        <w:rPr>
          <w:rFonts w:asciiTheme="minorHAnsi" w:hAnsiTheme="minorHAnsi" w:cstheme="minorBidi"/>
          <w:sz w:val="22"/>
          <w:szCs w:val="22"/>
        </w:rPr>
        <w:tab/>
      </w:r>
      <w:r w:rsidRPr="003D1336">
        <w:rPr>
          <w:rFonts w:eastAsia="SimSun"/>
          <w:lang w:eastAsia="zh-CN"/>
        </w:rPr>
        <w:t>Test Requirements</w:t>
      </w:r>
      <w:r>
        <w:tab/>
        <w:t>2123</w:t>
      </w:r>
    </w:p>
    <w:p w14:paraId="5BA81F21" w14:textId="77777777" w:rsidR="00596D47" w:rsidRDefault="00596D47">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2123</w:t>
      </w:r>
    </w:p>
    <w:p w14:paraId="5BBF2C7F" w14:textId="77777777" w:rsidR="00596D47" w:rsidRDefault="00596D47">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501AF979" w14:textId="77777777" w:rsidR="00596D47" w:rsidRDefault="00596D47">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2128</w:t>
      </w:r>
    </w:p>
    <w:p w14:paraId="35E18208" w14:textId="77777777" w:rsidR="00596D47" w:rsidRDefault="00596D47">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2128</w:t>
      </w:r>
    </w:p>
    <w:p w14:paraId="2746360A" w14:textId="77777777" w:rsidR="00596D47" w:rsidRDefault="00596D47">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4B93DBE6" w14:textId="77777777" w:rsidR="00596D47" w:rsidRDefault="00596D47">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2133</w:t>
      </w:r>
    </w:p>
    <w:p w14:paraId="0267DE3A" w14:textId="77777777" w:rsidR="00596D47" w:rsidRDefault="00596D47">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2133</w:t>
      </w:r>
    </w:p>
    <w:p w14:paraId="65C4F81D" w14:textId="77777777" w:rsidR="00596D47" w:rsidRDefault="00596D47">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2133</w:t>
      </w:r>
    </w:p>
    <w:p w14:paraId="506F4E59" w14:textId="77777777" w:rsidR="00596D47" w:rsidRDefault="00596D47">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2137</w:t>
      </w:r>
    </w:p>
    <w:p w14:paraId="591D86B2" w14:textId="77777777" w:rsidR="00596D47" w:rsidRDefault="00596D47">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2137</w:t>
      </w:r>
    </w:p>
    <w:p w14:paraId="5CC536C0" w14:textId="77777777" w:rsidR="00596D47" w:rsidRDefault="00596D47">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2137</w:t>
      </w:r>
    </w:p>
    <w:p w14:paraId="14D246A9" w14:textId="77777777" w:rsidR="00596D47" w:rsidRDefault="00596D47">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2141</w:t>
      </w:r>
    </w:p>
    <w:p w14:paraId="61ED6BE1" w14:textId="77777777" w:rsidR="00596D47" w:rsidRDefault="00596D47">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2141</w:t>
      </w:r>
    </w:p>
    <w:p w14:paraId="6C507033" w14:textId="77777777" w:rsidR="00596D47" w:rsidRDefault="00596D47">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2141</w:t>
      </w:r>
    </w:p>
    <w:p w14:paraId="64ED5015" w14:textId="77777777" w:rsidR="00596D47" w:rsidRDefault="00596D47">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2146</w:t>
      </w:r>
    </w:p>
    <w:p w14:paraId="7F2623B2" w14:textId="77777777" w:rsidR="00596D47" w:rsidRDefault="00596D47">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2146</w:t>
      </w:r>
    </w:p>
    <w:p w14:paraId="75345D58" w14:textId="77777777" w:rsidR="00596D47" w:rsidRDefault="00596D47">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2146</w:t>
      </w:r>
    </w:p>
    <w:p w14:paraId="74EDF892" w14:textId="77777777" w:rsidR="00596D47" w:rsidRDefault="00596D47">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2151</w:t>
      </w:r>
    </w:p>
    <w:p w14:paraId="6865DFC3" w14:textId="77777777" w:rsidR="00596D47" w:rsidRDefault="00596D47">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2151</w:t>
      </w:r>
    </w:p>
    <w:p w14:paraId="27463D3E" w14:textId="77777777" w:rsidR="00596D47" w:rsidRDefault="00596D47">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2151</w:t>
      </w:r>
    </w:p>
    <w:p w14:paraId="4CA84199" w14:textId="77777777" w:rsidR="00596D47" w:rsidRDefault="00596D47">
      <w:pPr>
        <w:pStyle w:val="TOC4"/>
        <w:rPr>
          <w:rFonts w:asciiTheme="minorHAnsi" w:eastAsiaTheme="minorEastAsia" w:hAnsiTheme="minorHAnsi" w:cstheme="minorBidi"/>
          <w:sz w:val="22"/>
          <w:szCs w:val="22"/>
        </w:rPr>
      </w:pPr>
      <w:r w:rsidRPr="00596D47">
        <w:lastRenderedPageBreak/>
        <w:t>A.8.16.73</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2157</w:t>
      </w:r>
    </w:p>
    <w:p w14:paraId="6DE96EC2" w14:textId="77777777" w:rsidR="00596D47" w:rsidRDefault="00596D47">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2157</w:t>
      </w:r>
    </w:p>
    <w:p w14:paraId="2F4B0310" w14:textId="77777777" w:rsidR="00596D47" w:rsidRDefault="00596D47">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2157</w:t>
      </w:r>
    </w:p>
    <w:p w14:paraId="6BC13694" w14:textId="77777777" w:rsidR="00596D47" w:rsidRDefault="00596D47">
      <w:pPr>
        <w:pStyle w:val="TOC4"/>
        <w:rPr>
          <w:rFonts w:asciiTheme="minorHAnsi" w:eastAsiaTheme="minorEastAsia" w:hAnsiTheme="minorHAnsi" w:cstheme="minorBidi"/>
          <w:sz w:val="22"/>
          <w:szCs w:val="22"/>
        </w:rPr>
      </w:pPr>
      <w:r w:rsidRPr="00596D47">
        <w:t>A.8.16.74</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2163</w:t>
      </w:r>
    </w:p>
    <w:p w14:paraId="6E57CDB0" w14:textId="77777777" w:rsidR="00596D47" w:rsidRDefault="00596D47">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2163</w:t>
      </w:r>
    </w:p>
    <w:p w14:paraId="397AD7F1" w14:textId="77777777" w:rsidR="00596D47" w:rsidRDefault="00596D47">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38BB0DE5" w14:textId="77777777" w:rsidR="00596D47" w:rsidRDefault="00596D47">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2169</w:t>
      </w:r>
    </w:p>
    <w:p w14:paraId="7B10DFC2" w14:textId="77777777" w:rsidR="00596D47" w:rsidRDefault="00596D47">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2169</w:t>
      </w:r>
    </w:p>
    <w:p w14:paraId="5164FFF3" w14:textId="77777777" w:rsidR="00596D47" w:rsidRDefault="00596D47">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14:paraId="2ABBEB77" w14:textId="77777777" w:rsidR="00596D47" w:rsidRDefault="00596D47">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2175</w:t>
      </w:r>
    </w:p>
    <w:p w14:paraId="0644F413" w14:textId="77777777" w:rsidR="00596D47" w:rsidRDefault="00596D47">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2175</w:t>
      </w:r>
    </w:p>
    <w:p w14:paraId="1E542717" w14:textId="77777777" w:rsidR="00596D47" w:rsidRDefault="00596D47">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2175</w:t>
      </w:r>
    </w:p>
    <w:p w14:paraId="1D6C5AF3" w14:textId="77777777" w:rsidR="00596D47" w:rsidRDefault="00596D47">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2179</w:t>
      </w:r>
    </w:p>
    <w:p w14:paraId="60E9DB97" w14:textId="77777777" w:rsidR="00596D47" w:rsidRDefault="00596D47">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2179</w:t>
      </w:r>
    </w:p>
    <w:p w14:paraId="069A1C5B" w14:textId="77777777" w:rsidR="00596D47" w:rsidRDefault="00596D47">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2179</w:t>
      </w:r>
    </w:p>
    <w:p w14:paraId="613E8322" w14:textId="77777777" w:rsidR="00596D47" w:rsidRDefault="00596D47">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2181</w:t>
      </w:r>
    </w:p>
    <w:p w14:paraId="36399268" w14:textId="77777777" w:rsidR="00596D47" w:rsidRDefault="00596D47">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2182</w:t>
      </w:r>
    </w:p>
    <w:p w14:paraId="59B27E90" w14:textId="77777777" w:rsidR="00596D47" w:rsidRDefault="00596D47">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2182</w:t>
      </w:r>
    </w:p>
    <w:p w14:paraId="2FAE51E6" w14:textId="77777777" w:rsidR="00596D47" w:rsidRDefault="00596D47">
      <w:pPr>
        <w:pStyle w:val="TOC4"/>
        <w:rPr>
          <w:rFonts w:asciiTheme="minorHAnsi" w:eastAsiaTheme="minorEastAsia" w:hAnsiTheme="minorHAnsi" w:cstheme="minorBidi"/>
          <w:sz w:val="22"/>
          <w:szCs w:val="22"/>
        </w:rPr>
      </w:pPr>
      <w:r w:rsidRPr="00596D47">
        <w:t>A.8.16.79</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2188</w:t>
      </w:r>
    </w:p>
    <w:p w14:paraId="4D88BA7F" w14:textId="77777777" w:rsidR="00596D47" w:rsidRDefault="00596D47">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2188</w:t>
      </w:r>
    </w:p>
    <w:p w14:paraId="11678117" w14:textId="77777777" w:rsidR="00596D47" w:rsidRDefault="00596D47">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2188</w:t>
      </w:r>
    </w:p>
    <w:p w14:paraId="4AD018DC" w14:textId="77777777" w:rsidR="00596D47" w:rsidRDefault="00596D47">
      <w:pPr>
        <w:pStyle w:val="TOC4"/>
        <w:rPr>
          <w:rFonts w:asciiTheme="minorHAnsi" w:eastAsiaTheme="minorEastAsia" w:hAnsiTheme="minorHAnsi" w:cstheme="minorBidi"/>
          <w:sz w:val="22"/>
          <w:szCs w:val="22"/>
        </w:rPr>
      </w:pPr>
      <w:r w:rsidRPr="00596D47">
        <w:t>A.8.16.80</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2194</w:t>
      </w:r>
    </w:p>
    <w:p w14:paraId="2C569108" w14:textId="77777777" w:rsidR="00596D47" w:rsidRDefault="00596D47">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2194</w:t>
      </w:r>
    </w:p>
    <w:p w14:paraId="1006A2F8" w14:textId="77777777" w:rsidR="00596D47" w:rsidRDefault="00596D47">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2194</w:t>
      </w:r>
    </w:p>
    <w:p w14:paraId="69A6CD5F" w14:textId="77777777" w:rsidR="00596D47" w:rsidRDefault="00596D47">
      <w:pPr>
        <w:pStyle w:val="TOC4"/>
        <w:rPr>
          <w:rFonts w:asciiTheme="minorHAnsi" w:eastAsiaTheme="minorEastAsia" w:hAnsiTheme="minorHAnsi" w:cstheme="minorBidi"/>
          <w:sz w:val="22"/>
          <w:szCs w:val="22"/>
        </w:rPr>
      </w:pPr>
      <w:r w:rsidRPr="00596D47">
        <w:t>A.8.16.81</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2200</w:t>
      </w:r>
    </w:p>
    <w:p w14:paraId="3F21A814" w14:textId="77777777" w:rsidR="00596D47" w:rsidRDefault="00596D47">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2200</w:t>
      </w:r>
    </w:p>
    <w:p w14:paraId="0939D6B1" w14:textId="77777777" w:rsidR="00596D47" w:rsidRDefault="00596D47">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2200</w:t>
      </w:r>
    </w:p>
    <w:p w14:paraId="0AEE0C76" w14:textId="77777777" w:rsidR="00596D47" w:rsidRDefault="00596D47">
      <w:pPr>
        <w:pStyle w:val="TOC4"/>
        <w:rPr>
          <w:rFonts w:asciiTheme="minorHAnsi" w:eastAsiaTheme="minorEastAsia" w:hAnsiTheme="minorHAnsi" w:cstheme="minorBidi"/>
          <w:sz w:val="22"/>
          <w:szCs w:val="22"/>
        </w:rPr>
      </w:pPr>
      <w:r w:rsidRPr="00596D47">
        <w:t>A.8.16.82</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2206</w:t>
      </w:r>
    </w:p>
    <w:p w14:paraId="6960BB45" w14:textId="77777777" w:rsidR="00596D47" w:rsidRDefault="00596D47">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2206</w:t>
      </w:r>
    </w:p>
    <w:p w14:paraId="3EFD2CF1" w14:textId="77777777" w:rsidR="00596D47" w:rsidRDefault="00596D47">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2206</w:t>
      </w:r>
    </w:p>
    <w:p w14:paraId="11B20274" w14:textId="77777777" w:rsidR="00596D47" w:rsidRDefault="00596D47">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2206</w:t>
      </w:r>
    </w:p>
    <w:p w14:paraId="7514DB01" w14:textId="77777777" w:rsidR="00596D47" w:rsidRDefault="00596D47">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2212</w:t>
      </w:r>
    </w:p>
    <w:p w14:paraId="3C229E6A" w14:textId="77777777" w:rsidR="00596D47" w:rsidRDefault="00596D47">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2212</w:t>
      </w:r>
    </w:p>
    <w:p w14:paraId="17241576" w14:textId="77777777" w:rsidR="00596D47" w:rsidRDefault="00596D47">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2212</w:t>
      </w:r>
    </w:p>
    <w:p w14:paraId="5E58183F" w14:textId="77777777" w:rsidR="00596D47" w:rsidRDefault="00596D47">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2219</w:t>
      </w:r>
    </w:p>
    <w:p w14:paraId="74A7148E" w14:textId="77777777" w:rsidR="00596D47" w:rsidRDefault="00596D47">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2219</w:t>
      </w:r>
    </w:p>
    <w:p w14:paraId="48CC8C76" w14:textId="77777777" w:rsidR="00596D47" w:rsidRDefault="00596D47">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2219</w:t>
      </w:r>
    </w:p>
    <w:p w14:paraId="6A3574E3" w14:textId="77777777" w:rsidR="00596D47" w:rsidRDefault="00596D47">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2220</w:t>
      </w:r>
    </w:p>
    <w:p w14:paraId="1FD2297E" w14:textId="77777777" w:rsidR="00596D47" w:rsidRDefault="00596D47">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2220</w:t>
      </w:r>
    </w:p>
    <w:p w14:paraId="5C8E985E" w14:textId="77777777" w:rsidR="00596D47" w:rsidRDefault="00596D47">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2220</w:t>
      </w:r>
    </w:p>
    <w:p w14:paraId="657846EE" w14:textId="77777777" w:rsidR="00596D47" w:rsidRDefault="00596D47">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2221</w:t>
      </w:r>
    </w:p>
    <w:p w14:paraId="5246112B" w14:textId="77777777" w:rsidR="00596D47" w:rsidRDefault="00596D47">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2221</w:t>
      </w:r>
    </w:p>
    <w:p w14:paraId="650D905C" w14:textId="77777777" w:rsidR="00596D47" w:rsidRDefault="00596D47">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2221</w:t>
      </w:r>
    </w:p>
    <w:p w14:paraId="54680F48" w14:textId="77777777" w:rsidR="00596D47" w:rsidRDefault="00596D47">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2222</w:t>
      </w:r>
    </w:p>
    <w:p w14:paraId="371F32A5" w14:textId="77777777" w:rsidR="00596D47" w:rsidRDefault="00596D47">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2222</w:t>
      </w:r>
    </w:p>
    <w:p w14:paraId="42E6B696" w14:textId="77777777" w:rsidR="00596D47" w:rsidRDefault="00596D47">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2222</w:t>
      </w:r>
    </w:p>
    <w:p w14:paraId="27F77FBF" w14:textId="77777777" w:rsidR="00596D47" w:rsidRDefault="00596D47">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2223</w:t>
      </w:r>
    </w:p>
    <w:p w14:paraId="5CEC8166" w14:textId="77777777" w:rsidR="00596D47" w:rsidRDefault="00596D47">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2224</w:t>
      </w:r>
    </w:p>
    <w:p w14:paraId="782D1D0A" w14:textId="77777777" w:rsidR="00596D47" w:rsidRDefault="00596D47">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2224</w:t>
      </w:r>
    </w:p>
    <w:p w14:paraId="75BFF38D" w14:textId="77777777" w:rsidR="00596D47" w:rsidRDefault="00596D47">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2224</w:t>
      </w:r>
    </w:p>
    <w:p w14:paraId="5FEF7037" w14:textId="77777777" w:rsidR="00596D47" w:rsidRDefault="00596D47">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2225</w:t>
      </w:r>
    </w:p>
    <w:p w14:paraId="7FB0E1E4" w14:textId="77777777" w:rsidR="00596D47" w:rsidRDefault="00596D47">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2225</w:t>
      </w:r>
    </w:p>
    <w:p w14:paraId="3FD6E7F5" w14:textId="77777777" w:rsidR="00596D47" w:rsidRDefault="00596D47">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2225</w:t>
      </w:r>
    </w:p>
    <w:p w14:paraId="328D6CDC" w14:textId="77777777" w:rsidR="00596D47" w:rsidRDefault="00596D47">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2226</w:t>
      </w:r>
    </w:p>
    <w:p w14:paraId="7695F901" w14:textId="77777777" w:rsidR="00596D47" w:rsidRDefault="00596D47">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2226</w:t>
      </w:r>
    </w:p>
    <w:p w14:paraId="727E8755" w14:textId="77777777" w:rsidR="00596D47" w:rsidRDefault="00596D47">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2227</w:t>
      </w:r>
    </w:p>
    <w:p w14:paraId="7B1ABE56" w14:textId="77777777" w:rsidR="00596D47" w:rsidRDefault="00596D47">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2227</w:t>
      </w:r>
    </w:p>
    <w:p w14:paraId="4C04F030" w14:textId="77777777" w:rsidR="00596D47" w:rsidRDefault="00596D47">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2227</w:t>
      </w:r>
    </w:p>
    <w:p w14:paraId="747F4085" w14:textId="77777777" w:rsidR="00596D47" w:rsidRDefault="00596D47">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2234</w:t>
      </w:r>
    </w:p>
    <w:p w14:paraId="50DB1B69" w14:textId="77777777" w:rsidR="00596D47" w:rsidRDefault="00596D47">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2235</w:t>
      </w:r>
    </w:p>
    <w:p w14:paraId="00B776F8" w14:textId="77777777" w:rsidR="00596D47" w:rsidRDefault="00596D47">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2235</w:t>
      </w:r>
    </w:p>
    <w:p w14:paraId="195BCA2F" w14:textId="77777777" w:rsidR="00596D47" w:rsidRDefault="00596D47">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2241</w:t>
      </w:r>
    </w:p>
    <w:p w14:paraId="7168287E" w14:textId="77777777" w:rsidR="00596D47" w:rsidRDefault="00596D47">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2242</w:t>
      </w:r>
    </w:p>
    <w:p w14:paraId="43E650B0" w14:textId="77777777" w:rsidR="00596D47" w:rsidRDefault="00596D47">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2242</w:t>
      </w:r>
    </w:p>
    <w:p w14:paraId="75B2492D" w14:textId="77777777" w:rsidR="00596D47" w:rsidRDefault="00596D47">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2242</w:t>
      </w:r>
    </w:p>
    <w:p w14:paraId="53AE2A00" w14:textId="77777777" w:rsidR="00596D47" w:rsidRDefault="00596D47">
      <w:pPr>
        <w:pStyle w:val="TOC4"/>
        <w:rPr>
          <w:rFonts w:asciiTheme="minorHAnsi" w:eastAsiaTheme="minorEastAsia" w:hAnsiTheme="minorHAnsi" w:cstheme="minorBidi"/>
          <w:sz w:val="22"/>
          <w:szCs w:val="22"/>
        </w:rPr>
      </w:pPr>
      <w:r w:rsidRPr="00596D47">
        <w:t>A.8.18.1.2</w:t>
      </w:r>
      <w:r w:rsidRPr="00596D47">
        <w:rPr>
          <w:rFonts w:asciiTheme="minorHAnsi" w:eastAsiaTheme="minorEastAsia" w:hAnsiTheme="minorHAnsi" w:cstheme="minorBidi"/>
          <w:sz w:val="22"/>
          <w:szCs w:val="22"/>
        </w:rPr>
        <w:tab/>
      </w:r>
      <w:r w:rsidRPr="003D1336">
        <w:rPr>
          <w:snapToGrid w:val="0"/>
        </w:rPr>
        <w:t>Test Requirements</w:t>
      </w:r>
      <w:r>
        <w:tab/>
        <w:t>2244</w:t>
      </w:r>
    </w:p>
    <w:p w14:paraId="5B8E1625" w14:textId="77777777" w:rsidR="00596D47" w:rsidRDefault="00596D47">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2244</w:t>
      </w:r>
    </w:p>
    <w:p w14:paraId="74F4629A" w14:textId="77777777" w:rsidR="00596D47" w:rsidRDefault="00596D47">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2244</w:t>
      </w:r>
    </w:p>
    <w:p w14:paraId="5E77B3FE" w14:textId="77777777" w:rsidR="00596D47" w:rsidRDefault="00596D47">
      <w:pPr>
        <w:pStyle w:val="TOC4"/>
        <w:rPr>
          <w:rFonts w:asciiTheme="minorHAnsi" w:eastAsiaTheme="minorEastAsia" w:hAnsiTheme="minorHAnsi" w:cstheme="minorBidi"/>
          <w:sz w:val="22"/>
          <w:szCs w:val="22"/>
        </w:rPr>
      </w:pPr>
      <w:r w:rsidRPr="00596D47">
        <w:t>A.8.19.1.1</w:t>
      </w:r>
      <w:r w:rsidRPr="00596D47">
        <w:rPr>
          <w:rFonts w:asciiTheme="minorHAnsi" w:eastAsiaTheme="minorEastAsia" w:hAnsiTheme="minorHAnsi" w:cstheme="minorBidi"/>
          <w:sz w:val="22"/>
          <w:szCs w:val="22"/>
        </w:rPr>
        <w:tab/>
      </w:r>
      <w:r w:rsidRPr="003D1336">
        <w:rPr>
          <w:snapToGrid w:val="0"/>
        </w:rPr>
        <w:t>Test Purpose and Environment</w:t>
      </w:r>
      <w:r>
        <w:tab/>
        <w:t>2244</w:t>
      </w:r>
    </w:p>
    <w:p w14:paraId="3140EF77" w14:textId="77777777" w:rsidR="00596D47" w:rsidRDefault="00596D47">
      <w:pPr>
        <w:pStyle w:val="TOC4"/>
        <w:rPr>
          <w:rFonts w:asciiTheme="minorHAnsi" w:eastAsiaTheme="minorEastAsia" w:hAnsiTheme="minorHAnsi" w:cstheme="minorBidi"/>
          <w:sz w:val="22"/>
          <w:szCs w:val="22"/>
        </w:rPr>
      </w:pPr>
      <w:r w:rsidRPr="00596D47">
        <w:t>A.8.19.1.2</w:t>
      </w:r>
      <w:r w:rsidRPr="00596D47">
        <w:rPr>
          <w:rFonts w:asciiTheme="minorHAnsi" w:eastAsiaTheme="minorEastAsia" w:hAnsiTheme="minorHAnsi" w:cstheme="minorBidi"/>
          <w:sz w:val="22"/>
          <w:szCs w:val="22"/>
        </w:rPr>
        <w:tab/>
      </w:r>
      <w:r w:rsidRPr="003D1336">
        <w:rPr>
          <w:snapToGrid w:val="0"/>
        </w:rPr>
        <w:t>Test Requirements</w:t>
      </w:r>
      <w:r>
        <w:tab/>
        <w:t>2245</w:t>
      </w:r>
    </w:p>
    <w:p w14:paraId="232F7A0E" w14:textId="77777777" w:rsidR="00596D47" w:rsidRDefault="00596D47">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2246</w:t>
      </w:r>
    </w:p>
    <w:p w14:paraId="6F6A2C0C" w14:textId="77777777" w:rsidR="00596D47" w:rsidRDefault="00596D47">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2246</w:t>
      </w:r>
    </w:p>
    <w:p w14:paraId="5728B4B4" w14:textId="77777777" w:rsidR="00596D47" w:rsidRDefault="00596D47">
      <w:pPr>
        <w:pStyle w:val="TOC4"/>
        <w:rPr>
          <w:rFonts w:asciiTheme="minorHAnsi" w:eastAsiaTheme="minorEastAsia" w:hAnsiTheme="minorHAnsi" w:cstheme="minorBidi"/>
          <w:sz w:val="22"/>
          <w:szCs w:val="22"/>
        </w:rPr>
      </w:pPr>
      <w:r w:rsidRPr="00596D47">
        <w:t>A.8.20.1.1</w:t>
      </w:r>
      <w:r w:rsidRPr="00596D47">
        <w:rPr>
          <w:rFonts w:asciiTheme="minorHAnsi" w:eastAsiaTheme="minorEastAsia" w:hAnsiTheme="minorHAnsi" w:cstheme="minorBidi"/>
          <w:sz w:val="22"/>
          <w:szCs w:val="22"/>
        </w:rPr>
        <w:tab/>
      </w:r>
      <w:r w:rsidRPr="003D1336">
        <w:rPr>
          <w:snapToGrid w:val="0"/>
        </w:rPr>
        <w:t>Test Purpose and Environment</w:t>
      </w:r>
      <w:r>
        <w:tab/>
        <w:t>2246</w:t>
      </w:r>
    </w:p>
    <w:p w14:paraId="4FA95068" w14:textId="77777777" w:rsidR="00596D47" w:rsidRDefault="00596D47">
      <w:pPr>
        <w:pStyle w:val="TOC4"/>
        <w:rPr>
          <w:rFonts w:asciiTheme="minorHAnsi" w:eastAsiaTheme="minorEastAsia" w:hAnsiTheme="minorHAnsi" w:cstheme="minorBidi"/>
          <w:sz w:val="22"/>
          <w:szCs w:val="22"/>
        </w:rPr>
      </w:pPr>
      <w:r w:rsidRPr="00596D47">
        <w:t>A.8.20.1.2</w:t>
      </w:r>
      <w:r w:rsidRPr="00596D47">
        <w:rPr>
          <w:rFonts w:asciiTheme="minorHAnsi" w:eastAsiaTheme="minorEastAsia" w:hAnsiTheme="minorHAnsi" w:cstheme="minorBidi"/>
          <w:sz w:val="22"/>
          <w:szCs w:val="22"/>
        </w:rPr>
        <w:tab/>
      </w:r>
      <w:r w:rsidRPr="003D1336">
        <w:rPr>
          <w:snapToGrid w:val="0"/>
        </w:rPr>
        <w:t>Test Requirements</w:t>
      </w:r>
      <w:r>
        <w:tab/>
        <w:t>2247</w:t>
      </w:r>
    </w:p>
    <w:p w14:paraId="2D7E78A7" w14:textId="77777777" w:rsidR="00596D47" w:rsidRDefault="00596D47">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2248</w:t>
      </w:r>
    </w:p>
    <w:p w14:paraId="67E77475" w14:textId="77777777" w:rsidR="00596D47" w:rsidRDefault="00596D47">
      <w:pPr>
        <w:pStyle w:val="TOC4"/>
        <w:rPr>
          <w:rFonts w:asciiTheme="minorHAnsi" w:eastAsiaTheme="minorEastAsia" w:hAnsiTheme="minorHAnsi" w:cstheme="minorBidi"/>
          <w:sz w:val="22"/>
          <w:szCs w:val="22"/>
        </w:rPr>
      </w:pPr>
      <w:r w:rsidRPr="00596D47">
        <w:t>A.8.20.2.1</w:t>
      </w:r>
      <w:r w:rsidRPr="00596D47">
        <w:rPr>
          <w:rFonts w:asciiTheme="minorHAnsi" w:eastAsiaTheme="minorEastAsia" w:hAnsiTheme="minorHAnsi" w:cstheme="minorBidi"/>
          <w:sz w:val="22"/>
          <w:szCs w:val="22"/>
        </w:rPr>
        <w:tab/>
      </w:r>
      <w:r w:rsidRPr="003D1336">
        <w:rPr>
          <w:snapToGrid w:val="0"/>
        </w:rPr>
        <w:t>Test Purpose and Environment</w:t>
      </w:r>
      <w:r>
        <w:tab/>
        <w:t>2248</w:t>
      </w:r>
    </w:p>
    <w:p w14:paraId="356BABE2" w14:textId="77777777" w:rsidR="00596D47" w:rsidRDefault="00596D47">
      <w:pPr>
        <w:pStyle w:val="TOC4"/>
        <w:rPr>
          <w:rFonts w:asciiTheme="minorHAnsi" w:eastAsiaTheme="minorEastAsia" w:hAnsiTheme="minorHAnsi" w:cstheme="minorBidi"/>
          <w:sz w:val="22"/>
          <w:szCs w:val="22"/>
        </w:rPr>
      </w:pPr>
      <w:r w:rsidRPr="00596D47">
        <w:t>A.8.20.2.2</w:t>
      </w:r>
      <w:r w:rsidRPr="00596D47">
        <w:rPr>
          <w:rFonts w:asciiTheme="minorHAnsi" w:eastAsiaTheme="minorEastAsia" w:hAnsiTheme="minorHAnsi" w:cstheme="minorBidi"/>
          <w:sz w:val="22"/>
          <w:szCs w:val="22"/>
        </w:rPr>
        <w:tab/>
      </w:r>
      <w:r w:rsidRPr="003D1336">
        <w:rPr>
          <w:snapToGrid w:val="0"/>
        </w:rPr>
        <w:t>Test Requirements</w:t>
      </w:r>
      <w:r>
        <w:tab/>
        <w:t>2249</w:t>
      </w:r>
    </w:p>
    <w:p w14:paraId="7EADCED8" w14:textId="77777777" w:rsidR="00596D47" w:rsidRDefault="00596D47">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2250</w:t>
      </w:r>
    </w:p>
    <w:p w14:paraId="6CE53B30" w14:textId="77777777" w:rsidR="00596D47" w:rsidRDefault="00596D47">
      <w:pPr>
        <w:pStyle w:val="TOC4"/>
        <w:rPr>
          <w:rFonts w:asciiTheme="minorHAnsi" w:eastAsiaTheme="minorEastAsia" w:hAnsiTheme="minorHAnsi" w:cstheme="minorBidi"/>
          <w:sz w:val="22"/>
          <w:szCs w:val="22"/>
        </w:rPr>
      </w:pPr>
      <w:r w:rsidRPr="00596D47">
        <w:t>A.8.20.</w:t>
      </w:r>
      <w:r w:rsidRPr="00596D47">
        <w:rPr>
          <w:lang w:eastAsia="zh-CN"/>
        </w:rPr>
        <w:t>2A</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2250</w:t>
      </w:r>
    </w:p>
    <w:p w14:paraId="311C910E" w14:textId="77777777" w:rsidR="00596D47" w:rsidRDefault="00596D47">
      <w:pPr>
        <w:pStyle w:val="TOC4"/>
        <w:rPr>
          <w:rFonts w:asciiTheme="minorHAnsi" w:eastAsiaTheme="minorEastAsia" w:hAnsiTheme="minorHAnsi" w:cstheme="minorBidi"/>
          <w:sz w:val="22"/>
          <w:szCs w:val="22"/>
        </w:rPr>
      </w:pPr>
      <w:r w:rsidRPr="00596D47">
        <w:t>A.8.20.2</w:t>
      </w:r>
      <w:r w:rsidRPr="00596D47">
        <w:rPr>
          <w:lang w:eastAsia="zh-CN"/>
        </w:rPr>
        <w:t>A</w:t>
      </w:r>
      <w:r w:rsidRPr="00596D47">
        <w:t>.2</w:t>
      </w:r>
      <w:r w:rsidRPr="00596D47">
        <w:rPr>
          <w:rFonts w:asciiTheme="minorHAnsi" w:eastAsiaTheme="minorEastAsia" w:hAnsiTheme="minorHAnsi" w:cstheme="minorBidi"/>
          <w:sz w:val="22"/>
          <w:szCs w:val="22"/>
        </w:rPr>
        <w:tab/>
      </w:r>
      <w:r w:rsidRPr="003D1336">
        <w:rPr>
          <w:snapToGrid w:val="0"/>
        </w:rPr>
        <w:t>Test Requirements</w:t>
      </w:r>
      <w:r>
        <w:tab/>
        <w:t>2250</w:t>
      </w:r>
    </w:p>
    <w:p w14:paraId="2FF5A03A" w14:textId="77777777" w:rsidR="00596D47" w:rsidRDefault="00596D47">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2250</w:t>
      </w:r>
    </w:p>
    <w:p w14:paraId="7D109840" w14:textId="77777777" w:rsidR="00596D47" w:rsidRDefault="00596D47">
      <w:pPr>
        <w:pStyle w:val="TOC4"/>
        <w:rPr>
          <w:rFonts w:asciiTheme="minorHAnsi" w:eastAsiaTheme="minorEastAsia" w:hAnsiTheme="minorHAnsi" w:cstheme="minorBidi"/>
          <w:sz w:val="22"/>
          <w:szCs w:val="22"/>
        </w:rPr>
      </w:pPr>
      <w:r w:rsidRPr="00596D47">
        <w:t>A.8.20.</w:t>
      </w:r>
      <w:r w:rsidRPr="00596D47">
        <w:rPr>
          <w:lang w:eastAsia="zh-CN"/>
        </w:rPr>
        <w:t>2B</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2250</w:t>
      </w:r>
    </w:p>
    <w:p w14:paraId="00ADBE86" w14:textId="77777777" w:rsidR="00596D47" w:rsidRDefault="00596D47">
      <w:pPr>
        <w:pStyle w:val="TOC4"/>
        <w:rPr>
          <w:rFonts w:asciiTheme="minorHAnsi" w:eastAsiaTheme="minorEastAsia" w:hAnsiTheme="minorHAnsi" w:cstheme="minorBidi"/>
          <w:sz w:val="22"/>
          <w:szCs w:val="22"/>
        </w:rPr>
      </w:pPr>
      <w:r w:rsidRPr="00596D47">
        <w:t>A.8.20.2</w:t>
      </w:r>
      <w:r w:rsidRPr="00596D47">
        <w:rPr>
          <w:lang w:eastAsia="zh-CN"/>
        </w:rPr>
        <w:t>B</w:t>
      </w:r>
      <w:r w:rsidRPr="00596D47">
        <w:t>.2</w:t>
      </w:r>
      <w:r w:rsidRPr="00596D47">
        <w:rPr>
          <w:rFonts w:asciiTheme="minorHAnsi" w:eastAsiaTheme="minorEastAsia" w:hAnsiTheme="minorHAnsi" w:cstheme="minorBidi"/>
          <w:sz w:val="22"/>
          <w:szCs w:val="22"/>
        </w:rPr>
        <w:tab/>
      </w:r>
      <w:r w:rsidRPr="003D1336">
        <w:rPr>
          <w:snapToGrid w:val="0"/>
        </w:rPr>
        <w:t>Test Requirements</w:t>
      </w:r>
      <w:r>
        <w:tab/>
        <w:t>2253</w:t>
      </w:r>
    </w:p>
    <w:p w14:paraId="2472C41E" w14:textId="77777777" w:rsidR="00596D47" w:rsidRDefault="00596D47">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2253</w:t>
      </w:r>
    </w:p>
    <w:p w14:paraId="61DA7788" w14:textId="77777777" w:rsidR="00596D47" w:rsidRDefault="00596D47">
      <w:pPr>
        <w:pStyle w:val="TOC4"/>
        <w:rPr>
          <w:rFonts w:asciiTheme="minorHAnsi" w:eastAsiaTheme="minorEastAsia" w:hAnsiTheme="minorHAnsi" w:cstheme="minorBidi"/>
          <w:sz w:val="22"/>
          <w:szCs w:val="22"/>
        </w:rPr>
      </w:pPr>
      <w:r w:rsidRPr="00596D47">
        <w:t>A.8.20.3.1</w:t>
      </w:r>
      <w:r w:rsidRPr="00596D47">
        <w:rPr>
          <w:rFonts w:asciiTheme="minorHAnsi" w:eastAsiaTheme="minorEastAsia" w:hAnsiTheme="minorHAnsi" w:cstheme="minorBidi"/>
          <w:sz w:val="22"/>
          <w:szCs w:val="22"/>
        </w:rPr>
        <w:tab/>
      </w:r>
      <w:r w:rsidRPr="003D1336">
        <w:rPr>
          <w:snapToGrid w:val="0"/>
        </w:rPr>
        <w:t>Test Purpose and Environment</w:t>
      </w:r>
      <w:r>
        <w:tab/>
        <w:t>2253</w:t>
      </w:r>
    </w:p>
    <w:p w14:paraId="15289070" w14:textId="77777777" w:rsidR="00596D47" w:rsidRDefault="00596D47">
      <w:pPr>
        <w:pStyle w:val="TOC4"/>
        <w:rPr>
          <w:rFonts w:asciiTheme="minorHAnsi" w:eastAsiaTheme="minorEastAsia" w:hAnsiTheme="minorHAnsi" w:cstheme="minorBidi"/>
          <w:sz w:val="22"/>
          <w:szCs w:val="22"/>
        </w:rPr>
      </w:pPr>
      <w:r w:rsidRPr="00596D47">
        <w:t>A.8.20.3.2</w:t>
      </w:r>
      <w:r w:rsidRPr="00596D47">
        <w:rPr>
          <w:rFonts w:asciiTheme="minorHAnsi" w:eastAsiaTheme="minorEastAsia" w:hAnsiTheme="minorHAnsi" w:cstheme="minorBidi"/>
          <w:sz w:val="22"/>
          <w:szCs w:val="22"/>
        </w:rPr>
        <w:tab/>
      </w:r>
      <w:r w:rsidRPr="003D1336">
        <w:rPr>
          <w:snapToGrid w:val="0"/>
        </w:rPr>
        <w:t>Test Requirements</w:t>
      </w:r>
      <w:r>
        <w:tab/>
        <w:t>2255</w:t>
      </w:r>
    </w:p>
    <w:p w14:paraId="5039C365" w14:textId="77777777" w:rsidR="00596D47" w:rsidRDefault="00596D47">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2255</w:t>
      </w:r>
    </w:p>
    <w:p w14:paraId="5309E80F" w14:textId="77777777" w:rsidR="00596D47" w:rsidRDefault="00596D47">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2255</w:t>
      </w:r>
    </w:p>
    <w:p w14:paraId="3E1876A5" w14:textId="77777777" w:rsidR="00596D47" w:rsidRDefault="00596D47">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2255</w:t>
      </w:r>
    </w:p>
    <w:p w14:paraId="4B8C60B2" w14:textId="77777777" w:rsidR="00596D47" w:rsidRDefault="00596D47">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2257</w:t>
      </w:r>
    </w:p>
    <w:p w14:paraId="636674D0" w14:textId="77777777" w:rsidR="00596D47" w:rsidRDefault="00596D47">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2257</w:t>
      </w:r>
    </w:p>
    <w:p w14:paraId="6C9C3BD5" w14:textId="77777777" w:rsidR="00596D47" w:rsidRDefault="00596D47">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2257</w:t>
      </w:r>
    </w:p>
    <w:p w14:paraId="40B04647" w14:textId="77777777" w:rsidR="00596D47" w:rsidRDefault="00596D47">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2257</w:t>
      </w:r>
    </w:p>
    <w:p w14:paraId="4584DAD9" w14:textId="77777777" w:rsidR="00596D47" w:rsidRDefault="00596D47">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2257</w:t>
      </w:r>
    </w:p>
    <w:p w14:paraId="14CC947F" w14:textId="77777777" w:rsidR="00596D47" w:rsidRDefault="00596D47">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2257</w:t>
      </w:r>
    </w:p>
    <w:p w14:paraId="07698190" w14:textId="77777777" w:rsidR="00596D47" w:rsidRDefault="00596D47">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2257</w:t>
      </w:r>
    </w:p>
    <w:p w14:paraId="759C3857" w14:textId="77777777" w:rsidR="00596D47" w:rsidRDefault="00596D47">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2258</w:t>
      </w:r>
    </w:p>
    <w:p w14:paraId="052A694E" w14:textId="77777777" w:rsidR="00596D47" w:rsidRDefault="00596D47">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2258</w:t>
      </w:r>
    </w:p>
    <w:p w14:paraId="47168703" w14:textId="77777777" w:rsidR="00596D47" w:rsidRDefault="00596D47">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2258</w:t>
      </w:r>
    </w:p>
    <w:p w14:paraId="46466857" w14:textId="77777777" w:rsidR="00596D47" w:rsidRDefault="00596D47">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2260</w:t>
      </w:r>
    </w:p>
    <w:p w14:paraId="161D9AD0" w14:textId="77777777" w:rsidR="00596D47" w:rsidRDefault="00596D47">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2260</w:t>
      </w:r>
    </w:p>
    <w:p w14:paraId="08C8E2CD" w14:textId="77777777" w:rsidR="00596D47" w:rsidRDefault="00596D47">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2260</w:t>
      </w:r>
    </w:p>
    <w:p w14:paraId="1DB17FA8" w14:textId="77777777" w:rsidR="00596D47" w:rsidRDefault="00596D47">
      <w:pPr>
        <w:pStyle w:val="TOC4"/>
        <w:rPr>
          <w:rFonts w:asciiTheme="minorHAnsi" w:eastAsiaTheme="minorEastAsia" w:hAnsiTheme="minorHAnsi" w:cstheme="minorBidi"/>
          <w:sz w:val="22"/>
          <w:szCs w:val="22"/>
        </w:rPr>
      </w:pPr>
      <w:r w:rsidRPr="00596D47">
        <w:t>A.8.21.1</w:t>
      </w:r>
      <w:r w:rsidRPr="00596D47">
        <w:rPr>
          <w:rFonts w:asciiTheme="minorHAnsi" w:eastAsiaTheme="minorEastAsia" w:hAnsiTheme="minorHAnsi"/>
          <w:sz w:val="22"/>
          <w:szCs w:val="22"/>
        </w:rPr>
        <w:tab/>
      </w:r>
      <w:r w:rsidRPr="003D1336">
        <w:rPr>
          <w:rFonts w:cs="v4.2.0"/>
        </w:rPr>
        <w:t>Test Purpose and Environment</w:t>
      </w:r>
      <w:r>
        <w:tab/>
        <w:t>2260</w:t>
      </w:r>
    </w:p>
    <w:p w14:paraId="3D7B17D0" w14:textId="77777777" w:rsidR="00596D47" w:rsidRDefault="00596D47">
      <w:pPr>
        <w:pStyle w:val="TOC3"/>
        <w:rPr>
          <w:rFonts w:asciiTheme="minorHAnsi" w:eastAsiaTheme="minorEastAsia" w:hAnsiTheme="minorHAnsi" w:cstheme="minorBidi"/>
          <w:sz w:val="22"/>
          <w:szCs w:val="22"/>
        </w:rPr>
      </w:pPr>
      <w:r>
        <w:t>A.8.21.2 Test Requirements</w:t>
      </w:r>
      <w:r>
        <w:tab/>
        <w:t>2264</w:t>
      </w:r>
    </w:p>
    <w:p w14:paraId="364D60DA" w14:textId="77777777" w:rsidR="00596D47" w:rsidRDefault="00596D47">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2264</w:t>
      </w:r>
    </w:p>
    <w:p w14:paraId="51896050" w14:textId="77777777" w:rsidR="00596D47" w:rsidRDefault="00596D47">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2264</w:t>
      </w:r>
    </w:p>
    <w:p w14:paraId="1E40C417" w14:textId="77777777" w:rsidR="00596D47" w:rsidRDefault="00596D47">
      <w:pPr>
        <w:pStyle w:val="TOC4"/>
        <w:rPr>
          <w:rFonts w:asciiTheme="minorHAnsi" w:eastAsiaTheme="minorEastAsia" w:hAnsiTheme="minorHAnsi" w:cstheme="minorBidi"/>
          <w:sz w:val="22"/>
          <w:szCs w:val="22"/>
        </w:rPr>
      </w:pPr>
      <w:r w:rsidRPr="00596D47">
        <w:t>A.8.22.1.</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2264</w:t>
      </w:r>
    </w:p>
    <w:p w14:paraId="35AF76D4" w14:textId="77777777" w:rsidR="00596D47" w:rsidRDefault="00596D47">
      <w:pPr>
        <w:pStyle w:val="TOC4"/>
        <w:rPr>
          <w:rFonts w:asciiTheme="minorHAnsi" w:eastAsiaTheme="minorEastAsia" w:hAnsiTheme="minorHAnsi" w:cstheme="minorBidi"/>
          <w:sz w:val="22"/>
          <w:szCs w:val="22"/>
        </w:rPr>
      </w:pPr>
      <w:r w:rsidRPr="00596D47">
        <w:t>A.8.22.1.2</w:t>
      </w:r>
      <w:r w:rsidRPr="00596D47">
        <w:rPr>
          <w:rFonts w:asciiTheme="minorHAnsi" w:eastAsiaTheme="minorEastAsia" w:hAnsiTheme="minorHAnsi" w:cstheme="minorBidi"/>
          <w:sz w:val="22"/>
          <w:szCs w:val="22"/>
        </w:rPr>
        <w:tab/>
      </w:r>
      <w:r w:rsidRPr="003D1336">
        <w:rPr>
          <w:snapToGrid w:val="0"/>
        </w:rPr>
        <w:t>Test Requirements</w:t>
      </w:r>
      <w:r>
        <w:tab/>
        <w:t>2267</w:t>
      </w:r>
    </w:p>
    <w:p w14:paraId="276E8001" w14:textId="77777777" w:rsidR="00596D47" w:rsidRDefault="00596D47">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2267</w:t>
      </w:r>
    </w:p>
    <w:p w14:paraId="553169CC" w14:textId="77777777" w:rsidR="00596D47" w:rsidRDefault="00596D47">
      <w:pPr>
        <w:pStyle w:val="TOC4"/>
        <w:rPr>
          <w:rFonts w:asciiTheme="minorHAnsi" w:eastAsiaTheme="minorEastAsia" w:hAnsiTheme="minorHAnsi" w:cstheme="minorBidi"/>
          <w:sz w:val="22"/>
          <w:szCs w:val="22"/>
        </w:rPr>
      </w:pPr>
      <w:r w:rsidRPr="00596D47">
        <w:t>A.8.22.2.</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2267</w:t>
      </w:r>
    </w:p>
    <w:p w14:paraId="63B4A33B" w14:textId="77777777" w:rsidR="00596D47" w:rsidRDefault="00596D47">
      <w:pPr>
        <w:pStyle w:val="TOC4"/>
        <w:rPr>
          <w:rFonts w:asciiTheme="minorHAnsi" w:eastAsiaTheme="minorEastAsia" w:hAnsiTheme="minorHAnsi" w:cstheme="minorBidi"/>
          <w:sz w:val="22"/>
          <w:szCs w:val="22"/>
        </w:rPr>
      </w:pPr>
      <w:r w:rsidRPr="00596D47">
        <w:t>A.8.22.2.2</w:t>
      </w:r>
      <w:r w:rsidRPr="00596D47">
        <w:rPr>
          <w:rFonts w:asciiTheme="minorHAnsi" w:eastAsiaTheme="minorEastAsia" w:hAnsiTheme="minorHAnsi" w:cstheme="minorBidi"/>
          <w:sz w:val="22"/>
          <w:szCs w:val="22"/>
        </w:rPr>
        <w:tab/>
      </w:r>
      <w:r w:rsidRPr="003D1336">
        <w:rPr>
          <w:snapToGrid w:val="0"/>
        </w:rPr>
        <w:t>Test Requirements</w:t>
      </w:r>
      <w:r>
        <w:tab/>
        <w:t>2270</w:t>
      </w:r>
    </w:p>
    <w:p w14:paraId="23E6EC65" w14:textId="77777777" w:rsidR="00596D47" w:rsidRDefault="00596D47">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2270</w:t>
      </w:r>
    </w:p>
    <w:p w14:paraId="6D07AFFC" w14:textId="77777777" w:rsidR="00596D47" w:rsidRDefault="00596D47">
      <w:pPr>
        <w:pStyle w:val="TOC4"/>
        <w:rPr>
          <w:rFonts w:asciiTheme="minorHAnsi" w:eastAsiaTheme="minorEastAsia" w:hAnsiTheme="minorHAnsi" w:cstheme="minorBidi"/>
          <w:sz w:val="22"/>
          <w:szCs w:val="22"/>
        </w:rPr>
      </w:pPr>
      <w:r w:rsidRPr="00596D47">
        <w:t>A.8.22.</w:t>
      </w:r>
      <w:r w:rsidRPr="00596D47">
        <w:rPr>
          <w:lang w:eastAsia="zh-CN"/>
        </w:rPr>
        <w:t>3</w:t>
      </w:r>
      <w:r w:rsidRPr="00596D47">
        <w:t>.</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2270</w:t>
      </w:r>
    </w:p>
    <w:p w14:paraId="5AF759D2" w14:textId="77777777" w:rsidR="00596D47" w:rsidRDefault="00596D47">
      <w:pPr>
        <w:pStyle w:val="TOC4"/>
        <w:rPr>
          <w:rFonts w:asciiTheme="minorHAnsi" w:eastAsiaTheme="minorEastAsia" w:hAnsiTheme="minorHAnsi" w:cstheme="minorBidi"/>
          <w:sz w:val="22"/>
          <w:szCs w:val="22"/>
        </w:rPr>
      </w:pPr>
      <w:r w:rsidRPr="00596D47">
        <w:t>A.8.22.</w:t>
      </w:r>
      <w:r w:rsidRPr="00596D47">
        <w:rPr>
          <w:lang w:eastAsia="zh-CN"/>
        </w:rPr>
        <w:t>3</w:t>
      </w:r>
      <w:r w:rsidRPr="00596D47">
        <w:t>.2</w:t>
      </w:r>
      <w:r w:rsidRPr="00596D47">
        <w:rPr>
          <w:rFonts w:asciiTheme="minorHAnsi" w:eastAsiaTheme="minorEastAsia" w:hAnsiTheme="minorHAnsi" w:cstheme="minorBidi"/>
          <w:sz w:val="22"/>
          <w:szCs w:val="22"/>
        </w:rPr>
        <w:tab/>
      </w:r>
      <w:r w:rsidRPr="003D1336">
        <w:rPr>
          <w:snapToGrid w:val="0"/>
        </w:rPr>
        <w:t>Test Requirements</w:t>
      </w:r>
      <w:r>
        <w:tab/>
        <w:t>2273</w:t>
      </w:r>
    </w:p>
    <w:p w14:paraId="5E3DB01E" w14:textId="77777777" w:rsidR="00596D47" w:rsidRDefault="00596D47">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2273</w:t>
      </w:r>
    </w:p>
    <w:p w14:paraId="7F9A5F23" w14:textId="77777777" w:rsidR="00596D47" w:rsidRDefault="00596D47">
      <w:pPr>
        <w:pStyle w:val="TOC4"/>
        <w:rPr>
          <w:rFonts w:asciiTheme="minorHAnsi" w:eastAsiaTheme="minorEastAsia" w:hAnsiTheme="minorHAnsi" w:cstheme="minorBidi"/>
          <w:sz w:val="22"/>
          <w:szCs w:val="22"/>
        </w:rPr>
      </w:pPr>
      <w:r w:rsidRPr="00596D47">
        <w:t>A.8.22.</w:t>
      </w:r>
      <w:r w:rsidRPr="00596D47">
        <w:rPr>
          <w:lang w:eastAsia="zh-CN"/>
        </w:rPr>
        <w:t>4</w:t>
      </w:r>
      <w:r w:rsidRPr="00596D47">
        <w:t>.</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2273</w:t>
      </w:r>
    </w:p>
    <w:p w14:paraId="6040C5A9" w14:textId="77777777" w:rsidR="00596D47" w:rsidRDefault="00596D47">
      <w:pPr>
        <w:pStyle w:val="TOC4"/>
        <w:rPr>
          <w:rFonts w:asciiTheme="minorHAnsi" w:eastAsiaTheme="minorEastAsia" w:hAnsiTheme="minorHAnsi" w:cstheme="minorBidi"/>
          <w:sz w:val="22"/>
          <w:szCs w:val="22"/>
        </w:rPr>
      </w:pPr>
      <w:r w:rsidRPr="00596D47">
        <w:t>A.8.22.</w:t>
      </w:r>
      <w:r w:rsidRPr="00596D47">
        <w:rPr>
          <w:lang w:eastAsia="zh-CN"/>
        </w:rPr>
        <w:t>4</w:t>
      </w:r>
      <w:r w:rsidRPr="00596D47">
        <w:t>.2</w:t>
      </w:r>
      <w:r w:rsidRPr="00596D47">
        <w:rPr>
          <w:rFonts w:asciiTheme="minorHAnsi" w:eastAsiaTheme="minorEastAsia" w:hAnsiTheme="minorHAnsi" w:cstheme="minorBidi"/>
          <w:sz w:val="22"/>
          <w:szCs w:val="22"/>
        </w:rPr>
        <w:tab/>
      </w:r>
      <w:r w:rsidRPr="003D1336">
        <w:rPr>
          <w:snapToGrid w:val="0"/>
        </w:rPr>
        <w:t>Test Requirements</w:t>
      </w:r>
      <w:r>
        <w:tab/>
        <w:t>2276</w:t>
      </w:r>
    </w:p>
    <w:p w14:paraId="2FEBDFA7" w14:textId="77777777" w:rsidR="00596D47" w:rsidRDefault="00596D47">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3D1336">
        <w:rPr>
          <w:rFonts w:cs="v4.2.0"/>
        </w:rPr>
        <w:t>in DRX based on</w:t>
      </w:r>
      <w:r>
        <w:t xml:space="preserve"> CSI-RS based discovery signal</w:t>
      </w:r>
      <w:r>
        <w:tab/>
        <w:t>2276</w:t>
      </w:r>
    </w:p>
    <w:p w14:paraId="06EFDBCB" w14:textId="77777777" w:rsidR="00596D47" w:rsidRDefault="00596D47">
      <w:pPr>
        <w:pStyle w:val="TOC4"/>
        <w:rPr>
          <w:rFonts w:asciiTheme="minorHAnsi" w:eastAsiaTheme="minorEastAsia" w:hAnsiTheme="minorHAnsi" w:cstheme="minorBidi"/>
          <w:sz w:val="22"/>
          <w:szCs w:val="22"/>
        </w:rPr>
      </w:pPr>
      <w:r w:rsidRPr="00596D47">
        <w:t>A.8.22.5.1</w:t>
      </w:r>
      <w:r w:rsidRPr="00596D47">
        <w:rPr>
          <w:rFonts w:asciiTheme="minorHAnsi" w:eastAsiaTheme="minorEastAsia" w:hAnsiTheme="minorHAnsi" w:cstheme="minorBidi"/>
          <w:sz w:val="22"/>
          <w:szCs w:val="22"/>
        </w:rPr>
        <w:tab/>
      </w:r>
      <w:r w:rsidRPr="003D1336">
        <w:rPr>
          <w:snapToGrid w:val="0"/>
        </w:rPr>
        <w:t>Test Purpose and Environment</w:t>
      </w:r>
      <w:r>
        <w:tab/>
        <w:t>2276</w:t>
      </w:r>
    </w:p>
    <w:p w14:paraId="3ACFB138" w14:textId="77777777" w:rsidR="00596D47" w:rsidRDefault="00596D47">
      <w:pPr>
        <w:pStyle w:val="TOC4"/>
        <w:rPr>
          <w:rFonts w:asciiTheme="minorHAnsi" w:eastAsiaTheme="minorEastAsia" w:hAnsiTheme="minorHAnsi" w:cstheme="minorBidi"/>
          <w:sz w:val="22"/>
          <w:szCs w:val="22"/>
        </w:rPr>
      </w:pPr>
      <w:r w:rsidRPr="00596D47">
        <w:t>A.8.22.5.2</w:t>
      </w:r>
      <w:r w:rsidRPr="00596D47">
        <w:rPr>
          <w:rFonts w:asciiTheme="minorHAnsi" w:eastAsiaTheme="minorEastAsia" w:hAnsiTheme="minorHAnsi" w:cstheme="minorBidi"/>
          <w:sz w:val="22"/>
          <w:szCs w:val="22"/>
        </w:rPr>
        <w:tab/>
      </w:r>
      <w:r w:rsidRPr="003D1336">
        <w:rPr>
          <w:snapToGrid w:val="0"/>
        </w:rPr>
        <w:t>Test Requirements</w:t>
      </w:r>
      <w:r>
        <w:tab/>
        <w:t>2280</w:t>
      </w:r>
    </w:p>
    <w:p w14:paraId="4CCE8D35" w14:textId="77777777" w:rsidR="00596D47" w:rsidRDefault="00596D47">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3D1336">
        <w:rPr>
          <w:rFonts w:cs="v4.2.0"/>
        </w:rPr>
        <w:t>in DRX based on</w:t>
      </w:r>
      <w:r>
        <w:t xml:space="preserve"> CSI-RS based discovery signal</w:t>
      </w:r>
      <w:r>
        <w:tab/>
        <w:t>2280</w:t>
      </w:r>
    </w:p>
    <w:p w14:paraId="2B0BF842" w14:textId="77777777" w:rsidR="00596D47" w:rsidRDefault="00596D47">
      <w:pPr>
        <w:pStyle w:val="TOC4"/>
        <w:rPr>
          <w:rFonts w:asciiTheme="minorHAnsi" w:eastAsiaTheme="minorEastAsia" w:hAnsiTheme="minorHAnsi" w:cstheme="minorBidi"/>
          <w:sz w:val="22"/>
          <w:szCs w:val="22"/>
        </w:rPr>
      </w:pPr>
      <w:r w:rsidRPr="00596D47">
        <w:t>A.8.22.6.1</w:t>
      </w:r>
      <w:r w:rsidRPr="00596D47">
        <w:rPr>
          <w:rFonts w:asciiTheme="minorHAnsi" w:eastAsiaTheme="minorEastAsia" w:hAnsiTheme="minorHAnsi" w:cstheme="minorBidi"/>
          <w:sz w:val="22"/>
          <w:szCs w:val="22"/>
        </w:rPr>
        <w:tab/>
      </w:r>
      <w:r w:rsidRPr="003D1336">
        <w:rPr>
          <w:snapToGrid w:val="0"/>
        </w:rPr>
        <w:t>Test Purpose and Environment</w:t>
      </w:r>
      <w:r>
        <w:tab/>
        <w:t>2280</w:t>
      </w:r>
    </w:p>
    <w:p w14:paraId="053FB2D4" w14:textId="77777777" w:rsidR="00596D47" w:rsidRDefault="00596D47">
      <w:pPr>
        <w:pStyle w:val="TOC4"/>
        <w:rPr>
          <w:rFonts w:asciiTheme="minorHAnsi" w:eastAsiaTheme="minorEastAsia" w:hAnsiTheme="minorHAnsi" w:cstheme="minorBidi"/>
          <w:sz w:val="22"/>
          <w:szCs w:val="22"/>
        </w:rPr>
      </w:pPr>
      <w:r w:rsidRPr="00596D47">
        <w:t>A.8.22.6.2</w:t>
      </w:r>
      <w:r w:rsidRPr="00596D47">
        <w:rPr>
          <w:rFonts w:asciiTheme="minorHAnsi" w:eastAsiaTheme="minorEastAsia" w:hAnsiTheme="minorHAnsi"/>
          <w:sz w:val="22"/>
          <w:szCs w:val="22"/>
        </w:rPr>
        <w:tab/>
      </w:r>
      <w:r w:rsidRPr="003D1336">
        <w:rPr>
          <w:rFonts w:cs="v4.2.0"/>
          <w:snapToGrid w:val="0"/>
        </w:rPr>
        <w:t>Test Requirements</w:t>
      </w:r>
      <w:r>
        <w:tab/>
        <w:t>2284</w:t>
      </w:r>
    </w:p>
    <w:p w14:paraId="77BC20FD" w14:textId="77777777" w:rsidR="00596D47" w:rsidRDefault="00596D47">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3D1336">
        <w:rPr>
          <w:bCs/>
        </w:rPr>
        <w:t xml:space="preserve"> CSI-RS based discovery signal</w:t>
      </w:r>
      <w:r>
        <w:tab/>
        <w:t>2284</w:t>
      </w:r>
    </w:p>
    <w:p w14:paraId="074A9009" w14:textId="77777777" w:rsidR="00596D47" w:rsidRDefault="00596D47">
      <w:pPr>
        <w:pStyle w:val="TOC4"/>
        <w:rPr>
          <w:rFonts w:asciiTheme="minorHAnsi" w:eastAsiaTheme="minorEastAsia" w:hAnsiTheme="minorHAnsi" w:cstheme="minorBidi"/>
          <w:sz w:val="22"/>
          <w:szCs w:val="22"/>
        </w:rPr>
      </w:pPr>
      <w:r w:rsidRPr="00596D47">
        <w:t>A.8.22.7.1</w:t>
      </w:r>
      <w:r w:rsidRPr="00596D47">
        <w:rPr>
          <w:rFonts w:asciiTheme="minorHAnsi" w:eastAsiaTheme="minorEastAsia" w:hAnsiTheme="minorHAnsi" w:cstheme="minorBidi"/>
          <w:sz w:val="22"/>
          <w:szCs w:val="22"/>
        </w:rPr>
        <w:tab/>
      </w:r>
      <w:r w:rsidRPr="003D1336">
        <w:rPr>
          <w:snapToGrid w:val="0"/>
        </w:rPr>
        <w:t>Test Purpose and Environment</w:t>
      </w:r>
      <w:r>
        <w:tab/>
        <w:t>2284</w:t>
      </w:r>
    </w:p>
    <w:p w14:paraId="52846224" w14:textId="77777777" w:rsidR="00596D47" w:rsidRDefault="00596D47">
      <w:pPr>
        <w:pStyle w:val="TOC4"/>
        <w:rPr>
          <w:rFonts w:asciiTheme="minorHAnsi" w:eastAsiaTheme="minorEastAsia" w:hAnsiTheme="minorHAnsi" w:cstheme="minorBidi"/>
          <w:sz w:val="22"/>
          <w:szCs w:val="22"/>
        </w:rPr>
      </w:pPr>
      <w:r w:rsidRPr="00596D47">
        <w:t>A.8.22.7.2</w:t>
      </w:r>
      <w:r w:rsidRPr="00596D47">
        <w:rPr>
          <w:rFonts w:asciiTheme="minorHAnsi" w:eastAsiaTheme="minorEastAsia" w:hAnsiTheme="minorHAnsi" w:cstheme="minorBidi"/>
          <w:sz w:val="22"/>
          <w:szCs w:val="22"/>
        </w:rPr>
        <w:tab/>
      </w:r>
      <w:r w:rsidRPr="003D1336">
        <w:rPr>
          <w:snapToGrid w:val="0"/>
        </w:rPr>
        <w:t>Test Requirements</w:t>
      </w:r>
      <w:r>
        <w:tab/>
        <w:t>2288</w:t>
      </w:r>
    </w:p>
    <w:p w14:paraId="3BB5D3BF" w14:textId="77777777" w:rsidR="00596D47" w:rsidRDefault="00596D47">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3D1336">
        <w:rPr>
          <w:bCs/>
        </w:rPr>
        <w:t>E-UTRAN TDD-TDD inter-frequency event triggered reporting under fading propagation condition in DRX based on CSI-RS based discovery signal</w:t>
      </w:r>
      <w:r>
        <w:tab/>
        <w:t>2288</w:t>
      </w:r>
    </w:p>
    <w:p w14:paraId="498929F7" w14:textId="77777777" w:rsidR="00596D47" w:rsidRDefault="00596D47">
      <w:pPr>
        <w:pStyle w:val="TOC4"/>
        <w:rPr>
          <w:rFonts w:asciiTheme="minorHAnsi" w:eastAsiaTheme="minorEastAsia" w:hAnsiTheme="minorHAnsi" w:cstheme="minorBidi"/>
          <w:sz w:val="22"/>
          <w:szCs w:val="22"/>
        </w:rPr>
      </w:pPr>
      <w:r w:rsidRPr="00596D47">
        <w:t>A.8.22.8.1</w:t>
      </w:r>
      <w:r w:rsidRPr="00596D47">
        <w:rPr>
          <w:rFonts w:asciiTheme="minorHAnsi" w:eastAsiaTheme="minorEastAsia" w:hAnsiTheme="minorHAnsi"/>
          <w:sz w:val="22"/>
          <w:szCs w:val="22"/>
        </w:rPr>
        <w:tab/>
      </w:r>
      <w:r w:rsidRPr="003D1336">
        <w:rPr>
          <w:rFonts w:cs="v4.2.0"/>
          <w:snapToGrid w:val="0"/>
        </w:rPr>
        <w:t>Test Purpose and Environment</w:t>
      </w:r>
      <w:r>
        <w:tab/>
        <w:t>2288</w:t>
      </w:r>
    </w:p>
    <w:p w14:paraId="2E1BD1EE" w14:textId="77777777" w:rsidR="00596D47" w:rsidRDefault="00596D47">
      <w:pPr>
        <w:pStyle w:val="TOC4"/>
        <w:rPr>
          <w:rFonts w:asciiTheme="minorHAnsi" w:eastAsiaTheme="minorEastAsia" w:hAnsiTheme="minorHAnsi" w:cstheme="minorBidi"/>
          <w:sz w:val="22"/>
          <w:szCs w:val="22"/>
        </w:rPr>
      </w:pPr>
      <w:r w:rsidRPr="00596D47">
        <w:t>A.8.22.8.2</w:t>
      </w:r>
      <w:r w:rsidRPr="00596D47">
        <w:rPr>
          <w:rFonts w:asciiTheme="minorHAnsi" w:eastAsiaTheme="minorEastAsia" w:hAnsiTheme="minorHAnsi" w:cstheme="minorBidi"/>
          <w:sz w:val="22"/>
          <w:szCs w:val="22"/>
        </w:rPr>
        <w:tab/>
      </w:r>
      <w:r w:rsidRPr="003D1336">
        <w:rPr>
          <w:snapToGrid w:val="0"/>
        </w:rPr>
        <w:t>Test Requirements</w:t>
      </w:r>
      <w:r>
        <w:tab/>
        <w:t>2292</w:t>
      </w:r>
    </w:p>
    <w:p w14:paraId="7C517232" w14:textId="77777777" w:rsidR="00596D47" w:rsidRDefault="00596D47">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2292</w:t>
      </w:r>
    </w:p>
    <w:p w14:paraId="5B96E717" w14:textId="77777777" w:rsidR="00596D47" w:rsidRDefault="00596D47">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14:paraId="472C522B" w14:textId="77777777" w:rsidR="00596D47" w:rsidRDefault="00596D47">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2294</w:t>
      </w:r>
    </w:p>
    <w:p w14:paraId="0A591C48" w14:textId="77777777" w:rsidR="00596D47" w:rsidRDefault="00596D47">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2295</w:t>
      </w:r>
    </w:p>
    <w:p w14:paraId="179EB5C6" w14:textId="77777777" w:rsidR="00596D47" w:rsidRDefault="00596D47">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2295</w:t>
      </w:r>
    </w:p>
    <w:p w14:paraId="3EB02893" w14:textId="77777777" w:rsidR="00596D47" w:rsidRDefault="00596D47">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2297</w:t>
      </w:r>
    </w:p>
    <w:p w14:paraId="0711595C" w14:textId="77777777" w:rsidR="00596D47" w:rsidRDefault="00596D47">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3D1336">
        <w:rPr>
          <w:bCs/>
        </w:rPr>
        <w:t>E-UTRAN FDD event triggered reporting under deactivated SCell in non-DRX based on CSI-RS based discovery signal</w:t>
      </w:r>
      <w:r>
        <w:tab/>
        <w:t>2298</w:t>
      </w:r>
    </w:p>
    <w:p w14:paraId="3F9DDC9D" w14:textId="77777777" w:rsidR="00596D47" w:rsidRDefault="00596D47">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2298</w:t>
      </w:r>
    </w:p>
    <w:p w14:paraId="262543BC" w14:textId="77777777" w:rsidR="00596D47" w:rsidRDefault="00596D47">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2301</w:t>
      </w:r>
    </w:p>
    <w:p w14:paraId="7EA44ED2" w14:textId="77777777" w:rsidR="00596D47" w:rsidRDefault="00596D47">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3D1336">
        <w:rPr>
          <w:bCs/>
        </w:rPr>
        <w:t>E-UTRAN TDD event triggered reporting under deactivated SCell in non-DRX based on CSI-RS based discovery signal</w:t>
      </w:r>
      <w:r>
        <w:tab/>
        <w:t>2301</w:t>
      </w:r>
    </w:p>
    <w:p w14:paraId="0070D218" w14:textId="77777777" w:rsidR="00596D47" w:rsidRDefault="00596D47">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03388351" w14:textId="77777777" w:rsidR="00596D47" w:rsidRDefault="00596D47">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2305</w:t>
      </w:r>
    </w:p>
    <w:p w14:paraId="2A126E6E" w14:textId="77777777" w:rsidR="00596D47" w:rsidRDefault="00596D47">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2305</w:t>
      </w:r>
    </w:p>
    <w:p w14:paraId="20233330" w14:textId="77777777" w:rsidR="00596D47" w:rsidRDefault="00596D47">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2305</w:t>
      </w:r>
    </w:p>
    <w:p w14:paraId="016F6CA1" w14:textId="77777777" w:rsidR="00596D47" w:rsidRDefault="00596D47">
      <w:pPr>
        <w:pStyle w:val="TOC4"/>
        <w:rPr>
          <w:rFonts w:asciiTheme="minorHAnsi" w:eastAsiaTheme="minorEastAsia" w:hAnsiTheme="minorHAnsi" w:cstheme="minorBidi"/>
          <w:sz w:val="22"/>
          <w:szCs w:val="22"/>
        </w:rPr>
      </w:pPr>
      <w:r w:rsidRPr="00596D47">
        <w:t>A.8.23.1.1</w:t>
      </w:r>
      <w:r w:rsidRPr="00596D47">
        <w:rPr>
          <w:rFonts w:asciiTheme="minorHAnsi" w:eastAsiaTheme="minorEastAsia" w:hAnsiTheme="minorHAnsi" w:cstheme="minorBidi"/>
          <w:sz w:val="22"/>
          <w:szCs w:val="22"/>
        </w:rPr>
        <w:tab/>
      </w:r>
      <w:r w:rsidRPr="003D1336">
        <w:rPr>
          <w:snapToGrid w:val="0"/>
        </w:rPr>
        <w:t>Test Purpose and Environment</w:t>
      </w:r>
      <w:r>
        <w:tab/>
        <w:t>2305</w:t>
      </w:r>
    </w:p>
    <w:p w14:paraId="2AA71074" w14:textId="77777777" w:rsidR="00596D47" w:rsidRDefault="00596D47">
      <w:pPr>
        <w:pStyle w:val="TOC4"/>
        <w:rPr>
          <w:rFonts w:asciiTheme="minorHAnsi" w:eastAsiaTheme="minorEastAsia" w:hAnsiTheme="minorHAnsi" w:cstheme="minorBidi"/>
          <w:sz w:val="22"/>
          <w:szCs w:val="22"/>
        </w:rPr>
      </w:pPr>
      <w:r w:rsidRPr="00596D47">
        <w:t>A.8.23.1.2</w:t>
      </w:r>
      <w:r w:rsidRPr="00596D47">
        <w:rPr>
          <w:rFonts w:asciiTheme="minorHAnsi" w:eastAsiaTheme="minorEastAsia" w:hAnsiTheme="minorHAnsi" w:cstheme="minorBidi"/>
          <w:sz w:val="22"/>
          <w:szCs w:val="22"/>
        </w:rPr>
        <w:tab/>
      </w:r>
      <w:r w:rsidRPr="003D1336">
        <w:rPr>
          <w:snapToGrid w:val="0"/>
        </w:rPr>
        <w:t>Test Requirements</w:t>
      </w:r>
      <w:r>
        <w:tab/>
        <w:t>2308</w:t>
      </w:r>
    </w:p>
    <w:p w14:paraId="662EF790" w14:textId="77777777" w:rsidR="00596D47" w:rsidRDefault="00596D47">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2308</w:t>
      </w:r>
    </w:p>
    <w:p w14:paraId="32DC2C99" w14:textId="77777777" w:rsidR="00596D47" w:rsidRDefault="00596D47">
      <w:pPr>
        <w:pStyle w:val="TOC4"/>
        <w:rPr>
          <w:rFonts w:asciiTheme="minorHAnsi" w:eastAsiaTheme="minorEastAsia" w:hAnsiTheme="minorHAnsi" w:cstheme="minorBidi"/>
          <w:sz w:val="22"/>
          <w:szCs w:val="22"/>
        </w:rPr>
      </w:pPr>
      <w:r w:rsidRPr="00596D47">
        <w:t>A.8.23.2.1</w:t>
      </w:r>
      <w:r w:rsidRPr="00596D47">
        <w:rPr>
          <w:rFonts w:asciiTheme="minorHAnsi" w:eastAsiaTheme="minorEastAsia" w:hAnsiTheme="minorHAnsi" w:cstheme="minorBidi"/>
          <w:sz w:val="22"/>
          <w:szCs w:val="22"/>
        </w:rPr>
        <w:tab/>
      </w:r>
      <w:r w:rsidRPr="003D1336">
        <w:rPr>
          <w:snapToGrid w:val="0"/>
        </w:rPr>
        <w:t>Test Purpose and Environment</w:t>
      </w:r>
      <w:r>
        <w:tab/>
        <w:t>2308</w:t>
      </w:r>
    </w:p>
    <w:p w14:paraId="43A7C8E4" w14:textId="77777777" w:rsidR="00596D47" w:rsidRDefault="00596D47">
      <w:pPr>
        <w:pStyle w:val="TOC4"/>
        <w:rPr>
          <w:rFonts w:asciiTheme="minorHAnsi" w:eastAsiaTheme="minorEastAsia" w:hAnsiTheme="minorHAnsi" w:cstheme="minorBidi"/>
          <w:sz w:val="22"/>
          <w:szCs w:val="22"/>
        </w:rPr>
      </w:pPr>
      <w:r w:rsidRPr="00596D47">
        <w:t>A.8.23.2.2</w:t>
      </w:r>
      <w:r w:rsidRPr="00596D47">
        <w:rPr>
          <w:rFonts w:asciiTheme="minorHAnsi" w:eastAsiaTheme="minorEastAsia" w:hAnsiTheme="minorHAnsi" w:cstheme="minorBidi"/>
          <w:sz w:val="22"/>
          <w:szCs w:val="22"/>
        </w:rPr>
        <w:tab/>
      </w:r>
      <w:r w:rsidRPr="003D1336">
        <w:rPr>
          <w:snapToGrid w:val="0"/>
        </w:rPr>
        <w:t>Test Requirements</w:t>
      </w:r>
      <w:r>
        <w:tab/>
        <w:t>2311</w:t>
      </w:r>
    </w:p>
    <w:p w14:paraId="16D2AE78" w14:textId="77777777" w:rsidR="00596D47" w:rsidRDefault="00596D47">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2311</w:t>
      </w:r>
    </w:p>
    <w:p w14:paraId="2B7BEAB1" w14:textId="77777777" w:rsidR="00596D47" w:rsidRDefault="00596D47">
      <w:pPr>
        <w:pStyle w:val="TOC4"/>
        <w:rPr>
          <w:rFonts w:asciiTheme="minorHAnsi" w:eastAsiaTheme="minorEastAsia" w:hAnsiTheme="minorHAnsi" w:cstheme="minorBidi"/>
          <w:sz w:val="22"/>
          <w:szCs w:val="22"/>
        </w:rPr>
      </w:pPr>
      <w:r w:rsidRPr="00596D47">
        <w:t>A.8.23.3.1</w:t>
      </w:r>
      <w:r w:rsidRPr="00596D47">
        <w:rPr>
          <w:rFonts w:asciiTheme="minorHAnsi" w:eastAsiaTheme="minorEastAsia" w:hAnsiTheme="minorHAnsi" w:cstheme="minorBidi"/>
          <w:sz w:val="22"/>
          <w:szCs w:val="22"/>
        </w:rPr>
        <w:tab/>
      </w:r>
      <w:r w:rsidRPr="003D1336">
        <w:rPr>
          <w:snapToGrid w:val="0"/>
        </w:rPr>
        <w:t>Test Purpose and Environment</w:t>
      </w:r>
      <w:r>
        <w:tab/>
        <w:t>2311</w:t>
      </w:r>
    </w:p>
    <w:p w14:paraId="4BE74B83" w14:textId="77777777" w:rsidR="00596D47" w:rsidRDefault="00596D47">
      <w:pPr>
        <w:pStyle w:val="TOC4"/>
        <w:rPr>
          <w:rFonts w:asciiTheme="minorHAnsi" w:eastAsiaTheme="minorEastAsia" w:hAnsiTheme="minorHAnsi" w:cstheme="minorBidi"/>
          <w:sz w:val="22"/>
          <w:szCs w:val="22"/>
        </w:rPr>
      </w:pPr>
      <w:r w:rsidRPr="00596D47">
        <w:t>A.8.23.3.2</w:t>
      </w:r>
      <w:r w:rsidRPr="00596D47">
        <w:rPr>
          <w:rFonts w:asciiTheme="minorHAnsi" w:eastAsiaTheme="minorEastAsia" w:hAnsiTheme="minorHAnsi" w:cstheme="minorBidi"/>
          <w:sz w:val="22"/>
          <w:szCs w:val="22"/>
        </w:rPr>
        <w:tab/>
      </w:r>
      <w:r w:rsidRPr="003D1336">
        <w:rPr>
          <w:snapToGrid w:val="0"/>
        </w:rPr>
        <w:t>Test Requirements</w:t>
      </w:r>
      <w:r>
        <w:tab/>
        <w:t>2314</w:t>
      </w:r>
    </w:p>
    <w:p w14:paraId="0348B7CF" w14:textId="77777777" w:rsidR="00596D47" w:rsidRDefault="00596D47">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2314</w:t>
      </w:r>
    </w:p>
    <w:p w14:paraId="17C04429" w14:textId="77777777" w:rsidR="00596D47" w:rsidRDefault="00596D47">
      <w:pPr>
        <w:pStyle w:val="TOC4"/>
        <w:rPr>
          <w:rFonts w:asciiTheme="minorHAnsi" w:eastAsiaTheme="minorEastAsia" w:hAnsiTheme="minorHAnsi" w:cstheme="minorBidi"/>
          <w:sz w:val="22"/>
          <w:szCs w:val="22"/>
        </w:rPr>
      </w:pPr>
      <w:r w:rsidRPr="00596D47">
        <w:t>A.8.23.4.1</w:t>
      </w:r>
      <w:r w:rsidRPr="00596D47">
        <w:rPr>
          <w:rFonts w:asciiTheme="minorHAnsi" w:eastAsiaTheme="minorEastAsia" w:hAnsiTheme="minorHAnsi" w:cstheme="minorBidi"/>
          <w:sz w:val="22"/>
          <w:szCs w:val="22"/>
        </w:rPr>
        <w:tab/>
      </w:r>
      <w:r w:rsidRPr="003D1336">
        <w:rPr>
          <w:snapToGrid w:val="0"/>
        </w:rPr>
        <w:t>Test Purpose and Environment</w:t>
      </w:r>
      <w:r>
        <w:tab/>
        <w:t>2314</w:t>
      </w:r>
    </w:p>
    <w:p w14:paraId="4603A912" w14:textId="77777777" w:rsidR="00596D47" w:rsidRDefault="00596D47">
      <w:pPr>
        <w:pStyle w:val="TOC4"/>
        <w:rPr>
          <w:rFonts w:asciiTheme="minorHAnsi" w:eastAsiaTheme="minorEastAsia" w:hAnsiTheme="minorHAnsi" w:cstheme="minorBidi"/>
          <w:sz w:val="22"/>
          <w:szCs w:val="22"/>
        </w:rPr>
      </w:pPr>
      <w:r w:rsidRPr="00596D47">
        <w:t>A.8.23.4.2</w:t>
      </w:r>
      <w:r w:rsidRPr="00596D47">
        <w:rPr>
          <w:rFonts w:asciiTheme="minorHAnsi" w:eastAsiaTheme="minorEastAsia" w:hAnsiTheme="minorHAnsi" w:cstheme="minorBidi"/>
          <w:sz w:val="22"/>
          <w:szCs w:val="22"/>
        </w:rPr>
        <w:tab/>
      </w:r>
      <w:r w:rsidRPr="003D1336">
        <w:rPr>
          <w:snapToGrid w:val="0"/>
        </w:rPr>
        <w:t>Test Requirements</w:t>
      </w:r>
      <w:r>
        <w:tab/>
        <w:t>2317</w:t>
      </w:r>
    </w:p>
    <w:p w14:paraId="1579EFA8" w14:textId="77777777" w:rsidR="00596D47" w:rsidRDefault="00596D47">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2317</w:t>
      </w:r>
    </w:p>
    <w:p w14:paraId="01EBCAE4" w14:textId="77777777" w:rsidR="00596D47" w:rsidRDefault="00596D47">
      <w:pPr>
        <w:pStyle w:val="TOC4"/>
        <w:rPr>
          <w:rFonts w:asciiTheme="minorHAnsi" w:eastAsiaTheme="minorEastAsia" w:hAnsiTheme="minorHAnsi" w:cstheme="minorBidi"/>
          <w:sz w:val="22"/>
          <w:szCs w:val="22"/>
        </w:rPr>
      </w:pPr>
      <w:r w:rsidRPr="00596D47">
        <w:t>A.8.23.5.1</w:t>
      </w:r>
      <w:r w:rsidRPr="00596D47">
        <w:rPr>
          <w:rFonts w:asciiTheme="minorHAnsi" w:eastAsiaTheme="minorEastAsia" w:hAnsiTheme="minorHAnsi" w:cstheme="minorBidi"/>
          <w:sz w:val="22"/>
          <w:szCs w:val="22"/>
        </w:rPr>
        <w:tab/>
      </w:r>
      <w:r w:rsidRPr="003D1336">
        <w:rPr>
          <w:snapToGrid w:val="0"/>
        </w:rPr>
        <w:t>Test Purpose and Environment</w:t>
      </w:r>
      <w:r>
        <w:tab/>
        <w:t>2317</w:t>
      </w:r>
    </w:p>
    <w:p w14:paraId="4DD32B8C" w14:textId="77777777" w:rsidR="00596D47" w:rsidRDefault="00596D47">
      <w:pPr>
        <w:pStyle w:val="TOC4"/>
        <w:rPr>
          <w:rFonts w:asciiTheme="minorHAnsi" w:eastAsiaTheme="minorEastAsia" w:hAnsiTheme="minorHAnsi" w:cstheme="minorBidi"/>
          <w:sz w:val="22"/>
          <w:szCs w:val="22"/>
        </w:rPr>
      </w:pPr>
      <w:r w:rsidRPr="00596D47">
        <w:t>A.8.23.5.2</w:t>
      </w:r>
      <w:r w:rsidRPr="00596D47">
        <w:rPr>
          <w:rFonts w:asciiTheme="minorHAnsi" w:eastAsiaTheme="minorEastAsia" w:hAnsiTheme="minorHAnsi" w:cstheme="minorBidi"/>
          <w:sz w:val="22"/>
          <w:szCs w:val="22"/>
        </w:rPr>
        <w:tab/>
      </w:r>
      <w:r w:rsidRPr="003D1336">
        <w:rPr>
          <w:snapToGrid w:val="0"/>
        </w:rPr>
        <w:t>Test Requirements</w:t>
      </w:r>
      <w:r>
        <w:tab/>
        <w:t>2320</w:t>
      </w:r>
    </w:p>
    <w:p w14:paraId="393A85D6" w14:textId="77777777" w:rsidR="00596D47" w:rsidRDefault="00596D47">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2320</w:t>
      </w:r>
    </w:p>
    <w:p w14:paraId="152D2369" w14:textId="77777777" w:rsidR="00596D47" w:rsidRDefault="00596D47">
      <w:pPr>
        <w:pStyle w:val="TOC4"/>
        <w:rPr>
          <w:rFonts w:asciiTheme="minorHAnsi" w:eastAsiaTheme="minorEastAsia" w:hAnsiTheme="minorHAnsi" w:cstheme="minorBidi"/>
          <w:sz w:val="22"/>
          <w:szCs w:val="22"/>
        </w:rPr>
      </w:pPr>
      <w:r w:rsidRPr="00596D47">
        <w:t>A.8.23.6.1</w:t>
      </w:r>
      <w:r w:rsidRPr="00596D47">
        <w:rPr>
          <w:rFonts w:asciiTheme="minorHAnsi" w:eastAsiaTheme="minorEastAsia" w:hAnsiTheme="minorHAnsi" w:cstheme="minorBidi"/>
          <w:sz w:val="22"/>
          <w:szCs w:val="22"/>
        </w:rPr>
        <w:tab/>
      </w:r>
      <w:r w:rsidRPr="003D1336">
        <w:rPr>
          <w:snapToGrid w:val="0"/>
        </w:rPr>
        <w:t>Test Purpose and Environment</w:t>
      </w:r>
      <w:r>
        <w:tab/>
        <w:t>2320</w:t>
      </w:r>
    </w:p>
    <w:p w14:paraId="7FB41D40" w14:textId="77777777" w:rsidR="00596D47" w:rsidRDefault="00596D47">
      <w:pPr>
        <w:pStyle w:val="TOC4"/>
        <w:rPr>
          <w:rFonts w:asciiTheme="minorHAnsi" w:eastAsiaTheme="minorEastAsia" w:hAnsiTheme="minorHAnsi" w:cstheme="minorBidi"/>
          <w:sz w:val="22"/>
          <w:szCs w:val="22"/>
        </w:rPr>
      </w:pPr>
      <w:r w:rsidRPr="00596D47">
        <w:t>A.8.23.6.2</w:t>
      </w:r>
      <w:r w:rsidRPr="00596D47">
        <w:rPr>
          <w:rFonts w:asciiTheme="minorHAnsi" w:eastAsiaTheme="minorEastAsia" w:hAnsiTheme="minorHAnsi" w:cstheme="minorBidi"/>
          <w:sz w:val="22"/>
          <w:szCs w:val="22"/>
        </w:rPr>
        <w:tab/>
      </w:r>
      <w:r w:rsidRPr="003D1336">
        <w:rPr>
          <w:snapToGrid w:val="0"/>
        </w:rPr>
        <w:t>Test Requirements</w:t>
      </w:r>
      <w:r>
        <w:tab/>
        <w:t>2323</w:t>
      </w:r>
    </w:p>
    <w:p w14:paraId="3BD3239A" w14:textId="77777777" w:rsidR="00596D47" w:rsidRDefault="00596D47">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2323</w:t>
      </w:r>
    </w:p>
    <w:p w14:paraId="2E098E75" w14:textId="77777777" w:rsidR="00596D47" w:rsidRDefault="00596D47">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14:paraId="3FAAEB3B" w14:textId="77777777" w:rsidR="00596D47" w:rsidRDefault="00596D47">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2325</w:t>
      </w:r>
    </w:p>
    <w:p w14:paraId="1B0F1046" w14:textId="77777777" w:rsidR="00596D47" w:rsidRDefault="00596D47">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2326</w:t>
      </w:r>
    </w:p>
    <w:p w14:paraId="2BF01F1A" w14:textId="77777777" w:rsidR="00596D47" w:rsidRDefault="00596D47">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35E601D6" w14:textId="77777777" w:rsidR="00596D47" w:rsidRDefault="00596D47">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2328</w:t>
      </w:r>
    </w:p>
    <w:p w14:paraId="53E13CF7" w14:textId="77777777" w:rsidR="00596D47" w:rsidRDefault="00596D47">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2329</w:t>
      </w:r>
    </w:p>
    <w:p w14:paraId="02ECC1DA" w14:textId="77777777" w:rsidR="00596D47" w:rsidRDefault="00596D47">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2329</w:t>
      </w:r>
    </w:p>
    <w:p w14:paraId="4FD56DCF" w14:textId="77777777" w:rsidR="00596D47" w:rsidRDefault="00596D47">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2332</w:t>
      </w:r>
    </w:p>
    <w:p w14:paraId="49E27F15" w14:textId="77777777" w:rsidR="00596D47" w:rsidRDefault="00596D47">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2332</w:t>
      </w:r>
    </w:p>
    <w:p w14:paraId="11323427" w14:textId="77777777" w:rsidR="00596D47" w:rsidRDefault="00596D47">
      <w:pPr>
        <w:pStyle w:val="TOC4"/>
        <w:rPr>
          <w:rFonts w:asciiTheme="minorHAnsi" w:eastAsiaTheme="minorEastAsia" w:hAnsiTheme="minorHAnsi" w:cstheme="minorBidi"/>
          <w:sz w:val="22"/>
          <w:szCs w:val="22"/>
        </w:rPr>
      </w:pPr>
      <w:r w:rsidRPr="00596D47">
        <w:t>A.8.23.10.1</w:t>
      </w:r>
      <w:r w:rsidRPr="00596D47">
        <w:rPr>
          <w:rFonts w:asciiTheme="minorHAnsi" w:eastAsiaTheme="minorEastAsia" w:hAnsiTheme="minorHAnsi" w:cstheme="minorBidi"/>
          <w:sz w:val="22"/>
          <w:szCs w:val="22"/>
        </w:rPr>
        <w:tab/>
      </w:r>
      <w:r w:rsidRPr="003D1336">
        <w:rPr>
          <w:snapToGrid w:val="0"/>
        </w:rPr>
        <w:t>Test Purpose and Environment</w:t>
      </w:r>
      <w:r>
        <w:tab/>
        <w:t>2332</w:t>
      </w:r>
    </w:p>
    <w:p w14:paraId="4E0788BF" w14:textId="77777777" w:rsidR="00596D47" w:rsidRDefault="00596D47">
      <w:pPr>
        <w:pStyle w:val="TOC4"/>
        <w:rPr>
          <w:rFonts w:asciiTheme="minorHAnsi" w:eastAsiaTheme="minorEastAsia" w:hAnsiTheme="minorHAnsi" w:cstheme="minorBidi"/>
          <w:sz w:val="22"/>
          <w:szCs w:val="22"/>
        </w:rPr>
      </w:pPr>
      <w:r w:rsidRPr="00596D47">
        <w:t>A.8.23.10.2</w:t>
      </w:r>
      <w:r w:rsidRPr="00596D47">
        <w:rPr>
          <w:rFonts w:asciiTheme="minorHAnsi" w:eastAsiaTheme="minorEastAsia" w:hAnsiTheme="minorHAnsi" w:cstheme="minorBidi"/>
          <w:sz w:val="22"/>
          <w:szCs w:val="22"/>
        </w:rPr>
        <w:tab/>
      </w:r>
      <w:r w:rsidRPr="003D1336">
        <w:rPr>
          <w:snapToGrid w:val="0"/>
        </w:rPr>
        <w:t>Test Requirements</w:t>
      </w:r>
      <w:r>
        <w:tab/>
        <w:t>2335</w:t>
      </w:r>
    </w:p>
    <w:p w14:paraId="1215D34B" w14:textId="77777777" w:rsidR="00596D47" w:rsidRDefault="00596D47">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2335</w:t>
      </w:r>
    </w:p>
    <w:p w14:paraId="6A5797CB" w14:textId="77777777" w:rsidR="00596D47" w:rsidRDefault="00596D47">
      <w:pPr>
        <w:pStyle w:val="TOC4"/>
        <w:rPr>
          <w:rFonts w:asciiTheme="minorHAnsi" w:eastAsiaTheme="minorEastAsia" w:hAnsiTheme="minorHAnsi" w:cstheme="minorBidi"/>
          <w:sz w:val="22"/>
          <w:szCs w:val="22"/>
        </w:rPr>
      </w:pPr>
      <w:r w:rsidRPr="00596D47">
        <w:t>A.8.23.11.1</w:t>
      </w:r>
      <w:r w:rsidRPr="00596D47">
        <w:rPr>
          <w:rFonts w:asciiTheme="minorHAnsi" w:eastAsiaTheme="minorEastAsia" w:hAnsiTheme="minorHAnsi" w:cstheme="minorBidi"/>
          <w:sz w:val="22"/>
          <w:szCs w:val="22"/>
        </w:rPr>
        <w:tab/>
      </w:r>
      <w:r w:rsidRPr="003D1336">
        <w:rPr>
          <w:snapToGrid w:val="0"/>
        </w:rPr>
        <w:t>Test Purpose and Environment</w:t>
      </w:r>
      <w:r>
        <w:tab/>
        <w:t>2335</w:t>
      </w:r>
    </w:p>
    <w:p w14:paraId="3D6745C0" w14:textId="77777777" w:rsidR="00596D47" w:rsidRDefault="00596D47">
      <w:pPr>
        <w:pStyle w:val="TOC4"/>
        <w:rPr>
          <w:rFonts w:asciiTheme="minorHAnsi" w:eastAsiaTheme="minorEastAsia" w:hAnsiTheme="minorHAnsi" w:cstheme="minorBidi"/>
          <w:sz w:val="22"/>
          <w:szCs w:val="22"/>
        </w:rPr>
      </w:pPr>
      <w:r w:rsidRPr="00596D47">
        <w:t>A.8.23.11.2</w:t>
      </w:r>
      <w:r w:rsidRPr="00596D47">
        <w:rPr>
          <w:rFonts w:asciiTheme="minorHAnsi" w:eastAsiaTheme="minorEastAsia" w:hAnsiTheme="minorHAnsi" w:cstheme="minorBidi"/>
          <w:sz w:val="22"/>
          <w:szCs w:val="22"/>
        </w:rPr>
        <w:tab/>
      </w:r>
      <w:r w:rsidRPr="003D1336">
        <w:rPr>
          <w:snapToGrid w:val="0"/>
        </w:rPr>
        <w:t>Test Requirements</w:t>
      </w:r>
      <w:r>
        <w:tab/>
        <w:t>2338</w:t>
      </w:r>
    </w:p>
    <w:p w14:paraId="3DEBAC05" w14:textId="77777777" w:rsidR="00596D47" w:rsidRDefault="00596D47">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2338</w:t>
      </w:r>
    </w:p>
    <w:p w14:paraId="15330A6B" w14:textId="77777777" w:rsidR="00596D47" w:rsidRDefault="00596D47">
      <w:pPr>
        <w:pStyle w:val="TOC4"/>
        <w:rPr>
          <w:rFonts w:asciiTheme="minorHAnsi" w:eastAsiaTheme="minorEastAsia" w:hAnsiTheme="minorHAnsi" w:cstheme="minorBidi"/>
          <w:sz w:val="22"/>
          <w:szCs w:val="22"/>
        </w:rPr>
      </w:pPr>
      <w:r w:rsidRPr="00596D47">
        <w:t>A.8.23.12.1</w:t>
      </w:r>
      <w:r w:rsidRPr="00596D47">
        <w:rPr>
          <w:rFonts w:asciiTheme="minorHAnsi" w:eastAsiaTheme="minorEastAsia" w:hAnsiTheme="minorHAnsi" w:cstheme="minorBidi"/>
          <w:sz w:val="22"/>
          <w:szCs w:val="22"/>
        </w:rPr>
        <w:tab/>
      </w:r>
      <w:r w:rsidRPr="003D1336">
        <w:rPr>
          <w:snapToGrid w:val="0"/>
        </w:rPr>
        <w:t>Test Purpose and Environment</w:t>
      </w:r>
      <w:r>
        <w:tab/>
        <w:t>2338</w:t>
      </w:r>
    </w:p>
    <w:p w14:paraId="6223731A" w14:textId="77777777" w:rsidR="00596D47" w:rsidRDefault="00596D47">
      <w:pPr>
        <w:pStyle w:val="TOC4"/>
        <w:rPr>
          <w:rFonts w:asciiTheme="minorHAnsi" w:eastAsiaTheme="minorEastAsia" w:hAnsiTheme="minorHAnsi" w:cstheme="minorBidi"/>
          <w:sz w:val="22"/>
          <w:szCs w:val="22"/>
        </w:rPr>
      </w:pPr>
      <w:r w:rsidRPr="00596D47">
        <w:t>A.8.23.12.2</w:t>
      </w:r>
      <w:r w:rsidRPr="00596D47">
        <w:rPr>
          <w:rFonts w:asciiTheme="minorHAnsi" w:eastAsiaTheme="minorEastAsia" w:hAnsiTheme="minorHAnsi" w:cstheme="minorBidi"/>
          <w:sz w:val="22"/>
          <w:szCs w:val="22"/>
        </w:rPr>
        <w:tab/>
      </w:r>
      <w:r w:rsidRPr="003D1336">
        <w:rPr>
          <w:snapToGrid w:val="0"/>
        </w:rPr>
        <w:t>Test Requirements</w:t>
      </w:r>
      <w:r>
        <w:tab/>
        <w:t>2341</w:t>
      </w:r>
    </w:p>
    <w:p w14:paraId="05038A2F" w14:textId="77777777" w:rsidR="00596D47" w:rsidRDefault="00596D47">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2341</w:t>
      </w:r>
    </w:p>
    <w:p w14:paraId="73D8E977" w14:textId="77777777" w:rsidR="00596D47" w:rsidRDefault="00596D47">
      <w:pPr>
        <w:pStyle w:val="TOC4"/>
        <w:rPr>
          <w:rFonts w:asciiTheme="minorHAnsi" w:eastAsiaTheme="minorEastAsia" w:hAnsiTheme="minorHAnsi" w:cstheme="minorBidi"/>
          <w:sz w:val="22"/>
          <w:szCs w:val="22"/>
        </w:rPr>
      </w:pPr>
      <w:r w:rsidRPr="00596D47">
        <w:t>A.8.23.13.1</w:t>
      </w:r>
      <w:r w:rsidRPr="00596D47">
        <w:rPr>
          <w:rFonts w:asciiTheme="minorHAnsi" w:eastAsiaTheme="minorEastAsia" w:hAnsiTheme="minorHAnsi" w:cstheme="minorBidi"/>
          <w:sz w:val="22"/>
          <w:szCs w:val="22"/>
        </w:rPr>
        <w:tab/>
      </w:r>
      <w:r w:rsidRPr="003D1336">
        <w:rPr>
          <w:snapToGrid w:val="0"/>
        </w:rPr>
        <w:t>Test Purpose and Environment</w:t>
      </w:r>
      <w:r>
        <w:tab/>
        <w:t>2341</w:t>
      </w:r>
    </w:p>
    <w:p w14:paraId="63816381" w14:textId="77777777" w:rsidR="00596D47" w:rsidRDefault="00596D47">
      <w:pPr>
        <w:pStyle w:val="TOC4"/>
        <w:rPr>
          <w:rFonts w:asciiTheme="minorHAnsi" w:eastAsiaTheme="minorEastAsia" w:hAnsiTheme="minorHAnsi" w:cstheme="minorBidi"/>
          <w:sz w:val="22"/>
          <w:szCs w:val="22"/>
        </w:rPr>
      </w:pPr>
      <w:r w:rsidRPr="00596D47">
        <w:t>A.8.23.13.2</w:t>
      </w:r>
      <w:r w:rsidRPr="00596D47">
        <w:rPr>
          <w:rFonts w:asciiTheme="minorHAnsi" w:eastAsiaTheme="minorEastAsia" w:hAnsiTheme="minorHAnsi" w:cstheme="minorBidi"/>
          <w:sz w:val="22"/>
          <w:szCs w:val="22"/>
        </w:rPr>
        <w:tab/>
      </w:r>
      <w:r w:rsidRPr="003D1336">
        <w:rPr>
          <w:snapToGrid w:val="0"/>
        </w:rPr>
        <w:t>Test Requirements</w:t>
      </w:r>
      <w:r>
        <w:tab/>
        <w:t>2344</w:t>
      </w:r>
    </w:p>
    <w:p w14:paraId="75D32DA4" w14:textId="77777777" w:rsidR="00596D47" w:rsidRDefault="00596D47">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2344</w:t>
      </w:r>
    </w:p>
    <w:p w14:paraId="418AEE5B" w14:textId="77777777" w:rsidR="00596D47" w:rsidRDefault="00596D47">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2344</w:t>
      </w:r>
    </w:p>
    <w:p w14:paraId="09E6E39E" w14:textId="77777777" w:rsidR="00596D47" w:rsidRDefault="00596D47">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2347</w:t>
      </w:r>
    </w:p>
    <w:p w14:paraId="79B6CD9B" w14:textId="77777777" w:rsidR="00596D47" w:rsidRDefault="00596D47">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2347</w:t>
      </w:r>
    </w:p>
    <w:p w14:paraId="74FAAFC3" w14:textId="77777777" w:rsidR="00596D47" w:rsidRDefault="00596D47">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2347</w:t>
      </w:r>
    </w:p>
    <w:p w14:paraId="5035C0CD" w14:textId="77777777" w:rsidR="00596D47" w:rsidRDefault="00596D47">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2350</w:t>
      </w:r>
    </w:p>
    <w:p w14:paraId="39326724" w14:textId="77777777" w:rsidR="00596D47" w:rsidRDefault="00596D47">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2350</w:t>
      </w:r>
    </w:p>
    <w:p w14:paraId="5DABB4C8" w14:textId="77777777" w:rsidR="00596D47" w:rsidRDefault="00596D47">
      <w:pPr>
        <w:pStyle w:val="TOC4"/>
        <w:rPr>
          <w:rFonts w:asciiTheme="minorHAnsi" w:eastAsiaTheme="minorEastAsia" w:hAnsiTheme="minorHAnsi" w:cstheme="minorBidi"/>
          <w:sz w:val="22"/>
          <w:szCs w:val="22"/>
        </w:rPr>
      </w:pPr>
      <w:r w:rsidRPr="00596D47">
        <w:t>A.8.23.16.1</w:t>
      </w:r>
      <w:r w:rsidRPr="00596D47">
        <w:rPr>
          <w:rFonts w:asciiTheme="minorHAnsi" w:eastAsiaTheme="minorEastAsia" w:hAnsiTheme="minorHAnsi" w:cstheme="minorBidi"/>
          <w:sz w:val="22"/>
          <w:szCs w:val="22"/>
        </w:rPr>
        <w:tab/>
      </w:r>
      <w:r w:rsidRPr="003D1336">
        <w:rPr>
          <w:snapToGrid w:val="0"/>
        </w:rPr>
        <w:t>Test Purpose and Environment</w:t>
      </w:r>
      <w:r>
        <w:tab/>
        <w:t>2350</w:t>
      </w:r>
    </w:p>
    <w:p w14:paraId="1F433B4B" w14:textId="77777777" w:rsidR="00596D47" w:rsidRDefault="00596D47">
      <w:pPr>
        <w:pStyle w:val="TOC4"/>
        <w:rPr>
          <w:rFonts w:asciiTheme="minorHAnsi" w:eastAsiaTheme="minorEastAsia" w:hAnsiTheme="minorHAnsi" w:cstheme="minorBidi"/>
          <w:sz w:val="22"/>
          <w:szCs w:val="22"/>
        </w:rPr>
      </w:pPr>
      <w:r w:rsidRPr="00596D47">
        <w:t>A.8.23.16.2</w:t>
      </w:r>
      <w:r w:rsidRPr="00596D47">
        <w:rPr>
          <w:rFonts w:asciiTheme="minorHAnsi" w:eastAsiaTheme="minorEastAsia" w:hAnsiTheme="minorHAnsi" w:cstheme="minorBidi"/>
          <w:sz w:val="22"/>
          <w:szCs w:val="22"/>
        </w:rPr>
        <w:tab/>
      </w:r>
      <w:r w:rsidRPr="003D1336">
        <w:rPr>
          <w:snapToGrid w:val="0"/>
        </w:rPr>
        <w:t>Test Requirements</w:t>
      </w:r>
      <w:r>
        <w:tab/>
        <w:t>2351</w:t>
      </w:r>
    </w:p>
    <w:p w14:paraId="71466F87" w14:textId="77777777" w:rsidR="00596D47" w:rsidRDefault="00596D47">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2352</w:t>
      </w:r>
    </w:p>
    <w:p w14:paraId="36319298" w14:textId="77777777" w:rsidR="00596D47" w:rsidRDefault="00596D47">
      <w:pPr>
        <w:pStyle w:val="TOC4"/>
        <w:rPr>
          <w:rFonts w:asciiTheme="minorHAnsi" w:eastAsiaTheme="minorEastAsia" w:hAnsiTheme="minorHAnsi" w:cstheme="minorBidi"/>
          <w:sz w:val="22"/>
          <w:szCs w:val="22"/>
        </w:rPr>
      </w:pPr>
      <w:r w:rsidRPr="00596D47">
        <w:t>A.8.23.17.1</w:t>
      </w:r>
      <w:r w:rsidRPr="00596D47">
        <w:rPr>
          <w:rFonts w:asciiTheme="minorHAnsi" w:eastAsiaTheme="minorEastAsia" w:hAnsiTheme="minorHAnsi" w:cstheme="minorBidi"/>
          <w:sz w:val="22"/>
          <w:szCs w:val="22"/>
        </w:rPr>
        <w:tab/>
      </w:r>
      <w:r w:rsidRPr="003D1336">
        <w:rPr>
          <w:snapToGrid w:val="0"/>
        </w:rPr>
        <w:t>Test Purpose and Environment</w:t>
      </w:r>
      <w:r>
        <w:tab/>
        <w:t>2352</w:t>
      </w:r>
    </w:p>
    <w:p w14:paraId="26D19122" w14:textId="77777777" w:rsidR="00596D47" w:rsidRDefault="00596D47">
      <w:pPr>
        <w:pStyle w:val="TOC4"/>
        <w:rPr>
          <w:rFonts w:asciiTheme="minorHAnsi" w:eastAsiaTheme="minorEastAsia" w:hAnsiTheme="minorHAnsi" w:cstheme="minorBidi"/>
          <w:sz w:val="22"/>
          <w:szCs w:val="22"/>
        </w:rPr>
      </w:pPr>
      <w:r w:rsidRPr="00596D47">
        <w:t>A.8.23.17.2</w:t>
      </w:r>
      <w:r w:rsidRPr="00596D47">
        <w:rPr>
          <w:rFonts w:asciiTheme="minorHAnsi" w:eastAsiaTheme="minorEastAsia" w:hAnsiTheme="minorHAnsi" w:cstheme="minorBidi"/>
          <w:sz w:val="22"/>
          <w:szCs w:val="22"/>
        </w:rPr>
        <w:tab/>
      </w:r>
      <w:r w:rsidRPr="003D1336">
        <w:rPr>
          <w:snapToGrid w:val="0"/>
        </w:rPr>
        <w:t>Test Requirements</w:t>
      </w:r>
      <w:r>
        <w:tab/>
        <w:t>2354</w:t>
      </w:r>
    </w:p>
    <w:p w14:paraId="50B99CDE" w14:textId="77777777" w:rsidR="00596D47" w:rsidRDefault="00596D47">
      <w:pPr>
        <w:pStyle w:val="TOC3"/>
        <w:rPr>
          <w:rFonts w:asciiTheme="minorHAnsi" w:eastAsiaTheme="minorEastAsia" w:hAnsiTheme="minorHAnsi" w:cstheme="minorBidi"/>
          <w:sz w:val="22"/>
          <w:szCs w:val="22"/>
        </w:rPr>
      </w:pPr>
      <w:r w:rsidRPr="00596D47">
        <w:t>A.8.23.18</w:t>
      </w:r>
      <w:r w:rsidRPr="00596D47">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2354</w:t>
      </w:r>
    </w:p>
    <w:p w14:paraId="7BC3D07A" w14:textId="77777777" w:rsidR="00596D47" w:rsidRDefault="00596D47">
      <w:pPr>
        <w:pStyle w:val="TOC4"/>
        <w:rPr>
          <w:rFonts w:asciiTheme="minorHAnsi" w:eastAsiaTheme="minorEastAsia" w:hAnsiTheme="minorHAnsi" w:cstheme="minorBidi"/>
          <w:sz w:val="22"/>
          <w:szCs w:val="22"/>
        </w:rPr>
      </w:pPr>
      <w:r w:rsidRPr="00596D47">
        <w:t>A.8.23.18.1</w:t>
      </w:r>
      <w:r w:rsidRPr="00596D47">
        <w:rPr>
          <w:rFonts w:asciiTheme="minorHAnsi" w:eastAsiaTheme="minorEastAsia" w:hAnsiTheme="minorHAnsi" w:cstheme="minorBidi"/>
          <w:sz w:val="22"/>
          <w:szCs w:val="22"/>
        </w:rPr>
        <w:tab/>
      </w:r>
      <w:r w:rsidRPr="003D1336">
        <w:rPr>
          <w:snapToGrid w:val="0"/>
        </w:rPr>
        <w:t>Test Purpose and Environment</w:t>
      </w:r>
      <w:r>
        <w:tab/>
        <w:t>2354</w:t>
      </w:r>
    </w:p>
    <w:p w14:paraId="2221E4BD" w14:textId="77777777" w:rsidR="00596D47" w:rsidRDefault="00596D47">
      <w:pPr>
        <w:pStyle w:val="TOC4"/>
        <w:rPr>
          <w:rFonts w:asciiTheme="minorHAnsi" w:eastAsiaTheme="minorEastAsia" w:hAnsiTheme="minorHAnsi" w:cstheme="minorBidi"/>
          <w:sz w:val="22"/>
          <w:szCs w:val="22"/>
        </w:rPr>
      </w:pPr>
      <w:r w:rsidRPr="00596D47">
        <w:t>A.8.23.18.2</w:t>
      </w:r>
      <w:r w:rsidRPr="00596D47">
        <w:rPr>
          <w:rFonts w:asciiTheme="minorHAnsi" w:eastAsiaTheme="minorEastAsia" w:hAnsiTheme="minorHAnsi" w:cstheme="minorBidi"/>
          <w:sz w:val="22"/>
          <w:szCs w:val="22"/>
        </w:rPr>
        <w:tab/>
      </w:r>
      <w:r w:rsidRPr="003D1336">
        <w:rPr>
          <w:snapToGrid w:val="0"/>
        </w:rPr>
        <w:t>Test Requirements</w:t>
      </w:r>
      <w:r>
        <w:tab/>
        <w:t>2355</w:t>
      </w:r>
    </w:p>
    <w:p w14:paraId="0950E96D" w14:textId="77777777" w:rsidR="00596D47" w:rsidRDefault="00596D47">
      <w:pPr>
        <w:pStyle w:val="TOC3"/>
        <w:rPr>
          <w:rFonts w:asciiTheme="minorHAnsi" w:eastAsiaTheme="minorEastAsia" w:hAnsiTheme="minorHAnsi" w:cstheme="minorBidi"/>
          <w:sz w:val="22"/>
          <w:szCs w:val="22"/>
        </w:rPr>
      </w:pPr>
      <w:r w:rsidRPr="00596D47">
        <w:t>A.8.23.19</w:t>
      </w:r>
      <w:r w:rsidRPr="00596D47">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2356</w:t>
      </w:r>
    </w:p>
    <w:p w14:paraId="0017A802" w14:textId="77777777" w:rsidR="00596D47" w:rsidRDefault="00596D47">
      <w:pPr>
        <w:pStyle w:val="TOC4"/>
        <w:rPr>
          <w:rFonts w:asciiTheme="minorHAnsi" w:eastAsiaTheme="minorEastAsia" w:hAnsiTheme="minorHAnsi" w:cstheme="minorBidi"/>
          <w:sz w:val="22"/>
          <w:szCs w:val="22"/>
        </w:rPr>
      </w:pPr>
      <w:r w:rsidRPr="00596D47">
        <w:t>A.8.23.19.1</w:t>
      </w:r>
      <w:r w:rsidRPr="00596D47">
        <w:rPr>
          <w:rFonts w:asciiTheme="minorHAnsi" w:eastAsiaTheme="minorEastAsia" w:hAnsiTheme="minorHAnsi" w:cstheme="minorBidi"/>
          <w:sz w:val="22"/>
          <w:szCs w:val="22"/>
        </w:rPr>
        <w:tab/>
      </w:r>
      <w:r w:rsidRPr="003D1336">
        <w:rPr>
          <w:snapToGrid w:val="0"/>
        </w:rPr>
        <w:t>Test Purpose and Environment</w:t>
      </w:r>
      <w:r>
        <w:tab/>
        <w:t>2356</w:t>
      </w:r>
    </w:p>
    <w:p w14:paraId="26950B0D" w14:textId="77777777" w:rsidR="00596D47" w:rsidRDefault="00596D47">
      <w:pPr>
        <w:pStyle w:val="TOC4"/>
        <w:rPr>
          <w:rFonts w:asciiTheme="minorHAnsi" w:eastAsiaTheme="minorEastAsia" w:hAnsiTheme="minorHAnsi" w:cstheme="minorBidi"/>
          <w:sz w:val="22"/>
          <w:szCs w:val="22"/>
        </w:rPr>
      </w:pPr>
      <w:r w:rsidRPr="00596D47">
        <w:t>A.8.23.19.2</w:t>
      </w:r>
      <w:r w:rsidRPr="00596D47">
        <w:rPr>
          <w:rFonts w:asciiTheme="minorHAnsi" w:eastAsiaTheme="minorEastAsia" w:hAnsiTheme="minorHAnsi" w:cstheme="minorBidi"/>
          <w:sz w:val="22"/>
          <w:szCs w:val="22"/>
        </w:rPr>
        <w:tab/>
      </w:r>
      <w:r w:rsidRPr="003D1336">
        <w:rPr>
          <w:snapToGrid w:val="0"/>
        </w:rPr>
        <w:t>Test Requirements</w:t>
      </w:r>
      <w:r>
        <w:tab/>
        <w:t>2357</w:t>
      </w:r>
    </w:p>
    <w:p w14:paraId="3ED5BFA6" w14:textId="77777777" w:rsidR="00596D47" w:rsidRDefault="00596D47">
      <w:pPr>
        <w:pStyle w:val="TOC3"/>
        <w:rPr>
          <w:rFonts w:asciiTheme="minorHAnsi" w:eastAsiaTheme="minorEastAsia" w:hAnsiTheme="minorHAnsi" w:cstheme="minorBidi"/>
          <w:sz w:val="22"/>
          <w:szCs w:val="22"/>
        </w:rPr>
      </w:pPr>
      <w:r w:rsidRPr="00596D47">
        <w:t>A.8.23.20</w:t>
      </w:r>
      <w:r w:rsidRPr="00596D47">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2358</w:t>
      </w:r>
    </w:p>
    <w:p w14:paraId="29262730" w14:textId="77777777" w:rsidR="00596D47" w:rsidRDefault="00596D47">
      <w:pPr>
        <w:pStyle w:val="TOC4"/>
        <w:rPr>
          <w:rFonts w:asciiTheme="minorHAnsi" w:eastAsiaTheme="minorEastAsia" w:hAnsiTheme="minorHAnsi" w:cstheme="minorBidi"/>
          <w:sz w:val="22"/>
          <w:szCs w:val="22"/>
        </w:rPr>
      </w:pPr>
      <w:r w:rsidRPr="00596D47">
        <w:t>A.8.23.20.1</w:t>
      </w:r>
      <w:r w:rsidRPr="00596D47">
        <w:rPr>
          <w:rFonts w:asciiTheme="minorHAnsi" w:eastAsiaTheme="minorEastAsia" w:hAnsiTheme="minorHAnsi" w:cstheme="minorBidi"/>
          <w:sz w:val="22"/>
          <w:szCs w:val="22"/>
        </w:rPr>
        <w:tab/>
      </w:r>
      <w:r w:rsidRPr="003D1336">
        <w:rPr>
          <w:snapToGrid w:val="0"/>
        </w:rPr>
        <w:t>Test Purpose and Environment</w:t>
      </w:r>
      <w:r>
        <w:tab/>
        <w:t>2358</w:t>
      </w:r>
    </w:p>
    <w:p w14:paraId="37BA14C9" w14:textId="77777777" w:rsidR="00596D47" w:rsidRDefault="00596D47">
      <w:pPr>
        <w:pStyle w:val="TOC4"/>
        <w:rPr>
          <w:rFonts w:asciiTheme="minorHAnsi" w:eastAsiaTheme="minorEastAsia" w:hAnsiTheme="minorHAnsi" w:cstheme="minorBidi"/>
          <w:sz w:val="22"/>
          <w:szCs w:val="22"/>
        </w:rPr>
      </w:pPr>
      <w:r w:rsidRPr="00596D47">
        <w:t>A.8.23.20.2</w:t>
      </w:r>
      <w:r w:rsidRPr="00596D47">
        <w:rPr>
          <w:rFonts w:asciiTheme="minorHAnsi" w:eastAsiaTheme="minorEastAsia" w:hAnsiTheme="minorHAnsi" w:cstheme="minorBidi"/>
          <w:sz w:val="22"/>
          <w:szCs w:val="22"/>
        </w:rPr>
        <w:tab/>
      </w:r>
      <w:r w:rsidRPr="003D1336">
        <w:rPr>
          <w:snapToGrid w:val="0"/>
        </w:rPr>
        <w:t>Test Requirements</w:t>
      </w:r>
      <w:r>
        <w:tab/>
        <w:t>2359</w:t>
      </w:r>
    </w:p>
    <w:p w14:paraId="78BC2D45" w14:textId="77777777" w:rsidR="00596D47" w:rsidRDefault="00596D47">
      <w:pPr>
        <w:pStyle w:val="TOC3"/>
        <w:rPr>
          <w:rFonts w:asciiTheme="minorHAnsi" w:eastAsiaTheme="minorEastAsia" w:hAnsiTheme="minorHAnsi" w:cstheme="minorBidi"/>
          <w:sz w:val="22"/>
          <w:szCs w:val="22"/>
        </w:rPr>
      </w:pPr>
      <w:r w:rsidRPr="00596D47">
        <w:t>A.8.23.21</w:t>
      </w:r>
      <w:r w:rsidRPr="00596D47">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2360</w:t>
      </w:r>
    </w:p>
    <w:p w14:paraId="6621B07E" w14:textId="77777777" w:rsidR="00596D47" w:rsidRDefault="00596D47">
      <w:pPr>
        <w:pStyle w:val="TOC4"/>
        <w:rPr>
          <w:rFonts w:asciiTheme="minorHAnsi" w:eastAsiaTheme="minorEastAsia" w:hAnsiTheme="minorHAnsi" w:cstheme="minorBidi"/>
          <w:sz w:val="22"/>
          <w:szCs w:val="22"/>
        </w:rPr>
      </w:pPr>
      <w:r w:rsidRPr="00596D47">
        <w:t>A.8.23.21.1</w:t>
      </w:r>
      <w:r w:rsidRPr="00596D47">
        <w:rPr>
          <w:rFonts w:asciiTheme="minorHAnsi" w:eastAsiaTheme="minorEastAsia" w:hAnsiTheme="minorHAnsi" w:cstheme="minorBidi"/>
          <w:sz w:val="22"/>
          <w:szCs w:val="22"/>
        </w:rPr>
        <w:tab/>
      </w:r>
      <w:r w:rsidRPr="003D1336">
        <w:rPr>
          <w:snapToGrid w:val="0"/>
        </w:rPr>
        <w:t>Test Purpose and Environment</w:t>
      </w:r>
      <w:r>
        <w:tab/>
        <w:t>2360</w:t>
      </w:r>
    </w:p>
    <w:p w14:paraId="357CB880" w14:textId="77777777" w:rsidR="00596D47" w:rsidRDefault="00596D47">
      <w:pPr>
        <w:pStyle w:val="TOC4"/>
        <w:rPr>
          <w:rFonts w:asciiTheme="minorHAnsi" w:eastAsiaTheme="minorEastAsia" w:hAnsiTheme="minorHAnsi" w:cstheme="minorBidi"/>
          <w:sz w:val="22"/>
          <w:szCs w:val="22"/>
        </w:rPr>
      </w:pPr>
      <w:r w:rsidRPr="00596D47">
        <w:t>A.8.23.21</w:t>
      </w:r>
      <w:r w:rsidRPr="00596D47">
        <w:rPr>
          <w:snapToGrid w:val="0"/>
        </w:rPr>
        <w:t>.2</w:t>
      </w:r>
      <w:r w:rsidRPr="00596D47">
        <w:rPr>
          <w:rFonts w:asciiTheme="minorHAnsi" w:eastAsiaTheme="minorEastAsia" w:hAnsiTheme="minorHAnsi"/>
          <w:sz w:val="22"/>
          <w:szCs w:val="22"/>
        </w:rPr>
        <w:tab/>
      </w:r>
      <w:r w:rsidRPr="003D1336">
        <w:rPr>
          <w:snapToGrid w:val="0"/>
        </w:rPr>
        <w:t>Test Requirements</w:t>
      </w:r>
      <w:r>
        <w:tab/>
        <w:t>2361</w:t>
      </w:r>
    </w:p>
    <w:p w14:paraId="0CBEE177" w14:textId="77777777" w:rsidR="00596D47" w:rsidRDefault="00596D47">
      <w:pPr>
        <w:pStyle w:val="TOC3"/>
        <w:rPr>
          <w:rFonts w:asciiTheme="minorHAnsi" w:eastAsiaTheme="minorEastAsia" w:hAnsiTheme="minorHAnsi" w:cstheme="minorBidi"/>
          <w:sz w:val="22"/>
          <w:szCs w:val="22"/>
        </w:rPr>
      </w:pPr>
      <w:r w:rsidRPr="00596D47">
        <w:t>A.8.23.22</w:t>
      </w:r>
      <w:r w:rsidRPr="00596D47">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2362</w:t>
      </w:r>
    </w:p>
    <w:p w14:paraId="11DC5957" w14:textId="77777777" w:rsidR="00596D47" w:rsidRDefault="00596D47">
      <w:pPr>
        <w:pStyle w:val="TOC4"/>
        <w:rPr>
          <w:rFonts w:asciiTheme="minorHAnsi" w:eastAsiaTheme="minorEastAsia" w:hAnsiTheme="minorHAnsi" w:cstheme="minorBidi"/>
          <w:sz w:val="22"/>
          <w:szCs w:val="22"/>
        </w:rPr>
      </w:pPr>
      <w:r w:rsidRPr="00596D47">
        <w:t>A.8.23.22.1</w:t>
      </w:r>
      <w:r w:rsidRPr="00596D47">
        <w:rPr>
          <w:rFonts w:asciiTheme="minorHAnsi" w:eastAsiaTheme="minorEastAsia" w:hAnsiTheme="minorHAnsi" w:cstheme="minorBidi"/>
          <w:sz w:val="22"/>
          <w:szCs w:val="22"/>
        </w:rPr>
        <w:tab/>
      </w:r>
      <w:r w:rsidRPr="003D1336">
        <w:rPr>
          <w:snapToGrid w:val="0"/>
        </w:rPr>
        <w:t>Test Purpose and Environment</w:t>
      </w:r>
      <w:r>
        <w:tab/>
        <w:t>2362</w:t>
      </w:r>
    </w:p>
    <w:p w14:paraId="4D5C208B" w14:textId="77777777" w:rsidR="00596D47" w:rsidRDefault="00596D47">
      <w:pPr>
        <w:pStyle w:val="TOC4"/>
        <w:rPr>
          <w:rFonts w:asciiTheme="minorHAnsi" w:eastAsiaTheme="minorEastAsia" w:hAnsiTheme="minorHAnsi" w:cstheme="minorBidi"/>
          <w:sz w:val="22"/>
          <w:szCs w:val="22"/>
        </w:rPr>
      </w:pPr>
      <w:r w:rsidRPr="00596D47">
        <w:t>A.8.23.22</w:t>
      </w:r>
      <w:r w:rsidRPr="00596D47">
        <w:rPr>
          <w:snapToGrid w:val="0"/>
        </w:rPr>
        <w:t>.2</w:t>
      </w:r>
      <w:r w:rsidRPr="00596D47">
        <w:rPr>
          <w:rFonts w:asciiTheme="minorHAnsi" w:eastAsiaTheme="minorEastAsia" w:hAnsiTheme="minorHAnsi"/>
          <w:sz w:val="22"/>
          <w:szCs w:val="22"/>
        </w:rPr>
        <w:tab/>
      </w:r>
      <w:r w:rsidRPr="003D1336">
        <w:rPr>
          <w:snapToGrid w:val="0"/>
        </w:rPr>
        <w:t>Test Requirements</w:t>
      </w:r>
      <w:r>
        <w:tab/>
        <w:t>2364</w:t>
      </w:r>
    </w:p>
    <w:p w14:paraId="62594857" w14:textId="77777777" w:rsidR="00596D47" w:rsidRDefault="00596D47">
      <w:pPr>
        <w:pStyle w:val="TOC3"/>
        <w:rPr>
          <w:rFonts w:asciiTheme="minorHAnsi" w:eastAsiaTheme="minorEastAsia" w:hAnsiTheme="minorHAnsi" w:cstheme="minorBidi"/>
          <w:sz w:val="22"/>
          <w:szCs w:val="22"/>
        </w:rPr>
      </w:pPr>
      <w:r w:rsidRPr="00596D47">
        <w:t>A.8.23.23</w:t>
      </w:r>
      <w:r w:rsidRPr="00596D47">
        <w:rPr>
          <w:rFonts w:asciiTheme="minorHAnsi" w:eastAsiaTheme="minorEastAsia" w:hAnsiTheme="minorHAnsi" w:cstheme="minorBidi"/>
          <w:sz w:val="22"/>
          <w:szCs w:val="22"/>
        </w:rPr>
        <w:tab/>
      </w:r>
      <w:r>
        <w:t>E-UTRAN TDD - TDD DC Inter-frequency identification of a new CGI of E-UTRA cell using autonomous gaps in synchronous DC</w:t>
      </w:r>
      <w:r>
        <w:tab/>
        <w:t>2364</w:t>
      </w:r>
    </w:p>
    <w:p w14:paraId="16391543" w14:textId="77777777" w:rsidR="00596D47" w:rsidRDefault="00596D47">
      <w:pPr>
        <w:pStyle w:val="TOC4"/>
        <w:rPr>
          <w:rFonts w:asciiTheme="minorHAnsi" w:eastAsiaTheme="minorEastAsia" w:hAnsiTheme="minorHAnsi" w:cstheme="minorBidi"/>
          <w:sz w:val="22"/>
          <w:szCs w:val="22"/>
        </w:rPr>
      </w:pPr>
      <w:r w:rsidRPr="00596D47">
        <w:t>A.8.23.23.1</w:t>
      </w:r>
      <w:r w:rsidRPr="00596D47">
        <w:rPr>
          <w:rFonts w:asciiTheme="minorHAnsi" w:eastAsiaTheme="minorEastAsia" w:hAnsiTheme="minorHAnsi" w:cstheme="minorBidi"/>
          <w:sz w:val="22"/>
          <w:szCs w:val="22"/>
        </w:rPr>
        <w:tab/>
      </w:r>
      <w:r w:rsidRPr="003D1336">
        <w:rPr>
          <w:snapToGrid w:val="0"/>
        </w:rPr>
        <w:t>Test Purpose and Environment</w:t>
      </w:r>
      <w:r>
        <w:tab/>
        <w:t>2364</w:t>
      </w:r>
    </w:p>
    <w:p w14:paraId="26F17525" w14:textId="77777777" w:rsidR="00596D47" w:rsidRDefault="00596D47">
      <w:pPr>
        <w:pStyle w:val="TOC4"/>
        <w:rPr>
          <w:rFonts w:asciiTheme="minorHAnsi" w:eastAsiaTheme="minorEastAsia" w:hAnsiTheme="minorHAnsi" w:cstheme="minorBidi"/>
          <w:sz w:val="22"/>
          <w:szCs w:val="22"/>
        </w:rPr>
      </w:pPr>
      <w:r w:rsidRPr="00596D47">
        <w:t>A.8.23.23.2</w:t>
      </w:r>
      <w:r w:rsidRPr="00596D47">
        <w:rPr>
          <w:rFonts w:asciiTheme="minorHAnsi" w:eastAsiaTheme="minorEastAsia" w:hAnsiTheme="minorHAnsi" w:cstheme="minorBidi"/>
          <w:sz w:val="22"/>
          <w:szCs w:val="22"/>
        </w:rPr>
        <w:tab/>
      </w:r>
      <w:r w:rsidRPr="003D1336">
        <w:rPr>
          <w:snapToGrid w:val="0"/>
        </w:rPr>
        <w:t>Test Requirements</w:t>
      </w:r>
      <w:r>
        <w:tab/>
        <w:t>2366</w:t>
      </w:r>
    </w:p>
    <w:p w14:paraId="1827E310" w14:textId="77777777" w:rsidR="00596D47" w:rsidRDefault="00596D47">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2367</w:t>
      </w:r>
    </w:p>
    <w:p w14:paraId="4D3E8F63" w14:textId="77777777" w:rsidR="00596D47" w:rsidRDefault="00596D47">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2367</w:t>
      </w:r>
    </w:p>
    <w:p w14:paraId="740FBA1B" w14:textId="77777777" w:rsidR="00596D47" w:rsidRDefault="00596D47">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2369</w:t>
      </w:r>
    </w:p>
    <w:p w14:paraId="1A63824A" w14:textId="77777777" w:rsidR="00596D47" w:rsidRDefault="00596D47">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2370</w:t>
      </w:r>
    </w:p>
    <w:p w14:paraId="768A1AAF" w14:textId="77777777" w:rsidR="00596D47" w:rsidRDefault="00596D47">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2B2EA88E" w14:textId="77777777" w:rsidR="00596D47" w:rsidRDefault="00596D47">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2372</w:t>
      </w:r>
    </w:p>
    <w:p w14:paraId="38052887" w14:textId="77777777" w:rsidR="00596D47" w:rsidRDefault="00596D47">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2373</w:t>
      </w:r>
    </w:p>
    <w:p w14:paraId="38F08DD2" w14:textId="77777777" w:rsidR="00596D47" w:rsidRDefault="00596D47">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2373</w:t>
      </w:r>
    </w:p>
    <w:p w14:paraId="7F7D95C4" w14:textId="77777777" w:rsidR="00596D47" w:rsidRDefault="00596D47">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2375</w:t>
      </w:r>
    </w:p>
    <w:p w14:paraId="0FE7704D" w14:textId="77777777" w:rsidR="00596D47" w:rsidRDefault="00596D47">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2376</w:t>
      </w:r>
    </w:p>
    <w:p w14:paraId="3CCBE342" w14:textId="77777777" w:rsidR="00596D47" w:rsidRDefault="00596D47">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74DA3809" w14:textId="77777777" w:rsidR="00596D47" w:rsidRDefault="00596D47">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2379</w:t>
      </w:r>
    </w:p>
    <w:p w14:paraId="72A4A209" w14:textId="77777777" w:rsidR="00596D47" w:rsidRDefault="00596D47">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2379</w:t>
      </w:r>
    </w:p>
    <w:p w14:paraId="30E91B59" w14:textId="77777777" w:rsidR="00596D47" w:rsidRDefault="00596D47">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79CAE458" w14:textId="77777777" w:rsidR="00596D47" w:rsidRDefault="00596D47">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2383</w:t>
      </w:r>
    </w:p>
    <w:p w14:paraId="77A6FAF4" w14:textId="77777777" w:rsidR="00596D47" w:rsidRDefault="00596D47">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2383</w:t>
      </w:r>
    </w:p>
    <w:p w14:paraId="5BF64D90" w14:textId="77777777" w:rsidR="00596D47" w:rsidRDefault="00596D47">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2383</w:t>
      </w:r>
    </w:p>
    <w:p w14:paraId="130A6EF2" w14:textId="77777777" w:rsidR="00596D47" w:rsidRDefault="00596D47">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2387</w:t>
      </w:r>
    </w:p>
    <w:p w14:paraId="124F0765" w14:textId="77777777" w:rsidR="00596D47" w:rsidRDefault="00596D47">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2387</w:t>
      </w:r>
    </w:p>
    <w:p w14:paraId="7CDB5A1F" w14:textId="77777777" w:rsidR="00596D47" w:rsidRDefault="00596D47">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2387</w:t>
      </w:r>
    </w:p>
    <w:p w14:paraId="061D4C74" w14:textId="77777777" w:rsidR="00596D47" w:rsidRDefault="00596D47">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2387</w:t>
      </w:r>
    </w:p>
    <w:p w14:paraId="2D0AB4EA" w14:textId="77777777" w:rsidR="00596D47" w:rsidRDefault="00596D47">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2388</w:t>
      </w:r>
    </w:p>
    <w:p w14:paraId="0ECB4662" w14:textId="77777777" w:rsidR="00596D47" w:rsidRDefault="00596D47">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2389</w:t>
      </w:r>
    </w:p>
    <w:p w14:paraId="2757DB1F" w14:textId="77777777" w:rsidR="00596D47" w:rsidRDefault="00596D47">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2389</w:t>
      </w:r>
    </w:p>
    <w:p w14:paraId="707DEC9B" w14:textId="77777777" w:rsidR="00596D47" w:rsidRDefault="00596D47">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2390</w:t>
      </w:r>
    </w:p>
    <w:p w14:paraId="29EAE6ED" w14:textId="77777777" w:rsidR="00596D47" w:rsidRDefault="00596D47">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2390</w:t>
      </w:r>
    </w:p>
    <w:p w14:paraId="33A9EC3D" w14:textId="77777777" w:rsidR="00596D47" w:rsidRDefault="00596D47">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2391</w:t>
      </w:r>
    </w:p>
    <w:p w14:paraId="18D8A758" w14:textId="77777777" w:rsidR="00596D47" w:rsidRDefault="00596D47">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2392</w:t>
      </w:r>
    </w:p>
    <w:p w14:paraId="4A98A3E0" w14:textId="77777777" w:rsidR="00596D47" w:rsidRDefault="00596D47">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2393</w:t>
      </w:r>
    </w:p>
    <w:p w14:paraId="5CD39819" w14:textId="77777777" w:rsidR="00596D47" w:rsidRDefault="00596D47">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2393</w:t>
      </w:r>
    </w:p>
    <w:p w14:paraId="3C7EDB1D" w14:textId="77777777" w:rsidR="00596D47" w:rsidRDefault="00596D47">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14:paraId="69A8ADD1" w14:textId="77777777" w:rsidR="00596D47" w:rsidRDefault="00596D47">
      <w:pPr>
        <w:pStyle w:val="TOC4"/>
        <w:rPr>
          <w:rFonts w:asciiTheme="minorHAnsi" w:eastAsiaTheme="minorEastAsia" w:hAnsiTheme="minorHAnsi" w:cstheme="minorBidi"/>
          <w:sz w:val="22"/>
          <w:szCs w:val="22"/>
        </w:rPr>
      </w:pPr>
      <w:r w:rsidRPr="00596D47">
        <w:t>A.8.25.1.2</w:t>
      </w:r>
      <w:r w:rsidRPr="00596D47">
        <w:rPr>
          <w:rFonts w:asciiTheme="minorHAnsi" w:hAnsiTheme="minorHAnsi" w:cstheme="minorBidi"/>
          <w:sz w:val="22"/>
          <w:szCs w:val="22"/>
        </w:rPr>
        <w:tab/>
      </w:r>
      <w:r w:rsidRPr="003D1336">
        <w:rPr>
          <w:rFonts w:eastAsia="SimSun"/>
          <w:lang w:eastAsia="zh-CN"/>
        </w:rPr>
        <w:t>Test Requirements</w:t>
      </w:r>
      <w:r>
        <w:tab/>
        <w:t>2395</w:t>
      </w:r>
    </w:p>
    <w:p w14:paraId="0721134E" w14:textId="77777777" w:rsidR="00596D47" w:rsidRDefault="00596D47">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2395</w:t>
      </w:r>
    </w:p>
    <w:p w14:paraId="1AEE4BCA" w14:textId="77777777" w:rsidR="00596D47" w:rsidRDefault="00596D47">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2395</w:t>
      </w:r>
    </w:p>
    <w:p w14:paraId="42DE3D8E" w14:textId="77777777" w:rsidR="00596D47" w:rsidRDefault="00596D47">
      <w:pPr>
        <w:pStyle w:val="TOC4"/>
        <w:rPr>
          <w:rFonts w:asciiTheme="minorHAnsi" w:eastAsiaTheme="minorEastAsia" w:hAnsiTheme="minorHAnsi" w:cstheme="minorBidi"/>
          <w:sz w:val="22"/>
          <w:szCs w:val="22"/>
        </w:rPr>
      </w:pPr>
      <w:r w:rsidRPr="00596D47">
        <w:t>A.8.25.2.2</w:t>
      </w:r>
      <w:r w:rsidRPr="00596D47">
        <w:rPr>
          <w:rFonts w:asciiTheme="minorHAnsi" w:hAnsiTheme="minorHAnsi" w:cstheme="minorBidi"/>
          <w:sz w:val="22"/>
          <w:szCs w:val="22"/>
        </w:rPr>
        <w:tab/>
      </w:r>
      <w:r w:rsidRPr="003D1336">
        <w:rPr>
          <w:rFonts w:eastAsia="SimSun"/>
          <w:lang w:eastAsia="zh-CN"/>
        </w:rPr>
        <w:t>Test Requirements</w:t>
      </w:r>
      <w:r>
        <w:tab/>
        <w:t>2397</w:t>
      </w:r>
    </w:p>
    <w:p w14:paraId="62EC3AC3" w14:textId="77777777" w:rsidR="00596D47" w:rsidRDefault="00596D47">
      <w:pPr>
        <w:pStyle w:val="TOC2"/>
        <w:rPr>
          <w:rFonts w:asciiTheme="minorHAnsi" w:eastAsiaTheme="minorEastAsia" w:hAnsiTheme="minorHAnsi" w:cstheme="minorBidi"/>
          <w:sz w:val="22"/>
          <w:szCs w:val="22"/>
        </w:rPr>
      </w:pPr>
      <w:r>
        <w:t>A.8.</w:t>
      </w:r>
      <w:r>
        <w:rPr>
          <w:lang w:eastAsia="zh-CN"/>
        </w:rPr>
        <w:t>26 Frame Structure 3 (FS3)</w:t>
      </w:r>
      <w:r>
        <w:tab/>
        <w:t>2397</w:t>
      </w:r>
    </w:p>
    <w:p w14:paraId="1B97444D" w14:textId="77777777" w:rsidR="00596D47" w:rsidRDefault="00596D47">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2397</w:t>
      </w:r>
    </w:p>
    <w:p w14:paraId="1524024F" w14:textId="77777777" w:rsidR="00596D47" w:rsidRDefault="00596D47">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2397</w:t>
      </w:r>
    </w:p>
    <w:p w14:paraId="21795D5A" w14:textId="77777777" w:rsidR="00596D47" w:rsidRDefault="00596D47">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2399</w:t>
      </w:r>
    </w:p>
    <w:p w14:paraId="47FF1891" w14:textId="77777777" w:rsidR="00596D47" w:rsidRDefault="00596D47">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2400</w:t>
      </w:r>
    </w:p>
    <w:p w14:paraId="205E4879" w14:textId="77777777" w:rsidR="00596D47" w:rsidRDefault="00596D47">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2400</w:t>
      </w:r>
    </w:p>
    <w:p w14:paraId="5C0EFC9B" w14:textId="77777777" w:rsidR="00596D47" w:rsidRDefault="00596D47">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2402</w:t>
      </w:r>
    </w:p>
    <w:p w14:paraId="45FDBE6B" w14:textId="77777777" w:rsidR="00596D47" w:rsidRDefault="00596D47">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2403</w:t>
      </w:r>
    </w:p>
    <w:p w14:paraId="327EEF3B" w14:textId="77777777" w:rsidR="00596D47" w:rsidRDefault="00596D47">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2403</w:t>
      </w:r>
    </w:p>
    <w:p w14:paraId="4AAC748A"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26</w:t>
      </w:r>
      <w:r w:rsidRPr="00596D47">
        <w:t>.</w:t>
      </w:r>
      <w:r w:rsidRPr="00596D47">
        <w:rPr>
          <w:lang w:eastAsia="zh-CN"/>
        </w:rPr>
        <w:t>3.2</w:t>
      </w:r>
      <w:r w:rsidRPr="00596D47">
        <w:rPr>
          <w:rFonts w:asciiTheme="minorHAnsi" w:eastAsiaTheme="minorEastAsia" w:hAnsiTheme="minorHAnsi" w:cstheme="minorBidi"/>
          <w:sz w:val="22"/>
          <w:szCs w:val="22"/>
        </w:rPr>
        <w:tab/>
      </w:r>
      <w:r w:rsidRPr="003D1336">
        <w:rPr>
          <w:snapToGrid w:val="0"/>
        </w:rPr>
        <w:t>Test Requirements</w:t>
      </w:r>
      <w:r>
        <w:tab/>
        <w:t>2406</w:t>
      </w:r>
    </w:p>
    <w:p w14:paraId="54FF9E42" w14:textId="77777777" w:rsidR="00596D47" w:rsidRDefault="00596D47">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2406</w:t>
      </w:r>
    </w:p>
    <w:p w14:paraId="6D6738CB" w14:textId="77777777" w:rsidR="00596D47" w:rsidRDefault="00596D47">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2406</w:t>
      </w:r>
    </w:p>
    <w:p w14:paraId="2BFAB663" w14:textId="77777777" w:rsidR="00596D47" w:rsidRDefault="00596D47">
      <w:pPr>
        <w:pStyle w:val="TOC4"/>
        <w:rPr>
          <w:rFonts w:asciiTheme="minorHAnsi" w:eastAsiaTheme="minorEastAsia" w:hAnsiTheme="minorHAnsi" w:cstheme="minorBidi"/>
          <w:sz w:val="22"/>
          <w:szCs w:val="22"/>
        </w:rPr>
      </w:pPr>
      <w:r w:rsidRPr="00596D47">
        <w:t>A.8.26.3A</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2409</w:t>
      </w:r>
    </w:p>
    <w:p w14:paraId="4C33CA82" w14:textId="77777777" w:rsidR="00596D47" w:rsidRDefault="00596D47">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2409</w:t>
      </w:r>
    </w:p>
    <w:p w14:paraId="79ECAF32" w14:textId="77777777" w:rsidR="00596D47" w:rsidRDefault="00596D47">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2409</w:t>
      </w:r>
    </w:p>
    <w:p w14:paraId="080A066E"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26</w:t>
      </w:r>
      <w:r w:rsidRPr="00596D47">
        <w:t>.</w:t>
      </w:r>
      <w:r w:rsidRPr="00596D47">
        <w:rPr>
          <w:lang w:eastAsia="zh-CN"/>
        </w:rPr>
        <w:t>4.2</w:t>
      </w:r>
      <w:r w:rsidRPr="00596D47">
        <w:rPr>
          <w:rFonts w:asciiTheme="minorHAnsi" w:eastAsiaTheme="minorEastAsia" w:hAnsiTheme="minorHAnsi" w:cstheme="minorBidi"/>
          <w:sz w:val="22"/>
          <w:szCs w:val="22"/>
        </w:rPr>
        <w:tab/>
      </w:r>
      <w:r w:rsidRPr="003D1336">
        <w:rPr>
          <w:snapToGrid w:val="0"/>
        </w:rPr>
        <w:t>Test Requirements</w:t>
      </w:r>
      <w:r>
        <w:tab/>
        <w:t>2413</w:t>
      </w:r>
    </w:p>
    <w:p w14:paraId="03A567C8" w14:textId="77777777" w:rsidR="00596D47" w:rsidRDefault="00596D47">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2413</w:t>
      </w:r>
    </w:p>
    <w:p w14:paraId="7B8B1182" w14:textId="77777777" w:rsidR="00596D47" w:rsidRDefault="00596D47">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2413</w:t>
      </w:r>
    </w:p>
    <w:p w14:paraId="212BAEBA" w14:textId="77777777" w:rsidR="00596D47" w:rsidRDefault="00596D47">
      <w:pPr>
        <w:pStyle w:val="TOC4"/>
        <w:rPr>
          <w:rFonts w:asciiTheme="minorHAnsi" w:eastAsiaTheme="minorEastAsia" w:hAnsiTheme="minorHAnsi" w:cstheme="minorBidi"/>
          <w:sz w:val="22"/>
          <w:szCs w:val="22"/>
        </w:rPr>
      </w:pPr>
      <w:r w:rsidRPr="00596D47">
        <w:t>A.8.26.4A</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2417</w:t>
      </w:r>
    </w:p>
    <w:p w14:paraId="23DACAD9" w14:textId="77777777" w:rsidR="00596D47" w:rsidRDefault="00596D47">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2417</w:t>
      </w:r>
    </w:p>
    <w:p w14:paraId="1BA49FEE" w14:textId="77777777" w:rsidR="00596D47" w:rsidRDefault="00596D47">
      <w:pPr>
        <w:pStyle w:val="TOC4"/>
        <w:rPr>
          <w:rFonts w:asciiTheme="minorHAnsi" w:eastAsiaTheme="minorEastAsia" w:hAnsiTheme="minorHAnsi" w:cstheme="minorBidi"/>
          <w:sz w:val="22"/>
          <w:szCs w:val="22"/>
        </w:rPr>
      </w:pPr>
      <w:r w:rsidRPr="00596D47">
        <w:t>A.8.26.5.</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2417</w:t>
      </w:r>
    </w:p>
    <w:p w14:paraId="159830AD" w14:textId="77777777" w:rsidR="00596D47" w:rsidRDefault="00596D47">
      <w:pPr>
        <w:pStyle w:val="TOC4"/>
        <w:rPr>
          <w:rFonts w:asciiTheme="minorHAnsi" w:eastAsiaTheme="minorEastAsia" w:hAnsiTheme="minorHAnsi" w:cstheme="minorBidi"/>
          <w:sz w:val="22"/>
          <w:szCs w:val="22"/>
        </w:rPr>
      </w:pPr>
      <w:r w:rsidRPr="00596D47">
        <w:t>A.8.26.5.2</w:t>
      </w:r>
      <w:r w:rsidRPr="00596D47">
        <w:rPr>
          <w:rFonts w:asciiTheme="minorHAnsi" w:eastAsiaTheme="minorEastAsia" w:hAnsiTheme="minorHAnsi" w:cstheme="minorBidi"/>
          <w:sz w:val="22"/>
          <w:szCs w:val="22"/>
        </w:rPr>
        <w:tab/>
      </w:r>
      <w:r w:rsidRPr="003D1336">
        <w:rPr>
          <w:snapToGrid w:val="0"/>
        </w:rPr>
        <w:t>Test Requirements</w:t>
      </w:r>
      <w:r>
        <w:tab/>
        <w:t>2421</w:t>
      </w:r>
    </w:p>
    <w:p w14:paraId="0A900DB4" w14:textId="77777777" w:rsidR="00596D47" w:rsidRDefault="00596D47">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2421</w:t>
      </w:r>
    </w:p>
    <w:p w14:paraId="536A765A" w14:textId="77777777" w:rsidR="00596D47" w:rsidRDefault="00596D47">
      <w:pPr>
        <w:pStyle w:val="TOC4"/>
        <w:rPr>
          <w:rFonts w:asciiTheme="minorHAnsi" w:eastAsiaTheme="minorEastAsia" w:hAnsiTheme="minorHAnsi" w:cstheme="minorBidi"/>
          <w:sz w:val="22"/>
          <w:szCs w:val="22"/>
        </w:rPr>
      </w:pPr>
      <w:r w:rsidRPr="00596D47">
        <w:t>A.8.26.5A.</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2421</w:t>
      </w:r>
    </w:p>
    <w:p w14:paraId="364B2ADF" w14:textId="77777777" w:rsidR="00596D47" w:rsidRDefault="00596D47">
      <w:pPr>
        <w:pStyle w:val="TOC4"/>
        <w:rPr>
          <w:rFonts w:asciiTheme="minorHAnsi" w:eastAsiaTheme="minorEastAsia" w:hAnsiTheme="minorHAnsi" w:cstheme="minorBidi"/>
          <w:sz w:val="22"/>
          <w:szCs w:val="22"/>
        </w:rPr>
      </w:pPr>
      <w:r w:rsidRPr="00596D47">
        <w:t>A.8.26.5A.2</w:t>
      </w:r>
      <w:r w:rsidRPr="00596D47">
        <w:rPr>
          <w:rFonts w:asciiTheme="minorHAnsi" w:eastAsiaTheme="minorEastAsia" w:hAnsiTheme="minorHAnsi" w:cstheme="minorBidi"/>
          <w:sz w:val="22"/>
          <w:szCs w:val="22"/>
        </w:rPr>
        <w:tab/>
      </w:r>
      <w:r w:rsidRPr="003D1336">
        <w:rPr>
          <w:snapToGrid w:val="0"/>
        </w:rPr>
        <w:t>Test Requirements</w:t>
      </w:r>
      <w:r>
        <w:tab/>
        <w:t>2424</w:t>
      </w:r>
    </w:p>
    <w:p w14:paraId="7CB86E1F" w14:textId="77777777" w:rsidR="00596D47" w:rsidRDefault="00596D47">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2424</w:t>
      </w:r>
    </w:p>
    <w:p w14:paraId="4A65958B" w14:textId="77777777" w:rsidR="00596D47" w:rsidRDefault="00596D47">
      <w:pPr>
        <w:pStyle w:val="TOC4"/>
        <w:rPr>
          <w:rFonts w:asciiTheme="minorHAnsi" w:eastAsiaTheme="minorEastAsia" w:hAnsiTheme="minorHAnsi" w:cstheme="minorBidi"/>
          <w:sz w:val="22"/>
          <w:szCs w:val="22"/>
        </w:rPr>
      </w:pPr>
      <w:r w:rsidRPr="00596D47">
        <w:t>A.8.26.6.</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2424</w:t>
      </w:r>
    </w:p>
    <w:p w14:paraId="3626E01F" w14:textId="77777777" w:rsidR="00596D47" w:rsidRDefault="00596D47">
      <w:pPr>
        <w:pStyle w:val="TOC4"/>
        <w:rPr>
          <w:rFonts w:asciiTheme="minorHAnsi" w:eastAsiaTheme="minorEastAsia" w:hAnsiTheme="minorHAnsi" w:cstheme="minorBidi"/>
          <w:sz w:val="22"/>
          <w:szCs w:val="22"/>
        </w:rPr>
      </w:pPr>
      <w:r w:rsidRPr="00596D47">
        <w:t>A.8.26.6.2</w:t>
      </w:r>
      <w:r w:rsidRPr="00596D47">
        <w:rPr>
          <w:rFonts w:asciiTheme="minorHAnsi" w:eastAsiaTheme="minorEastAsia" w:hAnsiTheme="minorHAnsi" w:cstheme="minorBidi"/>
          <w:sz w:val="22"/>
          <w:szCs w:val="22"/>
        </w:rPr>
        <w:tab/>
      </w:r>
      <w:r w:rsidRPr="003D1336">
        <w:rPr>
          <w:snapToGrid w:val="0"/>
        </w:rPr>
        <w:t>Test Requirements</w:t>
      </w:r>
      <w:r>
        <w:tab/>
        <w:t>2428</w:t>
      </w:r>
    </w:p>
    <w:p w14:paraId="0C70CAF3" w14:textId="77777777" w:rsidR="00596D47" w:rsidRDefault="00596D47">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2428</w:t>
      </w:r>
    </w:p>
    <w:p w14:paraId="5E267CE7" w14:textId="77777777" w:rsidR="00596D47" w:rsidRDefault="00596D47">
      <w:pPr>
        <w:pStyle w:val="TOC4"/>
        <w:rPr>
          <w:rFonts w:asciiTheme="minorHAnsi" w:eastAsiaTheme="minorEastAsia" w:hAnsiTheme="minorHAnsi" w:cstheme="minorBidi"/>
          <w:sz w:val="22"/>
          <w:szCs w:val="22"/>
        </w:rPr>
      </w:pPr>
      <w:r w:rsidRPr="00596D47">
        <w:t>A.8.26.6A.</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2428</w:t>
      </w:r>
    </w:p>
    <w:p w14:paraId="0592A5B4" w14:textId="77777777" w:rsidR="00596D47" w:rsidRDefault="00596D47">
      <w:pPr>
        <w:pStyle w:val="TOC4"/>
        <w:rPr>
          <w:rFonts w:asciiTheme="minorHAnsi" w:eastAsiaTheme="minorEastAsia" w:hAnsiTheme="minorHAnsi" w:cstheme="minorBidi"/>
          <w:sz w:val="22"/>
          <w:szCs w:val="22"/>
        </w:rPr>
      </w:pPr>
      <w:r w:rsidRPr="00596D47">
        <w:t>A.8.26.6A.2</w:t>
      </w:r>
      <w:r w:rsidRPr="00596D47">
        <w:rPr>
          <w:rFonts w:asciiTheme="minorHAnsi" w:eastAsiaTheme="minorEastAsia" w:hAnsiTheme="minorHAnsi" w:cstheme="minorBidi"/>
          <w:sz w:val="22"/>
          <w:szCs w:val="22"/>
        </w:rPr>
        <w:tab/>
      </w:r>
      <w:r w:rsidRPr="003D1336">
        <w:rPr>
          <w:snapToGrid w:val="0"/>
        </w:rPr>
        <w:t>Test Requirements</w:t>
      </w:r>
      <w:r>
        <w:tab/>
        <w:t>2432</w:t>
      </w:r>
    </w:p>
    <w:p w14:paraId="65EBA090" w14:textId="77777777" w:rsidR="00596D47" w:rsidRDefault="00596D47">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2432</w:t>
      </w:r>
    </w:p>
    <w:p w14:paraId="1B7B9AAB" w14:textId="77777777" w:rsidR="00596D47" w:rsidRDefault="00596D47">
      <w:pPr>
        <w:pStyle w:val="TOC4"/>
        <w:rPr>
          <w:rFonts w:asciiTheme="minorHAnsi" w:eastAsiaTheme="minorEastAsia" w:hAnsiTheme="minorHAnsi" w:cstheme="minorBidi"/>
          <w:sz w:val="22"/>
          <w:szCs w:val="22"/>
        </w:rPr>
      </w:pPr>
      <w:r w:rsidRPr="00596D47">
        <w:t>A.8.26.7.</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2432</w:t>
      </w:r>
    </w:p>
    <w:p w14:paraId="6FE94A3D" w14:textId="77777777" w:rsidR="00596D47" w:rsidRDefault="00596D47">
      <w:pPr>
        <w:pStyle w:val="TOC4"/>
        <w:rPr>
          <w:rFonts w:asciiTheme="minorHAnsi" w:eastAsiaTheme="minorEastAsia" w:hAnsiTheme="minorHAnsi" w:cstheme="minorBidi"/>
          <w:sz w:val="22"/>
          <w:szCs w:val="22"/>
        </w:rPr>
      </w:pPr>
      <w:r w:rsidRPr="00596D47">
        <w:t>A.8.26.7.2</w:t>
      </w:r>
      <w:r w:rsidRPr="00596D47">
        <w:rPr>
          <w:rFonts w:asciiTheme="minorHAnsi" w:eastAsiaTheme="minorEastAsia" w:hAnsiTheme="minorHAnsi" w:cstheme="minorBidi"/>
          <w:sz w:val="22"/>
          <w:szCs w:val="22"/>
        </w:rPr>
        <w:tab/>
      </w:r>
      <w:r w:rsidRPr="003D1336">
        <w:rPr>
          <w:snapToGrid w:val="0"/>
        </w:rPr>
        <w:t>Test Requirements</w:t>
      </w:r>
      <w:r>
        <w:tab/>
        <w:t>2435</w:t>
      </w:r>
    </w:p>
    <w:p w14:paraId="63D2083C" w14:textId="77777777" w:rsidR="00596D47" w:rsidRDefault="00596D47">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2435</w:t>
      </w:r>
    </w:p>
    <w:p w14:paraId="0B92CC3A" w14:textId="77777777" w:rsidR="00596D47" w:rsidRDefault="00596D47">
      <w:pPr>
        <w:pStyle w:val="TOC4"/>
        <w:rPr>
          <w:rFonts w:asciiTheme="minorHAnsi" w:eastAsiaTheme="minorEastAsia" w:hAnsiTheme="minorHAnsi" w:cstheme="minorBidi"/>
          <w:sz w:val="22"/>
          <w:szCs w:val="22"/>
        </w:rPr>
      </w:pPr>
      <w:r w:rsidRPr="00596D47">
        <w:t>A.8.26.8.</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2435</w:t>
      </w:r>
    </w:p>
    <w:p w14:paraId="19B18C2A" w14:textId="77777777" w:rsidR="00596D47" w:rsidRDefault="00596D47">
      <w:pPr>
        <w:pStyle w:val="TOC4"/>
        <w:rPr>
          <w:rFonts w:asciiTheme="minorHAnsi" w:eastAsiaTheme="minorEastAsia" w:hAnsiTheme="minorHAnsi" w:cstheme="minorBidi"/>
          <w:sz w:val="22"/>
          <w:szCs w:val="22"/>
        </w:rPr>
      </w:pPr>
      <w:r w:rsidRPr="00596D47">
        <w:t>A.8.26.8.2</w:t>
      </w:r>
      <w:r w:rsidRPr="00596D47">
        <w:rPr>
          <w:rFonts w:asciiTheme="minorHAnsi" w:eastAsiaTheme="minorEastAsia" w:hAnsiTheme="minorHAnsi" w:cstheme="minorBidi"/>
          <w:sz w:val="22"/>
          <w:szCs w:val="22"/>
        </w:rPr>
        <w:tab/>
      </w:r>
      <w:r w:rsidRPr="003D1336">
        <w:rPr>
          <w:snapToGrid w:val="0"/>
        </w:rPr>
        <w:t>Test Requirements</w:t>
      </w:r>
      <w:r>
        <w:tab/>
        <w:t>2439</w:t>
      </w:r>
    </w:p>
    <w:p w14:paraId="4B5AD87C" w14:textId="77777777" w:rsidR="00596D47" w:rsidRDefault="00596D47">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2439</w:t>
      </w:r>
    </w:p>
    <w:p w14:paraId="772FF3D8" w14:textId="77777777" w:rsidR="00596D47" w:rsidRDefault="00596D47">
      <w:pPr>
        <w:pStyle w:val="TOC4"/>
        <w:rPr>
          <w:rFonts w:asciiTheme="minorHAnsi" w:eastAsiaTheme="minorEastAsia" w:hAnsiTheme="minorHAnsi" w:cstheme="minorBidi"/>
          <w:sz w:val="22"/>
          <w:szCs w:val="22"/>
        </w:rPr>
      </w:pPr>
      <w:r w:rsidRPr="00596D47">
        <w:t>A.8.26.9.1</w:t>
      </w:r>
      <w:r w:rsidRPr="00596D47">
        <w:rPr>
          <w:rFonts w:asciiTheme="minorHAnsi" w:eastAsiaTheme="minorEastAsia" w:hAnsiTheme="minorHAnsi"/>
          <w:sz w:val="22"/>
          <w:szCs w:val="22"/>
        </w:rPr>
        <w:tab/>
      </w:r>
      <w:r w:rsidRPr="003D1336">
        <w:rPr>
          <w:rFonts w:cs="v4.2.0"/>
          <w:snapToGrid w:val="0"/>
        </w:rPr>
        <w:t>Test Purpose and Environment</w:t>
      </w:r>
      <w:r>
        <w:tab/>
        <w:t>2439</w:t>
      </w:r>
    </w:p>
    <w:p w14:paraId="05AAADC4" w14:textId="77777777" w:rsidR="00596D47" w:rsidRDefault="00596D47">
      <w:pPr>
        <w:pStyle w:val="TOC4"/>
        <w:rPr>
          <w:rFonts w:asciiTheme="minorHAnsi" w:eastAsiaTheme="minorEastAsia" w:hAnsiTheme="minorHAnsi" w:cstheme="minorBidi"/>
          <w:sz w:val="22"/>
          <w:szCs w:val="22"/>
        </w:rPr>
      </w:pPr>
      <w:r w:rsidRPr="00596D47">
        <w:t>A.8.26.9.2</w:t>
      </w:r>
      <w:r w:rsidRPr="00596D47">
        <w:rPr>
          <w:rFonts w:asciiTheme="minorHAnsi" w:eastAsiaTheme="minorEastAsia" w:hAnsiTheme="minorHAnsi"/>
          <w:sz w:val="22"/>
          <w:szCs w:val="22"/>
        </w:rPr>
        <w:tab/>
      </w:r>
      <w:r w:rsidRPr="003D1336">
        <w:rPr>
          <w:rFonts w:cs="v4.2.0"/>
          <w:snapToGrid w:val="0"/>
        </w:rPr>
        <w:t>Test Requirements</w:t>
      </w:r>
      <w:r>
        <w:tab/>
        <w:t>2442</w:t>
      </w:r>
    </w:p>
    <w:p w14:paraId="7FD8FB43" w14:textId="77777777" w:rsidR="00596D47" w:rsidRDefault="00596D47">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2442</w:t>
      </w:r>
    </w:p>
    <w:p w14:paraId="422C28FC" w14:textId="77777777" w:rsidR="00596D47" w:rsidRDefault="00596D47">
      <w:pPr>
        <w:pStyle w:val="TOC4"/>
        <w:rPr>
          <w:rFonts w:asciiTheme="minorHAnsi" w:eastAsiaTheme="minorEastAsia" w:hAnsiTheme="minorHAnsi" w:cstheme="minorBidi"/>
          <w:sz w:val="22"/>
          <w:szCs w:val="22"/>
        </w:rPr>
      </w:pPr>
      <w:r w:rsidRPr="00596D47">
        <w:t>A.8.26.10.1</w:t>
      </w:r>
      <w:r w:rsidRPr="00596D47">
        <w:rPr>
          <w:rFonts w:asciiTheme="minorHAnsi" w:eastAsiaTheme="minorEastAsia" w:hAnsiTheme="minorHAnsi" w:cstheme="minorBidi"/>
          <w:sz w:val="22"/>
          <w:szCs w:val="22"/>
        </w:rPr>
        <w:tab/>
      </w:r>
      <w:r w:rsidRPr="003D1336">
        <w:rPr>
          <w:snapToGrid w:val="0"/>
        </w:rPr>
        <w:t>Test Purpose and Environment</w:t>
      </w:r>
      <w:r>
        <w:tab/>
        <w:t>2442</w:t>
      </w:r>
    </w:p>
    <w:p w14:paraId="332D17E6" w14:textId="77777777" w:rsidR="00596D47" w:rsidRDefault="00596D47">
      <w:pPr>
        <w:pStyle w:val="TOC4"/>
        <w:rPr>
          <w:rFonts w:asciiTheme="minorHAnsi" w:eastAsiaTheme="minorEastAsia" w:hAnsiTheme="minorHAnsi" w:cstheme="minorBidi"/>
          <w:sz w:val="22"/>
          <w:szCs w:val="22"/>
        </w:rPr>
      </w:pPr>
      <w:r w:rsidRPr="00596D47">
        <w:t>A.8.26.10.2</w:t>
      </w:r>
      <w:r w:rsidRPr="00596D47">
        <w:rPr>
          <w:rFonts w:asciiTheme="minorHAnsi" w:eastAsiaTheme="minorEastAsia" w:hAnsiTheme="minorHAnsi"/>
          <w:sz w:val="22"/>
          <w:szCs w:val="22"/>
        </w:rPr>
        <w:tab/>
      </w:r>
      <w:r w:rsidRPr="003D1336">
        <w:rPr>
          <w:rFonts w:cs="v4.2.0"/>
          <w:snapToGrid w:val="0"/>
        </w:rPr>
        <w:t>Test Requirements</w:t>
      </w:r>
      <w:r>
        <w:tab/>
        <w:t>2445</w:t>
      </w:r>
    </w:p>
    <w:p w14:paraId="63FAAFEA" w14:textId="76510E5B" w:rsidR="00596D47" w:rsidRDefault="00596D47">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2446</w:t>
      </w:r>
    </w:p>
    <w:p w14:paraId="233B8A49" w14:textId="77777777" w:rsidR="00596D47" w:rsidRDefault="00596D47">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2446</w:t>
      </w:r>
    </w:p>
    <w:p w14:paraId="3E34EA09" w14:textId="77777777" w:rsidR="00596D47" w:rsidRDefault="00596D47">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2446</w:t>
      </w:r>
    </w:p>
    <w:p w14:paraId="0F033B1B" w14:textId="77777777" w:rsidR="00596D47" w:rsidRDefault="00596D47">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2446</w:t>
      </w:r>
    </w:p>
    <w:p w14:paraId="09FF3A80" w14:textId="77777777" w:rsidR="00596D47" w:rsidRDefault="00596D47">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2446</w:t>
      </w:r>
    </w:p>
    <w:p w14:paraId="1F74031D" w14:textId="77777777" w:rsidR="00596D47" w:rsidRDefault="00596D47">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2448</w:t>
      </w:r>
    </w:p>
    <w:p w14:paraId="40A8355E" w14:textId="77777777" w:rsidR="00596D47" w:rsidRDefault="00596D47">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2448</w:t>
      </w:r>
    </w:p>
    <w:p w14:paraId="10143C15" w14:textId="77777777" w:rsidR="00596D47" w:rsidRDefault="00596D47">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2448</w:t>
      </w:r>
    </w:p>
    <w:p w14:paraId="73519870" w14:textId="77777777" w:rsidR="00596D47" w:rsidRDefault="00596D47">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2448</w:t>
      </w:r>
    </w:p>
    <w:p w14:paraId="1C520457" w14:textId="77777777" w:rsidR="00596D47" w:rsidRDefault="00596D47">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2449</w:t>
      </w:r>
    </w:p>
    <w:p w14:paraId="117D36A1" w14:textId="77777777" w:rsidR="00596D47" w:rsidRDefault="00596D47">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2450</w:t>
      </w:r>
    </w:p>
    <w:p w14:paraId="0BA57ABC" w14:textId="77777777" w:rsidR="00596D47" w:rsidRDefault="00596D47">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2450</w:t>
      </w:r>
    </w:p>
    <w:p w14:paraId="66623345" w14:textId="77777777" w:rsidR="00596D47" w:rsidRDefault="00596D47">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2450</w:t>
      </w:r>
    </w:p>
    <w:p w14:paraId="6055C803" w14:textId="77777777" w:rsidR="00596D47" w:rsidRDefault="00596D47">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2452</w:t>
      </w:r>
    </w:p>
    <w:p w14:paraId="55E71526" w14:textId="77777777" w:rsidR="00596D47" w:rsidRDefault="00596D47">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2452</w:t>
      </w:r>
    </w:p>
    <w:p w14:paraId="1D232886" w14:textId="77777777" w:rsidR="00596D47" w:rsidRDefault="00596D47">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2452</w:t>
      </w:r>
    </w:p>
    <w:p w14:paraId="68D66EB9" w14:textId="77777777" w:rsidR="00596D47" w:rsidRDefault="00596D47">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2452</w:t>
      </w:r>
    </w:p>
    <w:p w14:paraId="0562AB71" w14:textId="77777777" w:rsidR="00596D47" w:rsidRDefault="00596D47">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2454</w:t>
      </w:r>
    </w:p>
    <w:p w14:paraId="3557C7AC" w14:textId="77777777" w:rsidR="00596D47" w:rsidRDefault="00596D47">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2455</w:t>
      </w:r>
    </w:p>
    <w:p w14:paraId="0393DF1D" w14:textId="77777777" w:rsidR="00596D47" w:rsidRDefault="00596D47">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2455</w:t>
      </w:r>
    </w:p>
    <w:p w14:paraId="5AE315E7" w14:textId="77777777" w:rsidR="00596D47" w:rsidRDefault="00596D47">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2455</w:t>
      </w:r>
    </w:p>
    <w:p w14:paraId="54CC2BDD" w14:textId="77777777" w:rsidR="00596D47" w:rsidRDefault="00596D47">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2456</w:t>
      </w:r>
    </w:p>
    <w:p w14:paraId="37BB9B2C" w14:textId="77777777" w:rsidR="00596D47" w:rsidRDefault="00596D47">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2457</w:t>
      </w:r>
    </w:p>
    <w:p w14:paraId="333CB150" w14:textId="77777777" w:rsidR="00596D47" w:rsidRDefault="00596D47">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2457</w:t>
      </w:r>
    </w:p>
    <w:p w14:paraId="3A6B2B18" w14:textId="77777777" w:rsidR="00596D47" w:rsidRDefault="00596D47">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2457</w:t>
      </w:r>
    </w:p>
    <w:p w14:paraId="3C611A2D" w14:textId="77777777" w:rsidR="00596D47" w:rsidRDefault="00596D47">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2459</w:t>
      </w:r>
    </w:p>
    <w:p w14:paraId="7435FDBF" w14:textId="77777777" w:rsidR="00596D47" w:rsidRDefault="00596D47">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2459</w:t>
      </w:r>
    </w:p>
    <w:p w14:paraId="56547A94" w14:textId="77777777" w:rsidR="00596D47" w:rsidRDefault="00596D47">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2459</w:t>
      </w:r>
    </w:p>
    <w:p w14:paraId="01EF52B7" w14:textId="77777777" w:rsidR="00596D47" w:rsidRDefault="00596D47">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2459</w:t>
      </w:r>
    </w:p>
    <w:p w14:paraId="5544ECE1" w14:textId="77777777" w:rsidR="00596D47" w:rsidRDefault="00596D47">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2461</w:t>
      </w:r>
    </w:p>
    <w:p w14:paraId="504048A2" w14:textId="77777777" w:rsidR="00596D47" w:rsidRDefault="00596D47">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2461</w:t>
      </w:r>
    </w:p>
    <w:p w14:paraId="4D2F57FA" w14:textId="77777777" w:rsidR="00596D47" w:rsidRDefault="00596D47">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2461</w:t>
      </w:r>
    </w:p>
    <w:p w14:paraId="2C4EE597" w14:textId="77777777" w:rsidR="00596D47" w:rsidRDefault="00596D47">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2461</w:t>
      </w:r>
    </w:p>
    <w:p w14:paraId="69CAAE8A" w14:textId="77777777" w:rsidR="00596D47" w:rsidRDefault="00596D47">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2464</w:t>
      </w:r>
    </w:p>
    <w:p w14:paraId="1F96D86C" w14:textId="77777777" w:rsidR="00596D47" w:rsidRDefault="00596D47">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2464</w:t>
      </w:r>
    </w:p>
    <w:p w14:paraId="78F97D79" w14:textId="77777777" w:rsidR="00596D47" w:rsidRDefault="00596D47">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2464</w:t>
      </w:r>
    </w:p>
    <w:p w14:paraId="164F8DC9" w14:textId="77777777" w:rsidR="00596D47" w:rsidRDefault="00596D47">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2464</w:t>
      </w:r>
    </w:p>
    <w:p w14:paraId="04FF1132" w14:textId="77777777" w:rsidR="00596D47" w:rsidRDefault="00596D47">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2467</w:t>
      </w:r>
    </w:p>
    <w:p w14:paraId="48434EFB" w14:textId="77777777" w:rsidR="00596D47" w:rsidRDefault="00596D47">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2467</w:t>
      </w:r>
    </w:p>
    <w:p w14:paraId="5939C647" w14:textId="77777777" w:rsidR="00596D47" w:rsidRDefault="00596D47">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2467</w:t>
      </w:r>
    </w:p>
    <w:p w14:paraId="18787C7E" w14:textId="77777777" w:rsidR="00596D47" w:rsidRDefault="00596D47">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2467</w:t>
      </w:r>
    </w:p>
    <w:p w14:paraId="614CBA6C" w14:textId="77777777" w:rsidR="00596D47" w:rsidRDefault="00596D47">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2469</w:t>
      </w:r>
    </w:p>
    <w:p w14:paraId="5798BA78" w14:textId="77777777" w:rsidR="00596D47" w:rsidRDefault="00596D4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2469</w:t>
      </w:r>
    </w:p>
    <w:p w14:paraId="19366364" w14:textId="77777777" w:rsidR="00596D47" w:rsidRDefault="00596D4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2469</w:t>
      </w:r>
    </w:p>
    <w:p w14:paraId="568FA5FB" w14:textId="77777777" w:rsidR="00596D47" w:rsidRDefault="00596D4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2469</w:t>
      </w:r>
    </w:p>
    <w:p w14:paraId="5FDF5FEE" w14:textId="77777777" w:rsidR="00596D47" w:rsidRDefault="00596D4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2472</w:t>
      </w:r>
    </w:p>
    <w:p w14:paraId="17700DD2" w14:textId="77777777" w:rsidR="00596D47" w:rsidRDefault="00596D4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2472</w:t>
      </w:r>
    </w:p>
    <w:p w14:paraId="40CEFB65" w14:textId="77777777" w:rsidR="00596D47" w:rsidRDefault="00596D4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2472</w:t>
      </w:r>
    </w:p>
    <w:p w14:paraId="5F8F1DD1" w14:textId="77777777" w:rsidR="00596D47" w:rsidRDefault="00596D4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2472</w:t>
      </w:r>
    </w:p>
    <w:p w14:paraId="1077C9BF" w14:textId="77777777" w:rsidR="00596D47" w:rsidRDefault="00596D47">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2473</w:t>
      </w:r>
    </w:p>
    <w:p w14:paraId="5E8370AA" w14:textId="77777777" w:rsidR="00596D47" w:rsidRDefault="00596D47">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2473</w:t>
      </w:r>
    </w:p>
    <w:p w14:paraId="73860026" w14:textId="77777777" w:rsidR="00596D47" w:rsidRDefault="00596D47">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2473</w:t>
      </w:r>
    </w:p>
    <w:p w14:paraId="76C09C33" w14:textId="77777777" w:rsidR="00596D47" w:rsidRDefault="00596D47">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2473</w:t>
      </w:r>
    </w:p>
    <w:p w14:paraId="56354E08" w14:textId="77777777" w:rsidR="00596D47" w:rsidRDefault="00596D47">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2474</w:t>
      </w:r>
    </w:p>
    <w:p w14:paraId="55FF6C56" w14:textId="77777777" w:rsidR="00596D47" w:rsidRDefault="00596D47">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2474</w:t>
      </w:r>
    </w:p>
    <w:p w14:paraId="42EBFA81" w14:textId="77777777" w:rsidR="00596D47" w:rsidRDefault="00596D47">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2474</w:t>
      </w:r>
    </w:p>
    <w:p w14:paraId="71F609D7" w14:textId="77777777" w:rsidR="00596D47" w:rsidRDefault="00596D47">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2474</w:t>
      </w:r>
    </w:p>
    <w:p w14:paraId="06E47B4A" w14:textId="77777777" w:rsidR="00596D47" w:rsidRDefault="00596D47">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2477</w:t>
      </w:r>
    </w:p>
    <w:p w14:paraId="065A74DE" w14:textId="77777777" w:rsidR="00596D47" w:rsidRDefault="00596D47">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2477</w:t>
      </w:r>
    </w:p>
    <w:p w14:paraId="574217DA" w14:textId="77777777" w:rsidR="00596D47" w:rsidRDefault="00596D47">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2477</w:t>
      </w:r>
    </w:p>
    <w:p w14:paraId="1D99F0AC" w14:textId="77777777" w:rsidR="00596D47" w:rsidRDefault="00596D47">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2477</w:t>
      </w:r>
    </w:p>
    <w:p w14:paraId="35B2AE3B" w14:textId="77777777" w:rsidR="00596D47" w:rsidRDefault="00596D47">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2479</w:t>
      </w:r>
    </w:p>
    <w:p w14:paraId="22D2ECAB" w14:textId="77777777" w:rsidR="00596D47" w:rsidRDefault="00596D47">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2480</w:t>
      </w:r>
    </w:p>
    <w:p w14:paraId="10CE30CB" w14:textId="77777777" w:rsidR="00596D47" w:rsidRDefault="00596D47">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2480</w:t>
      </w:r>
    </w:p>
    <w:p w14:paraId="513298F6" w14:textId="77777777" w:rsidR="00596D47" w:rsidRDefault="00596D47">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2480</w:t>
      </w:r>
    </w:p>
    <w:p w14:paraId="1D22FE92" w14:textId="77777777" w:rsidR="00596D47" w:rsidRDefault="00596D47">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2481</w:t>
      </w:r>
    </w:p>
    <w:p w14:paraId="628CDB6A" w14:textId="77777777" w:rsidR="00596D47" w:rsidRDefault="00596D47">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2481</w:t>
      </w:r>
    </w:p>
    <w:p w14:paraId="50CA4A13" w14:textId="77777777" w:rsidR="00596D47" w:rsidRDefault="00596D47">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2481</w:t>
      </w:r>
    </w:p>
    <w:p w14:paraId="7B888933" w14:textId="77777777" w:rsidR="00596D47" w:rsidRDefault="00596D47">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2482</w:t>
      </w:r>
    </w:p>
    <w:p w14:paraId="4004629D" w14:textId="77777777" w:rsidR="00596D47" w:rsidRDefault="00596D47">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2483</w:t>
      </w:r>
    </w:p>
    <w:p w14:paraId="0347E8E5" w14:textId="77777777" w:rsidR="00596D47" w:rsidRDefault="00596D47">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2483</w:t>
      </w:r>
    </w:p>
    <w:p w14:paraId="78BE5415" w14:textId="77777777" w:rsidR="00596D47" w:rsidRDefault="00596D47">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2483</w:t>
      </w:r>
    </w:p>
    <w:p w14:paraId="38ACA0FE" w14:textId="77777777" w:rsidR="00596D47" w:rsidRDefault="00596D47">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2483</w:t>
      </w:r>
    </w:p>
    <w:p w14:paraId="51A90850" w14:textId="77777777" w:rsidR="00596D47" w:rsidRDefault="00596D47">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2484</w:t>
      </w:r>
    </w:p>
    <w:p w14:paraId="5CB0CF4F" w14:textId="77777777" w:rsidR="00596D47" w:rsidRDefault="00596D47">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2484</w:t>
      </w:r>
    </w:p>
    <w:p w14:paraId="060DF945" w14:textId="77777777" w:rsidR="00596D47" w:rsidRDefault="00596D47">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2485</w:t>
      </w:r>
    </w:p>
    <w:p w14:paraId="6120914C" w14:textId="77777777" w:rsidR="00596D47" w:rsidRDefault="00596D47">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2485</w:t>
      </w:r>
    </w:p>
    <w:p w14:paraId="39730A85" w14:textId="77777777" w:rsidR="00596D47" w:rsidRDefault="00596D47">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2485</w:t>
      </w:r>
    </w:p>
    <w:p w14:paraId="0D67581A" w14:textId="77777777" w:rsidR="00596D47" w:rsidRDefault="00596D47">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2485</w:t>
      </w:r>
    </w:p>
    <w:p w14:paraId="50AB915F" w14:textId="77777777" w:rsidR="00596D47" w:rsidRDefault="00596D47">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2485</w:t>
      </w:r>
    </w:p>
    <w:p w14:paraId="60F4BEA1" w14:textId="77777777" w:rsidR="00596D47" w:rsidRDefault="00596D47">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2485</w:t>
      </w:r>
    </w:p>
    <w:p w14:paraId="28420D84" w14:textId="77777777" w:rsidR="00596D47" w:rsidRDefault="00596D47">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2486</w:t>
      </w:r>
    </w:p>
    <w:p w14:paraId="090D516E" w14:textId="77777777" w:rsidR="00596D47" w:rsidRDefault="00596D4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2487</w:t>
      </w:r>
    </w:p>
    <w:p w14:paraId="5EF99F95" w14:textId="77777777" w:rsidR="00596D47" w:rsidRDefault="00596D4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2487</w:t>
      </w:r>
    </w:p>
    <w:p w14:paraId="296C00EE" w14:textId="77777777" w:rsidR="00596D47" w:rsidRDefault="00596D47">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2487</w:t>
      </w:r>
    </w:p>
    <w:p w14:paraId="2F6C7038" w14:textId="77777777" w:rsidR="00596D47" w:rsidRDefault="00596D47">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2487</w:t>
      </w:r>
    </w:p>
    <w:p w14:paraId="6E19F24D" w14:textId="77777777" w:rsidR="00596D47" w:rsidRDefault="00596D4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2487</w:t>
      </w:r>
    </w:p>
    <w:p w14:paraId="74716BA1" w14:textId="77777777" w:rsidR="00596D47" w:rsidRDefault="00596D4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2487</w:t>
      </w:r>
    </w:p>
    <w:p w14:paraId="3E3B02D7" w14:textId="77777777" w:rsidR="00596D47" w:rsidRDefault="00596D4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2488</w:t>
      </w:r>
    </w:p>
    <w:p w14:paraId="78E8B59D" w14:textId="77777777" w:rsidR="00596D47" w:rsidRDefault="00596D47">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2491</w:t>
      </w:r>
    </w:p>
    <w:p w14:paraId="128C3B21" w14:textId="77777777" w:rsidR="00596D47" w:rsidRDefault="00596D47">
      <w:pPr>
        <w:pStyle w:val="TOC3"/>
        <w:rPr>
          <w:rFonts w:asciiTheme="minorHAnsi" w:eastAsiaTheme="minorEastAsia" w:hAnsiTheme="minorHAnsi" w:cstheme="minorBidi"/>
          <w:sz w:val="22"/>
          <w:szCs w:val="22"/>
        </w:rPr>
      </w:pPr>
      <w:r>
        <w:t>A.9.1.23 RSRP for E-UTRAN TDD-FDD Carrier Aggregation with PCell in TDD</w:t>
      </w:r>
      <w:r>
        <w:tab/>
        <w:t>2491</w:t>
      </w:r>
    </w:p>
    <w:p w14:paraId="28C51477" w14:textId="77777777" w:rsidR="00596D47" w:rsidRDefault="00596D47">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2491</w:t>
      </w:r>
    </w:p>
    <w:p w14:paraId="2BAEEAE7" w14:textId="77777777" w:rsidR="00596D47" w:rsidRDefault="00596D47">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2491</w:t>
      </w:r>
    </w:p>
    <w:p w14:paraId="7076794E" w14:textId="77777777" w:rsidR="00596D47" w:rsidRDefault="00596D47">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2493</w:t>
      </w:r>
    </w:p>
    <w:p w14:paraId="0C1899EE" w14:textId="77777777" w:rsidR="00596D47" w:rsidRDefault="00596D47">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2494</w:t>
      </w:r>
    </w:p>
    <w:p w14:paraId="26D5E4DA" w14:textId="77777777" w:rsidR="00596D47" w:rsidRDefault="00596D47">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2494</w:t>
      </w:r>
    </w:p>
    <w:p w14:paraId="76B94B2B" w14:textId="77777777" w:rsidR="00596D47" w:rsidRDefault="00596D47">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2494</w:t>
      </w:r>
    </w:p>
    <w:p w14:paraId="3D85B7DE" w14:textId="77777777" w:rsidR="00596D47" w:rsidRDefault="00596D47">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2494</w:t>
      </w:r>
    </w:p>
    <w:p w14:paraId="4DEB943E" w14:textId="77777777" w:rsidR="00596D47" w:rsidRDefault="00596D47">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2495</w:t>
      </w:r>
    </w:p>
    <w:p w14:paraId="61A2EB22" w14:textId="77777777" w:rsidR="00596D47" w:rsidRDefault="00596D47">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2495</w:t>
      </w:r>
    </w:p>
    <w:p w14:paraId="422364AC" w14:textId="77777777" w:rsidR="00596D47" w:rsidRDefault="00596D47">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2495</w:t>
      </w:r>
    </w:p>
    <w:p w14:paraId="62D9F4D9" w14:textId="77777777" w:rsidR="00596D47" w:rsidRDefault="00596D47">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2497</w:t>
      </w:r>
    </w:p>
    <w:p w14:paraId="5E9304EB" w14:textId="77777777" w:rsidR="00596D47" w:rsidRDefault="00596D47">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2497</w:t>
      </w:r>
    </w:p>
    <w:p w14:paraId="49308E47" w14:textId="77777777" w:rsidR="00596D47" w:rsidRDefault="00596D47">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2497</w:t>
      </w:r>
    </w:p>
    <w:p w14:paraId="66CF0AA3" w14:textId="77777777" w:rsidR="00596D47" w:rsidRDefault="00596D47">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2497</w:t>
      </w:r>
    </w:p>
    <w:p w14:paraId="2FD80F0B" w14:textId="77777777" w:rsidR="00596D47" w:rsidRDefault="00596D47">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2499</w:t>
      </w:r>
    </w:p>
    <w:p w14:paraId="0EC5EE31" w14:textId="77777777" w:rsidR="00596D47" w:rsidRDefault="00596D47">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2499</w:t>
      </w:r>
    </w:p>
    <w:p w14:paraId="5A4F956E" w14:textId="77777777" w:rsidR="00596D47" w:rsidRDefault="00596D47">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2499</w:t>
      </w:r>
    </w:p>
    <w:p w14:paraId="3A248FAD" w14:textId="77777777" w:rsidR="00596D47" w:rsidRDefault="00596D47">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2499</w:t>
      </w:r>
    </w:p>
    <w:p w14:paraId="27A8BD36" w14:textId="77777777" w:rsidR="00596D47" w:rsidRDefault="00596D47">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2501</w:t>
      </w:r>
    </w:p>
    <w:p w14:paraId="0F6F8089" w14:textId="77777777" w:rsidR="00596D47" w:rsidRDefault="00596D47">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2501</w:t>
      </w:r>
    </w:p>
    <w:p w14:paraId="43A2B8EC" w14:textId="77777777" w:rsidR="00596D47" w:rsidRDefault="00596D47">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2501</w:t>
      </w:r>
    </w:p>
    <w:p w14:paraId="549D1591" w14:textId="77777777" w:rsidR="00596D47" w:rsidRDefault="00596D47">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2501</w:t>
      </w:r>
    </w:p>
    <w:p w14:paraId="295141BB" w14:textId="77777777" w:rsidR="00596D47" w:rsidRDefault="00596D47">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2503</w:t>
      </w:r>
    </w:p>
    <w:p w14:paraId="2D53658C" w14:textId="77777777" w:rsidR="00596D47" w:rsidRDefault="00596D47">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2503</w:t>
      </w:r>
    </w:p>
    <w:p w14:paraId="736B71B1" w14:textId="77777777" w:rsidR="00596D47" w:rsidRDefault="00596D47">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2503</w:t>
      </w:r>
    </w:p>
    <w:p w14:paraId="7BF5783A" w14:textId="77777777" w:rsidR="00596D47" w:rsidRDefault="00596D47">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2503</w:t>
      </w:r>
    </w:p>
    <w:p w14:paraId="13123CB0" w14:textId="77777777" w:rsidR="00596D47" w:rsidRDefault="00596D47">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2505</w:t>
      </w:r>
    </w:p>
    <w:p w14:paraId="3DAEE9E7" w14:textId="77777777" w:rsidR="00596D47" w:rsidRDefault="00596D47">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2505</w:t>
      </w:r>
    </w:p>
    <w:p w14:paraId="7A502512" w14:textId="77777777" w:rsidR="00596D47" w:rsidRDefault="00596D47">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2505</w:t>
      </w:r>
    </w:p>
    <w:p w14:paraId="6FAB21CA" w14:textId="77777777" w:rsidR="00596D47" w:rsidRDefault="00596D47">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2505</w:t>
      </w:r>
    </w:p>
    <w:p w14:paraId="133C4523" w14:textId="77777777" w:rsidR="00596D47" w:rsidRDefault="00596D47">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2507</w:t>
      </w:r>
    </w:p>
    <w:p w14:paraId="0A3501D8" w14:textId="77777777" w:rsidR="00596D47" w:rsidRDefault="00596D4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2507</w:t>
      </w:r>
    </w:p>
    <w:p w14:paraId="2E9482CD" w14:textId="77777777" w:rsidR="00596D47" w:rsidRDefault="00596D4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2507</w:t>
      </w:r>
    </w:p>
    <w:p w14:paraId="126AC951" w14:textId="77777777" w:rsidR="00596D47" w:rsidRDefault="00596D4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2507</w:t>
      </w:r>
    </w:p>
    <w:p w14:paraId="25B9EFE9" w14:textId="77777777" w:rsidR="00596D47" w:rsidRDefault="00596D4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2509</w:t>
      </w:r>
    </w:p>
    <w:p w14:paraId="69357C0F" w14:textId="77777777" w:rsidR="00596D47" w:rsidRDefault="00596D4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2509</w:t>
      </w:r>
    </w:p>
    <w:p w14:paraId="43E5310D" w14:textId="77777777" w:rsidR="00596D47" w:rsidRDefault="00596D4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2509</w:t>
      </w:r>
    </w:p>
    <w:p w14:paraId="4A97A540" w14:textId="77777777" w:rsidR="00596D47" w:rsidRDefault="00596D4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2509</w:t>
      </w:r>
    </w:p>
    <w:p w14:paraId="36AB66CF" w14:textId="77777777" w:rsidR="00596D47" w:rsidRDefault="00596D4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2512</w:t>
      </w:r>
    </w:p>
    <w:p w14:paraId="6893F5E1" w14:textId="77777777" w:rsidR="00596D47" w:rsidRDefault="00596D47">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2512</w:t>
      </w:r>
    </w:p>
    <w:p w14:paraId="0F4C9B0C" w14:textId="77777777" w:rsidR="00596D47" w:rsidRDefault="00596D4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2512</w:t>
      </w:r>
    </w:p>
    <w:p w14:paraId="08E4DAD4" w14:textId="77777777" w:rsidR="00596D47" w:rsidRDefault="00596D4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2512</w:t>
      </w:r>
    </w:p>
    <w:p w14:paraId="4EABA4B9" w14:textId="77777777" w:rsidR="00596D47" w:rsidRDefault="00596D4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2514</w:t>
      </w:r>
    </w:p>
    <w:p w14:paraId="29DB1F68" w14:textId="77777777" w:rsidR="00596D47" w:rsidRDefault="00596D4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2514</w:t>
      </w:r>
    </w:p>
    <w:p w14:paraId="56509639" w14:textId="77777777" w:rsidR="00596D47" w:rsidRDefault="00596D4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2514</w:t>
      </w:r>
    </w:p>
    <w:p w14:paraId="6C9FE072" w14:textId="77777777" w:rsidR="00596D47" w:rsidRDefault="00596D47">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2514</w:t>
      </w:r>
    </w:p>
    <w:p w14:paraId="4C726A27" w14:textId="77777777" w:rsidR="00596D47" w:rsidRDefault="00596D47">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2516</w:t>
      </w:r>
    </w:p>
    <w:p w14:paraId="5C5F3401" w14:textId="77777777" w:rsidR="00596D47" w:rsidRDefault="00596D47">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2516</w:t>
      </w:r>
    </w:p>
    <w:p w14:paraId="4B5B0266" w14:textId="77777777" w:rsidR="00596D47" w:rsidRDefault="00596D47">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2516</w:t>
      </w:r>
    </w:p>
    <w:p w14:paraId="7D77DC71" w14:textId="77777777" w:rsidR="00596D47" w:rsidRDefault="00596D47">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2516</w:t>
      </w:r>
    </w:p>
    <w:p w14:paraId="7A50CFA3" w14:textId="77777777" w:rsidR="00596D47" w:rsidRDefault="00596D47">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2518</w:t>
      </w:r>
    </w:p>
    <w:p w14:paraId="093A9256" w14:textId="77777777" w:rsidR="00596D47" w:rsidRDefault="00596D4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2519</w:t>
      </w:r>
    </w:p>
    <w:p w14:paraId="270C92EF" w14:textId="77777777" w:rsidR="00596D47" w:rsidRDefault="00596D4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2519</w:t>
      </w:r>
    </w:p>
    <w:p w14:paraId="286D9C50" w14:textId="77777777" w:rsidR="00596D47" w:rsidRDefault="00596D4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2519</w:t>
      </w:r>
    </w:p>
    <w:p w14:paraId="10127977" w14:textId="77777777" w:rsidR="00596D47" w:rsidRDefault="00596D47">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2521</w:t>
      </w:r>
    </w:p>
    <w:p w14:paraId="2FCA79E3" w14:textId="77777777" w:rsidR="00596D47" w:rsidRDefault="00596D47">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2521</w:t>
      </w:r>
    </w:p>
    <w:p w14:paraId="05B2C106" w14:textId="77777777" w:rsidR="00596D47" w:rsidRDefault="00596D47">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2521</w:t>
      </w:r>
    </w:p>
    <w:p w14:paraId="35A3C890" w14:textId="77777777" w:rsidR="00596D47" w:rsidRDefault="00596D47">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2521</w:t>
      </w:r>
    </w:p>
    <w:p w14:paraId="67521DCB" w14:textId="77777777" w:rsidR="00596D47" w:rsidRDefault="00596D47">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2523</w:t>
      </w:r>
    </w:p>
    <w:p w14:paraId="544DDAA6" w14:textId="77777777" w:rsidR="00596D47" w:rsidRDefault="00596D47">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2524</w:t>
      </w:r>
    </w:p>
    <w:p w14:paraId="49C9ED58" w14:textId="77777777" w:rsidR="00596D47" w:rsidRDefault="00596D47">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2524</w:t>
      </w:r>
    </w:p>
    <w:p w14:paraId="62A3170B" w14:textId="77777777" w:rsidR="00596D47" w:rsidRDefault="00596D47">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2524</w:t>
      </w:r>
    </w:p>
    <w:p w14:paraId="25B7E52D" w14:textId="77777777" w:rsidR="00596D47" w:rsidRDefault="00596D47">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2526</w:t>
      </w:r>
    </w:p>
    <w:p w14:paraId="1ADFC392" w14:textId="77777777" w:rsidR="00596D47" w:rsidRDefault="00596D47">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2527</w:t>
      </w:r>
    </w:p>
    <w:p w14:paraId="155E71D0" w14:textId="77777777" w:rsidR="00596D47" w:rsidRDefault="00596D47">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2527</w:t>
      </w:r>
    </w:p>
    <w:p w14:paraId="6340EDC2" w14:textId="77777777" w:rsidR="00596D47" w:rsidRDefault="00596D47">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2527</w:t>
      </w:r>
    </w:p>
    <w:p w14:paraId="4CEE2A54" w14:textId="77777777" w:rsidR="00596D47" w:rsidRDefault="00596D47">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2531</w:t>
      </w:r>
    </w:p>
    <w:p w14:paraId="67DAC635" w14:textId="77777777" w:rsidR="00596D47" w:rsidRDefault="00596D47">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2531</w:t>
      </w:r>
    </w:p>
    <w:p w14:paraId="4EF2DC75" w14:textId="77777777" w:rsidR="00596D47" w:rsidRDefault="00596D47">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2531</w:t>
      </w:r>
    </w:p>
    <w:p w14:paraId="56006259" w14:textId="77777777" w:rsidR="00596D47" w:rsidRDefault="00596D47">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2531</w:t>
      </w:r>
    </w:p>
    <w:p w14:paraId="67C9D51C" w14:textId="77777777" w:rsidR="00596D47" w:rsidRDefault="00596D47">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2536</w:t>
      </w:r>
    </w:p>
    <w:p w14:paraId="450178C6" w14:textId="77777777" w:rsidR="00596D47" w:rsidRDefault="00596D4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2536</w:t>
      </w:r>
    </w:p>
    <w:p w14:paraId="64832975" w14:textId="77777777" w:rsidR="00596D47" w:rsidRDefault="00596D4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2536</w:t>
      </w:r>
    </w:p>
    <w:p w14:paraId="16DA4C11" w14:textId="77777777" w:rsidR="00596D47" w:rsidRDefault="00596D4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2536</w:t>
      </w:r>
    </w:p>
    <w:p w14:paraId="4FA4E47E" w14:textId="77777777" w:rsidR="00596D47" w:rsidRDefault="00596D4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2538</w:t>
      </w:r>
    </w:p>
    <w:p w14:paraId="03DE9815" w14:textId="77777777" w:rsidR="00596D47" w:rsidRDefault="00596D4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2538</w:t>
      </w:r>
    </w:p>
    <w:p w14:paraId="0D7D1D19" w14:textId="77777777" w:rsidR="00596D47" w:rsidRDefault="00596D4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2538</w:t>
      </w:r>
    </w:p>
    <w:p w14:paraId="13D1F5CB" w14:textId="77777777" w:rsidR="00596D47" w:rsidRDefault="00596D4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2538</w:t>
      </w:r>
    </w:p>
    <w:p w14:paraId="78CF1893" w14:textId="77777777" w:rsidR="00596D47" w:rsidRDefault="00596D4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2540</w:t>
      </w:r>
    </w:p>
    <w:p w14:paraId="3BEEC992" w14:textId="77777777" w:rsidR="00596D47" w:rsidRDefault="00596D47">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2540</w:t>
      </w:r>
    </w:p>
    <w:p w14:paraId="52B7BDC7" w14:textId="77777777" w:rsidR="00596D47" w:rsidRDefault="00596D47">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2540</w:t>
      </w:r>
    </w:p>
    <w:p w14:paraId="6DF87007" w14:textId="77777777" w:rsidR="00596D47" w:rsidRDefault="00596D47">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2540</w:t>
      </w:r>
    </w:p>
    <w:p w14:paraId="6EEEBC98" w14:textId="77777777" w:rsidR="00596D47" w:rsidRDefault="00596D47">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2541</w:t>
      </w:r>
    </w:p>
    <w:p w14:paraId="57C5FD64" w14:textId="77777777" w:rsidR="00596D47" w:rsidRDefault="00596D47">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2542</w:t>
      </w:r>
    </w:p>
    <w:p w14:paraId="6196CE00" w14:textId="77777777" w:rsidR="00596D47" w:rsidRDefault="00596D47">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2542</w:t>
      </w:r>
    </w:p>
    <w:p w14:paraId="7169CCAF" w14:textId="77777777" w:rsidR="00596D47" w:rsidRDefault="00596D47">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2542</w:t>
      </w:r>
    </w:p>
    <w:p w14:paraId="02DE4AFE" w14:textId="77777777" w:rsidR="00596D47" w:rsidRDefault="00596D47">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2546</w:t>
      </w:r>
    </w:p>
    <w:p w14:paraId="24EF97AA" w14:textId="77777777" w:rsidR="00596D47" w:rsidRDefault="00596D47">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2546</w:t>
      </w:r>
    </w:p>
    <w:p w14:paraId="169A20BE" w14:textId="77777777" w:rsidR="00596D47" w:rsidRDefault="00596D47">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2546</w:t>
      </w:r>
    </w:p>
    <w:p w14:paraId="31E6C42F" w14:textId="77777777" w:rsidR="00596D47" w:rsidRDefault="00596D47">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2546</w:t>
      </w:r>
    </w:p>
    <w:p w14:paraId="7D010A86" w14:textId="77777777" w:rsidR="00596D47" w:rsidRDefault="00596D47">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2550</w:t>
      </w:r>
    </w:p>
    <w:p w14:paraId="2BFDB383" w14:textId="77777777" w:rsidR="00596D47" w:rsidRDefault="00596D47">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2550</w:t>
      </w:r>
    </w:p>
    <w:p w14:paraId="3EDC73BE" w14:textId="77777777" w:rsidR="00596D47" w:rsidRDefault="00596D47">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2550</w:t>
      </w:r>
    </w:p>
    <w:p w14:paraId="2A5120FB" w14:textId="77777777" w:rsidR="00596D47" w:rsidRDefault="00596D47">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2550</w:t>
      </w:r>
    </w:p>
    <w:p w14:paraId="056B18AD" w14:textId="77777777" w:rsidR="00596D47" w:rsidRDefault="00596D47">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2556</w:t>
      </w:r>
    </w:p>
    <w:p w14:paraId="789E5001" w14:textId="77777777" w:rsidR="00596D47" w:rsidRDefault="00596D47">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2556</w:t>
      </w:r>
    </w:p>
    <w:p w14:paraId="6C70282D" w14:textId="77777777" w:rsidR="00596D47" w:rsidRDefault="00596D47">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2556</w:t>
      </w:r>
    </w:p>
    <w:p w14:paraId="25C24341" w14:textId="77777777" w:rsidR="00596D47" w:rsidRDefault="00596D47">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2557</w:t>
      </w:r>
    </w:p>
    <w:p w14:paraId="289AE6A9" w14:textId="77777777" w:rsidR="00596D47" w:rsidRDefault="00596D47">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2563</w:t>
      </w:r>
    </w:p>
    <w:p w14:paraId="598FB743" w14:textId="77777777" w:rsidR="00596D47" w:rsidRDefault="00596D47">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2563</w:t>
      </w:r>
    </w:p>
    <w:p w14:paraId="79766552" w14:textId="77777777" w:rsidR="00596D47" w:rsidRDefault="00596D47">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2563</w:t>
      </w:r>
    </w:p>
    <w:p w14:paraId="4E19EEC7" w14:textId="77777777" w:rsidR="00596D47" w:rsidRDefault="00596D47">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2564</w:t>
      </w:r>
    </w:p>
    <w:p w14:paraId="53EA2906" w14:textId="77777777" w:rsidR="00596D47" w:rsidRDefault="00596D47">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2571</w:t>
      </w:r>
    </w:p>
    <w:p w14:paraId="5934B820" w14:textId="77777777" w:rsidR="00596D47" w:rsidRDefault="00596D47">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2572</w:t>
      </w:r>
    </w:p>
    <w:p w14:paraId="56888182" w14:textId="77777777" w:rsidR="00596D47" w:rsidRDefault="00596D47">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2572</w:t>
      </w:r>
    </w:p>
    <w:p w14:paraId="4DDD48EB" w14:textId="77777777" w:rsidR="00596D47" w:rsidRDefault="00596D47">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2572</w:t>
      </w:r>
    </w:p>
    <w:p w14:paraId="3D434067" w14:textId="77777777" w:rsidR="00596D47" w:rsidRDefault="00596D47">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2579</w:t>
      </w:r>
    </w:p>
    <w:p w14:paraId="580A91DF" w14:textId="77777777" w:rsidR="00596D47" w:rsidRDefault="00596D47">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2580</w:t>
      </w:r>
    </w:p>
    <w:p w14:paraId="288B0BC7" w14:textId="77777777" w:rsidR="00596D47" w:rsidRDefault="00596D47">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2580</w:t>
      </w:r>
    </w:p>
    <w:p w14:paraId="794F9D1E" w14:textId="77777777" w:rsidR="00596D47" w:rsidRDefault="00596D47">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2580</w:t>
      </w:r>
    </w:p>
    <w:p w14:paraId="7E4B8134" w14:textId="77777777" w:rsidR="00596D47" w:rsidRDefault="00596D47">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2585</w:t>
      </w:r>
    </w:p>
    <w:p w14:paraId="31A8AB17" w14:textId="77777777" w:rsidR="00596D47" w:rsidRDefault="00596D47">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2585</w:t>
      </w:r>
    </w:p>
    <w:p w14:paraId="2EB86D4B" w14:textId="77777777" w:rsidR="00596D47" w:rsidRDefault="00596D47">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2585</w:t>
      </w:r>
    </w:p>
    <w:p w14:paraId="7445AB36" w14:textId="77777777" w:rsidR="00596D47" w:rsidRDefault="00596D47">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2585</w:t>
      </w:r>
    </w:p>
    <w:p w14:paraId="2FC63612" w14:textId="77777777" w:rsidR="00596D47" w:rsidRDefault="00596D47">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2589</w:t>
      </w:r>
    </w:p>
    <w:p w14:paraId="62152954" w14:textId="77777777" w:rsidR="00596D47" w:rsidRDefault="00596D47">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2590</w:t>
      </w:r>
    </w:p>
    <w:p w14:paraId="60DF5EB8" w14:textId="77777777" w:rsidR="00596D47" w:rsidRDefault="00596D47">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2590</w:t>
      </w:r>
    </w:p>
    <w:p w14:paraId="7441A590" w14:textId="77777777" w:rsidR="00596D47" w:rsidRDefault="00596D47">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2590</w:t>
      </w:r>
    </w:p>
    <w:p w14:paraId="157974A9" w14:textId="77777777" w:rsidR="00596D47" w:rsidRDefault="00596D47">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2592</w:t>
      </w:r>
    </w:p>
    <w:p w14:paraId="6F7D27DF" w14:textId="77777777" w:rsidR="00596D47" w:rsidRDefault="00596D47">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2592</w:t>
      </w:r>
    </w:p>
    <w:p w14:paraId="2F6F83DC" w14:textId="77777777" w:rsidR="00596D47" w:rsidRDefault="00596D47">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2592</w:t>
      </w:r>
    </w:p>
    <w:p w14:paraId="64224D7C" w14:textId="77777777" w:rsidR="00596D47" w:rsidRDefault="00596D47">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2592</w:t>
      </w:r>
    </w:p>
    <w:p w14:paraId="13038197" w14:textId="77777777" w:rsidR="00596D47" w:rsidRDefault="00596D47">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2593</w:t>
      </w:r>
    </w:p>
    <w:p w14:paraId="088F34C8" w14:textId="77777777" w:rsidR="00596D47" w:rsidRDefault="00596D47">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2593</w:t>
      </w:r>
    </w:p>
    <w:p w14:paraId="78E89599" w14:textId="77777777" w:rsidR="00596D47" w:rsidRDefault="00596D47">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2593</w:t>
      </w:r>
    </w:p>
    <w:p w14:paraId="0DC01096" w14:textId="77777777" w:rsidR="00596D47" w:rsidRDefault="00596D47">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2594</w:t>
      </w:r>
    </w:p>
    <w:p w14:paraId="1C4903AA" w14:textId="77777777" w:rsidR="00596D47" w:rsidRDefault="00596D47">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2596</w:t>
      </w:r>
    </w:p>
    <w:p w14:paraId="381E5AF0" w14:textId="77777777" w:rsidR="00596D47" w:rsidRDefault="00596D47">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2596</w:t>
      </w:r>
    </w:p>
    <w:p w14:paraId="7F937C48" w14:textId="77777777" w:rsidR="00596D47" w:rsidRDefault="00596D47">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2596</w:t>
      </w:r>
    </w:p>
    <w:p w14:paraId="5813C0DA" w14:textId="77777777" w:rsidR="00596D47" w:rsidRDefault="00596D47">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2596</w:t>
      </w:r>
    </w:p>
    <w:p w14:paraId="08DA5E37" w14:textId="77777777" w:rsidR="00596D47" w:rsidRDefault="00596D47">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2597</w:t>
      </w:r>
    </w:p>
    <w:p w14:paraId="3C5D107D" w14:textId="77777777" w:rsidR="00596D47" w:rsidRDefault="00596D47">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2597</w:t>
      </w:r>
    </w:p>
    <w:p w14:paraId="594E6134" w14:textId="77777777" w:rsidR="00596D47" w:rsidRDefault="00596D47">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2597</w:t>
      </w:r>
    </w:p>
    <w:p w14:paraId="2EF3E0E8" w14:textId="77777777" w:rsidR="00596D47" w:rsidRDefault="00596D47">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2598</w:t>
      </w:r>
    </w:p>
    <w:p w14:paraId="5D07F607" w14:textId="77777777" w:rsidR="00596D47" w:rsidRDefault="00596D47">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2600</w:t>
      </w:r>
    </w:p>
    <w:p w14:paraId="15764AE7" w14:textId="77777777" w:rsidR="00596D47" w:rsidRDefault="00596D47">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2600</w:t>
      </w:r>
    </w:p>
    <w:p w14:paraId="76244A05" w14:textId="77777777" w:rsidR="00596D47" w:rsidRDefault="00596D47">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2600</w:t>
      </w:r>
    </w:p>
    <w:p w14:paraId="6938944E" w14:textId="77777777" w:rsidR="00596D47" w:rsidRDefault="00596D47">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2600</w:t>
      </w:r>
    </w:p>
    <w:p w14:paraId="3A9E6328" w14:textId="77777777" w:rsidR="00596D47" w:rsidRDefault="00596D47">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2603</w:t>
      </w:r>
    </w:p>
    <w:p w14:paraId="694EC1CE" w14:textId="77777777" w:rsidR="00596D47" w:rsidRDefault="00596D47">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2603</w:t>
      </w:r>
    </w:p>
    <w:p w14:paraId="0D6DF898" w14:textId="77777777" w:rsidR="00596D47" w:rsidRDefault="00596D47">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2603</w:t>
      </w:r>
    </w:p>
    <w:p w14:paraId="4EE6A341" w14:textId="77777777" w:rsidR="00596D47" w:rsidRDefault="00596D47">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2603</w:t>
      </w:r>
    </w:p>
    <w:p w14:paraId="0111CBC2" w14:textId="77777777" w:rsidR="00596D47" w:rsidRDefault="00596D47">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2605</w:t>
      </w:r>
    </w:p>
    <w:p w14:paraId="22C28E78" w14:textId="77777777" w:rsidR="00596D47" w:rsidRDefault="00596D47">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2606</w:t>
      </w:r>
    </w:p>
    <w:p w14:paraId="1CE065E4" w14:textId="77777777" w:rsidR="00596D47" w:rsidRDefault="00596D47">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2606</w:t>
      </w:r>
    </w:p>
    <w:p w14:paraId="67B1A811" w14:textId="77777777" w:rsidR="00596D47" w:rsidRDefault="00596D47">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2606</w:t>
      </w:r>
    </w:p>
    <w:p w14:paraId="25897A44" w14:textId="77777777" w:rsidR="00596D47" w:rsidRDefault="00596D47">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2608</w:t>
      </w:r>
    </w:p>
    <w:p w14:paraId="26245C05" w14:textId="77777777" w:rsidR="00596D47" w:rsidRDefault="00596D47">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2608</w:t>
      </w:r>
    </w:p>
    <w:p w14:paraId="5BEAF312" w14:textId="77777777" w:rsidR="00596D47" w:rsidRDefault="00596D47">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2608</w:t>
      </w:r>
    </w:p>
    <w:p w14:paraId="5F7BEFC6" w14:textId="77777777" w:rsidR="00596D47" w:rsidRDefault="00596D47">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2608</w:t>
      </w:r>
    </w:p>
    <w:p w14:paraId="30AA70E6" w14:textId="77777777" w:rsidR="00596D47" w:rsidRDefault="00596D47">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2609</w:t>
      </w:r>
    </w:p>
    <w:p w14:paraId="15B9E599" w14:textId="77777777" w:rsidR="00596D47" w:rsidRDefault="00596D47">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2609</w:t>
      </w:r>
    </w:p>
    <w:p w14:paraId="17A9E159" w14:textId="77777777" w:rsidR="00596D47" w:rsidRDefault="00596D47">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2609</w:t>
      </w:r>
    </w:p>
    <w:p w14:paraId="6B36C0BC" w14:textId="77777777" w:rsidR="00596D47" w:rsidRDefault="00596D47">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2610</w:t>
      </w:r>
    </w:p>
    <w:p w14:paraId="2E8CEF59" w14:textId="77777777" w:rsidR="00596D47" w:rsidRDefault="00596D47">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2612</w:t>
      </w:r>
    </w:p>
    <w:p w14:paraId="6FC6F754" w14:textId="77777777" w:rsidR="00596D47" w:rsidRDefault="00596D47">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2612</w:t>
      </w:r>
    </w:p>
    <w:p w14:paraId="3F0B5517" w14:textId="77777777" w:rsidR="00596D47" w:rsidRDefault="00596D47">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2612</w:t>
      </w:r>
    </w:p>
    <w:p w14:paraId="30CC2BB2" w14:textId="77777777" w:rsidR="00596D47" w:rsidRDefault="00596D47">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2612</w:t>
      </w:r>
    </w:p>
    <w:p w14:paraId="23B52B6D" w14:textId="77777777" w:rsidR="00596D47" w:rsidRDefault="00596D47">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2613</w:t>
      </w:r>
    </w:p>
    <w:p w14:paraId="784FAD51" w14:textId="77777777" w:rsidR="00596D47" w:rsidRDefault="00596D47">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2613</w:t>
      </w:r>
    </w:p>
    <w:p w14:paraId="23B8E986" w14:textId="77777777" w:rsidR="00596D47" w:rsidRDefault="00596D47">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2613</w:t>
      </w:r>
    </w:p>
    <w:p w14:paraId="07E37F24" w14:textId="77777777" w:rsidR="00596D47" w:rsidRDefault="00596D47">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2614</w:t>
      </w:r>
    </w:p>
    <w:p w14:paraId="3D914A2A" w14:textId="77777777" w:rsidR="00596D47" w:rsidRDefault="00596D47">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2616</w:t>
      </w:r>
    </w:p>
    <w:p w14:paraId="09D70F0B" w14:textId="77777777" w:rsidR="00596D47" w:rsidRDefault="00596D47">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2616</w:t>
      </w:r>
    </w:p>
    <w:p w14:paraId="1A68CE0C" w14:textId="77777777" w:rsidR="00596D47" w:rsidRDefault="00596D47">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2616</w:t>
      </w:r>
    </w:p>
    <w:p w14:paraId="41B56CEA" w14:textId="77777777" w:rsidR="00596D47" w:rsidRDefault="00596D47">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2616</w:t>
      </w:r>
    </w:p>
    <w:p w14:paraId="68201C94" w14:textId="77777777" w:rsidR="00596D47" w:rsidRDefault="00596D47">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2618</w:t>
      </w:r>
    </w:p>
    <w:p w14:paraId="32F55639" w14:textId="77777777" w:rsidR="00596D47" w:rsidRDefault="00596D47">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2619</w:t>
      </w:r>
    </w:p>
    <w:p w14:paraId="08F9973C" w14:textId="77777777" w:rsidR="00596D47" w:rsidRDefault="00596D47">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2619</w:t>
      </w:r>
    </w:p>
    <w:p w14:paraId="6A2B9A0F" w14:textId="77777777" w:rsidR="00596D47" w:rsidRDefault="00596D47">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2619</w:t>
      </w:r>
    </w:p>
    <w:p w14:paraId="25C2134F" w14:textId="77777777" w:rsidR="00596D47" w:rsidRDefault="00596D47">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2621</w:t>
      </w:r>
    </w:p>
    <w:p w14:paraId="216B79B8" w14:textId="77777777" w:rsidR="00596D47" w:rsidRDefault="00596D47">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2621</w:t>
      </w:r>
    </w:p>
    <w:p w14:paraId="33294E47" w14:textId="77777777" w:rsidR="00596D47" w:rsidRDefault="00596D47">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2621</w:t>
      </w:r>
    </w:p>
    <w:p w14:paraId="52ACC9BE" w14:textId="77777777" w:rsidR="00596D47" w:rsidRDefault="00596D47">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2621</w:t>
      </w:r>
    </w:p>
    <w:p w14:paraId="49C45098" w14:textId="77777777" w:rsidR="00596D47" w:rsidRDefault="00596D47">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2623</w:t>
      </w:r>
    </w:p>
    <w:p w14:paraId="0B54B781" w14:textId="77777777" w:rsidR="00596D47" w:rsidRDefault="00596D47">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2623</w:t>
      </w:r>
    </w:p>
    <w:p w14:paraId="4C109300" w14:textId="77777777" w:rsidR="00596D47" w:rsidRDefault="00596D47">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2623</w:t>
      </w:r>
    </w:p>
    <w:p w14:paraId="32E43740" w14:textId="77777777" w:rsidR="00596D47" w:rsidRDefault="00596D47">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2623</w:t>
      </w:r>
    </w:p>
    <w:p w14:paraId="78285A54" w14:textId="77777777" w:rsidR="00596D47" w:rsidRDefault="00596D47">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2625</w:t>
      </w:r>
    </w:p>
    <w:p w14:paraId="3F1E3EAE" w14:textId="77777777" w:rsidR="00596D47" w:rsidRDefault="00596D47">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2625</w:t>
      </w:r>
    </w:p>
    <w:p w14:paraId="06575DED" w14:textId="77777777" w:rsidR="00596D47" w:rsidRDefault="00596D47">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2625</w:t>
      </w:r>
    </w:p>
    <w:p w14:paraId="60BAEFDD" w14:textId="77777777" w:rsidR="00596D47" w:rsidRDefault="00596D47">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2625</w:t>
      </w:r>
    </w:p>
    <w:p w14:paraId="7E90D5E9" w14:textId="77777777" w:rsidR="00596D47" w:rsidRDefault="00596D47">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2626</w:t>
      </w:r>
    </w:p>
    <w:p w14:paraId="156B49AD" w14:textId="77777777" w:rsidR="00596D47" w:rsidRDefault="00596D47">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2627</w:t>
      </w:r>
    </w:p>
    <w:p w14:paraId="4FF63967" w14:textId="77777777" w:rsidR="00596D47" w:rsidRDefault="00596D47">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2627</w:t>
      </w:r>
    </w:p>
    <w:p w14:paraId="3405102A" w14:textId="77777777" w:rsidR="00596D47" w:rsidRDefault="00596D47">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2627</w:t>
      </w:r>
    </w:p>
    <w:p w14:paraId="4149FCBD" w14:textId="77777777" w:rsidR="00596D47" w:rsidRDefault="00596D47">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2631</w:t>
      </w:r>
    </w:p>
    <w:p w14:paraId="4E71C490" w14:textId="77777777" w:rsidR="00596D47" w:rsidRDefault="00596D47">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2631</w:t>
      </w:r>
    </w:p>
    <w:p w14:paraId="7D8EA359" w14:textId="77777777" w:rsidR="00596D47" w:rsidRDefault="00596D47">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2631</w:t>
      </w:r>
    </w:p>
    <w:p w14:paraId="641D81C5" w14:textId="77777777" w:rsidR="00596D47" w:rsidRDefault="00596D47">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2635</w:t>
      </w:r>
    </w:p>
    <w:p w14:paraId="5B0846E5" w14:textId="77777777" w:rsidR="00596D47" w:rsidRDefault="00596D47">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2635</w:t>
      </w:r>
    </w:p>
    <w:p w14:paraId="6794A158" w14:textId="77777777" w:rsidR="00596D47" w:rsidRDefault="00596D47">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2635</w:t>
      </w:r>
    </w:p>
    <w:p w14:paraId="4BFEAB39" w14:textId="77777777" w:rsidR="00596D47" w:rsidRDefault="00596D47">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2635</w:t>
      </w:r>
    </w:p>
    <w:p w14:paraId="03FB8606" w14:textId="77777777" w:rsidR="00596D47" w:rsidRDefault="00596D47">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2636</w:t>
      </w:r>
    </w:p>
    <w:p w14:paraId="63513F43" w14:textId="77777777" w:rsidR="00596D47" w:rsidRDefault="00596D47">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2637</w:t>
      </w:r>
    </w:p>
    <w:p w14:paraId="3EF4D830" w14:textId="77777777" w:rsidR="00596D47" w:rsidRDefault="00596D47">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2637</w:t>
      </w:r>
    </w:p>
    <w:p w14:paraId="52168406" w14:textId="77777777" w:rsidR="00596D47" w:rsidRDefault="00596D47">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2637</w:t>
      </w:r>
    </w:p>
    <w:p w14:paraId="44D3CB2C" w14:textId="77777777" w:rsidR="00596D47" w:rsidRDefault="00596D47">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2637</w:t>
      </w:r>
    </w:p>
    <w:p w14:paraId="0C262D88" w14:textId="77777777" w:rsidR="00596D47" w:rsidRDefault="00596D47">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2639</w:t>
      </w:r>
    </w:p>
    <w:p w14:paraId="2FAD6604" w14:textId="77777777" w:rsidR="00596D47" w:rsidRDefault="00596D47">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2639</w:t>
      </w:r>
    </w:p>
    <w:p w14:paraId="2A2F765B" w14:textId="77777777" w:rsidR="00596D47" w:rsidRDefault="00596D47">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2639</w:t>
      </w:r>
    </w:p>
    <w:p w14:paraId="79DC3ECC" w14:textId="77777777" w:rsidR="00596D47" w:rsidRDefault="00596D47">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2639</w:t>
      </w:r>
    </w:p>
    <w:p w14:paraId="11620BBA" w14:textId="77777777" w:rsidR="00596D47" w:rsidRDefault="00596D47">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2641</w:t>
      </w:r>
    </w:p>
    <w:p w14:paraId="79689C88" w14:textId="77777777" w:rsidR="00596D47" w:rsidRDefault="00596D47">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2641</w:t>
      </w:r>
    </w:p>
    <w:p w14:paraId="3D4A15ED" w14:textId="77777777" w:rsidR="00596D47" w:rsidRDefault="00596D47">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2641</w:t>
      </w:r>
    </w:p>
    <w:p w14:paraId="5E37FD23" w14:textId="77777777" w:rsidR="00596D47" w:rsidRDefault="00596D47">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2641</w:t>
      </w:r>
    </w:p>
    <w:p w14:paraId="24F711F7" w14:textId="77777777" w:rsidR="00596D47" w:rsidRDefault="00596D47">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2643</w:t>
      </w:r>
    </w:p>
    <w:p w14:paraId="3578F9F0" w14:textId="77777777" w:rsidR="00596D47" w:rsidRDefault="00596D47">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2643</w:t>
      </w:r>
    </w:p>
    <w:p w14:paraId="7D19316B" w14:textId="77777777" w:rsidR="00596D47" w:rsidRDefault="00596D47">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2643</w:t>
      </w:r>
    </w:p>
    <w:p w14:paraId="4A89CFC7" w14:textId="77777777" w:rsidR="00596D47" w:rsidRDefault="00596D47">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2643</w:t>
      </w:r>
    </w:p>
    <w:p w14:paraId="23F4F384" w14:textId="77777777" w:rsidR="00596D47" w:rsidRDefault="00596D47">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2646</w:t>
      </w:r>
    </w:p>
    <w:p w14:paraId="072EC9DA" w14:textId="77777777" w:rsidR="00596D47" w:rsidRDefault="00596D47">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2646</w:t>
      </w:r>
    </w:p>
    <w:p w14:paraId="29025AD5" w14:textId="77777777" w:rsidR="00596D47" w:rsidRDefault="00596D47">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2646</w:t>
      </w:r>
    </w:p>
    <w:p w14:paraId="5A635E6A" w14:textId="77777777" w:rsidR="00596D47" w:rsidRDefault="00596D47">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2646</w:t>
      </w:r>
    </w:p>
    <w:p w14:paraId="3129FBD3" w14:textId="77777777" w:rsidR="00596D47" w:rsidRDefault="00596D47">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2648</w:t>
      </w:r>
    </w:p>
    <w:p w14:paraId="32AE9609" w14:textId="77777777" w:rsidR="00596D47" w:rsidRDefault="00596D47">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2649</w:t>
      </w:r>
    </w:p>
    <w:p w14:paraId="6EBE9C93" w14:textId="77777777" w:rsidR="00596D47" w:rsidRDefault="00596D47">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2649</w:t>
      </w:r>
    </w:p>
    <w:p w14:paraId="2189B448" w14:textId="77777777" w:rsidR="00596D47" w:rsidRDefault="00596D47">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2649</w:t>
      </w:r>
    </w:p>
    <w:p w14:paraId="3AD5F1D1" w14:textId="77777777" w:rsidR="00596D47" w:rsidRDefault="00596D47">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2651</w:t>
      </w:r>
    </w:p>
    <w:p w14:paraId="3CAAB997" w14:textId="77777777" w:rsidR="00596D47" w:rsidRDefault="00596D47">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2651</w:t>
      </w:r>
    </w:p>
    <w:p w14:paraId="7C9EA773" w14:textId="77777777" w:rsidR="00596D47" w:rsidRDefault="00596D47">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2651</w:t>
      </w:r>
    </w:p>
    <w:p w14:paraId="6D8ADF8F" w14:textId="77777777" w:rsidR="00596D47" w:rsidRDefault="00596D47">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2651</w:t>
      </w:r>
    </w:p>
    <w:p w14:paraId="03AF69AA" w14:textId="77777777" w:rsidR="00596D47" w:rsidRDefault="00596D47">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2653</w:t>
      </w:r>
    </w:p>
    <w:p w14:paraId="7B7543D8" w14:textId="77777777" w:rsidR="00596D47" w:rsidRDefault="00596D47">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2653</w:t>
      </w:r>
    </w:p>
    <w:p w14:paraId="5CB8B24C" w14:textId="77777777" w:rsidR="00596D47" w:rsidRDefault="00596D47">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2653</w:t>
      </w:r>
    </w:p>
    <w:p w14:paraId="349CFF20" w14:textId="77777777" w:rsidR="00596D47" w:rsidRDefault="00596D47">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2653</w:t>
      </w:r>
    </w:p>
    <w:p w14:paraId="05F44F96" w14:textId="77777777" w:rsidR="00596D47" w:rsidRDefault="00596D47">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2656</w:t>
      </w:r>
    </w:p>
    <w:p w14:paraId="089DE29F" w14:textId="77777777" w:rsidR="00596D47" w:rsidRDefault="00596D47">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2656</w:t>
      </w:r>
    </w:p>
    <w:p w14:paraId="2C0B98EC" w14:textId="77777777" w:rsidR="00596D47" w:rsidRDefault="00596D47">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2656</w:t>
      </w:r>
    </w:p>
    <w:p w14:paraId="53F66130" w14:textId="77777777" w:rsidR="00596D47" w:rsidRDefault="00596D47">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2656</w:t>
      </w:r>
    </w:p>
    <w:p w14:paraId="2DFB44E8" w14:textId="77777777" w:rsidR="00596D47" w:rsidRDefault="00596D47">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2659</w:t>
      </w:r>
    </w:p>
    <w:p w14:paraId="1B8F4349" w14:textId="77777777" w:rsidR="00596D47" w:rsidRDefault="00596D47">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2659</w:t>
      </w:r>
    </w:p>
    <w:p w14:paraId="62151A8A" w14:textId="77777777" w:rsidR="00596D47" w:rsidRDefault="00596D47">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2659</w:t>
      </w:r>
    </w:p>
    <w:p w14:paraId="5EA803DC" w14:textId="77777777" w:rsidR="00596D47" w:rsidRDefault="00596D47">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2659</w:t>
      </w:r>
    </w:p>
    <w:p w14:paraId="6EA9060E" w14:textId="77777777" w:rsidR="00596D47" w:rsidRDefault="00596D47">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2662</w:t>
      </w:r>
    </w:p>
    <w:p w14:paraId="655A3FF1" w14:textId="77777777" w:rsidR="00596D47" w:rsidRDefault="00596D47">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2662</w:t>
      </w:r>
    </w:p>
    <w:p w14:paraId="5254004D" w14:textId="77777777" w:rsidR="00596D47" w:rsidRDefault="00596D47">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2662</w:t>
      </w:r>
    </w:p>
    <w:p w14:paraId="7B9C7E8F" w14:textId="77777777" w:rsidR="00596D47" w:rsidRDefault="00596D47">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2662</w:t>
      </w:r>
    </w:p>
    <w:p w14:paraId="3DB02611" w14:textId="77777777" w:rsidR="00596D47" w:rsidRDefault="00596D47">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2665</w:t>
      </w:r>
    </w:p>
    <w:p w14:paraId="29B1263B" w14:textId="77777777" w:rsidR="00596D47" w:rsidRDefault="00596D47">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2665</w:t>
      </w:r>
    </w:p>
    <w:p w14:paraId="0C1466ED" w14:textId="77777777" w:rsidR="00596D47" w:rsidRDefault="00596D47">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2665</w:t>
      </w:r>
    </w:p>
    <w:p w14:paraId="05BD3C23" w14:textId="77777777" w:rsidR="00596D47" w:rsidRDefault="00596D47">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2665</w:t>
      </w:r>
    </w:p>
    <w:p w14:paraId="47B8BA5E" w14:textId="77777777" w:rsidR="00596D47" w:rsidRDefault="00596D47">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2666</w:t>
      </w:r>
    </w:p>
    <w:p w14:paraId="14D29612" w14:textId="77777777" w:rsidR="00596D47" w:rsidRDefault="00596D47">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2666</w:t>
      </w:r>
    </w:p>
    <w:p w14:paraId="6DD3F5EC" w14:textId="77777777" w:rsidR="00596D47" w:rsidRDefault="00596D47">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2666</w:t>
      </w:r>
    </w:p>
    <w:p w14:paraId="778E4037" w14:textId="77777777" w:rsidR="00596D47" w:rsidRDefault="00596D47">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2666</w:t>
      </w:r>
    </w:p>
    <w:p w14:paraId="274263F6" w14:textId="77777777" w:rsidR="00596D47" w:rsidRDefault="00596D47">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2667</w:t>
      </w:r>
    </w:p>
    <w:p w14:paraId="39019016" w14:textId="77777777" w:rsidR="00596D47" w:rsidRDefault="00596D47">
      <w:pPr>
        <w:pStyle w:val="TOC3"/>
        <w:rPr>
          <w:rFonts w:asciiTheme="minorHAnsi" w:eastAsiaTheme="minorEastAsia" w:hAnsiTheme="minorHAnsi" w:cstheme="minorBidi"/>
          <w:sz w:val="22"/>
          <w:szCs w:val="22"/>
        </w:rPr>
      </w:pPr>
      <w:r w:rsidRPr="00596D47">
        <w:t>A.9.2.13</w:t>
      </w:r>
      <w:r w:rsidRPr="00596D47">
        <w:rPr>
          <w:rFonts w:asciiTheme="minorHAnsi" w:eastAsiaTheme="minorEastAsia" w:hAnsiTheme="minorHAnsi" w:cstheme="minorBidi"/>
          <w:sz w:val="22"/>
          <w:szCs w:val="22"/>
        </w:rPr>
        <w:tab/>
      </w:r>
      <w:r w:rsidRPr="003D1336">
        <w:rPr>
          <w:lang w:val="fi-FI"/>
        </w:rPr>
        <w:t>Void</w:t>
      </w:r>
      <w:r>
        <w:tab/>
        <w:t>2668</w:t>
      </w:r>
    </w:p>
    <w:p w14:paraId="0C016CEB" w14:textId="77777777" w:rsidR="00596D47" w:rsidRDefault="00596D47">
      <w:pPr>
        <w:pStyle w:val="TOC4"/>
        <w:rPr>
          <w:rFonts w:asciiTheme="minorHAnsi" w:eastAsiaTheme="minorEastAsia" w:hAnsiTheme="minorHAnsi" w:cstheme="minorBidi"/>
          <w:sz w:val="22"/>
          <w:szCs w:val="22"/>
        </w:rPr>
      </w:pPr>
      <w:r w:rsidRPr="00596D47">
        <w:t>A.9.2.13.1</w:t>
      </w:r>
      <w:r w:rsidRPr="00596D47">
        <w:rPr>
          <w:rFonts w:asciiTheme="minorHAnsi" w:eastAsiaTheme="minorEastAsia" w:hAnsiTheme="minorHAnsi" w:cstheme="minorBidi"/>
          <w:sz w:val="22"/>
          <w:szCs w:val="22"/>
        </w:rPr>
        <w:tab/>
      </w:r>
      <w:r w:rsidRPr="003D1336">
        <w:rPr>
          <w:lang w:val="fi-FI"/>
        </w:rPr>
        <w:t>Void</w:t>
      </w:r>
      <w:r>
        <w:tab/>
        <w:t>2668</w:t>
      </w:r>
    </w:p>
    <w:p w14:paraId="2DBC2D71" w14:textId="77777777" w:rsidR="00596D47" w:rsidRDefault="00596D47">
      <w:pPr>
        <w:pStyle w:val="TOC4"/>
        <w:rPr>
          <w:rFonts w:asciiTheme="minorHAnsi" w:eastAsiaTheme="minorEastAsia" w:hAnsiTheme="minorHAnsi" w:cstheme="minorBidi"/>
          <w:sz w:val="22"/>
          <w:szCs w:val="22"/>
        </w:rPr>
      </w:pPr>
      <w:r w:rsidRPr="00596D47">
        <w:t>A.9.2.13.2</w:t>
      </w:r>
      <w:r w:rsidRPr="00596D47">
        <w:rPr>
          <w:rFonts w:asciiTheme="minorHAnsi" w:eastAsiaTheme="minorEastAsia" w:hAnsiTheme="minorHAnsi" w:cstheme="minorBidi"/>
          <w:sz w:val="22"/>
          <w:szCs w:val="22"/>
        </w:rPr>
        <w:tab/>
      </w:r>
      <w:r w:rsidRPr="003D1336">
        <w:rPr>
          <w:lang w:val="fi-FI"/>
        </w:rPr>
        <w:t>Void</w:t>
      </w:r>
      <w:r>
        <w:tab/>
        <w:t>2668</w:t>
      </w:r>
    </w:p>
    <w:p w14:paraId="27281920" w14:textId="77777777" w:rsidR="00596D47" w:rsidRDefault="00596D47">
      <w:pPr>
        <w:pStyle w:val="TOC4"/>
        <w:rPr>
          <w:rFonts w:asciiTheme="minorHAnsi" w:eastAsiaTheme="minorEastAsia" w:hAnsiTheme="minorHAnsi" w:cstheme="minorBidi"/>
          <w:sz w:val="22"/>
          <w:szCs w:val="22"/>
        </w:rPr>
      </w:pPr>
      <w:r w:rsidRPr="00596D47">
        <w:t>A.9.2.13.3</w:t>
      </w:r>
      <w:r w:rsidRPr="00596D47">
        <w:rPr>
          <w:rFonts w:asciiTheme="minorHAnsi" w:eastAsiaTheme="minorEastAsia" w:hAnsiTheme="minorHAnsi" w:cstheme="minorBidi"/>
          <w:sz w:val="22"/>
          <w:szCs w:val="22"/>
        </w:rPr>
        <w:tab/>
      </w:r>
      <w:r w:rsidRPr="003D1336">
        <w:rPr>
          <w:lang w:val="fi-FI"/>
        </w:rPr>
        <w:t>Void</w:t>
      </w:r>
      <w:r>
        <w:tab/>
        <w:t>2668</w:t>
      </w:r>
    </w:p>
    <w:p w14:paraId="4858A8A2" w14:textId="77777777" w:rsidR="00596D47" w:rsidRDefault="00596D47">
      <w:pPr>
        <w:pStyle w:val="TOC3"/>
        <w:rPr>
          <w:rFonts w:asciiTheme="minorHAnsi" w:eastAsiaTheme="minorEastAsia" w:hAnsiTheme="minorHAnsi" w:cstheme="minorBidi"/>
          <w:sz w:val="22"/>
          <w:szCs w:val="22"/>
        </w:rPr>
      </w:pPr>
      <w:r w:rsidRPr="00596D47">
        <w:t>A.9.2.14</w:t>
      </w:r>
      <w:r w:rsidRPr="00596D47">
        <w:rPr>
          <w:rFonts w:asciiTheme="minorHAnsi" w:eastAsiaTheme="minorEastAsia" w:hAnsiTheme="minorHAnsi" w:cstheme="minorBidi"/>
          <w:sz w:val="22"/>
          <w:szCs w:val="22"/>
        </w:rPr>
        <w:tab/>
      </w:r>
      <w:r w:rsidRPr="003D1336">
        <w:rPr>
          <w:lang w:val="fi-FI"/>
        </w:rPr>
        <w:t>Void</w:t>
      </w:r>
      <w:r>
        <w:tab/>
        <w:t>2668</w:t>
      </w:r>
    </w:p>
    <w:p w14:paraId="0C4A17AF" w14:textId="77777777" w:rsidR="00596D47" w:rsidRDefault="00596D47">
      <w:pPr>
        <w:pStyle w:val="TOC4"/>
        <w:rPr>
          <w:rFonts w:asciiTheme="minorHAnsi" w:eastAsiaTheme="minorEastAsia" w:hAnsiTheme="minorHAnsi" w:cstheme="minorBidi"/>
          <w:sz w:val="22"/>
          <w:szCs w:val="22"/>
        </w:rPr>
      </w:pPr>
      <w:r w:rsidRPr="00596D47">
        <w:t>A.9.2.14.1</w:t>
      </w:r>
      <w:r w:rsidRPr="00596D47">
        <w:rPr>
          <w:rFonts w:asciiTheme="minorHAnsi" w:eastAsiaTheme="minorEastAsia" w:hAnsiTheme="minorHAnsi" w:cstheme="minorBidi"/>
          <w:sz w:val="22"/>
          <w:szCs w:val="22"/>
        </w:rPr>
        <w:tab/>
      </w:r>
      <w:r w:rsidRPr="003D1336">
        <w:rPr>
          <w:lang w:val="fi-FI"/>
        </w:rPr>
        <w:t>Void</w:t>
      </w:r>
      <w:r>
        <w:tab/>
        <w:t>2668</w:t>
      </w:r>
    </w:p>
    <w:p w14:paraId="117B5D55" w14:textId="77777777" w:rsidR="00596D47" w:rsidRDefault="00596D47">
      <w:pPr>
        <w:pStyle w:val="TOC4"/>
        <w:rPr>
          <w:rFonts w:asciiTheme="minorHAnsi" w:eastAsiaTheme="minorEastAsia" w:hAnsiTheme="minorHAnsi" w:cstheme="minorBidi"/>
          <w:sz w:val="22"/>
          <w:szCs w:val="22"/>
        </w:rPr>
      </w:pPr>
      <w:r w:rsidRPr="00596D47">
        <w:t>A.9.2.14.2</w:t>
      </w:r>
      <w:r w:rsidRPr="00596D47">
        <w:rPr>
          <w:rFonts w:asciiTheme="minorHAnsi" w:eastAsiaTheme="minorEastAsia" w:hAnsiTheme="minorHAnsi" w:cstheme="minorBidi"/>
          <w:sz w:val="22"/>
          <w:szCs w:val="22"/>
        </w:rPr>
        <w:tab/>
      </w:r>
      <w:r w:rsidRPr="003D1336">
        <w:rPr>
          <w:lang w:val="fi-FI"/>
        </w:rPr>
        <w:t>Void</w:t>
      </w:r>
      <w:r>
        <w:tab/>
        <w:t>2668</w:t>
      </w:r>
    </w:p>
    <w:p w14:paraId="44B847AA" w14:textId="77777777" w:rsidR="00596D47" w:rsidRDefault="00596D47">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2668</w:t>
      </w:r>
    </w:p>
    <w:p w14:paraId="6CA23107" w14:textId="77777777" w:rsidR="00596D47" w:rsidRDefault="00596D47">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2668</w:t>
      </w:r>
    </w:p>
    <w:p w14:paraId="253FC571" w14:textId="77777777" w:rsidR="00596D47" w:rsidRDefault="00596D47">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2668</w:t>
      </w:r>
    </w:p>
    <w:p w14:paraId="1A86491C" w14:textId="77777777" w:rsidR="00596D47" w:rsidRDefault="00596D47">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2668</w:t>
      </w:r>
    </w:p>
    <w:p w14:paraId="2CAF6E78" w14:textId="77777777" w:rsidR="00596D47" w:rsidRDefault="00596D47">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2671</w:t>
      </w:r>
    </w:p>
    <w:p w14:paraId="612DCD61" w14:textId="77777777" w:rsidR="00596D47" w:rsidRDefault="00596D47">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2671</w:t>
      </w:r>
    </w:p>
    <w:p w14:paraId="352CEFA2" w14:textId="77777777" w:rsidR="00596D47" w:rsidRDefault="00596D47">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2671</w:t>
      </w:r>
    </w:p>
    <w:p w14:paraId="17F1FB30" w14:textId="77777777" w:rsidR="00596D47" w:rsidRDefault="00596D47">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2671</w:t>
      </w:r>
    </w:p>
    <w:p w14:paraId="393E120A" w14:textId="77777777" w:rsidR="00596D47" w:rsidRDefault="00596D47">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2674</w:t>
      </w:r>
    </w:p>
    <w:p w14:paraId="1D46ECEA" w14:textId="77777777" w:rsidR="00596D47" w:rsidRDefault="00596D47">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2674</w:t>
      </w:r>
    </w:p>
    <w:p w14:paraId="44FB9A55" w14:textId="77777777" w:rsidR="00596D47" w:rsidRDefault="00596D47">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2674</w:t>
      </w:r>
    </w:p>
    <w:p w14:paraId="035C9A1B" w14:textId="77777777" w:rsidR="00596D47" w:rsidRDefault="00596D47">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2674</w:t>
      </w:r>
    </w:p>
    <w:p w14:paraId="1290AE84" w14:textId="77777777" w:rsidR="00596D47" w:rsidRDefault="00596D47">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2676</w:t>
      </w:r>
    </w:p>
    <w:p w14:paraId="5383B3FA" w14:textId="77777777" w:rsidR="00596D47" w:rsidRDefault="00596D47">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2676</w:t>
      </w:r>
    </w:p>
    <w:p w14:paraId="7E9C563B" w14:textId="77777777" w:rsidR="00596D47" w:rsidRDefault="00596D47">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2676</w:t>
      </w:r>
    </w:p>
    <w:p w14:paraId="4EA52286" w14:textId="77777777" w:rsidR="00596D47" w:rsidRDefault="00596D47">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2676</w:t>
      </w:r>
    </w:p>
    <w:p w14:paraId="302A49B8" w14:textId="77777777" w:rsidR="00596D47" w:rsidRDefault="00596D47">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2678</w:t>
      </w:r>
    </w:p>
    <w:p w14:paraId="615AE5EB" w14:textId="77777777" w:rsidR="00596D47" w:rsidRDefault="00596D47">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2678</w:t>
      </w:r>
    </w:p>
    <w:p w14:paraId="77334C8C" w14:textId="77777777" w:rsidR="00596D47" w:rsidRDefault="00596D47">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2678</w:t>
      </w:r>
    </w:p>
    <w:p w14:paraId="060C9172" w14:textId="77777777" w:rsidR="00596D47" w:rsidRDefault="00596D47">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2678</w:t>
      </w:r>
    </w:p>
    <w:p w14:paraId="2B347C2F" w14:textId="77777777" w:rsidR="00596D47" w:rsidRDefault="00596D47">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2680</w:t>
      </w:r>
    </w:p>
    <w:p w14:paraId="178CF2A4" w14:textId="77777777" w:rsidR="00596D47" w:rsidRDefault="00596D47">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2680</w:t>
      </w:r>
    </w:p>
    <w:p w14:paraId="15452FB5" w14:textId="77777777" w:rsidR="00596D47" w:rsidRDefault="00596D47">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2680</w:t>
      </w:r>
    </w:p>
    <w:p w14:paraId="1A43FA17" w14:textId="77777777" w:rsidR="00596D47" w:rsidRDefault="00596D47">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2680</w:t>
      </w:r>
    </w:p>
    <w:p w14:paraId="3CDDF4D6" w14:textId="77777777" w:rsidR="00596D47" w:rsidRDefault="00596D47">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2682</w:t>
      </w:r>
    </w:p>
    <w:p w14:paraId="2A067D3A" w14:textId="77777777" w:rsidR="00596D47" w:rsidRDefault="00596D47">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2682</w:t>
      </w:r>
    </w:p>
    <w:p w14:paraId="55FED87C" w14:textId="77777777" w:rsidR="00596D47" w:rsidRDefault="00596D47">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2682</w:t>
      </w:r>
    </w:p>
    <w:p w14:paraId="2CC3F2A7" w14:textId="77777777" w:rsidR="00596D47" w:rsidRDefault="00596D47">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2682</w:t>
      </w:r>
    </w:p>
    <w:p w14:paraId="7440AFD4" w14:textId="77777777" w:rsidR="00596D47" w:rsidRDefault="00596D47">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2684</w:t>
      </w:r>
    </w:p>
    <w:p w14:paraId="70A65CF0" w14:textId="77777777" w:rsidR="00596D47" w:rsidRDefault="00596D47">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2684</w:t>
      </w:r>
    </w:p>
    <w:p w14:paraId="39484605" w14:textId="77777777" w:rsidR="00596D47" w:rsidRDefault="00596D47">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2684</w:t>
      </w:r>
    </w:p>
    <w:p w14:paraId="24B2F7C6" w14:textId="77777777" w:rsidR="00596D47" w:rsidRDefault="00596D47">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2684</w:t>
      </w:r>
    </w:p>
    <w:p w14:paraId="00D82520" w14:textId="77777777" w:rsidR="00596D47" w:rsidRDefault="00596D47">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2685</w:t>
      </w:r>
    </w:p>
    <w:p w14:paraId="7F14E6F5" w14:textId="77777777" w:rsidR="00596D47" w:rsidRDefault="00596D47">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2685</w:t>
      </w:r>
    </w:p>
    <w:p w14:paraId="5FED36E5" w14:textId="77777777" w:rsidR="00596D47" w:rsidRDefault="00596D47">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2685</w:t>
      </w:r>
    </w:p>
    <w:p w14:paraId="2A5FD82B" w14:textId="77777777" w:rsidR="00596D47" w:rsidRDefault="00596D47">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2685</w:t>
      </w:r>
    </w:p>
    <w:p w14:paraId="39F4AF74" w14:textId="77777777" w:rsidR="00596D47" w:rsidRDefault="00596D47">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2687</w:t>
      </w:r>
    </w:p>
    <w:p w14:paraId="7AFBDA11" w14:textId="77777777" w:rsidR="00596D47" w:rsidRDefault="00596D47">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2687</w:t>
      </w:r>
    </w:p>
    <w:p w14:paraId="2AE9B1B8" w14:textId="77777777" w:rsidR="00596D47" w:rsidRDefault="00596D47">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2687</w:t>
      </w:r>
    </w:p>
    <w:p w14:paraId="625396EA" w14:textId="77777777" w:rsidR="00596D47" w:rsidRDefault="00596D47">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2687</w:t>
      </w:r>
    </w:p>
    <w:p w14:paraId="3BD17C41" w14:textId="77777777" w:rsidR="00596D47" w:rsidRDefault="00596D47">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2687</w:t>
      </w:r>
    </w:p>
    <w:p w14:paraId="6E989D02" w14:textId="77777777" w:rsidR="00596D47" w:rsidRDefault="00596D47">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2688</w:t>
      </w:r>
    </w:p>
    <w:p w14:paraId="6FCC35EF" w14:textId="77777777" w:rsidR="00596D47" w:rsidRDefault="00596D47">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2688</w:t>
      </w:r>
    </w:p>
    <w:p w14:paraId="083DF45C" w14:textId="77777777" w:rsidR="00596D47" w:rsidRDefault="00596D47">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2688</w:t>
      </w:r>
    </w:p>
    <w:p w14:paraId="4BD41B81" w14:textId="77777777" w:rsidR="00596D47" w:rsidRDefault="00596D47">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2691</w:t>
      </w:r>
    </w:p>
    <w:p w14:paraId="232FF28A" w14:textId="77777777" w:rsidR="00596D47" w:rsidRDefault="00596D47">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2691</w:t>
      </w:r>
    </w:p>
    <w:p w14:paraId="01786756" w14:textId="77777777" w:rsidR="00596D47" w:rsidRDefault="00596D47">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2691</w:t>
      </w:r>
    </w:p>
    <w:p w14:paraId="0321017F" w14:textId="77777777" w:rsidR="00596D47" w:rsidRDefault="00596D47">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2691</w:t>
      </w:r>
    </w:p>
    <w:p w14:paraId="244321E8" w14:textId="77777777" w:rsidR="00596D47" w:rsidRDefault="00596D47">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2694</w:t>
      </w:r>
    </w:p>
    <w:p w14:paraId="3E788C2C" w14:textId="77777777" w:rsidR="00596D47" w:rsidRDefault="00596D47">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2694</w:t>
      </w:r>
    </w:p>
    <w:p w14:paraId="31A638BB" w14:textId="77777777" w:rsidR="00596D47" w:rsidRDefault="00596D47">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2694</w:t>
      </w:r>
    </w:p>
    <w:p w14:paraId="50DB3DB1" w14:textId="77777777" w:rsidR="00596D47" w:rsidRDefault="00596D47">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2694</w:t>
      </w:r>
    </w:p>
    <w:p w14:paraId="05DA8E63" w14:textId="77777777" w:rsidR="00596D47" w:rsidRDefault="00596D47">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2695</w:t>
      </w:r>
    </w:p>
    <w:p w14:paraId="2C9532B3" w14:textId="77777777" w:rsidR="00596D47" w:rsidRDefault="00596D47">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2695</w:t>
      </w:r>
    </w:p>
    <w:p w14:paraId="72C6C27C" w14:textId="77777777" w:rsidR="00596D47" w:rsidRDefault="00596D47">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2695</w:t>
      </w:r>
    </w:p>
    <w:p w14:paraId="4E1FF77F" w14:textId="77777777" w:rsidR="00596D47" w:rsidRDefault="00596D47">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2695</w:t>
      </w:r>
    </w:p>
    <w:p w14:paraId="3B66A512" w14:textId="77777777" w:rsidR="00596D47" w:rsidRDefault="00596D47">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2697</w:t>
      </w:r>
    </w:p>
    <w:p w14:paraId="6BD76686" w14:textId="77777777" w:rsidR="00596D47" w:rsidRDefault="00596D47">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2697</w:t>
      </w:r>
    </w:p>
    <w:p w14:paraId="41850B5B" w14:textId="77777777" w:rsidR="00596D47" w:rsidRDefault="00596D47">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2697</w:t>
      </w:r>
    </w:p>
    <w:p w14:paraId="28117275" w14:textId="77777777" w:rsidR="00596D47" w:rsidRDefault="00596D47">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2697</w:t>
      </w:r>
    </w:p>
    <w:p w14:paraId="4060C886" w14:textId="77777777" w:rsidR="00596D47" w:rsidRDefault="00596D47">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2699</w:t>
      </w:r>
    </w:p>
    <w:p w14:paraId="5BF9843C" w14:textId="77777777" w:rsidR="00596D47" w:rsidRDefault="00596D47">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2699</w:t>
      </w:r>
    </w:p>
    <w:p w14:paraId="0E52DD8C" w14:textId="77777777" w:rsidR="00596D47" w:rsidRDefault="00596D47">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2699</w:t>
      </w:r>
    </w:p>
    <w:p w14:paraId="1C09FEFB" w14:textId="77777777" w:rsidR="00596D47" w:rsidRDefault="00596D47">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2699</w:t>
      </w:r>
    </w:p>
    <w:p w14:paraId="4687A2B9" w14:textId="77777777" w:rsidR="00596D47" w:rsidRDefault="00596D47">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2701</w:t>
      </w:r>
    </w:p>
    <w:p w14:paraId="5C7A6E3E" w14:textId="77777777" w:rsidR="00596D47" w:rsidRDefault="00596D47">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2701</w:t>
      </w:r>
    </w:p>
    <w:p w14:paraId="5FE434F6" w14:textId="77777777" w:rsidR="00596D47" w:rsidRDefault="00596D47">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2701</w:t>
      </w:r>
    </w:p>
    <w:p w14:paraId="50D0A58C" w14:textId="77777777" w:rsidR="00596D47" w:rsidRDefault="00596D47">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2701</w:t>
      </w:r>
    </w:p>
    <w:p w14:paraId="6F6BC014" w14:textId="77777777" w:rsidR="00596D47" w:rsidRDefault="00596D47">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2703</w:t>
      </w:r>
    </w:p>
    <w:p w14:paraId="13B49F67" w14:textId="77777777" w:rsidR="00596D47" w:rsidRDefault="00596D47">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2703</w:t>
      </w:r>
    </w:p>
    <w:p w14:paraId="1353E7B2" w14:textId="77777777" w:rsidR="00596D47" w:rsidRDefault="00596D47">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2703</w:t>
      </w:r>
    </w:p>
    <w:p w14:paraId="14EC50C3" w14:textId="77777777" w:rsidR="00596D47" w:rsidRDefault="00596D47">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2703</w:t>
      </w:r>
    </w:p>
    <w:p w14:paraId="48E30C0D" w14:textId="77777777" w:rsidR="00596D47" w:rsidRDefault="00596D47">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2705</w:t>
      </w:r>
    </w:p>
    <w:p w14:paraId="495225F0" w14:textId="77777777" w:rsidR="00596D47" w:rsidRDefault="00596D47">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2705</w:t>
      </w:r>
    </w:p>
    <w:p w14:paraId="6F865282" w14:textId="77777777" w:rsidR="00596D47" w:rsidRDefault="00596D47">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2705</w:t>
      </w:r>
    </w:p>
    <w:p w14:paraId="0F183BC4" w14:textId="77777777" w:rsidR="00596D47" w:rsidRDefault="00596D47">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2705</w:t>
      </w:r>
    </w:p>
    <w:p w14:paraId="2FB98F78" w14:textId="77777777" w:rsidR="00596D47" w:rsidRDefault="00596D47">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2707</w:t>
      </w:r>
    </w:p>
    <w:p w14:paraId="7CC1AA15" w14:textId="77777777" w:rsidR="00596D47" w:rsidRDefault="00596D47">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2707</w:t>
      </w:r>
    </w:p>
    <w:p w14:paraId="2CA6F060" w14:textId="77777777" w:rsidR="00596D47" w:rsidRDefault="00596D47">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2707</w:t>
      </w:r>
    </w:p>
    <w:p w14:paraId="1B605963" w14:textId="77777777" w:rsidR="00596D47" w:rsidRDefault="00596D47">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2707</w:t>
      </w:r>
    </w:p>
    <w:p w14:paraId="5A51DB84" w14:textId="77777777" w:rsidR="00596D47" w:rsidRDefault="00596D47">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2709</w:t>
      </w:r>
    </w:p>
    <w:p w14:paraId="115F4BC5" w14:textId="77777777" w:rsidR="00596D47" w:rsidRDefault="00596D47">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2709</w:t>
      </w:r>
    </w:p>
    <w:p w14:paraId="0FEA7EDD" w14:textId="77777777" w:rsidR="00596D47" w:rsidRDefault="00596D47">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2709</w:t>
      </w:r>
    </w:p>
    <w:p w14:paraId="3211A3E7" w14:textId="77777777" w:rsidR="00596D47" w:rsidRDefault="00596D47">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2709</w:t>
      </w:r>
    </w:p>
    <w:p w14:paraId="69C9908F" w14:textId="77777777" w:rsidR="00596D47" w:rsidRDefault="00596D47">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2711</w:t>
      </w:r>
    </w:p>
    <w:p w14:paraId="74BBAE44" w14:textId="77777777" w:rsidR="00596D47" w:rsidRDefault="00596D47">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2711</w:t>
      </w:r>
    </w:p>
    <w:p w14:paraId="5F194B41" w14:textId="77777777" w:rsidR="00596D47" w:rsidRDefault="00596D47">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2711</w:t>
      </w:r>
    </w:p>
    <w:p w14:paraId="6868F3D2" w14:textId="77777777" w:rsidR="00596D47" w:rsidRDefault="00596D47">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2711</w:t>
      </w:r>
    </w:p>
    <w:p w14:paraId="1D5EBF1F" w14:textId="77777777" w:rsidR="00596D47" w:rsidRDefault="00596D47">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2712</w:t>
      </w:r>
    </w:p>
    <w:p w14:paraId="56D6B717" w14:textId="77777777" w:rsidR="00596D47" w:rsidRDefault="00596D47">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2713</w:t>
      </w:r>
    </w:p>
    <w:p w14:paraId="063ADB5B" w14:textId="77777777" w:rsidR="00596D47" w:rsidRDefault="00596D47">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2713</w:t>
      </w:r>
    </w:p>
    <w:p w14:paraId="1AFDD80D" w14:textId="77777777" w:rsidR="00596D47" w:rsidRDefault="00596D47">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2713</w:t>
      </w:r>
    </w:p>
    <w:p w14:paraId="175621B9" w14:textId="77777777" w:rsidR="00596D47" w:rsidRDefault="00596D47">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2714</w:t>
      </w:r>
    </w:p>
    <w:p w14:paraId="5E58761F" w14:textId="77777777" w:rsidR="00596D47" w:rsidRDefault="00596D47">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2715</w:t>
      </w:r>
    </w:p>
    <w:p w14:paraId="02B85AC8" w14:textId="77777777" w:rsidR="00596D47" w:rsidRDefault="00596D47">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2715</w:t>
      </w:r>
    </w:p>
    <w:p w14:paraId="757F6420" w14:textId="77777777" w:rsidR="00596D47" w:rsidRDefault="00596D47">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333105AE" w14:textId="77777777" w:rsidR="00596D47" w:rsidRDefault="00596D47">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2718</w:t>
      </w:r>
    </w:p>
    <w:p w14:paraId="7AB3BDE6" w14:textId="77777777" w:rsidR="00596D47" w:rsidRDefault="00596D47">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2718</w:t>
      </w:r>
    </w:p>
    <w:p w14:paraId="5C890AA7" w14:textId="77777777" w:rsidR="00596D47" w:rsidRDefault="00596D47">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2718</w:t>
      </w:r>
    </w:p>
    <w:p w14:paraId="106A8A4E" w14:textId="77777777" w:rsidR="00596D47" w:rsidRDefault="00596D47">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2718</w:t>
      </w:r>
    </w:p>
    <w:p w14:paraId="62487972" w14:textId="77777777" w:rsidR="00596D47" w:rsidRDefault="00596D47">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2721</w:t>
      </w:r>
    </w:p>
    <w:p w14:paraId="11680394" w14:textId="77777777" w:rsidR="00596D47" w:rsidRDefault="00596D47">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2721</w:t>
      </w:r>
    </w:p>
    <w:p w14:paraId="5E5DED3A" w14:textId="77777777" w:rsidR="00596D47" w:rsidRDefault="00596D47">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2721</w:t>
      </w:r>
    </w:p>
    <w:p w14:paraId="5462A735" w14:textId="77777777" w:rsidR="00596D47" w:rsidRDefault="00596D47">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2721</w:t>
      </w:r>
    </w:p>
    <w:p w14:paraId="67B56DA0" w14:textId="77777777" w:rsidR="00596D47" w:rsidRDefault="00596D47">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2723</w:t>
      </w:r>
    </w:p>
    <w:p w14:paraId="363B7701" w14:textId="77777777" w:rsidR="00596D47" w:rsidRDefault="00596D47">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2723</w:t>
      </w:r>
    </w:p>
    <w:p w14:paraId="22514013" w14:textId="77777777" w:rsidR="00596D47" w:rsidRDefault="00596D47">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2723</w:t>
      </w:r>
    </w:p>
    <w:p w14:paraId="2213E329" w14:textId="77777777" w:rsidR="00596D47" w:rsidRDefault="00596D47">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2724</w:t>
      </w:r>
    </w:p>
    <w:p w14:paraId="6FFE4F98" w14:textId="77777777" w:rsidR="00596D47" w:rsidRDefault="00596D47">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2726</w:t>
      </w:r>
    </w:p>
    <w:p w14:paraId="0A4060CD" w14:textId="77777777" w:rsidR="00596D47" w:rsidRDefault="00596D47">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2726</w:t>
      </w:r>
    </w:p>
    <w:p w14:paraId="62CE3F35" w14:textId="77777777" w:rsidR="00596D47" w:rsidRDefault="00596D47">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2726</w:t>
      </w:r>
    </w:p>
    <w:p w14:paraId="1D5BD0F0" w14:textId="77777777" w:rsidR="00596D47" w:rsidRDefault="00596D47">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2726</w:t>
      </w:r>
    </w:p>
    <w:p w14:paraId="666B4441" w14:textId="77777777" w:rsidR="00596D47" w:rsidRDefault="00596D47">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2728</w:t>
      </w:r>
    </w:p>
    <w:p w14:paraId="3C264CE0" w14:textId="77777777" w:rsidR="00596D47" w:rsidRDefault="00596D47">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2728</w:t>
      </w:r>
    </w:p>
    <w:p w14:paraId="2460105B" w14:textId="77777777" w:rsidR="00596D47" w:rsidRDefault="00596D47">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2728</w:t>
      </w:r>
    </w:p>
    <w:p w14:paraId="14604AE1" w14:textId="77777777" w:rsidR="00596D47" w:rsidRDefault="00596D47">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2728</w:t>
      </w:r>
    </w:p>
    <w:p w14:paraId="4D2548B8" w14:textId="77777777" w:rsidR="00596D47" w:rsidRDefault="00596D47">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2730</w:t>
      </w:r>
    </w:p>
    <w:p w14:paraId="2A63906A" w14:textId="77777777" w:rsidR="00596D47" w:rsidRDefault="00596D47">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2730</w:t>
      </w:r>
    </w:p>
    <w:p w14:paraId="48A7F69E" w14:textId="77777777" w:rsidR="00596D47" w:rsidRDefault="00596D47">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2730</w:t>
      </w:r>
    </w:p>
    <w:p w14:paraId="6EACE981" w14:textId="77777777" w:rsidR="00596D47" w:rsidRDefault="00596D47">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2730</w:t>
      </w:r>
    </w:p>
    <w:p w14:paraId="7A86FF75" w14:textId="77777777" w:rsidR="00596D47" w:rsidRDefault="00596D47">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2732</w:t>
      </w:r>
    </w:p>
    <w:p w14:paraId="2803269D" w14:textId="77777777" w:rsidR="00596D47" w:rsidRDefault="00596D47">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2732</w:t>
      </w:r>
    </w:p>
    <w:p w14:paraId="1BED194C" w14:textId="77777777" w:rsidR="00596D47" w:rsidRDefault="00596D47">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2732</w:t>
      </w:r>
    </w:p>
    <w:p w14:paraId="71F03E4A" w14:textId="77777777" w:rsidR="00596D47" w:rsidRDefault="00596D47">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2732</w:t>
      </w:r>
    </w:p>
    <w:p w14:paraId="28929A3D" w14:textId="77777777" w:rsidR="00596D47" w:rsidRDefault="00596D47">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2735</w:t>
      </w:r>
    </w:p>
    <w:p w14:paraId="1B33EBA8" w14:textId="77777777" w:rsidR="00596D47" w:rsidRDefault="00596D47">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2735</w:t>
      </w:r>
    </w:p>
    <w:p w14:paraId="31E4492D" w14:textId="77777777" w:rsidR="00596D47" w:rsidRDefault="00596D47">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2736</w:t>
      </w:r>
    </w:p>
    <w:p w14:paraId="1DD7FF38" w14:textId="77777777" w:rsidR="00596D47" w:rsidRDefault="00596D47">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2736</w:t>
      </w:r>
    </w:p>
    <w:p w14:paraId="0266BFD8" w14:textId="77777777" w:rsidR="00596D47" w:rsidRDefault="00596D47">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2739</w:t>
      </w:r>
    </w:p>
    <w:p w14:paraId="3ADA734C" w14:textId="77777777" w:rsidR="00596D47" w:rsidRDefault="00596D47">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2739</w:t>
      </w:r>
    </w:p>
    <w:p w14:paraId="6985FC6E" w14:textId="77777777" w:rsidR="00596D47" w:rsidRDefault="00596D47">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2740</w:t>
      </w:r>
    </w:p>
    <w:p w14:paraId="5432064A" w14:textId="77777777" w:rsidR="00596D47" w:rsidRDefault="00596D47">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2740</w:t>
      </w:r>
    </w:p>
    <w:p w14:paraId="1E28282A" w14:textId="77777777" w:rsidR="00596D47" w:rsidRDefault="00596D47">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2743</w:t>
      </w:r>
    </w:p>
    <w:p w14:paraId="0599A096" w14:textId="77777777" w:rsidR="00596D47" w:rsidRDefault="00596D47">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2743</w:t>
      </w:r>
    </w:p>
    <w:p w14:paraId="71B25F59" w14:textId="77777777" w:rsidR="00596D47" w:rsidRDefault="00596D47">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2743</w:t>
      </w:r>
    </w:p>
    <w:p w14:paraId="6300D6C3" w14:textId="77777777" w:rsidR="00596D47" w:rsidRDefault="00596D47">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2743</w:t>
      </w:r>
    </w:p>
    <w:p w14:paraId="323BD361" w14:textId="77777777" w:rsidR="00596D47" w:rsidRDefault="00596D47">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2746</w:t>
      </w:r>
    </w:p>
    <w:p w14:paraId="3C28F03A" w14:textId="77777777" w:rsidR="00596D47" w:rsidRDefault="00596D47">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2746</w:t>
      </w:r>
    </w:p>
    <w:p w14:paraId="0994BF8F" w14:textId="77777777" w:rsidR="00596D47" w:rsidRDefault="00596D47">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2746</w:t>
      </w:r>
    </w:p>
    <w:p w14:paraId="2A85864D" w14:textId="77777777" w:rsidR="00596D47" w:rsidRDefault="00596D47">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2746</w:t>
      </w:r>
    </w:p>
    <w:p w14:paraId="5F7DF809" w14:textId="77777777" w:rsidR="00596D47" w:rsidRDefault="00596D47">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2750</w:t>
      </w:r>
    </w:p>
    <w:p w14:paraId="7EA156B8" w14:textId="77777777" w:rsidR="00596D47" w:rsidRDefault="00596D47">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2751</w:t>
      </w:r>
    </w:p>
    <w:p w14:paraId="0E88CECD" w14:textId="77777777" w:rsidR="00596D47" w:rsidRDefault="00596D47">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2751</w:t>
      </w:r>
    </w:p>
    <w:p w14:paraId="31724EFD" w14:textId="77777777" w:rsidR="00596D47" w:rsidRDefault="00596D47">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2751</w:t>
      </w:r>
    </w:p>
    <w:p w14:paraId="094D0273" w14:textId="77777777" w:rsidR="00596D47" w:rsidRDefault="00596D47">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2755</w:t>
      </w:r>
    </w:p>
    <w:p w14:paraId="6A63B4A4" w14:textId="77777777" w:rsidR="00596D47" w:rsidRDefault="00596D47">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2755</w:t>
      </w:r>
    </w:p>
    <w:p w14:paraId="0E15E0A2" w14:textId="77777777" w:rsidR="00596D47" w:rsidRDefault="00596D47">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2755</w:t>
      </w:r>
    </w:p>
    <w:p w14:paraId="78574D49" w14:textId="77777777" w:rsidR="00596D47" w:rsidRDefault="00596D47">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2756</w:t>
      </w:r>
    </w:p>
    <w:p w14:paraId="483CF0B1" w14:textId="77777777" w:rsidR="00596D47" w:rsidRDefault="00596D47">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2759</w:t>
      </w:r>
    </w:p>
    <w:p w14:paraId="64EA83DA" w14:textId="77777777" w:rsidR="00596D47" w:rsidRDefault="00596D47">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2759</w:t>
      </w:r>
    </w:p>
    <w:p w14:paraId="13D11BF6" w14:textId="77777777" w:rsidR="00596D47" w:rsidRDefault="00596D47">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2759</w:t>
      </w:r>
    </w:p>
    <w:p w14:paraId="582A7712" w14:textId="77777777" w:rsidR="00596D47" w:rsidRDefault="00596D47">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2759</w:t>
      </w:r>
    </w:p>
    <w:p w14:paraId="7026CB0C" w14:textId="77777777" w:rsidR="00596D47" w:rsidRDefault="00596D47">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2761</w:t>
      </w:r>
    </w:p>
    <w:p w14:paraId="1B487F93" w14:textId="77777777" w:rsidR="00596D47" w:rsidRDefault="00596D47">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2762</w:t>
      </w:r>
    </w:p>
    <w:p w14:paraId="4752F9C0" w14:textId="77777777" w:rsidR="00596D47" w:rsidRDefault="00596D47">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2762</w:t>
      </w:r>
    </w:p>
    <w:p w14:paraId="5544224D" w14:textId="77777777" w:rsidR="00596D47" w:rsidRDefault="00596D47">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2762</w:t>
      </w:r>
    </w:p>
    <w:p w14:paraId="31E4BEDD" w14:textId="77777777" w:rsidR="00596D47" w:rsidRDefault="00596D47">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2766</w:t>
      </w:r>
    </w:p>
    <w:p w14:paraId="2F7AE46D" w14:textId="77777777" w:rsidR="00596D47" w:rsidRDefault="00596D47">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2767</w:t>
      </w:r>
    </w:p>
    <w:p w14:paraId="1899EFA9" w14:textId="77777777" w:rsidR="00596D47" w:rsidRDefault="00596D47">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2767</w:t>
      </w:r>
    </w:p>
    <w:p w14:paraId="648BD380" w14:textId="77777777" w:rsidR="00596D47" w:rsidRDefault="00596D47">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2767</w:t>
      </w:r>
    </w:p>
    <w:p w14:paraId="633DBCAD" w14:textId="77777777" w:rsidR="00596D47" w:rsidRDefault="00596D47">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2771</w:t>
      </w:r>
    </w:p>
    <w:p w14:paraId="527C1742" w14:textId="77777777" w:rsidR="00596D47" w:rsidRDefault="00596D47">
      <w:pPr>
        <w:pStyle w:val="TOC2"/>
        <w:rPr>
          <w:rFonts w:asciiTheme="minorHAnsi" w:eastAsiaTheme="minorEastAsia" w:hAnsiTheme="minorHAnsi" w:cstheme="minorBidi"/>
          <w:sz w:val="22"/>
          <w:szCs w:val="22"/>
        </w:rPr>
      </w:pPr>
      <w:r w:rsidRPr="00596D47">
        <w:t>A.9.3</w:t>
      </w:r>
      <w:r w:rsidRPr="00596D47">
        <w:rPr>
          <w:rFonts w:asciiTheme="minorHAnsi" w:hAnsiTheme="minorHAnsi" w:cstheme="minorBidi"/>
          <w:sz w:val="22"/>
          <w:szCs w:val="22"/>
        </w:rPr>
        <w:tab/>
      </w:r>
      <w:r w:rsidRPr="003D1336">
        <w:rPr>
          <w:rFonts w:eastAsia="SimSun"/>
          <w:lang w:val="sv-SE" w:eastAsia="zh-CN"/>
        </w:rPr>
        <w:t>UTRAN FDD CPICH RSCP</w:t>
      </w:r>
      <w:r>
        <w:tab/>
        <w:t>2771</w:t>
      </w:r>
    </w:p>
    <w:p w14:paraId="7D9513B8" w14:textId="77777777" w:rsidR="00596D47" w:rsidRDefault="00596D47">
      <w:pPr>
        <w:pStyle w:val="TOC3"/>
        <w:rPr>
          <w:rFonts w:asciiTheme="minorHAnsi" w:eastAsiaTheme="minorEastAsia" w:hAnsiTheme="minorHAnsi" w:cstheme="minorBidi"/>
          <w:sz w:val="22"/>
          <w:szCs w:val="22"/>
        </w:rPr>
      </w:pPr>
      <w:r w:rsidRPr="00596D47">
        <w:t>A.9.3.1</w:t>
      </w:r>
      <w:r w:rsidRPr="00596D47">
        <w:rPr>
          <w:rFonts w:asciiTheme="minorHAnsi" w:eastAsiaTheme="minorEastAsia" w:hAnsiTheme="minorHAnsi" w:cstheme="minorBidi"/>
          <w:sz w:val="22"/>
          <w:szCs w:val="22"/>
        </w:rPr>
        <w:tab/>
      </w:r>
      <w:r w:rsidRPr="003D1336">
        <w:rPr>
          <w:bCs/>
          <w:lang w:val="sv-SE"/>
        </w:rPr>
        <w:t>E-UTRAN FDD</w:t>
      </w:r>
      <w:r>
        <w:tab/>
        <w:t>2771</w:t>
      </w:r>
    </w:p>
    <w:p w14:paraId="5B226464" w14:textId="77777777" w:rsidR="00596D47" w:rsidRDefault="00596D47">
      <w:pPr>
        <w:pStyle w:val="TOC4"/>
        <w:rPr>
          <w:rFonts w:asciiTheme="minorHAnsi" w:eastAsiaTheme="minorEastAsia" w:hAnsiTheme="minorHAnsi" w:cstheme="minorBidi"/>
          <w:sz w:val="22"/>
          <w:szCs w:val="22"/>
        </w:rPr>
      </w:pPr>
      <w:r w:rsidRPr="00596D47">
        <w:t>A.9.3.1.1</w:t>
      </w:r>
      <w:r w:rsidRPr="00596D47">
        <w:rPr>
          <w:rFonts w:asciiTheme="minorHAnsi" w:eastAsiaTheme="minorEastAsia" w:hAnsiTheme="minorHAnsi"/>
          <w:sz w:val="22"/>
          <w:szCs w:val="22"/>
        </w:rPr>
        <w:tab/>
      </w:r>
      <w:r w:rsidRPr="003D1336">
        <w:rPr>
          <w:rFonts w:cs="v4.2.0"/>
          <w:snapToGrid w:val="0"/>
        </w:rPr>
        <w:t>Test Purpose and Environment</w:t>
      </w:r>
      <w:r>
        <w:tab/>
        <w:t>2771</w:t>
      </w:r>
    </w:p>
    <w:p w14:paraId="5172358E" w14:textId="77777777" w:rsidR="00596D47" w:rsidRDefault="00596D47">
      <w:pPr>
        <w:pStyle w:val="TOC4"/>
        <w:rPr>
          <w:rFonts w:asciiTheme="minorHAnsi" w:eastAsiaTheme="minorEastAsia" w:hAnsiTheme="minorHAnsi" w:cstheme="minorBidi"/>
          <w:sz w:val="22"/>
          <w:szCs w:val="22"/>
        </w:rPr>
      </w:pPr>
      <w:r w:rsidRPr="00596D47">
        <w:t>A.9.3.1.2</w:t>
      </w:r>
      <w:r w:rsidRPr="00596D47">
        <w:rPr>
          <w:rFonts w:asciiTheme="minorHAnsi" w:eastAsiaTheme="minorEastAsia" w:hAnsiTheme="minorHAnsi" w:cstheme="minorBidi"/>
          <w:sz w:val="22"/>
          <w:szCs w:val="22"/>
        </w:rPr>
        <w:tab/>
      </w:r>
      <w:r w:rsidRPr="003D1336">
        <w:rPr>
          <w:snapToGrid w:val="0"/>
        </w:rPr>
        <w:t>Parameters</w:t>
      </w:r>
      <w:r>
        <w:tab/>
        <w:t>2771</w:t>
      </w:r>
    </w:p>
    <w:p w14:paraId="257D71A3" w14:textId="77777777" w:rsidR="00596D47" w:rsidRDefault="00596D47">
      <w:pPr>
        <w:pStyle w:val="TOC4"/>
        <w:rPr>
          <w:rFonts w:asciiTheme="minorHAnsi" w:eastAsiaTheme="minorEastAsia" w:hAnsiTheme="minorHAnsi" w:cstheme="minorBidi"/>
          <w:sz w:val="22"/>
          <w:szCs w:val="22"/>
        </w:rPr>
      </w:pPr>
      <w:r w:rsidRPr="00596D47">
        <w:t>A.9.3.1.3</w:t>
      </w:r>
      <w:r w:rsidRPr="00596D47">
        <w:rPr>
          <w:rFonts w:asciiTheme="minorHAnsi" w:eastAsiaTheme="minorEastAsia" w:hAnsiTheme="minorHAnsi"/>
          <w:sz w:val="22"/>
          <w:szCs w:val="22"/>
        </w:rPr>
        <w:tab/>
      </w:r>
      <w:r w:rsidRPr="003D1336">
        <w:rPr>
          <w:rFonts w:cs="v4.2.0"/>
          <w:snapToGrid w:val="0"/>
        </w:rPr>
        <w:t>Test Requirements</w:t>
      </w:r>
      <w:r>
        <w:tab/>
        <w:t>2774</w:t>
      </w:r>
    </w:p>
    <w:p w14:paraId="587D4704" w14:textId="77777777" w:rsidR="00596D47" w:rsidRDefault="00596D47">
      <w:pPr>
        <w:pStyle w:val="TOC4"/>
        <w:rPr>
          <w:rFonts w:asciiTheme="minorHAnsi" w:eastAsiaTheme="minorEastAsia" w:hAnsiTheme="minorHAnsi" w:cstheme="minorBidi"/>
          <w:sz w:val="22"/>
          <w:szCs w:val="22"/>
        </w:rPr>
      </w:pPr>
      <w:r>
        <w:t xml:space="preserve">A.9.3.2 </w:t>
      </w:r>
      <w:r w:rsidRPr="003D1336">
        <w:rPr>
          <w:bCs/>
        </w:rPr>
        <w:t>E-UTRAN TDD</w:t>
      </w:r>
      <w:r>
        <w:tab/>
        <w:t>2774</w:t>
      </w:r>
    </w:p>
    <w:p w14:paraId="591A4542" w14:textId="77777777" w:rsidR="00596D47" w:rsidRDefault="00596D47">
      <w:pPr>
        <w:pStyle w:val="TOC4"/>
        <w:rPr>
          <w:rFonts w:asciiTheme="minorHAnsi" w:eastAsiaTheme="minorEastAsia" w:hAnsiTheme="minorHAnsi" w:cstheme="minorBidi"/>
          <w:sz w:val="22"/>
          <w:szCs w:val="22"/>
        </w:rPr>
      </w:pPr>
      <w:r w:rsidRPr="00596D47">
        <w:t>A.9.3.2.1</w:t>
      </w:r>
      <w:r w:rsidRPr="00596D47">
        <w:rPr>
          <w:rFonts w:asciiTheme="minorHAnsi" w:eastAsiaTheme="minorEastAsia" w:hAnsiTheme="minorHAnsi"/>
          <w:sz w:val="22"/>
          <w:szCs w:val="22"/>
        </w:rPr>
        <w:tab/>
      </w:r>
      <w:r w:rsidRPr="003D1336">
        <w:rPr>
          <w:rFonts w:cs="v4.2.0"/>
          <w:snapToGrid w:val="0"/>
        </w:rPr>
        <w:t>Test Purpose and Environment</w:t>
      </w:r>
      <w:r>
        <w:tab/>
        <w:t>2774</w:t>
      </w:r>
    </w:p>
    <w:p w14:paraId="5FDFE8E4" w14:textId="77777777" w:rsidR="00596D47" w:rsidRDefault="00596D47">
      <w:pPr>
        <w:pStyle w:val="TOC4"/>
        <w:rPr>
          <w:rFonts w:asciiTheme="minorHAnsi" w:eastAsiaTheme="minorEastAsia" w:hAnsiTheme="minorHAnsi" w:cstheme="minorBidi"/>
          <w:sz w:val="22"/>
          <w:szCs w:val="22"/>
        </w:rPr>
      </w:pPr>
      <w:r w:rsidRPr="00596D47">
        <w:lastRenderedPageBreak/>
        <w:t>A.9.3.2.2</w:t>
      </w:r>
      <w:r w:rsidRPr="00596D47">
        <w:rPr>
          <w:rFonts w:asciiTheme="minorHAnsi" w:eastAsiaTheme="minorEastAsia" w:hAnsiTheme="minorHAnsi" w:cstheme="minorBidi"/>
          <w:sz w:val="22"/>
          <w:szCs w:val="22"/>
        </w:rPr>
        <w:tab/>
      </w:r>
      <w:r w:rsidRPr="003D1336">
        <w:rPr>
          <w:snapToGrid w:val="0"/>
        </w:rPr>
        <w:t>Parameters</w:t>
      </w:r>
      <w:r>
        <w:tab/>
        <w:t>2774</w:t>
      </w:r>
    </w:p>
    <w:p w14:paraId="2BF64C98" w14:textId="77777777" w:rsidR="00596D47" w:rsidRDefault="00596D47">
      <w:pPr>
        <w:pStyle w:val="TOC4"/>
        <w:rPr>
          <w:rFonts w:asciiTheme="minorHAnsi" w:eastAsiaTheme="minorEastAsia" w:hAnsiTheme="minorHAnsi" w:cstheme="minorBidi"/>
          <w:sz w:val="22"/>
          <w:szCs w:val="22"/>
        </w:rPr>
      </w:pPr>
      <w:r w:rsidRPr="00596D47">
        <w:t>A.9.3.2.3</w:t>
      </w:r>
      <w:r w:rsidRPr="00596D47">
        <w:rPr>
          <w:rFonts w:asciiTheme="minorHAnsi" w:eastAsiaTheme="minorEastAsia" w:hAnsiTheme="minorHAnsi"/>
          <w:sz w:val="22"/>
          <w:szCs w:val="22"/>
        </w:rPr>
        <w:tab/>
      </w:r>
      <w:r w:rsidRPr="003D1336">
        <w:rPr>
          <w:rFonts w:cs="v4.2.0"/>
          <w:snapToGrid w:val="0"/>
        </w:rPr>
        <w:t>Test Requirements</w:t>
      </w:r>
      <w:r>
        <w:tab/>
        <w:t>2777</w:t>
      </w:r>
    </w:p>
    <w:p w14:paraId="22E52DED" w14:textId="77777777" w:rsidR="00596D47" w:rsidRDefault="00596D47">
      <w:pPr>
        <w:pStyle w:val="TOC3"/>
        <w:rPr>
          <w:rFonts w:asciiTheme="minorHAnsi" w:eastAsiaTheme="minorEastAsia" w:hAnsiTheme="minorHAnsi" w:cstheme="minorBidi"/>
          <w:sz w:val="22"/>
          <w:szCs w:val="22"/>
        </w:rPr>
      </w:pPr>
      <w:r w:rsidRPr="00596D47">
        <w:t>A.9.3.</w:t>
      </w:r>
      <w:r w:rsidRPr="00596D47">
        <w:rPr>
          <w:lang w:eastAsia="zh-CN"/>
        </w:rPr>
        <w:t>3</w:t>
      </w:r>
      <w:r w:rsidRPr="00596D47">
        <w:rPr>
          <w:rFonts w:asciiTheme="minorHAnsi" w:eastAsiaTheme="minorEastAsia" w:hAnsiTheme="minorHAnsi" w:cstheme="minorBidi"/>
          <w:sz w:val="22"/>
          <w:szCs w:val="22"/>
        </w:rPr>
        <w:tab/>
      </w:r>
      <w:r w:rsidRPr="003D1336">
        <w:rPr>
          <w:lang w:val="de-DE"/>
        </w:rPr>
        <w:t>E-UTRAN FDD</w:t>
      </w:r>
      <w:r w:rsidRPr="003D1336">
        <w:rPr>
          <w:lang w:val="de-DE" w:eastAsia="zh-CN"/>
        </w:rPr>
        <w:t xml:space="preserve"> for 5MHz Bandwidth</w:t>
      </w:r>
      <w:r>
        <w:tab/>
        <w:t>2777</w:t>
      </w:r>
    </w:p>
    <w:p w14:paraId="4D1F943F" w14:textId="77777777" w:rsidR="00596D47" w:rsidRDefault="00596D47">
      <w:pPr>
        <w:pStyle w:val="TOC4"/>
        <w:rPr>
          <w:rFonts w:asciiTheme="minorHAnsi" w:eastAsiaTheme="minorEastAsia" w:hAnsiTheme="minorHAnsi" w:cstheme="minorBidi"/>
          <w:sz w:val="22"/>
          <w:szCs w:val="22"/>
        </w:rPr>
      </w:pPr>
      <w:r w:rsidRPr="00596D47">
        <w:t>A.9.3.</w:t>
      </w:r>
      <w:r w:rsidRPr="00596D47">
        <w:rPr>
          <w:lang w:eastAsia="zh-CN"/>
        </w:rPr>
        <w:t>3</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2777</w:t>
      </w:r>
    </w:p>
    <w:p w14:paraId="4F8702BD" w14:textId="77777777" w:rsidR="00596D47" w:rsidRDefault="00596D47">
      <w:pPr>
        <w:pStyle w:val="TOC4"/>
        <w:rPr>
          <w:rFonts w:asciiTheme="minorHAnsi" w:eastAsiaTheme="minorEastAsia" w:hAnsiTheme="minorHAnsi" w:cstheme="minorBidi"/>
          <w:sz w:val="22"/>
          <w:szCs w:val="22"/>
        </w:rPr>
      </w:pPr>
      <w:r w:rsidRPr="00596D47">
        <w:t>A.9.3.</w:t>
      </w:r>
      <w:r w:rsidRPr="00596D47">
        <w:rPr>
          <w:lang w:eastAsia="zh-CN"/>
        </w:rPr>
        <w:t>3</w:t>
      </w:r>
      <w:r w:rsidRPr="00596D47">
        <w:t>.2</w:t>
      </w:r>
      <w:r w:rsidRPr="00596D47">
        <w:rPr>
          <w:rFonts w:asciiTheme="minorHAnsi" w:eastAsiaTheme="minorEastAsia" w:hAnsiTheme="minorHAnsi" w:cstheme="minorBidi"/>
          <w:sz w:val="22"/>
          <w:szCs w:val="22"/>
        </w:rPr>
        <w:tab/>
      </w:r>
      <w:r w:rsidRPr="003D1336">
        <w:rPr>
          <w:snapToGrid w:val="0"/>
        </w:rPr>
        <w:t>Parameters</w:t>
      </w:r>
      <w:r>
        <w:tab/>
        <w:t>2777</w:t>
      </w:r>
    </w:p>
    <w:p w14:paraId="0980DBF0" w14:textId="77777777" w:rsidR="00596D47" w:rsidRDefault="00596D47">
      <w:pPr>
        <w:pStyle w:val="TOC4"/>
        <w:rPr>
          <w:rFonts w:asciiTheme="minorHAnsi" w:eastAsiaTheme="minorEastAsia" w:hAnsiTheme="minorHAnsi" w:cstheme="minorBidi"/>
          <w:sz w:val="22"/>
          <w:szCs w:val="22"/>
        </w:rPr>
      </w:pPr>
      <w:r w:rsidRPr="00596D47">
        <w:t>A.9.3.</w:t>
      </w:r>
      <w:r w:rsidRPr="00596D47">
        <w:rPr>
          <w:lang w:eastAsia="zh-CN"/>
        </w:rPr>
        <w:t>3</w:t>
      </w:r>
      <w:r w:rsidRPr="00596D47">
        <w:t>.3</w:t>
      </w:r>
      <w:r w:rsidRPr="00596D47">
        <w:rPr>
          <w:rFonts w:asciiTheme="minorHAnsi" w:eastAsiaTheme="minorEastAsia" w:hAnsiTheme="minorHAnsi" w:cstheme="minorBidi"/>
          <w:sz w:val="22"/>
          <w:szCs w:val="22"/>
        </w:rPr>
        <w:tab/>
      </w:r>
      <w:r w:rsidRPr="003D1336">
        <w:rPr>
          <w:snapToGrid w:val="0"/>
        </w:rPr>
        <w:t>Test Requirements</w:t>
      </w:r>
      <w:r>
        <w:tab/>
        <w:t>2778</w:t>
      </w:r>
    </w:p>
    <w:p w14:paraId="2F824068" w14:textId="77777777" w:rsidR="00596D47" w:rsidRDefault="00596D47">
      <w:pPr>
        <w:pStyle w:val="TOC2"/>
        <w:rPr>
          <w:rFonts w:asciiTheme="minorHAnsi" w:eastAsiaTheme="minorEastAsia" w:hAnsiTheme="minorHAnsi" w:cstheme="minorBidi"/>
          <w:sz w:val="22"/>
          <w:szCs w:val="22"/>
        </w:rPr>
      </w:pPr>
      <w:r w:rsidRPr="00596D47">
        <w:t>A.9.4</w:t>
      </w:r>
      <w:r w:rsidRPr="00596D47">
        <w:rPr>
          <w:rFonts w:asciiTheme="minorHAnsi" w:hAnsiTheme="minorHAnsi" w:cstheme="minorBidi"/>
          <w:sz w:val="22"/>
          <w:szCs w:val="22"/>
        </w:rPr>
        <w:tab/>
      </w:r>
      <w:r w:rsidRPr="003D1336">
        <w:rPr>
          <w:rFonts w:eastAsia="SimSun"/>
        </w:rPr>
        <w:t>UTRAN FDD CPICH Ec/No</w:t>
      </w:r>
      <w:r>
        <w:tab/>
        <w:t>2779</w:t>
      </w:r>
    </w:p>
    <w:p w14:paraId="32EDB4CB" w14:textId="77777777" w:rsidR="00596D47" w:rsidRDefault="00596D47">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2779</w:t>
      </w:r>
    </w:p>
    <w:p w14:paraId="643D8F82" w14:textId="77777777" w:rsidR="00596D47" w:rsidRDefault="00596D47">
      <w:pPr>
        <w:pStyle w:val="TOC4"/>
        <w:rPr>
          <w:rFonts w:asciiTheme="minorHAnsi" w:eastAsiaTheme="minorEastAsia" w:hAnsiTheme="minorHAnsi" w:cstheme="minorBidi"/>
          <w:sz w:val="22"/>
          <w:szCs w:val="22"/>
        </w:rPr>
      </w:pPr>
      <w:r w:rsidRPr="00596D47">
        <w:t>A.9.4.1.1</w:t>
      </w:r>
      <w:r w:rsidRPr="00596D47">
        <w:rPr>
          <w:rFonts w:asciiTheme="minorHAnsi" w:eastAsiaTheme="minorEastAsia" w:hAnsiTheme="minorHAnsi"/>
          <w:sz w:val="22"/>
          <w:szCs w:val="22"/>
        </w:rPr>
        <w:tab/>
      </w:r>
      <w:r w:rsidRPr="003D1336">
        <w:rPr>
          <w:rFonts w:cs="v4.2.0"/>
          <w:snapToGrid w:val="0"/>
        </w:rPr>
        <w:t>Test Purpose and Environment</w:t>
      </w:r>
      <w:r>
        <w:tab/>
        <w:t>2779</w:t>
      </w:r>
    </w:p>
    <w:p w14:paraId="28B75E2C" w14:textId="77777777" w:rsidR="00596D47" w:rsidRDefault="00596D47">
      <w:pPr>
        <w:pStyle w:val="TOC4"/>
        <w:rPr>
          <w:rFonts w:asciiTheme="minorHAnsi" w:eastAsiaTheme="minorEastAsia" w:hAnsiTheme="minorHAnsi" w:cstheme="minorBidi"/>
          <w:sz w:val="22"/>
          <w:szCs w:val="22"/>
        </w:rPr>
      </w:pPr>
      <w:r w:rsidRPr="00596D47">
        <w:t>A.9.4.1.2</w:t>
      </w:r>
      <w:r w:rsidRPr="00596D47">
        <w:rPr>
          <w:rFonts w:asciiTheme="minorHAnsi" w:eastAsiaTheme="minorEastAsia" w:hAnsiTheme="minorHAnsi" w:cstheme="minorBidi"/>
          <w:sz w:val="22"/>
          <w:szCs w:val="22"/>
        </w:rPr>
        <w:tab/>
      </w:r>
      <w:r w:rsidRPr="003D1336">
        <w:rPr>
          <w:snapToGrid w:val="0"/>
        </w:rPr>
        <w:t>Parameters</w:t>
      </w:r>
      <w:r>
        <w:tab/>
        <w:t>2779</w:t>
      </w:r>
    </w:p>
    <w:p w14:paraId="1DA47FB3" w14:textId="77777777" w:rsidR="00596D47" w:rsidRDefault="00596D47">
      <w:pPr>
        <w:pStyle w:val="TOC4"/>
        <w:rPr>
          <w:rFonts w:asciiTheme="minorHAnsi" w:eastAsiaTheme="minorEastAsia" w:hAnsiTheme="minorHAnsi" w:cstheme="minorBidi"/>
          <w:sz w:val="22"/>
          <w:szCs w:val="22"/>
        </w:rPr>
      </w:pPr>
      <w:r w:rsidRPr="00596D47">
        <w:t>A.9.4.1.3</w:t>
      </w:r>
      <w:r w:rsidRPr="00596D47">
        <w:rPr>
          <w:rFonts w:asciiTheme="minorHAnsi" w:eastAsiaTheme="minorEastAsia" w:hAnsiTheme="minorHAnsi"/>
          <w:sz w:val="22"/>
          <w:szCs w:val="22"/>
        </w:rPr>
        <w:tab/>
      </w:r>
      <w:r w:rsidRPr="003D1336">
        <w:rPr>
          <w:rFonts w:cs="v4.2.0"/>
          <w:snapToGrid w:val="0"/>
        </w:rPr>
        <w:t>Test Requirements</w:t>
      </w:r>
      <w:r>
        <w:tab/>
        <w:t>2781</w:t>
      </w:r>
    </w:p>
    <w:p w14:paraId="4AC3B4F7" w14:textId="77777777" w:rsidR="00596D47" w:rsidRDefault="00596D47">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2782</w:t>
      </w:r>
    </w:p>
    <w:p w14:paraId="510257BF" w14:textId="77777777" w:rsidR="00596D47" w:rsidRDefault="00596D47">
      <w:pPr>
        <w:pStyle w:val="TOC4"/>
        <w:rPr>
          <w:rFonts w:asciiTheme="minorHAnsi" w:eastAsiaTheme="minorEastAsia" w:hAnsiTheme="minorHAnsi" w:cstheme="minorBidi"/>
          <w:sz w:val="22"/>
          <w:szCs w:val="22"/>
        </w:rPr>
      </w:pPr>
      <w:r w:rsidRPr="00596D47">
        <w:t>A.9.4.2.1</w:t>
      </w:r>
      <w:r w:rsidRPr="00596D47">
        <w:rPr>
          <w:rFonts w:asciiTheme="minorHAnsi" w:eastAsiaTheme="minorEastAsia" w:hAnsiTheme="minorHAnsi"/>
          <w:sz w:val="22"/>
          <w:szCs w:val="22"/>
        </w:rPr>
        <w:tab/>
      </w:r>
      <w:r w:rsidRPr="003D1336">
        <w:rPr>
          <w:rFonts w:cs="v4.2.0"/>
          <w:snapToGrid w:val="0"/>
        </w:rPr>
        <w:t>Test Purpose and Environment</w:t>
      </w:r>
      <w:r>
        <w:tab/>
        <w:t>2782</w:t>
      </w:r>
    </w:p>
    <w:p w14:paraId="61ED296E" w14:textId="77777777" w:rsidR="00596D47" w:rsidRDefault="00596D47">
      <w:pPr>
        <w:pStyle w:val="TOC4"/>
        <w:rPr>
          <w:rFonts w:asciiTheme="minorHAnsi" w:eastAsiaTheme="minorEastAsia" w:hAnsiTheme="minorHAnsi" w:cstheme="minorBidi"/>
          <w:sz w:val="22"/>
          <w:szCs w:val="22"/>
        </w:rPr>
      </w:pPr>
      <w:r w:rsidRPr="00596D47">
        <w:t>A.9.4.2.2</w:t>
      </w:r>
      <w:r w:rsidRPr="00596D47">
        <w:rPr>
          <w:rFonts w:asciiTheme="minorHAnsi" w:eastAsiaTheme="minorEastAsia" w:hAnsiTheme="minorHAnsi" w:cstheme="minorBidi"/>
          <w:sz w:val="22"/>
          <w:szCs w:val="22"/>
        </w:rPr>
        <w:tab/>
      </w:r>
      <w:r w:rsidRPr="003D1336">
        <w:rPr>
          <w:snapToGrid w:val="0"/>
        </w:rPr>
        <w:t>Parameters</w:t>
      </w:r>
      <w:r>
        <w:tab/>
        <w:t>2782</w:t>
      </w:r>
    </w:p>
    <w:p w14:paraId="625B4224" w14:textId="77777777" w:rsidR="00596D47" w:rsidRDefault="00596D47">
      <w:pPr>
        <w:pStyle w:val="TOC4"/>
        <w:rPr>
          <w:rFonts w:asciiTheme="minorHAnsi" w:eastAsiaTheme="minorEastAsia" w:hAnsiTheme="minorHAnsi" w:cstheme="minorBidi"/>
          <w:sz w:val="22"/>
          <w:szCs w:val="22"/>
        </w:rPr>
      </w:pPr>
      <w:r w:rsidRPr="00596D47">
        <w:t>A.9.4.2.3</w:t>
      </w:r>
      <w:r w:rsidRPr="00596D47">
        <w:rPr>
          <w:rFonts w:asciiTheme="minorHAnsi" w:eastAsiaTheme="minorEastAsia" w:hAnsiTheme="minorHAnsi"/>
          <w:sz w:val="22"/>
          <w:szCs w:val="22"/>
        </w:rPr>
        <w:tab/>
      </w:r>
      <w:r w:rsidRPr="003D1336">
        <w:rPr>
          <w:rFonts w:cs="v4.2.0"/>
          <w:snapToGrid w:val="0"/>
        </w:rPr>
        <w:t>Test Requirements</w:t>
      </w:r>
      <w:r>
        <w:tab/>
        <w:t>2784</w:t>
      </w:r>
    </w:p>
    <w:p w14:paraId="62054F78"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4</w:t>
      </w:r>
      <w:r w:rsidRPr="00596D47">
        <w:t>.</w:t>
      </w:r>
      <w:r w:rsidRPr="00596D47">
        <w:rPr>
          <w:lang w:eastAsia="zh-CN"/>
        </w:rPr>
        <w:t>3</w:t>
      </w:r>
      <w:r w:rsidRPr="00596D47">
        <w:rPr>
          <w:rFonts w:asciiTheme="minorHAnsi" w:eastAsiaTheme="minorEastAsia" w:hAnsiTheme="minorHAnsi" w:cstheme="minorBidi"/>
          <w:sz w:val="22"/>
          <w:szCs w:val="22"/>
        </w:rPr>
        <w:tab/>
      </w:r>
      <w:r w:rsidRPr="003D1336">
        <w:rPr>
          <w:lang w:val="de-DE"/>
        </w:rPr>
        <w:t>E-UTRAN FDD</w:t>
      </w:r>
      <w:r w:rsidRPr="003D1336">
        <w:rPr>
          <w:lang w:val="de-DE" w:eastAsia="zh-CN"/>
        </w:rPr>
        <w:t xml:space="preserve"> for 5MHz Bandwidth</w:t>
      </w:r>
      <w:r>
        <w:tab/>
        <w:t>2785</w:t>
      </w:r>
    </w:p>
    <w:p w14:paraId="00C69A1F" w14:textId="77777777" w:rsidR="00596D47" w:rsidRDefault="00596D47">
      <w:pPr>
        <w:pStyle w:val="TOC4"/>
        <w:rPr>
          <w:rFonts w:asciiTheme="minorHAnsi" w:eastAsiaTheme="minorEastAsia" w:hAnsiTheme="minorHAnsi" w:cstheme="minorBidi"/>
          <w:sz w:val="22"/>
          <w:szCs w:val="22"/>
        </w:rPr>
      </w:pPr>
      <w:r w:rsidRPr="00596D47">
        <w:t>A.9.</w:t>
      </w:r>
      <w:r w:rsidRPr="00596D47">
        <w:rPr>
          <w:lang w:eastAsia="zh-CN"/>
        </w:rPr>
        <w:t>4</w:t>
      </w:r>
      <w:r w:rsidRPr="00596D47">
        <w:t>.</w:t>
      </w:r>
      <w:r w:rsidRPr="00596D47">
        <w:rPr>
          <w:lang w:eastAsia="zh-CN"/>
        </w:rPr>
        <w:t>3</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2785</w:t>
      </w:r>
    </w:p>
    <w:p w14:paraId="5E133D79" w14:textId="77777777" w:rsidR="00596D47" w:rsidRDefault="00596D47">
      <w:pPr>
        <w:pStyle w:val="TOC4"/>
        <w:rPr>
          <w:rFonts w:asciiTheme="minorHAnsi" w:eastAsiaTheme="minorEastAsia" w:hAnsiTheme="minorHAnsi" w:cstheme="minorBidi"/>
          <w:sz w:val="22"/>
          <w:szCs w:val="22"/>
        </w:rPr>
      </w:pPr>
      <w:r w:rsidRPr="00596D47">
        <w:t>A.9.</w:t>
      </w:r>
      <w:r w:rsidRPr="00596D47">
        <w:rPr>
          <w:lang w:eastAsia="zh-CN"/>
        </w:rPr>
        <w:t>4</w:t>
      </w:r>
      <w:r w:rsidRPr="00596D47">
        <w:t>.</w:t>
      </w:r>
      <w:r w:rsidRPr="00596D47">
        <w:rPr>
          <w:lang w:eastAsia="zh-CN"/>
        </w:rPr>
        <w:t>3</w:t>
      </w:r>
      <w:r w:rsidRPr="00596D47">
        <w:t>.2</w:t>
      </w:r>
      <w:r w:rsidRPr="00596D47">
        <w:rPr>
          <w:rFonts w:asciiTheme="minorHAnsi" w:eastAsiaTheme="minorEastAsia" w:hAnsiTheme="minorHAnsi" w:cstheme="minorBidi"/>
          <w:sz w:val="22"/>
          <w:szCs w:val="22"/>
        </w:rPr>
        <w:tab/>
      </w:r>
      <w:r w:rsidRPr="003D1336">
        <w:rPr>
          <w:snapToGrid w:val="0"/>
        </w:rPr>
        <w:t>Parameters</w:t>
      </w:r>
      <w:r>
        <w:tab/>
        <w:t>2785</w:t>
      </w:r>
    </w:p>
    <w:p w14:paraId="232A3D3A" w14:textId="77777777" w:rsidR="00596D47" w:rsidRDefault="00596D47">
      <w:pPr>
        <w:pStyle w:val="TOC4"/>
        <w:rPr>
          <w:rFonts w:asciiTheme="minorHAnsi" w:eastAsiaTheme="minorEastAsia" w:hAnsiTheme="minorHAnsi" w:cstheme="minorBidi"/>
          <w:sz w:val="22"/>
          <w:szCs w:val="22"/>
        </w:rPr>
      </w:pPr>
      <w:r w:rsidRPr="00596D47">
        <w:t>A.9.</w:t>
      </w:r>
      <w:r w:rsidRPr="00596D47">
        <w:rPr>
          <w:lang w:eastAsia="zh-CN"/>
        </w:rPr>
        <w:t>4</w:t>
      </w:r>
      <w:r w:rsidRPr="00596D47">
        <w:t>.</w:t>
      </w:r>
      <w:r w:rsidRPr="00596D47">
        <w:rPr>
          <w:lang w:eastAsia="zh-CN"/>
        </w:rPr>
        <w:t>3</w:t>
      </w:r>
      <w:r w:rsidRPr="00596D47">
        <w:t>.3</w:t>
      </w:r>
      <w:r w:rsidRPr="00596D47">
        <w:rPr>
          <w:rFonts w:asciiTheme="minorHAnsi" w:eastAsiaTheme="minorEastAsia" w:hAnsiTheme="minorHAnsi" w:cstheme="minorBidi"/>
          <w:sz w:val="22"/>
          <w:szCs w:val="22"/>
        </w:rPr>
        <w:tab/>
      </w:r>
      <w:r w:rsidRPr="003D1336">
        <w:rPr>
          <w:snapToGrid w:val="0"/>
        </w:rPr>
        <w:t>Test Requirements</w:t>
      </w:r>
      <w:r>
        <w:tab/>
        <w:t>2786</w:t>
      </w:r>
    </w:p>
    <w:p w14:paraId="267B9916" w14:textId="77777777" w:rsidR="00596D47" w:rsidRDefault="00596D47">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2786</w:t>
      </w:r>
    </w:p>
    <w:p w14:paraId="6EACB19D" w14:textId="77777777" w:rsidR="00596D47" w:rsidRDefault="00596D47">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2786</w:t>
      </w:r>
    </w:p>
    <w:p w14:paraId="7226BEF5" w14:textId="77777777" w:rsidR="00596D47" w:rsidRDefault="00596D47">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2786</w:t>
      </w:r>
    </w:p>
    <w:p w14:paraId="53789EA2" w14:textId="77777777" w:rsidR="00596D47" w:rsidRDefault="00596D47">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2786</w:t>
      </w:r>
    </w:p>
    <w:p w14:paraId="556AA0C4" w14:textId="77777777" w:rsidR="00596D47" w:rsidRDefault="00596D47">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2788</w:t>
      </w:r>
    </w:p>
    <w:p w14:paraId="76A658F7" w14:textId="77777777" w:rsidR="00596D47" w:rsidRDefault="00596D47">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2789</w:t>
      </w:r>
    </w:p>
    <w:p w14:paraId="66AFECCC" w14:textId="77777777" w:rsidR="00596D47" w:rsidRDefault="00596D47">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2789</w:t>
      </w:r>
    </w:p>
    <w:p w14:paraId="061C2BB3" w14:textId="77777777" w:rsidR="00596D47" w:rsidRDefault="00596D47">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2789</w:t>
      </w:r>
    </w:p>
    <w:p w14:paraId="01C5207D" w14:textId="77777777" w:rsidR="00596D47" w:rsidRDefault="00596D47">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2790</w:t>
      </w:r>
    </w:p>
    <w:p w14:paraId="027C0034" w14:textId="77777777" w:rsidR="00596D47" w:rsidRDefault="00596D47">
      <w:pPr>
        <w:pStyle w:val="TOC2"/>
        <w:rPr>
          <w:rFonts w:asciiTheme="minorHAnsi" w:eastAsiaTheme="minorEastAsia" w:hAnsiTheme="minorHAnsi" w:cstheme="minorBidi"/>
          <w:sz w:val="22"/>
          <w:szCs w:val="22"/>
        </w:rPr>
      </w:pPr>
      <w:r w:rsidRPr="00596D47">
        <w:t>A.9.6</w:t>
      </w:r>
      <w:r w:rsidRPr="00596D47">
        <w:rPr>
          <w:rFonts w:asciiTheme="minorHAnsi" w:eastAsiaTheme="minorEastAsia" w:hAnsiTheme="minorHAnsi" w:cstheme="minorBidi"/>
          <w:sz w:val="22"/>
          <w:szCs w:val="22"/>
        </w:rPr>
        <w:tab/>
      </w:r>
      <w:r w:rsidRPr="003D1336">
        <w:rPr>
          <w:lang w:val="it-IT"/>
        </w:rPr>
        <w:t>GSM Carrier RSSI</w:t>
      </w:r>
      <w:r>
        <w:tab/>
        <w:t>2791</w:t>
      </w:r>
    </w:p>
    <w:p w14:paraId="6A20857C" w14:textId="77777777" w:rsidR="00596D47" w:rsidRDefault="00596D47">
      <w:pPr>
        <w:pStyle w:val="TOC3"/>
        <w:rPr>
          <w:rFonts w:asciiTheme="minorHAnsi" w:eastAsiaTheme="minorEastAsia" w:hAnsiTheme="minorHAnsi" w:cstheme="minorBidi"/>
          <w:sz w:val="22"/>
          <w:szCs w:val="22"/>
        </w:rPr>
      </w:pPr>
      <w:r w:rsidRPr="00596D47">
        <w:t>A.9.6.1</w:t>
      </w:r>
      <w:r w:rsidRPr="00596D47">
        <w:rPr>
          <w:rFonts w:asciiTheme="minorHAnsi" w:eastAsiaTheme="minorEastAsia" w:hAnsiTheme="minorHAnsi" w:cstheme="minorBidi"/>
          <w:sz w:val="22"/>
          <w:szCs w:val="22"/>
        </w:rPr>
        <w:tab/>
      </w:r>
      <w:r w:rsidRPr="003D1336">
        <w:rPr>
          <w:bCs/>
          <w:lang w:val="it-IT"/>
        </w:rPr>
        <w:t>E-UTRAN FDD</w:t>
      </w:r>
      <w:r>
        <w:tab/>
        <w:t>2791</w:t>
      </w:r>
    </w:p>
    <w:p w14:paraId="7CADD887" w14:textId="77777777" w:rsidR="00596D47" w:rsidRDefault="00596D47">
      <w:pPr>
        <w:pStyle w:val="TOC4"/>
        <w:rPr>
          <w:rFonts w:asciiTheme="minorHAnsi" w:eastAsiaTheme="minorEastAsia" w:hAnsiTheme="minorHAnsi" w:cstheme="minorBidi"/>
          <w:sz w:val="22"/>
          <w:szCs w:val="22"/>
        </w:rPr>
      </w:pPr>
      <w:r w:rsidRPr="00596D47">
        <w:t>A.9.6.1.1</w:t>
      </w:r>
      <w:r w:rsidRPr="00596D47">
        <w:rPr>
          <w:rFonts w:asciiTheme="minorHAnsi" w:eastAsiaTheme="minorEastAsia" w:hAnsiTheme="minorHAnsi" w:cstheme="minorBidi"/>
          <w:sz w:val="22"/>
          <w:szCs w:val="22"/>
        </w:rPr>
        <w:tab/>
      </w:r>
      <w:r w:rsidRPr="003D1336">
        <w:rPr>
          <w:bCs/>
        </w:rPr>
        <w:t>Test Purpose and Environment</w:t>
      </w:r>
      <w:r>
        <w:tab/>
        <w:t>2791</w:t>
      </w:r>
    </w:p>
    <w:p w14:paraId="3458C095" w14:textId="77777777" w:rsidR="00596D47" w:rsidRDefault="00596D47">
      <w:pPr>
        <w:pStyle w:val="TOC4"/>
        <w:rPr>
          <w:rFonts w:asciiTheme="minorHAnsi" w:eastAsiaTheme="minorEastAsia" w:hAnsiTheme="minorHAnsi" w:cstheme="minorBidi"/>
          <w:sz w:val="22"/>
          <w:szCs w:val="22"/>
        </w:rPr>
      </w:pPr>
      <w:r w:rsidRPr="00596D47">
        <w:t>A.9.6.1.2</w:t>
      </w:r>
      <w:r w:rsidRPr="00596D47">
        <w:rPr>
          <w:rFonts w:asciiTheme="minorHAnsi" w:eastAsiaTheme="minorEastAsia" w:hAnsiTheme="minorHAnsi" w:cstheme="minorBidi"/>
          <w:sz w:val="22"/>
          <w:szCs w:val="22"/>
        </w:rPr>
        <w:tab/>
      </w:r>
      <w:r w:rsidRPr="003D1336">
        <w:rPr>
          <w:bCs/>
        </w:rPr>
        <w:t>Test Requirements</w:t>
      </w:r>
      <w:r>
        <w:tab/>
        <w:t>2792</w:t>
      </w:r>
    </w:p>
    <w:p w14:paraId="4BE0F29D" w14:textId="77777777" w:rsidR="00596D47" w:rsidRDefault="00596D47">
      <w:pPr>
        <w:pStyle w:val="TOC3"/>
        <w:rPr>
          <w:rFonts w:asciiTheme="minorHAnsi" w:eastAsiaTheme="minorEastAsia" w:hAnsiTheme="minorHAnsi" w:cstheme="minorBidi"/>
          <w:sz w:val="22"/>
          <w:szCs w:val="22"/>
        </w:rPr>
      </w:pPr>
      <w:r w:rsidRPr="00596D47">
        <w:t>A.9.6.2</w:t>
      </w:r>
      <w:r w:rsidRPr="00596D47">
        <w:rPr>
          <w:rFonts w:asciiTheme="minorHAnsi" w:eastAsiaTheme="minorEastAsia" w:hAnsiTheme="minorHAnsi" w:cstheme="minorBidi"/>
          <w:sz w:val="22"/>
          <w:szCs w:val="22"/>
        </w:rPr>
        <w:tab/>
      </w:r>
      <w:r w:rsidRPr="003D1336">
        <w:rPr>
          <w:bCs/>
        </w:rPr>
        <w:t>E-UTRAN TDD</w:t>
      </w:r>
      <w:r>
        <w:tab/>
        <w:t>2792</w:t>
      </w:r>
    </w:p>
    <w:p w14:paraId="0FC84CC0" w14:textId="77777777" w:rsidR="00596D47" w:rsidRDefault="00596D47">
      <w:pPr>
        <w:pStyle w:val="TOC4"/>
        <w:rPr>
          <w:rFonts w:asciiTheme="minorHAnsi" w:eastAsiaTheme="minorEastAsia" w:hAnsiTheme="minorHAnsi" w:cstheme="minorBidi"/>
          <w:sz w:val="22"/>
          <w:szCs w:val="22"/>
        </w:rPr>
      </w:pPr>
      <w:r w:rsidRPr="00596D47">
        <w:t>A.9.6.2.1</w:t>
      </w:r>
      <w:r w:rsidRPr="00596D47">
        <w:rPr>
          <w:rFonts w:asciiTheme="minorHAnsi" w:eastAsiaTheme="minorEastAsia" w:hAnsiTheme="minorHAnsi" w:cstheme="minorBidi"/>
          <w:sz w:val="22"/>
          <w:szCs w:val="22"/>
        </w:rPr>
        <w:tab/>
      </w:r>
      <w:r w:rsidRPr="003D1336">
        <w:rPr>
          <w:bCs/>
        </w:rPr>
        <w:t>Test Purpose and Environment</w:t>
      </w:r>
      <w:r>
        <w:tab/>
        <w:t>2792</w:t>
      </w:r>
    </w:p>
    <w:p w14:paraId="123521D1" w14:textId="77777777" w:rsidR="00596D47" w:rsidRDefault="00596D47">
      <w:pPr>
        <w:pStyle w:val="TOC4"/>
        <w:rPr>
          <w:rFonts w:asciiTheme="minorHAnsi" w:eastAsiaTheme="minorEastAsia" w:hAnsiTheme="minorHAnsi" w:cstheme="minorBidi"/>
          <w:sz w:val="22"/>
          <w:szCs w:val="22"/>
        </w:rPr>
      </w:pPr>
      <w:r w:rsidRPr="00596D47">
        <w:t>A.9.6.2.2</w:t>
      </w:r>
      <w:r w:rsidRPr="00596D47">
        <w:rPr>
          <w:rFonts w:asciiTheme="minorHAnsi" w:eastAsiaTheme="minorEastAsia" w:hAnsiTheme="minorHAnsi" w:cstheme="minorBidi"/>
          <w:sz w:val="22"/>
          <w:szCs w:val="22"/>
        </w:rPr>
        <w:tab/>
      </w:r>
      <w:r w:rsidRPr="003D1336">
        <w:rPr>
          <w:bCs/>
        </w:rPr>
        <w:t>Test Requirements</w:t>
      </w:r>
      <w:r>
        <w:tab/>
        <w:t>2795</w:t>
      </w:r>
    </w:p>
    <w:p w14:paraId="1B5F0E05" w14:textId="77777777" w:rsidR="00596D47" w:rsidRDefault="00596D47">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3D1336">
        <w:rPr>
          <w:b/>
        </w:rPr>
        <w:t>–</w:t>
      </w:r>
      <w:r w:rsidRPr="003D1336">
        <w:rPr>
          <w:b/>
          <w:lang w:eastAsia="zh-CN"/>
        </w:rPr>
        <w:t xml:space="preserve"> </w:t>
      </w:r>
      <w:r>
        <w:rPr>
          <w:lang w:eastAsia="zh-CN"/>
        </w:rPr>
        <w:t>Tx Time Difference</w:t>
      </w:r>
      <w:r>
        <w:tab/>
        <w:t>2795</w:t>
      </w:r>
    </w:p>
    <w:p w14:paraId="28A9870C" w14:textId="77777777" w:rsidR="00596D47" w:rsidRDefault="00596D47">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3D1336">
        <w:rPr>
          <w:b/>
        </w:rPr>
        <w:t>–</w:t>
      </w:r>
      <w:r w:rsidRPr="003D1336">
        <w:rPr>
          <w:b/>
          <w:lang w:eastAsia="zh-CN"/>
        </w:rPr>
        <w:t xml:space="preserve"> </w:t>
      </w:r>
      <w:r>
        <w:rPr>
          <w:lang w:eastAsia="zh-CN"/>
        </w:rPr>
        <w:t>Tx time difference</w:t>
      </w:r>
      <w:r>
        <w:t xml:space="preserve"> case</w:t>
      </w:r>
      <w:r>
        <w:tab/>
        <w:t>2795</w:t>
      </w:r>
    </w:p>
    <w:p w14:paraId="0AAE97CD" w14:textId="77777777" w:rsidR="00596D47" w:rsidRDefault="00596D47">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2795</w:t>
      </w:r>
    </w:p>
    <w:p w14:paraId="67024F0A" w14:textId="77777777" w:rsidR="00596D47" w:rsidRDefault="00596D47">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2795</w:t>
      </w:r>
    </w:p>
    <w:p w14:paraId="5E9F1BFB" w14:textId="77777777" w:rsidR="00596D47" w:rsidRDefault="00596D47">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2797</w:t>
      </w:r>
    </w:p>
    <w:p w14:paraId="190154DC" w14:textId="77777777" w:rsidR="00596D47" w:rsidRDefault="00596D47">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3D1336">
        <w:rPr>
          <w:b/>
        </w:rPr>
        <w:t>–</w:t>
      </w:r>
      <w:r w:rsidRPr="003D1336">
        <w:rPr>
          <w:b/>
          <w:lang w:eastAsia="zh-CN"/>
        </w:rPr>
        <w:t xml:space="preserve"> </w:t>
      </w:r>
      <w:r>
        <w:rPr>
          <w:lang w:eastAsia="zh-CN"/>
        </w:rPr>
        <w:t>Tx time difference</w:t>
      </w:r>
      <w:r>
        <w:t xml:space="preserve"> case</w:t>
      </w:r>
      <w:r>
        <w:tab/>
        <w:t>2797</w:t>
      </w:r>
    </w:p>
    <w:p w14:paraId="63214C3E" w14:textId="77777777" w:rsidR="00596D47" w:rsidRDefault="00596D47">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2797</w:t>
      </w:r>
    </w:p>
    <w:p w14:paraId="0F76DBF0" w14:textId="77777777" w:rsidR="00596D47" w:rsidRDefault="00596D47">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2797</w:t>
      </w:r>
    </w:p>
    <w:p w14:paraId="5DE051DD" w14:textId="77777777" w:rsidR="00596D47" w:rsidRDefault="00596D47">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2799</w:t>
      </w:r>
    </w:p>
    <w:p w14:paraId="01B176A9" w14:textId="77777777" w:rsidR="00596D47" w:rsidRDefault="00596D47">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2799</w:t>
      </w:r>
    </w:p>
    <w:p w14:paraId="1021F00A" w14:textId="77777777" w:rsidR="00596D47" w:rsidRDefault="00596D47">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2799</w:t>
      </w:r>
    </w:p>
    <w:p w14:paraId="01025D6C" w14:textId="77777777" w:rsidR="00596D47" w:rsidRDefault="00596D47">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2799</w:t>
      </w:r>
    </w:p>
    <w:p w14:paraId="52C69BAD" w14:textId="77777777" w:rsidR="00596D47" w:rsidRDefault="00596D47">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2802</w:t>
      </w:r>
    </w:p>
    <w:p w14:paraId="284F1278" w14:textId="77777777" w:rsidR="00596D47" w:rsidRDefault="00596D47">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2802</w:t>
      </w:r>
    </w:p>
    <w:p w14:paraId="7C8443A2"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2802</w:t>
      </w:r>
    </w:p>
    <w:p w14:paraId="792386F9"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2802</w:t>
      </w:r>
    </w:p>
    <w:p w14:paraId="62FDF8AA"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2805</w:t>
      </w:r>
    </w:p>
    <w:p w14:paraId="4439757D" w14:textId="77777777" w:rsidR="00596D47" w:rsidRDefault="00596D47">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3D1336">
        <w:rPr>
          <w:b/>
        </w:rPr>
        <w:t>–</w:t>
      </w:r>
      <w:r>
        <w:rPr>
          <w:lang w:eastAsia="zh-CN"/>
        </w:rPr>
        <w:t>Tx time difference</w:t>
      </w:r>
      <w:r>
        <w:t xml:space="preserve"> under Time Domain Measurement Resource Restriction with CRS Assistance Information and Non-MBSFN ABS</w:t>
      </w:r>
      <w:r>
        <w:tab/>
        <w:t>2805</w:t>
      </w:r>
    </w:p>
    <w:p w14:paraId="6B5D0D2E"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2805</w:t>
      </w:r>
    </w:p>
    <w:p w14:paraId="6BCF9691"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2805</w:t>
      </w:r>
    </w:p>
    <w:p w14:paraId="15D0386E"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2808</w:t>
      </w:r>
    </w:p>
    <w:p w14:paraId="7011A242" w14:textId="77777777" w:rsidR="00596D47" w:rsidRDefault="00596D47">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2808</w:t>
      </w:r>
    </w:p>
    <w:p w14:paraId="6F8AB70F"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2808</w:t>
      </w:r>
    </w:p>
    <w:p w14:paraId="379DA8AB" w14:textId="77777777" w:rsidR="00596D47" w:rsidRDefault="00596D47">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2808</w:t>
      </w:r>
    </w:p>
    <w:p w14:paraId="365C8974"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2811</w:t>
      </w:r>
    </w:p>
    <w:p w14:paraId="1711FF1C" w14:textId="77777777" w:rsidR="00596D47" w:rsidRDefault="00596D47">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2811</w:t>
      </w:r>
    </w:p>
    <w:p w14:paraId="28749217" w14:textId="77777777" w:rsidR="00596D47" w:rsidRDefault="00596D47">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2811</w:t>
      </w:r>
    </w:p>
    <w:p w14:paraId="1B1549AF" w14:textId="77777777" w:rsidR="00596D47" w:rsidRDefault="00596D47">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2811</w:t>
      </w:r>
    </w:p>
    <w:p w14:paraId="1AB88370" w14:textId="77777777" w:rsidR="00596D47" w:rsidRDefault="00596D47">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2812</w:t>
      </w:r>
    </w:p>
    <w:p w14:paraId="33971064" w14:textId="77777777" w:rsidR="00596D47" w:rsidRDefault="00596D47">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2813</w:t>
      </w:r>
    </w:p>
    <w:p w14:paraId="455CA8B7" w14:textId="77777777" w:rsidR="00596D47" w:rsidRDefault="00596D47">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2813</w:t>
      </w:r>
    </w:p>
    <w:p w14:paraId="0EC14CE6" w14:textId="77777777" w:rsidR="00596D47" w:rsidRDefault="00596D47">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2813</w:t>
      </w:r>
    </w:p>
    <w:p w14:paraId="28AFD3EB" w14:textId="77777777" w:rsidR="00596D47" w:rsidRDefault="00596D47">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2814</w:t>
      </w:r>
    </w:p>
    <w:p w14:paraId="7C61B955" w14:textId="77777777" w:rsidR="00596D47" w:rsidRDefault="00596D47">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2814</w:t>
      </w:r>
    </w:p>
    <w:p w14:paraId="4C0FDF59" w14:textId="77777777" w:rsidR="00596D47" w:rsidRDefault="00596D47">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2814</w:t>
      </w:r>
    </w:p>
    <w:p w14:paraId="17F841B6" w14:textId="77777777" w:rsidR="00596D47" w:rsidRDefault="00596D47">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2814</w:t>
      </w:r>
    </w:p>
    <w:p w14:paraId="29FD9792" w14:textId="77777777" w:rsidR="00596D47" w:rsidRDefault="00596D47">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2815</w:t>
      </w:r>
    </w:p>
    <w:p w14:paraId="00AC7537" w14:textId="77777777" w:rsidR="00596D47" w:rsidRDefault="00596D47">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2816</w:t>
      </w:r>
    </w:p>
    <w:p w14:paraId="731962CB" w14:textId="77777777" w:rsidR="00596D47" w:rsidRDefault="00596D47">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2816</w:t>
      </w:r>
    </w:p>
    <w:p w14:paraId="2FEFFF35"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2816</w:t>
      </w:r>
    </w:p>
    <w:p w14:paraId="251E6434"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2818</w:t>
      </w:r>
    </w:p>
    <w:p w14:paraId="19F6F177"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2818</w:t>
      </w:r>
    </w:p>
    <w:p w14:paraId="319A1C27" w14:textId="77777777" w:rsidR="00596D47" w:rsidRDefault="00596D47">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2819</w:t>
      </w:r>
    </w:p>
    <w:p w14:paraId="0036C74F"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2819</w:t>
      </w:r>
    </w:p>
    <w:p w14:paraId="5088CB95"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2821</w:t>
      </w:r>
    </w:p>
    <w:p w14:paraId="2AF70194"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2821</w:t>
      </w:r>
    </w:p>
    <w:p w14:paraId="61044296"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3</w:t>
      </w:r>
      <w:r w:rsidRPr="00596D47">
        <w:rPr>
          <w:rFonts w:asciiTheme="minorHAnsi" w:eastAsiaTheme="minorEastAsia" w:hAnsiTheme="minorHAnsi" w:cstheme="minorBidi"/>
          <w:sz w:val="22"/>
          <w:szCs w:val="22"/>
        </w:rPr>
        <w:tab/>
      </w:r>
      <w:r w:rsidRPr="003D1336">
        <w:rPr>
          <w:lang w:val="en-US" w:eastAsia="zh-CN"/>
        </w:rPr>
        <w:t>E-UTRAN FDD-FDD RSTD inter frequency case</w:t>
      </w:r>
      <w:r>
        <w:tab/>
        <w:t>2822</w:t>
      </w:r>
    </w:p>
    <w:p w14:paraId="7B7B5AB1"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2822</w:t>
      </w:r>
    </w:p>
    <w:p w14:paraId="46532F36"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2824</w:t>
      </w:r>
    </w:p>
    <w:p w14:paraId="00470EA7"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2824</w:t>
      </w:r>
    </w:p>
    <w:p w14:paraId="4109BC96"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4</w:t>
      </w:r>
      <w:r w:rsidRPr="00596D47">
        <w:rPr>
          <w:rFonts w:asciiTheme="minorHAnsi" w:eastAsiaTheme="minorEastAsia" w:hAnsiTheme="minorHAnsi" w:cstheme="minorBidi"/>
          <w:sz w:val="22"/>
          <w:szCs w:val="22"/>
        </w:rPr>
        <w:tab/>
      </w:r>
      <w:r w:rsidRPr="003D1336">
        <w:rPr>
          <w:lang w:val="en-US" w:eastAsia="zh-CN"/>
        </w:rPr>
        <w:t>E-UTRAN TDD-TDD RSTD inter frequency case</w:t>
      </w:r>
      <w:r>
        <w:tab/>
        <w:t>2825</w:t>
      </w:r>
    </w:p>
    <w:p w14:paraId="2D94AEDF"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2825</w:t>
      </w:r>
    </w:p>
    <w:p w14:paraId="3C0563D9"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2827</w:t>
      </w:r>
    </w:p>
    <w:p w14:paraId="35D45692"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2827</w:t>
      </w:r>
    </w:p>
    <w:p w14:paraId="2E09F79B"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5</w:t>
      </w:r>
      <w:r w:rsidRPr="00596D47">
        <w:rPr>
          <w:rFonts w:asciiTheme="minorHAnsi" w:eastAsiaTheme="minorEastAsia" w:hAnsiTheme="minorHAnsi" w:cstheme="minorBidi"/>
          <w:sz w:val="22"/>
          <w:szCs w:val="22"/>
        </w:rPr>
        <w:tab/>
      </w:r>
      <w:r w:rsidRPr="003D1336">
        <w:rPr>
          <w:lang w:val="en-US" w:eastAsia="zh-CN"/>
        </w:rPr>
        <w:t>E-UTRAN FDD RSTD Measurement Accuracy in Carrier Aggregation</w:t>
      </w:r>
      <w:r>
        <w:tab/>
        <w:t>2828</w:t>
      </w:r>
    </w:p>
    <w:p w14:paraId="4F6CC39C"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2828</w:t>
      </w:r>
    </w:p>
    <w:p w14:paraId="1A990A65"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14:paraId="7C308C8B"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6</w:t>
      </w:r>
      <w:r w:rsidRPr="00596D47">
        <w:rPr>
          <w:rFonts w:asciiTheme="minorHAnsi" w:eastAsiaTheme="minorEastAsia" w:hAnsiTheme="minorHAnsi" w:cstheme="minorBidi"/>
          <w:sz w:val="22"/>
          <w:szCs w:val="22"/>
        </w:rPr>
        <w:tab/>
      </w:r>
      <w:r w:rsidRPr="003D1336">
        <w:rPr>
          <w:lang w:val="en-US" w:eastAsia="zh-CN"/>
        </w:rPr>
        <w:t>E-UTRAN TDD RSTD Measurement Accuracy in Carrier Aggregation</w:t>
      </w:r>
      <w:r>
        <w:tab/>
        <w:t>2830</w:t>
      </w:r>
    </w:p>
    <w:p w14:paraId="6D8CB81D"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2830</w:t>
      </w:r>
    </w:p>
    <w:p w14:paraId="4A80280C"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2833</w:t>
      </w:r>
    </w:p>
    <w:p w14:paraId="318D2369"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7</w:t>
      </w:r>
      <w:r w:rsidRPr="00596D47">
        <w:rPr>
          <w:rFonts w:asciiTheme="minorHAnsi" w:eastAsiaTheme="minorEastAsia" w:hAnsiTheme="minorHAnsi" w:cstheme="minorBidi"/>
          <w:sz w:val="22"/>
          <w:szCs w:val="22"/>
        </w:rPr>
        <w:tab/>
      </w:r>
      <w:r w:rsidRPr="003D1336">
        <w:rPr>
          <w:lang w:val="en-US" w:eastAsia="zh-CN"/>
        </w:rPr>
        <w:t>E-UTRAN FDD RSTD Measurement Accuracy in Carrier Aggregation for 20MHz bandwidth</w:t>
      </w:r>
      <w:r>
        <w:tab/>
        <w:t>2833</w:t>
      </w:r>
    </w:p>
    <w:p w14:paraId="0E943ED3"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2833</w:t>
      </w:r>
    </w:p>
    <w:p w14:paraId="683AE9A9"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14:paraId="3722DD66"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8</w:t>
      </w:r>
      <w:r w:rsidRPr="00596D47">
        <w:rPr>
          <w:rFonts w:asciiTheme="minorHAnsi" w:eastAsiaTheme="minorEastAsia" w:hAnsiTheme="minorHAnsi" w:cstheme="minorBidi"/>
          <w:sz w:val="22"/>
          <w:szCs w:val="22"/>
        </w:rPr>
        <w:tab/>
      </w:r>
      <w:r w:rsidRPr="003D1336">
        <w:rPr>
          <w:lang w:val="en-US" w:eastAsia="zh-CN"/>
        </w:rPr>
        <w:t>E-UTRAN TDD RSTD Measurement Accuracy in Carrier Aggregation for 20MHz bandwidth</w:t>
      </w:r>
      <w:r>
        <w:tab/>
        <w:t>2834</w:t>
      </w:r>
    </w:p>
    <w:p w14:paraId="4F946633"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2834</w:t>
      </w:r>
    </w:p>
    <w:p w14:paraId="0B218BB2"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p>
    <w:p w14:paraId="20F8E4FD"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9</w:t>
      </w:r>
      <w:r w:rsidRPr="00596D47">
        <w:rPr>
          <w:rFonts w:asciiTheme="minorHAnsi" w:eastAsiaTheme="minorEastAsia" w:hAnsiTheme="minorHAnsi" w:cstheme="minorBidi"/>
          <w:sz w:val="22"/>
          <w:szCs w:val="22"/>
        </w:rPr>
        <w:tab/>
      </w:r>
      <w:r w:rsidRPr="003D1336">
        <w:rPr>
          <w:lang w:val="en-US" w:eastAsia="zh-CN"/>
        </w:rPr>
        <w:t>E-UTRAN FDD RSTD Measurement Accuracy in Carrier Aggregation for 10MHz+5MHz</w:t>
      </w:r>
      <w:r>
        <w:tab/>
        <w:t>2835</w:t>
      </w:r>
    </w:p>
    <w:p w14:paraId="07756FAB"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2835</w:t>
      </w:r>
    </w:p>
    <w:p w14:paraId="3F49979D"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14:paraId="054A271F"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10</w:t>
      </w:r>
      <w:r w:rsidRPr="00596D47">
        <w:rPr>
          <w:rFonts w:asciiTheme="minorHAnsi" w:eastAsiaTheme="minorEastAsia" w:hAnsiTheme="minorHAnsi" w:cstheme="minorBidi"/>
          <w:sz w:val="22"/>
          <w:szCs w:val="22"/>
        </w:rPr>
        <w:tab/>
      </w:r>
      <w:r w:rsidRPr="003D1336">
        <w:rPr>
          <w:lang w:val="en-US" w:eastAsia="zh-CN"/>
        </w:rPr>
        <w:t>E-UTRAN TDD RSTD Measurement Accuracy in Carrier Aggregation for 10MHz+5MHz</w:t>
      </w:r>
      <w:r>
        <w:tab/>
        <w:t>2836</w:t>
      </w:r>
    </w:p>
    <w:p w14:paraId="08CB95E0"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2836</w:t>
      </w:r>
    </w:p>
    <w:p w14:paraId="05415C0A"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14:paraId="37749ECF" w14:textId="77777777" w:rsidR="00596D47" w:rsidRDefault="00596D47">
      <w:pPr>
        <w:pStyle w:val="TOC3"/>
        <w:rPr>
          <w:rFonts w:asciiTheme="minorHAnsi" w:eastAsiaTheme="minorEastAsia" w:hAnsiTheme="minorHAnsi" w:cstheme="minorBidi"/>
          <w:sz w:val="22"/>
          <w:szCs w:val="22"/>
        </w:rPr>
      </w:pPr>
      <w:r w:rsidRPr="00596D47">
        <w:t>A.9.8.11</w:t>
      </w:r>
      <w:r w:rsidRPr="00596D47">
        <w:rPr>
          <w:rFonts w:asciiTheme="minorHAnsi" w:eastAsiaTheme="minorEastAsia" w:hAnsiTheme="minorHAnsi" w:cstheme="minorBidi"/>
          <w:sz w:val="22"/>
          <w:szCs w:val="22"/>
        </w:rPr>
        <w:tab/>
      </w:r>
      <w:r w:rsidRPr="003D1336">
        <w:rPr>
          <w:lang w:val="en-US" w:eastAsia="zh-CN"/>
        </w:rPr>
        <w:t>E-UTRAN FDD RSTD Measurement Accuracy in Carrier Aggregation for 5 + 5MHz bandwidth</w:t>
      </w:r>
      <w:r>
        <w:tab/>
        <w:t>2836</w:t>
      </w:r>
    </w:p>
    <w:p w14:paraId="0FFD475D" w14:textId="77777777" w:rsidR="00596D47" w:rsidRDefault="00596D47">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2836</w:t>
      </w:r>
    </w:p>
    <w:p w14:paraId="02A77E4D" w14:textId="77777777" w:rsidR="00596D47" w:rsidRDefault="00596D47">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6EA4F655" w14:textId="77777777" w:rsidR="00596D47" w:rsidRDefault="00596D47">
      <w:pPr>
        <w:pStyle w:val="TOC3"/>
        <w:rPr>
          <w:rFonts w:asciiTheme="minorHAnsi" w:eastAsiaTheme="minorEastAsia" w:hAnsiTheme="minorHAnsi" w:cstheme="minorBidi"/>
          <w:sz w:val="22"/>
          <w:szCs w:val="22"/>
        </w:rPr>
      </w:pPr>
      <w:r w:rsidRPr="00596D47">
        <w:t>A.9.8.12</w:t>
      </w:r>
      <w:r w:rsidRPr="00596D47">
        <w:rPr>
          <w:rFonts w:asciiTheme="minorHAnsi" w:eastAsiaTheme="minorEastAsia" w:hAnsiTheme="minorHAnsi" w:cstheme="minorBidi"/>
          <w:sz w:val="22"/>
          <w:szCs w:val="22"/>
        </w:rPr>
        <w:tab/>
      </w:r>
      <w:r w:rsidRPr="003D1336">
        <w:rPr>
          <w:lang w:val="en-US" w:eastAsia="zh-CN"/>
        </w:rPr>
        <w:t>E-UTRAN TDD RSTD Measurement Accuracy in Carrier Aggregation for 5+5MHz bandwidth</w:t>
      </w:r>
      <w:r>
        <w:tab/>
        <w:t>2837</w:t>
      </w:r>
    </w:p>
    <w:p w14:paraId="498B1B15" w14:textId="77777777" w:rsidR="00596D47" w:rsidRDefault="00596D47">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2837</w:t>
      </w:r>
    </w:p>
    <w:p w14:paraId="789ADD4D" w14:textId="77777777" w:rsidR="00596D47" w:rsidRDefault="00596D47">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6828C9A8" w14:textId="77777777" w:rsidR="00596D47" w:rsidRDefault="00596D47">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2838</w:t>
      </w:r>
    </w:p>
    <w:p w14:paraId="7FCD2771" w14:textId="77777777" w:rsidR="00596D47" w:rsidRDefault="00596D47">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2838</w:t>
      </w:r>
    </w:p>
    <w:p w14:paraId="7C6F0C17" w14:textId="77777777" w:rsidR="00596D47" w:rsidRDefault="00596D47">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2839</w:t>
      </w:r>
    </w:p>
    <w:p w14:paraId="4B2FB9E1" w14:textId="77777777" w:rsidR="00596D47" w:rsidRDefault="00596D47">
      <w:pPr>
        <w:pStyle w:val="TOC3"/>
        <w:rPr>
          <w:rFonts w:asciiTheme="minorHAnsi" w:eastAsiaTheme="minorEastAsia" w:hAnsiTheme="minorHAnsi" w:cstheme="minorBidi"/>
          <w:sz w:val="22"/>
          <w:szCs w:val="22"/>
        </w:rPr>
      </w:pPr>
      <w:r w:rsidRPr="00596D47">
        <w:t>A.9.8.14</w:t>
      </w:r>
      <w:r w:rsidRPr="00596D47">
        <w:rPr>
          <w:rFonts w:asciiTheme="minorHAnsi" w:eastAsiaTheme="minorEastAsia" w:hAnsiTheme="minorHAnsi" w:cstheme="minorBidi"/>
          <w:sz w:val="22"/>
          <w:szCs w:val="22"/>
        </w:rPr>
        <w:tab/>
      </w:r>
      <w:r w:rsidRPr="003D1336">
        <w:rPr>
          <w:lang w:val="en-US" w:eastAsia="zh-CN"/>
        </w:rPr>
        <w:t>E-UTRAN FDD RSTD Measurement Accuracy in 3DL Carrier Aggregation</w:t>
      </w:r>
      <w:r>
        <w:tab/>
        <w:t>2839</w:t>
      </w:r>
    </w:p>
    <w:p w14:paraId="00FAB965" w14:textId="77777777" w:rsidR="00596D47" w:rsidRDefault="00596D47">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2839</w:t>
      </w:r>
    </w:p>
    <w:p w14:paraId="2DA70433" w14:textId="77777777" w:rsidR="00596D47" w:rsidRDefault="00596D47">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7B58EE51" w14:textId="77777777" w:rsidR="00596D47" w:rsidRDefault="00596D47">
      <w:pPr>
        <w:pStyle w:val="TOC3"/>
        <w:rPr>
          <w:rFonts w:asciiTheme="minorHAnsi" w:eastAsiaTheme="minorEastAsia" w:hAnsiTheme="minorHAnsi" w:cstheme="minorBidi"/>
          <w:sz w:val="22"/>
          <w:szCs w:val="22"/>
        </w:rPr>
      </w:pPr>
      <w:r w:rsidRPr="00596D47">
        <w:t>A.9.8.15</w:t>
      </w:r>
      <w:r w:rsidRPr="00596D47">
        <w:rPr>
          <w:rFonts w:asciiTheme="minorHAnsi" w:eastAsiaTheme="minorEastAsia" w:hAnsiTheme="minorHAnsi" w:cstheme="minorBidi"/>
          <w:sz w:val="22"/>
          <w:szCs w:val="22"/>
        </w:rPr>
        <w:tab/>
      </w:r>
      <w:r w:rsidRPr="003D1336">
        <w:rPr>
          <w:lang w:val="en-US" w:eastAsia="zh-CN"/>
        </w:rPr>
        <w:t>E-UTRAN TDD RSTD Measurement Accuracy in 3DL Carrier Aggregation</w:t>
      </w:r>
      <w:r>
        <w:tab/>
        <w:t>2844</w:t>
      </w:r>
    </w:p>
    <w:p w14:paraId="1DBBA44F" w14:textId="77777777" w:rsidR="00596D47" w:rsidRDefault="00596D47">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2844</w:t>
      </w:r>
    </w:p>
    <w:p w14:paraId="429B24C5" w14:textId="77777777" w:rsidR="00596D47" w:rsidRDefault="00596D47">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54DE6AA3" w14:textId="77777777" w:rsidR="00596D47" w:rsidRDefault="00596D47">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2848</w:t>
      </w:r>
    </w:p>
    <w:p w14:paraId="73ADDD95" w14:textId="77777777" w:rsidR="00596D47" w:rsidRDefault="00596D47">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2848</w:t>
      </w:r>
    </w:p>
    <w:p w14:paraId="701A8C52"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458614E8" w14:textId="77777777" w:rsidR="00596D47" w:rsidRDefault="00596D47">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2851</w:t>
      </w:r>
    </w:p>
    <w:p w14:paraId="43DCF082" w14:textId="77777777" w:rsidR="00596D47" w:rsidRDefault="00596D47">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2851</w:t>
      </w:r>
    </w:p>
    <w:p w14:paraId="0E03781B"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36236539" w14:textId="77777777" w:rsidR="00596D47" w:rsidRDefault="00596D47">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2854</w:t>
      </w:r>
    </w:p>
    <w:p w14:paraId="06EF0524" w14:textId="77777777" w:rsidR="00596D47" w:rsidRDefault="00596D47">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2854</w:t>
      </w:r>
    </w:p>
    <w:p w14:paraId="1AA4E9DB"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43AC3DBE" w14:textId="77777777" w:rsidR="00596D47" w:rsidRDefault="00596D47">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2857</w:t>
      </w:r>
    </w:p>
    <w:p w14:paraId="41C96AEE" w14:textId="77777777" w:rsidR="00596D47" w:rsidRDefault="00596D47">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2857</w:t>
      </w:r>
    </w:p>
    <w:p w14:paraId="6717FC2F"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1E327B1B" w14:textId="77777777" w:rsidR="00596D47" w:rsidRDefault="00596D47">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2860</w:t>
      </w:r>
    </w:p>
    <w:p w14:paraId="11A98118" w14:textId="77777777" w:rsidR="00596D47" w:rsidRDefault="00596D47">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2860</w:t>
      </w:r>
    </w:p>
    <w:p w14:paraId="2ECA37BB" w14:textId="77777777" w:rsidR="00596D47" w:rsidRDefault="00596D47">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14:paraId="1EC8DBC0" w14:textId="77777777" w:rsidR="00596D47" w:rsidRDefault="00596D47">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2862</w:t>
      </w:r>
    </w:p>
    <w:p w14:paraId="1AA30DEC" w14:textId="77777777" w:rsidR="00596D47" w:rsidRDefault="00596D47">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2862</w:t>
      </w:r>
    </w:p>
    <w:p w14:paraId="7C59E0E9" w14:textId="77777777" w:rsidR="00596D47" w:rsidRDefault="00596D47">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2865</w:t>
      </w:r>
    </w:p>
    <w:p w14:paraId="1F16441B" w14:textId="77777777" w:rsidR="00596D47" w:rsidRDefault="00596D47">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2865</w:t>
      </w:r>
    </w:p>
    <w:p w14:paraId="343F8438" w14:textId="77777777" w:rsidR="00596D47" w:rsidRDefault="00596D47">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2865</w:t>
      </w:r>
    </w:p>
    <w:p w14:paraId="03C02BF8" w14:textId="77777777" w:rsidR="00596D47" w:rsidRDefault="00596D47">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7E63717A" w14:textId="77777777" w:rsidR="00596D47" w:rsidRDefault="00596D47">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2869</w:t>
      </w:r>
    </w:p>
    <w:p w14:paraId="480551DA" w14:textId="77777777" w:rsidR="00596D47" w:rsidRDefault="00596D47">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2869</w:t>
      </w:r>
    </w:p>
    <w:p w14:paraId="0F21EDD7" w14:textId="77777777" w:rsidR="00596D47" w:rsidRDefault="00596D47">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2871</w:t>
      </w:r>
    </w:p>
    <w:p w14:paraId="23AE1C30" w14:textId="77777777" w:rsidR="00596D47" w:rsidRDefault="00596D47">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2871</w:t>
      </w:r>
    </w:p>
    <w:p w14:paraId="697C1110" w14:textId="77777777" w:rsidR="00596D47" w:rsidRDefault="00596D47">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2871</w:t>
      </w:r>
    </w:p>
    <w:p w14:paraId="57A7726B" w14:textId="77777777" w:rsidR="00596D47" w:rsidRDefault="00596D47">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4DDD6A62" w14:textId="77777777" w:rsidR="00596D47" w:rsidRDefault="00596D47">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2874</w:t>
      </w:r>
    </w:p>
    <w:p w14:paraId="42470093" w14:textId="77777777" w:rsidR="00596D47" w:rsidRDefault="00596D47">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2874</w:t>
      </w:r>
    </w:p>
    <w:p w14:paraId="38EDF27A" w14:textId="77777777" w:rsidR="00596D47" w:rsidRDefault="00596D47">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1B7BFB74" w14:textId="77777777" w:rsidR="00596D47" w:rsidRDefault="00596D47">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2878</w:t>
      </w:r>
    </w:p>
    <w:p w14:paraId="7E6A4F67" w14:textId="77777777" w:rsidR="00596D47" w:rsidRDefault="00596D47">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2878</w:t>
      </w:r>
    </w:p>
    <w:p w14:paraId="4F752072" w14:textId="77777777" w:rsidR="00596D47" w:rsidRDefault="00596D47">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5B6AA355" w14:textId="77777777" w:rsidR="00596D47" w:rsidRDefault="00596D47">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2880</w:t>
      </w:r>
    </w:p>
    <w:p w14:paraId="2508DFA1" w14:textId="77777777" w:rsidR="00596D47" w:rsidRDefault="00596D47">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2880</w:t>
      </w:r>
    </w:p>
    <w:p w14:paraId="6077DE9B" w14:textId="77777777" w:rsidR="00596D47" w:rsidRDefault="00596D47">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71A3C635" w14:textId="77777777" w:rsidR="00596D47" w:rsidRDefault="00596D47">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2883</w:t>
      </w:r>
    </w:p>
    <w:p w14:paraId="32F7E0A8" w14:textId="77777777" w:rsidR="00596D47" w:rsidRDefault="00596D47">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2883</w:t>
      </w:r>
    </w:p>
    <w:p w14:paraId="6A725B2E" w14:textId="77777777" w:rsidR="00596D47" w:rsidRDefault="00596D47">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4020DEDC" w14:textId="77777777" w:rsidR="00596D47" w:rsidRDefault="00596D47">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2886</w:t>
      </w:r>
    </w:p>
    <w:p w14:paraId="48126E05" w14:textId="77777777" w:rsidR="00596D47" w:rsidRDefault="00596D47">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2886</w:t>
      </w:r>
    </w:p>
    <w:p w14:paraId="06139654" w14:textId="77777777" w:rsidR="00596D47" w:rsidRDefault="00596D47">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2889</w:t>
      </w:r>
    </w:p>
    <w:p w14:paraId="387AC632" w14:textId="77777777" w:rsidR="00596D47" w:rsidRDefault="00596D47">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2890</w:t>
      </w:r>
    </w:p>
    <w:p w14:paraId="5912300C" w14:textId="77777777" w:rsidR="00596D47" w:rsidRDefault="00596D47">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2890</w:t>
      </w:r>
    </w:p>
    <w:p w14:paraId="29CA2BEE" w14:textId="77777777" w:rsidR="00596D47" w:rsidRDefault="00596D47">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2892</w:t>
      </w:r>
    </w:p>
    <w:p w14:paraId="4C040EB2" w14:textId="77777777" w:rsidR="00596D47" w:rsidRDefault="00596D47">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2893</w:t>
      </w:r>
    </w:p>
    <w:p w14:paraId="52B49635" w14:textId="77777777" w:rsidR="00596D47" w:rsidRDefault="00596D47">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2893</w:t>
      </w:r>
    </w:p>
    <w:p w14:paraId="74F35D65" w14:textId="77777777" w:rsidR="00596D47" w:rsidRDefault="00596D47">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2896</w:t>
      </w:r>
    </w:p>
    <w:p w14:paraId="3752EC58" w14:textId="77777777" w:rsidR="00596D47" w:rsidRDefault="00596D47">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2896</w:t>
      </w:r>
    </w:p>
    <w:p w14:paraId="0341C12B" w14:textId="77777777" w:rsidR="00596D47" w:rsidRDefault="00596D47">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2896</w:t>
      </w:r>
    </w:p>
    <w:p w14:paraId="0C9C2FE5" w14:textId="77777777" w:rsidR="00596D47" w:rsidRDefault="00596D47">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2896</w:t>
      </w:r>
    </w:p>
    <w:p w14:paraId="5EE60A2E" w14:textId="77777777" w:rsidR="00596D47" w:rsidRDefault="00596D47">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2896</w:t>
      </w:r>
    </w:p>
    <w:p w14:paraId="3A217B11" w14:textId="77777777" w:rsidR="00596D47" w:rsidRDefault="00596D47">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2898</w:t>
      </w:r>
    </w:p>
    <w:p w14:paraId="317B091A" w14:textId="77777777" w:rsidR="00596D47" w:rsidRDefault="00596D47">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2898</w:t>
      </w:r>
    </w:p>
    <w:p w14:paraId="581900B0" w14:textId="77777777" w:rsidR="00596D47" w:rsidRDefault="00596D47">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2898</w:t>
      </w:r>
    </w:p>
    <w:p w14:paraId="523C3C66" w14:textId="77777777" w:rsidR="00596D47" w:rsidRDefault="00596D47">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2898</w:t>
      </w:r>
    </w:p>
    <w:p w14:paraId="6BE5F470" w14:textId="77777777" w:rsidR="00596D47" w:rsidRDefault="00596D47">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2900</w:t>
      </w:r>
    </w:p>
    <w:p w14:paraId="6FDF4F4A" w14:textId="77777777" w:rsidR="00596D47" w:rsidRDefault="00596D47">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2900</w:t>
      </w:r>
    </w:p>
    <w:p w14:paraId="64F1CB95" w14:textId="77777777" w:rsidR="00596D47" w:rsidRDefault="00596D47">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2900</w:t>
      </w:r>
    </w:p>
    <w:p w14:paraId="2B1BFD27" w14:textId="77777777" w:rsidR="00596D47" w:rsidRDefault="00596D47">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2900</w:t>
      </w:r>
    </w:p>
    <w:p w14:paraId="6BCB9BD4" w14:textId="77777777" w:rsidR="00596D47" w:rsidRDefault="00596D47">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2900</w:t>
      </w:r>
    </w:p>
    <w:p w14:paraId="7D260BF9" w14:textId="77777777" w:rsidR="00596D47" w:rsidRDefault="00596D47">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3D1336">
        <w:rPr>
          <w:snapToGrid w:val="0"/>
        </w:rPr>
        <w:t>Test Requirements</w:t>
      </w:r>
      <w:r>
        <w:tab/>
        <w:t>2902</w:t>
      </w:r>
    </w:p>
    <w:p w14:paraId="37A64851" w14:textId="77777777" w:rsidR="00596D47" w:rsidRDefault="00596D47">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2902</w:t>
      </w:r>
    </w:p>
    <w:p w14:paraId="013124D2" w14:textId="77777777" w:rsidR="00596D47" w:rsidRDefault="00596D47">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2902</w:t>
      </w:r>
    </w:p>
    <w:p w14:paraId="555E3426" w14:textId="77777777" w:rsidR="00596D47" w:rsidRDefault="00596D47">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2902</w:t>
      </w:r>
    </w:p>
    <w:p w14:paraId="1A0387ED" w14:textId="77777777" w:rsidR="00596D47" w:rsidRDefault="00596D47">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2902</w:t>
      </w:r>
    </w:p>
    <w:p w14:paraId="1482402E" w14:textId="77777777" w:rsidR="00596D47" w:rsidRDefault="00596D4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2902</w:t>
      </w:r>
    </w:p>
    <w:p w14:paraId="63E4D736" w14:textId="77777777" w:rsidR="00596D47" w:rsidRDefault="00596D4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2902</w:t>
      </w:r>
    </w:p>
    <w:p w14:paraId="5D211CCA" w14:textId="77777777" w:rsidR="00596D47" w:rsidRDefault="00596D4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2902</w:t>
      </w:r>
    </w:p>
    <w:p w14:paraId="5A5A59FB" w14:textId="77777777" w:rsidR="00596D47" w:rsidRDefault="00596D4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2904</w:t>
      </w:r>
    </w:p>
    <w:p w14:paraId="573AE1E7" w14:textId="77777777" w:rsidR="00596D47" w:rsidRDefault="00596D4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2904</w:t>
      </w:r>
    </w:p>
    <w:p w14:paraId="08F92E18" w14:textId="77777777" w:rsidR="00596D47" w:rsidRDefault="00596D4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2904</w:t>
      </w:r>
    </w:p>
    <w:p w14:paraId="5A69F3A8" w14:textId="77777777" w:rsidR="00596D47" w:rsidRDefault="00596D4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2904</w:t>
      </w:r>
    </w:p>
    <w:p w14:paraId="2DB562ED" w14:textId="77777777" w:rsidR="00596D47" w:rsidRDefault="00596D47">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2906</w:t>
      </w:r>
    </w:p>
    <w:p w14:paraId="22A0F158" w14:textId="77777777" w:rsidR="00596D47" w:rsidRDefault="00596D4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2906</w:t>
      </w:r>
    </w:p>
    <w:p w14:paraId="13578F3E" w14:textId="77777777" w:rsidR="00596D47" w:rsidRDefault="00596D4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2906</w:t>
      </w:r>
    </w:p>
    <w:p w14:paraId="211F01EF" w14:textId="77777777" w:rsidR="00596D47" w:rsidRDefault="00596D47">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2906</w:t>
      </w:r>
    </w:p>
    <w:p w14:paraId="3D9A0172" w14:textId="77777777" w:rsidR="00596D47" w:rsidRDefault="00596D47">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2908</w:t>
      </w:r>
    </w:p>
    <w:p w14:paraId="5836412A" w14:textId="77777777" w:rsidR="00596D47" w:rsidRDefault="00596D4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2908</w:t>
      </w:r>
    </w:p>
    <w:p w14:paraId="346EBE6D" w14:textId="77777777" w:rsidR="00596D47" w:rsidRDefault="00596D4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2908</w:t>
      </w:r>
    </w:p>
    <w:p w14:paraId="178C3118" w14:textId="77777777" w:rsidR="00596D47" w:rsidRDefault="00596D4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2908</w:t>
      </w:r>
    </w:p>
    <w:p w14:paraId="784422DB" w14:textId="77777777" w:rsidR="00596D47" w:rsidRDefault="00596D4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2910</w:t>
      </w:r>
    </w:p>
    <w:p w14:paraId="68FA3427" w14:textId="77777777" w:rsidR="00596D47" w:rsidRDefault="00596D47">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2910</w:t>
      </w:r>
    </w:p>
    <w:p w14:paraId="61AF9B1A" w14:textId="77777777" w:rsidR="00596D47" w:rsidRDefault="00596D4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2910</w:t>
      </w:r>
    </w:p>
    <w:p w14:paraId="28DE139B" w14:textId="77777777" w:rsidR="00596D47" w:rsidRDefault="00596D4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2910</w:t>
      </w:r>
    </w:p>
    <w:p w14:paraId="6AA2EF02" w14:textId="77777777" w:rsidR="00596D47" w:rsidRDefault="00596D4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2910</w:t>
      </w:r>
    </w:p>
    <w:p w14:paraId="07B8076E" w14:textId="77777777" w:rsidR="00596D47" w:rsidRDefault="00596D4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2912</w:t>
      </w:r>
    </w:p>
    <w:p w14:paraId="3A01C96C" w14:textId="77777777" w:rsidR="00596D47" w:rsidRDefault="00596D4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2912</w:t>
      </w:r>
    </w:p>
    <w:p w14:paraId="7199127E" w14:textId="77777777" w:rsidR="00596D47" w:rsidRDefault="00596D4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2912</w:t>
      </w:r>
    </w:p>
    <w:p w14:paraId="186758F2" w14:textId="77777777" w:rsidR="00596D47" w:rsidRDefault="00596D4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2912</w:t>
      </w:r>
    </w:p>
    <w:p w14:paraId="4FCC086A" w14:textId="77777777" w:rsidR="00596D47" w:rsidRDefault="00596D4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2915</w:t>
      </w:r>
    </w:p>
    <w:p w14:paraId="616BB5CE" w14:textId="77777777" w:rsidR="00596D47" w:rsidRDefault="00596D47">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2915</w:t>
      </w:r>
    </w:p>
    <w:p w14:paraId="7C2A7DDE" w14:textId="77777777" w:rsidR="00596D47" w:rsidRDefault="00596D4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2915</w:t>
      </w:r>
    </w:p>
    <w:p w14:paraId="052BAC48" w14:textId="77777777" w:rsidR="00596D47" w:rsidRDefault="00596D4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2915</w:t>
      </w:r>
    </w:p>
    <w:p w14:paraId="777CF8BB" w14:textId="77777777" w:rsidR="00596D47" w:rsidRDefault="00596D4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2918</w:t>
      </w:r>
    </w:p>
    <w:p w14:paraId="105F0F14" w14:textId="77777777" w:rsidR="00596D47" w:rsidRDefault="00596D4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2918</w:t>
      </w:r>
    </w:p>
    <w:p w14:paraId="29D23088" w14:textId="77777777" w:rsidR="00596D47" w:rsidRDefault="00596D4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2918</w:t>
      </w:r>
    </w:p>
    <w:p w14:paraId="7F9CA912" w14:textId="77777777" w:rsidR="00596D47" w:rsidRDefault="00596D47">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2918</w:t>
      </w:r>
    </w:p>
    <w:p w14:paraId="380F054F" w14:textId="77777777" w:rsidR="00596D47" w:rsidRDefault="00596D47">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2922</w:t>
      </w:r>
    </w:p>
    <w:p w14:paraId="334B8596" w14:textId="77777777" w:rsidR="00596D47" w:rsidRDefault="00596D47">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2923</w:t>
      </w:r>
    </w:p>
    <w:p w14:paraId="735095D1" w14:textId="77777777" w:rsidR="00596D47" w:rsidRDefault="00596D47">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2923</w:t>
      </w:r>
    </w:p>
    <w:p w14:paraId="75907A51" w14:textId="77777777" w:rsidR="00596D47" w:rsidRDefault="00596D47">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2923</w:t>
      </w:r>
    </w:p>
    <w:p w14:paraId="42B17E52" w14:textId="77777777" w:rsidR="00596D47" w:rsidRDefault="00596D47">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2927</w:t>
      </w:r>
    </w:p>
    <w:p w14:paraId="2E47E43C" w14:textId="77777777" w:rsidR="00596D47" w:rsidRDefault="00596D4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2927</w:t>
      </w:r>
    </w:p>
    <w:p w14:paraId="170BA079" w14:textId="77777777" w:rsidR="00596D47" w:rsidRDefault="00596D4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2927</w:t>
      </w:r>
    </w:p>
    <w:p w14:paraId="34181128" w14:textId="77777777" w:rsidR="00596D47" w:rsidRDefault="00596D4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2927</w:t>
      </w:r>
    </w:p>
    <w:p w14:paraId="1A570526" w14:textId="77777777" w:rsidR="00596D47" w:rsidRDefault="00596D4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2930</w:t>
      </w:r>
    </w:p>
    <w:p w14:paraId="176D3F93" w14:textId="77777777" w:rsidR="00596D47" w:rsidRDefault="00596D47">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2930</w:t>
      </w:r>
    </w:p>
    <w:p w14:paraId="552CA9CA" w14:textId="77777777" w:rsidR="00596D47" w:rsidRDefault="00596D4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2930</w:t>
      </w:r>
    </w:p>
    <w:p w14:paraId="2D7A9DD9" w14:textId="77777777" w:rsidR="00596D47" w:rsidRDefault="00596D4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2930</w:t>
      </w:r>
    </w:p>
    <w:p w14:paraId="54066426" w14:textId="77777777" w:rsidR="00596D47" w:rsidRDefault="00596D4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2930</w:t>
      </w:r>
    </w:p>
    <w:p w14:paraId="143CE93D" w14:textId="77777777" w:rsidR="00596D47" w:rsidRDefault="00596D4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2931</w:t>
      </w:r>
    </w:p>
    <w:p w14:paraId="7FCC7E0E" w14:textId="77777777" w:rsidR="00596D47" w:rsidRDefault="00596D4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2931</w:t>
      </w:r>
    </w:p>
    <w:p w14:paraId="630CE86D" w14:textId="77777777" w:rsidR="00596D47" w:rsidRDefault="00596D4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2931</w:t>
      </w:r>
    </w:p>
    <w:p w14:paraId="013D9BDB" w14:textId="77777777" w:rsidR="00596D47" w:rsidRDefault="00596D4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2931</w:t>
      </w:r>
    </w:p>
    <w:p w14:paraId="3390D682" w14:textId="77777777" w:rsidR="00596D47" w:rsidRDefault="00596D4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2932</w:t>
      </w:r>
    </w:p>
    <w:p w14:paraId="56820AAC" w14:textId="559E841F" w:rsidR="00596D47" w:rsidRDefault="00596D47">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2932</w:t>
      </w:r>
    </w:p>
    <w:p w14:paraId="55E05ED5" w14:textId="77777777" w:rsidR="00596D47" w:rsidRDefault="00596D47">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2932</w:t>
      </w:r>
    </w:p>
    <w:p w14:paraId="1BA2FA95" w14:textId="77777777" w:rsidR="00596D47" w:rsidRDefault="00596D47">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2932</w:t>
      </w:r>
    </w:p>
    <w:p w14:paraId="5673DA81" w14:textId="77777777" w:rsidR="00596D47" w:rsidRDefault="00596D47">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2933</w:t>
      </w:r>
    </w:p>
    <w:p w14:paraId="35925F6E" w14:textId="77777777" w:rsidR="00596D47" w:rsidRDefault="00596D47">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2934</w:t>
      </w:r>
    </w:p>
    <w:p w14:paraId="4B63CD43" w14:textId="77777777" w:rsidR="00596D47" w:rsidRDefault="00596D47">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2934</w:t>
      </w:r>
    </w:p>
    <w:p w14:paraId="4EC6560F" w14:textId="77777777" w:rsidR="00596D47" w:rsidRDefault="00596D47">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2935</w:t>
      </w:r>
    </w:p>
    <w:p w14:paraId="29E06BAC" w14:textId="77777777" w:rsidR="00596D47" w:rsidRDefault="00596D47">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2935</w:t>
      </w:r>
    </w:p>
    <w:p w14:paraId="218F6061" w14:textId="77777777" w:rsidR="00596D47" w:rsidRDefault="00596D47">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2935</w:t>
      </w:r>
    </w:p>
    <w:p w14:paraId="14713A3D" w14:textId="77777777" w:rsidR="00596D47" w:rsidRDefault="00596D47">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2937</w:t>
      </w:r>
    </w:p>
    <w:p w14:paraId="56D3F732" w14:textId="77777777" w:rsidR="00596D47" w:rsidRDefault="00596D47">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2938</w:t>
      </w:r>
    </w:p>
    <w:p w14:paraId="1CBF2C7B" w14:textId="77777777" w:rsidR="00596D47" w:rsidRDefault="00596D47">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2938</w:t>
      </w:r>
    </w:p>
    <w:p w14:paraId="6D1A3310" w14:textId="77777777" w:rsidR="00596D47" w:rsidRDefault="00596D47">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2940</w:t>
      </w:r>
    </w:p>
    <w:p w14:paraId="2125D87D" w14:textId="21D84BCE" w:rsidR="00596D47" w:rsidRDefault="00596D47">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2940</w:t>
      </w:r>
    </w:p>
    <w:p w14:paraId="43EEE7A3" w14:textId="77777777" w:rsidR="00596D47" w:rsidRDefault="00596D47">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2940</w:t>
      </w:r>
    </w:p>
    <w:p w14:paraId="3F3922D8" w14:textId="77777777" w:rsidR="00596D47" w:rsidRDefault="00596D47">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2940</w:t>
      </w:r>
    </w:p>
    <w:p w14:paraId="0DFA8F04" w14:textId="77777777" w:rsidR="00596D47" w:rsidRDefault="00596D47">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2941</w:t>
      </w:r>
    </w:p>
    <w:p w14:paraId="604D380F" w14:textId="77777777" w:rsidR="00596D47" w:rsidRDefault="00596D47">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3D1336">
        <w:rPr>
          <w:lang w:val="en-US"/>
        </w:rPr>
        <w:t>Interruptions due to V2V sidelink communication</w:t>
      </w:r>
      <w:r>
        <w:tab/>
        <w:t>2941</w:t>
      </w:r>
    </w:p>
    <w:p w14:paraId="0D6C8CB7" w14:textId="77777777" w:rsidR="00596D47" w:rsidRDefault="00596D47">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2941</w:t>
      </w:r>
    </w:p>
    <w:p w14:paraId="185F0639" w14:textId="77777777" w:rsidR="00596D47" w:rsidRDefault="00596D47">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2943</w:t>
      </w:r>
    </w:p>
    <w:p w14:paraId="107E85F6" w14:textId="47931EB7" w:rsidR="00596D47" w:rsidRDefault="00596D47">
      <w:pPr>
        <w:pStyle w:val="TOC1"/>
        <w:rPr>
          <w:rFonts w:asciiTheme="minorHAnsi" w:eastAsiaTheme="minorEastAsia" w:hAnsiTheme="minorHAnsi" w:cstheme="minorBidi"/>
          <w:szCs w:val="22"/>
        </w:rPr>
      </w:pPr>
      <w:r>
        <w:t>A.12</w:t>
      </w:r>
      <w:r>
        <w:tab/>
        <w:t>2943</w:t>
      </w:r>
    </w:p>
    <w:p w14:paraId="60E5EC42" w14:textId="77777777" w:rsidR="00596D47" w:rsidRDefault="00596D47">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2943</w:t>
      </w:r>
    </w:p>
    <w:p w14:paraId="6FA57B29" w14:textId="77777777" w:rsidR="00596D47" w:rsidRDefault="00596D47">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2943</w:t>
      </w:r>
    </w:p>
    <w:p w14:paraId="3A72D645" w14:textId="77777777" w:rsidR="00596D47" w:rsidRDefault="00596D47">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2943</w:t>
      </w:r>
    </w:p>
    <w:p w14:paraId="6292F100" w14:textId="77777777" w:rsidR="00596D47" w:rsidRDefault="00596D47">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2944</w:t>
      </w:r>
    </w:p>
    <w:p w14:paraId="3A348855" w14:textId="77777777" w:rsidR="00596D47" w:rsidRDefault="00596D47">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2945</w:t>
      </w:r>
    </w:p>
    <w:p w14:paraId="0C5EFDF9" w14:textId="77777777" w:rsidR="00596D47" w:rsidRDefault="00596D47">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2945</w:t>
      </w:r>
    </w:p>
    <w:p w14:paraId="3341EBCF" w14:textId="77777777" w:rsidR="00596D47" w:rsidRDefault="00596D47">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2945</w:t>
      </w:r>
    </w:p>
    <w:p w14:paraId="03004071" w14:textId="77777777" w:rsidR="00596D47" w:rsidRDefault="00596D47">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2946</w:t>
      </w:r>
    </w:p>
    <w:p w14:paraId="3BB4D32B" w14:textId="77777777" w:rsidR="00596D47" w:rsidRDefault="00596D47">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2946</w:t>
      </w:r>
    </w:p>
    <w:p w14:paraId="2315E13B" w14:textId="77777777" w:rsidR="00596D47" w:rsidRDefault="00596D47">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2946</w:t>
      </w:r>
    </w:p>
    <w:p w14:paraId="196E5F4A" w14:textId="77777777" w:rsidR="00596D47" w:rsidRDefault="00596D47">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2947</w:t>
      </w:r>
    </w:p>
    <w:p w14:paraId="3A4A5EF8" w14:textId="77777777" w:rsidR="00596D47" w:rsidRDefault="00596D47">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2948</w:t>
      </w:r>
    </w:p>
    <w:p w14:paraId="522A15B4" w14:textId="77777777" w:rsidR="00596D47" w:rsidRDefault="00596D47">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2948</w:t>
      </w:r>
    </w:p>
    <w:p w14:paraId="338F6A6A" w14:textId="77777777" w:rsidR="00596D47" w:rsidRDefault="00596D47">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2949</w:t>
      </w:r>
    </w:p>
    <w:p w14:paraId="1FF23E0D" w14:textId="77777777" w:rsidR="00596D47" w:rsidRDefault="00596D47">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2949</w:t>
      </w:r>
    </w:p>
    <w:p w14:paraId="2B432E86" w14:textId="77777777" w:rsidR="00596D47" w:rsidRDefault="00596D47">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2949</w:t>
      </w:r>
    </w:p>
    <w:p w14:paraId="4B5C8E31" w14:textId="77777777" w:rsidR="00596D47" w:rsidRDefault="00596D47">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2949</w:t>
      </w:r>
    </w:p>
    <w:p w14:paraId="38C7BA87" w14:textId="77777777" w:rsidR="00596D47" w:rsidRDefault="00596D4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2951</w:t>
      </w:r>
    </w:p>
    <w:p w14:paraId="614BA6E1" w14:textId="77777777" w:rsidR="00596D47" w:rsidRDefault="00596D47">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2952</w:t>
      </w:r>
    </w:p>
    <w:p w14:paraId="2E4DFDC6" w14:textId="77777777" w:rsidR="00596D47" w:rsidRDefault="00596D47">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2952</w:t>
      </w:r>
    </w:p>
    <w:p w14:paraId="010D6E53" w14:textId="77777777" w:rsidR="00596D47" w:rsidRDefault="00596D4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2954</w:t>
      </w:r>
    </w:p>
    <w:p w14:paraId="7B4E0E03" w14:textId="77777777" w:rsidR="00596D47" w:rsidRDefault="00596D47">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2954</w:t>
      </w:r>
    </w:p>
    <w:p w14:paraId="7C7C7B34" w14:textId="77777777" w:rsidR="00596D47" w:rsidRDefault="00596D47">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2954</w:t>
      </w:r>
    </w:p>
    <w:p w14:paraId="4E8F77D8" w14:textId="77777777" w:rsidR="00596D47" w:rsidRDefault="00596D47">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2956</w:t>
      </w:r>
    </w:p>
    <w:p w14:paraId="70F58058" w14:textId="77777777" w:rsidR="00596D47" w:rsidRDefault="00596D47">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2956</w:t>
      </w:r>
    </w:p>
    <w:p w14:paraId="154998DF" w14:textId="77777777" w:rsidR="00596D47" w:rsidRDefault="00596D47">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2956</w:t>
      </w:r>
    </w:p>
    <w:p w14:paraId="437A61E0" w14:textId="77777777" w:rsidR="00596D47" w:rsidRDefault="00596D47">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2958</w:t>
      </w:r>
    </w:p>
    <w:p w14:paraId="4909B76D" w14:textId="77777777" w:rsidR="00596D47" w:rsidRDefault="00596D47">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2958</w:t>
      </w:r>
    </w:p>
    <w:p w14:paraId="14CE9D67" w14:textId="77777777" w:rsidR="00596D47" w:rsidRDefault="00596D47">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2958</w:t>
      </w:r>
    </w:p>
    <w:p w14:paraId="557932DC" w14:textId="77777777" w:rsidR="00596D47" w:rsidRDefault="00596D47">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2958</w:t>
      </w:r>
    </w:p>
    <w:p w14:paraId="25A115D6" w14:textId="77777777" w:rsidR="00596D47" w:rsidRDefault="00596D4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2960</w:t>
      </w:r>
    </w:p>
    <w:p w14:paraId="2FCF8C82" w14:textId="77777777" w:rsidR="00596D47" w:rsidRDefault="00596D47">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2960</w:t>
      </w:r>
    </w:p>
    <w:p w14:paraId="484E21EE" w14:textId="77777777" w:rsidR="00596D47" w:rsidRDefault="00596D47">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2960</w:t>
      </w:r>
    </w:p>
    <w:p w14:paraId="787884F8" w14:textId="77777777" w:rsidR="00596D47" w:rsidRDefault="00596D4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2962</w:t>
      </w:r>
    </w:p>
    <w:p w14:paraId="4292124F" w14:textId="2F60B3FF" w:rsidR="00596D47" w:rsidRDefault="00596D47" w:rsidP="00596D47">
      <w:pPr>
        <w:pStyle w:val="TOC8"/>
        <w:tabs>
          <w:tab w:val="right" w:leader="dot" w:pos="9639"/>
        </w:tabs>
        <w:rPr>
          <w:rFonts w:asciiTheme="minorHAnsi" w:eastAsiaTheme="minorEastAsia" w:hAnsiTheme="minorHAnsi" w:cstheme="minorBidi"/>
          <w:b w:val="0"/>
          <w:szCs w:val="22"/>
        </w:rPr>
      </w:pPr>
      <w:r>
        <w:lastRenderedPageBreak/>
        <w:t>Annex B (normative):</w:t>
      </w:r>
      <w:r>
        <w:tab/>
        <w:t>Conditions for RRM requirements applicability for operating bands</w:t>
      </w:r>
      <w:r>
        <w:tab/>
        <w:t>2963</w:t>
      </w:r>
    </w:p>
    <w:p w14:paraId="78D5300C" w14:textId="215FF1D2" w:rsidR="00596D47" w:rsidRDefault="00596D4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2963</w:t>
      </w:r>
    </w:p>
    <w:p w14:paraId="25A123EA" w14:textId="77777777" w:rsidR="00596D47" w:rsidRDefault="00596D47">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2963</w:t>
      </w:r>
    </w:p>
    <w:p w14:paraId="31EB7CAF" w14:textId="77777777" w:rsidR="00596D47" w:rsidRDefault="00596D47">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2963</w:t>
      </w:r>
    </w:p>
    <w:p w14:paraId="321B13A7" w14:textId="77777777" w:rsidR="00596D47" w:rsidRDefault="00596D47">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2963</w:t>
      </w:r>
    </w:p>
    <w:p w14:paraId="53CDAB7C" w14:textId="77777777" w:rsidR="00596D47" w:rsidRDefault="00596D47">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2965</w:t>
      </w:r>
    </w:p>
    <w:p w14:paraId="14388845" w14:textId="77777777" w:rsidR="00596D47" w:rsidRDefault="00596D47">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2965</w:t>
      </w:r>
    </w:p>
    <w:p w14:paraId="57D078D6" w14:textId="77777777" w:rsidR="00596D47" w:rsidRDefault="00596D47">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2966</w:t>
      </w:r>
    </w:p>
    <w:p w14:paraId="73B8854D" w14:textId="77777777" w:rsidR="00596D47" w:rsidRDefault="00596D47">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2966</w:t>
      </w:r>
    </w:p>
    <w:p w14:paraId="08DED9D4" w14:textId="77777777" w:rsidR="00596D47" w:rsidRDefault="00596D47">
      <w:pPr>
        <w:pStyle w:val="TOC3"/>
        <w:rPr>
          <w:rFonts w:asciiTheme="minorHAnsi" w:eastAsiaTheme="minorEastAsia" w:hAnsiTheme="minorHAnsi" w:cstheme="minorBidi"/>
          <w:sz w:val="22"/>
          <w:szCs w:val="22"/>
        </w:rPr>
      </w:pPr>
      <w:r>
        <w:t>B.1.7.1 Conditions for measurements of intra-frequence E-UTRAN cells for cell selection</w:t>
      </w:r>
      <w:r>
        <w:tab/>
        <w:t>2966</w:t>
      </w:r>
    </w:p>
    <w:p w14:paraId="6857616C" w14:textId="77777777" w:rsidR="00596D47" w:rsidRDefault="00596D47">
      <w:pPr>
        <w:pStyle w:val="TOC3"/>
        <w:rPr>
          <w:rFonts w:asciiTheme="minorHAnsi" w:eastAsiaTheme="minorEastAsia" w:hAnsiTheme="minorHAnsi" w:cstheme="minorBidi"/>
          <w:sz w:val="22"/>
          <w:szCs w:val="22"/>
        </w:rPr>
      </w:pPr>
      <w:r>
        <w:t>B.1.7.2 Condition for measurements of inter-frequence E-UTRAN cells for cell selection</w:t>
      </w:r>
      <w:r>
        <w:tab/>
        <w:t>2967</w:t>
      </w:r>
    </w:p>
    <w:p w14:paraId="7B414A0B" w14:textId="77777777" w:rsidR="00596D47" w:rsidRDefault="00596D47">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2969</w:t>
      </w:r>
    </w:p>
    <w:p w14:paraId="12C271B9" w14:textId="03CD1221" w:rsidR="00596D47" w:rsidRDefault="00596D4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2969</w:t>
      </w:r>
    </w:p>
    <w:p w14:paraId="48918512" w14:textId="77777777" w:rsidR="00596D47" w:rsidRDefault="00596D47">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2969</w:t>
      </w:r>
    </w:p>
    <w:p w14:paraId="11AAEC97" w14:textId="77777777" w:rsidR="00596D47" w:rsidRDefault="00596D4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2970</w:t>
      </w:r>
    </w:p>
    <w:p w14:paraId="654329A8" w14:textId="77777777" w:rsidR="00596D47" w:rsidRDefault="00596D4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2970</w:t>
      </w:r>
    </w:p>
    <w:p w14:paraId="5CA1F2D6" w14:textId="77777777" w:rsidR="00596D47" w:rsidRDefault="00596D47">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2970</w:t>
      </w:r>
    </w:p>
    <w:p w14:paraId="4BEDEFA8" w14:textId="77777777" w:rsidR="00596D47" w:rsidRDefault="00596D47">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2971</w:t>
      </w:r>
    </w:p>
    <w:p w14:paraId="020FD9CD" w14:textId="77777777" w:rsidR="00596D47" w:rsidRDefault="00596D47">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2971</w:t>
      </w:r>
    </w:p>
    <w:p w14:paraId="352331D0" w14:textId="77777777" w:rsidR="00596D47" w:rsidRDefault="00596D47">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2971</w:t>
      </w:r>
    </w:p>
    <w:p w14:paraId="223AD614" w14:textId="77777777" w:rsidR="00596D47" w:rsidRDefault="00596D47">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2972</w:t>
      </w:r>
    </w:p>
    <w:p w14:paraId="46337BC1" w14:textId="77777777" w:rsidR="00596D47" w:rsidRDefault="00596D47">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2972</w:t>
      </w:r>
    </w:p>
    <w:p w14:paraId="401F87AF" w14:textId="77777777" w:rsidR="00596D47" w:rsidRDefault="00596D47">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2973</w:t>
      </w:r>
    </w:p>
    <w:p w14:paraId="14A525FC" w14:textId="77777777" w:rsidR="00596D47" w:rsidRDefault="00596D47">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2973</w:t>
      </w:r>
    </w:p>
    <w:p w14:paraId="1EAEED1F" w14:textId="77777777" w:rsidR="00596D47" w:rsidRDefault="00596D47">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2973</w:t>
      </w:r>
    </w:p>
    <w:p w14:paraId="37CB770F" w14:textId="77777777" w:rsidR="00596D47" w:rsidRDefault="00596D47">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2974</w:t>
      </w:r>
    </w:p>
    <w:p w14:paraId="13A34827" w14:textId="77777777" w:rsidR="00596D47" w:rsidRDefault="00596D47">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2974</w:t>
      </w:r>
    </w:p>
    <w:p w14:paraId="7A13C181" w14:textId="77777777" w:rsidR="00596D47" w:rsidRDefault="00596D47">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2974</w:t>
      </w:r>
    </w:p>
    <w:p w14:paraId="62F35AB0" w14:textId="77777777" w:rsidR="00596D47" w:rsidRDefault="00596D47">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2975</w:t>
      </w:r>
    </w:p>
    <w:p w14:paraId="2CEAF046" w14:textId="77777777" w:rsidR="00596D47" w:rsidRDefault="00596D47">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2975</w:t>
      </w:r>
    </w:p>
    <w:p w14:paraId="4C107B34" w14:textId="77777777" w:rsidR="00596D47" w:rsidRDefault="00596D47">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2975</w:t>
      </w:r>
    </w:p>
    <w:p w14:paraId="2F536890" w14:textId="77777777" w:rsidR="00596D47" w:rsidRDefault="00596D47">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2975</w:t>
      </w:r>
    </w:p>
    <w:p w14:paraId="2DDF1AA7" w14:textId="77777777" w:rsidR="00596D47" w:rsidRDefault="00596D47">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2976</w:t>
      </w:r>
    </w:p>
    <w:p w14:paraId="630E574D" w14:textId="77777777" w:rsidR="00596D47" w:rsidRDefault="00596D47">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2977</w:t>
      </w:r>
    </w:p>
    <w:p w14:paraId="38380E9F" w14:textId="77777777" w:rsidR="00596D47" w:rsidRDefault="00596D47">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2977</w:t>
      </w:r>
    </w:p>
    <w:p w14:paraId="5995C7F2" w14:textId="77777777" w:rsidR="00596D47" w:rsidRDefault="00596D47">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2978</w:t>
      </w:r>
    </w:p>
    <w:p w14:paraId="6224751D" w14:textId="77777777" w:rsidR="00596D47" w:rsidRDefault="00596D47">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2978</w:t>
      </w:r>
    </w:p>
    <w:p w14:paraId="2BADD073" w14:textId="77777777" w:rsidR="00596D47" w:rsidRDefault="00596D47">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2980</w:t>
      </w:r>
    </w:p>
    <w:p w14:paraId="4622895E" w14:textId="77777777" w:rsidR="00596D47" w:rsidRDefault="00596D47">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2980</w:t>
      </w:r>
    </w:p>
    <w:p w14:paraId="35FCC0D4" w14:textId="77777777" w:rsidR="00596D47" w:rsidRDefault="00596D47">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2980</w:t>
      </w:r>
    </w:p>
    <w:p w14:paraId="3C7E4B26" w14:textId="77777777" w:rsidR="00596D47" w:rsidRDefault="00596D47">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2980</w:t>
      </w:r>
    </w:p>
    <w:p w14:paraId="5415CB3E" w14:textId="77777777" w:rsidR="00596D47" w:rsidRDefault="00596D47">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2981</w:t>
      </w:r>
    </w:p>
    <w:p w14:paraId="6322EC94" w14:textId="77777777" w:rsidR="00596D47" w:rsidRDefault="00596D47">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2981</w:t>
      </w:r>
    </w:p>
    <w:p w14:paraId="4DDAC88D" w14:textId="77777777" w:rsidR="00596D47" w:rsidRDefault="00596D47">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2983</w:t>
      </w:r>
    </w:p>
    <w:p w14:paraId="5D4C9A72" w14:textId="420BDDD1" w:rsidR="00596D47" w:rsidRDefault="00596D4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2983</w:t>
      </w:r>
    </w:p>
    <w:p w14:paraId="5ECDDD5B" w14:textId="77777777" w:rsidR="00596D47" w:rsidRDefault="00596D4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2983</w:t>
      </w:r>
    </w:p>
    <w:p w14:paraId="1AB1D303" w14:textId="77777777" w:rsidR="00596D47" w:rsidRDefault="00596D47">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2983</w:t>
      </w:r>
    </w:p>
    <w:p w14:paraId="32F8E398" w14:textId="77777777" w:rsidR="00596D47" w:rsidRDefault="00596D47">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2983</w:t>
      </w:r>
    </w:p>
    <w:p w14:paraId="11401F54" w14:textId="77777777" w:rsidR="00596D47" w:rsidRDefault="00596D47">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2983</w:t>
      </w:r>
    </w:p>
    <w:p w14:paraId="63FE9C93" w14:textId="77777777" w:rsidR="00596D47" w:rsidRDefault="00596D47">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2983</w:t>
      </w:r>
    </w:p>
    <w:p w14:paraId="39C9A30C" w14:textId="77777777" w:rsidR="00596D47" w:rsidRDefault="00596D47">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2984</w:t>
      </w:r>
    </w:p>
    <w:p w14:paraId="0780CF91" w14:textId="77777777" w:rsidR="00596D47" w:rsidRDefault="00596D47">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2984</w:t>
      </w:r>
    </w:p>
    <w:p w14:paraId="73A796BC" w14:textId="77777777" w:rsidR="00596D47" w:rsidRDefault="00596D47">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2984</w:t>
      </w:r>
    </w:p>
    <w:p w14:paraId="7F4E98D0" w14:textId="77777777" w:rsidR="00596D47" w:rsidRDefault="00596D47">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2984</w:t>
      </w:r>
    </w:p>
    <w:p w14:paraId="054960C6" w14:textId="77777777" w:rsidR="00596D47" w:rsidRDefault="00596D47">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2984</w:t>
      </w:r>
    </w:p>
    <w:p w14:paraId="6B122D1F" w14:textId="77777777" w:rsidR="00596D47" w:rsidRDefault="00596D47">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2985</w:t>
      </w:r>
    </w:p>
    <w:p w14:paraId="3359EA02" w14:textId="77777777" w:rsidR="00596D47" w:rsidRDefault="00596D47">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2985</w:t>
      </w:r>
    </w:p>
    <w:p w14:paraId="1B73305C" w14:textId="77777777" w:rsidR="00596D47" w:rsidRDefault="00596D47">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2985</w:t>
      </w:r>
    </w:p>
    <w:p w14:paraId="2D1306E6" w14:textId="77777777" w:rsidR="00596D47" w:rsidRDefault="00596D47">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2985</w:t>
      </w:r>
    </w:p>
    <w:p w14:paraId="4DFC785A"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2985</w:t>
      </w:r>
    </w:p>
    <w:p w14:paraId="69A1E385"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2985</w:t>
      </w:r>
    </w:p>
    <w:p w14:paraId="02A24275" w14:textId="77777777" w:rsidR="00596D47" w:rsidRDefault="00596D47">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2986</w:t>
      </w:r>
    </w:p>
    <w:p w14:paraId="25DC2D84"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2986</w:t>
      </w:r>
    </w:p>
    <w:p w14:paraId="0ACADE7A"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2986</w:t>
      </w:r>
    </w:p>
    <w:p w14:paraId="23C5974F" w14:textId="77777777" w:rsidR="00596D47" w:rsidRDefault="00596D47">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2987</w:t>
      </w:r>
    </w:p>
    <w:p w14:paraId="6E4A72E2"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14:paraId="3926495B"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14:paraId="0CD8E847" w14:textId="77777777" w:rsidR="00596D47" w:rsidRDefault="00596D47">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2987</w:t>
      </w:r>
    </w:p>
    <w:p w14:paraId="78539274"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14:paraId="392661DB"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14:paraId="1084CFD3" w14:textId="77777777" w:rsidR="00596D47" w:rsidRDefault="00596D47">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2987</w:t>
      </w:r>
    </w:p>
    <w:p w14:paraId="52258D25" w14:textId="77777777" w:rsidR="00596D47" w:rsidRDefault="00596D47">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2987</w:t>
      </w:r>
    </w:p>
    <w:p w14:paraId="05A4A6D3" w14:textId="77777777" w:rsidR="00596D47" w:rsidRDefault="00596D47">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2987</w:t>
      </w:r>
    </w:p>
    <w:p w14:paraId="18A0B316" w14:textId="77777777" w:rsidR="00596D47" w:rsidRDefault="00596D47">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2988</w:t>
      </w:r>
    </w:p>
    <w:p w14:paraId="680322F0" w14:textId="77777777" w:rsidR="00596D47" w:rsidRDefault="00596D47">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14:paraId="5B604A1F" w14:textId="77777777" w:rsidR="00596D47" w:rsidRDefault="00596D47">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2988</w:t>
      </w:r>
    </w:p>
    <w:p w14:paraId="1808678C" w14:textId="77777777" w:rsidR="00596D47" w:rsidRDefault="00596D47">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2988</w:t>
      </w:r>
    </w:p>
    <w:p w14:paraId="15792900" w14:textId="77777777" w:rsidR="00596D47" w:rsidRDefault="00596D47">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2988</w:t>
      </w:r>
    </w:p>
    <w:p w14:paraId="64268EE2" w14:textId="77777777" w:rsidR="00596D47" w:rsidRDefault="00596D47">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14:paraId="3644628C" w14:textId="77777777" w:rsidR="00596D47" w:rsidRDefault="00596D47">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2989</w:t>
      </w:r>
    </w:p>
    <w:p w14:paraId="788564A8" w14:textId="77777777" w:rsidR="00596D47" w:rsidRDefault="00596D47">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14:paraId="30736C08" w14:textId="77777777" w:rsidR="00596D47" w:rsidRDefault="00596D47">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2989</w:t>
      </w:r>
    </w:p>
    <w:p w14:paraId="57043111" w14:textId="77777777" w:rsidR="00596D47" w:rsidRDefault="00596D47">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2989</w:t>
      </w:r>
    </w:p>
    <w:p w14:paraId="56DB41ED" w14:textId="77777777" w:rsidR="00596D47" w:rsidRDefault="00596D47">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2989</w:t>
      </w:r>
    </w:p>
    <w:p w14:paraId="347CF864" w14:textId="77777777" w:rsidR="00596D47" w:rsidRDefault="00596D47">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14:paraId="3951DF42" w14:textId="77777777" w:rsidR="00596D47" w:rsidRDefault="00596D47">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2990</w:t>
      </w:r>
    </w:p>
    <w:p w14:paraId="14EEB308" w14:textId="77777777" w:rsidR="00596D47" w:rsidRDefault="00596D47">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2990</w:t>
      </w:r>
    </w:p>
    <w:p w14:paraId="2456FB65" w14:textId="77777777" w:rsidR="00596D47" w:rsidRDefault="00596D47">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2990</w:t>
      </w:r>
    </w:p>
    <w:p w14:paraId="37F72217" w14:textId="77777777" w:rsidR="00596D47" w:rsidRDefault="00596D47">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2990</w:t>
      </w:r>
    </w:p>
    <w:p w14:paraId="1EE3A260" w14:textId="77777777" w:rsidR="00596D47" w:rsidRDefault="00596D47">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2990</w:t>
      </w:r>
    </w:p>
    <w:p w14:paraId="1DD9046F" w14:textId="77777777" w:rsidR="00596D47" w:rsidRDefault="00596D47">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2990</w:t>
      </w:r>
    </w:p>
    <w:p w14:paraId="298BDBB6" w14:textId="77777777" w:rsidR="00596D47" w:rsidRDefault="00596D47">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2990</w:t>
      </w:r>
    </w:p>
    <w:p w14:paraId="7578903C" w14:textId="77777777" w:rsidR="00596D47" w:rsidRDefault="00596D47">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2991</w:t>
      </w:r>
    </w:p>
    <w:p w14:paraId="2D4233B3" w14:textId="77777777" w:rsidR="00596D47" w:rsidRDefault="00596D47">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2991</w:t>
      </w:r>
    </w:p>
    <w:p w14:paraId="5FC63510" w14:textId="77777777" w:rsidR="00596D47" w:rsidRDefault="00596D47">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2991</w:t>
      </w:r>
    </w:p>
    <w:p w14:paraId="51EE9B40" w14:textId="77777777" w:rsidR="00596D47" w:rsidRDefault="00596D47">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2991</w:t>
      </w:r>
    </w:p>
    <w:p w14:paraId="49C6CA6E" w14:textId="77777777" w:rsidR="00596D47" w:rsidRDefault="00596D47">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2991</w:t>
      </w:r>
    </w:p>
    <w:p w14:paraId="6A50B22E" w14:textId="77777777" w:rsidR="00596D47" w:rsidRDefault="00596D47">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2992</w:t>
      </w:r>
    </w:p>
    <w:p w14:paraId="34D06ED8" w14:textId="77777777" w:rsidR="00596D47" w:rsidRDefault="00596D47">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2992</w:t>
      </w:r>
    </w:p>
    <w:p w14:paraId="3B393008" w14:textId="17BE34D8" w:rsidR="00596D47" w:rsidRDefault="00596D4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2992</w:t>
      </w:r>
    </w:p>
    <w:p w14:paraId="1BF47B66" w14:textId="77777777" w:rsidR="00596D47" w:rsidRDefault="00596D47">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2992</w:t>
      </w:r>
    </w:p>
    <w:p w14:paraId="0D2EBF64" w14:textId="77777777" w:rsidR="00596D47" w:rsidRDefault="00596D47">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2992</w:t>
      </w:r>
    </w:p>
    <w:p w14:paraId="55710FCE" w14:textId="77777777" w:rsidR="00596D47" w:rsidRDefault="00596D4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2992</w:t>
      </w:r>
    </w:p>
    <w:p w14:paraId="6D783FAE" w14:textId="77777777" w:rsidR="00596D47" w:rsidRDefault="00596D47">
      <w:pPr>
        <w:pStyle w:val="TOC3"/>
        <w:rPr>
          <w:rFonts w:asciiTheme="minorHAnsi" w:eastAsiaTheme="minorEastAsia" w:hAnsiTheme="minorHAnsi" w:cstheme="minorBidi"/>
          <w:sz w:val="22"/>
          <w:szCs w:val="22"/>
        </w:rPr>
      </w:pPr>
      <w:r w:rsidRPr="00596D47">
        <w:t>B.4.3.1</w:t>
      </w:r>
      <w:r w:rsidRPr="00596D47">
        <w:rPr>
          <w:rFonts w:asciiTheme="minorHAnsi" w:hAnsiTheme="minorHAnsi" w:cstheme="minorBidi"/>
          <w:sz w:val="22"/>
          <w:szCs w:val="22"/>
        </w:rPr>
        <w:tab/>
      </w:r>
      <w:r w:rsidRPr="003D1336">
        <w:rPr>
          <w:rFonts w:eastAsia="MS Mincho"/>
        </w:rPr>
        <w:t>Inter-band carrier aggregation</w:t>
      </w:r>
      <w:r>
        <w:tab/>
        <w:t>2992</w:t>
      </w:r>
    </w:p>
    <w:p w14:paraId="392FDAFE" w14:textId="77777777" w:rsidR="00596D47" w:rsidRDefault="00596D47">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2992</w:t>
      </w:r>
    </w:p>
    <w:p w14:paraId="7BF10196" w14:textId="77777777" w:rsidR="00596D47" w:rsidRDefault="00596D47">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2993</w:t>
      </w:r>
    </w:p>
    <w:p w14:paraId="67D6C3FC" w14:textId="6B55DE91" w:rsidR="00596D47" w:rsidRDefault="00596D4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2993</w:t>
      </w:r>
    </w:p>
    <w:p w14:paraId="35299B59" w14:textId="77777777" w:rsidR="00596D47" w:rsidRDefault="00596D47">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2993</w:t>
      </w:r>
    </w:p>
    <w:p w14:paraId="18398864" w14:textId="77777777" w:rsidR="00596D47" w:rsidRDefault="00596D47">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2993</w:t>
      </w:r>
    </w:p>
    <w:p w14:paraId="72321CBF" w14:textId="77777777" w:rsidR="00596D47" w:rsidRDefault="00596D47">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2994</w:t>
      </w:r>
    </w:p>
    <w:p w14:paraId="0785C2FA" w14:textId="77777777" w:rsidR="00596D47" w:rsidRDefault="00596D47">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2994</w:t>
      </w:r>
    </w:p>
    <w:p w14:paraId="3195A067" w14:textId="77777777" w:rsidR="00596D47" w:rsidRDefault="00596D47">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2995</w:t>
      </w:r>
    </w:p>
    <w:p w14:paraId="54375001" w14:textId="21B75409" w:rsidR="00596D47" w:rsidRDefault="00596D4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2995</w:t>
      </w:r>
    </w:p>
    <w:p w14:paraId="6905263B" w14:textId="77777777" w:rsidR="00596D47" w:rsidRDefault="00596D47">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2995</w:t>
      </w:r>
    </w:p>
    <w:p w14:paraId="0598868B" w14:textId="77777777" w:rsidR="00596D47" w:rsidRDefault="00596D47">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2995</w:t>
      </w:r>
    </w:p>
    <w:p w14:paraId="476E458F" w14:textId="77777777" w:rsidR="00596D47" w:rsidRDefault="00596D47">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2995</w:t>
      </w:r>
    </w:p>
    <w:p w14:paraId="6C6F483A" w14:textId="77777777" w:rsidR="00596D47" w:rsidRDefault="00596D47">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2996</w:t>
      </w:r>
    </w:p>
    <w:p w14:paraId="0432CBA4" w14:textId="77777777" w:rsidR="00596D47" w:rsidRDefault="00596D47">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2996</w:t>
      </w:r>
    </w:p>
    <w:p w14:paraId="2BBAFBB7" w14:textId="1B8104F2" w:rsidR="00596D47" w:rsidRDefault="00596D47" w:rsidP="00596D47">
      <w:pPr>
        <w:pStyle w:val="TOC8"/>
        <w:tabs>
          <w:tab w:val="right" w:leader="dot" w:pos="9639"/>
        </w:tabs>
        <w:rPr>
          <w:rFonts w:asciiTheme="minorHAnsi" w:eastAsiaTheme="minorEastAsia" w:hAnsiTheme="minorHAnsi" w:cstheme="minorBidi"/>
          <w:b w:val="0"/>
          <w:szCs w:val="22"/>
        </w:rPr>
      </w:pPr>
      <w:r>
        <w:t>Annex C (informative):</w:t>
      </w:r>
      <w:r>
        <w:tab/>
        <w:t>Change history:</w:t>
      </w:r>
      <w:r>
        <w:tab/>
        <w:t>2997</w:t>
      </w:r>
    </w:p>
    <w:p w14:paraId="4EEFB6C0" w14:textId="64E2D54A" w:rsidR="004D51F6" w:rsidRDefault="00596D47" w:rsidP="005F6A6A">
      <w:pPr>
        <w:rPr>
          <w:rFonts w:cs="v4.2.0"/>
          <w:noProof/>
          <w:sz w:val="22"/>
          <w:szCs w:val="22"/>
          <w:lang w:val="en-US"/>
        </w:rPr>
      </w:pPr>
      <w:r>
        <w:rPr>
          <w:rFonts w:cs="v4.2.0"/>
          <w:noProof/>
          <w:sz w:val="22"/>
        </w:rPr>
        <w:fldChar w:fldCharType="end"/>
      </w:r>
      <w:bookmarkEnd w:id="3"/>
    </w:p>
    <w:p w14:paraId="5D42B5F2" w14:textId="003CF19F"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F95D76">
        <w:rPr>
          <w:noProof/>
        </w:rPr>
        <w:instrText>f</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F95D76">
        <w:rPr>
          <w:rFonts w:eastAsia="Malgun Gothic"/>
          <w:noProof/>
        </w:rPr>
        <w:instrText>f</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F95D76">
        <w:rPr>
          <w:rFonts w:eastAsia="Malgun Gothic"/>
          <w:noProof/>
        </w:rPr>
        <w:instrText>f</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F95D76">
        <w:rPr>
          <w:noProof/>
        </w:rPr>
        <w:instrText>f</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D6F5B" w14:textId="77777777" w:rsidR="00AC1BDD" w:rsidRDefault="00AC1BDD">
      <w:r>
        <w:separator/>
      </w:r>
    </w:p>
  </w:endnote>
  <w:endnote w:type="continuationSeparator" w:id="0">
    <w:p w14:paraId="68953A16" w14:textId="77777777" w:rsidR="00AC1BDD" w:rsidRDefault="00AC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A8172" w14:textId="77777777" w:rsidR="00596D47" w:rsidRDefault="00596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7B48B" w14:textId="77777777" w:rsidR="00596D47" w:rsidRDefault="00596D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9BA3C" w14:textId="77777777" w:rsidR="00596D47" w:rsidRDefault="00596D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BEC24" w14:textId="77777777" w:rsidR="009B0D89" w:rsidRPr="00FD21B3" w:rsidRDefault="009B0D89"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D6C2F" w14:textId="77777777" w:rsidR="00AC1BDD" w:rsidRDefault="00AC1BDD">
      <w:r>
        <w:separator/>
      </w:r>
    </w:p>
  </w:footnote>
  <w:footnote w:type="continuationSeparator" w:id="0">
    <w:p w14:paraId="4EAC0332" w14:textId="77777777" w:rsidR="00AC1BDD" w:rsidRDefault="00AC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7474F" w14:textId="77777777" w:rsidR="00596D47" w:rsidRDefault="00596D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9144" w14:textId="77777777" w:rsidR="00596D47" w:rsidRDefault="00596D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F010" w14:textId="77777777" w:rsidR="00596D47" w:rsidRDefault="00596D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F2DE" w14:textId="77777777" w:rsidR="009B0D89" w:rsidRDefault="009B0D8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3B558" w14:textId="77777777" w:rsidR="009B0D89" w:rsidRDefault="009B0D89">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565FC446" w:rsidR="009B0D89" w:rsidRDefault="009B0D89" w:rsidP="00615564">
    <w:pPr>
      <w:pStyle w:val="Header"/>
      <w:framePr w:wrap="auto" w:vAnchor="text" w:hAnchor="margin" w:xAlign="right" w:y="1"/>
      <w:widowControl/>
    </w:pPr>
    <w:r>
      <w:fldChar w:fldCharType="begin"/>
    </w:r>
    <w:r>
      <w:instrText xml:space="preserve"> STYLEREF ZA </w:instrText>
    </w:r>
    <w:r>
      <w:fldChar w:fldCharType="separate"/>
    </w:r>
    <w:r w:rsidR="00596D47">
      <w:t>3GPP TS 36.133 V14.15.0 (2020-06)</w:t>
    </w:r>
    <w:r>
      <w:fldChar w:fldCharType="end"/>
    </w:r>
  </w:p>
  <w:p w14:paraId="2B2C6DA3" w14:textId="2CA82D7D" w:rsidR="009B0D89" w:rsidRDefault="009B0D89" w:rsidP="00615564">
    <w:pPr>
      <w:pStyle w:val="Header"/>
      <w:framePr w:wrap="auto" w:vAnchor="text" w:hAnchor="margin" w:y="1"/>
      <w:widowControl/>
    </w:pPr>
    <w:r>
      <w:fldChar w:fldCharType="begin"/>
    </w:r>
    <w:r>
      <w:instrText xml:space="preserve"> STYLEREF ZGSM </w:instrText>
    </w:r>
    <w:r>
      <w:fldChar w:fldCharType="separate"/>
    </w:r>
    <w:r w:rsidR="00596D47">
      <w:t>Release 14</w:t>
    </w:r>
    <w:r>
      <w:fldChar w:fldCharType="end"/>
    </w:r>
  </w:p>
  <w:p w14:paraId="6276D902" w14:textId="77777777" w:rsidR="009B0D89" w:rsidRDefault="009B0D89">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C771" w14:textId="77777777" w:rsidR="009B0D89" w:rsidRDefault="009B0D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152"/>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96D4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96D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596D4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96D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96D47"/>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596D47"/>
    <w:pPr>
      <w:ind w:left="1701" w:hanging="1701"/>
      <w:outlineLvl w:val="4"/>
    </w:pPr>
    <w:rPr>
      <w:sz w:val="22"/>
    </w:rPr>
  </w:style>
  <w:style w:type="paragraph" w:styleId="Heading6">
    <w:name w:val="heading 6"/>
    <w:aliases w:val="T1,Header 6"/>
    <w:basedOn w:val="H6"/>
    <w:next w:val="Normal"/>
    <w:link w:val="Heading6Char"/>
    <w:qFormat/>
    <w:rsid w:val="00596D47"/>
    <w:pPr>
      <w:outlineLvl w:val="5"/>
    </w:pPr>
  </w:style>
  <w:style w:type="paragraph" w:styleId="Heading7">
    <w:name w:val="heading 7"/>
    <w:basedOn w:val="H6"/>
    <w:next w:val="Normal"/>
    <w:link w:val="Heading7Char"/>
    <w:qFormat/>
    <w:rsid w:val="00596D47"/>
    <w:pPr>
      <w:outlineLvl w:val="6"/>
    </w:pPr>
  </w:style>
  <w:style w:type="paragraph" w:styleId="Heading8">
    <w:name w:val="heading 8"/>
    <w:basedOn w:val="Heading1"/>
    <w:next w:val="Normal"/>
    <w:link w:val="Heading8Char"/>
    <w:qFormat/>
    <w:rsid w:val="00596D47"/>
    <w:pPr>
      <w:ind w:left="0" w:firstLine="0"/>
      <w:outlineLvl w:val="7"/>
    </w:pPr>
  </w:style>
  <w:style w:type="paragraph" w:styleId="Heading9">
    <w:name w:val="heading 9"/>
    <w:aliases w:val="Figure Heading,FH"/>
    <w:basedOn w:val="Heading8"/>
    <w:next w:val="Normal"/>
    <w:link w:val="Heading9Char"/>
    <w:qFormat/>
    <w:rsid w:val="00596D47"/>
    <w:pPr>
      <w:outlineLvl w:val="8"/>
    </w:pPr>
  </w:style>
  <w:style w:type="character" w:default="1" w:styleId="DefaultParagraphFont">
    <w:name w:val="Default Paragraph Font"/>
    <w:semiHidden/>
    <w:rsid w:val="00596D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6D47"/>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596D47"/>
    <w:pPr>
      <w:ind w:left="1985" w:hanging="1985"/>
      <w:outlineLvl w:val="9"/>
    </w:pPr>
    <w:rPr>
      <w:sz w:val="20"/>
    </w:rPr>
  </w:style>
  <w:style w:type="paragraph" w:customStyle="1" w:styleId="B1">
    <w:name w:val="B1"/>
    <w:basedOn w:val="List"/>
    <w:link w:val="B1Char"/>
    <w:rsid w:val="00596D47"/>
  </w:style>
  <w:style w:type="paragraph" w:styleId="List">
    <w:name w:val="List"/>
    <w:basedOn w:val="Normal"/>
    <w:rsid w:val="00596D47"/>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596D47"/>
  </w:style>
  <w:style w:type="paragraph" w:customStyle="1" w:styleId="ZA">
    <w:name w:val="ZA"/>
    <w:rsid w:val="00596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96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96D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96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96D47"/>
    <w:pPr>
      <w:framePr w:wrap="notBeside" w:y="16161"/>
    </w:pPr>
  </w:style>
  <w:style w:type="paragraph" w:customStyle="1" w:styleId="FP">
    <w:name w:val="FP"/>
    <w:basedOn w:val="Normal"/>
    <w:rsid w:val="00596D47"/>
    <w:pPr>
      <w:spacing w:after="0"/>
    </w:pPr>
  </w:style>
  <w:style w:type="paragraph" w:customStyle="1" w:styleId="TT">
    <w:name w:val="TT"/>
    <w:basedOn w:val="Heading1"/>
    <w:next w:val="Normal"/>
    <w:rsid w:val="00596D47"/>
    <w:pPr>
      <w:outlineLvl w:val="9"/>
    </w:pPr>
  </w:style>
  <w:style w:type="paragraph" w:styleId="TOC1">
    <w:name w:val="toc 1"/>
    <w:uiPriority w:val="39"/>
    <w:rsid w:val="00596D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596D47"/>
    <w:pPr>
      <w:keepNext w:val="0"/>
      <w:spacing w:before="0"/>
      <w:ind w:left="851" w:hanging="851"/>
    </w:pPr>
    <w:rPr>
      <w:sz w:val="20"/>
    </w:rPr>
  </w:style>
  <w:style w:type="paragraph" w:styleId="TOC3">
    <w:name w:val="toc 3"/>
    <w:basedOn w:val="TOC2"/>
    <w:uiPriority w:val="39"/>
    <w:rsid w:val="00596D47"/>
    <w:pPr>
      <w:ind w:left="1134" w:hanging="1134"/>
    </w:pPr>
  </w:style>
  <w:style w:type="paragraph" w:styleId="TOC4">
    <w:name w:val="toc 4"/>
    <w:basedOn w:val="TOC3"/>
    <w:uiPriority w:val="39"/>
    <w:rsid w:val="00596D47"/>
    <w:pPr>
      <w:ind w:left="1418" w:hanging="1418"/>
    </w:pPr>
  </w:style>
  <w:style w:type="paragraph" w:customStyle="1" w:styleId="B2">
    <w:name w:val="B2"/>
    <w:basedOn w:val="List2"/>
    <w:link w:val="B2Char"/>
    <w:rsid w:val="00596D47"/>
  </w:style>
  <w:style w:type="paragraph" w:styleId="List2">
    <w:name w:val="List 2"/>
    <w:basedOn w:val="List"/>
    <w:rsid w:val="00596D47"/>
    <w:pPr>
      <w:ind w:left="851"/>
    </w:pPr>
  </w:style>
  <w:style w:type="paragraph" w:customStyle="1" w:styleId="B3">
    <w:name w:val="B3"/>
    <w:basedOn w:val="List3"/>
    <w:link w:val="B3Char"/>
    <w:rsid w:val="00596D47"/>
  </w:style>
  <w:style w:type="paragraph" w:styleId="List3">
    <w:name w:val="List 3"/>
    <w:basedOn w:val="List2"/>
    <w:rsid w:val="00596D47"/>
    <w:pPr>
      <w:ind w:left="1135"/>
    </w:pPr>
  </w:style>
  <w:style w:type="paragraph" w:customStyle="1" w:styleId="NO">
    <w:name w:val="NO"/>
    <w:basedOn w:val="Normal"/>
    <w:link w:val="NOChar"/>
    <w:rsid w:val="00596D47"/>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596D47"/>
    <w:pPr>
      <w:ind w:left="1418"/>
    </w:pPr>
  </w:style>
  <w:style w:type="paragraph" w:styleId="List5">
    <w:name w:val="List 5"/>
    <w:basedOn w:val="List4"/>
    <w:rsid w:val="00596D47"/>
    <w:pPr>
      <w:ind w:left="1702"/>
    </w:pPr>
  </w:style>
  <w:style w:type="paragraph" w:customStyle="1" w:styleId="EX">
    <w:name w:val="EX"/>
    <w:basedOn w:val="Normal"/>
    <w:rsid w:val="00596D47"/>
    <w:pPr>
      <w:keepLines/>
      <w:ind w:left="1702" w:hanging="1418"/>
    </w:pPr>
  </w:style>
  <w:style w:type="paragraph" w:customStyle="1" w:styleId="EW">
    <w:name w:val="EW"/>
    <w:basedOn w:val="EX"/>
    <w:rsid w:val="00596D47"/>
    <w:pPr>
      <w:spacing w:after="0"/>
    </w:pPr>
  </w:style>
  <w:style w:type="paragraph" w:customStyle="1" w:styleId="TAC">
    <w:name w:val="TAC"/>
    <w:basedOn w:val="TAL"/>
    <w:link w:val="TACChar"/>
    <w:rsid w:val="00596D47"/>
    <w:pPr>
      <w:jc w:val="center"/>
    </w:pPr>
  </w:style>
  <w:style w:type="paragraph" w:customStyle="1" w:styleId="TAL">
    <w:name w:val="TAL"/>
    <w:basedOn w:val="Normal"/>
    <w:link w:val="TALCar"/>
    <w:rsid w:val="00596D47"/>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596D47"/>
    <w:rPr>
      <w:color w:val="FF0000"/>
    </w:rPr>
  </w:style>
  <w:style w:type="paragraph" w:customStyle="1" w:styleId="EQ">
    <w:name w:val="EQ"/>
    <w:basedOn w:val="Normal"/>
    <w:next w:val="Normal"/>
    <w:rsid w:val="00596D47"/>
    <w:pPr>
      <w:keepLines/>
      <w:tabs>
        <w:tab w:val="center" w:pos="4536"/>
        <w:tab w:val="right" w:pos="9072"/>
      </w:tabs>
    </w:pPr>
    <w:rPr>
      <w:noProof/>
    </w:rPr>
  </w:style>
  <w:style w:type="paragraph" w:customStyle="1" w:styleId="TF">
    <w:name w:val="TF"/>
    <w:basedOn w:val="TH"/>
    <w:link w:val="TFChar"/>
    <w:rsid w:val="00596D47"/>
    <w:pPr>
      <w:keepNext w:val="0"/>
      <w:spacing w:before="0" w:after="240"/>
    </w:pPr>
  </w:style>
  <w:style w:type="paragraph" w:customStyle="1" w:styleId="TH">
    <w:name w:val="TH"/>
    <w:basedOn w:val="Normal"/>
    <w:link w:val="THChar"/>
    <w:rsid w:val="00596D47"/>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596D47"/>
    <w:pPr>
      <w:spacing w:before="180"/>
      <w:ind w:left="2693" w:hanging="2693"/>
    </w:pPr>
    <w:rPr>
      <w:b/>
    </w:rPr>
  </w:style>
  <w:style w:type="paragraph" w:styleId="TOC5">
    <w:name w:val="toc 5"/>
    <w:basedOn w:val="TOC4"/>
    <w:uiPriority w:val="39"/>
    <w:rsid w:val="00596D47"/>
    <w:pPr>
      <w:ind w:left="1701" w:hanging="1701"/>
    </w:pPr>
  </w:style>
  <w:style w:type="paragraph" w:customStyle="1" w:styleId="ZH">
    <w:name w:val="ZH"/>
    <w:rsid w:val="00596D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596D47"/>
    <w:pPr>
      <w:ind w:left="1418" w:hanging="1418"/>
    </w:pPr>
  </w:style>
  <w:style w:type="paragraph" w:customStyle="1" w:styleId="LD">
    <w:name w:val="LD"/>
    <w:rsid w:val="00596D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96D47"/>
    <w:pPr>
      <w:spacing w:after="0"/>
    </w:pPr>
  </w:style>
  <w:style w:type="paragraph" w:styleId="TOC6">
    <w:name w:val="toc 6"/>
    <w:basedOn w:val="TOC5"/>
    <w:next w:val="Normal"/>
    <w:uiPriority w:val="39"/>
    <w:rsid w:val="00596D47"/>
    <w:pPr>
      <w:ind w:left="1985" w:hanging="1985"/>
    </w:pPr>
  </w:style>
  <w:style w:type="paragraph" w:styleId="TOC7">
    <w:name w:val="toc 7"/>
    <w:basedOn w:val="TOC6"/>
    <w:next w:val="Normal"/>
    <w:uiPriority w:val="39"/>
    <w:rsid w:val="00596D47"/>
    <w:pPr>
      <w:ind w:left="2268" w:hanging="2268"/>
    </w:pPr>
  </w:style>
  <w:style w:type="paragraph" w:customStyle="1" w:styleId="NF">
    <w:name w:val="NF"/>
    <w:basedOn w:val="NO"/>
    <w:rsid w:val="00596D47"/>
    <w:pPr>
      <w:keepNext/>
      <w:spacing w:after="0"/>
    </w:pPr>
    <w:rPr>
      <w:rFonts w:ascii="Arial" w:hAnsi="Arial"/>
      <w:sz w:val="18"/>
    </w:rPr>
  </w:style>
  <w:style w:type="paragraph" w:customStyle="1" w:styleId="PL">
    <w:name w:val="PL"/>
    <w:link w:val="PLChar"/>
    <w:rsid w:val="00596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96D47"/>
    <w:pPr>
      <w:jc w:val="right"/>
    </w:pPr>
  </w:style>
  <w:style w:type="paragraph" w:customStyle="1" w:styleId="ZD">
    <w:name w:val="ZD"/>
    <w:rsid w:val="00596D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596D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596D47"/>
  </w:style>
  <w:style w:type="paragraph" w:customStyle="1" w:styleId="B5">
    <w:name w:val="B5"/>
    <w:basedOn w:val="List5"/>
    <w:rsid w:val="00596D47"/>
  </w:style>
  <w:style w:type="paragraph" w:customStyle="1" w:styleId="ZTD">
    <w:name w:val="ZTD"/>
    <w:basedOn w:val="ZB"/>
    <w:rsid w:val="00596D47"/>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596D47"/>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596D47"/>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596D47"/>
    <w:rPr>
      <w:b/>
      <w:position w:val="6"/>
      <w:sz w:val="16"/>
    </w:rPr>
  </w:style>
  <w:style w:type="paragraph" w:styleId="Footer">
    <w:name w:val="footer"/>
    <w:basedOn w:val="Header"/>
    <w:link w:val="FooterChar"/>
    <w:rsid w:val="00596D4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6D4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596D47"/>
  </w:style>
  <w:style w:type="paragraph" w:styleId="Index2">
    <w:name w:val="index 2"/>
    <w:basedOn w:val="Index1"/>
    <w:semiHidden/>
    <w:rsid w:val="00596D47"/>
    <w:pPr>
      <w:ind w:left="284"/>
    </w:pPr>
  </w:style>
  <w:style w:type="paragraph" w:styleId="Index1">
    <w:name w:val="index 1"/>
    <w:basedOn w:val="Normal"/>
    <w:semiHidden/>
    <w:rsid w:val="00596D47"/>
    <w:pPr>
      <w:keepLines/>
      <w:spacing w:after="0"/>
    </w:pPr>
  </w:style>
  <w:style w:type="paragraph" w:styleId="ListNumber2">
    <w:name w:val="List Number 2"/>
    <w:basedOn w:val="ListNumber"/>
    <w:rsid w:val="00596D47"/>
    <w:pPr>
      <w:ind w:left="851"/>
    </w:pPr>
  </w:style>
  <w:style w:type="paragraph" w:styleId="ListNumber">
    <w:name w:val="List Number"/>
    <w:basedOn w:val="List"/>
    <w:rsid w:val="00596D47"/>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6D47"/>
    <w:pPr>
      <w:keepLines/>
      <w:spacing w:after="0"/>
      <w:ind w:left="454" w:hanging="454"/>
    </w:pPr>
    <w:rPr>
      <w:sz w:val="16"/>
    </w:rPr>
  </w:style>
  <w:style w:type="paragraph" w:styleId="ListBullet2">
    <w:name w:val="List Bullet 2"/>
    <w:basedOn w:val="ListBullet"/>
    <w:rsid w:val="00596D47"/>
    <w:pPr>
      <w:ind w:left="851"/>
    </w:pPr>
  </w:style>
  <w:style w:type="paragraph" w:styleId="ListBullet3">
    <w:name w:val="List Bullet 3"/>
    <w:basedOn w:val="ListBullet2"/>
    <w:rsid w:val="00596D47"/>
    <w:pPr>
      <w:ind w:left="1135"/>
    </w:pPr>
  </w:style>
  <w:style w:type="paragraph" w:styleId="ListBullet4">
    <w:name w:val="List Bullet 4"/>
    <w:basedOn w:val="ListBullet3"/>
    <w:rsid w:val="00596D47"/>
    <w:pPr>
      <w:ind w:left="1418"/>
    </w:pPr>
  </w:style>
  <w:style w:type="paragraph" w:styleId="ListBullet5">
    <w:name w:val="List Bullet 5"/>
    <w:basedOn w:val="ListBullet4"/>
    <w:rsid w:val="00596D47"/>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77</Pages>
  <Words>35765</Words>
  <Characters>203864</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6</cp:revision>
  <dcterms:created xsi:type="dcterms:W3CDTF">2020-06-25T08:51:00Z</dcterms:created>
  <dcterms:modified xsi:type="dcterms:W3CDTF">2020-07-17T15:08:00Z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