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10</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907CD3">
        <w:rPr>
          <w:rFonts w:cs="v5.0.0"/>
          <w:sz w:val="32"/>
        </w:rPr>
        <w:t>8</w:t>
      </w:r>
      <w:r w:rsidRPr="00E45322">
        <w:rPr>
          <w:rFonts w:cs="v5.0.0"/>
          <w:sz w:val="32"/>
        </w:rPr>
        <w:t>-</w:t>
      </w:r>
      <w:r w:rsidR="00E77822">
        <w:rPr>
          <w:rFonts w:cs="v5.0.0"/>
          <w:sz w:val="32"/>
        </w:rPr>
        <w:t>12</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907CD3">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BD03A7" w:rsidRDefault="00BD03A7">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BD03A7" w:rsidRDefault="00BD03A7">
      <w:pPr>
        <w:pStyle w:val="TOC1"/>
        <w:rPr>
          <w:rFonts w:asciiTheme="minorHAnsi" w:eastAsiaTheme="minorEastAsia" w:hAnsiTheme="minorHAnsi" w:cstheme="minorBidi"/>
          <w:szCs w:val="22"/>
        </w:rPr>
      </w:pPr>
      <w:r w:rsidRPr="00BD03A7">
        <w:t>1</w:t>
      </w:r>
      <w:r>
        <w:rPr>
          <w:rFonts w:asciiTheme="minorHAnsi" w:eastAsiaTheme="minorEastAsia" w:hAnsiTheme="minorHAnsi"/>
          <w:szCs w:val="22"/>
        </w:rPr>
        <w:tab/>
      </w:r>
      <w:r>
        <w:t>Scope</w:t>
      </w:r>
      <w:r>
        <w:tab/>
        <w:t>79</w:t>
      </w:r>
    </w:p>
    <w:p w:rsidR="00BD03A7" w:rsidRDefault="00BD03A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BD03A7" w:rsidRDefault="00BD03A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BD03A7" w:rsidRDefault="00BD03A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BD03A7" w:rsidRDefault="00BD03A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BD03A7" w:rsidRDefault="00BD03A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BD03A7" w:rsidRDefault="00BD03A7">
      <w:pPr>
        <w:pStyle w:val="TOC2"/>
        <w:rPr>
          <w:rFonts w:asciiTheme="minorHAnsi" w:eastAsiaTheme="minorEastAsia" w:hAnsiTheme="minorHAnsi" w:cstheme="minorBidi"/>
          <w:sz w:val="22"/>
          <w:szCs w:val="22"/>
        </w:rPr>
      </w:pPr>
      <w:r w:rsidRPr="00BD03A7">
        <w:t>3.4</w:t>
      </w:r>
      <w:r w:rsidRPr="00BD03A7">
        <w:rPr>
          <w:rFonts w:asciiTheme="minorHAnsi" w:eastAsiaTheme="minorEastAsia" w:hAnsiTheme="minorHAnsi" w:cstheme="minorBidi"/>
          <w:sz w:val="22"/>
          <w:szCs w:val="22"/>
        </w:rPr>
        <w:tab/>
      </w:r>
      <w:r w:rsidRPr="006510E2">
        <w:rPr>
          <w:snapToGrid w:val="0"/>
        </w:rPr>
        <w:t>Test tolerances</w:t>
      </w:r>
      <w:r>
        <w:tab/>
        <w:t>85</w:t>
      </w:r>
    </w:p>
    <w:p w:rsidR="00BD03A7" w:rsidRDefault="00BD03A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BD03A7" w:rsidRDefault="00BD03A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BD03A7" w:rsidRDefault="00BD03A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BD03A7" w:rsidRDefault="00BD03A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BD03A7" w:rsidRDefault="00BD03A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BD03A7" w:rsidRDefault="00BD03A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BD03A7" w:rsidRDefault="00BD03A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BD03A7" w:rsidRDefault="00BD03A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BD03A7" w:rsidRDefault="00BD03A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BD03A7" w:rsidRDefault="00BD03A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BD03A7" w:rsidRDefault="00BD03A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BD03A7" w:rsidRDefault="00BD03A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BD03A7" w:rsidRDefault="00BD03A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BD03A7" w:rsidRDefault="00BD03A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BD03A7" w:rsidRDefault="00BD03A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BD03A7" w:rsidRDefault="00BD03A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BD03A7" w:rsidRDefault="00BD03A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BD03A7" w:rsidRDefault="00BD03A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BD03A7" w:rsidRDefault="00BD03A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BD03A7" w:rsidRDefault="00BD03A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BD03A7" w:rsidRDefault="00BD03A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BD03A7" w:rsidRDefault="00BD03A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BD03A7" w:rsidRDefault="00BD03A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BD03A7" w:rsidRDefault="00BD03A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BD03A7" w:rsidRDefault="00BD03A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BD03A7" w:rsidRDefault="00BD03A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BD03A7" w:rsidRDefault="00BD03A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BD03A7" w:rsidRDefault="00BD03A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BD03A7" w:rsidRDefault="00BD03A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BD03A7" w:rsidRDefault="00BD03A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BD03A7" w:rsidRDefault="00BD03A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BD03A7" w:rsidRDefault="00BD03A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BD03A7" w:rsidRDefault="00BD03A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BD03A7" w:rsidRDefault="00BD03A7">
      <w:pPr>
        <w:pStyle w:val="TOC4"/>
        <w:rPr>
          <w:rFonts w:asciiTheme="minorHAnsi" w:eastAsiaTheme="minorEastAsia" w:hAnsiTheme="minorHAnsi" w:cstheme="minorBidi"/>
          <w:sz w:val="22"/>
          <w:szCs w:val="22"/>
        </w:rPr>
      </w:pPr>
      <w:r w:rsidRPr="00BD03A7">
        <w:t>4.3.2.1</w:t>
      </w:r>
      <w:r w:rsidRPr="00BD03A7">
        <w:rPr>
          <w:rFonts w:asciiTheme="minorHAnsi" w:hAnsiTheme="minorHAnsi" w:cstheme="minorBidi"/>
          <w:sz w:val="22"/>
          <w:szCs w:val="22"/>
        </w:rPr>
        <w:tab/>
      </w:r>
      <w:r w:rsidRPr="006510E2">
        <w:rPr>
          <w:rFonts w:eastAsia="?? ??"/>
        </w:rPr>
        <w:t>Requirements</w:t>
      </w:r>
      <w:r>
        <w:tab/>
        <w:t>110</w:t>
      </w:r>
    </w:p>
    <w:p w:rsidR="00BD03A7" w:rsidRDefault="00BD03A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BD03A7" w:rsidRDefault="00BD03A7">
      <w:pPr>
        <w:pStyle w:val="TOC4"/>
        <w:rPr>
          <w:rFonts w:asciiTheme="minorHAnsi" w:eastAsiaTheme="minorEastAsia" w:hAnsiTheme="minorHAnsi" w:cstheme="minorBidi"/>
          <w:sz w:val="22"/>
          <w:szCs w:val="22"/>
        </w:rPr>
      </w:pPr>
      <w:r w:rsidRPr="00BD03A7">
        <w:t>4.3.3.1</w:t>
      </w:r>
      <w:r w:rsidRPr="00BD03A7">
        <w:rPr>
          <w:rFonts w:asciiTheme="minorHAnsi" w:hAnsiTheme="minorHAnsi" w:cstheme="minorBidi"/>
          <w:sz w:val="22"/>
          <w:szCs w:val="22"/>
        </w:rPr>
        <w:tab/>
      </w:r>
      <w:r>
        <w:t>Requirements</w:t>
      </w:r>
      <w:r>
        <w:tab/>
        <w:t>110</w:t>
      </w:r>
    </w:p>
    <w:p w:rsidR="00BD03A7" w:rsidRDefault="00BD03A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BD03A7" w:rsidRDefault="00BD03A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BD03A7" w:rsidRDefault="00BD03A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BD03A7" w:rsidRDefault="00BD03A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6510E2">
        <w:rPr>
          <w:i/>
        </w:rPr>
        <w:t>timeSinceFailure</w:t>
      </w:r>
      <w:r>
        <w:tab/>
        <w:t>111</w:t>
      </w:r>
    </w:p>
    <w:p w:rsidR="00BD03A7" w:rsidRDefault="00BD03A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BD03A7" w:rsidRDefault="00BD03A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BD03A7" w:rsidRDefault="00BD03A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BD03A7" w:rsidRDefault="00BD03A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BD03A7" w:rsidRDefault="00BD03A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BD03A7" w:rsidRDefault="00BD03A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BD03A7" w:rsidRDefault="00BD03A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BD03A7" w:rsidRDefault="00BD03A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BD03A7" w:rsidRDefault="00BD03A7">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BD03A7" w:rsidRDefault="00BD03A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BD03A7" w:rsidRDefault="00BD03A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BD03A7" w:rsidRDefault="00BD03A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BD03A7" w:rsidRDefault="00BD03A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BD03A7" w:rsidRDefault="00BD03A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BD03A7" w:rsidRDefault="00BD03A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BD03A7" w:rsidRDefault="00BD03A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BD03A7" w:rsidRDefault="00BD03A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BD03A7" w:rsidRDefault="00BD03A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BD03A7" w:rsidRDefault="00BD03A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BD03A7" w:rsidRDefault="00BD03A7">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BD03A7" w:rsidRDefault="00BD03A7">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BD03A7" w:rsidRDefault="00BD03A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BD03A7" w:rsidRDefault="00BD03A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BD03A7" w:rsidRDefault="00BD03A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BD03A7" w:rsidRDefault="00BD03A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BD03A7" w:rsidRDefault="00BD03A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BD03A7" w:rsidRDefault="00BD03A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BD03A7" w:rsidRDefault="00BD03A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BD03A7" w:rsidRDefault="00BD03A7">
      <w:pPr>
        <w:pStyle w:val="TOC5"/>
        <w:rPr>
          <w:rFonts w:asciiTheme="minorHAnsi" w:eastAsiaTheme="minorEastAsia" w:hAnsiTheme="minorHAnsi" w:cstheme="minorBidi"/>
          <w:sz w:val="22"/>
          <w:szCs w:val="22"/>
        </w:rPr>
      </w:pPr>
      <w:r w:rsidRPr="00BD03A7">
        <w:t>4.7.2.1.1</w:t>
      </w:r>
      <w:r w:rsidRPr="00BD03A7">
        <w:rPr>
          <w:rFonts w:asciiTheme="minorHAnsi" w:eastAsiaTheme="minorEastAsia" w:hAnsiTheme="minorHAnsi"/>
          <w:sz w:val="22"/>
          <w:szCs w:val="22"/>
        </w:rPr>
        <w:tab/>
      </w:r>
      <w:r w:rsidRPr="006510E2">
        <w:rPr>
          <w:rFonts w:cs="Arial"/>
        </w:rPr>
        <w:t>Measurement and evaluation of serving cell for UE category M1 in normal coverage</w:t>
      </w:r>
      <w:r>
        <w:tab/>
        <w:t>121</w:t>
      </w:r>
    </w:p>
    <w:p w:rsidR="00BD03A7" w:rsidRDefault="00BD03A7">
      <w:pPr>
        <w:pStyle w:val="TOC5"/>
        <w:rPr>
          <w:rFonts w:asciiTheme="minorHAnsi" w:eastAsiaTheme="minorEastAsia" w:hAnsiTheme="minorHAnsi" w:cstheme="minorBidi"/>
          <w:sz w:val="22"/>
          <w:szCs w:val="22"/>
        </w:rPr>
      </w:pPr>
      <w:r w:rsidRPr="00BD03A7">
        <w:t>4.7.2.1.2</w:t>
      </w:r>
      <w:r w:rsidRPr="00BD03A7">
        <w:rPr>
          <w:rFonts w:asciiTheme="minorHAnsi" w:eastAsiaTheme="minorEastAsia" w:hAnsiTheme="minorHAnsi"/>
          <w:sz w:val="22"/>
          <w:szCs w:val="22"/>
        </w:rPr>
        <w:tab/>
      </w:r>
      <w:r w:rsidRPr="006510E2">
        <w:rPr>
          <w:rFonts w:cs="Arial"/>
        </w:rPr>
        <w:t>Measurements of intra-frequency cells for UE category M1 in normal coverage</w:t>
      </w:r>
      <w:r>
        <w:tab/>
        <w:t>121</w:t>
      </w:r>
    </w:p>
    <w:p w:rsidR="00BD03A7" w:rsidRDefault="00BD03A7">
      <w:pPr>
        <w:pStyle w:val="TOC5"/>
        <w:rPr>
          <w:rFonts w:asciiTheme="minorHAnsi" w:eastAsiaTheme="minorEastAsia" w:hAnsiTheme="minorHAnsi" w:cstheme="minorBidi"/>
          <w:sz w:val="22"/>
          <w:szCs w:val="22"/>
        </w:rPr>
      </w:pPr>
      <w:r w:rsidRPr="00BD03A7">
        <w:t>4.7.2.1.3</w:t>
      </w:r>
      <w:r w:rsidRPr="00BD03A7">
        <w:rPr>
          <w:rFonts w:asciiTheme="minorHAnsi" w:eastAsiaTheme="minorEastAsia" w:hAnsiTheme="minorHAnsi"/>
          <w:sz w:val="22"/>
          <w:szCs w:val="22"/>
        </w:rPr>
        <w:tab/>
      </w:r>
      <w:r w:rsidRPr="006510E2">
        <w:rPr>
          <w:rFonts w:cs="Arial"/>
        </w:rPr>
        <w:t>Measurements of inter-frequency cells for UE category M1 in normal coverage</w:t>
      </w:r>
      <w:r>
        <w:tab/>
        <w:t>123</w:t>
      </w:r>
    </w:p>
    <w:p w:rsidR="00BD03A7" w:rsidRDefault="00BD03A7">
      <w:pPr>
        <w:pStyle w:val="TOC5"/>
        <w:rPr>
          <w:rFonts w:asciiTheme="minorHAnsi" w:eastAsiaTheme="minorEastAsia" w:hAnsiTheme="minorHAnsi" w:cstheme="minorBidi"/>
          <w:sz w:val="22"/>
          <w:szCs w:val="22"/>
        </w:rPr>
      </w:pPr>
      <w:r w:rsidRPr="00BD03A7">
        <w:t>4.7.2.1.4</w:t>
      </w:r>
      <w:r w:rsidRPr="00BD03A7">
        <w:rPr>
          <w:rFonts w:asciiTheme="minorHAnsi" w:eastAsiaTheme="minorEastAsia" w:hAnsiTheme="minorHAnsi"/>
          <w:sz w:val="22"/>
          <w:szCs w:val="22"/>
        </w:rPr>
        <w:tab/>
      </w:r>
      <w:r w:rsidRPr="006510E2">
        <w:rPr>
          <w:rFonts w:cs="Arial"/>
        </w:rPr>
        <w:t>Maximum allowed layers for multiple monitoring for UE category M1 in normal coverage</w:t>
      </w:r>
      <w:r>
        <w:tab/>
        <w:t>124</w:t>
      </w:r>
    </w:p>
    <w:p w:rsidR="00BD03A7" w:rsidRDefault="00BD03A7">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BD03A7" w:rsidRDefault="00BD03A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BD03A7" w:rsidRDefault="00BD03A7">
      <w:pPr>
        <w:pStyle w:val="TOC5"/>
        <w:rPr>
          <w:rFonts w:asciiTheme="minorHAnsi" w:eastAsiaTheme="minorEastAsia" w:hAnsiTheme="minorHAnsi" w:cstheme="minorBidi"/>
          <w:sz w:val="22"/>
          <w:szCs w:val="22"/>
        </w:rPr>
      </w:pPr>
      <w:r w:rsidRPr="00BD03A7">
        <w:t>4.7.2.2.1</w:t>
      </w:r>
      <w:r w:rsidRPr="00BD03A7">
        <w:rPr>
          <w:rFonts w:asciiTheme="minorHAnsi" w:eastAsiaTheme="minorEastAsia" w:hAnsiTheme="minorHAnsi"/>
          <w:sz w:val="22"/>
          <w:szCs w:val="22"/>
        </w:rPr>
        <w:tab/>
      </w:r>
      <w:r w:rsidRPr="006510E2">
        <w:rPr>
          <w:rFonts w:cs="Arial"/>
        </w:rPr>
        <w:t>Measurement and evaluation of serving cell for UE category M1 in enhanced coverage</w:t>
      </w:r>
      <w:r>
        <w:tab/>
        <w:t>125</w:t>
      </w:r>
    </w:p>
    <w:p w:rsidR="00BD03A7" w:rsidRDefault="00BD03A7">
      <w:pPr>
        <w:pStyle w:val="TOC5"/>
        <w:rPr>
          <w:rFonts w:asciiTheme="minorHAnsi" w:eastAsiaTheme="minorEastAsia" w:hAnsiTheme="minorHAnsi" w:cstheme="minorBidi"/>
          <w:sz w:val="22"/>
          <w:szCs w:val="22"/>
        </w:rPr>
      </w:pPr>
      <w:r w:rsidRPr="00BD03A7">
        <w:t>4.7.2.2.2</w:t>
      </w:r>
      <w:r w:rsidRPr="00BD03A7">
        <w:rPr>
          <w:rFonts w:asciiTheme="minorHAnsi" w:eastAsiaTheme="minorEastAsia" w:hAnsiTheme="minorHAnsi"/>
          <w:sz w:val="22"/>
          <w:szCs w:val="22"/>
        </w:rPr>
        <w:tab/>
      </w:r>
      <w:r w:rsidRPr="006510E2">
        <w:rPr>
          <w:rFonts w:cs="Arial"/>
        </w:rPr>
        <w:t>Measurements of intra-frequency cells for UE category M1 in enhanced coverage</w:t>
      </w:r>
      <w:r>
        <w:tab/>
        <w:t>126</w:t>
      </w:r>
    </w:p>
    <w:p w:rsidR="00BD03A7" w:rsidRDefault="00BD03A7">
      <w:pPr>
        <w:pStyle w:val="TOC5"/>
        <w:rPr>
          <w:rFonts w:asciiTheme="minorHAnsi" w:eastAsiaTheme="minorEastAsia" w:hAnsiTheme="minorHAnsi" w:cstheme="minorBidi"/>
          <w:sz w:val="22"/>
          <w:szCs w:val="22"/>
        </w:rPr>
      </w:pPr>
      <w:r w:rsidRPr="00BD03A7">
        <w:t>4.7.2.2.3</w:t>
      </w:r>
      <w:r w:rsidRPr="00BD03A7">
        <w:rPr>
          <w:rFonts w:asciiTheme="minorHAnsi" w:eastAsiaTheme="minorEastAsia" w:hAnsiTheme="minorHAnsi"/>
          <w:sz w:val="22"/>
          <w:szCs w:val="22"/>
        </w:rPr>
        <w:tab/>
      </w:r>
      <w:r w:rsidRPr="006510E2">
        <w:rPr>
          <w:rFonts w:cs="Arial"/>
        </w:rPr>
        <w:t>Measurements of inter-frequency cells for UE category M1 in enhanced coverage</w:t>
      </w:r>
      <w:r>
        <w:tab/>
        <w:t>127</w:t>
      </w:r>
    </w:p>
    <w:p w:rsidR="00BD03A7" w:rsidRDefault="00BD03A7">
      <w:pPr>
        <w:pStyle w:val="TOC5"/>
        <w:rPr>
          <w:rFonts w:asciiTheme="minorHAnsi" w:eastAsiaTheme="minorEastAsia" w:hAnsiTheme="minorHAnsi" w:cstheme="minorBidi"/>
          <w:sz w:val="22"/>
          <w:szCs w:val="22"/>
        </w:rPr>
      </w:pPr>
      <w:r w:rsidRPr="00BD03A7">
        <w:t>4.7.2.2.4</w:t>
      </w:r>
      <w:r w:rsidRPr="00BD03A7">
        <w:rPr>
          <w:rFonts w:asciiTheme="minorHAnsi" w:eastAsiaTheme="minorEastAsia" w:hAnsiTheme="minorHAnsi"/>
          <w:sz w:val="22"/>
          <w:szCs w:val="22"/>
        </w:rPr>
        <w:tab/>
      </w:r>
      <w:r w:rsidRPr="006510E2">
        <w:rPr>
          <w:rFonts w:cs="Arial"/>
        </w:rPr>
        <w:t>Maximum allowed layers for multiple monitoring for UE category M1 in enhanced coverage</w:t>
      </w:r>
      <w:r>
        <w:tab/>
        <w:t>129</w:t>
      </w:r>
    </w:p>
    <w:p w:rsidR="00BD03A7" w:rsidRDefault="00BD03A7">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BD03A7" w:rsidRDefault="00BD03A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BD03A7" w:rsidRDefault="00BD03A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BD03A7" w:rsidRDefault="00BD03A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BD03A7" w:rsidRDefault="00BD03A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BD03A7" w:rsidRDefault="00BD03A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BD03A7" w:rsidRDefault="00BD03A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BD03A7" w:rsidRDefault="00BD03A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BD03A7" w:rsidRDefault="00BD03A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BD03A7" w:rsidRDefault="00BD03A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136</w:t>
      </w:r>
    </w:p>
    <w:p w:rsidR="00BD03A7" w:rsidRDefault="00BD03A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BD03A7" w:rsidRDefault="00BD03A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BD03A7" w:rsidRDefault="00BD03A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BD03A7" w:rsidRDefault="00BD03A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BD03A7" w:rsidRDefault="00BD03A7">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rsidR="00BD03A7" w:rsidRDefault="00BD03A7">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140</w:t>
      </w:r>
    </w:p>
    <w:p w:rsidR="00BD03A7" w:rsidRDefault="00BD03A7">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BD03A7" w:rsidRDefault="00BD03A7">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BD03A7" w:rsidRDefault="00BD03A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BD03A7" w:rsidRDefault="00BD03A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BD03A7" w:rsidRDefault="00BD03A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BD03A7" w:rsidRDefault="00BD03A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BD03A7" w:rsidRDefault="00BD03A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BD03A7" w:rsidRDefault="00BD03A7">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BD03A7" w:rsidRDefault="00BD03A7">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BD03A7" w:rsidRDefault="00BD03A7">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BD03A7" w:rsidRDefault="00BD03A7">
      <w:pPr>
        <w:pStyle w:val="TOC5"/>
        <w:rPr>
          <w:rFonts w:asciiTheme="minorHAnsi" w:eastAsiaTheme="minorEastAsia" w:hAnsiTheme="minorHAnsi" w:cstheme="minorBidi"/>
          <w:sz w:val="22"/>
          <w:szCs w:val="22"/>
        </w:rPr>
      </w:pPr>
      <w:r w:rsidRPr="00BD03A7">
        <w:t>5.2.2.2.1</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5"/>
        <w:rPr>
          <w:rFonts w:asciiTheme="minorHAnsi" w:eastAsiaTheme="minorEastAsia" w:hAnsiTheme="minorHAnsi" w:cstheme="minorBidi"/>
          <w:sz w:val="22"/>
          <w:szCs w:val="22"/>
        </w:rPr>
      </w:pPr>
      <w:r w:rsidRPr="00BD03A7">
        <w:lastRenderedPageBreak/>
        <w:t>5.2.2.2.2</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4"/>
        <w:rPr>
          <w:rFonts w:asciiTheme="minorHAnsi" w:eastAsiaTheme="minorEastAsia" w:hAnsiTheme="minorHAnsi" w:cstheme="minorBidi"/>
          <w:sz w:val="22"/>
          <w:szCs w:val="22"/>
        </w:rPr>
      </w:pPr>
      <w:r w:rsidRPr="00BD03A7">
        <w:t>5.2.2.3</w:t>
      </w:r>
      <w:r w:rsidRPr="00BD03A7">
        <w:rPr>
          <w:rFonts w:asciiTheme="minorHAnsi" w:eastAsiaTheme="minorEastAsia" w:hAnsiTheme="minorHAnsi" w:cstheme="minorBidi"/>
          <w:sz w:val="22"/>
          <w:szCs w:val="22"/>
        </w:rPr>
        <w:tab/>
      </w:r>
      <w:r w:rsidRPr="006510E2">
        <w:rPr>
          <w:lang w:val="sv-SE"/>
        </w:rPr>
        <w:t>E-UTRAN TDD – FDD</w:t>
      </w:r>
      <w:r>
        <w:tab/>
        <w:t>145</w:t>
      </w:r>
    </w:p>
    <w:p w:rsidR="00BD03A7" w:rsidRDefault="00BD03A7">
      <w:pPr>
        <w:pStyle w:val="TOC5"/>
        <w:rPr>
          <w:rFonts w:asciiTheme="minorHAnsi" w:eastAsiaTheme="minorEastAsia" w:hAnsiTheme="minorHAnsi" w:cstheme="minorBidi"/>
          <w:sz w:val="22"/>
          <w:szCs w:val="22"/>
        </w:rPr>
      </w:pPr>
      <w:r w:rsidRPr="00BD03A7">
        <w:t>5.2.2.3.1</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5"/>
        <w:rPr>
          <w:rFonts w:asciiTheme="minorHAnsi" w:eastAsiaTheme="minorEastAsia" w:hAnsiTheme="minorHAnsi" w:cstheme="minorBidi"/>
          <w:sz w:val="22"/>
          <w:szCs w:val="22"/>
        </w:rPr>
      </w:pPr>
      <w:r w:rsidRPr="00BD03A7">
        <w:t>5.2.2.3.2</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4"/>
        <w:rPr>
          <w:rFonts w:asciiTheme="minorHAnsi" w:eastAsiaTheme="minorEastAsia" w:hAnsiTheme="minorHAnsi" w:cstheme="minorBidi"/>
          <w:sz w:val="22"/>
          <w:szCs w:val="22"/>
        </w:rPr>
      </w:pPr>
      <w:r w:rsidRPr="00BD03A7">
        <w:t>5.2.2.4</w:t>
      </w:r>
      <w:r w:rsidRPr="00BD03A7">
        <w:rPr>
          <w:rFonts w:asciiTheme="minorHAnsi" w:eastAsiaTheme="minorEastAsia" w:hAnsiTheme="minorHAnsi" w:cstheme="minorBidi"/>
          <w:sz w:val="22"/>
          <w:szCs w:val="22"/>
        </w:rPr>
        <w:tab/>
      </w:r>
      <w:r w:rsidRPr="006510E2">
        <w:rPr>
          <w:lang w:val="sv-SE"/>
        </w:rPr>
        <w:t>E-UTRAN TDD – TDD</w:t>
      </w:r>
      <w:r>
        <w:tab/>
        <w:t>145</w:t>
      </w:r>
    </w:p>
    <w:p w:rsidR="00BD03A7" w:rsidRDefault="00BD03A7">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BD03A7" w:rsidRDefault="00BD03A7">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BD03A7" w:rsidRDefault="00BD03A7">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BD03A7" w:rsidRDefault="00BD03A7">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BD03A7" w:rsidRDefault="00BD03A7">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BD03A7" w:rsidRDefault="00BD03A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BD03A7" w:rsidRDefault="00BD03A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BD03A7" w:rsidRDefault="00BD03A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BD03A7" w:rsidRDefault="00BD03A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BD03A7" w:rsidRDefault="00BD03A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BD03A7" w:rsidRDefault="00BD03A7">
      <w:pPr>
        <w:pStyle w:val="TOC3"/>
        <w:rPr>
          <w:rFonts w:asciiTheme="minorHAnsi" w:eastAsiaTheme="minorEastAsia" w:hAnsiTheme="minorHAnsi" w:cstheme="minorBidi"/>
          <w:sz w:val="22"/>
          <w:szCs w:val="22"/>
        </w:rPr>
      </w:pPr>
      <w:r w:rsidRPr="00BD03A7">
        <w:t>5.3.2</w:t>
      </w:r>
      <w:r w:rsidRPr="00BD03A7">
        <w:rPr>
          <w:rFonts w:asciiTheme="minorHAnsi" w:eastAsiaTheme="minorEastAsia" w:hAnsiTheme="minorHAnsi" w:cstheme="minorBidi"/>
          <w:sz w:val="22"/>
          <w:szCs w:val="22"/>
        </w:rPr>
        <w:tab/>
      </w:r>
      <w:r w:rsidRPr="006510E2">
        <w:rPr>
          <w:lang w:val="sv-SE"/>
        </w:rPr>
        <w:t>E-UTRAN - UTRAN TDD Handover</w:t>
      </w:r>
      <w:r>
        <w:tab/>
        <w:t>150</w:t>
      </w:r>
    </w:p>
    <w:p w:rsidR="00BD03A7" w:rsidRDefault="00BD03A7">
      <w:pPr>
        <w:pStyle w:val="TOC4"/>
        <w:rPr>
          <w:rFonts w:asciiTheme="minorHAnsi" w:eastAsiaTheme="minorEastAsia" w:hAnsiTheme="minorHAnsi" w:cstheme="minorBidi"/>
          <w:sz w:val="22"/>
          <w:szCs w:val="22"/>
        </w:rPr>
      </w:pPr>
      <w:r w:rsidRPr="00BD03A7">
        <w:t>5.3.2.1</w:t>
      </w:r>
      <w:r w:rsidRPr="00BD03A7">
        <w:rPr>
          <w:rFonts w:asciiTheme="minorHAnsi" w:eastAsiaTheme="minorEastAsia" w:hAnsiTheme="minorHAnsi" w:cstheme="minorBidi"/>
          <w:sz w:val="22"/>
          <w:szCs w:val="22"/>
        </w:rPr>
        <w:tab/>
      </w:r>
      <w:r w:rsidRPr="006510E2">
        <w:rPr>
          <w:lang w:val="sv-SE"/>
        </w:rPr>
        <w:t>Introduction</w:t>
      </w:r>
      <w:r>
        <w:tab/>
        <w:t>150</w:t>
      </w:r>
    </w:p>
    <w:p w:rsidR="00BD03A7" w:rsidRDefault="00BD03A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BD03A7" w:rsidRDefault="00BD03A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BD03A7" w:rsidRDefault="00BD03A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BD03A7" w:rsidRDefault="00BD03A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BD03A7" w:rsidRDefault="00BD03A7">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BD03A7" w:rsidRDefault="00BD03A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BD03A7" w:rsidRDefault="00BD03A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BD03A7" w:rsidRDefault="00BD03A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BD03A7" w:rsidRDefault="00BD03A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BD03A7" w:rsidRDefault="00BD03A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BD03A7" w:rsidRDefault="00BD03A7">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BD03A7" w:rsidRDefault="00BD03A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BD03A7" w:rsidRDefault="00BD03A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BD03A7" w:rsidRDefault="00BD03A7">
      <w:pPr>
        <w:pStyle w:val="TOC3"/>
        <w:rPr>
          <w:rFonts w:asciiTheme="minorHAnsi" w:eastAsiaTheme="minorEastAsia" w:hAnsiTheme="minorHAnsi" w:cstheme="minorBidi"/>
          <w:sz w:val="22"/>
          <w:szCs w:val="22"/>
        </w:rPr>
      </w:pPr>
      <w:r w:rsidRPr="00BD03A7">
        <w:t>5.4.2</w:t>
      </w:r>
      <w:r w:rsidRPr="00BD03A7">
        <w:rPr>
          <w:rFonts w:asciiTheme="minorHAnsi" w:eastAsiaTheme="minorEastAsia" w:hAnsiTheme="minorHAnsi" w:cstheme="minorBidi"/>
          <w:sz w:val="22"/>
          <w:szCs w:val="22"/>
        </w:rPr>
        <w:tab/>
      </w:r>
      <w:r w:rsidRPr="006510E2">
        <w:rPr>
          <w:lang w:val="sv-SE"/>
        </w:rPr>
        <w:t>E-UTRAN – cdma2000 1X Handover</w:t>
      </w:r>
      <w:r>
        <w:tab/>
        <w:t>152</w:t>
      </w:r>
    </w:p>
    <w:p w:rsidR="00BD03A7" w:rsidRDefault="00BD03A7">
      <w:pPr>
        <w:pStyle w:val="TOC5"/>
        <w:rPr>
          <w:rFonts w:asciiTheme="minorHAnsi" w:eastAsiaTheme="minorEastAsia" w:hAnsiTheme="minorHAnsi" w:cstheme="minorBidi"/>
          <w:sz w:val="22"/>
          <w:szCs w:val="22"/>
        </w:rPr>
      </w:pPr>
      <w:r w:rsidRPr="00BD03A7">
        <w:t>5.4.2.1</w:t>
      </w:r>
      <w:r w:rsidRPr="00BD03A7">
        <w:rPr>
          <w:rFonts w:asciiTheme="minorHAnsi" w:eastAsiaTheme="minorEastAsia" w:hAnsiTheme="minorHAnsi" w:cstheme="minorBidi"/>
          <w:sz w:val="22"/>
          <w:szCs w:val="22"/>
        </w:rPr>
        <w:tab/>
      </w:r>
      <w:r w:rsidRPr="006510E2">
        <w:rPr>
          <w:lang w:val="sv-SE"/>
        </w:rPr>
        <w:t>Introduction</w:t>
      </w:r>
      <w:r>
        <w:tab/>
        <w:t>152</w:t>
      </w:r>
    </w:p>
    <w:p w:rsidR="00BD03A7" w:rsidRDefault="00BD03A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BD03A7" w:rsidRDefault="00BD03A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BD03A7" w:rsidRDefault="00BD03A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BD03A7" w:rsidRDefault="00BD03A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BD03A7" w:rsidRDefault="00BD03A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BD03A7" w:rsidRDefault="00BD03A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BD03A7" w:rsidRDefault="00BD03A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BD03A7" w:rsidRDefault="00BD03A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BD03A7" w:rsidRDefault="00BD03A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BD03A7" w:rsidRDefault="00BD03A7">
      <w:pPr>
        <w:pStyle w:val="TOC4"/>
        <w:rPr>
          <w:rFonts w:asciiTheme="minorHAnsi" w:eastAsiaTheme="minorEastAsia" w:hAnsiTheme="minorHAnsi" w:cstheme="minorBidi"/>
          <w:sz w:val="22"/>
          <w:szCs w:val="22"/>
        </w:rPr>
      </w:pPr>
      <w:r w:rsidRPr="00BD03A7">
        <w:t>5.5.2.3</w:t>
      </w:r>
      <w:r w:rsidRPr="00BD03A7">
        <w:rPr>
          <w:rFonts w:asciiTheme="minorHAnsi" w:eastAsiaTheme="minorEastAsia" w:hAnsiTheme="minorHAnsi" w:cstheme="minorBidi"/>
          <w:sz w:val="22"/>
          <w:szCs w:val="22"/>
        </w:rPr>
        <w:tab/>
      </w:r>
      <w:r w:rsidRPr="006510E2">
        <w:rPr>
          <w:lang w:val="sv-SE"/>
        </w:rPr>
        <w:t xml:space="preserve">E-UTRAN TDD – TDD </w:t>
      </w:r>
      <w:r>
        <w:t>for Cat-M1 TDD UEs</w:t>
      </w:r>
      <w:r>
        <w:tab/>
        <w:t>154</w:t>
      </w:r>
    </w:p>
    <w:p w:rsidR="00BD03A7" w:rsidRDefault="00BD03A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BD03A7" w:rsidRDefault="00BD03A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BD03A7" w:rsidRDefault="00BD03A7">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BD03A7" w:rsidRDefault="00BD03A7">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BD03A7" w:rsidRDefault="00BD03A7">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BD03A7" w:rsidRDefault="00BD03A7">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BD03A7" w:rsidRDefault="00BD03A7">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BD03A7" w:rsidRDefault="00BD03A7">
      <w:pPr>
        <w:pStyle w:val="TOC4"/>
        <w:rPr>
          <w:rFonts w:asciiTheme="minorHAnsi" w:eastAsiaTheme="minorEastAsia" w:hAnsiTheme="minorHAnsi" w:cstheme="minorBidi"/>
          <w:sz w:val="22"/>
          <w:szCs w:val="22"/>
        </w:rPr>
      </w:pPr>
      <w:r w:rsidRPr="00BD03A7">
        <w:t>5.5.3.3</w:t>
      </w:r>
      <w:r w:rsidRPr="00BD03A7">
        <w:rPr>
          <w:rFonts w:asciiTheme="minorHAnsi" w:eastAsiaTheme="minorEastAsia" w:hAnsiTheme="minorHAnsi" w:cstheme="minorBidi"/>
          <w:sz w:val="22"/>
          <w:szCs w:val="22"/>
        </w:rPr>
        <w:tab/>
      </w:r>
      <w:r w:rsidRPr="006510E2">
        <w:rPr>
          <w:lang w:val="en-US" w:eastAsia="sv-SE"/>
        </w:rPr>
        <w:t xml:space="preserve">E-UTRAN TDD – TDD </w:t>
      </w:r>
      <w:r>
        <w:rPr>
          <w:lang w:eastAsia="sv-SE"/>
        </w:rPr>
        <w:t>for Cat-M1 TDD UEs</w:t>
      </w:r>
      <w:r>
        <w:tab/>
        <w:t>155</w:t>
      </w:r>
    </w:p>
    <w:p w:rsidR="00BD03A7" w:rsidRDefault="00BD03A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BD03A7" w:rsidRDefault="00BD03A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BD03A7" w:rsidRDefault="00BD03A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BD03A7" w:rsidRDefault="00BD03A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BD03A7" w:rsidRDefault="00BD03A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BD03A7" w:rsidRDefault="00BD03A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BD03A7" w:rsidRDefault="00BD03A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BD03A7" w:rsidRDefault="00BD03A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BD03A7" w:rsidRDefault="00BD03A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BD03A7" w:rsidRDefault="00BD03A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BD03A7" w:rsidRDefault="00BD03A7">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BD03A7" w:rsidRDefault="00BD03A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BD03A7" w:rsidRDefault="00BD03A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BD03A7" w:rsidRDefault="00BD03A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BD03A7" w:rsidRDefault="00BD03A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BD03A7" w:rsidRDefault="00BD03A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BD03A7" w:rsidRDefault="00BD03A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BD03A7" w:rsidRDefault="00BD03A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BD03A7" w:rsidRDefault="00BD03A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BD03A7" w:rsidRDefault="00BD03A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BD03A7" w:rsidRDefault="00BD03A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BD03A7" w:rsidRDefault="00BD03A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BD03A7" w:rsidRDefault="00BD03A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BD03A7" w:rsidRDefault="00BD03A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BD03A7" w:rsidRDefault="00BD03A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BD03A7" w:rsidRDefault="00BD03A7">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BD03A7" w:rsidRDefault="00BD03A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BD03A7" w:rsidRDefault="00BD03A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BD03A7" w:rsidRDefault="00BD03A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BD03A7" w:rsidRDefault="00BD03A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BD03A7" w:rsidRDefault="00BD03A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BD03A7" w:rsidRDefault="00BD03A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BD03A7" w:rsidRDefault="00BD03A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BD03A7" w:rsidRDefault="00BD03A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BD03A7" w:rsidRDefault="00BD03A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BD03A7" w:rsidRDefault="00BD03A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BD03A7" w:rsidRDefault="00BD03A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BD03A7" w:rsidRDefault="00BD03A7">
      <w:pPr>
        <w:pStyle w:val="TOC4"/>
        <w:rPr>
          <w:rFonts w:asciiTheme="minorHAnsi" w:eastAsiaTheme="minorEastAsia" w:hAnsiTheme="minorHAnsi" w:cstheme="minorBidi"/>
          <w:sz w:val="22"/>
          <w:szCs w:val="22"/>
        </w:rPr>
      </w:pPr>
      <w:r w:rsidRPr="00BD03A7">
        <w:t>6.7.2.2</w:t>
      </w:r>
      <w:r w:rsidRPr="00BD03A7">
        <w:rPr>
          <w:rFonts w:asciiTheme="minorHAnsi" w:eastAsiaTheme="minorEastAsia" w:hAnsiTheme="minorHAnsi" w:cstheme="minorBidi"/>
          <w:sz w:val="22"/>
          <w:szCs w:val="22"/>
        </w:rPr>
        <w:tab/>
      </w:r>
      <w:r w:rsidRPr="006510E2">
        <w:rPr>
          <w:lang w:val="en-US"/>
        </w:rPr>
        <w:t>UE Re-establishment delay requirement for CEModeB</w:t>
      </w:r>
      <w:r>
        <w:tab/>
        <w:t>164</w:t>
      </w:r>
    </w:p>
    <w:p w:rsidR="00BD03A7" w:rsidRDefault="00BD03A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BD03A7" w:rsidRDefault="00BD03A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BD03A7" w:rsidRDefault="00BD03A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BD03A7" w:rsidRDefault="00BD03A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BD03A7" w:rsidRDefault="00BD03A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BD03A7" w:rsidRDefault="00BD03A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BD03A7" w:rsidRDefault="00BD03A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BD03A7" w:rsidRDefault="00BD03A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BD03A7" w:rsidRDefault="00BD03A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BD03A7" w:rsidRDefault="00BD03A7">
      <w:pPr>
        <w:pStyle w:val="TOC3"/>
        <w:rPr>
          <w:rFonts w:asciiTheme="minorHAnsi" w:eastAsiaTheme="minorEastAsia" w:hAnsiTheme="minorHAnsi" w:cstheme="minorBidi"/>
          <w:sz w:val="22"/>
          <w:szCs w:val="22"/>
        </w:rPr>
      </w:pPr>
      <w:r w:rsidRPr="00BD03A7">
        <w:t>7.1.1</w:t>
      </w:r>
      <w:r w:rsidRPr="00BD03A7">
        <w:rPr>
          <w:rFonts w:asciiTheme="minorHAnsi" w:eastAsiaTheme="minorEastAsia" w:hAnsiTheme="minorHAnsi"/>
          <w:sz w:val="22"/>
          <w:szCs w:val="22"/>
        </w:rPr>
        <w:tab/>
      </w:r>
      <w:r w:rsidRPr="006510E2">
        <w:rPr>
          <w:rFonts w:cs="v4.2.0"/>
        </w:rPr>
        <w:t>Introduction</w:t>
      </w:r>
      <w:r>
        <w:tab/>
        <w:t>166</w:t>
      </w:r>
    </w:p>
    <w:p w:rsidR="00BD03A7" w:rsidRDefault="00BD03A7">
      <w:pPr>
        <w:pStyle w:val="TOC3"/>
        <w:rPr>
          <w:rFonts w:asciiTheme="minorHAnsi" w:eastAsiaTheme="minorEastAsia" w:hAnsiTheme="minorHAnsi" w:cstheme="minorBidi"/>
          <w:sz w:val="22"/>
          <w:szCs w:val="22"/>
        </w:rPr>
      </w:pPr>
      <w:r w:rsidRPr="00BD03A7">
        <w:t>7.1.2</w:t>
      </w:r>
      <w:r w:rsidRPr="00BD03A7">
        <w:rPr>
          <w:rFonts w:asciiTheme="minorHAnsi" w:eastAsiaTheme="minorEastAsia" w:hAnsiTheme="minorHAnsi"/>
          <w:sz w:val="22"/>
          <w:szCs w:val="22"/>
        </w:rPr>
        <w:tab/>
      </w:r>
      <w:r w:rsidRPr="006510E2">
        <w:rPr>
          <w:rFonts w:cs="v4.2.0"/>
        </w:rPr>
        <w:t>Requirements</w:t>
      </w:r>
      <w:r>
        <w:tab/>
        <w:t>166</w:t>
      </w:r>
    </w:p>
    <w:p w:rsidR="00BD03A7" w:rsidRDefault="00BD03A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BD03A7" w:rsidRDefault="00BD03A7">
      <w:pPr>
        <w:pStyle w:val="TOC3"/>
        <w:rPr>
          <w:rFonts w:asciiTheme="minorHAnsi" w:eastAsiaTheme="minorEastAsia" w:hAnsiTheme="minorHAnsi" w:cstheme="minorBidi"/>
          <w:sz w:val="22"/>
          <w:szCs w:val="22"/>
        </w:rPr>
      </w:pPr>
      <w:r w:rsidRPr="00BD03A7">
        <w:t>7.2.1</w:t>
      </w:r>
      <w:r w:rsidRPr="00BD03A7">
        <w:rPr>
          <w:rFonts w:asciiTheme="minorHAnsi" w:eastAsiaTheme="minorEastAsia" w:hAnsiTheme="minorHAnsi"/>
          <w:sz w:val="22"/>
          <w:szCs w:val="22"/>
        </w:rPr>
        <w:tab/>
      </w:r>
      <w:r w:rsidRPr="006510E2">
        <w:rPr>
          <w:rFonts w:cs="v3.7.0"/>
        </w:rPr>
        <w:t>Introduction</w:t>
      </w:r>
      <w:r>
        <w:tab/>
        <w:t>167</w:t>
      </w:r>
    </w:p>
    <w:p w:rsidR="00BD03A7" w:rsidRDefault="00BD03A7">
      <w:pPr>
        <w:pStyle w:val="TOC3"/>
        <w:rPr>
          <w:rFonts w:asciiTheme="minorHAnsi" w:eastAsiaTheme="minorEastAsia" w:hAnsiTheme="minorHAnsi" w:cstheme="minorBidi"/>
          <w:sz w:val="22"/>
          <w:szCs w:val="22"/>
        </w:rPr>
      </w:pPr>
      <w:r w:rsidRPr="00BD03A7">
        <w:t>7.2.2</w:t>
      </w:r>
      <w:r w:rsidRPr="00BD03A7">
        <w:rPr>
          <w:rFonts w:asciiTheme="minorHAnsi" w:eastAsiaTheme="minorEastAsia" w:hAnsiTheme="minorHAnsi"/>
          <w:sz w:val="22"/>
          <w:szCs w:val="22"/>
        </w:rPr>
        <w:tab/>
      </w:r>
      <w:r w:rsidRPr="006510E2">
        <w:rPr>
          <w:rFonts w:cs="v3.7.0"/>
        </w:rPr>
        <w:t>Requirements</w:t>
      </w:r>
      <w:r>
        <w:tab/>
        <w:t>167</w:t>
      </w:r>
    </w:p>
    <w:p w:rsidR="00BD03A7" w:rsidRDefault="00BD03A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BD03A7" w:rsidRDefault="00BD03A7">
      <w:pPr>
        <w:pStyle w:val="TOC3"/>
        <w:rPr>
          <w:rFonts w:asciiTheme="minorHAnsi" w:eastAsiaTheme="minorEastAsia" w:hAnsiTheme="minorHAnsi" w:cstheme="minorBidi"/>
          <w:sz w:val="22"/>
          <w:szCs w:val="22"/>
        </w:rPr>
      </w:pPr>
      <w:r w:rsidRPr="00BD03A7">
        <w:t>7.3.1</w:t>
      </w:r>
      <w:r w:rsidRPr="00BD03A7">
        <w:rPr>
          <w:rFonts w:asciiTheme="minorHAnsi" w:eastAsiaTheme="minorEastAsia" w:hAnsiTheme="minorHAnsi"/>
          <w:sz w:val="22"/>
          <w:szCs w:val="22"/>
        </w:rPr>
        <w:tab/>
      </w:r>
      <w:r w:rsidRPr="006510E2">
        <w:rPr>
          <w:rFonts w:cs="v3.7.0"/>
        </w:rPr>
        <w:t>Introduction</w:t>
      </w:r>
      <w:r>
        <w:tab/>
        <w:t>168</w:t>
      </w:r>
    </w:p>
    <w:p w:rsidR="00BD03A7" w:rsidRDefault="00BD03A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BD03A7" w:rsidRDefault="00BD03A7">
      <w:pPr>
        <w:pStyle w:val="TOC4"/>
        <w:rPr>
          <w:rFonts w:asciiTheme="minorHAnsi" w:eastAsiaTheme="minorEastAsia" w:hAnsiTheme="minorHAnsi" w:cstheme="minorBidi"/>
          <w:sz w:val="22"/>
          <w:szCs w:val="22"/>
        </w:rPr>
      </w:pPr>
      <w:r w:rsidRPr="00BD03A7">
        <w:t>7.3.2.1</w:t>
      </w:r>
      <w:r w:rsidRPr="00BD03A7">
        <w:rPr>
          <w:rFonts w:asciiTheme="minorHAnsi" w:hAnsiTheme="minorHAnsi" w:cstheme="minorBidi"/>
          <w:sz w:val="22"/>
          <w:szCs w:val="22"/>
        </w:rPr>
        <w:tab/>
      </w:r>
      <w:r w:rsidRPr="006510E2">
        <w:rPr>
          <w:rFonts w:eastAsia="?? ??"/>
        </w:rPr>
        <w:t>Timing Advance adjustment delay</w:t>
      </w:r>
      <w:r>
        <w:tab/>
        <w:t>168</w:t>
      </w:r>
    </w:p>
    <w:p w:rsidR="00BD03A7" w:rsidRDefault="00BD03A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BD03A7" w:rsidRDefault="00BD03A7">
      <w:pPr>
        <w:pStyle w:val="TOC2"/>
        <w:rPr>
          <w:rFonts w:asciiTheme="minorHAnsi" w:eastAsiaTheme="minorEastAsia" w:hAnsiTheme="minorHAnsi" w:cstheme="minorBidi"/>
          <w:sz w:val="22"/>
          <w:szCs w:val="22"/>
        </w:rPr>
      </w:pPr>
      <w:r w:rsidRPr="00BD03A7">
        <w:t>7.</w:t>
      </w:r>
      <w:r w:rsidRPr="00BD03A7">
        <w:rPr>
          <w:lang w:eastAsia="zh-CN"/>
        </w:rPr>
        <w:t>4</w:t>
      </w:r>
      <w:r w:rsidRPr="00BD03A7">
        <w:rPr>
          <w:rFonts w:asciiTheme="minorHAnsi" w:eastAsiaTheme="minorEastAsia" w:hAnsiTheme="minorHAnsi"/>
          <w:sz w:val="22"/>
          <w:szCs w:val="22"/>
        </w:rPr>
        <w:tab/>
      </w:r>
      <w:r w:rsidRPr="006510E2">
        <w:rPr>
          <w:rFonts w:cs="v4.2.0"/>
        </w:rPr>
        <w:t xml:space="preserve">Cell </w:t>
      </w:r>
      <w:r w:rsidRPr="006510E2">
        <w:rPr>
          <w:rFonts w:cs="v4.2.0"/>
          <w:lang w:eastAsia="zh-CN"/>
        </w:rPr>
        <w:t xml:space="preserve">phase </w:t>
      </w:r>
      <w:r w:rsidRPr="006510E2">
        <w:rPr>
          <w:rFonts w:cs="v4.2.0"/>
        </w:rPr>
        <w:t>synchronization accuracy</w:t>
      </w:r>
      <w:r w:rsidRPr="006510E2">
        <w:rPr>
          <w:rFonts w:cs="v4.2.0"/>
          <w:lang w:eastAsia="zh-CN"/>
        </w:rPr>
        <w:t xml:space="preserve"> (TDD)</w:t>
      </w:r>
      <w:r>
        <w:tab/>
        <w:t>168</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4</w:t>
      </w:r>
      <w:r w:rsidRPr="00BD03A7">
        <w:t>.1</w:t>
      </w:r>
      <w:r w:rsidRPr="00BD03A7">
        <w:rPr>
          <w:rFonts w:asciiTheme="minorHAnsi" w:eastAsiaTheme="minorEastAsia" w:hAnsiTheme="minorHAnsi"/>
          <w:sz w:val="22"/>
          <w:szCs w:val="22"/>
        </w:rPr>
        <w:tab/>
      </w:r>
      <w:r w:rsidRPr="006510E2">
        <w:rPr>
          <w:rFonts w:cs="v4.2.0"/>
        </w:rPr>
        <w:t>Definition</w:t>
      </w:r>
      <w:r>
        <w:tab/>
        <w:t>168</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4</w:t>
      </w:r>
      <w:r w:rsidRPr="00BD03A7">
        <w:t>.2</w:t>
      </w:r>
      <w:r w:rsidRPr="00BD03A7">
        <w:rPr>
          <w:rFonts w:asciiTheme="minorHAnsi" w:eastAsiaTheme="minorEastAsia" w:hAnsiTheme="minorHAnsi"/>
          <w:sz w:val="22"/>
          <w:szCs w:val="22"/>
        </w:rPr>
        <w:tab/>
      </w:r>
      <w:r w:rsidRPr="006510E2">
        <w:rPr>
          <w:rFonts w:cs="v4.2.0"/>
        </w:rPr>
        <w:t>Minimum requirements</w:t>
      </w:r>
      <w:r>
        <w:tab/>
        <w:t>168</w:t>
      </w:r>
    </w:p>
    <w:p w:rsidR="00BD03A7" w:rsidRDefault="00BD03A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BD03A7" w:rsidRDefault="00BD03A7">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BD03A7" w:rsidRDefault="00BD03A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BD03A7" w:rsidRDefault="00BD03A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BD03A7" w:rsidRDefault="00BD03A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BD03A7" w:rsidRDefault="00BD03A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BD03A7" w:rsidRDefault="00BD03A7">
      <w:pPr>
        <w:pStyle w:val="TOC3"/>
        <w:rPr>
          <w:rFonts w:asciiTheme="minorHAnsi" w:eastAsiaTheme="minorEastAsia" w:hAnsiTheme="minorHAnsi" w:cstheme="minorBidi"/>
          <w:sz w:val="22"/>
          <w:szCs w:val="22"/>
        </w:rPr>
      </w:pPr>
      <w:r w:rsidRPr="00BD03A7">
        <w:t>7.6.1</w:t>
      </w:r>
      <w:r w:rsidRPr="00BD03A7">
        <w:rPr>
          <w:rFonts w:asciiTheme="minorHAnsi" w:eastAsiaTheme="minorEastAsia" w:hAnsiTheme="minorHAnsi"/>
          <w:sz w:val="22"/>
          <w:szCs w:val="22"/>
        </w:rPr>
        <w:tab/>
      </w:r>
      <w:r w:rsidRPr="006510E2">
        <w:rPr>
          <w:rFonts w:cs="v3.7.0"/>
        </w:rPr>
        <w:t>Introduction</w:t>
      </w:r>
      <w:r>
        <w:tab/>
        <w:t>169</w:t>
      </w:r>
    </w:p>
    <w:p w:rsidR="00BD03A7" w:rsidRDefault="00BD03A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BD03A7" w:rsidRDefault="00BD03A7">
      <w:pPr>
        <w:pStyle w:val="TOC4"/>
        <w:rPr>
          <w:rFonts w:asciiTheme="minorHAnsi" w:eastAsiaTheme="minorEastAsia" w:hAnsiTheme="minorHAnsi" w:cstheme="minorBidi"/>
          <w:sz w:val="22"/>
          <w:szCs w:val="22"/>
        </w:rPr>
      </w:pPr>
      <w:r w:rsidRPr="00BD03A7">
        <w:t>7.6.2.1</w:t>
      </w:r>
      <w:r w:rsidRPr="00BD03A7">
        <w:rPr>
          <w:rFonts w:asciiTheme="minorHAnsi" w:hAnsiTheme="minorHAnsi" w:cstheme="minorBidi"/>
          <w:sz w:val="22"/>
          <w:szCs w:val="22"/>
        </w:rPr>
        <w:tab/>
      </w:r>
      <w:r>
        <w:t>Minimum requirement when no DRX is used</w:t>
      </w:r>
      <w:r>
        <w:tab/>
        <w:t>171</w:t>
      </w:r>
    </w:p>
    <w:p w:rsidR="00BD03A7" w:rsidRDefault="00BD03A7">
      <w:pPr>
        <w:pStyle w:val="TOC4"/>
        <w:rPr>
          <w:rFonts w:asciiTheme="minorHAnsi" w:eastAsiaTheme="minorEastAsia" w:hAnsiTheme="minorHAnsi" w:cstheme="minorBidi"/>
          <w:sz w:val="22"/>
          <w:szCs w:val="22"/>
        </w:rPr>
      </w:pPr>
      <w:r w:rsidRPr="00BD03A7">
        <w:t>7.6.2.2</w:t>
      </w:r>
      <w:r w:rsidRPr="00BD03A7">
        <w:rPr>
          <w:rFonts w:asciiTheme="minorHAnsi" w:hAnsiTheme="minorHAnsi" w:cstheme="minorBidi"/>
          <w:sz w:val="22"/>
          <w:szCs w:val="22"/>
        </w:rPr>
        <w:tab/>
      </w:r>
      <w:r>
        <w:t>Minimum requirement when DRX is used</w:t>
      </w:r>
      <w:r>
        <w:tab/>
        <w:t>171</w:t>
      </w:r>
    </w:p>
    <w:p w:rsidR="00BD03A7" w:rsidRDefault="00BD03A7">
      <w:pPr>
        <w:pStyle w:val="TOC4"/>
        <w:rPr>
          <w:rFonts w:asciiTheme="minorHAnsi" w:eastAsiaTheme="minorEastAsia" w:hAnsiTheme="minorHAnsi" w:cstheme="minorBidi"/>
          <w:sz w:val="22"/>
          <w:szCs w:val="22"/>
        </w:rPr>
      </w:pPr>
      <w:r w:rsidRPr="00BD03A7">
        <w:t>7.6.2.3</w:t>
      </w:r>
      <w:r w:rsidRPr="00BD03A7">
        <w:rPr>
          <w:rFonts w:asciiTheme="minorHAnsi" w:hAnsiTheme="minorHAnsi" w:cstheme="minorBidi"/>
          <w:sz w:val="22"/>
          <w:szCs w:val="22"/>
        </w:rPr>
        <w:tab/>
      </w:r>
      <w:r>
        <w:t>Minimum requirement at transitions</w:t>
      </w:r>
      <w:r>
        <w:tab/>
        <w:t>173</w:t>
      </w:r>
    </w:p>
    <w:p w:rsidR="00BD03A7" w:rsidRDefault="00BD03A7">
      <w:pPr>
        <w:pStyle w:val="TOC4"/>
        <w:rPr>
          <w:rFonts w:asciiTheme="minorHAnsi" w:eastAsiaTheme="minorEastAsia" w:hAnsiTheme="minorHAnsi" w:cstheme="minorBidi"/>
          <w:sz w:val="22"/>
          <w:szCs w:val="22"/>
        </w:rPr>
      </w:pPr>
      <w:r w:rsidRPr="00BD03A7">
        <w:t>7.6.2.4</w:t>
      </w:r>
      <w:r w:rsidRPr="00BD03A7">
        <w:rPr>
          <w:rFonts w:asciiTheme="minorHAnsi" w:hAnsiTheme="minorHAnsi" w:cstheme="minorBidi"/>
          <w:sz w:val="22"/>
          <w:szCs w:val="22"/>
        </w:rPr>
        <w:tab/>
      </w:r>
      <w:r>
        <w:t>Minimum requirement during SI Acquisition with autonomous gaps</w:t>
      </w:r>
      <w:r>
        <w:tab/>
        <w:t>173</w:t>
      </w:r>
    </w:p>
    <w:p w:rsidR="00BD03A7" w:rsidRDefault="00BD03A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BD03A7" w:rsidRDefault="00BD03A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BD03A7" w:rsidRDefault="00BD03A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BD03A7" w:rsidRDefault="00BD03A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BD03A7" w:rsidRDefault="00BD03A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BD03A7" w:rsidRDefault="00BD03A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BD03A7" w:rsidRDefault="00BD03A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BD03A7" w:rsidRDefault="00BD03A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BD03A7" w:rsidRDefault="00BD03A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BD03A7" w:rsidRDefault="00BD03A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BD03A7" w:rsidRDefault="00BD03A7">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BD03A7" w:rsidRDefault="00BD03A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BD03A7" w:rsidRDefault="00BD03A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BD03A7" w:rsidRDefault="00BD03A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BD03A7" w:rsidRDefault="00BD03A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BD03A7" w:rsidRDefault="00BD03A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BD03A7" w:rsidRDefault="00BD03A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BD03A7" w:rsidRDefault="00BD03A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BD03A7" w:rsidRDefault="00BD03A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BD03A7" w:rsidRDefault="00BD03A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BD03A7" w:rsidRDefault="00BD03A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BD03A7" w:rsidRDefault="00BD03A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BD03A7" w:rsidRDefault="00BD03A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BD03A7" w:rsidRDefault="00BD03A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BD03A7" w:rsidRDefault="00BD03A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BD03A7" w:rsidRDefault="00BD03A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BD03A7" w:rsidRDefault="00BD03A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BD03A7" w:rsidRDefault="00BD03A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BD03A7" w:rsidRDefault="00BD03A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BD03A7" w:rsidRDefault="00BD03A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BD03A7" w:rsidRDefault="00BD03A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6510E2">
        <w:rPr>
          <w:rFonts w:ascii="Times" w:eastAsia="MS Mincho" w:hAnsi="Times"/>
        </w:rPr>
        <w:t>SRS carrier based switching</w:t>
      </w:r>
      <w:r>
        <w:tab/>
        <w:t>184</w:t>
      </w:r>
    </w:p>
    <w:p w:rsidR="00BD03A7" w:rsidRDefault="00BD03A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BD03A7" w:rsidRDefault="00BD03A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BD03A7" w:rsidRDefault="00BD03A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BD03A7" w:rsidRDefault="00BD03A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BD03A7" w:rsidRDefault="00BD03A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BD03A7" w:rsidRDefault="00BD03A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BD03A7" w:rsidRDefault="00BD03A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BD03A7" w:rsidRDefault="00BD03A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BD03A7" w:rsidRDefault="00BD03A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BD03A7" w:rsidRDefault="00BD03A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BD03A7" w:rsidRDefault="00BD03A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BD03A7" w:rsidRDefault="00BD03A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BD03A7" w:rsidRDefault="00BD03A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BD03A7" w:rsidRDefault="00BD03A7">
      <w:pPr>
        <w:pStyle w:val="TOC3"/>
        <w:rPr>
          <w:rFonts w:asciiTheme="minorHAnsi" w:eastAsiaTheme="minorEastAsia" w:hAnsiTheme="minorHAnsi" w:cstheme="minorBidi"/>
          <w:sz w:val="22"/>
          <w:szCs w:val="22"/>
        </w:rPr>
      </w:pPr>
      <w:r w:rsidRPr="00BD03A7">
        <w:t>7.11.1</w:t>
      </w:r>
      <w:r w:rsidRPr="00BD03A7">
        <w:rPr>
          <w:rFonts w:asciiTheme="minorHAnsi" w:eastAsiaTheme="minorEastAsia" w:hAnsiTheme="minorHAnsi"/>
          <w:sz w:val="22"/>
          <w:szCs w:val="22"/>
        </w:rPr>
        <w:tab/>
      </w:r>
      <w:r w:rsidRPr="006510E2">
        <w:rPr>
          <w:rFonts w:cs="v3.7.0"/>
        </w:rPr>
        <w:t>Introduction</w:t>
      </w:r>
      <w:r>
        <w:tab/>
        <w:t>187</w:t>
      </w:r>
    </w:p>
    <w:p w:rsidR="00BD03A7" w:rsidRDefault="00BD03A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BD03A7" w:rsidRDefault="00BD03A7">
      <w:pPr>
        <w:pStyle w:val="TOC4"/>
        <w:rPr>
          <w:rFonts w:asciiTheme="minorHAnsi" w:eastAsiaTheme="minorEastAsia" w:hAnsiTheme="minorHAnsi" w:cstheme="minorBidi"/>
          <w:sz w:val="22"/>
          <w:szCs w:val="22"/>
        </w:rPr>
      </w:pPr>
      <w:r w:rsidRPr="00BD03A7">
        <w:t>7.11.2.</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188</w:t>
      </w:r>
    </w:p>
    <w:p w:rsidR="00BD03A7" w:rsidRDefault="00BD03A7">
      <w:pPr>
        <w:pStyle w:val="TOC4"/>
        <w:rPr>
          <w:rFonts w:asciiTheme="minorHAnsi" w:eastAsiaTheme="minorEastAsia" w:hAnsiTheme="minorHAnsi" w:cstheme="minorBidi"/>
          <w:sz w:val="22"/>
          <w:szCs w:val="22"/>
        </w:rPr>
      </w:pPr>
      <w:r w:rsidRPr="00BD03A7">
        <w:t>7.11.2.</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189</w:t>
      </w:r>
    </w:p>
    <w:p w:rsidR="00BD03A7" w:rsidRDefault="00BD03A7">
      <w:pPr>
        <w:pStyle w:val="TOC4"/>
        <w:rPr>
          <w:rFonts w:asciiTheme="minorHAnsi" w:eastAsiaTheme="minorEastAsia" w:hAnsiTheme="minorHAnsi" w:cstheme="minorBidi"/>
          <w:sz w:val="22"/>
          <w:szCs w:val="22"/>
        </w:rPr>
      </w:pPr>
      <w:r w:rsidRPr="00BD03A7">
        <w:t>7.11.2.</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189</w:t>
      </w:r>
    </w:p>
    <w:p w:rsidR="00BD03A7" w:rsidRDefault="00BD03A7">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BD03A7" w:rsidRDefault="00BD03A7">
      <w:pPr>
        <w:pStyle w:val="TOC4"/>
        <w:rPr>
          <w:rFonts w:asciiTheme="minorHAnsi" w:eastAsiaTheme="minorEastAsia" w:hAnsiTheme="minorHAnsi" w:cstheme="minorBidi"/>
          <w:sz w:val="22"/>
          <w:szCs w:val="22"/>
        </w:rPr>
      </w:pPr>
      <w:r w:rsidRPr="00BD03A7">
        <w:t>7.11.</w:t>
      </w:r>
      <w:r w:rsidRPr="00BD03A7">
        <w:rPr>
          <w:lang w:eastAsia="zh-CN"/>
        </w:rPr>
        <w:t>3</w:t>
      </w:r>
      <w:r w:rsidRPr="00BD03A7">
        <w:t>.</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190</w:t>
      </w:r>
    </w:p>
    <w:p w:rsidR="00BD03A7" w:rsidRDefault="00BD03A7">
      <w:pPr>
        <w:pStyle w:val="TOC4"/>
        <w:rPr>
          <w:rFonts w:asciiTheme="minorHAnsi" w:eastAsiaTheme="minorEastAsia" w:hAnsiTheme="minorHAnsi" w:cstheme="minorBidi"/>
          <w:sz w:val="22"/>
          <w:szCs w:val="22"/>
        </w:rPr>
      </w:pPr>
      <w:r w:rsidRPr="00BD03A7">
        <w:t>7.11.</w:t>
      </w:r>
      <w:r w:rsidRPr="00BD03A7">
        <w:rPr>
          <w:lang w:eastAsia="zh-CN"/>
        </w:rPr>
        <w:t>3</w:t>
      </w:r>
      <w:r w:rsidRPr="00BD03A7">
        <w:t>.</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190</w:t>
      </w:r>
    </w:p>
    <w:p w:rsidR="00BD03A7" w:rsidRDefault="00BD03A7">
      <w:pPr>
        <w:pStyle w:val="TOC4"/>
        <w:rPr>
          <w:rFonts w:asciiTheme="minorHAnsi" w:eastAsiaTheme="minorEastAsia" w:hAnsiTheme="minorHAnsi" w:cstheme="minorBidi"/>
          <w:sz w:val="22"/>
          <w:szCs w:val="22"/>
        </w:rPr>
      </w:pPr>
      <w:r w:rsidRPr="00BD03A7">
        <w:t>7.11.3.</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191</w:t>
      </w:r>
    </w:p>
    <w:p w:rsidR="00BD03A7" w:rsidRDefault="00BD03A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BD03A7" w:rsidRDefault="00BD03A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BD03A7" w:rsidRDefault="00BD03A7">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BD03A7" w:rsidRDefault="00BD03A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BD03A7" w:rsidRDefault="00BD03A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BD03A7" w:rsidRDefault="00BD03A7">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BD03A7" w:rsidRDefault="00BD03A7">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BD03A7" w:rsidRDefault="00BD03A7">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BD03A7" w:rsidRDefault="00BD03A7">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BD03A7" w:rsidRDefault="00BD03A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BD03A7" w:rsidRDefault="00BD03A7">
      <w:pPr>
        <w:pStyle w:val="TOC2"/>
        <w:rPr>
          <w:rFonts w:asciiTheme="minorHAnsi" w:eastAsiaTheme="minorEastAsia" w:hAnsiTheme="minorHAnsi" w:cstheme="minorBidi"/>
          <w:sz w:val="22"/>
          <w:szCs w:val="22"/>
        </w:rPr>
      </w:pPr>
      <w:r w:rsidRPr="00BD03A7">
        <w:t>7.13</w:t>
      </w:r>
      <w:r w:rsidRPr="00BD03A7">
        <w:rPr>
          <w:rFonts w:asciiTheme="minorHAnsi" w:eastAsiaTheme="minorEastAsia" w:hAnsiTheme="minorHAnsi"/>
          <w:sz w:val="22"/>
          <w:szCs w:val="22"/>
        </w:rPr>
        <w:tab/>
      </w:r>
      <w:r w:rsidRPr="006510E2">
        <w:rPr>
          <w:rFonts w:cs="v4.2.0"/>
        </w:rPr>
        <w:t xml:space="preserve">Cell </w:t>
      </w:r>
      <w:r w:rsidRPr="006510E2">
        <w:rPr>
          <w:rFonts w:cs="v4.2.0"/>
          <w:lang w:eastAsia="zh-CN"/>
        </w:rPr>
        <w:t xml:space="preserve">phase </w:t>
      </w:r>
      <w:r w:rsidRPr="006510E2">
        <w:rPr>
          <w:rFonts w:cs="v4.2.0"/>
        </w:rPr>
        <w:t>synchronization accuracy</w:t>
      </w:r>
      <w:r w:rsidRPr="006510E2">
        <w:rPr>
          <w:rFonts w:cs="v4.2.0"/>
          <w:lang w:eastAsia="zh-CN"/>
        </w:rPr>
        <w:t xml:space="preserve"> (</w:t>
      </w:r>
      <w:r w:rsidRPr="006510E2">
        <w:rPr>
          <w:rFonts w:cs="v4.2.0"/>
        </w:rPr>
        <w:t>Synchronized mode of dual connectivity</w:t>
      </w:r>
      <w:r w:rsidRPr="006510E2">
        <w:rPr>
          <w:rFonts w:cs="v4.2.0"/>
          <w:lang w:eastAsia="zh-CN"/>
        </w:rPr>
        <w:t>)</w:t>
      </w:r>
      <w:r>
        <w:tab/>
        <w:t>194</w:t>
      </w:r>
    </w:p>
    <w:p w:rsidR="00BD03A7" w:rsidRDefault="00BD03A7">
      <w:pPr>
        <w:pStyle w:val="TOC3"/>
        <w:rPr>
          <w:rFonts w:asciiTheme="minorHAnsi" w:eastAsiaTheme="minorEastAsia" w:hAnsiTheme="minorHAnsi" w:cstheme="minorBidi"/>
          <w:sz w:val="22"/>
          <w:szCs w:val="22"/>
        </w:rPr>
      </w:pPr>
      <w:r w:rsidRPr="00BD03A7">
        <w:t>7.13.1</w:t>
      </w:r>
      <w:r w:rsidRPr="00BD03A7">
        <w:rPr>
          <w:rFonts w:asciiTheme="minorHAnsi" w:eastAsiaTheme="minorEastAsia" w:hAnsiTheme="minorHAnsi"/>
          <w:sz w:val="22"/>
          <w:szCs w:val="22"/>
        </w:rPr>
        <w:tab/>
      </w:r>
      <w:r w:rsidRPr="006510E2">
        <w:rPr>
          <w:rFonts w:cs="v4.2.0"/>
        </w:rPr>
        <w:t>Definition</w:t>
      </w:r>
      <w:r>
        <w:tab/>
        <w:t>194</w:t>
      </w:r>
    </w:p>
    <w:p w:rsidR="00BD03A7" w:rsidRDefault="00BD03A7">
      <w:pPr>
        <w:pStyle w:val="TOC3"/>
        <w:rPr>
          <w:rFonts w:asciiTheme="minorHAnsi" w:eastAsiaTheme="minorEastAsia" w:hAnsiTheme="minorHAnsi" w:cstheme="minorBidi"/>
          <w:sz w:val="22"/>
          <w:szCs w:val="22"/>
        </w:rPr>
      </w:pPr>
      <w:r w:rsidRPr="00BD03A7">
        <w:t>7.13.2</w:t>
      </w:r>
      <w:r w:rsidRPr="00BD03A7">
        <w:rPr>
          <w:rFonts w:asciiTheme="minorHAnsi" w:eastAsiaTheme="minorEastAsia" w:hAnsiTheme="minorHAnsi"/>
          <w:sz w:val="22"/>
          <w:szCs w:val="22"/>
        </w:rPr>
        <w:tab/>
      </w:r>
      <w:r w:rsidRPr="006510E2">
        <w:rPr>
          <w:rFonts w:cs="v4.2.0"/>
        </w:rPr>
        <w:t>Minimum requirements</w:t>
      </w:r>
      <w:r>
        <w:tab/>
        <w:t>194</w:t>
      </w:r>
    </w:p>
    <w:p w:rsidR="00BD03A7" w:rsidRDefault="00BD03A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BD03A7" w:rsidRDefault="00BD03A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BD03A7" w:rsidRDefault="00BD03A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BD03A7" w:rsidRDefault="00BD03A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BD03A7" w:rsidRDefault="00BD03A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BD03A7" w:rsidRDefault="00BD03A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BD03A7" w:rsidRDefault="00BD03A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BD03A7" w:rsidRDefault="00BD03A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BD03A7" w:rsidRDefault="00BD03A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BD03A7" w:rsidRDefault="00BD03A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BD03A7" w:rsidRDefault="00BD03A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BD03A7" w:rsidRDefault="00BD03A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BD03A7" w:rsidRDefault="00BD03A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BD03A7" w:rsidRDefault="00BD03A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BD03A7" w:rsidRDefault="00BD03A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BD03A7" w:rsidRDefault="00BD03A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BD03A7" w:rsidRDefault="00BD03A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BD03A7" w:rsidRDefault="00BD03A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BD03A7" w:rsidRDefault="00BD03A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BD03A7" w:rsidRDefault="00BD03A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BD03A7" w:rsidRDefault="00BD03A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BD03A7" w:rsidRDefault="00BD03A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BD03A7" w:rsidRDefault="00BD03A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BD03A7" w:rsidRDefault="00BD03A7">
      <w:pPr>
        <w:pStyle w:val="TOC3"/>
        <w:rPr>
          <w:rFonts w:asciiTheme="minorHAnsi" w:eastAsiaTheme="minorEastAsia" w:hAnsiTheme="minorHAnsi" w:cstheme="minorBidi"/>
          <w:sz w:val="22"/>
          <w:szCs w:val="22"/>
        </w:rPr>
      </w:pPr>
      <w:r w:rsidRPr="00BD03A7">
        <w:t>7.16.6</w:t>
      </w:r>
      <w:r w:rsidRPr="00BD03A7">
        <w:rPr>
          <w:rFonts w:asciiTheme="minorHAnsi" w:eastAsiaTheme="minorEastAsia" w:hAnsiTheme="minorHAnsi" w:cstheme="minorBidi"/>
          <w:sz w:val="22"/>
          <w:szCs w:val="22"/>
        </w:rPr>
        <w:tab/>
      </w:r>
      <w:r w:rsidRPr="006510E2">
        <w:rPr>
          <w:lang w:val="sv-SE" w:eastAsia="sv-SE"/>
        </w:rPr>
        <w:t>ProSe operation under deactivated SCell</w:t>
      </w:r>
      <w:r>
        <w:tab/>
        <w:t>199</w:t>
      </w:r>
    </w:p>
    <w:p w:rsidR="00BD03A7" w:rsidRDefault="00BD03A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BD03A7" w:rsidRDefault="00BD03A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BD03A7" w:rsidRDefault="00BD03A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BD03A7" w:rsidRDefault="00BD03A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BD03A7" w:rsidRDefault="00BD03A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BD03A7" w:rsidRDefault="00BD03A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BD03A7" w:rsidRDefault="00BD03A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BD03A7" w:rsidRDefault="00BD03A7">
      <w:pPr>
        <w:pStyle w:val="TOC3"/>
        <w:rPr>
          <w:rFonts w:asciiTheme="minorHAnsi" w:eastAsiaTheme="minorEastAsia" w:hAnsiTheme="minorHAnsi" w:cstheme="minorBidi"/>
          <w:sz w:val="22"/>
          <w:szCs w:val="22"/>
        </w:rPr>
      </w:pPr>
      <w:r w:rsidRPr="00BD03A7">
        <w:t>7.19.1</w:t>
      </w:r>
      <w:r w:rsidRPr="00BD03A7">
        <w:rPr>
          <w:rFonts w:asciiTheme="minorHAnsi" w:eastAsiaTheme="minorEastAsia" w:hAnsiTheme="minorHAnsi"/>
          <w:sz w:val="22"/>
          <w:szCs w:val="22"/>
        </w:rPr>
        <w:tab/>
      </w:r>
      <w:r w:rsidRPr="006510E2">
        <w:rPr>
          <w:rFonts w:cs="v3.7.0"/>
        </w:rPr>
        <w:t>Introduction</w:t>
      </w:r>
      <w:r>
        <w:tab/>
        <w:t>200</w:t>
      </w:r>
    </w:p>
    <w:p w:rsidR="00BD03A7" w:rsidRDefault="00BD03A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BD03A7" w:rsidRDefault="00BD03A7">
      <w:pPr>
        <w:pStyle w:val="TOC4"/>
        <w:rPr>
          <w:rFonts w:asciiTheme="minorHAnsi" w:eastAsiaTheme="minorEastAsia" w:hAnsiTheme="minorHAnsi" w:cstheme="minorBidi"/>
          <w:sz w:val="22"/>
          <w:szCs w:val="22"/>
        </w:rPr>
      </w:pPr>
      <w:r w:rsidRPr="00BD03A7">
        <w:t>7.19.2.</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201</w:t>
      </w:r>
    </w:p>
    <w:p w:rsidR="00BD03A7" w:rsidRDefault="00BD03A7">
      <w:pPr>
        <w:pStyle w:val="TOC4"/>
        <w:rPr>
          <w:rFonts w:asciiTheme="minorHAnsi" w:eastAsiaTheme="minorEastAsia" w:hAnsiTheme="minorHAnsi" w:cstheme="minorBidi"/>
          <w:sz w:val="22"/>
          <w:szCs w:val="22"/>
        </w:rPr>
      </w:pPr>
      <w:r w:rsidRPr="00BD03A7">
        <w:t>7.19.2.</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202</w:t>
      </w:r>
    </w:p>
    <w:p w:rsidR="00BD03A7" w:rsidRDefault="00BD03A7">
      <w:pPr>
        <w:pStyle w:val="TOC4"/>
        <w:rPr>
          <w:rFonts w:asciiTheme="minorHAnsi" w:eastAsiaTheme="minorEastAsia" w:hAnsiTheme="minorHAnsi" w:cstheme="minorBidi"/>
          <w:sz w:val="22"/>
          <w:szCs w:val="22"/>
        </w:rPr>
      </w:pPr>
      <w:r w:rsidRPr="00BD03A7">
        <w:t>7.19.2.</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203</w:t>
      </w:r>
    </w:p>
    <w:p w:rsidR="00BD03A7" w:rsidRDefault="00BD03A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BD03A7" w:rsidRDefault="00BD03A7">
      <w:pPr>
        <w:pStyle w:val="TOC4"/>
        <w:rPr>
          <w:rFonts w:asciiTheme="minorHAnsi" w:eastAsiaTheme="minorEastAsia" w:hAnsiTheme="minorHAnsi" w:cstheme="minorBidi"/>
          <w:sz w:val="22"/>
          <w:szCs w:val="22"/>
        </w:rPr>
      </w:pPr>
      <w:r w:rsidRPr="00BD03A7">
        <w:t>7.19.</w:t>
      </w:r>
      <w:r w:rsidRPr="00BD03A7">
        <w:rPr>
          <w:lang w:eastAsia="zh-CN"/>
        </w:rPr>
        <w:t>3</w:t>
      </w:r>
      <w:r w:rsidRPr="00BD03A7">
        <w:t>.</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204</w:t>
      </w:r>
    </w:p>
    <w:p w:rsidR="00BD03A7" w:rsidRDefault="00BD03A7">
      <w:pPr>
        <w:pStyle w:val="TOC4"/>
        <w:rPr>
          <w:rFonts w:asciiTheme="minorHAnsi" w:eastAsiaTheme="minorEastAsia" w:hAnsiTheme="minorHAnsi" w:cstheme="minorBidi"/>
          <w:sz w:val="22"/>
          <w:szCs w:val="22"/>
        </w:rPr>
      </w:pPr>
      <w:r w:rsidRPr="00BD03A7">
        <w:t>7.19.</w:t>
      </w:r>
      <w:r w:rsidRPr="00BD03A7">
        <w:rPr>
          <w:lang w:eastAsia="zh-CN"/>
        </w:rPr>
        <w:t>3</w:t>
      </w:r>
      <w:r w:rsidRPr="00BD03A7">
        <w:t>.</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204</w:t>
      </w:r>
    </w:p>
    <w:p w:rsidR="00BD03A7" w:rsidRDefault="00BD03A7">
      <w:pPr>
        <w:pStyle w:val="TOC4"/>
        <w:rPr>
          <w:rFonts w:asciiTheme="minorHAnsi" w:eastAsiaTheme="minorEastAsia" w:hAnsiTheme="minorHAnsi" w:cstheme="minorBidi"/>
          <w:sz w:val="22"/>
          <w:szCs w:val="22"/>
        </w:rPr>
      </w:pPr>
      <w:r w:rsidRPr="00BD03A7">
        <w:t>7.19.3.</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205</w:t>
      </w:r>
    </w:p>
    <w:p w:rsidR="00BD03A7" w:rsidRDefault="00BD03A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BD03A7" w:rsidRDefault="00BD03A7">
      <w:pPr>
        <w:pStyle w:val="TOC4"/>
        <w:rPr>
          <w:rFonts w:asciiTheme="minorHAnsi" w:eastAsiaTheme="minorEastAsia" w:hAnsiTheme="minorHAnsi" w:cstheme="minorBidi"/>
          <w:sz w:val="22"/>
          <w:szCs w:val="22"/>
        </w:rPr>
      </w:pPr>
      <w:r w:rsidRPr="00BD03A7">
        <w:t>7.19.4.</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206</w:t>
      </w:r>
    </w:p>
    <w:p w:rsidR="00BD03A7" w:rsidRDefault="00BD03A7">
      <w:pPr>
        <w:pStyle w:val="TOC4"/>
        <w:rPr>
          <w:rFonts w:asciiTheme="minorHAnsi" w:eastAsiaTheme="minorEastAsia" w:hAnsiTheme="minorHAnsi" w:cstheme="minorBidi"/>
          <w:sz w:val="22"/>
          <w:szCs w:val="22"/>
        </w:rPr>
      </w:pPr>
      <w:r w:rsidRPr="00BD03A7">
        <w:t>7.19.4.</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207</w:t>
      </w:r>
    </w:p>
    <w:p w:rsidR="00BD03A7" w:rsidRDefault="00BD03A7">
      <w:pPr>
        <w:pStyle w:val="TOC4"/>
        <w:rPr>
          <w:rFonts w:asciiTheme="minorHAnsi" w:eastAsiaTheme="minorEastAsia" w:hAnsiTheme="minorHAnsi" w:cstheme="minorBidi"/>
          <w:sz w:val="22"/>
          <w:szCs w:val="22"/>
        </w:rPr>
      </w:pPr>
      <w:r w:rsidRPr="00BD03A7">
        <w:t>7.19.4.3</w:t>
      </w:r>
      <w:r w:rsidRPr="00BD03A7">
        <w:rPr>
          <w:rFonts w:asciiTheme="minorHAnsi" w:hAnsiTheme="minorHAnsi" w:cstheme="minorBidi"/>
          <w:sz w:val="22"/>
          <w:szCs w:val="22"/>
        </w:rPr>
        <w:tab/>
      </w:r>
      <w:r>
        <w:rPr>
          <w:lang w:eastAsia="zh-CN"/>
        </w:rPr>
        <w:t>Minimum requirement at transitions</w:t>
      </w:r>
      <w:r>
        <w:tab/>
        <w:t>208</w:t>
      </w:r>
    </w:p>
    <w:p w:rsidR="00BD03A7" w:rsidRDefault="00BD03A7">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BD03A7" w:rsidRDefault="00BD03A7">
      <w:pPr>
        <w:pStyle w:val="TOC4"/>
        <w:rPr>
          <w:rFonts w:asciiTheme="minorHAnsi" w:eastAsiaTheme="minorEastAsia" w:hAnsiTheme="minorHAnsi" w:cstheme="minorBidi"/>
          <w:sz w:val="22"/>
          <w:szCs w:val="22"/>
        </w:rPr>
      </w:pPr>
      <w:r w:rsidRPr="00BD03A7">
        <w:lastRenderedPageBreak/>
        <w:t>7.19.</w:t>
      </w:r>
      <w:r w:rsidRPr="00BD03A7">
        <w:rPr>
          <w:lang w:eastAsia="zh-CN"/>
        </w:rPr>
        <w:t>5</w:t>
      </w:r>
      <w:r w:rsidRPr="00BD03A7">
        <w:t>.</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209</w:t>
      </w:r>
    </w:p>
    <w:p w:rsidR="00BD03A7" w:rsidRDefault="00BD03A7">
      <w:pPr>
        <w:pStyle w:val="TOC4"/>
        <w:rPr>
          <w:rFonts w:asciiTheme="minorHAnsi" w:eastAsiaTheme="minorEastAsia" w:hAnsiTheme="minorHAnsi" w:cstheme="minorBidi"/>
          <w:sz w:val="22"/>
          <w:szCs w:val="22"/>
        </w:rPr>
      </w:pPr>
      <w:r w:rsidRPr="00BD03A7">
        <w:t>7.19.</w:t>
      </w:r>
      <w:r w:rsidRPr="00BD03A7">
        <w:rPr>
          <w:lang w:eastAsia="zh-CN"/>
        </w:rPr>
        <w:t>5</w:t>
      </w:r>
      <w:r w:rsidRPr="00BD03A7">
        <w:t>.</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209</w:t>
      </w:r>
    </w:p>
    <w:p w:rsidR="00BD03A7" w:rsidRDefault="00BD03A7">
      <w:pPr>
        <w:pStyle w:val="TOC4"/>
        <w:rPr>
          <w:rFonts w:asciiTheme="minorHAnsi" w:eastAsiaTheme="minorEastAsia" w:hAnsiTheme="minorHAnsi" w:cstheme="minorBidi"/>
          <w:sz w:val="22"/>
          <w:szCs w:val="22"/>
        </w:rPr>
      </w:pPr>
      <w:r w:rsidRPr="00BD03A7">
        <w:t>7.19.5.</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210</w:t>
      </w:r>
    </w:p>
    <w:p w:rsidR="00BD03A7" w:rsidRDefault="00BD03A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BD03A7" w:rsidRDefault="00BD03A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BD03A7" w:rsidRDefault="00BD03A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BD03A7" w:rsidRDefault="00BD03A7">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BD03A7" w:rsidRDefault="00BD03A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BD03A7" w:rsidRDefault="00BD03A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BD03A7" w:rsidRDefault="00BD03A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BD03A7" w:rsidRDefault="00BD03A7">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BD03A7" w:rsidRDefault="00BD03A7">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BD03A7" w:rsidRDefault="00BD03A7">
      <w:pPr>
        <w:pStyle w:val="TOC4"/>
        <w:rPr>
          <w:rFonts w:asciiTheme="minorHAnsi" w:eastAsiaTheme="minorEastAsia" w:hAnsiTheme="minorHAnsi" w:cstheme="minorBidi"/>
          <w:sz w:val="22"/>
          <w:szCs w:val="22"/>
        </w:rPr>
      </w:pPr>
      <w:r w:rsidRPr="00BD03A7">
        <w:t>7.22.2.1</w:t>
      </w:r>
      <w:r w:rsidRPr="00BD03A7">
        <w:rPr>
          <w:rFonts w:asciiTheme="minorHAnsi" w:hAnsiTheme="minorHAnsi" w:cstheme="minorBidi"/>
          <w:sz w:val="22"/>
          <w:szCs w:val="22"/>
        </w:rPr>
        <w:tab/>
      </w:r>
      <w:r w:rsidRPr="006510E2">
        <w:rPr>
          <w:rFonts w:eastAsia="?? ??"/>
          <w:lang w:eastAsia="zh-CN"/>
        </w:rPr>
        <w:t>Timing Advance adjustment delay</w:t>
      </w:r>
      <w:r>
        <w:tab/>
        <w:t>211</w:t>
      </w:r>
    </w:p>
    <w:p w:rsidR="00BD03A7" w:rsidRDefault="00BD03A7">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BD03A7" w:rsidRDefault="00BD03A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BD03A7" w:rsidRDefault="00BD03A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BD03A7" w:rsidRDefault="00BD03A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BD03A7" w:rsidRDefault="00BD03A7">
      <w:pPr>
        <w:pStyle w:val="TOC4"/>
        <w:rPr>
          <w:rFonts w:asciiTheme="minorHAnsi" w:eastAsiaTheme="minorEastAsia" w:hAnsiTheme="minorHAnsi" w:cstheme="minorBidi"/>
          <w:sz w:val="22"/>
          <w:szCs w:val="22"/>
        </w:rPr>
      </w:pPr>
      <w:r w:rsidRPr="00BD03A7">
        <w:t>7.23.2.</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212</w:t>
      </w:r>
    </w:p>
    <w:p w:rsidR="00BD03A7" w:rsidRDefault="00BD03A7">
      <w:pPr>
        <w:pStyle w:val="TOC4"/>
        <w:rPr>
          <w:rFonts w:asciiTheme="minorHAnsi" w:eastAsiaTheme="minorEastAsia" w:hAnsiTheme="minorHAnsi" w:cstheme="minorBidi"/>
          <w:sz w:val="22"/>
          <w:szCs w:val="22"/>
        </w:rPr>
      </w:pPr>
      <w:r w:rsidRPr="00BD03A7">
        <w:t>7.23.2.</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213</w:t>
      </w:r>
    </w:p>
    <w:p w:rsidR="00BD03A7" w:rsidRDefault="00BD03A7">
      <w:pPr>
        <w:pStyle w:val="TOC4"/>
        <w:rPr>
          <w:rFonts w:asciiTheme="minorHAnsi" w:eastAsiaTheme="minorEastAsia" w:hAnsiTheme="minorHAnsi" w:cstheme="minorBidi"/>
          <w:sz w:val="22"/>
          <w:szCs w:val="22"/>
        </w:rPr>
      </w:pPr>
      <w:r w:rsidRPr="00BD03A7">
        <w:t>7.23.2.</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213</w:t>
      </w:r>
    </w:p>
    <w:p w:rsidR="00BD03A7" w:rsidRDefault="00BD03A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BD03A7" w:rsidRDefault="00BD03A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BD03A7" w:rsidRDefault="00BD03A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BD03A7" w:rsidRDefault="00BD03A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BD03A7" w:rsidRDefault="00BD03A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25</w:t>
      </w:r>
      <w:r w:rsidRPr="00BD03A7">
        <w:t>.2</w:t>
      </w:r>
      <w:r w:rsidRPr="00BD03A7">
        <w:rPr>
          <w:rFonts w:asciiTheme="minorHAnsi" w:eastAsiaTheme="minorEastAsia" w:hAnsiTheme="minorHAnsi"/>
          <w:sz w:val="22"/>
          <w:szCs w:val="22"/>
        </w:rPr>
        <w:tab/>
      </w:r>
      <w:r w:rsidRPr="006510E2">
        <w:rPr>
          <w:rFonts w:cs="v4.2.0"/>
        </w:rPr>
        <w:t>Minimum requirements</w:t>
      </w:r>
      <w:r>
        <w:tab/>
        <w:t>215</w:t>
      </w:r>
    </w:p>
    <w:p w:rsidR="00BD03A7" w:rsidRDefault="00BD03A7">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BD03A7" w:rsidRDefault="00BD03A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BD03A7" w:rsidRDefault="00BD03A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BD03A7" w:rsidRDefault="00BD03A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27</w:t>
      </w:r>
      <w:r w:rsidRPr="00BD03A7">
        <w:t>.1</w:t>
      </w:r>
      <w:r w:rsidRPr="00BD03A7">
        <w:rPr>
          <w:rFonts w:asciiTheme="minorHAnsi" w:eastAsiaTheme="minorEastAsia" w:hAnsiTheme="minorHAnsi"/>
          <w:sz w:val="22"/>
          <w:szCs w:val="22"/>
        </w:rPr>
        <w:tab/>
      </w:r>
      <w:r w:rsidRPr="006510E2">
        <w:rPr>
          <w:rFonts w:cs="v3.7.0"/>
        </w:rPr>
        <w:t>Introduction</w:t>
      </w:r>
      <w:r>
        <w:tab/>
        <w:t>216</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27</w:t>
      </w:r>
      <w:r w:rsidRPr="00BD03A7">
        <w:t>.2</w:t>
      </w:r>
      <w:r w:rsidRPr="00BD03A7">
        <w:rPr>
          <w:rFonts w:asciiTheme="minorHAnsi" w:eastAsiaTheme="minorEastAsia" w:hAnsiTheme="minorHAnsi"/>
          <w:sz w:val="22"/>
          <w:szCs w:val="22"/>
        </w:rPr>
        <w:tab/>
      </w:r>
      <w:r w:rsidRPr="006510E2">
        <w:rPr>
          <w:rFonts w:cs="v3.7.0"/>
        </w:rPr>
        <w:t>Requirements</w:t>
      </w:r>
      <w:r>
        <w:tab/>
        <w:t>216</w:t>
      </w:r>
    </w:p>
    <w:p w:rsidR="00BD03A7" w:rsidRDefault="00BD03A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BD03A7" w:rsidRDefault="00BD03A7">
      <w:pPr>
        <w:pStyle w:val="TOC3"/>
        <w:rPr>
          <w:rFonts w:asciiTheme="minorHAnsi" w:eastAsiaTheme="minorEastAsia" w:hAnsiTheme="minorHAnsi" w:cstheme="minorBidi"/>
          <w:sz w:val="22"/>
          <w:szCs w:val="22"/>
        </w:rPr>
      </w:pPr>
      <w:r w:rsidRPr="00BD03A7">
        <w:t>7.28.1</w:t>
      </w:r>
      <w:r w:rsidRPr="00BD03A7">
        <w:rPr>
          <w:rFonts w:asciiTheme="minorHAnsi" w:eastAsiaTheme="minorEastAsia" w:hAnsiTheme="minorHAnsi"/>
          <w:sz w:val="22"/>
          <w:szCs w:val="22"/>
        </w:rPr>
        <w:tab/>
      </w:r>
      <w:r w:rsidRPr="006510E2">
        <w:rPr>
          <w:rFonts w:cs="v3.7.0"/>
        </w:rPr>
        <w:t>Introduction</w:t>
      </w:r>
      <w:r>
        <w:tab/>
        <w:t>216</w:t>
      </w:r>
    </w:p>
    <w:p w:rsidR="00BD03A7" w:rsidRDefault="00BD03A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BD03A7" w:rsidRDefault="00BD03A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BD03A7" w:rsidRDefault="00BD03A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BD03A7" w:rsidRDefault="00BD03A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BD03A7" w:rsidRDefault="00BD03A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BD03A7" w:rsidRDefault="00BD03A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BD03A7" w:rsidRDefault="00BD03A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BD03A7" w:rsidRDefault="00BD03A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BD03A7" w:rsidRDefault="00BD03A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BD03A7" w:rsidRDefault="00BD03A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BD03A7" w:rsidRDefault="00BD03A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BD03A7" w:rsidRDefault="00BD03A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BD03A7" w:rsidRDefault="00BD03A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BD03A7" w:rsidRDefault="00BD03A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BD03A7" w:rsidRDefault="00BD03A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BD03A7" w:rsidRDefault="00BD03A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BD03A7" w:rsidRDefault="00BD03A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BD03A7" w:rsidRDefault="00BD03A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BD03A7" w:rsidRDefault="00BD03A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BD03A7" w:rsidRDefault="00BD03A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BD03A7" w:rsidRDefault="00BD03A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BD03A7" w:rsidRDefault="00BD03A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BD03A7" w:rsidRDefault="00BD03A7">
      <w:pPr>
        <w:pStyle w:val="TOC5"/>
        <w:rPr>
          <w:rFonts w:asciiTheme="minorHAnsi" w:eastAsiaTheme="minorEastAsia" w:hAnsiTheme="minorHAnsi" w:cstheme="minorBidi"/>
          <w:sz w:val="22"/>
          <w:szCs w:val="22"/>
        </w:rPr>
      </w:pPr>
      <w:r w:rsidRPr="00BD03A7">
        <w:t>8.1.2.3.1</w:t>
      </w:r>
      <w:r w:rsidRPr="00BD03A7">
        <w:rPr>
          <w:rFonts w:asciiTheme="minorHAnsi" w:eastAsiaTheme="minorEastAsia" w:hAnsiTheme="minorHAnsi"/>
          <w:sz w:val="22"/>
          <w:szCs w:val="22"/>
        </w:rPr>
        <w:tab/>
      </w:r>
      <w:r>
        <w:t>E-UTRAN FDD – FDD inter frequency measurements</w:t>
      </w:r>
      <w:r>
        <w:tab/>
        <w:t>236</w:t>
      </w:r>
    </w:p>
    <w:p w:rsidR="00BD03A7" w:rsidRDefault="00BD03A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BD03A7" w:rsidRDefault="00BD03A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BD03A7" w:rsidRDefault="00BD03A7">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BD03A7" w:rsidRDefault="00BD03A7">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BD03A7" w:rsidRDefault="00BD03A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BD03A7" w:rsidRDefault="00BD03A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BD03A7" w:rsidRDefault="00BD03A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BD03A7" w:rsidRDefault="00BD03A7">
      <w:pPr>
        <w:pStyle w:val="TOC5"/>
        <w:rPr>
          <w:rFonts w:asciiTheme="minorHAnsi" w:eastAsiaTheme="minorEastAsia" w:hAnsiTheme="minorHAnsi" w:cstheme="minorBidi"/>
          <w:sz w:val="22"/>
          <w:szCs w:val="22"/>
        </w:rPr>
      </w:pPr>
      <w:r w:rsidRPr="00BD03A7">
        <w:t>8.1.2.3.9</w:t>
      </w:r>
      <w:r w:rsidRPr="00BD03A7">
        <w:rPr>
          <w:rFonts w:asciiTheme="minorHAnsi" w:eastAsiaTheme="minorEastAsia" w:hAnsiTheme="minorHAnsi"/>
          <w:sz w:val="22"/>
          <w:szCs w:val="22"/>
        </w:rPr>
        <w:tab/>
      </w:r>
      <w:r>
        <w:t>E-UTRAN FDD – FDD inter frequency measurements with FeMBMS/Unicast mixed cells</w:t>
      </w:r>
      <w:r>
        <w:tab/>
        <w:t>253</w:t>
      </w:r>
    </w:p>
    <w:p w:rsidR="00BD03A7" w:rsidRDefault="00BD03A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BD03A7" w:rsidRDefault="00BD03A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BD03A7" w:rsidRDefault="00BD03A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BD03A7" w:rsidRDefault="00BD03A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BD03A7" w:rsidRDefault="00BD03A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BD03A7" w:rsidRDefault="00BD03A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BD03A7" w:rsidRDefault="00BD03A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BD03A7" w:rsidRDefault="00BD03A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BD03A7" w:rsidRDefault="00BD03A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BD03A7" w:rsidRDefault="00BD03A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BD03A7" w:rsidRDefault="00BD03A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BD03A7" w:rsidRDefault="00BD03A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BD03A7" w:rsidRDefault="00BD03A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BD03A7" w:rsidRDefault="00BD03A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BD03A7" w:rsidRDefault="00BD03A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BD03A7" w:rsidRDefault="00BD03A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BD03A7" w:rsidRDefault="00BD03A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BD03A7" w:rsidRDefault="00BD03A7">
      <w:pPr>
        <w:pStyle w:val="TOC5"/>
        <w:rPr>
          <w:rFonts w:asciiTheme="minorHAnsi" w:eastAsiaTheme="minorEastAsia" w:hAnsiTheme="minorHAnsi" w:cstheme="minorBidi"/>
          <w:sz w:val="22"/>
          <w:szCs w:val="22"/>
        </w:rPr>
      </w:pPr>
      <w:r w:rsidRPr="00BD03A7">
        <w:t>8.1.2.4.</w:t>
      </w:r>
      <w:r w:rsidRPr="00BD03A7">
        <w:rPr>
          <w:lang w:eastAsia="zh-CN"/>
        </w:rPr>
        <w:t>15</w:t>
      </w:r>
      <w:r w:rsidRPr="00BD03A7">
        <w:rPr>
          <w:rFonts w:asciiTheme="minorHAnsi" w:eastAsiaTheme="minorEastAsia" w:hAnsiTheme="minorHAnsi" w:cstheme="minorBidi"/>
          <w:sz w:val="22"/>
          <w:szCs w:val="22"/>
        </w:rPr>
        <w:tab/>
      </w:r>
      <w:r w:rsidRPr="006510E2">
        <w:rPr>
          <w:lang w:val="en-US"/>
        </w:rPr>
        <w:t xml:space="preserve">E-UTRAN </w:t>
      </w:r>
      <w:r w:rsidRPr="006510E2">
        <w:rPr>
          <w:lang w:val="en-US" w:eastAsia="zh-CN"/>
        </w:rPr>
        <w:t>F</w:t>
      </w:r>
      <w:r w:rsidRPr="006510E2">
        <w:rPr>
          <w:lang w:val="en-US"/>
        </w:rPr>
        <w:t>DD – cdma2000 1xRTT measurements</w:t>
      </w:r>
      <w:r w:rsidRPr="006510E2">
        <w:rPr>
          <w:lang w:val="en-US" w:eastAsia="zh-CN"/>
        </w:rPr>
        <w:t xml:space="preserve"> for SON ANR</w:t>
      </w:r>
      <w:r>
        <w:tab/>
        <w:t>278</w:t>
      </w:r>
    </w:p>
    <w:p w:rsidR="00BD03A7" w:rsidRDefault="00BD03A7">
      <w:pPr>
        <w:pStyle w:val="TOC5"/>
        <w:rPr>
          <w:rFonts w:asciiTheme="minorHAnsi" w:eastAsiaTheme="minorEastAsia" w:hAnsiTheme="minorHAnsi" w:cstheme="minorBidi"/>
          <w:sz w:val="22"/>
          <w:szCs w:val="22"/>
        </w:rPr>
      </w:pPr>
      <w:r w:rsidRPr="00BD03A7">
        <w:t>8.1.2.4.</w:t>
      </w:r>
      <w:r w:rsidRPr="00BD03A7">
        <w:rPr>
          <w:lang w:eastAsia="zh-CN"/>
        </w:rPr>
        <w:t>16</w:t>
      </w:r>
      <w:r w:rsidRPr="00BD03A7">
        <w:rPr>
          <w:rFonts w:asciiTheme="minorHAnsi" w:eastAsiaTheme="minorEastAsia" w:hAnsiTheme="minorHAnsi" w:cstheme="minorBidi"/>
          <w:sz w:val="22"/>
          <w:szCs w:val="22"/>
        </w:rPr>
        <w:tab/>
      </w:r>
      <w:r w:rsidRPr="006510E2">
        <w:rPr>
          <w:lang w:val="en-US"/>
        </w:rPr>
        <w:t xml:space="preserve">E-UTRAN </w:t>
      </w:r>
      <w:r w:rsidRPr="006510E2">
        <w:rPr>
          <w:lang w:val="en-US" w:eastAsia="zh-CN"/>
        </w:rPr>
        <w:t>T</w:t>
      </w:r>
      <w:r w:rsidRPr="006510E2">
        <w:rPr>
          <w:lang w:val="en-US"/>
        </w:rPr>
        <w:t>DD – cdma2000 1xRTT measurements</w:t>
      </w:r>
      <w:r w:rsidRPr="006510E2">
        <w:rPr>
          <w:lang w:val="en-US" w:eastAsia="zh-CN"/>
        </w:rPr>
        <w:t xml:space="preserve"> for SON ANR</w:t>
      </w:r>
      <w:r>
        <w:tab/>
        <w:t>278</w:t>
      </w:r>
    </w:p>
    <w:p w:rsidR="00BD03A7" w:rsidRDefault="00BD03A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BD03A7" w:rsidRDefault="00BD03A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BD03A7" w:rsidRDefault="00BD03A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BD03A7" w:rsidRDefault="00BD03A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BD03A7" w:rsidRDefault="00BD03A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BD03A7" w:rsidRDefault="00BD03A7">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BD03A7" w:rsidRDefault="00BD03A7">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BD03A7" w:rsidRDefault="00BD03A7">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BD03A7" w:rsidRDefault="00BD03A7">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BD03A7" w:rsidRDefault="00BD03A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BD03A7" w:rsidRDefault="00BD03A7">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BD03A7" w:rsidRDefault="00BD03A7">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BD03A7" w:rsidRDefault="00BD03A7">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BD03A7" w:rsidRDefault="00BD03A7">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BD03A7" w:rsidRDefault="00BD03A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BD03A7" w:rsidRDefault="00BD03A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BD03A7" w:rsidRDefault="00BD03A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BD03A7" w:rsidRDefault="00BD03A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BD03A7" w:rsidRDefault="00BD03A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BD03A7" w:rsidRDefault="00BD03A7">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BD03A7" w:rsidRDefault="00BD03A7">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BD03A7" w:rsidRDefault="00BD03A7">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BD03A7" w:rsidRDefault="00BD03A7">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BD03A7" w:rsidRDefault="00BD03A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BD03A7" w:rsidRDefault="00BD03A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BD03A7" w:rsidRDefault="00BD03A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BD03A7" w:rsidRDefault="00BD03A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BD03A7" w:rsidRDefault="00BD03A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BD03A7" w:rsidRDefault="00BD03A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BD03A7" w:rsidRDefault="00BD03A7">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BD03A7" w:rsidRDefault="00BD03A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BD03A7" w:rsidRDefault="00BD03A7">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BD03A7" w:rsidRDefault="00BD03A7">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BD03A7" w:rsidRDefault="00BD03A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BD03A7" w:rsidRDefault="00BD03A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BD03A7" w:rsidRDefault="00BD03A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BD03A7" w:rsidRDefault="00BD03A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BD03A7" w:rsidRDefault="00BD03A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BD03A7" w:rsidRDefault="00BD03A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BD03A7" w:rsidRDefault="00BD03A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BD03A7" w:rsidRDefault="00BD03A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BD03A7" w:rsidRDefault="00BD03A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BD03A7" w:rsidRDefault="00BD03A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BD03A7" w:rsidRDefault="00BD03A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BD03A7" w:rsidRDefault="00BD03A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BD03A7" w:rsidRDefault="00BD03A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BD03A7" w:rsidRDefault="00BD03A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BD03A7" w:rsidRDefault="00BD03A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BD03A7" w:rsidRDefault="00BD03A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BD03A7" w:rsidRDefault="00BD03A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BD03A7" w:rsidRDefault="00BD03A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BD03A7" w:rsidRDefault="00BD03A7">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BD03A7" w:rsidRDefault="00BD03A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BD03A7" w:rsidRDefault="00BD03A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BD03A7" w:rsidRDefault="00BD03A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BD03A7" w:rsidRDefault="00BD03A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BD03A7" w:rsidRDefault="00BD03A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BD03A7" w:rsidRDefault="00BD03A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BD03A7" w:rsidRDefault="00BD03A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BD03A7" w:rsidRDefault="00BD03A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BD03A7" w:rsidRDefault="00BD03A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BD03A7" w:rsidRDefault="00BD03A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BD03A7" w:rsidRDefault="00BD03A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BD03A7" w:rsidRDefault="00BD03A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BD03A7" w:rsidRDefault="00BD03A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BD03A7" w:rsidRDefault="00BD03A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BD03A7" w:rsidRDefault="00BD03A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BD03A7" w:rsidRDefault="00BD03A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BD03A7" w:rsidRDefault="00BD03A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BD03A7" w:rsidRDefault="00BD03A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BD03A7" w:rsidRDefault="00BD03A7">
      <w:pPr>
        <w:pStyle w:val="TOC5"/>
        <w:rPr>
          <w:rFonts w:asciiTheme="minorHAnsi" w:eastAsiaTheme="minorEastAsia" w:hAnsiTheme="minorHAnsi" w:cstheme="minorBidi"/>
          <w:sz w:val="22"/>
          <w:szCs w:val="22"/>
        </w:rPr>
      </w:pPr>
      <w:r w:rsidRPr="00BD03A7">
        <w:t>8.6.2.</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BD03A7" w:rsidRDefault="00BD03A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BD03A7" w:rsidRDefault="00BD03A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BD03A7" w:rsidRDefault="00BD03A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BD03A7" w:rsidRDefault="00BD03A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BD03A7" w:rsidRDefault="00BD03A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BD03A7" w:rsidRDefault="00BD03A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BD03A7" w:rsidRDefault="00BD03A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BD03A7" w:rsidRDefault="00BD03A7">
      <w:pPr>
        <w:pStyle w:val="TOC5"/>
        <w:rPr>
          <w:rFonts w:asciiTheme="minorHAnsi" w:eastAsiaTheme="minorEastAsia" w:hAnsiTheme="minorHAnsi" w:cstheme="minorBidi"/>
          <w:sz w:val="22"/>
          <w:szCs w:val="22"/>
        </w:rPr>
      </w:pPr>
      <w:r w:rsidRPr="00BD03A7">
        <w:t>8.6.3.</w:t>
      </w:r>
      <w:r w:rsidRPr="00BD03A7">
        <w:rPr>
          <w:lang w:eastAsia="zh-CN"/>
        </w:rPr>
        <w:t>2</w:t>
      </w:r>
      <w:r w:rsidRPr="00BD03A7">
        <w:t>.1</w:t>
      </w:r>
      <w:r w:rsidRPr="00BD03A7">
        <w:rPr>
          <w:rFonts w:asciiTheme="minorHAnsi" w:eastAsiaTheme="minorEastAsia" w:hAnsiTheme="minorHAnsi"/>
          <w:sz w:val="22"/>
          <w:szCs w:val="22"/>
        </w:rPr>
        <w:tab/>
      </w:r>
      <w:r>
        <w:t>E-UTRAN FDD – FDD inter frequency measurements</w:t>
      </w:r>
      <w:r>
        <w:tab/>
        <w:t>358</w:t>
      </w:r>
    </w:p>
    <w:p w:rsidR="00BD03A7" w:rsidRDefault="00BD03A7">
      <w:pPr>
        <w:pStyle w:val="TOC5"/>
        <w:rPr>
          <w:rFonts w:asciiTheme="minorHAnsi" w:eastAsiaTheme="minorEastAsia" w:hAnsiTheme="minorHAnsi" w:cstheme="minorBidi"/>
          <w:sz w:val="22"/>
          <w:szCs w:val="22"/>
        </w:rPr>
      </w:pPr>
      <w:r w:rsidRPr="00BD03A7">
        <w:t>8.6.3.</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BD03A7" w:rsidRDefault="00BD03A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BD03A7" w:rsidRDefault="00BD03A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BD03A7" w:rsidRDefault="00BD03A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BD03A7" w:rsidRDefault="00BD03A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BD03A7" w:rsidRDefault="00BD03A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BD03A7" w:rsidRDefault="00BD03A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BD03A7" w:rsidRDefault="00BD03A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BD03A7" w:rsidRDefault="00BD03A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BD03A7" w:rsidRDefault="00BD03A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BD03A7" w:rsidRDefault="00BD03A7">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BD03A7" w:rsidRDefault="00BD03A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BD03A7" w:rsidRDefault="00BD03A7">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BD03A7" w:rsidRDefault="00BD03A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BD03A7" w:rsidRDefault="00BD03A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BD03A7" w:rsidRDefault="00BD03A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BD03A7" w:rsidRDefault="00BD03A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BD03A7" w:rsidRDefault="00BD03A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BD03A7" w:rsidRDefault="00BD03A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BD03A7" w:rsidRDefault="00BD03A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BD03A7" w:rsidRDefault="00BD03A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BD03A7" w:rsidRDefault="00BD03A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BD03A7" w:rsidRDefault="00BD03A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BD03A7" w:rsidRDefault="00BD03A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BD03A7" w:rsidRDefault="00BD03A7">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BD03A7" w:rsidRDefault="00BD03A7">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BD03A7" w:rsidRDefault="00BD03A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BD03A7" w:rsidRDefault="00BD03A7">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BD03A7" w:rsidRDefault="00BD03A7">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BD03A7" w:rsidRDefault="00BD03A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BD03A7" w:rsidRDefault="00BD03A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BD03A7" w:rsidRDefault="00BD03A7">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BD03A7" w:rsidRDefault="00BD03A7">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BD03A7" w:rsidRDefault="00BD03A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BD03A7" w:rsidRDefault="00BD03A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BD03A7" w:rsidRDefault="00BD03A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BD03A7" w:rsidRDefault="00BD03A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BD03A7" w:rsidRDefault="00BD03A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BD03A7" w:rsidRDefault="00BD03A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BD03A7" w:rsidRDefault="00BD03A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BD03A7" w:rsidRDefault="00BD03A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BD03A7" w:rsidRDefault="00BD03A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BD03A7" w:rsidRDefault="00BD03A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BD03A7" w:rsidRDefault="00BD03A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BD03A7" w:rsidRDefault="00BD03A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BD03A7" w:rsidRDefault="00BD03A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BD03A7" w:rsidRDefault="00BD03A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BD03A7" w:rsidRDefault="00BD03A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BD03A7" w:rsidRDefault="00BD03A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BD03A7" w:rsidRDefault="00BD03A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BD03A7" w:rsidRDefault="00BD03A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BD03A7" w:rsidRDefault="00BD03A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BD03A7" w:rsidRDefault="00BD03A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BD03A7" w:rsidRDefault="00BD03A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BD03A7" w:rsidRDefault="00BD03A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382</w:t>
      </w:r>
    </w:p>
    <w:p w:rsidR="00BD03A7" w:rsidRDefault="00BD03A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382</w:t>
      </w:r>
    </w:p>
    <w:p w:rsidR="00BD03A7" w:rsidRDefault="00BD03A7">
      <w:pPr>
        <w:pStyle w:val="TOC5"/>
        <w:rPr>
          <w:rFonts w:asciiTheme="minorHAnsi" w:eastAsiaTheme="minorEastAsia" w:hAnsiTheme="minorHAnsi" w:cstheme="minorBidi"/>
          <w:sz w:val="22"/>
          <w:szCs w:val="22"/>
        </w:rPr>
      </w:pPr>
      <w:r w:rsidRPr="00BD03A7">
        <w:t>8.11.2.</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386</w:t>
      </w:r>
    </w:p>
    <w:p w:rsidR="00BD03A7" w:rsidRDefault="00BD03A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386</w:t>
      </w:r>
    </w:p>
    <w:p w:rsidR="00BD03A7" w:rsidRDefault="00BD03A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386</w:t>
      </w:r>
    </w:p>
    <w:p w:rsidR="00BD03A7" w:rsidRDefault="00BD03A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BD03A7" w:rsidRDefault="00BD03A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BD03A7" w:rsidRDefault="00BD03A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388</w:t>
      </w:r>
    </w:p>
    <w:p w:rsidR="00BD03A7" w:rsidRDefault="00BD03A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BD03A7" w:rsidRDefault="00BD03A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BD03A7" w:rsidRDefault="00BD03A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BD03A7" w:rsidRDefault="00BD03A7">
      <w:pPr>
        <w:pStyle w:val="TOC5"/>
        <w:rPr>
          <w:rFonts w:asciiTheme="minorHAnsi" w:eastAsiaTheme="minorEastAsia" w:hAnsiTheme="minorHAnsi" w:cstheme="minorBidi"/>
          <w:sz w:val="22"/>
          <w:szCs w:val="22"/>
        </w:rPr>
      </w:pPr>
      <w:r w:rsidRPr="00BD03A7">
        <w:t>8.11.3.</w:t>
      </w:r>
      <w:r w:rsidRPr="00BD03A7">
        <w:rPr>
          <w:lang w:eastAsia="zh-CN"/>
        </w:rPr>
        <w:t>2</w:t>
      </w:r>
      <w:r w:rsidRPr="00BD03A7">
        <w:t>.1</w:t>
      </w:r>
      <w:r w:rsidRPr="00BD03A7">
        <w:rPr>
          <w:rFonts w:asciiTheme="minorHAnsi" w:eastAsiaTheme="minorEastAsia" w:hAnsiTheme="minorHAnsi"/>
          <w:sz w:val="22"/>
          <w:szCs w:val="22"/>
        </w:rPr>
        <w:tab/>
      </w:r>
      <w:r>
        <w:t>E-UTRAN FDD – FS3 inter-frequency measurements</w:t>
      </w:r>
      <w:r>
        <w:tab/>
        <w:t>391</w:t>
      </w:r>
    </w:p>
    <w:p w:rsidR="00BD03A7" w:rsidRDefault="00BD03A7">
      <w:pPr>
        <w:pStyle w:val="TOC5"/>
        <w:rPr>
          <w:rFonts w:asciiTheme="minorHAnsi" w:eastAsiaTheme="minorEastAsia" w:hAnsiTheme="minorHAnsi" w:cstheme="minorBidi"/>
          <w:sz w:val="22"/>
          <w:szCs w:val="22"/>
        </w:rPr>
      </w:pPr>
      <w:r w:rsidRPr="00BD03A7">
        <w:t>8.11.3.</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BD03A7" w:rsidRDefault="00BD03A7">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BD03A7" w:rsidRDefault="00BD03A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BD03A7" w:rsidRDefault="00BD03A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BD03A7" w:rsidRDefault="00BD03A7">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BD03A7" w:rsidRDefault="00BD03A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BD03A7" w:rsidRDefault="00BD03A7">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395</w:t>
      </w:r>
    </w:p>
    <w:p w:rsidR="00BD03A7" w:rsidRDefault="00BD03A7">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BD03A7" w:rsidRDefault="00BD03A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BD03A7" w:rsidRDefault="00BD03A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BD03A7" w:rsidRDefault="00BD03A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BD03A7" w:rsidRDefault="00BD03A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BD03A7" w:rsidRDefault="00BD03A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BD03A7" w:rsidRDefault="00BD03A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BD03A7" w:rsidRDefault="00BD03A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396</w:t>
      </w:r>
    </w:p>
    <w:p w:rsidR="00BD03A7" w:rsidRDefault="00BD03A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BD03A7" w:rsidRDefault="00BD03A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BD03A7" w:rsidRDefault="00BD03A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BD03A7" w:rsidRDefault="00BD03A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BD03A7" w:rsidRDefault="00BD03A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BD03A7" w:rsidRDefault="00BD03A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BD03A7" w:rsidRDefault="00BD03A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BD03A7" w:rsidRDefault="00BD03A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BD03A7" w:rsidRDefault="00BD03A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BD03A7" w:rsidRDefault="00BD03A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BD03A7" w:rsidRDefault="00BD03A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BD03A7" w:rsidRDefault="00BD03A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BD03A7" w:rsidRDefault="00BD03A7">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BD03A7" w:rsidRDefault="00BD03A7">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BD03A7" w:rsidRDefault="00BD03A7">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BD03A7" w:rsidRDefault="00BD03A7">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BD03A7" w:rsidRDefault="00BD03A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BD03A7" w:rsidRDefault="00BD03A7">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BD03A7" w:rsidRDefault="00BD03A7">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BD03A7" w:rsidRDefault="00BD03A7">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BD03A7" w:rsidRDefault="00BD03A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BD03A7" w:rsidRDefault="00BD03A7">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BD03A7" w:rsidRDefault="00BD03A7">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BD03A7" w:rsidRDefault="00BD03A7">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BD03A7" w:rsidRDefault="00BD03A7">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BD03A7" w:rsidRDefault="00BD03A7">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BD03A7" w:rsidRDefault="00BD03A7">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BD03A7" w:rsidRDefault="00BD03A7">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BD03A7" w:rsidRDefault="00BD03A7">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BD03A7" w:rsidRDefault="00BD03A7">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BD03A7" w:rsidRDefault="00BD03A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BD03A7" w:rsidRDefault="00BD03A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BD03A7" w:rsidRDefault="00BD03A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BD03A7" w:rsidRDefault="00BD03A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BD03A7" w:rsidRDefault="00BD03A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BD03A7" w:rsidRDefault="00BD03A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BD03A7" w:rsidRDefault="00BD03A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BD03A7" w:rsidRDefault="00BD03A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BD03A7" w:rsidRDefault="00BD03A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BD03A7" w:rsidRDefault="00BD03A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BD03A7" w:rsidRDefault="00BD03A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BD03A7" w:rsidRDefault="00BD03A7">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BD03A7" w:rsidRDefault="00BD03A7">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BD03A7" w:rsidRDefault="00BD03A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BD03A7" w:rsidRDefault="00BD03A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BD03A7" w:rsidRDefault="00BD03A7">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BD03A7" w:rsidRDefault="00BD03A7">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BD03A7" w:rsidRDefault="00BD03A7">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BD03A7" w:rsidRDefault="00BD03A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BD03A7" w:rsidRDefault="00BD03A7">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BD03A7" w:rsidRDefault="00BD03A7">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BD03A7" w:rsidRDefault="00BD03A7">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BD03A7" w:rsidRDefault="00BD03A7">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BD03A7" w:rsidRDefault="00BD03A7">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BD03A7" w:rsidRDefault="00BD03A7">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BD03A7" w:rsidRDefault="00BD03A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BD03A7" w:rsidRDefault="00BD03A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BD03A7" w:rsidRDefault="00BD03A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BD03A7" w:rsidRDefault="00BD03A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BD03A7" w:rsidRDefault="00BD03A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BD03A7" w:rsidRDefault="00BD03A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BD03A7" w:rsidRDefault="00BD03A7">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BD03A7" w:rsidRDefault="00BD03A7">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BD03A7" w:rsidRDefault="00BD03A7">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BD03A7" w:rsidRDefault="00BD03A7">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BD03A7" w:rsidRDefault="00BD03A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BD03A7" w:rsidRDefault="00BD03A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BD03A7" w:rsidRDefault="00BD03A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BD03A7" w:rsidRDefault="00BD03A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BD03A7" w:rsidRDefault="00BD03A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BD03A7" w:rsidRDefault="00BD03A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BD03A7" w:rsidRDefault="00BD03A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BD03A7" w:rsidRDefault="00BD03A7">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BD03A7" w:rsidRDefault="00BD03A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BD03A7" w:rsidRDefault="00BD03A7">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BD03A7" w:rsidRDefault="00BD03A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BD03A7" w:rsidRDefault="00BD03A7">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BD03A7" w:rsidRDefault="00BD03A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BD03A7" w:rsidRDefault="00BD03A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BD03A7" w:rsidRDefault="00BD03A7">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BD03A7" w:rsidRDefault="00BD03A7">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BD03A7" w:rsidRDefault="00BD03A7">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BD03A7" w:rsidRDefault="00BD03A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BD03A7" w:rsidRDefault="00BD03A7">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BD03A7" w:rsidRDefault="00BD03A7">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BD03A7" w:rsidRDefault="00BD03A7">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BD03A7" w:rsidRDefault="00BD03A7">
      <w:pPr>
        <w:pStyle w:val="TOC3"/>
        <w:rPr>
          <w:rFonts w:asciiTheme="minorHAnsi" w:eastAsiaTheme="minorEastAsia" w:hAnsiTheme="minorHAnsi" w:cstheme="minorBidi"/>
          <w:sz w:val="22"/>
          <w:szCs w:val="22"/>
        </w:rPr>
      </w:pPr>
      <w:r w:rsidRPr="00BD03A7">
        <w:t>8.16.3</w:t>
      </w:r>
      <w:r w:rsidRPr="00BD03A7">
        <w:rPr>
          <w:rFonts w:asciiTheme="minorHAnsi" w:eastAsiaTheme="minorEastAsia" w:hAnsiTheme="minorHAnsi" w:cstheme="minorBidi"/>
          <w:sz w:val="22"/>
          <w:szCs w:val="22"/>
        </w:rPr>
        <w:tab/>
      </w:r>
      <w:r w:rsidRPr="006510E2">
        <w:rPr>
          <w:lang w:val="en-US"/>
        </w:rPr>
        <w:t>Requirements for UE category M2 with CE mode B</w:t>
      </w:r>
      <w:r>
        <w:tab/>
        <w:t>494</w:t>
      </w:r>
    </w:p>
    <w:p w:rsidR="00BD03A7" w:rsidRDefault="00BD03A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BD03A7" w:rsidRDefault="00BD03A7">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BD03A7" w:rsidRDefault="00BD03A7">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BD03A7" w:rsidRDefault="00BD03A7">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BD03A7" w:rsidRDefault="00BD03A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BD03A7" w:rsidRDefault="00BD03A7">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BD03A7" w:rsidRDefault="00BD03A7">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BD03A7" w:rsidRDefault="00BD03A7">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BD03A7" w:rsidRDefault="00BD03A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BD03A7" w:rsidRDefault="00BD03A7">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BD03A7" w:rsidRDefault="00BD03A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BD03A7" w:rsidRDefault="00BD03A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BD03A7" w:rsidRDefault="00BD03A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BD03A7" w:rsidRDefault="00BD03A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BD03A7" w:rsidRDefault="00BD03A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BD03A7" w:rsidRDefault="00BD03A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505</w:t>
      </w:r>
    </w:p>
    <w:p w:rsidR="00BD03A7" w:rsidRDefault="00BD03A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BD03A7" w:rsidRDefault="00BD03A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BD03A7" w:rsidRDefault="00BD03A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BD03A7" w:rsidRDefault="00BD03A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BD03A7" w:rsidRDefault="00BD03A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BD03A7" w:rsidRDefault="00BD03A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BD03A7" w:rsidRDefault="00BD03A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508</w:t>
      </w:r>
    </w:p>
    <w:p w:rsidR="00BD03A7" w:rsidRDefault="00BD03A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BD03A7" w:rsidRDefault="00BD03A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BD03A7" w:rsidRDefault="00BD03A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BD03A7" w:rsidRDefault="00BD03A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BD03A7" w:rsidRDefault="00BD03A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BD03A7" w:rsidRDefault="00BD03A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BD03A7" w:rsidRDefault="00BD03A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BD03A7" w:rsidRDefault="00BD03A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BD03A7" w:rsidRDefault="00BD03A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BD03A7" w:rsidRDefault="00BD03A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BD03A7" w:rsidRDefault="00BD03A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BD03A7" w:rsidRDefault="00BD03A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BD03A7" w:rsidRDefault="00BD03A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BD03A7" w:rsidRDefault="00BD03A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BD03A7" w:rsidRDefault="00BD03A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BD03A7" w:rsidRDefault="00BD03A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BD03A7" w:rsidRDefault="00BD03A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BD03A7" w:rsidRDefault="00BD03A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BD03A7" w:rsidRDefault="00BD03A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BD03A7" w:rsidRDefault="00BD03A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BD03A7" w:rsidRDefault="00BD03A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BD03A7" w:rsidRDefault="00BD03A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BD03A7" w:rsidRDefault="00BD03A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BD03A7" w:rsidRDefault="00BD03A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BD03A7" w:rsidRDefault="00BD03A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BD03A7" w:rsidRDefault="00BD03A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BD03A7" w:rsidRDefault="00BD03A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BD03A7" w:rsidRDefault="00BD03A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BD03A7" w:rsidRDefault="00BD03A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BD03A7" w:rsidRDefault="00BD03A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BD03A7" w:rsidRDefault="00BD03A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BD03A7" w:rsidRDefault="00BD03A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BD03A7" w:rsidRDefault="00BD03A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BD03A7" w:rsidRDefault="00BD03A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BD03A7" w:rsidRDefault="00BD03A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BD03A7" w:rsidRDefault="00BD03A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BD03A7" w:rsidRDefault="00BD03A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BD03A7" w:rsidRDefault="00BD03A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BD03A7" w:rsidRDefault="00BD03A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BD03A7" w:rsidRDefault="00BD03A7">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BD03A7" w:rsidRDefault="00BD03A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BD03A7" w:rsidRDefault="00BD03A7">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BD03A7" w:rsidRDefault="00BD03A7">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BD03A7" w:rsidRDefault="00BD03A7">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BD03A7" w:rsidRDefault="00BD03A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532</w:t>
      </w:r>
    </w:p>
    <w:p w:rsidR="00BD03A7" w:rsidRDefault="00BD03A7">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533</w:t>
      </w:r>
    </w:p>
    <w:p w:rsidR="00BD03A7" w:rsidRDefault="00BD03A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534</w:t>
      </w:r>
    </w:p>
    <w:p w:rsidR="00BD03A7" w:rsidRDefault="00BD03A7">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534</w:t>
      </w:r>
    </w:p>
    <w:p w:rsidR="00BD03A7" w:rsidRDefault="00BD03A7">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BD03A7" w:rsidRDefault="00BD03A7">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537</w:t>
      </w:r>
    </w:p>
    <w:p w:rsidR="00BD03A7" w:rsidRDefault="00BD03A7">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BD03A7" w:rsidRDefault="00BD03A7">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538</w:t>
      </w:r>
    </w:p>
    <w:p w:rsidR="00BD03A7" w:rsidRDefault="00BD03A7">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539</w:t>
      </w:r>
    </w:p>
    <w:p w:rsidR="00BD03A7" w:rsidRDefault="00BD03A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540</w:t>
      </w:r>
    </w:p>
    <w:p w:rsidR="00BD03A7" w:rsidRDefault="00BD03A7">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541</w:t>
      </w:r>
    </w:p>
    <w:p w:rsidR="00BD03A7" w:rsidRDefault="00BD03A7">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541</w:t>
      </w:r>
    </w:p>
    <w:p w:rsidR="00BD03A7" w:rsidRDefault="00BD03A7">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541</w:t>
      </w:r>
    </w:p>
    <w:p w:rsidR="00BD03A7" w:rsidRDefault="00BD03A7">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541</w:t>
      </w:r>
    </w:p>
    <w:p w:rsidR="00BD03A7" w:rsidRDefault="00BD03A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541</w:t>
      </w:r>
    </w:p>
    <w:p w:rsidR="00BD03A7" w:rsidRDefault="00BD03A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542</w:t>
      </w:r>
    </w:p>
    <w:p w:rsidR="00BD03A7" w:rsidRDefault="00BD03A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542</w:t>
      </w:r>
    </w:p>
    <w:p w:rsidR="00BD03A7" w:rsidRDefault="00BD03A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542</w:t>
      </w:r>
    </w:p>
    <w:p w:rsidR="00BD03A7" w:rsidRDefault="00BD03A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543</w:t>
      </w:r>
    </w:p>
    <w:p w:rsidR="00BD03A7" w:rsidRDefault="00BD03A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544</w:t>
      </w:r>
    </w:p>
    <w:p w:rsidR="00BD03A7" w:rsidRDefault="00BD03A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544</w:t>
      </w:r>
    </w:p>
    <w:p w:rsidR="00BD03A7" w:rsidRDefault="00BD03A7">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544</w:t>
      </w:r>
    </w:p>
    <w:p w:rsidR="00BD03A7" w:rsidRDefault="00BD03A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544</w:t>
      </w:r>
    </w:p>
    <w:p w:rsidR="00BD03A7" w:rsidRDefault="00BD03A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544</w:t>
      </w:r>
    </w:p>
    <w:p w:rsidR="00BD03A7" w:rsidRDefault="00BD03A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544</w:t>
      </w:r>
    </w:p>
    <w:p w:rsidR="00BD03A7" w:rsidRDefault="00BD03A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545</w:t>
      </w:r>
    </w:p>
    <w:p w:rsidR="00BD03A7" w:rsidRDefault="00BD03A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546</w:t>
      </w:r>
    </w:p>
    <w:p w:rsidR="00BD03A7" w:rsidRDefault="00BD03A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546</w:t>
      </w:r>
    </w:p>
    <w:p w:rsidR="00BD03A7" w:rsidRDefault="00BD03A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BD03A7" w:rsidRDefault="00BD03A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BD03A7" w:rsidRDefault="00BD03A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BD03A7" w:rsidRDefault="00BD03A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BD03A7" w:rsidRDefault="00BD03A7">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548</w:t>
      </w:r>
    </w:p>
    <w:p w:rsidR="00BD03A7" w:rsidRDefault="00BD03A7">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548</w:t>
      </w:r>
    </w:p>
    <w:p w:rsidR="00BD03A7" w:rsidRDefault="00BD03A7">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548</w:t>
      </w:r>
    </w:p>
    <w:p w:rsidR="00BD03A7" w:rsidRDefault="00BD03A7">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BD03A7" w:rsidRDefault="00BD03A7">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BD03A7" w:rsidRDefault="00BD03A7">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BD03A7" w:rsidRDefault="00BD03A7">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BD03A7" w:rsidRDefault="00BD03A7">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BD03A7" w:rsidRDefault="00BD03A7">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BD03A7" w:rsidRDefault="00BD03A7">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BD03A7" w:rsidRDefault="00BD03A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549</w:t>
      </w:r>
    </w:p>
    <w:p w:rsidR="00BD03A7" w:rsidRDefault="00BD03A7">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BD03A7" w:rsidRDefault="00BD03A7">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BD03A7" w:rsidRDefault="00BD03A7">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550</w:t>
      </w:r>
    </w:p>
    <w:p w:rsidR="00BD03A7" w:rsidRDefault="00BD03A7">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550</w:t>
      </w:r>
    </w:p>
    <w:p w:rsidR="00BD03A7" w:rsidRDefault="00BD03A7">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BD03A7" w:rsidRDefault="00BD03A7">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BD03A7" w:rsidRDefault="00BD03A7">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BD03A7" w:rsidRDefault="00BD03A7">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552</w:t>
      </w:r>
    </w:p>
    <w:p w:rsidR="00BD03A7" w:rsidRDefault="00BD03A7">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552</w:t>
      </w:r>
    </w:p>
    <w:p w:rsidR="00BD03A7" w:rsidRDefault="00BD03A7">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552</w:t>
      </w:r>
    </w:p>
    <w:p w:rsidR="00BD03A7" w:rsidRDefault="00BD03A7">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552</w:t>
      </w:r>
    </w:p>
    <w:p w:rsidR="00BD03A7" w:rsidRDefault="00BD03A7">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552</w:t>
      </w:r>
    </w:p>
    <w:p w:rsidR="00BD03A7" w:rsidRDefault="00BD03A7">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553</w:t>
      </w:r>
    </w:p>
    <w:p w:rsidR="00BD03A7" w:rsidRDefault="00BD03A7">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553</w:t>
      </w:r>
    </w:p>
    <w:p w:rsidR="00BD03A7" w:rsidRDefault="00BD03A7">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554</w:t>
      </w:r>
    </w:p>
    <w:p w:rsidR="00BD03A7" w:rsidRDefault="00BD03A7">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554</w:t>
      </w:r>
    </w:p>
    <w:p w:rsidR="00BD03A7" w:rsidRDefault="00BD03A7">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554</w:t>
      </w:r>
    </w:p>
    <w:p w:rsidR="00BD03A7" w:rsidRDefault="00BD03A7">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BD03A7" w:rsidRDefault="00BD03A7">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555</w:t>
      </w:r>
    </w:p>
    <w:p w:rsidR="00BD03A7" w:rsidRDefault="00BD03A7">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BD03A7" w:rsidRDefault="00BD03A7">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556</w:t>
      </w:r>
    </w:p>
    <w:p w:rsidR="00BD03A7" w:rsidRDefault="00BD03A7">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556</w:t>
      </w:r>
    </w:p>
    <w:p w:rsidR="00BD03A7" w:rsidRDefault="00BD03A7">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556</w:t>
      </w:r>
    </w:p>
    <w:p w:rsidR="00BD03A7" w:rsidRDefault="00BD03A7">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BD03A7" w:rsidRDefault="00BD03A7">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557</w:t>
      </w:r>
    </w:p>
    <w:p w:rsidR="00BD03A7" w:rsidRDefault="00BD03A7">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BD03A7" w:rsidRDefault="00BD03A7">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558</w:t>
      </w:r>
    </w:p>
    <w:p w:rsidR="00BD03A7" w:rsidRDefault="00BD03A7">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558</w:t>
      </w:r>
    </w:p>
    <w:p w:rsidR="00BD03A7" w:rsidRDefault="00BD03A7">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BD03A7" w:rsidRDefault="00BD03A7">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559</w:t>
      </w:r>
    </w:p>
    <w:p w:rsidR="00BD03A7" w:rsidRDefault="00BD03A7">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559</w:t>
      </w:r>
    </w:p>
    <w:p w:rsidR="00BD03A7" w:rsidRDefault="00BD03A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559</w:t>
      </w:r>
    </w:p>
    <w:p w:rsidR="00BD03A7" w:rsidRDefault="00BD03A7">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BD03A7" w:rsidRDefault="00BD03A7">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560</w:t>
      </w:r>
    </w:p>
    <w:p w:rsidR="00BD03A7" w:rsidRDefault="00BD03A7">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560</w:t>
      </w:r>
    </w:p>
    <w:p w:rsidR="00BD03A7" w:rsidRDefault="00BD03A7">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560</w:t>
      </w:r>
    </w:p>
    <w:p w:rsidR="00BD03A7" w:rsidRDefault="00BD03A7">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560</w:t>
      </w:r>
    </w:p>
    <w:p w:rsidR="00BD03A7" w:rsidRDefault="00BD03A7">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BD03A7" w:rsidRDefault="00BD03A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561</w:t>
      </w:r>
    </w:p>
    <w:p w:rsidR="00BD03A7" w:rsidRDefault="00BD03A7">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561</w:t>
      </w:r>
    </w:p>
    <w:p w:rsidR="00BD03A7" w:rsidRDefault="00BD03A7">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BD03A7" w:rsidRDefault="00BD03A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BD03A7" w:rsidRDefault="00BD03A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BD03A7" w:rsidRDefault="00BD03A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BD03A7" w:rsidRDefault="00BD03A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BD03A7" w:rsidRDefault="00BD03A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BD03A7" w:rsidRDefault="00BD03A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BD03A7" w:rsidRDefault="00BD03A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BD03A7" w:rsidRDefault="00BD03A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BD03A7" w:rsidRDefault="00BD03A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BD03A7" w:rsidRDefault="00BD03A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BD03A7" w:rsidRDefault="00BD03A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BD03A7" w:rsidRDefault="00BD03A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BD03A7" w:rsidRDefault="00BD03A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BD03A7" w:rsidRDefault="00BD03A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BD03A7" w:rsidRDefault="00BD03A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BD03A7" w:rsidRDefault="00BD03A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BD03A7" w:rsidRDefault="00BD03A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BD03A7" w:rsidRDefault="00BD03A7">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BD03A7" w:rsidRDefault="00BD03A7">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BD03A7" w:rsidRDefault="00BD03A7">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BD03A7" w:rsidRDefault="00BD03A7">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BD03A7" w:rsidRDefault="00BD03A7">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BD03A7" w:rsidRDefault="00BD03A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BD03A7" w:rsidRDefault="00BD03A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BD03A7" w:rsidRDefault="00BD03A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BD03A7" w:rsidRDefault="00BD03A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BD03A7" w:rsidRDefault="00BD03A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BD03A7" w:rsidRDefault="00BD03A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BD03A7" w:rsidRDefault="00BD03A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BD03A7" w:rsidRDefault="00BD03A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BD03A7" w:rsidRDefault="00BD03A7">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BD03A7" w:rsidRDefault="00BD03A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BD03A7" w:rsidRDefault="00BD03A7">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BD03A7" w:rsidRDefault="00BD03A7">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BD03A7" w:rsidRDefault="00BD03A7">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BD03A7" w:rsidRDefault="00BD03A7">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BD03A7" w:rsidRDefault="00BD03A7">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BD03A7" w:rsidRDefault="00BD03A7">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BD03A7" w:rsidRDefault="00BD03A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BD03A7" w:rsidRDefault="00BD03A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BD03A7" w:rsidRDefault="00BD03A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BD03A7" w:rsidRDefault="00BD03A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BD03A7" w:rsidRDefault="00BD03A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BD03A7" w:rsidRDefault="00BD03A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BD03A7" w:rsidRDefault="00BD03A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BD03A7" w:rsidRDefault="00BD03A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BD03A7" w:rsidRDefault="00BD03A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BD03A7" w:rsidRDefault="00BD03A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BD03A7" w:rsidRDefault="00BD03A7">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BD03A7" w:rsidRDefault="00BD03A7">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BD03A7" w:rsidRDefault="00BD03A7">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BD03A7" w:rsidRDefault="00BD03A7">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BD03A7" w:rsidRDefault="00BD03A7">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BD03A7" w:rsidRDefault="00BD03A7">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BD03A7" w:rsidRDefault="00BD03A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BD03A7" w:rsidRDefault="00BD03A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BD03A7" w:rsidRDefault="00BD03A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BD03A7" w:rsidRDefault="00BD03A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BD03A7" w:rsidRDefault="00BD03A7">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BD03A7" w:rsidRDefault="00BD03A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BD03A7" w:rsidRDefault="00BD03A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BD03A7" w:rsidRDefault="00BD03A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BD03A7" w:rsidRDefault="00BD03A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BD03A7" w:rsidRDefault="00BD03A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BD03A7" w:rsidRDefault="00BD03A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BD03A7" w:rsidRDefault="00BD03A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6510E2">
        <w:rPr>
          <w:rFonts w:eastAsia="DengXian"/>
          <w:lang w:eastAsia="zh-CN"/>
        </w:rPr>
        <w:t xml:space="preserve">non-BL CE </w:t>
      </w:r>
      <w:r>
        <w:rPr>
          <w:lang w:eastAsia="zh-CN"/>
        </w:rPr>
        <w:t>UE in CE mode B</w:t>
      </w:r>
      <w:r>
        <w:tab/>
        <w:t>607</w:t>
      </w:r>
    </w:p>
    <w:p w:rsidR="00BD03A7" w:rsidRDefault="00BD03A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BD03A7" w:rsidRDefault="00BD03A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BD03A7" w:rsidRDefault="00BD03A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BD03A7" w:rsidRDefault="00BD03A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BD03A7" w:rsidRDefault="00BD03A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BD03A7" w:rsidRDefault="00BD03A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BD03A7" w:rsidRDefault="00BD03A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BD03A7" w:rsidRDefault="00BD03A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BD03A7" w:rsidRDefault="00BD03A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BD03A7" w:rsidRDefault="00BD03A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BD03A7" w:rsidRDefault="00BD03A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BD03A7" w:rsidRDefault="00BD03A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BD03A7" w:rsidRDefault="00BD03A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BD03A7" w:rsidRDefault="00BD03A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BD03A7" w:rsidRDefault="00BD03A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BD03A7" w:rsidRDefault="00BD03A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BD03A7" w:rsidRDefault="00BD03A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6510E2">
        <w:rPr>
          <w:rFonts w:cs="v4.2.0"/>
          <w:vertAlign w:val="subscript"/>
          <w:lang w:eastAsia="zh-CN"/>
        </w:rPr>
        <w:t>CMAX,c</w:t>
      </w:r>
      <w:r>
        <w:tab/>
        <w:t>613</w:t>
      </w:r>
    </w:p>
    <w:p w:rsidR="00BD03A7" w:rsidRDefault="00BD03A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BD03A7" w:rsidRDefault="00BD03A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BD03A7" w:rsidRDefault="00BD03A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BD03A7" w:rsidRDefault="00BD03A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BD03A7" w:rsidRDefault="00BD03A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BD03A7" w:rsidRDefault="00BD03A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BD03A7" w:rsidRDefault="00BD03A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BD03A7" w:rsidRDefault="00BD03A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BD03A7" w:rsidRDefault="00BD03A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BD03A7" w:rsidRDefault="00BD03A7">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BD03A7" w:rsidRDefault="00BD03A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BD03A7" w:rsidRDefault="00BD03A7">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BD03A7" w:rsidRDefault="00BD03A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BD03A7" w:rsidRDefault="00BD03A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BD03A7" w:rsidRDefault="00BD03A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BD03A7" w:rsidRDefault="00BD03A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BD03A7" w:rsidRDefault="00BD03A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BD03A7" w:rsidRDefault="00BD03A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BD03A7" w:rsidRDefault="00BD03A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BD03A7" w:rsidRDefault="00BD03A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BD03A7" w:rsidRDefault="00BD03A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BD03A7" w:rsidRDefault="00BD03A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BD03A7" w:rsidRDefault="00BD03A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BD03A7" w:rsidRDefault="00BD03A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BD03A7" w:rsidRDefault="00BD03A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BD03A7" w:rsidRDefault="00BD03A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BD03A7" w:rsidRDefault="00BD03A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BD03A7" w:rsidRDefault="00BD03A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BD03A7" w:rsidRDefault="00BD03A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BD03A7" w:rsidRDefault="00BD03A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BD03A7" w:rsidRDefault="00BD03A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BD03A7" w:rsidRDefault="00BD03A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BD03A7" w:rsidRDefault="00BD03A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BD03A7" w:rsidRDefault="00BD03A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BD03A7" w:rsidRDefault="00BD03A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BD03A7" w:rsidRDefault="00BD03A7">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BD03A7" w:rsidRDefault="00BD03A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BD03A7" w:rsidRDefault="00BD03A7">
      <w:pPr>
        <w:pStyle w:val="TOC4"/>
        <w:rPr>
          <w:rFonts w:asciiTheme="minorHAnsi" w:eastAsiaTheme="minorEastAsia" w:hAnsiTheme="minorHAnsi" w:cstheme="minorBidi"/>
          <w:sz w:val="22"/>
          <w:szCs w:val="22"/>
        </w:rPr>
      </w:pPr>
      <w:r w:rsidRPr="00BD03A7">
        <w:t>9.10.4.1</w:t>
      </w:r>
      <w:r w:rsidRPr="00BD03A7">
        <w:rPr>
          <w:rFonts w:asciiTheme="minorHAnsi" w:eastAsiaTheme="minorEastAsia" w:hAnsiTheme="minorHAnsi" w:cstheme="minorBidi"/>
          <w:sz w:val="22"/>
          <w:szCs w:val="22"/>
        </w:rPr>
        <w:tab/>
      </w:r>
      <w:r w:rsidRPr="006510E2">
        <w:rPr>
          <w:lang w:val="en-US" w:eastAsia="zh-CN"/>
        </w:rPr>
        <w:t>Intra-frequency absolute S-RSSI measurement accuracy requirements</w:t>
      </w:r>
      <w:r>
        <w:tab/>
        <w:t>624</w:t>
      </w:r>
    </w:p>
    <w:p w:rsidR="00BD03A7" w:rsidRDefault="00BD03A7">
      <w:pPr>
        <w:pStyle w:val="TOC4"/>
        <w:rPr>
          <w:rFonts w:asciiTheme="minorHAnsi" w:eastAsiaTheme="minorEastAsia" w:hAnsiTheme="minorHAnsi" w:cstheme="minorBidi"/>
          <w:sz w:val="22"/>
          <w:szCs w:val="22"/>
        </w:rPr>
      </w:pPr>
      <w:r w:rsidRPr="00BD03A7">
        <w:t>9.10.4.2 Intra-frequency relative S-RSSI measurement accuracy requirements</w:t>
      </w:r>
      <w:r w:rsidRPr="00BD03A7">
        <w:tab/>
      </w:r>
      <w:r>
        <w:t>624</w:t>
      </w:r>
    </w:p>
    <w:p w:rsidR="00BD03A7" w:rsidRDefault="00BD03A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BD03A7" w:rsidRDefault="00BD03A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BD03A7" w:rsidRDefault="00BD03A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BD03A7" w:rsidRDefault="00BD03A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BD03A7" w:rsidRDefault="00BD03A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BD03A7" w:rsidRDefault="00BD03A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BD03A7" w:rsidRDefault="00BD03A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BD03A7" w:rsidRDefault="00BD03A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6510E2">
        <w:rPr>
          <w:vertAlign w:val="subscript"/>
        </w:rPr>
        <w:t>ADV</w:t>
      </w:r>
      <w:r>
        <w:t>)</w:t>
      </w:r>
      <w:r>
        <w:tab/>
        <w:t>626</w:t>
      </w:r>
    </w:p>
    <w:p w:rsidR="00BD03A7" w:rsidRDefault="00BD03A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BD03A7" w:rsidRDefault="00BD03A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BD03A7" w:rsidRDefault="00BD03A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BD03A7" w:rsidRDefault="00BD03A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BD03A7" w:rsidRDefault="00BD03A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BD03A7" w:rsidRDefault="00BD03A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BD03A7" w:rsidRDefault="00BD03A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BD03A7" w:rsidRDefault="00BD03A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BD03A7" w:rsidRDefault="00BD03A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BD03A7" w:rsidRDefault="00BD03A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BD03A7" w:rsidRDefault="00BD03A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BD03A7" w:rsidRDefault="00BD03A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BD03A7" w:rsidRDefault="00BD03A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BD03A7" w:rsidRDefault="00BD03A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BD03A7" w:rsidRDefault="00BD03A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BD03A7" w:rsidRDefault="00BD03A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BD03A7" w:rsidRDefault="00BD03A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BD03A7" w:rsidRDefault="00BD03A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BD03A7" w:rsidRDefault="00BD03A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BD03A7" w:rsidRDefault="00BD03A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BD03A7" w:rsidRDefault="00BD03A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BD03A7" w:rsidRDefault="00BD03A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BD03A7" w:rsidRDefault="00BD03A7">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BD03A7" w:rsidRDefault="00BD03A7">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BD03A7" w:rsidRDefault="00BD03A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BD03A7" w:rsidRDefault="00BD03A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BD03A7" w:rsidRDefault="00BD03A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BD03A7" w:rsidRDefault="00BD03A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BD03A7" w:rsidRDefault="00BD03A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BD03A7" w:rsidRDefault="00BD03A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BD03A7" w:rsidRDefault="00BD03A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BD03A7" w:rsidRDefault="00BD03A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BD03A7" w:rsidRDefault="00BD03A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BD03A7" w:rsidRDefault="00BD03A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BD03A7" w:rsidRDefault="00BD03A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BD03A7" w:rsidRDefault="00BD03A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BD03A7" w:rsidRDefault="00BD03A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BD03A7" w:rsidRDefault="00BD03A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BD03A7" w:rsidRDefault="00BD03A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BD03A7" w:rsidRDefault="00BD03A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BD03A7" w:rsidRDefault="00BD03A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BD03A7" w:rsidRDefault="00BD03A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BD03A7" w:rsidRDefault="00BD03A7">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BD03A7" w:rsidRDefault="00BD03A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BD03A7" w:rsidRDefault="00BD03A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BD03A7" w:rsidRDefault="00BD03A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BD03A7" w:rsidRDefault="00BD03A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BD03A7" w:rsidRDefault="00BD03A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BD03A7" w:rsidRDefault="00BD03A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BD03A7" w:rsidRDefault="00BD03A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BD03A7" w:rsidRDefault="00BD03A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BD03A7" w:rsidRDefault="00BD03A7" w:rsidP="00BD03A7">
      <w:pPr>
        <w:pStyle w:val="TOC8"/>
        <w:rPr>
          <w:rFonts w:asciiTheme="minorHAnsi" w:eastAsiaTheme="minorEastAsia" w:hAnsiTheme="minorHAnsi" w:cstheme="minorBidi"/>
          <w:b w:val="0"/>
          <w:szCs w:val="22"/>
        </w:rPr>
      </w:pPr>
      <w:r>
        <w:t>Annex A (normative):</w:t>
      </w:r>
      <w:r>
        <w:tab/>
        <w:t>Test Cases</w:t>
      </w:r>
      <w:r>
        <w:tab/>
        <w:t>637</w:t>
      </w:r>
    </w:p>
    <w:p w:rsidR="00BD03A7" w:rsidRDefault="00BD03A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BD03A7" w:rsidRDefault="00BD03A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BD03A7" w:rsidRDefault="00BD03A7">
      <w:pPr>
        <w:pStyle w:val="TOC2"/>
        <w:rPr>
          <w:rFonts w:asciiTheme="minorHAnsi" w:eastAsiaTheme="minorEastAsia" w:hAnsiTheme="minorHAnsi" w:cstheme="minorBidi"/>
          <w:sz w:val="22"/>
          <w:szCs w:val="22"/>
        </w:rPr>
      </w:pPr>
      <w:r w:rsidRPr="00BD03A7">
        <w:t>A.2.1</w:t>
      </w:r>
      <w:r w:rsidRPr="00BD03A7">
        <w:rPr>
          <w:rFonts w:asciiTheme="minorHAnsi" w:eastAsiaTheme="minorEastAsia" w:hAnsiTheme="minorHAnsi"/>
          <w:sz w:val="22"/>
          <w:szCs w:val="22"/>
        </w:rPr>
        <w:tab/>
      </w:r>
      <w:r>
        <w:t>Types of requirements in TS 36.133</w:t>
      </w:r>
      <w:r>
        <w:tab/>
        <w:t>637</w:t>
      </w:r>
    </w:p>
    <w:p w:rsidR="00BD03A7" w:rsidRDefault="00BD03A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BD03A7" w:rsidRDefault="00BD03A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BD03A7" w:rsidRDefault="00BD03A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BD03A7" w:rsidRDefault="00BD03A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BD03A7" w:rsidRDefault="00BD03A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BD03A7" w:rsidRDefault="00BD03A7">
      <w:pPr>
        <w:pStyle w:val="TOC2"/>
        <w:rPr>
          <w:rFonts w:asciiTheme="minorHAnsi" w:eastAsiaTheme="minorEastAsia" w:hAnsiTheme="minorHAnsi" w:cstheme="minorBidi"/>
          <w:sz w:val="22"/>
          <w:szCs w:val="22"/>
        </w:rPr>
      </w:pPr>
      <w:r w:rsidRPr="00BD03A7">
        <w:t>A.3.1</w:t>
      </w:r>
      <w:r w:rsidRPr="00BD03A7">
        <w:rPr>
          <w:rFonts w:asciiTheme="minorHAnsi" w:eastAsiaTheme="minorEastAsia" w:hAnsiTheme="minorHAnsi"/>
          <w:sz w:val="22"/>
          <w:szCs w:val="22"/>
        </w:rPr>
        <w:tab/>
      </w:r>
      <w:r>
        <w:t>Reference Measurement Channels</w:t>
      </w:r>
      <w:r>
        <w:tab/>
        <w:t>639</w:t>
      </w:r>
    </w:p>
    <w:p w:rsidR="00BD03A7" w:rsidRDefault="00BD03A7">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BD03A7" w:rsidRDefault="00BD03A7">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BD03A7" w:rsidRDefault="00BD03A7">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BD03A7" w:rsidRDefault="00BD03A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BD03A7" w:rsidRDefault="00BD03A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BD03A7" w:rsidRDefault="00BD03A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BD03A7" w:rsidRDefault="00BD03A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BD03A7" w:rsidRDefault="00BD03A7">
      <w:pPr>
        <w:pStyle w:val="TOC3"/>
        <w:rPr>
          <w:rFonts w:asciiTheme="minorHAnsi" w:eastAsiaTheme="minorEastAsia" w:hAnsiTheme="minorHAnsi" w:cstheme="minorBidi"/>
          <w:sz w:val="22"/>
          <w:szCs w:val="22"/>
        </w:rPr>
      </w:pPr>
      <w:r w:rsidRPr="00BD03A7">
        <w:t>A.3.1.2</w:t>
      </w:r>
      <w:r w:rsidRPr="00BD03A7">
        <w:rPr>
          <w:rFonts w:asciiTheme="minorHAnsi" w:eastAsiaTheme="minorEastAsia" w:hAnsiTheme="minorHAnsi"/>
          <w:sz w:val="22"/>
          <w:szCs w:val="22"/>
        </w:rPr>
        <w:tab/>
      </w:r>
      <w:r w:rsidRPr="006510E2">
        <w:rPr>
          <w:lang w:val="de-DE"/>
        </w:rPr>
        <w:t>PCFICH/PDCCH/PHICH</w:t>
      </w:r>
      <w:r>
        <w:tab/>
        <w:t>646</w:t>
      </w:r>
    </w:p>
    <w:p w:rsidR="00BD03A7" w:rsidRDefault="00BD03A7">
      <w:pPr>
        <w:pStyle w:val="TOC4"/>
        <w:rPr>
          <w:rFonts w:asciiTheme="minorHAnsi" w:eastAsiaTheme="minorEastAsia" w:hAnsiTheme="minorHAnsi" w:cstheme="minorBidi"/>
          <w:sz w:val="22"/>
          <w:szCs w:val="22"/>
        </w:rPr>
      </w:pPr>
      <w:r w:rsidRPr="00BD03A7">
        <w:t>A.3.1.2.1</w:t>
      </w:r>
      <w:r w:rsidRPr="00BD03A7">
        <w:rPr>
          <w:rFonts w:asciiTheme="minorHAnsi" w:eastAsiaTheme="minorEastAsia" w:hAnsiTheme="minorHAnsi" w:cstheme="minorBidi"/>
          <w:sz w:val="22"/>
          <w:szCs w:val="22"/>
        </w:rPr>
        <w:tab/>
      </w:r>
      <w:r w:rsidRPr="006510E2">
        <w:rPr>
          <w:lang w:val="de-DE"/>
        </w:rPr>
        <w:t>FDD</w:t>
      </w:r>
      <w:r>
        <w:tab/>
        <w:t>646</w:t>
      </w:r>
    </w:p>
    <w:p w:rsidR="00BD03A7" w:rsidRDefault="00BD03A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BD03A7" w:rsidRDefault="00BD03A7">
      <w:pPr>
        <w:pStyle w:val="TOC4"/>
        <w:rPr>
          <w:rFonts w:asciiTheme="minorHAnsi" w:eastAsiaTheme="minorEastAsia" w:hAnsiTheme="minorHAnsi" w:cstheme="minorBidi"/>
          <w:sz w:val="22"/>
          <w:szCs w:val="22"/>
        </w:rPr>
      </w:pPr>
      <w:r w:rsidRPr="00BD03A7">
        <w:t>A.3.1.2.3</w:t>
      </w:r>
      <w:r w:rsidRPr="00BD03A7">
        <w:rPr>
          <w:rFonts w:asciiTheme="minorHAnsi" w:eastAsiaTheme="minorEastAsia" w:hAnsiTheme="minorHAnsi" w:cstheme="minorBidi"/>
          <w:sz w:val="22"/>
          <w:szCs w:val="22"/>
        </w:rPr>
        <w:tab/>
      </w:r>
      <w:r w:rsidRPr="006510E2">
        <w:rPr>
          <w:lang w:val="de-DE"/>
        </w:rPr>
        <w:t>HD-FDD for UE category 0</w:t>
      </w:r>
      <w:r>
        <w:tab/>
        <w:t>647</w:t>
      </w:r>
    </w:p>
    <w:p w:rsidR="00BD03A7" w:rsidRDefault="00BD03A7">
      <w:pPr>
        <w:pStyle w:val="TOC4"/>
        <w:rPr>
          <w:rFonts w:asciiTheme="minorHAnsi" w:eastAsiaTheme="minorEastAsia" w:hAnsiTheme="minorHAnsi" w:cstheme="minorBidi"/>
          <w:sz w:val="22"/>
          <w:szCs w:val="22"/>
        </w:rPr>
      </w:pPr>
      <w:r w:rsidRPr="00BD03A7">
        <w:t>A.3.1.2.4</w:t>
      </w:r>
      <w:r w:rsidRPr="00BD03A7">
        <w:rPr>
          <w:rFonts w:asciiTheme="minorHAnsi" w:eastAsiaTheme="minorEastAsia" w:hAnsiTheme="minorHAnsi" w:cstheme="minorBidi"/>
          <w:sz w:val="22"/>
          <w:szCs w:val="22"/>
        </w:rPr>
        <w:tab/>
      </w:r>
      <w:r w:rsidRPr="006510E2">
        <w:rPr>
          <w:lang w:val="de-DE"/>
        </w:rPr>
        <w:t>FS 3</w:t>
      </w:r>
      <w:r>
        <w:tab/>
        <w:t>647</w:t>
      </w:r>
    </w:p>
    <w:p w:rsidR="00BD03A7" w:rsidRDefault="00BD03A7">
      <w:pPr>
        <w:pStyle w:val="TOC3"/>
        <w:rPr>
          <w:rFonts w:asciiTheme="minorHAnsi" w:eastAsiaTheme="minorEastAsia" w:hAnsiTheme="minorHAnsi" w:cstheme="minorBidi"/>
          <w:sz w:val="22"/>
          <w:szCs w:val="22"/>
        </w:rPr>
      </w:pPr>
      <w:r w:rsidRPr="00BD03A7">
        <w:t>A.3.1.3</w:t>
      </w:r>
      <w:r w:rsidRPr="00BD03A7">
        <w:rPr>
          <w:rFonts w:asciiTheme="minorHAnsi" w:eastAsiaTheme="minorEastAsia" w:hAnsiTheme="minorHAnsi" w:cstheme="minorBidi"/>
          <w:sz w:val="22"/>
          <w:szCs w:val="22"/>
        </w:rPr>
        <w:tab/>
      </w:r>
      <w:r w:rsidRPr="006510E2">
        <w:rPr>
          <w:lang w:val="de-DE"/>
        </w:rPr>
        <w:t xml:space="preserve">MPDCCH </w:t>
      </w:r>
      <w:r>
        <w:t>Reference Channels for Cat-M1 UEs</w:t>
      </w:r>
      <w:r>
        <w:tab/>
        <w:t>647</w:t>
      </w:r>
    </w:p>
    <w:p w:rsidR="00BD03A7" w:rsidRDefault="00BD03A7">
      <w:pPr>
        <w:pStyle w:val="TOC4"/>
        <w:rPr>
          <w:rFonts w:asciiTheme="minorHAnsi" w:eastAsiaTheme="minorEastAsia" w:hAnsiTheme="minorHAnsi" w:cstheme="minorBidi"/>
          <w:sz w:val="22"/>
          <w:szCs w:val="22"/>
        </w:rPr>
      </w:pPr>
      <w:r w:rsidRPr="00BD03A7">
        <w:t>A.3.1.3.1</w:t>
      </w:r>
      <w:r w:rsidRPr="00BD03A7">
        <w:rPr>
          <w:rFonts w:asciiTheme="minorHAnsi" w:eastAsiaTheme="minorEastAsia" w:hAnsiTheme="minorHAnsi" w:cstheme="minorBidi"/>
          <w:sz w:val="22"/>
          <w:szCs w:val="22"/>
        </w:rPr>
        <w:tab/>
      </w:r>
      <w:r w:rsidRPr="006510E2">
        <w:rPr>
          <w:lang w:val="de-DE"/>
        </w:rPr>
        <w:t>FDD</w:t>
      </w:r>
      <w:r>
        <w:t xml:space="preserve"> in CEModeA</w:t>
      </w:r>
      <w:r>
        <w:tab/>
        <w:t>648</w:t>
      </w:r>
    </w:p>
    <w:p w:rsidR="00BD03A7" w:rsidRDefault="00BD03A7">
      <w:pPr>
        <w:pStyle w:val="TOC4"/>
        <w:rPr>
          <w:rFonts w:asciiTheme="minorHAnsi" w:eastAsiaTheme="minorEastAsia" w:hAnsiTheme="minorHAnsi" w:cstheme="minorBidi"/>
          <w:sz w:val="22"/>
          <w:szCs w:val="22"/>
        </w:rPr>
      </w:pPr>
      <w:r w:rsidRPr="00BD03A7">
        <w:t>A.3.1.3.2</w:t>
      </w:r>
      <w:r w:rsidRPr="00BD03A7">
        <w:rPr>
          <w:rFonts w:asciiTheme="minorHAnsi" w:eastAsiaTheme="minorEastAsia" w:hAnsiTheme="minorHAnsi" w:cstheme="minorBidi"/>
          <w:sz w:val="22"/>
          <w:szCs w:val="22"/>
        </w:rPr>
        <w:tab/>
      </w:r>
      <w:r w:rsidRPr="006510E2">
        <w:rPr>
          <w:lang w:val="de-DE"/>
        </w:rPr>
        <w:t>HD-FDD</w:t>
      </w:r>
      <w:r>
        <w:t xml:space="preserve"> in CEModeA</w:t>
      </w:r>
      <w:r>
        <w:tab/>
        <w:t>648</w:t>
      </w:r>
    </w:p>
    <w:p w:rsidR="00BD03A7" w:rsidRDefault="00BD03A7">
      <w:pPr>
        <w:pStyle w:val="TOC4"/>
        <w:rPr>
          <w:rFonts w:asciiTheme="minorHAnsi" w:eastAsiaTheme="minorEastAsia" w:hAnsiTheme="minorHAnsi" w:cstheme="minorBidi"/>
          <w:sz w:val="22"/>
          <w:szCs w:val="22"/>
        </w:rPr>
      </w:pPr>
      <w:r w:rsidRPr="00BD03A7">
        <w:t>A.3.1.3.3</w:t>
      </w:r>
      <w:r w:rsidRPr="00BD03A7">
        <w:rPr>
          <w:rFonts w:asciiTheme="minorHAnsi" w:eastAsiaTheme="minorEastAsia" w:hAnsiTheme="minorHAnsi" w:cstheme="minorBidi"/>
          <w:sz w:val="22"/>
          <w:szCs w:val="22"/>
        </w:rPr>
        <w:tab/>
      </w:r>
      <w:r w:rsidRPr="006510E2">
        <w:rPr>
          <w:lang w:val="de-DE"/>
        </w:rPr>
        <w:t>TDD</w:t>
      </w:r>
      <w:r>
        <w:t xml:space="preserve"> in CEModeA</w:t>
      </w:r>
      <w:r>
        <w:tab/>
        <w:t>649</w:t>
      </w:r>
    </w:p>
    <w:p w:rsidR="00BD03A7" w:rsidRDefault="00BD03A7">
      <w:pPr>
        <w:pStyle w:val="TOC4"/>
        <w:rPr>
          <w:rFonts w:asciiTheme="minorHAnsi" w:eastAsiaTheme="minorEastAsia" w:hAnsiTheme="minorHAnsi" w:cstheme="minorBidi"/>
          <w:sz w:val="22"/>
          <w:szCs w:val="22"/>
        </w:rPr>
      </w:pPr>
      <w:r w:rsidRPr="00BD03A7">
        <w:t>A.3.1.3.4</w:t>
      </w:r>
      <w:r w:rsidRPr="00BD03A7">
        <w:rPr>
          <w:rFonts w:asciiTheme="minorHAnsi" w:eastAsiaTheme="minorEastAsia" w:hAnsiTheme="minorHAnsi" w:cstheme="minorBidi"/>
          <w:sz w:val="22"/>
          <w:szCs w:val="22"/>
        </w:rPr>
        <w:tab/>
      </w:r>
      <w:r w:rsidRPr="006510E2">
        <w:rPr>
          <w:lang w:val="de-DE"/>
        </w:rPr>
        <w:t>FDD</w:t>
      </w:r>
      <w:r>
        <w:t xml:space="preserve"> in CEModeB</w:t>
      </w:r>
      <w:r>
        <w:tab/>
        <w:t>649</w:t>
      </w:r>
    </w:p>
    <w:p w:rsidR="00BD03A7" w:rsidRDefault="00BD03A7">
      <w:pPr>
        <w:pStyle w:val="TOC4"/>
        <w:rPr>
          <w:rFonts w:asciiTheme="minorHAnsi" w:eastAsiaTheme="minorEastAsia" w:hAnsiTheme="minorHAnsi" w:cstheme="minorBidi"/>
          <w:sz w:val="22"/>
          <w:szCs w:val="22"/>
        </w:rPr>
      </w:pPr>
      <w:r w:rsidRPr="00BD03A7">
        <w:t>A.3.1.3.5</w:t>
      </w:r>
      <w:r w:rsidRPr="00BD03A7">
        <w:rPr>
          <w:rFonts w:asciiTheme="minorHAnsi" w:eastAsiaTheme="minorEastAsia" w:hAnsiTheme="minorHAnsi" w:cstheme="minorBidi"/>
          <w:sz w:val="22"/>
          <w:szCs w:val="22"/>
        </w:rPr>
        <w:tab/>
      </w:r>
      <w:r w:rsidRPr="006510E2">
        <w:rPr>
          <w:lang w:val="de-DE"/>
        </w:rPr>
        <w:t>HD-FDD</w:t>
      </w:r>
      <w:r>
        <w:t xml:space="preserve"> in CEModeB</w:t>
      </w:r>
      <w:r>
        <w:tab/>
        <w:t>650</w:t>
      </w:r>
    </w:p>
    <w:p w:rsidR="00BD03A7" w:rsidRDefault="00BD03A7">
      <w:pPr>
        <w:pStyle w:val="TOC4"/>
        <w:rPr>
          <w:rFonts w:asciiTheme="minorHAnsi" w:eastAsiaTheme="minorEastAsia" w:hAnsiTheme="minorHAnsi" w:cstheme="minorBidi"/>
          <w:sz w:val="22"/>
          <w:szCs w:val="22"/>
        </w:rPr>
      </w:pPr>
      <w:r w:rsidRPr="00BD03A7">
        <w:t>A.3.1.3.6</w:t>
      </w:r>
      <w:r w:rsidRPr="00BD03A7">
        <w:rPr>
          <w:rFonts w:asciiTheme="minorHAnsi" w:eastAsiaTheme="minorEastAsia" w:hAnsiTheme="minorHAnsi" w:cstheme="minorBidi"/>
          <w:sz w:val="22"/>
          <w:szCs w:val="22"/>
        </w:rPr>
        <w:tab/>
      </w:r>
      <w:r w:rsidRPr="006510E2">
        <w:rPr>
          <w:lang w:val="de-DE"/>
        </w:rPr>
        <w:t>TDD</w:t>
      </w:r>
      <w:r>
        <w:t xml:space="preserve"> in CEModeB</w:t>
      </w:r>
      <w:r>
        <w:tab/>
        <w:t>650</w:t>
      </w:r>
    </w:p>
    <w:p w:rsidR="00BD03A7" w:rsidRDefault="00BD03A7">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BD03A7" w:rsidRDefault="00BD03A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6510E2">
        <w:rPr>
          <w:rFonts w:cs="v5.0.0"/>
        </w:rPr>
        <w:t>in CEModeA</w:t>
      </w:r>
      <w:r>
        <w:tab/>
        <w:t>651</w:t>
      </w:r>
    </w:p>
    <w:p w:rsidR="00BD03A7" w:rsidRDefault="00BD03A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6510E2">
        <w:rPr>
          <w:rFonts w:cs="v5.0.0"/>
        </w:rPr>
        <w:t>in CEModeA</w:t>
      </w:r>
      <w:r>
        <w:tab/>
        <w:t>652</w:t>
      </w:r>
    </w:p>
    <w:p w:rsidR="00BD03A7" w:rsidRDefault="00BD03A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6510E2">
        <w:rPr>
          <w:rFonts w:cs="v5.0.0"/>
        </w:rPr>
        <w:t>in CEModeA</w:t>
      </w:r>
      <w:r>
        <w:tab/>
        <w:t>653</w:t>
      </w:r>
    </w:p>
    <w:p w:rsidR="00BD03A7" w:rsidRDefault="00BD03A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6510E2">
        <w:rPr>
          <w:rFonts w:cs="v5.0.0"/>
        </w:rPr>
        <w:t>in CEModeB</w:t>
      </w:r>
      <w:r>
        <w:tab/>
        <w:t>654</w:t>
      </w:r>
    </w:p>
    <w:p w:rsidR="00BD03A7" w:rsidRDefault="00BD03A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6510E2">
        <w:rPr>
          <w:rFonts w:cs="v5.0.0"/>
        </w:rPr>
        <w:t>in CEModeB</w:t>
      </w:r>
      <w:r>
        <w:tab/>
        <w:t>655</w:t>
      </w:r>
    </w:p>
    <w:p w:rsidR="00BD03A7" w:rsidRDefault="00BD03A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6510E2">
        <w:rPr>
          <w:rFonts w:cs="v5.0.0"/>
        </w:rPr>
        <w:t>in CEModeB</w:t>
      </w:r>
      <w:r>
        <w:tab/>
        <w:t>655</w:t>
      </w:r>
    </w:p>
    <w:p w:rsidR="00BD03A7" w:rsidRDefault="00BD03A7">
      <w:pPr>
        <w:pStyle w:val="TOC3"/>
        <w:rPr>
          <w:rFonts w:asciiTheme="minorHAnsi" w:eastAsiaTheme="minorEastAsia" w:hAnsiTheme="minorHAnsi" w:cstheme="minorBidi"/>
          <w:sz w:val="22"/>
          <w:szCs w:val="22"/>
        </w:rPr>
      </w:pPr>
      <w:r>
        <w:t>A.3.1.</w:t>
      </w:r>
      <w:r w:rsidRPr="006510E2">
        <w:rPr>
          <w:rFonts w:eastAsia="MS Mincho"/>
          <w:lang w:eastAsia="ja-JP"/>
        </w:rPr>
        <w:t>5</w:t>
      </w:r>
      <w:r>
        <w:rPr>
          <w:rFonts w:asciiTheme="minorHAnsi" w:eastAsiaTheme="minorEastAsia" w:hAnsiTheme="minorHAnsi" w:cstheme="minorBidi"/>
          <w:sz w:val="22"/>
          <w:szCs w:val="22"/>
        </w:rPr>
        <w:tab/>
      </w:r>
      <w:r>
        <w:rPr>
          <w:lang w:eastAsia="zh-CN"/>
        </w:rPr>
        <w:t>N</w:t>
      </w:r>
      <w:r>
        <w:t>PD</w:t>
      </w:r>
      <w:r w:rsidRPr="006510E2">
        <w:rPr>
          <w:rFonts w:eastAsia="MS Mincho"/>
          <w:lang w:eastAsia="ja-JP"/>
        </w:rPr>
        <w:t>S</w:t>
      </w:r>
      <w:r>
        <w:t xml:space="preserve">CH </w:t>
      </w:r>
      <w:r w:rsidRPr="006510E2">
        <w:rPr>
          <w:rFonts w:cs="v5.0.0"/>
        </w:rPr>
        <w:t xml:space="preserve">Reference Channel for </w:t>
      </w:r>
      <w:r w:rsidRPr="006510E2">
        <w:rPr>
          <w:rFonts w:cs="v5.0.0"/>
          <w:lang w:eastAsia="zh-CN"/>
        </w:rPr>
        <w:t>UE category NB1</w:t>
      </w:r>
      <w:r>
        <w:tab/>
        <w:t>656</w:t>
      </w:r>
    </w:p>
    <w:p w:rsidR="00BD03A7" w:rsidRDefault="00BD03A7">
      <w:pPr>
        <w:pStyle w:val="TOC4"/>
        <w:rPr>
          <w:rFonts w:asciiTheme="minorHAnsi" w:eastAsiaTheme="minorEastAsia" w:hAnsiTheme="minorHAnsi" w:cstheme="minorBidi"/>
          <w:sz w:val="22"/>
          <w:szCs w:val="22"/>
        </w:rPr>
      </w:pPr>
      <w:r>
        <w:t>A.3.1.</w:t>
      </w:r>
      <w:r w:rsidRPr="006510E2">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BD03A7" w:rsidRDefault="00BD03A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BD03A7" w:rsidRDefault="00BD03A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BD03A7" w:rsidRDefault="00BD03A7">
      <w:pPr>
        <w:pStyle w:val="TOC2"/>
        <w:rPr>
          <w:rFonts w:asciiTheme="minorHAnsi" w:eastAsiaTheme="minorEastAsia" w:hAnsiTheme="minorHAnsi" w:cstheme="minorBidi"/>
          <w:sz w:val="22"/>
          <w:szCs w:val="22"/>
        </w:rPr>
      </w:pPr>
      <w:r w:rsidRPr="00BD03A7">
        <w:t>A.3.2</w:t>
      </w:r>
      <w:r w:rsidRPr="00BD03A7">
        <w:rPr>
          <w:rFonts w:asciiTheme="minorHAnsi" w:eastAsiaTheme="minorEastAsia" w:hAnsiTheme="minorHAnsi"/>
          <w:sz w:val="22"/>
          <w:szCs w:val="22"/>
        </w:rPr>
        <w:tab/>
      </w:r>
      <w:r>
        <w:t>OFDMA Channel Noise Generator (OCNG)</w:t>
      </w:r>
      <w:r>
        <w:tab/>
        <w:t>660</w:t>
      </w:r>
    </w:p>
    <w:p w:rsidR="00BD03A7" w:rsidRDefault="00BD03A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BD03A7" w:rsidRDefault="00BD03A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BD03A7" w:rsidRDefault="00BD03A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BD03A7" w:rsidRDefault="00BD03A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BD03A7" w:rsidRDefault="00BD03A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BD03A7" w:rsidRDefault="00BD03A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BD03A7" w:rsidRDefault="00BD03A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BD03A7" w:rsidRDefault="00BD03A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BD03A7" w:rsidRDefault="00BD03A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BD03A7" w:rsidRDefault="00BD03A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BD03A7" w:rsidRDefault="00BD03A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BD03A7" w:rsidRDefault="00BD03A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BD03A7" w:rsidRDefault="00BD03A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BD03A7" w:rsidRDefault="00BD03A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BD03A7" w:rsidRDefault="00BD03A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BD03A7" w:rsidRDefault="00BD03A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BD03A7" w:rsidRDefault="00BD03A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BD03A7" w:rsidRDefault="00BD03A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BD03A7" w:rsidRDefault="00BD03A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BD03A7" w:rsidRDefault="00BD03A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BD03A7" w:rsidRDefault="00BD03A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BD03A7" w:rsidRDefault="00BD03A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BD03A7" w:rsidRDefault="00BD03A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BD03A7" w:rsidRDefault="00BD03A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BD03A7" w:rsidRDefault="00BD03A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BD03A7" w:rsidRDefault="00BD03A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BD03A7" w:rsidRDefault="00BD03A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BD03A7" w:rsidRDefault="00BD03A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BD03A7" w:rsidRDefault="00BD03A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BD03A7" w:rsidRDefault="00BD03A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BD03A7" w:rsidRDefault="00BD03A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BD03A7" w:rsidRDefault="00BD03A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BD03A7" w:rsidRDefault="00BD03A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BD03A7" w:rsidRDefault="00BD03A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BD03A7" w:rsidRDefault="00BD03A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BD03A7" w:rsidRDefault="00BD03A7">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BD03A7" w:rsidRDefault="00BD03A7">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BD03A7" w:rsidRDefault="00BD03A7">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BD03A7" w:rsidRDefault="00BD03A7">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BD03A7" w:rsidRDefault="00BD03A7">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BD03A7" w:rsidRDefault="00BD03A7">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BD03A7" w:rsidRDefault="00BD03A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BD03A7" w:rsidRDefault="00BD03A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BD03A7" w:rsidRDefault="00BD03A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BD03A7" w:rsidRDefault="00BD03A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BD03A7" w:rsidRDefault="00BD03A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BD03A7" w:rsidRDefault="00BD03A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BD03A7" w:rsidRDefault="00BD03A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BD03A7" w:rsidRDefault="00BD03A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BD03A7" w:rsidRDefault="00BD03A7">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BD03A7" w:rsidRDefault="00BD03A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BD03A7" w:rsidRDefault="00BD03A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6510E2">
        <w:rPr>
          <w:lang w:val="en-US"/>
        </w:rPr>
        <w:t>, 2x2 antenna</w:t>
      </w:r>
      <w:r>
        <w:tab/>
        <w:t>691</w:t>
      </w:r>
    </w:p>
    <w:p w:rsidR="00BD03A7" w:rsidRDefault="00BD03A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BD03A7" w:rsidRDefault="00BD03A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BD03A7" w:rsidRDefault="00BD03A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BD03A7" w:rsidRDefault="00BD03A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BD03A7" w:rsidRDefault="00BD03A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BD03A7" w:rsidRDefault="00BD03A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BD03A7" w:rsidRDefault="00BD03A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BD03A7" w:rsidRDefault="00BD03A7">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BD03A7" w:rsidRDefault="00BD03A7">
      <w:pPr>
        <w:pStyle w:val="TOC3"/>
        <w:rPr>
          <w:rFonts w:asciiTheme="minorHAnsi" w:eastAsiaTheme="minorEastAsia" w:hAnsiTheme="minorHAnsi" w:cstheme="minorBidi"/>
          <w:sz w:val="22"/>
          <w:szCs w:val="22"/>
        </w:rPr>
      </w:pPr>
      <w:r w:rsidRPr="00BD03A7">
        <w:t>A.3.8.1</w:t>
      </w:r>
      <w:r w:rsidRPr="00BD03A7">
        <w:rPr>
          <w:rFonts w:asciiTheme="minorHAnsi" w:eastAsiaTheme="minorEastAsia" w:hAnsiTheme="minorHAnsi" w:cstheme="minorBidi"/>
          <w:sz w:val="22"/>
          <w:szCs w:val="22"/>
        </w:rPr>
        <w:tab/>
      </w:r>
      <w:r w:rsidRPr="006510E2">
        <w:rPr>
          <w:snapToGrid w:val="0"/>
        </w:rPr>
        <w:t>Antenna connection</w:t>
      </w:r>
      <w:r w:rsidRPr="006510E2">
        <w:rPr>
          <w:snapToGrid w:val="0"/>
          <w:lang w:eastAsia="zh-CN"/>
        </w:rPr>
        <w:t xml:space="preserve"> for 4 Rx capable UEs</w:t>
      </w:r>
      <w:r>
        <w:tab/>
        <w:t>692</w:t>
      </w:r>
    </w:p>
    <w:p w:rsidR="00BD03A7" w:rsidRDefault="00BD03A7">
      <w:pPr>
        <w:pStyle w:val="TOC4"/>
        <w:rPr>
          <w:rFonts w:asciiTheme="minorHAnsi" w:eastAsiaTheme="minorEastAsia" w:hAnsiTheme="minorHAnsi" w:cstheme="minorBidi"/>
          <w:sz w:val="22"/>
          <w:szCs w:val="22"/>
        </w:rPr>
      </w:pPr>
      <w:r>
        <w:t>A.3.8.1.1 Introduction</w:t>
      </w:r>
      <w:r>
        <w:tab/>
        <w:t>692</w:t>
      </w:r>
    </w:p>
    <w:p w:rsidR="00BD03A7" w:rsidRDefault="00BD03A7">
      <w:pPr>
        <w:pStyle w:val="TOC4"/>
        <w:rPr>
          <w:rFonts w:asciiTheme="minorHAnsi" w:eastAsiaTheme="minorEastAsia" w:hAnsiTheme="minorHAnsi" w:cstheme="minorBidi"/>
          <w:sz w:val="22"/>
          <w:szCs w:val="22"/>
        </w:rPr>
      </w:pPr>
      <w:r>
        <w:t>A.3.8.1.2 Principle of testing</w:t>
      </w:r>
      <w:r>
        <w:tab/>
        <w:t>692</w:t>
      </w:r>
    </w:p>
    <w:p w:rsidR="00BD03A7" w:rsidRDefault="00BD03A7">
      <w:pPr>
        <w:pStyle w:val="TOC5"/>
        <w:rPr>
          <w:rFonts w:asciiTheme="minorHAnsi" w:eastAsiaTheme="minorEastAsia" w:hAnsiTheme="minorHAnsi" w:cstheme="minorBidi"/>
          <w:sz w:val="22"/>
          <w:szCs w:val="22"/>
        </w:rPr>
      </w:pPr>
      <w:r>
        <w:t>A.3.8.1.2.1 Single carrier tests</w:t>
      </w:r>
      <w:r>
        <w:tab/>
        <w:t>692</w:t>
      </w:r>
    </w:p>
    <w:p w:rsidR="00BD03A7" w:rsidRDefault="00BD03A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BD03A7" w:rsidRDefault="00BD03A7">
      <w:pPr>
        <w:pStyle w:val="TOC5"/>
        <w:rPr>
          <w:rFonts w:asciiTheme="minorHAnsi" w:eastAsiaTheme="minorEastAsia" w:hAnsiTheme="minorHAnsi" w:cstheme="minorBidi"/>
          <w:sz w:val="22"/>
          <w:szCs w:val="22"/>
        </w:rPr>
      </w:pPr>
      <w:r w:rsidRPr="00BD03A7">
        <w:t>A.3.8.1.2.3</w:t>
      </w:r>
      <w:r w:rsidRPr="00BD03A7">
        <w:rPr>
          <w:rFonts w:asciiTheme="minorHAnsi" w:eastAsiaTheme="minorEastAsia" w:hAnsiTheme="minorHAnsi" w:cstheme="minorBidi"/>
          <w:sz w:val="22"/>
          <w:szCs w:val="22"/>
        </w:rPr>
        <w:tab/>
      </w:r>
      <w:r w:rsidRPr="006510E2">
        <w:rPr>
          <w:snapToGrid w:val="0"/>
        </w:rPr>
        <w:t>Antenna connection for bands where 2RX is supported</w:t>
      </w:r>
      <w:r>
        <w:tab/>
        <w:t>694</w:t>
      </w:r>
    </w:p>
    <w:p w:rsidR="00BD03A7" w:rsidRDefault="00BD03A7">
      <w:pPr>
        <w:pStyle w:val="TOC5"/>
        <w:rPr>
          <w:rFonts w:asciiTheme="minorHAnsi" w:eastAsiaTheme="minorEastAsia" w:hAnsiTheme="minorHAnsi" w:cstheme="minorBidi"/>
          <w:sz w:val="22"/>
          <w:szCs w:val="22"/>
        </w:rPr>
      </w:pPr>
      <w:r w:rsidRPr="00BD03A7">
        <w:t>A.3.8.1.2.4</w:t>
      </w:r>
      <w:r w:rsidRPr="00BD03A7">
        <w:rPr>
          <w:rFonts w:asciiTheme="minorHAnsi" w:eastAsiaTheme="minorEastAsia" w:hAnsiTheme="minorHAnsi" w:cstheme="minorBidi"/>
          <w:sz w:val="22"/>
          <w:szCs w:val="22"/>
        </w:rPr>
        <w:tab/>
      </w:r>
      <w:r w:rsidRPr="006510E2">
        <w:rPr>
          <w:snapToGrid w:val="0"/>
        </w:rPr>
        <w:t>Antenna connection for bands where 4RX is supported</w:t>
      </w:r>
      <w:r>
        <w:tab/>
        <w:t>694</w:t>
      </w:r>
    </w:p>
    <w:p w:rsidR="00BD03A7" w:rsidRDefault="00BD03A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BD03A7" w:rsidRDefault="00BD03A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BD03A7" w:rsidRDefault="00BD03A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BD03A7" w:rsidRDefault="00BD03A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BD03A7" w:rsidRDefault="00BD03A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BD03A7" w:rsidRDefault="00BD03A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BD03A7" w:rsidRDefault="00BD03A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BD03A7" w:rsidRDefault="00BD03A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BD03A7" w:rsidRDefault="00BD03A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BD03A7" w:rsidRDefault="00BD03A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BD03A7" w:rsidRDefault="00BD03A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BD03A7" w:rsidRDefault="00BD03A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BD03A7" w:rsidRDefault="00BD03A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BD03A7" w:rsidRDefault="00BD03A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BD03A7" w:rsidRDefault="00BD03A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BD03A7" w:rsidRDefault="00BD03A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BD03A7" w:rsidRDefault="00BD03A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BD03A7" w:rsidRDefault="00BD03A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BD03A7" w:rsidRDefault="00BD03A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BD03A7" w:rsidRDefault="00BD03A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BD03A7" w:rsidRDefault="00BD03A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BD03A7" w:rsidRDefault="00BD03A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BD03A7" w:rsidRDefault="00BD03A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BD03A7" w:rsidRDefault="00BD03A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BD03A7" w:rsidRDefault="00BD03A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BD03A7" w:rsidRDefault="00BD03A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BD03A7" w:rsidRDefault="00BD03A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BD03A7" w:rsidRDefault="00BD03A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BD03A7" w:rsidRDefault="00BD03A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BD03A7" w:rsidRDefault="00BD03A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BD03A7" w:rsidRDefault="00BD03A7">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BD03A7" w:rsidRDefault="00BD03A7">
      <w:pPr>
        <w:pStyle w:val="TOC3"/>
        <w:rPr>
          <w:rFonts w:asciiTheme="minorHAnsi" w:eastAsiaTheme="minorEastAsia" w:hAnsiTheme="minorHAnsi" w:cstheme="minorBidi"/>
          <w:sz w:val="22"/>
          <w:szCs w:val="22"/>
        </w:rPr>
      </w:pPr>
      <w:r w:rsidRPr="00BD03A7">
        <w:t>A.3.15.1</w:t>
      </w:r>
      <w:r w:rsidRPr="00BD03A7">
        <w:rPr>
          <w:rFonts w:asciiTheme="minorHAnsi" w:hAnsiTheme="minorHAnsi" w:cstheme="minorBidi"/>
          <w:sz w:val="22"/>
          <w:szCs w:val="22"/>
        </w:rPr>
        <w:tab/>
      </w:r>
      <w:r w:rsidRPr="006510E2">
        <w:rPr>
          <w:rFonts w:eastAsia="Arial Unicode MS"/>
          <w:lang w:eastAsia="zh-CN"/>
        </w:rPr>
        <w:t>Introduction</w:t>
      </w:r>
      <w:r>
        <w:tab/>
        <w:t>706</w:t>
      </w:r>
    </w:p>
    <w:p w:rsidR="00BD03A7" w:rsidRDefault="00BD03A7">
      <w:pPr>
        <w:pStyle w:val="TOC3"/>
        <w:rPr>
          <w:rFonts w:asciiTheme="minorHAnsi" w:eastAsiaTheme="minorEastAsia" w:hAnsiTheme="minorHAnsi" w:cstheme="minorBidi"/>
          <w:sz w:val="22"/>
          <w:szCs w:val="22"/>
        </w:rPr>
      </w:pPr>
      <w:r w:rsidRPr="00BD03A7">
        <w:lastRenderedPageBreak/>
        <w:t>A.3.15.2</w:t>
      </w:r>
      <w:r w:rsidRPr="00BD03A7">
        <w:rPr>
          <w:rFonts w:asciiTheme="minorHAnsi" w:hAnsiTheme="minorHAnsi" w:cstheme="minorBidi"/>
          <w:sz w:val="22"/>
          <w:szCs w:val="22"/>
        </w:rPr>
        <w:tab/>
      </w:r>
      <w:r w:rsidRPr="006510E2">
        <w:rPr>
          <w:rFonts w:eastAsia="Arial Unicode MS"/>
          <w:lang w:eastAsia="zh-CN"/>
        </w:rPr>
        <w:t>Principle of testing</w:t>
      </w:r>
      <w:r>
        <w:tab/>
        <w:t>706</w:t>
      </w:r>
    </w:p>
    <w:p w:rsidR="00BD03A7" w:rsidRDefault="00BD03A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BD03A7" w:rsidRDefault="00BD03A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BD03A7" w:rsidRDefault="00BD03A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BD03A7" w:rsidRDefault="00BD03A7">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BD03A7" w:rsidRDefault="00BD03A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BD03A7" w:rsidRDefault="00BD03A7">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BD03A7" w:rsidRDefault="00BD03A7">
      <w:pPr>
        <w:pStyle w:val="TOC3"/>
        <w:rPr>
          <w:rFonts w:asciiTheme="minorHAnsi" w:eastAsiaTheme="minorEastAsia" w:hAnsiTheme="minorHAnsi" w:cstheme="minorBidi"/>
          <w:sz w:val="22"/>
          <w:szCs w:val="22"/>
        </w:rPr>
      </w:pPr>
      <w:r w:rsidRPr="00BD03A7">
        <w:t>A.3.19.1</w:t>
      </w:r>
      <w:r w:rsidRPr="00BD03A7">
        <w:rPr>
          <w:rFonts w:asciiTheme="minorHAnsi" w:hAnsiTheme="minorHAnsi" w:cstheme="minorBidi"/>
          <w:sz w:val="22"/>
          <w:szCs w:val="22"/>
        </w:rPr>
        <w:tab/>
      </w:r>
      <w:r w:rsidRPr="006510E2">
        <w:rPr>
          <w:rFonts w:eastAsia="Arial Unicode MS"/>
          <w:lang w:eastAsia="zh-CN"/>
        </w:rPr>
        <w:t>Introduction</w:t>
      </w:r>
      <w:r>
        <w:tab/>
        <w:t>709</w:t>
      </w:r>
    </w:p>
    <w:p w:rsidR="00BD03A7" w:rsidRDefault="00BD03A7">
      <w:pPr>
        <w:pStyle w:val="TOC3"/>
        <w:rPr>
          <w:rFonts w:asciiTheme="minorHAnsi" w:eastAsiaTheme="minorEastAsia" w:hAnsiTheme="minorHAnsi" w:cstheme="minorBidi"/>
          <w:sz w:val="22"/>
          <w:szCs w:val="22"/>
        </w:rPr>
      </w:pPr>
      <w:r w:rsidRPr="00BD03A7">
        <w:t>A.3.19.2</w:t>
      </w:r>
      <w:r w:rsidRPr="00BD03A7">
        <w:rPr>
          <w:rFonts w:asciiTheme="minorHAnsi" w:hAnsiTheme="minorHAnsi" w:cstheme="minorBidi"/>
          <w:sz w:val="22"/>
          <w:szCs w:val="22"/>
        </w:rPr>
        <w:tab/>
      </w:r>
      <w:r w:rsidRPr="006510E2">
        <w:rPr>
          <w:rFonts w:eastAsia="Arial Unicode MS"/>
          <w:lang w:eastAsia="zh-CN"/>
        </w:rPr>
        <w:t>Principle of testing</w:t>
      </w:r>
      <w:r>
        <w:tab/>
        <w:t>709</w:t>
      </w:r>
    </w:p>
    <w:p w:rsidR="00BD03A7" w:rsidRDefault="00BD03A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BD03A7" w:rsidRDefault="00BD03A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BD03A7" w:rsidRDefault="00BD03A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BD03A7" w:rsidRDefault="00BD03A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BD03A7" w:rsidRDefault="00BD03A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BD03A7" w:rsidRDefault="00BD03A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BD03A7" w:rsidRDefault="00BD03A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BD03A7" w:rsidRDefault="00BD03A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BD03A7" w:rsidRDefault="00BD03A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BD03A7" w:rsidRDefault="00BD03A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BD03A7" w:rsidRDefault="00BD03A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BD03A7" w:rsidRDefault="00BD03A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BD03A7" w:rsidRDefault="00BD03A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BD03A7" w:rsidRDefault="00BD03A7">
      <w:pPr>
        <w:pStyle w:val="TOC2"/>
        <w:rPr>
          <w:rFonts w:asciiTheme="minorHAnsi" w:eastAsiaTheme="minorEastAsia" w:hAnsiTheme="minorHAnsi" w:cstheme="minorBidi"/>
          <w:sz w:val="22"/>
          <w:szCs w:val="22"/>
        </w:rPr>
      </w:pPr>
      <w:r>
        <w:t>A.</w:t>
      </w:r>
      <w:r w:rsidRPr="006510E2">
        <w:rPr>
          <w:bCs/>
        </w:rPr>
        <w:t>3.24</w:t>
      </w:r>
      <w:r>
        <w:rPr>
          <w:rFonts w:asciiTheme="minorHAnsi" w:eastAsiaTheme="minorEastAsia" w:hAnsiTheme="minorHAnsi" w:cstheme="minorBidi"/>
          <w:sz w:val="22"/>
          <w:szCs w:val="22"/>
        </w:rPr>
        <w:tab/>
      </w:r>
      <w:r w:rsidRPr="006510E2">
        <w:rPr>
          <w:rFonts w:eastAsia="Malgun Gothic"/>
          <w:lang w:eastAsia="zh-CN"/>
        </w:rPr>
        <w:t>V2X sidelink communication</w:t>
      </w:r>
      <w:r>
        <w:tab/>
        <w:t>716</w:t>
      </w:r>
    </w:p>
    <w:p w:rsidR="00BD03A7" w:rsidRDefault="00BD03A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716</w:t>
      </w:r>
    </w:p>
    <w:p w:rsidR="00BD03A7" w:rsidRDefault="00BD03A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717</w:t>
      </w:r>
    </w:p>
    <w:p w:rsidR="00BD03A7" w:rsidRDefault="00BD03A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720</w:t>
      </w:r>
    </w:p>
    <w:p w:rsidR="00BD03A7" w:rsidRDefault="00BD03A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721</w:t>
      </w:r>
    </w:p>
    <w:p w:rsidR="00BD03A7" w:rsidRDefault="00BD03A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721</w:t>
      </w:r>
    </w:p>
    <w:p w:rsidR="00BD03A7" w:rsidRDefault="00BD03A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721</w:t>
      </w:r>
    </w:p>
    <w:p w:rsidR="00BD03A7" w:rsidRDefault="00BD03A7">
      <w:pPr>
        <w:pStyle w:val="TOC1"/>
        <w:rPr>
          <w:rFonts w:asciiTheme="minorHAnsi" w:eastAsiaTheme="minorEastAsia" w:hAnsiTheme="minorHAnsi" w:cstheme="minorBidi"/>
          <w:szCs w:val="22"/>
        </w:rPr>
      </w:pPr>
      <w:r w:rsidRPr="00BD03A7">
        <w:t>A.4</w:t>
      </w:r>
      <w:r>
        <w:rPr>
          <w:rFonts w:asciiTheme="minorHAnsi" w:eastAsiaTheme="minorEastAsia" w:hAnsiTheme="minorHAnsi"/>
          <w:szCs w:val="22"/>
        </w:rPr>
        <w:tab/>
      </w:r>
      <w:r>
        <w:t>E-UTRAN RRC_IDLE state</w:t>
      </w:r>
      <w:r>
        <w:tab/>
        <w:t>723</w:t>
      </w:r>
    </w:p>
    <w:p w:rsidR="00BD03A7" w:rsidRDefault="00BD03A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723</w:t>
      </w:r>
    </w:p>
    <w:p w:rsidR="00BD03A7" w:rsidRDefault="00BD03A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723</w:t>
      </w:r>
    </w:p>
    <w:p w:rsidR="00BD03A7" w:rsidRDefault="00BD03A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723</w:t>
      </w:r>
    </w:p>
    <w:p w:rsidR="00BD03A7" w:rsidRDefault="00BD03A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724</w:t>
      </w:r>
    </w:p>
    <w:p w:rsidR="00BD03A7" w:rsidRDefault="00BD03A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725</w:t>
      </w:r>
    </w:p>
    <w:p w:rsidR="00BD03A7" w:rsidRDefault="00BD03A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725</w:t>
      </w:r>
    </w:p>
    <w:p w:rsidR="00BD03A7" w:rsidRDefault="00BD03A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726</w:t>
      </w:r>
    </w:p>
    <w:p w:rsidR="00BD03A7" w:rsidRDefault="00BD03A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727</w:t>
      </w:r>
    </w:p>
    <w:p w:rsidR="00BD03A7" w:rsidRDefault="00BD03A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727</w:t>
      </w:r>
    </w:p>
    <w:p w:rsidR="00BD03A7" w:rsidRDefault="00BD03A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728</w:t>
      </w:r>
    </w:p>
    <w:p w:rsidR="00BD03A7" w:rsidRDefault="00BD03A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729</w:t>
      </w:r>
    </w:p>
    <w:p w:rsidR="00BD03A7" w:rsidRDefault="00BD03A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729</w:t>
      </w:r>
    </w:p>
    <w:p w:rsidR="00BD03A7" w:rsidRDefault="00BD03A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730</w:t>
      </w:r>
    </w:p>
    <w:p w:rsidR="00BD03A7" w:rsidRDefault="00BD03A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731</w:t>
      </w:r>
    </w:p>
    <w:p w:rsidR="00BD03A7" w:rsidRDefault="00BD03A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731</w:t>
      </w:r>
    </w:p>
    <w:p w:rsidR="00BD03A7" w:rsidRDefault="00BD03A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732</w:t>
      </w:r>
    </w:p>
    <w:p w:rsidR="00BD03A7" w:rsidRDefault="00BD03A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733</w:t>
      </w:r>
    </w:p>
    <w:p w:rsidR="00BD03A7" w:rsidRDefault="00BD03A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733</w:t>
      </w:r>
    </w:p>
    <w:p w:rsidR="00BD03A7" w:rsidRDefault="00BD03A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734</w:t>
      </w:r>
    </w:p>
    <w:p w:rsidR="00BD03A7" w:rsidRDefault="00BD03A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735</w:t>
      </w:r>
    </w:p>
    <w:p w:rsidR="00BD03A7" w:rsidRDefault="00BD03A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735</w:t>
      </w:r>
    </w:p>
    <w:p w:rsidR="00BD03A7" w:rsidRDefault="00BD03A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736</w:t>
      </w:r>
    </w:p>
    <w:p w:rsidR="00BD03A7" w:rsidRDefault="00BD03A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737</w:t>
      </w:r>
    </w:p>
    <w:p w:rsidR="00BD03A7" w:rsidRDefault="00BD03A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737</w:t>
      </w:r>
    </w:p>
    <w:p w:rsidR="00BD03A7" w:rsidRDefault="00BD03A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738</w:t>
      </w:r>
    </w:p>
    <w:p w:rsidR="00BD03A7" w:rsidRDefault="00BD03A7">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739</w:t>
      </w:r>
    </w:p>
    <w:p w:rsidR="00BD03A7" w:rsidRDefault="00BD03A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739</w:t>
      </w:r>
    </w:p>
    <w:p w:rsidR="00BD03A7" w:rsidRDefault="00BD03A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739</w:t>
      </w:r>
    </w:p>
    <w:p w:rsidR="00BD03A7" w:rsidRDefault="00BD03A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739</w:t>
      </w:r>
    </w:p>
    <w:p w:rsidR="00BD03A7" w:rsidRDefault="00BD03A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739</w:t>
      </w:r>
    </w:p>
    <w:p w:rsidR="00BD03A7" w:rsidRDefault="00BD03A7">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743</w:t>
      </w:r>
    </w:p>
    <w:p w:rsidR="00BD03A7" w:rsidRDefault="00BD03A7">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743</w:t>
      </w:r>
    </w:p>
    <w:p w:rsidR="00BD03A7" w:rsidRDefault="00BD03A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743</w:t>
      </w:r>
    </w:p>
    <w:p w:rsidR="00BD03A7" w:rsidRDefault="00BD03A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747</w:t>
      </w:r>
    </w:p>
    <w:p w:rsidR="00BD03A7" w:rsidRDefault="00BD03A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747</w:t>
      </w:r>
    </w:p>
    <w:p w:rsidR="00BD03A7" w:rsidRDefault="00BD03A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747</w:t>
      </w:r>
    </w:p>
    <w:p w:rsidR="00BD03A7" w:rsidRDefault="00BD03A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749</w:t>
      </w:r>
    </w:p>
    <w:p w:rsidR="00BD03A7" w:rsidRDefault="00BD03A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750</w:t>
      </w:r>
    </w:p>
    <w:p w:rsidR="00BD03A7" w:rsidRDefault="00BD03A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750</w:t>
      </w:r>
    </w:p>
    <w:p w:rsidR="00BD03A7" w:rsidRDefault="00BD03A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751</w:t>
      </w:r>
    </w:p>
    <w:p w:rsidR="00BD03A7" w:rsidRDefault="00BD03A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752</w:t>
      </w:r>
    </w:p>
    <w:p w:rsidR="00BD03A7" w:rsidRDefault="00BD03A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752</w:t>
      </w:r>
    </w:p>
    <w:p w:rsidR="00BD03A7" w:rsidRDefault="00BD03A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753</w:t>
      </w:r>
    </w:p>
    <w:p w:rsidR="00BD03A7" w:rsidRDefault="00BD03A7">
      <w:pPr>
        <w:pStyle w:val="TOC3"/>
        <w:rPr>
          <w:rFonts w:asciiTheme="minorHAnsi" w:eastAsiaTheme="minorEastAsia" w:hAnsiTheme="minorHAnsi" w:cstheme="minorBidi"/>
          <w:sz w:val="22"/>
          <w:szCs w:val="22"/>
        </w:rPr>
      </w:pPr>
      <w:r w:rsidRPr="00BD03A7">
        <w:t>A.4.2.15 E-UTRAN FDD – FDD Intra frequency case for Cat-M1 UE in enhanced coverage</w:t>
      </w:r>
      <w:r w:rsidRPr="00BD03A7">
        <w:tab/>
      </w:r>
      <w:r>
        <w:t>754</w:t>
      </w:r>
    </w:p>
    <w:p w:rsidR="00BD03A7" w:rsidRDefault="00BD03A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754</w:t>
      </w:r>
    </w:p>
    <w:p w:rsidR="00BD03A7" w:rsidRDefault="00BD03A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755</w:t>
      </w:r>
    </w:p>
    <w:p w:rsidR="00BD03A7" w:rsidRDefault="00BD03A7">
      <w:pPr>
        <w:pStyle w:val="TOC3"/>
        <w:rPr>
          <w:rFonts w:asciiTheme="minorHAnsi" w:eastAsiaTheme="minorEastAsia" w:hAnsiTheme="minorHAnsi" w:cstheme="minorBidi"/>
          <w:sz w:val="22"/>
          <w:szCs w:val="22"/>
        </w:rPr>
      </w:pPr>
      <w:r>
        <w:t>A.4.2.16 E-UTRAN HD – FDD Intra frequency case for Cat-M1 UE in enhanced coverage</w:t>
      </w:r>
      <w:r>
        <w:tab/>
        <w:t>756</w:t>
      </w:r>
    </w:p>
    <w:p w:rsidR="00BD03A7" w:rsidRDefault="00BD03A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756</w:t>
      </w:r>
    </w:p>
    <w:p w:rsidR="00BD03A7" w:rsidRDefault="00BD03A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757</w:t>
      </w:r>
    </w:p>
    <w:p w:rsidR="00BD03A7" w:rsidRDefault="00BD03A7">
      <w:pPr>
        <w:pStyle w:val="TOC3"/>
        <w:rPr>
          <w:rFonts w:asciiTheme="minorHAnsi" w:eastAsiaTheme="minorEastAsia" w:hAnsiTheme="minorHAnsi" w:cstheme="minorBidi"/>
          <w:sz w:val="22"/>
          <w:szCs w:val="22"/>
        </w:rPr>
      </w:pPr>
      <w:r>
        <w:t>A.4.2.17 E-UTRAN TDD – TDD Intra frequency case for Cat-M1 UE in enhanced coverage</w:t>
      </w:r>
      <w:r>
        <w:tab/>
        <w:t>758</w:t>
      </w:r>
    </w:p>
    <w:p w:rsidR="00BD03A7" w:rsidRDefault="00BD03A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758</w:t>
      </w:r>
    </w:p>
    <w:p w:rsidR="00BD03A7" w:rsidRDefault="00BD03A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759</w:t>
      </w:r>
    </w:p>
    <w:p w:rsidR="00BD03A7" w:rsidRDefault="00BD03A7">
      <w:pPr>
        <w:pStyle w:val="TOC3"/>
        <w:rPr>
          <w:rFonts w:asciiTheme="minorHAnsi" w:eastAsiaTheme="minorEastAsia" w:hAnsiTheme="minorHAnsi" w:cstheme="minorBidi"/>
          <w:sz w:val="22"/>
          <w:szCs w:val="22"/>
        </w:rPr>
      </w:pPr>
      <w:r>
        <w:t>A.4.2.18 HD – FDD Intra frequency case for UE Category NB1 In-Band mode in normal coverage</w:t>
      </w:r>
      <w:r>
        <w:tab/>
        <w:t>760</w:t>
      </w:r>
    </w:p>
    <w:p w:rsidR="00BD03A7" w:rsidRDefault="00BD03A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760</w:t>
      </w:r>
    </w:p>
    <w:p w:rsidR="00BD03A7" w:rsidRDefault="00BD03A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762</w:t>
      </w:r>
    </w:p>
    <w:p w:rsidR="00BD03A7" w:rsidRDefault="00BD03A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763</w:t>
      </w:r>
    </w:p>
    <w:p w:rsidR="00BD03A7" w:rsidRDefault="00BD03A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763</w:t>
      </w:r>
    </w:p>
    <w:p w:rsidR="00BD03A7" w:rsidRDefault="00BD03A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765</w:t>
      </w:r>
    </w:p>
    <w:p w:rsidR="00BD03A7" w:rsidRDefault="00BD03A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766</w:t>
      </w:r>
    </w:p>
    <w:p w:rsidR="00BD03A7" w:rsidRDefault="00BD03A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766</w:t>
      </w:r>
    </w:p>
    <w:p w:rsidR="00BD03A7" w:rsidRDefault="00BD03A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767</w:t>
      </w:r>
    </w:p>
    <w:p w:rsidR="00BD03A7" w:rsidRDefault="00BD03A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768</w:t>
      </w:r>
    </w:p>
    <w:p w:rsidR="00BD03A7" w:rsidRDefault="00BD03A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768</w:t>
      </w:r>
    </w:p>
    <w:p w:rsidR="00BD03A7" w:rsidRDefault="00BD03A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769</w:t>
      </w:r>
    </w:p>
    <w:p w:rsidR="00BD03A7" w:rsidRDefault="00BD03A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770</w:t>
      </w:r>
    </w:p>
    <w:p w:rsidR="00BD03A7" w:rsidRDefault="00BD03A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770</w:t>
      </w:r>
    </w:p>
    <w:p w:rsidR="00BD03A7" w:rsidRDefault="00BD03A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771</w:t>
      </w:r>
    </w:p>
    <w:p w:rsidR="00BD03A7" w:rsidRDefault="00BD03A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772</w:t>
      </w:r>
    </w:p>
    <w:p w:rsidR="00BD03A7" w:rsidRDefault="00BD03A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772</w:t>
      </w:r>
    </w:p>
    <w:p w:rsidR="00BD03A7" w:rsidRDefault="00BD03A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773</w:t>
      </w:r>
    </w:p>
    <w:p w:rsidR="00BD03A7" w:rsidRDefault="00BD03A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774</w:t>
      </w:r>
    </w:p>
    <w:p w:rsidR="00BD03A7" w:rsidRDefault="00BD03A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774</w:t>
      </w:r>
    </w:p>
    <w:p w:rsidR="00BD03A7" w:rsidRDefault="00BD03A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776</w:t>
      </w:r>
    </w:p>
    <w:p w:rsidR="00BD03A7" w:rsidRDefault="00BD03A7">
      <w:pPr>
        <w:pStyle w:val="TOC3"/>
        <w:rPr>
          <w:rFonts w:asciiTheme="minorHAnsi" w:eastAsiaTheme="minorEastAsia" w:hAnsiTheme="minorHAnsi" w:cstheme="minorBidi"/>
          <w:sz w:val="22"/>
          <w:szCs w:val="22"/>
        </w:rPr>
      </w:pPr>
      <w:r w:rsidRPr="00BD03A7">
        <w:t>A.4.2.25</w:t>
      </w:r>
      <w:r w:rsidRPr="00BD03A7">
        <w:rPr>
          <w:rFonts w:asciiTheme="minorHAnsi" w:eastAsiaTheme="minorEastAsia" w:hAnsiTheme="minorHAnsi"/>
          <w:sz w:val="22"/>
          <w:szCs w:val="22"/>
        </w:rPr>
        <w:tab/>
      </w:r>
      <w:r w:rsidRPr="006510E2">
        <w:rPr>
          <w:rFonts w:cs="v4.2.0"/>
        </w:rPr>
        <w:t>E-UTRAN FDD – FDD Inter frequency case for Cat-M1 UE in normal coverage</w:t>
      </w:r>
      <w:r>
        <w:tab/>
        <w:t>777</w:t>
      </w:r>
    </w:p>
    <w:p w:rsidR="00BD03A7" w:rsidRDefault="00BD03A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777</w:t>
      </w:r>
    </w:p>
    <w:p w:rsidR="00BD03A7" w:rsidRDefault="00BD03A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778</w:t>
      </w:r>
    </w:p>
    <w:p w:rsidR="00BD03A7" w:rsidRDefault="00BD03A7">
      <w:pPr>
        <w:pStyle w:val="TOC3"/>
        <w:rPr>
          <w:rFonts w:asciiTheme="minorHAnsi" w:eastAsiaTheme="minorEastAsia" w:hAnsiTheme="minorHAnsi" w:cstheme="minorBidi"/>
          <w:sz w:val="22"/>
          <w:szCs w:val="22"/>
        </w:rPr>
      </w:pPr>
      <w:r w:rsidRPr="00BD03A7">
        <w:t>A.4.2.26</w:t>
      </w:r>
      <w:r w:rsidRPr="00BD03A7">
        <w:rPr>
          <w:rFonts w:asciiTheme="minorHAnsi" w:eastAsiaTheme="minorEastAsia" w:hAnsiTheme="minorHAnsi"/>
          <w:sz w:val="22"/>
          <w:szCs w:val="22"/>
        </w:rPr>
        <w:tab/>
      </w:r>
      <w:r w:rsidRPr="006510E2">
        <w:rPr>
          <w:rFonts w:cs="v4.2.0"/>
        </w:rPr>
        <w:t>E-UTRAN HD – FDD Inter frequency case for Cat-M1 UE in normal coverage</w:t>
      </w:r>
      <w:r>
        <w:tab/>
        <w:t>779</w:t>
      </w:r>
    </w:p>
    <w:p w:rsidR="00BD03A7" w:rsidRDefault="00BD03A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779</w:t>
      </w:r>
    </w:p>
    <w:p w:rsidR="00BD03A7" w:rsidRDefault="00BD03A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780</w:t>
      </w:r>
    </w:p>
    <w:p w:rsidR="00BD03A7" w:rsidRDefault="00BD03A7">
      <w:pPr>
        <w:pStyle w:val="TOC3"/>
        <w:rPr>
          <w:rFonts w:asciiTheme="minorHAnsi" w:eastAsiaTheme="minorEastAsia" w:hAnsiTheme="minorHAnsi" w:cstheme="minorBidi"/>
          <w:sz w:val="22"/>
          <w:szCs w:val="22"/>
        </w:rPr>
      </w:pPr>
      <w:r w:rsidRPr="00BD03A7">
        <w:t>A.4.2.27</w:t>
      </w:r>
      <w:r w:rsidRPr="00BD03A7">
        <w:rPr>
          <w:rFonts w:asciiTheme="minorHAnsi" w:eastAsiaTheme="minorEastAsia" w:hAnsiTheme="minorHAnsi"/>
          <w:sz w:val="22"/>
          <w:szCs w:val="22"/>
        </w:rPr>
        <w:tab/>
      </w:r>
      <w:r w:rsidRPr="006510E2">
        <w:rPr>
          <w:rFonts w:cs="v4.2.0"/>
        </w:rPr>
        <w:t>E-UTRAN TDD – FDD Inter frequency case for Cat-M1 UE in normal coverage</w:t>
      </w:r>
      <w:r>
        <w:tab/>
        <w:t>781</w:t>
      </w:r>
    </w:p>
    <w:p w:rsidR="00BD03A7" w:rsidRDefault="00BD03A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781</w:t>
      </w:r>
    </w:p>
    <w:p w:rsidR="00BD03A7" w:rsidRDefault="00BD03A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782</w:t>
      </w:r>
    </w:p>
    <w:p w:rsidR="00BD03A7" w:rsidRDefault="00BD03A7">
      <w:pPr>
        <w:pStyle w:val="TOC3"/>
        <w:rPr>
          <w:rFonts w:asciiTheme="minorHAnsi" w:eastAsiaTheme="minorEastAsia" w:hAnsiTheme="minorHAnsi" w:cstheme="minorBidi"/>
          <w:sz w:val="22"/>
          <w:szCs w:val="22"/>
        </w:rPr>
      </w:pPr>
      <w:r w:rsidRPr="00BD03A7">
        <w:t>A.4.2.28</w:t>
      </w:r>
      <w:r w:rsidRPr="00BD03A7">
        <w:rPr>
          <w:rFonts w:asciiTheme="minorHAnsi" w:eastAsiaTheme="minorEastAsia" w:hAnsiTheme="minorHAnsi"/>
          <w:sz w:val="22"/>
          <w:szCs w:val="22"/>
        </w:rPr>
        <w:tab/>
      </w:r>
      <w:r w:rsidRPr="006510E2">
        <w:rPr>
          <w:rFonts w:cs="v4.2.0"/>
        </w:rPr>
        <w:t>E-UTRAN FDD – FDD Inter frequency case for Cat-M1 UE in enhanced coverage</w:t>
      </w:r>
      <w:r>
        <w:tab/>
        <w:t>783</w:t>
      </w:r>
    </w:p>
    <w:p w:rsidR="00BD03A7" w:rsidRDefault="00BD03A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783</w:t>
      </w:r>
    </w:p>
    <w:p w:rsidR="00BD03A7" w:rsidRDefault="00BD03A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784</w:t>
      </w:r>
    </w:p>
    <w:p w:rsidR="00BD03A7" w:rsidRDefault="00BD03A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785</w:t>
      </w:r>
    </w:p>
    <w:p w:rsidR="00BD03A7" w:rsidRDefault="00BD03A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785</w:t>
      </w:r>
    </w:p>
    <w:p w:rsidR="00BD03A7" w:rsidRDefault="00BD03A7">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786</w:t>
      </w:r>
    </w:p>
    <w:p w:rsidR="00BD03A7" w:rsidRDefault="00BD03A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787</w:t>
      </w:r>
    </w:p>
    <w:p w:rsidR="00BD03A7" w:rsidRDefault="00BD03A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787</w:t>
      </w:r>
    </w:p>
    <w:p w:rsidR="00BD03A7" w:rsidRDefault="00BD03A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788</w:t>
      </w:r>
    </w:p>
    <w:p w:rsidR="00BD03A7" w:rsidRDefault="00BD03A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789</w:t>
      </w:r>
    </w:p>
    <w:p w:rsidR="00BD03A7" w:rsidRDefault="00BD03A7">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789</w:t>
      </w:r>
    </w:p>
    <w:p w:rsidR="00BD03A7" w:rsidRDefault="00BD03A7">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790</w:t>
      </w:r>
    </w:p>
    <w:p w:rsidR="00BD03A7" w:rsidRDefault="00BD03A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791</w:t>
      </w:r>
    </w:p>
    <w:p w:rsidR="00BD03A7" w:rsidRDefault="00BD03A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791</w:t>
      </w:r>
    </w:p>
    <w:p w:rsidR="00BD03A7" w:rsidRDefault="00BD03A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792</w:t>
      </w:r>
    </w:p>
    <w:p w:rsidR="00BD03A7" w:rsidRDefault="00BD03A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793</w:t>
      </w:r>
    </w:p>
    <w:p w:rsidR="00BD03A7" w:rsidRDefault="00BD03A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793</w:t>
      </w:r>
    </w:p>
    <w:p w:rsidR="00BD03A7" w:rsidRDefault="00BD03A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794</w:t>
      </w:r>
    </w:p>
    <w:p w:rsidR="00BD03A7" w:rsidRDefault="00BD03A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795</w:t>
      </w:r>
    </w:p>
    <w:p w:rsidR="00BD03A7" w:rsidRDefault="00BD03A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795</w:t>
      </w:r>
    </w:p>
    <w:p w:rsidR="00BD03A7" w:rsidRDefault="00BD03A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796</w:t>
      </w:r>
    </w:p>
    <w:p w:rsidR="00BD03A7" w:rsidRDefault="00BD03A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797</w:t>
      </w:r>
    </w:p>
    <w:p w:rsidR="00BD03A7" w:rsidRDefault="00BD03A7">
      <w:pPr>
        <w:pStyle w:val="TOC3"/>
        <w:rPr>
          <w:rFonts w:asciiTheme="minorHAnsi" w:eastAsiaTheme="minorEastAsia" w:hAnsiTheme="minorHAnsi" w:cstheme="minorBidi"/>
          <w:sz w:val="22"/>
          <w:szCs w:val="22"/>
        </w:rPr>
      </w:pPr>
      <w:r w:rsidRPr="00BD03A7">
        <w:t>A.4.3.1</w:t>
      </w:r>
      <w:r w:rsidRPr="00BD03A7">
        <w:rPr>
          <w:rFonts w:asciiTheme="minorHAnsi" w:eastAsiaTheme="minorEastAsia" w:hAnsiTheme="minorHAnsi" w:cstheme="minorBidi"/>
          <w:sz w:val="22"/>
          <w:szCs w:val="22"/>
        </w:rPr>
        <w:tab/>
      </w:r>
      <w:r w:rsidRPr="006510E2">
        <w:rPr>
          <w:lang w:val="sv-SE"/>
        </w:rPr>
        <w:t>E-UTRAN FDD – UTRAN FDD:</w:t>
      </w:r>
      <w:r>
        <w:tab/>
        <w:t>797</w:t>
      </w:r>
    </w:p>
    <w:p w:rsidR="00BD03A7" w:rsidRDefault="00BD03A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797</w:t>
      </w:r>
    </w:p>
    <w:p w:rsidR="00BD03A7" w:rsidRDefault="00BD03A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797</w:t>
      </w:r>
    </w:p>
    <w:p w:rsidR="00BD03A7" w:rsidRDefault="00BD03A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799</w:t>
      </w:r>
    </w:p>
    <w:p w:rsidR="00BD03A7" w:rsidRDefault="00BD03A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799</w:t>
      </w:r>
    </w:p>
    <w:p w:rsidR="00BD03A7" w:rsidRDefault="00BD03A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799</w:t>
      </w:r>
    </w:p>
    <w:p w:rsidR="00BD03A7" w:rsidRDefault="00BD03A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802</w:t>
      </w:r>
    </w:p>
    <w:p w:rsidR="00BD03A7" w:rsidRDefault="00BD03A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802</w:t>
      </w:r>
    </w:p>
    <w:p w:rsidR="00BD03A7" w:rsidRDefault="00BD03A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802</w:t>
      </w:r>
    </w:p>
    <w:p w:rsidR="00BD03A7" w:rsidRDefault="00BD03A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805</w:t>
      </w:r>
    </w:p>
    <w:p w:rsidR="00BD03A7" w:rsidRDefault="00BD03A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805</w:t>
      </w:r>
    </w:p>
    <w:p w:rsidR="00BD03A7" w:rsidRDefault="00BD03A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805</w:t>
      </w:r>
    </w:p>
    <w:p w:rsidR="00BD03A7" w:rsidRDefault="00BD03A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806</w:t>
      </w:r>
    </w:p>
    <w:p w:rsidR="00BD03A7" w:rsidRDefault="00BD03A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806</w:t>
      </w:r>
    </w:p>
    <w:p w:rsidR="00BD03A7" w:rsidRDefault="00BD03A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806</w:t>
      </w:r>
    </w:p>
    <w:p w:rsidR="00BD03A7" w:rsidRDefault="00BD03A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809</w:t>
      </w:r>
    </w:p>
    <w:p w:rsidR="00BD03A7" w:rsidRDefault="00BD03A7">
      <w:pPr>
        <w:pStyle w:val="TOC3"/>
        <w:rPr>
          <w:rFonts w:asciiTheme="minorHAnsi" w:eastAsiaTheme="minorEastAsia" w:hAnsiTheme="minorHAnsi" w:cstheme="minorBidi"/>
          <w:sz w:val="22"/>
          <w:szCs w:val="22"/>
        </w:rPr>
      </w:pPr>
      <w:r w:rsidRPr="00BD03A7">
        <w:t>A.4.3.2</w:t>
      </w:r>
      <w:r w:rsidRPr="00BD03A7">
        <w:rPr>
          <w:rFonts w:asciiTheme="minorHAnsi" w:eastAsiaTheme="minorEastAsia" w:hAnsiTheme="minorHAnsi" w:cstheme="minorBidi"/>
          <w:sz w:val="22"/>
          <w:szCs w:val="22"/>
        </w:rPr>
        <w:tab/>
      </w:r>
      <w:r w:rsidRPr="006510E2">
        <w:rPr>
          <w:lang w:val="sv-SE"/>
        </w:rPr>
        <w:t>E-UTRAN FDD – UTRAN TDD:</w:t>
      </w:r>
      <w:r>
        <w:tab/>
        <w:t>810</w:t>
      </w:r>
    </w:p>
    <w:p w:rsidR="00BD03A7" w:rsidRDefault="00BD03A7">
      <w:pPr>
        <w:pStyle w:val="TOC4"/>
        <w:rPr>
          <w:rFonts w:asciiTheme="minorHAnsi" w:eastAsiaTheme="minorEastAsia" w:hAnsiTheme="minorHAnsi" w:cstheme="minorBidi"/>
          <w:sz w:val="22"/>
          <w:szCs w:val="22"/>
        </w:rPr>
      </w:pPr>
      <w:r w:rsidRPr="00BD03A7">
        <w:t>A.4.3.2.</w:t>
      </w:r>
      <w:r w:rsidRPr="00BD03A7">
        <w:rPr>
          <w:lang w:eastAsia="zh-CN"/>
        </w:rPr>
        <w:t>1</w:t>
      </w:r>
      <w:r w:rsidRPr="00BD03A7">
        <w:rPr>
          <w:rFonts w:asciiTheme="minorHAnsi" w:eastAsiaTheme="minorEastAsia" w:hAnsiTheme="minorHAnsi"/>
          <w:sz w:val="22"/>
          <w:szCs w:val="22"/>
        </w:rPr>
        <w:tab/>
      </w:r>
      <w:r>
        <w:rPr>
          <w:lang w:eastAsia="zh-CN"/>
        </w:rPr>
        <w:t>Test Purpose and Environment</w:t>
      </w:r>
      <w:r>
        <w:tab/>
        <w:t>810</w:t>
      </w:r>
    </w:p>
    <w:p w:rsidR="00BD03A7" w:rsidRDefault="00BD03A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810</w:t>
      </w:r>
    </w:p>
    <w:p w:rsidR="00BD03A7" w:rsidRDefault="00BD03A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810</w:t>
      </w:r>
    </w:p>
    <w:p w:rsidR="00BD03A7" w:rsidRDefault="00BD03A7">
      <w:pPr>
        <w:pStyle w:val="TOC5"/>
        <w:rPr>
          <w:rFonts w:asciiTheme="minorHAnsi" w:eastAsiaTheme="minorEastAsia" w:hAnsiTheme="minorHAnsi" w:cstheme="minorBidi"/>
          <w:sz w:val="22"/>
          <w:szCs w:val="22"/>
        </w:rPr>
      </w:pPr>
      <w:r w:rsidRPr="00BD03A7">
        <w:t>A.4.3.2.</w:t>
      </w:r>
      <w:r w:rsidRPr="00BD03A7">
        <w:rPr>
          <w:lang w:eastAsia="zh-CN"/>
        </w:rPr>
        <w:t>1</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en-US" w:eastAsia="zh-CN"/>
        </w:rPr>
        <w:t>Void</w:t>
      </w:r>
      <w:r>
        <w:tab/>
        <w:t>812</w:t>
      </w:r>
    </w:p>
    <w:p w:rsidR="00BD03A7" w:rsidRDefault="00BD03A7">
      <w:pPr>
        <w:pStyle w:val="TOC4"/>
        <w:rPr>
          <w:rFonts w:asciiTheme="minorHAnsi" w:eastAsiaTheme="minorEastAsia" w:hAnsiTheme="minorHAnsi" w:cstheme="minorBidi"/>
          <w:sz w:val="22"/>
          <w:szCs w:val="22"/>
        </w:rPr>
      </w:pPr>
      <w:r w:rsidRPr="00BD03A7">
        <w:t>A.4.3.2.2</w:t>
      </w:r>
      <w:r w:rsidRPr="00BD03A7">
        <w:rPr>
          <w:rFonts w:asciiTheme="minorHAnsi" w:eastAsiaTheme="minorEastAsia" w:hAnsiTheme="minorHAnsi"/>
          <w:sz w:val="22"/>
          <w:szCs w:val="22"/>
        </w:rPr>
        <w:tab/>
      </w:r>
      <w:r>
        <w:rPr>
          <w:lang w:eastAsia="zh-CN"/>
        </w:rPr>
        <w:t>Test Requirements</w:t>
      </w:r>
      <w:r>
        <w:tab/>
        <w:t>812</w:t>
      </w:r>
    </w:p>
    <w:p w:rsidR="00BD03A7" w:rsidRDefault="00BD03A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812</w:t>
      </w:r>
    </w:p>
    <w:p w:rsidR="00BD03A7" w:rsidRDefault="00BD03A7">
      <w:pPr>
        <w:pStyle w:val="TOC3"/>
        <w:rPr>
          <w:rFonts w:asciiTheme="minorHAnsi" w:eastAsiaTheme="minorEastAsia" w:hAnsiTheme="minorHAnsi" w:cstheme="minorBidi"/>
          <w:sz w:val="22"/>
          <w:szCs w:val="22"/>
        </w:rPr>
      </w:pPr>
      <w:r w:rsidRPr="00BD03A7">
        <w:t>A.4.3.</w:t>
      </w:r>
      <w:r w:rsidRPr="00BD03A7">
        <w:rPr>
          <w:lang w:eastAsia="zh-CN"/>
        </w:rPr>
        <w:t>2A</w:t>
      </w:r>
      <w:r w:rsidRPr="00BD03A7">
        <w:rPr>
          <w:rFonts w:asciiTheme="minorHAnsi" w:eastAsiaTheme="minorEastAsia" w:hAnsiTheme="minorHAnsi" w:cstheme="minorBidi"/>
          <w:sz w:val="22"/>
          <w:szCs w:val="22"/>
        </w:rPr>
        <w:tab/>
      </w:r>
      <w:r w:rsidRPr="006510E2">
        <w:rPr>
          <w:lang w:val="sv-SE"/>
        </w:rPr>
        <w:t>E-UTRA FDD to UTRA TDD cell re-selection for IncMon</w:t>
      </w:r>
      <w:r>
        <w:tab/>
        <w:t>812</w:t>
      </w:r>
    </w:p>
    <w:p w:rsidR="00BD03A7" w:rsidRDefault="00BD03A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812</w:t>
      </w:r>
    </w:p>
    <w:p w:rsidR="00BD03A7" w:rsidRDefault="00BD03A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816</w:t>
      </w:r>
    </w:p>
    <w:p w:rsidR="00BD03A7" w:rsidRDefault="00BD03A7">
      <w:pPr>
        <w:pStyle w:val="TOC4"/>
        <w:rPr>
          <w:rFonts w:asciiTheme="minorHAnsi" w:eastAsiaTheme="minorEastAsia" w:hAnsiTheme="minorHAnsi" w:cstheme="minorBidi"/>
          <w:sz w:val="22"/>
          <w:szCs w:val="22"/>
        </w:rPr>
      </w:pPr>
      <w:r w:rsidRPr="00BD03A7">
        <w:t>A.4.3.3</w:t>
      </w:r>
      <w:r w:rsidRPr="00BD03A7">
        <w:rPr>
          <w:rFonts w:asciiTheme="minorHAnsi" w:eastAsiaTheme="minorEastAsia" w:hAnsiTheme="minorHAnsi" w:cstheme="minorBidi"/>
          <w:sz w:val="22"/>
          <w:szCs w:val="22"/>
        </w:rPr>
        <w:tab/>
      </w:r>
      <w:r w:rsidRPr="006510E2">
        <w:rPr>
          <w:lang w:val="sv-SE"/>
        </w:rPr>
        <w:t>E-UTRAN TDD – UTRAN FDD:</w:t>
      </w:r>
      <w:r>
        <w:tab/>
        <w:t>816</w:t>
      </w:r>
    </w:p>
    <w:p w:rsidR="00BD03A7" w:rsidRDefault="00BD03A7">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816</w:t>
      </w:r>
    </w:p>
    <w:p w:rsidR="00BD03A7" w:rsidRDefault="00BD03A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819</w:t>
      </w:r>
    </w:p>
    <w:p w:rsidR="00BD03A7" w:rsidRDefault="00BD03A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819</w:t>
      </w:r>
    </w:p>
    <w:p w:rsidR="00BD03A7" w:rsidRDefault="00BD03A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819</w:t>
      </w:r>
    </w:p>
    <w:p w:rsidR="00BD03A7" w:rsidRDefault="00BD03A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823</w:t>
      </w:r>
    </w:p>
    <w:p w:rsidR="00BD03A7" w:rsidRDefault="00BD03A7">
      <w:pPr>
        <w:pStyle w:val="TOC3"/>
        <w:rPr>
          <w:rFonts w:asciiTheme="minorHAnsi" w:eastAsiaTheme="minorEastAsia" w:hAnsiTheme="minorHAnsi" w:cstheme="minorBidi"/>
          <w:sz w:val="22"/>
          <w:szCs w:val="22"/>
        </w:rPr>
      </w:pPr>
      <w:r w:rsidRPr="00BD03A7">
        <w:t>A.4.3.4</w:t>
      </w:r>
      <w:r w:rsidRPr="00BD03A7">
        <w:rPr>
          <w:rFonts w:asciiTheme="minorHAnsi" w:eastAsiaTheme="minorEastAsia" w:hAnsiTheme="minorHAnsi" w:cstheme="minorBidi"/>
          <w:sz w:val="22"/>
          <w:szCs w:val="22"/>
        </w:rPr>
        <w:tab/>
      </w:r>
      <w:r w:rsidRPr="006510E2">
        <w:rPr>
          <w:lang w:val="sv-SE"/>
        </w:rPr>
        <w:t>E-UTRAN TDD – UTRAN TDD:</w:t>
      </w:r>
      <w:r>
        <w:tab/>
        <w:t>824</w:t>
      </w:r>
    </w:p>
    <w:p w:rsidR="00BD03A7" w:rsidRDefault="00BD03A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824</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824</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826</w:t>
      </w:r>
    </w:p>
    <w:p w:rsidR="00BD03A7" w:rsidRDefault="00BD03A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826</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826</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828</w:t>
      </w:r>
    </w:p>
    <w:p w:rsidR="00BD03A7" w:rsidRDefault="00BD03A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828</w:t>
      </w:r>
    </w:p>
    <w:p w:rsidR="00BD03A7" w:rsidRDefault="00BD03A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828</w:t>
      </w:r>
    </w:p>
    <w:p w:rsidR="00BD03A7" w:rsidRDefault="00BD03A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831</w:t>
      </w:r>
    </w:p>
    <w:p w:rsidR="00BD03A7" w:rsidRDefault="00BD03A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831</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831</w:t>
      </w:r>
    </w:p>
    <w:p w:rsidR="00BD03A7" w:rsidRDefault="00BD03A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835</w:t>
      </w:r>
    </w:p>
    <w:p w:rsidR="00BD03A7" w:rsidRDefault="00BD03A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835</w:t>
      </w:r>
    </w:p>
    <w:p w:rsidR="00BD03A7" w:rsidRDefault="00BD03A7">
      <w:pPr>
        <w:pStyle w:val="TOC3"/>
        <w:rPr>
          <w:rFonts w:asciiTheme="minorHAnsi" w:eastAsiaTheme="minorEastAsia" w:hAnsiTheme="minorHAnsi" w:cstheme="minorBidi"/>
          <w:sz w:val="22"/>
          <w:szCs w:val="22"/>
        </w:rPr>
      </w:pPr>
      <w:r w:rsidRPr="00BD03A7">
        <w:t>A.4.4.1</w:t>
      </w:r>
      <w:r w:rsidRPr="00BD03A7">
        <w:rPr>
          <w:rFonts w:asciiTheme="minorHAnsi" w:eastAsiaTheme="minorEastAsia" w:hAnsiTheme="minorHAnsi" w:cstheme="minorBidi"/>
          <w:sz w:val="22"/>
          <w:szCs w:val="22"/>
        </w:rPr>
        <w:tab/>
      </w:r>
      <w:r w:rsidRPr="006510E2">
        <w:rPr>
          <w:lang w:val="sv-SE"/>
        </w:rPr>
        <w:t>E-UTRAN FDD – GSM:</w:t>
      </w:r>
      <w:r>
        <w:tab/>
        <w:t>835</w:t>
      </w:r>
    </w:p>
    <w:p w:rsidR="00BD03A7" w:rsidRDefault="00BD03A7">
      <w:pPr>
        <w:pStyle w:val="TOC4"/>
        <w:rPr>
          <w:rFonts w:asciiTheme="minorHAnsi" w:eastAsiaTheme="minorEastAsia" w:hAnsiTheme="minorHAnsi" w:cstheme="minorBidi"/>
          <w:sz w:val="22"/>
          <w:szCs w:val="22"/>
        </w:rPr>
      </w:pPr>
      <w:r w:rsidRPr="00BD03A7">
        <w:t>A.4.4.1.1</w:t>
      </w:r>
      <w:r w:rsidRPr="00BD03A7">
        <w:rPr>
          <w:rFonts w:asciiTheme="minorHAnsi" w:eastAsiaTheme="minorEastAsia" w:hAnsiTheme="minorHAnsi" w:cstheme="minorBidi"/>
          <w:sz w:val="22"/>
          <w:szCs w:val="22"/>
        </w:rPr>
        <w:tab/>
      </w:r>
      <w:r w:rsidRPr="006510E2">
        <w:rPr>
          <w:snapToGrid w:val="0"/>
        </w:rPr>
        <w:t>Test Purpose and Environment</w:t>
      </w:r>
      <w:r>
        <w:tab/>
        <w:t>835</w:t>
      </w:r>
    </w:p>
    <w:p w:rsidR="00BD03A7" w:rsidRDefault="00BD03A7">
      <w:pPr>
        <w:pStyle w:val="TOC4"/>
        <w:rPr>
          <w:rFonts w:asciiTheme="minorHAnsi" w:eastAsiaTheme="minorEastAsia" w:hAnsiTheme="minorHAnsi" w:cstheme="minorBidi"/>
          <w:sz w:val="22"/>
          <w:szCs w:val="22"/>
        </w:rPr>
      </w:pPr>
      <w:r w:rsidRPr="00BD03A7">
        <w:lastRenderedPageBreak/>
        <w:t>A.4.4.1.2</w:t>
      </w:r>
      <w:r w:rsidRPr="00BD03A7">
        <w:rPr>
          <w:rFonts w:asciiTheme="minorHAnsi" w:eastAsiaTheme="minorEastAsia" w:hAnsiTheme="minorHAnsi" w:cstheme="minorBidi"/>
          <w:sz w:val="22"/>
          <w:szCs w:val="22"/>
        </w:rPr>
        <w:tab/>
      </w:r>
      <w:r w:rsidRPr="006510E2">
        <w:rPr>
          <w:snapToGrid w:val="0"/>
        </w:rPr>
        <w:t>Test Requirements</w:t>
      </w:r>
      <w:r>
        <w:tab/>
        <w:t>837</w:t>
      </w:r>
    </w:p>
    <w:p w:rsidR="00BD03A7" w:rsidRDefault="00BD03A7">
      <w:pPr>
        <w:pStyle w:val="TOC4"/>
        <w:rPr>
          <w:rFonts w:asciiTheme="minorHAnsi" w:eastAsiaTheme="minorEastAsia" w:hAnsiTheme="minorHAnsi" w:cstheme="minorBidi"/>
          <w:sz w:val="22"/>
          <w:szCs w:val="22"/>
        </w:rPr>
      </w:pPr>
      <w:r w:rsidRPr="00BD03A7">
        <w:t>A.4.4.2</w:t>
      </w:r>
      <w:r w:rsidRPr="00BD03A7">
        <w:rPr>
          <w:rFonts w:asciiTheme="minorHAnsi" w:eastAsiaTheme="minorEastAsia" w:hAnsiTheme="minorHAnsi" w:cstheme="minorBidi"/>
          <w:sz w:val="22"/>
          <w:szCs w:val="22"/>
        </w:rPr>
        <w:tab/>
      </w:r>
      <w:r w:rsidRPr="006510E2">
        <w:rPr>
          <w:lang w:val="sv-SE"/>
        </w:rPr>
        <w:t>E-UTRAN TDD – GSM:</w:t>
      </w:r>
      <w:r>
        <w:tab/>
        <w:t>837</w:t>
      </w:r>
    </w:p>
    <w:p w:rsidR="00BD03A7" w:rsidRDefault="00BD03A7">
      <w:pPr>
        <w:pStyle w:val="TOC4"/>
        <w:rPr>
          <w:rFonts w:asciiTheme="minorHAnsi" w:eastAsiaTheme="minorEastAsia" w:hAnsiTheme="minorHAnsi" w:cstheme="minorBidi"/>
          <w:sz w:val="22"/>
          <w:szCs w:val="22"/>
        </w:rPr>
      </w:pPr>
      <w:r w:rsidRPr="00BD03A7">
        <w:t>A.4.4.2.1</w:t>
      </w:r>
      <w:r w:rsidRPr="00BD03A7">
        <w:rPr>
          <w:rFonts w:asciiTheme="minorHAnsi" w:eastAsiaTheme="minorEastAsia" w:hAnsiTheme="minorHAnsi" w:cstheme="minorBidi"/>
          <w:sz w:val="22"/>
          <w:szCs w:val="22"/>
        </w:rPr>
        <w:tab/>
      </w:r>
      <w:r w:rsidRPr="006510E2">
        <w:rPr>
          <w:snapToGrid w:val="0"/>
        </w:rPr>
        <w:t>Test Purpose and Environment</w:t>
      </w:r>
      <w:r>
        <w:tab/>
        <w:t>837</w:t>
      </w:r>
    </w:p>
    <w:p w:rsidR="00BD03A7" w:rsidRDefault="00BD03A7">
      <w:pPr>
        <w:pStyle w:val="TOC4"/>
        <w:rPr>
          <w:rFonts w:asciiTheme="minorHAnsi" w:eastAsiaTheme="minorEastAsia" w:hAnsiTheme="minorHAnsi" w:cstheme="minorBidi"/>
          <w:sz w:val="22"/>
          <w:szCs w:val="22"/>
        </w:rPr>
      </w:pPr>
      <w:r w:rsidRPr="00BD03A7">
        <w:t>A.4.4.2.2</w:t>
      </w:r>
      <w:r w:rsidRPr="00BD03A7">
        <w:rPr>
          <w:rFonts w:asciiTheme="minorHAnsi" w:eastAsiaTheme="minorEastAsia" w:hAnsiTheme="minorHAnsi" w:cstheme="minorBidi"/>
          <w:sz w:val="22"/>
          <w:szCs w:val="22"/>
        </w:rPr>
        <w:tab/>
      </w:r>
      <w:r w:rsidRPr="006510E2">
        <w:rPr>
          <w:snapToGrid w:val="0"/>
        </w:rPr>
        <w:t>Test Requirements</w:t>
      </w:r>
      <w:r>
        <w:tab/>
        <w:t>839</w:t>
      </w:r>
    </w:p>
    <w:p w:rsidR="00BD03A7" w:rsidRDefault="00BD03A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840</w:t>
      </w:r>
    </w:p>
    <w:p w:rsidR="00BD03A7" w:rsidRDefault="00BD03A7">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840</w:t>
      </w:r>
    </w:p>
    <w:p w:rsidR="00BD03A7" w:rsidRDefault="00BD03A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840</w:t>
      </w:r>
    </w:p>
    <w:p w:rsidR="00BD03A7" w:rsidRDefault="00BD03A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840</w:t>
      </w:r>
    </w:p>
    <w:p w:rsidR="00BD03A7" w:rsidRDefault="00BD03A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842</w:t>
      </w:r>
    </w:p>
    <w:p w:rsidR="00BD03A7" w:rsidRDefault="00BD03A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842</w:t>
      </w:r>
    </w:p>
    <w:p w:rsidR="00BD03A7" w:rsidRDefault="00BD03A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842</w:t>
      </w:r>
    </w:p>
    <w:p w:rsidR="00BD03A7" w:rsidRDefault="00BD03A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842</w:t>
      </w:r>
    </w:p>
    <w:p w:rsidR="00BD03A7" w:rsidRDefault="00BD03A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845</w:t>
      </w:r>
    </w:p>
    <w:p w:rsidR="00BD03A7" w:rsidRDefault="00BD03A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845</w:t>
      </w:r>
    </w:p>
    <w:p w:rsidR="00BD03A7" w:rsidRDefault="00BD03A7">
      <w:pPr>
        <w:pStyle w:val="TOC4"/>
        <w:rPr>
          <w:rFonts w:asciiTheme="minorHAnsi" w:eastAsiaTheme="minorEastAsia" w:hAnsiTheme="minorHAnsi" w:cstheme="minorBidi"/>
          <w:sz w:val="22"/>
          <w:szCs w:val="22"/>
        </w:rPr>
      </w:pPr>
      <w:r w:rsidRPr="00BD03A7">
        <w:t>A.4.6.1</w:t>
      </w:r>
      <w:r w:rsidRPr="00BD03A7">
        <w:rPr>
          <w:rFonts w:asciiTheme="minorHAnsi" w:eastAsiaTheme="minorEastAsia" w:hAnsiTheme="minorHAnsi" w:cstheme="minorBidi"/>
          <w:sz w:val="22"/>
          <w:szCs w:val="22"/>
        </w:rPr>
        <w:tab/>
      </w:r>
      <w:r w:rsidRPr="006510E2">
        <w:rPr>
          <w:lang w:val="sv-SE"/>
        </w:rPr>
        <w:t>E-UTRAN FDD – cdma2000 1X</w:t>
      </w:r>
      <w:r>
        <w:tab/>
        <w:t>845</w:t>
      </w:r>
    </w:p>
    <w:p w:rsidR="00BD03A7" w:rsidRDefault="00BD03A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845</w:t>
      </w:r>
    </w:p>
    <w:p w:rsidR="00BD03A7" w:rsidRDefault="00BD03A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845</w:t>
      </w:r>
    </w:p>
    <w:p w:rsidR="00BD03A7" w:rsidRDefault="00BD03A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848</w:t>
      </w:r>
    </w:p>
    <w:p w:rsidR="00BD03A7" w:rsidRDefault="00BD03A7">
      <w:pPr>
        <w:pStyle w:val="TOC3"/>
        <w:rPr>
          <w:rFonts w:asciiTheme="minorHAnsi" w:eastAsiaTheme="minorEastAsia" w:hAnsiTheme="minorHAnsi" w:cstheme="minorBidi"/>
          <w:sz w:val="22"/>
          <w:szCs w:val="22"/>
        </w:rPr>
      </w:pPr>
      <w:r w:rsidRPr="00BD03A7">
        <w:t>A.4.</w:t>
      </w:r>
      <w:r w:rsidRPr="00BD03A7">
        <w:rPr>
          <w:lang w:eastAsia="zh-CN"/>
        </w:rPr>
        <w:t>6</w:t>
      </w:r>
      <w:r w:rsidRPr="00BD03A7">
        <w:t>.</w:t>
      </w:r>
      <w:r w:rsidRPr="00BD03A7">
        <w:rPr>
          <w:lang w:eastAsia="zh-CN"/>
        </w:rPr>
        <w:t>2</w:t>
      </w:r>
      <w:r w:rsidRPr="00BD03A7">
        <w:rPr>
          <w:rFonts w:asciiTheme="minorHAnsi" w:eastAsiaTheme="minorEastAsia" w:hAnsiTheme="minorHAnsi" w:cstheme="minorBidi"/>
          <w:sz w:val="22"/>
          <w:szCs w:val="22"/>
        </w:rPr>
        <w:tab/>
      </w:r>
      <w:r w:rsidRPr="006510E2">
        <w:rPr>
          <w:lang w:val="sv-SE"/>
        </w:rPr>
        <w:t xml:space="preserve">E-UTRAN </w:t>
      </w:r>
      <w:r w:rsidRPr="006510E2">
        <w:rPr>
          <w:lang w:val="sv-SE" w:eastAsia="zh-CN"/>
        </w:rPr>
        <w:t>T</w:t>
      </w:r>
      <w:r w:rsidRPr="006510E2">
        <w:rPr>
          <w:lang w:val="sv-SE"/>
        </w:rPr>
        <w:t>DD – cdma2000 1X</w:t>
      </w:r>
      <w:r>
        <w:tab/>
        <w:t>848</w:t>
      </w:r>
    </w:p>
    <w:p w:rsidR="00BD03A7" w:rsidRDefault="00BD03A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848</w:t>
      </w:r>
    </w:p>
    <w:p w:rsidR="00BD03A7" w:rsidRDefault="00BD03A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848</w:t>
      </w:r>
    </w:p>
    <w:p w:rsidR="00BD03A7" w:rsidRDefault="00BD03A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851</w:t>
      </w:r>
    </w:p>
    <w:p w:rsidR="00BD03A7" w:rsidRDefault="00BD03A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851</w:t>
      </w:r>
    </w:p>
    <w:p w:rsidR="00BD03A7" w:rsidRDefault="00BD03A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851</w:t>
      </w:r>
    </w:p>
    <w:p w:rsidR="00BD03A7" w:rsidRDefault="00BD03A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851</w:t>
      </w:r>
    </w:p>
    <w:p w:rsidR="00BD03A7" w:rsidRDefault="00BD03A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855</w:t>
      </w:r>
    </w:p>
    <w:p w:rsidR="00BD03A7" w:rsidRDefault="00BD03A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856</w:t>
      </w:r>
    </w:p>
    <w:p w:rsidR="00BD03A7" w:rsidRDefault="00BD03A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856</w:t>
      </w:r>
    </w:p>
    <w:p w:rsidR="00BD03A7" w:rsidRDefault="00BD03A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859</w:t>
      </w:r>
    </w:p>
    <w:p w:rsidR="00BD03A7" w:rsidRDefault="00BD03A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860</w:t>
      </w:r>
    </w:p>
    <w:p w:rsidR="00BD03A7" w:rsidRDefault="00BD03A7">
      <w:pPr>
        <w:pStyle w:val="TOC2"/>
        <w:rPr>
          <w:rFonts w:asciiTheme="minorHAnsi" w:eastAsiaTheme="minorEastAsia" w:hAnsiTheme="minorHAnsi" w:cstheme="minorBidi"/>
          <w:sz w:val="22"/>
          <w:szCs w:val="22"/>
        </w:rPr>
      </w:pPr>
      <w:r w:rsidRPr="00BD03A7">
        <w:t>A.5.1</w:t>
      </w:r>
      <w:r w:rsidRPr="00BD03A7">
        <w:rPr>
          <w:rFonts w:asciiTheme="minorHAnsi" w:eastAsiaTheme="minorEastAsia" w:hAnsiTheme="minorHAnsi"/>
          <w:sz w:val="22"/>
          <w:szCs w:val="22"/>
        </w:rPr>
        <w:tab/>
      </w:r>
      <w:r>
        <w:t>E-UTRAN Handover</w:t>
      </w:r>
      <w:r>
        <w:tab/>
        <w:t>860</w:t>
      </w:r>
    </w:p>
    <w:p w:rsidR="00BD03A7" w:rsidRDefault="00BD03A7">
      <w:pPr>
        <w:pStyle w:val="TOC3"/>
        <w:rPr>
          <w:rFonts w:asciiTheme="minorHAnsi" w:eastAsiaTheme="minorEastAsia" w:hAnsiTheme="minorHAnsi" w:cstheme="minorBidi"/>
          <w:sz w:val="22"/>
          <w:szCs w:val="22"/>
        </w:rPr>
      </w:pPr>
      <w:r w:rsidRPr="00BD03A7">
        <w:t>A.5.1.1</w:t>
      </w:r>
      <w:r w:rsidRPr="00BD03A7">
        <w:rPr>
          <w:rFonts w:asciiTheme="minorHAnsi" w:eastAsiaTheme="minorEastAsia" w:hAnsiTheme="minorHAnsi" w:cstheme="minorBidi"/>
          <w:sz w:val="22"/>
          <w:szCs w:val="22"/>
        </w:rPr>
        <w:tab/>
      </w:r>
      <w:r>
        <w:t>E-UTRAN FDD - FDD Intra frequency handover</w:t>
      </w:r>
      <w:r>
        <w:tab/>
        <w:t>860</w:t>
      </w:r>
    </w:p>
    <w:p w:rsidR="00BD03A7" w:rsidRDefault="00BD03A7">
      <w:pPr>
        <w:pStyle w:val="TOC4"/>
        <w:rPr>
          <w:rFonts w:asciiTheme="minorHAnsi" w:eastAsiaTheme="minorEastAsia" w:hAnsiTheme="minorHAnsi" w:cstheme="minorBidi"/>
          <w:sz w:val="22"/>
          <w:szCs w:val="22"/>
        </w:rPr>
      </w:pPr>
      <w:r w:rsidRPr="00BD03A7">
        <w:t>A.5.1.1.1</w:t>
      </w:r>
      <w:r w:rsidRPr="00BD03A7">
        <w:rPr>
          <w:rFonts w:asciiTheme="minorHAnsi" w:eastAsiaTheme="minorEastAsia" w:hAnsiTheme="minorHAnsi" w:cstheme="minorBidi"/>
          <w:sz w:val="22"/>
          <w:szCs w:val="22"/>
        </w:rPr>
        <w:tab/>
      </w:r>
      <w:r w:rsidRPr="006510E2">
        <w:rPr>
          <w:snapToGrid w:val="0"/>
        </w:rPr>
        <w:t>Test Purpose and Environment</w:t>
      </w:r>
      <w:r>
        <w:tab/>
        <w:t>860</w:t>
      </w:r>
    </w:p>
    <w:p w:rsidR="00BD03A7" w:rsidRDefault="00BD03A7">
      <w:pPr>
        <w:pStyle w:val="TOC3"/>
        <w:rPr>
          <w:rFonts w:asciiTheme="minorHAnsi" w:eastAsiaTheme="minorEastAsia" w:hAnsiTheme="minorHAnsi" w:cstheme="minorBidi"/>
          <w:sz w:val="22"/>
          <w:szCs w:val="22"/>
        </w:rPr>
      </w:pPr>
      <w:r w:rsidRPr="00BD03A7">
        <w:t>A.5.1.1.2</w:t>
      </w:r>
      <w:r w:rsidRPr="00BD03A7">
        <w:rPr>
          <w:rFonts w:asciiTheme="minorHAnsi" w:eastAsiaTheme="minorEastAsia" w:hAnsiTheme="minorHAnsi" w:cstheme="minorBidi"/>
          <w:sz w:val="22"/>
          <w:szCs w:val="22"/>
        </w:rPr>
        <w:tab/>
      </w:r>
      <w:r w:rsidRPr="006510E2">
        <w:rPr>
          <w:snapToGrid w:val="0"/>
        </w:rPr>
        <w:t>Test Requirements</w:t>
      </w:r>
      <w:r>
        <w:tab/>
        <w:t>862</w:t>
      </w:r>
    </w:p>
    <w:p w:rsidR="00BD03A7" w:rsidRDefault="00BD03A7">
      <w:pPr>
        <w:pStyle w:val="TOC3"/>
        <w:rPr>
          <w:rFonts w:asciiTheme="minorHAnsi" w:eastAsiaTheme="minorEastAsia" w:hAnsiTheme="minorHAnsi" w:cstheme="minorBidi"/>
          <w:sz w:val="22"/>
          <w:szCs w:val="22"/>
        </w:rPr>
      </w:pPr>
      <w:r w:rsidRPr="00BD03A7">
        <w:t>A.5.1.2</w:t>
      </w:r>
      <w:r w:rsidRPr="00BD03A7">
        <w:rPr>
          <w:rFonts w:asciiTheme="minorHAnsi" w:eastAsiaTheme="minorEastAsia" w:hAnsiTheme="minorHAnsi"/>
          <w:sz w:val="22"/>
          <w:szCs w:val="22"/>
        </w:rPr>
        <w:tab/>
      </w:r>
      <w:r>
        <w:t>E-UTRAN TDD - TDD Intra frequency handover</w:t>
      </w:r>
      <w:r>
        <w:tab/>
        <w:t>862</w:t>
      </w:r>
    </w:p>
    <w:p w:rsidR="00BD03A7" w:rsidRDefault="00BD03A7">
      <w:pPr>
        <w:pStyle w:val="TOC4"/>
        <w:rPr>
          <w:rFonts w:asciiTheme="minorHAnsi" w:eastAsiaTheme="minorEastAsia" w:hAnsiTheme="minorHAnsi" w:cstheme="minorBidi"/>
          <w:sz w:val="22"/>
          <w:szCs w:val="22"/>
        </w:rPr>
      </w:pPr>
      <w:r w:rsidRPr="00BD03A7">
        <w:t>A.5.1.2.1</w:t>
      </w:r>
      <w:r w:rsidRPr="00BD03A7">
        <w:rPr>
          <w:rFonts w:asciiTheme="minorHAnsi" w:eastAsiaTheme="minorEastAsia" w:hAnsiTheme="minorHAnsi" w:cstheme="minorBidi"/>
          <w:sz w:val="22"/>
          <w:szCs w:val="22"/>
        </w:rPr>
        <w:tab/>
      </w:r>
      <w:r w:rsidRPr="006510E2">
        <w:rPr>
          <w:snapToGrid w:val="0"/>
        </w:rPr>
        <w:t>Test Purpose and Environment</w:t>
      </w:r>
      <w:r>
        <w:tab/>
        <w:t>862</w:t>
      </w:r>
    </w:p>
    <w:p w:rsidR="00BD03A7" w:rsidRDefault="00BD03A7">
      <w:pPr>
        <w:pStyle w:val="TOC4"/>
        <w:rPr>
          <w:rFonts w:asciiTheme="minorHAnsi" w:eastAsiaTheme="minorEastAsia" w:hAnsiTheme="minorHAnsi" w:cstheme="minorBidi"/>
          <w:sz w:val="22"/>
          <w:szCs w:val="22"/>
        </w:rPr>
      </w:pPr>
      <w:r w:rsidRPr="00BD03A7">
        <w:t>A.5.1.2.2</w:t>
      </w:r>
      <w:r w:rsidRPr="00BD03A7">
        <w:rPr>
          <w:rFonts w:asciiTheme="minorHAnsi" w:eastAsiaTheme="minorEastAsia" w:hAnsiTheme="minorHAnsi" w:cstheme="minorBidi"/>
          <w:sz w:val="22"/>
          <w:szCs w:val="22"/>
        </w:rPr>
        <w:tab/>
      </w:r>
      <w:r w:rsidRPr="006510E2">
        <w:rPr>
          <w:snapToGrid w:val="0"/>
        </w:rPr>
        <w:t>Test Requirements</w:t>
      </w:r>
      <w:r>
        <w:tab/>
        <w:t>864</w:t>
      </w:r>
    </w:p>
    <w:p w:rsidR="00BD03A7" w:rsidRDefault="00BD03A7">
      <w:pPr>
        <w:pStyle w:val="TOC3"/>
        <w:rPr>
          <w:rFonts w:asciiTheme="minorHAnsi" w:eastAsiaTheme="minorEastAsia" w:hAnsiTheme="minorHAnsi" w:cstheme="minorBidi"/>
          <w:sz w:val="22"/>
          <w:szCs w:val="22"/>
        </w:rPr>
      </w:pPr>
      <w:r w:rsidRPr="00BD03A7">
        <w:t>A.5.1.3</w:t>
      </w:r>
      <w:r w:rsidRPr="00BD03A7">
        <w:rPr>
          <w:rFonts w:asciiTheme="minorHAnsi" w:eastAsiaTheme="minorEastAsia" w:hAnsiTheme="minorHAnsi"/>
          <w:sz w:val="22"/>
          <w:szCs w:val="22"/>
        </w:rPr>
        <w:tab/>
      </w:r>
      <w:r>
        <w:t>E-UTRAN FDD – FDD Inter frequency handover</w:t>
      </w:r>
      <w:r>
        <w:tab/>
        <w:t>864</w:t>
      </w:r>
    </w:p>
    <w:p w:rsidR="00BD03A7" w:rsidRDefault="00BD03A7">
      <w:pPr>
        <w:pStyle w:val="TOC4"/>
        <w:rPr>
          <w:rFonts w:asciiTheme="minorHAnsi" w:eastAsiaTheme="minorEastAsia" w:hAnsiTheme="minorHAnsi" w:cstheme="minorBidi"/>
          <w:sz w:val="22"/>
          <w:szCs w:val="22"/>
        </w:rPr>
      </w:pPr>
      <w:r w:rsidRPr="00BD03A7">
        <w:t>A.5.1.3.1</w:t>
      </w:r>
      <w:r w:rsidRPr="00BD03A7">
        <w:rPr>
          <w:rFonts w:asciiTheme="minorHAnsi" w:eastAsiaTheme="minorEastAsia" w:hAnsiTheme="minorHAnsi" w:cstheme="minorBidi"/>
          <w:sz w:val="22"/>
          <w:szCs w:val="22"/>
        </w:rPr>
        <w:tab/>
      </w:r>
      <w:r w:rsidRPr="006510E2">
        <w:rPr>
          <w:snapToGrid w:val="0"/>
        </w:rPr>
        <w:t>Test Purpose and Environment</w:t>
      </w:r>
      <w:r>
        <w:tab/>
        <w:t>864</w:t>
      </w:r>
    </w:p>
    <w:p w:rsidR="00BD03A7" w:rsidRDefault="00BD03A7">
      <w:pPr>
        <w:pStyle w:val="TOC4"/>
        <w:rPr>
          <w:rFonts w:asciiTheme="minorHAnsi" w:eastAsiaTheme="minorEastAsia" w:hAnsiTheme="minorHAnsi" w:cstheme="minorBidi"/>
          <w:sz w:val="22"/>
          <w:szCs w:val="22"/>
        </w:rPr>
      </w:pPr>
      <w:r w:rsidRPr="00BD03A7">
        <w:t>A.5.1.3.2</w:t>
      </w:r>
      <w:r w:rsidRPr="00BD03A7">
        <w:rPr>
          <w:rFonts w:asciiTheme="minorHAnsi" w:eastAsiaTheme="minorEastAsia" w:hAnsiTheme="minorHAnsi" w:cstheme="minorBidi"/>
          <w:sz w:val="22"/>
          <w:szCs w:val="22"/>
        </w:rPr>
        <w:tab/>
      </w:r>
      <w:r w:rsidRPr="006510E2">
        <w:rPr>
          <w:snapToGrid w:val="0"/>
        </w:rPr>
        <w:t>Test Requirements</w:t>
      </w:r>
      <w:r>
        <w:tab/>
        <w:t>866</w:t>
      </w:r>
    </w:p>
    <w:p w:rsidR="00BD03A7" w:rsidRDefault="00BD03A7">
      <w:pPr>
        <w:pStyle w:val="TOC3"/>
        <w:rPr>
          <w:rFonts w:asciiTheme="minorHAnsi" w:eastAsiaTheme="minorEastAsia" w:hAnsiTheme="minorHAnsi" w:cstheme="minorBidi"/>
          <w:sz w:val="22"/>
          <w:szCs w:val="22"/>
        </w:rPr>
      </w:pPr>
      <w:r w:rsidRPr="00BD03A7">
        <w:t>A.5.1.4</w:t>
      </w:r>
      <w:r w:rsidRPr="00BD03A7">
        <w:rPr>
          <w:rFonts w:asciiTheme="minorHAnsi" w:eastAsiaTheme="minorEastAsia" w:hAnsiTheme="minorHAnsi"/>
          <w:sz w:val="22"/>
          <w:szCs w:val="22"/>
        </w:rPr>
        <w:tab/>
      </w:r>
      <w:r>
        <w:t>E-UTRAN TDD – TDD Inter frequency handover</w:t>
      </w:r>
      <w:r>
        <w:tab/>
        <w:t>866</w:t>
      </w:r>
    </w:p>
    <w:p w:rsidR="00BD03A7" w:rsidRDefault="00BD03A7">
      <w:pPr>
        <w:pStyle w:val="TOC4"/>
        <w:rPr>
          <w:rFonts w:asciiTheme="minorHAnsi" w:eastAsiaTheme="minorEastAsia" w:hAnsiTheme="minorHAnsi" w:cstheme="minorBidi"/>
          <w:sz w:val="22"/>
          <w:szCs w:val="22"/>
        </w:rPr>
      </w:pPr>
      <w:r w:rsidRPr="00BD03A7">
        <w:t>A.5.1.4.1</w:t>
      </w:r>
      <w:r w:rsidRPr="00BD03A7">
        <w:rPr>
          <w:rFonts w:asciiTheme="minorHAnsi" w:eastAsiaTheme="minorEastAsia" w:hAnsiTheme="minorHAnsi" w:cstheme="minorBidi"/>
          <w:sz w:val="22"/>
          <w:szCs w:val="22"/>
        </w:rPr>
        <w:tab/>
      </w:r>
      <w:r w:rsidRPr="006510E2">
        <w:rPr>
          <w:snapToGrid w:val="0"/>
        </w:rPr>
        <w:t>Test Purpose and Environment</w:t>
      </w:r>
      <w:r>
        <w:tab/>
        <w:t>866</w:t>
      </w:r>
    </w:p>
    <w:p w:rsidR="00BD03A7" w:rsidRDefault="00BD03A7">
      <w:pPr>
        <w:pStyle w:val="TOC4"/>
        <w:rPr>
          <w:rFonts w:asciiTheme="minorHAnsi" w:eastAsiaTheme="minorEastAsia" w:hAnsiTheme="minorHAnsi" w:cstheme="minorBidi"/>
          <w:sz w:val="22"/>
          <w:szCs w:val="22"/>
        </w:rPr>
      </w:pPr>
      <w:r w:rsidRPr="00BD03A7">
        <w:t>A.5.1.4.2</w:t>
      </w:r>
      <w:r w:rsidRPr="00BD03A7">
        <w:rPr>
          <w:rFonts w:asciiTheme="minorHAnsi" w:eastAsiaTheme="minorEastAsia" w:hAnsiTheme="minorHAnsi" w:cstheme="minorBidi"/>
          <w:sz w:val="22"/>
          <w:szCs w:val="22"/>
        </w:rPr>
        <w:tab/>
      </w:r>
      <w:r w:rsidRPr="006510E2">
        <w:rPr>
          <w:snapToGrid w:val="0"/>
        </w:rPr>
        <w:t>Test Requirements</w:t>
      </w:r>
      <w:r>
        <w:tab/>
        <w:t>868</w:t>
      </w:r>
    </w:p>
    <w:p w:rsidR="00BD03A7" w:rsidRDefault="00BD03A7">
      <w:pPr>
        <w:pStyle w:val="TOC3"/>
        <w:rPr>
          <w:rFonts w:asciiTheme="minorHAnsi" w:eastAsiaTheme="minorEastAsia" w:hAnsiTheme="minorHAnsi" w:cstheme="minorBidi"/>
          <w:sz w:val="22"/>
          <w:szCs w:val="22"/>
        </w:rPr>
      </w:pPr>
      <w:r w:rsidRPr="00BD03A7">
        <w:t>A.5.1.5</w:t>
      </w:r>
      <w:r w:rsidRPr="00BD03A7">
        <w:rPr>
          <w:rFonts w:asciiTheme="minorHAnsi" w:eastAsiaTheme="minorEastAsia" w:hAnsiTheme="minorHAnsi"/>
          <w:sz w:val="22"/>
          <w:szCs w:val="22"/>
        </w:rPr>
        <w:tab/>
      </w:r>
      <w:r>
        <w:t>E-UTRAN FDD – FDD Inter frequency handover: unknown target cell</w:t>
      </w:r>
      <w:r>
        <w:tab/>
        <w:t>868</w:t>
      </w:r>
    </w:p>
    <w:p w:rsidR="00BD03A7" w:rsidRDefault="00BD03A7">
      <w:pPr>
        <w:pStyle w:val="TOC4"/>
        <w:rPr>
          <w:rFonts w:asciiTheme="minorHAnsi" w:eastAsiaTheme="minorEastAsia" w:hAnsiTheme="minorHAnsi" w:cstheme="minorBidi"/>
          <w:sz w:val="22"/>
          <w:szCs w:val="22"/>
        </w:rPr>
      </w:pPr>
      <w:r w:rsidRPr="00BD03A7">
        <w:t>A.5.1.5.1</w:t>
      </w:r>
      <w:r w:rsidRPr="00BD03A7">
        <w:rPr>
          <w:rFonts w:asciiTheme="minorHAnsi" w:eastAsiaTheme="minorEastAsia" w:hAnsiTheme="minorHAnsi" w:cstheme="minorBidi"/>
          <w:sz w:val="22"/>
          <w:szCs w:val="22"/>
        </w:rPr>
        <w:tab/>
      </w:r>
      <w:r w:rsidRPr="006510E2">
        <w:rPr>
          <w:snapToGrid w:val="0"/>
        </w:rPr>
        <w:t>Test Purpose and Environment</w:t>
      </w:r>
      <w:r>
        <w:tab/>
        <w:t>868</w:t>
      </w:r>
    </w:p>
    <w:p w:rsidR="00BD03A7" w:rsidRDefault="00BD03A7">
      <w:pPr>
        <w:pStyle w:val="TOC4"/>
        <w:rPr>
          <w:rFonts w:asciiTheme="minorHAnsi" w:eastAsiaTheme="minorEastAsia" w:hAnsiTheme="minorHAnsi" w:cstheme="minorBidi"/>
          <w:sz w:val="22"/>
          <w:szCs w:val="22"/>
        </w:rPr>
      </w:pPr>
      <w:r w:rsidRPr="00BD03A7">
        <w:t>A.5.1.5.2</w:t>
      </w:r>
      <w:r w:rsidRPr="00BD03A7">
        <w:rPr>
          <w:rFonts w:asciiTheme="minorHAnsi" w:eastAsiaTheme="minorEastAsia" w:hAnsiTheme="minorHAnsi" w:cstheme="minorBidi"/>
          <w:sz w:val="22"/>
          <w:szCs w:val="22"/>
        </w:rPr>
        <w:tab/>
      </w:r>
      <w:r w:rsidRPr="006510E2">
        <w:rPr>
          <w:snapToGrid w:val="0"/>
        </w:rPr>
        <w:t>Test Requirements</w:t>
      </w:r>
      <w:r>
        <w:tab/>
        <w:t>870</w:t>
      </w:r>
    </w:p>
    <w:p w:rsidR="00BD03A7" w:rsidRDefault="00BD03A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870</w:t>
      </w:r>
    </w:p>
    <w:p w:rsidR="00BD03A7" w:rsidRDefault="00BD03A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870</w:t>
      </w:r>
    </w:p>
    <w:p w:rsidR="00BD03A7" w:rsidRDefault="00BD03A7">
      <w:pPr>
        <w:pStyle w:val="TOC4"/>
        <w:rPr>
          <w:rFonts w:asciiTheme="minorHAnsi" w:eastAsiaTheme="minorEastAsia" w:hAnsiTheme="minorHAnsi" w:cstheme="minorBidi"/>
          <w:sz w:val="22"/>
          <w:szCs w:val="22"/>
        </w:rPr>
      </w:pPr>
      <w:r w:rsidRPr="00BD03A7">
        <w:t>A.5.1.6.2</w:t>
      </w:r>
      <w:r w:rsidRPr="00BD03A7">
        <w:rPr>
          <w:rFonts w:asciiTheme="minorHAnsi" w:eastAsiaTheme="minorEastAsia" w:hAnsiTheme="minorHAnsi" w:cstheme="minorBidi"/>
          <w:sz w:val="22"/>
          <w:szCs w:val="22"/>
        </w:rPr>
        <w:tab/>
      </w:r>
      <w:r w:rsidRPr="006510E2">
        <w:rPr>
          <w:snapToGrid w:val="0"/>
        </w:rPr>
        <w:t>Test Requirements</w:t>
      </w:r>
      <w:r>
        <w:tab/>
        <w:t>872</w:t>
      </w:r>
    </w:p>
    <w:p w:rsidR="00BD03A7" w:rsidRDefault="00BD03A7">
      <w:pPr>
        <w:pStyle w:val="TOC3"/>
        <w:rPr>
          <w:rFonts w:asciiTheme="minorHAnsi" w:eastAsiaTheme="minorEastAsia" w:hAnsiTheme="minorHAnsi" w:cstheme="minorBidi"/>
          <w:sz w:val="22"/>
          <w:szCs w:val="22"/>
        </w:rPr>
      </w:pPr>
      <w:r w:rsidRPr="00BD03A7">
        <w:t>A.5.1.7</w:t>
      </w:r>
      <w:r w:rsidRPr="00BD03A7">
        <w:rPr>
          <w:rFonts w:asciiTheme="minorHAnsi" w:eastAsiaTheme="minorEastAsia" w:hAnsiTheme="minorHAnsi"/>
          <w:sz w:val="22"/>
          <w:szCs w:val="22"/>
        </w:rPr>
        <w:tab/>
      </w:r>
      <w:r>
        <w:t>E-UTRAN FDD – TDD Inter frequency handover</w:t>
      </w:r>
      <w:r>
        <w:tab/>
        <w:t>872</w:t>
      </w:r>
    </w:p>
    <w:p w:rsidR="00BD03A7" w:rsidRDefault="00BD03A7">
      <w:pPr>
        <w:pStyle w:val="TOC4"/>
        <w:rPr>
          <w:rFonts w:asciiTheme="minorHAnsi" w:eastAsiaTheme="minorEastAsia" w:hAnsiTheme="minorHAnsi" w:cstheme="minorBidi"/>
          <w:sz w:val="22"/>
          <w:szCs w:val="22"/>
        </w:rPr>
      </w:pPr>
      <w:r w:rsidRPr="00BD03A7">
        <w:t>A.5.1.7.1</w:t>
      </w:r>
      <w:r w:rsidRPr="00BD03A7">
        <w:rPr>
          <w:rFonts w:asciiTheme="minorHAnsi" w:eastAsiaTheme="minorEastAsia" w:hAnsiTheme="minorHAnsi" w:cstheme="minorBidi"/>
          <w:sz w:val="22"/>
          <w:szCs w:val="22"/>
        </w:rPr>
        <w:tab/>
      </w:r>
      <w:r w:rsidRPr="006510E2">
        <w:rPr>
          <w:snapToGrid w:val="0"/>
        </w:rPr>
        <w:t>Test Purpose and Environment</w:t>
      </w:r>
      <w:r>
        <w:tab/>
        <w:t>872</w:t>
      </w:r>
    </w:p>
    <w:p w:rsidR="00BD03A7" w:rsidRDefault="00BD03A7">
      <w:pPr>
        <w:pStyle w:val="TOC4"/>
        <w:rPr>
          <w:rFonts w:asciiTheme="minorHAnsi" w:eastAsiaTheme="minorEastAsia" w:hAnsiTheme="minorHAnsi" w:cstheme="minorBidi"/>
          <w:sz w:val="22"/>
          <w:szCs w:val="22"/>
        </w:rPr>
      </w:pPr>
      <w:r w:rsidRPr="00BD03A7">
        <w:t>A.5.1.7.2</w:t>
      </w:r>
      <w:r w:rsidRPr="00BD03A7">
        <w:rPr>
          <w:rFonts w:asciiTheme="minorHAnsi" w:eastAsiaTheme="minorEastAsia" w:hAnsiTheme="minorHAnsi" w:cstheme="minorBidi"/>
          <w:sz w:val="22"/>
          <w:szCs w:val="22"/>
        </w:rPr>
        <w:tab/>
      </w:r>
      <w:r w:rsidRPr="006510E2">
        <w:rPr>
          <w:snapToGrid w:val="0"/>
        </w:rPr>
        <w:t>Test Requirements</w:t>
      </w:r>
      <w:r>
        <w:tab/>
        <w:t>875</w:t>
      </w:r>
    </w:p>
    <w:p w:rsidR="00BD03A7" w:rsidRDefault="00BD03A7">
      <w:pPr>
        <w:pStyle w:val="TOC3"/>
        <w:rPr>
          <w:rFonts w:asciiTheme="minorHAnsi" w:eastAsiaTheme="minorEastAsia" w:hAnsiTheme="minorHAnsi" w:cstheme="minorBidi"/>
          <w:sz w:val="22"/>
          <w:szCs w:val="22"/>
        </w:rPr>
      </w:pPr>
      <w:r w:rsidRPr="00BD03A7">
        <w:t>A.5.1.8</w:t>
      </w:r>
      <w:r w:rsidRPr="00BD03A7">
        <w:rPr>
          <w:rFonts w:asciiTheme="minorHAnsi" w:eastAsiaTheme="minorEastAsia" w:hAnsiTheme="minorHAnsi"/>
          <w:sz w:val="22"/>
          <w:szCs w:val="22"/>
        </w:rPr>
        <w:tab/>
      </w:r>
      <w:r>
        <w:t>E-UTRAN TDD – FDD Inter frequency handover</w:t>
      </w:r>
      <w:r>
        <w:tab/>
        <w:t>875</w:t>
      </w:r>
    </w:p>
    <w:p w:rsidR="00BD03A7" w:rsidRDefault="00BD03A7">
      <w:pPr>
        <w:pStyle w:val="TOC4"/>
        <w:rPr>
          <w:rFonts w:asciiTheme="minorHAnsi" w:eastAsiaTheme="minorEastAsia" w:hAnsiTheme="minorHAnsi" w:cstheme="minorBidi"/>
          <w:sz w:val="22"/>
          <w:szCs w:val="22"/>
        </w:rPr>
      </w:pPr>
      <w:r w:rsidRPr="00BD03A7">
        <w:t>A.5.1.8.1</w:t>
      </w:r>
      <w:r w:rsidRPr="00BD03A7">
        <w:rPr>
          <w:rFonts w:asciiTheme="minorHAnsi" w:eastAsiaTheme="minorEastAsia" w:hAnsiTheme="minorHAnsi" w:cstheme="minorBidi"/>
          <w:sz w:val="22"/>
          <w:szCs w:val="22"/>
        </w:rPr>
        <w:tab/>
      </w:r>
      <w:r w:rsidRPr="006510E2">
        <w:rPr>
          <w:snapToGrid w:val="0"/>
        </w:rPr>
        <w:t>Test Purpose and Environment</w:t>
      </w:r>
      <w:r>
        <w:tab/>
        <w:t>875</w:t>
      </w:r>
    </w:p>
    <w:p w:rsidR="00BD03A7" w:rsidRDefault="00BD03A7">
      <w:pPr>
        <w:pStyle w:val="TOC4"/>
        <w:rPr>
          <w:rFonts w:asciiTheme="minorHAnsi" w:eastAsiaTheme="minorEastAsia" w:hAnsiTheme="minorHAnsi" w:cstheme="minorBidi"/>
          <w:sz w:val="22"/>
          <w:szCs w:val="22"/>
        </w:rPr>
      </w:pPr>
      <w:r w:rsidRPr="00BD03A7">
        <w:t>A.5.1.8.2</w:t>
      </w:r>
      <w:r w:rsidRPr="00BD03A7">
        <w:rPr>
          <w:rFonts w:asciiTheme="minorHAnsi" w:eastAsiaTheme="minorEastAsia" w:hAnsiTheme="minorHAnsi" w:cstheme="minorBidi"/>
          <w:sz w:val="22"/>
          <w:szCs w:val="22"/>
        </w:rPr>
        <w:tab/>
      </w:r>
      <w:r w:rsidRPr="006510E2">
        <w:rPr>
          <w:snapToGrid w:val="0"/>
        </w:rPr>
        <w:t>Test Requirements</w:t>
      </w:r>
      <w:r>
        <w:tab/>
        <w:t>878</w:t>
      </w:r>
    </w:p>
    <w:p w:rsidR="00BD03A7" w:rsidRDefault="00BD03A7">
      <w:pPr>
        <w:pStyle w:val="TOC3"/>
        <w:rPr>
          <w:rFonts w:asciiTheme="minorHAnsi" w:eastAsiaTheme="minorEastAsia" w:hAnsiTheme="minorHAnsi" w:cstheme="minorBidi"/>
          <w:sz w:val="22"/>
          <w:szCs w:val="22"/>
        </w:rPr>
      </w:pPr>
      <w:r w:rsidRPr="00BD03A7">
        <w:t>A.5.1.9</w:t>
      </w:r>
      <w:r w:rsidRPr="00BD03A7">
        <w:rPr>
          <w:rFonts w:asciiTheme="minorHAnsi" w:eastAsiaTheme="minorEastAsia" w:hAnsiTheme="minorHAnsi" w:cstheme="minorBidi"/>
          <w:sz w:val="22"/>
          <w:szCs w:val="22"/>
        </w:rPr>
        <w:tab/>
      </w:r>
      <w:r>
        <w:t>E-UTRAN FDD - FDD Intra frequency handover for 5MHz bandwidth</w:t>
      </w:r>
      <w:r>
        <w:tab/>
        <w:t>878</w:t>
      </w:r>
    </w:p>
    <w:p w:rsidR="00BD03A7" w:rsidRDefault="00BD03A7">
      <w:pPr>
        <w:pStyle w:val="TOC4"/>
        <w:rPr>
          <w:rFonts w:asciiTheme="minorHAnsi" w:eastAsiaTheme="minorEastAsia" w:hAnsiTheme="minorHAnsi" w:cstheme="minorBidi"/>
          <w:sz w:val="22"/>
          <w:szCs w:val="22"/>
        </w:rPr>
      </w:pPr>
      <w:r w:rsidRPr="00BD03A7">
        <w:t>A.5.1.9.1</w:t>
      </w:r>
      <w:r w:rsidRPr="00BD03A7">
        <w:rPr>
          <w:rFonts w:asciiTheme="minorHAnsi" w:eastAsiaTheme="minorEastAsia" w:hAnsiTheme="minorHAnsi" w:cstheme="minorBidi"/>
          <w:sz w:val="22"/>
          <w:szCs w:val="22"/>
        </w:rPr>
        <w:tab/>
      </w:r>
      <w:r w:rsidRPr="006510E2">
        <w:rPr>
          <w:snapToGrid w:val="0"/>
        </w:rPr>
        <w:t>Test Purpose and Environment</w:t>
      </w:r>
      <w:r>
        <w:tab/>
        <w:t>878</w:t>
      </w:r>
    </w:p>
    <w:p w:rsidR="00BD03A7" w:rsidRDefault="00BD03A7">
      <w:pPr>
        <w:pStyle w:val="TOC4"/>
        <w:rPr>
          <w:rFonts w:asciiTheme="minorHAnsi" w:eastAsiaTheme="minorEastAsia" w:hAnsiTheme="minorHAnsi" w:cstheme="minorBidi"/>
          <w:sz w:val="22"/>
          <w:szCs w:val="22"/>
        </w:rPr>
      </w:pPr>
      <w:r w:rsidRPr="00BD03A7">
        <w:t>A.5.1.9.2</w:t>
      </w:r>
      <w:r w:rsidRPr="00BD03A7">
        <w:rPr>
          <w:rFonts w:asciiTheme="minorHAnsi" w:eastAsiaTheme="minorEastAsia" w:hAnsiTheme="minorHAnsi" w:cstheme="minorBidi"/>
          <w:sz w:val="22"/>
          <w:szCs w:val="22"/>
        </w:rPr>
        <w:tab/>
      </w:r>
      <w:r w:rsidRPr="006510E2">
        <w:rPr>
          <w:snapToGrid w:val="0"/>
        </w:rPr>
        <w:t>Test Requirements</w:t>
      </w:r>
      <w:r>
        <w:tab/>
        <w:t>879</w:t>
      </w:r>
    </w:p>
    <w:p w:rsidR="00BD03A7" w:rsidRDefault="00BD03A7">
      <w:pPr>
        <w:pStyle w:val="TOC3"/>
        <w:rPr>
          <w:rFonts w:asciiTheme="minorHAnsi" w:eastAsiaTheme="minorEastAsia" w:hAnsiTheme="minorHAnsi" w:cstheme="minorBidi"/>
          <w:sz w:val="22"/>
          <w:szCs w:val="22"/>
        </w:rPr>
      </w:pPr>
      <w:r w:rsidRPr="00BD03A7">
        <w:t>A.5.1.10</w:t>
      </w:r>
      <w:r w:rsidRPr="00BD03A7">
        <w:rPr>
          <w:rFonts w:asciiTheme="minorHAnsi" w:eastAsiaTheme="minorEastAsia" w:hAnsiTheme="minorHAnsi" w:cstheme="minorBidi"/>
          <w:sz w:val="22"/>
          <w:szCs w:val="22"/>
        </w:rPr>
        <w:tab/>
      </w:r>
      <w:r>
        <w:t>E-UTRAN FDD - FDD Intra frequency handover for UE category 0</w:t>
      </w:r>
      <w:r>
        <w:tab/>
        <w:t>879</w:t>
      </w:r>
    </w:p>
    <w:p w:rsidR="00BD03A7" w:rsidRDefault="00BD03A7">
      <w:pPr>
        <w:pStyle w:val="TOC4"/>
        <w:rPr>
          <w:rFonts w:asciiTheme="minorHAnsi" w:eastAsiaTheme="minorEastAsia" w:hAnsiTheme="minorHAnsi" w:cstheme="minorBidi"/>
          <w:sz w:val="22"/>
          <w:szCs w:val="22"/>
        </w:rPr>
      </w:pPr>
      <w:r w:rsidRPr="00BD03A7">
        <w:t>A.5.1.10.1</w:t>
      </w:r>
      <w:r w:rsidRPr="00BD03A7">
        <w:rPr>
          <w:rFonts w:asciiTheme="minorHAnsi" w:eastAsiaTheme="minorEastAsia" w:hAnsiTheme="minorHAnsi" w:cstheme="minorBidi"/>
          <w:sz w:val="22"/>
          <w:szCs w:val="22"/>
        </w:rPr>
        <w:tab/>
      </w:r>
      <w:r w:rsidRPr="006510E2">
        <w:rPr>
          <w:snapToGrid w:val="0"/>
        </w:rPr>
        <w:t>Test Purpose and Environment</w:t>
      </w:r>
      <w:r>
        <w:tab/>
        <w:t>879</w:t>
      </w:r>
    </w:p>
    <w:p w:rsidR="00BD03A7" w:rsidRDefault="00BD03A7">
      <w:pPr>
        <w:pStyle w:val="TOC4"/>
        <w:rPr>
          <w:rFonts w:asciiTheme="minorHAnsi" w:eastAsiaTheme="minorEastAsia" w:hAnsiTheme="minorHAnsi" w:cstheme="minorBidi"/>
          <w:sz w:val="22"/>
          <w:szCs w:val="22"/>
        </w:rPr>
      </w:pPr>
      <w:r w:rsidRPr="00BD03A7">
        <w:t>A.5.1.10.2</w:t>
      </w:r>
      <w:r w:rsidRPr="00BD03A7">
        <w:rPr>
          <w:rFonts w:asciiTheme="minorHAnsi" w:eastAsiaTheme="minorEastAsia" w:hAnsiTheme="minorHAnsi" w:cstheme="minorBidi"/>
          <w:sz w:val="22"/>
          <w:szCs w:val="22"/>
        </w:rPr>
        <w:tab/>
      </w:r>
      <w:r w:rsidRPr="006510E2">
        <w:rPr>
          <w:snapToGrid w:val="0"/>
        </w:rPr>
        <w:t>Test Requirements</w:t>
      </w:r>
      <w:r>
        <w:tab/>
        <w:t>881</w:t>
      </w:r>
    </w:p>
    <w:p w:rsidR="00BD03A7" w:rsidRDefault="00BD03A7">
      <w:pPr>
        <w:pStyle w:val="TOC3"/>
        <w:rPr>
          <w:rFonts w:asciiTheme="minorHAnsi" w:eastAsiaTheme="minorEastAsia" w:hAnsiTheme="minorHAnsi" w:cstheme="minorBidi"/>
          <w:sz w:val="22"/>
          <w:szCs w:val="22"/>
        </w:rPr>
      </w:pPr>
      <w:r w:rsidRPr="00BD03A7">
        <w:lastRenderedPageBreak/>
        <w:t>A.5.1.11</w:t>
      </w:r>
      <w:r w:rsidRPr="00BD03A7">
        <w:rPr>
          <w:rFonts w:asciiTheme="minorHAnsi" w:eastAsiaTheme="minorEastAsia" w:hAnsiTheme="minorHAnsi" w:cstheme="minorBidi"/>
          <w:sz w:val="22"/>
          <w:szCs w:val="22"/>
        </w:rPr>
        <w:tab/>
      </w:r>
      <w:r>
        <w:t>E-UTRAN HD - FDD Intra frequency handover for UE category 0</w:t>
      </w:r>
      <w:r>
        <w:tab/>
        <w:t>881</w:t>
      </w:r>
    </w:p>
    <w:p w:rsidR="00BD03A7" w:rsidRDefault="00BD03A7">
      <w:pPr>
        <w:pStyle w:val="TOC4"/>
        <w:rPr>
          <w:rFonts w:asciiTheme="minorHAnsi" w:eastAsiaTheme="minorEastAsia" w:hAnsiTheme="minorHAnsi" w:cstheme="minorBidi"/>
          <w:sz w:val="22"/>
          <w:szCs w:val="22"/>
        </w:rPr>
      </w:pPr>
      <w:r w:rsidRPr="00BD03A7">
        <w:t>A.5.1.11.1</w:t>
      </w:r>
      <w:r w:rsidRPr="00BD03A7">
        <w:rPr>
          <w:rFonts w:asciiTheme="minorHAnsi" w:eastAsiaTheme="minorEastAsia" w:hAnsiTheme="minorHAnsi" w:cstheme="minorBidi"/>
          <w:sz w:val="22"/>
          <w:szCs w:val="22"/>
        </w:rPr>
        <w:tab/>
      </w:r>
      <w:r w:rsidRPr="006510E2">
        <w:rPr>
          <w:snapToGrid w:val="0"/>
        </w:rPr>
        <w:t>Test Purpose and Environment</w:t>
      </w:r>
      <w:r>
        <w:tab/>
        <w:t>881</w:t>
      </w:r>
    </w:p>
    <w:p w:rsidR="00BD03A7" w:rsidRDefault="00BD03A7">
      <w:pPr>
        <w:pStyle w:val="TOC4"/>
        <w:rPr>
          <w:rFonts w:asciiTheme="minorHAnsi" w:eastAsiaTheme="minorEastAsia" w:hAnsiTheme="minorHAnsi" w:cstheme="minorBidi"/>
          <w:sz w:val="22"/>
          <w:szCs w:val="22"/>
        </w:rPr>
      </w:pPr>
      <w:r w:rsidRPr="00BD03A7">
        <w:t>A.5.1.11.2</w:t>
      </w:r>
      <w:r w:rsidRPr="00BD03A7">
        <w:rPr>
          <w:rFonts w:asciiTheme="minorHAnsi" w:eastAsiaTheme="minorEastAsia" w:hAnsiTheme="minorHAnsi" w:cstheme="minorBidi"/>
          <w:sz w:val="22"/>
          <w:szCs w:val="22"/>
        </w:rPr>
        <w:tab/>
      </w:r>
      <w:r w:rsidRPr="006510E2">
        <w:rPr>
          <w:snapToGrid w:val="0"/>
        </w:rPr>
        <w:t>Test Requirements</w:t>
      </w:r>
      <w:r>
        <w:tab/>
        <w:t>883</w:t>
      </w:r>
    </w:p>
    <w:p w:rsidR="00BD03A7" w:rsidRDefault="00BD03A7">
      <w:pPr>
        <w:pStyle w:val="TOC3"/>
        <w:rPr>
          <w:rFonts w:asciiTheme="minorHAnsi" w:eastAsiaTheme="minorEastAsia" w:hAnsiTheme="minorHAnsi" w:cstheme="minorBidi"/>
          <w:sz w:val="22"/>
          <w:szCs w:val="22"/>
        </w:rPr>
      </w:pPr>
      <w:r w:rsidRPr="00BD03A7">
        <w:t>A.5.1.12</w:t>
      </w:r>
      <w:r w:rsidRPr="00BD03A7">
        <w:rPr>
          <w:rFonts w:asciiTheme="minorHAnsi" w:eastAsiaTheme="minorEastAsia" w:hAnsiTheme="minorHAnsi"/>
          <w:sz w:val="22"/>
          <w:szCs w:val="22"/>
        </w:rPr>
        <w:tab/>
      </w:r>
      <w:r>
        <w:t>E-UTRAN TDD - TDD Intra frequency handover for UE category 0</w:t>
      </w:r>
      <w:r>
        <w:tab/>
        <w:t>883</w:t>
      </w:r>
    </w:p>
    <w:p w:rsidR="00BD03A7" w:rsidRDefault="00BD03A7">
      <w:pPr>
        <w:pStyle w:val="TOC4"/>
        <w:rPr>
          <w:rFonts w:asciiTheme="minorHAnsi" w:eastAsiaTheme="minorEastAsia" w:hAnsiTheme="minorHAnsi" w:cstheme="minorBidi"/>
          <w:sz w:val="22"/>
          <w:szCs w:val="22"/>
        </w:rPr>
      </w:pPr>
      <w:r w:rsidRPr="00BD03A7">
        <w:t>A.5.1.12.1</w:t>
      </w:r>
      <w:r w:rsidRPr="00BD03A7">
        <w:rPr>
          <w:rFonts w:asciiTheme="minorHAnsi" w:eastAsiaTheme="minorEastAsia" w:hAnsiTheme="minorHAnsi" w:cstheme="minorBidi"/>
          <w:sz w:val="22"/>
          <w:szCs w:val="22"/>
        </w:rPr>
        <w:tab/>
      </w:r>
      <w:r w:rsidRPr="006510E2">
        <w:rPr>
          <w:snapToGrid w:val="0"/>
        </w:rPr>
        <w:t>Test Purpose and Environment</w:t>
      </w:r>
      <w:r>
        <w:tab/>
        <w:t>883</w:t>
      </w:r>
    </w:p>
    <w:p w:rsidR="00BD03A7" w:rsidRDefault="00BD03A7">
      <w:pPr>
        <w:pStyle w:val="TOC4"/>
        <w:rPr>
          <w:rFonts w:asciiTheme="minorHAnsi" w:eastAsiaTheme="minorEastAsia" w:hAnsiTheme="minorHAnsi" w:cstheme="minorBidi"/>
          <w:sz w:val="22"/>
          <w:szCs w:val="22"/>
        </w:rPr>
      </w:pPr>
      <w:r w:rsidRPr="00BD03A7">
        <w:t>A.5.1.12.2</w:t>
      </w:r>
      <w:r w:rsidRPr="00BD03A7">
        <w:rPr>
          <w:rFonts w:asciiTheme="minorHAnsi" w:eastAsiaTheme="minorEastAsia" w:hAnsiTheme="minorHAnsi" w:cstheme="minorBidi"/>
          <w:sz w:val="22"/>
          <w:szCs w:val="22"/>
        </w:rPr>
        <w:tab/>
      </w:r>
      <w:r w:rsidRPr="006510E2">
        <w:rPr>
          <w:snapToGrid w:val="0"/>
        </w:rPr>
        <w:t>Test Requirements</w:t>
      </w:r>
      <w:r>
        <w:tab/>
        <w:t>885</w:t>
      </w:r>
    </w:p>
    <w:p w:rsidR="00BD03A7" w:rsidRDefault="00BD03A7">
      <w:pPr>
        <w:pStyle w:val="TOC3"/>
        <w:rPr>
          <w:rFonts w:asciiTheme="minorHAnsi" w:eastAsiaTheme="minorEastAsia" w:hAnsiTheme="minorHAnsi" w:cstheme="minorBidi"/>
          <w:sz w:val="22"/>
          <w:szCs w:val="22"/>
        </w:rPr>
      </w:pPr>
      <w:r w:rsidRPr="00BD03A7">
        <w:t>A.5.1.13</w:t>
      </w:r>
      <w:r w:rsidRPr="00BD03A7">
        <w:rPr>
          <w:rFonts w:asciiTheme="minorHAnsi" w:eastAsiaTheme="minorEastAsia" w:hAnsiTheme="minorHAnsi" w:cstheme="minorBidi"/>
          <w:sz w:val="22"/>
          <w:szCs w:val="22"/>
        </w:rPr>
        <w:tab/>
      </w:r>
      <w:r>
        <w:t>E-UTRAN FDD-FDD Intra frequency handover for Cat-M1 UEs in CEModeA</w:t>
      </w:r>
      <w:r>
        <w:tab/>
        <w:t>885</w:t>
      </w:r>
    </w:p>
    <w:p w:rsidR="00BD03A7" w:rsidRDefault="00BD03A7">
      <w:pPr>
        <w:pStyle w:val="TOC4"/>
        <w:rPr>
          <w:rFonts w:asciiTheme="minorHAnsi" w:eastAsiaTheme="minorEastAsia" w:hAnsiTheme="minorHAnsi" w:cstheme="minorBidi"/>
          <w:sz w:val="22"/>
          <w:szCs w:val="22"/>
        </w:rPr>
      </w:pPr>
      <w:r w:rsidRPr="00BD03A7">
        <w:t>A.5.1.13.1</w:t>
      </w:r>
      <w:r w:rsidRPr="00BD03A7">
        <w:rPr>
          <w:rFonts w:asciiTheme="minorHAnsi" w:eastAsiaTheme="minorEastAsia" w:hAnsiTheme="minorHAnsi" w:cstheme="minorBidi"/>
          <w:sz w:val="22"/>
          <w:szCs w:val="22"/>
        </w:rPr>
        <w:tab/>
      </w:r>
      <w:r w:rsidRPr="006510E2">
        <w:rPr>
          <w:snapToGrid w:val="0"/>
        </w:rPr>
        <w:t>Test Purpose and Environment</w:t>
      </w:r>
      <w:r>
        <w:tab/>
        <w:t>885</w:t>
      </w:r>
    </w:p>
    <w:p w:rsidR="00BD03A7" w:rsidRDefault="00BD03A7">
      <w:pPr>
        <w:pStyle w:val="TOC4"/>
        <w:rPr>
          <w:rFonts w:asciiTheme="minorHAnsi" w:eastAsiaTheme="minorEastAsia" w:hAnsiTheme="minorHAnsi" w:cstheme="minorBidi"/>
          <w:sz w:val="22"/>
          <w:szCs w:val="22"/>
        </w:rPr>
      </w:pPr>
      <w:r w:rsidRPr="00BD03A7">
        <w:t>A.5.1.13.2</w:t>
      </w:r>
      <w:r w:rsidRPr="00BD03A7">
        <w:rPr>
          <w:rFonts w:asciiTheme="minorHAnsi" w:eastAsiaTheme="minorEastAsia" w:hAnsiTheme="minorHAnsi" w:cstheme="minorBidi"/>
          <w:sz w:val="22"/>
          <w:szCs w:val="22"/>
        </w:rPr>
        <w:tab/>
      </w:r>
      <w:r w:rsidRPr="006510E2">
        <w:rPr>
          <w:snapToGrid w:val="0"/>
        </w:rPr>
        <w:t>Test Requirements</w:t>
      </w:r>
      <w:r>
        <w:tab/>
        <w:t>887</w:t>
      </w:r>
    </w:p>
    <w:p w:rsidR="00BD03A7" w:rsidRDefault="00BD03A7">
      <w:pPr>
        <w:pStyle w:val="TOC3"/>
        <w:rPr>
          <w:rFonts w:asciiTheme="minorHAnsi" w:eastAsiaTheme="minorEastAsia" w:hAnsiTheme="minorHAnsi" w:cstheme="minorBidi"/>
          <w:sz w:val="22"/>
          <w:szCs w:val="22"/>
        </w:rPr>
      </w:pPr>
      <w:r w:rsidRPr="00BD03A7">
        <w:t>A.5.1.14</w:t>
      </w:r>
      <w:r w:rsidRPr="00BD03A7">
        <w:rPr>
          <w:rFonts w:asciiTheme="minorHAnsi" w:eastAsiaTheme="minorEastAsia" w:hAnsiTheme="minorHAnsi" w:cstheme="minorBidi"/>
          <w:sz w:val="22"/>
          <w:szCs w:val="22"/>
        </w:rPr>
        <w:tab/>
      </w:r>
      <w:r>
        <w:t>E-UTRAN HD-FDD Intra frequency handover for Cat-M1 UEs in CEModeA</w:t>
      </w:r>
      <w:r>
        <w:tab/>
        <w:t>888</w:t>
      </w:r>
    </w:p>
    <w:p w:rsidR="00BD03A7" w:rsidRDefault="00BD03A7">
      <w:pPr>
        <w:pStyle w:val="TOC4"/>
        <w:rPr>
          <w:rFonts w:asciiTheme="minorHAnsi" w:eastAsiaTheme="minorEastAsia" w:hAnsiTheme="minorHAnsi" w:cstheme="minorBidi"/>
          <w:sz w:val="22"/>
          <w:szCs w:val="22"/>
        </w:rPr>
      </w:pPr>
      <w:r w:rsidRPr="00BD03A7">
        <w:t>A.5.1.14.1</w:t>
      </w:r>
      <w:r w:rsidRPr="00BD03A7">
        <w:rPr>
          <w:rFonts w:asciiTheme="minorHAnsi" w:eastAsiaTheme="minorEastAsia" w:hAnsiTheme="minorHAnsi" w:cstheme="minorBidi"/>
          <w:sz w:val="22"/>
          <w:szCs w:val="22"/>
        </w:rPr>
        <w:tab/>
      </w:r>
      <w:r w:rsidRPr="006510E2">
        <w:rPr>
          <w:snapToGrid w:val="0"/>
        </w:rPr>
        <w:t>Test Purpose and Environment</w:t>
      </w:r>
      <w:r>
        <w:tab/>
        <w:t>888</w:t>
      </w:r>
    </w:p>
    <w:p w:rsidR="00BD03A7" w:rsidRDefault="00BD03A7">
      <w:pPr>
        <w:pStyle w:val="TOC4"/>
        <w:rPr>
          <w:rFonts w:asciiTheme="minorHAnsi" w:eastAsiaTheme="minorEastAsia" w:hAnsiTheme="minorHAnsi" w:cstheme="minorBidi"/>
          <w:sz w:val="22"/>
          <w:szCs w:val="22"/>
        </w:rPr>
      </w:pPr>
      <w:r w:rsidRPr="00BD03A7">
        <w:t>A.5.1.14.2</w:t>
      </w:r>
      <w:r w:rsidRPr="00BD03A7">
        <w:rPr>
          <w:rFonts w:asciiTheme="minorHAnsi" w:eastAsiaTheme="minorEastAsia" w:hAnsiTheme="minorHAnsi" w:cstheme="minorBidi"/>
          <w:sz w:val="22"/>
          <w:szCs w:val="22"/>
        </w:rPr>
        <w:tab/>
      </w:r>
      <w:r w:rsidRPr="006510E2">
        <w:rPr>
          <w:snapToGrid w:val="0"/>
        </w:rPr>
        <w:t>Test Requirements</w:t>
      </w:r>
      <w:r>
        <w:tab/>
        <w:t>889</w:t>
      </w:r>
    </w:p>
    <w:p w:rsidR="00BD03A7" w:rsidRDefault="00BD03A7">
      <w:pPr>
        <w:pStyle w:val="TOC3"/>
        <w:rPr>
          <w:rFonts w:asciiTheme="minorHAnsi" w:eastAsiaTheme="minorEastAsia" w:hAnsiTheme="minorHAnsi" w:cstheme="minorBidi"/>
          <w:sz w:val="22"/>
          <w:szCs w:val="22"/>
        </w:rPr>
      </w:pPr>
      <w:r w:rsidRPr="00BD03A7">
        <w:t>A.5.1.15</w:t>
      </w:r>
      <w:r w:rsidRPr="00BD03A7">
        <w:rPr>
          <w:rFonts w:asciiTheme="minorHAnsi" w:eastAsiaTheme="minorEastAsia" w:hAnsiTheme="minorHAnsi"/>
          <w:sz w:val="22"/>
          <w:szCs w:val="22"/>
        </w:rPr>
        <w:tab/>
      </w:r>
      <w:r>
        <w:t>E-UTRAN TDD Intra frequency handover for Cat-M1 UEs in CEModeA</w:t>
      </w:r>
      <w:r>
        <w:tab/>
        <w:t>890</w:t>
      </w:r>
    </w:p>
    <w:p w:rsidR="00BD03A7" w:rsidRDefault="00BD03A7">
      <w:pPr>
        <w:pStyle w:val="TOC4"/>
        <w:rPr>
          <w:rFonts w:asciiTheme="minorHAnsi" w:eastAsiaTheme="minorEastAsia" w:hAnsiTheme="minorHAnsi" w:cstheme="minorBidi"/>
          <w:sz w:val="22"/>
          <w:szCs w:val="22"/>
        </w:rPr>
      </w:pPr>
      <w:r w:rsidRPr="00BD03A7">
        <w:t>A.5.1.15.1</w:t>
      </w:r>
      <w:r w:rsidRPr="00BD03A7">
        <w:rPr>
          <w:rFonts w:asciiTheme="minorHAnsi" w:eastAsiaTheme="minorEastAsia" w:hAnsiTheme="minorHAnsi" w:cstheme="minorBidi"/>
          <w:sz w:val="22"/>
          <w:szCs w:val="22"/>
        </w:rPr>
        <w:tab/>
      </w:r>
      <w:r w:rsidRPr="006510E2">
        <w:rPr>
          <w:snapToGrid w:val="0"/>
        </w:rPr>
        <w:t>Test Purpose and Environment</w:t>
      </w:r>
      <w:r>
        <w:tab/>
        <w:t>890</w:t>
      </w:r>
    </w:p>
    <w:p w:rsidR="00BD03A7" w:rsidRDefault="00BD03A7">
      <w:pPr>
        <w:pStyle w:val="TOC4"/>
        <w:rPr>
          <w:rFonts w:asciiTheme="minorHAnsi" w:eastAsiaTheme="minorEastAsia" w:hAnsiTheme="minorHAnsi" w:cstheme="minorBidi"/>
          <w:sz w:val="22"/>
          <w:szCs w:val="22"/>
        </w:rPr>
      </w:pPr>
      <w:r w:rsidRPr="00BD03A7">
        <w:t>A.5.1.15.2</w:t>
      </w:r>
      <w:r w:rsidRPr="00BD03A7">
        <w:rPr>
          <w:rFonts w:asciiTheme="minorHAnsi" w:eastAsiaTheme="minorEastAsia" w:hAnsiTheme="minorHAnsi" w:cstheme="minorBidi"/>
          <w:sz w:val="22"/>
          <w:szCs w:val="22"/>
        </w:rPr>
        <w:tab/>
      </w:r>
      <w:r w:rsidRPr="006510E2">
        <w:rPr>
          <w:snapToGrid w:val="0"/>
        </w:rPr>
        <w:t>Test Requirements</w:t>
      </w:r>
      <w:r>
        <w:tab/>
        <w:t>891</w:t>
      </w:r>
    </w:p>
    <w:p w:rsidR="00BD03A7" w:rsidRDefault="00BD03A7">
      <w:pPr>
        <w:pStyle w:val="TOC3"/>
        <w:rPr>
          <w:rFonts w:asciiTheme="minorHAnsi" w:eastAsiaTheme="minorEastAsia" w:hAnsiTheme="minorHAnsi" w:cstheme="minorBidi"/>
          <w:sz w:val="22"/>
          <w:szCs w:val="22"/>
        </w:rPr>
      </w:pPr>
      <w:r w:rsidRPr="00BD03A7">
        <w:t>A.5.1.16</w:t>
      </w:r>
      <w:r w:rsidRPr="00BD03A7">
        <w:rPr>
          <w:rFonts w:asciiTheme="minorHAnsi" w:eastAsiaTheme="minorEastAsia" w:hAnsiTheme="minorHAnsi" w:cstheme="minorBidi"/>
          <w:sz w:val="22"/>
          <w:szCs w:val="22"/>
        </w:rPr>
        <w:tab/>
      </w:r>
      <w:r>
        <w:t>E-UTRAN FDD-FDD Intra frequency handover for Cat-M1 UEs in CEModeB</w:t>
      </w:r>
      <w:r>
        <w:tab/>
        <w:t>892</w:t>
      </w:r>
    </w:p>
    <w:p w:rsidR="00BD03A7" w:rsidRDefault="00BD03A7">
      <w:pPr>
        <w:pStyle w:val="TOC4"/>
        <w:rPr>
          <w:rFonts w:asciiTheme="minorHAnsi" w:eastAsiaTheme="minorEastAsia" w:hAnsiTheme="minorHAnsi" w:cstheme="minorBidi"/>
          <w:sz w:val="22"/>
          <w:szCs w:val="22"/>
        </w:rPr>
      </w:pPr>
      <w:r w:rsidRPr="00BD03A7">
        <w:t>A.5.1.16.1</w:t>
      </w:r>
      <w:r w:rsidRPr="00BD03A7">
        <w:rPr>
          <w:rFonts w:asciiTheme="minorHAnsi" w:eastAsiaTheme="minorEastAsia" w:hAnsiTheme="minorHAnsi" w:cstheme="minorBidi"/>
          <w:sz w:val="22"/>
          <w:szCs w:val="22"/>
        </w:rPr>
        <w:tab/>
      </w:r>
      <w:r w:rsidRPr="006510E2">
        <w:rPr>
          <w:snapToGrid w:val="0"/>
        </w:rPr>
        <w:t>Test Purpose and Environment</w:t>
      </w:r>
      <w:r>
        <w:tab/>
        <w:t>892</w:t>
      </w:r>
    </w:p>
    <w:p w:rsidR="00BD03A7" w:rsidRDefault="00BD03A7">
      <w:pPr>
        <w:pStyle w:val="TOC4"/>
        <w:rPr>
          <w:rFonts w:asciiTheme="minorHAnsi" w:eastAsiaTheme="minorEastAsia" w:hAnsiTheme="minorHAnsi" w:cstheme="minorBidi"/>
          <w:sz w:val="22"/>
          <w:szCs w:val="22"/>
        </w:rPr>
      </w:pPr>
      <w:r w:rsidRPr="00BD03A7">
        <w:t>A.5.1.16.2</w:t>
      </w:r>
      <w:r w:rsidRPr="00BD03A7">
        <w:rPr>
          <w:rFonts w:asciiTheme="minorHAnsi" w:eastAsiaTheme="minorEastAsia" w:hAnsiTheme="minorHAnsi" w:cstheme="minorBidi"/>
          <w:sz w:val="22"/>
          <w:szCs w:val="22"/>
        </w:rPr>
        <w:tab/>
      </w:r>
      <w:r w:rsidRPr="006510E2">
        <w:rPr>
          <w:snapToGrid w:val="0"/>
        </w:rPr>
        <w:t>Test Requirements</w:t>
      </w:r>
      <w:r>
        <w:tab/>
        <w:t>893</w:t>
      </w:r>
    </w:p>
    <w:p w:rsidR="00BD03A7" w:rsidRDefault="00BD03A7">
      <w:pPr>
        <w:pStyle w:val="TOC3"/>
        <w:rPr>
          <w:rFonts w:asciiTheme="minorHAnsi" w:eastAsiaTheme="minorEastAsia" w:hAnsiTheme="minorHAnsi" w:cstheme="minorBidi"/>
          <w:sz w:val="22"/>
          <w:szCs w:val="22"/>
        </w:rPr>
      </w:pPr>
      <w:r w:rsidRPr="00BD03A7">
        <w:t>A.5.1.17</w:t>
      </w:r>
      <w:r w:rsidRPr="00BD03A7">
        <w:rPr>
          <w:rFonts w:asciiTheme="minorHAnsi" w:eastAsiaTheme="minorEastAsia" w:hAnsiTheme="minorHAnsi" w:cstheme="minorBidi"/>
          <w:sz w:val="22"/>
          <w:szCs w:val="22"/>
        </w:rPr>
        <w:tab/>
      </w:r>
      <w:r>
        <w:t>E-UTRAN HD-FDD Intra frequency handover for Cat-M1 UEs in CEModeB</w:t>
      </w:r>
      <w:r>
        <w:tab/>
        <w:t>894</w:t>
      </w:r>
    </w:p>
    <w:p w:rsidR="00BD03A7" w:rsidRDefault="00BD03A7">
      <w:pPr>
        <w:pStyle w:val="TOC4"/>
        <w:rPr>
          <w:rFonts w:asciiTheme="minorHAnsi" w:eastAsiaTheme="minorEastAsia" w:hAnsiTheme="minorHAnsi" w:cstheme="minorBidi"/>
          <w:sz w:val="22"/>
          <w:szCs w:val="22"/>
        </w:rPr>
      </w:pPr>
      <w:r w:rsidRPr="00BD03A7">
        <w:t>A.5.1.17.1</w:t>
      </w:r>
      <w:r w:rsidRPr="00BD03A7">
        <w:rPr>
          <w:rFonts w:asciiTheme="minorHAnsi" w:eastAsiaTheme="minorEastAsia" w:hAnsiTheme="minorHAnsi" w:cstheme="minorBidi"/>
          <w:sz w:val="22"/>
          <w:szCs w:val="22"/>
        </w:rPr>
        <w:tab/>
      </w:r>
      <w:r w:rsidRPr="006510E2">
        <w:rPr>
          <w:snapToGrid w:val="0"/>
        </w:rPr>
        <w:t>Test Purpose and Environment</w:t>
      </w:r>
      <w:r>
        <w:tab/>
        <w:t>894</w:t>
      </w:r>
    </w:p>
    <w:p w:rsidR="00BD03A7" w:rsidRDefault="00BD03A7">
      <w:pPr>
        <w:pStyle w:val="TOC4"/>
        <w:rPr>
          <w:rFonts w:asciiTheme="minorHAnsi" w:eastAsiaTheme="minorEastAsia" w:hAnsiTheme="minorHAnsi" w:cstheme="minorBidi"/>
          <w:sz w:val="22"/>
          <w:szCs w:val="22"/>
        </w:rPr>
      </w:pPr>
      <w:r w:rsidRPr="00BD03A7">
        <w:t>A.5.1.17.2</w:t>
      </w:r>
      <w:r w:rsidRPr="00BD03A7">
        <w:rPr>
          <w:rFonts w:asciiTheme="minorHAnsi" w:eastAsiaTheme="minorEastAsia" w:hAnsiTheme="minorHAnsi" w:cstheme="minorBidi"/>
          <w:sz w:val="22"/>
          <w:szCs w:val="22"/>
        </w:rPr>
        <w:tab/>
      </w:r>
      <w:r w:rsidRPr="006510E2">
        <w:rPr>
          <w:snapToGrid w:val="0"/>
        </w:rPr>
        <w:t>Test Requirements</w:t>
      </w:r>
      <w:r>
        <w:tab/>
        <w:t>895</w:t>
      </w:r>
    </w:p>
    <w:p w:rsidR="00BD03A7" w:rsidRDefault="00BD03A7">
      <w:pPr>
        <w:pStyle w:val="TOC3"/>
        <w:rPr>
          <w:rFonts w:asciiTheme="minorHAnsi" w:eastAsiaTheme="minorEastAsia" w:hAnsiTheme="minorHAnsi" w:cstheme="minorBidi"/>
          <w:sz w:val="22"/>
          <w:szCs w:val="22"/>
        </w:rPr>
      </w:pPr>
      <w:r w:rsidRPr="00BD03A7">
        <w:t>A.5.1.18</w:t>
      </w:r>
      <w:r w:rsidRPr="00BD03A7">
        <w:rPr>
          <w:rFonts w:asciiTheme="minorHAnsi" w:eastAsiaTheme="minorEastAsia" w:hAnsiTheme="minorHAnsi"/>
          <w:sz w:val="22"/>
          <w:szCs w:val="22"/>
        </w:rPr>
        <w:tab/>
      </w:r>
      <w:r>
        <w:t>E-UTRAN TDD Intra frequency handover for Cat-M1 UEs in CEModeB</w:t>
      </w:r>
      <w:r>
        <w:tab/>
        <w:t>896</w:t>
      </w:r>
    </w:p>
    <w:p w:rsidR="00BD03A7" w:rsidRDefault="00BD03A7">
      <w:pPr>
        <w:pStyle w:val="TOC4"/>
        <w:rPr>
          <w:rFonts w:asciiTheme="minorHAnsi" w:eastAsiaTheme="minorEastAsia" w:hAnsiTheme="minorHAnsi" w:cstheme="minorBidi"/>
          <w:sz w:val="22"/>
          <w:szCs w:val="22"/>
        </w:rPr>
      </w:pPr>
      <w:r w:rsidRPr="00BD03A7">
        <w:t>A.5.1.18.1</w:t>
      </w:r>
      <w:r w:rsidRPr="00BD03A7">
        <w:rPr>
          <w:rFonts w:asciiTheme="minorHAnsi" w:eastAsiaTheme="minorEastAsia" w:hAnsiTheme="minorHAnsi" w:cstheme="minorBidi"/>
          <w:sz w:val="22"/>
          <w:szCs w:val="22"/>
        </w:rPr>
        <w:tab/>
      </w:r>
      <w:r w:rsidRPr="006510E2">
        <w:rPr>
          <w:snapToGrid w:val="0"/>
        </w:rPr>
        <w:t>Test Purpose and Environment</w:t>
      </w:r>
      <w:r>
        <w:tab/>
        <w:t>896</w:t>
      </w:r>
    </w:p>
    <w:p w:rsidR="00BD03A7" w:rsidRDefault="00BD03A7">
      <w:pPr>
        <w:pStyle w:val="TOC4"/>
        <w:rPr>
          <w:rFonts w:asciiTheme="minorHAnsi" w:eastAsiaTheme="minorEastAsia" w:hAnsiTheme="minorHAnsi" w:cstheme="minorBidi"/>
          <w:sz w:val="22"/>
          <w:szCs w:val="22"/>
        </w:rPr>
      </w:pPr>
      <w:r w:rsidRPr="00BD03A7">
        <w:t>A.5.1.18.2</w:t>
      </w:r>
      <w:r w:rsidRPr="00BD03A7">
        <w:rPr>
          <w:rFonts w:asciiTheme="minorHAnsi" w:eastAsiaTheme="minorEastAsia" w:hAnsiTheme="minorHAnsi" w:cstheme="minorBidi"/>
          <w:sz w:val="22"/>
          <w:szCs w:val="22"/>
        </w:rPr>
        <w:tab/>
      </w:r>
      <w:r w:rsidRPr="006510E2">
        <w:rPr>
          <w:snapToGrid w:val="0"/>
        </w:rPr>
        <w:t>Test Requirements</w:t>
      </w:r>
      <w:r>
        <w:tab/>
        <w:t>897</w:t>
      </w:r>
    </w:p>
    <w:p w:rsidR="00BD03A7" w:rsidRDefault="00BD03A7">
      <w:pPr>
        <w:pStyle w:val="TOC3"/>
        <w:rPr>
          <w:rFonts w:asciiTheme="minorHAnsi" w:eastAsiaTheme="minorEastAsia" w:hAnsiTheme="minorHAnsi" w:cstheme="minorBidi"/>
          <w:sz w:val="22"/>
          <w:szCs w:val="22"/>
        </w:rPr>
      </w:pPr>
      <w:r w:rsidRPr="00BD03A7">
        <w:t>A.5.1.19</w:t>
      </w:r>
      <w:r w:rsidRPr="00BD03A7">
        <w:rPr>
          <w:rFonts w:asciiTheme="minorHAnsi" w:eastAsiaTheme="minorEastAsia" w:hAnsiTheme="minorHAnsi" w:cstheme="minorBidi"/>
          <w:sz w:val="22"/>
          <w:szCs w:val="22"/>
        </w:rPr>
        <w:tab/>
      </w:r>
      <w:r>
        <w:t>E-UTRAN FDD - FDD Intra frequency handover for UE Category 1bis</w:t>
      </w:r>
      <w:r>
        <w:tab/>
        <w:t>898</w:t>
      </w:r>
    </w:p>
    <w:p w:rsidR="00BD03A7" w:rsidRDefault="00BD03A7">
      <w:pPr>
        <w:pStyle w:val="TOC4"/>
        <w:rPr>
          <w:rFonts w:asciiTheme="minorHAnsi" w:eastAsiaTheme="minorEastAsia" w:hAnsiTheme="minorHAnsi" w:cstheme="minorBidi"/>
          <w:sz w:val="22"/>
          <w:szCs w:val="22"/>
        </w:rPr>
      </w:pPr>
      <w:r w:rsidRPr="00BD03A7">
        <w:t>A.5.1.19.1</w:t>
      </w:r>
      <w:r w:rsidRPr="00BD03A7">
        <w:rPr>
          <w:rFonts w:asciiTheme="minorHAnsi" w:eastAsiaTheme="minorEastAsia" w:hAnsiTheme="minorHAnsi" w:cstheme="minorBidi"/>
          <w:sz w:val="22"/>
          <w:szCs w:val="22"/>
        </w:rPr>
        <w:tab/>
      </w:r>
      <w:r w:rsidRPr="006510E2">
        <w:rPr>
          <w:snapToGrid w:val="0"/>
        </w:rPr>
        <w:t>Test Purpose and Environment</w:t>
      </w:r>
      <w:r>
        <w:tab/>
        <w:t>898</w:t>
      </w:r>
    </w:p>
    <w:p w:rsidR="00BD03A7" w:rsidRDefault="00BD03A7">
      <w:pPr>
        <w:pStyle w:val="TOC3"/>
        <w:rPr>
          <w:rFonts w:asciiTheme="minorHAnsi" w:eastAsiaTheme="minorEastAsia" w:hAnsiTheme="minorHAnsi" w:cstheme="minorBidi"/>
          <w:sz w:val="22"/>
          <w:szCs w:val="22"/>
        </w:rPr>
      </w:pPr>
      <w:r w:rsidRPr="00BD03A7">
        <w:t>A.5.1.19.2</w:t>
      </w:r>
      <w:r w:rsidRPr="00BD03A7">
        <w:rPr>
          <w:rFonts w:asciiTheme="minorHAnsi" w:eastAsiaTheme="minorEastAsia" w:hAnsiTheme="minorHAnsi" w:cstheme="minorBidi"/>
          <w:sz w:val="22"/>
          <w:szCs w:val="22"/>
        </w:rPr>
        <w:tab/>
      </w:r>
      <w:r w:rsidRPr="006510E2">
        <w:rPr>
          <w:snapToGrid w:val="0"/>
        </w:rPr>
        <w:t>Test Requirements</w:t>
      </w:r>
      <w:r>
        <w:tab/>
        <w:t>899</w:t>
      </w:r>
    </w:p>
    <w:p w:rsidR="00BD03A7" w:rsidRDefault="00BD03A7">
      <w:pPr>
        <w:pStyle w:val="TOC3"/>
        <w:rPr>
          <w:rFonts w:asciiTheme="minorHAnsi" w:eastAsiaTheme="minorEastAsia" w:hAnsiTheme="minorHAnsi" w:cstheme="minorBidi"/>
          <w:sz w:val="22"/>
          <w:szCs w:val="22"/>
        </w:rPr>
      </w:pPr>
      <w:r w:rsidRPr="00BD03A7">
        <w:t>A.5.1.20</w:t>
      </w:r>
      <w:r w:rsidRPr="00BD03A7">
        <w:rPr>
          <w:rFonts w:asciiTheme="minorHAnsi" w:eastAsiaTheme="minorEastAsia" w:hAnsiTheme="minorHAnsi"/>
          <w:sz w:val="22"/>
          <w:szCs w:val="22"/>
        </w:rPr>
        <w:tab/>
      </w:r>
      <w:r>
        <w:t>E-UTRAN TDD - TDD Intra frequency handover for UE Category 1bis</w:t>
      </w:r>
      <w:r>
        <w:tab/>
        <w:t>900</w:t>
      </w:r>
    </w:p>
    <w:p w:rsidR="00BD03A7" w:rsidRDefault="00BD03A7">
      <w:pPr>
        <w:pStyle w:val="TOC4"/>
        <w:rPr>
          <w:rFonts w:asciiTheme="minorHAnsi" w:eastAsiaTheme="minorEastAsia" w:hAnsiTheme="minorHAnsi" w:cstheme="minorBidi"/>
          <w:sz w:val="22"/>
          <w:szCs w:val="22"/>
        </w:rPr>
      </w:pPr>
      <w:r w:rsidRPr="00BD03A7">
        <w:t>A.5.1.20.1</w:t>
      </w:r>
      <w:r w:rsidRPr="00BD03A7">
        <w:rPr>
          <w:rFonts w:asciiTheme="minorHAnsi" w:eastAsiaTheme="minorEastAsia" w:hAnsiTheme="minorHAnsi" w:cstheme="minorBidi"/>
          <w:sz w:val="22"/>
          <w:szCs w:val="22"/>
        </w:rPr>
        <w:tab/>
      </w:r>
      <w:r w:rsidRPr="006510E2">
        <w:rPr>
          <w:snapToGrid w:val="0"/>
        </w:rPr>
        <w:t>Test Purpose and Environment</w:t>
      </w:r>
      <w:r>
        <w:tab/>
        <w:t>900</w:t>
      </w:r>
    </w:p>
    <w:p w:rsidR="00BD03A7" w:rsidRDefault="00BD03A7">
      <w:pPr>
        <w:pStyle w:val="TOC4"/>
        <w:rPr>
          <w:rFonts w:asciiTheme="minorHAnsi" w:eastAsiaTheme="minorEastAsia" w:hAnsiTheme="minorHAnsi" w:cstheme="minorBidi"/>
          <w:sz w:val="22"/>
          <w:szCs w:val="22"/>
        </w:rPr>
      </w:pPr>
      <w:r w:rsidRPr="00BD03A7">
        <w:t>A.5.1.20.2</w:t>
      </w:r>
      <w:r w:rsidRPr="00BD03A7">
        <w:rPr>
          <w:rFonts w:asciiTheme="minorHAnsi" w:eastAsiaTheme="minorEastAsia" w:hAnsiTheme="minorHAnsi" w:cstheme="minorBidi"/>
          <w:sz w:val="22"/>
          <w:szCs w:val="22"/>
        </w:rPr>
        <w:tab/>
      </w:r>
      <w:r w:rsidRPr="006510E2">
        <w:rPr>
          <w:snapToGrid w:val="0"/>
        </w:rPr>
        <w:t>Test Requirements</w:t>
      </w:r>
      <w:r>
        <w:tab/>
        <w:t>901</w:t>
      </w:r>
    </w:p>
    <w:p w:rsidR="00BD03A7" w:rsidRDefault="00BD03A7">
      <w:pPr>
        <w:pStyle w:val="TOC3"/>
        <w:rPr>
          <w:rFonts w:asciiTheme="minorHAnsi" w:eastAsiaTheme="minorEastAsia" w:hAnsiTheme="minorHAnsi" w:cstheme="minorBidi"/>
          <w:sz w:val="22"/>
          <w:szCs w:val="22"/>
        </w:rPr>
      </w:pPr>
      <w:r w:rsidRPr="00BD03A7">
        <w:t>A.5.1.21</w:t>
      </w:r>
      <w:r w:rsidRPr="00BD03A7">
        <w:rPr>
          <w:rFonts w:asciiTheme="minorHAnsi" w:eastAsiaTheme="minorEastAsia" w:hAnsiTheme="minorHAnsi" w:cstheme="minorBidi"/>
          <w:sz w:val="22"/>
          <w:szCs w:val="22"/>
        </w:rPr>
        <w:tab/>
      </w:r>
      <w:r>
        <w:t>E-UTRAN FDD - FDD Intra frequency RACH-less handover</w:t>
      </w:r>
      <w:r>
        <w:tab/>
        <w:t>902</w:t>
      </w:r>
    </w:p>
    <w:p w:rsidR="00BD03A7" w:rsidRDefault="00BD03A7">
      <w:pPr>
        <w:pStyle w:val="TOC4"/>
        <w:rPr>
          <w:rFonts w:asciiTheme="minorHAnsi" w:eastAsiaTheme="minorEastAsia" w:hAnsiTheme="minorHAnsi" w:cstheme="minorBidi"/>
          <w:sz w:val="22"/>
          <w:szCs w:val="22"/>
        </w:rPr>
      </w:pPr>
      <w:r w:rsidRPr="00BD03A7">
        <w:t>A.5.1.21.1</w:t>
      </w:r>
      <w:r w:rsidRPr="00BD03A7">
        <w:rPr>
          <w:rFonts w:asciiTheme="minorHAnsi" w:eastAsiaTheme="minorEastAsia" w:hAnsiTheme="minorHAnsi" w:cstheme="minorBidi"/>
          <w:sz w:val="22"/>
          <w:szCs w:val="22"/>
        </w:rPr>
        <w:tab/>
      </w:r>
      <w:r w:rsidRPr="006510E2">
        <w:rPr>
          <w:snapToGrid w:val="0"/>
        </w:rPr>
        <w:t>Test Purpose and Environment</w:t>
      </w:r>
      <w:r>
        <w:tab/>
        <w:t>902</w:t>
      </w:r>
    </w:p>
    <w:p w:rsidR="00BD03A7" w:rsidRDefault="00BD03A7">
      <w:pPr>
        <w:pStyle w:val="TOC4"/>
        <w:rPr>
          <w:rFonts w:asciiTheme="minorHAnsi" w:eastAsiaTheme="minorEastAsia" w:hAnsiTheme="minorHAnsi" w:cstheme="minorBidi"/>
          <w:sz w:val="22"/>
          <w:szCs w:val="22"/>
        </w:rPr>
      </w:pPr>
      <w:r w:rsidRPr="00BD03A7">
        <w:t>A.5.1.21.2</w:t>
      </w:r>
      <w:r w:rsidRPr="00BD03A7">
        <w:rPr>
          <w:rFonts w:asciiTheme="minorHAnsi" w:eastAsiaTheme="minorEastAsia" w:hAnsiTheme="minorHAnsi" w:cstheme="minorBidi"/>
          <w:sz w:val="22"/>
          <w:szCs w:val="22"/>
        </w:rPr>
        <w:tab/>
      </w:r>
      <w:r w:rsidRPr="006510E2">
        <w:rPr>
          <w:snapToGrid w:val="0"/>
        </w:rPr>
        <w:t>Test Requirements</w:t>
      </w:r>
      <w:r>
        <w:tab/>
        <w:t>903</w:t>
      </w:r>
    </w:p>
    <w:p w:rsidR="00BD03A7" w:rsidRDefault="00BD03A7">
      <w:pPr>
        <w:pStyle w:val="TOC3"/>
        <w:rPr>
          <w:rFonts w:asciiTheme="minorHAnsi" w:eastAsiaTheme="minorEastAsia" w:hAnsiTheme="minorHAnsi" w:cstheme="minorBidi"/>
          <w:sz w:val="22"/>
          <w:szCs w:val="22"/>
        </w:rPr>
      </w:pPr>
      <w:r w:rsidRPr="00BD03A7">
        <w:t>A.5.1.22</w:t>
      </w:r>
      <w:r w:rsidRPr="00BD03A7">
        <w:rPr>
          <w:rFonts w:asciiTheme="minorHAnsi" w:eastAsiaTheme="minorEastAsia" w:hAnsiTheme="minorHAnsi"/>
          <w:sz w:val="22"/>
          <w:szCs w:val="22"/>
        </w:rPr>
        <w:tab/>
      </w:r>
      <w:r>
        <w:t>E-UTRAN TDD - TDD Intra frequency RACH-less handover</w:t>
      </w:r>
      <w:r>
        <w:tab/>
        <w:t>903</w:t>
      </w:r>
    </w:p>
    <w:p w:rsidR="00BD03A7" w:rsidRDefault="00BD03A7">
      <w:pPr>
        <w:pStyle w:val="TOC4"/>
        <w:rPr>
          <w:rFonts w:asciiTheme="minorHAnsi" w:eastAsiaTheme="minorEastAsia" w:hAnsiTheme="minorHAnsi" w:cstheme="minorBidi"/>
          <w:sz w:val="22"/>
          <w:szCs w:val="22"/>
        </w:rPr>
      </w:pPr>
      <w:r w:rsidRPr="00BD03A7">
        <w:t>A.5.1.22.1</w:t>
      </w:r>
      <w:r w:rsidRPr="00BD03A7">
        <w:rPr>
          <w:rFonts w:asciiTheme="minorHAnsi" w:eastAsiaTheme="minorEastAsia" w:hAnsiTheme="minorHAnsi" w:cstheme="minorBidi"/>
          <w:sz w:val="22"/>
          <w:szCs w:val="22"/>
        </w:rPr>
        <w:tab/>
      </w:r>
      <w:r w:rsidRPr="006510E2">
        <w:rPr>
          <w:snapToGrid w:val="0"/>
        </w:rPr>
        <w:t>Test Purpose and Environment</w:t>
      </w:r>
      <w:r>
        <w:tab/>
        <w:t>903</w:t>
      </w:r>
    </w:p>
    <w:p w:rsidR="00BD03A7" w:rsidRDefault="00BD03A7">
      <w:pPr>
        <w:pStyle w:val="TOC4"/>
        <w:rPr>
          <w:rFonts w:asciiTheme="minorHAnsi" w:eastAsiaTheme="minorEastAsia" w:hAnsiTheme="minorHAnsi" w:cstheme="minorBidi"/>
          <w:sz w:val="22"/>
          <w:szCs w:val="22"/>
        </w:rPr>
      </w:pPr>
      <w:r w:rsidRPr="00BD03A7">
        <w:t>A.5.1.22.2</w:t>
      </w:r>
      <w:r w:rsidRPr="00BD03A7">
        <w:rPr>
          <w:rFonts w:asciiTheme="minorHAnsi" w:eastAsiaTheme="minorEastAsia" w:hAnsiTheme="minorHAnsi" w:cstheme="minorBidi"/>
          <w:sz w:val="22"/>
          <w:szCs w:val="22"/>
        </w:rPr>
        <w:tab/>
      </w:r>
      <w:r w:rsidRPr="006510E2">
        <w:rPr>
          <w:snapToGrid w:val="0"/>
        </w:rPr>
        <w:t>Test Requirements</w:t>
      </w:r>
      <w:r>
        <w:tab/>
        <w:t>905</w:t>
      </w:r>
    </w:p>
    <w:p w:rsidR="00BD03A7" w:rsidRDefault="00BD03A7">
      <w:pPr>
        <w:pStyle w:val="TOC3"/>
        <w:rPr>
          <w:rFonts w:asciiTheme="minorHAnsi" w:eastAsiaTheme="minorEastAsia" w:hAnsiTheme="minorHAnsi" w:cstheme="minorBidi"/>
          <w:sz w:val="22"/>
          <w:szCs w:val="22"/>
        </w:rPr>
      </w:pPr>
      <w:r w:rsidRPr="00BD03A7">
        <w:t>A.5.1.23</w:t>
      </w:r>
      <w:r w:rsidRPr="00BD03A7">
        <w:rPr>
          <w:rFonts w:asciiTheme="minorHAnsi" w:eastAsiaTheme="minorEastAsia" w:hAnsiTheme="minorHAnsi"/>
          <w:sz w:val="22"/>
          <w:szCs w:val="22"/>
        </w:rPr>
        <w:tab/>
      </w:r>
      <w:r>
        <w:t>E-UTRAN FDD – FDD Inter frequency RACH-less handover</w:t>
      </w:r>
      <w:r>
        <w:tab/>
        <w:t>905</w:t>
      </w:r>
    </w:p>
    <w:p w:rsidR="00BD03A7" w:rsidRDefault="00BD03A7">
      <w:pPr>
        <w:pStyle w:val="TOC4"/>
        <w:rPr>
          <w:rFonts w:asciiTheme="minorHAnsi" w:eastAsiaTheme="minorEastAsia" w:hAnsiTheme="minorHAnsi" w:cstheme="minorBidi"/>
          <w:sz w:val="22"/>
          <w:szCs w:val="22"/>
        </w:rPr>
      </w:pPr>
      <w:r w:rsidRPr="00BD03A7">
        <w:t>A.5.1.23.1</w:t>
      </w:r>
      <w:r w:rsidRPr="00BD03A7">
        <w:rPr>
          <w:rFonts w:asciiTheme="minorHAnsi" w:eastAsiaTheme="minorEastAsia" w:hAnsiTheme="minorHAnsi" w:cstheme="minorBidi"/>
          <w:sz w:val="22"/>
          <w:szCs w:val="22"/>
        </w:rPr>
        <w:tab/>
      </w:r>
      <w:r w:rsidRPr="006510E2">
        <w:rPr>
          <w:snapToGrid w:val="0"/>
        </w:rPr>
        <w:t>Test Purpose and Environment</w:t>
      </w:r>
      <w:r>
        <w:tab/>
        <w:t>905</w:t>
      </w:r>
    </w:p>
    <w:p w:rsidR="00BD03A7" w:rsidRDefault="00BD03A7">
      <w:pPr>
        <w:pStyle w:val="TOC4"/>
        <w:rPr>
          <w:rFonts w:asciiTheme="minorHAnsi" w:eastAsiaTheme="minorEastAsia" w:hAnsiTheme="minorHAnsi" w:cstheme="minorBidi"/>
          <w:sz w:val="22"/>
          <w:szCs w:val="22"/>
        </w:rPr>
      </w:pPr>
      <w:r w:rsidRPr="00BD03A7">
        <w:t>A.5.1.23.2</w:t>
      </w:r>
      <w:r w:rsidRPr="00BD03A7">
        <w:rPr>
          <w:rFonts w:asciiTheme="minorHAnsi" w:eastAsiaTheme="minorEastAsia" w:hAnsiTheme="minorHAnsi" w:cstheme="minorBidi"/>
          <w:sz w:val="22"/>
          <w:szCs w:val="22"/>
        </w:rPr>
        <w:tab/>
      </w:r>
      <w:r w:rsidRPr="006510E2">
        <w:rPr>
          <w:snapToGrid w:val="0"/>
        </w:rPr>
        <w:t>Test Requirements</w:t>
      </w:r>
      <w:r>
        <w:tab/>
        <w:t>907</w:t>
      </w:r>
    </w:p>
    <w:p w:rsidR="00BD03A7" w:rsidRDefault="00BD03A7">
      <w:pPr>
        <w:pStyle w:val="TOC3"/>
        <w:rPr>
          <w:rFonts w:asciiTheme="minorHAnsi" w:eastAsiaTheme="minorEastAsia" w:hAnsiTheme="minorHAnsi" w:cstheme="minorBidi"/>
          <w:sz w:val="22"/>
          <w:szCs w:val="22"/>
        </w:rPr>
      </w:pPr>
      <w:r w:rsidRPr="00BD03A7">
        <w:t>A.5.1.24</w:t>
      </w:r>
      <w:r w:rsidRPr="00BD03A7">
        <w:rPr>
          <w:rFonts w:asciiTheme="minorHAnsi" w:eastAsiaTheme="minorEastAsia" w:hAnsiTheme="minorHAnsi"/>
          <w:sz w:val="22"/>
          <w:szCs w:val="22"/>
        </w:rPr>
        <w:tab/>
      </w:r>
      <w:r>
        <w:t>E-UTRAN TDD – TDD Inter frequency RACH-less handover</w:t>
      </w:r>
      <w:r>
        <w:tab/>
        <w:t>907</w:t>
      </w:r>
    </w:p>
    <w:p w:rsidR="00BD03A7" w:rsidRDefault="00BD03A7">
      <w:pPr>
        <w:pStyle w:val="TOC4"/>
        <w:rPr>
          <w:rFonts w:asciiTheme="minorHAnsi" w:eastAsiaTheme="minorEastAsia" w:hAnsiTheme="minorHAnsi" w:cstheme="minorBidi"/>
          <w:sz w:val="22"/>
          <w:szCs w:val="22"/>
        </w:rPr>
      </w:pPr>
      <w:r w:rsidRPr="00BD03A7">
        <w:t>A.5.1.24.1</w:t>
      </w:r>
      <w:r w:rsidRPr="00BD03A7">
        <w:rPr>
          <w:rFonts w:asciiTheme="minorHAnsi" w:eastAsiaTheme="minorEastAsia" w:hAnsiTheme="minorHAnsi" w:cstheme="minorBidi"/>
          <w:sz w:val="22"/>
          <w:szCs w:val="22"/>
        </w:rPr>
        <w:tab/>
      </w:r>
      <w:r w:rsidRPr="006510E2">
        <w:rPr>
          <w:snapToGrid w:val="0"/>
        </w:rPr>
        <w:t>Test Purpose and Environment</w:t>
      </w:r>
      <w:r>
        <w:tab/>
        <w:t>907</w:t>
      </w:r>
    </w:p>
    <w:p w:rsidR="00BD03A7" w:rsidRDefault="00BD03A7">
      <w:pPr>
        <w:pStyle w:val="TOC4"/>
        <w:rPr>
          <w:rFonts w:asciiTheme="minorHAnsi" w:eastAsiaTheme="minorEastAsia" w:hAnsiTheme="minorHAnsi" w:cstheme="minorBidi"/>
          <w:sz w:val="22"/>
          <w:szCs w:val="22"/>
        </w:rPr>
      </w:pPr>
      <w:r w:rsidRPr="00BD03A7">
        <w:t>A.5.1.24.2</w:t>
      </w:r>
      <w:r w:rsidRPr="00BD03A7">
        <w:rPr>
          <w:rFonts w:asciiTheme="minorHAnsi" w:eastAsiaTheme="minorEastAsia" w:hAnsiTheme="minorHAnsi" w:cstheme="minorBidi"/>
          <w:sz w:val="22"/>
          <w:szCs w:val="22"/>
        </w:rPr>
        <w:tab/>
      </w:r>
      <w:r w:rsidRPr="006510E2">
        <w:rPr>
          <w:snapToGrid w:val="0"/>
        </w:rPr>
        <w:t>Test Requirements</w:t>
      </w:r>
      <w:r>
        <w:tab/>
        <w:t>909</w:t>
      </w:r>
    </w:p>
    <w:p w:rsidR="00BD03A7" w:rsidRDefault="00BD03A7">
      <w:pPr>
        <w:pStyle w:val="TOC3"/>
        <w:rPr>
          <w:rFonts w:asciiTheme="minorHAnsi" w:eastAsiaTheme="minorEastAsia" w:hAnsiTheme="minorHAnsi" w:cstheme="minorBidi"/>
          <w:sz w:val="22"/>
          <w:szCs w:val="22"/>
        </w:rPr>
      </w:pPr>
      <w:r w:rsidRPr="00BD03A7">
        <w:t>A.5.1.25</w:t>
      </w:r>
      <w:r w:rsidRPr="00BD03A7">
        <w:rPr>
          <w:rFonts w:asciiTheme="minorHAnsi" w:eastAsiaTheme="minorEastAsia" w:hAnsiTheme="minorHAnsi" w:cstheme="minorBidi"/>
          <w:sz w:val="22"/>
          <w:szCs w:val="22"/>
        </w:rPr>
        <w:tab/>
      </w:r>
      <w:r>
        <w:t>E-UTRAN FDD - FDD Intra frequency make-before-break handover</w:t>
      </w:r>
      <w:r>
        <w:tab/>
        <w:t>909</w:t>
      </w:r>
    </w:p>
    <w:p w:rsidR="00BD03A7" w:rsidRDefault="00BD03A7">
      <w:pPr>
        <w:pStyle w:val="TOC4"/>
        <w:rPr>
          <w:rFonts w:asciiTheme="minorHAnsi" w:eastAsiaTheme="minorEastAsia" w:hAnsiTheme="minorHAnsi" w:cstheme="minorBidi"/>
          <w:sz w:val="22"/>
          <w:szCs w:val="22"/>
        </w:rPr>
      </w:pPr>
      <w:r w:rsidRPr="00BD03A7">
        <w:t>A.5.1.25.1</w:t>
      </w:r>
      <w:r w:rsidRPr="00BD03A7">
        <w:rPr>
          <w:rFonts w:asciiTheme="minorHAnsi" w:eastAsiaTheme="minorEastAsia" w:hAnsiTheme="minorHAnsi" w:cstheme="minorBidi"/>
          <w:sz w:val="22"/>
          <w:szCs w:val="22"/>
        </w:rPr>
        <w:tab/>
      </w:r>
      <w:r w:rsidRPr="006510E2">
        <w:rPr>
          <w:snapToGrid w:val="0"/>
        </w:rPr>
        <w:t>Test Purpose and Environment</w:t>
      </w:r>
      <w:r>
        <w:tab/>
        <w:t>909</w:t>
      </w:r>
    </w:p>
    <w:p w:rsidR="00BD03A7" w:rsidRDefault="00BD03A7">
      <w:pPr>
        <w:pStyle w:val="TOC4"/>
        <w:rPr>
          <w:rFonts w:asciiTheme="minorHAnsi" w:eastAsiaTheme="minorEastAsia" w:hAnsiTheme="minorHAnsi" w:cstheme="minorBidi"/>
          <w:sz w:val="22"/>
          <w:szCs w:val="22"/>
        </w:rPr>
      </w:pPr>
      <w:r w:rsidRPr="00BD03A7">
        <w:t>A.5.1.25.2</w:t>
      </w:r>
      <w:r w:rsidRPr="00BD03A7">
        <w:rPr>
          <w:rFonts w:asciiTheme="minorHAnsi" w:eastAsiaTheme="minorEastAsia" w:hAnsiTheme="minorHAnsi" w:cstheme="minorBidi"/>
          <w:sz w:val="22"/>
          <w:szCs w:val="22"/>
        </w:rPr>
        <w:tab/>
      </w:r>
      <w:r w:rsidRPr="006510E2">
        <w:rPr>
          <w:snapToGrid w:val="0"/>
        </w:rPr>
        <w:t>Test Requirements</w:t>
      </w:r>
      <w:r>
        <w:tab/>
        <w:t>911</w:t>
      </w:r>
    </w:p>
    <w:p w:rsidR="00BD03A7" w:rsidRDefault="00BD03A7">
      <w:pPr>
        <w:pStyle w:val="TOC3"/>
        <w:rPr>
          <w:rFonts w:asciiTheme="minorHAnsi" w:eastAsiaTheme="minorEastAsia" w:hAnsiTheme="minorHAnsi" w:cstheme="minorBidi"/>
          <w:sz w:val="22"/>
          <w:szCs w:val="22"/>
        </w:rPr>
      </w:pPr>
      <w:r w:rsidRPr="00BD03A7">
        <w:t>A.5.1.26</w:t>
      </w:r>
      <w:r w:rsidRPr="00BD03A7">
        <w:rPr>
          <w:rFonts w:asciiTheme="minorHAnsi" w:eastAsiaTheme="minorEastAsia" w:hAnsiTheme="minorHAnsi"/>
          <w:sz w:val="22"/>
          <w:szCs w:val="22"/>
        </w:rPr>
        <w:tab/>
      </w:r>
      <w:r>
        <w:t>E-UTRAN TDD - TDD Intra frequency make-before-break handover</w:t>
      </w:r>
      <w:r>
        <w:tab/>
        <w:t>911</w:t>
      </w:r>
    </w:p>
    <w:p w:rsidR="00BD03A7" w:rsidRDefault="00BD03A7">
      <w:pPr>
        <w:pStyle w:val="TOC4"/>
        <w:rPr>
          <w:rFonts w:asciiTheme="minorHAnsi" w:eastAsiaTheme="minorEastAsia" w:hAnsiTheme="minorHAnsi" w:cstheme="minorBidi"/>
          <w:sz w:val="22"/>
          <w:szCs w:val="22"/>
        </w:rPr>
      </w:pPr>
      <w:r w:rsidRPr="00BD03A7">
        <w:t>A.5.1.26.1</w:t>
      </w:r>
      <w:r w:rsidRPr="00BD03A7">
        <w:rPr>
          <w:rFonts w:asciiTheme="minorHAnsi" w:eastAsiaTheme="minorEastAsia" w:hAnsiTheme="minorHAnsi" w:cstheme="minorBidi"/>
          <w:sz w:val="22"/>
          <w:szCs w:val="22"/>
        </w:rPr>
        <w:tab/>
      </w:r>
      <w:r w:rsidRPr="006510E2">
        <w:rPr>
          <w:snapToGrid w:val="0"/>
        </w:rPr>
        <w:t>Test Purpose and Environment</w:t>
      </w:r>
      <w:r>
        <w:tab/>
        <w:t>911</w:t>
      </w:r>
    </w:p>
    <w:p w:rsidR="00BD03A7" w:rsidRDefault="00BD03A7">
      <w:pPr>
        <w:pStyle w:val="TOC4"/>
        <w:rPr>
          <w:rFonts w:asciiTheme="minorHAnsi" w:eastAsiaTheme="minorEastAsia" w:hAnsiTheme="minorHAnsi" w:cstheme="minorBidi"/>
          <w:sz w:val="22"/>
          <w:szCs w:val="22"/>
        </w:rPr>
      </w:pPr>
      <w:r w:rsidRPr="00BD03A7">
        <w:t>A.5.1.26.2</w:t>
      </w:r>
      <w:r w:rsidRPr="00BD03A7">
        <w:rPr>
          <w:rFonts w:asciiTheme="minorHAnsi" w:eastAsiaTheme="minorEastAsia" w:hAnsiTheme="minorHAnsi" w:cstheme="minorBidi"/>
          <w:sz w:val="22"/>
          <w:szCs w:val="22"/>
        </w:rPr>
        <w:tab/>
      </w:r>
      <w:r w:rsidRPr="006510E2">
        <w:rPr>
          <w:snapToGrid w:val="0"/>
        </w:rPr>
        <w:t>Test Requirements</w:t>
      </w:r>
      <w:r>
        <w:tab/>
        <w:t>913</w:t>
      </w:r>
    </w:p>
    <w:p w:rsidR="00BD03A7" w:rsidRDefault="00BD03A7">
      <w:pPr>
        <w:pStyle w:val="TOC3"/>
        <w:rPr>
          <w:rFonts w:asciiTheme="minorHAnsi" w:eastAsiaTheme="minorEastAsia" w:hAnsiTheme="minorHAnsi" w:cstheme="minorBidi"/>
          <w:sz w:val="22"/>
          <w:szCs w:val="22"/>
        </w:rPr>
      </w:pPr>
      <w:r w:rsidRPr="00BD03A7">
        <w:t>A.5.1.27</w:t>
      </w:r>
      <w:r w:rsidRPr="00BD03A7">
        <w:rPr>
          <w:rFonts w:asciiTheme="minorHAnsi" w:eastAsiaTheme="minorEastAsia" w:hAnsiTheme="minorHAnsi" w:cstheme="minorBidi"/>
          <w:sz w:val="22"/>
          <w:szCs w:val="22"/>
        </w:rPr>
        <w:tab/>
      </w:r>
      <w:r>
        <w:t>E-UTRAN FDD inter frequency handover for Cat-M1 UEs in CEModeA</w:t>
      </w:r>
      <w:r>
        <w:tab/>
        <w:t>913</w:t>
      </w:r>
    </w:p>
    <w:p w:rsidR="00BD03A7" w:rsidRDefault="00BD03A7">
      <w:pPr>
        <w:pStyle w:val="TOC4"/>
        <w:rPr>
          <w:rFonts w:asciiTheme="minorHAnsi" w:eastAsiaTheme="minorEastAsia" w:hAnsiTheme="minorHAnsi" w:cstheme="minorBidi"/>
          <w:sz w:val="22"/>
          <w:szCs w:val="22"/>
        </w:rPr>
      </w:pPr>
      <w:r w:rsidRPr="00BD03A7">
        <w:t>A.5.1.27.1</w:t>
      </w:r>
      <w:r w:rsidRPr="00BD03A7">
        <w:rPr>
          <w:rFonts w:asciiTheme="minorHAnsi" w:eastAsiaTheme="minorEastAsia" w:hAnsiTheme="minorHAnsi" w:cstheme="minorBidi"/>
          <w:sz w:val="22"/>
          <w:szCs w:val="22"/>
        </w:rPr>
        <w:tab/>
      </w:r>
      <w:r w:rsidRPr="006510E2">
        <w:rPr>
          <w:snapToGrid w:val="0"/>
        </w:rPr>
        <w:t>Test Purpose and Environment</w:t>
      </w:r>
      <w:r>
        <w:tab/>
        <w:t>913</w:t>
      </w:r>
    </w:p>
    <w:p w:rsidR="00BD03A7" w:rsidRDefault="00BD03A7">
      <w:pPr>
        <w:pStyle w:val="TOC4"/>
        <w:rPr>
          <w:rFonts w:asciiTheme="minorHAnsi" w:eastAsiaTheme="minorEastAsia" w:hAnsiTheme="minorHAnsi" w:cstheme="minorBidi"/>
          <w:sz w:val="22"/>
          <w:szCs w:val="22"/>
        </w:rPr>
      </w:pPr>
      <w:r w:rsidRPr="00BD03A7">
        <w:t>A.5.1.27.2</w:t>
      </w:r>
      <w:r w:rsidRPr="00BD03A7">
        <w:rPr>
          <w:rFonts w:asciiTheme="minorHAnsi" w:eastAsiaTheme="minorEastAsia" w:hAnsiTheme="minorHAnsi" w:cstheme="minorBidi"/>
          <w:sz w:val="22"/>
          <w:szCs w:val="22"/>
        </w:rPr>
        <w:tab/>
      </w:r>
      <w:r w:rsidRPr="006510E2">
        <w:rPr>
          <w:snapToGrid w:val="0"/>
        </w:rPr>
        <w:t>Test Requirements</w:t>
      </w:r>
      <w:r>
        <w:tab/>
        <w:t>915</w:t>
      </w:r>
    </w:p>
    <w:p w:rsidR="00BD03A7" w:rsidRDefault="00BD03A7">
      <w:pPr>
        <w:pStyle w:val="TOC3"/>
        <w:rPr>
          <w:rFonts w:asciiTheme="minorHAnsi" w:eastAsiaTheme="minorEastAsia" w:hAnsiTheme="minorHAnsi" w:cstheme="minorBidi"/>
          <w:sz w:val="22"/>
          <w:szCs w:val="22"/>
        </w:rPr>
      </w:pPr>
      <w:r w:rsidRPr="00BD03A7">
        <w:t>A.5.1.28</w:t>
      </w:r>
      <w:r w:rsidRPr="00BD03A7">
        <w:rPr>
          <w:rFonts w:asciiTheme="minorHAnsi" w:eastAsiaTheme="minorEastAsia" w:hAnsiTheme="minorHAnsi" w:cstheme="minorBidi"/>
          <w:sz w:val="22"/>
          <w:szCs w:val="22"/>
        </w:rPr>
        <w:tab/>
      </w:r>
      <w:r>
        <w:t>E-UTRAN HD-FDD inter frequency handover for Cat-M1 UEs in CEModeA</w:t>
      </w:r>
      <w:r>
        <w:tab/>
        <w:t>916</w:t>
      </w:r>
    </w:p>
    <w:p w:rsidR="00BD03A7" w:rsidRDefault="00BD03A7">
      <w:pPr>
        <w:pStyle w:val="TOC4"/>
        <w:rPr>
          <w:rFonts w:asciiTheme="minorHAnsi" w:eastAsiaTheme="minorEastAsia" w:hAnsiTheme="minorHAnsi" w:cstheme="minorBidi"/>
          <w:sz w:val="22"/>
          <w:szCs w:val="22"/>
        </w:rPr>
      </w:pPr>
      <w:r w:rsidRPr="00BD03A7">
        <w:t>A.5.1.28.1</w:t>
      </w:r>
      <w:r w:rsidRPr="00BD03A7">
        <w:rPr>
          <w:rFonts w:asciiTheme="minorHAnsi" w:eastAsiaTheme="minorEastAsia" w:hAnsiTheme="minorHAnsi" w:cstheme="minorBidi"/>
          <w:sz w:val="22"/>
          <w:szCs w:val="22"/>
        </w:rPr>
        <w:tab/>
      </w:r>
      <w:r w:rsidRPr="006510E2">
        <w:rPr>
          <w:snapToGrid w:val="0"/>
        </w:rPr>
        <w:t>Test Purpose and Environment</w:t>
      </w:r>
      <w:r>
        <w:tab/>
        <w:t>916</w:t>
      </w:r>
    </w:p>
    <w:p w:rsidR="00BD03A7" w:rsidRDefault="00BD03A7">
      <w:pPr>
        <w:pStyle w:val="TOC4"/>
        <w:rPr>
          <w:rFonts w:asciiTheme="minorHAnsi" w:eastAsiaTheme="minorEastAsia" w:hAnsiTheme="minorHAnsi" w:cstheme="minorBidi"/>
          <w:sz w:val="22"/>
          <w:szCs w:val="22"/>
        </w:rPr>
      </w:pPr>
      <w:r w:rsidRPr="00BD03A7">
        <w:t>A.5.1.28.2</w:t>
      </w:r>
      <w:r w:rsidRPr="00BD03A7">
        <w:rPr>
          <w:rFonts w:asciiTheme="minorHAnsi" w:eastAsiaTheme="minorEastAsia" w:hAnsiTheme="minorHAnsi" w:cstheme="minorBidi"/>
          <w:sz w:val="22"/>
          <w:szCs w:val="22"/>
        </w:rPr>
        <w:tab/>
      </w:r>
      <w:r w:rsidRPr="006510E2">
        <w:rPr>
          <w:snapToGrid w:val="0"/>
        </w:rPr>
        <w:t>Test Requirements</w:t>
      </w:r>
      <w:r>
        <w:tab/>
        <w:t>917</w:t>
      </w:r>
    </w:p>
    <w:p w:rsidR="00BD03A7" w:rsidRDefault="00BD03A7">
      <w:pPr>
        <w:pStyle w:val="TOC3"/>
        <w:rPr>
          <w:rFonts w:asciiTheme="minorHAnsi" w:eastAsiaTheme="minorEastAsia" w:hAnsiTheme="minorHAnsi" w:cstheme="minorBidi"/>
          <w:sz w:val="22"/>
          <w:szCs w:val="22"/>
        </w:rPr>
      </w:pPr>
      <w:r w:rsidRPr="00BD03A7">
        <w:t>A.5.1.29</w:t>
      </w:r>
      <w:r w:rsidRPr="00BD03A7">
        <w:rPr>
          <w:rFonts w:asciiTheme="minorHAnsi" w:eastAsiaTheme="minorEastAsia" w:hAnsiTheme="minorHAnsi" w:cstheme="minorBidi"/>
          <w:sz w:val="22"/>
          <w:szCs w:val="22"/>
        </w:rPr>
        <w:tab/>
      </w:r>
      <w:r>
        <w:t>E-UTRAN TDD inter frequency handover for Cat-M1 UEs in CEModeA</w:t>
      </w:r>
      <w:r>
        <w:tab/>
        <w:t>918</w:t>
      </w:r>
    </w:p>
    <w:p w:rsidR="00BD03A7" w:rsidRDefault="00BD03A7">
      <w:pPr>
        <w:pStyle w:val="TOC4"/>
        <w:rPr>
          <w:rFonts w:asciiTheme="minorHAnsi" w:eastAsiaTheme="minorEastAsia" w:hAnsiTheme="minorHAnsi" w:cstheme="minorBidi"/>
          <w:sz w:val="22"/>
          <w:szCs w:val="22"/>
        </w:rPr>
      </w:pPr>
      <w:r w:rsidRPr="00BD03A7">
        <w:t>A.5.1.29.1</w:t>
      </w:r>
      <w:r w:rsidRPr="00BD03A7">
        <w:rPr>
          <w:rFonts w:asciiTheme="minorHAnsi" w:eastAsiaTheme="minorEastAsia" w:hAnsiTheme="minorHAnsi" w:cstheme="minorBidi"/>
          <w:sz w:val="22"/>
          <w:szCs w:val="22"/>
        </w:rPr>
        <w:tab/>
      </w:r>
      <w:r w:rsidRPr="006510E2">
        <w:rPr>
          <w:snapToGrid w:val="0"/>
        </w:rPr>
        <w:t>Test Purpose and Environment</w:t>
      </w:r>
      <w:r>
        <w:tab/>
        <w:t>918</w:t>
      </w:r>
    </w:p>
    <w:p w:rsidR="00BD03A7" w:rsidRDefault="00BD03A7">
      <w:pPr>
        <w:pStyle w:val="TOC4"/>
        <w:rPr>
          <w:rFonts w:asciiTheme="minorHAnsi" w:eastAsiaTheme="minorEastAsia" w:hAnsiTheme="minorHAnsi" w:cstheme="minorBidi"/>
          <w:sz w:val="22"/>
          <w:szCs w:val="22"/>
        </w:rPr>
      </w:pPr>
      <w:r w:rsidRPr="00BD03A7">
        <w:t>A.5.1.29.2</w:t>
      </w:r>
      <w:r w:rsidRPr="00BD03A7">
        <w:rPr>
          <w:rFonts w:asciiTheme="minorHAnsi" w:eastAsiaTheme="minorEastAsia" w:hAnsiTheme="minorHAnsi" w:cstheme="minorBidi"/>
          <w:sz w:val="22"/>
          <w:szCs w:val="22"/>
        </w:rPr>
        <w:tab/>
      </w:r>
      <w:r w:rsidRPr="006510E2">
        <w:rPr>
          <w:snapToGrid w:val="0"/>
        </w:rPr>
        <w:t>Test Requirements</w:t>
      </w:r>
      <w:r>
        <w:tab/>
        <w:t>919</w:t>
      </w:r>
    </w:p>
    <w:p w:rsidR="00BD03A7" w:rsidRDefault="00BD03A7">
      <w:pPr>
        <w:pStyle w:val="TOC3"/>
        <w:rPr>
          <w:rFonts w:asciiTheme="minorHAnsi" w:eastAsiaTheme="minorEastAsia" w:hAnsiTheme="minorHAnsi" w:cstheme="minorBidi"/>
          <w:sz w:val="22"/>
          <w:szCs w:val="22"/>
        </w:rPr>
      </w:pPr>
      <w:r w:rsidRPr="00BD03A7">
        <w:t>A.5.1.30</w:t>
      </w:r>
      <w:r w:rsidRPr="00BD03A7">
        <w:rPr>
          <w:rFonts w:asciiTheme="minorHAnsi" w:eastAsiaTheme="minorEastAsia" w:hAnsiTheme="minorHAnsi" w:cstheme="minorBidi"/>
          <w:sz w:val="22"/>
          <w:szCs w:val="22"/>
        </w:rPr>
        <w:tab/>
      </w:r>
      <w:r>
        <w:t>E-UTRAN FDD inter frequency handover for Cat-M1 UEs in CEModeB</w:t>
      </w:r>
      <w:r>
        <w:tab/>
        <w:t>920</w:t>
      </w:r>
    </w:p>
    <w:p w:rsidR="00BD03A7" w:rsidRDefault="00BD03A7">
      <w:pPr>
        <w:pStyle w:val="TOC4"/>
        <w:rPr>
          <w:rFonts w:asciiTheme="minorHAnsi" w:eastAsiaTheme="minorEastAsia" w:hAnsiTheme="minorHAnsi" w:cstheme="minorBidi"/>
          <w:sz w:val="22"/>
          <w:szCs w:val="22"/>
        </w:rPr>
      </w:pPr>
      <w:r w:rsidRPr="00BD03A7">
        <w:t>A.5.1.30.1</w:t>
      </w:r>
      <w:r w:rsidRPr="00BD03A7">
        <w:rPr>
          <w:rFonts w:asciiTheme="minorHAnsi" w:eastAsiaTheme="minorEastAsia" w:hAnsiTheme="minorHAnsi" w:cstheme="minorBidi"/>
          <w:sz w:val="22"/>
          <w:szCs w:val="22"/>
        </w:rPr>
        <w:tab/>
      </w:r>
      <w:r w:rsidRPr="006510E2">
        <w:rPr>
          <w:snapToGrid w:val="0"/>
        </w:rPr>
        <w:t>Test Purpose and Environment</w:t>
      </w:r>
      <w:r>
        <w:tab/>
        <w:t>920</w:t>
      </w:r>
    </w:p>
    <w:p w:rsidR="00BD03A7" w:rsidRDefault="00BD03A7">
      <w:pPr>
        <w:pStyle w:val="TOC4"/>
        <w:rPr>
          <w:rFonts w:asciiTheme="minorHAnsi" w:eastAsiaTheme="minorEastAsia" w:hAnsiTheme="minorHAnsi" w:cstheme="minorBidi"/>
          <w:sz w:val="22"/>
          <w:szCs w:val="22"/>
        </w:rPr>
      </w:pPr>
      <w:r w:rsidRPr="00BD03A7">
        <w:t>A.5.1.30.2</w:t>
      </w:r>
      <w:r w:rsidRPr="00BD03A7">
        <w:rPr>
          <w:rFonts w:asciiTheme="minorHAnsi" w:eastAsiaTheme="minorEastAsia" w:hAnsiTheme="minorHAnsi" w:cstheme="minorBidi"/>
          <w:sz w:val="22"/>
          <w:szCs w:val="22"/>
        </w:rPr>
        <w:tab/>
      </w:r>
      <w:r w:rsidRPr="006510E2">
        <w:rPr>
          <w:snapToGrid w:val="0"/>
        </w:rPr>
        <w:t>Test Requirements</w:t>
      </w:r>
      <w:r>
        <w:tab/>
        <w:t>921</w:t>
      </w:r>
    </w:p>
    <w:p w:rsidR="00BD03A7" w:rsidRDefault="00BD03A7">
      <w:pPr>
        <w:pStyle w:val="TOC3"/>
        <w:rPr>
          <w:rFonts w:asciiTheme="minorHAnsi" w:eastAsiaTheme="minorEastAsia" w:hAnsiTheme="minorHAnsi" w:cstheme="minorBidi"/>
          <w:sz w:val="22"/>
          <w:szCs w:val="22"/>
        </w:rPr>
      </w:pPr>
      <w:r w:rsidRPr="00BD03A7">
        <w:t>A.5.1.31</w:t>
      </w:r>
      <w:r w:rsidRPr="00BD03A7">
        <w:rPr>
          <w:rFonts w:asciiTheme="minorHAnsi" w:eastAsiaTheme="minorEastAsia" w:hAnsiTheme="minorHAnsi" w:cstheme="minorBidi"/>
          <w:sz w:val="22"/>
          <w:szCs w:val="22"/>
        </w:rPr>
        <w:tab/>
      </w:r>
      <w:r>
        <w:t>E-UTRAN HD-FDD inter frequency handover for Cat-M1 UEs in CEModeB</w:t>
      </w:r>
      <w:r>
        <w:tab/>
        <w:t>922</w:t>
      </w:r>
    </w:p>
    <w:p w:rsidR="00BD03A7" w:rsidRDefault="00BD03A7">
      <w:pPr>
        <w:pStyle w:val="TOC4"/>
        <w:rPr>
          <w:rFonts w:asciiTheme="minorHAnsi" w:eastAsiaTheme="minorEastAsia" w:hAnsiTheme="minorHAnsi" w:cstheme="minorBidi"/>
          <w:sz w:val="22"/>
          <w:szCs w:val="22"/>
        </w:rPr>
      </w:pPr>
      <w:r w:rsidRPr="00BD03A7">
        <w:t>A.5.1.31.1</w:t>
      </w:r>
      <w:r w:rsidRPr="00BD03A7">
        <w:rPr>
          <w:rFonts w:asciiTheme="minorHAnsi" w:eastAsiaTheme="minorEastAsia" w:hAnsiTheme="minorHAnsi" w:cstheme="minorBidi"/>
          <w:sz w:val="22"/>
          <w:szCs w:val="22"/>
        </w:rPr>
        <w:tab/>
      </w:r>
      <w:r w:rsidRPr="006510E2">
        <w:rPr>
          <w:snapToGrid w:val="0"/>
        </w:rPr>
        <w:t>Test Purpose and Environment</w:t>
      </w:r>
      <w:r>
        <w:tab/>
        <w:t>922</w:t>
      </w:r>
    </w:p>
    <w:p w:rsidR="00BD03A7" w:rsidRDefault="00BD03A7">
      <w:pPr>
        <w:pStyle w:val="TOC4"/>
        <w:rPr>
          <w:rFonts w:asciiTheme="minorHAnsi" w:eastAsiaTheme="minorEastAsia" w:hAnsiTheme="minorHAnsi" w:cstheme="minorBidi"/>
          <w:sz w:val="22"/>
          <w:szCs w:val="22"/>
        </w:rPr>
      </w:pPr>
      <w:r w:rsidRPr="00BD03A7">
        <w:lastRenderedPageBreak/>
        <w:t>A.5.1.31.2</w:t>
      </w:r>
      <w:r w:rsidRPr="00BD03A7">
        <w:rPr>
          <w:rFonts w:asciiTheme="minorHAnsi" w:eastAsiaTheme="minorEastAsia" w:hAnsiTheme="minorHAnsi" w:cstheme="minorBidi"/>
          <w:sz w:val="22"/>
          <w:szCs w:val="22"/>
        </w:rPr>
        <w:tab/>
      </w:r>
      <w:r w:rsidRPr="006510E2">
        <w:rPr>
          <w:snapToGrid w:val="0"/>
        </w:rPr>
        <w:t>Test Requirements</w:t>
      </w:r>
      <w:r>
        <w:tab/>
        <w:t>923</w:t>
      </w:r>
    </w:p>
    <w:p w:rsidR="00BD03A7" w:rsidRDefault="00BD03A7">
      <w:pPr>
        <w:pStyle w:val="TOC3"/>
        <w:rPr>
          <w:rFonts w:asciiTheme="minorHAnsi" w:eastAsiaTheme="minorEastAsia" w:hAnsiTheme="minorHAnsi" w:cstheme="minorBidi"/>
          <w:sz w:val="22"/>
          <w:szCs w:val="22"/>
        </w:rPr>
      </w:pPr>
      <w:r w:rsidRPr="00BD03A7">
        <w:t>A.5.1.32</w:t>
      </w:r>
      <w:r w:rsidRPr="00BD03A7">
        <w:rPr>
          <w:rFonts w:asciiTheme="minorHAnsi" w:eastAsiaTheme="minorEastAsia" w:hAnsiTheme="minorHAnsi" w:cstheme="minorBidi"/>
          <w:sz w:val="22"/>
          <w:szCs w:val="22"/>
        </w:rPr>
        <w:tab/>
      </w:r>
      <w:r>
        <w:t>E-UTRAN TDD inter frequency handover for Cat-M1 UEs in CEModeB</w:t>
      </w:r>
      <w:r>
        <w:tab/>
        <w:t>924</w:t>
      </w:r>
    </w:p>
    <w:p w:rsidR="00BD03A7" w:rsidRDefault="00BD03A7">
      <w:pPr>
        <w:pStyle w:val="TOC4"/>
        <w:rPr>
          <w:rFonts w:asciiTheme="minorHAnsi" w:eastAsiaTheme="minorEastAsia" w:hAnsiTheme="minorHAnsi" w:cstheme="minorBidi"/>
          <w:sz w:val="22"/>
          <w:szCs w:val="22"/>
        </w:rPr>
      </w:pPr>
      <w:r w:rsidRPr="00BD03A7">
        <w:t>A.5.1.32.1</w:t>
      </w:r>
      <w:r w:rsidRPr="00BD03A7">
        <w:rPr>
          <w:rFonts w:asciiTheme="minorHAnsi" w:eastAsiaTheme="minorEastAsia" w:hAnsiTheme="minorHAnsi" w:cstheme="minorBidi"/>
          <w:sz w:val="22"/>
          <w:szCs w:val="22"/>
        </w:rPr>
        <w:tab/>
      </w:r>
      <w:r w:rsidRPr="006510E2">
        <w:rPr>
          <w:snapToGrid w:val="0"/>
        </w:rPr>
        <w:t>Test Purpose and Environment</w:t>
      </w:r>
      <w:r>
        <w:tab/>
        <w:t>924</w:t>
      </w:r>
    </w:p>
    <w:p w:rsidR="00BD03A7" w:rsidRDefault="00BD03A7">
      <w:pPr>
        <w:pStyle w:val="TOC4"/>
        <w:rPr>
          <w:rFonts w:asciiTheme="minorHAnsi" w:eastAsiaTheme="minorEastAsia" w:hAnsiTheme="minorHAnsi" w:cstheme="minorBidi"/>
          <w:sz w:val="22"/>
          <w:szCs w:val="22"/>
        </w:rPr>
      </w:pPr>
      <w:r w:rsidRPr="00BD03A7">
        <w:t>A.5.1.32.2</w:t>
      </w:r>
      <w:r w:rsidRPr="00BD03A7">
        <w:rPr>
          <w:rFonts w:asciiTheme="minorHAnsi" w:eastAsiaTheme="minorEastAsia" w:hAnsiTheme="minorHAnsi" w:cstheme="minorBidi"/>
          <w:sz w:val="22"/>
          <w:szCs w:val="22"/>
        </w:rPr>
        <w:tab/>
      </w:r>
      <w:r w:rsidRPr="006510E2">
        <w:rPr>
          <w:snapToGrid w:val="0"/>
        </w:rPr>
        <w:t>Test Requirements</w:t>
      </w:r>
      <w:r>
        <w:tab/>
        <w:t>925</w:t>
      </w:r>
    </w:p>
    <w:p w:rsidR="00BD03A7" w:rsidRDefault="00BD03A7">
      <w:pPr>
        <w:pStyle w:val="TOC3"/>
        <w:rPr>
          <w:rFonts w:asciiTheme="minorHAnsi" w:eastAsiaTheme="minorEastAsia" w:hAnsiTheme="minorHAnsi" w:cstheme="minorBidi"/>
          <w:sz w:val="22"/>
          <w:szCs w:val="22"/>
        </w:rPr>
      </w:pPr>
      <w:r w:rsidRPr="00BD03A7">
        <w:t>A.5.1.33</w:t>
      </w:r>
      <w:r w:rsidRPr="00BD03A7">
        <w:rPr>
          <w:rFonts w:asciiTheme="minorHAnsi" w:eastAsiaTheme="minorEastAsia" w:hAnsiTheme="minorHAnsi" w:cstheme="minorBidi"/>
          <w:sz w:val="22"/>
          <w:szCs w:val="22"/>
        </w:rPr>
        <w:tab/>
      </w:r>
      <w:r>
        <w:t>E-UTRAN FDD-FDD Intra frequency handover for Cat-M1 UEs in CEModeA without SFN acquisition</w:t>
      </w:r>
      <w:r>
        <w:tab/>
        <w:t>926</w:t>
      </w:r>
    </w:p>
    <w:p w:rsidR="00BD03A7" w:rsidRDefault="00BD03A7">
      <w:pPr>
        <w:pStyle w:val="TOC4"/>
        <w:rPr>
          <w:rFonts w:asciiTheme="minorHAnsi" w:eastAsiaTheme="minorEastAsia" w:hAnsiTheme="minorHAnsi" w:cstheme="minorBidi"/>
          <w:sz w:val="22"/>
          <w:szCs w:val="22"/>
        </w:rPr>
      </w:pPr>
      <w:r w:rsidRPr="00BD03A7">
        <w:t>A.5.1.33.1</w:t>
      </w:r>
      <w:r w:rsidRPr="00BD03A7">
        <w:rPr>
          <w:rFonts w:asciiTheme="minorHAnsi" w:eastAsiaTheme="minorEastAsia" w:hAnsiTheme="minorHAnsi" w:cstheme="minorBidi"/>
          <w:sz w:val="22"/>
          <w:szCs w:val="22"/>
        </w:rPr>
        <w:tab/>
      </w:r>
      <w:r w:rsidRPr="006510E2">
        <w:rPr>
          <w:snapToGrid w:val="0"/>
        </w:rPr>
        <w:t>Test Purpose and Environment</w:t>
      </w:r>
      <w:r>
        <w:tab/>
        <w:t>926</w:t>
      </w:r>
    </w:p>
    <w:p w:rsidR="00BD03A7" w:rsidRDefault="00BD03A7">
      <w:pPr>
        <w:pStyle w:val="TOC4"/>
        <w:rPr>
          <w:rFonts w:asciiTheme="minorHAnsi" w:eastAsiaTheme="minorEastAsia" w:hAnsiTheme="minorHAnsi" w:cstheme="minorBidi"/>
          <w:sz w:val="22"/>
          <w:szCs w:val="22"/>
        </w:rPr>
      </w:pPr>
      <w:r w:rsidRPr="00BD03A7">
        <w:t>A.5.1.13.2</w:t>
      </w:r>
      <w:r w:rsidRPr="00BD03A7">
        <w:rPr>
          <w:rFonts w:asciiTheme="minorHAnsi" w:eastAsiaTheme="minorEastAsia" w:hAnsiTheme="minorHAnsi" w:cstheme="minorBidi"/>
          <w:sz w:val="22"/>
          <w:szCs w:val="22"/>
        </w:rPr>
        <w:tab/>
      </w:r>
      <w:r w:rsidRPr="006510E2">
        <w:rPr>
          <w:snapToGrid w:val="0"/>
        </w:rPr>
        <w:t>Test Requirements</w:t>
      </w:r>
      <w:r>
        <w:tab/>
        <w:t>927</w:t>
      </w:r>
    </w:p>
    <w:p w:rsidR="00BD03A7" w:rsidRDefault="00BD03A7">
      <w:pPr>
        <w:pStyle w:val="TOC3"/>
        <w:rPr>
          <w:rFonts w:asciiTheme="minorHAnsi" w:eastAsiaTheme="minorEastAsia" w:hAnsiTheme="minorHAnsi" w:cstheme="minorBidi"/>
          <w:sz w:val="22"/>
          <w:szCs w:val="22"/>
        </w:rPr>
      </w:pPr>
      <w:r w:rsidRPr="00BD03A7">
        <w:t>A.5.1.34</w:t>
      </w:r>
      <w:r w:rsidRPr="00BD03A7">
        <w:rPr>
          <w:rFonts w:asciiTheme="minorHAnsi" w:eastAsiaTheme="minorEastAsia" w:hAnsiTheme="minorHAnsi" w:cstheme="minorBidi"/>
          <w:sz w:val="22"/>
          <w:szCs w:val="22"/>
        </w:rPr>
        <w:tab/>
      </w:r>
      <w:r>
        <w:t>E-UTRAN HD-FDD Intra frequency handover for Cat-M1 UEs in CEModeA without SFN acquisition</w:t>
      </w:r>
      <w:r>
        <w:tab/>
        <w:t>928</w:t>
      </w:r>
    </w:p>
    <w:p w:rsidR="00BD03A7" w:rsidRDefault="00BD03A7">
      <w:pPr>
        <w:pStyle w:val="TOC4"/>
        <w:rPr>
          <w:rFonts w:asciiTheme="minorHAnsi" w:eastAsiaTheme="minorEastAsia" w:hAnsiTheme="minorHAnsi" w:cstheme="minorBidi"/>
          <w:sz w:val="22"/>
          <w:szCs w:val="22"/>
        </w:rPr>
      </w:pPr>
      <w:r w:rsidRPr="00BD03A7">
        <w:t>A.5.1.34.1</w:t>
      </w:r>
      <w:r w:rsidRPr="00BD03A7">
        <w:rPr>
          <w:rFonts w:asciiTheme="minorHAnsi" w:eastAsiaTheme="minorEastAsia" w:hAnsiTheme="minorHAnsi" w:cstheme="minorBidi"/>
          <w:sz w:val="22"/>
          <w:szCs w:val="22"/>
        </w:rPr>
        <w:tab/>
      </w:r>
      <w:r w:rsidRPr="006510E2">
        <w:rPr>
          <w:snapToGrid w:val="0"/>
        </w:rPr>
        <w:t>Test Purpose and Environment</w:t>
      </w:r>
      <w:r>
        <w:tab/>
        <w:t>928</w:t>
      </w:r>
    </w:p>
    <w:p w:rsidR="00BD03A7" w:rsidRDefault="00BD03A7">
      <w:pPr>
        <w:pStyle w:val="TOC4"/>
        <w:rPr>
          <w:rFonts w:asciiTheme="minorHAnsi" w:eastAsiaTheme="minorEastAsia" w:hAnsiTheme="minorHAnsi" w:cstheme="minorBidi"/>
          <w:sz w:val="22"/>
          <w:szCs w:val="22"/>
        </w:rPr>
      </w:pPr>
      <w:r w:rsidRPr="00BD03A7">
        <w:t>A.5.1.34.2</w:t>
      </w:r>
      <w:r w:rsidRPr="00BD03A7">
        <w:rPr>
          <w:rFonts w:asciiTheme="minorHAnsi" w:eastAsiaTheme="minorEastAsia" w:hAnsiTheme="minorHAnsi" w:cstheme="minorBidi"/>
          <w:sz w:val="22"/>
          <w:szCs w:val="22"/>
        </w:rPr>
        <w:tab/>
      </w:r>
      <w:r w:rsidRPr="006510E2">
        <w:rPr>
          <w:snapToGrid w:val="0"/>
        </w:rPr>
        <w:t>Test Requirements</w:t>
      </w:r>
      <w:r>
        <w:tab/>
        <w:t>929</w:t>
      </w:r>
    </w:p>
    <w:p w:rsidR="00BD03A7" w:rsidRDefault="00BD03A7">
      <w:pPr>
        <w:pStyle w:val="TOC3"/>
        <w:rPr>
          <w:rFonts w:asciiTheme="minorHAnsi" w:eastAsiaTheme="minorEastAsia" w:hAnsiTheme="minorHAnsi" w:cstheme="minorBidi"/>
          <w:sz w:val="22"/>
          <w:szCs w:val="22"/>
        </w:rPr>
      </w:pPr>
      <w:r w:rsidRPr="00BD03A7">
        <w:t>A.5.1.35</w:t>
      </w:r>
      <w:r w:rsidRPr="00BD03A7">
        <w:rPr>
          <w:rFonts w:asciiTheme="minorHAnsi" w:eastAsiaTheme="minorEastAsia" w:hAnsiTheme="minorHAnsi"/>
          <w:sz w:val="22"/>
          <w:szCs w:val="22"/>
        </w:rPr>
        <w:tab/>
      </w:r>
      <w:r>
        <w:t>E-UTRAN TDD Intra frequency handover for Cat-M1 UEs in CEModeA without SFN acquisition</w:t>
      </w:r>
      <w:r>
        <w:tab/>
        <w:t>930</w:t>
      </w:r>
    </w:p>
    <w:p w:rsidR="00BD03A7" w:rsidRDefault="00BD03A7">
      <w:pPr>
        <w:pStyle w:val="TOC4"/>
        <w:rPr>
          <w:rFonts w:asciiTheme="minorHAnsi" w:eastAsiaTheme="minorEastAsia" w:hAnsiTheme="minorHAnsi" w:cstheme="minorBidi"/>
          <w:sz w:val="22"/>
          <w:szCs w:val="22"/>
        </w:rPr>
      </w:pPr>
      <w:r w:rsidRPr="00BD03A7">
        <w:t>A.5.1.35.1</w:t>
      </w:r>
      <w:r w:rsidRPr="00BD03A7">
        <w:rPr>
          <w:rFonts w:asciiTheme="minorHAnsi" w:eastAsiaTheme="minorEastAsia" w:hAnsiTheme="minorHAnsi" w:cstheme="minorBidi"/>
          <w:sz w:val="22"/>
          <w:szCs w:val="22"/>
        </w:rPr>
        <w:tab/>
      </w:r>
      <w:r w:rsidRPr="006510E2">
        <w:rPr>
          <w:snapToGrid w:val="0"/>
        </w:rPr>
        <w:t>Test Purpose and Environment</w:t>
      </w:r>
      <w:r>
        <w:tab/>
        <w:t>930</w:t>
      </w:r>
    </w:p>
    <w:p w:rsidR="00BD03A7" w:rsidRDefault="00BD03A7">
      <w:pPr>
        <w:pStyle w:val="TOC4"/>
        <w:rPr>
          <w:rFonts w:asciiTheme="minorHAnsi" w:eastAsiaTheme="minorEastAsia" w:hAnsiTheme="minorHAnsi" w:cstheme="minorBidi"/>
          <w:sz w:val="22"/>
          <w:szCs w:val="22"/>
        </w:rPr>
      </w:pPr>
      <w:r w:rsidRPr="00BD03A7">
        <w:t>A.5.1.35.2</w:t>
      </w:r>
      <w:r w:rsidRPr="00BD03A7">
        <w:rPr>
          <w:rFonts w:asciiTheme="minorHAnsi" w:eastAsiaTheme="minorEastAsia" w:hAnsiTheme="minorHAnsi" w:cstheme="minorBidi"/>
          <w:sz w:val="22"/>
          <w:szCs w:val="22"/>
        </w:rPr>
        <w:tab/>
      </w:r>
      <w:r w:rsidRPr="006510E2">
        <w:rPr>
          <w:snapToGrid w:val="0"/>
        </w:rPr>
        <w:t>Test Requirements</w:t>
      </w:r>
      <w:r>
        <w:tab/>
        <w:t>931</w:t>
      </w:r>
    </w:p>
    <w:p w:rsidR="00BD03A7" w:rsidRDefault="00BD03A7">
      <w:pPr>
        <w:pStyle w:val="TOC3"/>
        <w:rPr>
          <w:rFonts w:asciiTheme="minorHAnsi" w:eastAsiaTheme="minorEastAsia" w:hAnsiTheme="minorHAnsi" w:cstheme="minorBidi"/>
          <w:sz w:val="22"/>
          <w:szCs w:val="22"/>
        </w:rPr>
      </w:pPr>
      <w:r w:rsidRPr="00BD03A7">
        <w:t>A.5.1.36</w:t>
      </w:r>
      <w:r w:rsidRPr="00BD03A7">
        <w:rPr>
          <w:rFonts w:asciiTheme="minorHAnsi" w:eastAsiaTheme="minorEastAsia" w:hAnsiTheme="minorHAnsi" w:cstheme="minorBidi"/>
          <w:sz w:val="22"/>
          <w:szCs w:val="22"/>
        </w:rPr>
        <w:tab/>
      </w:r>
      <w:r>
        <w:t>E-UTRAN FDD-FDD Intra frequency handover for Cat-M1 UEs in CEModeB without SFN acquisition</w:t>
      </w:r>
      <w:r>
        <w:tab/>
        <w:t>932</w:t>
      </w:r>
    </w:p>
    <w:p w:rsidR="00BD03A7" w:rsidRDefault="00BD03A7">
      <w:pPr>
        <w:pStyle w:val="TOC4"/>
        <w:rPr>
          <w:rFonts w:asciiTheme="minorHAnsi" w:eastAsiaTheme="minorEastAsia" w:hAnsiTheme="minorHAnsi" w:cstheme="minorBidi"/>
          <w:sz w:val="22"/>
          <w:szCs w:val="22"/>
        </w:rPr>
      </w:pPr>
      <w:r w:rsidRPr="00BD03A7">
        <w:t>A.5.1.36.1</w:t>
      </w:r>
      <w:r w:rsidRPr="00BD03A7">
        <w:rPr>
          <w:rFonts w:asciiTheme="minorHAnsi" w:eastAsiaTheme="minorEastAsia" w:hAnsiTheme="minorHAnsi" w:cstheme="minorBidi"/>
          <w:sz w:val="22"/>
          <w:szCs w:val="22"/>
        </w:rPr>
        <w:tab/>
      </w:r>
      <w:r w:rsidRPr="006510E2">
        <w:rPr>
          <w:snapToGrid w:val="0"/>
        </w:rPr>
        <w:t>Test Purpose and Environment</w:t>
      </w:r>
      <w:r>
        <w:tab/>
        <w:t>932</w:t>
      </w:r>
    </w:p>
    <w:p w:rsidR="00BD03A7" w:rsidRDefault="00BD03A7">
      <w:pPr>
        <w:pStyle w:val="TOC4"/>
        <w:rPr>
          <w:rFonts w:asciiTheme="minorHAnsi" w:eastAsiaTheme="minorEastAsia" w:hAnsiTheme="minorHAnsi" w:cstheme="minorBidi"/>
          <w:sz w:val="22"/>
          <w:szCs w:val="22"/>
        </w:rPr>
      </w:pPr>
      <w:r w:rsidRPr="00BD03A7">
        <w:t>A.5.1.36.2</w:t>
      </w:r>
      <w:r w:rsidRPr="00BD03A7">
        <w:rPr>
          <w:rFonts w:asciiTheme="minorHAnsi" w:eastAsiaTheme="minorEastAsia" w:hAnsiTheme="minorHAnsi" w:cstheme="minorBidi"/>
          <w:sz w:val="22"/>
          <w:szCs w:val="22"/>
        </w:rPr>
        <w:tab/>
      </w:r>
      <w:r w:rsidRPr="006510E2">
        <w:rPr>
          <w:snapToGrid w:val="0"/>
        </w:rPr>
        <w:t>Test Requirements</w:t>
      </w:r>
      <w:r>
        <w:tab/>
        <w:t>933</w:t>
      </w:r>
    </w:p>
    <w:p w:rsidR="00BD03A7" w:rsidRDefault="00BD03A7">
      <w:pPr>
        <w:pStyle w:val="TOC3"/>
        <w:rPr>
          <w:rFonts w:asciiTheme="minorHAnsi" w:eastAsiaTheme="minorEastAsia" w:hAnsiTheme="minorHAnsi" w:cstheme="minorBidi"/>
          <w:sz w:val="22"/>
          <w:szCs w:val="22"/>
        </w:rPr>
      </w:pPr>
      <w:r w:rsidRPr="00BD03A7">
        <w:t>A.5.1.37</w:t>
      </w:r>
      <w:r w:rsidRPr="00BD03A7">
        <w:rPr>
          <w:rFonts w:asciiTheme="minorHAnsi" w:eastAsiaTheme="minorEastAsia" w:hAnsiTheme="minorHAnsi" w:cstheme="minorBidi"/>
          <w:sz w:val="22"/>
          <w:szCs w:val="22"/>
        </w:rPr>
        <w:tab/>
      </w:r>
      <w:r>
        <w:t>E-UTRAN HD-FDD Intra frequency handover for Cat-M1 UEs in CEModeB without SFN acquisition</w:t>
      </w:r>
      <w:r>
        <w:tab/>
        <w:t>934</w:t>
      </w:r>
    </w:p>
    <w:p w:rsidR="00BD03A7" w:rsidRDefault="00BD03A7">
      <w:pPr>
        <w:pStyle w:val="TOC4"/>
        <w:rPr>
          <w:rFonts w:asciiTheme="minorHAnsi" w:eastAsiaTheme="minorEastAsia" w:hAnsiTheme="minorHAnsi" w:cstheme="minorBidi"/>
          <w:sz w:val="22"/>
          <w:szCs w:val="22"/>
        </w:rPr>
      </w:pPr>
      <w:r w:rsidRPr="00BD03A7">
        <w:t>A.5.1.37.1</w:t>
      </w:r>
      <w:r w:rsidRPr="00BD03A7">
        <w:rPr>
          <w:rFonts w:asciiTheme="minorHAnsi" w:eastAsiaTheme="minorEastAsia" w:hAnsiTheme="minorHAnsi" w:cstheme="minorBidi"/>
          <w:sz w:val="22"/>
          <w:szCs w:val="22"/>
        </w:rPr>
        <w:tab/>
      </w:r>
      <w:r w:rsidRPr="006510E2">
        <w:rPr>
          <w:snapToGrid w:val="0"/>
        </w:rPr>
        <w:t>Test Purpose and Environment</w:t>
      </w:r>
      <w:r>
        <w:tab/>
        <w:t>934</w:t>
      </w:r>
    </w:p>
    <w:p w:rsidR="00BD03A7" w:rsidRDefault="00BD03A7">
      <w:pPr>
        <w:pStyle w:val="TOC4"/>
        <w:rPr>
          <w:rFonts w:asciiTheme="minorHAnsi" w:eastAsiaTheme="minorEastAsia" w:hAnsiTheme="minorHAnsi" w:cstheme="minorBidi"/>
          <w:sz w:val="22"/>
          <w:szCs w:val="22"/>
        </w:rPr>
      </w:pPr>
      <w:r w:rsidRPr="00BD03A7">
        <w:t>A.5.1.37.2</w:t>
      </w:r>
      <w:r w:rsidRPr="00BD03A7">
        <w:rPr>
          <w:rFonts w:asciiTheme="minorHAnsi" w:eastAsiaTheme="minorEastAsia" w:hAnsiTheme="minorHAnsi" w:cstheme="minorBidi"/>
          <w:sz w:val="22"/>
          <w:szCs w:val="22"/>
        </w:rPr>
        <w:tab/>
      </w:r>
      <w:r w:rsidRPr="006510E2">
        <w:rPr>
          <w:snapToGrid w:val="0"/>
        </w:rPr>
        <w:t>Test Requirements</w:t>
      </w:r>
      <w:r>
        <w:tab/>
        <w:t>935</w:t>
      </w:r>
    </w:p>
    <w:p w:rsidR="00BD03A7" w:rsidRDefault="00BD03A7">
      <w:pPr>
        <w:pStyle w:val="TOC3"/>
        <w:rPr>
          <w:rFonts w:asciiTheme="minorHAnsi" w:eastAsiaTheme="minorEastAsia" w:hAnsiTheme="minorHAnsi" w:cstheme="minorBidi"/>
          <w:sz w:val="22"/>
          <w:szCs w:val="22"/>
        </w:rPr>
      </w:pPr>
      <w:r w:rsidRPr="00BD03A7">
        <w:t>A.5.1.38</w:t>
      </w:r>
      <w:r w:rsidRPr="00BD03A7">
        <w:rPr>
          <w:rFonts w:asciiTheme="minorHAnsi" w:eastAsiaTheme="minorEastAsia" w:hAnsiTheme="minorHAnsi"/>
          <w:sz w:val="22"/>
          <w:szCs w:val="22"/>
        </w:rPr>
        <w:tab/>
      </w:r>
      <w:r>
        <w:t>E-UTRAN TDD Intra frequency handover for Cat-M1 UEs in CEModeB without SFN acquisition</w:t>
      </w:r>
      <w:r>
        <w:tab/>
        <w:t>936</w:t>
      </w:r>
    </w:p>
    <w:p w:rsidR="00BD03A7" w:rsidRDefault="00BD03A7">
      <w:pPr>
        <w:pStyle w:val="TOC4"/>
        <w:rPr>
          <w:rFonts w:asciiTheme="minorHAnsi" w:eastAsiaTheme="minorEastAsia" w:hAnsiTheme="minorHAnsi" w:cstheme="minorBidi"/>
          <w:sz w:val="22"/>
          <w:szCs w:val="22"/>
        </w:rPr>
      </w:pPr>
      <w:r w:rsidRPr="00BD03A7">
        <w:t>A.5.1.38.1</w:t>
      </w:r>
      <w:r w:rsidRPr="00BD03A7">
        <w:rPr>
          <w:rFonts w:asciiTheme="minorHAnsi" w:eastAsiaTheme="minorEastAsia" w:hAnsiTheme="minorHAnsi" w:cstheme="minorBidi"/>
          <w:sz w:val="22"/>
          <w:szCs w:val="22"/>
        </w:rPr>
        <w:tab/>
      </w:r>
      <w:r w:rsidRPr="006510E2">
        <w:rPr>
          <w:snapToGrid w:val="0"/>
        </w:rPr>
        <w:t>Test Purpose and Environment</w:t>
      </w:r>
      <w:r>
        <w:tab/>
        <w:t>936</w:t>
      </w:r>
    </w:p>
    <w:p w:rsidR="00BD03A7" w:rsidRDefault="00BD03A7">
      <w:pPr>
        <w:pStyle w:val="TOC4"/>
        <w:rPr>
          <w:rFonts w:asciiTheme="minorHAnsi" w:eastAsiaTheme="minorEastAsia" w:hAnsiTheme="minorHAnsi" w:cstheme="minorBidi"/>
          <w:sz w:val="22"/>
          <w:szCs w:val="22"/>
        </w:rPr>
      </w:pPr>
      <w:r w:rsidRPr="00BD03A7">
        <w:t>A.5.1.38.2</w:t>
      </w:r>
      <w:r w:rsidRPr="00BD03A7">
        <w:rPr>
          <w:rFonts w:asciiTheme="minorHAnsi" w:eastAsiaTheme="minorEastAsia" w:hAnsiTheme="minorHAnsi" w:cstheme="minorBidi"/>
          <w:sz w:val="22"/>
          <w:szCs w:val="22"/>
        </w:rPr>
        <w:tab/>
      </w:r>
      <w:r w:rsidRPr="006510E2">
        <w:rPr>
          <w:snapToGrid w:val="0"/>
        </w:rPr>
        <w:t>Test Requirements</w:t>
      </w:r>
      <w:r>
        <w:tab/>
        <w:t>937</w:t>
      </w:r>
    </w:p>
    <w:p w:rsidR="00BD03A7" w:rsidRDefault="00BD03A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938</w:t>
      </w:r>
    </w:p>
    <w:p w:rsidR="00BD03A7" w:rsidRDefault="00BD03A7">
      <w:pPr>
        <w:pStyle w:val="TOC3"/>
        <w:rPr>
          <w:rFonts w:asciiTheme="minorHAnsi" w:eastAsiaTheme="minorEastAsia" w:hAnsiTheme="minorHAnsi" w:cstheme="minorBidi"/>
          <w:sz w:val="22"/>
          <w:szCs w:val="22"/>
        </w:rPr>
      </w:pPr>
      <w:r w:rsidRPr="00BD03A7">
        <w:t>A.5.2.1</w:t>
      </w:r>
      <w:r w:rsidRPr="00BD03A7">
        <w:rPr>
          <w:rFonts w:asciiTheme="minorHAnsi" w:eastAsiaTheme="minorEastAsia" w:hAnsiTheme="minorHAnsi"/>
          <w:sz w:val="22"/>
          <w:szCs w:val="22"/>
        </w:rPr>
        <w:tab/>
      </w:r>
      <w:r w:rsidRPr="006510E2">
        <w:rPr>
          <w:lang w:val="sv-SE"/>
        </w:rPr>
        <w:t>E-UTRAN FDD – UTRAN FDD Handover</w:t>
      </w:r>
      <w:r>
        <w:tab/>
        <w:t>938</w:t>
      </w:r>
    </w:p>
    <w:p w:rsidR="00BD03A7" w:rsidRDefault="00BD03A7">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938</w:t>
      </w:r>
    </w:p>
    <w:p w:rsidR="00BD03A7" w:rsidRDefault="00BD03A7">
      <w:pPr>
        <w:pStyle w:val="TOC4"/>
        <w:rPr>
          <w:rFonts w:asciiTheme="minorHAnsi" w:eastAsiaTheme="minorEastAsia" w:hAnsiTheme="minorHAnsi" w:cstheme="minorBidi"/>
          <w:sz w:val="22"/>
          <w:szCs w:val="22"/>
        </w:rPr>
      </w:pPr>
      <w:r w:rsidRPr="00BD03A7">
        <w:t>A.5.2.1.2</w:t>
      </w:r>
      <w:r w:rsidRPr="00BD03A7">
        <w:rPr>
          <w:rFonts w:asciiTheme="minorHAnsi" w:eastAsiaTheme="minorEastAsia" w:hAnsiTheme="minorHAnsi" w:cstheme="minorBidi"/>
          <w:sz w:val="22"/>
          <w:szCs w:val="22"/>
        </w:rPr>
        <w:tab/>
      </w:r>
      <w:r w:rsidRPr="006510E2">
        <w:rPr>
          <w:snapToGrid w:val="0"/>
        </w:rPr>
        <w:t>Test Requirements</w:t>
      </w:r>
      <w:r>
        <w:tab/>
        <w:t>939</w:t>
      </w:r>
    </w:p>
    <w:p w:rsidR="00BD03A7" w:rsidRDefault="00BD03A7">
      <w:pPr>
        <w:pStyle w:val="TOC3"/>
        <w:rPr>
          <w:rFonts w:asciiTheme="minorHAnsi" w:eastAsiaTheme="minorEastAsia" w:hAnsiTheme="minorHAnsi" w:cstheme="minorBidi"/>
          <w:sz w:val="22"/>
          <w:szCs w:val="22"/>
        </w:rPr>
      </w:pPr>
      <w:r w:rsidRPr="00BD03A7">
        <w:t>A.5.2.2</w:t>
      </w:r>
      <w:r w:rsidRPr="00BD03A7">
        <w:rPr>
          <w:rFonts w:asciiTheme="minorHAnsi" w:eastAsiaTheme="minorEastAsia" w:hAnsiTheme="minorHAnsi" w:cstheme="minorBidi"/>
          <w:sz w:val="22"/>
          <w:szCs w:val="22"/>
        </w:rPr>
        <w:tab/>
      </w:r>
      <w:r w:rsidRPr="006510E2">
        <w:rPr>
          <w:lang w:val="sv-SE"/>
        </w:rPr>
        <w:t>E-UTRAN TDD - UTRAN FDD Handover</w:t>
      </w:r>
      <w:r>
        <w:tab/>
        <w:t>940</w:t>
      </w:r>
    </w:p>
    <w:p w:rsidR="00BD03A7" w:rsidRDefault="00BD03A7">
      <w:pPr>
        <w:pStyle w:val="TOC4"/>
        <w:rPr>
          <w:rFonts w:asciiTheme="minorHAnsi" w:eastAsiaTheme="minorEastAsia" w:hAnsiTheme="minorHAnsi" w:cstheme="minorBidi"/>
          <w:sz w:val="22"/>
          <w:szCs w:val="22"/>
        </w:rPr>
      </w:pPr>
      <w:r w:rsidRPr="00BD03A7">
        <w:t>A.5.2.2.1</w:t>
      </w:r>
      <w:r w:rsidRPr="00BD03A7">
        <w:rPr>
          <w:rFonts w:asciiTheme="minorHAnsi" w:eastAsiaTheme="minorEastAsia" w:hAnsiTheme="minorHAnsi" w:cstheme="minorBidi"/>
          <w:sz w:val="22"/>
          <w:szCs w:val="22"/>
        </w:rPr>
        <w:tab/>
      </w:r>
      <w:r w:rsidRPr="006510E2">
        <w:rPr>
          <w:snapToGrid w:val="0"/>
        </w:rPr>
        <w:t>Test Purpose and Environment</w:t>
      </w:r>
      <w:r>
        <w:tab/>
        <w:t>940</w:t>
      </w:r>
    </w:p>
    <w:p w:rsidR="00BD03A7" w:rsidRDefault="00BD03A7">
      <w:pPr>
        <w:pStyle w:val="TOC4"/>
        <w:rPr>
          <w:rFonts w:asciiTheme="minorHAnsi" w:eastAsiaTheme="minorEastAsia" w:hAnsiTheme="minorHAnsi" w:cstheme="minorBidi"/>
          <w:sz w:val="22"/>
          <w:szCs w:val="22"/>
        </w:rPr>
      </w:pPr>
      <w:r w:rsidRPr="00BD03A7">
        <w:t>A.5.2.2.2</w:t>
      </w:r>
      <w:r w:rsidRPr="00BD03A7">
        <w:rPr>
          <w:rFonts w:asciiTheme="minorHAnsi" w:eastAsiaTheme="minorEastAsia" w:hAnsiTheme="minorHAnsi" w:cstheme="minorBidi"/>
          <w:sz w:val="22"/>
          <w:szCs w:val="22"/>
        </w:rPr>
        <w:tab/>
      </w:r>
      <w:r w:rsidRPr="006510E2">
        <w:rPr>
          <w:snapToGrid w:val="0"/>
        </w:rPr>
        <w:t>Test Requirements</w:t>
      </w:r>
      <w:r>
        <w:tab/>
        <w:t>943</w:t>
      </w:r>
    </w:p>
    <w:p w:rsidR="00BD03A7" w:rsidRDefault="00BD03A7">
      <w:pPr>
        <w:pStyle w:val="TOC3"/>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 xml:space="preserve">3 </w:t>
      </w:r>
      <w:r w:rsidRPr="00BD03A7">
        <w:t>E-UTRAN FDD- GSM Handover</w:t>
      </w:r>
      <w:r w:rsidRPr="00BD03A7">
        <w:tab/>
      </w:r>
      <w:r>
        <w:t>943</w:t>
      </w:r>
    </w:p>
    <w:p w:rsidR="00BD03A7" w:rsidRDefault="00BD03A7">
      <w:pPr>
        <w:pStyle w:val="TOC5"/>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3.1</w:t>
      </w:r>
      <w:r w:rsidRPr="00BD03A7">
        <w:rPr>
          <w:rFonts w:asciiTheme="minorHAnsi" w:eastAsiaTheme="minorEastAsia" w:hAnsiTheme="minorHAnsi" w:cstheme="minorBidi"/>
          <w:sz w:val="22"/>
          <w:szCs w:val="22"/>
        </w:rPr>
        <w:tab/>
      </w:r>
      <w:r w:rsidRPr="006510E2">
        <w:rPr>
          <w:snapToGrid w:val="0"/>
        </w:rPr>
        <w:t>Test Purpose and Environment</w:t>
      </w:r>
      <w:r>
        <w:tab/>
        <w:t>943</w:t>
      </w:r>
    </w:p>
    <w:p w:rsidR="00BD03A7" w:rsidRDefault="00BD03A7">
      <w:pPr>
        <w:pStyle w:val="TOC5"/>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3.2</w:t>
      </w:r>
      <w:r w:rsidRPr="00BD03A7">
        <w:rPr>
          <w:rFonts w:asciiTheme="minorHAnsi" w:eastAsiaTheme="minorEastAsia" w:hAnsiTheme="minorHAnsi" w:cstheme="minorBidi"/>
          <w:sz w:val="22"/>
          <w:szCs w:val="22"/>
        </w:rPr>
        <w:tab/>
      </w:r>
      <w:r w:rsidRPr="006510E2">
        <w:rPr>
          <w:snapToGrid w:val="0"/>
        </w:rPr>
        <w:t xml:space="preserve">Test </w:t>
      </w:r>
      <w:r w:rsidRPr="006510E2">
        <w:rPr>
          <w:snapToGrid w:val="0"/>
          <w:lang w:eastAsia="zh-CN"/>
        </w:rPr>
        <w:t>Requirements</w:t>
      </w:r>
      <w:r>
        <w:tab/>
        <w:t>944</w:t>
      </w:r>
    </w:p>
    <w:p w:rsidR="00BD03A7" w:rsidRDefault="00BD03A7">
      <w:pPr>
        <w:pStyle w:val="TOC3"/>
        <w:rPr>
          <w:rFonts w:asciiTheme="minorHAnsi" w:eastAsiaTheme="minorEastAsia" w:hAnsiTheme="minorHAnsi" w:cstheme="minorBidi"/>
          <w:sz w:val="22"/>
          <w:szCs w:val="22"/>
        </w:rPr>
      </w:pPr>
      <w:r w:rsidRPr="00BD03A7">
        <w:t>A.5.2.4</w:t>
      </w:r>
      <w:r w:rsidRPr="00BD03A7">
        <w:rPr>
          <w:rFonts w:asciiTheme="minorHAnsi" w:eastAsiaTheme="minorEastAsia" w:hAnsiTheme="minorHAnsi" w:cstheme="minorBidi"/>
          <w:sz w:val="22"/>
          <w:szCs w:val="22"/>
        </w:rPr>
        <w:tab/>
      </w:r>
      <w:r w:rsidRPr="006510E2">
        <w:rPr>
          <w:lang w:val="sv-SE"/>
        </w:rPr>
        <w:t>E-UTRAN</w:t>
      </w:r>
      <w:r w:rsidRPr="006510E2">
        <w:rPr>
          <w:lang w:val="sv-SE" w:eastAsia="zh-CN"/>
        </w:rPr>
        <w:t xml:space="preserve"> TDD</w:t>
      </w:r>
      <w:r w:rsidRPr="006510E2">
        <w:rPr>
          <w:lang w:val="sv-SE"/>
        </w:rPr>
        <w:t xml:space="preserve"> - UTRAN TDD Handover</w:t>
      </w:r>
      <w:r>
        <w:tab/>
        <w:t>945</w:t>
      </w:r>
    </w:p>
    <w:p w:rsidR="00BD03A7" w:rsidRDefault="00BD03A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945</w:t>
      </w:r>
    </w:p>
    <w:p w:rsidR="00BD03A7" w:rsidRDefault="00BD03A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945</w:t>
      </w:r>
    </w:p>
    <w:p w:rsidR="00BD03A7" w:rsidRDefault="00BD03A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945</w:t>
      </w:r>
    </w:p>
    <w:p w:rsidR="00BD03A7" w:rsidRDefault="00BD03A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947</w:t>
      </w:r>
    </w:p>
    <w:p w:rsidR="00BD03A7" w:rsidRDefault="00BD03A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947</w:t>
      </w:r>
    </w:p>
    <w:p w:rsidR="00BD03A7" w:rsidRDefault="00BD03A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947</w:t>
      </w:r>
    </w:p>
    <w:p w:rsidR="00BD03A7" w:rsidRDefault="00BD03A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947</w:t>
      </w:r>
    </w:p>
    <w:p w:rsidR="00BD03A7" w:rsidRDefault="00BD03A7">
      <w:pPr>
        <w:pStyle w:val="TOC5"/>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4</w:t>
      </w:r>
      <w:r w:rsidRPr="00BD03A7">
        <w:t>.</w:t>
      </w:r>
      <w:r w:rsidRPr="00BD03A7">
        <w:rPr>
          <w:lang w:eastAsia="zh-CN"/>
        </w:rPr>
        <w:t>2</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sv-SE" w:eastAsia="zh-CN"/>
        </w:rPr>
        <w:t>Void</w:t>
      </w:r>
      <w:r>
        <w:tab/>
        <w:t>947</w:t>
      </w:r>
    </w:p>
    <w:p w:rsidR="00BD03A7" w:rsidRDefault="00BD03A7">
      <w:pPr>
        <w:pStyle w:val="TOC3"/>
        <w:rPr>
          <w:rFonts w:asciiTheme="minorHAnsi" w:eastAsiaTheme="minorEastAsia" w:hAnsiTheme="minorHAnsi" w:cstheme="minorBidi"/>
          <w:sz w:val="22"/>
          <w:szCs w:val="22"/>
        </w:rPr>
      </w:pPr>
      <w:r w:rsidRPr="00BD03A7">
        <w:t>A.5.2.5</w:t>
      </w:r>
      <w:r w:rsidRPr="00BD03A7">
        <w:rPr>
          <w:rFonts w:asciiTheme="minorHAnsi" w:eastAsiaTheme="minorEastAsia" w:hAnsiTheme="minorHAnsi"/>
          <w:sz w:val="22"/>
          <w:szCs w:val="22"/>
        </w:rPr>
        <w:tab/>
      </w:r>
      <w:r w:rsidRPr="006510E2">
        <w:rPr>
          <w:lang w:val="sv-SE"/>
        </w:rPr>
        <w:t>E-UTRAN FDD – UTRAN TDD Handover</w:t>
      </w:r>
      <w:r>
        <w:tab/>
        <w:t>947</w:t>
      </w:r>
    </w:p>
    <w:p w:rsidR="00BD03A7" w:rsidRDefault="00BD03A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947</w:t>
      </w:r>
    </w:p>
    <w:p w:rsidR="00BD03A7" w:rsidRDefault="00BD03A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950</w:t>
      </w:r>
    </w:p>
    <w:p w:rsidR="00BD03A7" w:rsidRDefault="00BD03A7">
      <w:pPr>
        <w:pStyle w:val="TOC4"/>
        <w:rPr>
          <w:rFonts w:asciiTheme="minorHAnsi" w:eastAsiaTheme="minorEastAsia" w:hAnsiTheme="minorHAnsi" w:cstheme="minorBidi"/>
          <w:sz w:val="22"/>
          <w:szCs w:val="22"/>
        </w:rPr>
      </w:pPr>
      <w:r w:rsidRPr="00BD03A7">
        <w:t>A.5.2.5.2</w:t>
      </w:r>
      <w:r w:rsidRPr="00BD03A7">
        <w:rPr>
          <w:rFonts w:asciiTheme="minorHAnsi" w:eastAsiaTheme="minorEastAsia" w:hAnsiTheme="minorHAnsi" w:cstheme="minorBidi"/>
          <w:sz w:val="22"/>
          <w:szCs w:val="22"/>
        </w:rPr>
        <w:tab/>
      </w:r>
      <w:r w:rsidRPr="006510E2">
        <w:rPr>
          <w:snapToGrid w:val="0"/>
        </w:rPr>
        <w:t>Test Requirements</w:t>
      </w:r>
      <w:r>
        <w:tab/>
        <w:t>950</w:t>
      </w:r>
    </w:p>
    <w:p w:rsidR="00BD03A7" w:rsidRDefault="00BD03A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950</w:t>
      </w:r>
    </w:p>
    <w:p w:rsidR="00BD03A7" w:rsidRDefault="00BD03A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950</w:t>
      </w:r>
    </w:p>
    <w:p w:rsidR="00BD03A7" w:rsidRDefault="00BD03A7">
      <w:pPr>
        <w:pStyle w:val="TOC5"/>
        <w:rPr>
          <w:rFonts w:asciiTheme="minorHAnsi" w:eastAsiaTheme="minorEastAsia" w:hAnsiTheme="minorHAnsi" w:cstheme="minorBidi"/>
          <w:sz w:val="22"/>
          <w:szCs w:val="22"/>
        </w:rPr>
      </w:pPr>
      <w:r w:rsidRPr="00BD03A7">
        <w:t>A.5.2.5.2.3</w:t>
      </w:r>
      <w:r w:rsidRPr="00BD03A7">
        <w:rPr>
          <w:rFonts w:asciiTheme="minorHAnsi" w:eastAsiaTheme="minorEastAsia" w:hAnsiTheme="minorHAnsi" w:cstheme="minorBidi"/>
          <w:sz w:val="22"/>
          <w:szCs w:val="22"/>
        </w:rPr>
        <w:tab/>
      </w:r>
      <w:r w:rsidRPr="006510E2">
        <w:rPr>
          <w:lang w:val="sv-SE"/>
        </w:rPr>
        <w:t>Void</w:t>
      </w:r>
      <w:r>
        <w:tab/>
        <w:t>950</w:t>
      </w:r>
    </w:p>
    <w:p w:rsidR="00BD03A7" w:rsidRDefault="00BD03A7">
      <w:pPr>
        <w:pStyle w:val="TOC4"/>
        <w:rPr>
          <w:rFonts w:asciiTheme="minorHAnsi" w:eastAsiaTheme="minorEastAsia" w:hAnsiTheme="minorHAnsi" w:cstheme="minorBidi"/>
          <w:sz w:val="22"/>
          <w:szCs w:val="22"/>
        </w:rPr>
      </w:pPr>
      <w:r w:rsidRPr="00BD03A7">
        <w:t>A.5.2.</w:t>
      </w:r>
      <w:r w:rsidRPr="00BD03A7">
        <w:rPr>
          <w:lang w:eastAsia="zh-CN"/>
        </w:rPr>
        <w:t>6</w:t>
      </w:r>
      <w:r w:rsidRPr="00BD03A7">
        <w:rPr>
          <w:rFonts w:asciiTheme="minorHAnsi" w:eastAsiaTheme="minorEastAsia" w:hAnsiTheme="minorHAnsi"/>
          <w:sz w:val="22"/>
          <w:szCs w:val="22"/>
        </w:rPr>
        <w:tab/>
      </w:r>
      <w:r w:rsidRPr="006510E2">
        <w:rPr>
          <w:lang w:val="sv-SE"/>
        </w:rPr>
        <w:t>E-UTRAN TDD - GSM Handover</w:t>
      </w:r>
      <w:r>
        <w:tab/>
        <w:t>950</w:t>
      </w:r>
    </w:p>
    <w:p w:rsidR="00BD03A7" w:rsidRDefault="00BD03A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950</w:t>
      </w:r>
    </w:p>
    <w:p w:rsidR="00BD03A7" w:rsidRDefault="00BD03A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952</w:t>
      </w:r>
    </w:p>
    <w:p w:rsidR="00BD03A7" w:rsidRDefault="00BD03A7">
      <w:pPr>
        <w:pStyle w:val="TOC3"/>
        <w:rPr>
          <w:rFonts w:asciiTheme="minorHAnsi" w:eastAsiaTheme="minorEastAsia" w:hAnsiTheme="minorHAnsi" w:cstheme="minorBidi"/>
          <w:sz w:val="22"/>
          <w:szCs w:val="22"/>
        </w:rPr>
      </w:pPr>
      <w:r w:rsidRPr="00BD03A7">
        <w:t>A.5.2.</w:t>
      </w:r>
      <w:r w:rsidRPr="00BD03A7">
        <w:rPr>
          <w:lang w:eastAsia="zh-CN"/>
        </w:rPr>
        <w:t>7</w:t>
      </w:r>
      <w:r w:rsidRPr="00BD03A7">
        <w:rPr>
          <w:rFonts w:asciiTheme="minorHAnsi" w:eastAsiaTheme="minorEastAsia" w:hAnsiTheme="minorHAnsi"/>
          <w:sz w:val="22"/>
          <w:szCs w:val="22"/>
        </w:rPr>
        <w:tab/>
      </w:r>
      <w:r w:rsidRPr="006510E2">
        <w:rPr>
          <w:lang w:val="sv-SE"/>
        </w:rPr>
        <w:t>E-UTRAN FDD – UTRAN FDD Handover; Unknown Target Cell</w:t>
      </w:r>
      <w:r>
        <w:tab/>
        <w:t>953</w:t>
      </w:r>
    </w:p>
    <w:p w:rsidR="00BD03A7" w:rsidRDefault="00BD03A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953</w:t>
      </w:r>
    </w:p>
    <w:p w:rsidR="00BD03A7" w:rsidRDefault="00BD03A7">
      <w:pPr>
        <w:pStyle w:val="TOC4"/>
        <w:rPr>
          <w:rFonts w:asciiTheme="minorHAnsi" w:eastAsiaTheme="minorEastAsia" w:hAnsiTheme="minorHAnsi" w:cstheme="minorBidi"/>
          <w:sz w:val="22"/>
          <w:szCs w:val="22"/>
        </w:rPr>
      </w:pPr>
      <w:r w:rsidRPr="00BD03A7">
        <w:t>A.5.2.</w:t>
      </w:r>
      <w:r w:rsidRPr="00BD03A7">
        <w:rPr>
          <w:lang w:eastAsia="zh-CN"/>
        </w:rPr>
        <w:t>7</w:t>
      </w:r>
      <w:r w:rsidRPr="00BD03A7">
        <w:t>.2</w:t>
      </w:r>
      <w:r w:rsidRPr="00BD03A7">
        <w:rPr>
          <w:rFonts w:asciiTheme="minorHAnsi" w:eastAsiaTheme="minorEastAsia" w:hAnsiTheme="minorHAnsi" w:cstheme="minorBidi"/>
          <w:sz w:val="22"/>
          <w:szCs w:val="22"/>
        </w:rPr>
        <w:tab/>
      </w:r>
      <w:r w:rsidRPr="006510E2">
        <w:rPr>
          <w:snapToGrid w:val="0"/>
        </w:rPr>
        <w:t>Test Requirements</w:t>
      </w:r>
      <w:r>
        <w:tab/>
        <w:t>955</w:t>
      </w:r>
    </w:p>
    <w:p w:rsidR="00BD03A7" w:rsidRDefault="00BD03A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955</w:t>
      </w:r>
    </w:p>
    <w:p w:rsidR="00BD03A7" w:rsidRDefault="00BD03A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955</w:t>
      </w:r>
    </w:p>
    <w:p w:rsidR="00BD03A7" w:rsidRDefault="00BD03A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956</w:t>
      </w:r>
    </w:p>
    <w:p w:rsidR="00BD03A7" w:rsidRDefault="00BD03A7">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957</w:t>
      </w:r>
    </w:p>
    <w:p w:rsidR="00BD03A7" w:rsidRDefault="00BD03A7">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957</w:t>
      </w:r>
    </w:p>
    <w:p w:rsidR="00BD03A7" w:rsidRDefault="00BD03A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958</w:t>
      </w:r>
    </w:p>
    <w:p w:rsidR="00BD03A7" w:rsidRDefault="00BD03A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959</w:t>
      </w:r>
    </w:p>
    <w:p w:rsidR="00BD03A7" w:rsidRDefault="00BD03A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959</w:t>
      </w:r>
    </w:p>
    <w:p w:rsidR="00BD03A7" w:rsidRDefault="00BD03A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961</w:t>
      </w:r>
    </w:p>
    <w:p w:rsidR="00BD03A7" w:rsidRDefault="00BD03A7">
      <w:pPr>
        <w:pStyle w:val="TOC3"/>
        <w:rPr>
          <w:rFonts w:asciiTheme="minorHAnsi" w:eastAsiaTheme="minorEastAsia" w:hAnsiTheme="minorHAnsi" w:cstheme="minorBidi"/>
          <w:sz w:val="22"/>
          <w:szCs w:val="22"/>
        </w:rPr>
      </w:pPr>
      <w:r w:rsidRPr="00BD03A7">
        <w:t>A.5.2.10A</w:t>
      </w:r>
      <w:r w:rsidRPr="00BD03A7">
        <w:rPr>
          <w:rFonts w:asciiTheme="minorHAnsi" w:eastAsiaTheme="minorEastAsia" w:hAnsiTheme="minorHAnsi"/>
          <w:sz w:val="22"/>
          <w:szCs w:val="22"/>
        </w:rPr>
        <w:tab/>
      </w:r>
      <w:r>
        <w:t>E-UTRAN FDD – UTRAN FDD Multicarrier Handover with two target cells</w:t>
      </w:r>
      <w:r>
        <w:tab/>
        <w:t>961</w:t>
      </w:r>
    </w:p>
    <w:p w:rsidR="00BD03A7" w:rsidRDefault="00BD03A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961</w:t>
      </w:r>
    </w:p>
    <w:p w:rsidR="00BD03A7" w:rsidRDefault="00BD03A7">
      <w:pPr>
        <w:pStyle w:val="TOC4"/>
        <w:rPr>
          <w:rFonts w:asciiTheme="minorHAnsi" w:eastAsiaTheme="minorEastAsia" w:hAnsiTheme="minorHAnsi" w:cstheme="minorBidi"/>
          <w:sz w:val="22"/>
          <w:szCs w:val="22"/>
        </w:rPr>
      </w:pPr>
      <w:r w:rsidRPr="00BD03A7">
        <w:t>A.5.2.10A.2</w:t>
      </w:r>
      <w:r w:rsidRPr="00BD03A7">
        <w:rPr>
          <w:rFonts w:asciiTheme="minorHAnsi" w:eastAsiaTheme="minorEastAsia" w:hAnsiTheme="minorHAnsi" w:cstheme="minorBidi"/>
          <w:sz w:val="22"/>
          <w:szCs w:val="22"/>
        </w:rPr>
        <w:tab/>
      </w:r>
      <w:r w:rsidRPr="006510E2">
        <w:rPr>
          <w:snapToGrid w:val="0"/>
        </w:rPr>
        <w:t>Test Requirements</w:t>
      </w:r>
      <w:r>
        <w:tab/>
        <w:t>964</w:t>
      </w:r>
    </w:p>
    <w:p w:rsidR="00BD03A7" w:rsidRDefault="00BD03A7">
      <w:pPr>
        <w:pStyle w:val="TOC3"/>
        <w:rPr>
          <w:rFonts w:asciiTheme="minorHAnsi" w:eastAsiaTheme="minorEastAsia" w:hAnsiTheme="minorHAnsi" w:cstheme="minorBidi"/>
          <w:sz w:val="22"/>
          <w:szCs w:val="22"/>
        </w:rPr>
      </w:pPr>
      <w:r w:rsidRPr="00BD03A7">
        <w:t>A.5.2.10B</w:t>
      </w:r>
      <w:r w:rsidRPr="00BD03A7">
        <w:rPr>
          <w:rFonts w:asciiTheme="minorHAnsi" w:eastAsiaTheme="minorEastAsia" w:hAnsiTheme="minorHAnsi"/>
          <w:sz w:val="22"/>
          <w:szCs w:val="22"/>
        </w:rPr>
        <w:tab/>
      </w:r>
      <w:r>
        <w:t>E-UTRAN TDD – UTRAN FDD Multicarrier Handover with two target cells</w:t>
      </w:r>
      <w:r>
        <w:tab/>
        <w:t>964</w:t>
      </w:r>
    </w:p>
    <w:p w:rsidR="00BD03A7" w:rsidRDefault="00BD03A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964</w:t>
      </w:r>
    </w:p>
    <w:p w:rsidR="00BD03A7" w:rsidRDefault="00BD03A7">
      <w:pPr>
        <w:pStyle w:val="TOC4"/>
        <w:rPr>
          <w:rFonts w:asciiTheme="minorHAnsi" w:eastAsiaTheme="minorEastAsia" w:hAnsiTheme="minorHAnsi" w:cstheme="minorBidi"/>
          <w:sz w:val="22"/>
          <w:szCs w:val="22"/>
        </w:rPr>
      </w:pPr>
      <w:r w:rsidRPr="00BD03A7">
        <w:t>A.5.2.10B.2</w:t>
      </w:r>
      <w:r w:rsidRPr="00BD03A7">
        <w:rPr>
          <w:rFonts w:asciiTheme="minorHAnsi" w:eastAsiaTheme="minorEastAsia" w:hAnsiTheme="minorHAnsi" w:cstheme="minorBidi"/>
          <w:sz w:val="22"/>
          <w:szCs w:val="22"/>
        </w:rPr>
        <w:tab/>
      </w:r>
      <w:r w:rsidRPr="006510E2">
        <w:rPr>
          <w:snapToGrid w:val="0"/>
        </w:rPr>
        <w:t>Test Requirements</w:t>
      </w:r>
      <w:r>
        <w:tab/>
        <w:t>967</w:t>
      </w:r>
    </w:p>
    <w:p w:rsidR="00BD03A7" w:rsidRDefault="00BD03A7">
      <w:pPr>
        <w:pStyle w:val="TOC3"/>
        <w:rPr>
          <w:rFonts w:asciiTheme="minorHAnsi" w:eastAsiaTheme="minorEastAsia" w:hAnsiTheme="minorHAnsi" w:cstheme="minorBidi"/>
          <w:sz w:val="22"/>
          <w:szCs w:val="22"/>
        </w:rPr>
      </w:pPr>
      <w:r w:rsidRPr="00BD03A7">
        <w:t>A.5.2.1</w:t>
      </w:r>
      <w:r w:rsidRPr="00BD03A7">
        <w:rPr>
          <w:lang w:eastAsia="zh-CN"/>
        </w:rPr>
        <w:t>1</w:t>
      </w:r>
      <w:r w:rsidRPr="00BD03A7">
        <w:rPr>
          <w:rFonts w:asciiTheme="minorHAnsi" w:eastAsiaTheme="minorEastAsia" w:hAnsiTheme="minorHAnsi"/>
          <w:sz w:val="22"/>
          <w:szCs w:val="22"/>
        </w:rPr>
        <w:tab/>
      </w:r>
      <w:r w:rsidRPr="006510E2">
        <w:rPr>
          <w:lang w:val="sv-SE"/>
        </w:rPr>
        <w:t>E-UTRAN FDD – UTRAN FDD Handover</w:t>
      </w:r>
      <w:r w:rsidRPr="006510E2">
        <w:rPr>
          <w:lang w:val="sv-SE" w:eastAsia="zh-CN"/>
        </w:rPr>
        <w:t xml:space="preserve"> for 5MHz Bandwidth</w:t>
      </w:r>
      <w:r>
        <w:tab/>
        <w:t>967</w:t>
      </w:r>
    </w:p>
    <w:p w:rsidR="00BD03A7" w:rsidRDefault="00BD03A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967</w:t>
      </w:r>
    </w:p>
    <w:p w:rsidR="00BD03A7" w:rsidRDefault="00BD03A7">
      <w:pPr>
        <w:pStyle w:val="TOC4"/>
        <w:rPr>
          <w:rFonts w:asciiTheme="minorHAnsi" w:eastAsiaTheme="minorEastAsia" w:hAnsiTheme="minorHAnsi" w:cstheme="minorBidi"/>
          <w:sz w:val="22"/>
          <w:szCs w:val="22"/>
        </w:rPr>
      </w:pPr>
      <w:r w:rsidRPr="00BD03A7">
        <w:t>A.5.2.</w:t>
      </w:r>
      <w:r w:rsidRPr="00BD03A7">
        <w:rPr>
          <w:lang w:eastAsia="zh-CN"/>
        </w:rPr>
        <w:t>11</w:t>
      </w:r>
      <w:r w:rsidRPr="00BD03A7">
        <w:t>.2</w:t>
      </w:r>
      <w:r w:rsidRPr="00BD03A7">
        <w:rPr>
          <w:rFonts w:asciiTheme="minorHAnsi" w:eastAsiaTheme="minorEastAsia" w:hAnsiTheme="minorHAnsi" w:cstheme="minorBidi"/>
          <w:sz w:val="22"/>
          <w:szCs w:val="22"/>
        </w:rPr>
        <w:tab/>
      </w:r>
      <w:r w:rsidRPr="006510E2">
        <w:rPr>
          <w:snapToGrid w:val="0"/>
        </w:rPr>
        <w:t>Test Requirements</w:t>
      </w:r>
      <w:r>
        <w:tab/>
        <w:t>967</w:t>
      </w:r>
    </w:p>
    <w:p w:rsidR="00BD03A7" w:rsidRDefault="00BD03A7">
      <w:pPr>
        <w:pStyle w:val="TOC4"/>
        <w:rPr>
          <w:rFonts w:asciiTheme="minorHAnsi" w:eastAsiaTheme="minorEastAsia" w:hAnsiTheme="minorHAnsi" w:cstheme="minorBidi"/>
          <w:sz w:val="22"/>
          <w:szCs w:val="22"/>
        </w:rPr>
      </w:pPr>
      <w:r w:rsidRPr="00BD03A7">
        <w:t>A.5.3</w:t>
      </w:r>
      <w:r w:rsidRPr="00BD03A7">
        <w:rPr>
          <w:rFonts w:asciiTheme="minorHAnsi" w:eastAsiaTheme="minorEastAsia" w:hAnsiTheme="minorHAnsi" w:cstheme="minorBidi"/>
          <w:sz w:val="22"/>
          <w:szCs w:val="22"/>
        </w:rPr>
        <w:tab/>
      </w:r>
      <w:r w:rsidRPr="006510E2">
        <w:rPr>
          <w:lang w:val="en-US"/>
        </w:rPr>
        <w:t>E-UTRAN Handover to Non-3GPP RATs</w:t>
      </w:r>
      <w:r>
        <w:tab/>
        <w:t>968</w:t>
      </w:r>
    </w:p>
    <w:p w:rsidR="00BD03A7" w:rsidRDefault="00BD03A7">
      <w:pPr>
        <w:pStyle w:val="TOC4"/>
        <w:rPr>
          <w:rFonts w:asciiTheme="minorHAnsi" w:eastAsiaTheme="minorEastAsia" w:hAnsiTheme="minorHAnsi" w:cstheme="minorBidi"/>
          <w:sz w:val="22"/>
          <w:szCs w:val="22"/>
        </w:rPr>
      </w:pPr>
      <w:r w:rsidRPr="00BD03A7">
        <w:t>A.5.3.1</w:t>
      </w:r>
      <w:r w:rsidRPr="00BD03A7">
        <w:rPr>
          <w:rFonts w:asciiTheme="minorHAnsi" w:eastAsiaTheme="minorEastAsia" w:hAnsiTheme="minorHAnsi" w:cstheme="minorBidi"/>
          <w:sz w:val="22"/>
          <w:szCs w:val="22"/>
        </w:rPr>
        <w:tab/>
      </w:r>
      <w:r w:rsidRPr="006510E2">
        <w:rPr>
          <w:lang w:val="en-US"/>
        </w:rPr>
        <w:t>E-UTRAN FDD – HRPD Handover</w:t>
      </w:r>
      <w:r>
        <w:tab/>
        <w:t>968</w:t>
      </w:r>
    </w:p>
    <w:p w:rsidR="00BD03A7" w:rsidRDefault="00BD03A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968</w:t>
      </w:r>
    </w:p>
    <w:p w:rsidR="00BD03A7" w:rsidRDefault="00BD03A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970</w:t>
      </w:r>
    </w:p>
    <w:p w:rsidR="00BD03A7" w:rsidRDefault="00BD03A7">
      <w:pPr>
        <w:pStyle w:val="TOC4"/>
        <w:rPr>
          <w:rFonts w:asciiTheme="minorHAnsi" w:eastAsiaTheme="minorEastAsia" w:hAnsiTheme="minorHAnsi" w:cstheme="minorBidi"/>
          <w:sz w:val="22"/>
          <w:szCs w:val="22"/>
        </w:rPr>
      </w:pPr>
      <w:r w:rsidRPr="00BD03A7">
        <w:t>A.5.3.2</w:t>
      </w:r>
      <w:r w:rsidRPr="00BD03A7">
        <w:rPr>
          <w:rFonts w:asciiTheme="minorHAnsi" w:eastAsiaTheme="minorEastAsia" w:hAnsiTheme="minorHAnsi" w:cstheme="minorBidi"/>
          <w:sz w:val="22"/>
          <w:szCs w:val="22"/>
        </w:rPr>
        <w:tab/>
      </w:r>
      <w:r w:rsidRPr="006510E2">
        <w:rPr>
          <w:lang w:val="en-US"/>
        </w:rPr>
        <w:t>E-UTRAN FDD – cdma2000 1X Handover</w:t>
      </w:r>
      <w:r>
        <w:tab/>
        <w:t>970</w:t>
      </w:r>
    </w:p>
    <w:p w:rsidR="00BD03A7" w:rsidRDefault="00BD03A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970</w:t>
      </w:r>
    </w:p>
    <w:p w:rsidR="00BD03A7" w:rsidRDefault="00BD03A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973</w:t>
      </w:r>
    </w:p>
    <w:p w:rsidR="00BD03A7" w:rsidRDefault="00BD03A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973</w:t>
      </w:r>
    </w:p>
    <w:p w:rsidR="00BD03A7" w:rsidRDefault="00BD03A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973</w:t>
      </w:r>
    </w:p>
    <w:p w:rsidR="00BD03A7" w:rsidRDefault="00BD03A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975</w:t>
      </w:r>
    </w:p>
    <w:p w:rsidR="00BD03A7" w:rsidRDefault="00BD03A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976</w:t>
      </w:r>
    </w:p>
    <w:p w:rsidR="00BD03A7" w:rsidRDefault="00BD03A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976</w:t>
      </w:r>
    </w:p>
    <w:p w:rsidR="00BD03A7" w:rsidRDefault="00BD03A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977</w:t>
      </w:r>
    </w:p>
    <w:p w:rsidR="00BD03A7" w:rsidRDefault="00BD03A7">
      <w:pPr>
        <w:pStyle w:val="TOC3"/>
        <w:rPr>
          <w:rFonts w:asciiTheme="minorHAnsi" w:eastAsiaTheme="minorEastAsia" w:hAnsiTheme="minorHAnsi" w:cstheme="minorBidi"/>
          <w:sz w:val="22"/>
          <w:szCs w:val="22"/>
        </w:rPr>
      </w:pPr>
      <w:r w:rsidRPr="00BD03A7">
        <w:t>A.5.3.</w:t>
      </w:r>
      <w:r w:rsidRPr="00BD03A7">
        <w:rPr>
          <w:lang w:eastAsia="zh-CN"/>
        </w:rPr>
        <w:t>5</w:t>
      </w:r>
      <w:r w:rsidRPr="00BD03A7">
        <w:rPr>
          <w:rFonts w:asciiTheme="minorHAnsi" w:eastAsiaTheme="minorEastAsia" w:hAnsiTheme="minorHAnsi" w:cstheme="minorBidi"/>
          <w:sz w:val="22"/>
          <w:szCs w:val="22"/>
        </w:rPr>
        <w:tab/>
      </w:r>
      <w:r w:rsidRPr="006510E2">
        <w:rPr>
          <w:lang w:val="sv-SE"/>
        </w:rPr>
        <w:t xml:space="preserve">E-UTRAN </w:t>
      </w:r>
      <w:r w:rsidRPr="006510E2">
        <w:rPr>
          <w:lang w:val="sv-SE" w:eastAsia="zh-CN"/>
        </w:rPr>
        <w:t>T</w:t>
      </w:r>
      <w:r w:rsidRPr="006510E2">
        <w:rPr>
          <w:lang w:val="sv-SE"/>
        </w:rPr>
        <w:t>DD – HRPD Handover</w:t>
      </w:r>
      <w:r>
        <w:tab/>
        <w:t>978</w:t>
      </w:r>
    </w:p>
    <w:p w:rsidR="00BD03A7" w:rsidRDefault="00BD03A7">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978</w:t>
      </w:r>
    </w:p>
    <w:p w:rsidR="00BD03A7" w:rsidRDefault="00BD03A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980</w:t>
      </w:r>
    </w:p>
    <w:p w:rsidR="00BD03A7" w:rsidRDefault="00BD03A7">
      <w:pPr>
        <w:pStyle w:val="TOC3"/>
        <w:rPr>
          <w:rFonts w:asciiTheme="minorHAnsi" w:eastAsiaTheme="minorEastAsia" w:hAnsiTheme="minorHAnsi" w:cstheme="minorBidi"/>
          <w:sz w:val="22"/>
          <w:szCs w:val="22"/>
        </w:rPr>
      </w:pPr>
      <w:r w:rsidRPr="00BD03A7">
        <w:t>A.5.3.6</w:t>
      </w:r>
      <w:r w:rsidRPr="00BD03A7">
        <w:rPr>
          <w:rFonts w:asciiTheme="minorHAnsi" w:eastAsiaTheme="minorEastAsia" w:hAnsiTheme="minorHAnsi" w:cstheme="minorBidi"/>
          <w:sz w:val="22"/>
          <w:szCs w:val="22"/>
        </w:rPr>
        <w:tab/>
      </w:r>
      <w:r w:rsidRPr="006510E2">
        <w:rPr>
          <w:lang w:val="en-US"/>
        </w:rPr>
        <w:t>E-UTRAN TDD – cdma2000 1X Handover</w:t>
      </w:r>
      <w:r>
        <w:tab/>
        <w:t>981</w:t>
      </w:r>
    </w:p>
    <w:p w:rsidR="00BD03A7" w:rsidRDefault="00BD03A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981</w:t>
      </w:r>
    </w:p>
    <w:p w:rsidR="00BD03A7" w:rsidRDefault="00BD03A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984</w:t>
      </w:r>
    </w:p>
    <w:p w:rsidR="00BD03A7" w:rsidRDefault="00BD03A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984</w:t>
      </w:r>
    </w:p>
    <w:p w:rsidR="00BD03A7" w:rsidRDefault="00BD03A7">
      <w:pPr>
        <w:pStyle w:val="TOC2"/>
        <w:rPr>
          <w:rFonts w:asciiTheme="minorHAnsi" w:eastAsiaTheme="minorEastAsia" w:hAnsiTheme="minorHAnsi" w:cstheme="minorBidi"/>
          <w:sz w:val="22"/>
          <w:szCs w:val="22"/>
        </w:rPr>
      </w:pPr>
      <w:r w:rsidRPr="00BD03A7">
        <w:t>A.6.1</w:t>
      </w:r>
      <w:r w:rsidRPr="00BD03A7">
        <w:rPr>
          <w:rFonts w:asciiTheme="minorHAnsi" w:eastAsiaTheme="minorEastAsia" w:hAnsiTheme="minorHAnsi"/>
          <w:sz w:val="22"/>
          <w:szCs w:val="22"/>
        </w:rPr>
        <w:tab/>
      </w:r>
      <w:r w:rsidRPr="006510E2">
        <w:rPr>
          <w:rFonts w:cs="v4.2.0"/>
        </w:rPr>
        <w:t>RRC Re-establishment</w:t>
      </w:r>
      <w:r>
        <w:tab/>
        <w:t>984</w:t>
      </w:r>
    </w:p>
    <w:p w:rsidR="00BD03A7" w:rsidRDefault="00BD03A7">
      <w:pPr>
        <w:pStyle w:val="TOC3"/>
        <w:rPr>
          <w:rFonts w:asciiTheme="minorHAnsi" w:eastAsiaTheme="minorEastAsia" w:hAnsiTheme="minorHAnsi" w:cstheme="minorBidi"/>
          <w:sz w:val="22"/>
          <w:szCs w:val="22"/>
        </w:rPr>
      </w:pPr>
      <w:r w:rsidRPr="00BD03A7">
        <w:t>A.6.1.1</w:t>
      </w:r>
      <w:r w:rsidRPr="00BD03A7">
        <w:rPr>
          <w:rFonts w:asciiTheme="minorHAnsi" w:eastAsiaTheme="minorEastAsia" w:hAnsiTheme="minorHAnsi"/>
          <w:sz w:val="22"/>
          <w:szCs w:val="22"/>
        </w:rPr>
        <w:tab/>
      </w:r>
      <w:r w:rsidRPr="006510E2">
        <w:rPr>
          <w:rFonts w:cs="v4.2.0"/>
          <w:snapToGrid w:val="0"/>
        </w:rPr>
        <w:t>E-UTRAN FDD Intra-frequency RRC Re-establishment</w:t>
      </w:r>
      <w:r>
        <w:tab/>
        <w:t>984</w:t>
      </w:r>
    </w:p>
    <w:p w:rsidR="00BD03A7" w:rsidRDefault="00BD03A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6510E2">
        <w:rPr>
          <w:snapToGrid w:val="0"/>
        </w:rPr>
        <w:t>Test Purpose and Environment</w:t>
      </w:r>
      <w:r>
        <w:tab/>
        <w:t>984</w:t>
      </w:r>
    </w:p>
    <w:p w:rsidR="00BD03A7" w:rsidRDefault="00BD03A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985</w:t>
      </w:r>
    </w:p>
    <w:p w:rsidR="00BD03A7" w:rsidRDefault="00BD03A7">
      <w:pPr>
        <w:pStyle w:val="TOC3"/>
        <w:rPr>
          <w:rFonts w:asciiTheme="minorHAnsi" w:eastAsiaTheme="minorEastAsia" w:hAnsiTheme="minorHAnsi" w:cstheme="minorBidi"/>
          <w:sz w:val="22"/>
          <w:szCs w:val="22"/>
        </w:rPr>
      </w:pPr>
      <w:r w:rsidRPr="00BD03A7">
        <w:t>A.6.1.2</w:t>
      </w:r>
      <w:r w:rsidRPr="00BD03A7">
        <w:rPr>
          <w:rFonts w:asciiTheme="minorHAnsi" w:eastAsiaTheme="minorEastAsia" w:hAnsiTheme="minorHAnsi"/>
          <w:sz w:val="22"/>
          <w:szCs w:val="22"/>
        </w:rPr>
        <w:tab/>
      </w:r>
      <w:r w:rsidRPr="006510E2">
        <w:rPr>
          <w:rFonts w:cs="v4.2.0"/>
          <w:snapToGrid w:val="0"/>
        </w:rPr>
        <w:t>E-UTRAN FDD Inter-frequency RRC Re-establishment</w:t>
      </w:r>
      <w:r>
        <w:tab/>
        <w:t>986</w:t>
      </w:r>
    </w:p>
    <w:p w:rsidR="00BD03A7" w:rsidRDefault="00BD03A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6510E2">
        <w:rPr>
          <w:snapToGrid w:val="0"/>
        </w:rPr>
        <w:t>Test Purpose and Environment</w:t>
      </w:r>
      <w:r>
        <w:tab/>
        <w:t>986</w:t>
      </w:r>
    </w:p>
    <w:p w:rsidR="00BD03A7" w:rsidRDefault="00BD03A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987</w:t>
      </w:r>
    </w:p>
    <w:p w:rsidR="00BD03A7" w:rsidRDefault="00BD03A7">
      <w:pPr>
        <w:pStyle w:val="TOC3"/>
        <w:rPr>
          <w:rFonts w:asciiTheme="minorHAnsi" w:eastAsiaTheme="minorEastAsia" w:hAnsiTheme="minorHAnsi" w:cstheme="minorBidi"/>
          <w:sz w:val="22"/>
          <w:szCs w:val="22"/>
        </w:rPr>
      </w:pPr>
      <w:r w:rsidRPr="00BD03A7">
        <w:t>A.6.1.3</w:t>
      </w:r>
      <w:r w:rsidRPr="00BD03A7">
        <w:rPr>
          <w:rFonts w:asciiTheme="minorHAnsi" w:eastAsiaTheme="minorEastAsia" w:hAnsiTheme="minorHAnsi"/>
          <w:sz w:val="22"/>
          <w:szCs w:val="22"/>
        </w:rPr>
        <w:tab/>
      </w:r>
      <w:r w:rsidRPr="006510E2">
        <w:rPr>
          <w:rFonts w:cs="v4.2.0"/>
          <w:snapToGrid w:val="0"/>
        </w:rPr>
        <w:t>E-UTRAN TDD Intra-frequency RRC Re-establishment</w:t>
      </w:r>
      <w:r>
        <w:tab/>
        <w:t>988</w:t>
      </w:r>
    </w:p>
    <w:p w:rsidR="00BD03A7" w:rsidRDefault="00BD03A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6510E2">
        <w:rPr>
          <w:snapToGrid w:val="0"/>
        </w:rPr>
        <w:t>Test Purpose and Environment</w:t>
      </w:r>
      <w:r>
        <w:tab/>
        <w:t>988</w:t>
      </w:r>
    </w:p>
    <w:p w:rsidR="00BD03A7" w:rsidRDefault="00BD03A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989</w:t>
      </w:r>
    </w:p>
    <w:p w:rsidR="00BD03A7" w:rsidRDefault="00BD03A7">
      <w:pPr>
        <w:pStyle w:val="TOC3"/>
        <w:rPr>
          <w:rFonts w:asciiTheme="minorHAnsi" w:eastAsiaTheme="minorEastAsia" w:hAnsiTheme="minorHAnsi" w:cstheme="minorBidi"/>
          <w:sz w:val="22"/>
          <w:szCs w:val="22"/>
        </w:rPr>
      </w:pPr>
      <w:r w:rsidRPr="00BD03A7">
        <w:t>A.6.1.4</w:t>
      </w:r>
      <w:r w:rsidRPr="00BD03A7">
        <w:rPr>
          <w:rFonts w:asciiTheme="minorHAnsi" w:eastAsiaTheme="minorEastAsia" w:hAnsiTheme="minorHAnsi" w:cstheme="minorBidi"/>
          <w:sz w:val="22"/>
          <w:szCs w:val="22"/>
        </w:rPr>
        <w:tab/>
      </w:r>
      <w:r w:rsidRPr="006510E2">
        <w:rPr>
          <w:snapToGrid w:val="0"/>
        </w:rPr>
        <w:t>E-UTRAN TDD Inter-frequency RRC Re-establishment</w:t>
      </w:r>
      <w:r>
        <w:tab/>
        <w:t>990</w:t>
      </w:r>
    </w:p>
    <w:p w:rsidR="00BD03A7" w:rsidRDefault="00BD03A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6510E2">
        <w:rPr>
          <w:snapToGrid w:val="0"/>
        </w:rPr>
        <w:t>Test Purpose and Environment</w:t>
      </w:r>
      <w:r>
        <w:tab/>
        <w:t>990</w:t>
      </w:r>
    </w:p>
    <w:p w:rsidR="00BD03A7" w:rsidRDefault="00BD03A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991</w:t>
      </w:r>
    </w:p>
    <w:p w:rsidR="00BD03A7" w:rsidRDefault="00BD03A7">
      <w:pPr>
        <w:pStyle w:val="TOC3"/>
        <w:rPr>
          <w:rFonts w:asciiTheme="minorHAnsi" w:eastAsiaTheme="minorEastAsia" w:hAnsiTheme="minorHAnsi" w:cstheme="minorBidi"/>
          <w:sz w:val="22"/>
          <w:szCs w:val="22"/>
        </w:rPr>
      </w:pPr>
      <w:r w:rsidRPr="00BD03A7">
        <w:t>A.6.1.</w:t>
      </w:r>
      <w:r w:rsidRPr="00BD03A7">
        <w:rPr>
          <w:lang w:eastAsia="zh-CN"/>
        </w:rPr>
        <w:t>5</w:t>
      </w:r>
      <w:r w:rsidRPr="00BD03A7">
        <w:rPr>
          <w:rFonts w:asciiTheme="minorHAnsi" w:eastAsiaTheme="minorEastAsia" w:hAnsiTheme="minorHAnsi" w:cstheme="minorBidi"/>
          <w:sz w:val="22"/>
          <w:szCs w:val="22"/>
        </w:rPr>
        <w:tab/>
      </w:r>
      <w:r w:rsidRPr="006510E2">
        <w:rPr>
          <w:snapToGrid w:val="0"/>
        </w:rPr>
        <w:t>E-UTRAN FDD Intra-frequency RRC Re-establishment</w:t>
      </w:r>
      <w:r w:rsidRPr="006510E2">
        <w:rPr>
          <w:snapToGrid w:val="0"/>
          <w:lang w:eastAsia="zh-CN"/>
        </w:rPr>
        <w:t xml:space="preserve"> for 5MHz bandwidth</w:t>
      </w:r>
      <w:r>
        <w:tab/>
        <w:t>992</w:t>
      </w:r>
    </w:p>
    <w:p w:rsidR="00BD03A7" w:rsidRDefault="00BD03A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6510E2">
        <w:rPr>
          <w:snapToGrid w:val="0"/>
        </w:rPr>
        <w:t>Test Purpose and Environment</w:t>
      </w:r>
      <w:r>
        <w:tab/>
        <w:t>992</w:t>
      </w:r>
    </w:p>
    <w:p w:rsidR="00BD03A7" w:rsidRDefault="00BD03A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992</w:t>
      </w:r>
    </w:p>
    <w:p w:rsidR="00BD03A7" w:rsidRDefault="00BD03A7">
      <w:pPr>
        <w:pStyle w:val="TOC3"/>
        <w:rPr>
          <w:rFonts w:asciiTheme="minorHAnsi" w:eastAsiaTheme="minorEastAsia" w:hAnsiTheme="minorHAnsi" w:cstheme="minorBidi"/>
          <w:sz w:val="22"/>
          <w:szCs w:val="22"/>
        </w:rPr>
      </w:pPr>
      <w:r w:rsidRPr="00BD03A7">
        <w:t>A.6.1.6</w:t>
      </w:r>
      <w:r w:rsidRPr="00BD03A7">
        <w:rPr>
          <w:rFonts w:asciiTheme="minorHAnsi" w:eastAsiaTheme="minorEastAsia" w:hAnsiTheme="minorHAnsi" w:cstheme="minorBidi"/>
          <w:sz w:val="22"/>
          <w:szCs w:val="22"/>
        </w:rPr>
        <w:tab/>
      </w:r>
      <w:r w:rsidRPr="006510E2">
        <w:rPr>
          <w:snapToGrid w:val="0"/>
        </w:rPr>
        <w:t>E-UTRAN FD-FDD Intra-frequency RRC Re-establishment for UE category 0</w:t>
      </w:r>
      <w:r>
        <w:tab/>
        <w:t>992</w:t>
      </w:r>
    </w:p>
    <w:p w:rsidR="00BD03A7" w:rsidRDefault="00BD03A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6510E2">
        <w:rPr>
          <w:snapToGrid w:val="0"/>
        </w:rPr>
        <w:t>Test Purpose and Environment</w:t>
      </w:r>
      <w:r>
        <w:tab/>
        <w:t>992</w:t>
      </w:r>
    </w:p>
    <w:p w:rsidR="00BD03A7" w:rsidRDefault="00BD03A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994</w:t>
      </w:r>
    </w:p>
    <w:p w:rsidR="00BD03A7" w:rsidRDefault="00BD03A7">
      <w:pPr>
        <w:pStyle w:val="TOC3"/>
        <w:rPr>
          <w:rFonts w:asciiTheme="minorHAnsi" w:eastAsiaTheme="minorEastAsia" w:hAnsiTheme="minorHAnsi" w:cstheme="minorBidi"/>
          <w:sz w:val="22"/>
          <w:szCs w:val="22"/>
        </w:rPr>
      </w:pPr>
      <w:r w:rsidRPr="00BD03A7">
        <w:t>A.6.1.7</w:t>
      </w:r>
      <w:r w:rsidRPr="00BD03A7">
        <w:rPr>
          <w:rFonts w:asciiTheme="minorHAnsi" w:eastAsiaTheme="minorEastAsia" w:hAnsiTheme="minorHAnsi" w:cstheme="minorBidi"/>
          <w:sz w:val="22"/>
          <w:szCs w:val="22"/>
        </w:rPr>
        <w:tab/>
      </w:r>
      <w:r w:rsidRPr="006510E2">
        <w:rPr>
          <w:snapToGrid w:val="0"/>
        </w:rPr>
        <w:t>E-UTRAN HD-FDD Intra-frequency RRC Re-establishment for UE category 0</w:t>
      </w:r>
      <w:r>
        <w:tab/>
        <w:t>995</w:t>
      </w:r>
    </w:p>
    <w:p w:rsidR="00BD03A7" w:rsidRDefault="00BD03A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6510E2">
        <w:rPr>
          <w:snapToGrid w:val="0"/>
        </w:rPr>
        <w:t>Test Purpose and Environment</w:t>
      </w:r>
      <w:r>
        <w:tab/>
        <w:t>995</w:t>
      </w:r>
    </w:p>
    <w:p w:rsidR="00BD03A7" w:rsidRDefault="00BD03A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996</w:t>
      </w:r>
    </w:p>
    <w:p w:rsidR="00BD03A7" w:rsidRDefault="00BD03A7">
      <w:pPr>
        <w:pStyle w:val="TOC3"/>
        <w:rPr>
          <w:rFonts w:asciiTheme="minorHAnsi" w:eastAsiaTheme="minorEastAsia" w:hAnsiTheme="minorHAnsi" w:cstheme="minorBidi"/>
          <w:sz w:val="22"/>
          <w:szCs w:val="22"/>
        </w:rPr>
      </w:pPr>
      <w:r w:rsidRPr="00BD03A7">
        <w:t>A.6.1.8</w:t>
      </w:r>
      <w:r w:rsidRPr="00BD03A7">
        <w:rPr>
          <w:rFonts w:asciiTheme="minorHAnsi" w:eastAsiaTheme="minorEastAsia" w:hAnsiTheme="minorHAnsi" w:cstheme="minorBidi"/>
          <w:sz w:val="22"/>
          <w:szCs w:val="22"/>
        </w:rPr>
        <w:tab/>
      </w:r>
      <w:r w:rsidRPr="006510E2">
        <w:rPr>
          <w:snapToGrid w:val="0"/>
        </w:rPr>
        <w:t>E-UTRAN TDD Intra-frequency RRC Re-establishment for UE category 0</w:t>
      </w:r>
      <w:r>
        <w:tab/>
        <w:t>997</w:t>
      </w:r>
    </w:p>
    <w:p w:rsidR="00BD03A7" w:rsidRDefault="00BD03A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6510E2">
        <w:rPr>
          <w:snapToGrid w:val="0"/>
        </w:rPr>
        <w:t>Test Purpose and Environment</w:t>
      </w:r>
      <w:r>
        <w:tab/>
        <w:t>997</w:t>
      </w:r>
    </w:p>
    <w:p w:rsidR="00BD03A7" w:rsidRDefault="00BD03A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998</w:t>
      </w:r>
    </w:p>
    <w:p w:rsidR="00BD03A7" w:rsidRDefault="00BD03A7">
      <w:pPr>
        <w:pStyle w:val="TOC3"/>
        <w:rPr>
          <w:rFonts w:asciiTheme="minorHAnsi" w:eastAsiaTheme="minorEastAsia" w:hAnsiTheme="minorHAnsi" w:cstheme="minorBidi"/>
          <w:sz w:val="22"/>
          <w:szCs w:val="22"/>
        </w:rPr>
      </w:pPr>
      <w:r w:rsidRPr="00BD03A7">
        <w:t>A.6.1.9</w:t>
      </w:r>
      <w:r w:rsidRPr="00BD03A7">
        <w:rPr>
          <w:rFonts w:asciiTheme="minorHAnsi" w:eastAsiaTheme="minorEastAsia" w:hAnsiTheme="minorHAnsi" w:cstheme="minorBidi"/>
          <w:sz w:val="22"/>
          <w:szCs w:val="22"/>
        </w:rPr>
        <w:tab/>
      </w:r>
      <w:r w:rsidRPr="006510E2">
        <w:rPr>
          <w:snapToGrid w:val="0"/>
        </w:rPr>
        <w:t>E-UTRAN FD-FDD Intra-frequency RRC Re-establishment for Cat-M1 UE in CEModeA</w:t>
      </w:r>
      <w:r>
        <w:tab/>
        <w:t>999</w:t>
      </w:r>
    </w:p>
    <w:p w:rsidR="00BD03A7" w:rsidRDefault="00BD03A7">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6510E2">
        <w:rPr>
          <w:snapToGrid w:val="0"/>
        </w:rPr>
        <w:t>Test Purpose and Environment</w:t>
      </w:r>
      <w:r>
        <w:tab/>
        <w:t>999</w:t>
      </w:r>
    </w:p>
    <w:p w:rsidR="00BD03A7" w:rsidRDefault="00BD03A7">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1000</w:t>
      </w:r>
    </w:p>
    <w:p w:rsidR="00BD03A7" w:rsidRDefault="00BD03A7">
      <w:pPr>
        <w:pStyle w:val="TOC3"/>
        <w:rPr>
          <w:rFonts w:asciiTheme="minorHAnsi" w:eastAsiaTheme="minorEastAsia" w:hAnsiTheme="minorHAnsi" w:cstheme="minorBidi"/>
          <w:sz w:val="22"/>
          <w:szCs w:val="22"/>
        </w:rPr>
      </w:pPr>
      <w:r w:rsidRPr="00BD03A7">
        <w:t>A.6.1.10</w:t>
      </w:r>
      <w:r w:rsidRPr="00BD03A7">
        <w:rPr>
          <w:rFonts w:asciiTheme="minorHAnsi" w:eastAsiaTheme="minorEastAsia" w:hAnsiTheme="minorHAnsi" w:cstheme="minorBidi"/>
          <w:sz w:val="22"/>
          <w:szCs w:val="22"/>
        </w:rPr>
        <w:tab/>
      </w:r>
      <w:r w:rsidRPr="006510E2">
        <w:rPr>
          <w:snapToGrid w:val="0"/>
        </w:rPr>
        <w:t>E-UTRAN HD-FDD Intra-frequency RRC Re-establishment for Cat-M1 UE in CEModeA</w:t>
      </w:r>
      <w:r>
        <w:tab/>
        <w:t>1001</w:t>
      </w:r>
    </w:p>
    <w:p w:rsidR="00BD03A7" w:rsidRDefault="00BD03A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6510E2">
        <w:rPr>
          <w:snapToGrid w:val="0"/>
        </w:rPr>
        <w:t>Test Purpose and Environment</w:t>
      </w:r>
      <w:r>
        <w:tab/>
        <w:t>1001</w:t>
      </w:r>
    </w:p>
    <w:p w:rsidR="00BD03A7" w:rsidRDefault="00BD03A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1002</w:t>
      </w:r>
    </w:p>
    <w:p w:rsidR="00BD03A7" w:rsidRDefault="00BD03A7">
      <w:pPr>
        <w:pStyle w:val="TOC3"/>
        <w:rPr>
          <w:rFonts w:asciiTheme="minorHAnsi" w:eastAsiaTheme="minorEastAsia" w:hAnsiTheme="minorHAnsi" w:cstheme="minorBidi"/>
          <w:sz w:val="22"/>
          <w:szCs w:val="22"/>
        </w:rPr>
      </w:pPr>
      <w:r w:rsidRPr="00BD03A7">
        <w:t>A.6.1.11</w:t>
      </w:r>
      <w:r w:rsidRPr="00BD03A7">
        <w:rPr>
          <w:rFonts w:asciiTheme="minorHAnsi" w:eastAsiaTheme="minorEastAsia" w:hAnsiTheme="minorHAnsi" w:cstheme="minorBidi"/>
          <w:sz w:val="22"/>
          <w:szCs w:val="22"/>
        </w:rPr>
        <w:tab/>
      </w:r>
      <w:r w:rsidRPr="006510E2">
        <w:rPr>
          <w:snapToGrid w:val="0"/>
        </w:rPr>
        <w:t>E-UTRAN TDD Intra-frequency RRC Re-establishment for Cat-M1 UE in CEModeA</w:t>
      </w:r>
      <w:r>
        <w:tab/>
        <w:t>1003</w:t>
      </w:r>
    </w:p>
    <w:p w:rsidR="00BD03A7" w:rsidRDefault="00BD03A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6510E2">
        <w:rPr>
          <w:snapToGrid w:val="0"/>
        </w:rPr>
        <w:t>Test Purpose and Environment</w:t>
      </w:r>
      <w:r>
        <w:tab/>
        <w:t>1003</w:t>
      </w:r>
    </w:p>
    <w:p w:rsidR="00BD03A7" w:rsidRDefault="00BD03A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1004</w:t>
      </w:r>
    </w:p>
    <w:p w:rsidR="00BD03A7" w:rsidRDefault="00BD03A7">
      <w:pPr>
        <w:pStyle w:val="TOC3"/>
        <w:rPr>
          <w:rFonts w:asciiTheme="minorHAnsi" w:eastAsiaTheme="minorEastAsia" w:hAnsiTheme="minorHAnsi" w:cstheme="minorBidi"/>
          <w:sz w:val="22"/>
          <w:szCs w:val="22"/>
        </w:rPr>
      </w:pPr>
      <w:r w:rsidRPr="00BD03A7">
        <w:t>A.6.1.12</w:t>
      </w:r>
      <w:r w:rsidRPr="00BD03A7">
        <w:rPr>
          <w:rFonts w:asciiTheme="minorHAnsi" w:eastAsiaTheme="minorEastAsia" w:hAnsiTheme="minorHAnsi" w:cstheme="minorBidi"/>
          <w:sz w:val="22"/>
          <w:szCs w:val="22"/>
        </w:rPr>
        <w:tab/>
      </w:r>
      <w:r w:rsidRPr="006510E2">
        <w:rPr>
          <w:snapToGrid w:val="0"/>
        </w:rPr>
        <w:t>E-UTRAN FD-FDD Intra-frequency RRC Re-establishment for Cat-M1 UE in CEModeB</w:t>
      </w:r>
      <w:r>
        <w:tab/>
        <w:t>1005</w:t>
      </w:r>
    </w:p>
    <w:p w:rsidR="00BD03A7" w:rsidRDefault="00BD03A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6510E2">
        <w:rPr>
          <w:snapToGrid w:val="0"/>
        </w:rPr>
        <w:t>Test Purpose and Environment</w:t>
      </w:r>
      <w:r>
        <w:tab/>
        <w:t>1005</w:t>
      </w:r>
    </w:p>
    <w:p w:rsidR="00BD03A7" w:rsidRDefault="00BD03A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1006</w:t>
      </w:r>
    </w:p>
    <w:p w:rsidR="00BD03A7" w:rsidRDefault="00BD03A7">
      <w:pPr>
        <w:pStyle w:val="TOC3"/>
        <w:rPr>
          <w:rFonts w:asciiTheme="minorHAnsi" w:eastAsiaTheme="minorEastAsia" w:hAnsiTheme="minorHAnsi" w:cstheme="minorBidi"/>
          <w:sz w:val="22"/>
          <w:szCs w:val="22"/>
        </w:rPr>
      </w:pPr>
      <w:r w:rsidRPr="00BD03A7">
        <w:t>A.6.1.13</w:t>
      </w:r>
      <w:r w:rsidRPr="00BD03A7">
        <w:rPr>
          <w:rFonts w:asciiTheme="minorHAnsi" w:eastAsiaTheme="minorEastAsia" w:hAnsiTheme="minorHAnsi" w:cstheme="minorBidi"/>
          <w:sz w:val="22"/>
          <w:szCs w:val="22"/>
        </w:rPr>
        <w:tab/>
      </w:r>
      <w:r w:rsidRPr="006510E2">
        <w:rPr>
          <w:snapToGrid w:val="0"/>
        </w:rPr>
        <w:t>E-UTRAN HD-FDD Intra-frequency RRC Re-establishment for Cat-M1 UE in CEModeB</w:t>
      </w:r>
      <w:r>
        <w:tab/>
        <w:t>1007</w:t>
      </w:r>
    </w:p>
    <w:p w:rsidR="00BD03A7" w:rsidRDefault="00BD03A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6510E2">
        <w:rPr>
          <w:snapToGrid w:val="0"/>
        </w:rPr>
        <w:t>Test Purpose and Environment</w:t>
      </w:r>
      <w:r>
        <w:tab/>
        <w:t>1007</w:t>
      </w:r>
    </w:p>
    <w:p w:rsidR="00BD03A7" w:rsidRDefault="00BD03A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1008</w:t>
      </w:r>
    </w:p>
    <w:p w:rsidR="00BD03A7" w:rsidRDefault="00BD03A7">
      <w:pPr>
        <w:pStyle w:val="TOC3"/>
        <w:rPr>
          <w:rFonts w:asciiTheme="minorHAnsi" w:eastAsiaTheme="minorEastAsia" w:hAnsiTheme="minorHAnsi" w:cstheme="minorBidi"/>
          <w:sz w:val="22"/>
          <w:szCs w:val="22"/>
        </w:rPr>
      </w:pPr>
      <w:r w:rsidRPr="00BD03A7">
        <w:t>A.6.1.14</w:t>
      </w:r>
      <w:r w:rsidRPr="00BD03A7">
        <w:rPr>
          <w:rFonts w:asciiTheme="minorHAnsi" w:eastAsiaTheme="minorEastAsia" w:hAnsiTheme="minorHAnsi" w:cstheme="minorBidi"/>
          <w:sz w:val="22"/>
          <w:szCs w:val="22"/>
        </w:rPr>
        <w:tab/>
      </w:r>
      <w:r w:rsidRPr="006510E2">
        <w:rPr>
          <w:snapToGrid w:val="0"/>
        </w:rPr>
        <w:t>E-UTRAN TDD Intra-frequency RRC Re-establishment for Cat-M1 UE in CEModeB</w:t>
      </w:r>
      <w:r>
        <w:tab/>
        <w:t>1009</w:t>
      </w:r>
    </w:p>
    <w:p w:rsidR="00BD03A7" w:rsidRDefault="00BD03A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6510E2">
        <w:rPr>
          <w:snapToGrid w:val="0"/>
        </w:rPr>
        <w:t>Test Purpose and Environment</w:t>
      </w:r>
      <w:r>
        <w:tab/>
        <w:t>1009</w:t>
      </w:r>
    </w:p>
    <w:p w:rsidR="00BD03A7" w:rsidRDefault="00BD03A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1010</w:t>
      </w:r>
    </w:p>
    <w:p w:rsidR="00BD03A7" w:rsidRDefault="00BD03A7">
      <w:pPr>
        <w:pStyle w:val="TOC3"/>
        <w:rPr>
          <w:rFonts w:asciiTheme="minorHAnsi" w:eastAsiaTheme="minorEastAsia" w:hAnsiTheme="minorHAnsi" w:cstheme="minorBidi"/>
          <w:sz w:val="22"/>
          <w:szCs w:val="22"/>
        </w:rPr>
      </w:pPr>
      <w:r w:rsidRPr="00BD03A7">
        <w:t>A.6.1.15</w:t>
      </w:r>
      <w:r w:rsidRPr="00BD03A7">
        <w:rPr>
          <w:rFonts w:asciiTheme="minorHAnsi" w:eastAsiaTheme="minorEastAsia" w:hAnsiTheme="minorHAnsi" w:cstheme="minorBidi"/>
          <w:sz w:val="22"/>
          <w:szCs w:val="22"/>
        </w:rPr>
        <w:tab/>
      </w:r>
      <w:r w:rsidRPr="006510E2">
        <w:rPr>
          <w:snapToGrid w:val="0"/>
        </w:rPr>
        <w:t>HD-FDD Intra-frequency RRC Re-establishment for UE</w:t>
      </w:r>
      <w:r w:rsidRPr="006510E2">
        <w:rPr>
          <w:snapToGrid w:val="0"/>
          <w:lang w:eastAsia="zh-CN"/>
        </w:rPr>
        <w:t xml:space="preserve"> category NB1 in In-Band mode under enhanced coverage</w:t>
      </w:r>
      <w:r>
        <w:tab/>
        <w:t>1011</w:t>
      </w:r>
    </w:p>
    <w:p w:rsidR="00BD03A7" w:rsidRDefault="00BD03A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6510E2">
        <w:rPr>
          <w:snapToGrid w:val="0"/>
        </w:rPr>
        <w:t>Test Purpose and Environment</w:t>
      </w:r>
      <w:r>
        <w:tab/>
        <w:t>1011</w:t>
      </w:r>
    </w:p>
    <w:p w:rsidR="00BD03A7" w:rsidRDefault="00BD03A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1013</w:t>
      </w:r>
    </w:p>
    <w:p w:rsidR="00BD03A7" w:rsidRDefault="00BD03A7">
      <w:pPr>
        <w:pStyle w:val="TOC3"/>
        <w:rPr>
          <w:rFonts w:asciiTheme="minorHAnsi" w:eastAsiaTheme="minorEastAsia" w:hAnsiTheme="minorHAnsi" w:cstheme="minorBidi"/>
          <w:sz w:val="22"/>
          <w:szCs w:val="22"/>
        </w:rPr>
      </w:pPr>
      <w:r w:rsidRPr="00BD03A7">
        <w:t>A.6.1.16</w:t>
      </w:r>
      <w:r w:rsidRPr="00BD03A7">
        <w:rPr>
          <w:rFonts w:asciiTheme="minorHAnsi" w:eastAsiaTheme="minorEastAsia" w:hAnsiTheme="minorHAnsi" w:cstheme="minorBidi"/>
          <w:sz w:val="22"/>
          <w:szCs w:val="22"/>
        </w:rPr>
        <w:tab/>
      </w:r>
      <w:r w:rsidRPr="006510E2">
        <w:rPr>
          <w:snapToGrid w:val="0"/>
        </w:rPr>
        <w:t>HD-FDD Int</w:t>
      </w:r>
      <w:r w:rsidRPr="006510E2">
        <w:rPr>
          <w:snapToGrid w:val="0"/>
          <w:lang w:eastAsia="zh-CN"/>
        </w:rPr>
        <w:t>er</w:t>
      </w:r>
      <w:r w:rsidRPr="006510E2">
        <w:rPr>
          <w:snapToGrid w:val="0"/>
        </w:rPr>
        <w:t>-frequency RRC Re-establishment for UE</w:t>
      </w:r>
      <w:r w:rsidRPr="006510E2">
        <w:rPr>
          <w:snapToGrid w:val="0"/>
          <w:lang w:eastAsia="zh-CN"/>
        </w:rPr>
        <w:t xml:space="preserve"> category NB1 in In-Band mode under </w:t>
      </w:r>
      <w:r w:rsidRPr="006510E2">
        <w:rPr>
          <w:rFonts w:cs="Intel Clear Light"/>
          <w:lang w:eastAsia="zh-CN"/>
        </w:rPr>
        <w:t>normal</w:t>
      </w:r>
      <w:r w:rsidRPr="006510E2">
        <w:rPr>
          <w:rFonts w:cs="Arial"/>
          <w:lang w:eastAsia="zh-CN"/>
        </w:rPr>
        <w:t xml:space="preserve"> </w:t>
      </w:r>
      <w:r w:rsidRPr="006510E2">
        <w:rPr>
          <w:snapToGrid w:val="0"/>
          <w:lang w:eastAsia="zh-CN"/>
        </w:rPr>
        <w:t>coverage</w:t>
      </w:r>
      <w:r>
        <w:tab/>
        <w:t>1014</w:t>
      </w:r>
    </w:p>
    <w:p w:rsidR="00BD03A7" w:rsidRDefault="00BD03A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6510E2">
        <w:rPr>
          <w:snapToGrid w:val="0"/>
        </w:rPr>
        <w:t>Test Purpose and Environment</w:t>
      </w:r>
      <w:r>
        <w:tab/>
        <w:t>1014</w:t>
      </w:r>
    </w:p>
    <w:p w:rsidR="00BD03A7" w:rsidRDefault="00BD03A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1016</w:t>
      </w:r>
    </w:p>
    <w:p w:rsidR="00BD03A7" w:rsidRDefault="00BD03A7">
      <w:pPr>
        <w:pStyle w:val="TOC3"/>
        <w:rPr>
          <w:rFonts w:asciiTheme="minorHAnsi" w:eastAsiaTheme="minorEastAsia" w:hAnsiTheme="minorHAnsi" w:cstheme="minorBidi"/>
          <w:sz w:val="22"/>
          <w:szCs w:val="22"/>
        </w:rPr>
      </w:pPr>
      <w:r w:rsidRPr="00BD03A7">
        <w:t>A.6.1.17</w:t>
      </w:r>
      <w:r w:rsidRPr="00BD03A7">
        <w:rPr>
          <w:rFonts w:asciiTheme="minorHAnsi" w:eastAsiaTheme="minorEastAsia" w:hAnsiTheme="minorHAnsi" w:cstheme="minorBidi"/>
          <w:sz w:val="22"/>
          <w:szCs w:val="22"/>
        </w:rPr>
        <w:tab/>
      </w:r>
      <w:r w:rsidRPr="006510E2">
        <w:rPr>
          <w:snapToGrid w:val="0"/>
        </w:rPr>
        <w:t>E-UTRAN FD-FDD Inter-frequency RRC Re-establishment for Cat-M1 UE in CEModeA</w:t>
      </w:r>
      <w:r>
        <w:tab/>
        <w:t>1017</w:t>
      </w:r>
    </w:p>
    <w:p w:rsidR="00BD03A7" w:rsidRDefault="00BD03A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6510E2">
        <w:rPr>
          <w:snapToGrid w:val="0"/>
        </w:rPr>
        <w:t>Test Purpose and Environment</w:t>
      </w:r>
      <w:r>
        <w:tab/>
        <w:t>1017</w:t>
      </w:r>
    </w:p>
    <w:p w:rsidR="00BD03A7" w:rsidRDefault="00BD03A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1018</w:t>
      </w:r>
    </w:p>
    <w:p w:rsidR="00BD03A7" w:rsidRDefault="00BD03A7">
      <w:pPr>
        <w:pStyle w:val="TOC3"/>
        <w:rPr>
          <w:rFonts w:asciiTheme="minorHAnsi" w:eastAsiaTheme="minorEastAsia" w:hAnsiTheme="minorHAnsi" w:cstheme="minorBidi"/>
          <w:sz w:val="22"/>
          <w:szCs w:val="22"/>
        </w:rPr>
      </w:pPr>
      <w:r w:rsidRPr="00BD03A7">
        <w:t>A.6.1.18</w:t>
      </w:r>
      <w:r w:rsidRPr="00BD03A7">
        <w:rPr>
          <w:rFonts w:asciiTheme="minorHAnsi" w:eastAsiaTheme="minorEastAsia" w:hAnsiTheme="minorHAnsi" w:cstheme="minorBidi"/>
          <w:sz w:val="22"/>
          <w:szCs w:val="22"/>
        </w:rPr>
        <w:tab/>
      </w:r>
      <w:r w:rsidRPr="006510E2">
        <w:rPr>
          <w:snapToGrid w:val="0"/>
        </w:rPr>
        <w:t>E-UTRAN HD-FDD Inter-frequency RRC Re-establishment for Cat-M1 UE in CEModeA</w:t>
      </w:r>
      <w:r>
        <w:tab/>
        <w:t>1019</w:t>
      </w:r>
    </w:p>
    <w:p w:rsidR="00BD03A7" w:rsidRDefault="00BD03A7">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6510E2">
        <w:rPr>
          <w:snapToGrid w:val="0"/>
        </w:rPr>
        <w:t>Test Purpose and Environment</w:t>
      </w:r>
      <w:r>
        <w:tab/>
        <w:t>1019</w:t>
      </w:r>
    </w:p>
    <w:p w:rsidR="00BD03A7" w:rsidRDefault="00BD03A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1020</w:t>
      </w:r>
    </w:p>
    <w:p w:rsidR="00BD03A7" w:rsidRDefault="00BD03A7">
      <w:pPr>
        <w:pStyle w:val="TOC3"/>
        <w:rPr>
          <w:rFonts w:asciiTheme="minorHAnsi" w:eastAsiaTheme="minorEastAsia" w:hAnsiTheme="minorHAnsi" w:cstheme="minorBidi"/>
          <w:sz w:val="22"/>
          <w:szCs w:val="22"/>
        </w:rPr>
      </w:pPr>
      <w:r w:rsidRPr="00BD03A7">
        <w:t>A.6.1.19</w:t>
      </w:r>
      <w:r w:rsidRPr="00BD03A7">
        <w:rPr>
          <w:rFonts w:asciiTheme="minorHAnsi" w:eastAsiaTheme="minorEastAsia" w:hAnsiTheme="minorHAnsi" w:cstheme="minorBidi"/>
          <w:sz w:val="22"/>
          <w:szCs w:val="22"/>
        </w:rPr>
        <w:tab/>
      </w:r>
      <w:r w:rsidRPr="006510E2">
        <w:rPr>
          <w:snapToGrid w:val="0"/>
        </w:rPr>
        <w:t>E-UTRAN TDD-TDD Inter-frequency RRC Re-establishment for Cat-M1 UE in CEModeA</w:t>
      </w:r>
      <w:r>
        <w:tab/>
        <w:t>1021</w:t>
      </w:r>
    </w:p>
    <w:p w:rsidR="00BD03A7" w:rsidRDefault="00BD03A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6510E2">
        <w:rPr>
          <w:snapToGrid w:val="0"/>
        </w:rPr>
        <w:t>Test Purpose and Environment</w:t>
      </w:r>
      <w:r>
        <w:tab/>
        <w:t>1021</w:t>
      </w:r>
    </w:p>
    <w:p w:rsidR="00BD03A7" w:rsidRDefault="00BD03A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1022</w:t>
      </w:r>
    </w:p>
    <w:p w:rsidR="00BD03A7" w:rsidRDefault="00BD03A7">
      <w:pPr>
        <w:pStyle w:val="TOC3"/>
        <w:rPr>
          <w:rFonts w:asciiTheme="minorHAnsi" w:eastAsiaTheme="minorEastAsia" w:hAnsiTheme="minorHAnsi" w:cstheme="minorBidi"/>
          <w:sz w:val="22"/>
          <w:szCs w:val="22"/>
        </w:rPr>
      </w:pPr>
      <w:r w:rsidRPr="00BD03A7">
        <w:t>A.6.1.20</w:t>
      </w:r>
      <w:r w:rsidRPr="00BD03A7">
        <w:rPr>
          <w:rFonts w:asciiTheme="minorHAnsi" w:eastAsiaTheme="minorEastAsia" w:hAnsiTheme="minorHAnsi" w:cstheme="minorBidi"/>
          <w:sz w:val="22"/>
          <w:szCs w:val="22"/>
        </w:rPr>
        <w:tab/>
      </w:r>
      <w:r w:rsidRPr="006510E2">
        <w:rPr>
          <w:snapToGrid w:val="0"/>
        </w:rPr>
        <w:t>E-UTRAN FD-FDD Inter-frequency RRC Re-establishment for Cat-M1 UE in CEModeB</w:t>
      </w:r>
      <w:r>
        <w:tab/>
        <w:t>1023</w:t>
      </w:r>
    </w:p>
    <w:p w:rsidR="00BD03A7" w:rsidRDefault="00BD03A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6510E2">
        <w:rPr>
          <w:snapToGrid w:val="0"/>
        </w:rPr>
        <w:t>Test Purpose and Environment</w:t>
      </w:r>
      <w:r>
        <w:tab/>
        <w:t>1023</w:t>
      </w:r>
    </w:p>
    <w:p w:rsidR="00BD03A7" w:rsidRDefault="00BD03A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1024</w:t>
      </w:r>
    </w:p>
    <w:p w:rsidR="00BD03A7" w:rsidRDefault="00BD03A7">
      <w:pPr>
        <w:pStyle w:val="TOC3"/>
        <w:rPr>
          <w:rFonts w:asciiTheme="minorHAnsi" w:eastAsiaTheme="minorEastAsia" w:hAnsiTheme="minorHAnsi" w:cstheme="minorBidi"/>
          <w:sz w:val="22"/>
          <w:szCs w:val="22"/>
        </w:rPr>
      </w:pPr>
      <w:r w:rsidRPr="00BD03A7">
        <w:t>A.6.1.21</w:t>
      </w:r>
      <w:r w:rsidRPr="00BD03A7">
        <w:rPr>
          <w:rFonts w:asciiTheme="minorHAnsi" w:eastAsiaTheme="minorEastAsia" w:hAnsiTheme="minorHAnsi" w:cstheme="minorBidi"/>
          <w:sz w:val="22"/>
          <w:szCs w:val="22"/>
        </w:rPr>
        <w:tab/>
      </w:r>
      <w:r w:rsidRPr="006510E2">
        <w:rPr>
          <w:snapToGrid w:val="0"/>
        </w:rPr>
        <w:t>E-UTRAN HD-FDD Inter-frequency RRC Re-establishment for Cat-M1 UE in CEModeB</w:t>
      </w:r>
      <w:r>
        <w:tab/>
        <w:t>1025</w:t>
      </w:r>
    </w:p>
    <w:p w:rsidR="00BD03A7" w:rsidRDefault="00BD03A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6510E2">
        <w:rPr>
          <w:snapToGrid w:val="0"/>
        </w:rPr>
        <w:t>Test Purpose and Environment</w:t>
      </w:r>
      <w:r>
        <w:tab/>
        <w:t>1025</w:t>
      </w:r>
    </w:p>
    <w:p w:rsidR="00BD03A7" w:rsidRDefault="00BD03A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1026</w:t>
      </w:r>
    </w:p>
    <w:p w:rsidR="00BD03A7" w:rsidRDefault="00BD03A7">
      <w:pPr>
        <w:pStyle w:val="TOC3"/>
        <w:rPr>
          <w:rFonts w:asciiTheme="minorHAnsi" w:eastAsiaTheme="minorEastAsia" w:hAnsiTheme="minorHAnsi" w:cstheme="minorBidi"/>
          <w:sz w:val="22"/>
          <w:szCs w:val="22"/>
        </w:rPr>
      </w:pPr>
      <w:r w:rsidRPr="00BD03A7">
        <w:t>A.6.1.22</w:t>
      </w:r>
      <w:r w:rsidRPr="00BD03A7">
        <w:rPr>
          <w:rFonts w:asciiTheme="minorHAnsi" w:eastAsiaTheme="minorEastAsia" w:hAnsiTheme="minorHAnsi" w:cstheme="minorBidi"/>
          <w:sz w:val="22"/>
          <w:szCs w:val="22"/>
        </w:rPr>
        <w:tab/>
      </w:r>
      <w:r w:rsidRPr="006510E2">
        <w:rPr>
          <w:snapToGrid w:val="0"/>
        </w:rPr>
        <w:t>E-UTRAN TDD Inter-frequency RRC Re-establishment for Cat-M1 UE in CEModeB</w:t>
      </w:r>
      <w:r>
        <w:tab/>
        <w:t>1027</w:t>
      </w:r>
    </w:p>
    <w:p w:rsidR="00BD03A7" w:rsidRDefault="00BD03A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6510E2">
        <w:rPr>
          <w:snapToGrid w:val="0"/>
        </w:rPr>
        <w:t>Test Purpose and Environment</w:t>
      </w:r>
      <w:r>
        <w:tab/>
        <w:t>1027</w:t>
      </w:r>
    </w:p>
    <w:p w:rsidR="00BD03A7" w:rsidRDefault="00BD03A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1028</w:t>
      </w:r>
    </w:p>
    <w:p w:rsidR="00BD03A7" w:rsidRDefault="00BD03A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1029</w:t>
      </w:r>
    </w:p>
    <w:p w:rsidR="00BD03A7" w:rsidRDefault="00BD03A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1029</w:t>
      </w:r>
    </w:p>
    <w:p w:rsidR="00BD03A7" w:rsidRDefault="00BD03A7">
      <w:pPr>
        <w:pStyle w:val="TOC4"/>
        <w:rPr>
          <w:rFonts w:asciiTheme="minorHAnsi" w:eastAsiaTheme="minorEastAsia" w:hAnsiTheme="minorHAnsi" w:cstheme="minorBidi"/>
          <w:sz w:val="22"/>
          <w:szCs w:val="22"/>
        </w:rPr>
      </w:pPr>
      <w:r w:rsidRPr="00BD03A7">
        <w:t>A.6.2.1.1</w:t>
      </w:r>
      <w:r w:rsidRPr="00BD03A7">
        <w:rPr>
          <w:rFonts w:asciiTheme="minorHAnsi" w:eastAsiaTheme="minorEastAsia" w:hAnsiTheme="minorHAnsi"/>
          <w:sz w:val="22"/>
          <w:szCs w:val="22"/>
        </w:rPr>
        <w:tab/>
      </w:r>
      <w:r w:rsidRPr="006510E2">
        <w:rPr>
          <w:rFonts w:cs="v4.2.0"/>
        </w:rPr>
        <w:t>Test Purpose and Environment</w:t>
      </w:r>
      <w:r>
        <w:tab/>
        <w:t>1029</w:t>
      </w:r>
    </w:p>
    <w:p w:rsidR="00BD03A7" w:rsidRDefault="00BD03A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1031</w:t>
      </w:r>
    </w:p>
    <w:p w:rsidR="00BD03A7" w:rsidRDefault="00BD03A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1031</w:t>
      </w:r>
    </w:p>
    <w:p w:rsidR="00BD03A7" w:rsidRDefault="00BD03A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1031</w:t>
      </w:r>
    </w:p>
    <w:p w:rsidR="00BD03A7" w:rsidRDefault="00BD03A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1031</w:t>
      </w:r>
    </w:p>
    <w:p w:rsidR="00BD03A7" w:rsidRDefault="00BD03A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1031</w:t>
      </w:r>
    </w:p>
    <w:p w:rsidR="00BD03A7" w:rsidRDefault="00BD03A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1032</w:t>
      </w:r>
    </w:p>
    <w:p w:rsidR="00BD03A7" w:rsidRDefault="00BD03A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1032</w:t>
      </w:r>
    </w:p>
    <w:p w:rsidR="00BD03A7" w:rsidRDefault="00BD03A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1032</w:t>
      </w:r>
    </w:p>
    <w:p w:rsidR="00BD03A7" w:rsidRDefault="00BD03A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1032</w:t>
      </w:r>
    </w:p>
    <w:p w:rsidR="00BD03A7" w:rsidRDefault="00BD03A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1033</w:t>
      </w:r>
    </w:p>
    <w:p w:rsidR="00BD03A7" w:rsidRDefault="00BD03A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1034</w:t>
      </w:r>
    </w:p>
    <w:p w:rsidR="00BD03A7" w:rsidRDefault="00BD03A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1034</w:t>
      </w:r>
    </w:p>
    <w:p w:rsidR="00BD03A7" w:rsidRDefault="00BD03A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1034</w:t>
      </w:r>
    </w:p>
    <w:p w:rsidR="00BD03A7" w:rsidRDefault="00BD03A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1034</w:t>
      </w:r>
    </w:p>
    <w:p w:rsidR="00BD03A7" w:rsidRDefault="00BD03A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1036</w:t>
      </w:r>
    </w:p>
    <w:p w:rsidR="00BD03A7" w:rsidRDefault="00BD03A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1036</w:t>
      </w:r>
    </w:p>
    <w:p w:rsidR="00BD03A7" w:rsidRDefault="00BD03A7">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1036</w:t>
      </w:r>
    </w:p>
    <w:p w:rsidR="00BD03A7" w:rsidRDefault="00BD03A7">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1036</w:t>
      </w:r>
    </w:p>
    <w:p w:rsidR="00BD03A7" w:rsidRDefault="00BD03A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1037</w:t>
      </w:r>
    </w:p>
    <w:p w:rsidR="00BD03A7" w:rsidRDefault="00BD03A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1037</w:t>
      </w:r>
    </w:p>
    <w:p w:rsidR="00BD03A7" w:rsidRDefault="00BD03A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1037</w:t>
      </w:r>
    </w:p>
    <w:p w:rsidR="00BD03A7" w:rsidRDefault="00BD03A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1037</w:t>
      </w:r>
    </w:p>
    <w:p w:rsidR="00BD03A7" w:rsidRDefault="00BD03A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1037</w:t>
      </w:r>
    </w:p>
    <w:p w:rsidR="00BD03A7" w:rsidRDefault="00BD03A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1039</w:t>
      </w:r>
    </w:p>
    <w:p w:rsidR="00BD03A7" w:rsidRDefault="00BD03A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1039</w:t>
      </w:r>
    </w:p>
    <w:p w:rsidR="00BD03A7" w:rsidRDefault="00BD03A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1039</w:t>
      </w:r>
    </w:p>
    <w:p w:rsidR="00BD03A7" w:rsidRDefault="00BD03A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1039</w:t>
      </w:r>
    </w:p>
    <w:p w:rsidR="00BD03A7" w:rsidRDefault="00BD03A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1039</w:t>
      </w:r>
    </w:p>
    <w:p w:rsidR="00BD03A7" w:rsidRDefault="00BD03A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1040</w:t>
      </w:r>
    </w:p>
    <w:p w:rsidR="00BD03A7" w:rsidRDefault="00BD03A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1040</w:t>
      </w:r>
    </w:p>
    <w:p w:rsidR="00BD03A7" w:rsidRDefault="00BD03A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1040</w:t>
      </w:r>
    </w:p>
    <w:p w:rsidR="00BD03A7" w:rsidRDefault="00BD03A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1040</w:t>
      </w:r>
    </w:p>
    <w:p w:rsidR="00BD03A7" w:rsidRDefault="00BD03A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1041</w:t>
      </w:r>
    </w:p>
    <w:p w:rsidR="00BD03A7" w:rsidRDefault="00BD03A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1041</w:t>
      </w:r>
    </w:p>
    <w:p w:rsidR="00BD03A7" w:rsidRDefault="00BD03A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1043</w:t>
      </w:r>
    </w:p>
    <w:p w:rsidR="00BD03A7" w:rsidRDefault="00BD03A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1043</w:t>
      </w:r>
    </w:p>
    <w:p w:rsidR="00BD03A7" w:rsidRDefault="00BD03A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1043</w:t>
      </w:r>
    </w:p>
    <w:p w:rsidR="00BD03A7" w:rsidRDefault="00BD03A7">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1043</w:t>
      </w:r>
    </w:p>
    <w:p w:rsidR="00BD03A7" w:rsidRDefault="00BD03A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1044</w:t>
      </w:r>
    </w:p>
    <w:p w:rsidR="00BD03A7" w:rsidRDefault="00BD03A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1044</w:t>
      </w:r>
    </w:p>
    <w:p w:rsidR="00BD03A7" w:rsidRDefault="00BD03A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1046</w:t>
      </w:r>
    </w:p>
    <w:p w:rsidR="00BD03A7" w:rsidRDefault="00BD03A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1046</w:t>
      </w:r>
    </w:p>
    <w:p w:rsidR="00BD03A7" w:rsidRDefault="00BD03A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1046</w:t>
      </w:r>
    </w:p>
    <w:p w:rsidR="00BD03A7" w:rsidRDefault="00BD03A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rsidR="00BD03A7" w:rsidRDefault="00BD03A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1047</w:t>
      </w:r>
    </w:p>
    <w:p w:rsidR="00BD03A7" w:rsidRDefault="00BD03A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1047</w:t>
      </w:r>
    </w:p>
    <w:p w:rsidR="00BD03A7" w:rsidRDefault="00BD03A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1049</w:t>
      </w:r>
    </w:p>
    <w:p w:rsidR="00BD03A7" w:rsidRDefault="00BD03A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1049</w:t>
      </w:r>
    </w:p>
    <w:p w:rsidR="00BD03A7" w:rsidRDefault="00BD03A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1050</w:t>
      </w:r>
    </w:p>
    <w:p w:rsidR="00BD03A7" w:rsidRDefault="00BD03A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rsidR="00BD03A7" w:rsidRDefault="00BD03A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1051</w:t>
      </w:r>
    </w:p>
    <w:p w:rsidR="00BD03A7" w:rsidRDefault="00BD03A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1051</w:t>
      </w:r>
    </w:p>
    <w:p w:rsidR="00BD03A7" w:rsidRDefault="00BD03A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1053</w:t>
      </w:r>
    </w:p>
    <w:p w:rsidR="00BD03A7" w:rsidRDefault="00BD03A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1053</w:t>
      </w:r>
    </w:p>
    <w:p w:rsidR="00BD03A7" w:rsidRDefault="00BD03A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1053</w:t>
      </w:r>
    </w:p>
    <w:p w:rsidR="00BD03A7" w:rsidRDefault="00BD03A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1054</w:t>
      </w:r>
    </w:p>
    <w:p w:rsidR="00BD03A7" w:rsidRDefault="00BD03A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1054</w:t>
      </w:r>
    </w:p>
    <w:p w:rsidR="00BD03A7" w:rsidRDefault="00BD03A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1054</w:t>
      </w:r>
    </w:p>
    <w:p w:rsidR="00BD03A7" w:rsidRDefault="00BD03A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1054</w:t>
      </w:r>
    </w:p>
    <w:p w:rsidR="00BD03A7" w:rsidRDefault="00BD03A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1054</w:t>
      </w:r>
    </w:p>
    <w:p w:rsidR="00BD03A7" w:rsidRDefault="00BD03A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1054</w:t>
      </w:r>
    </w:p>
    <w:p w:rsidR="00BD03A7" w:rsidRDefault="00BD03A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1054</w:t>
      </w:r>
    </w:p>
    <w:p w:rsidR="00BD03A7" w:rsidRDefault="00BD03A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1056</w:t>
      </w:r>
    </w:p>
    <w:p w:rsidR="00BD03A7" w:rsidRDefault="00BD03A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1056</w:t>
      </w:r>
    </w:p>
    <w:p w:rsidR="00BD03A7" w:rsidRDefault="00BD03A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1057</w:t>
      </w:r>
    </w:p>
    <w:p w:rsidR="00BD03A7" w:rsidRDefault="00BD03A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1057</w:t>
      </w:r>
    </w:p>
    <w:p w:rsidR="00BD03A7" w:rsidRDefault="00BD03A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1057</w:t>
      </w:r>
    </w:p>
    <w:p w:rsidR="00BD03A7" w:rsidRDefault="00BD03A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1057</w:t>
      </w:r>
    </w:p>
    <w:p w:rsidR="00BD03A7" w:rsidRDefault="00BD03A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1057</w:t>
      </w:r>
    </w:p>
    <w:p w:rsidR="00BD03A7" w:rsidRDefault="00BD03A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1058</w:t>
      </w:r>
    </w:p>
    <w:p w:rsidR="00BD03A7" w:rsidRDefault="00BD03A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1058</w:t>
      </w:r>
    </w:p>
    <w:p w:rsidR="00BD03A7" w:rsidRDefault="00BD03A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1058</w:t>
      </w:r>
    </w:p>
    <w:p w:rsidR="00BD03A7" w:rsidRDefault="00BD03A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1060</w:t>
      </w:r>
    </w:p>
    <w:p w:rsidR="00BD03A7" w:rsidRDefault="00BD03A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1060</w:t>
      </w:r>
    </w:p>
    <w:p w:rsidR="00BD03A7" w:rsidRDefault="00BD03A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1061</w:t>
      </w:r>
    </w:p>
    <w:p w:rsidR="00BD03A7" w:rsidRDefault="00BD03A7">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1061</w:t>
      </w:r>
    </w:p>
    <w:p w:rsidR="00BD03A7" w:rsidRDefault="00BD03A7">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1061</w:t>
      </w:r>
    </w:p>
    <w:p w:rsidR="00BD03A7" w:rsidRDefault="00BD03A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1061</w:t>
      </w:r>
    </w:p>
    <w:p w:rsidR="00BD03A7" w:rsidRDefault="00BD03A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1061</w:t>
      </w:r>
    </w:p>
    <w:p w:rsidR="00BD03A7" w:rsidRDefault="00BD03A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1062</w:t>
      </w:r>
    </w:p>
    <w:p w:rsidR="00BD03A7" w:rsidRDefault="00BD03A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1062</w:t>
      </w:r>
    </w:p>
    <w:p w:rsidR="00BD03A7" w:rsidRDefault="00BD03A7">
      <w:pPr>
        <w:pStyle w:val="TOC4"/>
        <w:rPr>
          <w:rFonts w:asciiTheme="minorHAnsi" w:eastAsiaTheme="minorEastAsia" w:hAnsiTheme="minorHAnsi" w:cstheme="minorBidi"/>
          <w:sz w:val="22"/>
          <w:szCs w:val="22"/>
        </w:rPr>
      </w:pPr>
      <w:r w:rsidRPr="00BD03A7">
        <w:t>A.6.2.13.1</w:t>
      </w:r>
      <w:r w:rsidRPr="00BD03A7">
        <w:rPr>
          <w:rFonts w:asciiTheme="minorHAnsi" w:eastAsiaTheme="minorEastAsia" w:hAnsiTheme="minorHAnsi"/>
          <w:sz w:val="22"/>
          <w:szCs w:val="22"/>
        </w:rPr>
        <w:tab/>
      </w:r>
      <w:r w:rsidRPr="006510E2">
        <w:rPr>
          <w:rFonts w:cs="v4.2.0"/>
        </w:rPr>
        <w:t>Test Purpose and Environment</w:t>
      </w:r>
      <w:r>
        <w:tab/>
        <w:t>1062</w:t>
      </w:r>
    </w:p>
    <w:p w:rsidR="00BD03A7" w:rsidRDefault="00BD03A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1064</w:t>
      </w:r>
    </w:p>
    <w:p w:rsidR="00BD03A7" w:rsidRDefault="00BD03A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1064</w:t>
      </w:r>
    </w:p>
    <w:p w:rsidR="00BD03A7" w:rsidRDefault="00BD03A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1064</w:t>
      </w:r>
    </w:p>
    <w:p w:rsidR="00BD03A7" w:rsidRDefault="00BD03A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1065</w:t>
      </w:r>
    </w:p>
    <w:p w:rsidR="00BD03A7" w:rsidRDefault="00BD03A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1065</w:t>
      </w:r>
    </w:p>
    <w:p w:rsidR="00BD03A7" w:rsidRDefault="00BD03A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1065</w:t>
      </w:r>
    </w:p>
    <w:p w:rsidR="00BD03A7" w:rsidRDefault="00BD03A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1065</w:t>
      </w:r>
    </w:p>
    <w:p w:rsidR="00BD03A7" w:rsidRDefault="00BD03A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1065</w:t>
      </w:r>
    </w:p>
    <w:p w:rsidR="00BD03A7" w:rsidRDefault="00BD03A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1065</w:t>
      </w:r>
    </w:p>
    <w:p w:rsidR="00BD03A7" w:rsidRDefault="00BD03A7">
      <w:pPr>
        <w:pStyle w:val="TOC4"/>
        <w:rPr>
          <w:rFonts w:asciiTheme="minorHAnsi" w:eastAsiaTheme="minorEastAsia" w:hAnsiTheme="minorHAnsi" w:cstheme="minorBidi"/>
          <w:sz w:val="22"/>
          <w:szCs w:val="22"/>
        </w:rPr>
      </w:pPr>
      <w:r w:rsidRPr="00BD03A7">
        <w:t>A.6.2.14.1</w:t>
      </w:r>
      <w:r w:rsidRPr="00BD03A7">
        <w:rPr>
          <w:rFonts w:asciiTheme="minorHAnsi" w:eastAsiaTheme="minorEastAsia" w:hAnsiTheme="minorHAnsi"/>
          <w:sz w:val="22"/>
          <w:szCs w:val="22"/>
        </w:rPr>
        <w:tab/>
      </w:r>
      <w:r w:rsidRPr="006510E2">
        <w:rPr>
          <w:rFonts w:cs="v4.2.0"/>
        </w:rPr>
        <w:t>Test Purpose and Environment</w:t>
      </w:r>
      <w:r>
        <w:tab/>
        <w:t>1065</w:t>
      </w:r>
    </w:p>
    <w:p w:rsidR="00BD03A7" w:rsidRDefault="00BD03A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1067</w:t>
      </w:r>
    </w:p>
    <w:p w:rsidR="00BD03A7" w:rsidRDefault="00BD03A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1067</w:t>
      </w:r>
    </w:p>
    <w:p w:rsidR="00BD03A7" w:rsidRDefault="00BD03A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1068</w:t>
      </w:r>
    </w:p>
    <w:p w:rsidR="00BD03A7" w:rsidRDefault="00BD03A7">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1068</w:t>
      </w:r>
    </w:p>
    <w:p w:rsidR="00BD03A7" w:rsidRDefault="00BD03A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1068</w:t>
      </w:r>
    </w:p>
    <w:p w:rsidR="00BD03A7" w:rsidRDefault="00BD03A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1068</w:t>
      </w:r>
    </w:p>
    <w:p w:rsidR="00BD03A7" w:rsidRDefault="00BD03A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1068</w:t>
      </w:r>
    </w:p>
    <w:p w:rsidR="00BD03A7" w:rsidRDefault="00BD03A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1069</w:t>
      </w:r>
    </w:p>
    <w:p w:rsidR="00BD03A7" w:rsidRDefault="00BD03A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1069</w:t>
      </w:r>
    </w:p>
    <w:p w:rsidR="00BD03A7" w:rsidRDefault="00BD03A7">
      <w:pPr>
        <w:pStyle w:val="TOC4"/>
        <w:rPr>
          <w:rFonts w:asciiTheme="minorHAnsi" w:eastAsiaTheme="minorEastAsia" w:hAnsiTheme="minorHAnsi" w:cstheme="minorBidi"/>
          <w:sz w:val="22"/>
          <w:szCs w:val="22"/>
        </w:rPr>
      </w:pPr>
      <w:r w:rsidRPr="00BD03A7">
        <w:t>A.6.2.15.1</w:t>
      </w:r>
      <w:r w:rsidRPr="00BD03A7">
        <w:rPr>
          <w:rFonts w:asciiTheme="minorHAnsi" w:eastAsiaTheme="minorEastAsia" w:hAnsiTheme="minorHAnsi"/>
          <w:sz w:val="22"/>
          <w:szCs w:val="22"/>
        </w:rPr>
        <w:tab/>
      </w:r>
      <w:r w:rsidRPr="006510E2">
        <w:rPr>
          <w:rFonts w:cs="v4.2.0"/>
        </w:rPr>
        <w:t>Test Purpose and Environment</w:t>
      </w:r>
      <w:r>
        <w:tab/>
        <w:t>1069</w:t>
      </w:r>
    </w:p>
    <w:p w:rsidR="00BD03A7" w:rsidRDefault="00BD03A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1071</w:t>
      </w:r>
    </w:p>
    <w:p w:rsidR="00BD03A7" w:rsidRDefault="00BD03A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1071</w:t>
      </w:r>
    </w:p>
    <w:p w:rsidR="00BD03A7" w:rsidRDefault="00BD03A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1072</w:t>
      </w:r>
    </w:p>
    <w:p w:rsidR="00BD03A7" w:rsidRDefault="00BD03A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1072</w:t>
      </w:r>
    </w:p>
    <w:p w:rsidR="00BD03A7" w:rsidRDefault="00BD03A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1072</w:t>
      </w:r>
    </w:p>
    <w:p w:rsidR="00BD03A7" w:rsidRDefault="00BD03A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1072</w:t>
      </w:r>
    </w:p>
    <w:p w:rsidR="00BD03A7" w:rsidRDefault="00BD03A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1072</w:t>
      </w:r>
    </w:p>
    <w:p w:rsidR="00BD03A7" w:rsidRDefault="00BD03A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1073</w:t>
      </w:r>
    </w:p>
    <w:p w:rsidR="00BD03A7" w:rsidRDefault="00BD03A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1073</w:t>
      </w:r>
    </w:p>
    <w:p w:rsidR="00BD03A7" w:rsidRDefault="00BD03A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1073</w:t>
      </w:r>
    </w:p>
    <w:p w:rsidR="00BD03A7" w:rsidRDefault="00BD03A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1076</w:t>
      </w:r>
    </w:p>
    <w:p w:rsidR="00BD03A7" w:rsidRDefault="00BD03A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1076</w:t>
      </w:r>
    </w:p>
    <w:p w:rsidR="00BD03A7" w:rsidRDefault="00BD03A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1077</w:t>
      </w:r>
    </w:p>
    <w:p w:rsidR="00BD03A7" w:rsidRDefault="00BD03A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1077</w:t>
      </w:r>
    </w:p>
    <w:p w:rsidR="00BD03A7" w:rsidRDefault="00BD03A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1077</w:t>
      </w:r>
    </w:p>
    <w:p w:rsidR="00BD03A7" w:rsidRDefault="00BD03A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1077</w:t>
      </w:r>
    </w:p>
    <w:p w:rsidR="00BD03A7" w:rsidRDefault="00BD03A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1077</w:t>
      </w:r>
    </w:p>
    <w:p w:rsidR="00BD03A7" w:rsidRDefault="00BD03A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1077</w:t>
      </w:r>
    </w:p>
    <w:p w:rsidR="00BD03A7" w:rsidRDefault="00BD03A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1078</w:t>
      </w:r>
    </w:p>
    <w:p w:rsidR="00BD03A7" w:rsidRDefault="00BD03A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1078</w:t>
      </w:r>
    </w:p>
    <w:p w:rsidR="00BD03A7" w:rsidRDefault="00BD03A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1081</w:t>
      </w:r>
    </w:p>
    <w:p w:rsidR="00BD03A7" w:rsidRDefault="00BD03A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1081</w:t>
      </w:r>
    </w:p>
    <w:p w:rsidR="00BD03A7" w:rsidRDefault="00BD03A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1082</w:t>
      </w:r>
    </w:p>
    <w:p w:rsidR="00BD03A7" w:rsidRDefault="00BD03A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1082</w:t>
      </w:r>
    </w:p>
    <w:p w:rsidR="00BD03A7" w:rsidRDefault="00BD03A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1082</w:t>
      </w:r>
    </w:p>
    <w:p w:rsidR="00BD03A7" w:rsidRDefault="00BD03A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1082</w:t>
      </w:r>
    </w:p>
    <w:p w:rsidR="00BD03A7" w:rsidRDefault="00BD03A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1082</w:t>
      </w:r>
    </w:p>
    <w:p w:rsidR="00BD03A7" w:rsidRDefault="00BD03A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1082</w:t>
      </w:r>
    </w:p>
    <w:p w:rsidR="00BD03A7" w:rsidRDefault="00BD03A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1083</w:t>
      </w:r>
    </w:p>
    <w:p w:rsidR="00BD03A7" w:rsidRDefault="00BD03A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1083</w:t>
      </w:r>
    </w:p>
    <w:p w:rsidR="00BD03A7" w:rsidRDefault="00BD03A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1086</w:t>
      </w:r>
    </w:p>
    <w:p w:rsidR="00BD03A7" w:rsidRDefault="00BD03A7">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1086</w:t>
      </w:r>
    </w:p>
    <w:p w:rsidR="00BD03A7" w:rsidRDefault="00BD03A7">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1087</w:t>
      </w:r>
    </w:p>
    <w:p w:rsidR="00BD03A7" w:rsidRDefault="00BD03A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1087</w:t>
      </w:r>
    </w:p>
    <w:p w:rsidR="00BD03A7" w:rsidRDefault="00BD03A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1087</w:t>
      </w:r>
    </w:p>
    <w:p w:rsidR="00BD03A7" w:rsidRDefault="00BD03A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1087</w:t>
      </w:r>
    </w:p>
    <w:p w:rsidR="00BD03A7" w:rsidRDefault="00BD03A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1087</w:t>
      </w:r>
    </w:p>
    <w:p w:rsidR="00BD03A7" w:rsidRDefault="00BD03A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1087</w:t>
      </w:r>
    </w:p>
    <w:p w:rsidR="00BD03A7" w:rsidRDefault="00BD03A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1088</w:t>
      </w:r>
    </w:p>
    <w:p w:rsidR="00BD03A7" w:rsidRDefault="00BD03A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1088</w:t>
      </w:r>
    </w:p>
    <w:p w:rsidR="00BD03A7" w:rsidRDefault="00BD03A7">
      <w:pPr>
        <w:pStyle w:val="TOC4"/>
        <w:rPr>
          <w:rFonts w:asciiTheme="minorHAnsi" w:eastAsiaTheme="minorEastAsia" w:hAnsiTheme="minorHAnsi" w:cstheme="minorBidi"/>
          <w:sz w:val="22"/>
          <w:szCs w:val="22"/>
        </w:rPr>
      </w:pPr>
      <w:r w:rsidRPr="00BD03A7">
        <w:t>A.6.3.1.1</w:t>
      </w:r>
      <w:r w:rsidRPr="00BD03A7">
        <w:rPr>
          <w:rFonts w:asciiTheme="minorHAnsi" w:eastAsiaTheme="minorEastAsia" w:hAnsiTheme="minorHAnsi" w:cstheme="minorBidi"/>
          <w:sz w:val="22"/>
          <w:szCs w:val="22"/>
        </w:rPr>
        <w:tab/>
      </w:r>
      <w:r w:rsidRPr="006510E2">
        <w:rPr>
          <w:snapToGrid w:val="0"/>
        </w:rPr>
        <w:t>Test Purpose and Environment</w:t>
      </w:r>
      <w:r>
        <w:tab/>
        <w:t>1088</w:t>
      </w:r>
    </w:p>
    <w:p w:rsidR="00BD03A7" w:rsidRDefault="00BD03A7">
      <w:pPr>
        <w:pStyle w:val="TOC4"/>
        <w:rPr>
          <w:rFonts w:asciiTheme="minorHAnsi" w:eastAsiaTheme="minorEastAsia" w:hAnsiTheme="minorHAnsi" w:cstheme="minorBidi"/>
          <w:sz w:val="22"/>
          <w:szCs w:val="22"/>
        </w:rPr>
      </w:pPr>
      <w:r w:rsidRPr="00BD03A7">
        <w:t>A.6.3.1.2</w:t>
      </w:r>
      <w:r w:rsidRPr="00BD03A7">
        <w:rPr>
          <w:rFonts w:asciiTheme="minorHAnsi" w:eastAsiaTheme="minorEastAsia" w:hAnsiTheme="minorHAnsi" w:cstheme="minorBidi"/>
          <w:sz w:val="22"/>
          <w:szCs w:val="22"/>
        </w:rPr>
        <w:tab/>
      </w:r>
      <w:r w:rsidRPr="006510E2">
        <w:rPr>
          <w:snapToGrid w:val="0"/>
        </w:rPr>
        <w:t>Test Requirements</w:t>
      </w:r>
      <w:r>
        <w:tab/>
        <w:t>1090</w:t>
      </w:r>
    </w:p>
    <w:p w:rsidR="00BD03A7" w:rsidRDefault="00BD03A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1090</w:t>
      </w:r>
    </w:p>
    <w:p w:rsidR="00BD03A7" w:rsidRDefault="00BD03A7">
      <w:pPr>
        <w:pStyle w:val="TOC4"/>
        <w:rPr>
          <w:rFonts w:asciiTheme="minorHAnsi" w:eastAsiaTheme="minorEastAsia" w:hAnsiTheme="minorHAnsi" w:cstheme="minorBidi"/>
          <w:sz w:val="22"/>
          <w:szCs w:val="22"/>
        </w:rPr>
      </w:pPr>
      <w:r w:rsidRPr="00BD03A7">
        <w:t>A.6.3.2.1</w:t>
      </w:r>
      <w:r w:rsidRPr="00BD03A7">
        <w:rPr>
          <w:rFonts w:asciiTheme="minorHAnsi" w:eastAsiaTheme="minorEastAsia" w:hAnsiTheme="minorHAnsi" w:cstheme="minorBidi"/>
          <w:sz w:val="22"/>
          <w:szCs w:val="22"/>
        </w:rPr>
        <w:tab/>
      </w:r>
      <w:r w:rsidRPr="006510E2">
        <w:rPr>
          <w:snapToGrid w:val="0"/>
        </w:rPr>
        <w:t>Test Purpose and Environment</w:t>
      </w:r>
      <w:r>
        <w:tab/>
        <w:t>1090</w:t>
      </w:r>
    </w:p>
    <w:p w:rsidR="00BD03A7" w:rsidRDefault="00BD03A7">
      <w:pPr>
        <w:pStyle w:val="TOC4"/>
        <w:rPr>
          <w:rFonts w:asciiTheme="minorHAnsi" w:eastAsiaTheme="minorEastAsia" w:hAnsiTheme="minorHAnsi" w:cstheme="minorBidi"/>
          <w:sz w:val="22"/>
          <w:szCs w:val="22"/>
        </w:rPr>
      </w:pPr>
      <w:r w:rsidRPr="00BD03A7">
        <w:t>A.6.3.2.2</w:t>
      </w:r>
      <w:r w:rsidRPr="00BD03A7">
        <w:rPr>
          <w:rFonts w:asciiTheme="minorHAnsi" w:eastAsiaTheme="minorEastAsia" w:hAnsiTheme="minorHAnsi" w:cstheme="minorBidi"/>
          <w:sz w:val="22"/>
          <w:szCs w:val="22"/>
        </w:rPr>
        <w:tab/>
      </w:r>
      <w:r w:rsidRPr="006510E2">
        <w:rPr>
          <w:snapToGrid w:val="0"/>
        </w:rPr>
        <w:t>Test Requirements</w:t>
      </w:r>
      <w:r>
        <w:tab/>
        <w:t>1092</w:t>
      </w:r>
    </w:p>
    <w:p w:rsidR="00BD03A7" w:rsidRDefault="00BD03A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1092</w:t>
      </w:r>
    </w:p>
    <w:p w:rsidR="00BD03A7" w:rsidRDefault="00BD03A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1092</w:t>
      </w:r>
    </w:p>
    <w:p w:rsidR="00BD03A7" w:rsidRDefault="00BD03A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1093</w:t>
      </w:r>
    </w:p>
    <w:p w:rsidR="00BD03A7" w:rsidRDefault="00BD03A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1094</w:t>
      </w:r>
    </w:p>
    <w:p w:rsidR="00BD03A7" w:rsidRDefault="00BD03A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1094</w:t>
      </w:r>
    </w:p>
    <w:p w:rsidR="00BD03A7" w:rsidRDefault="00BD03A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1095</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1096</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1096</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1098</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1098</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6</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1098</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 xml:space="preserve"> 6</w:t>
      </w:r>
      <w:r w:rsidRPr="00BD03A7">
        <w:t>.</w:t>
      </w:r>
      <w:r w:rsidRPr="00BD03A7">
        <w:rPr>
          <w:lang w:eastAsia="zh-CN"/>
        </w:rPr>
        <w:t>3</w:t>
      </w:r>
      <w:r w:rsidRPr="00BD03A7">
        <w:t>.</w:t>
      </w:r>
      <w:r w:rsidRPr="00BD03A7">
        <w:rPr>
          <w:lang w:eastAsia="zh-CN"/>
        </w:rPr>
        <w:t>6</w:t>
      </w:r>
      <w:r w:rsidRPr="00BD03A7">
        <w:t>.2</w:t>
      </w:r>
      <w:r w:rsidRPr="00BD03A7">
        <w:rPr>
          <w:rFonts w:asciiTheme="minorHAnsi" w:eastAsiaTheme="minorEastAsia" w:hAnsiTheme="minorHAnsi" w:cstheme="minorBidi"/>
          <w:sz w:val="22"/>
          <w:szCs w:val="22"/>
        </w:rPr>
        <w:tab/>
      </w:r>
      <w:r w:rsidRPr="006510E2">
        <w:rPr>
          <w:snapToGrid w:val="0"/>
        </w:rPr>
        <w:t>Test Requirements</w:t>
      </w:r>
      <w:r>
        <w:tab/>
        <w:t>1100</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1100</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7</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1100</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7</w:t>
      </w:r>
      <w:r w:rsidRPr="00BD03A7">
        <w:t>.2</w:t>
      </w:r>
      <w:r w:rsidRPr="00BD03A7">
        <w:rPr>
          <w:rFonts w:asciiTheme="minorHAnsi" w:eastAsiaTheme="minorEastAsia" w:hAnsiTheme="minorHAnsi" w:cstheme="minorBidi"/>
          <w:sz w:val="22"/>
          <w:szCs w:val="22"/>
        </w:rPr>
        <w:tab/>
      </w:r>
      <w:r w:rsidRPr="006510E2">
        <w:rPr>
          <w:snapToGrid w:val="0"/>
        </w:rPr>
        <w:t>Test Requirements</w:t>
      </w:r>
      <w:r>
        <w:tab/>
        <w:t>1103</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1103</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8</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1103</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1106</w:t>
      </w:r>
    </w:p>
    <w:p w:rsidR="00BD03A7" w:rsidRDefault="00BD03A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1106</w:t>
      </w:r>
    </w:p>
    <w:p w:rsidR="00BD03A7" w:rsidRDefault="00BD03A7">
      <w:pPr>
        <w:pStyle w:val="TOC4"/>
        <w:rPr>
          <w:rFonts w:asciiTheme="minorHAnsi" w:eastAsiaTheme="minorEastAsia" w:hAnsiTheme="minorHAnsi" w:cstheme="minorBidi"/>
          <w:sz w:val="22"/>
          <w:szCs w:val="22"/>
        </w:rPr>
      </w:pPr>
      <w:r w:rsidRPr="00BD03A7">
        <w:t>A.6.3.9.1</w:t>
      </w:r>
      <w:r w:rsidRPr="00BD03A7">
        <w:rPr>
          <w:rFonts w:asciiTheme="minorHAnsi" w:eastAsiaTheme="minorEastAsia" w:hAnsiTheme="minorHAnsi" w:cstheme="minorBidi"/>
          <w:sz w:val="22"/>
          <w:szCs w:val="22"/>
        </w:rPr>
        <w:tab/>
      </w:r>
      <w:r w:rsidRPr="006510E2">
        <w:rPr>
          <w:snapToGrid w:val="0"/>
        </w:rPr>
        <w:t>Test Purpose and Environment</w:t>
      </w:r>
      <w:r>
        <w:tab/>
        <w:t>1106</w:t>
      </w:r>
    </w:p>
    <w:p w:rsidR="00BD03A7" w:rsidRDefault="00BD03A7">
      <w:pPr>
        <w:pStyle w:val="TOC4"/>
        <w:rPr>
          <w:rFonts w:asciiTheme="minorHAnsi" w:eastAsiaTheme="minorEastAsia" w:hAnsiTheme="minorHAnsi" w:cstheme="minorBidi"/>
          <w:sz w:val="22"/>
          <w:szCs w:val="22"/>
        </w:rPr>
      </w:pPr>
      <w:r w:rsidRPr="00BD03A7">
        <w:t>A.6.3.9.2</w:t>
      </w:r>
      <w:r w:rsidRPr="00BD03A7">
        <w:rPr>
          <w:rFonts w:asciiTheme="minorHAnsi" w:eastAsiaTheme="minorEastAsia" w:hAnsiTheme="minorHAnsi" w:cstheme="minorBidi"/>
          <w:sz w:val="22"/>
          <w:szCs w:val="22"/>
        </w:rPr>
        <w:tab/>
      </w:r>
      <w:r w:rsidRPr="006510E2">
        <w:rPr>
          <w:snapToGrid w:val="0"/>
        </w:rPr>
        <w:t>Test Requirements</w:t>
      </w:r>
      <w:r>
        <w:tab/>
        <w:t>1108</w:t>
      </w:r>
    </w:p>
    <w:p w:rsidR="00BD03A7" w:rsidRDefault="00BD03A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1108</w:t>
      </w:r>
    </w:p>
    <w:p w:rsidR="00BD03A7" w:rsidRDefault="00BD03A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1108</w:t>
      </w:r>
    </w:p>
    <w:p w:rsidR="00BD03A7" w:rsidRDefault="00BD03A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1110</w:t>
      </w:r>
    </w:p>
    <w:p w:rsidR="00BD03A7" w:rsidRDefault="00BD03A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1110</w:t>
      </w:r>
    </w:p>
    <w:p w:rsidR="00BD03A7" w:rsidRDefault="00BD03A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1110</w:t>
      </w:r>
    </w:p>
    <w:p w:rsidR="00BD03A7" w:rsidRDefault="00BD03A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1112</w:t>
      </w:r>
    </w:p>
    <w:p w:rsidR="00BD03A7" w:rsidRDefault="00BD03A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1112</w:t>
      </w:r>
    </w:p>
    <w:p w:rsidR="00BD03A7" w:rsidRDefault="00BD03A7">
      <w:pPr>
        <w:pStyle w:val="TOC4"/>
        <w:rPr>
          <w:rFonts w:asciiTheme="minorHAnsi" w:eastAsiaTheme="minorEastAsia" w:hAnsiTheme="minorHAnsi" w:cstheme="minorBidi"/>
          <w:sz w:val="22"/>
          <w:szCs w:val="22"/>
        </w:rPr>
      </w:pPr>
      <w:r w:rsidRPr="00BD03A7">
        <w:t>A.6.3.12.1</w:t>
      </w:r>
      <w:r w:rsidRPr="00BD03A7">
        <w:rPr>
          <w:rFonts w:asciiTheme="minorHAnsi" w:eastAsiaTheme="minorEastAsia" w:hAnsiTheme="minorHAnsi" w:cstheme="minorBidi"/>
          <w:sz w:val="22"/>
          <w:szCs w:val="22"/>
        </w:rPr>
        <w:tab/>
      </w:r>
      <w:r w:rsidRPr="006510E2">
        <w:rPr>
          <w:snapToGrid w:val="0"/>
        </w:rPr>
        <w:t>Test Purpose and Environment</w:t>
      </w:r>
      <w:r>
        <w:tab/>
        <w:t>1112</w:t>
      </w:r>
    </w:p>
    <w:p w:rsidR="00BD03A7" w:rsidRDefault="00BD03A7">
      <w:pPr>
        <w:pStyle w:val="TOC4"/>
        <w:rPr>
          <w:rFonts w:asciiTheme="minorHAnsi" w:eastAsiaTheme="minorEastAsia" w:hAnsiTheme="minorHAnsi" w:cstheme="minorBidi"/>
          <w:sz w:val="22"/>
          <w:szCs w:val="22"/>
        </w:rPr>
      </w:pPr>
      <w:r w:rsidRPr="00BD03A7">
        <w:t>A.6.3.12.2</w:t>
      </w:r>
      <w:r w:rsidRPr="00BD03A7">
        <w:rPr>
          <w:rFonts w:asciiTheme="minorHAnsi" w:eastAsiaTheme="minorEastAsia" w:hAnsiTheme="minorHAnsi" w:cstheme="minorBidi"/>
          <w:sz w:val="22"/>
          <w:szCs w:val="22"/>
        </w:rPr>
        <w:tab/>
      </w:r>
      <w:r w:rsidRPr="006510E2">
        <w:rPr>
          <w:snapToGrid w:val="0"/>
        </w:rPr>
        <w:t>Test Requirements</w:t>
      </w:r>
      <w:r>
        <w:tab/>
        <w:t>1115</w:t>
      </w:r>
    </w:p>
    <w:p w:rsidR="00BD03A7" w:rsidRDefault="00BD03A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1116</w:t>
      </w:r>
    </w:p>
    <w:p w:rsidR="00BD03A7" w:rsidRDefault="00BD03A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1116</w:t>
      </w:r>
    </w:p>
    <w:p w:rsidR="00BD03A7" w:rsidRDefault="00BD03A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1116</w:t>
      </w:r>
    </w:p>
    <w:p w:rsidR="00BD03A7" w:rsidRDefault="00BD03A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1116</w:t>
      </w:r>
    </w:p>
    <w:p w:rsidR="00BD03A7" w:rsidRDefault="00BD03A7">
      <w:pPr>
        <w:pStyle w:val="TOC4"/>
        <w:rPr>
          <w:rFonts w:asciiTheme="minorHAnsi" w:eastAsiaTheme="minorEastAsia" w:hAnsiTheme="minorHAnsi" w:cstheme="minorBidi"/>
          <w:sz w:val="22"/>
          <w:szCs w:val="22"/>
        </w:rPr>
      </w:pPr>
      <w:r w:rsidRPr="00BD03A7">
        <w:t>A.7.1.1.2</w:t>
      </w:r>
      <w:r w:rsidRPr="00BD03A7">
        <w:rPr>
          <w:rFonts w:asciiTheme="minorHAnsi" w:eastAsiaTheme="minorEastAsia" w:hAnsiTheme="minorHAnsi"/>
          <w:sz w:val="22"/>
          <w:szCs w:val="22"/>
        </w:rPr>
        <w:tab/>
      </w:r>
      <w:r w:rsidRPr="006510E2">
        <w:rPr>
          <w:rFonts w:cs="v4.2.0"/>
        </w:rPr>
        <w:t>Test Requirements</w:t>
      </w:r>
      <w:r>
        <w:tab/>
        <w:t>1117</w:t>
      </w:r>
    </w:p>
    <w:p w:rsidR="00BD03A7" w:rsidRDefault="00BD03A7">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1118</w:t>
      </w:r>
    </w:p>
    <w:p w:rsidR="00BD03A7" w:rsidRDefault="00BD03A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1118</w:t>
      </w:r>
    </w:p>
    <w:p w:rsidR="00BD03A7" w:rsidRDefault="00BD03A7">
      <w:pPr>
        <w:pStyle w:val="TOC4"/>
        <w:rPr>
          <w:rFonts w:asciiTheme="minorHAnsi" w:eastAsiaTheme="minorEastAsia" w:hAnsiTheme="minorHAnsi" w:cstheme="minorBidi"/>
          <w:sz w:val="22"/>
          <w:szCs w:val="22"/>
        </w:rPr>
      </w:pPr>
      <w:r w:rsidRPr="00BD03A7">
        <w:t>A.7.1.2.2</w:t>
      </w:r>
      <w:r w:rsidRPr="00BD03A7">
        <w:rPr>
          <w:rFonts w:asciiTheme="minorHAnsi" w:eastAsiaTheme="minorEastAsia" w:hAnsiTheme="minorHAnsi"/>
          <w:sz w:val="22"/>
          <w:szCs w:val="22"/>
        </w:rPr>
        <w:tab/>
      </w:r>
      <w:r w:rsidRPr="006510E2">
        <w:rPr>
          <w:rFonts w:cs="v4.2.0"/>
        </w:rPr>
        <w:t>Test Requirements</w:t>
      </w:r>
      <w:r>
        <w:tab/>
        <w:t>1120</w:t>
      </w:r>
    </w:p>
    <w:p w:rsidR="00BD03A7" w:rsidRDefault="00BD03A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1121</w:t>
      </w:r>
    </w:p>
    <w:p w:rsidR="00BD03A7" w:rsidRDefault="00BD03A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1121</w:t>
      </w:r>
    </w:p>
    <w:p w:rsidR="00BD03A7" w:rsidRDefault="00BD03A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1123</w:t>
      </w:r>
    </w:p>
    <w:p w:rsidR="00BD03A7" w:rsidRDefault="00BD03A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1124</w:t>
      </w:r>
    </w:p>
    <w:p w:rsidR="00BD03A7" w:rsidRDefault="00BD03A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1124</w:t>
      </w:r>
    </w:p>
    <w:p w:rsidR="00BD03A7" w:rsidRDefault="00BD03A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1126</w:t>
      </w:r>
    </w:p>
    <w:p w:rsidR="00BD03A7" w:rsidRDefault="00BD03A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1127</w:t>
      </w:r>
    </w:p>
    <w:p w:rsidR="00BD03A7" w:rsidRDefault="00BD03A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1127</w:t>
      </w:r>
    </w:p>
    <w:p w:rsidR="00BD03A7" w:rsidRDefault="00BD03A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1127</w:t>
      </w:r>
    </w:p>
    <w:p w:rsidR="00BD03A7" w:rsidRDefault="00BD03A7">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1127</w:t>
      </w:r>
    </w:p>
    <w:p w:rsidR="00BD03A7" w:rsidRDefault="00BD03A7">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1127</w:t>
      </w:r>
    </w:p>
    <w:p w:rsidR="00BD03A7" w:rsidRDefault="00BD03A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1128</w:t>
      </w:r>
    </w:p>
    <w:p w:rsidR="00BD03A7" w:rsidRDefault="00BD03A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1128</w:t>
      </w:r>
    </w:p>
    <w:p w:rsidR="00BD03A7" w:rsidRDefault="00BD03A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1128</w:t>
      </w:r>
    </w:p>
    <w:p w:rsidR="00BD03A7" w:rsidRDefault="00BD03A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1130</w:t>
      </w:r>
    </w:p>
    <w:p w:rsidR="00BD03A7" w:rsidRDefault="00BD03A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1131</w:t>
      </w:r>
    </w:p>
    <w:p w:rsidR="00BD03A7" w:rsidRDefault="00BD03A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1131</w:t>
      </w:r>
    </w:p>
    <w:p w:rsidR="00BD03A7" w:rsidRDefault="00BD03A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1132</w:t>
      </w:r>
    </w:p>
    <w:p w:rsidR="00BD03A7" w:rsidRDefault="00BD03A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6510E2">
        <w:rPr>
          <w:snapToGrid w:val="0"/>
          <w:lang w:eastAsia="zh-CN"/>
        </w:rPr>
        <w:t xml:space="preserve"> for 20MHz +20MHz</w:t>
      </w:r>
      <w:r>
        <w:tab/>
        <w:t>1133</w:t>
      </w:r>
    </w:p>
    <w:p w:rsidR="00BD03A7" w:rsidRDefault="00BD03A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1133</w:t>
      </w:r>
    </w:p>
    <w:p w:rsidR="00BD03A7" w:rsidRDefault="00BD03A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1133</w:t>
      </w:r>
    </w:p>
    <w:p w:rsidR="00BD03A7" w:rsidRDefault="00BD03A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6510E2">
        <w:rPr>
          <w:snapToGrid w:val="0"/>
          <w:lang w:eastAsia="zh-CN"/>
        </w:rPr>
        <w:t>20MHz +10MHz</w:t>
      </w:r>
      <w:r>
        <w:tab/>
        <w:t>1133</w:t>
      </w:r>
    </w:p>
    <w:p w:rsidR="00BD03A7" w:rsidRDefault="00BD03A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1133</w:t>
      </w:r>
    </w:p>
    <w:p w:rsidR="00BD03A7" w:rsidRDefault="00BD03A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1133</w:t>
      </w:r>
    </w:p>
    <w:p w:rsidR="00BD03A7" w:rsidRDefault="00BD03A7">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1134</w:t>
      </w:r>
    </w:p>
    <w:p w:rsidR="00BD03A7" w:rsidRDefault="00BD03A7">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1134</w:t>
      </w:r>
    </w:p>
    <w:p w:rsidR="00BD03A7" w:rsidRDefault="00BD03A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1134</w:t>
      </w:r>
    </w:p>
    <w:p w:rsidR="00BD03A7" w:rsidRDefault="00BD03A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1134</w:t>
      </w:r>
    </w:p>
    <w:p w:rsidR="00BD03A7" w:rsidRDefault="00BD03A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1136</w:t>
      </w:r>
    </w:p>
    <w:p w:rsidR="00BD03A7" w:rsidRDefault="00BD03A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1136</w:t>
      </w:r>
    </w:p>
    <w:p w:rsidR="00BD03A7" w:rsidRDefault="00BD03A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1136</w:t>
      </w:r>
    </w:p>
    <w:p w:rsidR="00BD03A7" w:rsidRDefault="00BD03A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1138</w:t>
      </w:r>
    </w:p>
    <w:p w:rsidR="00BD03A7" w:rsidRDefault="00BD03A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1138</w:t>
      </w:r>
    </w:p>
    <w:p w:rsidR="00BD03A7" w:rsidRDefault="00BD03A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1138</w:t>
      </w:r>
    </w:p>
    <w:p w:rsidR="00BD03A7" w:rsidRDefault="00BD03A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1140</w:t>
      </w:r>
    </w:p>
    <w:p w:rsidR="00BD03A7" w:rsidRDefault="00BD03A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1140</w:t>
      </w:r>
    </w:p>
    <w:p w:rsidR="00BD03A7" w:rsidRDefault="00BD03A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1140</w:t>
      </w:r>
    </w:p>
    <w:p w:rsidR="00BD03A7" w:rsidRDefault="00BD03A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1142</w:t>
      </w:r>
    </w:p>
    <w:p w:rsidR="00BD03A7" w:rsidRDefault="00BD03A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1143</w:t>
      </w:r>
    </w:p>
    <w:p w:rsidR="00BD03A7" w:rsidRDefault="00BD03A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1143</w:t>
      </w:r>
    </w:p>
    <w:p w:rsidR="00BD03A7" w:rsidRDefault="00BD03A7">
      <w:pPr>
        <w:pStyle w:val="TOC4"/>
        <w:rPr>
          <w:rFonts w:asciiTheme="minorHAnsi" w:eastAsiaTheme="minorEastAsia" w:hAnsiTheme="minorHAnsi" w:cstheme="minorBidi"/>
          <w:sz w:val="22"/>
          <w:szCs w:val="22"/>
        </w:rPr>
      </w:pPr>
      <w:r w:rsidRPr="00BD03A7">
        <w:t>A.7.1.14.2</w:t>
      </w:r>
      <w:r w:rsidRPr="00BD03A7">
        <w:rPr>
          <w:rFonts w:asciiTheme="minorHAnsi" w:eastAsiaTheme="minorEastAsia" w:hAnsiTheme="minorHAnsi"/>
          <w:sz w:val="22"/>
          <w:szCs w:val="22"/>
        </w:rPr>
        <w:tab/>
      </w:r>
      <w:r w:rsidRPr="006510E2">
        <w:rPr>
          <w:rFonts w:cs="v4.2.0"/>
        </w:rPr>
        <w:t>Test Requirements</w:t>
      </w:r>
      <w:r>
        <w:tab/>
        <w:t>1144</w:t>
      </w:r>
    </w:p>
    <w:p w:rsidR="00BD03A7" w:rsidRDefault="00BD03A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1144</w:t>
      </w:r>
    </w:p>
    <w:p w:rsidR="00BD03A7" w:rsidRDefault="00BD03A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1144</w:t>
      </w:r>
    </w:p>
    <w:p w:rsidR="00BD03A7" w:rsidRDefault="00BD03A7">
      <w:pPr>
        <w:pStyle w:val="TOC4"/>
        <w:rPr>
          <w:rFonts w:asciiTheme="minorHAnsi" w:eastAsiaTheme="minorEastAsia" w:hAnsiTheme="minorHAnsi" w:cstheme="minorBidi"/>
          <w:sz w:val="22"/>
          <w:szCs w:val="22"/>
        </w:rPr>
      </w:pPr>
      <w:r w:rsidRPr="00BD03A7">
        <w:t>A.7.1.15.2</w:t>
      </w:r>
      <w:r w:rsidRPr="00BD03A7">
        <w:rPr>
          <w:rFonts w:asciiTheme="minorHAnsi" w:eastAsiaTheme="minorEastAsia" w:hAnsiTheme="minorHAnsi"/>
          <w:sz w:val="22"/>
          <w:szCs w:val="22"/>
        </w:rPr>
        <w:tab/>
      </w:r>
      <w:r w:rsidRPr="006510E2">
        <w:rPr>
          <w:rFonts w:cs="v4.2.0"/>
        </w:rPr>
        <w:t>Test Requirements</w:t>
      </w:r>
      <w:r>
        <w:tab/>
        <w:t>1145</w:t>
      </w:r>
    </w:p>
    <w:p w:rsidR="00BD03A7" w:rsidRDefault="00BD03A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1146</w:t>
      </w:r>
    </w:p>
    <w:p w:rsidR="00BD03A7" w:rsidRDefault="00BD03A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1146</w:t>
      </w:r>
    </w:p>
    <w:p w:rsidR="00BD03A7" w:rsidRDefault="00BD03A7">
      <w:pPr>
        <w:pStyle w:val="TOC4"/>
        <w:rPr>
          <w:rFonts w:asciiTheme="minorHAnsi" w:eastAsiaTheme="minorEastAsia" w:hAnsiTheme="minorHAnsi" w:cstheme="minorBidi"/>
          <w:sz w:val="22"/>
          <w:szCs w:val="22"/>
        </w:rPr>
      </w:pPr>
      <w:r w:rsidRPr="00BD03A7">
        <w:t>A.7.1.16.2</w:t>
      </w:r>
      <w:r w:rsidRPr="00BD03A7">
        <w:rPr>
          <w:rFonts w:asciiTheme="minorHAnsi" w:eastAsiaTheme="minorEastAsia" w:hAnsiTheme="minorHAnsi"/>
          <w:sz w:val="22"/>
          <w:szCs w:val="22"/>
        </w:rPr>
        <w:tab/>
      </w:r>
      <w:r w:rsidRPr="006510E2">
        <w:rPr>
          <w:rFonts w:cs="v4.2.0"/>
        </w:rPr>
        <w:t>Test Requirements</w:t>
      </w:r>
      <w:r>
        <w:tab/>
        <w:t>1147</w:t>
      </w:r>
    </w:p>
    <w:p w:rsidR="00BD03A7" w:rsidRDefault="00BD03A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1148</w:t>
      </w:r>
    </w:p>
    <w:p w:rsidR="00BD03A7" w:rsidRDefault="00BD03A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1148</w:t>
      </w:r>
    </w:p>
    <w:p w:rsidR="00BD03A7" w:rsidRDefault="00BD03A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1150</w:t>
      </w:r>
    </w:p>
    <w:p w:rsidR="00BD03A7" w:rsidRDefault="00BD03A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1151</w:t>
      </w:r>
    </w:p>
    <w:p w:rsidR="00BD03A7" w:rsidRDefault="00BD03A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1151</w:t>
      </w:r>
    </w:p>
    <w:p w:rsidR="00BD03A7" w:rsidRDefault="00BD03A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1153</w:t>
      </w:r>
    </w:p>
    <w:p w:rsidR="00BD03A7" w:rsidRDefault="00BD03A7">
      <w:pPr>
        <w:pStyle w:val="TOC3"/>
        <w:rPr>
          <w:rFonts w:asciiTheme="minorHAnsi" w:eastAsiaTheme="minorEastAsia" w:hAnsiTheme="minorHAnsi" w:cstheme="minorBidi"/>
          <w:sz w:val="22"/>
          <w:szCs w:val="22"/>
        </w:rPr>
      </w:pPr>
      <w:r w:rsidRPr="00BD03A7">
        <w:t>A.7.1.19</w:t>
      </w:r>
      <w:r w:rsidRPr="00BD03A7">
        <w:rPr>
          <w:rFonts w:asciiTheme="minorHAnsi" w:eastAsiaTheme="minorEastAsia" w:hAnsiTheme="minorHAnsi" w:cstheme="minorBidi"/>
          <w:sz w:val="22"/>
          <w:szCs w:val="22"/>
        </w:rPr>
        <w:tab/>
      </w:r>
      <w:r>
        <w:rPr>
          <w:lang w:eastAsia="zh-CN"/>
        </w:rPr>
        <w:t>E-UTRAN FDD - UE Transmit Timing Accuracy Test for RACH-less Handover</w:t>
      </w:r>
      <w:r>
        <w:tab/>
        <w:t>1154</w:t>
      </w:r>
    </w:p>
    <w:p w:rsidR="00BD03A7" w:rsidRDefault="00BD03A7">
      <w:pPr>
        <w:pStyle w:val="TOC4"/>
        <w:rPr>
          <w:rFonts w:asciiTheme="minorHAnsi" w:eastAsiaTheme="minorEastAsia" w:hAnsiTheme="minorHAnsi" w:cstheme="minorBidi"/>
          <w:sz w:val="22"/>
          <w:szCs w:val="22"/>
        </w:rPr>
      </w:pPr>
      <w:r w:rsidRPr="00BD03A7">
        <w:t>A.7.1.19.1</w:t>
      </w:r>
      <w:r w:rsidRPr="00BD03A7">
        <w:rPr>
          <w:rFonts w:asciiTheme="minorHAnsi" w:eastAsiaTheme="minorEastAsia" w:hAnsiTheme="minorHAnsi" w:cstheme="minorBidi"/>
          <w:sz w:val="22"/>
          <w:szCs w:val="22"/>
        </w:rPr>
        <w:tab/>
      </w:r>
      <w:r w:rsidRPr="006510E2">
        <w:rPr>
          <w:snapToGrid w:val="0"/>
        </w:rPr>
        <w:t>Test Purpose and Environment</w:t>
      </w:r>
      <w:r>
        <w:tab/>
        <w:t>1154</w:t>
      </w:r>
    </w:p>
    <w:p w:rsidR="00BD03A7" w:rsidRDefault="00BD03A7">
      <w:pPr>
        <w:pStyle w:val="TOC4"/>
        <w:rPr>
          <w:rFonts w:asciiTheme="minorHAnsi" w:eastAsiaTheme="minorEastAsia" w:hAnsiTheme="minorHAnsi" w:cstheme="minorBidi"/>
          <w:sz w:val="22"/>
          <w:szCs w:val="22"/>
        </w:rPr>
      </w:pPr>
      <w:r w:rsidRPr="00BD03A7">
        <w:t>A.7.1.19.2</w:t>
      </w:r>
      <w:r w:rsidRPr="00BD03A7">
        <w:rPr>
          <w:rFonts w:asciiTheme="minorHAnsi" w:eastAsiaTheme="minorEastAsia" w:hAnsiTheme="minorHAnsi" w:cstheme="minorBidi"/>
          <w:sz w:val="22"/>
          <w:szCs w:val="22"/>
        </w:rPr>
        <w:tab/>
      </w:r>
      <w:r w:rsidRPr="006510E2">
        <w:rPr>
          <w:snapToGrid w:val="0"/>
        </w:rPr>
        <w:t>Test Requirements</w:t>
      </w:r>
      <w:r>
        <w:tab/>
        <w:t>1155</w:t>
      </w:r>
    </w:p>
    <w:p w:rsidR="00BD03A7" w:rsidRDefault="00BD03A7">
      <w:pPr>
        <w:pStyle w:val="TOC3"/>
        <w:rPr>
          <w:rFonts w:asciiTheme="minorHAnsi" w:eastAsiaTheme="minorEastAsia" w:hAnsiTheme="minorHAnsi" w:cstheme="minorBidi"/>
          <w:sz w:val="22"/>
          <w:szCs w:val="22"/>
        </w:rPr>
      </w:pPr>
      <w:r w:rsidRPr="00BD03A7">
        <w:t>A.7.1.20</w:t>
      </w:r>
      <w:r w:rsidRPr="00BD03A7">
        <w:rPr>
          <w:rFonts w:asciiTheme="minorHAnsi" w:eastAsiaTheme="minorEastAsia" w:hAnsiTheme="minorHAnsi" w:cstheme="minorBidi"/>
          <w:sz w:val="22"/>
          <w:szCs w:val="22"/>
        </w:rPr>
        <w:tab/>
      </w:r>
      <w:r>
        <w:rPr>
          <w:lang w:eastAsia="zh-CN"/>
        </w:rPr>
        <w:t>E-UTRAN TDD - UE Transmit Timing Accuracy Test for RACH-less Handover</w:t>
      </w:r>
      <w:r>
        <w:tab/>
        <w:t>1155</w:t>
      </w:r>
    </w:p>
    <w:p w:rsidR="00BD03A7" w:rsidRDefault="00BD03A7">
      <w:pPr>
        <w:pStyle w:val="TOC4"/>
        <w:rPr>
          <w:rFonts w:asciiTheme="minorHAnsi" w:eastAsiaTheme="minorEastAsia" w:hAnsiTheme="minorHAnsi" w:cstheme="minorBidi"/>
          <w:sz w:val="22"/>
          <w:szCs w:val="22"/>
        </w:rPr>
      </w:pPr>
      <w:r w:rsidRPr="00BD03A7">
        <w:t>A.7.1.20.1</w:t>
      </w:r>
      <w:r w:rsidRPr="00BD03A7">
        <w:rPr>
          <w:rFonts w:asciiTheme="minorHAnsi" w:eastAsiaTheme="minorEastAsia" w:hAnsiTheme="minorHAnsi" w:cstheme="minorBidi"/>
          <w:sz w:val="22"/>
          <w:szCs w:val="22"/>
        </w:rPr>
        <w:tab/>
      </w:r>
      <w:r w:rsidRPr="006510E2">
        <w:rPr>
          <w:snapToGrid w:val="0"/>
        </w:rPr>
        <w:t>Test Purpose and Environment</w:t>
      </w:r>
      <w:r>
        <w:tab/>
        <w:t>1155</w:t>
      </w:r>
    </w:p>
    <w:p w:rsidR="00BD03A7" w:rsidRDefault="00BD03A7">
      <w:pPr>
        <w:pStyle w:val="TOC4"/>
        <w:rPr>
          <w:rFonts w:asciiTheme="minorHAnsi" w:eastAsiaTheme="minorEastAsia" w:hAnsiTheme="minorHAnsi" w:cstheme="minorBidi"/>
          <w:sz w:val="22"/>
          <w:szCs w:val="22"/>
        </w:rPr>
      </w:pPr>
      <w:r w:rsidRPr="00BD03A7">
        <w:t>A.7.1.20.2</w:t>
      </w:r>
      <w:r w:rsidRPr="00BD03A7">
        <w:rPr>
          <w:rFonts w:asciiTheme="minorHAnsi" w:eastAsiaTheme="minorEastAsia" w:hAnsiTheme="minorHAnsi" w:cstheme="minorBidi"/>
          <w:sz w:val="22"/>
          <w:szCs w:val="22"/>
        </w:rPr>
        <w:tab/>
      </w:r>
      <w:r w:rsidRPr="006510E2">
        <w:rPr>
          <w:snapToGrid w:val="0"/>
        </w:rPr>
        <w:t>Test Requirements</w:t>
      </w:r>
      <w:r>
        <w:tab/>
        <w:t>1157</w:t>
      </w:r>
    </w:p>
    <w:p w:rsidR="00BD03A7" w:rsidRDefault="00BD03A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1157</w:t>
      </w:r>
    </w:p>
    <w:p w:rsidR="00BD03A7" w:rsidRDefault="00BD03A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1157</w:t>
      </w:r>
    </w:p>
    <w:p w:rsidR="00BD03A7" w:rsidRDefault="00BD03A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1159</w:t>
      </w:r>
    </w:p>
    <w:p w:rsidR="00BD03A7" w:rsidRDefault="00BD03A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1159</w:t>
      </w:r>
    </w:p>
    <w:p w:rsidR="00BD03A7" w:rsidRDefault="00BD03A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1159</w:t>
      </w:r>
    </w:p>
    <w:p w:rsidR="00BD03A7" w:rsidRDefault="00BD03A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1161</w:t>
      </w:r>
    </w:p>
    <w:p w:rsidR="00BD03A7" w:rsidRDefault="00BD03A7">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1161</w:t>
      </w:r>
    </w:p>
    <w:p w:rsidR="00BD03A7" w:rsidRDefault="00BD03A7">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1161</w:t>
      </w:r>
    </w:p>
    <w:p w:rsidR="00BD03A7" w:rsidRDefault="00BD03A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1163</w:t>
      </w:r>
    </w:p>
    <w:p w:rsidR="00BD03A7" w:rsidRDefault="00BD03A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1163</w:t>
      </w:r>
    </w:p>
    <w:p w:rsidR="00BD03A7" w:rsidRDefault="00BD03A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1163</w:t>
      </w:r>
    </w:p>
    <w:p w:rsidR="00BD03A7" w:rsidRDefault="00BD03A7">
      <w:pPr>
        <w:pStyle w:val="TOC4"/>
        <w:rPr>
          <w:rFonts w:asciiTheme="minorHAnsi" w:eastAsiaTheme="minorEastAsia" w:hAnsiTheme="minorHAnsi" w:cstheme="minorBidi"/>
          <w:sz w:val="22"/>
          <w:szCs w:val="22"/>
        </w:rPr>
      </w:pPr>
      <w:r w:rsidRPr="00BD03A7">
        <w:t>A.7.1.24.2</w:t>
      </w:r>
      <w:r w:rsidRPr="00BD03A7">
        <w:rPr>
          <w:rFonts w:asciiTheme="minorHAnsi" w:eastAsiaTheme="minorEastAsia" w:hAnsiTheme="minorHAnsi"/>
          <w:sz w:val="22"/>
          <w:szCs w:val="22"/>
        </w:rPr>
        <w:tab/>
      </w:r>
      <w:r w:rsidRPr="006510E2">
        <w:rPr>
          <w:rFonts w:cs="v4.2.0"/>
        </w:rPr>
        <w:t>Test Requirements</w:t>
      </w:r>
      <w:r>
        <w:tab/>
        <w:t>1164</w:t>
      </w:r>
    </w:p>
    <w:p w:rsidR="00BD03A7" w:rsidRDefault="00BD03A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1165</w:t>
      </w:r>
    </w:p>
    <w:p w:rsidR="00BD03A7" w:rsidRDefault="00BD03A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1165</w:t>
      </w:r>
    </w:p>
    <w:p w:rsidR="00BD03A7" w:rsidRDefault="00BD03A7">
      <w:pPr>
        <w:pStyle w:val="TOC4"/>
        <w:rPr>
          <w:rFonts w:asciiTheme="minorHAnsi" w:eastAsiaTheme="minorEastAsia" w:hAnsiTheme="minorHAnsi" w:cstheme="minorBidi"/>
          <w:sz w:val="22"/>
          <w:szCs w:val="22"/>
        </w:rPr>
      </w:pPr>
      <w:r w:rsidRPr="00BD03A7">
        <w:t>A.7.1.25.2</w:t>
      </w:r>
      <w:r w:rsidRPr="00BD03A7">
        <w:rPr>
          <w:rFonts w:asciiTheme="minorHAnsi" w:eastAsiaTheme="minorEastAsia" w:hAnsiTheme="minorHAnsi"/>
          <w:sz w:val="22"/>
          <w:szCs w:val="22"/>
        </w:rPr>
        <w:tab/>
      </w:r>
      <w:r w:rsidRPr="006510E2">
        <w:rPr>
          <w:rFonts w:cs="v4.2.0"/>
        </w:rPr>
        <w:t>Test Requirements</w:t>
      </w:r>
      <w:r>
        <w:tab/>
        <w:t>1166</w:t>
      </w:r>
    </w:p>
    <w:p w:rsidR="00BD03A7" w:rsidRDefault="00BD03A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1167</w:t>
      </w:r>
    </w:p>
    <w:p w:rsidR="00BD03A7" w:rsidRDefault="00BD03A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1167</w:t>
      </w:r>
    </w:p>
    <w:p w:rsidR="00BD03A7" w:rsidRDefault="00BD03A7">
      <w:pPr>
        <w:pStyle w:val="TOC4"/>
        <w:rPr>
          <w:rFonts w:asciiTheme="minorHAnsi" w:eastAsiaTheme="minorEastAsia" w:hAnsiTheme="minorHAnsi" w:cstheme="minorBidi"/>
          <w:sz w:val="22"/>
          <w:szCs w:val="22"/>
        </w:rPr>
      </w:pPr>
      <w:r w:rsidRPr="00BD03A7">
        <w:t>A.7.1.26.2</w:t>
      </w:r>
      <w:r w:rsidRPr="00BD03A7">
        <w:rPr>
          <w:rFonts w:asciiTheme="minorHAnsi" w:eastAsiaTheme="minorEastAsia" w:hAnsiTheme="minorHAnsi"/>
          <w:sz w:val="22"/>
          <w:szCs w:val="22"/>
        </w:rPr>
        <w:tab/>
      </w:r>
      <w:r w:rsidRPr="006510E2">
        <w:rPr>
          <w:rFonts w:cs="v4.2.0"/>
        </w:rPr>
        <w:t>Test Requirements</w:t>
      </w:r>
      <w:r>
        <w:tab/>
        <w:t>1168</w:t>
      </w:r>
    </w:p>
    <w:p w:rsidR="00BD03A7" w:rsidRDefault="00BD03A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1169</w:t>
      </w:r>
    </w:p>
    <w:p w:rsidR="00BD03A7" w:rsidRDefault="00BD03A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1169</w:t>
      </w:r>
    </w:p>
    <w:p w:rsidR="00BD03A7" w:rsidRDefault="00BD03A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1169</w:t>
      </w:r>
    </w:p>
    <w:p w:rsidR="00BD03A7" w:rsidRDefault="00BD03A7">
      <w:pPr>
        <w:pStyle w:val="TOC4"/>
        <w:rPr>
          <w:rFonts w:asciiTheme="minorHAnsi" w:eastAsiaTheme="minorEastAsia" w:hAnsiTheme="minorHAnsi" w:cstheme="minorBidi"/>
          <w:sz w:val="22"/>
          <w:szCs w:val="22"/>
        </w:rPr>
      </w:pPr>
      <w:r w:rsidRPr="00BD03A7">
        <w:t>A.7.2.1.2</w:t>
      </w:r>
      <w:r w:rsidRPr="00BD03A7">
        <w:rPr>
          <w:rFonts w:asciiTheme="minorHAnsi" w:eastAsiaTheme="minorEastAsia" w:hAnsiTheme="minorHAnsi"/>
          <w:sz w:val="22"/>
          <w:szCs w:val="22"/>
        </w:rPr>
        <w:tab/>
      </w:r>
      <w:r w:rsidRPr="006510E2">
        <w:rPr>
          <w:rFonts w:cs="v4.2.0"/>
        </w:rPr>
        <w:t>Test Requirements</w:t>
      </w:r>
      <w:r>
        <w:tab/>
        <w:t>1171</w:t>
      </w:r>
    </w:p>
    <w:p w:rsidR="00BD03A7" w:rsidRDefault="00BD03A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1171</w:t>
      </w:r>
    </w:p>
    <w:p w:rsidR="00BD03A7" w:rsidRDefault="00BD03A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1171</w:t>
      </w:r>
    </w:p>
    <w:p w:rsidR="00BD03A7" w:rsidRDefault="00BD03A7">
      <w:pPr>
        <w:pStyle w:val="TOC4"/>
        <w:rPr>
          <w:rFonts w:asciiTheme="minorHAnsi" w:eastAsiaTheme="minorEastAsia" w:hAnsiTheme="minorHAnsi" w:cstheme="minorBidi"/>
          <w:sz w:val="22"/>
          <w:szCs w:val="22"/>
        </w:rPr>
      </w:pPr>
      <w:r w:rsidRPr="00BD03A7">
        <w:t>A.7.2.2.2</w:t>
      </w:r>
      <w:r w:rsidRPr="00BD03A7">
        <w:rPr>
          <w:rFonts w:asciiTheme="minorHAnsi" w:eastAsiaTheme="minorEastAsia" w:hAnsiTheme="minorHAnsi"/>
          <w:sz w:val="22"/>
          <w:szCs w:val="22"/>
        </w:rPr>
        <w:tab/>
      </w:r>
      <w:r w:rsidRPr="006510E2">
        <w:rPr>
          <w:rFonts w:cs="v4.2.0"/>
        </w:rPr>
        <w:t>Test Requirements</w:t>
      </w:r>
      <w:r>
        <w:tab/>
        <w:t>1173</w:t>
      </w:r>
    </w:p>
    <w:p w:rsidR="00BD03A7" w:rsidRDefault="00BD03A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1173</w:t>
      </w:r>
    </w:p>
    <w:p w:rsidR="00BD03A7" w:rsidRDefault="00BD03A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1173</w:t>
      </w:r>
    </w:p>
    <w:p w:rsidR="00BD03A7" w:rsidRDefault="00BD03A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1174</w:t>
      </w:r>
    </w:p>
    <w:p w:rsidR="00BD03A7" w:rsidRDefault="00BD03A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1174</w:t>
      </w:r>
    </w:p>
    <w:p w:rsidR="00BD03A7" w:rsidRDefault="00BD03A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1174</w:t>
      </w:r>
    </w:p>
    <w:p w:rsidR="00BD03A7" w:rsidRDefault="00BD03A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1176</w:t>
      </w:r>
    </w:p>
    <w:p w:rsidR="00BD03A7" w:rsidRDefault="00BD03A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1176</w:t>
      </w:r>
    </w:p>
    <w:p w:rsidR="00BD03A7" w:rsidRDefault="00BD03A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1176</w:t>
      </w:r>
    </w:p>
    <w:p w:rsidR="00BD03A7" w:rsidRDefault="00BD03A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1178</w:t>
      </w:r>
    </w:p>
    <w:p w:rsidR="00BD03A7" w:rsidRDefault="00BD03A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1178</w:t>
      </w:r>
    </w:p>
    <w:p w:rsidR="00BD03A7" w:rsidRDefault="00BD03A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1178</w:t>
      </w:r>
    </w:p>
    <w:p w:rsidR="00BD03A7" w:rsidRDefault="00BD03A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1179</w:t>
      </w:r>
    </w:p>
    <w:p w:rsidR="00BD03A7" w:rsidRDefault="00BD03A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1179</w:t>
      </w:r>
    </w:p>
    <w:p w:rsidR="00BD03A7" w:rsidRDefault="00BD03A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1179</w:t>
      </w:r>
    </w:p>
    <w:p w:rsidR="00BD03A7" w:rsidRDefault="00BD03A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1179</w:t>
      </w:r>
    </w:p>
    <w:p w:rsidR="00BD03A7" w:rsidRDefault="00BD03A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1179</w:t>
      </w:r>
    </w:p>
    <w:p w:rsidR="00BD03A7" w:rsidRDefault="00BD03A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1179</w:t>
      </w:r>
    </w:p>
    <w:p w:rsidR="00BD03A7" w:rsidRDefault="00BD03A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1182</w:t>
      </w:r>
    </w:p>
    <w:p w:rsidR="00BD03A7" w:rsidRDefault="00BD03A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1182</w:t>
      </w:r>
    </w:p>
    <w:p w:rsidR="00BD03A7" w:rsidRDefault="00BD03A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1182</w:t>
      </w:r>
    </w:p>
    <w:p w:rsidR="00BD03A7" w:rsidRDefault="00BD03A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1184</w:t>
      </w:r>
    </w:p>
    <w:p w:rsidR="00BD03A7" w:rsidRDefault="00BD03A7">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1184</w:t>
      </w:r>
    </w:p>
    <w:p w:rsidR="00BD03A7" w:rsidRDefault="00BD03A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1184</w:t>
      </w:r>
    </w:p>
    <w:p w:rsidR="00BD03A7" w:rsidRDefault="00BD03A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1186</w:t>
      </w:r>
    </w:p>
    <w:p w:rsidR="00BD03A7" w:rsidRDefault="00BD03A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1188</w:t>
      </w:r>
    </w:p>
    <w:p w:rsidR="00BD03A7" w:rsidRDefault="00BD03A7">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1188</w:t>
      </w:r>
    </w:p>
    <w:p w:rsidR="00BD03A7" w:rsidRDefault="00BD03A7">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1188</w:t>
      </w:r>
    </w:p>
    <w:p w:rsidR="00BD03A7" w:rsidRDefault="00BD03A7">
      <w:pPr>
        <w:pStyle w:val="TOC4"/>
        <w:rPr>
          <w:rFonts w:asciiTheme="minorHAnsi" w:eastAsiaTheme="minorEastAsia" w:hAnsiTheme="minorHAnsi" w:cstheme="minorBidi"/>
          <w:sz w:val="22"/>
          <w:szCs w:val="22"/>
        </w:rPr>
      </w:pPr>
      <w:r w:rsidRPr="00BD03A7">
        <w:t>A.7.2.10.2</w:t>
      </w:r>
      <w:r w:rsidRPr="00BD03A7">
        <w:rPr>
          <w:rFonts w:asciiTheme="minorHAnsi" w:eastAsiaTheme="minorEastAsia" w:hAnsiTheme="minorHAnsi"/>
          <w:sz w:val="22"/>
          <w:szCs w:val="22"/>
        </w:rPr>
        <w:tab/>
      </w:r>
      <w:r w:rsidRPr="006510E2">
        <w:rPr>
          <w:rFonts w:cs="v4.2.0"/>
        </w:rPr>
        <w:t>Test Requirements</w:t>
      </w:r>
      <w:r>
        <w:tab/>
        <w:t>1189</w:t>
      </w:r>
    </w:p>
    <w:p w:rsidR="00BD03A7" w:rsidRDefault="00BD03A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1189</w:t>
      </w:r>
    </w:p>
    <w:p w:rsidR="00BD03A7" w:rsidRDefault="00BD03A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1189</w:t>
      </w:r>
    </w:p>
    <w:p w:rsidR="00BD03A7" w:rsidRDefault="00BD03A7">
      <w:pPr>
        <w:pStyle w:val="TOC4"/>
        <w:rPr>
          <w:rFonts w:asciiTheme="minorHAnsi" w:eastAsiaTheme="minorEastAsia" w:hAnsiTheme="minorHAnsi" w:cstheme="minorBidi"/>
          <w:sz w:val="22"/>
          <w:szCs w:val="22"/>
        </w:rPr>
      </w:pPr>
      <w:r w:rsidRPr="00BD03A7">
        <w:t>A.7.2.11.2</w:t>
      </w:r>
      <w:r w:rsidRPr="00BD03A7">
        <w:rPr>
          <w:rFonts w:asciiTheme="minorHAnsi" w:eastAsiaTheme="minorEastAsia" w:hAnsiTheme="minorHAnsi"/>
          <w:sz w:val="22"/>
          <w:szCs w:val="22"/>
        </w:rPr>
        <w:tab/>
      </w:r>
      <w:r w:rsidRPr="006510E2">
        <w:rPr>
          <w:rFonts w:cs="v4.2.0"/>
        </w:rPr>
        <w:t>Test Requirements</w:t>
      </w:r>
      <w:r>
        <w:tab/>
        <w:t>1191</w:t>
      </w:r>
    </w:p>
    <w:p w:rsidR="00BD03A7" w:rsidRDefault="00BD03A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1191</w:t>
      </w:r>
    </w:p>
    <w:p w:rsidR="00BD03A7" w:rsidRDefault="00BD03A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1191</w:t>
      </w:r>
    </w:p>
    <w:p w:rsidR="00BD03A7" w:rsidRDefault="00BD03A7">
      <w:pPr>
        <w:pStyle w:val="TOC4"/>
        <w:rPr>
          <w:rFonts w:asciiTheme="minorHAnsi" w:eastAsiaTheme="minorEastAsia" w:hAnsiTheme="minorHAnsi" w:cstheme="minorBidi"/>
          <w:sz w:val="22"/>
          <w:szCs w:val="22"/>
        </w:rPr>
      </w:pPr>
      <w:r w:rsidRPr="00BD03A7">
        <w:t>A.7.2.12.2</w:t>
      </w:r>
      <w:r w:rsidRPr="00BD03A7">
        <w:rPr>
          <w:rFonts w:asciiTheme="minorHAnsi" w:eastAsiaTheme="minorEastAsia" w:hAnsiTheme="minorHAnsi"/>
          <w:sz w:val="22"/>
          <w:szCs w:val="22"/>
        </w:rPr>
        <w:tab/>
      </w:r>
      <w:r w:rsidRPr="006510E2">
        <w:rPr>
          <w:rFonts w:cs="v4.2.0"/>
        </w:rPr>
        <w:t>Test Requirements</w:t>
      </w:r>
      <w:r>
        <w:tab/>
        <w:t>1193</w:t>
      </w:r>
    </w:p>
    <w:p w:rsidR="00BD03A7" w:rsidRDefault="00BD03A7">
      <w:pPr>
        <w:pStyle w:val="TOC2"/>
        <w:rPr>
          <w:rFonts w:asciiTheme="minorHAnsi" w:eastAsiaTheme="minorEastAsia" w:hAnsiTheme="minorHAnsi" w:cstheme="minorBidi"/>
          <w:sz w:val="22"/>
          <w:szCs w:val="22"/>
        </w:rPr>
      </w:pPr>
      <w:r w:rsidRPr="00BD03A7">
        <w:t>A.7.3</w:t>
      </w:r>
      <w:r w:rsidRPr="00BD03A7">
        <w:rPr>
          <w:rFonts w:asciiTheme="minorHAnsi" w:hAnsiTheme="minorHAnsi" w:cstheme="minorBidi"/>
          <w:sz w:val="22"/>
          <w:szCs w:val="22"/>
        </w:rPr>
        <w:tab/>
      </w:r>
      <w:r w:rsidRPr="006510E2">
        <w:rPr>
          <w:rFonts w:eastAsia="MS Mincho"/>
          <w:lang w:eastAsia="zh-CN"/>
        </w:rPr>
        <w:t>Radio Link Monitoring</w:t>
      </w:r>
      <w:r>
        <w:tab/>
        <w:t>1193</w:t>
      </w:r>
    </w:p>
    <w:p w:rsidR="00BD03A7" w:rsidRDefault="00BD03A7">
      <w:pPr>
        <w:pStyle w:val="TOC3"/>
        <w:rPr>
          <w:rFonts w:asciiTheme="minorHAnsi" w:eastAsiaTheme="minorEastAsia" w:hAnsiTheme="minorHAnsi" w:cstheme="minorBidi"/>
          <w:sz w:val="22"/>
          <w:szCs w:val="22"/>
        </w:rPr>
      </w:pPr>
      <w:r w:rsidRPr="00BD03A7">
        <w:t>A.7.3.1</w:t>
      </w:r>
      <w:r w:rsidRPr="00BD03A7">
        <w:rPr>
          <w:rFonts w:asciiTheme="minorHAnsi" w:hAnsiTheme="minorHAnsi" w:cstheme="minorBidi"/>
          <w:sz w:val="22"/>
          <w:szCs w:val="22"/>
        </w:rPr>
        <w:tab/>
      </w:r>
      <w:r w:rsidRPr="006510E2">
        <w:rPr>
          <w:rFonts w:eastAsia="MS Mincho"/>
          <w:lang w:eastAsia="zh-CN"/>
        </w:rPr>
        <w:t>E-UTRAN FDD Radio Link Monitoring Test for Out-of-sync</w:t>
      </w:r>
      <w:r>
        <w:tab/>
        <w:t>1194</w:t>
      </w:r>
    </w:p>
    <w:p w:rsidR="00BD03A7" w:rsidRDefault="00BD03A7">
      <w:pPr>
        <w:pStyle w:val="TOC4"/>
        <w:rPr>
          <w:rFonts w:asciiTheme="minorHAnsi" w:eastAsiaTheme="minorEastAsia" w:hAnsiTheme="minorHAnsi" w:cstheme="minorBidi"/>
          <w:sz w:val="22"/>
          <w:szCs w:val="22"/>
        </w:rPr>
      </w:pPr>
      <w:r w:rsidRPr="00BD03A7">
        <w:t>A.7.3.1.1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1194</w:t>
      </w:r>
    </w:p>
    <w:p w:rsidR="00BD03A7" w:rsidRDefault="00BD03A7">
      <w:pPr>
        <w:pStyle w:val="TOC4"/>
        <w:rPr>
          <w:rFonts w:asciiTheme="minorHAnsi" w:eastAsiaTheme="minorEastAsia" w:hAnsiTheme="minorHAnsi" w:cstheme="minorBidi"/>
          <w:sz w:val="22"/>
          <w:szCs w:val="22"/>
        </w:rPr>
      </w:pPr>
      <w:r w:rsidRPr="00BD03A7">
        <w:t>A.7.3.1.2</w:t>
      </w:r>
      <w:r w:rsidRPr="00BD03A7">
        <w:rPr>
          <w:rFonts w:asciiTheme="minorHAnsi" w:eastAsiaTheme="minorEastAsia" w:hAnsiTheme="minorHAnsi" w:cstheme="minorBidi"/>
          <w:sz w:val="22"/>
          <w:szCs w:val="22"/>
        </w:rPr>
        <w:tab/>
      </w:r>
      <w:r w:rsidRPr="006510E2">
        <w:rPr>
          <w:snapToGrid w:val="0"/>
        </w:rPr>
        <w:t>Test Requirements</w:t>
      </w:r>
      <w:r>
        <w:tab/>
        <w:t>1198</w:t>
      </w:r>
    </w:p>
    <w:p w:rsidR="00BD03A7" w:rsidRDefault="00BD03A7">
      <w:pPr>
        <w:pStyle w:val="TOC3"/>
        <w:rPr>
          <w:rFonts w:asciiTheme="minorHAnsi" w:eastAsiaTheme="minorEastAsia" w:hAnsiTheme="minorHAnsi" w:cstheme="minorBidi"/>
          <w:sz w:val="22"/>
          <w:szCs w:val="22"/>
        </w:rPr>
      </w:pPr>
      <w:r w:rsidRPr="00BD03A7">
        <w:t>A.7.3.2</w:t>
      </w:r>
      <w:r w:rsidRPr="00BD03A7">
        <w:rPr>
          <w:rFonts w:asciiTheme="minorHAnsi" w:hAnsiTheme="minorHAnsi" w:cstheme="minorBidi"/>
          <w:sz w:val="22"/>
          <w:szCs w:val="22"/>
        </w:rPr>
        <w:tab/>
      </w:r>
      <w:r w:rsidRPr="006510E2">
        <w:rPr>
          <w:rFonts w:eastAsia="MS Mincho"/>
          <w:lang w:eastAsia="zh-CN"/>
        </w:rPr>
        <w:t xml:space="preserve">E-UTRAN FDD Radio Link Monitoring Test for </w:t>
      </w:r>
      <w:r w:rsidRPr="006510E2">
        <w:rPr>
          <w:rFonts w:eastAsia="MS Mincho"/>
        </w:rPr>
        <w:t>In</w:t>
      </w:r>
      <w:r w:rsidRPr="006510E2">
        <w:rPr>
          <w:rFonts w:eastAsia="MS Mincho"/>
          <w:lang w:eastAsia="zh-CN"/>
        </w:rPr>
        <w:t>-sync</w:t>
      </w:r>
      <w:r>
        <w:tab/>
        <w:t>1198</w:t>
      </w:r>
    </w:p>
    <w:p w:rsidR="00BD03A7" w:rsidRDefault="00BD03A7">
      <w:pPr>
        <w:pStyle w:val="TOC4"/>
        <w:rPr>
          <w:rFonts w:asciiTheme="minorHAnsi" w:eastAsiaTheme="minorEastAsia" w:hAnsiTheme="minorHAnsi" w:cstheme="minorBidi"/>
          <w:sz w:val="22"/>
          <w:szCs w:val="22"/>
        </w:rPr>
      </w:pPr>
      <w:r w:rsidRPr="00BD03A7">
        <w:t>A.7.3.2.1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1198</w:t>
      </w:r>
    </w:p>
    <w:p w:rsidR="00BD03A7" w:rsidRDefault="00BD03A7">
      <w:pPr>
        <w:pStyle w:val="TOC4"/>
        <w:rPr>
          <w:rFonts w:asciiTheme="minorHAnsi" w:eastAsiaTheme="minorEastAsia" w:hAnsiTheme="minorHAnsi" w:cstheme="minorBidi"/>
          <w:sz w:val="22"/>
          <w:szCs w:val="22"/>
        </w:rPr>
      </w:pPr>
      <w:r w:rsidRPr="00BD03A7">
        <w:t>A.7.3.2.2</w:t>
      </w:r>
      <w:r w:rsidRPr="00BD03A7">
        <w:rPr>
          <w:rFonts w:asciiTheme="minorHAnsi" w:eastAsiaTheme="minorEastAsia" w:hAnsiTheme="minorHAnsi" w:cstheme="minorBidi"/>
          <w:sz w:val="22"/>
          <w:szCs w:val="22"/>
        </w:rPr>
        <w:tab/>
      </w:r>
      <w:r w:rsidRPr="006510E2">
        <w:rPr>
          <w:snapToGrid w:val="0"/>
        </w:rPr>
        <w:t>Test Requirements</w:t>
      </w:r>
      <w:r>
        <w:tab/>
        <w:t>1202</w:t>
      </w:r>
    </w:p>
    <w:p w:rsidR="00BD03A7" w:rsidRDefault="00BD03A7">
      <w:pPr>
        <w:pStyle w:val="TOC3"/>
        <w:rPr>
          <w:rFonts w:asciiTheme="minorHAnsi" w:eastAsiaTheme="minorEastAsia" w:hAnsiTheme="minorHAnsi" w:cstheme="minorBidi"/>
          <w:sz w:val="22"/>
          <w:szCs w:val="22"/>
        </w:rPr>
      </w:pPr>
      <w:r w:rsidRPr="00BD03A7">
        <w:t>A.7.3.3</w:t>
      </w:r>
      <w:r w:rsidRPr="00BD03A7">
        <w:rPr>
          <w:rFonts w:asciiTheme="minorHAnsi" w:hAnsiTheme="minorHAnsi" w:cstheme="minorBidi"/>
          <w:sz w:val="22"/>
          <w:szCs w:val="22"/>
        </w:rPr>
        <w:tab/>
      </w:r>
      <w:r w:rsidRPr="006510E2">
        <w:rPr>
          <w:rFonts w:eastAsia="MS Mincho"/>
          <w:lang w:eastAsia="zh-CN"/>
        </w:rPr>
        <w:t>E-UTRAN TDD Radio Link Monitoring Test for Out-of-sync</w:t>
      </w:r>
      <w:r>
        <w:tab/>
        <w:t>1202</w:t>
      </w:r>
    </w:p>
    <w:p w:rsidR="00BD03A7" w:rsidRDefault="00BD03A7">
      <w:pPr>
        <w:pStyle w:val="TOC4"/>
        <w:rPr>
          <w:rFonts w:asciiTheme="minorHAnsi" w:eastAsiaTheme="minorEastAsia" w:hAnsiTheme="minorHAnsi" w:cstheme="minorBidi"/>
          <w:sz w:val="22"/>
          <w:szCs w:val="22"/>
        </w:rPr>
      </w:pPr>
      <w:r w:rsidRPr="00BD03A7">
        <w:lastRenderedPageBreak/>
        <w:t>A.7.3.3.1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1202</w:t>
      </w:r>
    </w:p>
    <w:p w:rsidR="00BD03A7" w:rsidRDefault="00BD03A7">
      <w:pPr>
        <w:pStyle w:val="TOC4"/>
        <w:rPr>
          <w:rFonts w:asciiTheme="minorHAnsi" w:eastAsiaTheme="minorEastAsia" w:hAnsiTheme="minorHAnsi" w:cstheme="minorBidi"/>
          <w:sz w:val="22"/>
          <w:szCs w:val="22"/>
        </w:rPr>
      </w:pPr>
      <w:r w:rsidRPr="00BD03A7">
        <w:t>A.7.3.3.2</w:t>
      </w:r>
      <w:r w:rsidRPr="00BD03A7">
        <w:rPr>
          <w:rFonts w:asciiTheme="minorHAnsi" w:eastAsiaTheme="minorEastAsia" w:hAnsiTheme="minorHAnsi" w:cstheme="minorBidi"/>
          <w:sz w:val="22"/>
          <w:szCs w:val="22"/>
        </w:rPr>
        <w:tab/>
      </w:r>
      <w:r w:rsidRPr="006510E2">
        <w:rPr>
          <w:snapToGrid w:val="0"/>
        </w:rPr>
        <w:t>Test Requirements</w:t>
      </w:r>
      <w:r>
        <w:tab/>
        <w:t>1206</w:t>
      </w:r>
    </w:p>
    <w:p w:rsidR="00BD03A7" w:rsidRDefault="00BD03A7">
      <w:pPr>
        <w:pStyle w:val="TOC3"/>
        <w:rPr>
          <w:rFonts w:asciiTheme="minorHAnsi" w:eastAsiaTheme="minorEastAsia" w:hAnsiTheme="minorHAnsi" w:cstheme="minorBidi"/>
          <w:sz w:val="22"/>
          <w:szCs w:val="22"/>
        </w:rPr>
      </w:pPr>
      <w:r w:rsidRPr="00BD03A7">
        <w:t>A.7.3.4</w:t>
      </w:r>
      <w:r w:rsidRPr="00BD03A7">
        <w:rPr>
          <w:rFonts w:asciiTheme="minorHAnsi" w:hAnsiTheme="minorHAnsi" w:cstheme="minorBidi"/>
          <w:sz w:val="22"/>
          <w:szCs w:val="22"/>
        </w:rPr>
        <w:tab/>
      </w:r>
      <w:r w:rsidRPr="006510E2">
        <w:rPr>
          <w:rFonts w:eastAsia="MS Mincho"/>
          <w:lang w:eastAsia="zh-CN"/>
        </w:rPr>
        <w:t xml:space="preserve">E-UTRAN TDD Radio Link Monitoring Test for </w:t>
      </w:r>
      <w:r w:rsidRPr="006510E2">
        <w:rPr>
          <w:rFonts w:eastAsia="MS Mincho"/>
        </w:rPr>
        <w:t>In</w:t>
      </w:r>
      <w:r w:rsidRPr="006510E2">
        <w:rPr>
          <w:rFonts w:eastAsia="MS Mincho"/>
          <w:lang w:eastAsia="zh-CN"/>
        </w:rPr>
        <w:t>-sync</w:t>
      </w:r>
      <w:r>
        <w:tab/>
        <w:t>1206</w:t>
      </w:r>
    </w:p>
    <w:p w:rsidR="00BD03A7" w:rsidRDefault="00BD03A7">
      <w:pPr>
        <w:pStyle w:val="TOC4"/>
        <w:rPr>
          <w:rFonts w:asciiTheme="minorHAnsi" w:eastAsiaTheme="minorEastAsia" w:hAnsiTheme="minorHAnsi" w:cstheme="minorBidi"/>
          <w:sz w:val="22"/>
          <w:szCs w:val="22"/>
        </w:rPr>
      </w:pPr>
      <w:r w:rsidRPr="00BD03A7">
        <w:t>A.7.3.4.1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1206</w:t>
      </w:r>
    </w:p>
    <w:p w:rsidR="00BD03A7" w:rsidRDefault="00BD03A7">
      <w:pPr>
        <w:pStyle w:val="TOC4"/>
        <w:rPr>
          <w:rFonts w:asciiTheme="minorHAnsi" w:eastAsiaTheme="minorEastAsia" w:hAnsiTheme="minorHAnsi" w:cstheme="minorBidi"/>
          <w:sz w:val="22"/>
          <w:szCs w:val="22"/>
        </w:rPr>
      </w:pPr>
      <w:r w:rsidRPr="00BD03A7">
        <w:t>A.7.3.4.2</w:t>
      </w:r>
      <w:r w:rsidRPr="00BD03A7">
        <w:rPr>
          <w:rFonts w:asciiTheme="minorHAnsi" w:eastAsiaTheme="minorEastAsia" w:hAnsiTheme="minorHAnsi" w:cstheme="minorBidi"/>
          <w:sz w:val="22"/>
          <w:szCs w:val="22"/>
        </w:rPr>
        <w:tab/>
      </w:r>
      <w:r w:rsidRPr="006510E2">
        <w:rPr>
          <w:snapToGrid w:val="0"/>
        </w:rPr>
        <w:t>Test Requirements</w:t>
      </w:r>
      <w:r>
        <w:tab/>
        <w:t>1210</w:t>
      </w:r>
    </w:p>
    <w:p w:rsidR="00BD03A7" w:rsidRDefault="00BD03A7">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1210</w:t>
      </w:r>
    </w:p>
    <w:p w:rsidR="00BD03A7" w:rsidRDefault="00BD03A7">
      <w:pPr>
        <w:pStyle w:val="TOC4"/>
        <w:rPr>
          <w:rFonts w:asciiTheme="minorHAnsi" w:eastAsiaTheme="minorEastAsia" w:hAnsiTheme="minorHAnsi" w:cstheme="minorBidi"/>
          <w:sz w:val="22"/>
          <w:szCs w:val="22"/>
        </w:rPr>
      </w:pPr>
      <w:r w:rsidRPr="00BD03A7">
        <w:t>A.7.3.5.1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1210</w:t>
      </w:r>
    </w:p>
    <w:p w:rsidR="00BD03A7" w:rsidRDefault="00BD03A7">
      <w:pPr>
        <w:pStyle w:val="TOC4"/>
        <w:rPr>
          <w:rFonts w:asciiTheme="minorHAnsi" w:eastAsiaTheme="minorEastAsia" w:hAnsiTheme="minorHAnsi" w:cstheme="minorBidi"/>
          <w:sz w:val="22"/>
          <w:szCs w:val="22"/>
        </w:rPr>
      </w:pPr>
      <w:r w:rsidRPr="00BD03A7">
        <w:t>A.7.3.5.2</w:t>
      </w:r>
      <w:r w:rsidRPr="00BD03A7">
        <w:rPr>
          <w:rFonts w:asciiTheme="minorHAnsi" w:eastAsiaTheme="minorEastAsia" w:hAnsiTheme="minorHAnsi" w:cstheme="minorBidi"/>
          <w:sz w:val="22"/>
          <w:szCs w:val="22"/>
        </w:rPr>
        <w:tab/>
      </w:r>
      <w:r w:rsidRPr="006510E2">
        <w:rPr>
          <w:snapToGrid w:val="0"/>
        </w:rPr>
        <w:t>Test Requirements</w:t>
      </w:r>
      <w:r>
        <w:tab/>
        <w:t>1213</w:t>
      </w:r>
    </w:p>
    <w:p w:rsidR="00BD03A7" w:rsidRDefault="00BD03A7">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1214</w:t>
      </w:r>
    </w:p>
    <w:p w:rsidR="00BD03A7" w:rsidRDefault="00BD03A7">
      <w:pPr>
        <w:pStyle w:val="TOC4"/>
        <w:rPr>
          <w:rFonts w:asciiTheme="minorHAnsi" w:eastAsiaTheme="minorEastAsia" w:hAnsiTheme="minorHAnsi" w:cstheme="minorBidi"/>
          <w:sz w:val="22"/>
          <w:szCs w:val="22"/>
        </w:rPr>
      </w:pPr>
      <w:r w:rsidRPr="00BD03A7">
        <w:t>A.7.3.6.1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1214</w:t>
      </w:r>
    </w:p>
    <w:p w:rsidR="00BD03A7" w:rsidRDefault="00BD03A7">
      <w:pPr>
        <w:pStyle w:val="TOC4"/>
        <w:rPr>
          <w:rFonts w:asciiTheme="minorHAnsi" w:eastAsiaTheme="minorEastAsia" w:hAnsiTheme="minorHAnsi" w:cstheme="minorBidi"/>
          <w:sz w:val="22"/>
          <w:szCs w:val="22"/>
        </w:rPr>
      </w:pPr>
      <w:r w:rsidRPr="00BD03A7">
        <w:t>A.7.3.6.2</w:t>
      </w:r>
      <w:r w:rsidRPr="00BD03A7">
        <w:rPr>
          <w:rFonts w:asciiTheme="minorHAnsi" w:eastAsiaTheme="minorEastAsia" w:hAnsiTheme="minorHAnsi" w:cstheme="minorBidi"/>
          <w:sz w:val="22"/>
          <w:szCs w:val="22"/>
        </w:rPr>
        <w:tab/>
      </w:r>
      <w:r w:rsidRPr="006510E2">
        <w:rPr>
          <w:snapToGrid w:val="0"/>
        </w:rPr>
        <w:t>Test Requirements</w:t>
      </w:r>
      <w:r>
        <w:tab/>
        <w:t>1217</w:t>
      </w:r>
    </w:p>
    <w:p w:rsidR="00BD03A7" w:rsidRDefault="00BD03A7">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1217</w:t>
      </w:r>
    </w:p>
    <w:p w:rsidR="00BD03A7" w:rsidRDefault="00BD03A7">
      <w:pPr>
        <w:pStyle w:val="TOC4"/>
        <w:rPr>
          <w:rFonts w:asciiTheme="minorHAnsi" w:eastAsiaTheme="minorEastAsia" w:hAnsiTheme="minorHAnsi" w:cstheme="minorBidi"/>
          <w:sz w:val="22"/>
          <w:szCs w:val="22"/>
        </w:rPr>
      </w:pPr>
      <w:r w:rsidRPr="00BD03A7">
        <w:t>A.7.3.7.1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1217</w:t>
      </w:r>
    </w:p>
    <w:p w:rsidR="00BD03A7" w:rsidRDefault="00BD03A7">
      <w:pPr>
        <w:pStyle w:val="TOC4"/>
        <w:rPr>
          <w:rFonts w:asciiTheme="minorHAnsi" w:eastAsiaTheme="minorEastAsia" w:hAnsiTheme="minorHAnsi" w:cstheme="minorBidi"/>
          <w:sz w:val="22"/>
          <w:szCs w:val="22"/>
        </w:rPr>
      </w:pPr>
      <w:r w:rsidRPr="00BD03A7">
        <w:t>A.7.3.7.2</w:t>
      </w:r>
      <w:r w:rsidRPr="00BD03A7">
        <w:rPr>
          <w:rFonts w:asciiTheme="minorHAnsi" w:eastAsiaTheme="minorEastAsia" w:hAnsiTheme="minorHAnsi" w:cstheme="minorBidi"/>
          <w:sz w:val="22"/>
          <w:szCs w:val="22"/>
        </w:rPr>
        <w:tab/>
      </w:r>
      <w:r w:rsidRPr="006510E2">
        <w:rPr>
          <w:snapToGrid w:val="0"/>
        </w:rPr>
        <w:t>Test Requirements</w:t>
      </w:r>
      <w:r>
        <w:tab/>
        <w:t>1220</w:t>
      </w:r>
    </w:p>
    <w:p w:rsidR="00BD03A7" w:rsidRDefault="00BD03A7">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1220</w:t>
      </w:r>
    </w:p>
    <w:p w:rsidR="00BD03A7" w:rsidRDefault="00BD03A7">
      <w:pPr>
        <w:pStyle w:val="TOC4"/>
        <w:rPr>
          <w:rFonts w:asciiTheme="minorHAnsi" w:eastAsiaTheme="minorEastAsia" w:hAnsiTheme="minorHAnsi" w:cstheme="minorBidi"/>
          <w:sz w:val="22"/>
          <w:szCs w:val="22"/>
        </w:rPr>
      </w:pPr>
      <w:r w:rsidRPr="00BD03A7">
        <w:t>A.7.3.8.1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1220</w:t>
      </w:r>
    </w:p>
    <w:p w:rsidR="00BD03A7" w:rsidRDefault="00BD03A7">
      <w:pPr>
        <w:pStyle w:val="TOC4"/>
        <w:rPr>
          <w:rFonts w:asciiTheme="minorHAnsi" w:eastAsiaTheme="minorEastAsia" w:hAnsiTheme="minorHAnsi" w:cstheme="minorBidi"/>
          <w:sz w:val="22"/>
          <w:szCs w:val="22"/>
        </w:rPr>
      </w:pPr>
      <w:r w:rsidRPr="00BD03A7">
        <w:t>A.7.3.8.2</w:t>
      </w:r>
      <w:r w:rsidRPr="00BD03A7">
        <w:rPr>
          <w:rFonts w:asciiTheme="minorHAnsi" w:eastAsiaTheme="minorEastAsia" w:hAnsiTheme="minorHAnsi" w:cstheme="minorBidi"/>
          <w:sz w:val="22"/>
          <w:szCs w:val="22"/>
        </w:rPr>
        <w:tab/>
      </w:r>
      <w:r w:rsidRPr="006510E2">
        <w:rPr>
          <w:snapToGrid w:val="0"/>
        </w:rPr>
        <w:t>Test Requirements</w:t>
      </w:r>
      <w:r>
        <w:tab/>
        <w:t>1223</w:t>
      </w:r>
    </w:p>
    <w:p w:rsidR="00BD03A7" w:rsidRDefault="00BD03A7">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1223</w:t>
      </w:r>
    </w:p>
    <w:p w:rsidR="00BD03A7" w:rsidRDefault="00BD03A7">
      <w:pPr>
        <w:pStyle w:val="TOC4"/>
        <w:rPr>
          <w:rFonts w:asciiTheme="minorHAnsi" w:eastAsiaTheme="minorEastAsia" w:hAnsiTheme="minorHAnsi" w:cstheme="minorBidi"/>
          <w:sz w:val="22"/>
          <w:szCs w:val="22"/>
        </w:rPr>
      </w:pPr>
      <w:r w:rsidRPr="00BD03A7">
        <w:t>A.7.3.9.2</w:t>
      </w:r>
      <w:r w:rsidRPr="00BD03A7">
        <w:rPr>
          <w:rFonts w:asciiTheme="minorHAnsi" w:eastAsiaTheme="minorEastAsia" w:hAnsiTheme="minorHAnsi" w:cstheme="minorBidi"/>
          <w:sz w:val="22"/>
          <w:szCs w:val="22"/>
        </w:rPr>
        <w:tab/>
      </w:r>
      <w:r w:rsidRPr="006510E2">
        <w:rPr>
          <w:snapToGrid w:val="0"/>
        </w:rPr>
        <w:t>Test Requirements</w:t>
      </w:r>
      <w:r>
        <w:tab/>
        <w:t>1226</w:t>
      </w:r>
    </w:p>
    <w:p w:rsidR="00BD03A7" w:rsidRDefault="00BD03A7">
      <w:pPr>
        <w:pStyle w:val="TOC3"/>
        <w:rPr>
          <w:rFonts w:asciiTheme="minorHAnsi" w:eastAsiaTheme="minorEastAsia" w:hAnsiTheme="minorHAnsi" w:cstheme="minorBidi"/>
          <w:sz w:val="22"/>
          <w:szCs w:val="22"/>
        </w:rPr>
      </w:pPr>
      <w:r w:rsidRPr="00BD03A7">
        <w:t>A.7.3.10</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w:t>
      </w:r>
      <w:r w:rsidRPr="006510E2">
        <w:rPr>
          <w:rFonts w:eastAsia="MS Mincho"/>
          <w:lang w:eastAsia="zh-CN"/>
        </w:rPr>
        <w:t xml:space="preserve">DD Radio Link Monitoring Test for Out-of-sync under </w:t>
      </w:r>
      <w:r>
        <w:rPr>
          <w:lang w:eastAsia="zh-CN"/>
        </w:rPr>
        <w:t>T</w:t>
      </w:r>
      <w:r w:rsidRPr="006510E2">
        <w:rPr>
          <w:rFonts w:eastAsia="MS Mincho"/>
          <w:lang w:eastAsia="zh-CN"/>
        </w:rPr>
        <w:t xml:space="preserve">ime </w:t>
      </w:r>
      <w:r>
        <w:rPr>
          <w:lang w:eastAsia="zh-CN"/>
        </w:rPr>
        <w:t>D</w:t>
      </w:r>
      <w:r w:rsidRPr="006510E2">
        <w:rPr>
          <w:rFonts w:eastAsia="MS Mincho"/>
          <w:lang w:eastAsia="zh-CN"/>
        </w:rPr>
        <w:t xml:space="preserve">omain </w:t>
      </w:r>
      <w:r>
        <w:rPr>
          <w:lang w:eastAsia="zh-CN"/>
        </w:rPr>
        <w:t>M</w:t>
      </w:r>
      <w:r w:rsidRPr="006510E2">
        <w:rPr>
          <w:rFonts w:eastAsia="MS Mincho"/>
          <w:lang w:eastAsia="zh-CN"/>
        </w:rPr>
        <w:t xml:space="preserve">easurement </w:t>
      </w:r>
      <w:r>
        <w:rPr>
          <w:lang w:eastAsia="zh-CN"/>
        </w:rPr>
        <w:t>R</w:t>
      </w:r>
      <w:r w:rsidRPr="006510E2">
        <w:rPr>
          <w:rFonts w:eastAsia="MS Mincho"/>
          <w:lang w:eastAsia="zh-CN"/>
        </w:rPr>
        <w:t xml:space="preserve">esource </w:t>
      </w:r>
      <w:r>
        <w:rPr>
          <w:lang w:eastAsia="zh-CN"/>
        </w:rPr>
        <w:t>R</w:t>
      </w:r>
      <w:r w:rsidRPr="006510E2">
        <w:rPr>
          <w:rFonts w:eastAsia="MS Mincho"/>
          <w:lang w:eastAsia="zh-CN"/>
        </w:rPr>
        <w:t>estriction</w:t>
      </w:r>
      <w:r>
        <w:rPr>
          <w:lang w:eastAsia="zh-CN"/>
        </w:rPr>
        <w:t xml:space="preserve"> with Non-MBSFN ABS</w:t>
      </w:r>
      <w:r>
        <w:tab/>
        <w:t>1226</w:t>
      </w:r>
    </w:p>
    <w:p w:rsidR="00BD03A7" w:rsidRDefault="00BD03A7">
      <w:pPr>
        <w:pStyle w:val="TOC4"/>
        <w:rPr>
          <w:rFonts w:asciiTheme="minorHAnsi" w:eastAsiaTheme="minorEastAsia" w:hAnsiTheme="minorHAnsi" w:cstheme="minorBidi"/>
          <w:sz w:val="22"/>
          <w:szCs w:val="22"/>
        </w:rPr>
      </w:pPr>
      <w:r w:rsidRPr="00BD03A7">
        <w:t>A.7.3.10.1</w:t>
      </w:r>
      <w:r w:rsidRPr="00BD03A7">
        <w:rPr>
          <w:rFonts w:asciiTheme="minorHAnsi" w:hAnsiTheme="minorHAnsi" w:cstheme="minorBidi"/>
          <w:sz w:val="22"/>
          <w:szCs w:val="22"/>
        </w:rPr>
        <w:tab/>
      </w:r>
      <w:r w:rsidRPr="006510E2">
        <w:rPr>
          <w:rFonts w:eastAsia="MS Mincho"/>
          <w:snapToGrid w:val="0"/>
          <w:lang w:eastAsia="zh-CN"/>
        </w:rPr>
        <w:t>Test Purpose and Environment</w:t>
      </w:r>
      <w:r>
        <w:tab/>
        <w:t>1226</w:t>
      </w:r>
    </w:p>
    <w:p w:rsidR="00BD03A7" w:rsidRDefault="00BD03A7">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1230</w:t>
      </w:r>
    </w:p>
    <w:p w:rsidR="00BD03A7" w:rsidRDefault="00BD03A7">
      <w:pPr>
        <w:pStyle w:val="TOC4"/>
        <w:rPr>
          <w:rFonts w:asciiTheme="minorHAnsi" w:eastAsiaTheme="minorEastAsia" w:hAnsiTheme="minorHAnsi" w:cstheme="minorBidi"/>
          <w:sz w:val="22"/>
          <w:szCs w:val="22"/>
        </w:rPr>
      </w:pPr>
      <w:r w:rsidRPr="00BD03A7">
        <w:t>A.7.3.11.1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1230</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11</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1235</w:t>
      </w:r>
    </w:p>
    <w:p w:rsidR="00BD03A7" w:rsidRDefault="00BD03A7">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1235</w:t>
      </w:r>
    </w:p>
    <w:p w:rsidR="00BD03A7" w:rsidRDefault="00BD03A7">
      <w:pPr>
        <w:pStyle w:val="TOC4"/>
        <w:rPr>
          <w:rFonts w:asciiTheme="minorHAnsi" w:eastAsiaTheme="minorEastAsia" w:hAnsiTheme="minorHAnsi" w:cstheme="minorBidi"/>
          <w:sz w:val="22"/>
          <w:szCs w:val="22"/>
        </w:rPr>
      </w:pPr>
      <w:r w:rsidRPr="00BD03A7">
        <w:t>A.7.3.12.1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1235</w:t>
      </w:r>
    </w:p>
    <w:p w:rsidR="00BD03A7" w:rsidRDefault="00BD03A7">
      <w:pPr>
        <w:pStyle w:val="TOC4"/>
        <w:rPr>
          <w:rFonts w:asciiTheme="minorHAnsi" w:eastAsiaTheme="minorEastAsia" w:hAnsiTheme="minorHAnsi" w:cstheme="minorBidi"/>
          <w:sz w:val="22"/>
          <w:szCs w:val="22"/>
        </w:rPr>
      </w:pPr>
      <w:r w:rsidRPr="00BD03A7">
        <w:t>A.7.3.12.2</w:t>
      </w:r>
      <w:r w:rsidRPr="00BD03A7">
        <w:rPr>
          <w:rFonts w:asciiTheme="minorHAnsi" w:eastAsiaTheme="minorEastAsia" w:hAnsiTheme="minorHAnsi" w:cstheme="minorBidi"/>
          <w:sz w:val="22"/>
          <w:szCs w:val="22"/>
        </w:rPr>
        <w:tab/>
      </w:r>
      <w:r w:rsidRPr="006510E2">
        <w:rPr>
          <w:snapToGrid w:val="0"/>
        </w:rPr>
        <w:t>Test Requirements</w:t>
      </w:r>
      <w:r>
        <w:tab/>
        <w:t>1240</w:t>
      </w:r>
    </w:p>
    <w:p w:rsidR="00BD03A7" w:rsidRDefault="00BD03A7">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1240</w:t>
      </w:r>
    </w:p>
    <w:p w:rsidR="00BD03A7" w:rsidRDefault="00BD03A7">
      <w:pPr>
        <w:pStyle w:val="TOC4"/>
        <w:rPr>
          <w:rFonts w:asciiTheme="minorHAnsi" w:eastAsiaTheme="minorEastAsia" w:hAnsiTheme="minorHAnsi" w:cstheme="minorBidi"/>
          <w:sz w:val="22"/>
          <w:szCs w:val="22"/>
        </w:rPr>
      </w:pPr>
      <w:r w:rsidRPr="00BD03A7">
        <w:t>A.7.3.13.1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1240</w:t>
      </w:r>
    </w:p>
    <w:p w:rsidR="00BD03A7" w:rsidRDefault="00BD03A7">
      <w:pPr>
        <w:pStyle w:val="TOC4"/>
        <w:rPr>
          <w:rFonts w:asciiTheme="minorHAnsi" w:eastAsiaTheme="minorEastAsia" w:hAnsiTheme="minorHAnsi" w:cstheme="minorBidi"/>
          <w:sz w:val="22"/>
          <w:szCs w:val="22"/>
        </w:rPr>
      </w:pPr>
      <w:r w:rsidRPr="00BD03A7">
        <w:t>A.7.3.13.2</w:t>
      </w:r>
      <w:r w:rsidRPr="00BD03A7">
        <w:rPr>
          <w:rFonts w:asciiTheme="minorHAnsi" w:eastAsiaTheme="minorEastAsia" w:hAnsiTheme="minorHAnsi" w:cstheme="minorBidi"/>
          <w:sz w:val="22"/>
          <w:szCs w:val="22"/>
        </w:rPr>
        <w:tab/>
      </w:r>
      <w:r w:rsidRPr="006510E2">
        <w:rPr>
          <w:snapToGrid w:val="0"/>
        </w:rPr>
        <w:t>Test Requirements</w:t>
      </w:r>
      <w:r>
        <w:tab/>
        <w:t>1243</w:t>
      </w:r>
    </w:p>
    <w:p w:rsidR="00BD03A7" w:rsidRDefault="00BD03A7">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1243</w:t>
      </w:r>
    </w:p>
    <w:p w:rsidR="00BD03A7" w:rsidRDefault="00BD03A7">
      <w:pPr>
        <w:pStyle w:val="TOC4"/>
        <w:rPr>
          <w:rFonts w:asciiTheme="minorHAnsi" w:eastAsiaTheme="minorEastAsia" w:hAnsiTheme="minorHAnsi" w:cstheme="minorBidi"/>
          <w:sz w:val="22"/>
          <w:szCs w:val="22"/>
        </w:rPr>
      </w:pPr>
      <w:r w:rsidRPr="00BD03A7">
        <w:t>A.7.3.14.1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1243</w:t>
      </w:r>
    </w:p>
    <w:p w:rsidR="00BD03A7" w:rsidRDefault="00BD03A7">
      <w:pPr>
        <w:pStyle w:val="TOC4"/>
        <w:rPr>
          <w:rFonts w:asciiTheme="minorHAnsi" w:eastAsiaTheme="minorEastAsia" w:hAnsiTheme="minorHAnsi" w:cstheme="minorBidi"/>
          <w:sz w:val="22"/>
          <w:szCs w:val="22"/>
        </w:rPr>
      </w:pPr>
      <w:r w:rsidRPr="00BD03A7">
        <w:t>A.7.3.14.2</w:t>
      </w:r>
      <w:r w:rsidRPr="00BD03A7">
        <w:rPr>
          <w:rFonts w:asciiTheme="minorHAnsi" w:eastAsiaTheme="minorEastAsia" w:hAnsiTheme="minorHAnsi" w:cstheme="minorBidi"/>
          <w:sz w:val="22"/>
          <w:szCs w:val="22"/>
        </w:rPr>
        <w:tab/>
      </w:r>
      <w:r w:rsidRPr="006510E2">
        <w:rPr>
          <w:snapToGrid w:val="0"/>
        </w:rPr>
        <w:t>Test Requirements</w:t>
      </w:r>
      <w:r>
        <w:tab/>
        <w:t>1246</w:t>
      </w:r>
    </w:p>
    <w:p w:rsidR="00BD03A7" w:rsidRDefault="00BD03A7">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1246</w:t>
      </w:r>
    </w:p>
    <w:p w:rsidR="00BD03A7" w:rsidRDefault="00BD03A7">
      <w:pPr>
        <w:pStyle w:val="TOC4"/>
        <w:rPr>
          <w:rFonts w:asciiTheme="minorHAnsi" w:eastAsiaTheme="minorEastAsia" w:hAnsiTheme="minorHAnsi" w:cstheme="minorBidi"/>
          <w:sz w:val="22"/>
          <w:szCs w:val="22"/>
        </w:rPr>
      </w:pPr>
      <w:r w:rsidRPr="00BD03A7">
        <w:t>A.7.3.15.1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1246</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1250</w:t>
      </w:r>
    </w:p>
    <w:p w:rsidR="00BD03A7" w:rsidRDefault="00BD03A7">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1250</w:t>
      </w:r>
    </w:p>
    <w:p w:rsidR="00BD03A7" w:rsidRDefault="00BD03A7">
      <w:pPr>
        <w:pStyle w:val="TOC4"/>
        <w:rPr>
          <w:rFonts w:asciiTheme="minorHAnsi" w:eastAsiaTheme="minorEastAsia" w:hAnsiTheme="minorHAnsi" w:cstheme="minorBidi"/>
          <w:sz w:val="22"/>
          <w:szCs w:val="22"/>
        </w:rPr>
      </w:pPr>
      <w:r w:rsidRPr="00BD03A7">
        <w:t>A.7.3.16.1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1250</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16</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1255</w:t>
      </w:r>
    </w:p>
    <w:p w:rsidR="00BD03A7" w:rsidRDefault="00BD03A7">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1255</w:t>
      </w:r>
    </w:p>
    <w:p w:rsidR="00BD03A7" w:rsidRDefault="00BD03A7">
      <w:pPr>
        <w:pStyle w:val="TOC4"/>
        <w:rPr>
          <w:rFonts w:asciiTheme="minorHAnsi" w:eastAsiaTheme="minorEastAsia" w:hAnsiTheme="minorHAnsi" w:cstheme="minorBidi"/>
          <w:sz w:val="22"/>
          <w:szCs w:val="22"/>
        </w:rPr>
      </w:pPr>
      <w:r w:rsidRPr="00BD03A7">
        <w:t>A.7.3.17.1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1255</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17</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1259</w:t>
      </w:r>
    </w:p>
    <w:p w:rsidR="00BD03A7" w:rsidRDefault="00BD03A7">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1259</w:t>
      </w:r>
    </w:p>
    <w:p w:rsidR="00BD03A7" w:rsidRDefault="00BD03A7">
      <w:pPr>
        <w:pStyle w:val="TOC4"/>
        <w:rPr>
          <w:rFonts w:asciiTheme="minorHAnsi" w:eastAsiaTheme="minorEastAsia" w:hAnsiTheme="minorHAnsi" w:cstheme="minorBidi"/>
          <w:sz w:val="22"/>
          <w:szCs w:val="22"/>
        </w:rPr>
      </w:pPr>
      <w:r w:rsidRPr="00BD03A7">
        <w:t>A.7.3.18.1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1259</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1263</w:t>
      </w:r>
    </w:p>
    <w:p w:rsidR="00BD03A7" w:rsidRDefault="00BD03A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1263</w:t>
      </w:r>
    </w:p>
    <w:p w:rsidR="00BD03A7" w:rsidRDefault="00BD03A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1263</w:t>
      </w:r>
    </w:p>
    <w:p w:rsidR="00BD03A7" w:rsidRDefault="00BD03A7">
      <w:pPr>
        <w:pStyle w:val="TOC4"/>
        <w:rPr>
          <w:rFonts w:asciiTheme="minorHAnsi" w:eastAsiaTheme="minorEastAsia" w:hAnsiTheme="minorHAnsi" w:cstheme="minorBidi"/>
          <w:sz w:val="22"/>
          <w:szCs w:val="22"/>
        </w:rPr>
      </w:pPr>
      <w:r w:rsidRPr="00BD03A7">
        <w:t>A.7.3.19.2</w:t>
      </w:r>
      <w:r w:rsidRPr="00BD03A7">
        <w:rPr>
          <w:rFonts w:asciiTheme="minorHAnsi" w:eastAsiaTheme="minorEastAsia" w:hAnsiTheme="minorHAnsi" w:cstheme="minorBidi"/>
          <w:sz w:val="22"/>
          <w:szCs w:val="22"/>
        </w:rPr>
        <w:tab/>
      </w:r>
      <w:r w:rsidRPr="006510E2">
        <w:rPr>
          <w:snapToGrid w:val="0"/>
        </w:rPr>
        <w:t>Test Requirements</w:t>
      </w:r>
      <w:r>
        <w:tab/>
        <w:t>1268</w:t>
      </w:r>
    </w:p>
    <w:p w:rsidR="00BD03A7" w:rsidRDefault="00BD03A7">
      <w:pPr>
        <w:pStyle w:val="TOC3"/>
        <w:rPr>
          <w:rFonts w:asciiTheme="minorHAnsi" w:eastAsiaTheme="minorEastAsia" w:hAnsiTheme="minorHAnsi" w:cstheme="minorBidi"/>
          <w:sz w:val="22"/>
          <w:szCs w:val="22"/>
        </w:rPr>
      </w:pPr>
      <w:r w:rsidRPr="00BD03A7">
        <w:t>A.7.3.20</w:t>
      </w:r>
      <w:r w:rsidRPr="00BD03A7">
        <w:rPr>
          <w:rFonts w:asciiTheme="minorHAnsi" w:hAnsiTheme="minorHAnsi" w:cstheme="minorBidi"/>
          <w:sz w:val="22"/>
          <w:szCs w:val="22"/>
        </w:rPr>
        <w:tab/>
      </w:r>
      <w:r w:rsidRPr="006510E2">
        <w:rPr>
          <w:rFonts w:eastAsia="MS Mincho"/>
          <w:lang w:eastAsia="zh-CN"/>
        </w:rPr>
        <w:t>E-UTRAN TDD Radio Link Monitoring Test for In-sync under Time Domain Measurement Resouce Restriction with CRS assistance information and Non-MBSFN ABS</w:t>
      </w:r>
      <w:r>
        <w:tab/>
        <w:t>1268</w:t>
      </w:r>
    </w:p>
    <w:p w:rsidR="00BD03A7" w:rsidRDefault="00BD03A7">
      <w:pPr>
        <w:pStyle w:val="TOC4"/>
        <w:rPr>
          <w:rFonts w:asciiTheme="minorHAnsi" w:eastAsiaTheme="minorEastAsia" w:hAnsiTheme="minorHAnsi" w:cstheme="minorBidi"/>
          <w:sz w:val="22"/>
          <w:szCs w:val="22"/>
        </w:rPr>
      </w:pPr>
      <w:r w:rsidRPr="00BD03A7">
        <w:t>A.7.3.20.1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1268</w:t>
      </w:r>
    </w:p>
    <w:p w:rsidR="00BD03A7" w:rsidRDefault="00BD03A7">
      <w:pPr>
        <w:pStyle w:val="TOC4"/>
        <w:rPr>
          <w:rFonts w:asciiTheme="minorHAnsi" w:eastAsiaTheme="minorEastAsia" w:hAnsiTheme="minorHAnsi" w:cstheme="minorBidi"/>
          <w:sz w:val="22"/>
          <w:szCs w:val="22"/>
        </w:rPr>
      </w:pPr>
      <w:r w:rsidRPr="00BD03A7">
        <w:t>A.7.3.20.2</w:t>
      </w:r>
      <w:r w:rsidRPr="00BD03A7">
        <w:rPr>
          <w:rFonts w:asciiTheme="minorHAnsi" w:eastAsiaTheme="minorEastAsia" w:hAnsiTheme="minorHAnsi" w:cstheme="minorBidi"/>
          <w:sz w:val="22"/>
          <w:szCs w:val="22"/>
        </w:rPr>
        <w:tab/>
      </w:r>
      <w:r w:rsidRPr="006510E2">
        <w:rPr>
          <w:snapToGrid w:val="0"/>
        </w:rPr>
        <w:t>Test Requirements</w:t>
      </w:r>
      <w:r>
        <w:tab/>
        <w:t>1273</w:t>
      </w:r>
    </w:p>
    <w:p w:rsidR="00BD03A7" w:rsidRDefault="00BD03A7">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1273</w:t>
      </w:r>
    </w:p>
    <w:p w:rsidR="00BD03A7" w:rsidRDefault="00BD03A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1273</w:t>
      </w:r>
    </w:p>
    <w:p w:rsidR="00BD03A7" w:rsidRDefault="00BD03A7">
      <w:pPr>
        <w:pStyle w:val="TOC4"/>
        <w:rPr>
          <w:rFonts w:asciiTheme="minorHAnsi" w:eastAsiaTheme="minorEastAsia" w:hAnsiTheme="minorHAnsi" w:cstheme="minorBidi"/>
          <w:sz w:val="22"/>
          <w:szCs w:val="22"/>
        </w:rPr>
      </w:pPr>
      <w:r w:rsidRPr="00BD03A7">
        <w:t>A.7.3.21.2</w:t>
      </w:r>
      <w:r w:rsidRPr="00BD03A7">
        <w:rPr>
          <w:rFonts w:asciiTheme="minorHAnsi" w:eastAsiaTheme="minorEastAsia" w:hAnsiTheme="minorHAnsi" w:cstheme="minorBidi"/>
          <w:sz w:val="22"/>
          <w:szCs w:val="22"/>
        </w:rPr>
        <w:tab/>
      </w:r>
      <w:r w:rsidRPr="006510E2">
        <w:rPr>
          <w:snapToGrid w:val="0"/>
        </w:rPr>
        <w:t>Test Requirements</w:t>
      </w:r>
      <w:r>
        <w:tab/>
        <w:t>1278</w:t>
      </w:r>
    </w:p>
    <w:p w:rsidR="00BD03A7" w:rsidRDefault="00BD03A7">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1278</w:t>
      </w:r>
    </w:p>
    <w:p w:rsidR="00BD03A7" w:rsidRDefault="00BD03A7">
      <w:pPr>
        <w:pStyle w:val="TOC4"/>
        <w:rPr>
          <w:rFonts w:asciiTheme="minorHAnsi" w:eastAsiaTheme="minorEastAsia" w:hAnsiTheme="minorHAnsi" w:cstheme="minorBidi"/>
          <w:sz w:val="22"/>
          <w:szCs w:val="22"/>
        </w:rPr>
      </w:pPr>
      <w:r w:rsidRPr="00BD03A7">
        <w:t>A.7.3.22.1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1278</w:t>
      </w:r>
    </w:p>
    <w:p w:rsidR="00BD03A7" w:rsidRDefault="00BD03A7">
      <w:pPr>
        <w:pStyle w:val="TOC4"/>
        <w:rPr>
          <w:rFonts w:asciiTheme="minorHAnsi" w:eastAsiaTheme="minorEastAsia" w:hAnsiTheme="minorHAnsi" w:cstheme="minorBidi"/>
          <w:sz w:val="22"/>
          <w:szCs w:val="22"/>
        </w:rPr>
      </w:pPr>
      <w:r w:rsidRPr="00BD03A7">
        <w:t>A.7.3.22.2</w:t>
      </w:r>
      <w:r w:rsidRPr="00BD03A7">
        <w:rPr>
          <w:rFonts w:asciiTheme="minorHAnsi" w:eastAsiaTheme="minorEastAsia" w:hAnsiTheme="minorHAnsi" w:cstheme="minorBidi"/>
          <w:sz w:val="22"/>
          <w:szCs w:val="22"/>
        </w:rPr>
        <w:tab/>
      </w:r>
      <w:r w:rsidRPr="006510E2">
        <w:rPr>
          <w:snapToGrid w:val="0"/>
        </w:rPr>
        <w:t>Test Requirements</w:t>
      </w:r>
      <w:r>
        <w:tab/>
        <w:t>1283</w:t>
      </w:r>
    </w:p>
    <w:p w:rsidR="00BD03A7" w:rsidRDefault="00BD03A7">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1283</w:t>
      </w:r>
    </w:p>
    <w:p w:rsidR="00BD03A7" w:rsidRDefault="00BD03A7">
      <w:pPr>
        <w:pStyle w:val="TOC4"/>
        <w:rPr>
          <w:rFonts w:asciiTheme="minorHAnsi" w:eastAsiaTheme="minorEastAsia" w:hAnsiTheme="minorHAnsi" w:cstheme="minorBidi"/>
          <w:sz w:val="22"/>
          <w:szCs w:val="22"/>
        </w:rPr>
      </w:pPr>
      <w:r w:rsidRPr="00BD03A7">
        <w:t>A.7.3.23.1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1283</w:t>
      </w:r>
    </w:p>
    <w:p w:rsidR="00BD03A7" w:rsidRDefault="00BD03A7">
      <w:pPr>
        <w:pStyle w:val="TOC4"/>
        <w:rPr>
          <w:rFonts w:asciiTheme="minorHAnsi" w:eastAsiaTheme="minorEastAsia" w:hAnsiTheme="minorHAnsi" w:cstheme="minorBidi"/>
          <w:sz w:val="22"/>
          <w:szCs w:val="22"/>
        </w:rPr>
      </w:pPr>
      <w:r w:rsidRPr="00BD03A7">
        <w:t>A.7.3.23.2</w:t>
      </w:r>
      <w:r w:rsidRPr="00BD03A7">
        <w:rPr>
          <w:rFonts w:asciiTheme="minorHAnsi" w:eastAsiaTheme="minorEastAsia" w:hAnsiTheme="minorHAnsi" w:cstheme="minorBidi"/>
          <w:sz w:val="22"/>
          <w:szCs w:val="22"/>
        </w:rPr>
        <w:tab/>
      </w:r>
      <w:r w:rsidRPr="006510E2">
        <w:rPr>
          <w:snapToGrid w:val="0"/>
        </w:rPr>
        <w:t>Test Requirements</w:t>
      </w:r>
      <w:r>
        <w:tab/>
        <w:t>1284</w:t>
      </w:r>
    </w:p>
    <w:p w:rsidR="00BD03A7" w:rsidRDefault="00BD03A7">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1284</w:t>
      </w:r>
    </w:p>
    <w:p w:rsidR="00BD03A7" w:rsidRDefault="00BD03A7">
      <w:pPr>
        <w:pStyle w:val="TOC4"/>
        <w:rPr>
          <w:rFonts w:asciiTheme="minorHAnsi" w:eastAsiaTheme="minorEastAsia" w:hAnsiTheme="minorHAnsi" w:cstheme="minorBidi"/>
          <w:sz w:val="22"/>
          <w:szCs w:val="22"/>
        </w:rPr>
      </w:pPr>
      <w:r w:rsidRPr="00BD03A7">
        <w:t>A.7.3.24.1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1284</w:t>
      </w:r>
    </w:p>
    <w:p w:rsidR="00BD03A7" w:rsidRDefault="00BD03A7">
      <w:pPr>
        <w:pStyle w:val="TOC4"/>
        <w:rPr>
          <w:rFonts w:asciiTheme="minorHAnsi" w:eastAsiaTheme="minorEastAsia" w:hAnsiTheme="minorHAnsi" w:cstheme="minorBidi"/>
          <w:sz w:val="22"/>
          <w:szCs w:val="22"/>
        </w:rPr>
      </w:pPr>
      <w:r w:rsidRPr="00BD03A7">
        <w:t>A.7.3.24.2</w:t>
      </w:r>
      <w:r w:rsidRPr="00BD03A7">
        <w:rPr>
          <w:rFonts w:asciiTheme="minorHAnsi" w:eastAsiaTheme="minorEastAsia" w:hAnsiTheme="minorHAnsi" w:cstheme="minorBidi"/>
          <w:sz w:val="22"/>
          <w:szCs w:val="22"/>
        </w:rPr>
        <w:tab/>
      </w:r>
      <w:r w:rsidRPr="006510E2">
        <w:rPr>
          <w:snapToGrid w:val="0"/>
        </w:rPr>
        <w:t>Test Requirements</w:t>
      </w:r>
      <w:r>
        <w:tab/>
        <w:t>1285</w:t>
      </w:r>
    </w:p>
    <w:p w:rsidR="00BD03A7" w:rsidRDefault="00BD03A7">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1285</w:t>
      </w:r>
    </w:p>
    <w:p w:rsidR="00BD03A7" w:rsidRDefault="00BD03A7">
      <w:pPr>
        <w:pStyle w:val="TOC4"/>
        <w:rPr>
          <w:rFonts w:asciiTheme="minorHAnsi" w:eastAsiaTheme="minorEastAsia" w:hAnsiTheme="minorHAnsi" w:cstheme="minorBidi"/>
          <w:sz w:val="22"/>
          <w:szCs w:val="22"/>
        </w:rPr>
      </w:pPr>
      <w:r w:rsidRPr="00BD03A7">
        <w:t>A.7.3.25.1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1285</w:t>
      </w:r>
    </w:p>
    <w:p w:rsidR="00BD03A7" w:rsidRDefault="00BD03A7">
      <w:pPr>
        <w:pStyle w:val="TOC4"/>
        <w:rPr>
          <w:rFonts w:asciiTheme="minorHAnsi" w:eastAsiaTheme="minorEastAsia" w:hAnsiTheme="minorHAnsi" w:cstheme="minorBidi"/>
          <w:sz w:val="22"/>
          <w:szCs w:val="22"/>
        </w:rPr>
      </w:pPr>
      <w:r w:rsidRPr="00BD03A7">
        <w:t>A.7.3.25.2</w:t>
      </w:r>
      <w:r w:rsidRPr="00BD03A7">
        <w:rPr>
          <w:rFonts w:asciiTheme="minorHAnsi" w:eastAsiaTheme="minorEastAsia" w:hAnsiTheme="minorHAnsi" w:cstheme="minorBidi"/>
          <w:sz w:val="22"/>
          <w:szCs w:val="22"/>
        </w:rPr>
        <w:tab/>
      </w:r>
      <w:r w:rsidRPr="006510E2">
        <w:rPr>
          <w:snapToGrid w:val="0"/>
        </w:rPr>
        <w:t>Test Requirements</w:t>
      </w:r>
      <w:r>
        <w:tab/>
        <w:t>1286</w:t>
      </w:r>
    </w:p>
    <w:p w:rsidR="00BD03A7" w:rsidRDefault="00BD03A7">
      <w:pPr>
        <w:pStyle w:val="TOC3"/>
        <w:rPr>
          <w:rFonts w:asciiTheme="minorHAnsi" w:eastAsiaTheme="minorEastAsia" w:hAnsiTheme="minorHAnsi" w:cstheme="minorBidi"/>
          <w:sz w:val="22"/>
          <w:szCs w:val="22"/>
        </w:rPr>
      </w:pPr>
      <w:r w:rsidRPr="00BD03A7">
        <w:t>A.7.3.26</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Out-of-sync</w:t>
      </w:r>
      <w:r>
        <w:rPr>
          <w:lang w:eastAsia="zh-CN"/>
        </w:rPr>
        <w:t xml:space="preserve"> for UE Category 0</w:t>
      </w:r>
      <w:r>
        <w:tab/>
        <w:t>1286</w:t>
      </w:r>
    </w:p>
    <w:p w:rsidR="00BD03A7" w:rsidRDefault="00BD03A7">
      <w:pPr>
        <w:pStyle w:val="TOC4"/>
        <w:rPr>
          <w:rFonts w:asciiTheme="minorHAnsi" w:eastAsiaTheme="minorEastAsia" w:hAnsiTheme="minorHAnsi" w:cstheme="minorBidi"/>
          <w:sz w:val="22"/>
          <w:szCs w:val="22"/>
        </w:rPr>
      </w:pPr>
      <w:r w:rsidRPr="00BD03A7">
        <w:t>A.7.3.26.1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1286</w:t>
      </w:r>
    </w:p>
    <w:p w:rsidR="00BD03A7" w:rsidRDefault="00BD03A7">
      <w:pPr>
        <w:pStyle w:val="TOC4"/>
        <w:rPr>
          <w:rFonts w:asciiTheme="minorHAnsi" w:eastAsiaTheme="minorEastAsia" w:hAnsiTheme="minorHAnsi" w:cstheme="minorBidi"/>
          <w:sz w:val="22"/>
          <w:szCs w:val="22"/>
        </w:rPr>
      </w:pPr>
      <w:r w:rsidRPr="00BD03A7">
        <w:t>A.7.3.26.2</w:t>
      </w:r>
      <w:r w:rsidRPr="00BD03A7">
        <w:rPr>
          <w:rFonts w:asciiTheme="minorHAnsi" w:eastAsiaTheme="minorEastAsia" w:hAnsiTheme="minorHAnsi" w:cstheme="minorBidi"/>
          <w:sz w:val="22"/>
          <w:szCs w:val="22"/>
        </w:rPr>
        <w:tab/>
      </w:r>
      <w:r w:rsidRPr="006510E2">
        <w:rPr>
          <w:snapToGrid w:val="0"/>
        </w:rPr>
        <w:t>Test Requirements</w:t>
      </w:r>
      <w:r>
        <w:tab/>
        <w:t>1289</w:t>
      </w:r>
    </w:p>
    <w:p w:rsidR="00BD03A7" w:rsidRDefault="00BD03A7">
      <w:pPr>
        <w:pStyle w:val="TOC3"/>
        <w:rPr>
          <w:rFonts w:asciiTheme="minorHAnsi" w:eastAsiaTheme="minorEastAsia" w:hAnsiTheme="minorHAnsi" w:cstheme="minorBidi"/>
          <w:sz w:val="22"/>
          <w:szCs w:val="22"/>
        </w:rPr>
      </w:pPr>
      <w:r w:rsidRPr="00BD03A7">
        <w:t>A.7.3.27</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 xml:space="preserve">FDD Radio Link Monitoring Test for </w:t>
      </w:r>
      <w:r w:rsidRPr="006510E2">
        <w:rPr>
          <w:rFonts w:eastAsia="MS Mincho"/>
        </w:rPr>
        <w:t>In</w:t>
      </w:r>
      <w:r w:rsidRPr="006510E2">
        <w:rPr>
          <w:rFonts w:eastAsia="MS Mincho"/>
          <w:lang w:eastAsia="zh-CN"/>
        </w:rPr>
        <w:t>-sync</w:t>
      </w:r>
      <w:r>
        <w:rPr>
          <w:lang w:eastAsia="zh-CN"/>
        </w:rPr>
        <w:t xml:space="preserve"> for UE Category 0</w:t>
      </w:r>
      <w:r>
        <w:tab/>
        <w:t>1289</w:t>
      </w:r>
    </w:p>
    <w:p w:rsidR="00BD03A7" w:rsidRDefault="00BD03A7">
      <w:pPr>
        <w:pStyle w:val="TOC4"/>
        <w:rPr>
          <w:rFonts w:asciiTheme="minorHAnsi" w:eastAsiaTheme="minorEastAsia" w:hAnsiTheme="minorHAnsi" w:cstheme="minorBidi"/>
          <w:sz w:val="22"/>
          <w:szCs w:val="22"/>
        </w:rPr>
      </w:pPr>
      <w:r w:rsidRPr="00BD03A7">
        <w:t>A.7.3.27.1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1289</w:t>
      </w:r>
    </w:p>
    <w:p w:rsidR="00BD03A7" w:rsidRDefault="00BD03A7">
      <w:pPr>
        <w:pStyle w:val="TOC4"/>
        <w:rPr>
          <w:rFonts w:asciiTheme="minorHAnsi" w:eastAsiaTheme="minorEastAsia" w:hAnsiTheme="minorHAnsi" w:cstheme="minorBidi"/>
          <w:sz w:val="22"/>
          <w:szCs w:val="22"/>
        </w:rPr>
      </w:pPr>
      <w:r w:rsidRPr="00BD03A7">
        <w:t>A.7.3.27.2</w:t>
      </w:r>
      <w:r w:rsidRPr="00BD03A7">
        <w:rPr>
          <w:rFonts w:asciiTheme="minorHAnsi" w:eastAsiaTheme="minorEastAsia" w:hAnsiTheme="minorHAnsi" w:cstheme="minorBidi"/>
          <w:sz w:val="22"/>
          <w:szCs w:val="22"/>
        </w:rPr>
        <w:tab/>
      </w:r>
      <w:r w:rsidRPr="006510E2">
        <w:rPr>
          <w:snapToGrid w:val="0"/>
        </w:rPr>
        <w:t>Test Requirements</w:t>
      </w:r>
      <w:r>
        <w:tab/>
        <w:t>1292</w:t>
      </w:r>
    </w:p>
    <w:p w:rsidR="00BD03A7" w:rsidRDefault="00BD03A7">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1292</w:t>
      </w:r>
    </w:p>
    <w:p w:rsidR="00BD03A7" w:rsidRDefault="00BD03A7">
      <w:pPr>
        <w:pStyle w:val="TOC4"/>
        <w:rPr>
          <w:rFonts w:asciiTheme="minorHAnsi" w:eastAsiaTheme="minorEastAsia" w:hAnsiTheme="minorHAnsi" w:cstheme="minorBidi"/>
          <w:sz w:val="22"/>
          <w:szCs w:val="22"/>
        </w:rPr>
      </w:pPr>
      <w:r w:rsidRPr="00BD03A7">
        <w:t>A.7.3.28.1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1292</w:t>
      </w:r>
    </w:p>
    <w:p w:rsidR="00BD03A7" w:rsidRDefault="00BD03A7">
      <w:pPr>
        <w:pStyle w:val="TOC4"/>
        <w:rPr>
          <w:rFonts w:asciiTheme="minorHAnsi" w:eastAsiaTheme="minorEastAsia" w:hAnsiTheme="minorHAnsi" w:cstheme="minorBidi"/>
          <w:sz w:val="22"/>
          <w:szCs w:val="22"/>
        </w:rPr>
      </w:pPr>
      <w:r w:rsidRPr="00BD03A7">
        <w:t>A.7.3.28.2</w:t>
      </w:r>
      <w:r w:rsidRPr="00BD03A7">
        <w:rPr>
          <w:rFonts w:asciiTheme="minorHAnsi" w:eastAsiaTheme="minorEastAsia" w:hAnsiTheme="minorHAnsi" w:cstheme="minorBidi"/>
          <w:sz w:val="22"/>
          <w:szCs w:val="22"/>
        </w:rPr>
        <w:tab/>
      </w:r>
      <w:r w:rsidRPr="006510E2">
        <w:rPr>
          <w:snapToGrid w:val="0"/>
        </w:rPr>
        <w:t>Test Requirements</w:t>
      </w:r>
      <w:r>
        <w:tab/>
        <w:t>1295</w:t>
      </w:r>
    </w:p>
    <w:p w:rsidR="00BD03A7" w:rsidRDefault="00BD03A7">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1295</w:t>
      </w:r>
    </w:p>
    <w:p w:rsidR="00BD03A7" w:rsidRDefault="00BD03A7">
      <w:pPr>
        <w:pStyle w:val="TOC4"/>
        <w:rPr>
          <w:rFonts w:asciiTheme="minorHAnsi" w:eastAsiaTheme="minorEastAsia" w:hAnsiTheme="minorHAnsi" w:cstheme="minorBidi"/>
          <w:sz w:val="22"/>
          <w:szCs w:val="22"/>
        </w:rPr>
      </w:pPr>
      <w:r w:rsidRPr="00BD03A7">
        <w:t>A.7.3.29.1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1295</w:t>
      </w:r>
    </w:p>
    <w:p w:rsidR="00BD03A7" w:rsidRDefault="00BD03A7">
      <w:pPr>
        <w:pStyle w:val="TOC4"/>
        <w:rPr>
          <w:rFonts w:asciiTheme="minorHAnsi" w:eastAsiaTheme="minorEastAsia" w:hAnsiTheme="minorHAnsi" w:cstheme="minorBidi"/>
          <w:sz w:val="22"/>
          <w:szCs w:val="22"/>
        </w:rPr>
      </w:pPr>
      <w:r w:rsidRPr="00BD03A7">
        <w:t>A.7.3.29.2</w:t>
      </w:r>
      <w:r w:rsidRPr="00BD03A7">
        <w:rPr>
          <w:rFonts w:asciiTheme="minorHAnsi" w:eastAsiaTheme="minorEastAsia" w:hAnsiTheme="minorHAnsi" w:cstheme="minorBidi"/>
          <w:sz w:val="22"/>
          <w:szCs w:val="22"/>
        </w:rPr>
        <w:tab/>
      </w:r>
      <w:r w:rsidRPr="006510E2">
        <w:rPr>
          <w:snapToGrid w:val="0"/>
        </w:rPr>
        <w:t>Test Requirements</w:t>
      </w:r>
      <w:r>
        <w:tab/>
        <w:t>1298</w:t>
      </w:r>
    </w:p>
    <w:p w:rsidR="00BD03A7" w:rsidRDefault="00BD03A7">
      <w:pPr>
        <w:pStyle w:val="TOC3"/>
        <w:rPr>
          <w:rFonts w:asciiTheme="minorHAnsi" w:eastAsiaTheme="minorEastAsia" w:hAnsiTheme="minorHAnsi" w:cstheme="minorBidi"/>
          <w:sz w:val="22"/>
          <w:szCs w:val="22"/>
        </w:rPr>
      </w:pPr>
      <w:r w:rsidRPr="00BD03A7">
        <w:t>A.7.3.30</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HD-FDD</w:t>
      </w:r>
      <w:r w:rsidRPr="006510E2">
        <w:rPr>
          <w:rFonts w:eastAsia="MS Mincho"/>
          <w:lang w:eastAsia="zh-CN"/>
        </w:rPr>
        <w:t xml:space="preserve"> Radio Link Monitoring Test for Out-of-sync</w:t>
      </w:r>
      <w:r>
        <w:rPr>
          <w:lang w:eastAsia="zh-CN"/>
        </w:rPr>
        <w:t xml:space="preserve"> for UE Category 0</w:t>
      </w:r>
      <w:r>
        <w:tab/>
        <w:t>1298</w:t>
      </w:r>
    </w:p>
    <w:p w:rsidR="00BD03A7" w:rsidRDefault="00BD03A7">
      <w:pPr>
        <w:pStyle w:val="TOC4"/>
        <w:rPr>
          <w:rFonts w:asciiTheme="minorHAnsi" w:eastAsiaTheme="minorEastAsia" w:hAnsiTheme="minorHAnsi" w:cstheme="minorBidi"/>
          <w:sz w:val="22"/>
          <w:szCs w:val="22"/>
        </w:rPr>
      </w:pPr>
      <w:r w:rsidRPr="00BD03A7">
        <w:t>A.7.3.30.1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1298</w:t>
      </w:r>
    </w:p>
    <w:p w:rsidR="00BD03A7" w:rsidRDefault="00BD03A7">
      <w:pPr>
        <w:pStyle w:val="TOC4"/>
        <w:rPr>
          <w:rFonts w:asciiTheme="minorHAnsi" w:eastAsiaTheme="minorEastAsia" w:hAnsiTheme="minorHAnsi" w:cstheme="minorBidi"/>
          <w:sz w:val="22"/>
          <w:szCs w:val="22"/>
        </w:rPr>
      </w:pPr>
      <w:r w:rsidRPr="00BD03A7">
        <w:t>A.7.3.30.2</w:t>
      </w:r>
      <w:r w:rsidRPr="00BD03A7">
        <w:rPr>
          <w:rFonts w:asciiTheme="minorHAnsi" w:eastAsiaTheme="minorEastAsia" w:hAnsiTheme="minorHAnsi" w:cstheme="minorBidi"/>
          <w:sz w:val="22"/>
          <w:szCs w:val="22"/>
        </w:rPr>
        <w:tab/>
      </w:r>
      <w:r w:rsidRPr="006510E2">
        <w:rPr>
          <w:snapToGrid w:val="0"/>
        </w:rPr>
        <w:t>Test Requirements</w:t>
      </w:r>
      <w:r>
        <w:tab/>
        <w:t>1301</w:t>
      </w:r>
    </w:p>
    <w:p w:rsidR="00BD03A7" w:rsidRDefault="00BD03A7">
      <w:pPr>
        <w:pStyle w:val="TOC3"/>
        <w:rPr>
          <w:rFonts w:asciiTheme="minorHAnsi" w:eastAsiaTheme="minorEastAsia" w:hAnsiTheme="minorHAnsi" w:cstheme="minorBidi"/>
          <w:sz w:val="22"/>
          <w:szCs w:val="22"/>
        </w:rPr>
      </w:pPr>
      <w:r w:rsidRPr="00BD03A7">
        <w:t>A.7.3.31</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HD-FDD</w:t>
      </w:r>
      <w:r w:rsidRPr="006510E2">
        <w:rPr>
          <w:rFonts w:eastAsia="MS Mincho"/>
          <w:lang w:eastAsia="zh-CN"/>
        </w:rPr>
        <w:t xml:space="preserve"> Radio Link Monitoring Test for </w:t>
      </w:r>
      <w:r w:rsidRPr="006510E2">
        <w:rPr>
          <w:rFonts w:eastAsia="MS Mincho"/>
        </w:rPr>
        <w:t>In</w:t>
      </w:r>
      <w:r w:rsidRPr="006510E2">
        <w:rPr>
          <w:rFonts w:eastAsia="MS Mincho"/>
          <w:lang w:eastAsia="zh-CN"/>
        </w:rPr>
        <w:t>-sync</w:t>
      </w:r>
      <w:r>
        <w:rPr>
          <w:lang w:eastAsia="zh-CN"/>
        </w:rPr>
        <w:t xml:space="preserve"> for UE Category 0</w:t>
      </w:r>
      <w:r>
        <w:tab/>
        <w:t>1301</w:t>
      </w:r>
    </w:p>
    <w:p w:rsidR="00BD03A7" w:rsidRDefault="00BD03A7">
      <w:pPr>
        <w:pStyle w:val="TOC4"/>
        <w:rPr>
          <w:rFonts w:asciiTheme="minorHAnsi" w:eastAsiaTheme="minorEastAsia" w:hAnsiTheme="minorHAnsi" w:cstheme="minorBidi"/>
          <w:sz w:val="22"/>
          <w:szCs w:val="22"/>
        </w:rPr>
      </w:pPr>
      <w:r w:rsidRPr="00BD03A7">
        <w:t>A.7.3.31.1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1301</w:t>
      </w:r>
    </w:p>
    <w:p w:rsidR="00BD03A7" w:rsidRDefault="00BD03A7">
      <w:pPr>
        <w:pStyle w:val="TOC4"/>
        <w:rPr>
          <w:rFonts w:asciiTheme="minorHAnsi" w:eastAsiaTheme="minorEastAsia" w:hAnsiTheme="minorHAnsi" w:cstheme="minorBidi"/>
          <w:sz w:val="22"/>
          <w:szCs w:val="22"/>
        </w:rPr>
      </w:pPr>
      <w:r w:rsidRPr="00BD03A7">
        <w:t>A.7.3.31.2</w:t>
      </w:r>
      <w:r w:rsidRPr="00BD03A7">
        <w:rPr>
          <w:rFonts w:asciiTheme="minorHAnsi" w:eastAsiaTheme="minorEastAsia" w:hAnsiTheme="minorHAnsi" w:cstheme="minorBidi"/>
          <w:sz w:val="22"/>
          <w:szCs w:val="22"/>
        </w:rPr>
        <w:tab/>
      </w:r>
      <w:r w:rsidRPr="006510E2">
        <w:rPr>
          <w:snapToGrid w:val="0"/>
        </w:rPr>
        <w:t>Test Requirements</w:t>
      </w:r>
      <w:r>
        <w:tab/>
        <w:t>1304</w:t>
      </w:r>
    </w:p>
    <w:p w:rsidR="00BD03A7" w:rsidRDefault="00BD03A7">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1304</w:t>
      </w:r>
    </w:p>
    <w:p w:rsidR="00BD03A7" w:rsidRDefault="00BD03A7">
      <w:pPr>
        <w:pStyle w:val="TOC4"/>
        <w:rPr>
          <w:rFonts w:asciiTheme="minorHAnsi" w:eastAsiaTheme="minorEastAsia" w:hAnsiTheme="minorHAnsi" w:cstheme="minorBidi"/>
          <w:sz w:val="22"/>
          <w:szCs w:val="22"/>
        </w:rPr>
      </w:pPr>
      <w:r w:rsidRPr="00BD03A7">
        <w:t>A.7.3.32.1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1304</w:t>
      </w:r>
    </w:p>
    <w:p w:rsidR="00BD03A7" w:rsidRDefault="00BD03A7">
      <w:pPr>
        <w:pStyle w:val="TOC4"/>
        <w:rPr>
          <w:rFonts w:asciiTheme="minorHAnsi" w:eastAsiaTheme="minorEastAsia" w:hAnsiTheme="minorHAnsi" w:cstheme="minorBidi"/>
          <w:sz w:val="22"/>
          <w:szCs w:val="22"/>
        </w:rPr>
      </w:pPr>
      <w:r w:rsidRPr="00BD03A7">
        <w:t>A.7.3.32.2</w:t>
      </w:r>
      <w:r w:rsidRPr="00BD03A7">
        <w:rPr>
          <w:rFonts w:asciiTheme="minorHAnsi" w:eastAsiaTheme="minorEastAsia" w:hAnsiTheme="minorHAnsi" w:cstheme="minorBidi"/>
          <w:sz w:val="22"/>
          <w:szCs w:val="22"/>
        </w:rPr>
        <w:tab/>
      </w:r>
      <w:r w:rsidRPr="006510E2">
        <w:rPr>
          <w:snapToGrid w:val="0"/>
        </w:rPr>
        <w:t>Test Requirements</w:t>
      </w:r>
      <w:r>
        <w:tab/>
        <w:t>1307</w:t>
      </w:r>
    </w:p>
    <w:p w:rsidR="00BD03A7" w:rsidRDefault="00BD03A7">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1307</w:t>
      </w:r>
    </w:p>
    <w:p w:rsidR="00BD03A7" w:rsidRDefault="00BD03A7">
      <w:pPr>
        <w:pStyle w:val="TOC4"/>
        <w:rPr>
          <w:rFonts w:asciiTheme="minorHAnsi" w:eastAsiaTheme="minorEastAsia" w:hAnsiTheme="minorHAnsi" w:cstheme="minorBidi"/>
          <w:sz w:val="22"/>
          <w:szCs w:val="22"/>
        </w:rPr>
      </w:pPr>
      <w:r w:rsidRPr="00BD03A7">
        <w:t>A.7.3.33.1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1307</w:t>
      </w:r>
    </w:p>
    <w:p w:rsidR="00BD03A7" w:rsidRDefault="00BD03A7">
      <w:pPr>
        <w:pStyle w:val="TOC4"/>
        <w:rPr>
          <w:rFonts w:asciiTheme="minorHAnsi" w:eastAsiaTheme="minorEastAsia" w:hAnsiTheme="minorHAnsi" w:cstheme="minorBidi"/>
          <w:sz w:val="22"/>
          <w:szCs w:val="22"/>
        </w:rPr>
      </w:pPr>
      <w:r w:rsidRPr="00BD03A7">
        <w:t>A.7.3.33.2</w:t>
      </w:r>
      <w:r w:rsidRPr="00BD03A7">
        <w:rPr>
          <w:rFonts w:asciiTheme="minorHAnsi" w:eastAsiaTheme="minorEastAsia" w:hAnsiTheme="minorHAnsi" w:cstheme="minorBidi"/>
          <w:sz w:val="22"/>
          <w:szCs w:val="22"/>
        </w:rPr>
        <w:tab/>
      </w:r>
      <w:r w:rsidRPr="006510E2">
        <w:rPr>
          <w:snapToGrid w:val="0"/>
        </w:rPr>
        <w:t>Test Requirements</w:t>
      </w:r>
      <w:r>
        <w:tab/>
        <w:t>1310</w:t>
      </w:r>
    </w:p>
    <w:p w:rsidR="00BD03A7" w:rsidRDefault="00BD03A7">
      <w:pPr>
        <w:pStyle w:val="TOC3"/>
        <w:rPr>
          <w:rFonts w:asciiTheme="minorHAnsi" w:eastAsiaTheme="minorEastAsia" w:hAnsiTheme="minorHAnsi" w:cstheme="minorBidi"/>
          <w:sz w:val="22"/>
          <w:szCs w:val="22"/>
        </w:rPr>
      </w:pPr>
      <w:r w:rsidRPr="00BD03A7">
        <w:t>A.7.3.34</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Out-of-sync</w:t>
      </w:r>
      <w:r>
        <w:rPr>
          <w:lang w:eastAsia="zh-CN"/>
        </w:rPr>
        <w:t xml:space="preserve"> for UE Category 0</w:t>
      </w:r>
      <w:r>
        <w:tab/>
        <w:t>1310</w:t>
      </w:r>
    </w:p>
    <w:p w:rsidR="00BD03A7" w:rsidRDefault="00BD03A7">
      <w:pPr>
        <w:pStyle w:val="TOC4"/>
        <w:rPr>
          <w:rFonts w:asciiTheme="minorHAnsi" w:eastAsiaTheme="minorEastAsia" w:hAnsiTheme="minorHAnsi" w:cstheme="minorBidi"/>
          <w:sz w:val="22"/>
          <w:szCs w:val="22"/>
        </w:rPr>
      </w:pPr>
      <w:r w:rsidRPr="00BD03A7">
        <w:t>A.7.3.34.1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1310</w:t>
      </w:r>
    </w:p>
    <w:p w:rsidR="00BD03A7" w:rsidRDefault="00BD03A7">
      <w:pPr>
        <w:pStyle w:val="TOC4"/>
        <w:rPr>
          <w:rFonts w:asciiTheme="minorHAnsi" w:eastAsiaTheme="minorEastAsia" w:hAnsiTheme="minorHAnsi" w:cstheme="minorBidi"/>
          <w:sz w:val="22"/>
          <w:szCs w:val="22"/>
        </w:rPr>
      </w:pPr>
      <w:r w:rsidRPr="00BD03A7">
        <w:t>A.7.3.34.2</w:t>
      </w:r>
      <w:r w:rsidRPr="00BD03A7">
        <w:rPr>
          <w:rFonts w:asciiTheme="minorHAnsi" w:eastAsiaTheme="minorEastAsia" w:hAnsiTheme="minorHAnsi" w:cstheme="minorBidi"/>
          <w:sz w:val="22"/>
          <w:szCs w:val="22"/>
        </w:rPr>
        <w:tab/>
      </w:r>
      <w:r w:rsidRPr="006510E2">
        <w:rPr>
          <w:snapToGrid w:val="0"/>
        </w:rPr>
        <w:t>Test Requirements</w:t>
      </w:r>
      <w:r>
        <w:tab/>
        <w:t>1313</w:t>
      </w:r>
    </w:p>
    <w:p w:rsidR="00BD03A7" w:rsidRDefault="00BD03A7">
      <w:pPr>
        <w:pStyle w:val="TOC3"/>
        <w:rPr>
          <w:rFonts w:asciiTheme="minorHAnsi" w:eastAsiaTheme="minorEastAsia" w:hAnsiTheme="minorHAnsi" w:cstheme="minorBidi"/>
          <w:sz w:val="22"/>
          <w:szCs w:val="22"/>
        </w:rPr>
      </w:pPr>
      <w:r w:rsidRPr="00BD03A7">
        <w:t>A.7.3.35</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w:t>
      </w:r>
      <w:r w:rsidRPr="006510E2">
        <w:rPr>
          <w:rFonts w:eastAsia="MS Mincho"/>
        </w:rPr>
        <w:t>In</w:t>
      </w:r>
      <w:r w:rsidRPr="006510E2">
        <w:rPr>
          <w:rFonts w:eastAsia="MS Mincho"/>
          <w:lang w:eastAsia="zh-CN"/>
        </w:rPr>
        <w:t>-sync</w:t>
      </w:r>
      <w:r>
        <w:rPr>
          <w:lang w:eastAsia="zh-CN"/>
        </w:rPr>
        <w:t xml:space="preserve"> for UE category 0</w:t>
      </w:r>
      <w:r>
        <w:tab/>
        <w:t>1313</w:t>
      </w:r>
    </w:p>
    <w:p w:rsidR="00BD03A7" w:rsidRDefault="00BD03A7">
      <w:pPr>
        <w:pStyle w:val="TOC4"/>
        <w:rPr>
          <w:rFonts w:asciiTheme="minorHAnsi" w:eastAsiaTheme="minorEastAsia" w:hAnsiTheme="minorHAnsi" w:cstheme="minorBidi"/>
          <w:sz w:val="22"/>
          <w:szCs w:val="22"/>
        </w:rPr>
      </w:pPr>
      <w:r w:rsidRPr="00BD03A7">
        <w:t>A.7.3.35.1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1313</w:t>
      </w:r>
    </w:p>
    <w:p w:rsidR="00BD03A7" w:rsidRDefault="00BD03A7">
      <w:pPr>
        <w:pStyle w:val="TOC4"/>
        <w:rPr>
          <w:rFonts w:asciiTheme="minorHAnsi" w:eastAsiaTheme="minorEastAsia" w:hAnsiTheme="minorHAnsi" w:cstheme="minorBidi"/>
          <w:sz w:val="22"/>
          <w:szCs w:val="22"/>
        </w:rPr>
      </w:pPr>
      <w:r w:rsidRPr="00BD03A7">
        <w:t>A.7.3.35.2</w:t>
      </w:r>
      <w:r w:rsidRPr="00BD03A7">
        <w:rPr>
          <w:rFonts w:asciiTheme="minorHAnsi" w:eastAsiaTheme="minorEastAsia" w:hAnsiTheme="minorHAnsi" w:cstheme="minorBidi"/>
          <w:sz w:val="22"/>
          <w:szCs w:val="22"/>
        </w:rPr>
        <w:tab/>
      </w:r>
      <w:r w:rsidRPr="006510E2">
        <w:rPr>
          <w:snapToGrid w:val="0"/>
        </w:rPr>
        <w:t>Test Requirements</w:t>
      </w:r>
      <w:r>
        <w:tab/>
        <w:t>1316</w:t>
      </w:r>
    </w:p>
    <w:p w:rsidR="00BD03A7" w:rsidRDefault="00BD03A7">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1316</w:t>
      </w:r>
    </w:p>
    <w:p w:rsidR="00BD03A7" w:rsidRDefault="00BD03A7">
      <w:pPr>
        <w:pStyle w:val="TOC4"/>
        <w:rPr>
          <w:rFonts w:asciiTheme="minorHAnsi" w:eastAsiaTheme="minorEastAsia" w:hAnsiTheme="minorHAnsi" w:cstheme="minorBidi"/>
          <w:sz w:val="22"/>
          <w:szCs w:val="22"/>
        </w:rPr>
      </w:pPr>
      <w:r w:rsidRPr="00BD03A7">
        <w:t>A.7.3.36.1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1316</w:t>
      </w:r>
    </w:p>
    <w:p w:rsidR="00BD03A7" w:rsidRDefault="00BD03A7">
      <w:pPr>
        <w:pStyle w:val="TOC4"/>
        <w:rPr>
          <w:rFonts w:asciiTheme="minorHAnsi" w:eastAsiaTheme="minorEastAsia" w:hAnsiTheme="minorHAnsi" w:cstheme="minorBidi"/>
          <w:sz w:val="22"/>
          <w:szCs w:val="22"/>
        </w:rPr>
      </w:pPr>
      <w:r w:rsidRPr="00BD03A7">
        <w:t>A.7.3.36.2</w:t>
      </w:r>
      <w:r w:rsidRPr="00BD03A7">
        <w:rPr>
          <w:rFonts w:asciiTheme="minorHAnsi" w:eastAsiaTheme="minorEastAsia" w:hAnsiTheme="minorHAnsi" w:cstheme="minorBidi"/>
          <w:sz w:val="22"/>
          <w:szCs w:val="22"/>
        </w:rPr>
        <w:tab/>
      </w:r>
      <w:r w:rsidRPr="006510E2">
        <w:rPr>
          <w:snapToGrid w:val="0"/>
        </w:rPr>
        <w:t>Test Requirements</w:t>
      </w:r>
      <w:r>
        <w:tab/>
        <w:t>1319</w:t>
      </w:r>
    </w:p>
    <w:p w:rsidR="00BD03A7" w:rsidRDefault="00BD03A7">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1319</w:t>
      </w:r>
    </w:p>
    <w:p w:rsidR="00BD03A7" w:rsidRDefault="00BD03A7">
      <w:pPr>
        <w:pStyle w:val="TOC4"/>
        <w:rPr>
          <w:rFonts w:asciiTheme="minorHAnsi" w:eastAsiaTheme="minorEastAsia" w:hAnsiTheme="minorHAnsi" w:cstheme="minorBidi"/>
          <w:sz w:val="22"/>
          <w:szCs w:val="22"/>
        </w:rPr>
      </w:pPr>
      <w:r w:rsidRPr="00BD03A7">
        <w:t>A.7.3.37.1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1319</w:t>
      </w:r>
    </w:p>
    <w:p w:rsidR="00BD03A7" w:rsidRDefault="00BD03A7">
      <w:pPr>
        <w:pStyle w:val="TOC4"/>
        <w:rPr>
          <w:rFonts w:asciiTheme="minorHAnsi" w:eastAsiaTheme="minorEastAsia" w:hAnsiTheme="minorHAnsi" w:cstheme="minorBidi"/>
          <w:sz w:val="22"/>
          <w:szCs w:val="22"/>
        </w:rPr>
      </w:pPr>
      <w:r w:rsidRPr="00BD03A7">
        <w:t>A.7.3.37.2</w:t>
      </w:r>
      <w:r w:rsidRPr="00BD03A7">
        <w:rPr>
          <w:rFonts w:asciiTheme="minorHAnsi" w:eastAsiaTheme="minorEastAsia" w:hAnsiTheme="minorHAnsi" w:cstheme="minorBidi"/>
          <w:sz w:val="22"/>
          <w:szCs w:val="22"/>
        </w:rPr>
        <w:tab/>
      </w:r>
      <w:r w:rsidRPr="006510E2">
        <w:rPr>
          <w:snapToGrid w:val="0"/>
        </w:rPr>
        <w:t>Test Requirements</w:t>
      </w:r>
      <w:r>
        <w:tab/>
        <w:t>1322</w:t>
      </w:r>
    </w:p>
    <w:p w:rsidR="00BD03A7" w:rsidRDefault="00BD03A7">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1322</w:t>
      </w:r>
    </w:p>
    <w:p w:rsidR="00BD03A7" w:rsidRDefault="00BD03A7">
      <w:pPr>
        <w:pStyle w:val="TOC4"/>
        <w:rPr>
          <w:rFonts w:asciiTheme="minorHAnsi" w:eastAsiaTheme="minorEastAsia" w:hAnsiTheme="minorHAnsi" w:cstheme="minorBidi"/>
          <w:sz w:val="22"/>
          <w:szCs w:val="22"/>
        </w:rPr>
      </w:pPr>
      <w:r w:rsidRPr="00BD03A7">
        <w:t>A.7.3.38.1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1322</w:t>
      </w:r>
    </w:p>
    <w:p w:rsidR="00BD03A7" w:rsidRDefault="00BD03A7">
      <w:pPr>
        <w:pStyle w:val="TOC4"/>
        <w:rPr>
          <w:rFonts w:asciiTheme="minorHAnsi" w:eastAsiaTheme="minorEastAsia" w:hAnsiTheme="minorHAnsi" w:cstheme="minorBidi"/>
          <w:sz w:val="22"/>
          <w:szCs w:val="22"/>
        </w:rPr>
      </w:pPr>
      <w:r w:rsidRPr="00BD03A7">
        <w:t>A.7.3.38.2</w:t>
      </w:r>
      <w:r w:rsidRPr="00BD03A7">
        <w:rPr>
          <w:rFonts w:asciiTheme="minorHAnsi" w:eastAsiaTheme="minorEastAsia" w:hAnsiTheme="minorHAnsi" w:cstheme="minorBidi"/>
          <w:sz w:val="22"/>
          <w:szCs w:val="22"/>
        </w:rPr>
        <w:tab/>
      </w:r>
      <w:r w:rsidRPr="006510E2">
        <w:rPr>
          <w:snapToGrid w:val="0"/>
          <w:lang w:eastAsia="zh-CN"/>
        </w:rPr>
        <w:t>Test Requirements</w:t>
      </w:r>
      <w:r>
        <w:tab/>
        <w:t>1325</w:t>
      </w:r>
    </w:p>
    <w:p w:rsidR="00BD03A7" w:rsidRDefault="00BD03A7">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1325</w:t>
      </w:r>
    </w:p>
    <w:p w:rsidR="00BD03A7" w:rsidRDefault="00BD03A7">
      <w:pPr>
        <w:pStyle w:val="TOC4"/>
        <w:rPr>
          <w:rFonts w:asciiTheme="minorHAnsi" w:eastAsiaTheme="minorEastAsia" w:hAnsiTheme="minorHAnsi" w:cstheme="minorBidi"/>
          <w:sz w:val="22"/>
          <w:szCs w:val="22"/>
        </w:rPr>
      </w:pPr>
      <w:r w:rsidRPr="00BD03A7">
        <w:t>A.7.3.39.1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1325</w:t>
      </w:r>
    </w:p>
    <w:p w:rsidR="00BD03A7" w:rsidRDefault="00BD03A7">
      <w:pPr>
        <w:pStyle w:val="TOC4"/>
        <w:rPr>
          <w:rFonts w:asciiTheme="minorHAnsi" w:eastAsiaTheme="minorEastAsia" w:hAnsiTheme="minorHAnsi" w:cstheme="minorBidi"/>
          <w:sz w:val="22"/>
          <w:szCs w:val="22"/>
        </w:rPr>
      </w:pPr>
      <w:r w:rsidRPr="00BD03A7">
        <w:t>A.7.3.39.2</w:t>
      </w:r>
      <w:r w:rsidRPr="00BD03A7">
        <w:rPr>
          <w:rFonts w:asciiTheme="minorHAnsi" w:eastAsiaTheme="minorEastAsia" w:hAnsiTheme="minorHAnsi" w:cstheme="minorBidi"/>
          <w:sz w:val="22"/>
          <w:szCs w:val="22"/>
        </w:rPr>
        <w:tab/>
      </w:r>
      <w:r w:rsidRPr="006510E2">
        <w:rPr>
          <w:snapToGrid w:val="0"/>
        </w:rPr>
        <w:t>Test Requirements</w:t>
      </w:r>
      <w:r>
        <w:tab/>
        <w:t>1328</w:t>
      </w:r>
    </w:p>
    <w:p w:rsidR="00BD03A7" w:rsidRDefault="00BD03A7">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1329</w:t>
      </w:r>
    </w:p>
    <w:p w:rsidR="00BD03A7" w:rsidRDefault="00BD03A7">
      <w:pPr>
        <w:pStyle w:val="TOC4"/>
        <w:rPr>
          <w:rFonts w:asciiTheme="minorHAnsi" w:eastAsiaTheme="minorEastAsia" w:hAnsiTheme="minorHAnsi" w:cstheme="minorBidi"/>
          <w:sz w:val="22"/>
          <w:szCs w:val="22"/>
        </w:rPr>
      </w:pPr>
      <w:r w:rsidRPr="00BD03A7">
        <w:t>A.7.3.40.1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1329</w:t>
      </w:r>
    </w:p>
    <w:p w:rsidR="00BD03A7" w:rsidRDefault="00BD03A7">
      <w:pPr>
        <w:pStyle w:val="TOC4"/>
        <w:rPr>
          <w:rFonts w:asciiTheme="minorHAnsi" w:eastAsiaTheme="minorEastAsia" w:hAnsiTheme="minorHAnsi" w:cstheme="minorBidi"/>
          <w:sz w:val="22"/>
          <w:szCs w:val="22"/>
        </w:rPr>
      </w:pPr>
      <w:r w:rsidRPr="00BD03A7">
        <w:lastRenderedPageBreak/>
        <w:t>A.7.3.40.2</w:t>
      </w:r>
      <w:r w:rsidRPr="00BD03A7">
        <w:rPr>
          <w:rFonts w:asciiTheme="minorHAnsi" w:eastAsiaTheme="minorEastAsia" w:hAnsiTheme="minorHAnsi" w:cstheme="minorBidi"/>
          <w:sz w:val="22"/>
          <w:szCs w:val="22"/>
        </w:rPr>
        <w:tab/>
      </w:r>
      <w:r w:rsidRPr="006510E2">
        <w:rPr>
          <w:snapToGrid w:val="0"/>
          <w:lang w:eastAsia="zh-CN"/>
        </w:rPr>
        <w:t>Test Requirements</w:t>
      </w:r>
      <w:r>
        <w:tab/>
        <w:t>1331</w:t>
      </w:r>
    </w:p>
    <w:p w:rsidR="00BD03A7" w:rsidRDefault="00BD03A7">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1332</w:t>
      </w:r>
    </w:p>
    <w:p w:rsidR="00BD03A7" w:rsidRDefault="00BD03A7">
      <w:pPr>
        <w:pStyle w:val="TOC4"/>
        <w:rPr>
          <w:rFonts w:asciiTheme="minorHAnsi" w:eastAsiaTheme="minorEastAsia" w:hAnsiTheme="minorHAnsi" w:cstheme="minorBidi"/>
          <w:sz w:val="22"/>
          <w:szCs w:val="22"/>
        </w:rPr>
      </w:pPr>
      <w:r w:rsidRPr="00BD03A7">
        <w:t>A.7.3.41.1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1332</w:t>
      </w:r>
    </w:p>
    <w:p w:rsidR="00BD03A7" w:rsidRDefault="00BD03A7">
      <w:pPr>
        <w:pStyle w:val="TOC4"/>
        <w:rPr>
          <w:rFonts w:asciiTheme="minorHAnsi" w:eastAsiaTheme="minorEastAsia" w:hAnsiTheme="minorHAnsi" w:cstheme="minorBidi"/>
          <w:sz w:val="22"/>
          <w:szCs w:val="22"/>
        </w:rPr>
      </w:pPr>
      <w:r w:rsidRPr="00BD03A7">
        <w:t>A.7.3.41.2</w:t>
      </w:r>
      <w:r w:rsidRPr="00BD03A7">
        <w:rPr>
          <w:rFonts w:asciiTheme="minorHAnsi" w:eastAsiaTheme="minorEastAsia" w:hAnsiTheme="minorHAnsi" w:cstheme="minorBidi"/>
          <w:sz w:val="22"/>
          <w:szCs w:val="22"/>
        </w:rPr>
        <w:tab/>
      </w:r>
      <w:r w:rsidRPr="006510E2">
        <w:rPr>
          <w:snapToGrid w:val="0"/>
          <w:lang w:eastAsia="zh-CN"/>
        </w:rPr>
        <w:t>Test Requirements</w:t>
      </w:r>
      <w:r>
        <w:tab/>
        <w:t>1335</w:t>
      </w:r>
    </w:p>
    <w:p w:rsidR="00BD03A7" w:rsidRDefault="00BD03A7">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1335</w:t>
      </w:r>
    </w:p>
    <w:p w:rsidR="00BD03A7" w:rsidRDefault="00BD03A7">
      <w:pPr>
        <w:pStyle w:val="TOC4"/>
        <w:rPr>
          <w:rFonts w:asciiTheme="minorHAnsi" w:eastAsiaTheme="minorEastAsia" w:hAnsiTheme="minorHAnsi" w:cstheme="minorBidi"/>
          <w:sz w:val="22"/>
          <w:szCs w:val="22"/>
        </w:rPr>
      </w:pPr>
      <w:r w:rsidRPr="00BD03A7">
        <w:t>A.7.3.42.1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1335</w:t>
      </w:r>
    </w:p>
    <w:p w:rsidR="00BD03A7" w:rsidRDefault="00BD03A7">
      <w:pPr>
        <w:pStyle w:val="TOC4"/>
        <w:rPr>
          <w:rFonts w:asciiTheme="minorHAnsi" w:eastAsiaTheme="minorEastAsia" w:hAnsiTheme="minorHAnsi" w:cstheme="minorBidi"/>
          <w:sz w:val="22"/>
          <w:szCs w:val="22"/>
        </w:rPr>
      </w:pPr>
      <w:r w:rsidRPr="00BD03A7">
        <w:t>A.7.3.42.2</w:t>
      </w:r>
      <w:r w:rsidRPr="00BD03A7">
        <w:rPr>
          <w:rFonts w:asciiTheme="minorHAnsi" w:eastAsiaTheme="minorEastAsia" w:hAnsiTheme="minorHAnsi" w:cstheme="minorBidi"/>
          <w:sz w:val="22"/>
          <w:szCs w:val="22"/>
        </w:rPr>
        <w:tab/>
      </w:r>
      <w:r w:rsidRPr="006510E2">
        <w:rPr>
          <w:snapToGrid w:val="0"/>
        </w:rPr>
        <w:t>Test Requirements</w:t>
      </w:r>
      <w:r>
        <w:tab/>
        <w:t>1338</w:t>
      </w:r>
    </w:p>
    <w:p w:rsidR="00BD03A7" w:rsidRDefault="00BD03A7">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1338</w:t>
      </w:r>
    </w:p>
    <w:p w:rsidR="00BD03A7" w:rsidRDefault="00BD03A7">
      <w:pPr>
        <w:pStyle w:val="TOC4"/>
        <w:rPr>
          <w:rFonts w:asciiTheme="minorHAnsi" w:eastAsiaTheme="minorEastAsia" w:hAnsiTheme="minorHAnsi" w:cstheme="minorBidi"/>
          <w:sz w:val="22"/>
          <w:szCs w:val="22"/>
        </w:rPr>
      </w:pPr>
      <w:r w:rsidRPr="00BD03A7">
        <w:t>A.7.3.43.1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1338</w:t>
      </w:r>
    </w:p>
    <w:p w:rsidR="00BD03A7" w:rsidRDefault="00BD03A7">
      <w:pPr>
        <w:pStyle w:val="TOC4"/>
        <w:rPr>
          <w:rFonts w:asciiTheme="minorHAnsi" w:eastAsiaTheme="minorEastAsia" w:hAnsiTheme="minorHAnsi" w:cstheme="minorBidi"/>
          <w:sz w:val="22"/>
          <w:szCs w:val="22"/>
        </w:rPr>
      </w:pPr>
      <w:r w:rsidRPr="00BD03A7">
        <w:t>A.7.3.43.2</w:t>
      </w:r>
      <w:r w:rsidRPr="00BD03A7">
        <w:rPr>
          <w:rFonts w:asciiTheme="minorHAnsi" w:eastAsiaTheme="minorEastAsia" w:hAnsiTheme="minorHAnsi" w:cstheme="minorBidi"/>
          <w:sz w:val="22"/>
          <w:szCs w:val="22"/>
        </w:rPr>
        <w:tab/>
      </w:r>
      <w:r w:rsidRPr="006510E2">
        <w:rPr>
          <w:snapToGrid w:val="0"/>
          <w:lang w:eastAsia="zh-CN"/>
        </w:rPr>
        <w:t>Test Requirements</w:t>
      </w:r>
      <w:r>
        <w:tab/>
        <w:t>1341</w:t>
      </w:r>
    </w:p>
    <w:p w:rsidR="00BD03A7" w:rsidRDefault="00BD03A7">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1341</w:t>
      </w:r>
    </w:p>
    <w:p w:rsidR="00BD03A7" w:rsidRDefault="00BD03A7">
      <w:pPr>
        <w:pStyle w:val="TOC4"/>
        <w:rPr>
          <w:rFonts w:asciiTheme="minorHAnsi" w:eastAsiaTheme="minorEastAsia" w:hAnsiTheme="minorHAnsi" w:cstheme="minorBidi"/>
          <w:sz w:val="22"/>
          <w:szCs w:val="22"/>
        </w:rPr>
      </w:pPr>
      <w:r w:rsidRPr="00BD03A7">
        <w:t>A.7.3.44.1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1341</w:t>
      </w:r>
    </w:p>
    <w:p w:rsidR="00BD03A7" w:rsidRDefault="00BD03A7">
      <w:pPr>
        <w:pStyle w:val="TOC4"/>
        <w:rPr>
          <w:rFonts w:asciiTheme="minorHAnsi" w:eastAsiaTheme="minorEastAsia" w:hAnsiTheme="minorHAnsi" w:cstheme="minorBidi"/>
          <w:sz w:val="22"/>
          <w:szCs w:val="22"/>
        </w:rPr>
      </w:pPr>
      <w:r w:rsidRPr="00BD03A7">
        <w:t>A.7.3.44.2</w:t>
      </w:r>
      <w:r w:rsidRPr="00BD03A7">
        <w:rPr>
          <w:rFonts w:asciiTheme="minorHAnsi" w:eastAsiaTheme="minorEastAsia" w:hAnsiTheme="minorHAnsi" w:cstheme="minorBidi"/>
          <w:sz w:val="22"/>
          <w:szCs w:val="22"/>
        </w:rPr>
        <w:tab/>
      </w:r>
      <w:r w:rsidRPr="006510E2">
        <w:rPr>
          <w:snapToGrid w:val="0"/>
          <w:lang w:eastAsia="zh-CN"/>
        </w:rPr>
        <w:t>Test Requirements</w:t>
      </w:r>
      <w:r>
        <w:tab/>
        <w:t>1344</w:t>
      </w:r>
    </w:p>
    <w:p w:rsidR="00BD03A7" w:rsidRDefault="00BD03A7">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1345</w:t>
      </w:r>
    </w:p>
    <w:p w:rsidR="00BD03A7" w:rsidRDefault="00BD03A7">
      <w:pPr>
        <w:pStyle w:val="TOC4"/>
        <w:rPr>
          <w:rFonts w:asciiTheme="minorHAnsi" w:eastAsiaTheme="minorEastAsia" w:hAnsiTheme="minorHAnsi" w:cstheme="minorBidi"/>
          <w:sz w:val="22"/>
          <w:szCs w:val="22"/>
        </w:rPr>
      </w:pPr>
      <w:r w:rsidRPr="00BD03A7">
        <w:t>A.7.3.45.1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1345</w:t>
      </w:r>
    </w:p>
    <w:p w:rsidR="00BD03A7" w:rsidRDefault="00BD03A7">
      <w:pPr>
        <w:pStyle w:val="TOC4"/>
        <w:rPr>
          <w:rFonts w:asciiTheme="minorHAnsi" w:eastAsiaTheme="minorEastAsia" w:hAnsiTheme="minorHAnsi" w:cstheme="minorBidi"/>
          <w:sz w:val="22"/>
          <w:szCs w:val="22"/>
        </w:rPr>
      </w:pPr>
      <w:r w:rsidRPr="00BD03A7">
        <w:t>A.7.3.45.2</w:t>
      </w:r>
      <w:r w:rsidRPr="00BD03A7">
        <w:rPr>
          <w:rFonts w:asciiTheme="minorHAnsi" w:eastAsiaTheme="minorEastAsia" w:hAnsiTheme="minorHAnsi" w:cstheme="minorBidi"/>
          <w:sz w:val="22"/>
          <w:szCs w:val="22"/>
        </w:rPr>
        <w:tab/>
      </w:r>
      <w:r w:rsidRPr="006510E2">
        <w:rPr>
          <w:snapToGrid w:val="0"/>
          <w:lang w:eastAsia="zh-CN"/>
        </w:rPr>
        <w:t>Test Requirements</w:t>
      </w:r>
      <w:r>
        <w:tab/>
        <w:t>1347</w:t>
      </w:r>
    </w:p>
    <w:p w:rsidR="00BD03A7" w:rsidRDefault="00BD03A7">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1348</w:t>
      </w:r>
    </w:p>
    <w:p w:rsidR="00BD03A7" w:rsidRDefault="00BD03A7">
      <w:pPr>
        <w:pStyle w:val="TOC4"/>
        <w:rPr>
          <w:rFonts w:asciiTheme="minorHAnsi" w:eastAsiaTheme="minorEastAsia" w:hAnsiTheme="minorHAnsi" w:cstheme="minorBidi"/>
          <w:sz w:val="22"/>
          <w:szCs w:val="22"/>
        </w:rPr>
      </w:pPr>
      <w:r w:rsidRPr="00BD03A7">
        <w:t>A.7.3.46.1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1348</w:t>
      </w:r>
    </w:p>
    <w:p w:rsidR="00BD03A7" w:rsidRDefault="00BD03A7">
      <w:pPr>
        <w:pStyle w:val="TOC4"/>
        <w:rPr>
          <w:rFonts w:asciiTheme="minorHAnsi" w:eastAsiaTheme="minorEastAsia" w:hAnsiTheme="minorHAnsi" w:cstheme="minorBidi"/>
          <w:sz w:val="22"/>
          <w:szCs w:val="22"/>
        </w:rPr>
      </w:pPr>
      <w:r w:rsidRPr="00BD03A7">
        <w:t>A.7.3.46.2</w:t>
      </w:r>
      <w:r w:rsidRPr="00BD03A7">
        <w:rPr>
          <w:rFonts w:asciiTheme="minorHAnsi" w:eastAsiaTheme="minorEastAsia" w:hAnsiTheme="minorHAnsi" w:cstheme="minorBidi"/>
          <w:sz w:val="22"/>
          <w:szCs w:val="22"/>
        </w:rPr>
        <w:tab/>
      </w:r>
      <w:r w:rsidRPr="006510E2">
        <w:rPr>
          <w:snapToGrid w:val="0"/>
          <w:lang w:eastAsia="zh-CN"/>
        </w:rPr>
        <w:t>Test Requirements</w:t>
      </w:r>
      <w:r>
        <w:tab/>
        <w:t>1351</w:t>
      </w:r>
    </w:p>
    <w:p w:rsidR="00BD03A7" w:rsidRDefault="00BD03A7">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1351</w:t>
      </w:r>
    </w:p>
    <w:p w:rsidR="00BD03A7" w:rsidRDefault="00BD03A7">
      <w:pPr>
        <w:pStyle w:val="TOC4"/>
        <w:rPr>
          <w:rFonts w:asciiTheme="minorHAnsi" w:eastAsiaTheme="minorEastAsia" w:hAnsiTheme="minorHAnsi" w:cstheme="minorBidi"/>
          <w:sz w:val="22"/>
          <w:szCs w:val="22"/>
        </w:rPr>
      </w:pPr>
      <w:r w:rsidRPr="00BD03A7">
        <w:t>A.7.3.47.1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1351</w:t>
      </w:r>
    </w:p>
    <w:p w:rsidR="00BD03A7" w:rsidRDefault="00BD03A7">
      <w:pPr>
        <w:pStyle w:val="TOC4"/>
        <w:rPr>
          <w:rFonts w:asciiTheme="minorHAnsi" w:eastAsiaTheme="minorEastAsia" w:hAnsiTheme="minorHAnsi" w:cstheme="minorBidi"/>
          <w:sz w:val="22"/>
          <w:szCs w:val="22"/>
        </w:rPr>
      </w:pPr>
      <w:r w:rsidRPr="00BD03A7">
        <w:t>A.7.3.47.2</w:t>
      </w:r>
      <w:r w:rsidRPr="00BD03A7">
        <w:rPr>
          <w:rFonts w:asciiTheme="minorHAnsi" w:eastAsiaTheme="minorEastAsia" w:hAnsiTheme="minorHAnsi" w:cstheme="minorBidi"/>
          <w:sz w:val="22"/>
          <w:szCs w:val="22"/>
        </w:rPr>
        <w:tab/>
      </w:r>
      <w:r w:rsidRPr="006510E2">
        <w:rPr>
          <w:snapToGrid w:val="0"/>
          <w:lang w:eastAsia="zh-CN"/>
        </w:rPr>
        <w:t>Test Requirements</w:t>
      </w:r>
      <w:r>
        <w:tab/>
        <w:t>1354</w:t>
      </w:r>
    </w:p>
    <w:p w:rsidR="00BD03A7" w:rsidRDefault="00BD03A7">
      <w:pPr>
        <w:pStyle w:val="TOC3"/>
        <w:rPr>
          <w:rFonts w:asciiTheme="minorHAnsi" w:eastAsiaTheme="minorEastAsia" w:hAnsiTheme="minorHAnsi" w:cstheme="minorBidi"/>
          <w:sz w:val="22"/>
          <w:szCs w:val="22"/>
        </w:rPr>
      </w:pPr>
      <w:r w:rsidRPr="00BD03A7">
        <w:t>A.7.3.48</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Out-of-sync</w:t>
      </w:r>
      <w:r>
        <w:rPr>
          <w:lang w:eastAsia="zh-CN"/>
        </w:rPr>
        <w:t xml:space="preserve"> for Cat-M1 UE in CEMode A</w:t>
      </w:r>
      <w:r>
        <w:tab/>
        <w:t>1354</w:t>
      </w:r>
    </w:p>
    <w:p w:rsidR="00BD03A7" w:rsidRDefault="00BD03A7">
      <w:pPr>
        <w:pStyle w:val="TOC4"/>
        <w:rPr>
          <w:rFonts w:asciiTheme="minorHAnsi" w:eastAsiaTheme="minorEastAsia" w:hAnsiTheme="minorHAnsi" w:cstheme="minorBidi"/>
          <w:sz w:val="22"/>
          <w:szCs w:val="22"/>
        </w:rPr>
      </w:pPr>
      <w:r w:rsidRPr="00BD03A7">
        <w:t>A.7.3.48.1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1354</w:t>
      </w:r>
    </w:p>
    <w:p w:rsidR="00BD03A7" w:rsidRDefault="00BD03A7">
      <w:pPr>
        <w:pStyle w:val="TOC4"/>
        <w:rPr>
          <w:rFonts w:asciiTheme="minorHAnsi" w:eastAsiaTheme="minorEastAsia" w:hAnsiTheme="minorHAnsi" w:cstheme="minorBidi"/>
          <w:sz w:val="22"/>
          <w:szCs w:val="22"/>
        </w:rPr>
      </w:pPr>
      <w:r w:rsidRPr="00BD03A7">
        <w:t>A.7.3.48.2</w:t>
      </w:r>
      <w:r w:rsidRPr="00BD03A7">
        <w:rPr>
          <w:rFonts w:asciiTheme="minorHAnsi" w:eastAsiaTheme="minorEastAsia" w:hAnsiTheme="minorHAnsi" w:cstheme="minorBidi"/>
          <w:sz w:val="22"/>
          <w:szCs w:val="22"/>
        </w:rPr>
        <w:tab/>
      </w:r>
      <w:r w:rsidRPr="006510E2">
        <w:rPr>
          <w:snapToGrid w:val="0"/>
        </w:rPr>
        <w:t>Test Requirements</w:t>
      </w:r>
      <w:r>
        <w:tab/>
        <w:t>1357</w:t>
      </w:r>
    </w:p>
    <w:p w:rsidR="00BD03A7" w:rsidRDefault="00BD03A7">
      <w:pPr>
        <w:pStyle w:val="TOC3"/>
        <w:rPr>
          <w:rFonts w:asciiTheme="minorHAnsi" w:eastAsiaTheme="minorEastAsia" w:hAnsiTheme="minorHAnsi" w:cstheme="minorBidi"/>
          <w:sz w:val="22"/>
          <w:szCs w:val="22"/>
        </w:rPr>
      </w:pPr>
      <w:r w:rsidRPr="00BD03A7">
        <w:t>A.7.3.49</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In-Sync</w:t>
      </w:r>
      <w:r>
        <w:rPr>
          <w:lang w:eastAsia="zh-CN"/>
        </w:rPr>
        <w:t xml:space="preserve"> for Cat-M1 UE in CEMode A</w:t>
      </w:r>
      <w:r>
        <w:tab/>
        <w:t>1357</w:t>
      </w:r>
    </w:p>
    <w:p w:rsidR="00BD03A7" w:rsidRDefault="00BD03A7">
      <w:pPr>
        <w:pStyle w:val="TOC4"/>
        <w:rPr>
          <w:rFonts w:asciiTheme="minorHAnsi" w:eastAsiaTheme="minorEastAsia" w:hAnsiTheme="minorHAnsi" w:cstheme="minorBidi"/>
          <w:sz w:val="22"/>
          <w:szCs w:val="22"/>
        </w:rPr>
      </w:pPr>
      <w:r w:rsidRPr="00BD03A7">
        <w:t>A.7.3.49.1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1357</w:t>
      </w:r>
    </w:p>
    <w:p w:rsidR="00BD03A7" w:rsidRDefault="00BD03A7">
      <w:pPr>
        <w:pStyle w:val="TOC4"/>
        <w:rPr>
          <w:rFonts w:asciiTheme="minorHAnsi" w:eastAsiaTheme="minorEastAsia" w:hAnsiTheme="minorHAnsi" w:cstheme="minorBidi"/>
          <w:sz w:val="22"/>
          <w:szCs w:val="22"/>
        </w:rPr>
      </w:pPr>
      <w:r w:rsidRPr="00BD03A7">
        <w:t>A.7.3.49.2</w:t>
      </w:r>
      <w:r w:rsidRPr="00BD03A7">
        <w:rPr>
          <w:rFonts w:asciiTheme="minorHAnsi" w:eastAsiaTheme="minorEastAsia" w:hAnsiTheme="minorHAnsi" w:cstheme="minorBidi"/>
          <w:sz w:val="22"/>
          <w:szCs w:val="22"/>
        </w:rPr>
        <w:tab/>
      </w:r>
      <w:r w:rsidRPr="006510E2">
        <w:rPr>
          <w:snapToGrid w:val="0"/>
        </w:rPr>
        <w:t>Test Requirements</w:t>
      </w:r>
      <w:r>
        <w:tab/>
        <w:t>1360</w:t>
      </w:r>
    </w:p>
    <w:p w:rsidR="00BD03A7" w:rsidRDefault="00BD03A7">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1360</w:t>
      </w:r>
    </w:p>
    <w:p w:rsidR="00BD03A7" w:rsidRDefault="00BD03A7">
      <w:pPr>
        <w:pStyle w:val="TOC4"/>
        <w:rPr>
          <w:rFonts w:asciiTheme="minorHAnsi" w:eastAsiaTheme="minorEastAsia" w:hAnsiTheme="minorHAnsi" w:cstheme="minorBidi"/>
          <w:sz w:val="22"/>
          <w:szCs w:val="22"/>
        </w:rPr>
      </w:pPr>
      <w:r w:rsidRPr="00BD03A7">
        <w:t>A.7.3.50.1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1360</w:t>
      </w:r>
    </w:p>
    <w:p w:rsidR="00BD03A7" w:rsidRDefault="00BD03A7">
      <w:pPr>
        <w:pStyle w:val="TOC4"/>
        <w:rPr>
          <w:rFonts w:asciiTheme="minorHAnsi" w:eastAsiaTheme="minorEastAsia" w:hAnsiTheme="minorHAnsi" w:cstheme="minorBidi"/>
          <w:sz w:val="22"/>
          <w:szCs w:val="22"/>
        </w:rPr>
      </w:pPr>
      <w:r w:rsidRPr="00BD03A7">
        <w:t>A.7.3.50.2</w:t>
      </w:r>
      <w:r w:rsidRPr="00BD03A7">
        <w:rPr>
          <w:rFonts w:asciiTheme="minorHAnsi" w:eastAsiaTheme="minorEastAsia" w:hAnsiTheme="minorHAnsi" w:cstheme="minorBidi"/>
          <w:sz w:val="22"/>
          <w:szCs w:val="22"/>
        </w:rPr>
        <w:tab/>
      </w:r>
      <w:r w:rsidRPr="006510E2">
        <w:rPr>
          <w:snapToGrid w:val="0"/>
        </w:rPr>
        <w:t>Test Requirements</w:t>
      </w:r>
      <w:r>
        <w:tab/>
        <w:t>1363</w:t>
      </w:r>
    </w:p>
    <w:p w:rsidR="00BD03A7" w:rsidRDefault="00BD03A7">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1363</w:t>
      </w:r>
    </w:p>
    <w:p w:rsidR="00BD03A7" w:rsidRDefault="00BD03A7">
      <w:pPr>
        <w:pStyle w:val="TOC4"/>
        <w:rPr>
          <w:rFonts w:asciiTheme="minorHAnsi" w:eastAsiaTheme="minorEastAsia" w:hAnsiTheme="minorHAnsi" w:cstheme="minorBidi"/>
          <w:sz w:val="22"/>
          <w:szCs w:val="22"/>
        </w:rPr>
      </w:pPr>
      <w:r w:rsidRPr="00BD03A7">
        <w:t>A.7.3.51.1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1363</w:t>
      </w:r>
    </w:p>
    <w:p w:rsidR="00BD03A7" w:rsidRDefault="00BD03A7">
      <w:pPr>
        <w:pStyle w:val="TOC4"/>
        <w:rPr>
          <w:rFonts w:asciiTheme="minorHAnsi" w:eastAsiaTheme="minorEastAsia" w:hAnsiTheme="minorHAnsi" w:cstheme="minorBidi"/>
          <w:sz w:val="22"/>
          <w:szCs w:val="22"/>
        </w:rPr>
      </w:pPr>
      <w:r w:rsidRPr="00BD03A7">
        <w:t>A.7.3.51.2</w:t>
      </w:r>
      <w:r w:rsidRPr="00BD03A7">
        <w:rPr>
          <w:rFonts w:asciiTheme="minorHAnsi" w:eastAsiaTheme="minorEastAsia" w:hAnsiTheme="minorHAnsi" w:cstheme="minorBidi"/>
          <w:sz w:val="22"/>
          <w:szCs w:val="22"/>
        </w:rPr>
        <w:tab/>
      </w:r>
      <w:r w:rsidRPr="006510E2">
        <w:rPr>
          <w:snapToGrid w:val="0"/>
        </w:rPr>
        <w:t>Test Requirements</w:t>
      </w:r>
      <w:r>
        <w:tab/>
        <w:t>1366</w:t>
      </w:r>
    </w:p>
    <w:p w:rsidR="00BD03A7" w:rsidRDefault="00BD03A7">
      <w:pPr>
        <w:pStyle w:val="TOC3"/>
        <w:rPr>
          <w:rFonts w:asciiTheme="minorHAnsi" w:eastAsiaTheme="minorEastAsia" w:hAnsiTheme="minorHAnsi" w:cstheme="minorBidi"/>
          <w:sz w:val="22"/>
          <w:szCs w:val="22"/>
        </w:rPr>
      </w:pPr>
      <w:r w:rsidRPr="00BD03A7">
        <w:t>A.7.3.52</w:t>
      </w:r>
      <w:r w:rsidRPr="00BD03A7">
        <w:rPr>
          <w:rFonts w:asciiTheme="minorHAnsi" w:hAnsiTheme="minorHAnsi" w:cstheme="minorBidi"/>
          <w:sz w:val="22"/>
          <w:szCs w:val="22"/>
        </w:rPr>
        <w:tab/>
      </w:r>
      <w:r w:rsidRPr="006510E2">
        <w:rPr>
          <w:rFonts w:eastAsia="MS Mincho"/>
          <w:lang w:eastAsia="zh-CN"/>
        </w:rPr>
        <w:t>E-UTRAN HD-FDD Radio Link Monitoring Test for Out-of-sync for Cat-M1 UE in CEMode A</w:t>
      </w:r>
      <w:r>
        <w:tab/>
        <w:t>1366</w:t>
      </w:r>
    </w:p>
    <w:p w:rsidR="00BD03A7" w:rsidRDefault="00BD03A7">
      <w:pPr>
        <w:pStyle w:val="TOC4"/>
        <w:rPr>
          <w:rFonts w:asciiTheme="minorHAnsi" w:eastAsiaTheme="minorEastAsia" w:hAnsiTheme="minorHAnsi" w:cstheme="minorBidi"/>
          <w:sz w:val="22"/>
          <w:szCs w:val="22"/>
        </w:rPr>
      </w:pPr>
      <w:r w:rsidRPr="00BD03A7">
        <w:t>A.7.3.52.1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1366</w:t>
      </w:r>
    </w:p>
    <w:p w:rsidR="00BD03A7" w:rsidRDefault="00BD03A7">
      <w:pPr>
        <w:pStyle w:val="TOC4"/>
        <w:rPr>
          <w:rFonts w:asciiTheme="minorHAnsi" w:eastAsiaTheme="minorEastAsia" w:hAnsiTheme="minorHAnsi" w:cstheme="minorBidi"/>
          <w:sz w:val="22"/>
          <w:szCs w:val="22"/>
        </w:rPr>
      </w:pPr>
      <w:r w:rsidRPr="00BD03A7">
        <w:t>A.7.3.52.2</w:t>
      </w:r>
      <w:r w:rsidRPr="00BD03A7">
        <w:rPr>
          <w:rFonts w:asciiTheme="minorHAnsi" w:eastAsiaTheme="minorEastAsia" w:hAnsiTheme="minorHAnsi" w:cstheme="minorBidi"/>
          <w:sz w:val="22"/>
          <w:szCs w:val="22"/>
        </w:rPr>
        <w:tab/>
      </w:r>
      <w:r w:rsidRPr="006510E2">
        <w:rPr>
          <w:snapToGrid w:val="0"/>
        </w:rPr>
        <w:t>Test Requirements</w:t>
      </w:r>
      <w:r>
        <w:tab/>
        <w:t>1369</w:t>
      </w:r>
    </w:p>
    <w:p w:rsidR="00BD03A7" w:rsidRDefault="00BD03A7">
      <w:pPr>
        <w:pStyle w:val="TOC3"/>
        <w:rPr>
          <w:rFonts w:asciiTheme="minorHAnsi" w:eastAsiaTheme="minorEastAsia" w:hAnsiTheme="minorHAnsi" w:cstheme="minorBidi"/>
          <w:sz w:val="22"/>
          <w:szCs w:val="22"/>
        </w:rPr>
      </w:pPr>
      <w:r w:rsidRPr="00BD03A7">
        <w:t>A.7.3.53</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w:t>
      </w:r>
      <w:r w:rsidRPr="006510E2">
        <w:rPr>
          <w:rFonts w:eastAsia="MS Mincho"/>
          <w:lang w:eastAsia="zh-CN"/>
        </w:rPr>
        <w:t>FDD Radio Link Monitoring Test for In-Sync</w:t>
      </w:r>
      <w:r>
        <w:rPr>
          <w:lang w:eastAsia="zh-CN"/>
        </w:rPr>
        <w:t xml:space="preserve"> for Cat-M1 UE in CEMode A</w:t>
      </w:r>
      <w:r>
        <w:tab/>
        <w:t>1369</w:t>
      </w:r>
    </w:p>
    <w:p w:rsidR="00BD03A7" w:rsidRDefault="00BD03A7">
      <w:pPr>
        <w:pStyle w:val="TOC4"/>
        <w:rPr>
          <w:rFonts w:asciiTheme="minorHAnsi" w:eastAsiaTheme="minorEastAsia" w:hAnsiTheme="minorHAnsi" w:cstheme="minorBidi"/>
          <w:sz w:val="22"/>
          <w:szCs w:val="22"/>
        </w:rPr>
      </w:pPr>
      <w:r w:rsidRPr="00BD03A7">
        <w:t>A.7.3.53.1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1369</w:t>
      </w:r>
    </w:p>
    <w:p w:rsidR="00BD03A7" w:rsidRDefault="00BD03A7">
      <w:pPr>
        <w:pStyle w:val="TOC4"/>
        <w:rPr>
          <w:rFonts w:asciiTheme="minorHAnsi" w:eastAsiaTheme="minorEastAsia" w:hAnsiTheme="minorHAnsi" w:cstheme="minorBidi"/>
          <w:sz w:val="22"/>
          <w:szCs w:val="22"/>
        </w:rPr>
      </w:pPr>
      <w:r w:rsidRPr="00BD03A7">
        <w:t>A.7.3.53.2</w:t>
      </w:r>
      <w:r w:rsidRPr="00BD03A7">
        <w:rPr>
          <w:rFonts w:asciiTheme="minorHAnsi" w:eastAsiaTheme="minorEastAsia" w:hAnsiTheme="minorHAnsi" w:cstheme="minorBidi"/>
          <w:sz w:val="22"/>
          <w:szCs w:val="22"/>
        </w:rPr>
        <w:tab/>
      </w:r>
      <w:r w:rsidRPr="006510E2">
        <w:rPr>
          <w:snapToGrid w:val="0"/>
        </w:rPr>
        <w:t>Test Requirements</w:t>
      </w:r>
      <w:r>
        <w:tab/>
        <w:t>1372</w:t>
      </w:r>
    </w:p>
    <w:p w:rsidR="00BD03A7" w:rsidRDefault="00BD03A7">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1372</w:t>
      </w:r>
    </w:p>
    <w:p w:rsidR="00BD03A7" w:rsidRDefault="00BD03A7">
      <w:pPr>
        <w:pStyle w:val="TOC4"/>
        <w:rPr>
          <w:rFonts w:asciiTheme="minorHAnsi" w:eastAsiaTheme="minorEastAsia" w:hAnsiTheme="minorHAnsi" w:cstheme="minorBidi"/>
          <w:sz w:val="22"/>
          <w:szCs w:val="22"/>
        </w:rPr>
      </w:pPr>
      <w:r w:rsidRPr="00BD03A7">
        <w:t>A.7.3.54.1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1372</w:t>
      </w:r>
    </w:p>
    <w:p w:rsidR="00BD03A7" w:rsidRDefault="00BD03A7">
      <w:pPr>
        <w:pStyle w:val="TOC4"/>
        <w:rPr>
          <w:rFonts w:asciiTheme="minorHAnsi" w:eastAsiaTheme="minorEastAsia" w:hAnsiTheme="minorHAnsi" w:cstheme="minorBidi"/>
          <w:sz w:val="22"/>
          <w:szCs w:val="22"/>
        </w:rPr>
      </w:pPr>
      <w:r w:rsidRPr="00BD03A7">
        <w:t>A.7.3.54.2</w:t>
      </w:r>
      <w:r w:rsidRPr="00BD03A7">
        <w:rPr>
          <w:rFonts w:asciiTheme="minorHAnsi" w:eastAsiaTheme="minorEastAsia" w:hAnsiTheme="minorHAnsi" w:cstheme="minorBidi"/>
          <w:sz w:val="22"/>
          <w:szCs w:val="22"/>
        </w:rPr>
        <w:tab/>
      </w:r>
      <w:r w:rsidRPr="006510E2">
        <w:rPr>
          <w:snapToGrid w:val="0"/>
        </w:rPr>
        <w:t>Test Requirements</w:t>
      </w:r>
      <w:r>
        <w:tab/>
        <w:t>1375</w:t>
      </w:r>
    </w:p>
    <w:p w:rsidR="00BD03A7" w:rsidRDefault="00BD03A7">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1375</w:t>
      </w:r>
    </w:p>
    <w:p w:rsidR="00BD03A7" w:rsidRDefault="00BD03A7">
      <w:pPr>
        <w:pStyle w:val="TOC4"/>
        <w:rPr>
          <w:rFonts w:asciiTheme="minorHAnsi" w:eastAsiaTheme="minorEastAsia" w:hAnsiTheme="minorHAnsi" w:cstheme="minorBidi"/>
          <w:sz w:val="22"/>
          <w:szCs w:val="22"/>
        </w:rPr>
      </w:pPr>
      <w:r w:rsidRPr="00BD03A7">
        <w:t>A.7.3.55.1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1375</w:t>
      </w:r>
    </w:p>
    <w:p w:rsidR="00BD03A7" w:rsidRDefault="00BD03A7">
      <w:pPr>
        <w:pStyle w:val="TOC4"/>
        <w:rPr>
          <w:rFonts w:asciiTheme="minorHAnsi" w:eastAsiaTheme="minorEastAsia" w:hAnsiTheme="minorHAnsi" w:cstheme="minorBidi"/>
          <w:sz w:val="22"/>
          <w:szCs w:val="22"/>
        </w:rPr>
      </w:pPr>
      <w:r w:rsidRPr="00BD03A7">
        <w:t>A.7.3.55.2</w:t>
      </w:r>
      <w:r w:rsidRPr="00BD03A7">
        <w:rPr>
          <w:rFonts w:asciiTheme="minorHAnsi" w:eastAsiaTheme="minorEastAsia" w:hAnsiTheme="minorHAnsi" w:cstheme="minorBidi"/>
          <w:sz w:val="22"/>
          <w:szCs w:val="22"/>
        </w:rPr>
        <w:tab/>
      </w:r>
      <w:r w:rsidRPr="006510E2">
        <w:rPr>
          <w:snapToGrid w:val="0"/>
        </w:rPr>
        <w:t>Test Requirements</w:t>
      </w:r>
      <w:r>
        <w:tab/>
        <w:t>1378</w:t>
      </w:r>
    </w:p>
    <w:p w:rsidR="00BD03A7" w:rsidRDefault="00BD03A7">
      <w:pPr>
        <w:pStyle w:val="TOC3"/>
        <w:rPr>
          <w:rFonts w:asciiTheme="minorHAnsi" w:eastAsiaTheme="minorEastAsia" w:hAnsiTheme="minorHAnsi" w:cstheme="minorBidi"/>
          <w:sz w:val="22"/>
          <w:szCs w:val="22"/>
        </w:rPr>
      </w:pPr>
      <w:r w:rsidRPr="00BD03A7">
        <w:t>A.7.3.56</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Out-of-sync</w:t>
      </w:r>
      <w:r>
        <w:rPr>
          <w:lang w:eastAsia="zh-CN"/>
        </w:rPr>
        <w:t xml:space="preserve"> for Cat-M1 UE in CEMode A</w:t>
      </w:r>
      <w:r>
        <w:tab/>
        <w:t>1378</w:t>
      </w:r>
    </w:p>
    <w:p w:rsidR="00BD03A7" w:rsidRDefault="00BD03A7">
      <w:pPr>
        <w:pStyle w:val="TOC4"/>
        <w:rPr>
          <w:rFonts w:asciiTheme="minorHAnsi" w:eastAsiaTheme="minorEastAsia" w:hAnsiTheme="minorHAnsi" w:cstheme="minorBidi"/>
          <w:sz w:val="22"/>
          <w:szCs w:val="22"/>
        </w:rPr>
      </w:pPr>
      <w:r w:rsidRPr="00BD03A7">
        <w:t>A.7.3.56.1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1378</w:t>
      </w:r>
    </w:p>
    <w:p w:rsidR="00BD03A7" w:rsidRDefault="00BD03A7">
      <w:pPr>
        <w:pStyle w:val="TOC4"/>
        <w:rPr>
          <w:rFonts w:asciiTheme="minorHAnsi" w:eastAsiaTheme="minorEastAsia" w:hAnsiTheme="minorHAnsi" w:cstheme="minorBidi"/>
          <w:sz w:val="22"/>
          <w:szCs w:val="22"/>
        </w:rPr>
      </w:pPr>
      <w:r w:rsidRPr="00BD03A7">
        <w:t>A.7.3.56.2</w:t>
      </w:r>
      <w:r w:rsidRPr="00BD03A7">
        <w:rPr>
          <w:rFonts w:asciiTheme="minorHAnsi" w:eastAsiaTheme="minorEastAsia" w:hAnsiTheme="minorHAnsi" w:cstheme="minorBidi"/>
          <w:sz w:val="22"/>
          <w:szCs w:val="22"/>
        </w:rPr>
        <w:tab/>
      </w:r>
      <w:r w:rsidRPr="006510E2">
        <w:rPr>
          <w:snapToGrid w:val="0"/>
        </w:rPr>
        <w:t>Test Requirements</w:t>
      </w:r>
      <w:r>
        <w:tab/>
        <w:t>1381</w:t>
      </w:r>
    </w:p>
    <w:p w:rsidR="00BD03A7" w:rsidRDefault="00BD03A7">
      <w:pPr>
        <w:pStyle w:val="TOC3"/>
        <w:rPr>
          <w:rFonts w:asciiTheme="minorHAnsi" w:eastAsiaTheme="minorEastAsia" w:hAnsiTheme="minorHAnsi" w:cstheme="minorBidi"/>
          <w:sz w:val="22"/>
          <w:szCs w:val="22"/>
        </w:rPr>
      </w:pPr>
      <w:r w:rsidRPr="00BD03A7">
        <w:t>A.7.3.57</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w:t>
      </w:r>
      <w:r w:rsidRPr="006510E2">
        <w:rPr>
          <w:rFonts w:eastAsia="MS Mincho"/>
          <w:lang w:eastAsia="zh-CN"/>
        </w:rPr>
        <w:t>DD Radio Link Monitoring Test for In-Sync</w:t>
      </w:r>
      <w:r>
        <w:rPr>
          <w:lang w:eastAsia="zh-CN"/>
        </w:rPr>
        <w:t xml:space="preserve"> for Cat-M1 UE in CEMode A</w:t>
      </w:r>
      <w:r>
        <w:tab/>
        <w:t>1381</w:t>
      </w:r>
    </w:p>
    <w:p w:rsidR="00BD03A7" w:rsidRDefault="00BD03A7">
      <w:pPr>
        <w:pStyle w:val="TOC4"/>
        <w:rPr>
          <w:rFonts w:asciiTheme="minorHAnsi" w:eastAsiaTheme="minorEastAsia" w:hAnsiTheme="minorHAnsi" w:cstheme="minorBidi"/>
          <w:sz w:val="22"/>
          <w:szCs w:val="22"/>
        </w:rPr>
      </w:pPr>
      <w:r w:rsidRPr="00BD03A7">
        <w:t>A.7.3.57.1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1381</w:t>
      </w:r>
    </w:p>
    <w:p w:rsidR="00BD03A7" w:rsidRDefault="00BD03A7">
      <w:pPr>
        <w:pStyle w:val="TOC4"/>
        <w:rPr>
          <w:rFonts w:asciiTheme="minorHAnsi" w:eastAsiaTheme="minorEastAsia" w:hAnsiTheme="minorHAnsi" w:cstheme="minorBidi"/>
          <w:sz w:val="22"/>
          <w:szCs w:val="22"/>
        </w:rPr>
      </w:pPr>
      <w:r w:rsidRPr="00BD03A7">
        <w:t>A.7.3.57.2</w:t>
      </w:r>
      <w:r w:rsidRPr="00BD03A7">
        <w:rPr>
          <w:rFonts w:asciiTheme="minorHAnsi" w:eastAsiaTheme="minorEastAsia" w:hAnsiTheme="minorHAnsi" w:cstheme="minorBidi"/>
          <w:sz w:val="22"/>
          <w:szCs w:val="22"/>
        </w:rPr>
        <w:tab/>
      </w:r>
      <w:r w:rsidRPr="006510E2">
        <w:rPr>
          <w:snapToGrid w:val="0"/>
        </w:rPr>
        <w:t>Test Requirements</w:t>
      </w:r>
      <w:r>
        <w:tab/>
        <w:t>1384</w:t>
      </w:r>
    </w:p>
    <w:p w:rsidR="00BD03A7" w:rsidRDefault="00BD03A7">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1384</w:t>
      </w:r>
    </w:p>
    <w:p w:rsidR="00BD03A7" w:rsidRDefault="00BD03A7">
      <w:pPr>
        <w:pStyle w:val="TOC4"/>
        <w:rPr>
          <w:rFonts w:asciiTheme="minorHAnsi" w:eastAsiaTheme="minorEastAsia" w:hAnsiTheme="minorHAnsi" w:cstheme="minorBidi"/>
          <w:sz w:val="22"/>
          <w:szCs w:val="22"/>
        </w:rPr>
      </w:pPr>
      <w:r w:rsidRPr="00BD03A7">
        <w:t>A.7.3.58.1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1384</w:t>
      </w:r>
    </w:p>
    <w:p w:rsidR="00BD03A7" w:rsidRDefault="00BD03A7">
      <w:pPr>
        <w:pStyle w:val="TOC4"/>
        <w:rPr>
          <w:rFonts w:asciiTheme="minorHAnsi" w:eastAsiaTheme="minorEastAsia" w:hAnsiTheme="minorHAnsi" w:cstheme="minorBidi"/>
          <w:sz w:val="22"/>
          <w:szCs w:val="22"/>
        </w:rPr>
      </w:pPr>
      <w:r w:rsidRPr="00BD03A7">
        <w:t>A.7.3.58.2</w:t>
      </w:r>
      <w:r w:rsidRPr="00BD03A7">
        <w:rPr>
          <w:rFonts w:asciiTheme="minorHAnsi" w:eastAsiaTheme="minorEastAsia" w:hAnsiTheme="minorHAnsi" w:cstheme="minorBidi"/>
          <w:sz w:val="22"/>
          <w:szCs w:val="22"/>
        </w:rPr>
        <w:tab/>
      </w:r>
      <w:r w:rsidRPr="006510E2">
        <w:rPr>
          <w:snapToGrid w:val="0"/>
        </w:rPr>
        <w:t>Test Requirements</w:t>
      </w:r>
      <w:r>
        <w:tab/>
        <w:t>1387</w:t>
      </w:r>
    </w:p>
    <w:p w:rsidR="00BD03A7" w:rsidRDefault="00BD03A7">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1387</w:t>
      </w:r>
    </w:p>
    <w:p w:rsidR="00BD03A7" w:rsidRDefault="00BD03A7">
      <w:pPr>
        <w:pStyle w:val="TOC4"/>
        <w:rPr>
          <w:rFonts w:asciiTheme="minorHAnsi" w:eastAsiaTheme="minorEastAsia" w:hAnsiTheme="minorHAnsi" w:cstheme="minorBidi"/>
          <w:sz w:val="22"/>
          <w:szCs w:val="22"/>
        </w:rPr>
      </w:pPr>
      <w:r w:rsidRPr="00BD03A7">
        <w:t>A.7.3.59.1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1387</w:t>
      </w:r>
    </w:p>
    <w:p w:rsidR="00BD03A7" w:rsidRDefault="00BD03A7">
      <w:pPr>
        <w:pStyle w:val="TOC4"/>
        <w:rPr>
          <w:rFonts w:asciiTheme="minorHAnsi" w:eastAsiaTheme="minorEastAsia" w:hAnsiTheme="minorHAnsi" w:cstheme="minorBidi"/>
          <w:sz w:val="22"/>
          <w:szCs w:val="22"/>
        </w:rPr>
      </w:pPr>
      <w:r w:rsidRPr="00BD03A7">
        <w:t>A.7.3.59.2</w:t>
      </w:r>
      <w:r w:rsidRPr="00BD03A7">
        <w:rPr>
          <w:rFonts w:asciiTheme="minorHAnsi" w:eastAsiaTheme="minorEastAsia" w:hAnsiTheme="minorHAnsi" w:cstheme="minorBidi"/>
          <w:sz w:val="22"/>
          <w:szCs w:val="22"/>
        </w:rPr>
        <w:tab/>
      </w:r>
      <w:r w:rsidRPr="006510E2">
        <w:rPr>
          <w:snapToGrid w:val="0"/>
        </w:rPr>
        <w:t>Test Requirements</w:t>
      </w:r>
      <w:r>
        <w:tab/>
        <w:t>1390</w:t>
      </w:r>
    </w:p>
    <w:p w:rsidR="00BD03A7" w:rsidRDefault="00BD03A7">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1390</w:t>
      </w:r>
    </w:p>
    <w:p w:rsidR="00BD03A7" w:rsidRDefault="00BD03A7">
      <w:pPr>
        <w:pStyle w:val="TOC4"/>
        <w:rPr>
          <w:rFonts w:asciiTheme="minorHAnsi" w:eastAsiaTheme="minorEastAsia" w:hAnsiTheme="minorHAnsi" w:cstheme="minorBidi"/>
          <w:sz w:val="22"/>
          <w:szCs w:val="22"/>
        </w:rPr>
      </w:pPr>
      <w:r w:rsidRPr="00BD03A7">
        <w:t>A.7.3.60.1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1390</w:t>
      </w:r>
    </w:p>
    <w:p w:rsidR="00BD03A7" w:rsidRDefault="00BD03A7">
      <w:pPr>
        <w:pStyle w:val="TOC4"/>
        <w:rPr>
          <w:rFonts w:asciiTheme="minorHAnsi" w:eastAsiaTheme="minorEastAsia" w:hAnsiTheme="minorHAnsi" w:cstheme="minorBidi"/>
          <w:sz w:val="22"/>
          <w:szCs w:val="22"/>
        </w:rPr>
      </w:pPr>
      <w:r w:rsidRPr="00BD03A7">
        <w:t>A.7.3.60.2</w:t>
      </w:r>
      <w:r w:rsidRPr="00BD03A7">
        <w:rPr>
          <w:rFonts w:asciiTheme="minorHAnsi" w:eastAsiaTheme="minorEastAsia" w:hAnsiTheme="minorHAnsi" w:cstheme="minorBidi"/>
          <w:sz w:val="22"/>
          <w:szCs w:val="22"/>
        </w:rPr>
        <w:tab/>
      </w:r>
      <w:r w:rsidRPr="006510E2">
        <w:rPr>
          <w:snapToGrid w:val="0"/>
        </w:rPr>
        <w:t>Test Requirements</w:t>
      </w:r>
      <w:r>
        <w:tab/>
        <w:t>1394</w:t>
      </w:r>
    </w:p>
    <w:p w:rsidR="00BD03A7" w:rsidRDefault="00BD03A7">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1394</w:t>
      </w:r>
    </w:p>
    <w:p w:rsidR="00BD03A7" w:rsidRDefault="00BD03A7">
      <w:pPr>
        <w:pStyle w:val="TOC4"/>
        <w:rPr>
          <w:rFonts w:asciiTheme="minorHAnsi" w:eastAsiaTheme="minorEastAsia" w:hAnsiTheme="minorHAnsi" w:cstheme="minorBidi"/>
          <w:sz w:val="22"/>
          <w:szCs w:val="22"/>
        </w:rPr>
      </w:pPr>
      <w:r w:rsidRPr="00BD03A7">
        <w:t>A.7.3.61.1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1394</w:t>
      </w:r>
    </w:p>
    <w:p w:rsidR="00BD03A7" w:rsidRDefault="00BD03A7">
      <w:pPr>
        <w:pStyle w:val="TOC4"/>
        <w:rPr>
          <w:rFonts w:asciiTheme="minorHAnsi" w:eastAsiaTheme="minorEastAsia" w:hAnsiTheme="minorHAnsi" w:cstheme="minorBidi"/>
          <w:sz w:val="22"/>
          <w:szCs w:val="22"/>
        </w:rPr>
      </w:pPr>
      <w:r w:rsidRPr="00BD03A7">
        <w:t>A.7.3.61.2</w:t>
      </w:r>
      <w:r w:rsidRPr="00BD03A7">
        <w:rPr>
          <w:rFonts w:asciiTheme="minorHAnsi" w:eastAsiaTheme="minorEastAsia" w:hAnsiTheme="minorHAnsi" w:cstheme="minorBidi"/>
          <w:sz w:val="22"/>
          <w:szCs w:val="22"/>
        </w:rPr>
        <w:tab/>
      </w:r>
      <w:r w:rsidRPr="006510E2">
        <w:rPr>
          <w:snapToGrid w:val="0"/>
        </w:rPr>
        <w:t>Test Requirements</w:t>
      </w:r>
      <w:r>
        <w:tab/>
        <w:t>1398</w:t>
      </w:r>
    </w:p>
    <w:p w:rsidR="00BD03A7" w:rsidRDefault="00BD03A7">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1398</w:t>
      </w:r>
    </w:p>
    <w:p w:rsidR="00BD03A7" w:rsidRDefault="00BD03A7">
      <w:pPr>
        <w:pStyle w:val="TOC4"/>
        <w:rPr>
          <w:rFonts w:asciiTheme="minorHAnsi" w:eastAsiaTheme="minorEastAsia" w:hAnsiTheme="minorHAnsi" w:cstheme="minorBidi"/>
          <w:sz w:val="22"/>
          <w:szCs w:val="22"/>
        </w:rPr>
      </w:pPr>
      <w:r w:rsidRPr="00BD03A7">
        <w:t>A.7.3.62.1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1398</w:t>
      </w:r>
    </w:p>
    <w:p w:rsidR="00BD03A7" w:rsidRDefault="00BD03A7">
      <w:pPr>
        <w:pStyle w:val="TOC4"/>
        <w:rPr>
          <w:rFonts w:asciiTheme="minorHAnsi" w:eastAsiaTheme="minorEastAsia" w:hAnsiTheme="minorHAnsi" w:cstheme="minorBidi"/>
          <w:sz w:val="22"/>
          <w:szCs w:val="22"/>
        </w:rPr>
      </w:pPr>
      <w:r w:rsidRPr="00BD03A7">
        <w:t>A.7.3.62.2</w:t>
      </w:r>
      <w:r w:rsidRPr="00BD03A7">
        <w:rPr>
          <w:rFonts w:asciiTheme="minorHAnsi" w:eastAsiaTheme="minorEastAsia" w:hAnsiTheme="minorHAnsi" w:cstheme="minorBidi"/>
          <w:sz w:val="22"/>
          <w:szCs w:val="22"/>
        </w:rPr>
        <w:tab/>
      </w:r>
      <w:r w:rsidRPr="006510E2">
        <w:rPr>
          <w:snapToGrid w:val="0"/>
        </w:rPr>
        <w:t>Test Requirements</w:t>
      </w:r>
      <w:r>
        <w:tab/>
        <w:t>1402</w:t>
      </w:r>
    </w:p>
    <w:p w:rsidR="00BD03A7" w:rsidRDefault="00BD03A7">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1402</w:t>
      </w:r>
    </w:p>
    <w:p w:rsidR="00BD03A7" w:rsidRDefault="00BD03A7">
      <w:pPr>
        <w:pStyle w:val="TOC4"/>
        <w:rPr>
          <w:rFonts w:asciiTheme="minorHAnsi" w:eastAsiaTheme="minorEastAsia" w:hAnsiTheme="minorHAnsi" w:cstheme="minorBidi"/>
          <w:sz w:val="22"/>
          <w:szCs w:val="22"/>
        </w:rPr>
      </w:pPr>
      <w:r w:rsidRPr="00BD03A7">
        <w:t>A.7.3.63.1</w:t>
      </w:r>
      <w:r w:rsidRPr="00BD03A7">
        <w:rPr>
          <w:rFonts w:asciiTheme="minorHAnsi" w:eastAsiaTheme="minorEastAsia" w:hAnsiTheme="minorHAnsi" w:cstheme="minorBidi"/>
          <w:sz w:val="22"/>
          <w:szCs w:val="22"/>
        </w:rPr>
        <w:tab/>
      </w:r>
      <w:r w:rsidRPr="006510E2">
        <w:rPr>
          <w:snapToGrid w:val="0"/>
          <w:lang w:eastAsia="sv-SE"/>
        </w:rPr>
        <w:t>Test Purpose and Environment</w:t>
      </w:r>
      <w:r>
        <w:tab/>
        <w:t>1402</w:t>
      </w:r>
    </w:p>
    <w:p w:rsidR="00BD03A7" w:rsidRDefault="00BD03A7">
      <w:pPr>
        <w:pStyle w:val="TOC4"/>
        <w:rPr>
          <w:rFonts w:asciiTheme="minorHAnsi" w:eastAsiaTheme="minorEastAsia" w:hAnsiTheme="minorHAnsi" w:cstheme="minorBidi"/>
          <w:sz w:val="22"/>
          <w:szCs w:val="22"/>
        </w:rPr>
      </w:pPr>
      <w:r w:rsidRPr="00BD03A7">
        <w:t>A.7.3.63.2</w:t>
      </w:r>
      <w:r w:rsidRPr="00BD03A7">
        <w:rPr>
          <w:rFonts w:asciiTheme="minorHAnsi" w:eastAsiaTheme="minorEastAsia" w:hAnsiTheme="minorHAnsi" w:cstheme="minorBidi"/>
          <w:sz w:val="22"/>
          <w:szCs w:val="22"/>
        </w:rPr>
        <w:tab/>
      </w:r>
      <w:r w:rsidRPr="006510E2">
        <w:rPr>
          <w:snapToGrid w:val="0"/>
          <w:lang w:eastAsia="sv-SE"/>
        </w:rPr>
        <w:t>Test Requirements</w:t>
      </w:r>
      <w:r>
        <w:tab/>
        <w:t>1406</w:t>
      </w:r>
    </w:p>
    <w:p w:rsidR="00BD03A7" w:rsidRDefault="00BD03A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1406</w:t>
      </w:r>
    </w:p>
    <w:p w:rsidR="00BD03A7" w:rsidRDefault="00BD03A7">
      <w:pPr>
        <w:pStyle w:val="TOC4"/>
        <w:rPr>
          <w:rFonts w:asciiTheme="minorHAnsi" w:eastAsiaTheme="minorEastAsia" w:hAnsiTheme="minorHAnsi" w:cstheme="minorBidi"/>
          <w:sz w:val="22"/>
          <w:szCs w:val="22"/>
        </w:rPr>
      </w:pPr>
      <w:r w:rsidRPr="00BD03A7">
        <w:t>A.7.3.64.1</w:t>
      </w:r>
      <w:r w:rsidRPr="00BD03A7">
        <w:rPr>
          <w:rFonts w:asciiTheme="minorHAnsi" w:eastAsiaTheme="minorEastAsia" w:hAnsiTheme="minorHAnsi" w:cstheme="minorBidi"/>
          <w:sz w:val="22"/>
          <w:szCs w:val="22"/>
        </w:rPr>
        <w:tab/>
      </w:r>
      <w:r w:rsidRPr="006510E2">
        <w:rPr>
          <w:snapToGrid w:val="0"/>
        </w:rPr>
        <w:t>Test Purpose and Environment</w:t>
      </w:r>
      <w:r>
        <w:tab/>
        <w:t>1406</w:t>
      </w:r>
    </w:p>
    <w:p w:rsidR="00BD03A7" w:rsidRDefault="00BD03A7">
      <w:pPr>
        <w:pStyle w:val="TOC4"/>
        <w:rPr>
          <w:rFonts w:asciiTheme="minorHAnsi" w:eastAsiaTheme="minorEastAsia" w:hAnsiTheme="minorHAnsi" w:cstheme="minorBidi"/>
          <w:sz w:val="22"/>
          <w:szCs w:val="22"/>
        </w:rPr>
      </w:pPr>
      <w:r w:rsidRPr="00BD03A7">
        <w:t>A.7.3.64.2</w:t>
      </w:r>
      <w:r w:rsidRPr="00BD03A7">
        <w:rPr>
          <w:rFonts w:asciiTheme="minorHAnsi" w:eastAsiaTheme="minorEastAsia" w:hAnsiTheme="minorHAnsi" w:cstheme="minorBidi"/>
          <w:sz w:val="22"/>
          <w:szCs w:val="22"/>
        </w:rPr>
        <w:tab/>
      </w:r>
      <w:r w:rsidRPr="006510E2">
        <w:rPr>
          <w:snapToGrid w:val="0"/>
        </w:rPr>
        <w:t>Test Requirements</w:t>
      </w:r>
      <w:r>
        <w:tab/>
        <w:t>1409</w:t>
      </w:r>
    </w:p>
    <w:p w:rsidR="00BD03A7" w:rsidRDefault="00BD03A7">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1410</w:t>
      </w:r>
    </w:p>
    <w:p w:rsidR="00BD03A7" w:rsidRDefault="00BD03A7">
      <w:pPr>
        <w:pStyle w:val="TOC4"/>
        <w:rPr>
          <w:rFonts w:asciiTheme="minorHAnsi" w:eastAsiaTheme="minorEastAsia" w:hAnsiTheme="minorHAnsi" w:cstheme="minorBidi"/>
          <w:sz w:val="22"/>
          <w:szCs w:val="22"/>
        </w:rPr>
      </w:pPr>
      <w:r w:rsidRPr="00BD03A7">
        <w:t>A.7.3.65.1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1410</w:t>
      </w:r>
    </w:p>
    <w:p w:rsidR="00BD03A7" w:rsidRDefault="00BD03A7">
      <w:pPr>
        <w:pStyle w:val="TOC4"/>
        <w:rPr>
          <w:rFonts w:asciiTheme="minorHAnsi" w:eastAsiaTheme="minorEastAsia" w:hAnsiTheme="minorHAnsi" w:cstheme="minorBidi"/>
          <w:sz w:val="22"/>
          <w:szCs w:val="22"/>
        </w:rPr>
      </w:pPr>
      <w:r w:rsidRPr="00BD03A7">
        <w:t>A.7.3.65.2</w:t>
      </w:r>
      <w:r w:rsidRPr="00BD03A7">
        <w:rPr>
          <w:rFonts w:asciiTheme="minorHAnsi" w:eastAsiaTheme="minorEastAsia" w:hAnsiTheme="minorHAnsi" w:cstheme="minorBidi"/>
          <w:sz w:val="22"/>
          <w:szCs w:val="22"/>
        </w:rPr>
        <w:tab/>
      </w:r>
      <w:r w:rsidRPr="006510E2">
        <w:rPr>
          <w:snapToGrid w:val="0"/>
        </w:rPr>
        <w:t>Test Requirements</w:t>
      </w:r>
      <w:r>
        <w:tab/>
        <w:t>1413</w:t>
      </w:r>
    </w:p>
    <w:p w:rsidR="00BD03A7" w:rsidRDefault="00BD03A7">
      <w:pPr>
        <w:pStyle w:val="TOC3"/>
        <w:rPr>
          <w:rFonts w:asciiTheme="minorHAnsi" w:eastAsiaTheme="minorEastAsia" w:hAnsiTheme="minorHAnsi" w:cstheme="minorBidi"/>
          <w:sz w:val="22"/>
          <w:szCs w:val="22"/>
        </w:rPr>
      </w:pPr>
      <w:r w:rsidRPr="00BD03A7">
        <w:t>A.7.3.66</w:t>
      </w:r>
      <w:r w:rsidRPr="00BD03A7">
        <w:rPr>
          <w:rFonts w:asciiTheme="minorHAnsi" w:hAnsiTheme="minorHAnsi" w:cstheme="minorBidi"/>
          <w:sz w:val="22"/>
          <w:szCs w:val="22"/>
        </w:rPr>
        <w:tab/>
      </w:r>
      <w:r>
        <w:rPr>
          <w:lang w:eastAsia="zh-CN"/>
        </w:rPr>
        <w:t>HD-FDD</w:t>
      </w:r>
      <w:r w:rsidRPr="006510E2">
        <w:rPr>
          <w:rFonts w:eastAsia="MS Mincho"/>
          <w:lang w:eastAsia="zh-CN"/>
        </w:rPr>
        <w:t xml:space="preserve"> Radio Link Monitoring Test for Out-of-sync</w:t>
      </w:r>
      <w:r>
        <w:rPr>
          <w:lang w:eastAsia="zh-CN"/>
        </w:rPr>
        <w:t xml:space="preserve"> without DRX for UE Category NB1 Standalone mode in Normal Coverage</w:t>
      </w:r>
      <w:r>
        <w:tab/>
        <w:t>1414</w:t>
      </w:r>
    </w:p>
    <w:p w:rsidR="00BD03A7" w:rsidRDefault="00BD03A7">
      <w:pPr>
        <w:pStyle w:val="TOC4"/>
        <w:rPr>
          <w:rFonts w:asciiTheme="minorHAnsi" w:eastAsiaTheme="minorEastAsia" w:hAnsiTheme="minorHAnsi" w:cstheme="minorBidi"/>
          <w:sz w:val="22"/>
          <w:szCs w:val="22"/>
        </w:rPr>
      </w:pPr>
      <w:r w:rsidRPr="00BD03A7">
        <w:t>A.7.3.66.1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1414</w:t>
      </w:r>
    </w:p>
    <w:p w:rsidR="00BD03A7" w:rsidRDefault="00BD03A7">
      <w:pPr>
        <w:pStyle w:val="TOC4"/>
        <w:rPr>
          <w:rFonts w:asciiTheme="minorHAnsi" w:eastAsiaTheme="minorEastAsia" w:hAnsiTheme="minorHAnsi" w:cstheme="minorBidi"/>
          <w:sz w:val="22"/>
          <w:szCs w:val="22"/>
        </w:rPr>
      </w:pPr>
      <w:r w:rsidRPr="00BD03A7">
        <w:t>A.7.3.66.2</w:t>
      </w:r>
      <w:r w:rsidRPr="00BD03A7">
        <w:rPr>
          <w:rFonts w:asciiTheme="minorHAnsi" w:eastAsiaTheme="minorEastAsia" w:hAnsiTheme="minorHAnsi" w:cstheme="minorBidi"/>
          <w:sz w:val="22"/>
          <w:szCs w:val="22"/>
        </w:rPr>
        <w:tab/>
      </w:r>
      <w:r w:rsidRPr="006510E2">
        <w:rPr>
          <w:snapToGrid w:val="0"/>
        </w:rPr>
        <w:t>Test Requirements</w:t>
      </w:r>
      <w:r>
        <w:tab/>
        <w:t>1416</w:t>
      </w:r>
    </w:p>
    <w:p w:rsidR="00BD03A7" w:rsidRDefault="00BD03A7">
      <w:pPr>
        <w:pStyle w:val="TOC3"/>
        <w:rPr>
          <w:rFonts w:asciiTheme="minorHAnsi" w:eastAsiaTheme="minorEastAsia" w:hAnsiTheme="minorHAnsi" w:cstheme="minorBidi"/>
          <w:sz w:val="22"/>
          <w:szCs w:val="22"/>
        </w:rPr>
      </w:pPr>
      <w:r w:rsidRPr="00BD03A7">
        <w:t>A.7.3.67</w:t>
      </w:r>
      <w:r w:rsidRPr="00BD03A7">
        <w:rPr>
          <w:rFonts w:asciiTheme="minorHAnsi" w:hAnsiTheme="minorHAnsi" w:cstheme="minorBidi"/>
          <w:sz w:val="22"/>
          <w:szCs w:val="22"/>
        </w:rPr>
        <w:tab/>
      </w:r>
      <w:r>
        <w:rPr>
          <w:lang w:eastAsia="zh-CN"/>
        </w:rPr>
        <w:t>HD-FDD</w:t>
      </w:r>
      <w:r w:rsidRPr="006510E2">
        <w:rPr>
          <w:rFonts w:eastAsia="MS Mincho"/>
          <w:lang w:eastAsia="zh-CN"/>
        </w:rPr>
        <w:t xml:space="preserve"> Radio Link Monitoring Test for Out-of-sync</w:t>
      </w:r>
      <w:r>
        <w:rPr>
          <w:lang w:eastAsia="zh-CN"/>
        </w:rPr>
        <w:t xml:space="preserve"> without DRX for UE Category NB1 guard band mode in Enhanced Coverage</w:t>
      </w:r>
      <w:r>
        <w:tab/>
        <w:t>1417</w:t>
      </w:r>
    </w:p>
    <w:p w:rsidR="00BD03A7" w:rsidRDefault="00BD03A7">
      <w:pPr>
        <w:pStyle w:val="TOC4"/>
        <w:rPr>
          <w:rFonts w:asciiTheme="minorHAnsi" w:eastAsiaTheme="minorEastAsia" w:hAnsiTheme="minorHAnsi" w:cstheme="minorBidi"/>
          <w:sz w:val="22"/>
          <w:szCs w:val="22"/>
        </w:rPr>
      </w:pPr>
      <w:r w:rsidRPr="00BD03A7">
        <w:t>A.7.3.67.1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1417</w:t>
      </w:r>
    </w:p>
    <w:p w:rsidR="00BD03A7" w:rsidRDefault="00BD03A7">
      <w:pPr>
        <w:pStyle w:val="TOC4"/>
        <w:rPr>
          <w:rFonts w:asciiTheme="minorHAnsi" w:eastAsiaTheme="minorEastAsia" w:hAnsiTheme="minorHAnsi" w:cstheme="minorBidi"/>
          <w:sz w:val="22"/>
          <w:szCs w:val="22"/>
        </w:rPr>
      </w:pPr>
      <w:r w:rsidRPr="00BD03A7">
        <w:t>A.7.3.67.2</w:t>
      </w:r>
      <w:r w:rsidRPr="00BD03A7">
        <w:rPr>
          <w:rFonts w:asciiTheme="minorHAnsi" w:eastAsiaTheme="minorEastAsia" w:hAnsiTheme="minorHAnsi" w:cstheme="minorBidi"/>
          <w:sz w:val="22"/>
          <w:szCs w:val="22"/>
        </w:rPr>
        <w:tab/>
      </w:r>
      <w:r w:rsidRPr="006510E2">
        <w:rPr>
          <w:snapToGrid w:val="0"/>
        </w:rPr>
        <w:t>Test Requirements</w:t>
      </w:r>
      <w:r>
        <w:tab/>
        <w:t>1420</w:t>
      </w:r>
    </w:p>
    <w:p w:rsidR="00BD03A7" w:rsidRDefault="00BD03A7">
      <w:pPr>
        <w:pStyle w:val="TOC3"/>
        <w:rPr>
          <w:rFonts w:asciiTheme="minorHAnsi" w:eastAsiaTheme="minorEastAsia" w:hAnsiTheme="minorHAnsi" w:cstheme="minorBidi"/>
          <w:sz w:val="22"/>
          <w:szCs w:val="22"/>
        </w:rPr>
      </w:pPr>
      <w:r w:rsidRPr="00BD03A7">
        <w:t>A.7.3.68</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 xml:space="preserve">FDD Early Out-of-sync reporting Test </w:t>
      </w:r>
      <w:r>
        <w:rPr>
          <w:lang w:eastAsia="zh-CN"/>
        </w:rPr>
        <w:t>for Cat-M1 UE in CEMode A</w:t>
      </w:r>
      <w:r>
        <w:tab/>
        <w:t>1421</w:t>
      </w:r>
    </w:p>
    <w:p w:rsidR="00BD03A7" w:rsidRDefault="00BD03A7">
      <w:pPr>
        <w:pStyle w:val="TOC4"/>
        <w:rPr>
          <w:rFonts w:asciiTheme="minorHAnsi" w:eastAsiaTheme="minorEastAsia" w:hAnsiTheme="minorHAnsi" w:cstheme="minorBidi"/>
          <w:sz w:val="22"/>
          <w:szCs w:val="22"/>
        </w:rPr>
      </w:pPr>
      <w:r w:rsidRPr="00BD03A7">
        <w:t>A.7.3.68.1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1421</w:t>
      </w:r>
    </w:p>
    <w:p w:rsidR="00BD03A7" w:rsidRDefault="00BD03A7">
      <w:pPr>
        <w:pStyle w:val="TOC4"/>
        <w:rPr>
          <w:rFonts w:asciiTheme="minorHAnsi" w:eastAsiaTheme="minorEastAsia" w:hAnsiTheme="minorHAnsi" w:cstheme="minorBidi"/>
          <w:sz w:val="22"/>
          <w:szCs w:val="22"/>
        </w:rPr>
      </w:pPr>
      <w:r w:rsidRPr="00BD03A7">
        <w:t>A.7.3.68.2</w:t>
      </w:r>
      <w:r w:rsidRPr="00BD03A7">
        <w:rPr>
          <w:rFonts w:asciiTheme="minorHAnsi" w:eastAsiaTheme="minorEastAsia" w:hAnsiTheme="minorHAnsi" w:cstheme="minorBidi"/>
          <w:sz w:val="22"/>
          <w:szCs w:val="22"/>
        </w:rPr>
        <w:tab/>
      </w:r>
      <w:r w:rsidRPr="006510E2">
        <w:rPr>
          <w:snapToGrid w:val="0"/>
        </w:rPr>
        <w:t>Test Requirements</w:t>
      </w:r>
      <w:r>
        <w:tab/>
        <w:t>1423</w:t>
      </w:r>
    </w:p>
    <w:p w:rsidR="00BD03A7" w:rsidRDefault="00BD03A7">
      <w:pPr>
        <w:pStyle w:val="TOC3"/>
        <w:rPr>
          <w:rFonts w:asciiTheme="minorHAnsi" w:eastAsiaTheme="minorEastAsia" w:hAnsiTheme="minorHAnsi" w:cstheme="minorBidi"/>
          <w:sz w:val="22"/>
          <w:szCs w:val="22"/>
        </w:rPr>
      </w:pPr>
      <w:r w:rsidRPr="00BD03A7">
        <w:t>A.7.3.69</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w:t>
      </w:r>
      <w:r w:rsidRPr="006510E2">
        <w:rPr>
          <w:rFonts w:eastAsia="MS Mincho"/>
          <w:lang w:eastAsia="zh-CN"/>
        </w:rPr>
        <w:t xml:space="preserve">FDD Early Out-of-sync reporting Test </w:t>
      </w:r>
      <w:r>
        <w:rPr>
          <w:lang w:eastAsia="zh-CN"/>
        </w:rPr>
        <w:t>for Cat-M1 UE in CEMode A</w:t>
      </w:r>
      <w:r>
        <w:tab/>
        <w:t>1423</w:t>
      </w:r>
    </w:p>
    <w:p w:rsidR="00BD03A7" w:rsidRDefault="00BD03A7">
      <w:pPr>
        <w:pStyle w:val="TOC4"/>
        <w:rPr>
          <w:rFonts w:asciiTheme="minorHAnsi" w:eastAsiaTheme="minorEastAsia" w:hAnsiTheme="minorHAnsi" w:cstheme="minorBidi"/>
          <w:sz w:val="22"/>
          <w:szCs w:val="22"/>
        </w:rPr>
      </w:pPr>
      <w:r w:rsidRPr="00BD03A7">
        <w:t>A.7.3.69.1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1423</w:t>
      </w:r>
    </w:p>
    <w:p w:rsidR="00BD03A7" w:rsidRDefault="00BD03A7">
      <w:pPr>
        <w:pStyle w:val="TOC4"/>
        <w:rPr>
          <w:rFonts w:asciiTheme="minorHAnsi" w:eastAsiaTheme="minorEastAsia" w:hAnsiTheme="minorHAnsi" w:cstheme="minorBidi"/>
          <w:sz w:val="22"/>
          <w:szCs w:val="22"/>
        </w:rPr>
      </w:pPr>
      <w:r w:rsidRPr="00BD03A7">
        <w:t>A.7.3.69.2</w:t>
      </w:r>
      <w:r w:rsidRPr="00BD03A7">
        <w:rPr>
          <w:rFonts w:asciiTheme="minorHAnsi" w:eastAsiaTheme="minorEastAsia" w:hAnsiTheme="minorHAnsi" w:cstheme="minorBidi"/>
          <w:sz w:val="22"/>
          <w:szCs w:val="22"/>
        </w:rPr>
        <w:tab/>
      </w:r>
      <w:r w:rsidRPr="006510E2">
        <w:rPr>
          <w:snapToGrid w:val="0"/>
        </w:rPr>
        <w:t>Test Requirements</w:t>
      </w:r>
      <w:r>
        <w:tab/>
        <w:t>1425</w:t>
      </w:r>
    </w:p>
    <w:p w:rsidR="00BD03A7" w:rsidRDefault="00BD03A7">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6510E2">
        <w:rPr>
          <w:rFonts w:eastAsia="MS Mincho"/>
          <w:lang w:eastAsia="zh-CN"/>
        </w:rPr>
        <w:t>A.7.3.70</w:t>
      </w:r>
      <w:r>
        <w:rPr>
          <w:rFonts w:asciiTheme="minorHAnsi" w:eastAsiaTheme="minorEastAsia"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Early Out-of-sync reporting Test </w:t>
      </w:r>
      <w:r>
        <w:rPr>
          <w:lang w:eastAsia="zh-CN"/>
        </w:rPr>
        <w:t>for Cat-M1 UE in CEMode A</w:t>
      </w:r>
      <w:r>
        <w:tab/>
        <w:t>1425</w:t>
      </w:r>
    </w:p>
    <w:p w:rsidR="00BD03A7" w:rsidRDefault="00BD03A7">
      <w:pPr>
        <w:pStyle w:val="TOC4"/>
        <w:rPr>
          <w:rFonts w:asciiTheme="minorHAnsi" w:eastAsiaTheme="minorEastAsia" w:hAnsiTheme="minorHAnsi" w:cstheme="minorBidi"/>
          <w:sz w:val="22"/>
          <w:szCs w:val="22"/>
        </w:rPr>
      </w:pPr>
      <w:r w:rsidRPr="00BD03A7">
        <w:t>A.7.3.70.1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1425</w:t>
      </w:r>
    </w:p>
    <w:p w:rsidR="00BD03A7" w:rsidRDefault="00BD03A7">
      <w:pPr>
        <w:pStyle w:val="TOC4"/>
        <w:rPr>
          <w:rFonts w:asciiTheme="minorHAnsi" w:eastAsiaTheme="minorEastAsia" w:hAnsiTheme="minorHAnsi" w:cstheme="minorBidi"/>
          <w:sz w:val="22"/>
          <w:szCs w:val="22"/>
        </w:rPr>
      </w:pPr>
      <w:r w:rsidRPr="00BD03A7">
        <w:t>A.7.3.70.2</w:t>
      </w:r>
      <w:r w:rsidRPr="00BD03A7">
        <w:rPr>
          <w:rFonts w:asciiTheme="minorHAnsi" w:eastAsiaTheme="minorEastAsia" w:hAnsiTheme="minorHAnsi" w:cstheme="minorBidi"/>
          <w:sz w:val="22"/>
          <w:szCs w:val="22"/>
        </w:rPr>
        <w:tab/>
      </w:r>
      <w:r w:rsidRPr="006510E2">
        <w:rPr>
          <w:snapToGrid w:val="0"/>
        </w:rPr>
        <w:t>Test Requirements</w:t>
      </w:r>
      <w:r>
        <w:tab/>
        <w:t>1427</w:t>
      </w:r>
    </w:p>
    <w:p w:rsidR="00BD03A7" w:rsidRDefault="00BD03A7">
      <w:pPr>
        <w:pStyle w:val="TOC3"/>
        <w:rPr>
          <w:rFonts w:asciiTheme="minorHAnsi" w:eastAsiaTheme="minorEastAsia" w:hAnsiTheme="minorHAnsi" w:cstheme="minorBidi"/>
          <w:sz w:val="22"/>
          <w:szCs w:val="22"/>
        </w:rPr>
      </w:pPr>
      <w:r w:rsidRPr="00BD03A7">
        <w:t>A.7.3.71</w:t>
      </w:r>
      <w:r w:rsidRPr="00BD03A7">
        <w:rPr>
          <w:rFonts w:asciiTheme="minorHAnsi" w:hAnsiTheme="minorHAnsi" w:cstheme="minorBidi"/>
          <w:sz w:val="22"/>
          <w:szCs w:val="22"/>
        </w:rPr>
        <w:tab/>
      </w:r>
      <w:r w:rsidRPr="006510E2">
        <w:rPr>
          <w:rFonts w:eastAsia="MS Mincho"/>
          <w:lang w:eastAsia="zh-CN"/>
        </w:rPr>
        <w:t>E-UTRAN FD-FDD Early In-Sync reporting Test for Cat-M1 UE in CEModeA</w:t>
      </w:r>
      <w:r>
        <w:tab/>
        <w:t>1427</w:t>
      </w:r>
    </w:p>
    <w:p w:rsidR="00BD03A7" w:rsidRDefault="00BD03A7">
      <w:pPr>
        <w:pStyle w:val="TOC4"/>
        <w:rPr>
          <w:rFonts w:asciiTheme="minorHAnsi" w:eastAsiaTheme="minorEastAsia" w:hAnsiTheme="minorHAnsi" w:cstheme="minorBidi"/>
          <w:sz w:val="22"/>
          <w:szCs w:val="22"/>
        </w:rPr>
      </w:pPr>
      <w:r w:rsidRPr="00BD03A7">
        <w:t>A.7.3.71.1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1427</w:t>
      </w:r>
    </w:p>
    <w:p w:rsidR="00BD03A7" w:rsidRDefault="00BD03A7">
      <w:pPr>
        <w:pStyle w:val="TOC4"/>
        <w:rPr>
          <w:rFonts w:asciiTheme="minorHAnsi" w:eastAsiaTheme="minorEastAsia" w:hAnsiTheme="minorHAnsi" w:cstheme="minorBidi"/>
          <w:sz w:val="22"/>
          <w:szCs w:val="22"/>
        </w:rPr>
      </w:pPr>
      <w:r w:rsidRPr="00BD03A7">
        <w:t>A.7.3.71.2</w:t>
      </w:r>
      <w:r w:rsidRPr="00BD03A7">
        <w:rPr>
          <w:rFonts w:asciiTheme="minorHAnsi" w:eastAsiaTheme="minorEastAsia" w:hAnsiTheme="minorHAnsi" w:cstheme="minorBidi"/>
          <w:sz w:val="22"/>
          <w:szCs w:val="22"/>
        </w:rPr>
        <w:tab/>
      </w:r>
      <w:r w:rsidRPr="006510E2">
        <w:rPr>
          <w:snapToGrid w:val="0"/>
        </w:rPr>
        <w:t>Test Requirements</w:t>
      </w:r>
      <w:r>
        <w:tab/>
        <w:t>1430</w:t>
      </w:r>
    </w:p>
    <w:p w:rsidR="00BD03A7" w:rsidRDefault="00BD03A7">
      <w:pPr>
        <w:pStyle w:val="TOC3"/>
        <w:rPr>
          <w:rFonts w:asciiTheme="minorHAnsi" w:eastAsiaTheme="minorEastAsia" w:hAnsiTheme="minorHAnsi" w:cstheme="minorBidi"/>
          <w:sz w:val="22"/>
          <w:szCs w:val="22"/>
        </w:rPr>
      </w:pPr>
      <w:r w:rsidRPr="00BD03A7">
        <w:t>A.7.3.72</w:t>
      </w:r>
      <w:r w:rsidRPr="00BD03A7">
        <w:rPr>
          <w:rFonts w:asciiTheme="minorHAnsi" w:hAnsiTheme="minorHAnsi" w:cstheme="minorBidi"/>
          <w:sz w:val="22"/>
          <w:szCs w:val="22"/>
        </w:rPr>
        <w:tab/>
      </w:r>
      <w:r w:rsidRPr="006510E2">
        <w:rPr>
          <w:rFonts w:eastAsia="MS Mincho"/>
          <w:lang w:eastAsia="zh-CN"/>
        </w:rPr>
        <w:t>E-UTRAN HD-FDD Early In-Sync reporting Test for Cat-M1 UE in CEModeA</w:t>
      </w:r>
      <w:r>
        <w:tab/>
        <w:t>1430</w:t>
      </w:r>
    </w:p>
    <w:p w:rsidR="00BD03A7" w:rsidRDefault="00BD03A7">
      <w:pPr>
        <w:pStyle w:val="TOC4"/>
        <w:rPr>
          <w:rFonts w:asciiTheme="minorHAnsi" w:eastAsiaTheme="minorEastAsia" w:hAnsiTheme="minorHAnsi" w:cstheme="minorBidi"/>
          <w:sz w:val="22"/>
          <w:szCs w:val="22"/>
        </w:rPr>
      </w:pPr>
      <w:r w:rsidRPr="00BD03A7">
        <w:t>A.7.3.72.1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1430</w:t>
      </w:r>
    </w:p>
    <w:p w:rsidR="00BD03A7" w:rsidRDefault="00BD03A7">
      <w:pPr>
        <w:pStyle w:val="TOC4"/>
        <w:rPr>
          <w:rFonts w:asciiTheme="minorHAnsi" w:eastAsiaTheme="minorEastAsia" w:hAnsiTheme="minorHAnsi" w:cstheme="minorBidi"/>
          <w:sz w:val="22"/>
          <w:szCs w:val="22"/>
        </w:rPr>
      </w:pPr>
      <w:r w:rsidRPr="00BD03A7">
        <w:t>A.7.3.72.2</w:t>
      </w:r>
      <w:r w:rsidRPr="00BD03A7">
        <w:rPr>
          <w:rFonts w:asciiTheme="minorHAnsi" w:eastAsiaTheme="minorEastAsia" w:hAnsiTheme="minorHAnsi" w:cstheme="minorBidi"/>
          <w:sz w:val="22"/>
          <w:szCs w:val="22"/>
        </w:rPr>
        <w:tab/>
      </w:r>
      <w:r w:rsidRPr="006510E2">
        <w:rPr>
          <w:snapToGrid w:val="0"/>
        </w:rPr>
        <w:t>Test Requirements</w:t>
      </w:r>
      <w:r>
        <w:tab/>
        <w:t>1432</w:t>
      </w:r>
    </w:p>
    <w:p w:rsidR="00BD03A7" w:rsidRDefault="00BD03A7">
      <w:pPr>
        <w:pStyle w:val="TOC3"/>
        <w:rPr>
          <w:rFonts w:asciiTheme="minorHAnsi" w:eastAsiaTheme="minorEastAsia" w:hAnsiTheme="minorHAnsi" w:cstheme="minorBidi"/>
          <w:sz w:val="22"/>
          <w:szCs w:val="22"/>
        </w:rPr>
      </w:pPr>
      <w:r w:rsidRPr="00BD03A7">
        <w:t>A.7.3.73</w:t>
      </w:r>
      <w:r w:rsidRPr="00BD03A7">
        <w:rPr>
          <w:rFonts w:asciiTheme="minorHAnsi" w:hAnsiTheme="minorHAnsi" w:cstheme="minorBidi"/>
          <w:sz w:val="22"/>
          <w:szCs w:val="22"/>
        </w:rPr>
        <w:tab/>
      </w:r>
      <w:r w:rsidRPr="006510E2">
        <w:rPr>
          <w:rFonts w:eastAsia="MS Mincho"/>
          <w:lang w:eastAsia="zh-CN"/>
        </w:rPr>
        <w:t>E-UTRAN TDD Early In-Sync reporting Test for Cat-M1 UE in CEModeA</w:t>
      </w:r>
      <w:r>
        <w:tab/>
        <w:t>1432</w:t>
      </w:r>
    </w:p>
    <w:p w:rsidR="00BD03A7" w:rsidRDefault="00BD03A7">
      <w:pPr>
        <w:pStyle w:val="TOC4"/>
        <w:rPr>
          <w:rFonts w:asciiTheme="minorHAnsi" w:eastAsiaTheme="minorEastAsia" w:hAnsiTheme="minorHAnsi" w:cstheme="minorBidi"/>
          <w:sz w:val="22"/>
          <w:szCs w:val="22"/>
        </w:rPr>
      </w:pPr>
      <w:r w:rsidRPr="00BD03A7">
        <w:t>A.7.3.73.1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1432</w:t>
      </w:r>
    </w:p>
    <w:p w:rsidR="00BD03A7" w:rsidRDefault="00BD03A7">
      <w:pPr>
        <w:pStyle w:val="TOC4"/>
        <w:rPr>
          <w:rFonts w:asciiTheme="minorHAnsi" w:eastAsiaTheme="minorEastAsia" w:hAnsiTheme="minorHAnsi" w:cstheme="minorBidi"/>
          <w:sz w:val="22"/>
          <w:szCs w:val="22"/>
        </w:rPr>
      </w:pPr>
      <w:r w:rsidRPr="00BD03A7">
        <w:t>A.7.3.73.2</w:t>
      </w:r>
      <w:r w:rsidRPr="00BD03A7">
        <w:rPr>
          <w:rFonts w:asciiTheme="minorHAnsi" w:eastAsiaTheme="minorEastAsia" w:hAnsiTheme="minorHAnsi" w:cstheme="minorBidi"/>
          <w:sz w:val="22"/>
          <w:szCs w:val="22"/>
        </w:rPr>
        <w:tab/>
      </w:r>
      <w:r w:rsidRPr="006510E2">
        <w:rPr>
          <w:snapToGrid w:val="0"/>
        </w:rPr>
        <w:t>Test Requirements</w:t>
      </w:r>
      <w:r>
        <w:tab/>
        <w:t>1434</w:t>
      </w:r>
    </w:p>
    <w:p w:rsidR="00BD03A7" w:rsidRDefault="00BD03A7">
      <w:pPr>
        <w:pStyle w:val="TOC3"/>
        <w:rPr>
          <w:rFonts w:asciiTheme="minorHAnsi" w:eastAsiaTheme="minorEastAsia" w:hAnsiTheme="minorHAnsi" w:cstheme="minorBidi"/>
          <w:sz w:val="22"/>
          <w:szCs w:val="22"/>
        </w:rPr>
      </w:pPr>
      <w:r w:rsidRPr="00BD03A7">
        <w:t>A.7.3.74</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Out-of-sync</w:t>
      </w:r>
      <w:r>
        <w:rPr>
          <w:lang w:eastAsia="zh-CN"/>
        </w:rPr>
        <w:t xml:space="preserve"> for non-BL CE UE in CEMode A</w:t>
      </w:r>
      <w:r>
        <w:tab/>
        <w:t>1434</w:t>
      </w:r>
    </w:p>
    <w:p w:rsidR="00BD03A7" w:rsidRDefault="00BD03A7">
      <w:pPr>
        <w:pStyle w:val="TOC4"/>
        <w:rPr>
          <w:rFonts w:asciiTheme="minorHAnsi" w:eastAsiaTheme="minorEastAsia" w:hAnsiTheme="minorHAnsi" w:cstheme="minorBidi"/>
          <w:sz w:val="22"/>
          <w:szCs w:val="22"/>
        </w:rPr>
      </w:pPr>
      <w:r w:rsidRPr="00BD03A7">
        <w:t>A.7.3.74.1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1434</w:t>
      </w:r>
    </w:p>
    <w:p w:rsidR="00BD03A7" w:rsidRDefault="00BD03A7">
      <w:pPr>
        <w:pStyle w:val="TOC4"/>
        <w:rPr>
          <w:rFonts w:asciiTheme="minorHAnsi" w:eastAsiaTheme="minorEastAsia" w:hAnsiTheme="minorHAnsi" w:cstheme="minorBidi"/>
          <w:sz w:val="22"/>
          <w:szCs w:val="22"/>
        </w:rPr>
      </w:pPr>
      <w:r w:rsidRPr="00BD03A7">
        <w:t>A.7.3.74.2</w:t>
      </w:r>
      <w:r w:rsidRPr="00BD03A7">
        <w:rPr>
          <w:rFonts w:asciiTheme="minorHAnsi" w:eastAsiaTheme="minorEastAsia" w:hAnsiTheme="minorHAnsi" w:cstheme="minorBidi"/>
          <w:sz w:val="22"/>
          <w:szCs w:val="22"/>
        </w:rPr>
        <w:tab/>
      </w:r>
      <w:r w:rsidRPr="006510E2">
        <w:rPr>
          <w:snapToGrid w:val="0"/>
        </w:rPr>
        <w:t>Test Requirements</w:t>
      </w:r>
      <w:r>
        <w:tab/>
        <w:t>1437</w:t>
      </w:r>
    </w:p>
    <w:p w:rsidR="00BD03A7" w:rsidRDefault="00BD03A7">
      <w:pPr>
        <w:pStyle w:val="TOC3"/>
        <w:rPr>
          <w:rFonts w:asciiTheme="minorHAnsi" w:eastAsiaTheme="minorEastAsia" w:hAnsiTheme="minorHAnsi" w:cstheme="minorBidi"/>
          <w:sz w:val="22"/>
          <w:szCs w:val="22"/>
        </w:rPr>
      </w:pPr>
      <w:r w:rsidRPr="00BD03A7">
        <w:lastRenderedPageBreak/>
        <w:t>A.7.3.75</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In-Sync</w:t>
      </w:r>
      <w:r>
        <w:rPr>
          <w:lang w:eastAsia="zh-CN"/>
        </w:rPr>
        <w:t xml:space="preserve"> for non-BL CE UE in CEMode A</w:t>
      </w:r>
      <w:r>
        <w:tab/>
        <w:t>1437</w:t>
      </w:r>
    </w:p>
    <w:p w:rsidR="00BD03A7" w:rsidRDefault="00BD03A7">
      <w:pPr>
        <w:pStyle w:val="TOC4"/>
        <w:rPr>
          <w:rFonts w:asciiTheme="minorHAnsi" w:eastAsiaTheme="minorEastAsia" w:hAnsiTheme="minorHAnsi" w:cstheme="minorBidi"/>
          <w:sz w:val="22"/>
          <w:szCs w:val="22"/>
        </w:rPr>
      </w:pPr>
      <w:r w:rsidRPr="00BD03A7">
        <w:t>A.7.3.75.1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1437</w:t>
      </w:r>
    </w:p>
    <w:p w:rsidR="00BD03A7" w:rsidRDefault="00BD03A7">
      <w:pPr>
        <w:pStyle w:val="TOC4"/>
        <w:rPr>
          <w:rFonts w:asciiTheme="minorHAnsi" w:eastAsiaTheme="minorEastAsia" w:hAnsiTheme="minorHAnsi" w:cstheme="minorBidi"/>
          <w:sz w:val="22"/>
          <w:szCs w:val="22"/>
        </w:rPr>
      </w:pPr>
      <w:r w:rsidRPr="00BD03A7">
        <w:t>A.7.3.75.2</w:t>
      </w:r>
      <w:r w:rsidRPr="00BD03A7">
        <w:rPr>
          <w:rFonts w:asciiTheme="minorHAnsi" w:eastAsiaTheme="minorEastAsia" w:hAnsiTheme="minorHAnsi" w:cstheme="minorBidi"/>
          <w:sz w:val="22"/>
          <w:szCs w:val="22"/>
        </w:rPr>
        <w:tab/>
      </w:r>
      <w:r w:rsidRPr="006510E2">
        <w:rPr>
          <w:snapToGrid w:val="0"/>
        </w:rPr>
        <w:t>Test Requirements</w:t>
      </w:r>
      <w:r>
        <w:tab/>
        <w:t>1439</w:t>
      </w:r>
    </w:p>
    <w:p w:rsidR="00BD03A7" w:rsidRDefault="00BD03A7">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1440</w:t>
      </w:r>
    </w:p>
    <w:p w:rsidR="00BD03A7" w:rsidRDefault="00BD03A7">
      <w:pPr>
        <w:pStyle w:val="TOC4"/>
        <w:rPr>
          <w:rFonts w:asciiTheme="minorHAnsi" w:eastAsiaTheme="minorEastAsia" w:hAnsiTheme="minorHAnsi" w:cstheme="minorBidi"/>
          <w:sz w:val="22"/>
          <w:szCs w:val="22"/>
        </w:rPr>
      </w:pPr>
      <w:r w:rsidRPr="00BD03A7">
        <w:t>A.7.3.76.1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1440</w:t>
      </w:r>
    </w:p>
    <w:p w:rsidR="00BD03A7" w:rsidRDefault="00BD03A7">
      <w:pPr>
        <w:pStyle w:val="TOC4"/>
        <w:rPr>
          <w:rFonts w:asciiTheme="minorHAnsi" w:eastAsiaTheme="minorEastAsia" w:hAnsiTheme="minorHAnsi" w:cstheme="minorBidi"/>
          <w:sz w:val="22"/>
          <w:szCs w:val="22"/>
        </w:rPr>
      </w:pPr>
      <w:r w:rsidRPr="00BD03A7">
        <w:t>A.7.3.76.2</w:t>
      </w:r>
      <w:r w:rsidRPr="00BD03A7">
        <w:rPr>
          <w:rFonts w:asciiTheme="minorHAnsi" w:eastAsiaTheme="minorEastAsia" w:hAnsiTheme="minorHAnsi" w:cstheme="minorBidi"/>
          <w:sz w:val="22"/>
          <w:szCs w:val="22"/>
        </w:rPr>
        <w:tab/>
      </w:r>
      <w:r w:rsidRPr="006510E2">
        <w:rPr>
          <w:snapToGrid w:val="0"/>
        </w:rPr>
        <w:t>Test Requirements</w:t>
      </w:r>
      <w:r>
        <w:tab/>
        <w:t>1443</w:t>
      </w:r>
    </w:p>
    <w:p w:rsidR="00BD03A7" w:rsidRDefault="00BD03A7">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1443</w:t>
      </w:r>
    </w:p>
    <w:p w:rsidR="00BD03A7" w:rsidRDefault="00BD03A7">
      <w:pPr>
        <w:pStyle w:val="TOC4"/>
        <w:rPr>
          <w:rFonts w:asciiTheme="minorHAnsi" w:eastAsiaTheme="minorEastAsia" w:hAnsiTheme="minorHAnsi" w:cstheme="minorBidi"/>
          <w:sz w:val="22"/>
          <w:szCs w:val="22"/>
        </w:rPr>
      </w:pPr>
      <w:r w:rsidRPr="00BD03A7">
        <w:t>A.7.3.77.1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1443</w:t>
      </w:r>
    </w:p>
    <w:p w:rsidR="00BD03A7" w:rsidRDefault="00BD03A7">
      <w:pPr>
        <w:pStyle w:val="TOC4"/>
        <w:rPr>
          <w:rFonts w:asciiTheme="minorHAnsi" w:eastAsiaTheme="minorEastAsia" w:hAnsiTheme="minorHAnsi" w:cstheme="minorBidi"/>
          <w:sz w:val="22"/>
          <w:szCs w:val="22"/>
        </w:rPr>
      </w:pPr>
      <w:r w:rsidRPr="00BD03A7">
        <w:t>A.7.3.77.2</w:t>
      </w:r>
      <w:r w:rsidRPr="00BD03A7">
        <w:rPr>
          <w:rFonts w:asciiTheme="minorHAnsi" w:eastAsiaTheme="minorEastAsia" w:hAnsiTheme="minorHAnsi" w:cstheme="minorBidi"/>
          <w:sz w:val="22"/>
          <w:szCs w:val="22"/>
        </w:rPr>
        <w:tab/>
      </w:r>
      <w:r w:rsidRPr="006510E2">
        <w:rPr>
          <w:snapToGrid w:val="0"/>
        </w:rPr>
        <w:t>Test Requirements</w:t>
      </w:r>
      <w:r>
        <w:tab/>
        <w:t>1446</w:t>
      </w:r>
    </w:p>
    <w:p w:rsidR="00BD03A7" w:rsidRDefault="00BD03A7">
      <w:pPr>
        <w:pStyle w:val="TOC3"/>
        <w:rPr>
          <w:rFonts w:asciiTheme="minorHAnsi" w:eastAsiaTheme="minorEastAsia" w:hAnsiTheme="minorHAnsi" w:cstheme="minorBidi"/>
          <w:sz w:val="22"/>
          <w:szCs w:val="22"/>
        </w:rPr>
      </w:pPr>
      <w:r w:rsidRPr="00BD03A7">
        <w:t>A.7.3.78</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Out-of-sync</w:t>
      </w:r>
      <w:r>
        <w:rPr>
          <w:lang w:eastAsia="zh-CN"/>
        </w:rPr>
        <w:t xml:space="preserve"> for non-BL CE UE in CEMode A</w:t>
      </w:r>
      <w:r>
        <w:tab/>
        <w:t>1446</w:t>
      </w:r>
    </w:p>
    <w:p w:rsidR="00BD03A7" w:rsidRDefault="00BD03A7">
      <w:pPr>
        <w:pStyle w:val="TOC4"/>
        <w:rPr>
          <w:rFonts w:asciiTheme="minorHAnsi" w:eastAsiaTheme="minorEastAsia" w:hAnsiTheme="minorHAnsi" w:cstheme="minorBidi"/>
          <w:sz w:val="22"/>
          <w:szCs w:val="22"/>
        </w:rPr>
      </w:pPr>
      <w:r w:rsidRPr="00BD03A7">
        <w:t>A.7.3.78.1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1446</w:t>
      </w:r>
    </w:p>
    <w:p w:rsidR="00BD03A7" w:rsidRDefault="00BD03A7">
      <w:pPr>
        <w:pStyle w:val="TOC4"/>
        <w:rPr>
          <w:rFonts w:asciiTheme="minorHAnsi" w:eastAsiaTheme="minorEastAsia" w:hAnsiTheme="minorHAnsi" w:cstheme="minorBidi"/>
          <w:sz w:val="22"/>
          <w:szCs w:val="22"/>
        </w:rPr>
      </w:pPr>
      <w:r w:rsidRPr="00BD03A7">
        <w:t>A.7.3.78.2</w:t>
      </w:r>
      <w:r w:rsidRPr="00BD03A7">
        <w:rPr>
          <w:rFonts w:asciiTheme="minorHAnsi" w:eastAsiaTheme="minorEastAsia" w:hAnsiTheme="minorHAnsi" w:cstheme="minorBidi"/>
          <w:sz w:val="22"/>
          <w:szCs w:val="22"/>
        </w:rPr>
        <w:tab/>
      </w:r>
      <w:r w:rsidRPr="006510E2">
        <w:rPr>
          <w:snapToGrid w:val="0"/>
        </w:rPr>
        <w:t>Test Requirements</w:t>
      </w:r>
      <w:r>
        <w:tab/>
        <w:t>1449</w:t>
      </w:r>
    </w:p>
    <w:p w:rsidR="00BD03A7" w:rsidRDefault="00BD03A7">
      <w:pPr>
        <w:pStyle w:val="TOC3"/>
        <w:rPr>
          <w:rFonts w:asciiTheme="minorHAnsi" w:eastAsiaTheme="minorEastAsia" w:hAnsiTheme="minorHAnsi" w:cstheme="minorBidi"/>
          <w:sz w:val="22"/>
          <w:szCs w:val="22"/>
        </w:rPr>
      </w:pPr>
      <w:r w:rsidRPr="00BD03A7">
        <w:t>A.7.3.79</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w:t>
      </w:r>
      <w:r w:rsidRPr="006510E2">
        <w:rPr>
          <w:rFonts w:eastAsia="MS Mincho"/>
          <w:lang w:eastAsia="zh-CN"/>
        </w:rPr>
        <w:t>DD Radio Link Monitoring Test for In-Sync</w:t>
      </w:r>
      <w:r>
        <w:rPr>
          <w:lang w:eastAsia="zh-CN"/>
        </w:rPr>
        <w:t xml:space="preserve"> for non-BL CE UE in CEMode A</w:t>
      </w:r>
      <w:r>
        <w:tab/>
        <w:t>1449</w:t>
      </w:r>
    </w:p>
    <w:p w:rsidR="00BD03A7" w:rsidRDefault="00BD03A7">
      <w:pPr>
        <w:pStyle w:val="TOC4"/>
        <w:rPr>
          <w:rFonts w:asciiTheme="minorHAnsi" w:eastAsiaTheme="minorEastAsia" w:hAnsiTheme="minorHAnsi" w:cstheme="minorBidi"/>
          <w:sz w:val="22"/>
          <w:szCs w:val="22"/>
        </w:rPr>
      </w:pPr>
      <w:r w:rsidRPr="00BD03A7">
        <w:t>A.7.3.79.1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1449</w:t>
      </w:r>
    </w:p>
    <w:p w:rsidR="00BD03A7" w:rsidRDefault="00BD03A7">
      <w:pPr>
        <w:pStyle w:val="TOC4"/>
        <w:rPr>
          <w:rFonts w:asciiTheme="minorHAnsi" w:eastAsiaTheme="minorEastAsia" w:hAnsiTheme="minorHAnsi" w:cstheme="minorBidi"/>
          <w:sz w:val="22"/>
          <w:szCs w:val="22"/>
        </w:rPr>
      </w:pPr>
      <w:r w:rsidRPr="00BD03A7">
        <w:t>A.7.3.79.2</w:t>
      </w:r>
      <w:r w:rsidRPr="00BD03A7">
        <w:rPr>
          <w:rFonts w:asciiTheme="minorHAnsi" w:eastAsiaTheme="minorEastAsia" w:hAnsiTheme="minorHAnsi" w:cstheme="minorBidi"/>
          <w:sz w:val="22"/>
          <w:szCs w:val="22"/>
        </w:rPr>
        <w:tab/>
      </w:r>
      <w:r w:rsidRPr="006510E2">
        <w:rPr>
          <w:snapToGrid w:val="0"/>
        </w:rPr>
        <w:t>Test Requirements</w:t>
      </w:r>
      <w:r>
        <w:tab/>
        <w:t>1452</w:t>
      </w:r>
    </w:p>
    <w:p w:rsidR="00BD03A7" w:rsidRDefault="00BD03A7">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1452</w:t>
      </w:r>
    </w:p>
    <w:p w:rsidR="00BD03A7" w:rsidRDefault="00BD03A7">
      <w:pPr>
        <w:pStyle w:val="TOC4"/>
        <w:rPr>
          <w:rFonts w:asciiTheme="minorHAnsi" w:eastAsiaTheme="minorEastAsia" w:hAnsiTheme="minorHAnsi" w:cstheme="minorBidi"/>
          <w:sz w:val="22"/>
          <w:szCs w:val="22"/>
        </w:rPr>
      </w:pPr>
      <w:r w:rsidRPr="00BD03A7">
        <w:t>A.7.3.80.1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1452</w:t>
      </w:r>
    </w:p>
    <w:p w:rsidR="00BD03A7" w:rsidRDefault="00BD03A7">
      <w:pPr>
        <w:pStyle w:val="TOC4"/>
        <w:rPr>
          <w:rFonts w:asciiTheme="minorHAnsi" w:eastAsiaTheme="minorEastAsia" w:hAnsiTheme="minorHAnsi" w:cstheme="minorBidi"/>
          <w:sz w:val="22"/>
          <w:szCs w:val="22"/>
        </w:rPr>
      </w:pPr>
      <w:r w:rsidRPr="00BD03A7">
        <w:t>A.7.3.80.2</w:t>
      </w:r>
      <w:r w:rsidRPr="00BD03A7">
        <w:rPr>
          <w:rFonts w:asciiTheme="minorHAnsi" w:eastAsiaTheme="minorEastAsia" w:hAnsiTheme="minorHAnsi" w:cstheme="minorBidi"/>
          <w:sz w:val="22"/>
          <w:szCs w:val="22"/>
        </w:rPr>
        <w:tab/>
      </w:r>
      <w:r w:rsidRPr="006510E2">
        <w:rPr>
          <w:snapToGrid w:val="0"/>
        </w:rPr>
        <w:t>Test Requirements</w:t>
      </w:r>
      <w:r>
        <w:tab/>
        <w:t>1455</w:t>
      </w:r>
    </w:p>
    <w:p w:rsidR="00BD03A7" w:rsidRDefault="00BD03A7">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1455</w:t>
      </w:r>
    </w:p>
    <w:p w:rsidR="00BD03A7" w:rsidRDefault="00BD03A7">
      <w:pPr>
        <w:pStyle w:val="TOC4"/>
        <w:rPr>
          <w:rFonts w:asciiTheme="minorHAnsi" w:eastAsiaTheme="minorEastAsia" w:hAnsiTheme="minorHAnsi" w:cstheme="minorBidi"/>
          <w:sz w:val="22"/>
          <w:szCs w:val="22"/>
        </w:rPr>
      </w:pPr>
      <w:r w:rsidRPr="00BD03A7">
        <w:t>A.7.3.81.1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1455</w:t>
      </w:r>
    </w:p>
    <w:p w:rsidR="00BD03A7" w:rsidRDefault="00BD03A7">
      <w:pPr>
        <w:pStyle w:val="TOC4"/>
        <w:rPr>
          <w:rFonts w:asciiTheme="minorHAnsi" w:eastAsiaTheme="minorEastAsia" w:hAnsiTheme="minorHAnsi" w:cstheme="minorBidi"/>
          <w:sz w:val="22"/>
          <w:szCs w:val="22"/>
        </w:rPr>
      </w:pPr>
      <w:r w:rsidRPr="00BD03A7">
        <w:t>A.7.3.81.2</w:t>
      </w:r>
      <w:r w:rsidRPr="00BD03A7">
        <w:rPr>
          <w:rFonts w:asciiTheme="minorHAnsi" w:eastAsiaTheme="minorEastAsia" w:hAnsiTheme="minorHAnsi" w:cstheme="minorBidi"/>
          <w:sz w:val="22"/>
          <w:szCs w:val="22"/>
        </w:rPr>
        <w:tab/>
      </w:r>
      <w:r w:rsidRPr="006510E2">
        <w:rPr>
          <w:snapToGrid w:val="0"/>
        </w:rPr>
        <w:t>Test Requirements</w:t>
      </w:r>
      <w:r>
        <w:tab/>
        <w:t>1458</w:t>
      </w:r>
    </w:p>
    <w:p w:rsidR="00BD03A7" w:rsidRDefault="00BD03A7">
      <w:pPr>
        <w:pStyle w:val="TOC3"/>
        <w:rPr>
          <w:rFonts w:asciiTheme="minorHAnsi" w:eastAsiaTheme="minorEastAsia" w:hAnsiTheme="minorHAnsi" w:cstheme="minorBidi"/>
          <w:sz w:val="22"/>
          <w:szCs w:val="22"/>
        </w:rPr>
      </w:pPr>
      <w:r w:rsidRPr="00BD03A7">
        <w:t>A.7.3.82</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 xml:space="preserve">FDD Early Out-of-sync reporting Test </w:t>
      </w:r>
      <w:r>
        <w:rPr>
          <w:lang w:eastAsia="zh-CN"/>
        </w:rPr>
        <w:t>for Cat-M1 UE in CEModeB</w:t>
      </w:r>
      <w:r>
        <w:tab/>
        <w:t>1458</w:t>
      </w:r>
    </w:p>
    <w:p w:rsidR="00BD03A7" w:rsidRDefault="00BD03A7">
      <w:pPr>
        <w:pStyle w:val="TOC4"/>
        <w:rPr>
          <w:rFonts w:asciiTheme="minorHAnsi" w:eastAsiaTheme="minorEastAsia" w:hAnsiTheme="minorHAnsi" w:cstheme="minorBidi"/>
          <w:sz w:val="22"/>
          <w:szCs w:val="22"/>
        </w:rPr>
      </w:pPr>
      <w:r w:rsidRPr="00BD03A7">
        <w:t>A.7.3.82.1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1458</w:t>
      </w:r>
    </w:p>
    <w:p w:rsidR="00BD03A7" w:rsidRDefault="00BD03A7">
      <w:pPr>
        <w:pStyle w:val="TOC4"/>
        <w:rPr>
          <w:rFonts w:asciiTheme="minorHAnsi" w:eastAsiaTheme="minorEastAsia" w:hAnsiTheme="minorHAnsi" w:cstheme="minorBidi"/>
          <w:sz w:val="22"/>
          <w:szCs w:val="22"/>
        </w:rPr>
      </w:pPr>
      <w:r w:rsidRPr="00BD03A7">
        <w:t>A.7.3.82.2</w:t>
      </w:r>
      <w:r w:rsidRPr="00BD03A7">
        <w:rPr>
          <w:rFonts w:asciiTheme="minorHAnsi" w:eastAsiaTheme="minorEastAsia" w:hAnsiTheme="minorHAnsi" w:cstheme="minorBidi"/>
          <w:sz w:val="22"/>
          <w:szCs w:val="22"/>
        </w:rPr>
        <w:tab/>
      </w:r>
      <w:r w:rsidRPr="006510E2">
        <w:rPr>
          <w:snapToGrid w:val="0"/>
        </w:rPr>
        <w:t>Test Requirements</w:t>
      </w:r>
      <w:r>
        <w:tab/>
        <w:t>1461</w:t>
      </w:r>
    </w:p>
    <w:p w:rsidR="00BD03A7" w:rsidRDefault="00BD03A7">
      <w:pPr>
        <w:pStyle w:val="TOC3"/>
        <w:rPr>
          <w:rFonts w:asciiTheme="minorHAnsi" w:eastAsiaTheme="minorEastAsia" w:hAnsiTheme="minorHAnsi" w:cstheme="minorBidi"/>
          <w:sz w:val="22"/>
          <w:szCs w:val="22"/>
        </w:rPr>
      </w:pPr>
      <w:r w:rsidRPr="00BD03A7">
        <w:t>A.7.3.83</w:t>
      </w:r>
      <w:r w:rsidRPr="00BD03A7">
        <w:rPr>
          <w:rFonts w:asciiTheme="minorHAnsi" w:hAnsiTheme="minorHAnsi" w:cstheme="minorBidi"/>
          <w:sz w:val="22"/>
          <w:szCs w:val="22"/>
        </w:rPr>
        <w:tab/>
      </w:r>
      <w:r w:rsidRPr="006510E2">
        <w:rPr>
          <w:rFonts w:eastAsia="MS Mincho"/>
          <w:lang w:eastAsia="zh-CN"/>
        </w:rPr>
        <w:t>E-UTRAN FD-FDD Early In-Sync reporting Test for Cat-M1 UE in CEModeB</w:t>
      </w:r>
      <w:r>
        <w:tab/>
        <w:t>1461</w:t>
      </w:r>
    </w:p>
    <w:p w:rsidR="00BD03A7" w:rsidRDefault="00BD03A7">
      <w:pPr>
        <w:pStyle w:val="TOC4"/>
        <w:rPr>
          <w:rFonts w:asciiTheme="minorHAnsi" w:eastAsiaTheme="minorEastAsia" w:hAnsiTheme="minorHAnsi" w:cstheme="minorBidi"/>
          <w:sz w:val="22"/>
          <w:szCs w:val="22"/>
        </w:rPr>
      </w:pPr>
      <w:r w:rsidRPr="00BD03A7">
        <w:t>A.7.3.83.1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1461</w:t>
      </w:r>
    </w:p>
    <w:p w:rsidR="00BD03A7" w:rsidRDefault="00BD03A7">
      <w:pPr>
        <w:pStyle w:val="TOC4"/>
        <w:rPr>
          <w:rFonts w:asciiTheme="minorHAnsi" w:eastAsiaTheme="minorEastAsia" w:hAnsiTheme="minorHAnsi" w:cstheme="minorBidi"/>
          <w:sz w:val="22"/>
          <w:szCs w:val="22"/>
        </w:rPr>
      </w:pPr>
      <w:r w:rsidRPr="00BD03A7">
        <w:t>A.7.3.83.2</w:t>
      </w:r>
      <w:r w:rsidRPr="00BD03A7">
        <w:rPr>
          <w:rFonts w:asciiTheme="minorHAnsi" w:eastAsiaTheme="minorEastAsia" w:hAnsiTheme="minorHAnsi" w:cstheme="minorBidi"/>
          <w:sz w:val="22"/>
          <w:szCs w:val="22"/>
        </w:rPr>
        <w:tab/>
      </w:r>
      <w:r w:rsidRPr="006510E2">
        <w:rPr>
          <w:snapToGrid w:val="0"/>
        </w:rPr>
        <w:t>Test Requirements</w:t>
      </w:r>
      <w:r>
        <w:tab/>
        <w:t>1462</w:t>
      </w:r>
    </w:p>
    <w:p w:rsidR="00BD03A7" w:rsidRDefault="00BD03A7">
      <w:pPr>
        <w:pStyle w:val="TOC3"/>
        <w:rPr>
          <w:rFonts w:asciiTheme="minorHAnsi" w:eastAsiaTheme="minorEastAsia" w:hAnsiTheme="minorHAnsi" w:cstheme="minorBidi"/>
          <w:sz w:val="22"/>
          <w:szCs w:val="22"/>
        </w:rPr>
      </w:pPr>
      <w:r w:rsidRPr="00BD03A7">
        <w:t>A.7.3.84</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HD-FDD</w:t>
      </w:r>
      <w:r w:rsidRPr="006510E2">
        <w:rPr>
          <w:rFonts w:eastAsia="MS Mincho"/>
          <w:lang w:eastAsia="zh-CN"/>
        </w:rPr>
        <w:t xml:space="preserve"> Early Out-of-sync reporting Test </w:t>
      </w:r>
      <w:r>
        <w:rPr>
          <w:lang w:eastAsia="zh-CN"/>
        </w:rPr>
        <w:t>for Cat-M1 UE in CEModeB</w:t>
      </w:r>
      <w:r>
        <w:tab/>
        <w:t>1463</w:t>
      </w:r>
    </w:p>
    <w:p w:rsidR="00BD03A7" w:rsidRDefault="00BD03A7">
      <w:pPr>
        <w:pStyle w:val="TOC4"/>
        <w:rPr>
          <w:rFonts w:asciiTheme="minorHAnsi" w:eastAsiaTheme="minorEastAsia" w:hAnsiTheme="minorHAnsi" w:cstheme="minorBidi"/>
          <w:sz w:val="22"/>
          <w:szCs w:val="22"/>
        </w:rPr>
      </w:pPr>
      <w:r w:rsidRPr="00BD03A7">
        <w:t>A.7.3.84.1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1463</w:t>
      </w:r>
    </w:p>
    <w:p w:rsidR="00BD03A7" w:rsidRDefault="00BD03A7">
      <w:pPr>
        <w:pStyle w:val="TOC4"/>
        <w:rPr>
          <w:rFonts w:asciiTheme="minorHAnsi" w:eastAsiaTheme="minorEastAsia" w:hAnsiTheme="minorHAnsi" w:cstheme="minorBidi"/>
          <w:sz w:val="22"/>
          <w:szCs w:val="22"/>
        </w:rPr>
      </w:pPr>
      <w:r w:rsidRPr="00BD03A7">
        <w:t>A.7.3.84.2</w:t>
      </w:r>
      <w:r w:rsidRPr="00BD03A7">
        <w:rPr>
          <w:rFonts w:asciiTheme="minorHAnsi" w:eastAsiaTheme="minorEastAsia" w:hAnsiTheme="minorHAnsi" w:cstheme="minorBidi"/>
          <w:sz w:val="22"/>
          <w:szCs w:val="22"/>
        </w:rPr>
        <w:tab/>
      </w:r>
      <w:r w:rsidRPr="006510E2">
        <w:rPr>
          <w:snapToGrid w:val="0"/>
        </w:rPr>
        <w:t>Test Requirements</w:t>
      </w:r>
      <w:r>
        <w:tab/>
        <w:t>1465</w:t>
      </w:r>
    </w:p>
    <w:p w:rsidR="00BD03A7" w:rsidRDefault="00BD03A7">
      <w:pPr>
        <w:pStyle w:val="TOC3"/>
        <w:rPr>
          <w:rFonts w:asciiTheme="minorHAnsi" w:eastAsiaTheme="minorEastAsia" w:hAnsiTheme="minorHAnsi" w:cstheme="minorBidi"/>
          <w:sz w:val="22"/>
          <w:szCs w:val="22"/>
        </w:rPr>
      </w:pPr>
      <w:r w:rsidRPr="00BD03A7">
        <w:t>A.7.3.85</w:t>
      </w:r>
      <w:r w:rsidRPr="00BD03A7">
        <w:rPr>
          <w:rFonts w:asciiTheme="minorHAnsi" w:hAnsiTheme="minorHAnsi" w:cstheme="minorBidi"/>
          <w:sz w:val="22"/>
          <w:szCs w:val="22"/>
        </w:rPr>
        <w:tab/>
      </w:r>
      <w:r w:rsidRPr="006510E2">
        <w:rPr>
          <w:rFonts w:eastAsia="MS Mincho"/>
          <w:lang w:eastAsia="zh-CN"/>
        </w:rPr>
        <w:t>E-UTRAN HD-FDD Early In-Sync reporting Test for Cat-M1 UE in CEModeB</w:t>
      </w:r>
      <w:r>
        <w:tab/>
        <w:t>1465</w:t>
      </w:r>
    </w:p>
    <w:p w:rsidR="00BD03A7" w:rsidRDefault="00BD03A7">
      <w:pPr>
        <w:pStyle w:val="TOC4"/>
        <w:rPr>
          <w:rFonts w:asciiTheme="minorHAnsi" w:eastAsiaTheme="minorEastAsia" w:hAnsiTheme="minorHAnsi" w:cstheme="minorBidi"/>
          <w:sz w:val="22"/>
          <w:szCs w:val="22"/>
        </w:rPr>
      </w:pPr>
      <w:r w:rsidRPr="00BD03A7">
        <w:t>A.7.3.85.1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1465</w:t>
      </w:r>
    </w:p>
    <w:p w:rsidR="00BD03A7" w:rsidRDefault="00BD03A7">
      <w:pPr>
        <w:pStyle w:val="TOC4"/>
        <w:rPr>
          <w:rFonts w:asciiTheme="minorHAnsi" w:eastAsiaTheme="minorEastAsia" w:hAnsiTheme="minorHAnsi" w:cstheme="minorBidi"/>
          <w:sz w:val="22"/>
          <w:szCs w:val="22"/>
        </w:rPr>
      </w:pPr>
      <w:r w:rsidRPr="00BD03A7">
        <w:t>A.7.3.85.2</w:t>
      </w:r>
      <w:r w:rsidRPr="00BD03A7">
        <w:rPr>
          <w:rFonts w:asciiTheme="minorHAnsi" w:eastAsiaTheme="minorEastAsia" w:hAnsiTheme="minorHAnsi" w:cstheme="minorBidi"/>
          <w:sz w:val="22"/>
          <w:szCs w:val="22"/>
        </w:rPr>
        <w:tab/>
      </w:r>
      <w:r w:rsidRPr="006510E2">
        <w:rPr>
          <w:snapToGrid w:val="0"/>
        </w:rPr>
        <w:t>Test Requirements</w:t>
      </w:r>
      <w:r>
        <w:tab/>
        <w:t>1466</w:t>
      </w:r>
    </w:p>
    <w:p w:rsidR="00BD03A7" w:rsidRDefault="00BD03A7">
      <w:pPr>
        <w:pStyle w:val="TOC3"/>
        <w:rPr>
          <w:rFonts w:asciiTheme="minorHAnsi" w:eastAsiaTheme="minorEastAsia" w:hAnsiTheme="minorHAnsi" w:cstheme="minorBidi"/>
          <w:sz w:val="22"/>
          <w:szCs w:val="22"/>
        </w:rPr>
      </w:pPr>
      <w:r w:rsidRPr="00BD03A7">
        <w:t>A.7.3.86</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Early Out-of-sync reporting Test </w:t>
      </w:r>
      <w:r>
        <w:rPr>
          <w:lang w:eastAsia="zh-CN"/>
        </w:rPr>
        <w:t>for Cat-M1 UE in CEModeB</w:t>
      </w:r>
      <w:r>
        <w:tab/>
        <w:t>1467</w:t>
      </w:r>
    </w:p>
    <w:p w:rsidR="00BD03A7" w:rsidRDefault="00BD03A7">
      <w:pPr>
        <w:pStyle w:val="TOC4"/>
        <w:rPr>
          <w:rFonts w:asciiTheme="minorHAnsi" w:eastAsiaTheme="minorEastAsia" w:hAnsiTheme="minorHAnsi" w:cstheme="minorBidi"/>
          <w:sz w:val="22"/>
          <w:szCs w:val="22"/>
        </w:rPr>
      </w:pPr>
      <w:r w:rsidRPr="00BD03A7">
        <w:t>A.7.3.86.1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1467</w:t>
      </w:r>
    </w:p>
    <w:p w:rsidR="00BD03A7" w:rsidRDefault="00BD03A7">
      <w:pPr>
        <w:pStyle w:val="TOC4"/>
        <w:rPr>
          <w:rFonts w:asciiTheme="minorHAnsi" w:eastAsiaTheme="minorEastAsia" w:hAnsiTheme="minorHAnsi" w:cstheme="minorBidi"/>
          <w:sz w:val="22"/>
          <w:szCs w:val="22"/>
        </w:rPr>
      </w:pPr>
      <w:r w:rsidRPr="00BD03A7">
        <w:t>A.7.3.86.2</w:t>
      </w:r>
      <w:r w:rsidRPr="00BD03A7">
        <w:rPr>
          <w:rFonts w:asciiTheme="minorHAnsi" w:eastAsiaTheme="minorEastAsia" w:hAnsiTheme="minorHAnsi" w:cstheme="minorBidi"/>
          <w:sz w:val="22"/>
          <w:szCs w:val="22"/>
        </w:rPr>
        <w:tab/>
      </w:r>
      <w:r w:rsidRPr="006510E2">
        <w:rPr>
          <w:snapToGrid w:val="0"/>
        </w:rPr>
        <w:t>Test Requirements</w:t>
      </w:r>
      <w:r>
        <w:tab/>
        <w:t>1469</w:t>
      </w:r>
    </w:p>
    <w:p w:rsidR="00BD03A7" w:rsidRDefault="00BD03A7">
      <w:pPr>
        <w:pStyle w:val="TOC3"/>
        <w:rPr>
          <w:rFonts w:asciiTheme="minorHAnsi" w:eastAsiaTheme="minorEastAsia" w:hAnsiTheme="minorHAnsi" w:cstheme="minorBidi"/>
          <w:sz w:val="22"/>
          <w:szCs w:val="22"/>
        </w:rPr>
      </w:pPr>
      <w:r w:rsidRPr="00BD03A7">
        <w:t>A.7.3.87</w:t>
      </w:r>
      <w:r w:rsidRPr="00BD03A7">
        <w:rPr>
          <w:rFonts w:asciiTheme="minorHAnsi" w:hAnsiTheme="minorHAnsi" w:cstheme="minorBidi"/>
          <w:sz w:val="22"/>
          <w:szCs w:val="22"/>
        </w:rPr>
        <w:tab/>
      </w:r>
      <w:r w:rsidRPr="006510E2">
        <w:rPr>
          <w:rFonts w:eastAsia="MS Mincho"/>
          <w:lang w:eastAsia="zh-CN"/>
        </w:rPr>
        <w:t>E-UTRAN TDD Early In-Sync reporting Test for Cat-M1 UE in CEModeB</w:t>
      </w:r>
      <w:r>
        <w:tab/>
        <w:t>1469</w:t>
      </w:r>
    </w:p>
    <w:p w:rsidR="00BD03A7" w:rsidRDefault="00BD03A7">
      <w:pPr>
        <w:pStyle w:val="TOC4"/>
        <w:rPr>
          <w:rFonts w:asciiTheme="minorHAnsi" w:eastAsiaTheme="minorEastAsia" w:hAnsiTheme="minorHAnsi" w:cstheme="minorBidi"/>
          <w:sz w:val="22"/>
          <w:szCs w:val="22"/>
        </w:rPr>
      </w:pPr>
      <w:r w:rsidRPr="00BD03A7">
        <w:t>A.7.3.87.1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1469</w:t>
      </w:r>
    </w:p>
    <w:p w:rsidR="00BD03A7" w:rsidRDefault="00BD03A7">
      <w:pPr>
        <w:pStyle w:val="TOC4"/>
        <w:rPr>
          <w:rFonts w:asciiTheme="minorHAnsi" w:eastAsiaTheme="minorEastAsia" w:hAnsiTheme="minorHAnsi" w:cstheme="minorBidi"/>
          <w:sz w:val="22"/>
          <w:szCs w:val="22"/>
        </w:rPr>
      </w:pPr>
      <w:r w:rsidRPr="00BD03A7">
        <w:t>A.7.3.87.2</w:t>
      </w:r>
      <w:r w:rsidRPr="00BD03A7">
        <w:rPr>
          <w:rFonts w:asciiTheme="minorHAnsi" w:eastAsiaTheme="minorEastAsia" w:hAnsiTheme="minorHAnsi" w:cstheme="minorBidi"/>
          <w:sz w:val="22"/>
          <w:szCs w:val="22"/>
        </w:rPr>
        <w:tab/>
      </w:r>
      <w:r w:rsidRPr="006510E2">
        <w:rPr>
          <w:snapToGrid w:val="0"/>
        </w:rPr>
        <w:t>Test Requirements</w:t>
      </w:r>
      <w:r>
        <w:tab/>
        <w:t>1471</w:t>
      </w:r>
    </w:p>
    <w:p w:rsidR="00BD03A7" w:rsidRDefault="00BD03A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1472</w:t>
      </w:r>
    </w:p>
    <w:p w:rsidR="00BD03A7" w:rsidRDefault="00BD03A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1472</w:t>
      </w:r>
    </w:p>
    <w:p w:rsidR="00BD03A7" w:rsidRDefault="00BD03A7">
      <w:pPr>
        <w:pStyle w:val="TOC4"/>
        <w:rPr>
          <w:rFonts w:asciiTheme="minorHAnsi" w:eastAsiaTheme="minorEastAsia" w:hAnsiTheme="minorHAnsi" w:cstheme="minorBidi"/>
          <w:sz w:val="22"/>
          <w:szCs w:val="22"/>
        </w:rPr>
      </w:pPr>
      <w:r w:rsidRPr="00BD03A7">
        <w:t>A.7.4.1.1</w:t>
      </w:r>
      <w:r w:rsidRPr="00BD03A7">
        <w:rPr>
          <w:rFonts w:asciiTheme="minorHAnsi" w:eastAsiaTheme="minorEastAsia" w:hAnsiTheme="minorHAnsi" w:cstheme="minorBidi"/>
          <w:sz w:val="22"/>
          <w:szCs w:val="22"/>
        </w:rPr>
        <w:tab/>
      </w:r>
      <w:r w:rsidRPr="006510E2">
        <w:rPr>
          <w:snapToGrid w:val="0"/>
        </w:rPr>
        <w:t>Test Purpose and Environment</w:t>
      </w:r>
      <w:r>
        <w:tab/>
        <w:t>1472</w:t>
      </w:r>
    </w:p>
    <w:p w:rsidR="00BD03A7" w:rsidRDefault="00BD03A7">
      <w:pPr>
        <w:pStyle w:val="TOC4"/>
        <w:rPr>
          <w:rFonts w:asciiTheme="minorHAnsi" w:eastAsiaTheme="minorEastAsia" w:hAnsiTheme="minorHAnsi" w:cstheme="minorBidi"/>
          <w:sz w:val="22"/>
          <w:szCs w:val="22"/>
        </w:rPr>
      </w:pPr>
      <w:r w:rsidRPr="00BD03A7">
        <w:t>A.7.4.1.2</w:t>
      </w:r>
      <w:r w:rsidRPr="00BD03A7">
        <w:rPr>
          <w:rFonts w:asciiTheme="minorHAnsi" w:eastAsiaTheme="minorEastAsia" w:hAnsiTheme="minorHAnsi" w:cstheme="minorBidi"/>
          <w:sz w:val="22"/>
          <w:szCs w:val="22"/>
        </w:rPr>
        <w:tab/>
      </w:r>
      <w:r w:rsidRPr="006510E2">
        <w:rPr>
          <w:snapToGrid w:val="0"/>
        </w:rPr>
        <w:t>Test Requirements</w:t>
      </w:r>
      <w:r>
        <w:tab/>
        <w:t>1474</w:t>
      </w:r>
    </w:p>
    <w:p w:rsidR="00BD03A7" w:rsidRDefault="00BD03A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1474</w:t>
      </w:r>
    </w:p>
    <w:p w:rsidR="00BD03A7" w:rsidRDefault="00BD03A7">
      <w:pPr>
        <w:pStyle w:val="TOC4"/>
        <w:rPr>
          <w:rFonts w:asciiTheme="minorHAnsi" w:eastAsiaTheme="minorEastAsia" w:hAnsiTheme="minorHAnsi" w:cstheme="minorBidi"/>
          <w:sz w:val="22"/>
          <w:szCs w:val="22"/>
        </w:rPr>
      </w:pPr>
      <w:r w:rsidRPr="00BD03A7">
        <w:t>A.7.4.2.1</w:t>
      </w:r>
      <w:r w:rsidRPr="00BD03A7">
        <w:rPr>
          <w:rFonts w:asciiTheme="minorHAnsi" w:eastAsiaTheme="minorEastAsia" w:hAnsiTheme="minorHAnsi" w:cstheme="minorBidi"/>
          <w:sz w:val="22"/>
          <w:szCs w:val="22"/>
        </w:rPr>
        <w:tab/>
      </w:r>
      <w:r w:rsidRPr="006510E2">
        <w:rPr>
          <w:snapToGrid w:val="0"/>
        </w:rPr>
        <w:t>Test Purpose and Environment</w:t>
      </w:r>
      <w:r>
        <w:tab/>
        <w:t>1474</w:t>
      </w:r>
    </w:p>
    <w:p w:rsidR="00BD03A7" w:rsidRDefault="00BD03A7">
      <w:pPr>
        <w:pStyle w:val="TOC4"/>
        <w:rPr>
          <w:rFonts w:asciiTheme="minorHAnsi" w:eastAsiaTheme="minorEastAsia" w:hAnsiTheme="minorHAnsi" w:cstheme="minorBidi"/>
          <w:sz w:val="22"/>
          <w:szCs w:val="22"/>
        </w:rPr>
      </w:pPr>
      <w:r w:rsidRPr="00BD03A7">
        <w:t>A.7.4.2.2</w:t>
      </w:r>
      <w:r w:rsidRPr="00BD03A7">
        <w:rPr>
          <w:rFonts w:asciiTheme="minorHAnsi" w:eastAsiaTheme="minorEastAsia" w:hAnsiTheme="minorHAnsi" w:cstheme="minorBidi"/>
          <w:sz w:val="22"/>
          <w:szCs w:val="22"/>
        </w:rPr>
        <w:tab/>
      </w:r>
      <w:r w:rsidRPr="006510E2">
        <w:rPr>
          <w:snapToGrid w:val="0"/>
        </w:rPr>
        <w:t>Test Requirements</w:t>
      </w:r>
      <w:r>
        <w:tab/>
        <w:t>1476</w:t>
      </w:r>
    </w:p>
    <w:p w:rsidR="00BD03A7" w:rsidRDefault="00BD03A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1476</w:t>
      </w:r>
    </w:p>
    <w:p w:rsidR="00BD03A7" w:rsidRDefault="00BD03A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1476</w:t>
      </w:r>
    </w:p>
    <w:p w:rsidR="00BD03A7" w:rsidRDefault="00BD03A7">
      <w:pPr>
        <w:pStyle w:val="TOC4"/>
        <w:rPr>
          <w:rFonts w:asciiTheme="minorHAnsi" w:eastAsiaTheme="minorEastAsia" w:hAnsiTheme="minorHAnsi" w:cstheme="minorBidi"/>
          <w:sz w:val="22"/>
          <w:szCs w:val="22"/>
        </w:rPr>
      </w:pPr>
      <w:r w:rsidRPr="00BD03A7">
        <w:t>A.7.4.3.2</w:t>
      </w:r>
      <w:r w:rsidRPr="00BD03A7">
        <w:rPr>
          <w:rFonts w:asciiTheme="minorHAnsi" w:eastAsiaTheme="minorEastAsia" w:hAnsiTheme="minorHAnsi" w:cstheme="minorBidi"/>
          <w:sz w:val="22"/>
          <w:szCs w:val="22"/>
        </w:rPr>
        <w:tab/>
      </w:r>
      <w:r w:rsidRPr="006510E2">
        <w:rPr>
          <w:snapToGrid w:val="0"/>
        </w:rPr>
        <w:t>Test Requirements</w:t>
      </w:r>
      <w:r>
        <w:tab/>
        <w:t>1478</w:t>
      </w:r>
    </w:p>
    <w:p w:rsidR="00BD03A7" w:rsidRDefault="00BD03A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1478</w:t>
      </w:r>
    </w:p>
    <w:p w:rsidR="00BD03A7" w:rsidRDefault="00BD03A7">
      <w:pPr>
        <w:pStyle w:val="TOC4"/>
        <w:rPr>
          <w:rFonts w:asciiTheme="minorHAnsi" w:eastAsiaTheme="minorEastAsia" w:hAnsiTheme="minorHAnsi" w:cstheme="minorBidi"/>
          <w:sz w:val="22"/>
          <w:szCs w:val="22"/>
        </w:rPr>
      </w:pPr>
      <w:r w:rsidRPr="00BD03A7">
        <w:t>A.7.4.4.1</w:t>
      </w:r>
      <w:r w:rsidRPr="00BD03A7">
        <w:rPr>
          <w:rFonts w:asciiTheme="minorHAnsi" w:eastAsiaTheme="minorEastAsia" w:hAnsiTheme="minorHAnsi" w:cstheme="minorBidi"/>
          <w:sz w:val="22"/>
          <w:szCs w:val="22"/>
        </w:rPr>
        <w:tab/>
      </w:r>
      <w:r w:rsidRPr="006510E2">
        <w:rPr>
          <w:snapToGrid w:val="0"/>
        </w:rPr>
        <w:t>Test Purpose and Environment</w:t>
      </w:r>
      <w:r>
        <w:tab/>
        <w:t>1478</w:t>
      </w:r>
    </w:p>
    <w:p w:rsidR="00BD03A7" w:rsidRDefault="00BD03A7">
      <w:pPr>
        <w:pStyle w:val="TOC4"/>
        <w:rPr>
          <w:rFonts w:asciiTheme="minorHAnsi" w:eastAsiaTheme="minorEastAsia" w:hAnsiTheme="minorHAnsi" w:cstheme="minorBidi"/>
          <w:sz w:val="22"/>
          <w:szCs w:val="22"/>
        </w:rPr>
      </w:pPr>
      <w:r w:rsidRPr="00BD03A7">
        <w:t>A.7.4.</w:t>
      </w:r>
      <w:r w:rsidRPr="00BD03A7">
        <w:rPr>
          <w:lang w:eastAsia="zh-CN"/>
        </w:rPr>
        <w:t>4</w:t>
      </w:r>
      <w:r w:rsidRPr="00BD03A7">
        <w:t>.2</w:t>
      </w:r>
      <w:r w:rsidRPr="00BD03A7">
        <w:rPr>
          <w:rFonts w:asciiTheme="minorHAnsi" w:eastAsiaTheme="minorEastAsia" w:hAnsiTheme="minorHAnsi" w:cstheme="minorBidi"/>
          <w:sz w:val="22"/>
          <w:szCs w:val="22"/>
        </w:rPr>
        <w:tab/>
      </w:r>
      <w:r w:rsidRPr="006510E2">
        <w:rPr>
          <w:snapToGrid w:val="0"/>
        </w:rPr>
        <w:t>Test Requirements</w:t>
      </w:r>
      <w:r>
        <w:tab/>
        <w:t>1481</w:t>
      </w:r>
    </w:p>
    <w:p w:rsidR="00BD03A7" w:rsidRDefault="00BD03A7">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1481</w:t>
      </w:r>
    </w:p>
    <w:p w:rsidR="00BD03A7" w:rsidRDefault="00BD03A7">
      <w:pPr>
        <w:pStyle w:val="TOC4"/>
        <w:rPr>
          <w:rFonts w:asciiTheme="minorHAnsi" w:eastAsiaTheme="minorEastAsia" w:hAnsiTheme="minorHAnsi" w:cstheme="minorBidi"/>
          <w:sz w:val="22"/>
          <w:szCs w:val="22"/>
        </w:rPr>
      </w:pPr>
      <w:r w:rsidRPr="00BD03A7">
        <w:lastRenderedPageBreak/>
        <w:t>A.7.4.5.1</w:t>
      </w:r>
      <w:r w:rsidRPr="00BD03A7">
        <w:rPr>
          <w:rFonts w:asciiTheme="minorHAnsi" w:eastAsiaTheme="minorEastAsia" w:hAnsiTheme="minorHAnsi" w:cstheme="minorBidi"/>
          <w:sz w:val="22"/>
          <w:szCs w:val="22"/>
        </w:rPr>
        <w:tab/>
      </w:r>
      <w:r w:rsidRPr="006510E2">
        <w:rPr>
          <w:snapToGrid w:val="0"/>
        </w:rPr>
        <w:t>Test Purpose and Environment</w:t>
      </w:r>
      <w:r>
        <w:tab/>
        <w:t>1481</w:t>
      </w:r>
    </w:p>
    <w:p w:rsidR="00BD03A7" w:rsidRDefault="00BD03A7">
      <w:pPr>
        <w:pStyle w:val="TOC4"/>
        <w:rPr>
          <w:rFonts w:asciiTheme="minorHAnsi" w:eastAsiaTheme="minorEastAsia" w:hAnsiTheme="minorHAnsi" w:cstheme="minorBidi"/>
          <w:sz w:val="22"/>
          <w:szCs w:val="22"/>
        </w:rPr>
      </w:pPr>
      <w:r w:rsidRPr="00BD03A7">
        <w:t>A.7.4.</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1483</w:t>
      </w:r>
    </w:p>
    <w:p w:rsidR="00BD03A7" w:rsidRDefault="00BD03A7">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1483</w:t>
      </w:r>
    </w:p>
    <w:p w:rsidR="00BD03A7" w:rsidRDefault="00BD03A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1483</w:t>
      </w:r>
    </w:p>
    <w:p w:rsidR="00BD03A7" w:rsidRDefault="00BD03A7">
      <w:pPr>
        <w:pStyle w:val="TOC4"/>
        <w:rPr>
          <w:rFonts w:asciiTheme="minorHAnsi" w:eastAsiaTheme="minorEastAsia" w:hAnsiTheme="minorHAnsi" w:cstheme="minorBidi"/>
          <w:sz w:val="22"/>
          <w:szCs w:val="22"/>
        </w:rPr>
      </w:pPr>
      <w:r w:rsidRPr="00BD03A7">
        <w:t>A.7.</w:t>
      </w:r>
      <w:r w:rsidRPr="00BD03A7">
        <w:rPr>
          <w:lang w:eastAsia="zh-CN"/>
        </w:rPr>
        <w:t>4</w:t>
      </w:r>
      <w:r w:rsidRPr="00BD03A7">
        <w:t>.</w:t>
      </w:r>
      <w:r w:rsidRPr="00BD03A7">
        <w:rPr>
          <w:lang w:eastAsia="zh-CN"/>
        </w:rPr>
        <w:t>6.2</w:t>
      </w:r>
      <w:r w:rsidRPr="00BD03A7">
        <w:rPr>
          <w:rFonts w:asciiTheme="minorHAnsi" w:eastAsiaTheme="minorEastAsia" w:hAnsiTheme="minorHAnsi" w:cstheme="minorBidi"/>
          <w:sz w:val="22"/>
          <w:szCs w:val="22"/>
        </w:rPr>
        <w:tab/>
      </w:r>
      <w:r w:rsidRPr="006510E2">
        <w:rPr>
          <w:snapToGrid w:val="0"/>
        </w:rPr>
        <w:t>Test Requirements</w:t>
      </w:r>
      <w:r>
        <w:tab/>
        <w:t>1485</w:t>
      </w:r>
    </w:p>
    <w:p w:rsidR="00BD03A7" w:rsidRDefault="00BD03A7">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1485</w:t>
      </w:r>
    </w:p>
    <w:p w:rsidR="00BD03A7" w:rsidRDefault="00BD03A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1485</w:t>
      </w:r>
    </w:p>
    <w:p w:rsidR="00BD03A7" w:rsidRDefault="00BD03A7">
      <w:pPr>
        <w:pStyle w:val="TOC4"/>
        <w:rPr>
          <w:rFonts w:asciiTheme="minorHAnsi" w:eastAsiaTheme="minorEastAsia" w:hAnsiTheme="minorHAnsi" w:cstheme="minorBidi"/>
          <w:sz w:val="22"/>
          <w:szCs w:val="22"/>
        </w:rPr>
      </w:pPr>
      <w:r w:rsidRPr="00BD03A7">
        <w:t>A.7.4.7</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1489</w:t>
      </w:r>
    </w:p>
    <w:p w:rsidR="00BD03A7" w:rsidRDefault="00BD03A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1489</w:t>
      </w:r>
    </w:p>
    <w:p w:rsidR="00BD03A7" w:rsidRDefault="00BD03A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1489</w:t>
      </w:r>
    </w:p>
    <w:p w:rsidR="00BD03A7" w:rsidRDefault="00BD03A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1489</w:t>
      </w:r>
    </w:p>
    <w:p w:rsidR="00BD03A7" w:rsidRDefault="00BD03A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1490</w:t>
      </w:r>
    </w:p>
    <w:p w:rsidR="00BD03A7" w:rsidRDefault="00BD03A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1491</w:t>
      </w:r>
    </w:p>
    <w:p w:rsidR="00BD03A7" w:rsidRDefault="00BD03A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1491</w:t>
      </w:r>
    </w:p>
    <w:p w:rsidR="00BD03A7" w:rsidRDefault="00BD03A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1491</w:t>
      </w:r>
    </w:p>
    <w:p w:rsidR="00BD03A7" w:rsidRDefault="00BD03A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1492</w:t>
      </w:r>
    </w:p>
    <w:p w:rsidR="00BD03A7" w:rsidRDefault="00BD03A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1492</w:t>
      </w:r>
    </w:p>
    <w:p w:rsidR="00BD03A7" w:rsidRDefault="00BD03A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1493</w:t>
      </w:r>
    </w:p>
    <w:p w:rsidR="00BD03A7" w:rsidRDefault="00BD03A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1494</w:t>
      </w:r>
    </w:p>
    <w:p w:rsidR="00BD03A7" w:rsidRDefault="00BD03A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1494</w:t>
      </w:r>
    </w:p>
    <w:p w:rsidR="00BD03A7" w:rsidRDefault="00BD03A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1495</w:t>
      </w:r>
    </w:p>
    <w:p w:rsidR="00BD03A7" w:rsidRDefault="00BD03A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1496</w:t>
      </w:r>
    </w:p>
    <w:p w:rsidR="00BD03A7" w:rsidRDefault="00BD03A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1496</w:t>
      </w:r>
    </w:p>
    <w:p w:rsidR="00BD03A7" w:rsidRDefault="00BD03A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1498</w:t>
      </w:r>
    </w:p>
    <w:p w:rsidR="00BD03A7" w:rsidRDefault="00BD03A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1499</w:t>
      </w:r>
    </w:p>
    <w:p w:rsidR="00BD03A7" w:rsidRDefault="00BD03A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1499</w:t>
      </w:r>
    </w:p>
    <w:p w:rsidR="00BD03A7" w:rsidRDefault="00BD03A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1500</w:t>
      </w:r>
    </w:p>
    <w:p w:rsidR="00BD03A7" w:rsidRDefault="00BD03A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1501</w:t>
      </w:r>
    </w:p>
    <w:p w:rsidR="00BD03A7" w:rsidRDefault="00BD03A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1501</w:t>
      </w:r>
    </w:p>
    <w:p w:rsidR="00BD03A7" w:rsidRDefault="00BD03A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1503</w:t>
      </w:r>
    </w:p>
    <w:p w:rsidR="00BD03A7" w:rsidRDefault="00BD03A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1503</w:t>
      </w:r>
    </w:p>
    <w:p w:rsidR="00BD03A7" w:rsidRDefault="00BD03A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1503</w:t>
      </w:r>
    </w:p>
    <w:p w:rsidR="00BD03A7" w:rsidRDefault="00BD03A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1505</w:t>
      </w:r>
    </w:p>
    <w:p w:rsidR="00BD03A7" w:rsidRDefault="00BD03A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6510E2">
        <w:rPr>
          <w:lang w:val="en-US"/>
        </w:rPr>
        <w:t xml:space="preserve">Interruptions due to ProSe Direct Discovery reception on non-serving </w:t>
      </w:r>
      <w:r>
        <w:t>frequency</w:t>
      </w:r>
      <w:r>
        <w:tab/>
        <w:t>1506</w:t>
      </w:r>
    </w:p>
    <w:p w:rsidR="00BD03A7" w:rsidRDefault="00BD03A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1506</w:t>
      </w:r>
    </w:p>
    <w:p w:rsidR="00BD03A7" w:rsidRDefault="00BD03A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1508</w:t>
      </w:r>
    </w:p>
    <w:p w:rsidR="00BD03A7" w:rsidRDefault="00BD03A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6510E2">
        <w:rPr>
          <w:lang w:val="en-US"/>
        </w:rPr>
        <w:t xml:space="preserve">Interruptions due to ProSe Direct Discovery transmission on non-serving </w:t>
      </w:r>
      <w:r>
        <w:t>frequency</w:t>
      </w:r>
      <w:r>
        <w:tab/>
        <w:t>1509</w:t>
      </w:r>
    </w:p>
    <w:p w:rsidR="00BD03A7" w:rsidRDefault="00BD03A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1509</w:t>
      </w:r>
    </w:p>
    <w:p w:rsidR="00BD03A7" w:rsidRDefault="00BD03A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1511</w:t>
      </w:r>
    </w:p>
    <w:p w:rsidR="00BD03A7" w:rsidRDefault="00BD03A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6510E2">
        <w:rPr>
          <w:lang w:val="en-US"/>
        </w:rPr>
        <w:t xml:space="preserve">Interruptions due to ProSe Direct Communication on non-serving </w:t>
      </w:r>
      <w:r>
        <w:t>frequency</w:t>
      </w:r>
      <w:r>
        <w:tab/>
        <w:t>1512</w:t>
      </w:r>
    </w:p>
    <w:p w:rsidR="00BD03A7" w:rsidRDefault="00BD03A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1512</w:t>
      </w:r>
    </w:p>
    <w:p w:rsidR="00BD03A7" w:rsidRDefault="00BD03A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1514</w:t>
      </w:r>
    </w:p>
    <w:p w:rsidR="00BD03A7" w:rsidRDefault="00BD03A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1514</w:t>
      </w:r>
    </w:p>
    <w:p w:rsidR="00BD03A7" w:rsidRDefault="00BD03A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1514</w:t>
      </w:r>
    </w:p>
    <w:p w:rsidR="00BD03A7" w:rsidRDefault="00BD03A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1518</w:t>
      </w:r>
    </w:p>
    <w:p w:rsidR="00BD03A7" w:rsidRDefault="00BD03A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1519</w:t>
      </w:r>
    </w:p>
    <w:p w:rsidR="00BD03A7" w:rsidRDefault="00BD03A7">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1519</w:t>
      </w:r>
    </w:p>
    <w:p w:rsidR="00BD03A7" w:rsidRDefault="00BD03A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1519</w:t>
      </w:r>
    </w:p>
    <w:p w:rsidR="00BD03A7" w:rsidRDefault="00BD03A7">
      <w:pPr>
        <w:pStyle w:val="TOC4"/>
        <w:rPr>
          <w:rFonts w:asciiTheme="minorHAnsi" w:eastAsiaTheme="minorEastAsia" w:hAnsiTheme="minorHAnsi" w:cstheme="minorBidi"/>
          <w:sz w:val="22"/>
          <w:szCs w:val="22"/>
        </w:rPr>
      </w:pPr>
      <w:r w:rsidRPr="00BD03A7">
        <w:t>A.7.6.1.2</w:t>
      </w:r>
      <w:r w:rsidRPr="00BD03A7">
        <w:rPr>
          <w:rFonts w:asciiTheme="minorHAnsi" w:eastAsiaTheme="minorEastAsia" w:hAnsiTheme="minorHAnsi" w:cstheme="minorBidi"/>
          <w:sz w:val="22"/>
          <w:szCs w:val="22"/>
        </w:rPr>
        <w:tab/>
      </w:r>
      <w:r w:rsidRPr="006510E2">
        <w:rPr>
          <w:snapToGrid w:val="0"/>
        </w:rPr>
        <w:t>Test Requirements</w:t>
      </w:r>
      <w:r>
        <w:tab/>
        <w:t>1522</w:t>
      </w:r>
    </w:p>
    <w:p w:rsidR="00BD03A7" w:rsidRDefault="00BD03A7">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1522</w:t>
      </w:r>
    </w:p>
    <w:p w:rsidR="00BD03A7" w:rsidRDefault="00BD03A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1522</w:t>
      </w:r>
    </w:p>
    <w:p w:rsidR="00BD03A7" w:rsidRDefault="00BD03A7">
      <w:pPr>
        <w:pStyle w:val="TOC4"/>
        <w:rPr>
          <w:rFonts w:asciiTheme="minorHAnsi" w:eastAsiaTheme="minorEastAsia" w:hAnsiTheme="minorHAnsi" w:cstheme="minorBidi"/>
          <w:sz w:val="22"/>
          <w:szCs w:val="22"/>
        </w:rPr>
      </w:pPr>
      <w:r w:rsidRPr="00BD03A7">
        <w:t>A.7.6.2</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1525</w:t>
      </w:r>
    </w:p>
    <w:p w:rsidR="00BD03A7" w:rsidRDefault="00BD03A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1525</w:t>
      </w:r>
    </w:p>
    <w:p w:rsidR="00BD03A7" w:rsidRDefault="00BD03A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1525</w:t>
      </w:r>
    </w:p>
    <w:p w:rsidR="00BD03A7" w:rsidRDefault="00BD03A7">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1525</w:t>
      </w:r>
    </w:p>
    <w:p w:rsidR="00BD03A7" w:rsidRDefault="00BD03A7">
      <w:pPr>
        <w:pStyle w:val="TOC4"/>
        <w:rPr>
          <w:rFonts w:asciiTheme="minorHAnsi" w:eastAsiaTheme="minorEastAsia" w:hAnsiTheme="minorHAnsi" w:cstheme="minorBidi"/>
          <w:sz w:val="22"/>
          <w:szCs w:val="22"/>
        </w:rPr>
      </w:pPr>
      <w:r w:rsidRPr="00BD03A7">
        <w:t>A.8.1.1.1</w:t>
      </w:r>
      <w:r w:rsidRPr="00BD03A7">
        <w:rPr>
          <w:rFonts w:asciiTheme="minorHAnsi" w:eastAsiaTheme="minorEastAsia" w:hAnsiTheme="minorHAnsi"/>
          <w:sz w:val="22"/>
          <w:szCs w:val="22"/>
        </w:rPr>
        <w:tab/>
      </w:r>
      <w:r w:rsidRPr="006510E2">
        <w:rPr>
          <w:rFonts w:cs="v4.2.0"/>
          <w:snapToGrid w:val="0"/>
        </w:rPr>
        <w:t>Test Purpose and Environment</w:t>
      </w:r>
      <w:r>
        <w:tab/>
        <w:t>1525</w:t>
      </w:r>
    </w:p>
    <w:p w:rsidR="00BD03A7" w:rsidRDefault="00BD03A7">
      <w:pPr>
        <w:pStyle w:val="TOC4"/>
        <w:rPr>
          <w:rFonts w:asciiTheme="minorHAnsi" w:eastAsiaTheme="minorEastAsia" w:hAnsiTheme="minorHAnsi" w:cstheme="minorBidi"/>
          <w:sz w:val="22"/>
          <w:szCs w:val="22"/>
        </w:rPr>
      </w:pPr>
      <w:r w:rsidRPr="00BD03A7">
        <w:lastRenderedPageBreak/>
        <w:t>A.8.1.1.2</w:t>
      </w:r>
      <w:r w:rsidRPr="00BD03A7">
        <w:rPr>
          <w:rFonts w:asciiTheme="minorHAnsi" w:eastAsiaTheme="minorEastAsia" w:hAnsiTheme="minorHAnsi"/>
          <w:sz w:val="22"/>
          <w:szCs w:val="22"/>
        </w:rPr>
        <w:tab/>
      </w:r>
      <w:r w:rsidRPr="006510E2">
        <w:rPr>
          <w:rFonts w:cs="v4.2.0"/>
          <w:snapToGrid w:val="0"/>
        </w:rPr>
        <w:t>Test Requirements</w:t>
      </w:r>
      <w:r>
        <w:tab/>
        <w:t>1527</w:t>
      </w:r>
    </w:p>
    <w:p w:rsidR="00BD03A7" w:rsidRDefault="00BD03A7">
      <w:pPr>
        <w:pStyle w:val="TOC3"/>
        <w:rPr>
          <w:rFonts w:asciiTheme="minorHAnsi" w:eastAsiaTheme="minorEastAsia" w:hAnsiTheme="minorHAnsi" w:cstheme="minorBidi"/>
          <w:sz w:val="22"/>
          <w:szCs w:val="22"/>
        </w:rPr>
      </w:pPr>
      <w:r w:rsidRPr="00BD03A7">
        <w:t>A.8.1.2</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w:t>
      </w:r>
      <w:r>
        <w:tab/>
        <w:t>1527</w:t>
      </w:r>
    </w:p>
    <w:p w:rsidR="00BD03A7" w:rsidRDefault="00BD03A7">
      <w:pPr>
        <w:pStyle w:val="TOC4"/>
        <w:rPr>
          <w:rFonts w:asciiTheme="minorHAnsi" w:eastAsiaTheme="minorEastAsia" w:hAnsiTheme="minorHAnsi" w:cstheme="minorBidi"/>
          <w:sz w:val="22"/>
          <w:szCs w:val="22"/>
        </w:rPr>
      </w:pPr>
      <w:r w:rsidRPr="00BD03A7">
        <w:t>A.8.1.2.1</w:t>
      </w:r>
      <w:r w:rsidRPr="00BD03A7">
        <w:rPr>
          <w:rFonts w:asciiTheme="minorHAnsi" w:eastAsiaTheme="minorEastAsia" w:hAnsiTheme="minorHAnsi"/>
          <w:sz w:val="22"/>
          <w:szCs w:val="22"/>
        </w:rPr>
        <w:tab/>
      </w:r>
      <w:r w:rsidRPr="006510E2">
        <w:rPr>
          <w:rFonts w:cs="v4.2.0"/>
          <w:snapToGrid w:val="0"/>
        </w:rPr>
        <w:t>Test Purpose and Environment</w:t>
      </w:r>
      <w:r>
        <w:tab/>
        <w:t>1527</w:t>
      </w:r>
    </w:p>
    <w:p w:rsidR="00BD03A7" w:rsidRDefault="00BD03A7">
      <w:pPr>
        <w:pStyle w:val="TOC4"/>
        <w:rPr>
          <w:rFonts w:asciiTheme="minorHAnsi" w:eastAsiaTheme="minorEastAsia" w:hAnsiTheme="minorHAnsi" w:cstheme="minorBidi"/>
          <w:sz w:val="22"/>
          <w:szCs w:val="22"/>
        </w:rPr>
      </w:pPr>
      <w:r w:rsidRPr="00BD03A7">
        <w:t>A.8.1.2.2</w:t>
      </w:r>
      <w:r w:rsidRPr="00BD03A7">
        <w:rPr>
          <w:rFonts w:asciiTheme="minorHAnsi" w:eastAsiaTheme="minorEastAsia" w:hAnsiTheme="minorHAnsi"/>
          <w:sz w:val="22"/>
          <w:szCs w:val="22"/>
        </w:rPr>
        <w:tab/>
      </w:r>
      <w:r w:rsidRPr="006510E2">
        <w:rPr>
          <w:rFonts w:cs="v4.2.0"/>
          <w:snapToGrid w:val="0"/>
        </w:rPr>
        <w:t>Test Requirements</w:t>
      </w:r>
      <w:r>
        <w:tab/>
        <w:t>1529</w:t>
      </w:r>
    </w:p>
    <w:p w:rsidR="00BD03A7" w:rsidRDefault="00BD03A7">
      <w:pPr>
        <w:pStyle w:val="TOC3"/>
        <w:rPr>
          <w:rFonts w:asciiTheme="minorHAnsi" w:eastAsiaTheme="minorEastAsia" w:hAnsiTheme="minorHAnsi" w:cstheme="minorBidi"/>
          <w:sz w:val="22"/>
          <w:szCs w:val="22"/>
        </w:rPr>
      </w:pPr>
      <w:r w:rsidRPr="00BD03A7">
        <w:t>A.8.1.3</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 with DRX</w:t>
      </w:r>
      <w:r>
        <w:tab/>
        <w:t>1529</w:t>
      </w:r>
    </w:p>
    <w:p w:rsidR="00BD03A7" w:rsidRDefault="00BD03A7">
      <w:pPr>
        <w:pStyle w:val="TOC4"/>
        <w:rPr>
          <w:rFonts w:asciiTheme="minorHAnsi" w:eastAsiaTheme="minorEastAsia" w:hAnsiTheme="minorHAnsi" w:cstheme="minorBidi"/>
          <w:sz w:val="22"/>
          <w:szCs w:val="22"/>
        </w:rPr>
      </w:pPr>
      <w:r w:rsidRPr="00BD03A7">
        <w:t>A.8.1.3.</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1529</w:t>
      </w:r>
    </w:p>
    <w:p w:rsidR="00BD03A7" w:rsidRDefault="00BD03A7">
      <w:pPr>
        <w:pStyle w:val="TOC4"/>
        <w:rPr>
          <w:rFonts w:asciiTheme="minorHAnsi" w:eastAsiaTheme="minorEastAsia" w:hAnsiTheme="minorHAnsi" w:cstheme="minorBidi"/>
          <w:sz w:val="22"/>
          <w:szCs w:val="22"/>
        </w:rPr>
      </w:pPr>
      <w:r w:rsidRPr="00BD03A7">
        <w:t>A.8.1.3.2</w:t>
      </w:r>
      <w:r w:rsidRPr="00BD03A7">
        <w:rPr>
          <w:rFonts w:asciiTheme="minorHAnsi" w:eastAsiaTheme="minorEastAsia" w:hAnsiTheme="minorHAnsi"/>
          <w:sz w:val="22"/>
          <w:szCs w:val="22"/>
        </w:rPr>
        <w:tab/>
      </w:r>
      <w:r w:rsidRPr="006510E2">
        <w:rPr>
          <w:rFonts w:cs="v4.2.0"/>
          <w:snapToGrid w:val="0"/>
        </w:rPr>
        <w:t>Test Requirements</w:t>
      </w:r>
      <w:r>
        <w:tab/>
        <w:t>1532</w:t>
      </w:r>
    </w:p>
    <w:p w:rsidR="00BD03A7" w:rsidRDefault="00BD03A7">
      <w:pPr>
        <w:pStyle w:val="TOC3"/>
        <w:rPr>
          <w:rFonts w:asciiTheme="minorHAnsi" w:eastAsiaTheme="minorEastAsia" w:hAnsiTheme="minorHAnsi" w:cstheme="minorBidi"/>
          <w:sz w:val="22"/>
          <w:szCs w:val="22"/>
        </w:rPr>
      </w:pPr>
      <w:r w:rsidRPr="00BD03A7">
        <w:t>A.8.1.4</w:t>
      </w:r>
      <w:r w:rsidRPr="00BD03A7">
        <w:rPr>
          <w:rFonts w:asciiTheme="minorHAnsi" w:eastAsiaTheme="minorEastAsia" w:hAnsiTheme="minorHAnsi"/>
          <w:sz w:val="22"/>
          <w:szCs w:val="22"/>
        </w:rPr>
        <w:tab/>
      </w:r>
      <w:r w:rsidRPr="006510E2">
        <w:rPr>
          <w:rFonts w:cs="v4.2.0"/>
        </w:rPr>
        <w:t>Void</w:t>
      </w:r>
      <w:r>
        <w:tab/>
        <w:t>1532</w:t>
      </w:r>
    </w:p>
    <w:p w:rsidR="00BD03A7" w:rsidRDefault="00BD03A7">
      <w:pPr>
        <w:pStyle w:val="TOC3"/>
        <w:rPr>
          <w:rFonts w:asciiTheme="minorHAnsi" w:eastAsiaTheme="minorEastAsia" w:hAnsiTheme="minorHAnsi" w:cstheme="minorBidi"/>
          <w:sz w:val="22"/>
          <w:szCs w:val="22"/>
        </w:rPr>
      </w:pPr>
      <w:r w:rsidRPr="00BD03A7">
        <w:t>A.8.1.5</w:t>
      </w:r>
      <w:r w:rsidRPr="00BD03A7">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1532</w:t>
      </w:r>
    </w:p>
    <w:p w:rsidR="00BD03A7" w:rsidRDefault="00BD03A7">
      <w:pPr>
        <w:pStyle w:val="TOC4"/>
        <w:rPr>
          <w:rFonts w:asciiTheme="minorHAnsi" w:eastAsiaTheme="minorEastAsia" w:hAnsiTheme="minorHAnsi" w:cstheme="minorBidi"/>
          <w:sz w:val="22"/>
          <w:szCs w:val="22"/>
        </w:rPr>
      </w:pPr>
      <w:r w:rsidRPr="00BD03A7">
        <w:t>A.8.1.5.1</w:t>
      </w:r>
      <w:r w:rsidRPr="00BD03A7">
        <w:rPr>
          <w:rFonts w:asciiTheme="minorHAnsi" w:eastAsiaTheme="minorEastAsia" w:hAnsiTheme="minorHAnsi" w:cstheme="minorBidi"/>
          <w:sz w:val="22"/>
          <w:szCs w:val="22"/>
        </w:rPr>
        <w:tab/>
      </w:r>
      <w:r w:rsidRPr="006510E2">
        <w:rPr>
          <w:snapToGrid w:val="0"/>
        </w:rPr>
        <w:t>Test Purpose and Environment</w:t>
      </w:r>
      <w:r>
        <w:tab/>
        <w:t>1532</w:t>
      </w:r>
    </w:p>
    <w:p w:rsidR="00BD03A7" w:rsidRDefault="00BD03A7">
      <w:pPr>
        <w:pStyle w:val="TOC4"/>
        <w:rPr>
          <w:rFonts w:asciiTheme="minorHAnsi" w:eastAsiaTheme="minorEastAsia" w:hAnsiTheme="minorHAnsi" w:cstheme="minorBidi"/>
          <w:sz w:val="22"/>
          <w:szCs w:val="22"/>
        </w:rPr>
      </w:pPr>
      <w:r w:rsidRPr="00BD03A7">
        <w:t>A.8.1.5.2</w:t>
      </w:r>
      <w:r w:rsidRPr="00BD03A7">
        <w:rPr>
          <w:rFonts w:asciiTheme="minorHAnsi" w:eastAsiaTheme="minorEastAsia" w:hAnsiTheme="minorHAnsi" w:cstheme="minorBidi"/>
          <w:sz w:val="22"/>
          <w:szCs w:val="22"/>
        </w:rPr>
        <w:tab/>
      </w:r>
      <w:r w:rsidRPr="006510E2">
        <w:rPr>
          <w:snapToGrid w:val="0"/>
        </w:rPr>
        <w:t>Test Requirements</w:t>
      </w:r>
      <w:r>
        <w:tab/>
        <w:t>1534</w:t>
      </w:r>
    </w:p>
    <w:p w:rsidR="00BD03A7" w:rsidRDefault="00BD03A7">
      <w:pPr>
        <w:pStyle w:val="TOC3"/>
        <w:rPr>
          <w:rFonts w:asciiTheme="minorHAnsi" w:eastAsiaTheme="minorEastAsia" w:hAnsiTheme="minorHAnsi" w:cstheme="minorBidi"/>
          <w:sz w:val="22"/>
          <w:szCs w:val="22"/>
        </w:rPr>
      </w:pPr>
      <w:r w:rsidRPr="00BD03A7">
        <w:t>A.8.1.6</w:t>
      </w:r>
      <w:r w:rsidRPr="00BD03A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510E2">
        <w:rPr>
          <w:rFonts w:cs="v4.2.0"/>
        </w:rPr>
        <w:t xml:space="preserve"> </w:t>
      </w:r>
      <w:r w:rsidRPr="006510E2">
        <w:rPr>
          <w:rFonts w:cs="v4.2.0"/>
          <w:lang w:eastAsia="zh-CN"/>
        </w:rPr>
        <w:t>with DRX</w:t>
      </w:r>
      <w:r>
        <w:tab/>
        <w:t>1534</w:t>
      </w:r>
    </w:p>
    <w:p w:rsidR="00BD03A7" w:rsidRDefault="00BD03A7">
      <w:pPr>
        <w:pStyle w:val="TOC4"/>
        <w:rPr>
          <w:rFonts w:asciiTheme="minorHAnsi" w:eastAsiaTheme="minorEastAsia" w:hAnsiTheme="minorHAnsi" w:cstheme="minorBidi"/>
          <w:sz w:val="22"/>
          <w:szCs w:val="22"/>
        </w:rPr>
      </w:pPr>
      <w:r w:rsidRPr="00BD03A7">
        <w:t>A.8.1.6.1</w:t>
      </w:r>
      <w:r w:rsidRPr="00BD03A7">
        <w:rPr>
          <w:rFonts w:asciiTheme="minorHAnsi" w:eastAsiaTheme="minorEastAsia" w:hAnsiTheme="minorHAnsi" w:cstheme="minorBidi"/>
          <w:sz w:val="22"/>
          <w:szCs w:val="22"/>
        </w:rPr>
        <w:tab/>
      </w:r>
      <w:r w:rsidRPr="006510E2">
        <w:rPr>
          <w:snapToGrid w:val="0"/>
        </w:rPr>
        <w:t>Test Purpose and Environment</w:t>
      </w:r>
      <w:r>
        <w:tab/>
        <w:t>1534</w:t>
      </w:r>
    </w:p>
    <w:p w:rsidR="00BD03A7" w:rsidRDefault="00BD03A7">
      <w:pPr>
        <w:pStyle w:val="TOC4"/>
        <w:rPr>
          <w:rFonts w:asciiTheme="minorHAnsi" w:eastAsiaTheme="minorEastAsia" w:hAnsiTheme="minorHAnsi" w:cstheme="minorBidi"/>
          <w:sz w:val="22"/>
          <w:szCs w:val="22"/>
        </w:rPr>
      </w:pPr>
      <w:r w:rsidRPr="00BD03A7">
        <w:t>A.8.1.6.2</w:t>
      </w:r>
      <w:r w:rsidRPr="00BD03A7">
        <w:rPr>
          <w:rFonts w:asciiTheme="minorHAnsi" w:eastAsiaTheme="minorEastAsia" w:hAnsiTheme="minorHAnsi" w:cstheme="minorBidi"/>
          <w:sz w:val="22"/>
          <w:szCs w:val="22"/>
        </w:rPr>
        <w:tab/>
      </w:r>
      <w:r w:rsidRPr="006510E2">
        <w:rPr>
          <w:snapToGrid w:val="0"/>
        </w:rPr>
        <w:t>Test Requirements</w:t>
      </w:r>
      <w:r>
        <w:tab/>
        <w:t>1536</w:t>
      </w:r>
    </w:p>
    <w:p w:rsidR="00BD03A7" w:rsidRDefault="00BD03A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1536</w:t>
      </w:r>
    </w:p>
    <w:p w:rsidR="00BD03A7" w:rsidRDefault="00BD03A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1536</w:t>
      </w:r>
    </w:p>
    <w:p w:rsidR="00BD03A7" w:rsidRDefault="00BD03A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1538</w:t>
      </w:r>
    </w:p>
    <w:p w:rsidR="00BD03A7" w:rsidRDefault="00BD03A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1539</w:t>
      </w:r>
    </w:p>
    <w:p w:rsidR="00BD03A7" w:rsidRDefault="00BD03A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1539</w:t>
      </w:r>
    </w:p>
    <w:p w:rsidR="00BD03A7" w:rsidRDefault="00BD03A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1541</w:t>
      </w:r>
    </w:p>
    <w:p w:rsidR="00BD03A7" w:rsidRDefault="00BD03A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1542</w:t>
      </w:r>
    </w:p>
    <w:p w:rsidR="00BD03A7" w:rsidRDefault="00BD03A7">
      <w:pPr>
        <w:pStyle w:val="TOC4"/>
        <w:rPr>
          <w:rFonts w:asciiTheme="minorHAnsi" w:eastAsiaTheme="minorEastAsia" w:hAnsiTheme="minorHAnsi" w:cstheme="minorBidi"/>
          <w:sz w:val="22"/>
          <w:szCs w:val="22"/>
        </w:rPr>
      </w:pPr>
      <w:r w:rsidRPr="00BD03A7">
        <w:t>A.8.1.</w:t>
      </w:r>
      <w:r w:rsidRPr="00BD03A7">
        <w:rPr>
          <w:lang w:eastAsia="zh-CN"/>
        </w:rPr>
        <w:t>9</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1542</w:t>
      </w:r>
    </w:p>
    <w:p w:rsidR="00BD03A7" w:rsidRDefault="00BD03A7">
      <w:pPr>
        <w:pStyle w:val="TOC4"/>
        <w:rPr>
          <w:rFonts w:asciiTheme="minorHAnsi" w:eastAsiaTheme="minorEastAsia" w:hAnsiTheme="minorHAnsi" w:cstheme="minorBidi"/>
          <w:sz w:val="22"/>
          <w:szCs w:val="22"/>
        </w:rPr>
      </w:pPr>
      <w:r w:rsidRPr="00BD03A7">
        <w:t>A.8.1.</w:t>
      </w:r>
      <w:r w:rsidRPr="00BD03A7">
        <w:rPr>
          <w:lang w:eastAsia="zh-CN"/>
        </w:rPr>
        <w:t>9</w:t>
      </w:r>
      <w:r w:rsidRPr="00BD03A7">
        <w:t>.2</w:t>
      </w:r>
      <w:r w:rsidRPr="00BD03A7">
        <w:rPr>
          <w:rFonts w:asciiTheme="minorHAnsi" w:eastAsiaTheme="minorEastAsia" w:hAnsiTheme="minorHAnsi" w:cstheme="minorBidi"/>
          <w:sz w:val="22"/>
          <w:szCs w:val="22"/>
        </w:rPr>
        <w:tab/>
      </w:r>
      <w:r w:rsidRPr="006510E2">
        <w:rPr>
          <w:snapToGrid w:val="0"/>
        </w:rPr>
        <w:t>Test Requirements</w:t>
      </w:r>
      <w:r>
        <w:tab/>
        <w:t>1542</w:t>
      </w:r>
    </w:p>
    <w:p w:rsidR="00BD03A7" w:rsidRDefault="00BD03A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1542</w:t>
      </w:r>
    </w:p>
    <w:p w:rsidR="00BD03A7" w:rsidRDefault="00BD03A7">
      <w:pPr>
        <w:pStyle w:val="TOC4"/>
        <w:rPr>
          <w:rFonts w:asciiTheme="minorHAnsi" w:eastAsiaTheme="minorEastAsia" w:hAnsiTheme="minorHAnsi" w:cstheme="minorBidi"/>
          <w:sz w:val="22"/>
          <w:szCs w:val="22"/>
        </w:rPr>
      </w:pPr>
      <w:r w:rsidRPr="00BD03A7">
        <w:t>A.8.1.10.</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1542</w:t>
      </w:r>
    </w:p>
    <w:p w:rsidR="00BD03A7" w:rsidRDefault="00BD03A7">
      <w:pPr>
        <w:pStyle w:val="TOC4"/>
        <w:rPr>
          <w:rFonts w:asciiTheme="minorHAnsi" w:eastAsiaTheme="minorEastAsia" w:hAnsiTheme="minorHAnsi" w:cstheme="minorBidi"/>
          <w:sz w:val="22"/>
          <w:szCs w:val="22"/>
        </w:rPr>
      </w:pPr>
      <w:r w:rsidRPr="00BD03A7">
        <w:t>A.8.1.10.2</w:t>
      </w:r>
      <w:r w:rsidRPr="00BD03A7">
        <w:rPr>
          <w:rFonts w:asciiTheme="minorHAnsi" w:eastAsiaTheme="minorEastAsia" w:hAnsiTheme="minorHAnsi" w:cstheme="minorBidi"/>
          <w:sz w:val="22"/>
          <w:szCs w:val="22"/>
        </w:rPr>
        <w:tab/>
      </w:r>
      <w:r w:rsidRPr="006510E2">
        <w:rPr>
          <w:snapToGrid w:val="0"/>
        </w:rPr>
        <w:t>Test Requirements</w:t>
      </w:r>
      <w:r>
        <w:tab/>
        <w:t>1543</w:t>
      </w:r>
    </w:p>
    <w:p w:rsidR="00BD03A7" w:rsidRDefault="00BD03A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1543</w:t>
      </w:r>
    </w:p>
    <w:p w:rsidR="00BD03A7" w:rsidRDefault="00BD03A7">
      <w:pPr>
        <w:pStyle w:val="TOC4"/>
        <w:rPr>
          <w:rFonts w:asciiTheme="minorHAnsi" w:eastAsiaTheme="minorEastAsia" w:hAnsiTheme="minorHAnsi" w:cstheme="minorBidi"/>
          <w:sz w:val="22"/>
          <w:szCs w:val="22"/>
        </w:rPr>
      </w:pPr>
      <w:r w:rsidRPr="00BD03A7">
        <w:t>A.8.1.11.1</w:t>
      </w:r>
      <w:r w:rsidRPr="00BD03A7">
        <w:rPr>
          <w:rFonts w:asciiTheme="minorHAnsi" w:eastAsiaTheme="minorEastAsia" w:hAnsiTheme="minorHAnsi"/>
          <w:sz w:val="22"/>
          <w:szCs w:val="22"/>
        </w:rPr>
        <w:tab/>
      </w:r>
      <w:r w:rsidRPr="006510E2">
        <w:rPr>
          <w:rFonts w:cs="v4.2.0"/>
          <w:snapToGrid w:val="0"/>
        </w:rPr>
        <w:t>Test Purpose and Environment</w:t>
      </w:r>
      <w:r>
        <w:tab/>
        <w:t>1543</w:t>
      </w:r>
    </w:p>
    <w:p w:rsidR="00BD03A7" w:rsidRDefault="00BD03A7">
      <w:pPr>
        <w:pStyle w:val="TOC4"/>
        <w:rPr>
          <w:rFonts w:asciiTheme="minorHAnsi" w:eastAsiaTheme="minorEastAsia" w:hAnsiTheme="minorHAnsi" w:cstheme="minorBidi"/>
          <w:sz w:val="22"/>
          <w:szCs w:val="22"/>
        </w:rPr>
      </w:pPr>
      <w:r w:rsidRPr="00BD03A7">
        <w:t>A.8.1.11.2</w:t>
      </w:r>
      <w:r w:rsidRPr="00BD03A7">
        <w:rPr>
          <w:rFonts w:asciiTheme="minorHAnsi" w:eastAsiaTheme="minorEastAsia" w:hAnsiTheme="minorHAnsi"/>
          <w:sz w:val="22"/>
          <w:szCs w:val="22"/>
        </w:rPr>
        <w:tab/>
      </w:r>
      <w:r w:rsidRPr="006510E2">
        <w:rPr>
          <w:rFonts w:cs="v4.2.0"/>
          <w:snapToGrid w:val="0"/>
        </w:rPr>
        <w:t>Test Requirements</w:t>
      </w:r>
      <w:r>
        <w:tab/>
        <w:t>1545</w:t>
      </w:r>
    </w:p>
    <w:p w:rsidR="00BD03A7" w:rsidRDefault="00BD03A7">
      <w:pPr>
        <w:pStyle w:val="TOC3"/>
        <w:rPr>
          <w:rFonts w:asciiTheme="minorHAnsi" w:eastAsiaTheme="minorEastAsia" w:hAnsiTheme="minorHAnsi" w:cstheme="minorBidi"/>
          <w:sz w:val="22"/>
          <w:szCs w:val="22"/>
        </w:rPr>
      </w:pPr>
      <w:r w:rsidRPr="00BD03A7">
        <w:t>A.8.1.12</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 for UE category 0</w:t>
      </w:r>
      <w:r>
        <w:tab/>
        <w:t>1546</w:t>
      </w:r>
    </w:p>
    <w:p w:rsidR="00BD03A7" w:rsidRDefault="00BD03A7">
      <w:pPr>
        <w:pStyle w:val="TOC4"/>
        <w:rPr>
          <w:rFonts w:asciiTheme="minorHAnsi" w:eastAsiaTheme="minorEastAsia" w:hAnsiTheme="minorHAnsi" w:cstheme="minorBidi"/>
          <w:sz w:val="22"/>
          <w:szCs w:val="22"/>
        </w:rPr>
      </w:pPr>
      <w:r w:rsidRPr="00BD03A7">
        <w:t>A.8.1.12.1</w:t>
      </w:r>
      <w:r w:rsidRPr="00BD03A7">
        <w:rPr>
          <w:rFonts w:asciiTheme="minorHAnsi" w:eastAsiaTheme="minorEastAsia" w:hAnsiTheme="minorHAnsi"/>
          <w:sz w:val="22"/>
          <w:szCs w:val="22"/>
        </w:rPr>
        <w:tab/>
      </w:r>
      <w:r w:rsidRPr="006510E2">
        <w:rPr>
          <w:rFonts w:cs="v4.2.0"/>
          <w:snapToGrid w:val="0"/>
        </w:rPr>
        <w:t>Test Purpose and Environment</w:t>
      </w:r>
      <w:r>
        <w:tab/>
        <w:t>1546</w:t>
      </w:r>
    </w:p>
    <w:p w:rsidR="00BD03A7" w:rsidRDefault="00BD03A7">
      <w:pPr>
        <w:pStyle w:val="TOC4"/>
        <w:rPr>
          <w:rFonts w:asciiTheme="minorHAnsi" w:eastAsiaTheme="minorEastAsia" w:hAnsiTheme="minorHAnsi" w:cstheme="minorBidi"/>
          <w:sz w:val="22"/>
          <w:szCs w:val="22"/>
        </w:rPr>
      </w:pPr>
      <w:r w:rsidRPr="00BD03A7">
        <w:t>A.8.1.12.2</w:t>
      </w:r>
      <w:r w:rsidRPr="00BD03A7">
        <w:rPr>
          <w:rFonts w:asciiTheme="minorHAnsi" w:eastAsiaTheme="minorEastAsia" w:hAnsiTheme="minorHAnsi"/>
          <w:sz w:val="22"/>
          <w:szCs w:val="22"/>
        </w:rPr>
        <w:tab/>
      </w:r>
      <w:r w:rsidRPr="006510E2">
        <w:rPr>
          <w:rFonts w:cs="v4.2.0"/>
          <w:snapToGrid w:val="0"/>
        </w:rPr>
        <w:t>Test Requirements</w:t>
      </w:r>
      <w:r>
        <w:tab/>
        <w:t>1547</w:t>
      </w:r>
    </w:p>
    <w:p w:rsidR="00BD03A7" w:rsidRDefault="00BD03A7">
      <w:pPr>
        <w:pStyle w:val="TOC3"/>
        <w:rPr>
          <w:rFonts w:asciiTheme="minorHAnsi" w:eastAsiaTheme="minorEastAsia" w:hAnsiTheme="minorHAnsi" w:cstheme="minorBidi"/>
          <w:sz w:val="22"/>
          <w:szCs w:val="22"/>
        </w:rPr>
      </w:pPr>
      <w:r w:rsidRPr="00BD03A7">
        <w:t>A.8.1.13</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 with DRX for UE category 0</w:t>
      </w:r>
      <w:r>
        <w:tab/>
        <w:t>1548</w:t>
      </w:r>
    </w:p>
    <w:p w:rsidR="00BD03A7" w:rsidRDefault="00BD03A7">
      <w:pPr>
        <w:pStyle w:val="TOC4"/>
        <w:rPr>
          <w:rFonts w:asciiTheme="minorHAnsi" w:eastAsiaTheme="minorEastAsia" w:hAnsiTheme="minorHAnsi" w:cstheme="minorBidi"/>
          <w:sz w:val="22"/>
          <w:szCs w:val="22"/>
        </w:rPr>
      </w:pPr>
      <w:r w:rsidRPr="00BD03A7">
        <w:t>A.8.1.13.</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1548</w:t>
      </w:r>
    </w:p>
    <w:p w:rsidR="00BD03A7" w:rsidRDefault="00BD03A7">
      <w:pPr>
        <w:pStyle w:val="TOC4"/>
        <w:rPr>
          <w:rFonts w:asciiTheme="minorHAnsi" w:eastAsiaTheme="minorEastAsia" w:hAnsiTheme="minorHAnsi" w:cstheme="minorBidi"/>
          <w:sz w:val="22"/>
          <w:szCs w:val="22"/>
        </w:rPr>
      </w:pPr>
      <w:r w:rsidRPr="00BD03A7">
        <w:t>A.8.1.13.2</w:t>
      </w:r>
      <w:r w:rsidRPr="00BD03A7">
        <w:rPr>
          <w:rFonts w:asciiTheme="minorHAnsi" w:eastAsiaTheme="minorEastAsia" w:hAnsiTheme="minorHAnsi"/>
          <w:sz w:val="22"/>
          <w:szCs w:val="22"/>
        </w:rPr>
        <w:tab/>
      </w:r>
      <w:r w:rsidRPr="006510E2">
        <w:rPr>
          <w:rFonts w:cs="v4.2.0"/>
          <w:snapToGrid w:val="0"/>
        </w:rPr>
        <w:t>Test Requirements</w:t>
      </w:r>
      <w:r>
        <w:tab/>
        <w:t>1550</w:t>
      </w:r>
    </w:p>
    <w:p w:rsidR="00BD03A7" w:rsidRDefault="00BD03A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1550</w:t>
      </w:r>
    </w:p>
    <w:p w:rsidR="00BD03A7" w:rsidRDefault="00BD03A7">
      <w:pPr>
        <w:pStyle w:val="TOC4"/>
        <w:rPr>
          <w:rFonts w:asciiTheme="minorHAnsi" w:eastAsiaTheme="minorEastAsia" w:hAnsiTheme="minorHAnsi" w:cstheme="minorBidi"/>
          <w:sz w:val="22"/>
          <w:szCs w:val="22"/>
        </w:rPr>
      </w:pPr>
      <w:r w:rsidRPr="00BD03A7">
        <w:t>A.8.1.14.1</w:t>
      </w:r>
      <w:r w:rsidRPr="00BD03A7">
        <w:rPr>
          <w:rFonts w:asciiTheme="minorHAnsi" w:eastAsiaTheme="minorEastAsia" w:hAnsiTheme="minorHAnsi"/>
          <w:sz w:val="22"/>
          <w:szCs w:val="22"/>
        </w:rPr>
        <w:tab/>
      </w:r>
      <w:r w:rsidRPr="006510E2">
        <w:rPr>
          <w:rFonts w:cs="v4.2.0"/>
          <w:snapToGrid w:val="0"/>
        </w:rPr>
        <w:t>Test Purpose and Environment</w:t>
      </w:r>
      <w:r>
        <w:tab/>
        <w:t>1550</w:t>
      </w:r>
    </w:p>
    <w:p w:rsidR="00BD03A7" w:rsidRDefault="00BD03A7">
      <w:pPr>
        <w:pStyle w:val="TOC4"/>
        <w:rPr>
          <w:rFonts w:asciiTheme="minorHAnsi" w:eastAsiaTheme="minorEastAsia" w:hAnsiTheme="minorHAnsi" w:cstheme="minorBidi"/>
          <w:sz w:val="22"/>
          <w:szCs w:val="22"/>
        </w:rPr>
      </w:pPr>
      <w:r w:rsidRPr="00BD03A7">
        <w:t>A.8.1.14.2</w:t>
      </w:r>
      <w:r w:rsidRPr="00BD03A7">
        <w:rPr>
          <w:rFonts w:asciiTheme="minorHAnsi" w:eastAsiaTheme="minorEastAsia" w:hAnsiTheme="minorHAnsi"/>
          <w:sz w:val="22"/>
          <w:szCs w:val="22"/>
        </w:rPr>
        <w:tab/>
      </w:r>
      <w:r w:rsidRPr="006510E2">
        <w:rPr>
          <w:rFonts w:cs="v4.2.0"/>
          <w:snapToGrid w:val="0"/>
        </w:rPr>
        <w:t>Test Requirements</w:t>
      </w:r>
      <w:r>
        <w:tab/>
        <w:t>1552</w:t>
      </w:r>
    </w:p>
    <w:p w:rsidR="00BD03A7" w:rsidRDefault="00BD03A7">
      <w:pPr>
        <w:pStyle w:val="TOC3"/>
        <w:rPr>
          <w:rFonts w:asciiTheme="minorHAnsi" w:eastAsiaTheme="minorEastAsia" w:hAnsiTheme="minorHAnsi" w:cstheme="minorBidi"/>
          <w:sz w:val="22"/>
          <w:szCs w:val="22"/>
        </w:rPr>
      </w:pPr>
      <w:r w:rsidRPr="00BD03A7">
        <w:t>A.8.1.15</w:t>
      </w:r>
      <w:r w:rsidRPr="00BD03A7">
        <w:rPr>
          <w:rFonts w:asciiTheme="minorHAnsi" w:eastAsiaTheme="minorEastAsia" w:hAnsiTheme="minorHAnsi"/>
          <w:sz w:val="22"/>
          <w:szCs w:val="22"/>
        </w:rPr>
        <w:tab/>
      </w:r>
      <w:r w:rsidRPr="006510E2">
        <w:rPr>
          <w:rFonts w:cs="v4.2.0"/>
        </w:rPr>
        <w:t>E-UTRAN HD-FDD intra-frequency event triggered reporting under fading propagation conditions in synchronous cells for UE category 0</w:t>
      </w:r>
      <w:r>
        <w:tab/>
        <w:t>1553</w:t>
      </w:r>
    </w:p>
    <w:p w:rsidR="00BD03A7" w:rsidRDefault="00BD03A7">
      <w:pPr>
        <w:pStyle w:val="TOC4"/>
        <w:rPr>
          <w:rFonts w:asciiTheme="minorHAnsi" w:eastAsiaTheme="minorEastAsia" w:hAnsiTheme="minorHAnsi" w:cstheme="minorBidi"/>
          <w:sz w:val="22"/>
          <w:szCs w:val="22"/>
        </w:rPr>
      </w:pPr>
      <w:r w:rsidRPr="00BD03A7">
        <w:t>A.8.1.15.1</w:t>
      </w:r>
      <w:r w:rsidRPr="00BD03A7">
        <w:rPr>
          <w:rFonts w:asciiTheme="minorHAnsi" w:eastAsiaTheme="minorEastAsia" w:hAnsiTheme="minorHAnsi"/>
          <w:sz w:val="22"/>
          <w:szCs w:val="22"/>
        </w:rPr>
        <w:tab/>
      </w:r>
      <w:r w:rsidRPr="006510E2">
        <w:rPr>
          <w:rFonts w:cs="v4.2.0"/>
          <w:snapToGrid w:val="0"/>
        </w:rPr>
        <w:t>Test Purpose and Environment</w:t>
      </w:r>
      <w:r>
        <w:tab/>
        <w:t>1553</w:t>
      </w:r>
    </w:p>
    <w:p w:rsidR="00BD03A7" w:rsidRDefault="00BD03A7">
      <w:pPr>
        <w:pStyle w:val="TOC4"/>
        <w:rPr>
          <w:rFonts w:asciiTheme="minorHAnsi" w:eastAsiaTheme="minorEastAsia" w:hAnsiTheme="minorHAnsi" w:cstheme="minorBidi"/>
          <w:sz w:val="22"/>
          <w:szCs w:val="22"/>
        </w:rPr>
      </w:pPr>
      <w:r w:rsidRPr="00BD03A7">
        <w:t>A.8.1.15.2</w:t>
      </w:r>
      <w:r w:rsidRPr="00BD03A7">
        <w:rPr>
          <w:rFonts w:asciiTheme="minorHAnsi" w:eastAsiaTheme="minorEastAsia" w:hAnsiTheme="minorHAnsi"/>
          <w:sz w:val="22"/>
          <w:szCs w:val="22"/>
        </w:rPr>
        <w:tab/>
      </w:r>
      <w:r w:rsidRPr="006510E2">
        <w:rPr>
          <w:rFonts w:cs="v4.2.0"/>
          <w:snapToGrid w:val="0"/>
        </w:rPr>
        <w:t>Test Requirements</w:t>
      </w:r>
      <w:r>
        <w:tab/>
        <w:t>1554</w:t>
      </w:r>
    </w:p>
    <w:p w:rsidR="00BD03A7" w:rsidRDefault="00BD03A7">
      <w:pPr>
        <w:pStyle w:val="TOC3"/>
        <w:rPr>
          <w:rFonts w:asciiTheme="minorHAnsi" w:eastAsiaTheme="minorEastAsia" w:hAnsiTheme="minorHAnsi" w:cstheme="minorBidi"/>
          <w:sz w:val="22"/>
          <w:szCs w:val="22"/>
        </w:rPr>
      </w:pPr>
      <w:r w:rsidRPr="00BD03A7">
        <w:t>A.8.1.16</w:t>
      </w:r>
      <w:r w:rsidRPr="00BD03A7">
        <w:rPr>
          <w:rFonts w:asciiTheme="minorHAnsi" w:eastAsiaTheme="minorEastAsia" w:hAnsiTheme="minorHAnsi"/>
          <w:sz w:val="22"/>
          <w:szCs w:val="22"/>
        </w:rPr>
        <w:tab/>
      </w:r>
      <w:r w:rsidRPr="006510E2">
        <w:rPr>
          <w:rFonts w:cs="v4.2.0"/>
        </w:rPr>
        <w:t>E-UTRAN HD-FDD intra-frequency event triggered reporting under fading propagation conditions in synchronous cells with DRX for UE category 0</w:t>
      </w:r>
      <w:r>
        <w:tab/>
        <w:t>1555</w:t>
      </w:r>
    </w:p>
    <w:p w:rsidR="00BD03A7" w:rsidRDefault="00BD03A7">
      <w:pPr>
        <w:pStyle w:val="TOC4"/>
        <w:rPr>
          <w:rFonts w:asciiTheme="minorHAnsi" w:eastAsiaTheme="minorEastAsia" w:hAnsiTheme="minorHAnsi" w:cstheme="minorBidi"/>
          <w:sz w:val="22"/>
          <w:szCs w:val="22"/>
        </w:rPr>
      </w:pPr>
      <w:r w:rsidRPr="00BD03A7">
        <w:t>A.8.1.16.</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1555</w:t>
      </w:r>
    </w:p>
    <w:p w:rsidR="00BD03A7" w:rsidRDefault="00BD03A7">
      <w:pPr>
        <w:pStyle w:val="TOC4"/>
        <w:rPr>
          <w:rFonts w:asciiTheme="minorHAnsi" w:eastAsiaTheme="minorEastAsia" w:hAnsiTheme="minorHAnsi" w:cstheme="minorBidi"/>
          <w:sz w:val="22"/>
          <w:szCs w:val="22"/>
        </w:rPr>
      </w:pPr>
      <w:r w:rsidRPr="00BD03A7">
        <w:t>A.8.1.16.2</w:t>
      </w:r>
      <w:r w:rsidRPr="00BD03A7">
        <w:rPr>
          <w:rFonts w:asciiTheme="minorHAnsi" w:eastAsiaTheme="minorEastAsia" w:hAnsiTheme="minorHAnsi"/>
          <w:sz w:val="22"/>
          <w:szCs w:val="22"/>
        </w:rPr>
        <w:tab/>
      </w:r>
      <w:r w:rsidRPr="006510E2">
        <w:rPr>
          <w:rFonts w:cs="v4.2.0"/>
          <w:snapToGrid w:val="0"/>
        </w:rPr>
        <w:t>Test Requirements</w:t>
      </w:r>
      <w:r>
        <w:tab/>
        <w:t>1557</w:t>
      </w:r>
    </w:p>
    <w:p w:rsidR="00BD03A7" w:rsidRDefault="00BD03A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1557</w:t>
      </w:r>
    </w:p>
    <w:p w:rsidR="00BD03A7" w:rsidRDefault="00BD03A7">
      <w:pPr>
        <w:pStyle w:val="TOC3"/>
        <w:rPr>
          <w:rFonts w:asciiTheme="minorHAnsi" w:eastAsiaTheme="minorEastAsia" w:hAnsiTheme="minorHAnsi" w:cstheme="minorBidi"/>
          <w:sz w:val="22"/>
          <w:szCs w:val="22"/>
        </w:rPr>
      </w:pPr>
      <w:r w:rsidRPr="00BD03A7">
        <w:t>A.8.1.18</w:t>
      </w:r>
      <w:r w:rsidRPr="00BD03A7">
        <w:rPr>
          <w:rFonts w:asciiTheme="minorHAnsi" w:eastAsiaTheme="minorEastAsia" w:hAnsiTheme="minorHAnsi"/>
          <w:sz w:val="22"/>
          <w:szCs w:val="22"/>
        </w:rPr>
        <w:tab/>
      </w:r>
      <w:r w:rsidRPr="006510E2">
        <w:rPr>
          <w:rFonts w:cs="v4.2.0"/>
        </w:rPr>
        <w:t>Void</w:t>
      </w:r>
      <w:r>
        <w:tab/>
        <w:t>1557</w:t>
      </w:r>
    </w:p>
    <w:p w:rsidR="00BD03A7" w:rsidRDefault="00BD03A7">
      <w:pPr>
        <w:pStyle w:val="TOC3"/>
        <w:rPr>
          <w:rFonts w:asciiTheme="minorHAnsi" w:eastAsiaTheme="minorEastAsia" w:hAnsiTheme="minorHAnsi" w:cstheme="minorBidi"/>
          <w:sz w:val="22"/>
          <w:szCs w:val="22"/>
        </w:rPr>
      </w:pPr>
      <w:r w:rsidRPr="00BD03A7">
        <w:t>A.8.1.19</w:t>
      </w:r>
      <w:r w:rsidRPr="00BD03A7">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1557</w:t>
      </w:r>
    </w:p>
    <w:p w:rsidR="00BD03A7" w:rsidRDefault="00BD03A7">
      <w:pPr>
        <w:pStyle w:val="TOC4"/>
        <w:rPr>
          <w:rFonts w:asciiTheme="minorHAnsi" w:eastAsiaTheme="minorEastAsia" w:hAnsiTheme="minorHAnsi" w:cstheme="minorBidi"/>
          <w:sz w:val="22"/>
          <w:szCs w:val="22"/>
        </w:rPr>
      </w:pPr>
      <w:r w:rsidRPr="00BD03A7">
        <w:lastRenderedPageBreak/>
        <w:t>A.8.1.19.1</w:t>
      </w:r>
      <w:r w:rsidRPr="00BD03A7">
        <w:rPr>
          <w:rFonts w:asciiTheme="minorHAnsi" w:eastAsiaTheme="minorEastAsia" w:hAnsiTheme="minorHAnsi" w:cstheme="minorBidi"/>
          <w:sz w:val="22"/>
          <w:szCs w:val="22"/>
        </w:rPr>
        <w:tab/>
      </w:r>
      <w:r w:rsidRPr="006510E2">
        <w:rPr>
          <w:snapToGrid w:val="0"/>
        </w:rPr>
        <w:t>Test Purpose and Environment</w:t>
      </w:r>
      <w:r>
        <w:tab/>
        <w:t>1557</w:t>
      </w:r>
    </w:p>
    <w:p w:rsidR="00BD03A7" w:rsidRDefault="00BD03A7">
      <w:pPr>
        <w:pStyle w:val="TOC4"/>
        <w:rPr>
          <w:rFonts w:asciiTheme="minorHAnsi" w:eastAsiaTheme="minorEastAsia" w:hAnsiTheme="minorHAnsi" w:cstheme="minorBidi"/>
          <w:sz w:val="22"/>
          <w:szCs w:val="22"/>
        </w:rPr>
      </w:pPr>
      <w:r w:rsidRPr="00BD03A7">
        <w:t>A.8.1.19.2</w:t>
      </w:r>
      <w:r w:rsidRPr="00BD03A7">
        <w:rPr>
          <w:rFonts w:asciiTheme="minorHAnsi" w:eastAsiaTheme="minorEastAsia" w:hAnsiTheme="minorHAnsi" w:cstheme="minorBidi"/>
          <w:sz w:val="22"/>
          <w:szCs w:val="22"/>
        </w:rPr>
        <w:tab/>
      </w:r>
      <w:r w:rsidRPr="006510E2">
        <w:rPr>
          <w:snapToGrid w:val="0"/>
        </w:rPr>
        <w:t>Test Requirements</w:t>
      </w:r>
      <w:r>
        <w:tab/>
        <w:t>1559</w:t>
      </w:r>
    </w:p>
    <w:p w:rsidR="00BD03A7" w:rsidRDefault="00BD03A7">
      <w:pPr>
        <w:pStyle w:val="TOC3"/>
        <w:rPr>
          <w:rFonts w:asciiTheme="minorHAnsi" w:eastAsiaTheme="minorEastAsia" w:hAnsiTheme="minorHAnsi" w:cstheme="minorBidi"/>
          <w:sz w:val="22"/>
          <w:szCs w:val="22"/>
        </w:rPr>
      </w:pPr>
      <w:r w:rsidRPr="00BD03A7">
        <w:t>A.8.1.20</w:t>
      </w:r>
      <w:r w:rsidRPr="00BD03A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510E2">
        <w:rPr>
          <w:rFonts w:cs="v4.2.0"/>
        </w:rPr>
        <w:t xml:space="preserve"> </w:t>
      </w:r>
      <w:r w:rsidRPr="006510E2">
        <w:rPr>
          <w:rFonts w:cs="v4.2.0"/>
          <w:lang w:eastAsia="zh-CN"/>
        </w:rPr>
        <w:t>with DRX for UE category 0</w:t>
      </w:r>
      <w:r>
        <w:tab/>
        <w:t>1560</w:t>
      </w:r>
    </w:p>
    <w:p w:rsidR="00BD03A7" w:rsidRDefault="00BD03A7">
      <w:pPr>
        <w:pStyle w:val="TOC4"/>
        <w:rPr>
          <w:rFonts w:asciiTheme="minorHAnsi" w:eastAsiaTheme="minorEastAsia" w:hAnsiTheme="minorHAnsi" w:cstheme="minorBidi"/>
          <w:sz w:val="22"/>
          <w:szCs w:val="22"/>
        </w:rPr>
      </w:pPr>
      <w:r w:rsidRPr="00BD03A7">
        <w:t>A.8.1.20.1</w:t>
      </w:r>
      <w:r w:rsidRPr="00BD03A7">
        <w:rPr>
          <w:rFonts w:asciiTheme="minorHAnsi" w:eastAsiaTheme="minorEastAsia" w:hAnsiTheme="minorHAnsi" w:cstheme="minorBidi"/>
          <w:sz w:val="22"/>
          <w:szCs w:val="22"/>
        </w:rPr>
        <w:tab/>
      </w:r>
      <w:r w:rsidRPr="006510E2">
        <w:rPr>
          <w:snapToGrid w:val="0"/>
        </w:rPr>
        <w:t>Test Purpose and Environment</w:t>
      </w:r>
      <w:r>
        <w:tab/>
        <w:t>1560</w:t>
      </w:r>
    </w:p>
    <w:p w:rsidR="00BD03A7" w:rsidRDefault="00BD03A7">
      <w:pPr>
        <w:pStyle w:val="TOC4"/>
        <w:rPr>
          <w:rFonts w:asciiTheme="minorHAnsi" w:eastAsiaTheme="minorEastAsia" w:hAnsiTheme="minorHAnsi" w:cstheme="minorBidi"/>
          <w:sz w:val="22"/>
          <w:szCs w:val="22"/>
        </w:rPr>
      </w:pPr>
      <w:r w:rsidRPr="00BD03A7">
        <w:t>A.8.1.20.2</w:t>
      </w:r>
      <w:r w:rsidRPr="00BD03A7">
        <w:rPr>
          <w:rFonts w:asciiTheme="minorHAnsi" w:eastAsiaTheme="minorEastAsia" w:hAnsiTheme="minorHAnsi" w:cstheme="minorBidi"/>
          <w:sz w:val="22"/>
          <w:szCs w:val="22"/>
        </w:rPr>
        <w:tab/>
      </w:r>
      <w:r w:rsidRPr="006510E2">
        <w:rPr>
          <w:snapToGrid w:val="0"/>
        </w:rPr>
        <w:t>Test Requirements</w:t>
      </w:r>
      <w:r>
        <w:tab/>
        <w:t>1562</w:t>
      </w:r>
    </w:p>
    <w:p w:rsidR="00BD03A7" w:rsidRDefault="00BD03A7">
      <w:pPr>
        <w:pStyle w:val="TOC3"/>
        <w:rPr>
          <w:rFonts w:asciiTheme="minorHAnsi" w:eastAsiaTheme="minorEastAsia" w:hAnsiTheme="minorHAnsi" w:cstheme="minorBidi"/>
          <w:sz w:val="22"/>
          <w:szCs w:val="22"/>
        </w:rPr>
      </w:pPr>
      <w:r w:rsidRPr="00BD03A7">
        <w:t>A.8.1.21</w:t>
      </w:r>
      <w:r w:rsidRPr="00BD03A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1562</w:t>
      </w:r>
    </w:p>
    <w:p w:rsidR="00BD03A7" w:rsidRDefault="00BD03A7">
      <w:pPr>
        <w:pStyle w:val="TOC4"/>
        <w:rPr>
          <w:rFonts w:asciiTheme="minorHAnsi" w:eastAsiaTheme="minorEastAsia" w:hAnsiTheme="minorHAnsi" w:cstheme="minorBidi"/>
          <w:sz w:val="22"/>
          <w:szCs w:val="22"/>
        </w:rPr>
      </w:pPr>
      <w:r w:rsidRPr="00BD03A7">
        <w:t>A.8.1.21.1</w:t>
      </w:r>
      <w:r w:rsidRPr="00BD03A7">
        <w:rPr>
          <w:rFonts w:asciiTheme="minorHAnsi" w:eastAsiaTheme="minorEastAsia" w:hAnsiTheme="minorHAnsi" w:cstheme="minorBidi"/>
          <w:sz w:val="22"/>
          <w:szCs w:val="22"/>
        </w:rPr>
        <w:tab/>
      </w:r>
      <w:r w:rsidRPr="006510E2">
        <w:rPr>
          <w:snapToGrid w:val="0"/>
        </w:rPr>
        <w:t>Test Purpose and Environment</w:t>
      </w:r>
      <w:r>
        <w:tab/>
        <w:t>1562</w:t>
      </w:r>
    </w:p>
    <w:p w:rsidR="00BD03A7" w:rsidRDefault="00BD03A7">
      <w:pPr>
        <w:pStyle w:val="TOC4"/>
        <w:rPr>
          <w:rFonts w:asciiTheme="minorHAnsi" w:eastAsiaTheme="minorEastAsia" w:hAnsiTheme="minorHAnsi" w:cstheme="minorBidi"/>
          <w:sz w:val="22"/>
          <w:szCs w:val="22"/>
        </w:rPr>
      </w:pPr>
      <w:r w:rsidRPr="00BD03A7">
        <w:t>A.8.1.21.2</w:t>
      </w:r>
      <w:r w:rsidRPr="00BD03A7">
        <w:rPr>
          <w:rFonts w:asciiTheme="minorHAnsi" w:eastAsiaTheme="minorEastAsia" w:hAnsiTheme="minorHAnsi" w:cstheme="minorBidi"/>
          <w:sz w:val="22"/>
          <w:szCs w:val="22"/>
        </w:rPr>
        <w:tab/>
      </w:r>
      <w:r w:rsidRPr="006510E2">
        <w:rPr>
          <w:snapToGrid w:val="0"/>
        </w:rPr>
        <w:t>Test Requirements</w:t>
      </w:r>
      <w:r>
        <w:tab/>
        <w:t>1564</w:t>
      </w:r>
    </w:p>
    <w:p w:rsidR="00BD03A7" w:rsidRDefault="00BD03A7">
      <w:pPr>
        <w:pStyle w:val="TOC3"/>
        <w:rPr>
          <w:rFonts w:asciiTheme="minorHAnsi" w:eastAsiaTheme="minorEastAsia" w:hAnsiTheme="minorHAnsi" w:cstheme="minorBidi"/>
          <w:sz w:val="22"/>
          <w:szCs w:val="22"/>
        </w:rPr>
      </w:pPr>
      <w:r w:rsidRPr="00BD03A7">
        <w:t>A.8.1.22</w:t>
      </w:r>
      <w:r w:rsidRPr="00BD03A7">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6510E2">
        <w:rPr>
          <w:rFonts w:cs="v4.2.0"/>
        </w:rPr>
        <w:t xml:space="preserve"> </w:t>
      </w:r>
      <w:r w:rsidRPr="006510E2">
        <w:rPr>
          <w:rFonts w:cs="v4.2.0"/>
          <w:lang w:eastAsia="zh-CN"/>
        </w:rPr>
        <w:t>with DRX for UE category 0</w:t>
      </w:r>
      <w:r>
        <w:tab/>
        <w:t>1565</w:t>
      </w:r>
    </w:p>
    <w:p w:rsidR="00BD03A7" w:rsidRDefault="00BD03A7">
      <w:pPr>
        <w:pStyle w:val="TOC4"/>
        <w:rPr>
          <w:rFonts w:asciiTheme="minorHAnsi" w:eastAsiaTheme="minorEastAsia" w:hAnsiTheme="minorHAnsi" w:cstheme="minorBidi"/>
          <w:sz w:val="22"/>
          <w:szCs w:val="22"/>
        </w:rPr>
      </w:pPr>
      <w:r w:rsidRPr="00BD03A7">
        <w:t>A.8.1.22.1</w:t>
      </w:r>
      <w:r w:rsidRPr="00BD03A7">
        <w:rPr>
          <w:rFonts w:asciiTheme="minorHAnsi" w:eastAsiaTheme="minorEastAsia" w:hAnsiTheme="minorHAnsi" w:cstheme="minorBidi"/>
          <w:sz w:val="22"/>
          <w:szCs w:val="22"/>
        </w:rPr>
        <w:tab/>
      </w:r>
      <w:r w:rsidRPr="006510E2">
        <w:rPr>
          <w:snapToGrid w:val="0"/>
        </w:rPr>
        <w:t>Test Purpose and Environment</w:t>
      </w:r>
      <w:r>
        <w:tab/>
        <w:t>1565</w:t>
      </w:r>
    </w:p>
    <w:p w:rsidR="00BD03A7" w:rsidRDefault="00BD03A7">
      <w:pPr>
        <w:pStyle w:val="TOC4"/>
        <w:rPr>
          <w:rFonts w:asciiTheme="minorHAnsi" w:eastAsiaTheme="minorEastAsia" w:hAnsiTheme="minorHAnsi" w:cstheme="minorBidi"/>
          <w:sz w:val="22"/>
          <w:szCs w:val="22"/>
        </w:rPr>
      </w:pPr>
      <w:r w:rsidRPr="00BD03A7">
        <w:t>A.8.1.22.2</w:t>
      </w:r>
      <w:r w:rsidRPr="00BD03A7">
        <w:rPr>
          <w:rFonts w:asciiTheme="minorHAnsi" w:eastAsiaTheme="minorEastAsia" w:hAnsiTheme="minorHAnsi" w:cstheme="minorBidi"/>
          <w:sz w:val="22"/>
          <w:szCs w:val="22"/>
        </w:rPr>
        <w:tab/>
      </w:r>
      <w:r w:rsidRPr="006510E2">
        <w:rPr>
          <w:snapToGrid w:val="0"/>
        </w:rPr>
        <w:t>Test Requirements</w:t>
      </w:r>
      <w:r>
        <w:tab/>
        <w:t>1567</w:t>
      </w:r>
    </w:p>
    <w:p w:rsidR="00BD03A7" w:rsidRDefault="00BD03A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1567</w:t>
      </w:r>
    </w:p>
    <w:p w:rsidR="00BD03A7" w:rsidRDefault="00BD03A7">
      <w:pPr>
        <w:pStyle w:val="TOC4"/>
        <w:rPr>
          <w:rFonts w:asciiTheme="minorHAnsi" w:eastAsiaTheme="minorEastAsia" w:hAnsiTheme="minorHAnsi" w:cstheme="minorBidi"/>
          <w:sz w:val="22"/>
          <w:szCs w:val="22"/>
        </w:rPr>
      </w:pPr>
      <w:r w:rsidRPr="00BD03A7">
        <w:t>A.8.1.23.1</w:t>
      </w:r>
      <w:r w:rsidRPr="00BD03A7">
        <w:rPr>
          <w:rFonts w:asciiTheme="minorHAnsi" w:eastAsiaTheme="minorEastAsia" w:hAnsiTheme="minorHAnsi" w:cstheme="minorBidi"/>
          <w:sz w:val="22"/>
          <w:szCs w:val="22"/>
        </w:rPr>
        <w:tab/>
      </w:r>
      <w:r w:rsidRPr="006510E2">
        <w:rPr>
          <w:snapToGrid w:val="0"/>
        </w:rPr>
        <w:t>Test Purpose and Environment</w:t>
      </w:r>
      <w:r>
        <w:tab/>
        <w:t>1567</w:t>
      </w:r>
    </w:p>
    <w:p w:rsidR="00BD03A7" w:rsidRDefault="00BD03A7">
      <w:pPr>
        <w:pStyle w:val="TOC4"/>
        <w:rPr>
          <w:rFonts w:asciiTheme="minorHAnsi" w:eastAsiaTheme="minorEastAsia" w:hAnsiTheme="minorHAnsi" w:cstheme="minorBidi"/>
          <w:sz w:val="22"/>
          <w:szCs w:val="22"/>
        </w:rPr>
      </w:pPr>
      <w:r w:rsidRPr="00BD03A7">
        <w:t>A.8.1.23.2</w:t>
      </w:r>
      <w:r w:rsidRPr="00BD03A7">
        <w:rPr>
          <w:rFonts w:asciiTheme="minorHAnsi" w:eastAsiaTheme="minorEastAsia" w:hAnsiTheme="minorHAnsi" w:cstheme="minorBidi"/>
          <w:sz w:val="22"/>
          <w:szCs w:val="22"/>
        </w:rPr>
        <w:tab/>
      </w:r>
      <w:r w:rsidRPr="006510E2">
        <w:rPr>
          <w:snapToGrid w:val="0"/>
        </w:rPr>
        <w:t>Test Requirements</w:t>
      </w:r>
      <w:r>
        <w:tab/>
        <w:t>1568</w:t>
      </w:r>
    </w:p>
    <w:p w:rsidR="00BD03A7" w:rsidRDefault="00BD03A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1569</w:t>
      </w:r>
    </w:p>
    <w:p w:rsidR="00BD03A7" w:rsidRDefault="00BD03A7">
      <w:pPr>
        <w:pStyle w:val="TOC4"/>
        <w:rPr>
          <w:rFonts w:asciiTheme="minorHAnsi" w:eastAsiaTheme="minorEastAsia" w:hAnsiTheme="minorHAnsi" w:cstheme="minorBidi"/>
          <w:sz w:val="22"/>
          <w:szCs w:val="22"/>
        </w:rPr>
      </w:pPr>
      <w:r w:rsidRPr="00BD03A7">
        <w:t>A.8.1.24.1</w:t>
      </w:r>
      <w:r w:rsidRPr="00BD03A7">
        <w:rPr>
          <w:rFonts w:asciiTheme="minorHAnsi" w:eastAsiaTheme="minorEastAsia" w:hAnsiTheme="minorHAnsi" w:cstheme="minorBidi"/>
          <w:sz w:val="22"/>
          <w:szCs w:val="22"/>
        </w:rPr>
        <w:tab/>
      </w:r>
      <w:r w:rsidRPr="006510E2">
        <w:rPr>
          <w:snapToGrid w:val="0"/>
        </w:rPr>
        <w:t>Test Purpose and Environment</w:t>
      </w:r>
      <w:r>
        <w:tab/>
        <w:t>1569</w:t>
      </w:r>
    </w:p>
    <w:p w:rsidR="00BD03A7" w:rsidRDefault="00BD03A7">
      <w:pPr>
        <w:pStyle w:val="TOC4"/>
        <w:rPr>
          <w:rFonts w:asciiTheme="minorHAnsi" w:eastAsiaTheme="minorEastAsia" w:hAnsiTheme="minorHAnsi" w:cstheme="minorBidi"/>
          <w:sz w:val="22"/>
          <w:szCs w:val="22"/>
        </w:rPr>
      </w:pPr>
      <w:r w:rsidRPr="00BD03A7">
        <w:t>A.8.1.24.2</w:t>
      </w:r>
      <w:r w:rsidRPr="00BD03A7">
        <w:rPr>
          <w:rFonts w:asciiTheme="minorHAnsi" w:eastAsiaTheme="minorEastAsia" w:hAnsiTheme="minorHAnsi" w:cstheme="minorBidi"/>
          <w:sz w:val="22"/>
          <w:szCs w:val="22"/>
        </w:rPr>
        <w:tab/>
      </w:r>
      <w:r w:rsidRPr="006510E2">
        <w:rPr>
          <w:snapToGrid w:val="0"/>
        </w:rPr>
        <w:t>Test Requirements</w:t>
      </w:r>
      <w:r>
        <w:tab/>
        <w:t>1571</w:t>
      </w:r>
    </w:p>
    <w:p w:rsidR="00BD03A7" w:rsidRDefault="00BD03A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1571</w:t>
      </w:r>
    </w:p>
    <w:p w:rsidR="00BD03A7" w:rsidRDefault="00BD03A7">
      <w:pPr>
        <w:pStyle w:val="TOC4"/>
        <w:rPr>
          <w:rFonts w:asciiTheme="minorHAnsi" w:eastAsiaTheme="minorEastAsia" w:hAnsiTheme="minorHAnsi" w:cstheme="minorBidi"/>
          <w:sz w:val="22"/>
          <w:szCs w:val="22"/>
        </w:rPr>
      </w:pPr>
      <w:r w:rsidRPr="00BD03A7">
        <w:t>A.8.1.25.</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1571</w:t>
      </w:r>
    </w:p>
    <w:p w:rsidR="00BD03A7" w:rsidRDefault="00BD03A7">
      <w:pPr>
        <w:pStyle w:val="TOC4"/>
        <w:rPr>
          <w:rFonts w:asciiTheme="minorHAnsi" w:eastAsiaTheme="minorEastAsia" w:hAnsiTheme="minorHAnsi" w:cstheme="minorBidi"/>
          <w:sz w:val="22"/>
          <w:szCs w:val="22"/>
        </w:rPr>
      </w:pPr>
      <w:r w:rsidRPr="00BD03A7">
        <w:t>A.8.1.25.2</w:t>
      </w:r>
      <w:r w:rsidRPr="00BD03A7">
        <w:rPr>
          <w:rFonts w:asciiTheme="minorHAnsi" w:eastAsiaTheme="minorEastAsia" w:hAnsiTheme="minorHAnsi" w:cstheme="minorBidi"/>
          <w:sz w:val="22"/>
          <w:szCs w:val="22"/>
        </w:rPr>
        <w:tab/>
      </w:r>
      <w:r w:rsidRPr="006510E2">
        <w:rPr>
          <w:snapToGrid w:val="0"/>
        </w:rPr>
        <w:t>Test Requirements</w:t>
      </w:r>
      <w:r>
        <w:tab/>
        <w:t>1573</w:t>
      </w:r>
    </w:p>
    <w:p w:rsidR="00BD03A7" w:rsidRDefault="00BD03A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1573</w:t>
      </w:r>
    </w:p>
    <w:p w:rsidR="00BD03A7" w:rsidRDefault="00BD03A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1573</w:t>
      </w:r>
    </w:p>
    <w:p w:rsidR="00BD03A7" w:rsidRDefault="00BD03A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1576</w:t>
      </w:r>
    </w:p>
    <w:p w:rsidR="00BD03A7" w:rsidRDefault="00BD03A7">
      <w:pPr>
        <w:pStyle w:val="TOC4"/>
        <w:rPr>
          <w:rFonts w:asciiTheme="minorHAnsi" w:eastAsiaTheme="minorEastAsia" w:hAnsiTheme="minorHAnsi" w:cstheme="minorBidi"/>
          <w:sz w:val="22"/>
          <w:szCs w:val="22"/>
        </w:rPr>
      </w:pPr>
      <w:r w:rsidRPr="00BD03A7">
        <w:t>A.8.1.27.1</w:t>
      </w:r>
      <w:r w:rsidRPr="00BD03A7">
        <w:rPr>
          <w:rFonts w:asciiTheme="minorHAnsi" w:eastAsiaTheme="minorEastAsia" w:hAnsiTheme="minorHAnsi" w:cstheme="minorBidi"/>
          <w:sz w:val="22"/>
          <w:szCs w:val="22"/>
        </w:rPr>
        <w:tab/>
      </w:r>
      <w:r w:rsidRPr="006510E2">
        <w:rPr>
          <w:snapToGrid w:val="0"/>
        </w:rPr>
        <w:t>Test Purpose and Environment</w:t>
      </w:r>
      <w:r>
        <w:tab/>
        <w:t>1576</w:t>
      </w:r>
    </w:p>
    <w:p w:rsidR="00BD03A7" w:rsidRDefault="00BD03A7">
      <w:pPr>
        <w:pStyle w:val="TOC4"/>
        <w:rPr>
          <w:rFonts w:asciiTheme="minorHAnsi" w:eastAsiaTheme="minorEastAsia" w:hAnsiTheme="minorHAnsi" w:cstheme="minorBidi"/>
          <w:sz w:val="22"/>
          <w:szCs w:val="22"/>
        </w:rPr>
      </w:pPr>
      <w:r w:rsidRPr="00BD03A7">
        <w:t>A.8.1.27.2</w:t>
      </w:r>
      <w:r w:rsidRPr="00BD03A7">
        <w:rPr>
          <w:rFonts w:asciiTheme="minorHAnsi" w:eastAsiaTheme="minorEastAsia" w:hAnsiTheme="minorHAnsi" w:cstheme="minorBidi"/>
          <w:sz w:val="22"/>
          <w:szCs w:val="22"/>
        </w:rPr>
        <w:tab/>
      </w:r>
      <w:r w:rsidRPr="006510E2">
        <w:rPr>
          <w:snapToGrid w:val="0"/>
        </w:rPr>
        <w:t>Test Requirements</w:t>
      </w:r>
      <w:r>
        <w:tab/>
        <w:t>1578</w:t>
      </w:r>
    </w:p>
    <w:p w:rsidR="00BD03A7" w:rsidRDefault="00BD03A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1578</w:t>
      </w:r>
    </w:p>
    <w:p w:rsidR="00BD03A7" w:rsidRDefault="00BD03A7">
      <w:pPr>
        <w:pStyle w:val="TOC4"/>
        <w:rPr>
          <w:rFonts w:asciiTheme="minorHAnsi" w:eastAsiaTheme="minorEastAsia" w:hAnsiTheme="minorHAnsi" w:cstheme="minorBidi"/>
          <w:sz w:val="22"/>
          <w:szCs w:val="22"/>
        </w:rPr>
      </w:pPr>
      <w:r w:rsidRPr="00BD03A7">
        <w:t>A.8.1.28.</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1578</w:t>
      </w:r>
    </w:p>
    <w:p w:rsidR="00BD03A7" w:rsidRDefault="00BD03A7">
      <w:pPr>
        <w:pStyle w:val="TOC4"/>
        <w:rPr>
          <w:rFonts w:asciiTheme="minorHAnsi" w:eastAsiaTheme="minorEastAsia" w:hAnsiTheme="minorHAnsi" w:cstheme="minorBidi"/>
          <w:sz w:val="22"/>
          <w:szCs w:val="22"/>
        </w:rPr>
      </w:pPr>
      <w:r w:rsidRPr="00BD03A7">
        <w:t>A.8.1.28.2</w:t>
      </w:r>
      <w:r w:rsidRPr="00BD03A7">
        <w:rPr>
          <w:rFonts w:asciiTheme="minorHAnsi" w:eastAsiaTheme="minorEastAsia" w:hAnsiTheme="minorHAnsi" w:cstheme="minorBidi"/>
          <w:sz w:val="22"/>
          <w:szCs w:val="22"/>
        </w:rPr>
        <w:tab/>
      </w:r>
      <w:r w:rsidRPr="006510E2">
        <w:rPr>
          <w:snapToGrid w:val="0"/>
        </w:rPr>
        <w:t>Test Requirements</w:t>
      </w:r>
      <w:r>
        <w:tab/>
        <w:t>1580</w:t>
      </w:r>
    </w:p>
    <w:p w:rsidR="00BD03A7" w:rsidRDefault="00BD03A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1580</w:t>
      </w:r>
    </w:p>
    <w:p w:rsidR="00BD03A7" w:rsidRDefault="00BD03A7">
      <w:pPr>
        <w:pStyle w:val="TOC4"/>
        <w:rPr>
          <w:rFonts w:asciiTheme="minorHAnsi" w:eastAsiaTheme="minorEastAsia" w:hAnsiTheme="minorHAnsi" w:cstheme="minorBidi"/>
          <w:sz w:val="22"/>
          <w:szCs w:val="22"/>
        </w:rPr>
      </w:pPr>
      <w:r w:rsidRPr="00BD03A7">
        <w:t>A.8.1.29.1</w:t>
      </w:r>
      <w:r w:rsidRPr="00BD03A7">
        <w:rPr>
          <w:rFonts w:asciiTheme="minorHAnsi" w:eastAsiaTheme="minorEastAsia" w:hAnsiTheme="minorHAnsi" w:cstheme="minorBidi"/>
          <w:sz w:val="22"/>
          <w:szCs w:val="22"/>
        </w:rPr>
        <w:tab/>
      </w:r>
      <w:r w:rsidRPr="006510E2">
        <w:rPr>
          <w:snapToGrid w:val="0"/>
        </w:rPr>
        <w:t>Test Purpose and Environment</w:t>
      </w:r>
      <w:r>
        <w:tab/>
        <w:t>1580</w:t>
      </w:r>
    </w:p>
    <w:p w:rsidR="00BD03A7" w:rsidRDefault="00BD03A7">
      <w:pPr>
        <w:pStyle w:val="TOC4"/>
        <w:rPr>
          <w:rFonts w:asciiTheme="minorHAnsi" w:eastAsiaTheme="minorEastAsia" w:hAnsiTheme="minorHAnsi" w:cstheme="minorBidi"/>
          <w:sz w:val="22"/>
          <w:szCs w:val="22"/>
        </w:rPr>
      </w:pPr>
      <w:r w:rsidRPr="00BD03A7">
        <w:t>A.8.1.29.2</w:t>
      </w:r>
      <w:r w:rsidRPr="00BD03A7">
        <w:rPr>
          <w:rFonts w:asciiTheme="minorHAnsi" w:eastAsiaTheme="minorEastAsia" w:hAnsiTheme="minorHAnsi" w:cstheme="minorBidi"/>
          <w:sz w:val="22"/>
          <w:szCs w:val="22"/>
        </w:rPr>
        <w:tab/>
      </w:r>
      <w:r w:rsidRPr="006510E2">
        <w:rPr>
          <w:snapToGrid w:val="0"/>
        </w:rPr>
        <w:t>Test Requirements</w:t>
      </w:r>
      <w:r>
        <w:tab/>
        <w:t>1582</w:t>
      </w:r>
    </w:p>
    <w:p w:rsidR="00BD03A7" w:rsidRDefault="00BD03A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1583</w:t>
      </w:r>
    </w:p>
    <w:p w:rsidR="00BD03A7" w:rsidRDefault="00BD03A7">
      <w:pPr>
        <w:pStyle w:val="TOC4"/>
        <w:rPr>
          <w:rFonts w:asciiTheme="minorHAnsi" w:eastAsiaTheme="minorEastAsia" w:hAnsiTheme="minorHAnsi" w:cstheme="minorBidi"/>
          <w:sz w:val="22"/>
          <w:szCs w:val="22"/>
        </w:rPr>
      </w:pPr>
      <w:r w:rsidRPr="00BD03A7">
        <w:t>A.8.1.30.</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1583</w:t>
      </w:r>
    </w:p>
    <w:p w:rsidR="00BD03A7" w:rsidRDefault="00BD03A7">
      <w:pPr>
        <w:pStyle w:val="TOC4"/>
        <w:rPr>
          <w:rFonts w:asciiTheme="minorHAnsi" w:eastAsiaTheme="minorEastAsia" w:hAnsiTheme="minorHAnsi" w:cstheme="minorBidi"/>
          <w:sz w:val="22"/>
          <w:szCs w:val="22"/>
        </w:rPr>
      </w:pPr>
      <w:r w:rsidRPr="00BD03A7">
        <w:t>A.8.1.30.2</w:t>
      </w:r>
      <w:r w:rsidRPr="00BD03A7">
        <w:rPr>
          <w:rFonts w:asciiTheme="minorHAnsi" w:eastAsiaTheme="minorEastAsia" w:hAnsiTheme="minorHAnsi" w:cstheme="minorBidi"/>
          <w:sz w:val="22"/>
          <w:szCs w:val="22"/>
        </w:rPr>
        <w:tab/>
      </w:r>
      <w:r w:rsidRPr="006510E2">
        <w:rPr>
          <w:snapToGrid w:val="0"/>
        </w:rPr>
        <w:t>Test Requirements</w:t>
      </w:r>
      <w:r>
        <w:tab/>
        <w:t>1585</w:t>
      </w:r>
    </w:p>
    <w:p w:rsidR="00BD03A7" w:rsidRDefault="00BD03A7">
      <w:pPr>
        <w:pStyle w:val="TOC3"/>
        <w:rPr>
          <w:rFonts w:asciiTheme="minorHAnsi" w:eastAsiaTheme="minorEastAsia" w:hAnsiTheme="minorHAnsi" w:cstheme="minorBidi"/>
          <w:sz w:val="22"/>
          <w:szCs w:val="22"/>
        </w:rPr>
      </w:pPr>
      <w:r w:rsidRPr="00BD03A7">
        <w:t>A.8.1.31 E-UTRAN FDD-FDD intra-frequency event triggered reporting under fading propagation conditions in asynchronous cells for Cat-M1 UE in CEModeB</w:t>
      </w:r>
      <w:r w:rsidRPr="00BD03A7">
        <w:tab/>
      </w:r>
      <w:r>
        <w:t>1585</w:t>
      </w:r>
    </w:p>
    <w:p w:rsidR="00BD03A7" w:rsidRDefault="00BD03A7">
      <w:pPr>
        <w:pStyle w:val="TOC4"/>
        <w:rPr>
          <w:rFonts w:asciiTheme="minorHAnsi" w:eastAsiaTheme="minorEastAsia" w:hAnsiTheme="minorHAnsi" w:cstheme="minorBidi"/>
          <w:sz w:val="22"/>
          <w:szCs w:val="22"/>
        </w:rPr>
      </w:pPr>
      <w:r w:rsidRPr="00BD03A7">
        <w:t>A.8.1.31.1</w:t>
      </w:r>
      <w:r w:rsidRPr="00BD03A7">
        <w:rPr>
          <w:rFonts w:asciiTheme="minorHAnsi" w:eastAsiaTheme="minorEastAsia" w:hAnsiTheme="minorHAnsi"/>
          <w:sz w:val="22"/>
          <w:szCs w:val="22"/>
        </w:rPr>
        <w:tab/>
      </w:r>
      <w:r w:rsidRPr="006510E2">
        <w:rPr>
          <w:rFonts w:cs="v4.2.0"/>
          <w:snapToGrid w:val="0"/>
        </w:rPr>
        <w:t>Test Purpose and Environment</w:t>
      </w:r>
      <w:r>
        <w:tab/>
        <w:t>1585</w:t>
      </w:r>
    </w:p>
    <w:p w:rsidR="00BD03A7" w:rsidRDefault="00BD03A7">
      <w:pPr>
        <w:pStyle w:val="TOC4"/>
        <w:rPr>
          <w:rFonts w:asciiTheme="minorHAnsi" w:eastAsiaTheme="minorEastAsia" w:hAnsiTheme="minorHAnsi" w:cstheme="minorBidi"/>
          <w:sz w:val="22"/>
          <w:szCs w:val="22"/>
        </w:rPr>
      </w:pPr>
      <w:r w:rsidRPr="00BD03A7">
        <w:t>A.8.1.31.2</w:t>
      </w:r>
      <w:r w:rsidRPr="00BD03A7">
        <w:rPr>
          <w:rFonts w:asciiTheme="minorHAnsi" w:eastAsiaTheme="minorEastAsia" w:hAnsiTheme="minorHAnsi"/>
          <w:sz w:val="22"/>
          <w:szCs w:val="22"/>
        </w:rPr>
        <w:tab/>
      </w:r>
      <w:r w:rsidRPr="006510E2">
        <w:rPr>
          <w:rFonts w:cs="v4.2.0"/>
          <w:snapToGrid w:val="0"/>
        </w:rPr>
        <w:t>Test Requirements</w:t>
      </w:r>
      <w:r>
        <w:tab/>
        <w:t>1587</w:t>
      </w:r>
    </w:p>
    <w:p w:rsidR="00BD03A7" w:rsidRDefault="00BD03A7">
      <w:pPr>
        <w:pStyle w:val="TOC3"/>
        <w:rPr>
          <w:rFonts w:asciiTheme="minorHAnsi" w:eastAsiaTheme="minorEastAsia" w:hAnsiTheme="minorHAnsi" w:cstheme="minorBidi"/>
          <w:sz w:val="22"/>
          <w:szCs w:val="22"/>
        </w:rPr>
      </w:pPr>
      <w:r w:rsidRPr="00BD03A7">
        <w:t xml:space="preserve">A.8.1.32 E-UTRAN FDD-FDD intra-frequency event triggered reporting under fading propagation conditions in synchronous cells for Cat-M1 UE in </w:t>
      </w:r>
      <w:r w:rsidRPr="00BD03A7">
        <w:rPr>
          <w:lang w:eastAsia="zh-CN"/>
        </w:rPr>
        <w:t>CEModeB</w:t>
      </w:r>
      <w:r w:rsidRPr="00BD03A7">
        <w:tab/>
      </w:r>
      <w:r>
        <w:t>1588</w:t>
      </w:r>
    </w:p>
    <w:p w:rsidR="00BD03A7" w:rsidRDefault="00BD03A7">
      <w:pPr>
        <w:pStyle w:val="TOC4"/>
        <w:rPr>
          <w:rFonts w:asciiTheme="minorHAnsi" w:eastAsiaTheme="minorEastAsia" w:hAnsiTheme="minorHAnsi" w:cstheme="minorBidi"/>
          <w:sz w:val="22"/>
          <w:szCs w:val="22"/>
        </w:rPr>
      </w:pPr>
      <w:r w:rsidRPr="00BD03A7">
        <w:t>A.8.1.32.1</w:t>
      </w:r>
      <w:r w:rsidRPr="00BD03A7">
        <w:rPr>
          <w:rFonts w:asciiTheme="minorHAnsi" w:eastAsiaTheme="minorEastAsia" w:hAnsiTheme="minorHAnsi"/>
          <w:sz w:val="22"/>
          <w:szCs w:val="22"/>
        </w:rPr>
        <w:tab/>
      </w:r>
      <w:r w:rsidRPr="006510E2">
        <w:rPr>
          <w:rFonts w:cs="v4.2.0"/>
          <w:snapToGrid w:val="0"/>
        </w:rPr>
        <w:t>Test Purpose and Environment</w:t>
      </w:r>
      <w:r>
        <w:tab/>
        <w:t>1588</w:t>
      </w:r>
    </w:p>
    <w:p w:rsidR="00BD03A7" w:rsidRDefault="00BD03A7">
      <w:pPr>
        <w:pStyle w:val="TOC4"/>
        <w:rPr>
          <w:rFonts w:asciiTheme="minorHAnsi" w:eastAsiaTheme="minorEastAsia" w:hAnsiTheme="minorHAnsi" w:cstheme="minorBidi"/>
          <w:sz w:val="22"/>
          <w:szCs w:val="22"/>
        </w:rPr>
      </w:pPr>
      <w:r w:rsidRPr="00BD03A7">
        <w:t>A.8.1.32.2</w:t>
      </w:r>
      <w:r w:rsidRPr="00BD03A7">
        <w:rPr>
          <w:rFonts w:asciiTheme="minorHAnsi" w:eastAsiaTheme="minorEastAsia" w:hAnsiTheme="minorHAnsi"/>
          <w:sz w:val="22"/>
          <w:szCs w:val="22"/>
        </w:rPr>
        <w:tab/>
      </w:r>
      <w:r w:rsidRPr="006510E2">
        <w:rPr>
          <w:rFonts w:cs="v4.2.0"/>
          <w:snapToGrid w:val="0"/>
        </w:rPr>
        <w:t>Test Requirements</w:t>
      </w:r>
      <w:r>
        <w:tab/>
        <w:t>1589</w:t>
      </w:r>
    </w:p>
    <w:p w:rsidR="00BD03A7" w:rsidRDefault="00BD03A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1590</w:t>
      </w:r>
    </w:p>
    <w:p w:rsidR="00BD03A7" w:rsidRDefault="00BD03A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1590</w:t>
      </w:r>
    </w:p>
    <w:p w:rsidR="00BD03A7" w:rsidRDefault="00BD03A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1591</w:t>
      </w:r>
    </w:p>
    <w:p w:rsidR="00BD03A7" w:rsidRDefault="00BD03A7">
      <w:pPr>
        <w:pStyle w:val="TOC3"/>
        <w:rPr>
          <w:rFonts w:asciiTheme="minorHAnsi" w:eastAsiaTheme="minorEastAsia" w:hAnsiTheme="minorHAnsi" w:cstheme="minorBidi"/>
          <w:sz w:val="22"/>
          <w:szCs w:val="22"/>
        </w:rPr>
      </w:pPr>
      <w:r w:rsidRPr="00BD03A7">
        <w:t>A.8.1.34</w:t>
      </w:r>
      <w:r w:rsidRPr="00BD03A7">
        <w:rPr>
          <w:rFonts w:asciiTheme="minorHAnsi" w:eastAsiaTheme="minorEastAsia" w:hAnsiTheme="minorHAnsi"/>
          <w:sz w:val="22"/>
          <w:szCs w:val="22"/>
        </w:rPr>
        <w:tab/>
      </w:r>
      <w:r w:rsidRPr="006510E2">
        <w:rPr>
          <w:rFonts w:cs="v4.2.0"/>
        </w:rPr>
        <w:t xml:space="preserve">E-UTRAN HD-FDD intra-frequency event triggered reporting under fading propagation conditions in synchronous cells for Cat-M1 UE in </w:t>
      </w:r>
      <w:r w:rsidRPr="006510E2">
        <w:rPr>
          <w:rFonts w:cs="v4.2.0"/>
          <w:lang w:eastAsia="zh-CN"/>
        </w:rPr>
        <w:t>CEModeB</w:t>
      </w:r>
      <w:r>
        <w:tab/>
        <w:t>1592</w:t>
      </w:r>
    </w:p>
    <w:p w:rsidR="00BD03A7" w:rsidRDefault="00BD03A7">
      <w:pPr>
        <w:pStyle w:val="TOC4"/>
        <w:rPr>
          <w:rFonts w:asciiTheme="minorHAnsi" w:eastAsiaTheme="minorEastAsia" w:hAnsiTheme="minorHAnsi" w:cstheme="minorBidi"/>
          <w:sz w:val="22"/>
          <w:szCs w:val="22"/>
        </w:rPr>
      </w:pPr>
      <w:r w:rsidRPr="00BD03A7">
        <w:t>A.8.1.34.1</w:t>
      </w:r>
      <w:r w:rsidRPr="00BD03A7">
        <w:rPr>
          <w:rFonts w:asciiTheme="minorHAnsi" w:eastAsiaTheme="minorEastAsia" w:hAnsiTheme="minorHAnsi"/>
          <w:sz w:val="22"/>
          <w:szCs w:val="22"/>
        </w:rPr>
        <w:tab/>
      </w:r>
      <w:r w:rsidRPr="006510E2">
        <w:rPr>
          <w:rFonts w:cs="v4.2.0"/>
          <w:snapToGrid w:val="0"/>
        </w:rPr>
        <w:t>Test Purpose and Environment</w:t>
      </w:r>
      <w:r>
        <w:tab/>
        <w:t>1592</w:t>
      </w:r>
    </w:p>
    <w:p w:rsidR="00BD03A7" w:rsidRDefault="00BD03A7">
      <w:pPr>
        <w:pStyle w:val="TOC4"/>
        <w:rPr>
          <w:rFonts w:asciiTheme="minorHAnsi" w:eastAsiaTheme="minorEastAsia" w:hAnsiTheme="minorHAnsi" w:cstheme="minorBidi"/>
          <w:sz w:val="22"/>
          <w:szCs w:val="22"/>
        </w:rPr>
      </w:pPr>
      <w:r w:rsidRPr="00BD03A7">
        <w:t>A.8.1.34.2</w:t>
      </w:r>
      <w:r w:rsidRPr="00BD03A7">
        <w:rPr>
          <w:rFonts w:asciiTheme="minorHAnsi" w:eastAsiaTheme="minorEastAsia" w:hAnsiTheme="minorHAnsi"/>
          <w:sz w:val="22"/>
          <w:szCs w:val="22"/>
        </w:rPr>
        <w:tab/>
      </w:r>
      <w:r w:rsidRPr="006510E2">
        <w:rPr>
          <w:rFonts w:cs="v4.2.0"/>
          <w:snapToGrid w:val="0"/>
        </w:rPr>
        <w:t>Test Requirements</w:t>
      </w:r>
      <w:r>
        <w:tab/>
        <w:t>1593</w:t>
      </w:r>
    </w:p>
    <w:p w:rsidR="00BD03A7" w:rsidRDefault="00BD03A7">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1594</w:t>
      </w:r>
    </w:p>
    <w:p w:rsidR="00BD03A7" w:rsidRDefault="00BD03A7">
      <w:pPr>
        <w:pStyle w:val="TOC4"/>
        <w:rPr>
          <w:rFonts w:asciiTheme="minorHAnsi" w:eastAsiaTheme="minorEastAsia" w:hAnsiTheme="minorHAnsi" w:cstheme="minorBidi"/>
          <w:sz w:val="22"/>
          <w:szCs w:val="22"/>
        </w:rPr>
      </w:pPr>
      <w:r w:rsidRPr="00BD03A7">
        <w:t>A.8.1.35.1</w:t>
      </w:r>
      <w:r w:rsidRPr="00BD03A7">
        <w:rPr>
          <w:rFonts w:asciiTheme="minorHAnsi" w:eastAsiaTheme="minorEastAsia" w:hAnsiTheme="minorHAnsi" w:cstheme="minorBidi"/>
          <w:sz w:val="22"/>
          <w:szCs w:val="22"/>
        </w:rPr>
        <w:tab/>
      </w:r>
      <w:r w:rsidRPr="006510E2">
        <w:rPr>
          <w:snapToGrid w:val="0"/>
        </w:rPr>
        <w:t>Test Purpose and Environment</w:t>
      </w:r>
      <w:r>
        <w:tab/>
        <w:t>1594</w:t>
      </w:r>
    </w:p>
    <w:p w:rsidR="00BD03A7" w:rsidRDefault="00BD03A7">
      <w:pPr>
        <w:pStyle w:val="TOC4"/>
        <w:rPr>
          <w:rFonts w:asciiTheme="minorHAnsi" w:eastAsiaTheme="minorEastAsia" w:hAnsiTheme="minorHAnsi" w:cstheme="minorBidi"/>
          <w:sz w:val="22"/>
          <w:szCs w:val="22"/>
        </w:rPr>
      </w:pPr>
      <w:r w:rsidRPr="00BD03A7">
        <w:t>A.8.1.35.2</w:t>
      </w:r>
      <w:r w:rsidRPr="00BD03A7">
        <w:rPr>
          <w:rFonts w:asciiTheme="minorHAnsi" w:eastAsiaTheme="minorEastAsia" w:hAnsiTheme="minorHAnsi" w:cstheme="minorBidi"/>
          <w:sz w:val="22"/>
          <w:szCs w:val="22"/>
        </w:rPr>
        <w:tab/>
      </w:r>
      <w:r w:rsidRPr="006510E2">
        <w:rPr>
          <w:snapToGrid w:val="0"/>
        </w:rPr>
        <w:t>Test Requirements</w:t>
      </w:r>
      <w:r>
        <w:tab/>
        <w:t>1595</w:t>
      </w:r>
    </w:p>
    <w:p w:rsidR="00BD03A7" w:rsidRDefault="00BD03A7">
      <w:pPr>
        <w:pStyle w:val="TOC3"/>
        <w:rPr>
          <w:rFonts w:asciiTheme="minorHAnsi" w:eastAsiaTheme="minorEastAsia" w:hAnsiTheme="minorHAnsi" w:cstheme="minorBidi"/>
          <w:sz w:val="22"/>
          <w:szCs w:val="22"/>
        </w:rPr>
      </w:pPr>
      <w:r w:rsidRPr="00BD03A7">
        <w:t>A.8.1.36</w:t>
      </w:r>
      <w:r w:rsidRPr="00BD03A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1596</w:t>
      </w:r>
    </w:p>
    <w:p w:rsidR="00BD03A7" w:rsidRDefault="00BD03A7">
      <w:pPr>
        <w:pStyle w:val="TOC4"/>
        <w:rPr>
          <w:rFonts w:asciiTheme="minorHAnsi" w:eastAsiaTheme="minorEastAsia" w:hAnsiTheme="minorHAnsi" w:cstheme="minorBidi"/>
          <w:sz w:val="22"/>
          <w:szCs w:val="22"/>
        </w:rPr>
      </w:pPr>
      <w:r w:rsidRPr="00BD03A7">
        <w:t>A.8.1.36.1</w:t>
      </w:r>
      <w:r w:rsidRPr="00BD03A7">
        <w:rPr>
          <w:rFonts w:asciiTheme="minorHAnsi" w:eastAsiaTheme="minorEastAsia" w:hAnsiTheme="minorHAnsi" w:cstheme="minorBidi"/>
          <w:sz w:val="22"/>
          <w:szCs w:val="22"/>
        </w:rPr>
        <w:tab/>
      </w:r>
      <w:r w:rsidRPr="006510E2">
        <w:rPr>
          <w:snapToGrid w:val="0"/>
        </w:rPr>
        <w:t>Test Purpose and Environment</w:t>
      </w:r>
      <w:r>
        <w:tab/>
        <w:t>1596</w:t>
      </w:r>
    </w:p>
    <w:p w:rsidR="00BD03A7" w:rsidRDefault="00BD03A7">
      <w:pPr>
        <w:pStyle w:val="TOC4"/>
        <w:rPr>
          <w:rFonts w:asciiTheme="minorHAnsi" w:eastAsiaTheme="minorEastAsia" w:hAnsiTheme="minorHAnsi" w:cstheme="minorBidi"/>
          <w:sz w:val="22"/>
          <w:szCs w:val="22"/>
        </w:rPr>
      </w:pPr>
      <w:r w:rsidRPr="00BD03A7">
        <w:t>A.8.1.36.2</w:t>
      </w:r>
      <w:r w:rsidRPr="00BD03A7">
        <w:rPr>
          <w:rFonts w:asciiTheme="minorHAnsi" w:eastAsiaTheme="minorEastAsia" w:hAnsiTheme="minorHAnsi" w:cstheme="minorBidi"/>
          <w:sz w:val="22"/>
          <w:szCs w:val="22"/>
        </w:rPr>
        <w:tab/>
      </w:r>
      <w:r w:rsidRPr="006510E2">
        <w:rPr>
          <w:snapToGrid w:val="0"/>
        </w:rPr>
        <w:t>Test Requirements</w:t>
      </w:r>
      <w:r>
        <w:tab/>
        <w:t>1597</w:t>
      </w:r>
    </w:p>
    <w:p w:rsidR="00BD03A7" w:rsidRDefault="00BD03A7">
      <w:pPr>
        <w:pStyle w:val="TOC3"/>
        <w:rPr>
          <w:rFonts w:asciiTheme="minorHAnsi" w:eastAsiaTheme="minorEastAsia" w:hAnsiTheme="minorHAnsi" w:cstheme="minorBidi"/>
          <w:sz w:val="22"/>
          <w:szCs w:val="22"/>
        </w:rPr>
      </w:pPr>
      <w:r w:rsidRPr="00BD03A7">
        <w:t>A.8.1.37</w:t>
      </w:r>
      <w:r w:rsidRPr="00BD03A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1598</w:t>
      </w:r>
    </w:p>
    <w:p w:rsidR="00BD03A7" w:rsidRDefault="00BD03A7">
      <w:pPr>
        <w:pStyle w:val="TOC4"/>
        <w:rPr>
          <w:rFonts w:asciiTheme="minorHAnsi" w:eastAsiaTheme="minorEastAsia" w:hAnsiTheme="minorHAnsi" w:cstheme="minorBidi"/>
          <w:sz w:val="22"/>
          <w:szCs w:val="22"/>
        </w:rPr>
      </w:pPr>
      <w:r w:rsidRPr="00BD03A7">
        <w:t>A.8.1.37.1</w:t>
      </w:r>
      <w:r w:rsidRPr="00BD03A7">
        <w:rPr>
          <w:rFonts w:asciiTheme="minorHAnsi" w:eastAsiaTheme="minorEastAsia" w:hAnsiTheme="minorHAnsi" w:cstheme="minorBidi"/>
          <w:sz w:val="22"/>
          <w:szCs w:val="22"/>
        </w:rPr>
        <w:tab/>
      </w:r>
      <w:r w:rsidRPr="006510E2">
        <w:rPr>
          <w:snapToGrid w:val="0"/>
        </w:rPr>
        <w:t>Test Purpose and Environment</w:t>
      </w:r>
      <w:r>
        <w:tab/>
        <w:t>1598</w:t>
      </w:r>
    </w:p>
    <w:p w:rsidR="00BD03A7" w:rsidRDefault="00BD03A7">
      <w:pPr>
        <w:pStyle w:val="TOC4"/>
        <w:rPr>
          <w:rFonts w:asciiTheme="minorHAnsi" w:eastAsiaTheme="minorEastAsia" w:hAnsiTheme="minorHAnsi" w:cstheme="minorBidi"/>
          <w:sz w:val="22"/>
          <w:szCs w:val="22"/>
        </w:rPr>
      </w:pPr>
      <w:r w:rsidRPr="00BD03A7">
        <w:t>A.8.1.37.2</w:t>
      </w:r>
      <w:r w:rsidRPr="00BD03A7">
        <w:rPr>
          <w:rFonts w:asciiTheme="minorHAnsi" w:eastAsiaTheme="minorEastAsia" w:hAnsiTheme="minorHAnsi" w:cstheme="minorBidi"/>
          <w:sz w:val="22"/>
          <w:szCs w:val="22"/>
        </w:rPr>
        <w:tab/>
      </w:r>
      <w:r w:rsidRPr="006510E2">
        <w:rPr>
          <w:snapToGrid w:val="0"/>
        </w:rPr>
        <w:t>Test Requirements</w:t>
      </w:r>
      <w:r>
        <w:tab/>
        <w:t>1600</w:t>
      </w:r>
    </w:p>
    <w:p w:rsidR="00BD03A7" w:rsidRDefault="00BD03A7">
      <w:pPr>
        <w:pStyle w:val="TOC3"/>
        <w:rPr>
          <w:rFonts w:asciiTheme="minorHAnsi" w:eastAsiaTheme="minorEastAsia" w:hAnsiTheme="minorHAnsi" w:cstheme="minorBidi"/>
          <w:sz w:val="22"/>
          <w:szCs w:val="22"/>
        </w:rPr>
      </w:pPr>
      <w:r w:rsidRPr="00BD03A7">
        <w:t>A.8.1.38</w:t>
      </w:r>
      <w:r w:rsidRPr="00BD03A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1600</w:t>
      </w:r>
    </w:p>
    <w:p w:rsidR="00BD03A7" w:rsidRDefault="00BD03A7">
      <w:pPr>
        <w:pStyle w:val="TOC4"/>
        <w:rPr>
          <w:rFonts w:asciiTheme="minorHAnsi" w:eastAsiaTheme="minorEastAsia" w:hAnsiTheme="minorHAnsi" w:cstheme="minorBidi"/>
          <w:sz w:val="22"/>
          <w:szCs w:val="22"/>
        </w:rPr>
      </w:pPr>
      <w:r w:rsidRPr="00BD03A7">
        <w:t>A.8.1.38.1</w:t>
      </w:r>
      <w:r w:rsidRPr="00BD03A7">
        <w:rPr>
          <w:rFonts w:asciiTheme="minorHAnsi" w:eastAsiaTheme="minorEastAsia" w:hAnsiTheme="minorHAnsi" w:cstheme="minorBidi"/>
          <w:sz w:val="22"/>
          <w:szCs w:val="22"/>
        </w:rPr>
        <w:tab/>
      </w:r>
      <w:r w:rsidRPr="006510E2">
        <w:rPr>
          <w:snapToGrid w:val="0"/>
        </w:rPr>
        <w:t>Test Purpose and Environment</w:t>
      </w:r>
      <w:r>
        <w:tab/>
        <w:t>1600</w:t>
      </w:r>
    </w:p>
    <w:p w:rsidR="00BD03A7" w:rsidRDefault="00BD03A7">
      <w:pPr>
        <w:pStyle w:val="TOC4"/>
        <w:rPr>
          <w:rFonts w:asciiTheme="minorHAnsi" w:eastAsiaTheme="minorEastAsia" w:hAnsiTheme="minorHAnsi" w:cstheme="minorBidi"/>
          <w:sz w:val="22"/>
          <w:szCs w:val="22"/>
        </w:rPr>
      </w:pPr>
      <w:r w:rsidRPr="00BD03A7">
        <w:t>A.8.1.38.2</w:t>
      </w:r>
      <w:r w:rsidRPr="00BD03A7">
        <w:rPr>
          <w:rFonts w:asciiTheme="minorHAnsi" w:eastAsiaTheme="minorEastAsia" w:hAnsiTheme="minorHAnsi" w:cstheme="minorBidi"/>
          <w:sz w:val="22"/>
          <w:szCs w:val="22"/>
        </w:rPr>
        <w:tab/>
      </w:r>
      <w:r w:rsidRPr="006510E2">
        <w:rPr>
          <w:snapToGrid w:val="0"/>
        </w:rPr>
        <w:t>Test Requirements</w:t>
      </w:r>
      <w:r>
        <w:tab/>
        <w:t>1601</w:t>
      </w:r>
    </w:p>
    <w:p w:rsidR="00BD03A7" w:rsidRDefault="00BD03A7">
      <w:pPr>
        <w:pStyle w:val="TOC3"/>
        <w:rPr>
          <w:rFonts w:asciiTheme="minorHAnsi" w:eastAsiaTheme="minorEastAsia" w:hAnsiTheme="minorHAnsi" w:cstheme="minorBidi"/>
          <w:sz w:val="22"/>
          <w:szCs w:val="22"/>
        </w:rPr>
      </w:pPr>
      <w:r w:rsidRPr="00BD03A7">
        <w:t>A.8.1.39</w:t>
      </w:r>
      <w:r w:rsidRPr="00BD03A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rsidR="00BD03A7" w:rsidRDefault="00BD03A7">
      <w:pPr>
        <w:pStyle w:val="TOC4"/>
        <w:rPr>
          <w:rFonts w:asciiTheme="minorHAnsi" w:eastAsiaTheme="minorEastAsia" w:hAnsiTheme="minorHAnsi" w:cstheme="minorBidi"/>
          <w:sz w:val="22"/>
          <w:szCs w:val="22"/>
        </w:rPr>
      </w:pPr>
      <w:r w:rsidRPr="00BD03A7">
        <w:t>A.8.1.39.1</w:t>
      </w:r>
      <w:r w:rsidRPr="00BD03A7">
        <w:rPr>
          <w:rFonts w:asciiTheme="minorHAnsi" w:eastAsiaTheme="minorEastAsia" w:hAnsiTheme="minorHAnsi" w:cstheme="minorBidi"/>
          <w:sz w:val="22"/>
          <w:szCs w:val="22"/>
        </w:rPr>
        <w:tab/>
      </w:r>
      <w:r w:rsidRPr="006510E2">
        <w:rPr>
          <w:snapToGrid w:val="0"/>
        </w:rPr>
        <w:t>Test Purpose and Environment</w:t>
      </w:r>
      <w:r>
        <w:tab/>
        <w:t>1602</w:t>
      </w:r>
    </w:p>
    <w:p w:rsidR="00BD03A7" w:rsidRDefault="00BD03A7">
      <w:pPr>
        <w:pStyle w:val="TOC4"/>
        <w:rPr>
          <w:rFonts w:asciiTheme="minorHAnsi" w:eastAsiaTheme="minorEastAsia" w:hAnsiTheme="minorHAnsi" w:cstheme="minorBidi"/>
          <w:sz w:val="22"/>
          <w:szCs w:val="22"/>
        </w:rPr>
      </w:pPr>
      <w:r w:rsidRPr="00BD03A7">
        <w:t>A.8.1.39.2</w:t>
      </w:r>
      <w:r w:rsidRPr="00BD03A7">
        <w:rPr>
          <w:rFonts w:asciiTheme="minorHAnsi" w:eastAsiaTheme="minorEastAsia" w:hAnsiTheme="minorHAnsi" w:cstheme="minorBidi"/>
          <w:sz w:val="22"/>
          <w:szCs w:val="22"/>
        </w:rPr>
        <w:tab/>
      </w:r>
      <w:r w:rsidRPr="006510E2">
        <w:rPr>
          <w:snapToGrid w:val="0"/>
        </w:rPr>
        <w:t>Test Requirements</w:t>
      </w:r>
      <w:r>
        <w:tab/>
        <w:t>1604</w:t>
      </w:r>
    </w:p>
    <w:p w:rsidR="00BD03A7" w:rsidRDefault="00BD03A7">
      <w:pPr>
        <w:pStyle w:val="TOC3"/>
        <w:rPr>
          <w:rFonts w:asciiTheme="minorHAnsi" w:eastAsiaTheme="minorEastAsia" w:hAnsiTheme="minorHAnsi" w:cstheme="minorBidi"/>
          <w:sz w:val="22"/>
          <w:szCs w:val="22"/>
        </w:rPr>
      </w:pPr>
      <w:r w:rsidRPr="00BD03A7">
        <w:t>A.8.1.40</w:t>
      </w:r>
      <w:r w:rsidRPr="00BD03A7">
        <w:rPr>
          <w:rFonts w:asciiTheme="minorHAnsi" w:eastAsiaTheme="minorEastAsia" w:hAnsiTheme="minorHAnsi"/>
          <w:sz w:val="22"/>
          <w:szCs w:val="22"/>
        </w:rPr>
        <w:tab/>
      </w:r>
      <w:r w:rsidRPr="006510E2">
        <w:rPr>
          <w:rFonts w:cs="Arial"/>
        </w:rPr>
        <w:t xml:space="preserve">E-UTRAN FDD-FDD intra-frequency event triggered reporting with DRX for UE configured with </w:t>
      </w:r>
      <w:r w:rsidRPr="006510E2">
        <w:rPr>
          <w:rFonts w:cs="Arial"/>
          <w:i/>
        </w:rPr>
        <w:t>highSpeedEnhancedMeasFlag</w:t>
      </w:r>
      <w:r>
        <w:tab/>
        <w:t>1604</w:t>
      </w:r>
    </w:p>
    <w:p w:rsidR="00BD03A7" w:rsidRDefault="00BD03A7">
      <w:pPr>
        <w:pStyle w:val="TOC4"/>
        <w:rPr>
          <w:rFonts w:asciiTheme="minorHAnsi" w:eastAsiaTheme="minorEastAsia" w:hAnsiTheme="minorHAnsi" w:cstheme="minorBidi"/>
          <w:sz w:val="22"/>
          <w:szCs w:val="22"/>
        </w:rPr>
      </w:pPr>
      <w:r w:rsidRPr="00BD03A7">
        <w:t>A.8.1.40.</w:t>
      </w:r>
      <w:r w:rsidRPr="00BD03A7">
        <w:rPr>
          <w:lang w:eastAsia="zh-CN"/>
        </w:rPr>
        <w:t>1</w:t>
      </w:r>
      <w:r w:rsidRPr="00BD03A7">
        <w:rPr>
          <w:rFonts w:asciiTheme="minorHAnsi" w:eastAsiaTheme="minorEastAsia" w:hAnsiTheme="minorHAnsi"/>
          <w:sz w:val="22"/>
          <w:szCs w:val="22"/>
        </w:rPr>
        <w:tab/>
      </w:r>
      <w:r w:rsidRPr="006510E2">
        <w:rPr>
          <w:rFonts w:cs="Arial"/>
          <w:snapToGrid w:val="0"/>
        </w:rPr>
        <w:t>Test Purpose and Environment</w:t>
      </w:r>
      <w:r>
        <w:tab/>
        <w:t>1604</w:t>
      </w:r>
    </w:p>
    <w:p w:rsidR="00BD03A7" w:rsidRDefault="00BD03A7">
      <w:pPr>
        <w:pStyle w:val="TOC4"/>
        <w:rPr>
          <w:rFonts w:asciiTheme="minorHAnsi" w:eastAsiaTheme="minorEastAsia" w:hAnsiTheme="minorHAnsi" w:cstheme="minorBidi"/>
          <w:sz w:val="22"/>
          <w:szCs w:val="22"/>
        </w:rPr>
      </w:pPr>
      <w:r w:rsidRPr="00BD03A7">
        <w:t>A.8.1.40.2</w:t>
      </w:r>
      <w:r w:rsidRPr="00BD03A7">
        <w:rPr>
          <w:rFonts w:asciiTheme="minorHAnsi" w:eastAsiaTheme="minorEastAsia" w:hAnsiTheme="minorHAnsi"/>
          <w:sz w:val="22"/>
          <w:szCs w:val="22"/>
        </w:rPr>
        <w:tab/>
      </w:r>
      <w:r w:rsidRPr="006510E2">
        <w:rPr>
          <w:rFonts w:cs="Arial"/>
          <w:snapToGrid w:val="0"/>
        </w:rPr>
        <w:t>Test Requirements</w:t>
      </w:r>
      <w:r>
        <w:tab/>
        <w:t>1606</w:t>
      </w:r>
    </w:p>
    <w:p w:rsidR="00BD03A7" w:rsidRDefault="00BD03A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6510E2">
        <w:rPr>
          <w:rFonts w:cs="v4.2.0"/>
        </w:rPr>
        <w:t>E-UTRAN FDD intra-frequency event triggered reporting for serving cell under fading propagation conditions for UE category M1 in CEModeA</w:t>
      </w:r>
      <w:r w:rsidRPr="006510E2">
        <w:rPr>
          <w:rFonts w:cs="v4.2.0"/>
          <w:lang w:eastAsia="zh-CN"/>
        </w:rPr>
        <w:t xml:space="preserve"> without gap</w:t>
      </w:r>
      <w:r>
        <w:tab/>
        <w:t>1606</w:t>
      </w:r>
    </w:p>
    <w:p w:rsidR="00BD03A7" w:rsidRDefault="00BD03A7">
      <w:pPr>
        <w:pStyle w:val="TOC4"/>
        <w:rPr>
          <w:rFonts w:asciiTheme="minorHAnsi" w:eastAsiaTheme="minorEastAsia" w:hAnsiTheme="minorHAnsi" w:cstheme="minorBidi"/>
          <w:sz w:val="22"/>
          <w:szCs w:val="22"/>
        </w:rPr>
      </w:pPr>
      <w:r w:rsidRPr="00BD03A7">
        <w:t>A.8.1.41.1</w:t>
      </w:r>
      <w:r w:rsidRPr="00BD03A7">
        <w:rPr>
          <w:rFonts w:asciiTheme="minorHAnsi" w:eastAsiaTheme="minorEastAsia" w:hAnsiTheme="minorHAnsi" w:cstheme="minorBidi"/>
          <w:sz w:val="22"/>
          <w:szCs w:val="22"/>
        </w:rPr>
        <w:tab/>
      </w:r>
      <w:r w:rsidRPr="006510E2">
        <w:rPr>
          <w:snapToGrid w:val="0"/>
        </w:rPr>
        <w:t>Test Purpose and Environment</w:t>
      </w:r>
      <w:r>
        <w:tab/>
        <w:t>1606</w:t>
      </w:r>
    </w:p>
    <w:p w:rsidR="00BD03A7" w:rsidRDefault="00BD03A7">
      <w:pPr>
        <w:pStyle w:val="TOC4"/>
        <w:rPr>
          <w:rFonts w:asciiTheme="minorHAnsi" w:eastAsiaTheme="minorEastAsia" w:hAnsiTheme="minorHAnsi" w:cstheme="minorBidi"/>
          <w:sz w:val="22"/>
          <w:szCs w:val="22"/>
        </w:rPr>
      </w:pPr>
      <w:r w:rsidRPr="00BD03A7">
        <w:t>A.8.1.41.2</w:t>
      </w:r>
      <w:r w:rsidRPr="00BD03A7">
        <w:rPr>
          <w:rFonts w:asciiTheme="minorHAnsi" w:eastAsiaTheme="minorEastAsia" w:hAnsiTheme="minorHAnsi" w:cstheme="minorBidi"/>
          <w:sz w:val="22"/>
          <w:szCs w:val="22"/>
        </w:rPr>
        <w:tab/>
      </w:r>
      <w:r w:rsidRPr="006510E2">
        <w:rPr>
          <w:snapToGrid w:val="0"/>
        </w:rPr>
        <w:t>Test Requirement</w:t>
      </w:r>
      <w:r>
        <w:tab/>
        <w:t>1608</w:t>
      </w:r>
    </w:p>
    <w:p w:rsidR="00BD03A7" w:rsidRDefault="00BD03A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6510E2">
        <w:rPr>
          <w:rFonts w:cs="v4.2.0"/>
        </w:rPr>
        <w:t>E-UTRAN HD-FDD intra-frequency event triggered reporting for serving cell under fading propagation conditions for UE category M1 in CEModeA</w:t>
      </w:r>
      <w:r w:rsidRPr="006510E2">
        <w:rPr>
          <w:rFonts w:cs="v4.2.0"/>
          <w:lang w:eastAsia="zh-CN"/>
        </w:rPr>
        <w:t xml:space="preserve"> without gap</w:t>
      </w:r>
      <w:r>
        <w:tab/>
        <w:t>1608</w:t>
      </w:r>
    </w:p>
    <w:p w:rsidR="00BD03A7" w:rsidRDefault="00BD03A7">
      <w:pPr>
        <w:pStyle w:val="TOC4"/>
        <w:rPr>
          <w:rFonts w:asciiTheme="minorHAnsi" w:eastAsiaTheme="minorEastAsia" w:hAnsiTheme="minorHAnsi" w:cstheme="minorBidi"/>
          <w:sz w:val="22"/>
          <w:szCs w:val="22"/>
        </w:rPr>
      </w:pPr>
      <w:r w:rsidRPr="00BD03A7">
        <w:t>A.8.1.42.1</w:t>
      </w:r>
      <w:r w:rsidRPr="00BD03A7">
        <w:rPr>
          <w:rFonts w:asciiTheme="minorHAnsi" w:eastAsiaTheme="minorEastAsia" w:hAnsiTheme="minorHAnsi" w:cstheme="minorBidi"/>
          <w:sz w:val="22"/>
          <w:szCs w:val="22"/>
        </w:rPr>
        <w:tab/>
      </w:r>
      <w:r w:rsidRPr="006510E2">
        <w:rPr>
          <w:snapToGrid w:val="0"/>
        </w:rPr>
        <w:t>Test Purpose and Environment</w:t>
      </w:r>
      <w:r>
        <w:tab/>
        <w:t>1608</w:t>
      </w:r>
    </w:p>
    <w:p w:rsidR="00BD03A7" w:rsidRDefault="00BD03A7">
      <w:pPr>
        <w:pStyle w:val="TOC4"/>
        <w:rPr>
          <w:rFonts w:asciiTheme="minorHAnsi" w:eastAsiaTheme="minorEastAsia" w:hAnsiTheme="minorHAnsi" w:cstheme="minorBidi"/>
          <w:sz w:val="22"/>
          <w:szCs w:val="22"/>
        </w:rPr>
      </w:pPr>
      <w:r w:rsidRPr="00BD03A7">
        <w:t>A.8.1.42.2</w:t>
      </w:r>
      <w:r w:rsidRPr="00BD03A7">
        <w:rPr>
          <w:rFonts w:asciiTheme="minorHAnsi" w:eastAsiaTheme="minorEastAsia" w:hAnsiTheme="minorHAnsi" w:cstheme="minorBidi"/>
          <w:sz w:val="22"/>
          <w:szCs w:val="22"/>
        </w:rPr>
        <w:tab/>
      </w:r>
      <w:r w:rsidRPr="006510E2">
        <w:rPr>
          <w:snapToGrid w:val="0"/>
        </w:rPr>
        <w:t>Test Requirement</w:t>
      </w:r>
      <w:r>
        <w:tab/>
        <w:t>1609</w:t>
      </w:r>
    </w:p>
    <w:p w:rsidR="00BD03A7" w:rsidRDefault="00BD03A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1610</w:t>
      </w:r>
    </w:p>
    <w:p w:rsidR="00BD03A7" w:rsidRDefault="00BD03A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1610</w:t>
      </w:r>
    </w:p>
    <w:p w:rsidR="00BD03A7" w:rsidRDefault="00BD03A7">
      <w:pPr>
        <w:pStyle w:val="TOC4"/>
        <w:rPr>
          <w:rFonts w:asciiTheme="minorHAnsi" w:eastAsiaTheme="minorEastAsia" w:hAnsiTheme="minorHAnsi" w:cstheme="minorBidi"/>
          <w:sz w:val="22"/>
          <w:szCs w:val="22"/>
        </w:rPr>
      </w:pPr>
      <w:r w:rsidRPr="00BD03A7">
        <w:t>A.8.2.1.1</w:t>
      </w:r>
      <w:r w:rsidRPr="00BD03A7">
        <w:rPr>
          <w:rFonts w:asciiTheme="minorHAnsi" w:eastAsiaTheme="minorEastAsia" w:hAnsiTheme="minorHAnsi"/>
          <w:sz w:val="22"/>
          <w:szCs w:val="22"/>
        </w:rPr>
        <w:tab/>
      </w:r>
      <w:r w:rsidRPr="006510E2">
        <w:rPr>
          <w:rFonts w:cs="v4.2.0"/>
          <w:snapToGrid w:val="0"/>
        </w:rPr>
        <w:t>Test Purpose and Environment</w:t>
      </w:r>
      <w:r>
        <w:tab/>
        <w:t>1610</w:t>
      </w:r>
    </w:p>
    <w:p w:rsidR="00BD03A7" w:rsidRDefault="00BD03A7">
      <w:pPr>
        <w:pStyle w:val="TOC4"/>
        <w:rPr>
          <w:rFonts w:asciiTheme="minorHAnsi" w:eastAsiaTheme="minorEastAsia" w:hAnsiTheme="minorHAnsi" w:cstheme="minorBidi"/>
          <w:sz w:val="22"/>
          <w:szCs w:val="22"/>
        </w:rPr>
      </w:pPr>
      <w:r w:rsidRPr="00BD03A7">
        <w:t>A.8.2.1.2</w:t>
      </w:r>
      <w:r w:rsidRPr="00BD03A7">
        <w:rPr>
          <w:rFonts w:asciiTheme="minorHAnsi" w:eastAsiaTheme="minorEastAsia" w:hAnsiTheme="minorHAnsi"/>
          <w:sz w:val="22"/>
          <w:szCs w:val="22"/>
        </w:rPr>
        <w:tab/>
      </w:r>
      <w:r w:rsidRPr="006510E2">
        <w:rPr>
          <w:rFonts w:cs="v4.2.0"/>
          <w:snapToGrid w:val="0"/>
        </w:rPr>
        <w:t>Test Requirements</w:t>
      </w:r>
      <w:r>
        <w:tab/>
        <w:t>1611</w:t>
      </w:r>
    </w:p>
    <w:p w:rsidR="00BD03A7" w:rsidRDefault="00BD03A7">
      <w:pPr>
        <w:pStyle w:val="TOC3"/>
        <w:rPr>
          <w:rFonts w:asciiTheme="minorHAnsi" w:eastAsiaTheme="minorEastAsia" w:hAnsiTheme="minorHAnsi" w:cstheme="minorBidi"/>
          <w:sz w:val="22"/>
          <w:szCs w:val="22"/>
        </w:rPr>
      </w:pPr>
      <w:r w:rsidRPr="00BD03A7">
        <w:t>A.8.2.2</w:t>
      </w:r>
      <w:r w:rsidRPr="00BD03A7">
        <w:rPr>
          <w:rFonts w:asciiTheme="minorHAnsi" w:eastAsiaTheme="minorEastAsia" w:hAnsiTheme="minorHAnsi"/>
          <w:sz w:val="22"/>
          <w:szCs w:val="22"/>
        </w:rPr>
        <w:tab/>
      </w:r>
      <w:r w:rsidRPr="006510E2">
        <w:rPr>
          <w:rFonts w:cs="v4.2.0"/>
        </w:rPr>
        <w:t>E-UTRAN TDD-TDD intra-frequency event triggered reporting under fading propagation conditions in synchronous cells with DRX</w:t>
      </w:r>
      <w:r>
        <w:tab/>
        <w:t>1611</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1611</w:t>
      </w:r>
    </w:p>
    <w:p w:rsidR="00BD03A7" w:rsidRDefault="00BD03A7">
      <w:pPr>
        <w:pStyle w:val="TOC4"/>
        <w:rPr>
          <w:rFonts w:asciiTheme="minorHAnsi" w:eastAsiaTheme="minorEastAsia" w:hAnsiTheme="minorHAnsi" w:cstheme="minorBidi"/>
          <w:sz w:val="22"/>
          <w:szCs w:val="22"/>
        </w:rPr>
      </w:pPr>
      <w:r w:rsidRPr="00BD03A7">
        <w:t>A.8.2.2.2</w:t>
      </w:r>
      <w:r w:rsidRPr="00BD03A7">
        <w:rPr>
          <w:rFonts w:asciiTheme="minorHAnsi" w:eastAsiaTheme="minorEastAsia" w:hAnsiTheme="minorHAnsi"/>
          <w:sz w:val="22"/>
          <w:szCs w:val="22"/>
        </w:rPr>
        <w:tab/>
      </w:r>
      <w:r w:rsidRPr="006510E2">
        <w:rPr>
          <w:rFonts w:cs="v4.2.0"/>
          <w:snapToGrid w:val="0"/>
        </w:rPr>
        <w:t>Test Requirements</w:t>
      </w:r>
      <w:r>
        <w:tab/>
        <w:t>1614</w:t>
      </w:r>
    </w:p>
    <w:p w:rsidR="00BD03A7" w:rsidRDefault="00BD03A7">
      <w:pPr>
        <w:pStyle w:val="TOC3"/>
        <w:rPr>
          <w:rFonts w:asciiTheme="minorHAnsi" w:eastAsiaTheme="minorEastAsia" w:hAnsiTheme="minorHAnsi" w:cstheme="minorBidi"/>
          <w:sz w:val="22"/>
          <w:szCs w:val="22"/>
        </w:rPr>
      </w:pPr>
      <w:r w:rsidRPr="00BD03A7">
        <w:t>A.8.2.3</w:t>
      </w:r>
      <w:r w:rsidRPr="00BD03A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510E2">
        <w:rPr>
          <w:lang w:val="en-US"/>
        </w:rPr>
        <w:t>using autonomous gaps</w:t>
      </w:r>
      <w:r>
        <w:tab/>
        <w:t>1614</w:t>
      </w:r>
    </w:p>
    <w:p w:rsidR="00BD03A7" w:rsidRDefault="00BD03A7">
      <w:pPr>
        <w:pStyle w:val="TOC4"/>
        <w:rPr>
          <w:rFonts w:asciiTheme="minorHAnsi" w:eastAsiaTheme="minorEastAsia" w:hAnsiTheme="minorHAnsi" w:cstheme="minorBidi"/>
          <w:sz w:val="22"/>
          <w:szCs w:val="22"/>
        </w:rPr>
      </w:pPr>
      <w:r w:rsidRPr="00BD03A7">
        <w:t>A.8.2.3.1</w:t>
      </w:r>
      <w:r w:rsidRPr="00BD03A7">
        <w:rPr>
          <w:rFonts w:asciiTheme="minorHAnsi" w:eastAsiaTheme="minorEastAsia" w:hAnsiTheme="minorHAnsi" w:cstheme="minorBidi"/>
          <w:sz w:val="22"/>
          <w:szCs w:val="22"/>
        </w:rPr>
        <w:tab/>
      </w:r>
      <w:r w:rsidRPr="006510E2">
        <w:rPr>
          <w:snapToGrid w:val="0"/>
        </w:rPr>
        <w:t>Test Purpose and Environment</w:t>
      </w:r>
      <w:r>
        <w:tab/>
        <w:t>1614</w:t>
      </w:r>
    </w:p>
    <w:p w:rsidR="00BD03A7" w:rsidRDefault="00BD03A7">
      <w:pPr>
        <w:pStyle w:val="TOC4"/>
        <w:rPr>
          <w:rFonts w:asciiTheme="minorHAnsi" w:eastAsiaTheme="minorEastAsia" w:hAnsiTheme="minorHAnsi" w:cstheme="minorBidi"/>
          <w:sz w:val="22"/>
          <w:szCs w:val="22"/>
        </w:rPr>
      </w:pPr>
      <w:r w:rsidRPr="00BD03A7">
        <w:t>A.8.2.3.2</w:t>
      </w:r>
      <w:r w:rsidRPr="00BD03A7">
        <w:rPr>
          <w:rFonts w:asciiTheme="minorHAnsi" w:eastAsiaTheme="minorEastAsia" w:hAnsiTheme="minorHAnsi" w:cstheme="minorBidi"/>
          <w:sz w:val="22"/>
          <w:szCs w:val="22"/>
        </w:rPr>
        <w:tab/>
      </w:r>
      <w:r w:rsidRPr="006510E2">
        <w:rPr>
          <w:snapToGrid w:val="0"/>
        </w:rPr>
        <w:t>Test Requirements</w:t>
      </w:r>
      <w:r>
        <w:tab/>
        <w:t>1616</w:t>
      </w:r>
    </w:p>
    <w:p w:rsidR="00BD03A7" w:rsidRDefault="00BD03A7">
      <w:pPr>
        <w:pStyle w:val="TOC3"/>
        <w:rPr>
          <w:rFonts w:asciiTheme="minorHAnsi" w:eastAsiaTheme="minorEastAsia" w:hAnsiTheme="minorHAnsi" w:cstheme="minorBidi"/>
          <w:sz w:val="22"/>
          <w:szCs w:val="22"/>
        </w:rPr>
      </w:pPr>
      <w:r w:rsidRPr="00BD03A7">
        <w:t>A.8.2.4</w:t>
      </w:r>
      <w:r w:rsidRPr="00BD03A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510E2">
        <w:rPr>
          <w:lang w:val="en-US"/>
        </w:rPr>
        <w:t>using autonomous gaps</w:t>
      </w:r>
      <w:r w:rsidRPr="006510E2">
        <w:rPr>
          <w:lang w:val="en-US" w:eastAsia="zh-CN"/>
        </w:rPr>
        <w:t xml:space="preserve"> with DRX</w:t>
      </w:r>
      <w:r>
        <w:tab/>
        <w:t>1617</w:t>
      </w:r>
    </w:p>
    <w:p w:rsidR="00BD03A7" w:rsidRDefault="00BD03A7">
      <w:pPr>
        <w:pStyle w:val="TOC4"/>
        <w:rPr>
          <w:rFonts w:asciiTheme="minorHAnsi" w:eastAsiaTheme="minorEastAsia" w:hAnsiTheme="minorHAnsi" w:cstheme="minorBidi"/>
          <w:sz w:val="22"/>
          <w:szCs w:val="22"/>
        </w:rPr>
      </w:pPr>
      <w:r w:rsidRPr="00BD03A7">
        <w:t>A.8.2.4.1</w:t>
      </w:r>
      <w:r w:rsidRPr="00BD03A7">
        <w:rPr>
          <w:rFonts w:asciiTheme="minorHAnsi" w:eastAsiaTheme="minorEastAsia" w:hAnsiTheme="minorHAnsi" w:cstheme="minorBidi"/>
          <w:sz w:val="22"/>
          <w:szCs w:val="22"/>
        </w:rPr>
        <w:tab/>
      </w:r>
      <w:r w:rsidRPr="006510E2">
        <w:rPr>
          <w:snapToGrid w:val="0"/>
        </w:rPr>
        <w:t>Test Purpose and Environment</w:t>
      </w:r>
      <w:r>
        <w:tab/>
        <w:t>1617</w:t>
      </w:r>
    </w:p>
    <w:p w:rsidR="00BD03A7" w:rsidRDefault="00BD03A7">
      <w:pPr>
        <w:pStyle w:val="TOC4"/>
        <w:rPr>
          <w:rFonts w:asciiTheme="minorHAnsi" w:eastAsiaTheme="minorEastAsia" w:hAnsiTheme="minorHAnsi" w:cstheme="minorBidi"/>
          <w:sz w:val="22"/>
          <w:szCs w:val="22"/>
        </w:rPr>
      </w:pPr>
      <w:r w:rsidRPr="00BD03A7">
        <w:t>A.8.2.4.2</w:t>
      </w:r>
      <w:r w:rsidRPr="00BD03A7">
        <w:rPr>
          <w:rFonts w:asciiTheme="minorHAnsi" w:eastAsiaTheme="minorEastAsia" w:hAnsiTheme="minorHAnsi" w:cstheme="minorBidi"/>
          <w:sz w:val="22"/>
          <w:szCs w:val="22"/>
        </w:rPr>
        <w:tab/>
      </w:r>
      <w:r w:rsidRPr="006510E2">
        <w:rPr>
          <w:snapToGrid w:val="0"/>
        </w:rPr>
        <w:t>Test Requirements</w:t>
      </w:r>
      <w:r>
        <w:tab/>
        <w:t>1619</w:t>
      </w:r>
    </w:p>
    <w:p w:rsidR="00BD03A7" w:rsidRDefault="00BD03A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1619</w:t>
      </w:r>
    </w:p>
    <w:p w:rsidR="00BD03A7" w:rsidRDefault="00BD03A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1619</w:t>
      </w:r>
    </w:p>
    <w:p w:rsidR="00BD03A7" w:rsidRDefault="00BD03A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1621</w:t>
      </w:r>
    </w:p>
    <w:p w:rsidR="00BD03A7" w:rsidRDefault="00BD03A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1622</w:t>
      </w:r>
    </w:p>
    <w:p w:rsidR="00BD03A7" w:rsidRDefault="00BD03A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1622</w:t>
      </w:r>
    </w:p>
    <w:p w:rsidR="00BD03A7" w:rsidRDefault="00BD03A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1625</w:t>
      </w:r>
    </w:p>
    <w:p w:rsidR="00BD03A7" w:rsidRDefault="00BD03A7">
      <w:pPr>
        <w:pStyle w:val="TOC3"/>
        <w:rPr>
          <w:rFonts w:asciiTheme="minorHAnsi" w:eastAsiaTheme="minorEastAsia" w:hAnsiTheme="minorHAnsi" w:cstheme="minorBidi"/>
          <w:sz w:val="22"/>
          <w:szCs w:val="22"/>
        </w:rPr>
      </w:pPr>
      <w:r w:rsidRPr="00BD03A7">
        <w:t>A.8.2.7</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w:t>
      </w:r>
      <w:r>
        <w:tab/>
        <w:t>1626</w:t>
      </w:r>
    </w:p>
    <w:p w:rsidR="00BD03A7" w:rsidRDefault="00BD03A7">
      <w:pPr>
        <w:pStyle w:val="TOC4"/>
        <w:rPr>
          <w:rFonts w:asciiTheme="minorHAnsi" w:eastAsiaTheme="minorEastAsia" w:hAnsiTheme="minorHAnsi" w:cstheme="minorBidi"/>
          <w:sz w:val="22"/>
          <w:szCs w:val="22"/>
        </w:rPr>
      </w:pPr>
      <w:r w:rsidRPr="00BD03A7">
        <w:t>A.8.2.7.1</w:t>
      </w:r>
      <w:r w:rsidRPr="00BD03A7">
        <w:rPr>
          <w:rFonts w:asciiTheme="minorHAnsi" w:eastAsiaTheme="minorEastAsia" w:hAnsiTheme="minorHAnsi" w:cstheme="minorBidi"/>
          <w:sz w:val="22"/>
          <w:szCs w:val="22"/>
        </w:rPr>
        <w:tab/>
      </w:r>
      <w:r w:rsidRPr="006510E2">
        <w:rPr>
          <w:snapToGrid w:val="0"/>
        </w:rPr>
        <w:t>Test Purpose and Environment</w:t>
      </w:r>
      <w:r>
        <w:tab/>
        <w:t>1626</w:t>
      </w:r>
    </w:p>
    <w:p w:rsidR="00BD03A7" w:rsidRDefault="00BD03A7">
      <w:pPr>
        <w:pStyle w:val="TOC4"/>
        <w:rPr>
          <w:rFonts w:asciiTheme="minorHAnsi" w:eastAsiaTheme="minorEastAsia" w:hAnsiTheme="minorHAnsi" w:cstheme="minorBidi"/>
          <w:sz w:val="22"/>
          <w:szCs w:val="22"/>
        </w:rPr>
      </w:pPr>
      <w:r w:rsidRPr="00BD03A7">
        <w:t>A.8.2.7.2</w:t>
      </w:r>
      <w:r w:rsidRPr="00BD03A7">
        <w:rPr>
          <w:rFonts w:asciiTheme="minorHAnsi" w:eastAsiaTheme="minorEastAsia" w:hAnsiTheme="minorHAnsi" w:cstheme="minorBidi"/>
          <w:sz w:val="22"/>
          <w:szCs w:val="22"/>
        </w:rPr>
        <w:tab/>
      </w:r>
      <w:r w:rsidRPr="006510E2">
        <w:rPr>
          <w:snapToGrid w:val="0"/>
        </w:rPr>
        <w:t>Test Requirements</w:t>
      </w:r>
      <w:r>
        <w:tab/>
        <w:t>1627</w:t>
      </w:r>
    </w:p>
    <w:p w:rsidR="00BD03A7" w:rsidRDefault="00BD03A7">
      <w:pPr>
        <w:pStyle w:val="TOC3"/>
        <w:rPr>
          <w:rFonts w:asciiTheme="minorHAnsi" w:eastAsiaTheme="minorEastAsia" w:hAnsiTheme="minorHAnsi" w:cstheme="minorBidi"/>
          <w:sz w:val="22"/>
          <w:szCs w:val="22"/>
        </w:rPr>
      </w:pPr>
      <w:r w:rsidRPr="00BD03A7">
        <w:lastRenderedPageBreak/>
        <w:t>A.8.2.8</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w:t>
      </w:r>
      <w:r w:rsidRPr="006510E2">
        <w:rPr>
          <w:lang w:val="en-US" w:eastAsia="zh-CN"/>
        </w:rPr>
        <w:t xml:space="preserve"> with DRX</w:t>
      </w:r>
      <w:r>
        <w:tab/>
        <w:t>1628</w:t>
      </w:r>
    </w:p>
    <w:p w:rsidR="00BD03A7" w:rsidRDefault="00BD03A7">
      <w:pPr>
        <w:pStyle w:val="TOC4"/>
        <w:rPr>
          <w:rFonts w:asciiTheme="minorHAnsi" w:eastAsiaTheme="minorEastAsia" w:hAnsiTheme="minorHAnsi" w:cstheme="minorBidi"/>
          <w:sz w:val="22"/>
          <w:szCs w:val="22"/>
        </w:rPr>
      </w:pPr>
      <w:r w:rsidRPr="00BD03A7">
        <w:t>A.8.2.8.1</w:t>
      </w:r>
      <w:r w:rsidRPr="00BD03A7">
        <w:rPr>
          <w:rFonts w:asciiTheme="minorHAnsi" w:eastAsiaTheme="minorEastAsia" w:hAnsiTheme="minorHAnsi" w:cstheme="minorBidi"/>
          <w:sz w:val="22"/>
          <w:szCs w:val="22"/>
        </w:rPr>
        <w:tab/>
      </w:r>
      <w:r w:rsidRPr="006510E2">
        <w:rPr>
          <w:snapToGrid w:val="0"/>
        </w:rPr>
        <w:t>Test Purpose and Environment</w:t>
      </w:r>
      <w:r>
        <w:tab/>
        <w:t>1628</w:t>
      </w:r>
    </w:p>
    <w:p w:rsidR="00BD03A7" w:rsidRDefault="00BD03A7">
      <w:pPr>
        <w:pStyle w:val="TOC4"/>
        <w:rPr>
          <w:rFonts w:asciiTheme="minorHAnsi" w:eastAsiaTheme="minorEastAsia" w:hAnsiTheme="minorHAnsi" w:cstheme="minorBidi"/>
          <w:sz w:val="22"/>
          <w:szCs w:val="22"/>
        </w:rPr>
      </w:pPr>
      <w:r w:rsidRPr="00BD03A7">
        <w:t>A.8.2.8.2</w:t>
      </w:r>
      <w:r w:rsidRPr="00BD03A7">
        <w:rPr>
          <w:rFonts w:asciiTheme="minorHAnsi" w:eastAsiaTheme="minorEastAsia" w:hAnsiTheme="minorHAnsi" w:cstheme="minorBidi"/>
          <w:sz w:val="22"/>
          <w:szCs w:val="22"/>
        </w:rPr>
        <w:tab/>
      </w:r>
      <w:r w:rsidRPr="006510E2">
        <w:rPr>
          <w:snapToGrid w:val="0"/>
        </w:rPr>
        <w:t>Test Requirements</w:t>
      </w:r>
      <w:r>
        <w:tab/>
        <w:t>1630</w:t>
      </w:r>
    </w:p>
    <w:p w:rsidR="00BD03A7" w:rsidRDefault="00BD03A7">
      <w:pPr>
        <w:pStyle w:val="TOC3"/>
        <w:rPr>
          <w:rFonts w:asciiTheme="minorHAnsi" w:eastAsiaTheme="minorEastAsia" w:hAnsiTheme="minorHAnsi" w:cstheme="minorBidi"/>
          <w:sz w:val="22"/>
          <w:szCs w:val="22"/>
        </w:rPr>
      </w:pPr>
      <w:r w:rsidRPr="00BD03A7">
        <w:t>A.8.2.9</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 for Cat-M1 UE in CEModeB</w:t>
      </w:r>
      <w:r>
        <w:tab/>
        <w:t>1630</w:t>
      </w:r>
    </w:p>
    <w:p w:rsidR="00BD03A7" w:rsidRDefault="00BD03A7">
      <w:pPr>
        <w:pStyle w:val="TOC4"/>
        <w:rPr>
          <w:rFonts w:asciiTheme="minorHAnsi" w:eastAsiaTheme="minorEastAsia" w:hAnsiTheme="minorHAnsi" w:cstheme="minorBidi"/>
          <w:sz w:val="22"/>
          <w:szCs w:val="22"/>
        </w:rPr>
      </w:pPr>
      <w:r w:rsidRPr="00BD03A7">
        <w:t>A.8.2.9.1</w:t>
      </w:r>
      <w:r w:rsidRPr="00BD03A7">
        <w:rPr>
          <w:rFonts w:asciiTheme="minorHAnsi" w:eastAsiaTheme="minorEastAsia" w:hAnsiTheme="minorHAnsi" w:cstheme="minorBidi"/>
          <w:sz w:val="22"/>
          <w:szCs w:val="22"/>
        </w:rPr>
        <w:tab/>
      </w:r>
      <w:r w:rsidRPr="006510E2">
        <w:rPr>
          <w:snapToGrid w:val="0"/>
        </w:rPr>
        <w:t>Test Purpose and Environment</w:t>
      </w:r>
      <w:r>
        <w:tab/>
        <w:t>1630</w:t>
      </w:r>
    </w:p>
    <w:p w:rsidR="00BD03A7" w:rsidRDefault="00BD03A7">
      <w:pPr>
        <w:pStyle w:val="TOC4"/>
        <w:rPr>
          <w:rFonts w:asciiTheme="minorHAnsi" w:eastAsiaTheme="minorEastAsia" w:hAnsiTheme="minorHAnsi" w:cstheme="minorBidi"/>
          <w:sz w:val="22"/>
          <w:szCs w:val="22"/>
        </w:rPr>
      </w:pPr>
      <w:r w:rsidRPr="00BD03A7">
        <w:t>A.8.2.9.2</w:t>
      </w:r>
      <w:r w:rsidRPr="00BD03A7">
        <w:rPr>
          <w:rFonts w:asciiTheme="minorHAnsi" w:eastAsiaTheme="minorEastAsia" w:hAnsiTheme="minorHAnsi" w:cstheme="minorBidi"/>
          <w:sz w:val="22"/>
          <w:szCs w:val="22"/>
        </w:rPr>
        <w:tab/>
      </w:r>
      <w:r w:rsidRPr="006510E2">
        <w:rPr>
          <w:snapToGrid w:val="0"/>
        </w:rPr>
        <w:t>Test Requirements</w:t>
      </w:r>
      <w:r>
        <w:tab/>
        <w:t>1632</w:t>
      </w:r>
    </w:p>
    <w:p w:rsidR="00BD03A7" w:rsidRDefault="00BD03A7">
      <w:pPr>
        <w:pStyle w:val="TOC3"/>
        <w:rPr>
          <w:rFonts w:asciiTheme="minorHAnsi" w:eastAsiaTheme="minorEastAsia" w:hAnsiTheme="minorHAnsi" w:cstheme="minorBidi"/>
          <w:sz w:val="22"/>
          <w:szCs w:val="22"/>
        </w:rPr>
      </w:pPr>
      <w:r w:rsidRPr="00BD03A7">
        <w:t>A.8.2.10</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 with DRX for Cat-M1 UE in CEModeB</w:t>
      </w:r>
      <w:r>
        <w:tab/>
        <w:t>1633</w:t>
      </w:r>
    </w:p>
    <w:p w:rsidR="00BD03A7" w:rsidRDefault="00BD03A7">
      <w:pPr>
        <w:pStyle w:val="TOC4"/>
        <w:rPr>
          <w:rFonts w:asciiTheme="minorHAnsi" w:eastAsiaTheme="minorEastAsia" w:hAnsiTheme="minorHAnsi" w:cstheme="minorBidi"/>
          <w:sz w:val="22"/>
          <w:szCs w:val="22"/>
        </w:rPr>
      </w:pPr>
      <w:r w:rsidRPr="00BD03A7">
        <w:t>A.8.2.10.1</w:t>
      </w:r>
      <w:r w:rsidRPr="00BD03A7">
        <w:rPr>
          <w:rFonts w:asciiTheme="minorHAnsi" w:eastAsiaTheme="minorEastAsia" w:hAnsiTheme="minorHAnsi" w:cstheme="minorBidi"/>
          <w:sz w:val="22"/>
          <w:szCs w:val="22"/>
        </w:rPr>
        <w:tab/>
      </w:r>
      <w:r w:rsidRPr="006510E2">
        <w:rPr>
          <w:snapToGrid w:val="0"/>
        </w:rPr>
        <w:t>Test Purpose and Environment</w:t>
      </w:r>
      <w:r>
        <w:tab/>
        <w:t>1633</w:t>
      </w:r>
    </w:p>
    <w:p w:rsidR="00BD03A7" w:rsidRDefault="00BD03A7">
      <w:pPr>
        <w:pStyle w:val="TOC4"/>
        <w:rPr>
          <w:rFonts w:asciiTheme="minorHAnsi" w:eastAsiaTheme="minorEastAsia" w:hAnsiTheme="minorHAnsi" w:cstheme="minorBidi"/>
          <w:sz w:val="22"/>
          <w:szCs w:val="22"/>
        </w:rPr>
      </w:pPr>
      <w:r w:rsidRPr="00BD03A7">
        <w:t>A.8.2.10.2</w:t>
      </w:r>
      <w:r w:rsidRPr="00BD03A7">
        <w:rPr>
          <w:rFonts w:asciiTheme="minorHAnsi" w:eastAsiaTheme="minorEastAsia" w:hAnsiTheme="minorHAnsi" w:cstheme="minorBidi"/>
          <w:sz w:val="22"/>
          <w:szCs w:val="22"/>
        </w:rPr>
        <w:tab/>
      </w:r>
      <w:r w:rsidRPr="006510E2">
        <w:rPr>
          <w:snapToGrid w:val="0"/>
        </w:rPr>
        <w:t>Test Requirements</w:t>
      </w:r>
      <w:r>
        <w:tab/>
        <w:t>1635</w:t>
      </w:r>
    </w:p>
    <w:p w:rsidR="00BD03A7" w:rsidRDefault="00BD03A7">
      <w:pPr>
        <w:pStyle w:val="TOC3"/>
        <w:rPr>
          <w:rFonts w:asciiTheme="minorHAnsi" w:eastAsiaTheme="minorEastAsia" w:hAnsiTheme="minorHAnsi" w:cstheme="minorBidi"/>
          <w:sz w:val="22"/>
          <w:szCs w:val="22"/>
        </w:rPr>
      </w:pPr>
      <w:r w:rsidRPr="00BD03A7">
        <w:t>A.8.2.11</w:t>
      </w:r>
      <w:r w:rsidRPr="00BD03A7">
        <w:rPr>
          <w:rFonts w:asciiTheme="minorHAnsi" w:eastAsiaTheme="minorEastAsia" w:hAnsiTheme="minorHAnsi"/>
          <w:sz w:val="22"/>
          <w:szCs w:val="22"/>
        </w:rPr>
        <w:tab/>
      </w:r>
      <w:r w:rsidRPr="006510E2">
        <w:rPr>
          <w:rFonts w:cs="Arial"/>
        </w:rPr>
        <w:t xml:space="preserve">E-UTRAN TDD-TDD intra-frequency event triggered reporting with DRX for UE configured with </w:t>
      </w:r>
      <w:r w:rsidRPr="006510E2">
        <w:rPr>
          <w:rFonts w:cs="Arial"/>
          <w:i/>
        </w:rPr>
        <w:t>highSpeedEnhancedMeasFlag</w:t>
      </w:r>
      <w:r>
        <w:tab/>
        <w:t>1635</w:t>
      </w:r>
    </w:p>
    <w:p w:rsidR="00BD03A7" w:rsidRDefault="00BD03A7">
      <w:pPr>
        <w:pStyle w:val="TOC4"/>
        <w:rPr>
          <w:rFonts w:asciiTheme="minorHAnsi" w:eastAsiaTheme="minorEastAsia" w:hAnsiTheme="minorHAnsi" w:cstheme="minorBidi"/>
          <w:sz w:val="22"/>
          <w:szCs w:val="22"/>
        </w:rPr>
      </w:pPr>
      <w:r w:rsidRPr="00BD03A7">
        <w:t>A.8.2.11.</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1635</w:t>
      </w:r>
    </w:p>
    <w:p w:rsidR="00BD03A7" w:rsidRDefault="00BD03A7">
      <w:pPr>
        <w:pStyle w:val="TOC4"/>
        <w:rPr>
          <w:rFonts w:asciiTheme="minorHAnsi" w:eastAsiaTheme="minorEastAsia" w:hAnsiTheme="minorHAnsi" w:cstheme="minorBidi"/>
          <w:sz w:val="22"/>
          <w:szCs w:val="22"/>
        </w:rPr>
      </w:pPr>
      <w:r w:rsidRPr="00BD03A7">
        <w:t>A.8.2.11.2</w:t>
      </w:r>
      <w:r w:rsidRPr="00BD03A7">
        <w:rPr>
          <w:rFonts w:asciiTheme="minorHAnsi" w:eastAsiaTheme="minorEastAsia" w:hAnsiTheme="minorHAnsi"/>
          <w:sz w:val="22"/>
          <w:szCs w:val="22"/>
        </w:rPr>
        <w:tab/>
      </w:r>
      <w:r w:rsidRPr="006510E2">
        <w:rPr>
          <w:rFonts w:cs="Arial"/>
          <w:snapToGrid w:val="0"/>
        </w:rPr>
        <w:t>Test Requirements</w:t>
      </w:r>
      <w:r>
        <w:tab/>
        <w:t>1637</w:t>
      </w:r>
    </w:p>
    <w:p w:rsidR="00BD03A7" w:rsidRDefault="00BD03A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1637</w:t>
      </w:r>
    </w:p>
    <w:p w:rsidR="00BD03A7" w:rsidRDefault="00BD03A7">
      <w:pPr>
        <w:pStyle w:val="TOC4"/>
        <w:rPr>
          <w:rFonts w:asciiTheme="minorHAnsi" w:eastAsiaTheme="minorEastAsia" w:hAnsiTheme="minorHAnsi" w:cstheme="minorBidi"/>
          <w:sz w:val="22"/>
          <w:szCs w:val="22"/>
        </w:rPr>
      </w:pPr>
      <w:r w:rsidRPr="00BD03A7">
        <w:t>A.8.2.12.1</w:t>
      </w:r>
      <w:r w:rsidRPr="00BD03A7">
        <w:rPr>
          <w:rFonts w:asciiTheme="minorHAnsi" w:eastAsiaTheme="minorEastAsia" w:hAnsiTheme="minorHAnsi"/>
          <w:sz w:val="22"/>
          <w:szCs w:val="22"/>
        </w:rPr>
        <w:tab/>
      </w:r>
      <w:r w:rsidRPr="006510E2">
        <w:rPr>
          <w:rFonts w:cs="v4.2.0"/>
          <w:snapToGrid w:val="0"/>
        </w:rPr>
        <w:t>Test Purpose and Environment</w:t>
      </w:r>
      <w:r>
        <w:tab/>
        <w:t>1637</w:t>
      </w:r>
    </w:p>
    <w:p w:rsidR="00BD03A7" w:rsidRDefault="00BD03A7">
      <w:pPr>
        <w:pStyle w:val="TOC4"/>
        <w:rPr>
          <w:rFonts w:asciiTheme="minorHAnsi" w:eastAsiaTheme="minorEastAsia" w:hAnsiTheme="minorHAnsi" w:cstheme="minorBidi"/>
          <w:sz w:val="22"/>
          <w:szCs w:val="22"/>
        </w:rPr>
      </w:pPr>
      <w:r w:rsidRPr="00BD03A7">
        <w:t>A.8.2.12.2</w:t>
      </w:r>
      <w:r w:rsidRPr="00BD03A7">
        <w:rPr>
          <w:rFonts w:asciiTheme="minorHAnsi" w:eastAsiaTheme="minorEastAsia" w:hAnsiTheme="minorHAnsi"/>
          <w:sz w:val="22"/>
          <w:szCs w:val="22"/>
        </w:rPr>
        <w:tab/>
      </w:r>
      <w:r w:rsidRPr="006510E2">
        <w:rPr>
          <w:rFonts w:cs="v4.2.0"/>
          <w:snapToGrid w:val="0"/>
        </w:rPr>
        <w:t>Test Requirements</w:t>
      </w:r>
      <w:r>
        <w:tab/>
        <w:t>1639</w:t>
      </w:r>
    </w:p>
    <w:p w:rsidR="00BD03A7" w:rsidRDefault="00BD03A7">
      <w:pPr>
        <w:pStyle w:val="TOC3"/>
        <w:rPr>
          <w:rFonts w:asciiTheme="minorHAnsi" w:eastAsiaTheme="minorEastAsia" w:hAnsiTheme="minorHAnsi" w:cstheme="minorBidi"/>
          <w:sz w:val="22"/>
          <w:szCs w:val="22"/>
        </w:rPr>
      </w:pPr>
      <w:r w:rsidRPr="00BD03A7">
        <w:t>A.8.2.13</w:t>
      </w:r>
      <w:r w:rsidRPr="00BD03A7">
        <w:rPr>
          <w:rFonts w:asciiTheme="minorHAnsi" w:eastAsiaTheme="minorEastAsia" w:hAnsiTheme="minorHAnsi"/>
          <w:sz w:val="22"/>
          <w:szCs w:val="22"/>
        </w:rPr>
        <w:tab/>
      </w:r>
      <w:r w:rsidRPr="006510E2">
        <w:rPr>
          <w:rFonts w:cs="v4.2.0"/>
        </w:rPr>
        <w:t>E-UTRAN TDD-TDD intra-frequency event triggered reporting under fading propagation conditions in synchronous cells with DRX for UE category 0</w:t>
      </w:r>
      <w:r>
        <w:tab/>
        <w:t>1640</w:t>
      </w:r>
    </w:p>
    <w:p w:rsidR="00BD03A7" w:rsidRDefault="00BD03A7">
      <w:pPr>
        <w:pStyle w:val="TOC4"/>
        <w:rPr>
          <w:rFonts w:asciiTheme="minorHAnsi" w:eastAsiaTheme="minorEastAsia" w:hAnsiTheme="minorHAnsi" w:cstheme="minorBidi"/>
          <w:sz w:val="22"/>
          <w:szCs w:val="22"/>
        </w:rPr>
      </w:pPr>
      <w:r w:rsidRPr="00BD03A7">
        <w:t>A.8.2.13.</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1640</w:t>
      </w:r>
    </w:p>
    <w:p w:rsidR="00BD03A7" w:rsidRDefault="00BD03A7">
      <w:pPr>
        <w:pStyle w:val="TOC4"/>
        <w:rPr>
          <w:rFonts w:asciiTheme="minorHAnsi" w:eastAsiaTheme="minorEastAsia" w:hAnsiTheme="minorHAnsi" w:cstheme="minorBidi"/>
          <w:sz w:val="22"/>
          <w:szCs w:val="22"/>
        </w:rPr>
      </w:pPr>
      <w:r w:rsidRPr="00BD03A7">
        <w:t>A.8.2.13.2</w:t>
      </w:r>
      <w:r w:rsidRPr="00BD03A7">
        <w:rPr>
          <w:rFonts w:asciiTheme="minorHAnsi" w:eastAsiaTheme="minorEastAsia" w:hAnsiTheme="minorHAnsi"/>
          <w:sz w:val="22"/>
          <w:szCs w:val="22"/>
        </w:rPr>
        <w:tab/>
      </w:r>
      <w:r w:rsidRPr="006510E2">
        <w:rPr>
          <w:rFonts w:cs="v4.2.0"/>
          <w:snapToGrid w:val="0"/>
        </w:rPr>
        <w:t>Test Requirements</w:t>
      </w:r>
      <w:r>
        <w:tab/>
        <w:t>1642</w:t>
      </w:r>
    </w:p>
    <w:p w:rsidR="00BD03A7" w:rsidRDefault="00BD03A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6510E2">
        <w:rPr>
          <w:rFonts w:cs="v4.2.0"/>
        </w:rPr>
        <w:t>E-UTRAN TDD intra-frequency event triggered reporting for serving cell under fading propagation conditions for UE category M1 in CEModeA</w:t>
      </w:r>
      <w:r w:rsidRPr="006510E2">
        <w:rPr>
          <w:rFonts w:cs="v4.2.0"/>
          <w:lang w:eastAsia="zh-CN"/>
        </w:rPr>
        <w:t xml:space="preserve"> without gap</w:t>
      </w:r>
      <w:r>
        <w:tab/>
        <w:t>1642</w:t>
      </w:r>
    </w:p>
    <w:p w:rsidR="00BD03A7" w:rsidRDefault="00BD03A7">
      <w:pPr>
        <w:pStyle w:val="TOC4"/>
        <w:rPr>
          <w:rFonts w:asciiTheme="minorHAnsi" w:eastAsiaTheme="minorEastAsia" w:hAnsiTheme="minorHAnsi" w:cstheme="minorBidi"/>
          <w:sz w:val="22"/>
          <w:szCs w:val="22"/>
        </w:rPr>
      </w:pPr>
      <w:r w:rsidRPr="00BD03A7">
        <w:t>A.8.2.14.1</w:t>
      </w:r>
      <w:r w:rsidRPr="00BD03A7">
        <w:rPr>
          <w:rFonts w:asciiTheme="minorHAnsi" w:eastAsiaTheme="minorEastAsia" w:hAnsiTheme="minorHAnsi" w:cstheme="minorBidi"/>
          <w:sz w:val="22"/>
          <w:szCs w:val="22"/>
        </w:rPr>
        <w:tab/>
      </w:r>
      <w:r w:rsidRPr="006510E2">
        <w:rPr>
          <w:snapToGrid w:val="0"/>
        </w:rPr>
        <w:t>Test Purpose and Environment</w:t>
      </w:r>
      <w:r>
        <w:tab/>
        <w:t>1642</w:t>
      </w:r>
    </w:p>
    <w:p w:rsidR="00BD03A7" w:rsidRDefault="00BD03A7">
      <w:pPr>
        <w:pStyle w:val="TOC4"/>
        <w:rPr>
          <w:rFonts w:asciiTheme="minorHAnsi" w:eastAsiaTheme="minorEastAsia" w:hAnsiTheme="minorHAnsi" w:cstheme="minorBidi"/>
          <w:sz w:val="22"/>
          <w:szCs w:val="22"/>
        </w:rPr>
      </w:pPr>
      <w:r w:rsidRPr="00BD03A7">
        <w:t>A.8.2.14.2</w:t>
      </w:r>
      <w:r w:rsidRPr="00BD03A7">
        <w:rPr>
          <w:rFonts w:asciiTheme="minorHAnsi" w:eastAsiaTheme="minorEastAsia" w:hAnsiTheme="minorHAnsi" w:cstheme="minorBidi"/>
          <w:sz w:val="22"/>
          <w:szCs w:val="22"/>
        </w:rPr>
        <w:tab/>
      </w:r>
      <w:r w:rsidRPr="006510E2">
        <w:rPr>
          <w:snapToGrid w:val="0"/>
        </w:rPr>
        <w:t>Test Requirement</w:t>
      </w:r>
      <w:r>
        <w:tab/>
        <w:t>1644</w:t>
      </w:r>
    </w:p>
    <w:p w:rsidR="00BD03A7" w:rsidRDefault="00BD03A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1645</w:t>
      </w:r>
    </w:p>
    <w:p w:rsidR="00BD03A7" w:rsidRDefault="00BD03A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1645</w:t>
      </w:r>
    </w:p>
    <w:p w:rsidR="00BD03A7" w:rsidRDefault="00BD03A7">
      <w:pPr>
        <w:pStyle w:val="TOC4"/>
        <w:rPr>
          <w:rFonts w:asciiTheme="minorHAnsi" w:eastAsiaTheme="minorEastAsia" w:hAnsiTheme="minorHAnsi" w:cstheme="minorBidi"/>
          <w:sz w:val="22"/>
          <w:szCs w:val="22"/>
        </w:rPr>
      </w:pPr>
      <w:r w:rsidRPr="00BD03A7">
        <w:t>A.8.3.1.1</w:t>
      </w:r>
      <w:r w:rsidRPr="00BD03A7">
        <w:rPr>
          <w:rFonts w:asciiTheme="minorHAnsi" w:eastAsiaTheme="minorEastAsia" w:hAnsiTheme="minorHAnsi"/>
          <w:sz w:val="22"/>
          <w:szCs w:val="22"/>
        </w:rPr>
        <w:tab/>
      </w:r>
      <w:r w:rsidRPr="006510E2">
        <w:rPr>
          <w:rFonts w:cs="v4.2.0"/>
          <w:snapToGrid w:val="0"/>
        </w:rPr>
        <w:t>Test Purpose and Environment</w:t>
      </w:r>
      <w:r>
        <w:tab/>
        <w:t>1645</w:t>
      </w:r>
    </w:p>
    <w:p w:rsidR="00BD03A7" w:rsidRDefault="00BD03A7">
      <w:pPr>
        <w:pStyle w:val="TOC4"/>
        <w:rPr>
          <w:rFonts w:asciiTheme="minorHAnsi" w:eastAsiaTheme="minorEastAsia" w:hAnsiTheme="minorHAnsi" w:cstheme="minorBidi"/>
          <w:sz w:val="22"/>
          <w:szCs w:val="22"/>
        </w:rPr>
      </w:pPr>
      <w:r w:rsidRPr="00BD03A7">
        <w:t>A.8.3.1.2</w:t>
      </w:r>
      <w:r w:rsidRPr="00BD03A7">
        <w:rPr>
          <w:rFonts w:asciiTheme="minorHAnsi" w:eastAsiaTheme="minorEastAsia" w:hAnsiTheme="minorHAnsi"/>
          <w:sz w:val="22"/>
          <w:szCs w:val="22"/>
        </w:rPr>
        <w:tab/>
      </w:r>
      <w:r w:rsidRPr="006510E2">
        <w:rPr>
          <w:rFonts w:cs="v4.2.0"/>
          <w:snapToGrid w:val="0"/>
        </w:rPr>
        <w:t>Test Requirements</w:t>
      </w:r>
      <w:r>
        <w:tab/>
        <w:t>1646</w:t>
      </w:r>
    </w:p>
    <w:p w:rsidR="00BD03A7" w:rsidRDefault="00BD03A7">
      <w:pPr>
        <w:pStyle w:val="TOC3"/>
        <w:rPr>
          <w:rFonts w:asciiTheme="minorHAnsi" w:eastAsiaTheme="minorEastAsia" w:hAnsiTheme="minorHAnsi" w:cstheme="minorBidi"/>
          <w:sz w:val="22"/>
          <w:szCs w:val="22"/>
        </w:rPr>
      </w:pPr>
      <w:r w:rsidRPr="00BD03A7">
        <w:t>A.8.3.2</w:t>
      </w:r>
      <w:r w:rsidRPr="00BD03A7">
        <w:rPr>
          <w:rFonts w:asciiTheme="minorHAnsi" w:eastAsiaTheme="minorEastAsia" w:hAnsiTheme="minorHAnsi"/>
          <w:sz w:val="22"/>
          <w:szCs w:val="22"/>
        </w:rPr>
        <w:tab/>
      </w:r>
      <w:r w:rsidRPr="006510E2">
        <w:rPr>
          <w:rFonts w:cs="v4.2.0"/>
        </w:rPr>
        <w:t>E-UTRAN FDD-FDD Inter-frequency event triggered reporting when DRX is used under fading propagation conditions in asynchronous cells</w:t>
      </w:r>
      <w:r>
        <w:tab/>
        <w:t>1646</w:t>
      </w:r>
    </w:p>
    <w:p w:rsidR="00BD03A7" w:rsidRDefault="00BD03A7">
      <w:pPr>
        <w:pStyle w:val="TOC4"/>
        <w:rPr>
          <w:rFonts w:asciiTheme="minorHAnsi" w:eastAsiaTheme="minorEastAsia" w:hAnsiTheme="minorHAnsi" w:cstheme="minorBidi"/>
          <w:sz w:val="22"/>
          <w:szCs w:val="22"/>
        </w:rPr>
      </w:pPr>
      <w:r w:rsidRPr="00BD03A7">
        <w:t>A.8.3.2.1</w:t>
      </w:r>
      <w:r w:rsidRPr="00BD03A7">
        <w:rPr>
          <w:rFonts w:asciiTheme="minorHAnsi" w:eastAsiaTheme="minorEastAsia" w:hAnsiTheme="minorHAnsi"/>
          <w:sz w:val="22"/>
          <w:szCs w:val="22"/>
        </w:rPr>
        <w:tab/>
      </w:r>
      <w:r w:rsidRPr="006510E2">
        <w:rPr>
          <w:rFonts w:cs="v4.2.0"/>
          <w:snapToGrid w:val="0"/>
        </w:rPr>
        <w:t>Test Purpose and Environment</w:t>
      </w:r>
      <w:r>
        <w:tab/>
        <w:t>1646</w:t>
      </w:r>
    </w:p>
    <w:p w:rsidR="00BD03A7" w:rsidRDefault="00BD03A7">
      <w:pPr>
        <w:pStyle w:val="TOC4"/>
        <w:rPr>
          <w:rFonts w:asciiTheme="minorHAnsi" w:eastAsiaTheme="minorEastAsia" w:hAnsiTheme="minorHAnsi" w:cstheme="minorBidi"/>
          <w:sz w:val="22"/>
          <w:szCs w:val="22"/>
        </w:rPr>
      </w:pPr>
      <w:r w:rsidRPr="00BD03A7">
        <w:t>A.8.3.2.2</w:t>
      </w:r>
      <w:r w:rsidRPr="00BD03A7">
        <w:rPr>
          <w:rFonts w:asciiTheme="minorHAnsi" w:eastAsiaTheme="minorEastAsia" w:hAnsiTheme="minorHAnsi"/>
          <w:sz w:val="22"/>
          <w:szCs w:val="22"/>
        </w:rPr>
        <w:tab/>
      </w:r>
      <w:r w:rsidRPr="006510E2">
        <w:rPr>
          <w:rFonts w:cs="v4.2.0"/>
          <w:snapToGrid w:val="0"/>
        </w:rPr>
        <w:t>Test Requirements</w:t>
      </w:r>
      <w:r>
        <w:tab/>
        <w:t>1649</w:t>
      </w:r>
    </w:p>
    <w:p w:rsidR="00BD03A7" w:rsidRDefault="00BD03A7">
      <w:pPr>
        <w:pStyle w:val="TOC3"/>
        <w:rPr>
          <w:rFonts w:asciiTheme="minorHAnsi" w:eastAsiaTheme="minorEastAsia" w:hAnsiTheme="minorHAnsi" w:cstheme="minorBidi"/>
          <w:sz w:val="22"/>
          <w:szCs w:val="22"/>
        </w:rPr>
      </w:pPr>
      <w:r w:rsidRPr="00BD03A7">
        <w:t>A.8.3.3</w:t>
      </w:r>
      <w:r w:rsidRPr="00BD03A7">
        <w:rPr>
          <w:rFonts w:asciiTheme="minorHAnsi" w:eastAsiaTheme="minorEastAsia" w:hAnsiTheme="minorHAnsi"/>
          <w:sz w:val="22"/>
          <w:szCs w:val="22"/>
        </w:rPr>
        <w:tab/>
      </w:r>
      <w:r w:rsidRPr="006510E2">
        <w:rPr>
          <w:rFonts w:cs="v4.2.0"/>
        </w:rPr>
        <w:t>E-UTRAN FDD-FDD inter-frequency event triggered reporting under AWGN propagation conditions in asynchronous cells with DRX when L3 filtering is used</w:t>
      </w:r>
      <w:r>
        <w:tab/>
        <w:t>1649</w:t>
      </w:r>
    </w:p>
    <w:p w:rsidR="00BD03A7" w:rsidRDefault="00BD03A7">
      <w:pPr>
        <w:pStyle w:val="TOC4"/>
        <w:rPr>
          <w:rFonts w:asciiTheme="minorHAnsi" w:eastAsiaTheme="minorEastAsia" w:hAnsiTheme="minorHAnsi" w:cstheme="minorBidi"/>
          <w:sz w:val="22"/>
          <w:szCs w:val="22"/>
        </w:rPr>
      </w:pPr>
      <w:r w:rsidRPr="00BD03A7">
        <w:t>A.8.3.3.1</w:t>
      </w:r>
      <w:r w:rsidRPr="00BD03A7">
        <w:rPr>
          <w:rFonts w:asciiTheme="minorHAnsi" w:eastAsiaTheme="minorEastAsia" w:hAnsiTheme="minorHAnsi" w:cstheme="minorBidi"/>
          <w:sz w:val="22"/>
          <w:szCs w:val="22"/>
        </w:rPr>
        <w:tab/>
      </w:r>
      <w:r w:rsidRPr="006510E2">
        <w:rPr>
          <w:snapToGrid w:val="0"/>
        </w:rPr>
        <w:t>Test Purpose and Environment</w:t>
      </w:r>
      <w:r>
        <w:tab/>
        <w:t>1649</w:t>
      </w:r>
    </w:p>
    <w:p w:rsidR="00BD03A7" w:rsidRDefault="00BD03A7">
      <w:pPr>
        <w:pStyle w:val="TOC4"/>
        <w:rPr>
          <w:rFonts w:asciiTheme="minorHAnsi" w:eastAsiaTheme="minorEastAsia" w:hAnsiTheme="minorHAnsi" w:cstheme="minorBidi"/>
          <w:sz w:val="22"/>
          <w:szCs w:val="22"/>
        </w:rPr>
      </w:pPr>
      <w:r w:rsidRPr="00BD03A7">
        <w:t>A.8.3.3.2</w:t>
      </w:r>
      <w:r w:rsidRPr="00BD03A7">
        <w:rPr>
          <w:rFonts w:asciiTheme="minorHAnsi" w:eastAsiaTheme="minorEastAsia" w:hAnsiTheme="minorHAnsi"/>
          <w:sz w:val="22"/>
          <w:szCs w:val="22"/>
        </w:rPr>
        <w:tab/>
      </w:r>
      <w:r w:rsidRPr="006510E2">
        <w:rPr>
          <w:rFonts w:cs="v4.2.0"/>
          <w:snapToGrid w:val="0"/>
        </w:rPr>
        <w:t>Test Requirements</w:t>
      </w:r>
      <w:r>
        <w:tab/>
        <w:t>1652</w:t>
      </w:r>
    </w:p>
    <w:p w:rsidR="00BD03A7" w:rsidRDefault="00BD03A7">
      <w:pPr>
        <w:pStyle w:val="TOC3"/>
        <w:rPr>
          <w:rFonts w:asciiTheme="minorHAnsi" w:eastAsiaTheme="minorEastAsia" w:hAnsiTheme="minorHAnsi" w:cstheme="minorBidi"/>
          <w:sz w:val="22"/>
          <w:szCs w:val="22"/>
        </w:rPr>
      </w:pPr>
      <w:r w:rsidRPr="00BD03A7">
        <w:t>A.8.3.4</w:t>
      </w:r>
      <w:r w:rsidRPr="00BD03A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1652</w:t>
      </w:r>
    </w:p>
    <w:p w:rsidR="00BD03A7" w:rsidRDefault="00BD03A7">
      <w:pPr>
        <w:pStyle w:val="TOC4"/>
        <w:rPr>
          <w:rFonts w:asciiTheme="minorHAnsi" w:eastAsiaTheme="minorEastAsia" w:hAnsiTheme="minorHAnsi" w:cstheme="minorBidi"/>
          <w:sz w:val="22"/>
          <w:szCs w:val="22"/>
        </w:rPr>
      </w:pPr>
      <w:r w:rsidRPr="00BD03A7">
        <w:t>A.8.3.4.1</w:t>
      </w:r>
      <w:r w:rsidRPr="00BD03A7">
        <w:rPr>
          <w:rFonts w:asciiTheme="minorHAnsi" w:eastAsiaTheme="minorEastAsia" w:hAnsiTheme="minorHAnsi" w:cstheme="minorBidi"/>
          <w:sz w:val="22"/>
          <w:szCs w:val="22"/>
        </w:rPr>
        <w:tab/>
      </w:r>
      <w:r w:rsidRPr="006510E2">
        <w:rPr>
          <w:snapToGrid w:val="0"/>
        </w:rPr>
        <w:t>Test Purpose and Environment</w:t>
      </w:r>
      <w:r>
        <w:tab/>
        <w:t>1652</w:t>
      </w:r>
    </w:p>
    <w:p w:rsidR="00BD03A7" w:rsidRDefault="00BD03A7">
      <w:pPr>
        <w:pStyle w:val="TOC4"/>
        <w:rPr>
          <w:rFonts w:asciiTheme="minorHAnsi" w:eastAsiaTheme="minorEastAsia" w:hAnsiTheme="minorHAnsi" w:cstheme="minorBidi"/>
          <w:sz w:val="22"/>
          <w:szCs w:val="22"/>
        </w:rPr>
      </w:pPr>
      <w:r w:rsidRPr="00BD03A7">
        <w:t>A.8.3.4.2</w:t>
      </w:r>
      <w:r w:rsidRPr="00BD03A7">
        <w:rPr>
          <w:rFonts w:asciiTheme="minorHAnsi" w:eastAsiaTheme="minorEastAsia" w:hAnsiTheme="minorHAnsi" w:cstheme="minorBidi"/>
          <w:sz w:val="22"/>
          <w:szCs w:val="22"/>
        </w:rPr>
        <w:tab/>
      </w:r>
      <w:r w:rsidRPr="006510E2">
        <w:rPr>
          <w:snapToGrid w:val="0"/>
        </w:rPr>
        <w:t>Test Requirements</w:t>
      </w:r>
      <w:r>
        <w:tab/>
        <w:t>1654</w:t>
      </w:r>
    </w:p>
    <w:p w:rsidR="00BD03A7" w:rsidRDefault="00BD03A7">
      <w:pPr>
        <w:pStyle w:val="TOC3"/>
        <w:rPr>
          <w:rFonts w:asciiTheme="minorHAnsi" w:eastAsiaTheme="minorEastAsia" w:hAnsiTheme="minorHAnsi" w:cstheme="minorBidi"/>
          <w:sz w:val="22"/>
          <w:szCs w:val="22"/>
        </w:rPr>
      </w:pPr>
      <w:r w:rsidRPr="00BD03A7">
        <w:t>A.8.3.5</w:t>
      </w:r>
      <w:r w:rsidRPr="00BD03A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1654</w:t>
      </w:r>
    </w:p>
    <w:p w:rsidR="00BD03A7" w:rsidRDefault="00BD03A7">
      <w:pPr>
        <w:pStyle w:val="TOC4"/>
        <w:rPr>
          <w:rFonts w:asciiTheme="minorHAnsi" w:eastAsiaTheme="minorEastAsia" w:hAnsiTheme="minorHAnsi" w:cstheme="minorBidi"/>
          <w:sz w:val="22"/>
          <w:szCs w:val="22"/>
        </w:rPr>
      </w:pPr>
      <w:r w:rsidRPr="00BD03A7">
        <w:t>A.8.3.5.2</w:t>
      </w:r>
      <w:r w:rsidRPr="00BD03A7">
        <w:rPr>
          <w:rFonts w:asciiTheme="minorHAnsi" w:eastAsiaTheme="minorEastAsia" w:hAnsiTheme="minorHAnsi" w:cstheme="minorBidi"/>
          <w:sz w:val="22"/>
          <w:szCs w:val="22"/>
        </w:rPr>
        <w:tab/>
      </w:r>
      <w:r w:rsidRPr="006510E2">
        <w:rPr>
          <w:snapToGrid w:val="0"/>
        </w:rPr>
        <w:t>Test Requirements</w:t>
      </w:r>
      <w:r>
        <w:tab/>
        <w:t>1656</w:t>
      </w:r>
    </w:p>
    <w:p w:rsidR="00BD03A7" w:rsidRDefault="00BD03A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1656</w:t>
      </w:r>
    </w:p>
    <w:p w:rsidR="00BD03A7" w:rsidRDefault="00BD03A7">
      <w:pPr>
        <w:pStyle w:val="TOC4"/>
        <w:rPr>
          <w:rFonts w:asciiTheme="minorHAnsi" w:eastAsiaTheme="minorEastAsia" w:hAnsiTheme="minorHAnsi" w:cstheme="minorBidi"/>
          <w:sz w:val="22"/>
          <w:szCs w:val="22"/>
        </w:rPr>
      </w:pPr>
      <w:r w:rsidRPr="00BD03A7">
        <w:t>A.8.3.6.1</w:t>
      </w:r>
      <w:r w:rsidRPr="00BD03A7">
        <w:rPr>
          <w:rFonts w:asciiTheme="minorHAnsi" w:eastAsiaTheme="minorEastAsia" w:hAnsiTheme="minorHAnsi" w:cstheme="minorBidi"/>
          <w:sz w:val="22"/>
          <w:szCs w:val="22"/>
        </w:rPr>
        <w:tab/>
      </w:r>
      <w:r w:rsidRPr="006510E2">
        <w:rPr>
          <w:snapToGrid w:val="0"/>
        </w:rPr>
        <w:t>Test Purpose and Environment</w:t>
      </w:r>
      <w:r>
        <w:tab/>
        <w:t>1656</w:t>
      </w:r>
    </w:p>
    <w:p w:rsidR="00BD03A7" w:rsidRDefault="00BD03A7">
      <w:pPr>
        <w:pStyle w:val="TOC4"/>
        <w:rPr>
          <w:rFonts w:asciiTheme="minorHAnsi" w:eastAsiaTheme="minorEastAsia" w:hAnsiTheme="minorHAnsi" w:cstheme="minorBidi"/>
          <w:sz w:val="22"/>
          <w:szCs w:val="22"/>
        </w:rPr>
      </w:pPr>
      <w:r w:rsidRPr="00BD03A7">
        <w:t>A.8.3.6.2</w:t>
      </w:r>
      <w:r w:rsidRPr="00BD03A7">
        <w:rPr>
          <w:rFonts w:asciiTheme="minorHAnsi" w:eastAsiaTheme="minorEastAsia" w:hAnsiTheme="minorHAnsi" w:cstheme="minorBidi"/>
          <w:sz w:val="22"/>
          <w:szCs w:val="22"/>
        </w:rPr>
        <w:tab/>
      </w:r>
      <w:r w:rsidRPr="006510E2">
        <w:rPr>
          <w:snapToGrid w:val="0"/>
        </w:rPr>
        <w:t>Test Requirements</w:t>
      </w:r>
      <w:r>
        <w:tab/>
        <w:t>1658</w:t>
      </w:r>
    </w:p>
    <w:p w:rsidR="00BD03A7" w:rsidRDefault="00BD03A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1659</w:t>
      </w:r>
    </w:p>
    <w:p w:rsidR="00BD03A7" w:rsidRDefault="00BD03A7">
      <w:pPr>
        <w:pStyle w:val="TOC4"/>
        <w:rPr>
          <w:rFonts w:asciiTheme="minorHAnsi" w:eastAsiaTheme="minorEastAsia" w:hAnsiTheme="minorHAnsi" w:cstheme="minorBidi"/>
          <w:sz w:val="22"/>
          <w:szCs w:val="22"/>
        </w:rPr>
      </w:pPr>
      <w:r w:rsidRPr="00BD03A7">
        <w:t>A.8.3.7.1</w:t>
      </w:r>
      <w:r w:rsidRPr="00BD03A7">
        <w:rPr>
          <w:rFonts w:asciiTheme="minorHAnsi" w:eastAsiaTheme="minorEastAsia" w:hAnsiTheme="minorHAnsi" w:cstheme="minorBidi"/>
          <w:sz w:val="22"/>
          <w:szCs w:val="22"/>
        </w:rPr>
        <w:tab/>
      </w:r>
      <w:r w:rsidRPr="006510E2">
        <w:rPr>
          <w:snapToGrid w:val="0"/>
        </w:rPr>
        <w:t>Test Purpose and Environment</w:t>
      </w:r>
      <w:r>
        <w:tab/>
        <w:t>1659</w:t>
      </w:r>
    </w:p>
    <w:p w:rsidR="00BD03A7" w:rsidRDefault="00BD03A7">
      <w:pPr>
        <w:pStyle w:val="TOC4"/>
        <w:rPr>
          <w:rFonts w:asciiTheme="minorHAnsi" w:eastAsiaTheme="minorEastAsia" w:hAnsiTheme="minorHAnsi" w:cstheme="minorBidi"/>
          <w:sz w:val="22"/>
          <w:szCs w:val="22"/>
        </w:rPr>
      </w:pPr>
      <w:r w:rsidRPr="00BD03A7">
        <w:t>A.8.3.7.2</w:t>
      </w:r>
      <w:r w:rsidRPr="00BD03A7">
        <w:rPr>
          <w:rFonts w:asciiTheme="minorHAnsi" w:eastAsiaTheme="minorEastAsia" w:hAnsiTheme="minorHAnsi"/>
          <w:sz w:val="22"/>
          <w:szCs w:val="22"/>
        </w:rPr>
        <w:tab/>
      </w:r>
      <w:r w:rsidRPr="006510E2">
        <w:rPr>
          <w:rFonts w:cs="v4.2.0"/>
          <w:snapToGrid w:val="0"/>
        </w:rPr>
        <w:t>Test Requirements</w:t>
      </w:r>
      <w:r>
        <w:tab/>
        <w:t>1661</w:t>
      </w:r>
    </w:p>
    <w:p w:rsidR="00BD03A7" w:rsidRDefault="00BD03A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1662</w:t>
      </w:r>
    </w:p>
    <w:p w:rsidR="00BD03A7" w:rsidRDefault="00BD03A7">
      <w:pPr>
        <w:pStyle w:val="TOC4"/>
        <w:rPr>
          <w:rFonts w:asciiTheme="minorHAnsi" w:eastAsiaTheme="minorEastAsia" w:hAnsiTheme="minorHAnsi" w:cstheme="minorBidi"/>
          <w:sz w:val="22"/>
          <w:szCs w:val="22"/>
        </w:rPr>
      </w:pPr>
      <w:r w:rsidRPr="00BD03A7">
        <w:t>A.8.3.</w:t>
      </w:r>
      <w:r w:rsidRPr="00BD03A7">
        <w:rPr>
          <w:lang w:eastAsia="zh-CN"/>
        </w:rPr>
        <w:t>8</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1662</w:t>
      </w:r>
    </w:p>
    <w:p w:rsidR="00BD03A7" w:rsidRDefault="00BD03A7">
      <w:pPr>
        <w:pStyle w:val="TOC4"/>
        <w:rPr>
          <w:rFonts w:asciiTheme="minorHAnsi" w:eastAsiaTheme="minorEastAsia" w:hAnsiTheme="minorHAnsi" w:cstheme="minorBidi"/>
          <w:sz w:val="22"/>
          <w:szCs w:val="22"/>
        </w:rPr>
      </w:pPr>
      <w:r w:rsidRPr="00BD03A7">
        <w:t>A.8.3.</w:t>
      </w:r>
      <w:r w:rsidRPr="00BD03A7">
        <w:rPr>
          <w:lang w:eastAsia="zh-CN"/>
        </w:rPr>
        <w:t>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1665</w:t>
      </w:r>
    </w:p>
    <w:p w:rsidR="00BD03A7" w:rsidRDefault="00BD03A7">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1665</w:t>
      </w:r>
    </w:p>
    <w:p w:rsidR="00BD03A7" w:rsidRDefault="00BD03A7">
      <w:pPr>
        <w:pStyle w:val="TOC4"/>
        <w:rPr>
          <w:rFonts w:asciiTheme="minorHAnsi" w:eastAsiaTheme="minorEastAsia" w:hAnsiTheme="minorHAnsi" w:cstheme="minorBidi"/>
          <w:sz w:val="22"/>
          <w:szCs w:val="22"/>
        </w:rPr>
      </w:pPr>
      <w:r w:rsidRPr="00BD03A7">
        <w:t>A.8.3.9.1</w:t>
      </w:r>
      <w:r w:rsidRPr="00BD03A7">
        <w:rPr>
          <w:rFonts w:asciiTheme="minorHAnsi" w:eastAsiaTheme="minorEastAsia" w:hAnsiTheme="minorHAnsi" w:cstheme="minorBidi"/>
          <w:sz w:val="22"/>
          <w:szCs w:val="22"/>
        </w:rPr>
        <w:tab/>
      </w:r>
      <w:r w:rsidRPr="006510E2">
        <w:rPr>
          <w:snapToGrid w:val="0"/>
        </w:rPr>
        <w:t>Test Purpose and Environment</w:t>
      </w:r>
      <w:r>
        <w:tab/>
        <w:t>1665</w:t>
      </w:r>
    </w:p>
    <w:p w:rsidR="00BD03A7" w:rsidRDefault="00BD03A7">
      <w:pPr>
        <w:pStyle w:val="TOC4"/>
        <w:rPr>
          <w:rFonts w:asciiTheme="minorHAnsi" w:eastAsiaTheme="minorEastAsia" w:hAnsiTheme="minorHAnsi" w:cstheme="minorBidi"/>
          <w:sz w:val="22"/>
          <w:szCs w:val="22"/>
        </w:rPr>
      </w:pPr>
      <w:r w:rsidRPr="00BD03A7">
        <w:t>A.8.3.9.2</w:t>
      </w:r>
      <w:r w:rsidRPr="00BD03A7">
        <w:rPr>
          <w:rFonts w:asciiTheme="minorHAnsi" w:eastAsiaTheme="minorEastAsia" w:hAnsiTheme="minorHAnsi" w:cstheme="minorBidi"/>
          <w:sz w:val="22"/>
          <w:szCs w:val="22"/>
        </w:rPr>
        <w:tab/>
      </w:r>
      <w:r w:rsidRPr="006510E2">
        <w:rPr>
          <w:snapToGrid w:val="0"/>
        </w:rPr>
        <w:t>Test Requirements</w:t>
      </w:r>
      <w:r>
        <w:tab/>
        <w:t>1669</w:t>
      </w:r>
    </w:p>
    <w:p w:rsidR="00BD03A7" w:rsidRDefault="00BD03A7">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1670</w:t>
      </w:r>
    </w:p>
    <w:p w:rsidR="00BD03A7" w:rsidRDefault="00BD03A7">
      <w:pPr>
        <w:pStyle w:val="TOC4"/>
        <w:rPr>
          <w:rFonts w:asciiTheme="minorHAnsi" w:eastAsiaTheme="minorEastAsia" w:hAnsiTheme="minorHAnsi" w:cstheme="minorBidi"/>
          <w:sz w:val="22"/>
          <w:szCs w:val="22"/>
        </w:rPr>
      </w:pPr>
      <w:r w:rsidRPr="00BD03A7">
        <w:t>A.8.3.10.1</w:t>
      </w:r>
      <w:r w:rsidRPr="00BD03A7">
        <w:rPr>
          <w:rFonts w:asciiTheme="minorHAnsi" w:eastAsiaTheme="minorEastAsia" w:hAnsiTheme="minorHAnsi"/>
          <w:sz w:val="22"/>
          <w:szCs w:val="22"/>
        </w:rPr>
        <w:tab/>
      </w:r>
      <w:r w:rsidRPr="006510E2">
        <w:rPr>
          <w:rFonts w:cs="v4.2.0"/>
          <w:snapToGrid w:val="0"/>
        </w:rPr>
        <w:t>Test Purpose and Environment</w:t>
      </w:r>
      <w:r>
        <w:tab/>
        <w:t>1670</w:t>
      </w:r>
    </w:p>
    <w:p w:rsidR="00BD03A7" w:rsidRDefault="00BD03A7">
      <w:pPr>
        <w:pStyle w:val="TOC4"/>
        <w:rPr>
          <w:rFonts w:asciiTheme="minorHAnsi" w:eastAsiaTheme="minorEastAsia" w:hAnsiTheme="minorHAnsi" w:cstheme="minorBidi"/>
          <w:sz w:val="22"/>
          <w:szCs w:val="22"/>
        </w:rPr>
      </w:pPr>
      <w:r w:rsidRPr="00BD03A7">
        <w:t>A.8.3.10.2</w:t>
      </w:r>
      <w:r w:rsidRPr="00BD03A7">
        <w:rPr>
          <w:rFonts w:asciiTheme="minorHAnsi" w:eastAsiaTheme="minorEastAsia" w:hAnsiTheme="minorHAnsi"/>
          <w:sz w:val="22"/>
          <w:szCs w:val="22"/>
        </w:rPr>
        <w:tab/>
      </w:r>
      <w:r w:rsidRPr="006510E2">
        <w:rPr>
          <w:rFonts w:cs="v4.2.0"/>
          <w:snapToGrid w:val="0"/>
        </w:rPr>
        <w:t>Test Requirements</w:t>
      </w:r>
      <w:r>
        <w:tab/>
        <w:t>1671</w:t>
      </w:r>
    </w:p>
    <w:p w:rsidR="00BD03A7" w:rsidRDefault="00BD03A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1671</w:t>
      </w:r>
    </w:p>
    <w:p w:rsidR="00BD03A7" w:rsidRDefault="00BD03A7">
      <w:pPr>
        <w:pStyle w:val="TOC4"/>
        <w:rPr>
          <w:rFonts w:asciiTheme="minorHAnsi" w:eastAsiaTheme="minorEastAsia" w:hAnsiTheme="minorHAnsi" w:cstheme="minorBidi"/>
          <w:sz w:val="22"/>
          <w:szCs w:val="22"/>
        </w:rPr>
      </w:pPr>
      <w:r w:rsidRPr="00BD03A7">
        <w:t>A.8.3.11.1</w:t>
      </w:r>
      <w:r w:rsidRPr="00BD03A7">
        <w:rPr>
          <w:rFonts w:asciiTheme="minorHAnsi" w:eastAsiaTheme="minorEastAsia" w:hAnsiTheme="minorHAnsi" w:cstheme="minorBidi"/>
          <w:sz w:val="22"/>
          <w:szCs w:val="22"/>
        </w:rPr>
        <w:tab/>
      </w:r>
      <w:r w:rsidRPr="006510E2">
        <w:rPr>
          <w:snapToGrid w:val="0"/>
        </w:rPr>
        <w:t>Test Purpose and Environment</w:t>
      </w:r>
      <w:r>
        <w:tab/>
        <w:t>1671</w:t>
      </w:r>
    </w:p>
    <w:p w:rsidR="00BD03A7" w:rsidRDefault="00BD03A7">
      <w:pPr>
        <w:pStyle w:val="TOC4"/>
        <w:rPr>
          <w:rFonts w:asciiTheme="minorHAnsi" w:eastAsiaTheme="minorEastAsia" w:hAnsiTheme="minorHAnsi" w:cstheme="minorBidi"/>
          <w:sz w:val="22"/>
          <w:szCs w:val="22"/>
        </w:rPr>
      </w:pPr>
      <w:r w:rsidRPr="00BD03A7">
        <w:t>A.8.3.11.2</w:t>
      </w:r>
      <w:r w:rsidRPr="00BD03A7">
        <w:rPr>
          <w:rFonts w:asciiTheme="minorHAnsi" w:eastAsiaTheme="minorEastAsia" w:hAnsiTheme="minorHAnsi" w:cstheme="minorBidi"/>
          <w:sz w:val="22"/>
          <w:szCs w:val="22"/>
        </w:rPr>
        <w:tab/>
      </w:r>
      <w:r w:rsidRPr="006510E2">
        <w:rPr>
          <w:snapToGrid w:val="0"/>
        </w:rPr>
        <w:t>Test Requirement</w:t>
      </w:r>
      <w:r>
        <w:tab/>
        <w:t>1673</w:t>
      </w:r>
    </w:p>
    <w:p w:rsidR="00BD03A7" w:rsidRDefault="00BD03A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1674</w:t>
      </w:r>
    </w:p>
    <w:p w:rsidR="00BD03A7" w:rsidRDefault="00BD03A7">
      <w:pPr>
        <w:pStyle w:val="TOC4"/>
        <w:rPr>
          <w:rFonts w:asciiTheme="minorHAnsi" w:eastAsiaTheme="minorEastAsia" w:hAnsiTheme="minorHAnsi" w:cstheme="minorBidi"/>
          <w:sz w:val="22"/>
          <w:szCs w:val="22"/>
        </w:rPr>
      </w:pPr>
      <w:r w:rsidRPr="00BD03A7">
        <w:t>A.8.3.12.1</w:t>
      </w:r>
      <w:r w:rsidRPr="00BD03A7">
        <w:rPr>
          <w:rFonts w:asciiTheme="minorHAnsi" w:eastAsiaTheme="minorEastAsia" w:hAnsiTheme="minorHAnsi" w:cstheme="minorBidi"/>
          <w:sz w:val="22"/>
          <w:szCs w:val="22"/>
        </w:rPr>
        <w:tab/>
      </w:r>
      <w:r w:rsidRPr="006510E2">
        <w:rPr>
          <w:snapToGrid w:val="0"/>
        </w:rPr>
        <w:t>Test Purpose and Environment</w:t>
      </w:r>
      <w:r>
        <w:tab/>
        <w:t>1674</w:t>
      </w:r>
    </w:p>
    <w:p w:rsidR="00BD03A7" w:rsidRDefault="00BD03A7">
      <w:pPr>
        <w:pStyle w:val="TOC4"/>
        <w:rPr>
          <w:rFonts w:asciiTheme="minorHAnsi" w:eastAsiaTheme="minorEastAsia" w:hAnsiTheme="minorHAnsi" w:cstheme="minorBidi"/>
          <w:sz w:val="22"/>
          <w:szCs w:val="22"/>
        </w:rPr>
      </w:pPr>
      <w:r w:rsidRPr="00BD03A7">
        <w:t>A.8.3.12.2</w:t>
      </w:r>
      <w:r w:rsidRPr="00BD03A7">
        <w:rPr>
          <w:rFonts w:asciiTheme="minorHAnsi" w:eastAsiaTheme="minorEastAsia" w:hAnsiTheme="minorHAnsi" w:cstheme="minorBidi"/>
          <w:sz w:val="22"/>
          <w:szCs w:val="22"/>
        </w:rPr>
        <w:tab/>
      </w:r>
      <w:r w:rsidRPr="006510E2">
        <w:rPr>
          <w:snapToGrid w:val="0"/>
        </w:rPr>
        <w:t>Test Requirement</w:t>
      </w:r>
      <w:r>
        <w:tab/>
        <w:t>1675</w:t>
      </w:r>
    </w:p>
    <w:p w:rsidR="00BD03A7" w:rsidRDefault="00BD03A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1676</w:t>
      </w:r>
    </w:p>
    <w:p w:rsidR="00BD03A7" w:rsidRDefault="00BD03A7">
      <w:pPr>
        <w:pStyle w:val="TOC4"/>
        <w:rPr>
          <w:rFonts w:asciiTheme="minorHAnsi" w:eastAsiaTheme="minorEastAsia" w:hAnsiTheme="minorHAnsi" w:cstheme="minorBidi"/>
          <w:sz w:val="22"/>
          <w:szCs w:val="22"/>
        </w:rPr>
      </w:pPr>
      <w:r w:rsidRPr="00BD03A7">
        <w:t>A.8.3.13.1</w:t>
      </w:r>
      <w:r w:rsidRPr="00BD03A7">
        <w:rPr>
          <w:rFonts w:asciiTheme="minorHAnsi" w:eastAsiaTheme="minorEastAsia" w:hAnsiTheme="minorHAnsi" w:cstheme="minorBidi"/>
          <w:sz w:val="22"/>
          <w:szCs w:val="22"/>
        </w:rPr>
        <w:tab/>
      </w:r>
      <w:r w:rsidRPr="006510E2">
        <w:rPr>
          <w:snapToGrid w:val="0"/>
        </w:rPr>
        <w:t>Test Purpose and Environment</w:t>
      </w:r>
      <w:r>
        <w:tab/>
        <w:t>1676</w:t>
      </w:r>
    </w:p>
    <w:p w:rsidR="00BD03A7" w:rsidRDefault="00BD03A7">
      <w:pPr>
        <w:pStyle w:val="TOC4"/>
        <w:rPr>
          <w:rFonts w:asciiTheme="minorHAnsi" w:eastAsiaTheme="minorEastAsia" w:hAnsiTheme="minorHAnsi" w:cstheme="minorBidi"/>
          <w:sz w:val="22"/>
          <w:szCs w:val="22"/>
        </w:rPr>
      </w:pPr>
      <w:r w:rsidRPr="00BD03A7">
        <w:t>A.8.3.13.2</w:t>
      </w:r>
      <w:r w:rsidRPr="00BD03A7">
        <w:rPr>
          <w:rFonts w:asciiTheme="minorHAnsi" w:eastAsiaTheme="minorEastAsia" w:hAnsiTheme="minorHAnsi" w:cstheme="minorBidi"/>
          <w:sz w:val="22"/>
          <w:szCs w:val="22"/>
        </w:rPr>
        <w:tab/>
      </w:r>
      <w:r w:rsidRPr="006510E2">
        <w:rPr>
          <w:snapToGrid w:val="0"/>
        </w:rPr>
        <w:t>Test Requirement</w:t>
      </w:r>
      <w:r>
        <w:tab/>
        <w:t>1677</w:t>
      </w:r>
    </w:p>
    <w:p w:rsidR="00BD03A7" w:rsidRDefault="00BD03A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1678</w:t>
      </w:r>
    </w:p>
    <w:p w:rsidR="00BD03A7" w:rsidRDefault="00BD03A7">
      <w:pPr>
        <w:pStyle w:val="TOC4"/>
        <w:rPr>
          <w:rFonts w:asciiTheme="minorHAnsi" w:eastAsiaTheme="minorEastAsia" w:hAnsiTheme="minorHAnsi" w:cstheme="minorBidi"/>
          <w:sz w:val="22"/>
          <w:szCs w:val="22"/>
        </w:rPr>
      </w:pPr>
      <w:r w:rsidRPr="00BD03A7">
        <w:t>A.8.3.14.1</w:t>
      </w:r>
      <w:r w:rsidRPr="00BD03A7">
        <w:rPr>
          <w:rFonts w:asciiTheme="minorHAnsi" w:eastAsiaTheme="minorEastAsia" w:hAnsiTheme="minorHAnsi" w:cstheme="minorBidi"/>
          <w:sz w:val="22"/>
          <w:szCs w:val="22"/>
        </w:rPr>
        <w:tab/>
      </w:r>
      <w:r w:rsidRPr="006510E2">
        <w:rPr>
          <w:snapToGrid w:val="0"/>
        </w:rPr>
        <w:t>Test Purpose and Environment</w:t>
      </w:r>
      <w:r>
        <w:tab/>
        <w:t>1678</w:t>
      </w:r>
    </w:p>
    <w:p w:rsidR="00BD03A7" w:rsidRDefault="00BD03A7">
      <w:pPr>
        <w:pStyle w:val="TOC4"/>
        <w:rPr>
          <w:rFonts w:asciiTheme="minorHAnsi" w:eastAsiaTheme="minorEastAsia" w:hAnsiTheme="minorHAnsi" w:cstheme="minorBidi"/>
          <w:sz w:val="22"/>
          <w:szCs w:val="22"/>
        </w:rPr>
      </w:pPr>
      <w:r w:rsidRPr="00BD03A7">
        <w:t>A.8.3.14.2</w:t>
      </w:r>
      <w:r w:rsidRPr="00BD03A7">
        <w:rPr>
          <w:rFonts w:asciiTheme="minorHAnsi" w:eastAsiaTheme="minorEastAsia" w:hAnsiTheme="minorHAnsi" w:cstheme="minorBidi"/>
          <w:sz w:val="22"/>
          <w:szCs w:val="22"/>
        </w:rPr>
        <w:tab/>
      </w:r>
      <w:r w:rsidRPr="006510E2">
        <w:rPr>
          <w:snapToGrid w:val="0"/>
        </w:rPr>
        <w:t>Test Requirement</w:t>
      </w:r>
      <w:r>
        <w:tab/>
        <w:t>1679</w:t>
      </w:r>
    </w:p>
    <w:p w:rsidR="00BD03A7" w:rsidRDefault="00BD03A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1680</w:t>
      </w:r>
    </w:p>
    <w:p w:rsidR="00BD03A7" w:rsidRDefault="00BD03A7">
      <w:pPr>
        <w:pStyle w:val="TOC4"/>
        <w:rPr>
          <w:rFonts w:asciiTheme="minorHAnsi" w:eastAsiaTheme="minorEastAsia" w:hAnsiTheme="minorHAnsi" w:cstheme="minorBidi"/>
          <w:sz w:val="22"/>
          <w:szCs w:val="22"/>
        </w:rPr>
      </w:pPr>
      <w:r w:rsidRPr="00BD03A7">
        <w:t>A.8.3.15.1</w:t>
      </w:r>
      <w:r w:rsidRPr="00BD03A7">
        <w:rPr>
          <w:rFonts w:asciiTheme="minorHAnsi" w:eastAsiaTheme="minorEastAsia" w:hAnsiTheme="minorHAnsi" w:cstheme="minorBidi"/>
          <w:sz w:val="22"/>
          <w:szCs w:val="22"/>
        </w:rPr>
        <w:tab/>
      </w:r>
      <w:r w:rsidRPr="006510E2">
        <w:rPr>
          <w:snapToGrid w:val="0"/>
        </w:rPr>
        <w:t>Test Purpose and Environment</w:t>
      </w:r>
      <w:r>
        <w:tab/>
        <w:t>1680</w:t>
      </w:r>
    </w:p>
    <w:p w:rsidR="00BD03A7" w:rsidRDefault="00BD03A7">
      <w:pPr>
        <w:pStyle w:val="TOC4"/>
        <w:rPr>
          <w:rFonts w:asciiTheme="minorHAnsi" w:eastAsiaTheme="minorEastAsia" w:hAnsiTheme="minorHAnsi" w:cstheme="minorBidi"/>
          <w:sz w:val="22"/>
          <w:szCs w:val="22"/>
        </w:rPr>
      </w:pPr>
      <w:r w:rsidRPr="00BD03A7">
        <w:t>A.8.3.15.2</w:t>
      </w:r>
      <w:r w:rsidRPr="00BD03A7">
        <w:rPr>
          <w:rFonts w:asciiTheme="minorHAnsi" w:eastAsiaTheme="minorEastAsia" w:hAnsiTheme="minorHAnsi" w:cstheme="minorBidi"/>
          <w:sz w:val="22"/>
          <w:szCs w:val="22"/>
        </w:rPr>
        <w:tab/>
      </w:r>
      <w:r w:rsidRPr="006510E2">
        <w:rPr>
          <w:snapToGrid w:val="0"/>
        </w:rPr>
        <w:t>Test Requirement</w:t>
      </w:r>
      <w:r>
        <w:tab/>
        <w:t>1681</w:t>
      </w:r>
    </w:p>
    <w:p w:rsidR="00BD03A7" w:rsidRDefault="00BD03A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1682</w:t>
      </w:r>
    </w:p>
    <w:p w:rsidR="00BD03A7" w:rsidRDefault="00BD03A7">
      <w:pPr>
        <w:pStyle w:val="TOC4"/>
        <w:rPr>
          <w:rFonts w:asciiTheme="minorHAnsi" w:eastAsiaTheme="minorEastAsia" w:hAnsiTheme="minorHAnsi" w:cstheme="minorBidi"/>
          <w:sz w:val="22"/>
          <w:szCs w:val="22"/>
        </w:rPr>
      </w:pPr>
      <w:r w:rsidRPr="00BD03A7">
        <w:t>A.8.3.16.1</w:t>
      </w:r>
      <w:r w:rsidRPr="00BD03A7">
        <w:rPr>
          <w:rFonts w:asciiTheme="minorHAnsi" w:eastAsiaTheme="minorEastAsia" w:hAnsiTheme="minorHAnsi" w:cstheme="minorBidi"/>
          <w:sz w:val="22"/>
          <w:szCs w:val="22"/>
        </w:rPr>
        <w:tab/>
      </w:r>
      <w:r w:rsidRPr="006510E2">
        <w:rPr>
          <w:snapToGrid w:val="0"/>
        </w:rPr>
        <w:t>Test Purpose and Environment</w:t>
      </w:r>
      <w:r>
        <w:tab/>
        <w:t>1682</w:t>
      </w:r>
    </w:p>
    <w:p w:rsidR="00BD03A7" w:rsidRDefault="00BD03A7">
      <w:pPr>
        <w:pStyle w:val="TOC4"/>
        <w:rPr>
          <w:rFonts w:asciiTheme="minorHAnsi" w:eastAsiaTheme="minorEastAsia" w:hAnsiTheme="minorHAnsi" w:cstheme="minorBidi"/>
          <w:sz w:val="22"/>
          <w:szCs w:val="22"/>
        </w:rPr>
      </w:pPr>
      <w:r w:rsidRPr="00BD03A7">
        <w:t>A.8.3.16.2</w:t>
      </w:r>
      <w:r w:rsidRPr="00BD03A7">
        <w:rPr>
          <w:rFonts w:asciiTheme="minorHAnsi" w:eastAsiaTheme="minorEastAsia" w:hAnsiTheme="minorHAnsi" w:cstheme="minorBidi"/>
          <w:sz w:val="22"/>
          <w:szCs w:val="22"/>
        </w:rPr>
        <w:tab/>
      </w:r>
      <w:r w:rsidRPr="006510E2">
        <w:rPr>
          <w:snapToGrid w:val="0"/>
        </w:rPr>
        <w:t>Test Requirement</w:t>
      </w:r>
      <w:r>
        <w:tab/>
        <w:t>1684</w:t>
      </w:r>
    </w:p>
    <w:p w:rsidR="00BD03A7" w:rsidRDefault="00BD03A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1684</w:t>
      </w:r>
    </w:p>
    <w:p w:rsidR="00BD03A7" w:rsidRDefault="00BD03A7">
      <w:pPr>
        <w:pStyle w:val="TOC4"/>
        <w:rPr>
          <w:rFonts w:asciiTheme="minorHAnsi" w:eastAsiaTheme="minorEastAsia" w:hAnsiTheme="minorHAnsi" w:cstheme="minorBidi"/>
          <w:sz w:val="22"/>
          <w:szCs w:val="22"/>
        </w:rPr>
      </w:pPr>
      <w:r w:rsidRPr="00BD03A7">
        <w:t>A.8.3.17.1</w:t>
      </w:r>
      <w:r w:rsidRPr="00BD03A7">
        <w:rPr>
          <w:rFonts w:asciiTheme="minorHAnsi" w:eastAsiaTheme="minorEastAsia" w:hAnsiTheme="minorHAnsi" w:cstheme="minorBidi"/>
          <w:sz w:val="22"/>
          <w:szCs w:val="22"/>
        </w:rPr>
        <w:tab/>
      </w:r>
      <w:r w:rsidRPr="006510E2">
        <w:rPr>
          <w:snapToGrid w:val="0"/>
        </w:rPr>
        <w:t>Test Purpose and Environment</w:t>
      </w:r>
      <w:r>
        <w:tab/>
        <w:t>1684</w:t>
      </w:r>
    </w:p>
    <w:p w:rsidR="00BD03A7" w:rsidRDefault="00BD03A7">
      <w:pPr>
        <w:pStyle w:val="TOC4"/>
        <w:rPr>
          <w:rFonts w:asciiTheme="minorHAnsi" w:eastAsiaTheme="minorEastAsia" w:hAnsiTheme="minorHAnsi" w:cstheme="minorBidi"/>
          <w:sz w:val="22"/>
          <w:szCs w:val="22"/>
        </w:rPr>
      </w:pPr>
      <w:r w:rsidRPr="00BD03A7">
        <w:t>A.8.3.17.2</w:t>
      </w:r>
      <w:r w:rsidRPr="00BD03A7">
        <w:rPr>
          <w:rFonts w:asciiTheme="minorHAnsi" w:eastAsiaTheme="minorEastAsia" w:hAnsiTheme="minorHAnsi" w:cstheme="minorBidi"/>
          <w:sz w:val="22"/>
          <w:szCs w:val="22"/>
        </w:rPr>
        <w:tab/>
      </w:r>
      <w:r w:rsidRPr="006510E2">
        <w:rPr>
          <w:snapToGrid w:val="0"/>
        </w:rPr>
        <w:t>Test Requirement</w:t>
      </w:r>
      <w:r>
        <w:tab/>
        <w:t>1687</w:t>
      </w:r>
    </w:p>
    <w:p w:rsidR="00BD03A7" w:rsidRDefault="00BD03A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1687</w:t>
      </w:r>
    </w:p>
    <w:p w:rsidR="00BD03A7" w:rsidRDefault="00BD03A7">
      <w:pPr>
        <w:pStyle w:val="TOC4"/>
        <w:rPr>
          <w:rFonts w:asciiTheme="minorHAnsi" w:eastAsiaTheme="minorEastAsia" w:hAnsiTheme="minorHAnsi" w:cstheme="minorBidi"/>
          <w:sz w:val="22"/>
          <w:szCs w:val="22"/>
        </w:rPr>
      </w:pPr>
      <w:r w:rsidRPr="00BD03A7">
        <w:t>A.8.3.18.1</w:t>
      </w:r>
      <w:r w:rsidRPr="00BD03A7">
        <w:rPr>
          <w:rFonts w:asciiTheme="minorHAnsi" w:eastAsiaTheme="minorEastAsia" w:hAnsiTheme="minorHAnsi" w:cstheme="minorBidi"/>
          <w:sz w:val="22"/>
          <w:szCs w:val="22"/>
        </w:rPr>
        <w:tab/>
      </w:r>
      <w:r w:rsidRPr="006510E2">
        <w:rPr>
          <w:snapToGrid w:val="0"/>
        </w:rPr>
        <w:t>Test Purpose and Environment</w:t>
      </w:r>
      <w:r>
        <w:tab/>
        <w:t>1687</w:t>
      </w:r>
    </w:p>
    <w:p w:rsidR="00BD03A7" w:rsidRDefault="00BD03A7">
      <w:pPr>
        <w:pStyle w:val="TOC4"/>
        <w:rPr>
          <w:rFonts w:asciiTheme="minorHAnsi" w:eastAsiaTheme="minorEastAsia" w:hAnsiTheme="minorHAnsi" w:cstheme="minorBidi"/>
          <w:sz w:val="22"/>
          <w:szCs w:val="22"/>
        </w:rPr>
      </w:pPr>
      <w:r w:rsidRPr="00BD03A7">
        <w:t>A.8.3.18.2</w:t>
      </w:r>
      <w:r w:rsidRPr="00BD03A7">
        <w:rPr>
          <w:rFonts w:asciiTheme="minorHAnsi" w:eastAsiaTheme="minorEastAsia" w:hAnsiTheme="minorHAnsi" w:cstheme="minorBidi"/>
          <w:sz w:val="22"/>
          <w:szCs w:val="22"/>
        </w:rPr>
        <w:tab/>
      </w:r>
      <w:r w:rsidRPr="006510E2">
        <w:rPr>
          <w:snapToGrid w:val="0"/>
        </w:rPr>
        <w:t>Test Requirement</w:t>
      </w:r>
      <w:r>
        <w:tab/>
        <w:t>1690</w:t>
      </w:r>
    </w:p>
    <w:p w:rsidR="00BD03A7" w:rsidRDefault="00BD03A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1690</w:t>
      </w:r>
    </w:p>
    <w:p w:rsidR="00BD03A7" w:rsidRDefault="00BD03A7">
      <w:pPr>
        <w:pStyle w:val="TOC4"/>
        <w:rPr>
          <w:rFonts w:asciiTheme="minorHAnsi" w:eastAsiaTheme="minorEastAsia" w:hAnsiTheme="minorHAnsi" w:cstheme="minorBidi"/>
          <w:sz w:val="22"/>
          <w:szCs w:val="22"/>
        </w:rPr>
      </w:pPr>
      <w:r w:rsidRPr="00BD03A7">
        <w:t>A.8.3.19.1</w:t>
      </w:r>
      <w:r w:rsidRPr="00BD03A7">
        <w:rPr>
          <w:rFonts w:asciiTheme="minorHAnsi" w:eastAsiaTheme="minorEastAsia" w:hAnsiTheme="minorHAnsi" w:cstheme="minorBidi"/>
          <w:sz w:val="22"/>
          <w:szCs w:val="22"/>
        </w:rPr>
        <w:tab/>
      </w:r>
      <w:r w:rsidRPr="006510E2">
        <w:rPr>
          <w:snapToGrid w:val="0"/>
        </w:rPr>
        <w:t>Test Purpose and Environment</w:t>
      </w:r>
      <w:r>
        <w:tab/>
        <w:t>1690</w:t>
      </w:r>
    </w:p>
    <w:p w:rsidR="00BD03A7" w:rsidRDefault="00BD03A7">
      <w:pPr>
        <w:pStyle w:val="TOC4"/>
        <w:rPr>
          <w:rFonts w:asciiTheme="minorHAnsi" w:eastAsiaTheme="minorEastAsia" w:hAnsiTheme="minorHAnsi" w:cstheme="minorBidi"/>
          <w:sz w:val="22"/>
          <w:szCs w:val="22"/>
        </w:rPr>
      </w:pPr>
      <w:r w:rsidRPr="00BD03A7">
        <w:t>A.8.3.19.2</w:t>
      </w:r>
      <w:r w:rsidRPr="00BD03A7">
        <w:rPr>
          <w:rFonts w:asciiTheme="minorHAnsi" w:eastAsiaTheme="minorEastAsia" w:hAnsiTheme="minorHAnsi" w:cstheme="minorBidi"/>
          <w:sz w:val="22"/>
          <w:szCs w:val="22"/>
        </w:rPr>
        <w:tab/>
      </w:r>
      <w:r w:rsidRPr="006510E2">
        <w:rPr>
          <w:snapToGrid w:val="0"/>
        </w:rPr>
        <w:t>Test Requirement</w:t>
      </w:r>
      <w:r>
        <w:tab/>
        <w:t>1693</w:t>
      </w:r>
    </w:p>
    <w:p w:rsidR="00BD03A7" w:rsidRDefault="00BD03A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1693</w:t>
      </w:r>
    </w:p>
    <w:p w:rsidR="00BD03A7" w:rsidRDefault="00BD03A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1693</w:t>
      </w:r>
    </w:p>
    <w:p w:rsidR="00BD03A7" w:rsidRDefault="00BD03A7">
      <w:pPr>
        <w:pStyle w:val="TOC4"/>
        <w:rPr>
          <w:rFonts w:asciiTheme="minorHAnsi" w:eastAsiaTheme="minorEastAsia" w:hAnsiTheme="minorHAnsi" w:cstheme="minorBidi"/>
          <w:sz w:val="22"/>
          <w:szCs w:val="22"/>
        </w:rPr>
      </w:pPr>
      <w:r w:rsidRPr="00BD03A7">
        <w:t>A.8.4.1.1</w:t>
      </w:r>
      <w:r w:rsidRPr="00BD03A7">
        <w:rPr>
          <w:rFonts w:asciiTheme="minorHAnsi" w:eastAsiaTheme="minorEastAsia" w:hAnsiTheme="minorHAnsi"/>
          <w:sz w:val="22"/>
          <w:szCs w:val="22"/>
        </w:rPr>
        <w:tab/>
      </w:r>
      <w:r w:rsidRPr="006510E2">
        <w:rPr>
          <w:rFonts w:cs="v4.2.0"/>
          <w:snapToGrid w:val="0"/>
        </w:rPr>
        <w:t>Test Purpose and Environment</w:t>
      </w:r>
      <w:r>
        <w:tab/>
        <w:t>1693</w:t>
      </w:r>
    </w:p>
    <w:p w:rsidR="00BD03A7" w:rsidRDefault="00BD03A7">
      <w:pPr>
        <w:pStyle w:val="TOC4"/>
        <w:rPr>
          <w:rFonts w:asciiTheme="minorHAnsi" w:eastAsiaTheme="minorEastAsia" w:hAnsiTheme="minorHAnsi" w:cstheme="minorBidi"/>
          <w:sz w:val="22"/>
          <w:szCs w:val="22"/>
        </w:rPr>
      </w:pPr>
      <w:r w:rsidRPr="00BD03A7">
        <w:t>A.8.4.1.2</w:t>
      </w:r>
      <w:r w:rsidRPr="00BD03A7">
        <w:rPr>
          <w:rFonts w:asciiTheme="minorHAnsi" w:eastAsiaTheme="minorEastAsia" w:hAnsiTheme="minorHAnsi"/>
          <w:sz w:val="22"/>
          <w:szCs w:val="22"/>
        </w:rPr>
        <w:tab/>
      </w:r>
      <w:r w:rsidRPr="006510E2">
        <w:rPr>
          <w:rFonts w:cs="v4.2.0"/>
          <w:snapToGrid w:val="0"/>
        </w:rPr>
        <w:t>Test Requirements</w:t>
      </w:r>
      <w:r>
        <w:tab/>
        <w:t>1695</w:t>
      </w:r>
    </w:p>
    <w:p w:rsidR="00BD03A7" w:rsidRDefault="00BD03A7">
      <w:pPr>
        <w:pStyle w:val="TOC3"/>
        <w:rPr>
          <w:rFonts w:asciiTheme="minorHAnsi" w:eastAsiaTheme="minorEastAsia" w:hAnsiTheme="minorHAnsi" w:cstheme="minorBidi"/>
          <w:sz w:val="22"/>
          <w:szCs w:val="22"/>
        </w:rPr>
      </w:pPr>
      <w:r w:rsidRPr="00BD03A7">
        <w:t>A.8.4.2</w:t>
      </w:r>
      <w:r w:rsidRPr="00BD03A7">
        <w:rPr>
          <w:rFonts w:asciiTheme="minorHAnsi" w:eastAsiaTheme="minorEastAsia" w:hAnsiTheme="minorHAnsi"/>
          <w:sz w:val="22"/>
          <w:szCs w:val="22"/>
        </w:rPr>
        <w:tab/>
      </w:r>
      <w:r w:rsidRPr="006510E2">
        <w:rPr>
          <w:rFonts w:cs="v4.2.0"/>
        </w:rPr>
        <w:t>E-UTRAN TDD-TDD Inter-frequency event triggered reporting when DRX is used under fading propagation conditions in synchronous cells</w:t>
      </w:r>
      <w:r>
        <w:tab/>
        <w:t>1695</w:t>
      </w:r>
    </w:p>
    <w:p w:rsidR="00BD03A7" w:rsidRDefault="00BD03A7">
      <w:pPr>
        <w:pStyle w:val="TOC4"/>
        <w:rPr>
          <w:rFonts w:asciiTheme="minorHAnsi" w:eastAsiaTheme="minorEastAsia" w:hAnsiTheme="minorHAnsi" w:cstheme="minorBidi"/>
          <w:sz w:val="22"/>
          <w:szCs w:val="22"/>
        </w:rPr>
      </w:pPr>
      <w:r w:rsidRPr="00BD03A7">
        <w:t>A.8.4.2.1</w:t>
      </w:r>
      <w:r w:rsidRPr="00BD03A7">
        <w:rPr>
          <w:rFonts w:asciiTheme="minorHAnsi" w:eastAsiaTheme="minorEastAsia" w:hAnsiTheme="minorHAnsi"/>
          <w:sz w:val="22"/>
          <w:szCs w:val="22"/>
        </w:rPr>
        <w:tab/>
      </w:r>
      <w:r w:rsidRPr="006510E2">
        <w:rPr>
          <w:rFonts w:cs="v4.2.0"/>
          <w:snapToGrid w:val="0"/>
        </w:rPr>
        <w:t>Test Purpose and Environment</w:t>
      </w:r>
      <w:r>
        <w:tab/>
        <w:t>1695</w:t>
      </w:r>
    </w:p>
    <w:p w:rsidR="00BD03A7" w:rsidRDefault="00BD03A7">
      <w:pPr>
        <w:pStyle w:val="TOC4"/>
        <w:rPr>
          <w:rFonts w:asciiTheme="minorHAnsi" w:eastAsiaTheme="minorEastAsia" w:hAnsiTheme="minorHAnsi" w:cstheme="minorBidi"/>
          <w:sz w:val="22"/>
          <w:szCs w:val="22"/>
        </w:rPr>
      </w:pPr>
      <w:r w:rsidRPr="00BD03A7">
        <w:t>A.8.4.2.2</w:t>
      </w:r>
      <w:r w:rsidRPr="00BD03A7">
        <w:rPr>
          <w:rFonts w:asciiTheme="minorHAnsi" w:eastAsiaTheme="minorEastAsia" w:hAnsiTheme="minorHAnsi"/>
          <w:sz w:val="22"/>
          <w:szCs w:val="22"/>
        </w:rPr>
        <w:tab/>
      </w:r>
      <w:r w:rsidRPr="006510E2">
        <w:rPr>
          <w:rFonts w:cs="v4.2.0"/>
          <w:snapToGrid w:val="0"/>
        </w:rPr>
        <w:t>Test Requirements</w:t>
      </w:r>
      <w:r>
        <w:tab/>
        <w:t>1698</w:t>
      </w:r>
    </w:p>
    <w:p w:rsidR="00BD03A7" w:rsidRDefault="00BD03A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1698</w:t>
      </w:r>
    </w:p>
    <w:p w:rsidR="00BD03A7" w:rsidRDefault="00BD03A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1698</w:t>
      </w:r>
    </w:p>
    <w:p w:rsidR="00BD03A7" w:rsidRDefault="00BD03A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1700</w:t>
      </w:r>
    </w:p>
    <w:p w:rsidR="00BD03A7" w:rsidRDefault="00BD03A7">
      <w:pPr>
        <w:pStyle w:val="TOC3"/>
        <w:rPr>
          <w:rFonts w:asciiTheme="minorHAnsi" w:eastAsiaTheme="minorEastAsia" w:hAnsiTheme="minorHAnsi" w:cstheme="minorBidi"/>
          <w:sz w:val="22"/>
          <w:szCs w:val="22"/>
        </w:rPr>
      </w:pPr>
      <w:r w:rsidRPr="00BD03A7">
        <w:t>A.8.4.</w:t>
      </w:r>
      <w:r w:rsidRPr="00BD03A7">
        <w:rPr>
          <w:lang w:eastAsia="zh-CN"/>
        </w:rPr>
        <w:t>4</w:t>
      </w:r>
      <w:r w:rsidRPr="00BD03A7">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6510E2">
        <w:rPr>
          <w:lang w:val="en-US"/>
        </w:rPr>
        <w:t>using autonomous gaps</w:t>
      </w:r>
      <w:r>
        <w:tab/>
        <w:t>1701</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4</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1701</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4</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1703</w:t>
      </w:r>
    </w:p>
    <w:p w:rsidR="00BD03A7" w:rsidRDefault="00BD03A7">
      <w:pPr>
        <w:pStyle w:val="TOC3"/>
        <w:rPr>
          <w:rFonts w:asciiTheme="minorHAnsi" w:eastAsiaTheme="minorEastAsia" w:hAnsiTheme="minorHAnsi" w:cstheme="minorBidi"/>
          <w:sz w:val="22"/>
          <w:szCs w:val="22"/>
        </w:rPr>
      </w:pPr>
      <w:r w:rsidRPr="00BD03A7">
        <w:lastRenderedPageBreak/>
        <w:t>A.8.4.</w:t>
      </w:r>
      <w:r w:rsidRPr="00BD03A7">
        <w:rPr>
          <w:lang w:eastAsia="zh-CN"/>
        </w:rPr>
        <w:t>5</w:t>
      </w:r>
      <w:r w:rsidRPr="00BD03A7">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6510E2">
        <w:rPr>
          <w:lang w:val="en-US"/>
        </w:rPr>
        <w:t>using autonomous gaps</w:t>
      </w:r>
      <w:r w:rsidRPr="006510E2">
        <w:rPr>
          <w:lang w:val="en-US" w:eastAsia="zh-CN"/>
        </w:rPr>
        <w:t xml:space="preserve"> with DRX</w:t>
      </w:r>
      <w:r>
        <w:tab/>
        <w:t>1704</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1704</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1706</w:t>
      </w:r>
    </w:p>
    <w:p w:rsidR="00BD03A7" w:rsidRDefault="00BD03A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1706</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6</w:t>
      </w:r>
      <w:r w:rsidRPr="00BD03A7">
        <w:t>.1</w:t>
      </w:r>
      <w:r w:rsidRPr="00BD03A7">
        <w:rPr>
          <w:rFonts w:asciiTheme="minorHAnsi" w:eastAsiaTheme="minorEastAsia" w:hAnsiTheme="minorHAnsi"/>
          <w:sz w:val="22"/>
          <w:szCs w:val="22"/>
        </w:rPr>
        <w:tab/>
      </w:r>
      <w:r w:rsidRPr="006510E2">
        <w:rPr>
          <w:rFonts w:cs="v4.2.0"/>
          <w:snapToGrid w:val="0"/>
        </w:rPr>
        <w:t>Test Purpose and Environment</w:t>
      </w:r>
      <w:r>
        <w:tab/>
        <w:t>1706</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6</w:t>
      </w:r>
      <w:r w:rsidRPr="00BD03A7">
        <w:t>.2</w:t>
      </w:r>
      <w:r w:rsidRPr="00BD03A7">
        <w:rPr>
          <w:rFonts w:asciiTheme="minorHAnsi" w:eastAsiaTheme="minorEastAsia" w:hAnsiTheme="minorHAnsi"/>
          <w:sz w:val="22"/>
          <w:szCs w:val="22"/>
        </w:rPr>
        <w:tab/>
      </w:r>
      <w:r w:rsidRPr="006510E2">
        <w:rPr>
          <w:rFonts w:cs="v4.2.0"/>
          <w:snapToGrid w:val="0"/>
        </w:rPr>
        <w:t>Test Requirements</w:t>
      </w:r>
      <w:r>
        <w:tab/>
        <w:t>1707</w:t>
      </w:r>
    </w:p>
    <w:p w:rsidR="00BD03A7" w:rsidRDefault="00BD03A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1707</w:t>
      </w:r>
    </w:p>
    <w:p w:rsidR="00BD03A7" w:rsidRDefault="00BD03A7">
      <w:pPr>
        <w:pStyle w:val="TOC4"/>
        <w:rPr>
          <w:rFonts w:asciiTheme="minorHAnsi" w:eastAsiaTheme="minorEastAsia" w:hAnsiTheme="minorHAnsi" w:cstheme="minorBidi"/>
          <w:sz w:val="22"/>
          <w:szCs w:val="22"/>
        </w:rPr>
      </w:pPr>
      <w:r w:rsidRPr="00BD03A7">
        <w:t>A.8.4.7.1</w:t>
      </w:r>
      <w:r w:rsidRPr="00BD03A7">
        <w:rPr>
          <w:rFonts w:asciiTheme="minorHAnsi" w:eastAsiaTheme="minorEastAsia" w:hAnsiTheme="minorHAnsi" w:cstheme="minorBidi"/>
          <w:sz w:val="22"/>
          <w:szCs w:val="22"/>
        </w:rPr>
        <w:tab/>
      </w:r>
      <w:r w:rsidRPr="006510E2">
        <w:rPr>
          <w:snapToGrid w:val="0"/>
        </w:rPr>
        <w:t>Test Purpose and Environment</w:t>
      </w:r>
      <w:r>
        <w:tab/>
        <w:t>1707</w:t>
      </w:r>
    </w:p>
    <w:p w:rsidR="00BD03A7" w:rsidRDefault="00BD03A7">
      <w:pPr>
        <w:pStyle w:val="TOC4"/>
        <w:rPr>
          <w:rFonts w:asciiTheme="minorHAnsi" w:eastAsiaTheme="minorEastAsia" w:hAnsiTheme="minorHAnsi" w:cstheme="minorBidi"/>
          <w:sz w:val="22"/>
          <w:szCs w:val="22"/>
        </w:rPr>
      </w:pPr>
      <w:r w:rsidRPr="00BD03A7">
        <w:t>A.8.4.7.2</w:t>
      </w:r>
      <w:r w:rsidRPr="00BD03A7">
        <w:rPr>
          <w:rFonts w:asciiTheme="minorHAnsi" w:eastAsiaTheme="minorEastAsia" w:hAnsiTheme="minorHAnsi"/>
          <w:sz w:val="22"/>
          <w:szCs w:val="22"/>
        </w:rPr>
        <w:tab/>
      </w:r>
      <w:r w:rsidRPr="006510E2">
        <w:rPr>
          <w:rFonts w:cs="v4.2.0"/>
          <w:snapToGrid w:val="0"/>
        </w:rPr>
        <w:t>Test Requirements</w:t>
      </w:r>
      <w:r>
        <w:tab/>
        <w:t>1711</w:t>
      </w:r>
    </w:p>
    <w:p w:rsidR="00BD03A7" w:rsidRDefault="00BD03A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1711</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4</w:t>
      </w:r>
      <w:r w:rsidRPr="00BD03A7">
        <w:t>.</w:t>
      </w:r>
      <w:r w:rsidRPr="00BD03A7">
        <w:rPr>
          <w:lang w:eastAsia="zh-CN"/>
        </w:rPr>
        <w:t>8</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1711</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4</w:t>
      </w:r>
      <w:r w:rsidRPr="00BD03A7">
        <w:t>.</w:t>
      </w:r>
      <w:r w:rsidRPr="00BD03A7">
        <w:rPr>
          <w:lang w:eastAsia="zh-CN"/>
        </w:rPr>
        <w:t>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1714</w:t>
      </w:r>
    </w:p>
    <w:p w:rsidR="00BD03A7" w:rsidRDefault="00BD03A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1714</w:t>
      </w:r>
    </w:p>
    <w:p w:rsidR="00BD03A7" w:rsidRDefault="00BD03A7">
      <w:pPr>
        <w:pStyle w:val="TOC4"/>
        <w:rPr>
          <w:rFonts w:asciiTheme="minorHAnsi" w:eastAsiaTheme="minorEastAsia" w:hAnsiTheme="minorHAnsi" w:cstheme="minorBidi"/>
          <w:sz w:val="22"/>
          <w:szCs w:val="22"/>
        </w:rPr>
      </w:pPr>
      <w:r w:rsidRPr="00BD03A7">
        <w:t>A.8.4.9.1</w:t>
      </w:r>
      <w:r w:rsidRPr="00BD03A7">
        <w:rPr>
          <w:rFonts w:asciiTheme="minorHAnsi" w:eastAsiaTheme="minorEastAsia" w:hAnsiTheme="minorHAnsi" w:cstheme="minorBidi"/>
          <w:sz w:val="22"/>
          <w:szCs w:val="22"/>
        </w:rPr>
        <w:tab/>
      </w:r>
      <w:r w:rsidRPr="006510E2">
        <w:rPr>
          <w:snapToGrid w:val="0"/>
        </w:rPr>
        <w:t>Test Purpose and Environment</w:t>
      </w:r>
      <w:r>
        <w:tab/>
        <w:t>1714</w:t>
      </w:r>
    </w:p>
    <w:p w:rsidR="00BD03A7" w:rsidRDefault="00BD03A7">
      <w:pPr>
        <w:pStyle w:val="TOC4"/>
        <w:rPr>
          <w:rFonts w:asciiTheme="minorHAnsi" w:eastAsiaTheme="minorEastAsia" w:hAnsiTheme="minorHAnsi" w:cstheme="minorBidi"/>
          <w:sz w:val="22"/>
          <w:szCs w:val="22"/>
        </w:rPr>
      </w:pPr>
      <w:r w:rsidRPr="00BD03A7">
        <w:t>A.8.4.9.2</w:t>
      </w:r>
      <w:r w:rsidRPr="00BD03A7">
        <w:rPr>
          <w:rFonts w:asciiTheme="minorHAnsi" w:eastAsiaTheme="minorEastAsia" w:hAnsiTheme="minorHAnsi" w:cstheme="minorBidi"/>
          <w:sz w:val="22"/>
          <w:szCs w:val="22"/>
        </w:rPr>
        <w:tab/>
      </w:r>
      <w:r w:rsidRPr="006510E2">
        <w:rPr>
          <w:snapToGrid w:val="0"/>
        </w:rPr>
        <w:t>Test Requirements</w:t>
      </w:r>
      <w:r>
        <w:tab/>
        <w:t>1719</w:t>
      </w:r>
    </w:p>
    <w:p w:rsidR="00BD03A7" w:rsidRDefault="00BD03A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1719</w:t>
      </w:r>
    </w:p>
    <w:p w:rsidR="00BD03A7" w:rsidRDefault="00BD03A7">
      <w:pPr>
        <w:pStyle w:val="TOC4"/>
        <w:rPr>
          <w:rFonts w:asciiTheme="minorHAnsi" w:eastAsiaTheme="minorEastAsia" w:hAnsiTheme="minorHAnsi" w:cstheme="minorBidi"/>
          <w:sz w:val="22"/>
          <w:szCs w:val="22"/>
        </w:rPr>
      </w:pPr>
      <w:r w:rsidRPr="00BD03A7">
        <w:t>A.8.4.10.1</w:t>
      </w:r>
      <w:r w:rsidRPr="00BD03A7">
        <w:rPr>
          <w:rFonts w:asciiTheme="minorHAnsi" w:eastAsiaTheme="minorEastAsia" w:hAnsiTheme="minorHAnsi"/>
          <w:sz w:val="22"/>
          <w:szCs w:val="22"/>
        </w:rPr>
        <w:tab/>
      </w:r>
      <w:r w:rsidRPr="006510E2">
        <w:rPr>
          <w:rFonts w:cs="v4.2.0"/>
          <w:snapToGrid w:val="0"/>
        </w:rPr>
        <w:t>Test Purpose and Environment</w:t>
      </w:r>
      <w:r>
        <w:tab/>
        <w:t>1719</w:t>
      </w:r>
    </w:p>
    <w:p w:rsidR="00BD03A7" w:rsidRDefault="00BD03A7">
      <w:pPr>
        <w:pStyle w:val="TOC4"/>
        <w:rPr>
          <w:rFonts w:asciiTheme="minorHAnsi" w:eastAsiaTheme="minorEastAsia" w:hAnsiTheme="minorHAnsi" w:cstheme="minorBidi"/>
          <w:sz w:val="22"/>
          <w:szCs w:val="22"/>
        </w:rPr>
      </w:pPr>
      <w:r w:rsidRPr="00BD03A7">
        <w:t>A.8.4.10.2</w:t>
      </w:r>
      <w:r w:rsidRPr="00BD03A7">
        <w:rPr>
          <w:rFonts w:asciiTheme="minorHAnsi" w:eastAsiaTheme="minorEastAsia" w:hAnsiTheme="minorHAnsi"/>
          <w:sz w:val="22"/>
          <w:szCs w:val="22"/>
        </w:rPr>
        <w:tab/>
      </w:r>
      <w:r w:rsidRPr="006510E2">
        <w:rPr>
          <w:rFonts w:cs="v4.2.0"/>
          <w:snapToGrid w:val="0"/>
        </w:rPr>
        <w:t>Test Requirements</w:t>
      </w:r>
      <w:r>
        <w:tab/>
        <w:t>1721</w:t>
      </w:r>
    </w:p>
    <w:p w:rsidR="00BD03A7" w:rsidRDefault="00BD03A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1721</w:t>
      </w:r>
    </w:p>
    <w:p w:rsidR="00BD03A7" w:rsidRDefault="00BD03A7">
      <w:pPr>
        <w:pStyle w:val="TOC4"/>
        <w:rPr>
          <w:rFonts w:asciiTheme="minorHAnsi" w:eastAsiaTheme="minorEastAsia" w:hAnsiTheme="minorHAnsi" w:cstheme="minorBidi"/>
          <w:sz w:val="22"/>
          <w:szCs w:val="22"/>
        </w:rPr>
      </w:pPr>
      <w:r w:rsidRPr="00BD03A7">
        <w:t>A.8.4.11.1</w:t>
      </w:r>
      <w:r w:rsidRPr="00BD03A7">
        <w:rPr>
          <w:rFonts w:asciiTheme="minorHAnsi" w:eastAsiaTheme="minorEastAsia" w:hAnsiTheme="minorHAnsi" w:cstheme="minorBidi"/>
          <w:sz w:val="22"/>
          <w:szCs w:val="22"/>
        </w:rPr>
        <w:tab/>
      </w:r>
      <w:r w:rsidRPr="006510E2">
        <w:rPr>
          <w:snapToGrid w:val="0"/>
        </w:rPr>
        <w:t>Test Purpose and Environment</w:t>
      </w:r>
      <w:r>
        <w:tab/>
        <w:t>1721</w:t>
      </w:r>
    </w:p>
    <w:p w:rsidR="00BD03A7" w:rsidRDefault="00BD03A7">
      <w:pPr>
        <w:pStyle w:val="TOC4"/>
        <w:rPr>
          <w:rFonts w:asciiTheme="minorHAnsi" w:eastAsiaTheme="minorEastAsia" w:hAnsiTheme="minorHAnsi" w:cstheme="minorBidi"/>
          <w:sz w:val="22"/>
          <w:szCs w:val="22"/>
        </w:rPr>
      </w:pPr>
      <w:r w:rsidRPr="00BD03A7">
        <w:t>A.8.4.11.2</w:t>
      </w:r>
      <w:r w:rsidRPr="00BD03A7">
        <w:rPr>
          <w:rFonts w:asciiTheme="minorHAnsi" w:eastAsiaTheme="minorEastAsia" w:hAnsiTheme="minorHAnsi" w:cstheme="minorBidi"/>
          <w:sz w:val="22"/>
          <w:szCs w:val="22"/>
        </w:rPr>
        <w:tab/>
      </w:r>
      <w:r w:rsidRPr="006510E2">
        <w:rPr>
          <w:snapToGrid w:val="0"/>
        </w:rPr>
        <w:t>Test Requirement</w:t>
      </w:r>
      <w:r>
        <w:tab/>
        <w:t>1723</w:t>
      </w:r>
    </w:p>
    <w:p w:rsidR="00BD03A7" w:rsidRDefault="00BD03A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1723</w:t>
      </w:r>
    </w:p>
    <w:p w:rsidR="00BD03A7" w:rsidRDefault="00BD03A7">
      <w:pPr>
        <w:pStyle w:val="TOC4"/>
        <w:rPr>
          <w:rFonts w:asciiTheme="minorHAnsi" w:eastAsiaTheme="minorEastAsia" w:hAnsiTheme="minorHAnsi" w:cstheme="minorBidi"/>
          <w:sz w:val="22"/>
          <w:szCs w:val="22"/>
        </w:rPr>
      </w:pPr>
      <w:r w:rsidRPr="00BD03A7">
        <w:t>A.8.4.12.1</w:t>
      </w:r>
      <w:r w:rsidRPr="00BD03A7">
        <w:rPr>
          <w:rFonts w:asciiTheme="minorHAnsi" w:eastAsiaTheme="minorEastAsia" w:hAnsiTheme="minorHAnsi" w:cstheme="minorBidi"/>
          <w:sz w:val="22"/>
          <w:szCs w:val="22"/>
        </w:rPr>
        <w:tab/>
      </w:r>
      <w:r w:rsidRPr="006510E2">
        <w:rPr>
          <w:snapToGrid w:val="0"/>
        </w:rPr>
        <w:t>Test Purpose and Environment</w:t>
      </w:r>
      <w:r>
        <w:tab/>
        <w:t>1723</w:t>
      </w:r>
    </w:p>
    <w:p w:rsidR="00BD03A7" w:rsidRDefault="00BD03A7">
      <w:pPr>
        <w:pStyle w:val="TOC4"/>
        <w:rPr>
          <w:rFonts w:asciiTheme="minorHAnsi" w:eastAsiaTheme="minorEastAsia" w:hAnsiTheme="minorHAnsi" w:cstheme="minorBidi"/>
          <w:sz w:val="22"/>
          <w:szCs w:val="22"/>
        </w:rPr>
      </w:pPr>
      <w:r w:rsidRPr="00BD03A7">
        <w:t>A.8.4.12.2</w:t>
      </w:r>
      <w:r w:rsidRPr="00BD03A7">
        <w:rPr>
          <w:rFonts w:asciiTheme="minorHAnsi" w:eastAsiaTheme="minorEastAsia" w:hAnsiTheme="minorHAnsi" w:cstheme="minorBidi"/>
          <w:sz w:val="22"/>
          <w:szCs w:val="22"/>
        </w:rPr>
        <w:tab/>
      </w:r>
      <w:r w:rsidRPr="006510E2">
        <w:rPr>
          <w:snapToGrid w:val="0"/>
        </w:rPr>
        <w:t>Test Requirement</w:t>
      </w:r>
      <w:r>
        <w:tab/>
        <w:t>1725</w:t>
      </w:r>
    </w:p>
    <w:p w:rsidR="00BD03A7" w:rsidRDefault="00BD03A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1726</w:t>
      </w:r>
    </w:p>
    <w:p w:rsidR="00BD03A7" w:rsidRDefault="00BD03A7">
      <w:pPr>
        <w:pStyle w:val="TOC4"/>
        <w:rPr>
          <w:rFonts w:asciiTheme="minorHAnsi" w:eastAsiaTheme="minorEastAsia" w:hAnsiTheme="minorHAnsi" w:cstheme="minorBidi"/>
          <w:sz w:val="22"/>
          <w:szCs w:val="22"/>
        </w:rPr>
      </w:pPr>
      <w:r w:rsidRPr="00BD03A7">
        <w:t>A.8.4.13.1</w:t>
      </w:r>
      <w:r w:rsidRPr="00BD03A7">
        <w:rPr>
          <w:rFonts w:asciiTheme="minorHAnsi" w:eastAsiaTheme="minorEastAsia" w:hAnsiTheme="minorHAnsi" w:cstheme="minorBidi"/>
          <w:sz w:val="22"/>
          <w:szCs w:val="22"/>
        </w:rPr>
        <w:tab/>
      </w:r>
      <w:r w:rsidRPr="006510E2">
        <w:rPr>
          <w:snapToGrid w:val="0"/>
        </w:rPr>
        <w:t>Test Purpose and Environment</w:t>
      </w:r>
      <w:r>
        <w:tab/>
        <w:t>1726</w:t>
      </w:r>
    </w:p>
    <w:p w:rsidR="00BD03A7" w:rsidRDefault="00BD03A7">
      <w:pPr>
        <w:pStyle w:val="TOC4"/>
        <w:rPr>
          <w:rFonts w:asciiTheme="minorHAnsi" w:eastAsiaTheme="minorEastAsia" w:hAnsiTheme="minorHAnsi" w:cstheme="minorBidi"/>
          <w:sz w:val="22"/>
          <w:szCs w:val="22"/>
        </w:rPr>
      </w:pPr>
      <w:r w:rsidRPr="00BD03A7">
        <w:t>A.8.4.13.2</w:t>
      </w:r>
      <w:r w:rsidRPr="00BD03A7">
        <w:rPr>
          <w:rFonts w:asciiTheme="minorHAnsi" w:eastAsiaTheme="minorEastAsia" w:hAnsiTheme="minorHAnsi" w:cstheme="minorBidi"/>
          <w:sz w:val="22"/>
          <w:szCs w:val="22"/>
        </w:rPr>
        <w:tab/>
      </w:r>
      <w:r w:rsidRPr="006510E2">
        <w:rPr>
          <w:snapToGrid w:val="0"/>
        </w:rPr>
        <w:t>Test Requirement</w:t>
      </w:r>
      <w:r>
        <w:tab/>
        <w:t>1727</w:t>
      </w:r>
    </w:p>
    <w:p w:rsidR="00BD03A7" w:rsidRDefault="00BD03A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1728</w:t>
      </w:r>
    </w:p>
    <w:p w:rsidR="00BD03A7" w:rsidRDefault="00BD03A7">
      <w:pPr>
        <w:pStyle w:val="TOC4"/>
        <w:rPr>
          <w:rFonts w:asciiTheme="minorHAnsi" w:eastAsiaTheme="minorEastAsia" w:hAnsiTheme="minorHAnsi" w:cstheme="minorBidi"/>
          <w:sz w:val="22"/>
          <w:szCs w:val="22"/>
        </w:rPr>
      </w:pPr>
      <w:r w:rsidRPr="00BD03A7">
        <w:t>A.8.4.14.1</w:t>
      </w:r>
      <w:r w:rsidRPr="00BD03A7">
        <w:rPr>
          <w:rFonts w:asciiTheme="minorHAnsi" w:eastAsiaTheme="minorEastAsia" w:hAnsiTheme="minorHAnsi" w:cstheme="minorBidi"/>
          <w:sz w:val="22"/>
          <w:szCs w:val="22"/>
        </w:rPr>
        <w:tab/>
      </w:r>
      <w:r w:rsidRPr="006510E2">
        <w:rPr>
          <w:snapToGrid w:val="0"/>
        </w:rPr>
        <w:t>Test Purpose and Environment</w:t>
      </w:r>
      <w:r>
        <w:tab/>
        <w:t>1728</w:t>
      </w:r>
    </w:p>
    <w:p w:rsidR="00BD03A7" w:rsidRDefault="00BD03A7">
      <w:pPr>
        <w:pStyle w:val="TOC4"/>
        <w:rPr>
          <w:rFonts w:asciiTheme="minorHAnsi" w:eastAsiaTheme="minorEastAsia" w:hAnsiTheme="minorHAnsi" w:cstheme="minorBidi"/>
          <w:sz w:val="22"/>
          <w:szCs w:val="22"/>
        </w:rPr>
      </w:pPr>
      <w:r w:rsidRPr="00BD03A7">
        <w:t>A.8.4.14.2</w:t>
      </w:r>
      <w:r w:rsidRPr="00BD03A7">
        <w:rPr>
          <w:rFonts w:asciiTheme="minorHAnsi" w:eastAsiaTheme="minorEastAsia" w:hAnsiTheme="minorHAnsi" w:cstheme="minorBidi"/>
          <w:sz w:val="22"/>
          <w:szCs w:val="22"/>
        </w:rPr>
        <w:tab/>
      </w:r>
      <w:r w:rsidRPr="006510E2">
        <w:rPr>
          <w:snapToGrid w:val="0"/>
        </w:rPr>
        <w:t>Test Requirement</w:t>
      </w:r>
      <w:r>
        <w:tab/>
        <w:t>1730</w:t>
      </w:r>
    </w:p>
    <w:p w:rsidR="00BD03A7" w:rsidRDefault="00BD03A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1730</w:t>
      </w:r>
    </w:p>
    <w:p w:rsidR="00BD03A7" w:rsidRDefault="00BD03A7">
      <w:pPr>
        <w:pStyle w:val="TOC4"/>
        <w:rPr>
          <w:rFonts w:asciiTheme="minorHAnsi" w:eastAsiaTheme="minorEastAsia" w:hAnsiTheme="minorHAnsi" w:cstheme="minorBidi"/>
          <w:sz w:val="22"/>
          <w:szCs w:val="22"/>
        </w:rPr>
      </w:pPr>
      <w:r w:rsidRPr="00BD03A7">
        <w:t>A.8.4.15.1</w:t>
      </w:r>
      <w:r w:rsidRPr="00BD03A7">
        <w:rPr>
          <w:rFonts w:asciiTheme="minorHAnsi" w:eastAsiaTheme="minorEastAsia" w:hAnsiTheme="minorHAnsi" w:cstheme="minorBidi"/>
          <w:sz w:val="22"/>
          <w:szCs w:val="22"/>
        </w:rPr>
        <w:tab/>
      </w:r>
      <w:r w:rsidRPr="006510E2">
        <w:rPr>
          <w:snapToGrid w:val="0"/>
        </w:rPr>
        <w:t>Test Purpose and Environment</w:t>
      </w:r>
      <w:r>
        <w:tab/>
        <w:t>1730</w:t>
      </w:r>
    </w:p>
    <w:p w:rsidR="00BD03A7" w:rsidRDefault="00BD03A7">
      <w:pPr>
        <w:pStyle w:val="TOC4"/>
        <w:rPr>
          <w:rFonts w:asciiTheme="minorHAnsi" w:eastAsiaTheme="minorEastAsia" w:hAnsiTheme="minorHAnsi" w:cstheme="minorBidi"/>
          <w:sz w:val="22"/>
          <w:szCs w:val="22"/>
        </w:rPr>
      </w:pPr>
      <w:r w:rsidRPr="00BD03A7">
        <w:t>A.8.4.15.2</w:t>
      </w:r>
      <w:r w:rsidRPr="00BD03A7">
        <w:rPr>
          <w:rFonts w:asciiTheme="minorHAnsi" w:eastAsiaTheme="minorEastAsia" w:hAnsiTheme="minorHAnsi" w:cstheme="minorBidi"/>
          <w:sz w:val="22"/>
          <w:szCs w:val="22"/>
        </w:rPr>
        <w:tab/>
      </w:r>
      <w:r w:rsidRPr="006510E2">
        <w:rPr>
          <w:snapToGrid w:val="0"/>
        </w:rPr>
        <w:t>Test Requirement</w:t>
      </w:r>
      <w:r>
        <w:tab/>
        <w:t>1733</w:t>
      </w:r>
    </w:p>
    <w:p w:rsidR="00BD03A7" w:rsidRDefault="00BD03A7">
      <w:pPr>
        <w:pStyle w:val="TOC2"/>
        <w:rPr>
          <w:rFonts w:asciiTheme="minorHAnsi" w:eastAsiaTheme="minorEastAsia" w:hAnsiTheme="minorHAnsi" w:cstheme="minorBidi"/>
          <w:sz w:val="22"/>
          <w:szCs w:val="22"/>
        </w:rPr>
      </w:pPr>
      <w:r w:rsidRPr="00BD03A7">
        <w:t>A.8.5</w:t>
      </w:r>
      <w:r w:rsidRPr="00BD03A7">
        <w:rPr>
          <w:rFonts w:asciiTheme="minorHAnsi" w:eastAsiaTheme="minorEastAsia" w:hAnsiTheme="minorHAnsi" w:cstheme="minorBidi"/>
          <w:sz w:val="22"/>
          <w:szCs w:val="22"/>
        </w:rPr>
        <w:tab/>
      </w:r>
      <w:r w:rsidRPr="006510E2">
        <w:rPr>
          <w:lang w:val="sv-SE"/>
        </w:rPr>
        <w:t>E-UTRAN FDD - UTRAN FDD Measurements</w:t>
      </w:r>
      <w:r>
        <w:tab/>
        <w:t>1733</w:t>
      </w:r>
    </w:p>
    <w:p w:rsidR="00BD03A7" w:rsidRDefault="00BD03A7">
      <w:pPr>
        <w:pStyle w:val="TOC3"/>
        <w:rPr>
          <w:rFonts w:asciiTheme="minorHAnsi" w:eastAsiaTheme="minorEastAsia" w:hAnsiTheme="minorHAnsi" w:cstheme="minorBidi"/>
          <w:sz w:val="22"/>
          <w:szCs w:val="22"/>
        </w:rPr>
      </w:pPr>
      <w:r w:rsidRPr="00BD03A7">
        <w:t>A.8.5.1</w:t>
      </w:r>
      <w:r w:rsidRPr="00BD03A7">
        <w:rPr>
          <w:rFonts w:asciiTheme="minorHAnsi" w:eastAsiaTheme="minorEastAsia" w:hAnsiTheme="minorHAnsi"/>
          <w:sz w:val="22"/>
          <w:szCs w:val="22"/>
        </w:rPr>
        <w:tab/>
      </w:r>
      <w:r w:rsidRPr="006510E2">
        <w:rPr>
          <w:rFonts w:cs="v4.2.0"/>
        </w:rPr>
        <w:t>E-UTRAN FDD - UTRAN FDD event triggered reporting under fading propagation conditions</w:t>
      </w:r>
      <w:r>
        <w:tab/>
        <w:t>1733</w:t>
      </w:r>
    </w:p>
    <w:p w:rsidR="00BD03A7" w:rsidRDefault="00BD03A7">
      <w:pPr>
        <w:pStyle w:val="TOC4"/>
        <w:rPr>
          <w:rFonts w:asciiTheme="minorHAnsi" w:eastAsiaTheme="minorEastAsia" w:hAnsiTheme="minorHAnsi" w:cstheme="minorBidi"/>
          <w:sz w:val="22"/>
          <w:szCs w:val="22"/>
        </w:rPr>
      </w:pPr>
      <w:r w:rsidRPr="00BD03A7">
        <w:t>A.8.5.1.1</w:t>
      </w:r>
      <w:r w:rsidRPr="00BD03A7">
        <w:rPr>
          <w:rFonts w:asciiTheme="minorHAnsi" w:eastAsiaTheme="minorEastAsia" w:hAnsiTheme="minorHAnsi"/>
          <w:sz w:val="22"/>
          <w:szCs w:val="22"/>
        </w:rPr>
        <w:tab/>
      </w:r>
      <w:r w:rsidRPr="006510E2">
        <w:rPr>
          <w:rFonts w:cs="v4.2.0"/>
          <w:snapToGrid w:val="0"/>
        </w:rPr>
        <w:t>Test Purpose and Environment</w:t>
      </w:r>
      <w:r>
        <w:tab/>
        <w:t>1733</w:t>
      </w:r>
    </w:p>
    <w:p w:rsidR="00BD03A7" w:rsidRDefault="00BD03A7">
      <w:pPr>
        <w:pStyle w:val="TOC4"/>
        <w:rPr>
          <w:rFonts w:asciiTheme="minorHAnsi" w:eastAsiaTheme="minorEastAsia" w:hAnsiTheme="minorHAnsi" w:cstheme="minorBidi"/>
          <w:sz w:val="22"/>
          <w:szCs w:val="22"/>
        </w:rPr>
      </w:pPr>
      <w:r w:rsidRPr="00BD03A7">
        <w:t>A.8.5.1.2</w:t>
      </w:r>
      <w:r w:rsidRPr="00BD03A7">
        <w:rPr>
          <w:rFonts w:asciiTheme="minorHAnsi" w:eastAsiaTheme="minorEastAsia" w:hAnsiTheme="minorHAnsi"/>
          <w:sz w:val="22"/>
          <w:szCs w:val="22"/>
        </w:rPr>
        <w:tab/>
      </w:r>
      <w:r w:rsidRPr="006510E2">
        <w:rPr>
          <w:rFonts w:cs="v4.2.0"/>
          <w:snapToGrid w:val="0"/>
        </w:rPr>
        <w:t>Test Requirements</w:t>
      </w:r>
      <w:r>
        <w:tab/>
        <w:t>1735</w:t>
      </w:r>
    </w:p>
    <w:p w:rsidR="00BD03A7" w:rsidRDefault="00BD03A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1735</w:t>
      </w:r>
    </w:p>
    <w:p w:rsidR="00BD03A7" w:rsidRDefault="00BD03A7">
      <w:pPr>
        <w:pStyle w:val="TOC4"/>
        <w:rPr>
          <w:rFonts w:asciiTheme="minorHAnsi" w:eastAsiaTheme="minorEastAsia" w:hAnsiTheme="minorHAnsi" w:cstheme="minorBidi"/>
          <w:sz w:val="22"/>
          <w:szCs w:val="22"/>
        </w:rPr>
      </w:pPr>
      <w:r w:rsidRPr="00BD03A7">
        <w:t>A.8.5.2.1</w:t>
      </w:r>
      <w:r w:rsidRPr="00BD03A7">
        <w:rPr>
          <w:rFonts w:asciiTheme="minorHAnsi" w:eastAsiaTheme="minorEastAsia" w:hAnsiTheme="minorHAnsi"/>
          <w:sz w:val="22"/>
          <w:szCs w:val="22"/>
        </w:rPr>
        <w:tab/>
      </w:r>
      <w:r w:rsidRPr="006510E2">
        <w:rPr>
          <w:rFonts w:cs="v4.2.0"/>
          <w:snapToGrid w:val="0"/>
        </w:rPr>
        <w:t>Test Purpose and Environment</w:t>
      </w:r>
      <w:r>
        <w:tab/>
        <w:t>1735</w:t>
      </w:r>
    </w:p>
    <w:p w:rsidR="00BD03A7" w:rsidRDefault="00BD03A7">
      <w:pPr>
        <w:pStyle w:val="TOC4"/>
        <w:rPr>
          <w:rFonts w:asciiTheme="minorHAnsi" w:eastAsiaTheme="minorEastAsia" w:hAnsiTheme="minorHAnsi" w:cstheme="minorBidi"/>
          <w:sz w:val="22"/>
          <w:szCs w:val="22"/>
        </w:rPr>
      </w:pPr>
      <w:r w:rsidRPr="00BD03A7">
        <w:t>A.8.5.2.2</w:t>
      </w:r>
      <w:r w:rsidRPr="00BD03A7">
        <w:rPr>
          <w:rFonts w:asciiTheme="minorHAnsi" w:eastAsiaTheme="minorEastAsia" w:hAnsiTheme="minorHAnsi"/>
          <w:sz w:val="22"/>
          <w:szCs w:val="22"/>
        </w:rPr>
        <w:tab/>
      </w:r>
      <w:r w:rsidRPr="006510E2">
        <w:rPr>
          <w:rFonts w:cs="v4.2.0"/>
          <w:snapToGrid w:val="0"/>
        </w:rPr>
        <w:t>Test Requirements</w:t>
      </w:r>
      <w:r>
        <w:tab/>
        <w:t>1737</w:t>
      </w:r>
    </w:p>
    <w:p w:rsidR="00BD03A7" w:rsidRDefault="00BD03A7">
      <w:pPr>
        <w:pStyle w:val="TOC3"/>
        <w:rPr>
          <w:rFonts w:asciiTheme="minorHAnsi" w:eastAsiaTheme="minorEastAsia" w:hAnsiTheme="minorHAnsi" w:cstheme="minorBidi"/>
          <w:sz w:val="22"/>
          <w:szCs w:val="22"/>
        </w:rPr>
      </w:pPr>
      <w:r w:rsidRPr="00BD03A7">
        <w:t>A.8.5.3</w:t>
      </w:r>
      <w:r w:rsidRPr="00BD03A7">
        <w:rPr>
          <w:rFonts w:asciiTheme="minorHAnsi" w:eastAsiaTheme="minorEastAsia" w:hAnsiTheme="minorHAnsi"/>
          <w:sz w:val="22"/>
          <w:szCs w:val="22"/>
        </w:rPr>
        <w:tab/>
      </w:r>
      <w:r w:rsidRPr="006510E2">
        <w:rPr>
          <w:rFonts w:cs="v4.2.0"/>
        </w:rPr>
        <w:t>E-UTRAN FDD-UTRAN FDD event triggered reporting when DRX is used under fading propagation conditions</w:t>
      </w:r>
      <w:r>
        <w:tab/>
        <w:t>1737</w:t>
      </w:r>
    </w:p>
    <w:p w:rsidR="00BD03A7" w:rsidRDefault="00BD03A7">
      <w:pPr>
        <w:pStyle w:val="TOC4"/>
        <w:rPr>
          <w:rFonts w:asciiTheme="minorHAnsi" w:eastAsiaTheme="minorEastAsia" w:hAnsiTheme="minorHAnsi" w:cstheme="minorBidi"/>
          <w:sz w:val="22"/>
          <w:szCs w:val="22"/>
        </w:rPr>
      </w:pPr>
      <w:r w:rsidRPr="00BD03A7">
        <w:t>A.8.5.3.1</w:t>
      </w:r>
      <w:r w:rsidRPr="00BD03A7">
        <w:rPr>
          <w:rFonts w:asciiTheme="minorHAnsi" w:eastAsiaTheme="minorEastAsia" w:hAnsiTheme="minorHAnsi"/>
          <w:sz w:val="22"/>
          <w:szCs w:val="22"/>
        </w:rPr>
        <w:tab/>
      </w:r>
      <w:r w:rsidRPr="006510E2">
        <w:rPr>
          <w:rFonts w:cs="v4.2.0"/>
          <w:snapToGrid w:val="0"/>
        </w:rPr>
        <w:t>Test Purpose and Environment</w:t>
      </w:r>
      <w:r>
        <w:tab/>
        <w:t>1737</w:t>
      </w:r>
    </w:p>
    <w:p w:rsidR="00BD03A7" w:rsidRDefault="00BD03A7">
      <w:pPr>
        <w:pStyle w:val="TOC4"/>
        <w:rPr>
          <w:rFonts w:asciiTheme="minorHAnsi" w:eastAsiaTheme="minorEastAsia" w:hAnsiTheme="minorHAnsi" w:cstheme="minorBidi"/>
          <w:sz w:val="22"/>
          <w:szCs w:val="22"/>
        </w:rPr>
      </w:pPr>
      <w:r w:rsidRPr="00BD03A7">
        <w:t>A.8.5.3.2</w:t>
      </w:r>
      <w:r w:rsidRPr="00BD03A7">
        <w:rPr>
          <w:rFonts w:asciiTheme="minorHAnsi" w:eastAsiaTheme="minorEastAsia" w:hAnsiTheme="minorHAnsi"/>
          <w:sz w:val="22"/>
          <w:szCs w:val="22"/>
        </w:rPr>
        <w:tab/>
      </w:r>
      <w:r w:rsidRPr="006510E2">
        <w:rPr>
          <w:rFonts w:cs="v4.2.0"/>
          <w:snapToGrid w:val="0"/>
        </w:rPr>
        <w:t>Test Requirements</w:t>
      </w:r>
      <w:r>
        <w:tab/>
        <w:t>1740</w:t>
      </w:r>
    </w:p>
    <w:p w:rsidR="00BD03A7" w:rsidRDefault="00BD03A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1740</w:t>
      </w:r>
    </w:p>
    <w:p w:rsidR="00BD03A7" w:rsidRDefault="00BD03A7">
      <w:pPr>
        <w:pStyle w:val="TOC4"/>
        <w:rPr>
          <w:rFonts w:asciiTheme="minorHAnsi" w:eastAsiaTheme="minorEastAsia" w:hAnsiTheme="minorHAnsi" w:cstheme="minorBidi"/>
          <w:sz w:val="22"/>
          <w:szCs w:val="22"/>
        </w:rPr>
      </w:pPr>
      <w:r w:rsidRPr="00BD03A7">
        <w:t>A.8.5.4.1</w:t>
      </w:r>
      <w:r w:rsidRPr="00BD03A7">
        <w:rPr>
          <w:rFonts w:asciiTheme="minorHAnsi" w:eastAsiaTheme="minorEastAsia" w:hAnsiTheme="minorHAnsi" w:cstheme="minorBidi"/>
          <w:sz w:val="22"/>
          <w:szCs w:val="22"/>
        </w:rPr>
        <w:tab/>
      </w:r>
      <w:r w:rsidRPr="006510E2">
        <w:rPr>
          <w:snapToGrid w:val="0"/>
        </w:rPr>
        <w:t>Test Purpose and Environment</w:t>
      </w:r>
      <w:r>
        <w:tab/>
        <w:t>1740</w:t>
      </w:r>
    </w:p>
    <w:p w:rsidR="00BD03A7" w:rsidRDefault="00BD03A7">
      <w:pPr>
        <w:pStyle w:val="TOC4"/>
        <w:rPr>
          <w:rFonts w:asciiTheme="minorHAnsi" w:eastAsiaTheme="minorEastAsia" w:hAnsiTheme="minorHAnsi" w:cstheme="minorBidi"/>
          <w:sz w:val="22"/>
          <w:szCs w:val="22"/>
        </w:rPr>
      </w:pPr>
      <w:r w:rsidRPr="00BD03A7">
        <w:t>A.8.5.4.2</w:t>
      </w:r>
      <w:r w:rsidRPr="00BD03A7">
        <w:rPr>
          <w:rFonts w:asciiTheme="minorHAnsi" w:eastAsiaTheme="minorEastAsia" w:hAnsiTheme="minorHAnsi" w:cstheme="minorBidi"/>
          <w:sz w:val="22"/>
          <w:szCs w:val="22"/>
        </w:rPr>
        <w:tab/>
      </w:r>
      <w:r w:rsidRPr="006510E2">
        <w:rPr>
          <w:snapToGrid w:val="0"/>
        </w:rPr>
        <w:t>Test Requirements</w:t>
      </w:r>
      <w:r>
        <w:tab/>
        <w:t>1742</w:t>
      </w:r>
    </w:p>
    <w:p w:rsidR="00BD03A7" w:rsidRDefault="00BD03A7">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1742</w:t>
      </w:r>
    </w:p>
    <w:p w:rsidR="00BD03A7" w:rsidRDefault="00BD03A7">
      <w:pPr>
        <w:pStyle w:val="TOC4"/>
        <w:rPr>
          <w:rFonts w:asciiTheme="minorHAnsi" w:eastAsiaTheme="minorEastAsia" w:hAnsiTheme="minorHAnsi" w:cstheme="minorBidi"/>
          <w:sz w:val="22"/>
          <w:szCs w:val="22"/>
        </w:rPr>
      </w:pPr>
      <w:r w:rsidRPr="00BD03A7">
        <w:t>A.8.5.</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1742</w:t>
      </w:r>
    </w:p>
    <w:p w:rsidR="00BD03A7" w:rsidRDefault="00BD03A7">
      <w:pPr>
        <w:pStyle w:val="TOC4"/>
        <w:rPr>
          <w:rFonts w:asciiTheme="minorHAnsi" w:eastAsiaTheme="minorEastAsia" w:hAnsiTheme="minorHAnsi" w:cstheme="minorBidi"/>
          <w:sz w:val="22"/>
          <w:szCs w:val="22"/>
        </w:rPr>
      </w:pPr>
      <w:r w:rsidRPr="00BD03A7">
        <w:t>A.8.5.</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1745</w:t>
      </w:r>
    </w:p>
    <w:p w:rsidR="00BD03A7" w:rsidRDefault="00BD03A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1745</w:t>
      </w:r>
    </w:p>
    <w:p w:rsidR="00BD03A7" w:rsidRDefault="00BD03A7">
      <w:pPr>
        <w:pStyle w:val="TOC4"/>
        <w:rPr>
          <w:rFonts w:asciiTheme="minorHAnsi" w:eastAsiaTheme="minorEastAsia" w:hAnsiTheme="minorHAnsi" w:cstheme="minorBidi"/>
          <w:sz w:val="22"/>
          <w:szCs w:val="22"/>
        </w:rPr>
      </w:pPr>
      <w:r w:rsidRPr="00BD03A7">
        <w:t>A.8.5.6.1</w:t>
      </w:r>
      <w:r w:rsidRPr="00BD03A7">
        <w:rPr>
          <w:rFonts w:asciiTheme="minorHAnsi" w:eastAsiaTheme="minorEastAsia" w:hAnsiTheme="minorHAnsi" w:cstheme="minorBidi"/>
          <w:sz w:val="22"/>
          <w:szCs w:val="22"/>
        </w:rPr>
        <w:tab/>
      </w:r>
      <w:r w:rsidRPr="006510E2">
        <w:rPr>
          <w:snapToGrid w:val="0"/>
        </w:rPr>
        <w:t>Test Purpose and Environment</w:t>
      </w:r>
      <w:r>
        <w:tab/>
        <w:t>1745</w:t>
      </w:r>
    </w:p>
    <w:p w:rsidR="00BD03A7" w:rsidRDefault="00BD03A7">
      <w:pPr>
        <w:pStyle w:val="TOC4"/>
        <w:rPr>
          <w:rFonts w:asciiTheme="minorHAnsi" w:eastAsiaTheme="minorEastAsia" w:hAnsiTheme="minorHAnsi" w:cstheme="minorBidi"/>
          <w:sz w:val="22"/>
          <w:szCs w:val="22"/>
        </w:rPr>
      </w:pPr>
      <w:r w:rsidRPr="00BD03A7">
        <w:t>A.8.5.6.2</w:t>
      </w:r>
      <w:r w:rsidRPr="00BD03A7">
        <w:rPr>
          <w:rFonts w:asciiTheme="minorHAnsi" w:eastAsiaTheme="minorEastAsia" w:hAnsiTheme="minorHAnsi" w:cstheme="minorBidi"/>
          <w:sz w:val="22"/>
          <w:szCs w:val="22"/>
        </w:rPr>
        <w:tab/>
      </w:r>
      <w:r w:rsidRPr="006510E2">
        <w:rPr>
          <w:snapToGrid w:val="0"/>
        </w:rPr>
        <w:t>Test Requirements</w:t>
      </w:r>
      <w:r>
        <w:tab/>
        <w:t>1746</w:t>
      </w:r>
    </w:p>
    <w:p w:rsidR="00BD03A7" w:rsidRDefault="00BD03A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1747</w:t>
      </w:r>
    </w:p>
    <w:p w:rsidR="00BD03A7" w:rsidRDefault="00BD03A7">
      <w:pPr>
        <w:pStyle w:val="TOC4"/>
        <w:rPr>
          <w:rFonts w:asciiTheme="minorHAnsi" w:eastAsiaTheme="minorEastAsia" w:hAnsiTheme="minorHAnsi" w:cstheme="minorBidi"/>
          <w:sz w:val="22"/>
          <w:szCs w:val="22"/>
        </w:rPr>
      </w:pPr>
      <w:r w:rsidRPr="00BD03A7">
        <w:t>A.8.5.7.1</w:t>
      </w:r>
      <w:r w:rsidRPr="00BD03A7">
        <w:rPr>
          <w:rFonts w:asciiTheme="minorHAnsi" w:eastAsiaTheme="minorEastAsia" w:hAnsiTheme="minorHAnsi" w:cstheme="minorBidi"/>
          <w:sz w:val="22"/>
          <w:szCs w:val="22"/>
        </w:rPr>
        <w:tab/>
      </w:r>
      <w:r w:rsidRPr="006510E2">
        <w:rPr>
          <w:snapToGrid w:val="0"/>
        </w:rPr>
        <w:t>Test Purpose and Environment</w:t>
      </w:r>
      <w:r>
        <w:tab/>
        <w:t>1747</w:t>
      </w:r>
    </w:p>
    <w:p w:rsidR="00BD03A7" w:rsidRDefault="00BD03A7">
      <w:pPr>
        <w:pStyle w:val="TOC4"/>
        <w:rPr>
          <w:rFonts w:asciiTheme="minorHAnsi" w:eastAsiaTheme="minorEastAsia" w:hAnsiTheme="minorHAnsi" w:cstheme="minorBidi"/>
          <w:sz w:val="22"/>
          <w:szCs w:val="22"/>
        </w:rPr>
      </w:pPr>
      <w:r w:rsidRPr="00BD03A7">
        <w:t>A.8.5.7.2</w:t>
      </w:r>
      <w:r w:rsidRPr="00BD03A7">
        <w:rPr>
          <w:rFonts w:asciiTheme="minorHAnsi" w:eastAsiaTheme="minorEastAsia" w:hAnsiTheme="minorHAnsi" w:cstheme="minorBidi"/>
          <w:sz w:val="22"/>
          <w:szCs w:val="22"/>
        </w:rPr>
        <w:tab/>
      </w:r>
      <w:r w:rsidRPr="006510E2">
        <w:rPr>
          <w:snapToGrid w:val="0"/>
        </w:rPr>
        <w:t>Test Requirements</w:t>
      </w:r>
      <w:r>
        <w:tab/>
        <w:t>1747</w:t>
      </w:r>
    </w:p>
    <w:p w:rsidR="00BD03A7" w:rsidRDefault="00BD03A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1747</w:t>
      </w:r>
    </w:p>
    <w:p w:rsidR="00BD03A7" w:rsidRDefault="00BD03A7">
      <w:pPr>
        <w:pStyle w:val="TOC4"/>
        <w:rPr>
          <w:rFonts w:asciiTheme="minorHAnsi" w:eastAsiaTheme="minorEastAsia" w:hAnsiTheme="minorHAnsi" w:cstheme="minorBidi"/>
          <w:sz w:val="22"/>
          <w:szCs w:val="22"/>
        </w:rPr>
      </w:pPr>
      <w:r w:rsidRPr="00BD03A7">
        <w:t>A.8.5.8.1</w:t>
      </w:r>
      <w:r w:rsidRPr="00BD03A7">
        <w:rPr>
          <w:rFonts w:asciiTheme="minorHAnsi" w:eastAsiaTheme="minorEastAsia" w:hAnsiTheme="minorHAnsi" w:cstheme="minorBidi"/>
          <w:sz w:val="22"/>
          <w:szCs w:val="22"/>
        </w:rPr>
        <w:tab/>
      </w:r>
      <w:r w:rsidRPr="006510E2">
        <w:rPr>
          <w:snapToGrid w:val="0"/>
        </w:rPr>
        <w:t>Test Purpose and Environment</w:t>
      </w:r>
      <w:r>
        <w:tab/>
        <w:t>1747</w:t>
      </w:r>
    </w:p>
    <w:p w:rsidR="00BD03A7" w:rsidRDefault="00BD03A7">
      <w:pPr>
        <w:pStyle w:val="TOC4"/>
        <w:rPr>
          <w:rFonts w:asciiTheme="minorHAnsi" w:eastAsiaTheme="minorEastAsia" w:hAnsiTheme="minorHAnsi" w:cstheme="minorBidi"/>
          <w:sz w:val="22"/>
          <w:szCs w:val="22"/>
        </w:rPr>
      </w:pPr>
      <w:r w:rsidRPr="00BD03A7">
        <w:t>A.8.5.8.2</w:t>
      </w:r>
      <w:r w:rsidRPr="00BD03A7">
        <w:rPr>
          <w:rFonts w:asciiTheme="minorHAnsi" w:eastAsiaTheme="minorEastAsia" w:hAnsiTheme="minorHAnsi" w:cstheme="minorBidi"/>
          <w:sz w:val="22"/>
          <w:szCs w:val="22"/>
        </w:rPr>
        <w:tab/>
      </w:r>
      <w:r w:rsidRPr="006510E2">
        <w:rPr>
          <w:snapToGrid w:val="0"/>
        </w:rPr>
        <w:t>Test Requirements</w:t>
      </w:r>
      <w:r>
        <w:tab/>
        <w:t>1750</w:t>
      </w:r>
    </w:p>
    <w:p w:rsidR="00BD03A7" w:rsidRDefault="00BD03A7">
      <w:pPr>
        <w:pStyle w:val="TOC2"/>
        <w:rPr>
          <w:rFonts w:asciiTheme="minorHAnsi" w:eastAsiaTheme="minorEastAsia" w:hAnsiTheme="minorHAnsi" w:cstheme="minorBidi"/>
          <w:sz w:val="22"/>
          <w:szCs w:val="22"/>
        </w:rPr>
      </w:pPr>
      <w:r w:rsidRPr="00BD03A7">
        <w:t>A.8.6</w:t>
      </w:r>
      <w:r w:rsidRPr="00BD03A7">
        <w:rPr>
          <w:rFonts w:asciiTheme="minorHAnsi" w:eastAsiaTheme="minorEastAsia" w:hAnsiTheme="minorHAnsi" w:cstheme="minorBidi"/>
          <w:sz w:val="22"/>
          <w:szCs w:val="22"/>
        </w:rPr>
        <w:tab/>
      </w:r>
      <w:r w:rsidRPr="006510E2">
        <w:rPr>
          <w:lang w:val="sv-SE"/>
        </w:rPr>
        <w:t>E-UTRAN TDD - UTRAN FDD Measurements</w:t>
      </w:r>
      <w:r>
        <w:tab/>
        <w:t>1750</w:t>
      </w:r>
    </w:p>
    <w:p w:rsidR="00BD03A7" w:rsidRDefault="00BD03A7">
      <w:pPr>
        <w:pStyle w:val="TOC3"/>
        <w:rPr>
          <w:rFonts w:asciiTheme="minorHAnsi" w:eastAsiaTheme="minorEastAsia" w:hAnsiTheme="minorHAnsi" w:cstheme="minorBidi"/>
          <w:sz w:val="22"/>
          <w:szCs w:val="22"/>
        </w:rPr>
      </w:pPr>
      <w:r w:rsidRPr="00BD03A7">
        <w:t>A.8.6.1</w:t>
      </w:r>
      <w:r w:rsidRPr="00BD03A7">
        <w:rPr>
          <w:rFonts w:asciiTheme="minorHAnsi" w:eastAsiaTheme="minorEastAsia" w:hAnsiTheme="minorHAnsi"/>
          <w:sz w:val="22"/>
          <w:szCs w:val="22"/>
        </w:rPr>
        <w:tab/>
      </w:r>
      <w:r w:rsidRPr="006510E2">
        <w:rPr>
          <w:rFonts w:cs="v4.2.0"/>
        </w:rPr>
        <w:t>E-UTRAN TDD - UTRAN FDD event triggered reporting under fading propagation conditions</w:t>
      </w:r>
      <w:r>
        <w:tab/>
        <w:t>1750</w:t>
      </w:r>
    </w:p>
    <w:p w:rsidR="00BD03A7" w:rsidRDefault="00BD03A7">
      <w:pPr>
        <w:pStyle w:val="TOC4"/>
        <w:rPr>
          <w:rFonts w:asciiTheme="minorHAnsi" w:eastAsiaTheme="minorEastAsia" w:hAnsiTheme="minorHAnsi" w:cstheme="minorBidi"/>
          <w:sz w:val="22"/>
          <w:szCs w:val="22"/>
        </w:rPr>
      </w:pPr>
      <w:r w:rsidRPr="00BD03A7">
        <w:t>A.8.6.1.1</w:t>
      </w:r>
      <w:r w:rsidRPr="00BD03A7">
        <w:rPr>
          <w:rFonts w:asciiTheme="minorHAnsi" w:eastAsiaTheme="minorEastAsia" w:hAnsiTheme="minorHAnsi"/>
          <w:sz w:val="22"/>
          <w:szCs w:val="22"/>
        </w:rPr>
        <w:tab/>
      </w:r>
      <w:r w:rsidRPr="006510E2">
        <w:rPr>
          <w:rFonts w:cs="v4.2.0"/>
          <w:snapToGrid w:val="0"/>
        </w:rPr>
        <w:t>Test Purpose and Environment</w:t>
      </w:r>
      <w:r>
        <w:tab/>
        <w:t>1750</w:t>
      </w:r>
    </w:p>
    <w:p w:rsidR="00BD03A7" w:rsidRDefault="00BD03A7">
      <w:pPr>
        <w:pStyle w:val="TOC4"/>
        <w:rPr>
          <w:rFonts w:asciiTheme="minorHAnsi" w:eastAsiaTheme="minorEastAsia" w:hAnsiTheme="minorHAnsi" w:cstheme="minorBidi"/>
          <w:sz w:val="22"/>
          <w:szCs w:val="22"/>
        </w:rPr>
      </w:pPr>
      <w:r w:rsidRPr="00BD03A7">
        <w:t>A.8.6.1.2</w:t>
      </w:r>
      <w:r w:rsidRPr="00BD03A7">
        <w:rPr>
          <w:rFonts w:asciiTheme="minorHAnsi" w:eastAsiaTheme="minorEastAsia" w:hAnsiTheme="minorHAnsi"/>
          <w:sz w:val="22"/>
          <w:szCs w:val="22"/>
        </w:rPr>
        <w:tab/>
      </w:r>
      <w:r w:rsidRPr="006510E2">
        <w:rPr>
          <w:rFonts w:cs="v4.2.0"/>
          <w:snapToGrid w:val="0"/>
        </w:rPr>
        <w:t>Test Requirements</w:t>
      </w:r>
      <w:r>
        <w:tab/>
        <w:t>1752</w:t>
      </w:r>
    </w:p>
    <w:p w:rsidR="00BD03A7" w:rsidRDefault="00BD03A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1753</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6</w:t>
      </w:r>
      <w:r w:rsidRPr="00BD03A7">
        <w:t>.</w:t>
      </w:r>
      <w:r w:rsidRPr="00BD03A7">
        <w:rPr>
          <w:lang w:eastAsia="zh-CN"/>
        </w:rPr>
        <w:t>2</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1753</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6.2</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1755</w:t>
      </w:r>
    </w:p>
    <w:p w:rsidR="00BD03A7" w:rsidRDefault="00BD03A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1755</w:t>
      </w:r>
    </w:p>
    <w:p w:rsidR="00BD03A7" w:rsidRDefault="00BD03A7">
      <w:pPr>
        <w:pStyle w:val="TOC4"/>
        <w:rPr>
          <w:rFonts w:asciiTheme="minorHAnsi" w:eastAsiaTheme="minorEastAsia" w:hAnsiTheme="minorHAnsi" w:cstheme="minorBidi"/>
          <w:sz w:val="22"/>
          <w:szCs w:val="22"/>
        </w:rPr>
      </w:pPr>
      <w:r w:rsidRPr="00BD03A7">
        <w:t>A.8.6.3.1</w:t>
      </w:r>
      <w:r w:rsidRPr="00BD03A7">
        <w:rPr>
          <w:rFonts w:asciiTheme="minorHAnsi" w:eastAsiaTheme="minorEastAsia" w:hAnsiTheme="minorHAnsi" w:cstheme="minorBidi"/>
          <w:sz w:val="22"/>
          <w:szCs w:val="22"/>
        </w:rPr>
        <w:tab/>
      </w:r>
      <w:r w:rsidRPr="006510E2">
        <w:rPr>
          <w:snapToGrid w:val="0"/>
        </w:rPr>
        <w:t>Test Purpose and Environment</w:t>
      </w:r>
      <w:r>
        <w:tab/>
        <w:t>1755</w:t>
      </w:r>
    </w:p>
    <w:p w:rsidR="00BD03A7" w:rsidRDefault="00BD03A7">
      <w:pPr>
        <w:pStyle w:val="TOC4"/>
        <w:rPr>
          <w:rFonts w:asciiTheme="minorHAnsi" w:eastAsiaTheme="minorEastAsia" w:hAnsiTheme="minorHAnsi" w:cstheme="minorBidi"/>
          <w:sz w:val="22"/>
          <w:szCs w:val="22"/>
        </w:rPr>
      </w:pPr>
      <w:r w:rsidRPr="00BD03A7">
        <w:t>A.8.6.3.2</w:t>
      </w:r>
      <w:r w:rsidRPr="00BD03A7">
        <w:rPr>
          <w:rFonts w:asciiTheme="minorHAnsi" w:eastAsiaTheme="minorEastAsia" w:hAnsiTheme="minorHAnsi" w:cstheme="minorBidi"/>
          <w:sz w:val="22"/>
          <w:szCs w:val="22"/>
        </w:rPr>
        <w:tab/>
      </w:r>
      <w:r w:rsidRPr="006510E2">
        <w:rPr>
          <w:snapToGrid w:val="0"/>
        </w:rPr>
        <w:t>Test Requirements</w:t>
      </w:r>
      <w:r>
        <w:tab/>
        <w:t>1758</w:t>
      </w:r>
    </w:p>
    <w:p w:rsidR="00BD03A7" w:rsidRDefault="00BD03A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1758</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1</w:t>
      </w:r>
      <w:r w:rsidRPr="00BD03A7">
        <w:rPr>
          <w:rFonts w:asciiTheme="minorHAnsi" w:eastAsiaTheme="minorEastAsia" w:hAnsiTheme="minorHAnsi"/>
          <w:sz w:val="22"/>
          <w:szCs w:val="22"/>
        </w:rPr>
        <w:tab/>
      </w:r>
      <w:r w:rsidRPr="006510E2">
        <w:rPr>
          <w:rFonts w:cs="v4.2.0"/>
        </w:rPr>
        <w:t>E-UTRA</w:t>
      </w:r>
      <w:r w:rsidRPr="006510E2">
        <w:rPr>
          <w:rFonts w:cs="v4.2.0"/>
          <w:lang w:eastAsia="zh-CN"/>
        </w:rPr>
        <w:t>N</w:t>
      </w:r>
      <w:r w:rsidRPr="006510E2">
        <w:rPr>
          <w:rFonts w:cs="v4.2.0"/>
        </w:rPr>
        <w:t xml:space="preserve"> TDD to UTRA</w:t>
      </w:r>
      <w:r w:rsidRPr="006510E2">
        <w:rPr>
          <w:rFonts w:cs="v4.2.0"/>
          <w:lang w:eastAsia="zh-CN"/>
        </w:rPr>
        <w:t>N</w:t>
      </w:r>
      <w:r w:rsidRPr="006510E2">
        <w:rPr>
          <w:rFonts w:cs="v4.2.0"/>
        </w:rPr>
        <w:t xml:space="preserve"> TDD cell search under fading propagation conditions</w:t>
      </w:r>
      <w:r>
        <w:tab/>
        <w:t>1758</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.1.1</w:t>
      </w:r>
      <w:r w:rsidRPr="00BD03A7">
        <w:rPr>
          <w:rFonts w:asciiTheme="minorHAnsi" w:eastAsiaTheme="minorEastAsia" w:hAnsiTheme="minorHAnsi"/>
          <w:sz w:val="22"/>
          <w:szCs w:val="22"/>
        </w:rPr>
        <w:tab/>
      </w:r>
      <w:r w:rsidRPr="006510E2">
        <w:rPr>
          <w:rFonts w:cs="v4.2.0"/>
        </w:rPr>
        <w:t>Test Purpose and Environment</w:t>
      </w:r>
      <w:r>
        <w:tab/>
        <w:t>1758</w:t>
      </w:r>
    </w:p>
    <w:p w:rsidR="00BD03A7" w:rsidRDefault="00BD03A7">
      <w:pPr>
        <w:pStyle w:val="TOC5"/>
        <w:rPr>
          <w:rFonts w:asciiTheme="minorHAnsi" w:eastAsiaTheme="minorEastAsia" w:hAnsiTheme="minorHAnsi" w:cstheme="minorBidi"/>
          <w:sz w:val="22"/>
          <w:szCs w:val="22"/>
        </w:rPr>
      </w:pPr>
      <w:r w:rsidRPr="00BD03A7">
        <w:t>A.8.</w:t>
      </w:r>
      <w:r w:rsidRPr="00BD03A7">
        <w:rPr>
          <w:lang w:eastAsia="zh-CN"/>
        </w:rPr>
        <w:t>7</w:t>
      </w:r>
      <w:r w:rsidRPr="00BD03A7">
        <w:t>.1.1.1</w:t>
      </w:r>
      <w:r w:rsidRPr="00BD03A7">
        <w:rPr>
          <w:rFonts w:asciiTheme="minorHAnsi" w:eastAsiaTheme="minorEastAsia" w:hAnsiTheme="minorHAnsi"/>
          <w:sz w:val="22"/>
          <w:szCs w:val="22"/>
        </w:rPr>
        <w:tab/>
      </w:r>
      <w:r w:rsidRPr="006510E2">
        <w:rPr>
          <w:rFonts w:cs="v4.2.0"/>
        </w:rPr>
        <w:t>Void</w:t>
      </w:r>
      <w:r>
        <w:tab/>
        <w:t>1758</w:t>
      </w:r>
    </w:p>
    <w:p w:rsidR="00BD03A7" w:rsidRDefault="00BD03A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1758</w:t>
      </w:r>
    </w:p>
    <w:p w:rsidR="00BD03A7" w:rsidRDefault="00BD03A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.1.2</w:t>
      </w:r>
      <w:r w:rsidRPr="00BD03A7">
        <w:rPr>
          <w:rFonts w:asciiTheme="minorHAnsi" w:eastAsiaTheme="minorEastAsia" w:hAnsiTheme="minorHAnsi"/>
          <w:sz w:val="22"/>
          <w:szCs w:val="22"/>
        </w:rPr>
        <w:tab/>
      </w:r>
      <w:r w:rsidRPr="006510E2">
        <w:rPr>
          <w:rFonts w:cs="v4.2.0"/>
        </w:rPr>
        <w:t>Test Requirements</w:t>
      </w:r>
      <w:r>
        <w:tab/>
        <w:t>1760</w:t>
      </w:r>
    </w:p>
    <w:p w:rsidR="00BD03A7" w:rsidRDefault="00BD03A7">
      <w:pPr>
        <w:pStyle w:val="TOC5"/>
        <w:rPr>
          <w:rFonts w:asciiTheme="minorHAnsi" w:eastAsiaTheme="minorEastAsia" w:hAnsiTheme="minorHAnsi" w:cstheme="minorBidi"/>
          <w:sz w:val="22"/>
          <w:szCs w:val="22"/>
        </w:rPr>
      </w:pPr>
      <w:r w:rsidRPr="00BD03A7">
        <w:t>A.8.</w:t>
      </w:r>
      <w:r w:rsidRPr="00BD03A7">
        <w:rPr>
          <w:lang w:eastAsia="zh-CN"/>
        </w:rPr>
        <w:t>7</w:t>
      </w:r>
      <w:r w:rsidRPr="00BD03A7">
        <w:t>.1.</w:t>
      </w:r>
      <w:r w:rsidRPr="00BD03A7">
        <w:rPr>
          <w:lang w:eastAsia="zh-CN"/>
        </w:rPr>
        <w:t>2</w:t>
      </w:r>
      <w:r w:rsidRPr="00BD03A7">
        <w:t>.1</w:t>
      </w:r>
      <w:r w:rsidRPr="00BD03A7">
        <w:rPr>
          <w:rFonts w:asciiTheme="minorHAnsi" w:eastAsiaTheme="minorEastAsia" w:hAnsiTheme="minorHAnsi"/>
          <w:sz w:val="22"/>
          <w:szCs w:val="22"/>
        </w:rPr>
        <w:tab/>
      </w:r>
      <w:r w:rsidRPr="006510E2">
        <w:rPr>
          <w:rFonts w:cs="v4.2.0"/>
        </w:rPr>
        <w:t>Void</w:t>
      </w:r>
      <w:r>
        <w:tab/>
        <w:t>1760</w:t>
      </w:r>
    </w:p>
    <w:p w:rsidR="00BD03A7" w:rsidRDefault="00BD03A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1760</w:t>
      </w:r>
    </w:p>
    <w:p w:rsidR="00BD03A7" w:rsidRDefault="00BD03A7">
      <w:pPr>
        <w:pStyle w:val="TOC5"/>
        <w:rPr>
          <w:rFonts w:asciiTheme="minorHAnsi" w:eastAsiaTheme="minorEastAsia" w:hAnsiTheme="minorHAnsi" w:cstheme="minorBidi"/>
          <w:sz w:val="22"/>
          <w:szCs w:val="22"/>
        </w:rPr>
      </w:pPr>
      <w:r w:rsidRPr="00BD03A7">
        <w:t>A.8.</w:t>
      </w:r>
      <w:r w:rsidRPr="00BD03A7">
        <w:rPr>
          <w:lang w:eastAsia="zh-CN"/>
        </w:rPr>
        <w:t>7</w:t>
      </w:r>
      <w:r w:rsidRPr="00BD03A7">
        <w:t>.1.</w:t>
      </w:r>
      <w:r w:rsidRPr="00BD03A7">
        <w:rPr>
          <w:lang w:eastAsia="zh-CN"/>
        </w:rPr>
        <w:t>2</w:t>
      </w:r>
      <w:r w:rsidRPr="00BD03A7">
        <w:t>.</w:t>
      </w:r>
      <w:r w:rsidRPr="00BD03A7">
        <w:rPr>
          <w:lang w:eastAsia="zh-CN"/>
        </w:rPr>
        <w:t>3</w:t>
      </w:r>
      <w:r w:rsidRPr="00BD03A7">
        <w:rPr>
          <w:rFonts w:asciiTheme="minorHAnsi" w:eastAsiaTheme="minorEastAsia" w:hAnsiTheme="minorHAnsi"/>
          <w:sz w:val="22"/>
          <w:szCs w:val="22"/>
        </w:rPr>
        <w:tab/>
      </w:r>
      <w:r w:rsidRPr="006510E2">
        <w:rPr>
          <w:rFonts w:cs="v4.2.0"/>
          <w:lang w:eastAsia="zh-CN"/>
        </w:rPr>
        <w:t>Void</w:t>
      </w:r>
      <w:r>
        <w:tab/>
        <w:t>1760</w:t>
      </w:r>
    </w:p>
    <w:p w:rsidR="00BD03A7" w:rsidRDefault="00BD03A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1760</w:t>
      </w:r>
    </w:p>
    <w:p w:rsidR="00BD03A7" w:rsidRDefault="00BD03A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1760</w:t>
      </w:r>
    </w:p>
    <w:p w:rsidR="00BD03A7" w:rsidRDefault="00BD03A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1763</w:t>
      </w:r>
    </w:p>
    <w:p w:rsidR="00BD03A7" w:rsidRDefault="00BD03A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3</w:t>
      </w:r>
      <w:r w:rsidRPr="00BD03A7">
        <w:t>.1</w:t>
      </w:r>
      <w:r w:rsidRPr="00BD03A7">
        <w:rPr>
          <w:rFonts w:asciiTheme="minorHAnsi" w:eastAsiaTheme="minorEastAsia" w:hAnsiTheme="minorHAnsi"/>
          <w:sz w:val="22"/>
          <w:szCs w:val="22"/>
        </w:rPr>
        <w:tab/>
      </w:r>
      <w:r w:rsidRPr="006510E2">
        <w:rPr>
          <w:rFonts w:cs="v4.2.0"/>
          <w:snapToGrid w:val="0"/>
        </w:rPr>
        <w:t>Test Purpose and Environment</w:t>
      </w:r>
      <w:r>
        <w:tab/>
        <w:t>1764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3</w:t>
      </w:r>
      <w:r w:rsidRPr="00BD03A7">
        <w:t>.</w:t>
      </w:r>
      <w:r w:rsidRPr="00BD03A7">
        <w:rPr>
          <w:lang w:eastAsia="zh-CN"/>
        </w:rPr>
        <w:t>2</w:t>
      </w:r>
      <w:r w:rsidRPr="00BD03A7">
        <w:rPr>
          <w:rFonts w:asciiTheme="minorHAnsi" w:eastAsiaTheme="minorEastAsia" w:hAnsiTheme="minorHAnsi"/>
          <w:sz w:val="22"/>
          <w:szCs w:val="22"/>
        </w:rPr>
        <w:tab/>
      </w:r>
      <w:r w:rsidRPr="006510E2">
        <w:rPr>
          <w:rFonts w:cs="v4.2.0"/>
          <w:snapToGrid w:val="0"/>
        </w:rPr>
        <w:t>Test P</w:t>
      </w:r>
      <w:r w:rsidRPr="006510E2">
        <w:rPr>
          <w:rFonts w:cs="v4.2.0"/>
          <w:snapToGrid w:val="0"/>
          <w:lang w:eastAsia="zh-CN"/>
        </w:rPr>
        <w:t>arameters</w:t>
      </w:r>
      <w:r>
        <w:tab/>
        <w:t>1764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3</w:t>
      </w:r>
      <w:r w:rsidRPr="00BD03A7">
        <w:t>.</w:t>
      </w:r>
      <w:r w:rsidRPr="00BD03A7">
        <w:rPr>
          <w:lang w:eastAsia="zh-CN"/>
        </w:rPr>
        <w:t>3</w:t>
      </w:r>
      <w:r w:rsidRPr="00BD03A7">
        <w:rPr>
          <w:rFonts w:asciiTheme="minorHAnsi" w:eastAsiaTheme="minorEastAsia" w:hAnsiTheme="minorHAnsi"/>
          <w:sz w:val="22"/>
          <w:szCs w:val="22"/>
        </w:rPr>
        <w:tab/>
      </w:r>
      <w:r w:rsidRPr="006510E2">
        <w:rPr>
          <w:rFonts w:cs="v4.2.0"/>
          <w:snapToGrid w:val="0"/>
        </w:rPr>
        <w:t>Test Requirements</w:t>
      </w:r>
      <w:r>
        <w:tab/>
        <w:t>1765</w:t>
      </w:r>
    </w:p>
    <w:p w:rsidR="00BD03A7" w:rsidRDefault="00BD03A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1766</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.4.1</w:t>
      </w:r>
      <w:r w:rsidRPr="00BD03A7">
        <w:rPr>
          <w:rFonts w:asciiTheme="minorHAnsi" w:eastAsiaTheme="minorEastAsia" w:hAnsiTheme="minorHAnsi" w:cstheme="minorBidi"/>
          <w:sz w:val="22"/>
          <w:szCs w:val="22"/>
        </w:rPr>
        <w:tab/>
      </w:r>
      <w:r w:rsidRPr="006510E2">
        <w:rPr>
          <w:snapToGrid w:val="0"/>
        </w:rPr>
        <w:t>Test Purpose and Environment</w:t>
      </w:r>
      <w:r>
        <w:tab/>
        <w:t>1766</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.4.</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1768</w:t>
      </w:r>
    </w:p>
    <w:p w:rsidR="00BD03A7" w:rsidRDefault="00BD03A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1768</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1768</w:t>
      </w:r>
    </w:p>
    <w:p w:rsidR="00BD03A7" w:rsidRDefault="00BD03A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1770</w:t>
      </w:r>
    </w:p>
    <w:p w:rsidR="00BD03A7" w:rsidRDefault="00BD03A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1770</w:t>
      </w:r>
    </w:p>
    <w:p w:rsidR="00BD03A7" w:rsidRDefault="00BD03A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1770</w:t>
      </w:r>
    </w:p>
    <w:p w:rsidR="00BD03A7" w:rsidRDefault="00BD03A7">
      <w:pPr>
        <w:pStyle w:val="TOC4"/>
        <w:rPr>
          <w:rFonts w:asciiTheme="minorHAnsi" w:eastAsiaTheme="minorEastAsia" w:hAnsiTheme="minorHAnsi" w:cstheme="minorBidi"/>
          <w:sz w:val="22"/>
          <w:szCs w:val="22"/>
        </w:rPr>
      </w:pPr>
      <w:r w:rsidRPr="00BD03A7">
        <w:t>A.8.7A.1.1</w:t>
      </w:r>
      <w:r w:rsidRPr="00BD03A7">
        <w:rPr>
          <w:rFonts w:asciiTheme="minorHAnsi" w:eastAsiaTheme="minorEastAsia" w:hAnsiTheme="minorHAnsi" w:cstheme="minorBidi"/>
          <w:sz w:val="22"/>
          <w:szCs w:val="22"/>
        </w:rPr>
        <w:tab/>
      </w:r>
      <w:r w:rsidRPr="006510E2">
        <w:rPr>
          <w:snapToGrid w:val="0"/>
        </w:rPr>
        <w:t>Test Purpose and Environment</w:t>
      </w:r>
      <w:r>
        <w:tab/>
        <w:t>1770</w:t>
      </w:r>
    </w:p>
    <w:p w:rsidR="00BD03A7" w:rsidRDefault="00BD03A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1773</w:t>
      </w:r>
    </w:p>
    <w:p w:rsidR="00BD03A7" w:rsidRDefault="00BD03A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1773</w:t>
      </w:r>
    </w:p>
    <w:p w:rsidR="00BD03A7" w:rsidRDefault="00BD03A7">
      <w:pPr>
        <w:pStyle w:val="TOC3"/>
        <w:rPr>
          <w:rFonts w:asciiTheme="minorHAnsi" w:eastAsiaTheme="minorEastAsia" w:hAnsiTheme="minorHAnsi" w:cstheme="minorBidi"/>
          <w:sz w:val="22"/>
          <w:szCs w:val="22"/>
        </w:rPr>
      </w:pPr>
      <w:r w:rsidRPr="00BD03A7">
        <w:t>A.8.8.1</w:t>
      </w:r>
      <w:r w:rsidRPr="00BD03A7">
        <w:rPr>
          <w:rFonts w:asciiTheme="minorHAnsi" w:eastAsiaTheme="minorEastAsia" w:hAnsiTheme="minorHAnsi"/>
          <w:sz w:val="22"/>
          <w:szCs w:val="22"/>
        </w:rPr>
        <w:tab/>
      </w:r>
      <w:r w:rsidRPr="006510E2">
        <w:rPr>
          <w:rFonts w:cs="v4.2.0"/>
        </w:rPr>
        <w:t>E-UTRAN FDD – GSM event triggered reporting in AWGN</w:t>
      </w:r>
      <w:r>
        <w:tab/>
        <w:t>1773</w:t>
      </w:r>
    </w:p>
    <w:p w:rsidR="00BD03A7" w:rsidRDefault="00BD03A7">
      <w:pPr>
        <w:pStyle w:val="TOC4"/>
        <w:rPr>
          <w:rFonts w:asciiTheme="minorHAnsi" w:eastAsiaTheme="minorEastAsia" w:hAnsiTheme="minorHAnsi" w:cstheme="minorBidi"/>
          <w:sz w:val="22"/>
          <w:szCs w:val="22"/>
        </w:rPr>
      </w:pPr>
      <w:r w:rsidRPr="00BD03A7">
        <w:t>A.8.8.1.1</w:t>
      </w:r>
      <w:r w:rsidRPr="00BD03A7">
        <w:rPr>
          <w:rFonts w:asciiTheme="minorHAnsi" w:eastAsiaTheme="minorEastAsia" w:hAnsiTheme="minorHAnsi"/>
          <w:sz w:val="22"/>
          <w:szCs w:val="22"/>
        </w:rPr>
        <w:tab/>
      </w:r>
      <w:r w:rsidRPr="006510E2">
        <w:rPr>
          <w:rFonts w:cs="v4.2.0"/>
          <w:snapToGrid w:val="0"/>
        </w:rPr>
        <w:t>Test Purpose and Environment</w:t>
      </w:r>
      <w:r>
        <w:tab/>
        <w:t>1773</w:t>
      </w:r>
    </w:p>
    <w:p w:rsidR="00BD03A7" w:rsidRDefault="00BD03A7">
      <w:pPr>
        <w:pStyle w:val="TOC4"/>
        <w:rPr>
          <w:rFonts w:asciiTheme="minorHAnsi" w:eastAsiaTheme="minorEastAsia" w:hAnsiTheme="minorHAnsi" w:cstheme="minorBidi"/>
          <w:sz w:val="22"/>
          <w:szCs w:val="22"/>
        </w:rPr>
      </w:pPr>
      <w:r w:rsidRPr="00BD03A7">
        <w:t>A.8.8.1.2</w:t>
      </w:r>
      <w:r w:rsidRPr="00BD03A7">
        <w:rPr>
          <w:rFonts w:asciiTheme="minorHAnsi" w:eastAsiaTheme="minorEastAsia" w:hAnsiTheme="minorHAnsi"/>
          <w:sz w:val="22"/>
          <w:szCs w:val="22"/>
        </w:rPr>
        <w:tab/>
      </w:r>
      <w:r w:rsidRPr="006510E2">
        <w:rPr>
          <w:rFonts w:cs="v4.2.0"/>
          <w:snapToGrid w:val="0"/>
        </w:rPr>
        <w:t>Test Requirements</w:t>
      </w:r>
      <w:r>
        <w:tab/>
        <w:t>1775</w:t>
      </w:r>
    </w:p>
    <w:p w:rsidR="00BD03A7" w:rsidRDefault="00BD03A7">
      <w:pPr>
        <w:pStyle w:val="TOC3"/>
        <w:rPr>
          <w:rFonts w:asciiTheme="minorHAnsi" w:eastAsiaTheme="minorEastAsia" w:hAnsiTheme="minorHAnsi" w:cstheme="minorBidi"/>
          <w:sz w:val="22"/>
          <w:szCs w:val="22"/>
        </w:rPr>
      </w:pPr>
      <w:r w:rsidRPr="00BD03A7">
        <w:t>A.8.8.2</w:t>
      </w:r>
      <w:r w:rsidRPr="00BD03A7">
        <w:rPr>
          <w:rFonts w:asciiTheme="minorHAnsi" w:eastAsiaTheme="minorEastAsia" w:hAnsiTheme="minorHAnsi"/>
          <w:sz w:val="22"/>
          <w:szCs w:val="22"/>
        </w:rPr>
        <w:tab/>
      </w:r>
      <w:r w:rsidRPr="006510E2">
        <w:rPr>
          <w:rFonts w:cs="v4.2.0"/>
        </w:rPr>
        <w:t>E-UTRAN FDD-GSM event triggered reporting when DRX is used in AWGN</w:t>
      </w:r>
      <w:r>
        <w:tab/>
        <w:t>1775</w:t>
      </w:r>
    </w:p>
    <w:p w:rsidR="00BD03A7" w:rsidRDefault="00BD03A7">
      <w:pPr>
        <w:pStyle w:val="TOC4"/>
        <w:rPr>
          <w:rFonts w:asciiTheme="minorHAnsi" w:eastAsiaTheme="minorEastAsia" w:hAnsiTheme="minorHAnsi" w:cstheme="minorBidi"/>
          <w:sz w:val="22"/>
          <w:szCs w:val="22"/>
        </w:rPr>
      </w:pPr>
      <w:r w:rsidRPr="00BD03A7">
        <w:lastRenderedPageBreak/>
        <w:t>A.8.8.2.1</w:t>
      </w:r>
      <w:r w:rsidRPr="00BD03A7">
        <w:rPr>
          <w:rFonts w:asciiTheme="minorHAnsi" w:eastAsiaTheme="minorEastAsia" w:hAnsiTheme="minorHAnsi"/>
          <w:sz w:val="22"/>
          <w:szCs w:val="22"/>
        </w:rPr>
        <w:tab/>
      </w:r>
      <w:r w:rsidRPr="006510E2">
        <w:rPr>
          <w:rFonts w:cs="v4.2.0"/>
          <w:snapToGrid w:val="0"/>
        </w:rPr>
        <w:t>Test Purpose and Environment</w:t>
      </w:r>
      <w:r>
        <w:tab/>
        <w:t>1775</w:t>
      </w:r>
    </w:p>
    <w:p w:rsidR="00BD03A7" w:rsidRDefault="00BD03A7">
      <w:pPr>
        <w:pStyle w:val="TOC4"/>
        <w:rPr>
          <w:rFonts w:asciiTheme="minorHAnsi" w:eastAsiaTheme="minorEastAsia" w:hAnsiTheme="minorHAnsi" w:cstheme="minorBidi"/>
          <w:sz w:val="22"/>
          <w:szCs w:val="22"/>
        </w:rPr>
      </w:pPr>
      <w:r w:rsidRPr="00BD03A7">
        <w:t>A.8.8.2.2</w:t>
      </w:r>
      <w:r w:rsidRPr="00BD03A7">
        <w:rPr>
          <w:rFonts w:asciiTheme="minorHAnsi" w:eastAsiaTheme="minorEastAsia" w:hAnsiTheme="minorHAnsi" w:cstheme="minorBidi"/>
          <w:sz w:val="22"/>
          <w:szCs w:val="22"/>
        </w:rPr>
        <w:tab/>
      </w:r>
      <w:r w:rsidRPr="006510E2">
        <w:rPr>
          <w:snapToGrid w:val="0"/>
        </w:rPr>
        <w:t>Test Requirements</w:t>
      </w:r>
      <w:r>
        <w:tab/>
        <w:t>1777</w:t>
      </w:r>
    </w:p>
    <w:p w:rsidR="00BD03A7" w:rsidRDefault="00BD03A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1778</w:t>
      </w:r>
    </w:p>
    <w:p w:rsidR="00BD03A7" w:rsidRDefault="00BD03A7">
      <w:pPr>
        <w:pStyle w:val="TOC4"/>
        <w:rPr>
          <w:rFonts w:asciiTheme="minorHAnsi" w:eastAsiaTheme="minorEastAsia" w:hAnsiTheme="minorHAnsi" w:cstheme="minorBidi"/>
          <w:sz w:val="22"/>
          <w:szCs w:val="22"/>
        </w:rPr>
      </w:pPr>
      <w:r w:rsidRPr="00BD03A7">
        <w:t>A.8.8.3.1</w:t>
      </w:r>
      <w:r w:rsidRPr="00BD03A7">
        <w:rPr>
          <w:rFonts w:asciiTheme="minorHAnsi" w:eastAsiaTheme="minorEastAsia" w:hAnsiTheme="minorHAnsi" w:cstheme="minorBidi"/>
          <w:sz w:val="22"/>
          <w:szCs w:val="22"/>
        </w:rPr>
        <w:tab/>
      </w:r>
      <w:r w:rsidRPr="006510E2">
        <w:rPr>
          <w:snapToGrid w:val="0"/>
        </w:rPr>
        <w:t>Test Purpose and Environment</w:t>
      </w:r>
      <w:r>
        <w:tab/>
        <w:t>1778</w:t>
      </w:r>
    </w:p>
    <w:p w:rsidR="00BD03A7" w:rsidRDefault="00BD03A7">
      <w:pPr>
        <w:pStyle w:val="TOC4"/>
        <w:rPr>
          <w:rFonts w:asciiTheme="minorHAnsi" w:eastAsiaTheme="minorEastAsia" w:hAnsiTheme="minorHAnsi" w:cstheme="minorBidi"/>
          <w:sz w:val="22"/>
          <w:szCs w:val="22"/>
        </w:rPr>
      </w:pPr>
      <w:r w:rsidRPr="00BD03A7">
        <w:t>A.8.8.3.2</w:t>
      </w:r>
      <w:r w:rsidRPr="00BD03A7">
        <w:rPr>
          <w:rFonts w:asciiTheme="minorHAnsi" w:eastAsiaTheme="minorEastAsia" w:hAnsiTheme="minorHAnsi" w:cstheme="minorBidi"/>
          <w:sz w:val="22"/>
          <w:szCs w:val="22"/>
        </w:rPr>
        <w:tab/>
      </w:r>
      <w:r w:rsidRPr="006510E2">
        <w:rPr>
          <w:snapToGrid w:val="0"/>
        </w:rPr>
        <w:t>Test Requirements</w:t>
      </w:r>
      <w:r>
        <w:tab/>
        <w:t>1779</w:t>
      </w:r>
    </w:p>
    <w:p w:rsidR="00BD03A7" w:rsidRDefault="00BD03A7">
      <w:pPr>
        <w:pStyle w:val="TOC2"/>
        <w:rPr>
          <w:rFonts w:asciiTheme="minorHAnsi" w:eastAsiaTheme="minorEastAsia" w:hAnsiTheme="minorHAnsi" w:cstheme="minorBidi"/>
          <w:sz w:val="22"/>
          <w:szCs w:val="22"/>
        </w:rPr>
      </w:pPr>
      <w:r w:rsidRPr="00BD03A7">
        <w:t>A.8.</w:t>
      </w:r>
      <w:r w:rsidRPr="00BD03A7">
        <w:rPr>
          <w:lang w:eastAsia="zh-CN"/>
        </w:rPr>
        <w:t>9</w:t>
      </w:r>
      <w:r w:rsidRPr="00BD03A7">
        <w:rPr>
          <w:rFonts w:asciiTheme="minorHAnsi" w:eastAsiaTheme="minorEastAsia" w:hAnsiTheme="minorHAnsi" w:cstheme="minorBidi"/>
          <w:sz w:val="22"/>
          <w:szCs w:val="22"/>
        </w:rPr>
        <w:tab/>
      </w:r>
      <w:r w:rsidRPr="006510E2">
        <w:rPr>
          <w:lang w:val="sv-SE" w:eastAsia="zh-CN"/>
        </w:rPr>
        <w:t>E-UTRAN F</w:t>
      </w:r>
      <w:r w:rsidRPr="006510E2">
        <w:rPr>
          <w:lang w:val="sv-SE"/>
        </w:rPr>
        <w:t>DD</w:t>
      </w:r>
      <w:r w:rsidRPr="006510E2">
        <w:rPr>
          <w:lang w:val="sv-SE" w:eastAsia="zh-CN"/>
        </w:rPr>
        <w:t xml:space="preserve"> </w:t>
      </w:r>
      <w:r w:rsidRPr="006510E2">
        <w:rPr>
          <w:lang w:val="sv-SE"/>
        </w:rPr>
        <w:t>-</w:t>
      </w:r>
      <w:r w:rsidRPr="006510E2">
        <w:rPr>
          <w:lang w:val="sv-SE" w:eastAsia="zh-CN"/>
        </w:rPr>
        <w:t xml:space="preserve"> UTRAN T</w:t>
      </w:r>
      <w:r w:rsidRPr="006510E2">
        <w:rPr>
          <w:lang w:val="sv-SE"/>
        </w:rPr>
        <w:t>DD measurements</w:t>
      </w:r>
      <w:r>
        <w:tab/>
        <w:t>1780</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9</w:t>
      </w:r>
      <w:r w:rsidRPr="00BD03A7">
        <w:t>.1</w:t>
      </w:r>
      <w:r w:rsidRPr="00BD03A7">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6510E2">
        <w:rPr>
          <w:rFonts w:cs="v4.2.0"/>
        </w:rPr>
        <w:t xml:space="preserve"> </w:t>
      </w:r>
      <w:r w:rsidRPr="006510E2">
        <w:rPr>
          <w:rFonts w:cs="v4.2.0"/>
          <w:lang w:eastAsia="zh-CN"/>
        </w:rPr>
        <w:t>e</w:t>
      </w:r>
      <w:r w:rsidRPr="006510E2">
        <w:rPr>
          <w:rFonts w:cs="v4.2.0"/>
        </w:rPr>
        <w:t>vent triggered reporting in fading propagation conditions</w:t>
      </w:r>
      <w:r>
        <w:tab/>
        <w:t>1780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9</w:t>
      </w:r>
      <w:r w:rsidRPr="00BD03A7">
        <w:t>.1.1</w:t>
      </w:r>
      <w:r w:rsidRPr="00BD03A7">
        <w:rPr>
          <w:rFonts w:asciiTheme="minorHAnsi" w:eastAsiaTheme="minorEastAsia" w:hAnsiTheme="minorHAnsi"/>
          <w:sz w:val="22"/>
          <w:szCs w:val="22"/>
        </w:rPr>
        <w:tab/>
      </w:r>
      <w:r w:rsidRPr="006510E2">
        <w:rPr>
          <w:rFonts w:cs="v4.2.0"/>
          <w:snapToGrid w:val="0"/>
        </w:rPr>
        <w:t>Test Purpose and Environment</w:t>
      </w:r>
      <w:r>
        <w:tab/>
        <w:t>1780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9</w:t>
      </w:r>
      <w:r w:rsidRPr="00BD03A7">
        <w:t>.1.2</w:t>
      </w:r>
      <w:r w:rsidRPr="00BD03A7">
        <w:rPr>
          <w:rFonts w:asciiTheme="minorHAnsi" w:eastAsiaTheme="minorEastAsia" w:hAnsiTheme="minorHAnsi"/>
          <w:sz w:val="22"/>
          <w:szCs w:val="22"/>
        </w:rPr>
        <w:tab/>
      </w:r>
      <w:r w:rsidRPr="006510E2">
        <w:rPr>
          <w:rFonts w:cs="v4.2.0"/>
          <w:snapToGrid w:val="0"/>
        </w:rPr>
        <w:t>Test Requirements</w:t>
      </w:r>
      <w:r>
        <w:tab/>
        <w:t>1781</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9</w:t>
      </w:r>
      <w:r w:rsidRPr="00BD03A7">
        <w:t>.</w:t>
      </w:r>
      <w:r w:rsidRPr="00BD03A7">
        <w:rPr>
          <w:lang w:eastAsia="zh-CN"/>
        </w:rPr>
        <w:t>2</w:t>
      </w:r>
      <w:r w:rsidRPr="00BD03A7">
        <w:rPr>
          <w:rFonts w:asciiTheme="minorHAnsi" w:eastAsiaTheme="minorEastAsia" w:hAnsiTheme="minorHAnsi"/>
          <w:sz w:val="22"/>
          <w:szCs w:val="22"/>
        </w:rPr>
        <w:tab/>
      </w:r>
      <w:r w:rsidRPr="006510E2">
        <w:rPr>
          <w:rFonts w:cs="v4.2.0"/>
        </w:rPr>
        <w:t>E-UTRA</w:t>
      </w:r>
      <w:r w:rsidRPr="006510E2">
        <w:rPr>
          <w:rFonts w:cs="v4.2.0"/>
          <w:lang w:eastAsia="zh-CN"/>
        </w:rPr>
        <w:t>N</w:t>
      </w:r>
      <w:r w:rsidRPr="006510E2">
        <w:rPr>
          <w:rFonts w:cs="v4.2.0"/>
        </w:rPr>
        <w:t xml:space="preserve"> </w:t>
      </w:r>
      <w:r w:rsidRPr="006510E2">
        <w:rPr>
          <w:rFonts w:cs="v4.2.0"/>
          <w:lang w:eastAsia="zh-CN"/>
        </w:rPr>
        <w:t>F</w:t>
      </w:r>
      <w:r w:rsidRPr="006510E2">
        <w:rPr>
          <w:rFonts w:cs="v4.2.0"/>
        </w:rPr>
        <w:t xml:space="preserve">DD </w:t>
      </w:r>
      <w:r w:rsidRPr="006510E2">
        <w:rPr>
          <w:rFonts w:cs="v4.2.0"/>
          <w:lang w:eastAsia="zh-CN"/>
        </w:rPr>
        <w:t xml:space="preserve">- </w:t>
      </w:r>
      <w:r w:rsidRPr="006510E2">
        <w:rPr>
          <w:rFonts w:cs="v4.2.0"/>
        </w:rPr>
        <w:t>UTRA</w:t>
      </w:r>
      <w:r w:rsidRPr="006510E2">
        <w:rPr>
          <w:rFonts w:cs="v4.2.0"/>
          <w:lang w:eastAsia="zh-CN"/>
        </w:rPr>
        <w:t>N</w:t>
      </w:r>
      <w:r w:rsidRPr="006510E2">
        <w:rPr>
          <w:rFonts w:cs="v4.2.0"/>
        </w:rPr>
        <w:t xml:space="preserve"> TDD </w:t>
      </w:r>
      <w:r>
        <w:t>enhanced cell identification under AWGN propagation conditions</w:t>
      </w:r>
      <w:r>
        <w:tab/>
        <w:t>1782</w:t>
      </w:r>
    </w:p>
    <w:p w:rsidR="00BD03A7" w:rsidRDefault="00BD03A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1782</w:t>
      </w:r>
    </w:p>
    <w:p w:rsidR="00BD03A7" w:rsidRDefault="00BD03A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1784</w:t>
      </w:r>
    </w:p>
    <w:p w:rsidR="00BD03A7" w:rsidRDefault="00BD03A7">
      <w:pPr>
        <w:pStyle w:val="TOC3"/>
        <w:rPr>
          <w:rFonts w:asciiTheme="minorHAnsi" w:eastAsiaTheme="minorEastAsia" w:hAnsiTheme="minorHAnsi" w:cstheme="minorBidi"/>
          <w:sz w:val="22"/>
          <w:szCs w:val="22"/>
        </w:rPr>
      </w:pPr>
      <w:r w:rsidRPr="00BD03A7">
        <w:t>A.8.10</w:t>
      </w:r>
      <w:r w:rsidRPr="00BD03A7">
        <w:rPr>
          <w:rFonts w:asciiTheme="minorHAnsi" w:eastAsiaTheme="minorEastAsia" w:hAnsiTheme="minorHAnsi"/>
          <w:sz w:val="22"/>
          <w:szCs w:val="22"/>
        </w:rPr>
        <w:tab/>
      </w:r>
      <w:r w:rsidRPr="006510E2">
        <w:rPr>
          <w:rFonts w:cs="v4.2.0"/>
        </w:rPr>
        <w:t>E-UTRAN TDD – GSM Measurements</w:t>
      </w:r>
      <w:r>
        <w:tab/>
        <w:t>1784</w:t>
      </w:r>
    </w:p>
    <w:p w:rsidR="00BD03A7" w:rsidRDefault="00BD03A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1784</w:t>
      </w:r>
    </w:p>
    <w:p w:rsidR="00BD03A7" w:rsidRDefault="00BD03A7">
      <w:pPr>
        <w:pStyle w:val="TOC4"/>
        <w:rPr>
          <w:rFonts w:asciiTheme="minorHAnsi" w:eastAsiaTheme="minorEastAsia" w:hAnsiTheme="minorHAnsi" w:cstheme="minorBidi"/>
          <w:sz w:val="22"/>
          <w:szCs w:val="22"/>
        </w:rPr>
      </w:pPr>
      <w:r w:rsidRPr="00BD03A7">
        <w:t>A.8.10.1.1</w:t>
      </w:r>
      <w:r w:rsidRPr="00BD03A7">
        <w:rPr>
          <w:rFonts w:asciiTheme="minorHAnsi" w:eastAsiaTheme="minorEastAsia" w:hAnsiTheme="minorHAnsi"/>
          <w:sz w:val="22"/>
          <w:szCs w:val="22"/>
        </w:rPr>
        <w:tab/>
      </w:r>
      <w:r w:rsidRPr="006510E2">
        <w:rPr>
          <w:rFonts w:cs="v4.2.0"/>
          <w:snapToGrid w:val="0"/>
        </w:rPr>
        <w:t>Test Purpose and Environment</w:t>
      </w:r>
      <w:r>
        <w:tab/>
        <w:t>1784</w:t>
      </w:r>
    </w:p>
    <w:p w:rsidR="00BD03A7" w:rsidRDefault="00BD03A7">
      <w:pPr>
        <w:pStyle w:val="TOC4"/>
        <w:rPr>
          <w:rFonts w:asciiTheme="minorHAnsi" w:eastAsiaTheme="minorEastAsia" w:hAnsiTheme="minorHAnsi" w:cstheme="minorBidi"/>
          <w:sz w:val="22"/>
          <w:szCs w:val="22"/>
        </w:rPr>
      </w:pPr>
      <w:r w:rsidRPr="00BD03A7">
        <w:t>A.8.10.1.2</w:t>
      </w:r>
      <w:r w:rsidRPr="00BD03A7">
        <w:rPr>
          <w:rFonts w:asciiTheme="minorHAnsi" w:eastAsiaTheme="minorEastAsia" w:hAnsiTheme="minorHAnsi"/>
          <w:sz w:val="22"/>
          <w:szCs w:val="22"/>
        </w:rPr>
        <w:tab/>
      </w:r>
      <w:r w:rsidRPr="006510E2">
        <w:rPr>
          <w:rFonts w:cs="v4.2.0"/>
          <w:snapToGrid w:val="0"/>
        </w:rPr>
        <w:t>Test Requirements</w:t>
      </w:r>
      <w:r>
        <w:tab/>
        <w:t>1785</w:t>
      </w:r>
    </w:p>
    <w:p w:rsidR="00BD03A7" w:rsidRDefault="00BD03A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1786</w:t>
      </w:r>
    </w:p>
    <w:p w:rsidR="00BD03A7" w:rsidRDefault="00BD03A7">
      <w:pPr>
        <w:pStyle w:val="TOC4"/>
        <w:rPr>
          <w:rFonts w:asciiTheme="minorHAnsi" w:eastAsiaTheme="minorEastAsia" w:hAnsiTheme="minorHAnsi" w:cstheme="minorBidi"/>
          <w:sz w:val="22"/>
          <w:szCs w:val="22"/>
        </w:rPr>
      </w:pPr>
      <w:r w:rsidRPr="00BD03A7">
        <w:t>A.8.10.2.1</w:t>
      </w:r>
      <w:r w:rsidRPr="00BD03A7">
        <w:rPr>
          <w:rFonts w:asciiTheme="minorHAnsi" w:eastAsiaTheme="minorEastAsia" w:hAnsiTheme="minorHAnsi"/>
          <w:sz w:val="22"/>
          <w:szCs w:val="22"/>
        </w:rPr>
        <w:tab/>
      </w:r>
      <w:r w:rsidRPr="006510E2">
        <w:rPr>
          <w:rFonts w:cs="v4.2.0"/>
          <w:snapToGrid w:val="0"/>
        </w:rPr>
        <w:t>Test Purpose and Environment</w:t>
      </w:r>
      <w:r>
        <w:tab/>
        <w:t>1786</w:t>
      </w:r>
    </w:p>
    <w:p w:rsidR="00BD03A7" w:rsidRDefault="00BD03A7">
      <w:pPr>
        <w:pStyle w:val="TOC4"/>
        <w:rPr>
          <w:rFonts w:asciiTheme="minorHAnsi" w:eastAsiaTheme="minorEastAsia" w:hAnsiTheme="minorHAnsi" w:cstheme="minorBidi"/>
          <w:sz w:val="22"/>
          <w:szCs w:val="22"/>
        </w:rPr>
      </w:pPr>
      <w:r w:rsidRPr="00BD03A7">
        <w:t>A.8.10.2.2</w:t>
      </w:r>
      <w:r w:rsidRPr="00BD03A7">
        <w:rPr>
          <w:rFonts w:asciiTheme="minorHAnsi" w:eastAsiaTheme="minorEastAsia" w:hAnsiTheme="minorHAnsi"/>
          <w:sz w:val="22"/>
          <w:szCs w:val="22"/>
        </w:rPr>
        <w:tab/>
      </w:r>
      <w:r w:rsidRPr="006510E2">
        <w:rPr>
          <w:rFonts w:cs="v4.2.0"/>
          <w:snapToGrid w:val="0"/>
        </w:rPr>
        <w:t>Test Requirements</w:t>
      </w:r>
      <w:r>
        <w:tab/>
        <w:t>1788</w:t>
      </w:r>
    </w:p>
    <w:p w:rsidR="00BD03A7" w:rsidRDefault="00BD03A7">
      <w:pPr>
        <w:pStyle w:val="TOC2"/>
        <w:rPr>
          <w:rFonts w:asciiTheme="minorHAnsi" w:eastAsiaTheme="minorEastAsia" w:hAnsiTheme="minorHAnsi" w:cstheme="minorBidi"/>
          <w:sz w:val="22"/>
          <w:szCs w:val="22"/>
        </w:rPr>
      </w:pPr>
      <w:r w:rsidRPr="00BD03A7">
        <w:t>A.8.11</w:t>
      </w:r>
      <w:r w:rsidRPr="00BD03A7">
        <w:rPr>
          <w:rFonts w:asciiTheme="minorHAnsi" w:hAnsiTheme="minorHAnsi" w:cstheme="minorBidi"/>
          <w:sz w:val="22"/>
          <w:szCs w:val="22"/>
        </w:rPr>
        <w:tab/>
      </w:r>
      <w:r w:rsidRPr="006510E2">
        <w:rPr>
          <w:rFonts w:eastAsia="SimSun"/>
        </w:rPr>
        <w:t>Monitoring of Multiple Layers</w:t>
      </w:r>
      <w:r>
        <w:tab/>
        <w:t>1788</w:t>
      </w:r>
    </w:p>
    <w:p w:rsidR="00BD03A7" w:rsidRDefault="00BD03A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1788</w:t>
      </w:r>
    </w:p>
    <w:p w:rsidR="00BD03A7" w:rsidRDefault="00BD03A7">
      <w:pPr>
        <w:pStyle w:val="TOC4"/>
        <w:rPr>
          <w:rFonts w:asciiTheme="minorHAnsi" w:eastAsiaTheme="minorEastAsia" w:hAnsiTheme="minorHAnsi" w:cstheme="minorBidi"/>
          <w:sz w:val="22"/>
          <w:szCs w:val="22"/>
        </w:rPr>
      </w:pPr>
      <w:r w:rsidRPr="00BD03A7">
        <w:t>A.8.11.1.1</w:t>
      </w:r>
      <w:r w:rsidRPr="00BD03A7">
        <w:rPr>
          <w:rFonts w:asciiTheme="minorHAnsi" w:eastAsiaTheme="minorEastAsia" w:hAnsiTheme="minorHAnsi" w:cstheme="minorBidi"/>
          <w:sz w:val="22"/>
          <w:szCs w:val="22"/>
        </w:rPr>
        <w:tab/>
      </w:r>
      <w:r w:rsidRPr="006510E2">
        <w:rPr>
          <w:snapToGrid w:val="0"/>
        </w:rPr>
        <w:t>Test Purpose and Environment</w:t>
      </w:r>
      <w:r>
        <w:tab/>
        <w:t>1788</w:t>
      </w:r>
    </w:p>
    <w:p w:rsidR="00BD03A7" w:rsidRDefault="00BD03A7">
      <w:pPr>
        <w:pStyle w:val="TOC4"/>
        <w:rPr>
          <w:rFonts w:asciiTheme="minorHAnsi" w:eastAsiaTheme="minorEastAsia" w:hAnsiTheme="minorHAnsi" w:cstheme="minorBidi"/>
          <w:sz w:val="22"/>
          <w:szCs w:val="22"/>
        </w:rPr>
      </w:pPr>
      <w:r w:rsidRPr="00BD03A7">
        <w:t>A.8.11.1.2</w:t>
      </w:r>
      <w:r w:rsidRPr="00BD03A7">
        <w:rPr>
          <w:rFonts w:asciiTheme="minorHAnsi" w:eastAsiaTheme="minorEastAsia" w:hAnsiTheme="minorHAnsi" w:cstheme="minorBidi"/>
          <w:sz w:val="22"/>
          <w:szCs w:val="22"/>
        </w:rPr>
        <w:tab/>
      </w:r>
      <w:r w:rsidRPr="006510E2">
        <w:rPr>
          <w:snapToGrid w:val="0"/>
        </w:rPr>
        <w:t>Test Requirements</w:t>
      </w:r>
      <w:r>
        <w:tab/>
        <w:t>1790</w:t>
      </w:r>
    </w:p>
    <w:p w:rsidR="00BD03A7" w:rsidRDefault="00BD03A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1791</w:t>
      </w:r>
    </w:p>
    <w:p w:rsidR="00BD03A7" w:rsidRDefault="00BD03A7">
      <w:pPr>
        <w:pStyle w:val="TOC4"/>
        <w:rPr>
          <w:rFonts w:asciiTheme="minorHAnsi" w:eastAsiaTheme="minorEastAsia" w:hAnsiTheme="minorHAnsi" w:cstheme="minorBidi"/>
          <w:sz w:val="22"/>
          <w:szCs w:val="22"/>
        </w:rPr>
      </w:pPr>
      <w:r w:rsidRPr="00BD03A7">
        <w:t>A.8.11.2.1</w:t>
      </w:r>
      <w:r w:rsidRPr="00BD03A7">
        <w:rPr>
          <w:rFonts w:asciiTheme="minorHAnsi" w:eastAsiaTheme="minorEastAsia" w:hAnsiTheme="minorHAnsi"/>
          <w:sz w:val="22"/>
          <w:szCs w:val="22"/>
        </w:rPr>
        <w:tab/>
      </w:r>
      <w:r w:rsidRPr="006510E2">
        <w:rPr>
          <w:rFonts w:cs="v4.2.0"/>
          <w:snapToGrid w:val="0"/>
        </w:rPr>
        <w:t>Test Purpose and Environment</w:t>
      </w:r>
      <w:r>
        <w:tab/>
        <w:t>1791</w:t>
      </w:r>
    </w:p>
    <w:p w:rsidR="00BD03A7" w:rsidRDefault="00BD03A7">
      <w:pPr>
        <w:pStyle w:val="TOC4"/>
        <w:rPr>
          <w:rFonts w:asciiTheme="minorHAnsi" w:eastAsiaTheme="minorEastAsia" w:hAnsiTheme="minorHAnsi" w:cstheme="minorBidi"/>
          <w:sz w:val="22"/>
          <w:szCs w:val="22"/>
        </w:rPr>
      </w:pPr>
      <w:r w:rsidRPr="00BD03A7">
        <w:t>A.8.11.2.2</w:t>
      </w:r>
      <w:r w:rsidRPr="00BD03A7">
        <w:rPr>
          <w:rFonts w:asciiTheme="minorHAnsi" w:eastAsiaTheme="minorEastAsia" w:hAnsiTheme="minorHAnsi"/>
          <w:sz w:val="22"/>
          <w:szCs w:val="22"/>
        </w:rPr>
        <w:tab/>
      </w:r>
      <w:r w:rsidRPr="006510E2">
        <w:rPr>
          <w:rFonts w:cs="v4.2.0"/>
          <w:snapToGrid w:val="0"/>
        </w:rPr>
        <w:t>Test Requirements</w:t>
      </w:r>
      <w:r>
        <w:tab/>
        <w:t>1792</w:t>
      </w:r>
    </w:p>
    <w:p w:rsidR="00BD03A7" w:rsidRDefault="00BD03A7">
      <w:pPr>
        <w:pStyle w:val="TOC3"/>
        <w:rPr>
          <w:rFonts w:asciiTheme="minorHAnsi" w:eastAsiaTheme="minorEastAsia" w:hAnsiTheme="minorHAnsi" w:cstheme="minorBidi"/>
          <w:sz w:val="22"/>
          <w:szCs w:val="22"/>
        </w:rPr>
      </w:pPr>
      <w:r w:rsidRPr="00BD03A7">
        <w:t>A.8.11.3</w:t>
      </w:r>
      <w:r w:rsidRPr="00BD03A7">
        <w:rPr>
          <w:rFonts w:asciiTheme="minorHAnsi" w:eastAsiaTheme="minorEastAsia" w:hAnsiTheme="minorHAnsi"/>
          <w:sz w:val="22"/>
          <w:szCs w:val="22"/>
        </w:rPr>
        <w:tab/>
      </w:r>
      <w:r w:rsidRPr="006510E2">
        <w:rPr>
          <w:rFonts w:cs="v4.2.0"/>
        </w:rPr>
        <w:t>E-UTRAN FDD-FDD Inter-frequency and UTRAN FDD event triggered reporting under fading propagation conditions</w:t>
      </w:r>
      <w:r>
        <w:tab/>
        <w:t>1792</w:t>
      </w:r>
    </w:p>
    <w:p w:rsidR="00BD03A7" w:rsidRDefault="00BD03A7">
      <w:pPr>
        <w:pStyle w:val="TOC4"/>
        <w:rPr>
          <w:rFonts w:asciiTheme="minorHAnsi" w:eastAsiaTheme="minorEastAsia" w:hAnsiTheme="minorHAnsi" w:cstheme="minorBidi"/>
          <w:sz w:val="22"/>
          <w:szCs w:val="22"/>
        </w:rPr>
      </w:pPr>
      <w:r w:rsidRPr="00BD03A7">
        <w:t>A.8.11.3.1</w:t>
      </w:r>
      <w:r w:rsidRPr="00BD03A7">
        <w:rPr>
          <w:rFonts w:asciiTheme="minorHAnsi" w:eastAsiaTheme="minorEastAsia" w:hAnsiTheme="minorHAnsi"/>
          <w:sz w:val="22"/>
          <w:szCs w:val="22"/>
        </w:rPr>
        <w:tab/>
      </w:r>
      <w:r w:rsidRPr="006510E2">
        <w:rPr>
          <w:rFonts w:cs="v4.2.0"/>
          <w:snapToGrid w:val="0"/>
        </w:rPr>
        <w:t>Test Purpose and Environment</w:t>
      </w:r>
      <w:r>
        <w:tab/>
        <w:t>1792</w:t>
      </w:r>
    </w:p>
    <w:p w:rsidR="00BD03A7" w:rsidRDefault="00BD03A7">
      <w:pPr>
        <w:pStyle w:val="TOC4"/>
        <w:rPr>
          <w:rFonts w:asciiTheme="minorHAnsi" w:eastAsiaTheme="minorEastAsia" w:hAnsiTheme="minorHAnsi" w:cstheme="minorBidi"/>
          <w:sz w:val="22"/>
          <w:szCs w:val="22"/>
        </w:rPr>
      </w:pPr>
      <w:r w:rsidRPr="00BD03A7">
        <w:t>A.8.11.3.2</w:t>
      </w:r>
      <w:r w:rsidRPr="00BD03A7">
        <w:rPr>
          <w:rFonts w:asciiTheme="minorHAnsi" w:eastAsiaTheme="minorEastAsia" w:hAnsiTheme="minorHAnsi"/>
          <w:sz w:val="22"/>
          <w:szCs w:val="22"/>
        </w:rPr>
        <w:tab/>
      </w:r>
      <w:r w:rsidRPr="006510E2">
        <w:rPr>
          <w:rFonts w:cs="v4.2.0"/>
          <w:snapToGrid w:val="0"/>
        </w:rPr>
        <w:t>Test Requirements</w:t>
      </w:r>
      <w:r>
        <w:tab/>
        <w:t>1795</w:t>
      </w:r>
    </w:p>
    <w:p w:rsidR="00BD03A7" w:rsidRDefault="00BD03A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1795</w:t>
      </w:r>
    </w:p>
    <w:p w:rsidR="00BD03A7" w:rsidRDefault="00BD03A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1795</w:t>
      </w:r>
    </w:p>
    <w:p w:rsidR="00BD03A7" w:rsidRDefault="00BD03A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1798</w:t>
      </w:r>
    </w:p>
    <w:p w:rsidR="00BD03A7" w:rsidRDefault="00BD03A7">
      <w:pPr>
        <w:pStyle w:val="TOC3"/>
        <w:rPr>
          <w:rFonts w:asciiTheme="minorHAnsi" w:eastAsiaTheme="minorEastAsia" w:hAnsiTheme="minorHAnsi" w:cstheme="minorBidi"/>
          <w:sz w:val="22"/>
          <w:szCs w:val="22"/>
        </w:rPr>
      </w:pPr>
      <w:r w:rsidRPr="00BD03A7">
        <w:t>A.8.11.5</w:t>
      </w:r>
      <w:r w:rsidRPr="00BD03A7">
        <w:rPr>
          <w:rFonts w:asciiTheme="minorHAnsi" w:eastAsiaTheme="minorEastAsia" w:hAnsiTheme="minorHAnsi"/>
          <w:sz w:val="22"/>
          <w:szCs w:val="22"/>
        </w:rPr>
        <w:tab/>
      </w:r>
      <w:r w:rsidRPr="006510E2">
        <w:rPr>
          <w:rFonts w:cs="v4.2.0"/>
        </w:rPr>
        <w:t>Combined E-UTRAN FDD – E-UTRA FDD and GSM cell search. E-UTRA cells in fading; GSM cell in static propagation conditions</w:t>
      </w:r>
      <w:r>
        <w:tab/>
        <w:t>1798</w:t>
      </w:r>
    </w:p>
    <w:p w:rsidR="00BD03A7" w:rsidRDefault="00BD03A7">
      <w:pPr>
        <w:pStyle w:val="TOC4"/>
        <w:rPr>
          <w:rFonts w:asciiTheme="minorHAnsi" w:eastAsiaTheme="minorEastAsia" w:hAnsiTheme="minorHAnsi" w:cstheme="minorBidi"/>
          <w:sz w:val="22"/>
          <w:szCs w:val="22"/>
        </w:rPr>
      </w:pPr>
      <w:r w:rsidRPr="00BD03A7">
        <w:t>A.8.11.5.1</w:t>
      </w:r>
      <w:r w:rsidRPr="00BD03A7">
        <w:rPr>
          <w:rFonts w:asciiTheme="minorHAnsi" w:eastAsiaTheme="minorEastAsia" w:hAnsiTheme="minorHAnsi"/>
          <w:sz w:val="22"/>
          <w:szCs w:val="22"/>
        </w:rPr>
        <w:tab/>
      </w:r>
      <w:r w:rsidRPr="006510E2">
        <w:rPr>
          <w:rFonts w:cs="v4.2.0"/>
          <w:snapToGrid w:val="0"/>
        </w:rPr>
        <w:t>Test Purpose and Environment</w:t>
      </w:r>
      <w:r>
        <w:tab/>
        <w:t>1798</w:t>
      </w:r>
    </w:p>
    <w:p w:rsidR="00BD03A7" w:rsidRDefault="00BD03A7">
      <w:pPr>
        <w:pStyle w:val="TOC4"/>
        <w:rPr>
          <w:rFonts w:asciiTheme="minorHAnsi" w:eastAsiaTheme="minorEastAsia" w:hAnsiTheme="minorHAnsi" w:cstheme="minorBidi"/>
          <w:sz w:val="22"/>
          <w:szCs w:val="22"/>
        </w:rPr>
      </w:pPr>
      <w:r w:rsidRPr="00BD03A7">
        <w:t>A.8.11.5.2</w:t>
      </w:r>
      <w:r w:rsidRPr="00BD03A7">
        <w:rPr>
          <w:rFonts w:asciiTheme="minorHAnsi" w:eastAsiaTheme="minorEastAsia" w:hAnsiTheme="minorHAnsi"/>
          <w:sz w:val="22"/>
          <w:szCs w:val="22"/>
        </w:rPr>
        <w:tab/>
      </w:r>
      <w:r w:rsidRPr="006510E2">
        <w:rPr>
          <w:rFonts w:cs="v4.2.0"/>
          <w:snapToGrid w:val="0"/>
        </w:rPr>
        <w:t>Test Requirements</w:t>
      </w:r>
      <w:r>
        <w:tab/>
        <w:t>1800</w:t>
      </w:r>
    </w:p>
    <w:p w:rsidR="00BD03A7" w:rsidRDefault="00BD03A7">
      <w:pPr>
        <w:pStyle w:val="TOC3"/>
        <w:rPr>
          <w:rFonts w:asciiTheme="minorHAnsi" w:eastAsiaTheme="minorEastAsia" w:hAnsiTheme="minorHAnsi" w:cstheme="minorBidi"/>
          <w:sz w:val="22"/>
          <w:szCs w:val="22"/>
        </w:rPr>
      </w:pPr>
      <w:r w:rsidRPr="00BD03A7">
        <w:t>A.8.11.6</w:t>
      </w:r>
      <w:r w:rsidRPr="00BD03A7">
        <w:rPr>
          <w:rFonts w:asciiTheme="minorHAnsi" w:eastAsiaTheme="minorEastAsia" w:hAnsiTheme="minorHAnsi"/>
          <w:sz w:val="22"/>
          <w:szCs w:val="22"/>
        </w:rPr>
        <w:tab/>
      </w:r>
      <w:r w:rsidRPr="006510E2">
        <w:rPr>
          <w:rFonts w:cs="v4.2.0"/>
        </w:rPr>
        <w:t>Combined E-UTRAN TDD – E-UTRA TDD and GSM cell search. E-UTRA cells in fading; GSM cell in static propagation conditions</w:t>
      </w:r>
      <w:r>
        <w:tab/>
        <w:t>1801</w:t>
      </w:r>
    </w:p>
    <w:p w:rsidR="00BD03A7" w:rsidRDefault="00BD03A7">
      <w:pPr>
        <w:pStyle w:val="TOC4"/>
        <w:rPr>
          <w:rFonts w:asciiTheme="minorHAnsi" w:eastAsiaTheme="minorEastAsia" w:hAnsiTheme="minorHAnsi" w:cstheme="minorBidi"/>
          <w:sz w:val="22"/>
          <w:szCs w:val="22"/>
        </w:rPr>
      </w:pPr>
      <w:r w:rsidRPr="00BD03A7">
        <w:t>A.8.11.6.1</w:t>
      </w:r>
      <w:r w:rsidRPr="00BD03A7">
        <w:rPr>
          <w:rFonts w:asciiTheme="minorHAnsi" w:eastAsiaTheme="minorEastAsia" w:hAnsiTheme="minorHAnsi"/>
          <w:sz w:val="22"/>
          <w:szCs w:val="22"/>
        </w:rPr>
        <w:tab/>
      </w:r>
      <w:r w:rsidRPr="006510E2">
        <w:rPr>
          <w:rFonts w:cs="v4.2.0"/>
          <w:snapToGrid w:val="0"/>
        </w:rPr>
        <w:t>Test Purpose and Environment</w:t>
      </w:r>
      <w:r>
        <w:tab/>
        <w:t>1801</w:t>
      </w:r>
    </w:p>
    <w:p w:rsidR="00BD03A7" w:rsidRDefault="00BD03A7">
      <w:pPr>
        <w:pStyle w:val="TOC4"/>
        <w:rPr>
          <w:rFonts w:asciiTheme="minorHAnsi" w:eastAsiaTheme="minorEastAsia" w:hAnsiTheme="minorHAnsi" w:cstheme="minorBidi"/>
          <w:sz w:val="22"/>
          <w:szCs w:val="22"/>
        </w:rPr>
      </w:pPr>
      <w:r w:rsidRPr="00BD03A7">
        <w:t>A.8.11.6.2</w:t>
      </w:r>
      <w:r w:rsidRPr="00BD03A7">
        <w:rPr>
          <w:rFonts w:asciiTheme="minorHAnsi" w:eastAsiaTheme="minorEastAsia" w:hAnsiTheme="minorHAnsi"/>
          <w:sz w:val="22"/>
          <w:szCs w:val="22"/>
        </w:rPr>
        <w:tab/>
      </w:r>
      <w:r w:rsidRPr="006510E2">
        <w:rPr>
          <w:rFonts w:cs="v4.2.0"/>
          <w:snapToGrid w:val="0"/>
        </w:rPr>
        <w:t>Test Requirements</w:t>
      </w:r>
      <w:r>
        <w:tab/>
        <w:t>1803</w:t>
      </w:r>
    </w:p>
    <w:p w:rsidR="00BD03A7" w:rsidRDefault="00BD03A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1804</w:t>
      </w:r>
    </w:p>
    <w:p w:rsidR="00BD03A7" w:rsidRDefault="00BD03A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1804</w:t>
      </w:r>
    </w:p>
    <w:p w:rsidR="00BD03A7" w:rsidRDefault="00BD03A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1804</w:t>
      </w:r>
    </w:p>
    <w:p w:rsidR="00BD03A7" w:rsidRDefault="00BD03A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1808</w:t>
      </w:r>
    </w:p>
    <w:p w:rsidR="00BD03A7" w:rsidRDefault="00BD03A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1808</w:t>
      </w:r>
    </w:p>
    <w:p w:rsidR="00BD03A7" w:rsidRDefault="00BD03A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1808</w:t>
      </w:r>
    </w:p>
    <w:p w:rsidR="00BD03A7" w:rsidRDefault="00BD03A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1808</w:t>
      </w:r>
    </w:p>
    <w:p w:rsidR="00BD03A7" w:rsidRDefault="00BD03A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1812</w:t>
      </w:r>
    </w:p>
    <w:p w:rsidR="00BD03A7" w:rsidRDefault="00BD03A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1813</w:t>
      </w:r>
    </w:p>
    <w:p w:rsidR="00BD03A7" w:rsidRDefault="00BD03A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1813</w:t>
      </w:r>
    </w:p>
    <w:p w:rsidR="00BD03A7" w:rsidRDefault="00BD03A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1813</w:t>
      </w:r>
    </w:p>
    <w:p w:rsidR="00BD03A7" w:rsidRDefault="00BD03A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1819</w:t>
      </w:r>
    </w:p>
    <w:p w:rsidR="00BD03A7" w:rsidRDefault="00BD03A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1819</w:t>
      </w:r>
    </w:p>
    <w:p w:rsidR="00BD03A7" w:rsidRDefault="00BD03A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1819</w:t>
      </w:r>
    </w:p>
    <w:p w:rsidR="00BD03A7" w:rsidRDefault="00BD03A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1824</w:t>
      </w:r>
    </w:p>
    <w:p w:rsidR="00BD03A7" w:rsidRDefault="00BD03A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1824</w:t>
      </w:r>
    </w:p>
    <w:p w:rsidR="00BD03A7" w:rsidRDefault="00BD03A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1824</w:t>
      </w:r>
    </w:p>
    <w:p w:rsidR="00BD03A7" w:rsidRDefault="00BD03A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1829</w:t>
      </w:r>
    </w:p>
    <w:p w:rsidR="00BD03A7" w:rsidRDefault="00BD03A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1829</w:t>
      </w:r>
    </w:p>
    <w:p w:rsidR="00BD03A7" w:rsidRDefault="00BD03A7">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1829</w:t>
      </w:r>
    </w:p>
    <w:p w:rsidR="00BD03A7" w:rsidRDefault="00BD03A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1834</w:t>
      </w:r>
    </w:p>
    <w:p w:rsidR="00BD03A7" w:rsidRDefault="00BD03A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1834</w:t>
      </w:r>
    </w:p>
    <w:p w:rsidR="00BD03A7" w:rsidRDefault="00BD03A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1834</w:t>
      </w:r>
    </w:p>
    <w:p w:rsidR="00BD03A7" w:rsidRDefault="00BD03A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1839</w:t>
      </w:r>
    </w:p>
    <w:p w:rsidR="00BD03A7" w:rsidRDefault="00BD03A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1839</w:t>
      </w:r>
    </w:p>
    <w:p w:rsidR="00BD03A7" w:rsidRDefault="00BD03A7">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1839</w:t>
      </w:r>
    </w:p>
    <w:p w:rsidR="00BD03A7" w:rsidRDefault="00BD03A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1844</w:t>
      </w:r>
    </w:p>
    <w:p w:rsidR="00BD03A7" w:rsidRDefault="00BD03A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1844</w:t>
      </w:r>
    </w:p>
    <w:p w:rsidR="00BD03A7" w:rsidRDefault="00BD03A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1844</w:t>
      </w:r>
    </w:p>
    <w:p w:rsidR="00BD03A7" w:rsidRDefault="00BD03A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1844</w:t>
      </w:r>
    </w:p>
    <w:p w:rsidR="00BD03A7" w:rsidRDefault="00BD03A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1849</w:t>
      </w:r>
    </w:p>
    <w:p w:rsidR="00BD03A7" w:rsidRDefault="00BD03A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1849</w:t>
      </w:r>
    </w:p>
    <w:p w:rsidR="00BD03A7" w:rsidRDefault="00BD03A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1849</w:t>
      </w:r>
    </w:p>
    <w:p w:rsidR="00BD03A7" w:rsidRDefault="00BD03A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1849</w:t>
      </w:r>
    </w:p>
    <w:p w:rsidR="00BD03A7" w:rsidRDefault="00BD03A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1855</w:t>
      </w:r>
    </w:p>
    <w:p w:rsidR="00BD03A7" w:rsidRDefault="00BD03A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1855</w:t>
      </w:r>
    </w:p>
    <w:p w:rsidR="00BD03A7" w:rsidRDefault="00BD03A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1855</w:t>
      </w:r>
    </w:p>
    <w:p w:rsidR="00BD03A7" w:rsidRDefault="00BD03A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1855</w:t>
      </w:r>
    </w:p>
    <w:p w:rsidR="00BD03A7" w:rsidRDefault="00BD03A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1861</w:t>
      </w:r>
    </w:p>
    <w:p w:rsidR="00BD03A7" w:rsidRDefault="00BD03A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1861</w:t>
      </w:r>
    </w:p>
    <w:p w:rsidR="00BD03A7" w:rsidRDefault="00BD03A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1861</w:t>
      </w:r>
    </w:p>
    <w:p w:rsidR="00BD03A7" w:rsidRDefault="00BD03A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1866</w:t>
      </w:r>
    </w:p>
    <w:p w:rsidR="00BD03A7" w:rsidRDefault="00BD03A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1866</w:t>
      </w:r>
    </w:p>
    <w:p w:rsidR="00BD03A7" w:rsidRDefault="00BD03A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1866</w:t>
      </w:r>
    </w:p>
    <w:p w:rsidR="00BD03A7" w:rsidRDefault="00BD03A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1872</w:t>
      </w:r>
    </w:p>
    <w:p w:rsidR="00BD03A7" w:rsidRDefault="00BD03A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1872</w:t>
      </w:r>
    </w:p>
    <w:p w:rsidR="00BD03A7" w:rsidRDefault="00BD03A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1872</w:t>
      </w:r>
    </w:p>
    <w:p w:rsidR="00BD03A7" w:rsidRDefault="00BD03A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1877</w:t>
      </w:r>
    </w:p>
    <w:p w:rsidR="00BD03A7" w:rsidRDefault="00BD03A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1877</w:t>
      </w:r>
    </w:p>
    <w:p w:rsidR="00BD03A7" w:rsidRDefault="00BD03A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1877</w:t>
      </w:r>
    </w:p>
    <w:p w:rsidR="00BD03A7" w:rsidRDefault="00BD03A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1882</w:t>
      </w:r>
    </w:p>
    <w:p w:rsidR="00BD03A7" w:rsidRDefault="00BD03A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1882</w:t>
      </w:r>
    </w:p>
    <w:p w:rsidR="00BD03A7" w:rsidRDefault="00BD03A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1882</w:t>
      </w:r>
    </w:p>
    <w:p w:rsidR="00BD03A7" w:rsidRDefault="00BD03A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1888</w:t>
      </w:r>
    </w:p>
    <w:p w:rsidR="00BD03A7" w:rsidRDefault="00BD03A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1888</w:t>
      </w:r>
    </w:p>
    <w:p w:rsidR="00BD03A7" w:rsidRDefault="00BD03A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1888</w:t>
      </w:r>
    </w:p>
    <w:p w:rsidR="00BD03A7" w:rsidRDefault="00BD03A7">
      <w:pPr>
        <w:pStyle w:val="TOC4"/>
        <w:rPr>
          <w:rFonts w:asciiTheme="minorHAnsi" w:eastAsiaTheme="minorEastAsia" w:hAnsiTheme="minorHAnsi" w:cstheme="minorBidi"/>
          <w:sz w:val="22"/>
          <w:szCs w:val="22"/>
        </w:rPr>
      </w:pPr>
      <w:r w:rsidRPr="00BD03A7">
        <w:t>A.8.14.1</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1888</w:t>
      </w:r>
    </w:p>
    <w:p w:rsidR="00BD03A7" w:rsidRDefault="00BD03A7">
      <w:pPr>
        <w:pStyle w:val="TOC4"/>
        <w:rPr>
          <w:rFonts w:asciiTheme="minorHAnsi" w:eastAsiaTheme="minorEastAsia" w:hAnsiTheme="minorHAnsi" w:cstheme="minorBidi"/>
          <w:sz w:val="22"/>
          <w:szCs w:val="22"/>
        </w:rPr>
      </w:pPr>
      <w:r w:rsidRPr="00BD03A7">
        <w:t>A.8.14.1.2</w:t>
      </w:r>
      <w:r w:rsidRPr="00BD03A7">
        <w:rPr>
          <w:rFonts w:asciiTheme="minorHAnsi" w:eastAsiaTheme="minorEastAsia" w:hAnsiTheme="minorHAnsi" w:cstheme="minorBidi"/>
          <w:sz w:val="22"/>
          <w:szCs w:val="22"/>
        </w:rPr>
        <w:tab/>
      </w:r>
      <w:r w:rsidRPr="006510E2">
        <w:rPr>
          <w:snapToGrid w:val="0"/>
        </w:rPr>
        <w:t>Test Requirements</w:t>
      </w:r>
      <w:r>
        <w:tab/>
        <w:t>1890</w:t>
      </w:r>
    </w:p>
    <w:p w:rsidR="00BD03A7" w:rsidRDefault="00BD03A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1890</w:t>
      </w:r>
    </w:p>
    <w:p w:rsidR="00BD03A7" w:rsidRDefault="00BD03A7">
      <w:pPr>
        <w:pStyle w:val="TOC4"/>
        <w:rPr>
          <w:rFonts w:asciiTheme="minorHAnsi" w:eastAsiaTheme="minorEastAsia" w:hAnsiTheme="minorHAnsi" w:cstheme="minorBidi"/>
          <w:sz w:val="22"/>
          <w:szCs w:val="22"/>
        </w:rPr>
      </w:pPr>
      <w:r w:rsidRPr="00BD03A7">
        <w:t>A.8.14.2.1</w:t>
      </w:r>
      <w:r w:rsidRPr="00BD03A7">
        <w:rPr>
          <w:rFonts w:asciiTheme="minorHAnsi" w:eastAsiaTheme="minorEastAsia" w:hAnsiTheme="minorHAnsi" w:cstheme="minorBidi"/>
          <w:sz w:val="22"/>
          <w:szCs w:val="22"/>
        </w:rPr>
        <w:tab/>
      </w:r>
      <w:r w:rsidRPr="006510E2">
        <w:rPr>
          <w:snapToGrid w:val="0"/>
        </w:rPr>
        <w:t>Test Purpose and Environment</w:t>
      </w:r>
      <w:r>
        <w:tab/>
        <w:t>1890</w:t>
      </w:r>
    </w:p>
    <w:p w:rsidR="00BD03A7" w:rsidRDefault="00BD03A7">
      <w:pPr>
        <w:pStyle w:val="TOC4"/>
        <w:rPr>
          <w:rFonts w:asciiTheme="minorHAnsi" w:eastAsiaTheme="minorEastAsia" w:hAnsiTheme="minorHAnsi" w:cstheme="minorBidi"/>
          <w:sz w:val="22"/>
          <w:szCs w:val="22"/>
        </w:rPr>
      </w:pPr>
      <w:r w:rsidRPr="00BD03A7">
        <w:t>A.8.14.2.2</w:t>
      </w:r>
      <w:r w:rsidRPr="00BD03A7">
        <w:rPr>
          <w:rFonts w:asciiTheme="minorHAnsi" w:eastAsiaTheme="minorEastAsia" w:hAnsiTheme="minorHAnsi" w:cstheme="minorBidi"/>
          <w:sz w:val="22"/>
          <w:szCs w:val="22"/>
        </w:rPr>
        <w:tab/>
      </w:r>
      <w:r w:rsidRPr="006510E2">
        <w:rPr>
          <w:snapToGrid w:val="0"/>
        </w:rPr>
        <w:t>Test Requirements</w:t>
      </w:r>
      <w:r>
        <w:tab/>
        <w:t>1893</w:t>
      </w:r>
    </w:p>
    <w:p w:rsidR="00BD03A7" w:rsidRDefault="00BD03A7">
      <w:pPr>
        <w:pStyle w:val="TOC3"/>
        <w:rPr>
          <w:rFonts w:asciiTheme="minorHAnsi" w:eastAsiaTheme="minorEastAsia" w:hAnsiTheme="minorHAnsi" w:cstheme="minorBidi"/>
          <w:sz w:val="22"/>
          <w:szCs w:val="22"/>
        </w:rPr>
      </w:pPr>
      <w:r w:rsidRPr="00BD03A7">
        <w:t>A.8.14.3</w:t>
      </w:r>
      <w:r w:rsidRPr="00BD03A7">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1893</w:t>
      </w:r>
    </w:p>
    <w:p w:rsidR="00BD03A7" w:rsidRDefault="00BD03A7">
      <w:pPr>
        <w:pStyle w:val="TOC4"/>
        <w:rPr>
          <w:rFonts w:asciiTheme="minorHAnsi" w:eastAsiaTheme="minorEastAsia" w:hAnsiTheme="minorHAnsi" w:cstheme="minorBidi"/>
          <w:sz w:val="22"/>
          <w:szCs w:val="22"/>
        </w:rPr>
      </w:pPr>
      <w:r w:rsidRPr="00BD03A7">
        <w:t>A.8.14.3.</w:t>
      </w:r>
      <w:r w:rsidRPr="00BD03A7">
        <w:rPr>
          <w:lang w:eastAsia="zh-CN"/>
        </w:rPr>
        <w:t>1</w:t>
      </w:r>
      <w:r w:rsidRPr="00BD03A7">
        <w:rPr>
          <w:rFonts w:asciiTheme="minorHAnsi" w:eastAsiaTheme="minorEastAsia" w:hAnsiTheme="minorHAnsi" w:cstheme="minorBidi"/>
          <w:sz w:val="22"/>
          <w:szCs w:val="22"/>
        </w:rPr>
        <w:tab/>
      </w:r>
      <w:r w:rsidRPr="006510E2">
        <w:rPr>
          <w:snapToGrid w:val="0"/>
        </w:rPr>
        <w:t xml:space="preserve">Test </w:t>
      </w:r>
      <w:r w:rsidRPr="006510E2">
        <w:rPr>
          <w:snapToGrid w:val="0"/>
          <w:lang w:eastAsia="zh-CN"/>
        </w:rPr>
        <w:t>Purpose and Environment</w:t>
      </w:r>
      <w:r>
        <w:tab/>
        <w:t>1893</w:t>
      </w:r>
    </w:p>
    <w:p w:rsidR="00BD03A7" w:rsidRDefault="00BD03A7">
      <w:pPr>
        <w:pStyle w:val="TOC4"/>
        <w:rPr>
          <w:rFonts w:asciiTheme="minorHAnsi" w:eastAsiaTheme="minorEastAsia" w:hAnsiTheme="minorHAnsi" w:cstheme="minorBidi"/>
          <w:sz w:val="22"/>
          <w:szCs w:val="22"/>
        </w:rPr>
      </w:pPr>
      <w:r w:rsidRPr="00BD03A7">
        <w:t>A.8.14.3.2</w:t>
      </w:r>
      <w:r w:rsidRPr="00BD03A7">
        <w:rPr>
          <w:rFonts w:asciiTheme="minorHAnsi" w:eastAsiaTheme="minorEastAsia" w:hAnsiTheme="minorHAnsi" w:cstheme="minorBidi"/>
          <w:sz w:val="22"/>
          <w:szCs w:val="22"/>
        </w:rPr>
        <w:tab/>
      </w:r>
      <w:r w:rsidRPr="006510E2">
        <w:rPr>
          <w:snapToGrid w:val="0"/>
        </w:rPr>
        <w:t>Test Requirements</w:t>
      </w:r>
      <w:r>
        <w:tab/>
        <w:t>1895</w:t>
      </w:r>
    </w:p>
    <w:p w:rsidR="00BD03A7" w:rsidRDefault="00BD03A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1896</w:t>
      </w:r>
    </w:p>
    <w:p w:rsidR="00BD03A7" w:rsidRDefault="00BD03A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1896</w:t>
      </w:r>
    </w:p>
    <w:p w:rsidR="00BD03A7" w:rsidRDefault="00BD03A7">
      <w:pPr>
        <w:pStyle w:val="TOC4"/>
        <w:rPr>
          <w:rFonts w:asciiTheme="minorHAnsi" w:eastAsiaTheme="minorEastAsia" w:hAnsiTheme="minorHAnsi" w:cstheme="minorBidi"/>
          <w:sz w:val="22"/>
          <w:szCs w:val="22"/>
        </w:rPr>
      </w:pPr>
      <w:r w:rsidRPr="00BD03A7">
        <w:t>A.8.15.1.1</w:t>
      </w:r>
      <w:r w:rsidRPr="00BD03A7">
        <w:rPr>
          <w:rFonts w:asciiTheme="minorHAnsi" w:eastAsiaTheme="minorEastAsia" w:hAnsiTheme="minorHAnsi" w:cstheme="minorBidi"/>
          <w:sz w:val="22"/>
          <w:szCs w:val="22"/>
        </w:rPr>
        <w:tab/>
      </w:r>
      <w:r w:rsidRPr="006510E2">
        <w:rPr>
          <w:snapToGrid w:val="0"/>
        </w:rPr>
        <w:t>Test Purpose and Environment</w:t>
      </w:r>
      <w:r>
        <w:tab/>
        <w:t>1896</w:t>
      </w:r>
    </w:p>
    <w:p w:rsidR="00BD03A7" w:rsidRDefault="00BD03A7">
      <w:pPr>
        <w:pStyle w:val="TOC4"/>
        <w:rPr>
          <w:rFonts w:asciiTheme="minorHAnsi" w:eastAsiaTheme="minorEastAsia" w:hAnsiTheme="minorHAnsi" w:cstheme="minorBidi"/>
          <w:sz w:val="22"/>
          <w:szCs w:val="22"/>
        </w:rPr>
      </w:pPr>
      <w:r w:rsidRPr="00BD03A7">
        <w:t>A.8.15.1.2</w:t>
      </w:r>
      <w:r w:rsidRPr="00BD03A7">
        <w:rPr>
          <w:rFonts w:asciiTheme="minorHAnsi" w:eastAsiaTheme="minorEastAsia" w:hAnsiTheme="minorHAnsi" w:cstheme="minorBidi"/>
          <w:sz w:val="22"/>
          <w:szCs w:val="22"/>
        </w:rPr>
        <w:tab/>
      </w:r>
      <w:r w:rsidRPr="006510E2">
        <w:rPr>
          <w:snapToGrid w:val="0"/>
        </w:rPr>
        <w:t>Test Requirements</w:t>
      </w:r>
      <w:r>
        <w:tab/>
        <w:t>1897</w:t>
      </w:r>
    </w:p>
    <w:p w:rsidR="00BD03A7" w:rsidRDefault="00BD03A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1897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15</w:t>
      </w:r>
      <w:r w:rsidRPr="00BD03A7">
        <w:t>.2.1</w:t>
      </w:r>
      <w:r w:rsidRPr="00BD03A7">
        <w:rPr>
          <w:rFonts w:asciiTheme="minorHAnsi" w:eastAsiaTheme="minorEastAsia" w:hAnsiTheme="minorHAnsi" w:cstheme="minorBidi"/>
          <w:sz w:val="22"/>
          <w:szCs w:val="22"/>
        </w:rPr>
        <w:tab/>
      </w:r>
      <w:r w:rsidRPr="006510E2">
        <w:rPr>
          <w:snapToGrid w:val="0"/>
        </w:rPr>
        <w:t>Test Purpose and Environment</w:t>
      </w:r>
      <w:r>
        <w:tab/>
        <w:t>1897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15</w:t>
      </w:r>
      <w:r w:rsidRPr="00BD03A7">
        <w:t>.2.2</w:t>
      </w:r>
      <w:r w:rsidRPr="00BD03A7">
        <w:rPr>
          <w:rFonts w:asciiTheme="minorHAnsi" w:eastAsiaTheme="minorEastAsia" w:hAnsiTheme="minorHAnsi" w:cstheme="minorBidi"/>
          <w:sz w:val="22"/>
          <w:szCs w:val="22"/>
        </w:rPr>
        <w:tab/>
      </w:r>
      <w:r w:rsidRPr="006510E2">
        <w:rPr>
          <w:snapToGrid w:val="0"/>
        </w:rPr>
        <w:t>Test Requirements</w:t>
      </w:r>
      <w:r>
        <w:tab/>
        <w:t>1900</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15.3</w:t>
      </w:r>
      <w:r w:rsidRPr="00BD03A7">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15</w:t>
      </w:r>
      <w:r w:rsidRPr="00BD03A7">
        <w:t>.</w:t>
      </w:r>
      <w:r w:rsidRPr="00BD03A7">
        <w:rPr>
          <w:lang w:eastAsia="zh-CN"/>
        </w:rPr>
        <w:t>3</w:t>
      </w:r>
      <w:r w:rsidRPr="00BD03A7">
        <w:t>.</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1900</w:t>
      </w:r>
    </w:p>
    <w:p w:rsidR="00BD03A7" w:rsidRDefault="00BD03A7">
      <w:pPr>
        <w:pStyle w:val="TOC4"/>
        <w:rPr>
          <w:rFonts w:asciiTheme="minorHAnsi" w:eastAsiaTheme="minorEastAsia" w:hAnsiTheme="minorHAnsi" w:cstheme="minorBidi"/>
          <w:sz w:val="22"/>
          <w:szCs w:val="22"/>
        </w:rPr>
      </w:pPr>
      <w:r w:rsidRPr="00BD03A7">
        <w:lastRenderedPageBreak/>
        <w:t>A.8.</w:t>
      </w:r>
      <w:r w:rsidRPr="00BD03A7">
        <w:rPr>
          <w:lang w:eastAsia="zh-CN"/>
        </w:rPr>
        <w:t>15</w:t>
      </w:r>
      <w:r w:rsidRPr="00BD03A7">
        <w:t>.</w:t>
      </w:r>
      <w:r w:rsidRPr="00BD03A7">
        <w:rPr>
          <w:lang w:eastAsia="zh-CN"/>
        </w:rPr>
        <w:t>3</w:t>
      </w:r>
      <w:r w:rsidRPr="00BD03A7">
        <w:t>.</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1902</w:t>
      </w:r>
    </w:p>
    <w:p w:rsidR="00BD03A7" w:rsidRDefault="00BD03A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1903</w:t>
      </w:r>
    </w:p>
    <w:p w:rsidR="00BD03A7" w:rsidRDefault="00BD03A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1903</w:t>
      </w:r>
    </w:p>
    <w:p w:rsidR="00BD03A7" w:rsidRDefault="00BD03A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BD03A7" w:rsidRDefault="00BD03A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1905</w:t>
      </w:r>
    </w:p>
    <w:p w:rsidR="00BD03A7" w:rsidRDefault="00BD03A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1905</w:t>
      </w:r>
    </w:p>
    <w:p w:rsidR="00BD03A7" w:rsidRDefault="00BD03A7">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BD03A7" w:rsidRDefault="00BD03A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1907</w:t>
      </w:r>
    </w:p>
    <w:p w:rsidR="00BD03A7" w:rsidRDefault="00BD03A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1907</w:t>
      </w:r>
    </w:p>
    <w:p w:rsidR="00BD03A7" w:rsidRDefault="00BD03A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1907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3.2</w:t>
      </w:r>
      <w:r w:rsidRPr="00BD03A7">
        <w:rPr>
          <w:rFonts w:asciiTheme="minorHAnsi" w:eastAsiaTheme="minorEastAsia" w:hAnsiTheme="minorHAnsi" w:cstheme="minorBidi"/>
          <w:sz w:val="22"/>
          <w:szCs w:val="22"/>
        </w:rPr>
        <w:tab/>
      </w:r>
      <w:r w:rsidRPr="006510E2">
        <w:rPr>
          <w:snapToGrid w:val="0"/>
        </w:rPr>
        <w:t>Test Requirements</w:t>
      </w:r>
      <w:r>
        <w:tab/>
        <w:t>1909</w:t>
      </w:r>
    </w:p>
    <w:p w:rsidR="00BD03A7" w:rsidRDefault="00BD03A7">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1910</w:t>
      </w:r>
    </w:p>
    <w:p w:rsidR="00BD03A7" w:rsidRDefault="00BD03A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3A.2</w:t>
      </w:r>
      <w:r w:rsidRPr="00BD03A7">
        <w:rPr>
          <w:rFonts w:asciiTheme="minorHAnsi" w:eastAsiaTheme="minorEastAsia" w:hAnsiTheme="minorHAnsi" w:cstheme="minorBidi"/>
          <w:sz w:val="22"/>
          <w:szCs w:val="22"/>
        </w:rPr>
        <w:tab/>
      </w:r>
      <w:r w:rsidRPr="006510E2">
        <w:rPr>
          <w:snapToGrid w:val="0"/>
        </w:rPr>
        <w:t>Test Requirements</w:t>
      </w:r>
      <w:r>
        <w:tab/>
        <w:t>1911</w:t>
      </w:r>
    </w:p>
    <w:p w:rsidR="00BD03A7" w:rsidRDefault="00BD03A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1912</w:t>
      </w:r>
    </w:p>
    <w:p w:rsidR="00BD03A7" w:rsidRDefault="00BD03A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1912</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4.2</w:t>
      </w:r>
      <w:r w:rsidRPr="00BD03A7">
        <w:rPr>
          <w:rFonts w:asciiTheme="minorHAnsi" w:eastAsiaTheme="minorEastAsia" w:hAnsiTheme="minorHAnsi" w:cstheme="minorBidi"/>
          <w:sz w:val="22"/>
          <w:szCs w:val="22"/>
        </w:rPr>
        <w:tab/>
      </w:r>
      <w:r w:rsidRPr="006510E2">
        <w:rPr>
          <w:snapToGrid w:val="0"/>
        </w:rPr>
        <w:t>Test Requirements</w:t>
      </w:r>
      <w:r>
        <w:tab/>
        <w:t>1913</w:t>
      </w:r>
    </w:p>
    <w:p w:rsidR="00BD03A7" w:rsidRDefault="00BD03A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1914</w:t>
      </w:r>
    </w:p>
    <w:p w:rsidR="00BD03A7" w:rsidRDefault="00BD03A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1914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4A.2</w:t>
      </w:r>
      <w:r w:rsidRPr="00BD03A7">
        <w:rPr>
          <w:rFonts w:asciiTheme="minorHAnsi" w:eastAsiaTheme="minorEastAsia" w:hAnsiTheme="minorHAnsi" w:cstheme="minorBidi"/>
          <w:sz w:val="22"/>
          <w:szCs w:val="22"/>
        </w:rPr>
        <w:tab/>
      </w:r>
      <w:r w:rsidRPr="006510E2">
        <w:rPr>
          <w:snapToGrid w:val="0"/>
        </w:rPr>
        <w:t>Test Requirements</w:t>
      </w:r>
      <w:r>
        <w:tab/>
        <w:t>1916</w:t>
      </w:r>
    </w:p>
    <w:p w:rsidR="00BD03A7" w:rsidRDefault="00BD03A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1917</w:t>
      </w:r>
    </w:p>
    <w:p w:rsidR="00BD03A7" w:rsidRDefault="00BD03A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BD03A7" w:rsidRDefault="00BD03A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1917</w:t>
      </w:r>
    </w:p>
    <w:p w:rsidR="00BD03A7" w:rsidRDefault="00BD03A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1917</w:t>
      </w:r>
    </w:p>
    <w:p w:rsidR="00BD03A7" w:rsidRDefault="00BD03A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BD03A7" w:rsidRDefault="00BD03A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1918</w:t>
      </w:r>
    </w:p>
    <w:p w:rsidR="00BD03A7" w:rsidRDefault="00BD03A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1918</w:t>
      </w:r>
    </w:p>
    <w:p w:rsidR="00BD03A7" w:rsidRDefault="00BD03A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1918</w:t>
      </w:r>
    </w:p>
    <w:p w:rsidR="00BD03A7" w:rsidRDefault="00BD03A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1919</w:t>
      </w:r>
    </w:p>
    <w:p w:rsidR="00BD03A7" w:rsidRDefault="00BD03A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1919</w:t>
      </w:r>
    </w:p>
    <w:p w:rsidR="00BD03A7" w:rsidRDefault="00BD03A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1919</w:t>
      </w:r>
    </w:p>
    <w:p w:rsidR="00BD03A7" w:rsidRDefault="00BD03A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1920</w:t>
      </w:r>
    </w:p>
    <w:p w:rsidR="00BD03A7" w:rsidRDefault="00BD03A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1920</w:t>
      </w:r>
    </w:p>
    <w:p w:rsidR="00BD03A7" w:rsidRDefault="00BD03A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1920</w:t>
      </w:r>
    </w:p>
    <w:p w:rsidR="00BD03A7" w:rsidRDefault="00BD03A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1921</w:t>
      </w:r>
    </w:p>
    <w:p w:rsidR="00BD03A7" w:rsidRDefault="00BD03A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1921</w:t>
      </w:r>
    </w:p>
    <w:p w:rsidR="00BD03A7" w:rsidRDefault="00BD03A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BD03A7" w:rsidRDefault="00BD03A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1922</w:t>
      </w:r>
    </w:p>
    <w:p w:rsidR="00BD03A7" w:rsidRDefault="00BD03A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1922</w:t>
      </w:r>
    </w:p>
    <w:p w:rsidR="00BD03A7" w:rsidRDefault="00BD03A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1922</w:t>
      </w:r>
    </w:p>
    <w:p w:rsidR="00BD03A7" w:rsidRDefault="00BD03A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1923</w:t>
      </w:r>
    </w:p>
    <w:p w:rsidR="00BD03A7" w:rsidRDefault="00BD03A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1923</w:t>
      </w:r>
    </w:p>
    <w:p w:rsidR="00BD03A7" w:rsidRDefault="00BD03A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1923</w:t>
      </w:r>
    </w:p>
    <w:p w:rsidR="00BD03A7" w:rsidRDefault="00BD03A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1923</w:t>
      </w:r>
    </w:p>
    <w:p w:rsidR="00BD03A7" w:rsidRDefault="00BD03A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1923</w:t>
      </w:r>
    </w:p>
    <w:p w:rsidR="00BD03A7" w:rsidRDefault="00BD03A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BD03A7" w:rsidRDefault="00BD03A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1924</w:t>
      </w:r>
    </w:p>
    <w:p w:rsidR="00BD03A7" w:rsidRDefault="00BD03A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1924</w:t>
      </w:r>
    </w:p>
    <w:p w:rsidR="00BD03A7" w:rsidRDefault="00BD03A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1924</w:t>
      </w:r>
    </w:p>
    <w:p w:rsidR="00BD03A7" w:rsidRDefault="00BD03A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1925</w:t>
      </w:r>
    </w:p>
    <w:p w:rsidR="00BD03A7" w:rsidRDefault="00BD03A7">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1925</w:t>
      </w:r>
    </w:p>
    <w:p w:rsidR="00BD03A7" w:rsidRDefault="00BD03A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BD03A7" w:rsidRDefault="00BD03A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rsidR="00BD03A7" w:rsidRDefault="00BD03A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1925</w:t>
      </w:r>
    </w:p>
    <w:p w:rsidR="00BD03A7" w:rsidRDefault="00BD03A7">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BD03A7" w:rsidRDefault="00BD03A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1926</w:t>
      </w:r>
    </w:p>
    <w:p w:rsidR="00BD03A7" w:rsidRDefault="00BD03A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1926</w:t>
      </w:r>
    </w:p>
    <w:p w:rsidR="00BD03A7" w:rsidRDefault="00BD03A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BD03A7" w:rsidRDefault="00BD03A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1928</w:t>
      </w:r>
    </w:p>
    <w:p w:rsidR="00BD03A7" w:rsidRDefault="00BD03A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1929</w:t>
      </w:r>
    </w:p>
    <w:p w:rsidR="00BD03A7" w:rsidRDefault="00BD03A7">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BD03A7" w:rsidRDefault="00BD03A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1929</w:t>
      </w:r>
    </w:p>
    <w:p w:rsidR="00BD03A7" w:rsidRDefault="00BD03A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1929</w:t>
      </w:r>
    </w:p>
    <w:p w:rsidR="00BD03A7" w:rsidRDefault="00BD03A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BD03A7" w:rsidRDefault="00BD03A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1930</w:t>
      </w:r>
    </w:p>
    <w:p w:rsidR="00BD03A7" w:rsidRDefault="00BD03A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1930</w:t>
      </w:r>
    </w:p>
    <w:p w:rsidR="00BD03A7" w:rsidRDefault="00BD03A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BD03A7" w:rsidRDefault="00BD03A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1930</w:t>
      </w:r>
    </w:p>
    <w:p w:rsidR="00BD03A7" w:rsidRDefault="00BD03A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1930</w:t>
      </w:r>
    </w:p>
    <w:p w:rsidR="00BD03A7" w:rsidRDefault="00BD03A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BD03A7" w:rsidRDefault="00BD03A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1932</w:t>
      </w:r>
    </w:p>
    <w:p w:rsidR="00BD03A7" w:rsidRDefault="00BD03A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1933</w:t>
      </w:r>
    </w:p>
    <w:p w:rsidR="00BD03A7" w:rsidRDefault="00BD03A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BD03A7" w:rsidRDefault="00BD03A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1933</w:t>
      </w:r>
    </w:p>
    <w:p w:rsidR="00BD03A7" w:rsidRDefault="00BD03A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1933</w:t>
      </w:r>
    </w:p>
    <w:p w:rsidR="00BD03A7" w:rsidRDefault="00BD03A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BD03A7" w:rsidRDefault="00BD03A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1934</w:t>
      </w:r>
    </w:p>
    <w:p w:rsidR="00BD03A7" w:rsidRDefault="00BD03A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1934</w:t>
      </w:r>
    </w:p>
    <w:p w:rsidR="00BD03A7" w:rsidRDefault="00BD03A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BD03A7" w:rsidRDefault="00BD03A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1934</w:t>
      </w:r>
    </w:p>
    <w:p w:rsidR="00BD03A7" w:rsidRDefault="00BD03A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1934</w:t>
      </w:r>
    </w:p>
    <w:p w:rsidR="00BD03A7" w:rsidRDefault="00BD03A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BD03A7" w:rsidRDefault="00BD03A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1935</w:t>
      </w:r>
    </w:p>
    <w:p w:rsidR="00BD03A7" w:rsidRDefault="00BD03A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1935</w:t>
      </w:r>
    </w:p>
    <w:p w:rsidR="00BD03A7" w:rsidRDefault="00BD03A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BD03A7" w:rsidRDefault="00BD03A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1937</w:t>
      </w:r>
    </w:p>
    <w:p w:rsidR="00BD03A7" w:rsidRDefault="00BD03A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1937</w:t>
      </w:r>
    </w:p>
    <w:p w:rsidR="00BD03A7" w:rsidRDefault="00BD03A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1937</w:t>
      </w:r>
    </w:p>
    <w:p w:rsidR="00BD03A7" w:rsidRDefault="00BD03A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1938</w:t>
      </w:r>
    </w:p>
    <w:p w:rsidR="00BD03A7" w:rsidRDefault="00BD03A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1938</w:t>
      </w:r>
    </w:p>
    <w:p w:rsidR="00BD03A7" w:rsidRDefault="00BD03A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BD03A7" w:rsidRDefault="00BD03A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1938</w:t>
      </w:r>
    </w:p>
    <w:p w:rsidR="00BD03A7" w:rsidRDefault="00BD03A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1938</w:t>
      </w:r>
    </w:p>
    <w:p w:rsidR="00BD03A7" w:rsidRDefault="00BD03A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BD03A7" w:rsidRDefault="00BD03A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1939</w:t>
      </w:r>
    </w:p>
    <w:p w:rsidR="00BD03A7" w:rsidRDefault="00BD03A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1939</w:t>
      </w:r>
    </w:p>
    <w:p w:rsidR="00BD03A7" w:rsidRDefault="00BD03A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BD03A7" w:rsidRDefault="00BD03A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1941</w:t>
      </w:r>
    </w:p>
    <w:p w:rsidR="00BD03A7" w:rsidRDefault="00BD03A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1942</w:t>
      </w:r>
    </w:p>
    <w:p w:rsidR="00BD03A7" w:rsidRDefault="00BD03A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BD03A7" w:rsidRDefault="00BD03A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1942</w:t>
      </w:r>
    </w:p>
    <w:p w:rsidR="00BD03A7" w:rsidRDefault="00BD03A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1942</w:t>
      </w:r>
    </w:p>
    <w:p w:rsidR="00BD03A7" w:rsidRDefault="00BD03A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BD03A7" w:rsidRDefault="00BD03A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1943</w:t>
      </w:r>
    </w:p>
    <w:p w:rsidR="00BD03A7" w:rsidRDefault="00BD03A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1943</w:t>
      </w:r>
    </w:p>
    <w:p w:rsidR="00BD03A7" w:rsidRDefault="00BD03A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BD03A7" w:rsidRDefault="00BD03A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1943</w:t>
      </w:r>
    </w:p>
    <w:p w:rsidR="00BD03A7" w:rsidRDefault="00BD03A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1943</w:t>
      </w:r>
    </w:p>
    <w:p w:rsidR="00BD03A7" w:rsidRDefault="00BD03A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BD03A7" w:rsidRDefault="00BD03A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1944</w:t>
      </w:r>
    </w:p>
    <w:p w:rsidR="00BD03A7" w:rsidRDefault="00BD03A7">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1944</w:t>
      </w:r>
    </w:p>
    <w:p w:rsidR="00BD03A7" w:rsidRDefault="00BD03A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BD03A7" w:rsidRDefault="00BD03A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1946</w:t>
      </w:r>
    </w:p>
    <w:p w:rsidR="00BD03A7" w:rsidRDefault="00BD03A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1946</w:t>
      </w:r>
    </w:p>
    <w:p w:rsidR="00BD03A7" w:rsidRDefault="00BD03A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rsidR="00BD03A7" w:rsidRDefault="00BD03A7">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1948</w:t>
      </w:r>
    </w:p>
    <w:p w:rsidR="00BD03A7" w:rsidRDefault="00BD03A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1948</w:t>
      </w:r>
    </w:p>
    <w:p w:rsidR="00BD03A7" w:rsidRDefault="00BD03A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BD03A7" w:rsidRDefault="00BD03A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1951</w:t>
      </w:r>
    </w:p>
    <w:p w:rsidR="00BD03A7" w:rsidRDefault="00BD03A7">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1951</w:t>
      </w:r>
    </w:p>
    <w:p w:rsidR="00BD03A7" w:rsidRDefault="00BD03A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rsidR="00BD03A7" w:rsidRDefault="00BD03A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1954</w:t>
      </w:r>
    </w:p>
    <w:p w:rsidR="00BD03A7" w:rsidRDefault="00BD03A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1954</w:t>
      </w:r>
    </w:p>
    <w:p w:rsidR="00BD03A7" w:rsidRDefault="00BD03A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BD03A7" w:rsidRDefault="00BD03A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1957</w:t>
      </w:r>
    </w:p>
    <w:p w:rsidR="00BD03A7" w:rsidRDefault="00BD03A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1957</w:t>
      </w:r>
    </w:p>
    <w:p w:rsidR="00BD03A7" w:rsidRDefault="00BD03A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BD03A7" w:rsidRDefault="00BD03A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1960</w:t>
      </w:r>
    </w:p>
    <w:p w:rsidR="00BD03A7" w:rsidRDefault="00BD03A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1960</w:t>
      </w:r>
    </w:p>
    <w:p w:rsidR="00BD03A7" w:rsidRDefault="00BD03A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rsidR="00BD03A7" w:rsidRDefault="00BD03A7">
      <w:pPr>
        <w:pStyle w:val="TOC4"/>
        <w:rPr>
          <w:rFonts w:asciiTheme="minorHAnsi" w:eastAsiaTheme="minorEastAsia" w:hAnsiTheme="minorHAnsi" w:cstheme="minorBidi"/>
          <w:sz w:val="22"/>
          <w:szCs w:val="22"/>
        </w:rPr>
      </w:pPr>
      <w:r w:rsidRPr="00BD03A7">
        <w:t>A.8.16.27.2</w:t>
      </w:r>
      <w:r w:rsidRPr="00BD03A7">
        <w:rPr>
          <w:rFonts w:asciiTheme="minorHAnsi" w:hAnsiTheme="minorHAnsi" w:cstheme="minorBidi"/>
          <w:sz w:val="22"/>
          <w:szCs w:val="22"/>
        </w:rPr>
        <w:tab/>
      </w:r>
      <w:r w:rsidRPr="006510E2">
        <w:rPr>
          <w:rFonts w:eastAsia="SimSun"/>
          <w:lang w:eastAsia="zh-CN"/>
        </w:rPr>
        <w:t>Test Requirements</w:t>
      </w:r>
      <w:r>
        <w:tab/>
        <w:t>1965</w:t>
      </w:r>
    </w:p>
    <w:p w:rsidR="00BD03A7" w:rsidRDefault="00BD03A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1965</w:t>
      </w:r>
    </w:p>
    <w:p w:rsidR="00BD03A7" w:rsidRDefault="00BD03A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1965</w:t>
      </w:r>
    </w:p>
    <w:p w:rsidR="00BD03A7" w:rsidRDefault="00BD03A7">
      <w:pPr>
        <w:pStyle w:val="TOC4"/>
        <w:rPr>
          <w:rFonts w:asciiTheme="minorHAnsi" w:eastAsiaTheme="minorEastAsia" w:hAnsiTheme="minorHAnsi" w:cstheme="minorBidi"/>
          <w:sz w:val="22"/>
          <w:szCs w:val="22"/>
        </w:rPr>
      </w:pPr>
      <w:r w:rsidRPr="00BD03A7">
        <w:t>A.8.16.28.2</w:t>
      </w:r>
      <w:r w:rsidRPr="00BD03A7">
        <w:rPr>
          <w:rFonts w:asciiTheme="minorHAnsi" w:hAnsiTheme="minorHAnsi" w:cstheme="minorBidi"/>
          <w:sz w:val="22"/>
          <w:szCs w:val="22"/>
        </w:rPr>
        <w:tab/>
      </w:r>
      <w:r w:rsidRPr="006510E2">
        <w:rPr>
          <w:rFonts w:eastAsia="SimSun"/>
          <w:lang w:eastAsia="zh-CN"/>
        </w:rPr>
        <w:t>Test Requirements</w:t>
      </w:r>
      <w:r>
        <w:tab/>
        <w:t>1970</w:t>
      </w:r>
    </w:p>
    <w:p w:rsidR="00BD03A7" w:rsidRDefault="00BD03A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1970</w:t>
      </w:r>
    </w:p>
    <w:p w:rsidR="00BD03A7" w:rsidRDefault="00BD03A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BD03A7" w:rsidRDefault="00BD03A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1975</w:t>
      </w:r>
    </w:p>
    <w:p w:rsidR="00BD03A7" w:rsidRDefault="00BD03A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1975</w:t>
      </w:r>
    </w:p>
    <w:p w:rsidR="00BD03A7" w:rsidRDefault="00BD03A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BD03A7" w:rsidRDefault="00BD03A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1980</w:t>
      </w:r>
    </w:p>
    <w:p w:rsidR="00BD03A7" w:rsidRDefault="00BD03A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1980</w:t>
      </w:r>
    </w:p>
    <w:p w:rsidR="00BD03A7" w:rsidRDefault="00BD03A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1980</w:t>
      </w:r>
    </w:p>
    <w:p w:rsidR="00BD03A7" w:rsidRDefault="00BD03A7">
      <w:pPr>
        <w:pStyle w:val="TOC4"/>
        <w:rPr>
          <w:rFonts w:asciiTheme="minorHAnsi" w:eastAsiaTheme="minorEastAsia" w:hAnsiTheme="minorHAnsi" w:cstheme="minorBidi"/>
          <w:sz w:val="22"/>
          <w:szCs w:val="22"/>
        </w:rPr>
      </w:pPr>
      <w:r w:rsidRPr="00BD03A7">
        <w:t>A.8.16.31</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1985</w:t>
      </w:r>
    </w:p>
    <w:p w:rsidR="00BD03A7" w:rsidRDefault="00BD03A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1985</w:t>
      </w:r>
    </w:p>
    <w:p w:rsidR="00BD03A7" w:rsidRDefault="00BD03A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1985</w:t>
      </w:r>
    </w:p>
    <w:p w:rsidR="00BD03A7" w:rsidRDefault="00BD03A7">
      <w:pPr>
        <w:pStyle w:val="TOC4"/>
        <w:rPr>
          <w:rFonts w:asciiTheme="minorHAnsi" w:eastAsiaTheme="minorEastAsia" w:hAnsiTheme="minorHAnsi" w:cstheme="minorBidi"/>
          <w:sz w:val="22"/>
          <w:szCs w:val="22"/>
        </w:rPr>
      </w:pPr>
      <w:r w:rsidRPr="00BD03A7">
        <w:t>A.8.16.32</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1990</w:t>
      </w:r>
    </w:p>
    <w:p w:rsidR="00BD03A7" w:rsidRDefault="00BD03A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1990</w:t>
      </w:r>
    </w:p>
    <w:p w:rsidR="00BD03A7" w:rsidRDefault="00BD03A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1990</w:t>
      </w:r>
    </w:p>
    <w:p w:rsidR="00BD03A7" w:rsidRDefault="00BD03A7">
      <w:pPr>
        <w:pStyle w:val="TOC4"/>
        <w:rPr>
          <w:rFonts w:asciiTheme="minorHAnsi" w:eastAsiaTheme="minorEastAsia" w:hAnsiTheme="minorHAnsi" w:cstheme="minorBidi"/>
          <w:sz w:val="22"/>
          <w:szCs w:val="22"/>
        </w:rPr>
      </w:pPr>
      <w:r w:rsidRPr="00BD03A7">
        <w:t>A.8.16.33</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1995</w:t>
      </w:r>
    </w:p>
    <w:p w:rsidR="00BD03A7" w:rsidRDefault="00BD03A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1995</w:t>
      </w:r>
    </w:p>
    <w:p w:rsidR="00BD03A7" w:rsidRDefault="00BD03A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1995</w:t>
      </w:r>
    </w:p>
    <w:p w:rsidR="00BD03A7" w:rsidRDefault="00BD03A7">
      <w:pPr>
        <w:pStyle w:val="TOC4"/>
        <w:rPr>
          <w:rFonts w:asciiTheme="minorHAnsi" w:eastAsiaTheme="minorEastAsia" w:hAnsiTheme="minorHAnsi" w:cstheme="minorBidi"/>
          <w:sz w:val="22"/>
          <w:szCs w:val="22"/>
        </w:rPr>
      </w:pPr>
      <w:r w:rsidRPr="00BD03A7">
        <w:t>A.8.16.34</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2000</w:t>
      </w:r>
    </w:p>
    <w:p w:rsidR="00BD03A7" w:rsidRDefault="00BD03A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2000</w:t>
      </w:r>
    </w:p>
    <w:p w:rsidR="00BD03A7" w:rsidRDefault="00BD03A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BD03A7" w:rsidRDefault="00BD03A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2002</w:t>
      </w:r>
    </w:p>
    <w:p w:rsidR="00BD03A7" w:rsidRDefault="00BD03A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2003</w:t>
      </w:r>
    </w:p>
    <w:p w:rsidR="00BD03A7" w:rsidRDefault="00BD03A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BD03A7" w:rsidRDefault="00BD03A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2005</w:t>
      </w:r>
    </w:p>
    <w:p w:rsidR="00BD03A7" w:rsidRDefault="00BD03A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2006</w:t>
      </w:r>
    </w:p>
    <w:p w:rsidR="00BD03A7" w:rsidRDefault="00BD03A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BD03A7" w:rsidRDefault="00BD03A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2008</w:t>
      </w:r>
    </w:p>
    <w:p w:rsidR="00BD03A7" w:rsidRDefault="00BD03A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2009</w:t>
      </w:r>
    </w:p>
    <w:p w:rsidR="00BD03A7" w:rsidRDefault="00BD03A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2009</w:t>
      </w:r>
    </w:p>
    <w:p w:rsidR="00BD03A7" w:rsidRDefault="00BD03A7">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2011</w:t>
      </w:r>
    </w:p>
    <w:p w:rsidR="00BD03A7" w:rsidRDefault="00BD03A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2012</w:t>
      </w:r>
    </w:p>
    <w:p w:rsidR="00BD03A7" w:rsidRDefault="00BD03A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BD03A7" w:rsidRDefault="00BD03A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2015</w:t>
      </w:r>
    </w:p>
    <w:p w:rsidR="00BD03A7" w:rsidRDefault="00BD03A7">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2015</w:t>
      </w:r>
    </w:p>
    <w:p w:rsidR="00BD03A7" w:rsidRDefault="00BD03A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rsidR="00BD03A7" w:rsidRDefault="00BD03A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2018</w:t>
      </w:r>
    </w:p>
    <w:p w:rsidR="00BD03A7" w:rsidRDefault="00BD03A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2018</w:t>
      </w:r>
    </w:p>
    <w:p w:rsidR="00BD03A7" w:rsidRDefault="00BD03A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BD03A7" w:rsidRDefault="00BD03A7">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2020</w:t>
      </w:r>
    </w:p>
    <w:p w:rsidR="00BD03A7" w:rsidRDefault="00BD03A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2021</w:t>
      </w:r>
    </w:p>
    <w:p w:rsidR="00BD03A7" w:rsidRDefault="00BD03A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2021</w:t>
      </w:r>
    </w:p>
    <w:p w:rsidR="00BD03A7" w:rsidRDefault="00BD03A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2023</w:t>
      </w:r>
    </w:p>
    <w:p w:rsidR="00BD03A7" w:rsidRDefault="00BD03A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2024</w:t>
      </w:r>
    </w:p>
    <w:p w:rsidR="00BD03A7" w:rsidRDefault="00BD03A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BD03A7" w:rsidRDefault="00BD03A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2027</w:t>
      </w:r>
    </w:p>
    <w:p w:rsidR="00BD03A7" w:rsidRDefault="00BD03A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2027</w:t>
      </w:r>
    </w:p>
    <w:p w:rsidR="00BD03A7" w:rsidRDefault="00BD03A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rsidR="00BD03A7" w:rsidRDefault="00BD03A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2030</w:t>
      </w:r>
    </w:p>
    <w:p w:rsidR="00BD03A7" w:rsidRDefault="00BD03A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2030</w:t>
      </w:r>
    </w:p>
    <w:p w:rsidR="00BD03A7" w:rsidRDefault="00BD03A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BD03A7" w:rsidRDefault="00BD03A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2033</w:t>
      </w:r>
    </w:p>
    <w:p w:rsidR="00BD03A7" w:rsidRDefault="00BD03A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2033</w:t>
      </w:r>
    </w:p>
    <w:p w:rsidR="00BD03A7" w:rsidRDefault="00BD03A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rsidR="00BD03A7" w:rsidRDefault="00BD03A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2035</w:t>
      </w:r>
    </w:p>
    <w:p w:rsidR="00BD03A7" w:rsidRDefault="00BD03A7">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2036</w:t>
      </w:r>
    </w:p>
    <w:p w:rsidR="00BD03A7" w:rsidRDefault="00BD03A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BD03A7" w:rsidRDefault="00BD03A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2038</w:t>
      </w:r>
    </w:p>
    <w:p w:rsidR="00BD03A7" w:rsidRDefault="00BD03A7">
      <w:pPr>
        <w:pStyle w:val="TOC3"/>
        <w:rPr>
          <w:rFonts w:asciiTheme="minorHAnsi" w:eastAsiaTheme="minorEastAsia" w:hAnsiTheme="minorHAnsi" w:cstheme="minorBidi"/>
          <w:sz w:val="22"/>
          <w:szCs w:val="22"/>
        </w:rPr>
      </w:pPr>
      <w:r w:rsidRPr="00BD03A7">
        <w:t>A.8.16.48</w:t>
      </w:r>
      <w:r w:rsidRPr="00BD03A7">
        <w:rPr>
          <w:rFonts w:asciiTheme="minorHAnsi" w:hAnsiTheme="minorHAnsi" w:cstheme="minorBidi"/>
          <w:sz w:val="22"/>
          <w:szCs w:val="22"/>
        </w:rPr>
        <w:tab/>
      </w:r>
      <w:r w:rsidRPr="006510E2">
        <w:rPr>
          <w:rFonts w:eastAsia="MS Mincho"/>
          <w:lang w:eastAsia="zh-CN"/>
        </w:rPr>
        <w:t>2DL/2UL TDD CA activation and deactivation of known PUCCH SCell without valid TA in non-DRX</w:t>
      </w:r>
      <w:r>
        <w:tab/>
        <w:t>2039</w:t>
      </w:r>
    </w:p>
    <w:p w:rsidR="00BD03A7" w:rsidRDefault="00BD03A7">
      <w:pPr>
        <w:pStyle w:val="TOC4"/>
        <w:rPr>
          <w:rFonts w:asciiTheme="minorHAnsi" w:eastAsiaTheme="minorEastAsia" w:hAnsiTheme="minorHAnsi" w:cstheme="minorBidi"/>
          <w:sz w:val="22"/>
          <w:szCs w:val="22"/>
        </w:rPr>
      </w:pPr>
      <w:r w:rsidRPr="00BD03A7">
        <w:t>A.8.16.48</w:t>
      </w:r>
      <w:r w:rsidRPr="00BD03A7">
        <w:rPr>
          <w:lang w:eastAsia="zh-CN"/>
        </w:rPr>
        <w:t>.1</w:t>
      </w:r>
      <w:r w:rsidRPr="00BD03A7">
        <w:rPr>
          <w:rFonts w:asciiTheme="minorHAnsi" w:hAnsiTheme="minorHAnsi" w:cstheme="minorBidi"/>
          <w:sz w:val="22"/>
          <w:szCs w:val="22"/>
        </w:rPr>
        <w:tab/>
      </w:r>
      <w:r w:rsidRPr="006510E2">
        <w:rPr>
          <w:rFonts w:eastAsia="MS Mincho"/>
        </w:rPr>
        <w:t xml:space="preserve">Test </w:t>
      </w:r>
      <w:r w:rsidRPr="006510E2">
        <w:rPr>
          <w:rFonts w:eastAsia="MS Mincho"/>
          <w:lang w:eastAsia="zh-CN"/>
        </w:rPr>
        <w:t>Purpose and Environment</w:t>
      </w:r>
      <w:r>
        <w:tab/>
        <w:t>2039</w:t>
      </w:r>
    </w:p>
    <w:p w:rsidR="00BD03A7" w:rsidRDefault="00BD03A7">
      <w:pPr>
        <w:pStyle w:val="TOC4"/>
        <w:rPr>
          <w:rFonts w:asciiTheme="minorHAnsi" w:eastAsiaTheme="minorEastAsia" w:hAnsiTheme="minorHAnsi" w:cstheme="minorBidi"/>
          <w:sz w:val="22"/>
          <w:szCs w:val="22"/>
        </w:rPr>
      </w:pPr>
      <w:r w:rsidRPr="00BD03A7">
        <w:t>A.8.16.48.2</w:t>
      </w:r>
      <w:r w:rsidRPr="00BD03A7">
        <w:rPr>
          <w:rFonts w:asciiTheme="minorHAnsi" w:hAnsiTheme="minorHAnsi" w:cstheme="minorBidi"/>
          <w:sz w:val="22"/>
          <w:szCs w:val="22"/>
        </w:rPr>
        <w:tab/>
      </w:r>
      <w:r w:rsidRPr="006510E2">
        <w:rPr>
          <w:rFonts w:eastAsia="MS Mincho"/>
        </w:rPr>
        <w:t>Test Requirements</w:t>
      </w:r>
      <w:r>
        <w:tab/>
        <w:t>2041</w:t>
      </w:r>
    </w:p>
    <w:p w:rsidR="00BD03A7" w:rsidRDefault="00BD03A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6510E2">
        <w:rPr>
          <w:lang w:val="en-US"/>
        </w:rPr>
        <w:t>2DL/2UL TDD-FDD CA (FDD PCell) activation and deactivation of known PUCCH SCell without valid TA in non-DRX</w:t>
      </w:r>
      <w:r>
        <w:tab/>
        <w:t>2042</w:t>
      </w:r>
    </w:p>
    <w:p w:rsidR="00BD03A7" w:rsidRDefault="00BD03A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BD03A7" w:rsidRDefault="00BD03A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2045</w:t>
      </w:r>
    </w:p>
    <w:p w:rsidR="00BD03A7" w:rsidRDefault="00BD03A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2045</w:t>
      </w:r>
    </w:p>
    <w:p w:rsidR="00BD03A7" w:rsidRDefault="00BD03A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rsidR="00BD03A7" w:rsidRDefault="00BD03A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2047</w:t>
      </w:r>
    </w:p>
    <w:p w:rsidR="00BD03A7" w:rsidRDefault="00BD03A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2048</w:t>
      </w:r>
    </w:p>
    <w:p w:rsidR="00BD03A7" w:rsidRDefault="00BD03A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2048</w:t>
      </w:r>
    </w:p>
    <w:p w:rsidR="00BD03A7" w:rsidRDefault="00BD03A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2053</w:t>
      </w:r>
    </w:p>
    <w:p w:rsidR="00BD03A7" w:rsidRDefault="00BD03A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2053</w:t>
      </w:r>
    </w:p>
    <w:p w:rsidR="00BD03A7" w:rsidRDefault="00BD03A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2053</w:t>
      </w:r>
    </w:p>
    <w:p w:rsidR="00BD03A7" w:rsidRDefault="00BD03A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2058</w:t>
      </w:r>
    </w:p>
    <w:p w:rsidR="00BD03A7" w:rsidRDefault="00BD03A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2058</w:t>
      </w:r>
    </w:p>
    <w:p w:rsidR="00BD03A7" w:rsidRDefault="00BD03A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BD03A7" w:rsidRDefault="00BD03A7">
      <w:pPr>
        <w:pStyle w:val="TOC4"/>
        <w:rPr>
          <w:rFonts w:asciiTheme="minorHAnsi" w:eastAsiaTheme="minorEastAsia" w:hAnsiTheme="minorHAnsi" w:cstheme="minorBidi"/>
          <w:sz w:val="22"/>
          <w:szCs w:val="22"/>
        </w:rPr>
      </w:pPr>
      <w:r w:rsidRPr="00BD03A7">
        <w:t>A.8.16.53.2</w:t>
      </w:r>
      <w:r w:rsidRPr="00BD03A7">
        <w:rPr>
          <w:rFonts w:asciiTheme="minorHAnsi" w:hAnsiTheme="minorHAnsi" w:cstheme="minorBidi"/>
          <w:sz w:val="22"/>
          <w:szCs w:val="22"/>
        </w:rPr>
        <w:tab/>
      </w:r>
      <w:r w:rsidRPr="006510E2">
        <w:rPr>
          <w:rFonts w:eastAsia="SimSun"/>
          <w:lang w:eastAsia="zh-CN"/>
        </w:rPr>
        <w:t>Test Requirements</w:t>
      </w:r>
      <w:r>
        <w:tab/>
        <w:t>2062</w:t>
      </w:r>
    </w:p>
    <w:p w:rsidR="00BD03A7" w:rsidRDefault="00BD03A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2062</w:t>
      </w:r>
    </w:p>
    <w:p w:rsidR="00BD03A7" w:rsidRDefault="00BD03A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2062</w:t>
      </w:r>
    </w:p>
    <w:p w:rsidR="00BD03A7" w:rsidRDefault="00BD03A7">
      <w:pPr>
        <w:pStyle w:val="TOC4"/>
        <w:rPr>
          <w:rFonts w:asciiTheme="minorHAnsi" w:eastAsiaTheme="minorEastAsia" w:hAnsiTheme="minorHAnsi" w:cstheme="minorBidi"/>
          <w:sz w:val="22"/>
          <w:szCs w:val="22"/>
        </w:rPr>
      </w:pPr>
      <w:r w:rsidRPr="00BD03A7">
        <w:t>A.8.16.54.2</w:t>
      </w:r>
      <w:r w:rsidRPr="00BD03A7">
        <w:rPr>
          <w:rFonts w:asciiTheme="minorHAnsi" w:hAnsiTheme="minorHAnsi" w:cstheme="minorBidi"/>
          <w:sz w:val="22"/>
          <w:szCs w:val="22"/>
        </w:rPr>
        <w:tab/>
      </w:r>
      <w:r w:rsidRPr="006510E2">
        <w:rPr>
          <w:rFonts w:eastAsia="SimSun"/>
          <w:lang w:eastAsia="zh-CN"/>
        </w:rPr>
        <w:t>Test Requirements</w:t>
      </w:r>
      <w:r>
        <w:tab/>
        <w:t>2066</w:t>
      </w:r>
    </w:p>
    <w:p w:rsidR="00BD03A7" w:rsidRDefault="00BD03A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2066</w:t>
      </w:r>
    </w:p>
    <w:p w:rsidR="00BD03A7" w:rsidRDefault="00BD03A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2066</w:t>
      </w:r>
    </w:p>
    <w:p w:rsidR="00BD03A7" w:rsidRDefault="00BD03A7">
      <w:pPr>
        <w:pStyle w:val="TOC4"/>
        <w:rPr>
          <w:rFonts w:asciiTheme="minorHAnsi" w:eastAsiaTheme="minorEastAsia" w:hAnsiTheme="minorHAnsi" w:cstheme="minorBidi"/>
          <w:sz w:val="22"/>
          <w:szCs w:val="22"/>
        </w:rPr>
      </w:pPr>
      <w:r w:rsidRPr="00BD03A7">
        <w:lastRenderedPageBreak/>
        <w:t>A.8.16.55</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2072</w:t>
      </w:r>
    </w:p>
    <w:p w:rsidR="00BD03A7" w:rsidRDefault="00BD03A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2072</w:t>
      </w:r>
    </w:p>
    <w:p w:rsidR="00BD03A7" w:rsidRDefault="00BD03A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2072</w:t>
      </w:r>
    </w:p>
    <w:p w:rsidR="00BD03A7" w:rsidRDefault="00BD03A7">
      <w:pPr>
        <w:pStyle w:val="TOC4"/>
        <w:rPr>
          <w:rFonts w:asciiTheme="minorHAnsi" w:eastAsiaTheme="minorEastAsia" w:hAnsiTheme="minorHAnsi" w:cstheme="minorBidi"/>
          <w:sz w:val="22"/>
          <w:szCs w:val="22"/>
        </w:rPr>
      </w:pPr>
      <w:r w:rsidRPr="00BD03A7">
        <w:t>A.8.16.56</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2078</w:t>
      </w:r>
    </w:p>
    <w:p w:rsidR="00BD03A7" w:rsidRDefault="00BD03A7">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2078</w:t>
      </w:r>
    </w:p>
    <w:p w:rsidR="00BD03A7" w:rsidRDefault="00BD03A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2078</w:t>
      </w:r>
    </w:p>
    <w:p w:rsidR="00BD03A7" w:rsidRDefault="00BD03A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2080</w:t>
      </w:r>
    </w:p>
    <w:p w:rsidR="00BD03A7" w:rsidRDefault="00BD03A7">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2081</w:t>
      </w:r>
    </w:p>
    <w:p w:rsidR="00BD03A7" w:rsidRDefault="00BD03A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2081</w:t>
      </w:r>
    </w:p>
    <w:p w:rsidR="00BD03A7" w:rsidRDefault="00BD03A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2083</w:t>
      </w:r>
    </w:p>
    <w:p w:rsidR="00BD03A7" w:rsidRDefault="00BD03A7">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2084</w:t>
      </w:r>
    </w:p>
    <w:p w:rsidR="00BD03A7" w:rsidRDefault="00BD03A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2084</w:t>
      </w:r>
    </w:p>
    <w:p w:rsidR="00BD03A7" w:rsidRDefault="00BD03A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2088</w:t>
      </w:r>
    </w:p>
    <w:p w:rsidR="00BD03A7" w:rsidRDefault="00BD03A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2089</w:t>
      </w:r>
    </w:p>
    <w:p w:rsidR="00BD03A7" w:rsidRDefault="00BD03A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2089</w:t>
      </w:r>
    </w:p>
    <w:p w:rsidR="00BD03A7" w:rsidRDefault="00BD03A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2092</w:t>
      </w:r>
    </w:p>
    <w:p w:rsidR="00BD03A7" w:rsidRDefault="00BD03A7">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2093</w:t>
      </w:r>
    </w:p>
    <w:p w:rsidR="00BD03A7" w:rsidRDefault="00BD03A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2093</w:t>
      </w:r>
    </w:p>
    <w:p w:rsidR="00BD03A7" w:rsidRDefault="00BD03A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2096</w:t>
      </w:r>
    </w:p>
    <w:p w:rsidR="00BD03A7" w:rsidRDefault="00BD03A7">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2096</w:t>
      </w:r>
    </w:p>
    <w:p w:rsidR="00BD03A7" w:rsidRDefault="00BD03A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2096</w:t>
      </w:r>
    </w:p>
    <w:p w:rsidR="00BD03A7" w:rsidRDefault="00BD03A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2098</w:t>
      </w:r>
    </w:p>
    <w:p w:rsidR="00BD03A7" w:rsidRDefault="00BD03A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2099</w:t>
      </w:r>
    </w:p>
    <w:p w:rsidR="00BD03A7" w:rsidRDefault="00BD03A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rsidR="00BD03A7" w:rsidRDefault="00BD03A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2102</w:t>
      </w:r>
    </w:p>
    <w:p w:rsidR="00BD03A7" w:rsidRDefault="00BD03A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2103</w:t>
      </w:r>
    </w:p>
    <w:p w:rsidR="00BD03A7" w:rsidRDefault="00BD03A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BD03A7" w:rsidRDefault="00BD03A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2107</w:t>
      </w:r>
    </w:p>
    <w:p w:rsidR="00BD03A7" w:rsidRDefault="00BD03A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2107</w:t>
      </w:r>
    </w:p>
    <w:p w:rsidR="00BD03A7" w:rsidRDefault="00BD03A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2107</w:t>
      </w:r>
    </w:p>
    <w:p w:rsidR="00BD03A7" w:rsidRDefault="00BD03A7">
      <w:pPr>
        <w:pStyle w:val="TOC4"/>
        <w:rPr>
          <w:rFonts w:asciiTheme="minorHAnsi" w:eastAsiaTheme="minorEastAsia" w:hAnsiTheme="minorHAnsi" w:cstheme="minorBidi"/>
          <w:sz w:val="22"/>
          <w:szCs w:val="22"/>
        </w:rPr>
      </w:pPr>
      <w:r w:rsidRPr="00BD03A7">
        <w:t>A.8.16.65.2</w:t>
      </w:r>
      <w:r w:rsidRPr="00BD03A7">
        <w:rPr>
          <w:rFonts w:asciiTheme="minorHAnsi" w:hAnsiTheme="minorHAnsi" w:cstheme="minorBidi"/>
          <w:sz w:val="22"/>
          <w:szCs w:val="22"/>
        </w:rPr>
        <w:tab/>
      </w:r>
      <w:r w:rsidRPr="006510E2">
        <w:rPr>
          <w:rFonts w:eastAsia="SimSun"/>
          <w:lang w:eastAsia="zh-CN"/>
        </w:rPr>
        <w:t>Test Requirements</w:t>
      </w:r>
      <w:r>
        <w:tab/>
        <w:t>2112</w:t>
      </w:r>
    </w:p>
    <w:p w:rsidR="00BD03A7" w:rsidRDefault="00BD03A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2112</w:t>
      </w:r>
    </w:p>
    <w:p w:rsidR="00BD03A7" w:rsidRDefault="00BD03A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2112</w:t>
      </w:r>
    </w:p>
    <w:p w:rsidR="00BD03A7" w:rsidRDefault="00BD03A7">
      <w:pPr>
        <w:pStyle w:val="TOC4"/>
        <w:rPr>
          <w:rFonts w:asciiTheme="minorHAnsi" w:eastAsiaTheme="minorEastAsia" w:hAnsiTheme="minorHAnsi" w:cstheme="minorBidi"/>
          <w:sz w:val="22"/>
          <w:szCs w:val="22"/>
        </w:rPr>
      </w:pPr>
      <w:r w:rsidRPr="00BD03A7">
        <w:t>A.8.16.66.2</w:t>
      </w:r>
      <w:r w:rsidRPr="00BD03A7">
        <w:rPr>
          <w:rFonts w:asciiTheme="minorHAnsi" w:hAnsiTheme="minorHAnsi" w:cstheme="minorBidi"/>
          <w:sz w:val="22"/>
          <w:szCs w:val="22"/>
        </w:rPr>
        <w:tab/>
      </w:r>
      <w:r w:rsidRPr="006510E2">
        <w:rPr>
          <w:rFonts w:eastAsia="SimSun"/>
          <w:lang w:eastAsia="zh-CN"/>
        </w:rPr>
        <w:t>Test Requirements</w:t>
      </w:r>
      <w:r>
        <w:tab/>
        <w:t>2117</w:t>
      </w:r>
    </w:p>
    <w:p w:rsidR="00BD03A7" w:rsidRDefault="00BD03A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2117</w:t>
      </w:r>
    </w:p>
    <w:p w:rsidR="00BD03A7" w:rsidRDefault="00BD03A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rsidR="00BD03A7" w:rsidRDefault="00BD03A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2122</w:t>
      </w:r>
    </w:p>
    <w:p w:rsidR="00BD03A7" w:rsidRDefault="00BD03A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2122</w:t>
      </w:r>
    </w:p>
    <w:p w:rsidR="00BD03A7" w:rsidRDefault="00BD03A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BD03A7" w:rsidRDefault="00BD03A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2127</w:t>
      </w:r>
    </w:p>
    <w:p w:rsidR="00BD03A7" w:rsidRDefault="00BD03A7">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2127</w:t>
      </w:r>
    </w:p>
    <w:p w:rsidR="00BD03A7" w:rsidRDefault="00BD03A7">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2127</w:t>
      </w:r>
    </w:p>
    <w:p w:rsidR="00BD03A7" w:rsidRDefault="00BD03A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2131</w:t>
      </w:r>
    </w:p>
    <w:p w:rsidR="00BD03A7" w:rsidRDefault="00BD03A7">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2131</w:t>
      </w:r>
    </w:p>
    <w:p w:rsidR="00BD03A7" w:rsidRDefault="00BD03A7">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2131</w:t>
      </w:r>
    </w:p>
    <w:p w:rsidR="00BD03A7" w:rsidRDefault="00BD03A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2135</w:t>
      </w:r>
    </w:p>
    <w:p w:rsidR="00BD03A7" w:rsidRDefault="00BD03A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2135</w:t>
      </w:r>
    </w:p>
    <w:p w:rsidR="00BD03A7" w:rsidRDefault="00BD03A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2135</w:t>
      </w:r>
    </w:p>
    <w:p w:rsidR="00BD03A7" w:rsidRDefault="00BD03A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2140</w:t>
      </w:r>
    </w:p>
    <w:p w:rsidR="00BD03A7" w:rsidRDefault="00BD03A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2140</w:t>
      </w:r>
    </w:p>
    <w:p w:rsidR="00BD03A7" w:rsidRDefault="00BD03A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2140</w:t>
      </w:r>
    </w:p>
    <w:p w:rsidR="00BD03A7" w:rsidRDefault="00BD03A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2145</w:t>
      </w:r>
    </w:p>
    <w:p w:rsidR="00BD03A7" w:rsidRDefault="00BD03A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2145</w:t>
      </w:r>
    </w:p>
    <w:p w:rsidR="00BD03A7" w:rsidRDefault="00BD03A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2145</w:t>
      </w:r>
    </w:p>
    <w:p w:rsidR="00BD03A7" w:rsidRDefault="00BD03A7">
      <w:pPr>
        <w:pStyle w:val="TOC4"/>
        <w:rPr>
          <w:rFonts w:asciiTheme="minorHAnsi" w:eastAsiaTheme="minorEastAsia" w:hAnsiTheme="minorHAnsi" w:cstheme="minorBidi"/>
          <w:sz w:val="22"/>
          <w:szCs w:val="22"/>
        </w:rPr>
      </w:pPr>
      <w:r w:rsidRPr="00BD03A7">
        <w:lastRenderedPageBreak/>
        <w:t>A.8.16.73</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2151</w:t>
      </w:r>
    </w:p>
    <w:p w:rsidR="00BD03A7" w:rsidRDefault="00BD03A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2151</w:t>
      </w:r>
    </w:p>
    <w:p w:rsidR="00BD03A7" w:rsidRDefault="00BD03A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2151</w:t>
      </w:r>
    </w:p>
    <w:p w:rsidR="00BD03A7" w:rsidRDefault="00BD03A7">
      <w:pPr>
        <w:pStyle w:val="TOC4"/>
        <w:rPr>
          <w:rFonts w:asciiTheme="minorHAnsi" w:eastAsiaTheme="minorEastAsia" w:hAnsiTheme="minorHAnsi" w:cstheme="minorBidi"/>
          <w:sz w:val="22"/>
          <w:szCs w:val="22"/>
        </w:rPr>
      </w:pPr>
      <w:r w:rsidRPr="00BD03A7">
        <w:t>A.8.16.74</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2157</w:t>
      </w:r>
    </w:p>
    <w:p w:rsidR="00BD03A7" w:rsidRDefault="00BD03A7">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2157</w:t>
      </w:r>
    </w:p>
    <w:p w:rsidR="00BD03A7" w:rsidRDefault="00BD03A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BD03A7" w:rsidRDefault="00BD03A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2163</w:t>
      </w:r>
    </w:p>
    <w:p w:rsidR="00BD03A7" w:rsidRDefault="00BD03A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2163</w:t>
      </w:r>
    </w:p>
    <w:p w:rsidR="00BD03A7" w:rsidRDefault="00BD03A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BD03A7" w:rsidRDefault="00BD03A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2169</w:t>
      </w:r>
    </w:p>
    <w:p w:rsidR="00BD03A7" w:rsidRDefault="00BD03A7">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2169</w:t>
      </w:r>
    </w:p>
    <w:p w:rsidR="00BD03A7" w:rsidRDefault="00BD03A7">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2169</w:t>
      </w:r>
    </w:p>
    <w:p w:rsidR="00BD03A7" w:rsidRDefault="00BD03A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2173</w:t>
      </w:r>
    </w:p>
    <w:p w:rsidR="00BD03A7" w:rsidRDefault="00BD03A7">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2173</w:t>
      </w:r>
    </w:p>
    <w:p w:rsidR="00BD03A7" w:rsidRDefault="00BD03A7">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2173</w:t>
      </w:r>
    </w:p>
    <w:p w:rsidR="00BD03A7" w:rsidRDefault="00BD03A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2175</w:t>
      </w:r>
    </w:p>
    <w:p w:rsidR="00BD03A7" w:rsidRDefault="00BD03A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2176</w:t>
      </w:r>
    </w:p>
    <w:p w:rsidR="00BD03A7" w:rsidRDefault="00BD03A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2176</w:t>
      </w:r>
    </w:p>
    <w:p w:rsidR="00BD03A7" w:rsidRDefault="00BD03A7">
      <w:pPr>
        <w:pStyle w:val="TOC4"/>
        <w:rPr>
          <w:rFonts w:asciiTheme="minorHAnsi" w:eastAsiaTheme="minorEastAsia" w:hAnsiTheme="minorHAnsi" w:cstheme="minorBidi"/>
          <w:sz w:val="22"/>
          <w:szCs w:val="22"/>
        </w:rPr>
      </w:pPr>
      <w:r w:rsidRPr="00BD03A7">
        <w:t>A.8.16.79</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2182</w:t>
      </w:r>
    </w:p>
    <w:p w:rsidR="00BD03A7" w:rsidRDefault="00BD03A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2182</w:t>
      </w:r>
    </w:p>
    <w:p w:rsidR="00BD03A7" w:rsidRDefault="00BD03A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2182</w:t>
      </w:r>
    </w:p>
    <w:p w:rsidR="00BD03A7" w:rsidRDefault="00BD03A7">
      <w:pPr>
        <w:pStyle w:val="TOC4"/>
        <w:rPr>
          <w:rFonts w:asciiTheme="minorHAnsi" w:eastAsiaTheme="minorEastAsia" w:hAnsiTheme="minorHAnsi" w:cstheme="minorBidi"/>
          <w:sz w:val="22"/>
          <w:szCs w:val="22"/>
        </w:rPr>
      </w:pPr>
      <w:r w:rsidRPr="00BD03A7">
        <w:t>A.8.16.80</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2188</w:t>
      </w:r>
    </w:p>
    <w:p w:rsidR="00BD03A7" w:rsidRDefault="00BD03A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2188</w:t>
      </w:r>
    </w:p>
    <w:p w:rsidR="00BD03A7" w:rsidRDefault="00BD03A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2188</w:t>
      </w:r>
    </w:p>
    <w:p w:rsidR="00BD03A7" w:rsidRDefault="00BD03A7">
      <w:pPr>
        <w:pStyle w:val="TOC4"/>
        <w:rPr>
          <w:rFonts w:asciiTheme="minorHAnsi" w:eastAsiaTheme="minorEastAsia" w:hAnsiTheme="minorHAnsi" w:cstheme="minorBidi"/>
          <w:sz w:val="22"/>
          <w:szCs w:val="22"/>
        </w:rPr>
      </w:pPr>
      <w:r w:rsidRPr="00BD03A7">
        <w:t>A.8.16.81</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2194</w:t>
      </w:r>
    </w:p>
    <w:p w:rsidR="00BD03A7" w:rsidRDefault="00BD03A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2194</w:t>
      </w:r>
    </w:p>
    <w:p w:rsidR="00BD03A7" w:rsidRDefault="00BD03A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2194</w:t>
      </w:r>
    </w:p>
    <w:p w:rsidR="00BD03A7" w:rsidRDefault="00BD03A7">
      <w:pPr>
        <w:pStyle w:val="TOC4"/>
        <w:rPr>
          <w:rFonts w:asciiTheme="minorHAnsi" w:eastAsiaTheme="minorEastAsia" w:hAnsiTheme="minorHAnsi" w:cstheme="minorBidi"/>
          <w:sz w:val="22"/>
          <w:szCs w:val="22"/>
        </w:rPr>
      </w:pPr>
      <w:r w:rsidRPr="00BD03A7">
        <w:t>A.8.16.82</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2200</w:t>
      </w:r>
    </w:p>
    <w:p w:rsidR="00BD03A7" w:rsidRDefault="00BD03A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2200</w:t>
      </w:r>
    </w:p>
    <w:p w:rsidR="00BD03A7" w:rsidRDefault="00BD03A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2200</w:t>
      </w:r>
    </w:p>
    <w:p w:rsidR="00BD03A7" w:rsidRDefault="00BD03A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2200</w:t>
      </w:r>
    </w:p>
    <w:p w:rsidR="00BD03A7" w:rsidRDefault="00BD03A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2206</w:t>
      </w:r>
    </w:p>
    <w:p w:rsidR="00BD03A7" w:rsidRDefault="00BD03A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2206</w:t>
      </w:r>
    </w:p>
    <w:p w:rsidR="00BD03A7" w:rsidRDefault="00BD03A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2206</w:t>
      </w:r>
    </w:p>
    <w:p w:rsidR="00BD03A7" w:rsidRDefault="00BD03A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2213</w:t>
      </w:r>
    </w:p>
    <w:p w:rsidR="00BD03A7" w:rsidRDefault="00BD03A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2213</w:t>
      </w:r>
    </w:p>
    <w:p w:rsidR="00BD03A7" w:rsidRDefault="00BD03A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2213</w:t>
      </w:r>
    </w:p>
    <w:p w:rsidR="00BD03A7" w:rsidRDefault="00BD03A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2214</w:t>
      </w:r>
    </w:p>
    <w:p w:rsidR="00BD03A7" w:rsidRDefault="00BD03A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2214</w:t>
      </w:r>
    </w:p>
    <w:p w:rsidR="00BD03A7" w:rsidRDefault="00BD03A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2214</w:t>
      </w:r>
    </w:p>
    <w:p w:rsidR="00BD03A7" w:rsidRDefault="00BD03A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2215</w:t>
      </w:r>
    </w:p>
    <w:p w:rsidR="00BD03A7" w:rsidRDefault="00BD03A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2215</w:t>
      </w:r>
    </w:p>
    <w:p w:rsidR="00BD03A7" w:rsidRDefault="00BD03A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2215</w:t>
      </w:r>
    </w:p>
    <w:p w:rsidR="00BD03A7" w:rsidRDefault="00BD03A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2216</w:t>
      </w:r>
    </w:p>
    <w:p w:rsidR="00BD03A7" w:rsidRDefault="00BD03A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2216</w:t>
      </w:r>
    </w:p>
    <w:p w:rsidR="00BD03A7" w:rsidRDefault="00BD03A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2216</w:t>
      </w:r>
    </w:p>
    <w:p w:rsidR="00BD03A7" w:rsidRDefault="00BD03A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2217</w:t>
      </w:r>
    </w:p>
    <w:p w:rsidR="00BD03A7" w:rsidRDefault="00BD03A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2218</w:t>
      </w:r>
    </w:p>
    <w:p w:rsidR="00BD03A7" w:rsidRDefault="00BD03A7">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2218</w:t>
      </w:r>
    </w:p>
    <w:p w:rsidR="00BD03A7" w:rsidRDefault="00BD03A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2218</w:t>
      </w:r>
    </w:p>
    <w:p w:rsidR="00BD03A7" w:rsidRDefault="00BD03A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2219</w:t>
      </w:r>
    </w:p>
    <w:p w:rsidR="00BD03A7" w:rsidRDefault="00BD03A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2219</w:t>
      </w:r>
    </w:p>
    <w:p w:rsidR="00BD03A7" w:rsidRDefault="00BD03A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2219</w:t>
      </w:r>
    </w:p>
    <w:p w:rsidR="00BD03A7" w:rsidRDefault="00BD03A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2220</w:t>
      </w:r>
    </w:p>
    <w:p w:rsidR="00BD03A7" w:rsidRDefault="00BD03A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2220</w:t>
      </w:r>
    </w:p>
    <w:p w:rsidR="00BD03A7" w:rsidRDefault="00BD03A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2221</w:t>
      </w:r>
    </w:p>
    <w:p w:rsidR="00BD03A7" w:rsidRDefault="00BD03A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2221</w:t>
      </w:r>
    </w:p>
    <w:p w:rsidR="00BD03A7" w:rsidRDefault="00BD03A7">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2221</w:t>
      </w:r>
    </w:p>
    <w:p w:rsidR="00BD03A7" w:rsidRDefault="00BD03A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2228</w:t>
      </w:r>
    </w:p>
    <w:p w:rsidR="00BD03A7" w:rsidRDefault="00BD03A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2229</w:t>
      </w:r>
    </w:p>
    <w:p w:rsidR="00BD03A7" w:rsidRDefault="00BD03A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2229</w:t>
      </w:r>
    </w:p>
    <w:p w:rsidR="00BD03A7" w:rsidRDefault="00BD03A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2235</w:t>
      </w:r>
    </w:p>
    <w:p w:rsidR="00BD03A7" w:rsidRDefault="00BD03A7">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2236</w:t>
      </w:r>
    </w:p>
    <w:p w:rsidR="00BD03A7" w:rsidRDefault="00BD03A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2236</w:t>
      </w:r>
    </w:p>
    <w:p w:rsidR="00BD03A7" w:rsidRDefault="00BD03A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2236</w:t>
      </w:r>
    </w:p>
    <w:p w:rsidR="00BD03A7" w:rsidRDefault="00BD03A7">
      <w:pPr>
        <w:pStyle w:val="TOC4"/>
        <w:rPr>
          <w:rFonts w:asciiTheme="minorHAnsi" w:eastAsiaTheme="minorEastAsia" w:hAnsiTheme="minorHAnsi" w:cstheme="minorBidi"/>
          <w:sz w:val="22"/>
          <w:szCs w:val="22"/>
        </w:rPr>
      </w:pPr>
      <w:r w:rsidRPr="00BD03A7">
        <w:t>A.8.18.1.2</w:t>
      </w:r>
      <w:r w:rsidRPr="00BD03A7">
        <w:rPr>
          <w:rFonts w:asciiTheme="minorHAnsi" w:eastAsiaTheme="minorEastAsia" w:hAnsiTheme="minorHAnsi" w:cstheme="minorBidi"/>
          <w:sz w:val="22"/>
          <w:szCs w:val="22"/>
        </w:rPr>
        <w:tab/>
      </w:r>
      <w:r w:rsidRPr="006510E2">
        <w:rPr>
          <w:snapToGrid w:val="0"/>
        </w:rPr>
        <w:t>Test Requirements</w:t>
      </w:r>
      <w:r>
        <w:tab/>
        <w:t>2238</w:t>
      </w:r>
    </w:p>
    <w:p w:rsidR="00BD03A7" w:rsidRDefault="00BD03A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2238</w:t>
      </w:r>
    </w:p>
    <w:p w:rsidR="00BD03A7" w:rsidRDefault="00BD03A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2238</w:t>
      </w:r>
    </w:p>
    <w:p w:rsidR="00BD03A7" w:rsidRDefault="00BD03A7">
      <w:pPr>
        <w:pStyle w:val="TOC4"/>
        <w:rPr>
          <w:rFonts w:asciiTheme="minorHAnsi" w:eastAsiaTheme="minorEastAsia" w:hAnsiTheme="minorHAnsi" w:cstheme="minorBidi"/>
          <w:sz w:val="22"/>
          <w:szCs w:val="22"/>
        </w:rPr>
      </w:pPr>
      <w:r w:rsidRPr="00BD03A7">
        <w:t>A.8.19.1.1</w:t>
      </w:r>
      <w:r w:rsidRPr="00BD03A7">
        <w:rPr>
          <w:rFonts w:asciiTheme="minorHAnsi" w:eastAsiaTheme="minorEastAsia" w:hAnsiTheme="minorHAnsi" w:cstheme="minorBidi"/>
          <w:sz w:val="22"/>
          <w:szCs w:val="22"/>
        </w:rPr>
        <w:tab/>
      </w:r>
      <w:r w:rsidRPr="006510E2">
        <w:rPr>
          <w:snapToGrid w:val="0"/>
        </w:rPr>
        <w:t>Test Purpose and Environment</w:t>
      </w:r>
      <w:r>
        <w:tab/>
        <w:t>2238</w:t>
      </w:r>
    </w:p>
    <w:p w:rsidR="00BD03A7" w:rsidRDefault="00BD03A7">
      <w:pPr>
        <w:pStyle w:val="TOC4"/>
        <w:rPr>
          <w:rFonts w:asciiTheme="minorHAnsi" w:eastAsiaTheme="minorEastAsia" w:hAnsiTheme="minorHAnsi" w:cstheme="minorBidi"/>
          <w:sz w:val="22"/>
          <w:szCs w:val="22"/>
        </w:rPr>
      </w:pPr>
      <w:r w:rsidRPr="00BD03A7">
        <w:t>A.8.19.1.2</w:t>
      </w:r>
      <w:r w:rsidRPr="00BD03A7">
        <w:rPr>
          <w:rFonts w:asciiTheme="minorHAnsi" w:eastAsiaTheme="minorEastAsia" w:hAnsiTheme="minorHAnsi" w:cstheme="minorBidi"/>
          <w:sz w:val="22"/>
          <w:szCs w:val="22"/>
        </w:rPr>
        <w:tab/>
      </w:r>
      <w:r w:rsidRPr="006510E2">
        <w:rPr>
          <w:snapToGrid w:val="0"/>
        </w:rPr>
        <w:t>Test Requirements</w:t>
      </w:r>
      <w:r>
        <w:tab/>
        <w:t>2239</w:t>
      </w:r>
    </w:p>
    <w:p w:rsidR="00BD03A7" w:rsidRDefault="00BD03A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2240</w:t>
      </w:r>
    </w:p>
    <w:p w:rsidR="00BD03A7" w:rsidRDefault="00BD03A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2240</w:t>
      </w:r>
    </w:p>
    <w:p w:rsidR="00BD03A7" w:rsidRDefault="00BD03A7">
      <w:pPr>
        <w:pStyle w:val="TOC4"/>
        <w:rPr>
          <w:rFonts w:asciiTheme="minorHAnsi" w:eastAsiaTheme="minorEastAsia" w:hAnsiTheme="minorHAnsi" w:cstheme="minorBidi"/>
          <w:sz w:val="22"/>
          <w:szCs w:val="22"/>
        </w:rPr>
      </w:pPr>
      <w:r w:rsidRPr="00BD03A7">
        <w:t>A.8.20.1.1</w:t>
      </w:r>
      <w:r w:rsidRPr="00BD03A7">
        <w:rPr>
          <w:rFonts w:asciiTheme="minorHAnsi" w:eastAsiaTheme="minorEastAsia" w:hAnsiTheme="minorHAnsi" w:cstheme="minorBidi"/>
          <w:sz w:val="22"/>
          <w:szCs w:val="22"/>
        </w:rPr>
        <w:tab/>
      </w:r>
      <w:r w:rsidRPr="006510E2">
        <w:rPr>
          <w:snapToGrid w:val="0"/>
        </w:rPr>
        <w:t>Test Purpose and Environment</w:t>
      </w:r>
      <w:r>
        <w:tab/>
        <w:t>2240</w:t>
      </w:r>
    </w:p>
    <w:p w:rsidR="00BD03A7" w:rsidRDefault="00BD03A7">
      <w:pPr>
        <w:pStyle w:val="TOC4"/>
        <w:rPr>
          <w:rFonts w:asciiTheme="minorHAnsi" w:eastAsiaTheme="minorEastAsia" w:hAnsiTheme="minorHAnsi" w:cstheme="minorBidi"/>
          <w:sz w:val="22"/>
          <w:szCs w:val="22"/>
        </w:rPr>
      </w:pPr>
      <w:r w:rsidRPr="00BD03A7">
        <w:t>A.8.20.1.2</w:t>
      </w:r>
      <w:r w:rsidRPr="00BD03A7">
        <w:rPr>
          <w:rFonts w:asciiTheme="minorHAnsi" w:eastAsiaTheme="minorEastAsia" w:hAnsiTheme="minorHAnsi" w:cstheme="minorBidi"/>
          <w:sz w:val="22"/>
          <w:szCs w:val="22"/>
        </w:rPr>
        <w:tab/>
      </w:r>
      <w:r w:rsidRPr="006510E2">
        <w:rPr>
          <w:snapToGrid w:val="0"/>
        </w:rPr>
        <w:t>Test Requirements</w:t>
      </w:r>
      <w:r>
        <w:tab/>
        <w:t>2241</w:t>
      </w:r>
    </w:p>
    <w:p w:rsidR="00BD03A7" w:rsidRDefault="00BD03A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2242</w:t>
      </w:r>
    </w:p>
    <w:p w:rsidR="00BD03A7" w:rsidRDefault="00BD03A7">
      <w:pPr>
        <w:pStyle w:val="TOC4"/>
        <w:rPr>
          <w:rFonts w:asciiTheme="minorHAnsi" w:eastAsiaTheme="minorEastAsia" w:hAnsiTheme="minorHAnsi" w:cstheme="minorBidi"/>
          <w:sz w:val="22"/>
          <w:szCs w:val="22"/>
        </w:rPr>
      </w:pPr>
      <w:r w:rsidRPr="00BD03A7">
        <w:t>A.8.20.2.1</w:t>
      </w:r>
      <w:r w:rsidRPr="00BD03A7">
        <w:rPr>
          <w:rFonts w:asciiTheme="minorHAnsi" w:eastAsiaTheme="minorEastAsia" w:hAnsiTheme="minorHAnsi" w:cstheme="minorBidi"/>
          <w:sz w:val="22"/>
          <w:szCs w:val="22"/>
        </w:rPr>
        <w:tab/>
      </w:r>
      <w:r w:rsidRPr="006510E2">
        <w:rPr>
          <w:snapToGrid w:val="0"/>
        </w:rPr>
        <w:t>Test Purpose and Environment</w:t>
      </w:r>
      <w:r>
        <w:tab/>
        <w:t>2242</w:t>
      </w:r>
    </w:p>
    <w:p w:rsidR="00BD03A7" w:rsidRDefault="00BD03A7">
      <w:pPr>
        <w:pStyle w:val="TOC4"/>
        <w:rPr>
          <w:rFonts w:asciiTheme="minorHAnsi" w:eastAsiaTheme="minorEastAsia" w:hAnsiTheme="minorHAnsi" w:cstheme="minorBidi"/>
          <w:sz w:val="22"/>
          <w:szCs w:val="22"/>
        </w:rPr>
      </w:pPr>
      <w:r w:rsidRPr="00BD03A7">
        <w:t>A.8.20.2.2</w:t>
      </w:r>
      <w:r w:rsidRPr="00BD03A7">
        <w:rPr>
          <w:rFonts w:asciiTheme="minorHAnsi" w:eastAsiaTheme="minorEastAsia" w:hAnsiTheme="minorHAnsi" w:cstheme="minorBidi"/>
          <w:sz w:val="22"/>
          <w:szCs w:val="22"/>
        </w:rPr>
        <w:tab/>
      </w:r>
      <w:r w:rsidRPr="006510E2">
        <w:rPr>
          <w:snapToGrid w:val="0"/>
        </w:rPr>
        <w:t>Test Requirements</w:t>
      </w:r>
      <w:r>
        <w:tab/>
        <w:t>2243</w:t>
      </w:r>
    </w:p>
    <w:p w:rsidR="00BD03A7" w:rsidRDefault="00BD03A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2244</w:t>
      </w:r>
    </w:p>
    <w:p w:rsidR="00BD03A7" w:rsidRDefault="00BD03A7">
      <w:pPr>
        <w:pStyle w:val="TOC4"/>
        <w:rPr>
          <w:rFonts w:asciiTheme="minorHAnsi" w:eastAsiaTheme="minorEastAsia" w:hAnsiTheme="minorHAnsi" w:cstheme="minorBidi"/>
          <w:sz w:val="22"/>
          <w:szCs w:val="22"/>
        </w:rPr>
      </w:pPr>
      <w:r w:rsidRPr="00BD03A7">
        <w:t>A.8.20.</w:t>
      </w:r>
      <w:r w:rsidRPr="00BD03A7">
        <w:rPr>
          <w:lang w:eastAsia="zh-CN"/>
        </w:rPr>
        <w:t>2A</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2244</w:t>
      </w:r>
    </w:p>
    <w:p w:rsidR="00BD03A7" w:rsidRDefault="00BD03A7">
      <w:pPr>
        <w:pStyle w:val="TOC4"/>
        <w:rPr>
          <w:rFonts w:asciiTheme="minorHAnsi" w:eastAsiaTheme="minorEastAsia" w:hAnsiTheme="minorHAnsi" w:cstheme="minorBidi"/>
          <w:sz w:val="22"/>
          <w:szCs w:val="22"/>
        </w:rPr>
      </w:pPr>
      <w:r w:rsidRPr="00BD03A7">
        <w:t>A.8.20.2</w:t>
      </w:r>
      <w:r w:rsidRPr="00BD03A7">
        <w:rPr>
          <w:lang w:eastAsia="zh-CN"/>
        </w:rPr>
        <w:t>A</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2244</w:t>
      </w:r>
    </w:p>
    <w:p w:rsidR="00BD03A7" w:rsidRDefault="00BD03A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2244</w:t>
      </w:r>
    </w:p>
    <w:p w:rsidR="00BD03A7" w:rsidRDefault="00BD03A7">
      <w:pPr>
        <w:pStyle w:val="TOC4"/>
        <w:rPr>
          <w:rFonts w:asciiTheme="minorHAnsi" w:eastAsiaTheme="minorEastAsia" w:hAnsiTheme="minorHAnsi" w:cstheme="minorBidi"/>
          <w:sz w:val="22"/>
          <w:szCs w:val="22"/>
        </w:rPr>
      </w:pPr>
      <w:r w:rsidRPr="00BD03A7">
        <w:t>A.8.20.</w:t>
      </w:r>
      <w:r w:rsidRPr="00BD03A7">
        <w:rPr>
          <w:lang w:eastAsia="zh-CN"/>
        </w:rPr>
        <w:t>2B</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2244</w:t>
      </w:r>
    </w:p>
    <w:p w:rsidR="00BD03A7" w:rsidRDefault="00BD03A7">
      <w:pPr>
        <w:pStyle w:val="TOC4"/>
        <w:rPr>
          <w:rFonts w:asciiTheme="minorHAnsi" w:eastAsiaTheme="minorEastAsia" w:hAnsiTheme="minorHAnsi" w:cstheme="minorBidi"/>
          <w:sz w:val="22"/>
          <w:szCs w:val="22"/>
        </w:rPr>
      </w:pPr>
      <w:r w:rsidRPr="00BD03A7">
        <w:t>A.8.20.2</w:t>
      </w:r>
      <w:r w:rsidRPr="00BD03A7">
        <w:rPr>
          <w:lang w:eastAsia="zh-CN"/>
        </w:rPr>
        <w:t>B</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2247</w:t>
      </w:r>
    </w:p>
    <w:p w:rsidR="00BD03A7" w:rsidRDefault="00BD03A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2247</w:t>
      </w:r>
    </w:p>
    <w:p w:rsidR="00BD03A7" w:rsidRDefault="00BD03A7">
      <w:pPr>
        <w:pStyle w:val="TOC4"/>
        <w:rPr>
          <w:rFonts w:asciiTheme="minorHAnsi" w:eastAsiaTheme="minorEastAsia" w:hAnsiTheme="minorHAnsi" w:cstheme="minorBidi"/>
          <w:sz w:val="22"/>
          <w:szCs w:val="22"/>
        </w:rPr>
      </w:pPr>
      <w:r w:rsidRPr="00BD03A7">
        <w:t>A.8.20.3.1</w:t>
      </w:r>
      <w:r w:rsidRPr="00BD03A7">
        <w:rPr>
          <w:rFonts w:asciiTheme="minorHAnsi" w:eastAsiaTheme="minorEastAsia" w:hAnsiTheme="minorHAnsi" w:cstheme="minorBidi"/>
          <w:sz w:val="22"/>
          <w:szCs w:val="22"/>
        </w:rPr>
        <w:tab/>
      </w:r>
      <w:r w:rsidRPr="006510E2">
        <w:rPr>
          <w:snapToGrid w:val="0"/>
        </w:rPr>
        <w:t>Test Purpose and Environment</w:t>
      </w:r>
      <w:r>
        <w:tab/>
        <w:t>2247</w:t>
      </w:r>
    </w:p>
    <w:p w:rsidR="00BD03A7" w:rsidRDefault="00BD03A7">
      <w:pPr>
        <w:pStyle w:val="TOC4"/>
        <w:rPr>
          <w:rFonts w:asciiTheme="minorHAnsi" w:eastAsiaTheme="minorEastAsia" w:hAnsiTheme="minorHAnsi" w:cstheme="minorBidi"/>
          <w:sz w:val="22"/>
          <w:szCs w:val="22"/>
        </w:rPr>
      </w:pPr>
      <w:r w:rsidRPr="00BD03A7">
        <w:t>A.8.20.3.2</w:t>
      </w:r>
      <w:r w:rsidRPr="00BD03A7">
        <w:rPr>
          <w:rFonts w:asciiTheme="minorHAnsi" w:eastAsiaTheme="minorEastAsia" w:hAnsiTheme="minorHAnsi" w:cstheme="minorBidi"/>
          <w:sz w:val="22"/>
          <w:szCs w:val="22"/>
        </w:rPr>
        <w:tab/>
      </w:r>
      <w:r w:rsidRPr="006510E2">
        <w:rPr>
          <w:snapToGrid w:val="0"/>
        </w:rPr>
        <w:t>Test Requirements</w:t>
      </w:r>
      <w:r>
        <w:tab/>
        <w:t>2249</w:t>
      </w:r>
    </w:p>
    <w:p w:rsidR="00BD03A7" w:rsidRDefault="00BD03A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2249</w:t>
      </w:r>
    </w:p>
    <w:p w:rsidR="00BD03A7" w:rsidRDefault="00BD03A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2249</w:t>
      </w:r>
    </w:p>
    <w:p w:rsidR="00BD03A7" w:rsidRDefault="00BD03A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2249</w:t>
      </w:r>
    </w:p>
    <w:p w:rsidR="00BD03A7" w:rsidRDefault="00BD03A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2251</w:t>
      </w:r>
    </w:p>
    <w:p w:rsidR="00BD03A7" w:rsidRDefault="00BD03A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2251</w:t>
      </w:r>
    </w:p>
    <w:p w:rsidR="00BD03A7" w:rsidRDefault="00BD03A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2251</w:t>
      </w:r>
    </w:p>
    <w:p w:rsidR="00BD03A7" w:rsidRDefault="00BD03A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2251</w:t>
      </w:r>
    </w:p>
    <w:p w:rsidR="00BD03A7" w:rsidRDefault="00BD03A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2251</w:t>
      </w:r>
    </w:p>
    <w:p w:rsidR="00BD03A7" w:rsidRDefault="00BD03A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2251</w:t>
      </w:r>
    </w:p>
    <w:p w:rsidR="00BD03A7" w:rsidRDefault="00BD03A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2251</w:t>
      </w:r>
    </w:p>
    <w:p w:rsidR="00BD03A7" w:rsidRDefault="00BD03A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2252</w:t>
      </w:r>
    </w:p>
    <w:p w:rsidR="00BD03A7" w:rsidRDefault="00BD03A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2252</w:t>
      </w:r>
    </w:p>
    <w:p w:rsidR="00BD03A7" w:rsidRDefault="00BD03A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2252</w:t>
      </w:r>
    </w:p>
    <w:p w:rsidR="00BD03A7" w:rsidRDefault="00BD03A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2254</w:t>
      </w:r>
    </w:p>
    <w:p w:rsidR="00BD03A7" w:rsidRDefault="00BD03A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2254</w:t>
      </w:r>
    </w:p>
    <w:p w:rsidR="00BD03A7" w:rsidRDefault="00BD03A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2254</w:t>
      </w:r>
    </w:p>
    <w:p w:rsidR="00BD03A7" w:rsidRDefault="00BD03A7">
      <w:pPr>
        <w:pStyle w:val="TOC4"/>
        <w:rPr>
          <w:rFonts w:asciiTheme="minorHAnsi" w:eastAsiaTheme="minorEastAsia" w:hAnsiTheme="minorHAnsi" w:cstheme="minorBidi"/>
          <w:sz w:val="22"/>
          <w:szCs w:val="22"/>
        </w:rPr>
      </w:pPr>
      <w:r w:rsidRPr="00BD03A7">
        <w:t>A.8.21.1</w:t>
      </w:r>
      <w:r w:rsidRPr="00BD03A7">
        <w:rPr>
          <w:rFonts w:asciiTheme="minorHAnsi" w:eastAsiaTheme="minorEastAsia" w:hAnsiTheme="minorHAnsi"/>
          <w:sz w:val="22"/>
          <w:szCs w:val="22"/>
        </w:rPr>
        <w:tab/>
      </w:r>
      <w:r w:rsidRPr="006510E2">
        <w:rPr>
          <w:rFonts w:cs="v4.2.0"/>
        </w:rPr>
        <w:t>Test Purpose and Environment</w:t>
      </w:r>
      <w:r>
        <w:tab/>
        <w:t>2254</w:t>
      </w:r>
    </w:p>
    <w:p w:rsidR="00BD03A7" w:rsidRDefault="00BD03A7">
      <w:pPr>
        <w:pStyle w:val="TOC3"/>
        <w:rPr>
          <w:rFonts w:asciiTheme="minorHAnsi" w:eastAsiaTheme="minorEastAsia" w:hAnsiTheme="minorHAnsi" w:cstheme="minorBidi"/>
          <w:sz w:val="22"/>
          <w:szCs w:val="22"/>
        </w:rPr>
      </w:pPr>
      <w:r>
        <w:t>A.8.21.2 Test Requirements</w:t>
      </w:r>
      <w:r>
        <w:tab/>
        <w:t>2258</w:t>
      </w:r>
    </w:p>
    <w:p w:rsidR="00BD03A7" w:rsidRDefault="00BD03A7">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2258</w:t>
      </w:r>
    </w:p>
    <w:p w:rsidR="00BD03A7" w:rsidRDefault="00BD03A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2258</w:t>
      </w:r>
    </w:p>
    <w:p w:rsidR="00BD03A7" w:rsidRDefault="00BD03A7">
      <w:pPr>
        <w:pStyle w:val="TOC4"/>
        <w:rPr>
          <w:rFonts w:asciiTheme="minorHAnsi" w:eastAsiaTheme="minorEastAsia" w:hAnsiTheme="minorHAnsi" w:cstheme="minorBidi"/>
          <w:sz w:val="22"/>
          <w:szCs w:val="22"/>
        </w:rPr>
      </w:pPr>
      <w:r w:rsidRPr="00BD03A7">
        <w:t>A.8.22.1.</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2258</w:t>
      </w:r>
    </w:p>
    <w:p w:rsidR="00BD03A7" w:rsidRDefault="00BD03A7">
      <w:pPr>
        <w:pStyle w:val="TOC4"/>
        <w:rPr>
          <w:rFonts w:asciiTheme="minorHAnsi" w:eastAsiaTheme="minorEastAsia" w:hAnsiTheme="minorHAnsi" w:cstheme="minorBidi"/>
          <w:sz w:val="22"/>
          <w:szCs w:val="22"/>
        </w:rPr>
      </w:pPr>
      <w:r w:rsidRPr="00BD03A7">
        <w:t>A.8.22.1.2</w:t>
      </w:r>
      <w:r w:rsidRPr="00BD03A7">
        <w:rPr>
          <w:rFonts w:asciiTheme="minorHAnsi" w:eastAsiaTheme="minorEastAsia" w:hAnsiTheme="minorHAnsi" w:cstheme="minorBidi"/>
          <w:sz w:val="22"/>
          <w:szCs w:val="22"/>
        </w:rPr>
        <w:tab/>
      </w:r>
      <w:r w:rsidRPr="006510E2">
        <w:rPr>
          <w:snapToGrid w:val="0"/>
        </w:rPr>
        <w:t>Test Requirements</w:t>
      </w:r>
      <w:r>
        <w:tab/>
        <w:t>2261</w:t>
      </w:r>
    </w:p>
    <w:p w:rsidR="00BD03A7" w:rsidRDefault="00BD03A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2261</w:t>
      </w:r>
    </w:p>
    <w:p w:rsidR="00BD03A7" w:rsidRDefault="00BD03A7">
      <w:pPr>
        <w:pStyle w:val="TOC4"/>
        <w:rPr>
          <w:rFonts w:asciiTheme="minorHAnsi" w:eastAsiaTheme="minorEastAsia" w:hAnsiTheme="minorHAnsi" w:cstheme="minorBidi"/>
          <w:sz w:val="22"/>
          <w:szCs w:val="22"/>
        </w:rPr>
      </w:pPr>
      <w:r w:rsidRPr="00BD03A7">
        <w:t>A.8.22.2.</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2261</w:t>
      </w:r>
    </w:p>
    <w:p w:rsidR="00BD03A7" w:rsidRDefault="00BD03A7">
      <w:pPr>
        <w:pStyle w:val="TOC4"/>
        <w:rPr>
          <w:rFonts w:asciiTheme="minorHAnsi" w:eastAsiaTheme="minorEastAsia" w:hAnsiTheme="minorHAnsi" w:cstheme="minorBidi"/>
          <w:sz w:val="22"/>
          <w:szCs w:val="22"/>
        </w:rPr>
      </w:pPr>
      <w:r w:rsidRPr="00BD03A7">
        <w:t>A.8.22.2.2</w:t>
      </w:r>
      <w:r w:rsidRPr="00BD03A7">
        <w:rPr>
          <w:rFonts w:asciiTheme="minorHAnsi" w:eastAsiaTheme="minorEastAsia" w:hAnsiTheme="minorHAnsi" w:cstheme="minorBidi"/>
          <w:sz w:val="22"/>
          <w:szCs w:val="22"/>
        </w:rPr>
        <w:tab/>
      </w:r>
      <w:r w:rsidRPr="006510E2">
        <w:rPr>
          <w:snapToGrid w:val="0"/>
        </w:rPr>
        <w:t>Test Requirements</w:t>
      </w:r>
      <w:r>
        <w:tab/>
        <w:t>2264</w:t>
      </w:r>
    </w:p>
    <w:p w:rsidR="00BD03A7" w:rsidRDefault="00BD03A7">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2264</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3</w:t>
      </w:r>
      <w:r w:rsidRPr="00BD03A7">
        <w:t>.</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2264</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3</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2267</w:t>
      </w:r>
    </w:p>
    <w:p w:rsidR="00BD03A7" w:rsidRDefault="00BD03A7">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2267</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4</w:t>
      </w:r>
      <w:r w:rsidRPr="00BD03A7">
        <w:t>.</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2267</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4</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2270</w:t>
      </w:r>
    </w:p>
    <w:p w:rsidR="00BD03A7" w:rsidRDefault="00BD03A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6510E2">
        <w:rPr>
          <w:rFonts w:cs="v4.2.0"/>
        </w:rPr>
        <w:t>in DRX based on</w:t>
      </w:r>
      <w:r>
        <w:t xml:space="preserve"> CSI-RS based discovery signal</w:t>
      </w:r>
      <w:r>
        <w:tab/>
        <w:t>2270</w:t>
      </w:r>
    </w:p>
    <w:p w:rsidR="00BD03A7" w:rsidRDefault="00BD03A7">
      <w:pPr>
        <w:pStyle w:val="TOC4"/>
        <w:rPr>
          <w:rFonts w:asciiTheme="minorHAnsi" w:eastAsiaTheme="minorEastAsia" w:hAnsiTheme="minorHAnsi" w:cstheme="minorBidi"/>
          <w:sz w:val="22"/>
          <w:szCs w:val="22"/>
        </w:rPr>
      </w:pPr>
      <w:r w:rsidRPr="00BD03A7">
        <w:t>A.8.22.5.1</w:t>
      </w:r>
      <w:r w:rsidRPr="00BD03A7">
        <w:rPr>
          <w:rFonts w:asciiTheme="minorHAnsi" w:eastAsiaTheme="minorEastAsia" w:hAnsiTheme="minorHAnsi" w:cstheme="minorBidi"/>
          <w:sz w:val="22"/>
          <w:szCs w:val="22"/>
        </w:rPr>
        <w:tab/>
      </w:r>
      <w:r w:rsidRPr="006510E2">
        <w:rPr>
          <w:snapToGrid w:val="0"/>
        </w:rPr>
        <w:t>Test Purpose and Environment</w:t>
      </w:r>
      <w:r>
        <w:tab/>
        <w:t>2270</w:t>
      </w:r>
    </w:p>
    <w:p w:rsidR="00BD03A7" w:rsidRDefault="00BD03A7">
      <w:pPr>
        <w:pStyle w:val="TOC4"/>
        <w:rPr>
          <w:rFonts w:asciiTheme="minorHAnsi" w:eastAsiaTheme="minorEastAsia" w:hAnsiTheme="minorHAnsi" w:cstheme="minorBidi"/>
          <w:sz w:val="22"/>
          <w:szCs w:val="22"/>
        </w:rPr>
      </w:pPr>
      <w:r w:rsidRPr="00BD03A7">
        <w:t>A.8.22.5.2</w:t>
      </w:r>
      <w:r w:rsidRPr="00BD03A7">
        <w:rPr>
          <w:rFonts w:asciiTheme="minorHAnsi" w:eastAsiaTheme="minorEastAsia" w:hAnsiTheme="minorHAnsi" w:cstheme="minorBidi"/>
          <w:sz w:val="22"/>
          <w:szCs w:val="22"/>
        </w:rPr>
        <w:tab/>
      </w:r>
      <w:r w:rsidRPr="006510E2">
        <w:rPr>
          <w:snapToGrid w:val="0"/>
        </w:rPr>
        <w:t>Test Requirements</w:t>
      </w:r>
      <w:r>
        <w:tab/>
        <w:t>2274</w:t>
      </w:r>
    </w:p>
    <w:p w:rsidR="00BD03A7" w:rsidRDefault="00BD03A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6510E2">
        <w:rPr>
          <w:rFonts w:cs="v4.2.0"/>
        </w:rPr>
        <w:t>in DRX based on</w:t>
      </w:r>
      <w:r>
        <w:t xml:space="preserve"> CSI-RS based discovery signal</w:t>
      </w:r>
      <w:r>
        <w:tab/>
        <w:t>2274</w:t>
      </w:r>
    </w:p>
    <w:p w:rsidR="00BD03A7" w:rsidRDefault="00BD03A7">
      <w:pPr>
        <w:pStyle w:val="TOC4"/>
        <w:rPr>
          <w:rFonts w:asciiTheme="minorHAnsi" w:eastAsiaTheme="minorEastAsia" w:hAnsiTheme="minorHAnsi" w:cstheme="minorBidi"/>
          <w:sz w:val="22"/>
          <w:szCs w:val="22"/>
        </w:rPr>
      </w:pPr>
      <w:r w:rsidRPr="00BD03A7">
        <w:t>A.8.22.6.1</w:t>
      </w:r>
      <w:r w:rsidRPr="00BD03A7">
        <w:rPr>
          <w:rFonts w:asciiTheme="minorHAnsi" w:eastAsiaTheme="minorEastAsia" w:hAnsiTheme="minorHAnsi" w:cstheme="minorBidi"/>
          <w:sz w:val="22"/>
          <w:szCs w:val="22"/>
        </w:rPr>
        <w:tab/>
      </w:r>
      <w:r w:rsidRPr="006510E2">
        <w:rPr>
          <w:snapToGrid w:val="0"/>
        </w:rPr>
        <w:t>Test Purpose and Environment</w:t>
      </w:r>
      <w:r>
        <w:tab/>
        <w:t>2274</w:t>
      </w:r>
    </w:p>
    <w:p w:rsidR="00BD03A7" w:rsidRDefault="00BD03A7">
      <w:pPr>
        <w:pStyle w:val="TOC4"/>
        <w:rPr>
          <w:rFonts w:asciiTheme="minorHAnsi" w:eastAsiaTheme="minorEastAsia" w:hAnsiTheme="minorHAnsi" w:cstheme="minorBidi"/>
          <w:sz w:val="22"/>
          <w:szCs w:val="22"/>
        </w:rPr>
      </w:pPr>
      <w:r w:rsidRPr="00BD03A7">
        <w:t>A.8.22.6.2</w:t>
      </w:r>
      <w:r w:rsidRPr="00BD03A7">
        <w:rPr>
          <w:rFonts w:asciiTheme="minorHAnsi" w:eastAsiaTheme="minorEastAsia" w:hAnsiTheme="minorHAnsi"/>
          <w:sz w:val="22"/>
          <w:szCs w:val="22"/>
        </w:rPr>
        <w:tab/>
      </w:r>
      <w:r w:rsidRPr="006510E2">
        <w:rPr>
          <w:rFonts w:cs="v4.2.0"/>
          <w:snapToGrid w:val="0"/>
        </w:rPr>
        <w:t>Test Requirements</w:t>
      </w:r>
      <w:r>
        <w:tab/>
        <w:t>2278</w:t>
      </w:r>
    </w:p>
    <w:p w:rsidR="00BD03A7" w:rsidRDefault="00BD03A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6510E2">
        <w:rPr>
          <w:bCs/>
        </w:rPr>
        <w:t xml:space="preserve"> CSI-RS based discovery signal</w:t>
      </w:r>
      <w:r>
        <w:tab/>
        <w:t>2278</w:t>
      </w:r>
    </w:p>
    <w:p w:rsidR="00BD03A7" w:rsidRDefault="00BD03A7">
      <w:pPr>
        <w:pStyle w:val="TOC4"/>
        <w:rPr>
          <w:rFonts w:asciiTheme="minorHAnsi" w:eastAsiaTheme="minorEastAsia" w:hAnsiTheme="minorHAnsi" w:cstheme="minorBidi"/>
          <w:sz w:val="22"/>
          <w:szCs w:val="22"/>
        </w:rPr>
      </w:pPr>
      <w:r w:rsidRPr="00BD03A7">
        <w:t>A.8.22.7.1</w:t>
      </w:r>
      <w:r w:rsidRPr="00BD03A7">
        <w:rPr>
          <w:rFonts w:asciiTheme="minorHAnsi" w:eastAsiaTheme="minorEastAsia" w:hAnsiTheme="minorHAnsi" w:cstheme="minorBidi"/>
          <w:sz w:val="22"/>
          <w:szCs w:val="22"/>
        </w:rPr>
        <w:tab/>
      </w:r>
      <w:r w:rsidRPr="006510E2">
        <w:rPr>
          <w:snapToGrid w:val="0"/>
        </w:rPr>
        <w:t>Test Purpose and Environment</w:t>
      </w:r>
      <w:r>
        <w:tab/>
        <w:t>2278</w:t>
      </w:r>
    </w:p>
    <w:p w:rsidR="00BD03A7" w:rsidRDefault="00BD03A7">
      <w:pPr>
        <w:pStyle w:val="TOC4"/>
        <w:rPr>
          <w:rFonts w:asciiTheme="minorHAnsi" w:eastAsiaTheme="minorEastAsia" w:hAnsiTheme="minorHAnsi" w:cstheme="minorBidi"/>
          <w:sz w:val="22"/>
          <w:szCs w:val="22"/>
        </w:rPr>
      </w:pPr>
      <w:r w:rsidRPr="00BD03A7">
        <w:t>A.8.22.7.2</w:t>
      </w:r>
      <w:r w:rsidRPr="00BD03A7">
        <w:rPr>
          <w:rFonts w:asciiTheme="minorHAnsi" w:eastAsiaTheme="minorEastAsia" w:hAnsiTheme="minorHAnsi" w:cstheme="minorBidi"/>
          <w:sz w:val="22"/>
          <w:szCs w:val="22"/>
        </w:rPr>
        <w:tab/>
      </w:r>
      <w:r w:rsidRPr="006510E2">
        <w:rPr>
          <w:snapToGrid w:val="0"/>
        </w:rPr>
        <w:t>Test Requirements</w:t>
      </w:r>
      <w:r>
        <w:tab/>
        <w:t>2282</w:t>
      </w:r>
    </w:p>
    <w:p w:rsidR="00BD03A7" w:rsidRDefault="00BD03A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6510E2">
        <w:rPr>
          <w:bCs/>
        </w:rPr>
        <w:t>E-UTRAN TDD-TDD inter-frequency event triggered reporting under fading propagation condition in DRX based on CSI-RS based discovery signal</w:t>
      </w:r>
      <w:r>
        <w:tab/>
        <w:t>2282</w:t>
      </w:r>
    </w:p>
    <w:p w:rsidR="00BD03A7" w:rsidRDefault="00BD03A7">
      <w:pPr>
        <w:pStyle w:val="TOC4"/>
        <w:rPr>
          <w:rFonts w:asciiTheme="minorHAnsi" w:eastAsiaTheme="minorEastAsia" w:hAnsiTheme="minorHAnsi" w:cstheme="minorBidi"/>
          <w:sz w:val="22"/>
          <w:szCs w:val="22"/>
        </w:rPr>
      </w:pPr>
      <w:r w:rsidRPr="00BD03A7">
        <w:t>A.8.22.8.1</w:t>
      </w:r>
      <w:r w:rsidRPr="00BD03A7">
        <w:rPr>
          <w:rFonts w:asciiTheme="minorHAnsi" w:eastAsiaTheme="minorEastAsia" w:hAnsiTheme="minorHAnsi"/>
          <w:sz w:val="22"/>
          <w:szCs w:val="22"/>
        </w:rPr>
        <w:tab/>
      </w:r>
      <w:r w:rsidRPr="006510E2">
        <w:rPr>
          <w:rFonts w:cs="v4.2.0"/>
          <w:snapToGrid w:val="0"/>
        </w:rPr>
        <w:t>Test Purpose and Environment</w:t>
      </w:r>
      <w:r>
        <w:tab/>
        <w:t>2282</w:t>
      </w:r>
    </w:p>
    <w:p w:rsidR="00BD03A7" w:rsidRDefault="00BD03A7">
      <w:pPr>
        <w:pStyle w:val="TOC4"/>
        <w:rPr>
          <w:rFonts w:asciiTheme="minorHAnsi" w:eastAsiaTheme="minorEastAsia" w:hAnsiTheme="minorHAnsi" w:cstheme="minorBidi"/>
          <w:sz w:val="22"/>
          <w:szCs w:val="22"/>
        </w:rPr>
      </w:pPr>
      <w:r w:rsidRPr="00BD03A7">
        <w:t>A.8.22.8.2</w:t>
      </w:r>
      <w:r w:rsidRPr="00BD03A7">
        <w:rPr>
          <w:rFonts w:asciiTheme="minorHAnsi" w:eastAsiaTheme="minorEastAsia" w:hAnsiTheme="minorHAnsi" w:cstheme="minorBidi"/>
          <w:sz w:val="22"/>
          <w:szCs w:val="22"/>
        </w:rPr>
        <w:tab/>
      </w:r>
      <w:r w:rsidRPr="006510E2">
        <w:rPr>
          <w:snapToGrid w:val="0"/>
        </w:rPr>
        <w:t>Test Requirements</w:t>
      </w:r>
      <w:r>
        <w:tab/>
        <w:t>2286</w:t>
      </w:r>
    </w:p>
    <w:p w:rsidR="00BD03A7" w:rsidRDefault="00BD03A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2286</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2286</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2288</w:t>
      </w:r>
    </w:p>
    <w:p w:rsidR="00BD03A7" w:rsidRDefault="00BD03A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2289</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2289</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2291</w:t>
      </w:r>
    </w:p>
    <w:p w:rsidR="00BD03A7" w:rsidRDefault="00BD03A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6510E2">
        <w:rPr>
          <w:bCs/>
        </w:rPr>
        <w:t>E-UTRAN FDD event triggered reporting under deactivated SCell in non-DRX based on CSI-RS based discovery signal</w:t>
      </w:r>
      <w:r>
        <w:tab/>
        <w:t>2292</w:t>
      </w:r>
    </w:p>
    <w:p w:rsidR="00BD03A7" w:rsidRDefault="00BD03A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BD03A7" w:rsidRDefault="00BD03A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2295</w:t>
      </w:r>
    </w:p>
    <w:p w:rsidR="00BD03A7" w:rsidRDefault="00BD03A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6510E2">
        <w:rPr>
          <w:bCs/>
        </w:rPr>
        <w:t>E-UTRAN TDD event triggered reporting under deactivated SCell in non-DRX based on CSI-RS based discovery signal</w:t>
      </w:r>
      <w:r>
        <w:tab/>
        <w:t>2295</w:t>
      </w:r>
    </w:p>
    <w:p w:rsidR="00BD03A7" w:rsidRDefault="00BD03A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BD03A7" w:rsidRDefault="00BD03A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2299</w:t>
      </w:r>
    </w:p>
    <w:p w:rsidR="00BD03A7" w:rsidRDefault="00BD03A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2299</w:t>
      </w:r>
    </w:p>
    <w:p w:rsidR="00BD03A7" w:rsidRDefault="00BD03A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2299</w:t>
      </w:r>
    </w:p>
    <w:p w:rsidR="00BD03A7" w:rsidRDefault="00BD03A7">
      <w:pPr>
        <w:pStyle w:val="TOC4"/>
        <w:rPr>
          <w:rFonts w:asciiTheme="minorHAnsi" w:eastAsiaTheme="minorEastAsia" w:hAnsiTheme="minorHAnsi" w:cstheme="minorBidi"/>
          <w:sz w:val="22"/>
          <w:szCs w:val="22"/>
        </w:rPr>
      </w:pPr>
      <w:r w:rsidRPr="00BD03A7">
        <w:t>A.8.23.1.1</w:t>
      </w:r>
      <w:r w:rsidRPr="00BD03A7">
        <w:rPr>
          <w:rFonts w:asciiTheme="minorHAnsi" w:eastAsiaTheme="minorEastAsia" w:hAnsiTheme="minorHAnsi" w:cstheme="minorBidi"/>
          <w:sz w:val="22"/>
          <w:szCs w:val="22"/>
        </w:rPr>
        <w:tab/>
      </w:r>
      <w:r w:rsidRPr="006510E2">
        <w:rPr>
          <w:snapToGrid w:val="0"/>
        </w:rPr>
        <w:t>Test Purpose and Environment</w:t>
      </w:r>
      <w:r>
        <w:tab/>
        <w:t>2299</w:t>
      </w:r>
    </w:p>
    <w:p w:rsidR="00BD03A7" w:rsidRDefault="00BD03A7">
      <w:pPr>
        <w:pStyle w:val="TOC4"/>
        <w:rPr>
          <w:rFonts w:asciiTheme="minorHAnsi" w:eastAsiaTheme="minorEastAsia" w:hAnsiTheme="minorHAnsi" w:cstheme="minorBidi"/>
          <w:sz w:val="22"/>
          <w:szCs w:val="22"/>
        </w:rPr>
      </w:pPr>
      <w:r w:rsidRPr="00BD03A7">
        <w:t>A.8.23.1.2</w:t>
      </w:r>
      <w:r w:rsidRPr="00BD03A7">
        <w:rPr>
          <w:rFonts w:asciiTheme="minorHAnsi" w:eastAsiaTheme="minorEastAsia" w:hAnsiTheme="minorHAnsi" w:cstheme="minorBidi"/>
          <w:sz w:val="22"/>
          <w:szCs w:val="22"/>
        </w:rPr>
        <w:tab/>
      </w:r>
      <w:r w:rsidRPr="006510E2">
        <w:rPr>
          <w:snapToGrid w:val="0"/>
        </w:rPr>
        <w:t>Test Requirements</w:t>
      </w:r>
      <w:r>
        <w:tab/>
        <w:t>2302</w:t>
      </w:r>
    </w:p>
    <w:p w:rsidR="00BD03A7" w:rsidRDefault="00BD03A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2302</w:t>
      </w:r>
    </w:p>
    <w:p w:rsidR="00BD03A7" w:rsidRDefault="00BD03A7">
      <w:pPr>
        <w:pStyle w:val="TOC4"/>
        <w:rPr>
          <w:rFonts w:asciiTheme="minorHAnsi" w:eastAsiaTheme="minorEastAsia" w:hAnsiTheme="minorHAnsi" w:cstheme="minorBidi"/>
          <w:sz w:val="22"/>
          <w:szCs w:val="22"/>
        </w:rPr>
      </w:pPr>
      <w:r w:rsidRPr="00BD03A7">
        <w:t>A.8.23.2.1</w:t>
      </w:r>
      <w:r w:rsidRPr="00BD03A7">
        <w:rPr>
          <w:rFonts w:asciiTheme="minorHAnsi" w:eastAsiaTheme="minorEastAsia" w:hAnsiTheme="minorHAnsi" w:cstheme="minorBidi"/>
          <w:sz w:val="22"/>
          <w:szCs w:val="22"/>
        </w:rPr>
        <w:tab/>
      </w:r>
      <w:r w:rsidRPr="006510E2">
        <w:rPr>
          <w:snapToGrid w:val="0"/>
        </w:rPr>
        <w:t>Test Purpose and Environment</w:t>
      </w:r>
      <w:r>
        <w:tab/>
        <w:t>2302</w:t>
      </w:r>
    </w:p>
    <w:p w:rsidR="00BD03A7" w:rsidRDefault="00BD03A7">
      <w:pPr>
        <w:pStyle w:val="TOC4"/>
        <w:rPr>
          <w:rFonts w:asciiTheme="minorHAnsi" w:eastAsiaTheme="minorEastAsia" w:hAnsiTheme="minorHAnsi" w:cstheme="minorBidi"/>
          <w:sz w:val="22"/>
          <w:szCs w:val="22"/>
        </w:rPr>
      </w:pPr>
      <w:r w:rsidRPr="00BD03A7">
        <w:t>A.8.23.2.2</w:t>
      </w:r>
      <w:r w:rsidRPr="00BD03A7">
        <w:rPr>
          <w:rFonts w:asciiTheme="minorHAnsi" w:eastAsiaTheme="minorEastAsia" w:hAnsiTheme="minorHAnsi" w:cstheme="minorBidi"/>
          <w:sz w:val="22"/>
          <w:szCs w:val="22"/>
        </w:rPr>
        <w:tab/>
      </w:r>
      <w:r w:rsidRPr="006510E2">
        <w:rPr>
          <w:snapToGrid w:val="0"/>
        </w:rPr>
        <w:t>Test Requirements</w:t>
      </w:r>
      <w:r>
        <w:tab/>
        <w:t>2305</w:t>
      </w:r>
    </w:p>
    <w:p w:rsidR="00BD03A7" w:rsidRDefault="00BD03A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2305</w:t>
      </w:r>
    </w:p>
    <w:p w:rsidR="00BD03A7" w:rsidRDefault="00BD03A7">
      <w:pPr>
        <w:pStyle w:val="TOC4"/>
        <w:rPr>
          <w:rFonts w:asciiTheme="minorHAnsi" w:eastAsiaTheme="minorEastAsia" w:hAnsiTheme="minorHAnsi" w:cstheme="minorBidi"/>
          <w:sz w:val="22"/>
          <w:szCs w:val="22"/>
        </w:rPr>
      </w:pPr>
      <w:r w:rsidRPr="00BD03A7">
        <w:t>A.8.23.3.1</w:t>
      </w:r>
      <w:r w:rsidRPr="00BD03A7">
        <w:rPr>
          <w:rFonts w:asciiTheme="minorHAnsi" w:eastAsiaTheme="minorEastAsia" w:hAnsiTheme="minorHAnsi" w:cstheme="minorBidi"/>
          <w:sz w:val="22"/>
          <w:szCs w:val="22"/>
        </w:rPr>
        <w:tab/>
      </w:r>
      <w:r w:rsidRPr="006510E2">
        <w:rPr>
          <w:snapToGrid w:val="0"/>
        </w:rPr>
        <w:t>Test Purpose and Environment</w:t>
      </w:r>
      <w:r>
        <w:tab/>
        <w:t>2305</w:t>
      </w:r>
    </w:p>
    <w:p w:rsidR="00BD03A7" w:rsidRDefault="00BD03A7">
      <w:pPr>
        <w:pStyle w:val="TOC4"/>
        <w:rPr>
          <w:rFonts w:asciiTheme="minorHAnsi" w:eastAsiaTheme="minorEastAsia" w:hAnsiTheme="minorHAnsi" w:cstheme="minorBidi"/>
          <w:sz w:val="22"/>
          <w:szCs w:val="22"/>
        </w:rPr>
      </w:pPr>
      <w:r w:rsidRPr="00BD03A7">
        <w:t>A.8.23.3.2</w:t>
      </w:r>
      <w:r w:rsidRPr="00BD03A7">
        <w:rPr>
          <w:rFonts w:asciiTheme="minorHAnsi" w:eastAsiaTheme="minorEastAsia" w:hAnsiTheme="minorHAnsi" w:cstheme="minorBidi"/>
          <w:sz w:val="22"/>
          <w:szCs w:val="22"/>
        </w:rPr>
        <w:tab/>
      </w:r>
      <w:r w:rsidRPr="006510E2">
        <w:rPr>
          <w:snapToGrid w:val="0"/>
        </w:rPr>
        <w:t>Test Requirements</w:t>
      </w:r>
      <w:r>
        <w:tab/>
        <w:t>2308</w:t>
      </w:r>
    </w:p>
    <w:p w:rsidR="00BD03A7" w:rsidRDefault="00BD03A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2308</w:t>
      </w:r>
    </w:p>
    <w:p w:rsidR="00BD03A7" w:rsidRDefault="00BD03A7">
      <w:pPr>
        <w:pStyle w:val="TOC4"/>
        <w:rPr>
          <w:rFonts w:asciiTheme="minorHAnsi" w:eastAsiaTheme="minorEastAsia" w:hAnsiTheme="minorHAnsi" w:cstheme="minorBidi"/>
          <w:sz w:val="22"/>
          <w:szCs w:val="22"/>
        </w:rPr>
      </w:pPr>
      <w:r w:rsidRPr="00BD03A7">
        <w:t>A.8.23.4.1</w:t>
      </w:r>
      <w:r w:rsidRPr="00BD03A7">
        <w:rPr>
          <w:rFonts w:asciiTheme="minorHAnsi" w:eastAsiaTheme="minorEastAsia" w:hAnsiTheme="minorHAnsi" w:cstheme="minorBidi"/>
          <w:sz w:val="22"/>
          <w:szCs w:val="22"/>
        </w:rPr>
        <w:tab/>
      </w:r>
      <w:r w:rsidRPr="006510E2">
        <w:rPr>
          <w:snapToGrid w:val="0"/>
        </w:rPr>
        <w:t>Test Purpose and Environment</w:t>
      </w:r>
      <w:r>
        <w:tab/>
        <w:t>2308</w:t>
      </w:r>
    </w:p>
    <w:p w:rsidR="00BD03A7" w:rsidRDefault="00BD03A7">
      <w:pPr>
        <w:pStyle w:val="TOC4"/>
        <w:rPr>
          <w:rFonts w:asciiTheme="minorHAnsi" w:eastAsiaTheme="minorEastAsia" w:hAnsiTheme="minorHAnsi" w:cstheme="minorBidi"/>
          <w:sz w:val="22"/>
          <w:szCs w:val="22"/>
        </w:rPr>
      </w:pPr>
      <w:r w:rsidRPr="00BD03A7">
        <w:t>A.8.23.4.2</w:t>
      </w:r>
      <w:r w:rsidRPr="00BD03A7">
        <w:rPr>
          <w:rFonts w:asciiTheme="minorHAnsi" w:eastAsiaTheme="minorEastAsia" w:hAnsiTheme="minorHAnsi" w:cstheme="minorBidi"/>
          <w:sz w:val="22"/>
          <w:szCs w:val="22"/>
        </w:rPr>
        <w:tab/>
      </w:r>
      <w:r w:rsidRPr="006510E2">
        <w:rPr>
          <w:snapToGrid w:val="0"/>
        </w:rPr>
        <w:t>Test Requirements</w:t>
      </w:r>
      <w:r>
        <w:tab/>
        <w:t>2311</w:t>
      </w:r>
    </w:p>
    <w:p w:rsidR="00BD03A7" w:rsidRDefault="00BD03A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2311</w:t>
      </w:r>
    </w:p>
    <w:p w:rsidR="00BD03A7" w:rsidRDefault="00BD03A7">
      <w:pPr>
        <w:pStyle w:val="TOC4"/>
        <w:rPr>
          <w:rFonts w:asciiTheme="minorHAnsi" w:eastAsiaTheme="minorEastAsia" w:hAnsiTheme="minorHAnsi" w:cstheme="minorBidi"/>
          <w:sz w:val="22"/>
          <w:szCs w:val="22"/>
        </w:rPr>
      </w:pPr>
      <w:r w:rsidRPr="00BD03A7">
        <w:t>A.8.23.5.1</w:t>
      </w:r>
      <w:r w:rsidRPr="00BD03A7">
        <w:rPr>
          <w:rFonts w:asciiTheme="minorHAnsi" w:eastAsiaTheme="minorEastAsia" w:hAnsiTheme="minorHAnsi" w:cstheme="minorBidi"/>
          <w:sz w:val="22"/>
          <w:szCs w:val="22"/>
        </w:rPr>
        <w:tab/>
      </w:r>
      <w:r w:rsidRPr="006510E2">
        <w:rPr>
          <w:snapToGrid w:val="0"/>
        </w:rPr>
        <w:t>Test Purpose and Environment</w:t>
      </w:r>
      <w:r>
        <w:tab/>
        <w:t>2311</w:t>
      </w:r>
    </w:p>
    <w:p w:rsidR="00BD03A7" w:rsidRDefault="00BD03A7">
      <w:pPr>
        <w:pStyle w:val="TOC4"/>
        <w:rPr>
          <w:rFonts w:asciiTheme="minorHAnsi" w:eastAsiaTheme="minorEastAsia" w:hAnsiTheme="minorHAnsi" w:cstheme="minorBidi"/>
          <w:sz w:val="22"/>
          <w:szCs w:val="22"/>
        </w:rPr>
      </w:pPr>
      <w:r w:rsidRPr="00BD03A7">
        <w:t>A.8.23.5.2</w:t>
      </w:r>
      <w:r w:rsidRPr="00BD03A7">
        <w:rPr>
          <w:rFonts w:asciiTheme="minorHAnsi" w:eastAsiaTheme="minorEastAsia" w:hAnsiTheme="minorHAnsi" w:cstheme="minorBidi"/>
          <w:sz w:val="22"/>
          <w:szCs w:val="22"/>
        </w:rPr>
        <w:tab/>
      </w:r>
      <w:r w:rsidRPr="006510E2">
        <w:rPr>
          <w:snapToGrid w:val="0"/>
        </w:rPr>
        <w:t>Test Requirements</w:t>
      </w:r>
      <w:r>
        <w:tab/>
        <w:t>2314</w:t>
      </w:r>
    </w:p>
    <w:p w:rsidR="00BD03A7" w:rsidRDefault="00BD03A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2314</w:t>
      </w:r>
    </w:p>
    <w:p w:rsidR="00BD03A7" w:rsidRDefault="00BD03A7">
      <w:pPr>
        <w:pStyle w:val="TOC4"/>
        <w:rPr>
          <w:rFonts w:asciiTheme="minorHAnsi" w:eastAsiaTheme="minorEastAsia" w:hAnsiTheme="minorHAnsi" w:cstheme="minorBidi"/>
          <w:sz w:val="22"/>
          <w:szCs w:val="22"/>
        </w:rPr>
      </w:pPr>
      <w:r w:rsidRPr="00BD03A7">
        <w:t>A.8.23.6.1</w:t>
      </w:r>
      <w:r w:rsidRPr="00BD03A7">
        <w:rPr>
          <w:rFonts w:asciiTheme="minorHAnsi" w:eastAsiaTheme="minorEastAsia" w:hAnsiTheme="minorHAnsi" w:cstheme="minorBidi"/>
          <w:sz w:val="22"/>
          <w:szCs w:val="22"/>
        </w:rPr>
        <w:tab/>
      </w:r>
      <w:r w:rsidRPr="006510E2">
        <w:rPr>
          <w:snapToGrid w:val="0"/>
        </w:rPr>
        <w:t>Test Purpose and Environment</w:t>
      </w:r>
      <w:r>
        <w:tab/>
        <w:t>2314</w:t>
      </w:r>
    </w:p>
    <w:p w:rsidR="00BD03A7" w:rsidRDefault="00BD03A7">
      <w:pPr>
        <w:pStyle w:val="TOC4"/>
        <w:rPr>
          <w:rFonts w:asciiTheme="minorHAnsi" w:eastAsiaTheme="minorEastAsia" w:hAnsiTheme="minorHAnsi" w:cstheme="minorBidi"/>
          <w:sz w:val="22"/>
          <w:szCs w:val="22"/>
        </w:rPr>
      </w:pPr>
      <w:r w:rsidRPr="00BD03A7">
        <w:t>A.8.23.6.2</w:t>
      </w:r>
      <w:r w:rsidRPr="00BD03A7">
        <w:rPr>
          <w:rFonts w:asciiTheme="minorHAnsi" w:eastAsiaTheme="minorEastAsia" w:hAnsiTheme="minorHAnsi" w:cstheme="minorBidi"/>
          <w:sz w:val="22"/>
          <w:szCs w:val="22"/>
        </w:rPr>
        <w:tab/>
      </w:r>
      <w:r w:rsidRPr="006510E2">
        <w:rPr>
          <w:snapToGrid w:val="0"/>
        </w:rPr>
        <w:t>Test Requirements</w:t>
      </w:r>
      <w:r>
        <w:tab/>
        <w:t>2317</w:t>
      </w:r>
    </w:p>
    <w:p w:rsidR="00BD03A7" w:rsidRDefault="00BD03A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2317</w:t>
      </w:r>
    </w:p>
    <w:p w:rsidR="00BD03A7" w:rsidRDefault="00BD03A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rsidR="00BD03A7" w:rsidRDefault="00BD03A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2319</w:t>
      </w:r>
    </w:p>
    <w:p w:rsidR="00BD03A7" w:rsidRDefault="00BD03A7">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2320</w:t>
      </w:r>
    </w:p>
    <w:p w:rsidR="00BD03A7" w:rsidRDefault="00BD03A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BD03A7" w:rsidRDefault="00BD03A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2322</w:t>
      </w:r>
    </w:p>
    <w:p w:rsidR="00BD03A7" w:rsidRDefault="00BD03A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2323</w:t>
      </w:r>
    </w:p>
    <w:p w:rsidR="00BD03A7" w:rsidRDefault="00BD03A7">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BD03A7" w:rsidRDefault="00BD03A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2326</w:t>
      </w:r>
    </w:p>
    <w:p w:rsidR="00BD03A7" w:rsidRDefault="00BD03A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2326</w:t>
      </w:r>
    </w:p>
    <w:p w:rsidR="00BD03A7" w:rsidRDefault="00BD03A7">
      <w:pPr>
        <w:pStyle w:val="TOC4"/>
        <w:rPr>
          <w:rFonts w:asciiTheme="minorHAnsi" w:eastAsiaTheme="minorEastAsia" w:hAnsiTheme="minorHAnsi" w:cstheme="minorBidi"/>
          <w:sz w:val="22"/>
          <w:szCs w:val="22"/>
        </w:rPr>
      </w:pPr>
      <w:r w:rsidRPr="00BD03A7">
        <w:t>A.8.23.10.1</w:t>
      </w:r>
      <w:r w:rsidRPr="00BD03A7">
        <w:rPr>
          <w:rFonts w:asciiTheme="minorHAnsi" w:eastAsiaTheme="minorEastAsia" w:hAnsiTheme="minorHAnsi" w:cstheme="minorBidi"/>
          <w:sz w:val="22"/>
          <w:szCs w:val="22"/>
        </w:rPr>
        <w:tab/>
      </w:r>
      <w:r w:rsidRPr="006510E2">
        <w:rPr>
          <w:snapToGrid w:val="0"/>
        </w:rPr>
        <w:t>Test Purpose and Environment</w:t>
      </w:r>
      <w:r>
        <w:tab/>
        <w:t>2326</w:t>
      </w:r>
    </w:p>
    <w:p w:rsidR="00BD03A7" w:rsidRDefault="00BD03A7">
      <w:pPr>
        <w:pStyle w:val="TOC4"/>
        <w:rPr>
          <w:rFonts w:asciiTheme="minorHAnsi" w:eastAsiaTheme="minorEastAsia" w:hAnsiTheme="minorHAnsi" w:cstheme="minorBidi"/>
          <w:sz w:val="22"/>
          <w:szCs w:val="22"/>
        </w:rPr>
      </w:pPr>
      <w:r w:rsidRPr="00BD03A7">
        <w:t>A.8.23.10.2</w:t>
      </w:r>
      <w:r w:rsidRPr="00BD03A7">
        <w:rPr>
          <w:rFonts w:asciiTheme="minorHAnsi" w:eastAsiaTheme="minorEastAsia" w:hAnsiTheme="minorHAnsi" w:cstheme="minorBidi"/>
          <w:sz w:val="22"/>
          <w:szCs w:val="22"/>
        </w:rPr>
        <w:tab/>
      </w:r>
      <w:r w:rsidRPr="006510E2">
        <w:rPr>
          <w:snapToGrid w:val="0"/>
        </w:rPr>
        <w:t>Test Requirements</w:t>
      </w:r>
      <w:r>
        <w:tab/>
        <w:t>2329</w:t>
      </w:r>
    </w:p>
    <w:p w:rsidR="00BD03A7" w:rsidRDefault="00BD03A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2329</w:t>
      </w:r>
    </w:p>
    <w:p w:rsidR="00BD03A7" w:rsidRDefault="00BD03A7">
      <w:pPr>
        <w:pStyle w:val="TOC4"/>
        <w:rPr>
          <w:rFonts w:asciiTheme="minorHAnsi" w:eastAsiaTheme="minorEastAsia" w:hAnsiTheme="minorHAnsi" w:cstheme="minorBidi"/>
          <w:sz w:val="22"/>
          <w:szCs w:val="22"/>
        </w:rPr>
      </w:pPr>
      <w:r w:rsidRPr="00BD03A7">
        <w:t>A.8.23.11.1</w:t>
      </w:r>
      <w:r w:rsidRPr="00BD03A7">
        <w:rPr>
          <w:rFonts w:asciiTheme="minorHAnsi" w:eastAsiaTheme="minorEastAsia" w:hAnsiTheme="minorHAnsi" w:cstheme="minorBidi"/>
          <w:sz w:val="22"/>
          <w:szCs w:val="22"/>
        </w:rPr>
        <w:tab/>
      </w:r>
      <w:r w:rsidRPr="006510E2">
        <w:rPr>
          <w:snapToGrid w:val="0"/>
        </w:rPr>
        <w:t>Test Purpose and Environment</w:t>
      </w:r>
      <w:r>
        <w:tab/>
        <w:t>2329</w:t>
      </w:r>
    </w:p>
    <w:p w:rsidR="00BD03A7" w:rsidRDefault="00BD03A7">
      <w:pPr>
        <w:pStyle w:val="TOC4"/>
        <w:rPr>
          <w:rFonts w:asciiTheme="minorHAnsi" w:eastAsiaTheme="minorEastAsia" w:hAnsiTheme="minorHAnsi" w:cstheme="minorBidi"/>
          <w:sz w:val="22"/>
          <w:szCs w:val="22"/>
        </w:rPr>
      </w:pPr>
      <w:r w:rsidRPr="00BD03A7">
        <w:t>A.8.23.11.2</w:t>
      </w:r>
      <w:r w:rsidRPr="00BD03A7">
        <w:rPr>
          <w:rFonts w:asciiTheme="minorHAnsi" w:eastAsiaTheme="minorEastAsia" w:hAnsiTheme="minorHAnsi" w:cstheme="minorBidi"/>
          <w:sz w:val="22"/>
          <w:szCs w:val="22"/>
        </w:rPr>
        <w:tab/>
      </w:r>
      <w:r w:rsidRPr="006510E2">
        <w:rPr>
          <w:snapToGrid w:val="0"/>
        </w:rPr>
        <w:t>Test Requirements</w:t>
      </w:r>
      <w:r>
        <w:tab/>
        <w:t>2332</w:t>
      </w:r>
    </w:p>
    <w:p w:rsidR="00BD03A7" w:rsidRDefault="00BD03A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2332</w:t>
      </w:r>
    </w:p>
    <w:p w:rsidR="00BD03A7" w:rsidRDefault="00BD03A7">
      <w:pPr>
        <w:pStyle w:val="TOC4"/>
        <w:rPr>
          <w:rFonts w:asciiTheme="minorHAnsi" w:eastAsiaTheme="minorEastAsia" w:hAnsiTheme="minorHAnsi" w:cstheme="minorBidi"/>
          <w:sz w:val="22"/>
          <w:szCs w:val="22"/>
        </w:rPr>
      </w:pPr>
      <w:r w:rsidRPr="00BD03A7">
        <w:t>A.8.23.12.1</w:t>
      </w:r>
      <w:r w:rsidRPr="00BD03A7">
        <w:rPr>
          <w:rFonts w:asciiTheme="minorHAnsi" w:eastAsiaTheme="minorEastAsia" w:hAnsiTheme="minorHAnsi" w:cstheme="minorBidi"/>
          <w:sz w:val="22"/>
          <w:szCs w:val="22"/>
        </w:rPr>
        <w:tab/>
      </w:r>
      <w:r w:rsidRPr="006510E2">
        <w:rPr>
          <w:snapToGrid w:val="0"/>
        </w:rPr>
        <w:t>Test Purpose and Environment</w:t>
      </w:r>
      <w:r>
        <w:tab/>
        <w:t>2332</w:t>
      </w:r>
    </w:p>
    <w:p w:rsidR="00BD03A7" w:rsidRDefault="00BD03A7">
      <w:pPr>
        <w:pStyle w:val="TOC4"/>
        <w:rPr>
          <w:rFonts w:asciiTheme="minorHAnsi" w:eastAsiaTheme="minorEastAsia" w:hAnsiTheme="minorHAnsi" w:cstheme="minorBidi"/>
          <w:sz w:val="22"/>
          <w:szCs w:val="22"/>
        </w:rPr>
      </w:pPr>
      <w:r w:rsidRPr="00BD03A7">
        <w:t>A.8.23.12.2</w:t>
      </w:r>
      <w:r w:rsidRPr="00BD03A7">
        <w:rPr>
          <w:rFonts w:asciiTheme="minorHAnsi" w:eastAsiaTheme="minorEastAsia" w:hAnsiTheme="minorHAnsi" w:cstheme="minorBidi"/>
          <w:sz w:val="22"/>
          <w:szCs w:val="22"/>
        </w:rPr>
        <w:tab/>
      </w:r>
      <w:r w:rsidRPr="006510E2">
        <w:rPr>
          <w:snapToGrid w:val="0"/>
        </w:rPr>
        <w:t>Test Requirements</w:t>
      </w:r>
      <w:r>
        <w:tab/>
        <w:t>2335</w:t>
      </w:r>
    </w:p>
    <w:p w:rsidR="00BD03A7" w:rsidRDefault="00BD03A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2335</w:t>
      </w:r>
    </w:p>
    <w:p w:rsidR="00BD03A7" w:rsidRDefault="00BD03A7">
      <w:pPr>
        <w:pStyle w:val="TOC4"/>
        <w:rPr>
          <w:rFonts w:asciiTheme="minorHAnsi" w:eastAsiaTheme="minorEastAsia" w:hAnsiTheme="minorHAnsi" w:cstheme="minorBidi"/>
          <w:sz w:val="22"/>
          <w:szCs w:val="22"/>
        </w:rPr>
      </w:pPr>
      <w:r w:rsidRPr="00BD03A7">
        <w:t>A.8.23.13.1</w:t>
      </w:r>
      <w:r w:rsidRPr="00BD03A7">
        <w:rPr>
          <w:rFonts w:asciiTheme="minorHAnsi" w:eastAsiaTheme="minorEastAsia" w:hAnsiTheme="minorHAnsi" w:cstheme="minorBidi"/>
          <w:sz w:val="22"/>
          <w:szCs w:val="22"/>
        </w:rPr>
        <w:tab/>
      </w:r>
      <w:r w:rsidRPr="006510E2">
        <w:rPr>
          <w:snapToGrid w:val="0"/>
        </w:rPr>
        <w:t>Test Purpose and Environment</w:t>
      </w:r>
      <w:r>
        <w:tab/>
        <w:t>2335</w:t>
      </w:r>
    </w:p>
    <w:p w:rsidR="00BD03A7" w:rsidRDefault="00BD03A7">
      <w:pPr>
        <w:pStyle w:val="TOC4"/>
        <w:rPr>
          <w:rFonts w:asciiTheme="minorHAnsi" w:eastAsiaTheme="minorEastAsia" w:hAnsiTheme="minorHAnsi" w:cstheme="minorBidi"/>
          <w:sz w:val="22"/>
          <w:szCs w:val="22"/>
        </w:rPr>
      </w:pPr>
      <w:r w:rsidRPr="00BD03A7">
        <w:t>A.8.23.13.2</w:t>
      </w:r>
      <w:r w:rsidRPr="00BD03A7">
        <w:rPr>
          <w:rFonts w:asciiTheme="minorHAnsi" w:eastAsiaTheme="minorEastAsia" w:hAnsiTheme="minorHAnsi" w:cstheme="minorBidi"/>
          <w:sz w:val="22"/>
          <w:szCs w:val="22"/>
        </w:rPr>
        <w:tab/>
      </w:r>
      <w:r w:rsidRPr="006510E2">
        <w:rPr>
          <w:snapToGrid w:val="0"/>
        </w:rPr>
        <w:t>Test Requirements</w:t>
      </w:r>
      <w:r>
        <w:tab/>
        <w:t>2338</w:t>
      </w:r>
    </w:p>
    <w:p w:rsidR="00BD03A7" w:rsidRDefault="00BD03A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2338</w:t>
      </w:r>
    </w:p>
    <w:p w:rsidR="00BD03A7" w:rsidRDefault="00BD03A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rsidR="00BD03A7" w:rsidRDefault="00BD03A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2341</w:t>
      </w:r>
    </w:p>
    <w:p w:rsidR="00BD03A7" w:rsidRDefault="00BD03A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2341</w:t>
      </w:r>
    </w:p>
    <w:p w:rsidR="00BD03A7" w:rsidRDefault="00BD03A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2341</w:t>
      </w:r>
    </w:p>
    <w:p w:rsidR="00BD03A7" w:rsidRDefault="00BD03A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2344</w:t>
      </w:r>
    </w:p>
    <w:p w:rsidR="00BD03A7" w:rsidRDefault="00BD03A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2344</w:t>
      </w:r>
    </w:p>
    <w:p w:rsidR="00BD03A7" w:rsidRDefault="00BD03A7">
      <w:pPr>
        <w:pStyle w:val="TOC4"/>
        <w:rPr>
          <w:rFonts w:asciiTheme="minorHAnsi" w:eastAsiaTheme="minorEastAsia" w:hAnsiTheme="minorHAnsi" w:cstheme="minorBidi"/>
          <w:sz w:val="22"/>
          <w:szCs w:val="22"/>
        </w:rPr>
      </w:pPr>
      <w:r w:rsidRPr="00BD03A7">
        <w:t>A.8.23.16.1</w:t>
      </w:r>
      <w:r w:rsidRPr="00BD03A7">
        <w:rPr>
          <w:rFonts w:asciiTheme="minorHAnsi" w:eastAsiaTheme="minorEastAsia" w:hAnsiTheme="minorHAnsi" w:cstheme="minorBidi"/>
          <w:sz w:val="22"/>
          <w:szCs w:val="22"/>
        </w:rPr>
        <w:tab/>
      </w:r>
      <w:r w:rsidRPr="006510E2">
        <w:rPr>
          <w:snapToGrid w:val="0"/>
        </w:rPr>
        <w:t>Test Purpose and Environment</w:t>
      </w:r>
      <w:r>
        <w:tab/>
        <w:t>2344</w:t>
      </w:r>
    </w:p>
    <w:p w:rsidR="00BD03A7" w:rsidRDefault="00BD03A7">
      <w:pPr>
        <w:pStyle w:val="TOC4"/>
        <w:rPr>
          <w:rFonts w:asciiTheme="minorHAnsi" w:eastAsiaTheme="minorEastAsia" w:hAnsiTheme="minorHAnsi" w:cstheme="minorBidi"/>
          <w:sz w:val="22"/>
          <w:szCs w:val="22"/>
        </w:rPr>
      </w:pPr>
      <w:r w:rsidRPr="00BD03A7">
        <w:t>A.8.23.16.2</w:t>
      </w:r>
      <w:r w:rsidRPr="00BD03A7">
        <w:rPr>
          <w:rFonts w:asciiTheme="minorHAnsi" w:eastAsiaTheme="minorEastAsia" w:hAnsiTheme="minorHAnsi" w:cstheme="minorBidi"/>
          <w:sz w:val="22"/>
          <w:szCs w:val="22"/>
        </w:rPr>
        <w:tab/>
      </w:r>
      <w:r w:rsidRPr="006510E2">
        <w:rPr>
          <w:snapToGrid w:val="0"/>
        </w:rPr>
        <w:t>Test Requirements</w:t>
      </w:r>
      <w:r>
        <w:tab/>
        <w:t>2345</w:t>
      </w:r>
    </w:p>
    <w:p w:rsidR="00BD03A7" w:rsidRDefault="00BD03A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2346</w:t>
      </w:r>
    </w:p>
    <w:p w:rsidR="00BD03A7" w:rsidRDefault="00BD03A7">
      <w:pPr>
        <w:pStyle w:val="TOC4"/>
        <w:rPr>
          <w:rFonts w:asciiTheme="minorHAnsi" w:eastAsiaTheme="minorEastAsia" w:hAnsiTheme="minorHAnsi" w:cstheme="minorBidi"/>
          <w:sz w:val="22"/>
          <w:szCs w:val="22"/>
        </w:rPr>
      </w:pPr>
      <w:r w:rsidRPr="00BD03A7">
        <w:t>A.8.23.17.1</w:t>
      </w:r>
      <w:r w:rsidRPr="00BD03A7">
        <w:rPr>
          <w:rFonts w:asciiTheme="minorHAnsi" w:eastAsiaTheme="minorEastAsia" w:hAnsiTheme="minorHAnsi" w:cstheme="minorBidi"/>
          <w:sz w:val="22"/>
          <w:szCs w:val="22"/>
        </w:rPr>
        <w:tab/>
      </w:r>
      <w:r w:rsidRPr="006510E2">
        <w:rPr>
          <w:snapToGrid w:val="0"/>
        </w:rPr>
        <w:t>Test Purpose and Environment</w:t>
      </w:r>
      <w:r>
        <w:tab/>
        <w:t>2346</w:t>
      </w:r>
    </w:p>
    <w:p w:rsidR="00BD03A7" w:rsidRDefault="00BD03A7">
      <w:pPr>
        <w:pStyle w:val="TOC4"/>
        <w:rPr>
          <w:rFonts w:asciiTheme="minorHAnsi" w:eastAsiaTheme="minorEastAsia" w:hAnsiTheme="minorHAnsi" w:cstheme="minorBidi"/>
          <w:sz w:val="22"/>
          <w:szCs w:val="22"/>
        </w:rPr>
      </w:pPr>
      <w:r w:rsidRPr="00BD03A7">
        <w:t>A.8.23.17.2</w:t>
      </w:r>
      <w:r w:rsidRPr="00BD03A7">
        <w:rPr>
          <w:rFonts w:asciiTheme="minorHAnsi" w:eastAsiaTheme="minorEastAsia" w:hAnsiTheme="minorHAnsi" w:cstheme="minorBidi"/>
          <w:sz w:val="22"/>
          <w:szCs w:val="22"/>
        </w:rPr>
        <w:tab/>
      </w:r>
      <w:r w:rsidRPr="006510E2">
        <w:rPr>
          <w:snapToGrid w:val="0"/>
        </w:rPr>
        <w:t>Test Requirements</w:t>
      </w:r>
      <w:r>
        <w:tab/>
        <w:t>2348</w:t>
      </w:r>
    </w:p>
    <w:p w:rsidR="00BD03A7" w:rsidRDefault="00BD03A7">
      <w:pPr>
        <w:pStyle w:val="TOC3"/>
        <w:rPr>
          <w:rFonts w:asciiTheme="minorHAnsi" w:eastAsiaTheme="minorEastAsia" w:hAnsiTheme="minorHAnsi" w:cstheme="minorBidi"/>
          <w:sz w:val="22"/>
          <w:szCs w:val="22"/>
        </w:rPr>
      </w:pPr>
      <w:r w:rsidRPr="00BD03A7">
        <w:t>A.8.23.18</w:t>
      </w:r>
      <w:r w:rsidRPr="00BD03A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2348</w:t>
      </w:r>
    </w:p>
    <w:p w:rsidR="00BD03A7" w:rsidRDefault="00BD03A7">
      <w:pPr>
        <w:pStyle w:val="TOC4"/>
        <w:rPr>
          <w:rFonts w:asciiTheme="minorHAnsi" w:eastAsiaTheme="minorEastAsia" w:hAnsiTheme="minorHAnsi" w:cstheme="minorBidi"/>
          <w:sz w:val="22"/>
          <w:szCs w:val="22"/>
        </w:rPr>
      </w:pPr>
      <w:r w:rsidRPr="00BD03A7">
        <w:t>A.8.23.18.1</w:t>
      </w:r>
      <w:r w:rsidRPr="00BD03A7">
        <w:rPr>
          <w:rFonts w:asciiTheme="minorHAnsi" w:eastAsiaTheme="minorEastAsia" w:hAnsiTheme="minorHAnsi" w:cstheme="minorBidi"/>
          <w:sz w:val="22"/>
          <w:szCs w:val="22"/>
        </w:rPr>
        <w:tab/>
      </w:r>
      <w:r w:rsidRPr="006510E2">
        <w:rPr>
          <w:snapToGrid w:val="0"/>
        </w:rPr>
        <w:t>Test Purpose and Environment</w:t>
      </w:r>
      <w:r>
        <w:tab/>
        <w:t>2348</w:t>
      </w:r>
    </w:p>
    <w:p w:rsidR="00BD03A7" w:rsidRDefault="00BD03A7">
      <w:pPr>
        <w:pStyle w:val="TOC4"/>
        <w:rPr>
          <w:rFonts w:asciiTheme="minorHAnsi" w:eastAsiaTheme="minorEastAsia" w:hAnsiTheme="minorHAnsi" w:cstheme="minorBidi"/>
          <w:sz w:val="22"/>
          <w:szCs w:val="22"/>
        </w:rPr>
      </w:pPr>
      <w:r w:rsidRPr="00BD03A7">
        <w:t>A.8.23.18.2</w:t>
      </w:r>
      <w:r w:rsidRPr="00BD03A7">
        <w:rPr>
          <w:rFonts w:asciiTheme="minorHAnsi" w:eastAsiaTheme="minorEastAsia" w:hAnsiTheme="minorHAnsi" w:cstheme="minorBidi"/>
          <w:sz w:val="22"/>
          <w:szCs w:val="22"/>
        </w:rPr>
        <w:tab/>
      </w:r>
      <w:r w:rsidRPr="006510E2">
        <w:rPr>
          <w:snapToGrid w:val="0"/>
        </w:rPr>
        <w:t>Test Requirements</w:t>
      </w:r>
      <w:r>
        <w:tab/>
        <w:t>2349</w:t>
      </w:r>
    </w:p>
    <w:p w:rsidR="00BD03A7" w:rsidRDefault="00BD03A7">
      <w:pPr>
        <w:pStyle w:val="TOC3"/>
        <w:rPr>
          <w:rFonts w:asciiTheme="minorHAnsi" w:eastAsiaTheme="minorEastAsia" w:hAnsiTheme="minorHAnsi" w:cstheme="minorBidi"/>
          <w:sz w:val="22"/>
          <w:szCs w:val="22"/>
        </w:rPr>
      </w:pPr>
      <w:r w:rsidRPr="00BD03A7">
        <w:t>A.8.23.19</w:t>
      </w:r>
      <w:r w:rsidRPr="00BD03A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2350</w:t>
      </w:r>
    </w:p>
    <w:p w:rsidR="00BD03A7" w:rsidRDefault="00BD03A7">
      <w:pPr>
        <w:pStyle w:val="TOC4"/>
        <w:rPr>
          <w:rFonts w:asciiTheme="minorHAnsi" w:eastAsiaTheme="minorEastAsia" w:hAnsiTheme="minorHAnsi" w:cstheme="minorBidi"/>
          <w:sz w:val="22"/>
          <w:szCs w:val="22"/>
        </w:rPr>
      </w:pPr>
      <w:r w:rsidRPr="00BD03A7">
        <w:t>A.8.23.19.1</w:t>
      </w:r>
      <w:r w:rsidRPr="00BD03A7">
        <w:rPr>
          <w:rFonts w:asciiTheme="minorHAnsi" w:eastAsiaTheme="minorEastAsia" w:hAnsiTheme="minorHAnsi" w:cstheme="minorBidi"/>
          <w:sz w:val="22"/>
          <w:szCs w:val="22"/>
        </w:rPr>
        <w:tab/>
      </w:r>
      <w:r w:rsidRPr="006510E2">
        <w:rPr>
          <w:snapToGrid w:val="0"/>
        </w:rPr>
        <w:t>Test Purpose and Environment</w:t>
      </w:r>
      <w:r>
        <w:tab/>
        <w:t>2350</w:t>
      </w:r>
    </w:p>
    <w:p w:rsidR="00BD03A7" w:rsidRDefault="00BD03A7">
      <w:pPr>
        <w:pStyle w:val="TOC4"/>
        <w:rPr>
          <w:rFonts w:asciiTheme="minorHAnsi" w:eastAsiaTheme="minorEastAsia" w:hAnsiTheme="minorHAnsi" w:cstheme="minorBidi"/>
          <w:sz w:val="22"/>
          <w:szCs w:val="22"/>
        </w:rPr>
      </w:pPr>
      <w:r w:rsidRPr="00BD03A7">
        <w:t>A.8.23.19.2</w:t>
      </w:r>
      <w:r w:rsidRPr="00BD03A7">
        <w:rPr>
          <w:rFonts w:asciiTheme="minorHAnsi" w:eastAsiaTheme="minorEastAsia" w:hAnsiTheme="minorHAnsi" w:cstheme="minorBidi"/>
          <w:sz w:val="22"/>
          <w:szCs w:val="22"/>
        </w:rPr>
        <w:tab/>
      </w:r>
      <w:r w:rsidRPr="006510E2">
        <w:rPr>
          <w:snapToGrid w:val="0"/>
        </w:rPr>
        <w:t>Test Requirements</w:t>
      </w:r>
      <w:r>
        <w:tab/>
        <w:t>2351</w:t>
      </w:r>
    </w:p>
    <w:p w:rsidR="00BD03A7" w:rsidRDefault="00BD03A7">
      <w:pPr>
        <w:pStyle w:val="TOC3"/>
        <w:rPr>
          <w:rFonts w:asciiTheme="minorHAnsi" w:eastAsiaTheme="minorEastAsia" w:hAnsiTheme="minorHAnsi" w:cstheme="minorBidi"/>
          <w:sz w:val="22"/>
          <w:szCs w:val="22"/>
        </w:rPr>
      </w:pPr>
      <w:r w:rsidRPr="00BD03A7">
        <w:t>A.8.23.20</w:t>
      </w:r>
      <w:r w:rsidRPr="00BD03A7">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2352</w:t>
      </w:r>
    </w:p>
    <w:p w:rsidR="00BD03A7" w:rsidRDefault="00BD03A7">
      <w:pPr>
        <w:pStyle w:val="TOC4"/>
        <w:rPr>
          <w:rFonts w:asciiTheme="minorHAnsi" w:eastAsiaTheme="minorEastAsia" w:hAnsiTheme="minorHAnsi" w:cstheme="minorBidi"/>
          <w:sz w:val="22"/>
          <w:szCs w:val="22"/>
        </w:rPr>
      </w:pPr>
      <w:r w:rsidRPr="00BD03A7">
        <w:t>A.8.23.20.1</w:t>
      </w:r>
      <w:r w:rsidRPr="00BD03A7">
        <w:rPr>
          <w:rFonts w:asciiTheme="minorHAnsi" w:eastAsiaTheme="minorEastAsia" w:hAnsiTheme="minorHAnsi" w:cstheme="minorBidi"/>
          <w:sz w:val="22"/>
          <w:szCs w:val="22"/>
        </w:rPr>
        <w:tab/>
      </w:r>
      <w:r w:rsidRPr="006510E2">
        <w:rPr>
          <w:snapToGrid w:val="0"/>
        </w:rPr>
        <w:t>Test Purpose and Environment</w:t>
      </w:r>
      <w:r>
        <w:tab/>
        <w:t>2352</w:t>
      </w:r>
    </w:p>
    <w:p w:rsidR="00BD03A7" w:rsidRDefault="00BD03A7">
      <w:pPr>
        <w:pStyle w:val="TOC4"/>
        <w:rPr>
          <w:rFonts w:asciiTheme="minorHAnsi" w:eastAsiaTheme="minorEastAsia" w:hAnsiTheme="minorHAnsi" w:cstheme="minorBidi"/>
          <w:sz w:val="22"/>
          <w:szCs w:val="22"/>
        </w:rPr>
      </w:pPr>
      <w:r w:rsidRPr="00BD03A7">
        <w:t>A.8.23.20.2</w:t>
      </w:r>
      <w:r w:rsidRPr="00BD03A7">
        <w:rPr>
          <w:rFonts w:asciiTheme="minorHAnsi" w:eastAsiaTheme="minorEastAsia" w:hAnsiTheme="minorHAnsi" w:cstheme="minorBidi"/>
          <w:sz w:val="22"/>
          <w:szCs w:val="22"/>
        </w:rPr>
        <w:tab/>
      </w:r>
      <w:r w:rsidRPr="006510E2">
        <w:rPr>
          <w:snapToGrid w:val="0"/>
        </w:rPr>
        <w:t>Test Requirements</w:t>
      </w:r>
      <w:r>
        <w:tab/>
        <w:t>2353</w:t>
      </w:r>
    </w:p>
    <w:p w:rsidR="00BD03A7" w:rsidRDefault="00BD03A7">
      <w:pPr>
        <w:pStyle w:val="TOC3"/>
        <w:rPr>
          <w:rFonts w:asciiTheme="minorHAnsi" w:eastAsiaTheme="minorEastAsia" w:hAnsiTheme="minorHAnsi" w:cstheme="minorBidi"/>
          <w:sz w:val="22"/>
          <w:szCs w:val="22"/>
        </w:rPr>
      </w:pPr>
      <w:r w:rsidRPr="00BD03A7">
        <w:t>A.8.23.21</w:t>
      </w:r>
      <w:r w:rsidRPr="00BD03A7">
        <w:rPr>
          <w:rFonts w:asciiTheme="minorHAnsi" w:eastAsiaTheme="minorEastAsia" w:hAnsiTheme="minorHAnsi" w:cstheme="minorBidi"/>
          <w:sz w:val="22"/>
          <w:szCs w:val="22"/>
        </w:rPr>
        <w:tab/>
      </w:r>
      <w:r>
        <w:t>E-UTRAN FDD - FDD DC Inter-frequency identification of a new CGI of E-UTRA cell using autonomous gaps in synchronous DC</w:t>
      </w:r>
      <w:r>
        <w:tab/>
        <w:t>2354</w:t>
      </w:r>
    </w:p>
    <w:p w:rsidR="00BD03A7" w:rsidRDefault="00BD03A7">
      <w:pPr>
        <w:pStyle w:val="TOC4"/>
        <w:rPr>
          <w:rFonts w:asciiTheme="minorHAnsi" w:eastAsiaTheme="minorEastAsia" w:hAnsiTheme="minorHAnsi" w:cstheme="minorBidi"/>
          <w:sz w:val="22"/>
          <w:szCs w:val="22"/>
        </w:rPr>
      </w:pPr>
      <w:r w:rsidRPr="00BD03A7">
        <w:t>A.8.23.21.1</w:t>
      </w:r>
      <w:r w:rsidRPr="00BD03A7">
        <w:rPr>
          <w:rFonts w:asciiTheme="minorHAnsi" w:eastAsiaTheme="minorEastAsia" w:hAnsiTheme="minorHAnsi" w:cstheme="minorBidi"/>
          <w:sz w:val="22"/>
          <w:szCs w:val="22"/>
        </w:rPr>
        <w:tab/>
      </w:r>
      <w:r w:rsidRPr="006510E2">
        <w:rPr>
          <w:snapToGrid w:val="0"/>
        </w:rPr>
        <w:t>Test Purpose and Environment</w:t>
      </w:r>
      <w:r>
        <w:tab/>
        <w:t>2354</w:t>
      </w:r>
    </w:p>
    <w:p w:rsidR="00BD03A7" w:rsidRDefault="00BD03A7">
      <w:pPr>
        <w:pStyle w:val="TOC4"/>
        <w:rPr>
          <w:rFonts w:asciiTheme="minorHAnsi" w:eastAsiaTheme="minorEastAsia" w:hAnsiTheme="minorHAnsi" w:cstheme="minorBidi"/>
          <w:sz w:val="22"/>
          <w:szCs w:val="22"/>
        </w:rPr>
      </w:pPr>
      <w:r w:rsidRPr="00BD03A7">
        <w:t>A.8.23.21</w:t>
      </w:r>
      <w:r w:rsidRPr="00BD03A7">
        <w:rPr>
          <w:snapToGrid w:val="0"/>
        </w:rPr>
        <w:t>.2</w:t>
      </w:r>
      <w:r w:rsidRPr="00BD03A7">
        <w:rPr>
          <w:rFonts w:asciiTheme="minorHAnsi" w:eastAsiaTheme="minorEastAsia" w:hAnsiTheme="minorHAnsi"/>
          <w:sz w:val="22"/>
          <w:szCs w:val="22"/>
        </w:rPr>
        <w:tab/>
      </w:r>
      <w:r w:rsidRPr="006510E2">
        <w:rPr>
          <w:snapToGrid w:val="0"/>
        </w:rPr>
        <w:t>Test Requirements</w:t>
      </w:r>
      <w:r>
        <w:tab/>
        <w:t>2355</w:t>
      </w:r>
    </w:p>
    <w:p w:rsidR="00BD03A7" w:rsidRDefault="00BD03A7">
      <w:pPr>
        <w:pStyle w:val="TOC3"/>
        <w:rPr>
          <w:rFonts w:asciiTheme="minorHAnsi" w:eastAsiaTheme="minorEastAsia" w:hAnsiTheme="minorHAnsi" w:cstheme="minorBidi"/>
          <w:sz w:val="22"/>
          <w:szCs w:val="22"/>
        </w:rPr>
      </w:pPr>
      <w:r w:rsidRPr="00BD03A7">
        <w:t>A.8.23.22</w:t>
      </w:r>
      <w:r w:rsidRPr="00BD03A7">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2356</w:t>
      </w:r>
    </w:p>
    <w:p w:rsidR="00BD03A7" w:rsidRDefault="00BD03A7">
      <w:pPr>
        <w:pStyle w:val="TOC4"/>
        <w:rPr>
          <w:rFonts w:asciiTheme="minorHAnsi" w:eastAsiaTheme="minorEastAsia" w:hAnsiTheme="minorHAnsi" w:cstheme="minorBidi"/>
          <w:sz w:val="22"/>
          <w:szCs w:val="22"/>
        </w:rPr>
      </w:pPr>
      <w:r w:rsidRPr="00BD03A7">
        <w:t>A.8.23.22.1</w:t>
      </w:r>
      <w:r w:rsidRPr="00BD03A7">
        <w:rPr>
          <w:rFonts w:asciiTheme="minorHAnsi" w:eastAsiaTheme="minorEastAsia" w:hAnsiTheme="minorHAnsi" w:cstheme="minorBidi"/>
          <w:sz w:val="22"/>
          <w:szCs w:val="22"/>
        </w:rPr>
        <w:tab/>
      </w:r>
      <w:r w:rsidRPr="006510E2">
        <w:rPr>
          <w:snapToGrid w:val="0"/>
        </w:rPr>
        <w:t>Test Purpose and Environment</w:t>
      </w:r>
      <w:r>
        <w:tab/>
        <w:t>2356</w:t>
      </w:r>
    </w:p>
    <w:p w:rsidR="00BD03A7" w:rsidRDefault="00BD03A7">
      <w:pPr>
        <w:pStyle w:val="TOC4"/>
        <w:rPr>
          <w:rFonts w:asciiTheme="minorHAnsi" w:eastAsiaTheme="minorEastAsia" w:hAnsiTheme="minorHAnsi" w:cstheme="minorBidi"/>
          <w:sz w:val="22"/>
          <w:szCs w:val="22"/>
        </w:rPr>
      </w:pPr>
      <w:r w:rsidRPr="00BD03A7">
        <w:t>A.8.23.22</w:t>
      </w:r>
      <w:r w:rsidRPr="00BD03A7">
        <w:rPr>
          <w:snapToGrid w:val="0"/>
        </w:rPr>
        <w:t>.2</w:t>
      </w:r>
      <w:r w:rsidRPr="00BD03A7">
        <w:rPr>
          <w:rFonts w:asciiTheme="minorHAnsi" w:eastAsiaTheme="minorEastAsia" w:hAnsiTheme="minorHAnsi"/>
          <w:sz w:val="22"/>
          <w:szCs w:val="22"/>
        </w:rPr>
        <w:tab/>
      </w:r>
      <w:r w:rsidRPr="006510E2">
        <w:rPr>
          <w:snapToGrid w:val="0"/>
        </w:rPr>
        <w:t>Test Requirements</w:t>
      </w:r>
      <w:r>
        <w:tab/>
        <w:t>2358</w:t>
      </w:r>
    </w:p>
    <w:p w:rsidR="00BD03A7" w:rsidRDefault="00BD03A7">
      <w:pPr>
        <w:pStyle w:val="TOC3"/>
        <w:rPr>
          <w:rFonts w:asciiTheme="minorHAnsi" w:eastAsiaTheme="minorEastAsia" w:hAnsiTheme="minorHAnsi" w:cstheme="minorBidi"/>
          <w:sz w:val="22"/>
          <w:szCs w:val="22"/>
        </w:rPr>
      </w:pPr>
      <w:r w:rsidRPr="00BD03A7">
        <w:t>A.8.23.23</w:t>
      </w:r>
      <w:r w:rsidRPr="00BD03A7">
        <w:rPr>
          <w:rFonts w:asciiTheme="minorHAnsi" w:eastAsiaTheme="minorEastAsia" w:hAnsiTheme="minorHAnsi" w:cstheme="minorBidi"/>
          <w:sz w:val="22"/>
          <w:szCs w:val="22"/>
        </w:rPr>
        <w:tab/>
      </w:r>
      <w:r>
        <w:t>E-UTRAN TDD - TDD DC Inter-frequency identification of a new CGI of E-UTRA cell using autonomous gaps in synchronous DC</w:t>
      </w:r>
      <w:r>
        <w:tab/>
        <w:t>2358</w:t>
      </w:r>
    </w:p>
    <w:p w:rsidR="00BD03A7" w:rsidRDefault="00BD03A7">
      <w:pPr>
        <w:pStyle w:val="TOC4"/>
        <w:rPr>
          <w:rFonts w:asciiTheme="minorHAnsi" w:eastAsiaTheme="minorEastAsia" w:hAnsiTheme="minorHAnsi" w:cstheme="minorBidi"/>
          <w:sz w:val="22"/>
          <w:szCs w:val="22"/>
        </w:rPr>
      </w:pPr>
      <w:r w:rsidRPr="00BD03A7">
        <w:t>A.8.23.23.1</w:t>
      </w:r>
      <w:r w:rsidRPr="00BD03A7">
        <w:rPr>
          <w:rFonts w:asciiTheme="minorHAnsi" w:eastAsiaTheme="minorEastAsia" w:hAnsiTheme="minorHAnsi" w:cstheme="minorBidi"/>
          <w:sz w:val="22"/>
          <w:szCs w:val="22"/>
        </w:rPr>
        <w:tab/>
      </w:r>
      <w:r w:rsidRPr="006510E2">
        <w:rPr>
          <w:snapToGrid w:val="0"/>
        </w:rPr>
        <w:t>Test Purpose and Environment</w:t>
      </w:r>
      <w:r>
        <w:tab/>
        <w:t>2358</w:t>
      </w:r>
    </w:p>
    <w:p w:rsidR="00BD03A7" w:rsidRDefault="00BD03A7">
      <w:pPr>
        <w:pStyle w:val="TOC4"/>
        <w:rPr>
          <w:rFonts w:asciiTheme="minorHAnsi" w:eastAsiaTheme="minorEastAsia" w:hAnsiTheme="minorHAnsi" w:cstheme="minorBidi"/>
          <w:sz w:val="22"/>
          <w:szCs w:val="22"/>
        </w:rPr>
      </w:pPr>
      <w:r w:rsidRPr="00BD03A7">
        <w:t>A.8.23.23.2</w:t>
      </w:r>
      <w:r w:rsidRPr="00BD03A7">
        <w:rPr>
          <w:rFonts w:asciiTheme="minorHAnsi" w:eastAsiaTheme="minorEastAsia" w:hAnsiTheme="minorHAnsi" w:cstheme="minorBidi"/>
          <w:sz w:val="22"/>
          <w:szCs w:val="22"/>
        </w:rPr>
        <w:tab/>
      </w:r>
      <w:r w:rsidRPr="006510E2">
        <w:rPr>
          <w:snapToGrid w:val="0"/>
        </w:rPr>
        <w:t>Test Requirements</w:t>
      </w:r>
      <w:r>
        <w:tab/>
        <w:t>2360</w:t>
      </w:r>
    </w:p>
    <w:p w:rsidR="00BD03A7" w:rsidRDefault="00BD03A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2361</w:t>
      </w:r>
    </w:p>
    <w:p w:rsidR="00BD03A7" w:rsidRDefault="00BD03A7">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2361</w:t>
      </w:r>
    </w:p>
    <w:p w:rsidR="00BD03A7" w:rsidRDefault="00BD03A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2363</w:t>
      </w:r>
    </w:p>
    <w:p w:rsidR="00BD03A7" w:rsidRDefault="00BD03A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2364</w:t>
      </w:r>
    </w:p>
    <w:p w:rsidR="00BD03A7" w:rsidRDefault="00BD03A7">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2364</w:t>
      </w:r>
    </w:p>
    <w:p w:rsidR="00BD03A7" w:rsidRDefault="00BD03A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2366</w:t>
      </w:r>
    </w:p>
    <w:p w:rsidR="00BD03A7" w:rsidRDefault="00BD03A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2367</w:t>
      </w:r>
    </w:p>
    <w:p w:rsidR="00BD03A7" w:rsidRDefault="00BD03A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rsidR="00BD03A7" w:rsidRDefault="00BD03A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2369</w:t>
      </w:r>
    </w:p>
    <w:p w:rsidR="00BD03A7" w:rsidRDefault="00BD03A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2370</w:t>
      </w:r>
    </w:p>
    <w:p w:rsidR="00BD03A7" w:rsidRDefault="00BD03A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rsidR="00BD03A7" w:rsidRDefault="00BD03A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2373</w:t>
      </w:r>
    </w:p>
    <w:p w:rsidR="00BD03A7" w:rsidRDefault="00BD03A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2373</w:t>
      </w:r>
    </w:p>
    <w:p w:rsidR="00BD03A7" w:rsidRDefault="00BD03A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rsidR="00BD03A7" w:rsidRDefault="00BD03A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2377</w:t>
      </w:r>
    </w:p>
    <w:p w:rsidR="00BD03A7" w:rsidRDefault="00BD03A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2377</w:t>
      </w:r>
    </w:p>
    <w:p w:rsidR="00BD03A7" w:rsidRDefault="00BD03A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2377</w:t>
      </w:r>
    </w:p>
    <w:p w:rsidR="00BD03A7" w:rsidRDefault="00BD03A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2381</w:t>
      </w:r>
    </w:p>
    <w:p w:rsidR="00BD03A7" w:rsidRDefault="00BD03A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2381</w:t>
      </w:r>
    </w:p>
    <w:p w:rsidR="00BD03A7" w:rsidRDefault="00BD03A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2381</w:t>
      </w:r>
    </w:p>
    <w:p w:rsidR="00BD03A7" w:rsidRDefault="00BD03A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2381</w:t>
      </w:r>
    </w:p>
    <w:p w:rsidR="00BD03A7" w:rsidRDefault="00BD03A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2382</w:t>
      </w:r>
    </w:p>
    <w:p w:rsidR="00BD03A7" w:rsidRDefault="00BD03A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2383</w:t>
      </w:r>
    </w:p>
    <w:p w:rsidR="00BD03A7" w:rsidRDefault="00BD03A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2383</w:t>
      </w:r>
    </w:p>
    <w:p w:rsidR="00BD03A7" w:rsidRDefault="00BD03A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2384</w:t>
      </w:r>
    </w:p>
    <w:p w:rsidR="00BD03A7" w:rsidRDefault="00BD03A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2384</w:t>
      </w:r>
    </w:p>
    <w:p w:rsidR="00BD03A7" w:rsidRDefault="00BD03A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2385</w:t>
      </w:r>
    </w:p>
    <w:p w:rsidR="00BD03A7" w:rsidRDefault="00BD03A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2386</w:t>
      </w:r>
    </w:p>
    <w:p w:rsidR="00BD03A7" w:rsidRDefault="00BD03A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2387</w:t>
      </w:r>
    </w:p>
    <w:p w:rsidR="00BD03A7" w:rsidRDefault="00BD03A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2387</w:t>
      </w:r>
    </w:p>
    <w:p w:rsidR="00BD03A7" w:rsidRDefault="00BD03A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rsidR="00BD03A7" w:rsidRDefault="00BD03A7">
      <w:pPr>
        <w:pStyle w:val="TOC4"/>
        <w:rPr>
          <w:rFonts w:asciiTheme="minorHAnsi" w:eastAsiaTheme="minorEastAsia" w:hAnsiTheme="minorHAnsi" w:cstheme="minorBidi"/>
          <w:sz w:val="22"/>
          <w:szCs w:val="22"/>
        </w:rPr>
      </w:pPr>
      <w:r w:rsidRPr="00BD03A7">
        <w:t>A.8.25.1.2</w:t>
      </w:r>
      <w:r w:rsidRPr="00BD03A7">
        <w:rPr>
          <w:rFonts w:asciiTheme="minorHAnsi" w:hAnsiTheme="minorHAnsi" w:cstheme="minorBidi"/>
          <w:sz w:val="22"/>
          <w:szCs w:val="22"/>
        </w:rPr>
        <w:tab/>
      </w:r>
      <w:r w:rsidRPr="006510E2">
        <w:rPr>
          <w:rFonts w:eastAsia="SimSun"/>
          <w:lang w:eastAsia="zh-CN"/>
        </w:rPr>
        <w:t>Test Requirements</w:t>
      </w:r>
      <w:r>
        <w:tab/>
        <w:t>2389</w:t>
      </w:r>
    </w:p>
    <w:p w:rsidR="00BD03A7" w:rsidRDefault="00BD03A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2389</w:t>
      </w:r>
    </w:p>
    <w:p w:rsidR="00BD03A7" w:rsidRDefault="00BD03A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BD03A7" w:rsidRDefault="00BD03A7">
      <w:pPr>
        <w:pStyle w:val="TOC4"/>
        <w:rPr>
          <w:rFonts w:asciiTheme="minorHAnsi" w:eastAsiaTheme="minorEastAsia" w:hAnsiTheme="minorHAnsi" w:cstheme="minorBidi"/>
          <w:sz w:val="22"/>
          <w:szCs w:val="22"/>
        </w:rPr>
      </w:pPr>
      <w:r w:rsidRPr="00BD03A7">
        <w:t>A.8.25.2.2</w:t>
      </w:r>
      <w:r w:rsidRPr="00BD03A7">
        <w:rPr>
          <w:rFonts w:asciiTheme="minorHAnsi" w:hAnsiTheme="minorHAnsi" w:cstheme="minorBidi"/>
          <w:sz w:val="22"/>
          <w:szCs w:val="22"/>
        </w:rPr>
        <w:tab/>
      </w:r>
      <w:r w:rsidRPr="006510E2">
        <w:rPr>
          <w:rFonts w:eastAsia="SimSun"/>
          <w:lang w:eastAsia="zh-CN"/>
        </w:rPr>
        <w:t>Test Requirements</w:t>
      </w:r>
      <w:r>
        <w:tab/>
        <w:t>2391</w:t>
      </w:r>
    </w:p>
    <w:p w:rsidR="00BD03A7" w:rsidRDefault="00BD03A7">
      <w:pPr>
        <w:pStyle w:val="TOC2"/>
        <w:rPr>
          <w:rFonts w:asciiTheme="minorHAnsi" w:eastAsiaTheme="minorEastAsia" w:hAnsiTheme="minorHAnsi" w:cstheme="minorBidi"/>
          <w:sz w:val="22"/>
          <w:szCs w:val="22"/>
        </w:rPr>
      </w:pPr>
      <w:r>
        <w:t>A.8.</w:t>
      </w:r>
      <w:r>
        <w:rPr>
          <w:lang w:eastAsia="zh-CN"/>
        </w:rPr>
        <w:t>26 Frame Structure 3 (FS3)</w:t>
      </w:r>
      <w:r>
        <w:tab/>
        <w:t>2391</w:t>
      </w:r>
    </w:p>
    <w:p w:rsidR="00BD03A7" w:rsidRDefault="00BD03A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2391</w:t>
      </w:r>
    </w:p>
    <w:p w:rsidR="00BD03A7" w:rsidRDefault="00BD03A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BD03A7" w:rsidRDefault="00BD03A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2393</w:t>
      </w:r>
    </w:p>
    <w:p w:rsidR="00BD03A7" w:rsidRDefault="00BD03A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2394</w:t>
      </w:r>
    </w:p>
    <w:p w:rsidR="00BD03A7" w:rsidRDefault="00BD03A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2394</w:t>
      </w:r>
    </w:p>
    <w:p w:rsidR="00BD03A7" w:rsidRDefault="00BD03A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2396</w:t>
      </w:r>
    </w:p>
    <w:p w:rsidR="00BD03A7" w:rsidRDefault="00BD03A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2397</w:t>
      </w:r>
    </w:p>
    <w:p w:rsidR="00BD03A7" w:rsidRDefault="00BD03A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2397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26</w:t>
      </w:r>
      <w:r w:rsidRPr="00BD03A7">
        <w:t>.</w:t>
      </w:r>
      <w:r w:rsidRPr="00BD03A7">
        <w:rPr>
          <w:lang w:eastAsia="zh-CN"/>
        </w:rPr>
        <w:t>3.2</w:t>
      </w:r>
      <w:r w:rsidRPr="00BD03A7">
        <w:rPr>
          <w:rFonts w:asciiTheme="minorHAnsi" w:eastAsiaTheme="minorEastAsia" w:hAnsiTheme="minorHAnsi" w:cstheme="minorBidi"/>
          <w:sz w:val="22"/>
          <w:szCs w:val="22"/>
        </w:rPr>
        <w:tab/>
      </w:r>
      <w:r w:rsidRPr="006510E2">
        <w:rPr>
          <w:snapToGrid w:val="0"/>
        </w:rPr>
        <w:t>Test Requirements</w:t>
      </w:r>
      <w:r>
        <w:tab/>
        <w:t>2400</w:t>
      </w:r>
    </w:p>
    <w:p w:rsidR="00BD03A7" w:rsidRDefault="00BD03A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2400</w:t>
      </w:r>
    </w:p>
    <w:p w:rsidR="00BD03A7" w:rsidRDefault="00BD03A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2400</w:t>
      </w:r>
    </w:p>
    <w:p w:rsidR="00BD03A7" w:rsidRDefault="00BD03A7">
      <w:pPr>
        <w:pStyle w:val="TOC4"/>
        <w:rPr>
          <w:rFonts w:asciiTheme="minorHAnsi" w:eastAsiaTheme="minorEastAsia" w:hAnsiTheme="minorHAnsi" w:cstheme="minorBidi"/>
          <w:sz w:val="22"/>
          <w:szCs w:val="22"/>
        </w:rPr>
      </w:pPr>
      <w:r w:rsidRPr="00BD03A7">
        <w:t>A.8.26.3A</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2403</w:t>
      </w:r>
    </w:p>
    <w:p w:rsidR="00BD03A7" w:rsidRDefault="00BD03A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2403</w:t>
      </w:r>
    </w:p>
    <w:p w:rsidR="00BD03A7" w:rsidRDefault="00BD03A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2403</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26</w:t>
      </w:r>
      <w:r w:rsidRPr="00BD03A7">
        <w:t>.</w:t>
      </w:r>
      <w:r w:rsidRPr="00BD03A7">
        <w:rPr>
          <w:lang w:eastAsia="zh-CN"/>
        </w:rPr>
        <w:t>4.2</w:t>
      </w:r>
      <w:r w:rsidRPr="00BD03A7">
        <w:rPr>
          <w:rFonts w:asciiTheme="minorHAnsi" w:eastAsiaTheme="minorEastAsia" w:hAnsiTheme="minorHAnsi" w:cstheme="minorBidi"/>
          <w:sz w:val="22"/>
          <w:szCs w:val="22"/>
        </w:rPr>
        <w:tab/>
      </w:r>
      <w:r w:rsidRPr="006510E2">
        <w:rPr>
          <w:snapToGrid w:val="0"/>
        </w:rPr>
        <w:t>Test Requirements</w:t>
      </w:r>
      <w:r>
        <w:tab/>
        <w:t>2407</w:t>
      </w:r>
    </w:p>
    <w:p w:rsidR="00BD03A7" w:rsidRDefault="00BD03A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2407</w:t>
      </w:r>
    </w:p>
    <w:p w:rsidR="00BD03A7" w:rsidRDefault="00BD03A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2407</w:t>
      </w:r>
    </w:p>
    <w:p w:rsidR="00BD03A7" w:rsidRDefault="00BD03A7">
      <w:pPr>
        <w:pStyle w:val="TOC4"/>
        <w:rPr>
          <w:rFonts w:asciiTheme="minorHAnsi" w:eastAsiaTheme="minorEastAsia" w:hAnsiTheme="minorHAnsi" w:cstheme="minorBidi"/>
          <w:sz w:val="22"/>
          <w:szCs w:val="22"/>
        </w:rPr>
      </w:pPr>
      <w:r w:rsidRPr="00BD03A7">
        <w:t>A.8.26.4A</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2411</w:t>
      </w:r>
    </w:p>
    <w:p w:rsidR="00BD03A7" w:rsidRDefault="00BD03A7">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2411</w:t>
      </w:r>
    </w:p>
    <w:p w:rsidR="00BD03A7" w:rsidRDefault="00BD03A7">
      <w:pPr>
        <w:pStyle w:val="TOC4"/>
        <w:rPr>
          <w:rFonts w:asciiTheme="minorHAnsi" w:eastAsiaTheme="minorEastAsia" w:hAnsiTheme="minorHAnsi" w:cstheme="minorBidi"/>
          <w:sz w:val="22"/>
          <w:szCs w:val="22"/>
        </w:rPr>
      </w:pPr>
      <w:r w:rsidRPr="00BD03A7">
        <w:t>A.8.26.5.</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2411</w:t>
      </w:r>
    </w:p>
    <w:p w:rsidR="00BD03A7" w:rsidRDefault="00BD03A7">
      <w:pPr>
        <w:pStyle w:val="TOC4"/>
        <w:rPr>
          <w:rFonts w:asciiTheme="minorHAnsi" w:eastAsiaTheme="minorEastAsia" w:hAnsiTheme="minorHAnsi" w:cstheme="minorBidi"/>
          <w:sz w:val="22"/>
          <w:szCs w:val="22"/>
        </w:rPr>
      </w:pPr>
      <w:r w:rsidRPr="00BD03A7">
        <w:t>A.8.26.5.2</w:t>
      </w:r>
      <w:r w:rsidRPr="00BD03A7">
        <w:rPr>
          <w:rFonts w:asciiTheme="minorHAnsi" w:eastAsiaTheme="minorEastAsia" w:hAnsiTheme="minorHAnsi" w:cstheme="minorBidi"/>
          <w:sz w:val="22"/>
          <w:szCs w:val="22"/>
        </w:rPr>
        <w:tab/>
      </w:r>
      <w:r w:rsidRPr="006510E2">
        <w:rPr>
          <w:snapToGrid w:val="0"/>
        </w:rPr>
        <w:t>Test Requirements</w:t>
      </w:r>
      <w:r>
        <w:tab/>
        <w:t>2415</w:t>
      </w:r>
    </w:p>
    <w:p w:rsidR="00BD03A7" w:rsidRDefault="00BD03A7">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2415</w:t>
      </w:r>
    </w:p>
    <w:p w:rsidR="00BD03A7" w:rsidRDefault="00BD03A7">
      <w:pPr>
        <w:pStyle w:val="TOC4"/>
        <w:rPr>
          <w:rFonts w:asciiTheme="minorHAnsi" w:eastAsiaTheme="minorEastAsia" w:hAnsiTheme="minorHAnsi" w:cstheme="minorBidi"/>
          <w:sz w:val="22"/>
          <w:szCs w:val="22"/>
        </w:rPr>
      </w:pPr>
      <w:r w:rsidRPr="00BD03A7">
        <w:t>A.8.26.5A.</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2415</w:t>
      </w:r>
    </w:p>
    <w:p w:rsidR="00BD03A7" w:rsidRDefault="00BD03A7">
      <w:pPr>
        <w:pStyle w:val="TOC4"/>
        <w:rPr>
          <w:rFonts w:asciiTheme="minorHAnsi" w:eastAsiaTheme="minorEastAsia" w:hAnsiTheme="minorHAnsi" w:cstheme="minorBidi"/>
          <w:sz w:val="22"/>
          <w:szCs w:val="22"/>
        </w:rPr>
      </w:pPr>
      <w:r w:rsidRPr="00BD03A7">
        <w:t>A.8.26.5A.2</w:t>
      </w:r>
      <w:r w:rsidRPr="00BD03A7">
        <w:rPr>
          <w:rFonts w:asciiTheme="minorHAnsi" w:eastAsiaTheme="minorEastAsia" w:hAnsiTheme="minorHAnsi" w:cstheme="minorBidi"/>
          <w:sz w:val="22"/>
          <w:szCs w:val="22"/>
        </w:rPr>
        <w:tab/>
      </w:r>
      <w:r w:rsidRPr="006510E2">
        <w:rPr>
          <w:snapToGrid w:val="0"/>
        </w:rPr>
        <w:t>Test Requirements</w:t>
      </w:r>
      <w:r>
        <w:tab/>
        <w:t>2418</w:t>
      </w:r>
    </w:p>
    <w:p w:rsidR="00BD03A7" w:rsidRDefault="00BD03A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2418</w:t>
      </w:r>
    </w:p>
    <w:p w:rsidR="00BD03A7" w:rsidRDefault="00BD03A7">
      <w:pPr>
        <w:pStyle w:val="TOC4"/>
        <w:rPr>
          <w:rFonts w:asciiTheme="minorHAnsi" w:eastAsiaTheme="minorEastAsia" w:hAnsiTheme="minorHAnsi" w:cstheme="minorBidi"/>
          <w:sz w:val="22"/>
          <w:szCs w:val="22"/>
        </w:rPr>
      </w:pPr>
      <w:r w:rsidRPr="00BD03A7">
        <w:t>A.8.26.6.</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2418</w:t>
      </w:r>
    </w:p>
    <w:p w:rsidR="00BD03A7" w:rsidRDefault="00BD03A7">
      <w:pPr>
        <w:pStyle w:val="TOC4"/>
        <w:rPr>
          <w:rFonts w:asciiTheme="minorHAnsi" w:eastAsiaTheme="minorEastAsia" w:hAnsiTheme="minorHAnsi" w:cstheme="minorBidi"/>
          <w:sz w:val="22"/>
          <w:szCs w:val="22"/>
        </w:rPr>
      </w:pPr>
      <w:r w:rsidRPr="00BD03A7">
        <w:t>A.8.26.6.2</w:t>
      </w:r>
      <w:r w:rsidRPr="00BD03A7">
        <w:rPr>
          <w:rFonts w:asciiTheme="minorHAnsi" w:eastAsiaTheme="minorEastAsia" w:hAnsiTheme="minorHAnsi" w:cstheme="minorBidi"/>
          <w:sz w:val="22"/>
          <w:szCs w:val="22"/>
        </w:rPr>
        <w:tab/>
      </w:r>
      <w:r w:rsidRPr="006510E2">
        <w:rPr>
          <w:snapToGrid w:val="0"/>
        </w:rPr>
        <w:t>Test Requirements</w:t>
      </w:r>
      <w:r>
        <w:tab/>
        <w:t>2422</w:t>
      </w:r>
    </w:p>
    <w:p w:rsidR="00BD03A7" w:rsidRDefault="00BD03A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2422</w:t>
      </w:r>
    </w:p>
    <w:p w:rsidR="00BD03A7" w:rsidRDefault="00BD03A7">
      <w:pPr>
        <w:pStyle w:val="TOC4"/>
        <w:rPr>
          <w:rFonts w:asciiTheme="minorHAnsi" w:eastAsiaTheme="minorEastAsia" w:hAnsiTheme="minorHAnsi" w:cstheme="minorBidi"/>
          <w:sz w:val="22"/>
          <w:szCs w:val="22"/>
        </w:rPr>
      </w:pPr>
      <w:r w:rsidRPr="00BD03A7">
        <w:t>A.8.26.6A.</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2422</w:t>
      </w:r>
    </w:p>
    <w:p w:rsidR="00BD03A7" w:rsidRDefault="00BD03A7">
      <w:pPr>
        <w:pStyle w:val="TOC4"/>
        <w:rPr>
          <w:rFonts w:asciiTheme="minorHAnsi" w:eastAsiaTheme="minorEastAsia" w:hAnsiTheme="minorHAnsi" w:cstheme="minorBidi"/>
          <w:sz w:val="22"/>
          <w:szCs w:val="22"/>
        </w:rPr>
      </w:pPr>
      <w:r w:rsidRPr="00BD03A7">
        <w:t>A.8.26.6A.2</w:t>
      </w:r>
      <w:r w:rsidRPr="00BD03A7">
        <w:rPr>
          <w:rFonts w:asciiTheme="minorHAnsi" w:eastAsiaTheme="minorEastAsia" w:hAnsiTheme="minorHAnsi" w:cstheme="minorBidi"/>
          <w:sz w:val="22"/>
          <w:szCs w:val="22"/>
        </w:rPr>
        <w:tab/>
      </w:r>
      <w:r w:rsidRPr="006510E2">
        <w:rPr>
          <w:snapToGrid w:val="0"/>
        </w:rPr>
        <w:t>Test Requirements</w:t>
      </w:r>
      <w:r>
        <w:tab/>
        <w:t>2426</w:t>
      </w:r>
    </w:p>
    <w:p w:rsidR="00BD03A7" w:rsidRDefault="00BD03A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2426</w:t>
      </w:r>
    </w:p>
    <w:p w:rsidR="00BD03A7" w:rsidRDefault="00BD03A7">
      <w:pPr>
        <w:pStyle w:val="TOC4"/>
        <w:rPr>
          <w:rFonts w:asciiTheme="minorHAnsi" w:eastAsiaTheme="minorEastAsia" w:hAnsiTheme="minorHAnsi" w:cstheme="minorBidi"/>
          <w:sz w:val="22"/>
          <w:szCs w:val="22"/>
        </w:rPr>
      </w:pPr>
      <w:r w:rsidRPr="00BD03A7">
        <w:t>A.8.26.7.</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2426</w:t>
      </w:r>
    </w:p>
    <w:p w:rsidR="00BD03A7" w:rsidRDefault="00BD03A7">
      <w:pPr>
        <w:pStyle w:val="TOC4"/>
        <w:rPr>
          <w:rFonts w:asciiTheme="minorHAnsi" w:eastAsiaTheme="minorEastAsia" w:hAnsiTheme="minorHAnsi" w:cstheme="minorBidi"/>
          <w:sz w:val="22"/>
          <w:szCs w:val="22"/>
        </w:rPr>
      </w:pPr>
      <w:r w:rsidRPr="00BD03A7">
        <w:t>A.8.26.7.2</w:t>
      </w:r>
      <w:r w:rsidRPr="00BD03A7">
        <w:rPr>
          <w:rFonts w:asciiTheme="minorHAnsi" w:eastAsiaTheme="minorEastAsia" w:hAnsiTheme="minorHAnsi" w:cstheme="minorBidi"/>
          <w:sz w:val="22"/>
          <w:szCs w:val="22"/>
        </w:rPr>
        <w:tab/>
      </w:r>
      <w:r w:rsidRPr="006510E2">
        <w:rPr>
          <w:snapToGrid w:val="0"/>
        </w:rPr>
        <w:t>Test Requirements</w:t>
      </w:r>
      <w:r>
        <w:tab/>
        <w:t>2429</w:t>
      </w:r>
    </w:p>
    <w:p w:rsidR="00BD03A7" w:rsidRDefault="00BD03A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2429</w:t>
      </w:r>
    </w:p>
    <w:p w:rsidR="00BD03A7" w:rsidRDefault="00BD03A7">
      <w:pPr>
        <w:pStyle w:val="TOC4"/>
        <w:rPr>
          <w:rFonts w:asciiTheme="minorHAnsi" w:eastAsiaTheme="minorEastAsia" w:hAnsiTheme="minorHAnsi" w:cstheme="minorBidi"/>
          <w:sz w:val="22"/>
          <w:szCs w:val="22"/>
        </w:rPr>
      </w:pPr>
      <w:r w:rsidRPr="00BD03A7">
        <w:t>A.8.26.8.</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2429</w:t>
      </w:r>
    </w:p>
    <w:p w:rsidR="00BD03A7" w:rsidRDefault="00BD03A7">
      <w:pPr>
        <w:pStyle w:val="TOC4"/>
        <w:rPr>
          <w:rFonts w:asciiTheme="minorHAnsi" w:eastAsiaTheme="minorEastAsia" w:hAnsiTheme="minorHAnsi" w:cstheme="minorBidi"/>
          <w:sz w:val="22"/>
          <w:szCs w:val="22"/>
        </w:rPr>
      </w:pPr>
      <w:r w:rsidRPr="00BD03A7">
        <w:t>A.8.26.8.2</w:t>
      </w:r>
      <w:r w:rsidRPr="00BD03A7">
        <w:rPr>
          <w:rFonts w:asciiTheme="minorHAnsi" w:eastAsiaTheme="minorEastAsia" w:hAnsiTheme="minorHAnsi" w:cstheme="minorBidi"/>
          <w:sz w:val="22"/>
          <w:szCs w:val="22"/>
        </w:rPr>
        <w:tab/>
      </w:r>
      <w:r w:rsidRPr="006510E2">
        <w:rPr>
          <w:snapToGrid w:val="0"/>
        </w:rPr>
        <w:t>Test Requirements</w:t>
      </w:r>
      <w:r>
        <w:tab/>
        <w:t>2433</w:t>
      </w:r>
    </w:p>
    <w:p w:rsidR="00BD03A7" w:rsidRDefault="00BD03A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2433</w:t>
      </w:r>
    </w:p>
    <w:p w:rsidR="00BD03A7" w:rsidRDefault="00BD03A7">
      <w:pPr>
        <w:pStyle w:val="TOC4"/>
        <w:rPr>
          <w:rFonts w:asciiTheme="minorHAnsi" w:eastAsiaTheme="minorEastAsia" w:hAnsiTheme="minorHAnsi" w:cstheme="minorBidi"/>
          <w:sz w:val="22"/>
          <w:szCs w:val="22"/>
        </w:rPr>
      </w:pPr>
      <w:r w:rsidRPr="00BD03A7">
        <w:t>A.8.26.9.1</w:t>
      </w:r>
      <w:r w:rsidRPr="00BD03A7">
        <w:rPr>
          <w:rFonts w:asciiTheme="minorHAnsi" w:eastAsiaTheme="minorEastAsia" w:hAnsiTheme="minorHAnsi"/>
          <w:sz w:val="22"/>
          <w:szCs w:val="22"/>
        </w:rPr>
        <w:tab/>
      </w:r>
      <w:r w:rsidRPr="006510E2">
        <w:rPr>
          <w:rFonts w:cs="v4.2.0"/>
          <w:snapToGrid w:val="0"/>
        </w:rPr>
        <w:t>Test Purpose and Environment</w:t>
      </w:r>
      <w:r>
        <w:tab/>
        <w:t>2433</w:t>
      </w:r>
    </w:p>
    <w:p w:rsidR="00BD03A7" w:rsidRDefault="00BD03A7">
      <w:pPr>
        <w:pStyle w:val="TOC4"/>
        <w:rPr>
          <w:rFonts w:asciiTheme="minorHAnsi" w:eastAsiaTheme="minorEastAsia" w:hAnsiTheme="minorHAnsi" w:cstheme="minorBidi"/>
          <w:sz w:val="22"/>
          <w:szCs w:val="22"/>
        </w:rPr>
      </w:pPr>
      <w:r w:rsidRPr="00BD03A7">
        <w:t>A.8.26.9.2</w:t>
      </w:r>
      <w:r w:rsidRPr="00BD03A7">
        <w:rPr>
          <w:rFonts w:asciiTheme="minorHAnsi" w:eastAsiaTheme="minorEastAsia" w:hAnsiTheme="minorHAnsi"/>
          <w:sz w:val="22"/>
          <w:szCs w:val="22"/>
        </w:rPr>
        <w:tab/>
      </w:r>
      <w:r w:rsidRPr="006510E2">
        <w:rPr>
          <w:rFonts w:cs="v4.2.0"/>
          <w:snapToGrid w:val="0"/>
        </w:rPr>
        <w:t>Test Requirements</w:t>
      </w:r>
      <w:r>
        <w:tab/>
        <w:t>2436</w:t>
      </w:r>
    </w:p>
    <w:p w:rsidR="00BD03A7" w:rsidRDefault="00BD03A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2436</w:t>
      </w:r>
    </w:p>
    <w:p w:rsidR="00BD03A7" w:rsidRDefault="00BD03A7">
      <w:pPr>
        <w:pStyle w:val="TOC4"/>
        <w:rPr>
          <w:rFonts w:asciiTheme="minorHAnsi" w:eastAsiaTheme="minorEastAsia" w:hAnsiTheme="minorHAnsi" w:cstheme="minorBidi"/>
          <w:sz w:val="22"/>
          <w:szCs w:val="22"/>
        </w:rPr>
      </w:pPr>
      <w:r w:rsidRPr="00BD03A7">
        <w:t>A.8.26.10.1</w:t>
      </w:r>
      <w:r w:rsidRPr="00BD03A7">
        <w:rPr>
          <w:rFonts w:asciiTheme="minorHAnsi" w:eastAsiaTheme="minorEastAsia" w:hAnsiTheme="minorHAnsi" w:cstheme="minorBidi"/>
          <w:sz w:val="22"/>
          <w:szCs w:val="22"/>
        </w:rPr>
        <w:tab/>
      </w:r>
      <w:r w:rsidRPr="006510E2">
        <w:rPr>
          <w:snapToGrid w:val="0"/>
        </w:rPr>
        <w:t>Test Purpose and Environment</w:t>
      </w:r>
      <w:r>
        <w:tab/>
        <w:t>2436</w:t>
      </w:r>
    </w:p>
    <w:p w:rsidR="00BD03A7" w:rsidRDefault="00BD03A7">
      <w:pPr>
        <w:pStyle w:val="TOC4"/>
        <w:rPr>
          <w:rFonts w:asciiTheme="minorHAnsi" w:eastAsiaTheme="minorEastAsia" w:hAnsiTheme="minorHAnsi" w:cstheme="minorBidi"/>
          <w:sz w:val="22"/>
          <w:szCs w:val="22"/>
        </w:rPr>
      </w:pPr>
      <w:r w:rsidRPr="00BD03A7">
        <w:t>A.8.26.10.2</w:t>
      </w:r>
      <w:r w:rsidRPr="00BD03A7">
        <w:rPr>
          <w:rFonts w:asciiTheme="minorHAnsi" w:eastAsiaTheme="minorEastAsia" w:hAnsiTheme="minorHAnsi"/>
          <w:sz w:val="22"/>
          <w:szCs w:val="22"/>
        </w:rPr>
        <w:tab/>
      </w:r>
      <w:r w:rsidRPr="006510E2">
        <w:rPr>
          <w:rFonts w:cs="v4.2.0"/>
          <w:snapToGrid w:val="0"/>
        </w:rPr>
        <w:t>Test Requirements</w:t>
      </w:r>
      <w:r>
        <w:tab/>
        <w:t>2439</w:t>
      </w:r>
    </w:p>
    <w:p w:rsidR="00BD03A7" w:rsidRDefault="00BD03A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2440</w:t>
      </w:r>
    </w:p>
    <w:p w:rsidR="00BD03A7" w:rsidRDefault="00BD03A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2440</w:t>
      </w:r>
    </w:p>
    <w:p w:rsidR="00BD03A7" w:rsidRDefault="00BD03A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2440</w:t>
      </w:r>
    </w:p>
    <w:p w:rsidR="00BD03A7" w:rsidRDefault="00BD03A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2440</w:t>
      </w:r>
    </w:p>
    <w:p w:rsidR="00BD03A7" w:rsidRDefault="00BD03A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2440</w:t>
      </w:r>
    </w:p>
    <w:p w:rsidR="00BD03A7" w:rsidRDefault="00BD03A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2442</w:t>
      </w:r>
    </w:p>
    <w:p w:rsidR="00BD03A7" w:rsidRDefault="00BD03A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2442</w:t>
      </w:r>
    </w:p>
    <w:p w:rsidR="00BD03A7" w:rsidRDefault="00BD03A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2442</w:t>
      </w:r>
    </w:p>
    <w:p w:rsidR="00BD03A7" w:rsidRDefault="00BD03A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2442</w:t>
      </w:r>
    </w:p>
    <w:p w:rsidR="00BD03A7" w:rsidRDefault="00BD03A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2443</w:t>
      </w:r>
    </w:p>
    <w:p w:rsidR="00BD03A7" w:rsidRDefault="00BD03A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2444</w:t>
      </w:r>
    </w:p>
    <w:p w:rsidR="00BD03A7" w:rsidRDefault="00BD03A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2444</w:t>
      </w:r>
    </w:p>
    <w:p w:rsidR="00BD03A7" w:rsidRDefault="00BD03A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2444</w:t>
      </w:r>
    </w:p>
    <w:p w:rsidR="00BD03A7" w:rsidRDefault="00BD03A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2446</w:t>
      </w:r>
    </w:p>
    <w:p w:rsidR="00BD03A7" w:rsidRDefault="00BD03A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2446</w:t>
      </w:r>
    </w:p>
    <w:p w:rsidR="00BD03A7" w:rsidRDefault="00BD03A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2446</w:t>
      </w:r>
    </w:p>
    <w:p w:rsidR="00BD03A7" w:rsidRDefault="00BD03A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2446</w:t>
      </w:r>
    </w:p>
    <w:p w:rsidR="00BD03A7" w:rsidRDefault="00BD03A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2448</w:t>
      </w:r>
    </w:p>
    <w:p w:rsidR="00BD03A7" w:rsidRDefault="00BD03A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2449</w:t>
      </w:r>
    </w:p>
    <w:p w:rsidR="00BD03A7" w:rsidRDefault="00BD03A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2449</w:t>
      </w:r>
    </w:p>
    <w:p w:rsidR="00BD03A7" w:rsidRDefault="00BD03A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2449</w:t>
      </w:r>
    </w:p>
    <w:p w:rsidR="00BD03A7" w:rsidRDefault="00BD03A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2450</w:t>
      </w:r>
    </w:p>
    <w:p w:rsidR="00BD03A7" w:rsidRDefault="00BD03A7">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2451</w:t>
      </w:r>
    </w:p>
    <w:p w:rsidR="00BD03A7" w:rsidRDefault="00BD03A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2451</w:t>
      </w:r>
    </w:p>
    <w:p w:rsidR="00BD03A7" w:rsidRDefault="00BD03A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2451</w:t>
      </w:r>
    </w:p>
    <w:p w:rsidR="00BD03A7" w:rsidRDefault="00BD03A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2453</w:t>
      </w:r>
    </w:p>
    <w:p w:rsidR="00BD03A7" w:rsidRDefault="00BD03A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2453</w:t>
      </w:r>
    </w:p>
    <w:p w:rsidR="00BD03A7" w:rsidRDefault="00BD03A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2453</w:t>
      </w:r>
    </w:p>
    <w:p w:rsidR="00BD03A7" w:rsidRDefault="00BD03A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2453</w:t>
      </w:r>
    </w:p>
    <w:p w:rsidR="00BD03A7" w:rsidRDefault="00BD03A7">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2455</w:t>
      </w:r>
    </w:p>
    <w:p w:rsidR="00BD03A7" w:rsidRDefault="00BD03A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2455</w:t>
      </w:r>
    </w:p>
    <w:p w:rsidR="00BD03A7" w:rsidRDefault="00BD03A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2455</w:t>
      </w:r>
    </w:p>
    <w:p w:rsidR="00BD03A7" w:rsidRDefault="00BD03A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2455</w:t>
      </w:r>
    </w:p>
    <w:p w:rsidR="00BD03A7" w:rsidRDefault="00BD03A7">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2458</w:t>
      </w:r>
    </w:p>
    <w:p w:rsidR="00BD03A7" w:rsidRDefault="00BD03A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2458</w:t>
      </w:r>
    </w:p>
    <w:p w:rsidR="00BD03A7" w:rsidRDefault="00BD03A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2458</w:t>
      </w:r>
    </w:p>
    <w:p w:rsidR="00BD03A7" w:rsidRDefault="00BD03A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2458</w:t>
      </w:r>
    </w:p>
    <w:p w:rsidR="00BD03A7" w:rsidRDefault="00BD03A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2461</w:t>
      </w:r>
    </w:p>
    <w:p w:rsidR="00BD03A7" w:rsidRDefault="00BD03A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2461</w:t>
      </w:r>
    </w:p>
    <w:p w:rsidR="00BD03A7" w:rsidRDefault="00BD03A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2461</w:t>
      </w:r>
    </w:p>
    <w:p w:rsidR="00BD03A7" w:rsidRDefault="00BD03A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2461</w:t>
      </w:r>
    </w:p>
    <w:p w:rsidR="00BD03A7" w:rsidRDefault="00BD03A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2463</w:t>
      </w:r>
    </w:p>
    <w:p w:rsidR="00BD03A7" w:rsidRDefault="00BD03A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2463</w:t>
      </w:r>
    </w:p>
    <w:p w:rsidR="00BD03A7" w:rsidRDefault="00BD03A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2463</w:t>
      </w:r>
    </w:p>
    <w:p w:rsidR="00BD03A7" w:rsidRDefault="00BD03A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2463</w:t>
      </w:r>
    </w:p>
    <w:p w:rsidR="00BD03A7" w:rsidRDefault="00BD03A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2466</w:t>
      </w:r>
    </w:p>
    <w:p w:rsidR="00BD03A7" w:rsidRDefault="00BD03A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2466</w:t>
      </w:r>
    </w:p>
    <w:p w:rsidR="00BD03A7" w:rsidRDefault="00BD03A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2466</w:t>
      </w:r>
    </w:p>
    <w:p w:rsidR="00BD03A7" w:rsidRDefault="00BD03A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2466</w:t>
      </w:r>
    </w:p>
    <w:p w:rsidR="00BD03A7" w:rsidRDefault="00BD03A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2467</w:t>
      </w:r>
    </w:p>
    <w:p w:rsidR="00BD03A7" w:rsidRDefault="00BD03A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2467</w:t>
      </w:r>
    </w:p>
    <w:p w:rsidR="00BD03A7" w:rsidRDefault="00BD03A7">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2467</w:t>
      </w:r>
    </w:p>
    <w:p w:rsidR="00BD03A7" w:rsidRDefault="00BD03A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2467</w:t>
      </w:r>
    </w:p>
    <w:p w:rsidR="00BD03A7" w:rsidRDefault="00BD03A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2468</w:t>
      </w:r>
    </w:p>
    <w:p w:rsidR="00BD03A7" w:rsidRDefault="00BD03A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2468</w:t>
      </w:r>
    </w:p>
    <w:p w:rsidR="00BD03A7" w:rsidRDefault="00BD03A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2468</w:t>
      </w:r>
    </w:p>
    <w:p w:rsidR="00BD03A7" w:rsidRDefault="00BD03A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2468</w:t>
      </w:r>
    </w:p>
    <w:p w:rsidR="00BD03A7" w:rsidRDefault="00BD03A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2471</w:t>
      </w:r>
    </w:p>
    <w:p w:rsidR="00BD03A7" w:rsidRDefault="00BD03A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2471</w:t>
      </w:r>
    </w:p>
    <w:p w:rsidR="00BD03A7" w:rsidRDefault="00BD03A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2471</w:t>
      </w:r>
    </w:p>
    <w:p w:rsidR="00BD03A7" w:rsidRDefault="00BD03A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2471</w:t>
      </w:r>
    </w:p>
    <w:p w:rsidR="00BD03A7" w:rsidRDefault="00BD03A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2473</w:t>
      </w:r>
    </w:p>
    <w:p w:rsidR="00BD03A7" w:rsidRDefault="00BD03A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2474</w:t>
      </w:r>
    </w:p>
    <w:p w:rsidR="00BD03A7" w:rsidRDefault="00BD03A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2474</w:t>
      </w:r>
    </w:p>
    <w:p w:rsidR="00BD03A7" w:rsidRDefault="00BD03A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2474</w:t>
      </w:r>
    </w:p>
    <w:p w:rsidR="00BD03A7" w:rsidRDefault="00BD03A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2475</w:t>
      </w:r>
    </w:p>
    <w:p w:rsidR="00BD03A7" w:rsidRDefault="00BD03A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2475</w:t>
      </w:r>
    </w:p>
    <w:p w:rsidR="00BD03A7" w:rsidRDefault="00BD03A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2475</w:t>
      </w:r>
    </w:p>
    <w:p w:rsidR="00BD03A7" w:rsidRDefault="00BD03A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2476</w:t>
      </w:r>
    </w:p>
    <w:p w:rsidR="00BD03A7" w:rsidRDefault="00BD03A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2477</w:t>
      </w:r>
    </w:p>
    <w:p w:rsidR="00BD03A7" w:rsidRDefault="00BD03A7">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2477</w:t>
      </w:r>
    </w:p>
    <w:p w:rsidR="00BD03A7" w:rsidRDefault="00BD03A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2477</w:t>
      </w:r>
    </w:p>
    <w:p w:rsidR="00BD03A7" w:rsidRDefault="00BD03A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2477</w:t>
      </w:r>
    </w:p>
    <w:p w:rsidR="00BD03A7" w:rsidRDefault="00BD03A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2478</w:t>
      </w:r>
    </w:p>
    <w:p w:rsidR="00BD03A7" w:rsidRDefault="00BD03A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2478</w:t>
      </w:r>
    </w:p>
    <w:p w:rsidR="00BD03A7" w:rsidRDefault="00BD03A7">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2479</w:t>
      </w:r>
    </w:p>
    <w:p w:rsidR="00BD03A7" w:rsidRDefault="00BD03A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2479</w:t>
      </w:r>
    </w:p>
    <w:p w:rsidR="00BD03A7" w:rsidRDefault="00BD03A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2479</w:t>
      </w:r>
    </w:p>
    <w:p w:rsidR="00BD03A7" w:rsidRDefault="00BD03A7">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2479</w:t>
      </w:r>
    </w:p>
    <w:p w:rsidR="00BD03A7" w:rsidRDefault="00BD03A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2479</w:t>
      </w:r>
    </w:p>
    <w:p w:rsidR="00BD03A7" w:rsidRDefault="00BD03A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2479</w:t>
      </w:r>
    </w:p>
    <w:p w:rsidR="00BD03A7" w:rsidRDefault="00BD03A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2480</w:t>
      </w:r>
    </w:p>
    <w:p w:rsidR="00BD03A7" w:rsidRDefault="00BD03A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2481</w:t>
      </w:r>
    </w:p>
    <w:p w:rsidR="00BD03A7" w:rsidRDefault="00BD03A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2481</w:t>
      </w:r>
    </w:p>
    <w:p w:rsidR="00BD03A7" w:rsidRDefault="00BD03A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2481</w:t>
      </w:r>
    </w:p>
    <w:p w:rsidR="00BD03A7" w:rsidRDefault="00BD03A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2481</w:t>
      </w:r>
    </w:p>
    <w:p w:rsidR="00BD03A7" w:rsidRDefault="00BD03A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2481</w:t>
      </w:r>
    </w:p>
    <w:p w:rsidR="00BD03A7" w:rsidRDefault="00BD03A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2481</w:t>
      </w:r>
    </w:p>
    <w:p w:rsidR="00BD03A7" w:rsidRDefault="00BD03A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2482</w:t>
      </w:r>
    </w:p>
    <w:p w:rsidR="00BD03A7" w:rsidRDefault="00BD03A7">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2485</w:t>
      </w:r>
    </w:p>
    <w:p w:rsidR="00BD03A7" w:rsidRDefault="00BD03A7">
      <w:pPr>
        <w:pStyle w:val="TOC3"/>
        <w:rPr>
          <w:rFonts w:asciiTheme="minorHAnsi" w:eastAsiaTheme="minorEastAsia" w:hAnsiTheme="minorHAnsi" w:cstheme="minorBidi"/>
          <w:sz w:val="22"/>
          <w:szCs w:val="22"/>
        </w:rPr>
      </w:pPr>
      <w:r>
        <w:t>A.9.1.23 RSRP for E-UTRAN TDD-FDD Carrier Aggregation with PCell in TDD</w:t>
      </w:r>
      <w:r>
        <w:tab/>
        <w:t>2485</w:t>
      </w:r>
    </w:p>
    <w:p w:rsidR="00BD03A7" w:rsidRDefault="00BD03A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2485</w:t>
      </w:r>
    </w:p>
    <w:p w:rsidR="00BD03A7" w:rsidRDefault="00BD03A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2485</w:t>
      </w:r>
    </w:p>
    <w:p w:rsidR="00BD03A7" w:rsidRDefault="00BD03A7">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2487</w:t>
      </w:r>
    </w:p>
    <w:p w:rsidR="00BD03A7" w:rsidRDefault="00BD03A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2488</w:t>
      </w:r>
    </w:p>
    <w:p w:rsidR="00BD03A7" w:rsidRDefault="00BD03A7">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2488</w:t>
      </w:r>
    </w:p>
    <w:p w:rsidR="00BD03A7" w:rsidRDefault="00BD03A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2488</w:t>
      </w:r>
    </w:p>
    <w:p w:rsidR="00BD03A7" w:rsidRDefault="00BD03A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2488</w:t>
      </w:r>
    </w:p>
    <w:p w:rsidR="00BD03A7" w:rsidRDefault="00BD03A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2489</w:t>
      </w:r>
    </w:p>
    <w:p w:rsidR="00BD03A7" w:rsidRDefault="00BD03A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2489</w:t>
      </w:r>
    </w:p>
    <w:p w:rsidR="00BD03A7" w:rsidRDefault="00BD03A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2489</w:t>
      </w:r>
    </w:p>
    <w:p w:rsidR="00BD03A7" w:rsidRDefault="00BD03A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2491</w:t>
      </w:r>
    </w:p>
    <w:p w:rsidR="00BD03A7" w:rsidRDefault="00BD03A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2491</w:t>
      </w:r>
    </w:p>
    <w:p w:rsidR="00BD03A7" w:rsidRDefault="00BD03A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2491</w:t>
      </w:r>
    </w:p>
    <w:p w:rsidR="00BD03A7" w:rsidRDefault="00BD03A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2491</w:t>
      </w:r>
    </w:p>
    <w:p w:rsidR="00BD03A7" w:rsidRDefault="00BD03A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2493</w:t>
      </w:r>
    </w:p>
    <w:p w:rsidR="00BD03A7" w:rsidRDefault="00BD03A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2493</w:t>
      </w:r>
    </w:p>
    <w:p w:rsidR="00BD03A7" w:rsidRDefault="00BD03A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2493</w:t>
      </w:r>
    </w:p>
    <w:p w:rsidR="00BD03A7" w:rsidRDefault="00BD03A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2493</w:t>
      </w:r>
    </w:p>
    <w:p w:rsidR="00BD03A7" w:rsidRDefault="00BD03A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2495</w:t>
      </w:r>
    </w:p>
    <w:p w:rsidR="00BD03A7" w:rsidRDefault="00BD03A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2495</w:t>
      </w:r>
    </w:p>
    <w:p w:rsidR="00BD03A7" w:rsidRDefault="00BD03A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2495</w:t>
      </w:r>
    </w:p>
    <w:p w:rsidR="00BD03A7" w:rsidRDefault="00BD03A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2495</w:t>
      </w:r>
    </w:p>
    <w:p w:rsidR="00BD03A7" w:rsidRDefault="00BD03A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2497</w:t>
      </w:r>
    </w:p>
    <w:p w:rsidR="00BD03A7" w:rsidRDefault="00BD03A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2497</w:t>
      </w:r>
    </w:p>
    <w:p w:rsidR="00BD03A7" w:rsidRDefault="00BD03A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2497</w:t>
      </w:r>
    </w:p>
    <w:p w:rsidR="00BD03A7" w:rsidRDefault="00BD03A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2497</w:t>
      </w:r>
    </w:p>
    <w:p w:rsidR="00BD03A7" w:rsidRDefault="00BD03A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2499</w:t>
      </w:r>
    </w:p>
    <w:p w:rsidR="00BD03A7" w:rsidRDefault="00BD03A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2499</w:t>
      </w:r>
    </w:p>
    <w:p w:rsidR="00BD03A7" w:rsidRDefault="00BD03A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2499</w:t>
      </w:r>
    </w:p>
    <w:p w:rsidR="00BD03A7" w:rsidRDefault="00BD03A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2499</w:t>
      </w:r>
    </w:p>
    <w:p w:rsidR="00BD03A7" w:rsidRDefault="00BD03A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2501</w:t>
      </w:r>
    </w:p>
    <w:p w:rsidR="00BD03A7" w:rsidRDefault="00BD03A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2501</w:t>
      </w:r>
    </w:p>
    <w:p w:rsidR="00BD03A7" w:rsidRDefault="00BD03A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2501</w:t>
      </w:r>
    </w:p>
    <w:p w:rsidR="00BD03A7" w:rsidRDefault="00BD03A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2501</w:t>
      </w:r>
    </w:p>
    <w:p w:rsidR="00BD03A7" w:rsidRDefault="00BD03A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2503</w:t>
      </w:r>
    </w:p>
    <w:p w:rsidR="00BD03A7" w:rsidRDefault="00BD03A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2503</w:t>
      </w:r>
    </w:p>
    <w:p w:rsidR="00BD03A7" w:rsidRDefault="00BD03A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2503</w:t>
      </w:r>
    </w:p>
    <w:p w:rsidR="00BD03A7" w:rsidRDefault="00BD03A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2503</w:t>
      </w:r>
    </w:p>
    <w:p w:rsidR="00BD03A7" w:rsidRDefault="00BD03A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2506</w:t>
      </w:r>
    </w:p>
    <w:p w:rsidR="00BD03A7" w:rsidRDefault="00BD03A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2506</w:t>
      </w:r>
    </w:p>
    <w:p w:rsidR="00BD03A7" w:rsidRDefault="00BD03A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2506</w:t>
      </w:r>
    </w:p>
    <w:p w:rsidR="00BD03A7" w:rsidRDefault="00BD03A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2506</w:t>
      </w:r>
    </w:p>
    <w:p w:rsidR="00BD03A7" w:rsidRDefault="00BD03A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2508</w:t>
      </w:r>
    </w:p>
    <w:p w:rsidR="00BD03A7" w:rsidRDefault="00BD03A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2508</w:t>
      </w:r>
    </w:p>
    <w:p w:rsidR="00BD03A7" w:rsidRDefault="00BD03A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2508</w:t>
      </w:r>
    </w:p>
    <w:p w:rsidR="00BD03A7" w:rsidRDefault="00BD03A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rsidR="00BD03A7" w:rsidRDefault="00BD03A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2510</w:t>
      </w:r>
    </w:p>
    <w:p w:rsidR="00BD03A7" w:rsidRDefault="00BD03A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2510</w:t>
      </w:r>
    </w:p>
    <w:p w:rsidR="00BD03A7" w:rsidRDefault="00BD03A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2510</w:t>
      </w:r>
    </w:p>
    <w:p w:rsidR="00BD03A7" w:rsidRDefault="00BD03A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2510</w:t>
      </w:r>
    </w:p>
    <w:p w:rsidR="00BD03A7" w:rsidRDefault="00BD03A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2512</w:t>
      </w:r>
    </w:p>
    <w:p w:rsidR="00BD03A7" w:rsidRDefault="00BD03A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2513</w:t>
      </w:r>
    </w:p>
    <w:p w:rsidR="00BD03A7" w:rsidRDefault="00BD03A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2513</w:t>
      </w:r>
    </w:p>
    <w:p w:rsidR="00BD03A7" w:rsidRDefault="00BD03A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2513</w:t>
      </w:r>
    </w:p>
    <w:p w:rsidR="00BD03A7" w:rsidRDefault="00BD03A7">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2515</w:t>
      </w:r>
    </w:p>
    <w:p w:rsidR="00BD03A7" w:rsidRDefault="00BD03A7">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2515</w:t>
      </w:r>
    </w:p>
    <w:p w:rsidR="00BD03A7" w:rsidRDefault="00BD03A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2515</w:t>
      </w:r>
    </w:p>
    <w:p w:rsidR="00BD03A7" w:rsidRDefault="00BD03A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2515</w:t>
      </w:r>
    </w:p>
    <w:p w:rsidR="00BD03A7" w:rsidRDefault="00BD03A7">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2517</w:t>
      </w:r>
    </w:p>
    <w:p w:rsidR="00BD03A7" w:rsidRDefault="00BD03A7">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2518</w:t>
      </w:r>
    </w:p>
    <w:p w:rsidR="00BD03A7" w:rsidRDefault="00BD03A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2518</w:t>
      </w:r>
    </w:p>
    <w:p w:rsidR="00BD03A7" w:rsidRDefault="00BD03A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2518</w:t>
      </w:r>
    </w:p>
    <w:p w:rsidR="00BD03A7" w:rsidRDefault="00BD03A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2520</w:t>
      </w:r>
    </w:p>
    <w:p w:rsidR="00BD03A7" w:rsidRDefault="00BD03A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2521</w:t>
      </w:r>
    </w:p>
    <w:p w:rsidR="00BD03A7" w:rsidRDefault="00BD03A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2521</w:t>
      </w:r>
    </w:p>
    <w:p w:rsidR="00BD03A7" w:rsidRDefault="00BD03A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2521</w:t>
      </w:r>
    </w:p>
    <w:p w:rsidR="00BD03A7" w:rsidRDefault="00BD03A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2525</w:t>
      </w:r>
    </w:p>
    <w:p w:rsidR="00BD03A7" w:rsidRDefault="00BD03A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2525</w:t>
      </w:r>
    </w:p>
    <w:p w:rsidR="00BD03A7" w:rsidRDefault="00BD03A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2525</w:t>
      </w:r>
    </w:p>
    <w:p w:rsidR="00BD03A7" w:rsidRDefault="00BD03A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p>
    <w:p w:rsidR="00BD03A7" w:rsidRDefault="00BD03A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2530</w:t>
      </w:r>
    </w:p>
    <w:p w:rsidR="00BD03A7" w:rsidRDefault="00BD03A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2530</w:t>
      </w:r>
    </w:p>
    <w:p w:rsidR="00BD03A7" w:rsidRDefault="00BD03A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2530</w:t>
      </w:r>
    </w:p>
    <w:p w:rsidR="00BD03A7" w:rsidRDefault="00BD03A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2530</w:t>
      </w:r>
    </w:p>
    <w:p w:rsidR="00BD03A7" w:rsidRDefault="00BD03A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2532</w:t>
      </w:r>
    </w:p>
    <w:p w:rsidR="00BD03A7" w:rsidRDefault="00BD03A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2532</w:t>
      </w:r>
    </w:p>
    <w:p w:rsidR="00BD03A7" w:rsidRDefault="00BD03A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2532</w:t>
      </w:r>
    </w:p>
    <w:p w:rsidR="00BD03A7" w:rsidRDefault="00BD03A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2532</w:t>
      </w:r>
    </w:p>
    <w:p w:rsidR="00BD03A7" w:rsidRDefault="00BD03A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2534</w:t>
      </w:r>
    </w:p>
    <w:p w:rsidR="00BD03A7" w:rsidRDefault="00BD03A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2534</w:t>
      </w:r>
    </w:p>
    <w:p w:rsidR="00BD03A7" w:rsidRDefault="00BD03A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2534</w:t>
      </w:r>
    </w:p>
    <w:p w:rsidR="00BD03A7" w:rsidRDefault="00BD03A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2534</w:t>
      </w:r>
    </w:p>
    <w:p w:rsidR="00BD03A7" w:rsidRDefault="00BD03A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2535</w:t>
      </w:r>
    </w:p>
    <w:p w:rsidR="00BD03A7" w:rsidRDefault="00BD03A7">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2536</w:t>
      </w:r>
    </w:p>
    <w:p w:rsidR="00BD03A7" w:rsidRDefault="00BD03A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2536</w:t>
      </w:r>
    </w:p>
    <w:p w:rsidR="00BD03A7" w:rsidRDefault="00BD03A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2536</w:t>
      </w:r>
    </w:p>
    <w:p w:rsidR="00BD03A7" w:rsidRDefault="00BD03A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2540</w:t>
      </w:r>
    </w:p>
    <w:p w:rsidR="00BD03A7" w:rsidRDefault="00BD03A7">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2540</w:t>
      </w:r>
    </w:p>
    <w:p w:rsidR="00BD03A7" w:rsidRDefault="00BD03A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2540</w:t>
      </w:r>
    </w:p>
    <w:p w:rsidR="00BD03A7" w:rsidRDefault="00BD03A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2540</w:t>
      </w:r>
    </w:p>
    <w:p w:rsidR="00BD03A7" w:rsidRDefault="00BD03A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2544</w:t>
      </w:r>
    </w:p>
    <w:p w:rsidR="00BD03A7" w:rsidRDefault="00BD03A7">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2544</w:t>
      </w:r>
    </w:p>
    <w:p w:rsidR="00BD03A7" w:rsidRDefault="00BD03A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2544</w:t>
      </w:r>
    </w:p>
    <w:p w:rsidR="00BD03A7" w:rsidRDefault="00BD03A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2544</w:t>
      </w:r>
    </w:p>
    <w:p w:rsidR="00BD03A7" w:rsidRDefault="00BD03A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2550</w:t>
      </w:r>
    </w:p>
    <w:p w:rsidR="00BD03A7" w:rsidRDefault="00BD03A7">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2550</w:t>
      </w:r>
    </w:p>
    <w:p w:rsidR="00BD03A7" w:rsidRDefault="00BD03A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2550</w:t>
      </w:r>
    </w:p>
    <w:p w:rsidR="00BD03A7" w:rsidRDefault="00BD03A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2551</w:t>
      </w:r>
    </w:p>
    <w:p w:rsidR="00BD03A7" w:rsidRDefault="00BD03A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2557</w:t>
      </w:r>
    </w:p>
    <w:p w:rsidR="00BD03A7" w:rsidRDefault="00BD03A7">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2557</w:t>
      </w:r>
    </w:p>
    <w:p w:rsidR="00BD03A7" w:rsidRDefault="00BD03A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2557</w:t>
      </w:r>
    </w:p>
    <w:p w:rsidR="00BD03A7" w:rsidRDefault="00BD03A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2558</w:t>
      </w:r>
    </w:p>
    <w:p w:rsidR="00BD03A7" w:rsidRDefault="00BD03A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2565</w:t>
      </w:r>
    </w:p>
    <w:p w:rsidR="00BD03A7" w:rsidRDefault="00BD03A7">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2566</w:t>
      </w:r>
    </w:p>
    <w:p w:rsidR="00BD03A7" w:rsidRDefault="00BD03A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2566</w:t>
      </w:r>
    </w:p>
    <w:p w:rsidR="00BD03A7" w:rsidRDefault="00BD03A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2566</w:t>
      </w:r>
    </w:p>
    <w:p w:rsidR="00BD03A7" w:rsidRDefault="00BD03A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2573</w:t>
      </w:r>
    </w:p>
    <w:p w:rsidR="00BD03A7" w:rsidRDefault="00BD03A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2574</w:t>
      </w:r>
    </w:p>
    <w:p w:rsidR="00BD03A7" w:rsidRDefault="00BD03A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2574</w:t>
      </w:r>
    </w:p>
    <w:p w:rsidR="00BD03A7" w:rsidRDefault="00BD03A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2574</w:t>
      </w:r>
    </w:p>
    <w:p w:rsidR="00BD03A7" w:rsidRDefault="00BD03A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2579</w:t>
      </w:r>
    </w:p>
    <w:p w:rsidR="00BD03A7" w:rsidRDefault="00BD03A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2579</w:t>
      </w:r>
    </w:p>
    <w:p w:rsidR="00BD03A7" w:rsidRDefault="00BD03A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2579</w:t>
      </w:r>
    </w:p>
    <w:p w:rsidR="00BD03A7" w:rsidRDefault="00BD03A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2579</w:t>
      </w:r>
    </w:p>
    <w:p w:rsidR="00BD03A7" w:rsidRDefault="00BD03A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2583</w:t>
      </w:r>
    </w:p>
    <w:p w:rsidR="00BD03A7" w:rsidRDefault="00BD03A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2584</w:t>
      </w:r>
    </w:p>
    <w:p w:rsidR="00BD03A7" w:rsidRDefault="00BD03A7">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2584</w:t>
      </w:r>
    </w:p>
    <w:p w:rsidR="00BD03A7" w:rsidRDefault="00BD03A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2584</w:t>
      </w:r>
    </w:p>
    <w:p w:rsidR="00BD03A7" w:rsidRDefault="00BD03A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2586</w:t>
      </w:r>
    </w:p>
    <w:p w:rsidR="00BD03A7" w:rsidRDefault="00BD03A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2586</w:t>
      </w:r>
    </w:p>
    <w:p w:rsidR="00BD03A7" w:rsidRDefault="00BD03A7">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2586</w:t>
      </w:r>
    </w:p>
    <w:p w:rsidR="00BD03A7" w:rsidRDefault="00BD03A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2586</w:t>
      </w:r>
    </w:p>
    <w:p w:rsidR="00BD03A7" w:rsidRDefault="00BD03A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2587</w:t>
      </w:r>
    </w:p>
    <w:p w:rsidR="00BD03A7" w:rsidRDefault="00BD03A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2587</w:t>
      </w:r>
    </w:p>
    <w:p w:rsidR="00BD03A7" w:rsidRDefault="00BD03A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2587</w:t>
      </w:r>
    </w:p>
    <w:p w:rsidR="00BD03A7" w:rsidRDefault="00BD03A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2588</w:t>
      </w:r>
    </w:p>
    <w:p w:rsidR="00BD03A7" w:rsidRDefault="00BD03A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2590</w:t>
      </w:r>
    </w:p>
    <w:p w:rsidR="00BD03A7" w:rsidRDefault="00BD03A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2590</w:t>
      </w:r>
    </w:p>
    <w:p w:rsidR="00BD03A7" w:rsidRDefault="00BD03A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2590</w:t>
      </w:r>
    </w:p>
    <w:p w:rsidR="00BD03A7" w:rsidRDefault="00BD03A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2590</w:t>
      </w:r>
    </w:p>
    <w:p w:rsidR="00BD03A7" w:rsidRDefault="00BD03A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2591</w:t>
      </w:r>
    </w:p>
    <w:p w:rsidR="00BD03A7" w:rsidRDefault="00BD03A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2591</w:t>
      </w:r>
    </w:p>
    <w:p w:rsidR="00BD03A7" w:rsidRDefault="00BD03A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2591</w:t>
      </w:r>
    </w:p>
    <w:p w:rsidR="00BD03A7" w:rsidRDefault="00BD03A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2592</w:t>
      </w:r>
    </w:p>
    <w:p w:rsidR="00BD03A7" w:rsidRDefault="00BD03A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2594</w:t>
      </w:r>
    </w:p>
    <w:p w:rsidR="00BD03A7" w:rsidRDefault="00BD03A7">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2594</w:t>
      </w:r>
    </w:p>
    <w:p w:rsidR="00BD03A7" w:rsidRDefault="00BD03A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2594</w:t>
      </w:r>
    </w:p>
    <w:p w:rsidR="00BD03A7" w:rsidRDefault="00BD03A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2594</w:t>
      </w:r>
    </w:p>
    <w:p w:rsidR="00BD03A7" w:rsidRDefault="00BD03A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2597</w:t>
      </w:r>
    </w:p>
    <w:p w:rsidR="00BD03A7" w:rsidRDefault="00BD03A7">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2597</w:t>
      </w:r>
    </w:p>
    <w:p w:rsidR="00BD03A7" w:rsidRDefault="00BD03A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2597</w:t>
      </w:r>
    </w:p>
    <w:p w:rsidR="00BD03A7" w:rsidRDefault="00BD03A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2597</w:t>
      </w:r>
    </w:p>
    <w:p w:rsidR="00BD03A7" w:rsidRDefault="00BD03A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2599</w:t>
      </w:r>
    </w:p>
    <w:p w:rsidR="00BD03A7" w:rsidRDefault="00BD03A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2600</w:t>
      </w:r>
    </w:p>
    <w:p w:rsidR="00BD03A7" w:rsidRDefault="00BD03A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2600</w:t>
      </w:r>
    </w:p>
    <w:p w:rsidR="00BD03A7" w:rsidRDefault="00BD03A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2600</w:t>
      </w:r>
    </w:p>
    <w:p w:rsidR="00BD03A7" w:rsidRDefault="00BD03A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2602</w:t>
      </w:r>
    </w:p>
    <w:p w:rsidR="00BD03A7" w:rsidRDefault="00BD03A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2602</w:t>
      </w:r>
    </w:p>
    <w:p w:rsidR="00BD03A7" w:rsidRDefault="00BD03A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2602</w:t>
      </w:r>
    </w:p>
    <w:p w:rsidR="00BD03A7" w:rsidRDefault="00BD03A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2602</w:t>
      </w:r>
    </w:p>
    <w:p w:rsidR="00BD03A7" w:rsidRDefault="00BD03A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2603</w:t>
      </w:r>
    </w:p>
    <w:p w:rsidR="00BD03A7" w:rsidRDefault="00BD03A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2603</w:t>
      </w:r>
    </w:p>
    <w:p w:rsidR="00BD03A7" w:rsidRDefault="00BD03A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2603</w:t>
      </w:r>
    </w:p>
    <w:p w:rsidR="00BD03A7" w:rsidRDefault="00BD03A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2604</w:t>
      </w:r>
    </w:p>
    <w:p w:rsidR="00BD03A7" w:rsidRDefault="00BD03A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2606</w:t>
      </w:r>
    </w:p>
    <w:p w:rsidR="00BD03A7" w:rsidRDefault="00BD03A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2606</w:t>
      </w:r>
    </w:p>
    <w:p w:rsidR="00BD03A7" w:rsidRDefault="00BD03A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2606</w:t>
      </w:r>
    </w:p>
    <w:p w:rsidR="00BD03A7" w:rsidRDefault="00BD03A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2606</w:t>
      </w:r>
    </w:p>
    <w:p w:rsidR="00BD03A7" w:rsidRDefault="00BD03A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2607</w:t>
      </w:r>
    </w:p>
    <w:p w:rsidR="00BD03A7" w:rsidRDefault="00BD03A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2607</w:t>
      </w:r>
    </w:p>
    <w:p w:rsidR="00BD03A7" w:rsidRDefault="00BD03A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2607</w:t>
      </w:r>
    </w:p>
    <w:p w:rsidR="00BD03A7" w:rsidRDefault="00BD03A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2608</w:t>
      </w:r>
    </w:p>
    <w:p w:rsidR="00BD03A7" w:rsidRDefault="00BD03A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2610</w:t>
      </w:r>
    </w:p>
    <w:p w:rsidR="00BD03A7" w:rsidRDefault="00BD03A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2610</w:t>
      </w:r>
    </w:p>
    <w:p w:rsidR="00BD03A7" w:rsidRDefault="00BD03A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2610</w:t>
      </w:r>
    </w:p>
    <w:p w:rsidR="00BD03A7" w:rsidRDefault="00BD03A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2610</w:t>
      </w:r>
    </w:p>
    <w:p w:rsidR="00BD03A7" w:rsidRDefault="00BD03A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2612</w:t>
      </w:r>
    </w:p>
    <w:p w:rsidR="00BD03A7" w:rsidRDefault="00BD03A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2613</w:t>
      </w:r>
    </w:p>
    <w:p w:rsidR="00BD03A7" w:rsidRDefault="00BD03A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2613</w:t>
      </w:r>
    </w:p>
    <w:p w:rsidR="00BD03A7" w:rsidRDefault="00BD03A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2613</w:t>
      </w:r>
    </w:p>
    <w:p w:rsidR="00BD03A7" w:rsidRDefault="00BD03A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2615</w:t>
      </w:r>
    </w:p>
    <w:p w:rsidR="00BD03A7" w:rsidRDefault="00BD03A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2615</w:t>
      </w:r>
    </w:p>
    <w:p w:rsidR="00BD03A7" w:rsidRDefault="00BD03A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2615</w:t>
      </w:r>
    </w:p>
    <w:p w:rsidR="00BD03A7" w:rsidRDefault="00BD03A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2615</w:t>
      </w:r>
    </w:p>
    <w:p w:rsidR="00BD03A7" w:rsidRDefault="00BD03A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2617</w:t>
      </w:r>
    </w:p>
    <w:p w:rsidR="00BD03A7" w:rsidRDefault="00BD03A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2617</w:t>
      </w:r>
    </w:p>
    <w:p w:rsidR="00BD03A7" w:rsidRDefault="00BD03A7">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2617</w:t>
      </w:r>
    </w:p>
    <w:p w:rsidR="00BD03A7" w:rsidRDefault="00BD03A7">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2617</w:t>
      </w:r>
    </w:p>
    <w:p w:rsidR="00BD03A7" w:rsidRDefault="00BD03A7">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2619</w:t>
      </w:r>
    </w:p>
    <w:p w:rsidR="00BD03A7" w:rsidRDefault="00BD03A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2619</w:t>
      </w:r>
    </w:p>
    <w:p w:rsidR="00BD03A7" w:rsidRDefault="00BD03A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2619</w:t>
      </w:r>
    </w:p>
    <w:p w:rsidR="00BD03A7" w:rsidRDefault="00BD03A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2619</w:t>
      </w:r>
    </w:p>
    <w:p w:rsidR="00BD03A7" w:rsidRDefault="00BD03A7">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2620</w:t>
      </w:r>
    </w:p>
    <w:p w:rsidR="00BD03A7" w:rsidRDefault="00BD03A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2621</w:t>
      </w:r>
    </w:p>
    <w:p w:rsidR="00BD03A7" w:rsidRDefault="00BD03A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2621</w:t>
      </w:r>
    </w:p>
    <w:p w:rsidR="00BD03A7" w:rsidRDefault="00BD03A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2621</w:t>
      </w:r>
    </w:p>
    <w:p w:rsidR="00BD03A7" w:rsidRDefault="00BD03A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2625</w:t>
      </w:r>
    </w:p>
    <w:p w:rsidR="00BD03A7" w:rsidRDefault="00BD03A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2625</w:t>
      </w:r>
    </w:p>
    <w:p w:rsidR="00BD03A7" w:rsidRDefault="00BD03A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2625</w:t>
      </w:r>
    </w:p>
    <w:p w:rsidR="00BD03A7" w:rsidRDefault="00BD03A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2629</w:t>
      </w:r>
    </w:p>
    <w:p w:rsidR="00BD03A7" w:rsidRDefault="00BD03A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2629</w:t>
      </w:r>
    </w:p>
    <w:p w:rsidR="00BD03A7" w:rsidRDefault="00BD03A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2629</w:t>
      </w:r>
    </w:p>
    <w:p w:rsidR="00BD03A7" w:rsidRDefault="00BD03A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2629</w:t>
      </w:r>
    </w:p>
    <w:p w:rsidR="00BD03A7" w:rsidRDefault="00BD03A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2630</w:t>
      </w:r>
    </w:p>
    <w:p w:rsidR="00BD03A7" w:rsidRDefault="00BD03A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2631</w:t>
      </w:r>
    </w:p>
    <w:p w:rsidR="00BD03A7" w:rsidRDefault="00BD03A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2631</w:t>
      </w:r>
    </w:p>
    <w:p w:rsidR="00BD03A7" w:rsidRDefault="00BD03A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2631</w:t>
      </w:r>
    </w:p>
    <w:p w:rsidR="00BD03A7" w:rsidRDefault="00BD03A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2631</w:t>
      </w:r>
    </w:p>
    <w:p w:rsidR="00BD03A7" w:rsidRDefault="00BD03A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2633</w:t>
      </w:r>
    </w:p>
    <w:p w:rsidR="00BD03A7" w:rsidRDefault="00BD03A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2633</w:t>
      </w:r>
    </w:p>
    <w:p w:rsidR="00BD03A7" w:rsidRDefault="00BD03A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2633</w:t>
      </w:r>
    </w:p>
    <w:p w:rsidR="00BD03A7" w:rsidRDefault="00BD03A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2633</w:t>
      </w:r>
    </w:p>
    <w:p w:rsidR="00BD03A7" w:rsidRDefault="00BD03A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2635</w:t>
      </w:r>
    </w:p>
    <w:p w:rsidR="00BD03A7" w:rsidRDefault="00BD03A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2635</w:t>
      </w:r>
    </w:p>
    <w:p w:rsidR="00BD03A7" w:rsidRDefault="00BD03A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2635</w:t>
      </w:r>
    </w:p>
    <w:p w:rsidR="00BD03A7" w:rsidRDefault="00BD03A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2635</w:t>
      </w:r>
    </w:p>
    <w:p w:rsidR="00BD03A7" w:rsidRDefault="00BD03A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2637</w:t>
      </w:r>
    </w:p>
    <w:p w:rsidR="00BD03A7" w:rsidRDefault="00BD03A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2637</w:t>
      </w:r>
    </w:p>
    <w:p w:rsidR="00BD03A7" w:rsidRDefault="00BD03A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2637</w:t>
      </w:r>
    </w:p>
    <w:p w:rsidR="00BD03A7" w:rsidRDefault="00BD03A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2637</w:t>
      </w:r>
    </w:p>
    <w:p w:rsidR="00BD03A7" w:rsidRDefault="00BD03A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2639</w:t>
      </w:r>
    </w:p>
    <w:p w:rsidR="00BD03A7" w:rsidRDefault="00BD03A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2640</w:t>
      </w:r>
    </w:p>
    <w:p w:rsidR="00BD03A7" w:rsidRDefault="00BD03A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2640</w:t>
      </w:r>
    </w:p>
    <w:p w:rsidR="00BD03A7" w:rsidRDefault="00BD03A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2640</w:t>
      </w:r>
    </w:p>
    <w:p w:rsidR="00BD03A7" w:rsidRDefault="00BD03A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2642</w:t>
      </w:r>
    </w:p>
    <w:p w:rsidR="00BD03A7" w:rsidRDefault="00BD03A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2642</w:t>
      </w:r>
    </w:p>
    <w:p w:rsidR="00BD03A7" w:rsidRDefault="00BD03A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2642</w:t>
      </w:r>
    </w:p>
    <w:p w:rsidR="00BD03A7" w:rsidRDefault="00BD03A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2643</w:t>
      </w:r>
    </w:p>
    <w:p w:rsidR="00BD03A7" w:rsidRDefault="00BD03A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2645</w:t>
      </w:r>
    </w:p>
    <w:p w:rsidR="00BD03A7" w:rsidRDefault="00BD03A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2645</w:t>
      </w:r>
    </w:p>
    <w:p w:rsidR="00BD03A7" w:rsidRDefault="00BD03A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2645</w:t>
      </w:r>
    </w:p>
    <w:p w:rsidR="00BD03A7" w:rsidRDefault="00BD03A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2645</w:t>
      </w:r>
    </w:p>
    <w:p w:rsidR="00BD03A7" w:rsidRDefault="00BD03A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2647</w:t>
      </w:r>
    </w:p>
    <w:p w:rsidR="00BD03A7" w:rsidRDefault="00BD03A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2647</w:t>
      </w:r>
    </w:p>
    <w:p w:rsidR="00BD03A7" w:rsidRDefault="00BD03A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2647</w:t>
      </w:r>
    </w:p>
    <w:p w:rsidR="00BD03A7" w:rsidRDefault="00BD03A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2647</w:t>
      </w:r>
    </w:p>
    <w:p w:rsidR="00BD03A7" w:rsidRDefault="00BD03A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2650</w:t>
      </w:r>
    </w:p>
    <w:p w:rsidR="00BD03A7" w:rsidRDefault="00BD03A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2650</w:t>
      </w:r>
    </w:p>
    <w:p w:rsidR="00BD03A7" w:rsidRDefault="00BD03A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2650</w:t>
      </w:r>
    </w:p>
    <w:p w:rsidR="00BD03A7" w:rsidRDefault="00BD03A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2650</w:t>
      </w:r>
    </w:p>
    <w:p w:rsidR="00BD03A7" w:rsidRDefault="00BD03A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2653</w:t>
      </w:r>
    </w:p>
    <w:p w:rsidR="00BD03A7" w:rsidRDefault="00BD03A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2653</w:t>
      </w:r>
    </w:p>
    <w:p w:rsidR="00BD03A7" w:rsidRDefault="00BD03A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2653</w:t>
      </w:r>
    </w:p>
    <w:p w:rsidR="00BD03A7" w:rsidRDefault="00BD03A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2653</w:t>
      </w:r>
    </w:p>
    <w:p w:rsidR="00BD03A7" w:rsidRDefault="00BD03A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2656</w:t>
      </w:r>
    </w:p>
    <w:p w:rsidR="00BD03A7" w:rsidRDefault="00BD03A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2656</w:t>
      </w:r>
    </w:p>
    <w:p w:rsidR="00BD03A7" w:rsidRDefault="00BD03A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2656</w:t>
      </w:r>
    </w:p>
    <w:p w:rsidR="00BD03A7" w:rsidRDefault="00BD03A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2656</w:t>
      </w:r>
    </w:p>
    <w:p w:rsidR="00BD03A7" w:rsidRDefault="00BD03A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2659</w:t>
      </w:r>
    </w:p>
    <w:p w:rsidR="00BD03A7" w:rsidRDefault="00BD03A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2659</w:t>
      </w:r>
    </w:p>
    <w:p w:rsidR="00BD03A7" w:rsidRDefault="00BD03A7">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2659</w:t>
      </w:r>
    </w:p>
    <w:p w:rsidR="00BD03A7" w:rsidRDefault="00BD03A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2659</w:t>
      </w:r>
    </w:p>
    <w:p w:rsidR="00BD03A7" w:rsidRDefault="00BD03A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2660</w:t>
      </w:r>
    </w:p>
    <w:p w:rsidR="00BD03A7" w:rsidRDefault="00BD03A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2660</w:t>
      </w:r>
    </w:p>
    <w:p w:rsidR="00BD03A7" w:rsidRDefault="00BD03A7">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2660</w:t>
      </w:r>
    </w:p>
    <w:p w:rsidR="00BD03A7" w:rsidRDefault="00BD03A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2660</w:t>
      </w:r>
    </w:p>
    <w:p w:rsidR="00BD03A7" w:rsidRDefault="00BD03A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2661</w:t>
      </w:r>
    </w:p>
    <w:p w:rsidR="00BD03A7" w:rsidRDefault="00BD03A7">
      <w:pPr>
        <w:pStyle w:val="TOC3"/>
        <w:rPr>
          <w:rFonts w:asciiTheme="minorHAnsi" w:eastAsiaTheme="minorEastAsia" w:hAnsiTheme="minorHAnsi" w:cstheme="minorBidi"/>
          <w:sz w:val="22"/>
          <w:szCs w:val="22"/>
        </w:rPr>
      </w:pPr>
      <w:r w:rsidRPr="00BD03A7">
        <w:t>A.9.2.13</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A.9.2.13.1</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A.9.2.13.2</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A.9.2.13.3</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3"/>
        <w:rPr>
          <w:rFonts w:asciiTheme="minorHAnsi" w:eastAsiaTheme="minorEastAsia" w:hAnsiTheme="minorHAnsi" w:cstheme="minorBidi"/>
          <w:sz w:val="22"/>
          <w:szCs w:val="22"/>
        </w:rPr>
      </w:pPr>
      <w:r w:rsidRPr="00BD03A7">
        <w:t>A.9.2.14</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A.9.2.14.1</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A.9.2.14.2</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2662</w:t>
      </w:r>
    </w:p>
    <w:p w:rsidR="00BD03A7" w:rsidRDefault="00BD03A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2662</w:t>
      </w:r>
    </w:p>
    <w:p w:rsidR="00BD03A7" w:rsidRDefault="00BD03A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2662</w:t>
      </w:r>
    </w:p>
    <w:p w:rsidR="00BD03A7" w:rsidRDefault="00BD03A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2662</w:t>
      </w:r>
    </w:p>
    <w:p w:rsidR="00BD03A7" w:rsidRDefault="00BD03A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2665</w:t>
      </w:r>
    </w:p>
    <w:p w:rsidR="00BD03A7" w:rsidRDefault="00BD03A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2665</w:t>
      </w:r>
    </w:p>
    <w:p w:rsidR="00BD03A7" w:rsidRDefault="00BD03A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2665</w:t>
      </w:r>
    </w:p>
    <w:p w:rsidR="00BD03A7" w:rsidRDefault="00BD03A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2665</w:t>
      </w:r>
    </w:p>
    <w:p w:rsidR="00BD03A7" w:rsidRDefault="00BD03A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2668</w:t>
      </w:r>
    </w:p>
    <w:p w:rsidR="00BD03A7" w:rsidRDefault="00BD03A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2668</w:t>
      </w:r>
    </w:p>
    <w:p w:rsidR="00BD03A7" w:rsidRDefault="00BD03A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2668</w:t>
      </w:r>
    </w:p>
    <w:p w:rsidR="00BD03A7" w:rsidRDefault="00BD03A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2668</w:t>
      </w:r>
    </w:p>
    <w:p w:rsidR="00BD03A7" w:rsidRDefault="00BD03A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2670</w:t>
      </w:r>
    </w:p>
    <w:p w:rsidR="00BD03A7" w:rsidRDefault="00BD03A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2670</w:t>
      </w:r>
    </w:p>
    <w:p w:rsidR="00BD03A7" w:rsidRDefault="00BD03A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2670</w:t>
      </w:r>
    </w:p>
    <w:p w:rsidR="00BD03A7" w:rsidRDefault="00BD03A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2670</w:t>
      </w:r>
    </w:p>
    <w:p w:rsidR="00BD03A7" w:rsidRDefault="00BD03A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2672</w:t>
      </w:r>
    </w:p>
    <w:p w:rsidR="00BD03A7" w:rsidRDefault="00BD03A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2672</w:t>
      </w:r>
    </w:p>
    <w:p w:rsidR="00BD03A7" w:rsidRDefault="00BD03A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2672</w:t>
      </w:r>
    </w:p>
    <w:p w:rsidR="00BD03A7" w:rsidRDefault="00BD03A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2672</w:t>
      </w:r>
    </w:p>
    <w:p w:rsidR="00BD03A7" w:rsidRDefault="00BD03A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2674</w:t>
      </w:r>
    </w:p>
    <w:p w:rsidR="00BD03A7" w:rsidRDefault="00BD03A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2674</w:t>
      </w:r>
    </w:p>
    <w:p w:rsidR="00BD03A7" w:rsidRDefault="00BD03A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2674</w:t>
      </w:r>
    </w:p>
    <w:p w:rsidR="00BD03A7" w:rsidRDefault="00BD03A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2674</w:t>
      </w:r>
    </w:p>
    <w:p w:rsidR="00BD03A7" w:rsidRDefault="00BD03A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2676</w:t>
      </w:r>
    </w:p>
    <w:p w:rsidR="00BD03A7" w:rsidRDefault="00BD03A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2676</w:t>
      </w:r>
    </w:p>
    <w:p w:rsidR="00BD03A7" w:rsidRDefault="00BD03A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2676</w:t>
      </w:r>
    </w:p>
    <w:p w:rsidR="00BD03A7" w:rsidRDefault="00BD03A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2676</w:t>
      </w:r>
    </w:p>
    <w:p w:rsidR="00BD03A7" w:rsidRDefault="00BD03A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2678</w:t>
      </w:r>
    </w:p>
    <w:p w:rsidR="00BD03A7" w:rsidRDefault="00BD03A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2678</w:t>
      </w:r>
    </w:p>
    <w:p w:rsidR="00BD03A7" w:rsidRDefault="00BD03A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2678</w:t>
      </w:r>
    </w:p>
    <w:p w:rsidR="00BD03A7" w:rsidRDefault="00BD03A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2678</w:t>
      </w:r>
    </w:p>
    <w:p w:rsidR="00BD03A7" w:rsidRDefault="00BD03A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2679</w:t>
      </w:r>
    </w:p>
    <w:p w:rsidR="00BD03A7" w:rsidRDefault="00BD03A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2679</w:t>
      </w:r>
    </w:p>
    <w:p w:rsidR="00BD03A7" w:rsidRDefault="00BD03A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2679</w:t>
      </w:r>
    </w:p>
    <w:p w:rsidR="00BD03A7" w:rsidRDefault="00BD03A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2679</w:t>
      </w:r>
    </w:p>
    <w:p w:rsidR="00BD03A7" w:rsidRDefault="00BD03A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2681</w:t>
      </w:r>
    </w:p>
    <w:p w:rsidR="00BD03A7" w:rsidRDefault="00BD03A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2681</w:t>
      </w:r>
    </w:p>
    <w:p w:rsidR="00BD03A7" w:rsidRDefault="00BD03A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2681</w:t>
      </w:r>
    </w:p>
    <w:p w:rsidR="00BD03A7" w:rsidRDefault="00BD03A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2681</w:t>
      </w:r>
    </w:p>
    <w:p w:rsidR="00BD03A7" w:rsidRDefault="00BD03A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2681</w:t>
      </w:r>
    </w:p>
    <w:p w:rsidR="00BD03A7" w:rsidRDefault="00BD03A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2682</w:t>
      </w:r>
    </w:p>
    <w:p w:rsidR="00BD03A7" w:rsidRDefault="00BD03A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2682</w:t>
      </w:r>
    </w:p>
    <w:p w:rsidR="00BD03A7" w:rsidRDefault="00BD03A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2682</w:t>
      </w:r>
    </w:p>
    <w:p w:rsidR="00BD03A7" w:rsidRDefault="00BD03A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2685</w:t>
      </w:r>
    </w:p>
    <w:p w:rsidR="00BD03A7" w:rsidRDefault="00BD03A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2685</w:t>
      </w:r>
    </w:p>
    <w:p w:rsidR="00BD03A7" w:rsidRDefault="00BD03A7">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2685</w:t>
      </w:r>
    </w:p>
    <w:p w:rsidR="00BD03A7" w:rsidRDefault="00BD03A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2685</w:t>
      </w:r>
    </w:p>
    <w:p w:rsidR="00BD03A7" w:rsidRDefault="00BD03A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2688</w:t>
      </w:r>
    </w:p>
    <w:p w:rsidR="00BD03A7" w:rsidRDefault="00BD03A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2688</w:t>
      </w:r>
    </w:p>
    <w:p w:rsidR="00BD03A7" w:rsidRDefault="00BD03A7">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2688</w:t>
      </w:r>
    </w:p>
    <w:p w:rsidR="00BD03A7" w:rsidRDefault="00BD03A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2688</w:t>
      </w:r>
    </w:p>
    <w:p w:rsidR="00BD03A7" w:rsidRDefault="00BD03A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2689</w:t>
      </w:r>
    </w:p>
    <w:p w:rsidR="00BD03A7" w:rsidRDefault="00BD03A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2689</w:t>
      </w:r>
    </w:p>
    <w:p w:rsidR="00BD03A7" w:rsidRDefault="00BD03A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2689</w:t>
      </w:r>
    </w:p>
    <w:p w:rsidR="00BD03A7" w:rsidRDefault="00BD03A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2689</w:t>
      </w:r>
    </w:p>
    <w:p w:rsidR="00BD03A7" w:rsidRDefault="00BD03A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2691</w:t>
      </w:r>
    </w:p>
    <w:p w:rsidR="00BD03A7" w:rsidRDefault="00BD03A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2691</w:t>
      </w:r>
    </w:p>
    <w:p w:rsidR="00BD03A7" w:rsidRDefault="00BD03A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2691</w:t>
      </w:r>
    </w:p>
    <w:p w:rsidR="00BD03A7" w:rsidRDefault="00BD03A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2691</w:t>
      </w:r>
    </w:p>
    <w:p w:rsidR="00BD03A7" w:rsidRDefault="00BD03A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2693</w:t>
      </w:r>
    </w:p>
    <w:p w:rsidR="00BD03A7" w:rsidRDefault="00BD03A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2693</w:t>
      </w:r>
    </w:p>
    <w:p w:rsidR="00BD03A7" w:rsidRDefault="00BD03A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2693</w:t>
      </w:r>
    </w:p>
    <w:p w:rsidR="00BD03A7" w:rsidRDefault="00BD03A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2693</w:t>
      </w:r>
    </w:p>
    <w:p w:rsidR="00BD03A7" w:rsidRDefault="00BD03A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2695</w:t>
      </w:r>
    </w:p>
    <w:p w:rsidR="00BD03A7" w:rsidRDefault="00BD03A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2695</w:t>
      </w:r>
    </w:p>
    <w:p w:rsidR="00BD03A7" w:rsidRDefault="00BD03A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2695</w:t>
      </w:r>
    </w:p>
    <w:p w:rsidR="00BD03A7" w:rsidRDefault="00BD03A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2695</w:t>
      </w:r>
    </w:p>
    <w:p w:rsidR="00BD03A7" w:rsidRDefault="00BD03A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2697</w:t>
      </w:r>
    </w:p>
    <w:p w:rsidR="00BD03A7" w:rsidRDefault="00BD03A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2697</w:t>
      </w:r>
    </w:p>
    <w:p w:rsidR="00BD03A7" w:rsidRDefault="00BD03A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2697</w:t>
      </w:r>
    </w:p>
    <w:p w:rsidR="00BD03A7" w:rsidRDefault="00BD03A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2697</w:t>
      </w:r>
    </w:p>
    <w:p w:rsidR="00BD03A7" w:rsidRDefault="00BD03A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2699</w:t>
      </w:r>
    </w:p>
    <w:p w:rsidR="00BD03A7" w:rsidRDefault="00BD03A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2699</w:t>
      </w:r>
    </w:p>
    <w:p w:rsidR="00BD03A7" w:rsidRDefault="00BD03A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2699</w:t>
      </w:r>
    </w:p>
    <w:p w:rsidR="00BD03A7" w:rsidRDefault="00BD03A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2699</w:t>
      </w:r>
    </w:p>
    <w:p w:rsidR="00BD03A7" w:rsidRDefault="00BD03A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2701</w:t>
      </w:r>
    </w:p>
    <w:p w:rsidR="00BD03A7" w:rsidRDefault="00BD03A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2701</w:t>
      </w:r>
    </w:p>
    <w:p w:rsidR="00BD03A7" w:rsidRDefault="00BD03A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2701</w:t>
      </w:r>
    </w:p>
    <w:p w:rsidR="00BD03A7" w:rsidRDefault="00BD03A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2701</w:t>
      </w:r>
    </w:p>
    <w:p w:rsidR="00BD03A7" w:rsidRDefault="00BD03A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2703</w:t>
      </w:r>
    </w:p>
    <w:p w:rsidR="00BD03A7" w:rsidRDefault="00BD03A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2703</w:t>
      </w:r>
    </w:p>
    <w:p w:rsidR="00BD03A7" w:rsidRDefault="00BD03A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2703</w:t>
      </w:r>
    </w:p>
    <w:p w:rsidR="00BD03A7" w:rsidRDefault="00BD03A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2703</w:t>
      </w:r>
    </w:p>
    <w:p w:rsidR="00BD03A7" w:rsidRDefault="00BD03A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2705</w:t>
      </w:r>
    </w:p>
    <w:p w:rsidR="00BD03A7" w:rsidRDefault="00BD03A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2705</w:t>
      </w:r>
    </w:p>
    <w:p w:rsidR="00BD03A7" w:rsidRDefault="00BD03A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2705</w:t>
      </w:r>
    </w:p>
    <w:p w:rsidR="00BD03A7" w:rsidRDefault="00BD03A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2705</w:t>
      </w:r>
    </w:p>
    <w:p w:rsidR="00BD03A7" w:rsidRDefault="00BD03A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2706</w:t>
      </w:r>
    </w:p>
    <w:p w:rsidR="00BD03A7" w:rsidRDefault="00BD03A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2707</w:t>
      </w:r>
    </w:p>
    <w:p w:rsidR="00BD03A7" w:rsidRDefault="00BD03A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2707</w:t>
      </w:r>
    </w:p>
    <w:p w:rsidR="00BD03A7" w:rsidRDefault="00BD03A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2707</w:t>
      </w:r>
    </w:p>
    <w:p w:rsidR="00BD03A7" w:rsidRDefault="00BD03A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2708</w:t>
      </w:r>
    </w:p>
    <w:p w:rsidR="00BD03A7" w:rsidRDefault="00BD03A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2709</w:t>
      </w:r>
    </w:p>
    <w:p w:rsidR="00BD03A7" w:rsidRDefault="00BD03A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2709</w:t>
      </w:r>
    </w:p>
    <w:p w:rsidR="00BD03A7" w:rsidRDefault="00BD03A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BD03A7" w:rsidRDefault="00BD03A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2712</w:t>
      </w:r>
    </w:p>
    <w:p w:rsidR="00BD03A7" w:rsidRDefault="00BD03A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2712</w:t>
      </w:r>
    </w:p>
    <w:p w:rsidR="00BD03A7" w:rsidRDefault="00BD03A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2712</w:t>
      </w:r>
    </w:p>
    <w:p w:rsidR="00BD03A7" w:rsidRDefault="00BD03A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2712</w:t>
      </w:r>
    </w:p>
    <w:p w:rsidR="00BD03A7" w:rsidRDefault="00BD03A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2715</w:t>
      </w:r>
    </w:p>
    <w:p w:rsidR="00BD03A7" w:rsidRDefault="00BD03A7">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2715</w:t>
      </w:r>
    </w:p>
    <w:p w:rsidR="00BD03A7" w:rsidRDefault="00BD03A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2715</w:t>
      </w:r>
    </w:p>
    <w:p w:rsidR="00BD03A7" w:rsidRDefault="00BD03A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2715</w:t>
      </w:r>
    </w:p>
    <w:p w:rsidR="00BD03A7" w:rsidRDefault="00BD03A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2717</w:t>
      </w:r>
    </w:p>
    <w:p w:rsidR="00BD03A7" w:rsidRDefault="00BD03A7">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2717</w:t>
      </w:r>
    </w:p>
    <w:p w:rsidR="00BD03A7" w:rsidRDefault="00BD03A7">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2717</w:t>
      </w:r>
    </w:p>
    <w:p w:rsidR="00BD03A7" w:rsidRDefault="00BD03A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2718</w:t>
      </w:r>
    </w:p>
    <w:p w:rsidR="00BD03A7" w:rsidRDefault="00BD03A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2720</w:t>
      </w:r>
    </w:p>
    <w:p w:rsidR="00BD03A7" w:rsidRDefault="00BD03A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2720</w:t>
      </w:r>
    </w:p>
    <w:p w:rsidR="00BD03A7" w:rsidRDefault="00BD03A7">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2720</w:t>
      </w:r>
    </w:p>
    <w:p w:rsidR="00BD03A7" w:rsidRDefault="00BD03A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2720</w:t>
      </w:r>
    </w:p>
    <w:p w:rsidR="00BD03A7" w:rsidRDefault="00BD03A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2722</w:t>
      </w:r>
    </w:p>
    <w:p w:rsidR="00BD03A7" w:rsidRDefault="00BD03A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2722</w:t>
      </w:r>
    </w:p>
    <w:p w:rsidR="00BD03A7" w:rsidRDefault="00BD03A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2722</w:t>
      </w:r>
    </w:p>
    <w:p w:rsidR="00BD03A7" w:rsidRDefault="00BD03A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2722</w:t>
      </w:r>
    </w:p>
    <w:p w:rsidR="00BD03A7" w:rsidRDefault="00BD03A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2724</w:t>
      </w:r>
    </w:p>
    <w:p w:rsidR="00BD03A7" w:rsidRDefault="00BD03A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2724</w:t>
      </w:r>
    </w:p>
    <w:p w:rsidR="00BD03A7" w:rsidRDefault="00BD03A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2724</w:t>
      </w:r>
    </w:p>
    <w:p w:rsidR="00BD03A7" w:rsidRDefault="00BD03A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2724</w:t>
      </w:r>
    </w:p>
    <w:p w:rsidR="00BD03A7" w:rsidRDefault="00BD03A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2726</w:t>
      </w:r>
    </w:p>
    <w:p w:rsidR="00BD03A7" w:rsidRDefault="00BD03A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2726</w:t>
      </w:r>
    </w:p>
    <w:p w:rsidR="00BD03A7" w:rsidRDefault="00BD03A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2726</w:t>
      </w:r>
    </w:p>
    <w:p w:rsidR="00BD03A7" w:rsidRDefault="00BD03A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rsidR="00BD03A7" w:rsidRDefault="00BD03A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2729</w:t>
      </w:r>
    </w:p>
    <w:p w:rsidR="00BD03A7" w:rsidRDefault="00BD03A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2729</w:t>
      </w:r>
    </w:p>
    <w:p w:rsidR="00BD03A7" w:rsidRDefault="00BD03A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2730</w:t>
      </w:r>
    </w:p>
    <w:p w:rsidR="00BD03A7" w:rsidRDefault="00BD03A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2730</w:t>
      </w:r>
    </w:p>
    <w:p w:rsidR="00BD03A7" w:rsidRDefault="00BD03A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2733</w:t>
      </w:r>
    </w:p>
    <w:p w:rsidR="00BD03A7" w:rsidRDefault="00BD03A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2733</w:t>
      </w:r>
    </w:p>
    <w:p w:rsidR="00BD03A7" w:rsidRDefault="00BD03A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2734</w:t>
      </w:r>
    </w:p>
    <w:p w:rsidR="00BD03A7" w:rsidRDefault="00BD03A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2734</w:t>
      </w:r>
    </w:p>
    <w:p w:rsidR="00BD03A7" w:rsidRDefault="00BD03A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2737</w:t>
      </w:r>
    </w:p>
    <w:p w:rsidR="00BD03A7" w:rsidRDefault="00BD03A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2737</w:t>
      </w:r>
    </w:p>
    <w:p w:rsidR="00BD03A7" w:rsidRDefault="00BD03A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2737</w:t>
      </w:r>
    </w:p>
    <w:p w:rsidR="00BD03A7" w:rsidRDefault="00BD03A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2737</w:t>
      </w:r>
    </w:p>
    <w:p w:rsidR="00BD03A7" w:rsidRDefault="00BD03A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2740</w:t>
      </w:r>
    </w:p>
    <w:p w:rsidR="00BD03A7" w:rsidRDefault="00BD03A7">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2740</w:t>
      </w:r>
    </w:p>
    <w:p w:rsidR="00BD03A7" w:rsidRDefault="00BD03A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2740</w:t>
      </w:r>
    </w:p>
    <w:p w:rsidR="00BD03A7" w:rsidRDefault="00BD03A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2740</w:t>
      </w:r>
    </w:p>
    <w:p w:rsidR="00BD03A7" w:rsidRDefault="00BD03A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2744</w:t>
      </w:r>
    </w:p>
    <w:p w:rsidR="00BD03A7" w:rsidRDefault="00BD03A7">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2745</w:t>
      </w:r>
    </w:p>
    <w:p w:rsidR="00BD03A7" w:rsidRDefault="00BD03A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2745</w:t>
      </w:r>
    </w:p>
    <w:p w:rsidR="00BD03A7" w:rsidRDefault="00BD03A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2745</w:t>
      </w:r>
    </w:p>
    <w:p w:rsidR="00BD03A7" w:rsidRDefault="00BD03A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2749</w:t>
      </w:r>
    </w:p>
    <w:p w:rsidR="00BD03A7" w:rsidRDefault="00BD03A7">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2749</w:t>
      </w:r>
    </w:p>
    <w:p w:rsidR="00BD03A7" w:rsidRDefault="00BD03A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2749</w:t>
      </w:r>
    </w:p>
    <w:p w:rsidR="00BD03A7" w:rsidRDefault="00BD03A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2750</w:t>
      </w:r>
    </w:p>
    <w:p w:rsidR="00BD03A7" w:rsidRDefault="00BD03A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2753</w:t>
      </w:r>
    </w:p>
    <w:p w:rsidR="00BD03A7" w:rsidRDefault="00BD03A7">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2753</w:t>
      </w:r>
    </w:p>
    <w:p w:rsidR="00BD03A7" w:rsidRDefault="00BD03A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2753</w:t>
      </w:r>
    </w:p>
    <w:p w:rsidR="00BD03A7" w:rsidRDefault="00BD03A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2753</w:t>
      </w:r>
    </w:p>
    <w:p w:rsidR="00BD03A7" w:rsidRDefault="00BD03A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2755</w:t>
      </w:r>
    </w:p>
    <w:p w:rsidR="00BD03A7" w:rsidRDefault="00BD03A7">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2756</w:t>
      </w:r>
    </w:p>
    <w:p w:rsidR="00BD03A7" w:rsidRDefault="00BD03A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2756</w:t>
      </w:r>
    </w:p>
    <w:p w:rsidR="00BD03A7" w:rsidRDefault="00BD03A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2756</w:t>
      </w:r>
    </w:p>
    <w:p w:rsidR="00BD03A7" w:rsidRDefault="00BD03A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2760</w:t>
      </w:r>
    </w:p>
    <w:p w:rsidR="00BD03A7" w:rsidRDefault="00BD03A7">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2761</w:t>
      </w:r>
    </w:p>
    <w:p w:rsidR="00BD03A7" w:rsidRDefault="00BD03A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2761</w:t>
      </w:r>
    </w:p>
    <w:p w:rsidR="00BD03A7" w:rsidRDefault="00BD03A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2761</w:t>
      </w:r>
    </w:p>
    <w:p w:rsidR="00BD03A7" w:rsidRDefault="00BD03A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rsidR="00BD03A7" w:rsidRDefault="00BD03A7">
      <w:pPr>
        <w:pStyle w:val="TOC2"/>
        <w:rPr>
          <w:rFonts w:asciiTheme="minorHAnsi" w:eastAsiaTheme="minorEastAsia" w:hAnsiTheme="minorHAnsi" w:cstheme="minorBidi"/>
          <w:sz w:val="22"/>
          <w:szCs w:val="22"/>
        </w:rPr>
      </w:pPr>
      <w:r w:rsidRPr="00BD03A7">
        <w:t>A.9.3</w:t>
      </w:r>
      <w:r w:rsidRPr="00BD03A7">
        <w:rPr>
          <w:rFonts w:asciiTheme="minorHAnsi" w:hAnsiTheme="minorHAnsi" w:cstheme="minorBidi"/>
          <w:sz w:val="22"/>
          <w:szCs w:val="22"/>
        </w:rPr>
        <w:tab/>
      </w:r>
      <w:r w:rsidRPr="006510E2">
        <w:rPr>
          <w:rFonts w:eastAsia="SimSun"/>
          <w:lang w:val="sv-SE" w:eastAsia="zh-CN"/>
        </w:rPr>
        <w:t>UTRAN FDD CPICH RSCP</w:t>
      </w:r>
      <w:r>
        <w:tab/>
        <w:t>2765</w:t>
      </w:r>
    </w:p>
    <w:p w:rsidR="00BD03A7" w:rsidRDefault="00BD03A7">
      <w:pPr>
        <w:pStyle w:val="TOC3"/>
        <w:rPr>
          <w:rFonts w:asciiTheme="minorHAnsi" w:eastAsiaTheme="minorEastAsia" w:hAnsiTheme="minorHAnsi" w:cstheme="minorBidi"/>
          <w:sz w:val="22"/>
          <w:szCs w:val="22"/>
        </w:rPr>
      </w:pPr>
      <w:r w:rsidRPr="00BD03A7">
        <w:t>A.9.3.1</w:t>
      </w:r>
      <w:r w:rsidRPr="00BD03A7">
        <w:rPr>
          <w:rFonts w:asciiTheme="minorHAnsi" w:eastAsiaTheme="minorEastAsia" w:hAnsiTheme="minorHAnsi" w:cstheme="minorBidi"/>
          <w:sz w:val="22"/>
          <w:szCs w:val="22"/>
        </w:rPr>
        <w:tab/>
      </w:r>
      <w:r w:rsidRPr="006510E2">
        <w:rPr>
          <w:bCs/>
          <w:lang w:val="sv-SE"/>
        </w:rPr>
        <w:t>E-UTRAN FDD</w:t>
      </w:r>
      <w:r>
        <w:tab/>
        <w:t>2765</w:t>
      </w:r>
    </w:p>
    <w:p w:rsidR="00BD03A7" w:rsidRDefault="00BD03A7">
      <w:pPr>
        <w:pStyle w:val="TOC4"/>
        <w:rPr>
          <w:rFonts w:asciiTheme="minorHAnsi" w:eastAsiaTheme="minorEastAsia" w:hAnsiTheme="minorHAnsi" w:cstheme="minorBidi"/>
          <w:sz w:val="22"/>
          <w:szCs w:val="22"/>
        </w:rPr>
      </w:pPr>
      <w:r w:rsidRPr="00BD03A7">
        <w:t>A.9.3.1.1</w:t>
      </w:r>
      <w:r w:rsidRPr="00BD03A7">
        <w:rPr>
          <w:rFonts w:asciiTheme="minorHAnsi" w:eastAsiaTheme="minorEastAsia" w:hAnsiTheme="minorHAnsi"/>
          <w:sz w:val="22"/>
          <w:szCs w:val="22"/>
        </w:rPr>
        <w:tab/>
      </w:r>
      <w:r w:rsidRPr="006510E2">
        <w:rPr>
          <w:rFonts w:cs="v4.2.0"/>
          <w:snapToGrid w:val="0"/>
        </w:rPr>
        <w:t>Test Purpose and Environment</w:t>
      </w:r>
      <w:r>
        <w:tab/>
        <w:t>2765</w:t>
      </w:r>
    </w:p>
    <w:p w:rsidR="00BD03A7" w:rsidRDefault="00BD03A7">
      <w:pPr>
        <w:pStyle w:val="TOC4"/>
        <w:rPr>
          <w:rFonts w:asciiTheme="minorHAnsi" w:eastAsiaTheme="minorEastAsia" w:hAnsiTheme="minorHAnsi" w:cstheme="minorBidi"/>
          <w:sz w:val="22"/>
          <w:szCs w:val="22"/>
        </w:rPr>
      </w:pPr>
      <w:r w:rsidRPr="00BD03A7">
        <w:t>A.9.3.1.2</w:t>
      </w:r>
      <w:r w:rsidRPr="00BD03A7">
        <w:rPr>
          <w:rFonts w:asciiTheme="minorHAnsi" w:eastAsiaTheme="minorEastAsia" w:hAnsiTheme="minorHAnsi" w:cstheme="minorBidi"/>
          <w:sz w:val="22"/>
          <w:szCs w:val="22"/>
        </w:rPr>
        <w:tab/>
      </w:r>
      <w:r w:rsidRPr="006510E2">
        <w:rPr>
          <w:snapToGrid w:val="0"/>
        </w:rPr>
        <w:t>Parameters</w:t>
      </w:r>
      <w:r>
        <w:tab/>
        <w:t>2765</w:t>
      </w:r>
    </w:p>
    <w:p w:rsidR="00BD03A7" w:rsidRDefault="00BD03A7">
      <w:pPr>
        <w:pStyle w:val="TOC4"/>
        <w:rPr>
          <w:rFonts w:asciiTheme="minorHAnsi" w:eastAsiaTheme="minorEastAsia" w:hAnsiTheme="minorHAnsi" w:cstheme="minorBidi"/>
          <w:sz w:val="22"/>
          <w:szCs w:val="22"/>
        </w:rPr>
      </w:pPr>
      <w:r w:rsidRPr="00BD03A7">
        <w:t>A.9.3.1.3</w:t>
      </w:r>
      <w:r w:rsidRPr="00BD03A7">
        <w:rPr>
          <w:rFonts w:asciiTheme="minorHAnsi" w:eastAsiaTheme="minorEastAsia" w:hAnsiTheme="minorHAnsi"/>
          <w:sz w:val="22"/>
          <w:szCs w:val="22"/>
        </w:rPr>
        <w:tab/>
      </w:r>
      <w:r w:rsidRPr="006510E2">
        <w:rPr>
          <w:rFonts w:cs="v4.2.0"/>
          <w:snapToGrid w:val="0"/>
        </w:rPr>
        <w:t>Test Requirements</w:t>
      </w:r>
      <w:r>
        <w:tab/>
        <w:t>2767</w:t>
      </w:r>
    </w:p>
    <w:p w:rsidR="00BD03A7" w:rsidRDefault="00BD03A7">
      <w:pPr>
        <w:pStyle w:val="TOC4"/>
        <w:rPr>
          <w:rFonts w:asciiTheme="minorHAnsi" w:eastAsiaTheme="minorEastAsia" w:hAnsiTheme="minorHAnsi" w:cstheme="minorBidi"/>
          <w:sz w:val="22"/>
          <w:szCs w:val="22"/>
        </w:rPr>
      </w:pPr>
      <w:r>
        <w:t xml:space="preserve">A.9.3.2 </w:t>
      </w:r>
      <w:r w:rsidRPr="006510E2">
        <w:rPr>
          <w:bCs/>
        </w:rPr>
        <w:t>E-UTRAN TDD</w:t>
      </w:r>
      <w:r>
        <w:tab/>
        <w:t>2767</w:t>
      </w:r>
    </w:p>
    <w:p w:rsidR="00BD03A7" w:rsidRDefault="00BD03A7">
      <w:pPr>
        <w:pStyle w:val="TOC4"/>
        <w:rPr>
          <w:rFonts w:asciiTheme="minorHAnsi" w:eastAsiaTheme="minorEastAsia" w:hAnsiTheme="minorHAnsi" w:cstheme="minorBidi"/>
          <w:sz w:val="22"/>
          <w:szCs w:val="22"/>
        </w:rPr>
      </w:pPr>
      <w:r w:rsidRPr="00BD03A7">
        <w:t>A.9.3.2.1</w:t>
      </w:r>
      <w:r w:rsidRPr="00BD03A7">
        <w:rPr>
          <w:rFonts w:asciiTheme="minorHAnsi" w:eastAsiaTheme="minorEastAsia" w:hAnsiTheme="minorHAnsi"/>
          <w:sz w:val="22"/>
          <w:szCs w:val="22"/>
        </w:rPr>
        <w:tab/>
      </w:r>
      <w:r w:rsidRPr="006510E2">
        <w:rPr>
          <w:rFonts w:cs="v4.2.0"/>
          <w:snapToGrid w:val="0"/>
        </w:rPr>
        <w:t>Test Purpose and Environment</w:t>
      </w:r>
      <w:r>
        <w:tab/>
        <w:t>2767</w:t>
      </w:r>
    </w:p>
    <w:p w:rsidR="00BD03A7" w:rsidRDefault="00BD03A7">
      <w:pPr>
        <w:pStyle w:val="TOC4"/>
        <w:rPr>
          <w:rFonts w:asciiTheme="minorHAnsi" w:eastAsiaTheme="minorEastAsia" w:hAnsiTheme="minorHAnsi" w:cstheme="minorBidi"/>
          <w:sz w:val="22"/>
          <w:szCs w:val="22"/>
        </w:rPr>
      </w:pPr>
      <w:r w:rsidRPr="00BD03A7">
        <w:lastRenderedPageBreak/>
        <w:t>A.9.3.2.2</w:t>
      </w:r>
      <w:r w:rsidRPr="00BD03A7">
        <w:rPr>
          <w:rFonts w:asciiTheme="minorHAnsi" w:eastAsiaTheme="minorEastAsia" w:hAnsiTheme="minorHAnsi" w:cstheme="minorBidi"/>
          <w:sz w:val="22"/>
          <w:szCs w:val="22"/>
        </w:rPr>
        <w:tab/>
      </w:r>
      <w:r w:rsidRPr="006510E2">
        <w:rPr>
          <w:snapToGrid w:val="0"/>
        </w:rPr>
        <w:t>Parameters</w:t>
      </w:r>
      <w:r>
        <w:tab/>
        <w:t>2767</w:t>
      </w:r>
    </w:p>
    <w:p w:rsidR="00BD03A7" w:rsidRDefault="00BD03A7">
      <w:pPr>
        <w:pStyle w:val="TOC4"/>
        <w:rPr>
          <w:rFonts w:asciiTheme="minorHAnsi" w:eastAsiaTheme="minorEastAsia" w:hAnsiTheme="minorHAnsi" w:cstheme="minorBidi"/>
          <w:sz w:val="22"/>
          <w:szCs w:val="22"/>
        </w:rPr>
      </w:pPr>
      <w:r w:rsidRPr="00BD03A7">
        <w:t>A.9.3.2.3</w:t>
      </w:r>
      <w:r w:rsidRPr="00BD03A7">
        <w:rPr>
          <w:rFonts w:asciiTheme="minorHAnsi" w:eastAsiaTheme="minorEastAsia" w:hAnsiTheme="minorHAnsi"/>
          <w:sz w:val="22"/>
          <w:szCs w:val="22"/>
        </w:rPr>
        <w:tab/>
      </w:r>
      <w:r w:rsidRPr="006510E2">
        <w:rPr>
          <w:rFonts w:cs="v4.2.0"/>
          <w:snapToGrid w:val="0"/>
        </w:rPr>
        <w:t>Test Requirements</w:t>
      </w:r>
      <w:r>
        <w:tab/>
        <w:t>2770</w:t>
      </w:r>
    </w:p>
    <w:p w:rsidR="00BD03A7" w:rsidRDefault="00BD03A7">
      <w:pPr>
        <w:pStyle w:val="TOC3"/>
        <w:rPr>
          <w:rFonts w:asciiTheme="minorHAnsi" w:eastAsiaTheme="minorEastAsia" w:hAnsiTheme="minorHAnsi" w:cstheme="minorBidi"/>
          <w:sz w:val="22"/>
          <w:szCs w:val="22"/>
        </w:rPr>
      </w:pPr>
      <w:r w:rsidRPr="00BD03A7">
        <w:t>A.9.3.</w:t>
      </w:r>
      <w:r w:rsidRPr="00BD03A7">
        <w:rPr>
          <w:lang w:eastAsia="zh-CN"/>
        </w:rPr>
        <w:t>3</w:t>
      </w:r>
      <w:r w:rsidRPr="00BD03A7">
        <w:rPr>
          <w:rFonts w:asciiTheme="minorHAnsi" w:eastAsiaTheme="minorEastAsia" w:hAnsiTheme="minorHAnsi" w:cstheme="minorBidi"/>
          <w:sz w:val="22"/>
          <w:szCs w:val="22"/>
        </w:rPr>
        <w:tab/>
      </w:r>
      <w:r w:rsidRPr="006510E2">
        <w:rPr>
          <w:lang w:val="de-DE"/>
        </w:rPr>
        <w:t>E-UTRAN FDD</w:t>
      </w:r>
      <w:r w:rsidRPr="006510E2">
        <w:rPr>
          <w:lang w:val="de-DE" w:eastAsia="zh-CN"/>
        </w:rPr>
        <w:t xml:space="preserve"> for 5MHz Bandwidth</w:t>
      </w:r>
      <w:r>
        <w:tab/>
        <w:t>2770</w:t>
      </w:r>
    </w:p>
    <w:p w:rsidR="00BD03A7" w:rsidRDefault="00BD03A7">
      <w:pPr>
        <w:pStyle w:val="TOC4"/>
        <w:rPr>
          <w:rFonts w:asciiTheme="minorHAnsi" w:eastAsiaTheme="minorEastAsia" w:hAnsiTheme="minorHAnsi" w:cstheme="minorBidi"/>
          <w:sz w:val="22"/>
          <w:szCs w:val="22"/>
        </w:rPr>
      </w:pPr>
      <w:r w:rsidRPr="00BD03A7">
        <w:t>A.9.3.</w:t>
      </w:r>
      <w:r w:rsidRPr="00BD03A7">
        <w:rPr>
          <w:lang w:eastAsia="zh-CN"/>
        </w:rPr>
        <w:t>3</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2770</w:t>
      </w:r>
    </w:p>
    <w:p w:rsidR="00BD03A7" w:rsidRDefault="00BD03A7">
      <w:pPr>
        <w:pStyle w:val="TOC4"/>
        <w:rPr>
          <w:rFonts w:asciiTheme="minorHAnsi" w:eastAsiaTheme="minorEastAsia" w:hAnsiTheme="minorHAnsi" w:cstheme="minorBidi"/>
          <w:sz w:val="22"/>
          <w:szCs w:val="22"/>
        </w:rPr>
      </w:pPr>
      <w:r w:rsidRPr="00BD03A7">
        <w:t>A.9.3.</w:t>
      </w:r>
      <w:r w:rsidRPr="00BD03A7">
        <w:rPr>
          <w:lang w:eastAsia="zh-CN"/>
        </w:rPr>
        <w:t>3</w:t>
      </w:r>
      <w:r w:rsidRPr="00BD03A7">
        <w:t>.2</w:t>
      </w:r>
      <w:r w:rsidRPr="00BD03A7">
        <w:rPr>
          <w:rFonts w:asciiTheme="minorHAnsi" w:eastAsiaTheme="minorEastAsia" w:hAnsiTheme="minorHAnsi" w:cstheme="minorBidi"/>
          <w:sz w:val="22"/>
          <w:szCs w:val="22"/>
        </w:rPr>
        <w:tab/>
      </w:r>
      <w:r w:rsidRPr="006510E2">
        <w:rPr>
          <w:snapToGrid w:val="0"/>
        </w:rPr>
        <w:t>Parameters</w:t>
      </w:r>
      <w:r>
        <w:tab/>
        <w:t>2770</w:t>
      </w:r>
    </w:p>
    <w:p w:rsidR="00BD03A7" w:rsidRDefault="00BD03A7">
      <w:pPr>
        <w:pStyle w:val="TOC4"/>
        <w:rPr>
          <w:rFonts w:asciiTheme="minorHAnsi" w:eastAsiaTheme="minorEastAsia" w:hAnsiTheme="minorHAnsi" w:cstheme="minorBidi"/>
          <w:sz w:val="22"/>
          <w:szCs w:val="22"/>
        </w:rPr>
      </w:pPr>
      <w:r w:rsidRPr="00BD03A7">
        <w:t>A.9.3.</w:t>
      </w:r>
      <w:r w:rsidRPr="00BD03A7">
        <w:rPr>
          <w:lang w:eastAsia="zh-CN"/>
        </w:rPr>
        <w:t>3</w:t>
      </w:r>
      <w:r w:rsidRPr="00BD03A7">
        <w:t>.3</w:t>
      </w:r>
      <w:r w:rsidRPr="00BD03A7">
        <w:rPr>
          <w:rFonts w:asciiTheme="minorHAnsi" w:eastAsiaTheme="minorEastAsia" w:hAnsiTheme="minorHAnsi" w:cstheme="minorBidi"/>
          <w:sz w:val="22"/>
          <w:szCs w:val="22"/>
        </w:rPr>
        <w:tab/>
      </w:r>
      <w:r w:rsidRPr="006510E2">
        <w:rPr>
          <w:snapToGrid w:val="0"/>
        </w:rPr>
        <w:t>Test Requirements</w:t>
      </w:r>
      <w:r>
        <w:tab/>
        <w:t>2771</w:t>
      </w:r>
    </w:p>
    <w:p w:rsidR="00BD03A7" w:rsidRDefault="00BD03A7">
      <w:pPr>
        <w:pStyle w:val="TOC2"/>
        <w:rPr>
          <w:rFonts w:asciiTheme="minorHAnsi" w:eastAsiaTheme="minorEastAsia" w:hAnsiTheme="minorHAnsi" w:cstheme="minorBidi"/>
          <w:sz w:val="22"/>
          <w:szCs w:val="22"/>
        </w:rPr>
      </w:pPr>
      <w:r w:rsidRPr="00BD03A7">
        <w:t>A.9.4</w:t>
      </w:r>
      <w:r w:rsidRPr="00BD03A7">
        <w:rPr>
          <w:rFonts w:asciiTheme="minorHAnsi" w:hAnsiTheme="minorHAnsi" w:cstheme="minorBidi"/>
          <w:sz w:val="22"/>
          <w:szCs w:val="22"/>
        </w:rPr>
        <w:tab/>
      </w:r>
      <w:r w:rsidRPr="006510E2">
        <w:rPr>
          <w:rFonts w:eastAsia="SimSun"/>
        </w:rPr>
        <w:t>UTRAN FDD CPICH Ec/No</w:t>
      </w:r>
      <w:r>
        <w:tab/>
        <w:t>2772</w:t>
      </w:r>
    </w:p>
    <w:p w:rsidR="00BD03A7" w:rsidRDefault="00BD03A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2772</w:t>
      </w:r>
    </w:p>
    <w:p w:rsidR="00BD03A7" w:rsidRDefault="00BD03A7">
      <w:pPr>
        <w:pStyle w:val="TOC4"/>
        <w:rPr>
          <w:rFonts w:asciiTheme="minorHAnsi" w:eastAsiaTheme="minorEastAsia" w:hAnsiTheme="minorHAnsi" w:cstheme="minorBidi"/>
          <w:sz w:val="22"/>
          <w:szCs w:val="22"/>
        </w:rPr>
      </w:pPr>
      <w:r w:rsidRPr="00BD03A7">
        <w:t>A.9.4.1.1</w:t>
      </w:r>
      <w:r w:rsidRPr="00BD03A7">
        <w:rPr>
          <w:rFonts w:asciiTheme="minorHAnsi" w:eastAsiaTheme="minorEastAsia" w:hAnsiTheme="minorHAnsi"/>
          <w:sz w:val="22"/>
          <w:szCs w:val="22"/>
        </w:rPr>
        <w:tab/>
      </w:r>
      <w:r w:rsidRPr="006510E2">
        <w:rPr>
          <w:rFonts w:cs="v4.2.0"/>
          <w:snapToGrid w:val="0"/>
        </w:rPr>
        <w:t>Test Purpose and Environment</w:t>
      </w:r>
      <w:r>
        <w:tab/>
        <w:t>2772</w:t>
      </w:r>
    </w:p>
    <w:p w:rsidR="00BD03A7" w:rsidRDefault="00BD03A7">
      <w:pPr>
        <w:pStyle w:val="TOC4"/>
        <w:rPr>
          <w:rFonts w:asciiTheme="minorHAnsi" w:eastAsiaTheme="minorEastAsia" w:hAnsiTheme="minorHAnsi" w:cstheme="minorBidi"/>
          <w:sz w:val="22"/>
          <w:szCs w:val="22"/>
        </w:rPr>
      </w:pPr>
      <w:r w:rsidRPr="00BD03A7">
        <w:t>A.9.4.1.2</w:t>
      </w:r>
      <w:r w:rsidRPr="00BD03A7">
        <w:rPr>
          <w:rFonts w:asciiTheme="minorHAnsi" w:eastAsiaTheme="minorEastAsia" w:hAnsiTheme="minorHAnsi" w:cstheme="minorBidi"/>
          <w:sz w:val="22"/>
          <w:szCs w:val="22"/>
        </w:rPr>
        <w:tab/>
      </w:r>
      <w:r w:rsidRPr="006510E2">
        <w:rPr>
          <w:snapToGrid w:val="0"/>
        </w:rPr>
        <w:t>Parameters</w:t>
      </w:r>
      <w:r>
        <w:tab/>
        <w:t>2772</w:t>
      </w:r>
    </w:p>
    <w:p w:rsidR="00BD03A7" w:rsidRDefault="00BD03A7">
      <w:pPr>
        <w:pStyle w:val="TOC4"/>
        <w:rPr>
          <w:rFonts w:asciiTheme="minorHAnsi" w:eastAsiaTheme="minorEastAsia" w:hAnsiTheme="minorHAnsi" w:cstheme="minorBidi"/>
          <w:sz w:val="22"/>
          <w:szCs w:val="22"/>
        </w:rPr>
      </w:pPr>
      <w:r w:rsidRPr="00BD03A7">
        <w:t>A.9.4.1.3</w:t>
      </w:r>
      <w:r w:rsidRPr="00BD03A7">
        <w:rPr>
          <w:rFonts w:asciiTheme="minorHAnsi" w:eastAsiaTheme="minorEastAsia" w:hAnsiTheme="minorHAnsi"/>
          <w:sz w:val="22"/>
          <w:szCs w:val="22"/>
        </w:rPr>
        <w:tab/>
      </w:r>
      <w:r w:rsidRPr="006510E2">
        <w:rPr>
          <w:rFonts w:cs="v4.2.0"/>
          <w:snapToGrid w:val="0"/>
        </w:rPr>
        <w:t>Test Requirements</w:t>
      </w:r>
      <w:r>
        <w:tab/>
        <w:t>2774</w:t>
      </w:r>
    </w:p>
    <w:p w:rsidR="00BD03A7" w:rsidRDefault="00BD03A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2775</w:t>
      </w:r>
    </w:p>
    <w:p w:rsidR="00BD03A7" w:rsidRDefault="00BD03A7">
      <w:pPr>
        <w:pStyle w:val="TOC4"/>
        <w:rPr>
          <w:rFonts w:asciiTheme="minorHAnsi" w:eastAsiaTheme="minorEastAsia" w:hAnsiTheme="minorHAnsi" w:cstheme="minorBidi"/>
          <w:sz w:val="22"/>
          <w:szCs w:val="22"/>
        </w:rPr>
      </w:pPr>
      <w:r w:rsidRPr="00BD03A7">
        <w:t>A.9.4.2.1</w:t>
      </w:r>
      <w:r w:rsidRPr="00BD03A7">
        <w:rPr>
          <w:rFonts w:asciiTheme="minorHAnsi" w:eastAsiaTheme="minorEastAsia" w:hAnsiTheme="minorHAnsi"/>
          <w:sz w:val="22"/>
          <w:szCs w:val="22"/>
        </w:rPr>
        <w:tab/>
      </w:r>
      <w:r w:rsidRPr="006510E2">
        <w:rPr>
          <w:rFonts w:cs="v4.2.0"/>
          <w:snapToGrid w:val="0"/>
        </w:rPr>
        <w:t>Test Purpose and Environment</w:t>
      </w:r>
      <w:r>
        <w:tab/>
        <w:t>2775</w:t>
      </w:r>
    </w:p>
    <w:p w:rsidR="00BD03A7" w:rsidRDefault="00BD03A7">
      <w:pPr>
        <w:pStyle w:val="TOC4"/>
        <w:rPr>
          <w:rFonts w:asciiTheme="minorHAnsi" w:eastAsiaTheme="minorEastAsia" w:hAnsiTheme="minorHAnsi" w:cstheme="minorBidi"/>
          <w:sz w:val="22"/>
          <w:szCs w:val="22"/>
        </w:rPr>
      </w:pPr>
      <w:r w:rsidRPr="00BD03A7">
        <w:t>A.9.4.2.2</w:t>
      </w:r>
      <w:r w:rsidRPr="00BD03A7">
        <w:rPr>
          <w:rFonts w:asciiTheme="minorHAnsi" w:eastAsiaTheme="minorEastAsia" w:hAnsiTheme="minorHAnsi" w:cstheme="minorBidi"/>
          <w:sz w:val="22"/>
          <w:szCs w:val="22"/>
        </w:rPr>
        <w:tab/>
      </w:r>
      <w:r w:rsidRPr="006510E2">
        <w:rPr>
          <w:snapToGrid w:val="0"/>
        </w:rPr>
        <w:t>Parameters</w:t>
      </w:r>
      <w:r>
        <w:tab/>
        <w:t>2775</w:t>
      </w:r>
    </w:p>
    <w:p w:rsidR="00BD03A7" w:rsidRDefault="00BD03A7">
      <w:pPr>
        <w:pStyle w:val="TOC4"/>
        <w:rPr>
          <w:rFonts w:asciiTheme="minorHAnsi" w:eastAsiaTheme="minorEastAsia" w:hAnsiTheme="minorHAnsi" w:cstheme="minorBidi"/>
          <w:sz w:val="22"/>
          <w:szCs w:val="22"/>
        </w:rPr>
      </w:pPr>
      <w:r w:rsidRPr="00BD03A7">
        <w:t>A.9.4.2.3</w:t>
      </w:r>
      <w:r w:rsidRPr="00BD03A7">
        <w:rPr>
          <w:rFonts w:asciiTheme="minorHAnsi" w:eastAsiaTheme="minorEastAsia" w:hAnsiTheme="minorHAnsi"/>
          <w:sz w:val="22"/>
          <w:szCs w:val="22"/>
        </w:rPr>
        <w:tab/>
      </w:r>
      <w:r w:rsidRPr="006510E2">
        <w:rPr>
          <w:rFonts w:cs="v4.2.0"/>
          <w:snapToGrid w:val="0"/>
        </w:rPr>
        <w:t>Test Requirements</w:t>
      </w:r>
      <w:r>
        <w:tab/>
        <w:t>2777</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de-DE"/>
        </w:rPr>
        <w:t>E-UTRAN FDD</w:t>
      </w:r>
      <w:r w:rsidRPr="006510E2">
        <w:rPr>
          <w:lang w:val="de-DE" w:eastAsia="zh-CN"/>
        </w:rPr>
        <w:t xml:space="preserve"> for 5MHz Bandwidth</w:t>
      </w:r>
      <w:r>
        <w:tab/>
        <w:t>2778</w:t>
      </w:r>
    </w:p>
    <w:p w:rsidR="00BD03A7" w:rsidRDefault="00BD03A7">
      <w:pPr>
        <w:pStyle w:val="TOC4"/>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2778</w:t>
      </w:r>
    </w:p>
    <w:p w:rsidR="00BD03A7" w:rsidRDefault="00BD03A7">
      <w:pPr>
        <w:pStyle w:val="TOC4"/>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t>.2</w:t>
      </w:r>
      <w:r w:rsidRPr="00BD03A7">
        <w:rPr>
          <w:rFonts w:asciiTheme="minorHAnsi" w:eastAsiaTheme="minorEastAsia" w:hAnsiTheme="minorHAnsi" w:cstheme="minorBidi"/>
          <w:sz w:val="22"/>
          <w:szCs w:val="22"/>
        </w:rPr>
        <w:tab/>
      </w:r>
      <w:r w:rsidRPr="006510E2">
        <w:rPr>
          <w:snapToGrid w:val="0"/>
        </w:rPr>
        <w:t>Parameters</w:t>
      </w:r>
      <w:r>
        <w:tab/>
        <w:t>2778</w:t>
      </w:r>
    </w:p>
    <w:p w:rsidR="00BD03A7" w:rsidRDefault="00BD03A7">
      <w:pPr>
        <w:pStyle w:val="TOC4"/>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t>.3</w:t>
      </w:r>
      <w:r w:rsidRPr="00BD03A7">
        <w:rPr>
          <w:rFonts w:asciiTheme="minorHAnsi" w:eastAsiaTheme="minorEastAsia" w:hAnsiTheme="minorHAnsi" w:cstheme="minorBidi"/>
          <w:sz w:val="22"/>
          <w:szCs w:val="22"/>
        </w:rPr>
        <w:tab/>
      </w:r>
      <w:r w:rsidRPr="006510E2">
        <w:rPr>
          <w:snapToGrid w:val="0"/>
        </w:rPr>
        <w:t>Test Requirements</w:t>
      </w:r>
      <w:r>
        <w:tab/>
        <w:t>2779</w:t>
      </w:r>
    </w:p>
    <w:p w:rsidR="00BD03A7" w:rsidRDefault="00BD03A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2779</w:t>
      </w:r>
    </w:p>
    <w:p w:rsidR="00BD03A7" w:rsidRDefault="00BD03A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2779</w:t>
      </w:r>
    </w:p>
    <w:p w:rsidR="00BD03A7" w:rsidRDefault="00BD03A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2779</w:t>
      </w:r>
    </w:p>
    <w:p w:rsidR="00BD03A7" w:rsidRDefault="00BD03A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2779</w:t>
      </w:r>
    </w:p>
    <w:p w:rsidR="00BD03A7" w:rsidRDefault="00BD03A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2781</w:t>
      </w:r>
    </w:p>
    <w:p w:rsidR="00BD03A7" w:rsidRDefault="00BD03A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2781</w:t>
      </w:r>
    </w:p>
    <w:p w:rsidR="00BD03A7" w:rsidRDefault="00BD03A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2781</w:t>
      </w:r>
    </w:p>
    <w:p w:rsidR="00BD03A7" w:rsidRDefault="00BD03A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2781</w:t>
      </w:r>
    </w:p>
    <w:p w:rsidR="00BD03A7" w:rsidRDefault="00BD03A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2783</w:t>
      </w:r>
    </w:p>
    <w:p w:rsidR="00BD03A7" w:rsidRDefault="00BD03A7">
      <w:pPr>
        <w:pStyle w:val="TOC2"/>
        <w:rPr>
          <w:rFonts w:asciiTheme="minorHAnsi" w:eastAsiaTheme="minorEastAsia" w:hAnsiTheme="minorHAnsi" w:cstheme="minorBidi"/>
          <w:sz w:val="22"/>
          <w:szCs w:val="22"/>
        </w:rPr>
      </w:pPr>
      <w:r w:rsidRPr="00BD03A7">
        <w:t>A.9.6</w:t>
      </w:r>
      <w:r w:rsidRPr="00BD03A7">
        <w:rPr>
          <w:rFonts w:asciiTheme="minorHAnsi" w:eastAsiaTheme="minorEastAsia" w:hAnsiTheme="minorHAnsi" w:cstheme="minorBidi"/>
          <w:sz w:val="22"/>
          <w:szCs w:val="22"/>
        </w:rPr>
        <w:tab/>
      </w:r>
      <w:r w:rsidRPr="006510E2">
        <w:rPr>
          <w:lang w:val="it-IT"/>
        </w:rPr>
        <w:t>GSM Carrier RSSI</w:t>
      </w:r>
      <w:r>
        <w:tab/>
        <w:t>2784</w:t>
      </w:r>
    </w:p>
    <w:p w:rsidR="00BD03A7" w:rsidRDefault="00BD03A7">
      <w:pPr>
        <w:pStyle w:val="TOC3"/>
        <w:rPr>
          <w:rFonts w:asciiTheme="minorHAnsi" w:eastAsiaTheme="minorEastAsia" w:hAnsiTheme="minorHAnsi" w:cstheme="minorBidi"/>
          <w:sz w:val="22"/>
          <w:szCs w:val="22"/>
        </w:rPr>
      </w:pPr>
      <w:r w:rsidRPr="00BD03A7">
        <w:t>A.9.6.1</w:t>
      </w:r>
      <w:r w:rsidRPr="00BD03A7">
        <w:rPr>
          <w:rFonts w:asciiTheme="minorHAnsi" w:eastAsiaTheme="minorEastAsia" w:hAnsiTheme="minorHAnsi" w:cstheme="minorBidi"/>
          <w:sz w:val="22"/>
          <w:szCs w:val="22"/>
        </w:rPr>
        <w:tab/>
      </w:r>
      <w:r w:rsidRPr="006510E2">
        <w:rPr>
          <w:bCs/>
          <w:lang w:val="it-IT"/>
        </w:rPr>
        <w:t>E-UTRAN FDD</w:t>
      </w:r>
      <w:r>
        <w:tab/>
        <w:t>2784</w:t>
      </w:r>
    </w:p>
    <w:p w:rsidR="00BD03A7" w:rsidRDefault="00BD03A7">
      <w:pPr>
        <w:pStyle w:val="TOC4"/>
        <w:rPr>
          <w:rFonts w:asciiTheme="minorHAnsi" w:eastAsiaTheme="minorEastAsia" w:hAnsiTheme="minorHAnsi" w:cstheme="minorBidi"/>
          <w:sz w:val="22"/>
          <w:szCs w:val="22"/>
        </w:rPr>
      </w:pPr>
      <w:r w:rsidRPr="00BD03A7">
        <w:t>A.9.6.1.1</w:t>
      </w:r>
      <w:r w:rsidRPr="00BD03A7">
        <w:rPr>
          <w:rFonts w:asciiTheme="minorHAnsi" w:eastAsiaTheme="minorEastAsia" w:hAnsiTheme="minorHAnsi" w:cstheme="minorBidi"/>
          <w:sz w:val="22"/>
          <w:szCs w:val="22"/>
        </w:rPr>
        <w:tab/>
      </w:r>
      <w:r w:rsidRPr="006510E2">
        <w:rPr>
          <w:bCs/>
        </w:rPr>
        <w:t>Test Purpose and Environment</w:t>
      </w:r>
      <w:r>
        <w:tab/>
        <w:t>2784</w:t>
      </w:r>
    </w:p>
    <w:p w:rsidR="00BD03A7" w:rsidRDefault="00BD03A7">
      <w:pPr>
        <w:pStyle w:val="TOC4"/>
        <w:rPr>
          <w:rFonts w:asciiTheme="minorHAnsi" w:eastAsiaTheme="minorEastAsia" w:hAnsiTheme="minorHAnsi" w:cstheme="minorBidi"/>
          <w:sz w:val="22"/>
          <w:szCs w:val="22"/>
        </w:rPr>
      </w:pPr>
      <w:r w:rsidRPr="00BD03A7">
        <w:t>A.9.6.1.2</w:t>
      </w:r>
      <w:r w:rsidRPr="00BD03A7">
        <w:rPr>
          <w:rFonts w:asciiTheme="minorHAnsi" w:eastAsiaTheme="minorEastAsia" w:hAnsiTheme="minorHAnsi" w:cstheme="minorBidi"/>
          <w:sz w:val="22"/>
          <w:szCs w:val="22"/>
        </w:rPr>
        <w:tab/>
      </w:r>
      <w:r w:rsidRPr="006510E2">
        <w:rPr>
          <w:bCs/>
        </w:rPr>
        <w:t>Test Requirements</w:t>
      </w:r>
      <w:r>
        <w:tab/>
        <w:t>2785</w:t>
      </w:r>
    </w:p>
    <w:p w:rsidR="00BD03A7" w:rsidRDefault="00BD03A7">
      <w:pPr>
        <w:pStyle w:val="TOC3"/>
        <w:rPr>
          <w:rFonts w:asciiTheme="minorHAnsi" w:eastAsiaTheme="minorEastAsia" w:hAnsiTheme="minorHAnsi" w:cstheme="minorBidi"/>
          <w:sz w:val="22"/>
          <w:szCs w:val="22"/>
        </w:rPr>
      </w:pPr>
      <w:r w:rsidRPr="00BD03A7">
        <w:t>A.9.6.2</w:t>
      </w:r>
      <w:r w:rsidRPr="00BD03A7">
        <w:rPr>
          <w:rFonts w:asciiTheme="minorHAnsi" w:eastAsiaTheme="minorEastAsia" w:hAnsiTheme="minorHAnsi" w:cstheme="minorBidi"/>
          <w:sz w:val="22"/>
          <w:szCs w:val="22"/>
        </w:rPr>
        <w:tab/>
      </w:r>
      <w:r w:rsidRPr="006510E2">
        <w:rPr>
          <w:bCs/>
        </w:rPr>
        <w:t>E-UTRAN TDD</w:t>
      </w:r>
      <w:r>
        <w:tab/>
        <w:t>2785</w:t>
      </w:r>
    </w:p>
    <w:p w:rsidR="00BD03A7" w:rsidRDefault="00BD03A7">
      <w:pPr>
        <w:pStyle w:val="TOC4"/>
        <w:rPr>
          <w:rFonts w:asciiTheme="minorHAnsi" w:eastAsiaTheme="minorEastAsia" w:hAnsiTheme="minorHAnsi" w:cstheme="minorBidi"/>
          <w:sz w:val="22"/>
          <w:szCs w:val="22"/>
        </w:rPr>
      </w:pPr>
      <w:r w:rsidRPr="00BD03A7">
        <w:t>A.9.6.2.1</w:t>
      </w:r>
      <w:r w:rsidRPr="00BD03A7">
        <w:rPr>
          <w:rFonts w:asciiTheme="minorHAnsi" w:eastAsiaTheme="minorEastAsia" w:hAnsiTheme="minorHAnsi" w:cstheme="minorBidi"/>
          <w:sz w:val="22"/>
          <w:szCs w:val="22"/>
        </w:rPr>
        <w:tab/>
      </w:r>
      <w:r w:rsidRPr="006510E2">
        <w:rPr>
          <w:bCs/>
        </w:rPr>
        <w:t>Test Purpose and Environment</w:t>
      </w:r>
      <w:r>
        <w:tab/>
        <w:t>2785</w:t>
      </w:r>
    </w:p>
    <w:p w:rsidR="00BD03A7" w:rsidRDefault="00BD03A7">
      <w:pPr>
        <w:pStyle w:val="TOC4"/>
        <w:rPr>
          <w:rFonts w:asciiTheme="minorHAnsi" w:eastAsiaTheme="minorEastAsia" w:hAnsiTheme="minorHAnsi" w:cstheme="minorBidi"/>
          <w:sz w:val="22"/>
          <w:szCs w:val="22"/>
        </w:rPr>
      </w:pPr>
      <w:r w:rsidRPr="00BD03A7">
        <w:t>A.9.6.2.2</w:t>
      </w:r>
      <w:r w:rsidRPr="00BD03A7">
        <w:rPr>
          <w:rFonts w:asciiTheme="minorHAnsi" w:eastAsiaTheme="minorEastAsia" w:hAnsiTheme="minorHAnsi" w:cstheme="minorBidi"/>
          <w:sz w:val="22"/>
          <w:szCs w:val="22"/>
        </w:rPr>
        <w:tab/>
      </w:r>
      <w:r w:rsidRPr="006510E2">
        <w:rPr>
          <w:bCs/>
        </w:rPr>
        <w:t>Test Requirements</w:t>
      </w:r>
      <w:r>
        <w:tab/>
        <w:t>2788</w:t>
      </w:r>
    </w:p>
    <w:p w:rsidR="00BD03A7" w:rsidRDefault="00BD03A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6510E2">
        <w:rPr>
          <w:b/>
        </w:rPr>
        <w:t>–</w:t>
      </w:r>
      <w:r w:rsidRPr="006510E2">
        <w:rPr>
          <w:b/>
          <w:lang w:eastAsia="zh-CN"/>
        </w:rPr>
        <w:t xml:space="preserve"> </w:t>
      </w:r>
      <w:r>
        <w:rPr>
          <w:lang w:eastAsia="zh-CN"/>
        </w:rPr>
        <w:t>Tx Time Difference</w:t>
      </w:r>
      <w:r>
        <w:tab/>
        <w:t>2788</w:t>
      </w:r>
    </w:p>
    <w:p w:rsidR="00BD03A7" w:rsidRDefault="00BD03A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6510E2">
        <w:rPr>
          <w:b/>
        </w:rPr>
        <w:t>–</w:t>
      </w:r>
      <w:r w:rsidRPr="006510E2">
        <w:rPr>
          <w:b/>
          <w:lang w:eastAsia="zh-CN"/>
        </w:rPr>
        <w:t xml:space="preserve"> </w:t>
      </w:r>
      <w:r>
        <w:rPr>
          <w:lang w:eastAsia="zh-CN"/>
        </w:rPr>
        <w:t>Tx time difference</w:t>
      </w:r>
      <w:r>
        <w:t xml:space="preserve"> case</w:t>
      </w:r>
      <w:r>
        <w:tab/>
        <w:t>2788</w:t>
      </w:r>
    </w:p>
    <w:p w:rsidR="00BD03A7" w:rsidRDefault="00BD03A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2788</w:t>
      </w:r>
    </w:p>
    <w:p w:rsidR="00BD03A7" w:rsidRDefault="00BD03A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2788</w:t>
      </w:r>
    </w:p>
    <w:p w:rsidR="00BD03A7" w:rsidRDefault="00BD03A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2790</w:t>
      </w:r>
    </w:p>
    <w:p w:rsidR="00BD03A7" w:rsidRDefault="00BD03A7">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2790</w:t>
      </w:r>
    </w:p>
    <w:p w:rsidR="00BD03A7" w:rsidRDefault="00BD03A7">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2790</w:t>
      </w:r>
    </w:p>
    <w:p w:rsidR="00BD03A7" w:rsidRDefault="00BD03A7">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2790</w:t>
      </w:r>
    </w:p>
    <w:p w:rsidR="00BD03A7" w:rsidRDefault="00BD03A7">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2792</w:t>
      </w:r>
    </w:p>
    <w:p w:rsidR="00BD03A7" w:rsidRDefault="00BD03A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2792</w:t>
      </w:r>
    </w:p>
    <w:p w:rsidR="00BD03A7" w:rsidRDefault="00BD03A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2792</w:t>
      </w:r>
    </w:p>
    <w:p w:rsidR="00BD03A7" w:rsidRDefault="00BD03A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2792</w:t>
      </w:r>
    </w:p>
    <w:p w:rsidR="00BD03A7" w:rsidRDefault="00BD03A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2795</w:t>
      </w:r>
    </w:p>
    <w:p w:rsidR="00BD03A7" w:rsidRDefault="00BD03A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2795</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2795</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2795</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2798</w:t>
      </w:r>
    </w:p>
    <w:p w:rsidR="00BD03A7" w:rsidRDefault="00BD03A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6510E2">
        <w:rPr>
          <w:b/>
        </w:rPr>
        <w:t>–</w:t>
      </w:r>
      <w:r>
        <w:rPr>
          <w:lang w:eastAsia="zh-CN"/>
        </w:rPr>
        <w:t>Tx time difference</w:t>
      </w:r>
      <w:r>
        <w:t xml:space="preserve"> under Time Domain Measurement Resource Restriction with CRS Assistance Information and Non-MBSFN ABS</w:t>
      </w:r>
      <w:r>
        <w:tab/>
        <w:t>2798</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2798</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2798</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2801</w:t>
      </w:r>
    </w:p>
    <w:p w:rsidR="00BD03A7" w:rsidRDefault="00BD03A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2801</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2801</w:t>
      </w:r>
    </w:p>
    <w:p w:rsidR="00BD03A7" w:rsidRDefault="00BD03A7">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2801</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2804</w:t>
      </w:r>
    </w:p>
    <w:p w:rsidR="00BD03A7" w:rsidRDefault="00BD03A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2804</w:t>
      </w:r>
    </w:p>
    <w:p w:rsidR="00BD03A7" w:rsidRDefault="00BD03A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2804</w:t>
      </w:r>
    </w:p>
    <w:p w:rsidR="00BD03A7" w:rsidRDefault="00BD03A7">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2804</w:t>
      </w:r>
    </w:p>
    <w:p w:rsidR="00BD03A7" w:rsidRDefault="00BD03A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2805</w:t>
      </w:r>
    </w:p>
    <w:p w:rsidR="00BD03A7" w:rsidRDefault="00BD03A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2806</w:t>
      </w:r>
    </w:p>
    <w:p w:rsidR="00BD03A7" w:rsidRDefault="00BD03A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2806</w:t>
      </w:r>
    </w:p>
    <w:p w:rsidR="00BD03A7" w:rsidRDefault="00BD03A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2806</w:t>
      </w:r>
    </w:p>
    <w:p w:rsidR="00BD03A7" w:rsidRDefault="00BD03A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2807</w:t>
      </w:r>
    </w:p>
    <w:p w:rsidR="00BD03A7" w:rsidRDefault="00BD03A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2807</w:t>
      </w:r>
    </w:p>
    <w:p w:rsidR="00BD03A7" w:rsidRDefault="00BD03A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2807</w:t>
      </w:r>
    </w:p>
    <w:p w:rsidR="00BD03A7" w:rsidRDefault="00BD03A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2807</w:t>
      </w:r>
    </w:p>
    <w:p w:rsidR="00BD03A7" w:rsidRDefault="00BD03A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2808</w:t>
      </w:r>
    </w:p>
    <w:p w:rsidR="00BD03A7" w:rsidRDefault="00BD03A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2809</w:t>
      </w:r>
    </w:p>
    <w:p w:rsidR="00BD03A7" w:rsidRDefault="00BD03A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2809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2809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2811</w:t>
      </w:r>
    </w:p>
    <w:p w:rsidR="00BD03A7" w:rsidRDefault="00BD03A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2812</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2812</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2814</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2814</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en-US" w:eastAsia="zh-CN"/>
        </w:rPr>
        <w:t>E-UTRAN FDD-FDD RSTD inter frequency case</w:t>
      </w:r>
      <w:r>
        <w:tab/>
        <w:t>2815</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2815</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2817</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4</w:t>
      </w:r>
      <w:r w:rsidRPr="00BD03A7">
        <w:rPr>
          <w:rFonts w:asciiTheme="minorHAnsi" w:eastAsiaTheme="minorEastAsia" w:hAnsiTheme="minorHAnsi" w:cstheme="minorBidi"/>
          <w:sz w:val="22"/>
          <w:szCs w:val="22"/>
        </w:rPr>
        <w:tab/>
      </w:r>
      <w:r w:rsidRPr="006510E2">
        <w:rPr>
          <w:lang w:val="en-US" w:eastAsia="zh-CN"/>
        </w:rPr>
        <w:t>E-UTRAN TDD-TDD RSTD inter frequency case</w:t>
      </w:r>
      <w:r>
        <w:tab/>
        <w:t>2818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2818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2820</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2820</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5</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w:t>
      </w:r>
      <w:r>
        <w:tab/>
        <w:t>2821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2823</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6</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w:t>
      </w:r>
      <w:r>
        <w:tab/>
        <w:t>2823</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2823</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2826</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7</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 for 20MHz bandwidth</w:t>
      </w:r>
      <w:r>
        <w:tab/>
        <w:t>2826</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2826</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8</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 for 20MHz bandwidth</w:t>
      </w:r>
      <w:r>
        <w:tab/>
        <w:t>2827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2827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2828</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9</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 for 10MHz+5MHz</w:t>
      </w:r>
      <w:r>
        <w:tab/>
        <w:t>2828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2828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10</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 for 10MHz+5MHz</w:t>
      </w:r>
      <w:r>
        <w:tab/>
        <w:t>2829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2829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BD03A7" w:rsidRDefault="00BD03A7">
      <w:pPr>
        <w:pStyle w:val="TOC3"/>
        <w:rPr>
          <w:rFonts w:asciiTheme="minorHAnsi" w:eastAsiaTheme="minorEastAsia" w:hAnsiTheme="minorHAnsi" w:cstheme="minorBidi"/>
          <w:sz w:val="22"/>
          <w:szCs w:val="22"/>
        </w:rPr>
      </w:pPr>
      <w:r w:rsidRPr="00BD03A7">
        <w:t>A.9.8.11</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 for 5 + 5MHz bandwidth</w:t>
      </w:r>
      <w:r>
        <w:tab/>
        <w:t>2829</w:t>
      </w:r>
    </w:p>
    <w:p w:rsidR="00BD03A7" w:rsidRDefault="00BD03A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2829</w:t>
      </w:r>
    </w:p>
    <w:p w:rsidR="00BD03A7" w:rsidRDefault="00BD03A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BD03A7" w:rsidRDefault="00BD03A7">
      <w:pPr>
        <w:pStyle w:val="TOC3"/>
        <w:rPr>
          <w:rFonts w:asciiTheme="minorHAnsi" w:eastAsiaTheme="minorEastAsia" w:hAnsiTheme="minorHAnsi" w:cstheme="minorBidi"/>
          <w:sz w:val="22"/>
          <w:szCs w:val="22"/>
        </w:rPr>
      </w:pPr>
      <w:r w:rsidRPr="00BD03A7">
        <w:t>A.9.8.12</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 for 5+5MHz bandwidth</w:t>
      </w:r>
      <w:r>
        <w:tab/>
        <w:t>2830</w:t>
      </w:r>
    </w:p>
    <w:p w:rsidR="00BD03A7" w:rsidRDefault="00BD03A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2830</w:t>
      </w:r>
    </w:p>
    <w:p w:rsidR="00BD03A7" w:rsidRDefault="00BD03A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BD03A7" w:rsidRDefault="00BD03A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2831</w:t>
      </w:r>
    </w:p>
    <w:p w:rsidR="00BD03A7" w:rsidRDefault="00BD03A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2831</w:t>
      </w:r>
    </w:p>
    <w:p w:rsidR="00BD03A7" w:rsidRDefault="00BD03A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rsidR="00BD03A7" w:rsidRDefault="00BD03A7">
      <w:pPr>
        <w:pStyle w:val="TOC3"/>
        <w:rPr>
          <w:rFonts w:asciiTheme="minorHAnsi" w:eastAsiaTheme="minorEastAsia" w:hAnsiTheme="minorHAnsi" w:cstheme="minorBidi"/>
          <w:sz w:val="22"/>
          <w:szCs w:val="22"/>
        </w:rPr>
      </w:pPr>
      <w:r w:rsidRPr="00BD03A7">
        <w:t>A.9.8.14</w:t>
      </w:r>
      <w:r w:rsidRPr="00BD03A7">
        <w:rPr>
          <w:rFonts w:asciiTheme="minorHAnsi" w:eastAsiaTheme="minorEastAsia" w:hAnsiTheme="minorHAnsi" w:cstheme="minorBidi"/>
          <w:sz w:val="22"/>
          <w:szCs w:val="22"/>
        </w:rPr>
        <w:tab/>
      </w:r>
      <w:r w:rsidRPr="006510E2">
        <w:rPr>
          <w:lang w:val="en-US" w:eastAsia="zh-CN"/>
        </w:rPr>
        <w:t>E-UTRAN FDD RSTD Measurement Accuracy in 3DL Carrier Aggregation</w:t>
      </w:r>
      <w:r>
        <w:tab/>
        <w:t>2832</w:t>
      </w:r>
    </w:p>
    <w:p w:rsidR="00BD03A7" w:rsidRDefault="00BD03A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2832</w:t>
      </w:r>
    </w:p>
    <w:p w:rsidR="00BD03A7" w:rsidRDefault="00BD03A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BD03A7" w:rsidRDefault="00BD03A7">
      <w:pPr>
        <w:pStyle w:val="TOC3"/>
        <w:rPr>
          <w:rFonts w:asciiTheme="minorHAnsi" w:eastAsiaTheme="minorEastAsia" w:hAnsiTheme="minorHAnsi" w:cstheme="minorBidi"/>
          <w:sz w:val="22"/>
          <w:szCs w:val="22"/>
        </w:rPr>
      </w:pPr>
      <w:r w:rsidRPr="00BD03A7">
        <w:t>A.9.8.15</w:t>
      </w:r>
      <w:r w:rsidRPr="00BD03A7">
        <w:rPr>
          <w:rFonts w:asciiTheme="minorHAnsi" w:eastAsiaTheme="minorEastAsia" w:hAnsiTheme="minorHAnsi" w:cstheme="minorBidi"/>
          <w:sz w:val="22"/>
          <w:szCs w:val="22"/>
        </w:rPr>
        <w:tab/>
      </w:r>
      <w:r w:rsidRPr="006510E2">
        <w:rPr>
          <w:lang w:val="en-US" w:eastAsia="zh-CN"/>
        </w:rPr>
        <w:t>E-UTRAN TDD RSTD Measurement Accuracy in 3DL Carrier Aggregation</w:t>
      </w:r>
      <w:r>
        <w:tab/>
        <w:t>2837</w:t>
      </w:r>
    </w:p>
    <w:p w:rsidR="00BD03A7" w:rsidRDefault="00BD03A7">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2837</w:t>
      </w:r>
    </w:p>
    <w:p w:rsidR="00BD03A7" w:rsidRDefault="00BD03A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BD03A7" w:rsidRDefault="00BD03A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2841</w:t>
      </w:r>
    </w:p>
    <w:p w:rsidR="00BD03A7" w:rsidRDefault="00BD03A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BD03A7" w:rsidRDefault="00BD03A7">
      <w:pPr>
        <w:pStyle w:val="TOC3"/>
        <w:rPr>
          <w:rFonts w:asciiTheme="minorHAnsi" w:eastAsiaTheme="minorEastAsia" w:hAnsiTheme="minorHAnsi" w:cstheme="minorBidi"/>
          <w:sz w:val="22"/>
          <w:szCs w:val="22"/>
        </w:rPr>
      </w:pPr>
      <w:r>
        <w:t xml:space="preserve">A.9.8.17 HD – FDD Inter frequency case for UE Category NB1 </w:t>
      </w:r>
      <w:r>
        <w:rPr>
          <w:lang w:eastAsia="zh-CN"/>
        </w:rPr>
        <w:t>inband mode</w:t>
      </w:r>
      <w:r>
        <w:t xml:space="preserve"> in normal coverage</w:t>
      </w:r>
      <w:r>
        <w:tab/>
        <w:t>2844</w:t>
      </w:r>
    </w:p>
    <w:p w:rsidR="00BD03A7" w:rsidRDefault="00BD03A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2844</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BD03A7" w:rsidRDefault="00BD03A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2847</w:t>
      </w:r>
    </w:p>
    <w:p w:rsidR="00BD03A7" w:rsidRDefault="00BD03A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2847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BD03A7" w:rsidRDefault="00BD03A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2850</w:t>
      </w:r>
    </w:p>
    <w:p w:rsidR="00BD03A7" w:rsidRDefault="00BD03A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2850</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BD03A7" w:rsidRDefault="00BD03A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2853</w:t>
      </w:r>
    </w:p>
    <w:p w:rsidR="00BD03A7" w:rsidRDefault="00BD03A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2853</w:t>
      </w:r>
    </w:p>
    <w:p w:rsidR="00BD03A7" w:rsidRDefault="00BD03A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BD03A7" w:rsidRDefault="00BD03A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2855</w:t>
      </w:r>
    </w:p>
    <w:p w:rsidR="00BD03A7" w:rsidRDefault="00BD03A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2855</w:t>
      </w:r>
    </w:p>
    <w:p w:rsidR="00BD03A7" w:rsidRDefault="00BD03A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BD03A7" w:rsidRDefault="00BD03A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2858</w:t>
      </w:r>
    </w:p>
    <w:p w:rsidR="00BD03A7" w:rsidRDefault="00BD03A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2858</w:t>
      </w:r>
    </w:p>
    <w:p w:rsidR="00BD03A7" w:rsidRDefault="00BD03A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rsidR="00BD03A7" w:rsidRDefault="00BD03A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2862</w:t>
      </w:r>
    </w:p>
    <w:p w:rsidR="00BD03A7" w:rsidRDefault="00BD03A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2862</w:t>
      </w:r>
    </w:p>
    <w:p w:rsidR="00BD03A7" w:rsidRDefault="00BD03A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rsidR="00BD03A7" w:rsidRDefault="00BD03A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2864</w:t>
      </w:r>
    </w:p>
    <w:p w:rsidR="00BD03A7" w:rsidRDefault="00BD03A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2864</w:t>
      </w:r>
    </w:p>
    <w:p w:rsidR="00BD03A7" w:rsidRDefault="00BD03A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BD03A7" w:rsidRDefault="00BD03A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2867</w:t>
      </w:r>
    </w:p>
    <w:p w:rsidR="00BD03A7" w:rsidRDefault="00BD03A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2867</w:t>
      </w:r>
    </w:p>
    <w:p w:rsidR="00BD03A7" w:rsidRDefault="00BD03A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rsidR="00BD03A7" w:rsidRDefault="00BD03A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2871</w:t>
      </w:r>
    </w:p>
    <w:p w:rsidR="00BD03A7" w:rsidRDefault="00BD03A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2871</w:t>
      </w:r>
    </w:p>
    <w:p w:rsidR="00BD03A7" w:rsidRDefault="00BD03A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BD03A7" w:rsidRDefault="00BD03A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2873</w:t>
      </w:r>
    </w:p>
    <w:p w:rsidR="00BD03A7" w:rsidRDefault="00BD03A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2873</w:t>
      </w:r>
    </w:p>
    <w:p w:rsidR="00BD03A7" w:rsidRDefault="00BD03A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BD03A7" w:rsidRDefault="00BD03A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2876</w:t>
      </w:r>
    </w:p>
    <w:p w:rsidR="00BD03A7" w:rsidRDefault="00BD03A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2876</w:t>
      </w:r>
    </w:p>
    <w:p w:rsidR="00BD03A7" w:rsidRDefault="00BD03A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BD03A7" w:rsidRDefault="00BD03A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2879</w:t>
      </w:r>
    </w:p>
    <w:p w:rsidR="00BD03A7" w:rsidRDefault="00BD03A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2879</w:t>
      </w:r>
    </w:p>
    <w:p w:rsidR="00BD03A7" w:rsidRDefault="00BD03A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2882</w:t>
      </w:r>
    </w:p>
    <w:p w:rsidR="00BD03A7" w:rsidRDefault="00BD03A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2883</w:t>
      </w:r>
    </w:p>
    <w:p w:rsidR="00BD03A7" w:rsidRDefault="00BD03A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2883</w:t>
      </w:r>
    </w:p>
    <w:p w:rsidR="00BD03A7" w:rsidRDefault="00BD03A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2885</w:t>
      </w:r>
    </w:p>
    <w:p w:rsidR="00BD03A7" w:rsidRDefault="00BD03A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2886</w:t>
      </w:r>
    </w:p>
    <w:p w:rsidR="00BD03A7" w:rsidRDefault="00BD03A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2886</w:t>
      </w:r>
    </w:p>
    <w:p w:rsidR="00BD03A7" w:rsidRDefault="00BD03A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2889</w:t>
      </w:r>
    </w:p>
    <w:p w:rsidR="00BD03A7" w:rsidRDefault="00BD03A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2889</w:t>
      </w:r>
    </w:p>
    <w:p w:rsidR="00BD03A7" w:rsidRDefault="00BD03A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2889</w:t>
      </w:r>
    </w:p>
    <w:p w:rsidR="00BD03A7" w:rsidRDefault="00BD03A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2889</w:t>
      </w:r>
    </w:p>
    <w:p w:rsidR="00BD03A7" w:rsidRDefault="00BD03A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2889</w:t>
      </w:r>
    </w:p>
    <w:p w:rsidR="00BD03A7" w:rsidRDefault="00BD03A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2891</w:t>
      </w:r>
    </w:p>
    <w:p w:rsidR="00BD03A7" w:rsidRDefault="00BD03A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2891</w:t>
      </w:r>
    </w:p>
    <w:p w:rsidR="00BD03A7" w:rsidRDefault="00BD03A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2891</w:t>
      </w:r>
    </w:p>
    <w:p w:rsidR="00BD03A7" w:rsidRDefault="00BD03A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2891</w:t>
      </w:r>
    </w:p>
    <w:p w:rsidR="00BD03A7" w:rsidRDefault="00BD03A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2893</w:t>
      </w:r>
    </w:p>
    <w:p w:rsidR="00BD03A7" w:rsidRDefault="00BD03A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2893</w:t>
      </w:r>
    </w:p>
    <w:p w:rsidR="00BD03A7" w:rsidRDefault="00BD03A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2893</w:t>
      </w:r>
    </w:p>
    <w:p w:rsidR="00BD03A7" w:rsidRDefault="00BD03A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2893</w:t>
      </w:r>
    </w:p>
    <w:p w:rsidR="00BD03A7" w:rsidRDefault="00BD03A7">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2893</w:t>
      </w:r>
    </w:p>
    <w:p w:rsidR="00BD03A7" w:rsidRDefault="00BD03A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6510E2">
        <w:rPr>
          <w:snapToGrid w:val="0"/>
        </w:rPr>
        <w:t>Test Requirements</w:t>
      </w:r>
      <w:r>
        <w:tab/>
        <w:t>2895</w:t>
      </w:r>
    </w:p>
    <w:p w:rsidR="00BD03A7" w:rsidRDefault="00BD03A7">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2895</w:t>
      </w:r>
    </w:p>
    <w:p w:rsidR="00BD03A7" w:rsidRDefault="00BD03A7">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2895</w:t>
      </w:r>
    </w:p>
    <w:p w:rsidR="00BD03A7" w:rsidRDefault="00BD03A7">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2895</w:t>
      </w:r>
    </w:p>
    <w:p w:rsidR="00BD03A7" w:rsidRDefault="00BD03A7">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2899</w:t>
      </w:r>
    </w:p>
    <w:p w:rsidR="00BD03A7" w:rsidRDefault="00BD03A7">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2899</w:t>
      </w:r>
    </w:p>
    <w:p w:rsidR="00BD03A7" w:rsidRDefault="00BD03A7">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2899</w:t>
      </w:r>
    </w:p>
    <w:p w:rsidR="00BD03A7" w:rsidRDefault="00BD03A7">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2899</w:t>
      </w:r>
    </w:p>
    <w:p w:rsidR="00BD03A7" w:rsidRDefault="00BD03A7">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2904</w:t>
      </w:r>
    </w:p>
    <w:p w:rsidR="00BD03A7" w:rsidRDefault="00BD03A7">
      <w:pPr>
        <w:pStyle w:val="TOC2"/>
        <w:rPr>
          <w:rFonts w:asciiTheme="minorHAnsi" w:eastAsiaTheme="minorEastAsia" w:hAnsiTheme="minorHAnsi" w:cstheme="minorBidi"/>
          <w:sz w:val="22"/>
          <w:szCs w:val="22"/>
        </w:rPr>
      </w:pPr>
      <w:r>
        <w:t>A.9.11 RSSI</w:t>
      </w:r>
      <w:r>
        <w:tab/>
        <w:t>2904</w:t>
      </w:r>
    </w:p>
    <w:p w:rsidR="00BD03A7" w:rsidRDefault="00BD03A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2904</w:t>
      </w:r>
    </w:p>
    <w:p w:rsidR="00BD03A7" w:rsidRDefault="00BD03A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2904</w:t>
      </w:r>
    </w:p>
    <w:p w:rsidR="00BD03A7" w:rsidRDefault="00BD03A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2904</w:t>
      </w:r>
    </w:p>
    <w:p w:rsidR="00BD03A7" w:rsidRDefault="00BD03A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2906</w:t>
      </w:r>
    </w:p>
    <w:p w:rsidR="00BD03A7" w:rsidRDefault="00BD03A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2906</w:t>
      </w:r>
    </w:p>
    <w:p w:rsidR="00BD03A7" w:rsidRDefault="00BD03A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2906</w:t>
      </w:r>
    </w:p>
    <w:p w:rsidR="00BD03A7" w:rsidRDefault="00BD03A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2906</w:t>
      </w:r>
    </w:p>
    <w:p w:rsidR="00BD03A7" w:rsidRDefault="00BD03A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2908</w:t>
      </w:r>
    </w:p>
    <w:p w:rsidR="00BD03A7" w:rsidRDefault="00BD03A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2908</w:t>
      </w:r>
    </w:p>
    <w:p w:rsidR="00BD03A7" w:rsidRDefault="00BD03A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2908</w:t>
      </w:r>
    </w:p>
    <w:p w:rsidR="00BD03A7" w:rsidRDefault="00BD03A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2908</w:t>
      </w:r>
    </w:p>
    <w:p w:rsidR="00BD03A7" w:rsidRDefault="00BD03A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2910</w:t>
      </w:r>
    </w:p>
    <w:p w:rsidR="00BD03A7" w:rsidRDefault="00BD03A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2910</w:t>
      </w:r>
    </w:p>
    <w:p w:rsidR="00BD03A7" w:rsidRDefault="00BD03A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2910</w:t>
      </w:r>
    </w:p>
    <w:p w:rsidR="00BD03A7" w:rsidRDefault="00BD03A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2910</w:t>
      </w:r>
    </w:p>
    <w:p w:rsidR="00BD03A7" w:rsidRDefault="00BD03A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2912</w:t>
      </w:r>
    </w:p>
    <w:p w:rsidR="00BD03A7" w:rsidRDefault="00BD03A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2912</w:t>
      </w:r>
    </w:p>
    <w:p w:rsidR="00BD03A7" w:rsidRDefault="00BD03A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2912</w:t>
      </w:r>
    </w:p>
    <w:p w:rsidR="00BD03A7" w:rsidRDefault="00BD03A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2912</w:t>
      </w:r>
    </w:p>
    <w:p w:rsidR="00BD03A7" w:rsidRDefault="00BD03A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2912</w:t>
      </w:r>
    </w:p>
    <w:p w:rsidR="00BD03A7" w:rsidRDefault="00BD03A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2914</w:t>
      </w:r>
    </w:p>
    <w:p w:rsidR="00BD03A7" w:rsidRDefault="00BD03A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2914</w:t>
      </w:r>
    </w:p>
    <w:p w:rsidR="00BD03A7" w:rsidRDefault="00BD03A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2914</w:t>
      </w:r>
    </w:p>
    <w:p w:rsidR="00BD03A7" w:rsidRDefault="00BD03A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2914</w:t>
      </w:r>
    </w:p>
    <w:p w:rsidR="00BD03A7" w:rsidRDefault="00BD03A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2917</w:t>
      </w:r>
    </w:p>
    <w:p w:rsidR="00BD03A7" w:rsidRDefault="00BD03A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2917</w:t>
      </w:r>
    </w:p>
    <w:p w:rsidR="00BD03A7" w:rsidRDefault="00BD03A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2917</w:t>
      </w:r>
    </w:p>
    <w:p w:rsidR="00BD03A7" w:rsidRDefault="00BD03A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2917</w:t>
      </w:r>
    </w:p>
    <w:p w:rsidR="00BD03A7" w:rsidRDefault="00BD03A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2921</w:t>
      </w:r>
    </w:p>
    <w:p w:rsidR="00BD03A7" w:rsidRDefault="00BD03A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2921</w:t>
      </w:r>
    </w:p>
    <w:p w:rsidR="00BD03A7" w:rsidRDefault="00BD03A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2921</w:t>
      </w:r>
    </w:p>
    <w:p w:rsidR="00BD03A7" w:rsidRDefault="00BD03A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2921</w:t>
      </w:r>
    </w:p>
    <w:p w:rsidR="00BD03A7" w:rsidRDefault="00BD03A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2924</w:t>
      </w:r>
    </w:p>
    <w:p w:rsidR="00BD03A7" w:rsidRDefault="00BD03A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2924</w:t>
      </w:r>
    </w:p>
    <w:p w:rsidR="00BD03A7" w:rsidRDefault="00BD03A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2924</w:t>
      </w:r>
    </w:p>
    <w:p w:rsidR="00BD03A7" w:rsidRDefault="00BD03A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2924</w:t>
      </w:r>
    </w:p>
    <w:p w:rsidR="00BD03A7" w:rsidRDefault="00BD03A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2924</w:t>
      </w:r>
    </w:p>
    <w:p w:rsidR="00BD03A7" w:rsidRDefault="00BD03A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2925</w:t>
      </w:r>
    </w:p>
    <w:p w:rsidR="00BD03A7" w:rsidRDefault="00BD03A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2925</w:t>
      </w:r>
    </w:p>
    <w:p w:rsidR="00BD03A7" w:rsidRDefault="00BD03A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2925</w:t>
      </w:r>
    </w:p>
    <w:p w:rsidR="00BD03A7" w:rsidRDefault="00BD03A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2926</w:t>
      </w:r>
    </w:p>
    <w:p w:rsidR="00BD03A7" w:rsidRDefault="00BD03A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2926</w:t>
      </w:r>
    </w:p>
    <w:p w:rsidR="00BD03A7" w:rsidRDefault="00BD03A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2927</w:t>
      </w:r>
    </w:p>
    <w:p w:rsidR="00BD03A7" w:rsidRDefault="00BD03A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2927</w:t>
      </w:r>
    </w:p>
    <w:p w:rsidR="00BD03A7" w:rsidRDefault="00BD03A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2927</w:t>
      </w:r>
    </w:p>
    <w:p w:rsidR="00BD03A7" w:rsidRDefault="00BD03A7">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2928</w:t>
      </w:r>
    </w:p>
    <w:p w:rsidR="00BD03A7" w:rsidRDefault="00BD03A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2928</w:t>
      </w:r>
    </w:p>
    <w:p w:rsidR="00BD03A7" w:rsidRDefault="00BD03A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2928</w:t>
      </w:r>
    </w:p>
    <w:p w:rsidR="00BD03A7" w:rsidRDefault="00BD03A7">
      <w:pPr>
        <w:pStyle w:val="TOC3"/>
        <w:rPr>
          <w:rFonts w:asciiTheme="minorHAnsi" w:eastAsiaTheme="minorEastAsia" w:hAnsiTheme="minorHAnsi" w:cstheme="minorBidi"/>
          <w:sz w:val="22"/>
          <w:szCs w:val="22"/>
        </w:rPr>
      </w:pPr>
      <w:r>
        <w:lastRenderedPageBreak/>
        <w:t>A.10.2.2</w:t>
      </w:r>
      <w:r>
        <w:rPr>
          <w:rFonts w:asciiTheme="minorHAnsi" w:eastAsiaTheme="minorEastAsia" w:hAnsiTheme="minorHAnsi" w:cstheme="minorBidi"/>
          <w:sz w:val="22"/>
          <w:szCs w:val="22"/>
        </w:rPr>
        <w:tab/>
      </w:r>
      <w:r>
        <w:t>Test Requirements</w:t>
      </w:r>
      <w:r>
        <w:tab/>
        <w:t>2929</w:t>
      </w:r>
    </w:p>
    <w:p w:rsidR="00BD03A7" w:rsidRDefault="00BD03A7">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2930</w:t>
      </w:r>
    </w:p>
    <w:p w:rsidR="00BD03A7" w:rsidRDefault="00BD03A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2930</w:t>
      </w:r>
    </w:p>
    <w:p w:rsidR="00BD03A7" w:rsidRDefault="00BD03A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2931</w:t>
      </w:r>
    </w:p>
    <w:p w:rsidR="00BD03A7" w:rsidRDefault="00BD03A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2932</w:t>
      </w:r>
    </w:p>
    <w:p w:rsidR="00BD03A7" w:rsidRDefault="00BD03A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2932</w:t>
      </w:r>
    </w:p>
    <w:p w:rsidR="00BD03A7" w:rsidRDefault="00BD03A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2934</w:t>
      </w:r>
    </w:p>
    <w:p w:rsidR="00BD03A7" w:rsidRDefault="00BD03A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2934</w:t>
      </w:r>
    </w:p>
    <w:p w:rsidR="00BD03A7" w:rsidRDefault="00BD03A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2934</w:t>
      </w:r>
    </w:p>
    <w:p w:rsidR="00BD03A7" w:rsidRDefault="00BD03A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2934</w:t>
      </w:r>
    </w:p>
    <w:p w:rsidR="00BD03A7" w:rsidRDefault="00BD03A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2935</w:t>
      </w:r>
    </w:p>
    <w:p w:rsidR="00BD03A7" w:rsidRDefault="00BD03A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6510E2">
        <w:rPr>
          <w:lang w:val="en-US"/>
        </w:rPr>
        <w:t>Interruptions due to V2V sidelink communication</w:t>
      </w:r>
      <w:r>
        <w:tab/>
        <w:t>2935</w:t>
      </w:r>
    </w:p>
    <w:p w:rsidR="00BD03A7" w:rsidRDefault="00BD03A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2935</w:t>
      </w:r>
    </w:p>
    <w:p w:rsidR="00BD03A7" w:rsidRDefault="00BD03A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2937</w:t>
      </w:r>
    </w:p>
    <w:p w:rsidR="00BD03A7" w:rsidRDefault="00BD03A7">
      <w:pPr>
        <w:pStyle w:val="TOC1"/>
        <w:rPr>
          <w:rFonts w:asciiTheme="minorHAnsi" w:eastAsiaTheme="minorEastAsia" w:hAnsiTheme="minorHAnsi" w:cstheme="minorBidi"/>
          <w:szCs w:val="22"/>
        </w:rPr>
      </w:pPr>
      <w:r>
        <w:t>A.12</w:t>
      </w:r>
      <w:r>
        <w:tab/>
        <w:t>2937</w:t>
      </w:r>
    </w:p>
    <w:p w:rsidR="00BD03A7" w:rsidRDefault="00BD03A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2937</w:t>
      </w:r>
    </w:p>
    <w:p w:rsidR="00BD03A7" w:rsidRDefault="00BD03A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2937</w:t>
      </w:r>
    </w:p>
    <w:p w:rsidR="00BD03A7" w:rsidRDefault="00BD03A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2937</w:t>
      </w:r>
    </w:p>
    <w:p w:rsidR="00BD03A7" w:rsidRDefault="00BD03A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rsidR="00BD03A7" w:rsidRDefault="00BD03A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2939</w:t>
      </w:r>
    </w:p>
    <w:p w:rsidR="00BD03A7" w:rsidRDefault="00BD03A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2939</w:t>
      </w:r>
    </w:p>
    <w:p w:rsidR="00BD03A7" w:rsidRDefault="00BD03A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2939</w:t>
      </w:r>
    </w:p>
    <w:p w:rsidR="00BD03A7" w:rsidRDefault="00BD03A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2940</w:t>
      </w:r>
    </w:p>
    <w:p w:rsidR="00BD03A7" w:rsidRDefault="00BD03A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2940</w:t>
      </w:r>
    </w:p>
    <w:p w:rsidR="00BD03A7" w:rsidRDefault="00BD03A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2940</w:t>
      </w:r>
    </w:p>
    <w:p w:rsidR="00BD03A7" w:rsidRDefault="00BD03A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2941</w:t>
      </w:r>
    </w:p>
    <w:p w:rsidR="00BD03A7" w:rsidRDefault="00BD03A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2942</w:t>
      </w:r>
    </w:p>
    <w:p w:rsidR="00BD03A7" w:rsidRDefault="00BD03A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2942</w:t>
      </w:r>
    </w:p>
    <w:p w:rsidR="00BD03A7" w:rsidRDefault="00BD03A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2943</w:t>
      </w:r>
    </w:p>
    <w:p w:rsidR="00BD03A7" w:rsidRDefault="00BD03A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2943</w:t>
      </w:r>
    </w:p>
    <w:p w:rsidR="00BD03A7" w:rsidRDefault="00BD03A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2943</w:t>
      </w:r>
    </w:p>
    <w:p w:rsidR="00BD03A7" w:rsidRDefault="00BD03A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2943</w:t>
      </w:r>
    </w:p>
    <w:p w:rsidR="00BD03A7" w:rsidRDefault="00BD03A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2945</w:t>
      </w:r>
    </w:p>
    <w:p w:rsidR="00BD03A7" w:rsidRDefault="00BD03A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2946</w:t>
      </w:r>
    </w:p>
    <w:p w:rsidR="00BD03A7" w:rsidRDefault="00BD03A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2946</w:t>
      </w:r>
    </w:p>
    <w:p w:rsidR="00BD03A7" w:rsidRDefault="00BD03A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2948</w:t>
      </w:r>
    </w:p>
    <w:p w:rsidR="00BD03A7" w:rsidRDefault="00BD03A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2948</w:t>
      </w:r>
    </w:p>
    <w:p w:rsidR="00BD03A7" w:rsidRDefault="00BD03A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2948</w:t>
      </w:r>
    </w:p>
    <w:p w:rsidR="00BD03A7" w:rsidRDefault="00BD03A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2950</w:t>
      </w:r>
    </w:p>
    <w:p w:rsidR="00BD03A7" w:rsidRDefault="00BD03A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2950</w:t>
      </w:r>
    </w:p>
    <w:p w:rsidR="00BD03A7" w:rsidRDefault="00BD03A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2950</w:t>
      </w:r>
    </w:p>
    <w:p w:rsidR="00BD03A7" w:rsidRDefault="00BD03A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2952</w:t>
      </w:r>
    </w:p>
    <w:p w:rsidR="00BD03A7" w:rsidRDefault="00BD03A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2952</w:t>
      </w:r>
    </w:p>
    <w:p w:rsidR="00BD03A7" w:rsidRDefault="00BD03A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2952</w:t>
      </w:r>
    </w:p>
    <w:p w:rsidR="00BD03A7" w:rsidRDefault="00BD03A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2952</w:t>
      </w:r>
    </w:p>
    <w:p w:rsidR="00BD03A7" w:rsidRDefault="00BD03A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2954</w:t>
      </w:r>
    </w:p>
    <w:p w:rsidR="00BD03A7" w:rsidRDefault="00BD03A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2954</w:t>
      </w:r>
    </w:p>
    <w:p w:rsidR="00BD03A7" w:rsidRDefault="00BD03A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2954</w:t>
      </w:r>
    </w:p>
    <w:p w:rsidR="00BD03A7" w:rsidRDefault="00BD03A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2956</w:t>
      </w:r>
    </w:p>
    <w:p w:rsidR="00BD03A7" w:rsidRDefault="00BD03A7" w:rsidP="00BD03A7">
      <w:pPr>
        <w:pStyle w:val="TOC8"/>
        <w:rPr>
          <w:rFonts w:asciiTheme="minorHAnsi" w:eastAsiaTheme="minorEastAsia" w:hAnsiTheme="minorHAnsi" w:cstheme="minorBidi"/>
          <w:b w:val="0"/>
          <w:szCs w:val="22"/>
        </w:rPr>
      </w:pPr>
      <w:r>
        <w:t>Annex B (normative):</w:t>
      </w:r>
      <w:r>
        <w:tab/>
        <w:t>Conditions for RRM requirements applicability for operating bands</w:t>
      </w:r>
      <w:r>
        <w:tab/>
        <w:t>2957</w:t>
      </w:r>
    </w:p>
    <w:p w:rsidR="00BD03A7" w:rsidRDefault="00BD03A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2957</w:t>
      </w:r>
    </w:p>
    <w:p w:rsidR="00BD03A7" w:rsidRDefault="00BD03A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2957</w:t>
      </w:r>
    </w:p>
    <w:p w:rsidR="00BD03A7" w:rsidRDefault="00BD03A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2957</w:t>
      </w:r>
    </w:p>
    <w:p w:rsidR="00BD03A7" w:rsidRDefault="00BD03A7">
      <w:pPr>
        <w:pStyle w:val="TOC2"/>
        <w:rPr>
          <w:rFonts w:asciiTheme="minorHAnsi" w:eastAsiaTheme="minorEastAsia" w:hAnsiTheme="minorHAnsi" w:cstheme="minorBidi"/>
          <w:sz w:val="22"/>
          <w:szCs w:val="22"/>
        </w:rPr>
      </w:pPr>
      <w:r>
        <w:lastRenderedPageBreak/>
        <w:t>B.1.3</w:t>
      </w:r>
      <w:r>
        <w:rPr>
          <w:rFonts w:asciiTheme="minorHAnsi" w:eastAsiaTheme="minorEastAsia" w:hAnsiTheme="minorHAnsi" w:cstheme="minorBidi"/>
          <w:sz w:val="22"/>
          <w:szCs w:val="22"/>
        </w:rPr>
        <w:tab/>
      </w:r>
      <w:r>
        <w:t>Conditions for measurements of intra-frequency E-UTRAN cells for cell re-selection for UE Category M1</w:t>
      </w:r>
      <w:r>
        <w:tab/>
        <w:t>2957</w:t>
      </w:r>
    </w:p>
    <w:p w:rsidR="00BD03A7" w:rsidRDefault="00BD03A7">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2959</w:t>
      </w:r>
    </w:p>
    <w:p w:rsidR="00BD03A7" w:rsidRDefault="00BD03A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2959</w:t>
      </w:r>
    </w:p>
    <w:p w:rsidR="00BD03A7" w:rsidRDefault="00BD03A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2960</w:t>
      </w:r>
    </w:p>
    <w:p w:rsidR="00BD03A7" w:rsidRDefault="00BD03A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2960</w:t>
      </w:r>
    </w:p>
    <w:p w:rsidR="00BD03A7" w:rsidRDefault="00BD03A7">
      <w:pPr>
        <w:pStyle w:val="TOC3"/>
        <w:rPr>
          <w:rFonts w:asciiTheme="minorHAnsi" w:eastAsiaTheme="minorEastAsia" w:hAnsiTheme="minorHAnsi" w:cstheme="minorBidi"/>
          <w:sz w:val="22"/>
          <w:szCs w:val="22"/>
        </w:rPr>
      </w:pPr>
      <w:r>
        <w:t>B.1.7.1 Conditions for measurements of intra-frequence E-UTRAN cells for cell selection</w:t>
      </w:r>
      <w:r>
        <w:tab/>
        <w:t>2960</w:t>
      </w:r>
    </w:p>
    <w:p w:rsidR="00BD03A7" w:rsidRDefault="00BD03A7">
      <w:pPr>
        <w:pStyle w:val="TOC3"/>
        <w:rPr>
          <w:rFonts w:asciiTheme="minorHAnsi" w:eastAsiaTheme="minorEastAsia" w:hAnsiTheme="minorHAnsi" w:cstheme="minorBidi"/>
          <w:sz w:val="22"/>
          <w:szCs w:val="22"/>
        </w:rPr>
      </w:pPr>
      <w:r>
        <w:t>B.1.7.2 Condition for measurements of inter-frequence E-UTRAN cells for cell selection</w:t>
      </w:r>
      <w:r>
        <w:tab/>
        <w:t>2961</w:t>
      </w:r>
    </w:p>
    <w:p w:rsidR="00BD03A7" w:rsidRDefault="00BD03A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2963</w:t>
      </w:r>
    </w:p>
    <w:p w:rsidR="00BD03A7" w:rsidRDefault="00BD03A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2963</w:t>
      </w:r>
    </w:p>
    <w:p w:rsidR="00BD03A7" w:rsidRDefault="00BD03A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2963</w:t>
      </w:r>
    </w:p>
    <w:p w:rsidR="00BD03A7" w:rsidRDefault="00BD03A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2964</w:t>
      </w:r>
    </w:p>
    <w:p w:rsidR="00BD03A7" w:rsidRDefault="00BD03A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2964</w:t>
      </w:r>
    </w:p>
    <w:p w:rsidR="00BD03A7" w:rsidRDefault="00BD03A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2964</w:t>
      </w:r>
    </w:p>
    <w:p w:rsidR="00BD03A7" w:rsidRDefault="00BD03A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2965</w:t>
      </w:r>
    </w:p>
    <w:p w:rsidR="00BD03A7" w:rsidRDefault="00BD03A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2965</w:t>
      </w:r>
    </w:p>
    <w:p w:rsidR="00BD03A7" w:rsidRDefault="00BD03A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2965</w:t>
      </w:r>
    </w:p>
    <w:p w:rsidR="00BD03A7" w:rsidRDefault="00BD03A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2966</w:t>
      </w:r>
    </w:p>
    <w:p w:rsidR="00BD03A7" w:rsidRDefault="00BD03A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2966</w:t>
      </w:r>
    </w:p>
    <w:p w:rsidR="00BD03A7" w:rsidRDefault="00BD03A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2967</w:t>
      </w:r>
    </w:p>
    <w:p w:rsidR="00BD03A7" w:rsidRDefault="00BD03A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2967</w:t>
      </w:r>
    </w:p>
    <w:p w:rsidR="00BD03A7" w:rsidRDefault="00BD03A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2967</w:t>
      </w:r>
    </w:p>
    <w:p w:rsidR="00BD03A7" w:rsidRDefault="00BD03A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2968</w:t>
      </w:r>
    </w:p>
    <w:p w:rsidR="00BD03A7" w:rsidRDefault="00BD03A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2968</w:t>
      </w:r>
    </w:p>
    <w:p w:rsidR="00BD03A7" w:rsidRDefault="00BD03A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2968</w:t>
      </w:r>
    </w:p>
    <w:p w:rsidR="00BD03A7" w:rsidRDefault="00BD03A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2969</w:t>
      </w:r>
    </w:p>
    <w:p w:rsidR="00BD03A7" w:rsidRDefault="00BD03A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2969</w:t>
      </w:r>
    </w:p>
    <w:p w:rsidR="00BD03A7" w:rsidRDefault="00BD03A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2969</w:t>
      </w:r>
    </w:p>
    <w:p w:rsidR="00BD03A7" w:rsidRDefault="00BD03A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2969</w:t>
      </w:r>
    </w:p>
    <w:p w:rsidR="00BD03A7" w:rsidRDefault="00BD03A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2970</w:t>
      </w:r>
    </w:p>
    <w:p w:rsidR="00BD03A7" w:rsidRDefault="00BD03A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2971</w:t>
      </w:r>
    </w:p>
    <w:p w:rsidR="00BD03A7" w:rsidRDefault="00BD03A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2971</w:t>
      </w:r>
    </w:p>
    <w:p w:rsidR="00BD03A7" w:rsidRDefault="00BD03A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2972</w:t>
      </w:r>
    </w:p>
    <w:p w:rsidR="00BD03A7" w:rsidRDefault="00BD03A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2972</w:t>
      </w:r>
    </w:p>
    <w:p w:rsidR="00BD03A7" w:rsidRDefault="00BD03A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2974</w:t>
      </w:r>
    </w:p>
    <w:p w:rsidR="00BD03A7" w:rsidRDefault="00BD03A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2974</w:t>
      </w:r>
    </w:p>
    <w:p w:rsidR="00BD03A7" w:rsidRDefault="00BD03A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2974</w:t>
      </w:r>
    </w:p>
    <w:p w:rsidR="00BD03A7" w:rsidRDefault="00BD03A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2974</w:t>
      </w:r>
    </w:p>
    <w:p w:rsidR="00BD03A7" w:rsidRDefault="00BD03A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2975</w:t>
      </w:r>
    </w:p>
    <w:p w:rsidR="00BD03A7" w:rsidRDefault="00BD03A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2975</w:t>
      </w:r>
    </w:p>
    <w:p w:rsidR="00BD03A7" w:rsidRDefault="00BD03A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2977</w:t>
      </w:r>
    </w:p>
    <w:p w:rsidR="00BD03A7" w:rsidRDefault="00BD03A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2977</w:t>
      </w:r>
    </w:p>
    <w:p w:rsidR="00BD03A7" w:rsidRDefault="00BD03A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2977</w:t>
      </w:r>
    </w:p>
    <w:p w:rsidR="00BD03A7" w:rsidRDefault="00BD03A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2977</w:t>
      </w:r>
    </w:p>
    <w:p w:rsidR="00BD03A7" w:rsidRDefault="00BD03A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2977</w:t>
      </w:r>
    </w:p>
    <w:p w:rsidR="00BD03A7" w:rsidRDefault="00BD03A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2977</w:t>
      </w:r>
    </w:p>
    <w:p w:rsidR="00BD03A7" w:rsidRDefault="00BD03A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2977</w:t>
      </w:r>
    </w:p>
    <w:p w:rsidR="00BD03A7" w:rsidRDefault="00BD03A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2978</w:t>
      </w:r>
    </w:p>
    <w:p w:rsidR="00BD03A7" w:rsidRDefault="00BD03A7">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2978</w:t>
      </w:r>
    </w:p>
    <w:p w:rsidR="00BD03A7" w:rsidRDefault="00BD03A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2978</w:t>
      </w:r>
    </w:p>
    <w:p w:rsidR="00BD03A7" w:rsidRDefault="00BD03A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2978</w:t>
      </w:r>
    </w:p>
    <w:p w:rsidR="00BD03A7" w:rsidRDefault="00BD03A7">
      <w:pPr>
        <w:pStyle w:val="TOC2"/>
        <w:rPr>
          <w:rFonts w:asciiTheme="minorHAnsi" w:eastAsiaTheme="minorEastAsia" w:hAnsiTheme="minorHAnsi" w:cstheme="minorBidi"/>
          <w:sz w:val="22"/>
          <w:szCs w:val="22"/>
        </w:rPr>
      </w:pPr>
      <w:r>
        <w:lastRenderedPageBreak/>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2978</w:t>
      </w:r>
    </w:p>
    <w:p w:rsidR="00BD03A7" w:rsidRDefault="00BD03A7">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2979</w:t>
      </w:r>
    </w:p>
    <w:p w:rsidR="00BD03A7" w:rsidRDefault="00BD03A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2979</w:t>
      </w:r>
    </w:p>
    <w:p w:rsidR="00BD03A7" w:rsidRDefault="00BD03A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2979</w:t>
      </w:r>
    </w:p>
    <w:p w:rsidR="00BD03A7" w:rsidRDefault="00BD03A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2979</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2979</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2979</w:t>
      </w:r>
    </w:p>
    <w:p w:rsidR="00BD03A7" w:rsidRDefault="00BD03A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2980</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2980</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2980</w:t>
      </w:r>
    </w:p>
    <w:p w:rsidR="00BD03A7" w:rsidRDefault="00BD03A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2981</w:t>
      </w:r>
    </w:p>
    <w:p w:rsidR="00BD03A7" w:rsidRDefault="00BD03A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2981</w:t>
      </w:r>
    </w:p>
    <w:p w:rsidR="00BD03A7" w:rsidRDefault="00BD03A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2981</w:t>
      </w:r>
    </w:p>
    <w:p w:rsidR="00BD03A7" w:rsidRDefault="00BD03A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2981</w:t>
      </w:r>
    </w:p>
    <w:p w:rsidR="00BD03A7" w:rsidRDefault="00BD03A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2981</w:t>
      </w:r>
    </w:p>
    <w:p w:rsidR="00BD03A7" w:rsidRDefault="00BD03A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2982</w:t>
      </w:r>
    </w:p>
    <w:p w:rsidR="00BD03A7" w:rsidRDefault="00BD03A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2982</w:t>
      </w:r>
    </w:p>
    <w:p w:rsidR="00BD03A7" w:rsidRDefault="00BD03A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2982</w:t>
      </w:r>
    </w:p>
    <w:p w:rsidR="00BD03A7" w:rsidRDefault="00BD03A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2982</w:t>
      </w:r>
    </w:p>
    <w:p w:rsidR="00BD03A7" w:rsidRDefault="00BD03A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2982</w:t>
      </w:r>
    </w:p>
    <w:p w:rsidR="00BD03A7" w:rsidRDefault="00BD03A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2982</w:t>
      </w:r>
    </w:p>
    <w:p w:rsidR="00BD03A7" w:rsidRDefault="00BD03A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2983</w:t>
      </w:r>
    </w:p>
    <w:p w:rsidR="00BD03A7" w:rsidRDefault="00BD03A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BD03A7" w:rsidRDefault="00BD03A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2983</w:t>
      </w:r>
    </w:p>
    <w:p w:rsidR="00BD03A7" w:rsidRDefault="00BD03A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BD03A7" w:rsidRDefault="00BD03A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2983</w:t>
      </w:r>
    </w:p>
    <w:p w:rsidR="00BD03A7" w:rsidRDefault="00BD03A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BD03A7" w:rsidRDefault="00BD03A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2984</w:t>
      </w:r>
    </w:p>
    <w:p w:rsidR="00BD03A7" w:rsidRDefault="00BD03A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2984</w:t>
      </w:r>
    </w:p>
    <w:p w:rsidR="00BD03A7" w:rsidRDefault="00BD03A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2984</w:t>
      </w:r>
    </w:p>
    <w:p w:rsidR="00BD03A7" w:rsidRDefault="00BD03A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2984</w:t>
      </w:r>
    </w:p>
    <w:p w:rsidR="00BD03A7" w:rsidRDefault="00BD03A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2984</w:t>
      </w:r>
    </w:p>
    <w:p w:rsidR="00BD03A7" w:rsidRDefault="00BD03A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2984</w:t>
      </w:r>
    </w:p>
    <w:p w:rsidR="00BD03A7" w:rsidRDefault="00BD03A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2984</w:t>
      </w:r>
    </w:p>
    <w:p w:rsidR="00BD03A7" w:rsidRDefault="00BD03A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2985</w:t>
      </w:r>
    </w:p>
    <w:p w:rsidR="00BD03A7" w:rsidRDefault="00BD03A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2985</w:t>
      </w:r>
    </w:p>
    <w:p w:rsidR="00BD03A7" w:rsidRDefault="00BD03A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2985</w:t>
      </w:r>
    </w:p>
    <w:p w:rsidR="00BD03A7" w:rsidRDefault="00BD03A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2985</w:t>
      </w:r>
    </w:p>
    <w:p w:rsidR="00BD03A7" w:rsidRDefault="00BD03A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2985</w:t>
      </w:r>
    </w:p>
    <w:p w:rsidR="00BD03A7" w:rsidRDefault="00BD03A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2986</w:t>
      </w:r>
    </w:p>
    <w:p w:rsidR="00BD03A7" w:rsidRDefault="00BD03A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2986</w:t>
      </w:r>
    </w:p>
    <w:p w:rsidR="00BD03A7" w:rsidRDefault="00BD03A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2986</w:t>
      </w:r>
    </w:p>
    <w:p w:rsidR="00BD03A7" w:rsidRDefault="00BD03A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2986</w:t>
      </w:r>
    </w:p>
    <w:p w:rsidR="00BD03A7" w:rsidRDefault="00BD03A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2986</w:t>
      </w:r>
    </w:p>
    <w:p w:rsidR="00BD03A7" w:rsidRDefault="00BD03A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2986</w:t>
      </w:r>
    </w:p>
    <w:p w:rsidR="00BD03A7" w:rsidRDefault="00BD03A7">
      <w:pPr>
        <w:pStyle w:val="TOC3"/>
        <w:rPr>
          <w:rFonts w:asciiTheme="minorHAnsi" w:eastAsiaTheme="minorEastAsia" w:hAnsiTheme="minorHAnsi" w:cstheme="minorBidi"/>
          <w:sz w:val="22"/>
          <w:szCs w:val="22"/>
        </w:rPr>
      </w:pPr>
      <w:r w:rsidRPr="00BD03A7">
        <w:t>B.4.3.1</w:t>
      </w:r>
      <w:r w:rsidRPr="00BD03A7">
        <w:rPr>
          <w:rFonts w:asciiTheme="minorHAnsi" w:hAnsiTheme="minorHAnsi" w:cstheme="minorBidi"/>
          <w:sz w:val="22"/>
          <w:szCs w:val="22"/>
        </w:rPr>
        <w:tab/>
      </w:r>
      <w:r w:rsidRPr="006510E2">
        <w:rPr>
          <w:rFonts w:eastAsia="MS Mincho"/>
        </w:rPr>
        <w:t>Inter-band carrier aggregation</w:t>
      </w:r>
      <w:r>
        <w:tab/>
        <w:t>2986</w:t>
      </w:r>
    </w:p>
    <w:p w:rsidR="00BD03A7" w:rsidRDefault="00BD03A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2986</w:t>
      </w:r>
    </w:p>
    <w:p w:rsidR="00BD03A7" w:rsidRDefault="00BD03A7">
      <w:pPr>
        <w:pStyle w:val="TOC3"/>
        <w:rPr>
          <w:rFonts w:asciiTheme="minorHAnsi" w:eastAsiaTheme="minorEastAsia" w:hAnsiTheme="minorHAnsi" w:cstheme="minorBidi"/>
          <w:sz w:val="22"/>
          <w:szCs w:val="22"/>
        </w:rPr>
      </w:pPr>
      <w:r>
        <w:lastRenderedPageBreak/>
        <w:t>B.4.3.3</w:t>
      </w:r>
      <w:r>
        <w:rPr>
          <w:rFonts w:asciiTheme="minorHAnsi" w:eastAsiaTheme="minorEastAsia" w:hAnsiTheme="minorHAnsi" w:cstheme="minorBidi"/>
          <w:sz w:val="22"/>
          <w:szCs w:val="22"/>
        </w:rPr>
        <w:tab/>
      </w:r>
      <w:r>
        <w:t>Inter-band carrier aggregation with operating bands without uplink band</w:t>
      </w:r>
      <w:r>
        <w:tab/>
        <w:t>2987</w:t>
      </w:r>
    </w:p>
    <w:p w:rsidR="00BD03A7" w:rsidRDefault="00BD03A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2987</w:t>
      </w:r>
    </w:p>
    <w:p w:rsidR="00BD03A7" w:rsidRDefault="00BD03A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2987</w:t>
      </w:r>
    </w:p>
    <w:p w:rsidR="00BD03A7" w:rsidRDefault="00BD03A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2987</w:t>
      </w:r>
    </w:p>
    <w:p w:rsidR="00BD03A7" w:rsidRDefault="00BD03A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2988</w:t>
      </w:r>
    </w:p>
    <w:p w:rsidR="00BD03A7" w:rsidRDefault="00BD03A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2988</w:t>
      </w:r>
    </w:p>
    <w:p w:rsidR="00BD03A7" w:rsidRDefault="00BD03A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2989</w:t>
      </w:r>
    </w:p>
    <w:p w:rsidR="00BD03A7" w:rsidRDefault="00BD03A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2989</w:t>
      </w:r>
    </w:p>
    <w:p w:rsidR="00BD03A7" w:rsidRDefault="00BD03A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2989</w:t>
      </w:r>
    </w:p>
    <w:p w:rsidR="00BD03A7" w:rsidRDefault="00BD03A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2989</w:t>
      </w:r>
    </w:p>
    <w:p w:rsidR="00BD03A7" w:rsidRDefault="00BD03A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2989</w:t>
      </w:r>
    </w:p>
    <w:p w:rsidR="00BD03A7" w:rsidRDefault="00BD03A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2990</w:t>
      </w:r>
    </w:p>
    <w:p w:rsidR="00BD03A7" w:rsidRDefault="00BD03A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2990</w:t>
      </w:r>
    </w:p>
    <w:p w:rsidR="00BD03A7" w:rsidRDefault="00BD03A7" w:rsidP="00BD03A7">
      <w:pPr>
        <w:pStyle w:val="TOC8"/>
        <w:rPr>
          <w:rFonts w:asciiTheme="minorHAnsi" w:eastAsiaTheme="minorEastAsia" w:hAnsiTheme="minorHAnsi" w:cstheme="minorBidi"/>
          <w:b w:val="0"/>
          <w:szCs w:val="22"/>
        </w:rPr>
      </w:pPr>
      <w:r>
        <w:t>Annex C (informative):</w:t>
      </w:r>
      <w:r>
        <w:tab/>
        <w:t>Change history:</w:t>
      </w:r>
      <w:r>
        <w:tab/>
        <w:t>2991</w:t>
      </w:r>
    </w:p>
    <w:p w:rsidR="004D51F6" w:rsidRDefault="00BD03A7"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B8B" w:rsidRDefault="00E85B8B">
      <w:r>
        <w:separator/>
      </w:r>
    </w:p>
  </w:endnote>
  <w:endnote w:type="continuationSeparator" w:id="0">
    <w:p w:rsidR="00E85B8B" w:rsidRDefault="00E8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0" w:usb1="C000785B" w:usb2="00000009" w:usb3="00000000" w:csb0="000001FF" w:csb1="00000000"/>
  </w:font>
  <w:font w:name="Times New Roman">
    <w:panose1 w:val="02020603050405020304"/>
    <w:charset w:val="00"/>
    <w:family w:val="roman"/>
    <w:pitch w:val="variable"/>
    <w:sig w:usb0="00000000" w:usb1="C000785B" w:usb2="00000009" w:usb3="00000000" w:csb0="000001FF" w:csb1="00000000"/>
  </w:font>
  <w:font w:name="Malgun Gothic">
    <w:altName w:val="맑은 고딕"/>
    <w:panose1 w:val="020B0503020000020004"/>
    <w:charset w:val="81"/>
    <w:family w:val="swiss"/>
    <w:pitch w:val="variable"/>
    <w:sig w:usb0="00000000"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0" w:usb1="288F0000" w:usb2="00000016" w:usb3="00000000" w:csb0="00040001" w:csb1="00000000"/>
  </w:font>
  <w:font w:name="Calibri">
    <w:panose1 w:val="020F0502020204030204"/>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00000000"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B8B" w:rsidRDefault="00E85B8B">
      <w:r>
        <w:separator/>
      </w:r>
    </w:p>
  </w:footnote>
  <w:footnote w:type="continuationSeparator" w:id="0">
    <w:p w:rsidR="00E85B8B" w:rsidRDefault="00E8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95509F" w:rsidRDefault="00364351" w:rsidP="00C334F6">
    <w:pPr>
      <w:framePr w:wrap="auto" w:vAnchor="text" w:hAnchor="page" w:x="1162" w:y="51"/>
    </w:pPr>
    <w:r>
      <w:fldChar w:fldCharType="begin"/>
    </w:r>
    <w:r>
      <w:instrText xml:space="preserve"> styleref ZGSM </w:instrText>
    </w:r>
    <w:r>
      <w:fldChar w:fldCharType="separate"/>
    </w:r>
    <w:r w:rsidR="00BD03A7">
      <w:rPr>
        <w:noProof/>
      </w:rPr>
      <w:t>Release 14</w:t>
    </w:r>
    <w:r>
      <w:rPr>
        <w:noProof/>
      </w:rPr>
      <w:fldChar w:fldCharType="end"/>
    </w:r>
  </w:p>
  <w:p w:rsidR="0095509F" w:rsidRDefault="00364351">
    <w:pPr>
      <w:framePr w:wrap="auto" w:vAnchor="text" w:hAnchor="margin" w:xAlign="right" w:y="1"/>
    </w:pPr>
    <w:r>
      <w:fldChar w:fldCharType="begin"/>
    </w:r>
    <w:r>
      <w:instrText xml:space="preserve"> STYLEREF ZA </w:instrText>
    </w:r>
    <w:r>
      <w:fldChar w:fldCharType="separate"/>
    </w:r>
    <w:r w:rsidR="00BD03A7">
      <w:rPr>
        <w:noProof/>
      </w:rPr>
      <w:t>3GPP TS 36.133 V14.10.0 (2018-12)</w:t>
    </w:r>
    <w:r>
      <w:rPr>
        <w:noProof/>
      </w:rP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4C544"/>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9B0"/>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73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9739B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739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739B0"/>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9739B0"/>
    <w:pPr>
      <w:ind w:left="1701" w:hanging="1701"/>
      <w:outlineLvl w:val="4"/>
    </w:pPr>
    <w:rPr>
      <w:sz w:val="22"/>
    </w:rPr>
  </w:style>
  <w:style w:type="paragraph" w:styleId="Heading6">
    <w:name w:val="heading 6"/>
    <w:aliases w:val="T1,Header 6"/>
    <w:basedOn w:val="H6"/>
    <w:next w:val="Normal"/>
    <w:link w:val="Heading6Char"/>
    <w:qFormat/>
    <w:rsid w:val="009739B0"/>
    <w:pPr>
      <w:outlineLvl w:val="5"/>
    </w:pPr>
  </w:style>
  <w:style w:type="paragraph" w:styleId="Heading7">
    <w:name w:val="heading 7"/>
    <w:basedOn w:val="H6"/>
    <w:next w:val="Normal"/>
    <w:link w:val="Heading7Char"/>
    <w:qFormat/>
    <w:rsid w:val="009739B0"/>
    <w:pPr>
      <w:outlineLvl w:val="6"/>
    </w:pPr>
  </w:style>
  <w:style w:type="paragraph" w:styleId="Heading8">
    <w:name w:val="heading 8"/>
    <w:basedOn w:val="Heading1"/>
    <w:next w:val="Normal"/>
    <w:link w:val="Heading8Char"/>
    <w:qFormat/>
    <w:rsid w:val="009739B0"/>
    <w:pPr>
      <w:ind w:left="0" w:firstLine="0"/>
      <w:outlineLvl w:val="7"/>
    </w:pPr>
  </w:style>
  <w:style w:type="paragraph" w:styleId="Heading9">
    <w:name w:val="heading 9"/>
    <w:aliases w:val="Figure Heading,FH"/>
    <w:basedOn w:val="Heading8"/>
    <w:next w:val="Normal"/>
    <w:link w:val="Heading9Char"/>
    <w:qFormat/>
    <w:rsid w:val="009739B0"/>
    <w:pPr>
      <w:outlineLvl w:val="8"/>
    </w:pPr>
  </w:style>
  <w:style w:type="character" w:default="1" w:styleId="DefaultParagraphFont">
    <w:name w:val="Default Paragraph Font"/>
    <w:semiHidden/>
    <w:rsid w:val="009739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9B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9739B0"/>
    <w:pPr>
      <w:ind w:left="1985" w:hanging="1985"/>
      <w:outlineLvl w:val="9"/>
    </w:pPr>
    <w:rPr>
      <w:sz w:val="20"/>
    </w:rPr>
  </w:style>
  <w:style w:type="paragraph" w:customStyle="1" w:styleId="B1">
    <w:name w:val="B1"/>
    <w:basedOn w:val="List"/>
    <w:link w:val="B1Char"/>
    <w:rsid w:val="009739B0"/>
  </w:style>
  <w:style w:type="paragraph" w:styleId="List">
    <w:name w:val="List"/>
    <w:basedOn w:val="Normal"/>
    <w:rsid w:val="009739B0"/>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739B0"/>
  </w:style>
  <w:style w:type="paragraph" w:customStyle="1" w:styleId="ZA">
    <w:name w:val="ZA"/>
    <w:rsid w:val="00973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73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73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73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739B0"/>
    <w:pPr>
      <w:framePr w:wrap="notBeside" w:y="16161"/>
    </w:pPr>
  </w:style>
  <w:style w:type="paragraph" w:customStyle="1" w:styleId="FP">
    <w:name w:val="FP"/>
    <w:basedOn w:val="Normal"/>
    <w:rsid w:val="009739B0"/>
    <w:pPr>
      <w:spacing w:after="0"/>
    </w:pPr>
  </w:style>
  <w:style w:type="paragraph" w:customStyle="1" w:styleId="TT">
    <w:name w:val="TT"/>
    <w:basedOn w:val="Heading1"/>
    <w:next w:val="Normal"/>
    <w:rsid w:val="009739B0"/>
    <w:pPr>
      <w:outlineLvl w:val="9"/>
    </w:pPr>
  </w:style>
  <w:style w:type="paragraph" w:styleId="TOC1">
    <w:name w:val="toc 1"/>
    <w:uiPriority w:val="39"/>
    <w:rsid w:val="00973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9739B0"/>
    <w:pPr>
      <w:keepNext w:val="0"/>
      <w:spacing w:before="0"/>
      <w:ind w:left="851" w:hanging="851"/>
    </w:pPr>
    <w:rPr>
      <w:sz w:val="20"/>
    </w:rPr>
  </w:style>
  <w:style w:type="paragraph" w:styleId="TOC3">
    <w:name w:val="toc 3"/>
    <w:basedOn w:val="TOC2"/>
    <w:uiPriority w:val="39"/>
    <w:rsid w:val="009739B0"/>
    <w:pPr>
      <w:ind w:left="1134" w:hanging="1134"/>
    </w:pPr>
  </w:style>
  <w:style w:type="paragraph" w:styleId="TOC4">
    <w:name w:val="toc 4"/>
    <w:basedOn w:val="TOC3"/>
    <w:uiPriority w:val="39"/>
    <w:rsid w:val="009739B0"/>
    <w:pPr>
      <w:ind w:left="1418" w:hanging="1418"/>
    </w:pPr>
  </w:style>
  <w:style w:type="paragraph" w:customStyle="1" w:styleId="B2">
    <w:name w:val="B2"/>
    <w:basedOn w:val="List2"/>
    <w:link w:val="B2Char"/>
    <w:rsid w:val="009739B0"/>
  </w:style>
  <w:style w:type="paragraph" w:styleId="List2">
    <w:name w:val="List 2"/>
    <w:basedOn w:val="List"/>
    <w:rsid w:val="009739B0"/>
    <w:pPr>
      <w:ind w:left="851"/>
    </w:pPr>
  </w:style>
  <w:style w:type="paragraph" w:customStyle="1" w:styleId="B3">
    <w:name w:val="B3"/>
    <w:basedOn w:val="List3"/>
    <w:link w:val="B3Char"/>
    <w:rsid w:val="009739B0"/>
  </w:style>
  <w:style w:type="paragraph" w:styleId="List3">
    <w:name w:val="List 3"/>
    <w:basedOn w:val="List2"/>
    <w:rsid w:val="009739B0"/>
    <w:pPr>
      <w:ind w:left="1135"/>
    </w:pPr>
  </w:style>
  <w:style w:type="paragraph" w:customStyle="1" w:styleId="NO">
    <w:name w:val="NO"/>
    <w:basedOn w:val="Normal"/>
    <w:link w:val="NOChar"/>
    <w:rsid w:val="009739B0"/>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9739B0"/>
    <w:pPr>
      <w:ind w:left="1418"/>
    </w:pPr>
  </w:style>
  <w:style w:type="paragraph" w:styleId="List5">
    <w:name w:val="List 5"/>
    <w:basedOn w:val="List4"/>
    <w:rsid w:val="009739B0"/>
    <w:pPr>
      <w:ind w:left="1702"/>
    </w:pPr>
  </w:style>
  <w:style w:type="paragraph" w:customStyle="1" w:styleId="EX">
    <w:name w:val="EX"/>
    <w:basedOn w:val="Normal"/>
    <w:rsid w:val="009739B0"/>
    <w:pPr>
      <w:keepLines/>
      <w:ind w:left="1702" w:hanging="1418"/>
    </w:pPr>
  </w:style>
  <w:style w:type="paragraph" w:customStyle="1" w:styleId="EW">
    <w:name w:val="EW"/>
    <w:basedOn w:val="EX"/>
    <w:rsid w:val="009739B0"/>
    <w:pPr>
      <w:spacing w:after="0"/>
    </w:pPr>
  </w:style>
  <w:style w:type="paragraph" w:customStyle="1" w:styleId="TAC">
    <w:name w:val="TAC"/>
    <w:basedOn w:val="TAL"/>
    <w:link w:val="TACChar"/>
    <w:rsid w:val="009739B0"/>
    <w:pPr>
      <w:jc w:val="center"/>
    </w:pPr>
  </w:style>
  <w:style w:type="paragraph" w:customStyle="1" w:styleId="TAL">
    <w:name w:val="TAL"/>
    <w:basedOn w:val="Normal"/>
    <w:link w:val="TALCar"/>
    <w:rsid w:val="009739B0"/>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739B0"/>
    <w:rPr>
      <w:color w:val="FF0000"/>
    </w:rPr>
  </w:style>
  <w:style w:type="paragraph" w:customStyle="1" w:styleId="EQ">
    <w:name w:val="EQ"/>
    <w:basedOn w:val="Normal"/>
    <w:next w:val="Normal"/>
    <w:rsid w:val="009739B0"/>
    <w:pPr>
      <w:keepLines/>
      <w:tabs>
        <w:tab w:val="center" w:pos="4536"/>
        <w:tab w:val="right" w:pos="9072"/>
      </w:tabs>
    </w:pPr>
    <w:rPr>
      <w:noProof/>
    </w:rPr>
  </w:style>
  <w:style w:type="paragraph" w:customStyle="1" w:styleId="TF">
    <w:name w:val="TF"/>
    <w:basedOn w:val="TH"/>
    <w:link w:val="TFChar"/>
    <w:rsid w:val="009739B0"/>
    <w:pPr>
      <w:keepNext w:val="0"/>
      <w:spacing w:before="0" w:after="240"/>
    </w:pPr>
  </w:style>
  <w:style w:type="paragraph" w:customStyle="1" w:styleId="TH">
    <w:name w:val="TH"/>
    <w:basedOn w:val="Normal"/>
    <w:link w:val="THChar"/>
    <w:rsid w:val="009739B0"/>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9739B0"/>
    <w:pPr>
      <w:spacing w:before="180"/>
      <w:ind w:left="2693" w:hanging="2693"/>
    </w:pPr>
    <w:rPr>
      <w:b/>
    </w:rPr>
  </w:style>
  <w:style w:type="paragraph" w:styleId="TOC5">
    <w:name w:val="toc 5"/>
    <w:basedOn w:val="TOC4"/>
    <w:uiPriority w:val="39"/>
    <w:rsid w:val="009739B0"/>
    <w:pPr>
      <w:ind w:left="1701" w:hanging="1701"/>
    </w:pPr>
  </w:style>
  <w:style w:type="paragraph" w:customStyle="1" w:styleId="ZH">
    <w:name w:val="ZH"/>
    <w:rsid w:val="00973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9739B0"/>
    <w:pPr>
      <w:ind w:left="1418" w:hanging="1418"/>
    </w:pPr>
  </w:style>
  <w:style w:type="paragraph" w:customStyle="1" w:styleId="LD">
    <w:name w:val="LD"/>
    <w:rsid w:val="009739B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739B0"/>
    <w:pPr>
      <w:spacing w:after="0"/>
    </w:pPr>
  </w:style>
  <w:style w:type="paragraph" w:styleId="TOC6">
    <w:name w:val="toc 6"/>
    <w:basedOn w:val="TOC5"/>
    <w:next w:val="Normal"/>
    <w:uiPriority w:val="39"/>
    <w:rsid w:val="009739B0"/>
    <w:pPr>
      <w:ind w:left="1985" w:hanging="1985"/>
    </w:pPr>
  </w:style>
  <w:style w:type="paragraph" w:styleId="TOC7">
    <w:name w:val="toc 7"/>
    <w:basedOn w:val="TOC6"/>
    <w:next w:val="Normal"/>
    <w:uiPriority w:val="39"/>
    <w:rsid w:val="009739B0"/>
    <w:pPr>
      <w:ind w:left="2268" w:hanging="2268"/>
    </w:pPr>
  </w:style>
  <w:style w:type="paragraph" w:customStyle="1" w:styleId="NF">
    <w:name w:val="NF"/>
    <w:basedOn w:val="NO"/>
    <w:rsid w:val="009739B0"/>
    <w:pPr>
      <w:keepNext/>
      <w:spacing w:after="0"/>
    </w:pPr>
    <w:rPr>
      <w:rFonts w:ascii="Arial" w:hAnsi="Arial"/>
      <w:sz w:val="18"/>
    </w:rPr>
  </w:style>
  <w:style w:type="paragraph" w:customStyle="1" w:styleId="PL">
    <w:name w:val="PL"/>
    <w:link w:val="PLChar"/>
    <w:rsid w:val="0097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739B0"/>
    <w:pPr>
      <w:jc w:val="right"/>
    </w:pPr>
  </w:style>
  <w:style w:type="paragraph" w:customStyle="1" w:styleId="ZD">
    <w:name w:val="ZD"/>
    <w:rsid w:val="00973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973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9739B0"/>
  </w:style>
  <w:style w:type="paragraph" w:customStyle="1" w:styleId="B5">
    <w:name w:val="B5"/>
    <w:basedOn w:val="List5"/>
    <w:rsid w:val="009739B0"/>
  </w:style>
  <w:style w:type="paragraph" w:customStyle="1" w:styleId="ZTD">
    <w:name w:val="ZTD"/>
    <w:basedOn w:val="ZB"/>
    <w:rsid w:val="009739B0"/>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739B0"/>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739B0"/>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9739B0"/>
    <w:rPr>
      <w:b/>
      <w:position w:val="6"/>
      <w:sz w:val="16"/>
    </w:rPr>
  </w:style>
  <w:style w:type="paragraph" w:styleId="Footer">
    <w:name w:val="footer"/>
    <w:basedOn w:val="Header"/>
    <w:link w:val="FooterChar"/>
    <w:rsid w:val="009739B0"/>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739B0"/>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9739B0"/>
  </w:style>
  <w:style w:type="paragraph" w:styleId="Index2">
    <w:name w:val="index 2"/>
    <w:basedOn w:val="Index1"/>
    <w:semiHidden/>
    <w:rsid w:val="009739B0"/>
    <w:pPr>
      <w:ind w:left="284"/>
    </w:pPr>
  </w:style>
  <w:style w:type="paragraph" w:styleId="Index1">
    <w:name w:val="index 1"/>
    <w:basedOn w:val="Normal"/>
    <w:semiHidden/>
    <w:rsid w:val="009739B0"/>
    <w:pPr>
      <w:keepLines/>
      <w:spacing w:after="0"/>
    </w:pPr>
  </w:style>
  <w:style w:type="paragraph" w:styleId="ListNumber2">
    <w:name w:val="List Number 2"/>
    <w:basedOn w:val="ListNumber"/>
    <w:rsid w:val="009739B0"/>
    <w:pPr>
      <w:ind w:left="851"/>
    </w:pPr>
  </w:style>
  <w:style w:type="paragraph" w:styleId="ListNumber">
    <w:name w:val="List Number"/>
    <w:basedOn w:val="List"/>
    <w:rsid w:val="009739B0"/>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739B0"/>
    <w:pPr>
      <w:keepLines/>
      <w:spacing w:after="0"/>
      <w:ind w:left="454" w:hanging="454"/>
    </w:pPr>
    <w:rPr>
      <w:sz w:val="16"/>
    </w:rPr>
  </w:style>
  <w:style w:type="paragraph" w:styleId="ListBullet2">
    <w:name w:val="List Bullet 2"/>
    <w:basedOn w:val="ListBullet"/>
    <w:rsid w:val="009739B0"/>
    <w:pPr>
      <w:ind w:left="851"/>
    </w:pPr>
  </w:style>
  <w:style w:type="paragraph" w:styleId="ListBullet3">
    <w:name w:val="List Bullet 3"/>
    <w:basedOn w:val="ListBullet2"/>
    <w:rsid w:val="009739B0"/>
    <w:pPr>
      <w:ind w:left="1135"/>
    </w:pPr>
  </w:style>
  <w:style w:type="paragraph" w:styleId="ListBullet4">
    <w:name w:val="List Bullet 4"/>
    <w:basedOn w:val="ListBullet3"/>
    <w:rsid w:val="009739B0"/>
    <w:pPr>
      <w:ind w:left="1418"/>
    </w:pPr>
  </w:style>
  <w:style w:type="paragraph" w:styleId="ListBullet5">
    <w:name w:val="List Bullet 5"/>
    <w:basedOn w:val="ListBullet4"/>
    <w:rsid w:val="009739B0"/>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51</TotalTime>
  <Pages>77</Pages>
  <Words>33266</Words>
  <Characters>206256</Characters>
  <Application>Microsoft Office Word</Application>
  <DocSecurity>0</DocSecurity>
  <Lines>4687</Lines>
  <Paragraphs>4888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234634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12</cp:revision>
  <dcterms:created xsi:type="dcterms:W3CDTF">2018-06-19T09:47:00Z</dcterms:created>
  <dcterms:modified xsi:type="dcterms:W3CDTF">2019-01-16T14:54:00Z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