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4800A35E"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3B7AE1">
              <w:t>2</w:t>
            </w:r>
            <w:r w:rsidRPr="004D3578">
              <w:t>.</w:t>
            </w:r>
            <w:r w:rsidR="003B7AE1">
              <w:t>0</w:t>
            </w:r>
            <w:r w:rsidRPr="004D3578">
              <w:t>.</w:t>
            </w:r>
            <w:r w:rsidR="00CA357F">
              <w:t>0</w:t>
            </w:r>
            <w:r w:rsidR="00CE21F5" w:rsidRPr="004D3578">
              <w:t xml:space="preserve"> </w:t>
            </w:r>
            <w:r w:rsidRPr="004D3578">
              <w:rPr>
                <w:sz w:val="32"/>
              </w:rPr>
              <w:t>(</w:t>
            </w:r>
            <w:r>
              <w:rPr>
                <w:sz w:val="32"/>
              </w:rPr>
              <w:t>20</w:t>
            </w:r>
            <w:r w:rsidR="00CA357F">
              <w:rPr>
                <w:sz w:val="32"/>
              </w:rPr>
              <w:t>20</w:t>
            </w:r>
            <w:r w:rsidRPr="004D3578">
              <w:rPr>
                <w:sz w:val="32"/>
              </w:rPr>
              <w:t>-</w:t>
            </w:r>
            <w:r w:rsidR="00CA357F">
              <w:rPr>
                <w:sz w:val="32"/>
              </w:rPr>
              <w:t>03</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shd w:val="clear" w:color="auto" w:fill="auto"/>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382D863D" w14:textId="5EFE7DDF" w:rsidR="00D57972" w:rsidRDefault="00CE21F5" w:rsidP="00133525">
            <w:pPr>
              <w:jc w:val="right"/>
            </w:pPr>
            <w:bookmarkStart w:id="2"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1BAD634E"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w:t>
            </w:r>
            <w:bookmarkEnd w:id="7"/>
            <w:r w:rsidR="002C57FB">
              <w:rPr>
                <w:noProof/>
                <w:sz w:val="18"/>
              </w:rPr>
              <w:t>20</w:t>
            </w:r>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pPr>
        <w:pStyle w:val="TT"/>
      </w:pPr>
      <w:r w:rsidRPr="004D3578">
        <w:br w:type="page"/>
      </w:r>
      <w:bookmarkStart w:id="9" w:name="tableOfContents"/>
      <w:bookmarkEnd w:id="9"/>
      <w:r w:rsidRPr="004D3578">
        <w:lastRenderedPageBreak/>
        <w:t>Contents</w:t>
      </w:r>
    </w:p>
    <w:bookmarkStart w:id="10" w:name="_GoBack"/>
    <w:p w14:paraId="5415575C" w14:textId="6308CEE3" w:rsidR="003B4457" w:rsidRDefault="003B445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_Toc34749382 \h </w:instrText>
      </w:r>
      <w:r>
        <w:fldChar w:fldCharType="separate"/>
      </w:r>
      <w:r>
        <w:t>5</w:t>
      </w:r>
      <w:r>
        <w:fldChar w:fldCharType="end"/>
      </w:r>
    </w:p>
    <w:p w14:paraId="51C54AFF" w14:textId="1E382F69" w:rsidR="003B4457" w:rsidRDefault="003B445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_Toc34749383 \h </w:instrText>
      </w:r>
      <w:r>
        <w:fldChar w:fldCharType="separate"/>
      </w:r>
      <w:r>
        <w:t>7</w:t>
      </w:r>
      <w:r>
        <w:fldChar w:fldCharType="end"/>
      </w:r>
    </w:p>
    <w:p w14:paraId="18DB0C07" w14:textId="1D883A26" w:rsidR="003B4457" w:rsidRDefault="003B445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_Toc34749384 \h </w:instrText>
      </w:r>
      <w:r>
        <w:fldChar w:fldCharType="separate"/>
      </w:r>
      <w:r>
        <w:t>7</w:t>
      </w:r>
      <w:r>
        <w:fldChar w:fldCharType="end"/>
      </w:r>
    </w:p>
    <w:p w14:paraId="266937E5" w14:textId="306691E2" w:rsidR="003B4457" w:rsidRDefault="003B445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_Toc34749385 \h </w:instrText>
      </w:r>
      <w:r>
        <w:fldChar w:fldCharType="separate"/>
      </w:r>
      <w:r>
        <w:t>8</w:t>
      </w:r>
      <w:r>
        <w:fldChar w:fldCharType="end"/>
      </w:r>
    </w:p>
    <w:p w14:paraId="2D920D61" w14:textId="046C1964" w:rsidR="003B4457" w:rsidRDefault="003B445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_Toc34749386 \h </w:instrText>
      </w:r>
      <w:r>
        <w:fldChar w:fldCharType="separate"/>
      </w:r>
      <w:r>
        <w:t>8</w:t>
      </w:r>
      <w:r>
        <w:fldChar w:fldCharType="end"/>
      </w:r>
    </w:p>
    <w:p w14:paraId="57181D20" w14:textId="4ECE730F" w:rsidR="003B4457" w:rsidRDefault="003B445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_Toc34749387 \h </w:instrText>
      </w:r>
      <w:r>
        <w:fldChar w:fldCharType="separate"/>
      </w:r>
      <w:r>
        <w:t>8</w:t>
      </w:r>
      <w:r>
        <w:fldChar w:fldCharType="end"/>
      </w:r>
    </w:p>
    <w:p w14:paraId="53223B20" w14:textId="56CA4201" w:rsidR="003B4457" w:rsidRDefault="003B445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_Toc34749388 \h </w:instrText>
      </w:r>
      <w:r>
        <w:fldChar w:fldCharType="separate"/>
      </w:r>
      <w:r>
        <w:t>8</w:t>
      </w:r>
      <w:r>
        <w:fldChar w:fldCharType="end"/>
      </w:r>
    </w:p>
    <w:p w14:paraId="6343270B" w14:textId="276DEBD1" w:rsidR="003B4457" w:rsidRDefault="003B445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_Toc34749389 \h </w:instrText>
      </w:r>
      <w:r>
        <w:fldChar w:fldCharType="separate"/>
      </w:r>
      <w:r>
        <w:t>8</w:t>
      </w:r>
      <w:r>
        <w:fldChar w:fldCharType="end"/>
      </w:r>
    </w:p>
    <w:p w14:paraId="223DCAD5" w14:textId="4FFEF843" w:rsidR="003B4457" w:rsidRDefault="003B445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_Toc34749390 \h </w:instrText>
      </w:r>
      <w:r>
        <w:fldChar w:fldCharType="separate"/>
      </w:r>
      <w:r>
        <w:t>8</w:t>
      </w:r>
      <w:r>
        <w:fldChar w:fldCharType="end"/>
      </w:r>
    </w:p>
    <w:p w14:paraId="379B0E31" w14:textId="19C66958" w:rsidR="003B4457" w:rsidRDefault="003B445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_Toc34749391 \h </w:instrText>
      </w:r>
      <w:r>
        <w:fldChar w:fldCharType="separate"/>
      </w:r>
      <w:r>
        <w:t>9</w:t>
      </w:r>
      <w:r>
        <w:fldChar w:fldCharType="end"/>
      </w:r>
    </w:p>
    <w:p w14:paraId="527C4C36" w14:textId="45275D1B" w:rsidR="003B4457" w:rsidRDefault="003B445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_Toc34749392 \h </w:instrText>
      </w:r>
      <w:r>
        <w:fldChar w:fldCharType="separate"/>
      </w:r>
      <w:r>
        <w:t>9</w:t>
      </w:r>
      <w:r>
        <w:fldChar w:fldCharType="end"/>
      </w:r>
    </w:p>
    <w:p w14:paraId="0584885D" w14:textId="6F8CCCA2" w:rsidR="003B4457" w:rsidRDefault="003B445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_Toc34749393 \h </w:instrText>
      </w:r>
      <w:r>
        <w:fldChar w:fldCharType="separate"/>
      </w:r>
      <w:r>
        <w:t>9</w:t>
      </w:r>
      <w:r>
        <w:fldChar w:fldCharType="end"/>
      </w:r>
    </w:p>
    <w:p w14:paraId="48701BF8" w14:textId="24D57ACC" w:rsidR="003B4457" w:rsidRDefault="003B445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_Toc34749394 \h </w:instrText>
      </w:r>
      <w:r>
        <w:fldChar w:fldCharType="separate"/>
      </w:r>
      <w:r>
        <w:t>9</w:t>
      </w:r>
      <w:r>
        <w:fldChar w:fldCharType="end"/>
      </w:r>
    </w:p>
    <w:p w14:paraId="0FEDDE2D" w14:textId="00F1BCF2" w:rsidR="003B4457" w:rsidRDefault="003B445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_Toc34749395 \h </w:instrText>
      </w:r>
      <w:r>
        <w:fldChar w:fldCharType="separate"/>
      </w:r>
      <w:r>
        <w:t>9</w:t>
      </w:r>
      <w:r>
        <w:fldChar w:fldCharType="end"/>
      </w:r>
    </w:p>
    <w:p w14:paraId="33711919" w14:textId="27216D1C" w:rsidR="003B4457" w:rsidRDefault="003B445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_Toc34749396 \h </w:instrText>
      </w:r>
      <w:r>
        <w:fldChar w:fldCharType="separate"/>
      </w:r>
      <w:r>
        <w:t>9</w:t>
      </w:r>
      <w:r>
        <w:fldChar w:fldCharType="end"/>
      </w:r>
    </w:p>
    <w:p w14:paraId="14DCA921" w14:textId="4E42A01F" w:rsidR="003B4457" w:rsidRDefault="003B445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_Toc34749397 \h </w:instrText>
      </w:r>
      <w:r>
        <w:fldChar w:fldCharType="separate"/>
      </w:r>
      <w:r>
        <w:t>9</w:t>
      </w:r>
      <w:r>
        <w:fldChar w:fldCharType="end"/>
      </w:r>
    </w:p>
    <w:p w14:paraId="705110AE" w14:textId="346E2DD9" w:rsidR="003B4457" w:rsidRDefault="003B4457">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_Toc34749398 \h </w:instrText>
      </w:r>
      <w:r>
        <w:fldChar w:fldCharType="separate"/>
      </w:r>
      <w:r>
        <w:t>9</w:t>
      </w:r>
      <w:r>
        <w:fldChar w:fldCharType="end"/>
      </w:r>
    </w:p>
    <w:p w14:paraId="70F9DE2A" w14:textId="2E8FAB21" w:rsidR="003B4457" w:rsidRDefault="003B4457">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_Toc34749399 \h </w:instrText>
      </w:r>
      <w:r>
        <w:fldChar w:fldCharType="separate"/>
      </w:r>
      <w:r>
        <w:t>9</w:t>
      </w:r>
      <w:r>
        <w:fldChar w:fldCharType="end"/>
      </w:r>
    </w:p>
    <w:p w14:paraId="3CCCF44F" w14:textId="1CBA25B7" w:rsidR="003B4457" w:rsidRDefault="003B445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_Toc34749400 \h </w:instrText>
      </w:r>
      <w:r>
        <w:fldChar w:fldCharType="separate"/>
      </w:r>
      <w:r>
        <w:t>10</w:t>
      </w:r>
      <w:r>
        <w:fldChar w:fldCharType="end"/>
      </w:r>
    </w:p>
    <w:p w14:paraId="1DC548B4" w14:textId="1CA23729" w:rsidR="003B4457" w:rsidRDefault="003B445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_Toc34749401 \h </w:instrText>
      </w:r>
      <w:r>
        <w:fldChar w:fldCharType="separate"/>
      </w:r>
      <w:r>
        <w:t>10</w:t>
      </w:r>
      <w:r>
        <w:fldChar w:fldCharType="end"/>
      </w:r>
    </w:p>
    <w:p w14:paraId="3482D83D" w14:textId="19200CF6" w:rsidR="003B4457" w:rsidRDefault="003B445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_Toc34749402 \h </w:instrText>
      </w:r>
      <w:r>
        <w:fldChar w:fldCharType="separate"/>
      </w:r>
      <w:r>
        <w:t>10</w:t>
      </w:r>
      <w:r>
        <w:fldChar w:fldCharType="end"/>
      </w:r>
    </w:p>
    <w:p w14:paraId="1AAE7481" w14:textId="07405301" w:rsidR="003B4457" w:rsidRDefault="003B445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_Toc34749403 \h </w:instrText>
      </w:r>
      <w:r>
        <w:fldChar w:fldCharType="separate"/>
      </w:r>
      <w:r>
        <w:t>10</w:t>
      </w:r>
      <w:r>
        <w:fldChar w:fldCharType="end"/>
      </w:r>
    </w:p>
    <w:p w14:paraId="31B83242" w14:textId="122FED2C" w:rsidR="003B4457" w:rsidRDefault="003B4457">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_Toc34749404 \h </w:instrText>
      </w:r>
      <w:r>
        <w:fldChar w:fldCharType="separate"/>
      </w:r>
      <w:r>
        <w:t>10</w:t>
      </w:r>
      <w:r>
        <w:fldChar w:fldCharType="end"/>
      </w:r>
    </w:p>
    <w:p w14:paraId="026CED11" w14:textId="31D65CE9" w:rsidR="003B4457" w:rsidRDefault="003B4457">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_Toc34749405 \h </w:instrText>
      </w:r>
      <w:r>
        <w:fldChar w:fldCharType="separate"/>
      </w:r>
      <w:r>
        <w:t>11</w:t>
      </w:r>
      <w:r>
        <w:fldChar w:fldCharType="end"/>
      </w:r>
    </w:p>
    <w:p w14:paraId="27CF458C" w14:textId="61EECC0C" w:rsidR="003B4457" w:rsidRDefault="003B4457">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_Toc34749406 \h </w:instrText>
      </w:r>
      <w:r>
        <w:fldChar w:fldCharType="separate"/>
      </w:r>
      <w:r>
        <w:t>11</w:t>
      </w:r>
      <w:r>
        <w:fldChar w:fldCharType="end"/>
      </w:r>
    </w:p>
    <w:p w14:paraId="55ABD152" w14:textId="2D98DA07" w:rsidR="003B4457" w:rsidRDefault="003B4457">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_Toc34749407 \h </w:instrText>
      </w:r>
      <w:r>
        <w:fldChar w:fldCharType="separate"/>
      </w:r>
      <w:r>
        <w:t>11</w:t>
      </w:r>
      <w:r>
        <w:fldChar w:fldCharType="end"/>
      </w:r>
    </w:p>
    <w:p w14:paraId="3B8A0FE1" w14:textId="06ABAB3F" w:rsidR="003B4457" w:rsidRDefault="003B4457">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_Toc34749408 \h </w:instrText>
      </w:r>
      <w:r>
        <w:fldChar w:fldCharType="separate"/>
      </w:r>
      <w:r>
        <w:t>11</w:t>
      </w:r>
      <w:r>
        <w:fldChar w:fldCharType="end"/>
      </w:r>
    </w:p>
    <w:p w14:paraId="3A900374" w14:textId="50E219F3" w:rsidR="003B4457" w:rsidRDefault="003B445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_Toc34749409 \h </w:instrText>
      </w:r>
      <w:r>
        <w:fldChar w:fldCharType="separate"/>
      </w:r>
      <w:r>
        <w:t>11</w:t>
      </w:r>
      <w:r>
        <w:fldChar w:fldCharType="end"/>
      </w:r>
    </w:p>
    <w:p w14:paraId="41E15561" w14:textId="07091B1F" w:rsidR="003B4457" w:rsidRDefault="003B4457">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_Toc34749410 \h </w:instrText>
      </w:r>
      <w:r>
        <w:fldChar w:fldCharType="separate"/>
      </w:r>
      <w:r>
        <w:t>11</w:t>
      </w:r>
      <w:r>
        <w:fldChar w:fldCharType="end"/>
      </w:r>
    </w:p>
    <w:p w14:paraId="7C9534B7" w14:textId="38225AAB" w:rsidR="003B4457" w:rsidRDefault="003B4457">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_Toc34749411 \h </w:instrText>
      </w:r>
      <w:r>
        <w:fldChar w:fldCharType="separate"/>
      </w:r>
      <w:r>
        <w:t>12</w:t>
      </w:r>
      <w:r>
        <w:fldChar w:fldCharType="end"/>
      </w:r>
    </w:p>
    <w:p w14:paraId="03143F74" w14:textId="35C058ED" w:rsidR="003B4457" w:rsidRDefault="003B4457">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_Toc34749412 \h </w:instrText>
      </w:r>
      <w:r>
        <w:fldChar w:fldCharType="separate"/>
      </w:r>
      <w:r>
        <w:t>12</w:t>
      </w:r>
      <w:r>
        <w:fldChar w:fldCharType="end"/>
      </w:r>
    </w:p>
    <w:p w14:paraId="3AD2F911" w14:textId="7DA832CC" w:rsidR="003B4457" w:rsidRDefault="003B4457">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_Toc34749413 \h </w:instrText>
      </w:r>
      <w:r>
        <w:fldChar w:fldCharType="separate"/>
      </w:r>
      <w:r>
        <w:t>12</w:t>
      </w:r>
      <w:r>
        <w:fldChar w:fldCharType="end"/>
      </w:r>
    </w:p>
    <w:p w14:paraId="4AA9D64C" w14:textId="314B60ED" w:rsidR="003B4457" w:rsidRDefault="003B4457">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_Toc34749414 \h </w:instrText>
      </w:r>
      <w:r>
        <w:fldChar w:fldCharType="separate"/>
      </w:r>
      <w:r>
        <w:t>12</w:t>
      </w:r>
      <w:r>
        <w:fldChar w:fldCharType="end"/>
      </w:r>
    </w:p>
    <w:p w14:paraId="708EF946" w14:textId="18864025" w:rsidR="003B4457" w:rsidRDefault="003B4457">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_Toc34749415 \h </w:instrText>
      </w:r>
      <w:r>
        <w:fldChar w:fldCharType="separate"/>
      </w:r>
      <w:r>
        <w:t>12</w:t>
      </w:r>
      <w:r>
        <w:fldChar w:fldCharType="end"/>
      </w:r>
    </w:p>
    <w:p w14:paraId="37FDE033" w14:textId="6B651EA3" w:rsidR="003B4457" w:rsidRDefault="003B4457">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_Toc34749416 \h </w:instrText>
      </w:r>
      <w:r>
        <w:fldChar w:fldCharType="separate"/>
      </w:r>
      <w:r>
        <w:t>12</w:t>
      </w:r>
      <w:r>
        <w:fldChar w:fldCharType="end"/>
      </w:r>
    </w:p>
    <w:p w14:paraId="218EE26A" w14:textId="17B3F285" w:rsidR="003B4457" w:rsidRDefault="003B4457">
      <w:pPr>
        <w:pStyle w:val="TOC6"/>
        <w:rPr>
          <w:rFonts w:asciiTheme="minorHAnsi" w:eastAsiaTheme="minorEastAsia" w:hAnsiTheme="minorHAnsi" w:cstheme="minorBidi"/>
          <w:sz w:val="22"/>
          <w:szCs w:val="22"/>
          <w:lang w:eastAsia="en-GB"/>
        </w:rPr>
      </w:pPr>
      <w:r>
        <w:t>6.1.3.2.4.2</w:t>
      </w:r>
      <w:r>
        <w:rPr>
          <w:rFonts w:asciiTheme="minorHAnsi" w:eastAsiaTheme="minorEastAsia" w:hAnsiTheme="minorHAnsi" w:cstheme="minorBidi"/>
          <w:sz w:val="22"/>
          <w:szCs w:val="22"/>
          <w:lang w:eastAsia="en-GB"/>
        </w:rPr>
        <w:tab/>
      </w:r>
      <w:r>
        <w:t>Operation: provide-secured-packet</w:t>
      </w:r>
      <w:r>
        <w:tab/>
      </w:r>
      <w:r>
        <w:fldChar w:fldCharType="begin" w:fldLock="1"/>
      </w:r>
      <w:r>
        <w:instrText xml:space="preserve"> PAGEREF _Toc34749417 \h </w:instrText>
      </w:r>
      <w:r>
        <w:fldChar w:fldCharType="separate"/>
      </w:r>
      <w:r>
        <w:t>12</w:t>
      </w:r>
      <w:r>
        <w:fldChar w:fldCharType="end"/>
      </w:r>
    </w:p>
    <w:p w14:paraId="0190C6D7" w14:textId="1C15EF6C" w:rsidR="003B4457" w:rsidRDefault="003B4457">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_Toc34749418 \h </w:instrText>
      </w:r>
      <w:r>
        <w:fldChar w:fldCharType="separate"/>
      </w:r>
      <w:r>
        <w:t>12</w:t>
      </w:r>
      <w:r>
        <w:fldChar w:fldCharType="end"/>
      </w:r>
    </w:p>
    <w:p w14:paraId="2A28E0C7" w14:textId="0DF23F82" w:rsidR="003B4457" w:rsidRDefault="003B4457">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_Toc34749419 \h </w:instrText>
      </w:r>
      <w:r>
        <w:fldChar w:fldCharType="separate"/>
      </w:r>
      <w:r>
        <w:t>12</w:t>
      </w:r>
      <w:r>
        <w:fldChar w:fldCharType="end"/>
      </w:r>
    </w:p>
    <w:p w14:paraId="7D43EE62" w14:textId="24A34DD6" w:rsidR="003B4457" w:rsidRDefault="003B445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_Toc34749420 \h </w:instrText>
      </w:r>
      <w:r>
        <w:fldChar w:fldCharType="separate"/>
      </w:r>
      <w:r>
        <w:t>13</w:t>
      </w:r>
      <w:r>
        <w:fldChar w:fldCharType="end"/>
      </w:r>
    </w:p>
    <w:p w14:paraId="321D24DE" w14:textId="16502AF1" w:rsidR="003B4457" w:rsidRDefault="003B4457">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_Toc34749421 \h </w:instrText>
      </w:r>
      <w:r>
        <w:fldChar w:fldCharType="separate"/>
      </w:r>
      <w:r>
        <w:t>13</w:t>
      </w:r>
      <w:r>
        <w:fldChar w:fldCharType="end"/>
      </w:r>
    </w:p>
    <w:p w14:paraId="231C333D" w14:textId="37B1DB81" w:rsidR="003B4457" w:rsidRDefault="003B4457">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_Toc34749422 \h </w:instrText>
      </w:r>
      <w:r>
        <w:fldChar w:fldCharType="separate"/>
      </w:r>
      <w:r>
        <w:t>13</w:t>
      </w:r>
      <w:r>
        <w:fldChar w:fldCharType="end"/>
      </w:r>
    </w:p>
    <w:p w14:paraId="0BE675CB" w14:textId="0839B5CA" w:rsidR="003B4457" w:rsidRDefault="003B4457">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_Toc34749423 \h </w:instrText>
      </w:r>
      <w:r>
        <w:fldChar w:fldCharType="separate"/>
      </w:r>
      <w:r>
        <w:t>13</w:t>
      </w:r>
      <w:r>
        <w:fldChar w:fldCharType="end"/>
      </w:r>
    </w:p>
    <w:p w14:paraId="23419CED" w14:textId="286C9E75" w:rsidR="003B4457" w:rsidRDefault="003B4457">
      <w:pPr>
        <w:pStyle w:val="TOC4"/>
        <w:rPr>
          <w:rFonts w:asciiTheme="minorHAnsi" w:eastAsiaTheme="minorEastAsia" w:hAnsiTheme="minorHAnsi" w:cstheme="minorBidi"/>
          <w:sz w:val="22"/>
          <w:szCs w:val="22"/>
          <w:lang w:eastAsia="en-GB"/>
        </w:rPr>
      </w:pPr>
      <w:r w:rsidRPr="00F3251E">
        <w:rPr>
          <w:lang w:val="en-US"/>
        </w:rPr>
        <w:t>6.1.6.2</w:t>
      </w:r>
      <w:r>
        <w:rPr>
          <w:rFonts w:asciiTheme="minorHAnsi" w:eastAsiaTheme="minorEastAsia" w:hAnsiTheme="minorHAnsi" w:cstheme="minorBidi"/>
          <w:sz w:val="22"/>
          <w:szCs w:val="22"/>
          <w:lang w:eastAsia="en-GB"/>
        </w:rPr>
        <w:tab/>
      </w:r>
      <w:r w:rsidRPr="00F3251E">
        <w:rPr>
          <w:lang w:val="en-US"/>
        </w:rPr>
        <w:t>Structured data types</w:t>
      </w:r>
      <w:r>
        <w:tab/>
      </w:r>
      <w:r>
        <w:fldChar w:fldCharType="begin" w:fldLock="1"/>
      </w:r>
      <w:r>
        <w:instrText xml:space="preserve"> PAGEREF _Toc34749424 \h </w:instrText>
      </w:r>
      <w:r>
        <w:fldChar w:fldCharType="separate"/>
      </w:r>
      <w:r>
        <w:t>13</w:t>
      </w:r>
      <w:r>
        <w:fldChar w:fldCharType="end"/>
      </w:r>
    </w:p>
    <w:p w14:paraId="272E0212" w14:textId="7B94EE02" w:rsidR="003B4457" w:rsidRDefault="003B4457">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_Toc34749425 \h </w:instrText>
      </w:r>
      <w:r>
        <w:fldChar w:fldCharType="separate"/>
      </w:r>
      <w:r>
        <w:t>13</w:t>
      </w:r>
      <w:r>
        <w:fldChar w:fldCharType="end"/>
      </w:r>
    </w:p>
    <w:p w14:paraId="2B123B71" w14:textId="235CA702" w:rsidR="003B4457" w:rsidRDefault="003B4457">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_Toc34749426 \h </w:instrText>
      </w:r>
      <w:r>
        <w:fldChar w:fldCharType="separate"/>
      </w:r>
      <w:r>
        <w:t>14</w:t>
      </w:r>
      <w:r>
        <w:fldChar w:fldCharType="end"/>
      </w:r>
    </w:p>
    <w:p w14:paraId="757F1BCA" w14:textId="0C638FC9" w:rsidR="003B4457" w:rsidRDefault="003B4457">
      <w:pPr>
        <w:pStyle w:val="TOC4"/>
        <w:rPr>
          <w:rFonts w:asciiTheme="minorHAnsi" w:eastAsiaTheme="minorEastAsia" w:hAnsiTheme="minorHAnsi" w:cstheme="minorBidi"/>
          <w:sz w:val="22"/>
          <w:szCs w:val="22"/>
          <w:lang w:eastAsia="en-GB"/>
        </w:rPr>
      </w:pPr>
      <w:r w:rsidRPr="00F3251E">
        <w:rPr>
          <w:lang w:val="en-US"/>
        </w:rPr>
        <w:t>6.1.6.3</w:t>
      </w:r>
      <w:r>
        <w:rPr>
          <w:rFonts w:asciiTheme="minorHAnsi" w:eastAsiaTheme="minorEastAsia" w:hAnsiTheme="minorHAnsi" w:cstheme="minorBidi"/>
          <w:sz w:val="22"/>
          <w:szCs w:val="22"/>
          <w:lang w:eastAsia="en-GB"/>
        </w:rPr>
        <w:tab/>
      </w:r>
      <w:r w:rsidRPr="00F3251E">
        <w:rPr>
          <w:lang w:val="en-US"/>
        </w:rPr>
        <w:t>Simple data types and enumerations</w:t>
      </w:r>
      <w:r>
        <w:tab/>
      </w:r>
      <w:r>
        <w:fldChar w:fldCharType="begin" w:fldLock="1"/>
      </w:r>
      <w:r>
        <w:instrText xml:space="preserve"> PAGEREF _Toc34749427 \h </w:instrText>
      </w:r>
      <w:r>
        <w:fldChar w:fldCharType="separate"/>
      </w:r>
      <w:r>
        <w:t>14</w:t>
      </w:r>
      <w:r>
        <w:fldChar w:fldCharType="end"/>
      </w:r>
    </w:p>
    <w:p w14:paraId="285A0800" w14:textId="2BF622DD" w:rsidR="003B4457" w:rsidRDefault="003B4457">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_Toc34749428 \h </w:instrText>
      </w:r>
      <w:r>
        <w:fldChar w:fldCharType="separate"/>
      </w:r>
      <w:r>
        <w:t>14</w:t>
      </w:r>
      <w:r>
        <w:fldChar w:fldCharType="end"/>
      </w:r>
    </w:p>
    <w:p w14:paraId="20F1A5F8" w14:textId="0B7FC648" w:rsidR="003B4457" w:rsidRDefault="003B4457">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_Toc34749429 \h </w:instrText>
      </w:r>
      <w:r>
        <w:fldChar w:fldCharType="separate"/>
      </w:r>
      <w:r>
        <w:t>14</w:t>
      </w:r>
      <w:r>
        <w:fldChar w:fldCharType="end"/>
      </w:r>
    </w:p>
    <w:p w14:paraId="7178D6E2" w14:textId="69FEEB6C" w:rsidR="003B4457" w:rsidRDefault="003B4457">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_Toc34749430 \h </w:instrText>
      </w:r>
      <w:r>
        <w:fldChar w:fldCharType="separate"/>
      </w:r>
      <w:r>
        <w:t>14</w:t>
      </w:r>
      <w:r>
        <w:fldChar w:fldCharType="end"/>
      </w:r>
    </w:p>
    <w:p w14:paraId="43D89A5B" w14:textId="11B109B5" w:rsidR="003B4457" w:rsidRDefault="003B4457">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_Toc34749431 \h </w:instrText>
      </w:r>
      <w:r>
        <w:fldChar w:fldCharType="separate"/>
      </w:r>
      <w:r>
        <w:t>14</w:t>
      </w:r>
      <w:r>
        <w:fldChar w:fldCharType="end"/>
      </w:r>
    </w:p>
    <w:p w14:paraId="67A67171" w14:textId="57AE568F" w:rsidR="003B4457" w:rsidRDefault="003B4457">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_Toc34749432 \h </w:instrText>
      </w:r>
      <w:r>
        <w:fldChar w:fldCharType="separate"/>
      </w:r>
      <w:r>
        <w:t>14</w:t>
      </w:r>
      <w:r>
        <w:fldChar w:fldCharType="end"/>
      </w:r>
    </w:p>
    <w:p w14:paraId="775AFAD4" w14:textId="4A0BA339" w:rsidR="003B4457" w:rsidRDefault="003B4457">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_Toc34749433 \h </w:instrText>
      </w:r>
      <w:r>
        <w:fldChar w:fldCharType="separate"/>
      </w:r>
      <w:r>
        <w:t>14</w:t>
      </w:r>
      <w:r>
        <w:fldChar w:fldCharType="end"/>
      </w:r>
    </w:p>
    <w:p w14:paraId="78557DBD" w14:textId="020E4080" w:rsidR="003B4457" w:rsidRDefault="003B4457">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_Toc34749434 \h </w:instrText>
      </w:r>
      <w:r>
        <w:fldChar w:fldCharType="separate"/>
      </w:r>
      <w:r>
        <w:t>14</w:t>
      </w:r>
      <w:r>
        <w:fldChar w:fldCharType="end"/>
      </w:r>
    </w:p>
    <w:p w14:paraId="02C5BD11" w14:textId="1B1B7380" w:rsidR="003B4457" w:rsidRDefault="003B4457">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_Toc34749435 \h </w:instrText>
      </w:r>
      <w:r>
        <w:fldChar w:fldCharType="separate"/>
      </w:r>
      <w:r>
        <w:t>15</w:t>
      </w:r>
      <w:r>
        <w:fldChar w:fldCharType="end"/>
      </w:r>
    </w:p>
    <w:p w14:paraId="76F2DCF6" w14:textId="2E7A226E" w:rsidR="003B4457" w:rsidRDefault="003B4457">
      <w:pPr>
        <w:pStyle w:val="TOC8"/>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_Toc34749436 \h </w:instrText>
      </w:r>
      <w:r>
        <w:fldChar w:fldCharType="separate"/>
      </w:r>
      <w:r>
        <w:t>16</w:t>
      </w:r>
      <w:r>
        <w:fldChar w:fldCharType="end"/>
      </w:r>
    </w:p>
    <w:p w14:paraId="5E13B484" w14:textId="39DA851D" w:rsidR="003B4457" w:rsidRDefault="003B4457">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_Toc34749437 \h </w:instrText>
      </w:r>
      <w:r>
        <w:fldChar w:fldCharType="separate"/>
      </w:r>
      <w:r>
        <w:t>16</w:t>
      </w:r>
      <w:r>
        <w:fldChar w:fldCharType="end"/>
      </w:r>
    </w:p>
    <w:p w14:paraId="35011321" w14:textId="546E6A98" w:rsidR="003B4457" w:rsidRDefault="003B4457">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Nspaf_SecuredPacket API</w:t>
      </w:r>
      <w:r>
        <w:tab/>
      </w:r>
      <w:r>
        <w:fldChar w:fldCharType="begin" w:fldLock="1"/>
      </w:r>
      <w:r>
        <w:instrText xml:space="preserve"> PAGEREF _Toc34749438 \h </w:instrText>
      </w:r>
      <w:r>
        <w:fldChar w:fldCharType="separate"/>
      </w:r>
      <w:r>
        <w:t>16</w:t>
      </w:r>
      <w:r>
        <w:fldChar w:fldCharType="end"/>
      </w:r>
    </w:p>
    <w:p w14:paraId="0547B767" w14:textId="34175E6B" w:rsidR="003B4457" w:rsidRDefault="003B4457">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_Toc34749439 \h </w:instrText>
      </w:r>
      <w:r>
        <w:fldChar w:fldCharType="separate"/>
      </w:r>
      <w:r>
        <w:t>18</w:t>
      </w:r>
      <w:r>
        <w:fldChar w:fldCharType="end"/>
      </w:r>
    </w:p>
    <w:p w14:paraId="4A19A1E5" w14:textId="656B19E6" w:rsidR="00080512" w:rsidRPr="004D3578" w:rsidRDefault="003B4457">
      <w:r>
        <w:rPr>
          <w:noProof/>
          <w:sz w:val="22"/>
        </w:rPr>
        <w:fldChar w:fldCharType="end"/>
      </w:r>
      <w:bookmarkEnd w:id="10"/>
    </w:p>
    <w:p w14:paraId="5464A33C" w14:textId="77777777" w:rsidR="00080512" w:rsidRDefault="00080512" w:rsidP="00EB678F">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End w:id="11"/>
      <w:r w:rsidRPr="004D3578">
        <w:lastRenderedPageBreak/>
        <w:t>Foreword</w:t>
      </w:r>
      <w:bookmarkEnd w:id="12"/>
      <w:bookmarkEnd w:id="13"/>
      <w:bookmarkEnd w:id="14"/>
      <w:bookmarkEnd w:id="15"/>
      <w:bookmarkEnd w:id="16"/>
      <w:bookmarkEnd w:id="17"/>
      <w:bookmarkEnd w:id="18"/>
      <w:bookmarkEnd w:id="19"/>
      <w:bookmarkEnd w:id="20"/>
    </w:p>
    <w:p w14:paraId="33D714DB" w14:textId="77777777" w:rsidR="00080512" w:rsidRPr="004D3578" w:rsidRDefault="00080512">
      <w:r w:rsidRPr="004D3578">
        <w:t>This Technic</w:t>
      </w:r>
      <w:r w:rsidRPr="00EB678F">
        <w:t xml:space="preserve">al </w:t>
      </w:r>
      <w:bookmarkStart w:id="21" w:name="spectype3"/>
      <w:r w:rsidRPr="00EB678F">
        <w:t>Specification</w:t>
      </w:r>
      <w:bookmarkEnd w:id="21"/>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B678F">
      <w:pPr>
        <w:pStyle w:val="Heading1"/>
      </w:pPr>
      <w:bookmarkStart w:id="22" w:name="introduction"/>
      <w:bookmarkEnd w:id="22"/>
      <w:r w:rsidRPr="004D3578">
        <w:br w:type="page"/>
      </w:r>
      <w:bookmarkStart w:id="23" w:name="scope"/>
      <w:bookmarkStart w:id="24" w:name="_Toc21711490"/>
      <w:bookmarkStart w:id="25" w:name="_Toc22625755"/>
      <w:bookmarkStart w:id="26" w:name="_Toc24759203"/>
      <w:bookmarkStart w:id="27" w:name="_Toc26199091"/>
      <w:bookmarkStart w:id="28" w:name="_Toc34738681"/>
      <w:bookmarkStart w:id="29" w:name="_Toc34738741"/>
      <w:bookmarkStart w:id="30" w:name="_Toc34739371"/>
      <w:bookmarkStart w:id="31" w:name="_Toc34739429"/>
      <w:bookmarkStart w:id="32" w:name="_Toc34749383"/>
      <w:bookmarkEnd w:id="23"/>
      <w:r w:rsidR="00EB678F" w:rsidRPr="004D3578">
        <w:lastRenderedPageBreak/>
        <w:t>1</w:t>
      </w:r>
      <w:r w:rsidR="00EB678F" w:rsidRPr="004D3578">
        <w:tab/>
        <w:t>Scope</w:t>
      </w:r>
      <w:bookmarkEnd w:id="24"/>
      <w:bookmarkEnd w:id="25"/>
      <w:bookmarkEnd w:id="26"/>
      <w:bookmarkEnd w:id="27"/>
      <w:bookmarkEnd w:id="28"/>
      <w:bookmarkEnd w:id="29"/>
      <w:bookmarkEnd w:id="30"/>
      <w:bookmarkEnd w:id="31"/>
      <w:bookmarkEnd w:id="32"/>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33" w:name="_Toc21711491"/>
      <w:bookmarkStart w:id="34" w:name="_Toc22625756"/>
      <w:bookmarkStart w:id="35" w:name="_Toc24759204"/>
      <w:bookmarkStart w:id="36" w:name="_Toc26199092"/>
      <w:bookmarkStart w:id="37" w:name="_Toc34738682"/>
      <w:bookmarkStart w:id="38" w:name="_Toc34738742"/>
      <w:bookmarkStart w:id="39" w:name="_Toc34739372"/>
      <w:bookmarkStart w:id="40" w:name="_Toc34739430"/>
      <w:bookmarkStart w:id="41" w:name="_Toc34749384"/>
      <w:r w:rsidRPr="004D3578">
        <w:t>2</w:t>
      </w:r>
      <w:r w:rsidRPr="004D3578">
        <w:tab/>
        <w:t>References</w:t>
      </w:r>
      <w:bookmarkEnd w:id="33"/>
      <w:bookmarkEnd w:id="34"/>
      <w:bookmarkEnd w:id="35"/>
      <w:bookmarkEnd w:id="36"/>
      <w:bookmarkEnd w:id="37"/>
      <w:bookmarkEnd w:id="38"/>
      <w:bookmarkEnd w:id="39"/>
      <w:bookmarkEnd w:id="40"/>
      <w:bookmarkEnd w:id="41"/>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42" w:name="OLE_LINK1"/>
      <w:bookmarkStart w:id="43" w:name="OLE_LINK2"/>
      <w:bookmarkStart w:id="44" w:name="OLE_LINK3"/>
      <w:bookmarkStart w:id="45"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2"/>
    <w:bookmarkEnd w:id="43"/>
    <w:bookmarkEnd w:id="44"/>
    <w:bookmarkEnd w:id="45"/>
    <w:p w14:paraId="01B04508" w14:textId="77777777" w:rsidR="00EB678F" w:rsidRDefault="00EB678F" w:rsidP="00EB678F">
      <w:pPr>
        <w:pStyle w:val="EX"/>
      </w:pPr>
      <w:r w:rsidRPr="004D3578">
        <w:t>[1]</w:t>
      </w:r>
      <w:r w:rsidRPr="004D3578">
        <w:tab/>
        <w:t>3GPP TR 21.905: "Vocabulary for 3GPP Specifications".</w:t>
      </w:r>
    </w:p>
    <w:p w14:paraId="6254E207" w14:textId="77777777" w:rsidR="00EB678F" w:rsidRPr="005E4D39" w:rsidRDefault="00EB678F" w:rsidP="00EB678F">
      <w:pPr>
        <w:pStyle w:val="EX"/>
      </w:pPr>
      <w:r>
        <w:t>[2</w:t>
      </w:r>
      <w:r w:rsidRPr="005E4D39">
        <w:t>]</w:t>
      </w:r>
      <w:r w:rsidRPr="005E4D39">
        <w:tab/>
        <w:t>3GPP TS 23.501: "System Architecture for the 5G System; Stage 2".</w:t>
      </w:r>
    </w:p>
    <w:p w14:paraId="6D700122" w14:textId="77777777" w:rsidR="00EB678F" w:rsidRPr="005E4D39" w:rsidRDefault="00EB678F" w:rsidP="00EB678F">
      <w:pPr>
        <w:pStyle w:val="EX"/>
      </w:pPr>
      <w:r w:rsidRPr="005E4D39">
        <w:t>[</w:t>
      </w:r>
      <w:r>
        <w:t>3</w:t>
      </w:r>
      <w:r w:rsidRPr="005E4D39">
        <w:t>]</w:t>
      </w:r>
      <w:r w:rsidRPr="005E4D39">
        <w:tab/>
        <w:t>3GPP TS 23.502: "Procedures for the 5G System; Stage 2".</w:t>
      </w:r>
    </w:p>
    <w:p w14:paraId="7CE856FB" w14:textId="77777777" w:rsidR="00EB678F" w:rsidRPr="005E4D39" w:rsidRDefault="00EB678F" w:rsidP="00EB678F">
      <w:pPr>
        <w:pStyle w:val="EX"/>
      </w:pPr>
      <w:r w:rsidRPr="005E4D39">
        <w:t>[</w:t>
      </w:r>
      <w:r>
        <w:t>4</w:t>
      </w:r>
      <w:r w:rsidRPr="005E4D39">
        <w:t>]</w:t>
      </w:r>
      <w:r w:rsidRPr="005E4D39">
        <w:tab/>
        <w:t>3GPP TS 29.500: "5G System; Technical Realization of Service Based Architecture; Stage 3".</w:t>
      </w:r>
    </w:p>
    <w:p w14:paraId="785DCF18" w14:textId="77777777" w:rsidR="00EB678F" w:rsidRDefault="00EB678F" w:rsidP="00EB678F">
      <w:pPr>
        <w:pStyle w:val="EX"/>
      </w:pPr>
      <w:r w:rsidRPr="005E4D39">
        <w:t>[</w:t>
      </w:r>
      <w:r>
        <w:t>5</w:t>
      </w:r>
      <w:r w:rsidRPr="005E4D39">
        <w:t>]</w:t>
      </w:r>
      <w:r w:rsidRPr="005E4D39">
        <w:tab/>
        <w:t>3GPP TS 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6"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77777777"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7908F07" w:rsidR="00EB678F" w:rsidRDefault="009C0CBB" w:rsidP="009C0CBB">
      <w:pPr>
        <w:pStyle w:val="EX"/>
        <w:rPr>
          <w:lang w:eastAsia="zh-CN"/>
        </w:rPr>
      </w:pPr>
      <w:r w:rsidRPr="006A7EE2">
        <w:t>[</w:t>
      </w:r>
      <w:r w:rsidR="00A442BE">
        <w:t>17</w:t>
      </w:r>
      <w:r w:rsidRPr="006A7EE2">
        <w:t>]</w:t>
      </w:r>
      <w:r w:rsidRPr="006A7EE2">
        <w:tab/>
        <w:t>3GPP TS 29.509: "Authentication Server Services</w:t>
      </w:r>
      <w:r w:rsidRPr="006A7EE2">
        <w:rPr>
          <w:lang w:eastAsia="zh-CN"/>
        </w:rPr>
        <w:t>; Stage 3</w:t>
      </w:r>
      <w:r w:rsidRPr="006A7EE2">
        <w:t>".</w:t>
      </w:r>
    </w:p>
    <w:p w14:paraId="4891BF1C" w14:textId="77777777" w:rsidR="00EB678F" w:rsidRPr="004D3578" w:rsidRDefault="00EB678F" w:rsidP="00EB678F">
      <w:pPr>
        <w:pStyle w:val="Heading1"/>
      </w:pPr>
      <w:bookmarkStart w:id="46" w:name="_Toc21711492"/>
      <w:bookmarkStart w:id="47" w:name="_Toc22625757"/>
      <w:bookmarkStart w:id="48" w:name="_Toc24759205"/>
      <w:bookmarkStart w:id="49" w:name="_Toc26199093"/>
      <w:bookmarkStart w:id="50" w:name="_Toc34738683"/>
      <w:bookmarkStart w:id="51" w:name="_Toc34738743"/>
      <w:bookmarkStart w:id="52" w:name="_Toc34739373"/>
      <w:bookmarkStart w:id="53" w:name="_Toc34739431"/>
      <w:bookmarkStart w:id="54" w:name="_Toc34749385"/>
      <w:r w:rsidRPr="004D3578">
        <w:lastRenderedPageBreak/>
        <w:t>3</w:t>
      </w:r>
      <w:r w:rsidRPr="004D3578">
        <w:tab/>
        <w:t>Definitions, symbols and abbreviations</w:t>
      </w:r>
      <w:bookmarkEnd w:id="46"/>
      <w:bookmarkEnd w:id="47"/>
      <w:bookmarkEnd w:id="48"/>
      <w:bookmarkEnd w:id="49"/>
      <w:bookmarkEnd w:id="50"/>
      <w:bookmarkEnd w:id="51"/>
      <w:bookmarkEnd w:id="52"/>
      <w:bookmarkEnd w:id="53"/>
      <w:bookmarkEnd w:id="54"/>
    </w:p>
    <w:p w14:paraId="03F1FFE8" w14:textId="77777777" w:rsidR="00B55E88" w:rsidRDefault="00B55E88" w:rsidP="00B55E88">
      <w:pPr>
        <w:pStyle w:val="Heading2"/>
      </w:pPr>
      <w:bookmarkStart w:id="55" w:name="_Toc34748325"/>
      <w:bookmarkStart w:id="56" w:name="_Toc33835531"/>
      <w:bookmarkStart w:id="57" w:name="_Toc24973357"/>
      <w:bookmarkStart w:id="58" w:name="_Toc21950980"/>
      <w:bookmarkStart w:id="59" w:name="_Toc34749386"/>
      <w:r>
        <w:t>3.1</w:t>
      </w:r>
      <w:r>
        <w:tab/>
        <w:t>Terms</w:t>
      </w:r>
      <w:bookmarkEnd w:id="55"/>
      <w:bookmarkEnd w:id="56"/>
      <w:bookmarkEnd w:id="57"/>
      <w:bookmarkEnd w:id="58"/>
      <w:bookmarkEnd w:id="59"/>
    </w:p>
    <w:p w14:paraId="75F31150" w14:textId="77777777" w:rsidR="00B55E88" w:rsidRDefault="00B55E88" w:rsidP="00B55E88">
      <w:r>
        <w:t>Void.</w:t>
      </w:r>
    </w:p>
    <w:p w14:paraId="08EC2672" w14:textId="77777777" w:rsidR="00B55E88" w:rsidRDefault="00B55E88" w:rsidP="00B55E88">
      <w:pPr>
        <w:pStyle w:val="Heading2"/>
      </w:pPr>
      <w:bookmarkStart w:id="60" w:name="_Toc34748326"/>
      <w:bookmarkStart w:id="61" w:name="_Toc33835532"/>
      <w:bookmarkStart w:id="62" w:name="_Toc24973358"/>
      <w:bookmarkStart w:id="63" w:name="_Toc21950981"/>
      <w:bookmarkStart w:id="64" w:name="_Toc34749387"/>
      <w:r>
        <w:t>3.2</w:t>
      </w:r>
      <w:r>
        <w:tab/>
        <w:t>Symbols</w:t>
      </w:r>
      <w:bookmarkEnd w:id="60"/>
      <w:bookmarkEnd w:id="61"/>
      <w:bookmarkEnd w:id="62"/>
      <w:bookmarkEnd w:id="63"/>
      <w:bookmarkEnd w:id="64"/>
    </w:p>
    <w:p w14:paraId="668BAAF8" w14:textId="77777777" w:rsidR="00B55E88" w:rsidRDefault="00B55E88" w:rsidP="00B55E88">
      <w:pPr>
        <w:keepNext/>
      </w:pPr>
      <w:r>
        <w:t xml:space="preserve">Void. </w:t>
      </w:r>
    </w:p>
    <w:p w14:paraId="172AD7D8" w14:textId="77777777" w:rsidR="00B55E88" w:rsidRDefault="00B55E88" w:rsidP="00B55E88">
      <w:pPr>
        <w:pStyle w:val="Heading2"/>
      </w:pPr>
      <w:bookmarkStart w:id="65" w:name="_Toc34748327"/>
      <w:bookmarkStart w:id="66" w:name="_Toc33835533"/>
      <w:bookmarkStart w:id="67" w:name="_Toc24973359"/>
      <w:bookmarkStart w:id="68" w:name="_Toc21950982"/>
      <w:bookmarkStart w:id="69" w:name="_Toc34749388"/>
      <w:r>
        <w:t>3.3</w:t>
      </w:r>
      <w:r>
        <w:tab/>
        <w:t>Abbreviations</w:t>
      </w:r>
      <w:bookmarkEnd w:id="65"/>
      <w:bookmarkEnd w:id="66"/>
      <w:bookmarkEnd w:id="67"/>
      <w:bookmarkEnd w:id="68"/>
      <w:bookmarkEnd w:id="69"/>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4BEC6C6A" w14:textId="5540074D" w:rsidR="00F82ADA" w:rsidRDefault="00F82ADA" w:rsidP="00F82ADA">
      <w:pPr>
        <w:pStyle w:val="EW"/>
      </w:pPr>
      <w:r>
        <w:t>OTA</w:t>
      </w:r>
      <w:r>
        <w:tab/>
        <w:t xml:space="preserve">Over The Air </w:t>
      </w:r>
    </w:p>
    <w:p w14:paraId="6F6AE32C" w14:textId="77777777" w:rsidR="009C0CBB" w:rsidRDefault="009C0CBB" w:rsidP="009C0CBB">
      <w:pPr>
        <w:pStyle w:val="EW"/>
      </w:pPr>
      <w:r>
        <w:t>SoR</w:t>
      </w:r>
      <w:r>
        <w:tab/>
        <w:t>Steering of Roaming</w:t>
      </w:r>
    </w:p>
    <w:p w14:paraId="6EC4A216" w14:textId="1BAB3C13" w:rsidR="0049207B" w:rsidRPr="004D3578" w:rsidRDefault="0049207B" w:rsidP="0049207B">
      <w:pPr>
        <w:pStyle w:val="EW"/>
      </w:pPr>
      <w:r>
        <w:t>SP-AF</w:t>
      </w:r>
      <w:r>
        <w:tab/>
        <w:t>Secured Packet Application Function</w:t>
      </w:r>
    </w:p>
    <w:p w14:paraId="4D6A7233" w14:textId="77777777" w:rsidR="00EB678F" w:rsidRDefault="00EB678F" w:rsidP="00EB678F">
      <w:pPr>
        <w:pStyle w:val="Heading1"/>
      </w:pPr>
      <w:bookmarkStart w:id="70" w:name="_Toc21711496"/>
      <w:bookmarkStart w:id="71" w:name="_Toc22625761"/>
      <w:bookmarkStart w:id="72" w:name="_Toc24759209"/>
      <w:bookmarkStart w:id="73" w:name="_Toc26199097"/>
      <w:bookmarkStart w:id="74" w:name="_Toc34738687"/>
      <w:bookmarkStart w:id="75" w:name="_Toc34738747"/>
      <w:bookmarkStart w:id="76" w:name="_Toc34739377"/>
      <w:bookmarkStart w:id="77" w:name="_Toc34739435"/>
      <w:bookmarkStart w:id="78" w:name="_Toc34749389"/>
      <w:r w:rsidRPr="004D3578">
        <w:t>4</w:t>
      </w:r>
      <w:r w:rsidRPr="004D3578">
        <w:tab/>
      </w:r>
      <w:r>
        <w:t>Overview</w:t>
      </w:r>
      <w:bookmarkEnd w:id="70"/>
      <w:bookmarkEnd w:id="71"/>
      <w:bookmarkEnd w:id="72"/>
      <w:bookmarkEnd w:id="73"/>
      <w:bookmarkEnd w:id="74"/>
      <w:bookmarkEnd w:id="75"/>
      <w:bookmarkEnd w:id="76"/>
      <w:bookmarkEnd w:id="77"/>
      <w:bookmarkEnd w:id="78"/>
    </w:p>
    <w:p w14:paraId="07ABF1A9" w14:textId="77777777" w:rsidR="00EB678F" w:rsidRPr="000B71E3" w:rsidRDefault="00EB678F" w:rsidP="00EB678F">
      <w:pPr>
        <w:pStyle w:val="Heading2"/>
      </w:pPr>
      <w:bookmarkStart w:id="79" w:name="_Toc11338340"/>
      <w:bookmarkStart w:id="80" w:name="_Toc21711497"/>
      <w:bookmarkStart w:id="81" w:name="_Toc22625762"/>
      <w:bookmarkStart w:id="82" w:name="_Toc24759210"/>
      <w:bookmarkStart w:id="83" w:name="_Toc26199098"/>
      <w:bookmarkStart w:id="84" w:name="_Toc34738688"/>
      <w:bookmarkStart w:id="85" w:name="_Toc34738748"/>
      <w:bookmarkStart w:id="86" w:name="_Toc34739378"/>
      <w:bookmarkStart w:id="87" w:name="_Toc34739436"/>
      <w:bookmarkStart w:id="88" w:name="_Toc34749390"/>
      <w:r w:rsidRPr="000B71E3">
        <w:t>4.1</w:t>
      </w:r>
      <w:r w:rsidRPr="000B71E3">
        <w:tab/>
        <w:t>Introduction</w:t>
      </w:r>
      <w:bookmarkEnd w:id="79"/>
      <w:bookmarkEnd w:id="80"/>
      <w:bookmarkEnd w:id="81"/>
      <w:bookmarkEnd w:id="82"/>
      <w:bookmarkEnd w:id="83"/>
      <w:bookmarkEnd w:id="84"/>
      <w:bookmarkEnd w:id="85"/>
      <w:bookmarkEnd w:id="86"/>
      <w:bookmarkEnd w:id="87"/>
      <w:bookmarkEnd w:id="88"/>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4A1ADCB" w:rsidR="00CF3FDC" w:rsidRDefault="00EB678F" w:rsidP="00CF3FDC">
      <w:r w:rsidRPr="000B71E3">
        <w:t xml:space="preserve">Figure 4.1-1 provides the reference model with focus on the </w:t>
      </w:r>
      <w:r w:rsidR="0049207B">
        <w:t>SP-AF</w:t>
      </w:r>
      <w:r w:rsidRPr="000B71E3">
        <w:t>.</w:t>
      </w:r>
      <w:r w:rsidR="00CF3FDC" w:rsidRPr="00CF3FDC">
        <w:t xml:space="preserve"> </w:t>
      </w:r>
    </w:p>
    <w:p w14:paraId="20D27EED" w14:textId="1BEA2876"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5pt;height:145.05pt" o:ole="">
            <v:imagedata r:id="rId17" o:title=""/>
          </v:shape>
          <o:OLEObject Type="Embed" ProgID="Visio.Drawing.11" ShapeID="_x0000_i1025" DrawAspect="Content" ObjectID="_1645362145"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B678F">
      <w:pPr>
        <w:pStyle w:val="Heading1"/>
      </w:pPr>
      <w:bookmarkStart w:id="89" w:name="_Toc21711498"/>
      <w:bookmarkStart w:id="90" w:name="_Toc22625763"/>
      <w:bookmarkStart w:id="91" w:name="_Toc24759211"/>
      <w:bookmarkStart w:id="92" w:name="_Toc26199099"/>
      <w:bookmarkStart w:id="93" w:name="_Toc34738689"/>
      <w:bookmarkStart w:id="94" w:name="_Toc34738749"/>
      <w:bookmarkStart w:id="95" w:name="_Toc34739379"/>
      <w:bookmarkStart w:id="96" w:name="_Toc34739437"/>
      <w:bookmarkStart w:id="97" w:name="_Toc34749391"/>
      <w:r>
        <w:lastRenderedPageBreak/>
        <w:t>5</w:t>
      </w:r>
      <w:r w:rsidRPr="004D3578">
        <w:tab/>
      </w:r>
      <w:r>
        <w:t xml:space="preserve">Services offered by the </w:t>
      </w:r>
      <w:r w:rsidR="0049207B">
        <w:t>SP-AF</w:t>
      </w:r>
      <w:bookmarkEnd w:id="89"/>
      <w:bookmarkEnd w:id="90"/>
      <w:bookmarkEnd w:id="91"/>
      <w:bookmarkEnd w:id="92"/>
      <w:bookmarkEnd w:id="93"/>
      <w:bookmarkEnd w:id="94"/>
      <w:bookmarkEnd w:id="95"/>
      <w:bookmarkEnd w:id="96"/>
      <w:bookmarkEnd w:id="97"/>
    </w:p>
    <w:p w14:paraId="6F970E36" w14:textId="77777777" w:rsidR="00EB678F" w:rsidRDefault="00EB678F" w:rsidP="00EB678F">
      <w:pPr>
        <w:pStyle w:val="Heading2"/>
      </w:pPr>
      <w:bookmarkStart w:id="98" w:name="_Toc21711499"/>
      <w:bookmarkStart w:id="99" w:name="_Toc22625764"/>
      <w:bookmarkStart w:id="100" w:name="_Toc24759212"/>
      <w:bookmarkStart w:id="101" w:name="_Toc26199100"/>
      <w:bookmarkStart w:id="102" w:name="_Toc34738690"/>
      <w:bookmarkStart w:id="103" w:name="_Toc34738750"/>
      <w:bookmarkStart w:id="104" w:name="_Toc34739380"/>
      <w:bookmarkStart w:id="105" w:name="_Toc34739438"/>
      <w:bookmarkStart w:id="106" w:name="_Toc34749392"/>
      <w:r>
        <w:t>5.1</w:t>
      </w:r>
      <w:r>
        <w:tab/>
        <w:t>Introduction</w:t>
      </w:r>
      <w:bookmarkEnd w:id="98"/>
      <w:bookmarkEnd w:id="99"/>
      <w:bookmarkEnd w:id="100"/>
      <w:bookmarkEnd w:id="101"/>
      <w:bookmarkEnd w:id="102"/>
      <w:bookmarkEnd w:id="103"/>
      <w:bookmarkEnd w:id="104"/>
      <w:bookmarkEnd w:id="105"/>
      <w:bookmarkEnd w:id="106"/>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77777777" w:rsidR="00813093" w:rsidRPr="002D1C72" w:rsidRDefault="00813093" w:rsidP="00813093">
      <w:bookmarkStart w:id="107" w:name="_Toc21711500"/>
      <w:bookmarkStart w:id="108" w:name="_Toc22625765"/>
      <w:bookmarkStart w:id="109" w:name="_Toc24759213"/>
      <w:bookmarkStart w:id="110" w:name="_Toc26199101"/>
      <w:r w:rsidRPr="002D1C72">
        <w:t>Table 5.1-</w:t>
      </w:r>
      <w:r>
        <w:t>1</w:t>
      </w:r>
      <w:r w:rsidRPr="002D1C72">
        <w:t xml:space="preserve"> summarizes the corresponding APIs defined for this specification. </w:t>
      </w:r>
    </w:p>
    <w:p w14:paraId="7F2031F5" w14:textId="77777777" w:rsidR="00813093" w:rsidRPr="001C59B6" w:rsidRDefault="00813093" w:rsidP="00813093">
      <w:pPr>
        <w:pStyle w:val="TH"/>
      </w:pPr>
      <w:r w:rsidRPr="001C59B6">
        <w:t>Table 5.1-</w:t>
      </w:r>
      <w:r>
        <w:t>1</w:t>
      </w:r>
      <w:r w:rsidRPr="001C59B6">
        <w:t>: API Descriptions</w:t>
      </w:r>
    </w:p>
    <w:tbl>
      <w:tblPr>
        <w:tblStyle w:val="TableGrid"/>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Service Name</w:t>
            </w:r>
          </w:p>
        </w:tc>
        <w:tc>
          <w:tcPr>
            <w:tcW w:w="810" w:type="dxa"/>
          </w:tcPr>
          <w:p w14:paraId="01CA2B1B"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Clause</w:t>
            </w:r>
          </w:p>
        </w:tc>
        <w:tc>
          <w:tcPr>
            <w:tcW w:w="2070" w:type="dxa"/>
          </w:tcPr>
          <w:p w14:paraId="43E4694D"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Description</w:t>
            </w:r>
          </w:p>
        </w:tc>
        <w:tc>
          <w:tcPr>
            <w:tcW w:w="2880" w:type="dxa"/>
          </w:tcPr>
          <w:p w14:paraId="2CA8752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OpenAPI Specification File</w:t>
            </w:r>
          </w:p>
        </w:tc>
        <w:tc>
          <w:tcPr>
            <w:tcW w:w="1440" w:type="dxa"/>
          </w:tcPr>
          <w:p w14:paraId="55A45E1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_SecuredPacket</w:t>
            </w:r>
          </w:p>
        </w:tc>
        <w:tc>
          <w:tcPr>
            <w:tcW w:w="810" w:type="dxa"/>
          </w:tcPr>
          <w:p w14:paraId="21752A5D" w14:textId="77777777" w:rsidR="00813093" w:rsidRPr="00043B20" w:rsidRDefault="00813093" w:rsidP="00CA357F">
            <w:pPr>
              <w:rPr>
                <w:rFonts w:ascii="Arial" w:hAnsi="Arial" w:cs="Arial"/>
                <w:sz w:val="18"/>
                <w:szCs w:val="18"/>
              </w:rPr>
            </w:pPr>
            <w:r w:rsidRPr="00043B20">
              <w:rPr>
                <w:rFonts w:ascii="Arial" w:hAnsi="Arial" w:cs="Arial"/>
                <w:sz w:val="18"/>
                <w:szCs w:val="18"/>
              </w:rPr>
              <w:t>6.1</w:t>
            </w:r>
          </w:p>
        </w:tc>
        <w:tc>
          <w:tcPr>
            <w:tcW w:w="2070" w:type="dxa"/>
          </w:tcPr>
          <w:p w14:paraId="26E6F85F"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 xml:space="preserve"> Secured Packet Service</w:t>
            </w:r>
          </w:p>
        </w:tc>
        <w:tc>
          <w:tcPr>
            <w:tcW w:w="2880" w:type="dxa"/>
          </w:tcPr>
          <w:p w14:paraId="05D30C0A" w14:textId="77777777" w:rsidR="00813093" w:rsidRPr="00043B20" w:rsidRDefault="00813093" w:rsidP="00CA357F">
            <w:pPr>
              <w:rPr>
                <w:rFonts w:ascii="Arial" w:hAnsi="Arial" w:cs="Arial"/>
                <w:sz w:val="18"/>
                <w:szCs w:val="18"/>
              </w:rPr>
            </w:pPr>
            <w:r w:rsidRPr="00043B20">
              <w:rPr>
                <w:rFonts w:ascii="Arial" w:hAnsi="Arial" w:cs="Arial"/>
                <w:sz w:val="18"/>
                <w:szCs w:val="18"/>
              </w:rPr>
              <w:t>TS29544_N</w:t>
            </w:r>
            <w:r>
              <w:rPr>
                <w:rFonts w:ascii="Arial" w:hAnsi="Arial" w:cs="Arial"/>
                <w:sz w:val="18"/>
                <w:szCs w:val="18"/>
              </w:rPr>
              <w:t>spaf</w:t>
            </w:r>
            <w:r w:rsidRPr="00043B20">
              <w:rPr>
                <w:rFonts w:ascii="Arial" w:hAnsi="Arial" w:cs="Arial"/>
                <w:sz w:val="18"/>
                <w:szCs w:val="18"/>
              </w:rPr>
              <w:t>_SecuredPacket.yaml</w:t>
            </w:r>
          </w:p>
        </w:tc>
        <w:tc>
          <w:tcPr>
            <w:tcW w:w="1440" w:type="dxa"/>
          </w:tcPr>
          <w:p w14:paraId="0C817F9A" w14:textId="77777777" w:rsidR="00813093" w:rsidRPr="00043B20" w:rsidRDefault="00813093" w:rsidP="00CA357F">
            <w:pPr>
              <w:rPr>
                <w:rFonts w:ascii="Arial" w:hAnsi="Arial" w:cs="Arial"/>
                <w:sz w:val="18"/>
                <w:szCs w:val="18"/>
              </w:rPr>
            </w:pPr>
            <w:r w:rsidRPr="00043B20">
              <w:rPr>
                <w:rFonts w:ascii="Arial" w:hAnsi="Arial" w:cs="Arial"/>
                <w:sz w:val="18"/>
                <w:szCs w:val="18"/>
              </w:rPr>
              <w:t>n</w:t>
            </w:r>
            <w:r>
              <w:rPr>
                <w:rFonts w:ascii="Arial" w:hAnsi="Arial" w:cs="Arial"/>
                <w:sz w:val="18"/>
                <w:szCs w:val="18"/>
              </w:rPr>
              <w:t>spaf</w:t>
            </w:r>
            <w:r w:rsidRPr="00043B20">
              <w:rPr>
                <w:rFonts w:ascii="Arial" w:hAnsi="Arial" w:cs="Arial"/>
                <w:sz w:val="18"/>
                <w:szCs w:val="18"/>
              </w:rPr>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B678F">
      <w:pPr>
        <w:pStyle w:val="Heading2"/>
      </w:pPr>
      <w:bookmarkStart w:id="111" w:name="_Toc34738691"/>
      <w:bookmarkStart w:id="112" w:name="_Toc34738751"/>
      <w:bookmarkStart w:id="113" w:name="_Toc34739381"/>
      <w:bookmarkStart w:id="114" w:name="_Toc34739439"/>
      <w:bookmarkStart w:id="115" w:name="_Toc34749393"/>
      <w:r>
        <w:t>5.2</w:t>
      </w:r>
      <w:r>
        <w:tab/>
        <w:t>N</w:t>
      </w:r>
      <w:r w:rsidR="0049207B">
        <w:t>spa</w:t>
      </w:r>
      <w:r>
        <w:t>f_SecuredPacket</w:t>
      </w:r>
      <w:r w:rsidRPr="00AF47A0">
        <w:t xml:space="preserve"> </w:t>
      </w:r>
      <w:r>
        <w:t>Service</w:t>
      </w:r>
      <w:bookmarkEnd w:id="107"/>
      <w:bookmarkEnd w:id="108"/>
      <w:bookmarkEnd w:id="109"/>
      <w:bookmarkEnd w:id="110"/>
      <w:bookmarkEnd w:id="111"/>
      <w:bookmarkEnd w:id="112"/>
      <w:bookmarkEnd w:id="113"/>
      <w:bookmarkEnd w:id="114"/>
      <w:bookmarkEnd w:id="115"/>
    </w:p>
    <w:p w14:paraId="75A3ED22" w14:textId="77777777" w:rsidR="00EB678F" w:rsidRDefault="00EB678F" w:rsidP="00EB678F">
      <w:pPr>
        <w:pStyle w:val="Heading3"/>
      </w:pPr>
      <w:bookmarkStart w:id="116" w:name="_Toc21711501"/>
      <w:bookmarkStart w:id="117" w:name="_Toc22625766"/>
      <w:bookmarkStart w:id="118" w:name="_Toc24759214"/>
      <w:bookmarkStart w:id="119" w:name="_Toc26199102"/>
      <w:bookmarkStart w:id="120" w:name="_Toc34738692"/>
      <w:bookmarkStart w:id="121" w:name="_Toc34738752"/>
      <w:bookmarkStart w:id="122" w:name="_Toc34739382"/>
      <w:bookmarkStart w:id="123" w:name="_Toc34739440"/>
      <w:bookmarkStart w:id="124" w:name="_Toc34749394"/>
      <w:r>
        <w:t>5.2.1</w:t>
      </w:r>
      <w:r>
        <w:tab/>
        <w:t>Service Description</w:t>
      </w:r>
      <w:bookmarkEnd w:id="116"/>
      <w:bookmarkEnd w:id="117"/>
      <w:bookmarkEnd w:id="118"/>
      <w:bookmarkEnd w:id="119"/>
      <w:bookmarkEnd w:id="120"/>
      <w:bookmarkEnd w:id="121"/>
      <w:bookmarkEnd w:id="122"/>
      <w:bookmarkEnd w:id="123"/>
      <w:bookmarkEnd w:id="124"/>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125" w:name="_Toc21711502"/>
      <w:bookmarkStart w:id="126" w:name="_Toc22625767"/>
      <w:bookmarkStart w:id="127" w:name="_Toc24759215"/>
      <w:bookmarkStart w:id="128" w:name="_Toc26199103"/>
      <w:bookmarkStart w:id="129" w:name="_Toc34738693"/>
      <w:bookmarkStart w:id="130" w:name="_Toc34738753"/>
      <w:bookmarkStart w:id="131" w:name="_Toc34739383"/>
      <w:bookmarkStart w:id="132" w:name="_Toc34739441"/>
      <w:bookmarkStart w:id="133" w:name="_Toc34749395"/>
      <w:r>
        <w:t>5.2.2</w:t>
      </w:r>
      <w:r>
        <w:tab/>
        <w:t>Service Operations</w:t>
      </w:r>
      <w:bookmarkEnd w:id="125"/>
      <w:bookmarkEnd w:id="126"/>
      <w:bookmarkEnd w:id="127"/>
      <w:bookmarkEnd w:id="128"/>
      <w:bookmarkEnd w:id="129"/>
      <w:bookmarkEnd w:id="130"/>
      <w:bookmarkEnd w:id="131"/>
      <w:bookmarkEnd w:id="132"/>
      <w:bookmarkEnd w:id="133"/>
    </w:p>
    <w:p w14:paraId="761248F1" w14:textId="77777777" w:rsidR="00EB678F" w:rsidRDefault="00EB678F" w:rsidP="00EB678F">
      <w:pPr>
        <w:pStyle w:val="Heading4"/>
      </w:pPr>
      <w:bookmarkStart w:id="134" w:name="_Toc21711503"/>
      <w:bookmarkStart w:id="135" w:name="_Toc22625768"/>
      <w:bookmarkStart w:id="136" w:name="_Toc24759216"/>
      <w:bookmarkStart w:id="137" w:name="_Toc26199104"/>
      <w:bookmarkStart w:id="138" w:name="_Toc34738694"/>
      <w:bookmarkStart w:id="139" w:name="_Toc34738754"/>
      <w:bookmarkStart w:id="140" w:name="_Toc34739384"/>
      <w:bookmarkStart w:id="141" w:name="_Toc34739442"/>
      <w:bookmarkStart w:id="142" w:name="_Toc34749396"/>
      <w:r>
        <w:t>5.2.2.1</w:t>
      </w:r>
      <w:r>
        <w:tab/>
        <w:t>Introduction</w:t>
      </w:r>
      <w:bookmarkEnd w:id="134"/>
      <w:bookmarkEnd w:id="135"/>
      <w:bookmarkEnd w:id="136"/>
      <w:bookmarkEnd w:id="137"/>
      <w:bookmarkEnd w:id="138"/>
      <w:bookmarkEnd w:id="139"/>
      <w:bookmarkEnd w:id="140"/>
      <w:bookmarkEnd w:id="141"/>
      <w:bookmarkEnd w:id="142"/>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143" w:name="_Toc21711504"/>
      <w:bookmarkStart w:id="144" w:name="_Toc22625769"/>
      <w:bookmarkStart w:id="145" w:name="_Toc24759217"/>
      <w:bookmarkStart w:id="146" w:name="_Toc26199105"/>
      <w:bookmarkStart w:id="147" w:name="_Toc34738695"/>
      <w:bookmarkStart w:id="148" w:name="_Toc34738755"/>
      <w:bookmarkStart w:id="149" w:name="_Toc34739385"/>
      <w:bookmarkStart w:id="150" w:name="_Toc34739443"/>
      <w:bookmarkStart w:id="151" w:name="_Toc34749397"/>
      <w:r>
        <w:t>5.2.2.2</w:t>
      </w:r>
      <w:r>
        <w:tab/>
        <w:t>Provide</w:t>
      </w:r>
      <w:bookmarkEnd w:id="143"/>
      <w:bookmarkEnd w:id="144"/>
      <w:bookmarkEnd w:id="145"/>
      <w:bookmarkEnd w:id="146"/>
      <w:bookmarkEnd w:id="147"/>
      <w:bookmarkEnd w:id="148"/>
      <w:bookmarkEnd w:id="149"/>
      <w:bookmarkEnd w:id="150"/>
      <w:bookmarkEnd w:id="151"/>
    </w:p>
    <w:p w14:paraId="115258B4" w14:textId="77777777" w:rsidR="00EB678F" w:rsidRDefault="00EB678F" w:rsidP="00EB678F">
      <w:pPr>
        <w:pStyle w:val="Heading5"/>
      </w:pPr>
      <w:bookmarkStart w:id="152" w:name="_Toc21711505"/>
      <w:bookmarkStart w:id="153" w:name="_Toc22625770"/>
      <w:bookmarkStart w:id="154" w:name="_Toc24759218"/>
      <w:bookmarkStart w:id="155" w:name="_Toc26199106"/>
      <w:bookmarkStart w:id="156" w:name="_Toc34738696"/>
      <w:bookmarkStart w:id="157" w:name="_Toc34738756"/>
      <w:bookmarkStart w:id="158" w:name="_Toc34739386"/>
      <w:bookmarkStart w:id="159" w:name="_Toc34739444"/>
      <w:bookmarkStart w:id="160" w:name="_Toc34749398"/>
      <w:r>
        <w:t>5.2.2.2.1</w:t>
      </w:r>
      <w:r>
        <w:tab/>
        <w:t>General</w:t>
      </w:r>
      <w:bookmarkEnd w:id="152"/>
      <w:bookmarkEnd w:id="153"/>
      <w:bookmarkEnd w:id="154"/>
      <w:bookmarkEnd w:id="155"/>
      <w:bookmarkEnd w:id="156"/>
      <w:bookmarkEnd w:id="157"/>
      <w:bookmarkEnd w:id="158"/>
      <w:bookmarkEnd w:id="159"/>
      <w:bookmarkEnd w:id="160"/>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161" w:name="_Toc21711506"/>
      <w:bookmarkStart w:id="162" w:name="_Toc22625771"/>
      <w:bookmarkStart w:id="163" w:name="_Toc24759219"/>
      <w:bookmarkStart w:id="164" w:name="_Toc26199107"/>
      <w:bookmarkStart w:id="165" w:name="_Toc34738697"/>
      <w:bookmarkStart w:id="166" w:name="_Toc34738757"/>
      <w:bookmarkStart w:id="167" w:name="_Toc34739387"/>
      <w:bookmarkStart w:id="168" w:name="_Toc34739445"/>
      <w:bookmarkStart w:id="169" w:name="_Toc34749399"/>
      <w:r>
        <w:t>5.2.2.2.2</w:t>
      </w:r>
      <w:r>
        <w:tab/>
        <w:t>Secured Packet Retrieval</w:t>
      </w:r>
      <w:bookmarkEnd w:id="161"/>
      <w:bookmarkEnd w:id="162"/>
      <w:bookmarkEnd w:id="163"/>
      <w:bookmarkEnd w:id="164"/>
      <w:bookmarkEnd w:id="165"/>
      <w:bookmarkEnd w:id="166"/>
      <w:bookmarkEnd w:id="167"/>
      <w:bookmarkEnd w:id="168"/>
      <w:bookmarkEnd w:id="169"/>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7FCF97B0" w:rsidR="00EB678F" w:rsidRPr="000B71E3" w:rsidRDefault="0049207B" w:rsidP="00EB678F">
      <w:pPr>
        <w:pStyle w:val="TH"/>
      </w:pPr>
      <w:r w:rsidRPr="00BB16D5">
        <w:object w:dxaOrig="8685" w:dyaOrig="2265" w14:anchorId="2D4F4955">
          <v:shape id="_x0000_i1026" type="#_x0000_t75" style="width:6in;height:113.35pt" o:ole="">
            <v:imagedata r:id="rId19" o:title=""/>
          </v:shape>
          <o:OLEObject Type="Embed" ProgID="Visio.Drawing.11" ShapeID="_x0000_i1026" DrawAspect="Content" ObjectID="_1645362146"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bookmarkStart w:id="170"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170"/>
    </w:p>
    <w:p w14:paraId="56C990C2" w14:textId="77777777" w:rsidR="00EB678F" w:rsidRDefault="00EB678F" w:rsidP="00EB678F">
      <w:pPr>
        <w:pStyle w:val="Heading1"/>
      </w:pPr>
      <w:bookmarkStart w:id="171" w:name="_Toc21711507"/>
      <w:bookmarkStart w:id="172" w:name="_Toc22625772"/>
      <w:bookmarkStart w:id="173" w:name="_Toc24759220"/>
      <w:bookmarkStart w:id="174" w:name="_Toc26199108"/>
      <w:bookmarkStart w:id="175" w:name="_Toc34738698"/>
      <w:bookmarkStart w:id="176" w:name="_Toc34738758"/>
      <w:bookmarkStart w:id="177" w:name="_Toc34739388"/>
      <w:bookmarkStart w:id="178" w:name="_Toc34739446"/>
      <w:bookmarkStart w:id="179" w:name="_Toc34749400"/>
      <w:r>
        <w:t>6</w:t>
      </w:r>
      <w:r>
        <w:tab/>
        <w:t>API Definitions</w:t>
      </w:r>
      <w:bookmarkEnd w:id="171"/>
      <w:bookmarkEnd w:id="172"/>
      <w:bookmarkEnd w:id="173"/>
      <w:bookmarkEnd w:id="174"/>
      <w:bookmarkEnd w:id="175"/>
      <w:bookmarkEnd w:id="176"/>
      <w:bookmarkEnd w:id="177"/>
      <w:bookmarkEnd w:id="178"/>
      <w:bookmarkEnd w:id="179"/>
    </w:p>
    <w:p w14:paraId="0DC3460F" w14:textId="6931A39C" w:rsidR="00EB678F" w:rsidRDefault="00EB678F" w:rsidP="00EB678F">
      <w:pPr>
        <w:pStyle w:val="Heading2"/>
      </w:pPr>
      <w:bookmarkStart w:id="180" w:name="_Toc21711508"/>
      <w:bookmarkStart w:id="181" w:name="_Toc22625773"/>
      <w:bookmarkStart w:id="182" w:name="_Toc24759221"/>
      <w:bookmarkStart w:id="183" w:name="_Toc26199109"/>
      <w:bookmarkStart w:id="184" w:name="_Toc34738699"/>
      <w:bookmarkStart w:id="185" w:name="_Toc34738759"/>
      <w:bookmarkStart w:id="186" w:name="_Toc34739389"/>
      <w:bookmarkStart w:id="187" w:name="_Toc34739447"/>
      <w:bookmarkStart w:id="188" w:name="_Toc34749401"/>
      <w:r>
        <w:t>6.1</w:t>
      </w:r>
      <w:r>
        <w:tab/>
        <w:t>N</w:t>
      </w:r>
      <w:r w:rsidR="0049207B">
        <w:t>sp</w:t>
      </w:r>
      <w:r>
        <w:t>af_SecuredPacket Service API</w:t>
      </w:r>
      <w:bookmarkEnd w:id="180"/>
      <w:bookmarkEnd w:id="181"/>
      <w:bookmarkEnd w:id="182"/>
      <w:bookmarkEnd w:id="183"/>
      <w:bookmarkEnd w:id="184"/>
      <w:bookmarkEnd w:id="185"/>
      <w:bookmarkEnd w:id="186"/>
      <w:bookmarkEnd w:id="187"/>
      <w:bookmarkEnd w:id="188"/>
    </w:p>
    <w:p w14:paraId="1763704A" w14:textId="77777777" w:rsidR="00EB678F" w:rsidRDefault="00EB678F" w:rsidP="00EB678F">
      <w:pPr>
        <w:pStyle w:val="Heading3"/>
      </w:pPr>
      <w:bookmarkStart w:id="189" w:name="_Toc21711509"/>
      <w:bookmarkStart w:id="190" w:name="_Toc22625774"/>
      <w:bookmarkStart w:id="191" w:name="_Toc24759222"/>
      <w:bookmarkStart w:id="192" w:name="_Toc26199110"/>
      <w:bookmarkStart w:id="193" w:name="_Toc34738700"/>
      <w:bookmarkStart w:id="194" w:name="_Toc34738760"/>
      <w:bookmarkStart w:id="195" w:name="_Toc34739390"/>
      <w:bookmarkStart w:id="196" w:name="_Toc34739448"/>
      <w:bookmarkStart w:id="197" w:name="_Toc34749402"/>
      <w:r>
        <w:t>6.1.1</w:t>
      </w:r>
      <w:r>
        <w:tab/>
        <w:t>Introduction</w:t>
      </w:r>
      <w:bookmarkEnd w:id="189"/>
      <w:bookmarkEnd w:id="190"/>
      <w:bookmarkEnd w:id="191"/>
      <w:bookmarkEnd w:id="192"/>
      <w:bookmarkEnd w:id="193"/>
      <w:bookmarkEnd w:id="194"/>
      <w:bookmarkEnd w:id="195"/>
      <w:bookmarkEnd w:id="196"/>
      <w:bookmarkEnd w:id="197"/>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77777777"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3869311" w14:textId="77777777" w:rsidR="00EB678F" w:rsidRDefault="00EB678F" w:rsidP="00EB678F">
      <w:pPr>
        <w:pStyle w:val="Heading3"/>
      </w:pPr>
      <w:bookmarkStart w:id="198" w:name="_Toc21711510"/>
      <w:bookmarkStart w:id="199" w:name="_Toc22625775"/>
      <w:bookmarkStart w:id="200" w:name="_Toc24759223"/>
      <w:bookmarkStart w:id="201" w:name="_Toc26199111"/>
      <w:bookmarkStart w:id="202" w:name="_Toc34738701"/>
      <w:bookmarkStart w:id="203" w:name="_Toc34738761"/>
      <w:bookmarkStart w:id="204" w:name="_Toc34739391"/>
      <w:bookmarkStart w:id="205" w:name="_Toc34739449"/>
      <w:bookmarkStart w:id="206" w:name="_Toc34749403"/>
      <w:r>
        <w:t>6.1.2</w:t>
      </w:r>
      <w:r>
        <w:tab/>
        <w:t>Usage of HTTP</w:t>
      </w:r>
      <w:bookmarkEnd w:id="198"/>
      <w:bookmarkEnd w:id="199"/>
      <w:bookmarkEnd w:id="200"/>
      <w:bookmarkEnd w:id="201"/>
      <w:bookmarkEnd w:id="202"/>
      <w:bookmarkEnd w:id="203"/>
      <w:bookmarkEnd w:id="204"/>
      <w:bookmarkEnd w:id="205"/>
      <w:bookmarkEnd w:id="206"/>
    </w:p>
    <w:p w14:paraId="2CC4B4BD" w14:textId="77777777" w:rsidR="00EB678F" w:rsidRPr="000C5200" w:rsidRDefault="00EB678F" w:rsidP="00EB678F">
      <w:pPr>
        <w:pStyle w:val="Heading4"/>
      </w:pPr>
      <w:bookmarkStart w:id="207" w:name="_Toc21711511"/>
      <w:bookmarkStart w:id="208" w:name="_Toc22625776"/>
      <w:bookmarkStart w:id="209" w:name="_Toc24759224"/>
      <w:bookmarkStart w:id="210" w:name="_Toc26199112"/>
      <w:bookmarkStart w:id="211" w:name="_Toc34738702"/>
      <w:bookmarkStart w:id="212" w:name="_Toc34738762"/>
      <w:bookmarkStart w:id="213" w:name="_Toc34739392"/>
      <w:bookmarkStart w:id="214" w:name="_Toc34739450"/>
      <w:bookmarkStart w:id="215" w:name="_Toc34749404"/>
      <w:r>
        <w:t>6.1.2.1</w:t>
      </w:r>
      <w:r>
        <w:tab/>
        <w:t>General</w:t>
      </w:r>
      <w:bookmarkEnd w:id="207"/>
      <w:bookmarkEnd w:id="208"/>
      <w:bookmarkEnd w:id="209"/>
      <w:bookmarkEnd w:id="210"/>
      <w:bookmarkEnd w:id="211"/>
      <w:bookmarkEnd w:id="212"/>
      <w:bookmarkEnd w:id="213"/>
      <w:bookmarkEnd w:id="214"/>
      <w:bookmarkEnd w:id="215"/>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B678F">
      <w:pPr>
        <w:pStyle w:val="Heading4"/>
      </w:pPr>
      <w:bookmarkStart w:id="216" w:name="_Toc21711512"/>
      <w:bookmarkStart w:id="217" w:name="_Toc22625777"/>
      <w:bookmarkStart w:id="218" w:name="_Toc24759225"/>
      <w:bookmarkStart w:id="219" w:name="_Toc26199113"/>
      <w:bookmarkStart w:id="220" w:name="_Toc34738703"/>
      <w:bookmarkStart w:id="221" w:name="_Toc34738763"/>
      <w:bookmarkStart w:id="222" w:name="_Toc34739393"/>
      <w:bookmarkStart w:id="223" w:name="_Toc34739451"/>
      <w:bookmarkStart w:id="224" w:name="_Toc34749405"/>
      <w:r>
        <w:lastRenderedPageBreak/>
        <w:t>6.1.2.2</w:t>
      </w:r>
      <w:r>
        <w:tab/>
        <w:t>HTTP standard headers</w:t>
      </w:r>
      <w:bookmarkEnd w:id="216"/>
      <w:bookmarkEnd w:id="217"/>
      <w:bookmarkEnd w:id="218"/>
      <w:bookmarkEnd w:id="219"/>
      <w:bookmarkEnd w:id="220"/>
      <w:bookmarkEnd w:id="221"/>
      <w:bookmarkEnd w:id="222"/>
      <w:bookmarkEnd w:id="223"/>
      <w:bookmarkEnd w:id="224"/>
    </w:p>
    <w:p w14:paraId="5E71FB89" w14:textId="77777777" w:rsidR="00EB678F" w:rsidRDefault="00EB678F" w:rsidP="00EB678F">
      <w:pPr>
        <w:pStyle w:val="Heading5"/>
        <w:rPr>
          <w:lang w:eastAsia="zh-CN"/>
        </w:rPr>
      </w:pPr>
      <w:bookmarkStart w:id="225" w:name="_Toc21711513"/>
      <w:bookmarkStart w:id="226" w:name="_Toc22625778"/>
      <w:bookmarkStart w:id="227" w:name="_Toc24759226"/>
      <w:bookmarkStart w:id="228" w:name="_Toc26199114"/>
      <w:bookmarkStart w:id="229" w:name="_Toc34738704"/>
      <w:bookmarkStart w:id="230" w:name="_Toc34738764"/>
      <w:bookmarkStart w:id="231" w:name="_Toc34739394"/>
      <w:bookmarkStart w:id="232" w:name="_Toc34739452"/>
      <w:bookmarkStart w:id="233" w:name="_Toc34749406"/>
      <w:r>
        <w:t>6.1.2.2.1</w:t>
      </w:r>
      <w:r>
        <w:rPr>
          <w:rFonts w:hint="eastAsia"/>
          <w:lang w:eastAsia="zh-CN"/>
        </w:rPr>
        <w:tab/>
      </w:r>
      <w:r>
        <w:rPr>
          <w:lang w:eastAsia="zh-CN"/>
        </w:rPr>
        <w:t>General</w:t>
      </w:r>
      <w:bookmarkEnd w:id="225"/>
      <w:bookmarkEnd w:id="226"/>
      <w:bookmarkEnd w:id="227"/>
      <w:bookmarkEnd w:id="228"/>
      <w:bookmarkEnd w:id="229"/>
      <w:bookmarkEnd w:id="230"/>
      <w:bookmarkEnd w:id="231"/>
      <w:bookmarkEnd w:id="232"/>
      <w:bookmarkEnd w:id="233"/>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B678F">
      <w:pPr>
        <w:pStyle w:val="Heading5"/>
      </w:pPr>
      <w:bookmarkStart w:id="234" w:name="_Toc21711514"/>
      <w:bookmarkStart w:id="235" w:name="_Toc22625779"/>
      <w:bookmarkStart w:id="236" w:name="_Toc24759227"/>
      <w:bookmarkStart w:id="237" w:name="_Toc26199115"/>
      <w:bookmarkStart w:id="238" w:name="_Toc34738705"/>
      <w:bookmarkStart w:id="239" w:name="_Toc34738765"/>
      <w:bookmarkStart w:id="240" w:name="_Toc34739395"/>
      <w:bookmarkStart w:id="241" w:name="_Toc34739453"/>
      <w:bookmarkStart w:id="242" w:name="_Toc34749407"/>
      <w:r>
        <w:t>6.1.2.2.2</w:t>
      </w:r>
      <w:r>
        <w:tab/>
        <w:t>Content type</w:t>
      </w:r>
      <w:bookmarkEnd w:id="234"/>
      <w:bookmarkEnd w:id="235"/>
      <w:bookmarkEnd w:id="236"/>
      <w:bookmarkEnd w:id="237"/>
      <w:bookmarkEnd w:id="238"/>
      <w:bookmarkEnd w:id="239"/>
      <w:bookmarkEnd w:id="240"/>
      <w:bookmarkEnd w:id="241"/>
      <w:bookmarkEnd w:id="242"/>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bookmarkStart w:id="243" w:name="_Hlk525213471"/>
      <w:bookmarkStart w:id="244" w:name="_Hlk525213025"/>
      <w:r>
        <w:t xml:space="preserve">"Problem Details" JSON object shall be used to indicate </w:t>
      </w:r>
      <w:r>
        <w:rPr>
          <w:lang w:eastAsia="fr-FR"/>
        </w:rPr>
        <w:t xml:space="preserve">additional details of the error </w:t>
      </w:r>
      <w:r>
        <w:t xml:space="preserve">in a HTTP response body and </w:t>
      </w:r>
      <w:bookmarkEnd w:id="243"/>
      <w:r>
        <w:t>shall be signalled by the content type "application/problem+json", as defined in IETF RFC 7807 [13].</w:t>
      </w:r>
      <w:bookmarkEnd w:id="244"/>
    </w:p>
    <w:p w14:paraId="22DAD076" w14:textId="77777777" w:rsidR="00EB678F" w:rsidRPr="000C5200" w:rsidRDefault="00EB678F" w:rsidP="00EB678F">
      <w:pPr>
        <w:pStyle w:val="Heading4"/>
      </w:pPr>
      <w:bookmarkStart w:id="245" w:name="_Toc21711515"/>
      <w:bookmarkStart w:id="246" w:name="_Toc22625780"/>
      <w:bookmarkStart w:id="247" w:name="_Toc24759228"/>
      <w:bookmarkStart w:id="248" w:name="_Toc26199116"/>
      <w:bookmarkStart w:id="249" w:name="_Toc34738706"/>
      <w:bookmarkStart w:id="250" w:name="_Toc34738766"/>
      <w:bookmarkStart w:id="251" w:name="_Toc34739396"/>
      <w:bookmarkStart w:id="252" w:name="_Toc34739454"/>
      <w:bookmarkStart w:id="253" w:name="_Toc34749408"/>
      <w:r>
        <w:t>6.1.2.3</w:t>
      </w:r>
      <w:r>
        <w:tab/>
        <w:t>HTTP custom headers</w:t>
      </w:r>
      <w:bookmarkEnd w:id="245"/>
      <w:bookmarkEnd w:id="246"/>
      <w:bookmarkEnd w:id="247"/>
      <w:bookmarkEnd w:id="248"/>
      <w:bookmarkEnd w:id="249"/>
      <w:bookmarkEnd w:id="250"/>
      <w:bookmarkEnd w:id="251"/>
      <w:bookmarkEnd w:id="252"/>
      <w:bookmarkEnd w:id="253"/>
    </w:p>
    <w:p w14:paraId="3F7C1363" w14:textId="77777777" w:rsidR="00EB678F" w:rsidRDefault="00EB678F" w:rsidP="00EB678F">
      <w:pPr>
        <w:rPr>
          <w:noProof/>
        </w:rPr>
      </w:pPr>
      <w:bookmarkStart w:id="254" w:name="_Toc489605322"/>
      <w:bookmarkStart w:id="255" w:name="_Toc492899753"/>
      <w:bookmarkStart w:id="256" w:name="_Toc492900032"/>
      <w:bookmarkStart w:id="257" w:name="_Toc492967834"/>
      <w:bookmarkStart w:id="258" w:name="_Toc492972922"/>
      <w:bookmarkStart w:id="259" w:name="_Toc492973142"/>
      <w:bookmarkStart w:id="26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B678F">
      <w:pPr>
        <w:pStyle w:val="Heading3"/>
      </w:pPr>
      <w:bookmarkStart w:id="261" w:name="_Toc21711516"/>
      <w:bookmarkStart w:id="262" w:name="_Toc22625781"/>
      <w:bookmarkStart w:id="263" w:name="_Toc24759229"/>
      <w:bookmarkStart w:id="264" w:name="_Toc26199117"/>
      <w:bookmarkStart w:id="265" w:name="_Toc34738707"/>
      <w:bookmarkStart w:id="266" w:name="_Toc34738767"/>
      <w:bookmarkStart w:id="267" w:name="_Toc34739397"/>
      <w:bookmarkStart w:id="268" w:name="_Toc34739455"/>
      <w:bookmarkStart w:id="269" w:name="_Toc34749409"/>
      <w:bookmarkEnd w:id="254"/>
      <w:bookmarkEnd w:id="255"/>
      <w:bookmarkEnd w:id="256"/>
      <w:bookmarkEnd w:id="257"/>
      <w:bookmarkEnd w:id="258"/>
      <w:bookmarkEnd w:id="259"/>
      <w:bookmarkEnd w:id="260"/>
      <w:r>
        <w:t>6.1.3</w:t>
      </w:r>
      <w:r>
        <w:tab/>
        <w:t>Resources</w:t>
      </w:r>
      <w:bookmarkEnd w:id="261"/>
      <w:bookmarkEnd w:id="262"/>
      <w:bookmarkEnd w:id="263"/>
      <w:bookmarkEnd w:id="264"/>
      <w:bookmarkEnd w:id="265"/>
      <w:bookmarkEnd w:id="266"/>
      <w:bookmarkEnd w:id="267"/>
      <w:bookmarkEnd w:id="268"/>
      <w:bookmarkEnd w:id="269"/>
    </w:p>
    <w:p w14:paraId="75EBE0BC" w14:textId="77777777" w:rsidR="00EB678F" w:rsidRPr="000A7435" w:rsidRDefault="00EB678F" w:rsidP="00EB678F">
      <w:pPr>
        <w:pStyle w:val="Heading4"/>
      </w:pPr>
      <w:bookmarkStart w:id="270" w:name="_Toc21711517"/>
      <w:bookmarkStart w:id="271" w:name="_Toc22625782"/>
      <w:bookmarkStart w:id="272" w:name="_Toc24759230"/>
      <w:bookmarkStart w:id="273" w:name="_Toc26199118"/>
      <w:bookmarkStart w:id="274" w:name="_Toc34738708"/>
      <w:bookmarkStart w:id="275" w:name="_Toc34738768"/>
      <w:bookmarkStart w:id="276" w:name="_Toc34739398"/>
      <w:bookmarkStart w:id="277" w:name="_Toc34739456"/>
      <w:bookmarkStart w:id="278" w:name="_Toc34749410"/>
      <w:r>
        <w:t>6.1.3.1</w:t>
      </w:r>
      <w:r>
        <w:tab/>
        <w:t>Overview</w:t>
      </w:r>
      <w:bookmarkEnd w:id="270"/>
      <w:bookmarkEnd w:id="271"/>
      <w:bookmarkEnd w:id="272"/>
      <w:bookmarkEnd w:id="273"/>
      <w:bookmarkEnd w:id="274"/>
      <w:bookmarkEnd w:id="275"/>
      <w:bookmarkEnd w:id="276"/>
      <w:bookmarkEnd w:id="277"/>
      <w:bookmarkEnd w:id="278"/>
    </w:p>
    <w:p w14:paraId="75199244" w14:textId="5161447A" w:rsidR="00EB678F" w:rsidRDefault="0049207B" w:rsidP="00EB678F">
      <w:pPr>
        <w:pStyle w:val="TH"/>
      </w:pPr>
      <w:r w:rsidRPr="005D6C21">
        <w:object w:dxaOrig="11955" w:dyaOrig="4350" w14:anchorId="2C9C6A0B">
          <v:shape id="_x0000_i1027" type="#_x0000_t75" style="width:434.15pt;height:158.5pt" o:ole="">
            <v:imagedata r:id="rId21" o:title=""/>
          </v:shape>
          <o:OLEObject Type="Embed" ProgID="Visio.Drawing.11" ShapeID="_x0000_i1027" DrawAspect="Content" ObjectID="_1645362147"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279" w:name="_Toc21711518"/>
      <w:bookmarkStart w:id="280" w:name="_Toc22625783"/>
      <w:bookmarkStart w:id="281" w:name="_Toc24759231"/>
      <w:bookmarkStart w:id="282" w:name="_Toc26199119"/>
      <w:bookmarkStart w:id="283" w:name="_Toc34738709"/>
      <w:bookmarkStart w:id="284" w:name="_Toc34738769"/>
      <w:bookmarkStart w:id="285" w:name="_Toc34739399"/>
      <w:bookmarkStart w:id="286" w:name="_Toc34739457"/>
      <w:bookmarkStart w:id="287" w:name="_Toc34749411"/>
      <w:r>
        <w:lastRenderedPageBreak/>
        <w:t>6.1.3.2</w:t>
      </w:r>
      <w:r>
        <w:tab/>
        <w:t>Resource: SecuredPacket</w:t>
      </w:r>
      <w:bookmarkEnd w:id="279"/>
      <w:bookmarkEnd w:id="280"/>
      <w:bookmarkEnd w:id="281"/>
      <w:bookmarkEnd w:id="282"/>
      <w:bookmarkEnd w:id="283"/>
      <w:bookmarkEnd w:id="284"/>
      <w:bookmarkEnd w:id="285"/>
      <w:bookmarkEnd w:id="286"/>
      <w:bookmarkEnd w:id="287"/>
    </w:p>
    <w:p w14:paraId="21C91080" w14:textId="77777777" w:rsidR="00EB678F" w:rsidRDefault="00EB678F" w:rsidP="00EB678F">
      <w:pPr>
        <w:pStyle w:val="Heading5"/>
      </w:pPr>
      <w:bookmarkStart w:id="288" w:name="_Toc21711519"/>
      <w:bookmarkStart w:id="289" w:name="_Toc22625784"/>
      <w:bookmarkStart w:id="290" w:name="_Toc24759232"/>
      <w:bookmarkStart w:id="291" w:name="_Toc26199120"/>
      <w:bookmarkStart w:id="292" w:name="_Toc34738710"/>
      <w:bookmarkStart w:id="293" w:name="_Toc34738770"/>
      <w:bookmarkStart w:id="294" w:name="_Toc34739400"/>
      <w:bookmarkStart w:id="295" w:name="_Toc34739458"/>
      <w:bookmarkStart w:id="296" w:name="_Toc34749412"/>
      <w:r>
        <w:t>6.1.3.2.1</w:t>
      </w:r>
      <w:r>
        <w:tab/>
        <w:t>Description</w:t>
      </w:r>
      <w:bookmarkEnd w:id="288"/>
      <w:bookmarkEnd w:id="289"/>
      <w:bookmarkEnd w:id="290"/>
      <w:bookmarkEnd w:id="291"/>
      <w:bookmarkEnd w:id="292"/>
      <w:bookmarkEnd w:id="293"/>
      <w:bookmarkEnd w:id="294"/>
      <w:bookmarkEnd w:id="295"/>
      <w:bookmarkEnd w:id="296"/>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297" w:name="_Toc21711520"/>
      <w:bookmarkStart w:id="298" w:name="_Toc22625785"/>
      <w:bookmarkStart w:id="299" w:name="_Toc24759233"/>
      <w:bookmarkStart w:id="300" w:name="_Toc26199121"/>
      <w:bookmarkStart w:id="301" w:name="_Toc34738711"/>
      <w:bookmarkStart w:id="302" w:name="_Toc34738771"/>
      <w:bookmarkStart w:id="303" w:name="_Toc34739401"/>
      <w:bookmarkStart w:id="304" w:name="_Toc34739459"/>
      <w:bookmarkStart w:id="305" w:name="_Toc34749413"/>
      <w:r>
        <w:t>6.1.3.2.2</w:t>
      </w:r>
      <w:r>
        <w:tab/>
        <w:t>Resource Definition</w:t>
      </w:r>
      <w:bookmarkEnd w:id="297"/>
      <w:bookmarkEnd w:id="298"/>
      <w:bookmarkEnd w:id="299"/>
      <w:bookmarkEnd w:id="300"/>
      <w:bookmarkEnd w:id="301"/>
      <w:bookmarkEnd w:id="302"/>
      <w:bookmarkEnd w:id="303"/>
      <w:bookmarkEnd w:id="304"/>
      <w:bookmarkEnd w:id="305"/>
    </w:p>
    <w:p w14:paraId="16104BCD" w14:textId="389A0F60"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Pr>
          <w:b/>
          <w:noProof/>
        </w:rPr>
        <w:t>&lt;</w:t>
      </w:r>
      <w:r w:rsidRPr="00E23840">
        <w:rPr>
          <w:b/>
          <w:noProof/>
        </w:rPr>
        <w:t>apiVersion</w:t>
      </w:r>
      <w:r>
        <w:rPr>
          <w:b/>
          <w:noProof/>
        </w:rPr>
        <w:t>&gt;</w:t>
      </w:r>
      <w:r w:rsidRPr="00E23840">
        <w:rPr>
          <w:b/>
          <w:noProof/>
        </w:rPr>
        <w:t>/</w:t>
      </w:r>
      <w:r>
        <w:rPr>
          <w:b/>
          <w:noProof/>
        </w:rPr>
        <w:t>{supi}/provide-secured-packet</w:t>
      </w:r>
    </w:p>
    <w:p w14:paraId="0A38C181" w14:textId="77777777" w:rsidR="00EB678F" w:rsidRDefault="00EB678F" w:rsidP="00EB678F">
      <w:pPr>
        <w:rPr>
          <w:rFonts w:ascii="Arial" w:hAnsi="Arial" w:cs="Arial"/>
        </w:rPr>
      </w:pPr>
      <w:r>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306" w:name="_Toc21711521"/>
      <w:bookmarkStart w:id="307" w:name="_Toc22625786"/>
      <w:bookmarkStart w:id="308" w:name="_Toc24759234"/>
      <w:bookmarkStart w:id="309" w:name="_Toc26199122"/>
      <w:bookmarkStart w:id="310" w:name="_Toc34738712"/>
      <w:bookmarkStart w:id="311" w:name="_Toc34738772"/>
      <w:bookmarkStart w:id="312" w:name="_Toc34739402"/>
      <w:bookmarkStart w:id="313" w:name="_Toc34739460"/>
      <w:bookmarkStart w:id="314" w:name="_Toc34749414"/>
      <w:r>
        <w:t>6.1.3.2.3</w:t>
      </w:r>
      <w:r>
        <w:tab/>
        <w:t>Resource Standard Methods</w:t>
      </w:r>
      <w:bookmarkEnd w:id="306"/>
      <w:bookmarkEnd w:id="307"/>
      <w:bookmarkEnd w:id="308"/>
      <w:bookmarkEnd w:id="309"/>
      <w:bookmarkEnd w:id="310"/>
      <w:bookmarkEnd w:id="311"/>
      <w:bookmarkEnd w:id="312"/>
      <w:bookmarkEnd w:id="313"/>
      <w:bookmarkEnd w:id="314"/>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315" w:name="_Toc21711522"/>
      <w:bookmarkStart w:id="316" w:name="_Toc22625787"/>
      <w:bookmarkStart w:id="317" w:name="_Toc24759235"/>
      <w:bookmarkStart w:id="318" w:name="_Toc26199123"/>
      <w:bookmarkStart w:id="319" w:name="_Toc34738713"/>
      <w:bookmarkStart w:id="320" w:name="_Toc34738773"/>
      <w:bookmarkStart w:id="321" w:name="_Toc34739403"/>
      <w:bookmarkStart w:id="322" w:name="_Toc34739461"/>
      <w:bookmarkStart w:id="323" w:name="_Toc34749415"/>
      <w:r>
        <w:t>6.1.3.2.4</w:t>
      </w:r>
      <w:r>
        <w:tab/>
        <w:t>Resource Custom Operations</w:t>
      </w:r>
      <w:bookmarkEnd w:id="315"/>
      <w:bookmarkEnd w:id="316"/>
      <w:bookmarkEnd w:id="317"/>
      <w:bookmarkEnd w:id="318"/>
      <w:bookmarkEnd w:id="319"/>
      <w:bookmarkEnd w:id="320"/>
      <w:bookmarkEnd w:id="321"/>
      <w:bookmarkEnd w:id="322"/>
      <w:bookmarkEnd w:id="323"/>
    </w:p>
    <w:p w14:paraId="3D46EC16" w14:textId="77777777" w:rsidR="00EB678F" w:rsidRPr="00384E92" w:rsidRDefault="00EB678F" w:rsidP="00EB678F">
      <w:pPr>
        <w:pStyle w:val="Heading6"/>
        <w:ind w:left="0" w:firstLine="0"/>
      </w:pPr>
      <w:bookmarkStart w:id="324" w:name="_Toc21711523"/>
      <w:bookmarkStart w:id="325" w:name="_Toc22625788"/>
      <w:bookmarkStart w:id="326" w:name="_Toc24759236"/>
      <w:bookmarkStart w:id="327" w:name="_Toc26199124"/>
      <w:bookmarkStart w:id="328" w:name="_Toc34738714"/>
      <w:bookmarkStart w:id="329" w:name="_Toc34738774"/>
      <w:bookmarkStart w:id="330" w:name="_Toc34739404"/>
      <w:bookmarkStart w:id="331" w:name="_Toc34739462"/>
      <w:bookmarkStart w:id="332" w:name="_Toc34749416"/>
      <w:r w:rsidRPr="00384E92">
        <w:t>6.</w:t>
      </w:r>
      <w:r>
        <w:t>1.3.2.4</w:t>
      </w:r>
      <w:r w:rsidRPr="00384E92">
        <w:t>.1</w:t>
      </w:r>
      <w:r w:rsidRPr="00384E92">
        <w:tab/>
      </w:r>
      <w:r>
        <w:t>Overview</w:t>
      </w:r>
      <w:bookmarkEnd w:id="324"/>
      <w:bookmarkEnd w:id="325"/>
      <w:bookmarkEnd w:id="326"/>
      <w:bookmarkEnd w:id="327"/>
      <w:bookmarkEnd w:id="328"/>
      <w:bookmarkEnd w:id="329"/>
      <w:bookmarkEnd w:id="330"/>
      <w:bookmarkEnd w:id="331"/>
      <w:bookmarkEnd w:id="332"/>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333" w:name="_Toc21711524"/>
    </w:p>
    <w:p w14:paraId="7904197F" w14:textId="77777777" w:rsidR="00EB678F" w:rsidRPr="00384E92" w:rsidRDefault="00EB678F" w:rsidP="00EB678F">
      <w:pPr>
        <w:pStyle w:val="Heading6"/>
        <w:ind w:left="0" w:firstLine="0"/>
      </w:pPr>
      <w:bookmarkStart w:id="334" w:name="_Toc22625789"/>
      <w:bookmarkStart w:id="335" w:name="_Toc24759237"/>
      <w:bookmarkStart w:id="336" w:name="_Toc26199125"/>
      <w:bookmarkStart w:id="337" w:name="_Toc34738715"/>
      <w:bookmarkStart w:id="338" w:name="_Toc34738775"/>
      <w:bookmarkStart w:id="339" w:name="_Toc34739405"/>
      <w:bookmarkStart w:id="340" w:name="_Toc34739463"/>
      <w:bookmarkStart w:id="341" w:name="_Toc34749417"/>
      <w:r w:rsidRPr="00384E92">
        <w:t>6.</w:t>
      </w:r>
      <w:r>
        <w:t>1.3.2.4</w:t>
      </w:r>
      <w:r w:rsidRPr="00384E92">
        <w:t>.</w:t>
      </w:r>
      <w:r>
        <w:t>2</w:t>
      </w:r>
      <w:r w:rsidRPr="00384E92">
        <w:tab/>
      </w:r>
      <w:r>
        <w:t>Operation: provide-secured-packet</w:t>
      </w:r>
      <w:bookmarkEnd w:id="333"/>
      <w:bookmarkEnd w:id="334"/>
      <w:bookmarkEnd w:id="335"/>
      <w:bookmarkEnd w:id="336"/>
      <w:bookmarkEnd w:id="337"/>
      <w:bookmarkEnd w:id="338"/>
      <w:bookmarkEnd w:id="339"/>
      <w:bookmarkEnd w:id="340"/>
      <w:bookmarkEnd w:id="341"/>
    </w:p>
    <w:p w14:paraId="2D5318CF" w14:textId="77777777" w:rsidR="00EB678F" w:rsidRDefault="00EB678F" w:rsidP="00EB678F">
      <w:pPr>
        <w:pStyle w:val="Heading7"/>
      </w:pPr>
      <w:bookmarkStart w:id="342" w:name="_Toc21711525"/>
      <w:bookmarkStart w:id="343" w:name="_Toc22625790"/>
      <w:bookmarkStart w:id="344" w:name="_Toc24759238"/>
      <w:bookmarkStart w:id="345" w:name="_Toc26199126"/>
      <w:bookmarkStart w:id="346" w:name="_Toc34738716"/>
      <w:bookmarkStart w:id="347" w:name="_Toc34738776"/>
      <w:bookmarkStart w:id="348" w:name="_Toc34739406"/>
      <w:bookmarkStart w:id="349" w:name="_Toc34739464"/>
      <w:bookmarkStart w:id="350" w:name="_Toc34749418"/>
      <w:r>
        <w:t>6.1.3.2.4.2.1</w:t>
      </w:r>
      <w:r>
        <w:tab/>
        <w:t>Description</w:t>
      </w:r>
      <w:bookmarkEnd w:id="342"/>
      <w:bookmarkEnd w:id="343"/>
      <w:bookmarkEnd w:id="344"/>
      <w:bookmarkEnd w:id="345"/>
      <w:bookmarkEnd w:id="346"/>
      <w:bookmarkEnd w:id="347"/>
      <w:bookmarkEnd w:id="348"/>
      <w:bookmarkEnd w:id="349"/>
      <w:bookmarkEnd w:id="350"/>
    </w:p>
    <w:p w14:paraId="67EB7C36" w14:textId="1DFB788E" w:rsidR="00EB678F" w:rsidRDefault="00EB678F" w:rsidP="00EB678F">
      <w:r>
        <w:t>This custom operation is used by the NF service consumer (e.g. UDM) to request a secured packet for the SUPI containing the presented UICC configuration parameter. For details see 3GPP TS 31.115 [</w:t>
      </w:r>
      <w:r w:rsidR="002E7361">
        <w:t>16</w:t>
      </w:r>
      <w:r>
        <w:t>].</w:t>
      </w:r>
    </w:p>
    <w:p w14:paraId="50091A9A" w14:textId="77777777" w:rsidR="00EB678F" w:rsidRDefault="00EB678F" w:rsidP="00EB678F">
      <w:pPr>
        <w:pStyle w:val="Heading7"/>
      </w:pPr>
      <w:bookmarkStart w:id="351" w:name="_Toc21711526"/>
      <w:bookmarkStart w:id="352" w:name="_Toc22625791"/>
      <w:bookmarkStart w:id="353" w:name="_Toc24759239"/>
      <w:bookmarkStart w:id="354" w:name="_Toc26199127"/>
      <w:bookmarkStart w:id="355" w:name="_Toc34738717"/>
      <w:bookmarkStart w:id="356" w:name="_Toc34738777"/>
      <w:bookmarkStart w:id="357" w:name="_Toc34739407"/>
      <w:bookmarkStart w:id="358" w:name="_Toc34739465"/>
      <w:bookmarkStart w:id="359" w:name="_Toc34749419"/>
      <w:r>
        <w:t>6.1.3.2.4.2.2</w:t>
      </w:r>
      <w:r>
        <w:tab/>
        <w:t>Operation Definition</w:t>
      </w:r>
      <w:bookmarkEnd w:id="351"/>
      <w:bookmarkEnd w:id="352"/>
      <w:bookmarkEnd w:id="353"/>
      <w:bookmarkEnd w:id="354"/>
      <w:bookmarkEnd w:id="355"/>
      <w:bookmarkEnd w:id="356"/>
      <w:bookmarkEnd w:id="357"/>
      <w:bookmarkEnd w:id="358"/>
      <w:bookmarkEnd w:id="359"/>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360" w:name="_Toc21711527"/>
      <w:bookmarkStart w:id="361" w:name="_Toc22625792"/>
      <w:bookmarkStart w:id="362" w:name="_Toc24759240"/>
      <w:bookmarkStart w:id="363" w:name="_Toc26199128"/>
      <w:bookmarkStart w:id="364" w:name="_Toc34738718"/>
      <w:bookmarkStart w:id="365" w:name="_Toc34738778"/>
      <w:bookmarkStart w:id="366" w:name="_Toc34739408"/>
      <w:bookmarkStart w:id="367" w:name="_Toc34739466"/>
      <w:bookmarkStart w:id="368" w:name="_Toc34749420"/>
      <w:r>
        <w:t>6.1.4</w:t>
      </w:r>
      <w:r>
        <w:tab/>
        <w:t>Custom Operations without associated resources</w:t>
      </w:r>
      <w:bookmarkEnd w:id="360"/>
      <w:bookmarkEnd w:id="361"/>
      <w:bookmarkEnd w:id="362"/>
      <w:bookmarkEnd w:id="363"/>
      <w:bookmarkEnd w:id="364"/>
      <w:bookmarkEnd w:id="365"/>
      <w:bookmarkEnd w:id="366"/>
      <w:bookmarkEnd w:id="367"/>
      <w:bookmarkEnd w:id="368"/>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B678F">
      <w:pPr>
        <w:pStyle w:val="Heading3"/>
      </w:pPr>
      <w:bookmarkStart w:id="369" w:name="_Toc21711528"/>
      <w:bookmarkStart w:id="370" w:name="_Toc22625793"/>
      <w:bookmarkStart w:id="371" w:name="_Toc24759241"/>
      <w:bookmarkStart w:id="372" w:name="_Toc26199129"/>
      <w:bookmarkStart w:id="373" w:name="_Toc34738719"/>
      <w:bookmarkStart w:id="374" w:name="_Toc34738779"/>
      <w:bookmarkStart w:id="375" w:name="_Toc34739409"/>
      <w:bookmarkStart w:id="376" w:name="_Toc34739467"/>
      <w:bookmarkStart w:id="377" w:name="_Toc34749421"/>
      <w:r>
        <w:t>6.1.5</w:t>
      </w:r>
      <w:r>
        <w:tab/>
        <w:t>Notifications</w:t>
      </w:r>
      <w:bookmarkEnd w:id="369"/>
      <w:bookmarkEnd w:id="370"/>
      <w:bookmarkEnd w:id="371"/>
      <w:bookmarkEnd w:id="372"/>
      <w:bookmarkEnd w:id="373"/>
      <w:bookmarkEnd w:id="374"/>
      <w:bookmarkEnd w:id="375"/>
      <w:bookmarkEnd w:id="376"/>
      <w:bookmarkEnd w:id="377"/>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B678F">
      <w:pPr>
        <w:pStyle w:val="Heading3"/>
      </w:pPr>
      <w:bookmarkStart w:id="378" w:name="_Toc21711529"/>
      <w:bookmarkStart w:id="379" w:name="_Toc22625794"/>
      <w:bookmarkStart w:id="380" w:name="_Toc24759242"/>
      <w:bookmarkStart w:id="381" w:name="_Toc26199130"/>
      <w:bookmarkStart w:id="382" w:name="_Toc34738720"/>
      <w:bookmarkStart w:id="383" w:name="_Toc34738780"/>
      <w:bookmarkStart w:id="384" w:name="_Toc34739410"/>
      <w:bookmarkStart w:id="385" w:name="_Toc34739468"/>
      <w:bookmarkStart w:id="386" w:name="_Toc34749422"/>
      <w:r>
        <w:t>6.1.6</w:t>
      </w:r>
      <w:r>
        <w:tab/>
        <w:t>Data Model</w:t>
      </w:r>
      <w:bookmarkEnd w:id="378"/>
      <w:bookmarkEnd w:id="379"/>
      <w:bookmarkEnd w:id="380"/>
      <w:bookmarkEnd w:id="381"/>
      <w:bookmarkEnd w:id="382"/>
      <w:bookmarkEnd w:id="383"/>
      <w:bookmarkEnd w:id="384"/>
      <w:bookmarkEnd w:id="385"/>
      <w:bookmarkEnd w:id="386"/>
    </w:p>
    <w:p w14:paraId="036B8477" w14:textId="77777777" w:rsidR="00EB678F" w:rsidRDefault="00EB678F" w:rsidP="00EB678F">
      <w:pPr>
        <w:pStyle w:val="Heading4"/>
      </w:pPr>
      <w:bookmarkStart w:id="387" w:name="_Toc21711530"/>
      <w:bookmarkStart w:id="388" w:name="_Toc22625795"/>
      <w:bookmarkStart w:id="389" w:name="_Toc24759243"/>
      <w:bookmarkStart w:id="390" w:name="_Toc26199131"/>
      <w:bookmarkStart w:id="391" w:name="_Toc34738721"/>
      <w:bookmarkStart w:id="392" w:name="_Toc34738781"/>
      <w:bookmarkStart w:id="393" w:name="_Toc34739411"/>
      <w:bookmarkStart w:id="394" w:name="_Toc34739469"/>
      <w:bookmarkStart w:id="395" w:name="_Toc34749423"/>
      <w:r>
        <w:t>6.1.6.1</w:t>
      </w:r>
      <w:r>
        <w:tab/>
        <w:t>General</w:t>
      </w:r>
      <w:bookmarkEnd w:id="387"/>
      <w:bookmarkEnd w:id="388"/>
      <w:bookmarkEnd w:id="389"/>
      <w:bookmarkEnd w:id="390"/>
      <w:bookmarkEnd w:id="391"/>
      <w:bookmarkEnd w:id="392"/>
      <w:bookmarkEnd w:id="393"/>
      <w:bookmarkEnd w:id="394"/>
      <w:bookmarkEnd w:id="395"/>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77777777" w:rsidR="009C0CBB" w:rsidRDefault="009C0CBB" w:rsidP="00CA357F">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396" w:name="_Toc21711531"/>
      <w:bookmarkStart w:id="397" w:name="_Toc22625796"/>
      <w:bookmarkStart w:id="398" w:name="_Toc24759244"/>
      <w:bookmarkStart w:id="399" w:name="_Toc26199132"/>
      <w:bookmarkStart w:id="400" w:name="_Toc34738722"/>
      <w:bookmarkStart w:id="401" w:name="_Toc34738782"/>
      <w:bookmarkStart w:id="402" w:name="_Toc34739412"/>
      <w:bookmarkStart w:id="403" w:name="_Toc34739470"/>
      <w:bookmarkStart w:id="404" w:name="_Toc3474942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96"/>
      <w:bookmarkEnd w:id="397"/>
      <w:bookmarkEnd w:id="398"/>
      <w:bookmarkEnd w:id="399"/>
      <w:bookmarkEnd w:id="400"/>
      <w:bookmarkEnd w:id="401"/>
      <w:bookmarkEnd w:id="402"/>
      <w:bookmarkEnd w:id="403"/>
      <w:bookmarkEnd w:id="404"/>
    </w:p>
    <w:p w14:paraId="0D5B780C" w14:textId="77777777" w:rsidR="00EB678F" w:rsidRDefault="00EB678F" w:rsidP="00EB678F">
      <w:pPr>
        <w:pStyle w:val="Heading5"/>
      </w:pPr>
      <w:bookmarkStart w:id="405" w:name="_Toc21711532"/>
      <w:bookmarkStart w:id="406" w:name="_Toc22625797"/>
      <w:bookmarkStart w:id="407" w:name="_Toc24759245"/>
      <w:bookmarkStart w:id="408" w:name="_Toc26199133"/>
      <w:bookmarkStart w:id="409" w:name="_Toc34738723"/>
      <w:bookmarkStart w:id="410" w:name="_Toc34738783"/>
      <w:bookmarkStart w:id="411" w:name="_Toc34739413"/>
      <w:bookmarkStart w:id="412" w:name="_Toc34739471"/>
      <w:bookmarkStart w:id="413" w:name="_Toc34749425"/>
      <w:r>
        <w:t>6.1.6.2.1</w:t>
      </w:r>
      <w:r>
        <w:tab/>
        <w:t>Introduction</w:t>
      </w:r>
      <w:bookmarkEnd w:id="405"/>
      <w:bookmarkEnd w:id="406"/>
      <w:bookmarkEnd w:id="407"/>
      <w:bookmarkEnd w:id="408"/>
      <w:bookmarkEnd w:id="409"/>
      <w:bookmarkEnd w:id="410"/>
      <w:bookmarkEnd w:id="411"/>
      <w:bookmarkEnd w:id="412"/>
      <w:bookmarkEnd w:id="413"/>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414" w:name="_Toc21711533"/>
      <w:bookmarkStart w:id="415" w:name="_Toc22625798"/>
      <w:bookmarkStart w:id="416" w:name="_Toc24759246"/>
      <w:bookmarkStart w:id="417" w:name="_Toc26199134"/>
      <w:bookmarkStart w:id="418" w:name="_Toc34738724"/>
      <w:bookmarkStart w:id="419" w:name="_Toc34738784"/>
      <w:bookmarkStart w:id="420" w:name="_Toc34739414"/>
      <w:bookmarkStart w:id="421" w:name="_Toc34739472"/>
      <w:bookmarkStart w:id="422" w:name="_Toc34749426"/>
      <w:r>
        <w:lastRenderedPageBreak/>
        <w:t>6.1.6.2.2</w:t>
      </w:r>
      <w:r>
        <w:tab/>
        <w:t>Type: UiccConfigurationParameter</w:t>
      </w:r>
      <w:bookmarkEnd w:id="414"/>
      <w:bookmarkEnd w:id="415"/>
      <w:bookmarkEnd w:id="416"/>
      <w:bookmarkEnd w:id="417"/>
      <w:bookmarkEnd w:id="418"/>
      <w:bookmarkEnd w:id="419"/>
      <w:bookmarkEnd w:id="420"/>
      <w:bookmarkEnd w:id="421"/>
      <w:bookmarkEnd w:id="422"/>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CA357F">
        <w:trPr>
          <w:jc w:val="center"/>
        </w:trPr>
        <w:tc>
          <w:tcPr>
            <w:tcW w:w="1791"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CA357F">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3DA6D328" w14:textId="77777777" w:rsidR="009C0CBB" w:rsidRDefault="009C0CBB" w:rsidP="00CA357F">
            <w:pPr>
              <w:pStyle w:val="TAL"/>
            </w:pPr>
            <w:r>
              <w:t>The Steering Of Roaming Information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423" w:name="_Toc21711534"/>
      <w:bookmarkStart w:id="424" w:name="_Toc22625799"/>
      <w:bookmarkStart w:id="425" w:name="_Toc24759247"/>
      <w:bookmarkStart w:id="426" w:name="_Toc26199135"/>
      <w:bookmarkStart w:id="427" w:name="_Toc34738725"/>
      <w:bookmarkStart w:id="428" w:name="_Toc34738785"/>
      <w:bookmarkStart w:id="429" w:name="_Toc34739415"/>
      <w:bookmarkStart w:id="430" w:name="_Toc34739473"/>
      <w:bookmarkStart w:id="431" w:name="_Toc3474942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23"/>
      <w:bookmarkEnd w:id="424"/>
      <w:bookmarkEnd w:id="425"/>
      <w:bookmarkEnd w:id="426"/>
      <w:bookmarkEnd w:id="427"/>
      <w:bookmarkEnd w:id="428"/>
      <w:bookmarkEnd w:id="429"/>
      <w:bookmarkEnd w:id="430"/>
      <w:bookmarkEnd w:id="431"/>
    </w:p>
    <w:p w14:paraId="166F1869" w14:textId="77777777" w:rsidR="00EB678F" w:rsidRPr="00384E92" w:rsidRDefault="00EB678F" w:rsidP="00EB678F">
      <w:pPr>
        <w:pStyle w:val="Heading5"/>
      </w:pPr>
      <w:bookmarkStart w:id="432" w:name="_Toc21711535"/>
      <w:bookmarkStart w:id="433" w:name="_Toc22625800"/>
      <w:bookmarkStart w:id="434" w:name="_Toc24759248"/>
      <w:bookmarkStart w:id="435" w:name="_Toc26199136"/>
      <w:bookmarkStart w:id="436" w:name="_Toc34738726"/>
      <w:bookmarkStart w:id="437" w:name="_Toc34738786"/>
      <w:bookmarkStart w:id="438" w:name="_Toc34739416"/>
      <w:bookmarkStart w:id="439" w:name="_Toc34739474"/>
      <w:bookmarkStart w:id="440" w:name="_Toc34749428"/>
      <w:r>
        <w:t>6.1.6.3.1</w:t>
      </w:r>
      <w:r w:rsidRPr="00384E92">
        <w:tab/>
        <w:t>Introduction</w:t>
      </w:r>
      <w:bookmarkEnd w:id="432"/>
      <w:bookmarkEnd w:id="433"/>
      <w:bookmarkEnd w:id="434"/>
      <w:bookmarkEnd w:id="435"/>
      <w:bookmarkEnd w:id="436"/>
      <w:bookmarkEnd w:id="437"/>
      <w:bookmarkEnd w:id="438"/>
      <w:bookmarkEnd w:id="439"/>
      <w:bookmarkEnd w:id="440"/>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441" w:name="_Toc21711536"/>
      <w:bookmarkStart w:id="442" w:name="_Toc22625801"/>
      <w:bookmarkStart w:id="443" w:name="_Toc24759249"/>
      <w:bookmarkStart w:id="444" w:name="_Toc26199137"/>
      <w:bookmarkStart w:id="445" w:name="_Toc34738727"/>
      <w:bookmarkStart w:id="446" w:name="_Toc34738787"/>
      <w:bookmarkStart w:id="447" w:name="_Toc34739417"/>
      <w:bookmarkStart w:id="448" w:name="_Toc34739475"/>
      <w:bookmarkStart w:id="449" w:name="_Toc34749429"/>
      <w:r>
        <w:t>6.1.6.3.2</w:t>
      </w:r>
      <w:r w:rsidRPr="00384E92">
        <w:tab/>
        <w:t>Simple data types</w:t>
      </w:r>
      <w:bookmarkEnd w:id="441"/>
      <w:bookmarkEnd w:id="442"/>
      <w:bookmarkEnd w:id="443"/>
      <w:bookmarkEnd w:id="444"/>
      <w:bookmarkEnd w:id="445"/>
      <w:bookmarkEnd w:id="446"/>
      <w:bookmarkEnd w:id="447"/>
      <w:bookmarkEnd w:id="448"/>
      <w:bookmarkEnd w:id="449"/>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450" w:name="_Toc21711543"/>
      <w:bookmarkStart w:id="451" w:name="_Toc22625808"/>
      <w:bookmarkStart w:id="452" w:name="_Toc24759250"/>
      <w:bookmarkStart w:id="453" w:name="_Toc26199138"/>
      <w:bookmarkStart w:id="454" w:name="_Toc34738728"/>
      <w:bookmarkStart w:id="455" w:name="_Toc34738788"/>
      <w:bookmarkStart w:id="456" w:name="_Toc34739418"/>
      <w:bookmarkStart w:id="457" w:name="_Toc34739476"/>
      <w:bookmarkStart w:id="458" w:name="_Toc34749430"/>
      <w:r>
        <w:t>6.1.7</w:t>
      </w:r>
      <w:r>
        <w:tab/>
        <w:t>Error Handling</w:t>
      </w:r>
      <w:bookmarkEnd w:id="450"/>
      <w:bookmarkEnd w:id="451"/>
      <w:bookmarkEnd w:id="452"/>
      <w:bookmarkEnd w:id="453"/>
      <w:bookmarkEnd w:id="454"/>
      <w:bookmarkEnd w:id="455"/>
      <w:bookmarkEnd w:id="456"/>
      <w:bookmarkEnd w:id="457"/>
      <w:bookmarkEnd w:id="458"/>
    </w:p>
    <w:p w14:paraId="38A60B8D" w14:textId="77777777" w:rsidR="00EB678F" w:rsidRPr="00971458" w:rsidRDefault="00EB678F" w:rsidP="00EB678F">
      <w:pPr>
        <w:pStyle w:val="Heading4"/>
      </w:pPr>
      <w:bookmarkStart w:id="459" w:name="_Toc21711544"/>
      <w:bookmarkStart w:id="460" w:name="_Toc22625809"/>
      <w:bookmarkStart w:id="461" w:name="_Toc24759251"/>
      <w:bookmarkStart w:id="462" w:name="_Toc26199139"/>
      <w:bookmarkStart w:id="463" w:name="_Toc34738729"/>
      <w:bookmarkStart w:id="464" w:name="_Toc34738789"/>
      <w:bookmarkStart w:id="465" w:name="_Toc34739419"/>
      <w:bookmarkStart w:id="466" w:name="_Toc34739477"/>
      <w:bookmarkStart w:id="467" w:name="_Toc34749431"/>
      <w:r w:rsidRPr="00971458">
        <w:t>6.1.7.1</w:t>
      </w:r>
      <w:r w:rsidRPr="00971458">
        <w:tab/>
        <w:t>General</w:t>
      </w:r>
      <w:bookmarkEnd w:id="459"/>
      <w:bookmarkEnd w:id="460"/>
      <w:bookmarkEnd w:id="461"/>
      <w:bookmarkEnd w:id="462"/>
      <w:bookmarkEnd w:id="463"/>
      <w:bookmarkEnd w:id="464"/>
      <w:bookmarkEnd w:id="465"/>
      <w:bookmarkEnd w:id="466"/>
      <w:bookmarkEnd w:id="467"/>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B678F">
      <w:pPr>
        <w:pStyle w:val="Heading4"/>
      </w:pPr>
      <w:bookmarkStart w:id="468" w:name="_Toc21711545"/>
      <w:bookmarkStart w:id="469" w:name="_Toc22625810"/>
      <w:bookmarkStart w:id="470" w:name="_Toc24759252"/>
      <w:bookmarkStart w:id="471" w:name="_Toc26199140"/>
      <w:bookmarkStart w:id="472" w:name="_Toc34738730"/>
      <w:bookmarkStart w:id="473" w:name="_Toc34738790"/>
      <w:bookmarkStart w:id="474" w:name="_Toc34739420"/>
      <w:bookmarkStart w:id="475" w:name="_Toc34739478"/>
      <w:bookmarkStart w:id="476" w:name="_Toc34749432"/>
      <w:r w:rsidRPr="00971458">
        <w:t>6.1.7.2</w:t>
      </w:r>
      <w:r w:rsidRPr="00971458">
        <w:tab/>
        <w:t>Protocol Errors</w:t>
      </w:r>
      <w:bookmarkEnd w:id="468"/>
      <w:bookmarkEnd w:id="469"/>
      <w:bookmarkEnd w:id="470"/>
      <w:bookmarkEnd w:id="471"/>
      <w:bookmarkEnd w:id="472"/>
      <w:bookmarkEnd w:id="473"/>
      <w:bookmarkEnd w:id="474"/>
      <w:bookmarkEnd w:id="475"/>
      <w:bookmarkEnd w:id="476"/>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B678F">
      <w:pPr>
        <w:pStyle w:val="Heading4"/>
      </w:pPr>
      <w:bookmarkStart w:id="477" w:name="_Toc21711546"/>
      <w:bookmarkStart w:id="478" w:name="_Toc22625811"/>
      <w:bookmarkStart w:id="479" w:name="_Toc24759253"/>
      <w:bookmarkStart w:id="480" w:name="_Toc26199141"/>
      <w:bookmarkStart w:id="481" w:name="_Toc34738731"/>
      <w:bookmarkStart w:id="482" w:name="_Toc34738791"/>
      <w:bookmarkStart w:id="483" w:name="_Toc34739421"/>
      <w:bookmarkStart w:id="484" w:name="_Toc34739479"/>
      <w:bookmarkStart w:id="485" w:name="_Toc34749433"/>
      <w:r>
        <w:t>6.1.7.3</w:t>
      </w:r>
      <w:r>
        <w:tab/>
        <w:t>Application Errors</w:t>
      </w:r>
      <w:bookmarkEnd w:id="477"/>
      <w:bookmarkEnd w:id="478"/>
      <w:bookmarkEnd w:id="479"/>
      <w:bookmarkEnd w:id="480"/>
      <w:bookmarkEnd w:id="481"/>
      <w:bookmarkEnd w:id="482"/>
      <w:bookmarkEnd w:id="483"/>
      <w:bookmarkEnd w:id="484"/>
      <w:bookmarkEnd w:id="485"/>
    </w:p>
    <w:p w14:paraId="1CCA46B6" w14:textId="67FFA9FA"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 xml:space="preserve"> 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77777777" w:rsidR="00EB678F" w:rsidRPr="002002FF" w:rsidRDefault="00EB678F" w:rsidP="00F82ADA">
            <w:pPr>
              <w:pStyle w:val="TAL"/>
            </w:pPr>
          </w:p>
        </w:tc>
        <w:tc>
          <w:tcPr>
            <w:tcW w:w="1701" w:type="dxa"/>
            <w:tcBorders>
              <w:top w:val="single" w:sz="4" w:space="0" w:color="auto"/>
              <w:left w:val="single" w:sz="4" w:space="0" w:color="auto"/>
              <w:bottom w:val="single" w:sz="4" w:space="0" w:color="auto"/>
              <w:right w:val="single" w:sz="4" w:space="0" w:color="auto"/>
            </w:tcBorders>
          </w:tcPr>
          <w:p w14:paraId="03E75CFB" w14:textId="77777777" w:rsidR="00EB678F" w:rsidRPr="002002FF" w:rsidRDefault="00EB678F" w:rsidP="00F82ADA">
            <w:pPr>
              <w:pStyle w:val="TAL"/>
            </w:pPr>
          </w:p>
        </w:tc>
        <w:tc>
          <w:tcPr>
            <w:tcW w:w="5456" w:type="dxa"/>
            <w:tcBorders>
              <w:top w:val="single" w:sz="4" w:space="0" w:color="auto"/>
              <w:left w:val="single" w:sz="4" w:space="0" w:color="auto"/>
              <w:bottom w:val="single" w:sz="4" w:space="0" w:color="auto"/>
              <w:right w:val="single" w:sz="4" w:space="0" w:color="auto"/>
            </w:tcBorders>
          </w:tcPr>
          <w:p w14:paraId="5DE6BA8F" w14:textId="77777777" w:rsidR="00EB678F" w:rsidRPr="002002FF" w:rsidRDefault="00EB678F" w:rsidP="00F82ADA">
            <w:pPr>
              <w:pStyle w:val="TAL"/>
              <w:rPr>
                <w:rFonts w:cs="Arial"/>
                <w:szCs w:val="18"/>
              </w:rPr>
            </w:pPr>
          </w:p>
        </w:tc>
      </w:tr>
    </w:tbl>
    <w:p w14:paraId="68AADDA0" w14:textId="77777777" w:rsidR="00EB678F" w:rsidRDefault="00EB678F" w:rsidP="00EB678F">
      <w:bookmarkStart w:id="486" w:name="_Toc492899751"/>
      <w:bookmarkStart w:id="487" w:name="_Toc492900030"/>
      <w:bookmarkStart w:id="488" w:name="_Toc492967832"/>
      <w:bookmarkStart w:id="489" w:name="_Toc492972920"/>
      <w:bookmarkStart w:id="490" w:name="_Toc492973140"/>
      <w:bookmarkStart w:id="491" w:name="_Toc493774060"/>
      <w:bookmarkStart w:id="492" w:name="_Toc508285804"/>
      <w:bookmarkStart w:id="493" w:name="_Toc508287269"/>
      <w:bookmarkStart w:id="494" w:name="_Toc21711547"/>
      <w:bookmarkStart w:id="495" w:name="_Toc22625812"/>
    </w:p>
    <w:p w14:paraId="7E052D4C" w14:textId="77777777" w:rsidR="00EB678F" w:rsidRPr="0023018E" w:rsidRDefault="00EB678F" w:rsidP="00EB678F">
      <w:pPr>
        <w:pStyle w:val="Heading2"/>
        <w:rPr>
          <w:lang w:eastAsia="zh-CN"/>
        </w:rPr>
      </w:pPr>
      <w:bookmarkStart w:id="496" w:name="_Toc24759254"/>
      <w:bookmarkStart w:id="497" w:name="_Toc26199142"/>
      <w:bookmarkStart w:id="498" w:name="_Toc34738732"/>
      <w:bookmarkStart w:id="499" w:name="_Toc34738792"/>
      <w:bookmarkStart w:id="500" w:name="_Toc34739422"/>
      <w:bookmarkStart w:id="501" w:name="_Toc34739480"/>
      <w:bookmarkStart w:id="502" w:name="_Toc34749434"/>
      <w:r>
        <w:t>6.1.8</w:t>
      </w:r>
      <w:r w:rsidRPr="0023018E">
        <w:rPr>
          <w:lang w:eastAsia="zh-CN"/>
        </w:rPr>
        <w:tab/>
        <w:t>Feature negotiation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B678F">
      <w:pPr>
        <w:pStyle w:val="Heading2"/>
      </w:pPr>
      <w:bookmarkStart w:id="503" w:name="_Toc532994477"/>
      <w:bookmarkStart w:id="504" w:name="_Toc21711548"/>
      <w:bookmarkStart w:id="505" w:name="_Toc22625813"/>
      <w:bookmarkStart w:id="506" w:name="_Toc24759255"/>
      <w:bookmarkStart w:id="507" w:name="_Toc26199143"/>
      <w:bookmarkStart w:id="508" w:name="_Toc34738733"/>
      <w:bookmarkStart w:id="509" w:name="_Toc34738793"/>
      <w:bookmarkStart w:id="510" w:name="_Toc34739423"/>
      <w:bookmarkStart w:id="511" w:name="_Toc34739481"/>
      <w:bookmarkStart w:id="512" w:name="_Hlk525137310"/>
      <w:bookmarkStart w:id="513" w:name="_Toc34749435"/>
      <w:r>
        <w:t>6.1.9</w:t>
      </w:r>
      <w:r w:rsidRPr="001E7573">
        <w:tab/>
        <w:t>Security</w:t>
      </w:r>
      <w:bookmarkEnd w:id="503"/>
      <w:bookmarkEnd w:id="504"/>
      <w:bookmarkEnd w:id="505"/>
      <w:bookmarkEnd w:id="506"/>
      <w:bookmarkEnd w:id="507"/>
      <w:bookmarkEnd w:id="508"/>
      <w:bookmarkEnd w:id="509"/>
      <w:bookmarkEnd w:id="510"/>
      <w:bookmarkEnd w:id="511"/>
      <w:bookmarkEnd w:id="513"/>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bookmarkStart w:id="514" w:name="_Hlk530142087"/>
      <w:bookmarkEnd w:id="512"/>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bookmarkEnd w:id="514"/>
    <w:p w14:paraId="1B1C60D9" w14:textId="77777777" w:rsidR="00EB678F" w:rsidRDefault="00EB678F" w:rsidP="00EB678F">
      <w:pPr>
        <w:pStyle w:val="Heading8"/>
      </w:pPr>
      <w:r>
        <w:br w:type="page"/>
      </w:r>
      <w:bookmarkStart w:id="515" w:name="_Toc21711549"/>
      <w:bookmarkStart w:id="516" w:name="_Toc22625814"/>
      <w:bookmarkStart w:id="517" w:name="_Toc24759256"/>
      <w:bookmarkStart w:id="518" w:name="_Toc26199144"/>
      <w:bookmarkStart w:id="519" w:name="_Toc34738734"/>
      <w:bookmarkStart w:id="520" w:name="_Toc34738794"/>
      <w:bookmarkStart w:id="521" w:name="_Toc34739424"/>
      <w:bookmarkStart w:id="522" w:name="_Toc34739482"/>
      <w:bookmarkStart w:id="523" w:name="_Toc34749436"/>
      <w:r w:rsidRPr="004D3578">
        <w:lastRenderedPageBreak/>
        <w:t>Annex A (normative):</w:t>
      </w:r>
      <w:r w:rsidRPr="004D3578">
        <w:br/>
      </w:r>
      <w:r>
        <w:t>OpenAPI specification</w:t>
      </w:r>
      <w:bookmarkEnd w:id="515"/>
      <w:bookmarkEnd w:id="516"/>
      <w:bookmarkEnd w:id="517"/>
      <w:bookmarkEnd w:id="518"/>
      <w:bookmarkEnd w:id="519"/>
      <w:bookmarkEnd w:id="520"/>
      <w:bookmarkEnd w:id="521"/>
      <w:bookmarkEnd w:id="522"/>
      <w:bookmarkEnd w:id="523"/>
    </w:p>
    <w:p w14:paraId="2ABC25CC" w14:textId="77777777" w:rsidR="00EB678F" w:rsidRDefault="00EB678F" w:rsidP="00EB678F">
      <w:pPr>
        <w:pStyle w:val="Heading2"/>
      </w:pPr>
      <w:bookmarkStart w:id="524" w:name="_Toc21711550"/>
      <w:bookmarkStart w:id="525" w:name="_Toc22625815"/>
      <w:bookmarkStart w:id="526" w:name="_Toc24759257"/>
      <w:bookmarkStart w:id="527" w:name="_Toc26199145"/>
      <w:bookmarkStart w:id="528" w:name="_Toc34738735"/>
      <w:bookmarkStart w:id="529" w:name="_Toc34738795"/>
      <w:bookmarkStart w:id="530" w:name="_Toc34739425"/>
      <w:bookmarkStart w:id="531" w:name="_Toc34739483"/>
      <w:bookmarkStart w:id="532" w:name="_Toc34749437"/>
      <w:r>
        <w:t>A.1</w:t>
      </w:r>
      <w:r>
        <w:tab/>
        <w:t>General</w:t>
      </w:r>
      <w:bookmarkEnd w:id="524"/>
      <w:bookmarkEnd w:id="525"/>
      <w:bookmarkEnd w:id="526"/>
      <w:bookmarkEnd w:id="527"/>
      <w:bookmarkEnd w:id="528"/>
      <w:bookmarkEnd w:id="529"/>
      <w:bookmarkEnd w:id="530"/>
      <w:bookmarkEnd w:id="531"/>
      <w:bookmarkEnd w:id="532"/>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77777777" w:rsidR="00EB678F" w:rsidRPr="004D2E9A" w:rsidRDefault="00EB678F" w:rsidP="00EB678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4235E9C" w14:textId="77777777" w:rsidR="00EB678F" w:rsidRDefault="00EB678F" w:rsidP="00EB678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14:paraId="0BF1854E" w14:textId="77777777" w:rsidR="00EB678F" w:rsidRDefault="00EB678F" w:rsidP="00EB678F">
      <w:pPr>
        <w:pStyle w:val="B1"/>
        <w:rPr>
          <w:lang w:eastAsia="zh-CN"/>
        </w:rPr>
      </w:pPr>
      <w:r>
        <w:t>-</w:t>
      </w:r>
      <w:r>
        <w:tab/>
      </w:r>
      <w:hyperlink r:id="rId23" w:history="1">
        <w:r w:rsidRPr="00D35B0A">
          <w:rPr>
            <w:rStyle w:val="Hyperlink"/>
          </w:rPr>
          <w:t>https://www.3gpp.org/ftp/Specs/archive/OpenAPI/&lt;Release&gt;/</w:t>
        </w:r>
      </w:hyperlink>
      <w:r>
        <w:rPr>
          <w:lang w:eastAsia="zh-CN"/>
        </w:rPr>
        <w:t>, and</w:t>
      </w:r>
    </w:p>
    <w:p w14:paraId="4B93B3EA" w14:textId="77777777" w:rsidR="00EB678F" w:rsidRPr="00756C1C" w:rsidRDefault="00EB678F" w:rsidP="00EB678F">
      <w:pPr>
        <w:pStyle w:val="B1"/>
        <w:rPr>
          <w:lang w:eastAsia="zh-CN"/>
        </w:rPr>
      </w:pPr>
      <w:r>
        <w:rPr>
          <w:lang w:eastAsia="zh-CN"/>
        </w:rPr>
        <w:t>-</w:t>
      </w:r>
      <w:r>
        <w:rPr>
          <w:lang w:eastAsia="zh-CN"/>
        </w:rPr>
        <w:tab/>
      </w:r>
      <w:hyperlink r:id="rId24"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7C69E2C8" w14:textId="77777777" w:rsidR="00EB678F" w:rsidRPr="006D6534" w:rsidRDefault="00EB678F" w:rsidP="00EB678F">
      <w:pPr>
        <w:pStyle w:val="NO"/>
      </w:pPr>
      <w:r w:rsidRPr="006D6534">
        <w:t>NOTE</w:t>
      </w:r>
      <w:r>
        <w:t> 2</w:t>
      </w:r>
      <w:r w:rsidRPr="006D6534">
        <w:t>:</w:t>
      </w:r>
      <w:bookmarkStart w:id="533"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533"/>
    </w:p>
    <w:p w14:paraId="052E1D81" w14:textId="4C0E1CD5" w:rsidR="00EB678F" w:rsidRDefault="00EB678F" w:rsidP="00EB678F">
      <w:pPr>
        <w:pStyle w:val="Heading2"/>
      </w:pPr>
      <w:bookmarkStart w:id="534" w:name="_Toc21711551"/>
      <w:bookmarkStart w:id="535" w:name="_Toc22625816"/>
      <w:bookmarkStart w:id="536" w:name="_Toc24759258"/>
      <w:bookmarkStart w:id="537" w:name="_Toc26199146"/>
      <w:bookmarkStart w:id="538" w:name="_Toc34738736"/>
      <w:bookmarkStart w:id="539" w:name="_Toc34738796"/>
      <w:bookmarkStart w:id="540" w:name="_Toc34739426"/>
      <w:bookmarkStart w:id="541" w:name="_Toc34739484"/>
      <w:bookmarkStart w:id="542" w:name="_Toc34749438"/>
      <w:r>
        <w:t>A.2</w:t>
      </w:r>
      <w:r>
        <w:tab/>
        <w:t>N</w:t>
      </w:r>
      <w:r w:rsidR="00A4570D">
        <w:t>sp</w:t>
      </w:r>
      <w:r>
        <w:t>af_SecuredPacket API</w:t>
      </w:r>
      <w:bookmarkEnd w:id="534"/>
      <w:bookmarkEnd w:id="535"/>
      <w:bookmarkEnd w:id="536"/>
      <w:bookmarkEnd w:id="537"/>
      <w:bookmarkEnd w:id="538"/>
      <w:bookmarkEnd w:id="539"/>
      <w:bookmarkEnd w:id="540"/>
      <w:bookmarkEnd w:id="541"/>
      <w:bookmarkEnd w:id="542"/>
    </w:p>
    <w:p w14:paraId="552E814E" w14:textId="77777777" w:rsidR="00EB678F" w:rsidRPr="00986E88" w:rsidRDefault="00EB678F" w:rsidP="00EB678F">
      <w:pPr>
        <w:pStyle w:val="PL"/>
      </w:pPr>
      <w:bookmarkStart w:id="543" w:name="_Hlk515634373"/>
      <w:bookmarkStart w:id="544"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667C1E68" w:rsidR="00EB678F" w:rsidRPr="003B6423" w:rsidRDefault="00EB678F" w:rsidP="00EB678F">
      <w:pPr>
        <w:pStyle w:val="PL"/>
        <w:rPr>
          <w:lang w:val="fr-FR"/>
        </w:rPr>
      </w:pPr>
      <w:r w:rsidRPr="003B6423">
        <w:rPr>
          <w:lang w:val="fr-FR"/>
        </w:rPr>
        <w:t xml:space="preserve">  version: </w:t>
      </w:r>
      <w:r>
        <w:rPr>
          <w:lang w:val="fr-FR"/>
        </w:rPr>
        <w:t>1.0.0.alpha-</w:t>
      </w:r>
      <w:r w:rsidR="00CA357F">
        <w:rPr>
          <w:lang w:val="fr-FR"/>
        </w:rPr>
        <w:t>2</w:t>
      </w:r>
    </w:p>
    <w:p w14:paraId="5BC1CEA1" w14:textId="77777777" w:rsidR="00EB678F" w:rsidRDefault="00EB678F" w:rsidP="00EB678F">
      <w:pPr>
        <w:pStyle w:val="PL"/>
      </w:pPr>
      <w:r w:rsidRPr="003B6423">
        <w:rPr>
          <w:lang w:val="fr-FR"/>
        </w:rPr>
        <w:t xml:space="preserve">  description: </w:t>
      </w:r>
      <w:r>
        <w:t>|</w:t>
      </w:r>
    </w:p>
    <w:p w14:paraId="3520E29C" w14:textId="42A765BB"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p>
    <w:p w14:paraId="49A258A2" w14:textId="77777777" w:rsidR="00EB678F" w:rsidRDefault="00EB678F" w:rsidP="00EB678F">
      <w:pPr>
        <w:pStyle w:val="PL"/>
      </w:pPr>
      <w:r>
        <w:t xml:space="preserve">    © 2019,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545" w:name="_Hlk514243590"/>
      <w:r w:rsidRPr="003B6423">
        <w:rPr>
          <w:lang w:val="fr-FR"/>
        </w:rPr>
        <w:t>externalDocs:</w:t>
      </w:r>
    </w:p>
    <w:p w14:paraId="19BD7550" w14:textId="6D157F70"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B55E88">
        <w:rPr>
          <w:lang w:val="fr-FR"/>
        </w:rPr>
        <w:t>16</w:t>
      </w:r>
      <w:r>
        <w:rPr>
          <w:lang w:val="fr-FR"/>
        </w:rPr>
        <w:t>.</w:t>
      </w:r>
      <w:r w:rsidR="003B7AE1">
        <w:rPr>
          <w:lang w:val="fr-FR"/>
        </w:rPr>
        <w:t>0</w:t>
      </w:r>
      <w:r>
        <w:rPr>
          <w:lang w:val="fr-FR"/>
        </w:rPr>
        <w:t>.0</w:t>
      </w:r>
    </w:p>
    <w:p w14:paraId="144A47F2" w14:textId="297A7B4D" w:rsidR="00EB678F" w:rsidRPr="003B6423" w:rsidRDefault="00EB678F" w:rsidP="00EB678F">
      <w:pPr>
        <w:pStyle w:val="PL"/>
        <w:rPr>
          <w:lang w:val="fr-FR"/>
        </w:rPr>
      </w:pPr>
      <w:r w:rsidRPr="003B6423">
        <w:rPr>
          <w:lang w:val="fr-FR"/>
        </w:rPr>
        <w:t xml:space="preserve">  url: http://www.3gpp.org/ftp/Specs/archive/29_series/29.</w:t>
      </w:r>
      <w:r w:rsidR="00CA357F">
        <w:rPr>
          <w:lang w:val="fr-FR"/>
        </w:rPr>
        <w:t>544</w:t>
      </w:r>
      <w:r w:rsidRPr="003B6423">
        <w:rPr>
          <w:lang w:val="fr-FR"/>
        </w:rPr>
        <w:t>/</w:t>
      </w:r>
    </w:p>
    <w:bookmarkEnd w:id="545"/>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lastRenderedPageBreak/>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0959531D" w14:textId="77777777" w:rsidR="00EB678F" w:rsidRDefault="00EB678F" w:rsidP="00EB678F">
      <w:pPr>
        <w:pStyle w:val="PL"/>
      </w:pPr>
      <w:r w:rsidRPr="000B71E3">
        <w:t xml:space="preserve">      type: </w:t>
      </w:r>
      <w:r>
        <w:t>object</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bookmarkStart w:id="546" w:name="_Hlk515639407"/>
      <w:bookmarkEnd w:id="543"/>
      <w:bookmarkEnd w:id="544"/>
    </w:p>
    <w:p w14:paraId="0D63AE3E" w14:textId="77777777" w:rsidR="00EB678F" w:rsidRPr="004D3578" w:rsidRDefault="00EB678F" w:rsidP="00EB678F">
      <w:pPr>
        <w:pStyle w:val="Heading8"/>
      </w:pPr>
      <w:bookmarkStart w:id="547" w:name="historyclause"/>
      <w:bookmarkEnd w:id="546"/>
      <w:r w:rsidRPr="004D3578">
        <w:br w:type="page"/>
      </w:r>
      <w:bookmarkStart w:id="548" w:name="_Toc21711552"/>
      <w:bookmarkStart w:id="549" w:name="_Toc22625817"/>
      <w:bookmarkStart w:id="550" w:name="_Toc24759259"/>
      <w:bookmarkStart w:id="551" w:name="_Toc26199147"/>
      <w:bookmarkStart w:id="552" w:name="_Toc34738737"/>
      <w:bookmarkStart w:id="553" w:name="_Toc34738797"/>
      <w:bookmarkStart w:id="554" w:name="_Toc34739427"/>
      <w:bookmarkStart w:id="555" w:name="_Toc34739485"/>
      <w:bookmarkStart w:id="556" w:name="_Toc34749439"/>
      <w:r w:rsidRPr="004D3578">
        <w:lastRenderedPageBreak/>
        <w:t xml:space="preserve">Annex </w:t>
      </w:r>
      <w:r>
        <w:t>B</w:t>
      </w:r>
      <w:r w:rsidRPr="004D3578">
        <w:t xml:space="preserve"> (informative):</w:t>
      </w:r>
      <w:r w:rsidRPr="004D3578">
        <w:br/>
        <w:t>Change history</w:t>
      </w:r>
      <w:bookmarkEnd w:id="548"/>
      <w:bookmarkEnd w:id="549"/>
      <w:bookmarkEnd w:id="550"/>
      <w:bookmarkEnd w:id="551"/>
      <w:bookmarkEnd w:id="552"/>
      <w:bookmarkEnd w:id="553"/>
      <w:bookmarkEnd w:id="554"/>
      <w:bookmarkEnd w:id="555"/>
      <w:bookmarkEnd w:id="556"/>
    </w:p>
    <w:bookmarkEnd w:id="547"/>
    <w:p w14:paraId="4420369F" w14:textId="77777777" w:rsidR="00EB678F" w:rsidRPr="00235394" w:rsidRDefault="00EB678F" w:rsidP="00EB678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B678F" w:rsidRPr="00235394" w14:paraId="7921DB0B" w14:textId="77777777" w:rsidTr="00F82AD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82AD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425"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962"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82AD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425"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962"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82AD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425"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962"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82AD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425"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962"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82AD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425"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962"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82AD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425"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962"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82AD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425"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962"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82AD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425"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962"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F82ADA">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425"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962"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F82ADA">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33892BCA" w:rsidR="009B7D7B" w:rsidRDefault="009B7D7B" w:rsidP="00F82ADA">
            <w:pPr>
              <w:pStyle w:val="TAC"/>
              <w:rPr>
                <w:sz w:val="16"/>
                <w:szCs w:val="16"/>
              </w:rPr>
            </w:pPr>
            <w:r>
              <w:rPr>
                <w:sz w:val="16"/>
                <w:szCs w:val="16"/>
              </w:rPr>
              <w:t>CP-3285</w:t>
            </w:r>
          </w:p>
        </w:tc>
        <w:tc>
          <w:tcPr>
            <w:tcW w:w="425"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962"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F82ADA">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425"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962"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F82ADA">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425"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962"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F82ADA">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425"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962"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F82ADA">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425"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962"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F82ADA">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425"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962"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bl>
    <w:p w14:paraId="4588243C" w14:textId="77777777" w:rsidR="00080512" w:rsidRDefault="00080512" w:rsidP="003B7AE1"/>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956E8" w14:textId="77777777" w:rsidR="00844DBD" w:rsidRDefault="00844DBD">
      <w:r>
        <w:separator/>
      </w:r>
    </w:p>
  </w:endnote>
  <w:endnote w:type="continuationSeparator" w:id="0">
    <w:p w14:paraId="3A04E9B7" w14:textId="77777777" w:rsidR="00844DBD" w:rsidRDefault="00844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D1AD6" w14:textId="77777777" w:rsidR="00CA357F" w:rsidRDefault="00CA3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ECD68" w14:textId="77777777" w:rsidR="00844DBD" w:rsidRDefault="00844DBD">
      <w:r>
        <w:separator/>
      </w:r>
    </w:p>
  </w:footnote>
  <w:footnote w:type="continuationSeparator" w:id="0">
    <w:p w14:paraId="704E456E" w14:textId="77777777" w:rsidR="00844DBD" w:rsidRDefault="00844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B75F" w14:textId="22F20CAE" w:rsidR="00CA357F" w:rsidRDefault="00CA35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CA357F" w:rsidRDefault="00CA35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5317EE1F" w:rsidR="00CA357F" w:rsidRDefault="00CA35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4457">
      <w:rPr>
        <w:rFonts w:ascii="Arial" w:hAnsi="Arial" w:cs="Arial"/>
        <w:b/>
        <w:noProof/>
        <w:sz w:val="18"/>
        <w:szCs w:val="18"/>
      </w:rPr>
      <w:t>Release 16</w:t>
    </w:r>
    <w:r>
      <w:rPr>
        <w:rFonts w:ascii="Arial" w:hAnsi="Arial" w:cs="Arial"/>
        <w:b/>
        <w:sz w:val="18"/>
        <w:szCs w:val="18"/>
      </w:rPr>
      <w:fldChar w:fldCharType="end"/>
    </w:r>
  </w:p>
  <w:p w14:paraId="7A9B7BA8" w14:textId="77777777" w:rsidR="00CA357F" w:rsidRDefault="00CA3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E4FEE"/>
    <w:rsid w:val="001F0C1D"/>
    <w:rsid w:val="001F1132"/>
    <w:rsid w:val="001F168B"/>
    <w:rsid w:val="00212602"/>
    <w:rsid w:val="002347A2"/>
    <w:rsid w:val="00265666"/>
    <w:rsid w:val="002675F0"/>
    <w:rsid w:val="002975C4"/>
    <w:rsid w:val="002A2FA3"/>
    <w:rsid w:val="002B6339"/>
    <w:rsid w:val="002C57FB"/>
    <w:rsid w:val="002E00EE"/>
    <w:rsid w:val="002E70FB"/>
    <w:rsid w:val="002E7361"/>
    <w:rsid w:val="00300F08"/>
    <w:rsid w:val="003172DC"/>
    <w:rsid w:val="0035462D"/>
    <w:rsid w:val="003655E5"/>
    <w:rsid w:val="003765B8"/>
    <w:rsid w:val="00395627"/>
    <w:rsid w:val="003B4457"/>
    <w:rsid w:val="003B7AE1"/>
    <w:rsid w:val="003C3971"/>
    <w:rsid w:val="003F3C93"/>
    <w:rsid w:val="00423334"/>
    <w:rsid w:val="004345EC"/>
    <w:rsid w:val="004607D3"/>
    <w:rsid w:val="00465515"/>
    <w:rsid w:val="0049207B"/>
    <w:rsid w:val="00494356"/>
    <w:rsid w:val="004D3578"/>
    <w:rsid w:val="004E213A"/>
    <w:rsid w:val="004F0988"/>
    <w:rsid w:val="004F3340"/>
    <w:rsid w:val="0053388B"/>
    <w:rsid w:val="00535773"/>
    <w:rsid w:val="00543E6C"/>
    <w:rsid w:val="00565087"/>
    <w:rsid w:val="00582C77"/>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4E76"/>
    <w:rsid w:val="00774DA4"/>
    <w:rsid w:val="00781F0F"/>
    <w:rsid w:val="007B600E"/>
    <w:rsid w:val="007F0F4A"/>
    <w:rsid w:val="008028A4"/>
    <w:rsid w:val="00807CA8"/>
    <w:rsid w:val="00813093"/>
    <w:rsid w:val="00830747"/>
    <w:rsid w:val="00844DBD"/>
    <w:rsid w:val="008768CA"/>
    <w:rsid w:val="00897DB7"/>
    <w:rsid w:val="008C384C"/>
    <w:rsid w:val="0090271F"/>
    <w:rsid w:val="00902E23"/>
    <w:rsid w:val="009114D7"/>
    <w:rsid w:val="00912D3A"/>
    <w:rsid w:val="0091348E"/>
    <w:rsid w:val="00917CCB"/>
    <w:rsid w:val="00942EC2"/>
    <w:rsid w:val="009A2AFE"/>
    <w:rsid w:val="009B7D7B"/>
    <w:rsid w:val="009C0CBB"/>
    <w:rsid w:val="009F37B7"/>
    <w:rsid w:val="00A10F02"/>
    <w:rsid w:val="00A164B4"/>
    <w:rsid w:val="00A26956"/>
    <w:rsid w:val="00A27486"/>
    <w:rsid w:val="00A442BE"/>
    <w:rsid w:val="00A4570D"/>
    <w:rsid w:val="00A53724"/>
    <w:rsid w:val="00A56066"/>
    <w:rsid w:val="00A63450"/>
    <w:rsid w:val="00A73129"/>
    <w:rsid w:val="00A82346"/>
    <w:rsid w:val="00A92BA1"/>
    <w:rsid w:val="00AC49D2"/>
    <w:rsid w:val="00AC4C51"/>
    <w:rsid w:val="00AC6BC6"/>
    <w:rsid w:val="00AE65E2"/>
    <w:rsid w:val="00B15449"/>
    <w:rsid w:val="00B55E88"/>
    <w:rsid w:val="00B93086"/>
    <w:rsid w:val="00BA19ED"/>
    <w:rsid w:val="00BA4B8D"/>
    <w:rsid w:val="00BC0F7D"/>
    <w:rsid w:val="00BD7D31"/>
    <w:rsid w:val="00BE3255"/>
    <w:rsid w:val="00BF128E"/>
    <w:rsid w:val="00C074DD"/>
    <w:rsid w:val="00C1496A"/>
    <w:rsid w:val="00C33079"/>
    <w:rsid w:val="00C45231"/>
    <w:rsid w:val="00C634D7"/>
    <w:rsid w:val="00C72833"/>
    <w:rsid w:val="00C80F1D"/>
    <w:rsid w:val="00C93F40"/>
    <w:rsid w:val="00CA357F"/>
    <w:rsid w:val="00CA3D0C"/>
    <w:rsid w:val="00CE21F5"/>
    <w:rsid w:val="00CF3FDC"/>
    <w:rsid w:val="00D5560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678F"/>
    <w:rsid w:val="00EC4A25"/>
    <w:rsid w:val="00F025A2"/>
    <w:rsid w:val="00F04712"/>
    <w:rsid w:val="00F13360"/>
    <w:rsid w:val="00F22EC7"/>
    <w:rsid w:val="00F325C8"/>
    <w:rsid w:val="00F653B8"/>
    <w:rsid w:val="00F82AD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 w:type="character" w:customStyle="1" w:styleId="Heading2Char">
    <w:name w:val="Heading 2 Char"/>
    <w:basedOn w:val="DefaultParagraphFont"/>
    <w:link w:val="Heading2"/>
    <w:rsid w:val="00B55E8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Specs/%3cPlenary%3e/%3cRelease%3e/OpenAPI/" TargetMode="Externa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https://www.3gpp.org/ftp/Specs/archive/OpenAPI/%3cRelease%3e/"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3.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4.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5.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3C0D025-043B-4492-9929-0C7E16177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4165</Words>
  <Characters>23745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11</cp:revision>
  <cp:lastPrinted>2019-02-25T14:05:00Z</cp:lastPrinted>
  <dcterms:created xsi:type="dcterms:W3CDTF">2020-03-04T12:09:00Z</dcterms:created>
  <dcterms:modified xsi:type="dcterms:W3CDTF">2020-03-10T15:16:00Z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