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9EE1D" w14:textId="277B2F3D" w:rsidR="00080512" w:rsidRPr="004D3578" w:rsidRDefault="00080512">
      <w:pPr>
        <w:pStyle w:val="ZA"/>
        <w:framePr w:wrap="notBeside"/>
      </w:pPr>
      <w:bookmarkStart w:id="0" w:name="page1"/>
      <w:bookmarkStart w:id="1" w:name="_GoBack"/>
      <w:bookmarkEnd w:id="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15</w:t>
      </w:r>
      <w:r w:rsidRPr="004D3578">
        <w:t>.</w:t>
      </w:r>
      <w:r w:rsidR="00FF62ED">
        <w:t>9</w:t>
      </w:r>
      <w:r w:rsidR="00984507">
        <w:t>.</w:t>
      </w:r>
      <w:r w:rsidR="00D42111">
        <w:t>0</w:t>
      </w:r>
      <w:r w:rsidRPr="004D3578">
        <w:t xml:space="preserve"> </w:t>
      </w:r>
      <w:r w:rsidRPr="004D3578">
        <w:rPr>
          <w:sz w:val="32"/>
        </w:rPr>
        <w:t>(</w:t>
      </w:r>
      <w:r w:rsidR="00F80346">
        <w:rPr>
          <w:sz w:val="32"/>
        </w:rPr>
        <w:t>20</w:t>
      </w:r>
      <w:r w:rsidR="00D60EB8">
        <w:rPr>
          <w:sz w:val="32"/>
        </w:rPr>
        <w:t>20-0</w:t>
      </w:r>
      <w:r w:rsidR="00FF62ED">
        <w:rPr>
          <w:sz w:val="32"/>
        </w:rPr>
        <w:t>9</w:t>
      </w:r>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31B990EB"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2"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14745DCE"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4832A1">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32E9EE42" w14:textId="77777777" w:rsidR="00080512" w:rsidRPr="004D3578" w:rsidRDefault="00080512">
      <w:pPr>
        <w:pStyle w:val="TT"/>
      </w:pPr>
      <w:r w:rsidRPr="004D3578">
        <w:br w:type="page"/>
      </w:r>
      <w:r w:rsidRPr="004D3578">
        <w:lastRenderedPageBreak/>
        <w:t>Contents</w:t>
      </w:r>
    </w:p>
    <w:p w14:paraId="7949141F" w14:textId="35621257" w:rsidR="00432932" w:rsidRDefault="0043293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_Toc51866558 \h </w:instrText>
      </w:r>
      <w:r>
        <w:fldChar w:fldCharType="separate"/>
      </w:r>
      <w:r>
        <w:t>7</w:t>
      </w:r>
      <w:r>
        <w:fldChar w:fldCharType="end"/>
      </w:r>
    </w:p>
    <w:p w14:paraId="0395E8DE" w14:textId="7C8FE5ED" w:rsidR="00432932" w:rsidRDefault="0043293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_Toc51866559 \h </w:instrText>
      </w:r>
      <w:r>
        <w:fldChar w:fldCharType="separate"/>
      </w:r>
      <w:r>
        <w:t>8</w:t>
      </w:r>
      <w:r>
        <w:fldChar w:fldCharType="end"/>
      </w:r>
    </w:p>
    <w:p w14:paraId="29134D03" w14:textId="7BCCFBF1" w:rsidR="00432932" w:rsidRDefault="0043293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_Toc51866560 \h </w:instrText>
      </w:r>
      <w:r>
        <w:fldChar w:fldCharType="separate"/>
      </w:r>
      <w:r>
        <w:t>8</w:t>
      </w:r>
      <w:r>
        <w:fldChar w:fldCharType="end"/>
      </w:r>
    </w:p>
    <w:p w14:paraId="647E470D" w14:textId="54E9DD64" w:rsidR="00432932" w:rsidRDefault="0043293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_Toc51866561 \h </w:instrText>
      </w:r>
      <w:r>
        <w:fldChar w:fldCharType="separate"/>
      </w:r>
      <w:r>
        <w:t>9</w:t>
      </w:r>
      <w:r>
        <w:fldChar w:fldCharType="end"/>
      </w:r>
    </w:p>
    <w:p w14:paraId="5B78AB31" w14:textId="0864AD13" w:rsidR="00432932" w:rsidRDefault="0043293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_Toc51866562 \h </w:instrText>
      </w:r>
      <w:r>
        <w:fldChar w:fldCharType="separate"/>
      </w:r>
      <w:r>
        <w:t>9</w:t>
      </w:r>
      <w:r>
        <w:fldChar w:fldCharType="end"/>
      </w:r>
    </w:p>
    <w:p w14:paraId="3F4C5F1A" w14:textId="482764BE" w:rsidR="00432932" w:rsidRDefault="0043293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_Toc51866563 \h </w:instrText>
      </w:r>
      <w:r>
        <w:fldChar w:fldCharType="separate"/>
      </w:r>
      <w:r>
        <w:t>9</w:t>
      </w:r>
      <w:r>
        <w:fldChar w:fldCharType="end"/>
      </w:r>
    </w:p>
    <w:p w14:paraId="6FE93C4A" w14:textId="1078157C" w:rsidR="00432932" w:rsidRDefault="0043293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_Toc51866564 \h </w:instrText>
      </w:r>
      <w:r>
        <w:fldChar w:fldCharType="separate"/>
      </w:r>
      <w:r>
        <w:t>9</w:t>
      </w:r>
      <w:r>
        <w:fldChar w:fldCharType="end"/>
      </w:r>
    </w:p>
    <w:p w14:paraId="61BAC689" w14:textId="49358832" w:rsidR="00432932" w:rsidRDefault="0043293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_Toc51866565 \h </w:instrText>
      </w:r>
      <w:r>
        <w:fldChar w:fldCharType="separate"/>
      </w:r>
      <w:r>
        <w:t>9</w:t>
      </w:r>
      <w:r>
        <w:fldChar w:fldCharType="end"/>
      </w:r>
    </w:p>
    <w:p w14:paraId="555F6616" w14:textId="40A7E15E" w:rsidR="00432932" w:rsidRDefault="0043293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_Toc51866566 \h </w:instrText>
      </w:r>
      <w:r>
        <w:fldChar w:fldCharType="separate"/>
      </w:r>
      <w:r>
        <w:t>10</w:t>
      </w:r>
      <w:r>
        <w:fldChar w:fldCharType="end"/>
      </w:r>
    </w:p>
    <w:p w14:paraId="47DC3E8C" w14:textId="632D889E" w:rsidR="00432932" w:rsidRDefault="0043293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_Toc51866567 \h </w:instrText>
      </w:r>
      <w:r>
        <w:fldChar w:fldCharType="separate"/>
      </w:r>
      <w:r>
        <w:t>10</w:t>
      </w:r>
      <w:r>
        <w:fldChar w:fldCharType="end"/>
      </w:r>
    </w:p>
    <w:p w14:paraId="6758518E" w14:textId="607CC8AA" w:rsidR="00432932" w:rsidRDefault="0043293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_Toc51866568 \h </w:instrText>
      </w:r>
      <w:r>
        <w:fldChar w:fldCharType="separate"/>
      </w:r>
      <w:r>
        <w:t>10</w:t>
      </w:r>
      <w:r>
        <w:fldChar w:fldCharType="end"/>
      </w:r>
    </w:p>
    <w:p w14:paraId="423DA67A" w14:textId="0B6DF369" w:rsidR="00432932" w:rsidRDefault="0043293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_Toc51866569 \h </w:instrText>
      </w:r>
      <w:r>
        <w:fldChar w:fldCharType="separate"/>
      </w:r>
      <w:r>
        <w:t>10</w:t>
      </w:r>
      <w:r>
        <w:fldChar w:fldCharType="end"/>
      </w:r>
    </w:p>
    <w:p w14:paraId="522873C1" w14:textId="4E1F7DB5" w:rsidR="00432932" w:rsidRDefault="0043293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_Toc51866570 \h </w:instrText>
      </w:r>
      <w:r>
        <w:fldChar w:fldCharType="separate"/>
      </w:r>
      <w:r>
        <w:t>11</w:t>
      </w:r>
      <w:r>
        <w:fldChar w:fldCharType="end"/>
      </w:r>
    </w:p>
    <w:p w14:paraId="74EDA05B" w14:textId="22915819" w:rsidR="00432932" w:rsidRDefault="00432932">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_Toc51866571 \h </w:instrText>
      </w:r>
      <w:r>
        <w:fldChar w:fldCharType="separate"/>
      </w:r>
      <w:r>
        <w:t>11</w:t>
      </w:r>
      <w:r>
        <w:fldChar w:fldCharType="end"/>
      </w:r>
    </w:p>
    <w:p w14:paraId="5B2DBCD1" w14:textId="17FB7E7D" w:rsidR="00432932" w:rsidRDefault="00432932">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_Toc51866572 \h </w:instrText>
      </w:r>
      <w:r>
        <w:fldChar w:fldCharType="separate"/>
      </w:r>
      <w:r>
        <w:t>11</w:t>
      </w:r>
      <w:r>
        <w:fldChar w:fldCharType="end"/>
      </w:r>
    </w:p>
    <w:p w14:paraId="04B17E36" w14:textId="12161E7B" w:rsidR="00432932" w:rsidRDefault="00432932">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_Toc51866573 \h </w:instrText>
      </w:r>
      <w:r>
        <w:fldChar w:fldCharType="separate"/>
      </w:r>
      <w:r>
        <w:t>11</w:t>
      </w:r>
      <w:r>
        <w:fldChar w:fldCharType="end"/>
      </w:r>
    </w:p>
    <w:p w14:paraId="2843A0C1" w14:textId="64232AF9" w:rsidR="00432932" w:rsidRDefault="00432932">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w:t>
      </w:r>
      <w:r>
        <w:tab/>
      </w:r>
      <w:r>
        <w:fldChar w:fldCharType="begin" w:fldLock="1"/>
      </w:r>
      <w:r>
        <w:instrText xml:space="preserve"> PAGEREF _Toc51866574 \h </w:instrText>
      </w:r>
      <w:r>
        <w:fldChar w:fldCharType="separate"/>
      </w:r>
      <w:r>
        <w:t>13</w:t>
      </w:r>
      <w:r>
        <w:fldChar w:fldCharType="end"/>
      </w:r>
    </w:p>
    <w:p w14:paraId="457ADC5D" w14:textId="21F5615E" w:rsidR="00432932" w:rsidRDefault="00432932">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_Toc51866575 \h </w:instrText>
      </w:r>
      <w:r>
        <w:fldChar w:fldCharType="separate"/>
      </w:r>
      <w:r>
        <w:t>15</w:t>
      </w:r>
      <w:r>
        <w:fldChar w:fldCharType="end"/>
      </w:r>
    </w:p>
    <w:p w14:paraId="1564A3DE" w14:textId="0DC36F88" w:rsidR="00432932" w:rsidRDefault="00432932">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_Toc51866576 \h </w:instrText>
      </w:r>
      <w:r>
        <w:fldChar w:fldCharType="separate"/>
      </w:r>
      <w:r>
        <w:t>16</w:t>
      </w:r>
      <w:r>
        <w:fldChar w:fldCharType="end"/>
      </w:r>
    </w:p>
    <w:p w14:paraId="50EF4B72" w14:textId="05BD4D5D" w:rsidR="00432932" w:rsidRDefault="00432932">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_Toc51866577 \h </w:instrText>
      </w:r>
      <w:r>
        <w:fldChar w:fldCharType="separate"/>
      </w:r>
      <w:r>
        <w:t>16</w:t>
      </w:r>
      <w:r>
        <w:fldChar w:fldCharType="end"/>
      </w:r>
    </w:p>
    <w:p w14:paraId="072E3F6A" w14:textId="24A7B599" w:rsidR="00432932" w:rsidRDefault="00432932">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_Toc51866578 \h </w:instrText>
      </w:r>
      <w:r>
        <w:fldChar w:fldCharType="separate"/>
      </w:r>
      <w:r>
        <w:t>17</w:t>
      </w:r>
      <w:r>
        <w:fldChar w:fldCharType="end"/>
      </w:r>
    </w:p>
    <w:p w14:paraId="144387AC" w14:textId="62CCBE29" w:rsidR="00432932" w:rsidRDefault="00432932">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_Toc51866579 \h </w:instrText>
      </w:r>
      <w:r>
        <w:fldChar w:fldCharType="separate"/>
      </w:r>
      <w:r>
        <w:t>17</w:t>
      </w:r>
      <w:r>
        <w:fldChar w:fldCharType="end"/>
      </w:r>
    </w:p>
    <w:p w14:paraId="7DB893DE" w14:textId="424D05F2" w:rsidR="00432932" w:rsidRDefault="00432932">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_Toc51866580 \h </w:instrText>
      </w:r>
      <w:r>
        <w:fldChar w:fldCharType="separate"/>
      </w:r>
      <w:r>
        <w:t>18</w:t>
      </w:r>
      <w:r>
        <w:fldChar w:fldCharType="end"/>
      </w:r>
    </w:p>
    <w:p w14:paraId="2D0DA94E" w14:textId="476C9DA2" w:rsidR="00432932" w:rsidRDefault="00432932">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_Toc51866581 \h </w:instrText>
      </w:r>
      <w:r>
        <w:fldChar w:fldCharType="separate"/>
      </w:r>
      <w:r>
        <w:t>19</w:t>
      </w:r>
      <w:r>
        <w:fldChar w:fldCharType="end"/>
      </w:r>
    </w:p>
    <w:p w14:paraId="0024E058" w14:textId="0D0D11C9" w:rsidR="00432932" w:rsidRDefault="00432932">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_Toc51866582 \h </w:instrText>
      </w:r>
      <w:r>
        <w:fldChar w:fldCharType="separate"/>
      </w:r>
      <w:r>
        <w:t>20</w:t>
      </w:r>
      <w:r>
        <w:fldChar w:fldCharType="end"/>
      </w:r>
    </w:p>
    <w:p w14:paraId="21BF3CA1" w14:textId="07D5213D" w:rsidR="00432932" w:rsidRDefault="00432932">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_Toc51866583 \h </w:instrText>
      </w:r>
      <w:r>
        <w:fldChar w:fldCharType="separate"/>
      </w:r>
      <w:r>
        <w:t>20</w:t>
      </w:r>
      <w:r>
        <w:fldChar w:fldCharType="end"/>
      </w:r>
    </w:p>
    <w:p w14:paraId="4085A9DB" w14:textId="0FB30406" w:rsidR="00432932" w:rsidRDefault="00432932">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_Toc51866584 \h </w:instrText>
      </w:r>
      <w:r>
        <w:fldChar w:fldCharType="separate"/>
      </w:r>
      <w:r>
        <w:t>22</w:t>
      </w:r>
      <w:r>
        <w:fldChar w:fldCharType="end"/>
      </w:r>
    </w:p>
    <w:p w14:paraId="62D215B7" w14:textId="296F7D83" w:rsidR="00432932" w:rsidRDefault="00432932">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_Toc51866585 \h </w:instrText>
      </w:r>
      <w:r>
        <w:fldChar w:fldCharType="separate"/>
      </w:r>
      <w:r>
        <w:t>22</w:t>
      </w:r>
      <w:r>
        <w:fldChar w:fldCharType="end"/>
      </w:r>
    </w:p>
    <w:p w14:paraId="3098018C" w14:textId="6228B6DC" w:rsidR="00432932" w:rsidRDefault="00432932">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_Toc51866586 \h </w:instrText>
      </w:r>
      <w:r>
        <w:fldChar w:fldCharType="separate"/>
      </w:r>
      <w:r>
        <w:t>22</w:t>
      </w:r>
      <w:r>
        <w:fldChar w:fldCharType="end"/>
      </w:r>
    </w:p>
    <w:p w14:paraId="52801932" w14:textId="57233713" w:rsidR="00432932" w:rsidRDefault="00432932">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_Toc51866587 \h </w:instrText>
      </w:r>
      <w:r>
        <w:fldChar w:fldCharType="separate"/>
      </w:r>
      <w:r>
        <w:t>24</w:t>
      </w:r>
      <w:r>
        <w:fldChar w:fldCharType="end"/>
      </w:r>
    </w:p>
    <w:p w14:paraId="17537BFE" w14:textId="4D943F65" w:rsidR="00432932" w:rsidRDefault="00432932">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_Toc51866588 \h </w:instrText>
      </w:r>
      <w:r>
        <w:fldChar w:fldCharType="separate"/>
      </w:r>
      <w:r>
        <w:t>25</w:t>
      </w:r>
      <w:r>
        <w:fldChar w:fldCharType="end"/>
      </w:r>
    </w:p>
    <w:p w14:paraId="78C8772B" w14:textId="78412D54" w:rsidR="00432932" w:rsidRDefault="00432932">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_Toc51866589 \h </w:instrText>
      </w:r>
      <w:r>
        <w:fldChar w:fldCharType="separate"/>
      </w:r>
      <w:r>
        <w:t>26</w:t>
      </w:r>
      <w:r>
        <w:fldChar w:fldCharType="end"/>
      </w:r>
    </w:p>
    <w:p w14:paraId="3D9099CB" w14:textId="64992896" w:rsidR="00432932" w:rsidRDefault="00432932">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_Toc51866590 \h </w:instrText>
      </w:r>
      <w:r>
        <w:fldChar w:fldCharType="separate"/>
      </w:r>
      <w:r>
        <w:t>26</w:t>
      </w:r>
      <w:r>
        <w:fldChar w:fldCharType="end"/>
      </w:r>
    </w:p>
    <w:p w14:paraId="6F68CD3F" w14:textId="210764FC" w:rsidR="00432932" w:rsidRDefault="00432932">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_Toc51866591 \h </w:instrText>
      </w:r>
      <w:r>
        <w:fldChar w:fldCharType="separate"/>
      </w:r>
      <w:r>
        <w:t>26</w:t>
      </w:r>
      <w:r>
        <w:fldChar w:fldCharType="end"/>
      </w:r>
    </w:p>
    <w:p w14:paraId="2296D530" w14:textId="057B2F58" w:rsidR="00432932" w:rsidRDefault="00432932">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_Toc51866592 \h </w:instrText>
      </w:r>
      <w:r>
        <w:fldChar w:fldCharType="separate"/>
      </w:r>
      <w:r>
        <w:t>26</w:t>
      </w:r>
      <w:r>
        <w:fldChar w:fldCharType="end"/>
      </w:r>
    </w:p>
    <w:p w14:paraId="0F7D4A1D" w14:textId="6A1DBAFB" w:rsidR="00432932" w:rsidRDefault="00432932">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_Toc51866593 \h </w:instrText>
      </w:r>
      <w:r>
        <w:fldChar w:fldCharType="separate"/>
      </w:r>
      <w:r>
        <w:t>27</w:t>
      </w:r>
      <w:r>
        <w:fldChar w:fldCharType="end"/>
      </w:r>
    </w:p>
    <w:p w14:paraId="5490EC70" w14:textId="108AC286" w:rsidR="00432932" w:rsidRDefault="00432932">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_Toc51866594 \h </w:instrText>
      </w:r>
      <w:r>
        <w:fldChar w:fldCharType="separate"/>
      </w:r>
      <w:r>
        <w:t>28</w:t>
      </w:r>
      <w:r>
        <w:fldChar w:fldCharType="end"/>
      </w:r>
    </w:p>
    <w:p w14:paraId="56CB5D7A" w14:textId="25930ADB" w:rsidR="00432932" w:rsidRDefault="00432932">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_Toc51866595 \h </w:instrText>
      </w:r>
      <w:r>
        <w:fldChar w:fldCharType="separate"/>
      </w:r>
      <w:r>
        <w:t>28</w:t>
      </w:r>
      <w:r>
        <w:fldChar w:fldCharType="end"/>
      </w:r>
    </w:p>
    <w:p w14:paraId="52CDF486" w14:textId="077C41BA" w:rsidR="00432932" w:rsidRDefault="00432932">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_Toc51866596 \h </w:instrText>
      </w:r>
      <w:r>
        <w:fldChar w:fldCharType="separate"/>
      </w:r>
      <w:r>
        <w:t>28</w:t>
      </w:r>
      <w:r>
        <w:fldChar w:fldCharType="end"/>
      </w:r>
    </w:p>
    <w:p w14:paraId="422AA567" w14:textId="36F5F614" w:rsidR="00432932" w:rsidRDefault="00432932">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_Toc51866597 \h </w:instrText>
      </w:r>
      <w:r>
        <w:fldChar w:fldCharType="separate"/>
      </w:r>
      <w:r>
        <w:t>28</w:t>
      </w:r>
      <w:r>
        <w:fldChar w:fldCharType="end"/>
      </w:r>
    </w:p>
    <w:p w14:paraId="79182965" w14:textId="51CFC5ED" w:rsidR="00432932" w:rsidRDefault="00432932">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_Toc51866598 \h </w:instrText>
      </w:r>
      <w:r>
        <w:fldChar w:fldCharType="separate"/>
      </w:r>
      <w:r>
        <w:t>29</w:t>
      </w:r>
      <w:r>
        <w:fldChar w:fldCharType="end"/>
      </w:r>
    </w:p>
    <w:p w14:paraId="2EF904C0" w14:textId="7BCAE790" w:rsidR="00432932" w:rsidRDefault="00432932">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_Toc51866599 \h </w:instrText>
      </w:r>
      <w:r>
        <w:fldChar w:fldCharType="separate"/>
      </w:r>
      <w:r>
        <w:t>29</w:t>
      </w:r>
      <w:r>
        <w:fldChar w:fldCharType="end"/>
      </w:r>
    </w:p>
    <w:p w14:paraId="2237F35F" w14:textId="371F0BB8" w:rsidR="00432932" w:rsidRDefault="00432932">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_Toc51866600 \h </w:instrText>
      </w:r>
      <w:r>
        <w:fldChar w:fldCharType="separate"/>
      </w:r>
      <w:r>
        <w:t>29</w:t>
      </w:r>
      <w:r>
        <w:fldChar w:fldCharType="end"/>
      </w:r>
    </w:p>
    <w:p w14:paraId="57805123" w14:textId="2661A008" w:rsidR="00432932" w:rsidRDefault="00432932">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_Toc51866601 \h </w:instrText>
      </w:r>
      <w:r>
        <w:fldChar w:fldCharType="separate"/>
      </w:r>
      <w:r>
        <w:t>29</w:t>
      </w:r>
      <w:r>
        <w:fldChar w:fldCharType="end"/>
      </w:r>
    </w:p>
    <w:p w14:paraId="70B58C72" w14:textId="7E406F89" w:rsidR="00432932" w:rsidRDefault="00432932">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_Toc51866602 \h </w:instrText>
      </w:r>
      <w:r>
        <w:fldChar w:fldCharType="separate"/>
      </w:r>
      <w:r>
        <w:t>30</w:t>
      </w:r>
      <w:r>
        <w:fldChar w:fldCharType="end"/>
      </w:r>
    </w:p>
    <w:p w14:paraId="7FD9DE5B" w14:textId="52598EB6" w:rsidR="00432932" w:rsidRDefault="00432932">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_Toc51866603 \h </w:instrText>
      </w:r>
      <w:r>
        <w:fldChar w:fldCharType="separate"/>
      </w:r>
      <w:r>
        <w:t>30</w:t>
      </w:r>
      <w:r>
        <w:fldChar w:fldCharType="end"/>
      </w:r>
    </w:p>
    <w:p w14:paraId="64344D74" w14:textId="4880DB8C" w:rsidR="00432932" w:rsidRDefault="00432932">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_Toc51866604 \h </w:instrText>
      </w:r>
      <w:r>
        <w:fldChar w:fldCharType="separate"/>
      </w:r>
      <w:r>
        <w:t>30</w:t>
      </w:r>
      <w:r>
        <w:fldChar w:fldCharType="end"/>
      </w:r>
    </w:p>
    <w:p w14:paraId="458C59D8" w14:textId="7C4277EE" w:rsidR="00432932" w:rsidRDefault="00432932">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_Toc51866605 \h </w:instrText>
      </w:r>
      <w:r>
        <w:fldChar w:fldCharType="separate"/>
      </w:r>
      <w:r>
        <w:t>31</w:t>
      </w:r>
      <w:r>
        <w:fldChar w:fldCharType="end"/>
      </w:r>
    </w:p>
    <w:p w14:paraId="345F933A" w14:textId="41706686" w:rsidR="00432932" w:rsidRDefault="00432932">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_Toc51866606 \h </w:instrText>
      </w:r>
      <w:r>
        <w:fldChar w:fldCharType="separate"/>
      </w:r>
      <w:r>
        <w:t>31</w:t>
      </w:r>
      <w:r>
        <w:fldChar w:fldCharType="end"/>
      </w:r>
    </w:p>
    <w:p w14:paraId="519FF727" w14:textId="220B37D5" w:rsidR="00432932" w:rsidRDefault="00432932">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_Toc51866607 \h </w:instrText>
      </w:r>
      <w:r>
        <w:fldChar w:fldCharType="separate"/>
      </w:r>
      <w:r>
        <w:t>32</w:t>
      </w:r>
      <w:r>
        <w:fldChar w:fldCharType="end"/>
      </w:r>
    </w:p>
    <w:p w14:paraId="00D98045" w14:textId="4CAABF71" w:rsidR="00432932" w:rsidRDefault="00432932">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_Toc51866608 \h </w:instrText>
      </w:r>
      <w:r>
        <w:fldChar w:fldCharType="separate"/>
      </w:r>
      <w:r>
        <w:t>32</w:t>
      </w:r>
      <w:r>
        <w:fldChar w:fldCharType="end"/>
      </w:r>
    </w:p>
    <w:p w14:paraId="331A762A" w14:textId="0B9B3AE7" w:rsidR="00432932" w:rsidRDefault="00432932">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_Toc51866609 \h </w:instrText>
      </w:r>
      <w:r>
        <w:fldChar w:fldCharType="separate"/>
      </w:r>
      <w:r>
        <w:t>33</w:t>
      </w:r>
      <w:r>
        <w:fldChar w:fldCharType="end"/>
      </w:r>
    </w:p>
    <w:p w14:paraId="1933EB59" w14:textId="1F8DEF22" w:rsidR="00432932" w:rsidRDefault="00432932">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_Toc51866610 \h </w:instrText>
      </w:r>
      <w:r>
        <w:fldChar w:fldCharType="separate"/>
      </w:r>
      <w:r>
        <w:t>33</w:t>
      </w:r>
      <w:r>
        <w:fldChar w:fldCharType="end"/>
      </w:r>
    </w:p>
    <w:p w14:paraId="77D87C40" w14:textId="0FC45ED8" w:rsidR="00432932" w:rsidRDefault="00432932">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_Toc51866611 \h </w:instrText>
      </w:r>
      <w:r>
        <w:fldChar w:fldCharType="separate"/>
      </w:r>
      <w:r>
        <w:t>35</w:t>
      </w:r>
      <w:r>
        <w:fldChar w:fldCharType="end"/>
      </w:r>
    </w:p>
    <w:p w14:paraId="47238D50" w14:textId="698C183A" w:rsidR="00432932" w:rsidRDefault="00432932">
      <w:pPr>
        <w:pStyle w:val="TOC5"/>
        <w:rPr>
          <w:rFonts w:asciiTheme="minorHAnsi" w:eastAsiaTheme="minorEastAsia" w:hAnsiTheme="minorHAnsi" w:cstheme="minorBidi"/>
          <w:sz w:val="22"/>
          <w:szCs w:val="22"/>
          <w:lang w:eastAsia="en-GB"/>
        </w:rPr>
      </w:pPr>
      <w:r>
        <w:lastRenderedPageBreak/>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_Toc51866612 \h </w:instrText>
      </w:r>
      <w:r>
        <w:fldChar w:fldCharType="separate"/>
      </w:r>
      <w:r>
        <w:t>36</w:t>
      </w:r>
      <w:r>
        <w:fldChar w:fldCharType="end"/>
      </w:r>
    </w:p>
    <w:p w14:paraId="39F10111" w14:textId="7C42C37E" w:rsidR="00432932" w:rsidRDefault="00432932">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_Toc51866613 \h </w:instrText>
      </w:r>
      <w:r>
        <w:fldChar w:fldCharType="separate"/>
      </w:r>
      <w:r>
        <w:t>37</w:t>
      </w:r>
      <w:r>
        <w:fldChar w:fldCharType="end"/>
      </w:r>
    </w:p>
    <w:p w14:paraId="6DC2BC32" w14:textId="15C4D957" w:rsidR="00432932" w:rsidRDefault="00432932">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_Toc51866614 \h </w:instrText>
      </w:r>
      <w:r>
        <w:fldChar w:fldCharType="separate"/>
      </w:r>
      <w:r>
        <w:t>37</w:t>
      </w:r>
      <w:r>
        <w:fldChar w:fldCharType="end"/>
      </w:r>
    </w:p>
    <w:p w14:paraId="62BAADE4" w14:textId="7AD852E7" w:rsidR="00432932" w:rsidRDefault="00432932">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w:t>
      </w:r>
      <w:r>
        <w:tab/>
      </w:r>
      <w:r>
        <w:fldChar w:fldCharType="begin" w:fldLock="1"/>
      </w:r>
      <w:r>
        <w:instrText xml:space="preserve"> PAGEREF _Toc51866615 \h </w:instrText>
      </w:r>
      <w:r>
        <w:fldChar w:fldCharType="separate"/>
      </w:r>
      <w:r>
        <w:t>37</w:t>
      </w:r>
      <w:r>
        <w:fldChar w:fldCharType="end"/>
      </w:r>
    </w:p>
    <w:p w14:paraId="2EADFB0A" w14:textId="0C1C5790" w:rsidR="00432932" w:rsidRDefault="00432932">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_Toc51866616 \h </w:instrText>
      </w:r>
      <w:r>
        <w:fldChar w:fldCharType="separate"/>
      </w:r>
      <w:r>
        <w:t>37</w:t>
      </w:r>
      <w:r>
        <w:fldChar w:fldCharType="end"/>
      </w:r>
    </w:p>
    <w:p w14:paraId="63848818" w14:textId="3953B881" w:rsidR="00432932" w:rsidRDefault="00432932">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visited network requested PDU session modification</w:t>
      </w:r>
      <w:r>
        <w:tab/>
      </w:r>
      <w:r>
        <w:fldChar w:fldCharType="begin" w:fldLock="1"/>
      </w:r>
      <w:r>
        <w:instrText xml:space="preserve"> PAGEREF _Toc51866617 \h </w:instrText>
      </w:r>
      <w:r>
        <w:fldChar w:fldCharType="separate"/>
      </w:r>
      <w:r>
        <w:t>38</w:t>
      </w:r>
      <w:r>
        <w:fldChar w:fldCharType="end"/>
      </w:r>
    </w:p>
    <w:p w14:paraId="6E65FC46" w14:textId="24313C51" w:rsidR="00432932" w:rsidRDefault="00432932">
      <w:pPr>
        <w:pStyle w:val="TOC6"/>
        <w:rPr>
          <w:rFonts w:asciiTheme="minorHAnsi" w:eastAsiaTheme="minorEastAsia" w:hAnsiTheme="minorHAnsi" w:cstheme="minorBidi"/>
          <w:sz w:val="22"/>
          <w:szCs w:val="22"/>
          <w:lang w:eastAsia="en-GB"/>
        </w:rPr>
      </w:pPr>
      <w:r w:rsidRPr="00432932">
        <w:t>5.2.2.8.2.3</w:t>
      </w:r>
      <w:r w:rsidRPr="00432932">
        <w:rPr>
          <w:rFonts w:asciiTheme="minorHAnsi" w:eastAsiaTheme="minorEastAsia" w:hAnsiTheme="minorHAnsi" w:cstheme="minorBidi"/>
          <w:sz w:val="22"/>
          <w:szCs w:val="22"/>
          <w:lang w:eastAsia="en-GB"/>
        </w:rPr>
        <w:tab/>
      </w:r>
      <w:r w:rsidRPr="00611E29">
        <w:rPr>
          <w:lang w:val="en-US"/>
        </w:rPr>
        <w:t>UE requested PDU session release</w:t>
      </w:r>
      <w:r>
        <w:tab/>
      </w:r>
      <w:r>
        <w:fldChar w:fldCharType="begin" w:fldLock="1"/>
      </w:r>
      <w:r>
        <w:instrText xml:space="preserve"> PAGEREF _Toc51866618 \h </w:instrText>
      </w:r>
      <w:r>
        <w:fldChar w:fldCharType="separate"/>
      </w:r>
      <w:r>
        <w:t>38</w:t>
      </w:r>
      <w:r>
        <w:fldChar w:fldCharType="end"/>
      </w:r>
    </w:p>
    <w:p w14:paraId="598BF76C" w14:textId="30338AC4" w:rsidR="00432932" w:rsidRDefault="00432932">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_Toc51866619 \h </w:instrText>
      </w:r>
      <w:r>
        <w:fldChar w:fldCharType="separate"/>
      </w:r>
      <w:r>
        <w:t>38</w:t>
      </w:r>
      <w:r>
        <w:fldChar w:fldCharType="end"/>
      </w:r>
    </w:p>
    <w:p w14:paraId="699FDCF3" w14:textId="5E7ADBF3" w:rsidR="00432932" w:rsidRDefault="00432932">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 (Home Routed PDU session)</w:t>
      </w:r>
      <w:r>
        <w:tab/>
      </w:r>
      <w:r>
        <w:fldChar w:fldCharType="begin" w:fldLock="1"/>
      </w:r>
      <w:r>
        <w:instrText xml:space="preserve"> PAGEREF _Toc51866620 \h </w:instrText>
      </w:r>
      <w:r>
        <w:fldChar w:fldCharType="separate"/>
      </w:r>
      <w:r>
        <w:t>39</w:t>
      </w:r>
      <w:r>
        <w:fldChar w:fldCharType="end"/>
      </w:r>
    </w:p>
    <w:p w14:paraId="34EC33A4" w14:textId="4724FEA9" w:rsidR="00432932" w:rsidRDefault="00432932">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 (Home Routed PDU session)</w:t>
      </w:r>
      <w:r>
        <w:tab/>
      </w:r>
      <w:r>
        <w:fldChar w:fldCharType="begin" w:fldLock="1"/>
      </w:r>
      <w:r>
        <w:instrText xml:space="preserve"> PAGEREF _Toc51866621 \h </w:instrText>
      </w:r>
      <w:r>
        <w:fldChar w:fldCharType="separate"/>
      </w:r>
      <w:r>
        <w:t>39</w:t>
      </w:r>
      <w:r>
        <w:fldChar w:fldCharType="end"/>
      </w:r>
    </w:p>
    <w:p w14:paraId="6485DA7D" w14:textId="64588C19" w:rsidR="00432932" w:rsidRDefault="00432932">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w:t>
      </w:r>
      <w:r>
        <w:tab/>
      </w:r>
      <w:r>
        <w:fldChar w:fldCharType="begin" w:fldLock="1"/>
      </w:r>
      <w:r>
        <w:instrText xml:space="preserve"> PAGEREF _Toc51866622 \h </w:instrText>
      </w:r>
      <w:r>
        <w:fldChar w:fldCharType="separate"/>
      </w:r>
      <w:r>
        <w:t>39</w:t>
      </w:r>
      <w:r>
        <w:fldChar w:fldCharType="end"/>
      </w:r>
    </w:p>
    <w:p w14:paraId="7E1BEB49" w14:textId="6DA49E34" w:rsidR="00432932" w:rsidRDefault="00432932">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_Toc51866623 \h </w:instrText>
      </w:r>
      <w:r>
        <w:fldChar w:fldCharType="separate"/>
      </w:r>
      <w:r>
        <w:t>39</w:t>
      </w:r>
      <w:r>
        <w:fldChar w:fldCharType="end"/>
      </w:r>
    </w:p>
    <w:p w14:paraId="101E55B8" w14:textId="3164D39B" w:rsidR="00432932" w:rsidRDefault="00432932">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Home network requested PDU session modification</w:t>
      </w:r>
      <w:r>
        <w:tab/>
      </w:r>
      <w:r>
        <w:fldChar w:fldCharType="begin" w:fldLock="1"/>
      </w:r>
      <w:r>
        <w:instrText xml:space="preserve"> PAGEREF _Toc51866624 \h </w:instrText>
      </w:r>
      <w:r>
        <w:fldChar w:fldCharType="separate"/>
      </w:r>
      <w:r>
        <w:t>40</w:t>
      </w:r>
      <w:r>
        <w:fldChar w:fldCharType="end"/>
      </w:r>
    </w:p>
    <w:p w14:paraId="76CB339B" w14:textId="4D617DD3" w:rsidR="00432932" w:rsidRDefault="00432932">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Home network requested PDU session release</w:t>
      </w:r>
      <w:r>
        <w:tab/>
      </w:r>
      <w:r>
        <w:fldChar w:fldCharType="begin" w:fldLock="1"/>
      </w:r>
      <w:r>
        <w:instrText xml:space="preserve"> PAGEREF _Toc51866625 \h </w:instrText>
      </w:r>
      <w:r>
        <w:fldChar w:fldCharType="separate"/>
      </w:r>
      <w:r>
        <w:t>41</w:t>
      </w:r>
      <w:r>
        <w:fldChar w:fldCharType="end"/>
      </w:r>
    </w:p>
    <w:p w14:paraId="6C87B140" w14:textId="634FFE43" w:rsidR="00432932" w:rsidRDefault="00432932">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_Toc51866626 \h </w:instrText>
      </w:r>
      <w:r>
        <w:fldChar w:fldCharType="separate"/>
      </w:r>
      <w:r>
        <w:t>41</w:t>
      </w:r>
      <w:r>
        <w:fldChar w:fldCharType="end"/>
      </w:r>
    </w:p>
    <w:p w14:paraId="2CA7CC7A" w14:textId="6FA2B94E" w:rsidR="00432932" w:rsidRDefault="00432932">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_Toc51866627 \h </w:instrText>
      </w:r>
      <w:r>
        <w:fldChar w:fldCharType="separate"/>
      </w:r>
      <w:r>
        <w:t>42</w:t>
      </w:r>
      <w:r>
        <w:fldChar w:fldCharType="end"/>
      </w:r>
    </w:p>
    <w:p w14:paraId="3C5C3146" w14:textId="09B7FC87" w:rsidR="00432932" w:rsidRDefault="00432932">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_Toc51866628 \h </w:instrText>
      </w:r>
      <w:r>
        <w:fldChar w:fldCharType="separate"/>
      </w:r>
      <w:r>
        <w:t>42</w:t>
      </w:r>
      <w:r>
        <w:fldChar w:fldCharType="end"/>
      </w:r>
    </w:p>
    <w:p w14:paraId="37DB12D0" w14:textId="55A1B175" w:rsidR="00432932" w:rsidRDefault="00432932">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_Toc51866629 \h </w:instrText>
      </w:r>
      <w:r>
        <w:fldChar w:fldCharType="separate"/>
      </w:r>
      <w:r>
        <w:t>42</w:t>
      </w:r>
      <w:r>
        <w:fldChar w:fldCharType="end"/>
      </w:r>
    </w:p>
    <w:p w14:paraId="6A6D7ADE" w14:textId="4382D9B3" w:rsidR="00432932" w:rsidRDefault="00432932">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_Toc51866630 \h </w:instrText>
      </w:r>
      <w:r>
        <w:fldChar w:fldCharType="separate"/>
      </w:r>
      <w:r>
        <w:t>43</w:t>
      </w:r>
      <w:r>
        <w:fldChar w:fldCharType="end"/>
      </w:r>
    </w:p>
    <w:p w14:paraId="050F9787" w14:textId="182360D1" w:rsidR="00432932" w:rsidRDefault="00432932">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_Toc51866631 \h </w:instrText>
      </w:r>
      <w:r>
        <w:fldChar w:fldCharType="separate"/>
      </w:r>
      <w:r>
        <w:t>43</w:t>
      </w:r>
      <w:r>
        <w:fldChar w:fldCharType="end"/>
      </w:r>
    </w:p>
    <w:p w14:paraId="4234D9B4" w14:textId="42B1D9D3" w:rsidR="00432932" w:rsidRDefault="0043293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_Toc51866632 \h </w:instrText>
      </w:r>
      <w:r>
        <w:fldChar w:fldCharType="separate"/>
      </w:r>
      <w:r>
        <w:t>44</w:t>
      </w:r>
      <w:r>
        <w:fldChar w:fldCharType="end"/>
      </w:r>
    </w:p>
    <w:p w14:paraId="0090A90F" w14:textId="45F40223" w:rsidR="00432932" w:rsidRDefault="0043293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_Toc51866633 \h </w:instrText>
      </w:r>
      <w:r>
        <w:fldChar w:fldCharType="separate"/>
      </w:r>
      <w:r>
        <w:t>44</w:t>
      </w:r>
      <w:r>
        <w:fldChar w:fldCharType="end"/>
      </w:r>
    </w:p>
    <w:p w14:paraId="48B24FAF" w14:textId="1E78E40C" w:rsidR="00432932" w:rsidRDefault="00432932">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_Toc51866634 \h </w:instrText>
      </w:r>
      <w:r>
        <w:fldChar w:fldCharType="separate"/>
      </w:r>
      <w:r>
        <w:t>44</w:t>
      </w:r>
      <w:r>
        <w:fldChar w:fldCharType="end"/>
      </w:r>
    </w:p>
    <w:p w14:paraId="7BA7BEFE" w14:textId="22716736" w:rsidR="00432932" w:rsidRDefault="00432932">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_Toc51866635 \h </w:instrText>
      </w:r>
      <w:r>
        <w:fldChar w:fldCharType="separate"/>
      </w:r>
      <w:r>
        <w:t>44</w:t>
      </w:r>
      <w:r>
        <w:fldChar w:fldCharType="end"/>
      </w:r>
    </w:p>
    <w:p w14:paraId="6D571A72" w14:textId="0B609753" w:rsidR="00432932" w:rsidRDefault="00432932">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_Toc51866636 \h </w:instrText>
      </w:r>
      <w:r>
        <w:fldChar w:fldCharType="separate"/>
      </w:r>
      <w:r>
        <w:t>45</w:t>
      </w:r>
      <w:r>
        <w:fldChar w:fldCharType="end"/>
      </w:r>
    </w:p>
    <w:p w14:paraId="419E7123" w14:textId="3913EE2F" w:rsidR="00432932" w:rsidRDefault="0043293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_Toc51866637 \h </w:instrText>
      </w:r>
      <w:r>
        <w:fldChar w:fldCharType="separate"/>
      </w:r>
      <w:r>
        <w:t>45</w:t>
      </w:r>
      <w:r>
        <w:fldChar w:fldCharType="end"/>
      </w:r>
    </w:p>
    <w:p w14:paraId="766730F1" w14:textId="173563C8" w:rsidR="00432932" w:rsidRDefault="0043293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_Toc51866638 \h </w:instrText>
      </w:r>
      <w:r>
        <w:fldChar w:fldCharType="separate"/>
      </w:r>
      <w:r>
        <w:t>45</w:t>
      </w:r>
      <w:r>
        <w:fldChar w:fldCharType="end"/>
      </w:r>
    </w:p>
    <w:p w14:paraId="6FCD7699" w14:textId="7B4BF100" w:rsidR="00432932" w:rsidRDefault="0043293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_Toc51866639 \h </w:instrText>
      </w:r>
      <w:r>
        <w:fldChar w:fldCharType="separate"/>
      </w:r>
      <w:r>
        <w:t>45</w:t>
      </w:r>
      <w:r>
        <w:fldChar w:fldCharType="end"/>
      </w:r>
    </w:p>
    <w:p w14:paraId="384BBEE6" w14:textId="50532F48" w:rsidR="00432932" w:rsidRDefault="0043293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_Toc51866640 \h </w:instrText>
      </w:r>
      <w:r>
        <w:fldChar w:fldCharType="separate"/>
      </w:r>
      <w:r>
        <w:t>45</w:t>
      </w:r>
      <w:r>
        <w:fldChar w:fldCharType="end"/>
      </w:r>
    </w:p>
    <w:p w14:paraId="4CE74603" w14:textId="6C4F43ED" w:rsidR="00432932" w:rsidRDefault="00432932">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_Toc51866641 \h </w:instrText>
      </w:r>
      <w:r>
        <w:fldChar w:fldCharType="separate"/>
      </w:r>
      <w:r>
        <w:t>45</w:t>
      </w:r>
      <w:r>
        <w:fldChar w:fldCharType="end"/>
      </w:r>
    </w:p>
    <w:p w14:paraId="5F75AD5E" w14:textId="58A56742" w:rsidR="00432932" w:rsidRDefault="00432932">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_Toc51866642 \h </w:instrText>
      </w:r>
      <w:r>
        <w:fldChar w:fldCharType="separate"/>
      </w:r>
      <w:r>
        <w:t>45</w:t>
      </w:r>
      <w:r>
        <w:fldChar w:fldCharType="end"/>
      </w:r>
    </w:p>
    <w:p w14:paraId="4088C58B" w14:textId="6ED35344" w:rsidR="00432932" w:rsidRDefault="00432932">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_Toc51866643 \h </w:instrText>
      </w:r>
      <w:r>
        <w:fldChar w:fldCharType="separate"/>
      </w:r>
      <w:r>
        <w:t>45</w:t>
      </w:r>
      <w:r>
        <w:fldChar w:fldCharType="end"/>
      </w:r>
    </w:p>
    <w:p w14:paraId="5A0F2988" w14:textId="66227F1D" w:rsidR="00432932" w:rsidRDefault="00432932">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_Toc51866644 \h </w:instrText>
      </w:r>
      <w:r>
        <w:fldChar w:fldCharType="separate"/>
      </w:r>
      <w:r>
        <w:t>46</w:t>
      </w:r>
      <w:r>
        <w:fldChar w:fldCharType="end"/>
      </w:r>
    </w:p>
    <w:p w14:paraId="12B91D8D" w14:textId="5CCC3B09" w:rsidR="00432932" w:rsidRDefault="00432932">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_Toc51866645 \h </w:instrText>
      </w:r>
      <w:r>
        <w:fldChar w:fldCharType="separate"/>
      </w:r>
      <w:r>
        <w:t>46</w:t>
      </w:r>
      <w:r>
        <w:fldChar w:fldCharType="end"/>
      </w:r>
    </w:p>
    <w:p w14:paraId="62AF6736" w14:textId="6A0278B7" w:rsidR="00432932" w:rsidRDefault="00432932">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_Toc51866646 \h </w:instrText>
      </w:r>
      <w:r>
        <w:fldChar w:fldCharType="separate"/>
      </w:r>
      <w:r>
        <w:t>46</w:t>
      </w:r>
      <w:r>
        <w:fldChar w:fldCharType="end"/>
      </w:r>
    </w:p>
    <w:p w14:paraId="7E177D45" w14:textId="082927AC" w:rsidR="00432932" w:rsidRDefault="00432932">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_Toc51866647 \h </w:instrText>
      </w:r>
      <w:r>
        <w:fldChar w:fldCharType="separate"/>
      </w:r>
      <w:r>
        <w:t>46</w:t>
      </w:r>
      <w:r>
        <w:fldChar w:fldCharType="end"/>
      </w:r>
    </w:p>
    <w:p w14:paraId="662DCD87" w14:textId="5A02B5E0" w:rsidR="00432932" w:rsidRDefault="00432932">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_Toc51866648 \h </w:instrText>
      </w:r>
      <w:r>
        <w:fldChar w:fldCharType="separate"/>
      </w:r>
      <w:r>
        <w:t>47</w:t>
      </w:r>
      <w:r>
        <w:fldChar w:fldCharType="end"/>
      </w:r>
    </w:p>
    <w:p w14:paraId="0632B1DA" w14:textId="19886F51" w:rsidR="00432932" w:rsidRDefault="0043293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_Toc51866649 \h </w:instrText>
      </w:r>
      <w:r>
        <w:fldChar w:fldCharType="separate"/>
      </w:r>
      <w:r>
        <w:t>47</w:t>
      </w:r>
      <w:r>
        <w:fldChar w:fldCharType="end"/>
      </w:r>
    </w:p>
    <w:p w14:paraId="61DDAAB2" w14:textId="344CEA73" w:rsidR="00432932" w:rsidRDefault="00432932">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_Toc51866650 \h </w:instrText>
      </w:r>
      <w:r>
        <w:fldChar w:fldCharType="separate"/>
      </w:r>
      <w:r>
        <w:t>47</w:t>
      </w:r>
      <w:r>
        <w:fldChar w:fldCharType="end"/>
      </w:r>
    </w:p>
    <w:p w14:paraId="0FEA58D7" w14:textId="69DD3DE6" w:rsidR="00432932" w:rsidRDefault="00432932">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_Toc51866651 \h </w:instrText>
      </w:r>
      <w:r>
        <w:fldChar w:fldCharType="separate"/>
      </w:r>
      <w:r>
        <w:t>49</w:t>
      </w:r>
      <w:r>
        <w:fldChar w:fldCharType="end"/>
      </w:r>
    </w:p>
    <w:p w14:paraId="2C5EF258" w14:textId="270D99FD" w:rsidR="00432932" w:rsidRDefault="00432932">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_Toc51866652 \h </w:instrText>
      </w:r>
      <w:r>
        <w:fldChar w:fldCharType="separate"/>
      </w:r>
      <w:r>
        <w:t>49</w:t>
      </w:r>
      <w:r>
        <w:fldChar w:fldCharType="end"/>
      </w:r>
    </w:p>
    <w:p w14:paraId="5183E353" w14:textId="3E8AAC8E" w:rsidR="00432932" w:rsidRDefault="00432932">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_Toc51866653 \h </w:instrText>
      </w:r>
      <w:r>
        <w:fldChar w:fldCharType="separate"/>
      </w:r>
      <w:r>
        <w:t>49</w:t>
      </w:r>
      <w:r>
        <w:fldChar w:fldCharType="end"/>
      </w:r>
    </w:p>
    <w:p w14:paraId="4BB4BA53" w14:textId="7E2C8815" w:rsidR="00432932" w:rsidRDefault="00432932">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_Toc51866654 \h </w:instrText>
      </w:r>
      <w:r>
        <w:fldChar w:fldCharType="separate"/>
      </w:r>
      <w:r>
        <w:t>49</w:t>
      </w:r>
      <w:r>
        <w:fldChar w:fldCharType="end"/>
      </w:r>
    </w:p>
    <w:p w14:paraId="6F5CCD74" w14:textId="70A3CB23" w:rsidR="00432932" w:rsidRDefault="00432932">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_Toc51866655 \h </w:instrText>
      </w:r>
      <w:r>
        <w:fldChar w:fldCharType="separate"/>
      </w:r>
      <w:r>
        <w:t>49</w:t>
      </w:r>
      <w:r>
        <w:fldChar w:fldCharType="end"/>
      </w:r>
    </w:p>
    <w:p w14:paraId="5642CA09" w14:textId="1CBD3201" w:rsidR="00432932" w:rsidRDefault="00432932">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_Toc51866656 \h </w:instrText>
      </w:r>
      <w:r>
        <w:fldChar w:fldCharType="separate"/>
      </w:r>
      <w:r>
        <w:t>51</w:t>
      </w:r>
      <w:r>
        <w:fldChar w:fldCharType="end"/>
      </w:r>
    </w:p>
    <w:p w14:paraId="5B4D8E83" w14:textId="11565E34" w:rsidR="00432932" w:rsidRDefault="00432932">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_Toc51866657 \h </w:instrText>
      </w:r>
      <w:r>
        <w:fldChar w:fldCharType="separate"/>
      </w:r>
      <w:r>
        <w:t>52</w:t>
      </w:r>
      <w:r>
        <w:fldChar w:fldCharType="end"/>
      </w:r>
    </w:p>
    <w:p w14:paraId="49613039" w14:textId="26A42021" w:rsidR="00432932" w:rsidRDefault="00432932">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_Toc51866658 \h </w:instrText>
      </w:r>
      <w:r>
        <w:fldChar w:fldCharType="separate"/>
      </w:r>
      <w:r>
        <w:t>52</w:t>
      </w:r>
      <w:r>
        <w:fldChar w:fldCharType="end"/>
      </w:r>
    </w:p>
    <w:p w14:paraId="3083E57B" w14:textId="053FD653" w:rsidR="00432932" w:rsidRDefault="00432932">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_Toc51866659 \h </w:instrText>
      </w:r>
      <w:r>
        <w:fldChar w:fldCharType="separate"/>
      </w:r>
      <w:r>
        <w:t>52</w:t>
      </w:r>
      <w:r>
        <w:fldChar w:fldCharType="end"/>
      </w:r>
    </w:p>
    <w:p w14:paraId="4F07734E" w14:textId="7B03AD6C" w:rsidR="00432932" w:rsidRDefault="00432932">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_Toc51866660 \h </w:instrText>
      </w:r>
      <w:r>
        <w:fldChar w:fldCharType="separate"/>
      </w:r>
      <w:r>
        <w:t>52</w:t>
      </w:r>
      <w:r>
        <w:fldChar w:fldCharType="end"/>
      </w:r>
    </w:p>
    <w:p w14:paraId="6BDF4615" w14:textId="31B18B28" w:rsidR="00432932" w:rsidRDefault="00432932">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_Toc51866661 \h </w:instrText>
      </w:r>
      <w:r>
        <w:fldChar w:fldCharType="separate"/>
      </w:r>
      <w:r>
        <w:t>52</w:t>
      </w:r>
      <w:r>
        <w:fldChar w:fldCharType="end"/>
      </w:r>
    </w:p>
    <w:p w14:paraId="6F909028" w14:textId="60A3E57B" w:rsidR="00432932" w:rsidRDefault="00432932">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_Toc51866662 \h </w:instrText>
      </w:r>
      <w:r>
        <w:fldChar w:fldCharType="separate"/>
      </w:r>
      <w:r>
        <w:t>52</w:t>
      </w:r>
      <w:r>
        <w:fldChar w:fldCharType="end"/>
      </w:r>
    </w:p>
    <w:p w14:paraId="17F74A8A" w14:textId="75000F70" w:rsidR="00432932" w:rsidRDefault="00432932">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_Toc51866663 \h </w:instrText>
      </w:r>
      <w:r>
        <w:fldChar w:fldCharType="separate"/>
      </w:r>
      <w:r>
        <w:t>52</w:t>
      </w:r>
      <w:r>
        <w:fldChar w:fldCharType="end"/>
      </w:r>
    </w:p>
    <w:p w14:paraId="04F35B4A" w14:textId="2F03380F" w:rsidR="00432932" w:rsidRDefault="00432932">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_Toc51866664 \h </w:instrText>
      </w:r>
      <w:r>
        <w:fldChar w:fldCharType="separate"/>
      </w:r>
      <w:r>
        <w:t>52</w:t>
      </w:r>
      <w:r>
        <w:fldChar w:fldCharType="end"/>
      </w:r>
    </w:p>
    <w:p w14:paraId="0701E07B" w14:textId="7A5E67D7" w:rsidR="00432932" w:rsidRDefault="00432932">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_Toc51866665 \h </w:instrText>
      </w:r>
      <w:r>
        <w:fldChar w:fldCharType="separate"/>
      </w:r>
      <w:r>
        <w:t>52</w:t>
      </w:r>
      <w:r>
        <w:fldChar w:fldCharType="end"/>
      </w:r>
    </w:p>
    <w:p w14:paraId="6E0D83CE" w14:textId="3820E93A" w:rsidR="00432932" w:rsidRDefault="00432932">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_Toc51866666 \h </w:instrText>
      </w:r>
      <w:r>
        <w:fldChar w:fldCharType="separate"/>
      </w:r>
      <w:r>
        <w:t>53</w:t>
      </w:r>
      <w:r>
        <w:fldChar w:fldCharType="end"/>
      </w:r>
    </w:p>
    <w:p w14:paraId="17866DB9" w14:textId="2DD8EC66" w:rsidR="00432932" w:rsidRDefault="00432932">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_Toc51866667 \h </w:instrText>
      </w:r>
      <w:r>
        <w:fldChar w:fldCharType="separate"/>
      </w:r>
      <w:r>
        <w:t>53</w:t>
      </w:r>
      <w:r>
        <w:fldChar w:fldCharType="end"/>
      </w:r>
    </w:p>
    <w:p w14:paraId="1B2C1DAA" w14:textId="542B89AB" w:rsidR="00432932" w:rsidRDefault="00432932">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_Toc51866668 \h </w:instrText>
      </w:r>
      <w:r>
        <w:fldChar w:fldCharType="separate"/>
      </w:r>
      <w:r>
        <w:t>53</w:t>
      </w:r>
      <w:r>
        <w:fldChar w:fldCharType="end"/>
      </w:r>
    </w:p>
    <w:p w14:paraId="067AB2DE" w14:textId="025F4E6A" w:rsidR="00432932" w:rsidRDefault="00432932">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_Toc51866669 \h </w:instrText>
      </w:r>
      <w:r>
        <w:fldChar w:fldCharType="separate"/>
      </w:r>
      <w:r>
        <w:t>54</w:t>
      </w:r>
      <w:r>
        <w:fldChar w:fldCharType="end"/>
      </w:r>
    </w:p>
    <w:p w14:paraId="2C2C934A" w14:textId="035D29A4" w:rsidR="00432932" w:rsidRDefault="00432932">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_Toc51866670 \h </w:instrText>
      </w:r>
      <w:r>
        <w:fldChar w:fldCharType="separate"/>
      </w:r>
      <w:r>
        <w:t>54</w:t>
      </w:r>
      <w:r>
        <w:fldChar w:fldCharType="end"/>
      </w:r>
    </w:p>
    <w:p w14:paraId="451B50E7" w14:textId="284FD498" w:rsidR="00432932" w:rsidRDefault="00432932">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_Toc51866671 \h </w:instrText>
      </w:r>
      <w:r>
        <w:fldChar w:fldCharType="separate"/>
      </w:r>
      <w:r>
        <w:t>54</w:t>
      </w:r>
      <w:r>
        <w:fldChar w:fldCharType="end"/>
      </w:r>
    </w:p>
    <w:p w14:paraId="43FB91A6" w14:textId="3A17512F" w:rsidR="00432932" w:rsidRDefault="00432932">
      <w:pPr>
        <w:pStyle w:val="TOC4"/>
        <w:rPr>
          <w:rFonts w:asciiTheme="minorHAnsi" w:eastAsiaTheme="minorEastAsia" w:hAnsiTheme="minorHAnsi" w:cstheme="minorBidi"/>
          <w:sz w:val="22"/>
          <w:szCs w:val="22"/>
          <w:lang w:eastAsia="en-GB"/>
        </w:rPr>
      </w:pPr>
      <w:r w:rsidRPr="00432932">
        <w:lastRenderedPageBreak/>
        <w:t>6.1.3.5</w:t>
      </w:r>
      <w:r w:rsidRPr="00432932">
        <w:rPr>
          <w:rFonts w:asciiTheme="minorHAnsi" w:eastAsiaTheme="minorEastAsia" w:hAnsiTheme="minorHAnsi" w:cstheme="minorBidi"/>
          <w:sz w:val="22"/>
          <w:szCs w:val="22"/>
          <w:lang w:eastAsia="en-GB"/>
        </w:rPr>
        <w:tab/>
      </w:r>
      <w:r w:rsidRPr="00611E29">
        <w:rPr>
          <w:lang w:val="fr-FR"/>
        </w:rPr>
        <w:t>Resource: PDU sessions collection (H-SMF)</w:t>
      </w:r>
      <w:r>
        <w:tab/>
      </w:r>
      <w:r>
        <w:fldChar w:fldCharType="begin" w:fldLock="1"/>
      </w:r>
      <w:r>
        <w:instrText xml:space="preserve"> PAGEREF _Toc51866672 \h </w:instrText>
      </w:r>
      <w:r>
        <w:fldChar w:fldCharType="separate"/>
      </w:r>
      <w:r>
        <w:t>54</w:t>
      </w:r>
      <w:r>
        <w:fldChar w:fldCharType="end"/>
      </w:r>
    </w:p>
    <w:p w14:paraId="250F5E14" w14:textId="5B791D49" w:rsidR="00432932" w:rsidRDefault="00432932">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_Toc51866673 \h </w:instrText>
      </w:r>
      <w:r>
        <w:fldChar w:fldCharType="separate"/>
      </w:r>
      <w:r>
        <w:t>54</w:t>
      </w:r>
      <w:r>
        <w:fldChar w:fldCharType="end"/>
      </w:r>
    </w:p>
    <w:p w14:paraId="5998F7C3" w14:textId="0A400B82" w:rsidR="00432932" w:rsidRDefault="00432932">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_Toc51866674 \h </w:instrText>
      </w:r>
      <w:r>
        <w:fldChar w:fldCharType="separate"/>
      </w:r>
      <w:r>
        <w:t>54</w:t>
      </w:r>
      <w:r>
        <w:fldChar w:fldCharType="end"/>
      </w:r>
    </w:p>
    <w:p w14:paraId="5C65CD27" w14:textId="27A90B1A" w:rsidR="00432932" w:rsidRDefault="00432932">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_Toc51866675 \h </w:instrText>
      </w:r>
      <w:r>
        <w:fldChar w:fldCharType="separate"/>
      </w:r>
      <w:r>
        <w:t>55</w:t>
      </w:r>
      <w:r>
        <w:fldChar w:fldCharType="end"/>
      </w:r>
    </w:p>
    <w:p w14:paraId="487C3ECA" w14:textId="5648E3AC" w:rsidR="00432932" w:rsidRDefault="00432932">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_Toc51866676 \h </w:instrText>
      </w:r>
      <w:r>
        <w:fldChar w:fldCharType="separate"/>
      </w:r>
      <w:r>
        <w:t>55</w:t>
      </w:r>
      <w:r>
        <w:fldChar w:fldCharType="end"/>
      </w:r>
    </w:p>
    <w:p w14:paraId="61819B41" w14:textId="1C06036D" w:rsidR="00432932" w:rsidRDefault="00432932">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_Toc51866677 \h </w:instrText>
      </w:r>
      <w:r>
        <w:fldChar w:fldCharType="separate"/>
      </w:r>
      <w:r>
        <w:t>57</w:t>
      </w:r>
      <w:r>
        <w:fldChar w:fldCharType="end"/>
      </w:r>
    </w:p>
    <w:p w14:paraId="442DFE94" w14:textId="7A8B3A9F" w:rsidR="00432932" w:rsidRDefault="00432932">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_Toc51866678 \h </w:instrText>
      </w:r>
      <w:r>
        <w:fldChar w:fldCharType="separate"/>
      </w:r>
      <w:r>
        <w:t>57</w:t>
      </w:r>
      <w:r>
        <w:fldChar w:fldCharType="end"/>
      </w:r>
    </w:p>
    <w:p w14:paraId="338C582C" w14:textId="1F8D9C8C" w:rsidR="00432932" w:rsidRDefault="00432932">
      <w:pPr>
        <w:pStyle w:val="TOC4"/>
        <w:rPr>
          <w:rFonts w:asciiTheme="minorHAnsi" w:eastAsiaTheme="minorEastAsia" w:hAnsiTheme="minorHAnsi" w:cstheme="minorBidi"/>
          <w:sz w:val="22"/>
          <w:szCs w:val="22"/>
          <w:lang w:eastAsia="en-GB"/>
        </w:rPr>
      </w:pPr>
      <w:r w:rsidRPr="00432932">
        <w:t>6.1.3.6</w:t>
      </w:r>
      <w:r w:rsidRPr="00432932">
        <w:rPr>
          <w:rFonts w:asciiTheme="minorHAnsi" w:eastAsiaTheme="minorEastAsia" w:hAnsiTheme="minorHAnsi" w:cstheme="minorBidi"/>
          <w:sz w:val="22"/>
          <w:szCs w:val="22"/>
          <w:lang w:eastAsia="en-GB"/>
        </w:rPr>
        <w:tab/>
      </w:r>
      <w:r w:rsidRPr="00611E29">
        <w:rPr>
          <w:lang w:val="en-US"/>
        </w:rPr>
        <w:t>Resource: Individual PDU session (H-SMF)</w:t>
      </w:r>
      <w:r>
        <w:tab/>
      </w:r>
      <w:r>
        <w:fldChar w:fldCharType="begin" w:fldLock="1"/>
      </w:r>
      <w:r>
        <w:instrText xml:space="preserve"> PAGEREF _Toc51866679 \h </w:instrText>
      </w:r>
      <w:r>
        <w:fldChar w:fldCharType="separate"/>
      </w:r>
      <w:r>
        <w:t>57</w:t>
      </w:r>
      <w:r>
        <w:fldChar w:fldCharType="end"/>
      </w:r>
    </w:p>
    <w:p w14:paraId="2A1F52BF" w14:textId="0274D0C2" w:rsidR="00432932" w:rsidRDefault="00432932">
      <w:pPr>
        <w:pStyle w:val="TOC5"/>
        <w:rPr>
          <w:rFonts w:asciiTheme="minorHAnsi" w:eastAsiaTheme="minorEastAsia" w:hAnsiTheme="minorHAnsi" w:cstheme="minorBidi"/>
          <w:sz w:val="22"/>
          <w:szCs w:val="22"/>
          <w:lang w:eastAsia="en-GB"/>
        </w:rPr>
      </w:pPr>
      <w:r w:rsidRPr="00432932">
        <w:t>6.1.3.6.1</w:t>
      </w:r>
      <w:r w:rsidRPr="00432932">
        <w:rPr>
          <w:rFonts w:asciiTheme="minorHAnsi" w:eastAsiaTheme="minorEastAsia" w:hAnsiTheme="minorHAnsi" w:cstheme="minorBidi"/>
          <w:sz w:val="22"/>
          <w:szCs w:val="22"/>
          <w:lang w:eastAsia="en-GB"/>
        </w:rPr>
        <w:tab/>
      </w:r>
      <w:r w:rsidRPr="00611E29">
        <w:rPr>
          <w:lang w:val="en-US"/>
        </w:rPr>
        <w:t>Description</w:t>
      </w:r>
      <w:r>
        <w:tab/>
      </w:r>
      <w:r>
        <w:fldChar w:fldCharType="begin" w:fldLock="1"/>
      </w:r>
      <w:r>
        <w:instrText xml:space="preserve"> PAGEREF _Toc51866680 \h </w:instrText>
      </w:r>
      <w:r>
        <w:fldChar w:fldCharType="separate"/>
      </w:r>
      <w:r>
        <w:t>57</w:t>
      </w:r>
      <w:r>
        <w:fldChar w:fldCharType="end"/>
      </w:r>
    </w:p>
    <w:p w14:paraId="0EB63D29" w14:textId="6DD3091F" w:rsidR="00432932" w:rsidRDefault="00432932">
      <w:pPr>
        <w:pStyle w:val="TOC5"/>
        <w:rPr>
          <w:rFonts w:asciiTheme="minorHAnsi" w:eastAsiaTheme="minorEastAsia" w:hAnsiTheme="minorHAnsi" w:cstheme="minorBidi"/>
          <w:sz w:val="22"/>
          <w:szCs w:val="22"/>
          <w:lang w:eastAsia="en-GB"/>
        </w:rPr>
      </w:pPr>
      <w:r w:rsidRPr="00432932">
        <w:t>6.1.3.6.2</w:t>
      </w:r>
      <w:r w:rsidRPr="00432932">
        <w:rPr>
          <w:rFonts w:asciiTheme="minorHAnsi" w:eastAsiaTheme="minorEastAsia" w:hAnsiTheme="minorHAnsi" w:cstheme="minorBidi"/>
          <w:sz w:val="22"/>
          <w:szCs w:val="22"/>
          <w:lang w:eastAsia="en-GB"/>
        </w:rPr>
        <w:tab/>
      </w:r>
      <w:r w:rsidRPr="00611E29">
        <w:rPr>
          <w:lang w:val="en-US"/>
        </w:rPr>
        <w:t>Resource Definition</w:t>
      </w:r>
      <w:r>
        <w:tab/>
      </w:r>
      <w:r>
        <w:fldChar w:fldCharType="begin" w:fldLock="1"/>
      </w:r>
      <w:r>
        <w:instrText xml:space="preserve"> PAGEREF _Toc51866681 \h </w:instrText>
      </w:r>
      <w:r>
        <w:fldChar w:fldCharType="separate"/>
      </w:r>
      <w:r>
        <w:t>57</w:t>
      </w:r>
      <w:r>
        <w:fldChar w:fldCharType="end"/>
      </w:r>
    </w:p>
    <w:p w14:paraId="00550439" w14:textId="1AD3B498" w:rsidR="00432932" w:rsidRDefault="00432932">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_Toc51866682 \h </w:instrText>
      </w:r>
      <w:r>
        <w:fldChar w:fldCharType="separate"/>
      </w:r>
      <w:r>
        <w:t>57</w:t>
      </w:r>
      <w:r>
        <w:fldChar w:fldCharType="end"/>
      </w:r>
    </w:p>
    <w:p w14:paraId="588FA645" w14:textId="77B50F5D" w:rsidR="00432932" w:rsidRDefault="00432932">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_Toc51866683 \h </w:instrText>
      </w:r>
      <w:r>
        <w:fldChar w:fldCharType="separate"/>
      </w:r>
      <w:r>
        <w:t>57</w:t>
      </w:r>
      <w:r>
        <w:fldChar w:fldCharType="end"/>
      </w:r>
    </w:p>
    <w:p w14:paraId="19EA7B50" w14:textId="5C9DCAE0" w:rsidR="00432932" w:rsidRDefault="00432932">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_Toc51866684 \h </w:instrText>
      </w:r>
      <w:r>
        <w:fldChar w:fldCharType="separate"/>
      </w:r>
      <w:r>
        <w:t>57</w:t>
      </w:r>
      <w:r>
        <w:fldChar w:fldCharType="end"/>
      </w:r>
    </w:p>
    <w:p w14:paraId="5389708C" w14:textId="23CBA19D" w:rsidR="00432932" w:rsidRDefault="00432932">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_Toc51866685 \h </w:instrText>
      </w:r>
      <w:r>
        <w:fldChar w:fldCharType="separate"/>
      </w:r>
      <w:r>
        <w:t>57</w:t>
      </w:r>
      <w:r>
        <w:fldChar w:fldCharType="end"/>
      </w:r>
    </w:p>
    <w:p w14:paraId="5AAF8572" w14:textId="08AF346E" w:rsidR="00432932" w:rsidRDefault="00432932">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_Toc51866686 \h </w:instrText>
      </w:r>
      <w:r>
        <w:fldChar w:fldCharType="separate"/>
      </w:r>
      <w:r>
        <w:t>57</w:t>
      </w:r>
      <w:r>
        <w:fldChar w:fldCharType="end"/>
      </w:r>
    </w:p>
    <w:p w14:paraId="1A9F5769" w14:textId="02A91836" w:rsidR="00432932" w:rsidRDefault="00432932">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_Toc51866687 \h </w:instrText>
      </w:r>
      <w:r>
        <w:fldChar w:fldCharType="separate"/>
      </w:r>
      <w:r>
        <w:t>57</w:t>
      </w:r>
      <w:r>
        <w:fldChar w:fldCharType="end"/>
      </w:r>
    </w:p>
    <w:p w14:paraId="6DE90752" w14:textId="54035EA2" w:rsidR="00432932" w:rsidRDefault="00432932">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_Toc51866688 \h </w:instrText>
      </w:r>
      <w:r>
        <w:fldChar w:fldCharType="separate"/>
      </w:r>
      <w:r>
        <w:t>58</w:t>
      </w:r>
      <w:r>
        <w:fldChar w:fldCharType="end"/>
      </w:r>
    </w:p>
    <w:p w14:paraId="1FCACD20" w14:textId="70B9318F" w:rsidR="00432932" w:rsidRDefault="00432932">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_Toc51866689 \h </w:instrText>
      </w:r>
      <w:r>
        <w:fldChar w:fldCharType="separate"/>
      </w:r>
      <w:r>
        <w:t>58</w:t>
      </w:r>
      <w:r>
        <w:fldChar w:fldCharType="end"/>
      </w:r>
    </w:p>
    <w:p w14:paraId="422C13AD" w14:textId="7B9F85C6" w:rsidR="00432932" w:rsidRDefault="00432932">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_Toc51866690 \h </w:instrText>
      </w:r>
      <w:r>
        <w:fldChar w:fldCharType="separate"/>
      </w:r>
      <w:r>
        <w:t>58</w:t>
      </w:r>
      <w:r>
        <w:fldChar w:fldCharType="end"/>
      </w:r>
    </w:p>
    <w:p w14:paraId="2FFB9F87" w14:textId="69AC2829" w:rsidR="00432932" w:rsidRDefault="00432932">
      <w:pPr>
        <w:pStyle w:val="TOC4"/>
        <w:rPr>
          <w:rFonts w:asciiTheme="minorHAnsi" w:eastAsiaTheme="minorEastAsia" w:hAnsiTheme="minorHAnsi" w:cstheme="minorBidi"/>
          <w:sz w:val="22"/>
          <w:szCs w:val="22"/>
          <w:lang w:eastAsia="en-GB"/>
        </w:rPr>
      </w:pPr>
      <w:r w:rsidRPr="00432932">
        <w:t>6.1.3.7</w:t>
      </w:r>
      <w:r w:rsidRPr="00432932">
        <w:rPr>
          <w:rFonts w:asciiTheme="minorHAnsi" w:eastAsiaTheme="minorEastAsia" w:hAnsiTheme="minorHAnsi" w:cstheme="minorBidi"/>
          <w:sz w:val="22"/>
          <w:szCs w:val="22"/>
          <w:lang w:eastAsia="en-GB"/>
        </w:rPr>
        <w:tab/>
      </w:r>
      <w:r w:rsidRPr="00611E29">
        <w:rPr>
          <w:lang w:val="en-US"/>
        </w:rPr>
        <w:t>Resource: Individual PDU session (V-SMF)</w:t>
      </w:r>
      <w:r>
        <w:tab/>
      </w:r>
      <w:r>
        <w:fldChar w:fldCharType="begin" w:fldLock="1"/>
      </w:r>
      <w:r>
        <w:instrText xml:space="preserve"> PAGEREF _Toc51866691 \h </w:instrText>
      </w:r>
      <w:r>
        <w:fldChar w:fldCharType="separate"/>
      </w:r>
      <w:r>
        <w:t>59</w:t>
      </w:r>
      <w:r>
        <w:fldChar w:fldCharType="end"/>
      </w:r>
    </w:p>
    <w:p w14:paraId="6323C30D" w14:textId="5F33AE0E" w:rsidR="00432932" w:rsidRDefault="00432932">
      <w:pPr>
        <w:pStyle w:val="TOC5"/>
        <w:rPr>
          <w:rFonts w:asciiTheme="minorHAnsi" w:eastAsiaTheme="minorEastAsia" w:hAnsiTheme="minorHAnsi" w:cstheme="minorBidi"/>
          <w:sz w:val="22"/>
          <w:szCs w:val="22"/>
          <w:lang w:eastAsia="en-GB"/>
        </w:rPr>
      </w:pPr>
      <w:r w:rsidRPr="00432932">
        <w:t>6.1.3.7.1</w:t>
      </w:r>
      <w:r w:rsidRPr="00432932">
        <w:rPr>
          <w:rFonts w:asciiTheme="minorHAnsi" w:eastAsiaTheme="minorEastAsia" w:hAnsiTheme="minorHAnsi" w:cstheme="minorBidi"/>
          <w:sz w:val="22"/>
          <w:szCs w:val="22"/>
          <w:lang w:eastAsia="en-GB"/>
        </w:rPr>
        <w:tab/>
      </w:r>
      <w:r w:rsidRPr="00611E29">
        <w:rPr>
          <w:lang w:val="en-US"/>
        </w:rPr>
        <w:t>Description</w:t>
      </w:r>
      <w:r>
        <w:tab/>
      </w:r>
      <w:r>
        <w:fldChar w:fldCharType="begin" w:fldLock="1"/>
      </w:r>
      <w:r>
        <w:instrText xml:space="preserve"> PAGEREF _Toc51866692 \h </w:instrText>
      </w:r>
      <w:r>
        <w:fldChar w:fldCharType="separate"/>
      </w:r>
      <w:r>
        <w:t>59</w:t>
      </w:r>
      <w:r>
        <w:fldChar w:fldCharType="end"/>
      </w:r>
    </w:p>
    <w:p w14:paraId="6DFEAEB9" w14:textId="42F7B4BA" w:rsidR="00432932" w:rsidRDefault="00432932">
      <w:pPr>
        <w:pStyle w:val="TOC5"/>
        <w:rPr>
          <w:rFonts w:asciiTheme="minorHAnsi" w:eastAsiaTheme="minorEastAsia" w:hAnsiTheme="minorHAnsi" w:cstheme="minorBidi"/>
          <w:sz w:val="22"/>
          <w:szCs w:val="22"/>
          <w:lang w:eastAsia="en-GB"/>
        </w:rPr>
      </w:pPr>
      <w:r w:rsidRPr="00432932">
        <w:t>6.1.3.7.2</w:t>
      </w:r>
      <w:r w:rsidRPr="00432932">
        <w:rPr>
          <w:rFonts w:asciiTheme="minorHAnsi" w:eastAsiaTheme="minorEastAsia" w:hAnsiTheme="minorHAnsi" w:cstheme="minorBidi"/>
          <w:sz w:val="22"/>
          <w:szCs w:val="22"/>
          <w:lang w:eastAsia="en-GB"/>
        </w:rPr>
        <w:tab/>
      </w:r>
      <w:r w:rsidRPr="00611E29">
        <w:rPr>
          <w:lang w:val="en-US"/>
        </w:rPr>
        <w:t>Resource Definition</w:t>
      </w:r>
      <w:r>
        <w:tab/>
      </w:r>
      <w:r>
        <w:fldChar w:fldCharType="begin" w:fldLock="1"/>
      </w:r>
      <w:r>
        <w:instrText xml:space="preserve"> PAGEREF _Toc51866693 \h </w:instrText>
      </w:r>
      <w:r>
        <w:fldChar w:fldCharType="separate"/>
      </w:r>
      <w:r>
        <w:t>59</w:t>
      </w:r>
      <w:r>
        <w:fldChar w:fldCharType="end"/>
      </w:r>
    </w:p>
    <w:p w14:paraId="5E81E9B7" w14:textId="16708419" w:rsidR="00432932" w:rsidRDefault="00432932">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_Toc51866694 \h </w:instrText>
      </w:r>
      <w:r>
        <w:fldChar w:fldCharType="separate"/>
      </w:r>
      <w:r>
        <w:t>59</w:t>
      </w:r>
      <w:r>
        <w:fldChar w:fldCharType="end"/>
      </w:r>
    </w:p>
    <w:p w14:paraId="38EFEAB9" w14:textId="60431716" w:rsidR="00432932" w:rsidRDefault="00432932">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_Toc51866695 \h </w:instrText>
      </w:r>
      <w:r>
        <w:fldChar w:fldCharType="separate"/>
      </w:r>
      <w:r>
        <w:t>59</w:t>
      </w:r>
      <w:r>
        <w:fldChar w:fldCharType="end"/>
      </w:r>
    </w:p>
    <w:p w14:paraId="670C7B7E" w14:textId="2A388433" w:rsidR="00432932" w:rsidRDefault="00432932">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_Toc51866696 \h </w:instrText>
      </w:r>
      <w:r>
        <w:fldChar w:fldCharType="separate"/>
      </w:r>
      <w:r>
        <w:t>60</w:t>
      </w:r>
      <w:r>
        <w:fldChar w:fldCharType="end"/>
      </w:r>
    </w:p>
    <w:p w14:paraId="64EA8B21" w14:textId="5C35DD02" w:rsidR="00432932" w:rsidRDefault="00432932">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_Toc51866697 \h </w:instrText>
      </w:r>
      <w:r>
        <w:fldChar w:fldCharType="separate"/>
      </w:r>
      <w:r>
        <w:t>60</w:t>
      </w:r>
      <w:r>
        <w:fldChar w:fldCharType="end"/>
      </w:r>
    </w:p>
    <w:p w14:paraId="14E86295" w14:textId="0F5CCD69" w:rsidR="00432932" w:rsidRDefault="00432932">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_Toc51866698 \h </w:instrText>
      </w:r>
      <w:r>
        <w:fldChar w:fldCharType="separate"/>
      </w:r>
      <w:r>
        <w:t>60</w:t>
      </w:r>
      <w:r>
        <w:fldChar w:fldCharType="end"/>
      </w:r>
    </w:p>
    <w:p w14:paraId="321AAFB1" w14:textId="0742252D" w:rsidR="00432932" w:rsidRDefault="00432932">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_Toc51866699 \h </w:instrText>
      </w:r>
      <w:r>
        <w:fldChar w:fldCharType="separate"/>
      </w:r>
      <w:r>
        <w:t>60</w:t>
      </w:r>
      <w:r>
        <w:fldChar w:fldCharType="end"/>
      </w:r>
    </w:p>
    <w:p w14:paraId="44D2F0AB" w14:textId="0596D7B9" w:rsidR="00432932" w:rsidRDefault="00432932">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_Toc51866700 \h </w:instrText>
      </w:r>
      <w:r>
        <w:fldChar w:fldCharType="separate"/>
      </w:r>
      <w:r>
        <w:t>60</w:t>
      </w:r>
      <w:r>
        <w:fldChar w:fldCharType="end"/>
      </w:r>
    </w:p>
    <w:p w14:paraId="6B67A204" w14:textId="6BFF8018" w:rsidR="00432932" w:rsidRDefault="0043293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_Toc51866701 \h </w:instrText>
      </w:r>
      <w:r>
        <w:fldChar w:fldCharType="separate"/>
      </w:r>
      <w:r>
        <w:t>61</w:t>
      </w:r>
      <w:r>
        <w:fldChar w:fldCharType="end"/>
      </w:r>
    </w:p>
    <w:p w14:paraId="01BF61C0" w14:textId="2814C42C" w:rsidR="00432932" w:rsidRDefault="0043293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_Toc51866702 \h </w:instrText>
      </w:r>
      <w:r>
        <w:fldChar w:fldCharType="separate"/>
      </w:r>
      <w:r>
        <w:t>61</w:t>
      </w:r>
      <w:r>
        <w:fldChar w:fldCharType="end"/>
      </w:r>
    </w:p>
    <w:p w14:paraId="2615C49D" w14:textId="75059B8F" w:rsidR="00432932" w:rsidRDefault="00432932">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_Toc51866703 \h </w:instrText>
      </w:r>
      <w:r>
        <w:fldChar w:fldCharType="separate"/>
      </w:r>
      <w:r>
        <w:t>61</w:t>
      </w:r>
      <w:r>
        <w:fldChar w:fldCharType="end"/>
      </w:r>
    </w:p>
    <w:p w14:paraId="2C2487EA" w14:textId="5B073F6A" w:rsidR="00432932" w:rsidRDefault="00432932">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_Toc51866704 \h </w:instrText>
      </w:r>
      <w:r>
        <w:fldChar w:fldCharType="separate"/>
      </w:r>
      <w:r>
        <w:t>62</w:t>
      </w:r>
      <w:r>
        <w:fldChar w:fldCharType="end"/>
      </w:r>
    </w:p>
    <w:p w14:paraId="107EF46D" w14:textId="2224FE1F" w:rsidR="00432932" w:rsidRDefault="00432932">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_Toc51866705 \h </w:instrText>
      </w:r>
      <w:r>
        <w:fldChar w:fldCharType="separate"/>
      </w:r>
      <w:r>
        <w:t>62</w:t>
      </w:r>
      <w:r>
        <w:fldChar w:fldCharType="end"/>
      </w:r>
    </w:p>
    <w:p w14:paraId="7173B9F5" w14:textId="3B5AF009" w:rsidR="00432932" w:rsidRDefault="00432932">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_Toc51866706 \h </w:instrText>
      </w:r>
      <w:r>
        <w:fldChar w:fldCharType="separate"/>
      </w:r>
      <w:r>
        <w:t>62</w:t>
      </w:r>
      <w:r>
        <w:fldChar w:fldCharType="end"/>
      </w:r>
    </w:p>
    <w:p w14:paraId="7FB1ED54" w14:textId="18D84E8F" w:rsidR="00432932" w:rsidRDefault="0043293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_Toc51866707 \h </w:instrText>
      </w:r>
      <w:r>
        <w:fldChar w:fldCharType="separate"/>
      </w:r>
      <w:r>
        <w:t>62</w:t>
      </w:r>
      <w:r>
        <w:fldChar w:fldCharType="end"/>
      </w:r>
    </w:p>
    <w:p w14:paraId="67EA9D22" w14:textId="32A494ED" w:rsidR="00432932" w:rsidRDefault="00432932">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_Toc51866708 \h </w:instrText>
      </w:r>
      <w:r>
        <w:fldChar w:fldCharType="separate"/>
      </w:r>
      <w:r>
        <w:t>62</w:t>
      </w:r>
      <w:r>
        <w:fldChar w:fldCharType="end"/>
      </w:r>
    </w:p>
    <w:p w14:paraId="2E9B17AA" w14:textId="07F4A3A6" w:rsidR="00432932" w:rsidRDefault="00432932">
      <w:pPr>
        <w:pStyle w:val="TOC4"/>
        <w:rPr>
          <w:rFonts w:asciiTheme="minorHAnsi" w:eastAsiaTheme="minorEastAsia" w:hAnsiTheme="minorHAnsi" w:cstheme="minorBidi"/>
          <w:sz w:val="22"/>
          <w:szCs w:val="22"/>
          <w:lang w:eastAsia="en-GB"/>
        </w:rPr>
      </w:pPr>
      <w:r w:rsidRPr="00432932">
        <w:t>6.1.6.2</w:t>
      </w:r>
      <w:r w:rsidRPr="00432932">
        <w:rPr>
          <w:rFonts w:asciiTheme="minorHAnsi" w:eastAsiaTheme="minorEastAsia" w:hAnsiTheme="minorHAnsi" w:cstheme="minorBidi"/>
          <w:sz w:val="22"/>
          <w:szCs w:val="22"/>
          <w:lang w:eastAsia="en-GB"/>
        </w:rPr>
        <w:tab/>
      </w:r>
      <w:r w:rsidRPr="00611E29">
        <w:rPr>
          <w:lang w:val="en-US"/>
        </w:rPr>
        <w:t>Structured data types</w:t>
      </w:r>
      <w:r>
        <w:tab/>
      </w:r>
      <w:r>
        <w:fldChar w:fldCharType="begin" w:fldLock="1"/>
      </w:r>
      <w:r>
        <w:instrText xml:space="preserve"> PAGEREF _Toc51866709 \h </w:instrText>
      </w:r>
      <w:r>
        <w:fldChar w:fldCharType="separate"/>
      </w:r>
      <w:r>
        <w:t>64</w:t>
      </w:r>
      <w:r>
        <w:fldChar w:fldCharType="end"/>
      </w:r>
    </w:p>
    <w:p w14:paraId="0EE7A755" w14:textId="2A9C4C75" w:rsidR="00432932" w:rsidRDefault="00432932">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_Toc51866710 \h </w:instrText>
      </w:r>
      <w:r>
        <w:fldChar w:fldCharType="separate"/>
      </w:r>
      <w:r>
        <w:t>64</w:t>
      </w:r>
      <w:r>
        <w:fldChar w:fldCharType="end"/>
      </w:r>
    </w:p>
    <w:p w14:paraId="680B21CC" w14:textId="5512B5A7" w:rsidR="00432932" w:rsidRDefault="00432932">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_Toc51866711 \h </w:instrText>
      </w:r>
      <w:r>
        <w:fldChar w:fldCharType="separate"/>
      </w:r>
      <w:r>
        <w:t>65</w:t>
      </w:r>
      <w:r>
        <w:fldChar w:fldCharType="end"/>
      </w:r>
    </w:p>
    <w:p w14:paraId="0E1C789D" w14:textId="66C37556" w:rsidR="00432932" w:rsidRDefault="00432932">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_Toc51866712 \h </w:instrText>
      </w:r>
      <w:r>
        <w:fldChar w:fldCharType="separate"/>
      </w:r>
      <w:r>
        <w:t>69</w:t>
      </w:r>
      <w:r>
        <w:fldChar w:fldCharType="end"/>
      </w:r>
    </w:p>
    <w:p w14:paraId="754BC8EB" w14:textId="644B4C47" w:rsidR="00432932" w:rsidRDefault="00432932">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_Toc51866713 \h </w:instrText>
      </w:r>
      <w:r>
        <w:fldChar w:fldCharType="separate"/>
      </w:r>
      <w:r>
        <w:t>70</w:t>
      </w:r>
      <w:r>
        <w:fldChar w:fldCharType="end"/>
      </w:r>
    </w:p>
    <w:p w14:paraId="7767CDD0" w14:textId="294A1993" w:rsidR="00432932" w:rsidRDefault="00432932">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_Toc51866714 \h </w:instrText>
      </w:r>
      <w:r>
        <w:fldChar w:fldCharType="separate"/>
      </w:r>
      <w:r>
        <w:t>75</w:t>
      </w:r>
      <w:r>
        <w:fldChar w:fldCharType="end"/>
      </w:r>
    </w:p>
    <w:p w14:paraId="644F9ADF" w14:textId="61B9C0EA" w:rsidR="00432932" w:rsidRDefault="00432932">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_Toc51866715 \h </w:instrText>
      </w:r>
      <w:r>
        <w:fldChar w:fldCharType="separate"/>
      </w:r>
      <w:r>
        <w:t>76</w:t>
      </w:r>
      <w:r>
        <w:fldChar w:fldCharType="end"/>
      </w:r>
    </w:p>
    <w:p w14:paraId="5CF55605" w14:textId="59F25E15" w:rsidR="00432932" w:rsidRDefault="00432932">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_Toc51866716 \h </w:instrText>
      </w:r>
      <w:r>
        <w:fldChar w:fldCharType="separate"/>
      </w:r>
      <w:r>
        <w:t>77</w:t>
      </w:r>
      <w:r>
        <w:fldChar w:fldCharType="end"/>
      </w:r>
    </w:p>
    <w:p w14:paraId="4AF1E511" w14:textId="75F7CA32" w:rsidR="00432932" w:rsidRDefault="00432932">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_Toc51866717 \h </w:instrText>
      </w:r>
      <w:r>
        <w:fldChar w:fldCharType="separate"/>
      </w:r>
      <w:r>
        <w:t>77</w:t>
      </w:r>
      <w:r>
        <w:fldChar w:fldCharType="end"/>
      </w:r>
    </w:p>
    <w:p w14:paraId="3CEDA28E" w14:textId="7D3D89D5" w:rsidR="00432932" w:rsidRDefault="00432932">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_Toc51866718 \h </w:instrText>
      </w:r>
      <w:r>
        <w:fldChar w:fldCharType="separate"/>
      </w:r>
      <w:r>
        <w:t>78</w:t>
      </w:r>
      <w:r>
        <w:fldChar w:fldCharType="end"/>
      </w:r>
    </w:p>
    <w:p w14:paraId="0381F236" w14:textId="364A68D4" w:rsidR="00432932" w:rsidRDefault="00432932">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_Toc51866719 \h </w:instrText>
      </w:r>
      <w:r>
        <w:fldChar w:fldCharType="separate"/>
      </w:r>
      <w:r>
        <w:t>82</w:t>
      </w:r>
      <w:r>
        <w:fldChar w:fldCharType="end"/>
      </w:r>
    </w:p>
    <w:p w14:paraId="2B35C62E" w14:textId="2ABECF44" w:rsidR="00432932" w:rsidRDefault="00432932">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_Toc51866720 \h </w:instrText>
      </w:r>
      <w:r>
        <w:fldChar w:fldCharType="separate"/>
      </w:r>
      <w:r>
        <w:t>85</w:t>
      </w:r>
      <w:r>
        <w:fldChar w:fldCharType="end"/>
      </w:r>
    </w:p>
    <w:p w14:paraId="49008DE7" w14:textId="1FE9B037" w:rsidR="00432932" w:rsidRDefault="00432932">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_Toc51866721 \h </w:instrText>
      </w:r>
      <w:r>
        <w:fldChar w:fldCharType="separate"/>
      </w:r>
      <w:r>
        <w:t>88</w:t>
      </w:r>
      <w:r>
        <w:fldChar w:fldCharType="end"/>
      </w:r>
    </w:p>
    <w:p w14:paraId="3550C3CA" w14:textId="4B6D683A" w:rsidR="00432932" w:rsidRDefault="00432932">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_Toc51866722 \h </w:instrText>
      </w:r>
      <w:r>
        <w:fldChar w:fldCharType="separate"/>
      </w:r>
      <w:r>
        <w:t>89</w:t>
      </w:r>
      <w:r>
        <w:fldChar w:fldCharType="end"/>
      </w:r>
    </w:p>
    <w:p w14:paraId="7673F34C" w14:textId="44BB1132" w:rsidR="00432932" w:rsidRDefault="00432932">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_Toc51866723 \h </w:instrText>
      </w:r>
      <w:r>
        <w:fldChar w:fldCharType="separate"/>
      </w:r>
      <w:r>
        <w:t>90</w:t>
      </w:r>
      <w:r>
        <w:fldChar w:fldCharType="end"/>
      </w:r>
    </w:p>
    <w:p w14:paraId="59499F6C" w14:textId="0304D27C" w:rsidR="00432932" w:rsidRDefault="00432932">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_Toc51866724 \h </w:instrText>
      </w:r>
      <w:r>
        <w:fldChar w:fldCharType="separate"/>
      </w:r>
      <w:r>
        <w:t>91</w:t>
      </w:r>
      <w:r>
        <w:fldChar w:fldCharType="end"/>
      </w:r>
    </w:p>
    <w:p w14:paraId="7875D2F7" w14:textId="47E7963F" w:rsidR="00432932" w:rsidRDefault="00432932">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_Toc51866725 \h </w:instrText>
      </w:r>
      <w:r>
        <w:fldChar w:fldCharType="separate"/>
      </w:r>
      <w:r>
        <w:t>94</w:t>
      </w:r>
      <w:r>
        <w:fldChar w:fldCharType="end"/>
      </w:r>
    </w:p>
    <w:p w14:paraId="5B2B3AAD" w14:textId="514FFC66" w:rsidR="00432932" w:rsidRDefault="00432932">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_Toc51866726 \h </w:instrText>
      </w:r>
      <w:r>
        <w:fldChar w:fldCharType="separate"/>
      </w:r>
      <w:r>
        <w:t>95</w:t>
      </w:r>
      <w:r>
        <w:fldChar w:fldCharType="end"/>
      </w:r>
    </w:p>
    <w:p w14:paraId="2476DCE2" w14:textId="72F9640C" w:rsidR="00432932" w:rsidRDefault="00432932">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_Toc51866727 \h </w:instrText>
      </w:r>
      <w:r>
        <w:fldChar w:fldCharType="separate"/>
      </w:r>
      <w:r>
        <w:t>95</w:t>
      </w:r>
      <w:r>
        <w:fldChar w:fldCharType="end"/>
      </w:r>
    </w:p>
    <w:p w14:paraId="7F04A25D" w14:textId="064396C1" w:rsidR="00432932" w:rsidRDefault="00432932">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_Toc51866728 \h </w:instrText>
      </w:r>
      <w:r>
        <w:fldChar w:fldCharType="separate"/>
      </w:r>
      <w:r>
        <w:t>95</w:t>
      </w:r>
      <w:r>
        <w:fldChar w:fldCharType="end"/>
      </w:r>
    </w:p>
    <w:p w14:paraId="6FD5C8F0" w14:textId="4BF51288" w:rsidR="00432932" w:rsidRDefault="00432932">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_Toc51866729 \h </w:instrText>
      </w:r>
      <w:r>
        <w:fldChar w:fldCharType="separate"/>
      </w:r>
      <w:r>
        <w:t>96</w:t>
      </w:r>
      <w:r>
        <w:fldChar w:fldCharType="end"/>
      </w:r>
    </w:p>
    <w:p w14:paraId="778A8277" w14:textId="375614C2" w:rsidR="00432932" w:rsidRDefault="00432932">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_Toc51866730 \h </w:instrText>
      </w:r>
      <w:r>
        <w:fldChar w:fldCharType="separate"/>
      </w:r>
      <w:r>
        <w:t>96</w:t>
      </w:r>
      <w:r>
        <w:fldChar w:fldCharType="end"/>
      </w:r>
    </w:p>
    <w:p w14:paraId="17BC02FF" w14:textId="4340B4AF" w:rsidR="00432932" w:rsidRDefault="00432932">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_Toc51866731 \h </w:instrText>
      </w:r>
      <w:r>
        <w:fldChar w:fldCharType="separate"/>
      </w:r>
      <w:r>
        <w:t>97</w:t>
      </w:r>
      <w:r>
        <w:fldChar w:fldCharType="end"/>
      </w:r>
    </w:p>
    <w:p w14:paraId="22CBBC8B" w14:textId="53D67B04" w:rsidR="00432932" w:rsidRDefault="00432932">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_Toc51866732 \h </w:instrText>
      </w:r>
      <w:r>
        <w:fldChar w:fldCharType="separate"/>
      </w:r>
      <w:r>
        <w:t>97</w:t>
      </w:r>
      <w:r>
        <w:fldChar w:fldCharType="end"/>
      </w:r>
    </w:p>
    <w:p w14:paraId="7D0CD40B" w14:textId="22DDDD56" w:rsidR="00432932" w:rsidRDefault="00432932">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_Toc51866733 \h </w:instrText>
      </w:r>
      <w:r>
        <w:fldChar w:fldCharType="separate"/>
      </w:r>
      <w:r>
        <w:t>98</w:t>
      </w:r>
      <w:r>
        <w:fldChar w:fldCharType="end"/>
      </w:r>
    </w:p>
    <w:p w14:paraId="702FA8FF" w14:textId="2DC37620" w:rsidR="00432932" w:rsidRDefault="00432932">
      <w:pPr>
        <w:pStyle w:val="TOC5"/>
        <w:rPr>
          <w:rFonts w:asciiTheme="minorHAnsi" w:eastAsiaTheme="minorEastAsia" w:hAnsiTheme="minorHAnsi" w:cstheme="minorBidi"/>
          <w:sz w:val="22"/>
          <w:szCs w:val="22"/>
          <w:lang w:eastAsia="en-GB"/>
        </w:rPr>
      </w:pPr>
      <w:r>
        <w:lastRenderedPageBreak/>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_Toc51866734 \h </w:instrText>
      </w:r>
      <w:r>
        <w:fldChar w:fldCharType="separate"/>
      </w:r>
      <w:r>
        <w:t>98</w:t>
      </w:r>
      <w:r>
        <w:fldChar w:fldCharType="end"/>
      </w:r>
    </w:p>
    <w:p w14:paraId="6F733A57" w14:textId="1C2F7417" w:rsidR="00432932" w:rsidRDefault="00432932">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_Toc51866735 \h </w:instrText>
      </w:r>
      <w:r>
        <w:fldChar w:fldCharType="separate"/>
      </w:r>
      <w:r>
        <w:t>98</w:t>
      </w:r>
      <w:r>
        <w:fldChar w:fldCharType="end"/>
      </w:r>
    </w:p>
    <w:p w14:paraId="3292179D" w14:textId="36DA93FD" w:rsidR="00432932" w:rsidRDefault="00432932">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_Toc51866736 \h </w:instrText>
      </w:r>
      <w:r>
        <w:fldChar w:fldCharType="separate"/>
      </w:r>
      <w:r>
        <w:t>98</w:t>
      </w:r>
      <w:r>
        <w:fldChar w:fldCharType="end"/>
      </w:r>
    </w:p>
    <w:p w14:paraId="29A0AD31" w14:textId="7059A602" w:rsidR="00432932" w:rsidRDefault="00432932">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_Toc51866737 \h </w:instrText>
      </w:r>
      <w:r>
        <w:fldChar w:fldCharType="separate"/>
      </w:r>
      <w:r>
        <w:t>98</w:t>
      </w:r>
      <w:r>
        <w:fldChar w:fldCharType="end"/>
      </w:r>
    </w:p>
    <w:p w14:paraId="1420EB66" w14:textId="6502BB54" w:rsidR="00432932" w:rsidRDefault="00432932">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_Toc51866738 \h </w:instrText>
      </w:r>
      <w:r>
        <w:fldChar w:fldCharType="separate"/>
      </w:r>
      <w:r>
        <w:t>98</w:t>
      </w:r>
      <w:r>
        <w:fldChar w:fldCharType="end"/>
      </w:r>
    </w:p>
    <w:p w14:paraId="4DF35D2E" w14:textId="4AC4809F" w:rsidR="00432932" w:rsidRDefault="00432932">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_Toc51866739 \h </w:instrText>
      </w:r>
      <w:r>
        <w:fldChar w:fldCharType="separate"/>
      </w:r>
      <w:r>
        <w:t>99</w:t>
      </w:r>
      <w:r>
        <w:fldChar w:fldCharType="end"/>
      </w:r>
    </w:p>
    <w:p w14:paraId="0C4A7F3D" w14:textId="0E734F39" w:rsidR="00432932" w:rsidRDefault="00432932">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_Toc51866740 \h </w:instrText>
      </w:r>
      <w:r>
        <w:fldChar w:fldCharType="separate"/>
      </w:r>
      <w:r>
        <w:t>100</w:t>
      </w:r>
      <w:r>
        <w:fldChar w:fldCharType="end"/>
      </w:r>
    </w:p>
    <w:p w14:paraId="20FFEC40" w14:textId="09D30C6E" w:rsidR="00432932" w:rsidRDefault="00432932">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_Toc51866741 \h </w:instrText>
      </w:r>
      <w:r>
        <w:fldChar w:fldCharType="separate"/>
      </w:r>
      <w:r>
        <w:t>100</w:t>
      </w:r>
      <w:r>
        <w:fldChar w:fldCharType="end"/>
      </w:r>
    </w:p>
    <w:p w14:paraId="151729B8" w14:textId="61E41FCA" w:rsidR="00432932" w:rsidRDefault="00432932">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_Toc51866742 \h </w:instrText>
      </w:r>
      <w:r>
        <w:fldChar w:fldCharType="separate"/>
      </w:r>
      <w:r>
        <w:t>100</w:t>
      </w:r>
      <w:r>
        <w:fldChar w:fldCharType="end"/>
      </w:r>
    </w:p>
    <w:p w14:paraId="34A842D9" w14:textId="6DB0E241" w:rsidR="00432932" w:rsidRDefault="00432932">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_Toc51866743 \h </w:instrText>
      </w:r>
      <w:r>
        <w:fldChar w:fldCharType="separate"/>
      </w:r>
      <w:r>
        <w:t>100</w:t>
      </w:r>
      <w:r>
        <w:fldChar w:fldCharType="end"/>
      </w:r>
    </w:p>
    <w:p w14:paraId="361951DA" w14:textId="5BC4CFD4" w:rsidR="00432932" w:rsidRDefault="00432932">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_Toc51866744 \h </w:instrText>
      </w:r>
      <w:r>
        <w:fldChar w:fldCharType="separate"/>
      </w:r>
      <w:r>
        <w:t>101</w:t>
      </w:r>
      <w:r>
        <w:fldChar w:fldCharType="end"/>
      </w:r>
    </w:p>
    <w:p w14:paraId="0465FBEE" w14:textId="189072CE" w:rsidR="00432932" w:rsidRDefault="00432932">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_Toc51866745 \h </w:instrText>
      </w:r>
      <w:r>
        <w:fldChar w:fldCharType="separate"/>
      </w:r>
      <w:r>
        <w:t>101</w:t>
      </w:r>
      <w:r>
        <w:fldChar w:fldCharType="end"/>
      </w:r>
    </w:p>
    <w:p w14:paraId="577E83DF" w14:textId="16A84490" w:rsidR="00432932" w:rsidRDefault="00432932">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_Toc51866746 \h </w:instrText>
      </w:r>
      <w:r>
        <w:fldChar w:fldCharType="separate"/>
      </w:r>
      <w:r>
        <w:t>102</w:t>
      </w:r>
      <w:r>
        <w:fldChar w:fldCharType="end"/>
      </w:r>
    </w:p>
    <w:p w14:paraId="2B95D482" w14:textId="5137E521" w:rsidR="00432932" w:rsidRDefault="00432932">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_Toc51866747 \h </w:instrText>
      </w:r>
      <w:r>
        <w:fldChar w:fldCharType="separate"/>
      </w:r>
      <w:r>
        <w:t>102</w:t>
      </w:r>
      <w:r>
        <w:fldChar w:fldCharType="end"/>
      </w:r>
    </w:p>
    <w:p w14:paraId="2E06588B" w14:textId="4D65D593" w:rsidR="00432932" w:rsidRDefault="00432932">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_Toc51866748 \h </w:instrText>
      </w:r>
      <w:r>
        <w:fldChar w:fldCharType="separate"/>
      </w:r>
      <w:r>
        <w:t>102</w:t>
      </w:r>
      <w:r>
        <w:fldChar w:fldCharType="end"/>
      </w:r>
    </w:p>
    <w:p w14:paraId="447F93C1" w14:textId="28C22BAE" w:rsidR="00432932" w:rsidRDefault="00432932">
      <w:pPr>
        <w:pStyle w:val="TOC4"/>
        <w:rPr>
          <w:rFonts w:asciiTheme="minorHAnsi" w:eastAsiaTheme="minorEastAsia" w:hAnsiTheme="minorHAnsi" w:cstheme="minorBidi"/>
          <w:sz w:val="22"/>
          <w:szCs w:val="22"/>
          <w:lang w:eastAsia="en-GB"/>
        </w:rPr>
      </w:pPr>
      <w:r w:rsidRPr="00432932">
        <w:t>6.1.6.3</w:t>
      </w:r>
      <w:r w:rsidRPr="00432932">
        <w:rPr>
          <w:rFonts w:asciiTheme="minorHAnsi" w:eastAsiaTheme="minorEastAsia" w:hAnsiTheme="minorHAnsi" w:cstheme="minorBidi"/>
          <w:sz w:val="22"/>
          <w:szCs w:val="22"/>
          <w:lang w:eastAsia="en-GB"/>
        </w:rPr>
        <w:tab/>
      </w:r>
      <w:r w:rsidRPr="00611E29">
        <w:rPr>
          <w:lang w:val="en-US"/>
        </w:rPr>
        <w:t>Simple data types and enumerations</w:t>
      </w:r>
      <w:r>
        <w:tab/>
      </w:r>
      <w:r>
        <w:fldChar w:fldCharType="begin" w:fldLock="1"/>
      </w:r>
      <w:r>
        <w:instrText xml:space="preserve"> PAGEREF _Toc51866749 \h </w:instrText>
      </w:r>
      <w:r>
        <w:fldChar w:fldCharType="separate"/>
      </w:r>
      <w:r>
        <w:t>102</w:t>
      </w:r>
      <w:r>
        <w:fldChar w:fldCharType="end"/>
      </w:r>
    </w:p>
    <w:p w14:paraId="6D5422FC" w14:textId="1249A5F1" w:rsidR="00432932" w:rsidRDefault="00432932">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_Toc51866750 \h </w:instrText>
      </w:r>
      <w:r>
        <w:fldChar w:fldCharType="separate"/>
      </w:r>
      <w:r>
        <w:t>102</w:t>
      </w:r>
      <w:r>
        <w:fldChar w:fldCharType="end"/>
      </w:r>
    </w:p>
    <w:p w14:paraId="4FCF0F83" w14:textId="0455BF06" w:rsidR="00432932" w:rsidRDefault="00432932">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_Toc51866751 \h </w:instrText>
      </w:r>
      <w:r>
        <w:fldChar w:fldCharType="separate"/>
      </w:r>
      <w:r>
        <w:t>103</w:t>
      </w:r>
      <w:r>
        <w:fldChar w:fldCharType="end"/>
      </w:r>
    </w:p>
    <w:p w14:paraId="5592F911" w14:textId="3D56B5F0" w:rsidR="00432932" w:rsidRDefault="00432932">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_Toc51866752 \h </w:instrText>
      </w:r>
      <w:r>
        <w:fldChar w:fldCharType="separate"/>
      </w:r>
      <w:r>
        <w:t>103</w:t>
      </w:r>
      <w:r>
        <w:fldChar w:fldCharType="end"/>
      </w:r>
    </w:p>
    <w:p w14:paraId="0269F146" w14:textId="2AED081B" w:rsidR="00432932" w:rsidRDefault="00432932">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_Toc51866753 \h </w:instrText>
      </w:r>
      <w:r>
        <w:fldChar w:fldCharType="separate"/>
      </w:r>
      <w:r>
        <w:t>104</w:t>
      </w:r>
      <w:r>
        <w:fldChar w:fldCharType="end"/>
      </w:r>
    </w:p>
    <w:p w14:paraId="3559B3B7" w14:textId="245BC0D3" w:rsidR="00432932" w:rsidRDefault="00432932">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_Toc51866754 \h </w:instrText>
      </w:r>
      <w:r>
        <w:fldChar w:fldCharType="separate"/>
      </w:r>
      <w:r>
        <w:t>104</w:t>
      </w:r>
      <w:r>
        <w:fldChar w:fldCharType="end"/>
      </w:r>
    </w:p>
    <w:p w14:paraId="4D50508B" w14:textId="514711F5" w:rsidR="00432932" w:rsidRDefault="00432932">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_Toc51866755 \h </w:instrText>
      </w:r>
      <w:r>
        <w:fldChar w:fldCharType="separate"/>
      </w:r>
      <w:r>
        <w:t>104</w:t>
      </w:r>
      <w:r>
        <w:fldChar w:fldCharType="end"/>
      </w:r>
    </w:p>
    <w:p w14:paraId="1D2EC5E8" w14:textId="0E5322A3" w:rsidR="00432932" w:rsidRDefault="00432932">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_Toc51866756 \h </w:instrText>
      </w:r>
      <w:r>
        <w:fldChar w:fldCharType="separate"/>
      </w:r>
      <w:r>
        <w:t>104</w:t>
      </w:r>
      <w:r>
        <w:fldChar w:fldCharType="end"/>
      </w:r>
    </w:p>
    <w:p w14:paraId="266B0DDB" w14:textId="57774DA9" w:rsidR="00432932" w:rsidRDefault="00432932">
      <w:pPr>
        <w:pStyle w:val="TOC5"/>
        <w:rPr>
          <w:rFonts w:asciiTheme="minorHAnsi" w:eastAsiaTheme="minorEastAsia" w:hAnsiTheme="minorHAnsi" w:cstheme="minorBidi"/>
          <w:sz w:val="22"/>
          <w:szCs w:val="22"/>
          <w:lang w:eastAsia="en-GB"/>
        </w:rPr>
      </w:pPr>
      <w:r w:rsidRPr="00432932">
        <w:t>6.1.6.3.8</w:t>
      </w:r>
      <w:r w:rsidRPr="00432932">
        <w:rPr>
          <w:rFonts w:asciiTheme="minorHAnsi" w:eastAsiaTheme="minorEastAsia" w:hAnsiTheme="minorHAnsi" w:cstheme="minorBidi"/>
          <w:sz w:val="22"/>
          <w:szCs w:val="22"/>
          <w:lang w:eastAsia="en-GB"/>
        </w:rPr>
        <w:tab/>
      </w:r>
      <w:r w:rsidRPr="00611E29">
        <w:rPr>
          <w:lang w:val="en-US"/>
        </w:rPr>
        <w:t>Enumeration: Cause</w:t>
      </w:r>
      <w:r>
        <w:tab/>
      </w:r>
      <w:r>
        <w:fldChar w:fldCharType="begin" w:fldLock="1"/>
      </w:r>
      <w:r>
        <w:instrText xml:space="preserve"> PAGEREF _Toc51866757 \h </w:instrText>
      </w:r>
      <w:r>
        <w:fldChar w:fldCharType="separate"/>
      </w:r>
      <w:r>
        <w:t>105</w:t>
      </w:r>
      <w:r>
        <w:fldChar w:fldCharType="end"/>
      </w:r>
    </w:p>
    <w:p w14:paraId="73FF435A" w14:textId="379DE4E7" w:rsidR="00432932" w:rsidRDefault="00432932">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_Toc51866758 \h </w:instrText>
      </w:r>
      <w:r>
        <w:fldChar w:fldCharType="separate"/>
      </w:r>
      <w:r>
        <w:t>105</w:t>
      </w:r>
      <w:r>
        <w:fldChar w:fldCharType="end"/>
      </w:r>
    </w:p>
    <w:p w14:paraId="22C7C7C3" w14:textId="382BEFAA" w:rsidR="00432932" w:rsidRDefault="00432932">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_Toc51866759 \h </w:instrText>
      </w:r>
      <w:r>
        <w:fldChar w:fldCharType="separate"/>
      </w:r>
      <w:r>
        <w:t>105</w:t>
      </w:r>
      <w:r>
        <w:fldChar w:fldCharType="end"/>
      </w:r>
    </w:p>
    <w:p w14:paraId="65474540" w14:textId="1F933662" w:rsidR="00432932" w:rsidRDefault="00432932">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_Toc51866760 \h </w:instrText>
      </w:r>
      <w:r>
        <w:fldChar w:fldCharType="separate"/>
      </w:r>
      <w:r>
        <w:t>106</w:t>
      </w:r>
      <w:r>
        <w:fldChar w:fldCharType="end"/>
      </w:r>
    </w:p>
    <w:p w14:paraId="7A38980A" w14:textId="0CDB0C7F" w:rsidR="00432932" w:rsidRDefault="00432932">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_Toc51866761 \h </w:instrText>
      </w:r>
      <w:r>
        <w:fldChar w:fldCharType="separate"/>
      </w:r>
      <w:r>
        <w:t>106</w:t>
      </w:r>
      <w:r>
        <w:fldChar w:fldCharType="end"/>
      </w:r>
    </w:p>
    <w:p w14:paraId="682DB822" w14:textId="5A76710F" w:rsidR="00432932" w:rsidRDefault="00432932">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_Toc51866762 \h </w:instrText>
      </w:r>
      <w:r>
        <w:fldChar w:fldCharType="separate"/>
      </w:r>
      <w:r>
        <w:t>106</w:t>
      </w:r>
      <w:r>
        <w:fldChar w:fldCharType="end"/>
      </w:r>
    </w:p>
    <w:p w14:paraId="3CFDDDF9" w14:textId="3342E68A" w:rsidR="00432932" w:rsidRDefault="00432932">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_Toc51866763 \h </w:instrText>
      </w:r>
      <w:r>
        <w:fldChar w:fldCharType="separate"/>
      </w:r>
      <w:r>
        <w:t>107</w:t>
      </w:r>
      <w:r>
        <w:fldChar w:fldCharType="end"/>
      </w:r>
    </w:p>
    <w:p w14:paraId="72396954" w14:textId="51753507" w:rsidR="00432932" w:rsidRDefault="00432932">
      <w:pPr>
        <w:pStyle w:val="TOC5"/>
        <w:rPr>
          <w:rFonts w:asciiTheme="minorHAnsi" w:eastAsiaTheme="minorEastAsia" w:hAnsiTheme="minorHAnsi" w:cstheme="minorBidi"/>
          <w:sz w:val="22"/>
          <w:szCs w:val="22"/>
          <w:lang w:eastAsia="en-GB"/>
        </w:rPr>
      </w:pPr>
      <w:r w:rsidRPr="00432932">
        <w:t>6.1.6.4.1</w:t>
      </w:r>
      <w:r w:rsidRPr="00432932">
        <w:rPr>
          <w:rFonts w:asciiTheme="minorHAnsi" w:eastAsiaTheme="minorEastAsia" w:hAnsiTheme="minorHAnsi" w:cstheme="minorBidi"/>
          <w:sz w:val="22"/>
          <w:szCs w:val="22"/>
          <w:lang w:eastAsia="en-GB"/>
        </w:rPr>
        <w:tab/>
      </w:r>
      <w:r w:rsidRPr="00611E29">
        <w:rPr>
          <w:lang w:val="en-US"/>
        </w:rPr>
        <w:t>Introduction</w:t>
      </w:r>
      <w:r>
        <w:tab/>
      </w:r>
      <w:r>
        <w:fldChar w:fldCharType="begin" w:fldLock="1"/>
      </w:r>
      <w:r>
        <w:instrText xml:space="preserve"> PAGEREF _Toc51866764 \h </w:instrText>
      </w:r>
      <w:r>
        <w:fldChar w:fldCharType="separate"/>
      </w:r>
      <w:r>
        <w:t>107</w:t>
      </w:r>
      <w:r>
        <w:fldChar w:fldCharType="end"/>
      </w:r>
    </w:p>
    <w:p w14:paraId="1F8AAD7C" w14:textId="34612310" w:rsidR="00432932" w:rsidRDefault="00432932">
      <w:pPr>
        <w:pStyle w:val="TOC5"/>
        <w:rPr>
          <w:rFonts w:asciiTheme="minorHAnsi" w:eastAsiaTheme="minorEastAsia" w:hAnsiTheme="minorHAnsi" w:cstheme="minorBidi"/>
          <w:sz w:val="22"/>
          <w:szCs w:val="22"/>
          <w:lang w:eastAsia="en-GB"/>
        </w:rPr>
      </w:pPr>
      <w:r w:rsidRPr="00432932">
        <w:t>6.1.6.4.2</w:t>
      </w:r>
      <w:r w:rsidRPr="00432932">
        <w:rPr>
          <w:rFonts w:asciiTheme="minorHAnsi" w:eastAsiaTheme="minorEastAsia" w:hAnsiTheme="minorHAnsi" w:cstheme="minorBidi"/>
          <w:sz w:val="22"/>
          <w:szCs w:val="22"/>
          <w:lang w:eastAsia="en-GB"/>
        </w:rPr>
        <w:tab/>
      </w:r>
      <w:r w:rsidRPr="00611E29">
        <w:rPr>
          <w:lang w:val="en-US"/>
        </w:rPr>
        <w:t>N1 SM Message</w:t>
      </w:r>
      <w:r>
        <w:tab/>
      </w:r>
      <w:r>
        <w:fldChar w:fldCharType="begin" w:fldLock="1"/>
      </w:r>
      <w:r>
        <w:instrText xml:space="preserve"> PAGEREF _Toc51866765 \h </w:instrText>
      </w:r>
      <w:r>
        <w:fldChar w:fldCharType="separate"/>
      </w:r>
      <w:r>
        <w:t>107</w:t>
      </w:r>
      <w:r>
        <w:fldChar w:fldCharType="end"/>
      </w:r>
    </w:p>
    <w:p w14:paraId="262E2C2A" w14:textId="1706651E" w:rsidR="00432932" w:rsidRDefault="00432932">
      <w:pPr>
        <w:pStyle w:val="TOC5"/>
        <w:rPr>
          <w:rFonts w:asciiTheme="minorHAnsi" w:eastAsiaTheme="minorEastAsia" w:hAnsiTheme="minorHAnsi" w:cstheme="minorBidi"/>
          <w:sz w:val="22"/>
          <w:szCs w:val="22"/>
          <w:lang w:eastAsia="en-GB"/>
        </w:rPr>
      </w:pPr>
      <w:r w:rsidRPr="00432932">
        <w:t>6.1.6.4.3</w:t>
      </w:r>
      <w:r w:rsidRPr="00432932">
        <w:rPr>
          <w:rFonts w:asciiTheme="minorHAnsi" w:eastAsiaTheme="minorEastAsia" w:hAnsiTheme="minorHAnsi" w:cstheme="minorBidi"/>
          <w:sz w:val="22"/>
          <w:szCs w:val="22"/>
          <w:lang w:eastAsia="en-GB"/>
        </w:rPr>
        <w:tab/>
      </w:r>
      <w:r w:rsidRPr="00611E29">
        <w:rPr>
          <w:lang w:val="en-US"/>
        </w:rPr>
        <w:t>N2 SM Information</w:t>
      </w:r>
      <w:r>
        <w:tab/>
      </w:r>
      <w:r>
        <w:fldChar w:fldCharType="begin" w:fldLock="1"/>
      </w:r>
      <w:r>
        <w:instrText xml:space="preserve"> PAGEREF _Toc51866766 \h </w:instrText>
      </w:r>
      <w:r>
        <w:fldChar w:fldCharType="separate"/>
      </w:r>
      <w:r>
        <w:t>107</w:t>
      </w:r>
      <w:r>
        <w:fldChar w:fldCharType="end"/>
      </w:r>
    </w:p>
    <w:p w14:paraId="546110FD" w14:textId="7726DAE6" w:rsidR="00432932" w:rsidRDefault="00432932">
      <w:pPr>
        <w:pStyle w:val="TOC5"/>
        <w:rPr>
          <w:rFonts w:asciiTheme="minorHAnsi" w:eastAsiaTheme="minorEastAsia" w:hAnsiTheme="minorHAnsi" w:cstheme="minorBidi"/>
          <w:sz w:val="22"/>
          <w:szCs w:val="22"/>
          <w:lang w:eastAsia="en-GB"/>
        </w:rPr>
      </w:pPr>
      <w:r w:rsidRPr="00432932">
        <w:t>6.1.6.4.4</w:t>
      </w:r>
      <w:r w:rsidRPr="00432932">
        <w:rPr>
          <w:rFonts w:asciiTheme="minorHAnsi" w:eastAsiaTheme="minorEastAsia" w:hAnsiTheme="minorHAnsi" w:cstheme="minorBidi"/>
          <w:sz w:val="22"/>
          <w:szCs w:val="22"/>
          <w:lang w:eastAsia="en-GB"/>
        </w:rPr>
        <w:tab/>
      </w:r>
      <w:r w:rsidRPr="00611E29">
        <w:rPr>
          <w:lang w:val="en-US"/>
        </w:rPr>
        <w:t xml:space="preserve">n1SmInfoFromUe, n1SmInfoToUe, </w:t>
      </w:r>
      <w:r>
        <w:t>unknownN1SmInfo</w:t>
      </w:r>
      <w:r>
        <w:tab/>
      </w:r>
      <w:r>
        <w:fldChar w:fldCharType="begin" w:fldLock="1"/>
      </w:r>
      <w:r>
        <w:instrText xml:space="preserve"> PAGEREF _Toc51866767 \h </w:instrText>
      </w:r>
      <w:r>
        <w:fldChar w:fldCharType="separate"/>
      </w:r>
      <w:r>
        <w:t>108</w:t>
      </w:r>
      <w:r>
        <w:fldChar w:fldCharType="end"/>
      </w:r>
    </w:p>
    <w:p w14:paraId="2AD58990" w14:textId="2C28B099" w:rsidR="00432932" w:rsidRDefault="0043293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_Toc51866768 \h </w:instrText>
      </w:r>
      <w:r>
        <w:fldChar w:fldCharType="separate"/>
      </w:r>
      <w:r>
        <w:t>110</w:t>
      </w:r>
      <w:r>
        <w:fldChar w:fldCharType="end"/>
      </w:r>
    </w:p>
    <w:p w14:paraId="5D0B1002" w14:textId="68A86B00" w:rsidR="00432932" w:rsidRDefault="0043293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_Toc51866769 \h </w:instrText>
      </w:r>
      <w:r>
        <w:fldChar w:fldCharType="separate"/>
      </w:r>
      <w:r>
        <w:t>110</w:t>
      </w:r>
      <w:r>
        <w:fldChar w:fldCharType="end"/>
      </w:r>
    </w:p>
    <w:p w14:paraId="0C720D7F" w14:textId="3CE2035E" w:rsidR="00432932" w:rsidRDefault="0043293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_Toc51866770 \h </w:instrText>
      </w:r>
      <w:r>
        <w:fldChar w:fldCharType="separate"/>
      </w:r>
      <w:r>
        <w:t>110</w:t>
      </w:r>
      <w:r>
        <w:fldChar w:fldCharType="end"/>
      </w:r>
    </w:p>
    <w:p w14:paraId="0E7C82C7" w14:textId="7EC662D3" w:rsidR="00432932" w:rsidRDefault="0043293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_Toc51866771 \h </w:instrText>
      </w:r>
      <w:r>
        <w:fldChar w:fldCharType="separate"/>
      </w:r>
      <w:r>
        <w:t>110</w:t>
      </w:r>
      <w:r>
        <w:fldChar w:fldCharType="end"/>
      </w:r>
    </w:p>
    <w:p w14:paraId="59B1C443" w14:textId="3DA65C57" w:rsidR="00432932" w:rsidRDefault="00432932">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_Toc51866772 \h </w:instrText>
      </w:r>
      <w:r>
        <w:fldChar w:fldCharType="separate"/>
      </w:r>
      <w:r>
        <w:t>113</w:t>
      </w:r>
      <w:r>
        <w:fldChar w:fldCharType="end"/>
      </w:r>
    </w:p>
    <w:p w14:paraId="13C3327B" w14:textId="57FD68E7" w:rsidR="00432932" w:rsidRDefault="00432932">
      <w:pPr>
        <w:pStyle w:val="TOC3"/>
        <w:rPr>
          <w:rFonts w:asciiTheme="minorHAnsi" w:eastAsiaTheme="minorEastAsia" w:hAnsiTheme="minorHAnsi" w:cstheme="minorBidi"/>
          <w:sz w:val="22"/>
          <w:szCs w:val="22"/>
          <w:lang w:eastAsia="en-GB"/>
        </w:rPr>
      </w:pPr>
      <w:r w:rsidRPr="00432932">
        <w:t>6.1.9</w:t>
      </w:r>
      <w:r w:rsidRPr="00432932">
        <w:rPr>
          <w:rFonts w:asciiTheme="minorHAnsi" w:eastAsiaTheme="minorEastAsia" w:hAnsiTheme="minorHAnsi" w:cstheme="minorBidi"/>
          <w:sz w:val="22"/>
          <w:szCs w:val="22"/>
          <w:lang w:eastAsia="en-GB"/>
        </w:rPr>
        <w:tab/>
      </w:r>
      <w:r w:rsidRPr="00611E29">
        <w:rPr>
          <w:lang w:val="en-US"/>
        </w:rPr>
        <w:t>Security</w:t>
      </w:r>
      <w:r>
        <w:tab/>
      </w:r>
      <w:r>
        <w:fldChar w:fldCharType="begin" w:fldLock="1"/>
      </w:r>
      <w:r>
        <w:instrText xml:space="preserve"> PAGEREF _Toc51866773 \h </w:instrText>
      </w:r>
      <w:r>
        <w:fldChar w:fldCharType="separate"/>
      </w:r>
      <w:r>
        <w:t>114</w:t>
      </w:r>
      <w:r>
        <w:fldChar w:fldCharType="end"/>
      </w:r>
    </w:p>
    <w:p w14:paraId="427460FD" w14:textId="09A0763C" w:rsidR="00432932" w:rsidRDefault="00432932" w:rsidP="00432932">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_Toc51866774 \h </w:instrText>
      </w:r>
      <w:r>
        <w:fldChar w:fldCharType="separate"/>
      </w:r>
      <w:r>
        <w:t>115</w:t>
      </w:r>
      <w:r>
        <w:fldChar w:fldCharType="end"/>
      </w:r>
    </w:p>
    <w:p w14:paraId="05B9AE9E" w14:textId="54BD8DDB" w:rsidR="00432932" w:rsidRDefault="00432932">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_Toc51866775 \h </w:instrText>
      </w:r>
      <w:r>
        <w:fldChar w:fldCharType="separate"/>
      </w:r>
      <w:r>
        <w:t>115</w:t>
      </w:r>
      <w:r>
        <w:fldChar w:fldCharType="end"/>
      </w:r>
    </w:p>
    <w:p w14:paraId="3F6C9BAC" w14:textId="00FD6B77" w:rsidR="00432932" w:rsidRDefault="00432932">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_Toc51866776 \h </w:instrText>
      </w:r>
      <w:r>
        <w:fldChar w:fldCharType="separate"/>
      </w:r>
      <w:r>
        <w:t>115</w:t>
      </w:r>
      <w:r>
        <w:fldChar w:fldCharType="end"/>
      </w:r>
    </w:p>
    <w:p w14:paraId="449CD8C5" w14:textId="46821C3C" w:rsidR="00432932" w:rsidRDefault="00432932" w:rsidP="00432932">
      <w:pPr>
        <w:pStyle w:val="TOC8"/>
        <w:tabs>
          <w:tab w:val="right" w:leader="dot" w:pos="9639"/>
        </w:tabs>
        <w:rPr>
          <w:rFonts w:asciiTheme="minorHAnsi" w:eastAsiaTheme="minorEastAsia" w:hAnsiTheme="minorHAnsi" w:cstheme="minorBidi"/>
          <w:b w:val="0"/>
          <w:szCs w:val="22"/>
          <w:lang w:eastAsia="en-GB"/>
        </w:rPr>
      </w:pPr>
      <w:r w:rsidRPr="00432932">
        <w:t>Annex B (Informative):</w:t>
      </w:r>
      <w:r>
        <w:tab/>
      </w:r>
      <w:r w:rsidRPr="00432932">
        <w:t>HTTP Multipart Messages</w:t>
      </w:r>
      <w:r w:rsidRPr="00432932">
        <w:tab/>
      </w:r>
      <w:r>
        <w:fldChar w:fldCharType="begin" w:fldLock="1"/>
      </w:r>
      <w:r>
        <w:instrText xml:space="preserve"> PAGEREF _Toc51866777 \h </w:instrText>
      </w:r>
      <w:r>
        <w:fldChar w:fldCharType="separate"/>
      </w:r>
      <w:r>
        <w:t>147</w:t>
      </w:r>
      <w:r>
        <w:fldChar w:fldCharType="end"/>
      </w:r>
    </w:p>
    <w:p w14:paraId="5034DBC0" w14:textId="4863FC12" w:rsidR="00432932" w:rsidRDefault="00432932">
      <w:pPr>
        <w:pStyle w:val="TOC2"/>
        <w:rPr>
          <w:rFonts w:asciiTheme="minorHAnsi" w:eastAsiaTheme="minorEastAsia" w:hAnsiTheme="minorHAnsi" w:cstheme="minorBidi"/>
          <w:sz w:val="22"/>
          <w:szCs w:val="22"/>
          <w:lang w:eastAsia="en-GB"/>
        </w:rPr>
      </w:pPr>
      <w:r w:rsidRPr="00432932">
        <w:t>B.1</w:t>
      </w:r>
      <w:r w:rsidRPr="00432932">
        <w:rPr>
          <w:rFonts w:asciiTheme="minorHAnsi" w:eastAsiaTheme="minorEastAsia" w:hAnsiTheme="minorHAnsi" w:cstheme="minorBidi"/>
          <w:sz w:val="22"/>
          <w:szCs w:val="22"/>
          <w:lang w:eastAsia="en-GB"/>
        </w:rPr>
        <w:tab/>
      </w:r>
      <w:r w:rsidRPr="00611E29">
        <w:rPr>
          <w:lang w:val="en-US"/>
        </w:rPr>
        <w:t>Example of HTTP multipart message</w:t>
      </w:r>
      <w:r>
        <w:tab/>
      </w:r>
      <w:r>
        <w:fldChar w:fldCharType="begin" w:fldLock="1"/>
      </w:r>
      <w:r>
        <w:instrText xml:space="preserve"> PAGEREF _Toc51866778 \h </w:instrText>
      </w:r>
      <w:r>
        <w:fldChar w:fldCharType="separate"/>
      </w:r>
      <w:r>
        <w:t>147</w:t>
      </w:r>
      <w:r>
        <w:fldChar w:fldCharType="end"/>
      </w:r>
    </w:p>
    <w:p w14:paraId="16DF3AF4" w14:textId="3CC58F38" w:rsidR="00432932" w:rsidRDefault="00432932">
      <w:pPr>
        <w:pStyle w:val="TOC3"/>
        <w:rPr>
          <w:rFonts w:asciiTheme="minorHAnsi" w:eastAsiaTheme="minorEastAsia" w:hAnsiTheme="minorHAnsi" w:cstheme="minorBidi"/>
          <w:sz w:val="22"/>
          <w:szCs w:val="22"/>
          <w:lang w:eastAsia="en-GB"/>
        </w:rPr>
      </w:pPr>
      <w:r w:rsidRPr="00432932">
        <w:t>B.1.1</w:t>
      </w:r>
      <w:r w:rsidRPr="00432932">
        <w:rPr>
          <w:rFonts w:asciiTheme="minorHAnsi" w:eastAsiaTheme="minorEastAsia" w:hAnsiTheme="minorHAnsi" w:cstheme="minorBidi"/>
          <w:sz w:val="22"/>
          <w:szCs w:val="22"/>
          <w:lang w:eastAsia="en-GB"/>
        </w:rPr>
        <w:tab/>
      </w:r>
      <w:r w:rsidRPr="00611E29">
        <w:rPr>
          <w:lang w:val="en-US"/>
        </w:rPr>
        <w:t>General</w:t>
      </w:r>
      <w:r>
        <w:tab/>
      </w:r>
      <w:r>
        <w:fldChar w:fldCharType="begin" w:fldLock="1"/>
      </w:r>
      <w:r>
        <w:instrText xml:space="preserve"> PAGEREF _Toc51866779 \h </w:instrText>
      </w:r>
      <w:r>
        <w:fldChar w:fldCharType="separate"/>
      </w:r>
      <w:r>
        <w:t>147</w:t>
      </w:r>
      <w:r>
        <w:fldChar w:fldCharType="end"/>
      </w:r>
    </w:p>
    <w:p w14:paraId="0CE57331" w14:textId="59BBCEAA" w:rsidR="00432932" w:rsidRDefault="00432932">
      <w:pPr>
        <w:pStyle w:val="TOC3"/>
        <w:rPr>
          <w:rFonts w:asciiTheme="minorHAnsi" w:eastAsiaTheme="minorEastAsia" w:hAnsiTheme="minorHAnsi" w:cstheme="minorBidi"/>
          <w:sz w:val="22"/>
          <w:szCs w:val="22"/>
          <w:lang w:eastAsia="en-GB"/>
        </w:rPr>
      </w:pPr>
      <w:r w:rsidRPr="00432932">
        <w:t>B.1.2</w:t>
      </w:r>
      <w:r w:rsidRPr="00432932">
        <w:rPr>
          <w:rFonts w:asciiTheme="minorHAnsi" w:eastAsiaTheme="minorEastAsia" w:hAnsiTheme="minorHAnsi" w:cstheme="minorBidi"/>
          <w:sz w:val="22"/>
          <w:szCs w:val="22"/>
        </w:rPr>
        <w:tab/>
      </w:r>
      <w:r w:rsidRPr="00611E29">
        <w:rPr>
          <w:lang w:val="en-US" w:eastAsia="fr-FR"/>
        </w:rPr>
        <w:t>Example HTTP multipart message with N1 SM Message binary data</w:t>
      </w:r>
      <w:r>
        <w:tab/>
      </w:r>
      <w:r>
        <w:fldChar w:fldCharType="begin" w:fldLock="1"/>
      </w:r>
      <w:r>
        <w:instrText xml:space="preserve"> PAGEREF _Toc51866780 \h </w:instrText>
      </w:r>
      <w:r>
        <w:fldChar w:fldCharType="separate"/>
      </w:r>
      <w:r>
        <w:t>147</w:t>
      </w:r>
      <w:r>
        <w:fldChar w:fldCharType="end"/>
      </w:r>
    </w:p>
    <w:p w14:paraId="5980DC64" w14:textId="1FBFC0BC" w:rsidR="00432932" w:rsidRDefault="00432932" w:rsidP="00432932">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_Toc51866781 \h </w:instrText>
      </w:r>
      <w:r>
        <w:fldChar w:fldCharType="separate"/>
      </w:r>
      <w:r>
        <w:t>148</w:t>
      </w:r>
      <w:r>
        <w:fldChar w:fldCharType="end"/>
      </w:r>
    </w:p>
    <w:p w14:paraId="32E9EF1F" w14:textId="3F93CE02" w:rsidR="00080512" w:rsidRPr="004D3578" w:rsidRDefault="00432932">
      <w:r>
        <w:rPr>
          <w:noProof/>
          <w:sz w:val="22"/>
        </w:rPr>
        <w:fldChar w:fldCharType="end"/>
      </w:r>
    </w:p>
    <w:p w14:paraId="32E9EF20" w14:textId="77777777" w:rsidR="00080512" w:rsidRPr="004D3578" w:rsidRDefault="00080512">
      <w:pPr>
        <w:pStyle w:val="Heading1"/>
      </w:pPr>
      <w:r w:rsidRPr="004D3578">
        <w:br w:type="page"/>
      </w:r>
      <w:bookmarkStart w:id="4" w:name="_Toc20129438"/>
      <w:bookmarkStart w:id="5" w:name="_Toc27584065"/>
      <w:bookmarkStart w:id="6" w:name="_Toc36455367"/>
      <w:bookmarkStart w:id="7" w:name="_Toc45026753"/>
      <w:bookmarkStart w:id="8" w:name="_Toc51866558"/>
      <w:r w:rsidRPr="004D3578">
        <w:lastRenderedPageBreak/>
        <w:t>Foreword</w:t>
      </w:r>
      <w:bookmarkEnd w:id="4"/>
      <w:bookmarkEnd w:id="5"/>
      <w:bookmarkEnd w:id="6"/>
      <w:bookmarkEnd w:id="7"/>
      <w:bookmarkEnd w:id="8"/>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310FAB4D" w:rsidR="00080512" w:rsidRPr="004D3578" w:rsidRDefault="00080512">
      <w:pPr>
        <w:pStyle w:val="B3"/>
      </w:pPr>
      <w:r w:rsidRPr="004D3578">
        <w:t>3</w:t>
      </w:r>
      <w:r w:rsidRPr="004D3578">
        <w:tab/>
        <w:t>or greater indicates TSG approved document under change control.</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77777777" w:rsidR="00080512" w:rsidRPr="004D3578" w:rsidRDefault="00080512">
      <w:pPr>
        <w:pStyle w:val="Heading1"/>
      </w:pPr>
      <w:r w:rsidRPr="004D3578">
        <w:br w:type="page"/>
      </w:r>
      <w:bookmarkStart w:id="9" w:name="_Toc20129439"/>
      <w:bookmarkStart w:id="10" w:name="_Toc27584066"/>
      <w:bookmarkStart w:id="11" w:name="_Toc36455368"/>
      <w:bookmarkStart w:id="12" w:name="_Toc45026754"/>
      <w:bookmarkStart w:id="13" w:name="_Toc51866559"/>
      <w:r w:rsidRPr="004D3578">
        <w:lastRenderedPageBreak/>
        <w:t>1</w:t>
      </w:r>
      <w:r w:rsidRPr="004D3578">
        <w:tab/>
        <w:t>Scope</w:t>
      </w:r>
      <w:bookmarkEnd w:id="9"/>
      <w:bookmarkEnd w:id="10"/>
      <w:bookmarkEnd w:id="11"/>
      <w:bookmarkEnd w:id="12"/>
      <w:bookmarkEnd w:id="13"/>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6FD2313D" w:rsidR="000A45AE" w:rsidRPr="005E4D39" w:rsidRDefault="000A45AE" w:rsidP="000A45AE">
      <w:r>
        <w:t xml:space="preserve">The 5G System stage 2 architecture and procedures are specified in </w:t>
      </w:r>
      <w:r w:rsidR="00CA4B50">
        <w:t>3GPP TS </w:t>
      </w:r>
      <w:r w:rsidR="00CA4B50" w:rsidRPr="005E4D39">
        <w:t>23.501 </w:t>
      </w:r>
      <w:r w:rsidRPr="005E4D39">
        <w:t>[2] and </w:t>
      </w:r>
      <w:r w:rsidR="00CA4B50" w:rsidRPr="005E4D39">
        <w:t>3GPP</w:t>
      </w:r>
      <w:r w:rsidR="00CA4B50">
        <w:t> </w:t>
      </w:r>
      <w:r w:rsidR="00CA4B50" w:rsidRPr="005E4D39">
        <w:t>TS</w:t>
      </w:r>
      <w:r w:rsidR="00CA4B50">
        <w:t> </w:t>
      </w:r>
      <w:r w:rsidR="00CA4B50" w:rsidRPr="005E4D39">
        <w:t>23.502 </w:t>
      </w:r>
      <w:r w:rsidRPr="005E4D39">
        <w:t>[3].</w:t>
      </w:r>
    </w:p>
    <w:p w14:paraId="32E9EF2E" w14:textId="39E6EED4" w:rsidR="000A45AE" w:rsidRDefault="000A45AE" w:rsidP="000A45AE">
      <w:r w:rsidRPr="005E4D39">
        <w:t xml:space="preserve">The Technical Realization of the Service Based Architecture and the Principles and Guidelines for Services Definition are specified in </w:t>
      </w:r>
      <w:r w:rsidR="00CA4B50" w:rsidRPr="005E4D39">
        <w:t>3GPP</w:t>
      </w:r>
      <w:r w:rsidR="00CA4B50">
        <w:t> </w:t>
      </w:r>
      <w:r w:rsidR="00CA4B50" w:rsidRPr="005E4D39">
        <w:t>TS</w:t>
      </w:r>
      <w:r w:rsidR="00CA4B50">
        <w:t> </w:t>
      </w:r>
      <w:r w:rsidR="00CA4B50" w:rsidRPr="005E4D39">
        <w:t>29.500 </w:t>
      </w:r>
      <w:r w:rsidRPr="005E4D39">
        <w:t>[4] and </w:t>
      </w:r>
      <w:r w:rsidR="00CA4B50" w:rsidRPr="005E4D39">
        <w:t>3GPP</w:t>
      </w:r>
      <w:r w:rsidR="00CA4B50">
        <w:t> </w:t>
      </w:r>
      <w:r w:rsidR="00CA4B50" w:rsidRPr="005E4D39">
        <w:t>TS</w:t>
      </w:r>
      <w:r w:rsidR="00CA4B50">
        <w:t> </w:t>
      </w:r>
      <w:r w:rsidR="00CA4B50" w:rsidRPr="005E4D39">
        <w:t>29.501 </w:t>
      </w:r>
      <w:r w:rsidRPr="005E4D39">
        <w:t>[5].</w:t>
      </w:r>
    </w:p>
    <w:p w14:paraId="32E9EF2F" w14:textId="11AAA1CF" w:rsidR="000A45AE" w:rsidRDefault="000A45AE" w:rsidP="000A45AE">
      <w:r>
        <w:t xml:space="preserve">The Session Management Event Exposure Service is specified in </w:t>
      </w:r>
      <w:r w:rsidR="00CA4B50">
        <w:t>3GPP TS 29.508 </w:t>
      </w:r>
      <w:r>
        <w:t>[6].</w:t>
      </w:r>
    </w:p>
    <w:p w14:paraId="32E9EF30" w14:textId="77777777" w:rsidR="00080512" w:rsidRPr="004D3578" w:rsidRDefault="00080512">
      <w:pPr>
        <w:pStyle w:val="Heading1"/>
      </w:pPr>
      <w:bookmarkStart w:id="14" w:name="_Toc20129440"/>
      <w:bookmarkStart w:id="15" w:name="_Toc27584067"/>
      <w:bookmarkStart w:id="16" w:name="_Toc36455369"/>
      <w:bookmarkStart w:id="17" w:name="_Toc45026755"/>
      <w:bookmarkStart w:id="18" w:name="_Toc51866560"/>
      <w:r w:rsidRPr="004D3578">
        <w:t>2</w:t>
      </w:r>
      <w:r w:rsidRPr="004D3578">
        <w:tab/>
        <w:t>References</w:t>
      </w:r>
      <w:bookmarkEnd w:id="14"/>
      <w:bookmarkEnd w:id="15"/>
      <w:bookmarkEnd w:id="16"/>
      <w:bookmarkEnd w:id="17"/>
      <w:bookmarkEnd w:id="18"/>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19" w:name="OLE_LINK1"/>
      <w:bookmarkStart w:id="20" w:name="OLE_LINK2"/>
      <w:bookmarkStart w:id="21" w:name="OLE_LINK3"/>
      <w:bookmarkStart w:id="22"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9"/>
    <w:bookmarkEnd w:id="20"/>
    <w:bookmarkEnd w:id="21"/>
    <w:bookmarkEnd w:id="22"/>
    <w:p w14:paraId="32E9EF35" w14:textId="4A5E755F" w:rsidR="00EC4A25" w:rsidRDefault="00EC4A25" w:rsidP="00EC4A25">
      <w:pPr>
        <w:pStyle w:val="EX"/>
      </w:pPr>
      <w:r w:rsidRPr="004D3578">
        <w:t>[1]</w:t>
      </w:r>
      <w:r w:rsidRPr="004D3578">
        <w:tab/>
      </w:r>
      <w:r w:rsidR="00CA4B50" w:rsidRPr="004D3578">
        <w:t>3GPP</w:t>
      </w:r>
      <w:r w:rsidR="00CA4B50">
        <w:t> </w:t>
      </w:r>
      <w:r w:rsidR="00CA4B50" w:rsidRPr="004D3578">
        <w:t>TR</w:t>
      </w:r>
      <w:r w:rsidR="00CA4B50">
        <w:t> </w:t>
      </w:r>
      <w:r w:rsidR="00CA4B50" w:rsidRPr="004D3578">
        <w:t>21.905:</w:t>
      </w:r>
      <w:r w:rsidRPr="004D3578">
        <w:t xml:space="preserve"> "Vocabulary for 3GPP Specifications".</w:t>
      </w:r>
    </w:p>
    <w:p w14:paraId="32E9EF36" w14:textId="150CC2CD" w:rsidR="000A45AE" w:rsidRPr="005E4D39" w:rsidRDefault="000A45AE" w:rsidP="000A45AE">
      <w:pPr>
        <w:pStyle w:val="EX"/>
      </w:pPr>
      <w:r>
        <w:t>[2]</w:t>
      </w:r>
      <w:r>
        <w:tab/>
      </w:r>
      <w:r w:rsidR="00CA4B50">
        <w:t>3GPP </w:t>
      </w:r>
      <w:r w:rsidR="00CA4B50" w:rsidRPr="005E4D39">
        <w:t>TS</w:t>
      </w:r>
      <w:r w:rsidR="00CA4B50">
        <w:t> </w:t>
      </w:r>
      <w:r w:rsidR="00CA4B50" w:rsidRPr="005E4D39">
        <w:t>23.501:</w:t>
      </w:r>
      <w:r w:rsidRPr="005E4D39">
        <w:t xml:space="preserve"> "System Architecture for the 5G System; Stage 2".</w:t>
      </w:r>
    </w:p>
    <w:p w14:paraId="32E9EF37" w14:textId="03ED550F" w:rsidR="000A45AE" w:rsidRPr="005E4D39" w:rsidRDefault="000A45AE" w:rsidP="000A45AE">
      <w:pPr>
        <w:pStyle w:val="EX"/>
      </w:pPr>
      <w:r w:rsidRPr="005E4D39">
        <w:t>[</w:t>
      </w:r>
      <w:r>
        <w:t>3</w:t>
      </w:r>
      <w:r w:rsidRPr="005E4D39">
        <w:t>]</w:t>
      </w:r>
      <w:r w:rsidRPr="005E4D39">
        <w:tab/>
      </w:r>
      <w:r w:rsidR="00CA4B50" w:rsidRPr="005E4D39">
        <w:t>3GPP</w:t>
      </w:r>
      <w:r w:rsidR="00CA4B50">
        <w:t> </w:t>
      </w:r>
      <w:r w:rsidR="00CA4B50" w:rsidRPr="005E4D39">
        <w:t>TS</w:t>
      </w:r>
      <w:r w:rsidR="00CA4B50">
        <w:t> </w:t>
      </w:r>
      <w:r w:rsidR="00CA4B50" w:rsidRPr="005E4D39">
        <w:t>23.502:</w:t>
      </w:r>
      <w:r w:rsidRPr="005E4D39">
        <w:t xml:space="preserve"> "Procedures for the 5G System; Stage 2".</w:t>
      </w:r>
    </w:p>
    <w:p w14:paraId="32E9EF38" w14:textId="6F75D7AC" w:rsidR="000A45AE" w:rsidRPr="005E4D39" w:rsidRDefault="000A45AE" w:rsidP="000A45AE">
      <w:pPr>
        <w:pStyle w:val="EX"/>
      </w:pPr>
      <w:r w:rsidRPr="005E4D39">
        <w:t>[</w:t>
      </w:r>
      <w:r>
        <w:t>4</w:t>
      </w:r>
      <w:r w:rsidRPr="005E4D39">
        <w:t>]</w:t>
      </w:r>
      <w:r w:rsidRPr="005E4D39">
        <w:tab/>
      </w:r>
      <w:r w:rsidR="00CA4B50" w:rsidRPr="005E4D39">
        <w:t>3GPP</w:t>
      </w:r>
      <w:r w:rsidR="00CA4B50">
        <w:t> </w:t>
      </w:r>
      <w:r w:rsidR="00CA4B50" w:rsidRPr="005E4D39">
        <w:t>TS</w:t>
      </w:r>
      <w:r w:rsidR="00CA4B50">
        <w:t> </w:t>
      </w:r>
      <w:r w:rsidR="00CA4B50" w:rsidRPr="005E4D39">
        <w:t>29.500:</w:t>
      </w:r>
      <w:r w:rsidRPr="005E4D39">
        <w:t xml:space="preserve"> "5G System; Technical Realization of Service Based Architecture; Stage 3".</w:t>
      </w:r>
    </w:p>
    <w:p w14:paraId="32E9EF39" w14:textId="63ECA7E6" w:rsidR="000A45AE" w:rsidRDefault="000A45AE" w:rsidP="000A45AE">
      <w:pPr>
        <w:pStyle w:val="EX"/>
      </w:pPr>
      <w:r w:rsidRPr="005E4D39">
        <w:t>[</w:t>
      </w:r>
      <w:r>
        <w:t>5</w:t>
      </w:r>
      <w:r w:rsidRPr="005E4D39">
        <w:t>]</w:t>
      </w:r>
      <w:r w:rsidRPr="005E4D39">
        <w:tab/>
      </w:r>
      <w:r w:rsidR="00CA4B50" w:rsidRPr="005E4D39">
        <w:t>3GPP</w:t>
      </w:r>
      <w:r w:rsidR="00CA4B50">
        <w:t> </w:t>
      </w:r>
      <w:r w:rsidR="00CA4B50" w:rsidRPr="005E4D39">
        <w:t>TS</w:t>
      </w:r>
      <w:r w:rsidR="00CA4B50">
        <w:t> </w:t>
      </w:r>
      <w:r w:rsidR="00CA4B50" w:rsidRPr="005E4D39">
        <w:t>29.501:</w:t>
      </w:r>
      <w:r w:rsidRPr="005E4D39">
        <w:t xml:space="preserve"> "5G</w:t>
      </w:r>
      <w:r>
        <w:t xml:space="preserve"> System; Principles and Guidelines for Services Definition; Stage 3".</w:t>
      </w:r>
    </w:p>
    <w:p w14:paraId="32E9EF3A" w14:textId="28C94F19" w:rsidR="00EC4EF0" w:rsidRDefault="000A45AE" w:rsidP="007B24EB">
      <w:pPr>
        <w:pStyle w:val="EX"/>
      </w:pPr>
      <w:r>
        <w:t>[6]</w:t>
      </w:r>
      <w:r>
        <w:tab/>
      </w:r>
      <w:r w:rsidR="00CA4B50" w:rsidRPr="005E4D39">
        <w:t>3GPP</w:t>
      </w:r>
      <w:r w:rsidR="00CA4B50">
        <w:t> </w:t>
      </w:r>
      <w:r w:rsidR="00CA4B50" w:rsidRPr="005E4D39">
        <w:t>TS</w:t>
      </w:r>
      <w:r w:rsidR="00CA4B50">
        <w:t> </w:t>
      </w:r>
      <w:r w:rsidR="00CA4B50" w:rsidRPr="005E4D39">
        <w:t>29.50</w:t>
      </w:r>
      <w:r w:rsidR="00CA4B50">
        <w:t>8</w:t>
      </w:r>
      <w:r w:rsidR="00CA4B50" w:rsidRPr="005E4D39">
        <w:t>:</w:t>
      </w:r>
      <w:r w:rsidRPr="005E4D39">
        <w:t xml:space="preserve"> "5G</w:t>
      </w:r>
      <w:r>
        <w:t xml:space="preserve"> System; Session Management Event Exposure Service; Stage 3".</w:t>
      </w:r>
    </w:p>
    <w:p w14:paraId="32E9EF3B" w14:textId="3856DC53" w:rsidR="00490E17" w:rsidRDefault="00490E17" w:rsidP="00490E17">
      <w:pPr>
        <w:pStyle w:val="EX"/>
      </w:pPr>
      <w:r>
        <w:t>[7]</w:t>
      </w:r>
      <w:r>
        <w:tab/>
      </w:r>
      <w:r w:rsidR="00CA4B50" w:rsidRPr="005E4D39">
        <w:t>3GPP</w:t>
      </w:r>
      <w:r w:rsidR="00CA4B50">
        <w:t> </w:t>
      </w:r>
      <w:r w:rsidR="00CA4B50" w:rsidRPr="005E4D39">
        <w:t>TS</w:t>
      </w:r>
      <w:r w:rsidR="00CA4B50">
        <w:t> </w:t>
      </w:r>
      <w:r w:rsidR="00CA4B50" w:rsidRPr="005E4D39">
        <w:t>2</w:t>
      </w:r>
      <w:r w:rsidR="00CA4B50">
        <w:t>4</w:t>
      </w:r>
      <w:r w:rsidR="00CA4B50" w:rsidRPr="005E4D39">
        <w:t>.50</w:t>
      </w:r>
      <w:r w:rsidR="00CA4B50">
        <w:t>1</w:t>
      </w:r>
      <w:r w:rsidR="00CA4B50" w:rsidRPr="005E4D39">
        <w:t>:</w:t>
      </w:r>
      <w:r w:rsidRPr="005E4D39">
        <w:t xml:space="preserve"> "</w:t>
      </w:r>
      <w:r>
        <w:t>Non-Access-Stratum (NAS) protocol for 5G System (5GS); Stage 3".</w:t>
      </w:r>
    </w:p>
    <w:p w14:paraId="32E9EF3C" w14:textId="72D59F1B" w:rsidR="00490E17" w:rsidRDefault="00490E17" w:rsidP="00490E17">
      <w:pPr>
        <w:pStyle w:val="EX"/>
      </w:pPr>
      <w:r>
        <w:t>[8]</w:t>
      </w:r>
      <w:r>
        <w:tab/>
      </w:r>
      <w:r w:rsidR="00CA4B50" w:rsidRPr="005E4D39">
        <w:t>3GPP</w:t>
      </w:r>
      <w:r w:rsidR="00CA4B50">
        <w:t> </w:t>
      </w:r>
      <w:r w:rsidR="00CA4B50" w:rsidRPr="005E4D39">
        <w:t>TS</w:t>
      </w:r>
      <w:r w:rsidR="00CA4B50">
        <w:t> </w:t>
      </w:r>
      <w:r w:rsidR="00CA4B50" w:rsidRPr="005E4D39">
        <w:t>2</w:t>
      </w:r>
      <w:r w:rsidR="00CA4B50">
        <w:t>4</w:t>
      </w:r>
      <w:r w:rsidR="00CA4B50" w:rsidRPr="005E4D39">
        <w:t>.</w:t>
      </w:r>
      <w:r w:rsidR="00CA4B50">
        <w:t>007</w:t>
      </w:r>
      <w:r w:rsidR="00CA4B50" w:rsidRPr="005E4D39">
        <w:t>:</w:t>
      </w:r>
      <w:r w:rsidRPr="005E4D39">
        <w:t xml:space="preserve"> "</w:t>
      </w:r>
      <w:r>
        <w:t>Mobile radio interface signalling layer 3; General aspects".</w:t>
      </w:r>
    </w:p>
    <w:p w14:paraId="32E9EF3D" w14:textId="7AC2D37D" w:rsidR="002E69DE" w:rsidRDefault="002E69DE" w:rsidP="002E69DE">
      <w:pPr>
        <w:pStyle w:val="EX"/>
      </w:pPr>
      <w:r>
        <w:t>[</w:t>
      </w:r>
      <w:r w:rsidR="007D4220">
        <w:t>9</w:t>
      </w:r>
      <w:r>
        <w:t>]</w:t>
      </w:r>
      <w:r>
        <w:tab/>
      </w:r>
      <w:r w:rsidR="00CA4B50" w:rsidRPr="005E4D39">
        <w:t>3GPP</w:t>
      </w:r>
      <w:r w:rsidR="00CA4B50">
        <w:t> </w:t>
      </w:r>
      <w:r w:rsidR="00CA4B50" w:rsidRPr="005E4D39">
        <w:t>TS</w:t>
      </w:r>
      <w:r w:rsidR="00CA4B50">
        <w:t> 38</w:t>
      </w:r>
      <w:r w:rsidR="00CA4B50" w:rsidRPr="005E4D39">
        <w:t>.</w:t>
      </w:r>
      <w:r w:rsidR="00CA4B50">
        <w:t>413</w:t>
      </w:r>
      <w:r w:rsidR="00CA4B50" w:rsidRPr="005E4D39">
        <w:t>:</w:t>
      </w:r>
      <w:r w:rsidRPr="005E4D39">
        <w:t xml:space="preserve"> "</w:t>
      </w:r>
      <w:r>
        <w:t>NG Radio Access Network (NG-RAN); NG Application Protocol (NGAP)".</w:t>
      </w:r>
    </w:p>
    <w:p w14:paraId="32E9EF3E" w14:textId="4E8BE2B1" w:rsidR="002E69DE" w:rsidRDefault="002E69DE" w:rsidP="002E69DE">
      <w:pPr>
        <w:pStyle w:val="EX"/>
        <w:rPr>
          <w:snapToGrid w:val="0"/>
        </w:rPr>
      </w:pPr>
      <w:r>
        <w:rPr>
          <w:snapToGrid w:val="0"/>
        </w:rPr>
        <w:t>[</w:t>
      </w:r>
      <w:r w:rsidR="007D4220">
        <w:rPr>
          <w:snapToGrid w:val="0"/>
        </w:rPr>
        <w:t>10</w:t>
      </w:r>
      <w:r>
        <w:rPr>
          <w:snapToGrid w:val="0"/>
        </w:rPr>
        <w:t>]</w:t>
      </w:r>
      <w:r>
        <w:rPr>
          <w:snapToGrid w:val="0"/>
        </w:rPr>
        <w:tab/>
      </w:r>
      <w:r w:rsidR="00CA4B50">
        <w:rPr>
          <w:snapToGrid w:val="0"/>
        </w:rPr>
        <w:t>IETF RFC 2387:</w:t>
      </w:r>
      <w:r>
        <w:rPr>
          <w:snapToGrid w:val="0"/>
        </w:rPr>
        <w:t xml:space="preserve"> "The MIME Multipart/Related Content-type".</w:t>
      </w:r>
    </w:p>
    <w:p w14:paraId="32E9EF3F" w14:textId="02254364"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00CA4B50" w:rsidRPr="006E3855">
        <w:rPr>
          <w:lang w:eastAsia="zh-CN"/>
        </w:rPr>
        <w:t>IETF</w:t>
      </w:r>
      <w:r w:rsidR="00CA4B50">
        <w:rPr>
          <w:lang w:eastAsia="zh-CN"/>
        </w:rPr>
        <w:t> </w:t>
      </w:r>
      <w:r w:rsidR="00CA4B50" w:rsidRPr="006E3855">
        <w:rPr>
          <w:lang w:eastAsia="zh-CN"/>
        </w:rPr>
        <w:t>RFC</w:t>
      </w:r>
      <w:r w:rsidR="00CA4B50">
        <w:rPr>
          <w:lang w:eastAsia="zh-CN"/>
        </w:rPr>
        <w:t> 8259</w:t>
      </w:r>
      <w:r w:rsidR="00CA4B50"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416A8DFD" w:rsidR="002E69DE" w:rsidRDefault="002E69DE" w:rsidP="002E69DE">
      <w:pPr>
        <w:pStyle w:val="EX"/>
        <w:rPr>
          <w:snapToGrid w:val="0"/>
        </w:rPr>
      </w:pPr>
      <w:r>
        <w:rPr>
          <w:snapToGrid w:val="0"/>
        </w:rPr>
        <w:t>[</w:t>
      </w:r>
      <w:r w:rsidR="007D4220">
        <w:rPr>
          <w:snapToGrid w:val="0"/>
        </w:rPr>
        <w:t>12</w:t>
      </w:r>
      <w:r>
        <w:rPr>
          <w:snapToGrid w:val="0"/>
        </w:rPr>
        <w:t>]</w:t>
      </w:r>
      <w:r>
        <w:rPr>
          <w:snapToGrid w:val="0"/>
        </w:rPr>
        <w:tab/>
      </w:r>
      <w:r w:rsidR="00CA4B50">
        <w:rPr>
          <w:snapToGrid w:val="0"/>
        </w:rPr>
        <w:t>IETF RFC 2045:</w:t>
      </w:r>
      <w:r>
        <w:rPr>
          <w:snapToGrid w:val="0"/>
        </w:rPr>
        <w:t xml:space="preserve"> "Multipurpose Internet Mail Extensions (MIME) Part One: Format of Internet Message Bodies".</w:t>
      </w:r>
    </w:p>
    <w:p w14:paraId="32E9EF41" w14:textId="44F7577D" w:rsidR="00490E17" w:rsidRDefault="00F86A32" w:rsidP="007B24EB">
      <w:pPr>
        <w:pStyle w:val="EX"/>
      </w:pPr>
      <w:r>
        <w:t>[13]</w:t>
      </w:r>
      <w:r>
        <w:tab/>
      </w:r>
      <w:r w:rsidR="00CA4B50" w:rsidRPr="005E4D39">
        <w:t>3GPP</w:t>
      </w:r>
      <w:r w:rsidR="00CA4B50">
        <w:t> </w:t>
      </w:r>
      <w:r w:rsidR="00CA4B50" w:rsidRPr="005E4D39">
        <w:t>TS</w:t>
      </w:r>
      <w:r w:rsidR="00CA4B50">
        <w:t> </w:t>
      </w:r>
      <w:r w:rsidR="00CA4B50" w:rsidRPr="005E4D39">
        <w:t>29.5</w:t>
      </w:r>
      <w:r w:rsidR="00CA4B50">
        <w:t>71</w:t>
      </w:r>
      <w:r w:rsidR="00CA4B50" w:rsidRPr="005E4D39">
        <w:t>:</w:t>
      </w:r>
      <w:r w:rsidRPr="005E4D39">
        <w:t xml:space="preserve"> "5G</w:t>
      </w:r>
      <w:r>
        <w:t xml:space="preserve"> System; Common Data Types for Service Based Interfaces; Stage 3".</w:t>
      </w:r>
    </w:p>
    <w:p w14:paraId="32E9EF42" w14:textId="164852B9"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r>
      <w:r w:rsidR="00CA4B50" w:rsidRPr="00C02424">
        <w:rPr>
          <w:noProof/>
        </w:rPr>
        <w:t>IETF</w:t>
      </w:r>
      <w:r w:rsidR="00CA4B50">
        <w:rPr>
          <w:noProof/>
        </w:rPr>
        <w:t> </w:t>
      </w:r>
      <w:r w:rsidR="00CA4B50" w:rsidRPr="00C02424">
        <w:rPr>
          <w:noProof/>
        </w:rPr>
        <w:t>RFC</w:t>
      </w:r>
      <w:r w:rsidR="00CA4B50">
        <w:rPr>
          <w:noProof/>
        </w:rPr>
        <w:t> </w:t>
      </w:r>
      <w:r w:rsidR="00CA4B50" w:rsidRPr="00C02424">
        <w:rPr>
          <w:noProof/>
        </w:rPr>
        <w:t>7540:</w:t>
      </w:r>
      <w:r w:rsidRPr="00C02424">
        <w:rPr>
          <w:noProof/>
        </w:rPr>
        <w:t xml:space="preserve"> "Hypertext Transfer Protocol Version 2 (HTTP/2)".</w:t>
      </w:r>
    </w:p>
    <w:p w14:paraId="32E9EF43" w14:textId="7A5DE05B"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CA4B50">
        <w:rPr>
          <w:rStyle w:val="Hyperlink"/>
          <w:noProof/>
        </w:rPr>
        <w:t>.</w:t>
      </w:r>
    </w:p>
    <w:p w14:paraId="32E9EF44" w14:textId="10DB121D" w:rsidR="00BE3568" w:rsidRDefault="009F58C8" w:rsidP="007B24EB">
      <w:pPr>
        <w:pStyle w:val="EX"/>
      </w:pPr>
      <w:r w:rsidRPr="00990165">
        <w:t>[</w:t>
      </w:r>
      <w:r>
        <w:t>16</w:t>
      </w:r>
      <w:r w:rsidRPr="00990165">
        <w:t>]</w:t>
      </w:r>
      <w:r w:rsidRPr="00990165">
        <w:tab/>
      </w:r>
      <w:r w:rsidR="00CA4B50" w:rsidRPr="00990165">
        <w:t>3GPP</w:t>
      </w:r>
      <w:r w:rsidR="00CA4B50">
        <w:t> </w:t>
      </w:r>
      <w:r w:rsidR="00CA4B50" w:rsidRPr="00990165">
        <w:t>TS</w:t>
      </w:r>
      <w:r w:rsidR="00CA4B50">
        <w:t> </w:t>
      </w:r>
      <w:r w:rsidR="00CA4B50" w:rsidRPr="00990165">
        <w:t>29.274:</w:t>
      </w:r>
      <w:r w:rsidRPr="00990165">
        <w:t xml:space="preserve"> "3GPP Evolved Packet System (EPS); Evolved General Packet Radio Service (GPRS) Tunnelling Protocol for Control plane (GTPv2-C); Stage 3".</w:t>
      </w:r>
    </w:p>
    <w:p w14:paraId="32E9EF45" w14:textId="2C004BA4" w:rsidR="0026346C" w:rsidRDefault="0026346C" w:rsidP="0026346C">
      <w:pPr>
        <w:pStyle w:val="EX"/>
        <w:rPr>
          <w:lang w:eastAsia="zh-CN"/>
        </w:rPr>
      </w:pPr>
      <w:r>
        <w:rPr>
          <w:lang w:eastAsia="zh-CN"/>
        </w:rPr>
        <w:t>[17]</w:t>
      </w:r>
      <w:r>
        <w:rPr>
          <w:lang w:eastAsia="zh-CN"/>
        </w:rPr>
        <w:tab/>
      </w:r>
      <w:r w:rsidR="00CA4B50">
        <w:rPr>
          <w:lang w:eastAsia="zh-CN"/>
        </w:rPr>
        <w:t>3GPP TS 33.501:</w:t>
      </w:r>
      <w:r>
        <w:rPr>
          <w:lang w:eastAsia="zh-CN"/>
        </w:rPr>
        <w:t xml:space="preserve"> "</w:t>
      </w:r>
      <w:r w:rsidRPr="00A449BB">
        <w:rPr>
          <w:lang w:eastAsia="zh-CN"/>
        </w:rPr>
        <w:t>Security architecture and procedures for 5G system</w:t>
      </w:r>
      <w:r>
        <w:rPr>
          <w:lang w:eastAsia="zh-CN"/>
        </w:rPr>
        <w:t>".</w:t>
      </w:r>
    </w:p>
    <w:p w14:paraId="32E9EF46" w14:textId="465C765B" w:rsidR="0026346C" w:rsidRDefault="0026346C" w:rsidP="0026346C">
      <w:pPr>
        <w:pStyle w:val="EX"/>
        <w:rPr>
          <w:lang w:eastAsia="zh-CN"/>
        </w:rPr>
      </w:pPr>
      <w:r>
        <w:rPr>
          <w:lang w:eastAsia="zh-CN"/>
        </w:rPr>
        <w:lastRenderedPageBreak/>
        <w:t>[18]</w:t>
      </w:r>
      <w:r>
        <w:rPr>
          <w:lang w:eastAsia="zh-CN"/>
        </w:rPr>
        <w:tab/>
      </w:r>
      <w:r w:rsidR="00CA4B50">
        <w:rPr>
          <w:lang w:val="en-US"/>
        </w:rPr>
        <w:t>IETF RFC 6749:</w:t>
      </w:r>
      <w:r>
        <w:rPr>
          <w:lang w:val="en-US"/>
        </w:rPr>
        <w:t xml:space="preserve"> "</w:t>
      </w:r>
      <w:r w:rsidRPr="00A449BB">
        <w:rPr>
          <w:lang w:val="en-US"/>
        </w:rPr>
        <w:t>The OAuth 2.0 Authorization Framework</w:t>
      </w:r>
      <w:r>
        <w:rPr>
          <w:lang w:val="en-US"/>
        </w:rPr>
        <w:t>".</w:t>
      </w:r>
    </w:p>
    <w:p w14:paraId="32E9EF47" w14:textId="1E7E4208" w:rsidR="0026346C" w:rsidRDefault="0026346C" w:rsidP="007B24EB">
      <w:pPr>
        <w:pStyle w:val="EX"/>
        <w:rPr>
          <w:lang w:eastAsia="zh-CN"/>
        </w:rPr>
      </w:pPr>
      <w:r>
        <w:rPr>
          <w:lang w:eastAsia="zh-CN"/>
        </w:rPr>
        <w:t>[19]</w:t>
      </w:r>
      <w:r>
        <w:rPr>
          <w:lang w:eastAsia="zh-CN"/>
        </w:rPr>
        <w:tab/>
      </w:r>
      <w:r w:rsidR="00CA4B50">
        <w:rPr>
          <w:lang w:eastAsia="zh-CN"/>
        </w:rPr>
        <w:t>3GPP TS 29.510:</w:t>
      </w:r>
      <w:r>
        <w:rPr>
          <w:lang w:eastAsia="zh-CN"/>
        </w:rPr>
        <w:t xml:space="preserve"> "Network Function Repository Services; Stage 3".</w:t>
      </w:r>
    </w:p>
    <w:p w14:paraId="32E9EF48" w14:textId="7B50B070" w:rsidR="003249CE" w:rsidRDefault="003249CE" w:rsidP="007B24EB">
      <w:pPr>
        <w:pStyle w:val="EX"/>
      </w:pPr>
      <w:r>
        <w:t>[20]</w:t>
      </w:r>
      <w:r>
        <w:tab/>
      </w:r>
      <w:r w:rsidR="00CA4B50" w:rsidRPr="005E4D39">
        <w:t>3GPP</w:t>
      </w:r>
      <w:r w:rsidR="00CA4B50">
        <w:t> </w:t>
      </w:r>
      <w:r w:rsidR="00CA4B50" w:rsidRPr="005E4D39">
        <w:t>TS</w:t>
      </w:r>
      <w:r w:rsidR="00CA4B50">
        <w:t> </w:t>
      </w:r>
      <w:r w:rsidR="00CA4B50" w:rsidRPr="005E4D39">
        <w:t>29.5</w:t>
      </w:r>
      <w:r w:rsidR="00CA4B50">
        <w:t>18</w:t>
      </w:r>
      <w:r w:rsidR="00CA4B50" w:rsidRPr="005E4D39">
        <w:t>:</w:t>
      </w:r>
      <w:r w:rsidRPr="005E4D39">
        <w:t xml:space="preserve"> "5G</w:t>
      </w:r>
      <w:r>
        <w:t xml:space="preserve"> System; Access and Mobility Management Service; Stage 3".</w:t>
      </w:r>
    </w:p>
    <w:p w14:paraId="32E9EF49" w14:textId="25092752" w:rsidR="007C443B" w:rsidRDefault="007C443B" w:rsidP="007B24EB">
      <w:pPr>
        <w:pStyle w:val="EX"/>
      </w:pPr>
      <w:r>
        <w:t>[21]</w:t>
      </w:r>
      <w:r>
        <w:tab/>
      </w:r>
      <w:r w:rsidR="00CA4B50" w:rsidRPr="005E4D39">
        <w:t>3GPP</w:t>
      </w:r>
      <w:r w:rsidR="00CA4B50">
        <w:t> </w:t>
      </w:r>
      <w:r w:rsidR="00CA4B50" w:rsidRPr="005E4D39">
        <w:t>TS</w:t>
      </w:r>
      <w:r w:rsidR="00CA4B50">
        <w:t> </w:t>
      </w:r>
      <w:r w:rsidR="00CA4B50" w:rsidRPr="005E4D39">
        <w:t>2</w:t>
      </w:r>
      <w:r w:rsidR="00CA4B50">
        <w:t>3</w:t>
      </w:r>
      <w:r w:rsidR="00CA4B50" w:rsidRPr="005E4D39">
        <w:t>.</w:t>
      </w:r>
      <w:r w:rsidR="00CA4B50">
        <w:t>380</w:t>
      </w:r>
      <w:r w:rsidR="00CA4B50" w:rsidRPr="005E4D39">
        <w:t>:</w:t>
      </w:r>
      <w:r w:rsidRPr="005E4D39">
        <w:t xml:space="preserve"> "</w:t>
      </w:r>
      <w:r>
        <w:t>IMS Restoration Procedures".</w:t>
      </w:r>
    </w:p>
    <w:p w14:paraId="32E9EF4A" w14:textId="62611532" w:rsidR="001B3C45" w:rsidRDefault="001B3C45" w:rsidP="001B3C45">
      <w:pPr>
        <w:pStyle w:val="EX"/>
      </w:pPr>
      <w:r>
        <w:t>[22</w:t>
      </w:r>
      <w:r w:rsidRPr="00A739B0">
        <w:t>]</w:t>
      </w:r>
      <w:r w:rsidRPr="00A739B0">
        <w:tab/>
      </w:r>
      <w:r w:rsidR="00CA4B50" w:rsidRPr="00A739B0">
        <w:t>3GPP</w:t>
      </w:r>
      <w:r w:rsidR="00CA4B50">
        <w:t> </w:t>
      </w:r>
      <w:r w:rsidR="00CA4B50" w:rsidRPr="00A739B0">
        <w:t>TS</w:t>
      </w:r>
      <w:r w:rsidR="00CA4B50">
        <w:t> </w:t>
      </w:r>
      <w:r w:rsidR="00CA4B50">
        <w:rPr>
          <w:rFonts w:hint="eastAsia"/>
        </w:rPr>
        <w:t>32</w:t>
      </w:r>
      <w:r w:rsidR="00CA4B50" w:rsidRPr="00A739B0">
        <w:t>.</w:t>
      </w:r>
      <w:r w:rsidR="00CA4B50">
        <w:rPr>
          <w:rFonts w:hint="eastAsia"/>
        </w:rPr>
        <w:t>42</w:t>
      </w:r>
      <w:r w:rsidR="00CA4B50"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4AB3B958" w:rsidR="00476E80" w:rsidRDefault="0057186F" w:rsidP="001B3C45">
      <w:pPr>
        <w:pStyle w:val="EX"/>
      </w:pPr>
      <w:r>
        <w:t>[23]</w:t>
      </w:r>
      <w:r>
        <w:tab/>
      </w:r>
      <w:r w:rsidR="00CA4B50">
        <w:t>IETF RFC 7807</w:t>
      </w:r>
      <w:r w:rsidR="00CA4B50" w:rsidRPr="006233A7">
        <w:t>:</w:t>
      </w:r>
      <w:r w:rsidRPr="006233A7">
        <w:t xml:space="preserve"> "</w:t>
      </w:r>
      <w:r>
        <w:t>Problem Details for HTTP APIs</w:t>
      </w:r>
      <w:r w:rsidRPr="006233A7">
        <w:t>"</w:t>
      </w:r>
      <w:r>
        <w:t>.</w:t>
      </w:r>
    </w:p>
    <w:p w14:paraId="32E9EF4C" w14:textId="30FAF472" w:rsidR="003E2FE0" w:rsidRDefault="003E2FE0" w:rsidP="001B3C45">
      <w:pPr>
        <w:pStyle w:val="EX"/>
      </w:pPr>
      <w:r>
        <w:t>[24]</w:t>
      </w:r>
      <w:r>
        <w:tab/>
      </w:r>
      <w:r w:rsidR="00CA4B50" w:rsidRPr="005E4D39">
        <w:t>3GPP</w:t>
      </w:r>
      <w:r w:rsidR="00CA4B50">
        <w:t> </w:t>
      </w:r>
      <w:r w:rsidR="00CA4B50" w:rsidRPr="005E4D39">
        <w:t>TS</w:t>
      </w:r>
      <w:r w:rsidR="00CA4B50">
        <w:t> </w:t>
      </w:r>
      <w:r w:rsidR="00CA4B50" w:rsidRPr="005E4D39">
        <w:t>2</w:t>
      </w:r>
      <w:r w:rsidR="00CA4B50">
        <w:t>3</w:t>
      </w:r>
      <w:r w:rsidR="00CA4B50" w:rsidRPr="005E4D39">
        <w:t>.</w:t>
      </w:r>
      <w:r w:rsidR="00CA4B50">
        <w:t>527</w:t>
      </w:r>
      <w:r w:rsidR="00CA4B50" w:rsidRPr="005E4D39">
        <w:t>:</w:t>
      </w:r>
      <w:r w:rsidRPr="005E4D39">
        <w:t xml:space="preserve"> "</w:t>
      </w:r>
      <w:r>
        <w:t>5G System; Restoration Procedures".</w:t>
      </w:r>
    </w:p>
    <w:p w14:paraId="4B802180" w14:textId="2C27B97F" w:rsidR="0050154D" w:rsidRDefault="0050154D" w:rsidP="0050154D">
      <w:pPr>
        <w:pStyle w:val="EX"/>
      </w:pPr>
      <w:r>
        <w:t>[25]</w:t>
      </w:r>
      <w:r>
        <w:tab/>
      </w:r>
      <w:r w:rsidR="00CA4B50" w:rsidRPr="005E4D39">
        <w:t>3GPP</w:t>
      </w:r>
      <w:r w:rsidR="00CA4B50">
        <w:t> </w:t>
      </w:r>
      <w:r w:rsidR="00CA4B50" w:rsidRPr="005E4D39">
        <w:t>TS</w:t>
      </w:r>
      <w:r w:rsidR="00CA4B50">
        <w:t> 32</w:t>
      </w:r>
      <w:r w:rsidR="00CA4B50" w:rsidRPr="005E4D39">
        <w:t>.</w:t>
      </w:r>
      <w:r w:rsidR="00CA4B50">
        <w:t>255</w:t>
      </w:r>
      <w:r w:rsidR="00CA4B50" w:rsidRPr="005E4D39">
        <w:t>:</w:t>
      </w:r>
      <w:r w:rsidRPr="005E4D39">
        <w:t xml:space="preserve"> "</w:t>
      </w:r>
      <w:r>
        <w:t>Charging management; 5G data connectivity domain charging; stage 2".</w:t>
      </w:r>
    </w:p>
    <w:p w14:paraId="4CB947DD" w14:textId="14ED863D" w:rsidR="0050154D" w:rsidRDefault="0050154D" w:rsidP="0050154D">
      <w:pPr>
        <w:pStyle w:val="EX"/>
      </w:pPr>
      <w:r>
        <w:t>[26]</w:t>
      </w:r>
      <w:r>
        <w:tab/>
      </w:r>
      <w:r w:rsidR="00CA4B50" w:rsidRPr="005E4D39">
        <w:t>3GPP</w:t>
      </w:r>
      <w:r w:rsidR="00CA4B50">
        <w:t> </w:t>
      </w:r>
      <w:r w:rsidR="00CA4B50" w:rsidRPr="005E4D39">
        <w:t>TS</w:t>
      </w:r>
      <w:r w:rsidR="00CA4B50">
        <w:t> 32</w:t>
      </w:r>
      <w:r w:rsidR="00CA4B50" w:rsidRPr="005E4D39">
        <w:t>.</w:t>
      </w:r>
      <w:r w:rsidR="00CA4B50">
        <w:t>291</w:t>
      </w:r>
      <w:r w:rsidR="00CA4B50" w:rsidRPr="005E4D39">
        <w:t>:</w:t>
      </w:r>
      <w:r w:rsidRPr="005E4D39">
        <w:t xml:space="preserve"> "</w:t>
      </w:r>
      <w:r>
        <w:t>Charging management; 5G system, charging service; Stage 3".</w:t>
      </w:r>
    </w:p>
    <w:p w14:paraId="749819B8" w14:textId="5D566E20" w:rsidR="00BE10CE" w:rsidRDefault="00BE10CE" w:rsidP="00BE10CE">
      <w:pPr>
        <w:pStyle w:val="EX"/>
        <w:rPr>
          <w:snapToGrid w:val="0"/>
        </w:rPr>
      </w:pPr>
      <w:r w:rsidRPr="006C1437">
        <w:t>[</w:t>
      </w:r>
      <w:r>
        <w:t>27</w:t>
      </w:r>
      <w:r w:rsidRPr="006C1437">
        <w:t>]</w:t>
      </w:r>
      <w:r w:rsidRPr="006C1437">
        <w:tab/>
      </w:r>
      <w:r w:rsidR="00CA4B50" w:rsidRPr="006C1437">
        <w:t>3GPP</w:t>
      </w:r>
      <w:r w:rsidR="00CA4B50">
        <w:t> </w:t>
      </w:r>
      <w:r w:rsidR="00CA4B50" w:rsidRPr="006C1437">
        <w:t>TS</w:t>
      </w:r>
      <w:r w:rsidR="00CA4B50">
        <w:t> </w:t>
      </w:r>
      <w:r w:rsidR="00CA4B50" w:rsidRPr="006C1437">
        <w:rPr>
          <w:lang w:eastAsia="zh-CN"/>
        </w:rPr>
        <w:t>24.301</w:t>
      </w:r>
      <w:r w:rsidR="00CA4B50" w:rsidRPr="006C1437">
        <w:rPr>
          <w:snapToGrid w:val="0"/>
        </w:rPr>
        <w:t>:</w:t>
      </w:r>
      <w:r w:rsidRPr="006C1437">
        <w:rPr>
          <w:snapToGrid w:val="0"/>
        </w:rPr>
        <w:t xml:space="preserve"> "</w:t>
      </w:r>
      <w:r w:rsidRPr="006C1437">
        <w:t>Non-Access-Stratum (NAS) protocol for Evolved Packet System (EPS); Stage</w:t>
      </w:r>
      <w:r>
        <w:t> </w:t>
      </w:r>
      <w:r w:rsidRPr="006C1437">
        <w:t>3</w:t>
      </w:r>
      <w:r w:rsidRPr="006C1437">
        <w:rPr>
          <w:snapToGrid w:val="0"/>
        </w:rPr>
        <w:t>".</w:t>
      </w:r>
    </w:p>
    <w:p w14:paraId="32E9EF4D" w14:textId="460FFA5D" w:rsidR="001B3C45" w:rsidRDefault="005E0371" w:rsidP="007B24EB">
      <w:pPr>
        <w:pStyle w:val="EX"/>
      </w:pPr>
      <w:r>
        <w:t>[28]</w:t>
      </w:r>
      <w:r>
        <w:tab/>
      </w:r>
      <w:r w:rsidR="00CA4B50" w:rsidRPr="005E4D39">
        <w:t>3GPP</w:t>
      </w:r>
      <w:r w:rsidR="00CA4B50">
        <w:t> </w:t>
      </w:r>
      <w:r w:rsidR="00CA4B50" w:rsidRPr="005E4D39">
        <w:t>T</w:t>
      </w:r>
      <w:r w:rsidR="00CA4B50">
        <w:t>R 21.900</w:t>
      </w:r>
      <w:r w:rsidR="00CA4B50" w:rsidRPr="005E4D39">
        <w:t>:</w:t>
      </w:r>
      <w:r w:rsidRPr="005E4D39">
        <w:t xml:space="preserve"> "</w:t>
      </w:r>
      <w:r w:rsidRPr="00ED0BD9">
        <w:t>Technical Specification Group working methods</w:t>
      </w:r>
      <w:r>
        <w:t>".</w:t>
      </w:r>
    </w:p>
    <w:p w14:paraId="32E9EF4E" w14:textId="77777777" w:rsidR="00436C5C" w:rsidRPr="004D3578" w:rsidRDefault="00DE6B8B" w:rsidP="00436C5C">
      <w:pPr>
        <w:pStyle w:val="Heading1"/>
      </w:pPr>
      <w:bookmarkStart w:id="23" w:name="_Toc20129441"/>
      <w:bookmarkStart w:id="24" w:name="_Toc27584068"/>
      <w:bookmarkStart w:id="25" w:name="_Toc36455370"/>
      <w:bookmarkStart w:id="26" w:name="_Toc45026756"/>
      <w:bookmarkStart w:id="27" w:name="_Toc51866561"/>
      <w:r>
        <w:t>3</w:t>
      </w:r>
      <w:r>
        <w:tab/>
      </w:r>
      <w:r w:rsidR="00436C5C" w:rsidRPr="004D3578">
        <w:t>Definitions and abbreviations</w:t>
      </w:r>
      <w:bookmarkEnd w:id="23"/>
      <w:bookmarkEnd w:id="24"/>
      <w:bookmarkEnd w:id="25"/>
      <w:bookmarkEnd w:id="26"/>
      <w:bookmarkEnd w:id="27"/>
    </w:p>
    <w:p w14:paraId="32E9EF4F" w14:textId="77777777" w:rsidR="00436C5C" w:rsidRPr="004D3578" w:rsidRDefault="00436C5C" w:rsidP="00436C5C">
      <w:pPr>
        <w:pStyle w:val="Heading2"/>
      </w:pPr>
      <w:bookmarkStart w:id="28" w:name="_Toc20129442"/>
      <w:bookmarkStart w:id="29" w:name="_Toc27584069"/>
      <w:bookmarkStart w:id="30" w:name="_Toc36455371"/>
      <w:bookmarkStart w:id="31" w:name="_Toc45026757"/>
      <w:bookmarkStart w:id="32" w:name="_Toc51866562"/>
      <w:r w:rsidRPr="004D3578">
        <w:t>3.1</w:t>
      </w:r>
      <w:r w:rsidRPr="004D3578">
        <w:tab/>
        <w:t>Definitions</w:t>
      </w:r>
      <w:bookmarkEnd w:id="28"/>
      <w:bookmarkEnd w:id="29"/>
      <w:bookmarkEnd w:id="30"/>
      <w:bookmarkEnd w:id="31"/>
      <w:bookmarkEnd w:id="32"/>
    </w:p>
    <w:p w14:paraId="32E9EF50" w14:textId="65222D79" w:rsidR="00436C5C" w:rsidRPr="004D3578" w:rsidRDefault="00436C5C" w:rsidP="00436C5C">
      <w:r w:rsidRPr="004D3578">
        <w:t>For the purposes of the present document, the terms and definitions given in</w:t>
      </w:r>
      <w:r w:rsidR="00151DAB">
        <w:t xml:space="preserve"> 3GPP TR</w:t>
      </w:r>
      <w:r w:rsidR="00CA4B50">
        <w:t> </w:t>
      </w:r>
      <w:r w:rsidR="00CA4B50" w:rsidRPr="004D3578">
        <w:t>21.905</w:t>
      </w:r>
      <w:r w:rsidR="00CA4B50">
        <w:t> </w:t>
      </w:r>
      <w:r w:rsidR="00CA4B50" w:rsidRPr="004D3578">
        <w:t>[</w:t>
      </w:r>
      <w:r w:rsidRPr="004D3578">
        <w:t>1] and the following apply. A term defined in the present document takes precedence over the definition of the same term, if any, in</w:t>
      </w:r>
      <w:r w:rsidR="00151DAB">
        <w:t xml:space="preserve"> 3GPP TR</w:t>
      </w:r>
      <w:r w:rsidR="00CA4B50">
        <w:t> </w:t>
      </w:r>
      <w:r w:rsidR="00CA4B50" w:rsidRPr="004D3578">
        <w:t>21.905</w:t>
      </w:r>
      <w:r w:rsidR="00CA4B50">
        <w:t> </w:t>
      </w:r>
      <w:r w:rsidR="00CA4B50" w:rsidRPr="004D3578">
        <w:t>[</w:t>
      </w:r>
      <w:r w:rsidRPr="004D3578">
        <w:t>1].</w:t>
      </w:r>
    </w:p>
    <w:p w14:paraId="32E9EF51" w14:textId="77777777" w:rsidR="00080512" w:rsidRPr="004D3578" w:rsidRDefault="00080512" w:rsidP="00436C5C">
      <w:pPr>
        <w:pStyle w:val="Heading2"/>
      </w:pPr>
      <w:bookmarkStart w:id="33" w:name="_Toc20129443"/>
      <w:bookmarkStart w:id="34" w:name="_Toc27584070"/>
      <w:bookmarkStart w:id="35" w:name="_Toc36455372"/>
      <w:bookmarkStart w:id="36" w:name="_Toc45026758"/>
      <w:bookmarkStart w:id="37" w:name="_Toc51866563"/>
      <w:r w:rsidRPr="004D3578">
        <w:t>3.</w:t>
      </w:r>
      <w:r w:rsidR="00436C5C">
        <w:t>2</w:t>
      </w:r>
      <w:r w:rsidRPr="004D3578">
        <w:tab/>
        <w:t>Abbreviations</w:t>
      </w:r>
      <w:bookmarkEnd w:id="33"/>
      <w:bookmarkEnd w:id="34"/>
      <w:bookmarkEnd w:id="35"/>
      <w:bookmarkEnd w:id="36"/>
      <w:bookmarkEnd w:id="37"/>
    </w:p>
    <w:p w14:paraId="32E9EF52" w14:textId="7CB055AF" w:rsidR="00080512" w:rsidRPr="004D3578" w:rsidRDefault="00080512">
      <w:pPr>
        <w:keepNext/>
      </w:pPr>
      <w:r w:rsidRPr="004D3578">
        <w:t>For the purposes of the present document, the abb</w:t>
      </w:r>
      <w:r w:rsidR="004D3578" w:rsidRPr="004D3578">
        <w:t>reviations given in</w:t>
      </w:r>
      <w:r w:rsidR="00151DAB">
        <w:t xml:space="preserve"> 3GPP TR</w:t>
      </w:r>
      <w:r w:rsidR="00CA4B50">
        <w:t> </w:t>
      </w:r>
      <w:r w:rsidR="00CA4B50" w:rsidRPr="004D3578">
        <w:t>21.905</w:t>
      </w:r>
      <w:r w:rsidR="00CA4B50">
        <w:t> </w:t>
      </w:r>
      <w:r w:rsidR="00CA4B50"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151DAB">
        <w:t xml:space="preserve"> 3GPP TR</w:t>
      </w:r>
      <w:r w:rsidR="00CA4B50">
        <w:t> </w:t>
      </w:r>
      <w:r w:rsidR="00CA4B50" w:rsidRPr="004D3578">
        <w:t>21.905</w:t>
      </w:r>
      <w:r w:rsidR="00CA4B50">
        <w:t> </w:t>
      </w:r>
      <w:r w:rsidR="00CA4B50" w:rsidRPr="004D3578">
        <w:t>[</w:t>
      </w:r>
      <w:r w:rsidR="004D3578" w:rsidRPr="004D3578">
        <w:t>1</w:t>
      </w:r>
      <w:r w:rsidRPr="004D3578">
        <w:t>].</w:t>
      </w:r>
    </w:p>
    <w:p w14:paraId="32E9EF53" w14:textId="77777777" w:rsidR="000F5270" w:rsidRDefault="000F5270" w:rsidP="000F5270">
      <w:pPr>
        <w:pStyle w:val="EW"/>
      </w:pPr>
      <w:r>
        <w:t>DNN</w:t>
      </w:r>
      <w:r>
        <w:tab/>
        <w:t>Data Network Name</w:t>
      </w:r>
    </w:p>
    <w:p w14:paraId="32E9EF54" w14:textId="77777777" w:rsidR="00DA2975" w:rsidRDefault="00DA2975" w:rsidP="00DA2975">
      <w:pPr>
        <w:pStyle w:val="EW"/>
      </w:pPr>
      <w:r>
        <w:t>HR</w:t>
      </w:r>
      <w:r w:rsidRPr="004D3578">
        <w:tab/>
      </w:r>
      <w:r>
        <w:t>Home Routed</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7777777" w:rsidR="003249CE" w:rsidRDefault="003249CE" w:rsidP="00DA2975">
      <w:pPr>
        <w:pStyle w:val="EW"/>
      </w:pPr>
      <w:r w:rsidRPr="00B6630E">
        <w:t>LADN</w:t>
      </w:r>
      <w:r w:rsidRPr="00B6630E">
        <w:tab/>
        <w:t>Local Area Data Network</w:t>
      </w:r>
    </w:p>
    <w:p w14:paraId="32E9EF57" w14:textId="77777777" w:rsidR="00DA2975" w:rsidRDefault="00DA2975" w:rsidP="00DA2975">
      <w:pPr>
        <w:pStyle w:val="EW"/>
      </w:pPr>
      <w:r>
        <w:t>SM</w:t>
      </w:r>
      <w:r>
        <w:tab/>
        <w:t>Session Management</w:t>
      </w:r>
    </w:p>
    <w:p w14:paraId="32E9EF58" w14:textId="77777777" w:rsidR="005B30C8" w:rsidRPr="004D3578" w:rsidRDefault="00DA2975">
      <w:pPr>
        <w:pStyle w:val="EW"/>
      </w:pPr>
      <w:r>
        <w:t>SMF</w:t>
      </w:r>
      <w:r>
        <w:tab/>
        <w:t>Session Management Function</w:t>
      </w:r>
    </w:p>
    <w:p w14:paraId="32E9EF59" w14:textId="77777777" w:rsidR="00080512" w:rsidRDefault="00080512">
      <w:pPr>
        <w:pStyle w:val="Heading1"/>
      </w:pPr>
      <w:bookmarkStart w:id="38" w:name="_Toc20129444"/>
      <w:bookmarkStart w:id="39" w:name="_Toc27584071"/>
      <w:bookmarkStart w:id="40" w:name="_Toc36455373"/>
      <w:bookmarkStart w:id="41" w:name="_Toc45026759"/>
      <w:bookmarkStart w:id="42" w:name="_Toc51866564"/>
      <w:r w:rsidRPr="004D3578">
        <w:t>4</w:t>
      </w:r>
      <w:r w:rsidRPr="004D3578">
        <w:tab/>
      </w:r>
      <w:r w:rsidR="00496495">
        <w:t>Overview</w:t>
      </w:r>
      <w:bookmarkEnd w:id="38"/>
      <w:bookmarkEnd w:id="39"/>
      <w:bookmarkEnd w:id="40"/>
      <w:bookmarkEnd w:id="41"/>
      <w:bookmarkEnd w:id="42"/>
    </w:p>
    <w:p w14:paraId="32E9EF5A" w14:textId="77777777" w:rsidR="000A45AE" w:rsidRDefault="000A45AE" w:rsidP="000A45AE">
      <w:pPr>
        <w:pStyle w:val="Heading2"/>
      </w:pPr>
      <w:bookmarkStart w:id="43" w:name="_Toc20129445"/>
      <w:bookmarkStart w:id="44" w:name="_Toc27584072"/>
      <w:bookmarkStart w:id="45" w:name="_Toc36455374"/>
      <w:bookmarkStart w:id="46" w:name="_Toc45026760"/>
      <w:bookmarkStart w:id="47" w:name="_Toc51866565"/>
      <w:r>
        <w:t>4.1</w:t>
      </w:r>
      <w:r>
        <w:tab/>
        <w:t>Introduction</w:t>
      </w:r>
      <w:bookmarkEnd w:id="43"/>
      <w:bookmarkEnd w:id="44"/>
      <w:bookmarkEnd w:id="45"/>
      <w:bookmarkEnd w:id="46"/>
      <w:bookmarkEnd w:id="47"/>
    </w:p>
    <w:p w14:paraId="32E9EF5B" w14:textId="7EE19803" w:rsidR="00DA2975" w:rsidRDefault="00DA2975" w:rsidP="00DA2975">
      <w:r>
        <w:t>Within the 5GC, the SMF offers services to the AMF, other SMF (V-SMF or H-SMF), PCF and NEF via the Nsmf service based interface (see</w:t>
      </w:r>
      <w:r w:rsidR="00151DAB">
        <w:t xml:space="preserve"> 3GPP TS</w:t>
      </w:r>
      <w:r w:rsidR="00CA4B50">
        <w:t> 23.501 [</w:t>
      </w:r>
      <w:r>
        <w:t>2] and</w:t>
      </w:r>
      <w:r w:rsidR="00151DAB">
        <w:t xml:space="preserve"> 3GPP TS</w:t>
      </w:r>
      <w:r w:rsidR="00CA4B50">
        <w:t> 23.502 [</w:t>
      </w:r>
      <w:r>
        <w:t>3]).</w:t>
      </w:r>
    </w:p>
    <w:p w14:paraId="32E9EF5C" w14:textId="77777777" w:rsidR="00DA2975" w:rsidRDefault="00DA2975" w:rsidP="00DA2975">
      <w:r>
        <w:t>Figure 4</w:t>
      </w:r>
      <w:r w:rsidR="000C7A0F">
        <w:t>.1</w:t>
      </w:r>
      <w:r>
        <w:t>-1 provides the reference model (in service based interface representation and in reference point representation), with focus on the SMF and the scope of the present specification.</w:t>
      </w:r>
    </w:p>
    <w:p w14:paraId="32E9EF5D" w14:textId="77777777" w:rsidR="00DA2975" w:rsidRDefault="00DA2975" w:rsidP="00DA2975">
      <w:pPr>
        <w:pStyle w:val="TH"/>
        <w:rPr>
          <w:lang w:eastAsia="zh-CN"/>
        </w:rPr>
      </w:pPr>
      <w:r w:rsidRPr="00475454">
        <w:object w:dxaOrig="5803" w:dyaOrig="4015" w14:anchorId="32EA0C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95.7pt" o:ole="">
            <v:imagedata r:id="rId12" o:title=""/>
          </v:shape>
          <o:OLEObject Type="Embed" ProgID="Visio.Drawing.11" ShapeID="_x0000_i1025" DrawAspect="Content" ObjectID="_1662479532" r:id="rId13"/>
        </w:object>
      </w:r>
    </w:p>
    <w:p w14:paraId="32E9EF5E" w14:textId="412B6B82" w:rsidR="00DA2975" w:rsidRDefault="00DA2975" w:rsidP="00DA2975">
      <w:pPr>
        <w:pStyle w:val="TF"/>
        <w:rPr>
          <w:lang w:eastAsia="zh-CN"/>
        </w:rPr>
      </w:pPr>
      <w:r>
        <w:t>Figure 4</w:t>
      </w:r>
      <w:r w:rsidR="000C7A0F">
        <w:t>.1</w:t>
      </w:r>
      <w:r>
        <w:t xml:space="preserve">-1: Reference </w:t>
      </w:r>
      <w:r>
        <w:rPr>
          <w:lang w:eastAsia="zh-CN"/>
        </w:rPr>
        <w:t>model – SMF</w:t>
      </w:r>
    </w:p>
    <w:p w14:paraId="32E9EF5F" w14:textId="7FC48C40" w:rsidR="00DA2975" w:rsidRDefault="00DA2975" w:rsidP="00DA2975">
      <w:r>
        <w:t xml:space="preserve">The functionalities supported by the SMF are listed in </w:t>
      </w:r>
      <w:r w:rsidR="005B1EEB">
        <w:t>clause</w:t>
      </w:r>
      <w:r>
        <w:t xml:space="preserve"> 6.2.2 of</w:t>
      </w:r>
      <w:r w:rsidR="00151DAB">
        <w:t xml:space="preserve"> 3GPP TS</w:t>
      </w:r>
      <w:r w:rsidR="00CA4B50">
        <w:t> 23.501 [</w:t>
      </w:r>
      <w:r>
        <w:t>2].</w:t>
      </w:r>
    </w:p>
    <w:p w14:paraId="32E9EF60" w14:textId="77777777" w:rsidR="00943FC1" w:rsidRDefault="00943FC1" w:rsidP="00943FC1">
      <w:pPr>
        <w:pStyle w:val="Heading1"/>
      </w:pPr>
      <w:bookmarkStart w:id="48" w:name="_Toc20129446"/>
      <w:bookmarkStart w:id="49" w:name="_Toc27584073"/>
      <w:bookmarkStart w:id="50" w:name="_Toc36455375"/>
      <w:bookmarkStart w:id="51" w:name="_Toc45026761"/>
      <w:bookmarkStart w:id="52" w:name="_Toc51866566"/>
      <w:r>
        <w:t>5</w:t>
      </w:r>
      <w:r w:rsidRPr="004D3578">
        <w:tab/>
      </w:r>
      <w:r w:rsidR="004E0785">
        <w:t>S</w:t>
      </w:r>
      <w:r>
        <w:t>ervices</w:t>
      </w:r>
      <w:r w:rsidR="004E0785">
        <w:t xml:space="preserve"> </w:t>
      </w:r>
      <w:r w:rsidR="004D67AB">
        <w:t xml:space="preserve">offered by the </w:t>
      </w:r>
      <w:r w:rsidR="00C610B7">
        <w:t>SMF</w:t>
      </w:r>
      <w:bookmarkEnd w:id="48"/>
      <w:bookmarkEnd w:id="49"/>
      <w:bookmarkEnd w:id="50"/>
      <w:bookmarkEnd w:id="51"/>
      <w:bookmarkEnd w:id="52"/>
    </w:p>
    <w:p w14:paraId="32E9EF61" w14:textId="77777777" w:rsidR="00943FC1" w:rsidRDefault="00943FC1" w:rsidP="00943FC1">
      <w:pPr>
        <w:pStyle w:val="Heading2"/>
      </w:pPr>
      <w:bookmarkStart w:id="53" w:name="_Toc20129447"/>
      <w:bookmarkStart w:id="54" w:name="_Toc27584074"/>
      <w:bookmarkStart w:id="55" w:name="_Toc36455376"/>
      <w:bookmarkStart w:id="56" w:name="_Toc45026762"/>
      <w:bookmarkStart w:id="57" w:name="_Toc51866567"/>
      <w:r>
        <w:t>5.1</w:t>
      </w:r>
      <w:r>
        <w:tab/>
        <w:t>Introduction</w:t>
      </w:r>
      <w:bookmarkEnd w:id="53"/>
      <w:bookmarkEnd w:id="54"/>
      <w:bookmarkEnd w:id="55"/>
      <w:bookmarkEnd w:id="56"/>
      <w:bookmarkEnd w:id="57"/>
    </w:p>
    <w:p w14:paraId="32E9EF62" w14:textId="39C83F75" w:rsidR="00DA2975" w:rsidRDefault="00DA2975" w:rsidP="00DA2975">
      <w:pPr>
        <w:rPr>
          <w:lang w:val="en-US"/>
        </w:rPr>
      </w:pPr>
      <w:r>
        <w:rPr>
          <w:lang w:val="en-US"/>
        </w:rPr>
        <w:t>The SMF supports the following services.</w:t>
      </w:r>
    </w:p>
    <w:p w14:paraId="32E9EF63" w14:textId="77777777" w:rsidR="00DA2975" w:rsidRPr="00B6630E" w:rsidRDefault="00DA2975" w:rsidP="00DA2975">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77777777"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2F2E4682" w:rsidR="00DA2975" w:rsidRDefault="00DA2975" w:rsidP="00DA2975">
      <w:pPr>
        <w:rPr>
          <w:lang w:val="en-US"/>
        </w:rPr>
      </w:pPr>
      <w:r>
        <w:rPr>
          <w:lang w:val="en-US"/>
        </w:rPr>
        <w:t xml:space="preserve">The Nsmf_EventExposure service is specified </w:t>
      </w:r>
      <w:r>
        <w:t>in</w:t>
      </w:r>
      <w:r w:rsidR="00151DAB">
        <w:t xml:space="preserve"> 3GPP TS</w:t>
      </w:r>
      <w:r w:rsidR="00CA4B50">
        <w:t> 29.508 [</w:t>
      </w:r>
      <w:r>
        <w:t>6].</w:t>
      </w:r>
    </w:p>
    <w:p w14:paraId="32E9EF72" w14:textId="77777777" w:rsidR="00943FC1" w:rsidRDefault="00943FC1" w:rsidP="00943FC1">
      <w:pPr>
        <w:pStyle w:val="Heading2"/>
      </w:pPr>
      <w:bookmarkStart w:id="58" w:name="_Toc20129448"/>
      <w:bookmarkStart w:id="59" w:name="_Toc27584075"/>
      <w:bookmarkStart w:id="60" w:name="_Toc36455377"/>
      <w:bookmarkStart w:id="61" w:name="_Toc45026763"/>
      <w:bookmarkStart w:id="62" w:name="_Toc51866568"/>
      <w:r>
        <w:t>5.2</w:t>
      </w:r>
      <w:r>
        <w:tab/>
      </w:r>
      <w:r w:rsidR="00C610B7">
        <w:t>Nsmf_PDUSession</w:t>
      </w:r>
      <w:r w:rsidR="00AF47A0" w:rsidRPr="00AF47A0">
        <w:t xml:space="preserve"> </w:t>
      </w:r>
      <w:r w:rsidR="00AF47A0">
        <w:t>Service</w:t>
      </w:r>
      <w:bookmarkEnd w:id="58"/>
      <w:bookmarkEnd w:id="59"/>
      <w:bookmarkEnd w:id="60"/>
      <w:bookmarkEnd w:id="61"/>
      <w:bookmarkEnd w:id="62"/>
    </w:p>
    <w:p w14:paraId="32E9EF73" w14:textId="77777777" w:rsidR="00943FC1" w:rsidRDefault="00943FC1" w:rsidP="00943FC1">
      <w:pPr>
        <w:pStyle w:val="Heading3"/>
      </w:pPr>
      <w:bookmarkStart w:id="63" w:name="_Toc20129449"/>
      <w:bookmarkStart w:id="64" w:name="_Toc27584076"/>
      <w:bookmarkStart w:id="65" w:name="_Toc36455378"/>
      <w:bookmarkStart w:id="66" w:name="_Toc45026764"/>
      <w:bookmarkStart w:id="67" w:name="_Toc51866569"/>
      <w:r>
        <w:t>5.2.1</w:t>
      </w:r>
      <w:r>
        <w:tab/>
      </w:r>
      <w:r w:rsidR="007C608D">
        <w:t>Service Description</w:t>
      </w:r>
      <w:bookmarkEnd w:id="63"/>
      <w:bookmarkEnd w:id="64"/>
      <w:bookmarkEnd w:id="65"/>
      <w:bookmarkEnd w:id="66"/>
      <w:bookmarkEnd w:id="67"/>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77777777" w:rsidR="00DA2975" w:rsidRDefault="00DA2975" w:rsidP="00DA2975">
      <w:pPr>
        <w:pStyle w:val="B1"/>
      </w:pPr>
      <w:r>
        <w:t>-</w:t>
      </w:r>
      <w:r>
        <w:tab/>
        <w:t xml:space="preserve">Creation, modification and deletion of </w:t>
      </w:r>
      <w:r w:rsidR="00010A19">
        <w:t xml:space="preserve">SM contexts for </w:t>
      </w:r>
      <w:r>
        <w:t>PDU Sessions upon receiving N1 message notification from AMF carrying the NAS SM messages;</w:t>
      </w:r>
      <w:r w:rsidR="00010A19" w:rsidRPr="00010A19">
        <w:t xml:space="preserve"> </w:t>
      </w:r>
      <w:r w:rsidR="00010A19">
        <w:t>an SM context represents an association between the NF Service Consumer (e.g. AMF) and the SMF for a PDU session;</w:t>
      </w:r>
    </w:p>
    <w:p w14:paraId="32E9EF76" w14:textId="77777777" w:rsidR="00383AD4" w:rsidRDefault="00DF015C" w:rsidP="00DA2975">
      <w:pPr>
        <w:pStyle w:val="B1"/>
      </w:pPr>
      <w:r>
        <w:t>-</w:t>
      </w:r>
      <w:r>
        <w:tab/>
      </w:r>
      <w:r w:rsidR="0026346C">
        <w:t>Retrieval</w:t>
      </w:r>
      <w:r>
        <w:t xml:space="preserve"> of SM contexts of PDU sessions, e.g. to move PDU sessions towards the EPC using the N26 interface;</w:t>
      </w:r>
    </w:p>
    <w:p w14:paraId="32E9EF77" w14:textId="52372E30" w:rsidR="00010A19" w:rsidRDefault="00010A19" w:rsidP="00DA2975">
      <w:pPr>
        <w:pStyle w:val="B1"/>
      </w:pPr>
      <w:r>
        <w:t>-</w:t>
      </w:r>
      <w:r>
        <w:tab/>
        <w:t>Creation, modification and deletion of PDU sessions between the V-SMF and H-SMF, in HR roaming scenarios;</w:t>
      </w:r>
    </w:p>
    <w:p w14:paraId="32E9EF78" w14:textId="77777777" w:rsidR="00DA2975" w:rsidRDefault="00DA2975" w:rsidP="00DA2975">
      <w:pPr>
        <w:pStyle w:val="B1"/>
      </w:pPr>
      <w:r>
        <w:lastRenderedPageBreak/>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77777777"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77777777" w:rsidR="00DA2975" w:rsidRPr="009B67AF" w:rsidRDefault="00DA2975" w:rsidP="000C7A0F">
            <w:pPr>
              <w:pStyle w:val="TAL"/>
            </w:pPr>
            <w:r w:rsidRPr="009B67AF">
              <w:t>AMF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77777777" w:rsidR="00010A19" w:rsidRPr="009B67AF" w:rsidRDefault="00FA4ED4" w:rsidP="006D30B6">
            <w:pPr>
              <w:pStyle w:val="TAL"/>
            </w:pPr>
            <w:r>
              <w:t>(see 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77777777" w:rsidR="00754805" w:rsidRPr="009B67AF" w:rsidRDefault="00FA4ED4" w:rsidP="001433FE">
            <w:pPr>
              <w:pStyle w:val="TAL"/>
            </w:pPr>
            <w:r>
              <w:t xml:space="preserve">(see NOTE 2) </w:t>
            </w:r>
            <w:r w:rsidR="00754805">
              <w:t xml:space="preserve"> </w:t>
            </w:r>
          </w:p>
        </w:tc>
        <w:tc>
          <w:tcPr>
            <w:tcW w:w="3969" w:type="dxa"/>
          </w:tcPr>
          <w:p w14:paraId="32E9EF9A" w14:textId="77777777" w:rsidR="00754805" w:rsidRPr="009B67AF" w:rsidRDefault="0026346C" w:rsidP="001433FE">
            <w:pPr>
              <w:pStyle w:val="TAL"/>
            </w:pPr>
            <w:r>
              <w:t xml:space="preserve">Retrieve </w:t>
            </w:r>
            <w:r w:rsidR="00754805">
              <w:t>an SM context of a PDU session from SMF, or from V-SMF in HR roaming scenarios</w:t>
            </w:r>
            <w:r>
              <w:t>, for 5GS to EPS mobility</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32E9EF9C" w14:textId="77777777" w:rsidR="00754805" w:rsidRPr="009B67AF" w:rsidRDefault="00754805" w:rsidP="001433FE">
            <w:pPr>
              <w:pStyle w:val="TAL"/>
            </w:pPr>
            <w:r w:rsidRPr="009B67AF">
              <w:t>AMF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777777" w:rsidR="00DA2975" w:rsidRPr="009B67AF" w:rsidRDefault="00DA2975" w:rsidP="000C7A0F">
            <w:pPr>
              <w:pStyle w:val="TAL"/>
            </w:pPr>
            <w:r>
              <w:t>Create a PDU session in the H-SMF, in HR roaming scenarios.</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77777777" w:rsidR="00DA2975" w:rsidRPr="009B67AF" w:rsidRDefault="00DA2975" w:rsidP="000C7A0F">
            <w:pPr>
              <w:pStyle w:val="TAL"/>
            </w:pPr>
            <w:r w:rsidRPr="009B67AF">
              <w:t>V-SMF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77777777" w:rsidR="00DA2975" w:rsidRPr="009B67AF" w:rsidRDefault="00DA2975" w:rsidP="000C7A0F">
            <w:pPr>
              <w:pStyle w:val="TAL"/>
            </w:pPr>
            <w:r>
              <w:t>U</w:t>
            </w:r>
            <w:r w:rsidRPr="009B67AF">
              <w:t>pdate</w:t>
            </w:r>
            <w:r>
              <w:t xml:space="preserve"> a PDU session in the H-SMF or V-SMF, in HR roaming scenarios.</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2E9EFA6" w14:textId="77777777" w:rsidR="00DA2975" w:rsidRPr="009B67AF" w:rsidRDefault="00DA2975" w:rsidP="000C7A0F">
            <w:pPr>
              <w:pStyle w:val="TAL"/>
            </w:pPr>
            <w:r w:rsidRPr="009B67AF">
              <w:t>V-SMF, H-SMF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77777777"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77777777" w:rsidR="00DA2975" w:rsidRPr="009B67AF" w:rsidRDefault="00010A19" w:rsidP="000C7A0F">
            <w:pPr>
              <w:pStyle w:val="TAL"/>
            </w:pPr>
            <w:r>
              <w:t>V-SMF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77777777" w:rsidR="00010A19" w:rsidRPr="009B67AF" w:rsidRDefault="00FA4ED4" w:rsidP="006D30B6">
            <w:pPr>
              <w:pStyle w:val="TAL"/>
            </w:pPr>
            <w:r>
              <w:t>(see 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77777777" w:rsidR="00010A19" w:rsidRDefault="00010A19" w:rsidP="006D30B6">
            <w:pPr>
              <w:pStyle w:val="TAL"/>
            </w:pPr>
            <w:r>
              <w:t>Notify the NF Service Consumer about the status of a PDU session (e.g. the PDU session is released due to local reasons within the H-SMF).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7777777" w:rsidR="00010A19" w:rsidRPr="009B67AF" w:rsidRDefault="00010A19" w:rsidP="006D30B6">
            <w:pPr>
              <w:pStyle w:val="TAL"/>
            </w:pPr>
            <w:r>
              <w:t>V-SMF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32E9EFB5" w14:textId="77777777" w:rsidR="00FA4ED4" w:rsidRDefault="00FA4ED4" w:rsidP="00EA1C32">
            <w:pPr>
              <w:pStyle w:val="TAN"/>
            </w:pPr>
            <w:r>
              <w:t>NOTE 3:</w:t>
            </w:r>
            <w:r>
              <w:tab/>
              <w:t>This corresponds to the StatusNotify service operation defined in 3GPP TS 23.502 [3].</w:t>
            </w:r>
          </w:p>
        </w:tc>
      </w:tr>
    </w:tbl>
    <w:p w14:paraId="32E9EFB7" w14:textId="77777777" w:rsidR="00802EBD" w:rsidRDefault="00802EBD" w:rsidP="00802EBD"/>
    <w:p w14:paraId="32E9EFB8" w14:textId="77777777" w:rsidR="00943FC1" w:rsidRDefault="00943FC1" w:rsidP="00943FC1">
      <w:pPr>
        <w:pStyle w:val="Heading3"/>
      </w:pPr>
      <w:bookmarkStart w:id="68" w:name="_Toc20129450"/>
      <w:bookmarkStart w:id="69" w:name="_Toc27584077"/>
      <w:bookmarkStart w:id="70" w:name="_Toc36455379"/>
      <w:bookmarkStart w:id="71" w:name="_Toc45026765"/>
      <w:bookmarkStart w:id="72" w:name="_Toc51866570"/>
      <w:r>
        <w:t>5.2</w:t>
      </w:r>
      <w:r w:rsidR="004E0785">
        <w:t>.2</w:t>
      </w:r>
      <w:r>
        <w:tab/>
      </w:r>
      <w:r w:rsidR="008B6CCA">
        <w:t>Service Operations</w:t>
      </w:r>
      <w:bookmarkEnd w:id="68"/>
      <w:bookmarkEnd w:id="69"/>
      <w:bookmarkEnd w:id="70"/>
      <w:bookmarkEnd w:id="71"/>
      <w:bookmarkEnd w:id="72"/>
    </w:p>
    <w:p w14:paraId="32E9EFB9" w14:textId="77777777" w:rsidR="00AF47A0" w:rsidRDefault="00AF47A0" w:rsidP="00AF47A0">
      <w:pPr>
        <w:pStyle w:val="Heading4"/>
      </w:pPr>
      <w:bookmarkStart w:id="73" w:name="_Toc20129451"/>
      <w:bookmarkStart w:id="74" w:name="_Toc27584078"/>
      <w:bookmarkStart w:id="75" w:name="_Toc36455380"/>
      <w:bookmarkStart w:id="76" w:name="_Toc45026766"/>
      <w:bookmarkStart w:id="77" w:name="_Toc51866571"/>
      <w:r>
        <w:t>5.2.2.1</w:t>
      </w:r>
      <w:r>
        <w:tab/>
      </w:r>
      <w:r w:rsidR="00083EA1">
        <w:t>Introduction</w:t>
      </w:r>
      <w:bookmarkEnd w:id="73"/>
      <w:bookmarkEnd w:id="74"/>
      <w:bookmarkEnd w:id="75"/>
      <w:bookmarkEnd w:id="76"/>
      <w:bookmarkEnd w:id="77"/>
    </w:p>
    <w:p w14:paraId="32E9EFBA" w14:textId="29F3DA9B" w:rsidR="00271834" w:rsidRDefault="00271834" w:rsidP="00F5014C">
      <w:r>
        <w:t>See Table 5.2.1-1 for an overview of the service operations supported by the Nsmf_PDUSession</w:t>
      </w:r>
      <w:r w:rsidR="007F2B55">
        <w:t xml:space="preserve"> service</w:t>
      </w:r>
      <w:r>
        <w:t>.</w:t>
      </w:r>
    </w:p>
    <w:p w14:paraId="32E9EFBB" w14:textId="77777777" w:rsidR="00D93024" w:rsidRDefault="00D93024" w:rsidP="00D93024">
      <w:pPr>
        <w:pStyle w:val="Heading4"/>
      </w:pPr>
      <w:bookmarkStart w:id="78" w:name="_Toc20129452"/>
      <w:bookmarkStart w:id="79" w:name="_Toc27584079"/>
      <w:bookmarkStart w:id="80" w:name="_Toc36455381"/>
      <w:bookmarkStart w:id="81" w:name="_Toc45026767"/>
      <w:bookmarkStart w:id="82" w:name="_Toc51866572"/>
      <w:r>
        <w:t>5.2.2.2</w:t>
      </w:r>
      <w:r>
        <w:tab/>
      </w:r>
      <w:r w:rsidR="00C610B7">
        <w:t>Create SM Context service operation</w:t>
      </w:r>
      <w:bookmarkEnd w:id="78"/>
      <w:bookmarkEnd w:id="79"/>
      <w:bookmarkEnd w:id="80"/>
      <w:bookmarkEnd w:id="81"/>
      <w:bookmarkEnd w:id="82"/>
    </w:p>
    <w:p w14:paraId="32E9EFBC" w14:textId="77777777" w:rsidR="00D93024" w:rsidRDefault="00D93024" w:rsidP="00AC65ED">
      <w:pPr>
        <w:pStyle w:val="Heading5"/>
      </w:pPr>
      <w:bookmarkStart w:id="83" w:name="_Toc20129453"/>
      <w:bookmarkStart w:id="84" w:name="_Toc27584080"/>
      <w:bookmarkStart w:id="85" w:name="_Toc36455382"/>
      <w:bookmarkStart w:id="86" w:name="_Toc45026768"/>
      <w:bookmarkStart w:id="87" w:name="_Toc51866573"/>
      <w:r>
        <w:t>5.2.2.2.1</w:t>
      </w:r>
      <w:r>
        <w:tab/>
        <w:t>General</w:t>
      </w:r>
      <w:bookmarkEnd w:id="83"/>
      <w:bookmarkEnd w:id="84"/>
      <w:bookmarkEnd w:id="85"/>
      <w:bookmarkEnd w:id="86"/>
      <w:bookmarkEnd w:id="87"/>
    </w:p>
    <w:p w14:paraId="32E9EFBD" w14:textId="0B1626C2" w:rsidR="000F5270" w:rsidRDefault="00087269" w:rsidP="00087269">
      <w:r>
        <w:t>The Create SM Context service operation shall be used to create an individual SM context, for a given PDU session, in the SMF, or in the V-SMF for HR roaming scenarios</w:t>
      </w:r>
      <w:r w:rsidR="000F5270">
        <w:t>.</w:t>
      </w:r>
    </w:p>
    <w:p w14:paraId="32E9EFBE" w14:textId="6BD987A9" w:rsidR="00087269" w:rsidRDefault="000F5270" w:rsidP="00087269">
      <w:r>
        <w:t>It is used</w:t>
      </w:r>
      <w:r w:rsidR="00087269">
        <w:t xml:space="preserve"> in the following procedures:</w:t>
      </w:r>
    </w:p>
    <w:p w14:paraId="32E9EFBF" w14:textId="32244CB4" w:rsidR="00087269" w:rsidRDefault="00087269" w:rsidP="00087269">
      <w:pPr>
        <w:pStyle w:val="B1"/>
      </w:pPr>
      <w:r>
        <w:t>-</w:t>
      </w:r>
      <w:r>
        <w:tab/>
        <w:t xml:space="preserve">UE requested PDU Session Establishment (see </w:t>
      </w:r>
      <w:r w:rsidR="005B1EEB">
        <w:t>clause</w:t>
      </w:r>
      <w:r>
        <w:t xml:space="preserve"> 4.3.2 of</w:t>
      </w:r>
      <w:r w:rsidR="00151DAB">
        <w:t xml:space="preserve"> 3GPP TS</w:t>
      </w:r>
      <w:r w:rsidR="00CA4B50">
        <w:t> 23.502 [</w:t>
      </w:r>
      <w:r>
        <w:t>3]);</w:t>
      </w:r>
    </w:p>
    <w:p w14:paraId="32E9EFC0" w14:textId="3C000FB5" w:rsidR="002E45F9" w:rsidRDefault="002E45F9" w:rsidP="00ED293A">
      <w:pPr>
        <w:pStyle w:val="B1"/>
      </w:pPr>
      <w:r>
        <w:t>-</w:t>
      </w:r>
      <w:r>
        <w:tab/>
        <w:t xml:space="preserve">EPS to 5GS Idle mode mobility or handover using N26 interface (see </w:t>
      </w:r>
      <w:r w:rsidR="005B1EEB">
        <w:t>clause</w:t>
      </w:r>
      <w:r>
        <w:t xml:space="preserve"> 4.11</w:t>
      </w:r>
      <w:r w:rsidR="00AE162D">
        <w:t>.1</w:t>
      </w:r>
      <w:r w:rsidRPr="009158B7">
        <w:t xml:space="preserve"> </w:t>
      </w:r>
      <w:r>
        <w:t>of</w:t>
      </w:r>
      <w:r w:rsidR="00151DAB">
        <w:t xml:space="preserve"> 3GPP TS</w:t>
      </w:r>
      <w:r w:rsidR="00CA4B50">
        <w:t> 23.502 [</w:t>
      </w:r>
      <w:r>
        <w:t>3])</w:t>
      </w:r>
      <w:r w:rsidR="00B146FC">
        <w:t>;</w:t>
      </w:r>
    </w:p>
    <w:p w14:paraId="32E9EFC1" w14:textId="3EE07ED9" w:rsidR="00ED293A" w:rsidRDefault="00ED293A" w:rsidP="00ED293A">
      <w:pPr>
        <w:pStyle w:val="B1"/>
      </w:pPr>
      <w:r>
        <w:t>-</w:t>
      </w:r>
      <w:r>
        <w:tab/>
        <w:t xml:space="preserve">EPS to 5GS mobility without N26 interface (see </w:t>
      </w:r>
      <w:r w:rsidR="005B1EEB">
        <w:t>clause</w:t>
      </w:r>
      <w:r>
        <w:t xml:space="preserve"> 4.11.2.3</w:t>
      </w:r>
      <w:r w:rsidR="00151DAB">
        <w:t xml:space="preserve"> 3GPP TS</w:t>
      </w:r>
      <w:r w:rsidR="00CA4B50">
        <w:t> 23.502 [</w:t>
      </w:r>
      <w:r>
        <w:t>3]);</w:t>
      </w:r>
    </w:p>
    <w:p w14:paraId="32E9EFC2" w14:textId="0668FDEE" w:rsidR="00A76DF2" w:rsidRDefault="00087269" w:rsidP="00087269">
      <w:pPr>
        <w:pStyle w:val="B1"/>
      </w:pPr>
      <w:r>
        <w:lastRenderedPageBreak/>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 xml:space="preserve">(see </w:t>
      </w:r>
      <w:r w:rsidR="005B1EEB">
        <w:t>clause</w:t>
      </w:r>
      <w:r>
        <w:t xml:space="preserve"> 4.9.2.</w:t>
      </w:r>
      <w:r w:rsidR="001E62A0">
        <w:t>3.2</w:t>
      </w:r>
      <w:r>
        <w:t xml:space="preserve"> of</w:t>
      </w:r>
      <w:r w:rsidR="00151DAB">
        <w:t xml:space="preserve"> 3GPP TS</w:t>
      </w:r>
      <w:r w:rsidR="00CA4B50">
        <w:t> 23.502 [</w:t>
      </w:r>
      <w:r>
        <w:t>3])</w:t>
      </w:r>
      <w:r w:rsidR="001E62A0">
        <w:t xml:space="preserve">, or when the UE is roaming and the selected N3IWF is in the HPLMN (see </w:t>
      </w:r>
      <w:r w:rsidR="005B1EEB">
        <w:t>clause</w:t>
      </w:r>
      <w:r w:rsidR="001E62A0">
        <w:t xml:space="preserve"> 4.9.2.4.2 of</w:t>
      </w:r>
      <w:r w:rsidR="00151DAB">
        <w:t xml:space="preserve"> 3GPP TS</w:t>
      </w:r>
      <w:r w:rsidR="00CA4B50">
        <w:t> 23.502 [</w:t>
      </w:r>
      <w:r w:rsidR="001E62A0">
        <w:t>3])</w:t>
      </w:r>
      <w:r w:rsidR="00A76DF2">
        <w:t>;</w:t>
      </w:r>
    </w:p>
    <w:p w14:paraId="32E9EFC3" w14:textId="7A3ADAAA" w:rsidR="006D67A5" w:rsidRDefault="006D67A5" w:rsidP="006D67A5">
      <w:pPr>
        <w:pStyle w:val="B1"/>
      </w:pPr>
      <w:r>
        <w:t>-</w:t>
      </w:r>
      <w:r>
        <w:tab/>
        <w:t xml:space="preserve">Handover from EPS to 5GC-N3IWF (see </w:t>
      </w:r>
      <w:r w:rsidR="005B1EEB">
        <w:t>clause</w:t>
      </w:r>
      <w:r>
        <w:t xml:space="preserve"> 4.11.3.1 of</w:t>
      </w:r>
      <w:r w:rsidR="00151DAB">
        <w:t xml:space="preserve"> 3GPP TS</w:t>
      </w:r>
      <w:r w:rsidR="00CA4B50">
        <w:t> 23.502 [</w:t>
      </w:r>
      <w:r>
        <w:t>3]);</w:t>
      </w:r>
    </w:p>
    <w:p w14:paraId="32E9EFC4" w14:textId="3CD06A91" w:rsidR="00087269" w:rsidRDefault="006D67A5" w:rsidP="00087269">
      <w:pPr>
        <w:pStyle w:val="B1"/>
      </w:pPr>
      <w:r>
        <w:t>-</w:t>
      </w:r>
      <w:r>
        <w:tab/>
        <w:t xml:space="preserve">Handover from EPC/ePDG to 5GS (see </w:t>
      </w:r>
      <w:r w:rsidR="005B1EEB">
        <w:t>clause</w:t>
      </w:r>
      <w:r>
        <w:t xml:space="preserve"> 4.11.4.1 of</w:t>
      </w:r>
      <w:r w:rsidR="00151DAB">
        <w:t xml:space="preserve"> 3GPP TS</w:t>
      </w:r>
      <w:r w:rsidR="00CA4B50">
        <w:t> 23.502 [</w:t>
      </w:r>
      <w:r>
        <w:t>3])</w:t>
      </w:r>
      <w:r w:rsidR="00087269">
        <w:t>.</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6.9pt;height:107.7pt" o:ole="">
            <v:imagedata r:id="rId14" o:title=""/>
          </v:shape>
          <o:OLEObject Type="Embed" ProgID="Visio.Drawing.11" ShapeID="_x0000_i1026" DrawAspect="Content" ObjectID="_1662479533"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32421DDB"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w:t>
      </w:r>
    </w:p>
    <w:p w14:paraId="32E9EFCB" w14:textId="2D80202B"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32E9EFCD" w14:textId="3352FF75" w:rsidR="003249CE" w:rsidRDefault="003249CE" w:rsidP="00DB011A">
      <w:pPr>
        <w:pStyle w:val="B2"/>
      </w:pPr>
      <w:r>
        <w:t>-</w:t>
      </w:r>
      <w:r>
        <w:tab/>
        <w:t>the indication that the UE is inside or outside of the LADN (</w:t>
      </w:r>
      <w:r w:rsidRPr="00B6630E">
        <w:t>Local Area Data Network</w:t>
      </w:r>
      <w:r>
        <w:t>) service area, if the DNN corresponds to a LADN;</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1AD593FD" w:rsidR="001B3C45" w:rsidRDefault="00255747" w:rsidP="00DB011A">
      <w:pPr>
        <w:pStyle w:val="B2"/>
      </w:pPr>
      <w:r>
        <w:t>-</w:t>
      </w:r>
      <w:r>
        <w:tab/>
        <w:t xml:space="preserve">the </w:t>
      </w:r>
      <w:r w:rsidR="00690664">
        <w:t>s</w:t>
      </w:r>
      <w:r w:rsidR="00690664" w:rsidRPr="008F623B">
        <w:t>ervingNfId</w:t>
      </w:r>
      <w:r w:rsidR="00690664" w:rsidDel="00690664">
        <w:t xml:space="preserve"> </w:t>
      </w:r>
      <w:r>
        <w:t>identifying the serving AMF</w:t>
      </w:r>
      <w:r w:rsidR="001B3C45">
        <w:t>;</w:t>
      </w:r>
    </w:p>
    <w:p w14:paraId="32E9EFD0" w14:textId="4B6B44B0" w:rsidR="00087269" w:rsidRDefault="001B3C45" w:rsidP="00DB011A">
      <w:pPr>
        <w:pStyle w:val="B2"/>
      </w:pPr>
      <w:r>
        <w:t>-</w:t>
      </w:r>
      <w:r>
        <w:tab/>
        <w:t>trace control and configuration parameters, if trace is to be activated (</w:t>
      </w:r>
      <w:r>
        <w:rPr>
          <w:szCs w:val="18"/>
        </w:rPr>
        <w:t>see</w:t>
      </w:r>
      <w:r w:rsidR="00151DAB">
        <w:rPr>
          <w:szCs w:val="18"/>
        </w:rPr>
        <w:t xml:space="preserve"> 3GPP TS</w:t>
      </w:r>
      <w:r w:rsidR="00CA4B50">
        <w:rPr>
          <w:szCs w:val="18"/>
        </w:rPr>
        <w:t> 32.422 [</w:t>
      </w:r>
      <w:r>
        <w:rPr>
          <w:szCs w:val="18"/>
        </w:rPr>
        <w:t>22])</w:t>
      </w:r>
      <w:r w:rsidR="00087269">
        <w:t>.</w:t>
      </w:r>
    </w:p>
    <w:p w14:paraId="32E9EFD1" w14:textId="6E5E27B2" w:rsidR="00DF13C8" w:rsidRDefault="00DF13C8" w:rsidP="00F5014C">
      <w:pPr>
        <w:pStyle w:val="B2"/>
        <w:ind w:left="567" w:firstLine="0"/>
      </w:pPr>
      <w:r>
        <w:t xml:space="preserve">For the UE requested PDU Session Establishment procedure in home routed roaming scenario (see </w:t>
      </w:r>
      <w:r w:rsidR="005B1EEB">
        <w:t>clause</w:t>
      </w:r>
      <w:r>
        <w:t xml:space="preserve"> 4.3.2.2.2 of</w:t>
      </w:r>
      <w:r w:rsidR="00151DAB">
        <w:t xml:space="preserve"> 3GPP TS</w:t>
      </w:r>
      <w:r w:rsidR="00CA4B50">
        <w:t> 23.502 [</w:t>
      </w:r>
      <w:r>
        <w:t>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7E03507A" w:rsidR="00DF13C8" w:rsidRDefault="00DF13C8" w:rsidP="00DB011A">
      <w:pPr>
        <w:pStyle w:val="B2"/>
      </w:pPr>
      <w:r>
        <w:t>-</w:t>
      </w:r>
      <w:r>
        <w:tab/>
        <w:t>if additional H-SMF URI is provided, the V-SMF may try to create the PDU session on one of the additional H-SMF(s) provided.</w:t>
      </w:r>
    </w:p>
    <w:p w14:paraId="32E9EFD4" w14:textId="60335AD8" w:rsidR="008D1CA3" w:rsidRDefault="008D1CA3" w:rsidP="008D1CA3">
      <w:pPr>
        <w:pStyle w:val="B2"/>
      </w:pPr>
      <w:r>
        <w:t>The payload body of the POST request may further contain:</w:t>
      </w:r>
    </w:p>
    <w:p w14:paraId="32E9EFD5" w14:textId="1F4D379B" w:rsidR="008D1CA3" w:rsidRDefault="008D1CA3" w:rsidP="00DB011A">
      <w:pPr>
        <w:pStyle w:val="B2"/>
      </w:pPr>
      <w:r>
        <w:t>-</w:t>
      </w:r>
      <w:r>
        <w:tab/>
        <w:t xml:space="preserve">the name of the AMF service to which SM context status notification are to be sent (see </w:t>
      </w:r>
      <w:r w:rsidR="005B1EEB">
        <w:t>clause</w:t>
      </w:r>
      <w:r>
        <w:t xml:space="preserve"> 6.5.2.2 of</w:t>
      </w:r>
      <w:r w:rsidR="00151DAB">
        <w:t xml:space="preserve"> 3GPP TS</w:t>
      </w:r>
      <w:r w:rsidR="00CA4B50">
        <w:t> 29.500 [</w:t>
      </w:r>
      <w:r>
        <w:t>4]), encoded in</w:t>
      </w:r>
      <w:r w:rsidRPr="004A28FE">
        <w:t xml:space="preserve"> </w:t>
      </w:r>
      <w:r>
        <w:t>the serviceName attribute.</w:t>
      </w:r>
    </w:p>
    <w:p w14:paraId="32E9EFD6" w14:textId="2D30FA7E"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 xml:space="preserve">of the apiRoot of the created </w:t>
      </w:r>
      <w:r w:rsidR="00803680">
        <w:lastRenderedPageBreak/>
        <w:t>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r w:rsidR="001455EE">
        <w:t>set to EXISTING_PDU_SESSION</w:t>
      </w:r>
      <w:r w:rsidR="001455EE">
        <w:rPr>
          <w:noProof/>
          <w:lang w:eastAsia="zh-CN"/>
        </w:rPr>
        <w:t xml:space="preserve"> or </w:t>
      </w:r>
      <w:r w:rsidR="001455EE">
        <w:t xml:space="preserve">EXISTING_EMERGENCY_PDU_SESSION (i.e. </w:t>
      </w:r>
      <w:r w:rsidR="007E4E9C">
        <w:t>indicat</w:t>
      </w:r>
      <w:r w:rsidR="001455EE">
        <w:t>ing that</w:t>
      </w:r>
      <w:r w:rsidR="007E4E9C">
        <w:t xml:space="preserve"> this is a request for an existing PDU session or an existing emergency PDU session</w:t>
      </w:r>
      <w:r w:rsidR="007D7370">
        <w:t>)</w:t>
      </w:r>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response to the NF Service Consumer.</w:t>
      </w:r>
    </w:p>
    <w:p w14:paraId="32E9EFD7" w14:textId="4B068E70" w:rsidR="00C92B8E" w:rsidRDefault="00C92B8E" w:rsidP="00C92B8E">
      <w:pPr>
        <w:pStyle w:val="B1"/>
        <w:ind w:hanging="1"/>
      </w:pPr>
      <w:r>
        <w:t>The POST request shall be considered as colliding with an existing SM context if:</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55933049"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If the smContextStatusUri of the existing SM context differs from the smContextStatusUri received in the POST request, the SMF shall also send an SM context status notification (see </w:t>
      </w:r>
      <w:r w:rsidR="005B1EEB">
        <w:t>clause</w:t>
      </w:r>
      <w:r>
        <w:t xml:space="preserv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5B1EEB">
        <w:t>clause</w:t>
      </w:r>
      <w:r>
        <w:t xml:space="preserve"> 5.2.2.9).</w:t>
      </w:r>
    </w:p>
    <w:p w14:paraId="32E9EFDB" w14:textId="243A4D36" w:rsidR="00087269" w:rsidRDefault="006A75EE" w:rsidP="00C92B8E">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6BB0E835" w14:textId="694FE737" w:rsidR="002F6700" w:rsidRDefault="002F6700" w:rsidP="00C327E7">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32E9EFDC" w14:textId="0AB032F2"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121F01AD"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2E9EFE0" w14:textId="77777777" w:rsidR="00A76DF2" w:rsidRDefault="00A76DF2" w:rsidP="00A76DF2">
      <w:pPr>
        <w:pStyle w:val="Heading5"/>
      </w:pPr>
      <w:bookmarkStart w:id="88" w:name="_Toc20129454"/>
      <w:bookmarkStart w:id="89" w:name="_Toc27584081"/>
      <w:bookmarkStart w:id="90" w:name="_Toc36455383"/>
      <w:bookmarkStart w:id="91" w:name="_Toc45026769"/>
      <w:bookmarkStart w:id="92" w:name="_Toc51866574"/>
      <w:r>
        <w:t>5.2.2.2.2</w:t>
      </w:r>
      <w:r>
        <w:tab/>
        <w:t>EPS to 5GS Idle mode mobility using N26 interface</w:t>
      </w:r>
      <w:bookmarkEnd w:id="88"/>
      <w:bookmarkEnd w:id="89"/>
      <w:bookmarkEnd w:id="90"/>
      <w:bookmarkEnd w:id="91"/>
      <w:bookmarkEnd w:id="92"/>
    </w:p>
    <w:p w14:paraId="32E9EFE1" w14:textId="06B157F0" w:rsidR="00255747" w:rsidRDefault="00A76DF2" w:rsidP="00B56CFA">
      <w:r>
        <w:t>The NF Service Consumer (e.g. AMF) shall request the SMF to move a UE EPS PDN connection to 5GS using N26 interface, as follows.</w:t>
      </w:r>
    </w:p>
    <w:p w14:paraId="32E9EFE2" w14:textId="77777777" w:rsidR="00BF17DC" w:rsidRDefault="00BF17DC" w:rsidP="00A76DF2">
      <w:pPr>
        <w:pStyle w:val="TH"/>
      </w:pPr>
      <w:r w:rsidRPr="00D64FA1">
        <w:rPr>
          <w:lang w:val="fr-FR"/>
        </w:rPr>
        <w:object w:dxaOrig="8837" w:dyaOrig="3494" w14:anchorId="32EA0C4D">
          <v:shape id="_x0000_i1027" type="#_x0000_t75" style="width:442.45pt;height:174.75pt" o:ole="">
            <v:imagedata r:id="rId16" o:title=""/>
          </v:shape>
          <o:OLEObject Type="Embed" ProgID="Visio.Drawing.11" ShapeID="_x0000_i1027" DrawAspect="Content" ObjectID="_1662479534" r:id="rId17"/>
        </w:object>
      </w:r>
    </w:p>
    <w:p w14:paraId="32E9EFE3" w14:textId="77777777" w:rsidR="00A76DF2" w:rsidRDefault="00A76DF2" w:rsidP="00A76DF2">
      <w:pPr>
        <w:pStyle w:val="TF"/>
      </w:pPr>
      <w:r>
        <w:t>Figure 5.2.2.2.2-1: EPS to 5GS Idle mode mobility using N26 interface</w:t>
      </w:r>
    </w:p>
    <w:p w14:paraId="32E9EFE4" w14:textId="5C873B52" w:rsidR="00A76DF2" w:rsidRDefault="00A76DF2" w:rsidP="00A76DF2">
      <w:pPr>
        <w:pStyle w:val="B1"/>
      </w:pPr>
      <w:r>
        <w:t>1.</w:t>
      </w:r>
      <w:r>
        <w:tab/>
        <w:t>The NF Service Consumer shall send a POST request</w:t>
      </w:r>
      <w:r w:rsidR="00F67D85" w:rsidRPr="00F67D85">
        <w:t xml:space="preserve"> </w:t>
      </w:r>
      <w:r w:rsidR="00F67D85">
        <w:t>towards the SMF (+PGW-C) of each UE EPS PDN connection</w:t>
      </w:r>
      <w:r>
        <w:t xml:space="preserve">, as specified in </w:t>
      </w:r>
      <w:r w:rsidR="005B1EEB">
        <w:t>clause</w:t>
      </w:r>
      <w:r>
        <w:t xml:space="preserve"> 5.2.2.2.1, with the following </w:t>
      </w:r>
      <w:r w:rsidR="00255747">
        <w:t xml:space="preserve">additional </w:t>
      </w:r>
      <w:r>
        <w:t>information:</w:t>
      </w:r>
    </w:p>
    <w:p w14:paraId="32E9EFE5" w14:textId="4A8FF8FA"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w:t>
      </w:r>
    </w:p>
    <w:p w14:paraId="35D052AD" w14:textId="3459AC71" w:rsidR="009C39D6" w:rsidRDefault="00A76DF2" w:rsidP="00A76DF2">
      <w:pPr>
        <w:pStyle w:val="B2"/>
      </w:pPr>
      <w:r>
        <w:t>-</w:t>
      </w:r>
      <w:r>
        <w:tab/>
      </w:r>
      <w:r w:rsidR="009C39D6">
        <w:t xml:space="preserve">the </w:t>
      </w:r>
      <w:r>
        <w:t>pduSessionsActivateList</w:t>
      </w:r>
      <w:r w:rsidR="009C39D6" w:rsidRPr="009C39D6">
        <w:t xml:space="preserve"> </w:t>
      </w:r>
      <w:r w:rsidR="009C39D6">
        <w:t>attribute</w:t>
      </w:r>
      <w:r>
        <w:t>, including the PDU Session ID of all the PDU session(s) to be re-activated</w:t>
      </w:r>
      <w:r w:rsidR="009C39D6">
        <w:t>;</w:t>
      </w:r>
    </w:p>
    <w:p w14:paraId="32E9EFE6" w14:textId="45BAE179" w:rsidR="00A76DF2" w:rsidRDefault="009C39D6" w:rsidP="00A76DF2">
      <w:pPr>
        <w:pStyle w:val="B2"/>
      </w:pPr>
      <w:r>
        <w:t>-</w:t>
      </w:r>
      <w:r>
        <w:tab/>
        <w:t>the epsBearerCxtStatus attribute, indicating the status of all the EPS bearer contexts in the UE, if corresponding information is received in the Registration Request from the UE</w:t>
      </w:r>
      <w:r w:rsidR="00A76DF2">
        <w:t>.</w:t>
      </w:r>
    </w:p>
    <w:p w14:paraId="525A9D4C" w14:textId="6F392BF0" w:rsidR="00740925" w:rsidRDefault="00A76DF2" w:rsidP="00A76DF2">
      <w:pPr>
        <w:pStyle w:val="B1"/>
      </w:pPr>
      <w:r>
        <w:t>2</w:t>
      </w:r>
      <w:r w:rsidR="00C66CE9">
        <w:t>a</w:t>
      </w:r>
      <w:r>
        <w:t>.</w:t>
      </w:r>
      <w:r>
        <w:tab/>
        <w:t>Upon receipt of such a request, if</w:t>
      </w:r>
      <w:r w:rsidR="00740925">
        <w:t>:</w:t>
      </w:r>
    </w:p>
    <w:p w14:paraId="07BF10D8" w14:textId="7F577B90" w:rsidR="00740925" w:rsidRDefault="00740925" w:rsidP="00740925">
      <w:pPr>
        <w:pStyle w:val="B2"/>
      </w:pPr>
      <w:r>
        <w:t>-</w:t>
      </w:r>
      <w:r>
        <w:tab/>
      </w:r>
      <w:r w:rsidR="00A76DF2">
        <w:t xml:space="preserve">a corresponding PDU session is found based on the EPS bearer contexts (after invoking a </w:t>
      </w:r>
      <w:r w:rsidR="00255747">
        <w:t xml:space="preserve">Create </w:t>
      </w:r>
      <w:r w:rsidR="00A76DF2">
        <w:t>service operation towards the H-SMF</w:t>
      </w:r>
      <w:r w:rsidR="00255747">
        <w:t>, for a Home Routed PDU session</w:t>
      </w:r>
      <w:r w:rsidR="00A76DF2">
        <w:t>)</w:t>
      </w:r>
      <w:r>
        <w:t>;</w:t>
      </w:r>
    </w:p>
    <w:p w14:paraId="603F119E" w14:textId="59095F4F" w:rsidR="00740925" w:rsidRDefault="00740925" w:rsidP="00740925">
      <w:pPr>
        <w:pStyle w:val="B2"/>
      </w:pPr>
      <w:r>
        <w:t>-</w:t>
      </w:r>
      <w:r>
        <w:tab/>
        <w:t>the default EPS bearer context of the corresponding PDU session is not reported as inactive by the UE in the epsBearerCtxStatus attribute, if received; and</w:t>
      </w:r>
    </w:p>
    <w:p w14:paraId="1C860C9E" w14:textId="5A2C3A5F" w:rsidR="0013729C" w:rsidRDefault="00740925" w:rsidP="00740925">
      <w:pPr>
        <w:pStyle w:val="B2"/>
      </w:pPr>
      <w:r>
        <w:t>-</w:t>
      </w:r>
      <w:r>
        <w:tab/>
      </w:r>
      <w:r w:rsidR="00A76DF2">
        <w:t>it is possible to proceed with moving the PDN connection to 5GS,</w:t>
      </w:r>
    </w:p>
    <w:p w14:paraId="32E9EFE7" w14:textId="563A36F8" w:rsidR="00A76DF2" w:rsidRDefault="0013729C" w:rsidP="00C327E7">
      <w:pPr>
        <w:pStyle w:val="B2"/>
      </w:pPr>
      <w:r>
        <w:t xml:space="preserve">then </w:t>
      </w:r>
      <w:r w:rsidR="00A76DF2">
        <w:t>the SMF shall return a 201 Created response including the following information:</w:t>
      </w:r>
    </w:p>
    <w:p w14:paraId="32E9EFE8" w14:textId="6DC8407A" w:rsidR="00A76DF2" w:rsidRDefault="00A76DF2" w:rsidP="00A76DF2">
      <w:pPr>
        <w:pStyle w:val="B2"/>
      </w:pPr>
      <w:r>
        <w:t>-</w:t>
      </w:r>
      <w:r>
        <w:tab/>
        <w:t>PDU Session ID corresponding to the default EPS bearer ID of the EPS PDN connection;</w:t>
      </w:r>
    </w:p>
    <w:p w14:paraId="32E9EFE9" w14:textId="365E6CBA" w:rsidR="00A76DF2" w:rsidRDefault="00A76DF2" w:rsidP="00A76DF2">
      <w:pPr>
        <w:pStyle w:val="B2"/>
      </w:pPr>
      <w:r>
        <w:t>-</w:t>
      </w:r>
      <w:r>
        <w:tab/>
      </w:r>
      <w:r w:rsidR="0013729C">
        <w:t xml:space="preserve">the </w:t>
      </w:r>
      <w:r>
        <w:t>allocatedEbiList</w:t>
      </w:r>
      <w:r w:rsidR="0013729C" w:rsidRPr="0013729C">
        <w:t xml:space="preserve"> </w:t>
      </w:r>
      <w:r w:rsidR="0013729C">
        <w:t>attribute</w:t>
      </w:r>
      <w:r>
        <w:t>, containing the EBI(s) allocated to the PDU session;</w:t>
      </w:r>
    </w:p>
    <w:p w14:paraId="32E9EFEA" w14:textId="620CCCE2" w:rsidR="00A76DF2" w:rsidRDefault="00A76DF2" w:rsidP="00A76DF2">
      <w:pPr>
        <w:pStyle w:val="B1"/>
        <w:ind w:hanging="1"/>
      </w:pPr>
      <w:r>
        <w:t xml:space="preserve">and, if the PDU session </w:t>
      </w:r>
      <w:r w:rsidR="00F67D85">
        <w:t xml:space="preserve">that is derived by the SMF based on the EPS bearer contexts </w:t>
      </w:r>
      <w:r>
        <w:t>was requested to be re-activated, i.e. if the PDU Session ID was present in the pduSessionsActivateList:</w:t>
      </w:r>
    </w:p>
    <w:p w14:paraId="32E9EFEB" w14:textId="5C7A4B07" w:rsidR="00A76DF2" w:rsidRDefault="00A76DF2" w:rsidP="00A76DF2">
      <w:pPr>
        <w:pStyle w:val="B2"/>
      </w:pPr>
      <w:r>
        <w:t>-</w:t>
      </w:r>
      <w:r>
        <w:tab/>
      </w:r>
      <w:r w:rsidR="0013729C">
        <w:t xml:space="preserve">the </w:t>
      </w:r>
      <w:r w:rsidR="00DA6B66">
        <w:t>upCnxState</w:t>
      </w:r>
      <w:r w:rsidR="00DA6B66" w:rsidRPr="004B0FB5" w:rsidDel="00DA6B66">
        <w:t xml:space="preserve"> </w:t>
      </w:r>
      <w:r w:rsidRPr="004B0FB5">
        <w:t>attribute set to ACTIVATING;</w:t>
      </w:r>
    </w:p>
    <w:p w14:paraId="32E9EFEC" w14:textId="6C814317" w:rsidR="00A76DF2" w:rsidRDefault="00A76DF2" w:rsidP="00A76DF2">
      <w:pPr>
        <w:pStyle w:val="B2"/>
      </w:pPr>
      <w:r>
        <w:t>-</w:t>
      </w:r>
      <w:r>
        <w:tab/>
        <w:t xml:space="preserve">N2 SM information to request the 5G-AN to assign resources to the PDU session (see PDU Session Resource Setup </w:t>
      </w:r>
      <w:r w:rsidR="000A019E">
        <w:t xml:space="preserve">Request Transfer IE </w:t>
      </w:r>
      <w:r>
        <w:t xml:space="preserve">in </w:t>
      </w:r>
      <w:r w:rsidR="005B1EEB">
        <w:t>clause</w:t>
      </w:r>
      <w:r>
        <w:t xml:space="preserve"> </w:t>
      </w:r>
      <w:r w:rsidR="003D53DD">
        <w:t>9.3.4.1</w:t>
      </w:r>
      <w:r>
        <w:t xml:space="preserve"> of</w:t>
      </w:r>
      <w:r w:rsidR="00151DAB">
        <w:t xml:space="preserve"> 3GPP TS</w:t>
      </w:r>
      <w:r w:rsidR="00CA4B50">
        <w:t> 38.413 [</w:t>
      </w:r>
      <w:r>
        <w:t xml:space="preserve">9]), including </w:t>
      </w:r>
      <w:r w:rsidR="003D53DD">
        <w:t xml:space="preserve">(among others) </w:t>
      </w:r>
      <w:r>
        <w:t>the transport layer address and tunnel endpoint of the uplink termination point for the user plane data for this PDU session (i.e. UPF's GTP-U F-TEID for uplink traffic).</w:t>
      </w:r>
    </w:p>
    <w:p w14:paraId="27E11C25" w14:textId="77777777" w:rsidR="0013729C"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32E9EFED" w14:textId="7E470154" w:rsidR="00A76DF2" w:rsidRDefault="0013729C" w:rsidP="00A76DF2">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w:t>
      </w:r>
      <w:r w:rsidR="005B1EEB">
        <w:t>clause</w:t>
      </w:r>
      <w:r>
        <w:t> 4.11.1.3.3 of</w:t>
      </w:r>
      <w:r w:rsidR="00151DAB">
        <w:t xml:space="preserve"> 3GPP TS</w:t>
      </w:r>
      <w:r w:rsidR="00CA4B50">
        <w:t> 23.502 [</w:t>
      </w:r>
      <w:r>
        <w:t xml:space="preserve">3].  </w:t>
      </w:r>
      <w:r w:rsidR="00A76DF2">
        <w:br/>
      </w:r>
      <w:r w:rsidR="00A76DF2">
        <w:br/>
      </w:r>
      <w:r w:rsidR="00A76DF2">
        <w:lastRenderedPageBreak/>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5F7DDE54" w:rsidR="00A76DF2" w:rsidRDefault="00A76DF2" w:rsidP="00A76DF2">
      <w:pPr>
        <w:pStyle w:val="B1"/>
      </w:pPr>
      <w:r>
        <w:t>2</w:t>
      </w:r>
      <w:r w:rsidR="00C66CE9">
        <w:t>b</w:t>
      </w:r>
      <w:r>
        <w:t>.</w:t>
      </w:r>
      <w:r>
        <w:tab/>
      </w:r>
      <w:r w:rsidR="00C66CE9">
        <w:t>Same as step 2b of figure 5.2.2.2.1-1. Steps 3 to 4 are skipped in this case.</w:t>
      </w:r>
    </w:p>
    <w:p w14:paraId="32E9EFF0" w14:textId="164D26C1"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28D4753C" w14:textId="094EB80E" w:rsidR="0013729C" w:rsidRDefault="0013729C" w:rsidP="00C90D18">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32E9EFF1" w14:textId="7AC736A5" w:rsidR="00255747" w:rsidRDefault="00255747" w:rsidP="00255747">
      <w:pPr>
        <w:pStyle w:val="B1"/>
      </w:pPr>
      <w:r>
        <w:t>3.</w:t>
      </w:r>
      <w:r>
        <w:tab/>
        <w:t>Same as step 3 of figure 5.2.2.3.2.2-1, if the SMF returned a 201 Created response with the upConnectionState set to ACTIVATING and N2 SM Information,</w:t>
      </w:r>
    </w:p>
    <w:p w14:paraId="32E9EFF2" w14:textId="47885AFE" w:rsidR="00255747" w:rsidRPr="00AC60A1" w:rsidRDefault="00255747" w:rsidP="00AC60A1">
      <w:pPr>
        <w:pStyle w:val="B1"/>
      </w:pPr>
      <w:r>
        <w:t>4.</w:t>
      </w:r>
      <w:r w:rsidR="00B767EA">
        <w:tab/>
      </w:r>
      <w:r>
        <w:t>Same as step 4 of figure 5.2.2.3.2.2-1.</w:t>
      </w:r>
    </w:p>
    <w:p w14:paraId="32E9EFF3" w14:textId="77777777" w:rsidR="007115C0" w:rsidRDefault="007115C0" w:rsidP="007115C0">
      <w:pPr>
        <w:pStyle w:val="Heading5"/>
      </w:pPr>
      <w:bookmarkStart w:id="93" w:name="_Toc20129455"/>
      <w:bookmarkStart w:id="94" w:name="_Toc27584082"/>
      <w:bookmarkStart w:id="95" w:name="_Toc36455384"/>
      <w:bookmarkStart w:id="96" w:name="_Toc45026770"/>
      <w:bookmarkStart w:id="97" w:name="_Toc51866575"/>
      <w:r>
        <w:t>5.2.2.2.</w:t>
      </w:r>
      <w:r w:rsidR="00B146FC">
        <w:t>3</w:t>
      </w:r>
      <w:r>
        <w:tab/>
        <w:t xml:space="preserve">EPS to 5GS </w:t>
      </w:r>
      <w:r w:rsidR="00255747">
        <w:t>H</w:t>
      </w:r>
      <w:r>
        <w:t xml:space="preserve">andover </w:t>
      </w:r>
      <w:r w:rsidR="00255747">
        <w:t xml:space="preserve">Preparation </w:t>
      </w:r>
      <w:r>
        <w:t>using N26 interface</w:t>
      </w:r>
      <w:bookmarkEnd w:id="93"/>
      <w:bookmarkEnd w:id="94"/>
      <w:bookmarkEnd w:id="95"/>
      <w:bookmarkEnd w:id="96"/>
      <w:bookmarkEnd w:id="97"/>
    </w:p>
    <w:p w14:paraId="7E463EA9" w14:textId="55179046" w:rsidR="00AE162D" w:rsidRPr="00757B26" w:rsidRDefault="007115C0" w:rsidP="00F25EA1">
      <w:r>
        <w:t>The NF Service Consumer (e.g. AMF) shall request the SMF to handover a UE EPS PDN connection to 5GS using N26 interface, as follows.</w:t>
      </w:r>
    </w:p>
    <w:p w14:paraId="32E9EFF5" w14:textId="5862D3BC" w:rsidR="00BF17DC" w:rsidRDefault="00200773" w:rsidP="007115C0">
      <w:pPr>
        <w:pStyle w:val="TH"/>
      </w:pPr>
      <w:r w:rsidRPr="00D64FA1">
        <w:rPr>
          <w:lang w:val="fr-FR"/>
        </w:rPr>
        <w:object w:dxaOrig="8821" w:dyaOrig="3370" w14:anchorId="42DE1C2E">
          <v:shape id="_x0000_i1028" type="#_x0000_t75" style="width:442.45pt;height:169.25pt" o:ole="">
            <v:imagedata r:id="rId18" o:title=""/>
          </v:shape>
          <o:OLEObject Type="Embed" ProgID="Visio.Drawing.11" ShapeID="_x0000_i1028" DrawAspect="Content" ObjectID="_1662479535" r:id="rId19"/>
        </w:object>
      </w:r>
    </w:p>
    <w:p w14:paraId="32E9EFF6" w14:textId="77777777" w:rsidR="007115C0" w:rsidRDefault="007115C0" w:rsidP="007115C0">
      <w:pPr>
        <w:pStyle w:val="TF"/>
      </w:pPr>
      <w:bookmarkStart w:id="98" w:name="_Hlk512345248"/>
      <w:r>
        <w:t>Figure 5.2.2.2.</w:t>
      </w:r>
      <w:r w:rsidR="00B146FC">
        <w:t>3</w:t>
      </w:r>
      <w:r>
        <w:t xml:space="preserve">-1: </w:t>
      </w:r>
      <w:bookmarkEnd w:id="98"/>
      <w:r>
        <w:t>EPS to 5GS handover using N26 interface</w:t>
      </w:r>
    </w:p>
    <w:p w14:paraId="32E9EFF7" w14:textId="0406AAA5" w:rsidR="007115C0" w:rsidRDefault="007115C0" w:rsidP="007115C0">
      <w:pPr>
        <w:pStyle w:val="B1"/>
      </w:pPr>
      <w:r>
        <w:t>1.</w:t>
      </w:r>
      <w:r>
        <w:tab/>
        <w:t xml:space="preserve">The NF Service Consumer shall send a POST request, as specified in </w:t>
      </w:r>
      <w:r w:rsidR="005B1EEB">
        <w:t>clause</w:t>
      </w:r>
      <w:r>
        <w:t xml:space="preserve"> 5.2.2.2.1, with the following </w:t>
      </w:r>
      <w:r w:rsidR="00255747">
        <w:t xml:space="preserve">additional </w:t>
      </w:r>
      <w:r>
        <w:t>information:</w:t>
      </w:r>
    </w:p>
    <w:p w14:paraId="32E9EFF8" w14:textId="104F7254" w:rsidR="007115C0" w:rsidRDefault="007115C0" w:rsidP="007115C0">
      <w:pPr>
        <w:pStyle w:val="B2"/>
      </w:pPr>
      <w:r>
        <w:t>-</w:t>
      </w:r>
      <w:r>
        <w:tab/>
        <w:t>UE EPS PDN connection, including the EPS bearer contexts</w:t>
      </w:r>
      <w:r w:rsidR="00255747">
        <w:t>, representing the individual SM context resource to be created</w:t>
      </w:r>
      <w:r>
        <w:t>;</w:t>
      </w:r>
    </w:p>
    <w:p w14:paraId="32E9EFF9" w14:textId="5925A123" w:rsidR="007115C0" w:rsidRDefault="007115C0" w:rsidP="007115C0">
      <w:pPr>
        <w:pStyle w:val="B2"/>
      </w:pPr>
      <w:r>
        <w:t>-</w:t>
      </w:r>
      <w:r>
        <w:tab/>
        <w:t xml:space="preserve">hoState attribute set to PREPARING (see </w:t>
      </w:r>
      <w:r w:rsidR="005B1EEB">
        <w:t>clause</w:t>
      </w:r>
      <w:r>
        <w:t xml:space="preserve"> 5.2.2.3.4.1);</w:t>
      </w:r>
    </w:p>
    <w:p w14:paraId="5E136F36" w14:textId="70677020" w:rsidR="00BA6DEA" w:rsidRDefault="00BA6DEA" w:rsidP="007115C0">
      <w:pPr>
        <w:pStyle w:val="B2"/>
        <w:rPr>
          <w:lang w:val="en-US"/>
        </w:rPr>
      </w:pPr>
      <w:r w:rsidRPr="002B35B4">
        <w:rPr>
          <w:lang w:val="en-US"/>
        </w:rPr>
        <w:t>-</w:t>
      </w:r>
      <w:r w:rsidRPr="002B35B4">
        <w:rPr>
          <w:lang w:val="en-US"/>
        </w:rPr>
        <w:tab/>
        <w:t>target</w:t>
      </w:r>
      <w:r>
        <w:rPr>
          <w:lang w:val="en-US"/>
        </w:rPr>
        <w:t xml:space="preserve">Id identifying the target RAN Node ID and TAI </w:t>
      </w:r>
      <w:r w:rsidR="004D204C">
        <w:rPr>
          <w:lang w:val="en-US"/>
        </w:rPr>
        <w:t xml:space="preserve">based on the Target ID IE </w:t>
      </w:r>
      <w:r>
        <w:rPr>
          <w:lang w:val="en-US"/>
        </w:rPr>
        <w:t xml:space="preserve">received in the Forward Relocation Request </w:t>
      </w:r>
      <w:r w:rsidR="004D204C">
        <w:rPr>
          <w:lang w:val="en-US"/>
        </w:rPr>
        <w:t xml:space="preserve">message </w:t>
      </w:r>
      <w:r>
        <w:rPr>
          <w:lang w:val="en-US"/>
        </w:rPr>
        <w:t>from the source MME.</w:t>
      </w:r>
    </w:p>
    <w:p w14:paraId="1391677A" w14:textId="6842B236" w:rsidR="004D204C" w:rsidRPr="00A773FB" w:rsidRDefault="004D204C" w:rsidP="00C327E7">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xml:space="preserve">) and it is possible to </w:t>
      </w:r>
      <w:r>
        <w:lastRenderedPageBreak/>
        <w:t>proceed with handing over the PDN connection to 5GS, the SMF shall return a 201 Created response including the following information:</w:t>
      </w:r>
    </w:p>
    <w:p w14:paraId="32E9EFFB" w14:textId="4B458112" w:rsidR="007115C0" w:rsidRDefault="007115C0" w:rsidP="007115C0">
      <w:pPr>
        <w:pStyle w:val="B2"/>
      </w:pPr>
      <w:r>
        <w:t>-</w:t>
      </w:r>
      <w:r>
        <w:tab/>
        <w:t>hoState attribute set to PREPARING and N2 SM information to request the target 5G-AN to assign resources to the PDU session, as specified in step 2 of Figure 5.2.2.3.4.2-1;</w:t>
      </w:r>
    </w:p>
    <w:p w14:paraId="32E9EFFC" w14:textId="44757CB6" w:rsidR="007115C0" w:rsidRDefault="007115C0" w:rsidP="007115C0">
      <w:pPr>
        <w:pStyle w:val="B2"/>
      </w:pPr>
      <w:r>
        <w:t>-</w:t>
      </w:r>
      <w:r>
        <w:tab/>
        <w:t>PDU Session ID corresponding to the default EPS bearer ID of the EPS PDN connection;</w:t>
      </w:r>
    </w:p>
    <w:p w14:paraId="72C5EE8F" w14:textId="6A3E1E8B" w:rsidR="0015656C" w:rsidRDefault="0015656C" w:rsidP="007115C0">
      <w:pPr>
        <w:pStyle w:val="B2"/>
      </w:pPr>
      <w:r>
        <w:t>-</w:t>
      </w:r>
      <w:r>
        <w:tab/>
        <w:t>allocatedEbiList, containing the EBI(s) allocated to the PDU session.</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13E302D5" w:rsidR="00C92B8E" w:rsidRDefault="00C92B8E" w:rsidP="00C92B8E">
      <w:pPr>
        <w:pStyle w:val="NO"/>
      </w:pPr>
      <w:r>
        <w:t>NOTE</w:t>
      </w:r>
      <w:r w:rsidR="004D204C">
        <w:t xml:space="preserve"> 2</w:t>
      </w:r>
      <w:r>
        <w:t>:</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6C269ED3" w:rsidR="007115C0" w:rsidRDefault="007115C0" w:rsidP="007115C0">
      <w:pPr>
        <w:pStyle w:val="B1"/>
      </w:pPr>
      <w:r>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p>
    <w:p w14:paraId="32E9F002" w14:textId="20A7E6D0" w:rsidR="00C90D18" w:rsidRDefault="00C90D18" w:rsidP="00F5014C">
      <w:pPr>
        <w:pStyle w:val="B1"/>
        <w:ind w:hanging="1"/>
      </w:pPr>
      <w:r>
        <w:t>If the SMF determines that seamless session continuity from EPS to 5GS is not supported for the PDU session, the SMF shall set the "cause" attribute in the ProblemDetails structure to "NO_EPS_5GS_CONTINUITY".</w:t>
      </w:r>
    </w:p>
    <w:p w14:paraId="6BCB9F21" w14:textId="74EF5207" w:rsidR="003A2F5A" w:rsidRDefault="003A2F5A" w:rsidP="00C327E7">
      <w:pPr>
        <w:pStyle w:val="B1"/>
        <w:ind w:firstLine="0"/>
      </w:pPr>
      <w:r>
        <w:rPr>
          <w:noProof/>
        </w:rPr>
        <w:t>When receiving a 4xx/5xx response from the SMF, the NF service consumer (e.g. the AMF) shall regard the hoState of the SM Context to be NONE.</w:t>
      </w:r>
    </w:p>
    <w:p w14:paraId="32E9F003" w14:textId="77777777" w:rsidR="00D93024" w:rsidRDefault="00D93024" w:rsidP="00AC65ED">
      <w:pPr>
        <w:pStyle w:val="Heading4"/>
      </w:pPr>
      <w:bookmarkStart w:id="99" w:name="_Toc20129456"/>
      <w:bookmarkStart w:id="100" w:name="_Toc27584083"/>
      <w:bookmarkStart w:id="101" w:name="_Toc36455385"/>
      <w:bookmarkStart w:id="102" w:name="_Toc45026771"/>
      <w:bookmarkStart w:id="103" w:name="_Toc51866576"/>
      <w:r>
        <w:t>5.2.2.3</w:t>
      </w:r>
      <w:r>
        <w:tab/>
      </w:r>
      <w:r w:rsidR="00C610B7">
        <w:t>Update SM Context</w:t>
      </w:r>
      <w:r w:rsidR="00C610B7" w:rsidRPr="00C610B7">
        <w:t xml:space="preserve"> </w:t>
      </w:r>
      <w:r w:rsidR="00C610B7">
        <w:t>service operation</w:t>
      </w:r>
      <w:bookmarkEnd w:id="99"/>
      <w:bookmarkEnd w:id="100"/>
      <w:bookmarkEnd w:id="101"/>
      <w:bookmarkEnd w:id="102"/>
      <w:bookmarkEnd w:id="103"/>
    </w:p>
    <w:p w14:paraId="32E9F004" w14:textId="77777777" w:rsidR="00E13DB8" w:rsidRDefault="00E13DB8" w:rsidP="00E13DB8">
      <w:pPr>
        <w:pStyle w:val="Heading5"/>
      </w:pPr>
      <w:bookmarkStart w:id="104" w:name="_Toc20129457"/>
      <w:bookmarkStart w:id="105" w:name="_Toc27584084"/>
      <w:bookmarkStart w:id="106" w:name="_Toc36455386"/>
      <w:bookmarkStart w:id="107" w:name="_Toc45026772"/>
      <w:bookmarkStart w:id="108" w:name="_Toc51866577"/>
      <w:r>
        <w:t>5.2.2.3.1</w:t>
      </w:r>
      <w:r>
        <w:tab/>
        <w:t>General</w:t>
      </w:r>
      <w:bookmarkEnd w:id="104"/>
      <w:bookmarkEnd w:id="105"/>
      <w:bookmarkEnd w:id="106"/>
      <w:bookmarkEnd w:id="107"/>
      <w:bookmarkEnd w:id="108"/>
    </w:p>
    <w:p w14:paraId="32E9F005" w14:textId="644E6B3D" w:rsidR="003214B8" w:rsidRDefault="003214B8" w:rsidP="003214B8">
      <w:r>
        <w:t>The Update SM Context service operation shall be used to update an individual SM context and/or provide N1 or N2 SM information received from the UE or the AN, for a given PDU session, towards the SMF, or the V-SMF for HR roaming scenarios.</w:t>
      </w:r>
    </w:p>
    <w:p w14:paraId="32E9F006" w14:textId="2F74ED69" w:rsidR="003214B8" w:rsidRDefault="003214B8" w:rsidP="003214B8">
      <w:r>
        <w:t>It is used in the following procedures:</w:t>
      </w:r>
    </w:p>
    <w:p w14:paraId="32E9F007" w14:textId="125F728F" w:rsidR="003214B8" w:rsidRDefault="003214B8" w:rsidP="003214B8">
      <w:pPr>
        <w:pStyle w:val="B1"/>
      </w:pPr>
      <w:r>
        <w:t>-</w:t>
      </w:r>
      <w:r>
        <w:tab/>
        <w:t xml:space="preserve">PDU Session modification (see </w:t>
      </w:r>
      <w:r w:rsidR="005B1EEB">
        <w:t>clause</w:t>
      </w:r>
      <w:r>
        <w:t xml:space="preserve"> 4.3.3 of</w:t>
      </w:r>
      <w:r w:rsidR="00151DAB">
        <w:t xml:space="preserve"> 3GPP TS</w:t>
      </w:r>
      <w:r w:rsidR="00CA4B50">
        <w:t> 23.502 [</w:t>
      </w:r>
      <w:r>
        <w:t>3]);</w:t>
      </w:r>
    </w:p>
    <w:p w14:paraId="32E9F008" w14:textId="7AFC3553" w:rsidR="00B15635" w:rsidRDefault="00B15635" w:rsidP="00B15635">
      <w:pPr>
        <w:pStyle w:val="B1"/>
      </w:pPr>
      <w:r>
        <w:t>-</w:t>
      </w:r>
      <w:r>
        <w:tab/>
        <w:t xml:space="preserve">UE </w:t>
      </w:r>
      <w:r w:rsidR="00967B09">
        <w:rPr>
          <w:rFonts w:hint="eastAsia"/>
          <w:lang w:eastAsia="zh-CN"/>
        </w:rPr>
        <w:t xml:space="preserve">or network </w:t>
      </w:r>
      <w:r>
        <w:t xml:space="preserve">requested PDU session release (see </w:t>
      </w:r>
      <w:r w:rsidR="005B1EEB">
        <w:t>clause</w:t>
      </w:r>
      <w:r>
        <w:t xml:space="preserve"> 4.3.4.2 and </w:t>
      </w:r>
      <w:r w:rsidR="005B1EEB">
        <w:t>clause</w:t>
      </w:r>
      <w:r>
        <w:t xml:space="preserve"> 4.3.4.3 of</w:t>
      </w:r>
      <w:r w:rsidR="00151DAB">
        <w:t xml:space="preserve"> 3GPP TS</w:t>
      </w:r>
      <w:r w:rsidR="00CA4B50">
        <w:t> 23.502 [</w:t>
      </w:r>
      <w:r>
        <w:t>3]);</w:t>
      </w:r>
    </w:p>
    <w:p w14:paraId="32E9F009" w14:textId="01700BC2"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w:t>
      </w:r>
      <w:r w:rsidR="005B1EEB">
        <w:t>clause</w:t>
      </w:r>
      <w:r>
        <w:t xml:space="preserve"> 5.6.8 of</w:t>
      </w:r>
      <w:r w:rsidR="00151DAB">
        <w:t xml:space="preserve"> 3GPP TS</w:t>
      </w:r>
      <w:r w:rsidR="00CA4B50">
        <w:t> 23.501 [</w:t>
      </w:r>
      <w:r>
        <w:t xml:space="preserve">2] and </w:t>
      </w:r>
      <w:r w:rsidR="005B1EEB">
        <w:t>clause</w:t>
      </w:r>
      <w:r>
        <w:t xml:space="preserve">s </w:t>
      </w:r>
      <w:r w:rsidR="00967B09">
        <w:rPr>
          <w:rFonts w:hint="eastAsia"/>
          <w:lang w:eastAsia="zh-CN"/>
        </w:rPr>
        <w:t>4.2.2.2</w:t>
      </w:r>
      <w:r w:rsidR="00967B09">
        <w:rPr>
          <w:lang w:eastAsia="zh-CN"/>
        </w:rPr>
        <w:t>,</w:t>
      </w:r>
      <w:r w:rsidR="00967B09">
        <w:rPr>
          <w:rFonts w:hint="eastAsia"/>
          <w:lang w:eastAsia="zh-CN"/>
        </w:rPr>
        <w:t xml:space="preserve"> </w:t>
      </w:r>
      <w:r>
        <w:t>4.2.3 and 4.2.6 of</w:t>
      </w:r>
      <w:r w:rsidR="00151DAB">
        <w:t xml:space="preserve"> 3GPP TS</w:t>
      </w:r>
      <w:r w:rsidR="00CA4B50">
        <w:t> 23.502 [</w:t>
      </w:r>
      <w:r>
        <w:t>3]);</w:t>
      </w:r>
    </w:p>
    <w:p w14:paraId="32E9F00A" w14:textId="37D0D78D" w:rsidR="003214B8" w:rsidRDefault="003214B8" w:rsidP="003214B8">
      <w:pPr>
        <w:pStyle w:val="B1"/>
      </w:pPr>
      <w:r>
        <w:t>-</w:t>
      </w:r>
      <w:r>
        <w:tab/>
        <w:t xml:space="preserve">Xn and N2 Handover procedures (see </w:t>
      </w:r>
      <w:r w:rsidR="005B1EEB">
        <w:t>clause</w:t>
      </w:r>
      <w:r>
        <w:t>s 4.9.1 of</w:t>
      </w:r>
      <w:r w:rsidR="00151DAB">
        <w:t xml:space="preserve"> 3GPP TS</w:t>
      </w:r>
      <w:r w:rsidR="00CA4B50">
        <w:t> 23.502 [</w:t>
      </w:r>
      <w:r>
        <w:t>3]);</w:t>
      </w:r>
    </w:p>
    <w:p w14:paraId="32E9F00B" w14:textId="6BC1FC77" w:rsidR="003214B8" w:rsidRDefault="003214B8" w:rsidP="003214B8">
      <w:pPr>
        <w:pStyle w:val="B1"/>
      </w:pPr>
      <w:r>
        <w:t>-</w:t>
      </w:r>
      <w:r>
        <w:tab/>
        <w:t xml:space="preserve">Handover between 3GPP and untrusted non-3GPP access procedures (see </w:t>
      </w:r>
      <w:r w:rsidR="005B1EEB">
        <w:t>clause</w:t>
      </w:r>
      <w:r>
        <w:t xml:space="preserve"> 4.9.2 of</w:t>
      </w:r>
      <w:r w:rsidR="00151DAB">
        <w:t xml:space="preserve"> 3GPP TS</w:t>
      </w:r>
      <w:r w:rsidR="00CA4B50">
        <w:t> 23.502 [</w:t>
      </w:r>
      <w:r>
        <w:t>3]);</w:t>
      </w:r>
    </w:p>
    <w:p w14:paraId="32E9F00C" w14:textId="22DA6EC3" w:rsidR="003214B8" w:rsidRDefault="003214B8" w:rsidP="003214B8">
      <w:pPr>
        <w:pStyle w:val="B1"/>
      </w:pPr>
      <w:r>
        <w:t>-</w:t>
      </w:r>
      <w:r>
        <w:tab/>
        <w:t xml:space="preserve">Inter-AMF change due to AMF planned maintenance or AMF failure (see </w:t>
      </w:r>
      <w:r w:rsidR="005B1EEB">
        <w:t>clause</w:t>
      </w:r>
      <w:r>
        <w:t xml:space="preserve"> 5.21.2 of</w:t>
      </w:r>
      <w:r w:rsidR="00151DAB">
        <w:t xml:space="preserve"> 3GPP TS</w:t>
      </w:r>
      <w:r w:rsidR="00CA4B50">
        <w:t> 23.501 [</w:t>
      </w:r>
      <w:r>
        <w:t xml:space="preserve">2]), or inter-AMF mobility in CM-IDLE mode (see </w:t>
      </w:r>
      <w:r w:rsidR="005B1EEB">
        <w:t>clause</w:t>
      </w:r>
      <w:r>
        <w:t xml:space="preserve"> 4.2.2.2 of</w:t>
      </w:r>
      <w:r w:rsidR="00151DAB">
        <w:t xml:space="preserve"> 3GPP TS</w:t>
      </w:r>
      <w:r w:rsidR="00CA4B50">
        <w:t> 23.502 [</w:t>
      </w:r>
      <w:r>
        <w:t>3]);</w:t>
      </w:r>
    </w:p>
    <w:p w14:paraId="32E9F00D" w14:textId="73EC38F8" w:rsidR="003A2063" w:rsidRDefault="003A2063" w:rsidP="003A2063">
      <w:pPr>
        <w:pStyle w:val="B1"/>
      </w:pPr>
      <w:r>
        <w:t>-</w:t>
      </w:r>
      <w:r>
        <w:tab/>
        <w:t xml:space="preserve">RAN Initiated QoS Flow Mobility (see </w:t>
      </w:r>
      <w:r w:rsidR="005B1EEB">
        <w:t>clause</w:t>
      </w:r>
      <w:r>
        <w:t xml:space="preserve"> 4.14.1 of</w:t>
      </w:r>
      <w:r w:rsidR="00151DAB">
        <w:t xml:space="preserve"> 3GPP TS</w:t>
      </w:r>
      <w:r w:rsidR="00CA4B50">
        <w:t> 23.502 [</w:t>
      </w:r>
      <w:r>
        <w:t xml:space="preserve">3] and </w:t>
      </w:r>
      <w:r w:rsidR="005B1EEB">
        <w:t>clause</w:t>
      </w:r>
      <w:r>
        <w:t xml:space="preserve"> 8.2.5 of</w:t>
      </w:r>
      <w:r w:rsidR="00151DAB">
        <w:t xml:space="preserve"> 3GPP TS</w:t>
      </w:r>
      <w:r w:rsidR="00CA4B50">
        <w:t> 38.413 [</w:t>
      </w:r>
      <w:r>
        <w:t>9]);</w:t>
      </w:r>
    </w:p>
    <w:p w14:paraId="32E9F00E" w14:textId="2C704023" w:rsidR="003214B8" w:rsidRDefault="003214B8" w:rsidP="003214B8">
      <w:pPr>
        <w:pStyle w:val="B1"/>
      </w:pPr>
      <w:r>
        <w:t>-</w:t>
      </w:r>
      <w:r>
        <w:tab/>
        <w:t xml:space="preserve">All procedures requiring to provide N1 or N2 SM information to the SMF, e.g. UE requested PDU Session Establishment procedure (see </w:t>
      </w:r>
      <w:r w:rsidR="005B1EEB">
        <w:t>clause</w:t>
      </w:r>
      <w:r>
        <w:t xml:space="preserve"> 4.3.2.2</w:t>
      </w:r>
      <w:r w:rsidRPr="009158B7">
        <w:t xml:space="preserve"> </w:t>
      </w:r>
      <w:r>
        <w:t>of</w:t>
      </w:r>
      <w:r w:rsidR="00151DAB">
        <w:t xml:space="preserve"> 3GPP TS</w:t>
      </w:r>
      <w:r w:rsidR="00CA4B50">
        <w:t> 23.502 [</w:t>
      </w:r>
      <w:r>
        <w:t>3])</w:t>
      </w:r>
      <w:r w:rsidR="00967B09">
        <w:rPr>
          <w:rFonts w:hint="eastAsia"/>
          <w:lang w:eastAsia="zh-CN"/>
        </w:rPr>
        <w:t xml:space="preserve">, session </w:t>
      </w:r>
      <w:r w:rsidR="00967B09">
        <w:rPr>
          <w:lang w:eastAsia="zh-CN"/>
        </w:rPr>
        <w:t>continuity</w:t>
      </w:r>
      <w:r w:rsidR="00967B09">
        <w:rPr>
          <w:rFonts w:hint="eastAsia"/>
          <w:lang w:eastAsia="zh-CN"/>
        </w:rPr>
        <w:t xml:space="preserve"> procedure (see </w:t>
      </w:r>
      <w:r w:rsidR="005B1EEB">
        <w:rPr>
          <w:rFonts w:hint="eastAsia"/>
          <w:lang w:eastAsia="zh-CN"/>
        </w:rPr>
        <w:t>clause</w:t>
      </w:r>
      <w:r w:rsidR="00967B09">
        <w:rPr>
          <w:rFonts w:hint="eastAsia"/>
          <w:lang w:eastAsia="zh-CN"/>
        </w:rPr>
        <w:t xml:space="preserve"> 4.3.5 of</w:t>
      </w:r>
      <w:r w:rsidR="00151DAB">
        <w:rPr>
          <w:rFonts w:hint="eastAsia"/>
          <w:lang w:eastAsia="zh-CN"/>
        </w:rPr>
        <w:t xml:space="preserve"> 3GPP TS</w:t>
      </w:r>
      <w:r w:rsidR="00CA4B50">
        <w:rPr>
          <w:lang w:eastAsia="zh-CN"/>
        </w:rPr>
        <w:t> </w:t>
      </w:r>
      <w:r w:rsidR="00CA4B50">
        <w:rPr>
          <w:rFonts w:hint="eastAsia"/>
          <w:lang w:val="en-US" w:eastAsia="zh-CN"/>
        </w:rPr>
        <w:t>23.502</w:t>
      </w:r>
      <w:r w:rsidR="00CA4B50">
        <w:rPr>
          <w:lang w:eastAsia="zh-CN"/>
        </w:rPr>
        <w:t> </w:t>
      </w:r>
      <w:r w:rsidR="00CA4B50">
        <w:rPr>
          <w:rFonts w:hint="eastAsia"/>
          <w:lang w:val="en-US" w:eastAsia="zh-CN"/>
        </w:rPr>
        <w:t>[</w:t>
      </w:r>
      <w:r w:rsidR="00967B09">
        <w:rPr>
          <w:rFonts w:hint="eastAsia"/>
          <w:lang w:val="en-US" w:eastAsia="zh-CN"/>
        </w:rPr>
        <w:t>3]</w:t>
      </w:r>
      <w:r w:rsidR="00967B09">
        <w:rPr>
          <w:rFonts w:hint="eastAsia"/>
          <w:lang w:eastAsia="zh-CN"/>
        </w:rPr>
        <w:t>)</w:t>
      </w:r>
      <w:r>
        <w:t>;</w:t>
      </w:r>
    </w:p>
    <w:p w14:paraId="32E9F00F" w14:textId="20D87197" w:rsidR="0062651C" w:rsidRDefault="003214B8" w:rsidP="003214B8">
      <w:pPr>
        <w:pStyle w:val="B1"/>
      </w:pPr>
      <w:r>
        <w:t>-</w:t>
      </w:r>
      <w:r>
        <w:tab/>
      </w:r>
      <w:r w:rsidR="00A76DF2">
        <w:t xml:space="preserve">EPS to 5GS Idle mode mobility or handover using N26 interface </w:t>
      </w:r>
      <w:r>
        <w:t xml:space="preserve">(see </w:t>
      </w:r>
      <w:r w:rsidR="005B1EEB">
        <w:t>clause</w:t>
      </w:r>
      <w:r>
        <w:t xml:space="preserve"> 4.11</w:t>
      </w:r>
      <w:r w:rsidRPr="009158B7">
        <w:t xml:space="preserve"> </w:t>
      </w:r>
      <w:r>
        <w:t>of</w:t>
      </w:r>
      <w:r w:rsidR="00151DAB">
        <w:t xml:space="preserve"> 3GPP TS</w:t>
      </w:r>
      <w:r w:rsidR="00CA4B50">
        <w:t> 23.502 [</w:t>
      </w:r>
      <w:r>
        <w:t>3])</w:t>
      </w:r>
      <w:r w:rsidR="0062651C">
        <w:t>;</w:t>
      </w:r>
    </w:p>
    <w:p w14:paraId="32E9F010" w14:textId="1E9E93AF" w:rsidR="007C443B" w:rsidRDefault="0062651C" w:rsidP="003214B8">
      <w:pPr>
        <w:pStyle w:val="B1"/>
      </w:pPr>
      <w:r>
        <w:t>-</w:t>
      </w:r>
      <w:r>
        <w:tab/>
        <w:t xml:space="preserve">5GS to EPS Handover using N26 interface (see </w:t>
      </w:r>
      <w:r w:rsidR="005B1EEB">
        <w:t>clause</w:t>
      </w:r>
      <w:r>
        <w:t xml:space="preserve"> 4.11.1.2</w:t>
      </w:r>
      <w:r w:rsidRPr="009158B7">
        <w:t xml:space="preserve"> </w:t>
      </w:r>
      <w:r>
        <w:t>of</w:t>
      </w:r>
      <w:r w:rsidR="00151DAB">
        <w:t xml:space="preserve"> 3GPP TS</w:t>
      </w:r>
      <w:r w:rsidR="00CA4B50">
        <w:t> 23.502 [</w:t>
      </w:r>
      <w:r>
        <w:t>3])</w:t>
      </w:r>
      <w:r w:rsidR="007C443B">
        <w:t>;</w:t>
      </w:r>
    </w:p>
    <w:p w14:paraId="5AE738F8" w14:textId="0CC1E1DC" w:rsidR="00724CCA" w:rsidRDefault="007C443B" w:rsidP="003214B8">
      <w:pPr>
        <w:pStyle w:val="B1"/>
      </w:pPr>
      <w:r>
        <w:lastRenderedPageBreak/>
        <w:t>-</w:t>
      </w:r>
      <w:r>
        <w:tab/>
        <w:t xml:space="preserve">PDU Session Reactivation during P-CSCF Restoration procedure via AMF (see </w:t>
      </w:r>
      <w:r w:rsidR="005B1EEB">
        <w:t>clause</w:t>
      </w:r>
      <w:r>
        <w:t xml:space="preserve"> 5.</w:t>
      </w:r>
      <w:r w:rsidR="003E0C28">
        <w:rPr>
          <w:lang w:eastAsia="zh-CN"/>
        </w:rPr>
        <w:t>8</w:t>
      </w:r>
      <w:r>
        <w:t>.</w:t>
      </w:r>
      <w:r>
        <w:rPr>
          <w:lang w:eastAsia="zh-CN"/>
        </w:rPr>
        <w:t>4</w:t>
      </w:r>
      <w:r>
        <w:t>.3 of</w:t>
      </w:r>
      <w:r w:rsidR="00151DAB">
        <w:t xml:space="preserve"> 3GPP TS</w:t>
      </w:r>
      <w:r w:rsidR="00CA4B50">
        <w:t> 23.380 [</w:t>
      </w:r>
      <w:r w:rsidR="006F6945">
        <w:t>21</w:t>
      </w:r>
      <w:r>
        <w:t>])</w:t>
      </w:r>
      <w:r w:rsidR="00724CCA">
        <w:t>;</w:t>
      </w:r>
    </w:p>
    <w:p w14:paraId="194F0565" w14:textId="48496447" w:rsidR="004B5893" w:rsidRDefault="004B5893" w:rsidP="004B5893">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5B1EEB">
        <w:t>clause</w:t>
      </w:r>
      <w:r>
        <w:t xml:space="preserve"> 4.3.4.2 of</w:t>
      </w:r>
      <w:r w:rsidR="00151DAB">
        <w:t xml:space="preserve"> 3GPP TS</w:t>
      </w:r>
      <w:r w:rsidR="00CA4B50">
        <w:t> 23.502 [</w:t>
      </w:r>
      <w:r>
        <w:t>3]);</w:t>
      </w:r>
    </w:p>
    <w:p w14:paraId="63EB3251" w14:textId="7D473328" w:rsidR="00B70DBF" w:rsidRDefault="00724CCA" w:rsidP="003214B8">
      <w:pPr>
        <w:pStyle w:val="B1"/>
      </w:pPr>
      <w:r>
        <w:t>-</w:t>
      </w:r>
      <w:r>
        <w:tab/>
        <w:t xml:space="preserve">AMF receives an "initial request" with PDU Session Id which already exists in PDU session context of the UE (see </w:t>
      </w:r>
      <w:r w:rsidR="005B1EEB">
        <w:t>clause</w:t>
      </w:r>
      <w:r>
        <w:t> </w:t>
      </w:r>
      <w:r w:rsidRPr="00257A94">
        <w:t>5.4.5.2.5 of</w:t>
      </w:r>
      <w:r w:rsidR="00151DAB">
        <w:t xml:space="preserve"> 3GPP TS</w:t>
      </w:r>
      <w:r w:rsidR="00CA4B50">
        <w:t> </w:t>
      </w:r>
      <w:r w:rsidR="00CA4B50" w:rsidRPr="00257A94">
        <w:t>24.501</w:t>
      </w:r>
      <w:r w:rsidR="00CA4B50">
        <w:t> </w:t>
      </w:r>
      <w:r w:rsidR="00CA4B50" w:rsidRPr="00257A94">
        <w:t>[</w:t>
      </w:r>
      <w:r>
        <w:rPr>
          <w:lang w:val="en-US"/>
        </w:rPr>
        <w:t>7</w:t>
      </w:r>
      <w:r w:rsidRPr="00257A94">
        <w:t>]</w:t>
      </w:r>
      <w:r>
        <w:t>)</w:t>
      </w:r>
      <w:r w:rsidR="00B70DBF">
        <w:t>;</w:t>
      </w:r>
    </w:p>
    <w:p w14:paraId="32E9F011" w14:textId="3BCA60A2" w:rsidR="003214B8" w:rsidRDefault="00B70DBF" w:rsidP="003214B8">
      <w:pPr>
        <w:pStyle w:val="B1"/>
      </w:pPr>
      <w:r>
        <w:t>-</w:t>
      </w:r>
      <w:r>
        <w:tab/>
        <w:t xml:space="preserve">Secondary RAT Usage Data Reporting (see </w:t>
      </w:r>
      <w:r w:rsidR="005B1EEB">
        <w:t>clause</w:t>
      </w:r>
      <w:r>
        <w:t xml:space="preserve"> 4.21 of</w:t>
      </w:r>
      <w:r w:rsidR="00151DAB">
        <w:t xml:space="preserve"> 3GPP TS</w:t>
      </w:r>
      <w:r w:rsidR="00CA4B50">
        <w:t> 23.502 [</w:t>
      </w:r>
      <w:r>
        <w:t>3])</w:t>
      </w:r>
      <w:r w:rsidR="003214B8">
        <w:t>.</w:t>
      </w:r>
    </w:p>
    <w:p w14:paraId="32E9F012" w14:textId="52E1BC62"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as shown in Figure 5.2.2.3.1-1.</w:t>
      </w:r>
    </w:p>
    <w:p w14:paraId="32E9F013" w14:textId="77777777" w:rsidR="00BF17DC" w:rsidRDefault="00BF17DC" w:rsidP="003214B8">
      <w:pPr>
        <w:pStyle w:val="TH"/>
      </w:pPr>
      <w:r>
        <w:object w:dxaOrig="8714" w:dyaOrig="2144" w14:anchorId="32EA0C4F">
          <v:shape id="_x0000_i1029" type="#_x0000_t75" style="width:436.9pt;height:107.7pt" o:ole="">
            <v:imagedata r:id="rId20" o:title=""/>
          </v:shape>
          <o:OLEObject Type="Embed" ProgID="Visio.Drawing.11" ShapeID="_x0000_i1029" DrawAspect="Content" ObjectID="_1662479536" r:id="rId21"/>
        </w:object>
      </w:r>
    </w:p>
    <w:p w14:paraId="32E9F014" w14:textId="77777777" w:rsidR="003214B8" w:rsidRDefault="003214B8" w:rsidP="003214B8">
      <w:pPr>
        <w:pStyle w:val="TF"/>
      </w:pPr>
      <w:r>
        <w:t>Figure 5.2.2.3.1-1: SM context update</w:t>
      </w:r>
    </w:p>
    <w:p w14:paraId="32E9F015" w14:textId="4B0F02F8" w:rsidR="003214B8" w:rsidRDefault="003214B8" w:rsidP="003214B8">
      <w:pPr>
        <w:pStyle w:val="B1"/>
      </w:pPr>
      <w:r>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p>
    <w:p w14:paraId="32E9F016" w14:textId="5D8CFF12"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32E9F017" w14:textId="77777777"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3904DA76"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32E9F01B" w14:textId="0D7A5727" w:rsidR="004A3588" w:rsidRPr="00AC60A1" w:rsidRDefault="004A3588" w:rsidP="00AC60A1">
      <w:pPr>
        <w:pStyle w:val="B2"/>
        <w:rPr>
          <w:lang w:val="en-US"/>
        </w:rPr>
      </w:pPr>
      <w:r>
        <w:rPr>
          <w:lang w:val="en-US"/>
        </w:rPr>
        <w:t>-</w:t>
      </w:r>
      <w:r>
        <w:rPr>
          <w:lang w:val="en-US"/>
        </w:rPr>
        <w:tab/>
        <w:t>N2 SM information, if the SMF needs and can return a response to the NG-RAN.</w:t>
      </w:r>
    </w:p>
    <w:p w14:paraId="32E9F01C" w14:textId="296E29CB" w:rsidR="003214B8" w:rsidRPr="00D93024" w:rsidRDefault="003214B8" w:rsidP="00DD4E0C">
      <w:r>
        <w:t xml:space="preserve">The following </w:t>
      </w:r>
      <w:r w:rsidR="005B1EEB">
        <w:t>clause</w:t>
      </w:r>
      <w:r>
        <w:t>s specify additional requirements applicable to specific scenarios.</w:t>
      </w:r>
    </w:p>
    <w:p w14:paraId="32E9F01D" w14:textId="77777777" w:rsidR="00E13DB8" w:rsidRDefault="00E13DB8" w:rsidP="00E13DB8">
      <w:pPr>
        <w:pStyle w:val="Heading5"/>
      </w:pPr>
      <w:bookmarkStart w:id="109" w:name="_Toc20129458"/>
      <w:bookmarkStart w:id="110" w:name="_Toc27584085"/>
      <w:bookmarkStart w:id="111" w:name="_Toc36455387"/>
      <w:bookmarkStart w:id="112" w:name="_Toc45026773"/>
      <w:bookmarkStart w:id="113" w:name="_Toc51866578"/>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109"/>
      <w:bookmarkEnd w:id="110"/>
      <w:bookmarkEnd w:id="111"/>
      <w:bookmarkEnd w:id="112"/>
      <w:bookmarkEnd w:id="113"/>
    </w:p>
    <w:p w14:paraId="32E9F01E" w14:textId="77777777" w:rsidR="00946B01" w:rsidRDefault="00946B01" w:rsidP="00946B01">
      <w:pPr>
        <w:pStyle w:val="Heading6"/>
      </w:pPr>
      <w:bookmarkStart w:id="114" w:name="_Toc20129459"/>
      <w:bookmarkStart w:id="115" w:name="_Toc27584086"/>
      <w:bookmarkStart w:id="116" w:name="_Toc36455388"/>
      <w:bookmarkStart w:id="117" w:name="_Toc45026774"/>
      <w:bookmarkStart w:id="118" w:name="_Toc51866579"/>
      <w:r>
        <w:t>5.2.2.3.2.1</w:t>
      </w:r>
      <w:r>
        <w:tab/>
        <w:t>General</w:t>
      </w:r>
      <w:bookmarkEnd w:id="114"/>
      <w:bookmarkEnd w:id="115"/>
      <w:bookmarkEnd w:id="116"/>
      <w:bookmarkEnd w:id="117"/>
      <w:bookmarkEnd w:id="118"/>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r w:rsidR="000D2EEA">
        <w:t xml:space="preserve">ser </w:t>
      </w:r>
      <w:r>
        <w:t>P</w:t>
      </w:r>
      <w:r w:rsidR="000D2EEA">
        <w:t>lane</w:t>
      </w:r>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pPr>
      <w:r>
        <w:t>-</w:t>
      </w:r>
      <w:r>
        <w:tab/>
        <w:t>ACTIVATING: a N3 tunnel is being established (5G-AN's F-TEID for downlink traffic is not assigned yet).</w:t>
      </w:r>
    </w:p>
    <w:p w14:paraId="027CB7C6" w14:textId="02461430" w:rsidR="000D2EEA" w:rsidRDefault="005B1EEB" w:rsidP="000D2EEA">
      <w:r>
        <w:lastRenderedPageBreak/>
        <w:t>Clause</w:t>
      </w:r>
      <w:r w:rsidR="000D2EEA">
        <w:t>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05A2E2F3" w14:textId="73E48695" w:rsidR="000D2EEA" w:rsidRDefault="000D2EEA" w:rsidP="000D2EEA">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w:t>
      </w:r>
      <w:r w:rsidR="00151DAB">
        <w:t xml:space="preserve"> 3GPP TS</w:t>
      </w:r>
      <w:r w:rsidR="00CA4B50">
        <w:t> 23.502 [</w:t>
      </w:r>
      <w:r>
        <w:t xml:space="preserve">3] to request the establishment or release of the PDU session's resources in the 5G-AN. The Update SM Context service operation is then used as specified in </w:t>
      </w:r>
      <w:r w:rsidR="005B1EEB">
        <w:t>clause</w:t>
      </w:r>
      <w:r>
        <w:t xml:space="preserve"> 5.2.2.3.1 to transfer the response to the SMF.</w:t>
      </w:r>
    </w:p>
    <w:p w14:paraId="57B88EB2" w14:textId="657D2025" w:rsidR="000D2EEA" w:rsidRPr="005B71A2" w:rsidRDefault="005B1EEB" w:rsidP="00757B26">
      <w:r>
        <w:t>Clause</w:t>
      </w:r>
      <w:r w:rsidR="000D2EEA">
        <w:t xml:space="preserve"> 5.2.2.3.2.</w:t>
      </w:r>
      <w:r w:rsidR="00437038">
        <w:t>4</w:t>
      </w:r>
      <w:r w:rsidR="000D2EEA">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000D2EEA" w:rsidRPr="00EE48A7">
        <w:t xml:space="preserve"> the PDU Session for which the UE was paged or notified is in the List Of Allowed </w:t>
      </w:r>
      <w:r w:rsidR="000D2EEA">
        <w:t>PDU Sessions provided by the UE</w:t>
      </w:r>
      <w:r w:rsidR="000D2EEA" w:rsidRPr="00EE48A7">
        <w:t xml:space="preserve"> </w:t>
      </w:r>
      <w:r w:rsidR="000D2EEA">
        <w:t xml:space="preserve">and if the AMF has received N2 SM Information only or N1 SM Container and N2 SM Information for that PDU session from the SMF in step 3a of </w:t>
      </w:r>
      <w:r>
        <w:t>clause</w:t>
      </w:r>
      <w:r w:rsidR="000D2EEA">
        <w:t> 4.2.3.3</w:t>
      </w:r>
      <w:r w:rsidR="000D2EEA" w:rsidRPr="00E12BDF">
        <w:t xml:space="preserve"> </w:t>
      </w:r>
      <w:r w:rsidR="000D2EEA">
        <w:t>of</w:t>
      </w:r>
      <w:r w:rsidR="00151DAB">
        <w:t xml:space="preserve"> 3GPP TS</w:t>
      </w:r>
      <w:r w:rsidR="00CA4B50">
        <w:t> 23.502 [</w:t>
      </w:r>
      <w:r w:rsidR="000D2EEA">
        <w:t>3].</w:t>
      </w:r>
    </w:p>
    <w:p w14:paraId="32E9F023" w14:textId="7A51AAE7" w:rsidR="00946B01" w:rsidRDefault="00946B01" w:rsidP="00946B01">
      <w:pPr>
        <w:pStyle w:val="Heading6"/>
      </w:pPr>
      <w:bookmarkStart w:id="119" w:name="_Toc20129460"/>
      <w:bookmarkStart w:id="120" w:name="_Toc27584087"/>
      <w:bookmarkStart w:id="121" w:name="_Toc36455389"/>
      <w:bookmarkStart w:id="122" w:name="_Toc45026775"/>
      <w:bookmarkStart w:id="123" w:name="_Toc51866580"/>
      <w:r>
        <w:t>5.2.2.3.2.2</w:t>
      </w:r>
      <w:r>
        <w:tab/>
        <w:t>Activation of User Plane connectivity of a PDU session</w:t>
      </w:r>
      <w:bookmarkEnd w:id="119"/>
      <w:bookmarkEnd w:id="120"/>
      <w:bookmarkEnd w:id="121"/>
      <w:bookmarkEnd w:id="122"/>
      <w:bookmarkEnd w:id="123"/>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0" type="#_x0000_t75" style="width:436.9pt;height:205.55pt" o:ole="">
            <v:imagedata r:id="rId22" o:title=""/>
          </v:shape>
          <o:OLEObject Type="Embed" ProgID="Visio.Drawing.11" ShapeID="_x0000_i1030" DrawAspect="Content" ObjectID="_1662479537" r:id="rId23"/>
        </w:object>
      </w:r>
    </w:p>
    <w:p w14:paraId="32E9F026" w14:textId="77777777" w:rsidR="001D6A2F" w:rsidRDefault="001D6A2F" w:rsidP="001D6A2F">
      <w:pPr>
        <w:pStyle w:val="TF"/>
      </w:pPr>
      <w:r>
        <w:t>Figure 5.2.2.3.2.2-1: Activation of the User Plane connection of a PDU session</w:t>
      </w:r>
    </w:p>
    <w:p w14:paraId="32E9F027" w14:textId="2A165A21"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w:t>
      </w:r>
      <w:r w:rsidR="005B1EEB">
        <w:t>clause</w:t>
      </w:r>
      <w:r>
        <w:t xml:space="preserve"> 5.2.2.3.1, with the following information:</w:t>
      </w:r>
    </w:p>
    <w:p w14:paraId="32E9F028" w14:textId="368C615B" w:rsidR="001D6A2F" w:rsidRDefault="001D6A2F" w:rsidP="001D6A2F">
      <w:pPr>
        <w:pStyle w:val="B2"/>
      </w:pPr>
      <w:r>
        <w:t>-</w:t>
      </w:r>
      <w:r>
        <w:tab/>
      </w:r>
      <w:r w:rsidR="003249CE">
        <w:t xml:space="preserve">the </w:t>
      </w:r>
      <w:r w:rsidR="00DA6B66">
        <w:t>upCnxState</w:t>
      </w:r>
      <w:r w:rsidR="00DA6B66" w:rsidDel="00DA6B66">
        <w:t xml:space="preserve"> </w:t>
      </w:r>
      <w:r>
        <w:t>attribute set to ACTIVATING;</w:t>
      </w:r>
    </w:p>
    <w:p w14:paraId="32E9F029" w14:textId="427FB0D5" w:rsidR="001D6A2F" w:rsidRDefault="001D6A2F" w:rsidP="001D6A2F">
      <w:pPr>
        <w:pStyle w:val="B2"/>
      </w:pPr>
      <w:r>
        <w:t>-</w:t>
      </w:r>
      <w:r>
        <w:tab/>
      </w:r>
      <w:r w:rsidR="003249CE">
        <w:t xml:space="preserve">the </w:t>
      </w:r>
      <w:r>
        <w:t>user location and access type associated to the PDU session, if modified;</w:t>
      </w:r>
    </w:p>
    <w:p w14:paraId="32E9F02A" w14:textId="0A3DB910" w:rsidR="003249CE" w:rsidRDefault="003249CE" w:rsidP="001D6A2F">
      <w:pPr>
        <w:pStyle w:val="B2"/>
      </w:pPr>
      <w:r>
        <w:t>-</w:t>
      </w:r>
      <w:r>
        <w:tab/>
        <w:t>the indication that the UE is inside or outside of the LADN service area, if the DNN of the established PDU session corresponds to a LADN;</w:t>
      </w:r>
    </w:p>
    <w:p w14:paraId="32E9F02B" w14:textId="69AE43B0" w:rsidR="001D6A2F" w:rsidRDefault="001D6A2F" w:rsidP="001D6A2F">
      <w:pPr>
        <w:pStyle w:val="B2"/>
      </w:pPr>
      <w:r>
        <w:t>-</w:t>
      </w:r>
      <w:r>
        <w:tab/>
        <w:t>other information, if necessary.</w:t>
      </w:r>
    </w:p>
    <w:p w14:paraId="32E9F02C" w14:textId="1BAB0C71" w:rsidR="001D6A2F" w:rsidRDefault="001D6A2F" w:rsidP="001D6A2F">
      <w:pPr>
        <w:pStyle w:val="B1"/>
      </w:pPr>
      <w:r>
        <w:t>2</w:t>
      </w:r>
      <w:r w:rsidR="004A3588">
        <w:t>a</w:t>
      </w:r>
      <w:r>
        <w:t>.</w:t>
      </w:r>
      <w:r>
        <w:tab/>
        <w:t xml:space="preserve">Upon receipt of such a request, if the SMF can proceed with activating the user plane connection of the PDU session (see </w:t>
      </w:r>
      <w:r w:rsidR="005B1EEB">
        <w:t>clause</w:t>
      </w:r>
      <w:r>
        <w:t xml:space="preserve"> 4.2.3 of</w:t>
      </w:r>
      <w:r w:rsidR="00151DAB">
        <w:t xml:space="preserve"> 3GPP TS</w:t>
      </w:r>
      <w:r w:rsidR="00CA4B50">
        <w:t> 23.501 [</w:t>
      </w:r>
      <w:r>
        <w:t xml:space="preserve">2], the SMF shall set the </w:t>
      </w:r>
      <w:r w:rsidR="00DA6B66">
        <w:t>upCnxState</w:t>
      </w:r>
      <w:r w:rsidR="00DA6B66" w:rsidDel="00DA6B66">
        <w:t xml:space="preserve"> </w:t>
      </w:r>
      <w:r>
        <w:t>attribute to ACTIVATING and shall return a 200 OK response including the following information:</w:t>
      </w:r>
    </w:p>
    <w:p w14:paraId="32E9F02D" w14:textId="5D67A48E" w:rsidR="001D6A2F" w:rsidRDefault="001D6A2F" w:rsidP="001D6A2F">
      <w:pPr>
        <w:pStyle w:val="B2"/>
      </w:pPr>
      <w:r>
        <w:t>-</w:t>
      </w:r>
      <w:r>
        <w:tab/>
      </w:r>
      <w:r w:rsidR="00DA6B66">
        <w:t>upCnxState</w:t>
      </w:r>
      <w:r w:rsidR="00DA6B66" w:rsidDel="00DA6B66">
        <w:t xml:space="preserve"> </w:t>
      </w:r>
      <w:r>
        <w:t>attribute set to ACTIVATING;</w:t>
      </w:r>
    </w:p>
    <w:p w14:paraId="32E9F02E" w14:textId="53ED869D" w:rsidR="001D6A2F" w:rsidRDefault="001D6A2F" w:rsidP="001D6A2F">
      <w:pPr>
        <w:pStyle w:val="B2"/>
      </w:pPr>
      <w:r>
        <w:t>-</w:t>
      </w:r>
      <w:r>
        <w:tab/>
        <w:t xml:space="preserve">N2 SM information to request the 5G-AN to assign resources to the PDU session (see PDU Session Resource Setup </w:t>
      </w:r>
      <w:r w:rsidR="003D53DD">
        <w:t xml:space="preserve">Request Transfer IE </w:t>
      </w:r>
      <w:r>
        <w:t xml:space="preserve">in </w:t>
      </w:r>
      <w:r w:rsidR="005B1EEB">
        <w:t>clause</w:t>
      </w:r>
      <w:r>
        <w:t xml:space="preserve"> </w:t>
      </w:r>
      <w:r w:rsidR="003D53DD">
        <w:t>9.3.4.1</w:t>
      </w:r>
      <w:r>
        <w:t xml:space="preserve"> of</w:t>
      </w:r>
      <w:r w:rsidR="00151DAB">
        <w:t xml:space="preserve"> 3GPP TS</w:t>
      </w:r>
      <w:r w:rsidR="00CA4B50">
        <w:t> 38.413 [</w:t>
      </w:r>
      <w:r w:rsidR="00DD4582">
        <w:t>9</w:t>
      </w:r>
      <w:r>
        <w:t xml:space="preserve">]), including the transport layer address and </w:t>
      </w:r>
      <w:r>
        <w:lastRenderedPageBreak/>
        <w:t>tunnel endpoint of the uplink termination point for the user plane data for this PDU session (i.e. UPF's GTP-U F-TEID for uplink traffic).</w:t>
      </w:r>
    </w:p>
    <w:p w14:paraId="32E9F02F" w14:textId="1B1F8162" w:rsidR="001D6A2F" w:rsidRDefault="001D6A2F" w:rsidP="002B35B4">
      <w:pPr>
        <w:pStyle w:val="B1"/>
        <w:ind w:hanging="1"/>
      </w:pPr>
      <w:r>
        <w:t xml:space="preserve">If the SMF finds the PDU session already activated when receiving the request in step 1, the SMF shall delete the N3 tunnel information and update the UPF accordingly (see step 8a of </w:t>
      </w:r>
      <w:r w:rsidR="005B1EEB">
        <w:t>clause</w:t>
      </w:r>
      <w:r>
        <w:t xml:space="preserve"> 4.2.3.2 of</w:t>
      </w:r>
      <w:r w:rsidR="00151DAB">
        <w:t xml:space="preserve"> 3GPP TS</w:t>
      </w:r>
      <w:r w:rsidR="00CA4B50">
        <w:t> 23.502 [</w:t>
      </w:r>
      <w:r>
        <w:t>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421E5741" w:rsidR="001D6A2F" w:rsidRDefault="001D6A2F" w:rsidP="00F5014C">
      <w:pPr>
        <w:pStyle w:val="B1"/>
        <w:ind w:hanging="1"/>
      </w:pPr>
      <w:r>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information:</w:t>
      </w:r>
    </w:p>
    <w:p w14:paraId="32E9F032" w14:textId="7CF14644" w:rsidR="001D6A2F" w:rsidRDefault="001D6A2F" w:rsidP="001D6A2F">
      <w:pPr>
        <w:pStyle w:val="B2"/>
      </w:pPr>
      <w:r>
        <w:t>-</w:t>
      </w:r>
      <w:r>
        <w:tab/>
      </w:r>
      <w:r w:rsidR="00DA6B66">
        <w:t>upCnxState</w:t>
      </w:r>
      <w:r w:rsidR="00DA6B66" w:rsidDel="00DA6B66">
        <w:t xml:space="preserve"> </w:t>
      </w:r>
      <w:r>
        <w:t>attribute set to DEACTIVATED.</w:t>
      </w:r>
    </w:p>
    <w:p w14:paraId="32E9F033" w14:textId="07628B74"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w:t>
      </w:r>
      <w:r w:rsidR="005B1EEB">
        <w:t>clause</w:t>
      </w:r>
      <w:r>
        <w:t xml:space="preserve"> 5.2.2.3.1, with the following information:</w:t>
      </w:r>
    </w:p>
    <w:p w14:paraId="32E9F034" w14:textId="5393DB15" w:rsidR="001D6A2F" w:rsidRDefault="001D6A2F" w:rsidP="001D6A2F">
      <w:pPr>
        <w:pStyle w:val="B2"/>
      </w:pPr>
      <w:r>
        <w:t>-</w:t>
      </w:r>
      <w:r>
        <w:tab/>
        <w:t>N2 SM information received from the 5G-AN</w:t>
      </w:r>
      <w:r w:rsidR="003D53DD">
        <w:t xml:space="preserve"> (see</w:t>
      </w:r>
      <w:r w:rsidR="003D53DD" w:rsidRPr="0012337F">
        <w:t xml:space="preserve"> </w:t>
      </w:r>
      <w:r w:rsidR="003D53DD">
        <w:t xml:space="preserve">PDU Session Resource Setup Response Transfer IE in </w:t>
      </w:r>
      <w:r w:rsidR="005B1EEB">
        <w:t>clause</w:t>
      </w:r>
      <w:r w:rsidR="003D53DD">
        <w:t xml:space="preserve"> 9.3.4.2 of</w:t>
      </w:r>
      <w:r w:rsidR="00151DAB">
        <w:t xml:space="preserve"> 3GPP TS</w:t>
      </w:r>
      <w:r w:rsidR="00CA4B50">
        <w:t> 38.413 [</w:t>
      </w:r>
      <w:r w:rsidR="003D53DD">
        <w:t>9])</w:t>
      </w:r>
      <w:r>
        <w:t xml:space="preserve">, including the transport layer address and tunnel endpoint of </w:t>
      </w:r>
      <w:r w:rsidR="003D53DD">
        <w:t>one or two</w:t>
      </w:r>
      <w:r>
        <w:t xml:space="preserve"> downlink termination point</w:t>
      </w:r>
      <w:r w:rsidR="003D53DD">
        <w:t>(s)</w:t>
      </w:r>
      <w:r>
        <w:t xml:space="preserve"> </w:t>
      </w:r>
      <w:r w:rsidR="003D53DD">
        <w:t xml:space="preserve">and the associated list of QoS flows </w:t>
      </w:r>
      <w:r>
        <w:t>for this PDU session (i.e. 5G-AN's GTP-U F-TEID</w:t>
      </w:r>
      <w:r w:rsidR="003D53DD">
        <w:t>(s)</w:t>
      </w:r>
      <w:r>
        <w:t xml:space="preserve"> for downlink traffic), if the 5G-AN succeeded in establishing resources for the PDU sessions; or</w:t>
      </w:r>
    </w:p>
    <w:p w14:paraId="32E9F035" w14:textId="7B9A0E41" w:rsidR="001D6A2F" w:rsidRDefault="001D6A2F" w:rsidP="001D6A2F">
      <w:pPr>
        <w:pStyle w:val="B2"/>
      </w:pPr>
      <w:r>
        <w:t>-</w:t>
      </w:r>
      <w:r>
        <w:tab/>
        <w:t xml:space="preserve">N2 SM information </w:t>
      </w:r>
      <w:r w:rsidR="003D53DD">
        <w:t xml:space="preserve">received from the 5G-AN (see PDU Session Resource Setup Unsuccessful Transfer IE in </w:t>
      </w:r>
      <w:r w:rsidR="005B1EEB">
        <w:t>clause</w:t>
      </w:r>
      <w:r w:rsidR="003D53DD">
        <w:t xml:space="preserve"> 9.3.4.16 of</w:t>
      </w:r>
      <w:r w:rsidR="00151DAB">
        <w:t xml:space="preserve"> 3GPP TS</w:t>
      </w:r>
      <w:r w:rsidR="00CA4B50">
        <w:t> 38.413 [</w:t>
      </w:r>
      <w:r w:rsidR="003D53DD">
        <w:t xml:space="preserve">9]), </w:t>
      </w:r>
      <w:r>
        <w:t>including the Cause of the failure, if resources failed to be established for the PDU session.</w:t>
      </w:r>
    </w:p>
    <w:p w14:paraId="32E9F036" w14:textId="77777777" w:rsidR="001D6A2F" w:rsidRPr="00DE3C3D" w:rsidRDefault="001D6A2F" w:rsidP="001D6A2F">
      <w:pPr>
        <w:pStyle w:val="B1"/>
        <w:ind w:hanging="1"/>
      </w:pPr>
      <w:bookmarkStart w:id="124" w:name="_Hlk501646145"/>
      <w:r>
        <w:t>Upon receipt of this request, the SMF shall:</w:t>
      </w:r>
    </w:p>
    <w:p w14:paraId="32E9F037" w14:textId="5BF9AA25" w:rsidR="001D6A2F" w:rsidRDefault="001D6A2F" w:rsidP="001D6A2F">
      <w:pPr>
        <w:pStyle w:val="B2"/>
      </w:pPr>
      <w:r>
        <w:t>-</w:t>
      </w:r>
      <w:r>
        <w:tab/>
        <w:t>update the UPF with the 5G-AN's F-TEID</w:t>
      </w:r>
      <w:r w:rsidR="003D53DD">
        <w:t>(s)</w:t>
      </w:r>
      <w:r>
        <w:t xml:space="preserve"> and set the </w:t>
      </w:r>
      <w:r w:rsidR="00DA6B66">
        <w:t>upCnxState</w:t>
      </w:r>
      <w:r w:rsidR="00DA6B66" w:rsidDel="00DA6B66">
        <w:t xml:space="preserve"> </w:t>
      </w:r>
      <w:r>
        <w:t>attribute to ACTIVATED, if the 5G-AN succeeded in establishing resources for the PDU sessions; or</w:t>
      </w:r>
    </w:p>
    <w:p w14:paraId="32E9F038" w14:textId="2CA754A9" w:rsidR="001D6A2F" w:rsidRDefault="001D6A2F" w:rsidP="001D6A2F">
      <w:pPr>
        <w:pStyle w:val="B2"/>
      </w:pPr>
      <w:r>
        <w:t>-</w:t>
      </w:r>
      <w:r>
        <w:tab/>
        <w:t>consider that the activation of the U</w:t>
      </w:r>
      <w:r w:rsidR="000D2EEA">
        <w:t xml:space="preserve">ser </w:t>
      </w:r>
      <w:r>
        <w:t>P</w:t>
      </w:r>
      <w:r w:rsidR="000D2EEA">
        <w:t>lane</w:t>
      </w:r>
      <w:r>
        <w:t xml:space="preserve"> connection has failed and set the </w:t>
      </w:r>
      <w:r w:rsidR="00DA6B66">
        <w:t>upCnxState</w:t>
      </w:r>
      <w:r w:rsidR="00DA6B66" w:rsidDel="00DA6B66">
        <w:t xml:space="preserve"> </w:t>
      </w:r>
      <w:r>
        <w:t>attribute to DEACTIVATED" otherwise.</w:t>
      </w:r>
    </w:p>
    <w:p w14:paraId="32E9F039" w14:textId="349B1FF2" w:rsidR="001D6A2F" w:rsidRDefault="001D6A2F" w:rsidP="001D6A2F">
      <w:pPr>
        <w:pStyle w:val="B1"/>
      </w:pPr>
      <w:r>
        <w:t>4.</w:t>
      </w:r>
      <w:r>
        <w:tab/>
        <w:t>The SMF shall</w:t>
      </w:r>
      <w:bookmarkEnd w:id="124"/>
      <w:r>
        <w:t xml:space="preserve"> then return a 200 OK response including the </w:t>
      </w:r>
      <w:r w:rsidR="00DA6B66">
        <w:t>upCnxState</w:t>
      </w:r>
      <w:r w:rsidR="00DA6B66" w:rsidDel="00DA6B66">
        <w:t xml:space="preserve"> </w:t>
      </w:r>
      <w:r>
        <w:t>attribute representing the final state of the user plane connection.</w:t>
      </w:r>
      <w:r w:rsidR="00E7640D" w:rsidRPr="00E7640D">
        <w:t xml:space="preserve"> </w:t>
      </w:r>
      <w:r w:rsidR="00E7640D">
        <w:t>If the activation of the User Plane connection failed due to insufficient resources, the cause IE shall be included in the response and set to "INSUFFICIENT_UP_RESOURCES".</w:t>
      </w:r>
    </w:p>
    <w:p w14:paraId="32E9F03A" w14:textId="2A67A1CD" w:rsidR="00006320" w:rsidRDefault="00006320" w:rsidP="00006320">
      <w:pPr>
        <w:pStyle w:val="Heading6"/>
      </w:pPr>
      <w:bookmarkStart w:id="125" w:name="_Toc20129461"/>
      <w:bookmarkStart w:id="126" w:name="_Toc27584088"/>
      <w:bookmarkStart w:id="127" w:name="_Toc36455390"/>
      <w:bookmarkStart w:id="128" w:name="_Toc45026776"/>
      <w:bookmarkStart w:id="129" w:name="_Toc51866581"/>
      <w:r>
        <w:t>5.2.2.3.2.3</w:t>
      </w:r>
      <w:r>
        <w:tab/>
        <w:t>Deactivation of User Plane connectivity of a PDU session</w:t>
      </w:r>
      <w:bookmarkEnd w:id="125"/>
      <w:bookmarkEnd w:id="126"/>
      <w:bookmarkEnd w:id="127"/>
      <w:bookmarkEnd w:id="128"/>
      <w:bookmarkEnd w:id="129"/>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1" type="#_x0000_t75" style="width:436.9pt;height:113.25pt" o:ole="">
            <v:imagedata r:id="rId24" o:title=""/>
          </v:shape>
          <o:OLEObject Type="Embed" ProgID="Visio.Drawing.11" ShapeID="_x0000_i1031" DrawAspect="Content" ObjectID="_1662479538" r:id="rId25"/>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64B6F71C"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w:t>
      </w:r>
      <w:r w:rsidR="005B1EEB">
        <w:t>clause</w:t>
      </w:r>
      <w:r>
        <w:t xml:space="preserve"> 5.2.2.3.1, with the following information:</w:t>
      </w:r>
    </w:p>
    <w:p w14:paraId="32E9F03F" w14:textId="5A32CB81" w:rsidR="00691914" w:rsidRDefault="00691914" w:rsidP="00691914">
      <w:pPr>
        <w:pStyle w:val="B2"/>
      </w:pPr>
      <w:r>
        <w:lastRenderedPageBreak/>
        <w:t>-</w:t>
      </w:r>
      <w:r>
        <w:tab/>
      </w:r>
      <w:r w:rsidR="00DA6B66">
        <w:t>upCnxState</w:t>
      </w:r>
      <w:r w:rsidR="00DA6B66" w:rsidDel="00DA6B66">
        <w:t xml:space="preserve"> </w:t>
      </w:r>
      <w:r>
        <w:t>attribute set to DEACTIVATED;</w:t>
      </w:r>
    </w:p>
    <w:p w14:paraId="32E9F040" w14:textId="69B60800" w:rsidR="00691914" w:rsidRDefault="00691914" w:rsidP="00691914">
      <w:pPr>
        <w:pStyle w:val="B2"/>
      </w:pPr>
      <w:r>
        <w:t>-</w:t>
      </w:r>
      <w:r>
        <w:tab/>
        <w:t>user location</w:t>
      </w:r>
      <w:r w:rsidR="00022F45" w:rsidRPr="00022F45">
        <w:t xml:space="preserve"> </w:t>
      </w:r>
      <w:r w:rsidR="00022F45">
        <w:t>and user location timestamp</w:t>
      </w:r>
      <w:r>
        <w:t>;</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075DD6AC" w:rsidR="00691914" w:rsidRDefault="00691914" w:rsidP="00691914">
      <w:pPr>
        <w:pStyle w:val="B2"/>
      </w:pPr>
      <w:r>
        <w:t>-</w:t>
      </w:r>
      <w:r>
        <w:tab/>
        <w:t>other information, if necessary.</w:t>
      </w:r>
    </w:p>
    <w:p w14:paraId="32E9F043" w14:textId="360142D3" w:rsidR="00691914" w:rsidRDefault="00691914" w:rsidP="00691914">
      <w:pPr>
        <w:pStyle w:val="B1"/>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attribute set to DEACTIVATED.</w:t>
      </w:r>
    </w:p>
    <w:p w14:paraId="7E1103B2" w14:textId="665582D6" w:rsidR="000D2EEA" w:rsidRDefault="000D2EEA" w:rsidP="000D2EEA">
      <w:pPr>
        <w:pStyle w:val="Heading6"/>
      </w:pPr>
      <w:bookmarkStart w:id="130" w:name="_Toc20129462"/>
      <w:bookmarkStart w:id="131" w:name="_Toc27584089"/>
      <w:bookmarkStart w:id="132" w:name="_Toc36455391"/>
      <w:bookmarkStart w:id="133" w:name="_Toc45026777"/>
      <w:bookmarkStart w:id="134" w:name="_Toc51866582"/>
      <w:r>
        <w:t>5.2.2.3.2.4</w:t>
      </w:r>
      <w:r>
        <w:tab/>
        <w:t>Changing the access type of a PDU session from non-3GPP access to 3GPP access during a Service Request procedure</w:t>
      </w:r>
      <w:bookmarkEnd w:id="130"/>
      <w:bookmarkEnd w:id="131"/>
      <w:bookmarkEnd w:id="132"/>
      <w:bookmarkEnd w:id="133"/>
      <w:bookmarkEnd w:id="134"/>
    </w:p>
    <w:p w14:paraId="6DC7CFB4" w14:textId="696D7749" w:rsidR="000D2EEA" w:rsidRDefault="000D2EEA" w:rsidP="000D2EEA">
      <w:r>
        <w:t>The NF Service Consumer (e.g. AMF) shall indicate to the SMF that the access type of a PDU session can be changed as follows:</w:t>
      </w:r>
    </w:p>
    <w:p w14:paraId="257818F7" w14:textId="77777777" w:rsidR="000D2EEA" w:rsidRDefault="000D2EEA" w:rsidP="000D2EEA">
      <w:pPr>
        <w:pStyle w:val="TH"/>
      </w:pPr>
      <w:r>
        <w:object w:dxaOrig="8790" w:dyaOrig="2241" w14:anchorId="263944CC">
          <v:shape id="_x0000_i1032" type="#_x0000_t75" style="width:437.55pt;height:113.25pt" o:ole="">
            <v:imagedata r:id="rId26" o:title=""/>
          </v:shape>
          <o:OLEObject Type="Embed" ProgID="Visio.Drawing.11" ShapeID="_x0000_i1032" DrawAspect="Content" ObjectID="_1662479539" r:id="rId27"/>
        </w:object>
      </w:r>
    </w:p>
    <w:p w14:paraId="0B6276DA" w14:textId="20DA9E37" w:rsidR="000D2EEA" w:rsidRDefault="000D2EEA" w:rsidP="000D2EEA">
      <w:pPr>
        <w:pStyle w:val="TF"/>
      </w:pPr>
      <w:r>
        <w:t>Figure 5.2.2.3.2.4-1: Indicating that the access type of a PDU session can be changed</w:t>
      </w:r>
    </w:p>
    <w:p w14:paraId="5B7648BC" w14:textId="2786152C" w:rsidR="000D2EEA" w:rsidRDefault="000D2EEA" w:rsidP="000D2EEA">
      <w:pPr>
        <w:pStyle w:val="B1"/>
      </w:pPr>
      <w:r>
        <w:t>1.</w:t>
      </w:r>
      <w:r>
        <w:tab/>
        <w:t xml:space="preserve">The NF Service Consumer shall indicate that the access type of a PDU session can be changed by sending a POST request, as specified in </w:t>
      </w:r>
      <w:r w:rsidR="005B1EEB">
        <w:t>clause</w:t>
      </w:r>
      <w:r>
        <w:t xml:space="preserve"> 5.2.2.3.1, with the following information:</w:t>
      </w:r>
    </w:p>
    <w:p w14:paraId="63D12F55" w14:textId="5DE6F0CE" w:rsidR="000D2EEA" w:rsidRDefault="000D2EEA" w:rsidP="000D2EEA">
      <w:pPr>
        <w:pStyle w:val="B2"/>
      </w:pPr>
      <w:r>
        <w:t>-</w:t>
      </w:r>
      <w:r>
        <w:tab/>
        <w:t>anTypeCanBeChanged attribute set to "true";</w:t>
      </w:r>
    </w:p>
    <w:p w14:paraId="6B11C451" w14:textId="7FB0F509" w:rsidR="000D2EEA" w:rsidRDefault="000D2EEA" w:rsidP="000D2EEA">
      <w:pPr>
        <w:pStyle w:val="B2"/>
      </w:pPr>
      <w:r>
        <w:t>-</w:t>
      </w:r>
      <w:r>
        <w:tab/>
        <w:t>other information, if necessary.</w:t>
      </w:r>
    </w:p>
    <w:p w14:paraId="23A53B9B" w14:textId="019AD85C" w:rsidR="000D2EEA" w:rsidRDefault="000D2EEA" w:rsidP="000D2EEA">
      <w:pPr>
        <w:pStyle w:val="B1"/>
      </w:pPr>
      <w:r>
        <w:t>2a.</w:t>
      </w:r>
      <w:r>
        <w:tab/>
        <w:t xml:space="preserve">Same as step 2a of figure 5.2.2.3.1-1. </w:t>
      </w:r>
      <w:r w:rsidR="00462BBC">
        <w:t xml:space="preserve">In HR roaming scenarios, the V-SMF shall invoke the Update service operation towards the H-SMF to notify that the access type of the PDU session can be changed (see </w:t>
      </w:r>
      <w:r w:rsidR="005B1EEB">
        <w:t>clause</w:t>
      </w:r>
      <w:r w:rsidR="00462BBC">
        <w:t> </w:t>
      </w:r>
      <w:r w:rsidR="00462BBC" w:rsidRPr="00020B58">
        <w:t>5</w:t>
      </w:r>
      <w:r w:rsidR="00462BBC">
        <w:t>.2.2.8.2.2).</w:t>
      </w:r>
    </w:p>
    <w:p w14:paraId="14EC7D9B" w14:textId="42B5512E" w:rsidR="000D2EEA" w:rsidRDefault="000D2EEA" w:rsidP="000D2EEA">
      <w:pPr>
        <w:pStyle w:val="B1"/>
      </w:pPr>
      <w:r>
        <w:t>2b.</w:t>
      </w:r>
      <w:r>
        <w:tab/>
        <w:t>Same as step 2b of figure 5.2.2.3.1-1.</w:t>
      </w:r>
    </w:p>
    <w:p w14:paraId="4F9B640C" w14:textId="4EC3C30D" w:rsidR="000D2EEA" w:rsidRDefault="000D2EEA" w:rsidP="000D2EEA">
      <w:pPr>
        <w:pStyle w:val="NO"/>
        <w:rPr>
          <w:lang w:eastAsia="zh-CN"/>
        </w:rPr>
      </w:pPr>
      <w:r>
        <w:t>NOTE:</w:t>
      </w:r>
      <w:r>
        <w:tab/>
        <w:t xml:space="preserve">This is used during a Service Request procedure (see </w:t>
      </w:r>
      <w:r w:rsidR="005B1EEB">
        <w:t>clause</w:t>
      </w:r>
      <w:r>
        <w:t xml:space="preserve"> 4.2.3.2 of</w:t>
      </w:r>
      <w:r w:rsidR="00151DAB">
        <w:t xml:space="preserve"> 3GPP TS</w:t>
      </w:r>
      <w:r w:rsidR="00CA4B50">
        <w:t> 23.502 [</w:t>
      </w:r>
      <w:r>
        <w:t>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 xml:space="preserve">and if the AMF has received N2 SM Information only or N1 SM Container and N2 SM Information for that PDU session from the SMF in step 3a of </w:t>
      </w:r>
      <w:r w:rsidR="005B1EEB">
        <w:t>clause</w:t>
      </w:r>
      <w:r>
        <w:t> 4.2.3.3</w:t>
      </w:r>
      <w:r w:rsidRPr="00E12BDF">
        <w:t xml:space="preserve"> </w:t>
      </w:r>
      <w:r>
        <w:t>of</w:t>
      </w:r>
      <w:r w:rsidR="00151DAB">
        <w:t xml:space="preserve"> 3GPP TS</w:t>
      </w:r>
      <w:r w:rsidR="00CA4B50">
        <w:t> 23.502 [</w:t>
      </w:r>
      <w:r>
        <w:t>3].</w:t>
      </w:r>
    </w:p>
    <w:p w14:paraId="1343D5C2" w14:textId="0D32804F" w:rsidR="000D2EEA" w:rsidRDefault="000D2EEA" w:rsidP="000D2EEA">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32E9F044" w14:textId="77777777" w:rsidR="00E13DB8" w:rsidRDefault="00E13DB8" w:rsidP="00E13DB8">
      <w:pPr>
        <w:pStyle w:val="Heading5"/>
      </w:pPr>
      <w:bookmarkStart w:id="135" w:name="_Toc20129463"/>
      <w:bookmarkStart w:id="136" w:name="_Toc27584090"/>
      <w:bookmarkStart w:id="137" w:name="_Toc36455392"/>
      <w:bookmarkStart w:id="138" w:name="_Toc45026778"/>
      <w:bookmarkStart w:id="139" w:name="_Toc51866583"/>
      <w:r>
        <w:t>5.2.2.3.3</w:t>
      </w:r>
      <w:r>
        <w:tab/>
      </w:r>
      <w:r w:rsidR="003214B8">
        <w:t>Xn Handover</w:t>
      </w:r>
      <w:bookmarkEnd w:id="135"/>
      <w:bookmarkEnd w:id="136"/>
      <w:bookmarkEnd w:id="137"/>
      <w:bookmarkEnd w:id="138"/>
      <w:bookmarkEnd w:id="139"/>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3" type="#_x0000_t75" style="width:436.9pt;height:133.55pt" o:ole="">
            <v:imagedata r:id="rId28" o:title=""/>
          </v:shape>
          <o:OLEObject Type="Embed" ProgID="Visio.Drawing.11" ShapeID="_x0000_i1033" DrawAspect="Content" ObjectID="_1662479540" r:id="rId29"/>
        </w:object>
      </w:r>
    </w:p>
    <w:p w14:paraId="32E9F047" w14:textId="77777777" w:rsidR="00BB3EDD" w:rsidRDefault="00BB3EDD" w:rsidP="00BB3EDD">
      <w:pPr>
        <w:pStyle w:val="TF"/>
      </w:pPr>
      <w:r>
        <w:t>Figure 5.2.2.3.3-1: Xn handover</w:t>
      </w:r>
    </w:p>
    <w:p w14:paraId="32E9F048" w14:textId="657118B6" w:rsidR="00BB3EDD" w:rsidRDefault="00BB3EDD" w:rsidP="00BB3EDD">
      <w:pPr>
        <w:pStyle w:val="B1"/>
      </w:pPr>
      <w:r>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w:t>
      </w:r>
      <w:r w:rsidR="005B1EEB">
        <w:t>clause</w:t>
      </w:r>
      <w:r>
        <w:t xml:space="preserve"> 5.2.2.3.1, with the following information:</w:t>
      </w:r>
    </w:p>
    <w:p w14:paraId="32E9F049" w14:textId="3ECDD8EE" w:rsidR="005F68E7" w:rsidRDefault="005F68E7" w:rsidP="00BB3EDD">
      <w:pPr>
        <w:pStyle w:val="B2"/>
      </w:pPr>
      <w:r>
        <w:t>-</w:t>
      </w:r>
      <w:r>
        <w:tab/>
        <w:t>the indication that the PDU session is to be switched;</w:t>
      </w:r>
    </w:p>
    <w:p w14:paraId="32E9F04A" w14:textId="7DA67AC8" w:rsidR="00BB3EDD" w:rsidRDefault="00BB3EDD" w:rsidP="00BB3EDD">
      <w:pPr>
        <w:pStyle w:val="B2"/>
      </w:pPr>
      <w:r>
        <w:t>-</w:t>
      </w:r>
      <w:r>
        <w:tab/>
        <w:t xml:space="preserve">N2 SM information received from the </w:t>
      </w:r>
      <w:r w:rsidR="00F314D4">
        <w:t xml:space="preserve">target </w:t>
      </w:r>
      <w:r>
        <w:t xml:space="preserve">5G-AN (see Path Switch Request Transfer IE in </w:t>
      </w:r>
      <w:r w:rsidR="005B1EEB">
        <w:t>clause</w:t>
      </w:r>
      <w:r>
        <w:t xml:space="preserve"> </w:t>
      </w:r>
      <w:r w:rsidR="003D53DD">
        <w:t>9.3.4.8</w:t>
      </w:r>
      <w:r>
        <w:t xml:space="preserve"> of</w:t>
      </w:r>
      <w:r w:rsidR="00151DAB">
        <w:t xml:space="preserve"> 3GPP TS</w:t>
      </w:r>
      <w:r w:rsidR="00CA4B50">
        <w:t> 38.413 [</w:t>
      </w:r>
      <w:r w:rsidR="00857CA1">
        <w:t>9</w:t>
      </w:r>
      <w:r>
        <w:t>]), including the new transport layer address and tunnel endpoint of the downlink termination point for the user data for this PDU session (i.e. 5G-AN's GTP-U F-TEID for downlink traffic);</w:t>
      </w:r>
    </w:p>
    <w:p w14:paraId="657CA82B" w14:textId="58C0C4F9" w:rsidR="00F314D4" w:rsidRDefault="00F314D4" w:rsidP="00BB3EDD">
      <w:pPr>
        <w:pStyle w:val="B2"/>
      </w:pPr>
      <w:r>
        <w:t>-</w:t>
      </w:r>
      <w:r>
        <w:tab/>
        <w:t xml:space="preserve">additional N2 SM information received from the source 5G-AN (see </w:t>
      </w:r>
      <w:r>
        <w:rPr>
          <w:lang w:eastAsia="ja-JP"/>
        </w:rPr>
        <w:t xml:space="preserve">Secondary RAT </w:t>
      </w:r>
      <w:r w:rsidR="007470D7">
        <w:rPr>
          <w:lang w:eastAsia="ja-JP"/>
        </w:rPr>
        <w:t xml:space="preserve">Data </w:t>
      </w:r>
      <w:r>
        <w:rPr>
          <w:lang w:eastAsia="ja-JP"/>
        </w:rPr>
        <w:t>Usage Report Transfer</w:t>
      </w:r>
      <w:r>
        <w:t xml:space="preserve"> IE in </w:t>
      </w:r>
      <w:r w:rsidR="005B1EEB">
        <w:t>clause</w:t>
      </w:r>
      <w:r>
        <w:t xml:space="preserve"> 9.3.4.</w:t>
      </w:r>
      <w:r w:rsidR="007470D7">
        <w:t>23</w:t>
      </w:r>
      <w:r>
        <w:t xml:space="preserve"> of</w:t>
      </w:r>
      <w:r w:rsidR="00151DAB">
        <w:t xml:space="preserve"> 3GPP TS</w:t>
      </w:r>
      <w:r w:rsidR="00CA4B50">
        <w:t> 38.413 [</w:t>
      </w:r>
      <w:r>
        <w:t>9]), if any;</w:t>
      </w:r>
    </w:p>
    <w:p w14:paraId="32E9F04B" w14:textId="20415DD1" w:rsidR="00BB3EDD" w:rsidRDefault="00BB3EDD" w:rsidP="00BB3EDD">
      <w:pPr>
        <w:pStyle w:val="B2"/>
      </w:pPr>
      <w:r>
        <w:t>-</w:t>
      </w:r>
      <w:r>
        <w:tab/>
      </w:r>
      <w:r w:rsidR="002C4CE9">
        <w:t xml:space="preserve">the </w:t>
      </w:r>
      <w:r>
        <w:t>user location associated to the PDU session;</w:t>
      </w:r>
    </w:p>
    <w:p w14:paraId="32E9F04C" w14:textId="59DF64C0" w:rsidR="002C4CE9" w:rsidRDefault="002C4CE9" w:rsidP="002C4CE9">
      <w:pPr>
        <w:pStyle w:val="B2"/>
      </w:pPr>
      <w:r>
        <w:t>-</w:t>
      </w:r>
      <w:r>
        <w:tab/>
        <w:t>the indication that the UE is inside or outside of the LADN service area, if the DNN of the established PDU session corresponds to a LADN;</w:t>
      </w:r>
    </w:p>
    <w:p w14:paraId="32E9F04D" w14:textId="7F95E041" w:rsidR="00BB3EDD" w:rsidRDefault="00BB3EDD" w:rsidP="00BB3EDD">
      <w:pPr>
        <w:pStyle w:val="B1"/>
        <w:ind w:hanging="1"/>
      </w:pPr>
      <w:r>
        <w:t>-</w:t>
      </w:r>
      <w:r>
        <w:tab/>
        <w:t>other information, if necessary.</w:t>
      </w:r>
    </w:p>
    <w:p w14:paraId="32E9F04E" w14:textId="1A120664" w:rsidR="00BB3EDD" w:rsidRDefault="00BB3EDD" w:rsidP="00BB3EDD">
      <w:pPr>
        <w:pStyle w:val="B1"/>
      </w:pPr>
      <w:r>
        <w:t>2</w:t>
      </w:r>
      <w:r w:rsidR="004A3588">
        <w:t>a</w:t>
      </w:r>
      <w:r>
        <w:t>.</w:t>
      </w:r>
      <w:r>
        <w:tab/>
      </w:r>
      <w:r w:rsidR="003D53DD">
        <w:t>I</w:t>
      </w:r>
      <w:r>
        <w:t>f the SMF can proceed with switching the user plane connection of the PDU session, the SMF shall return a 200 OK response including the following information:</w:t>
      </w:r>
    </w:p>
    <w:p w14:paraId="32E9F04F" w14:textId="1C114675" w:rsidR="00BB3EDD" w:rsidRDefault="00BB3EDD" w:rsidP="00BB3EDD">
      <w:pPr>
        <w:pStyle w:val="B2"/>
      </w:pPr>
      <w:r>
        <w:t>-</w:t>
      </w:r>
      <w:r>
        <w:tab/>
        <w:t>N2 SM information (see Path Switch Request Ack</w:t>
      </w:r>
      <w:r w:rsidR="003D53DD">
        <w:t>nowledge</w:t>
      </w:r>
      <w:r>
        <w:t xml:space="preserve"> Transfer IE in </w:t>
      </w:r>
      <w:r w:rsidR="005B1EEB">
        <w:t>clause</w:t>
      </w:r>
      <w:r>
        <w:t xml:space="preserve"> </w:t>
      </w:r>
      <w:r w:rsidR="003D53DD">
        <w:t>9.3.4.9</w:t>
      </w:r>
      <w:r>
        <w:t xml:space="preserve"> of</w:t>
      </w:r>
      <w:r w:rsidR="00151DAB">
        <w:t xml:space="preserve"> 3GPP TS</w:t>
      </w:r>
      <w:r w:rsidR="00CA4B50">
        <w:t> 38.413 [</w:t>
      </w:r>
      <w:r w:rsidR="00857CA1">
        <w:t>9</w:t>
      </w:r>
      <w:r>
        <w:t>]), including the transport layer address and tunnel endpoint of the uplink termination point for the user data for this PDU session (i.e. UPF's GTP-U F-TEID for uplink traffic).</w:t>
      </w:r>
    </w:p>
    <w:p w14:paraId="32E9F050" w14:textId="76CBECBD"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5B1EEB">
        <w:t>clause</w:t>
      </w:r>
      <w:r>
        <w:t xml:space="preserve"> 5.6.5 of</w:t>
      </w:r>
      <w:r w:rsidR="00151DAB">
        <w:t xml:space="preserve"> 3GPP TS</w:t>
      </w:r>
      <w:r w:rsidR="00CA4B50">
        <w:t> 23.501 [</w:t>
      </w:r>
      <w:r>
        <w:t>2].</w:t>
      </w:r>
    </w:p>
    <w:p w14:paraId="4910C425" w14:textId="3353312B" w:rsidR="003D53DD" w:rsidRDefault="00BB3EDD" w:rsidP="00BB3EDD">
      <w:pPr>
        <w:pStyle w:val="B1"/>
      </w:pPr>
      <w:r>
        <w:t>2</w:t>
      </w:r>
      <w:r w:rsidR="004A3588">
        <w:t>b</w:t>
      </w:r>
      <w:r>
        <w:t>.</w:t>
      </w:r>
      <w:r>
        <w:tab/>
      </w:r>
      <w:r w:rsidR="003D53DD">
        <w:t>If the SMF cannot proceed with switching the user plane connection of the PDU session, the SMF shall return an error response, as specified for</w:t>
      </w:r>
      <w:r w:rsidR="004A3588">
        <w:t xml:space="preserve"> step 2b of figure 5.2.2.3.1-1</w:t>
      </w:r>
      <w:r w:rsidR="003D53DD">
        <w:t>, including:</w:t>
      </w:r>
    </w:p>
    <w:p w14:paraId="32E9F051" w14:textId="032AE0A9" w:rsidR="00BB3EDD" w:rsidRDefault="003D53DD" w:rsidP="00757B26">
      <w:pPr>
        <w:pStyle w:val="B2"/>
      </w:pPr>
      <w:r>
        <w:t>-</w:t>
      </w:r>
      <w:r>
        <w:tab/>
        <w:t xml:space="preserve">N2 SM information (see Path Switch Request Unsuccessul Transfer IE in </w:t>
      </w:r>
      <w:r w:rsidR="005B1EEB">
        <w:t>clause</w:t>
      </w:r>
      <w:r>
        <w:t xml:space="preserve"> 9.3.4.20 of</w:t>
      </w:r>
      <w:r w:rsidR="00151DAB">
        <w:t xml:space="preserve"> 3GPP TS</w:t>
      </w:r>
      <w:r w:rsidR="00CA4B50">
        <w:t> 38.413 [</w:t>
      </w:r>
      <w:r>
        <w:t>9]), including the cause of the failure</w:t>
      </w:r>
      <w:r w:rsidR="004A3588">
        <w:t>.</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4" type="#_x0000_t75" style="width:436.9pt;height:133.55pt" o:ole="">
            <v:imagedata r:id="rId30" o:title=""/>
          </v:shape>
          <o:OLEObject Type="Embed" ProgID="Visio.Drawing.11" ShapeID="_x0000_i1034" DrawAspect="Content" ObjectID="_1662479541" r:id="rId31"/>
        </w:object>
      </w:r>
    </w:p>
    <w:p w14:paraId="32E9F055" w14:textId="77777777" w:rsidR="007F5393" w:rsidRDefault="007F5393" w:rsidP="007F5393">
      <w:pPr>
        <w:pStyle w:val="TF"/>
      </w:pPr>
      <w:r>
        <w:t>Figure 5.2.2.3.3-2: Xn handover – PDU session rejected by the target RAN</w:t>
      </w:r>
    </w:p>
    <w:p w14:paraId="32E9F056" w14:textId="1B07D61D" w:rsidR="007F5393" w:rsidRDefault="007F5393" w:rsidP="007F5393">
      <w:pPr>
        <w:pStyle w:val="B1"/>
      </w:pPr>
      <w:r>
        <w:t>1.</w:t>
      </w:r>
      <w:r>
        <w:tab/>
        <w:t xml:space="preserve">The NF Service Consumer shall indicate to the SMF that the PDU session could not be setup in the target RAN by sending a POST request, as specified in </w:t>
      </w:r>
      <w:r w:rsidR="005B1EEB">
        <w:t>clause</w:t>
      </w:r>
      <w:r>
        <w:t xml:space="preserve"> 5.2.2.3.1, with the following information:</w:t>
      </w:r>
    </w:p>
    <w:p w14:paraId="32E9F057" w14:textId="16ADE896" w:rsidR="007F5393" w:rsidRDefault="007F5393" w:rsidP="007F5393">
      <w:pPr>
        <w:pStyle w:val="B2"/>
      </w:pPr>
      <w:r>
        <w:t>-</w:t>
      </w:r>
      <w:r>
        <w:tab/>
        <w:t>the indication that the PDU session failed to be switched;</w:t>
      </w:r>
    </w:p>
    <w:p w14:paraId="32E9F058" w14:textId="5E88063B" w:rsidR="007F5393" w:rsidRDefault="007F5393" w:rsidP="007F5393">
      <w:pPr>
        <w:pStyle w:val="B2"/>
      </w:pPr>
      <w:r>
        <w:t>-</w:t>
      </w:r>
      <w:r>
        <w:tab/>
        <w:t xml:space="preserve">N2 SM information received from the </w:t>
      </w:r>
      <w:r w:rsidR="00F314D4">
        <w:t xml:space="preserve">target </w:t>
      </w:r>
      <w:r>
        <w:t xml:space="preserve">5G-AN (see Path Switch Request Setup Failed Transfer IE in </w:t>
      </w:r>
      <w:r w:rsidR="005B1EEB">
        <w:t>clause</w:t>
      </w:r>
      <w:r>
        <w:t xml:space="preserve"> 9.3.4.15 of</w:t>
      </w:r>
      <w:r w:rsidR="00151DAB">
        <w:t xml:space="preserve"> 3GPP TS</w:t>
      </w:r>
      <w:r w:rsidR="00CA4B50">
        <w:t> 38.413 [</w:t>
      </w:r>
      <w:r>
        <w:t>9]), including the cause why the session could not be setup;</w:t>
      </w:r>
    </w:p>
    <w:p w14:paraId="5B8C2226" w14:textId="76516E2E" w:rsidR="00F314D4" w:rsidRDefault="00F314D4" w:rsidP="007F5393">
      <w:pPr>
        <w:pStyle w:val="B2"/>
      </w:pPr>
      <w:r>
        <w:t>-</w:t>
      </w:r>
      <w:r>
        <w:tab/>
        <w:t xml:space="preserve">additional N2 SM information received from the source 5G-AN (see </w:t>
      </w:r>
      <w:r>
        <w:rPr>
          <w:lang w:eastAsia="ja-JP"/>
        </w:rPr>
        <w:t xml:space="preserve">Secondary RAT </w:t>
      </w:r>
      <w:r w:rsidR="007470D7">
        <w:rPr>
          <w:lang w:eastAsia="ja-JP"/>
        </w:rPr>
        <w:t xml:space="preserve">Data </w:t>
      </w:r>
      <w:r>
        <w:rPr>
          <w:lang w:eastAsia="ja-JP"/>
        </w:rPr>
        <w:t>Usage Report Transfer</w:t>
      </w:r>
      <w:r>
        <w:t xml:space="preserve"> IE in </w:t>
      </w:r>
      <w:r w:rsidR="005B1EEB">
        <w:t>clause</w:t>
      </w:r>
      <w:r>
        <w:t xml:space="preserve"> 9.3.4.</w:t>
      </w:r>
      <w:r w:rsidR="007470D7">
        <w:t>23</w:t>
      </w:r>
      <w:r>
        <w:t xml:space="preserve"> of</w:t>
      </w:r>
      <w:r w:rsidR="00151DAB">
        <w:t xml:space="preserve"> 3GPP TS</w:t>
      </w:r>
      <w:r w:rsidR="00CA4B50">
        <w:t> 38.413 [</w:t>
      </w:r>
      <w:r>
        <w:t>9]), if any;</w:t>
      </w:r>
    </w:p>
    <w:p w14:paraId="32E9F059" w14:textId="79E2239E" w:rsidR="007F5393" w:rsidRDefault="007F5393" w:rsidP="007F5393">
      <w:pPr>
        <w:pStyle w:val="B1"/>
        <w:ind w:hanging="1"/>
      </w:pPr>
      <w:r>
        <w:t>-</w:t>
      </w:r>
      <w:r>
        <w:tab/>
        <w:t>other information, if necessary.</w:t>
      </w:r>
    </w:p>
    <w:p w14:paraId="32E9F05A" w14:textId="73CC78A1" w:rsidR="007F5393" w:rsidRDefault="007F5393" w:rsidP="007F5393">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5B1EEB">
        <w:t>clause</w:t>
      </w:r>
      <w:r>
        <w:t xml:space="preserve"> 4.9.1.2 of</w:t>
      </w:r>
      <w:r w:rsidR="00151DAB">
        <w:t xml:space="preserve"> 3GPP TS</w:t>
      </w:r>
      <w:r w:rsidR="00CA4B50">
        <w:t> 23.502 [</w:t>
      </w:r>
      <w:r>
        <w:t>3].</w:t>
      </w:r>
    </w:p>
    <w:p w14:paraId="32E9F05B" w14:textId="2AB4AEB3" w:rsidR="007F5393" w:rsidRDefault="007F5393" w:rsidP="00BB3EDD">
      <w:pPr>
        <w:pStyle w:val="B1"/>
      </w:pPr>
      <w:r>
        <w:t>2b.</w:t>
      </w:r>
      <w:r>
        <w:tab/>
        <w:t>Same as step 2b of figure 5.2.2.3.1-1.</w:t>
      </w:r>
    </w:p>
    <w:p w14:paraId="32E9F05C" w14:textId="77777777" w:rsidR="003214B8" w:rsidRDefault="003214B8" w:rsidP="003214B8">
      <w:pPr>
        <w:pStyle w:val="Heading5"/>
      </w:pPr>
      <w:bookmarkStart w:id="140" w:name="_Toc20129464"/>
      <w:bookmarkStart w:id="141" w:name="_Toc27584091"/>
      <w:bookmarkStart w:id="142" w:name="_Toc36455393"/>
      <w:bookmarkStart w:id="143" w:name="_Toc45026779"/>
      <w:bookmarkStart w:id="144" w:name="_Toc51866584"/>
      <w:r>
        <w:t>5.2.2.3.4</w:t>
      </w:r>
      <w:r>
        <w:tab/>
        <w:t>N2 Handover</w:t>
      </w:r>
      <w:bookmarkEnd w:id="140"/>
      <w:bookmarkEnd w:id="141"/>
      <w:bookmarkEnd w:id="142"/>
      <w:bookmarkEnd w:id="143"/>
      <w:bookmarkEnd w:id="144"/>
    </w:p>
    <w:p w14:paraId="32E9F05D" w14:textId="77777777" w:rsidR="00566251" w:rsidRDefault="00566251" w:rsidP="00566251">
      <w:pPr>
        <w:pStyle w:val="Heading6"/>
      </w:pPr>
      <w:bookmarkStart w:id="145" w:name="_Toc20129465"/>
      <w:bookmarkStart w:id="146" w:name="_Toc27584092"/>
      <w:bookmarkStart w:id="147" w:name="_Toc36455394"/>
      <w:bookmarkStart w:id="148" w:name="_Toc45026780"/>
      <w:bookmarkStart w:id="149" w:name="_Toc51866585"/>
      <w:r>
        <w:t>5.2.2.3.4.1</w:t>
      </w:r>
      <w:r>
        <w:tab/>
        <w:t>General</w:t>
      </w:r>
      <w:bookmarkEnd w:id="145"/>
      <w:bookmarkEnd w:id="146"/>
      <w:bookmarkEnd w:id="147"/>
      <w:bookmarkEnd w:id="148"/>
      <w:bookmarkEnd w:id="149"/>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709ECFAF" w:rsidR="00566251" w:rsidRDefault="00566251" w:rsidP="00566251">
      <w:pPr>
        <w:pStyle w:val="Heading6"/>
      </w:pPr>
      <w:bookmarkStart w:id="150" w:name="_Toc20129466"/>
      <w:bookmarkStart w:id="151" w:name="_Toc27584093"/>
      <w:bookmarkStart w:id="152" w:name="_Toc36455395"/>
      <w:bookmarkStart w:id="153" w:name="_Toc45026781"/>
      <w:bookmarkStart w:id="154" w:name="_Toc51866586"/>
      <w:r>
        <w:t>5.2.2.3.4.2</w:t>
      </w:r>
      <w:r>
        <w:tab/>
        <w:t>N2 Handover Preparation</w:t>
      </w:r>
      <w:bookmarkEnd w:id="150"/>
      <w:bookmarkEnd w:id="151"/>
      <w:bookmarkEnd w:id="152"/>
      <w:bookmarkEnd w:id="153"/>
      <w:bookmarkEnd w:id="154"/>
    </w:p>
    <w:p w14:paraId="32E9F065" w14:textId="1792516E" w:rsidR="00E77F28" w:rsidRDefault="00566251" w:rsidP="00B56CFA">
      <w:r>
        <w:t xml:space="preserve">The NF Service Consumer (e.g. </w:t>
      </w:r>
      <w:r w:rsidR="00193194">
        <w:t>T-</w:t>
      </w:r>
      <w:r>
        <w:t>AMF) shall request the SMF to prepare the handover of an existing PDU session, i.e. prepare the N3 tunnel between the target 5G-AN and UPF, as follows.</w:t>
      </w:r>
    </w:p>
    <w:p w14:paraId="32E9F066" w14:textId="15510033" w:rsidR="00BF17DC" w:rsidRDefault="00BF17DC" w:rsidP="00566251">
      <w:pPr>
        <w:pStyle w:val="TH"/>
      </w:pPr>
    </w:p>
    <w:p w14:paraId="1980BB87" w14:textId="6F34D98A" w:rsidR="003D53DD" w:rsidRDefault="003D53DD" w:rsidP="00566251">
      <w:pPr>
        <w:pStyle w:val="TH"/>
      </w:pPr>
    </w:p>
    <w:p w14:paraId="391942BC" w14:textId="1014EAD6" w:rsidR="004A73B2" w:rsidRDefault="004A73B2" w:rsidP="00566251">
      <w:pPr>
        <w:pStyle w:val="TH"/>
      </w:pPr>
      <w:r>
        <w:object w:dxaOrig="8790" w:dyaOrig="4065" w14:anchorId="1A642CBC">
          <v:shape id="_x0000_i1035" type="#_x0000_t75" style="width:437.55pt;height:205.55pt" o:ole="">
            <v:imagedata r:id="rId32" o:title=""/>
          </v:shape>
          <o:OLEObject Type="Embed" ProgID="Visio.Drawing.11" ShapeID="_x0000_i1035" DrawAspect="Content" ObjectID="_1662479542" r:id="rId33"/>
        </w:object>
      </w:r>
    </w:p>
    <w:p w14:paraId="32E9F067" w14:textId="77777777" w:rsidR="00566251" w:rsidRDefault="00566251" w:rsidP="00566251">
      <w:pPr>
        <w:pStyle w:val="TF"/>
      </w:pPr>
      <w:r>
        <w:t>Figure 5.2.2.3.4.2-1: N2 Handover Preparation</w:t>
      </w:r>
    </w:p>
    <w:p w14:paraId="32E9F068" w14:textId="634AAF51"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w:t>
      </w:r>
      <w:r w:rsidR="005B1EEB">
        <w:t>clause</w:t>
      </w:r>
      <w:r>
        <w:t xml:space="preserve"> 5.2.2.3.1, with the following information:</w:t>
      </w:r>
    </w:p>
    <w:p w14:paraId="32E9F069" w14:textId="6A28ED38" w:rsidR="00566251" w:rsidRDefault="00566251" w:rsidP="00566251">
      <w:pPr>
        <w:pStyle w:val="B2"/>
      </w:pPr>
      <w:r>
        <w:t>-</w:t>
      </w:r>
      <w:r>
        <w:tab/>
        <w:t>updating the hoState attribute of the individual SM Context resource in the SMF to PREPARING;</w:t>
      </w:r>
    </w:p>
    <w:p w14:paraId="32E9F06A" w14:textId="55C84D42" w:rsidR="00566251" w:rsidRPr="002B35B4" w:rsidRDefault="00566251" w:rsidP="00566251">
      <w:pPr>
        <w:pStyle w:val="B2"/>
        <w:rPr>
          <w:lang w:val="en-US"/>
        </w:rPr>
      </w:pPr>
      <w:r w:rsidRPr="002B35B4">
        <w:rPr>
          <w:lang w:val="en-US"/>
        </w:rPr>
        <w:t>-</w:t>
      </w:r>
      <w:r w:rsidRPr="002B35B4">
        <w:rPr>
          <w:lang w:val="en-US"/>
        </w:rPr>
        <w:tab/>
        <w:t>target</w:t>
      </w:r>
      <w:r w:rsidR="00694493">
        <w:rPr>
          <w:lang w:val="en-US"/>
        </w:rPr>
        <w:t>Id</w:t>
      </w:r>
      <w:r w:rsidRPr="002B35B4">
        <w:rPr>
          <w:lang w:val="en-US"/>
        </w:rPr>
        <w:t xml:space="preserve"> </w:t>
      </w:r>
      <w:r w:rsidR="00431885">
        <w:rPr>
          <w:lang w:val="en-US"/>
        </w:rPr>
        <w:t>identifying the target RAN Node ID and TAI received in the Handover Required from the source NG-RAN</w:t>
      </w:r>
      <w:r w:rsidRPr="002B35B4">
        <w:rPr>
          <w:lang w:val="en-US"/>
        </w:rPr>
        <w:t>;</w:t>
      </w:r>
    </w:p>
    <w:p w14:paraId="32E9F06B" w14:textId="0048BCE4" w:rsidR="00566251" w:rsidRDefault="00566251" w:rsidP="00566251">
      <w:pPr>
        <w:pStyle w:val="B2"/>
      </w:pPr>
      <w:r>
        <w:t>-</w:t>
      </w:r>
      <w:r>
        <w:tab/>
      </w:r>
      <w:r w:rsidR="00690664" w:rsidRPr="008F623B">
        <w:t>targetServingNfId</w:t>
      </w:r>
      <w:r w:rsidR="00690664">
        <w:t xml:space="preserve"> set to the t</w:t>
      </w:r>
      <w:r>
        <w:t>arget AMF I</w:t>
      </w:r>
      <w:r w:rsidR="00690664">
        <w:t>d</w:t>
      </w:r>
      <w:r>
        <w:t>, for a N2 handover with AMF change;</w:t>
      </w:r>
    </w:p>
    <w:p w14:paraId="439D6C5A" w14:textId="603BCA6E" w:rsidR="003D53DD" w:rsidRDefault="003D53DD" w:rsidP="003D53DD">
      <w:pPr>
        <w:pStyle w:val="B2"/>
      </w:pPr>
      <w:r>
        <w:t>-</w:t>
      </w:r>
      <w:r>
        <w:tab/>
        <w:t xml:space="preserve">N2 SM information received from the source NG-RAN (see Handover Required Transfer IE in </w:t>
      </w:r>
      <w:r w:rsidR="005B1EEB">
        <w:t>clause</w:t>
      </w:r>
      <w:r>
        <w:t xml:space="preserve"> 9.3.4.14 of</w:t>
      </w:r>
      <w:r w:rsidR="00151DAB">
        <w:t xml:space="preserve"> 3GPP TS</w:t>
      </w:r>
      <w:r w:rsidR="00CA4B50">
        <w:t> 38.413 [</w:t>
      </w:r>
      <w:r>
        <w:t>9]), indicating whether a direct path is available.</w:t>
      </w:r>
    </w:p>
    <w:p w14:paraId="32E9F06C" w14:textId="1D1AE51E" w:rsidR="00566251" w:rsidRDefault="00566251" w:rsidP="00566251">
      <w:pPr>
        <w:pStyle w:val="B2"/>
      </w:pPr>
      <w:r>
        <w:t>-</w:t>
      </w:r>
      <w:r>
        <w:tab/>
        <w:t>other information, if necessary.</w:t>
      </w:r>
    </w:p>
    <w:p w14:paraId="32E9F06D" w14:textId="39009F96" w:rsidR="00566251" w:rsidRDefault="00566251" w:rsidP="00566251">
      <w:pPr>
        <w:pStyle w:val="B1"/>
      </w:pPr>
      <w:r>
        <w:t>2</w:t>
      </w:r>
      <w:r w:rsidR="006E3195">
        <w:t>a</w:t>
      </w:r>
      <w:r>
        <w:t>.</w:t>
      </w:r>
      <w:r>
        <w:tab/>
        <w:t xml:space="preserve">Upon receipt of such a request, if the SMF can proceed with preparing the handover of the PDU session (see </w:t>
      </w:r>
      <w:r w:rsidR="005B1EEB">
        <w:t>clause</w:t>
      </w:r>
      <w:r>
        <w:t xml:space="preserve"> 4.9.1.3 of</w:t>
      </w:r>
      <w:r w:rsidR="00151DAB">
        <w:t xml:space="preserve"> 3GPP TS</w:t>
      </w:r>
      <w:r w:rsidR="00CA4B50">
        <w:t> 23.501 [</w:t>
      </w:r>
      <w:r>
        <w:t>2]), the SMF shall set the hoState attribute to PREPARING and shall return a 200 OK response including the following information:</w:t>
      </w:r>
    </w:p>
    <w:p w14:paraId="32E9F06E" w14:textId="2BD4847B" w:rsidR="00566251" w:rsidRDefault="00566251" w:rsidP="00566251">
      <w:pPr>
        <w:pStyle w:val="B2"/>
      </w:pPr>
      <w:r>
        <w:t>-</w:t>
      </w:r>
      <w:r>
        <w:tab/>
        <w:t>hoState attribute set to PREPARING;</w:t>
      </w:r>
    </w:p>
    <w:p w14:paraId="32E9F06F" w14:textId="09A95333" w:rsidR="00566251" w:rsidRDefault="00566251" w:rsidP="00566251">
      <w:pPr>
        <w:pStyle w:val="B2"/>
      </w:pPr>
      <w:r>
        <w:t>-</w:t>
      </w:r>
      <w:r>
        <w:tab/>
        <w:t xml:space="preserve">N2 SM information to request the target 5G-AN to assign resources to the PDU session (see </w:t>
      </w:r>
      <w:r w:rsidR="003D53DD">
        <w:t>PDU Session Resource Setup Request Transfer IE</w:t>
      </w:r>
      <w:r>
        <w:t xml:space="preserve"> in </w:t>
      </w:r>
      <w:r w:rsidR="005B1EEB">
        <w:t>clause</w:t>
      </w:r>
      <w:r>
        <w:t xml:space="preserve"> </w:t>
      </w:r>
      <w:r w:rsidR="003D53DD">
        <w:t>9.3.4.1</w:t>
      </w:r>
      <w:r w:rsidR="00BD1894">
        <w:t xml:space="preserve"> of</w:t>
      </w:r>
      <w:r w:rsidR="00151DAB">
        <w:t xml:space="preserve"> 3GPP TS</w:t>
      </w:r>
      <w:r w:rsidR="00CA4B50">
        <w:t> 38.413 [</w:t>
      </w:r>
      <w:r w:rsidR="00BD1894">
        <w:t>9</w:t>
      </w:r>
      <w:r>
        <w:t>]), including (among others) the transport layer address and tunnel endpoint of the uplink termination point for the user plane data for this PDU session (i.e. UPF's GTP-U F-TEID for uplink traffic).</w:t>
      </w:r>
    </w:p>
    <w:p w14:paraId="32E9F070" w14:textId="185E43B9" w:rsidR="00DD3FB3" w:rsidRDefault="00DD3FB3" w:rsidP="00DB011A">
      <w:pPr>
        <w:pStyle w:val="B1"/>
        <w:ind w:hanging="1"/>
      </w:pPr>
      <w:r>
        <w:t xml:space="preserve">The SMF shall store the </w:t>
      </w:r>
      <w:r w:rsidR="00690664">
        <w:t>t</w:t>
      </w:r>
      <w:r w:rsidR="00690664" w:rsidRPr="008F623B">
        <w:t>argetServingNfId</w:t>
      </w:r>
      <w:r>
        <w:t xml:space="preserve">, if received in the request, but the SMF shall still consider the AMF (previously) received in the </w:t>
      </w:r>
      <w:r w:rsidR="00690664">
        <w:t>s</w:t>
      </w:r>
      <w:r w:rsidR="00690664" w:rsidRPr="008F623B">
        <w:t>ervingNfId</w:t>
      </w:r>
      <w:r w:rsidR="00690664">
        <w:t xml:space="preserve"> </w:t>
      </w:r>
      <w:r>
        <w:t>IE as the serving AMF for the UE.</w:t>
      </w:r>
    </w:p>
    <w:p w14:paraId="03E2BB0A" w14:textId="3107AB95" w:rsidR="004A73B2" w:rsidRDefault="00566251" w:rsidP="00C327E7">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xml:space="preserve">. </w:t>
      </w:r>
      <w:r w:rsidR="004A73B2">
        <w:br/>
      </w:r>
      <w:r w:rsidR="00523342">
        <w:rPr>
          <w:noProof/>
        </w:rPr>
        <w:br/>
      </w:r>
      <w:r w:rsidR="004A73B2">
        <w:rPr>
          <w:noProof/>
        </w:rPr>
        <w:t>When receiving a 4xx/5xx response from the SMF, the NF service consumer (e.g. the AMF) shall regard the hoState of the SM Context to be NONE.</w:t>
      </w:r>
    </w:p>
    <w:p w14:paraId="32E9F073" w14:textId="64332139" w:rsidR="00566251" w:rsidRDefault="00566251" w:rsidP="00566251">
      <w:pPr>
        <w:pStyle w:val="B1"/>
      </w:pPr>
      <w:r>
        <w:t>3.</w:t>
      </w:r>
      <w:r>
        <w:tab/>
        <w:t>If the SMF returned a 200 OK response</w:t>
      </w:r>
      <w:r w:rsidR="00351B3A" w:rsidRPr="00351B3A">
        <w:t xml:space="preserve"> </w:t>
      </w:r>
      <w:r w:rsidR="00351B3A">
        <w:t>in step 2a</w:t>
      </w:r>
      <w:r>
        <w:t xml:space="preserve">, the NF Service Consumer (e.g. AMF) shall subsequently update the SM context in the SMF by sending </w:t>
      </w:r>
      <w:r w:rsidR="00E77F28">
        <w:t xml:space="preserve">POST </w:t>
      </w:r>
      <w:r>
        <w:t xml:space="preserve">request, as specified in </w:t>
      </w:r>
      <w:r w:rsidR="005B1EEB">
        <w:t>clause</w:t>
      </w:r>
      <w:r>
        <w:t xml:space="preserve"> 5.2.2.3.1, with the following information:</w:t>
      </w:r>
    </w:p>
    <w:p w14:paraId="32E9F074" w14:textId="77777777" w:rsidR="00566251" w:rsidRDefault="00566251" w:rsidP="00566251">
      <w:pPr>
        <w:pStyle w:val="B2"/>
      </w:pPr>
      <w:r>
        <w:lastRenderedPageBreak/>
        <w:t>-</w:t>
      </w:r>
      <w:r>
        <w:tab/>
        <w:t>hoState attribute set to PREPARED;</w:t>
      </w:r>
    </w:p>
    <w:p w14:paraId="32E9F075" w14:textId="794D36F7" w:rsidR="00566251" w:rsidRDefault="00566251" w:rsidP="00566251">
      <w:pPr>
        <w:pStyle w:val="B2"/>
      </w:pPr>
      <w:r>
        <w:t>-</w:t>
      </w:r>
      <w:r>
        <w:tab/>
        <w:t>N2 SM information received from the target 5G-AN</w:t>
      </w:r>
      <w:r w:rsidR="003D53DD">
        <w:t xml:space="preserve"> (see Handover Request Acknowledge Transfer IE in </w:t>
      </w:r>
      <w:r w:rsidR="005B1EEB">
        <w:t>clause</w:t>
      </w:r>
      <w:r w:rsidR="003D53DD">
        <w:t xml:space="preserve"> 9.3.4.11 of</w:t>
      </w:r>
      <w:r w:rsidR="00151DAB">
        <w:t xml:space="preserve"> 3GPP TS</w:t>
      </w:r>
      <w:r w:rsidR="00CA4B50">
        <w:t> 38.413 [</w:t>
      </w:r>
      <w:r w:rsidR="003D53DD">
        <w:t>9])</w:t>
      </w:r>
      <w:r>
        <w:t xml:space="preserve">, including </w:t>
      </w:r>
      <w:r w:rsidR="003D53DD">
        <w:t xml:space="preserve">(among others) </w:t>
      </w:r>
      <w:r>
        <w:t>the transport layer address and tunnel endpoint of the downlink termination point for the user data for this PDU session (i.e. target 5G-AN's GTP-U F-TEID for downlink traffic), if the target 5G-AN succeeded in establishing resources for the PDU session;</w:t>
      </w:r>
    </w:p>
    <w:p w14:paraId="32E9F076" w14:textId="7264D2E5" w:rsidR="00566251" w:rsidRDefault="00566251" w:rsidP="00566251">
      <w:pPr>
        <w:pStyle w:val="B2"/>
      </w:pPr>
      <w:r>
        <w:t>-</w:t>
      </w:r>
      <w:r>
        <w:tab/>
        <w:t xml:space="preserve">N2 SM information </w:t>
      </w:r>
      <w:r w:rsidR="003D53DD">
        <w:t xml:space="preserve">received from the target 5G-AN (see Handover Resource Allocation Unsuccessful Transfer IE in </w:t>
      </w:r>
      <w:r w:rsidR="005B1EEB">
        <w:t>clause</w:t>
      </w:r>
      <w:r w:rsidR="003D53DD">
        <w:t xml:space="preserve"> 9.3.4.19 of</w:t>
      </w:r>
      <w:r w:rsidR="00151DAB">
        <w:t xml:space="preserve"> 3GPP TS</w:t>
      </w:r>
      <w:r w:rsidR="00CA4B50">
        <w:t> 38.413 [</w:t>
      </w:r>
      <w:r w:rsidR="003D53DD">
        <w:t xml:space="preserve">9]), </w:t>
      </w:r>
      <w:r>
        <w:t>including the Cause of the failure, if resources failed to be established for the PDU sessions.</w:t>
      </w:r>
    </w:p>
    <w:p w14:paraId="32E9F077" w14:textId="2139E2AA" w:rsidR="00566251" w:rsidRDefault="00566251" w:rsidP="00566251">
      <w:pPr>
        <w:pStyle w:val="B1"/>
      </w:pPr>
      <w:r>
        <w:t>4</w:t>
      </w:r>
      <w:r w:rsidR="006E3195">
        <w:t>a</w:t>
      </w:r>
      <w:r>
        <w:t>.</w:t>
      </w:r>
      <w:r>
        <w:tab/>
        <w:t xml:space="preserve">If the </w:t>
      </w:r>
      <w:r w:rsidR="003D53DD">
        <w:t xml:space="preserve">target </w:t>
      </w:r>
      <w:r>
        <w:t>5G-AN succeeded in establishing resources for the PDU sessions, the SMF shall set the hoState attribute to PREPARED and return a 200 OK response including the following information:</w:t>
      </w:r>
    </w:p>
    <w:p w14:paraId="32E9F078" w14:textId="44B956D2" w:rsidR="00566251" w:rsidRDefault="00566251" w:rsidP="00566251">
      <w:pPr>
        <w:pStyle w:val="B2"/>
      </w:pPr>
      <w:r>
        <w:t>-</w:t>
      </w:r>
      <w:r>
        <w:tab/>
        <w:t>hoState attribute to PREPARED;</w:t>
      </w:r>
    </w:p>
    <w:p w14:paraId="32E9F079" w14:textId="012FD79F" w:rsidR="00566251" w:rsidRDefault="00566251" w:rsidP="00566251">
      <w:pPr>
        <w:pStyle w:val="B2"/>
      </w:pPr>
      <w:r>
        <w:t>-</w:t>
      </w:r>
      <w:r>
        <w:tab/>
        <w:t xml:space="preserve">N2 SM information </w:t>
      </w:r>
      <w:r w:rsidR="003D53DD">
        <w:t xml:space="preserve">(see Handover Command Transfer IE in </w:t>
      </w:r>
      <w:r w:rsidR="005B1EEB">
        <w:t>clause</w:t>
      </w:r>
      <w:r w:rsidR="003D53DD">
        <w:t xml:space="preserve"> 9.3.4.10 of</w:t>
      </w:r>
      <w:r w:rsidR="00151DAB">
        <w:t xml:space="preserve"> 3GPP TS</w:t>
      </w:r>
      <w:r w:rsidR="00CA4B50">
        <w:t> 38.413 [</w:t>
      </w:r>
      <w:r w:rsidR="003D53DD">
        <w:t xml:space="preserve">9]) </w:t>
      </w:r>
      <w:r>
        <w:t>containing DL forwarding tunnel information to be sent to the source 5G-AN by the AMF</w:t>
      </w:r>
      <w:r w:rsidR="000268A9">
        <w:t xml:space="preserve"> </w:t>
      </w:r>
      <w:r w:rsidR="00A64FA1">
        <w:t xml:space="preserve">if direct or indirect data forwarding applies </w:t>
      </w:r>
      <w:r w:rsidR="000268A9">
        <w:t xml:space="preserve">(see step 11f of </w:t>
      </w:r>
      <w:r w:rsidR="005B1EEB">
        <w:t>clause</w:t>
      </w:r>
      <w:r w:rsidR="000268A9">
        <w:t xml:space="preserve"> 4.9.1.3.2 of</w:t>
      </w:r>
      <w:r w:rsidR="00151DAB">
        <w:t xml:space="preserve"> 3GPP TS</w:t>
      </w:r>
      <w:r w:rsidR="00CA4B50">
        <w:t> 23.502 [</w:t>
      </w:r>
      <w:r w:rsidR="000268A9">
        <w:t>3])</w:t>
      </w:r>
      <w:r>
        <w:t>.</w:t>
      </w:r>
    </w:p>
    <w:p w14:paraId="32E9F07B" w14:textId="7FDED03D"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information:</w:t>
      </w:r>
    </w:p>
    <w:p w14:paraId="655466B1" w14:textId="0B81FD6A" w:rsidR="0089630E" w:rsidRDefault="00A64FA1" w:rsidP="00566251">
      <w:pPr>
        <w:pStyle w:val="B2"/>
      </w:pPr>
      <w:r>
        <w:t>-</w:t>
      </w:r>
      <w:r>
        <w:tab/>
        <w:t xml:space="preserve">N2 SM information (see Handover Preparation Unsuccessful Transfer IE in </w:t>
      </w:r>
      <w:r w:rsidR="005B1EEB">
        <w:t>clause</w:t>
      </w:r>
      <w:r>
        <w:t xml:space="preserve"> 9.3.4.18 of</w:t>
      </w:r>
      <w:r w:rsidR="00151DAB">
        <w:t xml:space="preserve"> 3GPP TS</w:t>
      </w:r>
      <w:r w:rsidR="00CA4B50">
        <w:t> 38.413 [</w:t>
      </w:r>
      <w:r>
        <w:t>9]) indicating the cause of the failure</w:t>
      </w:r>
      <w:r w:rsidR="0089630E">
        <w:t>;</w:t>
      </w:r>
    </w:p>
    <w:p w14:paraId="32E9F07C" w14:textId="28665451" w:rsidR="00566251" w:rsidRDefault="0089630E" w:rsidP="00566251">
      <w:pPr>
        <w:pStyle w:val="B2"/>
      </w:pPr>
      <w:r>
        <w:t>-</w:t>
      </w:r>
      <w:r>
        <w:tab/>
        <w:t>the cause in the error attribute set to HANDOVER_RESOURCE_ALLOCATION_FAILURE, if the target 5G-AN failed to establish resources for the PDU session</w:t>
      </w:r>
      <w:r w:rsidR="00566251">
        <w:t>.</w:t>
      </w:r>
    </w:p>
    <w:p w14:paraId="3EA2E3CD" w14:textId="12BFD00A" w:rsidR="00351B3A" w:rsidRDefault="00351B3A" w:rsidP="00C327E7">
      <w:pPr>
        <w:pStyle w:val="B1"/>
        <w:rPr>
          <w:noProof/>
        </w:rPr>
      </w:pPr>
      <w:r>
        <w:rPr>
          <w:noProof/>
        </w:rPr>
        <w:tab/>
        <w:t>When receiving a 4xx/5xx response from the SMF, the NF service consumer (e.g. the AMF) shall regard the hoState of the SM Context to be NONE.</w:t>
      </w:r>
    </w:p>
    <w:p w14:paraId="639CD16B" w14:textId="78BD6BAF" w:rsidR="00D359E6" w:rsidRDefault="00D359E6" w:rsidP="00D359E6">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E9F07D" w14:textId="3ED3DD3B" w:rsidR="00566251" w:rsidRDefault="00566251" w:rsidP="00566251">
      <w:pPr>
        <w:pStyle w:val="Heading6"/>
      </w:pPr>
      <w:bookmarkStart w:id="155" w:name="_Toc20129467"/>
      <w:bookmarkStart w:id="156" w:name="_Toc27584094"/>
      <w:bookmarkStart w:id="157" w:name="_Toc36455396"/>
      <w:bookmarkStart w:id="158" w:name="_Toc45026782"/>
      <w:bookmarkStart w:id="159" w:name="_Toc51866587"/>
      <w:r>
        <w:t>5.2.2.3.4.3</w:t>
      </w:r>
      <w:r>
        <w:tab/>
        <w:t>N2 Handover Execution</w:t>
      </w:r>
      <w:bookmarkEnd w:id="155"/>
      <w:bookmarkEnd w:id="156"/>
      <w:bookmarkEnd w:id="157"/>
      <w:bookmarkEnd w:id="158"/>
      <w:bookmarkEnd w:id="159"/>
    </w:p>
    <w:p w14:paraId="32E9F07E" w14:textId="60DB0955" w:rsidR="00566251" w:rsidRDefault="00566251" w:rsidP="00566251">
      <w:r>
        <w:t xml:space="preserve">The NF Service Consumer (e.g. </w:t>
      </w:r>
      <w:r w:rsidR="00D359E6">
        <w:t>T-</w:t>
      </w:r>
      <w:r>
        <w:t>AMF) shall request the SMF to complete the execution the handover of an existing PDU session, upon being notified by the target 5G-AN that the handover to the target 5G-AN has been successful, as follows.</w:t>
      </w:r>
    </w:p>
    <w:p w14:paraId="32E9F07F" w14:textId="542FEBF0" w:rsidR="00E77F28" w:rsidRDefault="00E77F28" w:rsidP="00566251">
      <w:pPr>
        <w:pStyle w:val="TH"/>
      </w:pPr>
    </w:p>
    <w:p w14:paraId="6906D753" w14:textId="750F54C2" w:rsidR="00761A5B" w:rsidRDefault="00761A5B" w:rsidP="00566251">
      <w:pPr>
        <w:pStyle w:val="TH"/>
      </w:pPr>
      <w:r>
        <w:object w:dxaOrig="8790" w:dyaOrig="2381" w14:anchorId="13D532EC">
          <v:shape id="_x0000_i1036" type="#_x0000_t75" style="width:437.55pt;height:118.15pt" o:ole="">
            <v:imagedata r:id="rId34" o:title=""/>
          </v:shape>
          <o:OLEObject Type="Embed" ProgID="Visio.Drawing.11" ShapeID="_x0000_i1036" DrawAspect="Content" ObjectID="_1662479543" r:id="rId35"/>
        </w:object>
      </w:r>
    </w:p>
    <w:p w14:paraId="32E9F080" w14:textId="77777777" w:rsidR="00566251" w:rsidRDefault="00566251" w:rsidP="00566251">
      <w:pPr>
        <w:pStyle w:val="TF"/>
      </w:pPr>
      <w:r>
        <w:t>Figure 5.2.2.3.4.3-1: N2 Handover Execution</w:t>
      </w:r>
    </w:p>
    <w:p w14:paraId="32E9F081" w14:textId="4E01E71B"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w:t>
      </w:r>
      <w:r w:rsidR="005B1EEB">
        <w:t>clause</w:t>
      </w:r>
      <w:r>
        <w:t xml:space="preserve"> 5.2.2.3.1, with the following information:</w:t>
      </w:r>
    </w:p>
    <w:p w14:paraId="32E9F082" w14:textId="15D904A0" w:rsidR="00566251" w:rsidRDefault="00566251" w:rsidP="00566251">
      <w:pPr>
        <w:pStyle w:val="B2"/>
      </w:pPr>
      <w:r>
        <w:t>-</w:t>
      </w:r>
      <w:r>
        <w:tab/>
        <w:t>updating the hoState attribute of the individual SM Context resource in the SMF to COMPLETED;</w:t>
      </w:r>
    </w:p>
    <w:p w14:paraId="32E9F083" w14:textId="7497C7B8" w:rsidR="00DD3FB3" w:rsidRDefault="00DD3FB3" w:rsidP="00DD3FB3">
      <w:pPr>
        <w:pStyle w:val="B2"/>
      </w:pPr>
      <w:r>
        <w:lastRenderedPageBreak/>
        <w:t>-</w:t>
      </w:r>
      <w:r>
        <w:tab/>
      </w:r>
      <w:r w:rsidR="00690664">
        <w:t>servingN</w:t>
      </w:r>
      <w:r w:rsidR="00690664" w:rsidRPr="00456AF9">
        <w:t>fId</w:t>
      </w:r>
      <w:r>
        <w:t xml:space="preserve"> set to the new serving AMF Id, for a N2 handover with AMF change;</w:t>
      </w:r>
    </w:p>
    <w:p w14:paraId="1A16267A" w14:textId="77777777" w:rsidR="008679C6" w:rsidRDefault="002C4CE9" w:rsidP="002C4CE9">
      <w:pPr>
        <w:pStyle w:val="B2"/>
      </w:pPr>
      <w:r>
        <w:t>-</w:t>
      </w:r>
      <w:r>
        <w:tab/>
        <w:t>the indication that the UE is inside or outside of the LADN service area, if the DNN of the established PDU session corresponds to a LADN;</w:t>
      </w:r>
    </w:p>
    <w:p w14:paraId="32E9F084" w14:textId="2CFCBFDE" w:rsidR="002C4CE9" w:rsidRDefault="008679C6" w:rsidP="002C4CE9">
      <w:pPr>
        <w:pStyle w:val="B2"/>
      </w:pPr>
      <w:r>
        <w:t>-</w:t>
      </w:r>
      <w:r>
        <w:tab/>
        <w:t xml:space="preserve">N2 SM information received from the source 5G-AN (see </w:t>
      </w:r>
      <w:r>
        <w:rPr>
          <w:lang w:eastAsia="ja-JP"/>
        </w:rPr>
        <w:t xml:space="preserve">Secondary RAT </w:t>
      </w:r>
      <w:r w:rsidR="007470D7">
        <w:rPr>
          <w:lang w:eastAsia="ja-JP"/>
        </w:rPr>
        <w:t xml:space="preserve">Data </w:t>
      </w:r>
      <w:r>
        <w:rPr>
          <w:lang w:eastAsia="ja-JP"/>
        </w:rPr>
        <w:t>Usage Report Transfer</w:t>
      </w:r>
      <w:r>
        <w:t xml:space="preserve"> IE in </w:t>
      </w:r>
      <w:r w:rsidR="005B1EEB">
        <w:t>clause</w:t>
      </w:r>
      <w:r>
        <w:t xml:space="preserve"> 9.3.4.</w:t>
      </w:r>
      <w:r w:rsidR="007470D7">
        <w:t>23</w:t>
      </w:r>
      <w:r>
        <w:t xml:space="preserve"> of</w:t>
      </w:r>
      <w:r w:rsidR="00151DAB">
        <w:t xml:space="preserve"> 3GPP TS</w:t>
      </w:r>
      <w:r w:rsidR="00CA4B50">
        <w:t> 38.413 [</w:t>
      </w:r>
      <w:r>
        <w:t>9]), if any;</w:t>
      </w:r>
    </w:p>
    <w:p w14:paraId="32E9F085" w14:textId="11BF9802" w:rsidR="00566251" w:rsidRDefault="00566251" w:rsidP="00566251">
      <w:pPr>
        <w:pStyle w:val="B2"/>
      </w:pPr>
      <w:r>
        <w:t>-</w:t>
      </w:r>
      <w:r>
        <w:tab/>
        <w:t>other information, if necessary.</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E373833" w:rsidR="00566251" w:rsidRDefault="00566251" w:rsidP="00566251">
      <w:pPr>
        <w:pStyle w:val="B2"/>
      </w:pPr>
      <w:r>
        <w:t>-</w:t>
      </w:r>
      <w:r>
        <w:tab/>
        <w:t>hoState attribute set to COMPLETED.</w:t>
      </w:r>
    </w:p>
    <w:p w14:paraId="32E9F088" w14:textId="23A7F362"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r w:rsidR="00690664" w:rsidRPr="008F623B">
        <w:t>targetServingNfId</w:t>
      </w:r>
      <w:r>
        <w:t>.</w:t>
      </w:r>
    </w:p>
    <w:p w14:paraId="32E9F089" w14:textId="71A09976"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5B1EEB">
        <w:t>clause</w:t>
      </w:r>
      <w:r>
        <w:t xml:space="preserve"> 5.6.5 of</w:t>
      </w:r>
      <w:r w:rsidR="00151DAB">
        <w:t xml:space="preserve"> 3GPP TS</w:t>
      </w:r>
      <w:r w:rsidR="00CA4B50">
        <w:t> 23.501 [</w:t>
      </w:r>
      <w:r>
        <w:t>2].</w:t>
      </w:r>
    </w:p>
    <w:p w14:paraId="09DE026B" w14:textId="6FB29583" w:rsidR="00D359E6" w:rsidRDefault="00D359E6" w:rsidP="00D359E6">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w:t>
      </w:r>
      <w:r w:rsidR="00151DAB">
        <w:rPr>
          <w:lang w:eastAsia="zh-CN"/>
        </w:rPr>
        <w:t xml:space="preserve"> 3GPP TS</w:t>
      </w:r>
      <w:r w:rsidR="00CA4B50">
        <w:t> 23.502 [</w:t>
      </w:r>
      <w:r>
        <w:t>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6550216" w14:textId="2773F490" w:rsidR="00D359E6" w:rsidRDefault="00D359E6" w:rsidP="007A7918">
      <w:r>
        <w:t>If the handover fails completely on the target 5G-AN due to the execution phase not completed successfully (i.e. missing NGAP HANDOVER NOTIFY), the (T-)AMF shall request the SMF to cancel the handover of the PDU session as described in clause 5.2.2.3.4.4.</w:t>
      </w:r>
    </w:p>
    <w:p w14:paraId="32E9F08A" w14:textId="267A11DB" w:rsidR="00566251" w:rsidRDefault="00566251" w:rsidP="00566251">
      <w:pPr>
        <w:pStyle w:val="Heading6"/>
      </w:pPr>
      <w:bookmarkStart w:id="160" w:name="_Toc20129468"/>
      <w:bookmarkStart w:id="161" w:name="_Toc27584095"/>
      <w:bookmarkStart w:id="162" w:name="_Toc36455397"/>
      <w:bookmarkStart w:id="163" w:name="_Toc45026783"/>
      <w:bookmarkStart w:id="164" w:name="_Toc51866588"/>
      <w:r>
        <w:t>5.2.2.3.4.4</w:t>
      </w:r>
      <w:r>
        <w:tab/>
        <w:t>N2 Handover Cancellation</w:t>
      </w:r>
      <w:bookmarkEnd w:id="160"/>
      <w:bookmarkEnd w:id="161"/>
      <w:bookmarkEnd w:id="162"/>
      <w:bookmarkEnd w:id="163"/>
      <w:bookmarkEnd w:id="164"/>
    </w:p>
    <w:p w14:paraId="32E9F08B" w14:textId="340BB45C" w:rsidR="00566251" w:rsidRDefault="00566251" w:rsidP="00566251">
      <w:r>
        <w:t xml:space="preserve">The NF Service Consumer (e.g. </w:t>
      </w:r>
      <w:r w:rsidR="00D359E6">
        <w:t>T-</w:t>
      </w:r>
      <w:r>
        <w:t>AMF) shall request the SMF to cancel the handover of an existing PDU session, e.g. upon receipt of such a request from the source 5G-AN, as follows.</w:t>
      </w:r>
    </w:p>
    <w:p w14:paraId="32E9F08C" w14:textId="77777777" w:rsidR="00E77F28" w:rsidRDefault="00E77F28" w:rsidP="00566251">
      <w:pPr>
        <w:pStyle w:val="TH"/>
      </w:pPr>
      <w:r>
        <w:object w:dxaOrig="8810" w:dyaOrig="2396" w14:anchorId="32EA0C56">
          <v:shape id="_x0000_i1037" type="#_x0000_t75" style="width:436.9pt;height:118.15pt" o:ole="">
            <v:imagedata r:id="rId36" o:title=""/>
          </v:shape>
          <o:OLEObject Type="Embed" ProgID="Visio.Drawing.11" ShapeID="_x0000_i1037" DrawAspect="Content" ObjectID="_1662479544" r:id="rId37"/>
        </w:object>
      </w:r>
    </w:p>
    <w:p w14:paraId="32E9F08D" w14:textId="77777777" w:rsidR="00566251" w:rsidRDefault="00566251" w:rsidP="00566251">
      <w:pPr>
        <w:pStyle w:val="TF"/>
      </w:pPr>
      <w:r>
        <w:t>Figure 5.2.2.3.4.3-1: N2 Handover Cancellation</w:t>
      </w:r>
    </w:p>
    <w:p w14:paraId="32E9F08E" w14:textId="4012F0EF" w:rsidR="00566251" w:rsidRDefault="00566251" w:rsidP="00566251">
      <w:pPr>
        <w:pStyle w:val="B1"/>
      </w:pPr>
      <w:r>
        <w:t>1.</w:t>
      </w:r>
      <w:r>
        <w:tab/>
        <w:t xml:space="preserve">The NF Service Consumer shall request the SMF to </w:t>
      </w:r>
      <w:r w:rsidR="00690664">
        <w:t xml:space="preserve">cancel </w:t>
      </w:r>
      <w:r>
        <w:t xml:space="preserve">the execution of the handover of the PDU session by sending a </w:t>
      </w:r>
      <w:r w:rsidR="00E77F28">
        <w:t xml:space="preserve">POST </w:t>
      </w:r>
      <w:r>
        <w:t xml:space="preserve">request, as specified in </w:t>
      </w:r>
      <w:r w:rsidR="005B1EEB">
        <w:t>clause</w:t>
      </w:r>
      <w:r>
        <w:t xml:space="preserve"> 5.2.2.3.1, with the following information:</w:t>
      </w:r>
    </w:p>
    <w:p w14:paraId="32E9F08F" w14:textId="44156746" w:rsidR="00566251" w:rsidRDefault="00566251" w:rsidP="00566251">
      <w:pPr>
        <w:pStyle w:val="B2"/>
      </w:pPr>
      <w:r>
        <w:t>-</w:t>
      </w:r>
      <w:r>
        <w:tab/>
        <w:t>updating the hoState attribute of the individual SM Context resource in the SMF to CANCELLED;</w:t>
      </w:r>
    </w:p>
    <w:p w14:paraId="32E9F090" w14:textId="77777777" w:rsidR="00566251" w:rsidRDefault="00566251" w:rsidP="00566251">
      <w:pPr>
        <w:pStyle w:val="B2"/>
      </w:pPr>
      <w:r>
        <w:t>-</w:t>
      </w:r>
      <w:r>
        <w:tab/>
        <w:t>cause information;</w:t>
      </w:r>
    </w:p>
    <w:p w14:paraId="32E9F091" w14:textId="0D277411" w:rsidR="00566251" w:rsidRDefault="00566251" w:rsidP="00566251">
      <w:pPr>
        <w:pStyle w:val="B2"/>
      </w:pPr>
      <w:r>
        <w:t>-</w:t>
      </w:r>
      <w:r>
        <w:tab/>
        <w:t>other information, if necessary.</w:t>
      </w:r>
    </w:p>
    <w:p w14:paraId="32E9F092" w14:textId="77777777" w:rsidR="00566251" w:rsidRDefault="00566251" w:rsidP="00566251">
      <w:pPr>
        <w:pStyle w:val="B1"/>
      </w:pPr>
      <w:r>
        <w:t>2.</w:t>
      </w:r>
      <w:r>
        <w:tab/>
        <w:t>Upon receipt of such a request, the SMF return a 200 OK response including the following information:</w:t>
      </w:r>
    </w:p>
    <w:p w14:paraId="32E9F093" w14:textId="3D9C5B7C" w:rsidR="00566251" w:rsidRDefault="00566251" w:rsidP="00566251">
      <w:pPr>
        <w:pStyle w:val="B2"/>
      </w:pPr>
      <w:r>
        <w:lastRenderedPageBreak/>
        <w:t>-</w:t>
      </w:r>
      <w:r>
        <w:tab/>
        <w:t>hoState attribute set to CANCELLED.</w:t>
      </w:r>
    </w:p>
    <w:p w14:paraId="32E9F094" w14:textId="53188379"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r w:rsidR="00690664" w:rsidRPr="008F623B">
        <w:t>targetServingNfId</w:t>
      </w:r>
      <w:r>
        <w:t>.</w:t>
      </w:r>
    </w:p>
    <w:p w14:paraId="32E9F095" w14:textId="77777777" w:rsidR="003214B8" w:rsidRDefault="003214B8" w:rsidP="003214B8">
      <w:pPr>
        <w:pStyle w:val="Heading5"/>
      </w:pPr>
      <w:bookmarkStart w:id="165" w:name="_Toc20129469"/>
      <w:bookmarkStart w:id="166" w:name="_Toc27584096"/>
      <w:bookmarkStart w:id="167" w:name="_Toc36455398"/>
      <w:bookmarkStart w:id="168" w:name="_Toc45026784"/>
      <w:bookmarkStart w:id="169" w:name="_Toc51866589"/>
      <w:r>
        <w:t>5.2.2.3.5</w:t>
      </w:r>
      <w:r>
        <w:tab/>
        <w:t>Handover</w:t>
      </w:r>
      <w:r w:rsidRPr="007E5115">
        <w:t xml:space="preserve"> </w:t>
      </w:r>
      <w:r>
        <w:t>between 3GPP and untrusted non-3GPP access procedures</w:t>
      </w:r>
      <w:bookmarkEnd w:id="165"/>
      <w:bookmarkEnd w:id="166"/>
      <w:bookmarkEnd w:id="167"/>
      <w:bookmarkEnd w:id="168"/>
      <w:bookmarkEnd w:id="169"/>
    </w:p>
    <w:p w14:paraId="32E9F096" w14:textId="77777777" w:rsidR="00132C3B" w:rsidRDefault="00132C3B" w:rsidP="00132C3B">
      <w:pPr>
        <w:pStyle w:val="Heading6"/>
      </w:pPr>
      <w:bookmarkStart w:id="170" w:name="_Toc20129470"/>
      <w:bookmarkStart w:id="171" w:name="_Toc27584097"/>
      <w:bookmarkStart w:id="172" w:name="_Toc36455399"/>
      <w:bookmarkStart w:id="173" w:name="_Toc45026785"/>
      <w:bookmarkStart w:id="174" w:name="_Toc51866590"/>
      <w:r>
        <w:t>5.2.2.3.5.1</w:t>
      </w:r>
      <w:r>
        <w:tab/>
        <w:t>General</w:t>
      </w:r>
      <w:bookmarkEnd w:id="170"/>
      <w:bookmarkEnd w:id="171"/>
      <w:bookmarkEnd w:id="172"/>
      <w:bookmarkEnd w:id="173"/>
      <w:bookmarkEnd w:id="174"/>
    </w:p>
    <w:p w14:paraId="32E9F097" w14:textId="326E7D70" w:rsidR="006D67A5" w:rsidRDefault="006D67A5" w:rsidP="006D67A5">
      <w:pPr>
        <w:rPr>
          <w:rFonts w:cs="Arial"/>
          <w:szCs w:val="18"/>
        </w:rPr>
      </w:pPr>
      <w:r>
        <w:t xml:space="preserve">The handover of a PDU session between 3GPP and untrusted non-3GPP access shall be supported as specified in </w:t>
      </w:r>
      <w:r w:rsidR="005B1EEB">
        <w:t>clause</w:t>
      </w:r>
      <w:r>
        <w:t xml:space="preserve"> 4.9.2 of </w:t>
      </w:r>
      <w:r>
        <w:rPr>
          <w:rFonts w:cs="Arial"/>
          <w:szCs w:val="18"/>
        </w:rPr>
        <w:t>3GPP TS 23.502 [3]. Such a handover may involve:</w:t>
      </w:r>
    </w:p>
    <w:p w14:paraId="32E9F098" w14:textId="53CEFFE9" w:rsidR="006D67A5" w:rsidRDefault="006D67A5" w:rsidP="00DB011A">
      <w:pPr>
        <w:pStyle w:val="B1"/>
      </w:pPr>
      <w:r>
        <w:t>-</w:t>
      </w:r>
      <w:r>
        <w:tab/>
        <w:t xml:space="preserve">the same AMF, or a target AMF in the same PLMN as the source AMF (see </w:t>
      </w:r>
      <w:r w:rsidR="005B1EEB">
        <w:t>clause</w:t>
      </w:r>
      <w:r>
        <w:t xml:space="preserve">s 4.9.2.1, 4.9.2.2, 4.9.2.3.1 and 4.9.2.4.1 of </w:t>
      </w:r>
      <w:r>
        <w:rPr>
          <w:rFonts w:cs="Arial"/>
          <w:szCs w:val="18"/>
        </w:rPr>
        <w:t>3GPP TS 23.502 [3])</w:t>
      </w:r>
      <w:r w:rsidR="005639BB">
        <w:rPr>
          <w:rFonts w:cs="Arial"/>
          <w:szCs w:val="18"/>
        </w:rPr>
        <w:t xml:space="preserve">. The </w:t>
      </w:r>
      <w:r w:rsidR="005639BB">
        <w:t>Update SM Context service operation is used in these cases</w:t>
      </w:r>
      <w:r>
        <w:t>; or</w:t>
      </w:r>
    </w:p>
    <w:p w14:paraId="32E9F099" w14:textId="6C570627" w:rsidR="006D67A5" w:rsidRDefault="006D67A5" w:rsidP="00DB011A">
      <w:pPr>
        <w:pStyle w:val="B1"/>
      </w:pPr>
      <w:r>
        <w:t>-</w:t>
      </w:r>
      <w:r>
        <w:tab/>
        <w:t>a target AMF in a different PLMN than the source AMF</w:t>
      </w:r>
      <w:r w:rsidRPr="008047EE">
        <w:t xml:space="preserve"> </w:t>
      </w:r>
      <w:r>
        <w:t xml:space="preserve">(see </w:t>
      </w:r>
      <w:r w:rsidR="005B1EEB">
        <w:t>clause</w:t>
      </w:r>
      <w:r>
        <w:t xml:space="preserve">s 4.9.2.3.2 and 4.9.2.4.2 of </w:t>
      </w:r>
      <w:r>
        <w:rPr>
          <w:rFonts w:cs="Arial"/>
          <w:szCs w:val="18"/>
        </w:rPr>
        <w:t>3GPP TS 23.502 [3])</w:t>
      </w:r>
      <w:r>
        <w:t xml:space="preserve">. </w:t>
      </w:r>
      <w:r w:rsidR="005639BB">
        <w:t xml:space="preserve">The Create SM Context service operation is used in this case (see </w:t>
      </w:r>
      <w:r w:rsidR="005B1EEB">
        <w:t>clause</w:t>
      </w:r>
      <w:r w:rsidR="005639BB">
        <w:t> 5.2.2.2).</w:t>
      </w:r>
    </w:p>
    <w:p w14:paraId="32E9F09A" w14:textId="473C7FC3" w:rsidR="006D67A5" w:rsidRDefault="006D67A5" w:rsidP="006D67A5">
      <w:bookmarkStart w:id="175" w:name="_Hlk507630052"/>
      <w:r>
        <w:t>For a Home-Routed PDU session, the target AMF may be located in the VPLMN, or in the HPLMN when the N3IWF is in the HPLMN.</w:t>
      </w:r>
      <w:bookmarkEnd w:id="175"/>
    </w:p>
    <w:p w14:paraId="32E9F09B" w14:textId="77777777" w:rsidR="00132C3B" w:rsidRDefault="00132C3B" w:rsidP="00132C3B">
      <w:pPr>
        <w:pStyle w:val="Heading6"/>
      </w:pPr>
      <w:bookmarkStart w:id="176" w:name="_Toc20129471"/>
      <w:bookmarkStart w:id="177" w:name="_Toc27584098"/>
      <w:bookmarkStart w:id="178" w:name="_Toc36455400"/>
      <w:bookmarkStart w:id="179" w:name="_Toc45026786"/>
      <w:bookmarkStart w:id="180" w:name="_Toc51866591"/>
      <w:r>
        <w:t>5.2.2.3.5.2</w:t>
      </w:r>
      <w:r>
        <w:tab/>
        <w:t>Handover of a PDU session without AMF change or with target AMF in same PLMN</w:t>
      </w:r>
      <w:bookmarkEnd w:id="176"/>
      <w:bookmarkEnd w:id="177"/>
      <w:bookmarkEnd w:id="178"/>
      <w:bookmarkEnd w:id="179"/>
      <w:bookmarkEnd w:id="180"/>
    </w:p>
    <w:p w14:paraId="32E9F09C" w14:textId="77777777" w:rsidR="00132C3B" w:rsidRDefault="00132C3B" w:rsidP="00132C3B">
      <w:r>
        <w:t>In these scenarios, the same V-SMF is used before and after the handover.</w:t>
      </w:r>
    </w:p>
    <w:p w14:paraId="32E9F09D" w14:textId="76FE27D0" w:rsidR="00E77F28" w:rsidRDefault="00132C3B" w:rsidP="00B56CFA">
      <w:r>
        <w:t>The NF Service Consumer (e.g. AMF) shall request the SMF to handover an existing PDU session from 3GPP access to untrusted non-3GPP access, or vice-versa, as follows.</w:t>
      </w:r>
    </w:p>
    <w:p w14:paraId="32E9F09E" w14:textId="77777777" w:rsidR="00BF17DC" w:rsidRDefault="00BF17DC" w:rsidP="00132C3B">
      <w:pPr>
        <w:pStyle w:val="TH"/>
      </w:pPr>
      <w:r>
        <w:object w:dxaOrig="8714" w:dyaOrig="2396" w14:anchorId="32EA0C57">
          <v:shape id="_x0000_i1038" type="#_x0000_t75" style="width:436.9pt;height:118.15pt" o:ole="">
            <v:imagedata r:id="rId38" o:title=""/>
          </v:shape>
          <o:OLEObject Type="Embed" ProgID="Visio.Drawing.11" ShapeID="_x0000_i1038" DrawAspect="Content" ObjectID="_1662479545" r:id="rId39"/>
        </w:object>
      </w:r>
    </w:p>
    <w:p w14:paraId="32E9F09F" w14:textId="77777777" w:rsidR="00132C3B" w:rsidRDefault="00132C3B" w:rsidP="00132C3B">
      <w:pPr>
        <w:pStyle w:val="TF"/>
      </w:pPr>
      <w:r>
        <w:t>Figure 5.2.2.3.5.2-1: Handover between 3GPP and untrusted non-3GPP access</w:t>
      </w:r>
    </w:p>
    <w:p w14:paraId="32E9F0A0" w14:textId="0F4A5DD0"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w:t>
      </w:r>
      <w:r w:rsidR="005B1EEB">
        <w:t>clause</w:t>
      </w:r>
      <w:r>
        <w:t xml:space="preserve"> 5.2.2.3.1, with the following information:</w:t>
      </w:r>
    </w:p>
    <w:p w14:paraId="32E9F0A1" w14:textId="0427BCBA" w:rsidR="00132C3B" w:rsidRDefault="00132C3B" w:rsidP="00132C3B">
      <w:pPr>
        <w:pStyle w:val="B2"/>
      </w:pPr>
      <w:r>
        <w:t>-</w:t>
      </w:r>
      <w:r>
        <w:tab/>
        <w:t>updating the anType attribute of the individual SM Context resource in the SMF to the target access type, i.e. to 3GPP_ACCESS or NON_3GPP_ACCESS;</w:t>
      </w:r>
    </w:p>
    <w:p w14:paraId="32E9F0A2" w14:textId="475B225B" w:rsidR="00132C3B" w:rsidRDefault="00132C3B" w:rsidP="00132C3B">
      <w:pPr>
        <w:pStyle w:val="B2"/>
      </w:pPr>
      <w:r>
        <w:t>-</w:t>
      </w:r>
      <w:r>
        <w:tab/>
        <w:t>other information, if necessary.</w:t>
      </w:r>
    </w:p>
    <w:p w14:paraId="32E9F0A3" w14:textId="0E41EA62" w:rsidR="00132C3B" w:rsidRDefault="00132C3B" w:rsidP="00132C3B">
      <w:pPr>
        <w:pStyle w:val="B1"/>
      </w:pPr>
      <w:r>
        <w:t>2</w:t>
      </w:r>
      <w:r w:rsidR="00B800BD">
        <w:t>a</w:t>
      </w:r>
      <w:r>
        <w:t>.</w:t>
      </w:r>
      <w:r>
        <w:tab/>
      </w:r>
      <w:r w:rsidR="00B631AF">
        <w:t>Same as step 2a of Figure 5.2.2.3.1-1.</w:t>
      </w:r>
    </w:p>
    <w:p w14:paraId="32E9F0A4" w14:textId="11C9659B"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information:</w:t>
      </w:r>
    </w:p>
    <w:p w14:paraId="32E9F0A5" w14:textId="764BA107" w:rsidR="00132C3B" w:rsidRDefault="00132C3B" w:rsidP="00132C3B">
      <w:pPr>
        <w:pStyle w:val="B2"/>
        <w:rPr>
          <w:lang w:val="en-US"/>
        </w:rPr>
      </w:pPr>
      <w:r>
        <w:rPr>
          <w:lang w:val="en-US"/>
        </w:rPr>
        <w:t>-</w:t>
      </w:r>
      <w:r>
        <w:rPr>
          <w:lang w:val="en-US"/>
        </w:rPr>
        <w:tab/>
        <w:t>N1 SM Information to reject the UE request.</w:t>
      </w:r>
    </w:p>
    <w:p w14:paraId="32E9F0A6" w14:textId="77777777" w:rsidR="003214B8" w:rsidRDefault="003214B8" w:rsidP="003214B8">
      <w:pPr>
        <w:pStyle w:val="Heading5"/>
      </w:pPr>
      <w:bookmarkStart w:id="181" w:name="_Toc20129472"/>
      <w:bookmarkStart w:id="182" w:name="_Toc27584099"/>
      <w:bookmarkStart w:id="183" w:name="_Toc36455401"/>
      <w:bookmarkStart w:id="184" w:name="_Toc45026787"/>
      <w:bookmarkStart w:id="185" w:name="_Toc51866592"/>
      <w:r>
        <w:t>5.2.2.3.6</w:t>
      </w:r>
      <w:r>
        <w:tab/>
        <w:t>Inter-AMF change or mobility</w:t>
      </w:r>
      <w:bookmarkEnd w:id="181"/>
      <w:bookmarkEnd w:id="182"/>
      <w:bookmarkEnd w:id="183"/>
      <w:bookmarkEnd w:id="184"/>
      <w:bookmarkEnd w:id="185"/>
    </w:p>
    <w:p w14:paraId="32E9F0A7" w14:textId="3FE9F82F"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w:t>
      </w:r>
      <w:r w:rsidR="00151DAB">
        <w:t xml:space="preserve"> 3GPP TS</w:t>
      </w:r>
      <w:r w:rsidR="00CA4B50">
        <w:t> </w:t>
      </w:r>
      <w:r w:rsidR="00CA4B50" w:rsidRPr="005E4D39">
        <w:t>23.501</w:t>
      </w:r>
      <w:r w:rsidR="00CA4B50">
        <w:t> </w:t>
      </w:r>
      <w:r w:rsidR="00CA4B50" w:rsidRPr="005E4D39">
        <w:t>[</w:t>
      </w:r>
      <w:r w:rsidRPr="005E4D39">
        <w:t>2] and</w:t>
      </w:r>
      <w:r w:rsidR="00151DAB">
        <w:t xml:space="preserve"> 3GPP TS</w:t>
      </w:r>
      <w:r w:rsidR="00CA4B50">
        <w:t> </w:t>
      </w:r>
      <w:r w:rsidR="00CA4B50" w:rsidRPr="005E4D39">
        <w:t>23.502</w:t>
      </w:r>
      <w:r w:rsidR="00CA4B50">
        <w:t> </w:t>
      </w:r>
      <w:r w:rsidR="00CA4B50" w:rsidRPr="005E4D39">
        <w:t>[</w:t>
      </w:r>
      <w:r w:rsidRPr="005E4D39">
        <w:t>3]</w:t>
      </w:r>
      <w:r>
        <w:t>, as follows.</w:t>
      </w:r>
    </w:p>
    <w:p w14:paraId="32E9F0A8" w14:textId="77777777" w:rsidR="00D64AFE" w:rsidRDefault="00B631AF" w:rsidP="006823A9">
      <w:pPr>
        <w:pStyle w:val="TH"/>
      </w:pPr>
      <w:r>
        <w:object w:dxaOrig="8714" w:dyaOrig="2396" w14:anchorId="32EA0C58">
          <v:shape id="_x0000_i1039" type="#_x0000_t75" style="width:436.9pt;height:118.15pt" o:ole="">
            <v:imagedata r:id="rId40" o:title=""/>
          </v:shape>
          <o:OLEObject Type="Embed" ProgID="Visio.Drawing.11" ShapeID="_x0000_i1039" DrawAspect="Content" ObjectID="_1662479546" r:id="rId41"/>
        </w:object>
      </w:r>
    </w:p>
    <w:p w14:paraId="32E9F0A9" w14:textId="77777777" w:rsidR="006823A9" w:rsidRDefault="006823A9" w:rsidP="006823A9">
      <w:pPr>
        <w:pStyle w:val="TF"/>
      </w:pPr>
      <w:r>
        <w:t>Figure 5.2.2.3.6-1: Inter-AMF change or mobility</w:t>
      </w:r>
    </w:p>
    <w:p w14:paraId="32E9F0AA" w14:textId="5CA60669"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w:t>
      </w:r>
      <w:r w:rsidR="005B1EEB">
        <w:t>clause</w:t>
      </w:r>
      <w:r>
        <w:t xml:space="preserve"> 5.2.2.3.1, with the following information:</w:t>
      </w:r>
    </w:p>
    <w:p w14:paraId="32E9F0AB" w14:textId="037FEC50" w:rsidR="006823A9" w:rsidRDefault="006823A9" w:rsidP="006823A9">
      <w:pPr>
        <w:pStyle w:val="B2"/>
      </w:pPr>
      <w:r>
        <w:t>-</w:t>
      </w:r>
      <w:r>
        <w:tab/>
      </w:r>
      <w:r w:rsidR="00690664">
        <w:t>servingN</w:t>
      </w:r>
      <w:r w:rsidR="00690664" w:rsidRPr="00456AF9">
        <w:t>fId</w:t>
      </w:r>
      <w:r>
        <w:t xml:space="preserve"> set to the new serving AMF Id;</w:t>
      </w:r>
    </w:p>
    <w:p w14:paraId="32E9F0AC" w14:textId="7D6D0CDD" w:rsidR="006823A9" w:rsidRDefault="006823A9" w:rsidP="006823A9">
      <w:pPr>
        <w:pStyle w:val="B2"/>
      </w:pPr>
      <w:r>
        <w:t>-</w:t>
      </w:r>
      <w:r>
        <w:tab/>
        <w:t xml:space="preserve">other information, if necessary, e.g. to activate the user plane connection of the PDU session (see </w:t>
      </w:r>
      <w:r w:rsidR="005B1EEB">
        <w:t>clause</w:t>
      </w:r>
      <w:r>
        <w:t xml:space="preserve"> 5.2.2.3.2.2).</w:t>
      </w:r>
    </w:p>
    <w:p w14:paraId="32E9F0AD" w14:textId="5B936847" w:rsidR="006823A9" w:rsidRDefault="006823A9" w:rsidP="006823A9">
      <w:pPr>
        <w:pStyle w:val="B1"/>
      </w:pPr>
      <w:r>
        <w:t>2</w:t>
      </w:r>
      <w:r w:rsidR="00B800BD">
        <w:t>a</w:t>
      </w:r>
      <w:r>
        <w:t>.</w:t>
      </w:r>
      <w:r>
        <w:tab/>
      </w:r>
      <w:r w:rsidR="00B631AF">
        <w:t>Same as step 2a of Figure 5.2.2.3.1-1.</w:t>
      </w:r>
    </w:p>
    <w:p w14:paraId="32E9F0AE" w14:textId="41145E82" w:rsidR="006823A9" w:rsidRDefault="006823A9" w:rsidP="006823A9">
      <w:pPr>
        <w:pStyle w:val="B1"/>
      </w:pPr>
      <w:r>
        <w:t>2</w:t>
      </w:r>
      <w:r w:rsidR="00B800BD">
        <w:t>b</w:t>
      </w:r>
      <w:r>
        <w:t>.</w:t>
      </w:r>
      <w:r>
        <w:tab/>
      </w:r>
      <w:r w:rsidR="00B631AF">
        <w:t xml:space="preserve">Same as </w:t>
      </w:r>
      <w:r w:rsidR="00B800BD">
        <w:t>step 2b of figure 5.2.2.3.1-1.</w:t>
      </w:r>
    </w:p>
    <w:p w14:paraId="32E9F0AF" w14:textId="77777777" w:rsidR="00FB09A9" w:rsidRDefault="00FB09A9" w:rsidP="00FB09A9">
      <w:pPr>
        <w:pStyle w:val="Heading5"/>
      </w:pPr>
      <w:bookmarkStart w:id="186" w:name="_Toc20129473"/>
      <w:bookmarkStart w:id="187" w:name="_Toc27584100"/>
      <w:bookmarkStart w:id="188" w:name="_Toc36455402"/>
      <w:bookmarkStart w:id="189" w:name="_Toc45026788"/>
      <w:bookmarkStart w:id="190" w:name="_Toc51866593"/>
      <w:r>
        <w:t>5.2.2.3.7</w:t>
      </w:r>
      <w:r>
        <w:tab/>
        <w:t>RAN Initiated QoS Flow Mobility</w:t>
      </w:r>
      <w:bookmarkEnd w:id="186"/>
      <w:bookmarkEnd w:id="187"/>
      <w:bookmarkEnd w:id="188"/>
      <w:bookmarkEnd w:id="189"/>
      <w:bookmarkEnd w:id="190"/>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0" type="#_x0000_t75" style="width:436.9pt;height:133.55pt" o:ole="">
            <v:imagedata r:id="rId42" o:title=""/>
          </v:shape>
          <o:OLEObject Type="Embed" ProgID="Visio.Drawing.11" ShapeID="_x0000_i1040" DrawAspect="Content" ObjectID="_1662479547" r:id="rId43"/>
        </w:object>
      </w:r>
    </w:p>
    <w:p w14:paraId="32E9F0B2" w14:textId="77777777" w:rsidR="00FB09A9" w:rsidRDefault="00FB09A9" w:rsidP="00FB09A9">
      <w:pPr>
        <w:pStyle w:val="TF"/>
      </w:pPr>
      <w:r>
        <w:t>Figure 5.2.2.3.7-1: RAN Initiated QoS Flow Mobility</w:t>
      </w:r>
    </w:p>
    <w:p w14:paraId="32E9F0B3" w14:textId="457A7E96"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w:t>
      </w:r>
      <w:r w:rsidR="005B1EEB">
        <w:t>clause</w:t>
      </w:r>
      <w:r>
        <w:t xml:space="preserve"> 5.2.2.3.1, with the following information:</w:t>
      </w:r>
    </w:p>
    <w:p w14:paraId="32E9F0B4" w14:textId="578A8D99"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w:t>
      </w:r>
      <w:r w:rsidR="005B1EEB">
        <w:t>clause</w:t>
      </w:r>
      <w:r>
        <w:t xml:space="preserve"> </w:t>
      </w:r>
      <w:r w:rsidR="008E59E9">
        <w:t>9.3.4.6</w:t>
      </w:r>
      <w:r>
        <w:t xml:space="preserve"> of</w:t>
      </w:r>
      <w:r w:rsidR="00151DAB">
        <w:t xml:space="preserve"> 3GPP TS</w:t>
      </w:r>
      <w:r w:rsidR="00CA4B50">
        <w:t> 38.413 [</w:t>
      </w:r>
      <w:r>
        <w:t>9]), including the transport layer information for the QoS flows of this PDU session (i.e. 5G-AN's GTP-U F-TEIDs for downlink traffic);</w:t>
      </w:r>
    </w:p>
    <w:p w14:paraId="32E9F0B5" w14:textId="075726C6" w:rsidR="00FB09A9" w:rsidRDefault="00FB09A9" w:rsidP="00FB09A9">
      <w:pPr>
        <w:pStyle w:val="B1"/>
        <w:ind w:hanging="1"/>
      </w:pPr>
      <w:r>
        <w:t>-</w:t>
      </w:r>
      <w:r>
        <w:tab/>
        <w:t>other information, if necessary.</w:t>
      </w:r>
    </w:p>
    <w:p w14:paraId="32E9F0B6" w14:textId="77777777" w:rsidR="00FB09A9" w:rsidRDefault="00FB09A9" w:rsidP="00FB09A9">
      <w:pPr>
        <w:pStyle w:val="B1"/>
      </w:pPr>
      <w:r>
        <w:t>2</w:t>
      </w:r>
      <w:r w:rsidR="00B800BD">
        <w:t>a</w:t>
      </w:r>
      <w:r>
        <w:t>.</w:t>
      </w:r>
      <w:r>
        <w:tab/>
        <w:t>Upon receipt of such a request, if the SMF can proceed with switching the QoS flows of the PDU session, the SMF shall return a 200 OK response including the following information:</w:t>
      </w:r>
    </w:p>
    <w:p w14:paraId="32E9F0B7" w14:textId="00B2F376" w:rsidR="00FB09A9" w:rsidRDefault="00FB09A9" w:rsidP="00FB09A9">
      <w:pPr>
        <w:pStyle w:val="B2"/>
      </w:pPr>
      <w:r>
        <w:t>-</w:t>
      </w:r>
      <w:r>
        <w:tab/>
        <w:t xml:space="preserve">N2 SM information (see </w:t>
      </w:r>
      <w:bookmarkStart w:id="191" w:name="_Hlk505616055"/>
      <w:r>
        <w:t xml:space="preserve">PDU Session Resource Modify </w:t>
      </w:r>
      <w:bookmarkEnd w:id="191"/>
      <w:r>
        <w:t xml:space="preserve">Confirm </w:t>
      </w:r>
      <w:r w:rsidR="00B631AF">
        <w:t xml:space="preserve">Transfer </w:t>
      </w:r>
      <w:r>
        <w:t xml:space="preserve">IE in </w:t>
      </w:r>
      <w:r w:rsidR="005B1EEB">
        <w:t>clause</w:t>
      </w:r>
      <w:r>
        <w:t xml:space="preserve"> </w:t>
      </w:r>
      <w:r w:rsidR="008E59E9">
        <w:t>9.3.4.7</w:t>
      </w:r>
      <w:r>
        <w:t xml:space="preserve"> of</w:t>
      </w:r>
      <w:r w:rsidR="00151DAB">
        <w:t xml:space="preserve"> 3GPP TS</w:t>
      </w:r>
      <w:r w:rsidR="00CA4B50">
        <w:t> 38.413 [</w:t>
      </w:r>
      <w:r>
        <w:t>9]), including the list of QoS flows which were modified successfully.</w:t>
      </w:r>
    </w:p>
    <w:p w14:paraId="32E9F0B8" w14:textId="37BCA477"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p>
    <w:p w14:paraId="32E9F0B9" w14:textId="6D8EF28A" w:rsidR="00B631AF" w:rsidRDefault="00B631AF" w:rsidP="00F5014C">
      <w:pPr>
        <w:pStyle w:val="B2"/>
      </w:pPr>
      <w:r>
        <w:lastRenderedPageBreak/>
        <w:t>-</w:t>
      </w:r>
      <w:r>
        <w:tab/>
        <w:t xml:space="preserve">N2 SM information (see PDU Session Resource Modify Confirm Transfer IE in </w:t>
      </w:r>
      <w:r w:rsidR="005B1EEB">
        <w:t>clause</w:t>
      </w:r>
      <w:r>
        <w:t xml:space="preserve"> </w:t>
      </w:r>
      <w:r w:rsidR="008E59E9">
        <w:t>9.3.4.7</w:t>
      </w:r>
      <w:r>
        <w:t xml:space="preserve"> of</w:t>
      </w:r>
      <w:r w:rsidR="00151DAB">
        <w:t xml:space="preserve"> 3GPP TS</w:t>
      </w:r>
      <w:r w:rsidR="00CA4B50">
        <w:t> 38.413 [</w:t>
      </w:r>
      <w:r>
        <w:t>9]), including the list of QoS flows which failed to be modified.</w:t>
      </w:r>
    </w:p>
    <w:p w14:paraId="32E9F0BA" w14:textId="77777777" w:rsidR="007115C0" w:rsidRDefault="007115C0" w:rsidP="007115C0">
      <w:pPr>
        <w:pStyle w:val="Heading5"/>
      </w:pPr>
      <w:bookmarkStart w:id="192" w:name="_Toc20129474"/>
      <w:bookmarkStart w:id="193" w:name="_Toc27584101"/>
      <w:bookmarkStart w:id="194" w:name="_Toc36455403"/>
      <w:bookmarkStart w:id="195" w:name="_Toc45026789"/>
      <w:bookmarkStart w:id="196" w:name="_Toc51866594"/>
      <w:r>
        <w:t>5.2.2.3.</w:t>
      </w:r>
      <w:r w:rsidR="006D6A64">
        <w:t>8</w:t>
      </w:r>
      <w:r>
        <w:tab/>
        <w:t xml:space="preserve">EPS to 5GS </w:t>
      </w:r>
      <w:r w:rsidR="00255747">
        <w:t>H</w:t>
      </w:r>
      <w:r>
        <w:t>andover using N26 interface</w:t>
      </w:r>
      <w:bookmarkEnd w:id="192"/>
      <w:bookmarkEnd w:id="193"/>
      <w:bookmarkEnd w:id="194"/>
      <w:bookmarkEnd w:id="195"/>
      <w:bookmarkEnd w:id="196"/>
    </w:p>
    <w:p w14:paraId="32E9F0BB" w14:textId="77777777" w:rsidR="007115C0" w:rsidRDefault="007115C0" w:rsidP="007115C0">
      <w:pPr>
        <w:pStyle w:val="Heading6"/>
      </w:pPr>
      <w:bookmarkStart w:id="197" w:name="_Toc20129475"/>
      <w:bookmarkStart w:id="198" w:name="_Toc27584102"/>
      <w:bookmarkStart w:id="199" w:name="_Toc36455404"/>
      <w:bookmarkStart w:id="200" w:name="_Toc45026790"/>
      <w:bookmarkStart w:id="201" w:name="_Toc51866595"/>
      <w:r>
        <w:t>5.2.2.3.</w:t>
      </w:r>
      <w:r w:rsidR="006D6A64">
        <w:t>8</w:t>
      </w:r>
      <w:r>
        <w:t>.1</w:t>
      </w:r>
      <w:r>
        <w:tab/>
        <w:t>General</w:t>
      </w:r>
      <w:bookmarkEnd w:id="197"/>
      <w:bookmarkEnd w:id="198"/>
      <w:bookmarkEnd w:id="199"/>
      <w:bookmarkEnd w:id="200"/>
      <w:bookmarkEnd w:id="201"/>
    </w:p>
    <w:p w14:paraId="32E9F0BC" w14:textId="16965305" w:rsidR="007115C0" w:rsidRDefault="007115C0" w:rsidP="007115C0">
      <w:r>
        <w:t xml:space="preserve">The NF Service Consumer (e.g. AMF) shall request the SMF to handover a UE EPS PDN connection to 5GS using N26 interface, following the same requirements as specified for N2 handover in </w:t>
      </w:r>
      <w:r w:rsidR="005B1EEB">
        <w:t>clause</w:t>
      </w:r>
      <w:r>
        <w:t xml:space="preserve"> 5.2.2.3.4 with the modifications specified in this </w:t>
      </w:r>
      <w:r w:rsidR="005B1EEB">
        <w:t>clause</w:t>
      </w:r>
      <w:r>
        <w:t>.</w:t>
      </w:r>
    </w:p>
    <w:p w14:paraId="32E9F0BD" w14:textId="77777777" w:rsidR="007115C0" w:rsidRDefault="007115C0" w:rsidP="007115C0">
      <w:pPr>
        <w:pStyle w:val="Heading6"/>
      </w:pPr>
      <w:bookmarkStart w:id="202" w:name="_Toc20129476"/>
      <w:bookmarkStart w:id="203" w:name="_Toc27584103"/>
      <w:bookmarkStart w:id="204" w:name="_Toc36455405"/>
      <w:bookmarkStart w:id="205" w:name="_Toc45026791"/>
      <w:bookmarkStart w:id="206" w:name="_Toc51866596"/>
      <w:r>
        <w:t>5.2.2.3.</w:t>
      </w:r>
      <w:r w:rsidR="006D6A64">
        <w:t>8</w:t>
      </w:r>
      <w:r>
        <w:t>.2</w:t>
      </w:r>
      <w:r>
        <w:tab/>
        <w:t>EPS to 5GS Handover Preparation</w:t>
      </w:r>
      <w:bookmarkEnd w:id="202"/>
      <w:bookmarkEnd w:id="203"/>
      <w:bookmarkEnd w:id="204"/>
      <w:bookmarkEnd w:id="205"/>
      <w:bookmarkEnd w:id="206"/>
    </w:p>
    <w:p w14:paraId="32E9F0BE" w14:textId="6374A858" w:rsidR="00255747" w:rsidRDefault="007115C0" w:rsidP="00B56CFA">
      <w:r>
        <w:t xml:space="preserve">The requirements specified in </w:t>
      </w:r>
      <w:r w:rsidR="005B1EEB">
        <w:t>clause</w:t>
      </w:r>
      <w:r>
        <w:t xml:space="preserve"> 5.2.2.3.4.2 shall apply with the following modifications.</w:t>
      </w:r>
    </w:p>
    <w:p w14:paraId="32E9F0BF" w14:textId="77777777" w:rsidR="00D64AFE" w:rsidRDefault="00D64AFE" w:rsidP="007115C0">
      <w:pPr>
        <w:pStyle w:val="TH"/>
      </w:pPr>
      <w:r w:rsidRPr="00D64FA1">
        <w:rPr>
          <w:lang w:val="fr-FR"/>
        </w:rPr>
        <w:object w:dxaOrig="8781" w:dyaOrig="3530" w14:anchorId="32EA0C5A">
          <v:shape id="_x0000_i1041" type="#_x0000_t75" style="width:437.55pt;height:175.4pt" o:ole="">
            <v:imagedata r:id="rId44" o:title=""/>
          </v:shape>
          <o:OLEObject Type="Embed" ProgID="Visio.Drawing.11" ShapeID="_x0000_i1041" DrawAspect="Content" ObjectID="_1662479548" r:id="rId45"/>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5D996A24"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32E9F0C6" w14:textId="6189BFF1"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generated based on the list of accepted QFI(s) received from the 5G-RAN;</w:t>
      </w:r>
    </w:p>
    <w:p w14:paraId="32E9F0C7" w14:textId="35883441" w:rsidR="00601FC4" w:rsidRDefault="00601FC4" w:rsidP="00AC60A1">
      <w:pPr>
        <w:pStyle w:val="B1"/>
      </w:pPr>
      <w:r>
        <w:t>4b.</w:t>
      </w:r>
      <w:r w:rsidR="00B767EA">
        <w:tab/>
      </w:r>
      <w:r>
        <w:t xml:space="preserve">Same as step 2b of figure </w:t>
      </w:r>
      <w:r w:rsidR="0089630E">
        <w:t>5.2.2.3.4.2-1</w:t>
      </w:r>
      <w:r>
        <w:t>.</w:t>
      </w:r>
    </w:p>
    <w:p w14:paraId="32E9F0C8" w14:textId="77777777" w:rsidR="007115C0" w:rsidRDefault="007115C0" w:rsidP="007115C0">
      <w:pPr>
        <w:pStyle w:val="Heading6"/>
      </w:pPr>
      <w:bookmarkStart w:id="207" w:name="_Toc20129477"/>
      <w:bookmarkStart w:id="208" w:name="_Toc27584104"/>
      <w:bookmarkStart w:id="209" w:name="_Toc36455406"/>
      <w:bookmarkStart w:id="210" w:name="_Toc45026792"/>
      <w:bookmarkStart w:id="211" w:name="_Toc51866597"/>
      <w:r>
        <w:t>5.2.2.3.</w:t>
      </w:r>
      <w:r w:rsidR="006D6A64">
        <w:t>8</w:t>
      </w:r>
      <w:r>
        <w:t>.3</w:t>
      </w:r>
      <w:r>
        <w:tab/>
        <w:t>EPS to 5GS Handover Execution</w:t>
      </w:r>
      <w:bookmarkEnd w:id="207"/>
      <w:bookmarkEnd w:id="208"/>
      <w:bookmarkEnd w:id="209"/>
      <w:bookmarkEnd w:id="210"/>
      <w:bookmarkEnd w:id="211"/>
    </w:p>
    <w:p w14:paraId="32E9F0C9" w14:textId="48DFB29D" w:rsidR="007115C0" w:rsidRDefault="007115C0" w:rsidP="007115C0">
      <w:r>
        <w:t xml:space="preserve">The requirements specified in </w:t>
      </w:r>
      <w:r w:rsidR="005B1EEB">
        <w:t>clause</w:t>
      </w:r>
      <w:r>
        <w:t xml:space="preserve"> 5.2.2.3.4.3 shall apply, with the following modifications.</w:t>
      </w:r>
    </w:p>
    <w:p w14:paraId="32E9F0CA" w14:textId="7C956AB9" w:rsidR="007115C0" w:rsidRDefault="007115C0" w:rsidP="007115C0">
      <w:r>
        <w:t xml:space="preserve">In step 2 of Figure 5.2.2.3.4.3-1, for a Home Routed PDU session, the SMF shall complete the execution of the handover by initiating an Update service operation towards the H-SMF in order to switch the PDU session towards the V-UPF (see </w:t>
      </w:r>
      <w:r w:rsidR="005B1EEB">
        <w:t>clause</w:t>
      </w:r>
      <w:r>
        <w:t xml:space="preserve"> 5.2.2.8.2.3).</w:t>
      </w:r>
    </w:p>
    <w:p w14:paraId="32E9F0CB" w14:textId="77777777" w:rsidR="007115C0" w:rsidRDefault="007115C0" w:rsidP="007115C0">
      <w:pPr>
        <w:pStyle w:val="Heading6"/>
      </w:pPr>
      <w:bookmarkStart w:id="212" w:name="_Toc20129478"/>
      <w:bookmarkStart w:id="213" w:name="_Toc27584105"/>
      <w:bookmarkStart w:id="214" w:name="_Toc36455407"/>
      <w:bookmarkStart w:id="215" w:name="_Toc45026793"/>
      <w:bookmarkStart w:id="216" w:name="_Toc51866598"/>
      <w:r>
        <w:lastRenderedPageBreak/>
        <w:t>5.2.2.3.</w:t>
      </w:r>
      <w:r w:rsidR="006D6A64">
        <w:t>8</w:t>
      </w:r>
      <w:r>
        <w:t>.4</w:t>
      </w:r>
      <w:r>
        <w:tab/>
        <w:t>EPS to 5GS Handover Cancellation</w:t>
      </w:r>
      <w:bookmarkEnd w:id="212"/>
      <w:bookmarkEnd w:id="213"/>
      <w:bookmarkEnd w:id="214"/>
      <w:bookmarkEnd w:id="215"/>
      <w:bookmarkEnd w:id="216"/>
    </w:p>
    <w:p w14:paraId="32E9F0CC" w14:textId="4E8FE3EB" w:rsidR="007115C0" w:rsidRDefault="007115C0" w:rsidP="007115C0">
      <w:r>
        <w:t xml:space="preserve">The requirements specified in </w:t>
      </w:r>
      <w:r w:rsidR="005B1EEB">
        <w:t>clause</w:t>
      </w:r>
      <w:r>
        <w:t xml:space="preserve"> 5.2.2.3.4.4 shall apply.</w:t>
      </w:r>
    </w:p>
    <w:p w14:paraId="32E9F0CD" w14:textId="0A363F1A" w:rsidR="009D428D" w:rsidRDefault="009D428D" w:rsidP="009D428D">
      <w:pPr>
        <w:pStyle w:val="Heading5"/>
      </w:pPr>
      <w:bookmarkStart w:id="217" w:name="_Toc20129479"/>
      <w:bookmarkStart w:id="218" w:name="_Toc27584106"/>
      <w:bookmarkStart w:id="219" w:name="_Toc36455408"/>
      <w:bookmarkStart w:id="220" w:name="_Toc45026794"/>
      <w:bookmarkStart w:id="221" w:name="_Toc51866599"/>
      <w:r>
        <w:t>5.2.2.3.</w:t>
      </w:r>
      <w:r w:rsidR="006D6A64">
        <w:t>9</w:t>
      </w:r>
      <w:r>
        <w:tab/>
        <w:t>5GS to EPS Handover using N26 interface</w:t>
      </w:r>
      <w:bookmarkEnd w:id="217"/>
      <w:bookmarkEnd w:id="218"/>
      <w:bookmarkEnd w:id="219"/>
      <w:bookmarkEnd w:id="220"/>
      <w:bookmarkEnd w:id="221"/>
    </w:p>
    <w:p w14:paraId="32E9F0CE" w14:textId="5E1F7DB8" w:rsidR="00E77F28" w:rsidRDefault="009D428D" w:rsidP="00B56CFA">
      <w:r>
        <w:t>The NF Service Consumer (e.g. AMF) shall request the SMF to establish indirect data forwarding tunnels during a 5GS to EPS handover, as follows.</w:t>
      </w:r>
    </w:p>
    <w:p w14:paraId="32E9F0CF" w14:textId="77777777" w:rsidR="00D64AFE" w:rsidRDefault="00D64AFE" w:rsidP="009D428D">
      <w:pPr>
        <w:pStyle w:val="TH"/>
      </w:pPr>
      <w:r>
        <w:object w:dxaOrig="8714" w:dyaOrig="2332" w14:anchorId="32EA0C5B">
          <v:shape id="_x0000_i1042" type="#_x0000_t75" style="width:436.9pt;height:118.75pt" o:ole="">
            <v:imagedata r:id="rId46" o:title=""/>
          </v:shape>
          <o:OLEObject Type="Embed" ProgID="Visio.Drawing.11" ShapeID="_x0000_i1042" DrawAspect="Content" ObjectID="_1662479549" r:id="rId47"/>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7926DB4D" w:rsidR="009D428D" w:rsidRDefault="009D428D" w:rsidP="009D428D">
      <w:pPr>
        <w:pStyle w:val="B1"/>
      </w:pPr>
      <w:r>
        <w:t>1.</w:t>
      </w:r>
      <w:r>
        <w:tab/>
        <w:t xml:space="preserve">The NF Service Consumer shall send a </w:t>
      </w:r>
      <w:r w:rsidR="00E77F28">
        <w:t xml:space="preserve">POST </w:t>
      </w:r>
      <w:r>
        <w:t xml:space="preserve">request, as specified in </w:t>
      </w:r>
      <w:r w:rsidR="005B1EEB">
        <w:t>clause</w:t>
      </w:r>
      <w:r>
        <w:t xml:space="preserve"> 5.2.2.3.1, with the following information:</w:t>
      </w:r>
    </w:p>
    <w:p w14:paraId="32E9F0D2" w14:textId="62B8028B" w:rsidR="009D428D" w:rsidRDefault="009D428D" w:rsidP="009D428D">
      <w:pPr>
        <w:pStyle w:val="B2"/>
      </w:pPr>
      <w:r>
        <w:t>-</w:t>
      </w:r>
      <w:r>
        <w:tab/>
        <w:t>dataForwarding IE set to true;</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48468C27"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p>
    <w:p w14:paraId="697B2E2E" w14:textId="6226F696" w:rsidR="0089630E" w:rsidRDefault="0089630E" w:rsidP="00757B26">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32E9F0DF" w14:textId="77777777" w:rsidR="007C443B" w:rsidRDefault="007C443B" w:rsidP="007C443B">
      <w:pPr>
        <w:pStyle w:val="Heading5"/>
      </w:pPr>
      <w:bookmarkStart w:id="222" w:name="_Toc20129480"/>
      <w:bookmarkStart w:id="223" w:name="_Toc27584107"/>
      <w:bookmarkStart w:id="224" w:name="_Toc36455409"/>
      <w:bookmarkStart w:id="225" w:name="_Toc45026795"/>
      <w:bookmarkStart w:id="226" w:name="_Toc51866600"/>
      <w:r>
        <w:t>5.2.2.3.10</w:t>
      </w:r>
      <w:r>
        <w:tab/>
        <w:t>P-CSCF Restoration Procedure via AMF</w:t>
      </w:r>
      <w:bookmarkEnd w:id="222"/>
      <w:bookmarkEnd w:id="223"/>
      <w:bookmarkEnd w:id="224"/>
      <w:bookmarkEnd w:id="225"/>
      <w:bookmarkEnd w:id="226"/>
    </w:p>
    <w:p w14:paraId="32E9F0E0" w14:textId="169C54B5" w:rsidR="007C443B" w:rsidRPr="007C1A75" w:rsidRDefault="007C443B" w:rsidP="007C443B">
      <w:r>
        <w:t xml:space="preserve">The requirements specified in </w:t>
      </w:r>
      <w:r w:rsidR="005B1EEB">
        <w:t>clause</w:t>
      </w:r>
      <w:r>
        <w:t xml:space="preserv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557B7F18" w:rsidR="007C443B" w:rsidRDefault="007C443B" w:rsidP="007C443B">
      <w:pPr>
        <w:pStyle w:val="B1"/>
        <w:ind w:hanging="1"/>
      </w:pPr>
      <w:r>
        <w:t>The POST request shall contain:</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pPr>
      <w:r>
        <w:t>-</w:t>
      </w:r>
      <w:r>
        <w:tab/>
        <w:t>the cause IE set to REL_DUE_TO_REACTIVATION.</w:t>
      </w:r>
    </w:p>
    <w:p w14:paraId="4BEE064D" w14:textId="265E6670" w:rsidR="00724CCA" w:rsidRDefault="00724CCA" w:rsidP="00724CCA">
      <w:pPr>
        <w:pStyle w:val="Heading5"/>
      </w:pPr>
      <w:bookmarkStart w:id="227" w:name="_Toc20129481"/>
      <w:bookmarkStart w:id="228" w:name="_Toc27584108"/>
      <w:bookmarkStart w:id="229" w:name="_Toc36455410"/>
      <w:bookmarkStart w:id="230" w:name="_Toc45026796"/>
      <w:bookmarkStart w:id="231" w:name="_Toc51866601"/>
      <w:r>
        <w:t>5.2.2.3.11</w:t>
      </w:r>
      <w:r>
        <w:tab/>
        <w:t>AMF requested PDU Session Release due to duplicated PDU Session Id</w:t>
      </w:r>
      <w:bookmarkEnd w:id="227"/>
      <w:bookmarkEnd w:id="228"/>
      <w:bookmarkEnd w:id="229"/>
      <w:bookmarkEnd w:id="230"/>
      <w:bookmarkEnd w:id="231"/>
    </w:p>
    <w:p w14:paraId="05748946" w14:textId="0D4D23D4" w:rsidR="00724CCA" w:rsidRDefault="00724CCA" w:rsidP="00724CCA">
      <w:pPr>
        <w:rPr>
          <w:lang w:eastAsia="zh-CN"/>
        </w:rPr>
      </w:pPr>
      <w:r>
        <w:t xml:space="preserve">When the AMF receives an "initial request" with PDU Session Id which already exists in PDU session context of the UE (see </w:t>
      </w:r>
      <w:r w:rsidR="005B1EEB">
        <w:t>clause</w:t>
      </w:r>
      <w:r>
        <w:t> </w:t>
      </w:r>
      <w:r w:rsidRPr="00257A94">
        <w:t>5.4.5.2.5 of</w:t>
      </w:r>
      <w:r w:rsidR="00151DAB">
        <w:t xml:space="preserve"> 3GPP TS</w:t>
      </w:r>
      <w:r w:rsidR="00CA4B50">
        <w:t> </w:t>
      </w:r>
      <w:r w:rsidR="00CA4B50" w:rsidRPr="00257A94">
        <w:t>24.501</w:t>
      </w:r>
      <w:r w:rsidR="00CA4B50">
        <w:t> </w:t>
      </w:r>
      <w:r w:rsidR="00CA4B50" w:rsidRPr="00257A94">
        <w:t>[</w:t>
      </w:r>
      <w:r>
        <w:rPr>
          <w:lang w:val="en-US"/>
        </w:rPr>
        <w:t>7</w:t>
      </w:r>
      <w:r w:rsidRPr="00257A94">
        <w:t>]</w:t>
      </w:r>
      <w:r>
        <w:t>),</w:t>
      </w:r>
      <w:r w:rsidR="008B6662" w:rsidRPr="008B6662">
        <w:rPr>
          <w:lang w:eastAsia="zh-CN"/>
        </w:rPr>
        <w:t xml:space="preserve"> </w:t>
      </w:r>
      <w:r w:rsidR="008B6662">
        <w:rPr>
          <w:lang w:eastAsia="zh-CN"/>
        </w:rPr>
        <w:t>the</w:t>
      </w:r>
      <w:r w:rsidR="008B6662">
        <w:t xml:space="preserve"> AMF shall </w:t>
      </w:r>
      <w:r w:rsidR="008B6662">
        <w:rPr>
          <w:lang w:eastAsia="zh-CN"/>
        </w:rPr>
        <w:t>request</w:t>
      </w:r>
      <w:r w:rsidR="008B6662">
        <w:t xml:space="preserve"> </w:t>
      </w:r>
      <w:r w:rsidR="008B6662">
        <w:rPr>
          <w:lang w:eastAsia="zh-CN"/>
        </w:rPr>
        <w:t xml:space="preserve">the </w:t>
      </w:r>
      <w:r w:rsidR="008B6662">
        <w:t>SMF to release the existing PDU Session</w:t>
      </w:r>
      <w:r w:rsidR="008B6662">
        <w:rPr>
          <w:lang w:eastAsia="zh-CN"/>
        </w:rPr>
        <w:t xml:space="preserve">; upon subsequent receipt of an SM context status notification indicating that the SM context has been deleted in the </w:t>
      </w:r>
      <w:r w:rsidR="008B6662">
        <w:rPr>
          <w:lang w:eastAsia="zh-CN"/>
        </w:rPr>
        <w:lastRenderedPageBreak/>
        <w:t xml:space="preserve">SMF, the AMF shall release the stored context </w:t>
      </w:r>
      <w:r w:rsidR="008B6662">
        <w:t xml:space="preserve">for the PDU session </w:t>
      </w:r>
      <w:r w:rsidR="008B6662">
        <w:rPr>
          <w:lang w:eastAsia="zh-CN"/>
        </w:rPr>
        <w:t xml:space="preserve">and proceed with the </w:t>
      </w:r>
      <w:r w:rsidR="008B6662">
        <w:t>"initial request" with</w:t>
      </w:r>
      <w:r w:rsidR="008B6662">
        <w:rPr>
          <w:lang w:eastAsia="zh-CN"/>
        </w:rPr>
        <w:t xml:space="preserve"> the</w:t>
      </w:r>
      <w:r w:rsidR="008B6662">
        <w:t xml:space="preserve"> PDU Session Id</w:t>
      </w:r>
      <w:r>
        <w:t>.</w:t>
      </w:r>
    </w:p>
    <w:p w14:paraId="62C2F8FA" w14:textId="68A1D255" w:rsidR="00724CCA" w:rsidRPr="007C1A75" w:rsidRDefault="00724CCA" w:rsidP="00724CCA">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5B1EEB">
        <w:t>clause</w:t>
      </w:r>
      <w:r>
        <w:t xml:space="preserve"> 5.2.2.3.1 shall apply with the following modifications.</w:t>
      </w:r>
    </w:p>
    <w:p w14:paraId="6CD671A6" w14:textId="77777777" w:rsidR="00724CCA" w:rsidRDefault="00724CCA" w:rsidP="00724CCA">
      <w:pPr>
        <w:pStyle w:val="B1"/>
      </w:pPr>
      <w:r>
        <w:t>1.</w:t>
      </w:r>
      <w:r>
        <w:tab/>
        <w:t>Same as step 1 of Figure 5.2.2.3.1-1, with the following modifications.</w:t>
      </w:r>
    </w:p>
    <w:p w14:paraId="79D2DD8B" w14:textId="7DC7AE21" w:rsidR="00724CCA" w:rsidRDefault="00724CCA" w:rsidP="00724CCA">
      <w:pPr>
        <w:pStyle w:val="B1"/>
        <w:ind w:hanging="1"/>
      </w:pPr>
      <w:r>
        <w:t>The POST request shall contain:</w:t>
      </w:r>
    </w:p>
    <w:p w14:paraId="298A2199" w14:textId="77777777" w:rsidR="00724CCA" w:rsidRDefault="00724CCA" w:rsidP="00724CCA">
      <w:pPr>
        <w:pStyle w:val="B2"/>
        <w:rPr>
          <w:lang w:val="en-US"/>
        </w:rPr>
      </w:pPr>
      <w:r w:rsidRPr="00DB011A">
        <w:rPr>
          <w:lang w:val="en-US"/>
        </w:rPr>
        <w:t>-</w:t>
      </w:r>
      <w:r w:rsidRPr="00DB011A">
        <w:rPr>
          <w:lang w:val="en-US"/>
        </w:rPr>
        <w:tab/>
      </w:r>
      <w:r>
        <w:rPr>
          <w:lang w:val="en-US"/>
        </w:rPr>
        <w:t>the release IE set to true;</w:t>
      </w:r>
    </w:p>
    <w:p w14:paraId="3337A70D" w14:textId="77777777" w:rsidR="00724CCA" w:rsidRDefault="00724CCA" w:rsidP="00724CCA">
      <w:pPr>
        <w:pStyle w:val="B2"/>
      </w:pPr>
      <w:r>
        <w:t>-</w:t>
      </w:r>
      <w:r>
        <w:tab/>
        <w:t xml:space="preserve">the cause IE set to </w:t>
      </w:r>
      <w:r>
        <w:rPr>
          <w:noProof/>
        </w:rPr>
        <w:t>REL_DUE_TO_DUPLICATE_SESSION_ID</w:t>
      </w:r>
      <w:r>
        <w:t>.</w:t>
      </w:r>
    </w:p>
    <w:p w14:paraId="6B9F4B85" w14:textId="0EF0C6B9" w:rsidR="00724CCA" w:rsidRDefault="00724CCA" w:rsidP="00757B26">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37FC73B2" w14:textId="179DEF17" w:rsidR="004B5893" w:rsidRDefault="004B5893" w:rsidP="004B5893">
      <w:pPr>
        <w:pStyle w:val="Heading5"/>
      </w:pPr>
      <w:bookmarkStart w:id="232" w:name="_Toc20129482"/>
      <w:bookmarkStart w:id="233" w:name="_Toc27584109"/>
      <w:bookmarkStart w:id="234" w:name="_Toc36455411"/>
      <w:bookmarkStart w:id="235" w:name="_Toc45026797"/>
      <w:bookmarkStart w:id="236" w:name="_Toc51866602"/>
      <w:r>
        <w:t>5.2.2.3.12</w:t>
      </w:r>
      <w:r>
        <w:tab/>
        <w:t>AMF requested PDU Session Release due to slice not available</w:t>
      </w:r>
      <w:bookmarkEnd w:id="232"/>
      <w:bookmarkEnd w:id="233"/>
      <w:bookmarkEnd w:id="234"/>
      <w:bookmarkEnd w:id="235"/>
      <w:bookmarkEnd w:id="236"/>
    </w:p>
    <w:p w14:paraId="6AEF4F26" w14:textId="0EDAECFB" w:rsidR="004B5893" w:rsidRPr="007C1A75" w:rsidRDefault="004B5893" w:rsidP="004B5893">
      <w:r>
        <w:t xml:space="preserve">The requirements specified in </w:t>
      </w:r>
      <w:r w:rsidR="005B1EEB">
        <w:t>clause</w:t>
      </w:r>
      <w:r>
        <w:t xml:space="preserve"> 5.2.2.3.1 shall apply with the following modifications.</w:t>
      </w:r>
    </w:p>
    <w:p w14:paraId="79BC5CB0" w14:textId="77777777" w:rsidR="004B5893" w:rsidRDefault="004B5893" w:rsidP="004B5893">
      <w:pPr>
        <w:pStyle w:val="B1"/>
      </w:pPr>
      <w:r>
        <w:t>1.</w:t>
      </w:r>
      <w:r>
        <w:tab/>
        <w:t>Same as step 1 of Figure 5.2.2.3.1-1, with the following modifications.</w:t>
      </w:r>
    </w:p>
    <w:p w14:paraId="4A3CBDC1" w14:textId="70703633" w:rsidR="004B5893" w:rsidRDefault="004B5893" w:rsidP="004B5893">
      <w:pPr>
        <w:pStyle w:val="B1"/>
        <w:ind w:hanging="1"/>
      </w:pPr>
      <w:r>
        <w:t>The POST request shall contain:</w:t>
      </w:r>
    </w:p>
    <w:p w14:paraId="17486BA9" w14:textId="77777777" w:rsidR="004B5893" w:rsidRDefault="004B5893" w:rsidP="004B5893">
      <w:pPr>
        <w:pStyle w:val="B2"/>
        <w:rPr>
          <w:lang w:val="en-US"/>
        </w:rPr>
      </w:pPr>
      <w:r w:rsidRPr="00DB011A">
        <w:rPr>
          <w:lang w:val="en-US"/>
        </w:rPr>
        <w:t>-</w:t>
      </w:r>
      <w:r w:rsidRPr="00DB011A">
        <w:rPr>
          <w:lang w:val="en-US"/>
        </w:rPr>
        <w:tab/>
      </w:r>
      <w:r>
        <w:rPr>
          <w:lang w:val="en-US"/>
        </w:rPr>
        <w:t>the release IE set to true;</w:t>
      </w:r>
    </w:p>
    <w:p w14:paraId="460460C0" w14:textId="6E34443E" w:rsidR="004B5893" w:rsidRDefault="004B5893" w:rsidP="004B5893">
      <w:pPr>
        <w:pStyle w:val="B2"/>
      </w:pPr>
      <w:r>
        <w:t>-</w:t>
      </w:r>
      <w:r>
        <w:tab/>
        <w:t xml:space="preserve">the cause IE set to </w:t>
      </w:r>
      <w:r w:rsidRPr="00A32FD5">
        <w:t>REL_DUE_</w:t>
      </w:r>
      <w:r>
        <w:t>TO_SLICE_NOT_AVAILABLE.</w:t>
      </w:r>
    </w:p>
    <w:p w14:paraId="32E9F0E5" w14:textId="77777777" w:rsidR="00C610B7" w:rsidRDefault="00C610B7" w:rsidP="00C610B7">
      <w:pPr>
        <w:pStyle w:val="Heading4"/>
      </w:pPr>
      <w:bookmarkStart w:id="237" w:name="_Toc20129483"/>
      <w:bookmarkStart w:id="238" w:name="_Toc27584110"/>
      <w:bookmarkStart w:id="239" w:name="_Toc36455412"/>
      <w:bookmarkStart w:id="240" w:name="_Toc45026798"/>
      <w:bookmarkStart w:id="241" w:name="_Toc51866603"/>
      <w:r>
        <w:t>5.2.2.4</w:t>
      </w:r>
      <w:r>
        <w:tab/>
        <w:t>Release SM Context</w:t>
      </w:r>
      <w:r w:rsidRPr="00C610B7">
        <w:t xml:space="preserve"> </w:t>
      </w:r>
      <w:r>
        <w:t>service operation</w:t>
      </w:r>
      <w:bookmarkEnd w:id="237"/>
      <w:bookmarkEnd w:id="238"/>
      <w:bookmarkEnd w:id="239"/>
      <w:bookmarkEnd w:id="240"/>
      <w:bookmarkEnd w:id="241"/>
    </w:p>
    <w:p w14:paraId="32E9F0E6" w14:textId="77777777" w:rsidR="00E13DB8" w:rsidRDefault="00E13DB8" w:rsidP="00E13DB8">
      <w:pPr>
        <w:pStyle w:val="Heading5"/>
      </w:pPr>
      <w:bookmarkStart w:id="242" w:name="_Toc20129484"/>
      <w:bookmarkStart w:id="243" w:name="_Toc27584111"/>
      <w:bookmarkStart w:id="244" w:name="_Toc36455413"/>
      <w:bookmarkStart w:id="245" w:name="_Toc45026799"/>
      <w:bookmarkStart w:id="246" w:name="_Toc51866604"/>
      <w:r>
        <w:t>5.2.2.4.1</w:t>
      </w:r>
      <w:r>
        <w:tab/>
        <w:t>General</w:t>
      </w:r>
      <w:bookmarkEnd w:id="242"/>
      <w:bookmarkEnd w:id="243"/>
      <w:bookmarkEnd w:id="244"/>
      <w:bookmarkEnd w:id="245"/>
      <w:bookmarkEnd w:id="246"/>
    </w:p>
    <w:p w14:paraId="32E9F0E7" w14:textId="1BDC3971" w:rsidR="000C7A0F" w:rsidRDefault="000C7A0F" w:rsidP="000C7A0F">
      <w:r>
        <w:t xml:space="preserve">The Release SM Context service operation </w:t>
      </w:r>
      <w:r w:rsidR="0086410A">
        <w:t xml:space="preserve">shall be </w:t>
      </w:r>
      <w:r>
        <w:t>used to release the SM Context of a given PDU session, in the SMF, or in the V-SMF for HR roaming scenarios, in the following procedures:</w:t>
      </w:r>
    </w:p>
    <w:p w14:paraId="32E9F0E8" w14:textId="13DDF933" w:rsidR="000C7A0F" w:rsidRDefault="000C7A0F" w:rsidP="000C7A0F">
      <w:pPr>
        <w:pStyle w:val="B1"/>
      </w:pPr>
      <w:r>
        <w:t>-</w:t>
      </w:r>
      <w:r>
        <w:tab/>
        <w:t xml:space="preserve">UE initiated Deregistration (see </w:t>
      </w:r>
      <w:r w:rsidR="005B1EEB">
        <w:t>clause</w:t>
      </w:r>
      <w:r>
        <w:t xml:space="preserve"> 4.2.2.3.2 of</w:t>
      </w:r>
      <w:r w:rsidR="00151DAB">
        <w:t xml:space="preserve"> 3GPP TS</w:t>
      </w:r>
      <w:r w:rsidR="00CA4B50">
        <w:t> 23.502 [</w:t>
      </w:r>
      <w:r>
        <w:t>3]);</w:t>
      </w:r>
    </w:p>
    <w:p w14:paraId="32E9F0E9" w14:textId="37B48F38" w:rsidR="0086410A" w:rsidRDefault="000C7A0F" w:rsidP="000C7A0F">
      <w:pPr>
        <w:pStyle w:val="B1"/>
      </w:pPr>
      <w:r>
        <w:t>-</w:t>
      </w:r>
      <w:r>
        <w:tab/>
        <w:t>Network initiated Deregistration, e.g. AMF initiated deregistration</w:t>
      </w:r>
      <w:r w:rsidR="004B7551">
        <w:t xml:space="preserve"> (see </w:t>
      </w:r>
      <w:r w:rsidR="005B1EEB">
        <w:t>clause</w:t>
      </w:r>
      <w:r w:rsidR="004B7551">
        <w:t xml:space="preserve"> 4.2.2.3.</w:t>
      </w:r>
      <w:r w:rsidR="004B7551">
        <w:rPr>
          <w:rFonts w:hint="eastAsia"/>
          <w:lang w:eastAsia="zh-CN"/>
        </w:rPr>
        <w:t>3</w:t>
      </w:r>
      <w:r w:rsidR="004B7551">
        <w:t xml:space="preserve"> of</w:t>
      </w:r>
      <w:r w:rsidR="00151DAB">
        <w:t xml:space="preserve"> 3GPP TS</w:t>
      </w:r>
      <w:r w:rsidR="00CA4B50">
        <w:t> 23.502 [</w:t>
      </w:r>
      <w:r w:rsidR="004B7551">
        <w:t>3])</w:t>
      </w:r>
      <w:r w:rsidR="004B7551">
        <w:rPr>
          <w:rFonts w:hint="eastAsia"/>
          <w:lang w:eastAsia="zh-CN"/>
        </w:rPr>
        <w:t xml:space="preserve">, UDM triggered deregistration by sending Deregistration </w:t>
      </w:r>
      <w:r w:rsidR="004B7551">
        <w:rPr>
          <w:lang w:eastAsia="zh-CN"/>
        </w:rPr>
        <w:t xml:space="preserve">notification </w:t>
      </w:r>
      <w:r w:rsidR="004B7551">
        <w:rPr>
          <w:rFonts w:hint="eastAsia"/>
          <w:lang w:eastAsia="zh-CN"/>
        </w:rPr>
        <w:t xml:space="preserve">with initial Registration indication </w:t>
      </w:r>
      <w:r w:rsidR="004B7551">
        <w:t xml:space="preserve">(see </w:t>
      </w:r>
      <w:r w:rsidR="005B1EEB">
        <w:t>clause</w:t>
      </w:r>
      <w:r w:rsidR="004B7551">
        <w:t xml:space="preserve"> 4.2.2.</w:t>
      </w:r>
      <w:r w:rsidR="004B7551">
        <w:rPr>
          <w:rFonts w:hint="eastAsia"/>
          <w:lang w:eastAsia="zh-CN"/>
        </w:rPr>
        <w:t>2</w:t>
      </w:r>
      <w:r w:rsidR="004B7551">
        <w:t>.</w:t>
      </w:r>
      <w:r w:rsidR="004B7551">
        <w:rPr>
          <w:rFonts w:hint="eastAsia"/>
          <w:lang w:eastAsia="zh-CN"/>
        </w:rPr>
        <w:t>2</w:t>
      </w:r>
      <w:r w:rsidR="004B7551">
        <w:t xml:space="preserve"> of</w:t>
      </w:r>
      <w:r w:rsidR="00151DAB">
        <w:t xml:space="preserve"> 3GPP TS</w:t>
      </w:r>
      <w:r w:rsidR="00CA4B50">
        <w:t> 23.502 [</w:t>
      </w:r>
      <w:r w:rsidR="004B7551">
        <w:t>3])</w:t>
      </w:r>
      <w:r w:rsidR="0086410A">
        <w:t>;</w:t>
      </w:r>
    </w:p>
    <w:p w14:paraId="1A4C3DE3" w14:textId="54EF02E4" w:rsidR="00C32D49" w:rsidRDefault="0086410A" w:rsidP="000C7A0F">
      <w:pPr>
        <w:pStyle w:val="B1"/>
      </w:pPr>
      <w:r>
        <w:t>-</w:t>
      </w:r>
      <w:r>
        <w:tab/>
        <w:t xml:space="preserve">Network requested PDU session release (see </w:t>
      </w:r>
      <w:r w:rsidR="005B1EEB">
        <w:t>clause</w:t>
      </w:r>
      <w:r>
        <w:t xml:space="preserve"> 4.3.4.2 of</w:t>
      </w:r>
      <w:r w:rsidR="00151DAB">
        <w:t xml:space="preserve"> 3GPP TS</w:t>
      </w:r>
      <w:r w:rsidR="00CA4B50">
        <w:t> 23.502 [</w:t>
      </w:r>
      <w:r>
        <w:t>3]), e.g. AMF initiated release when</w:t>
      </w:r>
      <w:r w:rsidR="00C32D49">
        <w:t>:</w:t>
      </w:r>
    </w:p>
    <w:p w14:paraId="32E9F0EA" w14:textId="7F839182" w:rsidR="009D428D" w:rsidRDefault="002D72C6" w:rsidP="002D72C6">
      <w:pPr>
        <w:pStyle w:val="B2"/>
      </w:pPr>
      <w:r>
        <w:t>-</w:t>
      </w:r>
      <w:r>
        <w:tab/>
      </w:r>
      <w:r w:rsidR="0086410A">
        <w:t>there is a mismatch of the PDU session status between the UE and the AMF</w:t>
      </w:r>
      <w:r w:rsidR="0056191B" w:rsidRPr="0056191B">
        <w:t xml:space="preserve"> </w:t>
      </w:r>
      <w:r w:rsidR="0056191B">
        <w:t>or when a required user plane security enforcement cannot be fulfilled by the NG-RAN</w:t>
      </w:r>
      <w:r w:rsidR="009D428D">
        <w:t>;</w:t>
      </w:r>
      <w:r>
        <w:t xml:space="preserve"> or</w:t>
      </w:r>
    </w:p>
    <w:p w14:paraId="75722055" w14:textId="19A78444" w:rsidR="002D72C6" w:rsidRDefault="002D72C6" w:rsidP="00A773FB">
      <w:pPr>
        <w:pStyle w:val="B2"/>
      </w:pPr>
      <w:r>
        <w:t>-</w:t>
      </w:r>
      <w:r>
        <w:tab/>
        <w:t xml:space="preserve">there is a </w:t>
      </w:r>
      <w:r w:rsidRPr="00ED1C3D">
        <w:rPr>
          <w:lang w:eastAsia="zh-CN"/>
        </w:rPr>
        <w:t>change of the set of network slices for a UE where a network slice instance is no longer available (as described in</w:t>
      </w:r>
      <w:r w:rsidR="00151DAB">
        <w:rPr>
          <w:lang w:eastAsia="zh-CN"/>
        </w:rPr>
        <w:t xml:space="preserve"> 3GPP TS</w:t>
      </w:r>
      <w:r w:rsidR="00CA4B50">
        <w:rPr>
          <w:lang w:eastAsia="zh-CN"/>
        </w:rPr>
        <w:t> 23.501 </w:t>
      </w:r>
      <w:r w:rsidR="00CA4B50" w:rsidRPr="00ED1C3D">
        <w:rPr>
          <w:lang w:eastAsia="zh-CN"/>
        </w:rPr>
        <w:t>[</w:t>
      </w:r>
      <w:r w:rsidRPr="00ED1C3D">
        <w:rPr>
          <w:lang w:eastAsia="zh-CN"/>
        </w:rPr>
        <w:t>2]</w:t>
      </w:r>
      <w:r>
        <w:rPr>
          <w:lang w:eastAsia="zh-CN"/>
        </w:rPr>
        <w:t>,</w:t>
      </w:r>
      <w:r w:rsidRPr="00ED1C3D">
        <w:rPr>
          <w:lang w:eastAsia="zh-CN"/>
        </w:rPr>
        <w:t xml:space="preserve"> </w:t>
      </w:r>
      <w:r w:rsidR="005B1EEB">
        <w:rPr>
          <w:lang w:eastAsia="zh-CN"/>
        </w:rPr>
        <w:t>clause</w:t>
      </w:r>
      <w:r>
        <w:rPr>
          <w:lang w:eastAsia="zh-CN"/>
        </w:rPr>
        <w:t> </w:t>
      </w:r>
      <w:r w:rsidRPr="00ED1C3D">
        <w:rPr>
          <w:lang w:eastAsia="zh-CN"/>
        </w:rPr>
        <w:t>5.15.5.2.2)</w:t>
      </w:r>
      <w:r>
        <w:rPr>
          <w:lang w:eastAsia="zh-CN"/>
        </w:rPr>
        <w:t xml:space="preserve"> and the PDU session is not activated</w:t>
      </w:r>
      <w:r>
        <w:t>;</w:t>
      </w:r>
    </w:p>
    <w:p w14:paraId="62E76CC4" w14:textId="77777777" w:rsidR="00066CA2" w:rsidRDefault="009D428D" w:rsidP="000C7A0F">
      <w:pPr>
        <w:pStyle w:val="B1"/>
      </w:pPr>
      <w:r>
        <w:t>-</w:t>
      </w:r>
      <w:r>
        <w:tab/>
        <w:t>5GS to EPS Idle mode mobility or handover for a Home Routed PDU session, to release the SM context in the V-SMF only</w:t>
      </w:r>
      <w:r w:rsidR="00066CA2">
        <w:t>, for the PDU sessions that are transferred to EPC;</w:t>
      </w:r>
    </w:p>
    <w:p w14:paraId="32E9F0EB" w14:textId="29A3BB6E" w:rsidR="000C7A0F" w:rsidRDefault="00066CA2" w:rsidP="000C7A0F">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5B1EEB">
        <w:t>clause</w:t>
      </w:r>
      <w:r>
        <w:t>s 4.11.1.2.1 and 4.11.1.3.2 of</w:t>
      </w:r>
      <w:r w:rsidR="00151DAB">
        <w:t xml:space="preserve"> 3GPP TS</w:t>
      </w:r>
      <w:r w:rsidR="00CA4B50">
        <w:t> 23.502 [</w:t>
      </w:r>
      <w:r>
        <w:t>3]</w:t>
      </w:r>
      <w:r>
        <w:rPr>
          <w:lang w:eastAsia="zh-CN"/>
        </w:rPr>
        <w:t>)</w:t>
      </w:r>
      <w:r w:rsidR="000C7A0F">
        <w:t>.</w:t>
      </w:r>
    </w:p>
    <w:p w14:paraId="32E9F0EC" w14:textId="0B2C23CF" w:rsidR="00651FC6" w:rsidRDefault="000C7A0F" w:rsidP="00B56CFA">
      <w:r>
        <w:t>The NF Service Consumer (e.g. AMF) shall release the SM Context of a given PDU session by using the HTTP "release" custom operation as shown in Figure 5.2.2.</w:t>
      </w:r>
      <w:r w:rsidR="007E5E74">
        <w:t>4</w:t>
      </w:r>
      <w:r>
        <w:t>.1-1.</w:t>
      </w:r>
    </w:p>
    <w:p w14:paraId="32E9F0ED" w14:textId="77777777" w:rsidR="00666217" w:rsidRDefault="00666217" w:rsidP="0033441A">
      <w:pPr>
        <w:pStyle w:val="TH"/>
      </w:pPr>
      <w:r w:rsidRPr="00D64FA1">
        <w:rPr>
          <w:lang w:val="fr-FR"/>
        </w:rPr>
        <w:object w:dxaOrig="8714" w:dyaOrig="2144" w14:anchorId="32EA0C5D">
          <v:shape id="_x0000_i1043" type="#_x0000_t75" style="width:436.9pt;height:107.7pt" o:ole="">
            <v:imagedata r:id="rId48" o:title=""/>
          </v:shape>
          <o:OLEObject Type="Embed" ProgID="Visio.Drawing.11" ShapeID="_x0000_i1043" DrawAspect="Content" ObjectID="_1662479550" r:id="rId49"/>
        </w:object>
      </w:r>
    </w:p>
    <w:p w14:paraId="32E9F0EE" w14:textId="77777777" w:rsidR="000C7A0F" w:rsidRDefault="000C7A0F" w:rsidP="0033441A">
      <w:pPr>
        <w:pStyle w:val="TF"/>
      </w:pPr>
      <w:r>
        <w:t>Figure 5.2.2.</w:t>
      </w:r>
      <w:r w:rsidR="007E5E74">
        <w:t>4</w:t>
      </w:r>
      <w:r>
        <w:t>.1-1: SM context release</w:t>
      </w:r>
    </w:p>
    <w:p w14:paraId="32E9F0EF" w14:textId="77C22AFB" w:rsidR="000C7A0F" w:rsidRDefault="00AE13FF" w:rsidP="00AE13FF">
      <w:pPr>
        <w:pStyle w:val="B1"/>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r w:rsidR="00240BC9" w:rsidRPr="00240BC9">
        <w:t xml:space="preserve"> </w:t>
      </w:r>
      <w:r w:rsidR="00240BC9">
        <w:t>and/or N2 SM information (if Secondary RAT usage data needs to be reported)</w:t>
      </w:r>
      <w:r w:rsidR="000C7A0F" w:rsidRPr="00AE13FF">
        <w:t>.</w:t>
      </w:r>
      <w:r w:rsidR="00AA1A08">
        <w:br/>
      </w:r>
      <w:r w:rsidR="00AA1A08">
        <w:br/>
        <w:t>For a 5GS to EPS Idle mode mobility or handover, for a Home Routed PDU session</w:t>
      </w:r>
      <w:r w:rsidR="00D03DB7" w:rsidRPr="00D03DB7">
        <w:t xml:space="preserve"> </w:t>
      </w:r>
      <w:r w:rsidR="00D03DB7">
        <w:t>associated with 3GPP access and with assigned EBI(s)</w:t>
      </w:r>
      <w:r w:rsidR="00AA1A08">
        <w:t xml:space="preserve">, the </w:t>
      </w:r>
      <w:r w:rsidR="006D6A64">
        <w:t xml:space="preserve">POST </w:t>
      </w:r>
      <w:r w:rsidR="00AA1A08">
        <w:t xml:space="preserve">request shall contain </w:t>
      </w:r>
      <w:r w:rsidR="00D03DB7">
        <w:t xml:space="preserve">the </w:t>
      </w:r>
      <w:r w:rsidR="00AA1A08">
        <w:t>vsmfReleaseOnly indication.</w:t>
      </w:r>
    </w:p>
    <w:p w14:paraId="505EBA05" w14:textId="1EB5E6F8" w:rsidR="00D03DB7" w:rsidRPr="00AE13FF" w:rsidRDefault="00D03DB7" w:rsidP="00757B2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32E9F0F0" w14:textId="084404D1" w:rsidR="000C7A0F" w:rsidRDefault="00AE13FF" w:rsidP="00F5014C">
      <w:pPr>
        <w:pStyle w:val="B1"/>
      </w:pPr>
      <w:r>
        <w:t>2</w:t>
      </w:r>
      <w:r w:rsidR="00666217">
        <w:t>a</w:t>
      </w:r>
      <w:r>
        <w:t>.</w:t>
      </w:r>
      <w:r>
        <w:tab/>
      </w:r>
      <w:r w:rsidR="000C7A0F" w:rsidRPr="00AE13FF">
        <w:t xml:space="preserve">On success, the SMF shall return </w:t>
      </w:r>
      <w:r w:rsidR="00666217">
        <w:t xml:space="preserve">a </w:t>
      </w:r>
      <w:r w:rsidR="000C7A0F">
        <w:t xml:space="preserve">"204 No Content" </w:t>
      </w:r>
      <w:r w:rsidR="00666217">
        <w:t xml:space="preserve">response </w:t>
      </w:r>
      <w:r w:rsidR="000C7A0F">
        <w:t>with an empty payload body in the POST response</w:t>
      </w:r>
      <w:r w:rsidR="00666217">
        <w:t>.</w:t>
      </w:r>
    </w:p>
    <w:p w14:paraId="32E9F0F1" w14:textId="21DC4117" w:rsidR="00AA1A08" w:rsidRDefault="00AA1A08" w:rsidP="00DB011A">
      <w:pPr>
        <w:pStyle w:val="B1"/>
        <w:ind w:hanging="1"/>
      </w:pPr>
      <w:r>
        <w:t xml:space="preserve">If the </w:t>
      </w:r>
      <w:r w:rsidR="006D6A64">
        <w:t xml:space="preserve">POST </w:t>
      </w:r>
      <w:r>
        <w:t>request contains a vsmfReleaseOnly indication (i.e. for a 5GS to EPS Idle mode mobility or handover, for a Home Routed PDU session</w:t>
      </w:r>
      <w:r w:rsidR="00D03DB7" w:rsidRPr="00D03DB7">
        <w:t xml:space="preserve"> </w:t>
      </w:r>
      <w:r w:rsidR="00D03DB7">
        <w:t>with assigned EBI(s)</w:t>
      </w:r>
      <w:r>
        <w:t>), the V-SMF shall release its SM context and corresponding PDU session resource locally, i.e. without signalling towards the H-SMF.</w:t>
      </w:r>
    </w:p>
    <w:p w14:paraId="32E9F0F2" w14:textId="34797F19"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32E9F0F3" w14:textId="77777777" w:rsidR="00010A19" w:rsidRDefault="00010A19" w:rsidP="00010A19">
      <w:pPr>
        <w:pStyle w:val="Heading4"/>
      </w:pPr>
      <w:bookmarkStart w:id="247" w:name="_Toc20129485"/>
      <w:bookmarkStart w:id="248" w:name="_Toc27584112"/>
      <w:bookmarkStart w:id="249" w:name="_Toc36455414"/>
      <w:bookmarkStart w:id="250" w:name="_Toc45026800"/>
      <w:bookmarkStart w:id="251" w:name="_Toc51866605"/>
      <w:r>
        <w:t>5.2.2.5</w:t>
      </w:r>
      <w:r>
        <w:tab/>
        <w:t>Notify</w:t>
      </w:r>
      <w:r w:rsidRPr="00C610B7">
        <w:t xml:space="preserve"> </w:t>
      </w:r>
      <w:r>
        <w:t>SM Context Status service operation</w:t>
      </w:r>
      <w:bookmarkEnd w:id="247"/>
      <w:bookmarkEnd w:id="248"/>
      <w:bookmarkEnd w:id="249"/>
      <w:bookmarkEnd w:id="250"/>
      <w:bookmarkEnd w:id="251"/>
    </w:p>
    <w:p w14:paraId="32E9F0F4" w14:textId="77777777" w:rsidR="00010A19" w:rsidRDefault="00010A19" w:rsidP="00010A19">
      <w:pPr>
        <w:pStyle w:val="Heading5"/>
      </w:pPr>
      <w:bookmarkStart w:id="252" w:name="_Toc20129486"/>
      <w:bookmarkStart w:id="253" w:name="_Toc27584113"/>
      <w:bookmarkStart w:id="254" w:name="_Toc36455415"/>
      <w:bookmarkStart w:id="255" w:name="_Toc45026801"/>
      <w:bookmarkStart w:id="256" w:name="_Toc51866606"/>
      <w:r>
        <w:t>5.2.2.5.1</w:t>
      </w:r>
      <w:r>
        <w:tab/>
        <w:t>General</w:t>
      </w:r>
      <w:bookmarkEnd w:id="252"/>
      <w:bookmarkEnd w:id="253"/>
      <w:bookmarkEnd w:id="254"/>
      <w:bookmarkEnd w:id="255"/>
      <w:bookmarkEnd w:id="256"/>
    </w:p>
    <w:p w14:paraId="32E9F0F5" w14:textId="340DAC43" w:rsidR="00395426" w:rsidRDefault="00395426" w:rsidP="00395426">
      <w:r>
        <w:t>The Notify SM Context Status service operation shall be used by the SMF to notify the NF Service Consumer about the status of an SM context related to a PDU session (e.g. when the SM context is released</w:t>
      </w:r>
      <w:r w:rsidR="00B25179" w:rsidRPr="00B25179">
        <w:t xml:space="preserve"> </w:t>
      </w:r>
      <w:r w:rsidR="004C0491" w:rsidRPr="008771D2">
        <w:t>and the release is not triggered by a Release SM Context Request</w:t>
      </w:r>
      <w:r w:rsidR="004C0491">
        <w:t xml:space="preserve">, </w:t>
      </w:r>
      <w:r w:rsidR="00B25179">
        <w:t xml:space="preserve">or </w:t>
      </w:r>
      <w:r w:rsidR="004C0491" w:rsidRPr="008771D2">
        <w:t>when the SM context is</w:t>
      </w:r>
      <w:r w:rsidR="004C0491">
        <w:t xml:space="preserve"> </w:t>
      </w:r>
      <w:r w:rsidR="00B25179">
        <w:t>moved to another system</w:t>
      </w:r>
      <w:r>
        <w:t>) in the SMF, or the V-SMF for HR roaming scenarios.</w:t>
      </w:r>
    </w:p>
    <w:p w14:paraId="32E9F0F6" w14:textId="0B965970" w:rsidR="00395426" w:rsidRDefault="00395426" w:rsidP="00395426">
      <w:r>
        <w:t>It is used in the following procedures:</w:t>
      </w:r>
    </w:p>
    <w:p w14:paraId="32E9F0F7" w14:textId="651FD463" w:rsidR="00395426" w:rsidRDefault="00395426" w:rsidP="00395426">
      <w:pPr>
        <w:pStyle w:val="B1"/>
      </w:pPr>
      <w:r>
        <w:t>-</w:t>
      </w:r>
      <w:r>
        <w:tab/>
        <w:t xml:space="preserve">UE requested PDU Session Establishment procedure, when the PDU session establishment fails after the Create SM Context response (see </w:t>
      </w:r>
      <w:r w:rsidR="005B1EEB">
        <w:t>clause</w:t>
      </w:r>
      <w:r>
        <w:t xml:space="preserve"> 4.3.2.2</w:t>
      </w:r>
      <w:r w:rsidRPr="009158B7">
        <w:t xml:space="preserve"> </w:t>
      </w:r>
      <w:r>
        <w:t>of</w:t>
      </w:r>
      <w:r w:rsidR="00151DAB">
        <w:t xml:space="preserve"> 3GPP TS</w:t>
      </w:r>
      <w:r w:rsidR="00CA4B50">
        <w:t> 23.502 [</w:t>
      </w:r>
      <w:r>
        <w:t>3]);</w:t>
      </w:r>
    </w:p>
    <w:p w14:paraId="16972A4B" w14:textId="2461D8BB" w:rsidR="00B25179" w:rsidRDefault="00395426" w:rsidP="00395426">
      <w:pPr>
        <w:pStyle w:val="B1"/>
      </w:pPr>
      <w:r>
        <w:t>-</w:t>
      </w:r>
      <w:r>
        <w:tab/>
        <w:t xml:space="preserve">UE or Network requested PDU session release (see </w:t>
      </w:r>
      <w:r w:rsidR="005B1EEB">
        <w:t>clause</w:t>
      </w:r>
      <w:r>
        <w:t xml:space="preserve"> 4.3.4.2</w:t>
      </w:r>
      <w:r w:rsidRPr="009158B7">
        <w:t xml:space="preserve"> </w:t>
      </w:r>
      <w:r>
        <w:t>of</w:t>
      </w:r>
      <w:r w:rsidR="00151DAB">
        <w:t xml:space="preserve"> 3GPP TS</w:t>
      </w:r>
      <w:r w:rsidR="00CA4B50">
        <w:t> 23.502 [</w:t>
      </w:r>
      <w:r>
        <w:t>3]), e.g. SMF initiated release</w:t>
      </w:r>
      <w:r w:rsidR="00B25179">
        <w:t>;</w:t>
      </w:r>
    </w:p>
    <w:p w14:paraId="39B1BBFC" w14:textId="7C153EE1" w:rsidR="00B25179" w:rsidRDefault="00B25179" w:rsidP="00B25179">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rsidR="005B1EEB">
        <w:t>clause</w:t>
      </w:r>
      <w:r>
        <w:t xml:space="preserv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w:t>
      </w:r>
      <w:r w:rsidR="00151DAB">
        <w:t xml:space="preserve"> 3GPP TS</w:t>
      </w:r>
      <w:r w:rsidR="00CA4B50">
        <w:t> 23.502 [</w:t>
      </w:r>
      <w:r>
        <w:t>3]);</w:t>
      </w:r>
    </w:p>
    <w:p w14:paraId="72857F1F" w14:textId="468AE686" w:rsidR="00B25179" w:rsidRDefault="00B25179" w:rsidP="00B25179">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5B1EEB">
        <w:t>clause</w:t>
      </w:r>
      <w:r>
        <w:t xml:space="preserve"> </w:t>
      </w:r>
      <w:r w:rsidRPr="00DE59B4">
        <w:rPr>
          <w:noProof/>
        </w:rPr>
        <w:t>4.</w:t>
      </w:r>
      <w:r>
        <w:rPr>
          <w:noProof/>
        </w:rPr>
        <w:t xml:space="preserve">11.2.2 </w:t>
      </w:r>
      <w:r>
        <w:t>of</w:t>
      </w:r>
      <w:r w:rsidR="00151DAB">
        <w:t xml:space="preserve"> 3GPP TS</w:t>
      </w:r>
      <w:r w:rsidR="00CA4B50">
        <w:t> 23.502 [</w:t>
      </w:r>
      <w:r>
        <w:t>3]);</w:t>
      </w:r>
    </w:p>
    <w:p w14:paraId="066ABA88" w14:textId="6233ACE4" w:rsidR="00B25179" w:rsidRDefault="00B25179" w:rsidP="00B25179">
      <w:pPr>
        <w:pStyle w:val="B1"/>
      </w:pPr>
      <w:r>
        <w:t>-</w:t>
      </w:r>
      <w:r>
        <w:tab/>
      </w:r>
      <w:r w:rsidRPr="00050CA8">
        <w:t>Handover from 5GC-N3IWF to EPS</w:t>
      </w:r>
      <w:r>
        <w:t xml:space="preserve"> (</w:t>
      </w:r>
      <w:r>
        <w:rPr>
          <w:noProof/>
        </w:rPr>
        <w:t xml:space="preserve">see </w:t>
      </w:r>
      <w:r w:rsidR="005B1EEB">
        <w:t>clause</w:t>
      </w:r>
      <w:r>
        <w:t xml:space="preserve"> </w:t>
      </w:r>
      <w:r w:rsidRPr="00DE59B4">
        <w:rPr>
          <w:noProof/>
        </w:rPr>
        <w:t>4.</w:t>
      </w:r>
      <w:r>
        <w:rPr>
          <w:noProof/>
        </w:rPr>
        <w:t xml:space="preserve">11.3.2 </w:t>
      </w:r>
      <w:r>
        <w:t>of</w:t>
      </w:r>
      <w:r w:rsidR="00151DAB">
        <w:t xml:space="preserve"> 3GPP TS</w:t>
      </w:r>
      <w:r w:rsidR="00CA4B50">
        <w:t> 23.502 [</w:t>
      </w:r>
      <w:r>
        <w:t>3]);</w:t>
      </w:r>
    </w:p>
    <w:p w14:paraId="32E9F0F8" w14:textId="0EA260C8" w:rsidR="00395426" w:rsidRDefault="00B25179" w:rsidP="00395426">
      <w:pPr>
        <w:pStyle w:val="B1"/>
      </w:pPr>
      <w:r>
        <w:t>-</w:t>
      </w:r>
      <w:r>
        <w:tab/>
        <w:t>Handover from 5GS</w:t>
      </w:r>
      <w:r w:rsidRPr="00CB3BD5">
        <w:t xml:space="preserve"> </w:t>
      </w:r>
      <w:r>
        <w:t>to EPC/ePDG (</w:t>
      </w:r>
      <w:r>
        <w:rPr>
          <w:noProof/>
        </w:rPr>
        <w:t xml:space="preserve">see </w:t>
      </w:r>
      <w:r w:rsidR="005B1EEB">
        <w:t>clause</w:t>
      </w:r>
      <w:r>
        <w:t xml:space="preserve"> </w:t>
      </w:r>
      <w:r w:rsidRPr="00DE59B4">
        <w:rPr>
          <w:noProof/>
        </w:rPr>
        <w:t>4.</w:t>
      </w:r>
      <w:r>
        <w:rPr>
          <w:noProof/>
        </w:rPr>
        <w:t xml:space="preserve">11.4.2 </w:t>
      </w:r>
      <w:r>
        <w:t>of</w:t>
      </w:r>
      <w:r w:rsidR="00151DAB">
        <w:t xml:space="preserve"> 3GPP TS</w:t>
      </w:r>
      <w:r w:rsidR="00CA4B50">
        <w:t> 23.502 [</w:t>
      </w:r>
      <w:r>
        <w:t>3])</w:t>
      </w:r>
      <w:r w:rsidR="00395426">
        <w:t>.</w:t>
      </w:r>
    </w:p>
    <w:p w14:paraId="32E9F0FA" w14:textId="3766858E" w:rsidR="0052030D" w:rsidRDefault="00395426" w:rsidP="00F25EA1">
      <w:r>
        <w:t>The SMF shall notify the NF Service Consumer by using the HTTP POST method as shown in Figure 5.2.2.5.1-1.</w:t>
      </w:r>
    </w:p>
    <w:p w14:paraId="32E9F0FB" w14:textId="77777777" w:rsidR="004D4764" w:rsidRDefault="004D4764" w:rsidP="00395426">
      <w:pPr>
        <w:pStyle w:val="TH"/>
      </w:pPr>
      <w:r w:rsidRPr="00D64FA1">
        <w:rPr>
          <w:lang w:val="fr-FR"/>
        </w:rPr>
        <w:object w:dxaOrig="8701" w:dyaOrig="2131" w14:anchorId="32EA0C5E">
          <v:shape id="_x0000_i1044" type="#_x0000_t75" style="width:436.9pt;height:108.3pt" o:ole="">
            <v:imagedata r:id="rId50" o:title=""/>
          </v:shape>
          <o:OLEObject Type="Embed" ProgID="Visio.Drawing.11" ShapeID="_x0000_i1044" DrawAspect="Content" ObjectID="_1662479551" r:id="rId51"/>
        </w:object>
      </w:r>
    </w:p>
    <w:p w14:paraId="32E9F0FC" w14:textId="77777777" w:rsidR="00395426" w:rsidRDefault="00395426" w:rsidP="00395426">
      <w:pPr>
        <w:pStyle w:val="TF"/>
      </w:pPr>
      <w:r>
        <w:t>Figure 5.2.2.5.1-1: SM context status notification</w:t>
      </w:r>
    </w:p>
    <w:p w14:paraId="32E9F0FD" w14:textId="6B031AD2"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7128DEF3" w14:textId="31E3185C" w:rsidR="00B25179" w:rsidRDefault="00B25179" w:rsidP="00395426">
      <w:pPr>
        <w:pStyle w:val="B1"/>
      </w:pPr>
      <w:r>
        <w:tab/>
        <w:t xml:space="preserve">If the notification is triggered by PDU session handover, the </w:t>
      </w:r>
      <w:r>
        <w:rPr>
          <w:lang w:val="en-US"/>
        </w:rPr>
        <w:t>notification payload shall contain the Cause IE with the value "</w:t>
      </w:r>
      <w:r w:rsidRPr="00EA2206">
        <w:rPr>
          <w:noProof/>
        </w:rPr>
        <w:t>PDU_SESSION_</w:t>
      </w:r>
      <w:r>
        <w:rPr>
          <w:noProof/>
        </w:rPr>
        <w:t>HANDED_OVER</w:t>
      </w:r>
      <w:r>
        <w:rPr>
          <w:lang w:val="en-US"/>
        </w:rPr>
        <w:t>".</w:t>
      </w:r>
    </w:p>
    <w:p w14:paraId="32E9F0FE" w14:textId="5056DA40"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2E9F0FF" w14:textId="2EFF9F0B"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32E9F100" w14:textId="1F854203" w:rsidR="0052030D" w:rsidRDefault="0052030D" w:rsidP="00F5014C">
      <w:pPr>
        <w:pStyle w:val="B1"/>
      </w:pPr>
      <w:r>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5FF6C532"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5B1EEB">
        <w:t>clause</w:t>
      </w:r>
      <w:r>
        <w:t xml:space="preserve"> 6.5.2 of</w:t>
      </w:r>
      <w:r w:rsidR="00151DAB">
        <w:t xml:space="preserve"> 3GPP TS</w:t>
      </w:r>
      <w:r w:rsidR="00CA4B50">
        <w:t> 29.500 [</w:t>
      </w:r>
      <w:r>
        <w:t xml:space="preserve">4]), and the SMF knows alternate or backup Address(es) where to send Notifications (e.g. via the GUAMI and/or backupAmfInfo received when the SM context was established or via </w:t>
      </w:r>
      <w:r w:rsidRPr="00D3070D">
        <w:t>AMFStatusChange Notifications</w:t>
      </w:r>
      <w:r w:rsidR="009F0B09">
        <w:t>, or via the Nnrf_NFDiscovery service specified in</w:t>
      </w:r>
      <w:r w:rsidR="00151DAB">
        <w:t xml:space="preserve"> 3GPP TS</w:t>
      </w:r>
      <w:r w:rsidR="00CA4B50">
        <w:t> 29.510 [</w:t>
      </w:r>
      <w:r w:rsidR="009F0B09">
        <w:t xml:space="preserve">19] using the service name and GUAMI or backupAMFInfo obtained during the creation of the SM context, see </w:t>
      </w:r>
      <w:r w:rsidR="005B1EEB">
        <w:t>clause</w:t>
      </w:r>
      <w:r w:rsidR="009F0B09">
        <w:t xml:space="preserve"> 6.5.2.2 of</w:t>
      </w:r>
      <w:r w:rsidR="00151DAB">
        <w:t xml:space="preserve"> 3GPP TS</w:t>
      </w:r>
      <w:r w:rsidR="00CA4B50">
        <w:t> 29.500 [</w:t>
      </w:r>
      <w:r w:rsidR="009F0B09">
        <w:t>4]</w:t>
      </w:r>
      <w:r>
        <w:t xml:space="preserve">), the SMF shall exchange the authority part of the corresponding Notification URI with one of those addresses and shall use that URI in subsequent communication; the SMF shall resend the </w:t>
      </w:r>
      <w:r w:rsidR="00E3041E">
        <w:t>notification</w:t>
      </w:r>
      <w:r w:rsidRPr="00E23840">
        <w:t xml:space="preserve"> </w:t>
      </w:r>
      <w:r>
        <w:t>to that URI.</w:t>
      </w:r>
    </w:p>
    <w:p w14:paraId="32E9F104" w14:textId="77777777" w:rsidR="00754805" w:rsidRDefault="00754805" w:rsidP="00754805">
      <w:pPr>
        <w:pStyle w:val="Heading4"/>
      </w:pPr>
      <w:bookmarkStart w:id="257" w:name="_Toc20129487"/>
      <w:bookmarkStart w:id="258" w:name="_Toc27584114"/>
      <w:bookmarkStart w:id="259" w:name="_Toc36455416"/>
      <w:bookmarkStart w:id="260" w:name="_Toc45026802"/>
      <w:bookmarkStart w:id="261" w:name="_Toc51866607"/>
      <w:r>
        <w:t>5.2.2.6</w:t>
      </w:r>
      <w:r>
        <w:tab/>
      </w:r>
      <w:r w:rsidR="0026346C">
        <w:t xml:space="preserve">Retrieve </w:t>
      </w:r>
      <w:r>
        <w:t>SM Context service operation</w:t>
      </w:r>
      <w:bookmarkEnd w:id="257"/>
      <w:bookmarkEnd w:id="258"/>
      <w:bookmarkEnd w:id="259"/>
      <w:bookmarkEnd w:id="260"/>
      <w:bookmarkEnd w:id="261"/>
    </w:p>
    <w:p w14:paraId="32E9F105" w14:textId="77777777" w:rsidR="00754805" w:rsidRDefault="00754805" w:rsidP="00754805">
      <w:pPr>
        <w:pStyle w:val="Heading5"/>
      </w:pPr>
      <w:bookmarkStart w:id="262" w:name="_Toc20129488"/>
      <w:bookmarkStart w:id="263" w:name="_Toc27584115"/>
      <w:bookmarkStart w:id="264" w:name="_Toc36455417"/>
      <w:bookmarkStart w:id="265" w:name="_Toc45026803"/>
      <w:bookmarkStart w:id="266" w:name="_Toc51866608"/>
      <w:r>
        <w:t>5.2.2.6.1</w:t>
      </w:r>
      <w:r>
        <w:tab/>
        <w:t>General</w:t>
      </w:r>
      <w:bookmarkEnd w:id="262"/>
      <w:bookmarkEnd w:id="263"/>
      <w:bookmarkEnd w:id="264"/>
      <w:bookmarkEnd w:id="265"/>
      <w:bookmarkEnd w:id="266"/>
    </w:p>
    <w:p w14:paraId="32E9F106" w14:textId="56423ED6" w:rsidR="00754805" w:rsidRDefault="00754805" w:rsidP="00754805">
      <w:r>
        <w:t xml:space="preserve">The </w:t>
      </w:r>
      <w:r w:rsidR="0026346C">
        <w:t xml:space="preserve">Retrieve </w:t>
      </w:r>
      <w:r>
        <w:t xml:space="preserve">SM Context service operation shall be used to </w:t>
      </w:r>
      <w:r w:rsidR="0026346C">
        <w:t xml:space="preserve">retrieve </w:t>
      </w:r>
      <w:r>
        <w:t>an individual SM context, for a given PDU session, from the SMF, or from the V-SMF for HR roaming scenarios.</w:t>
      </w:r>
    </w:p>
    <w:p w14:paraId="32E9F107" w14:textId="4671781A" w:rsidR="00754805" w:rsidRDefault="00754805" w:rsidP="00754805">
      <w:r>
        <w:t>It is used in the following procedures:</w:t>
      </w:r>
    </w:p>
    <w:p w14:paraId="32E9F108" w14:textId="7A5F1546" w:rsidR="00754805" w:rsidRDefault="00754805" w:rsidP="00754805">
      <w:pPr>
        <w:pStyle w:val="B1"/>
      </w:pPr>
      <w:r>
        <w:t>-</w:t>
      </w:r>
      <w:r>
        <w:tab/>
        <w:t xml:space="preserve">5GS to EPS handover using N26 interface (see </w:t>
      </w:r>
      <w:r w:rsidR="005B1EEB">
        <w:t>clause</w:t>
      </w:r>
      <w:r>
        <w:t xml:space="preserve"> 4.11.1.2.1 of</w:t>
      </w:r>
      <w:r w:rsidR="00151DAB">
        <w:t xml:space="preserve"> 3GPP TS</w:t>
      </w:r>
      <w:r w:rsidR="00CA4B50">
        <w:t> 23.502 [</w:t>
      </w:r>
      <w:r>
        <w:t>3]), for PDU sessions associated with 3GPP access;</w:t>
      </w:r>
    </w:p>
    <w:p w14:paraId="32E9F109" w14:textId="5EC35CDC" w:rsidR="00754805" w:rsidRDefault="00754805" w:rsidP="00754805">
      <w:pPr>
        <w:pStyle w:val="B1"/>
      </w:pPr>
      <w:r>
        <w:t>-</w:t>
      </w:r>
      <w:r>
        <w:tab/>
        <w:t xml:space="preserve">5GS to EPS Idle mode mobility using N26 interface (see </w:t>
      </w:r>
      <w:r w:rsidR="005B1EEB">
        <w:t>clause</w:t>
      </w:r>
      <w:r>
        <w:t xml:space="preserve"> 4.11.1.3.2 of</w:t>
      </w:r>
      <w:r w:rsidR="00151DAB">
        <w:t xml:space="preserve"> 3GPP TS</w:t>
      </w:r>
      <w:r w:rsidR="00CA4B50">
        <w:t> 23.502 [</w:t>
      </w:r>
      <w:r>
        <w:t>3]), for PDU sessions associated with 3GPP access.</w:t>
      </w:r>
    </w:p>
    <w:p w14:paraId="32E9F10A" w14:textId="731E6BC1" w:rsidR="0040121A" w:rsidRDefault="00754805" w:rsidP="00B56CFA">
      <w:r>
        <w:lastRenderedPageBreak/>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as shown in Figure 5.2.2.6.1-1.</w:t>
      </w:r>
    </w:p>
    <w:p w14:paraId="32E9F10B" w14:textId="77777777" w:rsidR="0026346C" w:rsidRDefault="0026346C" w:rsidP="00754805">
      <w:pPr>
        <w:pStyle w:val="TH"/>
      </w:pPr>
      <w:r w:rsidRPr="00D64FA1">
        <w:rPr>
          <w:lang w:val="fr-FR"/>
        </w:rPr>
        <w:object w:dxaOrig="8714" w:dyaOrig="2144" w14:anchorId="32EA0C5F">
          <v:shape id="_x0000_i1045" type="#_x0000_t75" style="width:436.9pt;height:107.7pt" o:ole="">
            <v:imagedata r:id="rId52" o:title=""/>
          </v:shape>
          <o:OLEObject Type="Embed" ProgID="Visio.Drawing.11" ShapeID="_x0000_i1045" DrawAspect="Content" ObjectID="_1662479552" r:id="rId53"/>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77777777" w:rsidR="00754805" w:rsidRDefault="0040121A" w:rsidP="00DB011A">
      <w:pPr>
        <w:pStyle w:val="B2"/>
      </w:pPr>
      <w:r>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p>
    <w:p w14:paraId="32E9F10F" w14:textId="77777777"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Pr="00E33AA9">
        <w:t xml:space="preserve">. </w:t>
      </w:r>
      <w:r w:rsidR="0040121A">
        <w:br/>
      </w:r>
      <w:r w:rsidR="0040121A">
        <w:br/>
      </w:r>
      <w:r>
        <w:t xml:space="preserve">If </w:t>
      </w:r>
      <w:r w:rsidR="0040121A">
        <w:t xml:space="preserve">the target MME capabilities were provided in the </w:t>
      </w:r>
      <w:r w:rsidR="0026346C">
        <w:t xml:space="preserve">request </w:t>
      </w:r>
      <w:r w:rsidR="0040121A">
        <w:t xml:space="preserve">parameters, and if </w:t>
      </w:r>
      <w:r>
        <w:t>the target MME supports the non-IP PDN type, the SMF shall return, for a PDU session with PDU session type "Ethernet" or "Unstructured", an EPS bearer context with the "non-IP" PDN type.</w:t>
      </w:r>
    </w:p>
    <w:p w14:paraId="32E9F110" w14:textId="77777777" w:rsidR="00754805" w:rsidRPr="00E33AA9" w:rsidRDefault="0026346C" w:rsidP="00754805">
      <w:pPr>
        <w:pStyle w:val="B1"/>
      </w:pPr>
      <w:r>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77777777" w:rsidR="00C610B7" w:rsidRDefault="00C610B7" w:rsidP="00C610B7">
      <w:pPr>
        <w:pStyle w:val="Heading4"/>
      </w:pPr>
      <w:bookmarkStart w:id="267" w:name="_Toc20129489"/>
      <w:bookmarkStart w:id="268" w:name="_Toc27584116"/>
      <w:bookmarkStart w:id="269" w:name="_Toc36455418"/>
      <w:bookmarkStart w:id="270" w:name="_Toc45026804"/>
      <w:bookmarkStart w:id="271" w:name="_Toc51866609"/>
      <w:r>
        <w:t>5.2.2.</w:t>
      </w:r>
      <w:r w:rsidR="00754805">
        <w:t>7</w:t>
      </w:r>
      <w:r>
        <w:tab/>
        <w:t>Create</w:t>
      </w:r>
      <w:r w:rsidRPr="00C610B7">
        <w:t xml:space="preserve"> </w:t>
      </w:r>
      <w:r>
        <w:t>service operation</w:t>
      </w:r>
      <w:bookmarkEnd w:id="267"/>
      <w:bookmarkEnd w:id="268"/>
      <w:bookmarkEnd w:id="269"/>
      <w:bookmarkEnd w:id="270"/>
      <w:bookmarkEnd w:id="271"/>
    </w:p>
    <w:p w14:paraId="32E9F112" w14:textId="77777777" w:rsidR="00E13DB8" w:rsidRDefault="00E13DB8" w:rsidP="00E13DB8">
      <w:pPr>
        <w:pStyle w:val="Heading5"/>
      </w:pPr>
      <w:bookmarkStart w:id="272" w:name="_Toc20129490"/>
      <w:bookmarkStart w:id="273" w:name="_Toc27584117"/>
      <w:bookmarkStart w:id="274" w:name="_Toc36455419"/>
      <w:bookmarkStart w:id="275" w:name="_Toc45026805"/>
      <w:bookmarkStart w:id="276" w:name="_Toc51866610"/>
      <w:r>
        <w:t>5.2.2.</w:t>
      </w:r>
      <w:r w:rsidR="00754805">
        <w:t>7</w:t>
      </w:r>
      <w:r>
        <w:t>.1</w:t>
      </w:r>
      <w:r>
        <w:tab/>
        <w:t>General</w:t>
      </w:r>
      <w:bookmarkEnd w:id="272"/>
      <w:bookmarkEnd w:id="273"/>
      <w:bookmarkEnd w:id="274"/>
      <w:bookmarkEnd w:id="275"/>
      <w:bookmarkEnd w:id="276"/>
    </w:p>
    <w:p w14:paraId="32E9F113" w14:textId="77777777" w:rsidR="00BD5876" w:rsidRDefault="00BD5876" w:rsidP="00BD5876">
      <w:r>
        <w:t>The Create service operation shall be used to create an individual PDU session in the H-SMF for HR roaming scenarios.</w:t>
      </w:r>
    </w:p>
    <w:p w14:paraId="32E9F114" w14:textId="0FDF1D27" w:rsidR="00BD5876" w:rsidRDefault="00BD5876" w:rsidP="00BD5876">
      <w:r>
        <w:t>It is used in the following procedures:</w:t>
      </w:r>
    </w:p>
    <w:p w14:paraId="32E9F115" w14:textId="0FE77F36" w:rsidR="007E4E9C" w:rsidRDefault="00BD5876" w:rsidP="00DB011A">
      <w:pPr>
        <w:pStyle w:val="B1"/>
      </w:pPr>
      <w:r>
        <w:t>-</w:t>
      </w:r>
      <w:r>
        <w:tab/>
        <w:t xml:space="preserve">UE requested PDU Session Establishment (see </w:t>
      </w:r>
      <w:r w:rsidR="005B1EEB">
        <w:t>clause</w:t>
      </w:r>
      <w:r>
        <w:t xml:space="preserve"> 4.3.2.2.2 of</w:t>
      </w:r>
      <w:r w:rsidR="00151DAB">
        <w:t xml:space="preserve"> 3GPP TS</w:t>
      </w:r>
      <w:r w:rsidR="00CA4B50">
        <w:t> 23.502 [</w:t>
      </w:r>
      <w:r>
        <w:t>3])</w:t>
      </w:r>
      <w:r w:rsidR="007E4E9C">
        <w:t>;</w:t>
      </w:r>
    </w:p>
    <w:p w14:paraId="136F6116" w14:textId="2EFAF83F" w:rsidR="00E7640D" w:rsidRDefault="00255747" w:rsidP="00DB011A">
      <w:pPr>
        <w:pStyle w:val="B1"/>
      </w:pPr>
      <w:r>
        <w:t>-</w:t>
      </w:r>
      <w:r>
        <w:tab/>
        <w:t xml:space="preserve">EPS to 5GS Idle mode mobility or handover using N26 interface (see </w:t>
      </w:r>
      <w:r w:rsidR="005B1EEB">
        <w:t>clause</w:t>
      </w:r>
      <w:r>
        <w:t xml:space="preserve"> 4.11</w:t>
      </w:r>
      <w:r w:rsidRPr="009158B7">
        <w:t xml:space="preserve"> </w:t>
      </w:r>
      <w:r>
        <w:t>of</w:t>
      </w:r>
      <w:r w:rsidR="00151DAB">
        <w:t xml:space="preserve"> 3GPP TS</w:t>
      </w:r>
      <w:r w:rsidR="00CA4B50">
        <w:t> 23.502 [</w:t>
      </w:r>
      <w:r>
        <w:t>3]);</w:t>
      </w:r>
    </w:p>
    <w:p w14:paraId="32E9F116" w14:textId="70E75ED7" w:rsidR="006D67A5" w:rsidRDefault="007E4E9C" w:rsidP="00DB011A">
      <w:pPr>
        <w:pStyle w:val="B1"/>
      </w:pPr>
      <w:r>
        <w:t>-</w:t>
      </w:r>
      <w:r>
        <w:tab/>
        <w:t xml:space="preserve">EPS to 5GS mobility without N26 interface (see </w:t>
      </w:r>
      <w:r w:rsidR="005B1EEB">
        <w:t>clause</w:t>
      </w:r>
      <w:r>
        <w:t xml:space="preserve"> 4.11.2.3</w:t>
      </w:r>
      <w:r w:rsidR="00151DAB">
        <w:t xml:space="preserve"> 3GPP TS</w:t>
      </w:r>
      <w:r w:rsidR="00CA4B50">
        <w:t> 23.502 [</w:t>
      </w:r>
      <w:r>
        <w:t>3])</w:t>
      </w:r>
      <w:r w:rsidR="006D67A5">
        <w:t>;</w:t>
      </w:r>
    </w:p>
    <w:p w14:paraId="32E9F117" w14:textId="480A5846" w:rsidR="006D67A5" w:rsidRDefault="006D67A5" w:rsidP="006D67A5">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5B1EEB">
        <w:t>clause</w:t>
      </w:r>
      <w:r>
        <w:t xml:space="preserve"> 4.9.2.3.2 of</w:t>
      </w:r>
      <w:r w:rsidR="00151DAB">
        <w:t xml:space="preserve"> 3GPP TS</w:t>
      </w:r>
      <w:r w:rsidR="00CA4B50">
        <w:t> 23.502 [</w:t>
      </w:r>
      <w:r>
        <w:t>3]);</w:t>
      </w:r>
    </w:p>
    <w:p w14:paraId="32E9F118" w14:textId="4681457E" w:rsidR="006D67A5" w:rsidRDefault="006D67A5" w:rsidP="006D67A5">
      <w:pPr>
        <w:pStyle w:val="B1"/>
      </w:pPr>
      <w:r>
        <w:t>-</w:t>
      </w:r>
      <w:r>
        <w:tab/>
        <w:t xml:space="preserve">Handover from EPS to 5GC-N3IWF (see </w:t>
      </w:r>
      <w:r w:rsidR="005B1EEB">
        <w:t>clause</w:t>
      </w:r>
      <w:r>
        <w:t xml:space="preserve"> 4.11.3.1 of</w:t>
      </w:r>
      <w:r w:rsidR="00151DAB">
        <w:t xml:space="preserve"> 3GPP TS</w:t>
      </w:r>
      <w:r w:rsidR="00CA4B50">
        <w:t> 23.502 [</w:t>
      </w:r>
      <w:r>
        <w:t>3]);</w:t>
      </w:r>
    </w:p>
    <w:p w14:paraId="32E9F119" w14:textId="74CE92D2" w:rsidR="007E4E9C" w:rsidRDefault="006D67A5" w:rsidP="00DB011A">
      <w:pPr>
        <w:pStyle w:val="B1"/>
      </w:pPr>
      <w:r>
        <w:t>-</w:t>
      </w:r>
      <w:r>
        <w:tab/>
        <w:t xml:space="preserve">Handover from EPC/ePDG to 5GS (see </w:t>
      </w:r>
      <w:r w:rsidR="005B1EEB">
        <w:t>clause</w:t>
      </w:r>
      <w:r>
        <w:t xml:space="preserve"> 4.11.4.1 of</w:t>
      </w:r>
      <w:r w:rsidR="00151DAB">
        <w:t xml:space="preserve"> 3GPP TS</w:t>
      </w:r>
      <w:r w:rsidR="00CA4B50">
        <w:t> 23.502 [</w:t>
      </w:r>
      <w:r>
        <w:t>3])</w:t>
      </w:r>
      <w:r w:rsidR="00BD5876">
        <w:t>.</w:t>
      </w:r>
    </w:p>
    <w:p w14:paraId="32E9F11A" w14:textId="7118BCC7" w:rsidR="00F1180E" w:rsidRDefault="00BD5876" w:rsidP="00B56CFA">
      <w:r>
        <w:t>The NF Service Consumer (e.g. V-SMF) shall create a PDU session by using the HTTP POST method as shown in Figure 5.2.2.</w:t>
      </w:r>
      <w:r w:rsidR="00754805">
        <w:t>7</w:t>
      </w:r>
      <w:r>
        <w:t>.1-1.</w:t>
      </w:r>
    </w:p>
    <w:p w14:paraId="32E9F11B" w14:textId="77777777" w:rsidR="00D64AFE" w:rsidRDefault="00D64AFE" w:rsidP="00BD5876">
      <w:pPr>
        <w:pStyle w:val="TH"/>
      </w:pPr>
      <w:r>
        <w:object w:dxaOrig="8714" w:dyaOrig="2144" w14:anchorId="32EA0C60">
          <v:shape id="_x0000_i1046" type="#_x0000_t75" style="width:436.9pt;height:107.7pt" o:ole="">
            <v:imagedata r:id="rId54" o:title=""/>
          </v:shape>
          <o:OLEObject Type="Embed" ProgID="Visio.Drawing.11" ShapeID="_x0000_i1046" DrawAspect="Content" ObjectID="_1662479553" r:id="rId55"/>
        </w:object>
      </w:r>
    </w:p>
    <w:p w14:paraId="32E9F11C" w14:textId="77777777" w:rsidR="00BD5876" w:rsidRDefault="00BD5876" w:rsidP="00BD5876">
      <w:pPr>
        <w:pStyle w:val="TF"/>
      </w:pPr>
      <w:r>
        <w:t>Figure 5.2.2.</w:t>
      </w:r>
      <w:r w:rsidR="00754805">
        <w:t>7</w:t>
      </w:r>
      <w:r>
        <w:t>.1-1: PDU session creation</w:t>
      </w:r>
    </w:p>
    <w:p w14:paraId="32E9F11D" w14:textId="30DE6D6F" w:rsidR="007E4E9C" w:rsidRDefault="00BD5876" w:rsidP="00BD5876">
      <w:pPr>
        <w:pStyle w:val="B1"/>
      </w:pPr>
      <w:r>
        <w:t>1.</w:t>
      </w:r>
      <w:r>
        <w:tab/>
        <w:t>The NF Service Consumer shall send a POST request to the resource representing the PDU sessions collection resource of the H-SMF. The payload body of the POST request shall contain</w:t>
      </w:r>
      <w:r w:rsidR="007E4E9C">
        <w:t>:</w:t>
      </w:r>
    </w:p>
    <w:p w14:paraId="32E9F11E" w14:textId="60190FFE" w:rsidR="00255747" w:rsidRDefault="007E4E9C" w:rsidP="00DB011A">
      <w:pPr>
        <w:pStyle w:val="B2"/>
      </w:pPr>
      <w:r>
        <w:t>-</w:t>
      </w:r>
      <w:r>
        <w:tab/>
      </w:r>
      <w:r w:rsidR="00BD5876">
        <w:t>a representation of the individual PDU session resource to be created;</w:t>
      </w:r>
    </w:p>
    <w:p w14:paraId="32E9F11F" w14:textId="77777777"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32E9F120" w14:textId="77777777" w:rsidR="00255747" w:rsidRDefault="00255747" w:rsidP="00255747">
      <w:pPr>
        <w:pStyle w:val="B2"/>
      </w:pPr>
      <w:r>
        <w:t>-</w:t>
      </w:r>
      <w:r>
        <w:tab/>
        <w:t>the vsmfId IE identifying the serving SMF;</w:t>
      </w:r>
    </w:p>
    <w:p w14:paraId="32E9F121" w14:textId="3C8766DB" w:rsidR="00255747" w:rsidRDefault="00255747" w:rsidP="00255747">
      <w:pPr>
        <w:pStyle w:val="B2"/>
        <w:rPr>
          <w:lang w:val="en-US"/>
        </w:rPr>
      </w:pPr>
      <w:r>
        <w:t>-</w:t>
      </w:r>
      <w:r>
        <w:tab/>
        <w:t xml:space="preserve">the </w:t>
      </w:r>
      <w:r>
        <w:rPr>
          <w:lang w:val="en-US"/>
        </w:rPr>
        <w:t>vcnTunnelInfo;</w:t>
      </w:r>
    </w:p>
    <w:p w14:paraId="32E9F122" w14:textId="77777777" w:rsidR="00255747" w:rsidRDefault="00255747" w:rsidP="00DB011A">
      <w:pPr>
        <w:pStyle w:val="B2"/>
      </w:pPr>
      <w:r>
        <w:rPr>
          <w:lang w:val="en-US"/>
        </w:rPr>
        <w:t>-</w:t>
      </w:r>
      <w:r>
        <w:rPr>
          <w:lang w:val="en-US"/>
        </w:rPr>
        <w:tab/>
        <w:t>the anType</w:t>
      </w:r>
      <w:r>
        <w:t>;</w:t>
      </w:r>
    </w:p>
    <w:p w14:paraId="32E9F123" w14:textId="3181A265" w:rsidR="00BD5876" w:rsidRDefault="007E4E9C" w:rsidP="00DB011A">
      <w:pPr>
        <w:pStyle w:val="B2"/>
      </w:pPr>
      <w:r>
        <w:t>-</w:t>
      </w:r>
      <w:r>
        <w:tab/>
      </w:r>
      <w:r w:rsidR="00BD5876">
        <w:t>a URI ({vsmfPduSessionUri}) representing the PDU session resource in the V-SMF, for possible use by the H-SMF to subsequently modify or release the PDU session.</w:t>
      </w:r>
    </w:p>
    <w:p w14:paraId="3E60EC06" w14:textId="11203A83" w:rsidR="00D7213D" w:rsidRDefault="00D7213D" w:rsidP="00A773FB">
      <w:pPr>
        <w:pStyle w:val="B1"/>
        <w:ind w:hanging="1"/>
      </w:pPr>
      <w:r>
        <w:t xml:space="preserve">As specified in </w:t>
      </w:r>
      <w:r w:rsidR="005B1EEB">
        <w:t>clause</w:t>
      </w:r>
      <w:r>
        <w:t xml:space="preserve"> </w:t>
      </w:r>
      <w:r w:rsidRPr="00050CA8">
        <w:t>4.3.2.2.2</w:t>
      </w:r>
      <w:r w:rsidRPr="00A10EBB">
        <w:t xml:space="preserve"> </w:t>
      </w:r>
      <w:r>
        <w:t>of</w:t>
      </w:r>
      <w:r w:rsidR="00151DAB">
        <w:t xml:space="preserve"> 3GPP TS</w:t>
      </w:r>
      <w:r w:rsidR="00CA4B50">
        <w:t> 23.502 [</w:t>
      </w:r>
      <w:r>
        <w:t xml:space="preserve">3], the NF Service Consumer shall be able to receive an Update request before receiving the Create Response, e.g. for EPS bearer ID allocation (see </w:t>
      </w:r>
      <w:r w:rsidR="005B1EEB">
        <w:t>clause</w:t>
      </w:r>
      <w:r>
        <w:t xml:space="preserve"> </w:t>
      </w:r>
      <w:r w:rsidRPr="00B31444">
        <w:rPr>
          <w:lang w:eastAsia="zh-CN"/>
        </w:rPr>
        <w:t>4.11.1</w:t>
      </w:r>
      <w:r w:rsidRPr="00BA7BE6">
        <w:rPr>
          <w:lang w:eastAsia="zh-CN"/>
        </w:rPr>
        <w:t>.4.1</w:t>
      </w:r>
      <w:r w:rsidRPr="00A10EBB">
        <w:t xml:space="preserve"> </w:t>
      </w:r>
      <w:r>
        <w:t>of</w:t>
      </w:r>
      <w:r w:rsidR="00151DAB">
        <w:t xml:space="preserve"> 3GPP TS</w:t>
      </w:r>
      <w:r w:rsidR="00CA4B50">
        <w:t> 23.502 [</w:t>
      </w:r>
      <w:r>
        <w:t xml:space="preserve">3]) or </w:t>
      </w:r>
      <w:r w:rsidRPr="0085429D">
        <w:t>Secondary authorization/authentication</w:t>
      </w:r>
      <w:r>
        <w:t xml:space="preserve"> (see </w:t>
      </w:r>
      <w:r w:rsidR="005B1EEB">
        <w:t>clause</w:t>
      </w:r>
      <w:r>
        <w:t xml:space="preserve"> 4.3.2.3 of</w:t>
      </w:r>
      <w:r w:rsidR="00151DAB">
        <w:t xml:space="preserve"> 3GPP TS</w:t>
      </w:r>
      <w:r w:rsidR="00CA4B50">
        <w:t> 23.502 [</w:t>
      </w:r>
      <w:r>
        <w:t>3])</w:t>
      </w:r>
      <w:r>
        <w:rPr>
          <w:rFonts w:cs="Arial"/>
          <w:szCs w:val="18"/>
        </w:rPr>
        <w:t>.</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553FD76E" w:rsidR="00437539" w:rsidRDefault="00255747" w:rsidP="00AC60A1">
      <w:pPr>
        <w:pStyle w:val="B2"/>
      </w:pPr>
      <w:r>
        <w:t>-</w:t>
      </w:r>
      <w:r>
        <w:tab/>
      </w:r>
      <w:r w:rsidR="00BD5876" w:rsidRPr="0057039A">
        <w:t xml:space="preserve">the representation </w:t>
      </w:r>
      <w:r w:rsidR="00BD5876">
        <w:t>describing the status of the request</w:t>
      </w:r>
      <w:r w:rsidR="00437539">
        <w:t>;</w:t>
      </w:r>
    </w:p>
    <w:p w14:paraId="32E9F126" w14:textId="77777777" w:rsidR="00255747" w:rsidRDefault="00437539" w:rsidP="00AC60A1">
      <w:pPr>
        <w:pStyle w:val="B2"/>
      </w:pPr>
      <w:r>
        <w:t>-</w:t>
      </w:r>
      <w:r>
        <w:tab/>
      </w:r>
      <w:r w:rsidR="00E41950">
        <w:t>the QoS flow(s) to establish for the PDU session</w:t>
      </w:r>
      <w:r w:rsidR="00255747">
        <w:t>;</w:t>
      </w:r>
    </w:p>
    <w:p w14:paraId="32E9F127" w14:textId="7D8B4229" w:rsidR="00437539" w:rsidRDefault="00437539" w:rsidP="00AC60A1">
      <w:pPr>
        <w:pStyle w:val="B2"/>
      </w:pPr>
      <w:r>
        <w:t>-</w:t>
      </w:r>
      <w:r>
        <w:tab/>
        <w:t>the epsPdnCnxInfo IE and, for each EPS bearer, an epsBearerInfo IE, if the PDU session may be moved to EPS during its lifetime</w:t>
      </w:r>
      <w:r>
        <w:rPr>
          <w:lang w:eastAsia="zh-CN"/>
        </w:rPr>
        <w:t>;</w:t>
      </w:r>
    </w:p>
    <w:p w14:paraId="32E9F128" w14:textId="491B5C58" w:rsidR="00255747" w:rsidRDefault="00255747" w:rsidP="00AC60A1">
      <w:pPr>
        <w:pStyle w:val="B2"/>
      </w:pPr>
      <w:r>
        <w:t>-</w:t>
      </w:r>
      <w:r>
        <w:tab/>
      </w:r>
      <w:r w:rsidR="00BD5876" w:rsidRPr="00E33AA9">
        <w:t>the "Location" header contain</w:t>
      </w:r>
      <w:r>
        <w:t>ing</w:t>
      </w:r>
      <w:r w:rsidR="00BD5876" w:rsidRPr="00E33AA9">
        <w:t xml:space="preserve"> the URI of the created resource.</w:t>
      </w:r>
    </w:p>
    <w:p w14:paraId="32E9F129" w14:textId="48D76EA3"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5E4DA091" w:rsidR="00BD5876" w:rsidRDefault="00D7213D" w:rsidP="00AC60A1">
      <w:pPr>
        <w:pStyle w:val="B1"/>
        <w:ind w:hanging="1"/>
      </w:pPr>
      <w:r>
        <w:t xml:space="preserve">If an Update Request was sent to the V-SMF before the Create Response, the URI in the "Location" header and in the hsmfPduSessionUri IE of the H-SMF initiated Update Request shall be the same. </w:t>
      </w:r>
      <w:r w:rsidR="007E4E9C" w:rsidRPr="00255747">
        <w:t xml:space="preserve">If the Request Type was received in the request and </w:t>
      </w:r>
      <w:r w:rsidR="007D7370">
        <w:t>set to EXISTING_PDU_SESSION</w:t>
      </w:r>
      <w:r w:rsidR="007D7370">
        <w:rPr>
          <w:noProof/>
          <w:lang w:eastAsia="zh-CN"/>
        </w:rPr>
        <w:t xml:space="preserve"> or </w:t>
      </w:r>
      <w:r w:rsidR="007D7370">
        <w:t xml:space="preserve">EXISTING_EMERGENCY_PDU_SESSION (i.e. </w:t>
      </w:r>
      <w:r w:rsidR="007E4E9C" w:rsidRPr="00255747">
        <w:t>indicat</w:t>
      </w:r>
      <w:r w:rsidR="007D7370">
        <w:t>ing that</w:t>
      </w:r>
      <w:r w:rsidR="007E4E9C" w:rsidRPr="00255747">
        <w:t xml:space="preserve"> this is a request for an existing PDU session or an existing emergency PDU session</w:t>
      </w:r>
      <w:r w:rsidR="007D7370">
        <w:t>)</w:t>
      </w:r>
      <w:r w:rsidR="007E4E9C"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32E9F12B" w14:textId="39B26EB1" w:rsidR="00C92B8E" w:rsidRDefault="00C92B8E" w:rsidP="00C92B8E">
      <w:pPr>
        <w:pStyle w:val="B1"/>
        <w:ind w:hanging="1"/>
      </w:pPr>
      <w:r>
        <w:t>The POST request shall be considered as colliding with an existing PDU session context if:</w:t>
      </w:r>
    </w:p>
    <w:p w14:paraId="32E9F12C" w14:textId="0D4D4429" w:rsidR="00C92B8E" w:rsidRDefault="00C92B8E" w:rsidP="00C92B8E">
      <w:pPr>
        <w:pStyle w:val="B2"/>
      </w:pPr>
      <w:r>
        <w:t>-</w:t>
      </w:r>
      <w:r>
        <w:tab/>
        <w:t>it includes the same SUPI, or PEI for an emergency registered UE without a UICC or without an authenticated SUPI, and the same PDU Session ID as for an existing PDU session context; and</w:t>
      </w:r>
    </w:p>
    <w:p w14:paraId="32E9F12D"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F12E" w14:textId="26F31525" w:rsidR="00C92B8E" w:rsidRDefault="00C92B8E" w:rsidP="00EA1C32">
      <w:pPr>
        <w:pStyle w:val="B1"/>
      </w:pPr>
      <w:r>
        <w:lastRenderedPageBreak/>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If the vsmfPduSessionUri of the existing PDU session context differs from the vsmfPduSessionUri received in the POST request, the SMF shall also send a status notification (see </w:t>
      </w:r>
      <w:r w:rsidR="005B1EEB">
        <w:t>clause</w:t>
      </w:r>
      <w:r>
        <w:t xml:space="preserve"> 5.2.2.10) targeting the vsmfPduSessionUri of the existing PDU session context to notify the release of the existing PDU session context.</w:t>
      </w:r>
    </w:p>
    <w:p w14:paraId="41011FA5" w14:textId="114CF78C" w:rsidR="009D1C5D" w:rsidRDefault="009D1C5D" w:rsidP="00757B26">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E9F12F" w14:textId="683C93C9" w:rsidR="00437539" w:rsidRDefault="00437539" w:rsidP="00AC60A1">
      <w:pPr>
        <w:pStyle w:val="B1"/>
        <w:ind w:hanging="1"/>
      </w:pPr>
      <w:r>
        <w:t>The NF Service Consumer shall store any epsPdnCnxInfo and EPS bearer information received from the H-SMF.</w:t>
      </w:r>
    </w:p>
    <w:p w14:paraId="57B550A5" w14:textId="257C9DA1" w:rsidR="00E63746" w:rsidRDefault="00E63746" w:rsidP="00E63746">
      <w:pPr>
        <w:pStyle w:val="B1"/>
        <w:ind w:hanging="1"/>
        <w:rPr>
          <w:rFonts w:cs="Arial"/>
          <w:szCs w:val="18"/>
        </w:rPr>
      </w:pPr>
      <w:r>
        <w:rPr>
          <w:rFonts w:cs="Arial"/>
          <w:szCs w:val="18"/>
        </w:rPr>
        <w:t xml:space="preserve">If the response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w:t>
      </w:r>
    </w:p>
    <w:p w14:paraId="7DB6983D" w14:textId="5370075C" w:rsidR="00AC0345" w:rsidRDefault="00AC0345" w:rsidP="00AC0345">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32E9F130" w14:textId="77777777" w:rsidR="00F1180E" w:rsidRDefault="00F1180E" w:rsidP="00F1180E">
      <w:pPr>
        <w:pStyle w:val="B1"/>
      </w:pPr>
      <w:r>
        <w:t>2b.</w:t>
      </w:r>
      <w:r w:rsidR="00B767EA">
        <w:tab/>
      </w:r>
      <w:r>
        <w:t xml:space="preserve">On failure </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38B7FE9C"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H-SMF </w:t>
      </w:r>
      <w:r w:rsidR="00E7640D">
        <w:rPr>
          <w:lang w:val="en-US"/>
        </w:rPr>
        <w:t xml:space="preserve">proposes </w:t>
      </w:r>
      <w:r>
        <w:rPr>
          <w:lang w:val="en-US"/>
        </w:rPr>
        <w:t>the V-SMF to return to the UE, if the request included n1SmInfoFromUe;</w:t>
      </w:r>
    </w:p>
    <w:p w14:paraId="32E9F133" w14:textId="05AF6757"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32E9F134" w14:textId="49D06AC9" w:rsidR="00255747" w:rsidRDefault="00255747" w:rsidP="00255747">
      <w:pPr>
        <w:pStyle w:val="Heading5"/>
      </w:pPr>
      <w:bookmarkStart w:id="277" w:name="_Toc20129491"/>
      <w:bookmarkStart w:id="278" w:name="_Toc27584118"/>
      <w:bookmarkStart w:id="279" w:name="_Toc36455420"/>
      <w:bookmarkStart w:id="280" w:name="_Toc45026806"/>
      <w:bookmarkStart w:id="281" w:name="_Toc51866611"/>
      <w:r>
        <w:t>5.2.2.7.2</w:t>
      </w:r>
      <w:r>
        <w:tab/>
        <w:t>EPS to 5GS Idle mode mobility</w:t>
      </w:r>
      <w:bookmarkEnd w:id="277"/>
      <w:bookmarkEnd w:id="278"/>
      <w:bookmarkEnd w:id="279"/>
      <w:bookmarkEnd w:id="280"/>
      <w:bookmarkEnd w:id="281"/>
    </w:p>
    <w:p w14:paraId="32E9F135" w14:textId="5F0A4D64" w:rsidR="00255747" w:rsidRPr="007C1A75" w:rsidRDefault="00255747" w:rsidP="00255747">
      <w:r>
        <w:t xml:space="preserve">The requirements specified in </w:t>
      </w:r>
      <w:r w:rsidR="005B1EEB">
        <w:t>clause</w:t>
      </w:r>
      <w:r>
        <w:t xml:space="preserv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5B9D8CB1" w:rsidR="00255747" w:rsidRDefault="00255747" w:rsidP="00255747">
      <w:pPr>
        <w:pStyle w:val="B1"/>
        <w:ind w:hanging="1"/>
      </w:pPr>
      <w:r>
        <w:t>The POST request shall contain:</w:t>
      </w:r>
    </w:p>
    <w:p w14:paraId="32E9F138" w14:textId="77777777" w:rsidR="00255747" w:rsidRDefault="00255747" w:rsidP="00824262">
      <w:pPr>
        <w:pStyle w:val="B2"/>
      </w:pPr>
      <w:r>
        <w:t>-</w:t>
      </w:r>
      <w:r>
        <w:tab/>
        <w:t>the list of EPS Bearer Ids received from the MME;</w:t>
      </w:r>
    </w:p>
    <w:p w14:paraId="4956FBA1" w14:textId="462B3CD0" w:rsidR="0012068B" w:rsidRDefault="00255747" w:rsidP="00824262">
      <w:pPr>
        <w:pStyle w:val="B2"/>
      </w:pPr>
      <w:r>
        <w:t>-</w:t>
      </w:r>
      <w:r>
        <w:tab/>
        <w:t>the PGW S8-C F-TEID received from the MME</w:t>
      </w:r>
      <w:r w:rsidR="0012068B">
        <w:t>;</w:t>
      </w:r>
    </w:p>
    <w:p w14:paraId="32E9F139" w14:textId="45EE733F" w:rsidR="00255747" w:rsidRPr="00824262" w:rsidRDefault="0012068B" w:rsidP="00824262">
      <w:pPr>
        <w:pStyle w:val="B2"/>
      </w:pPr>
      <w:r w:rsidRPr="00824262">
        <w:t>-</w:t>
      </w:r>
      <w:r w:rsidRPr="00824262">
        <w:tab/>
        <w:t xml:space="preserve">the epsBearerCxtStatus attribute, indicating the status of all the EPS bearer contexts in the UE, if </w:t>
      </w:r>
      <w:r w:rsidR="007B01C4" w:rsidRPr="00824262">
        <w:t>c</w:t>
      </w:r>
      <w:r w:rsidRPr="00824262">
        <w:t xml:space="preserve">orresponding information has been received in the Create SM Context request (see </w:t>
      </w:r>
      <w:r w:rsidR="005B1EEB">
        <w:t>clause</w:t>
      </w:r>
      <w:r w:rsidRPr="00824262">
        <w:t> 5.2.2.2.2)</w:t>
      </w:r>
      <w:r w:rsidR="00255747" w:rsidRPr="00824262">
        <w:t>.</w:t>
      </w:r>
    </w:p>
    <w:p w14:paraId="510F06E5" w14:textId="03C8E197" w:rsidR="00EF700E"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w:t>
      </w:r>
      <w:r w:rsidR="00EF700E">
        <w:t>:</w:t>
      </w:r>
    </w:p>
    <w:p w14:paraId="6BF76220" w14:textId="0C71B855" w:rsidR="00EF700E" w:rsidRDefault="00EF700E" w:rsidP="00EF700E">
      <w:pPr>
        <w:pStyle w:val="B2"/>
      </w:pPr>
      <w:r>
        <w:t>-</w:t>
      </w:r>
      <w:r>
        <w:tab/>
      </w:r>
      <w:r w:rsidR="00255747">
        <w:t>the H-SMF finds a corresponding PDU session based on the EPS Bearer Ids and PGW S8-C F-TEID received in the request</w:t>
      </w:r>
      <w:r>
        <w:t>;</w:t>
      </w:r>
    </w:p>
    <w:p w14:paraId="26F738E6" w14:textId="77777777" w:rsidR="00EF700E" w:rsidRDefault="00EF700E" w:rsidP="00EF700E">
      <w:pPr>
        <w:pStyle w:val="B2"/>
      </w:pPr>
      <w:r>
        <w:t>-</w:t>
      </w:r>
      <w:r>
        <w:tab/>
        <w:t>the default EPS bearer context of the corresponding PDU session is not reported as inactive by the UE in the epsBearerCtxStatus attribute, if received; and</w:t>
      </w:r>
    </w:p>
    <w:p w14:paraId="311610C6" w14:textId="4C831228" w:rsidR="00EF700E" w:rsidRDefault="00EF700E" w:rsidP="00EF700E">
      <w:pPr>
        <w:pStyle w:val="B2"/>
      </w:pPr>
      <w:r>
        <w:t>-</w:t>
      </w:r>
      <w:r>
        <w:tab/>
        <w:t>the H-SMF</w:t>
      </w:r>
      <w:r w:rsidR="00255747">
        <w:t xml:space="preserve"> can proceed with moving the PDN connection to 5GS,</w:t>
      </w:r>
    </w:p>
    <w:p w14:paraId="32E9F13A" w14:textId="55066580" w:rsidR="00255747" w:rsidRDefault="00EF700E" w:rsidP="00C327E7">
      <w:pPr>
        <w:pStyle w:val="B2"/>
      </w:pPr>
      <w:r>
        <w:t xml:space="preserve">then </w:t>
      </w:r>
      <w:r w:rsidR="00255747">
        <w:t>the H-SMF shall return a 201 Created response including the following additional information:</w:t>
      </w:r>
    </w:p>
    <w:p w14:paraId="32E9F13B" w14:textId="5B5C5A20" w:rsidR="00255747" w:rsidRDefault="00255747" w:rsidP="00255747">
      <w:pPr>
        <w:pStyle w:val="B2"/>
      </w:pPr>
      <w:r>
        <w:t>-</w:t>
      </w:r>
      <w:r>
        <w:tab/>
        <w:t>PDU Session ID corresponding to the EPS PDN connection;</w:t>
      </w:r>
    </w:p>
    <w:p w14:paraId="32E9F13C" w14:textId="07699F85" w:rsidR="00255747" w:rsidRDefault="00255747" w:rsidP="00AC60A1">
      <w:pPr>
        <w:pStyle w:val="B2"/>
      </w:pPr>
      <w:r>
        <w:lastRenderedPageBreak/>
        <w:t>-</w:t>
      </w:r>
      <w:r>
        <w:tab/>
        <w:t>other PDU session parameters, such as PDU Session Type, Session AMBR, QoS flows information.</w:t>
      </w:r>
    </w:p>
    <w:p w14:paraId="7A195B93" w14:textId="440D7A0C" w:rsidR="00EF700E" w:rsidRDefault="00EF700E" w:rsidP="00EF700E">
      <w:pPr>
        <w:pStyle w:val="B1"/>
        <w:ind w:hanging="1"/>
      </w:pPr>
      <w:r>
        <w:t xml:space="preserve">If the epsBearerCxtStatus attribute is received in the request, the H-SMF shall check whether some EPS bearer(s) of the corresponding PDU session have been deleted by the UE but not notified to the EPS, and if so, the SMF shall release these EPS bearers, corresponding QoS rules and QoS flow level parameters locally, as specified in </w:t>
      </w:r>
      <w:r w:rsidR="005B1EEB">
        <w:t>clause</w:t>
      </w:r>
      <w:r>
        <w:t> 4.11.1.3.3 of</w:t>
      </w:r>
      <w:r w:rsidR="00151DAB">
        <w:t xml:space="preserve"> 3GPP TS</w:t>
      </w:r>
      <w:r w:rsidR="00CA4B50">
        <w:t> 23.502 [</w:t>
      </w:r>
      <w:r>
        <w:t>3].</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3F" w14:textId="1654B533" w:rsidR="00C90D18" w:rsidRDefault="00C90D18" w:rsidP="00F5014C">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4AB8122F" w14:textId="69FCB001" w:rsidR="00E728F2" w:rsidRDefault="00E728F2" w:rsidP="00E728F2">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32E9F140" w14:textId="77777777" w:rsidR="00255747" w:rsidRDefault="00255747" w:rsidP="00255747">
      <w:pPr>
        <w:pStyle w:val="Heading5"/>
      </w:pPr>
      <w:bookmarkStart w:id="282" w:name="_Toc20129492"/>
      <w:bookmarkStart w:id="283" w:name="_Toc27584119"/>
      <w:bookmarkStart w:id="284" w:name="_Toc36455421"/>
      <w:bookmarkStart w:id="285" w:name="_Toc45026807"/>
      <w:bookmarkStart w:id="286" w:name="_Toc51866612"/>
      <w:r>
        <w:t>5.2.2.7.3</w:t>
      </w:r>
      <w:r>
        <w:tab/>
        <w:t>EPS to 5GS Handover Preparation</w:t>
      </w:r>
      <w:bookmarkEnd w:id="282"/>
      <w:bookmarkEnd w:id="283"/>
      <w:bookmarkEnd w:id="284"/>
      <w:bookmarkEnd w:id="285"/>
      <w:bookmarkEnd w:id="286"/>
    </w:p>
    <w:p w14:paraId="32E9F141" w14:textId="2F752776" w:rsidR="00255747" w:rsidRPr="007C1A75" w:rsidRDefault="00255747" w:rsidP="00255747">
      <w:r>
        <w:t xml:space="preserve">The requirements specified in </w:t>
      </w:r>
      <w:r w:rsidR="005B1EEB">
        <w:t>clause</w:t>
      </w:r>
      <w:r>
        <w:t xml:space="preserv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239D6C7E" w:rsidR="00255747" w:rsidRDefault="00255747" w:rsidP="00255747">
      <w:pPr>
        <w:pStyle w:val="B1"/>
        <w:ind w:hanging="1"/>
      </w:pPr>
      <w:r>
        <w:t>The POST request shall contain:</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12D32F78" w:rsidR="00255747" w:rsidRPr="00230BE7" w:rsidRDefault="00255747" w:rsidP="00255747">
      <w:pPr>
        <w:pStyle w:val="B2"/>
      </w:pPr>
      <w:r>
        <w:t>-</w:t>
      </w:r>
      <w:r>
        <w:tab/>
        <w:t>the hoPreparationIndication IE set to "true", to indicate that a handover preparation is in progress and the PGW-C/SMF shall not switch the DL user plane of the PDU session yet.</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6C98582A" w:rsidR="00255747" w:rsidRDefault="00255747" w:rsidP="00255747">
      <w:pPr>
        <w:pStyle w:val="B2"/>
      </w:pPr>
      <w:r>
        <w:t>-</w:t>
      </w:r>
      <w:r>
        <w:tab/>
        <w:t>PDU Session ID corresponding to the EPS PDN connection;</w:t>
      </w:r>
    </w:p>
    <w:p w14:paraId="32E9F14A" w14:textId="77777777" w:rsidR="00255747" w:rsidRDefault="00255747" w:rsidP="00255747">
      <w:pPr>
        <w:pStyle w:val="B2"/>
      </w:pPr>
      <w:r>
        <w:t>-</w:t>
      </w:r>
      <w:r>
        <w:tab/>
        <w:t>other PDU session parameters, such as PDU Session Type, Session AMBR, QoS flows information.</w:t>
      </w:r>
    </w:p>
    <w:p w14:paraId="32E9F14B" w14:textId="2B7B476F" w:rsidR="00255747" w:rsidRDefault="00255747" w:rsidP="00AC60A1">
      <w:pPr>
        <w:pStyle w:val="B1"/>
        <w:ind w:hanging="1"/>
      </w:pPr>
      <w:r>
        <w:t>The SMF shall not switch the DL user plane of the PDU session, if the hoPreparationIndication IE was set to "true" in the request.</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77777777" w:rsidR="00C610B7" w:rsidRDefault="00C610B7" w:rsidP="00C610B7">
      <w:pPr>
        <w:pStyle w:val="Heading4"/>
      </w:pPr>
      <w:bookmarkStart w:id="287" w:name="_Toc20129493"/>
      <w:bookmarkStart w:id="288" w:name="_Toc27584120"/>
      <w:bookmarkStart w:id="289" w:name="_Toc36455422"/>
      <w:bookmarkStart w:id="290" w:name="_Toc45026808"/>
      <w:bookmarkStart w:id="291" w:name="_Toc51866613"/>
      <w:r>
        <w:lastRenderedPageBreak/>
        <w:t>5.2.2.</w:t>
      </w:r>
      <w:r w:rsidR="00754805">
        <w:t>8</w:t>
      </w:r>
      <w:r>
        <w:tab/>
        <w:t>Update</w:t>
      </w:r>
      <w:r w:rsidRPr="00C610B7">
        <w:t xml:space="preserve"> </w:t>
      </w:r>
      <w:r>
        <w:t>service operation</w:t>
      </w:r>
      <w:bookmarkEnd w:id="287"/>
      <w:bookmarkEnd w:id="288"/>
      <w:bookmarkEnd w:id="289"/>
      <w:bookmarkEnd w:id="290"/>
      <w:bookmarkEnd w:id="291"/>
    </w:p>
    <w:p w14:paraId="32E9F150" w14:textId="77777777" w:rsidR="00E13DB8" w:rsidRDefault="00E13DB8" w:rsidP="00E13DB8">
      <w:pPr>
        <w:pStyle w:val="Heading5"/>
      </w:pPr>
      <w:bookmarkStart w:id="292" w:name="_Toc20129494"/>
      <w:bookmarkStart w:id="293" w:name="_Toc27584121"/>
      <w:bookmarkStart w:id="294" w:name="_Toc36455423"/>
      <w:bookmarkStart w:id="295" w:name="_Toc45026809"/>
      <w:bookmarkStart w:id="296" w:name="_Toc51866614"/>
      <w:r>
        <w:t>5.2.2.</w:t>
      </w:r>
      <w:r w:rsidR="00754805">
        <w:t>8</w:t>
      </w:r>
      <w:r>
        <w:t>.1</w:t>
      </w:r>
      <w:r>
        <w:tab/>
        <w:t>General</w:t>
      </w:r>
      <w:bookmarkEnd w:id="292"/>
      <w:bookmarkEnd w:id="293"/>
      <w:bookmarkEnd w:id="294"/>
      <w:bookmarkEnd w:id="295"/>
      <w:bookmarkEnd w:id="296"/>
    </w:p>
    <w:p w14:paraId="32E9F151" w14:textId="337030B0" w:rsidR="00B26D3E" w:rsidRDefault="00B26D3E" w:rsidP="00B26D3E">
      <w:r>
        <w:t>The Update service operation shall be used in HR roaming scenarios to:</w:t>
      </w:r>
    </w:p>
    <w:p w14:paraId="32E9F152" w14:textId="72088EBA" w:rsidR="00B26D3E" w:rsidRDefault="00B26D3E" w:rsidP="00B26D3E">
      <w:pPr>
        <w:pStyle w:val="B1"/>
      </w:pPr>
      <w:r>
        <w:t>-</w:t>
      </w:r>
      <w:r>
        <w:tab/>
        <w:t>update an individual PDU session in the H-SMF</w:t>
      </w:r>
      <w:r w:rsidRPr="00DE6B17">
        <w:t xml:space="preserve"> </w:t>
      </w:r>
      <w:r>
        <w:t>and/or provide the H-SMF with information received by the V-SMF in N1 SM signalling from the UE;</w:t>
      </w:r>
    </w:p>
    <w:p w14:paraId="32E9F153" w14:textId="77777777" w:rsidR="00B26D3E" w:rsidRDefault="00B26D3E" w:rsidP="00B26D3E">
      <w:pPr>
        <w:pStyle w:val="B1"/>
      </w:pPr>
      <w:r>
        <w:t>-</w:t>
      </w:r>
      <w:r>
        <w:tab/>
        <w:t>update an individual PDU session in the V-SMF and/or provide information necessary for the V-SMF to send N1 SM signalling to the UE.</w:t>
      </w:r>
    </w:p>
    <w:p w14:paraId="32E9F154" w14:textId="4D5857A7" w:rsidR="00B26D3E" w:rsidRDefault="00B26D3E" w:rsidP="00B26D3E">
      <w:r>
        <w:t>It is invoked by the V-SMF in the following procedures:</w:t>
      </w:r>
    </w:p>
    <w:p w14:paraId="32E9F155" w14:textId="0546DBF8" w:rsidR="00B26D3E" w:rsidRDefault="00B26D3E" w:rsidP="00B26D3E">
      <w:pPr>
        <w:pStyle w:val="B1"/>
      </w:pPr>
      <w:r>
        <w:t>-</w:t>
      </w:r>
      <w:r>
        <w:tab/>
        <w:t xml:space="preserve">UE or visited network requested PDU </w:t>
      </w:r>
      <w:r w:rsidR="009A54F5">
        <w:t>s</w:t>
      </w:r>
      <w:r>
        <w:t xml:space="preserve">ession modification (see </w:t>
      </w:r>
      <w:r w:rsidR="005B1EEB">
        <w:t>clause</w:t>
      </w:r>
      <w:r>
        <w:t xml:space="preserve"> 4.3.3.3 of</w:t>
      </w:r>
      <w:r w:rsidR="00151DAB">
        <w:t xml:space="preserve"> 3GPP TS</w:t>
      </w:r>
      <w:r w:rsidR="00CA4B50">
        <w:t> 23.502 [</w:t>
      </w:r>
      <w:r>
        <w:t>3]);</w:t>
      </w:r>
    </w:p>
    <w:p w14:paraId="32E9F156" w14:textId="3B761930" w:rsidR="00B26D3E" w:rsidRDefault="00B26D3E" w:rsidP="00B26D3E">
      <w:pPr>
        <w:pStyle w:val="B1"/>
      </w:pPr>
      <w:r>
        <w:t>-</w:t>
      </w:r>
      <w:r>
        <w:tab/>
        <w:t xml:space="preserve">UE requested PDU </w:t>
      </w:r>
      <w:r w:rsidR="009A54F5">
        <w:t>s</w:t>
      </w:r>
      <w:r>
        <w:t xml:space="preserve">ession release (see </w:t>
      </w:r>
      <w:r w:rsidR="005B1EEB">
        <w:t>clause</w:t>
      </w:r>
      <w:r>
        <w:t xml:space="preserve"> 4.3.4.3 of</w:t>
      </w:r>
      <w:r w:rsidR="00151DAB">
        <w:t xml:space="preserve"> 3GPP TS</w:t>
      </w:r>
      <w:r w:rsidR="00CA4B50">
        <w:t> 23.502 [</w:t>
      </w:r>
      <w:r>
        <w:t>3</w:t>
      </w:r>
      <w:r w:rsidR="00453CBE">
        <w:t>])</w:t>
      </w:r>
      <w:r>
        <w:t>;</w:t>
      </w:r>
    </w:p>
    <w:p w14:paraId="32E9F157" w14:textId="70670A06" w:rsidR="00FE01D9" w:rsidRDefault="00FE01D9" w:rsidP="00FE01D9">
      <w:pPr>
        <w:pStyle w:val="B1"/>
      </w:pPr>
      <w:r>
        <w:t>-</w:t>
      </w:r>
      <w:r>
        <w:tab/>
        <w:t xml:space="preserve">EPS to 5GS handover </w:t>
      </w:r>
      <w:r w:rsidR="00255747">
        <w:t xml:space="preserve">execution </w:t>
      </w:r>
      <w:r>
        <w:t xml:space="preserve">using N26 interface (see </w:t>
      </w:r>
      <w:r w:rsidR="005B1EEB">
        <w:t>clause</w:t>
      </w:r>
      <w:r>
        <w:t xml:space="preserve"> 4.11</w:t>
      </w:r>
      <w:r w:rsidRPr="009158B7">
        <w:t xml:space="preserve"> </w:t>
      </w:r>
      <w:r>
        <w:t>of</w:t>
      </w:r>
      <w:r w:rsidR="00151DAB">
        <w:t xml:space="preserve"> 3GPP TS</w:t>
      </w:r>
      <w:r w:rsidR="00CA4B50">
        <w:t> 23.502 [</w:t>
      </w:r>
      <w:r>
        <w:t>3]);</w:t>
      </w:r>
    </w:p>
    <w:p w14:paraId="32E9F158" w14:textId="48F984E6" w:rsidR="006D67A5" w:rsidRDefault="006D67A5" w:rsidP="006D67A5">
      <w:pPr>
        <w:pStyle w:val="B1"/>
      </w:pPr>
      <w:r>
        <w:t>-</w:t>
      </w:r>
      <w:r>
        <w:tab/>
        <w:t xml:space="preserve">Handover between 3GPP and untrusted non-3GPP access procedures (see </w:t>
      </w:r>
      <w:r w:rsidR="005B1EEB">
        <w:t>clause</w:t>
      </w:r>
      <w:r>
        <w:t xml:space="preserve"> 4.9.2 of</w:t>
      </w:r>
      <w:r w:rsidR="00151DAB">
        <w:t xml:space="preserve"> 3GPP TS</w:t>
      </w:r>
      <w:r w:rsidR="00CA4B50">
        <w:t> 23.502 [</w:t>
      </w:r>
      <w:r>
        <w:t>3]), for a Home Routed PDU session, without AMF change or with target AMF in same PLMN;</w:t>
      </w:r>
    </w:p>
    <w:p w14:paraId="32E9F159" w14:textId="77596383" w:rsidR="00B26D3E" w:rsidRDefault="00B26D3E" w:rsidP="00B26D3E">
      <w:pPr>
        <w:pStyle w:val="B1"/>
      </w:pPr>
      <w:r>
        <w:t>-</w:t>
      </w:r>
      <w:r>
        <w:tab/>
        <w:t>All procedures requiring to provide the H-SMF with information received by the V-SMF in N1 SM signalling from the UE to the H-SMF</w:t>
      </w:r>
      <w:r w:rsidR="007470D7">
        <w:t>;</w:t>
      </w:r>
    </w:p>
    <w:p w14:paraId="298CE577" w14:textId="28DCC9D0" w:rsidR="007470D7" w:rsidRDefault="007470D7" w:rsidP="007470D7">
      <w:pPr>
        <w:pStyle w:val="B1"/>
      </w:pPr>
      <w:r>
        <w:t>-</w:t>
      </w:r>
      <w:r>
        <w:tab/>
        <w:t>Secondary RAT Usage Data Reporting (see clause 4.21 of 3GPP TS 23.502 [3]).</w:t>
      </w:r>
    </w:p>
    <w:p w14:paraId="32E9F15A" w14:textId="0F8CB0D9" w:rsidR="00B26D3E" w:rsidRDefault="00B26D3E" w:rsidP="00B26D3E">
      <w:r>
        <w:t>It is invoked by the H-SMF in the following procedures:</w:t>
      </w:r>
    </w:p>
    <w:p w14:paraId="32E9F15B" w14:textId="7D564064" w:rsidR="00B26D3E" w:rsidRDefault="00B26D3E" w:rsidP="00B26D3E">
      <w:pPr>
        <w:pStyle w:val="B1"/>
      </w:pPr>
      <w:r>
        <w:t>-</w:t>
      </w:r>
      <w:r>
        <w:tab/>
        <w:t xml:space="preserve">Home network requested PDU </w:t>
      </w:r>
      <w:r w:rsidR="009A54F5">
        <w:t>s</w:t>
      </w:r>
      <w:r>
        <w:t xml:space="preserve">ession modification (see </w:t>
      </w:r>
      <w:r w:rsidR="005B1EEB">
        <w:t>clause</w:t>
      </w:r>
      <w:r>
        <w:t xml:space="preserve"> 4.3.3.3 of</w:t>
      </w:r>
      <w:r w:rsidR="00151DAB">
        <w:t xml:space="preserve"> 3GPP TS</w:t>
      </w:r>
      <w:r w:rsidR="00CA4B50">
        <w:t> 23.502 [</w:t>
      </w:r>
      <w:r>
        <w:t>3]);</w:t>
      </w:r>
    </w:p>
    <w:p w14:paraId="32E9F15C" w14:textId="6E730431" w:rsidR="009A54F5" w:rsidRDefault="009A54F5" w:rsidP="00B26D3E">
      <w:pPr>
        <w:pStyle w:val="B1"/>
      </w:pPr>
      <w:r>
        <w:t>-</w:t>
      </w:r>
      <w:r>
        <w:tab/>
        <w:t xml:space="preserve">Home network requested PDU session release (see </w:t>
      </w:r>
      <w:r w:rsidR="005B1EEB">
        <w:t>clause</w:t>
      </w:r>
      <w:r>
        <w:t xml:space="preserve"> 4.3.4.3 of</w:t>
      </w:r>
      <w:r w:rsidR="00151DAB">
        <w:t xml:space="preserve"> 3GPP TS</w:t>
      </w:r>
      <w:r w:rsidR="00CA4B50">
        <w:t> 23.502 [</w:t>
      </w:r>
      <w:r>
        <w:t>3]);</w:t>
      </w:r>
    </w:p>
    <w:p w14:paraId="32E9F15D" w14:textId="77777777" w:rsidR="00C43287" w:rsidRDefault="00B26D3E" w:rsidP="00B26D3E">
      <w:pPr>
        <w:pStyle w:val="B1"/>
      </w:pPr>
      <w:r>
        <w:t>-</w:t>
      </w:r>
      <w:r>
        <w:tab/>
        <w:t>All procedures requiring to provide information necessary for the V-SMF to send N1 SM signalling to the UE</w:t>
      </w:r>
      <w:r w:rsidR="00C43287">
        <w:t>;</w:t>
      </w:r>
    </w:p>
    <w:p w14:paraId="3407C090" w14:textId="13BAA003" w:rsidR="00D7213D" w:rsidRDefault="00C43287" w:rsidP="00B26D3E">
      <w:pPr>
        <w:pStyle w:val="B1"/>
      </w:pPr>
      <w:r>
        <w:t>-</w:t>
      </w:r>
      <w:r>
        <w:tab/>
        <w:t xml:space="preserve">EPS Bearer ID allocation </w:t>
      </w:r>
      <w:r w:rsidR="001455EE">
        <w:rPr>
          <w:lang w:eastAsia="zh-CN"/>
        </w:rPr>
        <w:t>or revocation</w:t>
      </w:r>
      <w:r w:rsidR="001455EE">
        <w:t xml:space="preserve"> </w:t>
      </w:r>
      <w:r>
        <w:t xml:space="preserve">(see </w:t>
      </w:r>
      <w:r w:rsidR="005B1EEB">
        <w:t>clause</w:t>
      </w:r>
      <w:r w:rsidR="001455EE">
        <w:t>s</w:t>
      </w:r>
      <w:r>
        <w:t xml:space="preserve"> 4.11.1.4.1 </w:t>
      </w:r>
      <w:r w:rsidR="001455EE">
        <w:rPr>
          <w:lang w:eastAsia="zh-CN"/>
        </w:rPr>
        <w:t>and</w:t>
      </w:r>
      <w:r w:rsidR="001455EE">
        <w:t xml:space="preserve"> 4.11.1.4.3 </w:t>
      </w:r>
      <w:r>
        <w:t>of</w:t>
      </w:r>
      <w:r w:rsidR="00151DAB">
        <w:t xml:space="preserve"> 3GPP TS</w:t>
      </w:r>
      <w:r w:rsidR="00CA4B50">
        <w:t> 23.502 [</w:t>
      </w:r>
      <w:r>
        <w:t>3])</w:t>
      </w:r>
      <w:r w:rsidR="00D7213D">
        <w:t>;</w:t>
      </w:r>
    </w:p>
    <w:p w14:paraId="32E9F15E" w14:textId="088296DC" w:rsidR="00B26D3E" w:rsidRPr="00D93024" w:rsidRDefault="00D7213D" w:rsidP="00B26D3E">
      <w:pPr>
        <w:pStyle w:val="B1"/>
      </w:pPr>
      <w:r>
        <w:t>-</w:t>
      </w:r>
      <w:r>
        <w:tab/>
        <w:t xml:space="preserve">Secondary authorization/authentication by an DN-AAA server (see </w:t>
      </w:r>
      <w:r w:rsidR="005B1EEB">
        <w:t>clause</w:t>
      </w:r>
      <w:r>
        <w:t xml:space="preserve"> 4.3.2.3 of of</w:t>
      </w:r>
      <w:r w:rsidR="00151DAB">
        <w:t xml:space="preserve"> 3GPP TS</w:t>
      </w:r>
      <w:r w:rsidR="00CA4B50">
        <w:t> 23.502 [</w:t>
      </w:r>
      <w:r>
        <w:t>3])</w:t>
      </w:r>
      <w:r w:rsidR="00B26D3E">
        <w:t>.</w:t>
      </w:r>
    </w:p>
    <w:p w14:paraId="32E9F15F" w14:textId="77777777" w:rsidR="00E13DB8" w:rsidRDefault="00E13DB8" w:rsidP="00E13DB8">
      <w:pPr>
        <w:pStyle w:val="Heading5"/>
      </w:pPr>
      <w:bookmarkStart w:id="297" w:name="_Toc20129495"/>
      <w:bookmarkStart w:id="298" w:name="_Toc27584122"/>
      <w:bookmarkStart w:id="299" w:name="_Toc36455424"/>
      <w:bookmarkStart w:id="300" w:name="_Toc45026810"/>
      <w:bookmarkStart w:id="301" w:name="_Toc51866615"/>
      <w:r>
        <w:t>5.2.2.</w:t>
      </w:r>
      <w:r w:rsidR="00754805">
        <w:t>8</w:t>
      </w:r>
      <w:r>
        <w:t>.2</w:t>
      </w:r>
      <w:r>
        <w:tab/>
      </w:r>
      <w:r w:rsidR="006C399E">
        <w:t>Update service operation towards H-SMF</w:t>
      </w:r>
      <w:bookmarkEnd w:id="297"/>
      <w:bookmarkEnd w:id="298"/>
      <w:bookmarkEnd w:id="299"/>
      <w:bookmarkEnd w:id="300"/>
      <w:bookmarkEnd w:id="301"/>
    </w:p>
    <w:p w14:paraId="32E9F160" w14:textId="77777777" w:rsidR="00A76DF2" w:rsidRDefault="00A76DF2" w:rsidP="00DB011A">
      <w:pPr>
        <w:pStyle w:val="Heading6"/>
      </w:pPr>
      <w:bookmarkStart w:id="302" w:name="_Toc20129496"/>
      <w:bookmarkStart w:id="303" w:name="_Toc27584123"/>
      <w:bookmarkStart w:id="304" w:name="_Toc36455425"/>
      <w:bookmarkStart w:id="305" w:name="_Toc45026811"/>
      <w:bookmarkStart w:id="306" w:name="_Toc51866616"/>
      <w:r>
        <w:t>5.2.2.8.2.1</w:t>
      </w:r>
      <w:r>
        <w:tab/>
        <w:t>General</w:t>
      </w:r>
      <w:bookmarkEnd w:id="302"/>
      <w:bookmarkEnd w:id="303"/>
      <w:bookmarkEnd w:id="304"/>
      <w:bookmarkEnd w:id="305"/>
      <w:bookmarkEnd w:id="306"/>
    </w:p>
    <w:p w14:paraId="32E9F161" w14:textId="4AD0D207" w:rsidR="00E77F28" w:rsidRDefault="006C399E" w:rsidP="00B56CFA">
      <w:r>
        <w:t>The NF Service Consumer (e.g. V-SMF) shall update a PDU session in the H-SMF</w:t>
      </w:r>
      <w:r w:rsidRPr="00247A99">
        <w:t xml:space="preserve"> </w:t>
      </w:r>
      <w:r>
        <w:t xml:space="preserve">and/or provide the H-SMF with information received by the V-SMF in N1 SM signalling from the UE, by using the HTTP </w:t>
      </w:r>
      <w:r w:rsidR="00E77F28">
        <w:t xml:space="preserve">POST </w:t>
      </w:r>
      <w:r>
        <w:t xml:space="preserve">method </w:t>
      </w:r>
      <w:r w:rsidR="00E77F28">
        <w:t xml:space="preserve">(modify custom operation) </w:t>
      </w:r>
      <w:r>
        <w:t>as shown in Figure 5.2.2.</w:t>
      </w:r>
      <w:r w:rsidR="003A7B75">
        <w:t>8</w:t>
      </w:r>
      <w:r>
        <w:t>.2-1.</w:t>
      </w:r>
    </w:p>
    <w:p w14:paraId="32E9F162" w14:textId="77777777" w:rsidR="005D5DEC" w:rsidRDefault="005D5DEC" w:rsidP="006C399E">
      <w:pPr>
        <w:pStyle w:val="TH"/>
      </w:pPr>
      <w:r>
        <w:object w:dxaOrig="8714" w:dyaOrig="2144" w14:anchorId="32EA0C61">
          <v:shape id="_x0000_i1047" type="#_x0000_t75" style="width:436.9pt;height:107.7pt" o:ole="">
            <v:imagedata r:id="rId56" o:title=""/>
          </v:shape>
          <o:OLEObject Type="Embed" ProgID="Visio.Drawing.11" ShapeID="_x0000_i1047" DrawAspect="Content" ObjectID="_1662479554" r:id="rId57"/>
        </w:object>
      </w:r>
    </w:p>
    <w:p w14:paraId="32E9F163" w14:textId="77777777"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p>
    <w:p w14:paraId="32E9F164" w14:textId="77777777" w:rsidR="009A54F5" w:rsidRDefault="006C399E" w:rsidP="006C399E">
      <w:pPr>
        <w:pStyle w:val="B1"/>
      </w:pPr>
      <w:r>
        <w:t>1.</w:t>
      </w:r>
      <w:r>
        <w:tab/>
        <w:t xml:space="preserve">The NF Service Consumer shall send a </w:t>
      </w:r>
      <w:r w:rsidR="00E77F28">
        <w:t xml:space="preserve">POST </w:t>
      </w:r>
      <w:r>
        <w:t xml:space="preserve">request to the resource representing the individual PDU session resource in the H-SMF. The payload body of the </w:t>
      </w:r>
      <w:r w:rsidR="00E77F28">
        <w:t xml:space="preserve">POST </w:t>
      </w:r>
      <w:r>
        <w:t>request shall contain</w:t>
      </w:r>
      <w:r w:rsidR="009A54F5">
        <w:t>:</w:t>
      </w:r>
    </w:p>
    <w:p w14:paraId="32E9F165" w14:textId="011C574B" w:rsidR="009A54F5" w:rsidRDefault="009A54F5" w:rsidP="009A54F5">
      <w:pPr>
        <w:pStyle w:val="B2"/>
      </w:pPr>
      <w:r>
        <w:t>-</w:t>
      </w:r>
      <w:r>
        <w:tab/>
        <w:t>the requestIndication IE indicating the request type;</w:t>
      </w:r>
    </w:p>
    <w:p w14:paraId="32E9F166" w14:textId="77777777" w:rsidR="006C399E" w:rsidRDefault="009A54F5" w:rsidP="00DB011A">
      <w:pPr>
        <w:pStyle w:val="B2"/>
      </w:pPr>
      <w:r>
        <w:lastRenderedPageBreak/>
        <w:t>-</w:t>
      </w:r>
      <w:r>
        <w:tab/>
      </w:r>
      <w:r w:rsidR="006C399E">
        <w:t>the modification instructions and/or the information received by the V-SMF in N1 signalling from the UE.</w:t>
      </w:r>
    </w:p>
    <w:p w14:paraId="32E9F167" w14:textId="374D75EB"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V-SMF to send N1 SM signalling to the UE</w:t>
      </w:r>
      <w:r w:rsidRPr="00E33AA9">
        <w:t>.</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481642AA" w:rsidR="005D5DEC" w:rsidRPr="003A40AE" w:rsidRDefault="005D5DEC" w:rsidP="005D5DEC">
      <w:pPr>
        <w:pStyle w:val="B2"/>
        <w:rPr>
          <w:lang w:val="en-US"/>
        </w:rPr>
      </w:pPr>
      <w:r>
        <w:rPr>
          <w:lang w:val="en-US"/>
        </w:rPr>
        <w:t>-</w:t>
      </w:r>
      <w:r>
        <w:rPr>
          <w:lang w:val="en-US"/>
        </w:rPr>
        <w:tab/>
        <w:t xml:space="preserve">the n1SmCause IE with the 5GSM cause the H-SMF </w:t>
      </w:r>
      <w:r w:rsidR="00E7640D">
        <w:rPr>
          <w:lang w:val="en-US"/>
        </w:rPr>
        <w:t>proposes</w:t>
      </w:r>
      <w:r>
        <w:rPr>
          <w:lang w:val="en-US"/>
        </w:rPr>
        <w:t xml:space="preserve"> the V-SMF to return to the UE, if the request included n1SmInfoFromUe;</w:t>
      </w:r>
    </w:p>
    <w:p w14:paraId="32E9F16B" w14:textId="190851B8"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if the SMF needs to return NAS SM information which the V-SMF does not need to interpret;</w:t>
      </w:r>
    </w:p>
    <w:p w14:paraId="32E9F16C" w14:textId="174D1F6D"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this is a response sent to a UE requested PDU session modification.</w:t>
      </w:r>
    </w:p>
    <w:p w14:paraId="32E9F16D" w14:textId="77777777" w:rsidR="00F16F55" w:rsidRDefault="00F16F55" w:rsidP="00F16F55">
      <w:pPr>
        <w:pStyle w:val="Heading6"/>
      </w:pPr>
      <w:bookmarkStart w:id="307" w:name="_Toc20129497"/>
      <w:bookmarkStart w:id="308" w:name="_Toc27584124"/>
      <w:bookmarkStart w:id="309" w:name="_Toc36455426"/>
      <w:bookmarkStart w:id="310" w:name="_Toc45026812"/>
      <w:bookmarkStart w:id="311" w:name="_Toc51866617"/>
      <w:r>
        <w:t>5.2.2.8.2.2</w:t>
      </w:r>
      <w:r>
        <w:tab/>
        <w:t>UE or visited network requested PDU session modification</w:t>
      </w:r>
      <w:bookmarkEnd w:id="307"/>
      <w:bookmarkEnd w:id="308"/>
      <w:bookmarkEnd w:id="309"/>
      <w:bookmarkEnd w:id="310"/>
      <w:bookmarkEnd w:id="311"/>
    </w:p>
    <w:p w14:paraId="32E9F16E" w14:textId="096B6759" w:rsidR="00F16F55" w:rsidRPr="007C1A75" w:rsidRDefault="00F16F55" w:rsidP="00F16F55">
      <w:r>
        <w:t xml:space="preserve">The requirements specified in </w:t>
      </w:r>
      <w:r w:rsidR="005B1EEB">
        <w:t>clause</w:t>
      </w:r>
      <w:r>
        <w:t xml:space="preserv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04BB48A1" w:rsidR="00F16F55" w:rsidRDefault="00F16F55" w:rsidP="00DB011A">
      <w:pPr>
        <w:pStyle w:val="B1"/>
        <w:ind w:hanging="1"/>
      </w:pPr>
      <w:r>
        <w:t xml:space="preserve">The </w:t>
      </w:r>
      <w:r w:rsidR="00E77F28">
        <w:t xml:space="preserve">POST </w:t>
      </w:r>
      <w:r>
        <w:t>request shall contain:</w:t>
      </w:r>
    </w:p>
    <w:p w14:paraId="32E9F171" w14:textId="5C2D65A9"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xml:space="preserve">, in an N1 SM container IE as specified in </w:t>
      </w:r>
      <w:r w:rsidR="005B1EEB">
        <w:t>clause</w:t>
      </w:r>
      <w:r>
        <w:t xml:space="preserve"> 5.2.3.1, for a UE requested PDU session modification; or</w:t>
      </w:r>
    </w:p>
    <w:p w14:paraId="47957983" w14:textId="3C39D881" w:rsidR="00462BBC"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w:t>
      </w:r>
      <w:r w:rsidR="00462BBC">
        <w:t xml:space="preserve">for a visited network requested PDU session modification, </w:t>
      </w:r>
      <w:r>
        <w:t>e.g.</w:t>
      </w:r>
      <w:r w:rsidR="003F7D59" w:rsidRPr="003F7D59">
        <w:t xml:space="preserve"> </w:t>
      </w:r>
      <w:r w:rsidR="003F7D59">
        <w:t>to</w:t>
      </w:r>
      <w:r w:rsidR="00462BBC">
        <w:t>:</w:t>
      </w:r>
    </w:p>
    <w:p w14:paraId="5A003116" w14:textId="1BFE5D53" w:rsidR="007319C9" w:rsidRDefault="00462BBC" w:rsidP="00462BBC">
      <w:pPr>
        <w:pStyle w:val="B3"/>
        <w:rPr>
          <w:lang w:eastAsia="ja-JP"/>
        </w:rPr>
      </w:pPr>
      <w:r>
        <w:t>-</w:t>
      </w:r>
      <w:r>
        <w:tab/>
      </w:r>
      <w:r w:rsidR="00F16F55">
        <w:t xml:space="preserve">report the release of </w:t>
      </w:r>
      <w:r w:rsidR="00F16F55">
        <w:rPr>
          <w:lang w:eastAsia="ja-JP"/>
        </w:rPr>
        <w:t>QoS flow(s) or notify QoS flow(s) whose targets QoS are no longer fulfilled</w:t>
      </w:r>
      <w:r w:rsidR="007319C9">
        <w:rPr>
          <w:lang w:eastAsia="ja-JP"/>
        </w:rPr>
        <w:t>;</w:t>
      </w:r>
    </w:p>
    <w:p w14:paraId="32E9F172" w14:textId="1FDE0C87" w:rsidR="00F16F55" w:rsidRDefault="007319C9" w:rsidP="00462BBC">
      <w:pPr>
        <w:pStyle w:val="B3"/>
      </w:pPr>
      <w:r>
        <w:t>-</w:t>
      </w:r>
      <w:r>
        <w:rPr>
          <w:lang w:eastAsia="ja-JP"/>
        </w:rPr>
        <w:tab/>
      </w:r>
      <w:r w:rsidR="0056191B">
        <w:rPr>
          <w:lang w:eastAsia="ja-JP"/>
        </w:rPr>
        <w:t>report that the</w:t>
      </w:r>
      <w:r w:rsidR="0056191B" w:rsidRPr="00201E0C">
        <w:rPr>
          <w:noProof/>
        </w:rPr>
        <w:t xml:space="preserve"> </w:t>
      </w:r>
      <w:r w:rsidR="0056191B">
        <w:rPr>
          <w:noProof/>
        </w:rPr>
        <w:t>user plane security enforcement with a value Preferred is not fulfilled or is fulfilled again</w:t>
      </w:r>
      <w:r w:rsidR="00F16F55">
        <w:t>;</w:t>
      </w:r>
    </w:p>
    <w:p w14:paraId="3613C86B" w14:textId="29C8FD5E" w:rsidR="007319C9" w:rsidRDefault="007319C9" w:rsidP="00C327E7">
      <w:pPr>
        <w:pStyle w:val="B3"/>
      </w:pPr>
      <w:r>
        <w:t>-</w:t>
      </w:r>
      <w:r>
        <w:tab/>
        <w:t>report that access type of the PDU session can be changed; in this case, the anTypeCanBeChanged attribute shall be set to "true".</w:t>
      </w:r>
    </w:p>
    <w:p w14:paraId="32E9F173" w14:textId="77777777" w:rsidR="00F16F55" w:rsidRPr="00DB011A" w:rsidRDefault="00F16F55" w:rsidP="00F16F55">
      <w:pPr>
        <w:pStyle w:val="Heading6"/>
        <w:rPr>
          <w:lang w:val="en-US"/>
        </w:rPr>
      </w:pPr>
      <w:bookmarkStart w:id="312" w:name="_Toc20129498"/>
      <w:bookmarkStart w:id="313" w:name="_Toc27584125"/>
      <w:bookmarkStart w:id="314" w:name="_Toc36455427"/>
      <w:bookmarkStart w:id="315" w:name="_Toc45026813"/>
      <w:bookmarkStart w:id="316" w:name="_Toc51866618"/>
      <w:r w:rsidRPr="00DB011A">
        <w:rPr>
          <w:lang w:val="en-US"/>
        </w:rPr>
        <w:t>5.2.2.8.2.</w:t>
      </w:r>
      <w:r>
        <w:rPr>
          <w:lang w:val="en-US"/>
        </w:rPr>
        <w:t>3</w:t>
      </w:r>
      <w:r w:rsidRPr="00DB011A">
        <w:rPr>
          <w:lang w:val="en-US"/>
        </w:rPr>
        <w:tab/>
        <w:t>UE requested PDU session release</w:t>
      </w:r>
      <w:bookmarkEnd w:id="312"/>
      <w:bookmarkEnd w:id="313"/>
      <w:bookmarkEnd w:id="314"/>
      <w:bookmarkEnd w:id="315"/>
      <w:bookmarkEnd w:id="316"/>
    </w:p>
    <w:p w14:paraId="32E9F174" w14:textId="62FF5CA3" w:rsidR="00F16F55" w:rsidRPr="007C1A75" w:rsidRDefault="00F16F55" w:rsidP="00F16F55">
      <w:r>
        <w:t xml:space="preserve">The requirements specified in </w:t>
      </w:r>
      <w:r w:rsidR="005B1EEB">
        <w:t>clause</w:t>
      </w:r>
      <w:r>
        <w:t xml:space="preserv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249347D3" w:rsidR="00F16F55" w:rsidRDefault="00F16F55" w:rsidP="00F16F55">
      <w:pPr>
        <w:pStyle w:val="B1"/>
        <w:ind w:hanging="1"/>
      </w:pPr>
      <w:r>
        <w:t xml:space="preserve">The </w:t>
      </w:r>
      <w:r w:rsidR="00E77F28">
        <w:t xml:space="preserve">POST </w:t>
      </w:r>
      <w:r>
        <w:t>request shall contain:</w:t>
      </w:r>
    </w:p>
    <w:p w14:paraId="32E9F177" w14:textId="413726A5"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p>
    <w:p w14:paraId="32E9F178" w14:textId="77777777" w:rsidR="003919DA" w:rsidRDefault="003919DA" w:rsidP="003919DA">
      <w:pPr>
        <w:pStyle w:val="Heading6"/>
      </w:pPr>
      <w:bookmarkStart w:id="317" w:name="_Toc20129499"/>
      <w:bookmarkStart w:id="318" w:name="_Toc27584126"/>
      <w:bookmarkStart w:id="319" w:name="_Toc36455428"/>
      <w:bookmarkStart w:id="320" w:name="_Toc45026814"/>
      <w:bookmarkStart w:id="321" w:name="_Toc51866619"/>
      <w:r>
        <w:t>5.2.2.8.2.</w:t>
      </w:r>
      <w:r w:rsidR="0007511B">
        <w:t>4</w:t>
      </w:r>
      <w:r>
        <w:tab/>
        <w:t xml:space="preserve">EPS to 5GS Handover </w:t>
      </w:r>
      <w:r w:rsidR="00255747">
        <w:t>Execution</w:t>
      </w:r>
      <w:bookmarkEnd w:id="317"/>
      <w:bookmarkEnd w:id="318"/>
      <w:bookmarkEnd w:id="319"/>
      <w:bookmarkEnd w:id="320"/>
      <w:bookmarkEnd w:id="321"/>
    </w:p>
    <w:p w14:paraId="32E9F179" w14:textId="67A599B3" w:rsidR="003919DA" w:rsidRPr="007C1A75" w:rsidRDefault="003919DA" w:rsidP="003919DA">
      <w:r>
        <w:t xml:space="preserve">The requirements specified in </w:t>
      </w:r>
      <w:r w:rsidR="005B1EEB">
        <w:t>clause</w:t>
      </w:r>
      <w:r>
        <w:t xml:space="preserv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t>-</w:t>
      </w:r>
      <w:r>
        <w:tab/>
        <w:t>the list of EPS Bearer Ids successfully handed over to 5GS;</w:t>
      </w:r>
    </w:p>
    <w:p w14:paraId="32E9F17D" w14:textId="6F33D123" w:rsidR="003919DA" w:rsidRDefault="003919DA" w:rsidP="00DB011A">
      <w:pPr>
        <w:pStyle w:val="B2"/>
      </w:pPr>
      <w:r>
        <w:t>-</w:t>
      </w:r>
      <w:r>
        <w:tab/>
        <w:t xml:space="preserve">the hoPreparationIndication IE set to "false", to indicate that there is no handover preparation in progress anymore and </w:t>
      </w:r>
      <w:r w:rsidR="0089630E">
        <w:t xml:space="preserve">that </w:t>
      </w:r>
      <w:r>
        <w:t>the PGW-C/SMF shall switch the DL user plane of the PDU session.</w:t>
      </w:r>
    </w:p>
    <w:p w14:paraId="32E9F17E" w14:textId="77777777" w:rsidR="003919DA" w:rsidRDefault="003919DA" w:rsidP="003919DA">
      <w:pPr>
        <w:pStyle w:val="B1"/>
      </w:pPr>
      <w:r w:rsidRPr="000C7A0F">
        <w:lastRenderedPageBreak/>
        <w:t>2.</w:t>
      </w:r>
      <w:r w:rsidRPr="000C7A0F">
        <w:tab/>
      </w:r>
      <w:r>
        <w:t>Same as step 2 of Figure 5.2.2.8.2-1, with the following modifications.</w:t>
      </w:r>
    </w:p>
    <w:p w14:paraId="32E9F17F" w14:textId="2851754E" w:rsidR="003919DA" w:rsidRDefault="00255747" w:rsidP="00DB011A">
      <w:pPr>
        <w:pStyle w:val="B1"/>
        <w:ind w:hanging="1"/>
      </w:pPr>
      <w:r>
        <w:t>T</w:t>
      </w:r>
      <w:r w:rsidR="003919DA">
        <w:t>he SMF shall return a 200 OK response. The SMF shall switch the DL user plane of the PDU session using the N9 tunnel information that has been received in the vcnTunnelInfo, if</w:t>
      </w:r>
      <w:r w:rsidR="003919DA" w:rsidRPr="00810EDB">
        <w:t xml:space="preserve"> </w:t>
      </w:r>
      <w:r w:rsidR="003919DA">
        <w:t>the hoPreparationIndication IE was set to "false" in the request.</w:t>
      </w:r>
    </w:p>
    <w:p w14:paraId="7D23632D" w14:textId="2BE4F097" w:rsidR="0089630E" w:rsidRPr="007C1A75" w:rsidRDefault="0089630E" w:rsidP="0089630E">
      <w:r>
        <w:t xml:space="preserve">If the handover preparation failed (e.g. the target 5G-AN failed to establish resources for the PDU session), the requirements specified in </w:t>
      </w:r>
      <w:r w:rsidR="005B1EEB">
        <w:t>clause</w:t>
      </w:r>
      <w:r>
        <w:t xml:space="preserve"> 5.2.2.8.2.1 shall apply with the following modifications.</w:t>
      </w:r>
    </w:p>
    <w:p w14:paraId="51A0AECE" w14:textId="77777777" w:rsidR="0089630E" w:rsidRDefault="0089630E" w:rsidP="0089630E">
      <w:pPr>
        <w:pStyle w:val="B1"/>
      </w:pPr>
      <w:r>
        <w:t>1.</w:t>
      </w:r>
      <w:r>
        <w:tab/>
        <w:t>Same as step 1 of Figure 5.2.2.8.2-1, with the following modifications.</w:t>
      </w:r>
    </w:p>
    <w:p w14:paraId="1C5EFF9C" w14:textId="77777777" w:rsidR="0089630E" w:rsidRDefault="0089630E" w:rsidP="0089630E">
      <w:pPr>
        <w:pStyle w:val="B1"/>
        <w:ind w:hanging="1"/>
      </w:pPr>
      <w:r>
        <w:t>The POST request shall contain:</w:t>
      </w:r>
    </w:p>
    <w:p w14:paraId="0380D74C" w14:textId="502950E6" w:rsidR="0089630E" w:rsidRDefault="0089630E" w:rsidP="0089630E">
      <w:pPr>
        <w:pStyle w:val="B1"/>
        <w:ind w:hanging="1"/>
      </w:pPr>
      <w:r>
        <w:t>-</w:t>
      </w:r>
      <w:r>
        <w:tab/>
        <w:t>the cause attribute set to "HO_FAILURE";</w:t>
      </w:r>
    </w:p>
    <w:p w14:paraId="00D02700" w14:textId="77777777" w:rsidR="0089630E" w:rsidRDefault="0089630E" w:rsidP="0089630E">
      <w:pPr>
        <w:pStyle w:val="B1"/>
        <w:ind w:hanging="1"/>
      </w:pPr>
      <w:r>
        <w:t>-</w:t>
      </w:r>
      <w:r>
        <w:tab/>
        <w:t>an empty list of EPS Bearer Ids;</w:t>
      </w:r>
    </w:p>
    <w:p w14:paraId="4C74DACE" w14:textId="31EB2EFE" w:rsidR="0089630E" w:rsidRDefault="0089630E" w:rsidP="0089630E">
      <w:pPr>
        <w:pStyle w:val="B2"/>
      </w:pPr>
      <w:r>
        <w:t>-</w:t>
      </w:r>
      <w:r>
        <w:tab/>
        <w:t>the hoPreparationIndication IE set to "false", to indicate that there is no handover preparation in progress anymore.</w:t>
      </w:r>
    </w:p>
    <w:p w14:paraId="39FAE655" w14:textId="77777777" w:rsidR="0089630E" w:rsidRDefault="0089630E" w:rsidP="0089630E">
      <w:pPr>
        <w:pStyle w:val="B1"/>
      </w:pPr>
      <w:r w:rsidRPr="000C7A0F">
        <w:t>2.</w:t>
      </w:r>
      <w:r w:rsidRPr="000C7A0F">
        <w:tab/>
      </w:r>
      <w:r>
        <w:t>Same as step 2 of Figure 5.2.2.8.2-1, with the following modifications.</w:t>
      </w:r>
    </w:p>
    <w:p w14:paraId="580E08DA" w14:textId="7E238392" w:rsidR="0089630E" w:rsidRDefault="0089630E" w:rsidP="0089630E">
      <w:pPr>
        <w:pStyle w:val="B1"/>
        <w:ind w:hanging="1"/>
      </w:pPr>
      <w:r>
        <w:t>The H-SMF shall return a 200 OK response. The H-SMF shall release the resources prepared for the handover.</w:t>
      </w:r>
    </w:p>
    <w:p w14:paraId="32E9F180" w14:textId="77777777" w:rsidR="006D67A5" w:rsidRDefault="006D67A5" w:rsidP="006D67A5">
      <w:pPr>
        <w:pStyle w:val="Heading6"/>
      </w:pPr>
      <w:bookmarkStart w:id="322" w:name="_Toc20129500"/>
      <w:bookmarkStart w:id="323" w:name="_Toc27584127"/>
      <w:bookmarkStart w:id="324" w:name="_Toc36455429"/>
      <w:bookmarkStart w:id="325" w:name="_Toc45026815"/>
      <w:bookmarkStart w:id="326" w:name="_Toc51866620"/>
      <w:r>
        <w:t>5.2.2.8.2</w:t>
      </w:r>
      <w:r w:rsidR="00F16F55">
        <w:t>.</w:t>
      </w:r>
      <w:r w:rsidR="0007511B">
        <w:t>5</w:t>
      </w:r>
      <w:r>
        <w:tab/>
        <w:t>Handover between 3GPP and untrusted non-3GPP access (Home Routed PDU session)</w:t>
      </w:r>
      <w:bookmarkEnd w:id="322"/>
      <w:bookmarkEnd w:id="323"/>
      <w:bookmarkEnd w:id="324"/>
      <w:bookmarkEnd w:id="325"/>
      <w:bookmarkEnd w:id="326"/>
    </w:p>
    <w:p w14:paraId="32E9F181" w14:textId="448D9D90" w:rsidR="006D67A5" w:rsidRPr="007C1A75" w:rsidRDefault="006D67A5" w:rsidP="006D67A5">
      <w:r>
        <w:t xml:space="preserve">For Handover between 3GPP and untrusted non-3GPP access procedures, for a Home Routed PDU session, without AMF change or with the target AMF in the same PLMN, the requirements specified in </w:t>
      </w:r>
      <w:r w:rsidR="005B1EEB">
        <w:t>clause</w:t>
      </w:r>
      <w:r>
        <w:t xml:space="preserv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7777777" w:rsidR="006D67A5" w:rsidRDefault="006D67A5" w:rsidP="00DB011A">
      <w:pPr>
        <w:pStyle w:val="B1"/>
        <w:ind w:firstLine="0"/>
      </w:pPr>
      <w:r>
        <w:t>The requestIndication IE shall be set to PDU_SES_MOB.</w:t>
      </w:r>
    </w:p>
    <w:p w14:paraId="32E9F185" w14:textId="77777777" w:rsidR="007C443B" w:rsidRDefault="007C443B" w:rsidP="007C443B">
      <w:pPr>
        <w:pStyle w:val="Heading6"/>
      </w:pPr>
      <w:bookmarkStart w:id="327" w:name="_Toc20129501"/>
      <w:bookmarkStart w:id="328" w:name="_Toc27584128"/>
      <w:bookmarkStart w:id="329" w:name="_Toc36455430"/>
      <w:bookmarkStart w:id="330" w:name="_Toc45026816"/>
      <w:bookmarkStart w:id="331" w:name="_Toc51866621"/>
      <w:r>
        <w:t>5.2.2.8.2.6</w:t>
      </w:r>
      <w:r>
        <w:tab/>
        <w:t>P-CSCF Restoration Procedure via AMF (Home Routed PDU session)</w:t>
      </w:r>
      <w:bookmarkEnd w:id="327"/>
      <w:bookmarkEnd w:id="328"/>
      <w:bookmarkEnd w:id="329"/>
      <w:bookmarkEnd w:id="330"/>
      <w:bookmarkEnd w:id="331"/>
    </w:p>
    <w:p w14:paraId="32E9F186" w14:textId="1788D341" w:rsidR="007C443B" w:rsidRPr="007C1A75" w:rsidRDefault="007C443B" w:rsidP="007C443B">
      <w:r>
        <w:t xml:space="preserve">The requirements specified in </w:t>
      </w:r>
      <w:r w:rsidR="005B1EEB">
        <w:t>clause</w:t>
      </w:r>
      <w:r>
        <w:t xml:space="preserv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77777777" w:rsidR="007C443B" w:rsidRPr="006D67A5" w:rsidRDefault="007C443B" w:rsidP="00DB011A">
      <w:pPr>
        <w:pStyle w:val="B1"/>
        <w:ind w:firstLine="0"/>
      </w:pPr>
      <w:r>
        <w:t>-</w:t>
      </w:r>
      <w:r>
        <w:tab/>
        <w:t>the cause IE set to REL_DUE_TO_REACTIVATION.</w:t>
      </w:r>
    </w:p>
    <w:p w14:paraId="32E9F18B" w14:textId="77777777" w:rsidR="00E13DB8" w:rsidRDefault="00E13DB8" w:rsidP="00E13DB8">
      <w:pPr>
        <w:pStyle w:val="Heading5"/>
      </w:pPr>
      <w:bookmarkStart w:id="332" w:name="_Toc20129502"/>
      <w:bookmarkStart w:id="333" w:name="_Toc27584129"/>
      <w:bookmarkStart w:id="334" w:name="_Toc36455431"/>
      <w:bookmarkStart w:id="335" w:name="_Toc45026817"/>
      <w:bookmarkStart w:id="336" w:name="_Toc51866622"/>
      <w:r>
        <w:t>5.2.2.</w:t>
      </w:r>
      <w:r w:rsidR="00754805">
        <w:t>8</w:t>
      </w:r>
      <w:r>
        <w:t>.3</w:t>
      </w:r>
      <w:r w:rsidR="00B767EA">
        <w:tab/>
      </w:r>
      <w:r w:rsidR="006C399E">
        <w:t>Update service operation towards V-SMF</w:t>
      </w:r>
      <w:bookmarkEnd w:id="332"/>
      <w:bookmarkEnd w:id="333"/>
      <w:bookmarkEnd w:id="334"/>
      <w:bookmarkEnd w:id="335"/>
      <w:bookmarkEnd w:id="336"/>
    </w:p>
    <w:p w14:paraId="32E9F18C" w14:textId="77777777" w:rsidR="00892204" w:rsidRPr="000E24D4" w:rsidRDefault="00892204" w:rsidP="00DB011A">
      <w:pPr>
        <w:pStyle w:val="Heading6"/>
      </w:pPr>
      <w:bookmarkStart w:id="337" w:name="_Toc20129503"/>
      <w:bookmarkStart w:id="338" w:name="_Toc27584130"/>
      <w:bookmarkStart w:id="339" w:name="_Toc36455432"/>
      <w:bookmarkStart w:id="340" w:name="_Toc45026818"/>
      <w:bookmarkStart w:id="341" w:name="_Toc51866623"/>
      <w:r>
        <w:t>5.2.2.8.3.1</w:t>
      </w:r>
      <w:r>
        <w:tab/>
        <w:t>General</w:t>
      </w:r>
      <w:bookmarkEnd w:id="337"/>
      <w:bookmarkEnd w:id="338"/>
      <w:bookmarkEnd w:id="339"/>
      <w:bookmarkEnd w:id="340"/>
      <w:bookmarkEnd w:id="341"/>
    </w:p>
    <w:p w14:paraId="32E9F18D" w14:textId="267682BE" w:rsidR="00651FC6" w:rsidRDefault="006C399E" w:rsidP="00B56CFA">
      <w:r>
        <w:t>The NF Service Consumer (e.g. H-SMF) shall update a PDU session in the V-SMF</w:t>
      </w:r>
      <w:r w:rsidRPr="00247A99">
        <w:t xml:space="preserve"> </w:t>
      </w:r>
      <w:r>
        <w:t>and/or provide information necessary for the V-SMF to send N1 SM signalling to the UE</w:t>
      </w:r>
      <w:r w:rsidR="00C43287">
        <w:t xml:space="preserve">, or request to allocate </w:t>
      </w:r>
      <w:r w:rsidR="001455EE">
        <w:t xml:space="preserve">or revoke </w:t>
      </w:r>
      <w:r w:rsidR="00C43287">
        <w:t>EPS Bearer ID(s) for the PDU session</w:t>
      </w:r>
      <w:r>
        <w:t>, by using the HTTP "modify" custom operation as shown in Figure 5.2.2.</w:t>
      </w:r>
      <w:r w:rsidR="00754805">
        <w:t>8</w:t>
      </w:r>
      <w:r>
        <w:t>.3</w:t>
      </w:r>
      <w:r w:rsidR="00453CBE">
        <w:t>.1</w:t>
      </w:r>
      <w:r>
        <w:t>-1.</w:t>
      </w:r>
    </w:p>
    <w:p w14:paraId="32E9F18E" w14:textId="77777777" w:rsidR="004F2971" w:rsidRDefault="004F2971" w:rsidP="006C399E">
      <w:pPr>
        <w:pStyle w:val="TH"/>
      </w:pPr>
      <w:r w:rsidRPr="00D64FA1">
        <w:rPr>
          <w:lang w:val="fr-FR"/>
        </w:rPr>
        <w:object w:dxaOrig="8714" w:dyaOrig="2144" w14:anchorId="32EA0C62">
          <v:shape id="_x0000_i1048" type="#_x0000_t75" style="width:436.9pt;height:107.7pt" o:ole="">
            <v:imagedata r:id="rId58" o:title=""/>
          </v:shape>
          <o:OLEObject Type="Embed" ProgID="Visio.Drawing.11" ShapeID="_x0000_i1048" DrawAspect="Content" ObjectID="_1662479555" r:id="rId59"/>
        </w:object>
      </w:r>
    </w:p>
    <w:p w14:paraId="32E9F18F" w14:textId="77777777"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p>
    <w:p w14:paraId="32E9F190" w14:textId="77777777" w:rsidR="00892204" w:rsidRDefault="006C399E" w:rsidP="006C399E">
      <w:pPr>
        <w:pStyle w:val="B1"/>
      </w:pPr>
      <w:r>
        <w:t>1.</w:t>
      </w:r>
      <w:r>
        <w:tab/>
        <w:t>The NF Service Consumer shall send a POST request to the resource representing the individual PDU session resource in the V-SMF. The payload body of the POST request shall contain</w:t>
      </w:r>
      <w:r w:rsidR="00892204">
        <w:t>:</w:t>
      </w:r>
    </w:p>
    <w:p w14:paraId="32E9F191" w14:textId="77777777" w:rsidR="00892204" w:rsidRDefault="00892204" w:rsidP="00DB011A">
      <w:pPr>
        <w:pStyle w:val="B2"/>
      </w:pPr>
      <w:r>
        <w:t>-</w:t>
      </w:r>
      <w:r>
        <w:tab/>
        <w:t>the requestIndication IE indicating the request type;</w:t>
      </w:r>
    </w:p>
    <w:p w14:paraId="149DC245" w14:textId="4EEF59AC" w:rsidR="00807512" w:rsidRDefault="00892204" w:rsidP="00DB011A">
      <w:pPr>
        <w:pStyle w:val="B2"/>
      </w:pPr>
      <w:r>
        <w:t>-</w:t>
      </w:r>
      <w:r>
        <w:tab/>
      </w:r>
      <w:r w:rsidR="006C399E">
        <w:t>the modification instructions and/or the information</w:t>
      </w:r>
      <w:r w:rsidR="006C399E" w:rsidRPr="000F5A0C">
        <w:t xml:space="preserve"> </w:t>
      </w:r>
      <w:r w:rsidR="006C399E">
        <w:t>necessary for the V-SMF to send N1 SM signalling to the UE</w:t>
      </w:r>
      <w:r w:rsidR="00807512">
        <w:t>;</w:t>
      </w:r>
    </w:p>
    <w:p w14:paraId="32E9F192" w14:textId="2B827CE8" w:rsidR="006C399E" w:rsidRDefault="00807512" w:rsidP="00DB011A">
      <w:pPr>
        <w:pStyle w:val="B2"/>
      </w:pPr>
      <w:r>
        <w:t>-</w:t>
      </w:r>
      <w:r>
        <w:tab/>
        <w:t>the hsmfPduSessionUri IE if the</w:t>
      </w:r>
      <w:r>
        <w:rPr>
          <w:rFonts w:cs="Arial"/>
          <w:szCs w:val="18"/>
        </w:rPr>
        <w:t xml:space="preserve"> Update Request is sent to the V-SMF before the Create Response, and the H-SMF PDU session resource URI has not been previously provided to the V-SMF;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5B1EEB">
        <w:rPr>
          <w:rFonts w:cs="Arial"/>
          <w:szCs w:val="18"/>
        </w:rPr>
        <w:t>clause</w:t>
      </w:r>
      <w:r>
        <w:rPr>
          <w:rFonts w:cs="Arial"/>
          <w:szCs w:val="18"/>
        </w:rPr>
        <w:t xml:space="preserve"> 6.1.8 is supported</w:t>
      </w:r>
      <w:r w:rsidR="006C399E">
        <w:t>.</w:t>
      </w:r>
    </w:p>
    <w:p w14:paraId="32E9F193" w14:textId="4BB98959" w:rsidR="004F2971" w:rsidRDefault="006C399E" w:rsidP="006C399E">
      <w:pPr>
        <w:pStyle w:val="B1"/>
      </w:pPr>
      <w:r w:rsidRPr="000C7A0F">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in N1 signalling from the UE</w:t>
      </w:r>
      <w:r w:rsidRPr="00E33AA9">
        <w:t>.</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47FE8781" w:rsidR="004F2971" w:rsidRPr="003A40AE" w:rsidRDefault="004F2971" w:rsidP="004F2971">
      <w:pPr>
        <w:pStyle w:val="B2"/>
        <w:rPr>
          <w:lang w:val="en-US"/>
        </w:rPr>
      </w:pPr>
      <w:r>
        <w:rPr>
          <w:lang w:val="en-US"/>
        </w:rPr>
        <w:t>-</w:t>
      </w:r>
      <w:r>
        <w:rPr>
          <w:lang w:val="en-US"/>
        </w:rPr>
        <w:tab/>
        <w:t>the n1SmCause IE with the 5GSM cause returned by the UE, if available;</w:t>
      </w:r>
    </w:p>
    <w:p w14:paraId="32E9F197" w14:textId="0AA134B0"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that the V-SMF does not comprehend;</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77777777" w:rsidR="00892204" w:rsidRDefault="00892204" w:rsidP="00892204">
      <w:pPr>
        <w:pStyle w:val="Heading6"/>
      </w:pPr>
      <w:bookmarkStart w:id="342" w:name="_Toc20129504"/>
      <w:bookmarkStart w:id="343" w:name="_Toc27584131"/>
      <w:bookmarkStart w:id="344" w:name="_Toc36455433"/>
      <w:bookmarkStart w:id="345" w:name="_Toc45026819"/>
      <w:bookmarkStart w:id="346" w:name="_Toc51866624"/>
      <w:r>
        <w:t>5.2.2.8.3.2</w:t>
      </w:r>
      <w:r>
        <w:tab/>
        <w:t>Home network requested PDU session modification</w:t>
      </w:r>
      <w:bookmarkEnd w:id="342"/>
      <w:bookmarkEnd w:id="343"/>
      <w:bookmarkEnd w:id="344"/>
      <w:bookmarkEnd w:id="345"/>
      <w:bookmarkEnd w:id="346"/>
    </w:p>
    <w:p w14:paraId="32E9F19A" w14:textId="535A7363" w:rsidR="00892204" w:rsidRPr="007C1A75" w:rsidRDefault="00892204" w:rsidP="00892204">
      <w:r>
        <w:t xml:space="preserve">The requirements specified in </w:t>
      </w:r>
      <w:r w:rsidR="005B1EEB">
        <w:t>clause</w:t>
      </w:r>
      <w:r>
        <w:t xml:space="preserve"> 5.2.2.8.3.1 shall apply with the following modifications.</w:t>
      </w:r>
    </w:p>
    <w:p w14:paraId="32E9F19B" w14:textId="77777777" w:rsidR="00892204" w:rsidRDefault="00892204" w:rsidP="00892204">
      <w:pPr>
        <w:pStyle w:val="B1"/>
      </w:pPr>
      <w:r>
        <w:t>1.</w:t>
      </w:r>
      <w:r>
        <w:tab/>
        <w:t>Same as step 1 of Figure 5.2.2.8.3-1, with the following modifications.</w:t>
      </w:r>
    </w:p>
    <w:p w14:paraId="32E9F19C" w14:textId="41F5B82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0AA6836B"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32E9F19F" w14:textId="1F9F1D4C" w:rsidR="00437539" w:rsidRDefault="00437539" w:rsidP="00892204">
      <w:pPr>
        <w:pStyle w:val="B1"/>
        <w:ind w:hanging="1"/>
      </w:pPr>
      <w:r>
        <w:rPr>
          <w:rFonts w:cs="Arial"/>
          <w:szCs w:val="18"/>
        </w:rPr>
        <w:t xml:space="preserve">The NF Service Consumer may include the revokeEbiList IE to request the V-SMF to release some EBI(s) and delete any corresponding EPS bearer context stored in the V-SMF. </w:t>
      </w:r>
      <w:r w:rsidR="007D4104">
        <w:rPr>
          <w:rFonts w:cs="Arial"/>
          <w:szCs w:val="18"/>
        </w:rPr>
        <w:t>The V-SMF shall disassociate the EBI(s) with the QFI(s) with which they are associated.</w:t>
      </w:r>
    </w:p>
    <w:p w14:paraId="32E9F1A0" w14:textId="77777777" w:rsidR="00892204" w:rsidRDefault="00892204" w:rsidP="00892204">
      <w:pPr>
        <w:pStyle w:val="B1"/>
      </w:pPr>
      <w:r>
        <w:lastRenderedPageBreak/>
        <w:t>2.</w:t>
      </w:r>
      <w:r>
        <w:tab/>
        <w:t>Same as step 2 of Figure 5.2.2.8.3-1, with the following modifications.</w:t>
      </w:r>
    </w:p>
    <w:p w14:paraId="32E9F1A1" w14:textId="310C4BC8" w:rsidR="00892204" w:rsidRDefault="00892204" w:rsidP="00892204">
      <w:pPr>
        <w:pStyle w:val="B1"/>
        <w:ind w:hanging="1"/>
      </w:pPr>
      <w:r>
        <w:t>The V-SMF 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p>
    <w:p w14:paraId="32E9F1A2" w14:textId="43DF39C7" w:rsidR="00892204" w:rsidRDefault="00892204" w:rsidP="00892204">
      <w:pPr>
        <w:pStyle w:val="B1"/>
        <w:ind w:hanging="1"/>
      </w:pPr>
      <w:r>
        <w:t xml:space="preserve">If the NG-RAN rejects the establishment of a voice QoS flow due to EPS Fallback for IMS voice (see </w:t>
      </w:r>
      <w:r w:rsidR="005B1EEB">
        <w:t>clause</w:t>
      </w:r>
      <w:r>
        <w:t xml:space="preserve"> 4.13 of</w:t>
      </w:r>
      <w:r w:rsidR="00151DAB">
        <w:t xml:space="preserve"> 3GPP TS</w:t>
      </w:r>
      <w:r w:rsidR="00CA4B50">
        <w:t> 23.502 [</w:t>
      </w:r>
      <w:r>
        <w:t>3]), the V-SMF 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32E9F1A3" w14:textId="77777777"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51710B35" w:rsidR="00437539" w:rsidRDefault="00437539" w:rsidP="00892204">
      <w:pPr>
        <w:pStyle w:val="B1"/>
        <w:ind w:hanging="1"/>
        <w:rPr>
          <w:rFonts w:cs="Arial"/>
          <w:szCs w:val="18"/>
        </w:rPr>
      </w:pPr>
      <w:r>
        <w:t xml:space="preserve">The V-SMF shall store any EPS bearer information received from the H-SMF. If the revokeEbiList IE is present in the request, the V-SMF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656EE8BA" w:rsidR="00E63746" w:rsidRDefault="00E63746" w:rsidP="00892204">
      <w:pPr>
        <w:pStyle w:val="B1"/>
        <w:ind w:hanging="1"/>
      </w:pPr>
      <w:r>
        <w:rPr>
          <w:rFonts w:cs="Arial"/>
          <w:szCs w:val="18"/>
        </w:rPr>
        <w:t xml:space="preserve">If the request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w:t>
      </w:r>
    </w:p>
    <w:p w14:paraId="32E9F1A5" w14:textId="77777777" w:rsidR="00892204" w:rsidRDefault="00892204" w:rsidP="00892204">
      <w:pPr>
        <w:pStyle w:val="Heading6"/>
      </w:pPr>
      <w:bookmarkStart w:id="347" w:name="_Toc20129505"/>
      <w:bookmarkStart w:id="348" w:name="_Toc27584132"/>
      <w:bookmarkStart w:id="349" w:name="_Toc36455434"/>
      <w:bookmarkStart w:id="350" w:name="_Toc45026820"/>
      <w:bookmarkStart w:id="351" w:name="_Toc51866625"/>
      <w:r>
        <w:t>5.2.2.8.3.</w:t>
      </w:r>
      <w:r w:rsidR="002733CF">
        <w:t>3</w:t>
      </w:r>
      <w:r>
        <w:tab/>
        <w:t>Home network requested PDU session release</w:t>
      </w:r>
      <w:bookmarkEnd w:id="347"/>
      <w:bookmarkEnd w:id="348"/>
      <w:bookmarkEnd w:id="349"/>
      <w:bookmarkEnd w:id="350"/>
      <w:bookmarkEnd w:id="351"/>
    </w:p>
    <w:p w14:paraId="32E9F1A6" w14:textId="36234B60" w:rsidR="00892204" w:rsidRPr="007C1A75" w:rsidRDefault="00892204" w:rsidP="00892204">
      <w:r>
        <w:t xml:space="preserve">The requirements specified in </w:t>
      </w:r>
      <w:r w:rsidR="005B1EEB">
        <w:t>clause</w:t>
      </w:r>
      <w:r>
        <w:t xml:space="preserve"> 5.2.2.8.3.1 shall apply with the following modifications.</w:t>
      </w:r>
    </w:p>
    <w:p w14:paraId="32E9F1A7" w14:textId="77777777" w:rsidR="00892204" w:rsidRDefault="00892204" w:rsidP="00892204">
      <w:pPr>
        <w:pStyle w:val="B1"/>
      </w:pPr>
      <w:r>
        <w:t>1.</w:t>
      </w:r>
      <w:r>
        <w:tab/>
        <w:t>Same as step 1 of Figure 5.2.2.8.3-1, with the following modifications.</w:t>
      </w:r>
    </w:p>
    <w:p w14:paraId="32E9F1A8" w14:textId="7DC7BFDB"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1D89B6B5" w14:textId="77777777" w:rsidR="00B25179" w:rsidRDefault="00B25179" w:rsidP="00B25179">
      <w:pPr>
        <w:pStyle w:val="B1"/>
      </w:pPr>
      <w:r>
        <w:t>2.</w:t>
      </w:r>
      <w:r>
        <w:tab/>
        <w:t>Same as step 2 of Figure 5.2.2.8.3-1, with the following modifications.</w:t>
      </w:r>
    </w:p>
    <w:p w14:paraId="4732FCC5" w14:textId="77777777" w:rsidR="00B25179" w:rsidRDefault="00B25179" w:rsidP="00B25179">
      <w:pPr>
        <w:pStyle w:val="B1"/>
        <w:ind w:hanging="1"/>
      </w:pPr>
      <w:r>
        <w:t>If the requestIndication in the request is set to NW_REQ_PDU_SES_REL, the V-SMF shall initiate the release of RAN resources allocated for the PDU session if any and shall send a PDU session release command to the UE.</w:t>
      </w:r>
    </w:p>
    <w:p w14:paraId="0A17E231" w14:textId="77777777" w:rsidR="00B25179" w:rsidRDefault="00B25179" w:rsidP="00B25179">
      <w:pPr>
        <w:pStyle w:val="B1"/>
        <w:ind w:hanging="1"/>
      </w:pPr>
      <w:r>
        <w:t>The V-SMF shall not release the SM context for the PDU session.</w:t>
      </w:r>
    </w:p>
    <w:p w14:paraId="7CB1E652" w14:textId="6AF0757F" w:rsidR="00B25179" w:rsidRPr="00A773FB" w:rsidRDefault="00B25179" w:rsidP="00B25179">
      <w:pPr>
        <w:pStyle w:val="NO"/>
      </w:pPr>
      <w:r>
        <w:t>NOTE:</w:t>
      </w:r>
      <w:r>
        <w:tab/>
        <w:t xml:space="preserve">The SM context will be released when receiving Status notification from </w:t>
      </w:r>
      <w:r w:rsidR="00A5010E">
        <w:t xml:space="preserve">the </w:t>
      </w:r>
      <w:r>
        <w:t xml:space="preserve">H-SMF indicating the PDU session is released </w:t>
      </w:r>
      <w:r w:rsidR="00577A00">
        <w:t>i</w:t>
      </w:r>
      <w:r>
        <w:t xml:space="preserve">n </w:t>
      </w:r>
      <w:r w:rsidR="00A5010E">
        <w:t xml:space="preserve">the </w:t>
      </w:r>
      <w:r>
        <w:t>H-SMF.</w:t>
      </w:r>
    </w:p>
    <w:p w14:paraId="32E9F1A9" w14:textId="77777777" w:rsidR="006D67A5" w:rsidRDefault="006D67A5" w:rsidP="006D67A5">
      <w:pPr>
        <w:pStyle w:val="Heading6"/>
      </w:pPr>
      <w:bookmarkStart w:id="352" w:name="_Toc20129506"/>
      <w:bookmarkStart w:id="353" w:name="_Toc27584133"/>
      <w:bookmarkStart w:id="354" w:name="_Toc36455435"/>
      <w:bookmarkStart w:id="355" w:name="_Toc45026821"/>
      <w:bookmarkStart w:id="356" w:name="_Toc51866626"/>
      <w:r>
        <w:t>5.2.2.8.3.</w:t>
      </w:r>
      <w:r w:rsidR="00722470">
        <w:t>4</w:t>
      </w:r>
      <w:r>
        <w:tab/>
        <w:t>Handover between 3GPP and untrusted non-3GPP access, from 5GC-N3IWF to EPS or from 5GS to EPC/ePDG</w:t>
      </w:r>
      <w:bookmarkEnd w:id="352"/>
      <w:bookmarkEnd w:id="353"/>
      <w:bookmarkEnd w:id="354"/>
      <w:bookmarkEnd w:id="355"/>
      <w:bookmarkEnd w:id="356"/>
    </w:p>
    <w:p w14:paraId="32E9F1AA" w14:textId="036EB424" w:rsidR="006D67A5" w:rsidRPr="007C1A75" w:rsidRDefault="006D67A5" w:rsidP="006D67A5">
      <w:r>
        <w:t xml:space="preserve">The requirements specified in </w:t>
      </w:r>
      <w:r w:rsidR="005B1EEB">
        <w:t>clause</w:t>
      </w:r>
      <w:r>
        <w:t xml:space="preserve"> 5.2.2.8.3.1 shall apply with the following modifications.</w:t>
      </w:r>
    </w:p>
    <w:p w14:paraId="32E9F1AB" w14:textId="77777777" w:rsidR="006D67A5" w:rsidRDefault="006D67A5" w:rsidP="006D67A5">
      <w:pPr>
        <w:pStyle w:val="B1"/>
      </w:pPr>
      <w:r>
        <w:t>1.</w:t>
      </w:r>
      <w:r>
        <w:tab/>
        <w:t>Same as step 1 of Figure 5.2.2.8.3-1, with the following modifications.</w:t>
      </w:r>
    </w:p>
    <w:p w14:paraId="32E9F1AC" w14:textId="77777777" w:rsidR="006D67A5" w:rsidRDefault="006D67A5" w:rsidP="00DB011A">
      <w:pPr>
        <w:pStyle w:val="B1"/>
        <w:ind w:hanging="1"/>
      </w:pPr>
      <w:r>
        <w:t>The NF Service Consumer shall request the source V-SMF to release the resources in the VPLMN without sending a PDU session release command to the UE, by setting the requestIndication IE to NW_REQ_PDU_SES_REL and the Cause IE indicating "Release due to Handover", in the following scenarios:</w:t>
      </w:r>
    </w:p>
    <w:p w14:paraId="32E9F1AD" w14:textId="6DB823EB" w:rsidR="006D67A5" w:rsidRDefault="006D67A5" w:rsidP="006D67A5">
      <w:pPr>
        <w:pStyle w:val="B2"/>
      </w:pPr>
      <w:r>
        <w:t>-</w:t>
      </w:r>
      <w:r>
        <w:tab/>
        <w:t xml:space="preserve">Handover of a PDU session between 3GPP and untrusted non-3GPP access, when the UE is roaming and the selected N3IWF is in the HPLMN (see </w:t>
      </w:r>
      <w:r w:rsidR="005B1EEB">
        <w:t>clause</w:t>
      </w:r>
      <w:r>
        <w:t xml:space="preserve"> 4.9.2.4.2 of</w:t>
      </w:r>
      <w:r w:rsidR="00151DAB">
        <w:t xml:space="preserve"> 3GPP TS</w:t>
      </w:r>
      <w:r w:rsidR="00CA4B50">
        <w:t> 23.502 [</w:t>
      </w:r>
      <w:r>
        <w:t>3]);</w:t>
      </w:r>
    </w:p>
    <w:p w14:paraId="32E9F1AE" w14:textId="54D73634" w:rsidR="006D67A5" w:rsidRDefault="006D67A5" w:rsidP="006D67A5">
      <w:pPr>
        <w:pStyle w:val="B2"/>
      </w:pPr>
      <w:r>
        <w:t>-</w:t>
      </w:r>
      <w:r>
        <w:tab/>
        <w:t xml:space="preserve">Handover from 5GC-N3IWF to EPS (see </w:t>
      </w:r>
      <w:r w:rsidR="005B1EEB">
        <w:t>clause</w:t>
      </w:r>
      <w:r>
        <w:t xml:space="preserve"> 4.11.3.2 of</w:t>
      </w:r>
      <w:r w:rsidR="00151DAB">
        <w:t xml:space="preserve"> 3GPP TS</w:t>
      </w:r>
      <w:r w:rsidR="00CA4B50">
        <w:t> 23.502 [</w:t>
      </w:r>
      <w:r>
        <w:t>3]);</w:t>
      </w:r>
    </w:p>
    <w:p w14:paraId="32E9F1AF" w14:textId="4F5B8920" w:rsidR="006D67A5" w:rsidRDefault="006D67A5" w:rsidP="006D67A5">
      <w:pPr>
        <w:pStyle w:val="B2"/>
      </w:pPr>
      <w:r>
        <w:t>-</w:t>
      </w:r>
      <w:r>
        <w:tab/>
        <w:t xml:space="preserve">Handover from 5GS to EPC/ePDG (see </w:t>
      </w:r>
      <w:r w:rsidR="005B1EEB">
        <w:t>clause</w:t>
      </w:r>
      <w:r>
        <w:t xml:space="preserve"> 4.11.4.2 of</w:t>
      </w:r>
      <w:r w:rsidR="00151DAB">
        <w:t xml:space="preserve"> 3GPP TS</w:t>
      </w:r>
      <w:r w:rsidR="00CA4B50">
        <w:t> 23.502 [</w:t>
      </w:r>
      <w:r>
        <w:t>3]).</w:t>
      </w:r>
    </w:p>
    <w:p w14:paraId="32E9F1B0" w14:textId="77777777" w:rsidR="006D67A5" w:rsidRDefault="006D67A5" w:rsidP="006D67A5">
      <w:pPr>
        <w:pStyle w:val="B1"/>
      </w:pPr>
      <w:r>
        <w:t>2.</w:t>
      </w:r>
      <w:r>
        <w:tab/>
        <w:t>Same as step 2 of Figure 5.2.2.8.3-1, with the following modifications.</w:t>
      </w:r>
    </w:p>
    <w:p w14:paraId="32E9F1B1" w14:textId="34C82FF3" w:rsidR="006D67A5" w:rsidRDefault="00A5010E" w:rsidP="00DB011A">
      <w:pPr>
        <w:pStyle w:val="B1"/>
        <w:ind w:hanging="1"/>
      </w:pPr>
      <w:r>
        <w:t>If the requestIndication in the request is set to NW_REQ_PDU_SES_REL and</w:t>
      </w:r>
      <w:r w:rsidR="006D67A5">
        <w:t xml:space="preserve"> if the Cause IE indicates "Release due to Handover", </w:t>
      </w:r>
      <w:r>
        <w:t>the V-SMF shall initiate the release of RAN resources reserved for the PDU session if any but</w:t>
      </w:r>
      <w:r w:rsidR="006D67A5">
        <w:t xml:space="preserve"> shall not send a PDU session release command to the UE.</w:t>
      </w:r>
    </w:p>
    <w:p w14:paraId="369CDE9F" w14:textId="77777777" w:rsidR="00A5010E" w:rsidRDefault="00A5010E" w:rsidP="00A5010E">
      <w:pPr>
        <w:pStyle w:val="B1"/>
        <w:ind w:hanging="1"/>
      </w:pPr>
      <w:r>
        <w:t>The V-SMF shall not release the SM context for the PDU session.</w:t>
      </w:r>
    </w:p>
    <w:p w14:paraId="79732CB9" w14:textId="79686ED4" w:rsidR="00A5010E" w:rsidRDefault="00A5010E" w:rsidP="00A773FB">
      <w:pPr>
        <w:pStyle w:val="NO"/>
      </w:pPr>
      <w:r>
        <w:t>NOTE:</w:t>
      </w:r>
      <w:r>
        <w:tab/>
        <w:t>The SM context will be released when receiving Status notification from the H-SMF indicating the PDU session is released in the H-SMF.</w:t>
      </w:r>
    </w:p>
    <w:p w14:paraId="32E9F1B2" w14:textId="6D72209B" w:rsidR="00C43287" w:rsidRDefault="00C43287" w:rsidP="00C43287">
      <w:pPr>
        <w:pStyle w:val="Heading6"/>
      </w:pPr>
      <w:bookmarkStart w:id="357" w:name="_Toc20129507"/>
      <w:bookmarkStart w:id="358" w:name="_Toc27584134"/>
      <w:bookmarkStart w:id="359" w:name="_Toc36455436"/>
      <w:bookmarkStart w:id="360" w:name="_Toc45026822"/>
      <w:bookmarkStart w:id="361" w:name="_Toc51866627"/>
      <w:r>
        <w:t>5.2.2.8.3.5</w:t>
      </w:r>
      <w:r>
        <w:tab/>
        <w:t xml:space="preserve">EPS Bearer ID </w:t>
      </w:r>
      <w:r w:rsidR="001455EE">
        <w:t>assignment</w:t>
      </w:r>
      <w:bookmarkEnd w:id="357"/>
      <w:bookmarkEnd w:id="358"/>
      <w:bookmarkEnd w:id="359"/>
      <w:bookmarkEnd w:id="360"/>
      <w:bookmarkEnd w:id="361"/>
    </w:p>
    <w:p w14:paraId="32E9F1B3" w14:textId="798811DE" w:rsidR="00C43287" w:rsidRPr="007C1A75" w:rsidRDefault="00C43287" w:rsidP="00C43287">
      <w:r>
        <w:t xml:space="preserve">The requirements specified in </w:t>
      </w:r>
      <w:r w:rsidR="005B1EEB">
        <w:t>clause</w:t>
      </w:r>
      <w:r>
        <w:t xml:space="preserve"> 5.2.2.8.3.1 shall apply with the following modifications.</w:t>
      </w:r>
    </w:p>
    <w:p w14:paraId="32E9F1B4" w14:textId="77777777" w:rsidR="00C43287" w:rsidRDefault="00C43287" w:rsidP="00C43287">
      <w:pPr>
        <w:pStyle w:val="B1"/>
      </w:pPr>
      <w:r>
        <w:t>1.</w:t>
      </w:r>
      <w:r>
        <w:tab/>
        <w:t>Same as step 1 of Figure 5.2.2.8.3-1, with the following modifications.</w:t>
      </w:r>
    </w:p>
    <w:p w14:paraId="32E9F1B5" w14:textId="02201501"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2E9F1B6" w14:textId="3EA30699" w:rsidR="00C43287" w:rsidRDefault="00C43287" w:rsidP="00C43287">
      <w:pPr>
        <w:pStyle w:val="B1"/>
        <w:ind w:hanging="1"/>
        <w:rPr>
          <w:rFonts w:cs="Arial"/>
          <w:szCs w:val="18"/>
        </w:rPr>
      </w:pPr>
      <w:r>
        <w:rPr>
          <w:rFonts w:cs="Arial"/>
          <w:szCs w:val="18"/>
        </w:rPr>
        <w:t xml:space="preserve">The NF Service Consumer </w:t>
      </w:r>
      <w:r w:rsidR="001455EE">
        <w:rPr>
          <w:rFonts w:cs="Arial"/>
          <w:szCs w:val="18"/>
        </w:rPr>
        <w:t xml:space="preserve">may </w:t>
      </w:r>
      <w:r>
        <w:rPr>
          <w:rFonts w:cs="Arial"/>
          <w:szCs w:val="18"/>
        </w:rPr>
        <w:t>include the assignEbiList IE to request the allocation of EBI(s). The NF Service Consumer may include the revokeEbiList IE to request the V-SMF to release some EBI(s) and delete any corresponding EPS bearer context stored in the V-SMF.</w:t>
      </w:r>
      <w:r w:rsidR="007D4104" w:rsidRPr="007D4104">
        <w:rPr>
          <w:rFonts w:cs="Arial"/>
          <w:szCs w:val="18"/>
        </w:rPr>
        <w:t xml:space="preserve"> </w:t>
      </w:r>
      <w:r w:rsidR="007D4104">
        <w:rPr>
          <w:rFonts w:cs="Arial"/>
          <w:szCs w:val="18"/>
        </w:rPr>
        <w:t>The V-SMF shall disassociate the EBI(s) with the QFI(s) with which they are associated.</w:t>
      </w:r>
    </w:p>
    <w:p w14:paraId="32E9F1B7" w14:textId="2B22B0B8" w:rsidR="00C43287" w:rsidRDefault="00C43287" w:rsidP="00C43287">
      <w:pPr>
        <w:pStyle w:val="B1"/>
        <w:ind w:hanging="1"/>
      </w:pPr>
      <w:r>
        <w:rPr>
          <w:rFonts w:cs="Arial"/>
          <w:szCs w:val="18"/>
        </w:rPr>
        <w:t xml:space="preserve">Upon receipt of this request, the V-SMF shall request the AMF to assign (and release if required) EBIs (see </w:t>
      </w:r>
      <w:r w:rsidR="005B1EEB">
        <w:rPr>
          <w:rFonts w:cs="Arial"/>
          <w:szCs w:val="18"/>
        </w:rPr>
        <w:t>clause</w:t>
      </w:r>
      <w:r>
        <w:rPr>
          <w:rFonts w:cs="Arial"/>
          <w:szCs w:val="18"/>
        </w:rPr>
        <w:t xml:space="preserve"> 5.2.2.6 of</w:t>
      </w:r>
      <w:r w:rsidR="00151DAB">
        <w:rPr>
          <w:rFonts w:cs="Arial"/>
          <w:szCs w:val="18"/>
        </w:rPr>
        <w:t xml:space="preserve"> 3GPP TS</w:t>
      </w:r>
      <w:r w:rsidR="00CA4B50">
        <w:t> 29.518 [</w:t>
      </w:r>
      <w:r>
        <w:t>20].</w:t>
      </w:r>
    </w:p>
    <w:p w14:paraId="32E9F1B8" w14:textId="77777777" w:rsidR="00C43287" w:rsidRDefault="00C43287" w:rsidP="00C43287">
      <w:pPr>
        <w:pStyle w:val="B1"/>
      </w:pPr>
      <w:r>
        <w:t>2a.</w:t>
      </w:r>
      <w:r>
        <w:tab/>
        <w:t>Same as step 2a of Figure 5.2.2.8.3-1, with the following modifications.</w:t>
      </w:r>
    </w:p>
    <w:p w14:paraId="32E9F1B9" w14:textId="6AE30886" w:rsidR="00C43287" w:rsidRDefault="00C43287" w:rsidP="00C43287">
      <w:pPr>
        <w:pStyle w:val="B1"/>
        <w:ind w:hanging="1"/>
      </w:pPr>
      <w:r>
        <w:rPr>
          <w:lang w:eastAsia="ja-JP"/>
        </w:rPr>
        <w:t>If the AMF has successfully assigned all or part of the requested EBIs, the SMF 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32E9F1BA" w14:textId="77777777" w:rsidR="00C43287" w:rsidRDefault="00C43287" w:rsidP="00C43287">
      <w:pPr>
        <w:pStyle w:val="B1"/>
      </w:pPr>
      <w:r>
        <w:t>2b.</w:t>
      </w:r>
      <w:r>
        <w:tab/>
        <w:t>Same as step 2b of Figure 5.2.2.8.3-1, with the following modifications.</w:t>
      </w:r>
    </w:p>
    <w:p w14:paraId="32E9F1BB" w14:textId="5A8BF520" w:rsidR="00C43287" w:rsidRDefault="00C43287" w:rsidP="00C43287">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2E9F1BC" w14:textId="77777777" w:rsidR="00C610B7" w:rsidRDefault="00C610B7" w:rsidP="00C610B7">
      <w:pPr>
        <w:pStyle w:val="Heading4"/>
      </w:pPr>
      <w:bookmarkStart w:id="362" w:name="_Toc20129508"/>
      <w:bookmarkStart w:id="363" w:name="_Toc27584135"/>
      <w:bookmarkStart w:id="364" w:name="_Toc36455437"/>
      <w:bookmarkStart w:id="365" w:name="_Toc45026823"/>
      <w:bookmarkStart w:id="366" w:name="_Toc51866628"/>
      <w:r>
        <w:t>5.2.2.</w:t>
      </w:r>
      <w:r w:rsidR="00754805">
        <w:t>9</w:t>
      </w:r>
      <w:r>
        <w:tab/>
        <w:t>Release</w:t>
      </w:r>
      <w:r w:rsidRPr="00C610B7">
        <w:t xml:space="preserve"> </w:t>
      </w:r>
      <w:r>
        <w:t>service operation</w:t>
      </w:r>
      <w:bookmarkEnd w:id="362"/>
      <w:bookmarkEnd w:id="363"/>
      <w:bookmarkEnd w:id="364"/>
      <w:bookmarkEnd w:id="365"/>
      <w:bookmarkEnd w:id="366"/>
    </w:p>
    <w:p w14:paraId="32E9F1BD" w14:textId="77777777" w:rsidR="00E13DB8" w:rsidRDefault="00E13DB8" w:rsidP="00E13DB8">
      <w:pPr>
        <w:pStyle w:val="Heading5"/>
      </w:pPr>
      <w:bookmarkStart w:id="367" w:name="_Toc20129509"/>
      <w:bookmarkStart w:id="368" w:name="_Toc27584136"/>
      <w:bookmarkStart w:id="369" w:name="_Toc36455438"/>
      <w:bookmarkStart w:id="370" w:name="_Toc45026824"/>
      <w:bookmarkStart w:id="371" w:name="_Toc51866629"/>
      <w:r>
        <w:t>5.2.2.</w:t>
      </w:r>
      <w:r w:rsidR="00754805">
        <w:t>9</w:t>
      </w:r>
      <w:r>
        <w:t>.1</w:t>
      </w:r>
      <w:r>
        <w:tab/>
        <w:t>General</w:t>
      </w:r>
      <w:bookmarkEnd w:id="367"/>
      <w:bookmarkEnd w:id="368"/>
      <w:bookmarkEnd w:id="369"/>
      <w:bookmarkEnd w:id="370"/>
      <w:bookmarkEnd w:id="371"/>
    </w:p>
    <w:p w14:paraId="32E9F1BE" w14:textId="77777777" w:rsidR="00B22C74" w:rsidRDefault="00B22C74" w:rsidP="00B22C74">
      <w:r>
        <w:t>The Release service operation shall be used to request an immediate and unconditional deletion of an invidual PDU session resource in the H-SMF, in HR roaming scenarios.</w:t>
      </w:r>
    </w:p>
    <w:p w14:paraId="32E9F1BF" w14:textId="4647BF1E" w:rsidR="00B22C74" w:rsidRDefault="00B22C74" w:rsidP="00B22C74">
      <w:r>
        <w:t>It is invoked by the V-SMF in the following procedures:</w:t>
      </w:r>
    </w:p>
    <w:p w14:paraId="32E9F1C0" w14:textId="4277DDD8" w:rsidR="00B22C74" w:rsidRDefault="00B22C74" w:rsidP="00B22C74">
      <w:pPr>
        <w:pStyle w:val="B1"/>
      </w:pPr>
      <w:r>
        <w:t>-</w:t>
      </w:r>
      <w:r>
        <w:tab/>
        <w:t xml:space="preserve">UE initiated Deregistration (see </w:t>
      </w:r>
      <w:r w:rsidR="005B1EEB">
        <w:t>clause</w:t>
      </w:r>
      <w:r>
        <w:t xml:space="preserve"> 4.2.2.3.2 of</w:t>
      </w:r>
      <w:r w:rsidR="00151DAB">
        <w:t xml:space="preserve"> 3GPP TS</w:t>
      </w:r>
      <w:r w:rsidR="00CA4B50">
        <w:t> 23.502 [</w:t>
      </w:r>
      <w:r>
        <w:t>3]);</w:t>
      </w:r>
    </w:p>
    <w:p w14:paraId="32E9F1C1" w14:textId="3F0DA88C" w:rsidR="00B22C74" w:rsidRDefault="00B22C74" w:rsidP="00B22C74">
      <w:pPr>
        <w:pStyle w:val="B1"/>
      </w:pPr>
      <w:r>
        <w:t>-</w:t>
      </w:r>
      <w:r>
        <w:tab/>
        <w:t xml:space="preserve">Network initiated Deregistration (see </w:t>
      </w:r>
      <w:r w:rsidR="005B1EEB">
        <w:t>clause</w:t>
      </w:r>
      <w:r>
        <w:t xml:space="preserve"> 4.2.2.3.2 of</w:t>
      </w:r>
      <w:r w:rsidR="00151DAB">
        <w:t xml:space="preserve"> 3GPP TS</w:t>
      </w:r>
      <w:r w:rsidR="00CA4B50">
        <w:t> 23.502 [</w:t>
      </w:r>
      <w:r>
        <w:t>3]), e.g. AMF initiated deregistration;</w:t>
      </w:r>
    </w:p>
    <w:p w14:paraId="136285F4" w14:textId="6BDB42FD" w:rsidR="00A33AE1" w:rsidRDefault="00B22C74" w:rsidP="00B22C74">
      <w:pPr>
        <w:pStyle w:val="B1"/>
      </w:pPr>
      <w:r>
        <w:t>-</w:t>
      </w:r>
      <w:r>
        <w:tab/>
        <w:t xml:space="preserve">visited network requested PDU Session release (see </w:t>
      </w:r>
      <w:r w:rsidR="005B1EEB">
        <w:t>clause</w:t>
      </w:r>
      <w:r>
        <w:t xml:space="preserve"> 4.3.4.3 of</w:t>
      </w:r>
      <w:r w:rsidR="00151DAB">
        <w:t xml:space="preserve"> 3GPP TS</w:t>
      </w:r>
      <w:r w:rsidR="00CA4B50">
        <w:t> 23.502 [</w:t>
      </w:r>
      <w:r>
        <w:t>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A33AE1">
        <w:t>;</w:t>
      </w:r>
    </w:p>
    <w:p w14:paraId="32E9F1C2" w14:textId="55E298AA" w:rsidR="00B22C74" w:rsidRDefault="00A33AE1" w:rsidP="00B22C74">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5B1EEB">
        <w:t>clause</w:t>
      </w:r>
      <w:r>
        <w:t>s 4.11.1.2.1 and 4.11.1.3.2 of</w:t>
      </w:r>
      <w:r w:rsidR="00151DAB">
        <w:t xml:space="preserve"> 3GPP TS</w:t>
      </w:r>
      <w:r w:rsidR="00CA4B50">
        <w:t> 23.502 [</w:t>
      </w:r>
      <w:r>
        <w:t>3]</w:t>
      </w:r>
      <w:r>
        <w:rPr>
          <w:lang w:eastAsia="zh-CN"/>
        </w:rPr>
        <w:t>)</w:t>
      </w:r>
      <w:r w:rsidR="00B22C74">
        <w:t>.</w:t>
      </w:r>
    </w:p>
    <w:p w14:paraId="32E9F1C3" w14:textId="22CAFE88" w:rsidR="00651FC6" w:rsidRDefault="00B22C74" w:rsidP="00B56CFA">
      <w:r>
        <w:t>The NF Service Consumer (e.g. V-SMF) shall release a PDU session in the H-SMF</w:t>
      </w:r>
      <w:r w:rsidRPr="00247A99">
        <w:t xml:space="preserve"> </w:t>
      </w:r>
      <w:r>
        <w:t>by using the HTTP "release" custom operation as shown in Figure 5.2.2.</w:t>
      </w:r>
      <w:r w:rsidR="00754805">
        <w:t>9</w:t>
      </w:r>
      <w:r>
        <w:t>.1-1.</w:t>
      </w:r>
    </w:p>
    <w:p w14:paraId="32E9F1C4" w14:textId="77777777" w:rsidR="00FE0C26" w:rsidRDefault="00FE0C26" w:rsidP="00B22C74">
      <w:pPr>
        <w:pStyle w:val="TH"/>
      </w:pPr>
      <w:r w:rsidRPr="00D64FA1">
        <w:rPr>
          <w:lang w:val="fr-FR"/>
        </w:rPr>
        <w:object w:dxaOrig="8714" w:dyaOrig="2144" w14:anchorId="32EA0C63">
          <v:shape id="_x0000_i1049" type="#_x0000_t75" style="width:436.9pt;height:107.7pt" o:ole="">
            <v:imagedata r:id="rId60" o:title=""/>
          </v:shape>
          <o:OLEObject Type="Embed" ProgID="Visio.Drawing.11" ShapeID="_x0000_i1049" DrawAspect="Content" ObjectID="_1662479556" r:id="rId61"/>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77777777" w:rsidR="00B22C74" w:rsidRDefault="00B22C74" w:rsidP="00B22C74">
      <w:pPr>
        <w:pStyle w:val="B1"/>
      </w:pPr>
      <w:r>
        <w:t>1.</w:t>
      </w:r>
      <w:r>
        <w:tab/>
        <w:t>The NF Service Consumer shall send a POST request to the resource representing the individual PDU session resource in the H-SMF. The payload body of the POST request shall contain any data that needs to be passed to the H-SMF.</w:t>
      </w:r>
    </w:p>
    <w:p w14:paraId="32E9F1C7" w14:textId="28433156" w:rsidR="00B22C74" w:rsidRDefault="00B22C74" w:rsidP="00F5014C">
      <w:pPr>
        <w:pStyle w:val="B1"/>
      </w:pPr>
      <w:r w:rsidRPr="000C7A0F">
        <w:t>2</w:t>
      </w:r>
      <w:r w:rsidR="00FE0C26">
        <w:t>a</w:t>
      </w:r>
      <w:r w:rsidRPr="000C7A0F">
        <w:t>.</w:t>
      </w:r>
      <w:r w:rsidRPr="000C7A0F">
        <w:tab/>
      </w:r>
      <w:r w:rsidRPr="0057039A">
        <w:t xml:space="preserve">On success, </w:t>
      </w:r>
      <w:r>
        <w:t>the H-SMF shall return</w:t>
      </w:r>
      <w:r w:rsidR="00FE0C26">
        <w:t xml:space="preserve"> 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w:t>
      </w:r>
    </w:p>
    <w:p w14:paraId="32E9F1C8" w14:textId="34C886A3" w:rsidR="00FE0C26" w:rsidRDefault="00FE0C26" w:rsidP="00F5014C">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1.3.6.4.3.2</w:t>
      </w:r>
      <w:r w:rsidRPr="001769FF">
        <w:t>-</w:t>
      </w:r>
      <w:r>
        <w:t>2.</w:t>
      </w:r>
    </w:p>
    <w:p w14:paraId="32E9F1C9" w14:textId="77777777" w:rsidR="00010A19" w:rsidRDefault="00010A19" w:rsidP="00010A19">
      <w:pPr>
        <w:pStyle w:val="Heading4"/>
      </w:pPr>
      <w:bookmarkStart w:id="372" w:name="_Toc20129510"/>
      <w:bookmarkStart w:id="373" w:name="_Toc27584137"/>
      <w:bookmarkStart w:id="374" w:name="_Toc36455439"/>
      <w:bookmarkStart w:id="375" w:name="_Toc45026825"/>
      <w:bookmarkStart w:id="376" w:name="_Toc51866630"/>
      <w:r>
        <w:t>5.2.2.</w:t>
      </w:r>
      <w:r w:rsidR="00754805">
        <w:t>10</w:t>
      </w:r>
      <w:r>
        <w:tab/>
        <w:t>Notify</w:t>
      </w:r>
      <w:r w:rsidRPr="00C610B7">
        <w:t xml:space="preserve"> </w:t>
      </w:r>
      <w:r>
        <w:t>Status service operation</w:t>
      </w:r>
      <w:bookmarkEnd w:id="372"/>
      <w:bookmarkEnd w:id="373"/>
      <w:bookmarkEnd w:id="374"/>
      <w:bookmarkEnd w:id="375"/>
      <w:bookmarkEnd w:id="376"/>
    </w:p>
    <w:p w14:paraId="32E9F1CA" w14:textId="77777777" w:rsidR="00010A19" w:rsidRDefault="00010A19" w:rsidP="00010A19">
      <w:pPr>
        <w:pStyle w:val="Heading5"/>
      </w:pPr>
      <w:bookmarkStart w:id="377" w:name="_Toc20129511"/>
      <w:bookmarkStart w:id="378" w:name="_Toc27584138"/>
      <w:bookmarkStart w:id="379" w:name="_Toc36455440"/>
      <w:bookmarkStart w:id="380" w:name="_Toc45026826"/>
      <w:bookmarkStart w:id="381" w:name="_Toc51866631"/>
      <w:r>
        <w:t>5.2.2.</w:t>
      </w:r>
      <w:r w:rsidR="00754805">
        <w:t>10</w:t>
      </w:r>
      <w:r>
        <w:t>.1</w:t>
      </w:r>
      <w:r>
        <w:tab/>
        <w:t>General</w:t>
      </w:r>
      <w:bookmarkEnd w:id="377"/>
      <w:bookmarkEnd w:id="378"/>
      <w:bookmarkEnd w:id="379"/>
      <w:bookmarkEnd w:id="380"/>
      <w:bookmarkEnd w:id="381"/>
    </w:p>
    <w:p w14:paraId="32E9F1CB" w14:textId="1E35CA35" w:rsidR="00473B2B" w:rsidRDefault="00473B2B" w:rsidP="00473B2B">
      <w:r>
        <w:t>The Notify Status service operation shall be used to notify the NF Service Consumer about the status of a PDU session (e.g. when the PDU session is released</w:t>
      </w:r>
      <w:r w:rsidR="007909A2" w:rsidRPr="007909A2">
        <w:t xml:space="preserve"> </w:t>
      </w:r>
      <w:r w:rsidR="004C0491" w:rsidRPr="008771D2">
        <w:t>and the release is not triggered by a Release Request</w:t>
      </w:r>
      <w:r w:rsidR="004C0491">
        <w:t xml:space="preserve">, </w:t>
      </w:r>
      <w:r w:rsidR="007909A2">
        <w:t xml:space="preserve">or </w:t>
      </w:r>
      <w:r w:rsidR="004C0491" w:rsidRPr="008771D2">
        <w:t xml:space="preserve">when the </w:t>
      </w:r>
      <w:r w:rsidR="004C0491">
        <w:rPr>
          <w:rFonts w:hint="eastAsia"/>
          <w:lang w:eastAsia="zh-CN"/>
        </w:rPr>
        <w:t>PDU</w:t>
      </w:r>
      <w:r w:rsidR="004C0491" w:rsidRPr="008771D2">
        <w:t xml:space="preserve"> </w:t>
      </w:r>
      <w:r w:rsidR="004C0491">
        <w:rPr>
          <w:rFonts w:hint="eastAsia"/>
          <w:lang w:eastAsia="zh-CN"/>
        </w:rPr>
        <w:t>session</w:t>
      </w:r>
      <w:r w:rsidR="004C0491">
        <w:t xml:space="preserve"> </w:t>
      </w:r>
      <w:r w:rsidR="004C0491">
        <w:rPr>
          <w:rFonts w:hint="eastAsia"/>
          <w:lang w:eastAsia="zh-CN"/>
        </w:rPr>
        <w:t xml:space="preserve">is </w:t>
      </w:r>
      <w:r w:rsidR="007909A2">
        <w:t>moved to another system</w:t>
      </w:r>
      <w:r>
        <w:t>), in HR roaming scenarios.</w:t>
      </w:r>
    </w:p>
    <w:p w14:paraId="32E9F1CC" w14:textId="0BE1DF41" w:rsidR="00473B2B" w:rsidRDefault="00473B2B" w:rsidP="00473B2B">
      <w:r>
        <w:t>It is used in the following procedures:</w:t>
      </w:r>
    </w:p>
    <w:p w14:paraId="32E9F1CD" w14:textId="49FED8B1" w:rsidR="00473B2B" w:rsidRDefault="00473B2B" w:rsidP="00473B2B">
      <w:pPr>
        <w:pStyle w:val="B1"/>
      </w:pPr>
      <w:r>
        <w:t>-</w:t>
      </w:r>
      <w:r>
        <w:tab/>
        <w:t xml:space="preserve">Home network requested PDU Session release (see </w:t>
      </w:r>
      <w:r w:rsidR="005B1EEB">
        <w:t>clause</w:t>
      </w:r>
      <w:r>
        <w:t xml:space="preserve"> 4.3.4.3 of</w:t>
      </w:r>
      <w:r w:rsidR="00151DAB">
        <w:t xml:space="preserve"> 3GPP TS</w:t>
      </w:r>
      <w:r w:rsidR="00CA4B50">
        <w:t> 23.502 [</w:t>
      </w:r>
      <w:r>
        <w:t>3]), e.g. H-SMF initiated release.</w:t>
      </w:r>
    </w:p>
    <w:p w14:paraId="5F0B7E82" w14:textId="3951D62E" w:rsidR="007909A2" w:rsidRDefault="007909A2" w:rsidP="007909A2">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5B1EEB">
        <w:t>clause</w:t>
      </w:r>
      <w:r w:rsidRPr="008943CC">
        <w:t xml:space="preserve"> </w:t>
      </w:r>
      <w:r w:rsidRPr="008943CC">
        <w:rPr>
          <w:noProof/>
        </w:rPr>
        <w:t xml:space="preserve">4.9.2.4.2 </w:t>
      </w:r>
      <w:r w:rsidRPr="008943CC">
        <w:t>of</w:t>
      </w:r>
      <w:r w:rsidR="00151DAB">
        <w:t xml:space="preserve"> 3GPP TS</w:t>
      </w:r>
      <w:r w:rsidR="00CA4B50">
        <w:t> </w:t>
      </w:r>
      <w:r w:rsidR="00CA4B50" w:rsidRPr="008943CC">
        <w:t>23.502</w:t>
      </w:r>
      <w:r w:rsidR="00CA4B50">
        <w:t> </w:t>
      </w:r>
      <w:r w:rsidR="00CA4B50" w:rsidRPr="008943CC">
        <w:t>[</w:t>
      </w:r>
      <w:r w:rsidRPr="008943CC">
        <w:t>3]);</w:t>
      </w:r>
    </w:p>
    <w:p w14:paraId="57011EE3" w14:textId="73541AD3" w:rsidR="007909A2" w:rsidRDefault="007909A2" w:rsidP="007909A2">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5B1EEB">
        <w:t>clause</w:t>
      </w:r>
      <w:r>
        <w:t xml:space="preserve"> </w:t>
      </w:r>
      <w:r w:rsidRPr="00DE59B4">
        <w:rPr>
          <w:noProof/>
        </w:rPr>
        <w:t>4.</w:t>
      </w:r>
      <w:r>
        <w:rPr>
          <w:noProof/>
        </w:rPr>
        <w:t xml:space="preserve">11.2.2 </w:t>
      </w:r>
      <w:r>
        <w:t>of</w:t>
      </w:r>
      <w:r w:rsidR="00151DAB">
        <w:t xml:space="preserve"> 3GPP TS</w:t>
      </w:r>
      <w:r w:rsidR="00CA4B50">
        <w:t> 23.502 [</w:t>
      </w:r>
      <w:r>
        <w:t>3]);</w:t>
      </w:r>
    </w:p>
    <w:p w14:paraId="610AC640" w14:textId="252B26A2" w:rsidR="007909A2" w:rsidRDefault="007909A2" w:rsidP="007909A2">
      <w:pPr>
        <w:pStyle w:val="B1"/>
      </w:pPr>
      <w:r>
        <w:t>-</w:t>
      </w:r>
      <w:r>
        <w:tab/>
      </w:r>
      <w:r w:rsidRPr="00050CA8">
        <w:t>Handover from 5GC-N3IWF to EPS</w:t>
      </w:r>
      <w:r>
        <w:t xml:space="preserve"> (</w:t>
      </w:r>
      <w:r>
        <w:rPr>
          <w:noProof/>
        </w:rPr>
        <w:t xml:space="preserve">see </w:t>
      </w:r>
      <w:r w:rsidR="005B1EEB">
        <w:t>clause</w:t>
      </w:r>
      <w:r>
        <w:t xml:space="preserve"> </w:t>
      </w:r>
      <w:r w:rsidRPr="00DE59B4">
        <w:rPr>
          <w:noProof/>
        </w:rPr>
        <w:t>4.</w:t>
      </w:r>
      <w:r>
        <w:rPr>
          <w:noProof/>
        </w:rPr>
        <w:t xml:space="preserve">11.3.2 </w:t>
      </w:r>
      <w:r>
        <w:t>of</w:t>
      </w:r>
      <w:r w:rsidR="00151DAB">
        <w:t xml:space="preserve"> 3GPP TS</w:t>
      </w:r>
      <w:r w:rsidR="00CA4B50">
        <w:t> 23.502 [</w:t>
      </w:r>
      <w:r>
        <w:t>3]);</w:t>
      </w:r>
    </w:p>
    <w:p w14:paraId="4C9EAE62" w14:textId="5C47A582" w:rsidR="007909A2" w:rsidRDefault="007909A2" w:rsidP="007909A2">
      <w:pPr>
        <w:pStyle w:val="B1"/>
      </w:pPr>
      <w:r>
        <w:t>-</w:t>
      </w:r>
      <w:r>
        <w:tab/>
        <w:t>Handover from 5GS</w:t>
      </w:r>
      <w:r w:rsidRPr="00CB3BD5">
        <w:t xml:space="preserve"> </w:t>
      </w:r>
      <w:r>
        <w:t>to EPC/ePDG (</w:t>
      </w:r>
      <w:r>
        <w:rPr>
          <w:noProof/>
        </w:rPr>
        <w:t xml:space="preserve">see </w:t>
      </w:r>
      <w:r w:rsidR="005B1EEB">
        <w:t>clause</w:t>
      </w:r>
      <w:r>
        <w:t xml:space="preserve"> </w:t>
      </w:r>
      <w:r w:rsidRPr="00DE59B4">
        <w:rPr>
          <w:noProof/>
        </w:rPr>
        <w:t>4.</w:t>
      </w:r>
      <w:r>
        <w:rPr>
          <w:noProof/>
        </w:rPr>
        <w:t xml:space="preserve">11.4.2 </w:t>
      </w:r>
      <w:r>
        <w:t>of</w:t>
      </w:r>
      <w:r w:rsidR="00151DAB">
        <w:t xml:space="preserve"> 3GPP TS</w:t>
      </w:r>
      <w:r w:rsidR="00CA4B50">
        <w:t> 23.502 [</w:t>
      </w:r>
      <w:r>
        <w:t>3]);</w:t>
      </w:r>
    </w:p>
    <w:p w14:paraId="32E9F1CE" w14:textId="60937900" w:rsidR="00473B2B" w:rsidRDefault="00473B2B" w:rsidP="00B56CFA">
      <w:r>
        <w:t>The H-SMF shall notify the NF Service Consumer (e.g. V-SMF) by using the HTTP POST method as shown in Figure 5.2.2.</w:t>
      </w:r>
      <w:r w:rsidR="00754805">
        <w:t>10</w:t>
      </w:r>
      <w:r>
        <w:t>-1.</w:t>
      </w:r>
    </w:p>
    <w:p w14:paraId="32E9F1CF" w14:textId="77777777" w:rsidR="009A1E94" w:rsidRDefault="009A1E94" w:rsidP="00473B2B">
      <w:pPr>
        <w:pStyle w:val="TH"/>
      </w:pPr>
      <w:r w:rsidRPr="00D64FA1">
        <w:rPr>
          <w:lang w:val="fr-FR"/>
        </w:rPr>
        <w:object w:dxaOrig="8714" w:dyaOrig="2144" w14:anchorId="32EA0C64">
          <v:shape id="_x0000_i1050" type="#_x0000_t75" style="width:436.9pt;height:107.7pt" o:ole="">
            <v:imagedata r:id="rId62" o:title=""/>
          </v:shape>
          <o:OLEObject Type="Embed" ProgID="Visio.Drawing.11" ShapeID="_x0000_i1050" DrawAspect="Content" ObjectID="_1662479557" r:id="rId63"/>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67D49F12" w:rsidR="00473B2B" w:rsidRDefault="00473B2B" w:rsidP="00473B2B">
      <w:pPr>
        <w:pStyle w:val="B1"/>
      </w:pPr>
      <w:r>
        <w:t>1.</w:t>
      </w:r>
      <w:r>
        <w:tab/>
        <w:t>The H-SMF shall send a POST request to the resource representing the individual PDU session resource in the V-SMF. The payload body of the POST request shall contain the notification payload, with the status information.</w:t>
      </w:r>
    </w:p>
    <w:p w14:paraId="62E75991" w14:textId="7CCC772C" w:rsidR="007909A2" w:rsidRDefault="007909A2" w:rsidP="00A773FB">
      <w:pPr>
        <w:pStyle w:val="B1"/>
        <w:ind w:firstLine="0"/>
      </w:pPr>
      <w:r>
        <w:t xml:space="preserve">If the notification is triggered by PDU session handover, the </w:t>
      </w:r>
      <w:r>
        <w:rPr>
          <w:lang w:val="en-US"/>
        </w:rPr>
        <w:t>notification payload shall contain the Cause IE with value "</w:t>
      </w:r>
      <w:r w:rsidRPr="00EA2206">
        <w:rPr>
          <w:noProof/>
        </w:rPr>
        <w:t>PDU_SESSION_</w:t>
      </w:r>
      <w:r>
        <w:rPr>
          <w:noProof/>
        </w:rPr>
        <w:t>HANDED_OVER</w:t>
      </w:r>
      <w:r>
        <w:rPr>
          <w:lang w:val="en-US"/>
        </w:rPr>
        <w:t>".</w:t>
      </w:r>
    </w:p>
    <w:p w14:paraId="32E9F1D2" w14:textId="485F8D8D"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14C62DFF" w14:textId="6E40F342" w:rsidR="008F1D8C" w:rsidRDefault="008F1D8C" w:rsidP="00A773FB">
      <w:pPr>
        <w:pStyle w:val="B1"/>
        <w:ind w:firstLine="0"/>
      </w:pPr>
      <w:r>
        <w:t xml:space="preserve">If the H-SMF indicated in the request that the PDU session in the H-SMF is released, the NF Service Consumer (i.e. the V-SMF) shall </w:t>
      </w:r>
      <w:r w:rsidRPr="00197649">
        <w:rPr>
          <w:lang w:val="en-US"/>
        </w:rPr>
        <w:t xml:space="preserve">release </w:t>
      </w:r>
      <w:r>
        <w:rPr>
          <w:lang w:val="en-US"/>
        </w:rPr>
        <w:t xml:space="preserve">the SM context </w:t>
      </w:r>
      <w:r>
        <w:rPr>
          <w:rFonts w:eastAsia="SimSun"/>
          <w:lang w:eastAsia="zh-CN"/>
        </w:rPr>
        <w:t>for the PDU session.</w:t>
      </w:r>
    </w:p>
    <w:p w14:paraId="32E9F1D3" w14:textId="3D90ECAF"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2E9F1D4" w14:textId="77777777" w:rsidR="00490E17" w:rsidRDefault="00490E17" w:rsidP="00490E17">
      <w:pPr>
        <w:pStyle w:val="Heading3"/>
      </w:pPr>
      <w:bookmarkStart w:id="382" w:name="_Toc20129512"/>
      <w:bookmarkStart w:id="383" w:name="_Toc27584139"/>
      <w:bookmarkStart w:id="384" w:name="_Toc36455441"/>
      <w:bookmarkStart w:id="385" w:name="_Toc45026827"/>
      <w:bookmarkStart w:id="386" w:name="_Toc51866632"/>
      <w:r>
        <w:t>5.2.3</w:t>
      </w:r>
      <w:r>
        <w:tab/>
        <w:t>General procedures</w:t>
      </w:r>
      <w:bookmarkEnd w:id="382"/>
      <w:bookmarkEnd w:id="383"/>
      <w:bookmarkEnd w:id="384"/>
      <w:bookmarkEnd w:id="385"/>
      <w:bookmarkEnd w:id="386"/>
    </w:p>
    <w:p w14:paraId="32E9F1D5" w14:textId="77777777" w:rsidR="00490E17" w:rsidRDefault="00490E17" w:rsidP="00490E17">
      <w:pPr>
        <w:pStyle w:val="Heading4"/>
      </w:pPr>
      <w:bookmarkStart w:id="387" w:name="_Toc20129513"/>
      <w:bookmarkStart w:id="388" w:name="_Toc27584140"/>
      <w:bookmarkStart w:id="389" w:name="_Toc36455442"/>
      <w:bookmarkStart w:id="390" w:name="_Toc45026828"/>
      <w:bookmarkStart w:id="391" w:name="_Toc51866633"/>
      <w:r>
        <w:t>5.2.3.1</w:t>
      </w:r>
      <w:r>
        <w:tab/>
        <w:t>Transfer of NAS SM information between UE and H-SMF for Home Routed PDU sessions</w:t>
      </w:r>
      <w:bookmarkEnd w:id="387"/>
      <w:bookmarkEnd w:id="388"/>
      <w:bookmarkEnd w:id="389"/>
      <w:bookmarkEnd w:id="390"/>
      <w:bookmarkEnd w:id="391"/>
    </w:p>
    <w:p w14:paraId="32E9F1D6" w14:textId="77777777" w:rsidR="00490E17" w:rsidRDefault="00490E17" w:rsidP="00490E17">
      <w:pPr>
        <w:pStyle w:val="Heading5"/>
      </w:pPr>
      <w:bookmarkStart w:id="392" w:name="_Toc20129514"/>
      <w:bookmarkStart w:id="393" w:name="_Toc27584141"/>
      <w:bookmarkStart w:id="394" w:name="_Toc36455443"/>
      <w:bookmarkStart w:id="395" w:name="_Toc45026829"/>
      <w:bookmarkStart w:id="396" w:name="_Toc51866634"/>
      <w:r>
        <w:t>5.2.3.1.1</w:t>
      </w:r>
      <w:r>
        <w:tab/>
        <w:t>General</w:t>
      </w:r>
      <w:bookmarkEnd w:id="392"/>
      <w:bookmarkEnd w:id="393"/>
      <w:bookmarkEnd w:id="394"/>
      <w:bookmarkEnd w:id="395"/>
      <w:bookmarkEnd w:id="396"/>
    </w:p>
    <w:p w14:paraId="32E9F1D7" w14:textId="39972828" w:rsidR="00490E17" w:rsidRDefault="00490E17" w:rsidP="00490E17">
      <w:r>
        <w:t xml:space="preserve">As specified in </w:t>
      </w:r>
      <w:r w:rsidR="005B1EEB">
        <w:t>clause</w:t>
      </w:r>
      <w:r>
        <w:t xml:space="preserve"> 4.3.1 of</w:t>
      </w:r>
      <w:r w:rsidR="00151DAB">
        <w:t xml:space="preserve"> 3GPP TS</w:t>
      </w:r>
      <w:r w:rsidR="00CA4B50">
        <w:t> 23.502 [</w:t>
      </w:r>
      <w:r>
        <w:t>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77777777" w:rsidR="00490E17" w:rsidRDefault="00490E17" w:rsidP="00490E17">
      <w:pPr>
        <w:pStyle w:val="Heading5"/>
      </w:pPr>
      <w:bookmarkStart w:id="397" w:name="_Toc20129515"/>
      <w:bookmarkStart w:id="398" w:name="_Toc27584142"/>
      <w:bookmarkStart w:id="399" w:name="_Toc36455444"/>
      <w:bookmarkStart w:id="400" w:name="_Toc45026830"/>
      <w:bookmarkStart w:id="401" w:name="_Toc51866635"/>
      <w:r>
        <w:t>5.2.3.1.2</w:t>
      </w:r>
      <w:r>
        <w:tab/>
        <w:t>V-SMF Behaviour</w:t>
      </w:r>
      <w:bookmarkEnd w:id="397"/>
      <w:bookmarkEnd w:id="398"/>
      <w:bookmarkEnd w:id="399"/>
      <w:bookmarkEnd w:id="400"/>
      <w:bookmarkEnd w:id="401"/>
    </w:p>
    <w:p w14:paraId="32E9F1DB" w14:textId="616E59E5"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that only need to 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w:t>
      </w:r>
      <w:r w:rsidR="00151DAB">
        <w:t xml:space="preserve"> 3GPP TS</w:t>
      </w:r>
      <w:r w:rsidR="00CA4B50">
        <w:t> 24.501 [</w:t>
      </w:r>
      <w:r w:rsidR="00C22548">
        <w:t>7</w:t>
      </w:r>
      <w:r>
        <w:t xml:space="preserve">], including the Type </w:t>
      </w:r>
      <w:r w:rsidR="006730A0">
        <w:t xml:space="preserve">field </w:t>
      </w:r>
      <w:r>
        <w:t>and</w:t>
      </w:r>
      <w:r w:rsidR="006730A0">
        <w:t>, for TLV or TLV-E IEs, the</w:t>
      </w:r>
      <w:r>
        <w:t xml:space="preserve"> Length field.</w:t>
      </w:r>
    </w:p>
    <w:p w14:paraId="32E9F1DC" w14:textId="77777777" w:rsidR="00490E17" w:rsidRPr="00810B36" w:rsidRDefault="00490E17" w:rsidP="002B35B4">
      <w:pPr>
        <w:pStyle w:val="NO"/>
      </w:pPr>
      <w:r>
        <w:t>NOTE 1:</w:t>
      </w:r>
      <w:r>
        <w:tab/>
        <w:t>N1 SM IEs defined without a Type field need to be defined over N16 as specific IEs.</w:t>
      </w:r>
    </w:p>
    <w:p w14:paraId="32E9F1DD" w14:textId="5BA070EB"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w:t>
      </w:r>
      <w:r w:rsidR="00151DAB">
        <w:t xml:space="preserve"> 3GPP TS</w:t>
      </w:r>
      <w:r w:rsidR="00CA4B50">
        <w:t> 24.501 [</w:t>
      </w:r>
      <w:r w:rsidR="00C22548">
        <w:t>7</w:t>
      </w:r>
      <w:r>
        <w:t xml:space="preserve">], including the Type </w:t>
      </w:r>
      <w:r w:rsidR="006730A0">
        <w:t xml:space="preserve">field </w:t>
      </w:r>
      <w:r>
        <w:t>and</w:t>
      </w:r>
      <w:r w:rsidR="006730A0">
        <w:t>, for TLV or TLV-E IEs, the</w:t>
      </w:r>
      <w:r>
        <w:t xml:space="preserve"> Length field.</w:t>
      </w:r>
    </w:p>
    <w:p w14:paraId="32E9F1DE" w14:textId="15849A94"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w:t>
      </w:r>
      <w:r w:rsidR="00151DAB">
        <w:t xml:space="preserve"> 3GPP TS</w:t>
      </w:r>
      <w:r w:rsidR="00CA4B50">
        <w:t> 24.501 [</w:t>
      </w:r>
      <w:r w:rsidR="00C22548">
        <w:t>7</w:t>
      </w:r>
      <w:r>
        <w:t xml:space="preserve">]. The V-SMF shall append unknown NAS SM IEs received in the </w:t>
      </w:r>
      <w:r w:rsidR="007D4D07">
        <w:t xml:space="preserve">binary data </w:t>
      </w:r>
      <w:r>
        <w:t>at the end of the NAS SM message it sends to the UE.</w:t>
      </w:r>
    </w:p>
    <w:p w14:paraId="32E9F1DF" w14:textId="58DF1630"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w:t>
      </w:r>
      <w:r w:rsidR="005B1EEB">
        <w:rPr>
          <w:lang w:val="en-US"/>
        </w:rPr>
        <w:t>clause</w:t>
      </w:r>
      <w:r>
        <w:rPr>
          <w:lang w:val="en-US"/>
        </w:rPr>
        <w:t xml:space="preserve"> 11.2.4 of</w:t>
      </w:r>
      <w:r w:rsidR="00151DAB">
        <w:rPr>
          <w:lang w:val="en-US"/>
        </w:rPr>
        <w:t xml:space="preserve"> 3GPP TS</w:t>
      </w:r>
      <w:r w:rsidR="00CA4B50">
        <w:rPr>
          <w:lang w:val="en-US"/>
        </w:rPr>
        <w:t> 24.007 [</w:t>
      </w:r>
      <w:r w:rsidR="00C22548">
        <w:rPr>
          <w:lang w:val="en-US"/>
        </w:rPr>
        <w:t>8</w:t>
      </w:r>
      <w:r>
        <w:rPr>
          <w:lang w:val="en-US"/>
        </w:rPr>
        <w:t>].</w:t>
      </w:r>
    </w:p>
    <w:p w14:paraId="32E9F1E0" w14:textId="77777777"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1495EDCA" w:rsidR="00490E17" w:rsidRDefault="00490E17" w:rsidP="00490E17">
      <w:pPr>
        <w:pStyle w:val="NO"/>
      </w:pPr>
      <w:r>
        <w:lastRenderedPageBreak/>
        <w:t>NOTE 3:</w:t>
      </w:r>
      <w:r>
        <w:tab/>
        <w:t>The V-SMF encodes comprehended IEs at their right place in the NAS SM message</w:t>
      </w:r>
    </w:p>
    <w:p w14:paraId="32E9F1E2" w14:textId="77777777" w:rsidR="00490E17" w:rsidRDefault="00490E17" w:rsidP="00490E17">
      <w:pPr>
        <w:pStyle w:val="Heading5"/>
      </w:pPr>
      <w:bookmarkStart w:id="402" w:name="_Toc20129516"/>
      <w:bookmarkStart w:id="403" w:name="_Toc27584143"/>
      <w:bookmarkStart w:id="404" w:name="_Toc36455445"/>
      <w:bookmarkStart w:id="405" w:name="_Toc45026831"/>
      <w:bookmarkStart w:id="406" w:name="_Toc51866636"/>
      <w:r>
        <w:t>5.2.3.1.3</w:t>
      </w:r>
      <w:r>
        <w:tab/>
        <w:t>H-SMF Behaviour</w:t>
      </w:r>
      <w:bookmarkEnd w:id="402"/>
      <w:bookmarkEnd w:id="403"/>
      <w:bookmarkEnd w:id="404"/>
      <w:bookmarkEnd w:id="405"/>
      <w:bookmarkEnd w:id="406"/>
    </w:p>
    <w:p w14:paraId="32E9F1E3" w14:textId="6A158B99"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that do not require to be interpreted by the V-SMF. Other N1 SM IEs shall be dropped, e.g. IEs that the H-SMF comprehends but which require to be interpreted by the V-SMF.</w:t>
      </w:r>
    </w:p>
    <w:p w14:paraId="32E9F1E4" w14:textId="52E2D25F"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w:t>
      </w:r>
      <w:r w:rsidR="00151DAB">
        <w:t xml:space="preserve"> 3GPP TS</w:t>
      </w:r>
      <w:r w:rsidR="00CA4B50">
        <w:t> 24.501 [</w:t>
      </w:r>
      <w:r w:rsidR="00C22548">
        <w:t>7</w:t>
      </w:r>
      <w:r>
        <w:t xml:space="preserve">], including the Type </w:t>
      </w:r>
      <w:r w:rsidR="006730A0">
        <w:t xml:space="preserve">field </w:t>
      </w:r>
      <w:r>
        <w:t>and</w:t>
      </w:r>
      <w:r w:rsidR="006730A0">
        <w:t>, for TLV or TLV-E IEs, the</w:t>
      </w:r>
      <w:r>
        <w:t xml:space="preserve"> Length field.</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344A0C4F" w:rsidR="00490E17" w:rsidRDefault="00490E17" w:rsidP="002B35B4">
      <w:r>
        <w:t xml:space="preserve">The NAS SM IEs in n1SmInfoToUe </w:t>
      </w:r>
      <w:r w:rsidR="007D4D07">
        <w:t xml:space="preserve">binary data </w:t>
      </w:r>
      <w:r>
        <w:t>shall be encoded in the same order as specified in</w:t>
      </w:r>
      <w:r w:rsidR="00151DAB">
        <w:t xml:space="preserve"> 3GPP TS</w:t>
      </w:r>
      <w:r w:rsidR="00CA4B50">
        <w:t> 24.501 [</w:t>
      </w:r>
      <w:r w:rsidR="00C22548">
        <w:t>7</w:t>
      </w:r>
      <w:r>
        <w:t>].</w:t>
      </w:r>
    </w:p>
    <w:p w14:paraId="32E9F1E7" w14:textId="77777777" w:rsidR="00490E17" w:rsidRDefault="00490E17" w:rsidP="00490E17">
      <w:r>
        <w:t>N1 SM information which does not require to be interpreted by the V-SMF is information that is not defined as specific IEs over N16.</w:t>
      </w:r>
    </w:p>
    <w:p w14:paraId="32E9F1E8" w14:textId="77777777" w:rsidR="000E77D4" w:rsidRDefault="000E77D4" w:rsidP="000E77D4">
      <w:pPr>
        <w:pStyle w:val="Heading1"/>
      </w:pPr>
      <w:bookmarkStart w:id="407" w:name="_Toc20129517"/>
      <w:bookmarkStart w:id="408" w:name="_Toc27584144"/>
      <w:bookmarkStart w:id="409" w:name="_Toc36455446"/>
      <w:bookmarkStart w:id="410" w:name="_Toc45026832"/>
      <w:bookmarkStart w:id="411" w:name="_Toc51866637"/>
      <w:r>
        <w:t>6</w:t>
      </w:r>
      <w:r>
        <w:tab/>
        <w:t>API Definitions</w:t>
      </w:r>
      <w:bookmarkEnd w:id="407"/>
      <w:bookmarkEnd w:id="408"/>
      <w:bookmarkEnd w:id="409"/>
      <w:bookmarkEnd w:id="410"/>
      <w:bookmarkEnd w:id="411"/>
    </w:p>
    <w:p w14:paraId="32E9F1E9" w14:textId="322BF800" w:rsidR="000E77D4" w:rsidRDefault="000E77D4" w:rsidP="000E77D4">
      <w:pPr>
        <w:pStyle w:val="Heading2"/>
      </w:pPr>
      <w:bookmarkStart w:id="412" w:name="_Toc20129518"/>
      <w:bookmarkStart w:id="413" w:name="_Toc27584145"/>
      <w:bookmarkStart w:id="414" w:name="_Toc36455447"/>
      <w:bookmarkStart w:id="415" w:name="_Toc45026833"/>
      <w:bookmarkStart w:id="416" w:name="_Toc51866638"/>
      <w:r>
        <w:t>6.1</w:t>
      </w:r>
      <w:r>
        <w:tab/>
      </w:r>
      <w:r w:rsidR="00C610B7">
        <w:t>Nsmf_PDUSession</w:t>
      </w:r>
      <w:r>
        <w:t xml:space="preserve"> Service API</w:t>
      </w:r>
      <w:bookmarkEnd w:id="412"/>
      <w:bookmarkEnd w:id="413"/>
      <w:bookmarkEnd w:id="414"/>
      <w:bookmarkEnd w:id="415"/>
      <w:bookmarkEnd w:id="416"/>
    </w:p>
    <w:p w14:paraId="32E9F1EA" w14:textId="77777777" w:rsidR="00873975" w:rsidRDefault="00873975" w:rsidP="000E77D4">
      <w:pPr>
        <w:pStyle w:val="Heading3"/>
      </w:pPr>
      <w:bookmarkStart w:id="417" w:name="_Toc20129519"/>
      <w:bookmarkStart w:id="418" w:name="_Toc27584146"/>
      <w:bookmarkStart w:id="419" w:name="_Toc36455448"/>
      <w:bookmarkStart w:id="420" w:name="_Toc45026834"/>
      <w:bookmarkStart w:id="421" w:name="_Toc51866639"/>
      <w:r>
        <w:t>6.1</w:t>
      </w:r>
      <w:r w:rsidR="000E77D4">
        <w:t>.1</w:t>
      </w:r>
      <w:r>
        <w:tab/>
      </w:r>
      <w:r w:rsidR="00B14B23">
        <w:t>API URI</w:t>
      </w:r>
      <w:bookmarkEnd w:id="417"/>
      <w:bookmarkEnd w:id="418"/>
      <w:bookmarkEnd w:id="419"/>
      <w:bookmarkEnd w:id="420"/>
      <w:bookmarkEnd w:id="421"/>
    </w:p>
    <w:p w14:paraId="6810C99B" w14:textId="77777777" w:rsidR="00B415EE" w:rsidRPr="00E23840" w:rsidRDefault="00B415EE" w:rsidP="00B415EE">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67133219" w14:textId="4A07FE01" w:rsidR="00B415EE" w:rsidRPr="00E23840" w:rsidRDefault="00B415EE" w:rsidP="00B415EE">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5B1EEB">
        <w:rPr>
          <w:noProof/>
          <w:lang w:eastAsia="zh-CN"/>
        </w:rPr>
        <w:t>clause</w:t>
      </w:r>
      <w:r w:rsidRPr="00E23840">
        <w:rPr>
          <w:noProof/>
          <w:lang w:eastAsia="zh-CN"/>
        </w:rPr>
        <w:t> 4.4.1 of</w:t>
      </w:r>
      <w:r w:rsidR="00151DAB">
        <w:rPr>
          <w:noProof/>
          <w:lang w:eastAsia="zh-CN"/>
        </w:rPr>
        <w:t xml:space="preserve"> 3GPP TS</w:t>
      </w:r>
      <w:r w:rsidR="00CA4B50">
        <w:rPr>
          <w:noProof/>
          <w:lang w:eastAsia="zh-CN"/>
        </w:rPr>
        <w:t> </w:t>
      </w:r>
      <w:r w:rsidR="00CA4B50" w:rsidRPr="00E23840">
        <w:rPr>
          <w:noProof/>
          <w:lang w:eastAsia="zh-CN"/>
        </w:rPr>
        <w:t>29.501</w:t>
      </w:r>
      <w:r w:rsidR="00CA4B50">
        <w:rPr>
          <w:noProof/>
          <w:lang w:eastAsia="zh-CN"/>
        </w:rPr>
        <w:t> </w:t>
      </w:r>
      <w:r w:rsidR="00CA4B50" w:rsidRPr="00E23840">
        <w:rPr>
          <w:noProof/>
          <w:lang w:eastAsia="zh-CN"/>
        </w:rPr>
        <w:t>[</w:t>
      </w:r>
      <w:r>
        <w:rPr>
          <w:noProof/>
          <w:lang w:eastAsia="zh-CN"/>
        </w:rPr>
        <w:t>5</w:t>
      </w:r>
      <w:r w:rsidRPr="00E23840">
        <w:rPr>
          <w:noProof/>
          <w:lang w:eastAsia="zh-CN"/>
        </w:rPr>
        <w:t>], i.e.:</w:t>
      </w:r>
    </w:p>
    <w:p w14:paraId="6675CD69" w14:textId="77777777" w:rsidR="00B415EE" w:rsidRPr="00E23840" w:rsidRDefault="00B415EE" w:rsidP="00B415EE">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5056174D" w14:textId="77777777" w:rsidR="00B415EE" w:rsidRPr="00E23840" w:rsidRDefault="00B415EE" w:rsidP="00B415EE">
      <w:pPr>
        <w:rPr>
          <w:noProof/>
          <w:lang w:eastAsia="zh-CN"/>
        </w:rPr>
      </w:pPr>
      <w:r w:rsidRPr="00E23840">
        <w:rPr>
          <w:noProof/>
          <w:lang w:eastAsia="zh-CN"/>
        </w:rPr>
        <w:t>with the following components:</w:t>
      </w:r>
    </w:p>
    <w:p w14:paraId="11C8BCDE" w14:textId="6488F6D9" w:rsidR="00B415EE" w:rsidRPr="00E23840" w:rsidRDefault="00B415EE" w:rsidP="00B415EE">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151DAB">
        <w:rPr>
          <w:noProof/>
        </w:rPr>
        <w:t xml:space="preserve"> 3GPP TS</w:t>
      </w:r>
      <w:r w:rsidR="00CA4B50">
        <w:rPr>
          <w:noProof/>
          <w:lang w:eastAsia="zh-CN"/>
        </w:rPr>
        <w:t> </w:t>
      </w:r>
      <w:r w:rsidR="00CA4B50" w:rsidRPr="00E23840">
        <w:rPr>
          <w:noProof/>
          <w:lang w:eastAsia="zh-CN"/>
        </w:rPr>
        <w:t>29.501</w:t>
      </w:r>
      <w:r w:rsidR="00CA4B50">
        <w:rPr>
          <w:noProof/>
          <w:lang w:eastAsia="zh-CN"/>
        </w:rPr>
        <w:t> </w:t>
      </w:r>
      <w:r w:rsidR="00CA4B50" w:rsidRPr="00E23840">
        <w:rPr>
          <w:noProof/>
          <w:lang w:eastAsia="zh-CN"/>
        </w:rPr>
        <w:t>[</w:t>
      </w:r>
      <w:r>
        <w:rPr>
          <w:noProof/>
          <w:lang w:eastAsia="zh-CN"/>
        </w:rPr>
        <w:t>5</w:t>
      </w:r>
      <w:r w:rsidRPr="00E23840">
        <w:rPr>
          <w:noProof/>
          <w:lang w:eastAsia="zh-CN"/>
        </w:rPr>
        <w:t>].</w:t>
      </w:r>
    </w:p>
    <w:p w14:paraId="5D024698" w14:textId="77777777" w:rsidR="00B415EE" w:rsidRPr="00E23840" w:rsidRDefault="00B415EE" w:rsidP="00B415EE">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B5B2D08" w14:textId="77777777" w:rsidR="00B415EE" w:rsidRPr="00E23840" w:rsidRDefault="00B415EE" w:rsidP="00B415EE">
      <w:pPr>
        <w:pStyle w:val="B1"/>
        <w:rPr>
          <w:noProof/>
        </w:rPr>
      </w:pPr>
      <w:r w:rsidRPr="00E23840">
        <w:rPr>
          <w:noProof/>
        </w:rPr>
        <w:t>-</w:t>
      </w:r>
      <w:r w:rsidRPr="00E23840">
        <w:rPr>
          <w:noProof/>
        </w:rPr>
        <w:tab/>
        <w:t>The {apiVersion} shall be "v</w:t>
      </w:r>
      <w:r>
        <w:rPr>
          <w:noProof/>
        </w:rPr>
        <w:t>1</w:t>
      </w:r>
      <w:r w:rsidRPr="00E23840">
        <w:rPr>
          <w:noProof/>
        </w:rPr>
        <w:t>".</w:t>
      </w:r>
    </w:p>
    <w:p w14:paraId="7389A305" w14:textId="07C93B49" w:rsidR="00B415EE" w:rsidRDefault="00B415EE" w:rsidP="00C327E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5B1EEB">
        <w:rPr>
          <w:noProof/>
        </w:rPr>
        <w:t>clause</w:t>
      </w:r>
      <w:r w:rsidRPr="00E23840">
        <w:rPr>
          <w:noProof/>
          <w:lang w:eastAsia="zh-CN"/>
        </w:rPr>
        <w:t> </w:t>
      </w:r>
      <w:r>
        <w:rPr>
          <w:noProof/>
          <w:lang w:eastAsia="zh-CN"/>
        </w:rPr>
        <w:t>6.1.3</w:t>
      </w:r>
      <w:r w:rsidRPr="00E23840">
        <w:rPr>
          <w:noProof/>
        </w:rPr>
        <w:t>.</w:t>
      </w:r>
    </w:p>
    <w:p w14:paraId="32E9F1EE" w14:textId="77777777" w:rsidR="000E77D4" w:rsidRDefault="000E77D4" w:rsidP="000E77D4">
      <w:pPr>
        <w:pStyle w:val="Heading3"/>
      </w:pPr>
      <w:bookmarkStart w:id="422" w:name="_Toc20129520"/>
      <w:bookmarkStart w:id="423" w:name="_Toc27584147"/>
      <w:bookmarkStart w:id="424" w:name="_Toc36455449"/>
      <w:bookmarkStart w:id="425" w:name="_Toc45026835"/>
      <w:bookmarkStart w:id="426" w:name="_Toc51866640"/>
      <w:r>
        <w:t>6.1.2</w:t>
      </w:r>
      <w:r>
        <w:tab/>
        <w:t>Usage of HTTP</w:t>
      </w:r>
      <w:bookmarkEnd w:id="422"/>
      <w:bookmarkEnd w:id="423"/>
      <w:bookmarkEnd w:id="424"/>
      <w:bookmarkEnd w:id="425"/>
      <w:bookmarkEnd w:id="426"/>
    </w:p>
    <w:p w14:paraId="32E9F1EF" w14:textId="77777777" w:rsidR="000C5200" w:rsidRPr="000C5200" w:rsidRDefault="000C5200" w:rsidP="000C5200">
      <w:pPr>
        <w:pStyle w:val="Heading4"/>
      </w:pPr>
      <w:bookmarkStart w:id="427" w:name="_Toc20129521"/>
      <w:bookmarkStart w:id="428" w:name="_Toc27584148"/>
      <w:bookmarkStart w:id="429" w:name="_Toc36455450"/>
      <w:bookmarkStart w:id="430" w:name="_Toc45026836"/>
      <w:bookmarkStart w:id="431" w:name="_Toc51866641"/>
      <w:r>
        <w:t>6.1.2.1</w:t>
      </w:r>
      <w:r>
        <w:tab/>
        <w:t>General</w:t>
      </w:r>
      <w:bookmarkEnd w:id="427"/>
      <w:bookmarkEnd w:id="428"/>
      <w:bookmarkEnd w:id="429"/>
      <w:bookmarkEnd w:id="430"/>
      <w:bookmarkEnd w:id="431"/>
    </w:p>
    <w:p w14:paraId="32E9F1F0" w14:textId="4ED9775A" w:rsidR="00BE3568" w:rsidRDefault="00BE3568" w:rsidP="00BE3568">
      <w:r>
        <w:t xml:space="preserve">HTTP/2, as defined in </w:t>
      </w:r>
      <w:r w:rsidR="00CA4B50">
        <w:t>IETF RFC 7540 </w:t>
      </w:r>
      <w:r>
        <w:t>[14], shall be used as specified in clause 5 of</w:t>
      </w:r>
      <w:r w:rsidR="00151DAB">
        <w:t xml:space="preserve"> 3GPP TS</w:t>
      </w:r>
      <w:r w:rsidR="00CA4B50">
        <w:t> 29.500 [</w:t>
      </w:r>
      <w:r>
        <w:t>4].</w:t>
      </w:r>
    </w:p>
    <w:p w14:paraId="32E9F1F1" w14:textId="1D1B2EE8"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rsidR="005B1EEB">
        <w:t>clause</w:t>
      </w:r>
      <w:r>
        <w:t> </w:t>
      </w:r>
      <w:r w:rsidRPr="008C21B1">
        <w:t>5</w:t>
      </w:r>
      <w:r>
        <w:t>.3</w:t>
      </w:r>
      <w:r w:rsidRPr="008C21B1">
        <w:t xml:space="preserve"> of</w:t>
      </w:r>
      <w:r w:rsidR="00151DAB">
        <w:t xml:space="preserve"> 3GPP TS</w:t>
      </w:r>
      <w:r w:rsidR="00CA4B50">
        <w:t> </w:t>
      </w:r>
      <w:r w:rsidR="00CA4B50" w:rsidRPr="008C21B1">
        <w:t>29.500</w:t>
      </w:r>
      <w:r w:rsidR="00CA4B50">
        <w:t> </w:t>
      </w:r>
      <w:r w:rsidR="00CA4B50" w:rsidRPr="008C21B1">
        <w:t>[</w:t>
      </w:r>
      <w:r w:rsidRPr="008C21B1">
        <w:t>4].</w:t>
      </w:r>
    </w:p>
    <w:p w14:paraId="32E9F1F2" w14:textId="5BD5E327" w:rsidR="00BE3568" w:rsidRDefault="00BE3568" w:rsidP="00BE3568">
      <w:r>
        <w:t xml:space="preserve">HTTP messages and bodies for the </w:t>
      </w:r>
      <w:r w:rsidRPr="0023018E">
        <w:t>Nsmf_</w:t>
      </w:r>
      <w:r>
        <w:t>PDUSession service shall comply with the OpenAPI [15] specification contained in Annex A.</w:t>
      </w:r>
    </w:p>
    <w:p w14:paraId="32E9F1F3" w14:textId="77777777" w:rsidR="00FA10C2" w:rsidRPr="000C5200" w:rsidRDefault="00FA10C2" w:rsidP="00FA10C2">
      <w:pPr>
        <w:pStyle w:val="Heading4"/>
      </w:pPr>
      <w:bookmarkStart w:id="432" w:name="_Toc20129522"/>
      <w:bookmarkStart w:id="433" w:name="_Toc27584149"/>
      <w:bookmarkStart w:id="434" w:name="_Toc36455451"/>
      <w:bookmarkStart w:id="435" w:name="_Toc45026837"/>
      <w:bookmarkStart w:id="436" w:name="_Toc51866642"/>
      <w:r>
        <w:t>6.1.2.2</w:t>
      </w:r>
      <w:r>
        <w:tab/>
        <w:t>HTTP standard headers</w:t>
      </w:r>
      <w:bookmarkEnd w:id="432"/>
      <w:bookmarkEnd w:id="433"/>
      <w:bookmarkEnd w:id="434"/>
      <w:bookmarkEnd w:id="435"/>
      <w:bookmarkEnd w:id="436"/>
    </w:p>
    <w:p w14:paraId="32E9F1F4" w14:textId="77777777" w:rsidR="00FA10C2" w:rsidRDefault="00FA10C2" w:rsidP="00FA10C2">
      <w:pPr>
        <w:pStyle w:val="Heading5"/>
        <w:rPr>
          <w:lang w:eastAsia="zh-CN"/>
        </w:rPr>
      </w:pPr>
      <w:bookmarkStart w:id="437" w:name="_Toc20129523"/>
      <w:bookmarkStart w:id="438" w:name="_Toc27584150"/>
      <w:bookmarkStart w:id="439" w:name="_Toc36455452"/>
      <w:bookmarkStart w:id="440" w:name="_Toc45026838"/>
      <w:bookmarkStart w:id="441" w:name="_Toc51866643"/>
      <w:r>
        <w:t>6.1.2.2.1</w:t>
      </w:r>
      <w:r>
        <w:rPr>
          <w:rFonts w:hint="eastAsia"/>
          <w:lang w:eastAsia="zh-CN"/>
        </w:rPr>
        <w:tab/>
      </w:r>
      <w:r>
        <w:rPr>
          <w:lang w:eastAsia="zh-CN"/>
        </w:rPr>
        <w:t>General</w:t>
      </w:r>
      <w:bookmarkEnd w:id="437"/>
      <w:bookmarkEnd w:id="438"/>
      <w:bookmarkEnd w:id="439"/>
      <w:bookmarkEnd w:id="440"/>
      <w:bookmarkEnd w:id="441"/>
    </w:p>
    <w:p w14:paraId="32E9F1F5" w14:textId="46E3202E" w:rsidR="00BE3568" w:rsidRDefault="00BE3568" w:rsidP="00BE3568">
      <w:r>
        <w:t>The usage of HTTP standard headers</w:t>
      </w:r>
      <w:r w:rsidRPr="001726B8">
        <w:t xml:space="preserve"> </w:t>
      </w:r>
      <w:r>
        <w:t xml:space="preserve">shall be supported as specified in </w:t>
      </w:r>
      <w:r w:rsidR="005B1EEB">
        <w:t>clause</w:t>
      </w:r>
      <w:r>
        <w:t xml:space="preserve"> 5.2.2 </w:t>
      </w:r>
      <w:r w:rsidRPr="008C21B1">
        <w:t>of</w:t>
      </w:r>
      <w:r w:rsidR="00151DAB">
        <w:t xml:space="preserve"> 3GPP TS</w:t>
      </w:r>
      <w:r w:rsidR="00CA4B50">
        <w:t> </w:t>
      </w:r>
      <w:r w:rsidR="00CA4B50" w:rsidRPr="008C21B1">
        <w:t>29.500</w:t>
      </w:r>
      <w:r w:rsidR="00CA4B50">
        <w:t> </w:t>
      </w:r>
      <w:r w:rsidR="00CA4B50" w:rsidRPr="008C21B1">
        <w:t>[</w:t>
      </w:r>
      <w:r w:rsidRPr="008C21B1">
        <w:t>4]</w:t>
      </w:r>
      <w:r>
        <w:t>.</w:t>
      </w:r>
    </w:p>
    <w:p w14:paraId="32E9F1F6" w14:textId="37783020" w:rsidR="00FD6006" w:rsidRDefault="00FD6006" w:rsidP="00AC65ED">
      <w:pPr>
        <w:pStyle w:val="Heading5"/>
      </w:pPr>
      <w:bookmarkStart w:id="442" w:name="_Toc20129524"/>
      <w:bookmarkStart w:id="443" w:name="_Toc27584151"/>
      <w:bookmarkStart w:id="444" w:name="_Toc36455453"/>
      <w:bookmarkStart w:id="445" w:name="_Toc45026839"/>
      <w:bookmarkStart w:id="446" w:name="_Toc51866644"/>
      <w:r>
        <w:lastRenderedPageBreak/>
        <w:t>6.1.2.</w:t>
      </w:r>
      <w:r w:rsidR="00FA10C2">
        <w:t>2.</w:t>
      </w:r>
      <w:r>
        <w:t>2</w:t>
      </w:r>
      <w:r>
        <w:tab/>
        <w:t>Content type</w:t>
      </w:r>
      <w:bookmarkEnd w:id="442"/>
      <w:bookmarkEnd w:id="443"/>
      <w:bookmarkEnd w:id="444"/>
      <w:bookmarkEnd w:id="445"/>
      <w:bookmarkEnd w:id="446"/>
    </w:p>
    <w:p w14:paraId="32E9F1F7" w14:textId="77777777" w:rsidR="0057186F" w:rsidRDefault="0057186F" w:rsidP="0057186F">
      <w:r>
        <w:t>The following content types shall be supported:</w:t>
      </w:r>
    </w:p>
    <w:p w14:paraId="32E9F1F8" w14:textId="1608DDD0" w:rsidR="002E69DE" w:rsidRDefault="0057186F" w:rsidP="00EA1C32">
      <w:pPr>
        <w:pStyle w:val="B1"/>
      </w:pPr>
      <w:r>
        <w:t>-</w:t>
      </w:r>
      <w:r>
        <w:tab/>
        <w:t>t</w:t>
      </w:r>
      <w:r w:rsidR="002E69DE">
        <w:t xml:space="preserve">he JSON format </w:t>
      </w:r>
      <w:r w:rsidRPr="00B64892">
        <w:t>(</w:t>
      </w:r>
      <w:r w:rsidR="00CA4B50" w:rsidRPr="00B64892">
        <w:t>IETF</w:t>
      </w:r>
      <w:r w:rsidR="00CA4B50">
        <w:t> </w:t>
      </w:r>
      <w:r w:rsidR="00CA4B50" w:rsidRPr="00B64892">
        <w:t>RFC</w:t>
      </w:r>
      <w:r w:rsidR="00CA4B50">
        <w:t> 8259 </w:t>
      </w:r>
      <w:r w:rsidRPr="00B64892">
        <w:t>[</w:t>
      </w:r>
      <w:r>
        <w:t>11</w:t>
      </w:r>
      <w:r w:rsidRPr="00B64892">
        <w:t>])</w:t>
      </w:r>
      <w:r w:rsidR="002E69DE">
        <w:t xml:space="preserve">. The use of the JSON format shall be signalled by the content type "application/json". See also </w:t>
      </w:r>
      <w:r w:rsidR="005B1EEB">
        <w:t>clause</w:t>
      </w:r>
      <w:r w:rsidR="002E69DE">
        <w:t xml:space="preserve"> 5.4 of</w:t>
      </w:r>
      <w:r w:rsidR="00151DAB">
        <w:t xml:space="preserve"> 3GPP TS</w:t>
      </w:r>
      <w:r w:rsidR="00CA4B50">
        <w:t> 29.500 [</w:t>
      </w:r>
      <w:r w:rsidR="002E69DE">
        <w:t>4].</w:t>
      </w:r>
    </w:p>
    <w:p w14:paraId="32E9F1F9" w14:textId="59D62DEE" w:rsidR="0057186F" w:rsidRDefault="0057186F" w:rsidP="0057186F">
      <w:pPr>
        <w:pStyle w:val="B1"/>
        <w:rPr>
          <w:noProof/>
          <w:snapToGrid w:val="0"/>
        </w:rPr>
      </w:pPr>
      <w:r>
        <w:t>-</w:t>
      </w:r>
      <w:r>
        <w:tab/>
        <w:t>the Problem Details JSON Object (</w:t>
      </w:r>
      <w:r w:rsidR="00CA4B50">
        <w:rPr>
          <w:noProof/>
          <w:snapToGrid w:val="0"/>
        </w:rPr>
        <w:t>IETF RFC 7807 </w:t>
      </w:r>
      <w:r>
        <w:rPr>
          <w:noProof/>
          <w:snapToGrid w:val="0"/>
        </w:rPr>
        <w:t>[23]). The use of the Problem Details JSON object in a HTTP response body shall be signalled by the content type "application/problem+json".</w:t>
      </w:r>
    </w:p>
    <w:p w14:paraId="32E9F1FA" w14:textId="389E54A6"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5B1EEB">
        <w:t>clause</w:t>
      </w:r>
      <w:r>
        <w:t xml:space="preserve"> 4.8 of</w:t>
      </w:r>
      <w:r w:rsidR="00151DAB">
        <w:t xml:space="preserve"> 3GPP TS</w:t>
      </w:r>
      <w:r w:rsidR="00CA4B50">
        <w:t> 29.501 [</w:t>
      </w:r>
      <w:r>
        <w:t>5].</w:t>
      </w:r>
    </w:p>
    <w:p w14:paraId="32E9F1FB" w14:textId="0533F71A" w:rsidR="002E69DE" w:rsidRDefault="002E69DE" w:rsidP="002E69DE">
      <w:r>
        <w:t xml:space="preserve">Multipart messages shall also be supported (see </w:t>
      </w:r>
      <w:r w:rsidR="005B1EEB">
        <w:t>clause</w:t>
      </w:r>
      <w:r>
        <w:t xml:space="preserve"> 6.1.2.4) using the content type "multipart/related", comprising:</w:t>
      </w:r>
    </w:p>
    <w:p w14:paraId="32E9F1FC" w14:textId="18DB171D" w:rsidR="002E69DE" w:rsidRDefault="002E69DE" w:rsidP="002E69DE">
      <w:pPr>
        <w:pStyle w:val="B1"/>
      </w:pPr>
      <w:r>
        <w:t>-</w:t>
      </w:r>
      <w:r>
        <w:tab/>
        <w:t>one JSON body part with the "application/json" content type; and</w:t>
      </w:r>
    </w:p>
    <w:p w14:paraId="32E9F1FD" w14:textId="56D00A5D" w:rsidR="002E69DE" w:rsidRDefault="002E69DE" w:rsidP="002E69DE">
      <w:pPr>
        <w:pStyle w:val="B1"/>
      </w:pPr>
      <w:r>
        <w:t>-</w:t>
      </w:r>
      <w:r>
        <w:tab/>
        <w:t>one or two binary body parts with 3gpp vendor specific content subtypes.</w:t>
      </w:r>
    </w:p>
    <w:p w14:paraId="32E9F1FE" w14:textId="77777777" w:rsidR="002E69DE" w:rsidRDefault="002E69DE" w:rsidP="002E69DE">
      <w:r>
        <w:t>The 3gpp vendor specific content subtypes defined in Table 6.1.2.2.2-1 shall be supported.</w:t>
      </w:r>
    </w:p>
    <w:p w14:paraId="32E9F1FF" w14:textId="69875BE6" w:rsidR="002E69DE" w:rsidRPr="00384E92" w:rsidRDefault="002E69DE" w:rsidP="002E69DE">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216B47DE" w:rsidR="002E69DE" w:rsidRPr="001769FF" w:rsidRDefault="002E69DE" w:rsidP="001433FE">
            <w:pPr>
              <w:pStyle w:val="TAL"/>
            </w:pPr>
            <w:r>
              <w:t xml:space="preserve">Binary encoded payload, encoding NG Application Protocol (NGAP) IEs, as specified in </w:t>
            </w:r>
            <w:r w:rsidR="005B1EEB">
              <w:t>clause</w:t>
            </w:r>
            <w:r>
              <w:t xml:space="preserve"> 9.</w:t>
            </w:r>
            <w:r w:rsidR="008E59E9">
              <w:t>3</w:t>
            </w:r>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3A0BF3D6" w:rsidR="002E69DE" w:rsidRDefault="002E69DE" w:rsidP="002E69DE">
      <w:r>
        <w:t xml:space="preserve">See </w:t>
      </w:r>
      <w:r w:rsidR="005B1EEB">
        <w:t>clause</w:t>
      </w:r>
      <w:r>
        <w:t xml:space="preserve"> 6.1.2.4 for the binary payloads supported in the binary body part of multipart messages.</w:t>
      </w:r>
    </w:p>
    <w:p w14:paraId="32E9F20D" w14:textId="77777777" w:rsidR="000C5200" w:rsidRPr="000C5200" w:rsidRDefault="000C5200" w:rsidP="000C5200">
      <w:pPr>
        <w:pStyle w:val="Heading4"/>
      </w:pPr>
      <w:bookmarkStart w:id="447" w:name="_Toc20129525"/>
      <w:bookmarkStart w:id="448" w:name="_Toc27584152"/>
      <w:bookmarkStart w:id="449" w:name="_Toc36455454"/>
      <w:bookmarkStart w:id="450" w:name="_Toc45026840"/>
      <w:bookmarkStart w:id="451" w:name="_Toc51866645"/>
      <w:r>
        <w:t>6.1.2.</w:t>
      </w:r>
      <w:r w:rsidR="00FD6006">
        <w:t>3</w:t>
      </w:r>
      <w:r>
        <w:tab/>
        <w:t>HTTP custom headers</w:t>
      </w:r>
      <w:bookmarkEnd w:id="447"/>
      <w:bookmarkEnd w:id="448"/>
      <w:bookmarkEnd w:id="449"/>
      <w:bookmarkEnd w:id="450"/>
      <w:bookmarkEnd w:id="451"/>
    </w:p>
    <w:p w14:paraId="32E9F20E" w14:textId="77777777" w:rsidR="000C5200" w:rsidRDefault="00FD6006" w:rsidP="000C5200">
      <w:pPr>
        <w:pStyle w:val="Heading5"/>
        <w:rPr>
          <w:lang w:eastAsia="zh-CN"/>
        </w:rPr>
      </w:pPr>
      <w:bookmarkStart w:id="452" w:name="_Toc20129526"/>
      <w:bookmarkStart w:id="453" w:name="_Toc27584153"/>
      <w:bookmarkStart w:id="454" w:name="_Toc36455455"/>
      <w:bookmarkStart w:id="455" w:name="_Toc45026841"/>
      <w:bookmarkStart w:id="456" w:name="_Toc51866646"/>
      <w:r>
        <w:t>6.1.2.3.1</w:t>
      </w:r>
      <w:r w:rsidR="000C5200">
        <w:rPr>
          <w:rFonts w:hint="eastAsia"/>
          <w:lang w:eastAsia="zh-CN"/>
        </w:rPr>
        <w:tab/>
      </w:r>
      <w:r w:rsidR="000C5200">
        <w:rPr>
          <w:lang w:eastAsia="zh-CN"/>
        </w:rPr>
        <w:t>General</w:t>
      </w:r>
      <w:bookmarkEnd w:id="452"/>
      <w:bookmarkEnd w:id="453"/>
      <w:bookmarkEnd w:id="454"/>
      <w:bookmarkEnd w:id="455"/>
      <w:bookmarkEnd w:id="456"/>
    </w:p>
    <w:p w14:paraId="32E9F20F" w14:textId="08DD8364"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32E9F210" w14:textId="166EDAD7" w:rsidR="007E2ACA" w:rsidRDefault="007E2ACA" w:rsidP="007E2ACA">
      <w:r>
        <w:t xml:space="preserve">For 3GPP specific HTTP custom headers used across all service based interfaces, see </w:t>
      </w:r>
      <w:r w:rsidR="005B1EEB">
        <w:t>clause</w:t>
      </w:r>
      <w:r>
        <w:t xml:space="preserve"> 5.2.3 of</w:t>
      </w:r>
      <w:r w:rsidR="00151DAB">
        <w:t xml:space="preserve"> 3GPP TS</w:t>
      </w:r>
      <w:r w:rsidR="00CA4B50">
        <w:t> 29.500 [</w:t>
      </w:r>
      <w:r>
        <w:t>4].</w:t>
      </w:r>
    </w:p>
    <w:p w14:paraId="32E9F211" w14:textId="77777777" w:rsidR="002E69DE" w:rsidRPr="000C5200" w:rsidRDefault="002E69DE" w:rsidP="002E69DE">
      <w:pPr>
        <w:pStyle w:val="Heading4"/>
      </w:pPr>
      <w:bookmarkStart w:id="457" w:name="_Toc20129527"/>
      <w:bookmarkStart w:id="458" w:name="_Toc27584154"/>
      <w:bookmarkStart w:id="459" w:name="_Toc36455456"/>
      <w:bookmarkStart w:id="460" w:name="_Toc45026842"/>
      <w:bookmarkStart w:id="461" w:name="_Toc51866647"/>
      <w:r>
        <w:t>6.1.2.4</w:t>
      </w:r>
      <w:r>
        <w:tab/>
        <w:t>HTTP multipart messages</w:t>
      </w:r>
      <w:bookmarkEnd w:id="457"/>
      <w:bookmarkEnd w:id="458"/>
      <w:bookmarkEnd w:id="459"/>
      <w:bookmarkEnd w:id="460"/>
      <w:bookmarkEnd w:id="461"/>
    </w:p>
    <w:p w14:paraId="32E9F212" w14:textId="77777777" w:rsidR="002E69DE" w:rsidRDefault="002E69DE" w:rsidP="002E69DE">
      <w:r>
        <w:t>HTTP multipart messages shall be supported, to transfer opaque N1 and/or N2 SM</w:t>
      </w:r>
      <w:r w:rsidR="007D4D07">
        <w:t>payloads</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pPr>
      <w:r>
        <w:t>-</w:t>
      </w:r>
      <w:r>
        <w:tab/>
        <w:t>Update SM Context Request and Response (</w:t>
      </w:r>
      <w:r w:rsidR="00E77F28">
        <w:t>POST</w:t>
      </w:r>
      <w:r>
        <w:t>)</w:t>
      </w:r>
      <w:r w:rsidR="007D4D07">
        <w:t>;</w:t>
      </w:r>
    </w:p>
    <w:p w14:paraId="15D29F89" w14:textId="66050043" w:rsidR="00240BC9" w:rsidRDefault="00240BC9" w:rsidP="00240BC9">
      <w:pPr>
        <w:pStyle w:val="B1"/>
      </w:pPr>
      <w:r>
        <w:t>-</w:t>
      </w:r>
      <w:r>
        <w:tab/>
        <w:t>Release SM Context Request (POST);</w:t>
      </w:r>
    </w:p>
    <w:p w14:paraId="32E9F215" w14:textId="77777777" w:rsidR="007D4D07" w:rsidRDefault="007D4D07" w:rsidP="007D4D07">
      <w:pPr>
        <w:pStyle w:val="B1"/>
      </w:pPr>
      <w:r>
        <w:t>-</w:t>
      </w:r>
      <w:r>
        <w:tab/>
        <w:t>Create Request and Response (POST);</w:t>
      </w:r>
    </w:p>
    <w:p w14:paraId="32E9F216" w14:textId="3E98717F" w:rsidR="002E69DE" w:rsidRDefault="007D4D07" w:rsidP="007D4D07">
      <w:pPr>
        <w:pStyle w:val="B1"/>
      </w:pPr>
      <w:r>
        <w:t>-</w:t>
      </w:r>
      <w:r>
        <w:tab/>
        <w:t>Update Request and Response (POST</w:t>
      </w:r>
      <w:r w:rsidR="008679C6">
        <w:t xml:space="preserve"> </w:t>
      </w:r>
      <w:r>
        <w: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5B529304"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w:t>
      </w:r>
      <w:r w:rsidR="005B1EEB">
        <w:t>clause</w:t>
      </w:r>
      <w:r w:rsidR="002E69DE">
        <w:t xml:space="preserve"> 6.1.6.4)</w:t>
      </w:r>
      <w:r>
        <w:t>;</w:t>
      </w:r>
    </w:p>
    <w:p w14:paraId="6DD37CAA" w14:textId="4751EAEF" w:rsidR="008679C6" w:rsidRDefault="0095220C" w:rsidP="00DB011A">
      <w:pPr>
        <w:pStyle w:val="B1"/>
      </w:pPr>
      <w:r>
        <w:t>-</w:t>
      </w:r>
      <w:r>
        <w:tab/>
        <w:t xml:space="preserve">one or two N1 SM payloads, over N16 (see </w:t>
      </w:r>
      <w:r w:rsidR="005B1EEB">
        <w:t>clause</w:t>
      </w:r>
      <w:r>
        <w:t xml:space="preserve"> 6.1.6.4)</w:t>
      </w:r>
      <w:r w:rsidR="008679C6">
        <w:t>;</w:t>
      </w:r>
    </w:p>
    <w:p w14:paraId="32E9F219" w14:textId="42905989" w:rsidR="002E69DE" w:rsidRDefault="008679C6" w:rsidP="00DB011A">
      <w:pPr>
        <w:pStyle w:val="B1"/>
      </w:pPr>
      <w:r>
        <w:t>-</w:t>
      </w:r>
      <w:r>
        <w:tab/>
        <w:t xml:space="preserve">one or two N2 SM payloads over N11 (see </w:t>
      </w:r>
      <w:r w:rsidR="005B1EEB">
        <w:t>clause</w:t>
      </w:r>
      <w:r>
        <w:t xml:space="preserve"> 5.2.2.3.3)</w:t>
      </w:r>
      <w:r w:rsidR="002E69DE">
        <w:t>.</w:t>
      </w:r>
    </w:p>
    <w:p w14:paraId="32E9F21A" w14:textId="77777777" w:rsidR="002E69DE" w:rsidRDefault="002E69DE" w:rsidP="002E69DE">
      <w:r>
        <w:lastRenderedPageBreak/>
        <w:t>The JSON body part shall be the "root" body part of the multipart message. It shall be encoded as the first body part of the multipart message. The "Start" parameter does not need to be included.</w:t>
      </w:r>
    </w:p>
    <w:p w14:paraId="32E9F21B" w14:textId="5D74A07A" w:rsidR="002E69DE" w:rsidRDefault="002E69DE" w:rsidP="002E69DE">
      <w:r>
        <w:t xml:space="preserve">The multipart message shall include a "type" parameter </w:t>
      </w:r>
      <w:r w:rsidR="007D4220">
        <w:t xml:space="preserve">(see </w:t>
      </w:r>
      <w:r w:rsidR="00CA4B50">
        <w:t>IETF RFC 2387 [10]</w:t>
      </w:r>
      <w:r>
        <w:t>) specifying the media type of the root body part, i.e. "application/json".</w:t>
      </w:r>
    </w:p>
    <w:p w14:paraId="32E9F21C" w14:textId="02DD1C0F"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 xml:space="preserve">ed message, see </w:t>
      </w:r>
      <w:r w:rsidR="00CA4B50">
        <w:rPr>
          <w:lang w:val="en-US"/>
        </w:rPr>
        <w:t>IETF RFC 2387 [10]</w:t>
      </w:r>
      <w:r>
        <w:rPr>
          <w:lang w:val="en-US"/>
        </w:rPr>
        <w:t>. The default root is the first body within the multipart/related message</w:t>
      </w:r>
      <w:r>
        <w:t>. The "Start" parameter indicates the root body part, e.g. when this is not the first body part in the message.</w:t>
      </w:r>
    </w:p>
    <w:p w14:paraId="32E9F21D" w14:textId="0AB13B00" w:rsidR="002E69DE" w:rsidRDefault="0095220C" w:rsidP="002E69DE">
      <w:r>
        <w:t>For each binary body part in a HTTP multipart message, the</w:t>
      </w:r>
      <w:r w:rsidR="002E69DE">
        <w:t xml:space="preserve"> binary body part shall include a Content-ID header (see </w:t>
      </w:r>
      <w:r w:rsidR="00CA4B50">
        <w:t>IETF RFC 2045 </w:t>
      </w:r>
      <w:r w:rsidR="002E69DE">
        <w:t>[</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4A9DF81D" w:rsidR="002E69DE" w:rsidRDefault="002E69DE" w:rsidP="002E69DE">
      <w:r>
        <w:t>Examples of multipart/related messages can be found in Annex B.</w:t>
      </w:r>
    </w:p>
    <w:p w14:paraId="32E9F21F" w14:textId="77777777" w:rsidR="00C92B8E" w:rsidRPr="00EA1C32" w:rsidRDefault="00C92B8E" w:rsidP="00C92B8E">
      <w:pPr>
        <w:pStyle w:val="Heading4"/>
      </w:pPr>
      <w:bookmarkStart w:id="462" w:name="_Toc20129528"/>
      <w:bookmarkStart w:id="463" w:name="_Toc27584155"/>
      <w:bookmarkStart w:id="464" w:name="_Toc36455457"/>
      <w:bookmarkStart w:id="465" w:name="_Toc45026843"/>
      <w:bookmarkStart w:id="466" w:name="_Toc51866648"/>
      <w:r w:rsidRPr="00EA1C32">
        <w:t>6.1.2.</w:t>
      </w:r>
      <w:r w:rsidR="001B4514">
        <w:t>5</w:t>
      </w:r>
      <w:r w:rsidRPr="00EA1C32">
        <w:tab/>
        <w:t>HTTP/2 request retries</w:t>
      </w:r>
      <w:bookmarkEnd w:id="462"/>
      <w:bookmarkEnd w:id="463"/>
      <w:bookmarkEnd w:id="464"/>
      <w:bookmarkEnd w:id="465"/>
      <w:bookmarkEnd w:id="466"/>
    </w:p>
    <w:p w14:paraId="32E9F220" w14:textId="3FF8674D" w:rsidR="00C92B8E" w:rsidRDefault="00C92B8E" w:rsidP="00C92B8E">
      <w:r>
        <w:t xml:space="preserve">The principles specified in </w:t>
      </w:r>
      <w:r w:rsidR="005B1EEB">
        <w:t>clause</w:t>
      </w:r>
      <w:r>
        <w:t xml:space="preserve"> 5.2.8 of</w:t>
      </w:r>
      <w:r w:rsidR="00151DAB">
        <w:t xml:space="preserve"> 3GPP TS</w:t>
      </w:r>
      <w:r w:rsidR="00CA4B50">
        <w:t> 29.500 [</w:t>
      </w:r>
      <w:r>
        <w:t>4] shall be applied with the following modifications.</w:t>
      </w:r>
    </w:p>
    <w:p w14:paraId="32E9F221" w14:textId="3D61857A" w:rsidR="00C92B8E" w:rsidRDefault="00C92B8E" w:rsidP="00C92B8E">
      <w:r>
        <w:t>The NF Service Consumer may retry any HTTP POST request on the same resource through a new TCP connection after a TCP connection failure.</w:t>
      </w:r>
    </w:p>
    <w:p w14:paraId="32E9F222" w14:textId="614A6BD1" w:rsidR="00C92B8E" w:rsidRDefault="00C92B8E" w:rsidP="00C92B8E">
      <w:r>
        <w:t>The SMF shall support handling repeated retries successfully.</w:t>
      </w:r>
    </w:p>
    <w:p w14:paraId="32E9F223" w14:textId="062A8388" w:rsidR="00C92B8E" w:rsidRDefault="00C92B8E" w:rsidP="00EA1C32">
      <w:pPr>
        <w:pStyle w:val="NO"/>
      </w:pPr>
      <w:r>
        <w:t>NOTE:</w:t>
      </w:r>
      <w:r>
        <w:tab/>
        <w:t xml:space="preserve">See </w:t>
      </w:r>
      <w:r w:rsidR="005B1EEB">
        <w:t>clause</w:t>
      </w:r>
      <w:r>
        <w:t>s 5.2.2.2 and 5.2.2.7</w:t>
      </w:r>
      <w:r w:rsidRPr="001479FE">
        <w:t xml:space="preserve"> </w:t>
      </w:r>
      <w:r>
        <w:t>for the handling by the SMF of an HTTP POST request that would have already been processed by the SMF and that would be retried by the NF Service Consumer.</w:t>
      </w:r>
    </w:p>
    <w:p w14:paraId="32E9F224" w14:textId="31F0B3C8" w:rsidR="00C92B8E" w:rsidRDefault="00C92B8E" w:rsidP="00EA1C32">
      <w:r>
        <w:t>HTTP conditional requests are not supported by the Nsmf_PDUSession service in this version of the API.</w:t>
      </w:r>
    </w:p>
    <w:p w14:paraId="32E9F225" w14:textId="7A2DCF9A" w:rsidR="00E44765" w:rsidRDefault="00A258AF" w:rsidP="000E77D4">
      <w:pPr>
        <w:pStyle w:val="Heading3"/>
      </w:pPr>
      <w:bookmarkStart w:id="467" w:name="_Toc20129529"/>
      <w:bookmarkStart w:id="468" w:name="_Toc27584156"/>
      <w:bookmarkStart w:id="469" w:name="_Toc36455458"/>
      <w:bookmarkStart w:id="470" w:name="_Toc45026844"/>
      <w:bookmarkStart w:id="471" w:name="_Toc51866649"/>
      <w:r>
        <w:t>6.</w:t>
      </w:r>
      <w:r w:rsidR="000E77D4">
        <w:t>1.</w:t>
      </w:r>
      <w:r w:rsidR="00FD6006">
        <w:t>3</w:t>
      </w:r>
      <w:r>
        <w:tab/>
      </w:r>
      <w:r w:rsidR="00E44765">
        <w:t>Resources</w:t>
      </w:r>
      <w:bookmarkEnd w:id="467"/>
      <w:bookmarkEnd w:id="468"/>
      <w:bookmarkEnd w:id="469"/>
      <w:bookmarkEnd w:id="470"/>
      <w:bookmarkEnd w:id="471"/>
    </w:p>
    <w:p w14:paraId="32E9F226" w14:textId="77777777" w:rsidR="000A7435" w:rsidRDefault="000A7435" w:rsidP="000E77D4">
      <w:pPr>
        <w:pStyle w:val="Heading4"/>
      </w:pPr>
      <w:bookmarkStart w:id="472" w:name="_Toc20129530"/>
      <w:bookmarkStart w:id="473" w:name="_Toc27584157"/>
      <w:bookmarkStart w:id="474" w:name="_Toc36455459"/>
      <w:bookmarkStart w:id="475" w:name="_Toc45026845"/>
      <w:bookmarkStart w:id="476" w:name="_Toc51866650"/>
      <w:r>
        <w:t>6.</w:t>
      </w:r>
      <w:r w:rsidR="000E77D4">
        <w:t>1.</w:t>
      </w:r>
      <w:r w:rsidR="00FD6006">
        <w:t>3</w:t>
      </w:r>
      <w:r>
        <w:t>.1</w:t>
      </w:r>
      <w:r>
        <w:tab/>
      </w:r>
      <w:r w:rsidR="008B2858">
        <w:t>Overview</w:t>
      </w:r>
      <w:bookmarkEnd w:id="472"/>
      <w:bookmarkEnd w:id="473"/>
      <w:bookmarkEnd w:id="474"/>
      <w:bookmarkEnd w:id="475"/>
      <w:bookmarkEnd w:id="476"/>
    </w:p>
    <w:p w14:paraId="32E9F227" w14:textId="4A823FE1"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w:t>
      </w:r>
    </w:p>
    <w:p w14:paraId="30FD568C" w14:textId="2B03B01F" w:rsidR="0044169E" w:rsidRDefault="0044169E" w:rsidP="0033441A">
      <w:pPr>
        <w:pStyle w:val="TH"/>
      </w:pPr>
    </w:p>
    <w:p w14:paraId="43856AD3" w14:textId="0A83DE68" w:rsidR="00315CF9" w:rsidRPr="00A258AF" w:rsidRDefault="00315CF9" w:rsidP="0033441A">
      <w:pPr>
        <w:pStyle w:val="TH"/>
        <w:rPr>
          <w:lang w:val="en-US"/>
        </w:rPr>
      </w:pPr>
      <w:r w:rsidRPr="0069718D">
        <w:object w:dxaOrig="6440" w:dyaOrig="9171" w14:anchorId="299D16E3">
          <v:shape id="_x0000_i1051" type="#_x0000_t75" style="width:231.4pt;height:334.15pt" o:ole="">
            <v:imagedata r:id="rId64" o:title=""/>
          </v:shape>
          <o:OLEObject Type="Embed" ProgID="Visio.Drawing.11" ShapeID="_x0000_i1051" DrawAspect="Content" ObjectID="_1662479558" r:id="rId65"/>
        </w:object>
      </w:r>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B" w14:textId="62760937" w:rsidR="00803680" w:rsidRDefault="00803680" w:rsidP="00B631AF">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32E9F22C" w14:textId="77777777" w:rsidR="008B2858" w:rsidRDefault="008B2858" w:rsidP="008B2858">
      <w:r>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lastRenderedPageBreak/>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1"/>
        <w:gridCol w:w="5586"/>
        <w:gridCol w:w="1082"/>
        <w:gridCol w:w="1708"/>
      </w:tblGrid>
      <w:tr w:rsidR="00746DD1" w:rsidRPr="008C18E3" w14:paraId="32E9F233" w14:textId="77777777" w:rsidTr="005F2BF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9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9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5F2BF1">
        <w:trPr>
          <w:jc w:val="center"/>
        </w:trPr>
        <w:tc>
          <w:tcPr>
            <w:tcW w:w="586" w:type="pct"/>
            <w:tcBorders>
              <w:left w:val="single" w:sz="4" w:space="0" w:color="auto"/>
              <w:right w:val="single" w:sz="4" w:space="0" w:color="auto"/>
            </w:tcBorders>
          </w:tcPr>
          <w:p w14:paraId="32E9F234" w14:textId="77777777" w:rsidR="00746DD1" w:rsidRDefault="00746DD1" w:rsidP="003521F9">
            <w:pPr>
              <w:pStyle w:val="TAC"/>
            </w:pPr>
            <w:r>
              <w:t>SM contexts</w:t>
            </w:r>
          </w:p>
          <w:p w14:paraId="32E9F235" w14:textId="77777777" w:rsidR="00746DD1" w:rsidRPr="008C18E3" w:rsidRDefault="00746DD1" w:rsidP="003521F9">
            <w:pPr>
              <w:pStyle w:val="TAC"/>
            </w:pPr>
            <w:r>
              <w:t>collection</w:t>
            </w:r>
          </w:p>
        </w:tc>
        <w:tc>
          <w:tcPr>
            <w:tcW w:w="2944" w:type="pct"/>
            <w:tcBorders>
              <w:left w:val="single" w:sz="4" w:space="0" w:color="auto"/>
              <w:right w:val="single" w:sz="4" w:space="0" w:color="auto"/>
            </w:tcBorders>
          </w:tcPr>
          <w:p w14:paraId="32E9F236" w14:textId="47885EC4" w:rsidR="00746DD1" w:rsidRPr="008C18E3" w:rsidRDefault="00746DD1" w:rsidP="003521F9">
            <w:pPr>
              <w:pStyle w:val="TAL"/>
            </w:pPr>
            <w:r>
              <w:t>{apiRoot}/nsmf-pdusession/</w:t>
            </w:r>
            <w:r w:rsidR="00610F24">
              <w:t>{apiVersion}</w:t>
            </w:r>
            <w:r>
              <w:t>/sm-contexts</w:t>
            </w:r>
          </w:p>
        </w:tc>
        <w:tc>
          <w:tcPr>
            <w:tcW w:w="570"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900"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26346C" w:rsidRPr="0033441A" w14:paraId="32E9F23E" w14:textId="77777777" w:rsidTr="005F2BF1">
        <w:trPr>
          <w:trHeight w:val="102"/>
          <w:jc w:val="center"/>
        </w:trPr>
        <w:tc>
          <w:tcPr>
            <w:tcW w:w="586" w:type="pct"/>
            <w:vMerge w:val="restart"/>
            <w:tcBorders>
              <w:left w:val="single" w:sz="4" w:space="0" w:color="auto"/>
              <w:right w:val="single" w:sz="4" w:space="0" w:color="auto"/>
            </w:tcBorders>
            <w:vAlign w:val="center"/>
          </w:tcPr>
          <w:p w14:paraId="32E9F23A" w14:textId="77777777" w:rsidR="0026346C" w:rsidRPr="00384E92" w:rsidRDefault="0026346C" w:rsidP="00F057BE">
            <w:pPr>
              <w:pStyle w:val="TAC"/>
            </w:pPr>
            <w:r>
              <w:t>Individual SM context</w:t>
            </w:r>
          </w:p>
        </w:tc>
        <w:tc>
          <w:tcPr>
            <w:tcW w:w="2944" w:type="pct"/>
            <w:tcBorders>
              <w:left w:val="single" w:sz="4" w:space="0" w:color="auto"/>
              <w:right w:val="single" w:sz="4" w:space="0" w:color="auto"/>
            </w:tcBorders>
            <w:vAlign w:val="center"/>
          </w:tcPr>
          <w:p w14:paraId="32E9F23B" w14:textId="55A8664F" w:rsidR="0026346C" w:rsidRPr="00C327E7" w:rsidRDefault="0026346C" w:rsidP="00F057BE">
            <w:pPr>
              <w:pStyle w:val="TAL"/>
            </w:pPr>
            <w:r w:rsidRPr="00C327E7">
              <w:t>{apiRoot}/nsmf-pdusession/</w:t>
            </w:r>
            <w:r w:rsidR="00610F24">
              <w:t>{apiVersion}</w:t>
            </w:r>
            <w:r w:rsidRPr="00C327E7">
              <w:t>/sm-contexts/{smContextRef}/retrieve</w:t>
            </w:r>
          </w:p>
        </w:tc>
        <w:tc>
          <w:tcPr>
            <w:tcW w:w="570" w:type="pct"/>
            <w:tcBorders>
              <w:top w:val="single" w:sz="4" w:space="0" w:color="auto"/>
              <w:left w:val="single" w:sz="4" w:space="0" w:color="auto"/>
              <w:right w:val="single" w:sz="4" w:space="0" w:color="auto"/>
            </w:tcBorders>
          </w:tcPr>
          <w:p w14:paraId="32E9F23C" w14:textId="77777777" w:rsidR="0026346C" w:rsidRPr="0033441A" w:rsidRDefault="0026346C" w:rsidP="00F057BE">
            <w:pPr>
              <w:pStyle w:val="TAC"/>
              <w:rPr>
                <w:lang w:val="fr-FR"/>
              </w:rPr>
            </w:pPr>
            <w:r>
              <w:rPr>
                <w:lang w:val="fr-FR"/>
              </w:rPr>
              <w:t>retrieve (POST)</w:t>
            </w:r>
          </w:p>
        </w:tc>
        <w:tc>
          <w:tcPr>
            <w:tcW w:w="900" w:type="pct"/>
            <w:tcBorders>
              <w:top w:val="single" w:sz="4" w:space="0" w:color="auto"/>
              <w:left w:val="single" w:sz="4" w:space="0" w:color="auto"/>
              <w:right w:val="single" w:sz="4" w:space="0" w:color="auto"/>
            </w:tcBorders>
          </w:tcPr>
          <w:p w14:paraId="32E9F23D" w14:textId="77777777" w:rsidR="0026346C" w:rsidRPr="0033441A" w:rsidRDefault="0026346C" w:rsidP="00F057BE">
            <w:pPr>
              <w:pStyle w:val="TAL"/>
              <w:rPr>
                <w:lang w:val="en-US"/>
              </w:rPr>
            </w:pPr>
            <w:r>
              <w:t>Retrieve SM Context</w:t>
            </w:r>
          </w:p>
        </w:tc>
      </w:tr>
      <w:tr w:rsidR="0026346C" w:rsidRPr="0033441A" w14:paraId="32E9F244" w14:textId="77777777" w:rsidTr="005F2BF1">
        <w:trPr>
          <w:trHeight w:val="102"/>
          <w:jc w:val="center"/>
        </w:trPr>
        <w:tc>
          <w:tcPr>
            <w:tcW w:w="586" w:type="pct"/>
            <w:vMerge/>
            <w:tcBorders>
              <w:left w:val="single" w:sz="4" w:space="0" w:color="auto"/>
              <w:right w:val="single" w:sz="4" w:space="0" w:color="auto"/>
            </w:tcBorders>
            <w:vAlign w:val="center"/>
          </w:tcPr>
          <w:p w14:paraId="32E9F23F" w14:textId="77777777" w:rsidR="0026346C" w:rsidRDefault="0026346C" w:rsidP="00F057BE">
            <w:pPr>
              <w:pStyle w:val="TAC"/>
            </w:pPr>
          </w:p>
        </w:tc>
        <w:tc>
          <w:tcPr>
            <w:tcW w:w="2944" w:type="pct"/>
            <w:tcBorders>
              <w:left w:val="single" w:sz="4" w:space="0" w:color="auto"/>
              <w:right w:val="single" w:sz="4" w:space="0" w:color="auto"/>
            </w:tcBorders>
            <w:vAlign w:val="center"/>
          </w:tcPr>
          <w:p w14:paraId="32E9F240" w14:textId="3869CE20" w:rsidR="0026346C" w:rsidRPr="00C327E7" w:rsidRDefault="0026346C" w:rsidP="00F057BE">
            <w:pPr>
              <w:pStyle w:val="TAL"/>
            </w:pPr>
            <w:r w:rsidRPr="00C327E7">
              <w:t>{apiRoot}/nsmf-pdusession/</w:t>
            </w:r>
            <w:r w:rsidR="00610F24">
              <w:t>{apiVersion}</w:t>
            </w:r>
            <w:r w:rsidRPr="00C327E7">
              <w:t>/sm-contexts/{smContextRef}/modify</w:t>
            </w:r>
          </w:p>
        </w:tc>
        <w:tc>
          <w:tcPr>
            <w:tcW w:w="570" w:type="pct"/>
            <w:tcBorders>
              <w:top w:val="single" w:sz="4" w:space="0" w:color="auto"/>
              <w:left w:val="single" w:sz="4" w:space="0" w:color="auto"/>
              <w:right w:val="single" w:sz="4" w:space="0" w:color="auto"/>
            </w:tcBorders>
          </w:tcPr>
          <w:p w14:paraId="32E9F241" w14:textId="77777777" w:rsidR="0026346C" w:rsidRDefault="0026346C" w:rsidP="00E77F28">
            <w:pPr>
              <w:pStyle w:val="TAC"/>
              <w:rPr>
                <w:lang w:val="fr-FR"/>
              </w:rPr>
            </w:pPr>
            <w:r w:rsidRPr="00C327E7">
              <w:t xml:space="preserve"> </w:t>
            </w:r>
            <w:r>
              <w:rPr>
                <w:lang w:val="fr-FR"/>
              </w:rPr>
              <w:t>modify</w:t>
            </w:r>
          </w:p>
          <w:p w14:paraId="32E9F242" w14:textId="77777777" w:rsidR="0026346C" w:rsidRPr="0033441A" w:rsidRDefault="0026346C" w:rsidP="00E77F28">
            <w:pPr>
              <w:pStyle w:val="TAC"/>
              <w:rPr>
                <w:lang w:val="fr-FR"/>
              </w:rPr>
            </w:pPr>
            <w:r>
              <w:rPr>
                <w:lang w:val="fr-FR"/>
              </w:rPr>
              <w:t>(POST)</w:t>
            </w:r>
          </w:p>
        </w:tc>
        <w:tc>
          <w:tcPr>
            <w:tcW w:w="900" w:type="pct"/>
            <w:tcBorders>
              <w:left w:val="single" w:sz="4" w:space="0" w:color="auto"/>
              <w:right w:val="single" w:sz="4" w:space="0" w:color="auto"/>
            </w:tcBorders>
          </w:tcPr>
          <w:p w14:paraId="32E9F243" w14:textId="77777777" w:rsidR="0026346C" w:rsidRPr="0033441A" w:rsidRDefault="0026346C" w:rsidP="00F057BE">
            <w:pPr>
              <w:pStyle w:val="TAL"/>
              <w:rPr>
                <w:lang w:val="en-US"/>
              </w:rPr>
            </w:pPr>
            <w:r>
              <w:t xml:space="preserve">Update SM Context </w:t>
            </w:r>
          </w:p>
        </w:tc>
      </w:tr>
      <w:tr w:rsidR="00F057BE" w:rsidRPr="0033441A" w14:paraId="32E9F24B" w14:textId="77777777" w:rsidTr="005F2BF1">
        <w:trPr>
          <w:jc w:val="center"/>
        </w:trPr>
        <w:tc>
          <w:tcPr>
            <w:tcW w:w="586" w:type="pct"/>
            <w:vMerge/>
            <w:tcBorders>
              <w:left w:val="single" w:sz="4" w:space="0" w:color="auto"/>
              <w:right w:val="single" w:sz="4" w:space="0" w:color="auto"/>
            </w:tcBorders>
            <w:vAlign w:val="center"/>
          </w:tcPr>
          <w:p w14:paraId="32E9F245" w14:textId="77777777" w:rsidR="00F057BE" w:rsidRPr="00DB011A" w:rsidRDefault="00F057BE" w:rsidP="003521F9">
            <w:pPr>
              <w:pStyle w:val="TAL"/>
            </w:pPr>
          </w:p>
        </w:tc>
        <w:tc>
          <w:tcPr>
            <w:tcW w:w="2944" w:type="pct"/>
            <w:tcBorders>
              <w:left w:val="single" w:sz="4" w:space="0" w:color="auto"/>
              <w:right w:val="single" w:sz="4" w:space="0" w:color="auto"/>
            </w:tcBorders>
            <w:vAlign w:val="center"/>
          </w:tcPr>
          <w:p w14:paraId="32E9F246" w14:textId="4E156AE8" w:rsidR="00F057BE" w:rsidRPr="0033441A" w:rsidRDefault="00F057BE" w:rsidP="003521F9">
            <w:pPr>
              <w:pStyle w:val="TAL"/>
              <w:rPr>
                <w:lang w:val="en-US"/>
              </w:rPr>
            </w:pPr>
            <w:r w:rsidRPr="0033441A">
              <w:rPr>
                <w:lang w:val="en-US"/>
              </w:rPr>
              <w:t>{apiRoot}/</w:t>
            </w:r>
            <w:r>
              <w:t xml:space="preserve"> nsmf</w:t>
            </w:r>
            <w:r w:rsidR="00F82463">
              <w:t>-</w:t>
            </w:r>
            <w:r w:rsidRPr="0033441A">
              <w:rPr>
                <w:lang w:val="en-US"/>
              </w:rPr>
              <w:t>pdus</w:t>
            </w:r>
            <w:r>
              <w:rPr>
                <w:lang w:val="en-US"/>
              </w:rPr>
              <w:t>ession</w:t>
            </w:r>
            <w:r w:rsidRPr="0033441A">
              <w:rPr>
                <w:lang w:val="en-US"/>
              </w:rPr>
              <w:t>/</w:t>
            </w:r>
            <w:r w:rsidR="00610F24">
              <w:t>{apiVersion}</w:t>
            </w:r>
            <w:r w:rsidRPr="0033441A">
              <w:rPr>
                <w:lang w:val="en-US"/>
              </w:rPr>
              <w:t>/</w:t>
            </w:r>
            <w:r>
              <w:t>sm-</w:t>
            </w:r>
            <w:r w:rsidRPr="008C200F">
              <w:t>contexts</w:t>
            </w:r>
            <w:r>
              <w:rPr>
                <w:lang w:val="en-US"/>
              </w:rPr>
              <w:t>/{smContextRef</w:t>
            </w:r>
            <w:r w:rsidRPr="0033441A">
              <w:rPr>
                <w:lang w:val="en-US"/>
              </w:rPr>
              <w:t>}/release</w:t>
            </w:r>
          </w:p>
        </w:tc>
        <w:tc>
          <w:tcPr>
            <w:tcW w:w="570" w:type="pct"/>
            <w:tcBorders>
              <w:top w:val="single" w:sz="4" w:space="0" w:color="auto"/>
              <w:left w:val="single" w:sz="4" w:space="0" w:color="auto"/>
              <w:bottom w:val="single" w:sz="4" w:space="0" w:color="auto"/>
              <w:right w:val="single" w:sz="4" w:space="0" w:color="auto"/>
            </w:tcBorders>
          </w:tcPr>
          <w:p w14:paraId="32E9F247" w14:textId="77777777" w:rsidR="00F057BE" w:rsidRDefault="00F057BE" w:rsidP="003521F9">
            <w:pPr>
              <w:pStyle w:val="TAC"/>
              <w:rPr>
                <w:lang w:val="en-US"/>
              </w:rPr>
            </w:pPr>
            <w:r>
              <w:rPr>
                <w:lang w:val="en-US"/>
              </w:rPr>
              <w:t>release</w:t>
            </w:r>
          </w:p>
          <w:p w14:paraId="32E9F248" w14:textId="77777777" w:rsidR="00F057BE" w:rsidRDefault="00F057BE" w:rsidP="003521F9">
            <w:pPr>
              <w:pStyle w:val="TAC"/>
              <w:rPr>
                <w:lang w:val="en-US"/>
              </w:rPr>
            </w:pPr>
            <w:r>
              <w:rPr>
                <w:lang w:val="en-US"/>
              </w:rPr>
              <w:t>(POST)</w:t>
            </w:r>
          </w:p>
          <w:p w14:paraId="32E9F249" w14:textId="77777777" w:rsidR="00F057BE" w:rsidRPr="0033441A" w:rsidRDefault="00F057BE" w:rsidP="003521F9">
            <w:pPr>
              <w:pStyle w:val="TAC"/>
              <w:rPr>
                <w:lang w:val="en-US"/>
              </w:rPr>
            </w:pPr>
          </w:p>
        </w:tc>
        <w:tc>
          <w:tcPr>
            <w:tcW w:w="900" w:type="pct"/>
            <w:tcBorders>
              <w:top w:val="single" w:sz="4" w:space="0" w:color="auto"/>
              <w:left w:val="single" w:sz="4" w:space="0" w:color="auto"/>
              <w:bottom w:val="single" w:sz="4" w:space="0" w:color="auto"/>
              <w:right w:val="single" w:sz="4" w:space="0" w:color="auto"/>
            </w:tcBorders>
          </w:tcPr>
          <w:p w14:paraId="32E9F24A" w14:textId="77777777" w:rsidR="00F057BE" w:rsidRPr="0033441A" w:rsidRDefault="00F057BE" w:rsidP="003521F9">
            <w:pPr>
              <w:pStyle w:val="TAL"/>
              <w:rPr>
                <w:lang w:val="en-US"/>
              </w:rPr>
            </w:pPr>
            <w:r>
              <w:t xml:space="preserve">Release SM Context </w:t>
            </w:r>
          </w:p>
        </w:tc>
      </w:tr>
      <w:tr w:rsidR="00746DD1" w:rsidRPr="00DD4E0C" w14:paraId="32E9F251" w14:textId="77777777" w:rsidTr="005F2BF1">
        <w:trPr>
          <w:jc w:val="center"/>
        </w:trPr>
        <w:tc>
          <w:tcPr>
            <w:tcW w:w="586" w:type="pct"/>
            <w:tcBorders>
              <w:left w:val="single" w:sz="4" w:space="0" w:color="auto"/>
              <w:right w:val="single" w:sz="4" w:space="0" w:color="auto"/>
            </w:tcBorders>
            <w:vAlign w:val="center"/>
          </w:tcPr>
          <w:p w14:paraId="32E9F24C" w14:textId="0F57180F" w:rsidR="00746DD1" w:rsidRPr="00C752BB" w:rsidRDefault="00746DD1" w:rsidP="003521F9">
            <w:pPr>
              <w:pStyle w:val="TAC"/>
              <w:rPr>
                <w:lang w:val="fr-FR"/>
              </w:rPr>
            </w:pPr>
            <w:r w:rsidRPr="00C752BB">
              <w:rPr>
                <w:lang w:val="fr-FR"/>
              </w:rPr>
              <w:t>PDU sessions collection</w:t>
            </w:r>
          </w:p>
          <w:p w14:paraId="32E9F24D" w14:textId="77777777" w:rsidR="00746DD1" w:rsidRPr="00C752BB" w:rsidRDefault="00746DD1" w:rsidP="003521F9">
            <w:pPr>
              <w:pStyle w:val="TAC"/>
              <w:rPr>
                <w:lang w:val="fr-FR"/>
              </w:rPr>
            </w:pPr>
            <w:r w:rsidRPr="00C752BB">
              <w:rPr>
                <w:lang w:val="fr-FR"/>
              </w:rPr>
              <w:t>(H-SMF)</w:t>
            </w:r>
          </w:p>
        </w:tc>
        <w:tc>
          <w:tcPr>
            <w:tcW w:w="2944" w:type="pct"/>
            <w:tcBorders>
              <w:left w:val="single" w:sz="4" w:space="0" w:color="auto"/>
              <w:right w:val="single" w:sz="4" w:space="0" w:color="auto"/>
            </w:tcBorders>
            <w:vAlign w:val="center"/>
          </w:tcPr>
          <w:p w14:paraId="32E9F24E" w14:textId="26B3127C" w:rsidR="00746DD1" w:rsidRPr="00DD4E0C" w:rsidDel="005E0502" w:rsidRDefault="00746DD1" w:rsidP="003521F9">
            <w:pPr>
              <w:pStyle w:val="TAL"/>
              <w:rPr>
                <w:lang w:val="fr-FR"/>
              </w:rPr>
            </w:pPr>
            <w:r w:rsidRPr="00DD4E0C">
              <w:rPr>
                <w:lang w:val="fr-FR"/>
              </w:rPr>
              <w:t>{apiRoot}/nsmf-pdusession/</w:t>
            </w:r>
            <w:r w:rsidR="00610F24" w:rsidRPr="00C327E7">
              <w:rPr>
                <w:lang w:val="fr-FR"/>
              </w:rPr>
              <w:t>{apiVersion}</w:t>
            </w:r>
            <w:r w:rsidRPr="00DD4E0C">
              <w:rPr>
                <w:lang w:val="fr-FR"/>
              </w:rPr>
              <w:t>/pdu-</w:t>
            </w:r>
            <w:r>
              <w:rPr>
                <w:lang w:val="fr-FR"/>
              </w:rPr>
              <w:t>session</w:t>
            </w:r>
            <w:r w:rsidRPr="00DD4E0C">
              <w:rPr>
                <w:lang w:val="fr-FR"/>
              </w:rPr>
              <w:t>s</w:t>
            </w:r>
          </w:p>
        </w:tc>
        <w:tc>
          <w:tcPr>
            <w:tcW w:w="570"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5F2BF1">
        <w:trPr>
          <w:trHeight w:val="631"/>
          <w:jc w:val="center"/>
        </w:trPr>
        <w:tc>
          <w:tcPr>
            <w:tcW w:w="586" w:type="pct"/>
            <w:vMerge w:val="restart"/>
            <w:tcBorders>
              <w:left w:val="single" w:sz="4" w:space="0" w:color="auto"/>
              <w:right w:val="single" w:sz="4" w:space="0" w:color="auto"/>
            </w:tcBorders>
            <w:vAlign w:val="center"/>
          </w:tcPr>
          <w:p w14:paraId="32E9F252" w14:textId="77777777" w:rsidR="00A87DAF" w:rsidRDefault="00A87DAF" w:rsidP="003521F9">
            <w:pPr>
              <w:pStyle w:val="TAC"/>
              <w:rPr>
                <w:lang w:val="en-US"/>
              </w:rPr>
            </w:pPr>
            <w:r w:rsidRPr="00DD4E0C">
              <w:rPr>
                <w:lang w:val="en-US"/>
              </w:rPr>
              <w:t>Individual PDU session</w:t>
            </w:r>
          </w:p>
          <w:p w14:paraId="32E9F253" w14:textId="77777777" w:rsidR="00A87DAF" w:rsidRPr="0079409D" w:rsidRDefault="00A87DAF" w:rsidP="003521F9">
            <w:pPr>
              <w:pStyle w:val="TAC"/>
              <w:rPr>
                <w:lang w:val="en-US"/>
              </w:rPr>
            </w:pPr>
            <w:r>
              <w:rPr>
                <w:lang w:val="en-US"/>
              </w:rPr>
              <w:t>(</w:t>
            </w:r>
            <w:r w:rsidRPr="00DD4E0C">
              <w:rPr>
                <w:lang w:val="en-US"/>
              </w:rPr>
              <w:t>H-SMF</w:t>
            </w:r>
            <w:r>
              <w:rPr>
                <w:lang w:val="en-US"/>
              </w:rPr>
              <w:t>)</w:t>
            </w:r>
          </w:p>
        </w:tc>
        <w:tc>
          <w:tcPr>
            <w:tcW w:w="2944" w:type="pct"/>
            <w:tcBorders>
              <w:left w:val="single" w:sz="4" w:space="0" w:color="auto"/>
              <w:right w:val="single" w:sz="4" w:space="0" w:color="auto"/>
            </w:tcBorders>
            <w:vAlign w:val="center"/>
          </w:tcPr>
          <w:p w14:paraId="32E9F254" w14:textId="3ED8EE79" w:rsidR="00A87DAF" w:rsidRPr="00DD4E0C" w:rsidDel="005E0502" w:rsidRDefault="00A87DAF" w:rsidP="003521F9">
            <w:pPr>
              <w:pStyle w:val="TAL"/>
              <w:rPr>
                <w:lang w:val="fr-FR"/>
              </w:rPr>
            </w:pPr>
            <w:r w:rsidRPr="00904791">
              <w:rPr>
                <w:lang w:val="fr-FR"/>
              </w:rPr>
              <w:t>{apiRoot}/nsmf-pdusession/</w:t>
            </w:r>
            <w:r w:rsidR="00610F24" w:rsidRPr="00C327E7">
              <w:rPr>
                <w:lang w:val="fr-FR"/>
              </w:rPr>
              <w:t>{apiVersion}</w:t>
            </w:r>
            <w:r w:rsidRPr="00904791">
              <w:rPr>
                <w:lang w:val="fr-FR"/>
              </w:rPr>
              <w:t>/pdu-</w:t>
            </w:r>
            <w:r>
              <w:rPr>
                <w:lang w:val="fr-FR"/>
              </w:rPr>
              <w:t>session</w:t>
            </w:r>
            <w:r w:rsidRPr="00904791">
              <w:rPr>
                <w:lang w:val="fr-FR"/>
              </w:rPr>
              <w:t>s</w:t>
            </w:r>
            <w:r>
              <w:rPr>
                <w:lang w:val="fr-FR"/>
              </w:rPr>
              <w:t>/{pduSessionRef}/modify</w:t>
            </w:r>
          </w:p>
        </w:tc>
        <w:tc>
          <w:tcPr>
            <w:tcW w:w="570"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900" w:type="pct"/>
            <w:tcBorders>
              <w:top w:val="single" w:sz="4" w:space="0" w:color="auto"/>
              <w:left w:val="single" w:sz="4" w:space="0" w:color="auto"/>
              <w:right w:val="single" w:sz="4" w:space="0" w:color="auto"/>
            </w:tcBorders>
          </w:tcPr>
          <w:p w14:paraId="32E9F257" w14:textId="1B42BF76" w:rsidR="00A87DAF" w:rsidRDefault="00A87DAF" w:rsidP="003521F9">
            <w:pPr>
              <w:pStyle w:val="TAL"/>
              <w:rPr>
                <w:lang w:val="en-US"/>
              </w:rPr>
            </w:pPr>
            <w:r w:rsidRPr="0079409D">
              <w:rPr>
                <w:lang w:val="en-US"/>
              </w:rPr>
              <w:t>Update</w:t>
            </w:r>
          </w:p>
          <w:p w14:paraId="32E9F258" w14:textId="77777777" w:rsidR="00A87DAF" w:rsidRPr="0079409D" w:rsidRDefault="00A87DAF" w:rsidP="003521F9">
            <w:pPr>
              <w:pStyle w:val="TAL"/>
              <w:rPr>
                <w:lang w:val="en-US"/>
              </w:rPr>
            </w:pPr>
            <w:r>
              <w:rPr>
                <w:lang w:val="en-US"/>
              </w:rPr>
              <w:t>(initiated by V-SMF)</w:t>
            </w:r>
          </w:p>
        </w:tc>
      </w:tr>
      <w:tr w:rsidR="00746DD1" w:rsidRPr="0079409D" w14:paraId="32E9F25F" w14:textId="77777777" w:rsidTr="005F2BF1">
        <w:trPr>
          <w:jc w:val="center"/>
        </w:trPr>
        <w:tc>
          <w:tcPr>
            <w:tcW w:w="58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944" w:type="pct"/>
            <w:tcBorders>
              <w:left w:val="single" w:sz="4" w:space="0" w:color="auto"/>
              <w:right w:val="single" w:sz="4" w:space="0" w:color="auto"/>
            </w:tcBorders>
            <w:vAlign w:val="center"/>
          </w:tcPr>
          <w:p w14:paraId="32E9F25B" w14:textId="2341601D" w:rsidR="00746DD1" w:rsidRPr="00DD4E0C" w:rsidDel="005E0502" w:rsidRDefault="00746DD1" w:rsidP="003521F9">
            <w:pPr>
              <w:pStyle w:val="TAL"/>
              <w:rPr>
                <w:lang w:val="fr-FR"/>
              </w:rPr>
            </w:pPr>
            <w:r w:rsidRPr="00904791">
              <w:rPr>
                <w:lang w:val="fr-FR"/>
              </w:rPr>
              <w:t>{apiRoot}/nsmf-pdusession/</w:t>
            </w:r>
            <w:r w:rsidR="00610F24">
              <w:t>{apiVersion}</w:t>
            </w:r>
            <w:r w:rsidRPr="00904791">
              <w:rPr>
                <w:lang w:val="fr-FR"/>
              </w:rPr>
              <w:t>/pdu-</w:t>
            </w:r>
            <w:r>
              <w:rPr>
                <w:lang w:val="fr-FR"/>
              </w:rPr>
              <w:t>session</w:t>
            </w:r>
            <w:r w:rsidRPr="00904791">
              <w:rPr>
                <w:lang w:val="fr-FR"/>
              </w:rPr>
              <w:t>s</w:t>
            </w:r>
            <w:r>
              <w:rPr>
                <w:lang w:val="fr-FR"/>
              </w:rPr>
              <w:t>/{pduSessionRef}/release</w:t>
            </w:r>
          </w:p>
        </w:tc>
        <w:tc>
          <w:tcPr>
            <w:tcW w:w="570"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5F2BF1">
        <w:trPr>
          <w:jc w:val="center"/>
        </w:trPr>
        <w:tc>
          <w:tcPr>
            <w:tcW w:w="586" w:type="pct"/>
            <w:vMerge w:val="restart"/>
            <w:tcBorders>
              <w:left w:val="single" w:sz="4" w:space="0" w:color="auto"/>
              <w:right w:val="single" w:sz="4" w:space="0" w:color="auto"/>
            </w:tcBorders>
            <w:vAlign w:val="center"/>
          </w:tcPr>
          <w:p w14:paraId="32E9F260" w14:textId="77777777" w:rsidR="00746DD1" w:rsidRDefault="00746DD1" w:rsidP="003521F9">
            <w:pPr>
              <w:pStyle w:val="TAC"/>
              <w:rPr>
                <w:lang w:val="en-US"/>
              </w:rPr>
            </w:pPr>
            <w:r>
              <w:rPr>
                <w:lang w:val="en-US"/>
              </w:rPr>
              <w:t>Individual PDU session</w:t>
            </w:r>
          </w:p>
          <w:p w14:paraId="32E9F261" w14:textId="77777777" w:rsidR="00746DD1" w:rsidRPr="0079409D" w:rsidRDefault="00746DD1" w:rsidP="003521F9">
            <w:pPr>
              <w:pStyle w:val="TAC"/>
              <w:rPr>
                <w:lang w:val="en-US"/>
              </w:rPr>
            </w:pPr>
            <w:r>
              <w:rPr>
                <w:lang w:val="en-US"/>
              </w:rPr>
              <w:t>(V-SMF)</w:t>
            </w:r>
          </w:p>
        </w:tc>
        <w:tc>
          <w:tcPr>
            <w:tcW w:w="2944" w:type="pct"/>
            <w:tcBorders>
              <w:left w:val="single" w:sz="4" w:space="0" w:color="auto"/>
              <w:right w:val="single" w:sz="4" w:space="0" w:color="auto"/>
            </w:tcBorders>
            <w:vAlign w:val="center"/>
          </w:tcPr>
          <w:p w14:paraId="32E9F262" w14:textId="77777777" w:rsidR="00746DD1" w:rsidRDefault="00746DD1" w:rsidP="003521F9">
            <w:pPr>
              <w:pStyle w:val="TAL"/>
              <w:rPr>
                <w:lang w:val="en-US"/>
              </w:rPr>
            </w:pPr>
            <w:r>
              <w:rPr>
                <w:lang w:val="en-US"/>
              </w:rPr>
              <w:t>{vsmfPduSessionUri}/modify</w:t>
            </w:r>
          </w:p>
          <w:p w14:paraId="32E9F263" w14:textId="77777777" w:rsidR="00746DD1" w:rsidRPr="0079409D" w:rsidDel="005E0502" w:rsidRDefault="00746DD1" w:rsidP="003521F9">
            <w:pPr>
              <w:pStyle w:val="TAL"/>
              <w:rPr>
                <w:lang w:val="en-US"/>
              </w:rPr>
            </w:pPr>
          </w:p>
        </w:tc>
        <w:tc>
          <w:tcPr>
            <w:tcW w:w="570"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6" w14:textId="6AB7CB56" w:rsidR="00746DD1" w:rsidRDefault="00746DD1" w:rsidP="003521F9">
            <w:pPr>
              <w:pStyle w:val="TAL"/>
              <w:rPr>
                <w:lang w:val="en-US"/>
              </w:rPr>
            </w:pPr>
            <w:r>
              <w:rPr>
                <w:lang w:val="en-US"/>
              </w:rPr>
              <w:t>Updated</w:t>
            </w:r>
          </w:p>
          <w:p w14:paraId="32E9F267" w14:textId="77777777" w:rsidR="00746DD1" w:rsidRPr="0079409D" w:rsidRDefault="00746DD1" w:rsidP="003521F9">
            <w:pPr>
              <w:pStyle w:val="TAL"/>
              <w:rPr>
                <w:lang w:val="en-US"/>
              </w:rPr>
            </w:pPr>
            <w:r>
              <w:rPr>
                <w:lang w:val="en-US"/>
              </w:rPr>
              <w:t>(initiated by H-SMF)</w:t>
            </w:r>
          </w:p>
        </w:tc>
      </w:tr>
      <w:tr w:rsidR="00746DD1" w14:paraId="32E9F26D" w14:textId="77777777" w:rsidTr="005F2BF1">
        <w:trPr>
          <w:jc w:val="center"/>
        </w:trPr>
        <w:tc>
          <w:tcPr>
            <w:tcW w:w="58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944" w:type="pct"/>
            <w:tcBorders>
              <w:left w:val="single" w:sz="4" w:space="0" w:color="auto"/>
              <w:right w:val="single" w:sz="4" w:space="0" w:color="auto"/>
            </w:tcBorders>
            <w:vAlign w:val="center"/>
          </w:tcPr>
          <w:p w14:paraId="32E9F26A" w14:textId="77777777" w:rsidR="00746DD1" w:rsidRDefault="00746DD1" w:rsidP="003521F9">
            <w:pPr>
              <w:pStyle w:val="TAL"/>
              <w:rPr>
                <w:lang w:val="en-US"/>
              </w:rPr>
            </w:pPr>
            <w:r>
              <w:rPr>
                <w:lang w:val="en-US"/>
              </w:rPr>
              <w:t>{vsmfPduSessionUri}</w:t>
            </w:r>
          </w:p>
        </w:tc>
        <w:tc>
          <w:tcPr>
            <w:tcW w:w="570"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77777777" w:rsidR="003C71B6" w:rsidRDefault="003C71B6" w:rsidP="000E77D4">
      <w:pPr>
        <w:pStyle w:val="Heading4"/>
      </w:pPr>
      <w:bookmarkStart w:id="477" w:name="_Toc20129531"/>
      <w:bookmarkStart w:id="478" w:name="_Toc27584158"/>
      <w:bookmarkStart w:id="479" w:name="_Toc36455460"/>
      <w:bookmarkStart w:id="480" w:name="_Toc45026846"/>
      <w:bookmarkStart w:id="481" w:name="_Toc51866651"/>
      <w:r>
        <w:t>6.</w:t>
      </w:r>
      <w:r w:rsidR="000E77D4">
        <w:t>1.</w:t>
      </w:r>
      <w:r w:rsidR="00FD6006">
        <w:t>3</w:t>
      </w:r>
      <w:r w:rsidR="00D06113">
        <w:t>.2</w:t>
      </w:r>
      <w:r>
        <w:tab/>
      </w:r>
      <w:r w:rsidR="008B6CCA">
        <w:t xml:space="preserve">Resource: </w:t>
      </w:r>
      <w:r w:rsidR="00793F63">
        <w:t>SM contexts collection</w:t>
      </w:r>
      <w:bookmarkEnd w:id="477"/>
      <w:bookmarkEnd w:id="478"/>
      <w:bookmarkEnd w:id="479"/>
      <w:bookmarkEnd w:id="480"/>
      <w:bookmarkEnd w:id="481"/>
    </w:p>
    <w:p w14:paraId="32E9F270" w14:textId="77777777" w:rsidR="001769FF" w:rsidRDefault="001769FF" w:rsidP="000E77D4">
      <w:pPr>
        <w:pStyle w:val="Heading5"/>
      </w:pPr>
      <w:bookmarkStart w:id="482" w:name="_Toc20129532"/>
      <w:bookmarkStart w:id="483" w:name="_Toc27584159"/>
      <w:bookmarkStart w:id="484" w:name="_Toc36455461"/>
      <w:bookmarkStart w:id="485" w:name="_Toc45026847"/>
      <w:bookmarkStart w:id="486" w:name="_Toc51866652"/>
      <w:r>
        <w:t>6.</w:t>
      </w:r>
      <w:r w:rsidR="000E77D4">
        <w:t>1.</w:t>
      </w:r>
      <w:r w:rsidR="00FD6006">
        <w:t>3</w:t>
      </w:r>
      <w:r>
        <w:t>.</w:t>
      </w:r>
      <w:r w:rsidR="00BB4921">
        <w:t>2</w:t>
      </w:r>
      <w:r>
        <w:t>.</w:t>
      </w:r>
      <w:r w:rsidR="00BB4921">
        <w:t>1</w:t>
      </w:r>
      <w:r>
        <w:tab/>
      </w:r>
      <w:r w:rsidR="00387BE7">
        <w:t>Description</w:t>
      </w:r>
      <w:bookmarkEnd w:id="482"/>
      <w:bookmarkEnd w:id="483"/>
      <w:bookmarkEnd w:id="484"/>
      <w:bookmarkEnd w:id="485"/>
      <w:bookmarkEnd w:id="486"/>
    </w:p>
    <w:p w14:paraId="32E9F271" w14:textId="77777777" w:rsidR="00BD542F" w:rsidRDefault="00793F63" w:rsidP="00CD494F">
      <w:r>
        <w:t>This resource represents the collection of the individual SM contexts created in the SMF.</w:t>
      </w:r>
    </w:p>
    <w:p w14:paraId="32E9F272" w14:textId="07696346" w:rsidR="00BD542F" w:rsidRDefault="00BD542F" w:rsidP="00BD542F">
      <w:r>
        <w:t xml:space="preserve">This resource is modelled with the Collection resource archetype (see </w:t>
      </w:r>
      <w:r w:rsidR="005B1EEB">
        <w:t>clause</w:t>
      </w:r>
      <w:r>
        <w:t xml:space="preserve"> C.2 of</w:t>
      </w:r>
      <w:r w:rsidR="00151DAB">
        <w:t xml:space="preserve"> 3GPP TS</w:t>
      </w:r>
      <w:r w:rsidR="00CA4B50">
        <w:t> 29.501 [</w:t>
      </w:r>
      <w:r>
        <w:t>5]).</w:t>
      </w:r>
    </w:p>
    <w:p w14:paraId="32E9F273" w14:textId="77777777" w:rsidR="00B12CFB" w:rsidRDefault="00B12CFB" w:rsidP="000E77D4">
      <w:pPr>
        <w:pStyle w:val="Heading5"/>
      </w:pPr>
      <w:bookmarkStart w:id="487" w:name="_Toc20129533"/>
      <w:bookmarkStart w:id="488" w:name="_Toc27584160"/>
      <w:bookmarkStart w:id="489" w:name="_Toc36455462"/>
      <w:bookmarkStart w:id="490" w:name="_Toc45026848"/>
      <w:bookmarkStart w:id="491" w:name="_Toc51866653"/>
      <w:r>
        <w:t>6.</w:t>
      </w:r>
      <w:r w:rsidR="000E77D4">
        <w:t>1.</w:t>
      </w:r>
      <w:r w:rsidR="00FD6006">
        <w:t>3</w:t>
      </w:r>
      <w:r w:rsidR="00BB4921">
        <w:t>.2.2</w:t>
      </w:r>
      <w:r>
        <w:tab/>
        <w:t xml:space="preserve">Resource </w:t>
      </w:r>
      <w:r w:rsidR="00BB4921">
        <w:t>D</w:t>
      </w:r>
      <w:r>
        <w:t>efinition</w:t>
      </w:r>
      <w:bookmarkEnd w:id="487"/>
      <w:bookmarkEnd w:id="488"/>
      <w:bookmarkEnd w:id="489"/>
      <w:bookmarkEnd w:id="490"/>
      <w:bookmarkEnd w:id="491"/>
    </w:p>
    <w:p w14:paraId="32E9F274" w14:textId="1E110F4E"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w:t>
      </w:r>
      <w:r w:rsidR="00610F24">
        <w:rPr>
          <w:b/>
        </w:rPr>
        <w:t>{apiVersion}</w:t>
      </w:r>
      <w:r w:rsidR="00793F63" w:rsidRPr="005E0502">
        <w:rPr>
          <w:b/>
        </w:rPr>
        <w:t>/sm-contexts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4CCE2B04" w:rsidR="00793F63" w:rsidRDefault="00793F63" w:rsidP="00793F63">
            <w:pPr>
              <w:pStyle w:val="TAL"/>
            </w:pPr>
            <w:r>
              <w:t xml:space="preserve">See </w:t>
            </w:r>
            <w:r w:rsidR="005B1EEB">
              <w:t>clause</w:t>
            </w:r>
            <w:r>
              <w:t xml:space="preserve"> 6.1.1.</w:t>
            </w:r>
          </w:p>
        </w:tc>
      </w:tr>
      <w:tr w:rsidR="00610F24" w:rsidRPr="00B12CFB" w14:paraId="62261087"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0BBDD992" w14:textId="082DB36C" w:rsidR="00610F24" w:rsidRDefault="00610F24" w:rsidP="00610F24">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D5071AF" w14:textId="086924E0" w:rsidR="00610F24" w:rsidRDefault="00610F24" w:rsidP="00610F24">
            <w:pPr>
              <w:pStyle w:val="TAL"/>
            </w:pPr>
            <w:r>
              <w:t xml:space="preserve">See </w:t>
            </w:r>
            <w:r w:rsidR="005B1EEB">
              <w:t>clause</w:t>
            </w:r>
            <w:r>
              <w:t xml:space="preserve"> 6.1.1.</w:t>
            </w:r>
          </w:p>
        </w:tc>
      </w:tr>
    </w:tbl>
    <w:p w14:paraId="32E9F27D" w14:textId="77777777" w:rsidR="00B12CFB" w:rsidRPr="00384E92" w:rsidRDefault="00B12CFB" w:rsidP="00977B30"/>
    <w:p w14:paraId="32E9F27E" w14:textId="77777777" w:rsidR="001769FF" w:rsidRDefault="001769FF" w:rsidP="000E77D4">
      <w:pPr>
        <w:pStyle w:val="Heading5"/>
      </w:pPr>
      <w:bookmarkStart w:id="492" w:name="_Toc20129534"/>
      <w:bookmarkStart w:id="493" w:name="_Toc27584161"/>
      <w:bookmarkStart w:id="494" w:name="_Toc36455463"/>
      <w:bookmarkStart w:id="495" w:name="_Toc45026849"/>
      <w:bookmarkStart w:id="496" w:name="_Toc51866654"/>
      <w:r>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492"/>
      <w:bookmarkEnd w:id="493"/>
      <w:bookmarkEnd w:id="494"/>
      <w:bookmarkEnd w:id="495"/>
      <w:bookmarkEnd w:id="496"/>
    </w:p>
    <w:p w14:paraId="32E9F27F" w14:textId="77777777" w:rsidR="001769FF" w:rsidRPr="00384E92" w:rsidRDefault="001769FF" w:rsidP="000E77D4">
      <w:pPr>
        <w:pStyle w:val="Heading6"/>
      </w:pPr>
      <w:bookmarkStart w:id="497" w:name="_Toc20129535"/>
      <w:bookmarkStart w:id="498" w:name="_Toc27584162"/>
      <w:bookmarkStart w:id="499" w:name="_Toc36455464"/>
      <w:bookmarkStart w:id="500" w:name="_Toc45026850"/>
      <w:bookmarkStart w:id="501" w:name="_Toc51866655"/>
      <w:r w:rsidRPr="00384E92">
        <w:t>6.</w:t>
      </w:r>
      <w:r w:rsidR="000E77D4">
        <w:t>1.</w:t>
      </w:r>
      <w:r w:rsidR="00FD6006">
        <w:t>3</w:t>
      </w:r>
      <w:r w:rsidR="00D67984">
        <w:t>.</w:t>
      </w:r>
      <w:r w:rsidR="00D06113">
        <w:t>2.</w:t>
      </w:r>
      <w:r w:rsidR="00F660F7">
        <w:t>3</w:t>
      </w:r>
      <w:r w:rsidRPr="00384E92">
        <w:t>.1</w:t>
      </w:r>
      <w:r w:rsidRPr="00384E92">
        <w:tab/>
      </w:r>
      <w:r w:rsidR="00793F63">
        <w:t>POST</w:t>
      </w:r>
      <w:bookmarkEnd w:id="497"/>
      <w:bookmarkEnd w:id="498"/>
      <w:bookmarkEnd w:id="499"/>
      <w:bookmarkEnd w:id="500"/>
      <w:bookmarkEnd w:id="501"/>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37798E39" w:rsidR="001769FF" w:rsidRPr="00384E92" w:rsidRDefault="001769FF" w:rsidP="00DA0F34">
      <w:pPr>
        <w:pStyle w:val="TH"/>
        <w:rPr>
          <w:rFonts w:cs="Arial"/>
        </w:rPr>
      </w:pPr>
      <w:r w:rsidRPr="00384E92">
        <w:lastRenderedPageBreak/>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BF21F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BF21F8" w:rsidRPr="00384E92" w14:paraId="32E9F28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77777777" w:rsidR="00BF21F8" w:rsidRPr="001769FF" w:rsidRDefault="00BF21F8" w:rsidP="00BF21F8">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28A" w14:textId="77777777" w:rsidR="00BF21F8" w:rsidRPr="001769FF" w:rsidRDefault="00BF21F8" w:rsidP="00BF21F8">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28B" w14:textId="77777777" w:rsidR="00BF21F8" w:rsidRPr="001769FF" w:rsidRDefault="00BF21F8" w:rsidP="00AC65ED">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28C" w14:textId="77777777" w:rsidR="00BF21F8" w:rsidRPr="001769FF" w:rsidRDefault="00BF21F8" w:rsidP="00BF21F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28D" w14:textId="77777777" w:rsidR="00BF21F8" w:rsidRPr="001769FF" w:rsidRDefault="00BF21F8" w:rsidP="00BF21F8">
            <w:pPr>
              <w:pStyle w:val="TAL"/>
            </w:pP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4D51E68A"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0F84E3DA"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7825E4BB"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on </w:t>
            </w:r>
            <w:r w:rsidR="00AA5D75" w:rsidRPr="007C440A">
              <w:rPr>
                <w:lang w:eastAsia="zh-CN"/>
              </w:rPr>
              <w:t>an alternative service instance within the</w:t>
            </w:r>
            <w:r w:rsidR="00AA5D75">
              <w:t xml:space="preserve"> </w:t>
            </w:r>
            <w:r>
              <w:t xml:space="preserve">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231B743B" w:rsidR="00614AA3" w:rsidRDefault="00614AA3" w:rsidP="00C66CE9">
            <w:pPr>
              <w:pStyle w:val="TAL"/>
              <w:rPr>
                <w:noProof/>
              </w:rPr>
            </w:pPr>
            <w:r>
              <w:t xml:space="preserve">- </w:t>
            </w:r>
            <w:r>
              <w:rPr>
                <w:noProof/>
              </w:rPr>
              <w:t>INTEGRITY_PROTECTED_MDR_NOT_ACCEPTABLE</w:t>
            </w:r>
          </w:p>
          <w:p w14:paraId="6F46CD07" w14:textId="22F30BA9" w:rsidR="00A173C3" w:rsidRDefault="00A173C3" w:rsidP="00C66CE9">
            <w:pPr>
              <w:pStyle w:val="TAL"/>
            </w:pPr>
            <w:r>
              <w:t>- DEFAULT_EPS_BEARER_INACTIVE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76E67104" w:rsidR="00C66CE9" w:rsidRDefault="00732B18" w:rsidP="00C66CE9">
            <w:pPr>
              <w:pStyle w:val="TAL"/>
              <w:rPr>
                <w:lang w:val="en-US"/>
              </w:rPr>
            </w:pPr>
            <w:r>
              <w:rPr>
                <w:lang w:val="en-US"/>
              </w:rPr>
              <w:t>- S</w:t>
            </w:r>
            <w:r w:rsidR="00667A88">
              <w:rPr>
                <w:lang w:val="en-US"/>
              </w:rPr>
              <w:t>_</w:t>
            </w:r>
            <w:r>
              <w:rPr>
                <w:lang w:val="en-US"/>
              </w:rPr>
              <w:t>NSSAI_</w:t>
            </w:r>
            <w:r w:rsidRPr="00C575C6">
              <w:rPr>
                <w:lang w:val="en-US"/>
              </w:rPr>
              <w:t>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7126BE7E" w:rsidR="006F3E15" w:rsidRDefault="006F3E15" w:rsidP="006F3E15">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2F4" w14:textId="77777777" w:rsidR="00424946" w:rsidRPr="00384E92" w:rsidRDefault="00424946" w:rsidP="001769FF"/>
    <w:p w14:paraId="32E9F2F5" w14:textId="77777777" w:rsidR="007B2F95" w:rsidRDefault="007B2F95" w:rsidP="007B2F95">
      <w:pPr>
        <w:pStyle w:val="Heading5"/>
      </w:pPr>
      <w:bookmarkStart w:id="502" w:name="_Toc20129536"/>
      <w:bookmarkStart w:id="503" w:name="_Toc27584163"/>
      <w:bookmarkStart w:id="504" w:name="_Toc36455465"/>
      <w:bookmarkStart w:id="505" w:name="_Toc45026851"/>
      <w:bookmarkStart w:id="506" w:name="_Toc51866656"/>
      <w:r>
        <w:t>6.1.3.2.4</w:t>
      </w:r>
      <w:r>
        <w:tab/>
        <w:t xml:space="preserve">Resource Custom </w:t>
      </w:r>
      <w:r w:rsidR="00BA054B">
        <w:t>Operations</w:t>
      </w:r>
      <w:bookmarkEnd w:id="502"/>
      <w:bookmarkEnd w:id="503"/>
      <w:bookmarkEnd w:id="504"/>
      <w:bookmarkEnd w:id="505"/>
      <w:bookmarkEnd w:id="506"/>
    </w:p>
    <w:p w14:paraId="32E9F2F6" w14:textId="77777777" w:rsidR="006D6A64" w:rsidRPr="006D6A64" w:rsidRDefault="006D6A64" w:rsidP="006D6A64">
      <w:r>
        <w:t>None.</w:t>
      </w:r>
    </w:p>
    <w:p w14:paraId="32E9F2F7" w14:textId="77777777" w:rsidR="00662956" w:rsidRDefault="00662956" w:rsidP="000E77D4">
      <w:pPr>
        <w:pStyle w:val="Heading4"/>
      </w:pPr>
      <w:bookmarkStart w:id="507" w:name="_Toc20129537"/>
      <w:bookmarkStart w:id="508" w:name="_Toc27584164"/>
      <w:bookmarkStart w:id="509" w:name="_Toc36455466"/>
      <w:bookmarkStart w:id="510" w:name="_Toc45026852"/>
      <w:bookmarkStart w:id="511" w:name="_Toc51866657"/>
      <w:r>
        <w:lastRenderedPageBreak/>
        <w:t>6.</w:t>
      </w:r>
      <w:r w:rsidR="000E77D4">
        <w:t>1.</w:t>
      </w:r>
      <w:r w:rsidR="00FD6006">
        <w:t>3</w:t>
      </w:r>
      <w:r>
        <w:t>.3</w:t>
      </w:r>
      <w:r>
        <w:tab/>
      </w:r>
      <w:r w:rsidR="008B6CCA">
        <w:t xml:space="preserve">Resource: </w:t>
      </w:r>
      <w:r w:rsidR="0058081A">
        <w:t>Individual SM context</w:t>
      </w:r>
      <w:bookmarkEnd w:id="507"/>
      <w:bookmarkEnd w:id="508"/>
      <w:bookmarkEnd w:id="509"/>
      <w:bookmarkEnd w:id="510"/>
      <w:bookmarkEnd w:id="511"/>
    </w:p>
    <w:p w14:paraId="32E9F2F8" w14:textId="77777777" w:rsidR="0058081A" w:rsidRDefault="0058081A" w:rsidP="0058081A">
      <w:pPr>
        <w:pStyle w:val="Heading5"/>
      </w:pPr>
      <w:bookmarkStart w:id="512" w:name="_Toc20129538"/>
      <w:bookmarkStart w:id="513" w:name="_Toc27584165"/>
      <w:bookmarkStart w:id="514" w:name="_Toc36455467"/>
      <w:bookmarkStart w:id="515" w:name="_Toc45026853"/>
      <w:bookmarkStart w:id="516" w:name="_Toc51866658"/>
      <w:r>
        <w:t>6.1.3.3.1</w:t>
      </w:r>
      <w:r>
        <w:tab/>
        <w:t>Description</w:t>
      </w:r>
      <w:bookmarkEnd w:id="512"/>
      <w:bookmarkEnd w:id="513"/>
      <w:bookmarkEnd w:id="514"/>
      <w:bookmarkEnd w:id="515"/>
      <w:bookmarkEnd w:id="516"/>
    </w:p>
    <w:p w14:paraId="32E9F2F9" w14:textId="5A06210F" w:rsidR="0058081A" w:rsidRDefault="0058081A" w:rsidP="0058081A">
      <w:r>
        <w:t>This resource represents an individual SM context created in the SMF.</w:t>
      </w:r>
    </w:p>
    <w:p w14:paraId="32E9F2FA" w14:textId="6257EC85" w:rsidR="00135C6C" w:rsidRPr="00183983" w:rsidRDefault="00135C6C" w:rsidP="00135C6C">
      <w:r>
        <w:t xml:space="preserve">This resource is modelled with the Document resource archetype (see </w:t>
      </w:r>
      <w:r w:rsidR="005B1EEB">
        <w:t>clause</w:t>
      </w:r>
      <w:r>
        <w:t xml:space="preserve"> C.1 of</w:t>
      </w:r>
      <w:r w:rsidR="00151DAB">
        <w:t xml:space="preserve"> 3GPP TS</w:t>
      </w:r>
      <w:r w:rsidR="00CA4B50">
        <w:t> 29.501 [</w:t>
      </w:r>
      <w:r>
        <w:t>5]).</w:t>
      </w:r>
    </w:p>
    <w:p w14:paraId="32E9F2FB" w14:textId="77777777" w:rsidR="0058081A" w:rsidRDefault="0058081A" w:rsidP="0058081A">
      <w:pPr>
        <w:pStyle w:val="Heading5"/>
      </w:pPr>
      <w:bookmarkStart w:id="517" w:name="_Toc20129539"/>
      <w:bookmarkStart w:id="518" w:name="_Toc27584166"/>
      <w:bookmarkStart w:id="519" w:name="_Toc36455468"/>
      <w:bookmarkStart w:id="520" w:name="_Toc45026854"/>
      <w:bookmarkStart w:id="521" w:name="_Toc51866659"/>
      <w:r>
        <w:t>6.1.3.3.2</w:t>
      </w:r>
      <w:r>
        <w:tab/>
        <w:t>Resource Definition</w:t>
      </w:r>
      <w:bookmarkEnd w:id="517"/>
      <w:bookmarkEnd w:id="518"/>
      <w:bookmarkEnd w:id="519"/>
      <w:bookmarkEnd w:id="520"/>
      <w:bookmarkEnd w:id="521"/>
    </w:p>
    <w:p w14:paraId="32E9F2FC" w14:textId="18476B20" w:rsidR="0058081A" w:rsidRDefault="0058081A" w:rsidP="0058081A">
      <w:r>
        <w:t xml:space="preserve">Resource URI: </w:t>
      </w:r>
      <w:r>
        <w:rPr>
          <w:b/>
        </w:rPr>
        <w:t>{apiRoot}/nsmf-</w:t>
      </w:r>
      <w:r w:rsidRPr="005E0502">
        <w:rPr>
          <w:b/>
        </w:rPr>
        <w:t>pdus</w:t>
      </w:r>
      <w:r>
        <w:rPr>
          <w:b/>
        </w:rPr>
        <w:t>ession</w:t>
      </w:r>
      <w:r w:rsidRPr="005E0502">
        <w:rPr>
          <w:b/>
        </w:rPr>
        <w:t>/</w:t>
      </w:r>
      <w:bookmarkStart w:id="522" w:name="_Hlk6318174"/>
      <w:r w:rsidR="00B76A8B">
        <w:rPr>
          <w:b/>
        </w:rPr>
        <w:t>{apiVersion}</w:t>
      </w:r>
      <w:bookmarkEnd w:id="522"/>
      <w:r w:rsidRPr="005E0502">
        <w:rPr>
          <w:b/>
        </w:rPr>
        <w:t>/sm-contexts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651D394A" w:rsidR="0058081A" w:rsidRDefault="0058081A" w:rsidP="00A423F5">
            <w:pPr>
              <w:pStyle w:val="TAL"/>
            </w:pPr>
            <w:r>
              <w:t xml:space="preserve">See </w:t>
            </w:r>
            <w:r w:rsidR="005B1EEB">
              <w:t>clause</w:t>
            </w:r>
            <w:r>
              <w:t xml:space="preserve"> 6.1.1.</w:t>
            </w:r>
          </w:p>
        </w:tc>
      </w:tr>
      <w:tr w:rsidR="00B76A8B" w:rsidRPr="00B12CFB" w14:paraId="0801D755"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5952C7DD" w14:textId="4A40B1EF"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CA53E8" w14:textId="01A097EE" w:rsidR="00B76A8B" w:rsidRDefault="00B76A8B" w:rsidP="00B76A8B">
            <w:pPr>
              <w:pStyle w:val="TAL"/>
            </w:pPr>
            <w:r>
              <w:t xml:space="preserve">See </w:t>
            </w:r>
            <w:r w:rsidR="005B1EEB">
              <w:t>clause</w:t>
            </w:r>
            <w:r>
              <w:t xml:space="preserv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77777777" w:rsidR="0058081A" w:rsidRDefault="0058081A" w:rsidP="0058081A">
      <w:pPr>
        <w:pStyle w:val="Heading5"/>
      </w:pPr>
      <w:bookmarkStart w:id="523" w:name="_Toc20129540"/>
      <w:bookmarkStart w:id="524" w:name="_Toc27584167"/>
      <w:bookmarkStart w:id="525" w:name="_Toc36455469"/>
      <w:bookmarkStart w:id="526" w:name="_Toc45026855"/>
      <w:bookmarkStart w:id="527" w:name="_Toc51866660"/>
      <w:r>
        <w:t>6.1.3.3.3</w:t>
      </w:r>
      <w:r>
        <w:tab/>
        <w:t>Resource Standard Methods</w:t>
      </w:r>
      <w:bookmarkEnd w:id="523"/>
      <w:bookmarkEnd w:id="524"/>
      <w:bookmarkEnd w:id="525"/>
      <w:bookmarkEnd w:id="526"/>
      <w:bookmarkEnd w:id="527"/>
    </w:p>
    <w:p w14:paraId="32E9F30A" w14:textId="0550DA33" w:rsidR="00760FE7" w:rsidRPr="00760FE7" w:rsidRDefault="00760FE7" w:rsidP="00F5014C">
      <w:r>
        <w:t>None.</w:t>
      </w:r>
    </w:p>
    <w:p w14:paraId="32E9F30B" w14:textId="77777777" w:rsidR="0058081A" w:rsidRDefault="0058081A" w:rsidP="0058081A">
      <w:pPr>
        <w:pStyle w:val="Heading5"/>
      </w:pPr>
      <w:bookmarkStart w:id="528" w:name="_Toc20129541"/>
      <w:bookmarkStart w:id="529" w:name="_Toc27584168"/>
      <w:bookmarkStart w:id="530" w:name="_Toc36455470"/>
      <w:bookmarkStart w:id="531" w:name="_Toc45026856"/>
      <w:bookmarkStart w:id="532" w:name="_Toc51866661"/>
      <w:r>
        <w:t>6.1.3.3.4</w:t>
      </w:r>
      <w:r>
        <w:tab/>
        <w:t>Resource Custom Operations</w:t>
      </w:r>
      <w:bookmarkEnd w:id="528"/>
      <w:bookmarkEnd w:id="529"/>
      <w:bookmarkEnd w:id="530"/>
      <w:bookmarkEnd w:id="531"/>
      <w:bookmarkEnd w:id="532"/>
    </w:p>
    <w:p w14:paraId="32E9F30C" w14:textId="77777777" w:rsidR="0058081A" w:rsidRPr="00384E92" w:rsidRDefault="0058081A" w:rsidP="0058081A">
      <w:pPr>
        <w:pStyle w:val="Heading6"/>
        <w:ind w:left="0" w:firstLine="0"/>
      </w:pPr>
      <w:bookmarkStart w:id="533" w:name="_Toc20129542"/>
      <w:bookmarkStart w:id="534" w:name="_Toc27584169"/>
      <w:bookmarkStart w:id="535" w:name="_Toc36455471"/>
      <w:bookmarkStart w:id="536" w:name="_Toc45026857"/>
      <w:bookmarkStart w:id="537" w:name="_Toc51866662"/>
      <w:r w:rsidRPr="00384E92">
        <w:t>6.</w:t>
      </w:r>
      <w:r>
        <w:t>1.3.3.4</w:t>
      </w:r>
      <w:r w:rsidRPr="00384E92">
        <w:t>.1</w:t>
      </w:r>
      <w:r w:rsidRPr="00384E92">
        <w:tab/>
      </w:r>
      <w:r>
        <w:t>Overview</w:t>
      </w:r>
      <w:bookmarkEnd w:id="533"/>
      <w:bookmarkEnd w:id="534"/>
      <w:bookmarkEnd w:id="535"/>
      <w:bookmarkEnd w:id="536"/>
      <w:bookmarkEnd w:id="537"/>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58081A" w:rsidRPr="00384E92" w14:paraId="32E9F311"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0979E9" w:rsidRPr="00384E92" w14:paraId="6984DBB8" w14:textId="77777777" w:rsidTr="00E25195">
        <w:trPr>
          <w:jc w:val="center"/>
        </w:trPr>
        <w:tc>
          <w:tcPr>
            <w:tcW w:w="1612" w:type="pct"/>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E25195">
            <w:pPr>
              <w:pStyle w:val="TAL"/>
            </w:pPr>
            <w:r>
              <w:t>Update SM Context service operation.</w:t>
            </w:r>
          </w:p>
        </w:tc>
      </w:tr>
      <w:tr w:rsidR="0058081A" w:rsidRPr="00384E92" w14:paraId="32E9F319"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840" w:type="pct"/>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1903" w:type="pct"/>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bl>
    <w:p w14:paraId="32E9F31E" w14:textId="77777777" w:rsidR="0058081A" w:rsidRDefault="0058081A" w:rsidP="0058081A"/>
    <w:p w14:paraId="32E9F31F" w14:textId="77777777" w:rsidR="00E77F28" w:rsidRDefault="00E77F28" w:rsidP="00E77F28">
      <w:pPr>
        <w:pStyle w:val="Heading6"/>
        <w:ind w:left="0" w:firstLine="0"/>
      </w:pPr>
      <w:bookmarkStart w:id="538" w:name="_Toc20129543"/>
      <w:bookmarkStart w:id="539" w:name="_Toc27584170"/>
      <w:bookmarkStart w:id="540" w:name="_Toc36455472"/>
      <w:bookmarkStart w:id="541" w:name="_Toc45026858"/>
      <w:bookmarkStart w:id="542" w:name="_Toc51866663"/>
      <w:r>
        <w:t>6.1.3.3.4.</w:t>
      </w:r>
      <w:r w:rsidR="0007511B">
        <w:t>2</w:t>
      </w:r>
      <w:r>
        <w:tab/>
        <w:t>Operation: modify</w:t>
      </w:r>
      <w:bookmarkEnd w:id="538"/>
      <w:bookmarkEnd w:id="539"/>
      <w:bookmarkEnd w:id="540"/>
      <w:bookmarkEnd w:id="541"/>
      <w:bookmarkEnd w:id="542"/>
    </w:p>
    <w:p w14:paraId="32E9F320" w14:textId="77777777" w:rsidR="00E77F28" w:rsidRDefault="00E77F28" w:rsidP="00E77F28">
      <w:pPr>
        <w:pStyle w:val="Heading7"/>
      </w:pPr>
      <w:bookmarkStart w:id="543" w:name="_Toc20129544"/>
      <w:bookmarkStart w:id="544" w:name="_Toc27584171"/>
      <w:bookmarkStart w:id="545" w:name="_Toc36455473"/>
      <w:bookmarkStart w:id="546" w:name="_Toc45026859"/>
      <w:bookmarkStart w:id="547" w:name="_Toc51866664"/>
      <w:r>
        <w:t>6.1.3.3.4.</w:t>
      </w:r>
      <w:r w:rsidR="0007511B">
        <w:t>2</w:t>
      </w:r>
      <w:r>
        <w:t>.1</w:t>
      </w:r>
      <w:r>
        <w:tab/>
        <w:t>Description</w:t>
      </w:r>
      <w:bookmarkEnd w:id="543"/>
      <w:bookmarkEnd w:id="544"/>
      <w:bookmarkEnd w:id="545"/>
      <w:bookmarkEnd w:id="546"/>
      <w:bookmarkEnd w:id="547"/>
    </w:p>
    <w:p w14:paraId="32E9F321" w14:textId="77777777" w:rsidR="00E77F28" w:rsidRDefault="00E77F28" w:rsidP="00E77F28">
      <w:pPr>
        <w:pStyle w:val="Heading7"/>
      </w:pPr>
      <w:bookmarkStart w:id="548" w:name="_Toc20129545"/>
      <w:bookmarkStart w:id="549" w:name="_Toc27584172"/>
      <w:bookmarkStart w:id="550" w:name="_Toc36455474"/>
      <w:bookmarkStart w:id="551" w:name="_Toc45026860"/>
      <w:bookmarkStart w:id="552" w:name="_Toc51866665"/>
      <w:r>
        <w:t>6.1.3.3.4.</w:t>
      </w:r>
      <w:r w:rsidR="0007511B">
        <w:t>2</w:t>
      </w:r>
      <w:r>
        <w:t>.2</w:t>
      </w:r>
      <w:r>
        <w:tab/>
        <w:t>Operation Definition</w:t>
      </w:r>
      <w:bookmarkEnd w:id="548"/>
      <w:bookmarkEnd w:id="549"/>
      <w:bookmarkEnd w:id="550"/>
      <w:bookmarkEnd w:id="551"/>
      <w:bookmarkEnd w:id="552"/>
    </w:p>
    <w:p w14:paraId="32E9F322" w14:textId="09CF8F7A" w:rsidR="00E77F28" w:rsidRDefault="00E77F28" w:rsidP="00E77F28">
      <w:r>
        <w:t>This custom operation updates an individual SM context resource and/or provide N1 or N2 SM information received from the UE or the AN, for a given PDU session, towards the SMF, or in V-SMF in HR roaming scenario.</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7ABFF097" w:rsidR="00E77F28" w:rsidRDefault="00E77F28" w:rsidP="00E77F28">
      <w:pPr>
        <w:pStyle w:val="TH"/>
      </w:pPr>
      <w:r>
        <w:t>Table 6.1.3.3.4.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757B26">
        <w:trPr>
          <w:jc w:val="center"/>
        </w:trPr>
        <w:tc>
          <w:tcPr>
            <w:tcW w:w="1107" w:type="pct"/>
            <w:tcBorders>
              <w:top w:val="single" w:sz="4" w:space="0" w:color="auto"/>
              <w:left w:val="single" w:sz="6" w:space="0" w:color="000000"/>
              <w:bottom w:val="single" w:sz="4" w:space="0" w:color="auto"/>
              <w:right w:val="single" w:sz="6" w:space="0" w:color="000000"/>
            </w:tcBorders>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29DA1896"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6E" w14:textId="77777777" w:rsidR="00E77F28" w:rsidRDefault="00E77F28" w:rsidP="00E77F28"/>
    <w:p w14:paraId="32E9F36F" w14:textId="77777777" w:rsidR="0058081A" w:rsidRPr="00384E92" w:rsidRDefault="0058081A" w:rsidP="0058081A">
      <w:pPr>
        <w:pStyle w:val="Heading6"/>
        <w:ind w:left="0" w:firstLine="0"/>
      </w:pPr>
      <w:bookmarkStart w:id="553" w:name="_Toc20129546"/>
      <w:bookmarkStart w:id="554" w:name="_Toc27584173"/>
      <w:bookmarkStart w:id="555" w:name="_Toc36455475"/>
      <w:bookmarkStart w:id="556" w:name="_Toc45026861"/>
      <w:bookmarkStart w:id="557" w:name="_Toc51866666"/>
      <w:r w:rsidRPr="00384E92">
        <w:t>6.</w:t>
      </w:r>
      <w:r>
        <w:t>1.3.3.4</w:t>
      </w:r>
      <w:r w:rsidRPr="00384E92">
        <w:t>.</w:t>
      </w:r>
      <w:r w:rsidR="0007511B">
        <w:t>3</w:t>
      </w:r>
      <w:r w:rsidRPr="00384E92">
        <w:tab/>
      </w:r>
      <w:r>
        <w:t>Operation: release</w:t>
      </w:r>
      <w:bookmarkEnd w:id="553"/>
      <w:bookmarkEnd w:id="554"/>
      <w:bookmarkEnd w:id="555"/>
      <w:bookmarkEnd w:id="556"/>
      <w:bookmarkEnd w:id="557"/>
    </w:p>
    <w:p w14:paraId="32E9F370" w14:textId="77777777" w:rsidR="0058081A" w:rsidRDefault="0058081A" w:rsidP="0058081A">
      <w:pPr>
        <w:pStyle w:val="Heading7"/>
      </w:pPr>
      <w:bookmarkStart w:id="558" w:name="_Toc20129547"/>
      <w:bookmarkStart w:id="559" w:name="_Toc27584174"/>
      <w:bookmarkStart w:id="560" w:name="_Toc36455476"/>
      <w:bookmarkStart w:id="561" w:name="_Toc45026862"/>
      <w:bookmarkStart w:id="562" w:name="_Toc51866667"/>
      <w:r>
        <w:t>6.1.3.3.4.</w:t>
      </w:r>
      <w:r w:rsidR="0007511B">
        <w:t>3</w:t>
      </w:r>
      <w:r>
        <w:t>.1</w:t>
      </w:r>
      <w:r>
        <w:tab/>
        <w:t>Description</w:t>
      </w:r>
      <w:bookmarkEnd w:id="558"/>
      <w:bookmarkEnd w:id="559"/>
      <w:bookmarkEnd w:id="560"/>
      <w:bookmarkEnd w:id="561"/>
      <w:bookmarkEnd w:id="562"/>
    </w:p>
    <w:p w14:paraId="32E9F371" w14:textId="77777777" w:rsidR="0058081A" w:rsidRDefault="0058081A" w:rsidP="0058081A">
      <w:pPr>
        <w:pStyle w:val="Heading7"/>
      </w:pPr>
      <w:bookmarkStart w:id="563" w:name="_Toc20129548"/>
      <w:bookmarkStart w:id="564" w:name="_Toc27584175"/>
      <w:bookmarkStart w:id="565" w:name="_Toc36455477"/>
      <w:bookmarkStart w:id="566" w:name="_Toc45026863"/>
      <w:bookmarkStart w:id="567" w:name="_Toc51866668"/>
      <w:r>
        <w:t>6.1.3.3.4.</w:t>
      </w:r>
      <w:r w:rsidR="0007511B">
        <w:t>3</w:t>
      </w:r>
      <w:r>
        <w:t>.2</w:t>
      </w:r>
      <w:r>
        <w:tab/>
        <w:t>Operation Definition</w:t>
      </w:r>
      <w:bookmarkEnd w:id="563"/>
      <w:bookmarkEnd w:id="564"/>
      <w:bookmarkEnd w:id="565"/>
      <w:bookmarkEnd w:id="566"/>
      <w:bookmarkEnd w:id="567"/>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307DD6AE"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4C452C" w:rsidRPr="001769FF" w14:paraId="0C1321BE" w14:textId="77777777" w:rsidTr="004C452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33D49" w14:textId="79FC2169"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96" w14:textId="77777777" w:rsidR="0058081A" w:rsidRDefault="0058081A" w:rsidP="0058081A"/>
    <w:p w14:paraId="32E9F397" w14:textId="77777777" w:rsidR="0026346C" w:rsidRPr="00384E92" w:rsidRDefault="0026346C" w:rsidP="0026346C">
      <w:pPr>
        <w:pStyle w:val="Heading6"/>
        <w:ind w:left="0" w:firstLine="0"/>
      </w:pPr>
      <w:bookmarkStart w:id="568" w:name="_Toc20129549"/>
      <w:bookmarkStart w:id="569" w:name="_Toc27584176"/>
      <w:bookmarkStart w:id="570" w:name="_Toc36455478"/>
      <w:bookmarkStart w:id="571" w:name="_Toc45026864"/>
      <w:bookmarkStart w:id="572" w:name="_Toc51866669"/>
      <w:r w:rsidRPr="00384E92">
        <w:t>6.</w:t>
      </w:r>
      <w:r>
        <w:t>1.3.3.4</w:t>
      </w:r>
      <w:r w:rsidRPr="00384E92">
        <w:t>.</w:t>
      </w:r>
      <w:r>
        <w:t>4</w:t>
      </w:r>
      <w:r w:rsidRPr="00384E92">
        <w:tab/>
      </w:r>
      <w:r>
        <w:t>Operation: retrieve</w:t>
      </w:r>
      <w:bookmarkEnd w:id="568"/>
      <w:bookmarkEnd w:id="569"/>
      <w:bookmarkEnd w:id="570"/>
      <w:bookmarkEnd w:id="571"/>
      <w:bookmarkEnd w:id="572"/>
    </w:p>
    <w:p w14:paraId="32E9F398" w14:textId="77777777" w:rsidR="0026346C" w:rsidRDefault="0026346C" w:rsidP="0026346C">
      <w:pPr>
        <w:pStyle w:val="Heading7"/>
      </w:pPr>
      <w:bookmarkStart w:id="573" w:name="_Toc20129550"/>
      <w:bookmarkStart w:id="574" w:name="_Toc27584177"/>
      <w:bookmarkStart w:id="575" w:name="_Toc36455479"/>
      <w:bookmarkStart w:id="576" w:name="_Toc45026865"/>
      <w:bookmarkStart w:id="577" w:name="_Toc51866670"/>
      <w:r>
        <w:t>6.1.3.3.4.4.1</w:t>
      </w:r>
      <w:r>
        <w:tab/>
        <w:t>Description</w:t>
      </w:r>
      <w:bookmarkEnd w:id="573"/>
      <w:bookmarkEnd w:id="574"/>
      <w:bookmarkEnd w:id="575"/>
      <w:bookmarkEnd w:id="576"/>
      <w:bookmarkEnd w:id="577"/>
    </w:p>
    <w:p w14:paraId="32E9F399" w14:textId="77777777" w:rsidR="0026346C" w:rsidRDefault="0026346C" w:rsidP="0026346C">
      <w:pPr>
        <w:pStyle w:val="Heading7"/>
      </w:pPr>
      <w:bookmarkStart w:id="578" w:name="_Toc20129551"/>
      <w:bookmarkStart w:id="579" w:name="_Toc27584178"/>
      <w:bookmarkStart w:id="580" w:name="_Toc36455480"/>
      <w:bookmarkStart w:id="581" w:name="_Toc45026866"/>
      <w:bookmarkStart w:id="582" w:name="_Toc51866671"/>
      <w:r>
        <w:t>6.1.3.3.4.4.2</w:t>
      </w:r>
      <w:r>
        <w:tab/>
        <w:t>Operation Definition</w:t>
      </w:r>
      <w:bookmarkEnd w:id="578"/>
      <w:bookmarkEnd w:id="579"/>
      <w:bookmarkEnd w:id="580"/>
      <w:bookmarkEnd w:id="581"/>
      <w:bookmarkEnd w:id="582"/>
    </w:p>
    <w:p w14:paraId="32E9F39A" w14:textId="77777777" w:rsidR="0026346C" w:rsidRDefault="0026346C" w:rsidP="0026346C">
      <w:r>
        <w:t>This custom operation retrieves an individual SM context resource from the SMF, or from the V-SMF in HR roaming scenario.</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66A19492"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77777777" w:rsidR="0026346C" w:rsidRPr="001769FF" w:rsidRDefault="0026346C" w:rsidP="00F70259">
            <w:pPr>
              <w:pStyle w:val="TAL"/>
            </w:pPr>
            <w:r>
              <w:t xml:space="preserve">Optional parameters used to retrieve the SM context, e.g. target MME capabilities.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141339" w:rsidRPr="001769FF" w14:paraId="71B3B497"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4170BC71" w:rsidR="00141339" w:rsidDel="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CC" w14:textId="77777777" w:rsidR="0026346C" w:rsidRDefault="0026346C" w:rsidP="0058081A"/>
    <w:p w14:paraId="32E9F3CD" w14:textId="77777777" w:rsidR="00BD5876" w:rsidRPr="00DD4E0C" w:rsidRDefault="00BD5876" w:rsidP="00BD5876">
      <w:pPr>
        <w:pStyle w:val="Heading4"/>
        <w:rPr>
          <w:lang w:val="fr-FR"/>
        </w:rPr>
      </w:pPr>
      <w:bookmarkStart w:id="583" w:name="_Toc20129552"/>
      <w:bookmarkStart w:id="584" w:name="_Toc27584179"/>
      <w:bookmarkStart w:id="585" w:name="_Toc36455481"/>
      <w:bookmarkStart w:id="586" w:name="_Toc45026867"/>
      <w:bookmarkStart w:id="587" w:name="_Toc51866672"/>
      <w:r w:rsidRPr="00DD4E0C">
        <w:rPr>
          <w:lang w:val="fr-FR"/>
        </w:rPr>
        <w:t>6.1.3.</w:t>
      </w:r>
      <w:r>
        <w:rPr>
          <w:lang w:val="fr-FR"/>
        </w:rPr>
        <w:t>5</w:t>
      </w:r>
      <w:r w:rsidRPr="00DD4E0C">
        <w:rPr>
          <w:lang w:val="fr-FR"/>
        </w:rPr>
        <w:tab/>
        <w:t>Resource: PDU sessions collection (H-SMF)</w:t>
      </w:r>
      <w:bookmarkEnd w:id="583"/>
      <w:bookmarkEnd w:id="584"/>
      <w:bookmarkEnd w:id="585"/>
      <w:bookmarkEnd w:id="586"/>
      <w:bookmarkEnd w:id="587"/>
    </w:p>
    <w:p w14:paraId="32E9F3CE" w14:textId="77777777" w:rsidR="00BD5876" w:rsidRDefault="00BD5876" w:rsidP="00BD5876">
      <w:pPr>
        <w:pStyle w:val="Heading5"/>
      </w:pPr>
      <w:bookmarkStart w:id="588" w:name="_Toc20129553"/>
      <w:bookmarkStart w:id="589" w:name="_Toc27584180"/>
      <w:bookmarkStart w:id="590" w:name="_Toc36455482"/>
      <w:bookmarkStart w:id="591" w:name="_Toc45026868"/>
      <w:bookmarkStart w:id="592" w:name="_Toc51866673"/>
      <w:r>
        <w:t>6.1.3.5.1</w:t>
      </w:r>
      <w:r>
        <w:tab/>
        <w:t>Description</w:t>
      </w:r>
      <w:bookmarkEnd w:id="588"/>
      <w:bookmarkEnd w:id="589"/>
      <w:bookmarkEnd w:id="590"/>
      <w:bookmarkEnd w:id="591"/>
      <w:bookmarkEnd w:id="592"/>
    </w:p>
    <w:p w14:paraId="32E9F3CF" w14:textId="5FCD8A31" w:rsidR="00BD5876" w:rsidRDefault="00BD5876" w:rsidP="00BD5876">
      <w:r>
        <w:t>This resource represents the collection of the individual PDU sessions created in the H-SMF.</w:t>
      </w:r>
    </w:p>
    <w:p w14:paraId="32E9F3D0" w14:textId="0806C32C" w:rsidR="00135C6C" w:rsidRDefault="00135C6C" w:rsidP="00135C6C">
      <w:r>
        <w:t xml:space="preserve">This resource is modelled with the Collection resource archetype (see </w:t>
      </w:r>
      <w:r w:rsidR="005B1EEB">
        <w:t>clause</w:t>
      </w:r>
      <w:r>
        <w:t xml:space="preserve"> C.2 of</w:t>
      </w:r>
      <w:r w:rsidR="00151DAB">
        <w:t xml:space="preserve"> 3GPP TS</w:t>
      </w:r>
      <w:r w:rsidR="00CA4B50">
        <w:t> 29.501 [</w:t>
      </w:r>
      <w:r>
        <w:t>5]).</w:t>
      </w:r>
    </w:p>
    <w:p w14:paraId="32E9F3D1" w14:textId="77777777" w:rsidR="00BD5876" w:rsidRDefault="00BD5876" w:rsidP="00BD5876">
      <w:pPr>
        <w:pStyle w:val="Heading5"/>
      </w:pPr>
      <w:bookmarkStart w:id="593" w:name="_Toc20129554"/>
      <w:bookmarkStart w:id="594" w:name="_Toc27584181"/>
      <w:bookmarkStart w:id="595" w:name="_Toc36455483"/>
      <w:bookmarkStart w:id="596" w:name="_Toc45026869"/>
      <w:bookmarkStart w:id="597" w:name="_Toc51866674"/>
      <w:r>
        <w:t>6.1.3.5.2</w:t>
      </w:r>
      <w:r>
        <w:tab/>
        <w:t>Resource Definition</w:t>
      </w:r>
      <w:bookmarkEnd w:id="593"/>
      <w:bookmarkEnd w:id="594"/>
      <w:bookmarkEnd w:id="595"/>
      <w:bookmarkEnd w:id="596"/>
      <w:bookmarkEnd w:id="597"/>
    </w:p>
    <w:p w14:paraId="32E9F3D2" w14:textId="06E576FB" w:rsidR="00BD5876" w:rsidRPr="007A7918" w:rsidRDefault="00BD5876" w:rsidP="00BD5876">
      <w:r w:rsidRPr="007A7918">
        <w:t xml:space="preserve">Resource URI: </w:t>
      </w:r>
      <w:r w:rsidRPr="007A7918">
        <w:rPr>
          <w:b/>
        </w:rPr>
        <w:t>{apiRoot}/nsmf-pdusession/</w:t>
      </w:r>
      <w:r w:rsidR="00B76A8B" w:rsidRPr="007A7918">
        <w:rPr>
          <w:b/>
        </w:rPr>
        <w:t>{apiVersion}</w:t>
      </w:r>
      <w:r w:rsidRPr="007A7918">
        <w:rPr>
          <w:b/>
        </w:rPr>
        <w:t>/pdu-sessions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1ED0330B" w:rsidR="00BD5876" w:rsidRDefault="00BD5876" w:rsidP="00A423F5">
            <w:pPr>
              <w:pStyle w:val="TAL"/>
            </w:pPr>
            <w:r>
              <w:t xml:space="preserve">See </w:t>
            </w:r>
            <w:r w:rsidR="005B1EEB">
              <w:t>clause</w:t>
            </w:r>
            <w:r>
              <w:t xml:space="preserve"> 6.1.1.</w:t>
            </w:r>
          </w:p>
        </w:tc>
      </w:tr>
      <w:tr w:rsidR="00B76A8B" w:rsidRPr="00B12CFB" w14:paraId="2DC9E965"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75394F87" w14:textId="7EECD4EB"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ACE495" w14:textId="05316D8E" w:rsidR="00B76A8B" w:rsidRDefault="00B76A8B" w:rsidP="00B76A8B">
            <w:pPr>
              <w:pStyle w:val="TAL"/>
            </w:pPr>
            <w:r>
              <w:t xml:space="preserve">See </w:t>
            </w:r>
            <w:r w:rsidR="005B1EEB">
              <w:t>clause</w:t>
            </w:r>
            <w:r>
              <w:t xml:space="preserve"> 6.1.1.</w:t>
            </w:r>
          </w:p>
        </w:tc>
      </w:tr>
    </w:tbl>
    <w:p w14:paraId="32E9F3DB" w14:textId="77777777" w:rsidR="00BD5876" w:rsidRPr="00384E92" w:rsidRDefault="00BD5876" w:rsidP="00BD5876"/>
    <w:p w14:paraId="32E9F3DC" w14:textId="77777777" w:rsidR="00BD5876" w:rsidRDefault="00BD5876" w:rsidP="00BD5876">
      <w:pPr>
        <w:pStyle w:val="Heading5"/>
      </w:pPr>
      <w:bookmarkStart w:id="598" w:name="_Toc20129555"/>
      <w:bookmarkStart w:id="599" w:name="_Toc27584182"/>
      <w:bookmarkStart w:id="600" w:name="_Toc36455484"/>
      <w:bookmarkStart w:id="601" w:name="_Toc45026870"/>
      <w:bookmarkStart w:id="602" w:name="_Toc51866675"/>
      <w:r>
        <w:t>6.1.3.5.3</w:t>
      </w:r>
      <w:r>
        <w:tab/>
        <w:t>Resource Standard Methods</w:t>
      </w:r>
      <w:bookmarkEnd w:id="598"/>
      <w:bookmarkEnd w:id="599"/>
      <w:bookmarkEnd w:id="600"/>
      <w:bookmarkEnd w:id="601"/>
      <w:bookmarkEnd w:id="602"/>
    </w:p>
    <w:p w14:paraId="32E9F3DD" w14:textId="77777777" w:rsidR="00BD5876" w:rsidRPr="00384E92" w:rsidRDefault="00BD5876" w:rsidP="00BD5876">
      <w:pPr>
        <w:pStyle w:val="Heading6"/>
      </w:pPr>
      <w:bookmarkStart w:id="603" w:name="_Toc20129556"/>
      <w:bookmarkStart w:id="604" w:name="_Toc27584183"/>
      <w:bookmarkStart w:id="605" w:name="_Toc36455485"/>
      <w:bookmarkStart w:id="606" w:name="_Toc45026871"/>
      <w:bookmarkStart w:id="607" w:name="_Toc51866676"/>
      <w:r w:rsidRPr="00384E92">
        <w:t>6.</w:t>
      </w:r>
      <w:r>
        <w:t>1.3.5.3</w:t>
      </w:r>
      <w:r w:rsidRPr="00384E92">
        <w:t>.1</w:t>
      </w:r>
      <w:r w:rsidRPr="00384E92">
        <w:tab/>
      </w:r>
      <w:r>
        <w:t>POST</w:t>
      </w:r>
      <w:bookmarkEnd w:id="603"/>
      <w:bookmarkEnd w:id="604"/>
      <w:bookmarkEnd w:id="605"/>
      <w:bookmarkEnd w:id="606"/>
      <w:bookmarkEnd w:id="607"/>
    </w:p>
    <w:p w14:paraId="32E9F3DE" w14:textId="77777777" w:rsidR="00BD5876" w:rsidRDefault="00BD5876" w:rsidP="00BD5876">
      <w:r>
        <w:t>This method creates an individual PDU session resource in the H-SMF.</w:t>
      </w:r>
    </w:p>
    <w:p w14:paraId="32E9F3DF" w14:textId="77777777" w:rsidR="00BD5876" w:rsidRDefault="00BD5876" w:rsidP="00BD5876">
      <w:r>
        <w:t>This method shall support the URI query parameters specified in table 6.1.3.5.3.1-1.</w:t>
      </w:r>
    </w:p>
    <w:p w14:paraId="32E9F3E0" w14:textId="5F40BE06"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BD5876" w:rsidRPr="00384E92" w14:paraId="32E9F3EC"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77777777" w:rsidR="00BD5876" w:rsidRPr="001769FF" w:rsidRDefault="00BD5876"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3E8" w14:textId="77777777" w:rsidR="00BD5876" w:rsidRPr="001769FF" w:rsidRDefault="00BD5876"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3E9" w14:textId="77777777" w:rsidR="00BD5876" w:rsidRPr="001769FF" w:rsidRDefault="00BD5876"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3EA" w14:textId="77777777" w:rsidR="00BD5876" w:rsidRPr="001769FF" w:rsidRDefault="00BD5876"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3EB" w14:textId="77777777" w:rsidR="00BD5876" w:rsidRPr="001769FF" w:rsidRDefault="00BD5876" w:rsidP="00A423F5">
            <w:pPr>
              <w:pStyle w:val="TAL"/>
            </w:pP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51C6CC9D"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77777777" w:rsidR="00BD5876" w:rsidRPr="001769FF" w:rsidRDefault="00BD5876" w:rsidP="00A423F5">
            <w:pPr>
              <w:pStyle w:val="TAL"/>
            </w:pPr>
            <w:r>
              <w:t>Representation of the PDU session to be created in the H-SMF.</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2C12322F"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511BF4FD"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48548F">
              <w:rPr>
                <w:rFonts w:hint="eastAsia"/>
                <w:lang w:eastAsia="zh-CN"/>
              </w:rPr>
              <w:t xml:space="preserve">resource located </w:t>
            </w:r>
            <w:r w:rsidR="0048548F">
              <w:rPr>
                <w:lang w:eastAsia="zh-CN"/>
              </w:rPr>
              <w:t xml:space="preserve">on </w:t>
            </w:r>
            <w:r w:rsidR="0048548F" w:rsidRPr="007C440A">
              <w:rPr>
                <w:lang w:eastAsia="zh-CN"/>
              </w:rPr>
              <w:t>an alternative service instance within the</w:t>
            </w:r>
            <w:r w:rsidR="0048548F">
              <w:t xml:space="preserve"> </w:t>
            </w:r>
            <w:r>
              <w:t xml:space="preserve">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597DF7E"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51" w14:textId="77777777" w:rsidR="00BD5876" w:rsidRDefault="00BD5876" w:rsidP="00DF1C99"/>
    <w:p w14:paraId="32E9F452" w14:textId="77777777" w:rsidR="00BD5876" w:rsidRDefault="00BD5876" w:rsidP="00BD5876">
      <w:pPr>
        <w:pStyle w:val="Heading5"/>
      </w:pPr>
      <w:bookmarkStart w:id="608" w:name="_Toc20129557"/>
      <w:bookmarkStart w:id="609" w:name="_Toc27584184"/>
      <w:bookmarkStart w:id="610" w:name="_Toc36455486"/>
      <w:bookmarkStart w:id="611" w:name="_Toc45026872"/>
      <w:bookmarkStart w:id="612" w:name="_Toc51866677"/>
      <w:r>
        <w:lastRenderedPageBreak/>
        <w:t>6.1.3.5.4</w:t>
      </w:r>
      <w:r>
        <w:tab/>
        <w:t>Resource Custom Operations</w:t>
      </w:r>
      <w:bookmarkEnd w:id="608"/>
      <w:bookmarkEnd w:id="609"/>
      <w:bookmarkEnd w:id="610"/>
      <w:bookmarkEnd w:id="611"/>
      <w:bookmarkEnd w:id="612"/>
    </w:p>
    <w:p w14:paraId="32E9F453" w14:textId="77777777" w:rsidR="00BD5876" w:rsidRPr="00384E92" w:rsidRDefault="00BD5876" w:rsidP="00BD5876">
      <w:pPr>
        <w:pStyle w:val="Heading6"/>
        <w:ind w:left="0" w:firstLine="0"/>
      </w:pPr>
      <w:bookmarkStart w:id="613" w:name="_Toc20129558"/>
      <w:bookmarkStart w:id="614" w:name="_Toc27584185"/>
      <w:bookmarkStart w:id="615" w:name="_Toc36455487"/>
      <w:bookmarkStart w:id="616" w:name="_Toc45026873"/>
      <w:bookmarkStart w:id="617" w:name="_Toc51866678"/>
      <w:r w:rsidRPr="00384E92">
        <w:t>6.</w:t>
      </w:r>
      <w:r>
        <w:t>1.3.5.4</w:t>
      </w:r>
      <w:r w:rsidRPr="00384E92">
        <w:t>.1</w:t>
      </w:r>
      <w:r w:rsidRPr="00384E92">
        <w:tab/>
      </w:r>
      <w:r>
        <w:t>Overview</w:t>
      </w:r>
      <w:bookmarkEnd w:id="613"/>
      <w:bookmarkEnd w:id="614"/>
      <w:bookmarkEnd w:id="615"/>
      <w:bookmarkEnd w:id="616"/>
      <w:bookmarkEnd w:id="617"/>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77777777" w:rsidR="00790F6A" w:rsidRPr="004E2C68" w:rsidRDefault="00790F6A" w:rsidP="00790F6A">
      <w:pPr>
        <w:pStyle w:val="Heading4"/>
        <w:rPr>
          <w:lang w:val="en-US"/>
        </w:rPr>
      </w:pPr>
      <w:bookmarkStart w:id="618" w:name="_Toc20129559"/>
      <w:bookmarkStart w:id="619" w:name="_Toc27584186"/>
      <w:bookmarkStart w:id="620" w:name="_Toc36455488"/>
      <w:bookmarkStart w:id="621" w:name="_Toc45026874"/>
      <w:bookmarkStart w:id="622" w:name="_Toc51866679"/>
      <w:r w:rsidRPr="004E2C68">
        <w:rPr>
          <w:lang w:val="en-US"/>
        </w:rPr>
        <w:t>6.1.3.6</w:t>
      </w:r>
      <w:r w:rsidRPr="004E2C68">
        <w:rPr>
          <w:lang w:val="en-US"/>
        </w:rPr>
        <w:tab/>
        <w:t>Resource: Individual PDU session (H-SMF)</w:t>
      </w:r>
      <w:bookmarkEnd w:id="618"/>
      <w:bookmarkEnd w:id="619"/>
      <w:bookmarkEnd w:id="620"/>
      <w:bookmarkEnd w:id="621"/>
      <w:bookmarkEnd w:id="622"/>
    </w:p>
    <w:p w14:paraId="32E9F45F" w14:textId="77777777" w:rsidR="00790F6A" w:rsidRPr="004E2C68" w:rsidRDefault="00790F6A" w:rsidP="00790F6A">
      <w:pPr>
        <w:pStyle w:val="Heading5"/>
        <w:rPr>
          <w:lang w:val="en-US"/>
        </w:rPr>
      </w:pPr>
      <w:bookmarkStart w:id="623" w:name="_Toc20129560"/>
      <w:bookmarkStart w:id="624" w:name="_Toc27584187"/>
      <w:bookmarkStart w:id="625" w:name="_Toc36455489"/>
      <w:bookmarkStart w:id="626" w:name="_Toc45026875"/>
      <w:bookmarkStart w:id="627" w:name="_Toc51866680"/>
      <w:r w:rsidRPr="004E2C68">
        <w:rPr>
          <w:lang w:val="en-US"/>
        </w:rPr>
        <w:t>6.1.3.6.1</w:t>
      </w:r>
      <w:r w:rsidRPr="004E2C68">
        <w:rPr>
          <w:lang w:val="en-US"/>
        </w:rPr>
        <w:tab/>
        <w:t>Description</w:t>
      </w:r>
      <w:bookmarkEnd w:id="623"/>
      <w:bookmarkEnd w:id="624"/>
      <w:bookmarkEnd w:id="625"/>
      <w:bookmarkEnd w:id="626"/>
      <w:bookmarkEnd w:id="627"/>
    </w:p>
    <w:p w14:paraId="32E9F460" w14:textId="52A4741B" w:rsidR="00790F6A" w:rsidRDefault="00790F6A" w:rsidP="00790F6A">
      <w:r>
        <w:t>This resource represents an individual PDU session created in the H-SMF.</w:t>
      </w:r>
    </w:p>
    <w:p w14:paraId="32E9F461" w14:textId="17469202" w:rsidR="00135C6C" w:rsidRDefault="00135C6C" w:rsidP="00135C6C">
      <w:r>
        <w:t xml:space="preserve">This resource is modelled with the Document resource archetype (see </w:t>
      </w:r>
      <w:r w:rsidR="005B1EEB">
        <w:t>clause</w:t>
      </w:r>
      <w:r>
        <w:t xml:space="preserve"> C.1 of</w:t>
      </w:r>
      <w:r w:rsidR="00151DAB">
        <w:t xml:space="preserve"> 3GPP TS</w:t>
      </w:r>
      <w:r w:rsidR="00CA4B50">
        <w:t> 29.501 [</w:t>
      </w:r>
      <w:r>
        <w:t>5]).</w:t>
      </w:r>
    </w:p>
    <w:p w14:paraId="32E9F462" w14:textId="77777777" w:rsidR="00790F6A" w:rsidRPr="00DD4E0C" w:rsidRDefault="00790F6A" w:rsidP="00790F6A">
      <w:pPr>
        <w:pStyle w:val="Heading5"/>
        <w:rPr>
          <w:lang w:val="en-US"/>
        </w:rPr>
      </w:pPr>
      <w:bookmarkStart w:id="628" w:name="_Toc20129561"/>
      <w:bookmarkStart w:id="629" w:name="_Toc27584188"/>
      <w:bookmarkStart w:id="630" w:name="_Toc36455490"/>
      <w:bookmarkStart w:id="631" w:name="_Toc45026876"/>
      <w:bookmarkStart w:id="632" w:name="_Toc51866681"/>
      <w:r w:rsidRPr="00DD4E0C">
        <w:rPr>
          <w:lang w:val="en-US"/>
        </w:rPr>
        <w:t>6.1.3.</w:t>
      </w:r>
      <w:r>
        <w:rPr>
          <w:lang w:val="en-US"/>
        </w:rPr>
        <w:t>6</w:t>
      </w:r>
      <w:r w:rsidRPr="00DD4E0C">
        <w:rPr>
          <w:lang w:val="en-US"/>
        </w:rPr>
        <w:t>.2</w:t>
      </w:r>
      <w:r w:rsidRPr="00DD4E0C">
        <w:rPr>
          <w:lang w:val="en-US"/>
        </w:rPr>
        <w:tab/>
        <w:t>Resource Definition</w:t>
      </w:r>
      <w:bookmarkEnd w:id="628"/>
      <w:bookmarkEnd w:id="629"/>
      <w:bookmarkEnd w:id="630"/>
      <w:bookmarkEnd w:id="631"/>
      <w:bookmarkEnd w:id="632"/>
    </w:p>
    <w:p w14:paraId="32E9F463" w14:textId="3892656D" w:rsidR="00790F6A" w:rsidRPr="007A7918" w:rsidRDefault="00790F6A" w:rsidP="00790F6A">
      <w:r w:rsidRPr="007A7918">
        <w:t xml:space="preserve">Resource URI: </w:t>
      </w:r>
      <w:r w:rsidRPr="007A7918">
        <w:rPr>
          <w:b/>
        </w:rPr>
        <w:t>{apiRoot}/nsmf-pdusession/</w:t>
      </w:r>
      <w:r w:rsidR="00B76A8B" w:rsidRPr="007A7918">
        <w:rPr>
          <w:b/>
        </w:rPr>
        <w:t>{apiVersion}</w:t>
      </w:r>
      <w:r w:rsidRPr="007A7918">
        <w:rPr>
          <w:b/>
        </w:rPr>
        <w:t>/pdu-sessions/{pduSessionRef}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2C12ADB8" w:rsidR="00790F6A" w:rsidRDefault="00790F6A" w:rsidP="00A423F5">
            <w:pPr>
              <w:pStyle w:val="TAL"/>
            </w:pPr>
            <w:r>
              <w:t xml:space="preserve">See </w:t>
            </w:r>
            <w:r w:rsidR="005B1EEB">
              <w:t>clause</w:t>
            </w:r>
            <w:r>
              <w:t xml:space="preserve"> 6.1.1.</w:t>
            </w:r>
          </w:p>
        </w:tc>
      </w:tr>
      <w:tr w:rsidR="00B76A8B" w:rsidRPr="00B12CFB" w14:paraId="1849D36E"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17C942EB" w14:textId="293E6018"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18DFAE" w14:textId="6E5B521A" w:rsidR="00B76A8B" w:rsidRDefault="00B76A8B" w:rsidP="00B76A8B">
            <w:pPr>
              <w:pStyle w:val="TAL"/>
            </w:pPr>
            <w:r>
              <w:t xml:space="preserve">See </w:t>
            </w:r>
            <w:r w:rsidR="005B1EEB">
              <w:t>clause</w:t>
            </w:r>
            <w:r>
              <w:t xml:space="preserv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77777777" w:rsidR="00790F6A" w:rsidRDefault="00790F6A" w:rsidP="00A423F5">
            <w:pPr>
              <w:pStyle w:val="TAL"/>
            </w:pPr>
            <w:r>
              <w:t xml:space="preserve">PDU session reference assigned by the H-SMF during the Create service operation. </w:t>
            </w:r>
          </w:p>
        </w:tc>
      </w:tr>
    </w:tbl>
    <w:p w14:paraId="32E9F46F" w14:textId="77777777" w:rsidR="00790F6A" w:rsidRPr="00384E92" w:rsidRDefault="00790F6A" w:rsidP="00790F6A"/>
    <w:p w14:paraId="32E9F470" w14:textId="77777777" w:rsidR="00790F6A" w:rsidRDefault="00790F6A" w:rsidP="00790F6A">
      <w:pPr>
        <w:pStyle w:val="Heading5"/>
      </w:pPr>
      <w:bookmarkStart w:id="633" w:name="_Toc20129562"/>
      <w:bookmarkStart w:id="634" w:name="_Toc27584189"/>
      <w:bookmarkStart w:id="635" w:name="_Toc36455491"/>
      <w:bookmarkStart w:id="636" w:name="_Toc45026877"/>
      <w:bookmarkStart w:id="637" w:name="_Toc51866682"/>
      <w:r>
        <w:t>6.1.3.6.3</w:t>
      </w:r>
      <w:r>
        <w:tab/>
        <w:t>Resource Standard Methods</w:t>
      </w:r>
      <w:bookmarkEnd w:id="633"/>
      <w:bookmarkEnd w:id="634"/>
      <w:bookmarkEnd w:id="635"/>
      <w:bookmarkEnd w:id="636"/>
      <w:bookmarkEnd w:id="637"/>
    </w:p>
    <w:p w14:paraId="32E9F471" w14:textId="77777777" w:rsidR="00760FE7" w:rsidRPr="00760FE7" w:rsidRDefault="00760FE7" w:rsidP="00F5014C">
      <w:r>
        <w:t>None.</w:t>
      </w:r>
    </w:p>
    <w:p w14:paraId="32E9F472" w14:textId="77777777" w:rsidR="00790F6A" w:rsidRDefault="00790F6A" w:rsidP="00790F6A">
      <w:pPr>
        <w:pStyle w:val="Heading5"/>
      </w:pPr>
      <w:bookmarkStart w:id="638" w:name="_Toc20129563"/>
      <w:bookmarkStart w:id="639" w:name="_Toc27584190"/>
      <w:bookmarkStart w:id="640" w:name="_Toc36455492"/>
      <w:bookmarkStart w:id="641" w:name="_Toc45026878"/>
      <w:bookmarkStart w:id="642" w:name="_Toc51866683"/>
      <w:r>
        <w:t>6.1.3.6.4</w:t>
      </w:r>
      <w:r>
        <w:tab/>
        <w:t>Resource Custom Operations</w:t>
      </w:r>
      <w:bookmarkEnd w:id="638"/>
      <w:bookmarkEnd w:id="639"/>
      <w:bookmarkEnd w:id="640"/>
      <w:bookmarkEnd w:id="641"/>
      <w:bookmarkEnd w:id="642"/>
    </w:p>
    <w:p w14:paraId="32E9F473" w14:textId="77777777" w:rsidR="00790F6A" w:rsidRPr="00384E92" w:rsidRDefault="00790F6A" w:rsidP="00790F6A">
      <w:pPr>
        <w:pStyle w:val="Heading6"/>
        <w:ind w:left="0" w:firstLine="0"/>
      </w:pPr>
      <w:bookmarkStart w:id="643" w:name="_Toc20129564"/>
      <w:bookmarkStart w:id="644" w:name="_Toc27584191"/>
      <w:bookmarkStart w:id="645" w:name="_Toc36455493"/>
      <w:bookmarkStart w:id="646" w:name="_Toc45026879"/>
      <w:bookmarkStart w:id="647" w:name="_Toc51866684"/>
      <w:r w:rsidRPr="00384E92">
        <w:t>6.</w:t>
      </w:r>
      <w:r>
        <w:t>1.3.6.4</w:t>
      </w:r>
      <w:r w:rsidRPr="00384E92">
        <w:t>.1</w:t>
      </w:r>
      <w:r w:rsidRPr="00384E92">
        <w:tab/>
      </w:r>
      <w:r>
        <w:t>Overview</w:t>
      </w:r>
      <w:bookmarkEnd w:id="643"/>
      <w:bookmarkEnd w:id="644"/>
      <w:bookmarkEnd w:id="645"/>
      <w:bookmarkEnd w:id="646"/>
      <w:bookmarkEnd w:id="647"/>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790F6A" w:rsidRPr="00384E92" w14:paraId="32E9F478"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B735E1" w:rsidRPr="00384E92" w14:paraId="20D739C2" w14:textId="77777777" w:rsidTr="00E25195">
        <w:trPr>
          <w:jc w:val="center"/>
        </w:trPr>
        <w:tc>
          <w:tcPr>
            <w:tcW w:w="1613" w:type="pct"/>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E25195">
            <w:pPr>
              <w:pStyle w:val="TAL"/>
            </w:pPr>
            <w:r>
              <w:t>Update service operation.</w:t>
            </w:r>
          </w:p>
        </w:tc>
      </w:tr>
      <w:tr w:rsidR="00790F6A" w:rsidRPr="00384E92" w14:paraId="32E9F480"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77777777" w:rsidR="00E77F28" w:rsidRDefault="00E77F28" w:rsidP="00E77F28">
      <w:pPr>
        <w:pStyle w:val="Heading6"/>
        <w:ind w:left="0" w:firstLine="0"/>
      </w:pPr>
      <w:bookmarkStart w:id="648" w:name="_Toc20129565"/>
      <w:bookmarkStart w:id="649" w:name="_Toc27584192"/>
      <w:bookmarkStart w:id="650" w:name="_Toc36455494"/>
      <w:bookmarkStart w:id="651" w:name="_Toc45026880"/>
      <w:bookmarkStart w:id="652" w:name="_Toc51866685"/>
      <w:r>
        <w:t>6.1.3.6.4.</w:t>
      </w:r>
      <w:r w:rsidR="0007511B">
        <w:t>2</w:t>
      </w:r>
      <w:r>
        <w:tab/>
        <w:t>Operation: modify</w:t>
      </w:r>
      <w:bookmarkEnd w:id="648"/>
      <w:bookmarkEnd w:id="649"/>
      <w:bookmarkEnd w:id="650"/>
      <w:bookmarkEnd w:id="651"/>
      <w:bookmarkEnd w:id="652"/>
    </w:p>
    <w:p w14:paraId="32E9F483" w14:textId="77777777" w:rsidR="00E77F28" w:rsidRDefault="00E77F28" w:rsidP="00E77F28">
      <w:pPr>
        <w:pStyle w:val="Heading7"/>
      </w:pPr>
      <w:bookmarkStart w:id="653" w:name="_Toc20129566"/>
      <w:bookmarkStart w:id="654" w:name="_Toc27584193"/>
      <w:bookmarkStart w:id="655" w:name="_Toc36455495"/>
      <w:bookmarkStart w:id="656" w:name="_Toc45026881"/>
      <w:bookmarkStart w:id="657" w:name="_Toc51866686"/>
      <w:r>
        <w:t>6.1.3.6.4.</w:t>
      </w:r>
      <w:r w:rsidR="0007511B">
        <w:t>2</w:t>
      </w:r>
      <w:r>
        <w:t>.1</w:t>
      </w:r>
      <w:r>
        <w:tab/>
        <w:t>Description</w:t>
      </w:r>
      <w:bookmarkEnd w:id="653"/>
      <w:bookmarkEnd w:id="654"/>
      <w:bookmarkEnd w:id="655"/>
      <w:bookmarkEnd w:id="656"/>
      <w:bookmarkEnd w:id="657"/>
    </w:p>
    <w:p w14:paraId="32E9F484" w14:textId="77777777" w:rsidR="00E77F28" w:rsidRDefault="00E77F28" w:rsidP="00E77F28">
      <w:pPr>
        <w:pStyle w:val="Heading7"/>
      </w:pPr>
      <w:bookmarkStart w:id="658" w:name="_Toc20129567"/>
      <w:bookmarkStart w:id="659" w:name="_Toc27584194"/>
      <w:bookmarkStart w:id="660" w:name="_Toc36455496"/>
      <w:bookmarkStart w:id="661" w:name="_Toc45026882"/>
      <w:bookmarkStart w:id="662" w:name="_Toc51866687"/>
      <w:r>
        <w:t>6.1.3.6.4.</w:t>
      </w:r>
      <w:r w:rsidR="0007511B">
        <w:t>2</w:t>
      </w:r>
      <w:r>
        <w:t>.2</w:t>
      </w:r>
      <w:r>
        <w:tab/>
        <w:t>Operation Definition</w:t>
      </w:r>
      <w:bookmarkEnd w:id="658"/>
      <w:bookmarkEnd w:id="659"/>
      <w:bookmarkEnd w:id="660"/>
      <w:bookmarkEnd w:id="661"/>
      <w:bookmarkEnd w:id="662"/>
    </w:p>
    <w:p w14:paraId="32E9F485" w14:textId="4E1D938A" w:rsidR="00E77F28" w:rsidRDefault="00E77F28" w:rsidP="00E77F28">
      <w:r>
        <w:t>This custom operation updates an individual PDU session resource in the H-SMF and/or provide the H-SMF with information received by the V-SMF in N1 SM signalling from the UE.</w:t>
      </w:r>
    </w:p>
    <w:p w14:paraId="32E9F486" w14:textId="77777777" w:rsidR="00E77F28" w:rsidRDefault="00E77F28" w:rsidP="00E77F28">
      <w:r>
        <w:t>This operation shall support the request data structures specified in table 6.1.3.6.4.</w:t>
      </w:r>
      <w:r w:rsidR="0007511B">
        <w:t>2</w:t>
      </w:r>
      <w:r>
        <w:t>.2-1 and the response data structure and response codes specified in table 6.1.3.6.4.</w:t>
      </w:r>
      <w:r w:rsidR="0007511B">
        <w:t>2</w:t>
      </w:r>
      <w:r>
        <w:t>.2-2.</w:t>
      </w:r>
    </w:p>
    <w:p w14:paraId="32E9F487" w14:textId="5FB20440" w:rsidR="00E77F28" w:rsidRDefault="00E77F28" w:rsidP="00E77F28">
      <w:pPr>
        <w:pStyle w:val="TH"/>
      </w:pPr>
      <w:r>
        <w:lastRenderedPageBreak/>
        <w:t>Table 6.1.3.6.4.</w:t>
      </w:r>
      <w:r w:rsidR="0007511B">
        <w:t>2</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77777777" w:rsidR="00E77F28" w:rsidRDefault="00E77F28" w:rsidP="00CB3EFC">
            <w:pPr>
              <w:pStyle w:val="TAL"/>
            </w:pPr>
            <w:r>
              <w:t>This case represents a successful update of the PDU session, when the H-SMF 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77777777" w:rsidR="00E77F28" w:rsidRDefault="00E77F28" w:rsidP="00CB3EFC">
            <w:pPr>
              <w:pStyle w:val="TAL"/>
            </w:pPr>
            <w:r>
              <w:t>This case represents a successful update of the PDU session, when the H-SMF 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757B26">
        <w:trPr>
          <w:jc w:val="center"/>
        </w:trPr>
        <w:tc>
          <w:tcPr>
            <w:tcW w:w="848" w:type="pct"/>
            <w:tcBorders>
              <w:top w:val="single" w:sz="4" w:space="0" w:color="auto"/>
              <w:left w:val="single" w:sz="6" w:space="0" w:color="000000"/>
              <w:bottom w:val="single" w:sz="4" w:space="0" w:color="auto"/>
              <w:right w:val="single" w:sz="6" w:space="0" w:color="000000"/>
            </w:tcBorders>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2C965DC1"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D0" w14:textId="77777777" w:rsidR="00E77F28" w:rsidRDefault="00E77F28" w:rsidP="00E77F28"/>
    <w:p w14:paraId="32E9F4D1" w14:textId="77777777" w:rsidR="00790F6A" w:rsidRPr="00384E92" w:rsidRDefault="00790F6A" w:rsidP="00790F6A">
      <w:pPr>
        <w:pStyle w:val="Heading6"/>
        <w:ind w:left="0" w:firstLine="0"/>
      </w:pPr>
      <w:bookmarkStart w:id="663" w:name="_Toc20129568"/>
      <w:bookmarkStart w:id="664" w:name="_Toc27584195"/>
      <w:bookmarkStart w:id="665" w:name="_Toc36455497"/>
      <w:bookmarkStart w:id="666" w:name="_Toc45026883"/>
      <w:bookmarkStart w:id="667" w:name="_Toc51866688"/>
      <w:r w:rsidRPr="00384E92">
        <w:t>6.</w:t>
      </w:r>
      <w:r>
        <w:t>1.3.6.4</w:t>
      </w:r>
      <w:r w:rsidRPr="00384E92">
        <w:t>.</w:t>
      </w:r>
      <w:r w:rsidR="0007511B">
        <w:t>3</w:t>
      </w:r>
      <w:r w:rsidRPr="00384E92">
        <w:tab/>
      </w:r>
      <w:r>
        <w:t>Operation: release</w:t>
      </w:r>
      <w:bookmarkEnd w:id="663"/>
      <w:bookmarkEnd w:id="664"/>
      <w:bookmarkEnd w:id="665"/>
      <w:bookmarkEnd w:id="666"/>
      <w:bookmarkEnd w:id="667"/>
    </w:p>
    <w:p w14:paraId="32E9F4D2" w14:textId="77777777" w:rsidR="00790F6A" w:rsidRDefault="00790F6A" w:rsidP="00790F6A">
      <w:pPr>
        <w:pStyle w:val="Heading7"/>
      </w:pPr>
      <w:bookmarkStart w:id="668" w:name="_Toc20129569"/>
      <w:bookmarkStart w:id="669" w:name="_Toc27584196"/>
      <w:bookmarkStart w:id="670" w:name="_Toc36455498"/>
      <w:bookmarkStart w:id="671" w:name="_Toc45026884"/>
      <w:bookmarkStart w:id="672" w:name="_Toc51866689"/>
      <w:r>
        <w:t>6.1.3.6.4.</w:t>
      </w:r>
      <w:r w:rsidR="0007511B">
        <w:t>3</w:t>
      </w:r>
      <w:r>
        <w:t>.1</w:t>
      </w:r>
      <w:r>
        <w:tab/>
        <w:t>Description</w:t>
      </w:r>
      <w:bookmarkEnd w:id="668"/>
      <w:bookmarkEnd w:id="669"/>
      <w:bookmarkEnd w:id="670"/>
      <w:bookmarkEnd w:id="671"/>
      <w:bookmarkEnd w:id="672"/>
    </w:p>
    <w:p w14:paraId="32E9F4D3" w14:textId="77777777" w:rsidR="00790F6A" w:rsidRDefault="00790F6A" w:rsidP="00790F6A">
      <w:pPr>
        <w:pStyle w:val="Heading7"/>
      </w:pPr>
      <w:bookmarkStart w:id="673" w:name="_Toc20129570"/>
      <w:bookmarkStart w:id="674" w:name="_Toc27584197"/>
      <w:bookmarkStart w:id="675" w:name="_Toc36455499"/>
      <w:bookmarkStart w:id="676" w:name="_Toc45026885"/>
      <w:bookmarkStart w:id="677" w:name="_Toc51866690"/>
      <w:r>
        <w:t>6.1.3.6.4.</w:t>
      </w:r>
      <w:r w:rsidR="0007511B">
        <w:t>3</w:t>
      </w:r>
      <w:r>
        <w:t>.2</w:t>
      </w:r>
      <w:r>
        <w:tab/>
        <w:t>Operation Definition</w:t>
      </w:r>
      <w:bookmarkEnd w:id="673"/>
      <w:bookmarkEnd w:id="674"/>
      <w:bookmarkEnd w:id="675"/>
      <w:bookmarkEnd w:id="676"/>
      <w:bookmarkEnd w:id="677"/>
    </w:p>
    <w:p w14:paraId="32E9F4D4" w14:textId="4B59F366" w:rsidR="00790F6A" w:rsidRDefault="00790F6A" w:rsidP="00790F6A">
      <w:r>
        <w:t>This custom operation releases an individual PDU session resource in the H-SMF, in HR roaming scenario.</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54DB7C53"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77777777" w:rsidR="00790F6A" w:rsidRPr="001769FF" w:rsidRDefault="00790F6A" w:rsidP="00A423F5">
            <w:pPr>
              <w:pStyle w:val="TAL"/>
            </w:pPr>
            <w:r>
              <w:t xml:space="preserve">Representation of the data to be sent to the H-SMF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141339" w:rsidRPr="001769FF" w14:paraId="2DF2566E"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4C40F" w14:textId="0F6BD0D5"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F8" w14:textId="77777777" w:rsidR="00790F6A" w:rsidRDefault="00790F6A" w:rsidP="0058081A"/>
    <w:p w14:paraId="32E9F4F9" w14:textId="77777777" w:rsidR="00947128" w:rsidRPr="00F5014C" w:rsidRDefault="00947128" w:rsidP="00947128">
      <w:pPr>
        <w:pStyle w:val="Heading4"/>
        <w:rPr>
          <w:lang w:val="en-US"/>
        </w:rPr>
      </w:pPr>
      <w:bookmarkStart w:id="678" w:name="_Toc20129571"/>
      <w:bookmarkStart w:id="679" w:name="_Toc27584198"/>
      <w:bookmarkStart w:id="680" w:name="_Toc36455500"/>
      <w:bookmarkStart w:id="681" w:name="_Toc45026886"/>
      <w:bookmarkStart w:id="682" w:name="_Toc51866691"/>
      <w:r w:rsidRPr="00F5014C">
        <w:rPr>
          <w:lang w:val="en-US"/>
        </w:rPr>
        <w:t>6.1.3.</w:t>
      </w:r>
      <w:r w:rsidR="003E448D" w:rsidRPr="00F5014C">
        <w:rPr>
          <w:lang w:val="en-US"/>
        </w:rPr>
        <w:t>7</w:t>
      </w:r>
      <w:r w:rsidRPr="00F5014C">
        <w:rPr>
          <w:lang w:val="en-US"/>
        </w:rPr>
        <w:tab/>
        <w:t>Resource: Individual PDU session (V-SMF)</w:t>
      </w:r>
      <w:bookmarkEnd w:id="678"/>
      <w:bookmarkEnd w:id="679"/>
      <w:bookmarkEnd w:id="680"/>
      <w:bookmarkEnd w:id="681"/>
      <w:bookmarkEnd w:id="682"/>
    </w:p>
    <w:p w14:paraId="32E9F4FA" w14:textId="77777777" w:rsidR="00947128" w:rsidRPr="00F5014C" w:rsidRDefault="00947128" w:rsidP="00947128">
      <w:pPr>
        <w:pStyle w:val="Heading5"/>
        <w:rPr>
          <w:lang w:val="en-US"/>
        </w:rPr>
      </w:pPr>
      <w:bookmarkStart w:id="683" w:name="_Toc20129572"/>
      <w:bookmarkStart w:id="684" w:name="_Toc27584199"/>
      <w:bookmarkStart w:id="685" w:name="_Toc36455501"/>
      <w:bookmarkStart w:id="686" w:name="_Toc45026887"/>
      <w:bookmarkStart w:id="687" w:name="_Toc51866692"/>
      <w:r w:rsidRPr="00F5014C">
        <w:rPr>
          <w:lang w:val="en-US"/>
        </w:rPr>
        <w:t>6.1.3.</w:t>
      </w:r>
      <w:r w:rsidR="003E448D" w:rsidRPr="00F5014C">
        <w:rPr>
          <w:lang w:val="en-US"/>
        </w:rPr>
        <w:t>7</w:t>
      </w:r>
      <w:r w:rsidRPr="00F5014C">
        <w:rPr>
          <w:lang w:val="en-US"/>
        </w:rPr>
        <w:t>.1</w:t>
      </w:r>
      <w:r w:rsidRPr="00F5014C">
        <w:rPr>
          <w:lang w:val="en-US"/>
        </w:rPr>
        <w:tab/>
        <w:t>Description</w:t>
      </w:r>
      <w:bookmarkEnd w:id="683"/>
      <w:bookmarkEnd w:id="684"/>
      <w:bookmarkEnd w:id="685"/>
      <w:bookmarkEnd w:id="686"/>
      <w:bookmarkEnd w:id="687"/>
    </w:p>
    <w:p w14:paraId="32E9F4FB" w14:textId="54B6209F" w:rsidR="00947128" w:rsidRDefault="00947128" w:rsidP="00947128">
      <w:r>
        <w:t>This resource represents an individual PDU session created in the V-SMF.</w:t>
      </w:r>
    </w:p>
    <w:p w14:paraId="32E9F4FC" w14:textId="2A6AC54A" w:rsidR="00135C6C" w:rsidRDefault="00135C6C" w:rsidP="00135C6C">
      <w:r>
        <w:t xml:space="preserve">This resource is modelled with the Document resource archetype (see </w:t>
      </w:r>
      <w:r w:rsidR="005B1EEB">
        <w:t>clause</w:t>
      </w:r>
      <w:r>
        <w:t xml:space="preserve"> C.1 of</w:t>
      </w:r>
      <w:r w:rsidR="00151DAB">
        <w:t xml:space="preserve"> 3GPP TS</w:t>
      </w:r>
      <w:r w:rsidR="00CA4B50">
        <w:t> 29.501 [</w:t>
      </w:r>
      <w:r>
        <w:t>5]).</w:t>
      </w:r>
    </w:p>
    <w:p w14:paraId="32E9F4FD" w14:textId="77777777" w:rsidR="00947128" w:rsidRPr="00DD4E0C" w:rsidRDefault="00947128" w:rsidP="00947128">
      <w:pPr>
        <w:pStyle w:val="Heading5"/>
        <w:rPr>
          <w:lang w:val="en-US"/>
        </w:rPr>
      </w:pPr>
      <w:bookmarkStart w:id="688" w:name="_Toc20129573"/>
      <w:bookmarkStart w:id="689" w:name="_Toc27584200"/>
      <w:bookmarkStart w:id="690" w:name="_Toc36455502"/>
      <w:bookmarkStart w:id="691" w:name="_Toc45026888"/>
      <w:bookmarkStart w:id="692" w:name="_Toc51866693"/>
      <w:r w:rsidRPr="00DD4E0C">
        <w:rPr>
          <w:lang w:val="en-US"/>
        </w:rPr>
        <w:t>6.1.3.</w:t>
      </w:r>
      <w:r w:rsidR="003E448D">
        <w:rPr>
          <w:lang w:val="en-US"/>
        </w:rPr>
        <w:t>7</w:t>
      </w:r>
      <w:r w:rsidRPr="00DD4E0C">
        <w:rPr>
          <w:lang w:val="en-US"/>
        </w:rPr>
        <w:t>.2</w:t>
      </w:r>
      <w:r w:rsidRPr="00DD4E0C">
        <w:rPr>
          <w:lang w:val="en-US"/>
        </w:rPr>
        <w:tab/>
        <w:t>Resource Definition</w:t>
      </w:r>
      <w:bookmarkEnd w:id="688"/>
      <w:bookmarkEnd w:id="689"/>
      <w:bookmarkEnd w:id="690"/>
      <w:bookmarkEnd w:id="691"/>
      <w:bookmarkEnd w:id="692"/>
    </w:p>
    <w:p w14:paraId="32E9F4FE" w14:textId="77777777" w:rsidR="00947128" w:rsidRPr="00DD4E0C" w:rsidRDefault="00947128" w:rsidP="00947128">
      <w:pPr>
        <w:rPr>
          <w:lang w:val="en-US"/>
        </w:rPr>
      </w:pPr>
      <w:r w:rsidRPr="00DD4E0C">
        <w:rPr>
          <w:lang w:val="en-US"/>
        </w:rPr>
        <w:t xml:space="preserve">Resource URI: </w:t>
      </w:r>
      <w:r w:rsidRPr="00DD4E0C">
        <w:rPr>
          <w:b/>
          <w:lang w:val="en-US"/>
        </w:rPr>
        <w:t>{vsmfPduSessionUri}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bl>
    <w:p w14:paraId="32E9F507" w14:textId="77777777" w:rsidR="00947128" w:rsidRPr="00384E92" w:rsidRDefault="00947128" w:rsidP="00947128"/>
    <w:p w14:paraId="32E9F508" w14:textId="77777777" w:rsidR="00947128" w:rsidRDefault="00947128" w:rsidP="00947128">
      <w:pPr>
        <w:pStyle w:val="Heading5"/>
      </w:pPr>
      <w:bookmarkStart w:id="693" w:name="_Toc20129574"/>
      <w:bookmarkStart w:id="694" w:name="_Toc27584201"/>
      <w:bookmarkStart w:id="695" w:name="_Toc36455503"/>
      <w:bookmarkStart w:id="696" w:name="_Toc45026889"/>
      <w:bookmarkStart w:id="697" w:name="_Toc51866694"/>
      <w:r>
        <w:t>6.1.3.</w:t>
      </w:r>
      <w:r w:rsidR="003E448D">
        <w:t>7</w:t>
      </w:r>
      <w:r>
        <w:t>.3</w:t>
      </w:r>
      <w:r>
        <w:tab/>
        <w:t>Resource Standard Methods</w:t>
      </w:r>
      <w:bookmarkEnd w:id="693"/>
      <w:bookmarkEnd w:id="694"/>
      <w:bookmarkEnd w:id="695"/>
      <w:bookmarkEnd w:id="696"/>
      <w:bookmarkEnd w:id="697"/>
    </w:p>
    <w:p w14:paraId="32E9F509" w14:textId="77777777" w:rsidR="00947128" w:rsidRPr="00384E92" w:rsidRDefault="00947128" w:rsidP="00947128">
      <w:pPr>
        <w:pStyle w:val="Heading6"/>
      </w:pPr>
      <w:bookmarkStart w:id="698" w:name="_Toc20129575"/>
      <w:bookmarkStart w:id="699" w:name="_Toc27584202"/>
      <w:bookmarkStart w:id="700" w:name="_Toc36455504"/>
      <w:bookmarkStart w:id="701" w:name="_Toc45026890"/>
      <w:bookmarkStart w:id="702" w:name="_Toc51866695"/>
      <w:r w:rsidRPr="00384E92">
        <w:t>6.</w:t>
      </w:r>
      <w:r>
        <w:t>1.3.</w:t>
      </w:r>
      <w:r w:rsidR="003E448D">
        <w:t>7</w:t>
      </w:r>
      <w:r>
        <w:t>.3</w:t>
      </w:r>
      <w:r w:rsidRPr="00384E92">
        <w:t>.1</w:t>
      </w:r>
      <w:r w:rsidRPr="00384E92">
        <w:tab/>
      </w:r>
      <w:r>
        <w:t>POST</w:t>
      </w:r>
      <w:bookmarkEnd w:id="698"/>
      <w:bookmarkEnd w:id="699"/>
      <w:bookmarkEnd w:id="700"/>
      <w:bookmarkEnd w:id="701"/>
      <w:bookmarkEnd w:id="702"/>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184546F5"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34BFF16F"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141339" w:rsidRPr="001769FF" w14:paraId="7D8B31FB"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70EE46EE"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3D" w14:textId="77777777" w:rsidR="00947128" w:rsidRPr="00384E92" w:rsidRDefault="00947128" w:rsidP="00947128"/>
    <w:p w14:paraId="32E9F53E" w14:textId="77777777" w:rsidR="00947128" w:rsidRDefault="00947128" w:rsidP="00947128">
      <w:pPr>
        <w:pStyle w:val="Heading5"/>
      </w:pPr>
      <w:bookmarkStart w:id="703" w:name="_Toc20129576"/>
      <w:bookmarkStart w:id="704" w:name="_Toc27584203"/>
      <w:bookmarkStart w:id="705" w:name="_Toc36455505"/>
      <w:bookmarkStart w:id="706" w:name="_Toc45026891"/>
      <w:bookmarkStart w:id="707" w:name="_Toc51866696"/>
      <w:r>
        <w:t>6.1.3.</w:t>
      </w:r>
      <w:r w:rsidR="003E448D">
        <w:t>7</w:t>
      </w:r>
      <w:r>
        <w:t>.4</w:t>
      </w:r>
      <w:r>
        <w:tab/>
        <w:t>Resource Custom Operations</w:t>
      </w:r>
      <w:bookmarkEnd w:id="703"/>
      <w:bookmarkEnd w:id="704"/>
      <w:bookmarkEnd w:id="705"/>
      <w:bookmarkEnd w:id="706"/>
      <w:bookmarkEnd w:id="707"/>
    </w:p>
    <w:p w14:paraId="32E9F53F" w14:textId="77777777" w:rsidR="00947128" w:rsidRPr="00384E92" w:rsidRDefault="00947128" w:rsidP="00947128">
      <w:pPr>
        <w:pStyle w:val="Heading6"/>
        <w:ind w:left="0" w:firstLine="0"/>
      </w:pPr>
      <w:bookmarkStart w:id="708" w:name="_Toc20129577"/>
      <w:bookmarkStart w:id="709" w:name="_Toc27584204"/>
      <w:bookmarkStart w:id="710" w:name="_Toc36455506"/>
      <w:bookmarkStart w:id="711" w:name="_Toc45026892"/>
      <w:bookmarkStart w:id="712" w:name="_Toc51866697"/>
      <w:r w:rsidRPr="00384E92">
        <w:t>6.</w:t>
      </w:r>
      <w:r>
        <w:t>1.3.</w:t>
      </w:r>
      <w:r w:rsidR="003E448D">
        <w:t>7</w:t>
      </w:r>
      <w:r>
        <w:t>.4</w:t>
      </w:r>
      <w:r w:rsidRPr="00384E92">
        <w:t>.1</w:t>
      </w:r>
      <w:r w:rsidRPr="00384E92">
        <w:tab/>
      </w:r>
      <w:r>
        <w:t>Overview</w:t>
      </w:r>
      <w:bookmarkEnd w:id="708"/>
      <w:bookmarkEnd w:id="709"/>
      <w:bookmarkEnd w:id="710"/>
      <w:bookmarkEnd w:id="711"/>
      <w:bookmarkEnd w:id="712"/>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545" w14:textId="77777777" w:rsidR="00947128" w:rsidRPr="008C18E3" w:rsidRDefault="00947128" w:rsidP="00A423F5">
            <w:pPr>
              <w:pStyle w:val="TAL"/>
            </w:pPr>
            <w:r>
              <w:t>{vsmfPduSessionUri}/modify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7777777" w:rsidR="00947128" w:rsidRPr="008C18E3" w:rsidRDefault="00947128" w:rsidP="00A423F5">
            <w:pPr>
              <w:pStyle w:val="TAL"/>
            </w:pPr>
            <w:r>
              <w:t>Update service operation (initiated by H-SMF)</w:t>
            </w:r>
          </w:p>
        </w:tc>
      </w:tr>
    </w:tbl>
    <w:p w14:paraId="32E9F549" w14:textId="77777777" w:rsidR="00947128" w:rsidRDefault="00947128" w:rsidP="00947128"/>
    <w:p w14:paraId="32E9F54A" w14:textId="77777777" w:rsidR="00947128" w:rsidRPr="00384E92" w:rsidRDefault="00947128" w:rsidP="00947128">
      <w:pPr>
        <w:pStyle w:val="Heading6"/>
        <w:ind w:left="0" w:firstLine="0"/>
      </w:pPr>
      <w:bookmarkStart w:id="713" w:name="_Toc20129578"/>
      <w:bookmarkStart w:id="714" w:name="_Toc27584205"/>
      <w:bookmarkStart w:id="715" w:name="_Toc36455507"/>
      <w:bookmarkStart w:id="716" w:name="_Toc45026893"/>
      <w:bookmarkStart w:id="717" w:name="_Toc51866698"/>
      <w:r w:rsidRPr="00384E92">
        <w:t>6.</w:t>
      </w:r>
      <w:r>
        <w:t>1.3.</w:t>
      </w:r>
      <w:r w:rsidR="003E448D">
        <w:t>7</w:t>
      </w:r>
      <w:r>
        <w:t>.4</w:t>
      </w:r>
      <w:r w:rsidRPr="00384E92">
        <w:t>.</w:t>
      </w:r>
      <w:r>
        <w:t>2</w:t>
      </w:r>
      <w:r w:rsidRPr="00384E92">
        <w:tab/>
      </w:r>
      <w:r>
        <w:t>Operation: modify</w:t>
      </w:r>
      <w:bookmarkEnd w:id="713"/>
      <w:bookmarkEnd w:id="714"/>
      <w:bookmarkEnd w:id="715"/>
      <w:bookmarkEnd w:id="716"/>
      <w:bookmarkEnd w:id="717"/>
    </w:p>
    <w:p w14:paraId="32E9F54B" w14:textId="77777777" w:rsidR="00947128" w:rsidRDefault="00947128" w:rsidP="00947128">
      <w:pPr>
        <w:pStyle w:val="Heading7"/>
      </w:pPr>
      <w:bookmarkStart w:id="718" w:name="_Toc20129579"/>
      <w:bookmarkStart w:id="719" w:name="_Toc27584206"/>
      <w:bookmarkStart w:id="720" w:name="_Toc36455508"/>
      <w:bookmarkStart w:id="721" w:name="_Toc45026894"/>
      <w:bookmarkStart w:id="722" w:name="_Toc51866699"/>
      <w:r>
        <w:t>6.1.3.</w:t>
      </w:r>
      <w:r w:rsidR="003E448D">
        <w:t>7</w:t>
      </w:r>
      <w:r>
        <w:t>.4.2.1</w:t>
      </w:r>
      <w:r>
        <w:tab/>
        <w:t>Description</w:t>
      </w:r>
      <w:bookmarkEnd w:id="718"/>
      <w:bookmarkEnd w:id="719"/>
      <w:bookmarkEnd w:id="720"/>
      <w:bookmarkEnd w:id="721"/>
      <w:bookmarkEnd w:id="722"/>
    </w:p>
    <w:p w14:paraId="32E9F54C" w14:textId="77777777" w:rsidR="00947128" w:rsidRDefault="00947128" w:rsidP="00947128">
      <w:pPr>
        <w:pStyle w:val="Heading7"/>
      </w:pPr>
      <w:bookmarkStart w:id="723" w:name="_Toc20129580"/>
      <w:bookmarkStart w:id="724" w:name="_Toc27584207"/>
      <w:bookmarkStart w:id="725" w:name="_Toc36455509"/>
      <w:bookmarkStart w:id="726" w:name="_Toc45026895"/>
      <w:bookmarkStart w:id="727" w:name="_Toc51866700"/>
      <w:r>
        <w:t>6.1.3.</w:t>
      </w:r>
      <w:r w:rsidR="003E448D">
        <w:t>7</w:t>
      </w:r>
      <w:r>
        <w:t>.4.2.2</w:t>
      </w:r>
      <w:r>
        <w:tab/>
        <w:t>Operation Definition</w:t>
      </w:r>
      <w:bookmarkEnd w:id="723"/>
      <w:bookmarkEnd w:id="724"/>
      <w:bookmarkEnd w:id="725"/>
      <w:bookmarkEnd w:id="726"/>
      <w:bookmarkEnd w:id="727"/>
    </w:p>
    <w:p w14:paraId="32E9F54D" w14:textId="429DED4A" w:rsidR="00947128" w:rsidRDefault="00947128" w:rsidP="00947128">
      <w:r>
        <w:t>This custom operation modifies an individual PDU session resource in the V-SMF, in HR roaming scenario.</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3FA5120A"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77777777" w:rsidR="00947128" w:rsidRPr="001769FF" w:rsidRDefault="00947128" w:rsidP="00A423F5">
            <w:pPr>
              <w:pStyle w:val="TAL"/>
            </w:pPr>
            <w:r>
              <w:t>This case represents a successful update of the PDU session, when the V-SMF 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77777777" w:rsidR="00947128" w:rsidRDefault="00947128" w:rsidP="00A423F5">
            <w:pPr>
              <w:pStyle w:val="TAL"/>
            </w:pPr>
            <w:r>
              <w:t>This case represents a successful update of the PDU session, when the V-SMF 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7F46D7F4" w:rsidR="00C43287" w:rsidRDefault="00C43287" w:rsidP="004F2971">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5B1EEB">
              <w:t>clause</w:t>
            </w:r>
            <w:r w:rsidRPr="00957365">
              <w:t xml:space="preserve"> </w:t>
            </w:r>
            <w:r w:rsidRPr="00EA1C32">
              <w:t>4.11.1.4.1 of 3GPP TS 23.502 [3].</w:t>
            </w:r>
          </w:p>
          <w:p w14:paraId="29FDC8CF" w14:textId="19FD1CC5" w:rsidR="004172D4" w:rsidRPr="004172D4" w:rsidRDefault="004172D4" w:rsidP="004F2971">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5B1EEB">
              <w:rPr>
                <w:rFonts w:cs="Arial"/>
                <w:szCs w:val="18"/>
              </w:rPr>
              <w:t>clause</w:t>
            </w:r>
            <w:r>
              <w:rPr>
                <w:rFonts w:cs="Arial"/>
                <w:szCs w:val="18"/>
              </w:rPr>
              <w:t xml:space="preserve"> 5.17.2.3.1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.501 [</w:t>
            </w:r>
            <w:r>
              <w:rPr>
                <w:rFonts w:cs="Arial"/>
                <w:szCs w:val="18"/>
              </w:rPr>
              <w:t>2].</w:t>
            </w:r>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26B8E307"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A2" w14:textId="77777777" w:rsidR="00947128" w:rsidRPr="00384E92" w:rsidRDefault="00947128" w:rsidP="0058081A"/>
    <w:p w14:paraId="32E9F5A3" w14:textId="3AB1E186" w:rsidR="002013A9" w:rsidRDefault="002013A9" w:rsidP="000E77D4">
      <w:pPr>
        <w:pStyle w:val="Heading3"/>
      </w:pPr>
      <w:bookmarkStart w:id="728" w:name="_Toc20129581"/>
      <w:bookmarkStart w:id="729" w:name="_Toc27584208"/>
      <w:bookmarkStart w:id="730" w:name="_Toc36455510"/>
      <w:bookmarkStart w:id="731" w:name="_Toc45026896"/>
      <w:bookmarkStart w:id="732" w:name="_Toc51866701"/>
      <w:r>
        <w:t>6.</w:t>
      </w:r>
      <w:r w:rsidR="000E77D4">
        <w:t>1.</w:t>
      </w:r>
      <w:r w:rsidR="00FD6006">
        <w:t>4</w:t>
      </w:r>
      <w:r>
        <w:tab/>
      </w:r>
      <w:r w:rsidR="00662956">
        <w:t xml:space="preserve">Custom </w:t>
      </w:r>
      <w:r w:rsidR="00BA054B">
        <w:t>Operations</w:t>
      </w:r>
      <w:r w:rsidR="008D05F4">
        <w:t xml:space="preserve"> without associated resources</w:t>
      </w:r>
      <w:bookmarkEnd w:id="728"/>
      <w:bookmarkEnd w:id="729"/>
      <w:bookmarkEnd w:id="730"/>
      <w:bookmarkEnd w:id="731"/>
      <w:bookmarkEnd w:id="732"/>
    </w:p>
    <w:p w14:paraId="32E9F5A4" w14:textId="77777777" w:rsidR="00036CEA" w:rsidRDefault="00036CEA" w:rsidP="00036CEA">
      <w:r>
        <w:t>None.</w:t>
      </w:r>
    </w:p>
    <w:p w14:paraId="32E9F5A5" w14:textId="77777777" w:rsidR="00406386" w:rsidRDefault="00406386" w:rsidP="00406386">
      <w:pPr>
        <w:pStyle w:val="Heading3"/>
      </w:pPr>
      <w:bookmarkStart w:id="733" w:name="_Toc20129582"/>
      <w:bookmarkStart w:id="734" w:name="_Toc27584209"/>
      <w:bookmarkStart w:id="735" w:name="_Toc36455511"/>
      <w:bookmarkStart w:id="736" w:name="_Toc45026897"/>
      <w:bookmarkStart w:id="737" w:name="_Toc51866702"/>
      <w:r>
        <w:t>6.1.5</w:t>
      </w:r>
      <w:r>
        <w:tab/>
        <w:t>Notifications</w:t>
      </w:r>
      <w:bookmarkEnd w:id="733"/>
      <w:bookmarkEnd w:id="734"/>
      <w:bookmarkEnd w:id="735"/>
      <w:bookmarkEnd w:id="736"/>
      <w:bookmarkEnd w:id="737"/>
    </w:p>
    <w:p w14:paraId="32E9F5A6" w14:textId="77777777" w:rsidR="00406386" w:rsidRPr="000A7435" w:rsidRDefault="00406386" w:rsidP="00406386">
      <w:pPr>
        <w:pStyle w:val="Heading4"/>
      </w:pPr>
      <w:bookmarkStart w:id="738" w:name="_Toc20129583"/>
      <w:bookmarkStart w:id="739" w:name="_Toc27584210"/>
      <w:bookmarkStart w:id="740" w:name="_Toc36455512"/>
      <w:bookmarkStart w:id="741" w:name="_Toc45026898"/>
      <w:bookmarkStart w:id="742" w:name="_Toc51866703"/>
      <w:r>
        <w:t>6.1.5.1</w:t>
      </w:r>
      <w:r>
        <w:tab/>
        <w:t>General</w:t>
      </w:r>
      <w:bookmarkEnd w:id="738"/>
      <w:bookmarkEnd w:id="739"/>
      <w:bookmarkEnd w:id="740"/>
      <w:bookmarkEnd w:id="741"/>
      <w:bookmarkEnd w:id="742"/>
    </w:p>
    <w:p w14:paraId="32E9F5A7" w14:textId="3E811EA7" w:rsidR="00DD1653" w:rsidRDefault="00DD1653" w:rsidP="00DD1653">
      <w:r>
        <w:t xml:space="preserve">This </w:t>
      </w:r>
      <w:r w:rsidR="005B1EEB">
        <w:t>clause</w:t>
      </w:r>
      <w:r>
        <w:t xml:space="preserve"> specifies the notifications provided by the Nsmf_PDUSession service.</w:t>
      </w:r>
    </w:p>
    <w:p w14:paraId="32E9F5A8" w14:textId="1A4DC413" w:rsidR="00DD1653" w:rsidRDefault="00DD1653" w:rsidP="00DD1653">
      <w:r>
        <w:t xml:space="preserve">The delivery of notifications shall be supported as specified in </w:t>
      </w:r>
      <w:r w:rsidR="005B1EEB">
        <w:t>clause</w:t>
      </w:r>
      <w:r>
        <w:t xml:space="preserve"> 6.2 of</w:t>
      </w:r>
      <w:r w:rsidR="00151DAB">
        <w:t xml:space="preserve"> 3GPP TS</w:t>
      </w:r>
      <w:r w:rsidR="00CA4B50">
        <w:t> 29.500 [</w:t>
      </w:r>
      <w:r>
        <w:t>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77777777" w:rsidR="00DD1653" w:rsidRPr="0033441A" w:rsidRDefault="00DD1653" w:rsidP="003521F9">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32E9F5B1" w14:textId="5525ADFE" w:rsidR="00DD1653" w:rsidRDefault="00DD1653" w:rsidP="003521F9">
            <w:pPr>
              <w:pStyle w:val="TAL"/>
              <w:rPr>
                <w:lang w:val="en-US"/>
              </w:rPr>
            </w:pPr>
            <w:r w:rsidRPr="00DD4E0C">
              <w:rPr>
                <w:lang w:val="en-US"/>
              </w:rPr>
              <w:t>{smContextStatusUri}</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777777" w:rsidR="00406386" w:rsidRDefault="00406386" w:rsidP="00406386">
      <w:pPr>
        <w:pStyle w:val="Heading4"/>
      </w:pPr>
      <w:bookmarkStart w:id="743" w:name="_Toc20129584"/>
      <w:bookmarkStart w:id="744" w:name="_Toc27584211"/>
      <w:bookmarkStart w:id="745" w:name="_Toc36455513"/>
      <w:bookmarkStart w:id="746" w:name="_Toc45026899"/>
      <w:bookmarkStart w:id="747" w:name="_Toc51866704"/>
      <w:r>
        <w:t>6.1.5.2</w:t>
      </w:r>
      <w:r>
        <w:tab/>
      </w:r>
      <w:r w:rsidR="00DD1653">
        <w:t>SM Context Status Notification</w:t>
      </w:r>
      <w:bookmarkEnd w:id="743"/>
      <w:bookmarkEnd w:id="744"/>
      <w:bookmarkEnd w:id="745"/>
      <w:bookmarkEnd w:id="746"/>
      <w:bookmarkEnd w:id="747"/>
    </w:p>
    <w:p w14:paraId="32E9F5B8" w14:textId="77777777" w:rsidR="00DD1653" w:rsidRDefault="00DD1653" w:rsidP="00DD1653">
      <w:pPr>
        <w:pStyle w:val="Heading5"/>
      </w:pPr>
      <w:bookmarkStart w:id="748" w:name="_Toc20129585"/>
      <w:bookmarkStart w:id="749" w:name="_Toc27584212"/>
      <w:bookmarkStart w:id="750" w:name="_Toc36455514"/>
      <w:bookmarkStart w:id="751" w:name="_Toc45026900"/>
      <w:bookmarkStart w:id="752" w:name="_Toc51866705"/>
      <w:r>
        <w:t>6.1.5.2.1</w:t>
      </w:r>
      <w:r>
        <w:tab/>
        <w:t>Description</w:t>
      </w:r>
      <w:bookmarkEnd w:id="748"/>
      <w:bookmarkEnd w:id="749"/>
      <w:bookmarkEnd w:id="750"/>
      <w:bookmarkEnd w:id="751"/>
      <w:bookmarkEnd w:id="752"/>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77777777" w:rsidR="00DD1653" w:rsidRDefault="00DD1653" w:rsidP="00DD1653">
      <w:pPr>
        <w:pStyle w:val="Heading5"/>
      </w:pPr>
      <w:bookmarkStart w:id="753" w:name="_Toc20129586"/>
      <w:bookmarkStart w:id="754" w:name="_Toc27584213"/>
      <w:bookmarkStart w:id="755" w:name="_Toc36455515"/>
      <w:bookmarkStart w:id="756" w:name="_Toc45026901"/>
      <w:bookmarkStart w:id="757" w:name="_Toc51866706"/>
      <w:r>
        <w:t>6.1.5.2.2</w:t>
      </w:r>
      <w:r>
        <w:tab/>
        <w:t>Notification Definition</w:t>
      </w:r>
      <w:bookmarkEnd w:id="753"/>
      <w:bookmarkEnd w:id="754"/>
      <w:bookmarkEnd w:id="755"/>
      <w:bookmarkEnd w:id="756"/>
      <w:bookmarkEnd w:id="757"/>
    </w:p>
    <w:p w14:paraId="32E9F5BB" w14:textId="2190BAB9" w:rsidR="00DD1653" w:rsidRDefault="00DD1653" w:rsidP="00DD1653">
      <w:r>
        <w:t>The POST method shall be used for SM context status notification and the URI shall be the callback reference provided by the NF Service Consumer during the subscription to this notification.</w:t>
      </w:r>
    </w:p>
    <w:p w14:paraId="32E9F5BC" w14:textId="48580FB1" w:rsidR="00DD1653" w:rsidRPr="00046794" w:rsidRDefault="00DD1653" w:rsidP="00DD1653">
      <w:r>
        <w:t xml:space="preserve">Resource URI: </w:t>
      </w:r>
      <w:r>
        <w:rPr>
          <w:b/>
        </w:rPr>
        <w:t>{smContextStatusUri}</w:t>
      </w:r>
    </w:p>
    <w:p w14:paraId="32E9F5BD" w14:textId="77777777" w:rsidR="00DD1653" w:rsidRDefault="00DD1653" w:rsidP="00DD1653">
      <w:r>
        <w:t>Support of URI query parameters is specified in table 6.1.5.2.2-1.</w:t>
      </w:r>
    </w:p>
    <w:p w14:paraId="32E9F5BE" w14:textId="755ED3E3"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51F39C75"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4D4764" w:rsidRPr="001769FF" w14:paraId="32E9F5F4"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F3" w14:textId="6349E66E" w:rsidR="004D4764" w:rsidRDefault="004D4764" w:rsidP="006602B2">
            <w:pPr>
              <w:pStyle w:val="TAL"/>
            </w:pPr>
            <w:r>
              <w:t xml:space="preserve">The NF service consumer shall generate a Location header field containing a URI pointing to </w:t>
            </w:r>
            <w:r w:rsidR="0048548F">
              <w:t xml:space="preserve">the endpoint of </w:t>
            </w:r>
            <w:r>
              <w:t>another NF service consumer to which the notification should be sen</w:t>
            </w:r>
            <w:r w:rsidR="0048548F">
              <w:t>t</w:t>
            </w:r>
            <w:r>
              <w:t>.</w:t>
            </w:r>
          </w:p>
        </w:tc>
      </w:tr>
      <w:tr w:rsidR="00141339" w:rsidRPr="001769FF" w14:paraId="75A1E65F"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7CBF677D"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F5" w14:textId="77777777" w:rsidR="00DD1653" w:rsidRDefault="00DD1653" w:rsidP="00DD1653"/>
    <w:p w14:paraId="32E9F5F6" w14:textId="77777777" w:rsidR="00E3491B" w:rsidRDefault="00E3491B" w:rsidP="000E77D4">
      <w:pPr>
        <w:pStyle w:val="Heading3"/>
      </w:pPr>
      <w:bookmarkStart w:id="758" w:name="_Toc20129587"/>
      <w:bookmarkStart w:id="759" w:name="_Toc27584214"/>
      <w:bookmarkStart w:id="760" w:name="_Toc36455516"/>
      <w:bookmarkStart w:id="761" w:name="_Toc45026902"/>
      <w:bookmarkStart w:id="762" w:name="_Toc51866707"/>
      <w:r>
        <w:t>6.</w:t>
      </w:r>
      <w:r w:rsidR="000E77D4">
        <w:t>1.</w:t>
      </w:r>
      <w:r w:rsidR="004B1E63">
        <w:t>6</w:t>
      </w:r>
      <w:r>
        <w:tab/>
      </w:r>
      <w:r w:rsidR="00FD48E5">
        <w:t>Data Model</w:t>
      </w:r>
      <w:bookmarkEnd w:id="758"/>
      <w:bookmarkEnd w:id="759"/>
      <w:bookmarkEnd w:id="760"/>
      <w:bookmarkEnd w:id="761"/>
      <w:bookmarkEnd w:id="762"/>
    </w:p>
    <w:p w14:paraId="32E9F5F7" w14:textId="77777777" w:rsidR="00E3491B" w:rsidRDefault="00E3491B" w:rsidP="000E77D4">
      <w:pPr>
        <w:pStyle w:val="Heading4"/>
      </w:pPr>
      <w:bookmarkStart w:id="763" w:name="_Toc20129588"/>
      <w:bookmarkStart w:id="764" w:name="_Toc27584215"/>
      <w:bookmarkStart w:id="765" w:name="_Toc36455517"/>
      <w:bookmarkStart w:id="766" w:name="_Toc45026903"/>
      <w:bookmarkStart w:id="767" w:name="_Toc51866708"/>
      <w:r>
        <w:t>6.</w:t>
      </w:r>
      <w:r w:rsidR="000E77D4">
        <w:t>1.</w:t>
      </w:r>
      <w:r w:rsidR="004B1E63">
        <w:t>6</w:t>
      </w:r>
      <w:r>
        <w:t>.1</w:t>
      </w:r>
      <w:r>
        <w:tab/>
        <w:t>General</w:t>
      </w:r>
      <w:bookmarkEnd w:id="763"/>
      <w:bookmarkEnd w:id="764"/>
      <w:bookmarkEnd w:id="765"/>
      <w:bookmarkEnd w:id="766"/>
      <w:bookmarkEnd w:id="767"/>
    </w:p>
    <w:p w14:paraId="32E9F5F8" w14:textId="477AD2DE" w:rsidR="000F36CF" w:rsidRDefault="000F36CF" w:rsidP="000F36CF">
      <w:r>
        <w:t xml:space="preserve">This </w:t>
      </w:r>
      <w:r w:rsidR="005B1EEB">
        <w:t>clause</w:t>
      </w:r>
      <w:r>
        <w:t xml:space="preserve"> specifies the application data model supported </w:t>
      </w:r>
      <w:r w:rsidR="00D91F28">
        <w:t>by</w:t>
      </w:r>
      <w:r>
        <w:t xml:space="preserve"> the API.</w:t>
      </w:r>
    </w:p>
    <w:p w14:paraId="32E9F5F9" w14:textId="77777777" w:rsidR="00B75785" w:rsidRDefault="00A94618" w:rsidP="00B75785">
      <w:r>
        <w:lastRenderedPageBreak/>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32E9F5FA" w14:textId="77777777" w:rsidR="00B75785" w:rsidRPr="009C4D60" w:rsidRDefault="00B75785" w:rsidP="00B75785">
      <w:pPr>
        <w:pStyle w:val="TH"/>
      </w:pPr>
      <w:r w:rsidRPr="009C4D60">
        <w:t xml:space="preserve">Table </w:t>
      </w:r>
      <w:r>
        <w:t>6.1.6.1</w:t>
      </w:r>
      <w:r w:rsidR="0052604D">
        <w:t>-</w:t>
      </w:r>
      <w:r w:rsidRPr="009C4D60">
        <w:t xml:space="preserve">1: </w:t>
      </w:r>
      <w:r>
        <w:t>N</w:t>
      </w:r>
      <w:r w:rsidR="00E13DB8" w:rsidRPr="00E13DB8">
        <w:t>smf</w:t>
      </w:r>
      <w:r>
        <w:t xml:space="preserve"> specific Data Types</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8"/>
        <w:gridCol w:w="1547"/>
        <w:gridCol w:w="4886"/>
      </w:tblGrid>
      <w:tr w:rsidR="00AF798B" w14:paraId="32E9F5F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shd w:val="clear" w:color="auto" w:fill="C0C0C0"/>
            <w:hideMark/>
          </w:tcPr>
          <w:p w14:paraId="32E9F5FB" w14:textId="77777777" w:rsidR="00AF798B" w:rsidRPr="009A7B1D" w:rsidRDefault="00AF798B" w:rsidP="001433FE">
            <w:pPr>
              <w:pStyle w:val="TAH"/>
            </w:pPr>
            <w:bookmarkStart w:id="768" w:name="_Hlk508281348"/>
            <w:r w:rsidRPr="009A7B1D">
              <w:t>Data type</w:t>
            </w:r>
          </w:p>
        </w:tc>
        <w:tc>
          <w:tcPr>
            <w:tcW w:w="1547" w:type="dxa"/>
            <w:tcBorders>
              <w:top w:val="single" w:sz="4" w:space="0" w:color="auto"/>
              <w:left w:val="single" w:sz="4" w:space="0" w:color="auto"/>
              <w:bottom w:val="single" w:sz="4" w:space="0" w:color="auto"/>
              <w:right w:val="single" w:sz="4" w:space="0" w:color="auto"/>
            </w:tcBorders>
            <w:shd w:val="clear" w:color="auto" w:fill="C0C0C0"/>
          </w:tcPr>
          <w:p w14:paraId="32E9F5FC" w14:textId="5522C0A0" w:rsidR="00AF798B" w:rsidRPr="009A7B1D" w:rsidRDefault="00CA4B50" w:rsidP="001433FE">
            <w:pPr>
              <w:pStyle w:val="TAH"/>
            </w:pPr>
            <w:r>
              <w:t>Clause</w:t>
            </w:r>
            <w:r w:rsidR="00AF798B" w:rsidRPr="009A7B1D">
              <w:t xml:space="preserve"> defined</w:t>
            </w:r>
          </w:p>
        </w:tc>
        <w:tc>
          <w:tcPr>
            <w:tcW w:w="4886" w:type="dxa"/>
            <w:tcBorders>
              <w:top w:val="single" w:sz="4" w:space="0" w:color="auto"/>
              <w:left w:val="single" w:sz="4" w:space="0" w:color="auto"/>
              <w:bottom w:val="single" w:sz="4" w:space="0" w:color="auto"/>
              <w:right w:val="single" w:sz="4" w:space="0" w:color="auto"/>
            </w:tcBorders>
            <w:shd w:val="clear" w:color="auto" w:fill="C0C0C0"/>
            <w:hideMark/>
          </w:tcPr>
          <w:p w14:paraId="32E9F5FD" w14:textId="77777777" w:rsidR="00AF798B" w:rsidRPr="009A7B1D" w:rsidRDefault="00AF798B" w:rsidP="001433FE">
            <w:pPr>
              <w:pStyle w:val="TAH"/>
            </w:pPr>
            <w:r w:rsidRPr="009A7B1D">
              <w:t>Description</w:t>
            </w:r>
          </w:p>
        </w:tc>
      </w:tr>
      <w:tr w:rsidR="00AF798B" w14:paraId="32E9F60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5FF" w14:textId="77777777" w:rsidR="00AF798B" w:rsidRDefault="00AF798B" w:rsidP="001433FE">
            <w:pPr>
              <w:pStyle w:val="TAL"/>
            </w:pPr>
            <w:r>
              <w:t>SmContextCreateData</w:t>
            </w:r>
          </w:p>
        </w:tc>
        <w:tc>
          <w:tcPr>
            <w:tcW w:w="1547" w:type="dxa"/>
            <w:tcBorders>
              <w:top w:val="single" w:sz="4" w:space="0" w:color="auto"/>
              <w:left w:val="single" w:sz="4" w:space="0" w:color="auto"/>
              <w:bottom w:val="single" w:sz="4" w:space="0" w:color="auto"/>
              <w:right w:val="single" w:sz="4" w:space="0" w:color="auto"/>
            </w:tcBorders>
          </w:tcPr>
          <w:p w14:paraId="32E9F600" w14:textId="77777777" w:rsidR="00AF798B" w:rsidRDefault="00AF798B" w:rsidP="00AF798B">
            <w:pPr>
              <w:pStyle w:val="TAC"/>
            </w:pPr>
            <w:r>
              <w:t>6.1.6.2.2</w:t>
            </w:r>
          </w:p>
        </w:tc>
        <w:tc>
          <w:tcPr>
            <w:tcW w:w="4886" w:type="dxa"/>
            <w:tcBorders>
              <w:top w:val="single" w:sz="4" w:space="0" w:color="auto"/>
              <w:left w:val="single" w:sz="4" w:space="0" w:color="auto"/>
              <w:bottom w:val="single" w:sz="4" w:space="0" w:color="auto"/>
              <w:right w:val="single" w:sz="4" w:space="0" w:color="auto"/>
            </w:tcBorders>
          </w:tcPr>
          <w:p w14:paraId="32E9F601" w14:textId="77777777" w:rsidR="00AF798B" w:rsidRDefault="00AF798B" w:rsidP="001433FE">
            <w:pPr>
              <w:pStyle w:val="TAL"/>
              <w:rPr>
                <w:rFonts w:cs="Arial"/>
                <w:szCs w:val="18"/>
              </w:rPr>
            </w:pPr>
            <w:r>
              <w:rPr>
                <w:rFonts w:cs="Arial"/>
                <w:szCs w:val="18"/>
              </w:rPr>
              <w:t>Information within Create SM Context Request</w:t>
            </w:r>
          </w:p>
        </w:tc>
      </w:tr>
      <w:tr w:rsidR="00AF798B" w14:paraId="32E9F60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3" w14:textId="77777777" w:rsidR="00AF798B" w:rsidRDefault="00AF798B" w:rsidP="001433FE">
            <w:pPr>
              <w:pStyle w:val="TAL"/>
            </w:pPr>
            <w:r>
              <w:t>SmContextCreatedData</w:t>
            </w:r>
          </w:p>
        </w:tc>
        <w:tc>
          <w:tcPr>
            <w:tcW w:w="1547" w:type="dxa"/>
            <w:tcBorders>
              <w:top w:val="single" w:sz="4" w:space="0" w:color="auto"/>
              <w:left w:val="single" w:sz="4" w:space="0" w:color="auto"/>
              <w:bottom w:val="single" w:sz="4" w:space="0" w:color="auto"/>
              <w:right w:val="single" w:sz="4" w:space="0" w:color="auto"/>
            </w:tcBorders>
          </w:tcPr>
          <w:p w14:paraId="32E9F604" w14:textId="77777777" w:rsidR="00AF798B" w:rsidRDefault="00AF798B" w:rsidP="00AF798B">
            <w:pPr>
              <w:pStyle w:val="TAC"/>
            </w:pPr>
            <w:r>
              <w:t>6.1.6.2.3</w:t>
            </w:r>
          </w:p>
        </w:tc>
        <w:tc>
          <w:tcPr>
            <w:tcW w:w="4886" w:type="dxa"/>
            <w:tcBorders>
              <w:top w:val="single" w:sz="4" w:space="0" w:color="auto"/>
              <w:left w:val="single" w:sz="4" w:space="0" w:color="auto"/>
              <w:bottom w:val="single" w:sz="4" w:space="0" w:color="auto"/>
              <w:right w:val="single" w:sz="4" w:space="0" w:color="auto"/>
            </w:tcBorders>
          </w:tcPr>
          <w:p w14:paraId="32E9F605" w14:textId="77777777" w:rsidR="00AF798B" w:rsidRDefault="00AF798B" w:rsidP="001433FE">
            <w:pPr>
              <w:pStyle w:val="TAL"/>
              <w:rPr>
                <w:rFonts w:cs="Arial"/>
                <w:szCs w:val="18"/>
              </w:rPr>
            </w:pPr>
            <w:r>
              <w:rPr>
                <w:rFonts w:cs="Arial"/>
                <w:szCs w:val="18"/>
              </w:rPr>
              <w:t>Information within Create SM Context Response</w:t>
            </w:r>
          </w:p>
        </w:tc>
      </w:tr>
      <w:tr w:rsidR="00AF798B" w14:paraId="32E9F60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7" w14:textId="77777777" w:rsidR="00AF798B" w:rsidRDefault="00AF798B" w:rsidP="001433FE">
            <w:pPr>
              <w:pStyle w:val="TAL"/>
            </w:pPr>
            <w:r>
              <w:t>SmContextUpdateData</w:t>
            </w:r>
          </w:p>
        </w:tc>
        <w:tc>
          <w:tcPr>
            <w:tcW w:w="1547" w:type="dxa"/>
            <w:tcBorders>
              <w:top w:val="single" w:sz="4" w:space="0" w:color="auto"/>
              <w:left w:val="single" w:sz="4" w:space="0" w:color="auto"/>
              <w:bottom w:val="single" w:sz="4" w:space="0" w:color="auto"/>
              <w:right w:val="single" w:sz="4" w:space="0" w:color="auto"/>
            </w:tcBorders>
          </w:tcPr>
          <w:p w14:paraId="32E9F608" w14:textId="77777777" w:rsidR="00AF798B" w:rsidRDefault="00AF798B" w:rsidP="00AF798B">
            <w:pPr>
              <w:pStyle w:val="TAC"/>
            </w:pPr>
            <w:r>
              <w:t>6.1.6.2.4</w:t>
            </w:r>
          </w:p>
        </w:tc>
        <w:tc>
          <w:tcPr>
            <w:tcW w:w="4886" w:type="dxa"/>
            <w:tcBorders>
              <w:top w:val="single" w:sz="4" w:space="0" w:color="auto"/>
              <w:left w:val="single" w:sz="4" w:space="0" w:color="auto"/>
              <w:bottom w:val="single" w:sz="4" w:space="0" w:color="auto"/>
              <w:right w:val="single" w:sz="4" w:space="0" w:color="auto"/>
            </w:tcBorders>
          </w:tcPr>
          <w:p w14:paraId="32E9F609" w14:textId="77777777" w:rsidR="00AF798B" w:rsidRDefault="00AF798B" w:rsidP="001433FE">
            <w:pPr>
              <w:pStyle w:val="TAL"/>
              <w:rPr>
                <w:rFonts w:cs="Arial"/>
                <w:szCs w:val="18"/>
              </w:rPr>
            </w:pPr>
            <w:r>
              <w:rPr>
                <w:rFonts w:cs="Arial"/>
                <w:szCs w:val="18"/>
              </w:rPr>
              <w:t>Information within Update SM Context Request</w:t>
            </w:r>
          </w:p>
        </w:tc>
      </w:tr>
      <w:tr w:rsidR="00AF798B" w14:paraId="32E9F60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B" w14:textId="77777777" w:rsidR="00AF798B" w:rsidRDefault="00AF798B" w:rsidP="001433FE">
            <w:pPr>
              <w:pStyle w:val="TAL"/>
            </w:pPr>
            <w:r>
              <w:t>SmContextUpdatedData</w:t>
            </w:r>
          </w:p>
        </w:tc>
        <w:tc>
          <w:tcPr>
            <w:tcW w:w="1547" w:type="dxa"/>
            <w:tcBorders>
              <w:top w:val="single" w:sz="4" w:space="0" w:color="auto"/>
              <w:left w:val="single" w:sz="4" w:space="0" w:color="auto"/>
              <w:bottom w:val="single" w:sz="4" w:space="0" w:color="auto"/>
              <w:right w:val="single" w:sz="4" w:space="0" w:color="auto"/>
            </w:tcBorders>
          </w:tcPr>
          <w:p w14:paraId="32E9F60C" w14:textId="77777777" w:rsidR="00AF798B" w:rsidRDefault="00AF798B" w:rsidP="00AF798B">
            <w:pPr>
              <w:pStyle w:val="TAC"/>
            </w:pPr>
            <w:r>
              <w:t>6.1.6.2.5</w:t>
            </w:r>
          </w:p>
        </w:tc>
        <w:tc>
          <w:tcPr>
            <w:tcW w:w="4886" w:type="dxa"/>
            <w:tcBorders>
              <w:top w:val="single" w:sz="4" w:space="0" w:color="auto"/>
              <w:left w:val="single" w:sz="4" w:space="0" w:color="auto"/>
              <w:bottom w:val="single" w:sz="4" w:space="0" w:color="auto"/>
              <w:right w:val="single" w:sz="4" w:space="0" w:color="auto"/>
            </w:tcBorders>
          </w:tcPr>
          <w:p w14:paraId="32E9F60D" w14:textId="77777777" w:rsidR="00AF798B" w:rsidRDefault="00AF798B" w:rsidP="001433FE">
            <w:pPr>
              <w:pStyle w:val="TAL"/>
              <w:rPr>
                <w:rFonts w:cs="Arial"/>
                <w:szCs w:val="18"/>
              </w:rPr>
            </w:pPr>
            <w:r>
              <w:rPr>
                <w:rFonts w:cs="Arial"/>
                <w:szCs w:val="18"/>
              </w:rPr>
              <w:t>Information within Update SM Context Response</w:t>
            </w:r>
          </w:p>
        </w:tc>
      </w:tr>
      <w:tr w:rsidR="00AF798B" w14:paraId="32E9F61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F" w14:textId="77777777" w:rsidR="00AF798B" w:rsidRDefault="00AF798B" w:rsidP="001433FE">
            <w:pPr>
              <w:pStyle w:val="TAL"/>
            </w:pPr>
            <w:r>
              <w:t>SmContextReleaseData</w:t>
            </w:r>
          </w:p>
        </w:tc>
        <w:tc>
          <w:tcPr>
            <w:tcW w:w="1547" w:type="dxa"/>
            <w:tcBorders>
              <w:top w:val="single" w:sz="4" w:space="0" w:color="auto"/>
              <w:left w:val="single" w:sz="4" w:space="0" w:color="auto"/>
              <w:bottom w:val="single" w:sz="4" w:space="0" w:color="auto"/>
              <w:right w:val="single" w:sz="4" w:space="0" w:color="auto"/>
            </w:tcBorders>
          </w:tcPr>
          <w:p w14:paraId="32E9F610" w14:textId="77777777" w:rsidR="00AF798B" w:rsidRDefault="00AF798B" w:rsidP="00AF798B">
            <w:pPr>
              <w:pStyle w:val="TAC"/>
            </w:pPr>
            <w:r>
              <w:t>6.1.6.2.6</w:t>
            </w:r>
          </w:p>
        </w:tc>
        <w:tc>
          <w:tcPr>
            <w:tcW w:w="4886" w:type="dxa"/>
            <w:tcBorders>
              <w:top w:val="single" w:sz="4" w:space="0" w:color="auto"/>
              <w:left w:val="single" w:sz="4" w:space="0" w:color="auto"/>
              <w:bottom w:val="single" w:sz="4" w:space="0" w:color="auto"/>
              <w:right w:val="single" w:sz="4" w:space="0" w:color="auto"/>
            </w:tcBorders>
          </w:tcPr>
          <w:p w14:paraId="32E9F611" w14:textId="77777777" w:rsidR="00AF798B" w:rsidRDefault="00AF798B" w:rsidP="001433FE">
            <w:pPr>
              <w:pStyle w:val="TAL"/>
              <w:rPr>
                <w:rFonts w:cs="Arial"/>
                <w:szCs w:val="18"/>
              </w:rPr>
            </w:pPr>
            <w:r>
              <w:rPr>
                <w:rFonts w:cs="Arial"/>
                <w:szCs w:val="18"/>
              </w:rPr>
              <w:t>Information within Release SM Context Request</w:t>
            </w:r>
          </w:p>
        </w:tc>
      </w:tr>
      <w:tr w:rsidR="00514061" w14:paraId="32E9F61A"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17" w14:textId="77777777" w:rsidR="00514061" w:rsidRDefault="00514061" w:rsidP="00F70259">
            <w:pPr>
              <w:pStyle w:val="TAL"/>
            </w:pPr>
            <w:r>
              <w:t>SMContextRetrieveData</w:t>
            </w:r>
          </w:p>
        </w:tc>
        <w:tc>
          <w:tcPr>
            <w:tcW w:w="1547" w:type="dxa"/>
            <w:tcBorders>
              <w:top w:val="single" w:sz="4" w:space="0" w:color="auto"/>
              <w:left w:val="single" w:sz="4" w:space="0" w:color="auto"/>
              <w:bottom w:val="single" w:sz="4" w:space="0" w:color="auto"/>
              <w:right w:val="single" w:sz="4" w:space="0" w:color="auto"/>
            </w:tcBorders>
          </w:tcPr>
          <w:p w14:paraId="32E9F618" w14:textId="77777777" w:rsidR="00514061" w:rsidRDefault="00514061" w:rsidP="00F70259">
            <w:pPr>
              <w:pStyle w:val="TAC"/>
            </w:pPr>
            <w:r>
              <w:t>6.1.6.2.7</w:t>
            </w:r>
          </w:p>
        </w:tc>
        <w:tc>
          <w:tcPr>
            <w:tcW w:w="4886" w:type="dxa"/>
            <w:tcBorders>
              <w:top w:val="single" w:sz="4" w:space="0" w:color="auto"/>
              <w:left w:val="single" w:sz="4" w:space="0" w:color="auto"/>
              <w:bottom w:val="single" w:sz="4" w:space="0" w:color="auto"/>
              <w:right w:val="single" w:sz="4" w:space="0" w:color="auto"/>
            </w:tcBorders>
          </w:tcPr>
          <w:p w14:paraId="32E9F619" w14:textId="77777777" w:rsidR="00514061" w:rsidRDefault="00514061" w:rsidP="00F70259">
            <w:pPr>
              <w:pStyle w:val="TAL"/>
              <w:rPr>
                <w:rFonts w:cs="Arial"/>
                <w:szCs w:val="18"/>
              </w:rPr>
            </w:pPr>
            <w:r>
              <w:rPr>
                <w:rFonts w:cs="Arial"/>
                <w:szCs w:val="18"/>
              </w:rPr>
              <w:t>Information within Retrieve SM Context Request</w:t>
            </w:r>
          </w:p>
        </w:tc>
      </w:tr>
      <w:tr w:rsidR="00AF798B" w14:paraId="32E9F61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B" w14:textId="77777777" w:rsidR="00AF798B" w:rsidRDefault="00AF798B" w:rsidP="001433FE">
            <w:pPr>
              <w:pStyle w:val="TAL"/>
            </w:pPr>
            <w:r>
              <w:t>SmContextStatusNotification</w:t>
            </w:r>
          </w:p>
        </w:tc>
        <w:tc>
          <w:tcPr>
            <w:tcW w:w="1547" w:type="dxa"/>
            <w:tcBorders>
              <w:top w:val="single" w:sz="4" w:space="0" w:color="auto"/>
              <w:left w:val="single" w:sz="4" w:space="0" w:color="auto"/>
              <w:bottom w:val="single" w:sz="4" w:space="0" w:color="auto"/>
              <w:right w:val="single" w:sz="4" w:space="0" w:color="auto"/>
            </w:tcBorders>
          </w:tcPr>
          <w:p w14:paraId="32E9F61C" w14:textId="77777777" w:rsidR="00AF798B" w:rsidRDefault="00AF798B" w:rsidP="00AF798B">
            <w:pPr>
              <w:pStyle w:val="TAC"/>
            </w:pPr>
            <w:r>
              <w:t>6.1.6.2.8</w:t>
            </w:r>
          </w:p>
        </w:tc>
        <w:tc>
          <w:tcPr>
            <w:tcW w:w="4886" w:type="dxa"/>
            <w:tcBorders>
              <w:top w:val="single" w:sz="4" w:space="0" w:color="auto"/>
              <w:left w:val="single" w:sz="4" w:space="0" w:color="auto"/>
              <w:bottom w:val="single" w:sz="4" w:space="0" w:color="auto"/>
              <w:right w:val="single" w:sz="4" w:space="0" w:color="auto"/>
            </w:tcBorders>
          </w:tcPr>
          <w:p w14:paraId="32E9F61D" w14:textId="77777777" w:rsidR="00AF798B" w:rsidRDefault="00AF798B" w:rsidP="001433FE">
            <w:pPr>
              <w:pStyle w:val="TAL"/>
              <w:rPr>
                <w:rFonts w:cs="Arial"/>
                <w:szCs w:val="18"/>
              </w:rPr>
            </w:pPr>
            <w:r>
              <w:rPr>
                <w:rFonts w:cs="Arial"/>
                <w:szCs w:val="18"/>
              </w:rPr>
              <w:t>Information within Notify SM Context Status Request</w:t>
            </w:r>
          </w:p>
        </w:tc>
      </w:tr>
      <w:tr w:rsidR="00AF798B" w14:paraId="32E9F62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F" w14:textId="77777777" w:rsidR="00AF798B" w:rsidRDefault="00AF798B" w:rsidP="001433FE">
            <w:pPr>
              <w:pStyle w:val="TAL"/>
            </w:pPr>
            <w:r>
              <w:t>PduSessionCreateData</w:t>
            </w:r>
          </w:p>
        </w:tc>
        <w:tc>
          <w:tcPr>
            <w:tcW w:w="1547" w:type="dxa"/>
            <w:tcBorders>
              <w:top w:val="single" w:sz="4" w:space="0" w:color="auto"/>
              <w:left w:val="single" w:sz="4" w:space="0" w:color="auto"/>
              <w:bottom w:val="single" w:sz="4" w:space="0" w:color="auto"/>
              <w:right w:val="single" w:sz="4" w:space="0" w:color="auto"/>
            </w:tcBorders>
          </w:tcPr>
          <w:p w14:paraId="32E9F620" w14:textId="77777777" w:rsidR="00AF798B" w:rsidRDefault="00AF798B" w:rsidP="00AF798B">
            <w:pPr>
              <w:pStyle w:val="TAC"/>
            </w:pPr>
            <w:r>
              <w:t>6.1.6.2.9</w:t>
            </w:r>
          </w:p>
        </w:tc>
        <w:tc>
          <w:tcPr>
            <w:tcW w:w="4886" w:type="dxa"/>
            <w:tcBorders>
              <w:top w:val="single" w:sz="4" w:space="0" w:color="auto"/>
              <w:left w:val="single" w:sz="4" w:space="0" w:color="auto"/>
              <w:bottom w:val="single" w:sz="4" w:space="0" w:color="auto"/>
              <w:right w:val="single" w:sz="4" w:space="0" w:color="auto"/>
            </w:tcBorders>
          </w:tcPr>
          <w:p w14:paraId="32E9F621" w14:textId="77777777" w:rsidR="00AF798B" w:rsidRDefault="00AF798B" w:rsidP="001433FE">
            <w:pPr>
              <w:pStyle w:val="TAL"/>
              <w:rPr>
                <w:rFonts w:cs="Arial"/>
                <w:szCs w:val="18"/>
              </w:rPr>
            </w:pPr>
            <w:r>
              <w:rPr>
                <w:rFonts w:cs="Arial"/>
                <w:szCs w:val="18"/>
              </w:rPr>
              <w:t>Information within Create Request</w:t>
            </w:r>
          </w:p>
        </w:tc>
      </w:tr>
      <w:tr w:rsidR="00AF798B" w14:paraId="32E9F62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3" w14:textId="77777777" w:rsidR="00AF798B" w:rsidRDefault="00AF798B" w:rsidP="001433FE">
            <w:pPr>
              <w:pStyle w:val="TAL"/>
            </w:pPr>
            <w:r>
              <w:t>PduSessionCreatedData</w:t>
            </w:r>
          </w:p>
        </w:tc>
        <w:tc>
          <w:tcPr>
            <w:tcW w:w="1547" w:type="dxa"/>
            <w:tcBorders>
              <w:top w:val="single" w:sz="4" w:space="0" w:color="auto"/>
              <w:left w:val="single" w:sz="4" w:space="0" w:color="auto"/>
              <w:bottom w:val="single" w:sz="4" w:space="0" w:color="auto"/>
              <w:right w:val="single" w:sz="4" w:space="0" w:color="auto"/>
            </w:tcBorders>
          </w:tcPr>
          <w:p w14:paraId="32E9F624" w14:textId="77777777" w:rsidR="00AF798B" w:rsidRDefault="00AF798B" w:rsidP="00AF798B">
            <w:pPr>
              <w:pStyle w:val="TAC"/>
            </w:pPr>
            <w:r>
              <w:t>6.1.6.2.10</w:t>
            </w:r>
          </w:p>
        </w:tc>
        <w:tc>
          <w:tcPr>
            <w:tcW w:w="4886" w:type="dxa"/>
            <w:tcBorders>
              <w:top w:val="single" w:sz="4" w:space="0" w:color="auto"/>
              <w:left w:val="single" w:sz="4" w:space="0" w:color="auto"/>
              <w:bottom w:val="single" w:sz="4" w:space="0" w:color="auto"/>
              <w:right w:val="single" w:sz="4" w:space="0" w:color="auto"/>
            </w:tcBorders>
          </w:tcPr>
          <w:p w14:paraId="32E9F625" w14:textId="77777777" w:rsidR="00AF798B" w:rsidRDefault="00AF798B" w:rsidP="001433FE">
            <w:pPr>
              <w:pStyle w:val="TAL"/>
              <w:rPr>
                <w:rFonts w:cs="Arial"/>
                <w:szCs w:val="18"/>
              </w:rPr>
            </w:pPr>
            <w:r>
              <w:rPr>
                <w:rFonts w:cs="Arial"/>
                <w:szCs w:val="18"/>
              </w:rPr>
              <w:t>Information within Create Response</w:t>
            </w:r>
          </w:p>
        </w:tc>
      </w:tr>
      <w:tr w:rsidR="00AF798B" w14:paraId="32E9F62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7" w14:textId="77777777" w:rsidR="00AF798B" w:rsidRDefault="00AF798B" w:rsidP="001433FE">
            <w:pPr>
              <w:pStyle w:val="TAL"/>
            </w:pPr>
            <w:r>
              <w:t>HsmfUpdateData</w:t>
            </w:r>
          </w:p>
        </w:tc>
        <w:tc>
          <w:tcPr>
            <w:tcW w:w="1547" w:type="dxa"/>
            <w:tcBorders>
              <w:top w:val="single" w:sz="4" w:space="0" w:color="auto"/>
              <w:left w:val="single" w:sz="4" w:space="0" w:color="auto"/>
              <w:bottom w:val="single" w:sz="4" w:space="0" w:color="auto"/>
              <w:right w:val="single" w:sz="4" w:space="0" w:color="auto"/>
            </w:tcBorders>
          </w:tcPr>
          <w:p w14:paraId="32E9F628" w14:textId="77777777" w:rsidR="00AF798B" w:rsidRDefault="00AF798B" w:rsidP="00AF798B">
            <w:pPr>
              <w:pStyle w:val="TAC"/>
            </w:pPr>
            <w:r>
              <w:t>6.1.6.2.11</w:t>
            </w:r>
          </w:p>
        </w:tc>
        <w:tc>
          <w:tcPr>
            <w:tcW w:w="4886" w:type="dxa"/>
            <w:tcBorders>
              <w:top w:val="single" w:sz="4" w:space="0" w:color="auto"/>
              <w:left w:val="single" w:sz="4" w:space="0" w:color="auto"/>
              <w:bottom w:val="single" w:sz="4" w:space="0" w:color="auto"/>
              <w:right w:val="single" w:sz="4" w:space="0" w:color="auto"/>
            </w:tcBorders>
          </w:tcPr>
          <w:p w14:paraId="32E9F629" w14:textId="77777777" w:rsidR="00AF798B" w:rsidRDefault="00AF798B" w:rsidP="001433FE">
            <w:pPr>
              <w:pStyle w:val="TAL"/>
              <w:rPr>
                <w:rFonts w:cs="Arial"/>
                <w:szCs w:val="18"/>
              </w:rPr>
            </w:pPr>
            <w:r>
              <w:rPr>
                <w:rFonts w:cs="Arial"/>
                <w:szCs w:val="18"/>
              </w:rPr>
              <w:t>Information within Update Request towards H-SMF</w:t>
            </w:r>
          </w:p>
        </w:tc>
      </w:tr>
      <w:tr w:rsidR="00AF798B" w14:paraId="32E9F62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B" w14:textId="77777777" w:rsidR="00AF798B" w:rsidRDefault="00AF798B" w:rsidP="001433FE">
            <w:pPr>
              <w:pStyle w:val="TAL"/>
            </w:pPr>
            <w:r>
              <w:t>HsmfUpdatedData</w:t>
            </w:r>
          </w:p>
        </w:tc>
        <w:tc>
          <w:tcPr>
            <w:tcW w:w="1547" w:type="dxa"/>
            <w:tcBorders>
              <w:top w:val="single" w:sz="4" w:space="0" w:color="auto"/>
              <w:left w:val="single" w:sz="4" w:space="0" w:color="auto"/>
              <w:bottom w:val="single" w:sz="4" w:space="0" w:color="auto"/>
              <w:right w:val="single" w:sz="4" w:space="0" w:color="auto"/>
            </w:tcBorders>
          </w:tcPr>
          <w:p w14:paraId="32E9F62C" w14:textId="77777777" w:rsidR="00AF798B" w:rsidRDefault="00AF798B" w:rsidP="00AF798B">
            <w:pPr>
              <w:pStyle w:val="TAC"/>
            </w:pPr>
            <w:r>
              <w:t>6.1.6.2.12</w:t>
            </w:r>
          </w:p>
        </w:tc>
        <w:tc>
          <w:tcPr>
            <w:tcW w:w="4886" w:type="dxa"/>
            <w:tcBorders>
              <w:top w:val="single" w:sz="4" w:space="0" w:color="auto"/>
              <w:left w:val="single" w:sz="4" w:space="0" w:color="auto"/>
              <w:bottom w:val="single" w:sz="4" w:space="0" w:color="auto"/>
              <w:right w:val="single" w:sz="4" w:space="0" w:color="auto"/>
            </w:tcBorders>
          </w:tcPr>
          <w:p w14:paraId="32E9F62D" w14:textId="77777777" w:rsidR="00AF798B" w:rsidRDefault="00AF798B" w:rsidP="001433FE">
            <w:pPr>
              <w:pStyle w:val="TAL"/>
              <w:rPr>
                <w:rFonts w:cs="Arial"/>
                <w:szCs w:val="18"/>
              </w:rPr>
            </w:pPr>
            <w:r>
              <w:rPr>
                <w:rFonts w:cs="Arial"/>
                <w:szCs w:val="18"/>
              </w:rPr>
              <w:t>Information within Update Response from H-SMF</w:t>
            </w:r>
          </w:p>
        </w:tc>
      </w:tr>
      <w:tr w:rsidR="00AF798B" w14:paraId="32E9F63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F" w14:textId="77777777" w:rsidR="00AF798B" w:rsidRDefault="00AF798B" w:rsidP="001433FE">
            <w:pPr>
              <w:pStyle w:val="TAL"/>
            </w:pPr>
            <w:r>
              <w:t>ReleaseData</w:t>
            </w:r>
          </w:p>
        </w:tc>
        <w:tc>
          <w:tcPr>
            <w:tcW w:w="1547" w:type="dxa"/>
            <w:tcBorders>
              <w:top w:val="single" w:sz="4" w:space="0" w:color="auto"/>
              <w:left w:val="single" w:sz="4" w:space="0" w:color="auto"/>
              <w:bottom w:val="single" w:sz="4" w:space="0" w:color="auto"/>
              <w:right w:val="single" w:sz="4" w:space="0" w:color="auto"/>
            </w:tcBorders>
          </w:tcPr>
          <w:p w14:paraId="32E9F630" w14:textId="77777777" w:rsidR="00AF798B" w:rsidRDefault="00AF798B" w:rsidP="00AF798B">
            <w:pPr>
              <w:pStyle w:val="TAC"/>
            </w:pPr>
            <w:r>
              <w:t>6.1.6.2.13</w:t>
            </w:r>
          </w:p>
        </w:tc>
        <w:tc>
          <w:tcPr>
            <w:tcW w:w="4886" w:type="dxa"/>
            <w:tcBorders>
              <w:top w:val="single" w:sz="4" w:space="0" w:color="auto"/>
              <w:left w:val="single" w:sz="4" w:space="0" w:color="auto"/>
              <w:bottom w:val="single" w:sz="4" w:space="0" w:color="auto"/>
              <w:right w:val="single" w:sz="4" w:space="0" w:color="auto"/>
            </w:tcBorders>
          </w:tcPr>
          <w:p w14:paraId="32E9F631" w14:textId="77777777" w:rsidR="00AF798B" w:rsidRDefault="00AF798B" w:rsidP="001433FE">
            <w:pPr>
              <w:pStyle w:val="TAL"/>
              <w:rPr>
                <w:rFonts w:cs="Arial"/>
                <w:szCs w:val="18"/>
              </w:rPr>
            </w:pPr>
            <w:r>
              <w:rPr>
                <w:rFonts w:cs="Arial"/>
                <w:szCs w:val="18"/>
              </w:rPr>
              <w:t>Information within Release Request</w:t>
            </w:r>
          </w:p>
        </w:tc>
      </w:tr>
      <w:tr w:rsidR="00514061" w14:paraId="32E9F636"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33" w14:textId="77777777" w:rsidR="00514061" w:rsidRDefault="00514061" w:rsidP="00F70259">
            <w:pPr>
              <w:pStyle w:val="TAL"/>
              <w:rPr>
                <w:lang w:eastAsia="zh-CN"/>
              </w:rPr>
            </w:pPr>
            <w:r>
              <w:t>HsmfUpdateError</w:t>
            </w:r>
          </w:p>
        </w:tc>
        <w:tc>
          <w:tcPr>
            <w:tcW w:w="1547" w:type="dxa"/>
            <w:tcBorders>
              <w:top w:val="single" w:sz="4" w:space="0" w:color="auto"/>
              <w:left w:val="single" w:sz="4" w:space="0" w:color="auto"/>
              <w:bottom w:val="single" w:sz="4" w:space="0" w:color="auto"/>
              <w:right w:val="single" w:sz="4" w:space="0" w:color="auto"/>
            </w:tcBorders>
          </w:tcPr>
          <w:p w14:paraId="32E9F634" w14:textId="77777777" w:rsidR="00514061" w:rsidRDefault="00514061" w:rsidP="00F70259">
            <w:pPr>
              <w:pStyle w:val="TAC"/>
            </w:pPr>
            <w:r>
              <w:t>6.1.6.2.14</w:t>
            </w:r>
          </w:p>
        </w:tc>
        <w:tc>
          <w:tcPr>
            <w:tcW w:w="4886" w:type="dxa"/>
            <w:tcBorders>
              <w:top w:val="single" w:sz="4" w:space="0" w:color="auto"/>
              <w:left w:val="single" w:sz="4" w:space="0" w:color="auto"/>
              <w:bottom w:val="single" w:sz="4" w:space="0" w:color="auto"/>
              <w:right w:val="single" w:sz="4" w:space="0" w:color="auto"/>
            </w:tcBorders>
          </w:tcPr>
          <w:p w14:paraId="32E9F635" w14:textId="77777777" w:rsidR="00514061" w:rsidRDefault="00514061" w:rsidP="00F70259">
            <w:pPr>
              <w:pStyle w:val="TAL"/>
              <w:rPr>
                <w:rFonts w:cs="Arial"/>
                <w:szCs w:val="18"/>
              </w:rPr>
            </w:pPr>
            <w:r>
              <w:rPr>
                <w:rFonts w:cs="Arial"/>
                <w:szCs w:val="18"/>
              </w:rPr>
              <w:t xml:space="preserve">Error within Update Response from H-SMF </w:t>
            </w:r>
          </w:p>
        </w:tc>
      </w:tr>
      <w:tr w:rsidR="00AF798B" w14:paraId="32E9F63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7" w14:textId="77777777" w:rsidR="00AF798B" w:rsidRDefault="00AF798B" w:rsidP="001433FE">
            <w:pPr>
              <w:pStyle w:val="TAL"/>
            </w:pPr>
            <w:r>
              <w:t>VsmfUpdateData</w:t>
            </w:r>
          </w:p>
        </w:tc>
        <w:tc>
          <w:tcPr>
            <w:tcW w:w="1547" w:type="dxa"/>
            <w:tcBorders>
              <w:top w:val="single" w:sz="4" w:space="0" w:color="auto"/>
              <w:left w:val="single" w:sz="4" w:space="0" w:color="auto"/>
              <w:bottom w:val="single" w:sz="4" w:space="0" w:color="auto"/>
              <w:right w:val="single" w:sz="4" w:space="0" w:color="auto"/>
            </w:tcBorders>
          </w:tcPr>
          <w:p w14:paraId="32E9F638" w14:textId="77777777" w:rsidR="00AF798B" w:rsidRDefault="00AF798B" w:rsidP="00AF798B">
            <w:pPr>
              <w:pStyle w:val="TAC"/>
            </w:pPr>
            <w:r>
              <w:t>6.1.6.2.15</w:t>
            </w:r>
          </w:p>
        </w:tc>
        <w:tc>
          <w:tcPr>
            <w:tcW w:w="4886" w:type="dxa"/>
            <w:tcBorders>
              <w:top w:val="single" w:sz="4" w:space="0" w:color="auto"/>
              <w:left w:val="single" w:sz="4" w:space="0" w:color="auto"/>
              <w:bottom w:val="single" w:sz="4" w:space="0" w:color="auto"/>
              <w:right w:val="single" w:sz="4" w:space="0" w:color="auto"/>
            </w:tcBorders>
          </w:tcPr>
          <w:p w14:paraId="32E9F639" w14:textId="77777777" w:rsidR="00AF798B" w:rsidRDefault="00AF798B" w:rsidP="001433FE">
            <w:pPr>
              <w:pStyle w:val="TAL"/>
              <w:rPr>
                <w:rFonts w:cs="Arial"/>
                <w:szCs w:val="18"/>
              </w:rPr>
            </w:pPr>
            <w:r>
              <w:rPr>
                <w:rFonts w:cs="Arial"/>
                <w:szCs w:val="18"/>
              </w:rPr>
              <w:t>Information within Update Request towards V-SMF</w:t>
            </w:r>
          </w:p>
        </w:tc>
      </w:tr>
      <w:tr w:rsidR="00AF798B" w14:paraId="32E9F63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B" w14:textId="77777777" w:rsidR="00AF798B" w:rsidRDefault="00AF798B" w:rsidP="001433FE">
            <w:pPr>
              <w:pStyle w:val="TAL"/>
            </w:pPr>
            <w:r>
              <w:t>VsmfUpdatedData</w:t>
            </w:r>
          </w:p>
        </w:tc>
        <w:tc>
          <w:tcPr>
            <w:tcW w:w="1547" w:type="dxa"/>
            <w:tcBorders>
              <w:top w:val="single" w:sz="4" w:space="0" w:color="auto"/>
              <w:left w:val="single" w:sz="4" w:space="0" w:color="auto"/>
              <w:bottom w:val="single" w:sz="4" w:space="0" w:color="auto"/>
              <w:right w:val="single" w:sz="4" w:space="0" w:color="auto"/>
            </w:tcBorders>
          </w:tcPr>
          <w:p w14:paraId="32E9F63C" w14:textId="77777777" w:rsidR="00AF798B" w:rsidRDefault="00AF798B" w:rsidP="00AF798B">
            <w:pPr>
              <w:pStyle w:val="TAC"/>
            </w:pPr>
            <w:r>
              <w:t>6.1.6.2.16</w:t>
            </w:r>
          </w:p>
        </w:tc>
        <w:tc>
          <w:tcPr>
            <w:tcW w:w="4886" w:type="dxa"/>
            <w:tcBorders>
              <w:top w:val="single" w:sz="4" w:space="0" w:color="auto"/>
              <w:left w:val="single" w:sz="4" w:space="0" w:color="auto"/>
              <w:bottom w:val="single" w:sz="4" w:space="0" w:color="auto"/>
              <w:right w:val="single" w:sz="4" w:space="0" w:color="auto"/>
            </w:tcBorders>
          </w:tcPr>
          <w:p w14:paraId="32E9F63D" w14:textId="77777777" w:rsidR="00AF798B" w:rsidRDefault="00AF798B" w:rsidP="001433FE">
            <w:pPr>
              <w:pStyle w:val="TAL"/>
              <w:rPr>
                <w:rFonts w:cs="Arial"/>
                <w:szCs w:val="18"/>
              </w:rPr>
            </w:pPr>
            <w:r>
              <w:rPr>
                <w:rFonts w:cs="Arial"/>
                <w:szCs w:val="18"/>
              </w:rPr>
              <w:t>Information within Update Response from V-SMF</w:t>
            </w:r>
          </w:p>
        </w:tc>
      </w:tr>
      <w:tr w:rsidR="00AF798B" w14:paraId="32E9F64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F" w14:textId="77777777" w:rsidR="00AF798B" w:rsidRDefault="00AF798B" w:rsidP="001433FE">
            <w:pPr>
              <w:pStyle w:val="TAL"/>
            </w:pPr>
            <w:r>
              <w:t>StatusNotification</w:t>
            </w:r>
          </w:p>
        </w:tc>
        <w:tc>
          <w:tcPr>
            <w:tcW w:w="1547" w:type="dxa"/>
            <w:tcBorders>
              <w:top w:val="single" w:sz="4" w:space="0" w:color="auto"/>
              <w:left w:val="single" w:sz="4" w:space="0" w:color="auto"/>
              <w:bottom w:val="single" w:sz="4" w:space="0" w:color="auto"/>
              <w:right w:val="single" w:sz="4" w:space="0" w:color="auto"/>
            </w:tcBorders>
          </w:tcPr>
          <w:p w14:paraId="32E9F640" w14:textId="77777777" w:rsidR="00AF798B" w:rsidRDefault="00AF798B" w:rsidP="00AF798B">
            <w:pPr>
              <w:pStyle w:val="TAC"/>
            </w:pPr>
            <w:r>
              <w:t>6.1.6.2.17</w:t>
            </w:r>
          </w:p>
        </w:tc>
        <w:tc>
          <w:tcPr>
            <w:tcW w:w="4886" w:type="dxa"/>
            <w:tcBorders>
              <w:top w:val="single" w:sz="4" w:space="0" w:color="auto"/>
              <w:left w:val="single" w:sz="4" w:space="0" w:color="auto"/>
              <w:bottom w:val="single" w:sz="4" w:space="0" w:color="auto"/>
              <w:right w:val="single" w:sz="4" w:space="0" w:color="auto"/>
            </w:tcBorders>
          </w:tcPr>
          <w:p w14:paraId="32E9F641" w14:textId="77777777" w:rsidR="00AF798B" w:rsidRDefault="00AF798B" w:rsidP="001433FE">
            <w:pPr>
              <w:pStyle w:val="TAL"/>
              <w:rPr>
                <w:rFonts w:cs="Arial"/>
                <w:szCs w:val="18"/>
              </w:rPr>
            </w:pPr>
            <w:r>
              <w:rPr>
                <w:rFonts w:cs="Arial"/>
                <w:szCs w:val="18"/>
              </w:rPr>
              <w:t xml:space="preserve">Information within Notify Status Request </w:t>
            </w:r>
          </w:p>
        </w:tc>
      </w:tr>
      <w:tr w:rsidR="009F58C8" w14:paraId="32E9F64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3" w14:textId="77777777" w:rsidR="009F58C8" w:rsidRDefault="009F58C8" w:rsidP="009F58C8">
            <w:pPr>
              <w:pStyle w:val="TAL"/>
            </w:pPr>
            <w:r>
              <w:t>QosFlowItem</w:t>
            </w:r>
          </w:p>
        </w:tc>
        <w:tc>
          <w:tcPr>
            <w:tcW w:w="1547" w:type="dxa"/>
            <w:tcBorders>
              <w:top w:val="single" w:sz="4" w:space="0" w:color="auto"/>
              <w:left w:val="single" w:sz="4" w:space="0" w:color="auto"/>
              <w:bottom w:val="single" w:sz="4" w:space="0" w:color="auto"/>
              <w:right w:val="single" w:sz="4" w:space="0" w:color="auto"/>
            </w:tcBorders>
          </w:tcPr>
          <w:p w14:paraId="32E9F644" w14:textId="77777777" w:rsidR="009F58C8" w:rsidRDefault="009F58C8" w:rsidP="009F58C8">
            <w:pPr>
              <w:pStyle w:val="TAC"/>
            </w:pPr>
            <w:r>
              <w:t>6.1.6.2.1</w:t>
            </w:r>
            <w:r w:rsidR="00446B4D">
              <w:t>8</w:t>
            </w:r>
          </w:p>
        </w:tc>
        <w:tc>
          <w:tcPr>
            <w:tcW w:w="4886" w:type="dxa"/>
            <w:tcBorders>
              <w:top w:val="single" w:sz="4" w:space="0" w:color="auto"/>
              <w:left w:val="single" w:sz="4" w:space="0" w:color="auto"/>
              <w:bottom w:val="single" w:sz="4" w:space="0" w:color="auto"/>
              <w:right w:val="single" w:sz="4" w:space="0" w:color="auto"/>
            </w:tcBorders>
          </w:tcPr>
          <w:p w14:paraId="32E9F645" w14:textId="77777777" w:rsidR="009F58C8" w:rsidRDefault="009F58C8" w:rsidP="009F58C8">
            <w:pPr>
              <w:pStyle w:val="TAL"/>
              <w:rPr>
                <w:rFonts w:cs="Arial"/>
                <w:szCs w:val="18"/>
              </w:rPr>
            </w:pPr>
            <w:r>
              <w:rPr>
                <w:rFonts w:cs="Arial"/>
                <w:szCs w:val="18"/>
              </w:rPr>
              <w:t xml:space="preserve">Individual QoS flow </w:t>
            </w:r>
          </w:p>
        </w:tc>
      </w:tr>
      <w:tr w:rsidR="009F58C8" w14:paraId="32E9F64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7" w14:textId="77777777" w:rsidR="009F58C8" w:rsidRDefault="009F58C8" w:rsidP="009F58C8">
            <w:pPr>
              <w:pStyle w:val="TAL"/>
            </w:pPr>
            <w:r>
              <w:t>QosFlowSetupItem</w:t>
            </w:r>
          </w:p>
        </w:tc>
        <w:tc>
          <w:tcPr>
            <w:tcW w:w="1547" w:type="dxa"/>
            <w:tcBorders>
              <w:top w:val="single" w:sz="4" w:space="0" w:color="auto"/>
              <w:left w:val="single" w:sz="4" w:space="0" w:color="auto"/>
              <w:bottom w:val="single" w:sz="4" w:space="0" w:color="auto"/>
              <w:right w:val="single" w:sz="4" w:space="0" w:color="auto"/>
            </w:tcBorders>
          </w:tcPr>
          <w:p w14:paraId="32E9F648" w14:textId="77777777" w:rsidR="009F58C8" w:rsidRDefault="009F58C8" w:rsidP="009F58C8">
            <w:pPr>
              <w:pStyle w:val="TAC"/>
            </w:pPr>
            <w:r>
              <w:t>6.1.6.2.</w:t>
            </w:r>
            <w:r w:rsidR="00446B4D">
              <w:t>19</w:t>
            </w:r>
          </w:p>
        </w:tc>
        <w:tc>
          <w:tcPr>
            <w:tcW w:w="4886" w:type="dxa"/>
            <w:tcBorders>
              <w:top w:val="single" w:sz="4" w:space="0" w:color="auto"/>
              <w:left w:val="single" w:sz="4" w:space="0" w:color="auto"/>
              <w:bottom w:val="single" w:sz="4" w:space="0" w:color="auto"/>
              <w:right w:val="single" w:sz="4" w:space="0" w:color="auto"/>
            </w:tcBorders>
          </w:tcPr>
          <w:p w14:paraId="32E9F649" w14:textId="77777777" w:rsidR="009F58C8" w:rsidRDefault="009F58C8" w:rsidP="009F58C8">
            <w:pPr>
              <w:pStyle w:val="TAL"/>
              <w:rPr>
                <w:rFonts w:cs="Arial"/>
                <w:szCs w:val="18"/>
              </w:rPr>
            </w:pPr>
            <w:r>
              <w:rPr>
                <w:rFonts w:cs="Arial"/>
                <w:szCs w:val="18"/>
              </w:rPr>
              <w:t>Individual QoS flow to setup</w:t>
            </w:r>
          </w:p>
        </w:tc>
      </w:tr>
      <w:tr w:rsidR="009F58C8" w14:paraId="32E9F64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B" w14:textId="77777777" w:rsidR="009F58C8" w:rsidRDefault="009F58C8" w:rsidP="009F58C8">
            <w:pPr>
              <w:pStyle w:val="TAL"/>
            </w:pPr>
            <w:r>
              <w:t>QosFlowAddModifyRequestItem</w:t>
            </w:r>
          </w:p>
        </w:tc>
        <w:tc>
          <w:tcPr>
            <w:tcW w:w="1547" w:type="dxa"/>
            <w:tcBorders>
              <w:top w:val="single" w:sz="4" w:space="0" w:color="auto"/>
              <w:left w:val="single" w:sz="4" w:space="0" w:color="auto"/>
              <w:bottom w:val="single" w:sz="4" w:space="0" w:color="auto"/>
              <w:right w:val="single" w:sz="4" w:space="0" w:color="auto"/>
            </w:tcBorders>
          </w:tcPr>
          <w:p w14:paraId="32E9F64C" w14:textId="77777777" w:rsidR="009F58C8" w:rsidRDefault="009F58C8" w:rsidP="009F58C8">
            <w:pPr>
              <w:pStyle w:val="TAC"/>
            </w:pPr>
            <w:r>
              <w:t>6.1.6.2.2</w:t>
            </w:r>
            <w:r w:rsidR="00446B4D">
              <w:t>0</w:t>
            </w:r>
          </w:p>
        </w:tc>
        <w:tc>
          <w:tcPr>
            <w:tcW w:w="4886" w:type="dxa"/>
            <w:tcBorders>
              <w:top w:val="single" w:sz="4" w:space="0" w:color="auto"/>
              <w:left w:val="single" w:sz="4" w:space="0" w:color="auto"/>
              <w:bottom w:val="single" w:sz="4" w:space="0" w:color="auto"/>
              <w:right w:val="single" w:sz="4" w:space="0" w:color="auto"/>
            </w:tcBorders>
          </w:tcPr>
          <w:p w14:paraId="32E9F64D" w14:textId="77777777" w:rsidR="009F58C8" w:rsidRDefault="009F58C8" w:rsidP="009F58C8">
            <w:pPr>
              <w:pStyle w:val="TAL"/>
              <w:rPr>
                <w:rFonts w:cs="Arial"/>
                <w:szCs w:val="18"/>
              </w:rPr>
            </w:pPr>
            <w:r>
              <w:rPr>
                <w:rFonts w:cs="Arial"/>
                <w:szCs w:val="18"/>
              </w:rPr>
              <w:t>Individual QoS flow requested to be created or modified</w:t>
            </w:r>
          </w:p>
        </w:tc>
      </w:tr>
      <w:tr w:rsidR="009F58C8" w14:paraId="32E9F65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F" w14:textId="77777777" w:rsidR="009F58C8" w:rsidRDefault="009F58C8" w:rsidP="009F58C8">
            <w:pPr>
              <w:pStyle w:val="TAL"/>
            </w:pPr>
            <w:r>
              <w:t>QosFlowReleaseRequestItem</w:t>
            </w:r>
          </w:p>
        </w:tc>
        <w:tc>
          <w:tcPr>
            <w:tcW w:w="1547" w:type="dxa"/>
            <w:tcBorders>
              <w:top w:val="single" w:sz="4" w:space="0" w:color="auto"/>
              <w:left w:val="single" w:sz="4" w:space="0" w:color="auto"/>
              <w:bottom w:val="single" w:sz="4" w:space="0" w:color="auto"/>
              <w:right w:val="single" w:sz="4" w:space="0" w:color="auto"/>
            </w:tcBorders>
          </w:tcPr>
          <w:p w14:paraId="32E9F650" w14:textId="77777777" w:rsidR="009F58C8" w:rsidRDefault="009F58C8" w:rsidP="009F58C8">
            <w:pPr>
              <w:pStyle w:val="TAC"/>
            </w:pPr>
            <w:r>
              <w:t>6.1.6.2.2</w:t>
            </w:r>
            <w:r w:rsidR="00446B4D">
              <w:t>1</w:t>
            </w:r>
          </w:p>
        </w:tc>
        <w:tc>
          <w:tcPr>
            <w:tcW w:w="4886" w:type="dxa"/>
            <w:tcBorders>
              <w:top w:val="single" w:sz="4" w:space="0" w:color="auto"/>
              <w:left w:val="single" w:sz="4" w:space="0" w:color="auto"/>
              <w:bottom w:val="single" w:sz="4" w:space="0" w:color="auto"/>
              <w:right w:val="single" w:sz="4" w:space="0" w:color="auto"/>
            </w:tcBorders>
          </w:tcPr>
          <w:p w14:paraId="32E9F651" w14:textId="77777777" w:rsidR="009F58C8" w:rsidRDefault="009F58C8" w:rsidP="009F58C8">
            <w:pPr>
              <w:pStyle w:val="TAL"/>
              <w:rPr>
                <w:rFonts w:cs="Arial"/>
                <w:szCs w:val="18"/>
              </w:rPr>
            </w:pPr>
            <w:r>
              <w:rPr>
                <w:rFonts w:cs="Arial"/>
                <w:szCs w:val="18"/>
              </w:rPr>
              <w:t>Individual QoS flow requested to be released</w:t>
            </w:r>
          </w:p>
        </w:tc>
      </w:tr>
      <w:tr w:rsidR="009F58C8" w14:paraId="32E9F65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3" w14:textId="77777777" w:rsidR="009F58C8" w:rsidRDefault="009F58C8" w:rsidP="009F58C8">
            <w:pPr>
              <w:pStyle w:val="TAL"/>
            </w:pPr>
            <w:r>
              <w:t>QosFlowProfile</w:t>
            </w:r>
          </w:p>
        </w:tc>
        <w:tc>
          <w:tcPr>
            <w:tcW w:w="1547" w:type="dxa"/>
            <w:tcBorders>
              <w:top w:val="single" w:sz="4" w:space="0" w:color="auto"/>
              <w:left w:val="single" w:sz="4" w:space="0" w:color="auto"/>
              <w:bottom w:val="single" w:sz="4" w:space="0" w:color="auto"/>
              <w:right w:val="single" w:sz="4" w:space="0" w:color="auto"/>
            </w:tcBorders>
          </w:tcPr>
          <w:p w14:paraId="32E9F654" w14:textId="77777777" w:rsidR="009F58C8" w:rsidRDefault="009F58C8" w:rsidP="009F58C8">
            <w:pPr>
              <w:pStyle w:val="TAC"/>
            </w:pPr>
            <w:r>
              <w:t>6.1.6.2.2</w:t>
            </w:r>
            <w:r w:rsidR="00446B4D">
              <w:t>2</w:t>
            </w:r>
          </w:p>
        </w:tc>
        <w:tc>
          <w:tcPr>
            <w:tcW w:w="4886" w:type="dxa"/>
            <w:tcBorders>
              <w:top w:val="single" w:sz="4" w:space="0" w:color="auto"/>
              <w:left w:val="single" w:sz="4" w:space="0" w:color="auto"/>
              <w:bottom w:val="single" w:sz="4" w:space="0" w:color="auto"/>
              <w:right w:val="single" w:sz="4" w:space="0" w:color="auto"/>
            </w:tcBorders>
          </w:tcPr>
          <w:p w14:paraId="32E9F655" w14:textId="77777777" w:rsidR="009F58C8" w:rsidRDefault="009F58C8" w:rsidP="009F58C8">
            <w:pPr>
              <w:pStyle w:val="TAL"/>
              <w:rPr>
                <w:rFonts w:cs="Arial"/>
                <w:szCs w:val="18"/>
              </w:rPr>
            </w:pPr>
            <w:r>
              <w:rPr>
                <w:rFonts w:cs="Arial"/>
                <w:szCs w:val="18"/>
              </w:rPr>
              <w:t>QoS flow profile</w:t>
            </w:r>
          </w:p>
        </w:tc>
      </w:tr>
      <w:tr w:rsidR="009F58C8" w14:paraId="32E9F65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7" w14:textId="77777777" w:rsidR="009F58C8" w:rsidRDefault="009F58C8" w:rsidP="009F58C8">
            <w:pPr>
              <w:pStyle w:val="TAL"/>
            </w:pPr>
            <w:r>
              <w:t>GbrQosFlowInformation</w:t>
            </w:r>
          </w:p>
        </w:tc>
        <w:tc>
          <w:tcPr>
            <w:tcW w:w="1547" w:type="dxa"/>
            <w:tcBorders>
              <w:top w:val="single" w:sz="4" w:space="0" w:color="auto"/>
              <w:left w:val="single" w:sz="4" w:space="0" w:color="auto"/>
              <w:bottom w:val="single" w:sz="4" w:space="0" w:color="auto"/>
              <w:right w:val="single" w:sz="4" w:space="0" w:color="auto"/>
            </w:tcBorders>
          </w:tcPr>
          <w:p w14:paraId="32E9F658" w14:textId="77777777" w:rsidR="009F58C8" w:rsidRDefault="009F58C8" w:rsidP="009F58C8">
            <w:pPr>
              <w:pStyle w:val="TAC"/>
            </w:pPr>
            <w:r>
              <w:t>6.1.6.2.2</w:t>
            </w:r>
            <w:r w:rsidR="00446B4D">
              <w:t>3</w:t>
            </w:r>
          </w:p>
        </w:tc>
        <w:tc>
          <w:tcPr>
            <w:tcW w:w="4886" w:type="dxa"/>
            <w:tcBorders>
              <w:top w:val="single" w:sz="4" w:space="0" w:color="auto"/>
              <w:left w:val="single" w:sz="4" w:space="0" w:color="auto"/>
              <w:bottom w:val="single" w:sz="4" w:space="0" w:color="auto"/>
              <w:right w:val="single" w:sz="4" w:space="0" w:color="auto"/>
            </w:tcBorders>
          </w:tcPr>
          <w:p w14:paraId="32E9F659" w14:textId="77777777" w:rsidR="009F58C8" w:rsidRDefault="009F58C8" w:rsidP="009F58C8">
            <w:pPr>
              <w:pStyle w:val="TAL"/>
              <w:rPr>
                <w:rFonts w:cs="Arial"/>
                <w:szCs w:val="18"/>
              </w:rPr>
            </w:pPr>
            <w:r>
              <w:rPr>
                <w:rFonts w:cs="Arial"/>
                <w:szCs w:val="18"/>
              </w:rPr>
              <w:t>GBR QoS flow information</w:t>
            </w:r>
          </w:p>
        </w:tc>
      </w:tr>
      <w:tr w:rsidR="000218BC" w14:paraId="32E9F65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B" w14:textId="77777777" w:rsidR="000218BC" w:rsidRDefault="000218BC" w:rsidP="00247885">
            <w:pPr>
              <w:pStyle w:val="TAL"/>
            </w:pPr>
            <w:r>
              <w:t>QosFlowNotifyItem</w:t>
            </w:r>
          </w:p>
        </w:tc>
        <w:tc>
          <w:tcPr>
            <w:tcW w:w="1547" w:type="dxa"/>
            <w:tcBorders>
              <w:top w:val="single" w:sz="4" w:space="0" w:color="auto"/>
              <w:left w:val="single" w:sz="4" w:space="0" w:color="auto"/>
              <w:bottom w:val="single" w:sz="4" w:space="0" w:color="auto"/>
              <w:right w:val="single" w:sz="4" w:space="0" w:color="auto"/>
            </w:tcBorders>
          </w:tcPr>
          <w:p w14:paraId="32E9F65C" w14:textId="77777777" w:rsidR="000218BC" w:rsidRDefault="000218BC" w:rsidP="00247885">
            <w:pPr>
              <w:pStyle w:val="TAC"/>
            </w:pPr>
            <w:r w:rsidRPr="008809C8">
              <w:t>6.1.6.2.</w:t>
            </w:r>
            <w:r>
              <w:t>2</w:t>
            </w:r>
            <w:r w:rsidR="00446B4D">
              <w:t>4</w:t>
            </w:r>
          </w:p>
        </w:tc>
        <w:tc>
          <w:tcPr>
            <w:tcW w:w="4886" w:type="dxa"/>
            <w:tcBorders>
              <w:top w:val="single" w:sz="4" w:space="0" w:color="auto"/>
              <w:left w:val="single" w:sz="4" w:space="0" w:color="auto"/>
              <w:bottom w:val="single" w:sz="4" w:space="0" w:color="auto"/>
              <w:right w:val="single" w:sz="4" w:space="0" w:color="auto"/>
            </w:tcBorders>
          </w:tcPr>
          <w:p w14:paraId="32E9F65D" w14:textId="77777777" w:rsidR="000218BC" w:rsidRDefault="0056191B" w:rsidP="00247885">
            <w:pPr>
              <w:pStyle w:val="TAL"/>
              <w:rPr>
                <w:rFonts w:cs="Arial"/>
                <w:szCs w:val="18"/>
              </w:rPr>
            </w:pPr>
            <w:r>
              <w:rPr>
                <w:rFonts w:cs="Arial"/>
                <w:szCs w:val="18"/>
              </w:rPr>
              <w:t>Notification related to a QoS flow</w:t>
            </w:r>
          </w:p>
        </w:tc>
      </w:tr>
      <w:tr w:rsidR="00C1229A" w14:paraId="32E9F66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F" w14:textId="77777777" w:rsidR="00C1229A" w:rsidRDefault="00C1229A" w:rsidP="001433FE">
            <w:pPr>
              <w:pStyle w:val="TAL"/>
            </w:pPr>
            <w:r>
              <w:t>SMContext</w:t>
            </w:r>
            <w:r w:rsidR="0026346C">
              <w:t>Retrieved</w:t>
            </w:r>
            <w:r>
              <w:t>Data</w:t>
            </w:r>
          </w:p>
        </w:tc>
        <w:tc>
          <w:tcPr>
            <w:tcW w:w="1547" w:type="dxa"/>
            <w:tcBorders>
              <w:top w:val="single" w:sz="4" w:space="0" w:color="auto"/>
              <w:left w:val="single" w:sz="4" w:space="0" w:color="auto"/>
              <w:bottom w:val="single" w:sz="4" w:space="0" w:color="auto"/>
              <w:right w:val="single" w:sz="4" w:space="0" w:color="auto"/>
            </w:tcBorders>
          </w:tcPr>
          <w:p w14:paraId="32E9F660" w14:textId="77777777" w:rsidR="00C1229A" w:rsidRDefault="00C1229A" w:rsidP="00AF798B">
            <w:pPr>
              <w:pStyle w:val="TAC"/>
            </w:pPr>
            <w:r>
              <w:t>6.1.6.2.</w:t>
            </w:r>
            <w:r w:rsidR="00446B4D">
              <w:t>27</w:t>
            </w:r>
          </w:p>
        </w:tc>
        <w:tc>
          <w:tcPr>
            <w:tcW w:w="4886" w:type="dxa"/>
            <w:tcBorders>
              <w:top w:val="single" w:sz="4" w:space="0" w:color="auto"/>
              <w:left w:val="single" w:sz="4" w:space="0" w:color="auto"/>
              <w:bottom w:val="single" w:sz="4" w:space="0" w:color="auto"/>
              <w:right w:val="single" w:sz="4" w:space="0" w:color="auto"/>
            </w:tcBorders>
          </w:tcPr>
          <w:p w14:paraId="32E9F661" w14:textId="77777777" w:rsidR="00C1229A" w:rsidRDefault="009F58C8" w:rsidP="001433FE">
            <w:pPr>
              <w:pStyle w:val="TAL"/>
              <w:rPr>
                <w:rFonts w:cs="Arial"/>
                <w:szCs w:val="18"/>
              </w:rPr>
            </w:pPr>
            <w:r>
              <w:rPr>
                <w:rFonts w:cs="Arial"/>
                <w:szCs w:val="18"/>
              </w:rPr>
              <w:t xml:space="preserve">Information within </w:t>
            </w:r>
            <w:r w:rsidR="0026346C">
              <w:rPr>
                <w:rFonts w:cs="Arial"/>
                <w:szCs w:val="18"/>
              </w:rPr>
              <w:t>Retrieve</w:t>
            </w:r>
            <w:r>
              <w:rPr>
                <w:rFonts w:cs="Arial"/>
                <w:szCs w:val="18"/>
              </w:rPr>
              <w:t xml:space="preserve"> SM Context Response</w:t>
            </w:r>
          </w:p>
        </w:tc>
      </w:tr>
      <w:tr w:rsidR="000218BC" w14:paraId="32E9F66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3" w14:textId="77777777" w:rsidR="000218BC" w:rsidRDefault="000218BC" w:rsidP="00247885">
            <w:pPr>
              <w:pStyle w:val="TAL"/>
              <w:rPr>
                <w:lang w:eastAsia="zh-CN"/>
              </w:rPr>
            </w:pPr>
            <w:r>
              <w:rPr>
                <w:lang w:eastAsia="zh-CN"/>
              </w:rPr>
              <w:t>TunnelInfo</w:t>
            </w:r>
          </w:p>
        </w:tc>
        <w:tc>
          <w:tcPr>
            <w:tcW w:w="1547" w:type="dxa"/>
            <w:tcBorders>
              <w:top w:val="single" w:sz="4" w:space="0" w:color="auto"/>
              <w:left w:val="single" w:sz="4" w:space="0" w:color="auto"/>
              <w:bottom w:val="single" w:sz="4" w:space="0" w:color="auto"/>
              <w:right w:val="single" w:sz="4" w:space="0" w:color="auto"/>
            </w:tcBorders>
          </w:tcPr>
          <w:p w14:paraId="32E9F664" w14:textId="77777777" w:rsidR="000218BC" w:rsidRDefault="000218BC" w:rsidP="00247885">
            <w:pPr>
              <w:pStyle w:val="TAC"/>
            </w:pPr>
            <w:r>
              <w:t>6.1.6.2.</w:t>
            </w:r>
            <w:r w:rsidR="00446B4D">
              <w:t>28</w:t>
            </w:r>
          </w:p>
        </w:tc>
        <w:tc>
          <w:tcPr>
            <w:tcW w:w="4886" w:type="dxa"/>
            <w:tcBorders>
              <w:top w:val="single" w:sz="4" w:space="0" w:color="auto"/>
              <w:left w:val="single" w:sz="4" w:space="0" w:color="auto"/>
              <w:bottom w:val="single" w:sz="4" w:space="0" w:color="auto"/>
              <w:right w:val="single" w:sz="4" w:space="0" w:color="auto"/>
            </w:tcBorders>
          </w:tcPr>
          <w:p w14:paraId="32E9F665" w14:textId="77777777" w:rsidR="000218BC" w:rsidRDefault="000218BC" w:rsidP="00247885">
            <w:pPr>
              <w:pStyle w:val="TAL"/>
              <w:rPr>
                <w:rFonts w:cs="Arial"/>
                <w:szCs w:val="18"/>
              </w:rPr>
            </w:pPr>
            <w:r>
              <w:rPr>
                <w:rFonts w:cs="Arial"/>
                <w:szCs w:val="18"/>
              </w:rPr>
              <w:t>Tunnel Information</w:t>
            </w:r>
          </w:p>
        </w:tc>
      </w:tr>
      <w:tr w:rsidR="000218BC" w14:paraId="32E9F66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7" w14:textId="77777777" w:rsidR="000218BC" w:rsidRDefault="000218BC" w:rsidP="00247885">
            <w:pPr>
              <w:pStyle w:val="TAL"/>
              <w:rPr>
                <w:lang w:eastAsia="zh-CN"/>
              </w:rPr>
            </w:pPr>
            <w:r>
              <w:rPr>
                <w:lang w:eastAsia="zh-CN"/>
              </w:rPr>
              <w:t>StatusInfo</w:t>
            </w:r>
          </w:p>
        </w:tc>
        <w:tc>
          <w:tcPr>
            <w:tcW w:w="1547" w:type="dxa"/>
            <w:tcBorders>
              <w:top w:val="single" w:sz="4" w:space="0" w:color="auto"/>
              <w:left w:val="single" w:sz="4" w:space="0" w:color="auto"/>
              <w:bottom w:val="single" w:sz="4" w:space="0" w:color="auto"/>
              <w:right w:val="single" w:sz="4" w:space="0" w:color="auto"/>
            </w:tcBorders>
          </w:tcPr>
          <w:p w14:paraId="32E9F668" w14:textId="77777777" w:rsidR="000218BC" w:rsidRDefault="000218BC" w:rsidP="00247885">
            <w:pPr>
              <w:pStyle w:val="TAC"/>
            </w:pPr>
            <w:r>
              <w:t>6.1.6.2.</w:t>
            </w:r>
            <w:r w:rsidR="00446B4D">
              <w:t>29</w:t>
            </w:r>
          </w:p>
        </w:tc>
        <w:tc>
          <w:tcPr>
            <w:tcW w:w="4886" w:type="dxa"/>
            <w:tcBorders>
              <w:top w:val="single" w:sz="4" w:space="0" w:color="auto"/>
              <w:left w:val="single" w:sz="4" w:space="0" w:color="auto"/>
              <w:bottom w:val="single" w:sz="4" w:space="0" w:color="auto"/>
              <w:right w:val="single" w:sz="4" w:space="0" w:color="auto"/>
            </w:tcBorders>
          </w:tcPr>
          <w:p w14:paraId="32E9F669" w14:textId="77777777" w:rsidR="000218BC" w:rsidRDefault="000218BC" w:rsidP="00247885">
            <w:pPr>
              <w:pStyle w:val="TAL"/>
              <w:rPr>
                <w:rFonts w:cs="Arial"/>
                <w:szCs w:val="18"/>
              </w:rPr>
            </w:pPr>
            <w:r>
              <w:rPr>
                <w:rFonts w:cs="Arial"/>
                <w:szCs w:val="18"/>
              </w:rPr>
              <w:t>Status of SM context or of PDU session</w:t>
            </w:r>
          </w:p>
        </w:tc>
      </w:tr>
      <w:tr w:rsidR="00020B7A" w14:paraId="32E9F66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6B" w14:textId="77777777" w:rsidR="00020B7A" w:rsidRDefault="00020B7A" w:rsidP="00F70259">
            <w:pPr>
              <w:pStyle w:val="TAL"/>
              <w:rPr>
                <w:lang w:eastAsia="zh-CN"/>
              </w:rPr>
            </w:pPr>
            <w:r>
              <w:t>VsmfUpdateError</w:t>
            </w:r>
          </w:p>
        </w:tc>
        <w:tc>
          <w:tcPr>
            <w:tcW w:w="1547" w:type="dxa"/>
            <w:tcBorders>
              <w:top w:val="single" w:sz="4" w:space="0" w:color="auto"/>
              <w:left w:val="single" w:sz="4" w:space="0" w:color="auto"/>
              <w:bottom w:val="single" w:sz="4" w:space="0" w:color="auto"/>
              <w:right w:val="single" w:sz="4" w:space="0" w:color="auto"/>
            </w:tcBorders>
          </w:tcPr>
          <w:p w14:paraId="32E9F66C" w14:textId="77777777" w:rsidR="00020B7A" w:rsidRDefault="00020B7A" w:rsidP="00F70259">
            <w:pPr>
              <w:pStyle w:val="TAC"/>
            </w:pPr>
            <w:r>
              <w:t>6.1.6.2.30</w:t>
            </w:r>
          </w:p>
        </w:tc>
        <w:tc>
          <w:tcPr>
            <w:tcW w:w="4886" w:type="dxa"/>
            <w:tcBorders>
              <w:top w:val="single" w:sz="4" w:space="0" w:color="auto"/>
              <w:left w:val="single" w:sz="4" w:space="0" w:color="auto"/>
              <w:bottom w:val="single" w:sz="4" w:space="0" w:color="auto"/>
              <w:right w:val="single" w:sz="4" w:space="0" w:color="auto"/>
            </w:tcBorders>
          </w:tcPr>
          <w:p w14:paraId="32E9F66D" w14:textId="77777777" w:rsidR="00020B7A" w:rsidRDefault="00020B7A" w:rsidP="00F70259">
            <w:pPr>
              <w:pStyle w:val="TAL"/>
              <w:rPr>
                <w:rFonts w:cs="Arial"/>
                <w:szCs w:val="18"/>
              </w:rPr>
            </w:pPr>
            <w:r>
              <w:rPr>
                <w:rFonts w:cs="Arial"/>
                <w:szCs w:val="18"/>
              </w:rPr>
              <w:t xml:space="preserve">Error within Update Response from V-SMF </w:t>
            </w:r>
          </w:p>
        </w:tc>
      </w:tr>
      <w:tr w:rsidR="00437539" w14:paraId="32E9F67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F" w14:textId="77777777" w:rsidR="00437539" w:rsidRDefault="00437539" w:rsidP="00437539">
            <w:pPr>
              <w:pStyle w:val="TAL"/>
              <w:rPr>
                <w:lang w:eastAsia="zh-CN"/>
              </w:rPr>
            </w:pPr>
            <w:r>
              <w:rPr>
                <w:lang w:eastAsia="zh-CN"/>
              </w:rPr>
              <w:t>EpsPdnCnxInfo</w:t>
            </w:r>
          </w:p>
        </w:tc>
        <w:tc>
          <w:tcPr>
            <w:tcW w:w="1547" w:type="dxa"/>
            <w:tcBorders>
              <w:top w:val="single" w:sz="4" w:space="0" w:color="auto"/>
              <w:left w:val="single" w:sz="4" w:space="0" w:color="auto"/>
              <w:bottom w:val="single" w:sz="4" w:space="0" w:color="auto"/>
              <w:right w:val="single" w:sz="4" w:space="0" w:color="auto"/>
            </w:tcBorders>
          </w:tcPr>
          <w:p w14:paraId="32E9F670" w14:textId="77777777" w:rsidR="00437539" w:rsidRDefault="00437539" w:rsidP="00437539">
            <w:pPr>
              <w:pStyle w:val="TAC"/>
            </w:pPr>
            <w:r>
              <w:t>6.1.6.2.</w:t>
            </w:r>
            <w:r w:rsidR="00446B4D">
              <w:t>31</w:t>
            </w:r>
          </w:p>
        </w:tc>
        <w:tc>
          <w:tcPr>
            <w:tcW w:w="4886" w:type="dxa"/>
            <w:tcBorders>
              <w:top w:val="single" w:sz="4" w:space="0" w:color="auto"/>
              <w:left w:val="single" w:sz="4" w:space="0" w:color="auto"/>
              <w:bottom w:val="single" w:sz="4" w:space="0" w:color="auto"/>
              <w:right w:val="single" w:sz="4" w:space="0" w:color="auto"/>
            </w:tcBorders>
          </w:tcPr>
          <w:p w14:paraId="32E9F671" w14:textId="77777777" w:rsidR="00437539" w:rsidRDefault="00437539" w:rsidP="00437539">
            <w:pPr>
              <w:pStyle w:val="TAL"/>
              <w:rPr>
                <w:rFonts w:cs="Arial"/>
                <w:szCs w:val="18"/>
              </w:rPr>
            </w:pPr>
            <w:r>
              <w:rPr>
                <w:rFonts w:cs="Arial"/>
                <w:szCs w:val="18"/>
              </w:rPr>
              <w:t>EPS PDN Connection Information from H-SMF to V-SMF</w:t>
            </w:r>
          </w:p>
        </w:tc>
      </w:tr>
      <w:tr w:rsidR="00437539" w14:paraId="32E9F67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3" w14:textId="77777777" w:rsidR="00437539" w:rsidRDefault="00437539" w:rsidP="00437539">
            <w:pPr>
              <w:pStyle w:val="TAL"/>
              <w:rPr>
                <w:lang w:eastAsia="zh-CN"/>
              </w:rPr>
            </w:pPr>
            <w:r>
              <w:rPr>
                <w:lang w:eastAsia="zh-CN"/>
              </w:rPr>
              <w:t>EpsBearerInfo</w:t>
            </w:r>
          </w:p>
        </w:tc>
        <w:tc>
          <w:tcPr>
            <w:tcW w:w="1547" w:type="dxa"/>
            <w:tcBorders>
              <w:top w:val="single" w:sz="4" w:space="0" w:color="auto"/>
              <w:left w:val="single" w:sz="4" w:space="0" w:color="auto"/>
              <w:bottom w:val="single" w:sz="4" w:space="0" w:color="auto"/>
              <w:right w:val="single" w:sz="4" w:space="0" w:color="auto"/>
            </w:tcBorders>
          </w:tcPr>
          <w:p w14:paraId="32E9F674" w14:textId="77777777" w:rsidR="00437539" w:rsidRDefault="00437539" w:rsidP="00437539">
            <w:pPr>
              <w:pStyle w:val="TAC"/>
            </w:pPr>
            <w:r>
              <w:t>6.1.6.2.</w:t>
            </w:r>
            <w:r w:rsidR="00446B4D">
              <w:t>32</w:t>
            </w:r>
          </w:p>
        </w:tc>
        <w:tc>
          <w:tcPr>
            <w:tcW w:w="4886" w:type="dxa"/>
            <w:tcBorders>
              <w:top w:val="single" w:sz="4" w:space="0" w:color="auto"/>
              <w:left w:val="single" w:sz="4" w:space="0" w:color="auto"/>
              <w:bottom w:val="single" w:sz="4" w:space="0" w:color="auto"/>
              <w:right w:val="single" w:sz="4" w:space="0" w:color="auto"/>
            </w:tcBorders>
          </w:tcPr>
          <w:p w14:paraId="32E9F675" w14:textId="77777777" w:rsidR="00437539" w:rsidRDefault="00437539" w:rsidP="00437539">
            <w:pPr>
              <w:pStyle w:val="TAL"/>
              <w:rPr>
                <w:rFonts w:cs="Arial"/>
                <w:szCs w:val="18"/>
              </w:rPr>
            </w:pPr>
            <w:r>
              <w:rPr>
                <w:rFonts w:cs="Arial"/>
                <w:szCs w:val="18"/>
              </w:rPr>
              <w:t>EPS Bearer Information from H-SMF to V-SMF</w:t>
            </w:r>
          </w:p>
        </w:tc>
      </w:tr>
      <w:tr w:rsidR="0056191B" w14:paraId="32E9F67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7" w14:textId="77777777" w:rsidR="0056191B" w:rsidRDefault="0056191B" w:rsidP="0056191B">
            <w:pPr>
              <w:pStyle w:val="TAL"/>
              <w:rPr>
                <w:lang w:eastAsia="zh-CN"/>
              </w:rPr>
            </w:pPr>
            <w:r>
              <w:t>PduSessionNotifyItem</w:t>
            </w:r>
          </w:p>
        </w:tc>
        <w:tc>
          <w:tcPr>
            <w:tcW w:w="1547" w:type="dxa"/>
            <w:tcBorders>
              <w:top w:val="single" w:sz="4" w:space="0" w:color="auto"/>
              <w:left w:val="single" w:sz="4" w:space="0" w:color="auto"/>
              <w:bottom w:val="single" w:sz="4" w:space="0" w:color="auto"/>
              <w:right w:val="single" w:sz="4" w:space="0" w:color="auto"/>
            </w:tcBorders>
          </w:tcPr>
          <w:p w14:paraId="32E9F678" w14:textId="77777777" w:rsidR="0056191B" w:rsidRDefault="0056191B" w:rsidP="0056191B">
            <w:pPr>
              <w:pStyle w:val="TAC"/>
            </w:pPr>
            <w:r w:rsidRPr="008809C8">
              <w:t>6.1.6.2.</w:t>
            </w:r>
            <w:r w:rsidR="00446B4D">
              <w:t>33</w:t>
            </w:r>
          </w:p>
        </w:tc>
        <w:tc>
          <w:tcPr>
            <w:tcW w:w="4886" w:type="dxa"/>
            <w:tcBorders>
              <w:top w:val="single" w:sz="4" w:space="0" w:color="auto"/>
              <w:left w:val="single" w:sz="4" w:space="0" w:color="auto"/>
              <w:bottom w:val="single" w:sz="4" w:space="0" w:color="auto"/>
              <w:right w:val="single" w:sz="4" w:space="0" w:color="auto"/>
            </w:tcBorders>
          </w:tcPr>
          <w:p w14:paraId="32E9F679" w14:textId="77777777" w:rsidR="0056191B" w:rsidRDefault="0056191B" w:rsidP="0056191B">
            <w:pPr>
              <w:pStyle w:val="TAL"/>
              <w:rPr>
                <w:rFonts w:cs="Arial"/>
                <w:szCs w:val="18"/>
              </w:rPr>
            </w:pPr>
            <w:r>
              <w:rPr>
                <w:rFonts w:cs="Arial"/>
                <w:szCs w:val="18"/>
              </w:rPr>
              <w:t>Notification related to a PDU session</w:t>
            </w:r>
          </w:p>
        </w:tc>
      </w:tr>
      <w:tr w:rsidR="00CD7DC1" w14:paraId="32E9F67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B" w14:textId="77777777" w:rsidR="00CD7DC1" w:rsidRDefault="00CD7DC1" w:rsidP="00CD7DC1">
            <w:pPr>
              <w:pStyle w:val="TAL"/>
            </w:pPr>
            <w:r>
              <w:rPr>
                <w:rFonts w:hint="eastAsia"/>
                <w:lang w:eastAsia="zh-CN"/>
              </w:rPr>
              <w:t>EbiArpM</w:t>
            </w:r>
            <w:r>
              <w:rPr>
                <w:lang w:eastAsia="zh-CN"/>
              </w:rPr>
              <w:t>apping</w:t>
            </w:r>
          </w:p>
        </w:tc>
        <w:tc>
          <w:tcPr>
            <w:tcW w:w="1547" w:type="dxa"/>
            <w:tcBorders>
              <w:top w:val="single" w:sz="4" w:space="0" w:color="auto"/>
              <w:left w:val="single" w:sz="4" w:space="0" w:color="auto"/>
              <w:bottom w:val="single" w:sz="4" w:space="0" w:color="auto"/>
              <w:right w:val="single" w:sz="4" w:space="0" w:color="auto"/>
            </w:tcBorders>
          </w:tcPr>
          <w:p w14:paraId="32E9F67C" w14:textId="77777777" w:rsidR="00CD7DC1" w:rsidRDefault="00CD7DC1" w:rsidP="00CD7DC1">
            <w:pPr>
              <w:pStyle w:val="TAC"/>
            </w:pPr>
            <w:r>
              <w:rPr>
                <w:rFonts w:hint="eastAsia"/>
              </w:rPr>
              <w:t>6.1.6.2.</w:t>
            </w:r>
            <w:r w:rsidR="00446B4D">
              <w:t>34</w:t>
            </w:r>
          </w:p>
        </w:tc>
        <w:tc>
          <w:tcPr>
            <w:tcW w:w="4886" w:type="dxa"/>
            <w:tcBorders>
              <w:top w:val="single" w:sz="4" w:space="0" w:color="auto"/>
              <w:left w:val="single" w:sz="4" w:space="0" w:color="auto"/>
              <w:bottom w:val="single" w:sz="4" w:space="0" w:color="auto"/>
              <w:right w:val="single" w:sz="4" w:space="0" w:color="auto"/>
            </w:tcBorders>
          </w:tcPr>
          <w:p w14:paraId="32E9F67D" w14:textId="77777777" w:rsidR="00CD7DC1" w:rsidRDefault="00CD7DC1" w:rsidP="00CD7DC1">
            <w:pPr>
              <w:pStyle w:val="TAL"/>
              <w:rPr>
                <w:rFonts w:cs="Arial"/>
                <w:szCs w:val="18"/>
              </w:rPr>
            </w:pPr>
            <w:r>
              <w:rPr>
                <w:rFonts w:cs="Arial" w:hint="eastAsia"/>
                <w:szCs w:val="18"/>
              </w:rPr>
              <w:t>EBI to ARP mapping</w:t>
            </w:r>
          </w:p>
        </w:tc>
      </w:tr>
      <w:tr w:rsidR="00C66CE9" w14:paraId="32E9F68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F" w14:textId="77777777" w:rsidR="00C66CE9" w:rsidRDefault="00C66CE9" w:rsidP="00C66CE9">
            <w:pPr>
              <w:pStyle w:val="TAL"/>
              <w:rPr>
                <w:lang w:eastAsia="zh-CN"/>
              </w:rPr>
            </w:pPr>
            <w:r>
              <w:t>SmContextCreateError</w:t>
            </w:r>
          </w:p>
        </w:tc>
        <w:tc>
          <w:tcPr>
            <w:tcW w:w="1547" w:type="dxa"/>
            <w:tcBorders>
              <w:top w:val="single" w:sz="4" w:space="0" w:color="auto"/>
              <w:left w:val="single" w:sz="4" w:space="0" w:color="auto"/>
              <w:bottom w:val="single" w:sz="4" w:space="0" w:color="auto"/>
              <w:right w:val="single" w:sz="4" w:space="0" w:color="auto"/>
            </w:tcBorders>
          </w:tcPr>
          <w:p w14:paraId="32E9F680" w14:textId="77777777" w:rsidR="00C66CE9" w:rsidRDefault="00C66CE9" w:rsidP="00C66CE9">
            <w:pPr>
              <w:pStyle w:val="TAC"/>
            </w:pPr>
            <w:r>
              <w:t>6.1.6.2.</w:t>
            </w:r>
            <w:r w:rsidR="00446B4D">
              <w:t>35</w:t>
            </w:r>
          </w:p>
        </w:tc>
        <w:tc>
          <w:tcPr>
            <w:tcW w:w="4886" w:type="dxa"/>
            <w:tcBorders>
              <w:top w:val="single" w:sz="4" w:space="0" w:color="auto"/>
              <w:left w:val="single" w:sz="4" w:space="0" w:color="auto"/>
              <w:bottom w:val="single" w:sz="4" w:space="0" w:color="auto"/>
              <w:right w:val="single" w:sz="4" w:space="0" w:color="auto"/>
            </w:tcBorders>
          </w:tcPr>
          <w:p w14:paraId="32E9F681" w14:textId="77777777" w:rsidR="00C66CE9" w:rsidRDefault="00C66CE9" w:rsidP="00C66CE9">
            <w:pPr>
              <w:pStyle w:val="TAL"/>
              <w:rPr>
                <w:rFonts w:cs="Arial"/>
                <w:szCs w:val="18"/>
              </w:rPr>
            </w:pPr>
            <w:r>
              <w:rPr>
                <w:rFonts w:cs="Arial"/>
                <w:szCs w:val="18"/>
              </w:rPr>
              <w:t>Error within Create SM Context Response</w:t>
            </w:r>
          </w:p>
        </w:tc>
      </w:tr>
      <w:tr w:rsidR="00601FC4" w14:paraId="32E9F686" w14:textId="77777777" w:rsidTr="00CB3EFC">
        <w:trPr>
          <w:jc w:val="center"/>
        </w:trPr>
        <w:tc>
          <w:tcPr>
            <w:tcW w:w="2878" w:type="dxa"/>
            <w:tcBorders>
              <w:top w:val="single" w:sz="4" w:space="0" w:color="auto"/>
              <w:left w:val="single" w:sz="4" w:space="0" w:color="auto"/>
              <w:bottom w:val="single" w:sz="4" w:space="0" w:color="auto"/>
              <w:right w:val="single" w:sz="4" w:space="0" w:color="auto"/>
            </w:tcBorders>
          </w:tcPr>
          <w:p w14:paraId="32E9F683" w14:textId="77777777" w:rsidR="00601FC4" w:rsidRDefault="00601FC4" w:rsidP="00CB3EFC">
            <w:pPr>
              <w:pStyle w:val="TAL"/>
              <w:rPr>
                <w:lang w:eastAsia="zh-CN"/>
              </w:rPr>
            </w:pPr>
            <w:r>
              <w:t>SmContextUpdateError</w:t>
            </w:r>
          </w:p>
        </w:tc>
        <w:tc>
          <w:tcPr>
            <w:tcW w:w="1547" w:type="dxa"/>
            <w:tcBorders>
              <w:top w:val="single" w:sz="4" w:space="0" w:color="auto"/>
              <w:left w:val="single" w:sz="4" w:space="0" w:color="auto"/>
              <w:bottom w:val="single" w:sz="4" w:space="0" w:color="auto"/>
              <w:right w:val="single" w:sz="4" w:space="0" w:color="auto"/>
            </w:tcBorders>
          </w:tcPr>
          <w:p w14:paraId="32E9F684" w14:textId="77777777" w:rsidR="00601FC4" w:rsidRDefault="00601FC4" w:rsidP="00CB3EFC">
            <w:pPr>
              <w:pStyle w:val="TAC"/>
            </w:pPr>
            <w:r>
              <w:t>6.1.6.2.</w:t>
            </w:r>
            <w:r w:rsidR="00446B4D">
              <w:t>36</w:t>
            </w:r>
          </w:p>
        </w:tc>
        <w:tc>
          <w:tcPr>
            <w:tcW w:w="4886" w:type="dxa"/>
            <w:tcBorders>
              <w:top w:val="single" w:sz="4" w:space="0" w:color="auto"/>
              <w:left w:val="single" w:sz="4" w:space="0" w:color="auto"/>
              <w:bottom w:val="single" w:sz="4" w:space="0" w:color="auto"/>
              <w:right w:val="single" w:sz="4" w:space="0" w:color="auto"/>
            </w:tcBorders>
          </w:tcPr>
          <w:p w14:paraId="32E9F685" w14:textId="77777777" w:rsidR="00601FC4" w:rsidRDefault="00601FC4" w:rsidP="00CB3EFC">
            <w:pPr>
              <w:pStyle w:val="TAL"/>
              <w:rPr>
                <w:rFonts w:cs="Arial"/>
                <w:szCs w:val="18"/>
              </w:rPr>
            </w:pPr>
            <w:r>
              <w:rPr>
                <w:rFonts w:cs="Arial"/>
                <w:szCs w:val="18"/>
              </w:rPr>
              <w:t>Error within Update SM Context Response</w:t>
            </w:r>
          </w:p>
        </w:tc>
      </w:tr>
      <w:tr w:rsidR="00F1180E" w14:paraId="32E9F68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7" w14:textId="77777777" w:rsidR="00F1180E" w:rsidRDefault="00F1180E" w:rsidP="00F1180E">
            <w:pPr>
              <w:pStyle w:val="TAL"/>
              <w:rPr>
                <w:lang w:eastAsia="zh-CN"/>
              </w:rPr>
            </w:pPr>
            <w:r>
              <w:t>PduSessionCreateError</w:t>
            </w:r>
          </w:p>
        </w:tc>
        <w:tc>
          <w:tcPr>
            <w:tcW w:w="1547" w:type="dxa"/>
            <w:tcBorders>
              <w:top w:val="single" w:sz="4" w:space="0" w:color="auto"/>
              <w:left w:val="single" w:sz="4" w:space="0" w:color="auto"/>
              <w:bottom w:val="single" w:sz="4" w:space="0" w:color="auto"/>
              <w:right w:val="single" w:sz="4" w:space="0" w:color="auto"/>
            </w:tcBorders>
          </w:tcPr>
          <w:p w14:paraId="32E9F688" w14:textId="77777777" w:rsidR="00F1180E" w:rsidRDefault="00F1180E" w:rsidP="00F1180E">
            <w:pPr>
              <w:pStyle w:val="TAC"/>
            </w:pPr>
            <w:r>
              <w:t>6.1.6.2.</w:t>
            </w:r>
            <w:r w:rsidR="00446B4D">
              <w:t>37</w:t>
            </w:r>
          </w:p>
        </w:tc>
        <w:tc>
          <w:tcPr>
            <w:tcW w:w="4886" w:type="dxa"/>
            <w:tcBorders>
              <w:top w:val="single" w:sz="4" w:space="0" w:color="auto"/>
              <w:left w:val="single" w:sz="4" w:space="0" w:color="auto"/>
              <w:bottom w:val="single" w:sz="4" w:space="0" w:color="auto"/>
              <w:right w:val="single" w:sz="4" w:space="0" w:color="auto"/>
            </w:tcBorders>
          </w:tcPr>
          <w:p w14:paraId="32E9F689" w14:textId="77777777" w:rsidR="00F1180E" w:rsidRDefault="00F1180E" w:rsidP="00F1180E">
            <w:pPr>
              <w:pStyle w:val="TAL"/>
              <w:rPr>
                <w:rFonts w:cs="Arial"/>
                <w:szCs w:val="18"/>
              </w:rPr>
            </w:pPr>
            <w:r>
              <w:rPr>
                <w:rFonts w:cs="Arial"/>
                <w:szCs w:val="18"/>
              </w:rPr>
              <w:t>Error within Create Response</w:t>
            </w:r>
          </w:p>
        </w:tc>
      </w:tr>
      <w:tr w:rsidR="0026346C" w14:paraId="32E9F68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8B" w14:textId="77777777" w:rsidR="0026346C" w:rsidRDefault="0026346C" w:rsidP="00F70259">
            <w:pPr>
              <w:pStyle w:val="TAL"/>
              <w:rPr>
                <w:lang w:eastAsia="zh-CN"/>
              </w:rPr>
            </w:pPr>
            <w:r>
              <w:rPr>
                <w:lang w:eastAsia="zh-CN"/>
              </w:rPr>
              <w:t>MmeCapabilities</w:t>
            </w:r>
          </w:p>
        </w:tc>
        <w:tc>
          <w:tcPr>
            <w:tcW w:w="1547" w:type="dxa"/>
            <w:tcBorders>
              <w:top w:val="single" w:sz="4" w:space="0" w:color="auto"/>
              <w:left w:val="single" w:sz="4" w:space="0" w:color="auto"/>
              <w:bottom w:val="single" w:sz="4" w:space="0" w:color="auto"/>
              <w:right w:val="single" w:sz="4" w:space="0" w:color="auto"/>
            </w:tcBorders>
          </w:tcPr>
          <w:p w14:paraId="32E9F68C" w14:textId="77777777" w:rsidR="0026346C" w:rsidRDefault="0026346C" w:rsidP="00F70259">
            <w:pPr>
              <w:pStyle w:val="TAC"/>
            </w:pPr>
            <w:r>
              <w:t>6.1.6.2.</w:t>
            </w:r>
            <w:r w:rsidR="00E53DA4">
              <w:t>38</w:t>
            </w:r>
          </w:p>
        </w:tc>
        <w:tc>
          <w:tcPr>
            <w:tcW w:w="4886" w:type="dxa"/>
            <w:tcBorders>
              <w:top w:val="single" w:sz="4" w:space="0" w:color="auto"/>
              <w:left w:val="single" w:sz="4" w:space="0" w:color="auto"/>
              <w:bottom w:val="single" w:sz="4" w:space="0" w:color="auto"/>
              <w:right w:val="single" w:sz="4" w:space="0" w:color="auto"/>
            </w:tcBorders>
          </w:tcPr>
          <w:p w14:paraId="32E9F68D" w14:textId="77777777" w:rsidR="0026346C" w:rsidRDefault="0026346C" w:rsidP="00F70259">
            <w:pPr>
              <w:pStyle w:val="TAL"/>
              <w:rPr>
                <w:rFonts w:cs="Arial"/>
                <w:szCs w:val="18"/>
              </w:rPr>
            </w:pPr>
            <w:r>
              <w:rPr>
                <w:rFonts w:cs="Arial"/>
                <w:szCs w:val="18"/>
              </w:rPr>
              <w:t>MME capabilities</w:t>
            </w:r>
          </w:p>
        </w:tc>
      </w:tr>
      <w:tr w:rsidR="000218BC" w14:paraId="32E9F69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F" w14:textId="77777777" w:rsidR="000218BC" w:rsidRDefault="000218BC" w:rsidP="00247885">
            <w:pPr>
              <w:pStyle w:val="TAL"/>
              <w:rPr>
                <w:lang w:eastAsia="zh-CN"/>
              </w:rPr>
            </w:pPr>
            <w:r>
              <w:rPr>
                <w:lang w:eastAsia="zh-CN"/>
              </w:rPr>
              <w:t>GtpTeid</w:t>
            </w:r>
          </w:p>
        </w:tc>
        <w:tc>
          <w:tcPr>
            <w:tcW w:w="1547" w:type="dxa"/>
            <w:tcBorders>
              <w:top w:val="single" w:sz="4" w:space="0" w:color="auto"/>
              <w:left w:val="single" w:sz="4" w:space="0" w:color="auto"/>
              <w:bottom w:val="single" w:sz="4" w:space="0" w:color="auto"/>
              <w:right w:val="single" w:sz="4" w:space="0" w:color="auto"/>
            </w:tcBorders>
          </w:tcPr>
          <w:p w14:paraId="32E9F69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1" w14:textId="77777777" w:rsidR="000218BC" w:rsidRDefault="000218BC" w:rsidP="00247885">
            <w:pPr>
              <w:pStyle w:val="TAL"/>
              <w:rPr>
                <w:rFonts w:cs="Arial"/>
                <w:szCs w:val="18"/>
              </w:rPr>
            </w:pPr>
            <w:r>
              <w:rPr>
                <w:rFonts w:cs="Arial"/>
                <w:szCs w:val="18"/>
              </w:rPr>
              <w:t>GTP Tunnel Endpoint Identifier</w:t>
            </w:r>
          </w:p>
        </w:tc>
      </w:tr>
      <w:tr w:rsidR="00CA44AA" w14:paraId="32E9F69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3" w14:textId="77777777" w:rsidR="00CA44AA" w:rsidRDefault="00CA44AA" w:rsidP="00247885">
            <w:pPr>
              <w:pStyle w:val="TAL"/>
              <w:rPr>
                <w:lang w:eastAsia="zh-CN"/>
              </w:rPr>
            </w:pPr>
            <w:r>
              <w:rPr>
                <w:lang w:val="en-US"/>
              </w:rPr>
              <w:t>ProcedureTransactionId</w:t>
            </w:r>
          </w:p>
        </w:tc>
        <w:tc>
          <w:tcPr>
            <w:tcW w:w="1547" w:type="dxa"/>
            <w:tcBorders>
              <w:top w:val="single" w:sz="4" w:space="0" w:color="auto"/>
              <w:left w:val="single" w:sz="4" w:space="0" w:color="auto"/>
              <w:bottom w:val="single" w:sz="4" w:space="0" w:color="auto"/>
              <w:right w:val="single" w:sz="4" w:space="0" w:color="auto"/>
            </w:tcBorders>
          </w:tcPr>
          <w:p w14:paraId="32E9F694" w14:textId="77777777" w:rsidR="00CA44AA" w:rsidRDefault="00CA44AA"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5" w14:textId="77777777" w:rsidR="00CA44AA" w:rsidRDefault="00CA44AA" w:rsidP="00247885">
            <w:pPr>
              <w:pStyle w:val="TAL"/>
              <w:rPr>
                <w:rFonts w:cs="Arial"/>
                <w:szCs w:val="18"/>
              </w:rPr>
            </w:pPr>
            <w:r>
              <w:rPr>
                <w:rFonts w:cs="Arial"/>
                <w:szCs w:val="18"/>
              </w:rPr>
              <w:t>Procedure Transaction Identifier</w:t>
            </w:r>
          </w:p>
        </w:tc>
      </w:tr>
      <w:tr w:rsidR="000218BC" w14:paraId="32E9F6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7" w14:textId="77777777" w:rsidR="000218BC" w:rsidRDefault="000218BC" w:rsidP="00247885">
            <w:pPr>
              <w:pStyle w:val="TAL"/>
              <w:rPr>
                <w:lang w:eastAsia="zh-CN"/>
              </w:rPr>
            </w:pPr>
            <w:r>
              <w:rPr>
                <w:lang w:eastAsia="zh-CN"/>
              </w:rPr>
              <w:t>EpsPdnC</w:t>
            </w:r>
            <w:r w:rsidR="00437539">
              <w:rPr>
                <w:lang w:eastAsia="zh-CN"/>
              </w:rPr>
              <w:t>nxContainer</w:t>
            </w:r>
          </w:p>
        </w:tc>
        <w:tc>
          <w:tcPr>
            <w:tcW w:w="1547" w:type="dxa"/>
            <w:tcBorders>
              <w:top w:val="single" w:sz="4" w:space="0" w:color="auto"/>
              <w:left w:val="single" w:sz="4" w:space="0" w:color="auto"/>
              <w:bottom w:val="single" w:sz="4" w:space="0" w:color="auto"/>
              <w:right w:val="single" w:sz="4" w:space="0" w:color="auto"/>
            </w:tcBorders>
          </w:tcPr>
          <w:p w14:paraId="32E9F698"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9" w14:textId="77777777" w:rsidR="000218BC" w:rsidRDefault="000218BC" w:rsidP="00247885">
            <w:pPr>
              <w:pStyle w:val="TAL"/>
              <w:rPr>
                <w:rFonts w:cs="Arial"/>
                <w:szCs w:val="18"/>
              </w:rPr>
            </w:pPr>
            <w:r>
              <w:rPr>
                <w:rFonts w:cs="Arial"/>
                <w:szCs w:val="18"/>
              </w:rPr>
              <w:t xml:space="preserve">UE EPS PDN Connection </w:t>
            </w:r>
            <w:r w:rsidR="00437539">
              <w:rPr>
                <w:rFonts w:cs="Arial"/>
                <w:szCs w:val="18"/>
              </w:rPr>
              <w:t>container from SMF to AMF</w:t>
            </w:r>
          </w:p>
        </w:tc>
      </w:tr>
      <w:tr w:rsidR="000218BC" w14:paraId="32E9F69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B" w14:textId="77777777" w:rsidR="000218BC" w:rsidRDefault="000218BC" w:rsidP="00247885">
            <w:pPr>
              <w:pStyle w:val="TAL"/>
              <w:rPr>
                <w:lang w:eastAsia="zh-CN"/>
              </w:rPr>
            </w:pPr>
            <w:r>
              <w:rPr>
                <w:lang w:eastAsia="zh-CN"/>
              </w:rPr>
              <w:t>EpsBearerId</w:t>
            </w:r>
          </w:p>
        </w:tc>
        <w:tc>
          <w:tcPr>
            <w:tcW w:w="1547" w:type="dxa"/>
            <w:tcBorders>
              <w:top w:val="single" w:sz="4" w:space="0" w:color="auto"/>
              <w:left w:val="single" w:sz="4" w:space="0" w:color="auto"/>
              <w:bottom w:val="single" w:sz="4" w:space="0" w:color="auto"/>
              <w:right w:val="single" w:sz="4" w:space="0" w:color="auto"/>
            </w:tcBorders>
          </w:tcPr>
          <w:p w14:paraId="32E9F69C"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D" w14:textId="77777777" w:rsidR="000218BC" w:rsidRDefault="000218BC" w:rsidP="00247885">
            <w:pPr>
              <w:pStyle w:val="TAL"/>
              <w:rPr>
                <w:rFonts w:cs="Arial"/>
                <w:szCs w:val="18"/>
              </w:rPr>
            </w:pPr>
            <w:r>
              <w:rPr>
                <w:rFonts w:cs="Arial"/>
                <w:szCs w:val="18"/>
              </w:rPr>
              <w:t>EPS Bearer Id</w:t>
            </w:r>
          </w:p>
        </w:tc>
      </w:tr>
      <w:tr w:rsidR="000218BC" w14:paraId="32E9F6A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F" w14:textId="77777777" w:rsidR="000218BC" w:rsidRDefault="000218BC" w:rsidP="00247885">
            <w:pPr>
              <w:pStyle w:val="TAL"/>
              <w:rPr>
                <w:lang w:eastAsia="zh-CN"/>
              </w:rPr>
            </w:pPr>
            <w:r>
              <w:rPr>
                <w:lang w:eastAsia="zh-CN"/>
              </w:rPr>
              <w:t>EpsBearerCont</w:t>
            </w:r>
            <w:r w:rsidR="00437539">
              <w:rPr>
                <w:lang w:eastAsia="zh-CN"/>
              </w:rPr>
              <w:t>ainer</w:t>
            </w:r>
          </w:p>
        </w:tc>
        <w:tc>
          <w:tcPr>
            <w:tcW w:w="1547" w:type="dxa"/>
            <w:tcBorders>
              <w:top w:val="single" w:sz="4" w:space="0" w:color="auto"/>
              <w:left w:val="single" w:sz="4" w:space="0" w:color="auto"/>
              <w:bottom w:val="single" w:sz="4" w:space="0" w:color="auto"/>
              <w:right w:val="single" w:sz="4" w:space="0" w:color="auto"/>
            </w:tcBorders>
          </w:tcPr>
          <w:p w14:paraId="32E9F6A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A1" w14:textId="77777777" w:rsidR="000218BC" w:rsidRDefault="000218BC" w:rsidP="00247885">
            <w:pPr>
              <w:pStyle w:val="TAL"/>
              <w:rPr>
                <w:rFonts w:cs="Arial"/>
                <w:szCs w:val="18"/>
              </w:rPr>
            </w:pPr>
            <w:r>
              <w:rPr>
                <w:rFonts w:cs="Arial"/>
                <w:szCs w:val="18"/>
              </w:rPr>
              <w:t xml:space="preserve">EPS Bearer </w:t>
            </w:r>
            <w:r w:rsidR="00437539">
              <w:rPr>
                <w:rFonts w:cs="Arial"/>
                <w:szCs w:val="18"/>
              </w:rPr>
              <w:t>container from SMF to AMF</w:t>
            </w:r>
          </w:p>
        </w:tc>
      </w:tr>
      <w:tr w:rsidR="009F58C8" w14:paraId="32E9F6A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3" w14:textId="77777777" w:rsidR="009F58C8" w:rsidRDefault="009F58C8" w:rsidP="00342AE2">
            <w:pPr>
              <w:pStyle w:val="TAL"/>
              <w:rPr>
                <w:lang w:eastAsia="zh-CN"/>
              </w:rPr>
            </w:pPr>
            <w:r>
              <w:rPr>
                <w:lang w:eastAsia="zh-CN"/>
              </w:rPr>
              <w:t>UpCnxState</w:t>
            </w:r>
          </w:p>
        </w:tc>
        <w:tc>
          <w:tcPr>
            <w:tcW w:w="1547" w:type="dxa"/>
            <w:tcBorders>
              <w:top w:val="single" w:sz="4" w:space="0" w:color="auto"/>
              <w:left w:val="single" w:sz="4" w:space="0" w:color="auto"/>
              <w:bottom w:val="single" w:sz="4" w:space="0" w:color="auto"/>
              <w:right w:val="single" w:sz="4" w:space="0" w:color="auto"/>
            </w:tcBorders>
          </w:tcPr>
          <w:p w14:paraId="32E9F6A4" w14:textId="77777777" w:rsidR="009F58C8" w:rsidRDefault="009F58C8" w:rsidP="00342AE2">
            <w:pPr>
              <w:pStyle w:val="TAC"/>
            </w:pPr>
            <w:r>
              <w:t>6.1.6.3.</w:t>
            </w:r>
            <w:r w:rsidR="00815CFA">
              <w:t>3</w:t>
            </w:r>
          </w:p>
        </w:tc>
        <w:tc>
          <w:tcPr>
            <w:tcW w:w="4886" w:type="dxa"/>
            <w:tcBorders>
              <w:top w:val="single" w:sz="4" w:space="0" w:color="auto"/>
              <w:left w:val="single" w:sz="4" w:space="0" w:color="auto"/>
              <w:bottom w:val="single" w:sz="4" w:space="0" w:color="auto"/>
              <w:right w:val="single" w:sz="4" w:space="0" w:color="auto"/>
            </w:tcBorders>
          </w:tcPr>
          <w:p w14:paraId="32E9F6A5" w14:textId="77777777" w:rsidR="009F58C8" w:rsidRDefault="009F58C8" w:rsidP="00342AE2">
            <w:pPr>
              <w:pStyle w:val="TAL"/>
              <w:rPr>
                <w:rFonts w:cs="Arial"/>
                <w:szCs w:val="18"/>
              </w:rPr>
            </w:pPr>
            <w:r>
              <w:rPr>
                <w:rFonts w:cs="Arial"/>
                <w:szCs w:val="18"/>
              </w:rPr>
              <w:t>User Plane Connection State</w:t>
            </w:r>
          </w:p>
        </w:tc>
      </w:tr>
      <w:tr w:rsidR="009F58C8" w14:paraId="32E9F6A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7" w14:textId="77777777" w:rsidR="009F58C8" w:rsidRDefault="009F58C8" w:rsidP="00342AE2">
            <w:pPr>
              <w:pStyle w:val="TAL"/>
              <w:rPr>
                <w:lang w:eastAsia="zh-CN"/>
              </w:rPr>
            </w:pPr>
            <w:r>
              <w:rPr>
                <w:lang w:eastAsia="zh-CN"/>
              </w:rPr>
              <w:t>HoState</w:t>
            </w:r>
          </w:p>
        </w:tc>
        <w:tc>
          <w:tcPr>
            <w:tcW w:w="1547" w:type="dxa"/>
            <w:tcBorders>
              <w:top w:val="single" w:sz="4" w:space="0" w:color="auto"/>
              <w:left w:val="single" w:sz="4" w:space="0" w:color="auto"/>
              <w:bottom w:val="single" w:sz="4" w:space="0" w:color="auto"/>
              <w:right w:val="single" w:sz="4" w:space="0" w:color="auto"/>
            </w:tcBorders>
          </w:tcPr>
          <w:p w14:paraId="32E9F6A8" w14:textId="77777777" w:rsidR="009F58C8" w:rsidRDefault="009F58C8" w:rsidP="00342AE2">
            <w:pPr>
              <w:pStyle w:val="TAC"/>
            </w:pPr>
            <w:r>
              <w:t>6.1.6.3.</w:t>
            </w:r>
            <w:r w:rsidR="00815CFA">
              <w:t>4</w:t>
            </w:r>
          </w:p>
        </w:tc>
        <w:tc>
          <w:tcPr>
            <w:tcW w:w="4886" w:type="dxa"/>
            <w:tcBorders>
              <w:top w:val="single" w:sz="4" w:space="0" w:color="auto"/>
              <w:left w:val="single" w:sz="4" w:space="0" w:color="auto"/>
              <w:bottom w:val="single" w:sz="4" w:space="0" w:color="auto"/>
              <w:right w:val="single" w:sz="4" w:space="0" w:color="auto"/>
            </w:tcBorders>
          </w:tcPr>
          <w:p w14:paraId="32E9F6A9" w14:textId="77777777" w:rsidR="009F58C8" w:rsidRDefault="009F58C8" w:rsidP="00342AE2">
            <w:pPr>
              <w:pStyle w:val="TAL"/>
              <w:rPr>
                <w:rFonts w:cs="Arial"/>
                <w:szCs w:val="18"/>
              </w:rPr>
            </w:pPr>
            <w:r>
              <w:rPr>
                <w:rFonts w:cs="Arial"/>
                <w:szCs w:val="18"/>
              </w:rPr>
              <w:t>Handover State</w:t>
            </w:r>
          </w:p>
        </w:tc>
      </w:tr>
      <w:tr w:rsidR="000218BC" w14:paraId="32E9F6A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B" w14:textId="77777777" w:rsidR="000218BC" w:rsidRDefault="000218BC" w:rsidP="00247885">
            <w:pPr>
              <w:pStyle w:val="TAL"/>
              <w:rPr>
                <w:lang w:eastAsia="zh-CN"/>
              </w:rPr>
            </w:pPr>
            <w:r>
              <w:rPr>
                <w:lang w:eastAsia="zh-CN"/>
              </w:rPr>
              <w:t>RequestType</w:t>
            </w:r>
          </w:p>
        </w:tc>
        <w:tc>
          <w:tcPr>
            <w:tcW w:w="1547" w:type="dxa"/>
            <w:tcBorders>
              <w:top w:val="single" w:sz="4" w:space="0" w:color="auto"/>
              <w:left w:val="single" w:sz="4" w:space="0" w:color="auto"/>
              <w:bottom w:val="single" w:sz="4" w:space="0" w:color="auto"/>
              <w:right w:val="single" w:sz="4" w:space="0" w:color="auto"/>
            </w:tcBorders>
          </w:tcPr>
          <w:p w14:paraId="32E9F6AC" w14:textId="77777777" w:rsidR="000218BC" w:rsidRDefault="000218BC" w:rsidP="00247885">
            <w:pPr>
              <w:pStyle w:val="TAC"/>
            </w:pPr>
            <w:r>
              <w:t>6.1.6.3.5</w:t>
            </w:r>
          </w:p>
        </w:tc>
        <w:tc>
          <w:tcPr>
            <w:tcW w:w="4886" w:type="dxa"/>
            <w:tcBorders>
              <w:top w:val="single" w:sz="4" w:space="0" w:color="auto"/>
              <w:left w:val="single" w:sz="4" w:space="0" w:color="auto"/>
              <w:bottom w:val="single" w:sz="4" w:space="0" w:color="auto"/>
              <w:right w:val="single" w:sz="4" w:space="0" w:color="auto"/>
            </w:tcBorders>
          </w:tcPr>
          <w:p w14:paraId="32E9F6AD" w14:textId="77777777" w:rsidR="000218BC" w:rsidRDefault="000218BC" w:rsidP="00247885">
            <w:pPr>
              <w:pStyle w:val="TAL"/>
              <w:rPr>
                <w:rFonts w:cs="Arial"/>
                <w:szCs w:val="18"/>
              </w:rPr>
            </w:pPr>
            <w:r>
              <w:rPr>
                <w:rFonts w:cs="Arial"/>
                <w:szCs w:val="18"/>
              </w:rPr>
              <w:t>Request Type in Create (SM context) service operation.</w:t>
            </w:r>
          </w:p>
        </w:tc>
      </w:tr>
      <w:tr w:rsidR="000218BC" w14:paraId="32E9F6B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F" w14:textId="77777777" w:rsidR="000218BC" w:rsidRDefault="000218BC" w:rsidP="00247885">
            <w:pPr>
              <w:pStyle w:val="TAL"/>
              <w:rPr>
                <w:lang w:eastAsia="zh-CN"/>
              </w:rPr>
            </w:pPr>
            <w:r>
              <w:rPr>
                <w:lang w:eastAsia="zh-CN"/>
              </w:rPr>
              <w:t>RequestIndication</w:t>
            </w:r>
          </w:p>
        </w:tc>
        <w:tc>
          <w:tcPr>
            <w:tcW w:w="1547" w:type="dxa"/>
            <w:tcBorders>
              <w:top w:val="single" w:sz="4" w:space="0" w:color="auto"/>
              <w:left w:val="single" w:sz="4" w:space="0" w:color="auto"/>
              <w:bottom w:val="single" w:sz="4" w:space="0" w:color="auto"/>
              <w:right w:val="single" w:sz="4" w:space="0" w:color="auto"/>
            </w:tcBorders>
          </w:tcPr>
          <w:p w14:paraId="32E9F6B0" w14:textId="77777777" w:rsidR="000218BC" w:rsidRDefault="000218BC" w:rsidP="00247885">
            <w:pPr>
              <w:pStyle w:val="TAC"/>
            </w:pPr>
            <w:r>
              <w:t>6.1.6.3.6</w:t>
            </w:r>
          </w:p>
        </w:tc>
        <w:tc>
          <w:tcPr>
            <w:tcW w:w="4886" w:type="dxa"/>
            <w:tcBorders>
              <w:top w:val="single" w:sz="4" w:space="0" w:color="auto"/>
              <w:left w:val="single" w:sz="4" w:space="0" w:color="auto"/>
              <w:bottom w:val="single" w:sz="4" w:space="0" w:color="auto"/>
              <w:right w:val="single" w:sz="4" w:space="0" w:color="auto"/>
            </w:tcBorders>
          </w:tcPr>
          <w:p w14:paraId="32E9F6B1" w14:textId="77777777" w:rsidR="000218BC" w:rsidRDefault="000218BC" w:rsidP="00247885">
            <w:pPr>
              <w:pStyle w:val="TAL"/>
              <w:rPr>
                <w:rFonts w:cs="Arial"/>
                <w:szCs w:val="18"/>
              </w:rPr>
            </w:pPr>
            <w:r>
              <w:rPr>
                <w:rFonts w:cs="Arial"/>
                <w:szCs w:val="18"/>
              </w:rPr>
              <w:t>Request Indication in Update (SM context) service operation.</w:t>
            </w:r>
          </w:p>
        </w:tc>
      </w:tr>
      <w:tr w:rsidR="009F58C8" w14:paraId="32E9F6B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3" w14:textId="77777777" w:rsidR="009F58C8" w:rsidRDefault="009F58C8" w:rsidP="00342AE2">
            <w:pPr>
              <w:pStyle w:val="TAL"/>
              <w:rPr>
                <w:lang w:eastAsia="zh-CN"/>
              </w:rPr>
            </w:pPr>
            <w:r>
              <w:rPr>
                <w:lang w:eastAsia="zh-CN"/>
              </w:rPr>
              <w:t>NotificationCause</w:t>
            </w:r>
          </w:p>
        </w:tc>
        <w:tc>
          <w:tcPr>
            <w:tcW w:w="1547" w:type="dxa"/>
            <w:tcBorders>
              <w:top w:val="single" w:sz="4" w:space="0" w:color="auto"/>
              <w:left w:val="single" w:sz="4" w:space="0" w:color="auto"/>
              <w:bottom w:val="single" w:sz="4" w:space="0" w:color="auto"/>
              <w:right w:val="single" w:sz="4" w:space="0" w:color="auto"/>
            </w:tcBorders>
          </w:tcPr>
          <w:p w14:paraId="32E9F6B4" w14:textId="77777777" w:rsidR="009F58C8" w:rsidRDefault="009F58C8" w:rsidP="00342AE2">
            <w:pPr>
              <w:pStyle w:val="TAC"/>
            </w:pPr>
            <w:r>
              <w:t>6.1.6.3.</w:t>
            </w:r>
            <w:r w:rsidR="00815CFA">
              <w:t>7</w:t>
            </w:r>
          </w:p>
        </w:tc>
        <w:tc>
          <w:tcPr>
            <w:tcW w:w="4886" w:type="dxa"/>
            <w:tcBorders>
              <w:top w:val="single" w:sz="4" w:space="0" w:color="auto"/>
              <w:left w:val="single" w:sz="4" w:space="0" w:color="auto"/>
              <w:bottom w:val="single" w:sz="4" w:space="0" w:color="auto"/>
              <w:right w:val="single" w:sz="4" w:space="0" w:color="auto"/>
            </w:tcBorders>
          </w:tcPr>
          <w:p w14:paraId="32E9F6B5" w14:textId="77777777" w:rsidR="009F58C8" w:rsidRDefault="009F58C8" w:rsidP="00342AE2">
            <w:pPr>
              <w:pStyle w:val="TAL"/>
              <w:rPr>
                <w:rFonts w:cs="Arial"/>
                <w:szCs w:val="18"/>
              </w:rPr>
            </w:pPr>
            <w:r>
              <w:rPr>
                <w:rFonts w:cs="Arial"/>
                <w:szCs w:val="18"/>
              </w:rPr>
              <w:t>Cause for generating a notification</w:t>
            </w:r>
          </w:p>
        </w:tc>
      </w:tr>
      <w:tr w:rsidR="000218BC" w14:paraId="32E9F6B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7" w14:textId="77777777" w:rsidR="000218BC" w:rsidRDefault="000218BC" w:rsidP="00247885">
            <w:pPr>
              <w:pStyle w:val="TAL"/>
              <w:rPr>
                <w:lang w:eastAsia="zh-CN"/>
              </w:rPr>
            </w:pPr>
            <w:r>
              <w:rPr>
                <w:lang w:eastAsia="zh-CN"/>
              </w:rPr>
              <w:t>Cause</w:t>
            </w:r>
          </w:p>
        </w:tc>
        <w:tc>
          <w:tcPr>
            <w:tcW w:w="1547" w:type="dxa"/>
            <w:tcBorders>
              <w:top w:val="single" w:sz="4" w:space="0" w:color="auto"/>
              <w:left w:val="single" w:sz="4" w:space="0" w:color="auto"/>
              <w:bottom w:val="single" w:sz="4" w:space="0" w:color="auto"/>
              <w:right w:val="single" w:sz="4" w:space="0" w:color="auto"/>
            </w:tcBorders>
          </w:tcPr>
          <w:p w14:paraId="32E9F6B8" w14:textId="77777777" w:rsidR="000218BC" w:rsidRDefault="000218BC" w:rsidP="00247885">
            <w:pPr>
              <w:pStyle w:val="TAC"/>
            </w:pPr>
            <w:r>
              <w:t>6.1.6.3.8</w:t>
            </w:r>
          </w:p>
        </w:tc>
        <w:tc>
          <w:tcPr>
            <w:tcW w:w="4886" w:type="dxa"/>
            <w:tcBorders>
              <w:top w:val="single" w:sz="4" w:space="0" w:color="auto"/>
              <w:left w:val="single" w:sz="4" w:space="0" w:color="auto"/>
              <w:bottom w:val="single" w:sz="4" w:space="0" w:color="auto"/>
              <w:right w:val="single" w:sz="4" w:space="0" w:color="auto"/>
            </w:tcBorders>
          </w:tcPr>
          <w:p w14:paraId="32E9F6B9" w14:textId="77777777" w:rsidR="000218BC" w:rsidRDefault="000218BC" w:rsidP="00247885">
            <w:pPr>
              <w:pStyle w:val="TAL"/>
              <w:rPr>
                <w:rFonts w:cs="Arial"/>
                <w:szCs w:val="18"/>
              </w:rPr>
            </w:pPr>
            <w:r>
              <w:rPr>
                <w:rFonts w:cs="Arial"/>
                <w:szCs w:val="18"/>
              </w:rPr>
              <w:t>Cause information</w:t>
            </w:r>
          </w:p>
        </w:tc>
      </w:tr>
      <w:tr w:rsidR="009F58C8" w14:paraId="32E9F6B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B" w14:textId="77777777" w:rsidR="009F58C8" w:rsidRDefault="009F58C8" w:rsidP="00342AE2">
            <w:pPr>
              <w:pStyle w:val="TAL"/>
              <w:rPr>
                <w:lang w:eastAsia="zh-CN"/>
              </w:rPr>
            </w:pPr>
            <w:r>
              <w:rPr>
                <w:lang w:eastAsia="zh-CN"/>
              </w:rPr>
              <w:t>ResourceStatus</w:t>
            </w:r>
          </w:p>
        </w:tc>
        <w:tc>
          <w:tcPr>
            <w:tcW w:w="1547" w:type="dxa"/>
            <w:tcBorders>
              <w:top w:val="single" w:sz="4" w:space="0" w:color="auto"/>
              <w:left w:val="single" w:sz="4" w:space="0" w:color="auto"/>
              <w:bottom w:val="single" w:sz="4" w:space="0" w:color="auto"/>
              <w:right w:val="single" w:sz="4" w:space="0" w:color="auto"/>
            </w:tcBorders>
          </w:tcPr>
          <w:p w14:paraId="32E9F6BC" w14:textId="77777777" w:rsidR="009F58C8" w:rsidRDefault="009F58C8" w:rsidP="00342AE2">
            <w:pPr>
              <w:pStyle w:val="TAC"/>
            </w:pPr>
            <w:r>
              <w:t>6.1.6.3.</w:t>
            </w:r>
            <w:r w:rsidR="00815CFA">
              <w:t>9</w:t>
            </w:r>
          </w:p>
        </w:tc>
        <w:tc>
          <w:tcPr>
            <w:tcW w:w="4886" w:type="dxa"/>
            <w:tcBorders>
              <w:top w:val="single" w:sz="4" w:space="0" w:color="auto"/>
              <w:left w:val="single" w:sz="4" w:space="0" w:color="auto"/>
              <w:bottom w:val="single" w:sz="4" w:space="0" w:color="auto"/>
              <w:right w:val="single" w:sz="4" w:space="0" w:color="auto"/>
            </w:tcBorders>
          </w:tcPr>
          <w:p w14:paraId="32E9F6BD" w14:textId="77777777" w:rsidR="009F58C8" w:rsidRDefault="009F58C8" w:rsidP="00342AE2">
            <w:pPr>
              <w:pStyle w:val="TAL"/>
              <w:rPr>
                <w:rFonts w:cs="Arial"/>
                <w:szCs w:val="18"/>
              </w:rPr>
            </w:pPr>
            <w:r>
              <w:rPr>
                <w:rFonts w:cs="Arial"/>
                <w:szCs w:val="18"/>
              </w:rPr>
              <w:t>Status of SM context or PDU session resource</w:t>
            </w:r>
          </w:p>
        </w:tc>
      </w:tr>
      <w:tr w:rsidR="009C509A" w14:paraId="32E9F6C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F" w14:textId="77777777" w:rsidR="009C509A" w:rsidRDefault="009C509A" w:rsidP="009C509A">
            <w:pPr>
              <w:pStyle w:val="TAL"/>
              <w:rPr>
                <w:lang w:eastAsia="zh-CN"/>
              </w:rPr>
            </w:pPr>
            <w:r>
              <w:rPr>
                <w:lang w:eastAsia="zh-CN"/>
              </w:rPr>
              <w:t>DnnSelectionMode</w:t>
            </w:r>
          </w:p>
        </w:tc>
        <w:tc>
          <w:tcPr>
            <w:tcW w:w="1547" w:type="dxa"/>
            <w:tcBorders>
              <w:top w:val="single" w:sz="4" w:space="0" w:color="auto"/>
              <w:left w:val="single" w:sz="4" w:space="0" w:color="auto"/>
              <w:bottom w:val="single" w:sz="4" w:space="0" w:color="auto"/>
              <w:right w:val="single" w:sz="4" w:space="0" w:color="auto"/>
            </w:tcBorders>
          </w:tcPr>
          <w:p w14:paraId="32E9F6C0" w14:textId="77777777" w:rsidR="009C509A" w:rsidRDefault="009C509A" w:rsidP="009C509A">
            <w:pPr>
              <w:pStyle w:val="TAC"/>
            </w:pPr>
            <w:r>
              <w:t>6.1.6.3.</w:t>
            </w:r>
            <w:r w:rsidR="00446B4D">
              <w:t>10</w:t>
            </w:r>
          </w:p>
        </w:tc>
        <w:tc>
          <w:tcPr>
            <w:tcW w:w="4886" w:type="dxa"/>
            <w:tcBorders>
              <w:top w:val="single" w:sz="4" w:space="0" w:color="auto"/>
              <w:left w:val="single" w:sz="4" w:space="0" w:color="auto"/>
              <w:bottom w:val="single" w:sz="4" w:space="0" w:color="auto"/>
              <w:right w:val="single" w:sz="4" w:space="0" w:color="auto"/>
            </w:tcBorders>
          </w:tcPr>
          <w:p w14:paraId="32E9F6C1" w14:textId="77777777" w:rsidR="009C509A" w:rsidRDefault="009C509A" w:rsidP="009C509A">
            <w:pPr>
              <w:pStyle w:val="TAL"/>
              <w:rPr>
                <w:rFonts w:cs="Arial"/>
                <w:szCs w:val="18"/>
              </w:rPr>
            </w:pPr>
            <w:r>
              <w:rPr>
                <w:rFonts w:cs="Arial"/>
                <w:szCs w:val="18"/>
              </w:rPr>
              <w:t>DNN Selection Mode</w:t>
            </w:r>
          </w:p>
        </w:tc>
      </w:tr>
      <w:tr w:rsidR="00C00E37" w14:paraId="32E9F6C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3" w14:textId="77777777" w:rsidR="00C00E37" w:rsidRDefault="00C00E37" w:rsidP="00C00E37">
            <w:pPr>
              <w:pStyle w:val="TAL"/>
              <w:rPr>
                <w:lang w:eastAsia="zh-CN"/>
              </w:rPr>
            </w:pPr>
            <w:r>
              <w:rPr>
                <w:lang w:eastAsia="zh-CN"/>
              </w:rPr>
              <w:t>EpsInterworkingIndication</w:t>
            </w:r>
          </w:p>
        </w:tc>
        <w:tc>
          <w:tcPr>
            <w:tcW w:w="1547" w:type="dxa"/>
            <w:tcBorders>
              <w:top w:val="single" w:sz="4" w:space="0" w:color="auto"/>
              <w:left w:val="single" w:sz="4" w:space="0" w:color="auto"/>
              <w:bottom w:val="single" w:sz="4" w:space="0" w:color="auto"/>
              <w:right w:val="single" w:sz="4" w:space="0" w:color="auto"/>
            </w:tcBorders>
          </w:tcPr>
          <w:p w14:paraId="32E9F6C4" w14:textId="77777777" w:rsidR="00C00E37" w:rsidRDefault="00C00E37" w:rsidP="00C00E37">
            <w:pPr>
              <w:pStyle w:val="TAC"/>
            </w:pPr>
            <w:r>
              <w:t>6.1.6.3.</w:t>
            </w:r>
            <w:r w:rsidR="00EF3507">
              <w:t>11</w:t>
            </w:r>
          </w:p>
        </w:tc>
        <w:tc>
          <w:tcPr>
            <w:tcW w:w="4886" w:type="dxa"/>
            <w:tcBorders>
              <w:top w:val="single" w:sz="4" w:space="0" w:color="auto"/>
              <w:left w:val="single" w:sz="4" w:space="0" w:color="auto"/>
              <w:bottom w:val="single" w:sz="4" w:space="0" w:color="auto"/>
              <w:right w:val="single" w:sz="4" w:space="0" w:color="auto"/>
            </w:tcBorders>
          </w:tcPr>
          <w:p w14:paraId="32E9F6C5" w14:textId="77777777" w:rsidR="00C00E37" w:rsidRDefault="00C00E37" w:rsidP="00C00E37">
            <w:pPr>
              <w:pStyle w:val="TAL"/>
              <w:rPr>
                <w:rFonts w:cs="Arial"/>
                <w:szCs w:val="18"/>
              </w:rPr>
            </w:pPr>
            <w:r>
              <w:rPr>
                <w:rFonts w:cs="Arial"/>
                <w:szCs w:val="18"/>
              </w:rPr>
              <w:t>EPS Interworking Indication</w:t>
            </w:r>
          </w:p>
        </w:tc>
      </w:tr>
      <w:tr w:rsidR="00D73198" w14:paraId="32E9F6C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7" w14:textId="77777777" w:rsidR="00D73198" w:rsidRDefault="00D73198" w:rsidP="00D73198">
            <w:pPr>
              <w:pStyle w:val="TAL"/>
              <w:rPr>
                <w:lang w:eastAsia="zh-CN"/>
              </w:rPr>
            </w:pPr>
            <w:r>
              <w:rPr>
                <w:lang w:eastAsia="zh-CN"/>
              </w:rPr>
              <w:t>N2SmInfoType</w:t>
            </w:r>
          </w:p>
        </w:tc>
        <w:tc>
          <w:tcPr>
            <w:tcW w:w="1547" w:type="dxa"/>
            <w:tcBorders>
              <w:top w:val="single" w:sz="4" w:space="0" w:color="auto"/>
              <w:left w:val="single" w:sz="4" w:space="0" w:color="auto"/>
              <w:bottom w:val="single" w:sz="4" w:space="0" w:color="auto"/>
              <w:right w:val="single" w:sz="4" w:space="0" w:color="auto"/>
            </w:tcBorders>
          </w:tcPr>
          <w:p w14:paraId="32E9F6C8" w14:textId="77777777" w:rsidR="00D73198" w:rsidRDefault="00D73198" w:rsidP="00D73198">
            <w:pPr>
              <w:pStyle w:val="TAC"/>
            </w:pPr>
            <w:r>
              <w:t>6.1.6.3.12</w:t>
            </w:r>
          </w:p>
        </w:tc>
        <w:tc>
          <w:tcPr>
            <w:tcW w:w="4886" w:type="dxa"/>
            <w:tcBorders>
              <w:top w:val="single" w:sz="4" w:space="0" w:color="auto"/>
              <w:left w:val="single" w:sz="4" w:space="0" w:color="auto"/>
              <w:bottom w:val="single" w:sz="4" w:space="0" w:color="auto"/>
              <w:right w:val="single" w:sz="4" w:space="0" w:color="auto"/>
            </w:tcBorders>
          </w:tcPr>
          <w:p w14:paraId="32E9F6C9" w14:textId="77777777" w:rsidR="00D73198" w:rsidRDefault="00D73198" w:rsidP="00D73198">
            <w:pPr>
              <w:pStyle w:val="TAL"/>
              <w:rPr>
                <w:rFonts w:cs="Arial"/>
                <w:szCs w:val="18"/>
              </w:rPr>
            </w:pPr>
            <w:r>
              <w:rPr>
                <w:rFonts w:cs="Arial"/>
                <w:szCs w:val="18"/>
              </w:rPr>
              <w:t>N2 SM Information Type</w:t>
            </w:r>
          </w:p>
        </w:tc>
      </w:tr>
      <w:tr w:rsidR="008E59E9" w14:paraId="08B7D5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7F3D9DE0" w14:textId="5350DE06" w:rsidR="008E59E9" w:rsidRDefault="008E59E9" w:rsidP="008E59E9">
            <w:pPr>
              <w:pStyle w:val="TAL"/>
              <w:rPr>
                <w:lang w:eastAsia="zh-CN"/>
              </w:rPr>
            </w:pPr>
            <w:r>
              <w:t>MaxIntegrityProtectedDataRate</w:t>
            </w:r>
          </w:p>
        </w:tc>
        <w:tc>
          <w:tcPr>
            <w:tcW w:w="1547" w:type="dxa"/>
            <w:tcBorders>
              <w:top w:val="single" w:sz="4" w:space="0" w:color="auto"/>
              <w:left w:val="single" w:sz="4" w:space="0" w:color="auto"/>
              <w:bottom w:val="single" w:sz="4" w:space="0" w:color="auto"/>
              <w:right w:val="single" w:sz="4" w:space="0" w:color="auto"/>
            </w:tcBorders>
          </w:tcPr>
          <w:p w14:paraId="79DE8C90" w14:textId="541DE045" w:rsidR="008E59E9" w:rsidRDefault="008E59E9" w:rsidP="008E59E9">
            <w:pPr>
              <w:pStyle w:val="TAC"/>
            </w:pPr>
            <w:r>
              <w:t>6.1.6.3.</w:t>
            </w:r>
            <w:r w:rsidR="00AA33B7">
              <w:t>13</w:t>
            </w:r>
          </w:p>
        </w:tc>
        <w:tc>
          <w:tcPr>
            <w:tcW w:w="4886" w:type="dxa"/>
            <w:tcBorders>
              <w:top w:val="single" w:sz="4" w:space="0" w:color="auto"/>
              <w:left w:val="single" w:sz="4" w:space="0" w:color="auto"/>
              <w:bottom w:val="single" w:sz="4" w:space="0" w:color="auto"/>
              <w:right w:val="single" w:sz="4" w:space="0" w:color="auto"/>
            </w:tcBorders>
          </w:tcPr>
          <w:p w14:paraId="69C3699F" w14:textId="3BEA88BA" w:rsidR="008E59E9" w:rsidRDefault="008E59E9" w:rsidP="008E59E9">
            <w:pPr>
              <w:pStyle w:val="TAL"/>
              <w:rPr>
                <w:rFonts w:cs="Arial"/>
                <w:szCs w:val="18"/>
              </w:rPr>
            </w:pPr>
            <w:r>
              <w:rPr>
                <w:rFonts w:cs="Arial"/>
                <w:szCs w:val="18"/>
              </w:rPr>
              <w:t>Maximum Integrity Protected Data Rate</w:t>
            </w:r>
          </w:p>
        </w:tc>
      </w:tr>
      <w:bookmarkEnd w:id="768"/>
    </w:tbl>
    <w:p w14:paraId="32E9F6CB" w14:textId="77777777" w:rsidR="00AF798B" w:rsidRDefault="00AF798B" w:rsidP="00977B30"/>
    <w:p w14:paraId="32E9F6CC" w14:textId="5A19584F"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p>
    <w:p w14:paraId="32E9F6CD" w14:textId="77777777" w:rsidR="00B75785" w:rsidRPr="009C4D60" w:rsidRDefault="00B75785" w:rsidP="00B75785">
      <w:pPr>
        <w:pStyle w:val="TH"/>
      </w:pPr>
      <w:r w:rsidRPr="009C4D60">
        <w:lastRenderedPageBreak/>
        <w:t xml:space="preserve">Table </w:t>
      </w:r>
      <w:r w:rsidR="0052604D">
        <w:t>6.1.6.1-2</w:t>
      </w:r>
      <w:r w:rsidRPr="009C4D60">
        <w:t xml:space="preserve">: </w:t>
      </w:r>
      <w:r w:rsidR="00E13DB8">
        <w:t>N</w:t>
      </w:r>
      <w:r w:rsidR="00E13DB8" w:rsidRPr="00E13DB8">
        <w:t>smf</w:t>
      </w:r>
      <w:r w:rsidR="0052604D">
        <w:t xml:space="preserve"> re-used Data Types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8"/>
        <w:gridCol w:w="1977"/>
        <w:gridCol w:w="4950"/>
      </w:tblGrid>
      <w:tr w:rsidR="00271F8E" w14:paraId="32E9F6D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271F8E" w:rsidRPr="009A7B1D" w:rsidRDefault="00271F8E" w:rsidP="001433FE">
            <w:pPr>
              <w:pStyle w:val="TAH"/>
            </w:pPr>
            <w:r w:rsidRPr="009A7B1D">
              <w:t>Data type</w:t>
            </w:r>
          </w:p>
        </w:tc>
        <w:tc>
          <w:tcPr>
            <w:tcW w:w="1977"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271F8E" w:rsidRPr="009A7B1D" w:rsidRDefault="00271F8E" w:rsidP="001433FE">
            <w:pPr>
              <w:pStyle w:val="TAH"/>
            </w:pPr>
            <w:r w:rsidRPr="009A7B1D">
              <w:t>Reference</w:t>
            </w:r>
          </w:p>
        </w:tc>
        <w:tc>
          <w:tcPr>
            <w:tcW w:w="4950"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271F8E" w:rsidRPr="009A7B1D" w:rsidRDefault="00271F8E" w:rsidP="001433FE">
            <w:pPr>
              <w:pStyle w:val="TAH"/>
            </w:pPr>
            <w:r w:rsidRPr="009A7B1D">
              <w:t>Comments</w:t>
            </w:r>
          </w:p>
        </w:tc>
      </w:tr>
      <w:tr w:rsidR="009F58C8" w14:paraId="32E9F6D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2" w14:textId="77777777" w:rsidR="009F58C8" w:rsidRDefault="009F58C8" w:rsidP="009F58C8">
            <w:pPr>
              <w:pStyle w:val="TAL"/>
            </w:pPr>
            <w:r>
              <w:t>Uint32</w:t>
            </w:r>
          </w:p>
        </w:tc>
        <w:tc>
          <w:tcPr>
            <w:tcW w:w="1977" w:type="dxa"/>
            <w:tcBorders>
              <w:top w:val="single" w:sz="4" w:space="0" w:color="auto"/>
              <w:left w:val="single" w:sz="4" w:space="0" w:color="auto"/>
              <w:bottom w:val="single" w:sz="4" w:space="0" w:color="auto"/>
              <w:right w:val="single" w:sz="4" w:space="0" w:color="auto"/>
            </w:tcBorders>
          </w:tcPr>
          <w:p w14:paraId="32E9F6D3" w14:textId="601E752D"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D4" w14:textId="77777777" w:rsidR="009F58C8" w:rsidRDefault="009F58C8" w:rsidP="009F58C8">
            <w:pPr>
              <w:pStyle w:val="TAL"/>
              <w:rPr>
                <w:rFonts w:cs="Arial"/>
                <w:szCs w:val="18"/>
              </w:rPr>
            </w:pPr>
            <w:r>
              <w:t>Unsigned 32-bit integers</w:t>
            </w:r>
          </w:p>
        </w:tc>
      </w:tr>
      <w:tr w:rsidR="009F58C8" w14:paraId="32E9F6D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6" w14:textId="77777777" w:rsidR="009F58C8" w:rsidRDefault="009F58C8" w:rsidP="009F58C8">
            <w:pPr>
              <w:pStyle w:val="TAL"/>
            </w:pPr>
            <w:r>
              <w:t>Ipv4Addr</w:t>
            </w:r>
          </w:p>
        </w:tc>
        <w:tc>
          <w:tcPr>
            <w:tcW w:w="1977" w:type="dxa"/>
            <w:tcBorders>
              <w:top w:val="single" w:sz="4" w:space="0" w:color="auto"/>
              <w:left w:val="single" w:sz="4" w:space="0" w:color="auto"/>
              <w:bottom w:val="single" w:sz="4" w:space="0" w:color="auto"/>
              <w:right w:val="single" w:sz="4" w:space="0" w:color="auto"/>
            </w:tcBorders>
          </w:tcPr>
          <w:p w14:paraId="32E9F6D7" w14:textId="30C104AA"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D8" w14:textId="77777777" w:rsidR="009F58C8" w:rsidRDefault="009F58C8" w:rsidP="009F58C8">
            <w:pPr>
              <w:pStyle w:val="TAL"/>
              <w:rPr>
                <w:rFonts w:cs="Arial"/>
                <w:szCs w:val="18"/>
              </w:rPr>
            </w:pPr>
            <w:r>
              <w:t>IPv4 Address</w:t>
            </w:r>
          </w:p>
        </w:tc>
      </w:tr>
      <w:tr w:rsidR="009F58C8" w14:paraId="32E9F6D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A" w14:textId="77777777" w:rsidR="009F58C8" w:rsidRDefault="009F58C8" w:rsidP="009F58C8">
            <w:pPr>
              <w:pStyle w:val="TAL"/>
            </w:pPr>
            <w:r>
              <w:t>Ipv6Prefix</w:t>
            </w:r>
          </w:p>
        </w:tc>
        <w:tc>
          <w:tcPr>
            <w:tcW w:w="1977" w:type="dxa"/>
            <w:tcBorders>
              <w:top w:val="single" w:sz="4" w:space="0" w:color="auto"/>
              <w:left w:val="single" w:sz="4" w:space="0" w:color="auto"/>
              <w:bottom w:val="single" w:sz="4" w:space="0" w:color="auto"/>
              <w:right w:val="single" w:sz="4" w:space="0" w:color="auto"/>
            </w:tcBorders>
          </w:tcPr>
          <w:p w14:paraId="32E9F6DB" w14:textId="6B43F15D"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DC" w14:textId="77777777" w:rsidR="009F58C8" w:rsidRDefault="009F58C8" w:rsidP="009F58C8">
            <w:pPr>
              <w:pStyle w:val="TAL"/>
              <w:rPr>
                <w:rFonts w:cs="Arial"/>
                <w:szCs w:val="18"/>
              </w:rPr>
            </w:pPr>
            <w:r>
              <w:t>IPv6 Prefix</w:t>
            </w:r>
          </w:p>
        </w:tc>
      </w:tr>
      <w:tr w:rsidR="009F58C8" w14:paraId="32E9F6E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E" w14:textId="77777777" w:rsidR="009F58C8" w:rsidRDefault="009F58C8" w:rsidP="009F58C8">
            <w:pPr>
              <w:pStyle w:val="TAL"/>
            </w:pPr>
            <w:r>
              <w:t>Uri</w:t>
            </w:r>
          </w:p>
        </w:tc>
        <w:tc>
          <w:tcPr>
            <w:tcW w:w="1977" w:type="dxa"/>
            <w:tcBorders>
              <w:top w:val="single" w:sz="4" w:space="0" w:color="auto"/>
              <w:left w:val="single" w:sz="4" w:space="0" w:color="auto"/>
              <w:bottom w:val="single" w:sz="4" w:space="0" w:color="auto"/>
              <w:right w:val="single" w:sz="4" w:space="0" w:color="auto"/>
            </w:tcBorders>
          </w:tcPr>
          <w:p w14:paraId="32E9F6DF" w14:textId="23254E62" w:rsidR="009F58C8" w:rsidRDefault="009F58C8" w:rsidP="009F58C8">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0" w14:textId="77777777" w:rsidR="009F58C8" w:rsidRDefault="009F58C8" w:rsidP="009F58C8">
            <w:pPr>
              <w:pStyle w:val="TAL"/>
              <w:rPr>
                <w:rFonts w:cs="Arial"/>
                <w:szCs w:val="18"/>
              </w:rPr>
            </w:pPr>
            <w:r>
              <w:t>Uniform Resource Identifier</w:t>
            </w:r>
          </w:p>
        </w:tc>
      </w:tr>
      <w:tr w:rsidR="00271F8E" w14:paraId="32E9F6E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2" w14:textId="77777777" w:rsidR="00271F8E" w:rsidRDefault="00271F8E" w:rsidP="001433FE">
            <w:pPr>
              <w:pStyle w:val="TAL"/>
            </w:pPr>
            <w:r>
              <w:t>Supi</w:t>
            </w:r>
          </w:p>
        </w:tc>
        <w:tc>
          <w:tcPr>
            <w:tcW w:w="1977" w:type="dxa"/>
            <w:tcBorders>
              <w:top w:val="single" w:sz="4" w:space="0" w:color="auto"/>
              <w:left w:val="single" w:sz="4" w:space="0" w:color="auto"/>
              <w:bottom w:val="single" w:sz="4" w:space="0" w:color="auto"/>
              <w:right w:val="single" w:sz="4" w:space="0" w:color="auto"/>
            </w:tcBorders>
          </w:tcPr>
          <w:p w14:paraId="32E9F6E3" w14:textId="5DED73E3"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4" w14:textId="77777777" w:rsidR="00271F8E" w:rsidRDefault="00271F8E" w:rsidP="001433FE">
            <w:pPr>
              <w:pStyle w:val="TAL"/>
              <w:rPr>
                <w:rFonts w:cs="Arial"/>
                <w:szCs w:val="18"/>
              </w:rPr>
            </w:pPr>
            <w:r>
              <w:rPr>
                <w:rFonts w:cs="Arial"/>
                <w:szCs w:val="18"/>
              </w:rPr>
              <w:t>Subscription Permanent Identifier</w:t>
            </w:r>
          </w:p>
        </w:tc>
      </w:tr>
      <w:tr w:rsidR="00271F8E" w14:paraId="32E9F6E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6" w14:textId="77777777" w:rsidR="00271F8E" w:rsidRDefault="00271F8E" w:rsidP="001433FE">
            <w:pPr>
              <w:pStyle w:val="TAL"/>
            </w:pPr>
            <w:r>
              <w:t>Pei</w:t>
            </w:r>
          </w:p>
        </w:tc>
        <w:tc>
          <w:tcPr>
            <w:tcW w:w="1977" w:type="dxa"/>
            <w:tcBorders>
              <w:top w:val="single" w:sz="4" w:space="0" w:color="auto"/>
              <w:left w:val="single" w:sz="4" w:space="0" w:color="auto"/>
              <w:bottom w:val="single" w:sz="4" w:space="0" w:color="auto"/>
              <w:right w:val="single" w:sz="4" w:space="0" w:color="auto"/>
            </w:tcBorders>
          </w:tcPr>
          <w:p w14:paraId="32E9F6E7" w14:textId="4CCDB776"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8" w14:textId="77777777" w:rsidR="00271F8E" w:rsidRDefault="00271F8E" w:rsidP="001433FE">
            <w:pPr>
              <w:pStyle w:val="TAL"/>
              <w:rPr>
                <w:rFonts w:cs="Arial"/>
                <w:szCs w:val="18"/>
              </w:rPr>
            </w:pPr>
            <w:r>
              <w:rPr>
                <w:rFonts w:cs="Arial"/>
                <w:szCs w:val="18"/>
              </w:rPr>
              <w:t>Permanent Equipment Identifier</w:t>
            </w:r>
          </w:p>
        </w:tc>
      </w:tr>
      <w:tr w:rsidR="00271F8E" w14:paraId="32E9F6E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A" w14:textId="77777777" w:rsidR="00271F8E" w:rsidRDefault="00271F8E" w:rsidP="001433FE">
            <w:pPr>
              <w:pStyle w:val="TAL"/>
            </w:pPr>
            <w:r>
              <w:t>Gpsi</w:t>
            </w:r>
          </w:p>
        </w:tc>
        <w:tc>
          <w:tcPr>
            <w:tcW w:w="1977" w:type="dxa"/>
            <w:tcBorders>
              <w:top w:val="single" w:sz="4" w:space="0" w:color="auto"/>
              <w:left w:val="single" w:sz="4" w:space="0" w:color="auto"/>
              <w:bottom w:val="single" w:sz="4" w:space="0" w:color="auto"/>
              <w:right w:val="single" w:sz="4" w:space="0" w:color="auto"/>
            </w:tcBorders>
          </w:tcPr>
          <w:p w14:paraId="32E9F6EB" w14:textId="34B0012F"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EC" w14:textId="77777777" w:rsidR="00271F8E" w:rsidRDefault="00271F8E" w:rsidP="001433FE">
            <w:pPr>
              <w:pStyle w:val="TAL"/>
              <w:rPr>
                <w:rFonts w:cs="Arial"/>
                <w:szCs w:val="18"/>
              </w:rPr>
            </w:pPr>
            <w:r>
              <w:rPr>
                <w:rFonts w:cs="Arial"/>
                <w:szCs w:val="18"/>
              </w:rPr>
              <w:t>General Public Subscription Identifier</w:t>
            </w:r>
          </w:p>
        </w:tc>
      </w:tr>
      <w:tr w:rsidR="00271F8E" w14:paraId="32E9F6F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E" w14:textId="77777777" w:rsidR="00271F8E" w:rsidRDefault="00271F8E" w:rsidP="001433FE">
            <w:pPr>
              <w:pStyle w:val="TAL"/>
            </w:pPr>
            <w:r>
              <w:t>AccessType</w:t>
            </w:r>
          </w:p>
        </w:tc>
        <w:tc>
          <w:tcPr>
            <w:tcW w:w="1977" w:type="dxa"/>
            <w:tcBorders>
              <w:top w:val="single" w:sz="4" w:space="0" w:color="auto"/>
              <w:left w:val="single" w:sz="4" w:space="0" w:color="auto"/>
              <w:bottom w:val="single" w:sz="4" w:space="0" w:color="auto"/>
              <w:right w:val="single" w:sz="4" w:space="0" w:color="auto"/>
            </w:tcBorders>
          </w:tcPr>
          <w:p w14:paraId="32E9F6EF" w14:textId="7307417D" w:rsidR="00271F8E" w:rsidRDefault="00271F8E" w:rsidP="00A871EC">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0" w14:textId="77777777" w:rsidR="00271F8E" w:rsidRDefault="00271F8E" w:rsidP="001433FE">
            <w:pPr>
              <w:pStyle w:val="TAL"/>
              <w:rPr>
                <w:rFonts w:cs="Arial"/>
                <w:szCs w:val="18"/>
              </w:rPr>
            </w:pPr>
            <w:r>
              <w:rPr>
                <w:rFonts w:cs="Arial"/>
                <w:szCs w:val="18"/>
              </w:rPr>
              <w:t>Access Type (3GPP or non-3GPP access)</w:t>
            </w:r>
          </w:p>
        </w:tc>
      </w:tr>
      <w:tr w:rsidR="00EF1212" w14:paraId="32E9F6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2" w14:textId="77777777" w:rsidR="00EF1212" w:rsidRDefault="00EF1212" w:rsidP="00342AE2">
            <w:pPr>
              <w:pStyle w:val="TAL"/>
            </w:pPr>
            <w:r>
              <w:t>SupportedFeatures</w:t>
            </w:r>
          </w:p>
        </w:tc>
        <w:tc>
          <w:tcPr>
            <w:tcW w:w="1977" w:type="dxa"/>
            <w:tcBorders>
              <w:top w:val="single" w:sz="4" w:space="0" w:color="auto"/>
              <w:left w:val="single" w:sz="4" w:space="0" w:color="auto"/>
              <w:bottom w:val="single" w:sz="4" w:space="0" w:color="auto"/>
              <w:right w:val="single" w:sz="4" w:space="0" w:color="auto"/>
            </w:tcBorders>
          </w:tcPr>
          <w:p w14:paraId="32E9F6F3" w14:textId="5330F268" w:rsidR="00EF1212" w:rsidRDefault="00EF1212"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4" w14:textId="77777777" w:rsidR="00EF1212" w:rsidRDefault="00EF1212" w:rsidP="00342AE2">
            <w:pPr>
              <w:pStyle w:val="TAL"/>
              <w:rPr>
                <w:rFonts w:cs="Arial"/>
                <w:szCs w:val="18"/>
              </w:rPr>
            </w:pPr>
            <w:r>
              <w:rPr>
                <w:rFonts w:cs="Arial"/>
                <w:szCs w:val="18"/>
              </w:rPr>
              <w:t>Supported features</w:t>
            </w:r>
          </w:p>
        </w:tc>
      </w:tr>
      <w:tr w:rsidR="009F58C8" w14:paraId="32E9F6F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6" w14:textId="77777777" w:rsidR="009F58C8" w:rsidRDefault="009F58C8" w:rsidP="00342AE2">
            <w:pPr>
              <w:pStyle w:val="TAL"/>
            </w:pPr>
            <w:r>
              <w:t>Qfi</w:t>
            </w:r>
          </w:p>
        </w:tc>
        <w:tc>
          <w:tcPr>
            <w:tcW w:w="1977" w:type="dxa"/>
            <w:tcBorders>
              <w:top w:val="single" w:sz="4" w:space="0" w:color="auto"/>
              <w:left w:val="single" w:sz="4" w:space="0" w:color="auto"/>
              <w:bottom w:val="single" w:sz="4" w:space="0" w:color="auto"/>
              <w:right w:val="single" w:sz="4" w:space="0" w:color="auto"/>
            </w:tcBorders>
          </w:tcPr>
          <w:p w14:paraId="32E9F6F7" w14:textId="2FA073B6"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8" w14:textId="77777777" w:rsidR="009F58C8" w:rsidRPr="009F58C8" w:rsidRDefault="009F58C8" w:rsidP="00342AE2">
            <w:pPr>
              <w:pStyle w:val="TAL"/>
              <w:rPr>
                <w:rFonts w:cs="Arial"/>
                <w:szCs w:val="18"/>
              </w:rPr>
            </w:pPr>
            <w:r w:rsidRPr="009F58C8">
              <w:rPr>
                <w:rFonts w:cs="Arial"/>
                <w:szCs w:val="18"/>
              </w:rPr>
              <w:t>QoS Flow Identifier</w:t>
            </w:r>
          </w:p>
        </w:tc>
      </w:tr>
      <w:tr w:rsidR="009F58C8" w14:paraId="32E9F6F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A" w14:textId="77777777" w:rsidR="009F58C8" w:rsidRDefault="009F58C8" w:rsidP="00342AE2">
            <w:pPr>
              <w:pStyle w:val="TAL"/>
            </w:pPr>
            <w:r>
              <w:t>pduSessionId</w:t>
            </w:r>
          </w:p>
        </w:tc>
        <w:tc>
          <w:tcPr>
            <w:tcW w:w="1977" w:type="dxa"/>
            <w:tcBorders>
              <w:top w:val="single" w:sz="4" w:space="0" w:color="auto"/>
              <w:left w:val="single" w:sz="4" w:space="0" w:color="auto"/>
              <w:bottom w:val="single" w:sz="4" w:space="0" w:color="auto"/>
              <w:right w:val="single" w:sz="4" w:space="0" w:color="auto"/>
            </w:tcBorders>
          </w:tcPr>
          <w:p w14:paraId="32E9F6FB" w14:textId="10D07E41"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6FC" w14:textId="77777777" w:rsidR="009F58C8" w:rsidRPr="009F58C8" w:rsidRDefault="009F58C8" w:rsidP="00342AE2">
            <w:pPr>
              <w:pStyle w:val="TAL"/>
              <w:rPr>
                <w:rFonts w:cs="Arial"/>
                <w:szCs w:val="18"/>
              </w:rPr>
            </w:pPr>
            <w:r w:rsidRPr="009F58C8">
              <w:rPr>
                <w:rFonts w:cs="Arial"/>
                <w:szCs w:val="18"/>
              </w:rPr>
              <w:t>PDU Session Identifier</w:t>
            </w:r>
          </w:p>
        </w:tc>
      </w:tr>
      <w:tr w:rsidR="009F58C8" w14:paraId="32E9F70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E" w14:textId="77777777" w:rsidR="009F58C8" w:rsidRDefault="009F58C8" w:rsidP="00342AE2">
            <w:pPr>
              <w:pStyle w:val="TAL"/>
            </w:pPr>
            <w:r>
              <w:t>pduSessionType</w:t>
            </w:r>
          </w:p>
        </w:tc>
        <w:tc>
          <w:tcPr>
            <w:tcW w:w="1977" w:type="dxa"/>
            <w:tcBorders>
              <w:top w:val="single" w:sz="4" w:space="0" w:color="auto"/>
              <w:left w:val="single" w:sz="4" w:space="0" w:color="auto"/>
              <w:bottom w:val="single" w:sz="4" w:space="0" w:color="auto"/>
              <w:right w:val="single" w:sz="4" w:space="0" w:color="auto"/>
            </w:tcBorders>
          </w:tcPr>
          <w:p w14:paraId="32E9F6FF" w14:textId="68E74856"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0" w14:textId="77777777" w:rsidR="009F58C8" w:rsidRPr="009F58C8" w:rsidRDefault="009F58C8" w:rsidP="00342AE2">
            <w:pPr>
              <w:pStyle w:val="TAL"/>
              <w:rPr>
                <w:rFonts w:cs="Arial"/>
                <w:szCs w:val="18"/>
              </w:rPr>
            </w:pPr>
            <w:r w:rsidRPr="009F58C8">
              <w:rPr>
                <w:rFonts w:cs="Arial"/>
                <w:szCs w:val="18"/>
              </w:rPr>
              <w:t>PDU Session Type</w:t>
            </w:r>
          </w:p>
        </w:tc>
      </w:tr>
      <w:tr w:rsidR="009F58C8" w14:paraId="32E9F70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2" w14:textId="77777777" w:rsidR="009F58C8" w:rsidRDefault="009F58C8" w:rsidP="00342AE2">
            <w:pPr>
              <w:pStyle w:val="TAL"/>
            </w:pPr>
            <w:r>
              <w:t>Ambr</w:t>
            </w:r>
          </w:p>
        </w:tc>
        <w:tc>
          <w:tcPr>
            <w:tcW w:w="1977" w:type="dxa"/>
            <w:tcBorders>
              <w:top w:val="single" w:sz="4" w:space="0" w:color="auto"/>
              <w:left w:val="single" w:sz="4" w:space="0" w:color="auto"/>
              <w:bottom w:val="single" w:sz="4" w:space="0" w:color="auto"/>
              <w:right w:val="single" w:sz="4" w:space="0" w:color="auto"/>
            </w:tcBorders>
          </w:tcPr>
          <w:p w14:paraId="32E9F703" w14:textId="1F5EB874"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4" w14:textId="77777777" w:rsidR="009F58C8" w:rsidRPr="009F58C8" w:rsidRDefault="009F58C8" w:rsidP="00342AE2">
            <w:pPr>
              <w:pStyle w:val="TAL"/>
              <w:rPr>
                <w:rFonts w:cs="Arial"/>
                <w:szCs w:val="18"/>
              </w:rPr>
            </w:pPr>
            <w:r w:rsidRPr="009F58C8">
              <w:rPr>
                <w:rFonts w:cs="Arial"/>
                <w:szCs w:val="18"/>
              </w:rPr>
              <w:t>PDU Session Aggregate Maximum Bit Rate</w:t>
            </w:r>
          </w:p>
        </w:tc>
      </w:tr>
      <w:tr w:rsidR="009F58C8" w14:paraId="32E9F70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6" w14:textId="77777777" w:rsidR="009F58C8" w:rsidRDefault="001B2A09" w:rsidP="00342AE2">
            <w:pPr>
              <w:pStyle w:val="TAL"/>
            </w:pPr>
            <w:r>
              <w:t>5Q</w:t>
            </w:r>
            <w:r w:rsidR="009F58C8">
              <w:t>i</w:t>
            </w:r>
          </w:p>
        </w:tc>
        <w:tc>
          <w:tcPr>
            <w:tcW w:w="1977" w:type="dxa"/>
            <w:tcBorders>
              <w:top w:val="single" w:sz="4" w:space="0" w:color="auto"/>
              <w:left w:val="single" w:sz="4" w:space="0" w:color="auto"/>
              <w:bottom w:val="single" w:sz="4" w:space="0" w:color="auto"/>
              <w:right w:val="single" w:sz="4" w:space="0" w:color="auto"/>
            </w:tcBorders>
          </w:tcPr>
          <w:p w14:paraId="32E9F707" w14:textId="44CB0809"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8" w14:textId="77777777" w:rsidR="009F58C8" w:rsidRPr="009F58C8" w:rsidRDefault="009F58C8" w:rsidP="00342AE2">
            <w:pPr>
              <w:pStyle w:val="TAL"/>
              <w:rPr>
                <w:rFonts w:cs="Arial"/>
                <w:szCs w:val="18"/>
              </w:rPr>
            </w:pPr>
            <w:r w:rsidRPr="009F58C8">
              <w:rPr>
                <w:rFonts w:cs="Arial"/>
                <w:szCs w:val="18"/>
              </w:rPr>
              <w:t>5G QoS Identifier</w:t>
            </w:r>
          </w:p>
        </w:tc>
      </w:tr>
      <w:tr w:rsidR="009F58C8" w14:paraId="32E9F70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A" w14:textId="77777777" w:rsidR="009F58C8" w:rsidRDefault="009F58C8" w:rsidP="00342AE2">
            <w:pPr>
              <w:pStyle w:val="TAL"/>
            </w:pPr>
            <w:r>
              <w:t>Arp</w:t>
            </w:r>
          </w:p>
        </w:tc>
        <w:tc>
          <w:tcPr>
            <w:tcW w:w="1977" w:type="dxa"/>
            <w:tcBorders>
              <w:top w:val="single" w:sz="4" w:space="0" w:color="auto"/>
              <w:left w:val="single" w:sz="4" w:space="0" w:color="auto"/>
              <w:bottom w:val="single" w:sz="4" w:space="0" w:color="auto"/>
              <w:right w:val="single" w:sz="4" w:space="0" w:color="auto"/>
            </w:tcBorders>
          </w:tcPr>
          <w:p w14:paraId="32E9F70B" w14:textId="693428D4"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0C" w14:textId="77777777" w:rsidR="009F58C8" w:rsidRPr="009F58C8" w:rsidRDefault="009F58C8" w:rsidP="00342AE2">
            <w:pPr>
              <w:pStyle w:val="TAL"/>
              <w:rPr>
                <w:rFonts w:cs="Arial"/>
                <w:szCs w:val="18"/>
              </w:rPr>
            </w:pPr>
            <w:r w:rsidRPr="009F58C8">
              <w:rPr>
                <w:rFonts w:cs="Arial"/>
                <w:szCs w:val="18"/>
              </w:rPr>
              <w:t>Allocation and Retention Priority</w:t>
            </w:r>
          </w:p>
        </w:tc>
      </w:tr>
      <w:tr w:rsidR="009F58C8" w14:paraId="32E9F71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E" w14:textId="77777777" w:rsidR="009F58C8" w:rsidRDefault="009F58C8" w:rsidP="00342AE2">
            <w:pPr>
              <w:pStyle w:val="TAL"/>
            </w:pPr>
            <w:r>
              <w:t>ReflectiveQo</w:t>
            </w:r>
            <w:r w:rsidR="002326EA">
              <w:t>S</w:t>
            </w:r>
            <w:r>
              <w:t>Attribute</w:t>
            </w:r>
          </w:p>
        </w:tc>
        <w:tc>
          <w:tcPr>
            <w:tcW w:w="1977" w:type="dxa"/>
            <w:tcBorders>
              <w:top w:val="single" w:sz="4" w:space="0" w:color="auto"/>
              <w:left w:val="single" w:sz="4" w:space="0" w:color="auto"/>
              <w:bottom w:val="single" w:sz="4" w:space="0" w:color="auto"/>
              <w:right w:val="single" w:sz="4" w:space="0" w:color="auto"/>
            </w:tcBorders>
          </w:tcPr>
          <w:p w14:paraId="32E9F70F" w14:textId="0EC260AE"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0" w14:textId="77777777" w:rsidR="009F58C8" w:rsidRPr="009F58C8" w:rsidRDefault="009F58C8" w:rsidP="00342AE2">
            <w:pPr>
              <w:pStyle w:val="TAL"/>
              <w:rPr>
                <w:rFonts w:cs="Arial"/>
                <w:szCs w:val="18"/>
              </w:rPr>
            </w:pPr>
            <w:r w:rsidRPr="009F58C8">
              <w:rPr>
                <w:rFonts w:cs="Arial"/>
                <w:szCs w:val="18"/>
              </w:rPr>
              <w:t>Reflective QoS Attribute</w:t>
            </w:r>
          </w:p>
        </w:tc>
      </w:tr>
      <w:tr w:rsidR="00FA48A0" w14:paraId="32E9F71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2" w14:textId="77777777" w:rsidR="00FA48A0" w:rsidRDefault="001B2A09" w:rsidP="00FA48A0">
            <w:pPr>
              <w:pStyle w:val="TAL"/>
            </w:pPr>
            <w:r>
              <w:rPr>
                <w:lang w:eastAsia="zh-CN"/>
              </w:rPr>
              <w:t>Dynamic5Q</w:t>
            </w:r>
            <w:r w:rsidR="00FA48A0">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3" w14:textId="727D2FD4" w:rsidR="00FA48A0" w:rsidRDefault="00FA48A0" w:rsidP="00FA48A0">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4" w14:textId="77777777" w:rsidR="00FA48A0" w:rsidRPr="009F58C8" w:rsidRDefault="00FA48A0" w:rsidP="00FA48A0">
            <w:pPr>
              <w:pStyle w:val="TAL"/>
              <w:rPr>
                <w:rFonts w:cs="Arial"/>
                <w:szCs w:val="18"/>
              </w:rPr>
            </w:pPr>
            <w:r>
              <w:rPr>
                <w:rFonts w:cs="Arial"/>
                <w:szCs w:val="18"/>
              </w:rPr>
              <w:t xml:space="preserve">QoS characteristics for a 5QI that is neither standardized nor pre-configured. </w:t>
            </w:r>
          </w:p>
        </w:tc>
      </w:tr>
      <w:tr w:rsidR="00FA48A0" w14:paraId="32E9F71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6" w14:textId="77777777" w:rsidR="00FA48A0" w:rsidRDefault="00FA48A0" w:rsidP="00FA48A0">
            <w:pPr>
              <w:pStyle w:val="TAL"/>
            </w:pPr>
            <w:r>
              <w:rPr>
                <w:lang w:eastAsia="zh-CN"/>
              </w:rPr>
              <w:t>NonD</w:t>
            </w:r>
            <w:r w:rsidR="001B2A09">
              <w:rPr>
                <w:lang w:eastAsia="zh-CN"/>
              </w:rPr>
              <w:t>ynamic5Q</w:t>
            </w:r>
            <w:r>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7" w14:textId="7FE735D9" w:rsidR="00FA48A0" w:rsidRDefault="00FA48A0" w:rsidP="00FA48A0">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8" w14:textId="77777777" w:rsidR="00FA48A0" w:rsidRPr="009F58C8" w:rsidRDefault="00FA48A0" w:rsidP="00FA48A0">
            <w:pPr>
              <w:pStyle w:val="TAL"/>
              <w:rPr>
                <w:rFonts w:cs="Arial"/>
                <w:szCs w:val="18"/>
              </w:rPr>
            </w:pPr>
            <w:r>
              <w:rPr>
                <w:rFonts w:cs="Arial"/>
                <w:szCs w:val="18"/>
              </w:rPr>
              <w:t xml:space="preserve">QoS characteristics that replace the default QoS characteristics for a standardized or pre-configured 5QI. </w:t>
            </w:r>
          </w:p>
        </w:tc>
      </w:tr>
      <w:tr w:rsidR="005E364F" w14:paraId="32E9F71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A" w14:textId="77777777" w:rsidR="005E364F" w:rsidRDefault="005E364F" w:rsidP="00CB3EFC">
            <w:pPr>
              <w:pStyle w:val="TAL"/>
            </w:pPr>
            <w:r>
              <w:t>PacketLossRate</w:t>
            </w:r>
          </w:p>
        </w:tc>
        <w:tc>
          <w:tcPr>
            <w:tcW w:w="1977" w:type="dxa"/>
            <w:tcBorders>
              <w:top w:val="single" w:sz="4" w:space="0" w:color="auto"/>
              <w:left w:val="single" w:sz="4" w:space="0" w:color="auto"/>
              <w:bottom w:val="single" w:sz="4" w:space="0" w:color="auto"/>
              <w:right w:val="single" w:sz="4" w:space="0" w:color="auto"/>
            </w:tcBorders>
          </w:tcPr>
          <w:p w14:paraId="32E9F71B" w14:textId="63C8D291" w:rsidR="005E364F" w:rsidRDefault="005E364F" w:rsidP="00CB3EFC">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1C" w14:textId="77777777" w:rsidR="005E364F" w:rsidRPr="009F58C8" w:rsidRDefault="005E364F" w:rsidP="00CB3EFC">
            <w:pPr>
              <w:pStyle w:val="TAL"/>
              <w:rPr>
                <w:rFonts w:cs="Arial"/>
                <w:szCs w:val="18"/>
              </w:rPr>
            </w:pPr>
            <w:r>
              <w:rPr>
                <w:rFonts w:cs="Arial"/>
                <w:szCs w:val="18"/>
              </w:rPr>
              <w:t>Packet Loss Rate</w:t>
            </w:r>
          </w:p>
        </w:tc>
      </w:tr>
      <w:tr w:rsidR="009F58C8" w14:paraId="32E9F72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E" w14:textId="77777777" w:rsidR="009F58C8" w:rsidRDefault="009F58C8" w:rsidP="00342AE2">
            <w:pPr>
              <w:pStyle w:val="TAL"/>
            </w:pPr>
            <w:r>
              <w:t>NotificationControl</w:t>
            </w:r>
          </w:p>
        </w:tc>
        <w:tc>
          <w:tcPr>
            <w:tcW w:w="1977" w:type="dxa"/>
            <w:tcBorders>
              <w:top w:val="single" w:sz="4" w:space="0" w:color="auto"/>
              <w:left w:val="single" w:sz="4" w:space="0" w:color="auto"/>
              <w:bottom w:val="single" w:sz="4" w:space="0" w:color="auto"/>
              <w:right w:val="single" w:sz="4" w:space="0" w:color="auto"/>
            </w:tcBorders>
          </w:tcPr>
          <w:p w14:paraId="32E9F71F" w14:textId="65533D9C" w:rsidR="009F58C8" w:rsidRDefault="009F58C8" w:rsidP="00342AE2">
            <w:pPr>
              <w:pStyle w:val="TAC"/>
            </w:pPr>
            <w:r w:rsidRPr="00D832D8">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0" w14:textId="77777777" w:rsidR="009F58C8" w:rsidRPr="009F58C8" w:rsidRDefault="009F58C8" w:rsidP="00342AE2">
            <w:pPr>
              <w:pStyle w:val="TAL"/>
              <w:rPr>
                <w:rFonts w:cs="Arial"/>
                <w:szCs w:val="18"/>
              </w:rPr>
            </w:pPr>
            <w:r w:rsidRPr="009F58C8">
              <w:rPr>
                <w:rFonts w:cs="Arial"/>
                <w:szCs w:val="18"/>
              </w:rPr>
              <w:t>Notification Control</w:t>
            </w:r>
          </w:p>
        </w:tc>
      </w:tr>
      <w:tr w:rsidR="009F58C8" w14:paraId="32E9F72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2" w14:textId="77777777" w:rsidR="009F58C8" w:rsidRDefault="009F58C8" w:rsidP="00342AE2">
            <w:pPr>
              <w:pStyle w:val="TAL"/>
            </w:pPr>
            <w:r>
              <w:t>Dnn</w:t>
            </w:r>
          </w:p>
        </w:tc>
        <w:tc>
          <w:tcPr>
            <w:tcW w:w="1977" w:type="dxa"/>
            <w:tcBorders>
              <w:top w:val="single" w:sz="4" w:space="0" w:color="auto"/>
              <w:left w:val="single" w:sz="4" w:space="0" w:color="auto"/>
              <w:bottom w:val="single" w:sz="4" w:space="0" w:color="auto"/>
              <w:right w:val="single" w:sz="4" w:space="0" w:color="auto"/>
            </w:tcBorders>
          </w:tcPr>
          <w:p w14:paraId="32E9F723" w14:textId="61851981"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4" w14:textId="77777777" w:rsidR="009F58C8" w:rsidRDefault="009F58C8" w:rsidP="00342AE2">
            <w:pPr>
              <w:pStyle w:val="TAL"/>
              <w:rPr>
                <w:rFonts w:cs="Arial"/>
                <w:szCs w:val="18"/>
              </w:rPr>
            </w:pPr>
            <w:r>
              <w:rPr>
                <w:rFonts w:cs="Arial"/>
                <w:szCs w:val="18"/>
              </w:rPr>
              <w:t>Data Network Name</w:t>
            </w:r>
          </w:p>
        </w:tc>
      </w:tr>
      <w:tr w:rsidR="009F58C8" w14:paraId="32E9F72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6" w14:textId="77777777" w:rsidR="009F58C8" w:rsidRDefault="009F58C8" w:rsidP="00342AE2">
            <w:pPr>
              <w:pStyle w:val="TAL"/>
            </w:pPr>
            <w:r>
              <w:t>S</w:t>
            </w:r>
            <w:r w:rsidR="005E364F">
              <w:t>n</w:t>
            </w:r>
            <w:r>
              <w:t>ssai</w:t>
            </w:r>
          </w:p>
        </w:tc>
        <w:tc>
          <w:tcPr>
            <w:tcW w:w="1977" w:type="dxa"/>
            <w:tcBorders>
              <w:top w:val="single" w:sz="4" w:space="0" w:color="auto"/>
              <w:left w:val="single" w:sz="4" w:space="0" w:color="auto"/>
              <w:bottom w:val="single" w:sz="4" w:space="0" w:color="auto"/>
              <w:right w:val="single" w:sz="4" w:space="0" w:color="auto"/>
            </w:tcBorders>
          </w:tcPr>
          <w:p w14:paraId="32E9F727" w14:textId="3B73A19A"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8" w14:textId="77777777" w:rsidR="009F58C8" w:rsidRDefault="009F58C8" w:rsidP="00342AE2">
            <w:pPr>
              <w:pStyle w:val="TAL"/>
              <w:rPr>
                <w:rFonts w:cs="Arial"/>
                <w:szCs w:val="18"/>
              </w:rPr>
            </w:pPr>
            <w:r w:rsidRPr="009F58C8">
              <w:rPr>
                <w:rFonts w:cs="Arial"/>
                <w:szCs w:val="18"/>
              </w:rPr>
              <w:t>Single Network Slice Selection Assistance Information</w:t>
            </w:r>
          </w:p>
        </w:tc>
      </w:tr>
      <w:tr w:rsidR="009F58C8" w14:paraId="32E9F7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A" w14:textId="77777777" w:rsidR="009F58C8" w:rsidRDefault="009F58C8" w:rsidP="00342AE2">
            <w:pPr>
              <w:pStyle w:val="TAL"/>
            </w:pPr>
            <w:r>
              <w:t>NfInstanceId</w:t>
            </w:r>
          </w:p>
        </w:tc>
        <w:tc>
          <w:tcPr>
            <w:tcW w:w="1977" w:type="dxa"/>
            <w:tcBorders>
              <w:top w:val="single" w:sz="4" w:space="0" w:color="auto"/>
              <w:left w:val="single" w:sz="4" w:space="0" w:color="auto"/>
              <w:bottom w:val="single" w:sz="4" w:space="0" w:color="auto"/>
              <w:right w:val="single" w:sz="4" w:space="0" w:color="auto"/>
            </w:tcBorders>
          </w:tcPr>
          <w:p w14:paraId="32E9F72B" w14:textId="7731D102"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2C" w14:textId="77777777" w:rsidR="009F58C8" w:rsidRPr="009F58C8" w:rsidRDefault="009F58C8" w:rsidP="00342AE2">
            <w:pPr>
              <w:pStyle w:val="TAL"/>
              <w:rPr>
                <w:rFonts w:cs="Arial"/>
                <w:szCs w:val="18"/>
              </w:rPr>
            </w:pPr>
            <w:r w:rsidRPr="009F58C8">
              <w:rPr>
                <w:rFonts w:cs="Arial"/>
                <w:szCs w:val="18"/>
              </w:rPr>
              <w:t>NF Instance Identifier</w:t>
            </w:r>
          </w:p>
        </w:tc>
      </w:tr>
      <w:tr w:rsidR="009F58C8" w14:paraId="32E9F73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E" w14:textId="77777777" w:rsidR="009F58C8" w:rsidRDefault="009F58C8" w:rsidP="00342AE2">
            <w:pPr>
              <w:pStyle w:val="TAL"/>
            </w:pPr>
            <w:r>
              <w:t>UserLocation</w:t>
            </w:r>
          </w:p>
        </w:tc>
        <w:tc>
          <w:tcPr>
            <w:tcW w:w="1977" w:type="dxa"/>
            <w:tcBorders>
              <w:top w:val="single" w:sz="4" w:space="0" w:color="auto"/>
              <w:left w:val="single" w:sz="4" w:space="0" w:color="auto"/>
              <w:bottom w:val="single" w:sz="4" w:space="0" w:color="auto"/>
              <w:right w:val="single" w:sz="4" w:space="0" w:color="auto"/>
            </w:tcBorders>
          </w:tcPr>
          <w:p w14:paraId="32E9F72F" w14:textId="325E6C50"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0" w14:textId="77777777" w:rsidR="009F58C8" w:rsidRPr="009F58C8" w:rsidRDefault="009F58C8" w:rsidP="00342AE2">
            <w:pPr>
              <w:pStyle w:val="TAL"/>
              <w:rPr>
                <w:rFonts w:cs="Arial"/>
                <w:szCs w:val="18"/>
              </w:rPr>
            </w:pPr>
            <w:r w:rsidRPr="009F58C8">
              <w:rPr>
                <w:rFonts w:cs="Arial"/>
                <w:szCs w:val="18"/>
              </w:rPr>
              <w:t>User Location</w:t>
            </w:r>
          </w:p>
        </w:tc>
      </w:tr>
      <w:tr w:rsidR="009F58C8" w14:paraId="32E9F73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2" w14:textId="77777777" w:rsidR="009F58C8" w:rsidRDefault="009F58C8" w:rsidP="00342AE2">
            <w:pPr>
              <w:pStyle w:val="TAL"/>
            </w:pPr>
            <w:r>
              <w:t>TimeZone</w:t>
            </w:r>
          </w:p>
        </w:tc>
        <w:tc>
          <w:tcPr>
            <w:tcW w:w="1977" w:type="dxa"/>
            <w:tcBorders>
              <w:top w:val="single" w:sz="4" w:space="0" w:color="auto"/>
              <w:left w:val="single" w:sz="4" w:space="0" w:color="auto"/>
              <w:bottom w:val="single" w:sz="4" w:space="0" w:color="auto"/>
              <w:right w:val="single" w:sz="4" w:space="0" w:color="auto"/>
            </w:tcBorders>
          </w:tcPr>
          <w:p w14:paraId="32E9F733" w14:textId="77B5A6A6"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4" w14:textId="77777777" w:rsidR="009F58C8" w:rsidRPr="009F58C8" w:rsidRDefault="009F58C8" w:rsidP="00342AE2">
            <w:pPr>
              <w:pStyle w:val="TAL"/>
              <w:rPr>
                <w:rFonts w:cs="Arial"/>
                <w:szCs w:val="18"/>
              </w:rPr>
            </w:pPr>
            <w:r w:rsidRPr="009F58C8">
              <w:rPr>
                <w:rFonts w:cs="Arial"/>
                <w:szCs w:val="18"/>
              </w:rPr>
              <w:t>Time Zone</w:t>
            </w:r>
          </w:p>
        </w:tc>
      </w:tr>
      <w:tr w:rsidR="009F58C8" w14:paraId="32E9F73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6" w14:textId="77777777" w:rsidR="009F58C8" w:rsidRDefault="009F58C8" w:rsidP="00342AE2">
            <w:pPr>
              <w:pStyle w:val="TAL"/>
            </w:pPr>
            <w:r>
              <w:t>ProblemDetails</w:t>
            </w:r>
          </w:p>
        </w:tc>
        <w:tc>
          <w:tcPr>
            <w:tcW w:w="1977" w:type="dxa"/>
            <w:tcBorders>
              <w:top w:val="single" w:sz="4" w:space="0" w:color="auto"/>
              <w:left w:val="single" w:sz="4" w:space="0" w:color="auto"/>
              <w:bottom w:val="single" w:sz="4" w:space="0" w:color="auto"/>
              <w:right w:val="single" w:sz="4" w:space="0" w:color="auto"/>
            </w:tcBorders>
          </w:tcPr>
          <w:p w14:paraId="32E9F737" w14:textId="09644D95" w:rsidR="009F58C8" w:rsidRDefault="009F58C8" w:rsidP="00342AE2">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8" w14:textId="77777777" w:rsidR="009F58C8" w:rsidRDefault="009F58C8" w:rsidP="00342AE2">
            <w:pPr>
              <w:pStyle w:val="TAL"/>
              <w:rPr>
                <w:rFonts w:cs="Arial"/>
                <w:szCs w:val="18"/>
              </w:rPr>
            </w:pPr>
            <w:r>
              <w:rPr>
                <w:rFonts w:cs="Arial"/>
                <w:szCs w:val="18"/>
              </w:rPr>
              <w:t>Error description</w:t>
            </w:r>
          </w:p>
        </w:tc>
      </w:tr>
      <w:tr w:rsidR="0056191B" w14:paraId="32E9F73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A" w14:textId="77777777" w:rsidR="0056191B" w:rsidRDefault="0056191B" w:rsidP="0056191B">
            <w:pPr>
              <w:pStyle w:val="TAL"/>
            </w:pPr>
            <w:r>
              <w:t>UpSecurity</w:t>
            </w:r>
          </w:p>
        </w:tc>
        <w:tc>
          <w:tcPr>
            <w:tcW w:w="1977" w:type="dxa"/>
            <w:tcBorders>
              <w:top w:val="single" w:sz="4" w:space="0" w:color="auto"/>
              <w:left w:val="single" w:sz="4" w:space="0" w:color="auto"/>
              <w:bottom w:val="single" w:sz="4" w:space="0" w:color="auto"/>
              <w:right w:val="single" w:sz="4" w:space="0" w:color="auto"/>
            </w:tcBorders>
          </w:tcPr>
          <w:p w14:paraId="32E9F73B" w14:textId="09616D68" w:rsidR="0056191B" w:rsidRDefault="0056191B" w:rsidP="0056191B">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3C" w14:textId="77777777" w:rsidR="0056191B" w:rsidRDefault="0056191B" w:rsidP="0056191B">
            <w:pPr>
              <w:pStyle w:val="TAL"/>
              <w:rPr>
                <w:rFonts w:cs="Arial"/>
                <w:szCs w:val="18"/>
              </w:rPr>
            </w:pPr>
            <w:r>
              <w:rPr>
                <w:rFonts w:cs="Arial"/>
                <w:szCs w:val="18"/>
              </w:rPr>
              <w:t>User Plane Security Policy Enforcement information</w:t>
            </w:r>
          </w:p>
        </w:tc>
      </w:tr>
      <w:tr w:rsidR="00494FF9" w14:paraId="32E9F74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E" w14:textId="77777777" w:rsidR="00494FF9" w:rsidRDefault="00494FF9" w:rsidP="00494FF9">
            <w:pPr>
              <w:pStyle w:val="TAL"/>
            </w:pPr>
            <w:r>
              <w:rPr>
                <w:lang w:eastAsia="zh-CN"/>
              </w:rPr>
              <w:t>RefToBinaryData</w:t>
            </w:r>
          </w:p>
        </w:tc>
        <w:tc>
          <w:tcPr>
            <w:tcW w:w="1977" w:type="dxa"/>
            <w:tcBorders>
              <w:top w:val="single" w:sz="4" w:space="0" w:color="auto"/>
              <w:left w:val="single" w:sz="4" w:space="0" w:color="auto"/>
              <w:bottom w:val="single" w:sz="4" w:space="0" w:color="auto"/>
              <w:right w:val="single" w:sz="4" w:space="0" w:color="auto"/>
            </w:tcBorders>
          </w:tcPr>
          <w:p w14:paraId="32E9F73F" w14:textId="4624E466" w:rsidR="00494FF9" w:rsidRDefault="00494FF9" w:rsidP="00494FF9">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0" w14:textId="77777777" w:rsidR="00494FF9" w:rsidRDefault="00494FF9" w:rsidP="00494FF9">
            <w:pPr>
              <w:pStyle w:val="TAL"/>
              <w:rPr>
                <w:rFonts w:cs="Arial"/>
                <w:szCs w:val="18"/>
              </w:rPr>
            </w:pPr>
            <w:r>
              <w:rPr>
                <w:rFonts w:cs="Arial"/>
                <w:szCs w:val="18"/>
              </w:rPr>
              <w:t>Cross-Reference to binary data encoded within a binary body part in an HTTP multipart message.</w:t>
            </w:r>
          </w:p>
        </w:tc>
      </w:tr>
      <w:tr w:rsidR="00C456A0" w14:paraId="32E9F74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2" w14:textId="77777777" w:rsidR="00C456A0" w:rsidRDefault="00C456A0" w:rsidP="00C456A0">
            <w:pPr>
              <w:pStyle w:val="TAL"/>
              <w:rPr>
                <w:lang w:eastAsia="zh-CN"/>
              </w:rPr>
            </w:pPr>
            <w:r w:rsidRPr="00F8607F">
              <w:t>Guami</w:t>
            </w:r>
          </w:p>
        </w:tc>
        <w:tc>
          <w:tcPr>
            <w:tcW w:w="1977" w:type="dxa"/>
            <w:tcBorders>
              <w:top w:val="single" w:sz="4" w:space="0" w:color="auto"/>
              <w:left w:val="single" w:sz="4" w:space="0" w:color="auto"/>
              <w:bottom w:val="single" w:sz="4" w:space="0" w:color="auto"/>
              <w:right w:val="single" w:sz="4" w:space="0" w:color="auto"/>
            </w:tcBorders>
          </w:tcPr>
          <w:p w14:paraId="32E9F743" w14:textId="0AB35867" w:rsidR="00C456A0" w:rsidRDefault="00C456A0" w:rsidP="00C456A0">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4" w14:textId="77777777" w:rsidR="00C456A0" w:rsidRDefault="00C456A0" w:rsidP="00C456A0">
            <w:pPr>
              <w:pStyle w:val="TAL"/>
              <w:rPr>
                <w:rFonts w:cs="Arial"/>
                <w:szCs w:val="18"/>
              </w:rPr>
            </w:pPr>
            <w:r w:rsidRPr="00B6630E">
              <w:rPr>
                <w:rFonts w:eastAsia="DengXian"/>
                <w:bCs/>
              </w:rPr>
              <w:t>Globally Unique AMF ID</w:t>
            </w:r>
          </w:p>
        </w:tc>
      </w:tr>
      <w:tr w:rsidR="00C456A0" w14:paraId="32E9F74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6" w14:textId="77777777" w:rsidR="00C456A0" w:rsidRDefault="007A3FED" w:rsidP="00C456A0">
            <w:pPr>
              <w:pStyle w:val="TAL"/>
              <w:rPr>
                <w:lang w:eastAsia="zh-CN"/>
              </w:rPr>
            </w:pPr>
            <w:r>
              <w:t>BackupAmfInfo</w:t>
            </w:r>
          </w:p>
        </w:tc>
        <w:tc>
          <w:tcPr>
            <w:tcW w:w="1977" w:type="dxa"/>
            <w:tcBorders>
              <w:top w:val="single" w:sz="4" w:space="0" w:color="auto"/>
              <w:left w:val="single" w:sz="4" w:space="0" w:color="auto"/>
              <w:bottom w:val="single" w:sz="4" w:space="0" w:color="auto"/>
              <w:right w:val="single" w:sz="4" w:space="0" w:color="auto"/>
            </w:tcBorders>
          </w:tcPr>
          <w:p w14:paraId="32E9F747" w14:textId="1B54F12C" w:rsidR="00C456A0" w:rsidRDefault="00C456A0" w:rsidP="00C456A0">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8" w14:textId="77777777" w:rsidR="00C456A0" w:rsidRDefault="007A3FED" w:rsidP="00C456A0">
            <w:pPr>
              <w:pStyle w:val="TAL"/>
              <w:rPr>
                <w:rFonts w:cs="Arial"/>
                <w:szCs w:val="18"/>
              </w:rPr>
            </w:pPr>
            <w:r>
              <w:rPr>
                <w:rFonts w:cs="Arial"/>
                <w:szCs w:val="18"/>
              </w:rPr>
              <w:t>Backup AMF Information</w:t>
            </w:r>
          </w:p>
        </w:tc>
      </w:tr>
      <w:tr w:rsidR="003249CE" w14:paraId="32E9F74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A" w14:textId="77777777" w:rsidR="003249CE" w:rsidRPr="00F8607F" w:rsidRDefault="003249CE" w:rsidP="003249CE">
            <w:pPr>
              <w:pStyle w:val="TAL"/>
            </w:pPr>
            <w:r>
              <w:t>PresenceState</w:t>
            </w:r>
          </w:p>
        </w:tc>
        <w:tc>
          <w:tcPr>
            <w:tcW w:w="1977" w:type="dxa"/>
            <w:tcBorders>
              <w:top w:val="single" w:sz="4" w:space="0" w:color="auto"/>
              <w:left w:val="single" w:sz="4" w:space="0" w:color="auto"/>
              <w:bottom w:val="single" w:sz="4" w:space="0" w:color="auto"/>
              <w:right w:val="single" w:sz="4" w:space="0" w:color="auto"/>
            </w:tcBorders>
          </w:tcPr>
          <w:p w14:paraId="32E9F74B" w14:textId="4AD52209" w:rsidR="003249CE" w:rsidRPr="00F8607F" w:rsidRDefault="003249CE" w:rsidP="003249CE">
            <w:pPr>
              <w:pStyle w:val="TAC"/>
            </w:pPr>
            <w:r>
              <w:t>3GPP TS 29.5</w:t>
            </w:r>
            <w:r w:rsidR="003E2FE0">
              <w:t>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4C" w14:textId="77777777" w:rsidR="003249CE" w:rsidRPr="00F8607F" w:rsidRDefault="003249CE" w:rsidP="003249CE">
            <w:pPr>
              <w:pStyle w:val="TAL"/>
              <w:rPr>
                <w:rFonts w:cs="Arial"/>
                <w:szCs w:val="18"/>
              </w:rPr>
            </w:pPr>
            <w:r>
              <w:rPr>
                <w:rFonts w:cs="Arial"/>
                <w:szCs w:val="18"/>
              </w:rPr>
              <w:t>Indicates the UE presence in or out of a LADN service area</w:t>
            </w:r>
          </w:p>
        </w:tc>
      </w:tr>
      <w:tr w:rsidR="001B3C45" w14:paraId="32E9F75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E" w14:textId="77777777" w:rsidR="001B3C45" w:rsidRDefault="001B3C45" w:rsidP="001B3C45">
            <w:pPr>
              <w:pStyle w:val="TAL"/>
            </w:pPr>
            <w:r>
              <w:t>TraceData</w:t>
            </w:r>
          </w:p>
        </w:tc>
        <w:tc>
          <w:tcPr>
            <w:tcW w:w="1977" w:type="dxa"/>
            <w:tcBorders>
              <w:top w:val="single" w:sz="4" w:space="0" w:color="auto"/>
              <w:left w:val="single" w:sz="4" w:space="0" w:color="auto"/>
              <w:bottom w:val="single" w:sz="4" w:space="0" w:color="auto"/>
              <w:right w:val="single" w:sz="4" w:space="0" w:color="auto"/>
            </w:tcBorders>
          </w:tcPr>
          <w:p w14:paraId="32E9F74F" w14:textId="05F22931" w:rsidR="001B3C45" w:rsidRDefault="001B3C45" w:rsidP="001B3C45">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0" w14:textId="77777777" w:rsidR="001B3C45" w:rsidRDefault="001B3C45" w:rsidP="001B3C45">
            <w:pPr>
              <w:pStyle w:val="TAL"/>
              <w:rPr>
                <w:rFonts w:cs="Arial"/>
                <w:szCs w:val="18"/>
              </w:rPr>
            </w:pPr>
            <w:r>
              <w:rPr>
                <w:rFonts w:cs="Arial"/>
                <w:szCs w:val="18"/>
              </w:rPr>
              <w:t>Trace control and configuration parameters</w:t>
            </w:r>
          </w:p>
        </w:tc>
      </w:tr>
      <w:tr w:rsidR="00543DFF" w14:paraId="32E9F75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2" w14:textId="77777777" w:rsidR="00543DFF" w:rsidRDefault="00543DFF" w:rsidP="00543DFF">
            <w:pPr>
              <w:pStyle w:val="TAL"/>
            </w:pPr>
            <w:r>
              <w:t>PlmnId</w:t>
            </w:r>
          </w:p>
        </w:tc>
        <w:tc>
          <w:tcPr>
            <w:tcW w:w="1977" w:type="dxa"/>
            <w:tcBorders>
              <w:top w:val="single" w:sz="4" w:space="0" w:color="auto"/>
              <w:left w:val="single" w:sz="4" w:space="0" w:color="auto"/>
              <w:bottom w:val="single" w:sz="4" w:space="0" w:color="auto"/>
              <w:right w:val="single" w:sz="4" w:space="0" w:color="auto"/>
            </w:tcBorders>
          </w:tcPr>
          <w:p w14:paraId="32E9F753" w14:textId="737A3BB5" w:rsidR="00543DFF" w:rsidRPr="00F8607F" w:rsidRDefault="00543DFF" w:rsidP="00543DFF">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4" w14:textId="77777777" w:rsidR="00543DFF" w:rsidRDefault="00543DFF" w:rsidP="00543DFF">
            <w:pPr>
              <w:pStyle w:val="TAL"/>
              <w:rPr>
                <w:rFonts w:cs="Arial"/>
                <w:szCs w:val="18"/>
              </w:rPr>
            </w:pPr>
            <w:r>
              <w:rPr>
                <w:rFonts w:cs="Arial"/>
                <w:szCs w:val="18"/>
              </w:rPr>
              <w:t>PLMN Identity</w:t>
            </w:r>
          </w:p>
        </w:tc>
      </w:tr>
      <w:tr w:rsidR="00816D58" w14:paraId="32E9F75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6" w14:textId="77777777" w:rsidR="00816D58" w:rsidRDefault="00816D58" w:rsidP="00816D58">
            <w:pPr>
              <w:pStyle w:val="TAL"/>
            </w:pPr>
            <w:r>
              <w:t>RatType</w:t>
            </w:r>
          </w:p>
        </w:tc>
        <w:tc>
          <w:tcPr>
            <w:tcW w:w="1977" w:type="dxa"/>
            <w:tcBorders>
              <w:top w:val="single" w:sz="4" w:space="0" w:color="auto"/>
              <w:left w:val="single" w:sz="4" w:space="0" w:color="auto"/>
              <w:bottom w:val="single" w:sz="4" w:space="0" w:color="auto"/>
              <w:right w:val="single" w:sz="4" w:space="0" w:color="auto"/>
            </w:tcBorders>
          </w:tcPr>
          <w:p w14:paraId="32E9F757" w14:textId="57D2822F" w:rsidR="00816D58" w:rsidRPr="00F8607F" w:rsidRDefault="00816D58" w:rsidP="00816D58">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8" w14:textId="77777777" w:rsidR="00816D58" w:rsidRDefault="00816D58" w:rsidP="00816D58">
            <w:pPr>
              <w:pStyle w:val="TAL"/>
              <w:rPr>
                <w:rFonts w:cs="Arial"/>
                <w:szCs w:val="18"/>
              </w:rPr>
            </w:pPr>
            <w:r>
              <w:rPr>
                <w:rFonts w:cs="Arial"/>
                <w:szCs w:val="18"/>
              </w:rPr>
              <w:t>RAT Type</w:t>
            </w:r>
          </w:p>
        </w:tc>
      </w:tr>
      <w:tr w:rsidR="00D12558" w14:paraId="32E9F75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A" w14:textId="77777777" w:rsidR="00D12558" w:rsidRDefault="00D12558" w:rsidP="00777461">
            <w:pPr>
              <w:pStyle w:val="TAL"/>
            </w:pPr>
            <w:r>
              <w:t>NgApCause</w:t>
            </w:r>
          </w:p>
        </w:tc>
        <w:tc>
          <w:tcPr>
            <w:tcW w:w="1977" w:type="dxa"/>
            <w:tcBorders>
              <w:top w:val="single" w:sz="4" w:space="0" w:color="auto"/>
              <w:left w:val="single" w:sz="4" w:space="0" w:color="auto"/>
              <w:bottom w:val="single" w:sz="4" w:space="0" w:color="auto"/>
              <w:right w:val="single" w:sz="4" w:space="0" w:color="auto"/>
            </w:tcBorders>
          </w:tcPr>
          <w:p w14:paraId="32E9F75B" w14:textId="44FC00B8" w:rsidR="00D12558" w:rsidRDefault="00D12558" w:rsidP="00777461">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5C" w14:textId="77777777" w:rsidR="00D12558" w:rsidRDefault="00D12558" w:rsidP="00777461">
            <w:pPr>
              <w:pStyle w:val="TAL"/>
              <w:rPr>
                <w:rFonts w:cs="Arial"/>
                <w:szCs w:val="18"/>
              </w:rPr>
            </w:pPr>
            <w:r>
              <w:rPr>
                <w:rFonts w:cs="Arial"/>
                <w:szCs w:val="18"/>
              </w:rPr>
              <w:t>NGAP Cause</w:t>
            </w:r>
          </w:p>
        </w:tc>
      </w:tr>
      <w:tr w:rsidR="00803680" w14:paraId="32E9F76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E" w14:textId="77777777" w:rsidR="00803680" w:rsidRDefault="00803680" w:rsidP="00803680">
            <w:pPr>
              <w:pStyle w:val="TAL"/>
            </w:pPr>
            <w:r>
              <w:rPr>
                <w:lang w:eastAsia="zh-CN"/>
              </w:rPr>
              <w:t>5GMmCause</w:t>
            </w:r>
          </w:p>
        </w:tc>
        <w:tc>
          <w:tcPr>
            <w:tcW w:w="1977" w:type="dxa"/>
            <w:tcBorders>
              <w:top w:val="single" w:sz="4" w:space="0" w:color="auto"/>
              <w:left w:val="single" w:sz="4" w:space="0" w:color="auto"/>
              <w:bottom w:val="single" w:sz="4" w:space="0" w:color="auto"/>
              <w:right w:val="single" w:sz="4" w:space="0" w:color="auto"/>
            </w:tcBorders>
          </w:tcPr>
          <w:p w14:paraId="32E9F75F" w14:textId="2D8C74D4" w:rsidR="00803680" w:rsidRPr="00F8607F" w:rsidRDefault="00803680" w:rsidP="00803680">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32E9F760" w14:textId="77777777" w:rsidR="00803680" w:rsidRDefault="00803680" w:rsidP="00803680">
            <w:pPr>
              <w:pStyle w:val="TAL"/>
              <w:rPr>
                <w:rFonts w:cs="Arial"/>
                <w:szCs w:val="18"/>
              </w:rPr>
            </w:pPr>
            <w:r>
              <w:rPr>
                <w:rFonts w:cs="Arial"/>
                <w:szCs w:val="18"/>
              </w:rPr>
              <w:t>5G MM Cause</w:t>
            </w:r>
          </w:p>
        </w:tc>
      </w:tr>
      <w:tr w:rsidR="002C5916" w14:paraId="665383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442CDD" w14:textId="38FB2006" w:rsidR="002C5916" w:rsidRDefault="002C5916" w:rsidP="002C5916">
            <w:pPr>
              <w:pStyle w:val="TAL"/>
              <w:rPr>
                <w:lang w:eastAsia="zh-CN"/>
              </w:rPr>
            </w:pPr>
            <w:r>
              <w:rPr>
                <w:lang w:eastAsia="zh-CN"/>
              </w:rPr>
              <w:t>DurationSec</w:t>
            </w:r>
          </w:p>
        </w:tc>
        <w:tc>
          <w:tcPr>
            <w:tcW w:w="1977" w:type="dxa"/>
            <w:tcBorders>
              <w:top w:val="single" w:sz="4" w:space="0" w:color="auto"/>
              <w:left w:val="single" w:sz="4" w:space="0" w:color="auto"/>
              <w:bottom w:val="single" w:sz="4" w:space="0" w:color="auto"/>
              <w:right w:val="single" w:sz="4" w:space="0" w:color="auto"/>
            </w:tcBorders>
          </w:tcPr>
          <w:p w14:paraId="1379DF99" w14:textId="168C2DBB" w:rsidR="002C5916" w:rsidRPr="00F8607F" w:rsidRDefault="002C5916" w:rsidP="002C5916">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4583A4BB" w14:textId="79815DB7" w:rsidR="002C5916" w:rsidRDefault="002C5916" w:rsidP="002C5916">
            <w:pPr>
              <w:pStyle w:val="TAL"/>
              <w:rPr>
                <w:rFonts w:cs="Arial"/>
                <w:szCs w:val="18"/>
              </w:rPr>
            </w:pPr>
            <w:r>
              <w:rPr>
                <w:rFonts w:cs="Arial"/>
                <w:szCs w:val="18"/>
              </w:rPr>
              <w:t>Duration in units of seconds</w:t>
            </w:r>
          </w:p>
        </w:tc>
      </w:tr>
      <w:tr w:rsidR="008E59E9" w14:paraId="5003C71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4A11245" w14:textId="0D9115CA" w:rsidR="008E59E9" w:rsidRDefault="008E59E9" w:rsidP="008E59E9">
            <w:pPr>
              <w:pStyle w:val="TAL"/>
              <w:rPr>
                <w:lang w:eastAsia="zh-CN"/>
              </w:rPr>
            </w:pPr>
            <w:r>
              <w:rPr>
                <w:lang w:eastAsia="zh-CN"/>
              </w:rPr>
              <w:t>AdditionalQosFlowInfo</w:t>
            </w:r>
          </w:p>
        </w:tc>
        <w:tc>
          <w:tcPr>
            <w:tcW w:w="1977" w:type="dxa"/>
            <w:tcBorders>
              <w:top w:val="single" w:sz="4" w:space="0" w:color="auto"/>
              <w:left w:val="single" w:sz="4" w:space="0" w:color="auto"/>
              <w:bottom w:val="single" w:sz="4" w:space="0" w:color="auto"/>
              <w:right w:val="single" w:sz="4" w:space="0" w:color="auto"/>
            </w:tcBorders>
          </w:tcPr>
          <w:p w14:paraId="5246AFE4" w14:textId="4A35B157" w:rsidR="008E59E9" w:rsidRPr="00F8607F" w:rsidRDefault="008E59E9" w:rsidP="008E59E9">
            <w:pPr>
              <w:pStyle w:val="TAC"/>
            </w:pPr>
            <w:r w:rsidRPr="00F8607F">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7CD69AF6" w14:textId="4A578F55" w:rsidR="008E59E9" w:rsidRDefault="008E59E9" w:rsidP="008E59E9">
            <w:pPr>
              <w:pStyle w:val="TAL"/>
              <w:rPr>
                <w:rFonts w:cs="Arial"/>
                <w:szCs w:val="18"/>
              </w:rPr>
            </w:pPr>
            <w:r>
              <w:rPr>
                <w:rFonts w:cs="Arial"/>
                <w:szCs w:val="18"/>
              </w:rPr>
              <w:t>Additional QoS Flow Information</w:t>
            </w:r>
          </w:p>
        </w:tc>
      </w:tr>
      <w:tr w:rsidR="00E1556A" w14:paraId="7647A68C"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01B701" w14:textId="75083AE1" w:rsidR="00E1556A" w:rsidRDefault="00E1556A" w:rsidP="00E1556A">
            <w:pPr>
              <w:pStyle w:val="TAL"/>
              <w:rPr>
                <w:lang w:eastAsia="zh-CN"/>
              </w:rPr>
            </w:pPr>
            <w:r>
              <w:t>NfGroupId</w:t>
            </w:r>
          </w:p>
        </w:tc>
        <w:tc>
          <w:tcPr>
            <w:tcW w:w="1977" w:type="dxa"/>
            <w:tcBorders>
              <w:top w:val="single" w:sz="4" w:space="0" w:color="auto"/>
              <w:left w:val="single" w:sz="4" w:space="0" w:color="auto"/>
              <w:bottom w:val="single" w:sz="4" w:space="0" w:color="auto"/>
              <w:right w:val="single" w:sz="4" w:space="0" w:color="auto"/>
            </w:tcBorders>
          </w:tcPr>
          <w:p w14:paraId="1DD67330" w14:textId="4491AA04" w:rsidR="00E1556A" w:rsidRPr="00F8607F" w:rsidRDefault="00E1556A" w:rsidP="00E1556A">
            <w:pPr>
              <w:pStyle w:val="TAC"/>
            </w:pPr>
            <w:r>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470DC4E7" w14:textId="238FF746" w:rsidR="00E1556A" w:rsidRDefault="00E1556A" w:rsidP="00E1556A">
            <w:pPr>
              <w:pStyle w:val="TAL"/>
              <w:rPr>
                <w:rFonts w:cs="Arial"/>
                <w:szCs w:val="18"/>
              </w:rPr>
            </w:pPr>
            <w:r>
              <w:rPr>
                <w:rFonts w:cs="Arial"/>
                <w:szCs w:val="18"/>
                <w:lang w:eastAsia="zh-CN"/>
              </w:rPr>
              <w:t>Network Function Group Id</w:t>
            </w:r>
          </w:p>
        </w:tc>
      </w:tr>
      <w:tr w:rsidR="00240BC9" w14:paraId="479C4A5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6696D803" w14:textId="12CA0ED0" w:rsidR="00240BC9" w:rsidRDefault="00240BC9" w:rsidP="00240BC9">
            <w:pPr>
              <w:pStyle w:val="TAL"/>
              <w:rPr>
                <w:lang w:eastAsia="zh-CN"/>
              </w:rPr>
            </w:pPr>
            <w:r>
              <w:rPr>
                <w:lang w:eastAsia="zh-CN"/>
              </w:rPr>
              <w:t>SecondaryRatUsageReport</w:t>
            </w:r>
          </w:p>
        </w:tc>
        <w:tc>
          <w:tcPr>
            <w:tcW w:w="1977" w:type="dxa"/>
            <w:tcBorders>
              <w:top w:val="single" w:sz="4" w:space="0" w:color="auto"/>
              <w:left w:val="single" w:sz="4" w:space="0" w:color="auto"/>
              <w:bottom w:val="single" w:sz="4" w:space="0" w:color="auto"/>
              <w:right w:val="single" w:sz="4" w:space="0" w:color="auto"/>
            </w:tcBorders>
          </w:tcPr>
          <w:p w14:paraId="43E9E825" w14:textId="23AB5E68" w:rsidR="00240BC9" w:rsidRPr="00F8607F" w:rsidRDefault="00240BC9" w:rsidP="00240BC9">
            <w:pPr>
              <w:pStyle w:val="TAC"/>
            </w:pPr>
            <w:r w:rsidRPr="00CD477C">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7F7BB359" w14:textId="5EBF7386" w:rsidR="00240BC9" w:rsidRDefault="00240BC9" w:rsidP="00240BC9">
            <w:pPr>
              <w:pStyle w:val="TAL"/>
              <w:rPr>
                <w:rFonts w:cs="Arial"/>
                <w:szCs w:val="18"/>
              </w:rPr>
            </w:pPr>
            <w:r>
              <w:t xml:space="preserve">Secondary RAT </w:t>
            </w:r>
            <w:r w:rsidRPr="00C62591">
              <w:t>Usage Report</w:t>
            </w:r>
          </w:p>
        </w:tc>
      </w:tr>
      <w:tr w:rsidR="00C6105A" w14:paraId="56183811" w14:textId="77777777" w:rsidTr="00C604EB">
        <w:trPr>
          <w:jc w:val="center"/>
        </w:trPr>
        <w:tc>
          <w:tcPr>
            <w:tcW w:w="2338" w:type="dxa"/>
            <w:tcBorders>
              <w:top w:val="single" w:sz="4" w:space="0" w:color="auto"/>
              <w:left w:val="single" w:sz="4" w:space="0" w:color="auto"/>
              <w:bottom w:val="single" w:sz="4" w:space="0" w:color="auto"/>
              <w:right w:val="single" w:sz="4" w:space="0" w:color="auto"/>
            </w:tcBorders>
          </w:tcPr>
          <w:p w14:paraId="6DAE5C02" w14:textId="53759950" w:rsidR="00C6105A" w:rsidRDefault="00C6105A" w:rsidP="00C6105A">
            <w:pPr>
              <w:pStyle w:val="TAL"/>
              <w:rPr>
                <w:lang w:eastAsia="zh-CN"/>
              </w:rPr>
            </w:pPr>
            <w:r>
              <w:rPr>
                <w:lang w:eastAsia="zh-CN"/>
              </w:rPr>
              <w:t>SecondaryRatUsageInfo</w:t>
            </w:r>
          </w:p>
        </w:tc>
        <w:tc>
          <w:tcPr>
            <w:tcW w:w="1977" w:type="dxa"/>
            <w:tcBorders>
              <w:top w:val="single" w:sz="4" w:space="0" w:color="auto"/>
              <w:left w:val="single" w:sz="4" w:space="0" w:color="auto"/>
              <w:bottom w:val="single" w:sz="4" w:space="0" w:color="auto"/>
              <w:right w:val="single" w:sz="4" w:space="0" w:color="auto"/>
            </w:tcBorders>
          </w:tcPr>
          <w:p w14:paraId="550CB8B4" w14:textId="4F42C75B" w:rsidR="00C6105A" w:rsidRPr="00F8607F" w:rsidRDefault="00C6105A" w:rsidP="00C6105A">
            <w:pPr>
              <w:pStyle w:val="TAC"/>
            </w:pPr>
            <w:r w:rsidRPr="00CD477C">
              <w:t>3GPP TS 29.571</w:t>
            </w:r>
            <w:r w:rsidR="00CA4B50">
              <w:t> [13]</w:t>
            </w:r>
          </w:p>
        </w:tc>
        <w:tc>
          <w:tcPr>
            <w:tcW w:w="4950" w:type="dxa"/>
            <w:tcBorders>
              <w:top w:val="single" w:sz="4" w:space="0" w:color="auto"/>
              <w:left w:val="single" w:sz="4" w:space="0" w:color="auto"/>
              <w:bottom w:val="single" w:sz="4" w:space="0" w:color="auto"/>
              <w:right w:val="single" w:sz="4" w:space="0" w:color="auto"/>
            </w:tcBorders>
          </w:tcPr>
          <w:p w14:paraId="6416B485" w14:textId="58286C4E" w:rsidR="00C6105A" w:rsidRDefault="00C6105A" w:rsidP="00C6105A">
            <w:pPr>
              <w:pStyle w:val="TAL"/>
              <w:rPr>
                <w:rFonts w:cs="Arial"/>
                <w:szCs w:val="18"/>
              </w:rPr>
            </w:pPr>
            <w:r>
              <w:t xml:space="preserve">Secondary RAT </w:t>
            </w:r>
            <w:r w:rsidRPr="00C62591">
              <w:t xml:space="preserve">Usage </w:t>
            </w:r>
            <w:r>
              <w:t>Information</w:t>
            </w:r>
          </w:p>
        </w:tc>
      </w:tr>
      <w:tr w:rsidR="00B735E1" w14:paraId="7D354A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34FE24F" w14:textId="77777777" w:rsidR="00B735E1" w:rsidRDefault="00B735E1" w:rsidP="00E25195">
            <w:pPr>
              <w:pStyle w:val="TAL"/>
            </w:pPr>
            <w:r>
              <w:rPr>
                <w:lang w:eastAsia="zh-CN"/>
              </w:rPr>
              <w:t>ServiceName</w:t>
            </w:r>
          </w:p>
        </w:tc>
        <w:tc>
          <w:tcPr>
            <w:tcW w:w="1977" w:type="dxa"/>
            <w:tcBorders>
              <w:top w:val="single" w:sz="4" w:space="0" w:color="auto"/>
              <w:left w:val="single" w:sz="4" w:space="0" w:color="auto"/>
              <w:bottom w:val="single" w:sz="4" w:space="0" w:color="auto"/>
              <w:right w:val="single" w:sz="4" w:space="0" w:color="auto"/>
            </w:tcBorders>
          </w:tcPr>
          <w:p w14:paraId="4AA9C884" w14:textId="3857DE65" w:rsidR="00B735E1" w:rsidRPr="00F8607F" w:rsidRDefault="00B735E1" w:rsidP="00E25195">
            <w:pPr>
              <w:pStyle w:val="TAC"/>
            </w:pPr>
            <w:r>
              <w:t>3GPP TS 29.510</w:t>
            </w:r>
            <w:r w:rsidR="00CA4B50">
              <w:t> </w:t>
            </w:r>
            <w:r>
              <w:t>[19</w:t>
            </w:r>
            <w:r w:rsidRPr="00F8607F">
              <w:t>]</w:t>
            </w:r>
          </w:p>
        </w:tc>
        <w:tc>
          <w:tcPr>
            <w:tcW w:w="4950" w:type="dxa"/>
            <w:tcBorders>
              <w:top w:val="single" w:sz="4" w:space="0" w:color="auto"/>
              <w:left w:val="single" w:sz="4" w:space="0" w:color="auto"/>
              <w:bottom w:val="single" w:sz="4" w:space="0" w:color="auto"/>
              <w:right w:val="single" w:sz="4" w:space="0" w:color="auto"/>
            </w:tcBorders>
          </w:tcPr>
          <w:p w14:paraId="6E7E454B" w14:textId="77777777" w:rsidR="00B735E1" w:rsidRDefault="00B735E1" w:rsidP="00E25195">
            <w:pPr>
              <w:pStyle w:val="TAL"/>
              <w:rPr>
                <w:rFonts w:cs="Arial"/>
                <w:szCs w:val="18"/>
              </w:rPr>
            </w:pPr>
            <w:r>
              <w:rPr>
                <w:rFonts w:cs="Arial"/>
                <w:szCs w:val="18"/>
              </w:rPr>
              <w:t>Service Name</w:t>
            </w:r>
          </w:p>
        </w:tc>
      </w:tr>
      <w:tr w:rsidR="009C460B" w14:paraId="5FF7C4C6" w14:textId="77777777" w:rsidTr="00462BBC">
        <w:trPr>
          <w:jc w:val="center"/>
        </w:trPr>
        <w:tc>
          <w:tcPr>
            <w:tcW w:w="2338" w:type="dxa"/>
            <w:tcBorders>
              <w:top w:val="single" w:sz="4" w:space="0" w:color="auto"/>
              <w:left w:val="single" w:sz="4" w:space="0" w:color="auto"/>
              <w:bottom w:val="single" w:sz="4" w:space="0" w:color="auto"/>
              <w:right w:val="single" w:sz="4" w:space="0" w:color="auto"/>
            </w:tcBorders>
          </w:tcPr>
          <w:p w14:paraId="4E0F01B3" w14:textId="7FB11F9D" w:rsidR="009C460B" w:rsidRDefault="009C460B" w:rsidP="009C460B">
            <w:pPr>
              <w:pStyle w:val="TAL"/>
              <w:rPr>
                <w:lang w:eastAsia="zh-CN"/>
              </w:rPr>
            </w:pPr>
            <w:r>
              <w:t>NgRanTargetId</w:t>
            </w:r>
          </w:p>
        </w:tc>
        <w:tc>
          <w:tcPr>
            <w:tcW w:w="1977" w:type="dxa"/>
            <w:tcBorders>
              <w:top w:val="single" w:sz="4" w:space="0" w:color="auto"/>
              <w:left w:val="single" w:sz="4" w:space="0" w:color="auto"/>
              <w:bottom w:val="single" w:sz="4" w:space="0" w:color="auto"/>
              <w:right w:val="single" w:sz="4" w:space="0" w:color="auto"/>
            </w:tcBorders>
          </w:tcPr>
          <w:p w14:paraId="30C11050" w14:textId="59300837" w:rsidR="009C460B" w:rsidRPr="00F8607F" w:rsidRDefault="009C460B" w:rsidP="009C460B">
            <w:pPr>
              <w:pStyle w:val="TAC"/>
            </w:pPr>
            <w:r>
              <w:t>3GPP TS 29.518</w:t>
            </w:r>
            <w:r w:rsidR="00CA4B50">
              <w:t> </w:t>
            </w:r>
            <w:r>
              <w:t>[20</w:t>
            </w:r>
            <w:r w:rsidRPr="00F8607F">
              <w:t>]</w:t>
            </w:r>
          </w:p>
        </w:tc>
        <w:tc>
          <w:tcPr>
            <w:tcW w:w="4950" w:type="dxa"/>
            <w:tcBorders>
              <w:top w:val="single" w:sz="4" w:space="0" w:color="auto"/>
              <w:left w:val="single" w:sz="4" w:space="0" w:color="auto"/>
              <w:bottom w:val="single" w:sz="4" w:space="0" w:color="auto"/>
              <w:right w:val="single" w:sz="4" w:space="0" w:color="auto"/>
            </w:tcBorders>
          </w:tcPr>
          <w:p w14:paraId="799B9032" w14:textId="0BAF6898" w:rsidR="009C460B" w:rsidRDefault="009C460B" w:rsidP="009C460B">
            <w:pPr>
              <w:pStyle w:val="TAL"/>
              <w:rPr>
                <w:rFonts w:cs="Arial"/>
                <w:szCs w:val="18"/>
              </w:rPr>
            </w:pPr>
            <w:r>
              <w:t>NG-RAN Target Id</w:t>
            </w:r>
          </w:p>
        </w:tc>
      </w:tr>
      <w:tr w:rsidR="0050154D" w14:paraId="07AD92DE"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741EA4AA" w14:textId="02B920D1" w:rsidR="0050154D" w:rsidRDefault="0050154D" w:rsidP="0050154D">
            <w:pPr>
              <w:pStyle w:val="TAL"/>
              <w:rPr>
                <w:lang w:eastAsia="zh-CN"/>
              </w:rPr>
            </w:pPr>
            <w:r>
              <w:t>RoamingChargingProfile</w:t>
            </w:r>
          </w:p>
        </w:tc>
        <w:tc>
          <w:tcPr>
            <w:tcW w:w="1977" w:type="dxa"/>
            <w:tcBorders>
              <w:top w:val="single" w:sz="4" w:space="0" w:color="auto"/>
              <w:left w:val="single" w:sz="4" w:space="0" w:color="auto"/>
              <w:bottom w:val="single" w:sz="4" w:space="0" w:color="auto"/>
              <w:right w:val="single" w:sz="4" w:space="0" w:color="auto"/>
            </w:tcBorders>
          </w:tcPr>
          <w:p w14:paraId="569FFAB4" w14:textId="7946A2E4" w:rsidR="0050154D" w:rsidRPr="00F8607F" w:rsidRDefault="0050154D" w:rsidP="0050154D">
            <w:pPr>
              <w:pStyle w:val="TAC"/>
            </w:pPr>
            <w:r w:rsidRPr="00F8607F">
              <w:t>3GPP TS </w:t>
            </w:r>
            <w:r>
              <w:t>32.291 </w:t>
            </w:r>
            <w:r w:rsidRPr="00F8607F">
              <w:t>[</w:t>
            </w:r>
            <w:r>
              <w:t>26</w:t>
            </w:r>
            <w:r w:rsidRPr="00F8607F">
              <w:t>]</w:t>
            </w:r>
          </w:p>
        </w:tc>
        <w:tc>
          <w:tcPr>
            <w:tcW w:w="4950" w:type="dxa"/>
            <w:tcBorders>
              <w:top w:val="single" w:sz="4" w:space="0" w:color="auto"/>
              <w:left w:val="single" w:sz="4" w:space="0" w:color="auto"/>
              <w:bottom w:val="single" w:sz="4" w:space="0" w:color="auto"/>
              <w:right w:val="single" w:sz="4" w:space="0" w:color="auto"/>
            </w:tcBorders>
          </w:tcPr>
          <w:p w14:paraId="5261A96D" w14:textId="3298B4AE" w:rsidR="0050154D" w:rsidRDefault="0050154D" w:rsidP="0050154D">
            <w:pPr>
              <w:pStyle w:val="TAL"/>
              <w:rPr>
                <w:rFonts w:cs="Arial"/>
                <w:szCs w:val="18"/>
              </w:rPr>
            </w:pPr>
            <w:r>
              <w:rPr>
                <w:rFonts w:cs="Arial"/>
                <w:szCs w:val="18"/>
              </w:rPr>
              <w:t>Roaming Charging Profile</w:t>
            </w:r>
          </w:p>
        </w:tc>
      </w:tr>
    </w:tbl>
    <w:p w14:paraId="32E9F762" w14:textId="77777777" w:rsidR="00271F8E" w:rsidRDefault="00271F8E" w:rsidP="00977B30"/>
    <w:p w14:paraId="32E9F763" w14:textId="77777777" w:rsidR="00E3491B" w:rsidRDefault="00E3491B" w:rsidP="000E77D4">
      <w:pPr>
        <w:pStyle w:val="Heading4"/>
        <w:rPr>
          <w:lang w:val="en-US"/>
        </w:rPr>
      </w:pPr>
      <w:bookmarkStart w:id="769" w:name="_Toc20129589"/>
      <w:bookmarkStart w:id="770" w:name="_Toc27584216"/>
      <w:bookmarkStart w:id="771" w:name="_Toc36455518"/>
      <w:bookmarkStart w:id="772" w:name="_Toc45026904"/>
      <w:bookmarkStart w:id="773" w:name="_Toc51866709"/>
      <w:r w:rsidRPr="00445F4F">
        <w:rPr>
          <w:lang w:val="en-US"/>
        </w:rPr>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769"/>
      <w:bookmarkEnd w:id="770"/>
      <w:bookmarkEnd w:id="771"/>
      <w:bookmarkEnd w:id="772"/>
      <w:bookmarkEnd w:id="773"/>
    </w:p>
    <w:p w14:paraId="32E9F764" w14:textId="77777777" w:rsidR="00902771" w:rsidRDefault="00902771" w:rsidP="000E77D4">
      <w:pPr>
        <w:pStyle w:val="Heading5"/>
      </w:pPr>
      <w:bookmarkStart w:id="774" w:name="_Toc20129590"/>
      <w:bookmarkStart w:id="775" w:name="_Toc27584217"/>
      <w:bookmarkStart w:id="776" w:name="_Toc36455519"/>
      <w:bookmarkStart w:id="777" w:name="_Toc45026905"/>
      <w:bookmarkStart w:id="778" w:name="_Toc51866710"/>
      <w:r>
        <w:t>6.</w:t>
      </w:r>
      <w:r w:rsidR="000E77D4">
        <w:t>1.</w:t>
      </w:r>
      <w:r w:rsidR="004B1E63">
        <w:t>6</w:t>
      </w:r>
      <w:r>
        <w:t>.</w:t>
      </w:r>
      <w:r w:rsidR="00B44433">
        <w:t>2</w:t>
      </w:r>
      <w:r>
        <w:t>.1</w:t>
      </w:r>
      <w:r>
        <w:tab/>
        <w:t>Introduction</w:t>
      </w:r>
      <w:bookmarkEnd w:id="774"/>
      <w:bookmarkEnd w:id="775"/>
      <w:bookmarkEnd w:id="776"/>
      <w:bookmarkEnd w:id="777"/>
      <w:bookmarkEnd w:id="778"/>
    </w:p>
    <w:p w14:paraId="32E9F765" w14:textId="195DBE7F" w:rsidR="00FD48E5" w:rsidRDefault="00FD48E5" w:rsidP="00FD48E5">
      <w:r>
        <w:t xml:space="preserve">This </w:t>
      </w:r>
      <w:r w:rsidR="005B1EEB">
        <w:t>clause</w:t>
      </w:r>
      <w:r>
        <w:t xml:space="preserve"> defines the structures to be used in resource representations.</w:t>
      </w:r>
    </w:p>
    <w:p w14:paraId="32E9F766" w14:textId="77777777" w:rsidR="00902771" w:rsidRDefault="00902771" w:rsidP="00AC65ED">
      <w:pPr>
        <w:pStyle w:val="Heading5"/>
      </w:pPr>
      <w:bookmarkStart w:id="779" w:name="_Toc20129591"/>
      <w:bookmarkStart w:id="780" w:name="_Toc27584218"/>
      <w:bookmarkStart w:id="781" w:name="_Toc36455520"/>
      <w:bookmarkStart w:id="782" w:name="_Toc45026906"/>
      <w:bookmarkStart w:id="783" w:name="_Toc51866711"/>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779"/>
      <w:bookmarkEnd w:id="780"/>
      <w:bookmarkEnd w:id="781"/>
      <w:bookmarkEnd w:id="782"/>
      <w:bookmarkEnd w:id="783"/>
    </w:p>
    <w:p w14:paraId="32E9F767" w14:textId="77777777"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277D4" w:rsidRPr="00FD48E5" w14:paraId="32E9F76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768" w14:textId="77777777" w:rsidR="007277D4" w:rsidRDefault="007277D4">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769" w14:textId="77777777" w:rsidR="007277D4" w:rsidRDefault="007277D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76A" w14:textId="77777777" w:rsidR="007277D4" w:rsidRPr="007277D4" w:rsidRDefault="007277D4" w:rsidP="00AC65E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76B" w14:textId="77777777" w:rsidR="007277D4" w:rsidRDefault="007277D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76C" w14:textId="77777777" w:rsidR="007277D4" w:rsidRDefault="007277D4">
            <w:pPr>
              <w:pStyle w:val="TAH"/>
              <w:rPr>
                <w:rFonts w:cs="Arial"/>
                <w:szCs w:val="18"/>
              </w:rPr>
            </w:pPr>
            <w:r>
              <w:rPr>
                <w:rFonts w:cs="Arial"/>
                <w:szCs w:val="18"/>
              </w:rPr>
              <w:t>Description</w:t>
            </w:r>
          </w:p>
        </w:tc>
      </w:tr>
      <w:tr w:rsidR="00793F63" w14:paraId="32E9F77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6E" w14:textId="77777777" w:rsidR="00793F63" w:rsidRDefault="00793F63" w:rsidP="006D30B6">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76F" w14:textId="77777777" w:rsidR="00793F63" w:rsidRDefault="00793F63" w:rsidP="006D30B6">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77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7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72" w14:textId="3C61C1EA" w:rsidR="00793F63" w:rsidRDefault="00793F63" w:rsidP="006D30B6">
            <w:pPr>
              <w:pStyle w:val="TAL"/>
              <w:rPr>
                <w:rFonts w:cs="Arial"/>
                <w:szCs w:val="18"/>
              </w:rPr>
            </w:pPr>
            <w:r>
              <w:rPr>
                <w:rFonts w:cs="Arial"/>
                <w:szCs w:val="18"/>
              </w:rPr>
              <w:t>This IE shall be present, except if the UE is emergency registered and UICCless.</w:t>
            </w:r>
          </w:p>
          <w:p w14:paraId="32E9F773" w14:textId="77777777" w:rsidR="00793F63" w:rsidRDefault="00793F63" w:rsidP="006D30B6">
            <w:pPr>
              <w:pStyle w:val="TAL"/>
              <w:rPr>
                <w:rFonts w:cs="Arial"/>
                <w:szCs w:val="18"/>
              </w:rPr>
            </w:pPr>
            <w:r>
              <w:rPr>
                <w:rFonts w:cs="Arial"/>
                <w:szCs w:val="18"/>
              </w:rPr>
              <w:t xml:space="preserve">When present, it shall contain the subscriber permanent identify. </w:t>
            </w:r>
          </w:p>
        </w:tc>
      </w:tr>
      <w:tr w:rsidR="00B735E1" w14:paraId="48EDE67D" w14:textId="77777777" w:rsidTr="00E25195">
        <w:trPr>
          <w:jc w:val="center"/>
        </w:trPr>
        <w:tc>
          <w:tcPr>
            <w:tcW w:w="2090" w:type="dxa"/>
            <w:tcBorders>
              <w:top w:val="single" w:sz="4" w:space="0" w:color="auto"/>
              <w:left w:val="single" w:sz="4" w:space="0" w:color="auto"/>
              <w:bottom w:val="single" w:sz="4" w:space="0" w:color="auto"/>
              <w:right w:val="single" w:sz="4" w:space="0" w:color="auto"/>
            </w:tcBorders>
          </w:tcPr>
          <w:p w14:paraId="2818E6C8" w14:textId="10450E52" w:rsidR="00B735E1" w:rsidRDefault="00B735E1" w:rsidP="00B735E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5E5A563B" w14:textId="4443148A" w:rsidR="00B735E1" w:rsidRDefault="00B735E1" w:rsidP="00B735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AAEB87" w14:textId="5C77C72D" w:rsidR="00B735E1" w:rsidRDefault="00B735E1" w:rsidP="00B735E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1A6892" w14:textId="7A20E967" w:rsidR="00B735E1" w:rsidRDefault="00B735E1" w:rsidP="00B735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BA70F60" w14:textId="77777777" w:rsidR="00B735E1" w:rsidRDefault="00B735E1" w:rsidP="00B735E1">
            <w:pPr>
              <w:pStyle w:val="TAL"/>
              <w:rPr>
                <w:rFonts w:cs="Arial"/>
                <w:szCs w:val="18"/>
              </w:rPr>
            </w:pPr>
            <w:r>
              <w:rPr>
                <w:rFonts w:cs="Arial"/>
                <w:szCs w:val="18"/>
              </w:rPr>
              <w:t>This IE shall be present if the SUPI is present in the message but is not authenticated and is for an emergency registered UE.</w:t>
            </w:r>
          </w:p>
          <w:p w14:paraId="3305B290" w14:textId="77777777" w:rsidR="00B735E1" w:rsidRDefault="00B735E1" w:rsidP="00B735E1">
            <w:pPr>
              <w:pStyle w:val="TAL"/>
              <w:rPr>
                <w:rFonts w:cs="Arial"/>
                <w:szCs w:val="18"/>
              </w:rPr>
            </w:pPr>
            <w:r>
              <w:rPr>
                <w:rFonts w:cs="Arial"/>
                <w:szCs w:val="18"/>
              </w:rPr>
              <w:t>When present, it shall be set as follows:</w:t>
            </w:r>
          </w:p>
          <w:p w14:paraId="05D97E02" w14:textId="77777777" w:rsidR="00B735E1" w:rsidRDefault="00B735E1" w:rsidP="00757B26">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2C7CC066" w14:textId="3E2AAA71" w:rsidR="00B735E1" w:rsidRDefault="00B735E1" w:rsidP="00757B26">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793F63" w14:paraId="32E9F78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7E" w14:textId="77777777" w:rsidR="00793F63" w:rsidRDefault="00793F63" w:rsidP="006D30B6">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77F" w14:textId="77777777" w:rsidR="00793F63" w:rsidRDefault="00793F63" w:rsidP="006D30B6">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78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2" w14:textId="0D58F531" w:rsidR="00793F63" w:rsidRDefault="00793F63" w:rsidP="006D30B6">
            <w:pPr>
              <w:pStyle w:val="TAL"/>
              <w:rPr>
                <w:rFonts w:cs="Arial"/>
                <w:szCs w:val="18"/>
              </w:rPr>
            </w:pPr>
            <w:r>
              <w:rPr>
                <w:rFonts w:cs="Arial"/>
                <w:szCs w:val="18"/>
              </w:rPr>
              <w:t>This IE shall be present if the UE is emergency registered and it is either UIClless or the SUPI is not authenticated.</w:t>
            </w:r>
          </w:p>
          <w:p w14:paraId="32E9F783" w14:textId="28C321B5" w:rsidR="00793F63" w:rsidRDefault="00793F63" w:rsidP="006D30B6">
            <w:pPr>
              <w:pStyle w:val="TAL"/>
              <w:rPr>
                <w:rFonts w:cs="Arial"/>
                <w:szCs w:val="18"/>
              </w:rPr>
            </w:pPr>
            <w:r>
              <w:rPr>
                <w:rFonts w:cs="Arial"/>
                <w:szCs w:val="18"/>
              </w:rPr>
              <w:t>For all other cases, this IE shall be present if it is available.</w:t>
            </w:r>
          </w:p>
          <w:p w14:paraId="32E9F784" w14:textId="77777777" w:rsidR="00793F63" w:rsidRDefault="00793F63" w:rsidP="006D30B6">
            <w:pPr>
              <w:pStyle w:val="TAL"/>
              <w:rPr>
                <w:rFonts w:cs="Arial"/>
                <w:szCs w:val="18"/>
              </w:rPr>
            </w:pPr>
            <w:r>
              <w:rPr>
                <w:rFonts w:cs="Arial"/>
                <w:szCs w:val="18"/>
              </w:rPr>
              <w:t>When present, it shall contain the permanent equipment identifier.</w:t>
            </w:r>
          </w:p>
        </w:tc>
      </w:tr>
      <w:tr w:rsidR="000E6043" w:rsidRPr="00FD48E5" w14:paraId="32E9F78B"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6" w14:textId="77777777" w:rsidR="000E6043" w:rsidRDefault="000E6043" w:rsidP="009A221B">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787" w14:textId="77777777" w:rsidR="000E6043" w:rsidRDefault="000E6043" w:rsidP="009A221B">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788" w14:textId="77777777" w:rsidR="000E6043" w:rsidRDefault="000E6043" w:rsidP="009A22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9" w14:textId="77777777" w:rsidR="000E6043" w:rsidRDefault="000E6043" w:rsidP="009A22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A" w14:textId="77777777" w:rsidR="000E6043" w:rsidRDefault="000E6043" w:rsidP="009A221B">
            <w:pPr>
              <w:pStyle w:val="TAL"/>
              <w:rPr>
                <w:rFonts w:cs="Arial"/>
                <w:szCs w:val="18"/>
              </w:rPr>
            </w:pPr>
            <w:r>
              <w:rPr>
                <w:rFonts w:cs="Arial"/>
                <w:szCs w:val="18"/>
              </w:rPr>
              <w:t xml:space="preserve">This IE shall be present if it is available. When present, it shall contain the user's GPSI. </w:t>
            </w:r>
          </w:p>
        </w:tc>
      </w:tr>
      <w:tr w:rsidR="00793F63" w14:paraId="32E9F792"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C" w14:textId="77777777" w:rsidR="00793F63" w:rsidRDefault="00793F63" w:rsidP="006D30B6">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78D"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78E"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F"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0" w14:textId="60F0EC7A" w:rsidR="00AD2BD2" w:rsidRDefault="00AD2BD2" w:rsidP="00AD2BD2">
            <w:pPr>
              <w:pStyle w:val="TAL"/>
              <w:rPr>
                <w:rFonts w:cs="Arial"/>
                <w:szCs w:val="18"/>
              </w:rPr>
            </w:pPr>
            <w:r>
              <w:rPr>
                <w:rFonts w:cs="Arial"/>
                <w:szCs w:val="18"/>
              </w:rPr>
              <w:t>This IE shall be present, except during an EPS to 5GS Idle mode mobility or handover using the N26 interface.</w:t>
            </w:r>
          </w:p>
          <w:p w14:paraId="32E9F791"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PDU Session ID.</w:t>
            </w:r>
          </w:p>
        </w:tc>
      </w:tr>
      <w:tr w:rsidR="00793F63" w14:paraId="32E9F79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3" w14:textId="77777777" w:rsidR="00793F63" w:rsidRDefault="00793F63" w:rsidP="006D30B6">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794" w14:textId="77777777" w:rsidR="00793F63" w:rsidRDefault="00793F63" w:rsidP="006D30B6">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795"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6"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7" w14:textId="77777777" w:rsidR="00AD2BD2" w:rsidRDefault="00AD2BD2" w:rsidP="00AD2BD2">
            <w:pPr>
              <w:pStyle w:val="TAL"/>
              <w:rPr>
                <w:rFonts w:cs="Arial"/>
                <w:szCs w:val="18"/>
              </w:rPr>
            </w:pPr>
            <w:r>
              <w:rPr>
                <w:rFonts w:cs="Arial"/>
                <w:szCs w:val="18"/>
              </w:rPr>
              <w:t>This IE shall be present, except during an EPS to 5GS Idle mode mobility or handover using the N26 interface.</w:t>
            </w:r>
          </w:p>
          <w:p w14:paraId="32E9F798"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requested DNN. </w:t>
            </w:r>
          </w:p>
        </w:tc>
      </w:tr>
      <w:tr w:rsidR="00271F8E" w14:paraId="32E9F7A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A" w14:textId="77777777" w:rsidR="00271F8E" w:rsidRDefault="00271F8E" w:rsidP="001433FE">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79B" w14:textId="77777777" w:rsidR="00271F8E" w:rsidRDefault="00271F8E" w:rsidP="001433FE">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9C" w14:textId="77777777" w:rsidR="00271F8E" w:rsidRDefault="009D363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D" w14:textId="77777777" w:rsidR="00271F8E" w:rsidRDefault="009D3639" w:rsidP="001433FE">
            <w:pPr>
              <w:pStyle w:val="TAL"/>
            </w:pPr>
            <w:r>
              <w:t>0..</w:t>
            </w:r>
            <w:r w:rsidR="00271F8E">
              <w:t>1</w:t>
            </w:r>
          </w:p>
        </w:tc>
        <w:tc>
          <w:tcPr>
            <w:tcW w:w="4359" w:type="dxa"/>
            <w:tcBorders>
              <w:top w:val="single" w:sz="4" w:space="0" w:color="auto"/>
              <w:left w:val="single" w:sz="4" w:space="0" w:color="auto"/>
              <w:bottom w:val="single" w:sz="4" w:space="0" w:color="auto"/>
              <w:right w:val="single" w:sz="4" w:space="0" w:color="auto"/>
            </w:tcBorders>
          </w:tcPr>
          <w:p w14:paraId="32E9F79E" w14:textId="77777777" w:rsidR="00271F8E" w:rsidRDefault="009D3639" w:rsidP="009D3639">
            <w:pPr>
              <w:pStyle w:val="TAL"/>
              <w:rPr>
                <w:rFonts w:cs="Arial"/>
                <w:szCs w:val="18"/>
              </w:rPr>
            </w:pPr>
            <w:r>
              <w:rPr>
                <w:rFonts w:cs="Arial"/>
                <w:szCs w:val="18"/>
              </w:rPr>
              <w:t>This IE shall be present</w:t>
            </w:r>
            <w:r w:rsidR="006602B2">
              <w:rPr>
                <w:rFonts w:cs="Arial"/>
                <w:szCs w:val="18"/>
              </w:rPr>
              <w:t xml:space="preserve"> during the PDU session establishment procedure</w:t>
            </w:r>
            <w:r>
              <w:rPr>
                <w:rFonts w:cs="Arial"/>
                <w:szCs w:val="18"/>
              </w:rPr>
              <w:t>.</w:t>
            </w:r>
            <w:r w:rsidR="006602B2">
              <w:rPr>
                <w:rFonts w:cs="Arial"/>
                <w:szCs w:val="18"/>
              </w:rPr>
              <w:t xml:space="preserve"> In this case</w:t>
            </w:r>
            <w:r>
              <w:rPr>
                <w:rFonts w:cs="Arial"/>
                <w:szCs w:val="18"/>
              </w:rPr>
              <w:t>, it</w:t>
            </w:r>
            <w:r w:rsidR="00271F8E">
              <w:rPr>
                <w:rFonts w:cs="Arial"/>
                <w:szCs w:val="18"/>
              </w:rPr>
              <w:t xml:space="preserve"> shall contain the requested S-NSSAI for the serving PLMN.</w:t>
            </w:r>
            <w:r w:rsidR="000268A9">
              <w:rPr>
                <w:rFonts w:cs="Arial"/>
                <w:szCs w:val="18"/>
              </w:rPr>
              <w:t xml:space="preserve"> This corresponds to an S-NSSAI from the allowed NSSAI.</w:t>
            </w:r>
          </w:p>
          <w:p w14:paraId="32E9F79F" w14:textId="77777777" w:rsidR="006602B2" w:rsidRDefault="006602B2" w:rsidP="009D3639">
            <w:pPr>
              <w:pStyle w:val="TAL"/>
              <w:rPr>
                <w:rFonts w:cs="Arial"/>
                <w:szCs w:val="18"/>
              </w:rPr>
            </w:pPr>
          </w:p>
          <w:p w14:paraId="32E9F7A0" w14:textId="77777777" w:rsidR="006602B2" w:rsidRDefault="006602B2" w:rsidP="009D3639">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r>
      <w:tr w:rsidR="00793F63" w14:paraId="32E9F7A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2" w14:textId="77777777" w:rsidR="00793F63" w:rsidRDefault="00271F8E" w:rsidP="006D30B6">
            <w:pPr>
              <w:pStyle w:val="TAL"/>
            </w:pPr>
            <w:r>
              <w:t>hplmnSn</w:t>
            </w:r>
            <w:r w:rsidR="00793F63">
              <w:t>ssai</w:t>
            </w:r>
          </w:p>
        </w:tc>
        <w:tc>
          <w:tcPr>
            <w:tcW w:w="1559" w:type="dxa"/>
            <w:tcBorders>
              <w:top w:val="single" w:sz="4" w:space="0" w:color="auto"/>
              <w:left w:val="single" w:sz="4" w:space="0" w:color="auto"/>
              <w:bottom w:val="single" w:sz="4" w:space="0" w:color="auto"/>
              <w:right w:val="single" w:sz="4" w:space="0" w:color="auto"/>
            </w:tcBorders>
          </w:tcPr>
          <w:p w14:paraId="32E9F7A3" w14:textId="77777777" w:rsidR="00793F63" w:rsidRDefault="00793F63" w:rsidP="006D30B6">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A4" w14:textId="77777777" w:rsidR="00793F63" w:rsidRDefault="00271F8E"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A5" w14:textId="77777777" w:rsidR="00793F63" w:rsidRDefault="00271F8E"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A6" w14:textId="2519F004" w:rsidR="009D3639" w:rsidRDefault="009D3639" w:rsidP="009D3639">
            <w:pPr>
              <w:pStyle w:val="TAL"/>
              <w:rPr>
                <w:rFonts w:cs="Arial"/>
                <w:szCs w:val="18"/>
              </w:rPr>
            </w:pPr>
            <w:r>
              <w:rPr>
                <w:rFonts w:cs="Arial"/>
                <w:szCs w:val="18"/>
              </w:rPr>
              <w:t xml:space="preserve">This IE shall be present for a </w:t>
            </w:r>
            <w:r w:rsidR="002872F9">
              <w:rPr>
                <w:rFonts w:cs="Arial"/>
                <w:szCs w:val="18"/>
              </w:rPr>
              <w:t>roaming</w:t>
            </w:r>
            <w:r>
              <w:rPr>
                <w:rFonts w:cs="Arial"/>
                <w:szCs w:val="18"/>
              </w:rPr>
              <w:t xml:space="preserve"> PDU session, except during an EPS to 5GS idle mode mobility or handover using the N26 interface.</w:t>
            </w:r>
          </w:p>
          <w:p w14:paraId="32E9F7A7" w14:textId="6F198C10" w:rsidR="00793F63" w:rsidRDefault="009D3639" w:rsidP="009D3639">
            <w:pPr>
              <w:pStyle w:val="TAL"/>
              <w:rPr>
                <w:rFonts w:cs="Arial"/>
                <w:szCs w:val="18"/>
              </w:rPr>
            </w:pPr>
            <w:r>
              <w:rPr>
                <w:rFonts w:cs="Arial"/>
                <w:szCs w:val="18"/>
              </w:rPr>
              <w:t>When present, it</w:t>
            </w:r>
            <w:r w:rsidR="00793F63">
              <w:rPr>
                <w:rFonts w:cs="Arial"/>
                <w:szCs w:val="18"/>
              </w:rPr>
              <w:t xml:space="preserve"> shall contain the requested S-NSSAI</w:t>
            </w:r>
            <w:r w:rsidR="00271F8E">
              <w:rPr>
                <w:rFonts w:cs="Arial"/>
                <w:szCs w:val="18"/>
              </w:rPr>
              <w:t xml:space="preserve"> for the HPLMN</w:t>
            </w:r>
            <w:r w:rsidR="00793F63">
              <w:rPr>
                <w:rFonts w:cs="Arial"/>
                <w:szCs w:val="18"/>
              </w:rPr>
              <w:t>.</w:t>
            </w:r>
            <w:r w:rsidR="000268A9">
              <w:rPr>
                <w:rFonts w:cs="Arial"/>
                <w:szCs w:val="18"/>
              </w:rPr>
              <w:t xml:space="preserve"> This corresponds to an S-NSSAI from the </w:t>
            </w:r>
            <w:r w:rsidR="005D77E2" w:rsidRPr="00B80937">
              <w:rPr>
                <w:rFonts w:cs="Arial"/>
                <w:szCs w:val="18"/>
              </w:rPr>
              <w:t>Mapping Of Allowed NSSAI</w:t>
            </w:r>
            <w:r w:rsidR="005D77E2" w:rsidRPr="00B80937">
              <w:rPr>
                <w:sz w:val="16"/>
              </w:rPr>
              <w:t xml:space="preserve"> </w:t>
            </w:r>
            <w:r w:rsidR="000268A9">
              <w:rPr>
                <w:rFonts w:cs="Arial"/>
                <w:szCs w:val="18"/>
              </w:rPr>
              <w:t>corresponding to the SNSSAI value included in the sNssai IE.</w:t>
            </w:r>
          </w:p>
        </w:tc>
      </w:tr>
      <w:tr w:rsidR="00793F63" w14:paraId="32E9F7A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9" w14:textId="77777777" w:rsidR="00793F63" w:rsidRDefault="00DB5DB1" w:rsidP="006D30B6">
            <w:pPr>
              <w:pStyle w:val="TAL"/>
            </w:pPr>
            <w:r>
              <w:t>servingN</w:t>
            </w:r>
            <w:r w:rsidRPr="00456AF9">
              <w:t>fId</w:t>
            </w:r>
          </w:p>
        </w:tc>
        <w:tc>
          <w:tcPr>
            <w:tcW w:w="1559" w:type="dxa"/>
            <w:tcBorders>
              <w:top w:val="single" w:sz="4" w:space="0" w:color="auto"/>
              <w:left w:val="single" w:sz="4" w:space="0" w:color="auto"/>
              <w:bottom w:val="single" w:sz="4" w:space="0" w:color="auto"/>
              <w:right w:val="single" w:sz="4" w:space="0" w:color="auto"/>
            </w:tcBorders>
          </w:tcPr>
          <w:p w14:paraId="32E9F7AA" w14:textId="77777777" w:rsidR="00793F63" w:rsidRDefault="005E364F" w:rsidP="006D30B6">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7AB"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AC"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AD" w14:textId="77777777" w:rsidR="00793F63" w:rsidRDefault="00793F63" w:rsidP="006D30B6">
            <w:pPr>
              <w:pStyle w:val="TAL"/>
              <w:rPr>
                <w:rFonts w:cs="Arial"/>
                <w:szCs w:val="18"/>
              </w:rPr>
            </w:pPr>
            <w:r>
              <w:rPr>
                <w:rFonts w:cs="Arial"/>
                <w:szCs w:val="18"/>
              </w:rPr>
              <w:t xml:space="preserve">This IE shall contain the identifier of the serving </w:t>
            </w:r>
            <w:r w:rsidR="00DB5DB1">
              <w:rPr>
                <w:rFonts w:cs="Arial"/>
                <w:szCs w:val="18"/>
              </w:rPr>
              <w:t>NF (e.g. serving AMF)</w:t>
            </w:r>
            <w:r>
              <w:rPr>
                <w:rFonts w:cs="Arial"/>
                <w:szCs w:val="18"/>
              </w:rPr>
              <w:t>.</w:t>
            </w:r>
          </w:p>
        </w:tc>
      </w:tr>
      <w:tr w:rsidR="00C456A0" w14:paraId="32E9F7B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F"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7B0"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7B1"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7B2" w14:textId="77777777" w:rsidR="00C456A0" w:rsidRDefault="00C456A0" w:rsidP="00C456A0">
            <w:pPr>
              <w:pStyle w:val="TAL"/>
            </w:pPr>
            <w:r w:rsidRPr="006856F4">
              <w:t>0..1</w:t>
            </w:r>
          </w:p>
        </w:tc>
        <w:tc>
          <w:tcPr>
            <w:tcW w:w="4359" w:type="dxa"/>
            <w:tcBorders>
              <w:top w:val="single" w:sz="4" w:space="0" w:color="auto"/>
              <w:left w:val="single" w:sz="4" w:space="0" w:color="auto"/>
              <w:bottom w:val="single" w:sz="4" w:space="0" w:color="auto"/>
              <w:right w:val="single" w:sz="4" w:space="0" w:color="auto"/>
            </w:tcBorders>
          </w:tcPr>
          <w:p w14:paraId="32E9F7B3" w14:textId="77777777" w:rsidR="00C456A0" w:rsidRPr="00F8607F" w:rsidRDefault="00C456A0" w:rsidP="00C456A0">
            <w:pPr>
              <w:pStyle w:val="TAL"/>
              <w:rPr>
                <w:rFonts w:cs="Arial"/>
                <w:szCs w:val="18"/>
              </w:rPr>
            </w:pPr>
            <w:r w:rsidRPr="00F8607F">
              <w:rPr>
                <w:rFonts w:cs="Arial"/>
                <w:szCs w:val="18"/>
              </w:rPr>
              <w:t>This IE shall contain the serving AMF's GUAMI</w:t>
            </w:r>
            <w:r>
              <w:rPr>
                <w:rFonts w:cs="Arial"/>
                <w:szCs w:val="18"/>
              </w:rPr>
              <w:t>.</w:t>
            </w:r>
          </w:p>
          <w:p w14:paraId="32E9F7B4" w14:textId="77777777" w:rsidR="00C456A0" w:rsidRDefault="00C456A0" w:rsidP="00C456A0">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r>
      <w:tr w:rsidR="008D1CA3" w14:paraId="32E9F7B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7B6" w14:textId="77777777" w:rsidR="008D1CA3" w:rsidRDefault="008D1CA3" w:rsidP="00777461">
            <w:pPr>
              <w:pStyle w:val="TAL"/>
            </w:pPr>
            <w:r>
              <w:t>serviceName</w:t>
            </w:r>
          </w:p>
        </w:tc>
        <w:tc>
          <w:tcPr>
            <w:tcW w:w="1559" w:type="dxa"/>
            <w:tcBorders>
              <w:top w:val="single" w:sz="4" w:space="0" w:color="auto"/>
              <w:left w:val="single" w:sz="4" w:space="0" w:color="auto"/>
              <w:bottom w:val="single" w:sz="4" w:space="0" w:color="auto"/>
              <w:right w:val="single" w:sz="4" w:space="0" w:color="auto"/>
            </w:tcBorders>
          </w:tcPr>
          <w:p w14:paraId="32E9F7B7" w14:textId="73102B11" w:rsidR="008D1CA3" w:rsidRDefault="00073DAB" w:rsidP="00777461">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14:paraId="32E9F7B8" w14:textId="77777777" w:rsidR="008D1CA3" w:rsidRDefault="008D1CA3"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B9" w14:textId="77777777" w:rsidR="008D1CA3" w:rsidRDefault="008D1CA3"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BA" w14:textId="72C0174F" w:rsidR="008D1CA3" w:rsidRDefault="008D1CA3" w:rsidP="00777461">
            <w:pPr>
              <w:pStyle w:val="TAL"/>
              <w:rPr>
                <w:rFonts w:cs="Arial"/>
                <w:szCs w:val="18"/>
              </w:rPr>
            </w:pPr>
            <w:r>
              <w:rPr>
                <w:rFonts w:cs="Arial"/>
                <w:szCs w:val="18"/>
              </w:rPr>
              <w:t xml:space="preserve">When present, this IE shall contain the name of the AMF service to which SM context status notifications are to be sent (see </w:t>
            </w:r>
            <w:r w:rsidR="005B1EEB">
              <w:t>clause</w:t>
            </w:r>
            <w:r>
              <w:t xml:space="preserve"> 6.5.2.2 of 3GPP TS 29.500 [4]</w:t>
            </w:r>
            <w:r>
              <w:rPr>
                <w:rFonts w:cs="Arial"/>
                <w:szCs w:val="18"/>
              </w:rPr>
              <w:t>). This IE may be included if the NF service consumer is an AMF.</w:t>
            </w:r>
          </w:p>
        </w:tc>
      </w:tr>
      <w:tr w:rsidR="00543DFF" w14:paraId="32E9F7C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BC"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7BD"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7BE"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BF"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C0"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7E4E9C" w14:paraId="32E9F7C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2" w14:textId="77777777" w:rsidR="007E4E9C" w:rsidRDefault="007E4E9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7C3" w14:textId="77777777" w:rsidR="007E4E9C" w:rsidRDefault="007E4E9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7C4" w14:textId="77777777" w:rsidR="007E4E9C" w:rsidRDefault="007E4E9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5" w14:textId="77777777" w:rsidR="007E4E9C" w:rsidRDefault="007E4E9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C6" w14:textId="77777777" w:rsidR="007E4E9C" w:rsidRDefault="007E4E9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7C7" w14:textId="77777777" w:rsidR="007E4E9C" w:rsidRDefault="007E4E9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793F63" w14:paraId="32E9F7C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9" w14:textId="77777777" w:rsidR="00793F63" w:rsidRDefault="00793F63" w:rsidP="006D30B6">
            <w:pPr>
              <w:pStyle w:val="TAL"/>
            </w:pPr>
            <w:r>
              <w:lastRenderedPageBreak/>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7CA" w14:textId="77777777" w:rsidR="00793F63" w:rsidRDefault="0095220C" w:rsidP="006D30B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7CB" w14:textId="77777777" w:rsidR="00793F63" w:rsidRDefault="00255747"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C" w14:textId="77777777" w:rsidR="00793F63" w:rsidRDefault="00255747"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CD" w14:textId="36BA9199" w:rsidR="00793F63" w:rsidRDefault="0095220C" w:rsidP="006D30B6">
            <w:pPr>
              <w:pStyle w:val="TAL"/>
              <w:rPr>
                <w:rFonts w:cs="Arial"/>
                <w:szCs w:val="18"/>
              </w:rPr>
            </w:pPr>
            <w:r>
              <w:rPr>
                <w:rFonts w:cs="Arial"/>
                <w:szCs w:val="18"/>
              </w:rPr>
              <w:t xml:space="preserve">This IE shall </w:t>
            </w:r>
            <w:r w:rsidR="00B631AF">
              <w:rPr>
                <w:rFonts w:cs="Arial"/>
                <w:szCs w:val="18"/>
              </w:rPr>
              <w:t xml:space="preserve">be present and </w:t>
            </w:r>
            <w:r>
              <w:rPr>
                <w:rFonts w:cs="Arial"/>
                <w:szCs w:val="18"/>
              </w:rPr>
              <w:t xml:space="preserve">reference the N1 SM Message binary data (see </w:t>
            </w:r>
            <w:r w:rsidR="005B1EEB">
              <w:rPr>
                <w:rFonts w:cs="Arial"/>
                <w:szCs w:val="18"/>
              </w:rPr>
              <w:t>clause</w:t>
            </w:r>
            <w:r>
              <w:rPr>
                <w:rFonts w:cs="Arial"/>
                <w:szCs w:val="18"/>
              </w:rPr>
              <w:t xml:space="preserve"> 6.1.6.4.2)</w:t>
            </w:r>
            <w:r w:rsidR="00255747">
              <w:rPr>
                <w:rFonts w:cs="Arial"/>
                <w:szCs w:val="18"/>
              </w:rPr>
              <w:t>, except during an EPS to 5GS Idle mode mobility or handover using N26</w:t>
            </w:r>
            <w:r>
              <w:rPr>
                <w:rFonts w:cs="Arial"/>
                <w:szCs w:val="18"/>
              </w:rPr>
              <w:t>.</w:t>
            </w:r>
          </w:p>
        </w:tc>
      </w:tr>
      <w:tr w:rsidR="00793F63" w14:paraId="32E9F7D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F" w14:textId="77777777" w:rsidR="00793F63" w:rsidRDefault="00793F63" w:rsidP="006D30B6">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7D0" w14:textId="77777777" w:rsidR="00793F63" w:rsidRDefault="00271F8E" w:rsidP="006D30B6">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7D1"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D2"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D3" w14:textId="77777777" w:rsidR="00793F63" w:rsidRDefault="00793F63" w:rsidP="006D30B6">
            <w:pPr>
              <w:pStyle w:val="TAL"/>
              <w:rPr>
                <w:rFonts w:cs="Arial"/>
                <w:szCs w:val="18"/>
              </w:rPr>
            </w:pPr>
            <w:r>
              <w:rPr>
                <w:rFonts w:cs="Arial"/>
                <w:szCs w:val="18"/>
              </w:rPr>
              <w:t>This IE shall indicate the Access Network Type to which the PDU session is to be associated.</w:t>
            </w:r>
          </w:p>
        </w:tc>
      </w:tr>
      <w:tr w:rsidR="00816D58" w14:paraId="32E9F7DA"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D5"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7D6"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7D7"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8"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9"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49CE" w14:paraId="32E9F7E0"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DB"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7DC"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7DD"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E"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F" w14:textId="77777777" w:rsidR="003249CE" w:rsidRDefault="003249CE" w:rsidP="003249CE">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r>
      <w:tr w:rsidR="00793F63" w14:paraId="32E9F7E6"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1" w14:textId="77777777" w:rsidR="00793F63" w:rsidRDefault="00793F63" w:rsidP="006D30B6">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7E2" w14:textId="77777777" w:rsidR="00793F63" w:rsidRDefault="00793F63" w:rsidP="006D30B6">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7E3"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4"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5" w14:textId="77777777" w:rsidR="00793F63" w:rsidRDefault="00793F63" w:rsidP="006D30B6">
            <w:pPr>
              <w:pStyle w:val="TAL"/>
              <w:rPr>
                <w:rFonts w:cs="Arial"/>
                <w:szCs w:val="18"/>
              </w:rPr>
            </w:pPr>
            <w:r>
              <w:rPr>
                <w:rFonts w:cs="Arial"/>
                <w:szCs w:val="18"/>
              </w:rPr>
              <w:t>This IE shall contain the UE location information</w:t>
            </w:r>
            <w:r w:rsidR="003919DA">
              <w:rPr>
                <w:rFonts w:cs="Arial"/>
                <w:szCs w:val="18"/>
              </w:rPr>
              <w:t>, if it is available</w:t>
            </w:r>
            <w:r>
              <w:rPr>
                <w:rFonts w:cs="Arial"/>
                <w:szCs w:val="18"/>
              </w:rPr>
              <w:t>.</w:t>
            </w:r>
            <w:r w:rsidR="00543DFF">
              <w:rPr>
                <w:rFonts w:cs="Arial"/>
                <w:szCs w:val="18"/>
              </w:rPr>
              <w:t xml:space="preserve"> See NOTE.</w:t>
            </w:r>
          </w:p>
        </w:tc>
      </w:tr>
      <w:tr w:rsidR="00793F63" w14:paraId="32E9F7EC"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7" w14:textId="77777777" w:rsidR="00793F63" w:rsidRDefault="00793F63" w:rsidP="006D30B6">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7E8" w14:textId="77777777" w:rsidR="00793F63" w:rsidRDefault="00793F63" w:rsidP="006D30B6">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7E9"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A"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B" w14:textId="77777777" w:rsidR="00793F63" w:rsidRDefault="00793F63" w:rsidP="006D30B6">
            <w:pPr>
              <w:pStyle w:val="TAL"/>
              <w:rPr>
                <w:rFonts w:cs="Arial"/>
                <w:szCs w:val="18"/>
              </w:rPr>
            </w:pPr>
            <w:r>
              <w:rPr>
                <w:rFonts w:cs="Arial"/>
                <w:szCs w:val="18"/>
              </w:rPr>
              <w:t>This IE shall contain the UE Time Zone</w:t>
            </w:r>
            <w:r w:rsidR="003919DA">
              <w:rPr>
                <w:rFonts w:cs="Arial"/>
                <w:szCs w:val="18"/>
              </w:rPr>
              <w:t>, if it is available</w:t>
            </w:r>
            <w:r>
              <w:rPr>
                <w:rFonts w:cs="Arial"/>
                <w:szCs w:val="18"/>
              </w:rPr>
              <w:t>.</w:t>
            </w:r>
          </w:p>
        </w:tc>
      </w:tr>
      <w:tr w:rsidR="0045457F" w14:paraId="32E9F7F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D"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7EE"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7EF"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F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F1" w14:textId="15ACE85A" w:rsidR="0045457F" w:rsidRDefault="0045457F" w:rsidP="0045457F">
            <w:pPr>
              <w:pStyle w:val="TAL"/>
              <w:rPr>
                <w:rFonts w:cs="Arial"/>
                <w:szCs w:val="18"/>
              </w:rPr>
            </w:pPr>
            <w:r>
              <w:rPr>
                <w:rFonts w:cs="Arial"/>
                <w:szCs w:val="18"/>
              </w:rPr>
              <w:t>Additional UE location.</w:t>
            </w:r>
          </w:p>
          <w:p w14:paraId="32E9F7F2" w14:textId="255A8AFB" w:rsidR="0045457F" w:rsidRDefault="0045457F" w:rsidP="0045457F">
            <w:pPr>
              <w:pStyle w:val="TAL"/>
              <w:rPr>
                <w:rFonts w:cs="Arial"/>
                <w:szCs w:val="18"/>
              </w:rPr>
            </w:pPr>
            <w:r>
              <w:rPr>
                <w:rFonts w:cs="Arial"/>
                <w:szCs w:val="18"/>
              </w:rPr>
              <w:t>This IE may be present, if anType indicates a non-3GPP access and valid 3GPP access user location information is available.</w:t>
            </w:r>
          </w:p>
          <w:p w14:paraId="32E9F7F3" w14:textId="1D928133" w:rsidR="00022F45" w:rsidRDefault="0045457F" w:rsidP="0045457F">
            <w:pPr>
              <w:pStyle w:val="TAL"/>
              <w:rPr>
                <w:rFonts w:cs="Arial"/>
                <w:szCs w:val="18"/>
              </w:rPr>
            </w:pPr>
            <w:r>
              <w:rPr>
                <w:rFonts w:cs="Arial"/>
                <w:szCs w:val="18"/>
              </w:rPr>
              <w:t>When present, it shall contain</w:t>
            </w:r>
            <w:r w:rsidR="00022F45">
              <w:rPr>
                <w:rFonts w:cs="Arial"/>
                <w:szCs w:val="18"/>
              </w:rPr>
              <w:t>:</w:t>
            </w:r>
          </w:p>
          <w:p w14:paraId="32E9F7F4" w14:textId="77777777" w:rsidR="00022F45" w:rsidRDefault="00022F45" w:rsidP="00EA1C32">
            <w:pPr>
              <w:pStyle w:val="B1"/>
              <w:rPr>
                <w:rFonts w:cs="Arial"/>
                <w:szCs w:val="18"/>
              </w:rPr>
            </w:pPr>
            <w:r>
              <w:rPr>
                <w:rFonts w:ascii="Arial" w:hAnsi="Arial" w:cs="Arial"/>
                <w:sz w:val="18"/>
                <w:szCs w:val="18"/>
              </w:rPr>
              <w:t>-</w:t>
            </w:r>
            <w:r>
              <w:tab/>
            </w:r>
            <w:r w:rsidR="0045457F" w:rsidRPr="00022F45">
              <w:rPr>
                <w:rFonts w:ascii="Arial" w:hAnsi="Arial" w:cs="Arial"/>
                <w:sz w:val="18"/>
                <w:szCs w:val="18"/>
              </w:rPr>
              <w:t>the last known 3GPP access user location</w:t>
            </w:r>
            <w:r>
              <w:rPr>
                <w:rFonts w:ascii="Arial" w:hAnsi="Arial" w:cs="Arial"/>
                <w:sz w:val="18"/>
                <w:szCs w:val="18"/>
              </w:rPr>
              <w:t>; and</w:t>
            </w:r>
          </w:p>
          <w:p w14:paraId="32E9F7F5"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7F6" w14:textId="3A4CD962" w:rsidR="0045457F" w:rsidRDefault="004E0BC1" w:rsidP="0045457F">
            <w:pPr>
              <w:pStyle w:val="TAL"/>
              <w:rPr>
                <w:rFonts w:cs="Arial"/>
                <w:szCs w:val="18"/>
              </w:rPr>
            </w:pPr>
            <w:r>
              <w:rPr>
                <w:rFonts w:cs="Arial"/>
                <w:szCs w:val="18"/>
              </w:rPr>
              <w:t>(</w:t>
            </w:r>
            <w:r w:rsidR="00543DFF">
              <w:rPr>
                <w:rFonts w:cs="Arial"/>
                <w:szCs w:val="18"/>
              </w:rPr>
              <w:t>NOTE</w:t>
            </w:r>
            <w:r>
              <w:rPr>
                <w:rFonts w:cs="Arial"/>
                <w:szCs w:val="18"/>
              </w:rPr>
              <w:t>)</w:t>
            </w:r>
          </w:p>
        </w:tc>
      </w:tr>
      <w:tr w:rsidR="00793F63" w14:paraId="32E9F7F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8" w14:textId="77777777" w:rsidR="00793F63" w:rsidRDefault="00793F63" w:rsidP="006D30B6">
            <w:pPr>
              <w:pStyle w:val="TAL"/>
            </w:pPr>
            <w:r>
              <w:t>smContextStatusUri</w:t>
            </w:r>
          </w:p>
        </w:tc>
        <w:tc>
          <w:tcPr>
            <w:tcW w:w="1559" w:type="dxa"/>
            <w:tcBorders>
              <w:top w:val="single" w:sz="4" w:space="0" w:color="auto"/>
              <w:left w:val="single" w:sz="4" w:space="0" w:color="auto"/>
              <w:bottom w:val="single" w:sz="4" w:space="0" w:color="auto"/>
              <w:right w:val="single" w:sz="4" w:space="0" w:color="auto"/>
            </w:tcBorders>
          </w:tcPr>
          <w:p w14:paraId="32E9F7F9" w14:textId="77777777" w:rsidR="00793F63" w:rsidRDefault="00793F63" w:rsidP="006D30B6">
            <w:pPr>
              <w:pStyle w:val="TAL"/>
            </w:pPr>
            <w:r>
              <w:t>U</w:t>
            </w:r>
            <w:r w:rsidR="005E364F">
              <w:t>ri</w:t>
            </w:r>
          </w:p>
        </w:tc>
        <w:tc>
          <w:tcPr>
            <w:tcW w:w="425" w:type="dxa"/>
            <w:tcBorders>
              <w:top w:val="single" w:sz="4" w:space="0" w:color="auto"/>
              <w:left w:val="single" w:sz="4" w:space="0" w:color="auto"/>
              <w:bottom w:val="single" w:sz="4" w:space="0" w:color="auto"/>
              <w:right w:val="single" w:sz="4" w:space="0" w:color="auto"/>
            </w:tcBorders>
          </w:tcPr>
          <w:p w14:paraId="32E9F7FA"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FB"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FC" w14:textId="77777777" w:rsidR="00793F63" w:rsidRDefault="00793F63" w:rsidP="006D30B6">
            <w:pPr>
              <w:pStyle w:val="TAL"/>
              <w:rPr>
                <w:rFonts w:cs="Arial"/>
                <w:szCs w:val="18"/>
              </w:rPr>
            </w:pPr>
            <w:r>
              <w:rPr>
                <w:rFonts w:cs="Arial"/>
                <w:szCs w:val="18"/>
              </w:rPr>
              <w:t>This IE shall include the callback URI to receive notification of SM context status.</w:t>
            </w:r>
          </w:p>
        </w:tc>
      </w:tr>
      <w:tr w:rsidR="00793F63" w14:paraId="32E9F803"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E" w14:textId="77777777" w:rsidR="00793F63" w:rsidRDefault="00793F63" w:rsidP="006D30B6">
            <w:pPr>
              <w:pStyle w:val="TAL"/>
            </w:pPr>
            <w:r>
              <w:t>hSmf</w:t>
            </w:r>
            <w:r w:rsidR="00DF13C8">
              <w:t>Uri</w:t>
            </w:r>
          </w:p>
        </w:tc>
        <w:tc>
          <w:tcPr>
            <w:tcW w:w="1559" w:type="dxa"/>
            <w:tcBorders>
              <w:top w:val="single" w:sz="4" w:space="0" w:color="auto"/>
              <w:left w:val="single" w:sz="4" w:space="0" w:color="auto"/>
              <w:bottom w:val="single" w:sz="4" w:space="0" w:color="auto"/>
              <w:right w:val="single" w:sz="4" w:space="0" w:color="auto"/>
            </w:tcBorders>
          </w:tcPr>
          <w:p w14:paraId="32E9F7FF" w14:textId="77777777" w:rsidR="00793F63" w:rsidRDefault="00DF13C8" w:rsidP="006D30B6">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0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2" w14:textId="2A5D4E59" w:rsidR="00793F63" w:rsidRDefault="00793F63" w:rsidP="006D30B6">
            <w:pPr>
              <w:pStyle w:val="TAL"/>
              <w:rPr>
                <w:rFonts w:cs="Arial"/>
                <w:szCs w:val="18"/>
              </w:rPr>
            </w:pPr>
            <w:r>
              <w:rPr>
                <w:rFonts w:cs="Arial"/>
                <w:szCs w:val="18"/>
              </w:rPr>
              <w:t xml:space="preserve">This IE shall be present in HR roaming scenarios. When present, it shall contain the </w:t>
            </w:r>
            <w:r w:rsidR="00DF13C8">
              <w:rPr>
                <w:rFonts w:cs="Arial"/>
                <w:szCs w:val="18"/>
              </w:rPr>
              <w:t>URI of the Nsmf_PDUSession service</w:t>
            </w:r>
            <w:r>
              <w:rPr>
                <w:rFonts w:cs="Arial"/>
                <w:szCs w:val="18"/>
              </w:rPr>
              <w:t xml:space="preserve"> of the selected H-SMF.</w:t>
            </w:r>
            <w:r w:rsidR="00DF13C8">
              <w:rPr>
                <w:rFonts w:cs="Arial"/>
                <w:szCs w:val="18"/>
              </w:rPr>
              <w:t xml:space="preserve"> The URI shall be formatted as specified in </w:t>
            </w:r>
            <w:r w:rsidR="005B1EEB">
              <w:rPr>
                <w:rFonts w:cs="Arial"/>
                <w:szCs w:val="18"/>
              </w:rPr>
              <w:t>clause</w:t>
            </w:r>
            <w:r w:rsidR="00DF13C8">
              <w:rPr>
                <w:rFonts w:cs="Arial"/>
                <w:szCs w:val="18"/>
              </w:rPr>
              <w:t xml:space="preserve"> 6.1.1.</w:t>
            </w:r>
          </w:p>
        </w:tc>
      </w:tr>
      <w:tr w:rsidR="00793F63" w14:paraId="32E9F80A"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4" w14:textId="77777777" w:rsidR="00793F63" w:rsidRDefault="00793F63" w:rsidP="006D30B6">
            <w:pPr>
              <w:pStyle w:val="TAL"/>
            </w:pPr>
            <w:r w:rsidRPr="00793F63">
              <w:t>old</w:t>
            </w:r>
            <w:r>
              <w:t>PduSessionId</w:t>
            </w:r>
          </w:p>
        </w:tc>
        <w:tc>
          <w:tcPr>
            <w:tcW w:w="1559" w:type="dxa"/>
            <w:tcBorders>
              <w:top w:val="single" w:sz="4" w:space="0" w:color="auto"/>
              <w:left w:val="single" w:sz="4" w:space="0" w:color="auto"/>
              <w:bottom w:val="single" w:sz="4" w:space="0" w:color="auto"/>
              <w:right w:val="single" w:sz="4" w:space="0" w:color="auto"/>
            </w:tcBorders>
          </w:tcPr>
          <w:p w14:paraId="32E9F805"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06"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7"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8" w14:textId="77777777" w:rsidR="00793F63" w:rsidRDefault="00793F63" w:rsidP="006D30B6">
            <w:pPr>
              <w:pStyle w:val="TAL"/>
              <w:rPr>
                <w:rFonts w:cs="Arial"/>
                <w:szCs w:val="18"/>
              </w:rPr>
            </w:pPr>
            <w:r>
              <w:rPr>
                <w:rFonts w:cs="Arial"/>
                <w:szCs w:val="18"/>
              </w:rPr>
              <w:t>This IE shall be present if this information is received from the UE.</w:t>
            </w:r>
          </w:p>
          <w:p w14:paraId="32E9F809" w14:textId="21EC8707" w:rsidR="00793F63" w:rsidRDefault="00793F63" w:rsidP="006D30B6">
            <w:pPr>
              <w:pStyle w:val="TAL"/>
              <w:rPr>
                <w:rFonts w:cs="Arial"/>
                <w:szCs w:val="18"/>
              </w:rPr>
            </w:pPr>
            <w:r>
              <w:rPr>
                <w:rFonts w:cs="Arial"/>
                <w:szCs w:val="18"/>
              </w:rPr>
              <w:t>When present, it shall contain the old PDU Session ID</w:t>
            </w:r>
            <w:r w:rsidR="006A75EE">
              <w:rPr>
                <w:rFonts w:cs="Arial"/>
                <w:szCs w:val="18"/>
              </w:rPr>
              <w:t xml:space="preserve"> received from the UE</w:t>
            </w:r>
            <w:r>
              <w:rPr>
                <w:rFonts w:cs="Arial"/>
                <w:szCs w:val="18"/>
              </w:rPr>
              <w:t xml:space="preserve">. See </w:t>
            </w:r>
            <w:r w:rsidR="005B1EEB">
              <w:rPr>
                <w:rFonts w:cs="Arial"/>
                <w:szCs w:val="18"/>
              </w:rPr>
              <w:t>clause</w:t>
            </w:r>
            <w:r w:rsidR="006A75EE">
              <w:rPr>
                <w:rFonts w:cs="Arial"/>
                <w:szCs w:val="18"/>
              </w:rPr>
              <w:t xml:space="preserve">s </w:t>
            </w:r>
            <w:r w:rsidR="006A75EE">
              <w:rPr>
                <w:lang w:val="en-US"/>
              </w:rPr>
              <w:t>4.3.2.2.1 and</w:t>
            </w:r>
            <w:r>
              <w:rPr>
                <w:rFonts w:cs="Arial"/>
                <w:szCs w:val="18"/>
              </w:rPr>
              <w:t xml:space="preserve"> 4.3.5.2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.502 [</w:t>
            </w:r>
            <w:r>
              <w:rPr>
                <w:rFonts w:cs="Arial"/>
                <w:szCs w:val="18"/>
              </w:rPr>
              <w:t xml:space="preserve">3]. </w:t>
            </w:r>
          </w:p>
        </w:tc>
      </w:tr>
      <w:tr w:rsidR="00AD2BD2" w14:paraId="32E9F81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B" w14:textId="77777777" w:rsidR="00AD2BD2" w:rsidRPr="00793F63" w:rsidRDefault="00AD2BD2" w:rsidP="00AD2BD2">
            <w:pPr>
              <w:pStyle w:val="TAL"/>
            </w:pPr>
            <w:r>
              <w:t>pduSessionsActivateList</w:t>
            </w:r>
          </w:p>
        </w:tc>
        <w:tc>
          <w:tcPr>
            <w:tcW w:w="1559" w:type="dxa"/>
            <w:tcBorders>
              <w:top w:val="single" w:sz="4" w:space="0" w:color="auto"/>
              <w:left w:val="single" w:sz="4" w:space="0" w:color="auto"/>
              <w:bottom w:val="single" w:sz="4" w:space="0" w:color="auto"/>
              <w:right w:val="single" w:sz="4" w:space="0" w:color="auto"/>
            </w:tcBorders>
          </w:tcPr>
          <w:p w14:paraId="32E9F80C" w14:textId="77777777" w:rsidR="00AD2BD2" w:rsidRDefault="00C017F0" w:rsidP="00AD2BD2">
            <w:pPr>
              <w:pStyle w:val="TAL"/>
            </w:pPr>
            <w:r>
              <w:t>array(</w:t>
            </w:r>
            <w:r w:rsidR="00AD2BD2">
              <w:t>PduSessionId</w:t>
            </w:r>
            <w:r>
              <w:t>)</w:t>
            </w:r>
          </w:p>
        </w:tc>
        <w:tc>
          <w:tcPr>
            <w:tcW w:w="425" w:type="dxa"/>
            <w:tcBorders>
              <w:top w:val="single" w:sz="4" w:space="0" w:color="auto"/>
              <w:left w:val="single" w:sz="4" w:space="0" w:color="auto"/>
              <w:bottom w:val="single" w:sz="4" w:space="0" w:color="auto"/>
              <w:right w:val="single" w:sz="4" w:space="0" w:color="auto"/>
            </w:tcBorders>
          </w:tcPr>
          <w:p w14:paraId="32E9F80D"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E" w14:textId="313C4C9C" w:rsidR="00AD2BD2" w:rsidRDefault="00D86742" w:rsidP="00AD2BD2">
            <w:pPr>
              <w:pStyle w:val="TAL"/>
            </w:pPr>
            <w:r>
              <w:t>1</w:t>
            </w:r>
            <w:r w:rsidR="00AD2BD2">
              <w:t>..N</w:t>
            </w:r>
          </w:p>
        </w:tc>
        <w:tc>
          <w:tcPr>
            <w:tcW w:w="4359" w:type="dxa"/>
            <w:tcBorders>
              <w:top w:val="single" w:sz="4" w:space="0" w:color="auto"/>
              <w:left w:val="single" w:sz="4" w:space="0" w:color="auto"/>
              <w:bottom w:val="single" w:sz="4" w:space="0" w:color="auto"/>
              <w:right w:val="single" w:sz="4" w:space="0" w:color="auto"/>
            </w:tcBorders>
          </w:tcPr>
          <w:p w14:paraId="32E9F80F" w14:textId="187335FB" w:rsidR="00AD2BD2" w:rsidRDefault="00AD2BD2" w:rsidP="00AD2BD2">
            <w:pPr>
              <w:pStyle w:val="TAL"/>
              <w:rPr>
                <w:rFonts w:cs="Arial"/>
                <w:szCs w:val="18"/>
              </w:rPr>
            </w:pPr>
            <w:r>
              <w:rPr>
                <w:rFonts w:cs="Arial"/>
                <w:szCs w:val="18"/>
              </w:rPr>
              <w:t xml:space="preserve">This IE shall be present, during an EPS to 5GS Idle mode mobility using the N26 interface, if </w:t>
            </w:r>
            <w:r w:rsidR="00D86742">
              <w:rPr>
                <w:rFonts w:cs="Arial"/>
                <w:szCs w:val="18"/>
              </w:rPr>
              <w:t>the UE indicated PDU session(s) to be activated</w:t>
            </w:r>
            <w:r>
              <w:rPr>
                <w:rFonts w:cs="Arial"/>
                <w:szCs w:val="18"/>
              </w:rPr>
              <w:t xml:space="preserve"> in the Registration Request.</w:t>
            </w:r>
          </w:p>
          <w:p w14:paraId="32E9F810" w14:textId="489C95C7" w:rsidR="00AD2BD2" w:rsidRDefault="00AD2BD2" w:rsidP="00AD2BD2">
            <w:pPr>
              <w:pStyle w:val="TAL"/>
              <w:rPr>
                <w:rFonts w:cs="Arial"/>
                <w:szCs w:val="18"/>
              </w:rPr>
            </w:pPr>
            <w:r>
              <w:rPr>
                <w:rFonts w:cs="Arial"/>
                <w:szCs w:val="18"/>
              </w:rPr>
              <w:t xml:space="preserve">When present, it shall indicate all the PDU session(s) requested to be re-activated by the UE. </w:t>
            </w:r>
          </w:p>
        </w:tc>
      </w:tr>
      <w:tr w:rsidR="00AD2BD2" w14:paraId="32E9F81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2" w14:textId="77777777" w:rsidR="00AD2BD2" w:rsidRPr="00793F63" w:rsidRDefault="00AD2BD2" w:rsidP="00AD2BD2">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813" w14:textId="77777777" w:rsidR="00AD2BD2" w:rsidRDefault="00AD2BD2" w:rsidP="00AD2BD2">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814"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5" w14:textId="77777777" w:rsidR="00AD2BD2" w:rsidRDefault="00AD2BD2" w:rsidP="00AD2BD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6" w14:textId="16EA975B" w:rsidR="00AD2BD2" w:rsidRDefault="00AD2BD2" w:rsidP="00AD2BD2">
            <w:pPr>
              <w:pStyle w:val="TAL"/>
              <w:rPr>
                <w:rFonts w:cs="Arial"/>
                <w:szCs w:val="18"/>
              </w:rPr>
            </w:pPr>
            <w:r>
              <w:rPr>
                <w:rFonts w:cs="Arial"/>
                <w:szCs w:val="18"/>
              </w:rPr>
              <w:t xml:space="preserve">This IE shall be present, during an EPS to 5GS Idle mode mobility </w:t>
            </w:r>
            <w:r w:rsidR="00B631AF">
              <w:rPr>
                <w:rFonts w:cs="Arial"/>
                <w:szCs w:val="18"/>
              </w:rPr>
              <w:t xml:space="preserve">or handover </w:t>
            </w:r>
            <w:r>
              <w:rPr>
                <w:rFonts w:cs="Arial"/>
                <w:szCs w:val="18"/>
              </w:rPr>
              <w:t>using the N26 interface.</w:t>
            </w:r>
          </w:p>
          <w:p w14:paraId="32E9F817" w14:textId="77777777" w:rsidR="00AD2BD2" w:rsidRDefault="00AD2BD2" w:rsidP="00AD2BD2">
            <w:pPr>
              <w:pStyle w:val="TAL"/>
              <w:rPr>
                <w:rFonts w:cs="Arial"/>
                <w:szCs w:val="18"/>
              </w:rPr>
            </w:pPr>
            <w:r>
              <w:rPr>
                <w:rFonts w:cs="Arial"/>
                <w:szCs w:val="18"/>
              </w:rPr>
              <w:t>When present, it shall contain an MME/SGSN UE EPS PDN connection including the EPS bearer context(s).</w:t>
            </w:r>
          </w:p>
        </w:tc>
      </w:tr>
      <w:tr w:rsidR="001B606B" w14:paraId="32E9F81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9" w14:textId="77777777" w:rsidR="001B606B" w:rsidRDefault="001B606B" w:rsidP="001B606B">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1A" w14:textId="77777777" w:rsidR="001B606B" w:rsidRDefault="001B606B" w:rsidP="001B606B">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1B" w14:textId="77777777" w:rsidR="001B606B" w:rsidRDefault="001B606B" w:rsidP="001B606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C" w14:textId="77777777" w:rsidR="001B606B" w:rsidRDefault="001B606B" w:rsidP="001B606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D" w14:textId="77777777" w:rsidR="001B606B" w:rsidRDefault="001B606B" w:rsidP="001B606B">
            <w:pPr>
              <w:pStyle w:val="TAL"/>
              <w:rPr>
                <w:rFonts w:cs="Arial"/>
                <w:szCs w:val="18"/>
              </w:rPr>
            </w:pPr>
            <w:r>
              <w:rPr>
                <w:rFonts w:cs="Arial"/>
                <w:szCs w:val="18"/>
              </w:rPr>
              <w:t>This IE shall be present during an EPS to 5GS handover using N26 interface, to request the preparation of a handover of the PDU session.</w:t>
            </w:r>
          </w:p>
          <w:p w14:paraId="32E9F81E" w14:textId="5935F8D1" w:rsidR="001B606B" w:rsidRDefault="001B606B" w:rsidP="001B606B">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w:t>
            </w:r>
            <w:r w:rsidR="00255747">
              <w:rPr>
                <w:rFonts w:cs="Arial"/>
                <w:szCs w:val="18"/>
              </w:rPr>
              <w:t>3</w:t>
            </w:r>
            <w:r>
              <w:rPr>
                <w:rFonts w:cs="Arial"/>
                <w:szCs w:val="18"/>
              </w:rPr>
              <w:t>.</w:t>
            </w:r>
          </w:p>
        </w:tc>
      </w:tr>
      <w:tr w:rsidR="00DF13C8" w14:paraId="32E9F82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0" w14:textId="77777777" w:rsidR="00DF13C8" w:rsidRDefault="00DF13C8" w:rsidP="00DF13C8">
            <w:pPr>
              <w:pStyle w:val="TAL"/>
            </w:pPr>
            <w:r w:rsidRPr="00456AF9">
              <w:rPr>
                <w:rFonts w:hint="eastAsia"/>
              </w:rPr>
              <w:t>additionalHsmf</w:t>
            </w:r>
            <w:r>
              <w:t>Uri</w:t>
            </w:r>
          </w:p>
        </w:tc>
        <w:tc>
          <w:tcPr>
            <w:tcW w:w="1559" w:type="dxa"/>
            <w:tcBorders>
              <w:top w:val="single" w:sz="4" w:space="0" w:color="auto"/>
              <w:left w:val="single" w:sz="4" w:space="0" w:color="auto"/>
              <w:bottom w:val="single" w:sz="4" w:space="0" w:color="auto"/>
              <w:right w:val="single" w:sz="4" w:space="0" w:color="auto"/>
            </w:tcBorders>
          </w:tcPr>
          <w:p w14:paraId="32E9F821" w14:textId="77777777" w:rsidR="00DF13C8" w:rsidRDefault="00DF13C8" w:rsidP="00DF13C8">
            <w:pPr>
              <w:pStyle w:val="TAL"/>
            </w:pPr>
            <w:r w:rsidRPr="00456AF9">
              <w:rPr>
                <w:rFonts w:hint="eastAsia"/>
              </w:rPr>
              <w:t>array(</w:t>
            </w:r>
            <w:r>
              <w:t>Uri</w:t>
            </w:r>
            <w:r w:rsidRPr="00456AF9">
              <w:t>)</w:t>
            </w:r>
          </w:p>
        </w:tc>
        <w:tc>
          <w:tcPr>
            <w:tcW w:w="425" w:type="dxa"/>
            <w:tcBorders>
              <w:top w:val="single" w:sz="4" w:space="0" w:color="auto"/>
              <w:left w:val="single" w:sz="4" w:space="0" w:color="auto"/>
              <w:bottom w:val="single" w:sz="4" w:space="0" w:color="auto"/>
              <w:right w:val="single" w:sz="4" w:space="0" w:color="auto"/>
            </w:tcBorders>
          </w:tcPr>
          <w:p w14:paraId="32E9F822" w14:textId="77777777" w:rsidR="00DF13C8" w:rsidRDefault="00DF13C8" w:rsidP="00DF13C8">
            <w:pPr>
              <w:pStyle w:val="TAC"/>
            </w:pPr>
            <w:r w:rsidRPr="00456AF9">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23" w14:textId="3A2ABCB9" w:rsidR="00DF13C8" w:rsidRDefault="00D86742" w:rsidP="00DF13C8">
            <w:pPr>
              <w:pStyle w:val="TAL"/>
            </w:pPr>
            <w:r>
              <w:t>1</w:t>
            </w:r>
            <w:r w:rsidR="00DF13C8" w:rsidRPr="00456AF9">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2E9F824" w14:textId="77777777" w:rsidR="00DF13C8" w:rsidRDefault="00DF13C8" w:rsidP="00DF13C8">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32E9F825" w14:textId="77777777" w:rsidR="00DF13C8" w:rsidRDefault="00DF13C8" w:rsidP="00DF13C8">
            <w:pPr>
              <w:pStyle w:val="TAL"/>
              <w:rPr>
                <w:rFonts w:cs="Arial"/>
                <w:szCs w:val="18"/>
              </w:rPr>
            </w:pPr>
          </w:p>
          <w:p w14:paraId="32E9F826" w14:textId="779EBEE0" w:rsidR="00DF13C8" w:rsidRDefault="00DF13C8" w:rsidP="00DF13C8">
            <w:pPr>
              <w:pStyle w:val="TAL"/>
              <w:rPr>
                <w:rFonts w:cs="Arial"/>
                <w:szCs w:val="18"/>
              </w:rPr>
            </w:pPr>
            <w:r>
              <w:rPr>
                <w:rFonts w:cs="Arial"/>
                <w:szCs w:val="18"/>
              </w:rPr>
              <w:t xml:space="preserve">The URI shall be formatted as specified in </w:t>
            </w:r>
            <w:r w:rsidR="005B1EEB">
              <w:rPr>
                <w:rFonts w:cs="Arial"/>
                <w:szCs w:val="18"/>
              </w:rPr>
              <w:t>clause</w:t>
            </w:r>
            <w:r>
              <w:rPr>
                <w:rFonts w:cs="Arial"/>
                <w:szCs w:val="18"/>
              </w:rPr>
              <w:t xml:space="preserve"> 6.1.1.</w:t>
            </w:r>
          </w:p>
        </w:tc>
      </w:tr>
      <w:tr w:rsidR="00037541" w14:paraId="32E9F82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8" w14:textId="77777777" w:rsidR="00037541" w:rsidRDefault="00037541" w:rsidP="00037541">
            <w:pPr>
              <w:pStyle w:val="TAL"/>
            </w:pPr>
            <w:r>
              <w:lastRenderedPageBreak/>
              <w:t>pcfId</w:t>
            </w:r>
          </w:p>
        </w:tc>
        <w:tc>
          <w:tcPr>
            <w:tcW w:w="1559" w:type="dxa"/>
            <w:tcBorders>
              <w:top w:val="single" w:sz="4" w:space="0" w:color="auto"/>
              <w:left w:val="single" w:sz="4" w:space="0" w:color="auto"/>
              <w:bottom w:val="single" w:sz="4" w:space="0" w:color="auto"/>
              <w:right w:val="single" w:sz="4" w:space="0" w:color="auto"/>
            </w:tcBorders>
          </w:tcPr>
          <w:p w14:paraId="32E9F829" w14:textId="77777777" w:rsidR="00037541" w:rsidRDefault="00037541" w:rsidP="00037541">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2A" w14:textId="77777777" w:rsidR="00037541" w:rsidRDefault="00037541" w:rsidP="000375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2B" w14:textId="77777777" w:rsidR="00037541" w:rsidRDefault="00037541" w:rsidP="000375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2C" w14:textId="77777777" w:rsidR="00037541" w:rsidRDefault="00037541" w:rsidP="00037541">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BB2C8B" w14:paraId="32E9F833"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2E" w14:textId="77777777" w:rsidR="00BB2C8B" w:rsidRDefault="00BB2C8B" w:rsidP="00777461">
            <w:pPr>
              <w:pStyle w:val="TAL"/>
            </w:pPr>
            <w:r>
              <w:rPr>
                <w:rFonts w:hint="eastAsia"/>
              </w:rPr>
              <w:t>nrfUri</w:t>
            </w:r>
          </w:p>
        </w:tc>
        <w:tc>
          <w:tcPr>
            <w:tcW w:w="1559" w:type="dxa"/>
            <w:tcBorders>
              <w:top w:val="single" w:sz="4" w:space="0" w:color="auto"/>
              <w:left w:val="single" w:sz="4" w:space="0" w:color="auto"/>
              <w:bottom w:val="single" w:sz="4" w:space="0" w:color="auto"/>
              <w:right w:val="single" w:sz="4" w:space="0" w:color="auto"/>
            </w:tcBorders>
          </w:tcPr>
          <w:p w14:paraId="32E9F82F" w14:textId="77777777" w:rsidR="00BB2C8B" w:rsidRDefault="00BB2C8B" w:rsidP="00777461">
            <w:pPr>
              <w:pStyle w:val="TAL"/>
            </w:pPr>
            <w:r>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32E9F830" w14:textId="77777777" w:rsidR="00BB2C8B" w:rsidRDefault="00BB2C8B" w:rsidP="00777461">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31" w14:textId="77777777" w:rsidR="00BB2C8B" w:rsidRDefault="00BB2C8B" w:rsidP="00777461">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2E9F832" w14:textId="77777777" w:rsidR="00BB2C8B" w:rsidRDefault="00BB2C8B" w:rsidP="00777461">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r>
      <w:tr w:rsidR="00EF1212" w14:paraId="32E9F83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4"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35"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36"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7"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8" w14:textId="441DFEDB"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9C509A" w14:paraId="32E9F83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A"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83B"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83C"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D"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E"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r>
      <w:tr w:rsidR="00C456A0" w14:paraId="32E9F84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41" w14:textId="77777777" w:rsidR="00C456A0" w:rsidRDefault="00C456A0" w:rsidP="00C456A0">
            <w:pPr>
              <w:pStyle w:val="TAL"/>
            </w:pPr>
            <w:r w:rsidRPr="00F8607F">
              <w:t>array(BackupAmfInfo)</w:t>
            </w:r>
          </w:p>
        </w:tc>
        <w:tc>
          <w:tcPr>
            <w:tcW w:w="425" w:type="dxa"/>
            <w:tcBorders>
              <w:top w:val="single" w:sz="4" w:space="0" w:color="auto"/>
              <w:left w:val="single" w:sz="4" w:space="0" w:color="auto"/>
              <w:bottom w:val="single" w:sz="4" w:space="0" w:color="auto"/>
              <w:right w:val="single" w:sz="4" w:space="0" w:color="auto"/>
            </w:tcBorders>
          </w:tcPr>
          <w:p w14:paraId="32E9F84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43" w14:textId="1496DF5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32E9F844" w14:textId="77777777" w:rsidR="00C456A0" w:rsidRPr="00F8607F" w:rsidRDefault="00C456A0" w:rsidP="00C456A0">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32E9F845" w14:textId="77777777" w:rsidR="00C456A0" w:rsidRDefault="00C456A0" w:rsidP="00F5014C">
            <w:pPr>
              <w:pStyle w:val="B1"/>
              <w:rPr>
                <w:rFonts w:ascii="Arial" w:hAnsi="Arial"/>
                <w:sz w:val="18"/>
              </w:rPr>
            </w:pPr>
            <w:r w:rsidRPr="00F8607F">
              <w:rPr>
                <w:rFonts w:ascii="Arial" w:hAnsi="Arial"/>
                <w:sz w:val="18"/>
              </w:rPr>
              <w:t>- First interaction with SMF.</w:t>
            </w:r>
          </w:p>
          <w:p w14:paraId="32E9F846" w14:textId="77777777" w:rsidR="00C456A0" w:rsidRDefault="00C456A0" w:rsidP="00F5014C">
            <w:pPr>
              <w:pStyle w:val="B1"/>
              <w:rPr>
                <w:rFonts w:cs="Arial"/>
                <w:szCs w:val="18"/>
              </w:rPr>
            </w:pPr>
            <w:r w:rsidRPr="00F8607F">
              <w:rPr>
                <w:rFonts w:ascii="Arial" w:hAnsi="Arial"/>
                <w:sz w:val="18"/>
              </w:rPr>
              <w:t>- Modification of the BackupAmfInfo.</w:t>
            </w:r>
          </w:p>
        </w:tc>
      </w:tr>
      <w:tr w:rsidR="001B3C45" w14:paraId="32E9F84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8" w14:textId="77777777" w:rsidR="001B3C45" w:rsidRPr="00F8607F"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849" w14:textId="77777777" w:rsidR="001B3C45" w:rsidRPr="00F8607F"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84A" w14:textId="77777777" w:rsidR="001B3C45" w:rsidRPr="00F8607F"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4B" w14:textId="77777777" w:rsidR="001B3C45" w:rsidRPr="00F8607F"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4C" w14:textId="77777777" w:rsidR="001B3C45" w:rsidRPr="00F8607F" w:rsidRDefault="001B3C45" w:rsidP="001B3C45">
            <w:pPr>
              <w:pStyle w:val="TAL"/>
              <w:rPr>
                <w:szCs w:val="18"/>
              </w:rPr>
            </w:pPr>
            <w:r>
              <w:rPr>
                <w:szCs w:val="18"/>
              </w:rPr>
              <w:t xml:space="preserve">This IE shall be included if trace is required to be activated (see 3GPP TS 32.422 [22]). </w:t>
            </w:r>
          </w:p>
        </w:tc>
      </w:tr>
      <w:tr w:rsidR="00E1556A" w14:paraId="688E1F42"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344BC50" w14:textId="6B592E42" w:rsidR="00E1556A" w:rsidRPr="00F8607F" w:rsidRDefault="00E1556A" w:rsidP="00E1556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F91857" w14:textId="57508D11" w:rsidR="00E1556A" w:rsidRPr="00F8607F" w:rsidRDefault="00E1556A" w:rsidP="00E1556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05277BD4" w14:textId="48409F04"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C62CA9" w14:textId="72212E1F"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AC3586" w14:textId="7DF35B03" w:rsidR="00E1556A" w:rsidRPr="00F8607F" w:rsidRDefault="00E1556A" w:rsidP="00E1556A">
            <w:pPr>
              <w:pStyle w:val="TAL"/>
              <w:rPr>
                <w:szCs w:val="18"/>
              </w:rPr>
            </w:pPr>
            <w:r>
              <w:rPr>
                <w:szCs w:val="18"/>
              </w:rPr>
              <w:t>When present, it shall indicate the identity of the UDM group serving the UE.</w:t>
            </w:r>
          </w:p>
        </w:tc>
      </w:tr>
      <w:tr w:rsidR="00E1556A" w14:paraId="4AF2EE5C"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AEA8A2B" w14:textId="7BF776C0" w:rsidR="00E1556A" w:rsidRPr="00F8607F" w:rsidRDefault="00E1556A" w:rsidP="00E1556A">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02C355B6" w14:textId="5F939CE8" w:rsidR="00E1556A" w:rsidRPr="00F8607F" w:rsidRDefault="00E1556A" w:rsidP="00E1556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BBE28A" w14:textId="3CF7658B"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EE7D2F" w14:textId="79FF6999"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555A2" w14:textId="56830632" w:rsidR="00E1556A" w:rsidRPr="00F8607F" w:rsidRDefault="00E1556A" w:rsidP="00E1556A">
            <w:pPr>
              <w:pStyle w:val="TAL"/>
              <w:rPr>
                <w:szCs w:val="18"/>
              </w:rPr>
            </w:pPr>
            <w:r>
              <w:rPr>
                <w:szCs w:val="18"/>
              </w:rPr>
              <w:t>When present, it shall indicate the Routing Indicator of the UE.</w:t>
            </w:r>
          </w:p>
        </w:tc>
      </w:tr>
      <w:tr w:rsidR="00C00E37" w14:paraId="32E9F857"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4E" w14:textId="77777777" w:rsidR="00C00E37" w:rsidRPr="00F8607F"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84F" w14:textId="77777777" w:rsidR="00C00E37" w:rsidRPr="00F8607F"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850" w14:textId="77777777" w:rsidR="00C00E37" w:rsidRPr="00F8607F"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51" w14:textId="77777777" w:rsidR="00C00E37" w:rsidRPr="00F8607F"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52" w14:textId="77777777" w:rsidR="00C00E37" w:rsidRDefault="00C00E37" w:rsidP="00777461">
            <w:pPr>
              <w:pStyle w:val="TAL"/>
              <w:rPr>
                <w:rFonts w:cs="Arial"/>
                <w:szCs w:val="18"/>
              </w:rPr>
            </w:pPr>
            <w:r>
              <w:rPr>
                <w:rFonts w:cs="Arial"/>
                <w:szCs w:val="18"/>
              </w:rPr>
              <w:t>The AMF may provide the indication when a PGW-C+SMF is selected to serve the PDU Session.</w:t>
            </w:r>
          </w:p>
          <w:p w14:paraId="32E9F853" w14:textId="77777777" w:rsidR="00C00E37" w:rsidRDefault="00C00E37" w:rsidP="00777461">
            <w:pPr>
              <w:pStyle w:val="TAL"/>
              <w:rPr>
                <w:rFonts w:cs="Arial"/>
                <w:szCs w:val="18"/>
              </w:rPr>
            </w:pPr>
          </w:p>
          <w:p w14:paraId="32E9F854"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2E9F855" w14:textId="77777777" w:rsidR="00C00E37" w:rsidRDefault="00C00E37" w:rsidP="00777461">
            <w:pPr>
              <w:pStyle w:val="TAL"/>
              <w:rPr>
                <w:rFonts w:cs="Arial"/>
                <w:szCs w:val="18"/>
              </w:rPr>
            </w:pPr>
          </w:p>
          <w:p w14:paraId="32E9F856" w14:textId="613D1A9B" w:rsidR="00C00E37" w:rsidRPr="00497AC3" w:rsidRDefault="00C00E37" w:rsidP="00777461">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w:t>
            </w:r>
            <w:r w:rsidR="004172D4">
              <w:rPr>
                <w:rFonts w:cs="Arial"/>
                <w:szCs w:val="18"/>
              </w:rPr>
              <w:t>" and "</w:t>
            </w:r>
            <w:r w:rsidR="004172D4" w:rsidRPr="000B71E3">
              <w:rPr>
                <w:rFonts w:cs="Arial"/>
                <w:szCs w:val="18"/>
              </w:rPr>
              <w:t>Interworking with EPS Indication</w:t>
            </w:r>
            <w:r w:rsidR="004172D4">
              <w:rPr>
                <w:rFonts w:cs="Arial"/>
                <w:szCs w:val="18"/>
              </w:rPr>
              <w:t>" for the DNN</w:t>
            </w:r>
            <w:r>
              <w:rPr>
                <w:rFonts w:cs="Arial"/>
                <w:szCs w:val="18"/>
              </w:rPr>
              <w:t>) and configurations.</w:t>
            </w:r>
          </w:p>
        </w:tc>
      </w:tr>
      <w:tr w:rsidR="004E0BC1" w14:paraId="6CE70B9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B7385FD" w14:textId="42825F91" w:rsidR="004E0BC1" w:rsidRPr="00F8607F" w:rsidRDefault="004E0BC1" w:rsidP="004E0BC1">
            <w:pPr>
              <w:pStyle w:val="TAL"/>
            </w:pPr>
            <w:r>
              <w:rPr>
                <w:rFonts w:hint="eastAsia"/>
                <w:lang w:eastAsia="zh-CN"/>
              </w:rPr>
              <w:t>indirectForwardingFlag</w:t>
            </w:r>
          </w:p>
        </w:tc>
        <w:tc>
          <w:tcPr>
            <w:tcW w:w="1559" w:type="dxa"/>
            <w:tcBorders>
              <w:top w:val="single" w:sz="4" w:space="0" w:color="auto"/>
              <w:left w:val="single" w:sz="4" w:space="0" w:color="auto"/>
              <w:bottom w:val="single" w:sz="4" w:space="0" w:color="auto"/>
              <w:right w:val="single" w:sz="4" w:space="0" w:color="auto"/>
            </w:tcBorders>
          </w:tcPr>
          <w:p w14:paraId="29E813DA" w14:textId="1E992155" w:rsidR="004E0BC1" w:rsidRPr="00F8607F" w:rsidRDefault="004E0BC1" w:rsidP="004E0BC1">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74E5CF9" w14:textId="73A083AE" w:rsidR="004E0BC1" w:rsidRPr="00F8607F" w:rsidRDefault="004E0BC1" w:rsidP="004E0BC1">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51A0F0" w14:textId="6FE8A730" w:rsidR="004E0BC1" w:rsidRPr="00F8607F" w:rsidRDefault="004E0BC1" w:rsidP="004E0BC1">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B62DBBE" w14:textId="638F4E94" w:rsidR="004E0BC1" w:rsidRDefault="004E0BC1" w:rsidP="004E0BC1">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5B1EEB">
              <w:rPr>
                <w:rFonts w:hint="eastAsia"/>
                <w:lang w:val="en-US" w:eastAsia="zh-CN"/>
              </w:rPr>
              <w:t>clause</w:t>
            </w:r>
            <w:r>
              <w:rPr>
                <w:rFonts w:hint="eastAsia"/>
                <w:lang w:val="en-US" w:eastAsia="zh-CN"/>
              </w:rPr>
              <w:t xml:space="preserv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2A94D2E1" w14:textId="77777777" w:rsidR="004E0BC1" w:rsidRDefault="004E0BC1" w:rsidP="004E0BC1">
            <w:pPr>
              <w:pStyle w:val="TAL"/>
              <w:rPr>
                <w:lang w:eastAsia="zh-CN"/>
              </w:rPr>
            </w:pPr>
            <w:r w:rsidRPr="004F2714">
              <w:rPr>
                <w:rFonts w:cs="Arial"/>
                <w:szCs w:val="18"/>
              </w:rPr>
              <w:t>When present, it shall be set as follows:</w:t>
            </w:r>
          </w:p>
          <w:p w14:paraId="70511F3B" w14:textId="7ECE8A03"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39E83E73" w14:textId="77777777"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03A50615" w14:textId="5003B94A" w:rsidR="004E0BC1" w:rsidRPr="00497AC3" w:rsidRDefault="004E0BC1" w:rsidP="00757B26">
            <w:pPr>
              <w:pStyle w:val="TAL"/>
              <w:ind w:leftChars="100" w:left="200"/>
              <w:rPr>
                <w:rFonts w:cs="Arial"/>
                <w:szCs w:val="18"/>
              </w:rPr>
            </w:pPr>
          </w:p>
        </w:tc>
      </w:tr>
      <w:tr w:rsidR="009C460B" w14:paraId="0B9D026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2D368F0" w14:textId="1883553C" w:rsidR="009C460B" w:rsidRDefault="009C460B" w:rsidP="009C460B">
            <w:pPr>
              <w:pStyle w:val="TAL"/>
              <w:rPr>
                <w:lang w:eastAsia="zh-CN"/>
              </w:rPr>
            </w:pPr>
            <w:r>
              <w:t>targetId</w:t>
            </w:r>
          </w:p>
        </w:tc>
        <w:tc>
          <w:tcPr>
            <w:tcW w:w="1559" w:type="dxa"/>
            <w:tcBorders>
              <w:top w:val="single" w:sz="4" w:space="0" w:color="auto"/>
              <w:left w:val="single" w:sz="4" w:space="0" w:color="auto"/>
              <w:bottom w:val="single" w:sz="4" w:space="0" w:color="auto"/>
              <w:right w:val="single" w:sz="4" w:space="0" w:color="auto"/>
            </w:tcBorders>
          </w:tcPr>
          <w:p w14:paraId="236D8A32" w14:textId="0169B09F" w:rsidR="009C460B" w:rsidRDefault="009C460B" w:rsidP="009C460B">
            <w:pPr>
              <w:pStyle w:val="TAL"/>
              <w:rPr>
                <w:lang w:eastAsia="zh-CN"/>
              </w:rPr>
            </w:pPr>
            <w:r>
              <w:t>NgRanTargetId</w:t>
            </w:r>
          </w:p>
        </w:tc>
        <w:tc>
          <w:tcPr>
            <w:tcW w:w="425" w:type="dxa"/>
            <w:tcBorders>
              <w:top w:val="single" w:sz="4" w:space="0" w:color="auto"/>
              <w:left w:val="single" w:sz="4" w:space="0" w:color="auto"/>
              <w:bottom w:val="single" w:sz="4" w:space="0" w:color="auto"/>
              <w:right w:val="single" w:sz="4" w:space="0" w:color="auto"/>
            </w:tcBorders>
          </w:tcPr>
          <w:p w14:paraId="3C5B5853" w14:textId="4EA984B9" w:rsidR="009C460B" w:rsidRDefault="009C460B" w:rsidP="009C460B">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758342B" w14:textId="5855998E" w:rsidR="009C460B" w:rsidRDefault="009C460B" w:rsidP="009C460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6F0B48D" w14:textId="40BD483D" w:rsidR="009C460B" w:rsidRDefault="009C460B" w:rsidP="009C460B">
            <w:pPr>
              <w:pStyle w:val="TAL"/>
              <w:rPr>
                <w:rFonts w:cs="Arial"/>
                <w:szCs w:val="18"/>
              </w:rPr>
            </w:pPr>
            <w:r>
              <w:rPr>
                <w:rFonts w:cs="Arial"/>
                <w:szCs w:val="18"/>
              </w:rPr>
              <w:t>This IE shall be present during an EPS to 5GS handover preparation using the N26 interface</w:t>
            </w:r>
            <w:r w:rsidRPr="00900B48">
              <w:rPr>
                <w:rFonts w:cs="Arial"/>
                <w:szCs w:val="18"/>
              </w:rPr>
              <w:t>, when the hoState IE is set to the value "PREPARING"</w:t>
            </w:r>
            <w:r>
              <w:rPr>
                <w:rFonts w:cs="Arial"/>
                <w:szCs w:val="18"/>
              </w:rPr>
              <w:t>.</w:t>
            </w:r>
          </w:p>
          <w:p w14:paraId="2DD626D8" w14:textId="3B4B6881" w:rsidR="009C460B" w:rsidRDefault="009C460B" w:rsidP="009C460B">
            <w:pPr>
              <w:pStyle w:val="TAL"/>
              <w:rPr>
                <w:rFonts w:cs="Arial"/>
                <w:szCs w:val="18"/>
                <w:lang w:eastAsia="zh-CN"/>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Forward Relocation Request from the Source MME.</w:t>
            </w:r>
          </w:p>
        </w:tc>
      </w:tr>
      <w:tr w:rsidR="00A173C3" w14:paraId="62A56CCE"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6A404FD8" w14:textId="3CB8B8C7" w:rsidR="00A173C3" w:rsidRDefault="00A173C3" w:rsidP="00A173C3">
            <w:pPr>
              <w:pStyle w:val="TAL"/>
              <w:rPr>
                <w:lang w:eastAsia="zh-CN"/>
              </w:rPr>
            </w:pPr>
            <w:r>
              <w:rPr>
                <w:lang w:eastAsia="zh-CN"/>
              </w:rPr>
              <w:t>epsBearerCtxStatus</w:t>
            </w:r>
          </w:p>
        </w:tc>
        <w:tc>
          <w:tcPr>
            <w:tcW w:w="1559" w:type="dxa"/>
            <w:tcBorders>
              <w:top w:val="single" w:sz="4" w:space="0" w:color="auto"/>
              <w:left w:val="single" w:sz="4" w:space="0" w:color="auto"/>
              <w:bottom w:val="single" w:sz="4" w:space="0" w:color="auto"/>
              <w:right w:val="single" w:sz="4" w:space="0" w:color="auto"/>
            </w:tcBorders>
          </w:tcPr>
          <w:p w14:paraId="4044139F" w14:textId="15957B12" w:rsidR="00A173C3" w:rsidRDefault="00A173C3" w:rsidP="00A173C3">
            <w:pPr>
              <w:pStyle w:val="TAL"/>
              <w:rPr>
                <w:lang w:eastAsia="zh-CN"/>
              </w:rPr>
            </w:pPr>
            <w:r>
              <w:rPr>
                <w:lang w:eastAsia="zh-CN"/>
              </w:rPr>
              <w:t>EpsBearerContextStatus</w:t>
            </w:r>
          </w:p>
        </w:tc>
        <w:tc>
          <w:tcPr>
            <w:tcW w:w="425" w:type="dxa"/>
            <w:tcBorders>
              <w:top w:val="single" w:sz="4" w:space="0" w:color="auto"/>
              <w:left w:val="single" w:sz="4" w:space="0" w:color="auto"/>
              <w:bottom w:val="single" w:sz="4" w:space="0" w:color="auto"/>
              <w:right w:val="single" w:sz="4" w:space="0" w:color="auto"/>
            </w:tcBorders>
          </w:tcPr>
          <w:p w14:paraId="0EB181CC" w14:textId="229F0DAD" w:rsidR="00A173C3" w:rsidRDefault="00A173C3" w:rsidP="00A173C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CD2A14" w14:textId="4ADC58CC" w:rsidR="00A173C3" w:rsidRDefault="00A173C3" w:rsidP="00A173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4777BC" w14:textId="38891F42" w:rsidR="00A173C3" w:rsidRDefault="00A173C3" w:rsidP="00A173C3">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52D8CFB6" w14:textId="0AC910D0" w:rsidR="00A173C3" w:rsidRDefault="00A173C3" w:rsidP="00A173C3">
            <w:pPr>
              <w:pStyle w:val="TAL"/>
              <w:rPr>
                <w:rFonts w:cs="Arial"/>
                <w:szCs w:val="18"/>
                <w:lang w:eastAsia="zh-CN"/>
              </w:rPr>
            </w:pPr>
            <w:r>
              <w:rPr>
                <w:rFonts w:cs="Arial"/>
                <w:szCs w:val="18"/>
                <w:lang w:eastAsia="zh-CN"/>
              </w:rPr>
              <w:t xml:space="preserve">When present, it shall be set to the value received from the UE. </w:t>
            </w:r>
          </w:p>
        </w:tc>
      </w:tr>
      <w:tr w:rsidR="00543DFF" w14:paraId="32E9F859"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858"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77777777" w:rsidR="00387BE7" w:rsidRDefault="00E37CBB" w:rsidP="00AC65ED">
      <w:pPr>
        <w:pStyle w:val="Heading5"/>
      </w:pPr>
      <w:bookmarkStart w:id="784" w:name="_Toc20129592"/>
      <w:bookmarkStart w:id="785" w:name="_Toc27584219"/>
      <w:bookmarkStart w:id="786" w:name="_Toc36455521"/>
      <w:bookmarkStart w:id="787" w:name="_Toc45026907"/>
      <w:bookmarkStart w:id="788" w:name="_Toc51866712"/>
      <w:r>
        <w:lastRenderedPageBreak/>
        <w:t>6.1.</w:t>
      </w:r>
      <w:r w:rsidR="004B1E63">
        <w:t>6</w:t>
      </w:r>
      <w:r>
        <w:t>.2.3</w:t>
      </w:r>
      <w:r w:rsidR="00387BE7">
        <w:tab/>
        <w:t>Type</w:t>
      </w:r>
      <w:r w:rsidR="00FB31D1">
        <w:t>:</w:t>
      </w:r>
      <w:r w:rsidR="00387BE7">
        <w:t xml:space="preserve"> </w:t>
      </w:r>
      <w:r w:rsidR="00793F63">
        <w:t>SMContextCreatedData</w:t>
      </w:r>
      <w:bookmarkEnd w:id="784"/>
      <w:bookmarkEnd w:id="785"/>
      <w:bookmarkEnd w:id="786"/>
      <w:bookmarkEnd w:id="787"/>
      <w:bookmarkEnd w:id="788"/>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93F63" w:rsidRPr="00FD48E5" w14:paraId="32E9F862" w14:textId="77777777" w:rsidTr="006D30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793F63" w:rsidRDefault="00793F63" w:rsidP="006D30B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793F63" w:rsidRDefault="00793F63" w:rsidP="006D30B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793F63" w:rsidRPr="007277D4" w:rsidRDefault="00793F63" w:rsidP="006D30B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793F63" w:rsidRDefault="00793F63" w:rsidP="006D30B6">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793F63" w:rsidRDefault="00793F63" w:rsidP="006D30B6">
            <w:pPr>
              <w:pStyle w:val="TAH"/>
              <w:rPr>
                <w:rFonts w:cs="Arial"/>
                <w:szCs w:val="18"/>
              </w:rPr>
            </w:pPr>
            <w:r>
              <w:rPr>
                <w:rFonts w:cs="Arial"/>
                <w:szCs w:val="18"/>
              </w:rPr>
              <w:t>Description</w:t>
            </w:r>
          </w:p>
        </w:tc>
      </w:tr>
      <w:tr w:rsidR="004D6805" w:rsidRPr="00FD48E5" w14:paraId="32E9F86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63" w14:textId="77777777" w:rsidR="004D6805" w:rsidRDefault="004D6805" w:rsidP="006602B2">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2E9F864" w14:textId="77777777" w:rsidR="004D6805" w:rsidRDefault="004D6805" w:rsidP="006602B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65" w14:textId="77777777" w:rsidR="004D6805" w:rsidRDefault="004D6805"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6" w14:textId="77777777" w:rsidR="004D6805" w:rsidRDefault="004D6805"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7" w14:textId="77777777" w:rsidR="004D6805" w:rsidRDefault="004D6805" w:rsidP="006602B2">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r>
      <w:tr w:rsidR="00AD2BD2" w:rsidRPr="00FD48E5" w14:paraId="32E9F86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69" w14:textId="77777777" w:rsidR="00AD2BD2" w:rsidRDefault="00AD2BD2" w:rsidP="003521F9">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86A" w14:textId="77777777" w:rsidR="00AD2BD2" w:rsidRDefault="00AD2BD2" w:rsidP="003521F9">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6B"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C"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D" w14:textId="7F80EB4F" w:rsidR="00AD2BD2" w:rsidRDefault="00AD2BD2" w:rsidP="003521F9">
            <w:pPr>
              <w:pStyle w:val="TAL"/>
              <w:rPr>
                <w:rFonts w:cs="Arial"/>
                <w:szCs w:val="18"/>
              </w:rPr>
            </w:pPr>
            <w:r>
              <w:rPr>
                <w:rFonts w:cs="Arial"/>
                <w:szCs w:val="18"/>
              </w:rPr>
              <w:t>This IE shall be present, during an EPS to 5GS Idle mode mobility or handover using the N26 interface.</w:t>
            </w:r>
          </w:p>
          <w:p w14:paraId="32E9F86E" w14:textId="77777777" w:rsidR="00AD2BD2" w:rsidRDefault="00AD2BD2" w:rsidP="003521F9">
            <w:pPr>
              <w:pStyle w:val="TAL"/>
              <w:rPr>
                <w:rFonts w:cs="Arial"/>
                <w:szCs w:val="18"/>
              </w:rPr>
            </w:pPr>
            <w:r>
              <w:rPr>
                <w:rFonts w:cs="Arial"/>
                <w:szCs w:val="18"/>
              </w:rPr>
              <w:t xml:space="preserve">When present, it shall be set to the PDU Session ID. </w:t>
            </w:r>
          </w:p>
        </w:tc>
      </w:tr>
      <w:tr w:rsidR="009D3639" w:rsidRPr="00FD48E5" w14:paraId="32E9F876"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0"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871"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872"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3"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4"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875" w14:textId="77777777" w:rsidR="009D3639" w:rsidRDefault="009D3639" w:rsidP="009D3639">
            <w:pPr>
              <w:pStyle w:val="TAL"/>
              <w:rPr>
                <w:rFonts w:cs="Arial"/>
                <w:szCs w:val="18"/>
              </w:rPr>
            </w:pPr>
            <w:r>
              <w:rPr>
                <w:rFonts w:cs="Arial"/>
                <w:szCs w:val="18"/>
              </w:rPr>
              <w:t>When present, it shall contain the S-NSSAI assigned to the PDU session.</w:t>
            </w:r>
          </w:p>
        </w:tc>
      </w:tr>
      <w:tr w:rsidR="00AD2BD2" w:rsidRPr="00FD48E5" w14:paraId="32E9F87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7" w14:textId="77777777" w:rsidR="00AD2BD2" w:rsidRDefault="00AD2BD2" w:rsidP="003521F9">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878" w14:textId="77777777" w:rsidR="00AD2BD2" w:rsidRDefault="00AD2BD2" w:rsidP="003521F9">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879"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A"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B" w14:textId="77777777" w:rsidR="00AD2BD2" w:rsidRDefault="00AD2BD2" w:rsidP="003521F9">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57ED07D8" w:rsidR="00AD2BD2" w:rsidRDefault="00AD2BD2" w:rsidP="003521F9">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5.2.2.2.2.</w:t>
            </w:r>
          </w:p>
        </w:tc>
      </w:tr>
      <w:tr w:rsidR="00AD2BD2" w:rsidRPr="00FD48E5" w14:paraId="32E9F88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E" w14:textId="77777777" w:rsidR="00AD2BD2" w:rsidRDefault="00AD2BD2" w:rsidP="003521F9">
            <w:pPr>
              <w:pStyle w:val="TAL"/>
            </w:pPr>
            <w:r>
              <w:t>n2Sm</w:t>
            </w:r>
            <w:r w:rsidR="00CA44AA">
              <w:t>Info</w:t>
            </w:r>
          </w:p>
        </w:tc>
        <w:tc>
          <w:tcPr>
            <w:tcW w:w="1559" w:type="dxa"/>
            <w:tcBorders>
              <w:top w:val="single" w:sz="4" w:space="0" w:color="auto"/>
              <w:left w:val="single" w:sz="4" w:space="0" w:color="auto"/>
              <w:bottom w:val="single" w:sz="4" w:space="0" w:color="auto"/>
              <w:right w:val="single" w:sz="4" w:space="0" w:color="auto"/>
            </w:tcBorders>
          </w:tcPr>
          <w:p w14:paraId="32E9F87F" w14:textId="77777777" w:rsidR="00AD2BD2" w:rsidRDefault="00CA44AA" w:rsidP="003521F9">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880"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1"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82" w14:textId="77777777" w:rsidR="00AD2BD2" w:rsidRDefault="00AD2BD2" w:rsidP="003521F9">
            <w:pPr>
              <w:pStyle w:val="TAL"/>
              <w:rPr>
                <w:rFonts w:cs="Arial"/>
                <w:szCs w:val="18"/>
              </w:rPr>
            </w:pPr>
            <w:r>
              <w:rPr>
                <w:rFonts w:cs="Arial"/>
                <w:szCs w:val="18"/>
              </w:rPr>
              <w:t xml:space="preserve">This IE shall be present if N2 SM Information needs to be sent to the AN. </w:t>
            </w:r>
          </w:p>
        </w:tc>
      </w:tr>
      <w:tr w:rsidR="002929FF" w:rsidRPr="00FD48E5" w14:paraId="32E9F88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4"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885" w14:textId="77777777" w:rsidR="002929FF" w:rsidRDefault="00D73198" w:rsidP="002929FF">
            <w:pPr>
              <w:pStyle w:val="TAL"/>
              <w:rPr>
                <w:lang w:val="en-US"/>
              </w:rPr>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886"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887"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888" w14:textId="77777777" w:rsidR="002929FF" w:rsidRDefault="002929FF" w:rsidP="002929FF">
            <w:pPr>
              <w:pStyle w:val="TAL"/>
              <w:rPr>
                <w:rFonts w:cs="Arial"/>
                <w:szCs w:val="18"/>
              </w:rPr>
            </w:pPr>
            <w:r>
              <w:rPr>
                <w:rFonts w:cs="Arial"/>
                <w:szCs w:val="18"/>
              </w:rPr>
              <w:t>This IE shall be present if "n2SmInfo" attribute is present.</w:t>
            </w:r>
          </w:p>
          <w:p w14:paraId="32E9F889"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AD2BD2" w:rsidRPr="00FD48E5" w14:paraId="32E9F89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B" w14:textId="77777777" w:rsidR="00AD2BD2" w:rsidRDefault="00AD2BD2" w:rsidP="003521F9">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88C" w14:textId="77777777" w:rsidR="00AD2BD2" w:rsidRDefault="00C017F0" w:rsidP="003521F9">
            <w:pPr>
              <w:pStyle w:val="TAL"/>
            </w:pPr>
            <w:r>
              <w:rPr>
                <w:lang w:val="en-US"/>
              </w:rPr>
              <w:t>array(</w:t>
            </w:r>
            <w:r w:rsidR="00B631AF">
              <w:rPr>
                <w:lang w:val="en-US"/>
              </w:rPr>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88D"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E" w14:textId="7B032083" w:rsidR="00AD2BD2" w:rsidRDefault="00D86742" w:rsidP="003521F9">
            <w:pPr>
              <w:pStyle w:val="TAL"/>
            </w:pPr>
            <w:r>
              <w:t>1</w:t>
            </w:r>
            <w:r w:rsidR="00AD2BD2">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88F" w14:textId="420330DC" w:rsidR="00AD2BD2" w:rsidRDefault="00AD2BD2" w:rsidP="003521F9">
            <w:pPr>
              <w:pStyle w:val="TAL"/>
              <w:rPr>
                <w:rFonts w:cs="Arial"/>
                <w:szCs w:val="18"/>
              </w:rPr>
            </w:pPr>
            <w:r>
              <w:rPr>
                <w:rFonts w:cs="Arial"/>
                <w:szCs w:val="18"/>
              </w:rPr>
              <w:t xml:space="preserve">This IE shall be present if the consumer NF is an AMF and Inter-system mobility happens. When present, it shall contain </w:t>
            </w:r>
            <w:r w:rsidR="00B631AF">
              <w:rPr>
                <w:rFonts w:cs="Arial"/>
                <w:szCs w:val="18"/>
              </w:rPr>
              <w:t>an array of EBI to ARP mappings</w:t>
            </w:r>
            <w:r>
              <w:rPr>
                <w:rFonts w:cs="Arial"/>
                <w:szCs w:val="18"/>
              </w:rPr>
              <w:t xml:space="preserve"> currently allocated to the PDU session.</w:t>
            </w:r>
          </w:p>
        </w:tc>
      </w:tr>
      <w:tr w:rsidR="00521F00" w:rsidRPr="00FD48E5" w14:paraId="32E9F89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91" w14:textId="77777777" w:rsidR="00521F00" w:rsidRDefault="00521F00" w:rsidP="00521F00">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92" w14:textId="77777777" w:rsidR="00521F00" w:rsidRDefault="00521F00" w:rsidP="00521F00">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93"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4"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5" w14:textId="77777777" w:rsidR="00521F00" w:rsidRDefault="00521F00" w:rsidP="00521F00">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73F87E64" w:rsidR="00521F00" w:rsidRDefault="00521F00" w:rsidP="00521F00">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w:t>
            </w:r>
            <w:r w:rsidR="00255747">
              <w:rPr>
                <w:rFonts w:cs="Arial"/>
                <w:szCs w:val="18"/>
              </w:rPr>
              <w:t>3</w:t>
            </w:r>
            <w:r>
              <w:rPr>
                <w:rFonts w:cs="Arial"/>
                <w:szCs w:val="18"/>
              </w:rPr>
              <w:t>.</w:t>
            </w:r>
          </w:p>
        </w:tc>
      </w:tr>
      <w:tr w:rsidR="00AC0345" w:rsidRPr="00FD48E5" w14:paraId="4911118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46A5DB79" w14:textId="54B3D2EE"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E19941" w14:textId="11AFD14D"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60C14CD2" w14:textId="20FD2C7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ACF7F1" w14:textId="2B9FEBF5"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2BF337" w14:textId="77777777" w:rsidR="00AC0345" w:rsidRDefault="00AC0345" w:rsidP="00AC0345">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C327E7">
              <w:t xml:space="preserve">no </w:t>
            </w:r>
            <w:r w:rsidRPr="00AC0345">
              <w:t xml:space="preserve">GPSI </w:t>
            </w:r>
            <w:r w:rsidRPr="00C327E7">
              <w:t xml:space="preserve">IE </w:t>
            </w:r>
            <w:r w:rsidRPr="00AC0345">
              <w:t xml:space="preserve">is provided in the request, e.g. for a PDU session moved from another access or another system, and the SMF knows </w:t>
            </w:r>
            <w:r w:rsidRPr="00C327E7">
              <w:t xml:space="preserve">that </w:t>
            </w:r>
            <w:r w:rsidRPr="00AC0345">
              <w:t xml:space="preserve">a GPSI is already associated with the PDU session (or </w:t>
            </w:r>
            <w:r w:rsidRPr="00C327E7">
              <w:t xml:space="preserve">a GPSI is </w:t>
            </w:r>
            <w:r w:rsidRPr="00AC0345">
              <w:t xml:space="preserve">received </w:t>
            </w:r>
            <w:r>
              <w:t>from h-SMF for a HR PDU session).</w:t>
            </w:r>
          </w:p>
          <w:p w14:paraId="7E1E5D51" w14:textId="77777777" w:rsidR="00AC0345" w:rsidRDefault="00AC0345" w:rsidP="00AC0345">
            <w:pPr>
              <w:pStyle w:val="TAL"/>
              <w:rPr>
                <w:rFonts w:cs="Arial"/>
                <w:szCs w:val="18"/>
              </w:rPr>
            </w:pPr>
          </w:p>
          <w:p w14:paraId="70B0C8B7" w14:textId="6DEEF28C" w:rsidR="00AC0345" w:rsidRDefault="00AC0345" w:rsidP="00AC0345">
            <w:pPr>
              <w:pStyle w:val="TAL"/>
              <w:rPr>
                <w:rFonts w:cs="Arial"/>
                <w:szCs w:val="18"/>
              </w:rPr>
            </w:pPr>
            <w:r>
              <w:rPr>
                <w:rFonts w:cs="Arial"/>
                <w:szCs w:val="18"/>
              </w:rPr>
              <w:t>When present, it shall contain the user's GPSI associated with the PDU session.</w:t>
            </w:r>
          </w:p>
        </w:tc>
      </w:tr>
      <w:tr w:rsidR="004322C2" w14:paraId="747A775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0539F33C" w14:textId="4792FB56" w:rsidR="004322C2" w:rsidRPr="00793F63" w:rsidRDefault="004322C2" w:rsidP="004322C2">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B34FE45" w14:textId="6CC0E410" w:rsidR="004322C2" w:rsidRDefault="004322C2" w:rsidP="004322C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0B5CC1" w14:textId="3EFA2124" w:rsidR="004322C2" w:rsidRDefault="004322C2" w:rsidP="004322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F24116" w14:textId="1CD62823" w:rsidR="004322C2" w:rsidRDefault="004322C2" w:rsidP="004322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CE9A2F" w14:textId="0FD028B8" w:rsidR="004322C2" w:rsidRDefault="004322C2" w:rsidP="004322C2">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1B7D531" w14:textId="7768D3F6" w:rsidR="004322C2" w:rsidRDefault="004322C2" w:rsidP="004322C2">
            <w:pPr>
              <w:pStyle w:val="TAL"/>
              <w:rPr>
                <w:rFonts w:cs="Arial"/>
                <w:szCs w:val="18"/>
              </w:rPr>
            </w:pPr>
            <w:r>
              <w:rPr>
                <w:rFonts w:cs="Arial"/>
                <w:szCs w:val="18"/>
              </w:rPr>
              <w:t xml:space="preserve">This IE may be used by the AMF to identify PDU session contexts affected by a failure or restart of the SMF service instance (see </w:t>
            </w:r>
            <w:r w:rsidR="005B1EEB">
              <w:rPr>
                <w:rFonts w:cs="Arial"/>
                <w:szCs w:val="18"/>
              </w:rPr>
              <w:t>clause</w:t>
            </w:r>
            <w:r>
              <w:rPr>
                <w:rFonts w:cs="Arial"/>
                <w:szCs w:val="18"/>
              </w:rPr>
              <w:t xml:space="preserve"> 6.2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.527 [</w:t>
            </w:r>
            <w:r>
              <w:rPr>
                <w:rFonts w:cs="Arial"/>
                <w:szCs w:val="18"/>
              </w:rPr>
              <w:t>24]).</w:t>
            </w:r>
          </w:p>
        </w:tc>
      </w:tr>
      <w:tr w:rsidR="0089734A" w14:paraId="6E28F4A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8DA5DC7" w14:textId="50F2A4DB" w:rsidR="0089734A" w:rsidRPr="00793F63" w:rsidRDefault="0089734A" w:rsidP="0089734A">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C4C561D" w14:textId="07AB385C" w:rsidR="0089734A" w:rsidRDefault="0089734A" w:rsidP="0089734A">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77906C10" w14:textId="4E9DC9E2" w:rsidR="0089734A" w:rsidRDefault="0089734A" w:rsidP="0089734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A8E9BF1" w14:textId="1656C03E" w:rsidR="0089734A" w:rsidRDefault="0089734A" w:rsidP="0089734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016FC0" w14:textId="1EA9EFD8" w:rsidR="0089734A" w:rsidRDefault="0089734A" w:rsidP="0089734A">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5B1EEB">
              <w:rPr>
                <w:rFonts w:cs="Arial"/>
                <w:szCs w:val="18"/>
              </w:rPr>
              <w:t>clause</w:t>
            </w:r>
            <w:r>
              <w:rPr>
                <w:rFonts w:cs="Arial"/>
                <w:szCs w:val="18"/>
              </w:rPr>
              <w:t xml:space="preserve"> 6.</w:t>
            </w:r>
            <w:r w:rsidR="001616CC">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EF1212" w14:paraId="32E9F89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898"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99"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9A"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B"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C" w14:textId="551FB339"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bl>
    <w:p w14:paraId="32E9F89E" w14:textId="77777777" w:rsidR="00793F63" w:rsidRPr="00793F63" w:rsidRDefault="00793F63" w:rsidP="00DD4E0C"/>
    <w:p w14:paraId="32E9F89F" w14:textId="77777777" w:rsidR="0058081A" w:rsidRDefault="0058081A" w:rsidP="0058081A">
      <w:pPr>
        <w:pStyle w:val="Heading5"/>
      </w:pPr>
      <w:bookmarkStart w:id="789" w:name="_Toc20129593"/>
      <w:bookmarkStart w:id="790" w:name="_Toc27584220"/>
      <w:bookmarkStart w:id="791" w:name="_Toc36455522"/>
      <w:bookmarkStart w:id="792" w:name="_Toc45026908"/>
      <w:bookmarkStart w:id="793" w:name="_Toc51866713"/>
      <w:r>
        <w:lastRenderedPageBreak/>
        <w:t>6.1.6.2.4</w:t>
      </w:r>
      <w:r>
        <w:tab/>
        <w:t>Type: SMContextUpdateData</w:t>
      </w:r>
      <w:bookmarkEnd w:id="789"/>
      <w:bookmarkEnd w:id="790"/>
      <w:bookmarkEnd w:id="791"/>
      <w:bookmarkEnd w:id="792"/>
      <w:bookmarkEnd w:id="793"/>
    </w:p>
    <w:p w14:paraId="32E9F8A0" w14:textId="77777777" w:rsidR="0058081A" w:rsidRDefault="0058081A" w:rsidP="0058081A">
      <w:pPr>
        <w:pStyle w:val="TH"/>
      </w:pPr>
      <w:r>
        <w:rPr>
          <w:noProof/>
        </w:rPr>
        <w:t>Table </w:t>
      </w:r>
      <w:r>
        <w:t xml:space="preserve">6.1.6.2.4-1: </w:t>
      </w:r>
      <w:r>
        <w:rPr>
          <w:noProof/>
        </w:rPr>
        <w:t xml:space="preserve">Definition of type </w:t>
      </w:r>
      <w:r>
        <w:t>SmContextUpdateData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8A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A1"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A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A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A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A5" w14:textId="77777777" w:rsidR="0058081A" w:rsidRDefault="0058081A" w:rsidP="00A423F5">
            <w:pPr>
              <w:pStyle w:val="TAH"/>
              <w:rPr>
                <w:rFonts w:cs="Arial"/>
                <w:szCs w:val="18"/>
              </w:rPr>
            </w:pPr>
            <w:r>
              <w:rPr>
                <w:rFonts w:cs="Arial"/>
                <w:szCs w:val="18"/>
              </w:rPr>
              <w:t>Description</w:t>
            </w:r>
          </w:p>
        </w:tc>
      </w:tr>
      <w:tr w:rsidR="0058081A" w:rsidRPr="00FD48E5" w14:paraId="32E9F8A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A7" w14:textId="77777777" w:rsidR="0058081A" w:rsidRDefault="0058081A"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8A8" w14:textId="77777777" w:rsidR="0058081A" w:rsidRDefault="0058081A"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8A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A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AB" w14:textId="77777777" w:rsidR="0058081A" w:rsidRDefault="0058081A" w:rsidP="00A423F5">
            <w:pPr>
              <w:pStyle w:val="TAL"/>
              <w:rPr>
                <w:rFonts w:cs="Arial"/>
                <w:szCs w:val="18"/>
              </w:rPr>
            </w:pPr>
            <w:r>
              <w:rPr>
                <w:rFonts w:cs="Arial"/>
                <w:szCs w:val="18"/>
              </w:rPr>
              <w:t>This IE shall be present if it is available and has not been provided earlier to the SMF.</w:t>
            </w:r>
          </w:p>
          <w:p w14:paraId="32E9F8AC" w14:textId="77777777" w:rsidR="0058081A" w:rsidRDefault="0058081A" w:rsidP="00A423F5">
            <w:pPr>
              <w:pStyle w:val="TAL"/>
              <w:rPr>
                <w:rFonts w:cs="Arial"/>
                <w:szCs w:val="18"/>
              </w:rPr>
            </w:pPr>
            <w:r>
              <w:rPr>
                <w:rFonts w:cs="Arial"/>
                <w:szCs w:val="18"/>
              </w:rPr>
              <w:t>When present, this IE shall contain the permanent equipment identifier.</w:t>
            </w:r>
          </w:p>
        </w:tc>
      </w:tr>
      <w:tr w:rsidR="0058081A" w:rsidRPr="00FD48E5" w14:paraId="32E9F8B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4" w14:textId="77777777" w:rsidR="0058081A" w:rsidRDefault="00DB5DB1" w:rsidP="00A423F5">
            <w:pPr>
              <w:pStyle w:val="TAL"/>
            </w:pPr>
            <w:r>
              <w:t>servingN</w:t>
            </w:r>
            <w:r w:rsidR="00930C37">
              <w:t>f</w:t>
            </w:r>
            <w:r w:rsidR="0058081A">
              <w:t>Id</w:t>
            </w:r>
          </w:p>
        </w:tc>
        <w:tc>
          <w:tcPr>
            <w:tcW w:w="1559" w:type="dxa"/>
            <w:tcBorders>
              <w:top w:val="single" w:sz="4" w:space="0" w:color="auto"/>
              <w:left w:val="single" w:sz="4" w:space="0" w:color="auto"/>
              <w:bottom w:val="single" w:sz="4" w:space="0" w:color="auto"/>
              <w:right w:val="single" w:sz="4" w:space="0" w:color="auto"/>
            </w:tcBorders>
          </w:tcPr>
          <w:p w14:paraId="32E9F8B5" w14:textId="77777777" w:rsidR="0058081A" w:rsidRDefault="00DD3FB3"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B6"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7"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B8" w14:textId="3FB6C76D" w:rsidR="0058081A" w:rsidRDefault="0058081A" w:rsidP="00A423F5">
            <w:pPr>
              <w:pStyle w:val="TAL"/>
              <w:rPr>
                <w:rFonts w:cs="Arial"/>
                <w:szCs w:val="18"/>
              </w:rPr>
            </w:pPr>
            <w:r>
              <w:rPr>
                <w:rFonts w:cs="Arial"/>
                <w:szCs w:val="18"/>
              </w:rPr>
              <w:t>This IE shall be present upon inter-AMF change or mobility</w:t>
            </w:r>
            <w:r w:rsidR="00AD2BD2">
              <w:rPr>
                <w:rFonts w:cs="Arial"/>
                <w:szCs w:val="18"/>
              </w:rPr>
              <w:t xml:space="preserve">, </w:t>
            </w:r>
            <w:r w:rsidR="00DD3FB3">
              <w:rPr>
                <w:rFonts w:cs="Arial"/>
                <w:szCs w:val="18"/>
              </w:rPr>
              <w:t>or upon a N2 handover execution with AMF change</w:t>
            </w:r>
            <w:r>
              <w:rPr>
                <w:rFonts w:cs="Arial"/>
                <w:szCs w:val="18"/>
              </w:rPr>
              <w:t>.</w:t>
            </w:r>
          </w:p>
          <w:p w14:paraId="32E9F8B9" w14:textId="77777777" w:rsidR="0058081A" w:rsidRDefault="0058081A" w:rsidP="00A423F5">
            <w:pPr>
              <w:pStyle w:val="TAL"/>
              <w:rPr>
                <w:rFonts w:cs="Arial"/>
                <w:szCs w:val="18"/>
              </w:rPr>
            </w:pPr>
            <w:r>
              <w:rPr>
                <w:rFonts w:cs="Arial"/>
                <w:szCs w:val="18"/>
              </w:rPr>
              <w:t xml:space="preserve">When present, it shall contain the identifier of the serving </w:t>
            </w:r>
            <w:r w:rsidR="00DB5DB1">
              <w:rPr>
                <w:rFonts w:cs="Arial"/>
                <w:szCs w:val="18"/>
              </w:rPr>
              <w:t xml:space="preserve">NF (e.g. </w:t>
            </w:r>
            <w:r>
              <w:rPr>
                <w:rFonts w:cs="Arial"/>
                <w:szCs w:val="18"/>
              </w:rPr>
              <w:t>AMF</w:t>
            </w:r>
            <w:r w:rsidR="00DB5DB1">
              <w:rPr>
                <w:rFonts w:cs="Arial"/>
                <w:szCs w:val="18"/>
              </w:rPr>
              <w:t>)</w:t>
            </w:r>
            <w:r>
              <w:rPr>
                <w:rFonts w:cs="Arial"/>
                <w:szCs w:val="18"/>
              </w:rPr>
              <w:t>.</w:t>
            </w:r>
          </w:p>
        </w:tc>
      </w:tr>
      <w:tr w:rsidR="00DB5DB1" w:rsidRPr="00FD48E5" w14:paraId="32E9F8C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B" w14:textId="77777777" w:rsidR="00DB5DB1" w:rsidRDefault="00DB5DB1" w:rsidP="00DB5DB1">
            <w:pPr>
              <w:pStyle w:val="TAL"/>
            </w:pPr>
            <w:r w:rsidRPr="00456AF9">
              <w:t>smContextStatusUri</w:t>
            </w:r>
          </w:p>
        </w:tc>
        <w:tc>
          <w:tcPr>
            <w:tcW w:w="1559" w:type="dxa"/>
            <w:tcBorders>
              <w:top w:val="single" w:sz="4" w:space="0" w:color="auto"/>
              <w:left w:val="single" w:sz="4" w:space="0" w:color="auto"/>
              <w:bottom w:val="single" w:sz="4" w:space="0" w:color="auto"/>
              <w:right w:val="single" w:sz="4" w:space="0" w:color="auto"/>
            </w:tcBorders>
          </w:tcPr>
          <w:p w14:paraId="32E9F8BC" w14:textId="77777777" w:rsidR="00DB5DB1" w:rsidRDefault="00DB5DB1" w:rsidP="00DB5DB1">
            <w:pPr>
              <w:pStyle w:val="TAL"/>
            </w:pPr>
            <w:r w:rsidRPr="00456AF9">
              <w:t>Uri</w:t>
            </w:r>
          </w:p>
        </w:tc>
        <w:tc>
          <w:tcPr>
            <w:tcW w:w="425" w:type="dxa"/>
            <w:tcBorders>
              <w:top w:val="single" w:sz="4" w:space="0" w:color="auto"/>
              <w:left w:val="single" w:sz="4" w:space="0" w:color="auto"/>
              <w:bottom w:val="single" w:sz="4" w:space="0" w:color="auto"/>
              <w:right w:val="single" w:sz="4" w:space="0" w:color="auto"/>
            </w:tcBorders>
          </w:tcPr>
          <w:p w14:paraId="32E9F8BD" w14:textId="77777777" w:rsidR="00DB5DB1" w:rsidRDefault="00DB5DB1" w:rsidP="00DB5DB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E" w14:textId="77777777" w:rsidR="00DB5DB1" w:rsidRDefault="00DB5DB1" w:rsidP="00DB5DB1">
            <w:pPr>
              <w:pStyle w:val="TAL"/>
            </w:pPr>
            <w:r>
              <w:t>0..</w:t>
            </w:r>
            <w:r w:rsidRPr="00456AF9">
              <w:t>1</w:t>
            </w:r>
          </w:p>
        </w:tc>
        <w:tc>
          <w:tcPr>
            <w:tcW w:w="4359" w:type="dxa"/>
            <w:tcBorders>
              <w:top w:val="single" w:sz="4" w:space="0" w:color="auto"/>
              <w:left w:val="single" w:sz="4" w:space="0" w:color="auto"/>
              <w:bottom w:val="single" w:sz="4" w:space="0" w:color="auto"/>
              <w:right w:val="single" w:sz="4" w:space="0" w:color="auto"/>
            </w:tcBorders>
          </w:tcPr>
          <w:p w14:paraId="32E9F8BF" w14:textId="77777777" w:rsidR="00DB5DB1" w:rsidRDefault="00DB5DB1" w:rsidP="00DB5DB1">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sidR="004D4764">
              <w:rPr>
                <w:rFonts w:cs="Arial"/>
                <w:szCs w:val="18"/>
              </w:rPr>
              <w:t xml:space="preserve"> It may be present otherwise.</w:t>
            </w:r>
          </w:p>
          <w:p w14:paraId="32E9F8C0" w14:textId="77777777" w:rsidR="00DB5DB1" w:rsidRDefault="00DB5DB1" w:rsidP="00DB5DB1">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r>
      <w:tr w:rsidR="00C456A0" w:rsidRPr="00FD48E5" w14:paraId="32E9F8C8"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8C2"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8C3"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8C4"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C5" w14:textId="77777777" w:rsidR="00C456A0" w:rsidRDefault="00C456A0" w:rsidP="00C456A0">
            <w:pPr>
              <w:pStyle w:val="TAL"/>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2E9F8C6" w14:textId="620D7D5B" w:rsidR="00C456A0" w:rsidRPr="00F8607F" w:rsidRDefault="00C456A0" w:rsidP="00C456A0">
            <w:pPr>
              <w:pStyle w:val="TAL"/>
              <w:rPr>
                <w:rFonts w:cs="Arial"/>
                <w:szCs w:val="18"/>
              </w:rPr>
            </w:pPr>
            <w:r w:rsidRPr="00F8607F">
              <w:rPr>
                <w:rFonts w:cs="Arial"/>
                <w:szCs w:val="18"/>
              </w:rPr>
              <w:t>This IE shall be present if the servingNfId of AMF is present.</w:t>
            </w:r>
          </w:p>
          <w:p w14:paraId="32E9F8C7" w14:textId="77777777" w:rsidR="00C456A0" w:rsidRDefault="00C456A0" w:rsidP="00C456A0">
            <w:pPr>
              <w:pStyle w:val="TAL"/>
              <w:rPr>
                <w:rFonts w:cs="Arial"/>
                <w:szCs w:val="18"/>
              </w:rPr>
            </w:pPr>
            <w:r w:rsidRPr="00F8607F">
              <w:rPr>
                <w:rFonts w:cs="Arial"/>
                <w:szCs w:val="18"/>
              </w:rPr>
              <w:t>When present, it shall contain the serving AMF's GUAMI.</w:t>
            </w:r>
          </w:p>
        </w:tc>
      </w:tr>
      <w:tr w:rsidR="00543DFF" w14:paraId="32E9F8CF"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C9"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8CA"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8CB"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CC"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CD" w14:textId="3A8F0751" w:rsidR="00543DFF" w:rsidRPr="00F8607F" w:rsidRDefault="00543DFF" w:rsidP="006602B2">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2E9F8CE" w14:textId="77777777" w:rsidR="00543DFF" w:rsidRDefault="00543DFF" w:rsidP="006602B2">
            <w:pPr>
              <w:pStyle w:val="TAL"/>
              <w:rPr>
                <w:rFonts w:cs="Arial"/>
                <w:szCs w:val="18"/>
              </w:rPr>
            </w:pPr>
            <w:r>
              <w:rPr>
                <w:rFonts w:cs="Arial"/>
                <w:szCs w:val="18"/>
              </w:rPr>
              <w:t xml:space="preserve">When present, it shall contain the </w:t>
            </w:r>
            <w:r>
              <w:t xml:space="preserve">serving core network operator PLMN ID. </w:t>
            </w:r>
          </w:p>
        </w:tc>
      </w:tr>
      <w:tr w:rsidR="00C456A0" w:rsidRPr="00FD48E5" w14:paraId="32E9F8D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D1" w14:textId="77777777" w:rsidR="00C456A0" w:rsidRDefault="00C456A0" w:rsidP="00C456A0">
            <w:pPr>
              <w:pStyle w:val="TAL"/>
            </w:pPr>
            <w:r>
              <w:t>array(</w:t>
            </w:r>
            <w:r w:rsidRPr="009C0F62">
              <w:t>BackupAmfInfo</w:t>
            </w:r>
            <w:r>
              <w:t>)</w:t>
            </w:r>
          </w:p>
        </w:tc>
        <w:tc>
          <w:tcPr>
            <w:tcW w:w="425" w:type="dxa"/>
            <w:tcBorders>
              <w:top w:val="single" w:sz="4" w:space="0" w:color="auto"/>
              <w:left w:val="single" w:sz="4" w:space="0" w:color="auto"/>
              <w:bottom w:val="single" w:sz="4" w:space="0" w:color="auto"/>
              <w:right w:val="single" w:sz="4" w:space="0" w:color="auto"/>
            </w:tcBorders>
          </w:tcPr>
          <w:p w14:paraId="32E9F8D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D3" w14:textId="0F7637B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04699D11" w14:textId="77777777" w:rsidR="00C456A0" w:rsidRDefault="00C456A0" w:rsidP="00C456A0">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2E9F8D4" w14:textId="0D5D5338" w:rsidR="00D86742" w:rsidRDefault="00D86742" w:rsidP="00C456A0">
            <w:pPr>
              <w:pStyle w:val="TAL"/>
              <w:rPr>
                <w:rFonts w:cs="Arial"/>
                <w:szCs w:val="18"/>
              </w:rPr>
            </w:pPr>
            <w:r>
              <w:rPr>
                <w:szCs w:val="18"/>
              </w:rPr>
              <w:t>For deleting the backupAmfInfo, it shall contain the Null value.</w:t>
            </w:r>
          </w:p>
        </w:tc>
      </w:tr>
      <w:tr w:rsidR="0058081A" w:rsidRPr="00FD48E5" w14:paraId="32E9F8D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6" w14:textId="77777777" w:rsidR="0058081A" w:rsidRDefault="0058081A"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8D7" w14:textId="77777777" w:rsidR="0058081A"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8D8"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D9"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DA" w14:textId="1C18808D" w:rsidR="0058081A" w:rsidRDefault="0058081A" w:rsidP="00A423F5">
            <w:pPr>
              <w:pStyle w:val="TAL"/>
              <w:rPr>
                <w:rFonts w:cs="Arial"/>
                <w:szCs w:val="18"/>
              </w:rPr>
            </w:pPr>
            <w:r>
              <w:rPr>
                <w:rFonts w:cs="Arial"/>
                <w:szCs w:val="18"/>
              </w:rPr>
              <w:t xml:space="preserve">This IE shall be present upon a change of </w:t>
            </w:r>
            <w:r w:rsidR="002E4AA3">
              <w:rPr>
                <w:rFonts w:cs="Arial"/>
                <w:szCs w:val="18"/>
              </w:rPr>
              <w:t xml:space="preserve">the </w:t>
            </w:r>
            <w:r>
              <w:rPr>
                <w:rFonts w:cs="Arial"/>
                <w:szCs w:val="18"/>
              </w:rPr>
              <w:t>Access Network Type</w:t>
            </w:r>
            <w:r w:rsidR="002E4AA3">
              <w:rPr>
                <w:rFonts w:cs="Arial"/>
                <w:szCs w:val="18"/>
              </w:rPr>
              <w:t xml:space="preserve"> associated to the PDU session, e.g. during a </w:t>
            </w:r>
            <w:r w:rsidR="002E4AA3">
              <w:t xml:space="preserve">handover of the PDU session between 3GPP access and untrusted non-3GPP access (see </w:t>
            </w:r>
            <w:r w:rsidR="005B1EEB">
              <w:t>clause</w:t>
            </w:r>
            <w:r w:rsidR="002E4AA3">
              <w:t xml:space="preserve"> 5.2.2.3.5.2)</w:t>
            </w:r>
            <w:r>
              <w:rPr>
                <w:rFonts w:cs="Arial"/>
                <w:szCs w:val="18"/>
              </w:rPr>
              <w:t>.</w:t>
            </w:r>
          </w:p>
          <w:p w14:paraId="32E9F8DB" w14:textId="77777777" w:rsidR="0058081A" w:rsidRDefault="0058081A" w:rsidP="00A423F5">
            <w:pPr>
              <w:pStyle w:val="TAL"/>
              <w:rPr>
                <w:rFonts w:cs="Arial"/>
                <w:szCs w:val="18"/>
              </w:rPr>
            </w:pPr>
            <w:r>
              <w:rPr>
                <w:rFonts w:cs="Arial"/>
                <w:szCs w:val="18"/>
              </w:rPr>
              <w:t>When present, this IE shall indicate the Access Network Type to which the PDU session is to be associated.</w:t>
            </w:r>
          </w:p>
        </w:tc>
      </w:tr>
      <w:tr w:rsidR="00816D58" w14:paraId="32E9F8E2"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D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8D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8D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1"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3249CE" w:rsidRPr="00FD48E5" w14:paraId="32E9F8E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3"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8E4"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8E5"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6"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7" w14:textId="756736F7" w:rsidR="003249CE" w:rsidRDefault="003249CE" w:rsidP="003249CE">
            <w:pPr>
              <w:pStyle w:val="TAL"/>
              <w:rPr>
                <w:rFonts w:cs="Arial"/>
                <w:szCs w:val="18"/>
              </w:rPr>
            </w:pPr>
            <w:r>
              <w:rPr>
                <w:rFonts w:cs="Arial"/>
                <w:szCs w:val="18"/>
              </w:rPr>
              <w:t xml:space="preserve">This IE shall be present during a Service Request procedure (see </w:t>
            </w:r>
            <w:r w:rsidR="005B1EEB">
              <w:rPr>
                <w:rFonts w:cs="Arial"/>
                <w:szCs w:val="18"/>
              </w:rPr>
              <w:t>clause</w:t>
            </w:r>
            <w:r>
              <w:rPr>
                <w:rFonts w:cs="Arial"/>
                <w:szCs w:val="18"/>
              </w:rPr>
              <w:t xml:space="preserve"> </w:t>
            </w:r>
            <w:r>
              <w:t>5.2.2.3.2.2</w:t>
            </w:r>
            <w:r>
              <w:rPr>
                <w:rFonts w:cs="Arial"/>
                <w:szCs w:val="18"/>
              </w:rPr>
              <w:t>)</w:t>
            </w:r>
            <w:r w:rsidR="002C4CE9">
              <w:rPr>
                <w:rFonts w:cs="Arial"/>
                <w:szCs w:val="18"/>
              </w:rPr>
              <w:t xml:space="preserve"> ), an Xn handover (see </w:t>
            </w:r>
            <w:r w:rsidR="005B1EEB">
              <w:rPr>
                <w:rFonts w:cs="Arial"/>
                <w:szCs w:val="18"/>
              </w:rPr>
              <w:t>clause</w:t>
            </w:r>
            <w:r w:rsidR="002C4CE9">
              <w:rPr>
                <w:rFonts w:cs="Arial"/>
                <w:szCs w:val="18"/>
              </w:rPr>
              <w:t xml:space="preserve"> 5.2.2.3.3) or a N2 handover execution (see </w:t>
            </w:r>
            <w:r w:rsidR="005B1EEB">
              <w:rPr>
                <w:rFonts w:cs="Arial"/>
                <w:szCs w:val="18"/>
              </w:rPr>
              <w:t>clause</w:t>
            </w:r>
            <w:r w:rsidR="002C4CE9">
              <w:rPr>
                <w:rFonts w:cs="Arial"/>
                <w:szCs w:val="18"/>
              </w:rPr>
              <w:t xml:space="preserve"> 5.2.2.3.4.3),</w:t>
            </w:r>
            <w:r>
              <w:rPr>
                <w:rFonts w:cs="Arial"/>
                <w:szCs w:val="18"/>
              </w:rPr>
              <w:t xml:space="preserve">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r>
      <w:tr w:rsidR="0058081A" w:rsidRPr="00FD48E5" w14:paraId="32E9F8F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9"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8EA"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8EB"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C"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D" w14:textId="77777777" w:rsidR="0058081A" w:rsidRDefault="0058081A" w:rsidP="00A423F5">
            <w:pPr>
              <w:pStyle w:val="TAL"/>
              <w:rPr>
                <w:rFonts w:cs="Arial"/>
                <w:szCs w:val="18"/>
              </w:rPr>
            </w:pPr>
            <w:r>
              <w:rPr>
                <w:rFonts w:cs="Arial"/>
                <w:szCs w:val="18"/>
              </w:rPr>
              <w:t xml:space="preserve">This IE shall be present if it is available and </w:t>
            </w:r>
            <w:r w:rsidR="00DF5D11">
              <w:rPr>
                <w:rFonts w:cs="Arial"/>
                <w:szCs w:val="18"/>
              </w:rPr>
              <w:t xml:space="preserve">if it </w:t>
            </w:r>
            <w:r>
              <w:rPr>
                <w:rFonts w:cs="Arial"/>
                <w:szCs w:val="18"/>
              </w:rPr>
              <w:t>needs to be reported to the SMF</w:t>
            </w:r>
            <w:r w:rsidR="00DF5D11">
              <w:rPr>
                <w:rFonts w:cs="Arial"/>
                <w:szCs w:val="18"/>
              </w:rPr>
              <w:t xml:space="preserve"> (e.g. the user location has changed or the user plane of the PDU session is deactivated)</w:t>
            </w:r>
            <w:r>
              <w:rPr>
                <w:rFonts w:cs="Arial"/>
                <w:szCs w:val="18"/>
              </w:rPr>
              <w:t>.</w:t>
            </w:r>
          </w:p>
          <w:p w14:paraId="32E9F8EE" w14:textId="730857B1" w:rsidR="00022F45" w:rsidRDefault="0058081A" w:rsidP="00A423F5">
            <w:pPr>
              <w:pStyle w:val="TAL"/>
              <w:rPr>
                <w:rFonts w:cs="Arial"/>
                <w:szCs w:val="18"/>
              </w:rPr>
            </w:pPr>
            <w:r>
              <w:rPr>
                <w:rFonts w:cs="Arial"/>
                <w:szCs w:val="18"/>
              </w:rPr>
              <w:t>When present, this IE shall contain</w:t>
            </w:r>
            <w:r w:rsidR="00022F45">
              <w:rPr>
                <w:rFonts w:cs="Arial"/>
                <w:szCs w:val="18"/>
              </w:rPr>
              <w:t>:</w:t>
            </w:r>
          </w:p>
          <w:p w14:paraId="32E9F8EF" w14:textId="22192387" w:rsidR="00022F45" w:rsidRDefault="00022F45" w:rsidP="00EA1C32">
            <w:pPr>
              <w:pStyle w:val="B1"/>
            </w:pPr>
            <w:r>
              <w:rPr>
                <w:rFonts w:ascii="Arial" w:hAnsi="Arial"/>
                <w:sz w:val="18"/>
              </w:rPr>
              <w:t>-</w:t>
            </w:r>
            <w:r>
              <w:tab/>
            </w:r>
            <w:r w:rsidR="0058081A" w:rsidRPr="00EA1C32">
              <w:rPr>
                <w:rFonts w:ascii="Arial" w:hAnsi="Arial" w:cs="Arial"/>
                <w:sz w:val="18"/>
                <w:szCs w:val="18"/>
              </w:rPr>
              <w:t>the UE location information</w:t>
            </w:r>
            <w:r w:rsidRPr="00EA1C32">
              <w:rPr>
                <w:rFonts w:ascii="Arial" w:hAnsi="Arial" w:cs="Arial"/>
                <w:sz w:val="18"/>
                <w:szCs w:val="18"/>
              </w:rPr>
              <w:t>; and</w:t>
            </w:r>
          </w:p>
          <w:p w14:paraId="32E9F8F0" w14:textId="77777777" w:rsidR="00022F45" w:rsidRDefault="00022F45" w:rsidP="00EA1C32">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32E9F8F1" w14:textId="77777777" w:rsidR="0058081A" w:rsidRDefault="00543DFF" w:rsidP="00A423F5">
            <w:pPr>
              <w:pStyle w:val="TAL"/>
              <w:rPr>
                <w:rFonts w:cs="Arial"/>
                <w:szCs w:val="18"/>
              </w:rPr>
            </w:pPr>
            <w:r>
              <w:rPr>
                <w:rFonts w:cs="Arial"/>
                <w:szCs w:val="18"/>
              </w:rPr>
              <w:t>See NOTE.</w:t>
            </w:r>
          </w:p>
        </w:tc>
      </w:tr>
      <w:tr w:rsidR="0058081A" w:rsidRPr="00FD48E5" w14:paraId="32E9F8F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F3"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8F4"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8F5"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F6"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7" w14:textId="77777777" w:rsidR="0058081A" w:rsidRDefault="0058081A" w:rsidP="00A423F5">
            <w:pPr>
              <w:pStyle w:val="TAL"/>
              <w:rPr>
                <w:rFonts w:cs="Arial"/>
                <w:szCs w:val="18"/>
              </w:rPr>
            </w:pPr>
            <w:r>
              <w:rPr>
                <w:rFonts w:cs="Arial"/>
                <w:szCs w:val="18"/>
              </w:rPr>
              <w:t>This IE shall be present if it is available, the UE Time Zone has changed and needs to be reported to the SMF.</w:t>
            </w:r>
          </w:p>
          <w:p w14:paraId="32E9F8F8" w14:textId="77777777" w:rsidR="0058081A" w:rsidRDefault="0058081A" w:rsidP="00A423F5">
            <w:pPr>
              <w:pStyle w:val="TAL"/>
              <w:rPr>
                <w:rFonts w:cs="Arial"/>
                <w:szCs w:val="18"/>
              </w:rPr>
            </w:pPr>
            <w:r>
              <w:rPr>
                <w:rFonts w:cs="Arial"/>
                <w:szCs w:val="18"/>
              </w:rPr>
              <w:t>When present, this IE shall contain the UE Time Zone.</w:t>
            </w:r>
          </w:p>
        </w:tc>
      </w:tr>
      <w:tr w:rsidR="0045457F" w:rsidRPr="00FD48E5" w14:paraId="32E9F90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8FA" w14:textId="77777777" w:rsidR="0045457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8F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8F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F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E" w14:textId="3974C032" w:rsidR="0045457F" w:rsidRDefault="0045457F" w:rsidP="0045457F">
            <w:pPr>
              <w:pStyle w:val="TAL"/>
              <w:rPr>
                <w:rFonts w:cs="Arial"/>
                <w:szCs w:val="18"/>
              </w:rPr>
            </w:pPr>
            <w:r>
              <w:rPr>
                <w:rFonts w:cs="Arial"/>
                <w:szCs w:val="18"/>
              </w:rPr>
              <w:t>Additional UE location.</w:t>
            </w:r>
          </w:p>
          <w:p w14:paraId="32E9F8FF" w14:textId="4EFE02F3" w:rsidR="0045457F" w:rsidRDefault="0045457F" w:rsidP="0045457F">
            <w:pPr>
              <w:pStyle w:val="TAL"/>
              <w:rPr>
                <w:rFonts w:cs="Arial"/>
                <w:szCs w:val="18"/>
              </w:rPr>
            </w:pPr>
            <w:r>
              <w:rPr>
                <w:rFonts w:cs="Arial"/>
                <w:szCs w:val="18"/>
              </w:rPr>
              <w:t>This IE may be present, if anType indicates a non-3GPP access and a valid 3GPP access user location information is available.</w:t>
            </w:r>
          </w:p>
          <w:p w14:paraId="32E9F900" w14:textId="01C3F461" w:rsidR="00022F45" w:rsidRDefault="0045457F" w:rsidP="0045457F">
            <w:pPr>
              <w:pStyle w:val="TAL"/>
              <w:rPr>
                <w:rFonts w:cs="Arial"/>
                <w:szCs w:val="18"/>
              </w:rPr>
            </w:pPr>
            <w:r>
              <w:rPr>
                <w:rFonts w:cs="Arial"/>
                <w:szCs w:val="18"/>
              </w:rPr>
              <w:t>When present, it shall contain</w:t>
            </w:r>
            <w:r w:rsidR="00022F45">
              <w:rPr>
                <w:rFonts w:cs="Arial"/>
                <w:szCs w:val="18"/>
              </w:rPr>
              <w:t>:</w:t>
            </w:r>
          </w:p>
          <w:p w14:paraId="32E9F901" w14:textId="5582E762" w:rsidR="00022F45" w:rsidRPr="00022F45" w:rsidRDefault="00022F45" w:rsidP="00EA1C32">
            <w:pPr>
              <w:pStyle w:val="B1"/>
            </w:pPr>
            <w:r>
              <w:t>-</w:t>
            </w:r>
            <w:r>
              <w:tab/>
            </w:r>
            <w:r w:rsidR="0045457F" w:rsidRPr="00EA1C32">
              <w:rPr>
                <w:rFonts w:ascii="Arial" w:hAnsi="Arial" w:cs="Arial"/>
                <w:sz w:val="18"/>
                <w:szCs w:val="18"/>
              </w:rPr>
              <w:t>the last known 3GPP access user location</w:t>
            </w:r>
            <w:r>
              <w:rPr>
                <w:rFonts w:ascii="Arial" w:hAnsi="Arial" w:cs="Arial"/>
                <w:sz w:val="18"/>
                <w:szCs w:val="18"/>
              </w:rPr>
              <w:t>; and</w:t>
            </w:r>
          </w:p>
          <w:p w14:paraId="32E9F902"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903" w14:textId="77777777" w:rsidR="0045457F" w:rsidRDefault="00543DFF" w:rsidP="0045457F">
            <w:pPr>
              <w:pStyle w:val="TAL"/>
              <w:rPr>
                <w:rFonts w:cs="Arial"/>
                <w:szCs w:val="18"/>
              </w:rPr>
            </w:pPr>
            <w:r>
              <w:rPr>
                <w:rFonts w:cs="Arial"/>
                <w:szCs w:val="18"/>
              </w:rPr>
              <w:t>See NOTE.</w:t>
            </w:r>
          </w:p>
        </w:tc>
      </w:tr>
      <w:tr w:rsidR="00B550FC" w:rsidRPr="00FD48E5" w14:paraId="32E9F90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5"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06"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07"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8"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09" w14:textId="77777777" w:rsidR="00B550FC" w:rsidRDefault="00B550FC" w:rsidP="001433FE">
            <w:pPr>
              <w:pStyle w:val="TAL"/>
              <w:rPr>
                <w:rFonts w:cs="Arial"/>
                <w:szCs w:val="18"/>
              </w:rPr>
            </w:pPr>
            <w:r>
              <w:rPr>
                <w:rFonts w:cs="Arial"/>
                <w:szCs w:val="18"/>
              </w:rPr>
              <w:t>This IE shall be present to request the activation or the deactivation of the user plane connection of the PDU session.</w:t>
            </w:r>
          </w:p>
          <w:p w14:paraId="32E9F90A" w14:textId="144D78A5" w:rsidR="00B550FC" w:rsidRDefault="00B550FC"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954735" w:rsidRPr="00FD48E5" w14:paraId="32E9F91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C"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0D"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0E"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F"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0" w14:textId="77777777" w:rsidR="00954735" w:rsidRDefault="00954735" w:rsidP="001433FE">
            <w:pPr>
              <w:pStyle w:val="TAL"/>
              <w:rPr>
                <w:rFonts w:cs="Arial"/>
                <w:szCs w:val="18"/>
              </w:rPr>
            </w:pPr>
            <w:r>
              <w:rPr>
                <w:rFonts w:cs="Arial"/>
                <w:szCs w:val="18"/>
              </w:rPr>
              <w:t>This IE shall be present to request the preparation, execution or cancellation of a handover of the PDU session.</w:t>
            </w:r>
          </w:p>
          <w:p w14:paraId="32E9F911" w14:textId="3200B804" w:rsidR="00954735" w:rsidRDefault="00954735"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5.2.2.3.4.</w:t>
            </w:r>
          </w:p>
        </w:tc>
      </w:tr>
      <w:tr w:rsidR="005F68E7" w:rsidRPr="00FD48E5" w14:paraId="32E9F91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13" w14:textId="77777777" w:rsidR="005F68E7" w:rsidRDefault="005F68E7" w:rsidP="005F68E7">
            <w:pPr>
              <w:pStyle w:val="TAL"/>
            </w:pPr>
            <w:r>
              <w:t>toBeSwitched</w:t>
            </w:r>
          </w:p>
        </w:tc>
        <w:tc>
          <w:tcPr>
            <w:tcW w:w="1559" w:type="dxa"/>
            <w:tcBorders>
              <w:top w:val="single" w:sz="4" w:space="0" w:color="auto"/>
              <w:left w:val="single" w:sz="4" w:space="0" w:color="auto"/>
              <w:bottom w:val="single" w:sz="4" w:space="0" w:color="auto"/>
              <w:right w:val="single" w:sz="4" w:space="0" w:color="auto"/>
            </w:tcBorders>
          </w:tcPr>
          <w:p w14:paraId="32E9F914" w14:textId="77777777" w:rsidR="005F68E7" w:rsidRDefault="005F68E7" w:rsidP="005F68E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5" w14:textId="77777777" w:rsidR="005F68E7" w:rsidRDefault="005F68E7" w:rsidP="005F68E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16" w14:textId="77777777" w:rsidR="005F68E7" w:rsidRDefault="005F68E7" w:rsidP="005F68E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7" w14:textId="7F221D2D" w:rsidR="005F68E7" w:rsidRDefault="005F68E7" w:rsidP="005F68E7">
            <w:pPr>
              <w:pStyle w:val="TAL"/>
              <w:rPr>
                <w:rFonts w:cs="Arial"/>
                <w:szCs w:val="18"/>
              </w:rPr>
            </w:pPr>
            <w:r>
              <w:rPr>
                <w:rFonts w:cs="Arial"/>
                <w:szCs w:val="18"/>
              </w:rPr>
              <w:t xml:space="preserve">This IE shall be present during an Xn Handover (see </w:t>
            </w:r>
            <w:r w:rsidR="005B1EEB">
              <w:rPr>
                <w:rFonts w:cs="Arial"/>
                <w:szCs w:val="18"/>
              </w:rPr>
              <w:t>clause</w:t>
            </w:r>
            <w:r>
              <w:rPr>
                <w:rFonts w:cs="Arial"/>
                <w:szCs w:val="18"/>
              </w:rPr>
              <w:t xml:space="preserve"> 5.2.2.3.3) to request to switch the PDU session to a new </w:t>
            </w:r>
            <w:r>
              <w:t>downlink N3 tunnel endpoint</w:t>
            </w:r>
            <w:r>
              <w:rPr>
                <w:rFonts w:cs="Arial"/>
                <w:szCs w:val="18"/>
              </w:rPr>
              <w:t>.</w:t>
            </w:r>
          </w:p>
          <w:p w14:paraId="32E9F918" w14:textId="77777777" w:rsidR="005F68E7" w:rsidRDefault="005F68E7" w:rsidP="005F68E7">
            <w:pPr>
              <w:pStyle w:val="TAL"/>
              <w:rPr>
                <w:rFonts w:cs="Arial"/>
                <w:szCs w:val="18"/>
              </w:rPr>
            </w:pPr>
          </w:p>
          <w:p w14:paraId="32E9F919" w14:textId="77777777" w:rsidR="005F68E7" w:rsidRDefault="005F68E7" w:rsidP="005F68E7">
            <w:pPr>
              <w:pStyle w:val="TAL"/>
              <w:rPr>
                <w:rFonts w:cs="Arial"/>
                <w:szCs w:val="18"/>
              </w:rPr>
            </w:pPr>
            <w:r>
              <w:rPr>
                <w:rFonts w:cs="Arial"/>
                <w:szCs w:val="18"/>
              </w:rPr>
              <w:t>When present, it shall be set as follows:</w:t>
            </w:r>
          </w:p>
          <w:p w14:paraId="32E9F91A" w14:textId="77777777" w:rsidR="005F68E7" w:rsidRDefault="005F68E7" w:rsidP="00F5014C">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32E9F91B" w14:textId="77777777" w:rsidR="005F68E7" w:rsidRDefault="005F68E7" w:rsidP="00F5014C">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r>
      <w:tr w:rsidR="007F5393" w:rsidRPr="00FD48E5" w14:paraId="32E9F92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1D" w14:textId="77777777" w:rsidR="007F5393" w:rsidRDefault="007F5393" w:rsidP="00CD03E9">
            <w:pPr>
              <w:pStyle w:val="TAL"/>
            </w:pPr>
            <w:r>
              <w:t>failedToBeSwitched</w:t>
            </w:r>
          </w:p>
        </w:tc>
        <w:tc>
          <w:tcPr>
            <w:tcW w:w="1559" w:type="dxa"/>
            <w:tcBorders>
              <w:top w:val="single" w:sz="4" w:space="0" w:color="auto"/>
              <w:left w:val="single" w:sz="4" w:space="0" w:color="auto"/>
              <w:bottom w:val="single" w:sz="4" w:space="0" w:color="auto"/>
              <w:right w:val="single" w:sz="4" w:space="0" w:color="auto"/>
            </w:tcBorders>
          </w:tcPr>
          <w:p w14:paraId="32E9F91E" w14:textId="77777777" w:rsidR="007F5393" w:rsidRDefault="007F5393" w:rsidP="00CD03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F" w14:textId="77777777" w:rsidR="007F5393" w:rsidRDefault="007F5393"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0" w14:textId="77777777" w:rsidR="007F5393" w:rsidRDefault="007F5393"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1" w14:textId="01C55438" w:rsidR="007F5393" w:rsidRDefault="007F5393" w:rsidP="00CD03E9">
            <w:pPr>
              <w:pStyle w:val="TAL"/>
              <w:rPr>
                <w:rFonts w:cs="Arial"/>
                <w:szCs w:val="18"/>
              </w:rPr>
            </w:pPr>
            <w:r>
              <w:rPr>
                <w:rFonts w:cs="Arial"/>
                <w:szCs w:val="18"/>
              </w:rPr>
              <w:t xml:space="preserve">This IE shall be present during an Xn Handover (see </w:t>
            </w:r>
            <w:r w:rsidR="005B1EEB">
              <w:rPr>
                <w:rFonts w:cs="Arial"/>
                <w:szCs w:val="18"/>
              </w:rPr>
              <w:t>clause</w:t>
            </w:r>
            <w:r>
              <w:rPr>
                <w:rFonts w:cs="Arial"/>
                <w:szCs w:val="18"/>
              </w:rPr>
              <w:t xml:space="preserve"> 5.2.2.3.3) if the PDU session failed to be setup in the target RAN.</w:t>
            </w:r>
          </w:p>
          <w:p w14:paraId="32E9F922" w14:textId="77777777" w:rsidR="007F5393" w:rsidRDefault="007F5393" w:rsidP="00CD03E9">
            <w:pPr>
              <w:pStyle w:val="TAL"/>
              <w:rPr>
                <w:rFonts w:cs="Arial"/>
                <w:szCs w:val="18"/>
              </w:rPr>
            </w:pPr>
          </w:p>
          <w:p w14:paraId="32E9F923" w14:textId="77777777" w:rsidR="007F5393" w:rsidRPr="000936A5" w:rsidRDefault="007F5393" w:rsidP="00CD03E9">
            <w:pPr>
              <w:pStyle w:val="TAL"/>
              <w:rPr>
                <w:rFonts w:cs="Arial"/>
                <w:szCs w:val="18"/>
                <w:lang w:eastAsia="zh-CN"/>
              </w:rPr>
            </w:pPr>
            <w:r>
              <w:rPr>
                <w:rFonts w:cs="Arial"/>
                <w:szCs w:val="18"/>
              </w:rPr>
              <w:t xml:space="preserve">When present, it shall be to true to indicate that the PDU session failed to be setup in the target RAN. </w:t>
            </w:r>
          </w:p>
        </w:tc>
      </w:tr>
      <w:tr w:rsidR="0058081A" w:rsidRPr="00FD48E5" w14:paraId="32E9F92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5"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26"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9" w14:textId="77777777" w:rsidR="0058081A" w:rsidRDefault="0058081A" w:rsidP="00A423F5">
            <w:pPr>
              <w:pStyle w:val="TAL"/>
              <w:rPr>
                <w:rFonts w:cs="Arial"/>
                <w:szCs w:val="18"/>
              </w:rPr>
            </w:pPr>
            <w:r>
              <w:rPr>
                <w:rFonts w:cs="Arial"/>
                <w:szCs w:val="18"/>
              </w:rPr>
              <w:t>This IE shall be present if N1 SM Information has been received from the UE.</w:t>
            </w:r>
          </w:p>
          <w:p w14:paraId="32E9F92A" w14:textId="502A505F" w:rsidR="0095220C" w:rsidRDefault="0095220C" w:rsidP="00A423F5">
            <w:pPr>
              <w:pStyle w:val="TAL"/>
              <w:rPr>
                <w:rFonts w:cs="Arial"/>
                <w:szCs w:val="18"/>
              </w:rPr>
            </w:pPr>
            <w:r>
              <w:rPr>
                <w:rFonts w:cs="Arial"/>
                <w:szCs w:val="18"/>
              </w:rPr>
              <w:t xml:space="preserve">When present, this IE shall reference the N1 SM Message binary data (see </w:t>
            </w:r>
            <w:r w:rsidR="005B1EEB">
              <w:rPr>
                <w:rFonts w:cs="Arial"/>
                <w:szCs w:val="18"/>
              </w:rPr>
              <w:t>clause</w:t>
            </w:r>
            <w:r>
              <w:rPr>
                <w:rFonts w:cs="Arial"/>
                <w:szCs w:val="18"/>
              </w:rPr>
              <w:t xml:space="preserve"> 6.1.6.4.2).</w:t>
            </w:r>
          </w:p>
        </w:tc>
      </w:tr>
      <w:tr w:rsidR="0058081A" w:rsidRPr="00FD48E5" w14:paraId="32E9F93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C"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2D"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0" w14:textId="19F372A6" w:rsidR="0058081A" w:rsidRDefault="0058081A" w:rsidP="00A423F5">
            <w:pPr>
              <w:pStyle w:val="TAL"/>
              <w:rPr>
                <w:rFonts w:cs="Arial"/>
                <w:szCs w:val="18"/>
              </w:rPr>
            </w:pPr>
            <w:r>
              <w:rPr>
                <w:rFonts w:cs="Arial"/>
                <w:szCs w:val="18"/>
              </w:rPr>
              <w:t>This IE shall be present if N2 SM Information has been received from the AN.</w:t>
            </w:r>
          </w:p>
          <w:p w14:paraId="32E9F931" w14:textId="57ABBE49" w:rsidR="0095220C" w:rsidRDefault="0095220C" w:rsidP="00A423F5">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2929FF" w:rsidRPr="00FD48E5" w14:paraId="32E9F93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3"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34"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35"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36"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37" w14:textId="2B81FED5" w:rsidR="002929FF" w:rsidRDefault="002929FF" w:rsidP="002929FF">
            <w:pPr>
              <w:pStyle w:val="TAL"/>
              <w:rPr>
                <w:rFonts w:cs="Arial"/>
                <w:szCs w:val="18"/>
              </w:rPr>
            </w:pPr>
            <w:r>
              <w:rPr>
                <w:rFonts w:cs="Arial"/>
                <w:szCs w:val="18"/>
              </w:rPr>
              <w:t>This IE shall be present if "n2SmInfo" attribute is present.</w:t>
            </w:r>
          </w:p>
          <w:p w14:paraId="32E9F938"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rPr>
              <w:t xml:space="preserve">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9C460B" w:rsidRPr="00FD48E5" w14:paraId="7370A4B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AB32615" w14:textId="23F9F9FD" w:rsidR="009C460B" w:rsidRDefault="009C460B" w:rsidP="009C460B">
            <w:pPr>
              <w:pStyle w:val="TAL"/>
            </w:pPr>
            <w:r>
              <w:t>targetId</w:t>
            </w:r>
          </w:p>
        </w:tc>
        <w:tc>
          <w:tcPr>
            <w:tcW w:w="1559" w:type="dxa"/>
            <w:tcBorders>
              <w:top w:val="single" w:sz="4" w:space="0" w:color="auto"/>
              <w:left w:val="single" w:sz="4" w:space="0" w:color="auto"/>
              <w:bottom w:val="single" w:sz="4" w:space="0" w:color="auto"/>
              <w:right w:val="single" w:sz="4" w:space="0" w:color="auto"/>
            </w:tcBorders>
          </w:tcPr>
          <w:p w14:paraId="65C8A2D5" w14:textId="47F836BA" w:rsidR="009C460B" w:rsidRDefault="009C460B" w:rsidP="009C460B">
            <w:pPr>
              <w:pStyle w:val="TAL"/>
            </w:pPr>
            <w:r>
              <w:t>NgRanTargetId</w:t>
            </w:r>
          </w:p>
        </w:tc>
        <w:tc>
          <w:tcPr>
            <w:tcW w:w="425" w:type="dxa"/>
            <w:tcBorders>
              <w:top w:val="single" w:sz="4" w:space="0" w:color="auto"/>
              <w:left w:val="single" w:sz="4" w:space="0" w:color="auto"/>
              <w:bottom w:val="single" w:sz="4" w:space="0" w:color="auto"/>
              <w:right w:val="single" w:sz="4" w:space="0" w:color="auto"/>
            </w:tcBorders>
          </w:tcPr>
          <w:p w14:paraId="5D1BAFDA" w14:textId="185852EB" w:rsidR="009C460B" w:rsidRDefault="009C460B" w:rsidP="009C460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361C4F" w14:textId="0F71B094" w:rsidR="009C460B" w:rsidRDefault="009C460B" w:rsidP="009C460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8FE1E1" w14:textId="3519F185" w:rsidR="009C460B" w:rsidRDefault="009C460B" w:rsidP="009C460B">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58E8BB92" w14:textId="05D92C7D" w:rsidR="009C460B" w:rsidRDefault="009C460B" w:rsidP="009C460B">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r>
      <w:tr w:rsidR="00DD3FB3" w:rsidRPr="00FD48E5" w14:paraId="32E9F94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A" w14:textId="77777777" w:rsidR="00DD3FB3" w:rsidRDefault="00DD3FB3" w:rsidP="003521F9">
            <w:pPr>
              <w:pStyle w:val="TAL"/>
            </w:pPr>
            <w:r>
              <w:t>target</w:t>
            </w:r>
            <w:r w:rsidR="00DB5DB1">
              <w:t>ServingN</w:t>
            </w:r>
            <w:r>
              <w:t>fId</w:t>
            </w:r>
          </w:p>
        </w:tc>
        <w:tc>
          <w:tcPr>
            <w:tcW w:w="1559" w:type="dxa"/>
            <w:tcBorders>
              <w:top w:val="single" w:sz="4" w:space="0" w:color="auto"/>
              <w:left w:val="single" w:sz="4" w:space="0" w:color="auto"/>
              <w:bottom w:val="single" w:sz="4" w:space="0" w:color="auto"/>
              <w:right w:val="single" w:sz="4" w:space="0" w:color="auto"/>
            </w:tcBorders>
          </w:tcPr>
          <w:p w14:paraId="32E9F93B" w14:textId="77777777" w:rsidR="00DD3FB3" w:rsidRDefault="00DD3FB3" w:rsidP="003521F9">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93C" w14:textId="77777777" w:rsidR="00DD3FB3" w:rsidRDefault="00DD3FB3"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3D" w14:textId="77777777" w:rsidR="00DD3FB3" w:rsidRDefault="00DD3FB3"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E" w14:textId="3F534160" w:rsidR="00DD3FB3" w:rsidRDefault="00DD3FB3" w:rsidP="003521F9">
            <w:pPr>
              <w:pStyle w:val="TAL"/>
              <w:rPr>
                <w:rFonts w:cs="Arial"/>
                <w:szCs w:val="18"/>
              </w:rPr>
            </w:pPr>
            <w:r>
              <w:rPr>
                <w:rFonts w:cs="Arial"/>
                <w:szCs w:val="18"/>
              </w:rPr>
              <w:t>This IE shall be present during a N2 handover preparation with AMF change</w:t>
            </w:r>
            <w:r w:rsidR="004172D4" w:rsidRPr="00900B48">
              <w:rPr>
                <w:rFonts w:cs="Arial"/>
                <w:szCs w:val="18"/>
              </w:rPr>
              <w:t>, when the hoState IE is set to the value "PREPARING"</w:t>
            </w:r>
            <w:r>
              <w:rPr>
                <w:rFonts w:cs="Arial"/>
                <w:szCs w:val="18"/>
              </w:rPr>
              <w:t>.</w:t>
            </w:r>
          </w:p>
          <w:p w14:paraId="32E9F93F" w14:textId="77777777" w:rsidR="00DD3FB3" w:rsidRDefault="00DD3FB3" w:rsidP="003521F9">
            <w:pPr>
              <w:pStyle w:val="TAL"/>
              <w:rPr>
                <w:rFonts w:cs="Arial"/>
                <w:szCs w:val="18"/>
              </w:rPr>
            </w:pPr>
            <w:r>
              <w:rPr>
                <w:rFonts w:cs="Arial"/>
                <w:szCs w:val="18"/>
              </w:rPr>
              <w:t xml:space="preserve">When present, it shall contain the identifier of the target </w:t>
            </w:r>
            <w:r w:rsidR="00DB5DB1">
              <w:rPr>
                <w:rFonts w:cs="Arial"/>
                <w:szCs w:val="18"/>
              </w:rPr>
              <w:t xml:space="preserve">serving NF (e.g. </w:t>
            </w:r>
            <w:r>
              <w:rPr>
                <w:rFonts w:cs="Arial"/>
                <w:szCs w:val="18"/>
              </w:rPr>
              <w:t>AMF</w:t>
            </w:r>
            <w:r w:rsidR="00DB5DB1">
              <w:rPr>
                <w:rFonts w:cs="Arial"/>
                <w:szCs w:val="18"/>
              </w:rPr>
              <w:t>)</w:t>
            </w:r>
            <w:r>
              <w:rPr>
                <w:rFonts w:cs="Arial"/>
                <w:szCs w:val="18"/>
              </w:rPr>
              <w:t>.</w:t>
            </w:r>
          </w:p>
        </w:tc>
      </w:tr>
      <w:tr w:rsidR="00AA1A08" w:rsidRPr="00FD48E5" w14:paraId="32E9F94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1" w14:textId="77777777" w:rsidR="00AA1A08" w:rsidRDefault="00AA1A08" w:rsidP="00AA1A08">
            <w:pPr>
              <w:pStyle w:val="TAL"/>
            </w:pPr>
            <w:r>
              <w:lastRenderedPageBreak/>
              <w:t>dataForwarding</w:t>
            </w:r>
          </w:p>
        </w:tc>
        <w:tc>
          <w:tcPr>
            <w:tcW w:w="1559" w:type="dxa"/>
            <w:tcBorders>
              <w:top w:val="single" w:sz="4" w:space="0" w:color="auto"/>
              <w:left w:val="single" w:sz="4" w:space="0" w:color="auto"/>
              <w:bottom w:val="single" w:sz="4" w:space="0" w:color="auto"/>
              <w:right w:val="single" w:sz="4" w:space="0" w:color="auto"/>
            </w:tcBorders>
          </w:tcPr>
          <w:p w14:paraId="32E9F942"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43"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4"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45" w14:textId="77FFD358" w:rsidR="00AA1A08" w:rsidRDefault="00AA1A08" w:rsidP="00AA1A08">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5.2.2.3.</w:t>
            </w:r>
            <w:r w:rsidR="00EA3B64">
              <w:rPr>
                <w:rFonts w:cs="Arial"/>
                <w:szCs w:val="18"/>
              </w:rPr>
              <w:t>9</w:t>
            </w:r>
            <w:r>
              <w:rPr>
                <w:rFonts w:cs="Arial"/>
                <w:szCs w:val="18"/>
              </w:rPr>
              <w:t xml:space="preserve"> during a 5GS to EPS handover.</w:t>
            </w:r>
          </w:p>
          <w:p w14:paraId="32E9F946" w14:textId="77777777" w:rsidR="00AA1A08" w:rsidRDefault="00AA1A08" w:rsidP="00AA1A08">
            <w:pPr>
              <w:pStyle w:val="TAL"/>
              <w:rPr>
                <w:rFonts w:cs="Arial"/>
                <w:szCs w:val="18"/>
              </w:rPr>
            </w:pPr>
            <w:r>
              <w:rPr>
                <w:rFonts w:cs="Arial"/>
                <w:szCs w:val="18"/>
              </w:rPr>
              <w:t>When present, it shall be set as follows:</w:t>
            </w:r>
          </w:p>
          <w:p w14:paraId="32E9F947" w14:textId="2C5BBE26" w:rsidR="00AA1A08" w:rsidRPr="00AC60A1" w:rsidRDefault="00AA1A08" w:rsidP="00AC60A1">
            <w:pPr>
              <w:pStyle w:val="B1"/>
              <w:rPr>
                <w:rFonts w:ascii="Arial" w:hAnsi="Arial"/>
                <w:sz w:val="18"/>
                <w:lang w:eastAsia="zh-CN"/>
              </w:rPr>
            </w:pPr>
            <w:r w:rsidRPr="00AC60A1">
              <w:rPr>
                <w:rFonts w:ascii="Arial" w:hAnsi="Arial"/>
                <w:sz w:val="18"/>
                <w:lang w:eastAsia="zh-CN"/>
              </w:rPr>
              <w:t xml:space="preserve">- true: </w:t>
            </w:r>
            <w:r w:rsidR="004E0BC1">
              <w:rPr>
                <w:rFonts w:ascii="Arial" w:hAnsi="Arial"/>
                <w:sz w:val="18"/>
                <w:lang w:eastAsia="zh-CN"/>
              </w:rPr>
              <w:t xml:space="preserve">setup the </w:t>
            </w:r>
            <w:r w:rsidRPr="00AC60A1">
              <w:rPr>
                <w:rFonts w:ascii="Arial" w:hAnsi="Arial"/>
                <w:sz w:val="18"/>
                <w:lang w:eastAsia="zh-CN"/>
              </w:rPr>
              <w:t xml:space="preserve">indirect data forwarding </w:t>
            </w:r>
            <w:r w:rsidR="004E0BC1">
              <w:rPr>
                <w:rFonts w:ascii="Arial" w:hAnsi="Arial"/>
                <w:sz w:val="18"/>
                <w:lang w:eastAsia="zh-CN"/>
              </w:rPr>
              <w:t>tunnels</w:t>
            </w:r>
            <w:r w:rsidRPr="00AC60A1">
              <w:rPr>
                <w:rFonts w:ascii="Arial" w:hAnsi="Arial"/>
                <w:sz w:val="18"/>
                <w:lang w:eastAsia="zh-CN"/>
              </w:rPr>
              <w:t>;</w:t>
            </w:r>
          </w:p>
          <w:p w14:paraId="32E9F948" w14:textId="47599C0D" w:rsidR="00AA1A08" w:rsidRDefault="00AA1A08" w:rsidP="00AC60A1">
            <w:pPr>
              <w:pStyle w:val="B1"/>
            </w:pPr>
            <w:r w:rsidRPr="00A77EF6">
              <w:rPr>
                <w:rFonts w:ascii="Arial" w:hAnsi="Arial"/>
                <w:sz w:val="18"/>
                <w:lang w:eastAsia="zh-CN"/>
              </w:rPr>
              <w:t xml:space="preserve">- false (default): indirect data forwarding </w:t>
            </w:r>
            <w:r w:rsidR="004E0BC1" w:rsidRPr="004F2714">
              <w:rPr>
                <w:rFonts w:ascii="Arial" w:hAnsi="Arial"/>
                <w:sz w:val="18"/>
                <w:lang w:eastAsia="zh-CN"/>
              </w:rPr>
              <w:t xml:space="preserve">tunnels </w:t>
            </w:r>
            <w:r w:rsidR="004E0BC1">
              <w:rPr>
                <w:rFonts w:ascii="Arial" w:hAnsi="Arial"/>
                <w:sz w:val="18"/>
                <w:lang w:eastAsia="zh-CN"/>
              </w:rPr>
              <w:t>are</w:t>
            </w:r>
            <w:r w:rsidR="004E0BC1" w:rsidRPr="004F2714">
              <w:rPr>
                <w:rFonts w:ascii="Arial" w:hAnsi="Arial"/>
                <w:sz w:val="18"/>
                <w:lang w:eastAsia="zh-CN"/>
              </w:rPr>
              <w:t xml:space="preserve"> not required to be setup</w:t>
            </w:r>
            <w:r w:rsidR="004E0BC1">
              <w:rPr>
                <w:rFonts w:ascii="Arial" w:hAnsi="Arial"/>
                <w:sz w:val="18"/>
                <w:lang w:eastAsia="zh-CN"/>
              </w:rPr>
              <w:t xml:space="preserve"> (see </w:t>
            </w:r>
            <w:r w:rsidR="005B1EEB">
              <w:rPr>
                <w:rFonts w:ascii="Arial" w:hAnsi="Arial"/>
                <w:sz w:val="18"/>
                <w:lang w:eastAsia="zh-CN"/>
              </w:rPr>
              <w:t>clause</w:t>
            </w:r>
            <w:r w:rsidR="004E0BC1">
              <w:rPr>
                <w:rFonts w:ascii="Arial" w:hAnsi="Arial"/>
                <w:sz w:val="18"/>
                <w:lang w:eastAsia="zh-CN"/>
              </w:rPr>
              <w:t> 5.2.2.3.9)</w:t>
            </w:r>
            <w:r w:rsidRPr="00A77EF6">
              <w:rPr>
                <w:rFonts w:ascii="Arial" w:hAnsi="Arial"/>
                <w:sz w:val="18"/>
                <w:lang w:eastAsia="zh-CN"/>
              </w:rPr>
              <w:t>.</w:t>
            </w:r>
          </w:p>
        </w:tc>
      </w:tr>
      <w:tr w:rsidR="00AA1A08" w:rsidRPr="00FD48E5" w14:paraId="32E9F95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A" w14:textId="77777777" w:rsidR="00AA1A08" w:rsidRDefault="00AA1A08" w:rsidP="00AA1A08">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4B" w14:textId="77777777" w:rsidR="00AA1A08" w:rsidRDefault="00C017F0" w:rsidP="00AA1A08">
            <w:pPr>
              <w:pStyle w:val="TAL"/>
            </w:pPr>
            <w:r>
              <w:t>array(</w:t>
            </w:r>
            <w:r w:rsidR="00AA1A08">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4C"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D" w14:textId="77777777" w:rsidR="00AA1A08" w:rsidRDefault="00AA1A08" w:rsidP="00AA1A08">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94E" w14:textId="569A6FED" w:rsidR="00AA1A08" w:rsidRDefault="00AA1A08" w:rsidP="00AA1A08">
            <w:pPr>
              <w:pStyle w:val="TAL"/>
              <w:rPr>
                <w:rFonts w:cs="Arial"/>
                <w:szCs w:val="18"/>
              </w:rPr>
            </w:pPr>
            <w:r>
              <w:rPr>
                <w:rFonts w:cs="Arial"/>
                <w:szCs w:val="18"/>
              </w:rPr>
              <w:t>This IE shall be present during a 5GS to EPS handover using the N26 interface.</w:t>
            </w:r>
          </w:p>
          <w:p w14:paraId="32E9F94F" w14:textId="65205016" w:rsidR="00AA1A08" w:rsidRDefault="00AA1A08" w:rsidP="00AA1A08">
            <w:pPr>
              <w:pStyle w:val="TAL"/>
              <w:rPr>
                <w:rFonts w:cs="Arial"/>
                <w:szCs w:val="18"/>
              </w:rPr>
            </w:pPr>
            <w:r>
              <w:rPr>
                <w:rFonts w:cs="Arial"/>
                <w:szCs w:val="18"/>
              </w:rPr>
              <w:t xml:space="preserve">When present, it shall include the EPS bearer context(s) successfully setup in EPS. </w:t>
            </w:r>
            <w:r w:rsidR="008670DC">
              <w:rPr>
                <w:rFonts w:cs="Arial"/>
                <w:szCs w:val="18"/>
              </w:rPr>
              <w:t xml:space="preserve">The array shall be empty if no resource was successfully allocated in EPS for any PDU session.   </w:t>
            </w:r>
          </w:p>
        </w:tc>
      </w:tr>
      <w:tr w:rsidR="00B631AF" w:rsidRPr="00FD48E5" w14:paraId="32E9F956"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1"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952" w14:textId="77777777" w:rsidR="00B631AF" w:rsidRDefault="00B631AF" w:rsidP="00B631AF">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53"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4" w14:textId="24A3E13D"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955" w14:textId="33CAC05F" w:rsidR="00B631AF" w:rsidRDefault="00B631AF" w:rsidP="00B631AF">
            <w:pPr>
              <w:pStyle w:val="TAL"/>
              <w:rPr>
                <w:rFonts w:cs="Arial"/>
                <w:szCs w:val="18"/>
              </w:rPr>
            </w:pPr>
            <w:r>
              <w:t xml:space="preserve">This IE shall be present to request the SMF to revoke some EBIs (see </w:t>
            </w:r>
            <w:r w:rsidR="005B1EEB">
              <w:t>clause</w:t>
            </w:r>
            <w:r>
              <w:t xml:space="preserve"> 4.11.1.4.1 of 3GPP TS 23.502 [3]</w:t>
            </w:r>
            <w:r>
              <w:rPr>
                <w:sz w:val="16"/>
              </w:rPr>
              <w:t>)</w:t>
            </w:r>
            <w:r>
              <w:t>. When present, it shall contain the EBIs to revoke</w:t>
            </w:r>
            <w:r>
              <w:rPr>
                <w:sz w:val="16"/>
              </w:rPr>
              <w:t>.</w:t>
            </w:r>
          </w:p>
        </w:tc>
      </w:tr>
      <w:tr w:rsidR="007C443B" w:rsidRPr="00FD48E5" w14:paraId="32E9F962"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7" w14:textId="77777777" w:rsidR="007C443B" w:rsidRDefault="007C443B" w:rsidP="007C443B">
            <w:pPr>
              <w:pStyle w:val="TAL"/>
            </w:pPr>
            <w:r>
              <w:t>release</w:t>
            </w:r>
          </w:p>
        </w:tc>
        <w:tc>
          <w:tcPr>
            <w:tcW w:w="1559" w:type="dxa"/>
            <w:tcBorders>
              <w:top w:val="single" w:sz="4" w:space="0" w:color="auto"/>
              <w:left w:val="single" w:sz="4" w:space="0" w:color="auto"/>
              <w:bottom w:val="single" w:sz="4" w:space="0" w:color="auto"/>
              <w:right w:val="single" w:sz="4" w:space="0" w:color="auto"/>
            </w:tcBorders>
          </w:tcPr>
          <w:p w14:paraId="32E9F958" w14:textId="77777777" w:rsidR="007C443B" w:rsidRDefault="007C443B" w:rsidP="007C443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59"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A"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5B" w14:textId="7DC4B2CE" w:rsidR="007C443B" w:rsidRDefault="007C443B" w:rsidP="007C443B">
            <w:pPr>
              <w:pStyle w:val="TAL"/>
              <w:rPr>
                <w:rFonts w:cs="Arial"/>
                <w:szCs w:val="18"/>
              </w:rPr>
            </w:pPr>
            <w:r>
              <w:rPr>
                <w:rFonts w:cs="Arial"/>
                <w:szCs w:val="18"/>
              </w:rPr>
              <w:t>This IE shall be used to indicate a network initiated PDU session release is requested.</w:t>
            </w:r>
          </w:p>
          <w:p w14:paraId="32E9F95C" w14:textId="77777777" w:rsidR="007C443B" w:rsidRDefault="007C443B" w:rsidP="007C443B">
            <w:pPr>
              <w:pStyle w:val="TAL"/>
              <w:rPr>
                <w:rFonts w:cs="Arial"/>
                <w:szCs w:val="18"/>
              </w:rPr>
            </w:pPr>
          </w:p>
          <w:p w14:paraId="32E9F95D" w14:textId="37F0FEE9" w:rsidR="007C443B" w:rsidRDefault="007C443B" w:rsidP="007C443B">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5.2.2.3.10 during P-CSCF restoration procedure</w:t>
            </w:r>
            <w:r w:rsidR="00185CBE">
              <w:rPr>
                <w:rFonts w:cs="Arial"/>
                <w:szCs w:val="18"/>
              </w:rPr>
              <w:t>,</w:t>
            </w:r>
            <w:r w:rsidR="007B1E45" w:rsidRPr="00861614">
              <w:rPr>
                <w:rFonts w:cs="Arial"/>
                <w:szCs w:val="18"/>
              </w:rPr>
              <w:t xml:space="preserve"> </w:t>
            </w:r>
            <w:r w:rsidR="00185CBE">
              <w:rPr>
                <w:rFonts w:cs="Arial"/>
                <w:szCs w:val="18"/>
              </w:rPr>
              <w:t xml:space="preserve">in </w:t>
            </w:r>
            <w:r w:rsidR="005B1EEB">
              <w:rPr>
                <w:rFonts w:cs="Arial"/>
                <w:szCs w:val="18"/>
              </w:rPr>
              <w:t>clause</w:t>
            </w:r>
            <w:r w:rsidR="007B1E45" w:rsidRPr="00861614">
              <w:rPr>
                <w:rFonts w:cs="Arial"/>
                <w:szCs w:val="18"/>
              </w:rPr>
              <w:t xml:space="preserve"> 5.2.2.3.</w:t>
            </w:r>
            <w:r w:rsidR="007B1E45">
              <w:rPr>
                <w:rFonts w:cs="Arial"/>
                <w:szCs w:val="18"/>
              </w:rPr>
              <w:t>11</w:t>
            </w:r>
            <w:r w:rsidR="007B1E45" w:rsidRPr="00861614">
              <w:rPr>
                <w:rFonts w:cs="Arial"/>
                <w:szCs w:val="18"/>
              </w:rPr>
              <w:t xml:space="preserve"> during </w:t>
            </w:r>
            <w:r w:rsidR="007B1E45" w:rsidRPr="00861614">
              <w:t>AMF requested PDU Session Release due to duplicated PDU Session Id</w:t>
            </w:r>
            <w:r w:rsidR="004B5893">
              <w:t xml:space="preserve">, and in </w:t>
            </w:r>
            <w:r w:rsidR="005B1EEB">
              <w:rPr>
                <w:rFonts w:cs="Arial"/>
                <w:szCs w:val="18"/>
              </w:rPr>
              <w:t>clause</w:t>
            </w:r>
            <w:r w:rsidR="004B5893">
              <w:rPr>
                <w:rFonts w:cs="Arial"/>
                <w:szCs w:val="18"/>
              </w:rPr>
              <w:t xml:space="preserve"> 5.2.2.3.12 during </w:t>
            </w:r>
            <w:r w:rsidR="004B5893">
              <w:t>AMF requested PDU Session Release due to slice not available</w:t>
            </w:r>
            <w:r>
              <w:rPr>
                <w:rFonts w:cs="Arial"/>
                <w:szCs w:val="18"/>
              </w:rPr>
              <w:t>.</w:t>
            </w:r>
          </w:p>
          <w:p w14:paraId="32E9F95E" w14:textId="77777777" w:rsidR="007C443B" w:rsidRDefault="007C443B" w:rsidP="007C443B">
            <w:pPr>
              <w:pStyle w:val="TAL"/>
              <w:rPr>
                <w:rFonts w:cs="Arial"/>
                <w:szCs w:val="18"/>
              </w:rPr>
            </w:pPr>
          </w:p>
          <w:p w14:paraId="32E9F95F" w14:textId="77777777" w:rsidR="007C443B" w:rsidRDefault="007C443B" w:rsidP="007C443B">
            <w:pPr>
              <w:pStyle w:val="TAL"/>
              <w:rPr>
                <w:rFonts w:cs="Arial"/>
                <w:szCs w:val="18"/>
              </w:rPr>
            </w:pPr>
            <w:r>
              <w:rPr>
                <w:rFonts w:cs="Arial"/>
                <w:szCs w:val="18"/>
              </w:rPr>
              <w:t>When present, it shall be set as follows:</w:t>
            </w:r>
          </w:p>
          <w:p w14:paraId="32E9F960" w14:textId="7E0C959F" w:rsidR="007C443B" w:rsidRDefault="007C443B" w:rsidP="00F5014C">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32E9F961" w14:textId="77777777" w:rsidR="007C443B" w:rsidRDefault="007C443B" w:rsidP="00F5014C">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r>
      <w:tr w:rsidR="005D7D49" w:rsidRPr="00FD48E5" w14:paraId="32E9F968"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63" w14:textId="77777777" w:rsidR="005D7D49" w:rsidRDefault="005D7D49" w:rsidP="001E2CE3">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64" w14:textId="77777777" w:rsidR="005D7D49" w:rsidRDefault="005D7D49" w:rsidP="001E2CE3">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65" w14:textId="77777777" w:rsidR="005D7D49" w:rsidRDefault="005D7D49"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66" w14:textId="77777777" w:rsidR="005D7D49" w:rsidRDefault="005D7D49"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7" w14:textId="77777777" w:rsidR="005D7D49" w:rsidRDefault="005D7D49" w:rsidP="001E2CE3">
            <w:pPr>
              <w:pStyle w:val="TAL"/>
              <w:rPr>
                <w:rFonts w:cs="Arial"/>
                <w:szCs w:val="18"/>
              </w:rPr>
            </w:pPr>
            <w:r>
              <w:rPr>
                <w:rFonts w:cs="Arial"/>
                <w:szCs w:val="18"/>
              </w:rPr>
              <w:t xml:space="preserve">When present, this IE shall indicate the cause for the requested modification, e.g. the </w:t>
            </w:r>
            <w:r w:rsidR="00D12558">
              <w:rPr>
                <w:rFonts w:cs="Arial"/>
                <w:szCs w:val="18"/>
              </w:rPr>
              <w:t xml:space="preserve">NF Service Consumer </w:t>
            </w:r>
            <w:r>
              <w:rPr>
                <w:rFonts w:cs="Arial"/>
                <w:szCs w:val="18"/>
              </w:rPr>
              <w:t>cause for requesting to deactivate the user plane connection of the PDU session.</w:t>
            </w:r>
          </w:p>
        </w:tc>
      </w:tr>
      <w:tr w:rsidR="00D12558" w:rsidRPr="00FD48E5" w14:paraId="32E9F96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6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6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6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6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r>
      <w:tr w:rsidR="00803680" w:rsidRPr="00FD48E5" w14:paraId="32E9F97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6F" w14:textId="3E04B89A" w:rsidR="00803680" w:rsidRDefault="00803680" w:rsidP="00803680">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70"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71"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2"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3" w14:textId="77777777" w:rsidR="00803680" w:rsidRDefault="00803680" w:rsidP="00803680">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r>
      <w:tr w:rsidR="00D80699" w:rsidRPr="00FD48E5" w14:paraId="32E9F97B"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75" w14:textId="77777777" w:rsidR="00D80699" w:rsidRDefault="00D80699" w:rsidP="00CD03E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976" w14:textId="77777777" w:rsidR="00D80699" w:rsidRDefault="00D80699" w:rsidP="00CD03E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977" w14:textId="77777777" w:rsidR="00D80699" w:rsidRDefault="00D80699"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8" w14:textId="77777777" w:rsidR="00D80699" w:rsidRDefault="00D80699"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9" w14:textId="77777777" w:rsidR="00D80699" w:rsidRDefault="00D80699" w:rsidP="00CD03E9">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32E9F97A" w14:textId="77777777" w:rsidR="00D80699" w:rsidRDefault="00D80699" w:rsidP="00CD03E9">
            <w:pPr>
              <w:pStyle w:val="TAL"/>
              <w:rPr>
                <w:rFonts w:cs="Arial"/>
                <w:szCs w:val="18"/>
              </w:rPr>
            </w:pPr>
            <w:r>
              <w:rPr>
                <w:rFonts w:cs="Arial"/>
                <w:szCs w:val="18"/>
              </w:rPr>
              <w:t xml:space="preserve">When present, it shall contain the S-NSSAI for the serving PLMN. </w:t>
            </w:r>
          </w:p>
        </w:tc>
      </w:tr>
      <w:tr w:rsidR="001B3C45" w:rsidRPr="00FD48E5" w14:paraId="32E9F983"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7C" w14:textId="77777777" w:rsidR="001B3C45"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97D" w14:textId="77777777" w:rsidR="001B3C45"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97E" w14:textId="77777777" w:rsidR="001B3C45"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F" w14:textId="77777777" w:rsidR="001B3C45"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0" w14:textId="43D500A7" w:rsidR="001B3C45" w:rsidRDefault="001B3C45" w:rsidP="001B3C45">
            <w:pPr>
              <w:pStyle w:val="TAL"/>
              <w:rPr>
                <w:szCs w:val="18"/>
              </w:rPr>
            </w:pPr>
            <w:r>
              <w:rPr>
                <w:szCs w:val="18"/>
              </w:rPr>
              <w:t>This IE shall be included if trace is required to be activated, modified or deactivated (see 3GPP TS 32.422 [22]).</w:t>
            </w:r>
          </w:p>
          <w:p w14:paraId="32E9F981" w14:textId="5D86E54D" w:rsidR="001B3C45" w:rsidRDefault="001B3C45" w:rsidP="001B3C45">
            <w:pPr>
              <w:pStyle w:val="TAL"/>
              <w:rPr>
                <w:szCs w:val="18"/>
              </w:rPr>
            </w:pPr>
            <w:r>
              <w:rPr>
                <w:rFonts w:cs="Arial"/>
                <w:szCs w:val="18"/>
              </w:rPr>
              <w:t>For trace modification, it shall contain a complete replacement of trace data.</w:t>
            </w:r>
          </w:p>
          <w:p w14:paraId="32E9F982" w14:textId="77777777" w:rsidR="001B3C45" w:rsidRDefault="001B3C45" w:rsidP="001B3C45">
            <w:pPr>
              <w:pStyle w:val="TAL"/>
              <w:rPr>
                <w:rFonts w:cs="Arial"/>
                <w:szCs w:val="18"/>
              </w:rPr>
            </w:pPr>
            <w:r>
              <w:rPr>
                <w:rFonts w:cs="Arial"/>
                <w:szCs w:val="18"/>
              </w:rPr>
              <w:t>For trace deactivation, it shall contain the Null value.</w:t>
            </w:r>
          </w:p>
        </w:tc>
      </w:tr>
      <w:tr w:rsidR="00C00E37" w:rsidRPr="00FD48E5" w14:paraId="32E9F98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84" w14:textId="77777777" w:rsidR="00C00E37" w:rsidRDefault="00C00E37" w:rsidP="00777461">
            <w:pPr>
              <w:pStyle w:val="TAL"/>
            </w:pPr>
            <w:r>
              <w:lastRenderedPageBreak/>
              <w:t>epsInterworkingInd</w:t>
            </w:r>
          </w:p>
        </w:tc>
        <w:tc>
          <w:tcPr>
            <w:tcW w:w="1559" w:type="dxa"/>
            <w:tcBorders>
              <w:top w:val="single" w:sz="4" w:space="0" w:color="auto"/>
              <w:left w:val="single" w:sz="4" w:space="0" w:color="auto"/>
              <w:bottom w:val="single" w:sz="4" w:space="0" w:color="auto"/>
              <w:right w:val="single" w:sz="4" w:space="0" w:color="auto"/>
            </w:tcBorders>
          </w:tcPr>
          <w:p w14:paraId="32E9F985"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986"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87"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8" w14:textId="77777777" w:rsidR="00C00E37" w:rsidRDefault="00C00E37" w:rsidP="00777461">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2E9F989" w14:textId="77777777" w:rsidR="00C00E37" w:rsidRDefault="00C00E37" w:rsidP="00777461">
            <w:pPr>
              <w:pStyle w:val="TAL"/>
              <w:rPr>
                <w:rFonts w:cs="Arial"/>
                <w:szCs w:val="18"/>
              </w:rPr>
            </w:pPr>
          </w:p>
          <w:p w14:paraId="32E9F98A"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E4AA3" w:rsidRPr="00FD48E5" w14:paraId="76F97802"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53E4581" w14:textId="621C029F" w:rsidR="002E4AA3" w:rsidRDefault="002E4AA3" w:rsidP="002E4AA3">
            <w:pPr>
              <w:pStyle w:val="TAL"/>
            </w:pPr>
            <w:r>
              <w:t>anTypeCanBeChanged</w:t>
            </w:r>
          </w:p>
        </w:tc>
        <w:tc>
          <w:tcPr>
            <w:tcW w:w="1559" w:type="dxa"/>
            <w:tcBorders>
              <w:top w:val="single" w:sz="4" w:space="0" w:color="auto"/>
              <w:left w:val="single" w:sz="4" w:space="0" w:color="auto"/>
              <w:bottom w:val="single" w:sz="4" w:space="0" w:color="auto"/>
              <w:right w:val="single" w:sz="4" w:space="0" w:color="auto"/>
            </w:tcBorders>
          </w:tcPr>
          <w:p w14:paraId="00FD49E6" w14:textId="679D8592" w:rsidR="002E4AA3" w:rsidRDefault="002E4AA3" w:rsidP="002E4A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089C7A" w14:textId="211A1CE4" w:rsidR="002E4AA3" w:rsidRDefault="002E4AA3" w:rsidP="002E4A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67B656" w14:textId="01D30B0F" w:rsidR="002E4AA3" w:rsidRDefault="002E4AA3" w:rsidP="002E4A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5BE2B8" w14:textId="7DD7BA4C" w:rsidR="002E4AA3" w:rsidRDefault="002E4AA3" w:rsidP="002E4AA3">
            <w:pPr>
              <w:pStyle w:val="TAL"/>
            </w:pPr>
            <w:r>
              <w:rPr>
                <w:rFonts w:cs="Arial"/>
                <w:szCs w:val="18"/>
              </w:rPr>
              <w:t>This IE shall be present and set to true to indicate that the Access Network Type associated to the PDU session</w:t>
            </w:r>
            <w:r>
              <w:t xml:space="preserve"> can be changed (see </w:t>
            </w:r>
            <w:r w:rsidR="005B1EEB">
              <w:t>clause</w:t>
            </w:r>
            <w:r>
              <w:t xml:space="preserve"> 5.2.2.3.2.4), </w:t>
            </w:r>
            <w:r>
              <w:rPr>
                <w:rFonts w:cs="Arial"/>
                <w:szCs w:val="18"/>
              </w:rPr>
              <w:t>during a Service Request procedure (</w:t>
            </w:r>
            <w:r>
              <w:t xml:space="preserve">see </w:t>
            </w:r>
            <w:r w:rsidR="005B1EEB">
              <w:t>clause</w:t>
            </w:r>
            <w:r>
              <w:t xml:space="preserv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5B1EEB">
              <w:t>clause</w:t>
            </w:r>
            <w:r>
              <w:t> 4.2.3.3</w:t>
            </w:r>
            <w:r w:rsidRPr="00E12BDF">
              <w:t xml:space="preserve"> </w:t>
            </w:r>
            <w:r>
              <w:t>of 3GPP TS 23.502 [3].</w:t>
            </w:r>
          </w:p>
          <w:p w14:paraId="18155D07" w14:textId="77777777" w:rsidR="002E4AA3" w:rsidRDefault="002E4AA3" w:rsidP="002E4AA3">
            <w:pPr>
              <w:pStyle w:val="TAL"/>
            </w:pPr>
          </w:p>
          <w:p w14:paraId="069E9828" w14:textId="77777777" w:rsidR="002E4AA3" w:rsidRDefault="002E4AA3" w:rsidP="002E4AA3">
            <w:pPr>
              <w:pStyle w:val="TAL"/>
              <w:rPr>
                <w:rFonts w:cs="Arial"/>
                <w:szCs w:val="18"/>
              </w:rPr>
            </w:pPr>
            <w:r>
              <w:rPr>
                <w:rFonts w:cs="Arial"/>
                <w:szCs w:val="18"/>
              </w:rPr>
              <w:t>When present, it shall be set as follows:</w:t>
            </w:r>
          </w:p>
          <w:p w14:paraId="3D42FCC1" w14:textId="1B17A4A0" w:rsidR="002E4AA3" w:rsidRDefault="002E4AA3" w:rsidP="00757B26">
            <w:pPr>
              <w:pStyle w:val="B1"/>
              <w:rPr>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587AB834" w14:textId="4B52A9A5" w:rsidR="002E4AA3" w:rsidRDefault="002E4AA3" w:rsidP="00757B26">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p>
        </w:tc>
      </w:tr>
      <w:tr w:rsidR="008679C6" w:rsidRPr="00FD48E5" w14:paraId="3D90F404"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131CB9E3" w14:textId="564B4AA6" w:rsidR="008679C6" w:rsidRDefault="008679C6" w:rsidP="008679C6">
            <w:pPr>
              <w:pStyle w:val="TAL"/>
            </w:pPr>
            <w:r>
              <w:t>n2SmInfoExt1</w:t>
            </w:r>
          </w:p>
        </w:tc>
        <w:tc>
          <w:tcPr>
            <w:tcW w:w="1559" w:type="dxa"/>
            <w:tcBorders>
              <w:top w:val="single" w:sz="4" w:space="0" w:color="auto"/>
              <w:left w:val="single" w:sz="4" w:space="0" w:color="auto"/>
              <w:bottom w:val="single" w:sz="4" w:space="0" w:color="auto"/>
              <w:right w:val="single" w:sz="4" w:space="0" w:color="auto"/>
            </w:tcBorders>
          </w:tcPr>
          <w:p w14:paraId="5013F8A1" w14:textId="217BA403"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936170D" w14:textId="1F4FDB89"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1F0A0B" w14:textId="55A5E571"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60159D" w14:textId="751345F2" w:rsidR="008679C6" w:rsidRDefault="008679C6" w:rsidP="008679C6">
            <w:pPr>
              <w:pStyle w:val="TAL"/>
              <w:rPr>
                <w:rFonts w:cs="Arial"/>
                <w:szCs w:val="18"/>
              </w:rPr>
            </w:pPr>
            <w:r>
              <w:rPr>
                <w:rFonts w:cs="Arial"/>
                <w:szCs w:val="18"/>
              </w:rPr>
              <w:t>This IE shall be present if more than one N2 SM Information has been received from the AN.</w:t>
            </w:r>
          </w:p>
          <w:p w14:paraId="10D103F1" w14:textId="6A787DCA" w:rsidR="008679C6" w:rsidRDefault="008679C6" w:rsidP="008679C6">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8679C6" w:rsidRPr="00FD48E5" w14:paraId="1346513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131768D7" w14:textId="5B8E206F" w:rsidR="008679C6" w:rsidRDefault="008679C6" w:rsidP="008679C6">
            <w:pPr>
              <w:pStyle w:val="TAL"/>
            </w:pPr>
            <w:r>
              <w:t>n2SmInfoTypeExt1</w:t>
            </w:r>
          </w:p>
        </w:tc>
        <w:tc>
          <w:tcPr>
            <w:tcW w:w="1559" w:type="dxa"/>
            <w:tcBorders>
              <w:top w:val="single" w:sz="4" w:space="0" w:color="auto"/>
              <w:left w:val="single" w:sz="4" w:space="0" w:color="auto"/>
              <w:bottom w:val="single" w:sz="4" w:space="0" w:color="auto"/>
              <w:right w:val="single" w:sz="4" w:space="0" w:color="auto"/>
            </w:tcBorders>
          </w:tcPr>
          <w:p w14:paraId="041DC917" w14:textId="767F2826"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05B827B0" w14:textId="0734343E"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7447D" w14:textId="78C4DA81"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FF789B" w14:textId="7F6F3B1D" w:rsidR="008679C6" w:rsidRDefault="008679C6" w:rsidP="008679C6">
            <w:pPr>
              <w:pStyle w:val="TAL"/>
              <w:rPr>
                <w:rFonts w:cs="Arial"/>
                <w:szCs w:val="18"/>
              </w:rPr>
            </w:pPr>
            <w:r>
              <w:rPr>
                <w:rFonts w:cs="Arial"/>
                <w:szCs w:val="18"/>
              </w:rPr>
              <w:t>This IE shall be present if "</w:t>
            </w:r>
            <w:r>
              <w:t>n2SmInfoExt1</w:t>
            </w:r>
            <w:r>
              <w:rPr>
                <w:rFonts w:cs="Arial"/>
                <w:szCs w:val="18"/>
              </w:rPr>
              <w:t>" attribute is present.</w:t>
            </w:r>
          </w:p>
          <w:p w14:paraId="516B0FB4" w14:textId="0DC2A1F6" w:rsidR="008679C6" w:rsidRDefault="008679C6" w:rsidP="008679C6">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r>
      <w:tr w:rsidR="00543DFF" w14:paraId="32E9F98D"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98C"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77777777" w:rsidR="0058081A" w:rsidRDefault="0058081A" w:rsidP="0058081A">
      <w:pPr>
        <w:pStyle w:val="Heading5"/>
      </w:pPr>
      <w:bookmarkStart w:id="794" w:name="_Toc20129594"/>
      <w:bookmarkStart w:id="795" w:name="_Toc27584221"/>
      <w:bookmarkStart w:id="796" w:name="_Toc36455523"/>
      <w:bookmarkStart w:id="797" w:name="_Toc45026909"/>
      <w:bookmarkStart w:id="798" w:name="_Toc51866714"/>
      <w:r>
        <w:lastRenderedPageBreak/>
        <w:t>6.1.6.2.5</w:t>
      </w:r>
      <w:r>
        <w:tab/>
        <w:t>Type: SMContextUpdatedData</w:t>
      </w:r>
      <w:bookmarkEnd w:id="794"/>
      <w:bookmarkEnd w:id="795"/>
      <w:bookmarkEnd w:id="796"/>
      <w:bookmarkEnd w:id="797"/>
      <w:bookmarkEnd w:id="798"/>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9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58081A" w:rsidRDefault="0058081A" w:rsidP="00A423F5">
            <w:pPr>
              <w:pStyle w:val="TAH"/>
              <w:rPr>
                <w:rFonts w:cs="Arial"/>
                <w:szCs w:val="18"/>
              </w:rPr>
            </w:pPr>
            <w:r>
              <w:rPr>
                <w:rFonts w:cs="Arial"/>
                <w:szCs w:val="18"/>
              </w:rPr>
              <w:t>Description</w:t>
            </w:r>
          </w:p>
        </w:tc>
      </w:tr>
      <w:tr w:rsidR="00B550FC" w:rsidRPr="00FD48E5" w14:paraId="32E9F99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7"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98"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99"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9A"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9B" w14:textId="77777777" w:rsidR="00B550FC" w:rsidRDefault="00B550FC"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347E335E" w:rsidR="00B550FC" w:rsidRDefault="00B550FC"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954735" w:rsidRPr="00FD48E5" w14:paraId="32E9F9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E"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9F"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A0"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1"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A2" w14:textId="77777777" w:rsidR="00954735" w:rsidRDefault="00954735"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5F08298F" w:rsidR="00954735" w:rsidRDefault="00954735"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5.2.2.3.4.</w:t>
            </w:r>
          </w:p>
        </w:tc>
      </w:tr>
      <w:tr w:rsidR="00271F8E" w:rsidRPr="00FD48E5" w14:paraId="32E9F9A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5" w14:textId="77777777" w:rsidR="00271F8E" w:rsidRDefault="00271F8E" w:rsidP="001433FE">
            <w:pPr>
              <w:pStyle w:val="TAL"/>
            </w:pPr>
            <w:r>
              <w:t>releaseEbiList</w:t>
            </w:r>
          </w:p>
        </w:tc>
        <w:tc>
          <w:tcPr>
            <w:tcW w:w="1559" w:type="dxa"/>
            <w:tcBorders>
              <w:top w:val="single" w:sz="4" w:space="0" w:color="auto"/>
              <w:left w:val="single" w:sz="4" w:space="0" w:color="auto"/>
              <w:bottom w:val="single" w:sz="4" w:space="0" w:color="auto"/>
              <w:right w:val="single" w:sz="4" w:space="0" w:color="auto"/>
            </w:tcBorders>
          </w:tcPr>
          <w:p w14:paraId="32E9F9A6" w14:textId="77777777" w:rsidR="00271F8E" w:rsidRDefault="00C017F0" w:rsidP="001433FE">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A7"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8" w14:textId="562AC4C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9" w14:textId="77777777" w:rsidR="00271F8E" w:rsidRDefault="00271F8E" w:rsidP="001433FE">
            <w:pPr>
              <w:pStyle w:val="TAL"/>
              <w:rPr>
                <w:rFonts w:cs="Arial"/>
                <w:szCs w:val="18"/>
              </w:rPr>
            </w:pPr>
            <w:r>
              <w:rPr>
                <w:rFonts w:cs="Arial"/>
                <w:szCs w:val="18"/>
              </w:rPr>
              <w:t>This IE shall be present if the SMF determines that some EBIs are not needed. When present, it shall contain the EBIs to be released.</w:t>
            </w:r>
          </w:p>
        </w:tc>
      </w:tr>
      <w:tr w:rsidR="00271F8E" w:rsidRPr="00FD48E5" w14:paraId="32E9F9B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B" w14:textId="77777777" w:rsidR="00271F8E" w:rsidRDefault="00271F8E" w:rsidP="001433FE">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9AC" w14:textId="77777777" w:rsidR="00271F8E" w:rsidRDefault="00C017F0" w:rsidP="001433FE">
            <w:pPr>
              <w:pStyle w:val="TAL"/>
            </w:pPr>
            <w:r>
              <w:rPr>
                <w:lang w:val="en-US"/>
              </w:rPr>
              <w:t>array(</w:t>
            </w:r>
            <w:r w:rsidR="00CD7DC1">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9AD"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E" w14:textId="41CD235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F" w14:textId="77777777" w:rsidR="00271F8E" w:rsidRDefault="00271F8E" w:rsidP="001433FE">
            <w:pPr>
              <w:pStyle w:val="TAL"/>
              <w:rPr>
                <w:rFonts w:cs="Arial"/>
                <w:szCs w:val="18"/>
              </w:rPr>
            </w:pPr>
            <w:r>
              <w:rPr>
                <w:rFonts w:cs="Arial"/>
                <w:szCs w:val="18"/>
              </w:rPr>
              <w:t xml:space="preserve">This IE shall be present if the consumer NF is an AMF and Inter-system mobility happens. When present, it shall contain </w:t>
            </w:r>
            <w:r w:rsidR="00CD7DC1">
              <w:rPr>
                <w:rFonts w:cs="Arial"/>
                <w:szCs w:val="18"/>
              </w:rPr>
              <w:t xml:space="preserve">an array of </w:t>
            </w:r>
            <w:r>
              <w:rPr>
                <w:rFonts w:cs="Arial"/>
                <w:szCs w:val="18"/>
              </w:rPr>
              <w:t>EBI</w:t>
            </w:r>
            <w:r w:rsidR="00CD7DC1">
              <w:rPr>
                <w:rFonts w:cs="Arial"/>
                <w:szCs w:val="18"/>
              </w:rPr>
              <w:t xml:space="preserve"> to ARP mapping</w:t>
            </w:r>
            <w:r>
              <w:rPr>
                <w:rFonts w:cs="Arial"/>
                <w:szCs w:val="18"/>
              </w:rPr>
              <w:t>s currently allocated to the PDU session.</w:t>
            </w:r>
          </w:p>
        </w:tc>
      </w:tr>
      <w:tr w:rsidR="00CD7DC1" w:rsidRPr="00FD48E5" w14:paraId="32E9F9B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1" w14:textId="77777777" w:rsidR="00CD7DC1" w:rsidRDefault="00CD7DC1" w:rsidP="00CD7DC1">
            <w:pPr>
              <w:pStyle w:val="TAL"/>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9B2"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9B3"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9B4" w14:textId="75D2DC1C" w:rsidR="00CD7DC1" w:rsidRDefault="00D86742"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9B5"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58081A" w:rsidRPr="00FD48E5" w14:paraId="32E9F9B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7"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B8"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B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B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BB" w14:textId="77777777" w:rsidR="0058081A" w:rsidRDefault="0058081A" w:rsidP="00A423F5">
            <w:pPr>
              <w:pStyle w:val="TAL"/>
              <w:rPr>
                <w:rFonts w:cs="Arial"/>
                <w:szCs w:val="18"/>
              </w:rPr>
            </w:pPr>
            <w:r>
              <w:rPr>
                <w:rFonts w:cs="Arial"/>
                <w:szCs w:val="18"/>
              </w:rPr>
              <w:t>This IE shall be present if N1 SM Information needs to be sent to the UE.</w:t>
            </w:r>
          </w:p>
          <w:p w14:paraId="32E9F9BC" w14:textId="4CACFB51" w:rsidR="0095220C" w:rsidRDefault="0095220C" w:rsidP="00A423F5">
            <w:pPr>
              <w:pStyle w:val="TAL"/>
              <w:rPr>
                <w:rFonts w:cs="Arial"/>
                <w:szCs w:val="18"/>
              </w:rPr>
            </w:pPr>
            <w:r>
              <w:rPr>
                <w:rFonts w:cs="Arial"/>
                <w:szCs w:val="18"/>
              </w:rPr>
              <w:t xml:space="preserve">When present, this IE shall reference the N1 SM Message binary data (see </w:t>
            </w:r>
            <w:r w:rsidR="005B1EEB">
              <w:rPr>
                <w:rFonts w:cs="Arial"/>
                <w:szCs w:val="18"/>
              </w:rPr>
              <w:t>clause</w:t>
            </w:r>
            <w:r>
              <w:rPr>
                <w:rFonts w:cs="Arial"/>
                <w:szCs w:val="18"/>
              </w:rPr>
              <w:t xml:space="preserve"> 6.1.6.4.2).</w:t>
            </w:r>
          </w:p>
        </w:tc>
      </w:tr>
      <w:tr w:rsidR="0058081A" w:rsidRPr="00FD48E5" w14:paraId="32E9F9C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E"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BF"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C0"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1"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C2" w14:textId="693BBE72" w:rsidR="0058081A" w:rsidRDefault="0058081A" w:rsidP="00A423F5">
            <w:pPr>
              <w:pStyle w:val="TAL"/>
              <w:rPr>
                <w:rFonts w:cs="Arial"/>
                <w:szCs w:val="18"/>
              </w:rPr>
            </w:pPr>
            <w:r>
              <w:rPr>
                <w:rFonts w:cs="Arial"/>
                <w:szCs w:val="18"/>
              </w:rPr>
              <w:t>This IE shall be present if N2 SM Information needs to be sent to the AN.</w:t>
            </w:r>
          </w:p>
          <w:p w14:paraId="32E9F9C3" w14:textId="550FF2F0" w:rsidR="0095220C" w:rsidRDefault="0095220C" w:rsidP="00A423F5">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2929FF" w:rsidRPr="00FD48E5" w14:paraId="32E9F9C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5"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C6"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C7"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C8"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C9" w14:textId="77777777" w:rsidR="002929FF" w:rsidRDefault="002929FF" w:rsidP="002929FF">
            <w:pPr>
              <w:pStyle w:val="TAL"/>
              <w:rPr>
                <w:rFonts w:cs="Arial"/>
                <w:szCs w:val="18"/>
              </w:rPr>
            </w:pPr>
            <w:r>
              <w:rPr>
                <w:rFonts w:cs="Arial"/>
                <w:szCs w:val="18"/>
              </w:rPr>
              <w:t>This IE shall be present if "n2SmInfo" attribute is present.</w:t>
            </w:r>
          </w:p>
          <w:p w14:paraId="32E9F9CA"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 xml:space="preserve"> for the NG AP SMF related IE container carried in "</w:t>
            </w:r>
            <w:r>
              <w:t>n2SmInfo" attribute.</w:t>
            </w:r>
          </w:p>
        </w:tc>
      </w:tr>
      <w:tr w:rsidR="00521F00" w:rsidRPr="00FD48E5" w14:paraId="32E9F9D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C" w14:textId="77777777" w:rsidR="00521F00" w:rsidRDefault="00521F00" w:rsidP="003521F9">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CD" w14:textId="77777777" w:rsidR="00521F00" w:rsidRDefault="00C017F0" w:rsidP="003521F9">
            <w:pPr>
              <w:pStyle w:val="TAL"/>
            </w:pPr>
            <w:r>
              <w:t>array(</w:t>
            </w:r>
            <w:r w:rsidR="00521F00">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CE" w14:textId="77777777" w:rsidR="00521F00" w:rsidRDefault="00521F00"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F" w14:textId="35530DE4" w:rsidR="00521F00" w:rsidRDefault="008670DC" w:rsidP="003521F9">
            <w:pPr>
              <w:pStyle w:val="TAL"/>
            </w:pPr>
            <w:r>
              <w:t>1</w:t>
            </w:r>
            <w:r w:rsidR="00521F00">
              <w:t>..N</w:t>
            </w:r>
          </w:p>
        </w:tc>
        <w:tc>
          <w:tcPr>
            <w:tcW w:w="4359" w:type="dxa"/>
            <w:tcBorders>
              <w:top w:val="single" w:sz="4" w:space="0" w:color="auto"/>
              <w:left w:val="single" w:sz="4" w:space="0" w:color="auto"/>
              <w:bottom w:val="single" w:sz="4" w:space="0" w:color="auto"/>
              <w:right w:val="single" w:sz="4" w:space="0" w:color="auto"/>
            </w:tcBorders>
          </w:tcPr>
          <w:p w14:paraId="32E9F9D0" w14:textId="3405FF72" w:rsidR="00521F00" w:rsidRDefault="00521F00" w:rsidP="003521F9">
            <w:pPr>
              <w:pStyle w:val="TAL"/>
              <w:rPr>
                <w:rFonts w:cs="Arial"/>
                <w:szCs w:val="18"/>
              </w:rPr>
            </w:pPr>
            <w:r>
              <w:rPr>
                <w:rFonts w:cs="Arial"/>
                <w:szCs w:val="18"/>
              </w:rPr>
              <w:t>This IE shall be present during an EPS to 5GS handover using the N26 interface.</w:t>
            </w:r>
          </w:p>
          <w:p w14:paraId="32E9F9D1" w14:textId="77777777" w:rsidR="00521F00" w:rsidRDefault="00521F00" w:rsidP="003521F9">
            <w:pPr>
              <w:pStyle w:val="TAL"/>
              <w:rPr>
                <w:rFonts w:cs="Arial"/>
                <w:szCs w:val="18"/>
              </w:rPr>
            </w:pPr>
            <w:r>
              <w:rPr>
                <w:rFonts w:cs="Arial"/>
                <w:szCs w:val="18"/>
              </w:rPr>
              <w:t xml:space="preserve">When present, it shall include the EPS bearer context(s) successfully handed over to 5GS. </w:t>
            </w:r>
          </w:p>
        </w:tc>
      </w:tr>
      <w:tr w:rsidR="00AA1A08" w:rsidRPr="00FD48E5" w14:paraId="32E9F9D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D3"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D4"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D5"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D6"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D7" w14:textId="65257EB2" w:rsidR="00AA1A08" w:rsidRDefault="00AA1A08" w:rsidP="00AA1A08">
            <w:pPr>
              <w:pStyle w:val="TAL"/>
              <w:rPr>
                <w:rFonts w:cs="Arial"/>
                <w:szCs w:val="18"/>
              </w:rPr>
            </w:pPr>
            <w:r>
              <w:rPr>
                <w:rFonts w:cs="Arial"/>
                <w:szCs w:val="18"/>
              </w:rPr>
              <w:t>This IE shall be present if it was present in the corresponding request.</w:t>
            </w:r>
          </w:p>
          <w:p w14:paraId="32E9F9D8" w14:textId="586368B0" w:rsidR="00AA1A08" w:rsidRDefault="00AA1A08" w:rsidP="00AA1A08">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w:t>
            </w:r>
            <w:r w:rsidR="00EA3B64">
              <w:rPr>
                <w:rFonts w:cs="Arial"/>
                <w:szCs w:val="18"/>
              </w:rPr>
              <w:t>9</w:t>
            </w:r>
            <w:r>
              <w:rPr>
                <w:rFonts w:cs="Arial"/>
                <w:szCs w:val="18"/>
              </w:rPr>
              <w:t xml:space="preserve">. </w:t>
            </w:r>
          </w:p>
        </w:tc>
      </w:tr>
      <w:tr w:rsidR="00E7640D" w:rsidRPr="00FD48E5" w14:paraId="1D833E1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65062AF5" w14:textId="28E182AF" w:rsidR="00E7640D" w:rsidRDefault="00E7640D" w:rsidP="00E7640D">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8AAEFB1" w14:textId="6E5F4638" w:rsidR="00E7640D" w:rsidRDefault="00E7640D" w:rsidP="00E7640D">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10BA285A" w14:textId="5815B998" w:rsidR="00E7640D" w:rsidRDefault="00E7640D" w:rsidP="00E7640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AAD05F" w14:textId="547DE1BF" w:rsidR="00E7640D" w:rsidRDefault="00E7640D" w:rsidP="00E764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08B7E2" w14:textId="2E0551D6" w:rsidR="00E7640D" w:rsidRDefault="00E7640D" w:rsidP="00E7640D">
            <w:pPr>
              <w:pStyle w:val="TAL"/>
              <w:rPr>
                <w:rFonts w:cs="Arial"/>
                <w:szCs w:val="18"/>
              </w:rPr>
            </w:pPr>
            <w:r>
              <w:t>This IE shall be present if the activation of the User Plane connection failed due to insufficient resources</w:t>
            </w:r>
            <w:r>
              <w:rPr>
                <w:rFonts w:cs="Arial"/>
                <w:szCs w:val="18"/>
              </w:rPr>
              <w:t xml:space="preserve"> (see </w:t>
            </w:r>
            <w:r w:rsidR="005B1EEB">
              <w:rPr>
                <w:rFonts w:cs="Arial"/>
                <w:szCs w:val="18"/>
              </w:rPr>
              <w:t>clause</w:t>
            </w:r>
            <w:r>
              <w:rPr>
                <w:rFonts w:cs="Arial"/>
                <w:szCs w:val="18"/>
              </w:rPr>
              <w:t xml:space="preserve"> </w:t>
            </w:r>
            <w:r>
              <w:t>5.2.2.3.2.2</w:t>
            </w:r>
            <w:r>
              <w:rPr>
                <w:rFonts w:cs="Arial"/>
                <w:szCs w:val="18"/>
              </w:rPr>
              <w:t xml:space="preserve">). </w:t>
            </w:r>
          </w:p>
        </w:tc>
      </w:tr>
    </w:tbl>
    <w:p w14:paraId="32E9F9DA" w14:textId="77777777" w:rsidR="0058081A" w:rsidRDefault="0058081A" w:rsidP="0058081A"/>
    <w:p w14:paraId="32E9F9DB" w14:textId="77777777" w:rsidR="0058081A" w:rsidRDefault="0058081A" w:rsidP="0058081A">
      <w:pPr>
        <w:pStyle w:val="Heading5"/>
      </w:pPr>
      <w:bookmarkStart w:id="799" w:name="_Toc20129595"/>
      <w:bookmarkStart w:id="800" w:name="_Toc27584222"/>
      <w:bookmarkStart w:id="801" w:name="_Toc36455524"/>
      <w:bookmarkStart w:id="802" w:name="_Toc45026910"/>
      <w:bookmarkStart w:id="803" w:name="_Toc51866715"/>
      <w:r>
        <w:lastRenderedPageBreak/>
        <w:t>6.1.6.2.6</w:t>
      </w:r>
      <w:r>
        <w:tab/>
        <w:t>Type: SMContextReleaseData</w:t>
      </w:r>
      <w:bookmarkEnd w:id="799"/>
      <w:bookmarkEnd w:id="800"/>
      <w:bookmarkEnd w:id="801"/>
      <w:bookmarkEnd w:id="802"/>
      <w:bookmarkEnd w:id="803"/>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4E48B713" w:rsidR="00EC35CC" w:rsidRDefault="00EC35CC" w:rsidP="005D2B56">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6A7A5B09" w:rsidR="0058081A" w:rsidRDefault="0058081A" w:rsidP="00A423F5">
            <w:pPr>
              <w:pStyle w:val="TAL"/>
              <w:rPr>
                <w:rFonts w:cs="Arial"/>
                <w:szCs w:val="18"/>
              </w:rPr>
            </w:pPr>
            <w:r>
              <w:rPr>
                <w:rFonts w:cs="Arial"/>
                <w:szCs w:val="18"/>
              </w:rPr>
              <w:t>This IE shall be present, if available.</w:t>
            </w:r>
          </w:p>
          <w:p w14:paraId="32E9F9FA" w14:textId="68D73AB0" w:rsidR="0058081A" w:rsidRDefault="0058081A" w:rsidP="00A423F5">
            <w:pPr>
              <w:pStyle w:val="TAL"/>
              <w:rPr>
                <w:rFonts w:cs="Arial"/>
                <w:szCs w:val="18"/>
              </w:rPr>
            </w:pPr>
            <w:r>
              <w:rPr>
                <w:rFonts w:cs="Arial"/>
                <w:szCs w:val="18"/>
              </w:rPr>
              <w:t xml:space="preserve">When present, it shall contain the UE </w:t>
            </w:r>
            <w:r w:rsidR="002F776F">
              <w:rPr>
                <w:rFonts w:cs="Arial"/>
                <w:szCs w:val="18"/>
              </w:rPr>
              <w:t xml:space="preserve">Time Zone </w:t>
            </w:r>
            <w:r>
              <w:rPr>
                <w:rFonts w:cs="Arial"/>
                <w:szCs w:val="18"/>
              </w:rPr>
              <w:t>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3036971" w:rsidR="0058081A" w:rsidRDefault="0058081A" w:rsidP="00A423F5">
            <w:pPr>
              <w:pStyle w:val="TAL"/>
              <w:rPr>
                <w:rFonts w:cs="Arial"/>
                <w:szCs w:val="18"/>
              </w:rPr>
            </w:pPr>
            <w:r>
              <w:rPr>
                <w:rFonts w:cs="Arial"/>
                <w:szCs w:val="18"/>
              </w:rPr>
              <w:t>This IE shall be present, if available.</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64F119F2" w:rsidR="0045457F" w:rsidRDefault="0045457F" w:rsidP="0045457F">
            <w:pPr>
              <w:pStyle w:val="TAL"/>
              <w:rPr>
                <w:rFonts w:cs="Arial"/>
                <w:szCs w:val="18"/>
              </w:rPr>
            </w:pPr>
            <w:r>
              <w:rPr>
                <w:rFonts w:cs="Arial"/>
                <w:szCs w:val="18"/>
              </w:rPr>
              <w:t>Additional UE location.</w:t>
            </w:r>
          </w:p>
          <w:p w14:paraId="32E9FA08" w14:textId="107D4989"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A09" w14:textId="317AC079" w:rsidR="00DF5D11" w:rsidRDefault="0045457F" w:rsidP="0045457F">
            <w:pPr>
              <w:pStyle w:val="TAL"/>
              <w:rPr>
                <w:rFonts w:cs="Arial"/>
                <w:szCs w:val="18"/>
              </w:rPr>
            </w:pPr>
            <w:r>
              <w:rPr>
                <w:rFonts w:cs="Arial"/>
                <w:szCs w:val="18"/>
              </w:rPr>
              <w:t>When present, it shall contain</w:t>
            </w:r>
            <w:r w:rsidR="00DF5D11">
              <w:rPr>
                <w:rFonts w:cs="Arial"/>
                <w:szCs w:val="18"/>
              </w:rPr>
              <w:t>:</w:t>
            </w:r>
          </w:p>
          <w:p w14:paraId="32E9FA0A" w14:textId="4D36A22C"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p>
          <w:p w14:paraId="32E9FA0B" w14:textId="77777777" w:rsidR="00DF5D11" w:rsidRDefault="00DF5D11" w:rsidP="00EA1C32">
            <w:pPr>
              <w:pStyle w:val="B1"/>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r w:rsidR="00D03DB7">
              <w:rPr>
                <w:rFonts w:cs="Arial"/>
                <w:szCs w:val="18"/>
              </w:rPr>
              <w:t xml:space="preserve"> associated with 3GPP access and with assigned EBI(s)</w:t>
            </w:r>
            <w:r>
              <w:rPr>
                <w:rFonts w:cs="Arial"/>
                <w:szCs w:val="18"/>
              </w:rPr>
              <w:t>. When present, it shall be set as follows:</w:t>
            </w:r>
          </w:p>
          <w:p w14:paraId="32E9FA13" w14:textId="43F83F03" w:rsidR="00AA1A08" w:rsidRDefault="00AA1A08"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32E9FA14" w14:textId="77777777" w:rsidR="00AA1A08" w:rsidRDefault="00AA1A08" w:rsidP="00AC60A1">
            <w:pPr>
              <w:pStyle w:val="B1"/>
              <w:tabs>
                <w:tab w:val="num" w:pos="644"/>
              </w:tabs>
              <w:ind w:left="644" w:hanging="360"/>
              <w:rPr>
                <w:rFonts w:cs="Arial"/>
                <w:szCs w:val="18"/>
              </w:rPr>
            </w:pPr>
            <w:r w:rsidRPr="00AC60A1">
              <w:rPr>
                <w:rFonts w:ascii="Arial" w:hAnsi="Arial" w:cs="Arial"/>
                <w:sz w:val="18"/>
                <w:szCs w:val="18"/>
                <w:lang w:eastAsia="zh-CN"/>
              </w:rPr>
              <w:t>- false (default): release the SM context and PDU session in V-SMF and H-SMF.</w:t>
            </w:r>
          </w:p>
        </w:tc>
      </w:tr>
      <w:tr w:rsidR="008679C6" w:rsidRPr="00FD48E5" w14:paraId="28ADA7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C025E2D" w14:textId="4B84A6E2" w:rsidR="008679C6" w:rsidRDefault="008679C6" w:rsidP="008679C6">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61E3CA19" w14:textId="3B0314ED"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7ACD148B" w14:textId="0046A65D"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9A152E" w14:textId="3168DE3B"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2249DD" w14:textId="25962571" w:rsidR="008679C6" w:rsidRDefault="008679C6" w:rsidP="008679C6">
            <w:pPr>
              <w:pStyle w:val="TAL"/>
              <w:rPr>
                <w:rFonts w:cs="Arial"/>
                <w:szCs w:val="18"/>
              </w:rPr>
            </w:pPr>
            <w:r>
              <w:rPr>
                <w:rFonts w:cs="Arial"/>
                <w:szCs w:val="18"/>
              </w:rPr>
              <w:t>This IE shall be present if N2 SM Information has been received from the AN.</w:t>
            </w:r>
          </w:p>
          <w:p w14:paraId="3A2B42C7" w14:textId="1FFD4415" w:rsidR="008679C6" w:rsidRDefault="008679C6" w:rsidP="008679C6">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8679C6" w:rsidRPr="00FD48E5" w14:paraId="402C903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50590674" w14:textId="045F9D94" w:rsidR="008679C6" w:rsidRDefault="008679C6" w:rsidP="008679C6">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25980FD" w14:textId="632CF6AE"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EB60C27" w14:textId="4F005439"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D0E62" w14:textId="5AABF595"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93E08" w14:textId="77777777" w:rsidR="008679C6" w:rsidRDefault="008679C6" w:rsidP="008679C6">
            <w:pPr>
              <w:pStyle w:val="TAL"/>
              <w:rPr>
                <w:rFonts w:cs="Arial"/>
                <w:szCs w:val="18"/>
              </w:rPr>
            </w:pPr>
            <w:r>
              <w:rPr>
                <w:rFonts w:cs="Arial"/>
                <w:szCs w:val="18"/>
              </w:rPr>
              <w:t>This IE shall be present if "n2SmInfo" attribute is present.</w:t>
            </w:r>
          </w:p>
          <w:p w14:paraId="4F1DAAC1" w14:textId="21CD77C6" w:rsidR="008679C6" w:rsidRDefault="008679C6" w:rsidP="008679C6">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77777777" w:rsidR="0058081A" w:rsidRDefault="0058081A" w:rsidP="0058081A">
      <w:pPr>
        <w:pStyle w:val="Heading5"/>
      </w:pPr>
      <w:bookmarkStart w:id="804" w:name="_Toc20129596"/>
      <w:bookmarkStart w:id="805" w:name="_Toc27584223"/>
      <w:bookmarkStart w:id="806" w:name="_Toc36455525"/>
      <w:bookmarkStart w:id="807" w:name="_Toc45026911"/>
      <w:bookmarkStart w:id="808" w:name="_Toc51866716"/>
      <w:r>
        <w:lastRenderedPageBreak/>
        <w:t>6.1.6.2.7</w:t>
      </w:r>
      <w:r>
        <w:tab/>
        <w:t xml:space="preserve">Type: </w:t>
      </w:r>
      <w:r w:rsidR="00514061">
        <w:t>SMContextRetrieveData</w:t>
      </w:r>
      <w:bookmarkEnd w:id="804"/>
      <w:bookmarkEnd w:id="805"/>
      <w:bookmarkEnd w:id="806"/>
      <w:bookmarkEnd w:id="807"/>
      <w:bookmarkEnd w:id="808"/>
    </w:p>
    <w:p w14:paraId="32E9FA1A" w14:textId="77777777"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A20"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1B"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1C"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1D"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1E"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1F" w14:textId="77777777" w:rsidR="0058081A" w:rsidRDefault="0058081A" w:rsidP="00A423F5">
            <w:pPr>
              <w:pStyle w:val="TAH"/>
              <w:rPr>
                <w:rFonts w:cs="Arial"/>
                <w:szCs w:val="18"/>
              </w:rPr>
            </w:pPr>
            <w:r>
              <w:rPr>
                <w:rFonts w:cs="Arial"/>
                <w:szCs w:val="18"/>
              </w:rPr>
              <w:t>Description</w:t>
            </w:r>
          </w:p>
        </w:tc>
      </w:tr>
      <w:tr w:rsidR="00514061" w:rsidRPr="00FD48E5" w14:paraId="32E9FA2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21" w14:textId="77777777" w:rsidR="00514061" w:rsidRDefault="00514061" w:rsidP="00514061">
            <w:pPr>
              <w:pStyle w:val="TAL"/>
            </w:pPr>
            <w:r>
              <w:t>targetMmeCap</w:t>
            </w:r>
          </w:p>
        </w:tc>
        <w:tc>
          <w:tcPr>
            <w:tcW w:w="1559" w:type="dxa"/>
            <w:tcBorders>
              <w:top w:val="single" w:sz="4" w:space="0" w:color="auto"/>
              <w:left w:val="single" w:sz="4" w:space="0" w:color="auto"/>
              <w:bottom w:val="single" w:sz="4" w:space="0" w:color="auto"/>
              <w:right w:val="single" w:sz="4" w:space="0" w:color="auto"/>
            </w:tcBorders>
          </w:tcPr>
          <w:p w14:paraId="32E9FA22" w14:textId="77777777" w:rsidR="00514061" w:rsidRDefault="00514061" w:rsidP="00514061">
            <w:pPr>
              <w:pStyle w:val="TAL"/>
            </w:pPr>
            <w:r>
              <w:t>MmeCapabilities</w:t>
            </w:r>
          </w:p>
        </w:tc>
        <w:tc>
          <w:tcPr>
            <w:tcW w:w="425" w:type="dxa"/>
            <w:tcBorders>
              <w:top w:val="single" w:sz="4" w:space="0" w:color="auto"/>
              <w:left w:val="single" w:sz="4" w:space="0" w:color="auto"/>
              <w:bottom w:val="single" w:sz="4" w:space="0" w:color="auto"/>
              <w:right w:val="single" w:sz="4" w:space="0" w:color="auto"/>
            </w:tcBorders>
          </w:tcPr>
          <w:p w14:paraId="32E9FA23" w14:textId="77777777" w:rsidR="00514061" w:rsidRDefault="00514061" w:rsidP="005140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24" w14:textId="77777777" w:rsidR="00514061" w:rsidRDefault="00514061" w:rsidP="005140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25" w14:textId="77777777" w:rsidR="00514061" w:rsidRDefault="00514061" w:rsidP="00514061">
            <w:pPr>
              <w:pStyle w:val="TAL"/>
              <w:rPr>
                <w:rFonts w:cs="Arial"/>
                <w:szCs w:val="18"/>
              </w:rPr>
            </w:pPr>
            <w:r>
              <w:rPr>
                <w:rFonts w:cs="Arial"/>
                <w:szCs w:val="18"/>
              </w:rPr>
              <w:t>This IE shall be present if it is available. When present, it shall contain the target MME capabilities.</w:t>
            </w:r>
          </w:p>
        </w:tc>
      </w:tr>
    </w:tbl>
    <w:p w14:paraId="32E9FA27" w14:textId="77777777" w:rsidR="00514061" w:rsidRPr="00514061" w:rsidRDefault="00514061" w:rsidP="0058081A">
      <w:pPr>
        <w:rPr>
          <w:lang w:val="en-US"/>
        </w:rPr>
      </w:pPr>
    </w:p>
    <w:p w14:paraId="32E9FA28" w14:textId="77777777" w:rsidR="004C1DF2" w:rsidRDefault="004C1DF2" w:rsidP="004C1DF2">
      <w:pPr>
        <w:pStyle w:val="Heading5"/>
      </w:pPr>
      <w:bookmarkStart w:id="809" w:name="_Toc20129597"/>
      <w:bookmarkStart w:id="810" w:name="_Toc27584224"/>
      <w:bookmarkStart w:id="811" w:name="_Toc36455526"/>
      <w:bookmarkStart w:id="812" w:name="_Toc45026912"/>
      <w:bookmarkStart w:id="813" w:name="_Toc51866717"/>
      <w:r>
        <w:t>6.1.6.2.8</w:t>
      </w:r>
      <w:r>
        <w:tab/>
        <w:t>Type: SMContextStatusNotification</w:t>
      </w:r>
      <w:bookmarkEnd w:id="809"/>
      <w:bookmarkEnd w:id="810"/>
      <w:bookmarkEnd w:id="811"/>
      <w:bookmarkEnd w:id="812"/>
      <w:bookmarkEnd w:id="813"/>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C1DF2" w:rsidRPr="00FD48E5" w14:paraId="32E9FA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4C1DF2" w:rsidRDefault="004C1DF2"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4C1DF2" w:rsidRDefault="004C1DF2"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4C1DF2" w:rsidRPr="007277D4" w:rsidRDefault="004C1DF2"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4C1DF2" w:rsidRDefault="004C1DF2"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4C1DF2" w:rsidRDefault="004C1DF2" w:rsidP="00A423F5">
            <w:pPr>
              <w:pStyle w:val="TAH"/>
              <w:rPr>
                <w:rFonts w:cs="Arial"/>
                <w:szCs w:val="18"/>
              </w:rPr>
            </w:pPr>
            <w:r>
              <w:rPr>
                <w:rFonts w:cs="Arial"/>
                <w:szCs w:val="18"/>
              </w:rPr>
              <w:t>Description</w:t>
            </w:r>
          </w:p>
        </w:tc>
      </w:tr>
      <w:tr w:rsidR="004C1DF2" w:rsidRPr="00FD48E5" w14:paraId="32E9FA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30" w14:textId="77777777" w:rsidR="004C1DF2" w:rsidRDefault="004C1DF2"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A31" w14:textId="77777777" w:rsidR="004C1DF2" w:rsidRDefault="004C1DF2"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A32" w14:textId="77777777" w:rsidR="004C1DF2" w:rsidRDefault="004C1DF2"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33" w14:textId="77777777" w:rsidR="004C1DF2" w:rsidRDefault="004C1DF2"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34" w14:textId="77777777" w:rsidR="004C1DF2" w:rsidRDefault="004C1DF2" w:rsidP="00A423F5">
            <w:pPr>
              <w:pStyle w:val="TAL"/>
              <w:rPr>
                <w:rFonts w:cs="Arial"/>
                <w:szCs w:val="18"/>
              </w:rPr>
            </w:pPr>
            <w:r>
              <w:rPr>
                <w:rFonts w:cs="Arial"/>
                <w:szCs w:val="18"/>
              </w:rPr>
              <w:t>This IE shall contain status information about the SM context.</w:t>
            </w:r>
          </w:p>
        </w:tc>
      </w:tr>
    </w:tbl>
    <w:p w14:paraId="32E9FA36" w14:textId="77777777" w:rsidR="004C1DF2" w:rsidRDefault="004C1DF2" w:rsidP="004C1DF2"/>
    <w:p w14:paraId="32E9FA37" w14:textId="77777777" w:rsidR="00321884" w:rsidRDefault="00321884" w:rsidP="00321884">
      <w:pPr>
        <w:pStyle w:val="Heading5"/>
      </w:pPr>
      <w:bookmarkStart w:id="814" w:name="_Toc20129598"/>
      <w:bookmarkStart w:id="815" w:name="_Toc27584225"/>
      <w:bookmarkStart w:id="816" w:name="_Toc36455527"/>
      <w:bookmarkStart w:id="817" w:name="_Toc45026913"/>
      <w:bookmarkStart w:id="818" w:name="_Toc51866718"/>
      <w:r>
        <w:lastRenderedPageBreak/>
        <w:t>6.1.6.2.9</w:t>
      </w:r>
      <w:r>
        <w:tab/>
        <w:t>Type: PduSessionCreateData</w:t>
      </w:r>
      <w:bookmarkEnd w:id="814"/>
      <w:bookmarkEnd w:id="815"/>
      <w:bookmarkEnd w:id="816"/>
      <w:bookmarkEnd w:id="817"/>
      <w:bookmarkEnd w:id="818"/>
    </w:p>
    <w:p w14:paraId="32E9FA38" w14:textId="77777777" w:rsidR="00321884" w:rsidRDefault="00321884" w:rsidP="00321884">
      <w:pPr>
        <w:pStyle w:val="TH"/>
      </w:pPr>
      <w:r>
        <w:rPr>
          <w:noProof/>
        </w:rPr>
        <w:t>Table </w:t>
      </w:r>
      <w:r>
        <w:t xml:space="preserve">6.1.6.2.9-1: </w:t>
      </w:r>
      <w:r>
        <w:rPr>
          <w:noProof/>
        </w:rPr>
        <w:t xml:space="preserve">Definition of type </w:t>
      </w:r>
      <w:r>
        <w:t>PduSessionCreateData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A3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39"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3A"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3B"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3C"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3D" w14:textId="77777777" w:rsidR="00321884" w:rsidRDefault="00321884" w:rsidP="00A423F5">
            <w:pPr>
              <w:pStyle w:val="TAH"/>
              <w:rPr>
                <w:rFonts w:cs="Arial"/>
                <w:szCs w:val="18"/>
              </w:rPr>
            </w:pPr>
            <w:r>
              <w:rPr>
                <w:rFonts w:cs="Arial"/>
                <w:szCs w:val="18"/>
              </w:rPr>
              <w:t>Description</w:t>
            </w:r>
          </w:p>
        </w:tc>
      </w:tr>
      <w:tr w:rsidR="00321884" w:rsidRPr="00FD48E5" w14:paraId="32E9FA4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3F" w14:textId="77777777" w:rsidR="00321884" w:rsidRDefault="00321884" w:rsidP="00A423F5">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A40" w14:textId="77777777" w:rsidR="00321884" w:rsidRDefault="00321884" w:rsidP="00A423F5">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A4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4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43" w14:textId="0C27213E" w:rsidR="00321884" w:rsidRDefault="00321884" w:rsidP="00A423F5">
            <w:pPr>
              <w:pStyle w:val="TAL"/>
              <w:rPr>
                <w:rFonts w:cs="Arial"/>
                <w:szCs w:val="18"/>
              </w:rPr>
            </w:pPr>
            <w:r>
              <w:rPr>
                <w:rFonts w:cs="Arial"/>
                <w:szCs w:val="18"/>
              </w:rPr>
              <w:t>This IE shall be present, except if the UE is emergency registered and UICCless.</w:t>
            </w:r>
          </w:p>
          <w:p w14:paraId="32E9FA44" w14:textId="77777777" w:rsidR="00321884" w:rsidRDefault="00321884" w:rsidP="00A423F5">
            <w:pPr>
              <w:pStyle w:val="TAL"/>
              <w:rPr>
                <w:rFonts w:cs="Arial"/>
                <w:szCs w:val="18"/>
              </w:rPr>
            </w:pPr>
            <w:r>
              <w:rPr>
                <w:rFonts w:cs="Arial"/>
                <w:szCs w:val="18"/>
              </w:rPr>
              <w:t xml:space="preserve">When present, it shall contain the subscriber permanent identify. </w:t>
            </w:r>
          </w:p>
        </w:tc>
      </w:tr>
      <w:tr w:rsidR="0050154D" w:rsidRPr="00FD48E5" w14:paraId="15E0404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24429C47" w14:textId="73A04512" w:rsidR="0050154D" w:rsidRDefault="0050154D" w:rsidP="0050154D">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2A720478" w14:textId="6686C58A" w:rsidR="0050154D" w:rsidRDefault="0050154D" w:rsidP="005015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3223DAB" w14:textId="5B552A34" w:rsidR="0050154D" w:rsidRDefault="0050154D" w:rsidP="005015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A4AD4E" w14:textId="6D40FC62" w:rsidR="0050154D" w:rsidRDefault="0050154D" w:rsidP="005015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1F203A" w14:textId="77777777" w:rsidR="0050154D" w:rsidRDefault="0050154D" w:rsidP="0050154D">
            <w:pPr>
              <w:pStyle w:val="TAL"/>
              <w:rPr>
                <w:rFonts w:cs="Arial"/>
                <w:szCs w:val="18"/>
              </w:rPr>
            </w:pPr>
            <w:r>
              <w:rPr>
                <w:rFonts w:cs="Arial"/>
                <w:szCs w:val="18"/>
              </w:rPr>
              <w:t>This IE shall be present if the SUPI is present in the message but is not authenticated and is for an emergency registered UE.</w:t>
            </w:r>
          </w:p>
          <w:p w14:paraId="52244F2D" w14:textId="77777777" w:rsidR="0050154D" w:rsidRDefault="0050154D" w:rsidP="0050154D">
            <w:pPr>
              <w:pStyle w:val="TAL"/>
              <w:rPr>
                <w:rFonts w:cs="Arial"/>
                <w:szCs w:val="18"/>
              </w:rPr>
            </w:pPr>
            <w:r>
              <w:rPr>
                <w:rFonts w:cs="Arial"/>
                <w:szCs w:val="18"/>
              </w:rPr>
              <w:t>When present, it shall be set as follows:</w:t>
            </w:r>
          </w:p>
          <w:p w14:paraId="1C17F440" w14:textId="77777777" w:rsidR="0050154D" w:rsidRDefault="0050154D" w:rsidP="0050154D">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unauthenticated SUPI;</w:t>
            </w:r>
          </w:p>
          <w:p w14:paraId="13EA12CF" w14:textId="0543FB9A" w:rsidR="0050154D" w:rsidRDefault="0050154D" w:rsidP="0050154D">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321884" w:rsidRPr="00FD48E5" w14:paraId="32E9FA5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4F" w14:textId="77777777" w:rsidR="00321884" w:rsidRDefault="0032188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A50" w14:textId="77777777" w:rsidR="00321884" w:rsidRDefault="0032188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A5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53" w14:textId="5432FC0C" w:rsidR="00321884" w:rsidRDefault="00321884" w:rsidP="00A423F5">
            <w:pPr>
              <w:pStyle w:val="TAL"/>
              <w:rPr>
                <w:rFonts w:cs="Arial"/>
                <w:szCs w:val="18"/>
              </w:rPr>
            </w:pPr>
            <w:r>
              <w:rPr>
                <w:rFonts w:cs="Arial"/>
                <w:szCs w:val="18"/>
              </w:rPr>
              <w:t>This IE shall be present if the UE is emergency registered and it is either UIClless or the SUPI is not authenticated.</w:t>
            </w:r>
          </w:p>
          <w:p w14:paraId="32E9FA54" w14:textId="42FC3EDD" w:rsidR="00321884" w:rsidRDefault="00321884" w:rsidP="00A423F5">
            <w:pPr>
              <w:pStyle w:val="TAL"/>
              <w:rPr>
                <w:rFonts w:cs="Arial"/>
                <w:szCs w:val="18"/>
              </w:rPr>
            </w:pPr>
            <w:r>
              <w:rPr>
                <w:rFonts w:cs="Arial"/>
                <w:szCs w:val="18"/>
              </w:rPr>
              <w:t>For all other cases, this IE shall be present if it is available.</w:t>
            </w:r>
          </w:p>
          <w:p w14:paraId="32E9FA55" w14:textId="77777777" w:rsidR="00321884" w:rsidRDefault="00321884" w:rsidP="00A423F5">
            <w:pPr>
              <w:pStyle w:val="TAL"/>
              <w:rPr>
                <w:rFonts w:cs="Arial"/>
                <w:szCs w:val="18"/>
              </w:rPr>
            </w:pPr>
            <w:r>
              <w:rPr>
                <w:rFonts w:cs="Arial"/>
                <w:szCs w:val="18"/>
              </w:rPr>
              <w:t>When present, it shall contain the permanent equipment identifier.</w:t>
            </w:r>
          </w:p>
        </w:tc>
      </w:tr>
      <w:tr w:rsidR="00321884" w:rsidRPr="00FD48E5" w14:paraId="32E9FA5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7" w14:textId="77777777" w:rsidR="00321884" w:rsidRDefault="00321884" w:rsidP="00A423F5">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A58" w14:textId="77777777" w:rsidR="00321884" w:rsidRDefault="00321884" w:rsidP="00A423F5">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A59"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A"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5B" w14:textId="77777777" w:rsidR="00321884" w:rsidRDefault="00321884" w:rsidP="00A423F5">
            <w:pPr>
              <w:pStyle w:val="TAL"/>
              <w:rPr>
                <w:rFonts w:cs="Arial"/>
                <w:szCs w:val="18"/>
              </w:rPr>
            </w:pPr>
            <w:r>
              <w:rPr>
                <w:rFonts w:cs="Arial"/>
                <w:szCs w:val="18"/>
              </w:rPr>
              <w:t>This IE shall contain the PDU Session ID</w:t>
            </w:r>
            <w:r w:rsidR="00255747">
              <w:rPr>
                <w:rFonts w:cs="Arial"/>
                <w:szCs w:val="18"/>
              </w:rPr>
              <w:t>, except during an EPS to 5GS Idle mode mobility or handover using the N26 interface</w:t>
            </w:r>
            <w:r>
              <w:rPr>
                <w:rFonts w:cs="Arial"/>
                <w:szCs w:val="18"/>
              </w:rPr>
              <w:t>.</w:t>
            </w:r>
          </w:p>
        </w:tc>
      </w:tr>
      <w:tr w:rsidR="00321884" w:rsidRPr="00FD48E5" w14:paraId="32E9FA6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D" w14:textId="77777777" w:rsidR="00321884" w:rsidRDefault="00321884" w:rsidP="00A423F5">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A5E" w14:textId="77777777" w:rsidR="00321884" w:rsidRDefault="00321884" w:rsidP="00A423F5">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A5F"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0"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1" w14:textId="77777777" w:rsidR="00321884" w:rsidRDefault="00321884" w:rsidP="00A423F5">
            <w:pPr>
              <w:pStyle w:val="TAL"/>
              <w:rPr>
                <w:rFonts w:cs="Arial"/>
                <w:szCs w:val="18"/>
              </w:rPr>
            </w:pPr>
            <w:r>
              <w:rPr>
                <w:rFonts w:cs="Arial"/>
                <w:szCs w:val="18"/>
              </w:rPr>
              <w:t xml:space="preserve">This IE shall contain the requested DNN. </w:t>
            </w:r>
          </w:p>
        </w:tc>
      </w:tr>
      <w:tr w:rsidR="00321884" w:rsidRPr="00FD48E5" w14:paraId="32E9FA6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3" w14:textId="77777777" w:rsidR="00321884" w:rsidRDefault="00321884" w:rsidP="00A423F5">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A64" w14:textId="77777777" w:rsidR="00321884" w:rsidRDefault="00321884" w:rsidP="00A423F5">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A65" w14:textId="77777777" w:rsidR="00321884" w:rsidRDefault="009D3639"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66" w14:textId="77777777" w:rsidR="00321884" w:rsidRDefault="009D3639"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67" w14:textId="62046A57" w:rsidR="009D3639" w:rsidRDefault="009D3639" w:rsidP="009D3639">
            <w:pPr>
              <w:pStyle w:val="TAL"/>
              <w:rPr>
                <w:rFonts w:cs="Arial"/>
                <w:szCs w:val="18"/>
              </w:rPr>
            </w:pPr>
            <w:r>
              <w:rPr>
                <w:rFonts w:cs="Arial"/>
                <w:szCs w:val="18"/>
              </w:rPr>
              <w:t>This IE shall be present, except during an EPS to 5GS idle mode mobility or handover using the N26 interface.</w:t>
            </w:r>
          </w:p>
          <w:p w14:paraId="32E9FA68" w14:textId="77777777" w:rsidR="00321884" w:rsidRDefault="009D3639" w:rsidP="009D3639">
            <w:pPr>
              <w:pStyle w:val="TAL"/>
              <w:rPr>
                <w:rFonts w:cs="Arial"/>
                <w:szCs w:val="18"/>
              </w:rPr>
            </w:pPr>
            <w:r>
              <w:rPr>
                <w:rFonts w:cs="Arial"/>
                <w:szCs w:val="18"/>
              </w:rPr>
              <w:t>When present, it</w:t>
            </w:r>
            <w:r w:rsidR="00321884">
              <w:rPr>
                <w:rFonts w:cs="Arial"/>
                <w:szCs w:val="18"/>
              </w:rPr>
              <w:t xml:space="preserve"> shall contain the requested S-NSSAI mapped to the HPLMN S-NSSAI by the VPLMN.</w:t>
            </w:r>
          </w:p>
        </w:tc>
      </w:tr>
      <w:tr w:rsidR="00321884" w:rsidRPr="00FD48E5" w14:paraId="32E9FA6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A" w14:textId="77777777" w:rsidR="00321884" w:rsidRDefault="00321884" w:rsidP="00A423F5">
            <w:pPr>
              <w:pStyle w:val="TAL"/>
            </w:pPr>
            <w:r>
              <w:t>vsmfId</w:t>
            </w:r>
          </w:p>
        </w:tc>
        <w:tc>
          <w:tcPr>
            <w:tcW w:w="1559" w:type="dxa"/>
            <w:tcBorders>
              <w:top w:val="single" w:sz="4" w:space="0" w:color="auto"/>
              <w:left w:val="single" w:sz="4" w:space="0" w:color="auto"/>
              <w:bottom w:val="single" w:sz="4" w:space="0" w:color="auto"/>
              <w:right w:val="single" w:sz="4" w:space="0" w:color="auto"/>
            </w:tcBorders>
          </w:tcPr>
          <w:p w14:paraId="32E9FA6B" w14:textId="77777777" w:rsidR="00321884" w:rsidRDefault="005E364F"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6C"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D"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E" w14:textId="77777777" w:rsidR="00321884" w:rsidRDefault="00321884" w:rsidP="00A423F5">
            <w:pPr>
              <w:pStyle w:val="TAL"/>
              <w:rPr>
                <w:rFonts w:cs="Arial"/>
                <w:szCs w:val="18"/>
              </w:rPr>
            </w:pPr>
            <w:r>
              <w:rPr>
                <w:rFonts w:cs="Arial"/>
                <w:szCs w:val="18"/>
              </w:rPr>
              <w:t>This IE shall contain the identifier of the serving SMF.</w:t>
            </w:r>
          </w:p>
        </w:tc>
      </w:tr>
      <w:tr w:rsidR="00543DFF" w14:paraId="32E9FA7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0"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A71"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A72"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73"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74"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472E5C" w14:paraId="32E9FA7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6" w14:textId="77777777" w:rsidR="00472E5C" w:rsidRDefault="00472E5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A77" w14:textId="77777777" w:rsidR="00472E5C" w:rsidRDefault="00472E5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A78" w14:textId="77777777" w:rsidR="00472E5C" w:rsidRDefault="00472E5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79" w14:textId="77777777" w:rsidR="00472E5C" w:rsidRDefault="00472E5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7A" w14:textId="77777777" w:rsidR="00472E5C" w:rsidRDefault="00472E5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A7B" w14:textId="77777777" w:rsidR="00472E5C" w:rsidRDefault="00472E5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255747" w:rsidRPr="00FD48E5" w14:paraId="32E9FA8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D" w14:textId="77777777" w:rsidR="00255747" w:rsidRDefault="00255747" w:rsidP="0025574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A7E" w14:textId="77777777" w:rsidR="00255747" w:rsidRDefault="00255747" w:rsidP="00255747">
            <w:pPr>
              <w:pStyle w:val="TAL"/>
            </w:pPr>
            <w:r>
              <w:t>array(EpsBearerId)</w:t>
            </w:r>
          </w:p>
        </w:tc>
        <w:tc>
          <w:tcPr>
            <w:tcW w:w="425" w:type="dxa"/>
            <w:tcBorders>
              <w:top w:val="single" w:sz="4" w:space="0" w:color="auto"/>
              <w:left w:val="single" w:sz="4" w:space="0" w:color="auto"/>
              <w:bottom w:val="single" w:sz="4" w:space="0" w:color="auto"/>
              <w:right w:val="single" w:sz="4" w:space="0" w:color="auto"/>
            </w:tcBorders>
          </w:tcPr>
          <w:p w14:paraId="32E9FA7F"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0" w14:textId="69BD705A" w:rsidR="00255747" w:rsidRDefault="00D86742" w:rsidP="00255747">
            <w:pPr>
              <w:pStyle w:val="TAL"/>
            </w:pPr>
            <w:r>
              <w:t>1</w:t>
            </w:r>
            <w:r w:rsidR="00255747">
              <w:t>..N</w:t>
            </w:r>
          </w:p>
        </w:tc>
        <w:tc>
          <w:tcPr>
            <w:tcW w:w="4359" w:type="dxa"/>
            <w:tcBorders>
              <w:top w:val="single" w:sz="4" w:space="0" w:color="auto"/>
              <w:left w:val="single" w:sz="4" w:space="0" w:color="auto"/>
              <w:bottom w:val="single" w:sz="4" w:space="0" w:color="auto"/>
              <w:right w:val="single" w:sz="4" w:space="0" w:color="auto"/>
            </w:tcBorders>
          </w:tcPr>
          <w:p w14:paraId="32E9FA81" w14:textId="5E708570" w:rsidR="00255747" w:rsidRDefault="00255747" w:rsidP="00255747">
            <w:pPr>
              <w:pStyle w:val="TAL"/>
              <w:rPr>
                <w:rFonts w:cs="Arial"/>
                <w:szCs w:val="18"/>
              </w:rPr>
            </w:pPr>
            <w:r>
              <w:rPr>
                <w:rFonts w:cs="Arial"/>
                <w:szCs w:val="18"/>
              </w:rPr>
              <w:t>This IE shall be present during an EPS to 5GS Idle mode mobility or handover preparation using the N26 interface.</w:t>
            </w:r>
          </w:p>
          <w:p w14:paraId="32E9FA82" w14:textId="77777777" w:rsidR="00255747" w:rsidRDefault="00255747" w:rsidP="00255747">
            <w:pPr>
              <w:pStyle w:val="TAL"/>
              <w:rPr>
                <w:rFonts w:cs="Arial"/>
                <w:szCs w:val="18"/>
              </w:rPr>
            </w:pPr>
            <w:r>
              <w:rPr>
                <w:rFonts w:cs="Arial"/>
                <w:szCs w:val="18"/>
              </w:rPr>
              <w:t>When present, it shall contain the list of EPS bearer Id(s) received from the MME.</w:t>
            </w:r>
          </w:p>
        </w:tc>
      </w:tr>
      <w:tr w:rsidR="00255747" w:rsidRPr="00FD48E5" w14:paraId="32E9FA8A"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4" w14:textId="77777777" w:rsidR="00255747" w:rsidRDefault="00255747" w:rsidP="0025574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A85" w14:textId="77777777" w:rsidR="00255747" w:rsidRDefault="00255747" w:rsidP="0025574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A86"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7"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88" w14:textId="1DBC00DE" w:rsidR="00255747" w:rsidRDefault="00255747" w:rsidP="00255747">
            <w:pPr>
              <w:pStyle w:val="TAL"/>
              <w:rPr>
                <w:rFonts w:cs="Arial"/>
                <w:szCs w:val="18"/>
              </w:rPr>
            </w:pPr>
            <w:r>
              <w:rPr>
                <w:rFonts w:cs="Arial"/>
                <w:szCs w:val="18"/>
              </w:rPr>
              <w:t>This IE shall be present during an EPS to 5GS Idle mode mobility or handover preparation using the N26 interface.</w:t>
            </w:r>
          </w:p>
          <w:p w14:paraId="32E9FA89" w14:textId="5A991C3C" w:rsidR="00255747" w:rsidRDefault="00255747" w:rsidP="0025574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DF4B6D">
              <w:t xml:space="preserve"> (starting from octet</w:t>
            </w:r>
            <w:r w:rsidR="00E116F5">
              <w:t> </w:t>
            </w:r>
            <w:r w:rsidR="00DF4B6D">
              <w:t>1)</w:t>
            </w:r>
            <w:r>
              <w:t>, received from the MME</w:t>
            </w:r>
            <w:r>
              <w:rPr>
                <w:rFonts w:cs="Arial"/>
                <w:szCs w:val="18"/>
              </w:rPr>
              <w:t>.</w:t>
            </w:r>
          </w:p>
        </w:tc>
      </w:tr>
      <w:tr w:rsidR="00321884" w:rsidRPr="00FD48E5" w14:paraId="32E9FA90"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B" w14:textId="77777777" w:rsidR="00321884" w:rsidRDefault="00321884" w:rsidP="00A423F5">
            <w:pPr>
              <w:pStyle w:val="TAL"/>
            </w:pPr>
            <w:r>
              <w:t>vsmfPduSessionUri</w:t>
            </w:r>
          </w:p>
        </w:tc>
        <w:tc>
          <w:tcPr>
            <w:tcW w:w="1559" w:type="dxa"/>
            <w:tcBorders>
              <w:top w:val="single" w:sz="4" w:space="0" w:color="auto"/>
              <w:left w:val="single" w:sz="4" w:space="0" w:color="auto"/>
              <w:bottom w:val="single" w:sz="4" w:space="0" w:color="auto"/>
              <w:right w:val="single" w:sz="4" w:space="0" w:color="auto"/>
            </w:tcBorders>
          </w:tcPr>
          <w:p w14:paraId="32E9FA8C" w14:textId="77777777" w:rsidR="00321884" w:rsidRDefault="00271F8E" w:rsidP="00A423F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A8D"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8E"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8F" w14:textId="77777777" w:rsidR="00321884" w:rsidRDefault="00321884" w:rsidP="00A423F5">
            <w:pPr>
              <w:pStyle w:val="TAL"/>
              <w:rPr>
                <w:rFonts w:cs="Arial"/>
                <w:szCs w:val="18"/>
              </w:rPr>
            </w:pPr>
            <w:r>
              <w:rPr>
                <w:rFonts w:cs="Arial"/>
                <w:szCs w:val="18"/>
              </w:rPr>
              <w:t>This IE shall include the URI representing the PDU session in the V-SMF.</w:t>
            </w:r>
          </w:p>
        </w:tc>
      </w:tr>
      <w:tr w:rsidR="00321884" w:rsidRPr="00FD48E5" w14:paraId="32E9FA9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1" w14:textId="77777777" w:rsidR="00321884" w:rsidRDefault="0032188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A92"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A93"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4"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5" w14:textId="77777777" w:rsidR="00321884" w:rsidRDefault="00321884" w:rsidP="00A423F5">
            <w:pPr>
              <w:pStyle w:val="TAL"/>
              <w:rPr>
                <w:rFonts w:cs="Arial"/>
                <w:szCs w:val="18"/>
              </w:rPr>
            </w:pPr>
            <w:r>
              <w:rPr>
                <w:rFonts w:cs="Arial"/>
                <w:szCs w:val="18"/>
              </w:rPr>
              <w:t>This IE shall contain the N9 tunnel information on the visited CN side.</w:t>
            </w:r>
          </w:p>
        </w:tc>
      </w:tr>
      <w:tr w:rsidR="00321884" w:rsidRPr="00FD48E5" w14:paraId="32E9FA9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7" w14:textId="77777777" w:rsidR="00321884" w:rsidRDefault="0032188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A98" w14:textId="77777777" w:rsidR="00321884"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A99"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A"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B" w14:textId="77777777" w:rsidR="00321884" w:rsidRDefault="00321884" w:rsidP="00A423F5">
            <w:pPr>
              <w:pStyle w:val="TAL"/>
              <w:rPr>
                <w:rFonts w:cs="Arial"/>
                <w:szCs w:val="18"/>
              </w:rPr>
            </w:pPr>
            <w:r>
              <w:rPr>
                <w:rFonts w:cs="Arial"/>
                <w:szCs w:val="18"/>
              </w:rPr>
              <w:t>This IE shall indicate the Access Network Type to which the PDU session is to be associated.</w:t>
            </w:r>
          </w:p>
        </w:tc>
      </w:tr>
      <w:tr w:rsidR="00816D58" w14:paraId="32E9FAA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A9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A9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A1"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1884" w:rsidRPr="00FD48E5" w14:paraId="32E9FAA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3" w14:textId="77777777" w:rsidR="00321884" w:rsidRDefault="0032188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AA4" w14:textId="77777777" w:rsidR="00321884" w:rsidRDefault="0032188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AA5"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6"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7" w14:textId="77777777" w:rsidR="00321884" w:rsidRDefault="00321884" w:rsidP="00A423F5">
            <w:pPr>
              <w:pStyle w:val="TAL"/>
              <w:rPr>
                <w:rFonts w:cs="Arial"/>
                <w:szCs w:val="18"/>
              </w:rPr>
            </w:pPr>
            <w:r>
              <w:rPr>
                <w:rFonts w:cs="Arial"/>
                <w:szCs w:val="18"/>
              </w:rPr>
              <w:t>This IE shall contain the UE location information</w:t>
            </w:r>
            <w:r w:rsidR="00255747">
              <w:rPr>
                <w:rFonts w:cs="Arial"/>
                <w:szCs w:val="18"/>
              </w:rPr>
              <w:t>, if it is available</w:t>
            </w:r>
            <w:r>
              <w:rPr>
                <w:rFonts w:cs="Arial"/>
                <w:szCs w:val="18"/>
              </w:rPr>
              <w:t>.</w:t>
            </w:r>
            <w:r w:rsidR="00543DFF">
              <w:rPr>
                <w:rFonts w:cs="Arial"/>
                <w:szCs w:val="18"/>
              </w:rPr>
              <w:t xml:space="preserve"> See NOTE.</w:t>
            </w:r>
          </w:p>
        </w:tc>
      </w:tr>
      <w:tr w:rsidR="00321884" w:rsidRPr="00FD48E5" w14:paraId="32E9FAA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9" w14:textId="77777777" w:rsidR="00321884" w:rsidRDefault="0032188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AAA" w14:textId="77777777" w:rsidR="00321884" w:rsidRDefault="0032188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AAB"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C"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D" w14:textId="77777777" w:rsidR="00321884" w:rsidRDefault="00321884" w:rsidP="00A423F5">
            <w:pPr>
              <w:pStyle w:val="TAL"/>
              <w:rPr>
                <w:rFonts w:cs="Arial"/>
                <w:szCs w:val="18"/>
              </w:rPr>
            </w:pPr>
            <w:r>
              <w:rPr>
                <w:rFonts w:cs="Arial"/>
                <w:szCs w:val="18"/>
              </w:rPr>
              <w:t>This IE shall contain the UE Time Zone</w:t>
            </w:r>
            <w:r w:rsidR="00255747">
              <w:rPr>
                <w:rFonts w:cs="Arial"/>
                <w:szCs w:val="18"/>
              </w:rPr>
              <w:t>, if it is available</w:t>
            </w:r>
            <w:r>
              <w:rPr>
                <w:rFonts w:cs="Arial"/>
                <w:szCs w:val="18"/>
              </w:rPr>
              <w:t>.</w:t>
            </w:r>
          </w:p>
        </w:tc>
      </w:tr>
      <w:tr w:rsidR="0045457F" w:rsidRPr="00FD48E5" w14:paraId="32E9FAB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F" w14:textId="77777777" w:rsidR="0045457F" w:rsidDel="005E364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AB0" w14:textId="77777777" w:rsidR="0045457F" w:rsidDel="005E364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AB1" w14:textId="77777777" w:rsidR="0045457F" w:rsidDel="005E364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B2" w14:textId="77777777" w:rsidR="0045457F" w:rsidDel="005E364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3" w14:textId="5079FCB2" w:rsidR="0045457F" w:rsidRDefault="0045457F" w:rsidP="0045457F">
            <w:pPr>
              <w:pStyle w:val="TAL"/>
              <w:rPr>
                <w:rFonts w:cs="Arial"/>
                <w:szCs w:val="18"/>
              </w:rPr>
            </w:pPr>
            <w:r>
              <w:rPr>
                <w:rFonts w:cs="Arial"/>
                <w:szCs w:val="18"/>
              </w:rPr>
              <w:t>Additional UE location.</w:t>
            </w:r>
          </w:p>
          <w:p w14:paraId="32E9FAB4" w14:textId="72E00D68" w:rsidR="0045457F" w:rsidRDefault="0045457F" w:rsidP="0045457F">
            <w:pPr>
              <w:pStyle w:val="TAL"/>
              <w:rPr>
                <w:rFonts w:cs="Arial"/>
                <w:szCs w:val="18"/>
              </w:rPr>
            </w:pPr>
            <w:r>
              <w:rPr>
                <w:rFonts w:cs="Arial"/>
                <w:szCs w:val="18"/>
              </w:rPr>
              <w:t>This IE may be present, if anType indicates a non-3GPP access and a valid 3GPP access user location information is available.</w:t>
            </w:r>
          </w:p>
          <w:p w14:paraId="32E9FAB5" w14:textId="186F3955" w:rsidR="00DF5D11" w:rsidRDefault="0045457F" w:rsidP="0045457F">
            <w:pPr>
              <w:pStyle w:val="TAL"/>
              <w:rPr>
                <w:rFonts w:cs="Arial"/>
                <w:szCs w:val="18"/>
              </w:rPr>
            </w:pPr>
            <w:r>
              <w:rPr>
                <w:rFonts w:cs="Arial"/>
                <w:szCs w:val="18"/>
              </w:rPr>
              <w:t>When present, it shall contain</w:t>
            </w:r>
            <w:r w:rsidR="00DF5D11">
              <w:rPr>
                <w:rFonts w:cs="Arial"/>
                <w:szCs w:val="18"/>
              </w:rPr>
              <w:t>:</w:t>
            </w:r>
          </w:p>
          <w:p w14:paraId="32E9FAB6"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sz w:val="18"/>
              </w:rPr>
              <w:t>the last known 3GPP access user location</w:t>
            </w:r>
            <w:r w:rsidRPr="00DF5D11">
              <w:rPr>
                <w:rFonts w:ascii="Arial" w:hAnsi="Arial"/>
                <w:sz w:val="18"/>
              </w:rPr>
              <w:t>;</w:t>
            </w:r>
            <w:r>
              <w:t xml:space="preserve"> </w:t>
            </w:r>
            <w:r w:rsidRPr="00EA1C32">
              <w:rPr>
                <w:rFonts w:ascii="Arial" w:hAnsi="Arial"/>
                <w:sz w:val="18"/>
              </w:rPr>
              <w:t>and</w:t>
            </w:r>
          </w:p>
          <w:p w14:paraId="32E9FAB7" w14:textId="7DF730BE" w:rsidR="00DF5D11" w:rsidRDefault="00DF5D11" w:rsidP="00DF5D11">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B8" w14:textId="77777777" w:rsidR="0045457F" w:rsidDel="005E364F" w:rsidRDefault="00543DFF" w:rsidP="0045457F">
            <w:pPr>
              <w:pStyle w:val="TAL"/>
              <w:rPr>
                <w:rFonts w:cs="Arial"/>
                <w:szCs w:val="18"/>
              </w:rPr>
            </w:pPr>
            <w:r>
              <w:rPr>
                <w:rFonts w:cs="Arial"/>
                <w:szCs w:val="18"/>
              </w:rPr>
              <w:t>See NOTE.</w:t>
            </w:r>
          </w:p>
        </w:tc>
      </w:tr>
      <w:tr w:rsidR="0056485C" w:rsidRPr="00FD48E5" w14:paraId="32E9FAB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BA" w14:textId="77777777" w:rsidR="0056485C" w:rsidRDefault="0056485C" w:rsidP="001433FE">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ABB" w14:textId="77777777" w:rsidR="0056485C" w:rsidRDefault="0056485C" w:rsidP="001433FE">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ABC"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BD"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E" w14:textId="77777777" w:rsidR="0056485C" w:rsidRDefault="0056485C" w:rsidP="001433FE">
            <w:pPr>
              <w:pStyle w:val="TAL"/>
              <w:rPr>
                <w:rFonts w:cs="Arial"/>
                <w:szCs w:val="18"/>
              </w:rPr>
            </w:pPr>
            <w:r>
              <w:rPr>
                <w:rFonts w:cs="Arial"/>
                <w:szCs w:val="18"/>
              </w:rPr>
              <w:t xml:space="preserve">This IE shall be present if it is available. When present, it shall contain the user's GPSI. </w:t>
            </w:r>
          </w:p>
        </w:tc>
      </w:tr>
      <w:tr w:rsidR="00C22548" w:rsidRPr="00FD48E5" w14:paraId="32E9FAC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0" w14:textId="77777777" w:rsidR="00C22548" w:rsidRDefault="00C22548" w:rsidP="00C22548">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AC1"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2"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3"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4" w14:textId="239AA27E" w:rsidR="00C22548" w:rsidRDefault="00C22548" w:rsidP="00C22548">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C22548" w:rsidRPr="00FD48E5" w14:paraId="32E9FACB"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6" w14:textId="77777777" w:rsidR="00C22548" w:rsidRDefault="00C22548" w:rsidP="00C22548">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AC7"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8"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9"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A" w14:textId="265106A4" w:rsidR="00C22548" w:rsidRDefault="00C22548" w:rsidP="00C22548">
            <w:pPr>
              <w:pStyle w:val="TAL"/>
              <w:rPr>
                <w:rFonts w:cs="Arial"/>
                <w:szCs w:val="18"/>
              </w:rPr>
            </w:pPr>
            <w:r>
              <w:rPr>
                <w:rFonts w:cs="Arial"/>
                <w:szCs w:val="18"/>
              </w:rPr>
              <w:t>This IE shall be present if the V-SMF has received unknown N1 SM information from the UE. When present, this IE shall</w:t>
            </w:r>
            <w:r w:rsidR="0095220C">
              <w:rPr>
                <w:rFonts w:cs="Arial"/>
                <w:szCs w:val="18"/>
              </w:rPr>
              <w:t xml:space="preserve"> </w:t>
            </w:r>
            <w:r w:rsidR="00625BA5">
              <w:rPr>
                <w:rFonts w:cs="Arial"/>
                <w:szCs w:val="18"/>
              </w:rPr>
              <w:t>r</w:t>
            </w:r>
            <w:r w:rsidR="0095220C">
              <w:rPr>
                <w:rFonts w:cs="Arial"/>
                <w:szCs w:val="18"/>
              </w:rPr>
              <w:t xml:space="preserve">eference the </w:t>
            </w:r>
            <w:r w:rsidR="0095220C">
              <w:rPr>
                <w:lang w:val="en-US"/>
              </w:rPr>
              <w:t>unknownN1SmInfo</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EF1212" w:rsidRPr="00FD48E5" w14:paraId="32E9FAD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C" w14:textId="77777777" w:rsidR="00EF1212" w:rsidRDefault="00EF1212" w:rsidP="00342AE2">
            <w:pPr>
              <w:pStyle w:val="TAL"/>
              <w:rPr>
                <w:lang w:val="en-US"/>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ACD"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ACE"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F"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0" w14:textId="65683B21"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F6442A" w14:paraId="32E9FAD7"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2" w14:textId="77777777" w:rsidR="00F6442A" w:rsidRPr="00793F63" w:rsidRDefault="00F6442A" w:rsidP="001E2CE3">
            <w:pPr>
              <w:pStyle w:val="TAL"/>
            </w:pPr>
            <w:r>
              <w:t>hPcfId</w:t>
            </w:r>
          </w:p>
        </w:tc>
        <w:tc>
          <w:tcPr>
            <w:tcW w:w="1559" w:type="dxa"/>
            <w:tcBorders>
              <w:top w:val="single" w:sz="4" w:space="0" w:color="auto"/>
              <w:left w:val="single" w:sz="4" w:space="0" w:color="auto"/>
              <w:bottom w:val="single" w:sz="4" w:space="0" w:color="auto"/>
              <w:right w:val="single" w:sz="4" w:space="0" w:color="auto"/>
            </w:tcBorders>
          </w:tcPr>
          <w:p w14:paraId="32E9FAD3" w14:textId="77777777" w:rsidR="00F6442A" w:rsidRDefault="00F6442A" w:rsidP="001E2CE3">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D4" w14:textId="77777777" w:rsidR="00F6442A" w:rsidRDefault="00F6442A"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D5" w14:textId="77777777" w:rsidR="00F6442A" w:rsidRDefault="00F6442A"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6" w14:textId="77777777" w:rsidR="00F6442A" w:rsidRDefault="00F6442A" w:rsidP="001E2CE3">
            <w:pPr>
              <w:pStyle w:val="TAL"/>
              <w:rPr>
                <w:rFonts w:cs="Arial"/>
                <w:szCs w:val="18"/>
              </w:rPr>
            </w:pPr>
            <w:r>
              <w:rPr>
                <w:rFonts w:cs="Arial"/>
                <w:szCs w:val="18"/>
              </w:rPr>
              <w:t xml:space="preserve">When present, this IE shall contain the identifier of the H-PCF selected by the AMF for the UE (for Access and Mobility Policy Control). </w:t>
            </w:r>
          </w:p>
        </w:tc>
      </w:tr>
      <w:tr w:rsidR="00255747" w14:paraId="32E9FAE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8" w14:textId="77777777" w:rsidR="00255747" w:rsidRDefault="00255747" w:rsidP="00255747">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AD9" w14:textId="77777777" w:rsidR="00255747" w:rsidRDefault="00255747" w:rsidP="0025574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DA"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DB"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C" w14:textId="0F15D214" w:rsidR="00255747" w:rsidRDefault="00255747" w:rsidP="00255747">
            <w:pPr>
              <w:pStyle w:val="TAL"/>
              <w:rPr>
                <w:rFonts w:cs="Arial"/>
                <w:szCs w:val="18"/>
              </w:rPr>
            </w:pPr>
            <w:r>
              <w:rPr>
                <w:rFonts w:cs="Arial"/>
                <w:szCs w:val="18"/>
              </w:rPr>
              <w:t>This IE shall be present during an EPS to 5GS handover preparation using the N26 interface.</w:t>
            </w:r>
          </w:p>
          <w:p w14:paraId="32E9FADD" w14:textId="77777777" w:rsidR="00255747" w:rsidRDefault="00255747" w:rsidP="00255747">
            <w:pPr>
              <w:pStyle w:val="TAL"/>
              <w:rPr>
                <w:rFonts w:cs="Arial"/>
                <w:szCs w:val="18"/>
              </w:rPr>
            </w:pPr>
          </w:p>
          <w:p w14:paraId="32E9FADE" w14:textId="77777777" w:rsidR="00255747" w:rsidRDefault="00255747" w:rsidP="00255747">
            <w:pPr>
              <w:pStyle w:val="TAL"/>
              <w:rPr>
                <w:rFonts w:cs="Arial"/>
                <w:szCs w:val="18"/>
              </w:rPr>
            </w:pPr>
            <w:r>
              <w:rPr>
                <w:rFonts w:cs="Arial"/>
                <w:szCs w:val="18"/>
              </w:rPr>
              <w:t>When present, it shall be set as follows:</w:t>
            </w:r>
          </w:p>
          <w:p w14:paraId="32E9FADF" w14:textId="5328EFDA"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32E9FAE0" w14:textId="77777777"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w:t>
            </w:r>
          </w:p>
          <w:p w14:paraId="32E9FAE1" w14:textId="64866CF0" w:rsidR="00255747" w:rsidRDefault="00255747" w:rsidP="00255747">
            <w:pPr>
              <w:pStyle w:val="TAL"/>
              <w:rPr>
                <w:rFonts w:cs="Arial"/>
                <w:szCs w:val="18"/>
              </w:rPr>
            </w:pPr>
            <w:r>
              <w:rPr>
                <w:rFonts w:cs="Arial"/>
                <w:szCs w:val="18"/>
              </w:rPr>
              <w:t>It shall be set to "true" during an EPS to 5GS handover preparation using the N26 interface.</w:t>
            </w:r>
          </w:p>
          <w:p w14:paraId="32E9FAE2" w14:textId="77777777" w:rsidR="00255747" w:rsidRDefault="00255747" w:rsidP="00255747">
            <w:pPr>
              <w:pStyle w:val="TAL"/>
              <w:rPr>
                <w:rFonts w:cs="Arial"/>
                <w:szCs w:val="18"/>
              </w:rPr>
            </w:pPr>
          </w:p>
        </w:tc>
      </w:tr>
      <w:tr w:rsidR="009C509A" w14:paraId="32E9FAE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4"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AE5"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AE6"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E7"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8"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r>
      <w:tr w:rsidR="004836FF" w14:paraId="0E0A8DAF"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F432190" w14:textId="77777777" w:rsidR="004836FF" w:rsidRDefault="004836FF" w:rsidP="00867EA1">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3D6B5B44" w14:textId="77777777" w:rsidR="004836FF" w:rsidRDefault="004836FF" w:rsidP="00867EA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A992441" w14:textId="77777777" w:rsidR="004836FF" w:rsidRDefault="004836FF" w:rsidP="00867E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10C8AD" w14:textId="77777777" w:rsidR="004836FF" w:rsidRDefault="004836FF" w:rsidP="00867E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EF6060" w14:textId="140E1EDD" w:rsidR="004836FF" w:rsidRDefault="004836FF" w:rsidP="00867EA1">
            <w:pPr>
              <w:pStyle w:val="TAL"/>
              <w:rPr>
                <w:rFonts w:cs="Arial"/>
                <w:szCs w:val="18"/>
              </w:rPr>
            </w:pPr>
            <w:r>
              <w:rPr>
                <w:rFonts w:cs="Arial"/>
                <w:szCs w:val="18"/>
              </w:rPr>
              <w:t>This IE shall be present and set to true if the UE requests to setup an always-on PDU session and this is allowed by local policy in the V-SMF.</w:t>
            </w:r>
          </w:p>
          <w:p w14:paraId="20512050" w14:textId="77777777" w:rsidR="004836FF" w:rsidRDefault="004836FF" w:rsidP="00867EA1">
            <w:pPr>
              <w:pStyle w:val="TAL"/>
              <w:rPr>
                <w:rFonts w:cs="Arial"/>
                <w:szCs w:val="18"/>
              </w:rPr>
            </w:pPr>
          </w:p>
          <w:p w14:paraId="635163F1" w14:textId="77777777" w:rsidR="004836FF" w:rsidRDefault="004836FF" w:rsidP="00867EA1">
            <w:pPr>
              <w:pStyle w:val="TAL"/>
              <w:rPr>
                <w:rFonts w:cs="Arial"/>
                <w:szCs w:val="18"/>
              </w:rPr>
            </w:pPr>
            <w:r>
              <w:rPr>
                <w:rFonts w:cs="Arial"/>
                <w:szCs w:val="18"/>
              </w:rPr>
              <w:t>When present, it shall be set as follows:</w:t>
            </w:r>
          </w:p>
          <w:p w14:paraId="44740E4F" w14:textId="77777777" w:rsidR="004836FF" w:rsidRDefault="004836FF" w:rsidP="00867EA1">
            <w:pPr>
              <w:pStyle w:val="TAL"/>
              <w:rPr>
                <w:rFonts w:cs="Arial"/>
                <w:szCs w:val="18"/>
              </w:rPr>
            </w:pPr>
          </w:p>
          <w:p w14:paraId="3355CCE9"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7DA2C2CF"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 (default): not a request for an always-on PDU session</w:t>
            </w:r>
          </w:p>
          <w:p w14:paraId="681879EE" w14:textId="77777777" w:rsidR="004836FF" w:rsidRDefault="004836FF" w:rsidP="00867EA1">
            <w:pPr>
              <w:pStyle w:val="TAL"/>
              <w:rPr>
                <w:rFonts w:cs="Arial"/>
                <w:szCs w:val="18"/>
              </w:rPr>
            </w:pPr>
          </w:p>
        </w:tc>
      </w:tr>
      <w:tr w:rsidR="00D068FA" w14:paraId="6DA0542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C4644A0" w14:textId="681D05C1" w:rsidR="00D068FA" w:rsidRDefault="00D068FA" w:rsidP="00D068F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C391EF" w14:textId="3C72A1E4" w:rsidR="00D068FA" w:rsidRDefault="00D068FA" w:rsidP="00D068F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7FC22F33" w14:textId="14B98D6F"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9AC44" w14:textId="2D739A7D"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72868B" w14:textId="46FA8BF8" w:rsidR="00D068FA" w:rsidRDefault="00D068FA" w:rsidP="00D068FA">
            <w:pPr>
              <w:pStyle w:val="TAL"/>
              <w:rPr>
                <w:rFonts w:cs="Arial"/>
                <w:szCs w:val="18"/>
              </w:rPr>
            </w:pPr>
            <w:r>
              <w:rPr>
                <w:szCs w:val="18"/>
              </w:rPr>
              <w:t>When present, it shall indicate the identity of the UDM group serving the UE.</w:t>
            </w:r>
          </w:p>
        </w:tc>
      </w:tr>
      <w:tr w:rsidR="00D068FA" w14:paraId="0A89B93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EE708FE" w14:textId="14D88BC7" w:rsidR="00D068FA" w:rsidRDefault="00D068FA" w:rsidP="00D068FA">
            <w:pPr>
              <w:pStyle w:val="TAL"/>
            </w:pPr>
            <w:r w:rsidRPr="002857AD">
              <w:lastRenderedPageBreak/>
              <w:t>routingIndicator</w:t>
            </w:r>
          </w:p>
        </w:tc>
        <w:tc>
          <w:tcPr>
            <w:tcW w:w="1559" w:type="dxa"/>
            <w:tcBorders>
              <w:top w:val="single" w:sz="4" w:space="0" w:color="auto"/>
              <w:left w:val="single" w:sz="4" w:space="0" w:color="auto"/>
              <w:bottom w:val="single" w:sz="4" w:space="0" w:color="auto"/>
              <w:right w:val="single" w:sz="4" w:space="0" w:color="auto"/>
            </w:tcBorders>
          </w:tcPr>
          <w:p w14:paraId="4050DEB3" w14:textId="52770D3C" w:rsidR="00D068FA" w:rsidRDefault="00D068FA" w:rsidP="00D068F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97C5E7A" w14:textId="3C439CA0"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416C47" w14:textId="08DC7A33"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E3A04E" w14:textId="0D48A25D" w:rsidR="00D068FA" w:rsidRDefault="00D068FA" w:rsidP="00D068FA">
            <w:pPr>
              <w:pStyle w:val="TAL"/>
              <w:rPr>
                <w:rFonts w:cs="Arial"/>
                <w:szCs w:val="18"/>
              </w:rPr>
            </w:pPr>
            <w:r>
              <w:rPr>
                <w:szCs w:val="18"/>
              </w:rPr>
              <w:t>When present, it shall indicate the Routing Indicator of the UE.</w:t>
            </w:r>
          </w:p>
        </w:tc>
      </w:tr>
      <w:tr w:rsidR="00C00E37" w14:paraId="32E9FAF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A"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AEB"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AEC"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ED"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E"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AEF" w14:textId="77777777" w:rsidR="00C00E37" w:rsidRDefault="00C00E37" w:rsidP="00777461">
            <w:pPr>
              <w:pStyle w:val="TAL"/>
              <w:rPr>
                <w:rFonts w:cs="Arial"/>
                <w:szCs w:val="18"/>
              </w:rPr>
            </w:pPr>
          </w:p>
          <w:p w14:paraId="32E9FAF0"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3E2FE0" w14:paraId="32E9FAF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F2" w14:textId="77777777" w:rsidR="003E2FE0" w:rsidRDefault="003E2FE0" w:rsidP="003E2FE0">
            <w:pPr>
              <w:pStyle w:val="TAL"/>
            </w:pPr>
            <w:r>
              <w:t>vSmfService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2E9FAF3" w14:textId="77777777" w:rsidR="003E2FE0" w:rsidRDefault="003E2FE0" w:rsidP="003E2FE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AF4" w14:textId="77777777" w:rsidR="003E2FE0" w:rsidRDefault="003E2FE0" w:rsidP="003E2FE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F5" w14:textId="77777777" w:rsidR="003E2FE0" w:rsidRDefault="003E2FE0" w:rsidP="003E2F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F6" w14:textId="7CC2B86F" w:rsidR="003E2FE0" w:rsidRDefault="003E2FE0" w:rsidP="003E2FE0">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32E9FAF7" w14:textId="0CE2FEDE" w:rsidR="003E2FE0" w:rsidRDefault="003E2FE0" w:rsidP="003E2FE0">
            <w:pPr>
              <w:pStyle w:val="TAL"/>
              <w:rPr>
                <w:rFonts w:cs="Arial"/>
                <w:szCs w:val="18"/>
              </w:rPr>
            </w:pPr>
            <w:r>
              <w:rPr>
                <w:rFonts w:cs="Arial"/>
                <w:szCs w:val="18"/>
              </w:rPr>
              <w:t xml:space="preserve">This IE may be used by the H-SMF to identify PDU sessions affected by a failure or restart of the V-SMF service (see </w:t>
            </w:r>
            <w:r w:rsidR="005B1EEB">
              <w:rPr>
                <w:rFonts w:cs="Arial"/>
                <w:szCs w:val="18"/>
              </w:rPr>
              <w:t>clause</w:t>
            </w:r>
            <w:r w:rsidR="005202F6">
              <w:rPr>
                <w:rFonts w:cs="Arial"/>
                <w:szCs w:val="18"/>
              </w:rPr>
              <w:t>s</w:t>
            </w:r>
            <w:r>
              <w:rPr>
                <w:rFonts w:cs="Arial"/>
                <w:szCs w:val="18"/>
              </w:rPr>
              <w:t xml:space="preserve"> </w:t>
            </w:r>
            <w:r w:rsidR="002A0976">
              <w:rPr>
                <w:rFonts w:cs="Arial"/>
                <w:szCs w:val="18"/>
              </w:rPr>
              <w:t>6</w:t>
            </w:r>
            <w:r>
              <w:rPr>
                <w:rFonts w:cs="Arial"/>
                <w:szCs w:val="18"/>
              </w:rPr>
              <w:t xml:space="preserve">.2 </w:t>
            </w:r>
            <w:r w:rsidR="005202F6">
              <w:rPr>
                <w:rFonts w:cs="Arial"/>
                <w:szCs w:val="18"/>
              </w:rPr>
              <w:t>and 6.</w:t>
            </w:r>
            <w:r w:rsidR="001616CC">
              <w:rPr>
                <w:rFonts w:cs="Arial"/>
                <w:szCs w:val="18"/>
              </w:rPr>
              <w:t>3</w:t>
            </w:r>
            <w:r w:rsidR="005202F6">
              <w:rPr>
                <w:rFonts w:cs="Arial"/>
                <w:szCs w:val="18"/>
              </w:rPr>
              <w:t xml:space="preserve"> </w:t>
            </w:r>
            <w:r>
              <w:rPr>
                <w:rFonts w:cs="Arial"/>
                <w:szCs w:val="18"/>
              </w:rPr>
              <w:t>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.527 [</w:t>
            </w:r>
            <w:r w:rsidR="002A0976">
              <w:rPr>
                <w:rFonts w:cs="Arial"/>
                <w:szCs w:val="18"/>
              </w:rPr>
              <w:t>24</w:t>
            </w:r>
            <w:r>
              <w:rPr>
                <w:rFonts w:cs="Arial"/>
                <w:szCs w:val="18"/>
              </w:rPr>
              <w:t>]).</w:t>
            </w:r>
          </w:p>
        </w:tc>
      </w:tr>
      <w:tr w:rsidR="005202F6" w14:paraId="289EF2AB"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6A036D91" w14:textId="77777777" w:rsidR="005202F6" w:rsidRDefault="005202F6" w:rsidP="00073DAB">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08F4EDC" w14:textId="77777777" w:rsidR="005202F6" w:rsidRDefault="005202F6" w:rsidP="00073DAB">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D11913" w14:textId="77777777" w:rsidR="005202F6" w:rsidRDefault="005202F6" w:rsidP="00073DAB">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4BBCEDC" w14:textId="77777777" w:rsidR="005202F6" w:rsidRDefault="005202F6" w:rsidP="00073DAB">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3FBA969" w14:textId="59C05B2F" w:rsidR="005202F6" w:rsidRDefault="005202F6" w:rsidP="00073DAB">
            <w:pPr>
              <w:pStyle w:val="TAL"/>
              <w:rPr>
                <w:rFonts w:cs="Arial"/>
                <w:szCs w:val="18"/>
              </w:rPr>
            </w:pPr>
            <w:r w:rsidRPr="002857AD">
              <w:rPr>
                <w:rFonts w:cs="Arial"/>
                <w:szCs w:val="18"/>
              </w:rPr>
              <w:t xml:space="preserve">Timestamp when </w:t>
            </w:r>
            <w:r>
              <w:rPr>
                <w:rFonts w:cs="Arial"/>
                <w:szCs w:val="18"/>
              </w:rPr>
              <w:t>the V-SMF service instance serving the PDU session wa</w:t>
            </w:r>
            <w:r w:rsidR="00F24E28">
              <w:rPr>
                <w:rFonts w:cs="Arial"/>
                <w:szCs w:val="18"/>
              </w:rPr>
              <w:t xml:space="preserve">s (re)started (see </w:t>
            </w:r>
            <w:r w:rsidR="005B1EEB">
              <w:rPr>
                <w:rFonts w:cs="Arial"/>
                <w:szCs w:val="18"/>
              </w:rPr>
              <w:t>clause</w:t>
            </w:r>
            <w:r w:rsidR="00F24E28">
              <w:rPr>
                <w:rFonts w:cs="Arial"/>
                <w:szCs w:val="18"/>
              </w:rPr>
              <w:t xml:space="preserve"> 6.3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343388" w14:paraId="6705D3C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7F7A77C0" w14:textId="55918312"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1850EADA" w14:textId="4A5E31EA"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34E6876" w14:textId="1AADB8D3"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0A6AB5" w14:textId="15982FD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AC74B4" w14:textId="24F714A5" w:rsidR="00343388" w:rsidRDefault="00343388" w:rsidP="00343388">
            <w:pPr>
              <w:pStyle w:val="TAL"/>
              <w:rPr>
                <w:rFonts w:cs="Arial"/>
                <w:szCs w:val="18"/>
              </w:rPr>
            </w:pPr>
            <w:r>
              <w:rPr>
                <w:rFonts w:cs="Arial"/>
                <w:szCs w:val="18"/>
              </w:rPr>
              <w:t xml:space="preserve">Roaming Charging Profile applicable in the VPLMN (see </w:t>
            </w:r>
            <w:r w:rsidR="005B1EEB">
              <w:rPr>
                <w:noProof/>
                <w:lang w:val="en-US"/>
              </w:rPr>
              <w:t>clause</w:t>
            </w:r>
            <w:r>
              <w:rPr>
                <w:noProof/>
                <w:lang w:val="en-US"/>
              </w:rPr>
              <w:t xml:space="preserve">s 5.1.9.1, 5.2.1.7 and 5.2.2.12.2 of 3GPP TS 32.255 [25]). </w:t>
            </w:r>
          </w:p>
        </w:tc>
      </w:tr>
      <w:tr w:rsidR="00343388" w14:paraId="3D60DC6E"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56ECAC6B" w14:textId="71EE6D79" w:rsidR="00343388" w:rsidRDefault="00343388" w:rsidP="00343388">
            <w:pPr>
              <w:pStyle w:val="TAL"/>
            </w:pPr>
            <w:r>
              <w:t>chargingId</w:t>
            </w:r>
          </w:p>
        </w:tc>
        <w:tc>
          <w:tcPr>
            <w:tcW w:w="1559" w:type="dxa"/>
            <w:tcBorders>
              <w:top w:val="single" w:sz="4" w:space="0" w:color="auto"/>
              <w:left w:val="single" w:sz="4" w:space="0" w:color="auto"/>
              <w:bottom w:val="single" w:sz="4" w:space="0" w:color="auto"/>
              <w:right w:val="single" w:sz="4" w:space="0" w:color="auto"/>
            </w:tcBorders>
          </w:tcPr>
          <w:p w14:paraId="509F6F0C" w14:textId="62EAA5A7" w:rsidR="00343388" w:rsidRDefault="00343388" w:rsidP="0034338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F73ED10" w14:textId="5EE1EAAE"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5A4026" w14:textId="1BF50E7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DF30D2" w14:textId="625E1F44" w:rsidR="00343388" w:rsidRDefault="00343388" w:rsidP="00343388">
            <w:pPr>
              <w:pStyle w:val="TAL"/>
              <w:rPr>
                <w:rFonts w:cs="Arial"/>
                <w:szCs w:val="18"/>
              </w:rPr>
            </w:pPr>
            <w:r>
              <w:rPr>
                <w:rFonts w:cs="Arial"/>
                <w:szCs w:val="18"/>
              </w:rPr>
              <w:t xml:space="preserve">Charging ID (see </w:t>
            </w:r>
            <w:r w:rsidR="005B1EEB">
              <w:rPr>
                <w:noProof/>
                <w:lang w:val="en-US"/>
              </w:rPr>
              <w:t>clause</w:t>
            </w:r>
            <w:r>
              <w:rPr>
                <w:noProof/>
                <w:lang w:val="en-US"/>
              </w:rPr>
              <w:t xml:space="preserve">s 5.1.9.1 of 3GPP TS 32.255 [25]). </w:t>
            </w:r>
          </w:p>
        </w:tc>
      </w:tr>
      <w:tr w:rsidR="009D1C5D" w14:paraId="2211AA3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698DCC16" w14:textId="29465A1E" w:rsidR="009D1C5D" w:rsidRDefault="009D1C5D" w:rsidP="009D1C5D">
            <w:pPr>
              <w:pStyle w:val="TAL"/>
            </w:pPr>
            <w:r w:rsidRPr="00D165B3">
              <w:t>oldPduSessionId</w:t>
            </w:r>
          </w:p>
        </w:tc>
        <w:tc>
          <w:tcPr>
            <w:tcW w:w="1559" w:type="dxa"/>
            <w:tcBorders>
              <w:top w:val="single" w:sz="4" w:space="0" w:color="auto"/>
              <w:left w:val="single" w:sz="4" w:space="0" w:color="auto"/>
              <w:bottom w:val="single" w:sz="4" w:space="0" w:color="auto"/>
              <w:right w:val="single" w:sz="4" w:space="0" w:color="auto"/>
            </w:tcBorders>
          </w:tcPr>
          <w:p w14:paraId="7FDB4726" w14:textId="0AFBFC0E" w:rsidR="009D1C5D" w:rsidRDefault="009D1C5D" w:rsidP="009D1C5D">
            <w:pPr>
              <w:pStyle w:val="TAL"/>
            </w:pPr>
            <w:r w:rsidRPr="00D165B3">
              <w:t>PduSessionId</w:t>
            </w:r>
          </w:p>
        </w:tc>
        <w:tc>
          <w:tcPr>
            <w:tcW w:w="425" w:type="dxa"/>
            <w:tcBorders>
              <w:top w:val="single" w:sz="4" w:space="0" w:color="auto"/>
              <w:left w:val="single" w:sz="4" w:space="0" w:color="auto"/>
              <w:bottom w:val="single" w:sz="4" w:space="0" w:color="auto"/>
              <w:right w:val="single" w:sz="4" w:space="0" w:color="auto"/>
            </w:tcBorders>
          </w:tcPr>
          <w:p w14:paraId="1A4587E0" w14:textId="00015FAF" w:rsidR="009D1C5D" w:rsidRDefault="009D1C5D" w:rsidP="009D1C5D">
            <w:pPr>
              <w:pStyle w:val="TAC"/>
            </w:pPr>
            <w:r w:rsidRPr="00D165B3">
              <w:t>C</w:t>
            </w:r>
          </w:p>
        </w:tc>
        <w:tc>
          <w:tcPr>
            <w:tcW w:w="1134" w:type="dxa"/>
            <w:tcBorders>
              <w:top w:val="single" w:sz="4" w:space="0" w:color="auto"/>
              <w:left w:val="single" w:sz="4" w:space="0" w:color="auto"/>
              <w:bottom w:val="single" w:sz="4" w:space="0" w:color="auto"/>
              <w:right w:val="single" w:sz="4" w:space="0" w:color="auto"/>
            </w:tcBorders>
          </w:tcPr>
          <w:p w14:paraId="787A54A5" w14:textId="4FC071B3" w:rsidR="009D1C5D" w:rsidRDefault="009D1C5D" w:rsidP="009D1C5D">
            <w:pPr>
              <w:pStyle w:val="TAL"/>
            </w:pPr>
            <w:r w:rsidRPr="00D165B3">
              <w:t>0..1</w:t>
            </w:r>
          </w:p>
        </w:tc>
        <w:tc>
          <w:tcPr>
            <w:tcW w:w="4359" w:type="dxa"/>
            <w:tcBorders>
              <w:top w:val="single" w:sz="4" w:space="0" w:color="auto"/>
              <w:left w:val="single" w:sz="4" w:space="0" w:color="auto"/>
              <w:bottom w:val="single" w:sz="4" w:space="0" w:color="auto"/>
              <w:right w:val="single" w:sz="4" w:space="0" w:color="auto"/>
            </w:tcBorders>
          </w:tcPr>
          <w:p w14:paraId="24D6B18D" w14:textId="77777777" w:rsidR="009D1C5D" w:rsidRPr="00D165B3" w:rsidRDefault="009D1C5D" w:rsidP="009D1C5D">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080E2798" w14:textId="50C401FF" w:rsidR="009D1C5D" w:rsidRDefault="009D1C5D" w:rsidP="009D1C5D">
            <w:pPr>
              <w:pStyle w:val="TAL"/>
              <w:rPr>
                <w:rFonts w:cs="Arial"/>
                <w:szCs w:val="18"/>
              </w:rPr>
            </w:pPr>
            <w:r w:rsidRPr="00D165B3">
              <w:rPr>
                <w:rFonts w:cs="Arial"/>
                <w:szCs w:val="18"/>
              </w:rPr>
              <w:t xml:space="preserve">When present, it shall contain the old PDU Session ID received from the UE. See </w:t>
            </w:r>
            <w:r w:rsidR="005B1EEB">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w:t>
            </w:r>
            <w:r w:rsidR="003D33E7">
              <w:rPr>
                <w:rFonts w:cs="Arial"/>
                <w:szCs w:val="18"/>
              </w:rPr>
              <w:t xml:space="preserve"> 3GPP </w:t>
            </w:r>
            <w:r w:rsidR="00F25774">
              <w:rPr>
                <w:rFonts w:cs="Arial"/>
                <w:szCs w:val="18"/>
              </w:rPr>
              <w:t>TS </w:t>
            </w:r>
            <w:r w:rsidR="003D33E7">
              <w:rPr>
                <w:rFonts w:cs="Arial"/>
                <w:szCs w:val="18"/>
              </w:rPr>
              <w:t>23</w:t>
            </w:r>
            <w:r w:rsidR="00CA4B50" w:rsidRPr="00D165B3">
              <w:rPr>
                <w:rFonts w:cs="Arial"/>
                <w:szCs w:val="18"/>
              </w:rPr>
              <w:t>.502</w:t>
            </w:r>
            <w:r w:rsidR="00CA4B50">
              <w:rPr>
                <w:rFonts w:cs="Arial"/>
                <w:szCs w:val="18"/>
              </w:rPr>
              <w:t> </w:t>
            </w:r>
            <w:r w:rsidR="00CA4B50" w:rsidRPr="00D165B3">
              <w:rPr>
                <w:rFonts w:cs="Arial"/>
                <w:szCs w:val="18"/>
              </w:rPr>
              <w:t>[</w:t>
            </w:r>
            <w:r w:rsidRPr="00D165B3">
              <w:rPr>
                <w:rFonts w:cs="Arial"/>
                <w:szCs w:val="18"/>
              </w:rPr>
              <w:t xml:space="preserve">3]. </w:t>
            </w:r>
          </w:p>
        </w:tc>
      </w:tr>
      <w:tr w:rsidR="00913B64" w14:paraId="099ECBC9"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3F05992C" w14:textId="42412119" w:rsidR="00913B64" w:rsidRDefault="00913B64" w:rsidP="00913B64">
            <w:pPr>
              <w:pStyle w:val="TAL"/>
            </w:pPr>
            <w:r>
              <w:rPr>
                <w:lang w:eastAsia="zh-CN"/>
              </w:rPr>
              <w:t>epsBearerCtxStatus</w:t>
            </w:r>
          </w:p>
        </w:tc>
        <w:tc>
          <w:tcPr>
            <w:tcW w:w="1559" w:type="dxa"/>
            <w:tcBorders>
              <w:top w:val="single" w:sz="4" w:space="0" w:color="auto"/>
              <w:left w:val="single" w:sz="4" w:space="0" w:color="auto"/>
              <w:bottom w:val="single" w:sz="4" w:space="0" w:color="auto"/>
              <w:right w:val="single" w:sz="4" w:space="0" w:color="auto"/>
            </w:tcBorders>
          </w:tcPr>
          <w:p w14:paraId="54D20746" w14:textId="579F90FA" w:rsidR="00913B64" w:rsidRDefault="00913B64" w:rsidP="00913B64">
            <w:pPr>
              <w:pStyle w:val="TAL"/>
            </w:pPr>
            <w:r>
              <w:rPr>
                <w:lang w:eastAsia="zh-CN"/>
              </w:rPr>
              <w:t>EpsBearerContextStatus</w:t>
            </w:r>
          </w:p>
        </w:tc>
        <w:tc>
          <w:tcPr>
            <w:tcW w:w="425" w:type="dxa"/>
            <w:tcBorders>
              <w:top w:val="single" w:sz="4" w:space="0" w:color="auto"/>
              <w:left w:val="single" w:sz="4" w:space="0" w:color="auto"/>
              <w:bottom w:val="single" w:sz="4" w:space="0" w:color="auto"/>
              <w:right w:val="single" w:sz="4" w:space="0" w:color="auto"/>
            </w:tcBorders>
          </w:tcPr>
          <w:p w14:paraId="186DDD8D" w14:textId="1F8998F2" w:rsidR="00913B64" w:rsidRDefault="00913B64" w:rsidP="00913B6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D92AE3" w14:textId="7CBD3262" w:rsidR="00913B64" w:rsidRDefault="00913B64" w:rsidP="00913B6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42DBD5" w14:textId="552A6459" w:rsidR="00913B64" w:rsidRDefault="00913B64" w:rsidP="00913B64">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142FD22D" w14:textId="7CF8222A" w:rsidR="00913B64" w:rsidRDefault="00913B64" w:rsidP="00913B64">
            <w:pPr>
              <w:pStyle w:val="TAL"/>
              <w:rPr>
                <w:rFonts w:cs="Arial"/>
                <w:szCs w:val="18"/>
              </w:rPr>
            </w:pPr>
            <w:r>
              <w:rPr>
                <w:rFonts w:cs="Arial"/>
                <w:szCs w:val="18"/>
                <w:lang w:eastAsia="zh-CN"/>
              </w:rPr>
              <w:t xml:space="preserve">When present, it shall be set to the value received in the Create SM Context request. </w:t>
            </w:r>
          </w:p>
        </w:tc>
      </w:tr>
      <w:tr w:rsidR="00E04066" w14:paraId="212B5483"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4CC9676B" w14:textId="369F2090" w:rsidR="00E04066" w:rsidRDefault="00E04066" w:rsidP="00E04066">
            <w:pPr>
              <w:pStyle w:val="TAL"/>
              <w:rPr>
                <w:lang w:eastAsia="zh-CN"/>
              </w:rPr>
            </w:pPr>
            <w:r>
              <w:t>amfNfId</w:t>
            </w:r>
          </w:p>
        </w:tc>
        <w:tc>
          <w:tcPr>
            <w:tcW w:w="1559" w:type="dxa"/>
            <w:tcBorders>
              <w:top w:val="single" w:sz="4" w:space="0" w:color="auto"/>
              <w:left w:val="single" w:sz="4" w:space="0" w:color="auto"/>
              <w:bottom w:val="single" w:sz="4" w:space="0" w:color="auto"/>
              <w:right w:val="single" w:sz="4" w:space="0" w:color="auto"/>
            </w:tcBorders>
          </w:tcPr>
          <w:p w14:paraId="65915D98" w14:textId="11B1108D" w:rsidR="00E04066" w:rsidRDefault="00E04066" w:rsidP="00E04066">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14C07560" w14:textId="50D4BBB3" w:rsidR="00E04066" w:rsidRDefault="00E04066" w:rsidP="00E04066">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6639F98" w14:textId="0C31B100" w:rsidR="00E04066" w:rsidRDefault="00E04066" w:rsidP="00E04066">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96000D9" w14:textId="56588512" w:rsidR="00E04066" w:rsidRDefault="00E04066" w:rsidP="00E04066">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26EE5B25" w14:textId="291F2360" w:rsidR="00E04066" w:rsidRDefault="00E04066" w:rsidP="00E04066">
            <w:pPr>
              <w:pStyle w:val="TAL"/>
              <w:rPr>
                <w:rFonts w:cs="Arial"/>
                <w:szCs w:val="18"/>
                <w:lang w:eastAsia="zh-CN"/>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w:t>
            </w:r>
            <w:r w:rsidR="005B1EEB">
              <w:rPr>
                <w:rFonts w:cs="Arial"/>
                <w:szCs w:val="18"/>
              </w:rPr>
              <w:t>clause</w:t>
            </w:r>
            <w:r>
              <w:rPr>
                <w:rFonts w:cs="Arial"/>
                <w:szCs w:val="18"/>
              </w:rPr>
              <w:t xml:space="preserve">s </w:t>
            </w:r>
            <w:r w:rsidRPr="00050CA8">
              <w:t>4.3.2.2.2</w:t>
            </w:r>
            <w:r>
              <w:t xml:space="preserve"> of</w:t>
            </w:r>
            <w:r w:rsidR="003D33E7">
              <w:t xml:space="preserve"> 3GPP </w:t>
            </w:r>
            <w:r w:rsidR="00F25774">
              <w:rPr>
                <w:rFonts w:cs="Arial"/>
                <w:szCs w:val="18"/>
              </w:rPr>
              <w:t>TS </w:t>
            </w:r>
            <w:r w:rsidR="003D33E7">
              <w:t>23</w:t>
            </w:r>
            <w:r w:rsidR="00CA4B50" w:rsidRPr="00D165B3">
              <w:rPr>
                <w:rFonts w:cs="Arial"/>
                <w:szCs w:val="18"/>
              </w:rPr>
              <w:t>.502</w:t>
            </w:r>
            <w:r w:rsidR="00CA4B50">
              <w:rPr>
                <w:rFonts w:cs="Arial"/>
                <w:szCs w:val="18"/>
              </w:rPr>
              <w:t> </w:t>
            </w:r>
            <w:r w:rsidR="00CA4B50" w:rsidRPr="00D165B3">
              <w:rPr>
                <w:rFonts w:cs="Arial"/>
                <w:szCs w:val="18"/>
              </w:rPr>
              <w:t>[</w:t>
            </w:r>
            <w:r w:rsidRPr="00D165B3">
              <w:rPr>
                <w:rFonts w:cs="Arial"/>
                <w:szCs w:val="18"/>
              </w:rPr>
              <w:t>3]</w:t>
            </w:r>
            <w:r>
              <w:rPr>
                <w:rFonts w:cs="Arial"/>
                <w:szCs w:val="18"/>
              </w:rPr>
              <w:t>.</w:t>
            </w:r>
          </w:p>
        </w:tc>
      </w:tr>
      <w:tr w:rsidR="00E04066" w14:paraId="4BF2091E"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68054C6F" w14:textId="56F5101D" w:rsidR="00E04066" w:rsidRDefault="00E04066" w:rsidP="00E04066">
            <w:pPr>
              <w:pStyle w:val="TAL"/>
              <w:rPr>
                <w:lang w:eastAsia="zh-CN"/>
              </w:rPr>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2E521A91" w14:textId="12781F00" w:rsidR="00E04066" w:rsidRDefault="00E04066" w:rsidP="00E04066">
            <w:pPr>
              <w:pStyle w:val="TAL"/>
              <w:rPr>
                <w:lang w:eastAsia="zh-CN"/>
              </w:rPr>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1ED1E7CC" w14:textId="2549FD25" w:rsidR="00E04066" w:rsidRDefault="00E04066" w:rsidP="00E04066">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5B63CA5" w14:textId="22814C7C" w:rsidR="00E04066" w:rsidRDefault="00E04066" w:rsidP="00E04066">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555FF4EE" w14:textId="1CF5DC1B" w:rsidR="00E04066" w:rsidRPr="00F8607F" w:rsidRDefault="00E04066" w:rsidP="00E04066">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6B418757" w14:textId="5D443E07" w:rsidR="00E04066" w:rsidRDefault="00E04066" w:rsidP="00E04066">
            <w:pPr>
              <w:pStyle w:val="TAL"/>
              <w:rPr>
                <w:rFonts w:cs="Arial"/>
                <w:szCs w:val="18"/>
                <w:lang w:eastAsia="zh-CN"/>
              </w:rPr>
            </w:pPr>
            <w:r w:rsidRPr="00F8607F">
              <w:rPr>
                <w:rFonts w:cs="Arial"/>
                <w:szCs w:val="18"/>
              </w:rPr>
              <w:t>When present, it shall contain the serving AMF's GUAMI.</w:t>
            </w:r>
          </w:p>
        </w:tc>
      </w:tr>
      <w:tr w:rsidR="008646BF" w14:paraId="5FBCC92C"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10119CFF" w14:textId="0308BFB8" w:rsidR="008646BF" w:rsidRPr="00F8607F" w:rsidRDefault="008646BF" w:rsidP="008646BF">
            <w:pPr>
              <w:pStyle w:val="TAL"/>
            </w:pPr>
            <w:r>
              <w:t>maxIntegrityProtectedDataRateUl</w:t>
            </w:r>
          </w:p>
        </w:tc>
        <w:tc>
          <w:tcPr>
            <w:tcW w:w="1559" w:type="dxa"/>
            <w:tcBorders>
              <w:top w:val="single" w:sz="4" w:space="0" w:color="auto"/>
              <w:left w:val="single" w:sz="4" w:space="0" w:color="auto"/>
              <w:bottom w:val="single" w:sz="4" w:space="0" w:color="auto"/>
              <w:right w:val="single" w:sz="4" w:space="0" w:color="auto"/>
            </w:tcBorders>
          </w:tcPr>
          <w:p w14:paraId="0EC0A51A" w14:textId="01AFA1E8" w:rsidR="008646BF" w:rsidRPr="00F8607F" w:rsidRDefault="008646BF" w:rsidP="008646BF">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0F8A8E58" w14:textId="49E30443" w:rsidR="008646BF" w:rsidRPr="00F8607F" w:rsidRDefault="008646BF" w:rsidP="008646B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1838CC6" w14:textId="25275F64" w:rsidR="008646BF" w:rsidRPr="00F8607F" w:rsidRDefault="008646BF" w:rsidP="008646B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8342E9" w14:textId="6B253471" w:rsidR="008646BF" w:rsidRDefault="008646BF" w:rsidP="008646BF">
            <w:pPr>
              <w:pStyle w:val="TAL"/>
              <w:rPr>
                <w:rFonts w:cs="Arial"/>
                <w:szCs w:val="18"/>
              </w:rPr>
            </w:pPr>
            <w:r>
              <w:rPr>
                <w:rFonts w:cs="Arial"/>
                <w:szCs w:val="18"/>
              </w:rPr>
              <w:t>This IE shall be present if it is available.</w:t>
            </w:r>
          </w:p>
          <w:p w14:paraId="3EBC7AB8" w14:textId="30AADEB4" w:rsidR="008646BF" w:rsidRPr="00F8607F" w:rsidRDefault="008646BF" w:rsidP="008646BF">
            <w:pPr>
              <w:pStyle w:val="TAL"/>
              <w:rPr>
                <w:rFonts w:cs="Arial"/>
                <w:szCs w:val="18"/>
              </w:rPr>
            </w:pPr>
            <w:r>
              <w:rPr>
                <w:rFonts w:cs="Arial"/>
                <w:szCs w:val="18"/>
              </w:rPr>
              <w:t xml:space="preserve">When present, it shall indicate the maximum integrity protected data rate supported by the UE for uplink. </w:t>
            </w:r>
          </w:p>
        </w:tc>
      </w:tr>
      <w:tr w:rsidR="008646BF" w14:paraId="08D18042"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18763258" w14:textId="262E752F" w:rsidR="008646BF" w:rsidRPr="00F8607F" w:rsidRDefault="008646BF" w:rsidP="008646BF">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09760F2C" w14:textId="5F526516" w:rsidR="008646BF" w:rsidRPr="00F8607F" w:rsidRDefault="008646BF" w:rsidP="008646BF">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1130BD1D" w14:textId="76FCF519" w:rsidR="008646BF" w:rsidRPr="00F8607F" w:rsidRDefault="008646BF" w:rsidP="008646B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D3C8DF" w14:textId="6153C6CD" w:rsidR="008646BF" w:rsidRPr="00F8607F" w:rsidRDefault="008646BF" w:rsidP="008646B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E9716" w14:textId="77777777" w:rsidR="008646BF" w:rsidRDefault="008646BF" w:rsidP="008646BF">
            <w:pPr>
              <w:pStyle w:val="TAL"/>
              <w:rPr>
                <w:rFonts w:cs="Arial"/>
                <w:szCs w:val="18"/>
              </w:rPr>
            </w:pPr>
            <w:r>
              <w:rPr>
                <w:rFonts w:cs="Arial"/>
                <w:szCs w:val="18"/>
              </w:rPr>
              <w:t>This IE shall be present if it is available.</w:t>
            </w:r>
          </w:p>
          <w:p w14:paraId="78CDC37D" w14:textId="72F7276B" w:rsidR="008646BF" w:rsidRPr="00F8607F" w:rsidRDefault="008646BF" w:rsidP="008646BF">
            <w:pPr>
              <w:pStyle w:val="TAL"/>
              <w:rPr>
                <w:rFonts w:cs="Arial"/>
                <w:szCs w:val="18"/>
              </w:rPr>
            </w:pPr>
            <w:r>
              <w:rPr>
                <w:rFonts w:cs="Arial"/>
                <w:szCs w:val="18"/>
              </w:rPr>
              <w:t>When present, it shall indicate the maximum integrity protected data rate supported by the UE for downlink.</w:t>
            </w:r>
          </w:p>
        </w:tc>
      </w:tr>
      <w:tr w:rsidR="00543DFF" w14:paraId="32E9FAFA" w14:textId="77777777" w:rsidTr="0050154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F9" w14:textId="77777777" w:rsidR="00543DFF" w:rsidRPr="00F8607F" w:rsidRDefault="00543DFF" w:rsidP="006602B2">
            <w:pPr>
              <w:pStyle w:val="TAN"/>
            </w:pPr>
            <w:r>
              <w:t>NOTE:</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tc>
      </w:tr>
    </w:tbl>
    <w:p w14:paraId="32E9FAFB" w14:textId="77777777" w:rsidR="00321884" w:rsidRPr="00EA1C32" w:rsidRDefault="00321884" w:rsidP="00321884"/>
    <w:p w14:paraId="32E9FAFC" w14:textId="77777777" w:rsidR="00321884" w:rsidRDefault="00321884" w:rsidP="00321884">
      <w:pPr>
        <w:pStyle w:val="Heading5"/>
      </w:pPr>
      <w:bookmarkStart w:id="819" w:name="_Toc20129599"/>
      <w:bookmarkStart w:id="820" w:name="_Toc27584226"/>
      <w:bookmarkStart w:id="821" w:name="_Toc36455528"/>
      <w:bookmarkStart w:id="822" w:name="_Toc45026914"/>
      <w:bookmarkStart w:id="823" w:name="_Toc51866719"/>
      <w:r>
        <w:lastRenderedPageBreak/>
        <w:t>6.1.6.2.10</w:t>
      </w:r>
      <w:r>
        <w:tab/>
        <w:t>Type: PduSessionCreatedData</w:t>
      </w:r>
      <w:bookmarkEnd w:id="819"/>
      <w:bookmarkEnd w:id="820"/>
      <w:bookmarkEnd w:id="821"/>
      <w:bookmarkEnd w:id="822"/>
      <w:bookmarkEnd w:id="823"/>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B0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321884" w:rsidRDefault="00321884" w:rsidP="00A423F5">
            <w:pPr>
              <w:pStyle w:val="TAH"/>
              <w:rPr>
                <w:rFonts w:cs="Arial"/>
                <w:szCs w:val="18"/>
              </w:rPr>
            </w:pPr>
            <w:r>
              <w:rPr>
                <w:rFonts w:cs="Arial"/>
                <w:szCs w:val="18"/>
              </w:rPr>
              <w:t>Description</w:t>
            </w:r>
          </w:p>
        </w:tc>
      </w:tr>
      <w:tr w:rsidR="0056485C" w:rsidRPr="00FD48E5" w14:paraId="32E9FB0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04" w14:textId="77777777" w:rsidR="0056485C" w:rsidRDefault="0056485C" w:rsidP="001433FE">
            <w:pPr>
              <w:pStyle w:val="TAL"/>
              <w:rPr>
                <w:lang w:val="en-US"/>
              </w:rPr>
            </w:pPr>
            <w:r>
              <w:t>pduSessionType</w:t>
            </w:r>
          </w:p>
        </w:tc>
        <w:tc>
          <w:tcPr>
            <w:tcW w:w="1559" w:type="dxa"/>
            <w:tcBorders>
              <w:top w:val="single" w:sz="4" w:space="0" w:color="auto"/>
              <w:left w:val="single" w:sz="4" w:space="0" w:color="auto"/>
              <w:bottom w:val="single" w:sz="4" w:space="0" w:color="auto"/>
              <w:right w:val="single" w:sz="4" w:space="0" w:color="auto"/>
            </w:tcBorders>
          </w:tcPr>
          <w:p w14:paraId="32E9FB05" w14:textId="77777777" w:rsidR="0056485C" w:rsidRDefault="0056485C" w:rsidP="001433FE">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32E9FB06" w14:textId="77777777" w:rsidR="0056485C" w:rsidRDefault="0056485C"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7" w14:textId="77777777" w:rsidR="0056485C" w:rsidRDefault="0056485C"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8" w14:textId="77777777" w:rsidR="0056485C" w:rsidRDefault="0056485C" w:rsidP="001433FE">
            <w:pPr>
              <w:pStyle w:val="TAL"/>
              <w:rPr>
                <w:rFonts w:cs="Arial"/>
                <w:szCs w:val="18"/>
              </w:rPr>
            </w:pPr>
            <w:r>
              <w:rPr>
                <w:rFonts w:cs="Arial"/>
                <w:szCs w:val="18"/>
              </w:rPr>
              <w:t>This IE shall indicate the selected PDU type.</w:t>
            </w:r>
          </w:p>
        </w:tc>
      </w:tr>
      <w:tr w:rsidR="006730A0" w:rsidRPr="00FD48E5" w14:paraId="32E9FB1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0A" w14:textId="77777777" w:rsidR="006730A0" w:rsidRDefault="006730A0" w:rsidP="006730A0">
            <w:pPr>
              <w:pStyle w:val="TAL"/>
              <w:rPr>
                <w:lang w:val="en-US"/>
              </w:rPr>
            </w:pPr>
            <w:r>
              <w:t>sscMode</w:t>
            </w:r>
          </w:p>
        </w:tc>
        <w:tc>
          <w:tcPr>
            <w:tcW w:w="1559" w:type="dxa"/>
            <w:tcBorders>
              <w:top w:val="single" w:sz="4" w:space="0" w:color="auto"/>
              <w:left w:val="single" w:sz="4" w:space="0" w:color="auto"/>
              <w:bottom w:val="single" w:sz="4" w:space="0" w:color="auto"/>
              <w:right w:val="single" w:sz="4" w:space="0" w:color="auto"/>
            </w:tcBorders>
          </w:tcPr>
          <w:p w14:paraId="32E9FB0B" w14:textId="77777777" w:rsidR="006730A0" w:rsidRDefault="006730A0" w:rsidP="006730A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B0C" w14:textId="77777777" w:rsidR="006730A0" w:rsidRDefault="006730A0" w:rsidP="006730A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D" w14:textId="77777777" w:rsidR="006730A0" w:rsidRDefault="006730A0" w:rsidP="006730A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E" w14:textId="1F09C61C" w:rsidR="006730A0" w:rsidRDefault="006730A0" w:rsidP="006730A0">
            <w:pPr>
              <w:pStyle w:val="TAL"/>
              <w:rPr>
                <w:rFonts w:cs="Arial"/>
                <w:szCs w:val="18"/>
              </w:rPr>
            </w:pPr>
            <w:r>
              <w:rPr>
                <w:rFonts w:cs="Arial"/>
                <w:szCs w:val="18"/>
              </w:rPr>
              <w:t>This IE shall indicate the SSC mode applicable to the PDU session.</w:t>
            </w:r>
          </w:p>
          <w:p w14:paraId="32E9FB0F" w14:textId="3DB9257F" w:rsidR="006730A0" w:rsidRDefault="006730A0" w:rsidP="006730A0">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sidR="004E796E">
              <w:rPr>
                <w:lang w:eastAsia="zh-CN"/>
              </w:rPr>
              <w:t>7</w:t>
            </w:r>
            <w:r w:rsidRPr="00175576">
              <w:rPr>
                <w:lang w:eastAsia="zh-CN"/>
              </w:rPr>
              <w:t>"</w:t>
            </w:r>
            <w:r>
              <w:rPr>
                <w:lang w:eastAsia="zh-CN"/>
              </w:rPr>
              <w:t>,</w:t>
            </w:r>
            <w:r>
              <w:rPr>
                <w:rFonts w:cs="Arial"/>
                <w:szCs w:val="18"/>
              </w:rPr>
              <w:t xml:space="preserve"> representing the </w:t>
            </w:r>
            <w:r w:rsidR="004E796E">
              <w:rPr>
                <w:rFonts w:cs="Arial"/>
                <w:szCs w:val="18"/>
              </w:rPr>
              <w:t>3</w:t>
            </w:r>
            <w:r>
              <w:rPr>
                <w:rFonts w:cs="Arial"/>
                <w:szCs w:val="18"/>
              </w:rPr>
              <w:t xml:space="preserve"> bits of the SSC mode value of the SSC mode IE specified in </w:t>
            </w:r>
            <w:r w:rsidR="005B1EEB">
              <w:rPr>
                <w:rFonts w:cs="Arial"/>
                <w:szCs w:val="18"/>
              </w:rPr>
              <w:t>clause</w:t>
            </w:r>
            <w:r>
              <w:rPr>
                <w:rFonts w:cs="Arial"/>
                <w:szCs w:val="18"/>
              </w:rPr>
              <w:t xml:space="preserve"> </w:t>
            </w:r>
            <w:r w:rsidR="004E796E">
              <w:rPr>
                <w:rFonts w:cs="Arial"/>
                <w:szCs w:val="18"/>
              </w:rPr>
              <w:t>9.11.4.16</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0455333F" w14:textId="77777777" w:rsidR="00BF79F2" w:rsidRDefault="00BF79F2" w:rsidP="006730A0">
            <w:pPr>
              <w:pStyle w:val="TAL"/>
              <w:rPr>
                <w:rFonts w:cs="Arial"/>
                <w:szCs w:val="18"/>
              </w:rPr>
            </w:pPr>
          </w:p>
          <w:p w14:paraId="20EE2466" w14:textId="5F50AE64" w:rsidR="00BF79F2" w:rsidRPr="00BF79F2" w:rsidRDefault="00BF79F2" w:rsidP="006730A0">
            <w:pPr>
              <w:pStyle w:val="TAL"/>
            </w:pPr>
            <w:r>
              <w:t xml:space="preserve">Pattern: </w:t>
            </w:r>
            <w:r w:rsidRPr="00591266">
              <w:t>"</w:t>
            </w:r>
            <w:r w:rsidRPr="002857AD">
              <w:rPr>
                <w:lang w:val="en-US"/>
              </w:rPr>
              <w:t>^</w:t>
            </w:r>
            <w:r w:rsidRPr="00591266">
              <w:t>[</w:t>
            </w:r>
            <w:r>
              <w:t>0-7</w:t>
            </w:r>
            <w:r w:rsidRPr="00591266">
              <w:t>]</w:t>
            </w:r>
            <w:r>
              <w:t>$</w:t>
            </w:r>
            <w:r w:rsidRPr="00591266">
              <w:t>"</w:t>
            </w:r>
          </w:p>
          <w:p w14:paraId="5E3700FC" w14:textId="77777777" w:rsidR="00BF79F2" w:rsidRDefault="00BF79F2" w:rsidP="006730A0">
            <w:pPr>
              <w:pStyle w:val="TAL"/>
              <w:rPr>
                <w:rFonts w:cs="Arial"/>
                <w:szCs w:val="18"/>
              </w:rPr>
            </w:pPr>
          </w:p>
          <w:p w14:paraId="32E9FB10" w14:textId="269FDEE7" w:rsidR="006730A0" w:rsidRDefault="006730A0" w:rsidP="006730A0">
            <w:pPr>
              <w:pStyle w:val="TAL"/>
              <w:rPr>
                <w:rFonts w:cs="Arial"/>
                <w:szCs w:val="18"/>
              </w:rPr>
            </w:pPr>
            <w:r>
              <w:rPr>
                <w:rFonts w:cs="Arial"/>
                <w:szCs w:val="18"/>
              </w:rPr>
              <w:t>Example: SSC mode 3 shall be encoded as "3".</w:t>
            </w:r>
          </w:p>
          <w:p w14:paraId="32E9FB11" w14:textId="77777777" w:rsidR="006730A0" w:rsidRDefault="006730A0" w:rsidP="006730A0">
            <w:pPr>
              <w:pStyle w:val="TAL"/>
              <w:rPr>
                <w:rFonts w:cs="Arial"/>
                <w:szCs w:val="18"/>
              </w:rPr>
            </w:pPr>
            <w:r>
              <w:rPr>
                <w:rFonts w:cs="Arial"/>
                <w:szCs w:val="18"/>
              </w:rPr>
              <w:t>See NOTE.</w:t>
            </w:r>
          </w:p>
        </w:tc>
      </w:tr>
      <w:tr w:rsidR="00321884" w:rsidRPr="00FD48E5" w14:paraId="32E9FB1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3" w14:textId="77777777" w:rsidR="00321884" w:rsidRDefault="00321884" w:rsidP="00A423F5">
            <w:pPr>
              <w:pStyle w:val="TAL"/>
              <w:rPr>
                <w:lang w:val="en-US"/>
              </w:rPr>
            </w:pPr>
            <w:r>
              <w:rPr>
                <w:lang w:val="en-US"/>
              </w:rPr>
              <w:t>hcnTunnelInfo</w:t>
            </w:r>
          </w:p>
        </w:tc>
        <w:tc>
          <w:tcPr>
            <w:tcW w:w="1559" w:type="dxa"/>
            <w:tcBorders>
              <w:top w:val="single" w:sz="4" w:space="0" w:color="auto"/>
              <w:left w:val="single" w:sz="4" w:space="0" w:color="auto"/>
              <w:bottom w:val="single" w:sz="4" w:space="0" w:color="auto"/>
              <w:right w:val="single" w:sz="4" w:space="0" w:color="auto"/>
            </w:tcBorders>
          </w:tcPr>
          <w:p w14:paraId="32E9FB14"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15"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6"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7" w14:textId="77777777" w:rsidR="00321884" w:rsidRDefault="00321884" w:rsidP="00A423F5">
            <w:pPr>
              <w:pStyle w:val="TAL"/>
              <w:rPr>
                <w:rFonts w:cs="Arial"/>
                <w:szCs w:val="18"/>
              </w:rPr>
            </w:pPr>
            <w:r>
              <w:rPr>
                <w:rFonts w:cs="Arial"/>
                <w:szCs w:val="18"/>
              </w:rPr>
              <w:t>This IE shall contain the N9 tunnel information on the home CN side.</w:t>
            </w:r>
          </w:p>
        </w:tc>
      </w:tr>
      <w:tr w:rsidR="00321884" w:rsidRPr="00FD48E5" w14:paraId="32E9FB1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9" w14:textId="77777777" w:rsidR="00321884" w:rsidRDefault="00321884" w:rsidP="00A423F5">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B1A" w14:textId="77777777" w:rsidR="00321884" w:rsidRDefault="00321884" w:rsidP="00A423F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B1B"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C"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D" w14:textId="77777777" w:rsidR="00321884" w:rsidRDefault="00321884" w:rsidP="00A423F5">
            <w:pPr>
              <w:pStyle w:val="TAL"/>
              <w:rPr>
                <w:rFonts w:cs="Arial"/>
                <w:szCs w:val="18"/>
              </w:rPr>
            </w:pPr>
            <w:r>
              <w:rPr>
                <w:rFonts w:cs="Arial"/>
                <w:szCs w:val="18"/>
              </w:rPr>
              <w:t>This IE shall contain the Session AMBR granted to the PDU session.</w:t>
            </w:r>
          </w:p>
        </w:tc>
      </w:tr>
      <w:tr w:rsidR="00CD78C5" w:rsidRPr="00FD48E5" w14:paraId="32E9FB24" w14:textId="77777777" w:rsidTr="004E199E">
        <w:trPr>
          <w:jc w:val="center"/>
        </w:trPr>
        <w:tc>
          <w:tcPr>
            <w:tcW w:w="2090" w:type="dxa"/>
            <w:tcBorders>
              <w:top w:val="single" w:sz="4" w:space="0" w:color="auto"/>
              <w:left w:val="single" w:sz="4" w:space="0" w:color="auto"/>
              <w:bottom w:val="single" w:sz="4" w:space="0" w:color="auto"/>
              <w:right w:val="single" w:sz="4" w:space="0" w:color="auto"/>
            </w:tcBorders>
          </w:tcPr>
          <w:p w14:paraId="32E9FB1F" w14:textId="77777777" w:rsidR="00CD78C5" w:rsidRDefault="00CD78C5" w:rsidP="004E199E">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32E9FB20" w14:textId="77777777" w:rsidR="00CD78C5" w:rsidRDefault="00C017F0" w:rsidP="004E199E">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32E9FB21" w14:textId="77777777" w:rsidR="00CD78C5" w:rsidRDefault="00CD78C5" w:rsidP="004E199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22" w14:textId="77777777" w:rsidR="00CD78C5" w:rsidRDefault="00CD78C5" w:rsidP="004E199E">
            <w:pPr>
              <w:pStyle w:val="TAL"/>
            </w:pPr>
            <w:r>
              <w:t>1</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23" w14:textId="77777777" w:rsidR="00CD78C5" w:rsidRDefault="00CD78C5" w:rsidP="004E199E">
            <w:pPr>
              <w:pStyle w:val="TAL"/>
              <w:rPr>
                <w:rFonts w:cs="Arial"/>
                <w:szCs w:val="18"/>
              </w:rPr>
            </w:pPr>
            <w:r>
              <w:rPr>
                <w:rFonts w:cs="Arial"/>
                <w:szCs w:val="18"/>
              </w:rPr>
              <w:t>This IE shall contain the set of QoS flow(s) to establish for the PDU session. It shall contain at least the Qos flow associated to the default Qos rule.</w:t>
            </w:r>
          </w:p>
        </w:tc>
      </w:tr>
      <w:tr w:rsidR="003C4464" w:rsidRPr="00FD48E5" w14:paraId="03A44F5A" w14:textId="77777777" w:rsidTr="0008153B">
        <w:trPr>
          <w:jc w:val="center"/>
        </w:trPr>
        <w:tc>
          <w:tcPr>
            <w:tcW w:w="2090" w:type="dxa"/>
            <w:tcBorders>
              <w:top w:val="single" w:sz="4" w:space="0" w:color="auto"/>
              <w:left w:val="single" w:sz="4" w:space="0" w:color="auto"/>
              <w:bottom w:val="single" w:sz="4" w:space="0" w:color="auto"/>
              <w:right w:val="single" w:sz="4" w:space="0" w:color="auto"/>
            </w:tcBorders>
          </w:tcPr>
          <w:p w14:paraId="3188C38E" w14:textId="07F0C9BA" w:rsidR="003C4464" w:rsidRDefault="003C4464" w:rsidP="003C4464">
            <w:pPr>
              <w:pStyle w:val="TAL"/>
            </w:pPr>
            <w:r w:rsidRPr="004D222C">
              <w:rPr>
                <w:noProof/>
              </w:rPr>
              <w:t>hSmfInstanceId</w:t>
            </w:r>
          </w:p>
        </w:tc>
        <w:tc>
          <w:tcPr>
            <w:tcW w:w="1559" w:type="dxa"/>
            <w:tcBorders>
              <w:top w:val="single" w:sz="4" w:space="0" w:color="auto"/>
              <w:left w:val="single" w:sz="4" w:space="0" w:color="auto"/>
              <w:bottom w:val="single" w:sz="4" w:space="0" w:color="auto"/>
              <w:right w:val="single" w:sz="4" w:space="0" w:color="auto"/>
            </w:tcBorders>
          </w:tcPr>
          <w:p w14:paraId="66C2E8B0" w14:textId="3B778E62" w:rsidR="003C4464" w:rsidRDefault="003C4464" w:rsidP="003C4464">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E659A6D" w14:textId="749E06B6" w:rsidR="003C4464" w:rsidRDefault="003C4464" w:rsidP="003C446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2366A" w14:textId="6D746E66" w:rsidR="003C4464" w:rsidRDefault="003C4464" w:rsidP="003C446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34E7326" w14:textId="26BC29AE" w:rsidR="003C4464" w:rsidRDefault="003C4464" w:rsidP="003C4464">
            <w:pPr>
              <w:pStyle w:val="TAL"/>
              <w:rPr>
                <w:rFonts w:cs="Arial"/>
                <w:szCs w:val="18"/>
              </w:rPr>
            </w:pPr>
            <w:r>
              <w:rPr>
                <w:rFonts w:cs="Arial"/>
                <w:szCs w:val="18"/>
              </w:rPr>
              <w:t>This IE shall contain the identifier of the home SMF.</w:t>
            </w:r>
          </w:p>
        </w:tc>
      </w:tr>
      <w:tr w:rsidR="00255747" w:rsidRPr="00FD48E5" w14:paraId="32E9FB2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5" w14:textId="77777777" w:rsidR="00255747" w:rsidRDefault="00255747" w:rsidP="0025574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B26" w14:textId="77777777" w:rsidR="00255747" w:rsidRDefault="00255747" w:rsidP="0025574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B27"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8"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29" w14:textId="46D0030C" w:rsidR="00255747" w:rsidRDefault="00255747" w:rsidP="00255747">
            <w:pPr>
              <w:pStyle w:val="TAL"/>
              <w:rPr>
                <w:rFonts w:cs="Arial"/>
                <w:szCs w:val="18"/>
              </w:rPr>
            </w:pPr>
            <w:r>
              <w:rPr>
                <w:rFonts w:cs="Arial"/>
                <w:szCs w:val="18"/>
              </w:rPr>
              <w:t>This IE shall be present during an EPS to 5GS Idle mode mobility or handover preparation using the N26 interface.</w:t>
            </w:r>
          </w:p>
          <w:p w14:paraId="32E9FB2A" w14:textId="77777777" w:rsidR="00255747" w:rsidRDefault="00255747" w:rsidP="00255747">
            <w:pPr>
              <w:pStyle w:val="TAL"/>
              <w:rPr>
                <w:rFonts w:cs="Arial"/>
                <w:szCs w:val="18"/>
              </w:rPr>
            </w:pPr>
            <w:r>
              <w:rPr>
                <w:rFonts w:cs="Arial"/>
                <w:szCs w:val="18"/>
              </w:rPr>
              <w:t xml:space="preserve">When present, it shall be set to the PDU Session ID. </w:t>
            </w:r>
          </w:p>
        </w:tc>
      </w:tr>
      <w:tr w:rsidR="009D3639" w:rsidRPr="00FD48E5" w14:paraId="32E9FB3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C"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B2D"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B2E"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F"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0"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B31" w14:textId="77777777" w:rsidR="009D3639" w:rsidRDefault="009D3639" w:rsidP="009D3639">
            <w:pPr>
              <w:pStyle w:val="TAL"/>
              <w:rPr>
                <w:rFonts w:cs="Arial"/>
                <w:szCs w:val="18"/>
              </w:rPr>
            </w:pPr>
            <w:r>
              <w:rPr>
                <w:rFonts w:cs="Arial"/>
                <w:szCs w:val="18"/>
              </w:rPr>
              <w:t>When present, it shall contain the S-NSSAI assigned to the PDU session in the Home PLMN.</w:t>
            </w:r>
          </w:p>
        </w:tc>
      </w:tr>
      <w:tr w:rsidR="0056485C" w:rsidRPr="00FD48E5" w14:paraId="32E9FB3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3" w14:textId="77777777" w:rsidR="0056485C" w:rsidRDefault="0056485C" w:rsidP="001433FE">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32E9FB34"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3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3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7" w14:textId="1F886250" w:rsidR="0056485C" w:rsidRDefault="0056485C" w:rsidP="001433FE">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5B1EEB">
              <w:rPr>
                <w:rFonts w:cs="Arial"/>
                <w:szCs w:val="18"/>
              </w:rPr>
              <w:t>clause</w:t>
            </w:r>
            <w:r>
              <w:rPr>
                <w:rFonts w:cs="Arial"/>
                <w:szCs w:val="18"/>
              </w:rPr>
              <w:t xml:space="preserve"> 4.4.4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.502 [</w:t>
            </w:r>
            <w:r>
              <w:rPr>
                <w:rFonts w:cs="Arial"/>
                <w:szCs w:val="18"/>
              </w:rPr>
              <w:t>3]).</w:t>
            </w:r>
          </w:p>
          <w:p w14:paraId="32E9FB38" w14:textId="77777777" w:rsidR="0056485C" w:rsidRDefault="0056485C" w:rsidP="001433FE">
            <w:pPr>
              <w:pStyle w:val="TAL"/>
              <w:rPr>
                <w:rFonts w:cs="Arial"/>
                <w:szCs w:val="18"/>
              </w:rPr>
            </w:pPr>
          </w:p>
          <w:p w14:paraId="32E9FB39" w14:textId="77777777" w:rsidR="0056485C" w:rsidRDefault="0056485C" w:rsidP="001433FE">
            <w:pPr>
              <w:pStyle w:val="TAL"/>
              <w:rPr>
                <w:rFonts w:cs="Arial"/>
                <w:szCs w:val="18"/>
              </w:rPr>
            </w:pPr>
            <w:r>
              <w:rPr>
                <w:rFonts w:cs="Arial"/>
                <w:szCs w:val="18"/>
              </w:rPr>
              <w:t>When present, it shall be set as follows:</w:t>
            </w:r>
          </w:p>
          <w:p w14:paraId="32E9FB3A" w14:textId="05B0B266"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32E9FB3B" w14:textId="77777777" w:rsidR="0056485C" w:rsidRDefault="0056485C" w:rsidP="001433FE">
            <w:pPr>
              <w:pStyle w:val="B1"/>
              <w:tabs>
                <w:tab w:val="num" w:pos="644"/>
              </w:tabs>
              <w:ind w:left="644" w:hanging="360"/>
            </w:pPr>
            <w:r>
              <w:rPr>
                <w:rFonts w:ascii="Arial" w:hAnsi="Arial" w:cs="Arial"/>
                <w:sz w:val="18"/>
                <w:szCs w:val="18"/>
                <w:lang w:eastAsia="zh-CN"/>
              </w:rPr>
              <w:t xml:space="preserve">- false (default): disable Pause of Charging. </w:t>
            </w:r>
          </w:p>
        </w:tc>
      </w:tr>
      <w:tr w:rsidR="0056485C" w:rsidRPr="00FD48E5" w14:paraId="32E9FB4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D" w14:textId="77777777" w:rsidR="0056485C" w:rsidRDefault="0056485C" w:rsidP="001433FE">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32E9FB3E" w14:textId="77777777" w:rsidR="0056485C" w:rsidRDefault="0056485C" w:rsidP="001433FE">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32E9FB3F"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0"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1" w14:textId="77777777" w:rsidR="0056485C" w:rsidRDefault="0056485C" w:rsidP="001433FE">
            <w:pPr>
              <w:pStyle w:val="TAL"/>
              <w:rPr>
                <w:rFonts w:cs="Arial"/>
                <w:szCs w:val="18"/>
              </w:rPr>
            </w:pPr>
            <w:r>
              <w:rPr>
                <w:rFonts w:cs="Arial"/>
                <w:szCs w:val="18"/>
              </w:rPr>
              <w:t xml:space="preserve">This IE shall be present if the H-SMF assigns a UE IPv4 address to the PDU session. </w:t>
            </w:r>
          </w:p>
        </w:tc>
      </w:tr>
      <w:tr w:rsidR="0056485C" w:rsidRPr="00FD48E5" w14:paraId="32E9FB4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3" w14:textId="77777777" w:rsidR="0056485C" w:rsidRDefault="0056485C" w:rsidP="001433FE">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2E9FB44" w14:textId="77777777" w:rsidR="0056485C" w:rsidRDefault="0056485C" w:rsidP="001433FE">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2E9FB4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7" w14:textId="77777777" w:rsidR="0056485C" w:rsidRDefault="0056485C" w:rsidP="001433FE">
            <w:pPr>
              <w:pStyle w:val="TAL"/>
              <w:rPr>
                <w:rFonts w:cs="Arial"/>
                <w:szCs w:val="18"/>
              </w:rPr>
            </w:pPr>
            <w:r>
              <w:rPr>
                <w:rFonts w:cs="Arial"/>
                <w:szCs w:val="18"/>
              </w:rPr>
              <w:t>This IE shall be present if the H-SMF assigns a UE IPv6 prefix to the PDU session.</w:t>
            </w:r>
          </w:p>
        </w:tc>
      </w:tr>
      <w:tr w:rsidR="00C22548" w:rsidRPr="00FD48E5" w14:paraId="32E9FB4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9"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B4A"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4B"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C"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D" w14:textId="1DAE0D20"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AA1A08" w:rsidRPr="00FD48E5" w14:paraId="32E9FB54"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4F" w14:textId="77777777" w:rsidR="00AA1A08" w:rsidRDefault="00437539" w:rsidP="003521F9">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32E9FB50" w14:textId="77777777" w:rsidR="00AA1A08" w:rsidRDefault="00437539" w:rsidP="003521F9">
            <w:pPr>
              <w:pStyle w:val="TAL"/>
            </w:pPr>
            <w:r>
              <w:t>EpsPdnC</w:t>
            </w:r>
            <w:r w:rsidR="002D6746">
              <w:t>nx</w:t>
            </w:r>
            <w:r>
              <w:t>Info</w:t>
            </w:r>
          </w:p>
        </w:tc>
        <w:tc>
          <w:tcPr>
            <w:tcW w:w="425" w:type="dxa"/>
            <w:tcBorders>
              <w:top w:val="single" w:sz="4" w:space="0" w:color="auto"/>
              <w:left w:val="single" w:sz="4" w:space="0" w:color="auto"/>
              <w:bottom w:val="single" w:sz="4" w:space="0" w:color="auto"/>
              <w:right w:val="single" w:sz="4" w:space="0" w:color="auto"/>
            </w:tcBorders>
          </w:tcPr>
          <w:p w14:paraId="32E9FB51" w14:textId="77777777" w:rsidR="00AA1A08" w:rsidRDefault="00AA1A08"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2" w14:textId="77777777" w:rsidR="00AA1A08" w:rsidRDefault="00AA1A08"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3" w14:textId="77777777" w:rsidR="00AA1A08" w:rsidRDefault="00AA1A08" w:rsidP="003521F9">
            <w:pPr>
              <w:pStyle w:val="TAL"/>
              <w:rPr>
                <w:rFonts w:cs="Arial"/>
                <w:szCs w:val="18"/>
              </w:rPr>
            </w:pPr>
            <w:r>
              <w:rPr>
                <w:rFonts w:cs="Arial"/>
                <w:szCs w:val="18"/>
              </w:rPr>
              <w:t>This IE shall be present if the PDU session may be moved to EPS during its lifetime.</w:t>
            </w:r>
          </w:p>
        </w:tc>
      </w:tr>
      <w:tr w:rsidR="00437539" w14:paraId="32E9FB5A"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5" w14:textId="77777777" w:rsidR="00437539" w:rsidRDefault="00437539" w:rsidP="00437539">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32E9FB56" w14:textId="77777777" w:rsidR="00437539" w:rsidRDefault="00437539" w:rsidP="00437539">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B57" w14:textId="77777777" w:rsidR="00437539" w:rsidRDefault="00437539" w:rsidP="004375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8" w14:textId="77777777" w:rsidR="00437539" w:rsidRDefault="00437539" w:rsidP="0043753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E9FB59" w14:textId="77777777" w:rsidR="00437539" w:rsidRDefault="00437539" w:rsidP="00437539">
            <w:pPr>
              <w:pStyle w:val="TAL"/>
              <w:rPr>
                <w:rFonts w:cs="Arial"/>
                <w:szCs w:val="18"/>
              </w:rPr>
            </w:pPr>
            <w:r>
              <w:rPr>
                <w:rFonts w:cs="Arial"/>
                <w:szCs w:val="18"/>
              </w:rPr>
              <w:t>This IE shall be present if the PDU session may be moved to EPS during its lifetime.</w:t>
            </w:r>
          </w:p>
        </w:tc>
      </w:tr>
      <w:tr w:rsidR="00EF1212" w14:paraId="32E9FB60"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B"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B5C"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B5D"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E"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F" w14:textId="08F195D9"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8E59E9" w14:paraId="5B75C83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0D7E97E6" w14:textId="7BB7E68F" w:rsidR="008E59E9" w:rsidRDefault="008E59E9" w:rsidP="008E59E9">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4C95FFBC" w14:textId="5914F5C8" w:rsidR="008E59E9" w:rsidRDefault="008E59E9" w:rsidP="008E59E9">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180BD71" w14:textId="1425E0FC" w:rsidR="008E59E9" w:rsidRDefault="008E59E9" w:rsidP="008E59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F07257" w14:textId="0C34E989"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89F108" w14:textId="0D59C086" w:rsidR="008E59E9" w:rsidRDefault="008E59E9" w:rsidP="008E59E9">
            <w:pPr>
              <w:pStyle w:val="TAL"/>
              <w:rPr>
                <w:rFonts w:cs="Arial"/>
                <w:szCs w:val="18"/>
              </w:rPr>
            </w:pPr>
            <w:r>
              <w:rPr>
                <w:rFonts w:cs="Arial"/>
                <w:szCs w:val="18"/>
              </w:rPr>
              <w:t>This IE shall be present if the upSecurity IE is present and indicates that integrity protection is preferred or required.</w:t>
            </w:r>
          </w:p>
          <w:p w14:paraId="6F991E20" w14:textId="473B96B1" w:rsidR="008646BF" w:rsidRDefault="008646BF" w:rsidP="008646BF">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4D5F48B9" w14:textId="60259DBF" w:rsidR="008646BF" w:rsidRDefault="008646BF" w:rsidP="008646BF">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646BF" w14:paraId="644C5AC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5C3001DE" w14:textId="1965478E" w:rsidR="008646BF" w:rsidRDefault="008646BF" w:rsidP="008646BF">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38C4812F" w14:textId="5D76D5A5" w:rsidR="008646BF" w:rsidRDefault="008646BF" w:rsidP="008646BF">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659CB240" w14:textId="32EF0A96" w:rsidR="008646BF" w:rsidRDefault="008646BF" w:rsidP="008646B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76F3AB5" w14:textId="1775E8B2" w:rsidR="008646BF" w:rsidRDefault="008646BF" w:rsidP="008646B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6CC417" w14:textId="5410DF1D" w:rsidR="008646BF" w:rsidRDefault="008646BF" w:rsidP="008646BF">
            <w:pPr>
              <w:pStyle w:val="TAL"/>
              <w:rPr>
                <w:rFonts w:cs="Arial"/>
                <w:szCs w:val="18"/>
              </w:rPr>
            </w:pPr>
            <w:r>
              <w:rPr>
                <w:rFonts w:cs="Arial"/>
                <w:szCs w:val="18"/>
              </w:rPr>
              <w:t>This IE may be present if the upSecurity IE is present and indicates that integrity protection is preferred or required.</w:t>
            </w:r>
          </w:p>
          <w:p w14:paraId="112C1C74" w14:textId="64AB6E82" w:rsidR="008646BF" w:rsidRDefault="008646BF" w:rsidP="008646BF">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4836FF" w14:paraId="37DBD52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0C829D5" w14:textId="7E5C91FB" w:rsidR="004836FF" w:rsidRDefault="004836FF" w:rsidP="004836FF">
            <w:pPr>
              <w:pStyle w:val="TAL"/>
            </w:pPr>
            <w:r>
              <w:lastRenderedPageBreak/>
              <w:t>alwaysOnGranted</w:t>
            </w:r>
          </w:p>
        </w:tc>
        <w:tc>
          <w:tcPr>
            <w:tcW w:w="1559" w:type="dxa"/>
            <w:tcBorders>
              <w:top w:val="single" w:sz="4" w:space="0" w:color="auto"/>
              <w:left w:val="single" w:sz="4" w:space="0" w:color="auto"/>
              <w:bottom w:val="single" w:sz="4" w:space="0" w:color="auto"/>
              <w:right w:val="single" w:sz="4" w:space="0" w:color="auto"/>
            </w:tcBorders>
          </w:tcPr>
          <w:p w14:paraId="09F98FC6" w14:textId="40594D15"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60D45AB" w14:textId="3CEF050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368771" w14:textId="38A1CF8A"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3B8BA" w14:textId="77777777" w:rsidR="004836FF" w:rsidRDefault="004836FF" w:rsidP="004836FF">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H-SMF determines, based on local policy, that the PDU session needs to be established as an always-on PDU session.</w:t>
            </w:r>
          </w:p>
          <w:p w14:paraId="4DF27802" w14:textId="77777777" w:rsidR="004836FF" w:rsidRDefault="004836FF" w:rsidP="004836FF">
            <w:pPr>
              <w:pStyle w:val="TAL"/>
              <w:rPr>
                <w:rFonts w:cs="Arial"/>
                <w:szCs w:val="18"/>
              </w:rPr>
            </w:pPr>
          </w:p>
          <w:p w14:paraId="69F2C6A8" w14:textId="77777777" w:rsidR="004836FF" w:rsidRDefault="004836FF" w:rsidP="004836FF">
            <w:pPr>
              <w:pStyle w:val="TAL"/>
              <w:rPr>
                <w:rFonts w:cs="Arial"/>
                <w:szCs w:val="18"/>
              </w:rPr>
            </w:pPr>
            <w:r>
              <w:rPr>
                <w:rFonts w:cs="Arial"/>
                <w:szCs w:val="18"/>
              </w:rPr>
              <w:t>When present, it shall be set as follows:</w:t>
            </w:r>
          </w:p>
          <w:p w14:paraId="21BC0462" w14:textId="77777777" w:rsidR="004836FF" w:rsidRDefault="004836FF" w:rsidP="004836FF">
            <w:pPr>
              <w:pStyle w:val="TAL"/>
              <w:rPr>
                <w:rFonts w:cs="Arial"/>
                <w:szCs w:val="18"/>
              </w:rPr>
            </w:pPr>
          </w:p>
          <w:p w14:paraId="3494A6DF" w14:textId="77777777" w:rsidR="004836FF" w:rsidRDefault="004836FF" w:rsidP="00757B26">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74F6B71D" w14:textId="37A0F2F0"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r>
      <w:tr w:rsidR="00AC0345" w14:paraId="13DEAC3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DE7E13B" w14:textId="21231A85"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B8680D" w14:textId="5ABD2DF1"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47CAFD6" w14:textId="2698574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727AE9" w14:textId="3D59521A"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AF8D55" w14:textId="77777777" w:rsidR="00AC0345" w:rsidRDefault="00AC0345" w:rsidP="00AC0345">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C327E7">
              <w:t xml:space="preserve">no </w:t>
            </w:r>
            <w:r w:rsidRPr="00AC0345">
              <w:t xml:space="preserve">GPSI </w:t>
            </w:r>
            <w:r w:rsidRPr="00C327E7">
              <w:t xml:space="preserve">IE </w:t>
            </w:r>
            <w:r w:rsidRPr="00AC0345">
              <w:t xml:space="preserve">is provided in the request, e.g. for a PDU session moved from another access or another system, and the SMF knows </w:t>
            </w:r>
            <w:r w:rsidRPr="00C327E7">
              <w:t xml:space="preserve">that </w:t>
            </w:r>
            <w:r w:rsidRPr="00AC0345">
              <w:t xml:space="preserve">a GPSI is already associated </w:t>
            </w:r>
            <w:r>
              <w:t>with the PDU session.</w:t>
            </w:r>
          </w:p>
          <w:p w14:paraId="37CDC035" w14:textId="77777777" w:rsidR="00AC0345" w:rsidRDefault="00AC0345" w:rsidP="00AC0345">
            <w:pPr>
              <w:pStyle w:val="TAL"/>
              <w:rPr>
                <w:rFonts w:cs="Arial"/>
                <w:szCs w:val="18"/>
              </w:rPr>
            </w:pPr>
          </w:p>
          <w:p w14:paraId="78E21222" w14:textId="6B539249" w:rsidR="00AC0345" w:rsidRDefault="00AC0345" w:rsidP="00AC0345">
            <w:pPr>
              <w:pStyle w:val="TAL"/>
              <w:rPr>
                <w:rFonts w:cs="Arial"/>
                <w:szCs w:val="18"/>
              </w:rPr>
            </w:pPr>
            <w:r>
              <w:rPr>
                <w:rFonts w:cs="Arial"/>
                <w:szCs w:val="18"/>
              </w:rPr>
              <w:t>When present, it shall contain the user's GPSI associated with the PDU session.</w:t>
            </w:r>
          </w:p>
        </w:tc>
      </w:tr>
      <w:tr w:rsidR="0056191B" w14:paraId="32E9FB6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61" w14:textId="77777777" w:rsidR="0056191B" w:rsidRDefault="0056191B" w:rsidP="0056191B">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32E9FB62" w14:textId="77777777" w:rsidR="0056191B" w:rsidRDefault="0056191B" w:rsidP="0056191B">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32E9FB63" w14:textId="77777777" w:rsidR="0056191B" w:rsidRDefault="0056191B" w:rsidP="005619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64"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65" w14:textId="77777777" w:rsidR="0056191B" w:rsidRDefault="0056191B" w:rsidP="0056191B">
            <w:pPr>
              <w:pStyle w:val="TAL"/>
              <w:rPr>
                <w:rFonts w:cs="Arial"/>
                <w:szCs w:val="18"/>
              </w:rPr>
            </w:pPr>
            <w:r>
              <w:rPr>
                <w:rFonts w:cs="Arial"/>
                <w:szCs w:val="18"/>
              </w:rPr>
              <w:t>When present, this IE shall indicate the security policy for integrity protection and encryption for the user plane of the PDU session.</w:t>
            </w:r>
          </w:p>
        </w:tc>
      </w:tr>
      <w:tr w:rsidR="00343388" w14:paraId="5779F12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667FC938" w14:textId="500FD40E"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4F574E92" w14:textId="0A470B75"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636E2016" w14:textId="628F5055"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D1DF29" w14:textId="2F09BC00"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6AE257" w14:textId="3A125991" w:rsidR="00343388" w:rsidRDefault="00343388" w:rsidP="00343388">
            <w:pPr>
              <w:pStyle w:val="TAL"/>
              <w:rPr>
                <w:rFonts w:cs="Arial"/>
                <w:szCs w:val="18"/>
              </w:rPr>
            </w:pPr>
            <w:r>
              <w:rPr>
                <w:rFonts w:cs="Arial"/>
                <w:szCs w:val="18"/>
              </w:rPr>
              <w:t xml:space="preserve">Roaming Charging Profile selected by the HPLMN (see </w:t>
            </w:r>
            <w:r w:rsidR="005B1EEB">
              <w:rPr>
                <w:noProof/>
                <w:lang w:val="en-US"/>
              </w:rPr>
              <w:t>clause</w:t>
            </w:r>
            <w:r>
              <w:rPr>
                <w:noProof/>
                <w:lang w:val="en-US"/>
              </w:rPr>
              <w:t xml:space="preserve">s 5.1.9.1, 5.2.1.7 and 5.2.2.12.2 of 3GPP TS 32.255 [25]). </w:t>
            </w:r>
          </w:p>
        </w:tc>
      </w:tr>
      <w:tr w:rsidR="00377EFE" w14:paraId="6A557D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DC4AC7B" w14:textId="1F406AC3" w:rsidR="00377EFE" w:rsidRDefault="00377EFE" w:rsidP="00377EFE">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D19CABE" w14:textId="054C6D92" w:rsidR="00377EFE" w:rsidRDefault="00377EFE" w:rsidP="00377EF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183AF9F" w14:textId="60142C64" w:rsidR="00377EFE" w:rsidRDefault="00377EFE" w:rsidP="00377E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F51D02" w14:textId="00F7D492" w:rsidR="00377EFE" w:rsidRDefault="00377EFE" w:rsidP="00377E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A28928" w14:textId="66B8B417" w:rsidR="00377EFE" w:rsidRDefault="00377EFE" w:rsidP="00377EFE">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w:t>
            </w:r>
          </w:p>
          <w:p w14:paraId="7D66C30B" w14:textId="1DE540EF" w:rsidR="00377EFE" w:rsidRDefault="00377EFE" w:rsidP="00377EFE">
            <w:pPr>
              <w:pStyle w:val="TAL"/>
              <w:rPr>
                <w:rFonts w:cs="Arial"/>
                <w:szCs w:val="18"/>
              </w:rPr>
            </w:pPr>
            <w:r>
              <w:rPr>
                <w:rFonts w:cs="Arial"/>
                <w:szCs w:val="18"/>
              </w:rPr>
              <w:t xml:space="preserve">This IE may be used by the V-SMF to identify PDU sessions affected by a failure or restart of the H-SMF service (see </w:t>
            </w:r>
            <w:r w:rsidR="005B1EEB">
              <w:rPr>
                <w:rFonts w:cs="Arial"/>
                <w:szCs w:val="18"/>
              </w:rPr>
              <w:t>clause</w:t>
            </w:r>
            <w:r>
              <w:rPr>
                <w:rFonts w:cs="Arial"/>
                <w:szCs w:val="18"/>
              </w:rPr>
              <w:t xml:space="preserve"> 6.2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.527 [</w:t>
            </w:r>
            <w:r>
              <w:rPr>
                <w:rFonts w:cs="Arial"/>
                <w:szCs w:val="18"/>
              </w:rPr>
              <w:t>24]).</w:t>
            </w:r>
          </w:p>
        </w:tc>
      </w:tr>
      <w:tr w:rsidR="005202F6" w14:paraId="2B2F856C"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2E78FD57" w14:textId="189B3AB3"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729BD007" w14:textId="1627B49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88A0E7" w14:textId="0C484E0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1A5FE" w14:textId="4CE6A428"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099E695" w14:textId="6EE1FB38" w:rsidR="005202F6" w:rsidRDefault="005202F6" w:rsidP="005202F6">
            <w:pPr>
              <w:pStyle w:val="TAL"/>
              <w:rPr>
                <w:rFonts w:cs="Arial"/>
                <w:szCs w:val="18"/>
              </w:rPr>
            </w:pPr>
            <w:r w:rsidRPr="002857AD">
              <w:rPr>
                <w:rFonts w:cs="Arial"/>
                <w:szCs w:val="18"/>
              </w:rPr>
              <w:t xml:space="preserve">Timestamp when the </w:t>
            </w:r>
            <w:r>
              <w:rPr>
                <w:rFonts w:cs="Arial"/>
                <w:szCs w:val="18"/>
              </w:rPr>
              <w:t>H-SMF service instance serving the PDU session wa</w:t>
            </w:r>
            <w:r w:rsidR="00F24E28">
              <w:rPr>
                <w:rFonts w:cs="Arial"/>
                <w:szCs w:val="18"/>
              </w:rPr>
              <w:t xml:space="preserve">s (re)started (see </w:t>
            </w:r>
            <w:r w:rsidR="005B1EEB">
              <w:rPr>
                <w:rFonts w:cs="Arial"/>
                <w:szCs w:val="18"/>
              </w:rPr>
              <w:t>clause</w:t>
            </w:r>
            <w:r w:rsidR="00F24E28">
              <w:rPr>
                <w:rFonts w:cs="Arial"/>
                <w:szCs w:val="18"/>
              </w:rPr>
              <w:t xml:space="preserve"> 6.3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7C29DA" w14:paraId="67EEE8F7"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2B10F984" w14:textId="0049AE20" w:rsidR="007C29DA" w:rsidRPr="002857AD" w:rsidRDefault="007C29DA" w:rsidP="007C29DA">
            <w:pPr>
              <w:pStyle w:val="TAL"/>
            </w:pPr>
            <w:r>
              <w:t>ueIpv6InterfaceId</w:t>
            </w:r>
          </w:p>
        </w:tc>
        <w:tc>
          <w:tcPr>
            <w:tcW w:w="1559" w:type="dxa"/>
            <w:tcBorders>
              <w:top w:val="single" w:sz="4" w:space="0" w:color="auto"/>
              <w:left w:val="single" w:sz="4" w:space="0" w:color="auto"/>
              <w:bottom w:val="single" w:sz="4" w:space="0" w:color="auto"/>
              <w:right w:val="single" w:sz="4" w:space="0" w:color="auto"/>
            </w:tcBorders>
          </w:tcPr>
          <w:p w14:paraId="454114B2" w14:textId="25A9BD6B" w:rsidR="007C29DA" w:rsidRPr="002857AD" w:rsidRDefault="007C29DA" w:rsidP="007C29D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C3BF09" w14:textId="7BD489C3" w:rsidR="007C29DA" w:rsidRPr="002857AD" w:rsidRDefault="007C29DA" w:rsidP="007C29D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84BC53" w14:textId="23B5E88A" w:rsidR="007C29DA" w:rsidRPr="002857AD" w:rsidRDefault="007C29DA" w:rsidP="007C29D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A6C2CA" w14:textId="77777777" w:rsidR="007C29DA" w:rsidRDefault="007C29DA" w:rsidP="007C29DA">
            <w:pPr>
              <w:pStyle w:val="TAL"/>
              <w:rPr>
                <w:rFonts w:cs="Arial"/>
                <w:szCs w:val="18"/>
              </w:rPr>
            </w:pPr>
            <w:r>
              <w:rPr>
                <w:rFonts w:cs="Arial"/>
                <w:szCs w:val="18"/>
              </w:rPr>
              <w:t xml:space="preserve">This IE shall be present if the H-SMF has assigned IPv6 interface identifier to the UE during the PDU session establishment for the </w:t>
            </w:r>
            <w:r w:rsidRPr="006F7909">
              <w:t>Home-routed Roaming</w:t>
            </w:r>
            <w:r>
              <w:t xml:space="preserve"> scenario</w:t>
            </w:r>
            <w:r>
              <w:rPr>
                <w:rFonts w:cs="Arial"/>
                <w:szCs w:val="18"/>
              </w:rPr>
              <w:t>.</w:t>
            </w:r>
          </w:p>
          <w:p w14:paraId="5C8B6BE4" w14:textId="6A8C5462" w:rsidR="007C29DA" w:rsidRDefault="007C29DA" w:rsidP="007C29DA">
            <w:pPr>
              <w:pStyle w:val="TAL"/>
              <w:rPr>
                <w:rFonts w:cs="Arial"/>
                <w:szCs w:val="18"/>
              </w:rPr>
            </w:pPr>
            <w:r>
              <w:rPr>
                <w:rFonts w:cs="Arial"/>
                <w:szCs w:val="18"/>
              </w:rPr>
              <w:t xml:space="preserve">When present, it shall encode the UE IPv6 Interface Identifier </w:t>
            </w:r>
            <w:r w:rsidRPr="00131E7B">
              <w:rPr>
                <w:rFonts w:cs="Arial"/>
                <w:szCs w:val="18"/>
              </w:rPr>
              <w:t xml:space="preserve">to be used by the UE for its link-local address configuration </w:t>
            </w:r>
            <w:r>
              <w:rPr>
                <w:rFonts w:cs="Arial"/>
                <w:szCs w:val="18"/>
              </w:rPr>
              <w:t xml:space="preserve">with </w:t>
            </w:r>
            <w:r w:rsidR="001F1E1C">
              <w:rPr>
                <w:rFonts w:cs="Arial"/>
                <w:szCs w:val="18"/>
              </w:rPr>
              <w:t>16</w:t>
            </w:r>
            <w:r>
              <w:rPr>
                <w:rFonts w:cs="Arial"/>
                <w:szCs w:val="18"/>
              </w:rPr>
              <w:t xml:space="preserve"> hex</w:t>
            </w:r>
            <w:r w:rsidR="00131E7B">
              <w:rPr>
                <w:rFonts w:cs="Arial"/>
                <w:szCs w:val="18"/>
              </w:rPr>
              <w:t>adecimal</w:t>
            </w:r>
            <w:r>
              <w:rPr>
                <w:rFonts w:cs="Arial"/>
                <w:szCs w:val="18"/>
              </w:rPr>
              <w:t xml:space="preserve"> digits.</w:t>
            </w:r>
          </w:p>
          <w:p w14:paraId="6BB6DF9E" w14:textId="77777777" w:rsidR="007C29DA" w:rsidRDefault="007C29DA" w:rsidP="007C29DA">
            <w:pPr>
              <w:pStyle w:val="TAL"/>
              <w:rPr>
                <w:rFonts w:cs="Arial"/>
                <w:szCs w:val="18"/>
              </w:rPr>
            </w:pPr>
          </w:p>
          <w:p w14:paraId="7B397FF6" w14:textId="240FC720" w:rsidR="007C29DA" w:rsidRPr="002857AD" w:rsidRDefault="007C29DA" w:rsidP="007C29DA">
            <w:pPr>
              <w:pStyle w:val="TAL"/>
              <w:rPr>
                <w:rFonts w:cs="Arial"/>
                <w:szCs w:val="18"/>
              </w:rPr>
            </w:pPr>
            <w:r>
              <w:t xml:space="preserve">Pattern: </w:t>
            </w:r>
            <w:r w:rsidRPr="0099516E">
              <w:t>"^[A-Fa-f0-9]{</w:t>
            </w:r>
            <w:r w:rsidR="001F1E1C">
              <w:t>16</w:t>
            </w:r>
            <w:r w:rsidRPr="0099516E">
              <w:t>}$"</w:t>
            </w:r>
          </w:p>
        </w:tc>
      </w:tr>
      <w:tr w:rsidR="006730A0" w14:paraId="32E9FB68"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B67" w14:textId="77777777" w:rsidR="006730A0" w:rsidRPr="000D0555" w:rsidRDefault="006730A0" w:rsidP="00CB3EFC">
            <w:pPr>
              <w:pStyle w:val="TAN"/>
            </w:pPr>
            <w:r>
              <w:t>NOTE:</w:t>
            </w:r>
            <w:r>
              <w:tab/>
              <w:t xml:space="preserve">This IE contains information that the V-SMF only needs to transfer to the UE (without interpretation). It is sent as a separate IE rather than within the n1SmInfoToUE binary data because the Selected SSC mode IE is defined as a "V" IE (i.e. without a Type field) in the NAS PDU Session Establishment Accept message. </w:t>
            </w:r>
          </w:p>
        </w:tc>
      </w:tr>
    </w:tbl>
    <w:p w14:paraId="32E9FB69" w14:textId="77777777" w:rsidR="0056485C" w:rsidRPr="0056485C" w:rsidRDefault="0056485C" w:rsidP="0058081A">
      <w:pPr>
        <w:rPr>
          <w:lang w:val="en-US"/>
        </w:rPr>
      </w:pPr>
    </w:p>
    <w:p w14:paraId="32E9FB6A" w14:textId="77777777" w:rsidR="00FD44D4" w:rsidRDefault="00FD44D4" w:rsidP="00FD44D4">
      <w:pPr>
        <w:pStyle w:val="Heading5"/>
      </w:pPr>
      <w:bookmarkStart w:id="824" w:name="_Toc20129600"/>
      <w:bookmarkStart w:id="825" w:name="_Toc27584227"/>
      <w:bookmarkStart w:id="826" w:name="_Toc36455529"/>
      <w:bookmarkStart w:id="827" w:name="_Toc45026915"/>
      <w:bookmarkStart w:id="828" w:name="_Toc51866720"/>
      <w:r>
        <w:lastRenderedPageBreak/>
        <w:t>6.1.6.2.11</w:t>
      </w:r>
      <w:r>
        <w:tab/>
        <w:t>Type: HsmfUpdateData</w:t>
      </w:r>
      <w:bookmarkEnd w:id="824"/>
      <w:bookmarkEnd w:id="825"/>
      <w:bookmarkEnd w:id="826"/>
      <w:bookmarkEnd w:id="827"/>
      <w:bookmarkEnd w:id="828"/>
    </w:p>
    <w:p w14:paraId="32E9FB6B" w14:textId="77777777" w:rsidR="00FD44D4" w:rsidRDefault="00FD44D4" w:rsidP="00FD44D4">
      <w:pPr>
        <w:pStyle w:val="TH"/>
      </w:pPr>
      <w:r>
        <w:rPr>
          <w:noProof/>
        </w:rPr>
        <w:t>Table </w:t>
      </w:r>
      <w:r>
        <w:t xml:space="preserve">6.1.6.2.11-1: </w:t>
      </w:r>
      <w:r>
        <w:rPr>
          <w:noProof/>
        </w:rPr>
        <w:t xml:space="preserve">Definition of type </w:t>
      </w:r>
      <w:r>
        <w:t>HsmfUpdateData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B7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B6C" w14:textId="77777777" w:rsidR="00FD44D4" w:rsidRDefault="00FD44D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B6D"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6E"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6F"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70" w14:textId="77777777" w:rsidR="00FD44D4" w:rsidRDefault="00FD44D4" w:rsidP="00A423F5">
            <w:pPr>
              <w:pStyle w:val="TAH"/>
              <w:rPr>
                <w:rFonts w:cs="Arial"/>
                <w:szCs w:val="18"/>
              </w:rPr>
            </w:pPr>
            <w:r>
              <w:rPr>
                <w:rFonts w:cs="Arial"/>
                <w:szCs w:val="18"/>
              </w:rPr>
              <w:t>Description</w:t>
            </w:r>
          </w:p>
        </w:tc>
      </w:tr>
      <w:tr w:rsidR="00453CBE" w:rsidRPr="00FD48E5" w14:paraId="32E9FB7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72"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B73"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B74"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75"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76" w14:textId="77777777" w:rsidR="00453CBE" w:rsidRDefault="00453CBE" w:rsidP="003521F9">
            <w:pPr>
              <w:pStyle w:val="TAL"/>
              <w:rPr>
                <w:rFonts w:cs="Arial"/>
                <w:szCs w:val="18"/>
              </w:rPr>
            </w:pPr>
            <w:r>
              <w:rPr>
                <w:rFonts w:cs="Arial"/>
                <w:szCs w:val="18"/>
              </w:rPr>
              <w:t>This IE shall indicate the request type.</w:t>
            </w:r>
          </w:p>
        </w:tc>
      </w:tr>
      <w:tr w:rsidR="00FD44D4" w:rsidRPr="00FD48E5" w14:paraId="32E9FB7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8" w14:textId="77777777" w:rsidR="00FD44D4" w:rsidRDefault="00FD44D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B79" w14:textId="77777777" w:rsidR="00FD44D4" w:rsidRDefault="00FD44D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B7A"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7B"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7C" w14:textId="77777777" w:rsidR="00FD44D4" w:rsidRDefault="00FD44D4" w:rsidP="00A423F5">
            <w:pPr>
              <w:pStyle w:val="TAL"/>
              <w:rPr>
                <w:rFonts w:cs="Arial"/>
                <w:szCs w:val="18"/>
              </w:rPr>
            </w:pPr>
            <w:r>
              <w:rPr>
                <w:rFonts w:cs="Arial"/>
                <w:szCs w:val="18"/>
              </w:rPr>
              <w:t>This IE shall be present if it is available and has not been provided earlier to the H-SMF.</w:t>
            </w:r>
          </w:p>
          <w:p w14:paraId="32E9FB7D" w14:textId="77777777" w:rsidR="00FD44D4" w:rsidRDefault="00FD44D4" w:rsidP="00A423F5">
            <w:pPr>
              <w:pStyle w:val="TAL"/>
              <w:rPr>
                <w:rFonts w:cs="Arial"/>
                <w:szCs w:val="18"/>
              </w:rPr>
            </w:pPr>
            <w:r>
              <w:rPr>
                <w:rFonts w:cs="Arial"/>
                <w:szCs w:val="18"/>
              </w:rPr>
              <w:t>When present, this IE shall contain the permanent equipment identifier.</w:t>
            </w:r>
          </w:p>
        </w:tc>
      </w:tr>
      <w:tr w:rsidR="00FD44D4" w:rsidRPr="00FD48E5" w14:paraId="32E9FB8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F" w14:textId="77777777" w:rsidR="00FD44D4" w:rsidRDefault="00FD44D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B80" w14:textId="77777777" w:rsidR="00FD44D4" w:rsidRDefault="00FD44D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81"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2" w14:textId="77777777" w:rsidR="00FD44D4" w:rsidRDefault="00FD44D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83" w14:textId="56E1C9AB" w:rsidR="00FD44D4" w:rsidRDefault="00FD44D4" w:rsidP="00A423F5">
            <w:pPr>
              <w:pStyle w:val="TAL"/>
              <w:rPr>
                <w:rFonts w:cs="Arial"/>
                <w:szCs w:val="18"/>
              </w:rPr>
            </w:pPr>
            <w:r>
              <w:rPr>
                <w:rFonts w:cs="Arial"/>
                <w:szCs w:val="18"/>
              </w:rPr>
              <w:t>This IE shall be present if the N9 tunnel information on the visited CN side provided earlier to the H-SMF has changed.</w:t>
            </w:r>
          </w:p>
          <w:p w14:paraId="32E9FB84" w14:textId="77777777" w:rsidR="00FD44D4" w:rsidRDefault="00FD44D4" w:rsidP="00A423F5">
            <w:pPr>
              <w:pStyle w:val="TAL"/>
              <w:rPr>
                <w:rFonts w:cs="Arial"/>
                <w:szCs w:val="18"/>
              </w:rPr>
            </w:pPr>
            <w:r>
              <w:rPr>
                <w:rFonts w:cs="Arial"/>
                <w:szCs w:val="18"/>
              </w:rPr>
              <w:t>When present, this IE shall contain the new N9 tunnel information on the visited CN side.</w:t>
            </w:r>
          </w:p>
        </w:tc>
      </w:tr>
      <w:tr w:rsidR="00543DFF" w14:paraId="32E9FB8B"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86"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B87"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B88"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9"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8A" w14:textId="77777777" w:rsidR="00543DFF" w:rsidRDefault="00543DFF" w:rsidP="006602B2">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if it has changed.</w:t>
            </w:r>
          </w:p>
        </w:tc>
      </w:tr>
      <w:tr w:rsidR="00FD44D4" w:rsidRPr="00FD48E5" w14:paraId="32E9FB9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8C" w14:textId="77777777" w:rsidR="00FD44D4" w:rsidRDefault="00FD44D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B8D" w14:textId="77777777" w:rsidR="00FD44D4" w:rsidRDefault="0056485C"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B8E"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F"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0" w14:textId="2F0293DE" w:rsidR="00FD44D4" w:rsidRDefault="00FD44D4" w:rsidP="00A423F5">
            <w:pPr>
              <w:pStyle w:val="TAL"/>
              <w:rPr>
                <w:rFonts w:cs="Arial"/>
                <w:szCs w:val="18"/>
              </w:rPr>
            </w:pPr>
            <w:r>
              <w:rPr>
                <w:rFonts w:cs="Arial"/>
                <w:szCs w:val="18"/>
              </w:rPr>
              <w:t>This IE shall be present if the Access Network Type provided earlier to the H-SMF has changed</w:t>
            </w:r>
            <w:r w:rsidR="002E4AA3">
              <w:rPr>
                <w:rFonts w:cs="Arial"/>
                <w:szCs w:val="18"/>
              </w:rPr>
              <w:t xml:space="preserve">, e.g. during a </w:t>
            </w:r>
            <w:r w:rsidR="002E4AA3">
              <w:t xml:space="preserve">handover of the PDU session between 3GPP access and untrusted non-3GPP access (see </w:t>
            </w:r>
            <w:r w:rsidR="005B1EEB">
              <w:t>clause</w:t>
            </w:r>
            <w:r w:rsidR="002E4AA3">
              <w:t xml:space="preserve"> 5.2.2.8.2.5)</w:t>
            </w:r>
            <w:r>
              <w:rPr>
                <w:rFonts w:cs="Arial"/>
                <w:szCs w:val="18"/>
              </w:rPr>
              <w:t>.</w:t>
            </w:r>
          </w:p>
          <w:p w14:paraId="32E9FB91" w14:textId="77777777" w:rsidR="00FD44D4" w:rsidRDefault="00FD44D4" w:rsidP="00A423F5">
            <w:pPr>
              <w:pStyle w:val="TAL"/>
              <w:rPr>
                <w:rFonts w:cs="Arial"/>
                <w:szCs w:val="18"/>
              </w:rPr>
            </w:pPr>
            <w:r>
              <w:rPr>
                <w:rFonts w:cs="Arial"/>
                <w:szCs w:val="18"/>
              </w:rPr>
              <w:t>When present, this IE shall indicate the new Access Network Type to which the PDU session is to be associated.</w:t>
            </w:r>
          </w:p>
        </w:tc>
      </w:tr>
      <w:tr w:rsidR="00816D58" w14:paraId="32E9FB9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93"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B94"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B95"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6"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7"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FD44D4" w:rsidRPr="00FD48E5" w14:paraId="32E9FBA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99" w14:textId="77777777" w:rsidR="00FD44D4" w:rsidRDefault="00FD44D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B9A" w14:textId="77777777" w:rsidR="00FD44D4" w:rsidRDefault="00FD44D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B9B"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C"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D" w14:textId="77777777" w:rsidR="00FD44D4" w:rsidRDefault="00FD44D4" w:rsidP="00A423F5">
            <w:pPr>
              <w:pStyle w:val="TAL"/>
              <w:rPr>
                <w:rFonts w:cs="Arial"/>
                <w:szCs w:val="18"/>
              </w:rPr>
            </w:pPr>
            <w:r>
              <w:rPr>
                <w:rFonts w:cs="Arial"/>
                <w:szCs w:val="18"/>
              </w:rPr>
              <w:t>This IE shall be present if it is available, the UE Location has changed and needs to be reported to the H-SMF.</w:t>
            </w:r>
          </w:p>
          <w:p w14:paraId="32E9FB9E" w14:textId="10EF70F6" w:rsidR="00FF2C45" w:rsidRDefault="00FD44D4" w:rsidP="00A423F5">
            <w:pPr>
              <w:pStyle w:val="TAL"/>
              <w:rPr>
                <w:rFonts w:cs="Arial"/>
                <w:szCs w:val="18"/>
              </w:rPr>
            </w:pPr>
            <w:r>
              <w:rPr>
                <w:rFonts w:cs="Arial"/>
                <w:szCs w:val="18"/>
              </w:rPr>
              <w:t>When present, this IE shall contain</w:t>
            </w:r>
            <w:r w:rsidR="00FF2C45">
              <w:rPr>
                <w:rFonts w:cs="Arial"/>
                <w:szCs w:val="18"/>
              </w:rPr>
              <w:t>:</w:t>
            </w:r>
          </w:p>
          <w:p w14:paraId="32E9FB9F" w14:textId="4CCD4184" w:rsidR="00FF2C45" w:rsidRDefault="00FF2C45" w:rsidP="00FF2C45">
            <w:pPr>
              <w:pStyle w:val="B1"/>
            </w:pPr>
            <w:r>
              <w:rPr>
                <w:rFonts w:ascii="Arial" w:hAnsi="Arial"/>
                <w:sz w:val="18"/>
              </w:rPr>
              <w:t>-</w:t>
            </w:r>
            <w:r w:rsidRPr="00F11BB0">
              <w:rPr>
                <w:rFonts w:ascii="Arial" w:hAnsi="Arial"/>
                <w:sz w:val="18"/>
              </w:rPr>
              <w:tab/>
            </w:r>
            <w:r w:rsidR="00FD44D4" w:rsidRPr="00FF2C45">
              <w:rPr>
                <w:rFonts w:ascii="Arial" w:hAnsi="Arial" w:cs="Arial"/>
                <w:sz w:val="18"/>
                <w:szCs w:val="18"/>
              </w:rPr>
              <w:t>the new UE location information</w:t>
            </w:r>
            <w:r>
              <w:rPr>
                <w:rFonts w:ascii="Arial" w:hAnsi="Arial" w:cs="Arial"/>
                <w:sz w:val="18"/>
                <w:szCs w:val="18"/>
              </w:rPr>
              <w:t>; and</w:t>
            </w:r>
          </w:p>
          <w:p w14:paraId="32E9FBA0" w14:textId="77777777" w:rsidR="00FF2C45" w:rsidRDefault="00FF2C45" w:rsidP="00FF2C45">
            <w:pPr>
              <w:pStyle w:val="B1"/>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32E9FBA1" w14:textId="48867944" w:rsidR="00FD44D4" w:rsidRDefault="006C46C1" w:rsidP="00A423F5">
            <w:pPr>
              <w:pStyle w:val="TAL"/>
              <w:rPr>
                <w:rFonts w:cs="Arial"/>
                <w:szCs w:val="18"/>
              </w:rPr>
            </w:pPr>
            <w:r>
              <w:rPr>
                <w:rFonts w:cs="Arial"/>
                <w:szCs w:val="18"/>
              </w:rPr>
              <w:t>(</w:t>
            </w:r>
            <w:r w:rsidR="00543DFF">
              <w:rPr>
                <w:rFonts w:cs="Arial"/>
                <w:szCs w:val="18"/>
              </w:rPr>
              <w:t>NOTE</w:t>
            </w:r>
            <w:r>
              <w:rPr>
                <w:rFonts w:cs="Arial"/>
                <w:szCs w:val="18"/>
              </w:rPr>
              <w:t xml:space="preserve"> 1)</w:t>
            </w:r>
          </w:p>
        </w:tc>
      </w:tr>
      <w:tr w:rsidR="00FD44D4" w:rsidRPr="00FD48E5" w14:paraId="32E9FBA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A3" w14:textId="77777777" w:rsidR="00FD44D4" w:rsidRDefault="00FD44D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BA4" w14:textId="77777777" w:rsidR="00FD44D4" w:rsidRDefault="00FD44D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BA5"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A6"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7" w14:textId="77777777" w:rsidR="00FD44D4" w:rsidRDefault="00FD44D4" w:rsidP="00A423F5">
            <w:pPr>
              <w:pStyle w:val="TAL"/>
              <w:rPr>
                <w:rFonts w:cs="Arial"/>
                <w:szCs w:val="18"/>
              </w:rPr>
            </w:pPr>
            <w:r>
              <w:rPr>
                <w:rFonts w:cs="Arial"/>
                <w:szCs w:val="18"/>
              </w:rPr>
              <w:t>This IE shall be present if it is available, the UE Time Zone has changed and needs to be reported to the H-SMF.</w:t>
            </w:r>
          </w:p>
          <w:p w14:paraId="32E9FBA8" w14:textId="77777777" w:rsidR="00FD44D4" w:rsidRDefault="00FD44D4" w:rsidP="00A423F5">
            <w:pPr>
              <w:pStyle w:val="TAL"/>
              <w:rPr>
                <w:rFonts w:cs="Arial"/>
                <w:szCs w:val="18"/>
              </w:rPr>
            </w:pPr>
            <w:r>
              <w:rPr>
                <w:rFonts w:cs="Arial"/>
                <w:szCs w:val="18"/>
              </w:rPr>
              <w:t>When present, this IE shall contain the new UE Time Zone.</w:t>
            </w:r>
          </w:p>
        </w:tc>
      </w:tr>
      <w:tr w:rsidR="0045457F" w:rsidRPr="00FD48E5" w14:paraId="32E9FBB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AA"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BA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BA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A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E" w14:textId="79574EF9" w:rsidR="0045457F" w:rsidRDefault="0045457F" w:rsidP="0045457F">
            <w:pPr>
              <w:pStyle w:val="TAL"/>
              <w:rPr>
                <w:rFonts w:cs="Arial"/>
                <w:szCs w:val="18"/>
              </w:rPr>
            </w:pPr>
            <w:r>
              <w:rPr>
                <w:rFonts w:cs="Arial"/>
                <w:szCs w:val="18"/>
              </w:rPr>
              <w:t>Additional UE location.</w:t>
            </w:r>
          </w:p>
          <w:p w14:paraId="32E9FBAF" w14:textId="257DA77C" w:rsidR="0045457F" w:rsidRDefault="0045457F" w:rsidP="0045457F">
            <w:pPr>
              <w:pStyle w:val="TAL"/>
              <w:rPr>
                <w:rFonts w:cs="Arial"/>
                <w:szCs w:val="18"/>
              </w:rPr>
            </w:pPr>
            <w:r>
              <w:rPr>
                <w:rFonts w:cs="Arial"/>
                <w:szCs w:val="18"/>
              </w:rPr>
              <w:t>This IE may be present, if anType indicates a non-3GPP access and a valid 3GPP access user location information is available.</w:t>
            </w:r>
          </w:p>
          <w:p w14:paraId="32E9FBB0" w14:textId="608F11CB"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BB1" w14:textId="6BAA791A" w:rsidR="00FF2C45" w:rsidRDefault="00FF2C45" w:rsidP="00EA1C32">
            <w:pPr>
              <w:pStyle w:val="B1"/>
            </w:pPr>
            <w:r>
              <w:rPr>
                <w:rFonts w:ascii="Arial" w:hAnsi="Arial"/>
                <w:sz w:val="18"/>
              </w:rPr>
              <w:t>-</w:t>
            </w:r>
            <w:r w:rsidRPr="00186CC9">
              <w:rPr>
                <w:rFonts w:ascii="Arial" w:hAnsi="Arial"/>
                <w:sz w:val="18"/>
              </w:rPr>
              <w:tab/>
            </w:r>
            <w:r w:rsidR="0045457F" w:rsidRPr="00FF2C45">
              <w:rPr>
                <w:rFonts w:ascii="Arial" w:hAnsi="Arial"/>
                <w:sz w:val="18"/>
              </w:rPr>
              <w:t>the last known 3GPP access user location</w:t>
            </w:r>
            <w:r>
              <w:rPr>
                <w:rFonts w:ascii="Arial" w:hAnsi="Arial"/>
                <w:sz w:val="18"/>
              </w:rPr>
              <w:t>; and</w:t>
            </w:r>
          </w:p>
          <w:p w14:paraId="32E9FBB2" w14:textId="77777777" w:rsidR="00FF2C45" w:rsidRDefault="00FF2C45" w:rsidP="00EA1C32">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BB3" w14:textId="5D81ADB1" w:rsidR="0045457F" w:rsidRDefault="006C46C1" w:rsidP="0045457F">
            <w:pPr>
              <w:pStyle w:val="TAL"/>
              <w:rPr>
                <w:rFonts w:cs="Arial"/>
                <w:szCs w:val="18"/>
              </w:rPr>
            </w:pPr>
            <w:r>
              <w:rPr>
                <w:rFonts w:cs="Arial"/>
                <w:szCs w:val="18"/>
              </w:rPr>
              <w:t>(</w:t>
            </w:r>
            <w:r w:rsidR="00543DFF">
              <w:rPr>
                <w:rFonts w:cs="Arial"/>
                <w:szCs w:val="18"/>
              </w:rPr>
              <w:t>NOTE</w:t>
            </w:r>
            <w:r>
              <w:rPr>
                <w:rFonts w:cs="Arial"/>
                <w:szCs w:val="18"/>
              </w:rPr>
              <w:t xml:space="preserve"> 1)</w:t>
            </w:r>
          </w:p>
        </w:tc>
      </w:tr>
      <w:tr w:rsidR="0056485C" w:rsidRPr="00FD48E5" w14:paraId="32E9FBB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B5" w14:textId="77777777" w:rsidR="0056485C" w:rsidRDefault="0056485C" w:rsidP="001433FE">
            <w:pPr>
              <w:pStyle w:val="TAL"/>
            </w:pPr>
            <w:r>
              <w:t>pauseCharging</w:t>
            </w:r>
          </w:p>
        </w:tc>
        <w:tc>
          <w:tcPr>
            <w:tcW w:w="1559" w:type="dxa"/>
            <w:tcBorders>
              <w:top w:val="single" w:sz="4" w:space="0" w:color="auto"/>
              <w:left w:val="single" w:sz="4" w:space="0" w:color="auto"/>
              <w:bottom w:val="single" w:sz="4" w:space="0" w:color="auto"/>
              <w:right w:val="single" w:sz="4" w:space="0" w:color="auto"/>
            </w:tcBorders>
          </w:tcPr>
          <w:p w14:paraId="32E9FBB6"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B7"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B8"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B9" w14:textId="05F4CAEB" w:rsidR="0056485C" w:rsidRDefault="0056485C" w:rsidP="001433FE">
            <w:pPr>
              <w:pStyle w:val="TAL"/>
              <w:rPr>
                <w:rFonts w:cs="Arial"/>
                <w:szCs w:val="18"/>
              </w:rPr>
            </w:pPr>
            <w:r>
              <w:rPr>
                <w:rFonts w:cs="Arial"/>
                <w:szCs w:val="18"/>
              </w:rPr>
              <w:t xml:space="preserve">This IE shall be present if the H-SMF enabled the use of Pause </w:t>
            </w:r>
            <w:r>
              <w:rPr>
                <w:rFonts w:cs="Arial"/>
                <w:szCs w:val="18"/>
                <w:lang w:eastAsia="zh-CN"/>
              </w:rPr>
              <w:t>Pause of Charging for the PDU session</w:t>
            </w:r>
            <w:r>
              <w:rPr>
                <w:rFonts w:cs="Arial"/>
                <w:szCs w:val="18"/>
              </w:rPr>
              <w:t xml:space="preserve"> during the PDU session establishment and</w:t>
            </w:r>
          </w:p>
          <w:p w14:paraId="32E9FBBA" w14:textId="3B6FAC0A" w:rsidR="0056485C" w:rsidRDefault="0056485C" w:rsidP="001433FE">
            <w:pPr>
              <w:pStyle w:val="TAL"/>
              <w:rPr>
                <w:rFonts w:cs="Arial"/>
                <w:szCs w:val="18"/>
              </w:rPr>
            </w:pPr>
            <w:r>
              <w:rPr>
                <w:rFonts w:cs="Arial"/>
                <w:szCs w:val="18"/>
              </w:rPr>
              <w:t xml:space="preserve">Pause of Charging needs to be started or stopped (see </w:t>
            </w:r>
            <w:r w:rsidR="005B1EEB">
              <w:rPr>
                <w:rFonts w:cs="Arial"/>
                <w:szCs w:val="18"/>
              </w:rPr>
              <w:t>clause</w:t>
            </w:r>
            <w:r>
              <w:rPr>
                <w:rFonts w:cs="Arial"/>
                <w:szCs w:val="18"/>
              </w:rPr>
              <w:t xml:space="preserve"> 4.4.4 of</w:t>
            </w:r>
            <w:r w:rsidR="003D33E7">
              <w:rPr>
                <w:rFonts w:cs="Arial"/>
                <w:szCs w:val="18"/>
              </w:rPr>
              <w:t xml:space="preserve"> 3GPP </w:t>
            </w:r>
            <w:r w:rsidR="00F25774">
              <w:rPr>
                <w:rFonts w:cs="Arial"/>
                <w:szCs w:val="18"/>
              </w:rPr>
              <w:t>TS </w:t>
            </w:r>
            <w:r w:rsidR="003D33E7">
              <w:rPr>
                <w:rFonts w:cs="Arial"/>
                <w:szCs w:val="18"/>
              </w:rPr>
              <w:t>23</w:t>
            </w:r>
            <w:r w:rsidR="00CA4B50">
              <w:rPr>
                <w:rFonts w:cs="Arial"/>
                <w:szCs w:val="18"/>
              </w:rPr>
              <w:t>.502 [</w:t>
            </w:r>
            <w:r>
              <w:rPr>
                <w:rFonts w:cs="Arial"/>
                <w:szCs w:val="18"/>
              </w:rPr>
              <w:t>3]).</w:t>
            </w:r>
          </w:p>
          <w:p w14:paraId="32E9FBBB" w14:textId="77777777" w:rsidR="0056485C" w:rsidRDefault="0056485C" w:rsidP="001433FE">
            <w:pPr>
              <w:pStyle w:val="TAL"/>
              <w:rPr>
                <w:rFonts w:cs="Arial"/>
                <w:szCs w:val="18"/>
              </w:rPr>
            </w:pPr>
          </w:p>
          <w:p w14:paraId="32E9FBBC" w14:textId="77777777" w:rsidR="0056485C" w:rsidRDefault="0056485C" w:rsidP="001433FE">
            <w:pPr>
              <w:pStyle w:val="TAL"/>
              <w:rPr>
                <w:rFonts w:cs="Arial"/>
                <w:szCs w:val="18"/>
              </w:rPr>
            </w:pPr>
            <w:r>
              <w:rPr>
                <w:rFonts w:cs="Arial"/>
                <w:szCs w:val="18"/>
              </w:rPr>
              <w:t>When present, it shall be set as follows:</w:t>
            </w:r>
          </w:p>
          <w:p w14:paraId="32E9FBBD" w14:textId="329ACA0B"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to Start Pause of Charging;</w:t>
            </w:r>
          </w:p>
          <w:p w14:paraId="32E9FBBE" w14:textId="77777777" w:rsidR="0056485C" w:rsidRDefault="0056485C" w:rsidP="001433FE">
            <w:pPr>
              <w:pStyle w:val="B1"/>
              <w:tabs>
                <w:tab w:val="num" w:pos="644"/>
              </w:tabs>
              <w:ind w:left="644" w:hanging="360"/>
            </w:pPr>
            <w:r>
              <w:rPr>
                <w:rFonts w:ascii="Arial" w:hAnsi="Arial" w:cs="Arial"/>
                <w:sz w:val="18"/>
                <w:szCs w:val="18"/>
                <w:lang w:eastAsia="zh-CN"/>
              </w:rPr>
              <w:t xml:space="preserve">- false: to Stop Pause of Charging. </w:t>
            </w:r>
          </w:p>
        </w:tc>
      </w:tr>
      <w:tr w:rsidR="00154C0E" w:rsidRPr="00FD48E5" w14:paraId="32E9FBC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C0" w14:textId="77777777" w:rsidR="00154C0E" w:rsidRDefault="00154C0E" w:rsidP="00342AE2">
            <w:pPr>
              <w:pStyle w:val="TAL"/>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BC1" w14:textId="77777777" w:rsidR="00154C0E" w:rsidRDefault="00154C0E" w:rsidP="00342AE2">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BC2" w14:textId="77777777" w:rsidR="00154C0E" w:rsidRDefault="00154C0E"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3" w14:textId="77777777" w:rsidR="00154C0E" w:rsidRDefault="00154C0E"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4" w14:textId="77777777" w:rsidR="00154C0E" w:rsidRDefault="00154C0E" w:rsidP="00342AE2">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r>
      <w:tr w:rsidR="00C22548" w:rsidRPr="00FD48E5" w14:paraId="32E9FBC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6" w14:textId="77777777" w:rsidR="00C22548" w:rsidRDefault="00C22548" w:rsidP="001433FE">
            <w:pPr>
              <w:pStyle w:val="TAL"/>
              <w:rPr>
                <w:lang w:val="en-US"/>
              </w:rPr>
            </w:pPr>
            <w:r>
              <w:rPr>
                <w:lang w:val="en-US"/>
              </w:rPr>
              <w:lastRenderedPageBreak/>
              <w:t>n1SmInfoFromUe</w:t>
            </w:r>
          </w:p>
        </w:tc>
        <w:tc>
          <w:tcPr>
            <w:tcW w:w="1559" w:type="dxa"/>
            <w:tcBorders>
              <w:top w:val="single" w:sz="4" w:space="0" w:color="auto"/>
              <w:left w:val="single" w:sz="4" w:space="0" w:color="auto"/>
              <w:bottom w:val="single" w:sz="4" w:space="0" w:color="auto"/>
              <w:right w:val="single" w:sz="4" w:space="0" w:color="auto"/>
            </w:tcBorders>
          </w:tcPr>
          <w:p w14:paraId="32E9FBC7"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8"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9"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A" w14:textId="4B698094"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C22548" w:rsidRPr="00FD48E5" w14:paraId="32E9FBD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C"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BCD"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E"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F"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D0" w14:textId="42CCFC06"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95220C">
              <w:rPr>
                <w:rFonts w:cs="Arial"/>
                <w:szCs w:val="18"/>
              </w:rPr>
              <w:t xml:space="preserve">reference the </w:t>
            </w:r>
            <w:r w:rsidR="0095220C">
              <w:rPr>
                <w:lang w:val="en-US"/>
              </w:rPr>
              <w:t>unknownN1SmInfo</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453CBE" w:rsidRPr="00FD48E5" w14:paraId="32E9FBD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2" w14:textId="77777777" w:rsidR="00453CBE" w:rsidRDefault="00453CBE" w:rsidP="003521F9">
            <w:pPr>
              <w:pStyle w:val="TAL"/>
            </w:pPr>
            <w:r>
              <w:t>qosFlowsRelNotifyList</w:t>
            </w:r>
          </w:p>
        </w:tc>
        <w:tc>
          <w:tcPr>
            <w:tcW w:w="1559" w:type="dxa"/>
            <w:tcBorders>
              <w:top w:val="single" w:sz="4" w:space="0" w:color="auto"/>
              <w:left w:val="single" w:sz="4" w:space="0" w:color="auto"/>
              <w:bottom w:val="single" w:sz="4" w:space="0" w:color="auto"/>
              <w:right w:val="single" w:sz="4" w:space="0" w:color="auto"/>
            </w:tcBorders>
          </w:tcPr>
          <w:p w14:paraId="32E9FBD3" w14:textId="77777777" w:rsidR="00453CBE" w:rsidRDefault="00C017F0" w:rsidP="003521F9">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BD4"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5" w14:textId="507054C4"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6" w14:textId="77777777" w:rsidR="00453CBE" w:rsidRDefault="00453CBE" w:rsidP="003521F9">
            <w:pPr>
              <w:pStyle w:val="TAL"/>
              <w:rPr>
                <w:rFonts w:cs="Arial"/>
                <w:szCs w:val="18"/>
              </w:rPr>
            </w:pPr>
            <w:r>
              <w:rPr>
                <w:rFonts w:cs="Arial"/>
                <w:szCs w:val="18"/>
              </w:rPr>
              <w:t>This IE shall be present if QoS flows have been released.</w:t>
            </w:r>
          </w:p>
        </w:tc>
      </w:tr>
      <w:tr w:rsidR="00453CBE" w:rsidRPr="00FD48E5" w14:paraId="32E9FBD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8" w14:textId="77777777" w:rsidR="00453CBE" w:rsidRDefault="00453CBE" w:rsidP="003521F9">
            <w:pPr>
              <w:pStyle w:val="TAL"/>
            </w:pPr>
            <w:r>
              <w:t>qosFlowsNotifyList</w:t>
            </w:r>
          </w:p>
        </w:tc>
        <w:tc>
          <w:tcPr>
            <w:tcW w:w="1559" w:type="dxa"/>
            <w:tcBorders>
              <w:top w:val="single" w:sz="4" w:space="0" w:color="auto"/>
              <w:left w:val="single" w:sz="4" w:space="0" w:color="auto"/>
              <w:bottom w:val="single" w:sz="4" w:space="0" w:color="auto"/>
              <w:right w:val="single" w:sz="4" w:space="0" w:color="auto"/>
            </w:tcBorders>
          </w:tcPr>
          <w:p w14:paraId="32E9FBD9" w14:textId="77777777" w:rsidR="00453CBE" w:rsidRDefault="00C017F0" w:rsidP="003521F9">
            <w:pPr>
              <w:pStyle w:val="TAL"/>
            </w:pPr>
            <w:r>
              <w:t>array(QosFlowNotifyItem)</w:t>
            </w:r>
          </w:p>
        </w:tc>
        <w:tc>
          <w:tcPr>
            <w:tcW w:w="425" w:type="dxa"/>
            <w:tcBorders>
              <w:top w:val="single" w:sz="4" w:space="0" w:color="auto"/>
              <w:left w:val="single" w:sz="4" w:space="0" w:color="auto"/>
              <w:bottom w:val="single" w:sz="4" w:space="0" w:color="auto"/>
              <w:right w:val="single" w:sz="4" w:space="0" w:color="auto"/>
            </w:tcBorders>
          </w:tcPr>
          <w:p w14:paraId="32E9FBDA"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B" w14:textId="0070CF8E"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C" w14:textId="77777777" w:rsidR="00453CBE" w:rsidRDefault="00453CBE" w:rsidP="003521F9">
            <w:pPr>
              <w:pStyle w:val="TAL"/>
              <w:rPr>
                <w:rFonts w:cs="Arial"/>
                <w:szCs w:val="18"/>
              </w:rPr>
            </w:pPr>
            <w:r>
              <w:rPr>
                <w:rFonts w:cs="Arial"/>
                <w:szCs w:val="18"/>
              </w:rPr>
              <w:t>This IE shall be present if the QoS targets for GBR QoS flow(s) are not fulfilled anymore or when they are fulfilled again.</w:t>
            </w:r>
          </w:p>
        </w:tc>
      </w:tr>
      <w:tr w:rsidR="0056191B" w:rsidRPr="00FD48E5" w14:paraId="32E9FBE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E" w14:textId="77777777" w:rsidR="0056191B" w:rsidRDefault="0056191B" w:rsidP="0056191B">
            <w:pPr>
              <w:pStyle w:val="TAL"/>
            </w:pPr>
            <w:r>
              <w:t>NotifyList</w:t>
            </w:r>
          </w:p>
        </w:tc>
        <w:tc>
          <w:tcPr>
            <w:tcW w:w="1559" w:type="dxa"/>
            <w:tcBorders>
              <w:top w:val="single" w:sz="4" w:space="0" w:color="auto"/>
              <w:left w:val="single" w:sz="4" w:space="0" w:color="auto"/>
              <w:bottom w:val="single" w:sz="4" w:space="0" w:color="auto"/>
              <w:right w:val="single" w:sz="4" w:space="0" w:color="auto"/>
            </w:tcBorders>
          </w:tcPr>
          <w:p w14:paraId="32E9FBDF" w14:textId="77777777" w:rsidR="0056191B" w:rsidRDefault="0056191B" w:rsidP="0056191B">
            <w:pPr>
              <w:pStyle w:val="TAL"/>
            </w:pPr>
            <w:r>
              <w:t>array(PduSessionNotifyItem)</w:t>
            </w:r>
          </w:p>
        </w:tc>
        <w:tc>
          <w:tcPr>
            <w:tcW w:w="425" w:type="dxa"/>
            <w:tcBorders>
              <w:top w:val="single" w:sz="4" w:space="0" w:color="auto"/>
              <w:left w:val="single" w:sz="4" w:space="0" w:color="auto"/>
              <w:bottom w:val="single" w:sz="4" w:space="0" w:color="auto"/>
              <w:right w:val="single" w:sz="4" w:space="0" w:color="auto"/>
            </w:tcBorders>
          </w:tcPr>
          <w:p w14:paraId="32E9FBE0"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1" w14:textId="02D720BA" w:rsidR="0056191B" w:rsidRDefault="00D86742" w:rsidP="0056191B">
            <w:pPr>
              <w:pStyle w:val="TAL"/>
            </w:pPr>
            <w:r>
              <w:t>1</w:t>
            </w:r>
            <w:r w:rsidR="0056191B">
              <w:t>..N</w:t>
            </w:r>
          </w:p>
        </w:tc>
        <w:tc>
          <w:tcPr>
            <w:tcW w:w="4359" w:type="dxa"/>
            <w:tcBorders>
              <w:top w:val="single" w:sz="4" w:space="0" w:color="auto"/>
              <w:left w:val="single" w:sz="4" w:space="0" w:color="auto"/>
              <w:bottom w:val="single" w:sz="4" w:space="0" w:color="auto"/>
              <w:right w:val="single" w:sz="4" w:space="0" w:color="auto"/>
            </w:tcBorders>
          </w:tcPr>
          <w:p w14:paraId="32E9FBE2" w14:textId="77777777" w:rsidR="0056191B" w:rsidRDefault="0056191B" w:rsidP="0056191B">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r>
      <w:tr w:rsidR="00AD2BD2" w:rsidRPr="00FD48E5" w14:paraId="32E9FBE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4" w14:textId="77777777" w:rsidR="00AD2BD2" w:rsidRDefault="00AD2BD2" w:rsidP="00AD2BD2">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BE5" w14:textId="77777777" w:rsidR="00AD2BD2" w:rsidRDefault="00C017F0" w:rsidP="00AD2BD2">
            <w:pPr>
              <w:pStyle w:val="TAL"/>
            </w:pPr>
            <w:r>
              <w:t>array(</w:t>
            </w:r>
            <w:r w:rsidR="00AD2BD2">
              <w:t>EpsBearerId</w:t>
            </w:r>
            <w:r>
              <w:t>)</w:t>
            </w:r>
          </w:p>
        </w:tc>
        <w:tc>
          <w:tcPr>
            <w:tcW w:w="425" w:type="dxa"/>
            <w:tcBorders>
              <w:top w:val="single" w:sz="4" w:space="0" w:color="auto"/>
              <w:left w:val="single" w:sz="4" w:space="0" w:color="auto"/>
              <w:bottom w:val="single" w:sz="4" w:space="0" w:color="auto"/>
              <w:right w:val="single" w:sz="4" w:space="0" w:color="auto"/>
            </w:tcBorders>
          </w:tcPr>
          <w:p w14:paraId="32E9FBE6"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7" w14:textId="77777777" w:rsidR="00AD2BD2" w:rsidRDefault="00AD2BD2" w:rsidP="00AD2BD2">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BE8" w14:textId="7745D026" w:rsidR="00AD2BD2" w:rsidRDefault="00AD2BD2" w:rsidP="00AD2BD2">
            <w:pPr>
              <w:pStyle w:val="TAL"/>
              <w:rPr>
                <w:rFonts w:cs="Arial"/>
                <w:szCs w:val="18"/>
              </w:rPr>
            </w:pPr>
            <w:r>
              <w:rPr>
                <w:rFonts w:cs="Arial"/>
                <w:szCs w:val="18"/>
              </w:rPr>
              <w:t xml:space="preserve">This IE shall be present during an EPS to 5GS </w:t>
            </w:r>
            <w:r w:rsidR="00521F00">
              <w:rPr>
                <w:rFonts w:cs="Arial"/>
                <w:szCs w:val="18"/>
              </w:rPr>
              <w:t xml:space="preserve">handover </w:t>
            </w:r>
            <w:r w:rsidR="00255747">
              <w:rPr>
                <w:rFonts w:cs="Arial"/>
                <w:szCs w:val="18"/>
              </w:rPr>
              <w:t>execution</w:t>
            </w:r>
            <w:r w:rsidR="00521F00">
              <w:rPr>
                <w:rFonts w:cs="Arial"/>
                <w:szCs w:val="18"/>
              </w:rPr>
              <w:t xml:space="preserve"> using the N26 interface</w:t>
            </w:r>
            <w:r>
              <w:rPr>
                <w:rFonts w:cs="Arial"/>
                <w:szCs w:val="18"/>
              </w:rPr>
              <w:t>.</w:t>
            </w:r>
          </w:p>
          <w:p w14:paraId="32E9FBE9" w14:textId="03BEBC89" w:rsidR="00AD2BD2" w:rsidRDefault="00AD2BD2" w:rsidP="00AD2BD2">
            <w:pPr>
              <w:pStyle w:val="TAL"/>
              <w:rPr>
                <w:rFonts w:cs="Arial"/>
                <w:szCs w:val="18"/>
              </w:rPr>
            </w:pPr>
            <w:r>
              <w:rPr>
                <w:rFonts w:cs="Arial"/>
                <w:szCs w:val="18"/>
              </w:rPr>
              <w:t>When present, it shall contain the list of EPS bearer Id(s)</w:t>
            </w:r>
            <w:r w:rsidR="00D86742">
              <w:rPr>
                <w:rFonts w:cs="Arial"/>
                <w:szCs w:val="18"/>
              </w:rPr>
              <w:t xml:space="preserve"> </w:t>
            </w:r>
            <w:r w:rsidR="00255747">
              <w:t>successfully handed over to 5GS</w:t>
            </w:r>
            <w:r>
              <w:rPr>
                <w:rFonts w:cs="Arial"/>
                <w:szCs w:val="18"/>
              </w:rPr>
              <w:t>.</w:t>
            </w:r>
            <w:r w:rsidR="008670DC">
              <w:rPr>
                <w:rFonts w:cs="Arial"/>
                <w:szCs w:val="18"/>
              </w:rPr>
              <w:t xml:space="preserve"> The array shall be empty if no resource was successfully allocated in 5GS for any PDU session.</w:t>
            </w:r>
          </w:p>
        </w:tc>
      </w:tr>
      <w:tr w:rsidR="00521F00" w:rsidRPr="00FD48E5" w14:paraId="32E9FBF8"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B" w14:textId="77777777" w:rsidR="00521F00" w:rsidRDefault="00521F00" w:rsidP="00521F00">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BEC" w14:textId="77777777" w:rsidR="00521F00" w:rsidRDefault="00521F00" w:rsidP="00521F0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ED"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E"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EF" w14:textId="4C4F3EEF" w:rsidR="00521F00" w:rsidRDefault="00521F00" w:rsidP="00521F00">
            <w:pPr>
              <w:pStyle w:val="TAL"/>
              <w:rPr>
                <w:rFonts w:cs="Arial"/>
                <w:szCs w:val="18"/>
              </w:rPr>
            </w:pPr>
            <w:r>
              <w:rPr>
                <w:rFonts w:cs="Arial"/>
                <w:szCs w:val="18"/>
              </w:rPr>
              <w:t>This IE shall be present during an EPS to 5GS handover preparation and handover execution using the N26 interface.</w:t>
            </w:r>
          </w:p>
          <w:p w14:paraId="32E9FBF0" w14:textId="77777777" w:rsidR="00521F00" w:rsidRDefault="00521F00" w:rsidP="00521F00">
            <w:pPr>
              <w:pStyle w:val="TAL"/>
              <w:rPr>
                <w:rFonts w:cs="Arial"/>
                <w:szCs w:val="18"/>
              </w:rPr>
            </w:pPr>
          </w:p>
          <w:p w14:paraId="32E9FBF1" w14:textId="77777777" w:rsidR="00521F00" w:rsidRDefault="00521F00" w:rsidP="00521F00">
            <w:pPr>
              <w:pStyle w:val="TAL"/>
              <w:rPr>
                <w:rFonts w:cs="Arial"/>
                <w:szCs w:val="18"/>
              </w:rPr>
            </w:pPr>
            <w:r>
              <w:rPr>
                <w:rFonts w:cs="Arial"/>
                <w:szCs w:val="18"/>
              </w:rPr>
              <w:t>When present, it shall be set as follows:</w:t>
            </w:r>
          </w:p>
          <w:p w14:paraId="32E9FBF2" w14:textId="172E3DDA"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an EPS to 5GS handover preparation is in progress; the PGW-C/SMF shall not switch the DL user plane of the PDU session yet.</w:t>
            </w:r>
          </w:p>
          <w:p w14:paraId="32E9FBF3" w14:textId="77777777"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w:t>
            </w:r>
          </w:p>
          <w:p w14:paraId="32E9FBF4" w14:textId="6407A4AB" w:rsidR="00521F00" w:rsidRDefault="00521F00" w:rsidP="00521F00">
            <w:pPr>
              <w:pStyle w:val="TAL"/>
              <w:rPr>
                <w:rFonts w:cs="Arial"/>
                <w:szCs w:val="18"/>
              </w:rPr>
            </w:pPr>
            <w:r>
              <w:rPr>
                <w:rFonts w:cs="Arial"/>
                <w:szCs w:val="18"/>
              </w:rPr>
              <w:t>It shall be set to "true" during an EPS to 5GS handover preparation using the N26 interface.</w:t>
            </w:r>
          </w:p>
          <w:p w14:paraId="32E9FBF5" w14:textId="77777777" w:rsidR="00521F00" w:rsidRDefault="00521F00" w:rsidP="00521F00">
            <w:pPr>
              <w:pStyle w:val="TAL"/>
              <w:rPr>
                <w:rFonts w:cs="Arial"/>
                <w:szCs w:val="18"/>
              </w:rPr>
            </w:pPr>
          </w:p>
          <w:p w14:paraId="32E9FBF6" w14:textId="1445111C" w:rsidR="00521F00" w:rsidRDefault="00521F00" w:rsidP="00521F00">
            <w:pPr>
              <w:pStyle w:val="TAL"/>
              <w:rPr>
                <w:rFonts w:cs="Arial"/>
                <w:szCs w:val="18"/>
              </w:rPr>
            </w:pPr>
            <w:r>
              <w:rPr>
                <w:rFonts w:cs="Arial"/>
                <w:szCs w:val="18"/>
              </w:rPr>
              <w:t>It shall be set to "false" during an EPS to 5GS handover execution using the N26 interface.</w:t>
            </w:r>
          </w:p>
          <w:p w14:paraId="32E9FBF7" w14:textId="77777777" w:rsidR="00521F00" w:rsidRDefault="00521F00" w:rsidP="00521F00">
            <w:pPr>
              <w:pStyle w:val="TAL"/>
              <w:rPr>
                <w:rFonts w:cs="Arial"/>
                <w:szCs w:val="18"/>
              </w:rPr>
            </w:pPr>
          </w:p>
        </w:tc>
      </w:tr>
      <w:tr w:rsidR="00B631AF" w:rsidRPr="00FD48E5" w14:paraId="32E9FBF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9"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BFA" w14:textId="77777777" w:rsidR="00B631AF" w:rsidRDefault="00B631AF" w:rsidP="00B631AF">
            <w:pPr>
              <w:pStyle w:val="TAL"/>
            </w:pPr>
            <w:r w:rsidRPr="00F55D51">
              <w:t>array(EpsBearerId)</w:t>
            </w:r>
          </w:p>
        </w:tc>
        <w:tc>
          <w:tcPr>
            <w:tcW w:w="425" w:type="dxa"/>
            <w:tcBorders>
              <w:top w:val="single" w:sz="4" w:space="0" w:color="auto"/>
              <w:left w:val="single" w:sz="4" w:space="0" w:color="auto"/>
              <w:bottom w:val="single" w:sz="4" w:space="0" w:color="auto"/>
              <w:right w:val="single" w:sz="4" w:space="0" w:color="auto"/>
            </w:tcBorders>
          </w:tcPr>
          <w:p w14:paraId="32E9FBFB"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FC" w14:textId="120F4482"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BFD" w14:textId="59FB6EA1" w:rsidR="00B631AF" w:rsidRDefault="00B631AF" w:rsidP="00B631AF">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to revoke some EBIs (see </w:t>
            </w:r>
            <w:r w:rsidR="005B1EEB">
              <w:rPr>
                <w:rFonts w:cs="Arial"/>
                <w:szCs w:val="18"/>
              </w:rPr>
              <w:t>clause</w:t>
            </w:r>
            <w:r w:rsidRPr="00F55D51">
              <w:rPr>
                <w:rFonts w:cs="Arial"/>
                <w:szCs w:val="18"/>
              </w:rPr>
              <w:t xml:space="preserve"> 4.11.1.4.1 of</w:t>
            </w:r>
            <w:r w:rsidR="003D33E7">
              <w:rPr>
                <w:rFonts w:cs="Arial"/>
                <w:szCs w:val="18"/>
              </w:rPr>
              <w:t xml:space="preserve"> 3GPP </w:t>
            </w:r>
            <w:r w:rsidR="00F25774">
              <w:rPr>
                <w:rFonts w:cs="Arial"/>
                <w:szCs w:val="18"/>
              </w:rPr>
              <w:t>TS </w:t>
            </w:r>
            <w:r w:rsidR="003D33E7">
              <w:rPr>
                <w:rFonts w:cs="Arial"/>
                <w:szCs w:val="18"/>
              </w:rPr>
              <w:t>23</w:t>
            </w:r>
            <w:r w:rsidR="00CA4B50" w:rsidRPr="00F55D51">
              <w:rPr>
                <w:rFonts w:cs="Arial"/>
                <w:szCs w:val="18"/>
              </w:rPr>
              <w:t>.502</w:t>
            </w:r>
            <w:r w:rsidR="00CA4B50">
              <w:rPr>
                <w:rFonts w:cs="Arial"/>
                <w:szCs w:val="18"/>
              </w:rPr>
              <w:t> </w:t>
            </w:r>
            <w:r w:rsidR="00CA4B50" w:rsidRPr="00F55D51">
              <w:rPr>
                <w:rFonts w:cs="Arial"/>
                <w:szCs w:val="18"/>
              </w:rPr>
              <w:t>[</w:t>
            </w:r>
            <w:r w:rsidRPr="00F55D51">
              <w:rPr>
                <w:rFonts w:cs="Arial"/>
                <w:szCs w:val="18"/>
              </w:rPr>
              <w:t>3]). When present, it shall contain the EBIs to revoke.</w:t>
            </w:r>
          </w:p>
        </w:tc>
      </w:tr>
      <w:tr w:rsidR="007C443B" w:rsidRPr="00FD48E5" w14:paraId="32E9FC0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F" w14:textId="77777777" w:rsidR="007C443B" w:rsidRDefault="007C443B" w:rsidP="007C443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00" w14:textId="77777777" w:rsidR="007C443B" w:rsidRPr="00F55D51" w:rsidRDefault="007C443B" w:rsidP="007C443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01"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2"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3" w14:textId="4A732226" w:rsidR="007C443B" w:rsidRDefault="007C443B" w:rsidP="007C443B">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5.2.2.8.2.6 during P-CSCF restoration procedure for home-routed PDU session.</w:t>
            </w:r>
          </w:p>
          <w:p w14:paraId="32E9FC04" w14:textId="77777777" w:rsidR="007C443B" w:rsidRPr="00F55D51" w:rsidRDefault="007C443B" w:rsidP="007C443B">
            <w:pPr>
              <w:pStyle w:val="TAL"/>
              <w:rPr>
                <w:rFonts w:cs="Arial"/>
                <w:szCs w:val="18"/>
              </w:rPr>
            </w:pPr>
            <w:r>
              <w:rPr>
                <w:rFonts w:cs="Arial"/>
                <w:szCs w:val="18"/>
              </w:rPr>
              <w:t xml:space="preserve">When present, this IE shall indicate the </w:t>
            </w:r>
            <w:r w:rsidR="008018EB">
              <w:rPr>
                <w:rFonts w:cs="Arial"/>
                <w:szCs w:val="18"/>
              </w:rPr>
              <w:t xml:space="preserve">NF Service Consumer </w:t>
            </w:r>
            <w:r>
              <w:rPr>
                <w:rFonts w:cs="Arial"/>
                <w:szCs w:val="18"/>
              </w:rPr>
              <w:t>cause of the requested modification.</w:t>
            </w:r>
          </w:p>
        </w:tc>
      </w:tr>
      <w:tr w:rsidR="008018EB" w:rsidRPr="00FD48E5" w14:paraId="32E9FC0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6"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07"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08"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9"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A" w14:textId="77777777" w:rsidR="008018EB" w:rsidRDefault="008018EB" w:rsidP="00777461">
            <w:pPr>
              <w:pStyle w:val="TAL"/>
              <w:rPr>
                <w:rFonts w:cs="Arial"/>
                <w:szCs w:val="18"/>
              </w:rPr>
            </w:pPr>
            <w:r>
              <w:rPr>
                <w:rFonts w:cs="Arial"/>
                <w:szCs w:val="18"/>
              </w:rPr>
              <w:t>This IE shall be present, if the information is available</w:t>
            </w:r>
            <w:r w:rsidRPr="00AC5F14">
              <w:t xml:space="preserve"> 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r>
      <w:tr w:rsidR="00803680" w:rsidRPr="00FD48E5" w14:paraId="32E9FC11"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C" w14:textId="6EC3F265" w:rsidR="00803680" w:rsidRDefault="00803680" w:rsidP="00803680">
            <w:pPr>
              <w:pStyle w:val="TAL"/>
            </w:pPr>
            <w:r>
              <w:rPr>
                <w:lang w:eastAsia="zh-CN"/>
              </w:rPr>
              <w:lastRenderedPageBreak/>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0D"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0E"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F"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0" w14:textId="77777777" w:rsidR="00803680" w:rsidRDefault="00803680" w:rsidP="00803680">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836FF" w:rsidRPr="00FD48E5" w14:paraId="23DB3F2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C646902" w14:textId="72C95702" w:rsidR="004836FF" w:rsidRDefault="004836FF" w:rsidP="004836FF">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531D2F51" w14:textId="311BD619"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AD1C1B" w14:textId="13F145F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1BFDF2" w14:textId="2A16CAA3"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7688CE1" w14:textId="38AE229C" w:rsidR="004836FF" w:rsidRDefault="004836FF" w:rsidP="004836FF">
            <w:pPr>
              <w:pStyle w:val="TAL"/>
              <w:rPr>
                <w:rFonts w:cs="Arial"/>
                <w:szCs w:val="18"/>
              </w:rPr>
            </w:pPr>
            <w:r>
              <w:rPr>
                <w:rFonts w:cs="Arial"/>
                <w:szCs w:val="18"/>
              </w:rPr>
              <w:t>This IE shall be present and set to true if the UE requests to change the PDU session to an always-on PDU session and this is allowed by local policy in the V-SMF.</w:t>
            </w:r>
          </w:p>
          <w:p w14:paraId="10F18063" w14:textId="77777777" w:rsidR="004836FF" w:rsidRDefault="004836FF" w:rsidP="004836FF">
            <w:pPr>
              <w:pStyle w:val="TAL"/>
              <w:rPr>
                <w:rFonts w:cs="Arial"/>
                <w:szCs w:val="18"/>
              </w:rPr>
            </w:pPr>
          </w:p>
          <w:p w14:paraId="1BD717FB" w14:textId="77777777" w:rsidR="004836FF" w:rsidRDefault="004836FF" w:rsidP="004836FF">
            <w:pPr>
              <w:pStyle w:val="TAL"/>
              <w:rPr>
                <w:rFonts w:cs="Arial"/>
                <w:szCs w:val="18"/>
              </w:rPr>
            </w:pPr>
            <w:r>
              <w:rPr>
                <w:rFonts w:cs="Arial"/>
                <w:szCs w:val="18"/>
              </w:rPr>
              <w:t>When present, it shall be set as follows:</w:t>
            </w:r>
          </w:p>
          <w:p w14:paraId="25BFACA3" w14:textId="77777777" w:rsidR="004836FF" w:rsidRDefault="004836FF" w:rsidP="004836FF">
            <w:pPr>
              <w:pStyle w:val="TAL"/>
              <w:rPr>
                <w:rFonts w:cs="Arial"/>
                <w:szCs w:val="18"/>
              </w:rPr>
            </w:pPr>
          </w:p>
          <w:p w14:paraId="454EA263" w14:textId="77777777" w:rsidR="004836FF" w:rsidRDefault="004836FF" w:rsidP="004836F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61EEDE83" w14:textId="392BB35C"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not a request for an always-on PDU session</w:t>
            </w:r>
          </w:p>
        </w:tc>
      </w:tr>
      <w:tr w:rsidR="00C00E37" w:rsidRPr="00FD48E5" w14:paraId="32E9FC19"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12"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C13"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C14"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15"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6"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C17" w14:textId="77777777" w:rsidR="00C00E37" w:rsidRDefault="00C00E37" w:rsidP="00777461">
            <w:pPr>
              <w:pStyle w:val="TAL"/>
              <w:rPr>
                <w:rFonts w:cs="Arial"/>
                <w:szCs w:val="18"/>
              </w:rPr>
            </w:pPr>
          </w:p>
          <w:p w14:paraId="32E9FC18"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40BC9" w:rsidRPr="00FD48E5" w14:paraId="01886B0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0696EB8" w14:textId="79C95E65" w:rsidR="00240BC9" w:rsidRDefault="00240BC9" w:rsidP="00240BC9">
            <w:pPr>
              <w:pStyle w:val="TAL"/>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37C94550" w14:textId="3D3737BC" w:rsidR="00240BC9" w:rsidRDefault="00240BC9" w:rsidP="00240BC9">
            <w:pPr>
              <w:pStyle w:val="TAL"/>
            </w:pPr>
            <w:r>
              <w:t>array(</w:t>
            </w:r>
            <w:r>
              <w:rPr>
                <w:lang w:eastAsia="zh-CN"/>
              </w:rPr>
              <w:t>SecondaryRatUsageReport</w:t>
            </w:r>
            <w:r>
              <w:t>)</w:t>
            </w:r>
          </w:p>
        </w:tc>
        <w:tc>
          <w:tcPr>
            <w:tcW w:w="425" w:type="dxa"/>
            <w:tcBorders>
              <w:top w:val="single" w:sz="4" w:space="0" w:color="auto"/>
              <w:left w:val="single" w:sz="4" w:space="0" w:color="auto"/>
              <w:bottom w:val="single" w:sz="4" w:space="0" w:color="auto"/>
              <w:right w:val="single" w:sz="4" w:space="0" w:color="auto"/>
            </w:tcBorders>
          </w:tcPr>
          <w:p w14:paraId="3F74D7F1" w14:textId="0A6208A2"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8D1624" w14:textId="6DF1E074"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F8197B6" w14:textId="607B8361" w:rsidR="00240BC9" w:rsidRDefault="00240BC9" w:rsidP="006C46C1">
            <w:pPr>
              <w:pStyle w:val="TAL"/>
              <w:rPr>
                <w:rFonts w:cs="Arial"/>
                <w:szCs w:val="18"/>
              </w:rPr>
            </w:pPr>
            <w:r>
              <w:rPr>
                <w:rFonts w:cs="Arial"/>
                <w:szCs w:val="18"/>
              </w:rPr>
              <w:t>This IE may be present to report usage data for a secondary RAT</w:t>
            </w:r>
            <w:r w:rsidR="006C46C1">
              <w:rPr>
                <w:rFonts w:cs="Arial"/>
                <w:szCs w:val="18"/>
              </w:rPr>
              <w:t xml:space="preserve"> for Qo</w:t>
            </w:r>
            <w:r w:rsidR="007202F8">
              <w:rPr>
                <w:rFonts w:cs="Arial"/>
                <w:szCs w:val="18"/>
              </w:rPr>
              <w:t>S</w:t>
            </w:r>
            <w:r w:rsidR="006C46C1">
              <w:rPr>
                <w:rFonts w:cs="Arial"/>
                <w:szCs w:val="18"/>
              </w:rPr>
              <w:t xml:space="preserve"> flows</w:t>
            </w:r>
            <w:r>
              <w:rPr>
                <w:rFonts w:cs="Arial"/>
                <w:szCs w:val="18"/>
              </w:rPr>
              <w:t>.</w:t>
            </w:r>
          </w:p>
          <w:p w14:paraId="0CA06D29" w14:textId="3E8F8780" w:rsidR="006C46C1" w:rsidRDefault="006C46C1" w:rsidP="006C46C1">
            <w:pPr>
              <w:pStyle w:val="TAL"/>
              <w:rPr>
                <w:rFonts w:cs="Arial"/>
                <w:szCs w:val="18"/>
              </w:rPr>
            </w:pPr>
            <w:r>
              <w:rPr>
                <w:rFonts w:cs="Arial"/>
                <w:szCs w:val="18"/>
              </w:rPr>
              <w:t>(NOTE 2)</w:t>
            </w:r>
          </w:p>
        </w:tc>
      </w:tr>
      <w:tr w:rsidR="006C46C1" w:rsidRPr="00FD48E5" w14:paraId="519E99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73903708" w14:textId="6E44F3C9" w:rsidR="006C46C1" w:rsidRPr="00B30907" w:rsidRDefault="006C46C1" w:rsidP="006C46C1">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7E9C35AC" w14:textId="66494E3E" w:rsidR="006C46C1" w:rsidRDefault="006C46C1" w:rsidP="006C46C1">
            <w:pPr>
              <w:pStyle w:val="TAL"/>
            </w:pPr>
            <w:r>
              <w:t>array(</w:t>
            </w:r>
            <w:r>
              <w:rPr>
                <w:lang w:eastAsia="zh-CN"/>
              </w:rPr>
              <w:t>SecondaryRatUsageInfo</w:t>
            </w:r>
            <w:r>
              <w:t>)</w:t>
            </w:r>
          </w:p>
        </w:tc>
        <w:tc>
          <w:tcPr>
            <w:tcW w:w="425" w:type="dxa"/>
            <w:tcBorders>
              <w:top w:val="single" w:sz="4" w:space="0" w:color="auto"/>
              <w:left w:val="single" w:sz="4" w:space="0" w:color="auto"/>
              <w:bottom w:val="single" w:sz="4" w:space="0" w:color="auto"/>
              <w:right w:val="single" w:sz="4" w:space="0" w:color="auto"/>
            </w:tcBorders>
          </w:tcPr>
          <w:p w14:paraId="49C40CC8" w14:textId="254B93D7" w:rsidR="006C46C1" w:rsidRDefault="006C46C1" w:rsidP="006C46C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2B33E5" w14:textId="5F73677C" w:rsidR="006C46C1" w:rsidRDefault="006C46C1" w:rsidP="006C46C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172867F" w14:textId="6955EBB7" w:rsidR="006C46C1" w:rsidRDefault="006C46C1" w:rsidP="006C46C1">
            <w:pPr>
              <w:pStyle w:val="TAL"/>
              <w:rPr>
                <w:rFonts w:cs="Arial"/>
                <w:szCs w:val="18"/>
              </w:rPr>
            </w:pPr>
            <w:r>
              <w:rPr>
                <w:rFonts w:cs="Arial"/>
                <w:szCs w:val="18"/>
              </w:rPr>
              <w:t>This IE may be present to report usage data for a secondary RAT for QoS flows and/or the whole PDU session.</w:t>
            </w:r>
          </w:p>
        </w:tc>
      </w:tr>
      <w:tr w:rsidR="00BE5AF8" w:rsidRPr="00FD48E5" w14:paraId="31F251C8"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0A26F534" w14:textId="5EC0E562" w:rsidR="00BE5AF8" w:rsidRDefault="00BE5AF8" w:rsidP="00BE5AF8">
            <w:pPr>
              <w:pStyle w:val="TAL"/>
            </w:pPr>
            <w:r>
              <w:t>anTypeCanBeChanged</w:t>
            </w:r>
          </w:p>
        </w:tc>
        <w:tc>
          <w:tcPr>
            <w:tcW w:w="1559" w:type="dxa"/>
            <w:tcBorders>
              <w:top w:val="single" w:sz="4" w:space="0" w:color="auto"/>
              <w:left w:val="single" w:sz="4" w:space="0" w:color="auto"/>
              <w:bottom w:val="single" w:sz="4" w:space="0" w:color="auto"/>
              <w:right w:val="single" w:sz="4" w:space="0" w:color="auto"/>
            </w:tcBorders>
          </w:tcPr>
          <w:p w14:paraId="1399892F" w14:textId="292CCF92" w:rsidR="00BE5AF8" w:rsidRDefault="00BE5AF8" w:rsidP="00BE5AF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43099E2" w14:textId="3723EE41" w:rsidR="00BE5AF8" w:rsidRDefault="00BE5AF8" w:rsidP="00BE5A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78C235B" w14:textId="787801C3" w:rsidR="00BE5AF8" w:rsidRDefault="00BE5AF8" w:rsidP="00BE5A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E880FD" w14:textId="0F9E5D4A" w:rsidR="00BE5AF8" w:rsidRDefault="00BE5AF8" w:rsidP="00BE5AF8">
            <w:pPr>
              <w:pStyle w:val="TAL"/>
            </w:pPr>
            <w:r>
              <w:rPr>
                <w:rFonts w:cs="Arial"/>
                <w:szCs w:val="18"/>
              </w:rPr>
              <w:t>This IE shall be present and set to true to indicate that the Access Network Type associated to the PDU session</w:t>
            </w:r>
            <w:r>
              <w:t xml:space="preserve"> can be changed (see </w:t>
            </w:r>
            <w:r w:rsidR="005B1EEB">
              <w:t>clause</w:t>
            </w:r>
            <w:r>
              <w:t xml:space="preserve"> 5.2.2.8.2.2), </w:t>
            </w:r>
            <w:r>
              <w:rPr>
                <w:rFonts w:cs="Arial"/>
                <w:szCs w:val="18"/>
              </w:rPr>
              <w:t>during a Service Request procedure (</w:t>
            </w:r>
            <w:r>
              <w:t xml:space="preserve">see </w:t>
            </w:r>
            <w:r w:rsidR="005B1EEB">
              <w:t>clause</w:t>
            </w:r>
            <w:r>
              <w:t>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5B1EEB">
              <w:t>clause</w:t>
            </w:r>
            <w:r>
              <w:t> 4.2.3.3</w:t>
            </w:r>
            <w:r w:rsidRPr="00E12BDF">
              <w:t xml:space="preserve"> </w:t>
            </w:r>
            <w:r>
              <w:t>of 3GPP TS 23.502 [3].</w:t>
            </w:r>
          </w:p>
          <w:p w14:paraId="28A93A29" w14:textId="77777777" w:rsidR="00BE5AF8" w:rsidRDefault="00BE5AF8" w:rsidP="00BE5AF8">
            <w:pPr>
              <w:pStyle w:val="TAL"/>
            </w:pPr>
          </w:p>
          <w:p w14:paraId="7F28FEF9" w14:textId="77777777" w:rsidR="00BE5AF8" w:rsidRDefault="00BE5AF8" w:rsidP="00BE5AF8">
            <w:pPr>
              <w:pStyle w:val="TAL"/>
              <w:rPr>
                <w:rFonts w:cs="Arial"/>
                <w:szCs w:val="18"/>
              </w:rPr>
            </w:pPr>
            <w:r>
              <w:rPr>
                <w:rFonts w:cs="Arial"/>
                <w:szCs w:val="18"/>
              </w:rPr>
              <w:t>When present, it shall be set as follows:</w:t>
            </w:r>
          </w:p>
          <w:p w14:paraId="19BCB86E" w14:textId="77777777" w:rsidR="00A04DED" w:rsidRDefault="00BE5AF8" w:rsidP="00A04DE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36353300" w14:textId="1A17AFB7" w:rsidR="00BE5AF8" w:rsidRDefault="00BE5AF8" w:rsidP="00A04DED">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r>
      <w:tr w:rsidR="001E2CC5" w14:paraId="32E9FC1B"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5AE90" w14:textId="0B72806F" w:rsidR="001E2CC5" w:rsidRDefault="001E2CC5" w:rsidP="006602B2">
            <w:pPr>
              <w:pStyle w:val="TAN"/>
            </w:pPr>
            <w:r>
              <w:t>NOTE</w:t>
            </w:r>
            <w:r w:rsidR="006C46C1">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32E9FC1A" w14:textId="31676167" w:rsidR="006C46C1" w:rsidRPr="00F8607F" w:rsidRDefault="006C46C1" w:rsidP="006602B2">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1C" w14:textId="77777777" w:rsidR="00FD44D4" w:rsidRDefault="00FD44D4" w:rsidP="00FD44D4"/>
    <w:p w14:paraId="32E9FC1D" w14:textId="77777777" w:rsidR="00FD44D4" w:rsidRDefault="00FD44D4" w:rsidP="00FD44D4">
      <w:pPr>
        <w:pStyle w:val="Heading5"/>
      </w:pPr>
      <w:bookmarkStart w:id="829" w:name="_Toc20129601"/>
      <w:bookmarkStart w:id="830" w:name="_Toc27584228"/>
      <w:bookmarkStart w:id="831" w:name="_Toc36455530"/>
      <w:bookmarkStart w:id="832" w:name="_Toc45026916"/>
      <w:bookmarkStart w:id="833" w:name="_Toc51866721"/>
      <w:r>
        <w:t>6.1.6.2.12</w:t>
      </w:r>
      <w:r>
        <w:tab/>
        <w:t>Type: HsmfUpdatedData</w:t>
      </w:r>
      <w:bookmarkEnd w:id="829"/>
      <w:bookmarkEnd w:id="830"/>
      <w:bookmarkEnd w:id="831"/>
      <w:bookmarkEnd w:id="832"/>
      <w:bookmarkEnd w:id="833"/>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2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FD44D4" w:rsidRDefault="00FD44D4" w:rsidP="00A423F5">
            <w:pPr>
              <w:pStyle w:val="TAH"/>
              <w:rPr>
                <w:rFonts w:cs="Arial"/>
                <w:szCs w:val="18"/>
              </w:rPr>
            </w:pPr>
            <w:r>
              <w:rPr>
                <w:rFonts w:cs="Arial"/>
                <w:szCs w:val="18"/>
              </w:rPr>
              <w:t>Description</w:t>
            </w:r>
          </w:p>
        </w:tc>
      </w:tr>
      <w:tr w:rsidR="00C22548" w:rsidRPr="00FD48E5" w14:paraId="32E9FC2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25"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26"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27"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28"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29" w14:textId="0CF733DF"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bl>
    <w:p w14:paraId="32E9FC2B" w14:textId="77777777" w:rsidR="00FD44D4" w:rsidRDefault="00FD44D4" w:rsidP="00FD44D4"/>
    <w:p w14:paraId="32E9FC2C" w14:textId="77777777" w:rsidR="00FD44D4" w:rsidRDefault="00FD44D4" w:rsidP="00FD44D4">
      <w:pPr>
        <w:pStyle w:val="Heading5"/>
      </w:pPr>
      <w:bookmarkStart w:id="834" w:name="_Toc20129602"/>
      <w:bookmarkStart w:id="835" w:name="_Toc27584229"/>
      <w:bookmarkStart w:id="836" w:name="_Toc36455531"/>
      <w:bookmarkStart w:id="837" w:name="_Toc45026917"/>
      <w:bookmarkStart w:id="838" w:name="_Toc51866722"/>
      <w:r>
        <w:lastRenderedPageBreak/>
        <w:t>6.1.6.2.13</w:t>
      </w:r>
      <w:r>
        <w:tab/>
        <w:t>Type: ReleaseData</w:t>
      </w:r>
      <w:bookmarkEnd w:id="834"/>
      <w:bookmarkEnd w:id="835"/>
      <w:bookmarkEnd w:id="836"/>
      <w:bookmarkEnd w:id="837"/>
      <w:bookmarkEnd w:id="838"/>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6E3702F7"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42B5D9EC" w:rsidR="0045457F" w:rsidRDefault="0045457F" w:rsidP="0045457F">
            <w:pPr>
              <w:pStyle w:val="TAL"/>
              <w:rPr>
                <w:rFonts w:cs="Arial"/>
                <w:szCs w:val="18"/>
              </w:rPr>
            </w:pPr>
            <w:r>
              <w:rPr>
                <w:rFonts w:cs="Arial"/>
                <w:szCs w:val="18"/>
              </w:rPr>
              <w:t>This IE shall be present, if available.</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55760408" w:rsidR="0045457F" w:rsidRDefault="0045457F" w:rsidP="0045457F">
            <w:pPr>
              <w:pStyle w:val="TAL"/>
              <w:rPr>
                <w:rFonts w:cs="Arial"/>
                <w:szCs w:val="18"/>
              </w:rPr>
            </w:pPr>
            <w:r>
              <w:rPr>
                <w:rFonts w:cs="Arial"/>
                <w:szCs w:val="18"/>
              </w:rPr>
              <w:t>This IE shall be present, if available.</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2B8583D2" w:rsidR="0045457F" w:rsidRDefault="0045457F" w:rsidP="0045457F">
            <w:pPr>
              <w:pStyle w:val="TAL"/>
              <w:rPr>
                <w:rFonts w:cs="Arial"/>
                <w:szCs w:val="18"/>
              </w:rPr>
            </w:pPr>
            <w:r>
              <w:rPr>
                <w:rFonts w:cs="Arial"/>
                <w:szCs w:val="18"/>
              </w:rPr>
              <w:t>Additional UE location.</w:t>
            </w:r>
          </w:p>
          <w:p w14:paraId="32E9FC59" w14:textId="3C1ECBC2"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C5A" w14:textId="047B9B5C"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C5B" w14:textId="1503CFA6"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5BD9E5C" w14:textId="10D9E76B"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6A8F946D" w14:textId="6B1D1109" w:rsidR="007202F8" w:rsidRDefault="007202F8" w:rsidP="00240BC9">
            <w:pPr>
              <w:pStyle w:val="TAL"/>
              <w:rPr>
                <w:rFonts w:cs="Arial"/>
                <w:szCs w:val="18"/>
              </w:rPr>
            </w:pPr>
            <w:r>
              <w:rPr>
                <w:rFonts w:cs="Arial"/>
                <w:szCs w:val="18"/>
              </w:rPr>
              <w:t>(NOTE)</w:t>
            </w:r>
          </w:p>
        </w:tc>
      </w:tr>
      <w:tr w:rsidR="007202F8" w:rsidRPr="00FD48E5" w14:paraId="5DF439F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43D79A00" w14:textId="36C1EFF8"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13BC71E" w14:textId="491FCAF2" w:rsidR="007202F8" w:rsidRPr="00B77C8E" w:rsidRDefault="007202F8" w:rsidP="007202F8">
            <w:pPr>
              <w:pStyle w:val="TAL"/>
              <w:rPr>
                <w:lang w:val="en-US"/>
              </w:rPr>
            </w:pPr>
            <w:r w:rsidRPr="00AF5B8D">
              <w:rPr>
                <w:lang w:val="en-US"/>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2D52B0ED" w14:textId="63B97530" w:rsidR="007202F8" w:rsidRDefault="007202F8" w:rsidP="007202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5A4492" w14:textId="5CD19305" w:rsidR="007202F8" w:rsidRDefault="007202F8" w:rsidP="007202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057207" w14:textId="6F0205D3"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1D70E5D3" w14:textId="77777777" w:rsidTr="00C604E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E19DD5" w14:textId="13BDE532"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5E" w14:textId="77777777" w:rsidR="00FD44D4" w:rsidRDefault="00FD44D4" w:rsidP="00FD44D4"/>
    <w:p w14:paraId="32E9FC5F" w14:textId="77777777" w:rsidR="00FD44D4" w:rsidRDefault="00FD44D4" w:rsidP="00FD44D4">
      <w:pPr>
        <w:pStyle w:val="Heading5"/>
      </w:pPr>
      <w:bookmarkStart w:id="839" w:name="_Toc20129603"/>
      <w:bookmarkStart w:id="840" w:name="_Toc27584230"/>
      <w:bookmarkStart w:id="841" w:name="_Toc36455532"/>
      <w:bookmarkStart w:id="842" w:name="_Toc45026918"/>
      <w:bookmarkStart w:id="843" w:name="_Toc51866723"/>
      <w:r>
        <w:lastRenderedPageBreak/>
        <w:t>6.1.6.2.14</w:t>
      </w:r>
      <w:r>
        <w:tab/>
        <w:t xml:space="preserve">Type: </w:t>
      </w:r>
      <w:r w:rsidR="00514061">
        <w:t>HsmfUpdateError</w:t>
      </w:r>
      <w:bookmarkEnd w:id="839"/>
      <w:bookmarkEnd w:id="840"/>
      <w:bookmarkEnd w:id="841"/>
      <w:bookmarkEnd w:id="842"/>
      <w:bookmarkEnd w:id="843"/>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4E41C1C2" w:rsidR="00514061" w:rsidRPr="00514061" w:rsidRDefault="00514061" w:rsidP="00F70259">
            <w:pPr>
              <w:pStyle w:val="TAL"/>
              <w:rPr>
                <w:rFonts w:cs="Arial"/>
                <w:szCs w:val="18"/>
              </w:rPr>
            </w:pPr>
            <w:r w:rsidRPr="00514061">
              <w:rPr>
                <w:rFonts w:cs="Arial"/>
                <w:szCs w:val="18"/>
              </w:rPr>
              <w:t>This IE shall be present if the request included n1SmInfoFromUe.</w:t>
            </w:r>
          </w:p>
          <w:p w14:paraId="32E9FC78" w14:textId="5FFFB645" w:rsidR="00514061" w:rsidRDefault="00514061" w:rsidP="00F70259">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4E796E">
              <w:rPr>
                <w:rFonts w:cs="Arial"/>
                <w:szCs w:val="18"/>
              </w:rPr>
              <w:t>11</w:t>
            </w:r>
            <w:r>
              <w:rPr>
                <w:rFonts w:cs="Arial"/>
                <w:szCs w:val="18"/>
              </w:rPr>
              <w:t>.4.2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78C4762F" w14:textId="76FB2702" w:rsidR="00BF79F2" w:rsidRDefault="00BF79F2" w:rsidP="00F70259">
            <w:pPr>
              <w:pStyle w:val="TAL"/>
              <w:rPr>
                <w:rFonts w:cs="Arial"/>
                <w:szCs w:val="18"/>
              </w:rPr>
            </w:pPr>
          </w:p>
          <w:p w14:paraId="1C147D67" w14:textId="3548D67A" w:rsidR="00BF79F2" w:rsidRPr="00BF79F2" w:rsidRDefault="00BF79F2" w:rsidP="00F70259">
            <w:pPr>
              <w:pStyle w:val="TAL"/>
            </w:pPr>
            <w:r>
              <w:t xml:space="preserve">Pattern: </w:t>
            </w:r>
            <w:r w:rsidRPr="00591266">
              <w:t>"</w:t>
            </w:r>
            <w:r w:rsidRPr="002857AD">
              <w:rPr>
                <w:lang w:val="en-US"/>
              </w:rPr>
              <w:t>^</w:t>
            </w:r>
            <w:r w:rsidRPr="00591266">
              <w:t>[</w:t>
            </w:r>
            <w:r>
              <w:t>A-F0-9</w:t>
            </w:r>
            <w:r w:rsidRPr="00591266">
              <w:t>]</w:t>
            </w:r>
            <w:r>
              <w:t>{2}$</w:t>
            </w:r>
            <w:r w:rsidRPr="00591266">
              <w:t>"</w:t>
            </w:r>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707DC7E3"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5B1EEB">
              <w:rPr>
                <w:rFonts w:cs="Arial"/>
                <w:szCs w:val="18"/>
              </w:rPr>
              <w:t>clause</w:t>
            </w:r>
            <w:r>
              <w:rPr>
                <w:rFonts w:cs="Arial"/>
                <w:szCs w:val="18"/>
              </w:rPr>
              <w:t xml:space="preserv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5202F6" w14:paraId="0EA7602F"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8D14094" w14:textId="7E5DB41C" w:rsidR="005202F6" w:rsidRPr="00514061" w:rsidRDefault="005202F6" w:rsidP="005202F6">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7777777" w:rsidR="003E448D" w:rsidRDefault="003E448D" w:rsidP="003E448D">
      <w:pPr>
        <w:pStyle w:val="Heading5"/>
      </w:pPr>
      <w:bookmarkStart w:id="844" w:name="_Toc20129604"/>
      <w:bookmarkStart w:id="845" w:name="_Toc27584231"/>
      <w:bookmarkStart w:id="846" w:name="_Toc36455533"/>
      <w:bookmarkStart w:id="847" w:name="_Toc45026919"/>
      <w:bookmarkStart w:id="848" w:name="_Toc51866724"/>
      <w:r>
        <w:lastRenderedPageBreak/>
        <w:t>6.1.6.2.15</w:t>
      </w:r>
      <w:r>
        <w:tab/>
        <w:t>Type: VsmfUpdateData</w:t>
      </w:r>
      <w:bookmarkEnd w:id="844"/>
      <w:bookmarkEnd w:id="845"/>
      <w:bookmarkEnd w:id="846"/>
      <w:bookmarkEnd w:id="847"/>
      <w:bookmarkEnd w:id="848"/>
    </w:p>
    <w:p w14:paraId="32E9FC86" w14:textId="77777777" w:rsidR="003E448D" w:rsidRDefault="003E448D" w:rsidP="003E448D">
      <w:pPr>
        <w:pStyle w:val="TH"/>
      </w:pPr>
      <w:r>
        <w:rPr>
          <w:noProof/>
        </w:rPr>
        <w:t>Table </w:t>
      </w:r>
      <w:r>
        <w:t xml:space="preserve">6.1.6.2.15-1: </w:t>
      </w:r>
      <w:r>
        <w:rPr>
          <w:noProof/>
        </w:rPr>
        <w:t xml:space="preserve">Definition of type </w:t>
      </w:r>
      <w:r>
        <w:t>VsmfUpdateData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8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87" w14:textId="77777777" w:rsidR="003E448D" w:rsidRDefault="003E448D"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88"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89"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8A"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8B" w14:textId="77777777" w:rsidR="003E448D" w:rsidRDefault="003E448D" w:rsidP="00A423F5">
            <w:pPr>
              <w:pStyle w:val="TAH"/>
              <w:rPr>
                <w:rFonts w:cs="Arial"/>
                <w:szCs w:val="18"/>
              </w:rPr>
            </w:pPr>
            <w:r>
              <w:rPr>
                <w:rFonts w:cs="Arial"/>
                <w:szCs w:val="18"/>
              </w:rPr>
              <w:t>Description</w:t>
            </w:r>
          </w:p>
        </w:tc>
      </w:tr>
      <w:tr w:rsidR="00453CBE" w:rsidRPr="00FD48E5" w14:paraId="32E9FC9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8D"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C8E"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C8F"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90"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1" w14:textId="77777777" w:rsidR="00453CBE" w:rsidRDefault="00453CBE" w:rsidP="003521F9">
            <w:pPr>
              <w:pStyle w:val="TAL"/>
              <w:rPr>
                <w:rFonts w:cs="Arial"/>
                <w:szCs w:val="18"/>
              </w:rPr>
            </w:pPr>
            <w:r>
              <w:rPr>
                <w:rFonts w:cs="Arial"/>
                <w:szCs w:val="18"/>
              </w:rPr>
              <w:t>This IE shall indicate the request type.</w:t>
            </w:r>
          </w:p>
        </w:tc>
      </w:tr>
      <w:tr w:rsidR="00E41950" w:rsidRPr="00FD48E5" w14:paraId="32E9FC9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3" w14:textId="77777777" w:rsidR="00E41950" w:rsidRDefault="00E41950" w:rsidP="001433FE">
            <w:pPr>
              <w:pStyle w:val="TAL"/>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C94" w14:textId="77777777" w:rsidR="00E41950" w:rsidRDefault="00E41950" w:rsidP="001433FE">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C95"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6"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7" w14:textId="77777777" w:rsidR="00E41950" w:rsidRDefault="00E41950" w:rsidP="001433FE">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r>
      <w:tr w:rsidR="00E41950" w:rsidRPr="00FD48E5" w14:paraId="32E9FC9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9" w14:textId="77777777" w:rsidR="00E41950" w:rsidRDefault="00E41950" w:rsidP="001433FE">
            <w:pPr>
              <w:pStyle w:val="TAL"/>
            </w:pPr>
            <w:r>
              <w:t>qosFlowsAddModRequestList</w:t>
            </w:r>
          </w:p>
        </w:tc>
        <w:tc>
          <w:tcPr>
            <w:tcW w:w="1559" w:type="dxa"/>
            <w:tcBorders>
              <w:top w:val="single" w:sz="4" w:space="0" w:color="auto"/>
              <w:left w:val="single" w:sz="4" w:space="0" w:color="auto"/>
              <w:bottom w:val="single" w:sz="4" w:space="0" w:color="auto"/>
              <w:right w:val="single" w:sz="4" w:space="0" w:color="auto"/>
            </w:tcBorders>
          </w:tcPr>
          <w:p w14:paraId="32E9FC9A" w14:textId="77777777" w:rsidR="00E41950" w:rsidRDefault="00C017F0" w:rsidP="001433FE">
            <w:pPr>
              <w:pStyle w:val="TAL"/>
            </w:pPr>
            <w:r>
              <w:t>array(QosFlowAddModifyRequestItem)</w:t>
            </w:r>
          </w:p>
        </w:tc>
        <w:tc>
          <w:tcPr>
            <w:tcW w:w="425" w:type="dxa"/>
            <w:tcBorders>
              <w:top w:val="single" w:sz="4" w:space="0" w:color="auto"/>
              <w:left w:val="single" w:sz="4" w:space="0" w:color="auto"/>
              <w:bottom w:val="single" w:sz="4" w:space="0" w:color="auto"/>
              <w:right w:val="single" w:sz="4" w:space="0" w:color="auto"/>
            </w:tcBorders>
          </w:tcPr>
          <w:p w14:paraId="32E9FC9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C" w14:textId="08003F0C"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9D" w14:textId="77777777" w:rsidR="00E41950" w:rsidRDefault="00E41950" w:rsidP="001433FE">
            <w:pPr>
              <w:pStyle w:val="TAL"/>
              <w:rPr>
                <w:rFonts w:cs="Arial"/>
                <w:szCs w:val="18"/>
              </w:rPr>
            </w:pPr>
            <w:r>
              <w:rPr>
                <w:rFonts w:cs="Arial"/>
                <w:szCs w:val="18"/>
              </w:rPr>
              <w:t>This IE shall be present if QoS flows are requested to be established or modified.</w:t>
            </w:r>
          </w:p>
        </w:tc>
      </w:tr>
      <w:tr w:rsidR="00E41950" w:rsidRPr="00FD48E5" w14:paraId="32E9FC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F" w14:textId="77777777" w:rsidR="00E41950" w:rsidRDefault="00E41950" w:rsidP="001433FE">
            <w:pPr>
              <w:pStyle w:val="TAL"/>
            </w:pPr>
            <w:r>
              <w:t>qosFlowsRelRequestList</w:t>
            </w:r>
          </w:p>
        </w:tc>
        <w:tc>
          <w:tcPr>
            <w:tcW w:w="1559" w:type="dxa"/>
            <w:tcBorders>
              <w:top w:val="single" w:sz="4" w:space="0" w:color="auto"/>
              <w:left w:val="single" w:sz="4" w:space="0" w:color="auto"/>
              <w:bottom w:val="single" w:sz="4" w:space="0" w:color="auto"/>
              <w:right w:val="single" w:sz="4" w:space="0" w:color="auto"/>
            </w:tcBorders>
          </w:tcPr>
          <w:p w14:paraId="32E9FCA0" w14:textId="77777777" w:rsidR="00E41950" w:rsidRDefault="00C017F0" w:rsidP="001433FE">
            <w:pPr>
              <w:pStyle w:val="TAL"/>
            </w:pPr>
            <w:r>
              <w:t>array(QosFlowReleaseRequestItem)</w:t>
            </w:r>
          </w:p>
        </w:tc>
        <w:tc>
          <w:tcPr>
            <w:tcW w:w="425" w:type="dxa"/>
            <w:tcBorders>
              <w:top w:val="single" w:sz="4" w:space="0" w:color="auto"/>
              <w:left w:val="single" w:sz="4" w:space="0" w:color="auto"/>
              <w:bottom w:val="single" w:sz="4" w:space="0" w:color="auto"/>
              <w:right w:val="single" w:sz="4" w:space="0" w:color="auto"/>
            </w:tcBorders>
          </w:tcPr>
          <w:p w14:paraId="32E9FCA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A2" w14:textId="0C7F5FE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A3" w14:textId="77777777" w:rsidR="00E41950" w:rsidRDefault="00E41950" w:rsidP="001433FE">
            <w:pPr>
              <w:pStyle w:val="TAL"/>
              <w:rPr>
                <w:rFonts w:cs="Arial"/>
                <w:szCs w:val="18"/>
              </w:rPr>
            </w:pPr>
            <w:r>
              <w:rPr>
                <w:rFonts w:cs="Arial"/>
                <w:szCs w:val="18"/>
              </w:rPr>
              <w:t>This IE shall be present if QoS flows are requested to be released.</w:t>
            </w:r>
          </w:p>
        </w:tc>
      </w:tr>
      <w:tr w:rsidR="00437539" w:rsidRPr="00FD48E5" w14:paraId="32E9FCA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CA5" w14:textId="77777777" w:rsidR="00437539" w:rsidRDefault="00437539" w:rsidP="00437539">
            <w:pPr>
              <w:pStyle w:val="TAL"/>
              <w:ind w:left="284" w:hanging="284"/>
              <w:rPr>
                <w:lang w:val="en-US"/>
              </w:rPr>
            </w:pPr>
            <w:r>
              <w:t>epsBearerInfo</w:t>
            </w:r>
          </w:p>
        </w:tc>
        <w:tc>
          <w:tcPr>
            <w:tcW w:w="1559" w:type="dxa"/>
            <w:tcBorders>
              <w:top w:val="single" w:sz="4" w:space="0" w:color="auto"/>
              <w:left w:val="single" w:sz="4" w:space="0" w:color="auto"/>
              <w:bottom w:val="single" w:sz="4" w:space="0" w:color="auto"/>
              <w:right w:val="single" w:sz="4" w:space="0" w:color="auto"/>
            </w:tcBorders>
          </w:tcPr>
          <w:p w14:paraId="32E9FCA6" w14:textId="77777777" w:rsidR="00437539" w:rsidRDefault="00437539" w:rsidP="00437539">
            <w:pPr>
              <w:pStyle w:val="TAL"/>
              <w:ind w:left="284" w:hanging="284"/>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CA7" w14:textId="77777777" w:rsidR="00437539" w:rsidRDefault="00437539" w:rsidP="00437539">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8" w14:textId="0D8F6276" w:rsidR="00437539" w:rsidRDefault="00DD2587" w:rsidP="00437539">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A9" w14:textId="4BB320FE" w:rsidR="00437539" w:rsidRPr="002D266C" w:rsidRDefault="00437539" w:rsidP="002D266C">
            <w:pPr>
              <w:pStyle w:val="TAL"/>
            </w:pPr>
            <w:r w:rsidRPr="002D266C">
              <w:t>This IE shall be present if the PDU session may be moved to EPS during its lifetime and the ePSBearerInfo has changed.</w:t>
            </w:r>
          </w:p>
          <w:p w14:paraId="32E9FCAA" w14:textId="77777777" w:rsidR="00437539" w:rsidRPr="002D266C" w:rsidRDefault="00437539" w:rsidP="002D266C">
            <w:pPr>
              <w:pStyle w:val="TAL"/>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r>
      <w:tr w:rsidR="00C43287" w:rsidRPr="00FD48E5" w14:paraId="32E9FCB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CAC" w14:textId="77777777" w:rsidR="00C43287" w:rsidRDefault="00C43287" w:rsidP="006602B2">
            <w:pPr>
              <w:pStyle w:val="TAL"/>
              <w:ind w:left="284" w:hanging="284"/>
              <w:rPr>
                <w:lang w:val="en-US"/>
              </w:rPr>
            </w:pPr>
            <w:r>
              <w:t>assignEbiList</w:t>
            </w:r>
          </w:p>
        </w:tc>
        <w:tc>
          <w:tcPr>
            <w:tcW w:w="1559" w:type="dxa"/>
            <w:tcBorders>
              <w:top w:val="single" w:sz="4" w:space="0" w:color="auto"/>
              <w:left w:val="single" w:sz="4" w:space="0" w:color="auto"/>
              <w:bottom w:val="single" w:sz="4" w:space="0" w:color="auto"/>
              <w:right w:val="single" w:sz="4" w:space="0" w:color="auto"/>
            </w:tcBorders>
          </w:tcPr>
          <w:p w14:paraId="32E9FCAD" w14:textId="77777777" w:rsidR="00C43287" w:rsidRDefault="00C43287" w:rsidP="006602B2">
            <w:pPr>
              <w:pStyle w:val="TAL"/>
              <w:ind w:left="284" w:hanging="284"/>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CAE" w14:textId="77777777" w:rsidR="00C43287" w:rsidRDefault="00C43287" w:rsidP="006602B2">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F" w14:textId="50C10329" w:rsidR="00C43287" w:rsidRDefault="00DD2587" w:rsidP="006602B2">
            <w:pPr>
              <w:pStyle w:val="TAL"/>
              <w:ind w:left="284" w:hanging="284"/>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CB0" w14:textId="77777777" w:rsidR="00C43287" w:rsidRDefault="00C43287" w:rsidP="006602B2">
            <w:pPr>
              <w:pStyle w:val="TAL"/>
            </w:pPr>
            <w:r>
              <w:t xml:space="preserve">This IE shall be present if the H-SMF requests EBIs to be assigned.  </w:t>
            </w:r>
          </w:p>
        </w:tc>
      </w:tr>
      <w:tr w:rsidR="00437539" w:rsidRPr="00FD48E5" w14:paraId="32E9FC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2" w14:textId="77777777" w:rsidR="00437539" w:rsidRDefault="00437539" w:rsidP="00AC60A1">
            <w:pPr>
              <w:pStyle w:val="TAL"/>
              <w:ind w:left="284" w:hanging="284"/>
              <w:rPr>
                <w:lang w:val="en-US"/>
              </w:rPr>
            </w:pPr>
            <w:r>
              <w:t>revokeEbiList</w:t>
            </w:r>
          </w:p>
        </w:tc>
        <w:tc>
          <w:tcPr>
            <w:tcW w:w="1559" w:type="dxa"/>
            <w:tcBorders>
              <w:top w:val="single" w:sz="4" w:space="0" w:color="auto"/>
              <w:left w:val="single" w:sz="4" w:space="0" w:color="auto"/>
              <w:bottom w:val="single" w:sz="4" w:space="0" w:color="auto"/>
              <w:right w:val="single" w:sz="4" w:space="0" w:color="auto"/>
            </w:tcBorders>
          </w:tcPr>
          <w:p w14:paraId="32E9FCB3" w14:textId="77777777" w:rsidR="00437539" w:rsidRDefault="00437539" w:rsidP="00AC60A1">
            <w:pPr>
              <w:pStyle w:val="TAL"/>
              <w:ind w:left="284" w:hanging="284"/>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CB4" w14:textId="77777777" w:rsidR="00437539" w:rsidRDefault="00437539" w:rsidP="00AC60A1">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B5" w14:textId="17A321E0" w:rsidR="00437539" w:rsidRDefault="00DD2587" w:rsidP="00AC60A1">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B6" w14:textId="77777777" w:rsidR="00437539" w:rsidRDefault="00437539" w:rsidP="002D266C">
            <w:pPr>
              <w:pStyle w:val="TAL"/>
            </w:pPr>
            <w:r>
              <w:t xml:space="preserve">This IE shall be present if the H-SMF requests the V-SMF to revoke some EBI(s). When present, it shall contain the EBIs to revoke. </w:t>
            </w:r>
          </w:p>
        </w:tc>
      </w:tr>
      <w:tr w:rsidR="00CD7DC1" w:rsidRPr="00FD48E5" w14:paraId="32E9FCB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8" w14:textId="77777777" w:rsidR="00CD7DC1" w:rsidRDefault="00CD7DC1" w:rsidP="00CD7DC1">
            <w:pPr>
              <w:pStyle w:val="TAL"/>
              <w:rPr>
                <w:lang w:val="en-US"/>
              </w:rPr>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CB9"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CBA"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CBB" w14:textId="68574A04" w:rsidR="00CD7DC1" w:rsidRDefault="00DD2587"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CBC"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154C0E" w:rsidRPr="00FD48E5" w14:paraId="32E9FCC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E" w14:textId="77777777" w:rsidR="00154C0E" w:rsidRDefault="00154C0E" w:rsidP="00154C0E">
            <w:pPr>
              <w:pStyle w:val="TAL"/>
              <w:rPr>
                <w:lang w:val="en-US"/>
              </w:rPr>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CBF" w14:textId="77777777" w:rsidR="00154C0E" w:rsidRDefault="00154C0E" w:rsidP="00154C0E">
            <w:pPr>
              <w:pStyle w:val="TAL"/>
              <w:rPr>
                <w:lang w:val="en-US"/>
              </w:rPr>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C0" w14:textId="77777777" w:rsidR="00154C0E" w:rsidRDefault="00154C0E" w:rsidP="00154C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1" w14:textId="77777777" w:rsidR="00154C0E" w:rsidRDefault="00154C0E" w:rsidP="00154C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2" w14:textId="77777777" w:rsidR="00154C0E" w:rsidRDefault="00154C0E" w:rsidP="00154C0E">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r>
      <w:tr w:rsidR="00C22548" w:rsidRPr="00FD48E5" w14:paraId="32E9FCC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C4"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C5"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C6"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7"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8" w14:textId="25F2DEF5"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066066">
              <w:rPr>
                <w:rFonts w:cs="Arial"/>
                <w:szCs w:val="18"/>
              </w:rPr>
              <w:t xml:space="preserve">reference the </w:t>
            </w:r>
            <w:r w:rsidR="00066066">
              <w:rPr>
                <w:lang w:val="en-US"/>
              </w:rPr>
              <w:t>n1SmInfoToUe</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836FF" w:rsidRPr="00FD48E5" w14:paraId="33C9F17E"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1FC3589" w14:textId="732A7DF6" w:rsidR="004836FF" w:rsidRDefault="004836FF" w:rsidP="004836FF">
            <w:pPr>
              <w:pStyle w:val="TAL"/>
            </w:pPr>
            <w:r w:rsidRPr="00DD14FE">
              <w:t>alwaysOnGranted</w:t>
            </w:r>
          </w:p>
        </w:tc>
        <w:tc>
          <w:tcPr>
            <w:tcW w:w="1559" w:type="dxa"/>
            <w:tcBorders>
              <w:top w:val="single" w:sz="4" w:space="0" w:color="auto"/>
              <w:left w:val="single" w:sz="4" w:space="0" w:color="auto"/>
              <w:bottom w:val="single" w:sz="4" w:space="0" w:color="auto"/>
              <w:right w:val="single" w:sz="4" w:space="0" w:color="auto"/>
            </w:tcBorders>
          </w:tcPr>
          <w:p w14:paraId="039EAE4D" w14:textId="402F4260" w:rsidR="004836FF" w:rsidRDefault="004836FF" w:rsidP="004836FF">
            <w:pPr>
              <w:pStyle w:val="TAL"/>
            </w:pPr>
            <w:r w:rsidRPr="00DD14FE">
              <w:t>bool</w:t>
            </w:r>
            <w:r>
              <w:t>e</w:t>
            </w:r>
            <w:r w:rsidRPr="00DD14FE">
              <w:t>an</w:t>
            </w:r>
          </w:p>
        </w:tc>
        <w:tc>
          <w:tcPr>
            <w:tcW w:w="425" w:type="dxa"/>
            <w:tcBorders>
              <w:top w:val="single" w:sz="4" w:space="0" w:color="auto"/>
              <w:left w:val="single" w:sz="4" w:space="0" w:color="auto"/>
              <w:bottom w:val="single" w:sz="4" w:space="0" w:color="auto"/>
              <w:right w:val="single" w:sz="4" w:space="0" w:color="auto"/>
            </w:tcBorders>
          </w:tcPr>
          <w:p w14:paraId="7991782A" w14:textId="70122807"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BBEC4D" w14:textId="03967581"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268B23" w14:textId="3205913B" w:rsidR="004836FF" w:rsidRDefault="004836FF" w:rsidP="004836FF">
            <w:pPr>
              <w:pStyle w:val="TAL"/>
              <w:rPr>
                <w:rFonts w:cs="Arial"/>
                <w:szCs w:val="18"/>
              </w:rPr>
            </w:pPr>
            <w:r>
              <w:rPr>
                <w:rFonts w:cs="Arial"/>
                <w:szCs w:val="18"/>
              </w:rPr>
              <w:t>This IE shall be present if:</w:t>
            </w:r>
          </w:p>
          <w:p w14:paraId="67B49D2C" w14:textId="1AA15FEC"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 xml:space="preserve">an alwaysOnRequested IE was received in an </w:t>
            </w:r>
            <w:r w:rsidR="004836FF">
              <w:rPr>
                <w:rFonts w:ascii="Arial" w:hAnsi="Arial" w:cs="Arial"/>
                <w:sz w:val="18"/>
                <w:szCs w:val="18"/>
              </w:rPr>
              <w:t xml:space="preserve">earlier V-SMF initiated </w:t>
            </w:r>
            <w:r w:rsidR="004836FF" w:rsidRPr="00512A47">
              <w:rPr>
                <w:rFonts w:ascii="Arial" w:hAnsi="Arial" w:cs="Arial"/>
                <w:sz w:val="18"/>
                <w:szCs w:val="18"/>
              </w:rPr>
              <w:t>Update request to change the PDU session to an always-on PDU session</w:t>
            </w:r>
            <w:r w:rsidR="004836FF">
              <w:rPr>
                <w:rFonts w:ascii="Arial" w:hAnsi="Arial" w:cs="Arial"/>
                <w:sz w:val="18"/>
                <w:szCs w:val="18"/>
              </w:rPr>
              <w:t>;</w:t>
            </w:r>
            <w:r w:rsidR="004836FF" w:rsidRPr="00512A47">
              <w:rPr>
                <w:rFonts w:ascii="Arial" w:hAnsi="Arial" w:cs="Arial"/>
                <w:sz w:val="18"/>
                <w:szCs w:val="18"/>
              </w:rPr>
              <w:t xml:space="preserve"> or</w:t>
            </w:r>
          </w:p>
          <w:p w14:paraId="16FE8A90" w14:textId="0E67A949"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the H-SMF determines, based on local policy, that the PDU session needs to be established as an always-on PDU session</w:t>
            </w:r>
            <w:r w:rsidR="004836FF">
              <w:rPr>
                <w:rFonts w:ascii="Arial" w:hAnsi="Arial" w:cs="Arial"/>
                <w:sz w:val="18"/>
                <w:szCs w:val="18"/>
              </w:rPr>
              <w:t>.</w:t>
            </w:r>
          </w:p>
          <w:p w14:paraId="3E16672B" w14:textId="77777777" w:rsidR="004836FF" w:rsidRDefault="004836FF" w:rsidP="004836FF">
            <w:pPr>
              <w:pStyle w:val="TAL"/>
              <w:rPr>
                <w:rFonts w:cs="Arial"/>
                <w:szCs w:val="18"/>
              </w:rPr>
            </w:pPr>
            <w:r>
              <w:rPr>
                <w:rFonts w:cs="Arial"/>
                <w:szCs w:val="18"/>
              </w:rPr>
              <w:t>When present, it shall be set as follows:</w:t>
            </w:r>
          </w:p>
          <w:p w14:paraId="7C80A094" w14:textId="77777777" w:rsidR="004836FF" w:rsidRDefault="004836FF" w:rsidP="004836FF">
            <w:pPr>
              <w:pStyle w:val="TAL"/>
              <w:rPr>
                <w:rFonts w:cs="Arial"/>
                <w:szCs w:val="18"/>
              </w:rPr>
            </w:pPr>
          </w:p>
          <w:p w14:paraId="76C7A33C" w14:textId="3B3BD743" w:rsidR="004836FF" w:rsidRDefault="006B4138" w:rsidP="00757B26">
            <w:pPr>
              <w:pStyle w:val="B1"/>
              <w:tabs>
                <w:tab w:val="num" w:pos="644"/>
              </w:tabs>
              <w:ind w:left="644" w:hanging="360"/>
              <w:rPr>
                <w:rFonts w:cs="Arial"/>
                <w:szCs w:val="18"/>
                <w:lang w:eastAsia="zh-CN"/>
              </w:rPr>
            </w:pPr>
            <w:r>
              <w:t>-</w:t>
            </w:r>
            <w:r>
              <w:tab/>
            </w:r>
            <w:r w:rsidR="004836FF">
              <w:rPr>
                <w:rFonts w:ascii="Arial" w:hAnsi="Arial" w:cs="Arial"/>
                <w:sz w:val="18"/>
                <w:szCs w:val="18"/>
                <w:lang w:eastAsia="zh-CN"/>
              </w:rPr>
              <w:t>true: always-on PDU session granted.</w:t>
            </w:r>
          </w:p>
          <w:p w14:paraId="3065285B" w14:textId="7162F6DD" w:rsidR="004836FF" w:rsidRDefault="006B4138" w:rsidP="00757B26">
            <w:pPr>
              <w:pStyle w:val="B1"/>
              <w:tabs>
                <w:tab w:val="num" w:pos="644"/>
              </w:tabs>
              <w:ind w:left="644" w:hanging="360"/>
              <w:rPr>
                <w:rFonts w:cs="Arial"/>
                <w:szCs w:val="18"/>
              </w:rPr>
            </w:pPr>
            <w:r>
              <w:t>-</w:t>
            </w:r>
            <w:r>
              <w:tab/>
            </w:r>
            <w:r w:rsidR="004836FF">
              <w:rPr>
                <w:rFonts w:ascii="Arial" w:hAnsi="Arial" w:cs="Arial"/>
                <w:sz w:val="18"/>
                <w:szCs w:val="18"/>
                <w:lang w:eastAsia="zh-CN"/>
              </w:rPr>
              <w:t>false (default): always-on PDU session not granted.</w:t>
            </w:r>
          </w:p>
        </w:tc>
      </w:tr>
      <w:tr w:rsidR="0005439A" w:rsidRPr="00FD48E5" w14:paraId="1FCA0B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648DA0B" w14:textId="762CA45B" w:rsidR="0005439A" w:rsidRDefault="0005439A" w:rsidP="0005439A">
            <w:pPr>
              <w:pStyle w:val="TAL"/>
            </w:pPr>
            <w:r>
              <w:lastRenderedPageBreak/>
              <w:t>hsmfPduSessionUri</w:t>
            </w:r>
          </w:p>
        </w:tc>
        <w:tc>
          <w:tcPr>
            <w:tcW w:w="1559" w:type="dxa"/>
            <w:tcBorders>
              <w:top w:val="single" w:sz="4" w:space="0" w:color="auto"/>
              <w:left w:val="single" w:sz="4" w:space="0" w:color="auto"/>
              <w:bottom w:val="single" w:sz="4" w:space="0" w:color="auto"/>
              <w:right w:val="single" w:sz="4" w:space="0" w:color="auto"/>
            </w:tcBorders>
          </w:tcPr>
          <w:p w14:paraId="43E1CC0F" w14:textId="29AA2A9A" w:rsidR="0005439A" w:rsidRDefault="0005439A" w:rsidP="0005439A">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85E4326" w14:textId="00310D06"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42F1A1" w14:textId="74CD3FB2"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11896E" w14:textId="77777777" w:rsidR="0005439A" w:rsidRDefault="0005439A" w:rsidP="0005439A">
            <w:pPr>
              <w:pStyle w:val="TAL"/>
              <w:rPr>
                <w:rFonts w:cs="Arial"/>
                <w:szCs w:val="18"/>
              </w:rPr>
            </w:pPr>
            <w:r>
              <w:rPr>
                <w:rFonts w:cs="Arial"/>
                <w:szCs w:val="18"/>
              </w:rPr>
              <w:t>This IE shall be included if:</w:t>
            </w:r>
          </w:p>
          <w:p w14:paraId="18D1E2E8" w14:textId="5A066A67"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 xml:space="preserve">an Update Request is sent to the V-SMF before the Create Response (e.g. for EPS bearer ID allocation as specified in </w:t>
            </w:r>
            <w:r w:rsidR="005B1EEB">
              <w:rPr>
                <w:rFonts w:ascii="Arial" w:hAnsi="Arial" w:cs="Arial"/>
                <w:sz w:val="18"/>
                <w:szCs w:val="18"/>
              </w:rPr>
              <w:t>clause</w:t>
            </w:r>
            <w:r w:rsidR="0005439A" w:rsidRPr="006B4138">
              <w:rPr>
                <w:rFonts w:ascii="Arial" w:hAnsi="Arial" w:cs="Arial"/>
                <w:sz w:val="18"/>
                <w:szCs w:val="18"/>
              </w:rPr>
              <w:t xml:space="preserve"> 4.11.1.4.1 of</w:t>
            </w:r>
            <w:r w:rsidR="003D33E7">
              <w:rPr>
                <w:rFonts w:ascii="Arial" w:hAnsi="Arial" w:cs="Arial"/>
                <w:sz w:val="18"/>
                <w:szCs w:val="18"/>
              </w:rPr>
              <w:t xml:space="preserve"> 3GPP </w:t>
            </w:r>
            <w:r w:rsidR="00F25774">
              <w:rPr>
                <w:rFonts w:ascii="Arial" w:hAnsi="Arial" w:cs="Arial"/>
                <w:sz w:val="18"/>
                <w:szCs w:val="18"/>
              </w:rPr>
              <w:t>TS </w:t>
            </w:r>
            <w:r w:rsidR="003D33E7">
              <w:rPr>
                <w:rFonts w:ascii="Arial" w:hAnsi="Arial" w:cs="Arial"/>
                <w:sz w:val="18"/>
                <w:szCs w:val="18"/>
              </w:rPr>
              <w:t>23</w:t>
            </w:r>
            <w:r w:rsidR="00CA4B50" w:rsidRPr="006B4138">
              <w:rPr>
                <w:rFonts w:ascii="Arial" w:hAnsi="Arial" w:cs="Arial"/>
                <w:sz w:val="18"/>
                <w:szCs w:val="18"/>
              </w:rPr>
              <w:t>.502</w:t>
            </w:r>
            <w:r w:rsidR="00CA4B50">
              <w:rPr>
                <w:rFonts w:ascii="Arial" w:hAnsi="Arial" w:cs="Arial"/>
                <w:sz w:val="18"/>
                <w:szCs w:val="18"/>
              </w:rPr>
              <w:t> </w:t>
            </w:r>
            <w:r w:rsidR="00CA4B50" w:rsidRPr="006B4138">
              <w:rPr>
                <w:rFonts w:ascii="Arial" w:hAnsi="Arial" w:cs="Arial"/>
                <w:sz w:val="18"/>
                <w:szCs w:val="18"/>
              </w:rPr>
              <w:t>[</w:t>
            </w:r>
            <w:r w:rsidR="0005439A" w:rsidRPr="006B4138">
              <w:rPr>
                <w:rFonts w:ascii="Arial" w:hAnsi="Arial" w:cs="Arial"/>
                <w:sz w:val="18"/>
                <w:szCs w:val="18"/>
              </w:rPr>
              <w:t xml:space="preserve">3], or for Secondary authorization/authentication as specified in </w:t>
            </w:r>
            <w:r w:rsidR="005B1EEB">
              <w:rPr>
                <w:rFonts w:ascii="Arial" w:hAnsi="Arial" w:cs="Arial"/>
                <w:sz w:val="18"/>
                <w:szCs w:val="18"/>
              </w:rPr>
              <w:t>clause</w:t>
            </w:r>
            <w:r w:rsidR="0005439A" w:rsidRPr="006B4138">
              <w:rPr>
                <w:rFonts w:ascii="Arial" w:hAnsi="Arial" w:cs="Arial"/>
                <w:sz w:val="18"/>
                <w:szCs w:val="18"/>
              </w:rPr>
              <w:t xml:space="preserve"> 4.3.2.3 of</w:t>
            </w:r>
            <w:r w:rsidR="003D33E7">
              <w:rPr>
                <w:rFonts w:ascii="Arial" w:hAnsi="Arial" w:cs="Arial"/>
                <w:sz w:val="18"/>
                <w:szCs w:val="18"/>
              </w:rPr>
              <w:t xml:space="preserve"> 3GPP </w:t>
            </w:r>
            <w:r w:rsidR="00F25774">
              <w:rPr>
                <w:rFonts w:ascii="Arial" w:hAnsi="Arial" w:cs="Arial"/>
                <w:sz w:val="18"/>
                <w:szCs w:val="18"/>
              </w:rPr>
              <w:t>TS </w:t>
            </w:r>
            <w:r w:rsidR="003D33E7">
              <w:rPr>
                <w:rFonts w:ascii="Arial" w:hAnsi="Arial" w:cs="Arial"/>
                <w:sz w:val="18"/>
                <w:szCs w:val="18"/>
              </w:rPr>
              <w:t>23</w:t>
            </w:r>
            <w:r w:rsidR="00CA4B50" w:rsidRPr="006B4138">
              <w:rPr>
                <w:rFonts w:ascii="Arial" w:hAnsi="Arial" w:cs="Arial"/>
                <w:sz w:val="18"/>
                <w:szCs w:val="18"/>
              </w:rPr>
              <w:t>.502</w:t>
            </w:r>
            <w:r w:rsidR="00CA4B50">
              <w:rPr>
                <w:rFonts w:ascii="Arial" w:hAnsi="Arial" w:cs="Arial"/>
                <w:sz w:val="18"/>
                <w:szCs w:val="18"/>
              </w:rPr>
              <w:t> </w:t>
            </w:r>
            <w:r w:rsidR="00CA4B50" w:rsidRPr="006B4138">
              <w:rPr>
                <w:rFonts w:ascii="Arial" w:hAnsi="Arial" w:cs="Arial"/>
                <w:sz w:val="18"/>
                <w:szCs w:val="18"/>
              </w:rPr>
              <w:t>[</w:t>
            </w:r>
            <w:r w:rsidR="0005439A" w:rsidRPr="006B4138">
              <w:rPr>
                <w:rFonts w:ascii="Arial" w:hAnsi="Arial" w:cs="Arial"/>
                <w:sz w:val="18"/>
                <w:szCs w:val="18"/>
              </w:rPr>
              <w:t>3]), and</w:t>
            </w:r>
          </w:p>
          <w:p w14:paraId="46FA9C9F" w14:textId="0E09454E"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the H-SMF PDU Session Resource URI has not been previously provided to the V-SMF.</w:t>
            </w:r>
          </w:p>
          <w:p w14:paraId="175769E7" w14:textId="77777777" w:rsidR="0005439A" w:rsidRDefault="0005439A" w:rsidP="0005439A">
            <w:pPr>
              <w:pStyle w:val="TAL"/>
              <w:rPr>
                <w:rFonts w:cs="Arial"/>
                <w:szCs w:val="18"/>
              </w:rPr>
            </w:pPr>
          </w:p>
          <w:p w14:paraId="0F866E88" w14:textId="77777777" w:rsidR="0005439A" w:rsidRDefault="0005439A" w:rsidP="0005439A">
            <w:pPr>
              <w:pStyle w:val="TAL"/>
              <w:rPr>
                <w:rFonts w:cs="Arial"/>
                <w:szCs w:val="18"/>
              </w:rPr>
            </w:pPr>
            <w:r>
              <w:rPr>
                <w:rFonts w:cs="Arial"/>
                <w:szCs w:val="18"/>
              </w:rPr>
              <w:t>This IE shall not be included otherwise.</w:t>
            </w:r>
          </w:p>
          <w:p w14:paraId="334AFFF2" w14:textId="77777777" w:rsidR="0005439A" w:rsidRDefault="0005439A" w:rsidP="0005439A">
            <w:pPr>
              <w:pStyle w:val="TAL"/>
              <w:rPr>
                <w:rFonts w:cs="Arial"/>
                <w:szCs w:val="18"/>
              </w:rPr>
            </w:pPr>
          </w:p>
          <w:p w14:paraId="1A3C8BC0" w14:textId="5F49A4A7" w:rsidR="0005439A" w:rsidRDefault="0005439A" w:rsidP="0005439A">
            <w:pPr>
              <w:pStyle w:val="TAL"/>
              <w:rPr>
                <w:rFonts w:cs="Arial"/>
                <w:szCs w:val="18"/>
              </w:rPr>
            </w:pPr>
            <w:r>
              <w:rPr>
                <w:rFonts w:cs="Arial"/>
                <w:szCs w:val="18"/>
              </w:rPr>
              <w:t>When present, this IE shall include the URI representing the PDU session resrouce in the H-SMF.</w:t>
            </w:r>
          </w:p>
        </w:tc>
      </w:tr>
      <w:tr w:rsidR="0005439A" w:rsidRPr="00FD48E5" w14:paraId="12E3015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0BA767CA" w14:textId="273E8E49" w:rsidR="0005439A" w:rsidRDefault="0005439A" w:rsidP="0005439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045711F" w14:textId="25E5446A" w:rsidR="0005439A" w:rsidRDefault="0005439A" w:rsidP="0005439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31189B3" w14:textId="677E4B55"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DC9742" w14:textId="731CD7E3"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382EF" w14:textId="264E1D21" w:rsidR="0005439A" w:rsidRDefault="0005439A" w:rsidP="0005439A">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5B1EEB">
              <w:rPr>
                <w:rFonts w:cs="Arial"/>
                <w:szCs w:val="18"/>
              </w:rPr>
              <w:t>clause</w:t>
            </w:r>
            <w:r>
              <w:rPr>
                <w:rFonts w:cs="Arial"/>
                <w:szCs w:val="18"/>
              </w:rPr>
              <w:t xml:space="preserve"> 6.1.8 is supported. </w:t>
            </w:r>
          </w:p>
        </w:tc>
      </w:tr>
      <w:tr w:rsidR="00646AA5" w:rsidRPr="00FD48E5" w14:paraId="32E9FCC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CA" w14:textId="77777777" w:rsidR="00646AA5" w:rsidRDefault="00646AA5" w:rsidP="00646AA5">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CB" w14:textId="77777777" w:rsidR="00646AA5" w:rsidRDefault="00646AA5" w:rsidP="00646AA5">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CC" w14:textId="77777777" w:rsidR="00646AA5" w:rsidRDefault="00646AA5" w:rsidP="00646AA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CD" w14:textId="77777777" w:rsidR="00646AA5" w:rsidRDefault="00646AA5" w:rsidP="00646AA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E" w14:textId="77777777" w:rsidR="00646AA5" w:rsidRDefault="00646AA5" w:rsidP="00646AA5">
            <w:pPr>
              <w:pStyle w:val="TAL"/>
              <w:rPr>
                <w:rFonts w:cs="Arial"/>
                <w:szCs w:val="18"/>
              </w:rPr>
            </w:pPr>
            <w:r>
              <w:rPr>
                <w:rFonts w:cs="Arial"/>
                <w:szCs w:val="18"/>
              </w:rPr>
              <w:t xml:space="preserve">When present, this IE shall indicate the cause for the requested modification. </w:t>
            </w:r>
          </w:p>
        </w:tc>
      </w:tr>
      <w:tr w:rsidR="00714BBB" w:rsidRPr="00FD48E5" w14:paraId="3D79D58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E589458" w14:textId="51BD43DC" w:rsidR="00714BBB" w:rsidRDefault="00714BBB" w:rsidP="00714BBB">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73FB9E0" w14:textId="64E1234A" w:rsidR="00714BBB" w:rsidRDefault="00714BBB" w:rsidP="00714BB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2CAB246" w14:textId="2C13BBF4"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25F07D" w14:textId="0C1E52F7"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809C" w14:textId="113ABCAE" w:rsidR="00714BBB" w:rsidRDefault="00714BBB" w:rsidP="00714BBB">
            <w:pPr>
              <w:pStyle w:val="TAL"/>
              <w:rPr>
                <w:rFonts w:cs="Arial"/>
                <w:szCs w:val="18"/>
              </w:rPr>
            </w:pPr>
            <w:r>
              <w:rPr>
                <w:rFonts w:cs="Arial"/>
                <w:szCs w:val="18"/>
              </w:rPr>
              <w:t xml:space="preserve">When present, this IE shall contain the 5GSM cause the H-SMF </w:t>
            </w:r>
            <w:r w:rsidR="00E7640D">
              <w:rPr>
                <w:rFonts w:cs="Arial"/>
                <w:szCs w:val="18"/>
              </w:rPr>
              <w:t xml:space="preserve">proposes </w:t>
            </w:r>
            <w:r>
              <w:rPr>
                <w:rFonts w:cs="Arial"/>
                <w:szCs w:val="18"/>
              </w:rPr>
              <w:t xml:space="preserve">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5B1EEB">
              <w:rPr>
                <w:rFonts w:cs="Arial"/>
                <w:szCs w:val="18"/>
              </w:rPr>
              <w:t>clause</w:t>
            </w:r>
            <w:r>
              <w:rPr>
                <w:rFonts w:cs="Arial"/>
                <w:szCs w:val="18"/>
              </w:rPr>
              <w:t xml:space="preserve"> 9.11.4.2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718FA0F5" w14:textId="77777777" w:rsidR="00714BBB" w:rsidRDefault="00714BBB" w:rsidP="00714BBB">
            <w:pPr>
              <w:pStyle w:val="TAL"/>
              <w:rPr>
                <w:rFonts w:cs="Arial"/>
                <w:szCs w:val="18"/>
              </w:rPr>
            </w:pPr>
            <w:r>
              <w:rPr>
                <w:rFonts w:cs="Arial"/>
                <w:szCs w:val="18"/>
              </w:rPr>
              <w:t>Example: the cause "Invalid mandatory information" shall be encoded as "60".</w:t>
            </w:r>
          </w:p>
          <w:p w14:paraId="1B87A2B6" w14:textId="2E1ED15E" w:rsidR="00714BBB" w:rsidRDefault="00714BBB" w:rsidP="00714BBB">
            <w:pPr>
              <w:pStyle w:val="TAL"/>
              <w:rPr>
                <w:rFonts w:cs="Arial"/>
                <w:szCs w:val="18"/>
              </w:rPr>
            </w:pPr>
            <w:r>
              <w:rPr>
                <w:rFonts w:cs="Arial"/>
                <w:szCs w:val="18"/>
              </w:rPr>
              <w:t>See NOTE.</w:t>
            </w:r>
          </w:p>
        </w:tc>
      </w:tr>
      <w:tr w:rsidR="00714BBB" w:rsidRPr="00FD48E5" w14:paraId="58F4B64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D698E3A" w14:textId="6F52BF03"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75820CE7" w14:textId="5476DB50"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35DED9" w14:textId="6EC8646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B2F815" w14:textId="18C0A32E"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6E421E2" w14:textId="3140D495" w:rsidR="00714BBB" w:rsidRDefault="00714BBB" w:rsidP="00714BBB">
            <w:pPr>
              <w:pStyle w:val="TAL"/>
              <w:rPr>
                <w:rFonts w:cs="Arial"/>
                <w:szCs w:val="18"/>
              </w:rPr>
            </w:pPr>
            <w:r>
              <w:rPr>
                <w:rFonts w:cs="Arial"/>
                <w:szCs w:val="18"/>
              </w:rPr>
              <w:t xml:space="preserve">When present, this IE shall indicate a Back-off timer value, in seconds, that the V-SMF may use when sending the NAS message (PDU Session Release Command) towards the UE.  </w:t>
            </w:r>
          </w:p>
        </w:tc>
      </w:tr>
      <w:tr w:rsidR="00714BBB" w:rsidRPr="00FD48E5" w14:paraId="74F63508" w14:textId="77777777" w:rsidTr="0089734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4025C7" w14:textId="2673C486" w:rsidR="00714BBB" w:rsidRDefault="00714BBB" w:rsidP="00757B26">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32E9FCD0" w14:textId="77777777" w:rsidR="003E448D" w:rsidRDefault="003E448D" w:rsidP="003E448D"/>
    <w:p w14:paraId="32E9FCD1" w14:textId="77777777" w:rsidR="003E448D" w:rsidRDefault="003E448D" w:rsidP="003E448D">
      <w:pPr>
        <w:pStyle w:val="Heading5"/>
      </w:pPr>
      <w:bookmarkStart w:id="849" w:name="_Toc20129605"/>
      <w:bookmarkStart w:id="850" w:name="_Toc27584232"/>
      <w:bookmarkStart w:id="851" w:name="_Toc36455534"/>
      <w:bookmarkStart w:id="852" w:name="_Toc45026920"/>
      <w:bookmarkStart w:id="853" w:name="_Toc51866725"/>
      <w:r>
        <w:lastRenderedPageBreak/>
        <w:t>6.1.6.2.16</w:t>
      </w:r>
      <w:r>
        <w:tab/>
        <w:t>Type: VsmfUpdatedData</w:t>
      </w:r>
      <w:bookmarkEnd w:id="849"/>
      <w:bookmarkEnd w:id="850"/>
      <w:bookmarkEnd w:id="851"/>
      <w:bookmarkEnd w:id="852"/>
      <w:bookmarkEnd w:id="853"/>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77BF6BC4"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05964920"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717FFB1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5D13AA3"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4C1DE0FF"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031A4769"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3BE9B242" w:rsidR="0045457F" w:rsidRDefault="0045457F" w:rsidP="0045457F">
            <w:pPr>
              <w:pStyle w:val="TAL"/>
              <w:rPr>
                <w:rFonts w:cs="Arial"/>
                <w:szCs w:val="18"/>
              </w:rPr>
            </w:pPr>
            <w:r>
              <w:rPr>
                <w:rFonts w:cs="Arial"/>
                <w:szCs w:val="18"/>
              </w:rPr>
              <w:t>Additional UE location.</w:t>
            </w:r>
          </w:p>
          <w:p w14:paraId="32E9FD10" w14:textId="0F68596F" w:rsidR="0045457F" w:rsidRDefault="0045457F" w:rsidP="0045457F">
            <w:pPr>
              <w:pStyle w:val="TAL"/>
              <w:rPr>
                <w:rFonts w:cs="Arial"/>
                <w:szCs w:val="18"/>
              </w:rPr>
            </w:pPr>
            <w:r>
              <w:rPr>
                <w:rFonts w:cs="Arial"/>
                <w:szCs w:val="18"/>
              </w:rPr>
              <w:t>This IE may be present, if anType previously reported is a non-3GPP access and a valid 3GPP access user location information is available.</w:t>
            </w:r>
          </w:p>
          <w:p w14:paraId="32E9FD11" w14:textId="313BA76E" w:rsidR="00FF2C45" w:rsidRDefault="0045457F" w:rsidP="0045457F">
            <w:pPr>
              <w:pStyle w:val="TAL"/>
              <w:rPr>
                <w:rFonts w:cs="Arial"/>
                <w:szCs w:val="18"/>
              </w:rPr>
            </w:pPr>
            <w:r>
              <w:rPr>
                <w:rFonts w:cs="Arial"/>
                <w:szCs w:val="18"/>
              </w:rPr>
              <w:t>When present, it shall contain</w:t>
            </w:r>
            <w:r w:rsidR="00FF2C45">
              <w:rPr>
                <w:rFonts w:cs="Arial"/>
                <w:szCs w:val="18"/>
              </w:rPr>
              <w:t>:</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56C3548F"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1E8FC785"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0CE5FD6E" w:rsidR="00C43287" w:rsidRDefault="00DD2587" w:rsidP="00C43287">
            <w:pPr>
              <w:pStyle w:val="TAL"/>
            </w:pPr>
            <w:r>
              <w:rPr>
                <w:lang w:eastAsia="zh-CN"/>
              </w:rPr>
              <w:t>1</w:t>
            </w:r>
            <w:r w:rsidR="00C43287">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lang w:eastAsia="zh-CN"/>
              </w:rPr>
            </w:pPr>
            <w:r w:rsidRPr="00B30907">
              <w:rPr>
                <w:lang w:eastAsia="zh-CN"/>
              </w:rPr>
              <w:t>array(</w:t>
            </w:r>
            <w:r>
              <w:rPr>
                <w:lang w:eastAsia="zh-CN"/>
              </w:rPr>
              <w:t>SecondaryRatUsageReport</w:t>
            </w:r>
            <w:r w:rsidRPr="00B30907">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560954" w14:textId="6952E8B8"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0B87BB43" w14:textId="32DEAED6" w:rsidR="007202F8" w:rsidRDefault="007202F8" w:rsidP="00240BC9">
            <w:pPr>
              <w:pStyle w:val="TAL"/>
              <w:rPr>
                <w:rFonts w:cs="Arial"/>
                <w:szCs w:val="18"/>
                <w:lang w:eastAsia="zh-CN"/>
              </w:rPr>
            </w:pPr>
            <w:r>
              <w:rPr>
                <w:rFonts w:cs="Arial"/>
                <w:szCs w:val="18"/>
                <w:lang w:eastAsia="zh-CN"/>
              </w:rPr>
              <w:t>(NOTE)</w:t>
            </w:r>
          </w:p>
        </w:tc>
      </w:tr>
      <w:tr w:rsidR="007202F8" w:rsidRPr="00FD48E5" w14:paraId="6E4AFBE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3407FFB" w14:textId="4EDA81D2"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C7A6E57" w14:textId="2FB3441C" w:rsidR="007202F8" w:rsidRPr="00B30907" w:rsidRDefault="007202F8" w:rsidP="007202F8">
            <w:pPr>
              <w:pStyle w:val="TAL"/>
              <w:rPr>
                <w:lang w:eastAsia="zh-CN"/>
              </w:rPr>
            </w:pPr>
            <w:r w:rsidRPr="00AF5B8D">
              <w:rPr>
                <w:lang w:eastAsia="zh-CN"/>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5FE7D540" w14:textId="0B48B274" w:rsidR="007202F8" w:rsidRDefault="007202F8" w:rsidP="007202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ECDA54" w14:textId="7EF2BC2B" w:rsidR="007202F8" w:rsidRDefault="007202F8" w:rsidP="007202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80BFCE" w14:textId="4129A805"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2223F409" w14:textId="77777777" w:rsidTr="00C604E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FE153" w14:textId="4BE35120"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D27" w14:textId="77777777" w:rsidR="003E448D" w:rsidRDefault="003E448D" w:rsidP="003E448D"/>
    <w:p w14:paraId="32E9FD28" w14:textId="77777777" w:rsidR="003E448D" w:rsidRDefault="003E448D" w:rsidP="003E448D">
      <w:pPr>
        <w:pStyle w:val="Heading5"/>
      </w:pPr>
      <w:bookmarkStart w:id="854" w:name="_Toc20129606"/>
      <w:bookmarkStart w:id="855" w:name="_Toc27584233"/>
      <w:bookmarkStart w:id="856" w:name="_Toc36455535"/>
      <w:bookmarkStart w:id="857" w:name="_Toc45026921"/>
      <w:bookmarkStart w:id="858" w:name="_Toc51866726"/>
      <w:r>
        <w:lastRenderedPageBreak/>
        <w:t>6.1.6.2.17</w:t>
      </w:r>
      <w:r>
        <w:tab/>
        <w:t>Type: StatusNotification</w:t>
      </w:r>
      <w:bookmarkEnd w:id="854"/>
      <w:bookmarkEnd w:id="855"/>
      <w:bookmarkEnd w:id="856"/>
      <w:bookmarkEnd w:id="857"/>
      <w:bookmarkEnd w:id="858"/>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D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3E448D" w:rsidRDefault="003E448D" w:rsidP="00A423F5">
            <w:pPr>
              <w:pStyle w:val="TAH"/>
              <w:rPr>
                <w:rFonts w:cs="Arial"/>
                <w:szCs w:val="18"/>
              </w:rPr>
            </w:pPr>
            <w:r>
              <w:rPr>
                <w:rFonts w:cs="Arial"/>
                <w:szCs w:val="18"/>
              </w:rPr>
              <w:t>Description</w:t>
            </w:r>
          </w:p>
        </w:tc>
      </w:tr>
      <w:tr w:rsidR="003E448D" w:rsidRPr="00FD48E5" w14:paraId="32E9FD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D30" w14:textId="77777777" w:rsidR="003E448D" w:rsidRDefault="003E448D"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D31" w14:textId="77777777" w:rsidR="003E448D" w:rsidRDefault="003E448D"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3E448D" w:rsidRDefault="003E448D"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3E448D" w:rsidRDefault="003E448D"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34" w14:textId="77777777" w:rsidR="003E448D" w:rsidRDefault="003E448D" w:rsidP="00A423F5">
            <w:pPr>
              <w:pStyle w:val="TAL"/>
              <w:rPr>
                <w:rFonts w:cs="Arial"/>
                <w:szCs w:val="18"/>
              </w:rPr>
            </w:pPr>
            <w:r>
              <w:rPr>
                <w:rFonts w:cs="Arial"/>
                <w:szCs w:val="18"/>
              </w:rPr>
              <w:t>This IE shall contain status information about the PDU session.</w:t>
            </w:r>
          </w:p>
        </w:tc>
      </w:tr>
    </w:tbl>
    <w:p w14:paraId="32E9FD36" w14:textId="77777777" w:rsidR="00E41950" w:rsidRDefault="00E41950" w:rsidP="00AF70D0"/>
    <w:p w14:paraId="32E9FD37" w14:textId="77777777" w:rsidR="00E41950" w:rsidRDefault="00E41950" w:rsidP="00E41950">
      <w:pPr>
        <w:pStyle w:val="Heading5"/>
      </w:pPr>
      <w:bookmarkStart w:id="859" w:name="_Toc20129607"/>
      <w:bookmarkStart w:id="860" w:name="_Toc27584234"/>
      <w:bookmarkStart w:id="861" w:name="_Toc36455536"/>
      <w:bookmarkStart w:id="862" w:name="_Toc45026922"/>
      <w:bookmarkStart w:id="863" w:name="_Toc51866727"/>
      <w:r>
        <w:t>6.1.6.2.1</w:t>
      </w:r>
      <w:r w:rsidR="00E86560">
        <w:t>8</w:t>
      </w:r>
      <w:r>
        <w:tab/>
        <w:t>Type: QosFlowItem</w:t>
      </w:r>
      <w:bookmarkEnd w:id="859"/>
      <w:bookmarkEnd w:id="860"/>
      <w:bookmarkEnd w:id="861"/>
      <w:bookmarkEnd w:id="862"/>
      <w:bookmarkEnd w:id="863"/>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77777777" w:rsidR="00E41950" w:rsidRDefault="00E41950" w:rsidP="00E41950">
      <w:pPr>
        <w:pStyle w:val="Heading5"/>
      </w:pPr>
      <w:bookmarkStart w:id="864" w:name="_Toc20129608"/>
      <w:bookmarkStart w:id="865" w:name="_Toc27584235"/>
      <w:bookmarkStart w:id="866" w:name="_Toc36455537"/>
      <w:bookmarkStart w:id="867" w:name="_Toc45026923"/>
      <w:bookmarkStart w:id="868" w:name="_Toc51866728"/>
      <w:r>
        <w:t>6.1.6.2.</w:t>
      </w:r>
      <w:r w:rsidR="00E86560">
        <w:t>19</w:t>
      </w:r>
      <w:r>
        <w:tab/>
        <w:t>Type: QosFlowSetupItem</w:t>
      </w:r>
      <w:bookmarkEnd w:id="864"/>
      <w:bookmarkEnd w:id="865"/>
      <w:bookmarkEnd w:id="866"/>
      <w:bookmarkEnd w:id="867"/>
      <w:bookmarkEnd w:id="868"/>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5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E41950" w:rsidRDefault="00E41950" w:rsidP="001433FE">
            <w:pPr>
              <w:pStyle w:val="TAH"/>
              <w:rPr>
                <w:rFonts w:cs="Arial"/>
                <w:szCs w:val="18"/>
              </w:rPr>
            </w:pPr>
            <w:r>
              <w:rPr>
                <w:rFonts w:cs="Arial"/>
                <w:szCs w:val="18"/>
              </w:rPr>
              <w:t>Description</w:t>
            </w:r>
          </w:p>
        </w:tc>
      </w:tr>
      <w:tr w:rsidR="00E41950" w:rsidRPr="00FD48E5" w14:paraId="32E9FD5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4"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55"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8"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5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A"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5B"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E" w14:textId="28F1747D" w:rsidR="00E41950" w:rsidRDefault="00E41950" w:rsidP="001433FE">
            <w:pPr>
              <w:pStyle w:val="TAL"/>
              <w:rPr>
                <w:rFonts w:cs="Arial"/>
                <w:szCs w:val="18"/>
              </w:rPr>
            </w:pPr>
            <w:r>
              <w:rPr>
                <w:rFonts w:cs="Arial"/>
                <w:szCs w:val="18"/>
              </w:rPr>
              <w:t>This IE shall contain the QoS Rule(s) associated to the QoS flow</w:t>
            </w:r>
            <w:r w:rsidR="00283FD2">
              <w:rPr>
                <w:rFonts w:cs="Arial"/>
                <w:szCs w:val="18"/>
              </w:rPr>
              <w:t xml:space="preserve"> to be sent to the UE</w:t>
            </w:r>
            <w:r>
              <w:rPr>
                <w:rFonts w:cs="Arial"/>
                <w:szCs w:val="18"/>
              </w:rPr>
              <w:t xml:space="preserv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sidR="00D33524">
              <w:rPr>
                <w:rFonts w:cs="Arial"/>
                <w:szCs w:val="18"/>
              </w:rPr>
              <w:t>7</w:t>
            </w:r>
            <w:r>
              <w:rPr>
                <w:rFonts w:cs="Arial"/>
                <w:szCs w:val="18"/>
              </w:rPr>
              <w:t>]</w:t>
            </w:r>
            <w:r w:rsidR="00DF4B6D">
              <w:t xml:space="preserve"> (starting from octet 4)</w:t>
            </w:r>
            <w:r>
              <w:rPr>
                <w:rFonts w:cs="Arial"/>
                <w:szCs w:val="18"/>
              </w:rPr>
              <w:t>.</w:t>
            </w:r>
          </w:p>
        </w:tc>
      </w:tr>
      <w:tr w:rsidR="007D4104" w:rsidRPr="00FD48E5" w14:paraId="4EF2FFC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8E1813C" w14:textId="6CA4D43F" w:rsidR="007D4104" w:rsidRDefault="007D4104" w:rsidP="007D4104">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5E27BDC7" w14:textId="0A6F5C12" w:rsidR="007D4104" w:rsidRDefault="007D4104" w:rsidP="007D4104">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5A8531C" w14:textId="6D2BC739" w:rsidR="007D4104" w:rsidRDefault="007D4104" w:rsidP="007D410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7D4104" w:rsidRDefault="007D4104" w:rsidP="007D410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CA5385" w14:textId="24A9D5E9" w:rsidR="007D4104" w:rsidRDefault="007D4104" w:rsidP="007D4104">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r>
      <w:tr w:rsidR="00283FD2" w:rsidRPr="00FD48E5" w14:paraId="32E9FD6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60"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61"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4" w14:textId="51C85ECC"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r w:rsidR="00DF4B6D">
              <w:t xml:space="preserve"> (starting from octet 1)</w:t>
            </w:r>
            <w:r>
              <w:rPr>
                <w:rFonts w:cs="Arial"/>
                <w:szCs w:val="18"/>
              </w:rPr>
              <w:t xml:space="preserve">, encoding one single Qos flow description for the QoS flow to be set up. </w:t>
            </w:r>
          </w:p>
        </w:tc>
      </w:tr>
      <w:tr w:rsidR="00E41950" w:rsidRPr="00FD48E5" w14:paraId="32E9FD6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66"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67"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A" w14:textId="77777777" w:rsidR="00E41950" w:rsidRDefault="00E41950" w:rsidP="001433FE">
            <w:pPr>
              <w:pStyle w:val="TAL"/>
              <w:rPr>
                <w:rFonts w:cs="Arial"/>
                <w:szCs w:val="18"/>
              </w:rPr>
            </w:pPr>
            <w:r>
              <w:rPr>
                <w:rFonts w:cs="Arial"/>
                <w:szCs w:val="18"/>
              </w:rPr>
              <w:t>When present, this IE shall contain the description of the QoS Flow level Qos parameters.</w:t>
            </w:r>
          </w:p>
        </w:tc>
      </w:tr>
    </w:tbl>
    <w:p w14:paraId="32E9FD6C" w14:textId="77777777" w:rsidR="00E41950" w:rsidRDefault="00E41950" w:rsidP="00E41950">
      <w:pPr>
        <w:rPr>
          <w:lang w:val="en-US"/>
        </w:rPr>
      </w:pPr>
    </w:p>
    <w:p w14:paraId="32E9FD6D" w14:textId="77777777" w:rsidR="00E41950" w:rsidRDefault="00E41950" w:rsidP="00E41950">
      <w:pPr>
        <w:pStyle w:val="Heading5"/>
      </w:pPr>
      <w:bookmarkStart w:id="869" w:name="_Toc20129609"/>
      <w:bookmarkStart w:id="870" w:name="_Toc27584236"/>
      <w:bookmarkStart w:id="871" w:name="_Toc36455538"/>
      <w:bookmarkStart w:id="872" w:name="_Toc45026924"/>
      <w:bookmarkStart w:id="873" w:name="_Toc51866729"/>
      <w:r>
        <w:lastRenderedPageBreak/>
        <w:t>6.1.6.2.2</w:t>
      </w:r>
      <w:r w:rsidR="00E86560">
        <w:t>0</w:t>
      </w:r>
      <w:r>
        <w:tab/>
        <w:t>Type: QosFlowAddModifyRequestItem</w:t>
      </w:r>
      <w:bookmarkEnd w:id="869"/>
      <w:bookmarkEnd w:id="870"/>
      <w:bookmarkEnd w:id="871"/>
      <w:bookmarkEnd w:id="872"/>
      <w:bookmarkEnd w:id="873"/>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7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E41950" w:rsidRDefault="00E41950" w:rsidP="001433FE">
            <w:pPr>
              <w:pStyle w:val="TAH"/>
              <w:rPr>
                <w:rFonts w:cs="Arial"/>
                <w:szCs w:val="18"/>
              </w:rPr>
            </w:pPr>
            <w:r>
              <w:rPr>
                <w:rFonts w:cs="Arial"/>
                <w:szCs w:val="18"/>
              </w:rPr>
              <w:t>Description</w:t>
            </w:r>
          </w:p>
        </w:tc>
      </w:tr>
      <w:tr w:rsidR="00E41950" w:rsidRPr="00FD48E5" w14:paraId="32E9FD7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5"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76"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79" w14:textId="77777777" w:rsidR="00E41950" w:rsidRDefault="00E41950" w:rsidP="001433FE">
            <w:pPr>
              <w:pStyle w:val="TAL"/>
              <w:rPr>
                <w:rFonts w:cs="Arial"/>
                <w:szCs w:val="18"/>
              </w:rPr>
            </w:pPr>
            <w:r>
              <w:rPr>
                <w:rFonts w:cs="Arial"/>
                <w:szCs w:val="18"/>
              </w:rPr>
              <w:t>This IE shall contain the QoS Flow Identifier.</w:t>
            </w:r>
          </w:p>
        </w:tc>
      </w:tr>
      <w:tr w:rsidR="007D4104" w:rsidRPr="00FD48E5" w14:paraId="668FB9DB"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3C38F8A" w14:textId="3E3CC6A2" w:rsidR="007D4104" w:rsidRDefault="007D4104" w:rsidP="007D4104">
            <w:pPr>
              <w:pStyle w:val="TAL"/>
            </w:pPr>
            <w:r>
              <w:rPr>
                <w:rFonts w:hint="eastAsia"/>
              </w:rPr>
              <w:t>ebi</w:t>
            </w:r>
          </w:p>
        </w:tc>
        <w:tc>
          <w:tcPr>
            <w:tcW w:w="1559" w:type="dxa"/>
            <w:tcBorders>
              <w:top w:val="single" w:sz="4" w:space="0" w:color="auto"/>
              <w:left w:val="single" w:sz="4" w:space="0" w:color="auto"/>
              <w:bottom w:val="single" w:sz="4" w:space="0" w:color="auto"/>
              <w:right w:val="single" w:sz="4" w:space="0" w:color="auto"/>
            </w:tcBorders>
          </w:tcPr>
          <w:p w14:paraId="4066719B" w14:textId="3C9CFF1B" w:rsidR="007D4104" w:rsidRDefault="007D4104" w:rsidP="007D4104">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521244C" w14:textId="6DF388DF" w:rsidR="007D4104" w:rsidRDefault="007D4104" w:rsidP="007D41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7D4104" w:rsidRDefault="007D4104" w:rsidP="007D4104">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338011F" w14:textId="729AA2F4" w:rsidR="007D4104" w:rsidRDefault="007D4104" w:rsidP="007D4104">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r>
      <w:tr w:rsidR="00E41950" w:rsidRPr="00FD48E5" w14:paraId="32E9FD8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B"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7C"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7F" w14:textId="6ED47955"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sidR="00D33524">
              <w:rPr>
                <w:rFonts w:cs="Arial"/>
                <w:szCs w:val="18"/>
              </w:rPr>
              <w:t>7</w:t>
            </w:r>
            <w:r>
              <w:rPr>
                <w:rFonts w:cs="Arial"/>
                <w:szCs w:val="18"/>
              </w:rPr>
              <w:t>]</w:t>
            </w:r>
            <w:r w:rsidR="00DF4B6D">
              <w:t xml:space="preserve"> (starting from octet 4)</w:t>
            </w:r>
            <w:r>
              <w:rPr>
                <w:rFonts w:cs="Arial"/>
                <w:szCs w:val="18"/>
              </w:rPr>
              <w:t>.</w:t>
            </w:r>
          </w:p>
        </w:tc>
      </w:tr>
      <w:tr w:rsidR="00283FD2" w:rsidRPr="00FD48E5" w14:paraId="32E9FD86"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81"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82"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5" w14:textId="384F7A3A"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r w:rsidR="00DF4B6D">
              <w:t xml:space="preserve"> (starting from octet 1)</w:t>
            </w:r>
            <w:r>
              <w:rPr>
                <w:rFonts w:cs="Arial"/>
                <w:szCs w:val="18"/>
              </w:rPr>
              <w:t xml:space="preserve">, encoding one single Qos flow description for the QoS flow to be added or modified. </w:t>
            </w:r>
          </w:p>
        </w:tc>
      </w:tr>
      <w:tr w:rsidR="00E41950" w:rsidRPr="00FD48E5" w14:paraId="32E9FD8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87"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88"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B" w14:textId="77777777" w:rsidR="00E41950" w:rsidRDefault="00E41950" w:rsidP="001433FE">
            <w:pPr>
              <w:pStyle w:val="TAL"/>
              <w:rPr>
                <w:rFonts w:cs="Arial"/>
                <w:szCs w:val="18"/>
              </w:rPr>
            </w:pPr>
            <w:r>
              <w:rPr>
                <w:rFonts w:cs="Arial"/>
                <w:szCs w:val="18"/>
              </w:rPr>
              <w:t xml:space="preserve">When present, this IE shall contain the description of the QoS Flow level </w:t>
            </w:r>
            <w:r w:rsidR="009C367A">
              <w:rPr>
                <w:rFonts w:cs="Arial"/>
                <w:szCs w:val="18"/>
              </w:rPr>
              <w:t xml:space="preserve">QoS </w:t>
            </w:r>
            <w:r>
              <w:rPr>
                <w:rFonts w:cs="Arial"/>
                <w:szCs w:val="18"/>
              </w:rPr>
              <w:t>parameters.</w:t>
            </w:r>
          </w:p>
          <w:p w14:paraId="32E9FD8C" w14:textId="77777777" w:rsidR="00E41950" w:rsidRDefault="00E41950" w:rsidP="001433FE">
            <w:pPr>
              <w:pStyle w:val="TAL"/>
              <w:rPr>
                <w:rFonts w:cs="Arial"/>
                <w:szCs w:val="18"/>
              </w:rPr>
            </w:pPr>
            <w:r>
              <w:rPr>
                <w:rFonts w:cs="Arial"/>
                <w:szCs w:val="18"/>
              </w:rPr>
              <w:t>When modifying a QoS flow, the IE shall only contain the QoS Flow profile's attributes which are modified.</w:t>
            </w:r>
          </w:p>
        </w:tc>
      </w:tr>
    </w:tbl>
    <w:p w14:paraId="32E9FD8E" w14:textId="77777777" w:rsidR="00E41950" w:rsidRDefault="00E41950" w:rsidP="00E41950">
      <w:pPr>
        <w:rPr>
          <w:lang w:val="en-US"/>
        </w:rPr>
      </w:pPr>
    </w:p>
    <w:p w14:paraId="32E9FD8F" w14:textId="77777777" w:rsidR="00E41950" w:rsidRDefault="00E41950" w:rsidP="00E41950">
      <w:pPr>
        <w:pStyle w:val="Heading5"/>
      </w:pPr>
      <w:bookmarkStart w:id="874" w:name="_Toc20129610"/>
      <w:bookmarkStart w:id="875" w:name="_Toc27584237"/>
      <w:bookmarkStart w:id="876" w:name="_Toc36455539"/>
      <w:bookmarkStart w:id="877" w:name="_Toc45026925"/>
      <w:bookmarkStart w:id="878" w:name="_Toc51866730"/>
      <w:r>
        <w:t>6.1.6.2.2</w:t>
      </w:r>
      <w:r w:rsidR="00E86560">
        <w:t>1</w:t>
      </w:r>
      <w:r>
        <w:tab/>
        <w:t>Type: QosFlowReleaseRequestItem</w:t>
      </w:r>
      <w:bookmarkEnd w:id="874"/>
      <w:bookmarkEnd w:id="875"/>
      <w:bookmarkEnd w:id="876"/>
      <w:bookmarkEnd w:id="877"/>
      <w:bookmarkEnd w:id="878"/>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7F25116C"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sidR="00D33524">
              <w:rPr>
                <w:rFonts w:cs="Arial"/>
                <w:szCs w:val="18"/>
              </w:rPr>
              <w:t>7</w:t>
            </w:r>
            <w:r>
              <w:rPr>
                <w:rFonts w:cs="Arial"/>
                <w:szCs w:val="18"/>
              </w:rPr>
              <w:t>]</w:t>
            </w:r>
            <w:r w:rsidR="00DF4B6D">
              <w:t xml:space="preserve"> (starting from octet 4)</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6EB13254"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r w:rsidR="00DF4B6D">
              <w:t xml:space="preserve"> (starting from octet 1)</w:t>
            </w:r>
            <w:r>
              <w:rPr>
                <w:rFonts w:cs="Arial"/>
                <w:szCs w:val="18"/>
              </w:rPr>
              <w:t xml:space="preserve">, encoding one single Qos flow description for the QoS flow to be released. </w:t>
            </w:r>
          </w:p>
        </w:tc>
      </w:tr>
    </w:tbl>
    <w:p w14:paraId="32E9FDA9" w14:textId="77777777" w:rsidR="00E41950" w:rsidRDefault="00E41950" w:rsidP="00E41950">
      <w:pPr>
        <w:rPr>
          <w:lang w:val="en-US"/>
        </w:rPr>
      </w:pPr>
    </w:p>
    <w:p w14:paraId="32E9FDAA" w14:textId="77777777" w:rsidR="00E41950" w:rsidRDefault="00E41950" w:rsidP="00E41950">
      <w:pPr>
        <w:pStyle w:val="Heading5"/>
      </w:pPr>
      <w:bookmarkStart w:id="879" w:name="_Toc20129611"/>
      <w:bookmarkStart w:id="880" w:name="_Toc27584238"/>
      <w:bookmarkStart w:id="881" w:name="_Toc36455540"/>
      <w:bookmarkStart w:id="882" w:name="_Toc45026926"/>
      <w:bookmarkStart w:id="883" w:name="_Toc51866731"/>
      <w:r>
        <w:lastRenderedPageBreak/>
        <w:t>6.1.6.2.2</w:t>
      </w:r>
      <w:r w:rsidR="00E86560">
        <w:t>2</w:t>
      </w:r>
      <w:r>
        <w:tab/>
        <w:t>Type: QosFlowProfile</w:t>
      </w:r>
      <w:bookmarkEnd w:id="879"/>
      <w:bookmarkEnd w:id="880"/>
      <w:bookmarkEnd w:id="881"/>
      <w:bookmarkEnd w:id="882"/>
      <w:bookmarkEnd w:id="883"/>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6B9EC5" w14:textId="2EB774C7" w:rsidR="008E59E9" w:rsidRDefault="008E59E9" w:rsidP="008E59E9">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5B1EEB">
              <w:rPr>
                <w:rFonts w:eastAsia="Malgun Gothic"/>
                <w:lang w:eastAsia="ko-KR"/>
              </w:rPr>
              <w:t>clause</w:t>
            </w:r>
            <w:r>
              <w:rPr>
                <w:rFonts w:eastAsia="Malgun Gothic"/>
                <w:lang w:eastAsia="ko-KR"/>
              </w:rPr>
              <w:t xml:space="preserve"> 9.3.1.12 of </w:t>
            </w:r>
            <w:r>
              <w:t xml:space="preserve">3GPP TS 38.413 [9]. </w:t>
            </w:r>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77777777" w:rsidR="00E41950" w:rsidRDefault="00E41950" w:rsidP="00E41950">
      <w:pPr>
        <w:pStyle w:val="Heading5"/>
      </w:pPr>
      <w:bookmarkStart w:id="884" w:name="_Toc20129612"/>
      <w:bookmarkStart w:id="885" w:name="_Toc27584239"/>
      <w:bookmarkStart w:id="886" w:name="_Toc36455541"/>
      <w:bookmarkStart w:id="887" w:name="_Toc45026927"/>
      <w:bookmarkStart w:id="888" w:name="_Toc51866732"/>
      <w:r>
        <w:t>6.1.6.2.2</w:t>
      </w:r>
      <w:r w:rsidR="00E86560">
        <w:t>3</w:t>
      </w:r>
      <w:r>
        <w:tab/>
        <w:t>Type: GbrQosFlowInformation</w:t>
      </w:r>
      <w:bookmarkEnd w:id="884"/>
      <w:bookmarkEnd w:id="885"/>
      <w:bookmarkEnd w:id="886"/>
      <w:bookmarkEnd w:id="887"/>
      <w:bookmarkEnd w:id="888"/>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77777777" w:rsidR="002C35F5" w:rsidRDefault="002C35F5" w:rsidP="002C35F5">
      <w:pPr>
        <w:pStyle w:val="Heading5"/>
      </w:pPr>
      <w:bookmarkStart w:id="889" w:name="_Toc20129613"/>
      <w:bookmarkStart w:id="890" w:name="_Toc27584240"/>
      <w:bookmarkStart w:id="891" w:name="_Toc36455542"/>
      <w:bookmarkStart w:id="892" w:name="_Toc45026928"/>
      <w:bookmarkStart w:id="893" w:name="_Toc51866733"/>
      <w:r>
        <w:lastRenderedPageBreak/>
        <w:t>6.1.6.2.2</w:t>
      </w:r>
      <w:r w:rsidR="00E86560">
        <w:t>4</w:t>
      </w:r>
      <w:r>
        <w:tab/>
        <w:t>Type: QosFlowNotifyItem</w:t>
      </w:r>
      <w:bookmarkEnd w:id="889"/>
      <w:bookmarkEnd w:id="890"/>
      <w:bookmarkEnd w:id="891"/>
      <w:bookmarkEnd w:id="892"/>
      <w:bookmarkEnd w:id="893"/>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77777777" w:rsidR="002C35F5" w:rsidRDefault="002C35F5" w:rsidP="002C35F5">
      <w:pPr>
        <w:pStyle w:val="Heading5"/>
      </w:pPr>
      <w:bookmarkStart w:id="894" w:name="_Toc20129614"/>
      <w:bookmarkStart w:id="895" w:name="_Toc27584241"/>
      <w:bookmarkStart w:id="896" w:name="_Toc36455543"/>
      <w:bookmarkStart w:id="897" w:name="_Toc45026929"/>
      <w:bookmarkStart w:id="898" w:name="_Toc51866734"/>
      <w:r>
        <w:t>6.1.6.2.</w:t>
      </w:r>
      <w:r w:rsidR="00E86560">
        <w:t>25</w:t>
      </w:r>
      <w:r>
        <w:tab/>
        <w:t xml:space="preserve">Type: </w:t>
      </w:r>
      <w:r w:rsidR="00FA48A0">
        <w:t>Void</w:t>
      </w:r>
      <w:bookmarkEnd w:id="894"/>
      <w:bookmarkEnd w:id="895"/>
      <w:bookmarkEnd w:id="896"/>
      <w:bookmarkEnd w:id="897"/>
      <w:bookmarkEnd w:id="898"/>
    </w:p>
    <w:p w14:paraId="32E9FE25" w14:textId="77777777" w:rsidR="002C35F5" w:rsidRDefault="002C35F5" w:rsidP="002C35F5"/>
    <w:p w14:paraId="32E9FE26" w14:textId="77777777" w:rsidR="002C35F5" w:rsidRDefault="002C35F5" w:rsidP="002C35F5">
      <w:pPr>
        <w:pStyle w:val="Heading5"/>
      </w:pPr>
      <w:bookmarkStart w:id="899" w:name="_Toc20129615"/>
      <w:bookmarkStart w:id="900" w:name="_Toc27584242"/>
      <w:bookmarkStart w:id="901" w:name="_Toc36455544"/>
      <w:bookmarkStart w:id="902" w:name="_Toc45026930"/>
      <w:bookmarkStart w:id="903" w:name="_Toc51866735"/>
      <w:r>
        <w:t>6.1.6.2.</w:t>
      </w:r>
      <w:r w:rsidR="00E86560">
        <w:t>26</w:t>
      </w:r>
      <w:r>
        <w:tab/>
        <w:t xml:space="preserve">Type: </w:t>
      </w:r>
      <w:r w:rsidR="00FA48A0">
        <w:t>Void</w:t>
      </w:r>
      <w:bookmarkEnd w:id="899"/>
      <w:bookmarkEnd w:id="900"/>
      <w:bookmarkEnd w:id="901"/>
      <w:bookmarkEnd w:id="902"/>
      <w:bookmarkEnd w:id="903"/>
    </w:p>
    <w:p w14:paraId="32E9FE27" w14:textId="77777777" w:rsidR="00B365DB" w:rsidRDefault="00B365DB" w:rsidP="00B365DB"/>
    <w:p w14:paraId="32E9FE28" w14:textId="77777777" w:rsidR="001C1420" w:rsidRDefault="001C1420" w:rsidP="001C1420">
      <w:pPr>
        <w:pStyle w:val="Heading5"/>
      </w:pPr>
      <w:bookmarkStart w:id="904" w:name="_Toc20129616"/>
      <w:bookmarkStart w:id="905" w:name="_Toc27584243"/>
      <w:bookmarkStart w:id="906" w:name="_Toc36455545"/>
      <w:bookmarkStart w:id="907" w:name="_Toc45026931"/>
      <w:bookmarkStart w:id="908" w:name="_Toc51866736"/>
      <w:r>
        <w:t>6.1.6.2.</w:t>
      </w:r>
      <w:r w:rsidR="00E86560">
        <w:t>27</w:t>
      </w:r>
      <w:r>
        <w:tab/>
        <w:t>Type: SMContext</w:t>
      </w:r>
      <w:r w:rsidR="0026346C">
        <w:t>Retrieved</w:t>
      </w:r>
      <w:r>
        <w:t>Data</w:t>
      </w:r>
      <w:bookmarkEnd w:id="904"/>
      <w:bookmarkEnd w:id="905"/>
      <w:bookmarkEnd w:id="906"/>
      <w:bookmarkEnd w:id="907"/>
      <w:bookmarkEnd w:id="908"/>
    </w:p>
    <w:p w14:paraId="32E9FE29" w14:textId="77777777"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C1420" w:rsidRPr="00FD48E5" w14:paraId="32E9FE2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2A" w14:textId="77777777" w:rsidR="001C1420" w:rsidRDefault="001C142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2B" w14:textId="77777777" w:rsidR="001C1420" w:rsidRDefault="001C142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2C" w14:textId="77777777" w:rsidR="001C1420" w:rsidRPr="007277D4" w:rsidRDefault="001C142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2D" w14:textId="77777777" w:rsidR="001C1420" w:rsidRDefault="001C142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2E" w14:textId="77777777" w:rsidR="001C1420" w:rsidRDefault="001C1420" w:rsidP="001433FE">
            <w:pPr>
              <w:pStyle w:val="TAH"/>
              <w:rPr>
                <w:rFonts w:cs="Arial"/>
                <w:szCs w:val="18"/>
              </w:rPr>
            </w:pPr>
            <w:r>
              <w:rPr>
                <w:rFonts w:cs="Arial"/>
                <w:szCs w:val="18"/>
              </w:rPr>
              <w:t>Description</w:t>
            </w:r>
          </w:p>
        </w:tc>
      </w:tr>
      <w:tr w:rsidR="001C1420" w:rsidRPr="00FD48E5" w14:paraId="32E9FE3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30" w14:textId="77777777" w:rsidR="001C1420" w:rsidRDefault="001C1420" w:rsidP="001433FE">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E31" w14:textId="77777777" w:rsidR="001C1420" w:rsidRDefault="001C1420" w:rsidP="001433FE">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E32" w14:textId="77777777" w:rsidR="001C1420" w:rsidRDefault="005E364F"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33" w14:textId="77777777" w:rsidR="001C1420" w:rsidRDefault="005E364F"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34" w14:textId="77777777" w:rsidR="001C1420" w:rsidRDefault="001C1420" w:rsidP="001433FE">
            <w:pPr>
              <w:pStyle w:val="TAL"/>
              <w:rPr>
                <w:rFonts w:cs="Arial"/>
                <w:szCs w:val="18"/>
              </w:rPr>
            </w:pPr>
            <w:r>
              <w:rPr>
                <w:rFonts w:cs="Arial"/>
                <w:szCs w:val="18"/>
              </w:rPr>
              <w:t>This IE shall contain an MME/SGSN UE EPS PDN Connection including the mapped EPS bearer context(s).</w:t>
            </w:r>
          </w:p>
        </w:tc>
      </w:tr>
    </w:tbl>
    <w:p w14:paraId="32E9FE36" w14:textId="77777777" w:rsidR="001C1420" w:rsidRDefault="001C1420" w:rsidP="001C1420"/>
    <w:p w14:paraId="32E9FE37" w14:textId="77777777" w:rsidR="009F58C8" w:rsidRDefault="009F58C8" w:rsidP="009F58C8">
      <w:pPr>
        <w:pStyle w:val="Heading5"/>
      </w:pPr>
      <w:bookmarkStart w:id="909" w:name="_Toc20129617"/>
      <w:bookmarkStart w:id="910" w:name="_Toc27584244"/>
      <w:bookmarkStart w:id="911" w:name="_Toc36455546"/>
      <w:bookmarkStart w:id="912" w:name="_Toc45026932"/>
      <w:bookmarkStart w:id="913" w:name="_Toc51866737"/>
      <w:r>
        <w:t>6.1.6.2.</w:t>
      </w:r>
      <w:r w:rsidR="00E86560">
        <w:t>28</w:t>
      </w:r>
      <w:r>
        <w:tab/>
        <w:t xml:space="preserve">Type: </w:t>
      </w:r>
      <w:r>
        <w:rPr>
          <w:lang w:eastAsia="zh-CN"/>
        </w:rPr>
        <w:t>TunnelInfo</w:t>
      </w:r>
      <w:bookmarkEnd w:id="909"/>
      <w:bookmarkEnd w:id="910"/>
      <w:bookmarkEnd w:id="911"/>
      <w:bookmarkEnd w:id="912"/>
      <w:bookmarkEnd w:id="913"/>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3E"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9F58C8" w:rsidRDefault="009F58C8" w:rsidP="00342AE2">
            <w:pPr>
              <w:pStyle w:val="TAH"/>
              <w:rPr>
                <w:rFonts w:cs="Arial"/>
                <w:szCs w:val="18"/>
              </w:rPr>
            </w:pPr>
            <w:r>
              <w:rPr>
                <w:rFonts w:cs="Arial"/>
                <w:szCs w:val="18"/>
              </w:rPr>
              <w:t>Description</w:t>
            </w:r>
          </w:p>
        </w:tc>
      </w:tr>
      <w:tr w:rsidR="009F58C8" w:rsidRPr="00E425E8" w14:paraId="32E9FE4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3F" w14:textId="77777777" w:rsidR="009F58C8" w:rsidRDefault="009F58C8" w:rsidP="00342AE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32E9FE40" w14:textId="77777777" w:rsidR="009F58C8" w:rsidRDefault="009F58C8" w:rsidP="00342AE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32E9FE41"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2"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3" w14:textId="77777777" w:rsidR="009F58C8" w:rsidRDefault="009F58C8" w:rsidP="00342AE2">
            <w:pPr>
              <w:pStyle w:val="TAL"/>
              <w:rPr>
                <w:rFonts w:cs="Arial"/>
                <w:szCs w:val="18"/>
              </w:rPr>
            </w:pPr>
            <w:r>
              <w:rPr>
                <w:rFonts w:cs="Arial"/>
                <w:szCs w:val="18"/>
              </w:rPr>
              <w:t>When present, this IE shall contain the GTP tunnel IPv4 address.</w:t>
            </w:r>
          </w:p>
          <w:p w14:paraId="32E9FE44"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4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6" w14:textId="77777777" w:rsidR="009F58C8" w:rsidRDefault="00DE7D78" w:rsidP="00342AE2">
            <w:pPr>
              <w:pStyle w:val="TAL"/>
            </w:pPr>
            <w:r>
              <w:t>i</w:t>
            </w:r>
            <w:r w:rsidR="009F58C8">
              <w:t>pv6Addr</w:t>
            </w:r>
          </w:p>
        </w:tc>
        <w:tc>
          <w:tcPr>
            <w:tcW w:w="1559" w:type="dxa"/>
            <w:tcBorders>
              <w:top w:val="single" w:sz="4" w:space="0" w:color="auto"/>
              <w:left w:val="single" w:sz="4" w:space="0" w:color="auto"/>
              <w:bottom w:val="single" w:sz="4" w:space="0" w:color="auto"/>
              <w:right w:val="single" w:sz="4" w:space="0" w:color="auto"/>
            </w:tcBorders>
          </w:tcPr>
          <w:p w14:paraId="32E9FE47" w14:textId="77777777" w:rsidR="009F58C8" w:rsidRDefault="009F58C8" w:rsidP="00342AE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32E9FE48"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9"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A" w14:textId="77777777" w:rsidR="009F58C8" w:rsidRDefault="009F58C8" w:rsidP="00342AE2">
            <w:pPr>
              <w:pStyle w:val="TAL"/>
              <w:rPr>
                <w:rFonts w:cs="Arial"/>
                <w:szCs w:val="18"/>
              </w:rPr>
            </w:pPr>
            <w:r>
              <w:rPr>
                <w:rFonts w:cs="Arial"/>
                <w:szCs w:val="18"/>
              </w:rPr>
              <w:t>When present, this IE shall contain the GTP tunnel IPv6 address.</w:t>
            </w:r>
          </w:p>
          <w:p w14:paraId="32E9FE4B"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54"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D" w14:textId="77777777" w:rsidR="009F58C8" w:rsidRDefault="009F58C8" w:rsidP="00342AE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2E9FE4E" w14:textId="77777777" w:rsidR="009F58C8" w:rsidRDefault="005E364F" w:rsidP="00342AE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32E9FE4F"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50"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51" w14:textId="5892F1F7" w:rsidR="009F58C8" w:rsidRDefault="009F58C8" w:rsidP="00342AE2">
            <w:pPr>
              <w:pStyle w:val="TAL"/>
            </w:pPr>
            <w:r>
              <w:rPr>
                <w:rFonts w:cs="Arial"/>
                <w:szCs w:val="18"/>
              </w:rPr>
              <w:t>This IE shall contain the 4-octet GTP tunnel endpoint identifier</w:t>
            </w:r>
            <w:r w:rsidR="005E364F">
              <w:rPr>
                <w:rFonts w:cs="Arial"/>
                <w:szCs w:val="18"/>
              </w:rPr>
              <w:t>.</w:t>
            </w:r>
          </w:p>
          <w:p w14:paraId="32E9FE52" w14:textId="77777777" w:rsidR="009F58C8" w:rsidRDefault="009F58C8" w:rsidP="00342AE2">
            <w:pPr>
              <w:pStyle w:val="TAL"/>
            </w:pPr>
            <w:r>
              <w:rPr>
                <w:rFonts w:cs="Arial"/>
                <w:szCs w:val="18"/>
              </w:rPr>
              <w:t>If both ipv4Addr and ipv6Addr are present, the TEID shall be shared by both addresses.</w:t>
            </w:r>
          </w:p>
          <w:p w14:paraId="32E9FE53" w14:textId="77777777" w:rsidR="009F58C8" w:rsidRPr="004C1D09" w:rsidRDefault="009F58C8" w:rsidP="00342AE2">
            <w:pPr>
              <w:pStyle w:val="TAL"/>
            </w:pPr>
          </w:p>
        </w:tc>
      </w:tr>
    </w:tbl>
    <w:p w14:paraId="32E9FE55" w14:textId="77777777" w:rsidR="009F58C8" w:rsidRDefault="009F58C8" w:rsidP="0058081A"/>
    <w:p w14:paraId="32E9FE56" w14:textId="77777777" w:rsidR="009F58C8" w:rsidRDefault="009F58C8" w:rsidP="009F58C8">
      <w:pPr>
        <w:pStyle w:val="Heading5"/>
      </w:pPr>
      <w:bookmarkStart w:id="914" w:name="_Toc20129618"/>
      <w:bookmarkStart w:id="915" w:name="_Toc27584245"/>
      <w:bookmarkStart w:id="916" w:name="_Toc36455547"/>
      <w:bookmarkStart w:id="917" w:name="_Toc45026933"/>
      <w:bookmarkStart w:id="918" w:name="_Toc51866738"/>
      <w:r>
        <w:t>6.1.6.2.</w:t>
      </w:r>
      <w:r w:rsidR="00E86560">
        <w:t>29</w:t>
      </w:r>
      <w:r>
        <w:tab/>
        <w:t xml:space="preserve">Type: </w:t>
      </w:r>
      <w:r>
        <w:rPr>
          <w:lang w:eastAsia="zh-CN"/>
        </w:rPr>
        <w:t>StatusInfo</w:t>
      </w:r>
      <w:bookmarkEnd w:id="914"/>
      <w:bookmarkEnd w:id="915"/>
      <w:bookmarkEnd w:id="916"/>
      <w:bookmarkEnd w:id="917"/>
      <w:bookmarkEnd w:id="918"/>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5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9F58C8" w:rsidRDefault="009F58C8" w:rsidP="00342AE2">
            <w:pPr>
              <w:pStyle w:val="TAH"/>
              <w:rPr>
                <w:rFonts w:cs="Arial"/>
                <w:szCs w:val="18"/>
              </w:rPr>
            </w:pPr>
            <w:r>
              <w:rPr>
                <w:rFonts w:cs="Arial"/>
                <w:szCs w:val="18"/>
              </w:rPr>
              <w:t>Description</w:t>
            </w:r>
          </w:p>
        </w:tc>
      </w:tr>
      <w:tr w:rsidR="009F58C8" w:rsidRPr="00E425E8" w14:paraId="32E9FE63"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5E" w14:textId="77777777" w:rsidR="009F58C8" w:rsidRDefault="009F58C8" w:rsidP="00342AE2">
            <w:pPr>
              <w:pStyle w:val="TAL"/>
            </w:pPr>
            <w:r>
              <w:t>resourceStatus</w:t>
            </w:r>
          </w:p>
        </w:tc>
        <w:tc>
          <w:tcPr>
            <w:tcW w:w="1559" w:type="dxa"/>
            <w:tcBorders>
              <w:top w:val="single" w:sz="4" w:space="0" w:color="auto"/>
              <w:left w:val="single" w:sz="4" w:space="0" w:color="auto"/>
              <w:bottom w:val="single" w:sz="4" w:space="0" w:color="auto"/>
              <w:right w:val="single" w:sz="4" w:space="0" w:color="auto"/>
            </w:tcBorders>
          </w:tcPr>
          <w:p w14:paraId="32E9FE5F" w14:textId="77777777" w:rsidR="009F58C8" w:rsidRDefault="009F58C8" w:rsidP="00342AE2">
            <w:pPr>
              <w:pStyle w:val="TAL"/>
              <w:rPr>
                <w:lang w:eastAsia="zh-CN"/>
              </w:rPr>
            </w:pPr>
            <w:r>
              <w:t>ResourceStatus</w:t>
            </w:r>
          </w:p>
        </w:tc>
        <w:tc>
          <w:tcPr>
            <w:tcW w:w="425" w:type="dxa"/>
            <w:tcBorders>
              <w:top w:val="single" w:sz="4" w:space="0" w:color="auto"/>
              <w:left w:val="single" w:sz="4" w:space="0" w:color="auto"/>
              <w:bottom w:val="single" w:sz="4" w:space="0" w:color="auto"/>
              <w:right w:val="single" w:sz="4" w:space="0" w:color="auto"/>
            </w:tcBorders>
          </w:tcPr>
          <w:p w14:paraId="32E9FE60"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61"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62" w14:textId="77777777" w:rsidR="009F58C8" w:rsidRDefault="009F58C8" w:rsidP="00342AE2">
            <w:pPr>
              <w:pStyle w:val="TAL"/>
              <w:rPr>
                <w:rFonts w:cs="Arial"/>
                <w:szCs w:val="18"/>
              </w:rPr>
            </w:pPr>
            <w:r>
              <w:rPr>
                <w:rFonts w:cs="Arial"/>
                <w:szCs w:val="18"/>
              </w:rPr>
              <w:t xml:space="preserve">This IE shall indicate the status of the SM context or PDU session resource.  </w:t>
            </w:r>
          </w:p>
        </w:tc>
      </w:tr>
      <w:tr w:rsidR="009F58C8" w:rsidRPr="00E425E8" w14:paraId="32E9FE69"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64" w14:textId="77777777" w:rsidR="009F58C8" w:rsidRDefault="009F58C8" w:rsidP="00342AE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E65" w14:textId="77777777" w:rsidR="009F58C8" w:rsidRDefault="009F58C8" w:rsidP="00342AE2">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E66" w14:textId="77777777" w:rsidR="009F58C8" w:rsidRDefault="009F58C8" w:rsidP="00342AE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9FE67"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68" w14:textId="77777777" w:rsidR="009F58C8" w:rsidRDefault="009F58C8" w:rsidP="00342AE2">
            <w:pPr>
              <w:pStyle w:val="TAL"/>
              <w:rPr>
                <w:rFonts w:cs="Arial"/>
                <w:szCs w:val="18"/>
              </w:rPr>
            </w:pPr>
            <w:r>
              <w:rPr>
                <w:rFonts w:cs="Arial"/>
                <w:szCs w:val="18"/>
              </w:rPr>
              <w:t>When present, this IE shall indicate the cause for the resource status change.</w:t>
            </w:r>
          </w:p>
        </w:tc>
      </w:tr>
    </w:tbl>
    <w:p w14:paraId="32E9FE6A" w14:textId="77777777" w:rsidR="00FC2D93" w:rsidRDefault="00FC2D93" w:rsidP="00874731"/>
    <w:p w14:paraId="32E9FE6B" w14:textId="77777777" w:rsidR="00066066" w:rsidRDefault="00066066" w:rsidP="00066066">
      <w:pPr>
        <w:pStyle w:val="Heading5"/>
      </w:pPr>
      <w:bookmarkStart w:id="919" w:name="_Toc20129619"/>
      <w:bookmarkStart w:id="920" w:name="_Toc27584246"/>
      <w:bookmarkStart w:id="921" w:name="_Toc36455548"/>
      <w:bookmarkStart w:id="922" w:name="_Toc45026934"/>
      <w:bookmarkStart w:id="923" w:name="_Toc51866739"/>
      <w:r>
        <w:lastRenderedPageBreak/>
        <w:t>6.1.6.2.</w:t>
      </w:r>
      <w:r w:rsidR="005B010B">
        <w:t>3</w:t>
      </w:r>
      <w:r w:rsidR="00E86560">
        <w:t>0</w:t>
      </w:r>
      <w:r>
        <w:tab/>
        <w:t xml:space="preserve">Type: </w:t>
      </w:r>
      <w:r w:rsidR="00020B7A">
        <w:t>VsmfUpdateError</w:t>
      </w:r>
      <w:bookmarkEnd w:id="919"/>
      <w:bookmarkEnd w:id="920"/>
      <w:bookmarkEnd w:id="921"/>
      <w:bookmarkEnd w:id="922"/>
      <w:bookmarkEnd w:id="923"/>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185963C1" w:rsidR="00020B7A" w:rsidRDefault="00020B7A" w:rsidP="00F70259">
            <w:pPr>
              <w:pStyle w:val="TAL"/>
              <w:rPr>
                <w:rFonts w:cs="Arial"/>
                <w:szCs w:val="18"/>
              </w:rPr>
            </w:pPr>
            <w:r>
              <w:rPr>
                <w:rFonts w:cs="Arial"/>
                <w:szCs w:val="18"/>
              </w:rPr>
              <w:t>When present, it shall contain the 5GSM cause received from the UE.</w:t>
            </w:r>
          </w:p>
          <w:p w14:paraId="32E9FE85" w14:textId="0736FF1F" w:rsidR="00020B7A" w:rsidRDefault="00020B7A" w:rsidP="00F70259">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714BBB">
              <w:rPr>
                <w:rFonts w:cs="Arial"/>
                <w:szCs w:val="18"/>
              </w:rPr>
              <w:t>11</w:t>
            </w:r>
            <w:r>
              <w:rPr>
                <w:rFonts w:cs="Arial"/>
                <w:szCs w:val="18"/>
              </w:rPr>
              <w:t>.4.2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46CDAEC3" w14:textId="3378C317" w:rsidR="00BF79F2" w:rsidRDefault="00BF79F2" w:rsidP="00F70259">
            <w:pPr>
              <w:pStyle w:val="TAL"/>
              <w:rPr>
                <w:rFonts w:cs="Arial"/>
                <w:szCs w:val="18"/>
              </w:rPr>
            </w:pPr>
          </w:p>
          <w:p w14:paraId="68275461" w14:textId="77777777" w:rsidR="00BF79F2"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7B386ADC"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5B1EEB">
              <w:rPr>
                <w:rFonts w:cs="Arial"/>
                <w:szCs w:val="18"/>
              </w:rPr>
              <w:t>clause</w:t>
            </w:r>
            <w:r>
              <w:rPr>
                <w:rFonts w:cs="Arial"/>
                <w:szCs w:val="18"/>
              </w:rPr>
              <w:t xml:space="preserv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4A5E2125"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5B1EEB">
              <w:rPr>
                <w:rFonts w:cs="Arial"/>
                <w:szCs w:val="18"/>
              </w:rPr>
              <w:t>clause</w:t>
            </w:r>
            <w:r>
              <w:rPr>
                <w:rFonts w:cs="Arial"/>
                <w:szCs w:val="18"/>
              </w:rPr>
              <w:t xml:space="preserv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11FF8AA9" w:rsidR="00C43287" w:rsidRDefault="00DD2587" w:rsidP="006602B2">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1377395C"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060610A" w14:textId="50B4C176"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B735E1" w:rsidRPr="00FD48E5" w14:paraId="73645956" w14:textId="77777777" w:rsidTr="00B735E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rFonts w:cs="Arial"/>
                <w:szCs w:val="18"/>
              </w:rPr>
            </w:pPr>
            <w:r>
              <w:t>NOTE:</w:t>
            </w:r>
            <w:r>
              <w:tab/>
              <w:t>This IE is sent as a separate IE rather than within the n1SmInfoFromUE binary data because the 5GSM cause IE is defined as a "V" IE (i.e. without a Type field) in the NAS PDU Session Modification Command Reject message.</w:t>
            </w:r>
          </w:p>
        </w:tc>
      </w:tr>
    </w:tbl>
    <w:p w14:paraId="32E9FEA9" w14:textId="77777777" w:rsidR="00066066" w:rsidRDefault="00066066" w:rsidP="0058081A"/>
    <w:p w14:paraId="32E9FEAA" w14:textId="77777777" w:rsidR="00437539" w:rsidRDefault="00437539" w:rsidP="00437539">
      <w:pPr>
        <w:pStyle w:val="Heading5"/>
      </w:pPr>
      <w:bookmarkStart w:id="924" w:name="_Toc20129620"/>
      <w:bookmarkStart w:id="925" w:name="_Toc27584247"/>
      <w:bookmarkStart w:id="926" w:name="_Toc36455549"/>
      <w:bookmarkStart w:id="927" w:name="_Toc45026935"/>
      <w:bookmarkStart w:id="928" w:name="_Toc51866740"/>
      <w:r>
        <w:lastRenderedPageBreak/>
        <w:t>6.1.6.2.</w:t>
      </w:r>
      <w:r w:rsidR="00E86560">
        <w:t>31</w:t>
      </w:r>
      <w:r>
        <w:tab/>
        <w:t xml:space="preserve">Type: </w:t>
      </w:r>
      <w:r>
        <w:rPr>
          <w:lang w:eastAsia="zh-CN"/>
        </w:rPr>
        <w:t>EpsPdnCnxInfo</w:t>
      </w:r>
      <w:bookmarkEnd w:id="924"/>
      <w:bookmarkEnd w:id="925"/>
      <w:bookmarkEnd w:id="926"/>
      <w:bookmarkEnd w:id="927"/>
      <w:bookmarkEnd w:id="928"/>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29D143A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DF4B6D">
              <w:t xml:space="preserve"> (starting from octet 1)</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28444DB2" w:rsidR="00437539" w:rsidRDefault="00437539" w:rsidP="00CB3EFC">
            <w:pPr>
              <w:pStyle w:val="TAL"/>
              <w:rPr>
                <w:rFonts w:cs="Arial"/>
                <w:szCs w:val="18"/>
              </w:rPr>
            </w:pPr>
            <w:r>
              <w:t>Base64-encoded characters, encoding the PGW FQDN IE as specified in Figure 8.66-1 of 3GPP TS 29.274 [16]</w:t>
            </w:r>
            <w:r w:rsidR="00DF4B6D">
              <w:t xml:space="preserve"> (starting from octet 1)</w:t>
            </w:r>
            <w:r>
              <w:t xml:space="preserve">. </w:t>
            </w:r>
            <w:r>
              <w:rPr>
                <w:rFonts w:cs="Arial"/>
                <w:szCs w:val="18"/>
              </w:rPr>
              <w:t>It shall be present, if it is available.</w:t>
            </w:r>
          </w:p>
        </w:tc>
      </w:tr>
      <w:tr w:rsidR="00FF3E13" w14:paraId="653F15CE"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DD16F0A" w14:textId="2C7D252C" w:rsidR="00FF3E13" w:rsidRPr="00095A67" w:rsidRDefault="00FF3E13" w:rsidP="00095A67">
            <w:pPr>
              <w:pStyle w:val="TAL"/>
            </w:pPr>
            <w:r>
              <w:t>l</w:t>
            </w:r>
            <w:r w:rsidRPr="006C1437">
              <w:t>inkedBearerI</w:t>
            </w:r>
            <w:r>
              <w:t>d</w:t>
            </w:r>
          </w:p>
          <w:p w14:paraId="7DA35F69" w14:textId="259A3106" w:rsidR="00FF3E13" w:rsidRDefault="00FF3E13" w:rsidP="00FF3E13">
            <w:pPr>
              <w:pStyle w:val="TAL"/>
            </w:pPr>
          </w:p>
        </w:tc>
        <w:tc>
          <w:tcPr>
            <w:tcW w:w="1559" w:type="dxa"/>
            <w:tcBorders>
              <w:top w:val="single" w:sz="4" w:space="0" w:color="auto"/>
              <w:left w:val="single" w:sz="4" w:space="0" w:color="auto"/>
              <w:bottom w:val="single" w:sz="4" w:space="0" w:color="auto"/>
              <w:right w:val="single" w:sz="4" w:space="0" w:color="auto"/>
            </w:tcBorders>
          </w:tcPr>
          <w:p w14:paraId="7F90444A" w14:textId="2757709F" w:rsidR="00FF3E13" w:rsidRDefault="00FF3E13" w:rsidP="00FF3E13">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5C98C28B" w14:textId="60885B80" w:rsidR="00FF3E13" w:rsidRDefault="00FF3E13" w:rsidP="00FF3E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6C2B7B" w14:textId="6A2B323C" w:rsidR="00FF3E13" w:rsidRDefault="00FF3E13" w:rsidP="00FF3E13">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CCF77C" w14:textId="163327DA" w:rsidR="00FF3E13" w:rsidRDefault="00FF3E13" w:rsidP="00FF3E13">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32E9FEBE" w14:textId="77777777" w:rsidR="00437539" w:rsidRDefault="00437539" w:rsidP="00437539"/>
    <w:p w14:paraId="32E9FEBF" w14:textId="77777777" w:rsidR="00437539" w:rsidRDefault="00437539" w:rsidP="00437539">
      <w:pPr>
        <w:pStyle w:val="Heading5"/>
      </w:pPr>
      <w:bookmarkStart w:id="929" w:name="_Toc20129621"/>
      <w:bookmarkStart w:id="930" w:name="_Toc27584248"/>
      <w:bookmarkStart w:id="931" w:name="_Toc36455550"/>
      <w:bookmarkStart w:id="932" w:name="_Toc45026936"/>
      <w:bookmarkStart w:id="933" w:name="_Toc51866741"/>
      <w:r>
        <w:t>6.1.6.2.</w:t>
      </w:r>
      <w:r w:rsidR="00E86560">
        <w:t>32</w:t>
      </w:r>
      <w:r>
        <w:tab/>
        <w:t xml:space="preserve">Type: </w:t>
      </w:r>
      <w:r>
        <w:rPr>
          <w:lang w:eastAsia="zh-CN"/>
        </w:rPr>
        <w:t>EpsBearerInfo</w:t>
      </w:r>
      <w:bookmarkEnd w:id="929"/>
      <w:bookmarkEnd w:id="930"/>
      <w:bookmarkEnd w:id="931"/>
      <w:bookmarkEnd w:id="932"/>
      <w:bookmarkEnd w:id="933"/>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5D92C7E1"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DF4B6D">
              <w:t xml:space="preserve"> (starting from octet 1)</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5B6F6CD5" w:rsidR="00437539" w:rsidRDefault="00437539" w:rsidP="00CB3EFC">
            <w:pPr>
              <w:pStyle w:val="TAL"/>
              <w:rPr>
                <w:rFonts w:cs="Arial"/>
                <w:szCs w:val="18"/>
              </w:rPr>
            </w:pPr>
            <w:r>
              <w:t>Base64-encoded characters, encoding the Bearer QoS IE as specified in Figure 8.15-1 of 3GPP TS 29.274 [16]</w:t>
            </w:r>
            <w:r w:rsidR="00DF4B6D">
              <w:t xml:space="preserve"> (starting from octet 1)</w:t>
            </w:r>
            <w:r>
              <w:t>.</w:t>
            </w:r>
          </w:p>
        </w:tc>
      </w:tr>
    </w:tbl>
    <w:p w14:paraId="32E9FED9" w14:textId="77777777" w:rsidR="00437539" w:rsidRDefault="00437539" w:rsidP="0058081A"/>
    <w:p w14:paraId="32E9FEDA" w14:textId="77777777" w:rsidR="0056191B" w:rsidRDefault="0056191B" w:rsidP="0056191B">
      <w:pPr>
        <w:pStyle w:val="Heading5"/>
      </w:pPr>
      <w:bookmarkStart w:id="934" w:name="_Toc20129622"/>
      <w:bookmarkStart w:id="935" w:name="_Toc27584249"/>
      <w:bookmarkStart w:id="936" w:name="_Toc36455551"/>
      <w:bookmarkStart w:id="937" w:name="_Toc45026937"/>
      <w:bookmarkStart w:id="938" w:name="_Toc51866742"/>
      <w:r>
        <w:t>6.1.6.2.</w:t>
      </w:r>
      <w:r w:rsidR="00E86560">
        <w:t>33</w:t>
      </w:r>
      <w:r>
        <w:tab/>
        <w:t>Type: PduSessionNotifyItem</w:t>
      </w:r>
      <w:bookmarkEnd w:id="934"/>
      <w:bookmarkEnd w:id="935"/>
      <w:bookmarkEnd w:id="936"/>
      <w:bookmarkEnd w:id="937"/>
      <w:bookmarkEnd w:id="938"/>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77777777" w:rsidR="00CD7DC1" w:rsidRDefault="00CD7DC1" w:rsidP="00CD7DC1">
      <w:pPr>
        <w:pStyle w:val="Heading5"/>
      </w:pPr>
      <w:bookmarkStart w:id="939" w:name="_Toc20129623"/>
      <w:bookmarkStart w:id="940" w:name="_Toc27584250"/>
      <w:bookmarkStart w:id="941" w:name="_Toc36455552"/>
      <w:bookmarkStart w:id="942" w:name="_Toc45026938"/>
      <w:bookmarkStart w:id="943" w:name="_Toc51866743"/>
      <w:r>
        <w:t>6.1.6.2.</w:t>
      </w:r>
      <w:r w:rsidR="00E86560">
        <w:t>34</w:t>
      </w:r>
      <w:r>
        <w:tab/>
        <w:t xml:space="preserve">Type: </w:t>
      </w:r>
      <w:r>
        <w:rPr>
          <w:lang w:eastAsia="zh-CN"/>
        </w:rPr>
        <w:t>EbiArpMapping</w:t>
      </w:r>
      <w:bookmarkEnd w:id="939"/>
      <w:bookmarkEnd w:id="940"/>
      <w:bookmarkEnd w:id="941"/>
      <w:bookmarkEnd w:id="942"/>
      <w:bookmarkEnd w:id="943"/>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77777777" w:rsidR="00C66CE9" w:rsidRDefault="00C66CE9" w:rsidP="00C66CE9">
      <w:pPr>
        <w:pStyle w:val="Heading5"/>
      </w:pPr>
      <w:bookmarkStart w:id="944" w:name="_Toc20129624"/>
      <w:bookmarkStart w:id="945" w:name="_Toc27584251"/>
      <w:bookmarkStart w:id="946" w:name="_Toc36455553"/>
      <w:bookmarkStart w:id="947" w:name="_Toc45026939"/>
      <w:bookmarkStart w:id="948" w:name="_Toc51866744"/>
      <w:r>
        <w:lastRenderedPageBreak/>
        <w:t>6.1.6.2.</w:t>
      </w:r>
      <w:r w:rsidR="00E86560">
        <w:t>35</w:t>
      </w:r>
      <w:r>
        <w:tab/>
        <w:t>Type: SmContextCreateError</w:t>
      </w:r>
      <w:bookmarkEnd w:id="944"/>
      <w:bookmarkEnd w:id="945"/>
      <w:bookmarkEnd w:id="946"/>
      <w:bookmarkEnd w:id="947"/>
      <w:bookmarkEnd w:id="948"/>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22161BB6" w:rsidR="00C66CE9" w:rsidRDefault="00C66CE9" w:rsidP="00CB3EFC">
            <w:pPr>
              <w:pStyle w:val="TAL"/>
            </w:pPr>
            <w:r>
              <w:rPr>
                <w:rFonts w:cs="Arial"/>
                <w:szCs w:val="18"/>
              </w:rPr>
              <w:t xml:space="preserve">When present, it shall reference the N1 SM Message binary data (see </w:t>
            </w:r>
            <w:r w:rsidR="005B1EEB">
              <w:rPr>
                <w:rFonts w:cs="Arial"/>
                <w:szCs w:val="18"/>
              </w:rPr>
              <w:t>clause</w:t>
            </w:r>
            <w:r>
              <w:rPr>
                <w:rFonts w:cs="Arial"/>
                <w:szCs w:val="18"/>
              </w:rPr>
              <w:t xml:space="preserve"> 6.1.6.4.2).</w:t>
            </w:r>
          </w:p>
        </w:tc>
      </w:tr>
      <w:tr w:rsidR="005202F6" w:rsidRPr="00AC60A1" w14:paraId="336EEED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A33681" w14:textId="4BAFB44E"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13" w14:textId="77777777" w:rsidR="00C66CE9" w:rsidRDefault="00C66CE9" w:rsidP="0058081A">
      <w:pPr>
        <w:rPr>
          <w:lang w:val="en-US"/>
        </w:rPr>
      </w:pPr>
    </w:p>
    <w:p w14:paraId="32E9FF14" w14:textId="77777777" w:rsidR="00601FC4" w:rsidRDefault="00601FC4" w:rsidP="00601FC4">
      <w:pPr>
        <w:pStyle w:val="Heading5"/>
      </w:pPr>
      <w:bookmarkStart w:id="949" w:name="_Toc20129625"/>
      <w:bookmarkStart w:id="950" w:name="_Toc27584252"/>
      <w:bookmarkStart w:id="951" w:name="_Toc36455554"/>
      <w:bookmarkStart w:id="952" w:name="_Toc45026940"/>
      <w:bookmarkStart w:id="953" w:name="_Toc51866745"/>
      <w:r>
        <w:t>6.1.6.2.</w:t>
      </w:r>
      <w:r w:rsidR="00E86560">
        <w:t>36</w:t>
      </w:r>
      <w:r>
        <w:tab/>
        <w:t>Type: SMContextUpdateError</w:t>
      </w:r>
      <w:bookmarkEnd w:id="949"/>
      <w:bookmarkEnd w:id="950"/>
      <w:bookmarkEnd w:id="951"/>
      <w:bookmarkEnd w:id="952"/>
      <w:bookmarkEnd w:id="953"/>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77777777" w:rsidR="00601FC4" w:rsidRDefault="00601FC4" w:rsidP="00CB3EFC">
            <w:pPr>
              <w:pStyle w:val="TAL"/>
              <w:rPr>
                <w:rFonts w:cs="Arial"/>
                <w:szCs w:val="18"/>
              </w:rPr>
            </w:pPr>
            <w:r>
              <w:rPr>
                <w:rFonts w:cs="Arial"/>
                <w:szCs w:val="18"/>
              </w:rPr>
              <w:t>This IE shall be present, if N1 SM information needs to be returned to the UE.</w:t>
            </w:r>
          </w:p>
          <w:p w14:paraId="32E9FF27" w14:textId="27D3B865" w:rsidR="00601FC4" w:rsidRDefault="00601FC4" w:rsidP="00CB3EFC">
            <w:pPr>
              <w:pStyle w:val="TAL"/>
            </w:pPr>
            <w:r>
              <w:rPr>
                <w:rFonts w:cs="Arial"/>
                <w:szCs w:val="18"/>
              </w:rPr>
              <w:t xml:space="preserve">When present, it shall reference the N1 SM Message binary data (see </w:t>
            </w:r>
            <w:r w:rsidR="005B1EEB">
              <w:rPr>
                <w:rFonts w:cs="Arial"/>
                <w:szCs w:val="18"/>
              </w:rPr>
              <w:t>clause</w:t>
            </w:r>
            <w:r>
              <w:rPr>
                <w:rFonts w:cs="Arial"/>
                <w:szCs w:val="18"/>
              </w:rPr>
              <w:t xml:space="preserv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76AD83C0" w:rsidR="00601FC4" w:rsidRDefault="00601FC4" w:rsidP="00CB3EFC">
            <w:pPr>
              <w:pStyle w:val="TAL"/>
            </w:pPr>
            <w:r>
              <w:rPr>
                <w:rFonts w:cs="Arial"/>
                <w:szCs w:val="18"/>
              </w:rPr>
              <w:t xml:space="preserve">When present, it shall reference the N2 SM Message binary data (see </w:t>
            </w:r>
            <w:r w:rsidR="005B1EEB">
              <w:rPr>
                <w:rFonts w:cs="Arial"/>
                <w:szCs w:val="18"/>
              </w:rPr>
              <w:t>clause</w:t>
            </w:r>
            <w:r>
              <w:rPr>
                <w:rFonts w:cs="Arial"/>
                <w:szCs w:val="18"/>
              </w:rPr>
              <w:t xml:space="preserv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2EC5FCD9" w:rsidR="00601FC4" w:rsidRDefault="00601FC4" w:rsidP="00CB3EFC">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5202F6" w:rsidRPr="00AC60A1" w14:paraId="444819B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43134C" w14:textId="5D995A9C"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bl>
    <w:p w14:paraId="32E9FF3E" w14:textId="77777777" w:rsidR="00601FC4" w:rsidRPr="00AC60A1" w:rsidRDefault="00601FC4" w:rsidP="00601FC4">
      <w:pPr>
        <w:rPr>
          <w:lang w:val="en-US"/>
        </w:rPr>
      </w:pPr>
    </w:p>
    <w:p w14:paraId="32E9FF3F" w14:textId="77777777" w:rsidR="00F1180E" w:rsidRDefault="00F1180E" w:rsidP="00F1180E">
      <w:pPr>
        <w:pStyle w:val="Heading5"/>
      </w:pPr>
      <w:bookmarkStart w:id="954" w:name="_Toc20129626"/>
      <w:bookmarkStart w:id="955" w:name="_Toc27584253"/>
      <w:bookmarkStart w:id="956" w:name="_Toc36455555"/>
      <w:bookmarkStart w:id="957" w:name="_Toc45026941"/>
      <w:bookmarkStart w:id="958" w:name="_Toc51866746"/>
      <w:r>
        <w:lastRenderedPageBreak/>
        <w:t>6.1.6.2.</w:t>
      </w:r>
      <w:r w:rsidR="00E86560">
        <w:t>37</w:t>
      </w:r>
      <w:r>
        <w:tab/>
        <w:t>Type: PduSessionCreateError</w:t>
      </w:r>
      <w:bookmarkEnd w:id="954"/>
      <w:bookmarkEnd w:id="955"/>
      <w:bookmarkEnd w:id="956"/>
      <w:bookmarkEnd w:id="957"/>
      <w:bookmarkEnd w:id="958"/>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3854A07B" w:rsidR="00F1180E" w:rsidRDefault="00F1180E" w:rsidP="00CB3EFC">
            <w:pPr>
              <w:pStyle w:val="TAL"/>
              <w:rPr>
                <w:lang w:val="en-US"/>
              </w:rPr>
            </w:pPr>
            <w:r>
              <w:rPr>
                <w:lang w:val="en-US"/>
              </w:rPr>
              <w:t>This IE shall be present if the request included n1SmInfoFromUe.</w:t>
            </w:r>
          </w:p>
          <w:p w14:paraId="32E9FF52" w14:textId="4007F5CA" w:rsidR="00F1180E" w:rsidRDefault="00F1180E" w:rsidP="00CB3EFC">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714BBB">
              <w:rPr>
                <w:rFonts w:cs="Arial"/>
                <w:szCs w:val="18"/>
              </w:rPr>
              <w:t>11</w:t>
            </w:r>
            <w:r>
              <w:rPr>
                <w:rFonts w:cs="Arial"/>
                <w:szCs w:val="18"/>
              </w:rPr>
              <w:t>.4.2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4.501 [</w:t>
            </w:r>
            <w:r>
              <w:rPr>
                <w:rFonts w:cs="Arial"/>
                <w:szCs w:val="18"/>
              </w:rPr>
              <w:t>7].</w:t>
            </w:r>
          </w:p>
          <w:p w14:paraId="31329573" w14:textId="6C085FA4" w:rsidR="00BF79F2" w:rsidRDefault="00BF79F2" w:rsidP="00CB3EFC">
            <w:pPr>
              <w:pStyle w:val="TAL"/>
              <w:rPr>
                <w:rFonts w:cs="Arial"/>
                <w:szCs w:val="18"/>
              </w:rPr>
            </w:pPr>
          </w:p>
          <w:p w14:paraId="74C1B935" w14:textId="77777777" w:rsidR="00BF79F2" w:rsidRPr="001C17B8"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612761A9" w:rsidR="00F1180E" w:rsidRDefault="00E7640D" w:rsidP="00CB3EFC">
            <w:pPr>
              <w:pStyle w:val="TAL"/>
              <w:rPr>
                <w:rFonts w:cs="Arial"/>
                <w:szCs w:val="18"/>
              </w:rPr>
            </w:pPr>
            <w:r>
              <w:rPr>
                <w:rFonts w:cs="Arial"/>
                <w:szCs w:val="18"/>
              </w:rPr>
              <w:t>(</w:t>
            </w:r>
            <w:r w:rsidR="00F1180E">
              <w:rPr>
                <w:rFonts w:cs="Arial"/>
                <w:szCs w:val="18"/>
              </w:rPr>
              <w:t>NOTE</w:t>
            </w:r>
            <w:r>
              <w:rPr>
                <w:rFonts w:cs="Arial"/>
                <w:szCs w:val="18"/>
              </w:rPr>
              <w:t>)</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7D8F559C"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5B1EEB">
              <w:rPr>
                <w:rFonts w:cs="Arial"/>
                <w:szCs w:val="18"/>
              </w:rPr>
              <w:t>clause</w:t>
            </w:r>
            <w:r>
              <w:rPr>
                <w:rFonts w:cs="Arial"/>
                <w:szCs w:val="18"/>
              </w:rPr>
              <w:t xml:space="preserve"> 6.1.6.4.4). </w:t>
            </w:r>
          </w:p>
        </w:tc>
      </w:tr>
      <w:tr w:rsidR="00714BBB" w:rsidRPr="00AC60A1" w14:paraId="4AFF374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pPr>
            <w:r>
              <w:rPr>
                <w:rFonts w:cs="Arial"/>
                <w:szCs w:val="18"/>
              </w:rPr>
              <w:t xml:space="preserve">When present, this IE shall indicate a Back-off timer value, in seconds, that the V-SMF may use when rejecting the NAS message towards the UE.  </w:t>
            </w:r>
          </w:p>
        </w:tc>
      </w:tr>
      <w:tr w:rsidR="005202F6" w:rsidRPr="00AC60A1" w14:paraId="2A9C8618"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3D9C28" w14:textId="596EAA5A" w:rsidR="005202F6" w:rsidRDefault="005202F6" w:rsidP="005202F6">
            <w:pPr>
              <w:pStyle w:val="TAL"/>
            </w:pPr>
            <w:r w:rsidRPr="002857AD">
              <w:rPr>
                <w:rFonts w:cs="Arial"/>
                <w:szCs w:val="18"/>
              </w:rPr>
              <w:t xml:space="preserve">Timestamp when the </w:t>
            </w:r>
            <w:r>
              <w:rPr>
                <w:rFonts w:cs="Arial"/>
                <w:szCs w:val="18"/>
              </w:rPr>
              <w:t xml:space="preserve">H-SMF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w:t>
            </w:r>
            <w:r w:rsidR="003D33E7">
              <w:rPr>
                <w:rFonts w:cs="Arial"/>
                <w:szCs w:val="18"/>
              </w:rPr>
              <w:t xml:space="preserve"> 3GPP </w:t>
            </w:r>
            <w:r w:rsidR="00F25774">
              <w:rPr>
                <w:rFonts w:cs="Arial"/>
                <w:szCs w:val="18"/>
              </w:rPr>
              <w:t>TS </w:t>
            </w:r>
            <w:r w:rsidR="003D33E7">
              <w:rPr>
                <w:rFonts w:cs="Arial"/>
                <w:szCs w:val="18"/>
              </w:rPr>
              <w:t>23</w:t>
            </w:r>
            <w:r w:rsidR="00CA4B50" w:rsidRPr="002857AD">
              <w:rPr>
                <w:rFonts w:cs="Arial"/>
                <w:szCs w:val="18"/>
              </w:rPr>
              <w:t>.527</w:t>
            </w:r>
            <w:r w:rsidR="00CA4B50">
              <w:rPr>
                <w:rFonts w:cs="Arial"/>
                <w:szCs w:val="18"/>
              </w:rPr>
              <w:t> </w:t>
            </w:r>
            <w:r w:rsidR="00CA4B50" w:rsidRPr="002857AD">
              <w:rPr>
                <w:rFonts w:cs="Arial"/>
                <w:szCs w:val="18"/>
              </w:rPr>
              <w:t>[</w:t>
            </w:r>
            <w:r w:rsidRPr="002857AD">
              <w:rPr>
                <w:rFonts w:cs="Arial"/>
                <w:szCs w:val="18"/>
              </w:rPr>
              <w:t>2</w:t>
            </w:r>
            <w:r>
              <w:rPr>
                <w:rFonts w:cs="Arial"/>
                <w:szCs w:val="18"/>
              </w:rPr>
              <w:t>4</w:t>
            </w:r>
            <w:r w:rsidRPr="002857AD">
              <w:rPr>
                <w:rFonts w:cs="Arial"/>
                <w:szCs w:val="18"/>
              </w:rPr>
              <w:t>]</w:t>
            </w:r>
            <w:r>
              <w:rPr>
                <w:rFonts w:cs="Arial"/>
                <w:szCs w:val="18"/>
              </w:rPr>
              <w:t>).</w:t>
            </w:r>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3EDA7DF1" w:rsidR="00F1180E" w:rsidRDefault="00F1180E" w:rsidP="00CB3EFC">
            <w:pPr>
              <w:pStyle w:val="TAN"/>
              <w:rPr>
                <w:rFonts w:cs="Arial"/>
                <w:szCs w:val="18"/>
              </w:rPr>
            </w:pPr>
            <w:r>
              <w:t>NOTE:</w:t>
            </w:r>
            <w:r>
              <w:tab/>
              <w:t xml:space="preserve">This IE contains information that the V-SMF </w:t>
            </w:r>
            <w:r w:rsidR="00E7640D">
              <w:t xml:space="preserve">may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77777777" w:rsidR="0026346C" w:rsidRDefault="0026346C" w:rsidP="0026346C">
      <w:pPr>
        <w:pStyle w:val="Heading5"/>
      </w:pPr>
      <w:bookmarkStart w:id="959" w:name="_Toc20129627"/>
      <w:bookmarkStart w:id="960" w:name="_Toc27584254"/>
      <w:bookmarkStart w:id="961" w:name="_Toc36455556"/>
      <w:bookmarkStart w:id="962" w:name="_Toc45026942"/>
      <w:bookmarkStart w:id="963" w:name="_Toc51866747"/>
      <w:r>
        <w:t>6.1.6.2.</w:t>
      </w:r>
      <w:r w:rsidR="00E53DA4">
        <w:t>38</w:t>
      </w:r>
      <w:r>
        <w:tab/>
        <w:t xml:space="preserve">Type: </w:t>
      </w:r>
      <w:r>
        <w:rPr>
          <w:rFonts w:hint="eastAsia"/>
          <w:lang w:eastAsia="zh-CN"/>
        </w:rPr>
        <w:t>MmeCapabilities</w:t>
      </w:r>
      <w:bookmarkEnd w:id="959"/>
      <w:bookmarkEnd w:id="960"/>
      <w:bookmarkEnd w:id="961"/>
      <w:bookmarkEnd w:id="962"/>
      <w:bookmarkEnd w:id="963"/>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219D5F75" w:rsidR="0026346C" w:rsidRDefault="0026346C" w:rsidP="00F70259">
            <w:pPr>
              <w:pStyle w:val="TAL"/>
              <w:rPr>
                <w:rFonts w:cs="Arial"/>
                <w:szCs w:val="18"/>
              </w:rPr>
            </w:pPr>
            <w:r>
              <w:rPr>
                <w:rFonts w:cs="Arial"/>
                <w:szCs w:val="18"/>
              </w:rPr>
              <w:t>This IE shall be present if non-IP PDN type is supported. It may be present otherwise. When present, this IE shall be set as follows:</w:t>
            </w:r>
          </w:p>
          <w:p w14:paraId="32E9FF6C" w14:textId="77777777" w:rsidR="0026346C" w:rsidRDefault="0026346C" w:rsidP="00F70259">
            <w:pPr>
              <w:pStyle w:val="TAL"/>
              <w:rPr>
                <w:rFonts w:cs="Arial"/>
                <w:szCs w:val="18"/>
              </w:rPr>
            </w:pPr>
          </w:p>
          <w:p w14:paraId="32E9FF6D" w14:textId="09C60B0D"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77777777" w:rsidR="00C456A0" w:rsidRDefault="00C456A0" w:rsidP="00C456A0">
      <w:pPr>
        <w:pStyle w:val="Heading5"/>
      </w:pPr>
      <w:bookmarkStart w:id="964" w:name="_Toc20129628"/>
      <w:bookmarkStart w:id="965" w:name="_Toc27584255"/>
      <w:bookmarkStart w:id="966" w:name="_Toc36455557"/>
      <w:bookmarkStart w:id="967" w:name="_Toc45026943"/>
      <w:bookmarkStart w:id="968" w:name="_Toc51866748"/>
      <w:r>
        <w:t>6.1.6.2.</w:t>
      </w:r>
      <w:r w:rsidR="00E53DA4">
        <w:t>39</w:t>
      </w:r>
      <w:r>
        <w:tab/>
        <w:t xml:space="preserve">Type: </w:t>
      </w:r>
      <w:r w:rsidR="007A3FED">
        <w:t>Void</w:t>
      </w:r>
      <w:bookmarkEnd w:id="964"/>
      <w:bookmarkEnd w:id="965"/>
      <w:bookmarkEnd w:id="966"/>
      <w:bookmarkEnd w:id="967"/>
      <w:bookmarkEnd w:id="968"/>
    </w:p>
    <w:p w14:paraId="32E9FF72" w14:textId="77777777" w:rsidR="00C456A0" w:rsidRDefault="00C456A0" w:rsidP="0058081A">
      <w:pPr>
        <w:rPr>
          <w:lang w:val="en-US"/>
        </w:rPr>
      </w:pPr>
    </w:p>
    <w:p w14:paraId="32E9FF73" w14:textId="77777777" w:rsidR="00B44433" w:rsidRDefault="00087ED8" w:rsidP="000E77D4">
      <w:pPr>
        <w:pStyle w:val="Heading4"/>
        <w:rPr>
          <w:lang w:val="en-US"/>
        </w:rPr>
      </w:pPr>
      <w:bookmarkStart w:id="969" w:name="_Toc20129629"/>
      <w:bookmarkStart w:id="970" w:name="_Toc27584256"/>
      <w:bookmarkStart w:id="971" w:name="_Toc36455558"/>
      <w:bookmarkStart w:id="972" w:name="_Toc45026944"/>
      <w:bookmarkStart w:id="973" w:name="_Toc51866749"/>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969"/>
      <w:bookmarkEnd w:id="970"/>
      <w:bookmarkEnd w:id="971"/>
      <w:bookmarkEnd w:id="972"/>
      <w:bookmarkEnd w:id="973"/>
    </w:p>
    <w:p w14:paraId="32E9FF74" w14:textId="77777777" w:rsidR="00B44433" w:rsidRPr="00384E92" w:rsidRDefault="00087ED8" w:rsidP="000E77D4">
      <w:pPr>
        <w:pStyle w:val="Heading5"/>
      </w:pPr>
      <w:bookmarkStart w:id="974" w:name="_Toc20129630"/>
      <w:bookmarkStart w:id="975" w:name="_Toc27584257"/>
      <w:bookmarkStart w:id="976" w:name="_Toc36455559"/>
      <w:bookmarkStart w:id="977" w:name="_Toc45026945"/>
      <w:bookmarkStart w:id="978" w:name="_Toc51866750"/>
      <w:r>
        <w:t>6.</w:t>
      </w:r>
      <w:r w:rsidR="000E77D4">
        <w:t>1.</w:t>
      </w:r>
      <w:r w:rsidR="004B1E63">
        <w:t>6</w:t>
      </w:r>
      <w:r>
        <w:t>.</w:t>
      </w:r>
      <w:r w:rsidR="008174B8">
        <w:t>3</w:t>
      </w:r>
      <w:r>
        <w:t>.1</w:t>
      </w:r>
      <w:r w:rsidR="00B44433" w:rsidRPr="00384E92">
        <w:tab/>
        <w:t>Introduction</w:t>
      </w:r>
      <w:bookmarkEnd w:id="974"/>
      <w:bookmarkEnd w:id="975"/>
      <w:bookmarkEnd w:id="976"/>
      <w:bookmarkEnd w:id="977"/>
      <w:bookmarkEnd w:id="978"/>
    </w:p>
    <w:p w14:paraId="32E9FF75" w14:textId="7EC96FB5" w:rsidR="00B44433" w:rsidRPr="00384E92" w:rsidRDefault="00B44433" w:rsidP="00B44433">
      <w:r w:rsidRPr="00384E92">
        <w:t xml:space="preserve">This </w:t>
      </w:r>
      <w:r w:rsidR="005B1EEB">
        <w:t>clause</w:t>
      </w:r>
      <w:r w:rsidRPr="00384E92">
        <w:t xml:space="preserve"> defines simple data types and enumerations that can be referenced from data structures defined in the previous </w:t>
      </w:r>
      <w:r w:rsidR="005B1EEB">
        <w:t>clause</w:t>
      </w:r>
      <w:r w:rsidRPr="00384E92">
        <w:t>s.</w:t>
      </w:r>
    </w:p>
    <w:p w14:paraId="32E9FF76" w14:textId="6B487F50" w:rsidR="00B44433" w:rsidRPr="00384E92" w:rsidRDefault="00087ED8" w:rsidP="000E77D4">
      <w:pPr>
        <w:pStyle w:val="Heading5"/>
      </w:pPr>
      <w:bookmarkStart w:id="979" w:name="_Toc20129631"/>
      <w:bookmarkStart w:id="980" w:name="_Toc27584258"/>
      <w:bookmarkStart w:id="981" w:name="_Toc36455560"/>
      <w:bookmarkStart w:id="982" w:name="_Toc45026946"/>
      <w:bookmarkStart w:id="983" w:name="_Toc51866751"/>
      <w:r>
        <w:lastRenderedPageBreak/>
        <w:t>6.</w:t>
      </w:r>
      <w:r w:rsidR="000E77D4">
        <w:t>1.</w:t>
      </w:r>
      <w:r w:rsidR="004B1E63">
        <w:t>6</w:t>
      </w:r>
      <w:r>
        <w:t>.</w:t>
      </w:r>
      <w:r w:rsidR="008174B8">
        <w:t>3</w:t>
      </w:r>
      <w:r>
        <w:t>.2</w:t>
      </w:r>
      <w:r w:rsidR="00B44433" w:rsidRPr="00384E92">
        <w:tab/>
        <w:t>Simple data types</w:t>
      </w:r>
      <w:bookmarkEnd w:id="979"/>
      <w:bookmarkEnd w:id="980"/>
      <w:bookmarkEnd w:id="981"/>
      <w:bookmarkEnd w:id="982"/>
      <w:bookmarkEnd w:id="983"/>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1BA77AF0" w:rsidR="00154C0E" w:rsidRDefault="00154C0E" w:rsidP="00154C0E">
            <w:pPr>
              <w:pStyle w:val="TAL"/>
            </w:pPr>
            <w:r>
              <w:t>Unsigned integer representing a Procedure Transaction Identity, within the range 0 to 255, as specified in 3GPP TS 24.007 [</w:t>
            </w:r>
            <w:r w:rsidR="002C35F5">
              <w:t>8</w:t>
            </w:r>
            <w:r>
              <w:t xml:space="preserve">]. </w:t>
            </w:r>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01A230F2" w:rsidR="009F58C8" w:rsidRDefault="0044169E" w:rsidP="009F58C8">
            <w:pPr>
              <w:pStyle w:val="TAL"/>
            </w:pPr>
            <w:r>
              <w:t>I</w:t>
            </w:r>
            <w:r w:rsidR="009F58C8">
              <w:t xml:space="preserve">nteger identifying an EPS bearer, within the range 0 to 15, as specified in </w:t>
            </w:r>
            <w:r w:rsidR="005B1EEB">
              <w:t>clause</w:t>
            </w:r>
            <w:r>
              <w:t xml:space="preserve"> 11.2.3.1.5, bits 5 to 8, of </w:t>
            </w:r>
            <w:r w:rsidR="009F58C8">
              <w:t>3GPP TS 24.007 [</w:t>
            </w:r>
            <w:r w:rsidR="005379C9">
              <w:t>8</w:t>
            </w:r>
            <w:r w:rsidR="009F58C8">
              <w:t xml:space="preserve">]. </w:t>
            </w:r>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7" w14:textId="77777777" w:rsidR="009F58C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p w14:paraId="32E9FF88" w14:textId="53BCE273" w:rsidR="00141528" w:rsidRDefault="00141528" w:rsidP="009F58C8">
            <w:pPr>
              <w:pStyle w:val="TAL"/>
            </w:pPr>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D2968A1"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p>
        </w:tc>
      </w:tr>
      <w:tr w:rsidR="005E364F" w:rsidRPr="00384E92" w14:paraId="32E9FF96" w14:textId="77777777" w:rsidTr="00C327E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4" w:space="0" w:color="auto"/>
              <w:right w:val="single" w:sz="8" w:space="0" w:color="auto"/>
            </w:tcBorders>
          </w:tcPr>
          <w:p w14:paraId="32E9FF90" w14:textId="1F0BBDCC" w:rsidR="005E364F" w:rsidRPr="00175576" w:rsidRDefault="005E364F" w:rsidP="005E364F">
            <w:pPr>
              <w:pStyle w:val="TAL"/>
            </w:pPr>
            <w:r>
              <w:rPr>
                <w:rFonts w:cs="Arial"/>
                <w:szCs w:val="18"/>
              </w:rPr>
              <w:t>4-octet GTP tunnel endpoint identifier, as defined in</w:t>
            </w:r>
            <w:r w:rsidR="003D33E7">
              <w:rPr>
                <w:rFonts w:cs="Arial"/>
                <w:szCs w:val="18"/>
              </w:rPr>
              <w:t xml:space="preserve"> 3GPP </w:t>
            </w:r>
            <w:r w:rsidR="00F25774">
              <w:rPr>
                <w:rFonts w:cs="Arial"/>
                <w:szCs w:val="18"/>
              </w:rPr>
              <w:t>TS </w:t>
            </w:r>
            <w:r w:rsidR="003D33E7">
              <w:rPr>
                <w:rFonts w:cs="Arial"/>
                <w:szCs w:val="18"/>
              </w:rPr>
              <w:t>29</w:t>
            </w:r>
            <w:r w:rsidR="00CA4B50">
              <w:rPr>
                <w:rFonts w:cs="Arial"/>
                <w:szCs w:val="18"/>
              </w:rPr>
              <w:t>.274 [</w:t>
            </w:r>
            <w:r>
              <w:rPr>
                <w:rFonts w:cs="Arial"/>
                <w:szCs w:val="18"/>
              </w:rPr>
              <w:t>16]</w:t>
            </w:r>
            <w:r w:rsidRPr="00175576">
              <w:t>, in hexadecimal representation. Each character in the string shall take a value of "0" to "9"</w:t>
            </w:r>
            <w:r w:rsidR="0058676A">
              <w:t xml:space="preserve"> or "a" to "f" </w:t>
            </w:r>
            <w:r w:rsidRPr="00175576">
              <w:t xml:space="preserve">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57490DAE" w:rsidR="005E364F" w:rsidRPr="00175576" w:rsidRDefault="005E364F" w:rsidP="005E364F">
            <w:pPr>
              <w:pStyle w:val="TAL"/>
            </w:pPr>
            <w:r w:rsidRPr="00175576">
              <w:t>Example:</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CB7F66" w:rsidRPr="00384E92" w14:paraId="1954DDCD"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4AA382" w14:textId="731DB5CC" w:rsidR="00CB7F66" w:rsidRDefault="00CB7F66" w:rsidP="00CB7F66">
            <w:pPr>
              <w:pStyle w:val="TAL"/>
              <w:rPr>
                <w:lang w:val="en-US"/>
              </w:rPr>
            </w:pPr>
            <w:r>
              <w:rPr>
                <w:lang w:val="en-US"/>
              </w:rPr>
              <w:t>EpsBearerContextStatus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56F6C25" w14:textId="55D4399C" w:rsidR="00CB7F66" w:rsidRDefault="00CB7F66" w:rsidP="00CB7F66">
            <w:pPr>
              <w:pStyle w:val="TAL"/>
            </w:pPr>
            <w:r>
              <w:t>String</w:t>
            </w:r>
          </w:p>
        </w:tc>
        <w:tc>
          <w:tcPr>
            <w:tcW w:w="2952" w:type="pct"/>
            <w:tcBorders>
              <w:top w:val="single" w:sz="4" w:space="0" w:color="auto"/>
              <w:left w:val="nil"/>
              <w:bottom w:val="single" w:sz="8" w:space="0" w:color="auto"/>
              <w:right w:val="single" w:sz="8" w:space="0" w:color="auto"/>
            </w:tcBorders>
          </w:tcPr>
          <w:p w14:paraId="49B30218" w14:textId="0FFC4175" w:rsidR="00CB7F66" w:rsidRDefault="00CB7F66" w:rsidP="00CB7F66">
            <w:pPr>
              <w:pStyle w:val="TAL"/>
            </w:pPr>
            <w:r>
              <w:rPr>
                <w:rFonts w:cs="Arial"/>
                <w:szCs w:val="18"/>
              </w:rPr>
              <w:t xml:space="preserve">EPS bearer context status, as defined in octets 3 and 4 of the EPS bearer context status IE in </w:t>
            </w:r>
            <w:r w:rsidR="005B1EEB">
              <w:rPr>
                <w:rFonts w:cs="Arial"/>
                <w:szCs w:val="18"/>
              </w:rPr>
              <w:t>clause</w:t>
            </w:r>
            <w:r>
              <w:rPr>
                <w:rFonts w:cs="Arial"/>
                <w:szCs w:val="18"/>
              </w:rPr>
              <w:t xml:space="preserve"> 9.9.2.1 of</w:t>
            </w:r>
            <w:r w:rsidR="003D33E7">
              <w:rPr>
                <w:rFonts w:cs="Arial"/>
                <w:szCs w:val="18"/>
              </w:rPr>
              <w:t xml:space="preserve"> 3GPP </w:t>
            </w:r>
            <w:r w:rsidR="00F25774">
              <w:rPr>
                <w:rFonts w:cs="Arial"/>
                <w:szCs w:val="18"/>
              </w:rPr>
              <w:t>TS </w:t>
            </w:r>
            <w:r w:rsidR="003D33E7">
              <w:rPr>
                <w:rFonts w:cs="Arial"/>
                <w:szCs w:val="18"/>
              </w:rPr>
              <w:t>2</w:t>
            </w:r>
            <w:r w:rsidR="00CA4B50">
              <w:rPr>
                <w:rFonts w:cs="Arial"/>
                <w:szCs w:val="18"/>
              </w:rPr>
              <w:t>4.301 [</w:t>
            </w:r>
            <w:r w:rsidR="00141DCB">
              <w:rPr>
                <w:rFonts w:cs="Arial"/>
                <w:szCs w:val="18"/>
              </w:rPr>
              <w:t>27</w:t>
            </w:r>
            <w:r>
              <w:rPr>
                <w:rFonts w:cs="Arial"/>
                <w:szCs w:val="18"/>
              </w:rPr>
              <w:t>], in</w:t>
            </w:r>
            <w:r w:rsidRPr="00175576">
              <w:t xml:space="preserve"> hexadecimal representation. Each character in the string shall take a value of "0" to "9"</w:t>
            </w:r>
            <w:r w:rsidR="0094057F">
              <w:t xml:space="preserve"> or "a" to "f"</w:t>
            </w:r>
            <w:r w:rsidRPr="00175576">
              <w:t xml:space="preserve"> 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73642630" w14:textId="77777777" w:rsidR="00CB7F66" w:rsidRDefault="00CB7F66" w:rsidP="00CB7F66">
            <w:pPr>
              <w:pStyle w:val="TAL"/>
              <w:rPr>
                <w:rFonts w:cs="Arial"/>
                <w:szCs w:val="18"/>
              </w:rPr>
            </w:pPr>
          </w:p>
          <w:p w14:paraId="6419E69D" w14:textId="77777777" w:rsidR="00CB7F66" w:rsidRDefault="00CB7F66" w:rsidP="00CB7F66">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50B0F385" w14:textId="77777777" w:rsidR="00CB7F66" w:rsidRPr="00875E9E" w:rsidRDefault="00CB7F66" w:rsidP="00CB7F66">
            <w:pPr>
              <w:pStyle w:val="TAL"/>
              <w:rPr>
                <w:lang w:eastAsia="zh-CN"/>
              </w:rPr>
            </w:pPr>
          </w:p>
          <w:p w14:paraId="2F7B1108" w14:textId="289EC286" w:rsidR="00CB7F66" w:rsidRPr="00875E9E" w:rsidRDefault="00CB7F66" w:rsidP="00CB7F66">
            <w:pPr>
              <w:pStyle w:val="TAL"/>
              <w:rPr>
                <w:lang w:eastAsia="zh-CN"/>
              </w:rPr>
            </w:pPr>
            <w:r w:rsidRPr="00875E9E">
              <w:rPr>
                <w:lang w:eastAsia="zh-CN"/>
              </w:rPr>
              <w:t>Example:</w:t>
            </w:r>
          </w:p>
          <w:p w14:paraId="1F491FF9" w14:textId="77777777" w:rsidR="00CB7F66" w:rsidRDefault="00CB7F66" w:rsidP="00CB7F66">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2E94B0F1" w14:textId="77777777" w:rsidR="00CB7F66" w:rsidRDefault="00CB7F66" w:rsidP="00CB7F66">
            <w:pPr>
              <w:pStyle w:val="TAL"/>
              <w:rPr>
                <w:rFonts w:cs="Arial"/>
                <w:szCs w:val="18"/>
              </w:rPr>
            </w:pPr>
          </w:p>
        </w:tc>
      </w:tr>
    </w:tbl>
    <w:p w14:paraId="32E9FF97" w14:textId="77777777" w:rsidR="006C1737" w:rsidRPr="00384E92" w:rsidRDefault="006C1737" w:rsidP="00B44433"/>
    <w:p w14:paraId="32E9FF98" w14:textId="77777777" w:rsidR="00B44433" w:rsidRPr="00BC662F" w:rsidRDefault="00087ED8" w:rsidP="000E77D4">
      <w:pPr>
        <w:pStyle w:val="Heading5"/>
      </w:pPr>
      <w:bookmarkStart w:id="984" w:name="_Toc20129632"/>
      <w:bookmarkStart w:id="985" w:name="_Toc27584259"/>
      <w:bookmarkStart w:id="986" w:name="_Toc36455561"/>
      <w:bookmarkStart w:id="987" w:name="_Toc45026947"/>
      <w:bookmarkStart w:id="988" w:name="_Toc51866752"/>
      <w:r>
        <w:t>6.</w:t>
      </w:r>
      <w:r w:rsidR="000E77D4">
        <w:t>1.</w:t>
      </w:r>
      <w:r w:rsidR="004B1E63">
        <w:t>6</w:t>
      </w:r>
      <w:r>
        <w:t>.</w:t>
      </w:r>
      <w:r w:rsidR="008174B8">
        <w:t>3</w:t>
      </w:r>
      <w:r>
        <w:t>.3</w:t>
      </w:r>
      <w:r w:rsidR="00B44433" w:rsidRPr="00BC662F">
        <w:tab/>
        <w:t xml:space="preserve">Enumeration: </w:t>
      </w:r>
      <w:r w:rsidR="00DA6B66">
        <w:t>UpCnxState</w:t>
      </w:r>
      <w:bookmarkEnd w:id="984"/>
      <w:bookmarkEnd w:id="985"/>
      <w:bookmarkEnd w:id="986"/>
      <w:bookmarkEnd w:id="987"/>
      <w:bookmarkEnd w:id="988"/>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77777777" w:rsidR="00B550FC" w:rsidRDefault="00B550FC" w:rsidP="00B550FC">
            <w:pPr>
              <w:pStyle w:val="TAL"/>
            </w:pPr>
            <w:r>
              <w:t>A N3 tunnel is established between the 5G-AN and UPF</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bl>
    <w:p w14:paraId="32E9FFA7" w14:textId="77777777" w:rsidR="0015708C" w:rsidRDefault="0015708C" w:rsidP="00B44433">
      <w:pPr>
        <w:rPr>
          <w:lang w:val="en-US"/>
        </w:rPr>
      </w:pPr>
    </w:p>
    <w:p w14:paraId="32E9FFA8" w14:textId="77777777" w:rsidR="00387BE7" w:rsidRDefault="00387BE7" w:rsidP="00387BE7">
      <w:pPr>
        <w:pStyle w:val="Heading5"/>
      </w:pPr>
      <w:bookmarkStart w:id="989" w:name="_Toc20129633"/>
      <w:bookmarkStart w:id="990" w:name="_Toc27584260"/>
      <w:bookmarkStart w:id="991" w:name="_Toc36455562"/>
      <w:bookmarkStart w:id="992" w:name="_Toc45026948"/>
      <w:bookmarkStart w:id="993" w:name="_Toc51866753"/>
      <w:r>
        <w:lastRenderedPageBreak/>
        <w:t>6.1.</w:t>
      </w:r>
      <w:r w:rsidR="004B1E63">
        <w:t>6</w:t>
      </w:r>
      <w:r>
        <w:t>.3.4</w:t>
      </w:r>
      <w:r w:rsidRPr="00BC662F">
        <w:tab/>
        <w:t xml:space="preserve">Enumeration: </w:t>
      </w:r>
      <w:r w:rsidR="00954735">
        <w:t>HoState</w:t>
      </w:r>
      <w:bookmarkEnd w:id="989"/>
      <w:bookmarkEnd w:id="990"/>
      <w:bookmarkEnd w:id="991"/>
      <w:bookmarkEnd w:id="992"/>
      <w:bookmarkEnd w:id="993"/>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1B4B9A19" w:rsidR="00954735" w:rsidRDefault="00954735" w:rsidP="001433FE">
            <w:pPr>
              <w:pStyle w:val="TAL"/>
            </w:pPr>
            <w:r>
              <w:t xml:space="preserve">A handover is in preparation for the PDU session; see </w:t>
            </w:r>
            <w:r w:rsidR="005B1EEB">
              <w:t>clause</w:t>
            </w:r>
            <w:r>
              <w:t xml:space="preserv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057A719D" w:rsidR="00954735" w:rsidRDefault="00954735" w:rsidP="001433FE">
            <w:pPr>
              <w:pStyle w:val="TAL"/>
            </w:pPr>
            <w:r>
              <w:t xml:space="preserve">A handover is prepared for the PDU session; see </w:t>
            </w:r>
            <w:r w:rsidR="005B1EEB">
              <w:t>clause</w:t>
            </w:r>
            <w:r>
              <w:t xml:space="preserv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7777777" w:rsidR="00472E5C" w:rsidRDefault="00472E5C" w:rsidP="00472E5C">
      <w:pPr>
        <w:pStyle w:val="Heading5"/>
      </w:pPr>
      <w:bookmarkStart w:id="994" w:name="_Toc20129634"/>
      <w:bookmarkStart w:id="995" w:name="_Toc27584261"/>
      <w:bookmarkStart w:id="996" w:name="_Toc36455563"/>
      <w:bookmarkStart w:id="997" w:name="_Toc45026949"/>
      <w:bookmarkStart w:id="998" w:name="_Toc51866754"/>
      <w:r>
        <w:t>6.1.6.3.</w:t>
      </w:r>
      <w:r w:rsidR="005B010B">
        <w:t>5</w:t>
      </w:r>
      <w:r w:rsidRPr="00BC662F">
        <w:tab/>
        <w:t xml:space="preserve">Enumeration: </w:t>
      </w:r>
      <w:r>
        <w:t>RequestType</w:t>
      </w:r>
      <w:bookmarkEnd w:id="994"/>
      <w:bookmarkEnd w:id="995"/>
      <w:bookmarkEnd w:id="996"/>
      <w:bookmarkEnd w:id="997"/>
      <w:bookmarkEnd w:id="998"/>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77777777" w:rsidR="00453CBE" w:rsidRPr="00BC662F" w:rsidRDefault="00453CBE" w:rsidP="00453CBE">
      <w:pPr>
        <w:pStyle w:val="Heading5"/>
      </w:pPr>
      <w:bookmarkStart w:id="999" w:name="_Toc20129635"/>
      <w:bookmarkStart w:id="1000" w:name="_Toc27584262"/>
      <w:bookmarkStart w:id="1001" w:name="_Toc36455564"/>
      <w:bookmarkStart w:id="1002" w:name="_Toc45026950"/>
      <w:bookmarkStart w:id="1003" w:name="_Toc51866755"/>
      <w:r>
        <w:t>6.1.6.3.</w:t>
      </w:r>
      <w:r w:rsidR="005B010B">
        <w:t>6</w:t>
      </w:r>
      <w:r w:rsidRPr="00BC662F">
        <w:tab/>
        <w:t xml:space="preserve">Enumeration: </w:t>
      </w:r>
      <w:r>
        <w:t>RequestIndication</w:t>
      </w:r>
      <w:bookmarkEnd w:id="999"/>
      <w:bookmarkEnd w:id="1000"/>
      <w:bookmarkEnd w:id="1001"/>
      <w:bookmarkEnd w:id="1002"/>
      <w:bookmarkEnd w:id="1003"/>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r w:rsidR="001455EE">
              <w:rPr>
                <w:lang w:val="en-US"/>
              </w:rPr>
              <w:t xml:space="preserve"> or EPS Bearer ID Revocation Request</w:t>
            </w:r>
          </w:p>
        </w:tc>
      </w:tr>
    </w:tbl>
    <w:p w14:paraId="32E9FFEC" w14:textId="77777777" w:rsidR="00453CBE" w:rsidRDefault="00453CBE" w:rsidP="002B35B4"/>
    <w:p w14:paraId="32E9FFED" w14:textId="77777777" w:rsidR="00453CBE" w:rsidRPr="00BC662F" w:rsidRDefault="00453CBE" w:rsidP="00453CBE">
      <w:pPr>
        <w:pStyle w:val="Heading5"/>
      </w:pPr>
      <w:bookmarkStart w:id="1004" w:name="_Toc20129636"/>
      <w:bookmarkStart w:id="1005" w:name="_Toc27584263"/>
      <w:bookmarkStart w:id="1006" w:name="_Toc36455565"/>
      <w:bookmarkStart w:id="1007" w:name="_Toc45026951"/>
      <w:bookmarkStart w:id="1008" w:name="_Toc51866756"/>
      <w:r>
        <w:t>6.1.6.3.</w:t>
      </w:r>
      <w:r w:rsidR="005B010B">
        <w:t>7</w:t>
      </w:r>
      <w:r w:rsidRPr="00BC662F">
        <w:tab/>
        <w:t xml:space="preserve">Enumeration: </w:t>
      </w:r>
      <w:r>
        <w:t>NotificationCause</w:t>
      </w:r>
      <w:bookmarkEnd w:id="1004"/>
      <w:bookmarkEnd w:id="1005"/>
      <w:bookmarkEnd w:id="1006"/>
      <w:bookmarkEnd w:id="1007"/>
      <w:bookmarkEnd w:id="1008"/>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lastRenderedPageBreak/>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77777777" w:rsidR="00453CBE" w:rsidRPr="00DB011A" w:rsidRDefault="00453CBE" w:rsidP="00453CBE">
      <w:pPr>
        <w:pStyle w:val="Heading5"/>
        <w:rPr>
          <w:lang w:val="en-US"/>
        </w:rPr>
      </w:pPr>
      <w:bookmarkStart w:id="1009" w:name="_Toc20129637"/>
      <w:bookmarkStart w:id="1010" w:name="_Toc27584264"/>
      <w:bookmarkStart w:id="1011" w:name="_Toc36455566"/>
      <w:bookmarkStart w:id="1012" w:name="_Toc45026952"/>
      <w:bookmarkStart w:id="1013" w:name="_Toc51866757"/>
      <w:r w:rsidRPr="00DB011A">
        <w:rPr>
          <w:lang w:val="en-US"/>
        </w:rPr>
        <w:t>6.1.6.3.</w:t>
      </w:r>
      <w:r w:rsidR="00716BA1" w:rsidRPr="00DB011A">
        <w:rPr>
          <w:lang w:val="en-US"/>
        </w:rPr>
        <w:t>8</w:t>
      </w:r>
      <w:r w:rsidRPr="00DB011A">
        <w:rPr>
          <w:lang w:val="en-US"/>
        </w:rPr>
        <w:tab/>
        <w:t>Enumeration: Cause</w:t>
      </w:r>
      <w:bookmarkEnd w:id="1009"/>
      <w:bookmarkEnd w:id="1010"/>
      <w:bookmarkEnd w:id="1011"/>
      <w:bookmarkEnd w:id="1012"/>
      <w:bookmarkEnd w:id="1013"/>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3815"/>
        <w:gridCol w:w="5133"/>
      </w:tblGrid>
      <w:tr w:rsidR="00453CBE" w:rsidRPr="00387BE7" w14:paraId="32EA0005" w14:textId="77777777" w:rsidTr="0038117E">
        <w:tc>
          <w:tcPr>
            <w:tcW w:w="213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52F155D6" w:rsidR="00732B18" w:rsidRDefault="00732B18" w:rsidP="00732B18">
            <w:pPr>
              <w:pStyle w:val="TAL"/>
            </w:pPr>
            <w:r>
              <w:t>"S</w:t>
            </w:r>
            <w:r w:rsidR="00667A88">
              <w:t>_</w:t>
            </w:r>
            <w:r>
              <w:t>NSSAI_CONGESTION"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noProof/>
              </w:rPr>
            </w:pPr>
            <w:r w:rsidRPr="00861614">
              <w:rPr>
                <w:noProof/>
              </w:rPr>
              <w:t>"REL_DUE_TO_DUPLICATE_SESSION_ID"</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pPr>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p>
        </w:tc>
      </w:tr>
      <w:tr w:rsidR="0038117E" w:rsidRPr="0015708C" w14:paraId="7B037116"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noProof/>
              </w:rPr>
            </w:pPr>
            <w:r>
              <w:rPr>
                <w:noProof/>
              </w:rPr>
              <w:t>"</w:t>
            </w:r>
            <w:r w:rsidRPr="00EA2206">
              <w:rPr>
                <w:noProof/>
              </w:rPr>
              <w:t>PDU_SESSION_STATUS_MISMATCH</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pPr>
            <w:r>
              <w:t xml:space="preserve">Release due to </w:t>
            </w:r>
            <w:r w:rsidRPr="00EA2206">
              <w:t>mismatch of PDU Session status between UE and AMF</w:t>
            </w:r>
            <w:r>
              <w:t>.</w:t>
            </w:r>
          </w:p>
        </w:tc>
      </w:tr>
      <w:tr w:rsidR="008670DC" w:rsidRPr="0015708C" w14:paraId="3260982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noProof/>
              </w:rPr>
            </w:pPr>
            <w:r>
              <w:rPr>
                <w:noProof/>
              </w:rPr>
              <w:t>"HO_FAILURE"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pPr>
            <w:r>
              <w:t xml:space="preserve">Handover preparation failure </w:t>
            </w:r>
          </w:p>
        </w:tc>
      </w:tr>
      <w:tr w:rsidR="00E7640D" w:rsidRPr="0015708C" w14:paraId="0CA1F59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83CE6" w14:textId="47287086" w:rsidR="00E7640D" w:rsidRDefault="00E7640D" w:rsidP="00E7640D">
            <w:pPr>
              <w:pStyle w:val="TAL"/>
              <w:rPr>
                <w:noProof/>
              </w:rPr>
            </w:pPr>
            <w:r>
              <w:rPr>
                <w:noProof/>
              </w:rPr>
              <w:t>"INSUFFICIENT_UP_RESOURCES"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521E4" w14:textId="7571AC74" w:rsidR="00E7640D" w:rsidRDefault="00E7640D" w:rsidP="00E7640D">
            <w:pPr>
              <w:pStyle w:val="TAL"/>
            </w:pPr>
            <w:r>
              <w:t xml:space="preserve">Failure to activate the User Plane connection of a PDU session due to insufficient user plane resources.  </w:t>
            </w:r>
          </w:p>
        </w:tc>
      </w:tr>
      <w:tr w:rsidR="009A4057" w:rsidRPr="0015708C" w14:paraId="72EDE9CC"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74C67" w14:textId="6F737BDF" w:rsidR="009A4057" w:rsidRDefault="009A4057" w:rsidP="009A4057">
            <w:pPr>
              <w:pStyle w:val="TAL"/>
              <w:rPr>
                <w:noProof/>
              </w:rPr>
            </w:pPr>
            <w:r>
              <w:rPr>
                <w:noProof/>
              </w:rPr>
              <w:t>"</w:t>
            </w:r>
            <w:r w:rsidRPr="00EA2206">
              <w:rPr>
                <w:noProof/>
              </w:rPr>
              <w:t>PDU_SESSION_</w:t>
            </w:r>
            <w:r>
              <w:rPr>
                <w:noProof/>
              </w:rPr>
              <w:t>HANDED_OVER"</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AFF38" w14:textId="3C640ADB" w:rsidR="009A4057" w:rsidRDefault="009A4057" w:rsidP="009A4057">
            <w:pPr>
              <w:pStyle w:val="TAL"/>
            </w:pPr>
            <w:r>
              <w:t>The PDU session is handed over to another system or access.</w:t>
            </w:r>
          </w:p>
        </w:tc>
      </w:tr>
    </w:tbl>
    <w:p w14:paraId="32EA001E" w14:textId="77777777" w:rsidR="00453CBE" w:rsidRDefault="00453CBE" w:rsidP="002B35B4"/>
    <w:p w14:paraId="32EA001F" w14:textId="77777777" w:rsidR="00E61E79" w:rsidRPr="00BC662F" w:rsidRDefault="00E61E79" w:rsidP="00E61E79">
      <w:pPr>
        <w:pStyle w:val="Heading5"/>
      </w:pPr>
      <w:bookmarkStart w:id="1014" w:name="_Toc20129638"/>
      <w:bookmarkStart w:id="1015" w:name="_Toc27584265"/>
      <w:bookmarkStart w:id="1016" w:name="_Toc36455567"/>
      <w:bookmarkStart w:id="1017" w:name="_Toc45026953"/>
      <w:bookmarkStart w:id="1018" w:name="_Toc51866758"/>
      <w:r>
        <w:t>6.1.6.3.</w:t>
      </w:r>
      <w:r w:rsidR="00716BA1">
        <w:t>9</w:t>
      </w:r>
      <w:r w:rsidRPr="00BC662F">
        <w:tab/>
        <w:t xml:space="preserve">Enumeration: </w:t>
      </w:r>
      <w:r>
        <w:t>ResourceStatus</w:t>
      </w:r>
      <w:bookmarkEnd w:id="1014"/>
      <w:bookmarkEnd w:id="1015"/>
      <w:bookmarkEnd w:id="1016"/>
      <w:bookmarkEnd w:id="1017"/>
      <w:bookmarkEnd w:id="1018"/>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bl>
    <w:p w14:paraId="32EA0028" w14:textId="77777777" w:rsidR="00472E5C" w:rsidRDefault="00472E5C" w:rsidP="002B35B4"/>
    <w:p w14:paraId="32EA0029" w14:textId="77777777" w:rsidR="0045129A" w:rsidRPr="00BC662F" w:rsidRDefault="0045129A" w:rsidP="0045129A">
      <w:pPr>
        <w:pStyle w:val="Heading5"/>
      </w:pPr>
      <w:bookmarkStart w:id="1019" w:name="_Toc20129639"/>
      <w:bookmarkStart w:id="1020" w:name="_Toc27584266"/>
      <w:bookmarkStart w:id="1021" w:name="_Toc36455568"/>
      <w:bookmarkStart w:id="1022" w:name="_Toc45026954"/>
      <w:bookmarkStart w:id="1023" w:name="_Toc51866759"/>
      <w:r>
        <w:t>6.1.6.3.</w:t>
      </w:r>
      <w:r w:rsidR="00E86560">
        <w:t>10</w:t>
      </w:r>
      <w:r w:rsidRPr="00BC662F">
        <w:tab/>
        <w:t xml:space="preserve">Enumeration: </w:t>
      </w:r>
      <w:r>
        <w:t>DnnSelectionMode</w:t>
      </w:r>
      <w:bookmarkEnd w:id="1019"/>
      <w:bookmarkEnd w:id="1020"/>
      <w:bookmarkEnd w:id="1021"/>
      <w:bookmarkEnd w:id="1022"/>
      <w:bookmarkEnd w:id="1023"/>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lastRenderedPageBreak/>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77777777" w:rsidR="00C00E37" w:rsidRPr="00BC662F" w:rsidRDefault="00C00E37" w:rsidP="00C00E37">
      <w:pPr>
        <w:pStyle w:val="Heading5"/>
      </w:pPr>
      <w:bookmarkStart w:id="1024" w:name="_Toc20129640"/>
      <w:bookmarkStart w:id="1025" w:name="_Toc27584267"/>
      <w:bookmarkStart w:id="1026" w:name="_Toc36455569"/>
      <w:bookmarkStart w:id="1027" w:name="_Toc45026955"/>
      <w:bookmarkStart w:id="1028" w:name="_Toc51866760"/>
      <w:r>
        <w:t>6.1.6.3.11</w:t>
      </w:r>
      <w:r w:rsidRPr="00BC662F">
        <w:tab/>
        <w:t xml:space="preserve">Enumeration: </w:t>
      </w:r>
      <w:r>
        <w:t>EpsInterworkingIndication</w:t>
      </w:r>
      <w:bookmarkEnd w:id="1024"/>
      <w:bookmarkEnd w:id="1025"/>
      <w:bookmarkEnd w:id="1026"/>
      <w:bookmarkEnd w:id="1027"/>
      <w:bookmarkEnd w:id="1028"/>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77777777" w:rsidR="00C00E37" w:rsidRPr="00AC60A1" w:rsidRDefault="00C00E37" w:rsidP="00777461">
            <w:pPr>
              <w:pStyle w:val="TAL"/>
              <w:rPr>
                <w:lang w:val="en-US"/>
              </w:rPr>
            </w:pPr>
            <w:r>
              <w:t>The PDU session 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77777777" w:rsidR="00C00E37" w:rsidRDefault="00C00E37" w:rsidP="00777461">
            <w:pPr>
              <w:pStyle w:val="TAL"/>
              <w:rPr>
                <w:lang w:val="en-US"/>
              </w:rPr>
            </w:pPr>
            <w:r>
              <w:t>The PDU session may possibly be moved to EPS, without N26 interface supported during EPS interworking procedures.</w:t>
            </w:r>
          </w:p>
        </w:tc>
      </w:tr>
    </w:tbl>
    <w:p w14:paraId="32EA0048" w14:textId="77777777" w:rsidR="00C00E37" w:rsidRDefault="00C00E37" w:rsidP="002B35B4"/>
    <w:p w14:paraId="32EA0049" w14:textId="77777777" w:rsidR="00D73198" w:rsidRDefault="00D73198" w:rsidP="00D73198">
      <w:pPr>
        <w:pStyle w:val="Heading5"/>
      </w:pPr>
      <w:bookmarkStart w:id="1029" w:name="_Toc20129641"/>
      <w:bookmarkStart w:id="1030" w:name="_Toc27584268"/>
      <w:bookmarkStart w:id="1031" w:name="_Toc36455570"/>
      <w:bookmarkStart w:id="1032" w:name="_Toc45026956"/>
      <w:bookmarkStart w:id="1033" w:name="_Toc51866761"/>
      <w:r>
        <w:t>6.1.6.3.12</w:t>
      </w:r>
      <w:r>
        <w:tab/>
        <w:t>Enumeration: N2SmInfoType</w:t>
      </w:r>
      <w:bookmarkEnd w:id="1029"/>
      <w:bookmarkEnd w:id="1030"/>
      <w:bookmarkEnd w:id="1031"/>
      <w:bookmarkEnd w:id="1032"/>
      <w:bookmarkEnd w:id="1033"/>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1034" w:name="_Hlk521595594"/>
            <w:r>
              <w:t>"HANDOVER_PREP_FAIL"</w:t>
            </w:r>
            <w:bookmarkEnd w:id="1034"/>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r w:rsidR="00B24B95" w14:paraId="50B854C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F5667" w14:textId="6B273628" w:rsidR="00B24B95" w:rsidRDefault="00B24B95" w:rsidP="00B24B95">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27251" w14:textId="6DA60883" w:rsidR="00B24B95" w:rsidRDefault="00B24B95" w:rsidP="00B24B95">
            <w:pPr>
              <w:pStyle w:val="TAL"/>
              <w:rPr>
                <w:lang w:eastAsia="ja-JP"/>
              </w:rPr>
            </w:pPr>
            <w:r>
              <w:rPr>
                <w:lang w:eastAsia="ja-JP"/>
              </w:rPr>
              <w:t xml:space="preserve">Secondary RAT </w:t>
            </w:r>
            <w:r w:rsidR="007202F8">
              <w:rPr>
                <w:lang w:eastAsia="ja-JP"/>
              </w:rPr>
              <w:t xml:space="preserve">Data </w:t>
            </w:r>
            <w:r>
              <w:rPr>
                <w:lang w:eastAsia="ja-JP"/>
              </w:rPr>
              <w:t>Usage Report Transfer</w:t>
            </w:r>
          </w:p>
        </w:tc>
      </w:tr>
    </w:tbl>
    <w:p w14:paraId="32EA008D" w14:textId="52075868" w:rsidR="00C00E37" w:rsidRDefault="00C00E37" w:rsidP="002B35B4"/>
    <w:p w14:paraId="2F56951B" w14:textId="3F4BF1D5" w:rsidR="008E59E9" w:rsidRDefault="008E59E9" w:rsidP="008E59E9">
      <w:pPr>
        <w:pStyle w:val="Heading5"/>
      </w:pPr>
      <w:bookmarkStart w:id="1035" w:name="_Toc20129642"/>
      <w:bookmarkStart w:id="1036" w:name="_Toc27584269"/>
      <w:bookmarkStart w:id="1037" w:name="_Toc36455571"/>
      <w:bookmarkStart w:id="1038" w:name="_Toc45026957"/>
      <w:bookmarkStart w:id="1039" w:name="_Toc51866762"/>
      <w:r>
        <w:t>6.1.6.3.13</w:t>
      </w:r>
      <w:r>
        <w:tab/>
        <w:t>Enumeration: MaxIntegrityProtectedDataRate</w:t>
      </w:r>
      <w:bookmarkEnd w:id="1035"/>
      <w:bookmarkEnd w:id="1036"/>
      <w:bookmarkEnd w:id="1037"/>
      <w:bookmarkEnd w:id="1038"/>
      <w:bookmarkEnd w:id="1039"/>
    </w:p>
    <w:p w14:paraId="27A2FC02" w14:textId="1297CBFD" w:rsidR="008E59E9" w:rsidRDefault="008E59E9" w:rsidP="008E59E9">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pPr>
            <w:r>
              <w:t>Description</w:t>
            </w:r>
          </w:p>
        </w:tc>
      </w:tr>
      <w:tr w:rsidR="008E59E9" w14:paraId="76E0F885"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pPr>
            <w:r>
              <w:t>64 kbps</w:t>
            </w:r>
          </w:p>
        </w:tc>
      </w:tr>
      <w:tr w:rsidR="008E59E9" w14:paraId="2C6777F7"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pPr>
            <w:r>
              <w:t>Full data rate</w:t>
            </w:r>
          </w:p>
        </w:tc>
      </w:tr>
    </w:tbl>
    <w:p w14:paraId="17518E8C" w14:textId="0BBDB48C" w:rsidR="008E59E9" w:rsidRPr="00EA1C32" w:rsidRDefault="008E59E9" w:rsidP="002B35B4"/>
    <w:p w14:paraId="32EA008E" w14:textId="77777777" w:rsidR="00E055C0" w:rsidRDefault="00E055C0" w:rsidP="000E77D4">
      <w:pPr>
        <w:pStyle w:val="Heading4"/>
      </w:pPr>
      <w:bookmarkStart w:id="1040" w:name="_Toc20129643"/>
      <w:bookmarkStart w:id="1041" w:name="_Toc27584270"/>
      <w:bookmarkStart w:id="1042" w:name="_Toc36455572"/>
      <w:bookmarkStart w:id="1043" w:name="_Toc45026958"/>
      <w:bookmarkStart w:id="1044" w:name="_Toc51866763"/>
      <w:r>
        <w:lastRenderedPageBreak/>
        <w:t>6.</w:t>
      </w:r>
      <w:r w:rsidR="000E77D4">
        <w:t>1.</w:t>
      </w:r>
      <w:r w:rsidR="004B1E63">
        <w:t>6</w:t>
      </w:r>
      <w:r w:rsidR="006614AA">
        <w:t>.4</w:t>
      </w:r>
      <w:r>
        <w:tab/>
        <w:t xml:space="preserve">Binary </w:t>
      </w:r>
      <w:r w:rsidR="00BD560E">
        <w:t>data</w:t>
      </w:r>
      <w:bookmarkEnd w:id="1040"/>
      <w:bookmarkEnd w:id="1041"/>
      <w:bookmarkEnd w:id="1042"/>
      <w:bookmarkEnd w:id="1043"/>
      <w:bookmarkEnd w:id="1044"/>
    </w:p>
    <w:p w14:paraId="32EA008F" w14:textId="77777777" w:rsidR="007D4220" w:rsidRDefault="007D4220" w:rsidP="007D4220">
      <w:pPr>
        <w:pStyle w:val="Heading5"/>
        <w:rPr>
          <w:lang w:val="en-US"/>
        </w:rPr>
      </w:pPr>
      <w:bookmarkStart w:id="1045" w:name="_Toc20129644"/>
      <w:bookmarkStart w:id="1046" w:name="_Toc27584271"/>
      <w:bookmarkStart w:id="1047" w:name="_Toc36455573"/>
      <w:bookmarkStart w:id="1048" w:name="_Toc45026959"/>
      <w:bookmarkStart w:id="1049" w:name="_Toc51866764"/>
      <w:r>
        <w:rPr>
          <w:lang w:val="en-US"/>
        </w:rPr>
        <w:t>6.1.6.4.1</w:t>
      </w:r>
      <w:r>
        <w:rPr>
          <w:lang w:val="en-US"/>
        </w:rPr>
        <w:tab/>
        <w:t>Introduction</w:t>
      </w:r>
      <w:bookmarkEnd w:id="1045"/>
      <w:bookmarkEnd w:id="1046"/>
      <w:bookmarkEnd w:id="1047"/>
      <w:bookmarkEnd w:id="1048"/>
      <w:bookmarkEnd w:id="1049"/>
    </w:p>
    <w:p w14:paraId="32EA0090" w14:textId="6D996140" w:rsidR="007D4220" w:rsidRDefault="007D4220" w:rsidP="002B35B4">
      <w:pPr>
        <w:rPr>
          <w:lang w:val="en-US"/>
        </w:rPr>
      </w:pPr>
      <w:r>
        <w:rPr>
          <w:lang w:val="en-US"/>
        </w:rPr>
        <w:t xml:space="preserve">This </w:t>
      </w:r>
      <w:r w:rsidR="005B1EEB">
        <w:rPr>
          <w:lang w:val="en-US"/>
        </w:rPr>
        <w:t>clause</w:t>
      </w:r>
      <w:r>
        <w:rPr>
          <w:lang w:val="en-US"/>
        </w:rPr>
        <w:t xml:space="preserve"> defines the binary data that shall be supported in a binary body part in an HTTP multipart message (see </w:t>
      </w:r>
      <w:r w:rsidR="005B1EEB">
        <w:rPr>
          <w:lang w:val="en-US"/>
        </w:rPr>
        <w:t>clause</w:t>
      </w:r>
      <w:r>
        <w:rPr>
          <w:lang w:val="en-US"/>
        </w:rPr>
        <w:t>s 6.1.2.2.2 and 6.1.2.4).</w:t>
      </w:r>
    </w:p>
    <w:p w14:paraId="32EA0091" w14:textId="77777777" w:rsidR="007D4220" w:rsidRDefault="007D4220" w:rsidP="007D4220">
      <w:pPr>
        <w:pStyle w:val="Heading5"/>
        <w:rPr>
          <w:lang w:val="en-US"/>
        </w:rPr>
      </w:pPr>
      <w:bookmarkStart w:id="1050" w:name="_Toc20129645"/>
      <w:bookmarkStart w:id="1051" w:name="_Toc27584272"/>
      <w:bookmarkStart w:id="1052" w:name="_Toc36455574"/>
      <w:bookmarkStart w:id="1053" w:name="_Toc45026960"/>
      <w:bookmarkStart w:id="1054" w:name="_Toc51866765"/>
      <w:r>
        <w:rPr>
          <w:lang w:val="en-US"/>
        </w:rPr>
        <w:t>6.1.6.4.2</w:t>
      </w:r>
      <w:r>
        <w:rPr>
          <w:lang w:val="en-US"/>
        </w:rPr>
        <w:tab/>
        <w:t xml:space="preserve">N1 SM </w:t>
      </w:r>
      <w:r w:rsidR="00066066">
        <w:rPr>
          <w:lang w:val="en-US"/>
        </w:rPr>
        <w:t>Message</w:t>
      </w:r>
      <w:bookmarkEnd w:id="1050"/>
      <w:bookmarkEnd w:id="1051"/>
      <w:bookmarkEnd w:id="1052"/>
      <w:bookmarkEnd w:id="1053"/>
      <w:bookmarkEnd w:id="1054"/>
    </w:p>
    <w:p w14:paraId="32EA0092" w14:textId="0DA20004" w:rsidR="007D4220" w:rsidRDefault="007D4220" w:rsidP="002B35B4">
      <w:r>
        <w:rPr>
          <w:lang w:val="en-US"/>
        </w:rPr>
        <w:t xml:space="preserve">N1 SM </w:t>
      </w:r>
      <w:r w:rsidR="00066066">
        <w:rPr>
          <w:lang w:val="en-US"/>
        </w:rPr>
        <w:t>Message</w:t>
      </w:r>
      <w:r w:rsidR="00B24B95">
        <w:rPr>
          <w:lang w:val="en-US"/>
        </w:rPr>
        <w:t xml:space="preserve"> </w:t>
      </w:r>
      <w:r>
        <w:rPr>
          <w:lang w:val="en-US"/>
        </w:rPr>
        <w:t>shall encode a 5GS NAS SM message</w:t>
      </w:r>
      <w:r w:rsidRPr="006A06ED">
        <w:t xml:space="preserve"> </w:t>
      </w:r>
      <w:r>
        <w:t>as specified in</w:t>
      </w:r>
      <w:r w:rsidR="00151DAB">
        <w:t xml:space="preserve"> 3GPP TS</w:t>
      </w:r>
      <w:r w:rsidR="00CA4B50">
        <w:t> 24.501 [</w:t>
      </w:r>
      <w:r>
        <w:t xml:space="preserve">7], using </w:t>
      </w:r>
      <w:r>
        <w:rPr>
          <w:lang w:val="en-US"/>
        </w:rPr>
        <w:t xml:space="preserve">the </w:t>
      </w:r>
      <w:r>
        <w:t>vnd.3gpp.5gnas content-type.</w:t>
      </w:r>
    </w:p>
    <w:p w14:paraId="32EA0093" w14:textId="3473EFAC" w:rsidR="006730A0" w:rsidRDefault="007D4220" w:rsidP="007D4220">
      <w:pPr>
        <w:rPr>
          <w:lang w:val="en-US"/>
        </w:rPr>
      </w:pPr>
      <w:r>
        <w:rPr>
          <w:lang w:val="en-US"/>
        </w:rPr>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specified in</w:t>
      </w:r>
      <w:r w:rsidR="00151DAB">
        <w:rPr>
          <w:lang w:val="en-US"/>
        </w:rPr>
        <w:t xml:space="preserve"> 3GPP TS</w:t>
      </w:r>
      <w:r w:rsidR="00CA4B50">
        <w:t> 24.501 [</w:t>
      </w:r>
      <w:r w:rsidR="006730A0">
        <w:t>7], as summarized in T</w:t>
      </w:r>
      <w:r w:rsidR="006730A0">
        <w:rPr>
          <w:lang w:val="en-US"/>
        </w:rPr>
        <w:t>able 6.1.6.4.2-1.</w:t>
      </w:r>
    </w:p>
    <w:p w14:paraId="32EA0094" w14:textId="77777777" w:rsidR="006730A0" w:rsidRDefault="007D4220" w:rsidP="006730A0">
      <w:pPr>
        <w:pStyle w:val="TH"/>
      </w:pPr>
      <w:r>
        <w:rPr>
          <w:lang w:val="en-US"/>
        </w:rPr>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pPr>
            <w:r>
              <w:t>8.3.6</w:t>
            </w:r>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7E5276F4" w:rsidR="006730A0" w:rsidRDefault="006730A0" w:rsidP="00CB3EFC">
            <w:pPr>
              <w:pStyle w:val="TAC"/>
            </w:pPr>
            <w:r>
              <w:t>8.3.</w:t>
            </w:r>
            <w:r w:rsidR="00714BBB">
              <w:t>7</w:t>
            </w:r>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3CAA6567" w:rsidR="006730A0" w:rsidRDefault="006730A0" w:rsidP="00CB3EFC">
            <w:pPr>
              <w:pStyle w:val="TAC"/>
            </w:pPr>
            <w:r>
              <w:t>8.3.</w:t>
            </w:r>
            <w:r w:rsidR="00714BBB">
              <w:t>8</w:t>
            </w:r>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7000F682" w:rsidR="006730A0" w:rsidRDefault="006730A0" w:rsidP="00CB3EFC">
            <w:pPr>
              <w:pStyle w:val="TAC"/>
            </w:pPr>
            <w:r>
              <w:t>8.3.</w:t>
            </w:r>
            <w:r w:rsidR="00714BBB">
              <w:t>9</w:t>
            </w:r>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6FFDCE1D" w:rsidR="006730A0" w:rsidRDefault="006730A0" w:rsidP="00CB3EFC">
            <w:pPr>
              <w:pStyle w:val="TAC"/>
            </w:pPr>
            <w:r>
              <w:t>8.3.</w:t>
            </w:r>
            <w:r w:rsidR="00714BBB">
              <w:t>10</w:t>
            </w:r>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76D91628" w:rsidR="006730A0" w:rsidRDefault="006730A0" w:rsidP="00CB3EFC">
            <w:pPr>
              <w:pStyle w:val="TAC"/>
            </w:pPr>
            <w:r>
              <w:t>8.3.</w:t>
            </w:r>
            <w:r w:rsidR="00714BBB">
              <w:t>11</w:t>
            </w:r>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013404D4" w:rsidR="006730A0" w:rsidRDefault="006730A0" w:rsidP="00CB3EFC">
            <w:pPr>
              <w:pStyle w:val="TAC"/>
            </w:pPr>
            <w:r>
              <w:t>8.3.</w:t>
            </w:r>
            <w:r w:rsidR="00714BBB">
              <w:t>12</w:t>
            </w:r>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43A9FC14" w:rsidR="006730A0" w:rsidRDefault="006730A0" w:rsidP="00CB3EFC">
            <w:pPr>
              <w:pStyle w:val="TAC"/>
            </w:pPr>
            <w:r>
              <w:t>8.3.</w:t>
            </w:r>
            <w:r w:rsidR="00714BBB">
              <w:t>13</w:t>
            </w:r>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6B38548B" w:rsidR="006730A0" w:rsidRDefault="006730A0" w:rsidP="00CB3EFC">
            <w:pPr>
              <w:pStyle w:val="TAC"/>
            </w:pPr>
            <w:r>
              <w:t>8.3.</w:t>
            </w:r>
            <w:r w:rsidR="00714BBB">
              <w:t>14</w:t>
            </w:r>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B105686" w:rsidR="006730A0" w:rsidRDefault="006730A0" w:rsidP="00CB3EFC">
            <w:pPr>
              <w:pStyle w:val="TAC"/>
            </w:pPr>
            <w:r>
              <w:t>8.3.</w:t>
            </w:r>
            <w:r w:rsidR="00714BBB">
              <w:t>15</w:t>
            </w:r>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6CD44099" w:rsidR="006730A0" w:rsidRDefault="006730A0" w:rsidP="00CB3EFC">
            <w:pPr>
              <w:pStyle w:val="TAC"/>
            </w:pPr>
            <w:r>
              <w:t>8.3.</w:t>
            </w:r>
            <w:r w:rsidR="00714BBB">
              <w:t>16</w:t>
            </w:r>
          </w:p>
        </w:tc>
      </w:tr>
    </w:tbl>
    <w:p w14:paraId="32EA00C6" w14:textId="77777777" w:rsidR="007D4220" w:rsidRDefault="007D4220" w:rsidP="007D4220">
      <w:pPr>
        <w:rPr>
          <w:lang w:val="en-US"/>
        </w:rPr>
      </w:pPr>
    </w:p>
    <w:p w14:paraId="32EA00C7" w14:textId="77777777" w:rsidR="007D4220" w:rsidRDefault="007D4220" w:rsidP="007D4220">
      <w:pPr>
        <w:pStyle w:val="Heading5"/>
        <w:rPr>
          <w:lang w:val="en-US"/>
        </w:rPr>
      </w:pPr>
      <w:bookmarkStart w:id="1055" w:name="_Toc20129646"/>
      <w:bookmarkStart w:id="1056" w:name="_Toc27584273"/>
      <w:bookmarkStart w:id="1057" w:name="_Toc36455575"/>
      <w:bookmarkStart w:id="1058" w:name="_Toc45026961"/>
      <w:bookmarkStart w:id="1059" w:name="_Toc51866766"/>
      <w:r>
        <w:rPr>
          <w:lang w:val="en-US"/>
        </w:rPr>
        <w:t>6.1.6.4.3</w:t>
      </w:r>
      <w:r>
        <w:rPr>
          <w:lang w:val="en-US"/>
        </w:rPr>
        <w:tab/>
        <w:t>N2 SM Information</w:t>
      </w:r>
      <w:bookmarkEnd w:id="1055"/>
      <w:bookmarkEnd w:id="1056"/>
      <w:bookmarkEnd w:id="1057"/>
      <w:bookmarkEnd w:id="1058"/>
      <w:bookmarkEnd w:id="1059"/>
    </w:p>
    <w:p w14:paraId="32EA00C8" w14:textId="48B4A758" w:rsidR="007D4220" w:rsidRPr="00302A97" w:rsidRDefault="007D4220" w:rsidP="002B35B4">
      <w:pPr>
        <w:rPr>
          <w:lang w:val="en-US"/>
        </w:rPr>
      </w:pPr>
      <w:r>
        <w:t xml:space="preserve">N2 SM Information shall encode NG Application Protocol (NGAP) IEs, as specified in </w:t>
      </w:r>
      <w:r w:rsidR="005B1EEB">
        <w:t>clause</w:t>
      </w:r>
      <w:r>
        <w:t xml:space="preserve"> 9.</w:t>
      </w:r>
      <w:r w:rsidR="008E59E9">
        <w:t>3</w:t>
      </w:r>
      <w:r>
        <w:t xml:space="preserve"> of</w:t>
      </w:r>
      <w:r w:rsidR="00151DAB">
        <w:t xml:space="preserve"> 3GPP TS</w:t>
      </w:r>
      <w:r w:rsidR="00CA4B50">
        <w:t> 38.413 [</w:t>
      </w:r>
      <w:r>
        <w:t xml:space="preserve">9] (ASN.1 encoded), using </w:t>
      </w:r>
      <w:r>
        <w:rPr>
          <w:lang w:val="en-US"/>
        </w:rPr>
        <w:t xml:space="preserve">the </w:t>
      </w:r>
      <w:r>
        <w:t>vnd.3gpp.ngap content-type.</w:t>
      </w:r>
    </w:p>
    <w:p w14:paraId="32EA00C9" w14:textId="610D645E"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specified in</w:t>
      </w:r>
      <w:r w:rsidR="00151DAB">
        <w:rPr>
          <w:lang w:val="en-US"/>
        </w:rPr>
        <w:t xml:space="preserve"> 3GPP TS</w:t>
      </w:r>
      <w:r w:rsidR="00CA4B50">
        <w:t> 38.413 [</w:t>
      </w:r>
      <w:r w:rsidR="006730A0">
        <w:t>9], as summarized in T</w:t>
      </w:r>
      <w:r w:rsidR="006730A0">
        <w:rPr>
          <w:lang w:val="en-US"/>
        </w:rPr>
        <w:t>able 6.1.6.4.3-1.</w:t>
      </w:r>
    </w:p>
    <w:p w14:paraId="32EA00CA" w14:textId="77777777" w:rsidR="006730A0" w:rsidRDefault="006730A0" w:rsidP="006730A0">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lang w:val="en-US"/>
              </w:rPr>
            </w:pPr>
            <w:r>
              <w:rPr>
                <w:lang w:val="en-US"/>
              </w:rPr>
              <w:t>PDU Session Resource Setup Request</w:t>
            </w:r>
          </w:p>
          <w:p w14:paraId="10A647CD" w14:textId="2F3E6CF2" w:rsidR="006730A0" w:rsidRDefault="00615961" w:rsidP="00CB3EFC">
            <w:pPr>
              <w:pStyle w:val="TAL"/>
              <w:rPr>
                <w:lang w:val="en-US"/>
              </w:rPr>
            </w:pPr>
            <w:r>
              <w:rPr>
                <w:lang w:val="en-US"/>
              </w:rPr>
              <w:t>Initial Context Setup Request</w:t>
            </w:r>
          </w:p>
          <w:p w14:paraId="32EA00D2" w14:textId="43AA5B69" w:rsidR="008E59E9" w:rsidRPr="00AC60A1" w:rsidRDefault="008E59E9" w:rsidP="00CB3EFC">
            <w:pPr>
              <w:pStyle w:val="TAL"/>
              <w:rPr>
                <w:lang w:val="en-US"/>
              </w:rPr>
            </w:pPr>
            <w:r>
              <w:rPr>
                <w:lang w:val="en-US"/>
              </w:rPr>
              <w:t>Handover Request</w:t>
            </w:r>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lang w:val="en-US"/>
              </w:rPr>
            </w:pPr>
            <w:r>
              <w:rPr>
                <w:lang w:val="en-US"/>
              </w:rPr>
              <w:t>PDU Session Resource Setup Response</w:t>
            </w:r>
          </w:p>
          <w:p w14:paraId="32EA00D6" w14:textId="08E6424E" w:rsidR="006730A0" w:rsidRPr="00975C68" w:rsidRDefault="00615961" w:rsidP="00CB3EFC">
            <w:pPr>
              <w:pStyle w:val="TAL"/>
              <w:rPr>
                <w:lang w:val="fr-FR"/>
              </w:rPr>
            </w:pPr>
            <w:r>
              <w:rPr>
                <w:lang w:val="en-US"/>
              </w:rPr>
              <w:t>Initial Context Setup Response</w:t>
            </w:r>
          </w:p>
        </w:tc>
      </w:tr>
      <w:tr w:rsidR="008E59E9" w:rsidRPr="00975C68" w14:paraId="2266CA1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lang w:val="en-US"/>
              </w:rPr>
            </w:pPr>
            <w:r>
              <w:rPr>
                <w:lang w:val="en-US"/>
              </w:rPr>
              <w:t>PDU Session Resource Setup Response</w:t>
            </w:r>
          </w:p>
          <w:p w14:paraId="43189DB4" w14:textId="6230CD47" w:rsidR="008E59E9" w:rsidRPr="00975C68" w:rsidRDefault="008E59E9" w:rsidP="008E59E9">
            <w:pPr>
              <w:pStyle w:val="TAL"/>
              <w:rPr>
                <w:lang w:val="fr-FR"/>
              </w:rPr>
            </w:pPr>
            <w:r>
              <w:rPr>
                <w:lang w:val="en-US"/>
              </w:rPr>
              <w:t>Initial Context Setup Response</w:t>
            </w:r>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00A9B4BC" w:rsidR="006730A0" w:rsidRDefault="008E59E9" w:rsidP="00CB3EFC">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1060" w:name="_Hlk496529654"/>
            <w:r>
              <w:rPr>
                <w:rFonts w:cs="Arial"/>
                <w:bCs/>
                <w:iCs/>
                <w:lang w:eastAsia="ja-JP"/>
              </w:rPr>
              <w:t>PDU Session Resource Release Response Transfer</w:t>
            </w:r>
            <w:bookmarkEnd w:id="1060"/>
          </w:p>
        </w:tc>
        <w:tc>
          <w:tcPr>
            <w:tcW w:w="971" w:type="pct"/>
            <w:tcBorders>
              <w:top w:val="single" w:sz="4" w:space="0" w:color="auto"/>
              <w:left w:val="single" w:sz="4" w:space="0" w:color="auto"/>
              <w:bottom w:val="single" w:sz="4" w:space="0" w:color="auto"/>
              <w:right w:val="single" w:sz="4" w:space="0" w:color="auto"/>
            </w:tcBorders>
          </w:tcPr>
          <w:p w14:paraId="32EA00E1" w14:textId="09874B0B" w:rsidR="006730A0" w:rsidRDefault="008E59E9" w:rsidP="00CB3EFC">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2656A80F" w:rsidR="006730A0" w:rsidRDefault="006730A0" w:rsidP="00CB3EFC">
            <w:pPr>
              <w:pStyle w:val="TAC"/>
            </w:pPr>
            <w:r>
              <w:t>9.3.4.</w:t>
            </w:r>
            <w:r w:rsidR="008E59E9">
              <w:t>3</w:t>
            </w:r>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657A1C3B" w:rsidR="006730A0" w:rsidRDefault="006730A0" w:rsidP="00CB3EFC">
            <w:pPr>
              <w:pStyle w:val="TAC"/>
            </w:pPr>
            <w:r>
              <w:t>9.3.4.</w:t>
            </w:r>
            <w:r w:rsidR="008E59E9">
              <w:t>4</w:t>
            </w:r>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lang w:val="en-US"/>
              </w:rPr>
            </w:pPr>
            <w:r>
              <w:rPr>
                <w:lang w:val="en-US"/>
              </w:rPr>
              <w:t>PDU Session Resource Modify Response</w:t>
            </w:r>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1899DE49" w:rsidR="006730A0" w:rsidRDefault="006730A0" w:rsidP="00CB3EFC">
            <w:pPr>
              <w:pStyle w:val="TAC"/>
            </w:pPr>
            <w:r>
              <w:t>9.3.4.</w:t>
            </w:r>
            <w:r w:rsidR="008E59E9">
              <w:t>5</w:t>
            </w:r>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lang w:val="en-US"/>
              </w:rPr>
            </w:pPr>
            <w:r>
              <w:rPr>
                <w:lang w:val="en-US"/>
              </w:rPr>
              <w:t>PDU Session Resource Notify</w:t>
            </w:r>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61F16664" w:rsidR="006730A0" w:rsidRDefault="006730A0" w:rsidP="00CB3EFC">
            <w:pPr>
              <w:pStyle w:val="TAC"/>
            </w:pPr>
            <w:r>
              <w:t>9.3.4.</w:t>
            </w:r>
            <w:r w:rsidR="008E59E9">
              <w:t>6</w:t>
            </w:r>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04F1FC4C" w:rsidR="006730A0" w:rsidRDefault="006730A0" w:rsidP="00CB3EFC">
            <w:pPr>
              <w:pStyle w:val="TAC"/>
            </w:pPr>
            <w:r>
              <w:t>9.3.4.</w:t>
            </w:r>
            <w:r w:rsidR="008E59E9">
              <w:t>7</w:t>
            </w:r>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268ADA6" w:rsidR="006730A0" w:rsidRDefault="006730A0" w:rsidP="00CB3EFC">
            <w:pPr>
              <w:pStyle w:val="TAC"/>
            </w:pPr>
            <w:r>
              <w:t>9.3.4.</w:t>
            </w:r>
            <w:r w:rsidR="008E59E9">
              <w:t>8</w:t>
            </w:r>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lang w:val="en-US"/>
              </w:rPr>
            </w:pPr>
            <w:r>
              <w:rPr>
                <w:lang w:val="en-US"/>
              </w:rPr>
              <w:t>Path Switch Request</w:t>
            </w:r>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14DAA26F" w:rsidR="006730A0" w:rsidRDefault="006730A0" w:rsidP="00CB3EFC">
            <w:pPr>
              <w:pStyle w:val="TAC"/>
            </w:pPr>
            <w:r>
              <w:t>9.3.4.</w:t>
            </w:r>
            <w:r w:rsidR="008E59E9">
              <w:t>9</w:t>
            </w:r>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lang w:val="en-US"/>
              </w:rPr>
            </w:pPr>
            <w:r>
              <w:rPr>
                <w:lang w:val="en-US"/>
              </w:rPr>
              <w:t>Path Switch Request Acknowledge</w:t>
            </w:r>
          </w:p>
          <w:p w14:paraId="4598BF13" w14:textId="707C751E" w:rsidR="008E59E9" w:rsidRPr="00975C68" w:rsidRDefault="008E59E9" w:rsidP="008E59E9">
            <w:pPr>
              <w:pStyle w:val="TAL"/>
              <w:rPr>
                <w:lang w:val="en-US"/>
              </w:rPr>
            </w:pPr>
            <w:r>
              <w:rPr>
                <w:lang w:val="en-US"/>
              </w:rPr>
              <w:t>Path Switch Request Failure</w:t>
            </w:r>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r w:rsidR="00106F03">
              <w:t>4</w:t>
            </w:r>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lang w:val="en-US"/>
              </w:rPr>
            </w:pPr>
            <w:r>
              <w:rPr>
                <w:lang w:val="en-US"/>
              </w:rPr>
              <w:t>Handover Request Acknowledge</w:t>
            </w:r>
          </w:p>
        </w:tc>
      </w:tr>
      <w:tr w:rsidR="00106F03" w:rsidRPr="00975C68" w14:paraId="4CF8C74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lang w:val="en-US"/>
              </w:rPr>
            </w:pPr>
            <w:r>
              <w:rPr>
                <w:lang w:val="en-US"/>
              </w:rPr>
              <w:t>Handover Request Acknowledge</w:t>
            </w:r>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229629BC" w:rsidR="006730A0" w:rsidRDefault="006730A0" w:rsidP="00CB3EFC">
            <w:pPr>
              <w:pStyle w:val="TAC"/>
            </w:pPr>
            <w:r>
              <w:t>9.3.4.1</w:t>
            </w:r>
            <w:r w:rsidR="00106F03">
              <w:t>0</w:t>
            </w:r>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lang w:val="en-US"/>
              </w:rPr>
            </w:pPr>
            <w:r>
              <w:rPr>
                <w:lang w:val="en-US"/>
              </w:rPr>
              <w:t>Handover Command</w:t>
            </w:r>
          </w:p>
        </w:tc>
      </w:tr>
      <w:tr w:rsidR="00240BC9" w:rsidRPr="00975C68" w14:paraId="3D87FC8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7B363AE4" w14:textId="7267DB44" w:rsidR="00240BC9" w:rsidDel="00106F03" w:rsidRDefault="00240BC9" w:rsidP="00240BC9">
            <w:pPr>
              <w:pStyle w:val="TAC"/>
              <w:rPr>
                <w:lang w:eastAsia="ja-JP"/>
              </w:rPr>
            </w:pPr>
            <w:r>
              <w:rPr>
                <w:lang w:eastAsia="ja-JP"/>
              </w:rPr>
              <w:t xml:space="preserve">Secondary RAT </w:t>
            </w:r>
            <w:r w:rsidR="007202F8">
              <w:rPr>
                <w:lang w:eastAsia="ja-JP"/>
              </w:rPr>
              <w:t xml:space="preserve">Data </w:t>
            </w:r>
            <w:r>
              <w:rPr>
                <w:lang w:eastAsia="ja-JP"/>
              </w:rPr>
              <w:t>Usage Report Transfer</w:t>
            </w:r>
          </w:p>
        </w:tc>
        <w:tc>
          <w:tcPr>
            <w:tcW w:w="971" w:type="pct"/>
            <w:tcBorders>
              <w:top w:val="single" w:sz="4" w:space="0" w:color="auto"/>
              <w:left w:val="single" w:sz="4" w:space="0" w:color="auto"/>
              <w:bottom w:val="single" w:sz="4" w:space="0" w:color="auto"/>
              <w:right w:val="single" w:sz="4" w:space="0" w:color="auto"/>
            </w:tcBorders>
          </w:tcPr>
          <w:p w14:paraId="6A7E372F" w14:textId="0F76DA39" w:rsidR="00240BC9" w:rsidDel="00106F03" w:rsidRDefault="00240BC9" w:rsidP="00240BC9">
            <w:pPr>
              <w:pStyle w:val="TAC"/>
            </w:pPr>
            <w:r>
              <w:t>9.3.4.</w:t>
            </w:r>
            <w:r w:rsidR="007202F8">
              <w:t>23</w:t>
            </w:r>
          </w:p>
        </w:tc>
        <w:tc>
          <w:tcPr>
            <w:tcW w:w="2627" w:type="pct"/>
            <w:tcBorders>
              <w:top w:val="single" w:sz="4" w:space="0" w:color="auto"/>
              <w:left w:val="single" w:sz="4" w:space="0" w:color="auto"/>
              <w:bottom w:val="single" w:sz="4" w:space="0" w:color="auto"/>
              <w:right w:val="single" w:sz="4" w:space="0" w:color="auto"/>
            </w:tcBorders>
          </w:tcPr>
          <w:p w14:paraId="0717F7BF" w14:textId="3B4B9DD0" w:rsidR="00240BC9" w:rsidDel="00106F03" w:rsidRDefault="00240BC9" w:rsidP="00240BC9">
            <w:pPr>
              <w:pStyle w:val="TAL"/>
              <w:rPr>
                <w:lang w:val="en-US"/>
              </w:rPr>
            </w:pPr>
            <w:r>
              <w:rPr>
                <w:lang w:val="en-US"/>
              </w:rPr>
              <w:t xml:space="preserve">Secondary RAT </w:t>
            </w:r>
            <w:r w:rsidR="007202F8">
              <w:rPr>
                <w:lang w:val="en-US"/>
              </w:rPr>
              <w:t xml:space="preserve">Data </w:t>
            </w:r>
            <w:r>
              <w:rPr>
                <w:lang w:val="en-US"/>
              </w:rPr>
              <w:t xml:space="preserve">Usage Report </w:t>
            </w:r>
          </w:p>
        </w:tc>
      </w:tr>
    </w:tbl>
    <w:p w14:paraId="32EA0110" w14:textId="2BBF51FB" w:rsidR="006730A0" w:rsidRDefault="006730A0" w:rsidP="007D4220">
      <w:pPr>
        <w:rPr>
          <w:lang w:val="en-US"/>
        </w:rPr>
      </w:pPr>
    </w:p>
    <w:p w14:paraId="32EA0111" w14:textId="77777777" w:rsidR="00066066" w:rsidRDefault="00066066" w:rsidP="00066066">
      <w:pPr>
        <w:pStyle w:val="Heading5"/>
        <w:rPr>
          <w:lang w:val="en-US"/>
        </w:rPr>
      </w:pPr>
      <w:bookmarkStart w:id="1061" w:name="_Toc20129647"/>
      <w:bookmarkStart w:id="1062" w:name="_Toc27584274"/>
      <w:bookmarkStart w:id="1063" w:name="_Toc36455576"/>
      <w:bookmarkStart w:id="1064" w:name="_Toc45026962"/>
      <w:bookmarkStart w:id="1065" w:name="_Toc51866767"/>
      <w:r>
        <w:rPr>
          <w:lang w:val="en-US"/>
        </w:rPr>
        <w:t>6.1.6.4.4</w:t>
      </w:r>
      <w:r>
        <w:rPr>
          <w:lang w:val="en-US"/>
        </w:rPr>
        <w:tab/>
        <w:t xml:space="preserve">n1SmInfoFromUe, n1SmInfoToUe, </w:t>
      </w:r>
      <w:r>
        <w:t>unknownN1SmInfo</w:t>
      </w:r>
      <w:bookmarkEnd w:id="1061"/>
      <w:bookmarkEnd w:id="1062"/>
      <w:bookmarkEnd w:id="1063"/>
      <w:bookmarkEnd w:id="1064"/>
      <w:bookmarkEnd w:id="1065"/>
    </w:p>
    <w:p w14:paraId="32EA0112" w14:textId="2781FEED" w:rsidR="00066066" w:rsidRDefault="00066066" w:rsidP="00066066">
      <w:r>
        <w:rPr>
          <w:lang w:val="en-US"/>
        </w:rPr>
        <w:t xml:space="preserve">n1SmInfoFromUe, n1SmInfoToUe and </w:t>
      </w:r>
      <w:r>
        <w:t>unknownN1SmInfo shall encode one or more NAS SM IEs, including the Type and Length fields, as specified in</w:t>
      </w:r>
      <w:r w:rsidR="00151DAB">
        <w:t xml:space="preserve"> 3GPP TS</w:t>
      </w:r>
      <w:r w:rsidR="00CA4B50">
        <w:t> 24.501 [</w:t>
      </w:r>
      <w:r>
        <w:t xml:space="preserve">7], using </w:t>
      </w:r>
      <w:r>
        <w:rPr>
          <w:lang w:val="en-US"/>
        </w:rPr>
        <w:t xml:space="preserve">the </w:t>
      </w:r>
      <w:r>
        <w:t>vnd.3gpp.5gnas content-type.</w:t>
      </w:r>
    </w:p>
    <w:p w14:paraId="32EA0113" w14:textId="0DA29D56" w:rsidR="00066066" w:rsidRDefault="005B1EEB" w:rsidP="00066066">
      <w:r>
        <w:t>Clause</w:t>
      </w:r>
      <w:r w:rsidR="00066066">
        <w:t xml:space="preserve"> 5.2.3.1 specifies the information that shall be included in these payloads.</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67CC2806" w:rsidR="006730A0" w:rsidRDefault="00714BBB" w:rsidP="00CB3EFC">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1E284E2A" w:rsidR="006730A0" w:rsidRDefault="00714BBB" w:rsidP="00CB3EFC">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FF62ED" w14:paraId="3CAEE8E0"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57B26" w:rsidRDefault="00714BBB" w:rsidP="00714BBB">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lang w:val="fr-FR"/>
              </w:rPr>
            </w:pPr>
            <w:r w:rsidRPr="00975C68">
              <w:rPr>
                <w:lang w:val="fr-FR"/>
              </w:rPr>
              <w:t xml:space="preserve">PDU Session </w:t>
            </w:r>
            <w:r>
              <w:rPr>
                <w:lang w:val="fr-FR"/>
              </w:rPr>
              <w:t>Establishment Request</w:t>
            </w:r>
          </w:p>
          <w:p w14:paraId="5AB3BEE3" w14:textId="54707D5E"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714BBB" w:rsidRPr="00FF62ED" w14:paraId="0BD9C5BB"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57B26" w:rsidRDefault="00714BBB" w:rsidP="00714BBB">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A332859" w14:textId="77777777" w:rsidR="00714BBB" w:rsidRDefault="00714BBB" w:rsidP="00714BBB">
            <w:pPr>
              <w:pStyle w:val="TAL"/>
              <w:rPr>
                <w:lang w:val="fr-FR"/>
              </w:rPr>
            </w:pPr>
            <w:r w:rsidRPr="00975C68">
              <w:rPr>
                <w:lang w:val="fr-FR"/>
              </w:rPr>
              <w:t xml:space="preserve">PDU Session </w:t>
            </w:r>
            <w:r>
              <w:rPr>
                <w:lang w:val="fr-FR"/>
              </w:rPr>
              <w:t>Modification Request</w:t>
            </w:r>
          </w:p>
          <w:p w14:paraId="44765CFA" w14:textId="12EF84A1" w:rsidR="008646BF" w:rsidRPr="00AC60A1" w:rsidRDefault="008646BF" w:rsidP="00714BBB">
            <w:pPr>
              <w:pStyle w:val="TAL"/>
              <w:rPr>
                <w:lang w:val="fr-FR"/>
              </w:rPr>
            </w:pPr>
            <w:r>
              <w:rPr>
                <w:lang w:val="fr-FR"/>
              </w:rPr>
              <w:t>(NOTE 3)</w:t>
            </w:r>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B4B6EE3" w:rsidR="006730A0" w:rsidRDefault="00714BBB" w:rsidP="00CB3EFC">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67E9B4D5" w:rsidR="006730A0" w:rsidRDefault="00714BBB"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BCB3C54" w:rsidR="006730A0" w:rsidRDefault="00714BBB"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0ED61A0A" w:rsidR="006730A0" w:rsidRDefault="00714BBB" w:rsidP="00CB3EFC">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6B1BBF6" w:rsidR="00283FD2" w:rsidRDefault="00714BBB" w:rsidP="00777461">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lang w:val="fr-FR"/>
              </w:rPr>
            </w:pPr>
            <w:r w:rsidRPr="00975C68">
              <w:rPr>
                <w:lang w:val="fr-FR"/>
              </w:rPr>
              <w:t xml:space="preserve">PDU Session </w:t>
            </w:r>
            <w:r>
              <w:rPr>
                <w:lang w:val="fr-FR"/>
              </w:rPr>
              <w:t>Modification Request</w:t>
            </w:r>
          </w:p>
          <w:p w14:paraId="5602F9A1" w14:textId="77777777" w:rsidR="00714BBB" w:rsidRDefault="00714BBB" w:rsidP="00714BBB">
            <w:pPr>
              <w:pStyle w:val="TAL"/>
              <w:rPr>
                <w:lang w:val="fr-FR"/>
              </w:rPr>
            </w:pPr>
            <w:r>
              <w:rPr>
                <w:lang w:val="fr-FR"/>
              </w:rPr>
              <w:t>PDU Session Release Request</w:t>
            </w:r>
          </w:p>
          <w:p w14:paraId="4B2F728D" w14:textId="77777777" w:rsidR="00714BBB" w:rsidRPr="00757B26" w:rsidRDefault="00714BBB" w:rsidP="00714BBB">
            <w:pPr>
              <w:pStyle w:val="TAL"/>
            </w:pPr>
            <w:r w:rsidRPr="00757B26">
              <w:t>PDU Session Release Complete</w:t>
            </w:r>
          </w:p>
          <w:p w14:paraId="1EF39EA8" w14:textId="6E40C1E5" w:rsidR="00714BBB" w:rsidRPr="00757B26" w:rsidRDefault="0063723A" w:rsidP="00714BBB">
            <w:pPr>
              <w:pStyle w:val="TAL"/>
            </w:pPr>
            <w:r>
              <w:t>(</w:t>
            </w:r>
            <w:r w:rsidR="00714BBB" w:rsidRPr="00757B26">
              <w:t xml:space="preserve">NOTE </w:t>
            </w:r>
            <w:r>
              <w:t>2)</w:t>
            </w:r>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B84AD67" w:rsidR="006730A0" w:rsidRDefault="00714BBB" w:rsidP="00CB3EFC">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54A2E2FD" w:rsidR="006730A0" w:rsidRPr="00975C68" w:rsidRDefault="0063723A" w:rsidP="00CB3EFC">
            <w:pPr>
              <w:pStyle w:val="TAL"/>
              <w:rPr>
                <w:lang w:val="fr-FR"/>
              </w:rPr>
            </w:pPr>
            <w:r>
              <w:rPr>
                <w:lang w:val="fr-FR"/>
              </w:rPr>
              <w:t>(</w:t>
            </w:r>
            <w:r w:rsidR="006730A0">
              <w:rPr>
                <w:lang w:val="fr-FR"/>
              </w:rPr>
              <w:t>NOTE</w:t>
            </w:r>
            <w:r>
              <w:rPr>
                <w:lang w:val="fr-FR"/>
              </w:rPr>
              <w:t xml:space="preserve"> 1)</w:t>
            </w:r>
          </w:p>
        </w:tc>
      </w:tr>
      <w:tr w:rsidR="006B01C1" w:rsidRPr="00AC60A1" w14:paraId="003AE5BD" w14:textId="77777777" w:rsidTr="00C604EB">
        <w:trPr>
          <w:jc w:val="center"/>
        </w:trPr>
        <w:tc>
          <w:tcPr>
            <w:tcW w:w="1402" w:type="pct"/>
            <w:tcBorders>
              <w:top w:val="single" w:sz="4" w:space="0" w:color="auto"/>
              <w:left w:val="single" w:sz="4" w:space="0" w:color="auto"/>
              <w:bottom w:val="single" w:sz="4" w:space="0" w:color="auto"/>
              <w:right w:val="single" w:sz="4" w:space="0" w:color="auto"/>
            </w:tcBorders>
          </w:tcPr>
          <w:p w14:paraId="26E98AB0" w14:textId="211063AD" w:rsidR="006B01C1" w:rsidRDefault="006B01C1" w:rsidP="006B01C1">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87A388F" w14:textId="0CCCA69D" w:rsidR="006B01C1" w:rsidRDefault="006B01C1" w:rsidP="006B01C1">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32E3F2F" w14:textId="22208DF2" w:rsidR="006B01C1" w:rsidRPr="00975C68" w:rsidRDefault="006B01C1" w:rsidP="006B01C1">
            <w:pPr>
              <w:pStyle w:val="TAL"/>
              <w:rPr>
                <w:lang w:val="fr-FR"/>
              </w:rPr>
            </w:pPr>
            <w:r w:rsidRPr="00975C68">
              <w:rPr>
                <w:lang w:val="fr-FR"/>
              </w:rPr>
              <w:t xml:space="preserve">PDU Session </w:t>
            </w:r>
            <w:r>
              <w:rPr>
                <w:lang w:val="fr-FR"/>
              </w:rPr>
              <w:t>Modification Request</w:t>
            </w:r>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61165A7C" w:rsidR="006730A0" w:rsidRDefault="006730A0" w:rsidP="00CB3EFC">
            <w:pPr>
              <w:pStyle w:val="TAN"/>
              <w:rPr>
                <w:lang w:val="en-US"/>
              </w:rPr>
            </w:pPr>
            <w:r w:rsidRPr="00AC60A1">
              <w:rPr>
                <w:lang w:val="en-US"/>
              </w:rPr>
              <w:t>NOTE</w:t>
            </w:r>
            <w:r w:rsidR="0063723A">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only needs to transfer to the H-SMF, e.g. support of reflective QoS, </w:t>
            </w:r>
            <w:r w:rsidR="0063723A">
              <w:rPr>
                <w:lang w:val="en-US"/>
              </w:rPr>
              <w:t xml:space="preserve">or support of multi-homed IPv6 PDU session, </w:t>
            </w:r>
            <w:r>
              <w:rPr>
                <w:lang w:val="en-US"/>
              </w:rPr>
              <w:t>and/or capabilities to be interpreted and used by the V-SMF.</w:t>
            </w:r>
          </w:p>
          <w:p w14:paraId="38DC47E1" w14:textId="77777777" w:rsidR="0063723A" w:rsidRDefault="0063723A" w:rsidP="00CB3EFC">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p w14:paraId="32EA0149" w14:textId="4C227F00" w:rsidR="008646BF" w:rsidRPr="00AC60A1" w:rsidRDefault="008646BF" w:rsidP="00CB3EFC">
            <w:pPr>
              <w:pStyle w:val="TAN"/>
              <w:rPr>
                <w:lang w:val="en-US"/>
              </w:rPr>
            </w:pPr>
            <w:r>
              <w:t>NOTE 3:</w:t>
            </w:r>
            <w:r w:rsidR="005E1CE4">
              <w:rPr>
                <w:lang w:val="en-US"/>
              </w:rPr>
              <w:tab/>
            </w:r>
            <w:r>
              <w:t>This information is defined as a "V" IE (i.e. without a Type field) in other NAS messages, e.g. PDU Session Establishment Request, in which case it shall be sent as separate maximum integrity protected data rate IEs over N16 and not within the n1SmInfoToUE binary data.</w:t>
            </w:r>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7C29DA"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07EAF61B" w:rsidR="006730A0" w:rsidRDefault="0063723A" w:rsidP="00CB3EFC">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BF01664" w:rsidR="006730A0" w:rsidRDefault="0063723A"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lang w:val="fr-FR"/>
              </w:rPr>
            </w:pPr>
            <w:r>
              <w:rPr>
                <w:lang w:val="fr-FR"/>
              </w:rPr>
              <w:t>PDU Session Authentication Result</w:t>
            </w:r>
          </w:p>
          <w:p w14:paraId="32EA015F" w14:textId="5B872C32" w:rsidR="0063723A" w:rsidRPr="00AC60A1" w:rsidRDefault="0063723A" w:rsidP="0063723A">
            <w:pPr>
              <w:pStyle w:val="TAL"/>
              <w:rPr>
                <w:lang w:val="fr-FR"/>
              </w:rPr>
            </w:pPr>
            <w:r>
              <w:rPr>
                <w:lang w:val="fr-FR"/>
              </w:rPr>
              <w:t>PDU Session Release Command</w:t>
            </w:r>
          </w:p>
        </w:tc>
      </w:tr>
      <w:tr w:rsidR="0063723A" w:rsidRPr="00AC60A1" w14:paraId="17E3A309"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lang w:val="fr-FR"/>
              </w:rPr>
            </w:pPr>
            <w:r>
              <w:rPr>
                <w:lang w:val="fr-FR"/>
              </w:rPr>
              <w:t>PDU Session Establishment Reject</w:t>
            </w:r>
          </w:p>
        </w:tc>
      </w:tr>
      <w:tr w:rsidR="006730A0" w:rsidRPr="007C29DA"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2497D717" w:rsidR="006730A0" w:rsidRDefault="0063723A"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r>
              <w:rPr>
                <w:lang w:val="fr-FR"/>
              </w:rPr>
              <w:t>PDU Session Authentication Result</w:t>
            </w:r>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7023623F" w:rsidR="006730A0" w:rsidRPr="00AC60A1" w:rsidRDefault="0063723A" w:rsidP="00CB3EFC">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77777777" w:rsidR="006730A0" w:rsidRPr="00AC60A1" w:rsidRDefault="006730A0" w:rsidP="00CB3EFC">
            <w:pPr>
              <w:pStyle w:val="TAL"/>
              <w:rPr>
                <w:lang w:val="fr-FR"/>
              </w:rPr>
            </w:pPr>
            <w:r>
              <w:rPr>
                <w:lang w:val="fr-FR"/>
              </w:rPr>
              <w:t>See NOTE.</w:t>
            </w:r>
          </w:p>
        </w:tc>
      </w:tr>
      <w:tr w:rsidR="0063723A" w:rsidRPr="007C29DA" w14:paraId="77C41C2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lang w:val="fr-FR"/>
              </w:rPr>
            </w:pPr>
            <w:r w:rsidRPr="00975C68">
              <w:rPr>
                <w:lang w:val="fr-FR"/>
              </w:rPr>
              <w:t xml:space="preserve">PDU Session </w:t>
            </w:r>
            <w:r>
              <w:rPr>
                <w:lang w:val="fr-FR"/>
              </w:rPr>
              <w:t>Establishment Accept</w:t>
            </w:r>
          </w:p>
          <w:p w14:paraId="5EE7A57A" w14:textId="1CECE070" w:rsidR="0063723A" w:rsidRPr="00AC60A1" w:rsidRDefault="0063723A" w:rsidP="0063723A">
            <w:pPr>
              <w:pStyle w:val="TAL"/>
              <w:rPr>
                <w:lang w:val="fr-FR"/>
              </w:rPr>
            </w:pPr>
            <w:r w:rsidRPr="00975C68">
              <w:rPr>
                <w:lang w:val="fr-FR"/>
              </w:rPr>
              <w:t xml:space="preserve">PDU Session </w:t>
            </w:r>
            <w:r>
              <w:rPr>
                <w:lang w:val="fr-FR"/>
              </w:rPr>
              <w:t>Modification Command</w:t>
            </w:r>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77777777"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indicates the 5GSM cause the H-SMF requires the V-SMF to send to the UE. T</w:t>
            </w:r>
            <w:r>
              <w:t xml:space="preserve">he V-SMF 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2732D65D" w:rsidR="006730A0" w:rsidRDefault="006730A0" w:rsidP="006730A0">
      <w:pPr>
        <w:pStyle w:val="NO"/>
      </w:pPr>
      <w:r>
        <w:t>NOTE:</w:t>
      </w:r>
      <w:r>
        <w:tab/>
        <w:t xml:space="preserve">The Information Element Identifier (see </w:t>
      </w:r>
      <w:r w:rsidR="005B1EEB">
        <w:t>clause</w:t>
      </w:r>
      <w:r>
        <w:t xml:space="preserve"> 11.2.1.1.3 of</w:t>
      </w:r>
      <w:r w:rsidR="00151DAB">
        <w:t xml:space="preserve"> 3GPP TS</w:t>
      </w:r>
      <w:r w:rsidR="00CA4B50">
        <w:t> 24.007 [</w:t>
      </w:r>
      <w:r>
        <w:t>8]) of a 5GS NAS IE uniquely identifies an IE in a given message.</w:t>
      </w:r>
    </w:p>
    <w:p w14:paraId="32EA0176" w14:textId="77777777" w:rsidR="000C5200" w:rsidRDefault="000C5200" w:rsidP="000C5200">
      <w:pPr>
        <w:pStyle w:val="Heading3"/>
      </w:pPr>
      <w:bookmarkStart w:id="1066" w:name="_Toc20129648"/>
      <w:bookmarkStart w:id="1067" w:name="_Toc27584275"/>
      <w:bookmarkStart w:id="1068" w:name="_Toc36455577"/>
      <w:bookmarkStart w:id="1069" w:name="_Toc45026963"/>
      <w:bookmarkStart w:id="1070" w:name="_Toc51866768"/>
      <w:r>
        <w:t>6.1.</w:t>
      </w:r>
      <w:r w:rsidR="004B1E63">
        <w:t>7</w:t>
      </w:r>
      <w:r>
        <w:tab/>
        <w:t>Error Handling</w:t>
      </w:r>
      <w:bookmarkEnd w:id="1066"/>
      <w:bookmarkEnd w:id="1067"/>
      <w:bookmarkEnd w:id="1068"/>
      <w:bookmarkEnd w:id="1069"/>
      <w:bookmarkEnd w:id="1070"/>
    </w:p>
    <w:p w14:paraId="32EA0177" w14:textId="77777777" w:rsidR="00C66CE9" w:rsidRDefault="00C66CE9" w:rsidP="00C66CE9">
      <w:pPr>
        <w:pStyle w:val="Heading4"/>
      </w:pPr>
      <w:bookmarkStart w:id="1071" w:name="_Toc20129649"/>
      <w:bookmarkStart w:id="1072" w:name="_Toc27584276"/>
      <w:bookmarkStart w:id="1073" w:name="_Toc36455578"/>
      <w:bookmarkStart w:id="1074" w:name="_Toc45026964"/>
      <w:bookmarkStart w:id="1075" w:name="_Toc51866769"/>
      <w:r>
        <w:t>6.1.7.1</w:t>
      </w:r>
      <w:r>
        <w:tab/>
        <w:t>General</w:t>
      </w:r>
      <w:bookmarkEnd w:id="1071"/>
      <w:bookmarkEnd w:id="1072"/>
      <w:bookmarkEnd w:id="1073"/>
      <w:bookmarkEnd w:id="1074"/>
      <w:bookmarkEnd w:id="1075"/>
    </w:p>
    <w:p w14:paraId="32EA0178" w14:textId="64C66C01" w:rsidR="00BE3568" w:rsidRDefault="00BE3568" w:rsidP="00BE3568">
      <w:r>
        <w:t xml:space="preserve">HTTP error handling shall be supported as specified in </w:t>
      </w:r>
      <w:r w:rsidR="005B1EEB">
        <w:t>clause</w:t>
      </w:r>
      <w:r>
        <w:t xml:space="preserve"> 5.2.4 </w:t>
      </w:r>
      <w:r w:rsidRPr="008C21B1">
        <w:t>of</w:t>
      </w:r>
      <w:r w:rsidR="00151DAB">
        <w:t xml:space="preserve"> 3GPP TS</w:t>
      </w:r>
      <w:r w:rsidR="00CA4B50">
        <w:t> </w:t>
      </w:r>
      <w:r w:rsidR="00CA4B50" w:rsidRPr="008C21B1">
        <w:t>29.500</w:t>
      </w:r>
      <w:r w:rsidR="00CA4B50">
        <w:t> </w:t>
      </w:r>
      <w:r w:rsidR="00CA4B50" w:rsidRPr="008C21B1">
        <w:t>[</w:t>
      </w:r>
      <w:r w:rsidRPr="008C21B1">
        <w:t>4]</w:t>
      </w:r>
      <w:r>
        <w:t>.</w:t>
      </w:r>
    </w:p>
    <w:p w14:paraId="32EA0179" w14:textId="77777777" w:rsidR="00C66CE9" w:rsidRDefault="00C66CE9" w:rsidP="00C66CE9">
      <w:pPr>
        <w:pStyle w:val="Heading4"/>
      </w:pPr>
      <w:bookmarkStart w:id="1076" w:name="_Toc20129650"/>
      <w:bookmarkStart w:id="1077" w:name="_Toc27584277"/>
      <w:bookmarkStart w:id="1078" w:name="_Toc36455579"/>
      <w:bookmarkStart w:id="1079" w:name="_Toc45026965"/>
      <w:bookmarkStart w:id="1080" w:name="_Toc51866770"/>
      <w:r>
        <w:t>6.1.7.2</w:t>
      </w:r>
      <w:r>
        <w:tab/>
        <w:t>Protocol Errors</w:t>
      </w:r>
      <w:bookmarkEnd w:id="1076"/>
      <w:bookmarkEnd w:id="1077"/>
      <w:bookmarkEnd w:id="1078"/>
      <w:bookmarkEnd w:id="1079"/>
      <w:bookmarkEnd w:id="1080"/>
    </w:p>
    <w:p w14:paraId="32EA017A" w14:textId="11CF8079" w:rsidR="00983A83" w:rsidRPr="00020058" w:rsidRDefault="00983A83" w:rsidP="00983A83">
      <w:r>
        <w:t xml:space="preserve">Protocol errors handling shall be supported as specified in </w:t>
      </w:r>
      <w:r w:rsidR="005B1EEB">
        <w:t>clause</w:t>
      </w:r>
      <w:r>
        <w:t xml:space="preserve"> 5.2.7 of</w:t>
      </w:r>
      <w:r w:rsidR="00151DAB">
        <w:t xml:space="preserve"> 3GPP TS</w:t>
      </w:r>
      <w:r w:rsidR="00CA4B50">
        <w:t> 29.500 [</w:t>
      </w:r>
      <w:r>
        <w:t>4].</w:t>
      </w:r>
    </w:p>
    <w:p w14:paraId="32EA017B" w14:textId="77777777" w:rsidR="00C66CE9" w:rsidRDefault="00C66CE9" w:rsidP="00C66CE9">
      <w:pPr>
        <w:pStyle w:val="Heading4"/>
      </w:pPr>
      <w:bookmarkStart w:id="1081" w:name="_Toc20129651"/>
      <w:bookmarkStart w:id="1082" w:name="_Toc27584278"/>
      <w:bookmarkStart w:id="1083" w:name="_Toc36455580"/>
      <w:bookmarkStart w:id="1084" w:name="_Toc45026966"/>
      <w:bookmarkStart w:id="1085" w:name="_Toc51866771"/>
      <w:r>
        <w:t>6.1.7.3</w:t>
      </w:r>
      <w:r>
        <w:tab/>
        <w:t>Application Errors</w:t>
      </w:r>
      <w:bookmarkEnd w:id="1081"/>
      <w:bookmarkEnd w:id="1082"/>
      <w:bookmarkEnd w:id="1083"/>
      <w:bookmarkEnd w:id="1084"/>
      <w:bookmarkEnd w:id="1085"/>
    </w:p>
    <w:p w14:paraId="32EA017C" w14:textId="3A4E2779" w:rsidR="00867F5D" w:rsidRDefault="00867F5D" w:rsidP="00C66CE9">
      <w:r>
        <w:t>The common application errors defined in Table 5.2.7.2-1 of</w:t>
      </w:r>
      <w:r w:rsidR="00151DAB">
        <w:t xml:space="preserve"> 3GPP TS</w:t>
      </w:r>
      <w:r w:rsidR="00CA4B50">
        <w:t> </w:t>
      </w:r>
      <w:r w:rsidR="00CA4B50" w:rsidRPr="008C21B1">
        <w:t>29.500</w:t>
      </w:r>
      <w:r w:rsidR="00CA4B50">
        <w:t> </w:t>
      </w:r>
      <w:r w:rsidR="00CA4B50" w:rsidRPr="008C21B1">
        <w:t>[</w:t>
      </w:r>
      <w:r w:rsidRPr="008C21B1">
        <w:t>4]</w:t>
      </w:r>
      <w:r>
        <w:t xml:space="preserve"> may be used for the Nsmf_PDUSession service.</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1086"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pPr>
            <w:r>
              <w:rPr>
                <w:rFonts w:hint="eastAsia"/>
              </w:rPr>
              <w:t>The allocation of EPS Bearer ID was rejected due to local policy in the Serving PLMN.</w:t>
            </w:r>
          </w:p>
        </w:tc>
      </w:tr>
      <w:tr w:rsidR="004172D4" w:rsidRPr="00AC60A1" w14:paraId="3B0F930D"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591025" w:rsidRPr="00AC60A1" w14:paraId="626EE5E5" w14:textId="77777777" w:rsidTr="00DC115C">
        <w:trPr>
          <w:jc w:val="center"/>
        </w:trPr>
        <w:tc>
          <w:tcPr>
            <w:tcW w:w="2392" w:type="pct"/>
            <w:tcBorders>
              <w:top w:val="single" w:sz="4" w:space="0" w:color="auto"/>
              <w:left w:val="single" w:sz="4" w:space="0" w:color="auto"/>
              <w:bottom w:val="single" w:sz="4" w:space="0" w:color="auto"/>
              <w:right w:val="single" w:sz="4" w:space="0" w:color="auto"/>
            </w:tcBorders>
          </w:tcPr>
          <w:p w14:paraId="0AFF6834" w14:textId="71F9651F" w:rsidR="00591025" w:rsidRDefault="00591025" w:rsidP="00591025">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034D416D" w14:textId="07A94276" w:rsidR="00591025" w:rsidRDefault="00591025" w:rsidP="00591025">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5D39E5B" w14:textId="03676770" w:rsidR="00591025" w:rsidRDefault="00591025" w:rsidP="00591025">
            <w:pPr>
              <w:pStyle w:val="TAL"/>
            </w:pPr>
            <w:r>
              <w:t xml:space="preserve">It is used during EPS to 5GS mobility if the default EPS bearer context of the PDU session is reported as inactive by the UE in the epsBearerCtxStatus attribute. </w:t>
            </w:r>
          </w:p>
        </w:tc>
      </w:tr>
      <w:tr w:rsidR="008670DC" w:rsidRPr="00AC60A1" w14:paraId="0F984AFD" w14:textId="77777777" w:rsidTr="00867EA1">
        <w:trPr>
          <w:jc w:val="center"/>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pPr>
            <w:r>
              <w:t xml:space="preserve">It is used during a N2 handover preparation or an EPS to 5GS handover preparation, if no resource is allocated by the target NG-RAN for the PDU session. </w:t>
            </w:r>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5D9E6A43" w:rsidR="00732B18" w:rsidRDefault="00732B18" w:rsidP="00732B18">
            <w:pPr>
              <w:pStyle w:val="TAC"/>
              <w:rPr>
                <w:lang w:val="en-US"/>
              </w:rPr>
            </w:pPr>
            <w:r>
              <w:rPr>
                <w:lang w:val="en-US"/>
              </w:rPr>
              <w:t>S</w:t>
            </w:r>
            <w:r w:rsidR="00667A88">
              <w:rPr>
                <w:lang w:val="en-US"/>
              </w:rPr>
              <w:t>_</w:t>
            </w:r>
            <w:r>
              <w:rPr>
                <w:lang w:val="en-US"/>
              </w:rPr>
              <w:t>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1086"/>
    </w:tbl>
    <w:p w14:paraId="32EA01FD" w14:textId="77777777" w:rsidR="00C66CE9" w:rsidRPr="00AC60A1" w:rsidRDefault="00C66CE9" w:rsidP="00BE3568">
      <w:pPr>
        <w:rPr>
          <w:lang w:val="en-US"/>
        </w:rPr>
      </w:pPr>
    </w:p>
    <w:p w14:paraId="32EA01FE" w14:textId="77777777" w:rsidR="00EF1212" w:rsidRDefault="00EF1212" w:rsidP="00EF1212">
      <w:pPr>
        <w:pStyle w:val="Heading3"/>
      </w:pPr>
      <w:bookmarkStart w:id="1087" w:name="_Toc20129652"/>
      <w:bookmarkStart w:id="1088" w:name="_Toc27584279"/>
      <w:bookmarkStart w:id="1089" w:name="_Toc36455581"/>
      <w:bookmarkStart w:id="1090" w:name="_Toc45026967"/>
      <w:bookmarkStart w:id="1091" w:name="_Toc51866772"/>
      <w:r>
        <w:t>6.1.8</w:t>
      </w:r>
      <w:r>
        <w:tab/>
        <w:t>Feature Negotiation</w:t>
      </w:r>
      <w:bookmarkEnd w:id="1087"/>
      <w:bookmarkEnd w:id="1088"/>
      <w:bookmarkEnd w:id="1089"/>
      <w:bookmarkEnd w:id="1090"/>
      <w:bookmarkEnd w:id="1091"/>
    </w:p>
    <w:p w14:paraId="32EA01FF" w14:textId="22D8E625" w:rsidR="00EF1212" w:rsidRDefault="00EF1212" w:rsidP="00EF1212">
      <w:pPr>
        <w:rPr>
          <w:lang w:val="en-US"/>
        </w:rPr>
      </w:pPr>
      <w:r>
        <w:rPr>
          <w:lang w:val="en-US"/>
        </w:rPr>
        <w:t xml:space="preserve">The feature negotiation mechanism specified in </w:t>
      </w:r>
      <w:r w:rsidR="005B1EEB">
        <w:rPr>
          <w:lang w:val="en-US"/>
        </w:rPr>
        <w:t>clause</w:t>
      </w:r>
      <w:r>
        <w:rPr>
          <w:lang w:val="en-US"/>
        </w:rPr>
        <w:t xml:space="preserve"> 6.6 of</w:t>
      </w:r>
      <w:r w:rsidR="00151DAB">
        <w:rPr>
          <w:lang w:val="en-US"/>
        </w:rPr>
        <w:t xml:space="preserve"> 3GPP TS</w:t>
      </w:r>
      <w:r w:rsidR="00CA4B50">
        <w:rPr>
          <w:lang w:val="en-US"/>
        </w:rPr>
        <w:t> 29.500 [</w:t>
      </w:r>
      <w:r>
        <w:rPr>
          <w:lang w:val="en-US"/>
        </w:rPr>
        <w:t>4] shall be used to negotiate the optional features applicable between the SMF and the NF Service Consumer, for the Nsmf_PDUSession service, if any.</w:t>
      </w:r>
    </w:p>
    <w:p w14:paraId="32EA0200" w14:textId="0020B60A" w:rsidR="00EF1212" w:rsidRDefault="00EF1212" w:rsidP="00EF1212">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p>
    <w:p w14:paraId="32EA0201" w14:textId="3FF68FD5" w:rsidR="00EF1212" w:rsidRDefault="00EF1212" w:rsidP="00EF1212">
      <w:pPr>
        <w:rPr>
          <w:lang w:val="en-US"/>
        </w:rPr>
      </w:pPr>
      <w:r>
        <w:rPr>
          <w:lang w:val="en-US"/>
        </w:rPr>
        <w:t xml:space="preserve">The SMF shall determine the supported features for the created SM context or PDU session resource as specified in </w:t>
      </w:r>
      <w:r w:rsidR="005B1EEB">
        <w:rPr>
          <w:lang w:val="en-US"/>
        </w:rPr>
        <w:t>clause</w:t>
      </w:r>
      <w:r>
        <w:rPr>
          <w:lang w:val="en-US"/>
        </w:rPr>
        <w:t xml:space="preserve"> 6.6 of</w:t>
      </w:r>
      <w:r w:rsidR="00151DAB">
        <w:rPr>
          <w:lang w:val="en-US"/>
        </w:rPr>
        <w:t xml:space="preserve"> 3GPP TS</w:t>
      </w:r>
      <w:r w:rsidR="00CA4B50">
        <w:rPr>
          <w:lang w:val="en-US"/>
        </w:rPr>
        <w:t> 29.500 [</w:t>
      </w:r>
      <w:r>
        <w:rPr>
          <w:lang w:val="en-US"/>
        </w:rPr>
        <w:t>4] and shall indicate the supported features by including the supportedFeatures attribute in the representation of the SM context or PDU session resource it returns in the HTTP response confirming the creation of the resource.</w:t>
      </w:r>
    </w:p>
    <w:p w14:paraId="32EA0202" w14:textId="12E7F530" w:rsidR="00EF1212" w:rsidRDefault="00EF1212" w:rsidP="00EF1212">
      <w:pPr>
        <w:rPr>
          <w:lang w:val="en-US"/>
        </w:rPr>
      </w:pPr>
      <w:r>
        <w:rPr>
          <w:lang w:val="en-US"/>
        </w:rPr>
        <w:t xml:space="preserve">The syntax of the supportedFeatures attribute is defined in </w:t>
      </w:r>
      <w:r w:rsidR="005B1EEB">
        <w:rPr>
          <w:lang w:val="en-US"/>
        </w:rPr>
        <w:t>clause</w:t>
      </w:r>
      <w:r>
        <w:rPr>
          <w:lang w:val="en-US"/>
        </w:rPr>
        <w:t xml:space="preserve"> 5.2.2 of</w:t>
      </w:r>
      <w:r w:rsidR="00151DAB">
        <w:rPr>
          <w:lang w:val="en-US"/>
        </w:rPr>
        <w:t xml:space="preserve"> 3GPP TS</w:t>
      </w:r>
      <w:r w:rsidR="00CA4B50">
        <w:rPr>
          <w:lang w:val="en-US"/>
        </w:rPr>
        <w:t> 29.571 [13]</w:t>
      </w:r>
      <w:r>
        <w:rPr>
          <w:lang w:val="en-US"/>
        </w:rPr>
        <w:t>.</w:t>
      </w:r>
    </w:p>
    <w:p w14:paraId="32EA0203" w14:textId="170BD780" w:rsidR="00EF1212" w:rsidRDefault="00EF1212" w:rsidP="00EF1212">
      <w:pPr>
        <w:rPr>
          <w:lang w:val="en-US"/>
        </w:rPr>
      </w:pPr>
      <w:r>
        <w:rPr>
          <w:lang w:val="en-US"/>
        </w:rPr>
        <w:t>The following features are defined for the Nsmf_PDUSession service.</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EF1212" w:rsidRPr="003B5446" w14:paraId="32EA020F" w14:textId="77777777" w:rsidTr="00342AE2">
        <w:trPr>
          <w:cantSplit/>
          <w:jc w:val="center"/>
        </w:trPr>
        <w:tc>
          <w:tcPr>
            <w:tcW w:w="993" w:type="dxa"/>
          </w:tcPr>
          <w:p w14:paraId="32EA020A" w14:textId="77777777" w:rsidR="00EF1212" w:rsidRPr="003B5446" w:rsidRDefault="00EF1212" w:rsidP="00342AE2">
            <w:pPr>
              <w:pStyle w:val="TAC"/>
            </w:pPr>
          </w:p>
        </w:tc>
        <w:tc>
          <w:tcPr>
            <w:tcW w:w="1063" w:type="dxa"/>
          </w:tcPr>
          <w:p w14:paraId="32EA020B" w14:textId="77777777" w:rsidR="00EF1212" w:rsidRPr="003B5446" w:rsidRDefault="00EF1212" w:rsidP="00342AE2">
            <w:pPr>
              <w:pStyle w:val="TAL"/>
              <w:rPr>
                <w:color w:val="FF0000"/>
              </w:rPr>
            </w:pPr>
          </w:p>
        </w:tc>
        <w:tc>
          <w:tcPr>
            <w:tcW w:w="639" w:type="dxa"/>
          </w:tcPr>
          <w:p w14:paraId="32EA020C" w14:textId="77777777" w:rsidR="00EF1212" w:rsidRPr="003B5446" w:rsidRDefault="00EF1212" w:rsidP="00342AE2">
            <w:pPr>
              <w:pStyle w:val="TAC"/>
              <w:rPr>
                <w:color w:val="FF0000"/>
              </w:rPr>
            </w:pPr>
          </w:p>
        </w:tc>
        <w:tc>
          <w:tcPr>
            <w:tcW w:w="6520" w:type="dxa"/>
          </w:tcPr>
          <w:p w14:paraId="32EA020D" w14:textId="77777777" w:rsidR="00EF1212" w:rsidRDefault="00EF1212" w:rsidP="00342AE2">
            <w:pPr>
              <w:pStyle w:val="TAL"/>
              <w:jc w:val="center"/>
            </w:pPr>
          </w:p>
          <w:p w14:paraId="32EA020E" w14:textId="77777777" w:rsidR="00EF1212" w:rsidRPr="00CE7AF6" w:rsidRDefault="00EF1212" w:rsidP="00342AE2">
            <w:pPr>
              <w:pStyle w:val="TAL"/>
            </w:pPr>
            <w:r w:rsidRPr="003B5446">
              <w:t xml:space="preserve"> </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3C5708CE"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77777777" w:rsidR="0026346C" w:rsidRDefault="0026346C" w:rsidP="0026346C">
      <w:pPr>
        <w:pStyle w:val="Heading3"/>
        <w:rPr>
          <w:lang w:val="en-US"/>
        </w:rPr>
      </w:pPr>
      <w:bookmarkStart w:id="1092" w:name="_Toc20129653"/>
      <w:bookmarkStart w:id="1093" w:name="_Toc27584280"/>
      <w:bookmarkStart w:id="1094" w:name="_Toc36455582"/>
      <w:bookmarkStart w:id="1095" w:name="_Toc45026968"/>
      <w:bookmarkStart w:id="1096" w:name="_Toc51866773"/>
      <w:r>
        <w:rPr>
          <w:lang w:val="en-US"/>
        </w:rPr>
        <w:t>6.1.9</w:t>
      </w:r>
      <w:r>
        <w:rPr>
          <w:lang w:val="en-US"/>
        </w:rPr>
        <w:tab/>
        <w:t>Security</w:t>
      </w:r>
      <w:bookmarkEnd w:id="1092"/>
      <w:bookmarkEnd w:id="1093"/>
      <w:bookmarkEnd w:id="1094"/>
      <w:bookmarkEnd w:id="1095"/>
      <w:bookmarkEnd w:id="1096"/>
    </w:p>
    <w:p w14:paraId="32EA0217" w14:textId="4FBEC90C" w:rsidR="0026346C" w:rsidRDefault="0026346C" w:rsidP="0026346C">
      <w:pPr>
        <w:rPr>
          <w:lang w:val="en-US"/>
        </w:rPr>
      </w:pPr>
      <w:r>
        <w:rPr>
          <w:lang w:val="en-US"/>
        </w:rPr>
        <w:t>As indicated in</w:t>
      </w:r>
      <w:r w:rsidR="00151DAB">
        <w:rPr>
          <w:lang w:val="en-US"/>
        </w:rPr>
        <w:t xml:space="preserve"> 3GPP TS</w:t>
      </w:r>
      <w:r w:rsidR="00CA4B50">
        <w:rPr>
          <w:lang w:val="en-US"/>
        </w:rPr>
        <w:t> 33.501 [</w:t>
      </w:r>
      <w:r>
        <w:rPr>
          <w:lang w:val="en-US"/>
        </w:rPr>
        <w:t>17]</w:t>
      </w:r>
      <w:r w:rsidR="00867EA1" w:rsidRPr="00867EA1">
        <w:rPr>
          <w:lang w:val="en-US"/>
        </w:rPr>
        <w:t xml:space="preserve"> </w:t>
      </w:r>
      <w:r w:rsidR="00867EA1">
        <w:rPr>
          <w:lang w:val="en-US"/>
        </w:rPr>
        <w:t>and</w:t>
      </w:r>
      <w:r w:rsidR="00151DAB">
        <w:rPr>
          <w:lang w:val="en-US"/>
        </w:rPr>
        <w:t xml:space="preserve"> 3GPP TS</w:t>
      </w:r>
      <w:r w:rsidR="00CA4B50">
        <w:rPr>
          <w:lang w:val="en-US"/>
        </w:rPr>
        <w:t> 29.500 [</w:t>
      </w:r>
      <w:r w:rsidR="00867EA1">
        <w:rPr>
          <w:lang w:val="en-US"/>
        </w:rPr>
        <w:t>4]</w:t>
      </w:r>
      <w:r>
        <w:rPr>
          <w:lang w:val="en-US"/>
        </w:rPr>
        <w:t xml:space="preserve">, the access to the Nsmf_PDUSession API </w:t>
      </w:r>
      <w:r w:rsidR="00867EA1">
        <w:rPr>
          <w:lang w:val="en-US"/>
        </w:rPr>
        <w:t xml:space="preserve">may </w:t>
      </w:r>
      <w:r>
        <w:rPr>
          <w:lang w:val="en-US"/>
        </w:rPr>
        <w:t xml:space="preserve">be authorized by means of the OAuth2 protocol (see </w:t>
      </w:r>
      <w:r w:rsidR="00CA4B50">
        <w:rPr>
          <w:lang w:val="en-US"/>
        </w:rPr>
        <w:t>IETF RFC 6749 </w:t>
      </w:r>
      <w:r>
        <w:rPr>
          <w:lang w:val="en-US"/>
        </w:rPr>
        <w:t xml:space="preserve">[18]), </w:t>
      </w:r>
      <w:r w:rsidR="00867EA1">
        <w:rPr>
          <w:lang w:val="en-US"/>
        </w:rPr>
        <w:t xml:space="preserve">based on local configuration, </w:t>
      </w:r>
      <w:r>
        <w:rPr>
          <w:lang w:val="en-US"/>
        </w:rPr>
        <w:t>using the "Client Credentials" authorization grant, where the NRF (see</w:t>
      </w:r>
      <w:r w:rsidR="00151DAB">
        <w:rPr>
          <w:lang w:val="en-US"/>
        </w:rPr>
        <w:t xml:space="preserve"> 3GPP TS</w:t>
      </w:r>
      <w:r w:rsidR="00CA4B50">
        <w:rPr>
          <w:lang w:val="en-US"/>
        </w:rPr>
        <w:t> 29.510 [</w:t>
      </w:r>
      <w:r>
        <w:rPr>
          <w:lang w:val="en-US"/>
        </w:rPr>
        <w:t>19]) plays the role of the authorization server.</w:t>
      </w:r>
    </w:p>
    <w:p w14:paraId="32EA0218" w14:textId="0C57FCE4" w:rsidR="0026346C" w:rsidRDefault="00601A06" w:rsidP="0026346C">
      <w:pPr>
        <w:rPr>
          <w:lang w:val="en-US"/>
        </w:rPr>
      </w:pPr>
      <w:r>
        <w:rPr>
          <w:lang w:val="en-US"/>
        </w:rPr>
        <w:t xml:space="preserve">If OAuth2 authorization is used, an </w:t>
      </w:r>
      <w:r w:rsidR="0026346C">
        <w:rPr>
          <w:lang w:val="en-US"/>
        </w:rPr>
        <w:t>NF Service Consumer, prior to consuming services offered by the Nsmf_PDUSession API, shall obtain a "token" from the authorization server, by invoking the Access Token Request service, as described in</w:t>
      </w:r>
      <w:r w:rsidR="00151DAB">
        <w:rPr>
          <w:lang w:val="en-US"/>
        </w:rPr>
        <w:t xml:space="preserve"> 3GPP TS</w:t>
      </w:r>
      <w:r w:rsidR="00CA4B50">
        <w:rPr>
          <w:lang w:val="en-US"/>
        </w:rPr>
        <w:t> 29.510 [</w:t>
      </w:r>
      <w:r w:rsidR="0026346C">
        <w:rPr>
          <w:lang w:val="en-US"/>
        </w:rPr>
        <w:t xml:space="preserve">19], </w:t>
      </w:r>
      <w:r w:rsidR="005B1EEB">
        <w:rPr>
          <w:lang w:val="en-US"/>
        </w:rPr>
        <w:t>clause</w:t>
      </w:r>
      <w:r w:rsidR="0026346C">
        <w:rPr>
          <w:lang w:val="en-US"/>
        </w:rPr>
        <w:t xml:space="preserv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2CA8B0B7" w:rsidR="0026346C" w:rsidRPr="00F5014C" w:rsidRDefault="0026346C" w:rsidP="00EF1212">
      <w:pPr>
        <w:rPr>
          <w:lang w:val="en-US"/>
        </w:rPr>
      </w:pPr>
      <w:r>
        <w:rPr>
          <w:lang w:val="en-US"/>
        </w:rPr>
        <w:t>The Nsmf_PDUSession API define</w:t>
      </w:r>
      <w:r w:rsidR="00601A06">
        <w:rPr>
          <w:lang w:val="en-US"/>
        </w:rPr>
        <w:t>s</w:t>
      </w:r>
      <w:r>
        <w:rPr>
          <w:lang w:val="en-US"/>
        </w:rPr>
        <w:t xml:space="preserve"> a </w:t>
      </w:r>
      <w:r w:rsidR="00601A06">
        <w:rPr>
          <w:lang w:val="en-US"/>
        </w:rPr>
        <w:t xml:space="preserve">single </w:t>
      </w:r>
      <w:r>
        <w:rPr>
          <w:lang w:val="en-US"/>
        </w:rPr>
        <w:t xml:space="preserve">scope </w:t>
      </w:r>
      <w:r w:rsidR="00601A06">
        <w:rPr>
          <w:lang w:val="en-US"/>
        </w:rPr>
        <w:t>"</w:t>
      </w:r>
      <w:r w:rsidR="00601A06" w:rsidRPr="002857AD">
        <w:t>nsmf-pdusession</w:t>
      </w:r>
      <w:r w:rsidR="00601A06">
        <w:rPr>
          <w:lang w:val="en-US"/>
        </w:rPr>
        <w:t xml:space="preserve">" </w:t>
      </w:r>
      <w:r>
        <w:rPr>
          <w:lang w:val="en-US"/>
        </w:rPr>
        <w:t xml:space="preserve">for </w:t>
      </w:r>
      <w:r w:rsidR="00601A06">
        <w:rPr>
          <w:lang w:val="en-US"/>
        </w:rPr>
        <w:t>the entire service, and it does not define any additional scopes at resource and operation level</w:t>
      </w:r>
      <w:r>
        <w:rPr>
          <w:lang w:val="en-US"/>
        </w:rPr>
        <w:t>.</w:t>
      </w:r>
    </w:p>
    <w:p w14:paraId="32EA021C" w14:textId="77777777" w:rsidR="007B24EB" w:rsidRDefault="00D9134D">
      <w:pPr>
        <w:pStyle w:val="Heading8"/>
      </w:pPr>
      <w:r>
        <w:br w:type="page"/>
      </w:r>
      <w:bookmarkStart w:id="1097" w:name="_Toc20129654"/>
      <w:bookmarkStart w:id="1098" w:name="_Toc27584281"/>
      <w:bookmarkStart w:id="1099" w:name="_Toc36455583"/>
      <w:bookmarkStart w:id="1100" w:name="_Toc45026969"/>
      <w:bookmarkStart w:id="1101" w:name="_Toc51866774"/>
      <w:r w:rsidR="00080512" w:rsidRPr="004D3578">
        <w:lastRenderedPageBreak/>
        <w:t>Annex A (normative):</w:t>
      </w:r>
      <w:r w:rsidR="00080512" w:rsidRPr="004D3578">
        <w:br/>
      </w:r>
      <w:r w:rsidR="00F24ED9">
        <w:t xml:space="preserve">OpenAPI </w:t>
      </w:r>
      <w:r w:rsidR="00CA0EC8">
        <w:t>specification</w:t>
      </w:r>
      <w:bookmarkEnd w:id="1097"/>
      <w:bookmarkEnd w:id="1098"/>
      <w:bookmarkEnd w:id="1099"/>
      <w:bookmarkEnd w:id="1100"/>
      <w:bookmarkEnd w:id="1101"/>
    </w:p>
    <w:p w14:paraId="32EA021D" w14:textId="71F98D14" w:rsidR="00CA0EC8" w:rsidRDefault="00CA0EC8" w:rsidP="00CA0EC8">
      <w:pPr>
        <w:pStyle w:val="Heading2"/>
      </w:pPr>
      <w:bookmarkStart w:id="1102" w:name="_Toc20129655"/>
      <w:bookmarkStart w:id="1103" w:name="_Toc27584282"/>
      <w:bookmarkStart w:id="1104" w:name="_Toc36455584"/>
      <w:bookmarkStart w:id="1105" w:name="_Toc45026970"/>
      <w:bookmarkStart w:id="1106" w:name="_Toc51866775"/>
      <w:r>
        <w:t>A.1</w:t>
      </w:r>
      <w:r>
        <w:tab/>
        <w:t>General</w:t>
      </w:r>
      <w:bookmarkEnd w:id="1102"/>
      <w:bookmarkEnd w:id="1103"/>
      <w:bookmarkEnd w:id="1104"/>
      <w:bookmarkEnd w:id="1105"/>
      <w:bookmarkEnd w:id="1106"/>
    </w:p>
    <w:p w14:paraId="32EA021E" w14:textId="774094E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0A5B8004" w14:textId="77777777" w:rsidR="00930FFA" w:rsidRPr="00EA7D0A" w:rsidRDefault="00930FFA" w:rsidP="00930FF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734AC2E3" w14:textId="77777777" w:rsidR="00930FFA" w:rsidRPr="004D2E9A" w:rsidRDefault="00930FFA" w:rsidP="00930FF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6236977" w14:textId="6C2C3346" w:rsidR="00930FFA" w:rsidRDefault="00930FFA" w:rsidP="00930FFA">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151DAB">
        <w:rPr>
          <w:lang w:eastAsia="zh-CN"/>
        </w:rPr>
        <w:t xml:space="preserve"> 3GPP TR</w:t>
      </w:r>
      <w:r w:rsidR="00CA4B50">
        <w:rPr>
          <w:lang w:eastAsia="zh-CN"/>
        </w:rPr>
        <w:t> 21.900 [</w:t>
      </w:r>
      <w:r>
        <w:rPr>
          <w:lang w:eastAsia="zh-CN"/>
        </w:rPr>
        <w:t>28] for further information)</w:t>
      </w:r>
      <w:r>
        <w:t>:</w:t>
      </w:r>
    </w:p>
    <w:p w14:paraId="6791BC64" w14:textId="77777777" w:rsidR="00930FFA" w:rsidRDefault="00930FFA" w:rsidP="00930FFA">
      <w:pPr>
        <w:pStyle w:val="B1"/>
        <w:rPr>
          <w:lang w:eastAsia="zh-CN"/>
        </w:rPr>
      </w:pPr>
      <w:r>
        <w:t>-</w:t>
      </w:r>
      <w:r>
        <w:tab/>
      </w:r>
      <w:hyperlink r:id="rId66" w:history="1">
        <w:r w:rsidRPr="00D35B0A">
          <w:rPr>
            <w:rStyle w:val="Hyperlink"/>
          </w:rPr>
          <w:t>https://www.3gpp.org/ftp/Specs/archive/OpenAPI/&lt;Release&gt;/</w:t>
        </w:r>
      </w:hyperlink>
      <w:r>
        <w:rPr>
          <w:lang w:eastAsia="zh-CN"/>
        </w:rPr>
        <w:t>, and</w:t>
      </w:r>
    </w:p>
    <w:p w14:paraId="5CF53114" w14:textId="77777777" w:rsidR="00930FFA" w:rsidRDefault="00930FFA" w:rsidP="00930FFA">
      <w:pPr>
        <w:pStyle w:val="B1"/>
      </w:pPr>
      <w:r>
        <w:rPr>
          <w:lang w:eastAsia="zh-CN"/>
        </w:rPr>
        <w:t>-</w:t>
      </w:r>
      <w:r>
        <w:rPr>
          <w:lang w:eastAsia="zh-CN"/>
        </w:rPr>
        <w:tab/>
      </w:r>
      <w:hyperlink r:id="rId67"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39D4D4B" w14:textId="41389233" w:rsidR="00930FFA" w:rsidRPr="00C327E7" w:rsidRDefault="00930FFA" w:rsidP="00C327E7">
      <w:pPr>
        <w:pStyle w:val="NO"/>
      </w:pPr>
      <w:r w:rsidRPr="006D6534">
        <w:t>NOTE</w:t>
      </w:r>
      <w:r>
        <w:t> 2</w:t>
      </w:r>
      <w:r w:rsidRPr="006D6534">
        <w:t>:</w:t>
      </w:r>
      <w:bookmarkStart w:id="1107"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1107"/>
    </w:p>
    <w:p w14:paraId="32EA021F" w14:textId="77777777" w:rsidR="00080512" w:rsidRDefault="007B24EB" w:rsidP="007B24EB">
      <w:pPr>
        <w:pStyle w:val="Heading2"/>
      </w:pPr>
      <w:bookmarkStart w:id="1108" w:name="_Toc20129656"/>
      <w:bookmarkStart w:id="1109" w:name="_Toc27584283"/>
      <w:bookmarkStart w:id="1110" w:name="_Toc36455585"/>
      <w:bookmarkStart w:id="1111" w:name="_Toc45026971"/>
      <w:bookmarkStart w:id="1112" w:name="_Hlk42855657"/>
      <w:bookmarkStart w:id="1113" w:name="_Toc51866776"/>
      <w:r>
        <w:t>A.</w:t>
      </w:r>
      <w:r w:rsidR="00CA0EC8">
        <w:t>2</w:t>
      </w:r>
      <w:r>
        <w:tab/>
      </w:r>
      <w:r w:rsidR="00374AB0">
        <w:t xml:space="preserve">Nsmf_PDUSession </w:t>
      </w:r>
      <w:r w:rsidR="00CA0EC8">
        <w:t>API</w:t>
      </w:r>
      <w:bookmarkEnd w:id="1108"/>
      <w:bookmarkEnd w:id="1109"/>
      <w:bookmarkEnd w:id="1110"/>
      <w:bookmarkEnd w:id="1111"/>
      <w:bookmarkEnd w:id="1113"/>
    </w:p>
    <w:p w14:paraId="32EA0220" w14:textId="77777777" w:rsidR="0086296D" w:rsidRPr="002E5CBA" w:rsidRDefault="0086296D" w:rsidP="0086296D">
      <w:pPr>
        <w:pStyle w:val="PL"/>
        <w:rPr>
          <w:lang w:val="en-US"/>
        </w:rPr>
      </w:pPr>
      <w:r w:rsidRPr="002E5CBA">
        <w:rPr>
          <w:lang w:val="en-US"/>
        </w:rPr>
        <w:t>openapi: 3.0.0</w:t>
      </w:r>
    </w:p>
    <w:p w14:paraId="32EA0221" w14:textId="77777777" w:rsidR="0086296D" w:rsidRPr="002E5CBA" w:rsidRDefault="0086296D" w:rsidP="0086296D">
      <w:pPr>
        <w:pStyle w:val="PL"/>
        <w:rPr>
          <w:lang w:val="en-US"/>
        </w:rPr>
      </w:pPr>
    </w:p>
    <w:p w14:paraId="32EA0222" w14:textId="77777777" w:rsidR="0086296D" w:rsidRPr="002E5CBA" w:rsidRDefault="0086296D" w:rsidP="0086296D">
      <w:pPr>
        <w:pStyle w:val="PL"/>
        <w:rPr>
          <w:lang w:val="en-US"/>
        </w:rPr>
      </w:pPr>
      <w:r w:rsidRPr="002E5CBA">
        <w:rPr>
          <w:lang w:val="en-US"/>
        </w:rPr>
        <w:t>info:</w:t>
      </w:r>
    </w:p>
    <w:p w14:paraId="32EA0223" w14:textId="052334A8" w:rsidR="0086296D" w:rsidRPr="002E5CBA" w:rsidRDefault="0086296D" w:rsidP="0086296D">
      <w:pPr>
        <w:pStyle w:val="PL"/>
        <w:rPr>
          <w:lang w:val="en-US"/>
        </w:rPr>
      </w:pPr>
      <w:r w:rsidRPr="002E5CBA">
        <w:rPr>
          <w:lang w:val="en-US"/>
        </w:rPr>
        <w:t xml:space="preserve">  version: '1.</w:t>
      </w:r>
      <w:r w:rsidR="000D5108">
        <w:rPr>
          <w:lang w:val="en-US"/>
        </w:rPr>
        <w:t>0</w:t>
      </w:r>
      <w:r w:rsidRPr="002E5CBA">
        <w:rPr>
          <w:lang w:val="en-US"/>
        </w:rPr>
        <w:t>.</w:t>
      </w:r>
      <w:r w:rsidR="00740088">
        <w:rPr>
          <w:lang w:val="en-US"/>
        </w:rPr>
        <w:t>5</w:t>
      </w:r>
      <w:r w:rsidR="00740088" w:rsidRPr="002E5CBA">
        <w:rPr>
          <w:lang w:val="en-US"/>
        </w:rPr>
        <w:t>'</w:t>
      </w:r>
    </w:p>
    <w:p w14:paraId="32EA0224" w14:textId="77777777" w:rsidR="0086296D" w:rsidRPr="002E5CBA" w:rsidRDefault="0086296D" w:rsidP="0086296D">
      <w:pPr>
        <w:pStyle w:val="PL"/>
        <w:rPr>
          <w:lang w:val="en-US"/>
        </w:rPr>
      </w:pPr>
      <w:r w:rsidRPr="002E5CBA">
        <w:rPr>
          <w:lang w:val="en-US"/>
        </w:rPr>
        <w:t xml:space="preserve">  title: '</w:t>
      </w:r>
      <w:r w:rsidR="00CE70B9">
        <w:rPr>
          <w:lang w:val="en-US"/>
        </w:rPr>
        <w:t>Nsmf_PDUSession</w:t>
      </w:r>
      <w:r w:rsidRPr="002E5CBA">
        <w:rPr>
          <w:lang w:val="en-US"/>
        </w:rPr>
        <w:t>'</w:t>
      </w:r>
    </w:p>
    <w:p w14:paraId="36018C3D" w14:textId="77777777" w:rsidR="00AD1DC5" w:rsidRDefault="0086296D" w:rsidP="00AD1DC5">
      <w:pPr>
        <w:pStyle w:val="PL"/>
        <w:rPr>
          <w:lang w:val="fr-FR"/>
        </w:rPr>
      </w:pPr>
      <w:r w:rsidRPr="00EA441A">
        <w:t xml:space="preserve">  </w:t>
      </w:r>
      <w:r w:rsidRPr="00757B26">
        <w:rPr>
          <w:lang w:val="fr-FR"/>
        </w:rPr>
        <w:t xml:space="preserve">description: </w:t>
      </w:r>
      <w:r w:rsidR="00AD1DC5" w:rsidRPr="00C327E7">
        <w:rPr>
          <w:lang w:val="fr-FR"/>
        </w:rPr>
        <w:t>|</w:t>
      </w:r>
    </w:p>
    <w:p w14:paraId="32EA0225" w14:textId="36A378BF" w:rsidR="0086296D" w:rsidRDefault="00AD1DC5" w:rsidP="00AD1DC5">
      <w:pPr>
        <w:pStyle w:val="PL"/>
        <w:rPr>
          <w:lang w:val="fr-FR"/>
        </w:rPr>
      </w:pPr>
      <w:r w:rsidRPr="00AD1DC5">
        <w:rPr>
          <w:lang w:val="fr-FR"/>
        </w:rPr>
        <w:t xml:space="preserve">    </w:t>
      </w:r>
      <w:r w:rsidR="0086296D" w:rsidRPr="00757B26">
        <w:rPr>
          <w:lang w:val="fr-FR"/>
        </w:rPr>
        <w:t>SMF PDU Session Service</w:t>
      </w:r>
      <w:r>
        <w:rPr>
          <w:lang w:val="fr-FR"/>
        </w:rPr>
        <w:t>.</w:t>
      </w:r>
    </w:p>
    <w:p w14:paraId="495403E2" w14:textId="5589F649" w:rsidR="00AD1DC5" w:rsidRDefault="00AD1DC5" w:rsidP="00AD1DC5">
      <w:pPr>
        <w:pStyle w:val="PL"/>
      </w:pPr>
      <w:r w:rsidRPr="00095A67">
        <w:rPr>
          <w:lang w:val="fr-FR"/>
        </w:rPr>
        <w:t xml:space="preserve">    </w:t>
      </w:r>
      <w:r>
        <w:t>© 20</w:t>
      </w:r>
      <w:r w:rsidR="009E643A">
        <w:t>20</w:t>
      </w:r>
      <w:r>
        <w:t>, 3GPP Organizational Partners (ARIB, ATIS, CCSA, ETSI, TSDSI, TTA, TTC).</w:t>
      </w:r>
    </w:p>
    <w:p w14:paraId="500B13F5" w14:textId="1BFFCAAE" w:rsidR="00AD1DC5" w:rsidRPr="00AD1DC5" w:rsidRDefault="00AD1DC5" w:rsidP="0086296D">
      <w:pPr>
        <w:pStyle w:val="PL"/>
      </w:pPr>
      <w:r>
        <w:t xml:space="preserve">    All rights reserved.</w:t>
      </w:r>
    </w:p>
    <w:p w14:paraId="32EA0226" w14:textId="77777777" w:rsidR="0086296D" w:rsidRPr="0064088A" w:rsidRDefault="0086296D" w:rsidP="0086296D">
      <w:pPr>
        <w:pStyle w:val="PL"/>
      </w:pPr>
    </w:p>
    <w:p w14:paraId="395F6298" w14:textId="77777777" w:rsidR="000D5108" w:rsidRPr="0064088A" w:rsidRDefault="000D5108" w:rsidP="000D5108">
      <w:pPr>
        <w:pStyle w:val="PL"/>
        <w:rPr>
          <w:noProof w:val="0"/>
        </w:rPr>
      </w:pPr>
      <w:r w:rsidRPr="0064088A">
        <w:rPr>
          <w:noProof w:val="0"/>
        </w:rPr>
        <w:t>externalDocs:</w:t>
      </w:r>
    </w:p>
    <w:p w14:paraId="1B562183" w14:textId="32A7C3C2" w:rsidR="000D5108" w:rsidRPr="00D27A4B" w:rsidRDefault="000D5108" w:rsidP="000D5108">
      <w:pPr>
        <w:pStyle w:val="PL"/>
        <w:rPr>
          <w:noProof w:val="0"/>
        </w:rPr>
      </w:pPr>
      <w:r w:rsidRPr="00C327E7">
        <w:t xml:space="preserve">  </w:t>
      </w:r>
      <w:r w:rsidRPr="00D27A4B">
        <w:rPr>
          <w:noProof w:val="0"/>
        </w:rPr>
        <w:t>description: 3GPP TS 29.50</w:t>
      </w:r>
      <w:r>
        <w:rPr>
          <w:noProof w:val="0"/>
        </w:rPr>
        <w:t>2</w:t>
      </w:r>
      <w:r w:rsidRPr="00D27A4B">
        <w:rPr>
          <w:noProof w:val="0"/>
        </w:rPr>
        <w:t xml:space="preserve"> V15.</w:t>
      </w:r>
      <w:r w:rsidR="00740088">
        <w:rPr>
          <w:noProof w:val="0"/>
        </w:rPr>
        <w:t>9</w:t>
      </w:r>
      <w:r w:rsidRPr="00D27A4B">
        <w:rPr>
          <w:noProof w:val="0"/>
        </w:rPr>
        <w:t>.</w:t>
      </w:r>
      <w:r w:rsidR="00BB4FCE">
        <w:rPr>
          <w:noProof w:val="0"/>
        </w:rPr>
        <w:t>0</w:t>
      </w:r>
      <w:r w:rsidRPr="00D27A4B">
        <w:rPr>
          <w:noProof w:val="0"/>
        </w:rPr>
        <w:t>;</w:t>
      </w:r>
      <w:r>
        <w:rPr>
          <w:noProof w:val="0"/>
        </w:rPr>
        <w:t xml:space="preserve"> 5G System; Session Management Services; Stage 3</w:t>
      </w:r>
    </w:p>
    <w:p w14:paraId="52504C38" w14:textId="77777777" w:rsidR="000D5108" w:rsidRPr="00D27A4B" w:rsidRDefault="000D5108" w:rsidP="000D5108">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bookmarkEnd w:id="1112"/>
    <w:p w14:paraId="58077398" w14:textId="77777777" w:rsidR="000D5108" w:rsidRPr="00757B26" w:rsidRDefault="000D5108" w:rsidP="0086296D">
      <w:pPr>
        <w:pStyle w:val="PL"/>
      </w:pPr>
    </w:p>
    <w:p w14:paraId="32EA0227" w14:textId="4395771D" w:rsidR="0086296D" w:rsidRPr="00EA1C32" w:rsidRDefault="0086296D" w:rsidP="0086296D">
      <w:pPr>
        <w:pStyle w:val="PL"/>
        <w:rPr>
          <w:lang w:val="en-US"/>
        </w:rPr>
      </w:pPr>
      <w:r w:rsidRPr="00EA1C32">
        <w:rPr>
          <w:lang w:val="en-US"/>
        </w:rPr>
        <w:t>servers:</w:t>
      </w:r>
    </w:p>
    <w:p w14:paraId="32EA0228" w14:textId="77777777" w:rsidR="0086296D" w:rsidRPr="002E5CBA" w:rsidRDefault="0086296D" w:rsidP="0086296D">
      <w:pPr>
        <w:pStyle w:val="PL"/>
        <w:rPr>
          <w:lang w:val="en-US"/>
        </w:rPr>
      </w:pPr>
      <w:r w:rsidRPr="00EA1C32">
        <w:rPr>
          <w:lang w:val="en-US"/>
        </w:rPr>
        <w:t xml:space="preserve">  </w:t>
      </w:r>
      <w:r w:rsidRPr="002E5CBA">
        <w:rPr>
          <w:lang w:val="en-US"/>
        </w:rPr>
        <w:t xml:space="preserve">- url: </w:t>
      </w:r>
      <w:r w:rsidR="00CE70B9">
        <w:rPr>
          <w:lang w:val="en-US"/>
        </w:rPr>
        <w:t>'</w:t>
      </w:r>
      <w:r w:rsidRPr="002E5CBA">
        <w:rPr>
          <w:lang w:val="en-US"/>
        </w:rPr>
        <w:t>{apiRoot}/nsmf-pdusession/v1</w:t>
      </w:r>
      <w:r w:rsidR="00CE70B9">
        <w:rPr>
          <w:lang w:val="en-US"/>
        </w:rPr>
        <w:t>'</w:t>
      </w:r>
    </w:p>
    <w:p w14:paraId="32EA0229" w14:textId="77777777" w:rsidR="0086296D" w:rsidRPr="002E5CBA" w:rsidRDefault="0086296D" w:rsidP="0086296D">
      <w:pPr>
        <w:pStyle w:val="PL"/>
        <w:rPr>
          <w:lang w:val="en-US"/>
        </w:rPr>
      </w:pPr>
      <w:r w:rsidRPr="002E5CBA">
        <w:rPr>
          <w:lang w:val="en-US"/>
        </w:rPr>
        <w:t xml:space="preserve">    variables:</w:t>
      </w:r>
    </w:p>
    <w:p w14:paraId="32EA022A" w14:textId="77777777" w:rsidR="0086296D" w:rsidRPr="002E5CBA" w:rsidRDefault="0086296D" w:rsidP="0086296D">
      <w:pPr>
        <w:pStyle w:val="PL"/>
        <w:rPr>
          <w:lang w:val="en-US"/>
        </w:rPr>
      </w:pPr>
      <w:r w:rsidRPr="002E5CBA">
        <w:rPr>
          <w:lang w:val="en-US"/>
        </w:rPr>
        <w:t xml:space="preserve">      apiRoot:</w:t>
      </w:r>
    </w:p>
    <w:p w14:paraId="32EA022B" w14:textId="77777777" w:rsidR="0086296D" w:rsidRPr="002E5CBA" w:rsidRDefault="0086296D" w:rsidP="0086296D">
      <w:pPr>
        <w:pStyle w:val="PL"/>
        <w:rPr>
          <w:lang w:val="en-US"/>
        </w:rPr>
      </w:pPr>
      <w:r w:rsidRPr="002E5CBA">
        <w:rPr>
          <w:lang w:val="en-US"/>
        </w:rPr>
        <w:t xml:space="preserve">        default: </w:t>
      </w:r>
      <w:r w:rsidR="00CE70B9">
        <w:rPr>
          <w:lang w:val="en-US"/>
        </w:rPr>
        <w:t>https://example</w:t>
      </w:r>
      <w:r w:rsidRPr="002E5CBA">
        <w:rPr>
          <w:lang w:val="en-US"/>
        </w:rPr>
        <w:t>.com</w:t>
      </w:r>
    </w:p>
    <w:p w14:paraId="32EA022C" w14:textId="47DC9751" w:rsidR="0086296D" w:rsidRPr="002E5CBA" w:rsidRDefault="0086296D" w:rsidP="0086296D">
      <w:pPr>
        <w:pStyle w:val="PL"/>
        <w:rPr>
          <w:lang w:val="en-US"/>
        </w:rPr>
      </w:pPr>
      <w:r w:rsidRPr="002E5CBA">
        <w:rPr>
          <w:lang w:val="en-US"/>
        </w:rPr>
        <w:t xml:space="preserve">        description:  apiRoot as defined in </w:t>
      </w:r>
      <w:r w:rsidR="005B1EEB">
        <w:rPr>
          <w:lang w:val="en-US"/>
        </w:rPr>
        <w:t>clause</w:t>
      </w:r>
      <w:r w:rsidRPr="002E5CBA">
        <w:rPr>
          <w:lang w:val="en-US"/>
        </w:rPr>
        <w:t xml:space="preserve"> 4.4 of 3GPP TS 29.501</w:t>
      </w:r>
      <w:r w:rsidR="00803680">
        <w:rPr>
          <w:lang w:val="en-US"/>
        </w:rPr>
        <w:t xml:space="preserve">. </w:t>
      </w:r>
      <w:r w:rsidR="00803680">
        <w:rPr>
          <w:lang w:val="en-US" w:eastAsia="zh-CN"/>
        </w:rPr>
        <w:t>The sm-contexts and pdu-sessions resources</w:t>
      </w:r>
      <w:r w:rsidR="00803680" w:rsidRPr="00AA2D25">
        <w:t xml:space="preserve"> </w:t>
      </w:r>
      <w:r w:rsidR="00803680">
        <w:t>can be distributed on different processing instances or hosts</w:t>
      </w:r>
      <w:r w:rsidR="00803680">
        <w:rPr>
          <w:lang w:val="en-US" w:eastAsia="zh-CN"/>
        </w:rPr>
        <w:t xml:space="preserve">. Thus the </w:t>
      </w:r>
      <w:r w:rsidR="00803680">
        <w:t>authority and/or deployment-specific string of the apiRoot</w:t>
      </w:r>
      <w:r w:rsidR="00803680">
        <w:rPr>
          <w:lang w:val="en-US" w:eastAsia="zh-CN"/>
        </w:rPr>
        <w:t xml:space="preserve"> of the created individual sm context and pdu-session resources' URIs may differ from the </w:t>
      </w:r>
      <w:r w:rsidR="00803680">
        <w:t xml:space="preserve">authority and/or deployment-specific string of the </w:t>
      </w:r>
      <w:r w:rsidR="00803680">
        <w:rPr>
          <w:lang w:val="en-US" w:eastAsia="zh-CN"/>
        </w:rPr>
        <w:t>apiRoot of the sm-contexts and pdu-sessions collections' URIs.</w:t>
      </w:r>
    </w:p>
    <w:p w14:paraId="32EA022D" w14:textId="77777777" w:rsidR="0086296D" w:rsidRPr="002E5CBA" w:rsidRDefault="0086296D" w:rsidP="0086296D">
      <w:pPr>
        <w:pStyle w:val="PL"/>
        <w:rPr>
          <w:lang w:val="en-US"/>
        </w:rPr>
      </w:pPr>
    </w:p>
    <w:p w14:paraId="32EA022E" w14:textId="77777777" w:rsidR="0086296D" w:rsidRDefault="0086296D" w:rsidP="0086296D">
      <w:pPr>
        <w:pStyle w:val="PL"/>
        <w:rPr>
          <w:lang w:val="en-US"/>
        </w:rPr>
      </w:pPr>
      <w:r w:rsidRPr="00082B3E">
        <w:rPr>
          <w:lang w:val="en-US"/>
        </w:rPr>
        <w:t>security:</w:t>
      </w:r>
    </w:p>
    <w:p w14:paraId="32EA022F" w14:textId="77777777" w:rsidR="00CE70B9" w:rsidRPr="00082B3E" w:rsidRDefault="00CE70B9" w:rsidP="00B767EA">
      <w:pPr>
        <w:pStyle w:val="PL"/>
        <w:rPr>
          <w:lang w:val="en-US"/>
        </w:rPr>
      </w:pPr>
      <w:r>
        <w:t xml:space="preserve">  - {}</w:t>
      </w:r>
    </w:p>
    <w:p w14:paraId="32EA0230" w14:textId="55EE207F" w:rsidR="0086296D" w:rsidRDefault="0086296D" w:rsidP="0086296D">
      <w:pPr>
        <w:pStyle w:val="PL"/>
        <w:rPr>
          <w:lang w:val="en-US"/>
        </w:rPr>
      </w:pPr>
      <w:r w:rsidRPr="00082B3E">
        <w:rPr>
          <w:lang w:val="en-US"/>
        </w:rPr>
        <w:t xml:space="preserve">  - oAuth2Client</w:t>
      </w:r>
      <w:r w:rsidR="00F82463">
        <w:rPr>
          <w:lang w:val="en-US"/>
        </w:rPr>
        <w:t>C</w:t>
      </w:r>
      <w:r w:rsidRPr="00082B3E">
        <w:rPr>
          <w:lang w:val="en-US"/>
        </w:rPr>
        <w:t>redentials:</w:t>
      </w:r>
    </w:p>
    <w:p w14:paraId="2D2035E3" w14:textId="1777A6F7" w:rsidR="00601A06" w:rsidRPr="00BF6487" w:rsidRDefault="00601A06" w:rsidP="0086296D">
      <w:pPr>
        <w:pStyle w:val="PL"/>
        <w:rPr>
          <w:lang w:val="en-US"/>
        </w:rPr>
      </w:pPr>
      <w:r>
        <w:rPr>
          <w:lang w:val="en-US"/>
        </w:rPr>
        <w:t xml:space="preserve">    - </w:t>
      </w:r>
      <w:r w:rsidRPr="002857AD">
        <w:t>nsmf-pdusession</w:t>
      </w:r>
    </w:p>
    <w:p w14:paraId="32EA0231" w14:textId="77777777" w:rsidR="0086296D" w:rsidRDefault="0086296D" w:rsidP="0086296D">
      <w:pPr>
        <w:pStyle w:val="PL"/>
        <w:rPr>
          <w:lang w:val="en-US"/>
        </w:rPr>
      </w:pPr>
    </w:p>
    <w:p w14:paraId="32EA0232" w14:textId="77777777" w:rsidR="0086296D" w:rsidRPr="002E5CBA" w:rsidRDefault="0086296D" w:rsidP="0086296D">
      <w:pPr>
        <w:pStyle w:val="PL"/>
        <w:rPr>
          <w:lang w:val="en-US"/>
        </w:rPr>
      </w:pPr>
      <w:r w:rsidRPr="002E5CBA">
        <w:rPr>
          <w:lang w:val="en-US"/>
        </w:rPr>
        <w:t>paths:</w:t>
      </w:r>
    </w:p>
    <w:p w14:paraId="32EA0233" w14:textId="77777777" w:rsidR="0086296D" w:rsidRPr="002E5CBA" w:rsidRDefault="0086296D" w:rsidP="0086296D">
      <w:pPr>
        <w:pStyle w:val="PL"/>
        <w:rPr>
          <w:lang w:val="en-US"/>
        </w:rPr>
      </w:pPr>
      <w:r w:rsidRPr="002E5CBA">
        <w:rPr>
          <w:lang w:val="en-US"/>
        </w:rPr>
        <w:t xml:space="preserve">  /sm-contexts:</w:t>
      </w:r>
    </w:p>
    <w:p w14:paraId="32EA0234" w14:textId="77777777" w:rsidR="0086296D" w:rsidRPr="002E5CBA" w:rsidRDefault="0086296D" w:rsidP="0086296D">
      <w:pPr>
        <w:pStyle w:val="PL"/>
        <w:rPr>
          <w:lang w:val="en-US"/>
        </w:rPr>
      </w:pPr>
      <w:r w:rsidRPr="002E5CBA">
        <w:rPr>
          <w:lang w:val="en-US"/>
        </w:rPr>
        <w:t xml:space="preserve">    post:</w:t>
      </w:r>
    </w:p>
    <w:p w14:paraId="32EA0235" w14:textId="0DA6304E" w:rsidR="0086296D" w:rsidRPr="002E5CBA" w:rsidRDefault="0086296D" w:rsidP="0086296D">
      <w:pPr>
        <w:pStyle w:val="PL"/>
        <w:rPr>
          <w:lang w:val="en-US"/>
        </w:rPr>
      </w:pPr>
      <w:r w:rsidRPr="002E5CBA">
        <w:rPr>
          <w:lang w:val="en-US"/>
        </w:rPr>
        <w:t xml:space="preserve">      summary:  Create SM Context</w:t>
      </w:r>
    </w:p>
    <w:p w14:paraId="32EA0236" w14:textId="77777777" w:rsidR="0086296D" w:rsidRPr="002E5CBA" w:rsidRDefault="0086296D" w:rsidP="0086296D">
      <w:pPr>
        <w:pStyle w:val="PL"/>
        <w:rPr>
          <w:lang w:val="en-US"/>
        </w:rPr>
      </w:pPr>
      <w:r w:rsidRPr="002E5CBA">
        <w:rPr>
          <w:lang w:val="en-US"/>
        </w:rPr>
        <w:t xml:space="preserve">      tags:</w:t>
      </w:r>
    </w:p>
    <w:p w14:paraId="32EA0237" w14:textId="77777777" w:rsidR="0086296D" w:rsidRPr="002E5CBA" w:rsidRDefault="0086296D" w:rsidP="0086296D">
      <w:pPr>
        <w:pStyle w:val="PL"/>
        <w:rPr>
          <w:lang w:val="en-US"/>
        </w:rPr>
      </w:pPr>
      <w:r w:rsidRPr="002E5CBA">
        <w:rPr>
          <w:lang w:val="en-US"/>
        </w:rPr>
        <w:t xml:space="preserve">        - SM contexts collection</w:t>
      </w:r>
    </w:p>
    <w:p w14:paraId="32EA0238" w14:textId="77777777" w:rsidR="0086296D" w:rsidRPr="002E5CBA" w:rsidRDefault="0086296D" w:rsidP="0086296D">
      <w:pPr>
        <w:pStyle w:val="PL"/>
        <w:rPr>
          <w:lang w:val="en-US"/>
        </w:rPr>
      </w:pPr>
      <w:r w:rsidRPr="002E5CBA">
        <w:rPr>
          <w:lang w:val="en-US"/>
        </w:rPr>
        <w:t xml:space="preserve">      operationId: PostSmContexts</w:t>
      </w:r>
    </w:p>
    <w:p w14:paraId="32EA0239" w14:textId="77777777" w:rsidR="0086296D" w:rsidRPr="002E5CBA" w:rsidRDefault="0086296D" w:rsidP="0086296D">
      <w:pPr>
        <w:pStyle w:val="PL"/>
        <w:rPr>
          <w:lang w:val="en-US"/>
        </w:rPr>
      </w:pPr>
      <w:r w:rsidRPr="002E5CBA">
        <w:rPr>
          <w:lang w:val="en-US"/>
        </w:rPr>
        <w:lastRenderedPageBreak/>
        <w:t xml:space="preserve">      requestBody:</w:t>
      </w:r>
    </w:p>
    <w:p w14:paraId="32EA023A" w14:textId="77777777" w:rsidR="0086296D" w:rsidRPr="002E5CBA" w:rsidRDefault="0086296D" w:rsidP="0086296D">
      <w:pPr>
        <w:pStyle w:val="PL"/>
        <w:rPr>
          <w:lang w:val="en-US"/>
        </w:rPr>
      </w:pPr>
      <w:r w:rsidRPr="002E5CBA">
        <w:rPr>
          <w:lang w:val="en-US"/>
        </w:rPr>
        <w:t xml:space="preserve">        description: representation of the SM context to be created in the SMF</w:t>
      </w:r>
    </w:p>
    <w:p w14:paraId="32EA023B" w14:textId="77777777" w:rsidR="0086296D" w:rsidRPr="002E5CBA" w:rsidRDefault="0086296D" w:rsidP="0086296D">
      <w:pPr>
        <w:pStyle w:val="PL"/>
        <w:rPr>
          <w:lang w:val="en-US"/>
        </w:rPr>
      </w:pPr>
      <w:r w:rsidRPr="002E5CBA">
        <w:rPr>
          <w:lang w:val="en-US"/>
        </w:rPr>
        <w:t xml:space="preserve">        required: true</w:t>
      </w:r>
    </w:p>
    <w:p w14:paraId="32EA023C" w14:textId="77777777" w:rsidR="0086296D" w:rsidRPr="002E5CBA" w:rsidRDefault="0086296D" w:rsidP="0086296D">
      <w:pPr>
        <w:pStyle w:val="PL"/>
        <w:rPr>
          <w:lang w:val="en-US"/>
        </w:rPr>
      </w:pPr>
      <w:r w:rsidRPr="002E5CBA">
        <w:rPr>
          <w:lang w:val="en-US"/>
        </w:rPr>
        <w:t xml:space="preserve">        content:</w:t>
      </w:r>
    </w:p>
    <w:p w14:paraId="32EA023D" w14:textId="77777777" w:rsidR="0086296D" w:rsidRPr="002E5CBA" w:rsidRDefault="0086296D" w:rsidP="0086296D">
      <w:pPr>
        <w:pStyle w:val="PL"/>
        <w:rPr>
          <w:lang w:val="en-US"/>
        </w:rPr>
      </w:pPr>
      <w:r w:rsidRPr="002E5CBA">
        <w:rPr>
          <w:lang w:val="en-US"/>
        </w:rPr>
        <w:t xml:space="preserve">          multipart/related:</w:t>
      </w:r>
    </w:p>
    <w:p w14:paraId="32EA023E" w14:textId="77777777" w:rsidR="0086296D" w:rsidRPr="002E5CBA" w:rsidRDefault="0086296D" w:rsidP="0086296D">
      <w:pPr>
        <w:pStyle w:val="PL"/>
        <w:rPr>
          <w:lang w:val="en-US"/>
        </w:rPr>
      </w:pPr>
      <w:r w:rsidRPr="002E5CBA">
        <w:rPr>
          <w:lang w:val="en-US"/>
        </w:rPr>
        <w:t xml:space="preserve">            schema:</w:t>
      </w:r>
    </w:p>
    <w:p w14:paraId="32EA023F" w14:textId="77777777" w:rsidR="0086296D" w:rsidRPr="002E5CBA" w:rsidRDefault="0086296D" w:rsidP="0086296D">
      <w:pPr>
        <w:pStyle w:val="PL"/>
        <w:rPr>
          <w:lang w:val="en-US"/>
        </w:rPr>
      </w:pPr>
      <w:r w:rsidRPr="002E5CBA">
        <w:rPr>
          <w:lang w:val="en-US"/>
        </w:rPr>
        <w:t xml:space="preserve">              type: object</w:t>
      </w:r>
    </w:p>
    <w:p w14:paraId="32EA0240" w14:textId="77777777" w:rsidR="0086296D" w:rsidRPr="002E5CBA" w:rsidRDefault="0086296D" w:rsidP="0086296D">
      <w:pPr>
        <w:pStyle w:val="PL"/>
        <w:rPr>
          <w:lang w:val="en-US"/>
        </w:rPr>
      </w:pPr>
      <w:r w:rsidRPr="002E5CBA">
        <w:rPr>
          <w:lang w:val="en-US"/>
        </w:rPr>
        <w:t xml:space="preserve">              properties: # Request parts</w:t>
      </w:r>
    </w:p>
    <w:p w14:paraId="32EA0241" w14:textId="77777777" w:rsidR="0086296D" w:rsidRPr="002E5CBA" w:rsidRDefault="0086296D" w:rsidP="0086296D">
      <w:pPr>
        <w:pStyle w:val="PL"/>
        <w:rPr>
          <w:lang w:val="en-US"/>
        </w:rPr>
      </w:pPr>
      <w:r w:rsidRPr="002E5CBA">
        <w:rPr>
          <w:lang w:val="en-US"/>
        </w:rPr>
        <w:t xml:space="preserve">                jsonData:</w:t>
      </w:r>
    </w:p>
    <w:p w14:paraId="32EA0242" w14:textId="77777777" w:rsidR="0086296D" w:rsidRPr="002E5CBA" w:rsidRDefault="0086296D" w:rsidP="0086296D">
      <w:pPr>
        <w:pStyle w:val="PL"/>
        <w:rPr>
          <w:lang w:val="en-US"/>
        </w:rPr>
      </w:pPr>
      <w:r w:rsidRPr="002E5CBA">
        <w:rPr>
          <w:lang w:val="en-US"/>
        </w:rPr>
        <w:t xml:space="preserve">                  $ref: '#/components/schemas/SmContextCreateData'</w:t>
      </w:r>
    </w:p>
    <w:p w14:paraId="32EA0243" w14:textId="77777777" w:rsidR="0086296D" w:rsidRPr="002E5CBA" w:rsidRDefault="0086296D" w:rsidP="0086296D">
      <w:pPr>
        <w:pStyle w:val="PL"/>
        <w:rPr>
          <w:lang w:val="en-US"/>
        </w:rPr>
      </w:pPr>
      <w:r w:rsidRPr="002E5CBA">
        <w:rPr>
          <w:lang w:val="en-US"/>
        </w:rPr>
        <w:t xml:space="preserve">                binaryDataN1SmMessage:</w:t>
      </w:r>
    </w:p>
    <w:p w14:paraId="32EA0244" w14:textId="77777777" w:rsidR="0086296D" w:rsidRPr="002E5CBA" w:rsidRDefault="0086296D" w:rsidP="0086296D">
      <w:pPr>
        <w:pStyle w:val="PL"/>
        <w:rPr>
          <w:lang w:val="en-US"/>
        </w:rPr>
      </w:pPr>
      <w:r w:rsidRPr="002E5CBA">
        <w:rPr>
          <w:lang w:val="en-US"/>
        </w:rPr>
        <w:t xml:space="preserve">                  type: string</w:t>
      </w:r>
    </w:p>
    <w:p w14:paraId="32EA0245" w14:textId="77777777" w:rsidR="0086296D" w:rsidRPr="002E5CBA" w:rsidRDefault="0086296D" w:rsidP="0086296D">
      <w:pPr>
        <w:pStyle w:val="PL"/>
        <w:rPr>
          <w:lang w:val="en-US"/>
        </w:rPr>
      </w:pPr>
      <w:r w:rsidRPr="002E5CBA">
        <w:rPr>
          <w:lang w:val="en-US"/>
        </w:rPr>
        <w:t xml:space="preserve">                  format: binary</w:t>
      </w:r>
    </w:p>
    <w:p w14:paraId="32EA0246" w14:textId="77777777" w:rsidR="0086296D" w:rsidRPr="002E5CBA" w:rsidRDefault="0086296D" w:rsidP="0086296D">
      <w:pPr>
        <w:pStyle w:val="PL"/>
        <w:rPr>
          <w:lang w:val="en-US"/>
        </w:rPr>
      </w:pPr>
      <w:r w:rsidRPr="002E5CBA">
        <w:rPr>
          <w:lang w:val="en-US"/>
        </w:rPr>
        <w:t xml:space="preserve">            encoding:</w:t>
      </w:r>
    </w:p>
    <w:p w14:paraId="32EA0247"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48" w14:textId="77777777" w:rsidR="0086296D" w:rsidRPr="000659A3" w:rsidRDefault="0086296D" w:rsidP="0086296D">
      <w:pPr>
        <w:pStyle w:val="PL"/>
        <w:rPr>
          <w:lang w:val="fr-FR"/>
        </w:rPr>
      </w:pPr>
      <w:r w:rsidRPr="000659A3">
        <w:rPr>
          <w:lang w:val="fr-FR"/>
        </w:rPr>
        <w:t xml:space="preserve">                contentType:  application/json</w:t>
      </w:r>
    </w:p>
    <w:p w14:paraId="32EA0249" w14:textId="77777777" w:rsidR="0086296D" w:rsidRPr="000659A3" w:rsidRDefault="0086296D" w:rsidP="0086296D">
      <w:pPr>
        <w:pStyle w:val="PL"/>
        <w:rPr>
          <w:lang w:val="fr-FR"/>
        </w:rPr>
      </w:pPr>
      <w:r w:rsidRPr="000659A3">
        <w:rPr>
          <w:lang w:val="fr-FR"/>
        </w:rPr>
        <w:t xml:space="preserve">              binaryDataN1SmMessage:</w:t>
      </w:r>
    </w:p>
    <w:p w14:paraId="32EA024A"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4B" w14:textId="77777777" w:rsidR="0086296D" w:rsidRPr="002E5CBA" w:rsidRDefault="0086296D" w:rsidP="0086296D">
      <w:pPr>
        <w:pStyle w:val="PL"/>
        <w:rPr>
          <w:lang w:val="en-US"/>
        </w:rPr>
      </w:pPr>
      <w:r w:rsidRPr="002E5CBA">
        <w:rPr>
          <w:lang w:val="en-US"/>
        </w:rPr>
        <w:t xml:space="preserve">                headers:</w:t>
      </w:r>
    </w:p>
    <w:p w14:paraId="32EA024C" w14:textId="77777777" w:rsidR="0086296D" w:rsidRPr="002E5CBA" w:rsidRDefault="0086296D" w:rsidP="0086296D">
      <w:pPr>
        <w:pStyle w:val="PL"/>
        <w:rPr>
          <w:lang w:val="en-US"/>
        </w:rPr>
      </w:pPr>
      <w:r w:rsidRPr="002E5CBA">
        <w:rPr>
          <w:lang w:val="en-US"/>
        </w:rPr>
        <w:t xml:space="preserve">                  Content-Id:</w:t>
      </w:r>
    </w:p>
    <w:p w14:paraId="32EA024D" w14:textId="77777777" w:rsidR="0086296D" w:rsidRPr="002E5CBA" w:rsidRDefault="0086296D" w:rsidP="0086296D">
      <w:pPr>
        <w:pStyle w:val="PL"/>
        <w:rPr>
          <w:lang w:val="en-US"/>
        </w:rPr>
      </w:pPr>
      <w:r w:rsidRPr="002E5CBA">
        <w:rPr>
          <w:lang w:val="en-US"/>
        </w:rPr>
        <w:t xml:space="preserve">                    schema:</w:t>
      </w:r>
    </w:p>
    <w:p w14:paraId="32EA024E" w14:textId="77777777" w:rsidR="0086296D" w:rsidRPr="002E5CBA" w:rsidRDefault="0086296D" w:rsidP="0086296D">
      <w:pPr>
        <w:pStyle w:val="PL"/>
        <w:rPr>
          <w:lang w:val="en-US"/>
        </w:rPr>
      </w:pPr>
      <w:r w:rsidRPr="002E5CBA">
        <w:rPr>
          <w:lang w:val="en-US"/>
        </w:rPr>
        <w:t xml:space="preserve">                      type: string</w:t>
      </w:r>
    </w:p>
    <w:p w14:paraId="32EA024F" w14:textId="77777777" w:rsidR="0086296D" w:rsidRPr="002E5CBA" w:rsidRDefault="0086296D" w:rsidP="0086296D">
      <w:pPr>
        <w:pStyle w:val="PL"/>
        <w:rPr>
          <w:lang w:val="en-US"/>
        </w:rPr>
      </w:pPr>
      <w:r w:rsidRPr="002E5CBA">
        <w:rPr>
          <w:lang w:val="en-US"/>
        </w:rPr>
        <w:t xml:space="preserve">      callbacks:</w:t>
      </w:r>
    </w:p>
    <w:p w14:paraId="32EA0250" w14:textId="77777777" w:rsidR="0086296D" w:rsidRPr="002E5CBA" w:rsidRDefault="0086296D" w:rsidP="0086296D">
      <w:pPr>
        <w:pStyle w:val="PL"/>
        <w:rPr>
          <w:lang w:val="en-US"/>
        </w:rPr>
      </w:pPr>
      <w:r w:rsidRPr="002E5CBA">
        <w:rPr>
          <w:lang w:val="en-US"/>
        </w:rPr>
        <w:t xml:space="preserve">        smContextStatusNotification:</w:t>
      </w:r>
    </w:p>
    <w:p w14:paraId="32EA0251" w14:textId="77777777" w:rsidR="0086296D" w:rsidRPr="002E5CBA" w:rsidRDefault="0086296D" w:rsidP="0086296D">
      <w:pPr>
        <w:pStyle w:val="PL"/>
        <w:rPr>
          <w:lang w:val="en-US"/>
        </w:rPr>
      </w:pPr>
      <w:r w:rsidRPr="002E5CBA">
        <w:rPr>
          <w:lang w:val="en-US"/>
        </w:rPr>
        <w:t xml:space="preserve">          '{$request.body#/smContextStatusUri}':</w:t>
      </w:r>
    </w:p>
    <w:p w14:paraId="32EA0252" w14:textId="77777777" w:rsidR="0086296D" w:rsidRPr="002E5CBA" w:rsidRDefault="0086296D" w:rsidP="0086296D">
      <w:pPr>
        <w:pStyle w:val="PL"/>
        <w:rPr>
          <w:lang w:val="en-US"/>
        </w:rPr>
      </w:pPr>
      <w:r w:rsidRPr="002E5CBA">
        <w:rPr>
          <w:lang w:val="en-US"/>
        </w:rPr>
        <w:t xml:space="preserve">            post:</w:t>
      </w:r>
    </w:p>
    <w:p w14:paraId="32EA0253" w14:textId="77777777" w:rsidR="0086296D" w:rsidRPr="002E5CBA" w:rsidRDefault="0086296D" w:rsidP="0086296D">
      <w:pPr>
        <w:pStyle w:val="PL"/>
        <w:rPr>
          <w:lang w:val="en-US"/>
        </w:rPr>
      </w:pPr>
      <w:r w:rsidRPr="002E5CBA">
        <w:rPr>
          <w:lang w:val="en-US"/>
        </w:rPr>
        <w:t xml:space="preserve">              requestBody:  # contents of the callback message</w:t>
      </w:r>
    </w:p>
    <w:p w14:paraId="32EA0254" w14:textId="77777777" w:rsidR="0086296D" w:rsidRPr="002E5CBA" w:rsidRDefault="0086296D" w:rsidP="0086296D">
      <w:pPr>
        <w:pStyle w:val="PL"/>
        <w:rPr>
          <w:lang w:val="en-US"/>
        </w:rPr>
      </w:pPr>
      <w:r w:rsidRPr="002E5CBA">
        <w:rPr>
          <w:lang w:val="en-US"/>
        </w:rPr>
        <w:t xml:space="preserve">                required: true</w:t>
      </w:r>
    </w:p>
    <w:p w14:paraId="32EA0255" w14:textId="77777777" w:rsidR="0086296D" w:rsidRPr="002E5CBA" w:rsidRDefault="0086296D" w:rsidP="0086296D">
      <w:pPr>
        <w:pStyle w:val="PL"/>
        <w:rPr>
          <w:lang w:val="en-US"/>
        </w:rPr>
      </w:pPr>
      <w:r w:rsidRPr="002E5CBA">
        <w:rPr>
          <w:lang w:val="en-US"/>
        </w:rPr>
        <w:t xml:space="preserve">                content:</w:t>
      </w:r>
    </w:p>
    <w:p w14:paraId="32EA0256" w14:textId="77777777" w:rsidR="0086296D" w:rsidRPr="002E5CBA" w:rsidRDefault="0086296D" w:rsidP="0086296D">
      <w:pPr>
        <w:pStyle w:val="PL"/>
        <w:rPr>
          <w:lang w:val="en-US"/>
        </w:rPr>
      </w:pPr>
      <w:r w:rsidRPr="002E5CBA">
        <w:rPr>
          <w:lang w:val="en-US"/>
        </w:rPr>
        <w:t xml:space="preserve">                  application/json:</w:t>
      </w:r>
    </w:p>
    <w:p w14:paraId="32EA0257" w14:textId="77777777" w:rsidR="0086296D" w:rsidRPr="002E5CBA" w:rsidRDefault="0086296D" w:rsidP="0086296D">
      <w:pPr>
        <w:pStyle w:val="PL"/>
        <w:rPr>
          <w:lang w:val="en-US"/>
        </w:rPr>
      </w:pPr>
      <w:r w:rsidRPr="002E5CBA">
        <w:rPr>
          <w:lang w:val="en-US"/>
        </w:rPr>
        <w:t xml:space="preserve">                    schema:</w:t>
      </w:r>
    </w:p>
    <w:p w14:paraId="32EA0258" w14:textId="77777777" w:rsidR="0086296D" w:rsidRPr="002E5CBA" w:rsidRDefault="0086296D" w:rsidP="0086296D">
      <w:pPr>
        <w:pStyle w:val="PL"/>
        <w:rPr>
          <w:lang w:val="en-US"/>
        </w:rPr>
      </w:pPr>
      <w:r w:rsidRPr="002E5CBA">
        <w:rPr>
          <w:lang w:val="en-US"/>
        </w:rPr>
        <w:t xml:space="preserve">                      $ref: '#/components/schemas/SmContextStatusNotification'</w:t>
      </w:r>
    </w:p>
    <w:p w14:paraId="32EA0259" w14:textId="77777777" w:rsidR="0086296D" w:rsidRPr="002E5CBA" w:rsidRDefault="0086296D" w:rsidP="0086296D">
      <w:pPr>
        <w:pStyle w:val="PL"/>
        <w:rPr>
          <w:lang w:val="en-US"/>
        </w:rPr>
      </w:pPr>
      <w:r w:rsidRPr="002E5CBA">
        <w:rPr>
          <w:lang w:val="en-US"/>
        </w:rPr>
        <w:t xml:space="preserve">              responses:</w:t>
      </w:r>
    </w:p>
    <w:p w14:paraId="32EA025A" w14:textId="77777777" w:rsidR="0086296D" w:rsidRPr="002E5CBA" w:rsidRDefault="0086296D" w:rsidP="0086296D">
      <w:pPr>
        <w:pStyle w:val="PL"/>
        <w:rPr>
          <w:lang w:val="en-US"/>
        </w:rPr>
      </w:pPr>
      <w:r w:rsidRPr="002E5CBA">
        <w:rPr>
          <w:lang w:val="en-US"/>
        </w:rPr>
        <w:t xml:space="preserve">                '204':</w:t>
      </w:r>
    </w:p>
    <w:p w14:paraId="32EA025B" w14:textId="3B97D383" w:rsidR="0086296D" w:rsidRDefault="0086296D" w:rsidP="0086296D">
      <w:pPr>
        <w:pStyle w:val="PL"/>
        <w:rPr>
          <w:lang w:val="en-US"/>
        </w:rPr>
      </w:pPr>
      <w:r w:rsidRPr="002E5CBA">
        <w:rPr>
          <w:lang w:val="en-US"/>
        </w:rPr>
        <w:t xml:space="preserve">                  description: successful notification</w:t>
      </w:r>
    </w:p>
    <w:p w14:paraId="32EA025C" w14:textId="77777777" w:rsidR="004D4764" w:rsidRPr="002E5CBA" w:rsidRDefault="004D4764" w:rsidP="004D4764">
      <w:pPr>
        <w:pStyle w:val="PL"/>
        <w:rPr>
          <w:lang w:val="en-US"/>
        </w:rPr>
      </w:pPr>
      <w:r w:rsidRPr="002E5CBA">
        <w:rPr>
          <w:lang w:val="en-US"/>
        </w:rPr>
        <w:t xml:space="preserve">                '</w:t>
      </w:r>
      <w:r>
        <w:rPr>
          <w:lang w:val="en-US"/>
        </w:rPr>
        <w:t>307</w:t>
      </w:r>
      <w:r w:rsidRPr="002E5CBA">
        <w:rPr>
          <w:lang w:val="en-US"/>
        </w:rPr>
        <w:t>':</w:t>
      </w:r>
    </w:p>
    <w:p w14:paraId="32EA025D" w14:textId="711DBFFF" w:rsidR="004D4764" w:rsidRDefault="004D4764" w:rsidP="0086296D">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83DAB6C" w14:textId="77777777" w:rsidR="0048548F" w:rsidRDefault="0048548F" w:rsidP="0048548F">
      <w:pPr>
        <w:pStyle w:val="PL"/>
      </w:pPr>
      <w:r>
        <w:t xml:space="preserve">          </w:t>
      </w:r>
      <w:r>
        <w:rPr>
          <w:rFonts w:hint="eastAsia"/>
          <w:lang w:eastAsia="zh-CN"/>
        </w:rPr>
        <w:t xml:space="preserve">        </w:t>
      </w:r>
      <w:r>
        <w:t>headers:</w:t>
      </w:r>
    </w:p>
    <w:p w14:paraId="40E5F8A5" w14:textId="4A9A24C0" w:rsidR="0048548F" w:rsidRDefault="0048548F" w:rsidP="0048548F">
      <w:pPr>
        <w:pStyle w:val="PL"/>
      </w:pPr>
      <w:r>
        <w:t xml:space="preserve">            </w:t>
      </w:r>
      <w:r>
        <w:rPr>
          <w:rFonts w:hint="eastAsia"/>
          <w:lang w:eastAsia="zh-CN"/>
        </w:rPr>
        <w:t xml:space="preserve">        </w:t>
      </w:r>
      <w:r>
        <w:t>Location:</w:t>
      </w:r>
    </w:p>
    <w:p w14:paraId="5180A470" w14:textId="77777777" w:rsidR="0048548F" w:rsidRDefault="0048548F" w:rsidP="0048548F">
      <w:pPr>
        <w:pStyle w:val="PL"/>
        <w:rPr>
          <w:lang w:eastAsia="zh-CN"/>
        </w:rPr>
      </w:pPr>
      <w:r>
        <w:t xml:space="preserve">              </w:t>
      </w:r>
      <w:r>
        <w:rPr>
          <w:rFonts w:hint="eastAsia"/>
          <w:lang w:eastAsia="zh-CN"/>
        </w:rPr>
        <w:t xml:space="preserve">        </w:t>
      </w:r>
      <w:r>
        <w:t>required: true</w:t>
      </w:r>
    </w:p>
    <w:p w14:paraId="4F313600" w14:textId="77777777" w:rsidR="0048548F" w:rsidRDefault="0048548F" w:rsidP="0048548F">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2DF18B9F" w14:textId="77777777" w:rsidR="0048548F" w:rsidRDefault="0048548F" w:rsidP="0048548F">
      <w:pPr>
        <w:pStyle w:val="PL"/>
      </w:pPr>
      <w:r>
        <w:t xml:space="preserve">              </w:t>
      </w:r>
      <w:r>
        <w:rPr>
          <w:rFonts w:hint="eastAsia"/>
          <w:lang w:eastAsia="zh-CN"/>
        </w:rPr>
        <w:t xml:space="preserve">        </w:t>
      </w:r>
      <w:r>
        <w:t>schema:</w:t>
      </w:r>
    </w:p>
    <w:p w14:paraId="1D5B8C94" w14:textId="452C995E" w:rsidR="0048548F" w:rsidRDefault="0048548F" w:rsidP="0086296D">
      <w:pPr>
        <w:pStyle w:val="PL"/>
        <w:rPr>
          <w:lang w:val="en-US" w:eastAsia="zh-CN"/>
        </w:rPr>
      </w:pPr>
      <w:r>
        <w:t xml:space="preserve">                </w:t>
      </w:r>
      <w:r>
        <w:rPr>
          <w:rFonts w:hint="eastAsia"/>
          <w:lang w:eastAsia="zh-CN"/>
        </w:rPr>
        <w:t xml:space="preserve">        </w:t>
      </w:r>
      <w:r>
        <w:t>type: string</w:t>
      </w:r>
    </w:p>
    <w:p w14:paraId="32EA025E" w14:textId="1680C3A0" w:rsidR="0086296D" w:rsidRDefault="0086296D" w:rsidP="0086296D">
      <w:pPr>
        <w:pStyle w:val="PL"/>
        <w:rPr>
          <w:lang w:val="en-US"/>
        </w:rPr>
      </w:pPr>
      <w:r w:rsidRPr="002E5CBA">
        <w:rPr>
          <w:lang w:val="en-US"/>
        </w:rPr>
        <w:t xml:space="preserve">                </w:t>
      </w:r>
      <w:r>
        <w:rPr>
          <w:lang w:val="en-US"/>
        </w:rPr>
        <w:t>'400':</w:t>
      </w:r>
    </w:p>
    <w:p w14:paraId="32EA025F" w14:textId="6A816D4F"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3C5EB5B" w14:textId="64DD9DDA" w:rsidR="00141339" w:rsidRDefault="00141339" w:rsidP="00141339">
      <w:pPr>
        <w:pStyle w:val="PL"/>
        <w:rPr>
          <w:lang w:val="en-US"/>
        </w:rPr>
      </w:pPr>
      <w:r w:rsidRPr="002E5CBA">
        <w:rPr>
          <w:lang w:val="en-US"/>
        </w:rPr>
        <w:t xml:space="preserve">                </w:t>
      </w:r>
      <w:r>
        <w:rPr>
          <w:lang w:val="en-US"/>
        </w:rPr>
        <w:t>'403':</w:t>
      </w:r>
    </w:p>
    <w:p w14:paraId="024B6351" w14:textId="53309C43" w:rsidR="00141339" w:rsidRPr="001F14B1"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260" w14:textId="24FD8E09" w:rsidR="0086296D" w:rsidRDefault="0086296D" w:rsidP="0086296D">
      <w:pPr>
        <w:pStyle w:val="PL"/>
        <w:rPr>
          <w:lang w:val="en-US"/>
        </w:rPr>
      </w:pPr>
      <w:r w:rsidRPr="002E5CBA">
        <w:rPr>
          <w:lang w:val="en-US"/>
        </w:rPr>
        <w:t xml:space="preserve">                </w:t>
      </w:r>
      <w:r>
        <w:rPr>
          <w:lang w:val="en-US"/>
        </w:rPr>
        <w:t>'404':</w:t>
      </w:r>
    </w:p>
    <w:p w14:paraId="32EA0261"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262" w14:textId="2E3EC0F1" w:rsidR="007E670C" w:rsidRDefault="007E670C" w:rsidP="007E670C">
      <w:pPr>
        <w:pStyle w:val="PL"/>
        <w:rPr>
          <w:lang w:val="en-US"/>
        </w:rPr>
      </w:pPr>
      <w:r w:rsidRPr="002E5CBA">
        <w:rPr>
          <w:lang w:val="en-US"/>
        </w:rPr>
        <w:t xml:space="preserve">                </w:t>
      </w:r>
      <w:r>
        <w:rPr>
          <w:lang w:val="en-US"/>
        </w:rPr>
        <w:t>'411':</w:t>
      </w:r>
    </w:p>
    <w:p w14:paraId="32EA0263"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264" w14:textId="387CB6F1" w:rsidR="007E670C" w:rsidRDefault="007E670C" w:rsidP="007E670C">
      <w:pPr>
        <w:pStyle w:val="PL"/>
        <w:rPr>
          <w:lang w:val="en-US"/>
        </w:rPr>
      </w:pPr>
      <w:r w:rsidRPr="002E5CBA">
        <w:rPr>
          <w:lang w:val="en-US"/>
        </w:rPr>
        <w:t xml:space="preserve">                </w:t>
      </w:r>
      <w:r>
        <w:rPr>
          <w:lang w:val="en-US"/>
        </w:rPr>
        <w:t>'413':</w:t>
      </w:r>
    </w:p>
    <w:p w14:paraId="32EA0265"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266" w14:textId="238309C7" w:rsidR="007E670C" w:rsidRDefault="007E670C" w:rsidP="007E670C">
      <w:pPr>
        <w:pStyle w:val="PL"/>
        <w:rPr>
          <w:lang w:val="en-US"/>
        </w:rPr>
      </w:pPr>
      <w:r w:rsidRPr="002E5CBA">
        <w:rPr>
          <w:lang w:val="en-US"/>
        </w:rPr>
        <w:t xml:space="preserve">                </w:t>
      </w:r>
      <w:r>
        <w:rPr>
          <w:lang w:val="en-US"/>
        </w:rPr>
        <w:t>'415':</w:t>
      </w:r>
    </w:p>
    <w:p w14:paraId="32EA0267" w14:textId="063BF1BF" w:rsidR="007E670C" w:rsidRDefault="007E670C" w:rsidP="0086296D">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5D5A158A" w14:textId="751AE30B" w:rsidR="00141339" w:rsidRDefault="00141339" w:rsidP="00141339">
      <w:pPr>
        <w:pStyle w:val="PL"/>
        <w:rPr>
          <w:lang w:val="en-US"/>
        </w:rPr>
      </w:pPr>
      <w:r w:rsidRPr="002E5CBA">
        <w:rPr>
          <w:lang w:val="en-US"/>
        </w:rPr>
        <w:t xml:space="preserve">                </w:t>
      </w:r>
      <w:r>
        <w:rPr>
          <w:lang w:val="en-US"/>
        </w:rPr>
        <w:t>'429':</w:t>
      </w:r>
    </w:p>
    <w:p w14:paraId="44B5D9F1" w14:textId="364A5222" w:rsidR="00141339" w:rsidRPr="00D82896"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32EA0268" w14:textId="23850F57" w:rsidR="0086296D" w:rsidRDefault="0086296D" w:rsidP="0086296D">
      <w:pPr>
        <w:pStyle w:val="PL"/>
        <w:rPr>
          <w:lang w:val="en-US"/>
        </w:rPr>
      </w:pPr>
      <w:r w:rsidRPr="002E5CBA">
        <w:rPr>
          <w:lang w:val="en-US"/>
        </w:rPr>
        <w:t xml:space="preserve">                </w:t>
      </w:r>
      <w:r>
        <w:rPr>
          <w:lang w:val="en-US"/>
        </w:rPr>
        <w:t>'500':</w:t>
      </w:r>
    </w:p>
    <w:p w14:paraId="32EA0269"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26C" w14:textId="42AA3746" w:rsidR="0086296D" w:rsidRDefault="0086296D" w:rsidP="0086296D">
      <w:pPr>
        <w:pStyle w:val="PL"/>
        <w:rPr>
          <w:lang w:val="en-US"/>
        </w:rPr>
      </w:pPr>
      <w:r w:rsidRPr="002E5CBA">
        <w:rPr>
          <w:lang w:val="en-US"/>
        </w:rPr>
        <w:t xml:space="preserve">                </w:t>
      </w:r>
      <w:r>
        <w:rPr>
          <w:lang w:val="en-US"/>
        </w:rPr>
        <w:t>'503':</w:t>
      </w:r>
    </w:p>
    <w:p w14:paraId="32EA026D" w14:textId="77777777" w:rsidR="0086296D" w:rsidRDefault="0086296D" w:rsidP="0086296D">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32EA026E" w14:textId="77777777" w:rsidR="0086296D" w:rsidRPr="002E5CBA" w:rsidRDefault="0086296D" w:rsidP="0086296D">
      <w:pPr>
        <w:pStyle w:val="PL"/>
        <w:rPr>
          <w:lang w:val="en-US"/>
        </w:rPr>
      </w:pPr>
    </w:p>
    <w:p w14:paraId="32EA026F" w14:textId="77777777" w:rsidR="0086296D" w:rsidRPr="002E5CBA" w:rsidRDefault="0086296D" w:rsidP="0086296D">
      <w:pPr>
        <w:pStyle w:val="PL"/>
        <w:rPr>
          <w:lang w:val="en-US"/>
        </w:rPr>
      </w:pPr>
      <w:r w:rsidRPr="002E5CBA">
        <w:rPr>
          <w:lang w:val="en-US"/>
        </w:rPr>
        <w:t xml:space="preserve">      responses:</w:t>
      </w:r>
    </w:p>
    <w:p w14:paraId="32EA0270" w14:textId="77777777" w:rsidR="0086296D" w:rsidRPr="002E5CBA" w:rsidRDefault="0086296D" w:rsidP="0086296D">
      <w:pPr>
        <w:pStyle w:val="PL"/>
        <w:rPr>
          <w:lang w:val="en-US"/>
        </w:rPr>
      </w:pPr>
      <w:r w:rsidRPr="002E5CBA">
        <w:rPr>
          <w:lang w:val="en-US"/>
        </w:rPr>
        <w:t xml:space="preserve">        '201':</w:t>
      </w:r>
    </w:p>
    <w:p w14:paraId="32EA0271" w14:textId="77777777" w:rsidR="0086296D" w:rsidRPr="002E5CBA" w:rsidRDefault="0086296D" w:rsidP="0086296D">
      <w:pPr>
        <w:pStyle w:val="PL"/>
        <w:rPr>
          <w:lang w:val="en-US"/>
        </w:rPr>
      </w:pPr>
      <w:r w:rsidRPr="002E5CBA">
        <w:rPr>
          <w:lang w:val="en-US"/>
        </w:rPr>
        <w:t xml:space="preserve">          description: successful creation of an SM context</w:t>
      </w:r>
    </w:p>
    <w:p w14:paraId="32EA0272" w14:textId="77777777" w:rsidR="0086296D" w:rsidRPr="002E5CBA" w:rsidRDefault="0086296D" w:rsidP="0086296D">
      <w:pPr>
        <w:pStyle w:val="PL"/>
        <w:rPr>
          <w:lang w:val="en-US"/>
        </w:rPr>
      </w:pPr>
      <w:r w:rsidRPr="002E5CBA">
        <w:rPr>
          <w:lang w:val="en-US"/>
        </w:rPr>
        <w:t xml:space="preserve">          content:</w:t>
      </w:r>
    </w:p>
    <w:p w14:paraId="32EA0273" w14:textId="17175AE3" w:rsidR="0086296D" w:rsidRPr="002E5CBA" w:rsidRDefault="0086296D" w:rsidP="0086296D">
      <w:pPr>
        <w:pStyle w:val="PL"/>
        <w:rPr>
          <w:lang w:val="en-US"/>
        </w:rPr>
      </w:pPr>
      <w:r w:rsidRPr="002E5CBA">
        <w:rPr>
          <w:lang w:val="en-US"/>
        </w:rPr>
        <w:t xml:space="preserve">            application/json: # message without binary body part</w:t>
      </w:r>
    </w:p>
    <w:p w14:paraId="32EA0274" w14:textId="77777777" w:rsidR="0086296D" w:rsidRPr="002E5CBA" w:rsidRDefault="0086296D" w:rsidP="0086296D">
      <w:pPr>
        <w:pStyle w:val="PL"/>
        <w:rPr>
          <w:lang w:val="en-US"/>
        </w:rPr>
      </w:pPr>
      <w:r w:rsidRPr="002E5CBA">
        <w:rPr>
          <w:lang w:val="en-US"/>
        </w:rPr>
        <w:t xml:space="preserve">              schema:</w:t>
      </w:r>
    </w:p>
    <w:p w14:paraId="32EA0275" w14:textId="77777777" w:rsidR="0086296D" w:rsidRPr="002E5CBA" w:rsidRDefault="0086296D" w:rsidP="0086296D">
      <w:pPr>
        <w:pStyle w:val="PL"/>
        <w:rPr>
          <w:lang w:val="en-US"/>
        </w:rPr>
      </w:pPr>
      <w:r w:rsidRPr="002E5CBA">
        <w:rPr>
          <w:lang w:val="en-US"/>
        </w:rPr>
        <w:t xml:space="preserve">                $ref: '#/components/schemas/SmContextCreatedData'</w:t>
      </w:r>
    </w:p>
    <w:p w14:paraId="32EA0276" w14:textId="77777777" w:rsidR="0086296D" w:rsidRPr="002E5CBA" w:rsidRDefault="0086296D" w:rsidP="0086296D">
      <w:pPr>
        <w:pStyle w:val="PL"/>
        <w:rPr>
          <w:lang w:val="en-US"/>
        </w:rPr>
      </w:pPr>
      <w:r w:rsidRPr="002E5CBA">
        <w:rPr>
          <w:lang w:val="en-US"/>
        </w:rPr>
        <w:t xml:space="preserve">            multipart/related:  # message with binary body part(s)</w:t>
      </w:r>
    </w:p>
    <w:p w14:paraId="32EA0277" w14:textId="77777777" w:rsidR="0086296D" w:rsidRPr="002E5CBA" w:rsidRDefault="0086296D" w:rsidP="0086296D">
      <w:pPr>
        <w:pStyle w:val="PL"/>
        <w:rPr>
          <w:lang w:val="en-US"/>
        </w:rPr>
      </w:pPr>
      <w:r w:rsidRPr="002E5CBA">
        <w:rPr>
          <w:lang w:val="en-US"/>
        </w:rPr>
        <w:t xml:space="preserve">              schema:</w:t>
      </w:r>
    </w:p>
    <w:p w14:paraId="32EA0278" w14:textId="77777777" w:rsidR="0086296D" w:rsidRPr="002E5CBA" w:rsidRDefault="0086296D" w:rsidP="0086296D">
      <w:pPr>
        <w:pStyle w:val="PL"/>
        <w:rPr>
          <w:lang w:val="en-US"/>
        </w:rPr>
      </w:pPr>
      <w:r w:rsidRPr="002E5CBA">
        <w:rPr>
          <w:lang w:val="en-US"/>
        </w:rPr>
        <w:t xml:space="preserve">                type: object</w:t>
      </w:r>
    </w:p>
    <w:p w14:paraId="32EA0279" w14:textId="77777777" w:rsidR="0086296D" w:rsidRPr="002E5CBA" w:rsidRDefault="0086296D" w:rsidP="0086296D">
      <w:pPr>
        <w:pStyle w:val="PL"/>
        <w:rPr>
          <w:lang w:val="en-US"/>
        </w:rPr>
      </w:pPr>
      <w:r w:rsidRPr="002E5CBA">
        <w:rPr>
          <w:lang w:val="en-US"/>
        </w:rPr>
        <w:t xml:space="preserve">                properties: # Request parts</w:t>
      </w:r>
    </w:p>
    <w:p w14:paraId="32EA027A" w14:textId="77777777" w:rsidR="0086296D" w:rsidRPr="002E5CBA" w:rsidRDefault="0086296D" w:rsidP="0086296D">
      <w:pPr>
        <w:pStyle w:val="PL"/>
        <w:rPr>
          <w:lang w:val="en-US"/>
        </w:rPr>
      </w:pPr>
      <w:r w:rsidRPr="002E5CBA">
        <w:rPr>
          <w:lang w:val="en-US"/>
        </w:rPr>
        <w:t xml:space="preserve">                  jsonData:</w:t>
      </w:r>
    </w:p>
    <w:p w14:paraId="32EA027B" w14:textId="77777777" w:rsidR="0086296D" w:rsidRPr="002E5CBA" w:rsidRDefault="0086296D" w:rsidP="0086296D">
      <w:pPr>
        <w:pStyle w:val="PL"/>
        <w:rPr>
          <w:lang w:val="en-US"/>
        </w:rPr>
      </w:pPr>
      <w:r w:rsidRPr="002E5CBA">
        <w:rPr>
          <w:lang w:val="en-US"/>
        </w:rPr>
        <w:t xml:space="preserve">                    $ref: '#/components/schemas/SmContextCreatedData'</w:t>
      </w:r>
    </w:p>
    <w:p w14:paraId="32EA027C" w14:textId="77777777" w:rsidR="0086296D" w:rsidRPr="002E5CBA" w:rsidRDefault="0086296D" w:rsidP="0086296D">
      <w:pPr>
        <w:pStyle w:val="PL"/>
        <w:rPr>
          <w:lang w:val="en-US"/>
        </w:rPr>
      </w:pPr>
      <w:r w:rsidRPr="002E5CBA">
        <w:rPr>
          <w:lang w:val="en-US"/>
        </w:rPr>
        <w:t xml:space="preserve">                  binaryDataN2SmInformation:</w:t>
      </w:r>
    </w:p>
    <w:p w14:paraId="32EA027D" w14:textId="77777777" w:rsidR="0086296D" w:rsidRPr="002E5CBA" w:rsidRDefault="0086296D" w:rsidP="0086296D">
      <w:pPr>
        <w:pStyle w:val="PL"/>
        <w:rPr>
          <w:lang w:val="en-US"/>
        </w:rPr>
      </w:pPr>
      <w:r w:rsidRPr="002E5CBA">
        <w:rPr>
          <w:lang w:val="en-US"/>
        </w:rPr>
        <w:t xml:space="preserve">                    type: string</w:t>
      </w:r>
    </w:p>
    <w:p w14:paraId="32EA027E" w14:textId="77777777" w:rsidR="0086296D" w:rsidRPr="002E5CBA" w:rsidRDefault="0086296D" w:rsidP="0086296D">
      <w:pPr>
        <w:pStyle w:val="PL"/>
        <w:rPr>
          <w:lang w:val="en-US"/>
        </w:rPr>
      </w:pPr>
      <w:r w:rsidRPr="002E5CBA">
        <w:rPr>
          <w:lang w:val="en-US"/>
        </w:rPr>
        <w:lastRenderedPageBreak/>
        <w:t xml:space="preserve">                    format: binary</w:t>
      </w:r>
    </w:p>
    <w:p w14:paraId="32EA027F" w14:textId="77777777" w:rsidR="0086296D" w:rsidRPr="002E5CBA" w:rsidRDefault="0086296D" w:rsidP="0086296D">
      <w:pPr>
        <w:pStyle w:val="PL"/>
        <w:rPr>
          <w:lang w:val="en-US"/>
        </w:rPr>
      </w:pPr>
      <w:r w:rsidRPr="002E5CBA">
        <w:rPr>
          <w:lang w:val="en-US"/>
        </w:rPr>
        <w:t xml:space="preserve">              encoding:</w:t>
      </w:r>
    </w:p>
    <w:p w14:paraId="32EA0280" w14:textId="77777777" w:rsidR="0086296D" w:rsidRPr="002E5CBA" w:rsidRDefault="0086296D" w:rsidP="0086296D">
      <w:pPr>
        <w:pStyle w:val="PL"/>
        <w:rPr>
          <w:lang w:val="en-US"/>
        </w:rPr>
      </w:pPr>
      <w:r w:rsidRPr="002E5CBA">
        <w:rPr>
          <w:lang w:val="en-US"/>
        </w:rPr>
        <w:t xml:space="preserve">                jsonData:</w:t>
      </w:r>
    </w:p>
    <w:p w14:paraId="32EA0281" w14:textId="77777777" w:rsidR="0086296D" w:rsidRPr="002E5CBA" w:rsidRDefault="0086296D" w:rsidP="0086296D">
      <w:pPr>
        <w:pStyle w:val="PL"/>
        <w:rPr>
          <w:lang w:val="en-US"/>
        </w:rPr>
      </w:pPr>
      <w:r w:rsidRPr="002E5CBA">
        <w:rPr>
          <w:lang w:val="en-US"/>
        </w:rPr>
        <w:t xml:space="preserve">                  contentType:  application/json</w:t>
      </w:r>
    </w:p>
    <w:p w14:paraId="32EA0282" w14:textId="77777777" w:rsidR="0086296D" w:rsidRPr="002E5CBA" w:rsidRDefault="0086296D" w:rsidP="0086296D">
      <w:pPr>
        <w:pStyle w:val="PL"/>
        <w:rPr>
          <w:lang w:val="en-US"/>
        </w:rPr>
      </w:pPr>
      <w:r w:rsidRPr="002E5CBA">
        <w:rPr>
          <w:lang w:val="en-US"/>
        </w:rPr>
        <w:t xml:space="preserve">                binaryDataN2SmInformation:</w:t>
      </w:r>
    </w:p>
    <w:p w14:paraId="32EA0283" w14:textId="77777777" w:rsidR="0086296D" w:rsidRPr="002E5CBA" w:rsidRDefault="0086296D" w:rsidP="0086296D">
      <w:pPr>
        <w:pStyle w:val="PL"/>
        <w:rPr>
          <w:lang w:val="en-US"/>
        </w:rPr>
      </w:pPr>
      <w:r w:rsidRPr="002E5CBA">
        <w:rPr>
          <w:lang w:val="en-US"/>
        </w:rPr>
        <w:t xml:space="preserve">                  contentType:  application/vnd.3gpp.ngap</w:t>
      </w:r>
    </w:p>
    <w:p w14:paraId="32EA0284" w14:textId="77777777" w:rsidR="0086296D" w:rsidRPr="002E5CBA" w:rsidRDefault="0086296D" w:rsidP="0086296D">
      <w:pPr>
        <w:pStyle w:val="PL"/>
        <w:rPr>
          <w:lang w:val="en-US"/>
        </w:rPr>
      </w:pPr>
      <w:r w:rsidRPr="002E5CBA">
        <w:rPr>
          <w:lang w:val="en-US"/>
        </w:rPr>
        <w:t xml:space="preserve">                  headers:</w:t>
      </w:r>
    </w:p>
    <w:p w14:paraId="32EA0285" w14:textId="77777777" w:rsidR="0086296D" w:rsidRPr="002E5CBA" w:rsidRDefault="0086296D" w:rsidP="0086296D">
      <w:pPr>
        <w:pStyle w:val="PL"/>
        <w:rPr>
          <w:lang w:val="en-US"/>
        </w:rPr>
      </w:pPr>
      <w:r w:rsidRPr="002E5CBA">
        <w:rPr>
          <w:lang w:val="en-US"/>
        </w:rPr>
        <w:t xml:space="preserve">                    Content-Id:</w:t>
      </w:r>
    </w:p>
    <w:p w14:paraId="32EA0286" w14:textId="77777777" w:rsidR="0086296D" w:rsidRPr="002E5CBA" w:rsidRDefault="0086296D" w:rsidP="0086296D">
      <w:pPr>
        <w:pStyle w:val="PL"/>
        <w:rPr>
          <w:lang w:val="en-US"/>
        </w:rPr>
      </w:pPr>
      <w:r w:rsidRPr="002E5CBA">
        <w:rPr>
          <w:lang w:val="en-US"/>
        </w:rPr>
        <w:t xml:space="preserve">                      schema:</w:t>
      </w:r>
    </w:p>
    <w:p w14:paraId="32EA0287" w14:textId="327A94C8" w:rsidR="0086296D" w:rsidRDefault="0086296D" w:rsidP="0086296D">
      <w:pPr>
        <w:pStyle w:val="PL"/>
        <w:rPr>
          <w:lang w:val="en-US"/>
        </w:rPr>
      </w:pPr>
      <w:r w:rsidRPr="002E5CBA">
        <w:rPr>
          <w:lang w:val="en-US"/>
        </w:rPr>
        <w:t xml:space="preserve">                        type: string</w:t>
      </w:r>
    </w:p>
    <w:p w14:paraId="4A1A9CBA" w14:textId="77777777" w:rsidR="001E3D3C" w:rsidRDefault="001E3D3C" w:rsidP="001E3D3C">
      <w:pPr>
        <w:pStyle w:val="PL"/>
      </w:pPr>
      <w:r>
        <w:t xml:space="preserve">          headers:</w:t>
      </w:r>
    </w:p>
    <w:p w14:paraId="79FB59DE" w14:textId="77777777" w:rsidR="001E3D3C" w:rsidRDefault="001E3D3C" w:rsidP="001E3D3C">
      <w:pPr>
        <w:pStyle w:val="PL"/>
      </w:pPr>
      <w:r>
        <w:t xml:space="preserve">            Location:</w:t>
      </w:r>
    </w:p>
    <w:p w14:paraId="3AB392BC" w14:textId="385C11C0" w:rsidR="001E3D3C" w:rsidRDefault="001E3D3C" w:rsidP="001E3D3C">
      <w:pPr>
        <w:pStyle w:val="PL"/>
      </w:pPr>
      <w:r>
        <w:t xml:space="preserve">              description: 'Contains the URI of the newly created resource, according to the structure: {apiRoot}/nsmf-pdusession/</w:t>
      </w:r>
      <w:r w:rsidR="00B76A8B">
        <w:t>{apiVersion}</w:t>
      </w:r>
      <w:r>
        <w:t>/sm-contexts/{smContextRef}'</w:t>
      </w:r>
    </w:p>
    <w:p w14:paraId="1610FE28" w14:textId="77777777" w:rsidR="001E3D3C" w:rsidRDefault="001E3D3C" w:rsidP="001E3D3C">
      <w:pPr>
        <w:pStyle w:val="PL"/>
      </w:pPr>
      <w:r>
        <w:t xml:space="preserve">              required: true</w:t>
      </w:r>
    </w:p>
    <w:p w14:paraId="24F2FF6D" w14:textId="77777777" w:rsidR="001E3D3C" w:rsidRDefault="001E3D3C" w:rsidP="001E3D3C">
      <w:pPr>
        <w:pStyle w:val="PL"/>
      </w:pPr>
      <w:r>
        <w:t xml:space="preserve">              schema:</w:t>
      </w:r>
    </w:p>
    <w:p w14:paraId="193DC999" w14:textId="77777777" w:rsidR="001E3D3C" w:rsidRPr="002857AD" w:rsidRDefault="001E3D3C" w:rsidP="001E3D3C">
      <w:pPr>
        <w:pStyle w:val="PL"/>
      </w:pPr>
      <w:r>
        <w:t xml:space="preserve">                type: string</w:t>
      </w:r>
    </w:p>
    <w:p w14:paraId="7387D48B" w14:textId="77777777" w:rsidR="001E3D3C" w:rsidRPr="002E5CBA" w:rsidRDefault="001E3D3C" w:rsidP="0086296D">
      <w:pPr>
        <w:pStyle w:val="PL"/>
        <w:rPr>
          <w:lang w:val="en-US"/>
        </w:rPr>
      </w:pPr>
    </w:p>
    <w:p w14:paraId="32EA0288"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289" w14:textId="68C09A2C" w:rsidR="0086296D" w:rsidRDefault="0086296D" w:rsidP="0086296D">
      <w:pPr>
        <w:pStyle w:val="PL"/>
        <w:rPr>
          <w:lang w:val="en-US"/>
        </w:rPr>
      </w:pPr>
      <w:r w:rsidRPr="002E5CBA">
        <w:rPr>
          <w:lang w:val="en-US"/>
        </w:rPr>
        <w:t xml:space="preserve">          description: </w:t>
      </w:r>
      <w:r>
        <w:rPr>
          <w:lang w:val="en-US"/>
        </w:rPr>
        <w:t>temporary redirect</w:t>
      </w:r>
    </w:p>
    <w:p w14:paraId="7DA93EC6" w14:textId="77777777" w:rsidR="0048548F" w:rsidRDefault="0048548F" w:rsidP="0048548F">
      <w:pPr>
        <w:pStyle w:val="PL"/>
      </w:pPr>
      <w:r>
        <w:t xml:space="preserve">          headers:</w:t>
      </w:r>
    </w:p>
    <w:p w14:paraId="60DA22C5" w14:textId="77777777" w:rsidR="0048548F" w:rsidRDefault="0048548F" w:rsidP="0048548F">
      <w:pPr>
        <w:pStyle w:val="PL"/>
      </w:pPr>
      <w:r>
        <w:t xml:space="preserve">          </w:t>
      </w:r>
      <w:r>
        <w:rPr>
          <w:rFonts w:hint="eastAsia"/>
          <w:lang w:eastAsia="zh-CN"/>
        </w:rPr>
        <w:t xml:space="preserve">  </w:t>
      </w:r>
      <w:r>
        <w:t>Location:</w:t>
      </w:r>
    </w:p>
    <w:p w14:paraId="2B74CEB0"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B29F7BA" w14:textId="77777777" w:rsidR="0048548F" w:rsidRDefault="0048548F" w:rsidP="0048548F">
      <w:pPr>
        <w:pStyle w:val="PL"/>
      </w:pPr>
      <w:r>
        <w:t xml:space="preserve">          </w:t>
      </w:r>
      <w:r>
        <w:rPr>
          <w:rFonts w:hint="eastAsia"/>
          <w:lang w:eastAsia="zh-CN"/>
        </w:rPr>
        <w:t xml:space="preserve">    </w:t>
      </w:r>
      <w:r>
        <w:t>required: true</w:t>
      </w:r>
    </w:p>
    <w:p w14:paraId="5411607A" w14:textId="77777777" w:rsidR="0048548F" w:rsidRDefault="0048548F" w:rsidP="0048548F">
      <w:pPr>
        <w:pStyle w:val="PL"/>
      </w:pPr>
      <w:r>
        <w:t xml:space="preserve">          </w:t>
      </w:r>
      <w:r>
        <w:rPr>
          <w:rFonts w:hint="eastAsia"/>
          <w:lang w:eastAsia="zh-CN"/>
        </w:rPr>
        <w:t xml:space="preserve">    </w:t>
      </w:r>
      <w:r>
        <w:t>schema:</w:t>
      </w:r>
    </w:p>
    <w:p w14:paraId="3FE78577" w14:textId="608EA6EC"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28A" w14:textId="77777777" w:rsidR="0086296D" w:rsidRPr="00046E6A" w:rsidRDefault="0086296D" w:rsidP="0086296D">
      <w:pPr>
        <w:pStyle w:val="PL"/>
        <w:rPr>
          <w:lang w:val="en-US"/>
        </w:rPr>
      </w:pPr>
      <w:r w:rsidRPr="00046E6A">
        <w:rPr>
          <w:lang w:val="en-US"/>
        </w:rPr>
        <w:t xml:space="preserve">        '308':</w:t>
      </w:r>
    </w:p>
    <w:p w14:paraId="32EA028B" w14:textId="44A88CEE" w:rsidR="0086296D" w:rsidRDefault="0086296D" w:rsidP="0086296D">
      <w:pPr>
        <w:pStyle w:val="PL"/>
        <w:rPr>
          <w:lang w:val="en-US"/>
        </w:rPr>
      </w:pPr>
      <w:r w:rsidRPr="00046E6A">
        <w:rPr>
          <w:lang w:val="en-US"/>
        </w:rPr>
        <w:t xml:space="preserve">          description: permanent redirect</w:t>
      </w:r>
    </w:p>
    <w:p w14:paraId="05EDBA33" w14:textId="77777777" w:rsidR="0048548F" w:rsidRDefault="0048548F" w:rsidP="0048548F">
      <w:pPr>
        <w:pStyle w:val="PL"/>
      </w:pPr>
      <w:r>
        <w:t xml:space="preserve">          headers:</w:t>
      </w:r>
    </w:p>
    <w:p w14:paraId="0C0CEEBA" w14:textId="77777777" w:rsidR="0048548F" w:rsidRDefault="0048548F" w:rsidP="0048548F">
      <w:pPr>
        <w:pStyle w:val="PL"/>
      </w:pPr>
      <w:r>
        <w:t xml:space="preserve">          </w:t>
      </w:r>
      <w:r>
        <w:rPr>
          <w:rFonts w:hint="eastAsia"/>
          <w:lang w:eastAsia="zh-CN"/>
        </w:rPr>
        <w:t xml:space="preserve">  </w:t>
      </w:r>
      <w:r>
        <w:t>Location:</w:t>
      </w:r>
    </w:p>
    <w:p w14:paraId="672F11E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13CE13C6" w14:textId="77777777" w:rsidR="0048548F" w:rsidRDefault="0048548F" w:rsidP="0048548F">
      <w:pPr>
        <w:pStyle w:val="PL"/>
      </w:pPr>
      <w:r>
        <w:t xml:space="preserve">          </w:t>
      </w:r>
      <w:r>
        <w:rPr>
          <w:rFonts w:hint="eastAsia"/>
          <w:lang w:eastAsia="zh-CN"/>
        </w:rPr>
        <w:t xml:space="preserve">    </w:t>
      </w:r>
      <w:r>
        <w:t>required: true</w:t>
      </w:r>
    </w:p>
    <w:p w14:paraId="63D95264" w14:textId="77777777" w:rsidR="0048548F" w:rsidRDefault="0048548F" w:rsidP="0048548F">
      <w:pPr>
        <w:pStyle w:val="PL"/>
      </w:pPr>
      <w:r>
        <w:t xml:space="preserve">          </w:t>
      </w:r>
      <w:r>
        <w:rPr>
          <w:rFonts w:hint="eastAsia"/>
          <w:lang w:eastAsia="zh-CN"/>
        </w:rPr>
        <w:t xml:space="preserve">    </w:t>
      </w:r>
      <w:r>
        <w:t>schema:</w:t>
      </w:r>
    </w:p>
    <w:p w14:paraId="11336493" w14:textId="1BCAE1F7" w:rsidR="0048548F" w:rsidRPr="00046E6A" w:rsidRDefault="0048548F" w:rsidP="0086296D">
      <w:pPr>
        <w:pStyle w:val="PL"/>
        <w:rPr>
          <w:lang w:val="en-US" w:eastAsia="zh-CN"/>
        </w:rPr>
      </w:pPr>
      <w:r>
        <w:t xml:space="preserve">          </w:t>
      </w:r>
      <w:r>
        <w:rPr>
          <w:rFonts w:hint="eastAsia"/>
          <w:lang w:eastAsia="zh-CN"/>
        </w:rPr>
        <w:t xml:space="preserve">      </w:t>
      </w:r>
      <w:r>
        <w:t>type: string</w:t>
      </w:r>
    </w:p>
    <w:p w14:paraId="32EA028C" w14:textId="77777777" w:rsidR="0086296D" w:rsidRPr="002E5CBA" w:rsidRDefault="0086296D" w:rsidP="0086296D">
      <w:pPr>
        <w:pStyle w:val="PL"/>
        <w:rPr>
          <w:lang w:val="en-US"/>
        </w:rPr>
      </w:pPr>
      <w:r w:rsidRPr="002E5CBA">
        <w:rPr>
          <w:lang w:val="en-US"/>
        </w:rPr>
        <w:t xml:space="preserve">        '400':</w:t>
      </w:r>
    </w:p>
    <w:p w14:paraId="32EA028D" w14:textId="77777777" w:rsidR="0086296D" w:rsidRPr="002E5CBA" w:rsidRDefault="0086296D" w:rsidP="0086296D">
      <w:pPr>
        <w:pStyle w:val="PL"/>
        <w:rPr>
          <w:lang w:val="en-US"/>
        </w:rPr>
      </w:pPr>
      <w:r w:rsidRPr="002E5CBA">
        <w:rPr>
          <w:lang w:val="en-US"/>
        </w:rPr>
        <w:t xml:space="preserve">          description: unsuccessful creation of an SM context - bad request</w:t>
      </w:r>
    </w:p>
    <w:p w14:paraId="32EA028E" w14:textId="77777777" w:rsidR="0086296D" w:rsidRPr="002E5CBA" w:rsidRDefault="0086296D" w:rsidP="0086296D">
      <w:pPr>
        <w:pStyle w:val="PL"/>
        <w:rPr>
          <w:lang w:val="en-US"/>
        </w:rPr>
      </w:pPr>
      <w:r w:rsidRPr="002E5CBA">
        <w:rPr>
          <w:lang w:val="en-US"/>
        </w:rPr>
        <w:t xml:space="preserve">          content:</w:t>
      </w:r>
    </w:p>
    <w:p w14:paraId="32EA028F" w14:textId="72FDA779" w:rsidR="0086296D" w:rsidRPr="002E5CBA" w:rsidRDefault="0086296D" w:rsidP="0086296D">
      <w:pPr>
        <w:pStyle w:val="PL"/>
        <w:rPr>
          <w:lang w:val="en-US"/>
        </w:rPr>
      </w:pPr>
      <w:r w:rsidRPr="002E5CBA">
        <w:rPr>
          <w:lang w:val="en-US"/>
        </w:rPr>
        <w:t xml:space="preserve">            application/json: # message without binary body part</w:t>
      </w:r>
    </w:p>
    <w:p w14:paraId="32EA0290" w14:textId="77777777" w:rsidR="0086296D" w:rsidRPr="002E5CBA" w:rsidRDefault="0086296D" w:rsidP="0086296D">
      <w:pPr>
        <w:pStyle w:val="PL"/>
        <w:rPr>
          <w:lang w:val="en-US"/>
        </w:rPr>
      </w:pPr>
      <w:r w:rsidRPr="002E5CBA">
        <w:rPr>
          <w:lang w:val="en-US"/>
        </w:rPr>
        <w:t xml:space="preserve">              schema:</w:t>
      </w:r>
    </w:p>
    <w:p w14:paraId="32EA0291" w14:textId="77777777" w:rsidR="0086296D" w:rsidRPr="002E5CBA" w:rsidRDefault="0086296D" w:rsidP="0086296D">
      <w:pPr>
        <w:pStyle w:val="PL"/>
        <w:rPr>
          <w:lang w:val="en-US"/>
        </w:rPr>
      </w:pPr>
      <w:r w:rsidRPr="002E5CBA">
        <w:rPr>
          <w:lang w:val="en-US"/>
        </w:rPr>
        <w:t xml:space="preserve">                $ref: '#/components/schemas/SmContextCreateError'</w:t>
      </w:r>
    </w:p>
    <w:p w14:paraId="32EA0292" w14:textId="77777777" w:rsidR="0086296D" w:rsidRPr="002E5CBA" w:rsidRDefault="0086296D" w:rsidP="0086296D">
      <w:pPr>
        <w:pStyle w:val="PL"/>
        <w:rPr>
          <w:lang w:val="en-US"/>
        </w:rPr>
      </w:pPr>
      <w:r w:rsidRPr="002E5CBA">
        <w:rPr>
          <w:lang w:val="en-US"/>
        </w:rPr>
        <w:t xml:space="preserve">            multipart/related:  # message with binary body part(s)</w:t>
      </w:r>
    </w:p>
    <w:p w14:paraId="32EA0293" w14:textId="77777777" w:rsidR="0086296D" w:rsidRPr="002E5CBA" w:rsidRDefault="0086296D" w:rsidP="0086296D">
      <w:pPr>
        <w:pStyle w:val="PL"/>
        <w:rPr>
          <w:lang w:val="en-US"/>
        </w:rPr>
      </w:pPr>
      <w:r w:rsidRPr="002E5CBA">
        <w:rPr>
          <w:lang w:val="en-US"/>
        </w:rPr>
        <w:t xml:space="preserve">              schema:</w:t>
      </w:r>
    </w:p>
    <w:p w14:paraId="32EA0294" w14:textId="77777777" w:rsidR="0086296D" w:rsidRPr="002E5CBA" w:rsidRDefault="0086296D" w:rsidP="0086296D">
      <w:pPr>
        <w:pStyle w:val="PL"/>
        <w:rPr>
          <w:lang w:val="en-US"/>
        </w:rPr>
      </w:pPr>
      <w:r w:rsidRPr="002E5CBA">
        <w:rPr>
          <w:lang w:val="en-US"/>
        </w:rPr>
        <w:t xml:space="preserve">                type: object</w:t>
      </w:r>
    </w:p>
    <w:p w14:paraId="32EA0295" w14:textId="77777777" w:rsidR="0086296D" w:rsidRPr="002E5CBA" w:rsidRDefault="0086296D" w:rsidP="0086296D">
      <w:pPr>
        <w:pStyle w:val="PL"/>
        <w:rPr>
          <w:lang w:val="en-US"/>
        </w:rPr>
      </w:pPr>
      <w:r w:rsidRPr="002E5CBA">
        <w:rPr>
          <w:lang w:val="en-US"/>
        </w:rPr>
        <w:t xml:space="preserve">                properties: # Request parts</w:t>
      </w:r>
    </w:p>
    <w:p w14:paraId="32EA0296" w14:textId="77777777" w:rsidR="0086296D" w:rsidRPr="002E5CBA" w:rsidRDefault="0086296D" w:rsidP="0086296D">
      <w:pPr>
        <w:pStyle w:val="PL"/>
        <w:rPr>
          <w:lang w:val="en-US"/>
        </w:rPr>
      </w:pPr>
      <w:r w:rsidRPr="002E5CBA">
        <w:rPr>
          <w:lang w:val="en-US"/>
        </w:rPr>
        <w:t xml:space="preserve">                  jsonData:</w:t>
      </w:r>
    </w:p>
    <w:p w14:paraId="32EA0297" w14:textId="77777777" w:rsidR="0086296D" w:rsidRPr="002E5CBA" w:rsidRDefault="0086296D" w:rsidP="0086296D">
      <w:pPr>
        <w:pStyle w:val="PL"/>
        <w:rPr>
          <w:lang w:val="en-US"/>
        </w:rPr>
      </w:pPr>
      <w:r w:rsidRPr="002E5CBA">
        <w:rPr>
          <w:lang w:val="en-US"/>
        </w:rPr>
        <w:t xml:space="preserve">                    $ref: '#/components/schemas/SmContextCreateError'</w:t>
      </w:r>
    </w:p>
    <w:p w14:paraId="32EA0298" w14:textId="77777777" w:rsidR="0086296D" w:rsidRPr="002E5CBA" w:rsidRDefault="0086296D" w:rsidP="0086296D">
      <w:pPr>
        <w:pStyle w:val="PL"/>
        <w:rPr>
          <w:lang w:val="en-US"/>
        </w:rPr>
      </w:pPr>
      <w:r w:rsidRPr="002E5CBA">
        <w:rPr>
          <w:lang w:val="en-US"/>
        </w:rPr>
        <w:t xml:space="preserve">                  binaryDataN1SmMessage:</w:t>
      </w:r>
    </w:p>
    <w:p w14:paraId="32EA0299" w14:textId="77777777" w:rsidR="0086296D" w:rsidRPr="002E5CBA" w:rsidRDefault="0086296D" w:rsidP="0086296D">
      <w:pPr>
        <w:pStyle w:val="PL"/>
        <w:rPr>
          <w:lang w:val="en-US"/>
        </w:rPr>
      </w:pPr>
      <w:r w:rsidRPr="002E5CBA">
        <w:rPr>
          <w:lang w:val="en-US"/>
        </w:rPr>
        <w:t xml:space="preserve">                    type: string</w:t>
      </w:r>
    </w:p>
    <w:p w14:paraId="32EA029A" w14:textId="77777777" w:rsidR="0086296D" w:rsidRPr="002E5CBA" w:rsidRDefault="0086296D" w:rsidP="0086296D">
      <w:pPr>
        <w:pStyle w:val="PL"/>
        <w:rPr>
          <w:lang w:val="en-US"/>
        </w:rPr>
      </w:pPr>
      <w:r w:rsidRPr="002E5CBA">
        <w:rPr>
          <w:lang w:val="en-US"/>
        </w:rPr>
        <w:t xml:space="preserve">                    format: binary</w:t>
      </w:r>
    </w:p>
    <w:p w14:paraId="32EA029B" w14:textId="77777777" w:rsidR="0086296D" w:rsidRPr="002E5CBA" w:rsidRDefault="0086296D" w:rsidP="0086296D">
      <w:pPr>
        <w:pStyle w:val="PL"/>
        <w:rPr>
          <w:lang w:val="en-US"/>
        </w:rPr>
      </w:pPr>
      <w:r w:rsidRPr="002E5CBA">
        <w:rPr>
          <w:lang w:val="en-US"/>
        </w:rPr>
        <w:t xml:space="preserve">              encoding:</w:t>
      </w:r>
    </w:p>
    <w:p w14:paraId="32EA029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9D" w14:textId="77777777" w:rsidR="0086296D" w:rsidRPr="000659A3" w:rsidRDefault="0086296D" w:rsidP="0086296D">
      <w:pPr>
        <w:pStyle w:val="PL"/>
        <w:rPr>
          <w:lang w:val="fr-FR"/>
        </w:rPr>
      </w:pPr>
      <w:r w:rsidRPr="000659A3">
        <w:rPr>
          <w:lang w:val="fr-FR"/>
        </w:rPr>
        <w:t xml:space="preserve">                  contentType:  application/json</w:t>
      </w:r>
    </w:p>
    <w:p w14:paraId="32EA029E" w14:textId="77777777" w:rsidR="0086296D" w:rsidRPr="000659A3" w:rsidRDefault="0086296D" w:rsidP="0086296D">
      <w:pPr>
        <w:pStyle w:val="PL"/>
        <w:rPr>
          <w:lang w:val="fr-FR"/>
        </w:rPr>
      </w:pPr>
      <w:r w:rsidRPr="000659A3">
        <w:rPr>
          <w:lang w:val="fr-FR"/>
        </w:rPr>
        <w:t xml:space="preserve">                binaryDataN1SmMessage:</w:t>
      </w:r>
    </w:p>
    <w:p w14:paraId="32EA029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A0" w14:textId="77777777" w:rsidR="0086296D" w:rsidRPr="002E5CBA" w:rsidRDefault="0086296D" w:rsidP="0086296D">
      <w:pPr>
        <w:pStyle w:val="PL"/>
        <w:rPr>
          <w:lang w:val="en-US"/>
        </w:rPr>
      </w:pPr>
      <w:r w:rsidRPr="002E5CBA">
        <w:rPr>
          <w:lang w:val="en-US"/>
        </w:rPr>
        <w:t xml:space="preserve">                  headers:</w:t>
      </w:r>
    </w:p>
    <w:p w14:paraId="32EA02A1" w14:textId="77777777" w:rsidR="0086296D" w:rsidRPr="002E5CBA" w:rsidRDefault="0086296D" w:rsidP="0086296D">
      <w:pPr>
        <w:pStyle w:val="PL"/>
        <w:rPr>
          <w:lang w:val="en-US"/>
        </w:rPr>
      </w:pPr>
      <w:r w:rsidRPr="002E5CBA">
        <w:rPr>
          <w:lang w:val="en-US"/>
        </w:rPr>
        <w:t xml:space="preserve">                    Content-Id:</w:t>
      </w:r>
    </w:p>
    <w:p w14:paraId="32EA02A2" w14:textId="77777777" w:rsidR="0086296D" w:rsidRPr="002E5CBA" w:rsidRDefault="0086296D" w:rsidP="0086296D">
      <w:pPr>
        <w:pStyle w:val="PL"/>
        <w:rPr>
          <w:lang w:val="en-US"/>
        </w:rPr>
      </w:pPr>
      <w:r w:rsidRPr="002E5CBA">
        <w:rPr>
          <w:lang w:val="en-US"/>
        </w:rPr>
        <w:t xml:space="preserve">                      schema:</w:t>
      </w:r>
    </w:p>
    <w:p w14:paraId="32EA02A3" w14:textId="23AA7A66" w:rsidR="0086296D" w:rsidRPr="002E5CBA" w:rsidRDefault="0086296D" w:rsidP="0086296D">
      <w:pPr>
        <w:pStyle w:val="PL"/>
        <w:rPr>
          <w:lang w:val="en-US"/>
        </w:rPr>
      </w:pPr>
      <w:r w:rsidRPr="002E5CBA">
        <w:rPr>
          <w:lang w:val="en-US"/>
        </w:rPr>
        <w:t xml:space="preserve">                        type: string</w:t>
      </w:r>
    </w:p>
    <w:p w14:paraId="32EA02A4" w14:textId="77777777" w:rsidR="0086296D" w:rsidRPr="002E5CBA" w:rsidRDefault="0086296D" w:rsidP="0086296D">
      <w:pPr>
        <w:pStyle w:val="PL"/>
        <w:rPr>
          <w:lang w:val="en-US"/>
        </w:rPr>
      </w:pPr>
      <w:r w:rsidRPr="002E5CBA">
        <w:rPr>
          <w:lang w:val="en-US"/>
        </w:rPr>
        <w:t xml:space="preserve">        '403':</w:t>
      </w:r>
    </w:p>
    <w:p w14:paraId="32EA02A5" w14:textId="77777777" w:rsidR="0086296D" w:rsidRPr="002E5CBA" w:rsidRDefault="0086296D" w:rsidP="0086296D">
      <w:pPr>
        <w:pStyle w:val="PL"/>
        <w:rPr>
          <w:lang w:val="en-US"/>
        </w:rPr>
      </w:pPr>
      <w:r w:rsidRPr="002E5CBA">
        <w:rPr>
          <w:lang w:val="en-US"/>
        </w:rPr>
        <w:t xml:space="preserve">          description: unsuccessful creation of an SM context - forbidden</w:t>
      </w:r>
    </w:p>
    <w:p w14:paraId="32EA02A6" w14:textId="77777777" w:rsidR="0086296D" w:rsidRPr="002E5CBA" w:rsidRDefault="0086296D" w:rsidP="0086296D">
      <w:pPr>
        <w:pStyle w:val="PL"/>
        <w:rPr>
          <w:lang w:val="en-US"/>
        </w:rPr>
      </w:pPr>
      <w:r w:rsidRPr="002E5CBA">
        <w:rPr>
          <w:lang w:val="en-US"/>
        </w:rPr>
        <w:t xml:space="preserve">          content:</w:t>
      </w:r>
    </w:p>
    <w:p w14:paraId="32EA02A7" w14:textId="39D8FB8A" w:rsidR="0086296D" w:rsidRPr="002E5CBA" w:rsidRDefault="0086296D" w:rsidP="0086296D">
      <w:pPr>
        <w:pStyle w:val="PL"/>
        <w:rPr>
          <w:lang w:val="en-US"/>
        </w:rPr>
      </w:pPr>
      <w:r w:rsidRPr="002E5CBA">
        <w:rPr>
          <w:lang w:val="en-US"/>
        </w:rPr>
        <w:t xml:space="preserve">            application/json: # message without binary body part</w:t>
      </w:r>
    </w:p>
    <w:p w14:paraId="32EA02A8" w14:textId="77777777" w:rsidR="0086296D" w:rsidRPr="002E5CBA" w:rsidRDefault="0086296D" w:rsidP="0086296D">
      <w:pPr>
        <w:pStyle w:val="PL"/>
        <w:rPr>
          <w:lang w:val="en-US"/>
        </w:rPr>
      </w:pPr>
      <w:r w:rsidRPr="002E5CBA">
        <w:rPr>
          <w:lang w:val="en-US"/>
        </w:rPr>
        <w:t xml:space="preserve">              schema:</w:t>
      </w:r>
    </w:p>
    <w:p w14:paraId="32EA02A9" w14:textId="77777777" w:rsidR="0086296D" w:rsidRPr="002E5CBA" w:rsidRDefault="0086296D" w:rsidP="0086296D">
      <w:pPr>
        <w:pStyle w:val="PL"/>
        <w:rPr>
          <w:lang w:val="en-US"/>
        </w:rPr>
      </w:pPr>
      <w:r w:rsidRPr="002E5CBA">
        <w:rPr>
          <w:lang w:val="en-US"/>
        </w:rPr>
        <w:t xml:space="preserve">                $ref: '#/components/schemas/SmContextCreateError'</w:t>
      </w:r>
    </w:p>
    <w:p w14:paraId="32EA02AA" w14:textId="77777777" w:rsidR="0086296D" w:rsidRPr="002E5CBA" w:rsidRDefault="0086296D" w:rsidP="0086296D">
      <w:pPr>
        <w:pStyle w:val="PL"/>
        <w:rPr>
          <w:lang w:val="en-US"/>
        </w:rPr>
      </w:pPr>
      <w:r w:rsidRPr="002E5CBA">
        <w:rPr>
          <w:lang w:val="en-US"/>
        </w:rPr>
        <w:t xml:space="preserve">            multipart/related:  # message with binary body part(s)</w:t>
      </w:r>
    </w:p>
    <w:p w14:paraId="32EA02AB" w14:textId="77777777" w:rsidR="0086296D" w:rsidRPr="002E5CBA" w:rsidRDefault="0086296D" w:rsidP="0086296D">
      <w:pPr>
        <w:pStyle w:val="PL"/>
        <w:rPr>
          <w:lang w:val="en-US"/>
        </w:rPr>
      </w:pPr>
      <w:r w:rsidRPr="002E5CBA">
        <w:rPr>
          <w:lang w:val="en-US"/>
        </w:rPr>
        <w:t xml:space="preserve">              schema:</w:t>
      </w:r>
    </w:p>
    <w:p w14:paraId="32EA02AC" w14:textId="77777777" w:rsidR="0086296D" w:rsidRPr="002E5CBA" w:rsidRDefault="0086296D" w:rsidP="0086296D">
      <w:pPr>
        <w:pStyle w:val="PL"/>
        <w:rPr>
          <w:lang w:val="en-US"/>
        </w:rPr>
      </w:pPr>
      <w:r w:rsidRPr="002E5CBA">
        <w:rPr>
          <w:lang w:val="en-US"/>
        </w:rPr>
        <w:t xml:space="preserve">                type: object</w:t>
      </w:r>
    </w:p>
    <w:p w14:paraId="32EA02AD" w14:textId="77777777" w:rsidR="0086296D" w:rsidRPr="002E5CBA" w:rsidRDefault="0086296D" w:rsidP="0086296D">
      <w:pPr>
        <w:pStyle w:val="PL"/>
        <w:rPr>
          <w:lang w:val="en-US"/>
        </w:rPr>
      </w:pPr>
      <w:r w:rsidRPr="002E5CBA">
        <w:rPr>
          <w:lang w:val="en-US"/>
        </w:rPr>
        <w:t xml:space="preserve">                properties: # Request parts</w:t>
      </w:r>
    </w:p>
    <w:p w14:paraId="32EA02AE" w14:textId="77777777" w:rsidR="0086296D" w:rsidRPr="002E5CBA" w:rsidRDefault="0086296D" w:rsidP="0086296D">
      <w:pPr>
        <w:pStyle w:val="PL"/>
        <w:rPr>
          <w:lang w:val="en-US"/>
        </w:rPr>
      </w:pPr>
      <w:r w:rsidRPr="002E5CBA">
        <w:rPr>
          <w:lang w:val="en-US"/>
        </w:rPr>
        <w:t xml:space="preserve">                  jsonData:</w:t>
      </w:r>
    </w:p>
    <w:p w14:paraId="32EA02AF" w14:textId="77777777" w:rsidR="0086296D" w:rsidRPr="002E5CBA" w:rsidRDefault="0086296D" w:rsidP="0086296D">
      <w:pPr>
        <w:pStyle w:val="PL"/>
        <w:rPr>
          <w:lang w:val="en-US"/>
        </w:rPr>
      </w:pPr>
      <w:r w:rsidRPr="002E5CBA">
        <w:rPr>
          <w:lang w:val="en-US"/>
        </w:rPr>
        <w:t xml:space="preserve">                    $ref: '#/components/schemas/SmContextCreateError'</w:t>
      </w:r>
    </w:p>
    <w:p w14:paraId="32EA02B0" w14:textId="77777777" w:rsidR="0086296D" w:rsidRPr="002E5CBA" w:rsidRDefault="0086296D" w:rsidP="0086296D">
      <w:pPr>
        <w:pStyle w:val="PL"/>
        <w:rPr>
          <w:lang w:val="en-US"/>
        </w:rPr>
      </w:pPr>
      <w:r w:rsidRPr="002E5CBA">
        <w:rPr>
          <w:lang w:val="en-US"/>
        </w:rPr>
        <w:t xml:space="preserve">                  binaryDataN1SmMessage:</w:t>
      </w:r>
    </w:p>
    <w:p w14:paraId="32EA02B1" w14:textId="77777777" w:rsidR="0086296D" w:rsidRPr="002E5CBA" w:rsidRDefault="0086296D" w:rsidP="0086296D">
      <w:pPr>
        <w:pStyle w:val="PL"/>
        <w:rPr>
          <w:lang w:val="en-US"/>
        </w:rPr>
      </w:pPr>
      <w:r w:rsidRPr="002E5CBA">
        <w:rPr>
          <w:lang w:val="en-US"/>
        </w:rPr>
        <w:t xml:space="preserve">                    type: string</w:t>
      </w:r>
    </w:p>
    <w:p w14:paraId="32EA02B2" w14:textId="77777777" w:rsidR="0086296D" w:rsidRPr="002E5CBA" w:rsidRDefault="0086296D" w:rsidP="0086296D">
      <w:pPr>
        <w:pStyle w:val="PL"/>
        <w:rPr>
          <w:lang w:val="en-US"/>
        </w:rPr>
      </w:pPr>
      <w:r w:rsidRPr="002E5CBA">
        <w:rPr>
          <w:lang w:val="en-US"/>
        </w:rPr>
        <w:t xml:space="preserve">                    format: binary</w:t>
      </w:r>
    </w:p>
    <w:p w14:paraId="32EA02B3" w14:textId="77777777" w:rsidR="0086296D" w:rsidRPr="002E5CBA" w:rsidRDefault="0086296D" w:rsidP="0086296D">
      <w:pPr>
        <w:pStyle w:val="PL"/>
        <w:rPr>
          <w:lang w:val="en-US"/>
        </w:rPr>
      </w:pPr>
      <w:r w:rsidRPr="002E5CBA">
        <w:rPr>
          <w:lang w:val="en-US"/>
        </w:rPr>
        <w:t xml:space="preserve">              encoding:</w:t>
      </w:r>
    </w:p>
    <w:p w14:paraId="32EA02B4"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B5" w14:textId="77777777" w:rsidR="0086296D" w:rsidRPr="000659A3" w:rsidRDefault="0086296D" w:rsidP="0086296D">
      <w:pPr>
        <w:pStyle w:val="PL"/>
        <w:rPr>
          <w:lang w:val="fr-FR"/>
        </w:rPr>
      </w:pPr>
      <w:r w:rsidRPr="000659A3">
        <w:rPr>
          <w:lang w:val="fr-FR"/>
        </w:rPr>
        <w:t xml:space="preserve">                  contentType:  application/json</w:t>
      </w:r>
    </w:p>
    <w:p w14:paraId="32EA02B6" w14:textId="77777777" w:rsidR="0086296D" w:rsidRPr="000659A3" w:rsidRDefault="0086296D" w:rsidP="0086296D">
      <w:pPr>
        <w:pStyle w:val="PL"/>
        <w:rPr>
          <w:lang w:val="fr-FR"/>
        </w:rPr>
      </w:pPr>
      <w:r w:rsidRPr="000659A3">
        <w:rPr>
          <w:lang w:val="fr-FR"/>
        </w:rPr>
        <w:lastRenderedPageBreak/>
        <w:t xml:space="preserve">                binaryDataN1SmMessage:</w:t>
      </w:r>
    </w:p>
    <w:p w14:paraId="32EA02B7"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B8" w14:textId="77777777" w:rsidR="0086296D" w:rsidRPr="002E5CBA" w:rsidRDefault="0086296D" w:rsidP="0086296D">
      <w:pPr>
        <w:pStyle w:val="PL"/>
        <w:rPr>
          <w:lang w:val="en-US"/>
        </w:rPr>
      </w:pPr>
      <w:r w:rsidRPr="002E5CBA">
        <w:rPr>
          <w:lang w:val="en-US"/>
        </w:rPr>
        <w:t xml:space="preserve">                  headers:</w:t>
      </w:r>
    </w:p>
    <w:p w14:paraId="32EA02B9" w14:textId="77777777" w:rsidR="0086296D" w:rsidRPr="002E5CBA" w:rsidRDefault="0086296D" w:rsidP="0086296D">
      <w:pPr>
        <w:pStyle w:val="PL"/>
        <w:rPr>
          <w:lang w:val="en-US"/>
        </w:rPr>
      </w:pPr>
      <w:r w:rsidRPr="002E5CBA">
        <w:rPr>
          <w:lang w:val="en-US"/>
        </w:rPr>
        <w:t xml:space="preserve">                    Content-Id:</w:t>
      </w:r>
    </w:p>
    <w:p w14:paraId="32EA02BA" w14:textId="77777777" w:rsidR="0086296D" w:rsidRPr="002E5CBA" w:rsidRDefault="0086296D" w:rsidP="0086296D">
      <w:pPr>
        <w:pStyle w:val="PL"/>
        <w:rPr>
          <w:lang w:val="en-US"/>
        </w:rPr>
      </w:pPr>
      <w:r w:rsidRPr="002E5CBA">
        <w:rPr>
          <w:lang w:val="en-US"/>
        </w:rPr>
        <w:t xml:space="preserve">                      schema:</w:t>
      </w:r>
    </w:p>
    <w:p w14:paraId="32EA02BB" w14:textId="5436B8FE" w:rsidR="0086296D" w:rsidRPr="002E5CBA" w:rsidRDefault="0086296D" w:rsidP="0086296D">
      <w:pPr>
        <w:pStyle w:val="PL"/>
        <w:rPr>
          <w:lang w:val="en-US"/>
        </w:rPr>
      </w:pPr>
      <w:r w:rsidRPr="002E5CBA">
        <w:rPr>
          <w:lang w:val="en-US"/>
        </w:rPr>
        <w:t xml:space="preserve">                        type: string</w:t>
      </w:r>
    </w:p>
    <w:p w14:paraId="32EA02BC" w14:textId="77777777" w:rsidR="0086296D" w:rsidRPr="002E5CBA" w:rsidRDefault="0086296D" w:rsidP="0086296D">
      <w:pPr>
        <w:pStyle w:val="PL"/>
        <w:rPr>
          <w:lang w:val="en-US"/>
        </w:rPr>
      </w:pPr>
      <w:r w:rsidRPr="002E5CBA">
        <w:rPr>
          <w:lang w:val="en-US"/>
        </w:rPr>
        <w:t xml:space="preserve">        '404':</w:t>
      </w:r>
    </w:p>
    <w:p w14:paraId="32EA02BD" w14:textId="77777777" w:rsidR="0086296D" w:rsidRPr="002E5CBA" w:rsidRDefault="0086296D" w:rsidP="0086296D">
      <w:pPr>
        <w:pStyle w:val="PL"/>
        <w:rPr>
          <w:lang w:val="en-US"/>
        </w:rPr>
      </w:pPr>
      <w:r w:rsidRPr="002E5CBA">
        <w:rPr>
          <w:lang w:val="en-US"/>
        </w:rPr>
        <w:t xml:space="preserve">          description: unsuccessful creation of an SM context - not found</w:t>
      </w:r>
    </w:p>
    <w:p w14:paraId="32EA02BE" w14:textId="77777777" w:rsidR="0086296D" w:rsidRPr="002E5CBA" w:rsidRDefault="0086296D" w:rsidP="0086296D">
      <w:pPr>
        <w:pStyle w:val="PL"/>
        <w:rPr>
          <w:lang w:val="en-US"/>
        </w:rPr>
      </w:pPr>
      <w:r w:rsidRPr="002E5CBA">
        <w:rPr>
          <w:lang w:val="en-US"/>
        </w:rPr>
        <w:t xml:space="preserve">          content:</w:t>
      </w:r>
    </w:p>
    <w:p w14:paraId="32EA02BF" w14:textId="5263DCA3" w:rsidR="0086296D" w:rsidRPr="002E5CBA" w:rsidRDefault="0086296D" w:rsidP="0086296D">
      <w:pPr>
        <w:pStyle w:val="PL"/>
        <w:rPr>
          <w:lang w:val="en-US"/>
        </w:rPr>
      </w:pPr>
      <w:r w:rsidRPr="002E5CBA">
        <w:rPr>
          <w:lang w:val="en-US"/>
        </w:rPr>
        <w:t xml:space="preserve">            application/json: # message without binary body part</w:t>
      </w:r>
    </w:p>
    <w:p w14:paraId="32EA02C0" w14:textId="77777777" w:rsidR="0086296D" w:rsidRPr="002E5CBA" w:rsidRDefault="0086296D" w:rsidP="0086296D">
      <w:pPr>
        <w:pStyle w:val="PL"/>
        <w:rPr>
          <w:lang w:val="en-US"/>
        </w:rPr>
      </w:pPr>
      <w:r w:rsidRPr="002E5CBA">
        <w:rPr>
          <w:lang w:val="en-US"/>
        </w:rPr>
        <w:t xml:space="preserve">              schema:</w:t>
      </w:r>
    </w:p>
    <w:p w14:paraId="32EA02C1" w14:textId="77777777" w:rsidR="0086296D" w:rsidRPr="002E5CBA" w:rsidRDefault="0086296D" w:rsidP="0086296D">
      <w:pPr>
        <w:pStyle w:val="PL"/>
        <w:rPr>
          <w:lang w:val="en-US"/>
        </w:rPr>
      </w:pPr>
      <w:r w:rsidRPr="002E5CBA">
        <w:rPr>
          <w:lang w:val="en-US"/>
        </w:rPr>
        <w:t xml:space="preserve">                $ref: '#/components/schemas/SmContextCreateError'</w:t>
      </w:r>
    </w:p>
    <w:p w14:paraId="32EA02C2" w14:textId="77777777" w:rsidR="0086296D" w:rsidRPr="002E5CBA" w:rsidRDefault="0086296D" w:rsidP="0086296D">
      <w:pPr>
        <w:pStyle w:val="PL"/>
        <w:rPr>
          <w:lang w:val="en-US"/>
        </w:rPr>
      </w:pPr>
      <w:r w:rsidRPr="002E5CBA">
        <w:rPr>
          <w:lang w:val="en-US"/>
        </w:rPr>
        <w:t xml:space="preserve">            multipart/related:  # message with binary body part(s)</w:t>
      </w:r>
    </w:p>
    <w:p w14:paraId="32EA02C3" w14:textId="77777777" w:rsidR="0086296D" w:rsidRPr="002E5CBA" w:rsidRDefault="0086296D" w:rsidP="0086296D">
      <w:pPr>
        <w:pStyle w:val="PL"/>
        <w:rPr>
          <w:lang w:val="en-US"/>
        </w:rPr>
      </w:pPr>
      <w:r w:rsidRPr="002E5CBA">
        <w:rPr>
          <w:lang w:val="en-US"/>
        </w:rPr>
        <w:t xml:space="preserve">              schema:</w:t>
      </w:r>
    </w:p>
    <w:p w14:paraId="32EA02C4" w14:textId="77777777" w:rsidR="0086296D" w:rsidRPr="002E5CBA" w:rsidRDefault="0086296D" w:rsidP="0086296D">
      <w:pPr>
        <w:pStyle w:val="PL"/>
        <w:rPr>
          <w:lang w:val="en-US"/>
        </w:rPr>
      </w:pPr>
      <w:r w:rsidRPr="002E5CBA">
        <w:rPr>
          <w:lang w:val="en-US"/>
        </w:rPr>
        <w:t xml:space="preserve">                type: object</w:t>
      </w:r>
    </w:p>
    <w:p w14:paraId="32EA02C5" w14:textId="77777777" w:rsidR="0086296D" w:rsidRPr="002E5CBA" w:rsidRDefault="0086296D" w:rsidP="0086296D">
      <w:pPr>
        <w:pStyle w:val="PL"/>
        <w:rPr>
          <w:lang w:val="en-US"/>
        </w:rPr>
      </w:pPr>
      <w:r w:rsidRPr="002E5CBA">
        <w:rPr>
          <w:lang w:val="en-US"/>
        </w:rPr>
        <w:t xml:space="preserve">                properties: # Request parts</w:t>
      </w:r>
    </w:p>
    <w:p w14:paraId="32EA02C6" w14:textId="77777777" w:rsidR="0086296D" w:rsidRPr="002E5CBA" w:rsidRDefault="0086296D" w:rsidP="0086296D">
      <w:pPr>
        <w:pStyle w:val="PL"/>
        <w:rPr>
          <w:lang w:val="en-US"/>
        </w:rPr>
      </w:pPr>
      <w:r w:rsidRPr="002E5CBA">
        <w:rPr>
          <w:lang w:val="en-US"/>
        </w:rPr>
        <w:t xml:space="preserve">                  jsonData:</w:t>
      </w:r>
    </w:p>
    <w:p w14:paraId="32EA02C7" w14:textId="77777777" w:rsidR="0086296D" w:rsidRPr="002E5CBA" w:rsidRDefault="0086296D" w:rsidP="0086296D">
      <w:pPr>
        <w:pStyle w:val="PL"/>
        <w:rPr>
          <w:lang w:val="en-US"/>
        </w:rPr>
      </w:pPr>
      <w:r w:rsidRPr="002E5CBA">
        <w:rPr>
          <w:lang w:val="en-US"/>
        </w:rPr>
        <w:t xml:space="preserve">                    $ref: '#/components/schemas/SmContextCreateError'</w:t>
      </w:r>
    </w:p>
    <w:p w14:paraId="32EA02C8" w14:textId="77777777" w:rsidR="0086296D" w:rsidRPr="002E5CBA" w:rsidRDefault="0086296D" w:rsidP="0086296D">
      <w:pPr>
        <w:pStyle w:val="PL"/>
        <w:rPr>
          <w:lang w:val="en-US"/>
        </w:rPr>
      </w:pPr>
      <w:r w:rsidRPr="002E5CBA">
        <w:rPr>
          <w:lang w:val="en-US"/>
        </w:rPr>
        <w:t xml:space="preserve">                  binaryDataN1SmMessage:</w:t>
      </w:r>
    </w:p>
    <w:p w14:paraId="32EA02C9" w14:textId="77777777" w:rsidR="0086296D" w:rsidRPr="002E5CBA" w:rsidRDefault="0086296D" w:rsidP="0086296D">
      <w:pPr>
        <w:pStyle w:val="PL"/>
        <w:rPr>
          <w:lang w:val="en-US"/>
        </w:rPr>
      </w:pPr>
      <w:r w:rsidRPr="002E5CBA">
        <w:rPr>
          <w:lang w:val="en-US"/>
        </w:rPr>
        <w:t xml:space="preserve">                    type: string</w:t>
      </w:r>
    </w:p>
    <w:p w14:paraId="32EA02CA" w14:textId="77777777" w:rsidR="0086296D" w:rsidRPr="002E5CBA" w:rsidRDefault="0086296D" w:rsidP="0086296D">
      <w:pPr>
        <w:pStyle w:val="PL"/>
        <w:rPr>
          <w:lang w:val="en-US"/>
        </w:rPr>
      </w:pPr>
      <w:r w:rsidRPr="002E5CBA">
        <w:rPr>
          <w:lang w:val="en-US"/>
        </w:rPr>
        <w:t xml:space="preserve">                    format: binary</w:t>
      </w:r>
    </w:p>
    <w:p w14:paraId="32EA02CB" w14:textId="77777777" w:rsidR="0086296D" w:rsidRPr="002E5CBA" w:rsidRDefault="0086296D" w:rsidP="0086296D">
      <w:pPr>
        <w:pStyle w:val="PL"/>
        <w:rPr>
          <w:lang w:val="en-US"/>
        </w:rPr>
      </w:pPr>
      <w:r w:rsidRPr="002E5CBA">
        <w:rPr>
          <w:lang w:val="en-US"/>
        </w:rPr>
        <w:t xml:space="preserve">              encoding:</w:t>
      </w:r>
    </w:p>
    <w:p w14:paraId="32EA02C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CD" w14:textId="77777777" w:rsidR="0086296D" w:rsidRPr="000659A3" w:rsidRDefault="0086296D" w:rsidP="0086296D">
      <w:pPr>
        <w:pStyle w:val="PL"/>
        <w:rPr>
          <w:lang w:val="fr-FR"/>
        </w:rPr>
      </w:pPr>
      <w:r w:rsidRPr="000659A3">
        <w:rPr>
          <w:lang w:val="fr-FR"/>
        </w:rPr>
        <w:t xml:space="preserve">                  contentType:  application/json</w:t>
      </w:r>
    </w:p>
    <w:p w14:paraId="32EA02CE" w14:textId="77777777" w:rsidR="0086296D" w:rsidRPr="000659A3" w:rsidRDefault="0086296D" w:rsidP="0086296D">
      <w:pPr>
        <w:pStyle w:val="PL"/>
        <w:rPr>
          <w:lang w:val="fr-FR"/>
        </w:rPr>
      </w:pPr>
      <w:r w:rsidRPr="000659A3">
        <w:rPr>
          <w:lang w:val="fr-FR"/>
        </w:rPr>
        <w:t xml:space="preserve">                binaryDataN1SmMessage:</w:t>
      </w:r>
    </w:p>
    <w:p w14:paraId="32EA02C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D0" w14:textId="77777777" w:rsidR="0086296D" w:rsidRPr="002E5CBA" w:rsidRDefault="0086296D" w:rsidP="0086296D">
      <w:pPr>
        <w:pStyle w:val="PL"/>
        <w:rPr>
          <w:lang w:val="en-US"/>
        </w:rPr>
      </w:pPr>
      <w:r w:rsidRPr="002E5CBA">
        <w:rPr>
          <w:lang w:val="en-US"/>
        </w:rPr>
        <w:t xml:space="preserve">                  headers:</w:t>
      </w:r>
    </w:p>
    <w:p w14:paraId="32EA02D1" w14:textId="77777777" w:rsidR="0086296D" w:rsidRPr="002E5CBA" w:rsidRDefault="0086296D" w:rsidP="0086296D">
      <w:pPr>
        <w:pStyle w:val="PL"/>
        <w:rPr>
          <w:lang w:val="en-US"/>
        </w:rPr>
      </w:pPr>
      <w:r w:rsidRPr="002E5CBA">
        <w:rPr>
          <w:lang w:val="en-US"/>
        </w:rPr>
        <w:t xml:space="preserve">                    Content-Id:</w:t>
      </w:r>
    </w:p>
    <w:p w14:paraId="32EA02D2" w14:textId="77777777" w:rsidR="0086296D" w:rsidRPr="002E5CBA" w:rsidRDefault="0086296D" w:rsidP="0086296D">
      <w:pPr>
        <w:pStyle w:val="PL"/>
        <w:rPr>
          <w:lang w:val="en-US"/>
        </w:rPr>
      </w:pPr>
      <w:r w:rsidRPr="002E5CBA">
        <w:rPr>
          <w:lang w:val="en-US"/>
        </w:rPr>
        <w:t xml:space="preserve">                      schema:</w:t>
      </w:r>
    </w:p>
    <w:p w14:paraId="32EA02D3" w14:textId="5C14366D" w:rsidR="0086296D" w:rsidRDefault="0086296D" w:rsidP="0086296D">
      <w:pPr>
        <w:pStyle w:val="PL"/>
        <w:rPr>
          <w:lang w:val="en-US"/>
        </w:rPr>
      </w:pPr>
      <w:r w:rsidRPr="002E5CBA">
        <w:rPr>
          <w:lang w:val="en-US"/>
        </w:rPr>
        <w:t xml:space="preserve">                        type: string</w:t>
      </w:r>
    </w:p>
    <w:p w14:paraId="32EA02D4" w14:textId="0E78CBF1" w:rsidR="00900417" w:rsidRDefault="00900417" w:rsidP="00900417">
      <w:pPr>
        <w:pStyle w:val="PL"/>
        <w:rPr>
          <w:lang w:val="en-US"/>
        </w:rPr>
      </w:pPr>
      <w:r w:rsidRPr="002E5CBA">
        <w:rPr>
          <w:lang w:val="en-US"/>
        </w:rPr>
        <w:t xml:space="preserve">       </w:t>
      </w:r>
      <w:r>
        <w:rPr>
          <w:lang w:val="en-US"/>
        </w:rPr>
        <w:t xml:space="preserve"> '411':</w:t>
      </w:r>
    </w:p>
    <w:p w14:paraId="32EA02D5"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2EA02D6" w14:textId="4B3495F2" w:rsidR="00900417" w:rsidRDefault="00900417" w:rsidP="00900417">
      <w:pPr>
        <w:pStyle w:val="PL"/>
        <w:rPr>
          <w:lang w:val="en-US"/>
        </w:rPr>
      </w:pPr>
      <w:r w:rsidRPr="002E5CBA">
        <w:rPr>
          <w:lang w:val="en-US"/>
        </w:rPr>
        <w:t xml:space="preserve">       </w:t>
      </w:r>
      <w:r>
        <w:rPr>
          <w:lang w:val="en-US"/>
        </w:rPr>
        <w:t xml:space="preserve"> '413':</w:t>
      </w:r>
    </w:p>
    <w:p w14:paraId="32EA02D7"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32EA02D8" w14:textId="3B694400" w:rsidR="00900417" w:rsidRDefault="00900417" w:rsidP="00900417">
      <w:pPr>
        <w:pStyle w:val="PL"/>
        <w:rPr>
          <w:lang w:val="en-US"/>
        </w:rPr>
      </w:pPr>
      <w:r w:rsidRPr="002E5CBA">
        <w:rPr>
          <w:lang w:val="en-US"/>
        </w:rPr>
        <w:t xml:space="preserve">       </w:t>
      </w:r>
      <w:r>
        <w:rPr>
          <w:lang w:val="en-US"/>
        </w:rPr>
        <w:t xml:space="preserve"> '415':</w:t>
      </w:r>
    </w:p>
    <w:p w14:paraId="32EA02D9" w14:textId="331D6788" w:rsidR="00900417" w:rsidRDefault="00900417" w:rsidP="0086296D">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0B809B89" w14:textId="50627ABB" w:rsidR="00141339" w:rsidRDefault="00141339" w:rsidP="00141339">
      <w:pPr>
        <w:pStyle w:val="PL"/>
        <w:rPr>
          <w:lang w:val="en-US"/>
        </w:rPr>
      </w:pPr>
      <w:r w:rsidRPr="002E5CBA">
        <w:rPr>
          <w:lang w:val="en-US"/>
        </w:rPr>
        <w:t xml:space="preserve">       </w:t>
      </w:r>
      <w:r>
        <w:rPr>
          <w:lang w:val="en-US"/>
        </w:rPr>
        <w:t xml:space="preserve"> '429':</w:t>
      </w:r>
    </w:p>
    <w:p w14:paraId="0A19A7D3" w14:textId="309E9FEB"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2DA" w14:textId="77777777" w:rsidR="0086296D" w:rsidRPr="002E5CBA" w:rsidRDefault="0086296D" w:rsidP="0086296D">
      <w:pPr>
        <w:pStyle w:val="PL"/>
        <w:rPr>
          <w:lang w:val="en-US"/>
        </w:rPr>
      </w:pPr>
    </w:p>
    <w:p w14:paraId="32EA02DB" w14:textId="77777777" w:rsidR="0086296D" w:rsidRPr="002E5CBA" w:rsidRDefault="0086296D" w:rsidP="0086296D">
      <w:pPr>
        <w:pStyle w:val="PL"/>
        <w:rPr>
          <w:lang w:val="en-US"/>
        </w:rPr>
      </w:pPr>
      <w:r w:rsidRPr="002E5CBA">
        <w:rPr>
          <w:lang w:val="en-US"/>
        </w:rPr>
        <w:t xml:space="preserve">        '500':</w:t>
      </w:r>
    </w:p>
    <w:p w14:paraId="32EA02DC" w14:textId="77777777" w:rsidR="0086296D" w:rsidRPr="002E5CBA" w:rsidRDefault="0086296D" w:rsidP="0086296D">
      <w:pPr>
        <w:pStyle w:val="PL"/>
        <w:rPr>
          <w:lang w:val="en-US"/>
        </w:rPr>
      </w:pPr>
      <w:r w:rsidRPr="002E5CBA">
        <w:rPr>
          <w:lang w:val="en-US"/>
        </w:rPr>
        <w:t xml:space="preserve">          description: unsuccessful creation of an SM context - internal server error</w:t>
      </w:r>
    </w:p>
    <w:p w14:paraId="32EA02DD" w14:textId="77777777" w:rsidR="0086296D" w:rsidRPr="002E5CBA" w:rsidRDefault="0086296D" w:rsidP="0086296D">
      <w:pPr>
        <w:pStyle w:val="PL"/>
        <w:rPr>
          <w:lang w:val="en-US"/>
        </w:rPr>
      </w:pPr>
      <w:r w:rsidRPr="002E5CBA">
        <w:rPr>
          <w:lang w:val="en-US"/>
        </w:rPr>
        <w:t xml:space="preserve">          content:</w:t>
      </w:r>
    </w:p>
    <w:p w14:paraId="32EA02DE" w14:textId="6D0B43C1" w:rsidR="0086296D" w:rsidRPr="002E5CBA" w:rsidRDefault="0086296D" w:rsidP="0086296D">
      <w:pPr>
        <w:pStyle w:val="PL"/>
        <w:rPr>
          <w:lang w:val="en-US"/>
        </w:rPr>
      </w:pPr>
      <w:r w:rsidRPr="002E5CBA">
        <w:rPr>
          <w:lang w:val="en-US"/>
        </w:rPr>
        <w:t xml:space="preserve">            application/json: # message without binary body part</w:t>
      </w:r>
    </w:p>
    <w:p w14:paraId="32EA02DF" w14:textId="77777777" w:rsidR="0086296D" w:rsidRPr="002E5CBA" w:rsidRDefault="0086296D" w:rsidP="0086296D">
      <w:pPr>
        <w:pStyle w:val="PL"/>
        <w:rPr>
          <w:lang w:val="en-US"/>
        </w:rPr>
      </w:pPr>
      <w:r w:rsidRPr="002E5CBA">
        <w:rPr>
          <w:lang w:val="en-US"/>
        </w:rPr>
        <w:t xml:space="preserve">              schema:</w:t>
      </w:r>
    </w:p>
    <w:p w14:paraId="32EA02E0" w14:textId="77777777" w:rsidR="0086296D" w:rsidRPr="002E5CBA" w:rsidRDefault="0086296D" w:rsidP="0086296D">
      <w:pPr>
        <w:pStyle w:val="PL"/>
        <w:rPr>
          <w:lang w:val="en-US"/>
        </w:rPr>
      </w:pPr>
      <w:r w:rsidRPr="002E5CBA">
        <w:rPr>
          <w:lang w:val="en-US"/>
        </w:rPr>
        <w:t xml:space="preserve">                $ref: '#/components/schemas/SmContextCreateError'</w:t>
      </w:r>
    </w:p>
    <w:p w14:paraId="32EA02E1" w14:textId="77777777" w:rsidR="0086296D" w:rsidRPr="002E5CBA" w:rsidRDefault="0086296D" w:rsidP="0086296D">
      <w:pPr>
        <w:pStyle w:val="PL"/>
        <w:rPr>
          <w:lang w:val="en-US"/>
        </w:rPr>
      </w:pPr>
      <w:r w:rsidRPr="002E5CBA">
        <w:rPr>
          <w:lang w:val="en-US"/>
        </w:rPr>
        <w:t xml:space="preserve">            multipart/related:  # message with binary body part(s)</w:t>
      </w:r>
    </w:p>
    <w:p w14:paraId="32EA02E2" w14:textId="77777777" w:rsidR="0086296D" w:rsidRPr="002E5CBA" w:rsidRDefault="0086296D" w:rsidP="0086296D">
      <w:pPr>
        <w:pStyle w:val="PL"/>
        <w:rPr>
          <w:lang w:val="en-US"/>
        </w:rPr>
      </w:pPr>
      <w:r w:rsidRPr="002E5CBA">
        <w:rPr>
          <w:lang w:val="en-US"/>
        </w:rPr>
        <w:t xml:space="preserve">              schema:</w:t>
      </w:r>
    </w:p>
    <w:p w14:paraId="32EA02E3" w14:textId="77777777" w:rsidR="0086296D" w:rsidRPr="002E5CBA" w:rsidRDefault="0086296D" w:rsidP="0086296D">
      <w:pPr>
        <w:pStyle w:val="PL"/>
        <w:rPr>
          <w:lang w:val="en-US"/>
        </w:rPr>
      </w:pPr>
      <w:r w:rsidRPr="002E5CBA">
        <w:rPr>
          <w:lang w:val="en-US"/>
        </w:rPr>
        <w:t xml:space="preserve">                type: object</w:t>
      </w:r>
    </w:p>
    <w:p w14:paraId="32EA02E4" w14:textId="77777777" w:rsidR="0086296D" w:rsidRPr="002E5CBA" w:rsidRDefault="0086296D" w:rsidP="0086296D">
      <w:pPr>
        <w:pStyle w:val="PL"/>
        <w:rPr>
          <w:lang w:val="en-US"/>
        </w:rPr>
      </w:pPr>
      <w:r w:rsidRPr="002E5CBA">
        <w:rPr>
          <w:lang w:val="en-US"/>
        </w:rPr>
        <w:t xml:space="preserve">                properties: # Request parts</w:t>
      </w:r>
    </w:p>
    <w:p w14:paraId="32EA02E5" w14:textId="77777777" w:rsidR="0086296D" w:rsidRPr="002E5CBA" w:rsidRDefault="0086296D" w:rsidP="0086296D">
      <w:pPr>
        <w:pStyle w:val="PL"/>
        <w:rPr>
          <w:lang w:val="en-US"/>
        </w:rPr>
      </w:pPr>
      <w:r w:rsidRPr="002E5CBA">
        <w:rPr>
          <w:lang w:val="en-US"/>
        </w:rPr>
        <w:t xml:space="preserve">                  jsonData:</w:t>
      </w:r>
    </w:p>
    <w:p w14:paraId="32EA02E6" w14:textId="77777777" w:rsidR="0086296D" w:rsidRPr="002E5CBA" w:rsidRDefault="0086296D" w:rsidP="0086296D">
      <w:pPr>
        <w:pStyle w:val="PL"/>
        <w:rPr>
          <w:lang w:val="en-US"/>
        </w:rPr>
      </w:pPr>
      <w:r w:rsidRPr="002E5CBA">
        <w:rPr>
          <w:lang w:val="en-US"/>
        </w:rPr>
        <w:t xml:space="preserve">                    $ref: '#/components/schemas/SmContextCreateError'</w:t>
      </w:r>
    </w:p>
    <w:p w14:paraId="32EA02E7" w14:textId="77777777" w:rsidR="0086296D" w:rsidRPr="002E5CBA" w:rsidRDefault="0086296D" w:rsidP="0086296D">
      <w:pPr>
        <w:pStyle w:val="PL"/>
        <w:rPr>
          <w:lang w:val="en-US"/>
        </w:rPr>
      </w:pPr>
      <w:r w:rsidRPr="002E5CBA">
        <w:rPr>
          <w:lang w:val="en-US"/>
        </w:rPr>
        <w:t xml:space="preserve">                  binaryDataN1SmMessage:</w:t>
      </w:r>
    </w:p>
    <w:p w14:paraId="32EA02E8" w14:textId="77777777" w:rsidR="0086296D" w:rsidRPr="002E5CBA" w:rsidRDefault="0086296D" w:rsidP="0086296D">
      <w:pPr>
        <w:pStyle w:val="PL"/>
        <w:rPr>
          <w:lang w:val="en-US"/>
        </w:rPr>
      </w:pPr>
      <w:r w:rsidRPr="002E5CBA">
        <w:rPr>
          <w:lang w:val="en-US"/>
        </w:rPr>
        <w:t xml:space="preserve">                    type: string</w:t>
      </w:r>
    </w:p>
    <w:p w14:paraId="32EA02E9" w14:textId="77777777" w:rsidR="0086296D" w:rsidRPr="002E5CBA" w:rsidRDefault="0086296D" w:rsidP="0086296D">
      <w:pPr>
        <w:pStyle w:val="PL"/>
        <w:rPr>
          <w:lang w:val="en-US"/>
        </w:rPr>
      </w:pPr>
      <w:r w:rsidRPr="002E5CBA">
        <w:rPr>
          <w:lang w:val="en-US"/>
        </w:rPr>
        <w:t xml:space="preserve">                    format: binary</w:t>
      </w:r>
    </w:p>
    <w:p w14:paraId="32EA02EA" w14:textId="77777777" w:rsidR="0086296D" w:rsidRPr="002E5CBA" w:rsidRDefault="0086296D" w:rsidP="0086296D">
      <w:pPr>
        <w:pStyle w:val="PL"/>
        <w:rPr>
          <w:lang w:val="en-US"/>
        </w:rPr>
      </w:pPr>
      <w:r w:rsidRPr="002E5CBA">
        <w:rPr>
          <w:lang w:val="en-US"/>
        </w:rPr>
        <w:t xml:space="preserve">              encoding:</w:t>
      </w:r>
    </w:p>
    <w:p w14:paraId="32EA02E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EC" w14:textId="77777777" w:rsidR="0086296D" w:rsidRPr="000659A3" w:rsidRDefault="0086296D" w:rsidP="0086296D">
      <w:pPr>
        <w:pStyle w:val="PL"/>
        <w:rPr>
          <w:lang w:val="fr-FR"/>
        </w:rPr>
      </w:pPr>
      <w:r w:rsidRPr="000659A3">
        <w:rPr>
          <w:lang w:val="fr-FR"/>
        </w:rPr>
        <w:t xml:space="preserve">                  contentType:  application/json</w:t>
      </w:r>
    </w:p>
    <w:p w14:paraId="32EA02ED" w14:textId="77777777" w:rsidR="0086296D" w:rsidRPr="000659A3" w:rsidRDefault="0086296D" w:rsidP="0086296D">
      <w:pPr>
        <w:pStyle w:val="PL"/>
        <w:rPr>
          <w:lang w:val="fr-FR"/>
        </w:rPr>
      </w:pPr>
      <w:r w:rsidRPr="000659A3">
        <w:rPr>
          <w:lang w:val="fr-FR"/>
        </w:rPr>
        <w:t xml:space="preserve">                binaryDataN1SmMessage:</w:t>
      </w:r>
    </w:p>
    <w:p w14:paraId="32EA02E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EF" w14:textId="77777777" w:rsidR="0086296D" w:rsidRPr="002E5CBA" w:rsidRDefault="0086296D" w:rsidP="0086296D">
      <w:pPr>
        <w:pStyle w:val="PL"/>
        <w:rPr>
          <w:lang w:val="en-US"/>
        </w:rPr>
      </w:pPr>
      <w:r w:rsidRPr="002E5CBA">
        <w:rPr>
          <w:lang w:val="en-US"/>
        </w:rPr>
        <w:t xml:space="preserve">                  headers:</w:t>
      </w:r>
    </w:p>
    <w:p w14:paraId="32EA02F0" w14:textId="77777777" w:rsidR="0086296D" w:rsidRPr="002E5CBA" w:rsidRDefault="0086296D" w:rsidP="0086296D">
      <w:pPr>
        <w:pStyle w:val="PL"/>
        <w:rPr>
          <w:lang w:val="en-US"/>
        </w:rPr>
      </w:pPr>
      <w:r w:rsidRPr="002E5CBA">
        <w:rPr>
          <w:lang w:val="en-US"/>
        </w:rPr>
        <w:t xml:space="preserve">                    Content-Id:</w:t>
      </w:r>
    </w:p>
    <w:p w14:paraId="32EA02F1" w14:textId="77777777" w:rsidR="0086296D" w:rsidRPr="002E5CBA" w:rsidRDefault="0086296D" w:rsidP="0086296D">
      <w:pPr>
        <w:pStyle w:val="PL"/>
        <w:rPr>
          <w:lang w:val="en-US"/>
        </w:rPr>
      </w:pPr>
      <w:r w:rsidRPr="002E5CBA">
        <w:rPr>
          <w:lang w:val="en-US"/>
        </w:rPr>
        <w:t xml:space="preserve">                      schema:</w:t>
      </w:r>
    </w:p>
    <w:p w14:paraId="32EA02F2" w14:textId="64332B90" w:rsidR="0086296D" w:rsidRDefault="0086296D" w:rsidP="0086296D">
      <w:pPr>
        <w:pStyle w:val="PL"/>
        <w:rPr>
          <w:lang w:val="en-US"/>
        </w:rPr>
      </w:pPr>
      <w:r w:rsidRPr="002E5CBA">
        <w:rPr>
          <w:lang w:val="en-US"/>
        </w:rPr>
        <w:t xml:space="preserve">                        type: string</w:t>
      </w:r>
    </w:p>
    <w:p w14:paraId="32EA02F5" w14:textId="77777777" w:rsidR="0086296D" w:rsidRPr="002E5CBA" w:rsidRDefault="0086296D" w:rsidP="0086296D">
      <w:pPr>
        <w:pStyle w:val="PL"/>
        <w:rPr>
          <w:lang w:val="en-US"/>
        </w:rPr>
      </w:pPr>
      <w:r w:rsidRPr="002E5CBA">
        <w:rPr>
          <w:lang w:val="en-US"/>
        </w:rPr>
        <w:t xml:space="preserve">        '503':</w:t>
      </w:r>
    </w:p>
    <w:p w14:paraId="32EA02F6" w14:textId="77777777" w:rsidR="0086296D" w:rsidRPr="002E5CBA" w:rsidRDefault="0086296D" w:rsidP="0086296D">
      <w:pPr>
        <w:pStyle w:val="PL"/>
        <w:rPr>
          <w:lang w:val="en-US"/>
        </w:rPr>
      </w:pPr>
      <w:r w:rsidRPr="002E5CBA">
        <w:rPr>
          <w:lang w:val="en-US"/>
        </w:rPr>
        <w:t xml:space="preserve">          description: unsuccessful creation of an SM context - service unavailable</w:t>
      </w:r>
    </w:p>
    <w:p w14:paraId="32EA02F7" w14:textId="77777777" w:rsidR="0086296D" w:rsidRPr="002E5CBA" w:rsidRDefault="0086296D" w:rsidP="0086296D">
      <w:pPr>
        <w:pStyle w:val="PL"/>
        <w:rPr>
          <w:lang w:val="en-US"/>
        </w:rPr>
      </w:pPr>
      <w:r w:rsidRPr="002E5CBA">
        <w:rPr>
          <w:lang w:val="en-US"/>
        </w:rPr>
        <w:t xml:space="preserve">          content:</w:t>
      </w:r>
    </w:p>
    <w:p w14:paraId="32EA02F8" w14:textId="1A1B153F" w:rsidR="0086296D" w:rsidRPr="002E5CBA" w:rsidRDefault="0086296D" w:rsidP="0086296D">
      <w:pPr>
        <w:pStyle w:val="PL"/>
        <w:rPr>
          <w:lang w:val="en-US"/>
        </w:rPr>
      </w:pPr>
      <w:r w:rsidRPr="002E5CBA">
        <w:rPr>
          <w:lang w:val="en-US"/>
        </w:rPr>
        <w:t xml:space="preserve">            application/json: # message without binary body part</w:t>
      </w:r>
    </w:p>
    <w:p w14:paraId="32EA02F9" w14:textId="77777777" w:rsidR="0086296D" w:rsidRPr="002E5CBA" w:rsidRDefault="0086296D" w:rsidP="0086296D">
      <w:pPr>
        <w:pStyle w:val="PL"/>
        <w:rPr>
          <w:lang w:val="en-US"/>
        </w:rPr>
      </w:pPr>
      <w:r w:rsidRPr="002E5CBA">
        <w:rPr>
          <w:lang w:val="en-US"/>
        </w:rPr>
        <w:t xml:space="preserve">              schema:</w:t>
      </w:r>
    </w:p>
    <w:p w14:paraId="32EA02FA" w14:textId="77777777" w:rsidR="0086296D" w:rsidRPr="002E5CBA" w:rsidRDefault="0086296D" w:rsidP="0086296D">
      <w:pPr>
        <w:pStyle w:val="PL"/>
        <w:rPr>
          <w:lang w:val="en-US"/>
        </w:rPr>
      </w:pPr>
      <w:r w:rsidRPr="002E5CBA">
        <w:rPr>
          <w:lang w:val="en-US"/>
        </w:rPr>
        <w:t xml:space="preserve">                $ref: '#/components/schemas/SmContextCreateError'</w:t>
      </w:r>
    </w:p>
    <w:p w14:paraId="32EA02FB" w14:textId="77777777" w:rsidR="0086296D" w:rsidRPr="002E5CBA" w:rsidRDefault="0086296D" w:rsidP="0086296D">
      <w:pPr>
        <w:pStyle w:val="PL"/>
        <w:rPr>
          <w:lang w:val="en-US"/>
        </w:rPr>
      </w:pPr>
      <w:r w:rsidRPr="002E5CBA">
        <w:rPr>
          <w:lang w:val="en-US"/>
        </w:rPr>
        <w:t xml:space="preserve">            multipart/related:  # message with binary body part(s)</w:t>
      </w:r>
    </w:p>
    <w:p w14:paraId="32EA02FC" w14:textId="77777777" w:rsidR="0086296D" w:rsidRPr="002E5CBA" w:rsidRDefault="0086296D" w:rsidP="0086296D">
      <w:pPr>
        <w:pStyle w:val="PL"/>
        <w:rPr>
          <w:lang w:val="en-US"/>
        </w:rPr>
      </w:pPr>
      <w:r w:rsidRPr="002E5CBA">
        <w:rPr>
          <w:lang w:val="en-US"/>
        </w:rPr>
        <w:t xml:space="preserve">              schema:</w:t>
      </w:r>
    </w:p>
    <w:p w14:paraId="32EA02FD" w14:textId="77777777" w:rsidR="0086296D" w:rsidRPr="002E5CBA" w:rsidRDefault="0086296D" w:rsidP="0086296D">
      <w:pPr>
        <w:pStyle w:val="PL"/>
        <w:rPr>
          <w:lang w:val="en-US"/>
        </w:rPr>
      </w:pPr>
      <w:r w:rsidRPr="002E5CBA">
        <w:rPr>
          <w:lang w:val="en-US"/>
        </w:rPr>
        <w:t xml:space="preserve">                type: object</w:t>
      </w:r>
    </w:p>
    <w:p w14:paraId="32EA02FE" w14:textId="77777777" w:rsidR="0086296D" w:rsidRPr="002E5CBA" w:rsidRDefault="0086296D" w:rsidP="0086296D">
      <w:pPr>
        <w:pStyle w:val="PL"/>
        <w:rPr>
          <w:lang w:val="en-US"/>
        </w:rPr>
      </w:pPr>
      <w:r w:rsidRPr="002E5CBA">
        <w:rPr>
          <w:lang w:val="en-US"/>
        </w:rPr>
        <w:t xml:space="preserve">                properties: # Request parts</w:t>
      </w:r>
    </w:p>
    <w:p w14:paraId="32EA02FF" w14:textId="77777777" w:rsidR="0086296D" w:rsidRPr="002E5CBA" w:rsidRDefault="0086296D" w:rsidP="0086296D">
      <w:pPr>
        <w:pStyle w:val="PL"/>
        <w:rPr>
          <w:lang w:val="en-US"/>
        </w:rPr>
      </w:pPr>
      <w:r w:rsidRPr="002E5CBA">
        <w:rPr>
          <w:lang w:val="en-US"/>
        </w:rPr>
        <w:t xml:space="preserve">                  jsonData:</w:t>
      </w:r>
    </w:p>
    <w:p w14:paraId="32EA0300" w14:textId="77777777" w:rsidR="0086296D" w:rsidRPr="002E5CBA" w:rsidRDefault="0086296D" w:rsidP="0086296D">
      <w:pPr>
        <w:pStyle w:val="PL"/>
        <w:rPr>
          <w:lang w:val="en-US"/>
        </w:rPr>
      </w:pPr>
      <w:r w:rsidRPr="002E5CBA">
        <w:rPr>
          <w:lang w:val="en-US"/>
        </w:rPr>
        <w:t xml:space="preserve">                    $ref: '#/components/schemas/SmContextCreateError'</w:t>
      </w:r>
    </w:p>
    <w:p w14:paraId="32EA0301" w14:textId="77777777" w:rsidR="0086296D" w:rsidRPr="002E5CBA" w:rsidRDefault="0086296D" w:rsidP="0086296D">
      <w:pPr>
        <w:pStyle w:val="PL"/>
        <w:rPr>
          <w:lang w:val="en-US"/>
        </w:rPr>
      </w:pPr>
      <w:r w:rsidRPr="002E5CBA">
        <w:rPr>
          <w:lang w:val="en-US"/>
        </w:rPr>
        <w:t xml:space="preserve">                  binaryDataN1SmMessage:</w:t>
      </w:r>
    </w:p>
    <w:p w14:paraId="32EA0302" w14:textId="77777777" w:rsidR="0086296D" w:rsidRPr="002E5CBA" w:rsidRDefault="0086296D" w:rsidP="0086296D">
      <w:pPr>
        <w:pStyle w:val="PL"/>
        <w:rPr>
          <w:lang w:val="en-US"/>
        </w:rPr>
      </w:pPr>
      <w:r w:rsidRPr="002E5CBA">
        <w:rPr>
          <w:lang w:val="en-US"/>
        </w:rPr>
        <w:t xml:space="preserve">                    type: string</w:t>
      </w:r>
    </w:p>
    <w:p w14:paraId="32EA0303" w14:textId="77777777" w:rsidR="0086296D" w:rsidRPr="002E5CBA" w:rsidRDefault="0086296D" w:rsidP="0086296D">
      <w:pPr>
        <w:pStyle w:val="PL"/>
        <w:rPr>
          <w:lang w:val="en-US"/>
        </w:rPr>
      </w:pPr>
      <w:r w:rsidRPr="002E5CBA">
        <w:rPr>
          <w:lang w:val="en-US"/>
        </w:rPr>
        <w:t xml:space="preserve">                    format: binary</w:t>
      </w:r>
    </w:p>
    <w:p w14:paraId="32EA0304" w14:textId="77777777" w:rsidR="0086296D" w:rsidRPr="002E5CBA" w:rsidRDefault="0086296D" w:rsidP="0086296D">
      <w:pPr>
        <w:pStyle w:val="PL"/>
        <w:rPr>
          <w:lang w:val="en-US"/>
        </w:rPr>
      </w:pPr>
      <w:r w:rsidRPr="002E5CBA">
        <w:rPr>
          <w:lang w:val="en-US"/>
        </w:rPr>
        <w:lastRenderedPageBreak/>
        <w:t xml:space="preserve">              encoding:</w:t>
      </w:r>
    </w:p>
    <w:p w14:paraId="32EA0305"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306" w14:textId="77777777" w:rsidR="0086296D" w:rsidRPr="00046E6A" w:rsidRDefault="0086296D" w:rsidP="0086296D">
      <w:pPr>
        <w:pStyle w:val="PL"/>
        <w:rPr>
          <w:lang w:val="fr-FR"/>
        </w:rPr>
      </w:pPr>
      <w:r w:rsidRPr="00046E6A">
        <w:rPr>
          <w:lang w:val="fr-FR"/>
        </w:rPr>
        <w:t xml:space="preserve">                  contentType:  application/json</w:t>
      </w:r>
    </w:p>
    <w:p w14:paraId="32EA0307" w14:textId="77777777" w:rsidR="0086296D" w:rsidRPr="00046E6A" w:rsidRDefault="0086296D" w:rsidP="0086296D">
      <w:pPr>
        <w:pStyle w:val="PL"/>
        <w:rPr>
          <w:lang w:val="fr-FR"/>
        </w:rPr>
      </w:pPr>
      <w:r w:rsidRPr="00046E6A">
        <w:rPr>
          <w:lang w:val="fr-FR"/>
        </w:rPr>
        <w:t xml:space="preserve">                binaryDataN1SmMessage:</w:t>
      </w:r>
    </w:p>
    <w:p w14:paraId="32EA0308"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09" w14:textId="77777777" w:rsidR="0086296D" w:rsidRPr="002E5CBA" w:rsidRDefault="0086296D" w:rsidP="0086296D">
      <w:pPr>
        <w:pStyle w:val="PL"/>
        <w:rPr>
          <w:lang w:val="en-US"/>
        </w:rPr>
      </w:pPr>
      <w:r w:rsidRPr="002E5CBA">
        <w:rPr>
          <w:lang w:val="en-US"/>
        </w:rPr>
        <w:t xml:space="preserve">                  headers:</w:t>
      </w:r>
    </w:p>
    <w:p w14:paraId="32EA030A" w14:textId="77777777" w:rsidR="0086296D" w:rsidRPr="002E5CBA" w:rsidRDefault="0086296D" w:rsidP="0086296D">
      <w:pPr>
        <w:pStyle w:val="PL"/>
        <w:rPr>
          <w:lang w:val="en-US"/>
        </w:rPr>
      </w:pPr>
      <w:r w:rsidRPr="002E5CBA">
        <w:rPr>
          <w:lang w:val="en-US"/>
        </w:rPr>
        <w:t xml:space="preserve">                    Content-Id:</w:t>
      </w:r>
    </w:p>
    <w:p w14:paraId="32EA030B" w14:textId="77777777" w:rsidR="0086296D" w:rsidRPr="002E5CBA" w:rsidRDefault="0086296D" w:rsidP="0086296D">
      <w:pPr>
        <w:pStyle w:val="PL"/>
        <w:rPr>
          <w:lang w:val="en-US"/>
        </w:rPr>
      </w:pPr>
      <w:r w:rsidRPr="002E5CBA">
        <w:rPr>
          <w:lang w:val="en-US"/>
        </w:rPr>
        <w:t xml:space="preserve">                      schema:</w:t>
      </w:r>
    </w:p>
    <w:p w14:paraId="32EA030C" w14:textId="7F4868FA" w:rsidR="0086296D" w:rsidRPr="002E5CBA" w:rsidRDefault="0086296D" w:rsidP="0086296D">
      <w:pPr>
        <w:pStyle w:val="PL"/>
        <w:rPr>
          <w:lang w:val="en-US"/>
        </w:rPr>
      </w:pPr>
      <w:r w:rsidRPr="002E5CBA">
        <w:rPr>
          <w:lang w:val="en-US"/>
        </w:rPr>
        <w:t xml:space="preserve">                        type: string</w:t>
      </w:r>
    </w:p>
    <w:p w14:paraId="32EA030D" w14:textId="0A8EC202" w:rsidR="0086296D" w:rsidRPr="002E5CBA" w:rsidRDefault="0086296D" w:rsidP="0086296D">
      <w:pPr>
        <w:pStyle w:val="PL"/>
        <w:rPr>
          <w:lang w:val="en-US"/>
        </w:rPr>
      </w:pPr>
    </w:p>
    <w:p w14:paraId="32EA030E" w14:textId="77777777" w:rsidR="0086296D" w:rsidRPr="002E5CBA" w:rsidRDefault="0086296D" w:rsidP="0086296D">
      <w:pPr>
        <w:pStyle w:val="PL"/>
        <w:rPr>
          <w:lang w:val="en-US"/>
        </w:rPr>
      </w:pPr>
      <w:r w:rsidRPr="002E5CBA">
        <w:rPr>
          <w:lang w:val="en-US"/>
        </w:rPr>
        <w:t xml:space="preserve">        '504':</w:t>
      </w:r>
    </w:p>
    <w:p w14:paraId="32EA030F" w14:textId="77777777" w:rsidR="0086296D" w:rsidRPr="002E5CBA" w:rsidRDefault="0086296D" w:rsidP="0086296D">
      <w:pPr>
        <w:pStyle w:val="PL"/>
        <w:rPr>
          <w:lang w:val="en-US"/>
        </w:rPr>
      </w:pPr>
      <w:r w:rsidRPr="002E5CBA">
        <w:rPr>
          <w:lang w:val="en-US"/>
        </w:rPr>
        <w:t xml:space="preserve">          description: unsuccessful creation of an SM context - gateway timeout</w:t>
      </w:r>
    </w:p>
    <w:p w14:paraId="32EA0310" w14:textId="77777777" w:rsidR="0086296D" w:rsidRPr="002E5CBA" w:rsidRDefault="0086296D" w:rsidP="0086296D">
      <w:pPr>
        <w:pStyle w:val="PL"/>
        <w:rPr>
          <w:lang w:val="en-US"/>
        </w:rPr>
      </w:pPr>
      <w:r w:rsidRPr="002E5CBA">
        <w:rPr>
          <w:lang w:val="en-US"/>
        </w:rPr>
        <w:t xml:space="preserve">          content:</w:t>
      </w:r>
    </w:p>
    <w:p w14:paraId="32EA0311" w14:textId="0A51CB44" w:rsidR="0086296D" w:rsidRPr="002E5CBA" w:rsidRDefault="0086296D" w:rsidP="0086296D">
      <w:pPr>
        <w:pStyle w:val="PL"/>
        <w:rPr>
          <w:lang w:val="en-US"/>
        </w:rPr>
      </w:pPr>
      <w:r w:rsidRPr="002E5CBA">
        <w:rPr>
          <w:lang w:val="en-US"/>
        </w:rPr>
        <w:t xml:space="preserve">            application/json: # message without binary body part</w:t>
      </w:r>
    </w:p>
    <w:p w14:paraId="32EA0312" w14:textId="77777777" w:rsidR="0086296D" w:rsidRPr="002E5CBA" w:rsidRDefault="0086296D" w:rsidP="0086296D">
      <w:pPr>
        <w:pStyle w:val="PL"/>
        <w:rPr>
          <w:lang w:val="en-US"/>
        </w:rPr>
      </w:pPr>
      <w:r w:rsidRPr="002E5CBA">
        <w:rPr>
          <w:lang w:val="en-US"/>
        </w:rPr>
        <w:t xml:space="preserve">              schema:</w:t>
      </w:r>
    </w:p>
    <w:p w14:paraId="32EA0313" w14:textId="77777777" w:rsidR="0086296D" w:rsidRPr="002E5CBA" w:rsidRDefault="0086296D" w:rsidP="0086296D">
      <w:pPr>
        <w:pStyle w:val="PL"/>
        <w:rPr>
          <w:lang w:val="en-US"/>
        </w:rPr>
      </w:pPr>
      <w:r w:rsidRPr="002E5CBA">
        <w:rPr>
          <w:lang w:val="en-US"/>
        </w:rPr>
        <w:t xml:space="preserve">                $ref: '#/components/schemas/SmContextCreateError'</w:t>
      </w:r>
    </w:p>
    <w:p w14:paraId="32EA0314" w14:textId="77777777" w:rsidR="0086296D" w:rsidRPr="002E5CBA" w:rsidRDefault="0086296D" w:rsidP="0086296D">
      <w:pPr>
        <w:pStyle w:val="PL"/>
        <w:rPr>
          <w:lang w:val="en-US"/>
        </w:rPr>
      </w:pPr>
      <w:r w:rsidRPr="002E5CBA">
        <w:rPr>
          <w:lang w:val="en-US"/>
        </w:rPr>
        <w:t xml:space="preserve">            multipart/related:  # message with binary body part(s)</w:t>
      </w:r>
    </w:p>
    <w:p w14:paraId="32EA0315" w14:textId="77777777" w:rsidR="0086296D" w:rsidRPr="002E5CBA" w:rsidRDefault="0086296D" w:rsidP="0086296D">
      <w:pPr>
        <w:pStyle w:val="PL"/>
        <w:rPr>
          <w:lang w:val="en-US"/>
        </w:rPr>
      </w:pPr>
      <w:r w:rsidRPr="002E5CBA">
        <w:rPr>
          <w:lang w:val="en-US"/>
        </w:rPr>
        <w:t xml:space="preserve">              schema:</w:t>
      </w:r>
    </w:p>
    <w:p w14:paraId="32EA0316" w14:textId="77777777" w:rsidR="0086296D" w:rsidRPr="002E5CBA" w:rsidRDefault="0086296D" w:rsidP="0086296D">
      <w:pPr>
        <w:pStyle w:val="PL"/>
        <w:rPr>
          <w:lang w:val="en-US"/>
        </w:rPr>
      </w:pPr>
      <w:r w:rsidRPr="002E5CBA">
        <w:rPr>
          <w:lang w:val="en-US"/>
        </w:rPr>
        <w:t xml:space="preserve">                type: object</w:t>
      </w:r>
    </w:p>
    <w:p w14:paraId="32EA0317" w14:textId="77777777" w:rsidR="0086296D" w:rsidRPr="002E5CBA" w:rsidRDefault="0086296D" w:rsidP="0086296D">
      <w:pPr>
        <w:pStyle w:val="PL"/>
        <w:rPr>
          <w:lang w:val="en-US"/>
        </w:rPr>
      </w:pPr>
      <w:r w:rsidRPr="002E5CBA">
        <w:rPr>
          <w:lang w:val="en-US"/>
        </w:rPr>
        <w:t xml:space="preserve">                properties: # Request parts</w:t>
      </w:r>
    </w:p>
    <w:p w14:paraId="32EA0318" w14:textId="77777777" w:rsidR="0086296D" w:rsidRPr="002E5CBA" w:rsidRDefault="0086296D" w:rsidP="0086296D">
      <w:pPr>
        <w:pStyle w:val="PL"/>
        <w:rPr>
          <w:lang w:val="en-US"/>
        </w:rPr>
      </w:pPr>
      <w:r w:rsidRPr="002E5CBA">
        <w:rPr>
          <w:lang w:val="en-US"/>
        </w:rPr>
        <w:t xml:space="preserve">                  jsonData:</w:t>
      </w:r>
    </w:p>
    <w:p w14:paraId="32EA0319" w14:textId="77777777" w:rsidR="0086296D" w:rsidRPr="002E5CBA" w:rsidRDefault="0086296D" w:rsidP="0086296D">
      <w:pPr>
        <w:pStyle w:val="PL"/>
        <w:rPr>
          <w:lang w:val="en-US"/>
        </w:rPr>
      </w:pPr>
      <w:r w:rsidRPr="002E5CBA">
        <w:rPr>
          <w:lang w:val="en-US"/>
        </w:rPr>
        <w:t xml:space="preserve">                    $ref: '#/components/schemas/SmContextCreateError'</w:t>
      </w:r>
    </w:p>
    <w:p w14:paraId="32EA031A" w14:textId="77777777" w:rsidR="0086296D" w:rsidRPr="002E5CBA" w:rsidRDefault="0086296D" w:rsidP="0086296D">
      <w:pPr>
        <w:pStyle w:val="PL"/>
        <w:rPr>
          <w:lang w:val="en-US"/>
        </w:rPr>
      </w:pPr>
      <w:r w:rsidRPr="002E5CBA">
        <w:rPr>
          <w:lang w:val="en-US"/>
        </w:rPr>
        <w:t xml:space="preserve">                  binaryDataN1SmMessage:</w:t>
      </w:r>
    </w:p>
    <w:p w14:paraId="32EA031B" w14:textId="77777777" w:rsidR="0086296D" w:rsidRPr="002E5CBA" w:rsidRDefault="0086296D" w:rsidP="0086296D">
      <w:pPr>
        <w:pStyle w:val="PL"/>
        <w:rPr>
          <w:lang w:val="en-US"/>
        </w:rPr>
      </w:pPr>
      <w:r w:rsidRPr="002E5CBA">
        <w:rPr>
          <w:lang w:val="en-US"/>
        </w:rPr>
        <w:t xml:space="preserve">                    type: string</w:t>
      </w:r>
    </w:p>
    <w:p w14:paraId="32EA031C" w14:textId="77777777" w:rsidR="0086296D" w:rsidRPr="002E5CBA" w:rsidRDefault="0086296D" w:rsidP="0086296D">
      <w:pPr>
        <w:pStyle w:val="PL"/>
        <w:rPr>
          <w:lang w:val="en-US"/>
        </w:rPr>
      </w:pPr>
      <w:r w:rsidRPr="002E5CBA">
        <w:rPr>
          <w:lang w:val="en-US"/>
        </w:rPr>
        <w:t xml:space="preserve">                    format: binary</w:t>
      </w:r>
    </w:p>
    <w:p w14:paraId="32EA031D" w14:textId="77777777" w:rsidR="0086296D" w:rsidRPr="002E5CBA" w:rsidRDefault="0086296D" w:rsidP="0086296D">
      <w:pPr>
        <w:pStyle w:val="PL"/>
        <w:rPr>
          <w:lang w:val="en-US"/>
        </w:rPr>
      </w:pPr>
      <w:r w:rsidRPr="002E5CBA">
        <w:rPr>
          <w:lang w:val="en-US"/>
        </w:rPr>
        <w:t xml:space="preserve">              encoding:</w:t>
      </w:r>
    </w:p>
    <w:p w14:paraId="32EA031E"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1F" w14:textId="77777777" w:rsidR="0086296D" w:rsidRPr="000659A3" w:rsidRDefault="0086296D" w:rsidP="0086296D">
      <w:pPr>
        <w:pStyle w:val="PL"/>
        <w:rPr>
          <w:lang w:val="fr-FR"/>
        </w:rPr>
      </w:pPr>
      <w:r w:rsidRPr="000659A3">
        <w:rPr>
          <w:lang w:val="fr-FR"/>
        </w:rPr>
        <w:t xml:space="preserve">                  contentType:  application/json</w:t>
      </w:r>
    </w:p>
    <w:p w14:paraId="32EA0320" w14:textId="77777777" w:rsidR="0086296D" w:rsidRPr="000659A3" w:rsidRDefault="0086296D" w:rsidP="0086296D">
      <w:pPr>
        <w:pStyle w:val="PL"/>
        <w:rPr>
          <w:lang w:val="fr-FR"/>
        </w:rPr>
      </w:pPr>
      <w:r w:rsidRPr="000659A3">
        <w:rPr>
          <w:lang w:val="fr-FR"/>
        </w:rPr>
        <w:t xml:space="preserve">                binaryDataN1SmMessage:</w:t>
      </w:r>
    </w:p>
    <w:p w14:paraId="32EA0321"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22" w14:textId="77777777" w:rsidR="0086296D" w:rsidRPr="002E5CBA" w:rsidRDefault="0086296D" w:rsidP="0086296D">
      <w:pPr>
        <w:pStyle w:val="PL"/>
        <w:rPr>
          <w:lang w:val="en-US"/>
        </w:rPr>
      </w:pPr>
      <w:r w:rsidRPr="002E5CBA">
        <w:rPr>
          <w:lang w:val="en-US"/>
        </w:rPr>
        <w:t xml:space="preserve">                  headers:</w:t>
      </w:r>
    </w:p>
    <w:p w14:paraId="32EA0323" w14:textId="77777777" w:rsidR="0086296D" w:rsidRPr="002E5CBA" w:rsidRDefault="0086296D" w:rsidP="0086296D">
      <w:pPr>
        <w:pStyle w:val="PL"/>
        <w:rPr>
          <w:lang w:val="en-US"/>
        </w:rPr>
      </w:pPr>
      <w:r w:rsidRPr="002E5CBA">
        <w:rPr>
          <w:lang w:val="en-US"/>
        </w:rPr>
        <w:t xml:space="preserve">                    Content-Id:</w:t>
      </w:r>
    </w:p>
    <w:p w14:paraId="32EA0324" w14:textId="77777777" w:rsidR="0086296D" w:rsidRPr="002E5CBA" w:rsidRDefault="0086296D" w:rsidP="0086296D">
      <w:pPr>
        <w:pStyle w:val="PL"/>
        <w:rPr>
          <w:lang w:val="en-US"/>
        </w:rPr>
      </w:pPr>
      <w:r w:rsidRPr="002E5CBA">
        <w:rPr>
          <w:lang w:val="en-US"/>
        </w:rPr>
        <w:t xml:space="preserve">                      schema:</w:t>
      </w:r>
    </w:p>
    <w:p w14:paraId="32EA0325" w14:textId="4E39D94F" w:rsidR="0086296D" w:rsidRPr="002E5CBA" w:rsidRDefault="0086296D" w:rsidP="0086296D">
      <w:pPr>
        <w:pStyle w:val="PL"/>
        <w:rPr>
          <w:lang w:val="en-US"/>
        </w:rPr>
      </w:pPr>
      <w:r w:rsidRPr="002E5CBA">
        <w:rPr>
          <w:lang w:val="en-US"/>
        </w:rPr>
        <w:t xml:space="preserve">                        type: string</w:t>
      </w:r>
    </w:p>
    <w:p w14:paraId="32EA0326" w14:textId="77777777" w:rsidR="0086296D" w:rsidRDefault="0086296D" w:rsidP="0086296D">
      <w:pPr>
        <w:pStyle w:val="PL"/>
        <w:rPr>
          <w:lang w:val="en-US"/>
        </w:rPr>
      </w:pPr>
      <w:r w:rsidRPr="002E5CBA">
        <w:rPr>
          <w:lang w:val="en-US"/>
        </w:rPr>
        <w:t xml:space="preserve">        default:</w:t>
      </w:r>
    </w:p>
    <w:p w14:paraId="32EA0327" w14:textId="77777777" w:rsidR="00900417" w:rsidRPr="002E5CBA"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28" w14:textId="27A29609" w:rsidR="0086296D" w:rsidRPr="002E5CBA" w:rsidRDefault="0086296D" w:rsidP="0086296D">
      <w:pPr>
        <w:pStyle w:val="PL"/>
        <w:rPr>
          <w:lang w:val="en-US"/>
        </w:rPr>
      </w:pPr>
    </w:p>
    <w:p w14:paraId="32EA0329" w14:textId="10287E0A" w:rsidR="0086296D" w:rsidRPr="002E5CBA" w:rsidRDefault="0086296D" w:rsidP="0086296D">
      <w:pPr>
        <w:pStyle w:val="PL"/>
        <w:rPr>
          <w:lang w:val="en-US"/>
        </w:rPr>
      </w:pPr>
    </w:p>
    <w:p w14:paraId="32EA032A" w14:textId="77777777" w:rsidR="0086296D" w:rsidRPr="002E5CBA" w:rsidRDefault="0086296D" w:rsidP="0086296D">
      <w:pPr>
        <w:pStyle w:val="PL"/>
        <w:rPr>
          <w:lang w:val="en-US"/>
        </w:rPr>
      </w:pPr>
      <w:r w:rsidRPr="002E5CBA">
        <w:rPr>
          <w:lang w:val="en-US"/>
        </w:rPr>
        <w:t xml:space="preserve">  /sm-contexts/{smContextRef}</w:t>
      </w:r>
      <w:r>
        <w:rPr>
          <w:lang w:val="en-US"/>
        </w:rPr>
        <w:t>/retrieve</w:t>
      </w:r>
      <w:r w:rsidRPr="002E5CBA">
        <w:rPr>
          <w:lang w:val="en-US"/>
        </w:rPr>
        <w:t>:</w:t>
      </w:r>
    </w:p>
    <w:p w14:paraId="32EA032B" w14:textId="77777777" w:rsidR="0086296D" w:rsidRPr="002E5CBA" w:rsidRDefault="0086296D" w:rsidP="0086296D">
      <w:pPr>
        <w:pStyle w:val="PL"/>
        <w:rPr>
          <w:lang w:val="en-US"/>
        </w:rPr>
      </w:pPr>
      <w:r w:rsidRPr="002E5CBA">
        <w:rPr>
          <w:lang w:val="en-US"/>
        </w:rPr>
        <w:t xml:space="preserve">    </w:t>
      </w:r>
      <w:r>
        <w:rPr>
          <w:lang w:val="en-US"/>
        </w:rPr>
        <w:t>post</w:t>
      </w:r>
      <w:r w:rsidRPr="002E5CBA">
        <w:rPr>
          <w:lang w:val="en-US"/>
        </w:rPr>
        <w:t>:</w:t>
      </w:r>
    </w:p>
    <w:p w14:paraId="32EA032C" w14:textId="5459FE0A" w:rsidR="0086296D" w:rsidRPr="002E5CBA" w:rsidRDefault="0086296D" w:rsidP="0086296D">
      <w:pPr>
        <w:pStyle w:val="PL"/>
        <w:rPr>
          <w:lang w:val="en-US"/>
        </w:rPr>
      </w:pPr>
      <w:r w:rsidRPr="002E5CBA">
        <w:rPr>
          <w:lang w:val="en-US"/>
        </w:rPr>
        <w:t xml:space="preserve">      summary:  </w:t>
      </w:r>
      <w:r>
        <w:rPr>
          <w:lang w:val="en-US"/>
        </w:rPr>
        <w:t>Retrieve</w:t>
      </w:r>
      <w:r w:rsidRPr="002E5CBA">
        <w:rPr>
          <w:lang w:val="en-US"/>
        </w:rPr>
        <w:t xml:space="preserve"> SM Context</w:t>
      </w:r>
    </w:p>
    <w:p w14:paraId="32EA032D" w14:textId="77777777" w:rsidR="0086296D" w:rsidRPr="002E5CBA" w:rsidRDefault="0086296D" w:rsidP="0086296D">
      <w:pPr>
        <w:pStyle w:val="PL"/>
        <w:rPr>
          <w:lang w:val="en-US"/>
        </w:rPr>
      </w:pPr>
      <w:r w:rsidRPr="002E5CBA">
        <w:rPr>
          <w:lang w:val="en-US"/>
        </w:rPr>
        <w:t xml:space="preserve">      tags:</w:t>
      </w:r>
    </w:p>
    <w:p w14:paraId="32EA032E" w14:textId="77777777" w:rsidR="0086296D" w:rsidRPr="002E5CBA" w:rsidRDefault="0086296D" w:rsidP="0086296D">
      <w:pPr>
        <w:pStyle w:val="PL"/>
        <w:rPr>
          <w:lang w:val="en-US"/>
        </w:rPr>
      </w:pPr>
      <w:r w:rsidRPr="002E5CBA">
        <w:rPr>
          <w:lang w:val="en-US"/>
        </w:rPr>
        <w:t xml:space="preserve">        - Individual SM context</w:t>
      </w:r>
    </w:p>
    <w:p w14:paraId="32EA032F" w14:textId="77777777" w:rsidR="0086296D" w:rsidRPr="002E5CBA" w:rsidRDefault="0086296D" w:rsidP="0086296D">
      <w:pPr>
        <w:pStyle w:val="PL"/>
        <w:rPr>
          <w:lang w:val="en-US"/>
        </w:rPr>
      </w:pPr>
      <w:r w:rsidRPr="002E5CBA">
        <w:rPr>
          <w:lang w:val="en-US"/>
        </w:rPr>
        <w:t xml:space="preserve">      operationId: </w:t>
      </w:r>
      <w:r>
        <w:rPr>
          <w:lang w:val="en-US"/>
        </w:rPr>
        <w:t>Retrieve</w:t>
      </w:r>
      <w:r w:rsidRPr="002E5CBA">
        <w:rPr>
          <w:lang w:val="en-US"/>
        </w:rPr>
        <w:t>SmContext</w:t>
      </w:r>
    </w:p>
    <w:p w14:paraId="32EA0330" w14:textId="77777777" w:rsidR="0086296D" w:rsidRPr="002E5CBA" w:rsidRDefault="0086296D" w:rsidP="0086296D">
      <w:pPr>
        <w:pStyle w:val="PL"/>
        <w:rPr>
          <w:lang w:val="en-US"/>
        </w:rPr>
      </w:pPr>
      <w:r w:rsidRPr="002E5CBA">
        <w:rPr>
          <w:lang w:val="en-US"/>
        </w:rPr>
        <w:t xml:space="preserve">      parameters:</w:t>
      </w:r>
    </w:p>
    <w:p w14:paraId="32EA0331" w14:textId="77777777" w:rsidR="0086296D" w:rsidRPr="002E5CBA" w:rsidRDefault="0086296D" w:rsidP="0086296D">
      <w:pPr>
        <w:pStyle w:val="PL"/>
        <w:rPr>
          <w:lang w:val="en-US"/>
        </w:rPr>
      </w:pPr>
      <w:r w:rsidRPr="002E5CBA">
        <w:rPr>
          <w:lang w:val="en-US"/>
        </w:rPr>
        <w:t xml:space="preserve">        - name: smContextRef</w:t>
      </w:r>
    </w:p>
    <w:p w14:paraId="32EA0332" w14:textId="77777777" w:rsidR="0086296D" w:rsidRPr="002E5CBA" w:rsidRDefault="0086296D" w:rsidP="0086296D">
      <w:pPr>
        <w:pStyle w:val="PL"/>
        <w:rPr>
          <w:lang w:val="en-US"/>
        </w:rPr>
      </w:pPr>
      <w:r w:rsidRPr="002E5CBA">
        <w:rPr>
          <w:lang w:val="en-US"/>
        </w:rPr>
        <w:t xml:space="preserve">          in: path</w:t>
      </w:r>
    </w:p>
    <w:p w14:paraId="32EA0333" w14:textId="1B73B7E7" w:rsidR="0086296D" w:rsidRPr="002E5CBA" w:rsidRDefault="0086296D" w:rsidP="0086296D">
      <w:pPr>
        <w:pStyle w:val="PL"/>
        <w:rPr>
          <w:lang w:val="en-US"/>
        </w:rPr>
      </w:pPr>
      <w:r w:rsidRPr="002E5CBA">
        <w:rPr>
          <w:lang w:val="en-US"/>
        </w:rPr>
        <w:t xml:space="preserve">          description:  SM context reference</w:t>
      </w:r>
    </w:p>
    <w:p w14:paraId="32EA0334" w14:textId="4162CC78" w:rsidR="0086296D" w:rsidRPr="002E5CBA" w:rsidRDefault="0086296D" w:rsidP="0086296D">
      <w:pPr>
        <w:pStyle w:val="PL"/>
        <w:rPr>
          <w:lang w:val="en-US"/>
        </w:rPr>
      </w:pPr>
      <w:r w:rsidRPr="002E5CBA">
        <w:rPr>
          <w:lang w:val="en-US"/>
        </w:rPr>
        <w:t xml:space="preserve">          required: true</w:t>
      </w:r>
    </w:p>
    <w:p w14:paraId="32EA0335" w14:textId="77777777" w:rsidR="0086296D" w:rsidRPr="002E5CBA" w:rsidRDefault="0086296D" w:rsidP="0086296D">
      <w:pPr>
        <w:pStyle w:val="PL"/>
        <w:rPr>
          <w:lang w:val="en-US"/>
        </w:rPr>
      </w:pPr>
      <w:r w:rsidRPr="002E5CBA">
        <w:rPr>
          <w:lang w:val="en-US"/>
        </w:rPr>
        <w:t xml:space="preserve">          schema:</w:t>
      </w:r>
    </w:p>
    <w:p w14:paraId="32EA0336" w14:textId="064AF03D" w:rsidR="0086296D" w:rsidRPr="002E5CBA" w:rsidRDefault="0086296D" w:rsidP="0086296D">
      <w:pPr>
        <w:pStyle w:val="PL"/>
        <w:rPr>
          <w:lang w:val="en-US"/>
        </w:rPr>
      </w:pPr>
      <w:r w:rsidRPr="002E5CBA">
        <w:rPr>
          <w:lang w:val="en-US"/>
        </w:rPr>
        <w:t xml:space="preserve">            type: string</w:t>
      </w:r>
    </w:p>
    <w:p w14:paraId="32EA0337" w14:textId="77777777" w:rsidR="0086296D" w:rsidRPr="002E5CBA" w:rsidRDefault="0086296D" w:rsidP="0086296D">
      <w:pPr>
        <w:pStyle w:val="PL"/>
        <w:rPr>
          <w:lang w:val="en-US"/>
        </w:rPr>
      </w:pPr>
      <w:r w:rsidRPr="002E5CBA">
        <w:rPr>
          <w:lang w:val="en-US"/>
        </w:rPr>
        <w:t xml:space="preserve">      requestBody:</w:t>
      </w:r>
    </w:p>
    <w:p w14:paraId="32EA0338" w14:textId="77777777" w:rsidR="0086296D" w:rsidRPr="002E5CBA" w:rsidRDefault="0086296D" w:rsidP="0086296D">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32EA0339" w14:textId="77777777" w:rsidR="0086296D" w:rsidRPr="002E5CBA" w:rsidRDefault="0086296D" w:rsidP="0086296D">
      <w:pPr>
        <w:pStyle w:val="PL"/>
        <w:rPr>
          <w:lang w:val="en-US"/>
        </w:rPr>
      </w:pPr>
      <w:r w:rsidRPr="002E5CBA">
        <w:rPr>
          <w:lang w:val="en-US"/>
        </w:rPr>
        <w:t xml:space="preserve">        required: </w:t>
      </w:r>
      <w:r>
        <w:rPr>
          <w:lang w:val="en-US"/>
        </w:rPr>
        <w:t>false</w:t>
      </w:r>
    </w:p>
    <w:p w14:paraId="32EA033A" w14:textId="77777777" w:rsidR="0086296D" w:rsidRPr="002E5CBA" w:rsidRDefault="0086296D" w:rsidP="0086296D">
      <w:pPr>
        <w:pStyle w:val="PL"/>
        <w:rPr>
          <w:lang w:val="en-US"/>
        </w:rPr>
      </w:pPr>
      <w:r w:rsidRPr="002E5CBA">
        <w:rPr>
          <w:lang w:val="en-US"/>
        </w:rPr>
        <w:t xml:space="preserve">        content:</w:t>
      </w:r>
    </w:p>
    <w:p w14:paraId="32EA033B" w14:textId="03EF0312" w:rsidR="0086296D" w:rsidRPr="002E5CBA" w:rsidRDefault="0086296D" w:rsidP="0086296D">
      <w:pPr>
        <w:pStyle w:val="PL"/>
        <w:rPr>
          <w:lang w:val="en-US"/>
        </w:rPr>
      </w:pPr>
      <w:r w:rsidRPr="002E5CBA">
        <w:rPr>
          <w:lang w:val="en-US"/>
        </w:rPr>
        <w:t xml:space="preserve">          application/json:</w:t>
      </w:r>
    </w:p>
    <w:p w14:paraId="32EA033C" w14:textId="77777777" w:rsidR="0086296D" w:rsidRPr="002E5CBA" w:rsidRDefault="0086296D" w:rsidP="0086296D">
      <w:pPr>
        <w:pStyle w:val="PL"/>
        <w:rPr>
          <w:lang w:val="en-US"/>
        </w:rPr>
      </w:pPr>
      <w:r w:rsidRPr="002E5CBA">
        <w:rPr>
          <w:lang w:val="en-US"/>
        </w:rPr>
        <w:t xml:space="preserve">            schema:</w:t>
      </w:r>
    </w:p>
    <w:p w14:paraId="32EA033D" w14:textId="77777777" w:rsidR="0086296D" w:rsidRPr="002E5CBA" w:rsidRDefault="0086296D" w:rsidP="0086296D">
      <w:pPr>
        <w:pStyle w:val="PL"/>
        <w:rPr>
          <w:lang w:val="en-US"/>
        </w:rPr>
      </w:pPr>
      <w:r w:rsidRPr="002E5CBA">
        <w:rPr>
          <w:lang w:val="en-US"/>
        </w:rPr>
        <w:t xml:space="preserve">              $ref: '#/components/schemas/SmContext</w:t>
      </w:r>
      <w:r>
        <w:rPr>
          <w:lang w:val="en-US"/>
        </w:rPr>
        <w:t>Retrieve</w:t>
      </w:r>
      <w:r w:rsidRPr="002E5CBA">
        <w:rPr>
          <w:lang w:val="en-US"/>
        </w:rPr>
        <w:t>Data'</w:t>
      </w:r>
    </w:p>
    <w:p w14:paraId="32EA033E" w14:textId="77777777" w:rsidR="0086296D" w:rsidRPr="002E5CBA" w:rsidRDefault="0086296D" w:rsidP="0086296D">
      <w:pPr>
        <w:pStyle w:val="PL"/>
        <w:rPr>
          <w:lang w:val="en-US"/>
        </w:rPr>
      </w:pPr>
      <w:r w:rsidRPr="002E5CBA">
        <w:rPr>
          <w:lang w:val="en-US"/>
        </w:rPr>
        <w:t xml:space="preserve">      responses:</w:t>
      </w:r>
    </w:p>
    <w:p w14:paraId="32EA033F" w14:textId="77777777" w:rsidR="0086296D" w:rsidRPr="002E5CBA" w:rsidRDefault="0086296D" w:rsidP="0086296D">
      <w:pPr>
        <w:pStyle w:val="PL"/>
        <w:rPr>
          <w:lang w:val="en-US"/>
        </w:rPr>
      </w:pPr>
      <w:r w:rsidRPr="002E5CBA">
        <w:rPr>
          <w:lang w:val="en-US"/>
        </w:rPr>
        <w:t xml:space="preserve">        '200':</w:t>
      </w:r>
    </w:p>
    <w:p w14:paraId="32EA0340" w14:textId="77777777" w:rsidR="0086296D" w:rsidRPr="002E5CBA" w:rsidRDefault="0086296D" w:rsidP="0086296D">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32EA0341" w14:textId="77777777" w:rsidR="0086296D" w:rsidRPr="002E5CBA" w:rsidRDefault="0086296D" w:rsidP="0086296D">
      <w:pPr>
        <w:pStyle w:val="PL"/>
        <w:rPr>
          <w:lang w:val="en-US"/>
        </w:rPr>
      </w:pPr>
      <w:r w:rsidRPr="002E5CBA">
        <w:rPr>
          <w:lang w:val="en-US"/>
        </w:rPr>
        <w:t xml:space="preserve">          content:</w:t>
      </w:r>
    </w:p>
    <w:p w14:paraId="32EA0342" w14:textId="77777777" w:rsidR="0086296D" w:rsidRPr="002E5CBA" w:rsidRDefault="0086296D" w:rsidP="0086296D">
      <w:pPr>
        <w:pStyle w:val="PL"/>
        <w:rPr>
          <w:lang w:val="en-US"/>
        </w:rPr>
      </w:pPr>
      <w:r w:rsidRPr="002E5CBA">
        <w:rPr>
          <w:lang w:val="en-US"/>
        </w:rPr>
        <w:t xml:space="preserve">            application/json:</w:t>
      </w:r>
    </w:p>
    <w:p w14:paraId="32EA0343" w14:textId="77777777" w:rsidR="0086296D" w:rsidRPr="002E5CBA" w:rsidRDefault="0086296D" w:rsidP="0086296D">
      <w:pPr>
        <w:pStyle w:val="PL"/>
        <w:rPr>
          <w:lang w:val="en-US"/>
        </w:rPr>
      </w:pPr>
      <w:r w:rsidRPr="002E5CBA">
        <w:rPr>
          <w:lang w:val="en-US"/>
        </w:rPr>
        <w:t xml:space="preserve">              schema:</w:t>
      </w:r>
    </w:p>
    <w:p w14:paraId="32EA0344" w14:textId="77777777" w:rsidR="0086296D" w:rsidRDefault="0086296D" w:rsidP="0086296D">
      <w:pPr>
        <w:pStyle w:val="PL"/>
        <w:rPr>
          <w:lang w:val="en-US"/>
        </w:rPr>
      </w:pPr>
      <w:r w:rsidRPr="002E5CBA">
        <w:rPr>
          <w:lang w:val="en-US"/>
        </w:rPr>
        <w:t xml:space="preserve">                $ref: '#/com</w:t>
      </w:r>
      <w:r w:rsidR="00BD4D8C">
        <w:rPr>
          <w:lang w:val="en-US"/>
        </w:rPr>
        <w:t>ponents/schemas/SmContextRetrieved</w:t>
      </w:r>
      <w:r w:rsidRPr="002E5CBA">
        <w:rPr>
          <w:lang w:val="en-US"/>
        </w:rPr>
        <w:t>Data'</w:t>
      </w:r>
    </w:p>
    <w:p w14:paraId="32EA0345" w14:textId="77777777" w:rsidR="0021658A" w:rsidRDefault="0086296D" w:rsidP="0086296D">
      <w:pPr>
        <w:pStyle w:val="PL"/>
        <w:rPr>
          <w:lang w:val="en-US"/>
        </w:rPr>
      </w:pPr>
      <w:r w:rsidRPr="002E5CBA">
        <w:rPr>
          <w:lang w:val="en-US"/>
        </w:rPr>
        <w:t xml:space="preserve">        '</w:t>
      </w:r>
      <w:r>
        <w:rPr>
          <w:lang w:val="en-US"/>
        </w:rPr>
        <w:t>4</w:t>
      </w:r>
      <w:r w:rsidRPr="002E5CBA">
        <w:rPr>
          <w:lang w:val="en-US"/>
        </w:rPr>
        <w:t>00':</w:t>
      </w:r>
    </w:p>
    <w:p w14:paraId="32EA0346" w14:textId="77777777" w:rsidR="0086296D" w:rsidRDefault="0021658A" w:rsidP="0086296D">
      <w:pPr>
        <w:pStyle w:val="PL"/>
        <w:rPr>
          <w:lang w:val="en-US"/>
        </w:rPr>
      </w:pPr>
      <w:r w:rsidRPr="00046E6A">
        <w:rPr>
          <w:lang w:val="en-US"/>
        </w:rPr>
        <w:t xml:space="preserve">        </w:t>
      </w:r>
      <w:r>
        <w:rPr>
          <w:lang w:val="en-US"/>
        </w:rPr>
        <w:t xml:space="preserve">  </w:t>
      </w:r>
      <w:r w:rsidR="0086296D" w:rsidRPr="00046E6A">
        <w:rPr>
          <w:lang w:val="en-US"/>
        </w:rPr>
        <w:t>$ref: 'TS29571_CommonData.yaml#/components/responses/400'</w:t>
      </w:r>
    </w:p>
    <w:p w14:paraId="32EA0347" w14:textId="77777777" w:rsidR="0086296D" w:rsidRPr="00046E6A" w:rsidRDefault="0086296D" w:rsidP="0086296D">
      <w:pPr>
        <w:pStyle w:val="PL"/>
        <w:rPr>
          <w:lang w:val="en-US"/>
        </w:rPr>
      </w:pPr>
      <w:r w:rsidRPr="002E5CBA">
        <w:rPr>
          <w:lang w:val="en-US"/>
        </w:rPr>
        <w:t xml:space="preserve">        '</w:t>
      </w:r>
      <w:r>
        <w:rPr>
          <w:lang w:val="en-US"/>
        </w:rPr>
        <w:t>403</w:t>
      </w:r>
      <w:r w:rsidRPr="002E5CBA">
        <w:rPr>
          <w:lang w:val="en-US"/>
        </w:rPr>
        <w:t>':</w:t>
      </w:r>
    </w:p>
    <w:p w14:paraId="32EA0348"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32EA0349" w14:textId="77777777" w:rsidR="0086296D" w:rsidRPr="0026346C" w:rsidRDefault="0086296D" w:rsidP="0086296D">
      <w:pPr>
        <w:pStyle w:val="PL"/>
        <w:rPr>
          <w:lang w:val="en-US"/>
        </w:rPr>
      </w:pPr>
      <w:r w:rsidRPr="002E5CBA">
        <w:rPr>
          <w:lang w:val="en-US"/>
        </w:rPr>
        <w:t xml:space="preserve">        '</w:t>
      </w:r>
      <w:r>
        <w:rPr>
          <w:lang w:val="en-US"/>
        </w:rPr>
        <w:t>404</w:t>
      </w:r>
      <w:r w:rsidRPr="002E5CBA">
        <w:rPr>
          <w:lang w:val="en-US"/>
        </w:rPr>
        <w:t>':</w:t>
      </w:r>
    </w:p>
    <w:p w14:paraId="32EA034A"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2EA034B" w14:textId="035571C8" w:rsidR="00863E04" w:rsidRDefault="00863E04" w:rsidP="00863E04">
      <w:pPr>
        <w:pStyle w:val="PL"/>
        <w:rPr>
          <w:lang w:val="en-US"/>
        </w:rPr>
      </w:pPr>
      <w:r w:rsidRPr="002E5CBA">
        <w:rPr>
          <w:lang w:val="en-US"/>
        </w:rPr>
        <w:t xml:space="preserve">        </w:t>
      </w:r>
      <w:r>
        <w:rPr>
          <w:lang w:val="en-US"/>
        </w:rPr>
        <w:t>'411':</w:t>
      </w:r>
    </w:p>
    <w:p w14:paraId="32EA034C"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34D" w14:textId="7FFAA785" w:rsidR="00863E04" w:rsidRDefault="00863E04" w:rsidP="00863E04">
      <w:pPr>
        <w:pStyle w:val="PL"/>
        <w:rPr>
          <w:lang w:val="en-US"/>
        </w:rPr>
      </w:pPr>
      <w:r w:rsidRPr="002E5CBA">
        <w:rPr>
          <w:lang w:val="en-US"/>
        </w:rPr>
        <w:t xml:space="preserve">        </w:t>
      </w:r>
      <w:r>
        <w:rPr>
          <w:lang w:val="en-US"/>
        </w:rPr>
        <w:t>'413':</w:t>
      </w:r>
    </w:p>
    <w:p w14:paraId="32EA034E"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34F" w14:textId="4DF99D6B" w:rsidR="00863E04" w:rsidRDefault="00863E04" w:rsidP="00863E04">
      <w:pPr>
        <w:pStyle w:val="PL"/>
        <w:rPr>
          <w:lang w:val="en-US"/>
        </w:rPr>
      </w:pPr>
      <w:r w:rsidRPr="002E5CBA">
        <w:rPr>
          <w:lang w:val="en-US"/>
        </w:rPr>
        <w:t xml:space="preserve">        </w:t>
      </w:r>
      <w:r>
        <w:rPr>
          <w:lang w:val="en-US"/>
        </w:rPr>
        <w:t>'415':</w:t>
      </w:r>
    </w:p>
    <w:p w14:paraId="32EA0350" w14:textId="10162DF3"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9D2E2E2" w14:textId="7C18E543" w:rsidR="00141339" w:rsidRDefault="00141339" w:rsidP="00141339">
      <w:pPr>
        <w:pStyle w:val="PL"/>
        <w:rPr>
          <w:lang w:val="en-US"/>
        </w:rPr>
      </w:pPr>
      <w:r w:rsidRPr="002E5CBA">
        <w:rPr>
          <w:lang w:val="en-US"/>
        </w:rPr>
        <w:t xml:space="preserve">       </w:t>
      </w:r>
      <w:r>
        <w:rPr>
          <w:lang w:val="en-US"/>
        </w:rPr>
        <w:t xml:space="preserve"> '429':</w:t>
      </w:r>
    </w:p>
    <w:p w14:paraId="3DED8152" w14:textId="45F58763" w:rsidR="00141339" w:rsidRDefault="00141339" w:rsidP="0086296D">
      <w:pPr>
        <w:pStyle w:val="PL"/>
        <w:rPr>
          <w:lang w:val="en-US"/>
        </w:rPr>
      </w:pPr>
      <w:r w:rsidRPr="002E5CBA">
        <w:rPr>
          <w:lang w:val="en-US"/>
        </w:rPr>
        <w:lastRenderedPageBreak/>
        <w:t xml:space="preserve">          </w:t>
      </w:r>
      <w:r w:rsidRPr="001F14B1">
        <w:rPr>
          <w:lang w:val="en-US"/>
        </w:rPr>
        <w:t>$ref: 'TS29571_CommonDat</w:t>
      </w:r>
      <w:r>
        <w:rPr>
          <w:lang w:val="en-US"/>
        </w:rPr>
        <w:t>a.yaml#/components/responses/429</w:t>
      </w:r>
      <w:r w:rsidRPr="001F14B1">
        <w:rPr>
          <w:lang w:val="en-US"/>
        </w:rPr>
        <w:t>'</w:t>
      </w:r>
    </w:p>
    <w:p w14:paraId="32EA0351" w14:textId="77777777" w:rsidR="0086296D" w:rsidRPr="0026346C" w:rsidRDefault="0086296D" w:rsidP="0086296D">
      <w:pPr>
        <w:pStyle w:val="PL"/>
        <w:rPr>
          <w:lang w:val="en-US"/>
        </w:rPr>
      </w:pPr>
      <w:r w:rsidRPr="002E5CBA">
        <w:rPr>
          <w:lang w:val="en-US"/>
        </w:rPr>
        <w:t xml:space="preserve">        '</w:t>
      </w:r>
      <w:r>
        <w:rPr>
          <w:lang w:val="en-US"/>
        </w:rPr>
        <w:t>500</w:t>
      </w:r>
      <w:r w:rsidRPr="002E5CBA">
        <w:rPr>
          <w:lang w:val="en-US"/>
        </w:rPr>
        <w:t>':</w:t>
      </w:r>
    </w:p>
    <w:p w14:paraId="32EA0352" w14:textId="77777777" w:rsidR="0086296D" w:rsidRDefault="0086296D" w:rsidP="008629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2EA0355"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356" w14:textId="77777777" w:rsidR="0086296D" w:rsidRDefault="0086296D" w:rsidP="0086296D">
      <w:pPr>
        <w:pStyle w:val="PL"/>
        <w:rPr>
          <w:lang w:val="en-US"/>
        </w:rPr>
      </w:pPr>
      <w:r w:rsidRPr="008F2F3C">
        <w:t xml:space="preserve">        </w:t>
      </w:r>
      <w:r>
        <w:t xml:space="preserve">  </w:t>
      </w:r>
      <w:r w:rsidRPr="008F2F3C">
        <w:t>$ref: 'TS29571_CommonData.yaml#/components/responses/</w:t>
      </w:r>
      <w:r>
        <w:t>503</w:t>
      </w:r>
      <w:r w:rsidRPr="008F2F3C">
        <w:t>'</w:t>
      </w:r>
    </w:p>
    <w:p w14:paraId="32EA0357" w14:textId="77777777" w:rsidR="0086296D" w:rsidRDefault="0086296D" w:rsidP="0086296D">
      <w:pPr>
        <w:pStyle w:val="PL"/>
        <w:rPr>
          <w:lang w:val="en-US"/>
        </w:rPr>
      </w:pPr>
      <w:r w:rsidRPr="002E5CBA">
        <w:rPr>
          <w:lang w:val="en-US"/>
        </w:rPr>
        <w:t xml:space="preserve">        default:</w:t>
      </w:r>
    </w:p>
    <w:p w14:paraId="32EA0358"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59" w14:textId="5DCDC8E5" w:rsidR="0086296D" w:rsidRPr="002E5CBA" w:rsidRDefault="0086296D" w:rsidP="0086296D">
      <w:pPr>
        <w:pStyle w:val="PL"/>
        <w:rPr>
          <w:lang w:val="en-US"/>
        </w:rPr>
      </w:pPr>
    </w:p>
    <w:p w14:paraId="32EA035A" w14:textId="3AA0CEFC" w:rsidR="0086296D" w:rsidRPr="002E5CBA" w:rsidRDefault="0086296D" w:rsidP="0086296D">
      <w:pPr>
        <w:pStyle w:val="PL"/>
        <w:rPr>
          <w:lang w:val="en-US"/>
        </w:rPr>
      </w:pPr>
      <w:r w:rsidRPr="002E5CBA">
        <w:rPr>
          <w:lang w:val="en-US"/>
        </w:rPr>
        <w:t xml:space="preserve">  /sm-contexts/{smContextRef}/modify:</w:t>
      </w:r>
    </w:p>
    <w:p w14:paraId="32EA035B" w14:textId="77777777" w:rsidR="0086296D" w:rsidRPr="002E5CBA" w:rsidRDefault="0086296D" w:rsidP="0086296D">
      <w:pPr>
        <w:pStyle w:val="PL"/>
        <w:rPr>
          <w:lang w:val="en-US"/>
        </w:rPr>
      </w:pPr>
      <w:r w:rsidRPr="002E5CBA">
        <w:rPr>
          <w:lang w:val="en-US"/>
        </w:rPr>
        <w:t xml:space="preserve">    post:</w:t>
      </w:r>
    </w:p>
    <w:p w14:paraId="32EA035C" w14:textId="6E2F14B7" w:rsidR="0086296D" w:rsidRPr="002E5CBA" w:rsidRDefault="0086296D" w:rsidP="0086296D">
      <w:pPr>
        <w:pStyle w:val="PL"/>
        <w:rPr>
          <w:lang w:val="en-US"/>
        </w:rPr>
      </w:pPr>
      <w:r w:rsidRPr="002E5CBA">
        <w:rPr>
          <w:lang w:val="en-US"/>
        </w:rPr>
        <w:t xml:space="preserve">      summary:  Update SM Context</w:t>
      </w:r>
    </w:p>
    <w:p w14:paraId="32EA035D" w14:textId="77777777" w:rsidR="0086296D" w:rsidRPr="002E5CBA" w:rsidRDefault="0086296D" w:rsidP="0086296D">
      <w:pPr>
        <w:pStyle w:val="PL"/>
        <w:rPr>
          <w:lang w:val="en-US"/>
        </w:rPr>
      </w:pPr>
      <w:r w:rsidRPr="002E5CBA">
        <w:rPr>
          <w:lang w:val="en-US"/>
        </w:rPr>
        <w:t xml:space="preserve">      tags:</w:t>
      </w:r>
    </w:p>
    <w:p w14:paraId="32EA035E" w14:textId="77777777" w:rsidR="0086296D" w:rsidRPr="002E5CBA" w:rsidRDefault="0086296D" w:rsidP="0086296D">
      <w:pPr>
        <w:pStyle w:val="PL"/>
        <w:rPr>
          <w:lang w:val="en-US"/>
        </w:rPr>
      </w:pPr>
      <w:r w:rsidRPr="002E5CBA">
        <w:rPr>
          <w:lang w:val="en-US"/>
        </w:rPr>
        <w:t xml:space="preserve">        - Individual SM context</w:t>
      </w:r>
    </w:p>
    <w:p w14:paraId="32EA035F" w14:textId="77777777" w:rsidR="0086296D" w:rsidRPr="002E5CBA" w:rsidRDefault="0086296D" w:rsidP="0086296D">
      <w:pPr>
        <w:pStyle w:val="PL"/>
        <w:rPr>
          <w:lang w:val="en-US"/>
        </w:rPr>
      </w:pPr>
      <w:r w:rsidRPr="002E5CBA">
        <w:rPr>
          <w:lang w:val="en-US"/>
        </w:rPr>
        <w:t xml:space="preserve">      operationId: UpdateSmContext</w:t>
      </w:r>
    </w:p>
    <w:p w14:paraId="32EA0360" w14:textId="77777777" w:rsidR="0086296D" w:rsidRPr="002E5CBA" w:rsidRDefault="0086296D" w:rsidP="0086296D">
      <w:pPr>
        <w:pStyle w:val="PL"/>
        <w:rPr>
          <w:lang w:val="en-US"/>
        </w:rPr>
      </w:pPr>
      <w:r w:rsidRPr="002E5CBA">
        <w:rPr>
          <w:lang w:val="en-US"/>
        </w:rPr>
        <w:t xml:space="preserve">      parameters:</w:t>
      </w:r>
    </w:p>
    <w:p w14:paraId="32EA0361" w14:textId="77777777" w:rsidR="0086296D" w:rsidRPr="002E5CBA" w:rsidRDefault="0086296D" w:rsidP="0086296D">
      <w:pPr>
        <w:pStyle w:val="PL"/>
        <w:rPr>
          <w:lang w:val="en-US"/>
        </w:rPr>
      </w:pPr>
      <w:r w:rsidRPr="002E5CBA">
        <w:rPr>
          <w:lang w:val="en-US"/>
        </w:rPr>
        <w:t xml:space="preserve">        - name: smContextRef</w:t>
      </w:r>
    </w:p>
    <w:p w14:paraId="32EA0362" w14:textId="77777777" w:rsidR="0086296D" w:rsidRPr="002E5CBA" w:rsidRDefault="0086296D" w:rsidP="0086296D">
      <w:pPr>
        <w:pStyle w:val="PL"/>
        <w:rPr>
          <w:lang w:val="en-US"/>
        </w:rPr>
      </w:pPr>
      <w:r w:rsidRPr="002E5CBA">
        <w:rPr>
          <w:lang w:val="en-US"/>
        </w:rPr>
        <w:t xml:space="preserve">          in: path</w:t>
      </w:r>
    </w:p>
    <w:p w14:paraId="32EA0363" w14:textId="1F3A9E8D" w:rsidR="0086296D" w:rsidRPr="002E5CBA" w:rsidRDefault="0086296D" w:rsidP="0086296D">
      <w:pPr>
        <w:pStyle w:val="PL"/>
        <w:rPr>
          <w:lang w:val="en-US"/>
        </w:rPr>
      </w:pPr>
      <w:r w:rsidRPr="002E5CBA">
        <w:rPr>
          <w:lang w:val="en-US"/>
        </w:rPr>
        <w:t xml:space="preserve">          description:  SM context reference</w:t>
      </w:r>
    </w:p>
    <w:p w14:paraId="32EA0364" w14:textId="26E15A9F" w:rsidR="0086296D" w:rsidRPr="002E5CBA" w:rsidRDefault="0086296D" w:rsidP="0086296D">
      <w:pPr>
        <w:pStyle w:val="PL"/>
        <w:rPr>
          <w:lang w:val="en-US"/>
        </w:rPr>
      </w:pPr>
      <w:r w:rsidRPr="002E5CBA">
        <w:rPr>
          <w:lang w:val="en-US"/>
        </w:rPr>
        <w:t xml:space="preserve">          required: true</w:t>
      </w:r>
    </w:p>
    <w:p w14:paraId="32EA0365" w14:textId="77777777" w:rsidR="0086296D" w:rsidRPr="002E5CBA" w:rsidRDefault="0086296D" w:rsidP="0086296D">
      <w:pPr>
        <w:pStyle w:val="PL"/>
        <w:rPr>
          <w:lang w:val="en-US"/>
        </w:rPr>
      </w:pPr>
      <w:r w:rsidRPr="002E5CBA">
        <w:rPr>
          <w:lang w:val="en-US"/>
        </w:rPr>
        <w:t xml:space="preserve">          schema:</w:t>
      </w:r>
    </w:p>
    <w:p w14:paraId="32EA0366" w14:textId="2E5E3F9C" w:rsidR="0086296D" w:rsidRPr="002E5CBA" w:rsidRDefault="0086296D" w:rsidP="0086296D">
      <w:pPr>
        <w:pStyle w:val="PL"/>
        <w:rPr>
          <w:lang w:val="en-US"/>
        </w:rPr>
      </w:pPr>
      <w:r w:rsidRPr="002E5CBA">
        <w:rPr>
          <w:lang w:val="en-US"/>
        </w:rPr>
        <w:t xml:space="preserve">            type: string</w:t>
      </w:r>
    </w:p>
    <w:p w14:paraId="32EA0367" w14:textId="77777777" w:rsidR="0086296D" w:rsidRPr="002E5CBA" w:rsidRDefault="0086296D" w:rsidP="0086296D">
      <w:pPr>
        <w:pStyle w:val="PL"/>
        <w:rPr>
          <w:lang w:val="en-US"/>
        </w:rPr>
      </w:pPr>
      <w:r w:rsidRPr="002E5CBA">
        <w:rPr>
          <w:lang w:val="en-US"/>
        </w:rPr>
        <w:t xml:space="preserve">      requestBody:</w:t>
      </w:r>
    </w:p>
    <w:p w14:paraId="32EA0368" w14:textId="77777777" w:rsidR="0086296D" w:rsidRPr="002E5CBA" w:rsidRDefault="0086296D" w:rsidP="0086296D">
      <w:pPr>
        <w:pStyle w:val="PL"/>
        <w:rPr>
          <w:lang w:val="en-US"/>
        </w:rPr>
      </w:pPr>
      <w:r w:rsidRPr="002E5CBA">
        <w:rPr>
          <w:lang w:val="en-US"/>
        </w:rPr>
        <w:t xml:space="preserve">        description: representation of the updates to apply to the SM context</w:t>
      </w:r>
    </w:p>
    <w:p w14:paraId="32EA0369" w14:textId="77777777" w:rsidR="0086296D" w:rsidRPr="002E5CBA" w:rsidRDefault="0086296D" w:rsidP="0086296D">
      <w:pPr>
        <w:pStyle w:val="PL"/>
        <w:rPr>
          <w:lang w:val="en-US"/>
        </w:rPr>
      </w:pPr>
      <w:r w:rsidRPr="002E5CBA">
        <w:rPr>
          <w:lang w:val="en-US"/>
        </w:rPr>
        <w:t xml:space="preserve">        required: true</w:t>
      </w:r>
    </w:p>
    <w:p w14:paraId="32EA036A" w14:textId="77777777" w:rsidR="0086296D" w:rsidRPr="002E5CBA" w:rsidRDefault="0086296D" w:rsidP="0086296D">
      <w:pPr>
        <w:pStyle w:val="PL"/>
        <w:rPr>
          <w:lang w:val="en-US"/>
        </w:rPr>
      </w:pPr>
      <w:r w:rsidRPr="002E5CBA">
        <w:rPr>
          <w:lang w:val="en-US"/>
        </w:rPr>
        <w:t xml:space="preserve">        content:</w:t>
      </w:r>
    </w:p>
    <w:p w14:paraId="32EA036B" w14:textId="70BAFFD6" w:rsidR="0086296D" w:rsidRPr="002E5CBA" w:rsidRDefault="0086296D" w:rsidP="0086296D">
      <w:pPr>
        <w:pStyle w:val="PL"/>
        <w:rPr>
          <w:lang w:val="en-US"/>
        </w:rPr>
      </w:pPr>
      <w:r w:rsidRPr="002E5CBA">
        <w:rPr>
          <w:lang w:val="en-US"/>
        </w:rPr>
        <w:t xml:space="preserve">          application/json: # message without binary body part</w:t>
      </w:r>
    </w:p>
    <w:p w14:paraId="32EA036C" w14:textId="77777777" w:rsidR="0086296D" w:rsidRPr="002E5CBA" w:rsidRDefault="0086296D" w:rsidP="0086296D">
      <w:pPr>
        <w:pStyle w:val="PL"/>
        <w:rPr>
          <w:lang w:val="en-US"/>
        </w:rPr>
      </w:pPr>
      <w:r w:rsidRPr="002E5CBA">
        <w:rPr>
          <w:lang w:val="en-US"/>
        </w:rPr>
        <w:t xml:space="preserve">            schema:</w:t>
      </w:r>
    </w:p>
    <w:p w14:paraId="32EA036D" w14:textId="77777777" w:rsidR="0086296D" w:rsidRPr="002E5CBA" w:rsidRDefault="0086296D" w:rsidP="0086296D">
      <w:pPr>
        <w:pStyle w:val="PL"/>
        <w:rPr>
          <w:lang w:val="en-US"/>
        </w:rPr>
      </w:pPr>
      <w:r w:rsidRPr="002E5CBA">
        <w:rPr>
          <w:lang w:val="en-US"/>
        </w:rPr>
        <w:t xml:space="preserve">              $ref: '#/components/schemas/SmContextUpdateData'</w:t>
      </w:r>
    </w:p>
    <w:p w14:paraId="32EA036E" w14:textId="77777777" w:rsidR="0086296D" w:rsidRPr="002E5CBA" w:rsidRDefault="0086296D" w:rsidP="0086296D">
      <w:pPr>
        <w:pStyle w:val="PL"/>
        <w:rPr>
          <w:lang w:val="en-US"/>
        </w:rPr>
      </w:pPr>
      <w:r w:rsidRPr="002E5CBA">
        <w:rPr>
          <w:lang w:val="en-US"/>
        </w:rPr>
        <w:t xml:space="preserve">          multipart/related:  # message with binary body part(s)</w:t>
      </w:r>
    </w:p>
    <w:p w14:paraId="32EA036F" w14:textId="1D98E6C8" w:rsidR="0086296D" w:rsidRPr="002E5CBA" w:rsidRDefault="0086296D" w:rsidP="0086296D">
      <w:pPr>
        <w:pStyle w:val="PL"/>
        <w:rPr>
          <w:lang w:val="en-US"/>
        </w:rPr>
      </w:pPr>
      <w:r w:rsidRPr="002E5CBA">
        <w:rPr>
          <w:lang w:val="en-US"/>
        </w:rPr>
        <w:t xml:space="preserve">            schema:</w:t>
      </w:r>
    </w:p>
    <w:p w14:paraId="32EA0370" w14:textId="73624F19" w:rsidR="0086296D" w:rsidRPr="002E5CBA" w:rsidRDefault="0086296D" w:rsidP="0086296D">
      <w:pPr>
        <w:pStyle w:val="PL"/>
        <w:rPr>
          <w:lang w:val="en-US"/>
        </w:rPr>
      </w:pPr>
      <w:r w:rsidRPr="002E5CBA">
        <w:rPr>
          <w:lang w:val="en-US"/>
        </w:rPr>
        <w:t xml:space="preserve">              type: object</w:t>
      </w:r>
    </w:p>
    <w:p w14:paraId="32EA0371" w14:textId="51BC8AF6" w:rsidR="0086296D" w:rsidRPr="002E5CBA" w:rsidRDefault="0086296D" w:rsidP="0086296D">
      <w:pPr>
        <w:pStyle w:val="PL"/>
        <w:rPr>
          <w:lang w:val="en-US"/>
        </w:rPr>
      </w:pPr>
      <w:r w:rsidRPr="002E5CBA">
        <w:rPr>
          <w:lang w:val="en-US"/>
        </w:rPr>
        <w:t xml:space="preserve">              properties: # Request parts</w:t>
      </w:r>
    </w:p>
    <w:p w14:paraId="32EA0372" w14:textId="351FAD5D" w:rsidR="0086296D" w:rsidRPr="002E5CBA" w:rsidRDefault="0086296D" w:rsidP="0086296D">
      <w:pPr>
        <w:pStyle w:val="PL"/>
        <w:rPr>
          <w:lang w:val="en-US"/>
        </w:rPr>
      </w:pPr>
      <w:r w:rsidRPr="002E5CBA">
        <w:rPr>
          <w:lang w:val="en-US"/>
        </w:rPr>
        <w:t xml:space="preserve">                jsonData:</w:t>
      </w:r>
    </w:p>
    <w:p w14:paraId="32EA0373" w14:textId="698F39F7" w:rsidR="0086296D" w:rsidRPr="002E5CBA" w:rsidRDefault="0086296D" w:rsidP="0086296D">
      <w:pPr>
        <w:pStyle w:val="PL"/>
        <w:rPr>
          <w:lang w:val="en-US"/>
        </w:rPr>
      </w:pPr>
      <w:r w:rsidRPr="002E5CBA">
        <w:rPr>
          <w:lang w:val="en-US"/>
        </w:rPr>
        <w:t xml:space="preserve">                  $ref: '#/components/schemas/SmContextUpdateData'</w:t>
      </w:r>
    </w:p>
    <w:p w14:paraId="32EA0374" w14:textId="541D4D4B" w:rsidR="0086296D" w:rsidRPr="002E5CBA" w:rsidRDefault="0086296D" w:rsidP="0086296D">
      <w:pPr>
        <w:pStyle w:val="PL"/>
        <w:rPr>
          <w:lang w:val="en-US"/>
        </w:rPr>
      </w:pPr>
      <w:r w:rsidRPr="002E5CBA">
        <w:rPr>
          <w:lang w:val="en-US"/>
        </w:rPr>
        <w:t xml:space="preserve">                binaryDataN1SmMessage:</w:t>
      </w:r>
    </w:p>
    <w:p w14:paraId="32EA0375" w14:textId="4ECEAF2A" w:rsidR="0086296D" w:rsidRPr="002E5CBA" w:rsidRDefault="0086296D" w:rsidP="0086296D">
      <w:pPr>
        <w:pStyle w:val="PL"/>
        <w:rPr>
          <w:lang w:val="en-US"/>
        </w:rPr>
      </w:pPr>
      <w:r w:rsidRPr="002E5CBA">
        <w:rPr>
          <w:lang w:val="en-US"/>
        </w:rPr>
        <w:t xml:space="preserve">                  type: string</w:t>
      </w:r>
    </w:p>
    <w:p w14:paraId="32EA0376" w14:textId="339D2628" w:rsidR="0086296D" w:rsidRPr="002E5CBA" w:rsidRDefault="0086296D" w:rsidP="0086296D">
      <w:pPr>
        <w:pStyle w:val="PL"/>
        <w:rPr>
          <w:lang w:val="en-US"/>
        </w:rPr>
      </w:pPr>
      <w:r w:rsidRPr="002E5CBA">
        <w:rPr>
          <w:lang w:val="en-US"/>
        </w:rPr>
        <w:t xml:space="preserve">                  format: binary</w:t>
      </w:r>
    </w:p>
    <w:p w14:paraId="32EA0377" w14:textId="479D7D0B" w:rsidR="0086296D" w:rsidRPr="002E5CBA" w:rsidRDefault="0086296D" w:rsidP="0086296D">
      <w:pPr>
        <w:pStyle w:val="PL"/>
        <w:rPr>
          <w:lang w:val="en-US"/>
        </w:rPr>
      </w:pPr>
      <w:r w:rsidRPr="002E5CBA">
        <w:rPr>
          <w:lang w:val="en-US"/>
        </w:rPr>
        <w:t xml:space="preserve">                binaryDataN2SmInformation:</w:t>
      </w:r>
    </w:p>
    <w:p w14:paraId="32EA0378" w14:textId="0340D5C1" w:rsidR="0086296D" w:rsidRPr="002E5CBA" w:rsidRDefault="0086296D" w:rsidP="0086296D">
      <w:pPr>
        <w:pStyle w:val="PL"/>
        <w:rPr>
          <w:lang w:val="en-US"/>
        </w:rPr>
      </w:pPr>
      <w:r w:rsidRPr="002E5CBA">
        <w:rPr>
          <w:lang w:val="en-US"/>
        </w:rPr>
        <w:t xml:space="preserve">                  type: string</w:t>
      </w:r>
    </w:p>
    <w:p w14:paraId="32EA0379" w14:textId="2041D26D" w:rsidR="0086296D" w:rsidRDefault="0086296D" w:rsidP="0086296D">
      <w:pPr>
        <w:pStyle w:val="PL"/>
        <w:rPr>
          <w:lang w:val="en-US"/>
        </w:rPr>
      </w:pPr>
      <w:r w:rsidRPr="002E5CBA">
        <w:rPr>
          <w:lang w:val="en-US"/>
        </w:rPr>
        <w:t xml:space="preserve">                  format: binary</w:t>
      </w:r>
    </w:p>
    <w:p w14:paraId="150E1C57" w14:textId="180CB573"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961F9A4" w14:textId="010A861D" w:rsidR="00E1292F" w:rsidRPr="002E5CBA" w:rsidRDefault="00E1292F" w:rsidP="00E1292F">
      <w:pPr>
        <w:pStyle w:val="PL"/>
        <w:rPr>
          <w:lang w:val="en-US"/>
        </w:rPr>
      </w:pPr>
      <w:r w:rsidRPr="002E5CBA">
        <w:rPr>
          <w:lang w:val="en-US"/>
        </w:rPr>
        <w:t xml:space="preserve">                  type: string</w:t>
      </w:r>
    </w:p>
    <w:p w14:paraId="3C48C439" w14:textId="736F46F1" w:rsidR="00E1292F" w:rsidRPr="002E5CBA" w:rsidRDefault="00E1292F" w:rsidP="0086296D">
      <w:pPr>
        <w:pStyle w:val="PL"/>
        <w:rPr>
          <w:lang w:val="en-US"/>
        </w:rPr>
      </w:pPr>
      <w:r w:rsidRPr="002E5CBA">
        <w:rPr>
          <w:lang w:val="en-US"/>
        </w:rPr>
        <w:t xml:space="preserve">                  format: binary</w:t>
      </w:r>
    </w:p>
    <w:p w14:paraId="32EA037A" w14:textId="11CCBAF6" w:rsidR="0086296D" w:rsidRPr="002E5CBA" w:rsidRDefault="0086296D" w:rsidP="0086296D">
      <w:pPr>
        <w:pStyle w:val="PL"/>
        <w:rPr>
          <w:lang w:val="en-US"/>
        </w:rPr>
      </w:pPr>
      <w:r w:rsidRPr="002E5CBA">
        <w:rPr>
          <w:lang w:val="en-US"/>
        </w:rPr>
        <w:t xml:space="preserve">            encoding:</w:t>
      </w:r>
    </w:p>
    <w:p w14:paraId="32EA037B" w14:textId="5FB7FD4E" w:rsidR="0086296D" w:rsidRPr="000659A3" w:rsidRDefault="0086296D" w:rsidP="0086296D">
      <w:pPr>
        <w:pStyle w:val="PL"/>
        <w:rPr>
          <w:lang w:val="fr-FR"/>
        </w:rPr>
      </w:pPr>
      <w:r w:rsidRPr="002E5CBA">
        <w:rPr>
          <w:lang w:val="en-US"/>
        </w:rPr>
        <w:t xml:space="preserve">              </w:t>
      </w:r>
      <w:r w:rsidRPr="000659A3">
        <w:rPr>
          <w:lang w:val="fr-FR"/>
        </w:rPr>
        <w:t>jsonData:</w:t>
      </w:r>
    </w:p>
    <w:p w14:paraId="32EA037C" w14:textId="244E82D2" w:rsidR="0086296D" w:rsidRPr="000659A3" w:rsidRDefault="0086296D" w:rsidP="0086296D">
      <w:pPr>
        <w:pStyle w:val="PL"/>
        <w:rPr>
          <w:lang w:val="fr-FR"/>
        </w:rPr>
      </w:pPr>
      <w:r w:rsidRPr="000659A3">
        <w:rPr>
          <w:lang w:val="fr-FR"/>
        </w:rPr>
        <w:t xml:space="preserve">                contentType:  application/json</w:t>
      </w:r>
    </w:p>
    <w:p w14:paraId="32EA037D" w14:textId="1BEDE00B" w:rsidR="0086296D" w:rsidRPr="000659A3" w:rsidRDefault="0086296D" w:rsidP="0086296D">
      <w:pPr>
        <w:pStyle w:val="PL"/>
        <w:rPr>
          <w:lang w:val="fr-FR"/>
        </w:rPr>
      </w:pPr>
      <w:r w:rsidRPr="000659A3">
        <w:rPr>
          <w:lang w:val="fr-FR"/>
        </w:rPr>
        <w:t xml:space="preserve">              binaryDataN1SmMessage:</w:t>
      </w:r>
    </w:p>
    <w:p w14:paraId="32EA037E" w14:textId="2FFF19E0"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7F" w14:textId="49BC9063" w:rsidR="0086296D" w:rsidRPr="002E5CBA" w:rsidRDefault="0086296D" w:rsidP="0086296D">
      <w:pPr>
        <w:pStyle w:val="PL"/>
        <w:rPr>
          <w:lang w:val="en-US"/>
        </w:rPr>
      </w:pPr>
      <w:r w:rsidRPr="002E5CBA">
        <w:rPr>
          <w:lang w:val="en-US"/>
        </w:rPr>
        <w:t xml:space="preserve">                headers:</w:t>
      </w:r>
    </w:p>
    <w:p w14:paraId="32EA0380" w14:textId="4F50982A" w:rsidR="0086296D" w:rsidRPr="002E5CBA" w:rsidRDefault="0086296D" w:rsidP="0086296D">
      <w:pPr>
        <w:pStyle w:val="PL"/>
        <w:rPr>
          <w:lang w:val="en-US"/>
        </w:rPr>
      </w:pPr>
      <w:r w:rsidRPr="002E5CBA">
        <w:rPr>
          <w:lang w:val="en-US"/>
        </w:rPr>
        <w:t xml:space="preserve">                  Content-Id:</w:t>
      </w:r>
    </w:p>
    <w:p w14:paraId="32EA0381" w14:textId="48805C0D" w:rsidR="0086296D" w:rsidRPr="002E5CBA" w:rsidRDefault="0086296D" w:rsidP="0086296D">
      <w:pPr>
        <w:pStyle w:val="PL"/>
        <w:rPr>
          <w:lang w:val="en-US"/>
        </w:rPr>
      </w:pPr>
      <w:r w:rsidRPr="002E5CBA">
        <w:rPr>
          <w:lang w:val="en-US"/>
        </w:rPr>
        <w:t xml:space="preserve">                    schema:</w:t>
      </w:r>
    </w:p>
    <w:p w14:paraId="32EA0382" w14:textId="3FE9CD8F" w:rsidR="0086296D" w:rsidRPr="002E5CBA" w:rsidRDefault="0086296D" w:rsidP="0086296D">
      <w:pPr>
        <w:pStyle w:val="PL"/>
        <w:rPr>
          <w:lang w:val="en-US"/>
        </w:rPr>
      </w:pPr>
      <w:r w:rsidRPr="002E5CBA">
        <w:rPr>
          <w:lang w:val="en-US"/>
        </w:rPr>
        <w:t xml:space="preserve">                      type: string</w:t>
      </w:r>
    </w:p>
    <w:p w14:paraId="32EA0383" w14:textId="3BC7D438" w:rsidR="0086296D" w:rsidRPr="002E5CBA" w:rsidRDefault="0086296D" w:rsidP="0086296D">
      <w:pPr>
        <w:pStyle w:val="PL"/>
        <w:rPr>
          <w:lang w:val="en-US"/>
        </w:rPr>
      </w:pPr>
      <w:r w:rsidRPr="002E5CBA">
        <w:rPr>
          <w:lang w:val="en-US"/>
        </w:rPr>
        <w:t xml:space="preserve">              binaryDataN2SmInformation:</w:t>
      </w:r>
    </w:p>
    <w:p w14:paraId="32EA0384" w14:textId="477266DF" w:rsidR="0086296D" w:rsidRPr="002E5CBA" w:rsidRDefault="0086296D" w:rsidP="0086296D">
      <w:pPr>
        <w:pStyle w:val="PL"/>
        <w:rPr>
          <w:lang w:val="en-US"/>
        </w:rPr>
      </w:pPr>
      <w:r w:rsidRPr="002E5CBA">
        <w:rPr>
          <w:lang w:val="en-US"/>
        </w:rPr>
        <w:t xml:space="preserve">                contentType:  application/vnd.3gpp.ngap</w:t>
      </w:r>
    </w:p>
    <w:p w14:paraId="32EA0385" w14:textId="1E97F628" w:rsidR="0086296D" w:rsidRPr="002E5CBA" w:rsidRDefault="0086296D" w:rsidP="0086296D">
      <w:pPr>
        <w:pStyle w:val="PL"/>
        <w:rPr>
          <w:lang w:val="en-US"/>
        </w:rPr>
      </w:pPr>
      <w:r w:rsidRPr="002E5CBA">
        <w:rPr>
          <w:lang w:val="en-US"/>
        </w:rPr>
        <w:t xml:space="preserve">                headers:</w:t>
      </w:r>
    </w:p>
    <w:p w14:paraId="32EA0386" w14:textId="5DD25F5E" w:rsidR="0086296D" w:rsidRPr="002E5CBA" w:rsidRDefault="0086296D" w:rsidP="0086296D">
      <w:pPr>
        <w:pStyle w:val="PL"/>
        <w:rPr>
          <w:lang w:val="en-US"/>
        </w:rPr>
      </w:pPr>
      <w:r w:rsidRPr="002E5CBA">
        <w:rPr>
          <w:lang w:val="en-US"/>
        </w:rPr>
        <w:t xml:space="preserve">                  Content-Id:</w:t>
      </w:r>
    </w:p>
    <w:p w14:paraId="32EA0387" w14:textId="4C6F7421" w:rsidR="0086296D" w:rsidRPr="002E5CBA" w:rsidRDefault="0086296D" w:rsidP="0086296D">
      <w:pPr>
        <w:pStyle w:val="PL"/>
        <w:rPr>
          <w:lang w:val="en-US"/>
        </w:rPr>
      </w:pPr>
      <w:r w:rsidRPr="002E5CBA">
        <w:rPr>
          <w:lang w:val="en-US"/>
        </w:rPr>
        <w:t xml:space="preserve">                    schema:</w:t>
      </w:r>
    </w:p>
    <w:p w14:paraId="2748F16A" w14:textId="7CE54247" w:rsidR="00E1292F" w:rsidRDefault="0086296D" w:rsidP="0086296D">
      <w:pPr>
        <w:pStyle w:val="PL"/>
        <w:rPr>
          <w:lang w:val="en-US"/>
        </w:rPr>
      </w:pPr>
      <w:r w:rsidRPr="002E5CBA">
        <w:rPr>
          <w:lang w:val="en-US"/>
        </w:rPr>
        <w:t xml:space="preserve">                      type: string</w:t>
      </w:r>
    </w:p>
    <w:p w14:paraId="447E8086" w14:textId="35ADC30E"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4157D0E" w14:textId="55D8E43C" w:rsidR="00E1292F" w:rsidRPr="002E5CBA" w:rsidRDefault="00E1292F" w:rsidP="00E1292F">
      <w:pPr>
        <w:pStyle w:val="PL"/>
        <w:rPr>
          <w:lang w:val="en-US"/>
        </w:rPr>
      </w:pPr>
      <w:r w:rsidRPr="002E5CBA">
        <w:rPr>
          <w:lang w:val="en-US"/>
        </w:rPr>
        <w:t xml:space="preserve">                contentType:  application/vnd.3gpp.ngap</w:t>
      </w:r>
    </w:p>
    <w:p w14:paraId="076B5CE7" w14:textId="1D25361C" w:rsidR="00E1292F" w:rsidRPr="002E5CBA" w:rsidRDefault="00E1292F" w:rsidP="00E1292F">
      <w:pPr>
        <w:pStyle w:val="PL"/>
        <w:rPr>
          <w:lang w:val="en-US"/>
        </w:rPr>
      </w:pPr>
      <w:r w:rsidRPr="002E5CBA">
        <w:rPr>
          <w:lang w:val="en-US"/>
        </w:rPr>
        <w:t xml:space="preserve">                headers:</w:t>
      </w:r>
    </w:p>
    <w:p w14:paraId="3CD7C317" w14:textId="4F6AABF7" w:rsidR="00E1292F" w:rsidRPr="002E5CBA" w:rsidRDefault="00E1292F" w:rsidP="00E1292F">
      <w:pPr>
        <w:pStyle w:val="PL"/>
        <w:rPr>
          <w:lang w:val="en-US"/>
        </w:rPr>
      </w:pPr>
      <w:r w:rsidRPr="002E5CBA">
        <w:rPr>
          <w:lang w:val="en-US"/>
        </w:rPr>
        <w:t xml:space="preserve">                  Content-Id:</w:t>
      </w:r>
    </w:p>
    <w:p w14:paraId="3C641389" w14:textId="67735629" w:rsidR="00E1292F" w:rsidRPr="002E5CBA" w:rsidRDefault="00E1292F" w:rsidP="00E1292F">
      <w:pPr>
        <w:pStyle w:val="PL"/>
        <w:rPr>
          <w:lang w:val="en-US"/>
        </w:rPr>
      </w:pPr>
      <w:r w:rsidRPr="002E5CBA">
        <w:rPr>
          <w:lang w:val="en-US"/>
        </w:rPr>
        <w:t xml:space="preserve">                    schema:</w:t>
      </w:r>
    </w:p>
    <w:p w14:paraId="32EA0388" w14:textId="4485493E" w:rsidR="0086296D" w:rsidRPr="002E5CBA" w:rsidRDefault="00E1292F" w:rsidP="0086296D">
      <w:pPr>
        <w:pStyle w:val="PL"/>
        <w:rPr>
          <w:lang w:val="en-US"/>
        </w:rPr>
      </w:pPr>
      <w:r w:rsidRPr="002E5CBA">
        <w:rPr>
          <w:lang w:val="en-US"/>
        </w:rPr>
        <w:t xml:space="preserve">                      type: string</w:t>
      </w:r>
    </w:p>
    <w:p w14:paraId="32EA0389" w14:textId="77777777" w:rsidR="0086296D" w:rsidRPr="002E5CBA" w:rsidRDefault="0086296D" w:rsidP="0086296D">
      <w:pPr>
        <w:pStyle w:val="PL"/>
        <w:rPr>
          <w:lang w:val="en-US"/>
        </w:rPr>
      </w:pPr>
      <w:r w:rsidRPr="002E5CBA">
        <w:rPr>
          <w:lang w:val="en-US"/>
        </w:rPr>
        <w:t xml:space="preserve">      responses:</w:t>
      </w:r>
    </w:p>
    <w:p w14:paraId="32EA038A" w14:textId="77777777" w:rsidR="0086296D" w:rsidRPr="002E5CBA" w:rsidRDefault="0086296D" w:rsidP="0086296D">
      <w:pPr>
        <w:pStyle w:val="PL"/>
        <w:rPr>
          <w:lang w:val="en-US"/>
        </w:rPr>
      </w:pPr>
      <w:r w:rsidRPr="002E5CBA">
        <w:rPr>
          <w:lang w:val="en-US"/>
        </w:rPr>
        <w:t xml:space="preserve">        '200':</w:t>
      </w:r>
    </w:p>
    <w:p w14:paraId="32EA038B" w14:textId="77777777" w:rsidR="0086296D" w:rsidRPr="002E5CBA" w:rsidRDefault="0086296D" w:rsidP="0086296D">
      <w:pPr>
        <w:pStyle w:val="PL"/>
        <w:rPr>
          <w:lang w:val="en-US"/>
        </w:rPr>
      </w:pPr>
      <w:r w:rsidRPr="002E5CBA">
        <w:rPr>
          <w:lang w:val="en-US"/>
        </w:rPr>
        <w:t xml:space="preserve">          description: successful update of an SM context with content in the response</w:t>
      </w:r>
    </w:p>
    <w:p w14:paraId="32EA038C" w14:textId="77777777" w:rsidR="0086296D" w:rsidRPr="002E5CBA" w:rsidRDefault="0086296D" w:rsidP="0086296D">
      <w:pPr>
        <w:pStyle w:val="PL"/>
        <w:rPr>
          <w:lang w:val="en-US"/>
        </w:rPr>
      </w:pPr>
      <w:r w:rsidRPr="002E5CBA">
        <w:rPr>
          <w:lang w:val="en-US"/>
        </w:rPr>
        <w:t xml:space="preserve">          content:</w:t>
      </w:r>
    </w:p>
    <w:p w14:paraId="32EA038D" w14:textId="77777777" w:rsidR="0086296D" w:rsidRPr="002E5CBA" w:rsidRDefault="0086296D" w:rsidP="0086296D">
      <w:pPr>
        <w:pStyle w:val="PL"/>
        <w:rPr>
          <w:lang w:val="en-US"/>
        </w:rPr>
      </w:pPr>
      <w:r w:rsidRPr="002E5CBA">
        <w:rPr>
          <w:lang w:val="en-US"/>
        </w:rPr>
        <w:t xml:space="preserve">            application/json: # message without binary body part</w:t>
      </w:r>
    </w:p>
    <w:p w14:paraId="32EA038E" w14:textId="77777777" w:rsidR="0086296D" w:rsidRPr="002E5CBA" w:rsidRDefault="0086296D" w:rsidP="0086296D">
      <w:pPr>
        <w:pStyle w:val="PL"/>
        <w:rPr>
          <w:lang w:val="en-US"/>
        </w:rPr>
      </w:pPr>
      <w:r w:rsidRPr="002E5CBA">
        <w:rPr>
          <w:lang w:val="en-US"/>
        </w:rPr>
        <w:t xml:space="preserve">              schema:</w:t>
      </w:r>
    </w:p>
    <w:p w14:paraId="32EA038F" w14:textId="77777777" w:rsidR="0086296D" w:rsidRPr="002E5CBA" w:rsidRDefault="0086296D" w:rsidP="0086296D">
      <w:pPr>
        <w:pStyle w:val="PL"/>
        <w:rPr>
          <w:lang w:val="en-US"/>
        </w:rPr>
      </w:pPr>
      <w:r w:rsidRPr="002E5CBA">
        <w:rPr>
          <w:lang w:val="en-US"/>
        </w:rPr>
        <w:t xml:space="preserve">                $ref: '#/components/schemas/SmContextUpdatedData'</w:t>
      </w:r>
    </w:p>
    <w:p w14:paraId="32EA0390" w14:textId="77777777" w:rsidR="0086296D" w:rsidRPr="002E5CBA" w:rsidRDefault="0086296D" w:rsidP="0086296D">
      <w:pPr>
        <w:pStyle w:val="PL"/>
        <w:rPr>
          <w:lang w:val="en-US"/>
        </w:rPr>
      </w:pPr>
      <w:r w:rsidRPr="002E5CBA">
        <w:rPr>
          <w:lang w:val="en-US"/>
        </w:rPr>
        <w:t xml:space="preserve">            multipart/related:  # message with binary body part(s)</w:t>
      </w:r>
    </w:p>
    <w:p w14:paraId="32EA0391" w14:textId="77777777" w:rsidR="0086296D" w:rsidRPr="002E5CBA" w:rsidRDefault="0086296D" w:rsidP="0086296D">
      <w:pPr>
        <w:pStyle w:val="PL"/>
        <w:rPr>
          <w:lang w:val="en-US"/>
        </w:rPr>
      </w:pPr>
      <w:r w:rsidRPr="002E5CBA">
        <w:rPr>
          <w:lang w:val="en-US"/>
        </w:rPr>
        <w:t xml:space="preserve">              schema:</w:t>
      </w:r>
    </w:p>
    <w:p w14:paraId="32EA0392" w14:textId="77777777" w:rsidR="0086296D" w:rsidRPr="002E5CBA" w:rsidRDefault="0086296D" w:rsidP="0086296D">
      <w:pPr>
        <w:pStyle w:val="PL"/>
        <w:rPr>
          <w:lang w:val="en-US"/>
        </w:rPr>
      </w:pPr>
      <w:r w:rsidRPr="002E5CBA">
        <w:rPr>
          <w:lang w:val="en-US"/>
        </w:rPr>
        <w:t xml:space="preserve">                type: object</w:t>
      </w:r>
    </w:p>
    <w:p w14:paraId="32EA0393" w14:textId="77777777" w:rsidR="0086296D" w:rsidRPr="002E5CBA" w:rsidRDefault="0086296D" w:rsidP="0086296D">
      <w:pPr>
        <w:pStyle w:val="PL"/>
        <w:rPr>
          <w:lang w:val="en-US"/>
        </w:rPr>
      </w:pPr>
      <w:r w:rsidRPr="002E5CBA">
        <w:rPr>
          <w:lang w:val="en-US"/>
        </w:rPr>
        <w:t xml:space="preserve">                properties: # Request parts</w:t>
      </w:r>
    </w:p>
    <w:p w14:paraId="32EA0394" w14:textId="77777777" w:rsidR="0086296D" w:rsidRPr="002E5CBA" w:rsidRDefault="0086296D" w:rsidP="0086296D">
      <w:pPr>
        <w:pStyle w:val="PL"/>
        <w:rPr>
          <w:lang w:val="en-US"/>
        </w:rPr>
      </w:pPr>
      <w:r w:rsidRPr="002E5CBA">
        <w:rPr>
          <w:lang w:val="en-US"/>
        </w:rPr>
        <w:t xml:space="preserve">                  jsonData:</w:t>
      </w:r>
    </w:p>
    <w:p w14:paraId="32EA0395" w14:textId="77777777" w:rsidR="0086296D" w:rsidRPr="002E5CBA" w:rsidRDefault="0086296D" w:rsidP="0086296D">
      <w:pPr>
        <w:pStyle w:val="PL"/>
        <w:rPr>
          <w:lang w:val="en-US"/>
        </w:rPr>
      </w:pPr>
      <w:r w:rsidRPr="002E5CBA">
        <w:rPr>
          <w:lang w:val="en-US"/>
        </w:rPr>
        <w:t xml:space="preserve">                    $ref: '#/components/schemas/SmContextUpdatedData'</w:t>
      </w:r>
    </w:p>
    <w:p w14:paraId="32EA0396" w14:textId="77777777" w:rsidR="0086296D" w:rsidRPr="002E5CBA" w:rsidRDefault="0086296D" w:rsidP="0086296D">
      <w:pPr>
        <w:pStyle w:val="PL"/>
        <w:rPr>
          <w:lang w:val="en-US"/>
        </w:rPr>
      </w:pPr>
      <w:r w:rsidRPr="002E5CBA">
        <w:rPr>
          <w:lang w:val="en-US"/>
        </w:rPr>
        <w:t xml:space="preserve">                  binaryDataN1SmMessage:</w:t>
      </w:r>
    </w:p>
    <w:p w14:paraId="32EA0397" w14:textId="77777777" w:rsidR="0086296D" w:rsidRPr="002E5CBA" w:rsidRDefault="0086296D" w:rsidP="0086296D">
      <w:pPr>
        <w:pStyle w:val="PL"/>
        <w:rPr>
          <w:lang w:val="en-US"/>
        </w:rPr>
      </w:pPr>
      <w:r w:rsidRPr="002E5CBA">
        <w:rPr>
          <w:lang w:val="en-US"/>
        </w:rPr>
        <w:lastRenderedPageBreak/>
        <w:t xml:space="preserve">                    type: string</w:t>
      </w:r>
    </w:p>
    <w:p w14:paraId="32EA0398" w14:textId="77777777" w:rsidR="0086296D" w:rsidRPr="002E5CBA" w:rsidRDefault="0086296D" w:rsidP="0086296D">
      <w:pPr>
        <w:pStyle w:val="PL"/>
        <w:rPr>
          <w:lang w:val="en-US"/>
        </w:rPr>
      </w:pPr>
      <w:r w:rsidRPr="002E5CBA">
        <w:rPr>
          <w:lang w:val="en-US"/>
        </w:rPr>
        <w:t xml:space="preserve">                    format: binary</w:t>
      </w:r>
    </w:p>
    <w:p w14:paraId="32EA0399" w14:textId="77777777" w:rsidR="0086296D" w:rsidRPr="002E5CBA" w:rsidRDefault="0086296D" w:rsidP="0086296D">
      <w:pPr>
        <w:pStyle w:val="PL"/>
        <w:rPr>
          <w:lang w:val="en-US"/>
        </w:rPr>
      </w:pPr>
      <w:r w:rsidRPr="002E5CBA">
        <w:rPr>
          <w:lang w:val="en-US"/>
        </w:rPr>
        <w:t xml:space="preserve">                  binaryDataN2SmInformation:</w:t>
      </w:r>
    </w:p>
    <w:p w14:paraId="32EA039A" w14:textId="77777777" w:rsidR="0086296D" w:rsidRPr="002E5CBA" w:rsidRDefault="0086296D" w:rsidP="0086296D">
      <w:pPr>
        <w:pStyle w:val="PL"/>
        <w:rPr>
          <w:lang w:val="en-US"/>
        </w:rPr>
      </w:pPr>
      <w:r w:rsidRPr="002E5CBA">
        <w:rPr>
          <w:lang w:val="en-US"/>
        </w:rPr>
        <w:t xml:space="preserve">                    type: string</w:t>
      </w:r>
    </w:p>
    <w:p w14:paraId="32EA039B" w14:textId="77777777" w:rsidR="0086296D" w:rsidRPr="002E5CBA" w:rsidRDefault="0086296D" w:rsidP="0086296D">
      <w:pPr>
        <w:pStyle w:val="PL"/>
        <w:rPr>
          <w:lang w:val="en-US"/>
        </w:rPr>
      </w:pPr>
      <w:r w:rsidRPr="002E5CBA">
        <w:rPr>
          <w:lang w:val="en-US"/>
        </w:rPr>
        <w:t xml:space="preserve">                    format: binary</w:t>
      </w:r>
    </w:p>
    <w:p w14:paraId="32EA039C" w14:textId="77777777" w:rsidR="0086296D" w:rsidRPr="002E5CBA" w:rsidRDefault="0086296D" w:rsidP="0086296D">
      <w:pPr>
        <w:pStyle w:val="PL"/>
        <w:rPr>
          <w:lang w:val="en-US"/>
        </w:rPr>
      </w:pPr>
      <w:r w:rsidRPr="002E5CBA">
        <w:rPr>
          <w:lang w:val="en-US"/>
        </w:rPr>
        <w:t xml:space="preserve">              encoding:</w:t>
      </w:r>
    </w:p>
    <w:p w14:paraId="32EA039D"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9E" w14:textId="77777777" w:rsidR="0086296D" w:rsidRPr="000659A3" w:rsidRDefault="0086296D" w:rsidP="0086296D">
      <w:pPr>
        <w:pStyle w:val="PL"/>
        <w:rPr>
          <w:lang w:val="fr-FR"/>
        </w:rPr>
      </w:pPr>
      <w:r w:rsidRPr="000659A3">
        <w:rPr>
          <w:lang w:val="fr-FR"/>
        </w:rPr>
        <w:t xml:space="preserve">                  contentType:  application/json</w:t>
      </w:r>
    </w:p>
    <w:p w14:paraId="32EA039F" w14:textId="77777777" w:rsidR="0086296D" w:rsidRPr="000659A3" w:rsidRDefault="0086296D" w:rsidP="0086296D">
      <w:pPr>
        <w:pStyle w:val="PL"/>
        <w:rPr>
          <w:lang w:val="fr-FR"/>
        </w:rPr>
      </w:pPr>
      <w:r w:rsidRPr="000659A3">
        <w:rPr>
          <w:lang w:val="fr-FR"/>
        </w:rPr>
        <w:t xml:space="preserve">                binaryDataN1SmMessage:</w:t>
      </w:r>
    </w:p>
    <w:p w14:paraId="32EA03A0"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A1" w14:textId="77777777" w:rsidR="0086296D" w:rsidRPr="002E5CBA" w:rsidRDefault="0086296D" w:rsidP="0086296D">
      <w:pPr>
        <w:pStyle w:val="PL"/>
        <w:rPr>
          <w:lang w:val="en-US"/>
        </w:rPr>
      </w:pPr>
      <w:r w:rsidRPr="002E5CBA">
        <w:rPr>
          <w:lang w:val="en-US"/>
        </w:rPr>
        <w:t xml:space="preserve">                  headers:</w:t>
      </w:r>
    </w:p>
    <w:p w14:paraId="32EA03A2" w14:textId="77777777" w:rsidR="0086296D" w:rsidRPr="002E5CBA" w:rsidRDefault="0086296D" w:rsidP="0086296D">
      <w:pPr>
        <w:pStyle w:val="PL"/>
        <w:rPr>
          <w:lang w:val="en-US"/>
        </w:rPr>
      </w:pPr>
      <w:r w:rsidRPr="002E5CBA">
        <w:rPr>
          <w:lang w:val="en-US"/>
        </w:rPr>
        <w:t xml:space="preserve">                    Content-Id:</w:t>
      </w:r>
    </w:p>
    <w:p w14:paraId="32EA03A3" w14:textId="77777777" w:rsidR="0086296D" w:rsidRPr="002E5CBA" w:rsidRDefault="0086296D" w:rsidP="0086296D">
      <w:pPr>
        <w:pStyle w:val="PL"/>
        <w:rPr>
          <w:lang w:val="en-US"/>
        </w:rPr>
      </w:pPr>
      <w:r w:rsidRPr="002E5CBA">
        <w:rPr>
          <w:lang w:val="en-US"/>
        </w:rPr>
        <w:t xml:space="preserve">                      schema:</w:t>
      </w:r>
    </w:p>
    <w:p w14:paraId="32EA03A4" w14:textId="077FAD9C" w:rsidR="0086296D" w:rsidRPr="002E5CBA" w:rsidRDefault="0086296D" w:rsidP="0086296D">
      <w:pPr>
        <w:pStyle w:val="PL"/>
        <w:rPr>
          <w:lang w:val="en-US"/>
        </w:rPr>
      </w:pPr>
      <w:r w:rsidRPr="002E5CBA">
        <w:rPr>
          <w:lang w:val="en-US"/>
        </w:rPr>
        <w:t xml:space="preserve">                        type: string</w:t>
      </w:r>
    </w:p>
    <w:p w14:paraId="32EA03A5" w14:textId="77777777" w:rsidR="0086296D" w:rsidRPr="002E5CBA" w:rsidRDefault="0086296D" w:rsidP="0086296D">
      <w:pPr>
        <w:pStyle w:val="PL"/>
        <w:rPr>
          <w:lang w:val="en-US"/>
        </w:rPr>
      </w:pPr>
      <w:r w:rsidRPr="002E5CBA">
        <w:rPr>
          <w:lang w:val="en-US"/>
        </w:rPr>
        <w:t xml:space="preserve">                binaryDataN2SmInformation:</w:t>
      </w:r>
    </w:p>
    <w:p w14:paraId="32EA03A6" w14:textId="77777777" w:rsidR="0086296D" w:rsidRPr="002E5CBA" w:rsidRDefault="0086296D" w:rsidP="0086296D">
      <w:pPr>
        <w:pStyle w:val="PL"/>
        <w:rPr>
          <w:lang w:val="en-US"/>
        </w:rPr>
      </w:pPr>
      <w:r w:rsidRPr="002E5CBA">
        <w:rPr>
          <w:lang w:val="en-US"/>
        </w:rPr>
        <w:t xml:space="preserve">                  contentType:  application/vnd.3gpp.ngap</w:t>
      </w:r>
    </w:p>
    <w:p w14:paraId="32EA03A7" w14:textId="77777777" w:rsidR="0086296D" w:rsidRPr="002E5CBA" w:rsidRDefault="0086296D" w:rsidP="0086296D">
      <w:pPr>
        <w:pStyle w:val="PL"/>
        <w:rPr>
          <w:lang w:val="en-US"/>
        </w:rPr>
      </w:pPr>
      <w:r w:rsidRPr="002E5CBA">
        <w:rPr>
          <w:lang w:val="en-US"/>
        </w:rPr>
        <w:t xml:space="preserve">                  headers:</w:t>
      </w:r>
    </w:p>
    <w:p w14:paraId="32EA03A8" w14:textId="77777777" w:rsidR="0086296D" w:rsidRPr="002E5CBA" w:rsidRDefault="0086296D" w:rsidP="0086296D">
      <w:pPr>
        <w:pStyle w:val="PL"/>
        <w:rPr>
          <w:lang w:val="en-US"/>
        </w:rPr>
      </w:pPr>
      <w:r w:rsidRPr="002E5CBA">
        <w:rPr>
          <w:lang w:val="en-US"/>
        </w:rPr>
        <w:t xml:space="preserve">                    Content-Id:</w:t>
      </w:r>
    </w:p>
    <w:p w14:paraId="32EA03A9" w14:textId="77777777" w:rsidR="0086296D" w:rsidRPr="002E5CBA" w:rsidRDefault="0086296D" w:rsidP="0086296D">
      <w:pPr>
        <w:pStyle w:val="PL"/>
        <w:rPr>
          <w:lang w:val="en-US"/>
        </w:rPr>
      </w:pPr>
      <w:r w:rsidRPr="002E5CBA">
        <w:rPr>
          <w:lang w:val="en-US"/>
        </w:rPr>
        <w:t xml:space="preserve">                      schema:</w:t>
      </w:r>
    </w:p>
    <w:p w14:paraId="32EA03AA" w14:textId="4094BC43" w:rsidR="0086296D" w:rsidRPr="002E5CBA" w:rsidRDefault="0086296D" w:rsidP="0086296D">
      <w:pPr>
        <w:pStyle w:val="PL"/>
        <w:rPr>
          <w:lang w:val="en-US"/>
        </w:rPr>
      </w:pPr>
      <w:r w:rsidRPr="002E5CBA">
        <w:rPr>
          <w:lang w:val="en-US"/>
        </w:rPr>
        <w:t xml:space="preserve">                        type: string</w:t>
      </w:r>
    </w:p>
    <w:p w14:paraId="32EA03AB" w14:textId="77777777" w:rsidR="0086296D" w:rsidRPr="002E5CBA" w:rsidRDefault="0086296D" w:rsidP="0086296D">
      <w:pPr>
        <w:pStyle w:val="PL"/>
        <w:rPr>
          <w:lang w:val="en-US"/>
        </w:rPr>
      </w:pPr>
      <w:r w:rsidRPr="002E5CBA">
        <w:rPr>
          <w:lang w:val="en-US"/>
        </w:rPr>
        <w:t xml:space="preserve">        '204':</w:t>
      </w:r>
    </w:p>
    <w:p w14:paraId="32EA03AC" w14:textId="77777777" w:rsidR="0086296D" w:rsidRPr="002E5CBA" w:rsidRDefault="0086296D" w:rsidP="0086296D">
      <w:pPr>
        <w:pStyle w:val="PL"/>
        <w:rPr>
          <w:lang w:val="en-US"/>
        </w:rPr>
      </w:pPr>
      <w:r w:rsidRPr="002E5CBA">
        <w:rPr>
          <w:lang w:val="en-US"/>
        </w:rPr>
        <w:t xml:space="preserve">          description: successful update of an SM context without content in the response</w:t>
      </w:r>
    </w:p>
    <w:p w14:paraId="32EA03AD" w14:textId="77777777" w:rsidR="0086296D" w:rsidRPr="002E5CBA" w:rsidRDefault="0086296D" w:rsidP="0086296D">
      <w:pPr>
        <w:pStyle w:val="PL"/>
        <w:rPr>
          <w:lang w:val="en-US"/>
        </w:rPr>
      </w:pPr>
      <w:r w:rsidRPr="002E5CBA">
        <w:rPr>
          <w:lang w:val="en-US"/>
        </w:rPr>
        <w:t xml:space="preserve">        '400':</w:t>
      </w:r>
    </w:p>
    <w:p w14:paraId="32EA03AE" w14:textId="77777777" w:rsidR="0086296D" w:rsidRPr="002E5CBA" w:rsidRDefault="0086296D" w:rsidP="0086296D">
      <w:pPr>
        <w:pStyle w:val="PL"/>
        <w:rPr>
          <w:lang w:val="en-US"/>
        </w:rPr>
      </w:pPr>
      <w:r w:rsidRPr="002E5CBA">
        <w:rPr>
          <w:lang w:val="en-US"/>
        </w:rPr>
        <w:t xml:space="preserve">          description: unsuccessful update of an SM context - bad request</w:t>
      </w:r>
    </w:p>
    <w:p w14:paraId="32EA03AF" w14:textId="77777777" w:rsidR="0086296D" w:rsidRPr="002E5CBA" w:rsidRDefault="0086296D" w:rsidP="0086296D">
      <w:pPr>
        <w:pStyle w:val="PL"/>
        <w:rPr>
          <w:lang w:val="en-US"/>
        </w:rPr>
      </w:pPr>
      <w:r w:rsidRPr="002E5CBA">
        <w:rPr>
          <w:lang w:val="en-US"/>
        </w:rPr>
        <w:t xml:space="preserve">          content:</w:t>
      </w:r>
    </w:p>
    <w:p w14:paraId="32EA03B0" w14:textId="77777777" w:rsidR="0086296D" w:rsidRPr="002E5CBA" w:rsidRDefault="0086296D" w:rsidP="0086296D">
      <w:pPr>
        <w:pStyle w:val="PL"/>
        <w:rPr>
          <w:lang w:val="en-US"/>
        </w:rPr>
      </w:pPr>
      <w:r w:rsidRPr="002E5CBA">
        <w:rPr>
          <w:lang w:val="en-US"/>
        </w:rPr>
        <w:t xml:space="preserve">            application/json: # message without binary body part</w:t>
      </w:r>
    </w:p>
    <w:p w14:paraId="32EA03B1" w14:textId="77777777" w:rsidR="0086296D" w:rsidRPr="002E5CBA" w:rsidRDefault="0086296D" w:rsidP="0086296D">
      <w:pPr>
        <w:pStyle w:val="PL"/>
        <w:rPr>
          <w:lang w:val="en-US"/>
        </w:rPr>
      </w:pPr>
      <w:r w:rsidRPr="002E5CBA">
        <w:rPr>
          <w:lang w:val="en-US"/>
        </w:rPr>
        <w:t xml:space="preserve">              schema:</w:t>
      </w:r>
    </w:p>
    <w:p w14:paraId="32EA03B2" w14:textId="4796C975" w:rsidR="0086296D" w:rsidRPr="002E5CBA" w:rsidRDefault="0086296D" w:rsidP="0086296D">
      <w:pPr>
        <w:pStyle w:val="PL"/>
        <w:rPr>
          <w:lang w:val="en-US"/>
        </w:rPr>
      </w:pPr>
      <w:r w:rsidRPr="002E5CBA">
        <w:rPr>
          <w:lang w:val="en-US"/>
        </w:rPr>
        <w:t xml:space="preserve">                $ref: '#/components/schemas/SmContextUpdateError'</w:t>
      </w:r>
    </w:p>
    <w:p w14:paraId="32EA03B3" w14:textId="77777777" w:rsidR="0086296D" w:rsidRPr="002E5CBA" w:rsidRDefault="0086296D" w:rsidP="0086296D">
      <w:pPr>
        <w:pStyle w:val="PL"/>
        <w:rPr>
          <w:lang w:val="en-US"/>
        </w:rPr>
      </w:pPr>
      <w:r w:rsidRPr="002E5CBA">
        <w:rPr>
          <w:lang w:val="en-US"/>
        </w:rPr>
        <w:t xml:space="preserve">            multipart/related:  # message with binary body part(s)</w:t>
      </w:r>
    </w:p>
    <w:p w14:paraId="32EA03B4" w14:textId="77777777" w:rsidR="0086296D" w:rsidRPr="002E5CBA" w:rsidRDefault="0086296D" w:rsidP="0086296D">
      <w:pPr>
        <w:pStyle w:val="PL"/>
        <w:rPr>
          <w:lang w:val="en-US"/>
        </w:rPr>
      </w:pPr>
      <w:r w:rsidRPr="002E5CBA">
        <w:rPr>
          <w:lang w:val="en-US"/>
        </w:rPr>
        <w:t xml:space="preserve">              schema:</w:t>
      </w:r>
    </w:p>
    <w:p w14:paraId="32EA03B5" w14:textId="77777777" w:rsidR="0086296D" w:rsidRPr="002E5CBA" w:rsidRDefault="0086296D" w:rsidP="0086296D">
      <w:pPr>
        <w:pStyle w:val="PL"/>
        <w:rPr>
          <w:lang w:val="en-US"/>
        </w:rPr>
      </w:pPr>
      <w:r w:rsidRPr="002E5CBA">
        <w:rPr>
          <w:lang w:val="en-US"/>
        </w:rPr>
        <w:t xml:space="preserve">                type: object</w:t>
      </w:r>
    </w:p>
    <w:p w14:paraId="32EA03B6" w14:textId="77777777" w:rsidR="0086296D" w:rsidRPr="002E5CBA" w:rsidRDefault="0086296D" w:rsidP="0086296D">
      <w:pPr>
        <w:pStyle w:val="PL"/>
        <w:rPr>
          <w:lang w:val="en-US"/>
        </w:rPr>
      </w:pPr>
      <w:r w:rsidRPr="002E5CBA">
        <w:rPr>
          <w:lang w:val="en-US"/>
        </w:rPr>
        <w:t xml:space="preserve">                properties: # Request parts</w:t>
      </w:r>
    </w:p>
    <w:p w14:paraId="32EA03B7" w14:textId="77777777" w:rsidR="0086296D" w:rsidRPr="002E5CBA" w:rsidRDefault="0086296D" w:rsidP="0086296D">
      <w:pPr>
        <w:pStyle w:val="PL"/>
        <w:rPr>
          <w:lang w:val="en-US"/>
        </w:rPr>
      </w:pPr>
      <w:r w:rsidRPr="002E5CBA">
        <w:rPr>
          <w:lang w:val="en-US"/>
        </w:rPr>
        <w:t xml:space="preserve">                  jsonData:</w:t>
      </w:r>
    </w:p>
    <w:p w14:paraId="32EA03B8" w14:textId="77777777" w:rsidR="0086296D" w:rsidRPr="002E5CBA" w:rsidRDefault="0086296D" w:rsidP="0086296D">
      <w:pPr>
        <w:pStyle w:val="PL"/>
        <w:rPr>
          <w:lang w:val="en-US"/>
        </w:rPr>
      </w:pPr>
      <w:r w:rsidRPr="002E5CBA">
        <w:rPr>
          <w:lang w:val="en-US"/>
        </w:rPr>
        <w:t xml:space="preserve">                    $ref: '#/components/schemas/SmContextUpdateError'</w:t>
      </w:r>
    </w:p>
    <w:p w14:paraId="32EA03B9" w14:textId="77777777" w:rsidR="0086296D" w:rsidRPr="002E5CBA" w:rsidRDefault="0086296D" w:rsidP="0086296D">
      <w:pPr>
        <w:pStyle w:val="PL"/>
        <w:rPr>
          <w:lang w:val="en-US"/>
        </w:rPr>
      </w:pPr>
      <w:r w:rsidRPr="002E5CBA">
        <w:rPr>
          <w:lang w:val="en-US"/>
        </w:rPr>
        <w:t xml:space="preserve">                  binaryDataN1SmMessage:</w:t>
      </w:r>
    </w:p>
    <w:p w14:paraId="32EA03BA" w14:textId="77777777" w:rsidR="0086296D" w:rsidRPr="002E5CBA" w:rsidRDefault="0086296D" w:rsidP="0086296D">
      <w:pPr>
        <w:pStyle w:val="PL"/>
        <w:rPr>
          <w:lang w:val="en-US"/>
        </w:rPr>
      </w:pPr>
      <w:r w:rsidRPr="002E5CBA">
        <w:rPr>
          <w:lang w:val="en-US"/>
        </w:rPr>
        <w:t xml:space="preserve">                    type: string</w:t>
      </w:r>
    </w:p>
    <w:p w14:paraId="32EA03BB" w14:textId="77777777" w:rsidR="0086296D" w:rsidRPr="002E5CBA" w:rsidRDefault="0086296D" w:rsidP="0086296D">
      <w:pPr>
        <w:pStyle w:val="PL"/>
        <w:rPr>
          <w:lang w:val="en-US"/>
        </w:rPr>
      </w:pPr>
      <w:r w:rsidRPr="002E5CBA">
        <w:rPr>
          <w:lang w:val="en-US"/>
        </w:rPr>
        <w:t xml:space="preserve">                    format: binary</w:t>
      </w:r>
    </w:p>
    <w:p w14:paraId="32EA03BC" w14:textId="77777777" w:rsidR="0086296D" w:rsidRPr="002E5CBA" w:rsidRDefault="0086296D" w:rsidP="0086296D">
      <w:pPr>
        <w:pStyle w:val="PL"/>
        <w:rPr>
          <w:lang w:val="en-US"/>
        </w:rPr>
      </w:pPr>
      <w:r w:rsidRPr="002E5CBA">
        <w:rPr>
          <w:lang w:val="en-US"/>
        </w:rPr>
        <w:t xml:space="preserve">                  binaryDataN2SmInformation:</w:t>
      </w:r>
    </w:p>
    <w:p w14:paraId="32EA03BD" w14:textId="77777777" w:rsidR="0086296D" w:rsidRPr="002E5CBA" w:rsidRDefault="0086296D" w:rsidP="0086296D">
      <w:pPr>
        <w:pStyle w:val="PL"/>
        <w:rPr>
          <w:lang w:val="en-US"/>
        </w:rPr>
      </w:pPr>
      <w:r w:rsidRPr="002E5CBA">
        <w:rPr>
          <w:lang w:val="en-US"/>
        </w:rPr>
        <w:t xml:space="preserve">                    type: string</w:t>
      </w:r>
    </w:p>
    <w:p w14:paraId="32EA03BE" w14:textId="77777777" w:rsidR="0086296D" w:rsidRPr="002E5CBA" w:rsidRDefault="0086296D" w:rsidP="0086296D">
      <w:pPr>
        <w:pStyle w:val="PL"/>
        <w:rPr>
          <w:lang w:val="en-US"/>
        </w:rPr>
      </w:pPr>
      <w:r w:rsidRPr="002E5CBA">
        <w:rPr>
          <w:lang w:val="en-US"/>
        </w:rPr>
        <w:t xml:space="preserve">                    format: binary</w:t>
      </w:r>
    </w:p>
    <w:p w14:paraId="32EA03BF" w14:textId="77777777" w:rsidR="0086296D" w:rsidRPr="002E5CBA" w:rsidRDefault="0086296D" w:rsidP="0086296D">
      <w:pPr>
        <w:pStyle w:val="PL"/>
        <w:rPr>
          <w:lang w:val="en-US"/>
        </w:rPr>
      </w:pPr>
      <w:r w:rsidRPr="002E5CBA">
        <w:rPr>
          <w:lang w:val="en-US"/>
        </w:rPr>
        <w:t xml:space="preserve">              encoding:</w:t>
      </w:r>
    </w:p>
    <w:p w14:paraId="32EA03C0" w14:textId="77777777" w:rsidR="0086296D" w:rsidRPr="00046E6A" w:rsidRDefault="0086296D" w:rsidP="0086296D">
      <w:pPr>
        <w:pStyle w:val="PL"/>
        <w:rPr>
          <w:lang w:val="fr-FR"/>
        </w:rPr>
      </w:pPr>
      <w:r w:rsidRPr="000515DE">
        <w:rPr>
          <w:lang w:val="en-US"/>
        </w:rPr>
        <w:t xml:space="preserve">                </w:t>
      </w:r>
      <w:r w:rsidRPr="00046E6A">
        <w:rPr>
          <w:lang w:val="fr-FR"/>
        </w:rPr>
        <w:t>jsonData:</w:t>
      </w:r>
    </w:p>
    <w:p w14:paraId="32EA03C1" w14:textId="77777777" w:rsidR="0086296D" w:rsidRPr="00046E6A" w:rsidRDefault="0086296D" w:rsidP="0086296D">
      <w:pPr>
        <w:pStyle w:val="PL"/>
        <w:rPr>
          <w:lang w:val="fr-FR"/>
        </w:rPr>
      </w:pPr>
      <w:r w:rsidRPr="00046E6A">
        <w:rPr>
          <w:lang w:val="fr-FR"/>
        </w:rPr>
        <w:t xml:space="preserve">                  contentType:  application/json</w:t>
      </w:r>
    </w:p>
    <w:p w14:paraId="32EA03C2" w14:textId="77777777" w:rsidR="0086296D" w:rsidRPr="00046E6A" w:rsidRDefault="0086296D" w:rsidP="0086296D">
      <w:pPr>
        <w:pStyle w:val="PL"/>
        <w:rPr>
          <w:lang w:val="fr-FR"/>
        </w:rPr>
      </w:pPr>
      <w:r w:rsidRPr="00046E6A">
        <w:rPr>
          <w:lang w:val="fr-FR"/>
        </w:rPr>
        <w:t xml:space="preserve">                binaryDataN1SmMessage:</w:t>
      </w:r>
    </w:p>
    <w:p w14:paraId="32EA03C3"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C4" w14:textId="77777777" w:rsidR="0086296D" w:rsidRPr="002E5CBA" w:rsidRDefault="0086296D" w:rsidP="0086296D">
      <w:pPr>
        <w:pStyle w:val="PL"/>
        <w:rPr>
          <w:lang w:val="en-US"/>
        </w:rPr>
      </w:pPr>
      <w:r w:rsidRPr="002E5CBA">
        <w:rPr>
          <w:lang w:val="en-US"/>
        </w:rPr>
        <w:t xml:space="preserve">                  headers:</w:t>
      </w:r>
    </w:p>
    <w:p w14:paraId="32EA03C5" w14:textId="77777777" w:rsidR="0086296D" w:rsidRPr="002E5CBA" w:rsidRDefault="0086296D" w:rsidP="0086296D">
      <w:pPr>
        <w:pStyle w:val="PL"/>
        <w:rPr>
          <w:lang w:val="en-US"/>
        </w:rPr>
      </w:pPr>
      <w:r w:rsidRPr="002E5CBA">
        <w:rPr>
          <w:lang w:val="en-US"/>
        </w:rPr>
        <w:t xml:space="preserve">                    Content-Id:</w:t>
      </w:r>
    </w:p>
    <w:p w14:paraId="32EA03C6" w14:textId="77777777" w:rsidR="0086296D" w:rsidRPr="002E5CBA" w:rsidRDefault="0086296D" w:rsidP="0086296D">
      <w:pPr>
        <w:pStyle w:val="PL"/>
        <w:rPr>
          <w:lang w:val="en-US"/>
        </w:rPr>
      </w:pPr>
      <w:r w:rsidRPr="002E5CBA">
        <w:rPr>
          <w:lang w:val="en-US"/>
        </w:rPr>
        <w:t xml:space="preserve">                      schema:</w:t>
      </w:r>
    </w:p>
    <w:p w14:paraId="32EA03C7" w14:textId="0CC42978" w:rsidR="0086296D" w:rsidRPr="002E5CBA" w:rsidRDefault="0086296D" w:rsidP="0086296D">
      <w:pPr>
        <w:pStyle w:val="PL"/>
        <w:rPr>
          <w:lang w:val="en-US"/>
        </w:rPr>
      </w:pPr>
      <w:r w:rsidRPr="002E5CBA">
        <w:rPr>
          <w:lang w:val="en-US"/>
        </w:rPr>
        <w:t xml:space="preserve">                        type: string</w:t>
      </w:r>
    </w:p>
    <w:p w14:paraId="32EA03C8" w14:textId="77777777" w:rsidR="0086296D" w:rsidRPr="002E5CBA" w:rsidRDefault="0086296D" w:rsidP="0086296D">
      <w:pPr>
        <w:pStyle w:val="PL"/>
        <w:rPr>
          <w:lang w:val="en-US"/>
        </w:rPr>
      </w:pPr>
      <w:r w:rsidRPr="002E5CBA">
        <w:rPr>
          <w:lang w:val="en-US"/>
        </w:rPr>
        <w:t xml:space="preserve">                binaryDataN2SmInformation:</w:t>
      </w:r>
    </w:p>
    <w:p w14:paraId="32EA03C9" w14:textId="77777777" w:rsidR="0086296D" w:rsidRPr="002E5CBA" w:rsidRDefault="0086296D" w:rsidP="0086296D">
      <w:pPr>
        <w:pStyle w:val="PL"/>
        <w:rPr>
          <w:lang w:val="en-US"/>
        </w:rPr>
      </w:pPr>
      <w:r w:rsidRPr="002E5CBA">
        <w:rPr>
          <w:lang w:val="en-US"/>
        </w:rPr>
        <w:t xml:space="preserve">                  contentType:  application/vnd.3gpp.ngap</w:t>
      </w:r>
    </w:p>
    <w:p w14:paraId="32EA03CA" w14:textId="77777777" w:rsidR="0086296D" w:rsidRPr="002E5CBA" w:rsidRDefault="0086296D" w:rsidP="0086296D">
      <w:pPr>
        <w:pStyle w:val="PL"/>
        <w:rPr>
          <w:lang w:val="en-US"/>
        </w:rPr>
      </w:pPr>
      <w:r w:rsidRPr="002E5CBA">
        <w:rPr>
          <w:lang w:val="en-US"/>
        </w:rPr>
        <w:t xml:space="preserve">                  headers:</w:t>
      </w:r>
    </w:p>
    <w:p w14:paraId="32EA03CB" w14:textId="77777777" w:rsidR="0086296D" w:rsidRPr="002E5CBA" w:rsidRDefault="0086296D" w:rsidP="0086296D">
      <w:pPr>
        <w:pStyle w:val="PL"/>
        <w:rPr>
          <w:lang w:val="en-US"/>
        </w:rPr>
      </w:pPr>
      <w:r w:rsidRPr="002E5CBA">
        <w:rPr>
          <w:lang w:val="en-US"/>
        </w:rPr>
        <w:t xml:space="preserve">                    Content-Id:</w:t>
      </w:r>
    </w:p>
    <w:p w14:paraId="32EA03CC" w14:textId="77777777" w:rsidR="0086296D" w:rsidRPr="002E5CBA" w:rsidRDefault="0086296D" w:rsidP="0086296D">
      <w:pPr>
        <w:pStyle w:val="PL"/>
        <w:rPr>
          <w:lang w:val="en-US"/>
        </w:rPr>
      </w:pPr>
      <w:r w:rsidRPr="002E5CBA">
        <w:rPr>
          <w:lang w:val="en-US"/>
        </w:rPr>
        <w:t xml:space="preserve">                      schema:</w:t>
      </w:r>
    </w:p>
    <w:p w14:paraId="32EA03CD" w14:textId="275201F1" w:rsidR="0086296D" w:rsidRPr="002E5CBA" w:rsidRDefault="0086296D" w:rsidP="0086296D">
      <w:pPr>
        <w:pStyle w:val="PL"/>
        <w:rPr>
          <w:lang w:val="en-US"/>
        </w:rPr>
      </w:pPr>
      <w:r w:rsidRPr="002E5CBA">
        <w:rPr>
          <w:lang w:val="en-US"/>
        </w:rPr>
        <w:t xml:space="preserve">                        type: string</w:t>
      </w:r>
    </w:p>
    <w:p w14:paraId="32EA03CE" w14:textId="77777777" w:rsidR="0086296D" w:rsidRPr="002E5CBA" w:rsidRDefault="0086296D" w:rsidP="0086296D">
      <w:pPr>
        <w:pStyle w:val="PL"/>
        <w:rPr>
          <w:lang w:val="en-US"/>
        </w:rPr>
      </w:pPr>
      <w:r w:rsidRPr="002E5CBA">
        <w:rPr>
          <w:lang w:val="en-US"/>
        </w:rPr>
        <w:t xml:space="preserve">        '403':</w:t>
      </w:r>
    </w:p>
    <w:p w14:paraId="32EA03CF" w14:textId="77777777" w:rsidR="0086296D" w:rsidRPr="002E5CBA" w:rsidRDefault="0086296D" w:rsidP="0086296D">
      <w:pPr>
        <w:pStyle w:val="PL"/>
        <w:rPr>
          <w:lang w:val="en-US"/>
        </w:rPr>
      </w:pPr>
      <w:r w:rsidRPr="002E5CBA">
        <w:rPr>
          <w:lang w:val="en-US"/>
        </w:rPr>
        <w:t xml:space="preserve">          description: unsuccessful update of an SM context - forbidden</w:t>
      </w:r>
    </w:p>
    <w:p w14:paraId="32EA03D0" w14:textId="77777777" w:rsidR="0086296D" w:rsidRPr="002E5CBA" w:rsidRDefault="0086296D" w:rsidP="0086296D">
      <w:pPr>
        <w:pStyle w:val="PL"/>
        <w:rPr>
          <w:lang w:val="en-US"/>
        </w:rPr>
      </w:pPr>
      <w:r w:rsidRPr="002E5CBA">
        <w:rPr>
          <w:lang w:val="en-US"/>
        </w:rPr>
        <w:t xml:space="preserve">          content:</w:t>
      </w:r>
    </w:p>
    <w:p w14:paraId="32EA03D1" w14:textId="77777777" w:rsidR="0086296D" w:rsidRPr="002E5CBA" w:rsidRDefault="0086296D" w:rsidP="0086296D">
      <w:pPr>
        <w:pStyle w:val="PL"/>
        <w:rPr>
          <w:lang w:val="en-US"/>
        </w:rPr>
      </w:pPr>
      <w:r w:rsidRPr="002E5CBA">
        <w:rPr>
          <w:lang w:val="en-US"/>
        </w:rPr>
        <w:t xml:space="preserve">            application/json: # message without binary body part</w:t>
      </w:r>
    </w:p>
    <w:p w14:paraId="32EA03D2" w14:textId="77777777" w:rsidR="0086296D" w:rsidRPr="002E5CBA" w:rsidRDefault="0086296D" w:rsidP="0086296D">
      <w:pPr>
        <w:pStyle w:val="PL"/>
        <w:rPr>
          <w:lang w:val="en-US"/>
        </w:rPr>
      </w:pPr>
      <w:r w:rsidRPr="002E5CBA">
        <w:rPr>
          <w:lang w:val="en-US"/>
        </w:rPr>
        <w:t xml:space="preserve">              schema:</w:t>
      </w:r>
    </w:p>
    <w:p w14:paraId="32EA03D3" w14:textId="0F0AAEE6" w:rsidR="0086296D" w:rsidRPr="002E5CBA" w:rsidRDefault="0086296D" w:rsidP="0086296D">
      <w:pPr>
        <w:pStyle w:val="PL"/>
        <w:rPr>
          <w:lang w:val="en-US"/>
        </w:rPr>
      </w:pPr>
      <w:r w:rsidRPr="002E5CBA">
        <w:rPr>
          <w:lang w:val="en-US"/>
        </w:rPr>
        <w:t xml:space="preserve">                $ref: '#/components/schemas/SmContextUpdateError'</w:t>
      </w:r>
    </w:p>
    <w:p w14:paraId="32EA03D4" w14:textId="77777777" w:rsidR="0086296D" w:rsidRPr="002E5CBA" w:rsidRDefault="0086296D" w:rsidP="0086296D">
      <w:pPr>
        <w:pStyle w:val="PL"/>
        <w:rPr>
          <w:lang w:val="en-US"/>
        </w:rPr>
      </w:pPr>
      <w:r w:rsidRPr="002E5CBA">
        <w:rPr>
          <w:lang w:val="en-US"/>
        </w:rPr>
        <w:t xml:space="preserve">            multipart/related:  # message with binary body part(s)</w:t>
      </w:r>
    </w:p>
    <w:p w14:paraId="32EA03D5" w14:textId="77777777" w:rsidR="0086296D" w:rsidRPr="002E5CBA" w:rsidRDefault="0086296D" w:rsidP="0086296D">
      <w:pPr>
        <w:pStyle w:val="PL"/>
        <w:rPr>
          <w:lang w:val="en-US"/>
        </w:rPr>
      </w:pPr>
      <w:r w:rsidRPr="002E5CBA">
        <w:rPr>
          <w:lang w:val="en-US"/>
        </w:rPr>
        <w:t xml:space="preserve">              schema:</w:t>
      </w:r>
    </w:p>
    <w:p w14:paraId="32EA03D6" w14:textId="77777777" w:rsidR="0086296D" w:rsidRPr="002E5CBA" w:rsidRDefault="0086296D" w:rsidP="0086296D">
      <w:pPr>
        <w:pStyle w:val="PL"/>
        <w:rPr>
          <w:lang w:val="en-US"/>
        </w:rPr>
      </w:pPr>
      <w:r w:rsidRPr="002E5CBA">
        <w:rPr>
          <w:lang w:val="en-US"/>
        </w:rPr>
        <w:t xml:space="preserve">                type: object</w:t>
      </w:r>
    </w:p>
    <w:p w14:paraId="32EA03D7" w14:textId="77777777" w:rsidR="0086296D" w:rsidRPr="002E5CBA" w:rsidRDefault="0086296D" w:rsidP="0086296D">
      <w:pPr>
        <w:pStyle w:val="PL"/>
        <w:rPr>
          <w:lang w:val="en-US"/>
        </w:rPr>
      </w:pPr>
      <w:r w:rsidRPr="002E5CBA">
        <w:rPr>
          <w:lang w:val="en-US"/>
        </w:rPr>
        <w:t xml:space="preserve">                properties: # Request parts</w:t>
      </w:r>
    </w:p>
    <w:p w14:paraId="32EA03D8" w14:textId="77777777" w:rsidR="0086296D" w:rsidRPr="002E5CBA" w:rsidRDefault="0086296D" w:rsidP="0086296D">
      <w:pPr>
        <w:pStyle w:val="PL"/>
        <w:rPr>
          <w:lang w:val="en-US"/>
        </w:rPr>
      </w:pPr>
      <w:r w:rsidRPr="002E5CBA">
        <w:rPr>
          <w:lang w:val="en-US"/>
        </w:rPr>
        <w:t xml:space="preserve">                  jsonData:</w:t>
      </w:r>
    </w:p>
    <w:p w14:paraId="32EA03D9" w14:textId="77777777" w:rsidR="0086296D" w:rsidRPr="002E5CBA" w:rsidRDefault="0086296D" w:rsidP="0086296D">
      <w:pPr>
        <w:pStyle w:val="PL"/>
        <w:rPr>
          <w:lang w:val="en-US"/>
        </w:rPr>
      </w:pPr>
      <w:r w:rsidRPr="002E5CBA">
        <w:rPr>
          <w:lang w:val="en-US"/>
        </w:rPr>
        <w:t xml:space="preserve">                    $ref: '#/components/schemas/SmContextUpdateError'</w:t>
      </w:r>
    </w:p>
    <w:p w14:paraId="32EA03DA" w14:textId="77777777" w:rsidR="0086296D" w:rsidRPr="002E5CBA" w:rsidRDefault="0086296D" w:rsidP="0086296D">
      <w:pPr>
        <w:pStyle w:val="PL"/>
        <w:rPr>
          <w:lang w:val="en-US"/>
        </w:rPr>
      </w:pPr>
      <w:r w:rsidRPr="002E5CBA">
        <w:rPr>
          <w:lang w:val="en-US"/>
        </w:rPr>
        <w:t xml:space="preserve">                  binaryDataN1SmMessage:</w:t>
      </w:r>
    </w:p>
    <w:p w14:paraId="32EA03DB" w14:textId="77777777" w:rsidR="0086296D" w:rsidRPr="002E5CBA" w:rsidRDefault="0086296D" w:rsidP="0086296D">
      <w:pPr>
        <w:pStyle w:val="PL"/>
        <w:rPr>
          <w:lang w:val="en-US"/>
        </w:rPr>
      </w:pPr>
      <w:r w:rsidRPr="002E5CBA">
        <w:rPr>
          <w:lang w:val="en-US"/>
        </w:rPr>
        <w:t xml:space="preserve">                    type: string</w:t>
      </w:r>
    </w:p>
    <w:p w14:paraId="32EA03DC" w14:textId="77777777" w:rsidR="0086296D" w:rsidRPr="002E5CBA" w:rsidRDefault="0086296D" w:rsidP="0086296D">
      <w:pPr>
        <w:pStyle w:val="PL"/>
        <w:rPr>
          <w:lang w:val="en-US"/>
        </w:rPr>
      </w:pPr>
      <w:r w:rsidRPr="002E5CBA">
        <w:rPr>
          <w:lang w:val="en-US"/>
        </w:rPr>
        <w:t xml:space="preserve">                    format: binary</w:t>
      </w:r>
    </w:p>
    <w:p w14:paraId="32EA03DD" w14:textId="77777777" w:rsidR="0086296D" w:rsidRPr="002E5CBA" w:rsidRDefault="0086296D" w:rsidP="0086296D">
      <w:pPr>
        <w:pStyle w:val="PL"/>
        <w:rPr>
          <w:lang w:val="en-US"/>
        </w:rPr>
      </w:pPr>
      <w:r w:rsidRPr="002E5CBA">
        <w:rPr>
          <w:lang w:val="en-US"/>
        </w:rPr>
        <w:t xml:space="preserve">                  binaryDataN2SmInformation:</w:t>
      </w:r>
    </w:p>
    <w:p w14:paraId="32EA03DE" w14:textId="77777777" w:rsidR="0086296D" w:rsidRPr="002E5CBA" w:rsidRDefault="0086296D" w:rsidP="0086296D">
      <w:pPr>
        <w:pStyle w:val="PL"/>
        <w:rPr>
          <w:lang w:val="en-US"/>
        </w:rPr>
      </w:pPr>
      <w:r w:rsidRPr="002E5CBA">
        <w:rPr>
          <w:lang w:val="en-US"/>
        </w:rPr>
        <w:t xml:space="preserve">                    type: string</w:t>
      </w:r>
    </w:p>
    <w:p w14:paraId="32EA03DF" w14:textId="77777777" w:rsidR="0086296D" w:rsidRPr="002E5CBA" w:rsidRDefault="0086296D" w:rsidP="0086296D">
      <w:pPr>
        <w:pStyle w:val="PL"/>
        <w:rPr>
          <w:lang w:val="en-US"/>
        </w:rPr>
      </w:pPr>
      <w:r w:rsidRPr="002E5CBA">
        <w:rPr>
          <w:lang w:val="en-US"/>
        </w:rPr>
        <w:t xml:space="preserve">                    format: binary</w:t>
      </w:r>
    </w:p>
    <w:p w14:paraId="32EA03E0" w14:textId="77777777" w:rsidR="0086296D" w:rsidRPr="002E5CBA" w:rsidRDefault="0086296D" w:rsidP="0086296D">
      <w:pPr>
        <w:pStyle w:val="PL"/>
        <w:rPr>
          <w:lang w:val="en-US"/>
        </w:rPr>
      </w:pPr>
      <w:r w:rsidRPr="002E5CBA">
        <w:rPr>
          <w:lang w:val="en-US"/>
        </w:rPr>
        <w:t xml:space="preserve">              encoding:</w:t>
      </w:r>
    </w:p>
    <w:p w14:paraId="32EA03E1"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E2" w14:textId="77777777" w:rsidR="0086296D" w:rsidRPr="000659A3" w:rsidRDefault="0086296D" w:rsidP="0086296D">
      <w:pPr>
        <w:pStyle w:val="PL"/>
        <w:rPr>
          <w:lang w:val="fr-FR"/>
        </w:rPr>
      </w:pPr>
      <w:r w:rsidRPr="000659A3">
        <w:rPr>
          <w:lang w:val="fr-FR"/>
        </w:rPr>
        <w:t xml:space="preserve">                  contentType:  application/json</w:t>
      </w:r>
    </w:p>
    <w:p w14:paraId="32EA03E3" w14:textId="77777777" w:rsidR="0086296D" w:rsidRPr="000659A3" w:rsidRDefault="0086296D" w:rsidP="0086296D">
      <w:pPr>
        <w:pStyle w:val="PL"/>
        <w:rPr>
          <w:lang w:val="fr-FR"/>
        </w:rPr>
      </w:pPr>
      <w:r w:rsidRPr="000659A3">
        <w:rPr>
          <w:lang w:val="fr-FR"/>
        </w:rPr>
        <w:t xml:space="preserve">                binaryDataN1SmMessage:</w:t>
      </w:r>
    </w:p>
    <w:p w14:paraId="32EA03E4"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E5" w14:textId="77777777" w:rsidR="0086296D" w:rsidRPr="002E5CBA" w:rsidRDefault="0086296D" w:rsidP="0086296D">
      <w:pPr>
        <w:pStyle w:val="PL"/>
        <w:rPr>
          <w:lang w:val="en-US"/>
        </w:rPr>
      </w:pPr>
      <w:r w:rsidRPr="002E5CBA">
        <w:rPr>
          <w:lang w:val="en-US"/>
        </w:rPr>
        <w:lastRenderedPageBreak/>
        <w:t xml:space="preserve">                  headers:</w:t>
      </w:r>
    </w:p>
    <w:p w14:paraId="32EA03E6" w14:textId="77777777" w:rsidR="0086296D" w:rsidRPr="002E5CBA" w:rsidRDefault="0086296D" w:rsidP="0086296D">
      <w:pPr>
        <w:pStyle w:val="PL"/>
        <w:rPr>
          <w:lang w:val="en-US"/>
        </w:rPr>
      </w:pPr>
      <w:r w:rsidRPr="002E5CBA">
        <w:rPr>
          <w:lang w:val="en-US"/>
        </w:rPr>
        <w:t xml:space="preserve">                    Content-Id:</w:t>
      </w:r>
    </w:p>
    <w:p w14:paraId="32EA03E7" w14:textId="77777777" w:rsidR="0086296D" w:rsidRPr="002E5CBA" w:rsidRDefault="0086296D" w:rsidP="0086296D">
      <w:pPr>
        <w:pStyle w:val="PL"/>
        <w:rPr>
          <w:lang w:val="en-US"/>
        </w:rPr>
      </w:pPr>
      <w:r w:rsidRPr="002E5CBA">
        <w:rPr>
          <w:lang w:val="en-US"/>
        </w:rPr>
        <w:t xml:space="preserve">                      schema:</w:t>
      </w:r>
    </w:p>
    <w:p w14:paraId="32EA03E8" w14:textId="739A9B25" w:rsidR="0086296D" w:rsidRPr="002E5CBA" w:rsidRDefault="0086296D" w:rsidP="0086296D">
      <w:pPr>
        <w:pStyle w:val="PL"/>
        <w:rPr>
          <w:lang w:val="en-US"/>
        </w:rPr>
      </w:pPr>
      <w:r w:rsidRPr="002E5CBA">
        <w:rPr>
          <w:lang w:val="en-US"/>
        </w:rPr>
        <w:t xml:space="preserve">                        type: string</w:t>
      </w:r>
    </w:p>
    <w:p w14:paraId="32EA03E9" w14:textId="77777777" w:rsidR="0086296D" w:rsidRPr="002E5CBA" w:rsidRDefault="0086296D" w:rsidP="0086296D">
      <w:pPr>
        <w:pStyle w:val="PL"/>
        <w:rPr>
          <w:lang w:val="en-US"/>
        </w:rPr>
      </w:pPr>
      <w:r w:rsidRPr="002E5CBA">
        <w:rPr>
          <w:lang w:val="en-US"/>
        </w:rPr>
        <w:t xml:space="preserve">                binaryDataN2SmInformation:</w:t>
      </w:r>
    </w:p>
    <w:p w14:paraId="32EA03EA" w14:textId="77777777" w:rsidR="0086296D" w:rsidRPr="002E5CBA" w:rsidRDefault="0086296D" w:rsidP="0086296D">
      <w:pPr>
        <w:pStyle w:val="PL"/>
        <w:rPr>
          <w:lang w:val="en-US"/>
        </w:rPr>
      </w:pPr>
      <w:r w:rsidRPr="002E5CBA">
        <w:rPr>
          <w:lang w:val="en-US"/>
        </w:rPr>
        <w:t xml:space="preserve">                  contentType:  application/vnd.3gpp.ngap</w:t>
      </w:r>
    </w:p>
    <w:p w14:paraId="32EA03EB" w14:textId="77777777" w:rsidR="0086296D" w:rsidRPr="002E5CBA" w:rsidRDefault="0086296D" w:rsidP="0086296D">
      <w:pPr>
        <w:pStyle w:val="PL"/>
        <w:rPr>
          <w:lang w:val="en-US"/>
        </w:rPr>
      </w:pPr>
      <w:r w:rsidRPr="002E5CBA">
        <w:rPr>
          <w:lang w:val="en-US"/>
        </w:rPr>
        <w:t xml:space="preserve">                  headers:</w:t>
      </w:r>
    </w:p>
    <w:p w14:paraId="32EA03EC" w14:textId="77777777" w:rsidR="0086296D" w:rsidRPr="002E5CBA" w:rsidRDefault="0086296D" w:rsidP="0086296D">
      <w:pPr>
        <w:pStyle w:val="PL"/>
        <w:rPr>
          <w:lang w:val="en-US"/>
        </w:rPr>
      </w:pPr>
      <w:r w:rsidRPr="002E5CBA">
        <w:rPr>
          <w:lang w:val="en-US"/>
        </w:rPr>
        <w:t xml:space="preserve">                    Content-Id:</w:t>
      </w:r>
    </w:p>
    <w:p w14:paraId="32EA03ED" w14:textId="77777777" w:rsidR="0086296D" w:rsidRPr="002E5CBA" w:rsidRDefault="0086296D" w:rsidP="0086296D">
      <w:pPr>
        <w:pStyle w:val="PL"/>
        <w:rPr>
          <w:lang w:val="en-US"/>
        </w:rPr>
      </w:pPr>
      <w:r w:rsidRPr="002E5CBA">
        <w:rPr>
          <w:lang w:val="en-US"/>
        </w:rPr>
        <w:t xml:space="preserve">                      schema:</w:t>
      </w:r>
    </w:p>
    <w:p w14:paraId="32EA03EE" w14:textId="21B5849F" w:rsidR="0086296D" w:rsidRPr="002E5CBA" w:rsidRDefault="0086296D" w:rsidP="0086296D">
      <w:pPr>
        <w:pStyle w:val="PL"/>
        <w:rPr>
          <w:lang w:val="en-US"/>
        </w:rPr>
      </w:pPr>
      <w:r w:rsidRPr="002E5CBA">
        <w:rPr>
          <w:lang w:val="en-US"/>
        </w:rPr>
        <w:t xml:space="preserve">                        type: string</w:t>
      </w:r>
    </w:p>
    <w:p w14:paraId="32EA03EF" w14:textId="77777777" w:rsidR="0086296D" w:rsidRPr="002E5CBA" w:rsidRDefault="0086296D" w:rsidP="0086296D">
      <w:pPr>
        <w:pStyle w:val="PL"/>
        <w:rPr>
          <w:lang w:val="en-US"/>
        </w:rPr>
      </w:pPr>
      <w:r w:rsidRPr="002E5CBA">
        <w:rPr>
          <w:lang w:val="en-US"/>
        </w:rPr>
        <w:t xml:space="preserve">        '404':</w:t>
      </w:r>
    </w:p>
    <w:p w14:paraId="32EA03F0" w14:textId="77777777" w:rsidR="0086296D" w:rsidRPr="002E5CBA" w:rsidRDefault="0086296D" w:rsidP="0086296D">
      <w:pPr>
        <w:pStyle w:val="PL"/>
        <w:rPr>
          <w:lang w:val="en-US"/>
        </w:rPr>
      </w:pPr>
      <w:r w:rsidRPr="002E5CBA">
        <w:rPr>
          <w:lang w:val="en-US"/>
        </w:rPr>
        <w:t xml:space="preserve">          description: unsuccessful update of an SM context - not found</w:t>
      </w:r>
    </w:p>
    <w:p w14:paraId="32EA03F1" w14:textId="77777777" w:rsidR="0086296D" w:rsidRPr="002E5CBA" w:rsidRDefault="0086296D" w:rsidP="0086296D">
      <w:pPr>
        <w:pStyle w:val="PL"/>
        <w:rPr>
          <w:lang w:val="en-US"/>
        </w:rPr>
      </w:pPr>
      <w:r w:rsidRPr="002E5CBA">
        <w:rPr>
          <w:lang w:val="en-US"/>
        </w:rPr>
        <w:t xml:space="preserve">          content:</w:t>
      </w:r>
    </w:p>
    <w:p w14:paraId="32EA03F2" w14:textId="77777777" w:rsidR="0086296D" w:rsidRPr="002E5CBA" w:rsidRDefault="0086296D" w:rsidP="0086296D">
      <w:pPr>
        <w:pStyle w:val="PL"/>
        <w:rPr>
          <w:lang w:val="en-US"/>
        </w:rPr>
      </w:pPr>
      <w:r w:rsidRPr="002E5CBA">
        <w:rPr>
          <w:lang w:val="en-US"/>
        </w:rPr>
        <w:t xml:space="preserve">            application/json: # message without binary body part</w:t>
      </w:r>
    </w:p>
    <w:p w14:paraId="32EA03F3" w14:textId="77777777" w:rsidR="0086296D" w:rsidRPr="002E5CBA" w:rsidRDefault="0086296D" w:rsidP="0086296D">
      <w:pPr>
        <w:pStyle w:val="PL"/>
        <w:rPr>
          <w:lang w:val="en-US"/>
        </w:rPr>
      </w:pPr>
      <w:r w:rsidRPr="002E5CBA">
        <w:rPr>
          <w:lang w:val="en-US"/>
        </w:rPr>
        <w:t xml:space="preserve">              schema:</w:t>
      </w:r>
    </w:p>
    <w:p w14:paraId="32EA03F4" w14:textId="56361622" w:rsidR="0086296D" w:rsidRPr="002E5CBA" w:rsidRDefault="0086296D" w:rsidP="0086296D">
      <w:pPr>
        <w:pStyle w:val="PL"/>
        <w:rPr>
          <w:lang w:val="en-US"/>
        </w:rPr>
      </w:pPr>
      <w:r w:rsidRPr="002E5CBA">
        <w:rPr>
          <w:lang w:val="en-US"/>
        </w:rPr>
        <w:t xml:space="preserve">                $ref: '#/components/schemas/SmContextUpdateError'</w:t>
      </w:r>
    </w:p>
    <w:p w14:paraId="32EA03F5" w14:textId="77777777" w:rsidR="0086296D" w:rsidRPr="002E5CBA" w:rsidRDefault="0086296D" w:rsidP="0086296D">
      <w:pPr>
        <w:pStyle w:val="PL"/>
        <w:rPr>
          <w:lang w:val="en-US"/>
        </w:rPr>
      </w:pPr>
      <w:r w:rsidRPr="002E5CBA">
        <w:rPr>
          <w:lang w:val="en-US"/>
        </w:rPr>
        <w:t xml:space="preserve">            multipart/related:  # message with binary body part(s)</w:t>
      </w:r>
    </w:p>
    <w:p w14:paraId="32EA03F6" w14:textId="77777777" w:rsidR="0086296D" w:rsidRPr="002E5CBA" w:rsidRDefault="0086296D" w:rsidP="0086296D">
      <w:pPr>
        <w:pStyle w:val="PL"/>
        <w:rPr>
          <w:lang w:val="en-US"/>
        </w:rPr>
      </w:pPr>
      <w:r w:rsidRPr="002E5CBA">
        <w:rPr>
          <w:lang w:val="en-US"/>
        </w:rPr>
        <w:t xml:space="preserve">              schema:</w:t>
      </w:r>
    </w:p>
    <w:p w14:paraId="32EA03F7" w14:textId="77777777" w:rsidR="0086296D" w:rsidRPr="002E5CBA" w:rsidRDefault="0086296D" w:rsidP="0086296D">
      <w:pPr>
        <w:pStyle w:val="PL"/>
        <w:rPr>
          <w:lang w:val="en-US"/>
        </w:rPr>
      </w:pPr>
      <w:r w:rsidRPr="002E5CBA">
        <w:rPr>
          <w:lang w:val="en-US"/>
        </w:rPr>
        <w:t xml:space="preserve">                type: object</w:t>
      </w:r>
    </w:p>
    <w:p w14:paraId="32EA03F8" w14:textId="77777777" w:rsidR="0086296D" w:rsidRPr="002E5CBA" w:rsidRDefault="0086296D" w:rsidP="0086296D">
      <w:pPr>
        <w:pStyle w:val="PL"/>
        <w:rPr>
          <w:lang w:val="en-US"/>
        </w:rPr>
      </w:pPr>
      <w:r w:rsidRPr="002E5CBA">
        <w:rPr>
          <w:lang w:val="en-US"/>
        </w:rPr>
        <w:t xml:space="preserve">                properties: # Request parts</w:t>
      </w:r>
    </w:p>
    <w:p w14:paraId="32EA03F9" w14:textId="77777777" w:rsidR="0086296D" w:rsidRPr="002E5CBA" w:rsidRDefault="0086296D" w:rsidP="0086296D">
      <w:pPr>
        <w:pStyle w:val="PL"/>
        <w:rPr>
          <w:lang w:val="en-US"/>
        </w:rPr>
      </w:pPr>
      <w:r w:rsidRPr="002E5CBA">
        <w:rPr>
          <w:lang w:val="en-US"/>
        </w:rPr>
        <w:t xml:space="preserve">                  jsonData:</w:t>
      </w:r>
    </w:p>
    <w:p w14:paraId="32EA03FA" w14:textId="77777777" w:rsidR="0086296D" w:rsidRPr="002E5CBA" w:rsidRDefault="0086296D" w:rsidP="0086296D">
      <w:pPr>
        <w:pStyle w:val="PL"/>
        <w:rPr>
          <w:lang w:val="en-US"/>
        </w:rPr>
      </w:pPr>
      <w:r w:rsidRPr="002E5CBA">
        <w:rPr>
          <w:lang w:val="en-US"/>
        </w:rPr>
        <w:t xml:space="preserve">                    $ref: '#/components/schemas/SmContextUpdateError'</w:t>
      </w:r>
    </w:p>
    <w:p w14:paraId="32EA03FB" w14:textId="77777777" w:rsidR="0086296D" w:rsidRPr="002E5CBA" w:rsidRDefault="0086296D" w:rsidP="0086296D">
      <w:pPr>
        <w:pStyle w:val="PL"/>
        <w:rPr>
          <w:lang w:val="en-US"/>
        </w:rPr>
      </w:pPr>
      <w:r w:rsidRPr="002E5CBA">
        <w:rPr>
          <w:lang w:val="en-US"/>
        </w:rPr>
        <w:t xml:space="preserve">                  binaryDataN1SmMessage:</w:t>
      </w:r>
    </w:p>
    <w:p w14:paraId="32EA03FC" w14:textId="77777777" w:rsidR="0086296D" w:rsidRPr="002E5CBA" w:rsidRDefault="0086296D" w:rsidP="0086296D">
      <w:pPr>
        <w:pStyle w:val="PL"/>
        <w:rPr>
          <w:lang w:val="en-US"/>
        </w:rPr>
      </w:pPr>
      <w:r w:rsidRPr="002E5CBA">
        <w:rPr>
          <w:lang w:val="en-US"/>
        </w:rPr>
        <w:t xml:space="preserve">                    type: string</w:t>
      </w:r>
    </w:p>
    <w:p w14:paraId="32EA03FD" w14:textId="77777777" w:rsidR="0086296D" w:rsidRPr="002E5CBA" w:rsidRDefault="0086296D" w:rsidP="0086296D">
      <w:pPr>
        <w:pStyle w:val="PL"/>
        <w:rPr>
          <w:lang w:val="en-US"/>
        </w:rPr>
      </w:pPr>
      <w:r w:rsidRPr="002E5CBA">
        <w:rPr>
          <w:lang w:val="en-US"/>
        </w:rPr>
        <w:t xml:space="preserve">                    format: binary</w:t>
      </w:r>
    </w:p>
    <w:p w14:paraId="32EA03FE" w14:textId="77777777" w:rsidR="0086296D" w:rsidRPr="002E5CBA" w:rsidRDefault="0086296D" w:rsidP="0086296D">
      <w:pPr>
        <w:pStyle w:val="PL"/>
        <w:rPr>
          <w:lang w:val="en-US"/>
        </w:rPr>
      </w:pPr>
      <w:r w:rsidRPr="002E5CBA">
        <w:rPr>
          <w:lang w:val="en-US"/>
        </w:rPr>
        <w:t xml:space="preserve">                  binaryDataN2SmInformation:</w:t>
      </w:r>
    </w:p>
    <w:p w14:paraId="32EA03FF" w14:textId="77777777" w:rsidR="0086296D" w:rsidRPr="002E5CBA" w:rsidRDefault="0086296D" w:rsidP="0086296D">
      <w:pPr>
        <w:pStyle w:val="PL"/>
        <w:rPr>
          <w:lang w:val="en-US"/>
        </w:rPr>
      </w:pPr>
      <w:r w:rsidRPr="002E5CBA">
        <w:rPr>
          <w:lang w:val="en-US"/>
        </w:rPr>
        <w:t xml:space="preserve">                    type: string</w:t>
      </w:r>
    </w:p>
    <w:p w14:paraId="32EA0400" w14:textId="77777777" w:rsidR="0086296D" w:rsidRPr="002E5CBA" w:rsidRDefault="0086296D" w:rsidP="0086296D">
      <w:pPr>
        <w:pStyle w:val="PL"/>
        <w:rPr>
          <w:lang w:val="en-US"/>
        </w:rPr>
      </w:pPr>
      <w:r w:rsidRPr="002E5CBA">
        <w:rPr>
          <w:lang w:val="en-US"/>
        </w:rPr>
        <w:t xml:space="preserve">                    format: binary</w:t>
      </w:r>
    </w:p>
    <w:p w14:paraId="32EA0401" w14:textId="77777777" w:rsidR="0086296D" w:rsidRPr="002E5CBA" w:rsidRDefault="0086296D" w:rsidP="0086296D">
      <w:pPr>
        <w:pStyle w:val="PL"/>
        <w:rPr>
          <w:lang w:val="en-US"/>
        </w:rPr>
      </w:pPr>
      <w:r w:rsidRPr="002E5CBA">
        <w:rPr>
          <w:lang w:val="en-US"/>
        </w:rPr>
        <w:t xml:space="preserve">              encoding:</w:t>
      </w:r>
    </w:p>
    <w:p w14:paraId="32EA0402" w14:textId="77777777" w:rsidR="0086296D" w:rsidRPr="00CF290B" w:rsidRDefault="0086296D" w:rsidP="0086296D">
      <w:pPr>
        <w:pStyle w:val="PL"/>
        <w:rPr>
          <w:lang w:val="fr-FR"/>
        </w:rPr>
      </w:pPr>
      <w:r w:rsidRPr="002E5CBA">
        <w:rPr>
          <w:lang w:val="en-US"/>
        </w:rPr>
        <w:t xml:space="preserve">                </w:t>
      </w:r>
      <w:r w:rsidRPr="00CF290B">
        <w:rPr>
          <w:lang w:val="fr-FR"/>
        </w:rPr>
        <w:t>jsonData:</w:t>
      </w:r>
    </w:p>
    <w:p w14:paraId="32EA0403" w14:textId="77777777" w:rsidR="0086296D" w:rsidRPr="00CF290B" w:rsidRDefault="0086296D" w:rsidP="0086296D">
      <w:pPr>
        <w:pStyle w:val="PL"/>
        <w:rPr>
          <w:lang w:val="fr-FR"/>
        </w:rPr>
      </w:pPr>
      <w:r w:rsidRPr="00CF290B">
        <w:rPr>
          <w:lang w:val="fr-FR"/>
        </w:rPr>
        <w:t xml:space="preserve">                  contentType:  application/json</w:t>
      </w:r>
    </w:p>
    <w:p w14:paraId="32EA0404" w14:textId="77777777" w:rsidR="0086296D" w:rsidRPr="00CF290B" w:rsidRDefault="0086296D" w:rsidP="0086296D">
      <w:pPr>
        <w:pStyle w:val="PL"/>
        <w:rPr>
          <w:lang w:val="fr-FR"/>
        </w:rPr>
      </w:pPr>
      <w:r w:rsidRPr="00CF290B">
        <w:rPr>
          <w:lang w:val="fr-FR"/>
        </w:rPr>
        <w:t xml:space="preserve">                binaryDataN1SmMessage:</w:t>
      </w:r>
    </w:p>
    <w:p w14:paraId="32EA0405"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06" w14:textId="77777777" w:rsidR="0086296D" w:rsidRPr="002E5CBA" w:rsidRDefault="0086296D" w:rsidP="0086296D">
      <w:pPr>
        <w:pStyle w:val="PL"/>
        <w:rPr>
          <w:lang w:val="en-US"/>
        </w:rPr>
      </w:pPr>
      <w:r w:rsidRPr="002E5CBA">
        <w:rPr>
          <w:lang w:val="en-US"/>
        </w:rPr>
        <w:t xml:space="preserve">                  headers:</w:t>
      </w:r>
    </w:p>
    <w:p w14:paraId="32EA0407" w14:textId="77777777" w:rsidR="0086296D" w:rsidRPr="002E5CBA" w:rsidRDefault="0086296D" w:rsidP="0086296D">
      <w:pPr>
        <w:pStyle w:val="PL"/>
        <w:rPr>
          <w:lang w:val="en-US"/>
        </w:rPr>
      </w:pPr>
      <w:r w:rsidRPr="002E5CBA">
        <w:rPr>
          <w:lang w:val="en-US"/>
        </w:rPr>
        <w:t xml:space="preserve">                    Content-Id:</w:t>
      </w:r>
    </w:p>
    <w:p w14:paraId="32EA0408" w14:textId="77777777" w:rsidR="0086296D" w:rsidRPr="002E5CBA" w:rsidRDefault="0086296D" w:rsidP="0086296D">
      <w:pPr>
        <w:pStyle w:val="PL"/>
        <w:rPr>
          <w:lang w:val="en-US"/>
        </w:rPr>
      </w:pPr>
      <w:r w:rsidRPr="002E5CBA">
        <w:rPr>
          <w:lang w:val="en-US"/>
        </w:rPr>
        <w:t xml:space="preserve">                      schema:</w:t>
      </w:r>
    </w:p>
    <w:p w14:paraId="32EA0409" w14:textId="4022D495" w:rsidR="0086296D" w:rsidRPr="002E5CBA" w:rsidRDefault="0086296D" w:rsidP="0086296D">
      <w:pPr>
        <w:pStyle w:val="PL"/>
        <w:rPr>
          <w:lang w:val="en-US"/>
        </w:rPr>
      </w:pPr>
      <w:r w:rsidRPr="002E5CBA">
        <w:rPr>
          <w:lang w:val="en-US"/>
        </w:rPr>
        <w:t xml:space="preserve">                        type: string</w:t>
      </w:r>
    </w:p>
    <w:p w14:paraId="32EA040A" w14:textId="77777777" w:rsidR="0086296D" w:rsidRPr="002E5CBA" w:rsidRDefault="0086296D" w:rsidP="0086296D">
      <w:pPr>
        <w:pStyle w:val="PL"/>
        <w:rPr>
          <w:lang w:val="en-US"/>
        </w:rPr>
      </w:pPr>
      <w:r w:rsidRPr="002E5CBA">
        <w:rPr>
          <w:lang w:val="en-US"/>
        </w:rPr>
        <w:t xml:space="preserve">                binaryDataN2SmInformation:</w:t>
      </w:r>
    </w:p>
    <w:p w14:paraId="32EA040B" w14:textId="77777777" w:rsidR="0086296D" w:rsidRPr="002E5CBA" w:rsidRDefault="0086296D" w:rsidP="0086296D">
      <w:pPr>
        <w:pStyle w:val="PL"/>
        <w:rPr>
          <w:lang w:val="en-US"/>
        </w:rPr>
      </w:pPr>
      <w:r w:rsidRPr="002E5CBA">
        <w:rPr>
          <w:lang w:val="en-US"/>
        </w:rPr>
        <w:t xml:space="preserve">                  contentType:  application/vnd.3gpp.ngap</w:t>
      </w:r>
    </w:p>
    <w:p w14:paraId="32EA040C" w14:textId="77777777" w:rsidR="0086296D" w:rsidRPr="002E5CBA" w:rsidRDefault="0086296D" w:rsidP="0086296D">
      <w:pPr>
        <w:pStyle w:val="PL"/>
        <w:rPr>
          <w:lang w:val="en-US"/>
        </w:rPr>
      </w:pPr>
      <w:r w:rsidRPr="002E5CBA">
        <w:rPr>
          <w:lang w:val="en-US"/>
        </w:rPr>
        <w:t xml:space="preserve">                  headers:</w:t>
      </w:r>
    </w:p>
    <w:p w14:paraId="32EA040D" w14:textId="77777777" w:rsidR="0086296D" w:rsidRPr="002E5CBA" w:rsidRDefault="0086296D" w:rsidP="0086296D">
      <w:pPr>
        <w:pStyle w:val="PL"/>
        <w:rPr>
          <w:lang w:val="en-US"/>
        </w:rPr>
      </w:pPr>
      <w:r w:rsidRPr="002E5CBA">
        <w:rPr>
          <w:lang w:val="en-US"/>
        </w:rPr>
        <w:t xml:space="preserve">                    Content-Id:</w:t>
      </w:r>
    </w:p>
    <w:p w14:paraId="32EA040E" w14:textId="77777777" w:rsidR="0086296D" w:rsidRPr="002E5CBA" w:rsidRDefault="0086296D" w:rsidP="0086296D">
      <w:pPr>
        <w:pStyle w:val="PL"/>
        <w:rPr>
          <w:lang w:val="en-US"/>
        </w:rPr>
      </w:pPr>
      <w:r w:rsidRPr="002E5CBA">
        <w:rPr>
          <w:lang w:val="en-US"/>
        </w:rPr>
        <w:t xml:space="preserve">                      schema:</w:t>
      </w:r>
    </w:p>
    <w:p w14:paraId="32EA040F" w14:textId="650F151B" w:rsidR="0086296D" w:rsidRDefault="0086296D" w:rsidP="0086296D">
      <w:pPr>
        <w:pStyle w:val="PL"/>
        <w:rPr>
          <w:lang w:val="en-US"/>
        </w:rPr>
      </w:pPr>
      <w:r w:rsidRPr="002E5CBA">
        <w:rPr>
          <w:lang w:val="en-US"/>
        </w:rPr>
        <w:t xml:space="preserve">                        type: string</w:t>
      </w:r>
    </w:p>
    <w:p w14:paraId="32EA0410" w14:textId="51005571" w:rsidR="00863E04" w:rsidRDefault="00863E04" w:rsidP="00863E04">
      <w:pPr>
        <w:pStyle w:val="PL"/>
        <w:rPr>
          <w:lang w:val="en-US"/>
        </w:rPr>
      </w:pPr>
      <w:r w:rsidRPr="002E5CBA">
        <w:rPr>
          <w:lang w:val="en-US"/>
        </w:rPr>
        <w:t xml:space="preserve">        </w:t>
      </w:r>
      <w:r>
        <w:rPr>
          <w:lang w:val="en-US"/>
        </w:rPr>
        <w:t>'411':</w:t>
      </w:r>
    </w:p>
    <w:p w14:paraId="32EA0411"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12" w14:textId="14DAA339" w:rsidR="00863E04" w:rsidRDefault="00863E04" w:rsidP="00863E04">
      <w:pPr>
        <w:pStyle w:val="PL"/>
        <w:rPr>
          <w:lang w:val="en-US"/>
        </w:rPr>
      </w:pPr>
      <w:r w:rsidRPr="002E5CBA">
        <w:rPr>
          <w:lang w:val="en-US"/>
        </w:rPr>
        <w:t xml:space="preserve">        </w:t>
      </w:r>
      <w:r>
        <w:rPr>
          <w:lang w:val="en-US"/>
        </w:rPr>
        <w:t>'413':</w:t>
      </w:r>
    </w:p>
    <w:p w14:paraId="32EA0413"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14" w14:textId="22B48D03" w:rsidR="00863E04" w:rsidRDefault="00863E04" w:rsidP="00863E04">
      <w:pPr>
        <w:pStyle w:val="PL"/>
        <w:rPr>
          <w:lang w:val="en-US"/>
        </w:rPr>
      </w:pPr>
      <w:r w:rsidRPr="002E5CBA">
        <w:rPr>
          <w:lang w:val="en-US"/>
        </w:rPr>
        <w:t xml:space="preserve">        </w:t>
      </w:r>
      <w:r>
        <w:rPr>
          <w:lang w:val="en-US"/>
        </w:rPr>
        <w:t>'415':</w:t>
      </w:r>
    </w:p>
    <w:p w14:paraId="32EA0415" w14:textId="7354CF4D"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14D2FAC" w14:textId="039274A0" w:rsidR="00141339" w:rsidRDefault="00141339" w:rsidP="00141339">
      <w:pPr>
        <w:pStyle w:val="PL"/>
        <w:rPr>
          <w:lang w:val="en-US"/>
        </w:rPr>
      </w:pPr>
      <w:r w:rsidRPr="002E5CBA">
        <w:rPr>
          <w:lang w:val="en-US"/>
        </w:rPr>
        <w:t xml:space="preserve">       </w:t>
      </w:r>
      <w:r>
        <w:rPr>
          <w:lang w:val="en-US"/>
        </w:rPr>
        <w:t xml:space="preserve"> '429':</w:t>
      </w:r>
    </w:p>
    <w:p w14:paraId="17A1BB14" w14:textId="05BA4E90"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16" w14:textId="77777777" w:rsidR="0086296D" w:rsidRPr="002E5CBA" w:rsidRDefault="0086296D" w:rsidP="0086296D">
      <w:pPr>
        <w:pStyle w:val="PL"/>
        <w:rPr>
          <w:lang w:val="en-US"/>
        </w:rPr>
      </w:pPr>
      <w:r w:rsidRPr="002E5CBA">
        <w:rPr>
          <w:lang w:val="en-US"/>
        </w:rPr>
        <w:t xml:space="preserve">        '500':</w:t>
      </w:r>
    </w:p>
    <w:p w14:paraId="32EA0417" w14:textId="77777777" w:rsidR="0086296D" w:rsidRPr="002E5CBA" w:rsidRDefault="0086296D" w:rsidP="0086296D">
      <w:pPr>
        <w:pStyle w:val="PL"/>
        <w:rPr>
          <w:lang w:val="en-US"/>
        </w:rPr>
      </w:pPr>
      <w:r w:rsidRPr="002E5CBA">
        <w:rPr>
          <w:lang w:val="en-US"/>
        </w:rPr>
        <w:t xml:space="preserve">          description: unsuccessful update of an SM context - Internal server error</w:t>
      </w:r>
    </w:p>
    <w:p w14:paraId="32EA0418" w14:textId="77777777" w:rsidR="0086296D" w:rsidRPr="002E5CBA" w:rsidRDefault="0086296D" w:rsidP="0086296D">
      <w:pPr>
        <w:pStyle w:val="PL"/>
        <w:rPr>
          <w:lang w:val="en-US"/>
        </w:rPr>
      </w:pPr>
      <w:r w:rsidRPr="002E5CBA">
        <w:rPr>
          <w:lang w:val="en-US"/>
        </w:rPr>
        <w:t xml:space="preserve">          content:</w:t>
      </w:r>
    </w:p>
    <w:p w14:paraId="32EA0419" w14:textId="77777777" w:rsidR="0086296D" w:rsidRPr="002E5CBA" w:rsidRDefault="0086296D" w:rsidP="0086296D">
      <w:pPr>
        <w:pStyle w:val="PL"/>
        <w:rPr>
          <w:lang w:val="en-US"/>
        </w:rPr>
      </w:pPr>
      <w:r w:rsidRPr="002E5CBA">
        <w:rPr>
          <w:lang w:val="en-US"/>
        </w:rPr>
        <w:t xml:space="preserve">            application/json: # message without binary body part</w:t>
      </w:r>
    </w:p>
    <w:p w14:paraId="32EA041A" w14:textId="77777777" w:rsidR="0086296D" w:rsidRPr="002E5CBA" w:rsidRDefault="0086296D" w:rsidP="0086296D">
      <w:pPr>
        <w:pStyle w:val="PL"/>
        <w:rPr>
          <w:lang w:val="en-US"/>
        </w:rPr>
      </w:pPr>
      <w:r w:rsidRPr="002E5CBA">
        <w:rPr>
          <w:lang w:val="en-US"/>
        </w:rPr>
        <w:t xml:space="preserve">              schema:</w:t>
      </w:r>
    </w:p>
    <w:p w14:paraId="32EA041B" w14:textId="2490CB02" w:rsidR="0086296D" w:rsidRPr="002E5CBA" w:rsidRDefault="0086296D" w:rsidP="0086296D">
      <w:pPr>
        <w:pStyle w:val="PL"/>
        <w:rPr>
          <w:lang w:val="en-US"/>
        </w:rPr>
      </w:pPr>
      <w:r w:rsidRPr="002E5CBA">
        <w:rPr>
          <w:lang w:val="en-US"/>
        </w:rPr>
        <w:t xml:space="preserve">                $ref: '#/components/schemas/SmContextUpdateError'</w:t>
      </w:r>
    </w:p>
    <w:p w14:paraId="32EA041C" w14:textId="77777777" w:rsidR="0086296D" w:rsidRPr="002E5CBA" w:rsidRDefault="0086296D" w:rsidP="0086296D">
      <w:pPr>
        <w:pStyle w:val="PL"/>
        <w:rPr>
          <w:lang w:val="en-US"/>
        </w:rPr>
      </w:pPr>
      <w:r w:rsidRPr="002E5CBA">
        <w:rPr>
          <w:lang w:val="en-US"/>
        </w:rPr>
        <w:t xml:space="preserve">            multipart/related:  # message with binary body part(s)</w:t>
      </w:r>
    </w:p>
    <w:p w14:paraId="32EA041D" w14:textId="77777777" w:rsidR="0086296D" w:rsidRPr="002E5CBA" w:rsidRDefault="0086296D" w:rsidP="0086296D">
      <w:pPr>
        <w:pStyle w:val="PL"/>
        <w:rPr>
          <w:lang w:val="en-US"/>
        </w:rPr>
      </w:pPr>
      <w:r w:rsidRPr="002E5CBA">
        <w:rPr>
          <w:lang w:val="en-US"/>
        </w:rPr>
        <w:t xml:space="preserve">              schema:</w:t>
      </w:r>
    </w:p>
    <w:p w14:paraId="32EA041E" w14:textId="77777777" w:rsidR="0086296D" w:rsidRPr="002E5CBA" w:rsidRDefault="0086296D" w:rsidP="0086296D">
      <w:pPr>
        <w:pStyle w:val="PL"/>
        <w:rPr>
          <w:lang w:val="en-US"/>
        </w:rPr>
      </w:pPr>
      <w:r w:rsidRPr="002E5CBA">
        <w:rPr>
          <w:lang w:val="en-US"/>
        </w:rPr>
        <w:t xml:space="preserve">                type: object</w:t>
      </w:r>
    </w:p>
    <w:p w14:paraId="32EA041F" w14:textId="77777777" w:rsidR="0086296D" w:rsidRPr="002E5CBA" w:rsidRDefault="0086296D" w:rsidP="0086296D">
      <w:pPr>
        <w:pStyle w:val="PL"/>
        <w:rPr>
          <w:lang w:val="en-US"/>
        </w:rPr>
      </w:pPr>
      <w:r w:rsidRPr="002E5CBA">
        <w:rPr>
          <w:lang w:val="en-US"/>
        </w:rPr>
        <w:t xml:space="preserve">                properties: # Request parts</w:t>
      </w:r>
    </w:p>
    <w:p w14:paraId="32EA0420" w14:textId="77777777" w:rsidR="0086296D" w:rsidRPr="002E5CBA" w:rsidRDefault="0086296D" w:rsidP="0086296D">
      <w:pPr>
        <w:pStyle w:val="PL"/>
        <w:rPr>
          <w:lang w:val="en-US"/>
        </w:rPr>
      </w:pPr>
      <w:r w:rsidRPr="002E5CBA">
        <w:rPr>
          <w:lang w:val="en-US"/>
        </w:rPr>
        <w:t xml:space="preserve">                  jsonData:</w:t>
      </w:r>
    </w:p>
    <w:p w14:paraId="32EA0421" w14:textId="77777777" w:rsidR="0086296D" w:rsidRPr="002E5CBA" w:rsidRDefault="0086296D" w:rsidP="0086296D">
      <w:pPr>
        <w:pStyle w:val="PL"/>
        <w:rPr>
          <w:lang w:val="en-US"/>
        </w:rPr>
      </w:pPr>
      <w:r w:rsidRPr="002E5CBA">
        <w:rPr>
          <w:lang w:val="en-US"/>
        </w:rPr>
        <w:t xml:space="preserve">                    $ref: '#/components/schemas/SmContextUpdateError'</w:t>
      </w:r>
    </w:p>
    <w:p w14:paraId="32EA0422" w14:textId="77777777" w:rsidR="0086296D" w:rsidRPr="002E5CBA" w:rsidRDefault="0086296D" w:rsidP="0086296D">
      <w:pPr>
        <w:pStyle w:val="PL"/>
        <w:rPr>
          <w:lang w:val="en-US"/>
        </w:rPr>
      </w:pPr>
      <w:r w:rsidRPr="002E5CBA">
        <w:rPr>
          <w:lang w:val="en-US"/>
        </w:rPr>
        <w:t xml:space="preserve">                  binaryDataN1SmMessage:</w:t>
      </w:r>
    </w:p>
    <w:p w14:paraId="32EA0423" w14:textId="77777777" w:rsidR="0086296D" w:rsidRPr="002E5CBA" w:rsidRDefault="0086296D" w:rsidP="0086296D">
      <w:pPr>
        <w:pStyle w:val="PL"/>
        <w:rPr>
          <w:lang w:val="en-US"/>
        </w:rPr>
      </w:pPr>
      <w:r w:rsidRPr="002E5CBA">
        <w:rPr>
          <w:lang w:val="en-US"/>
        </w:rPr>
        <w:t xml:space="preserve">                    type: string</w:t>
      </w:r>
    </w:p>
    <w:p w14:paraId="32EA0424" w14:textId="77777777" w:rsidR="0086296D" w:rsidRPr="002E5CBA" w:rsidRDefault="0086296D" w:rsidP="0086296D">
      <w:pPr>
        <w:pStyle w:val="PL"/>
        <w:rPr>
          <w:lang w:val="en-US"/>
        </w:rPr>
      </w:pPr>
      <w:r w:rsidRPr="002E5CBA">
        <w:rPr>
          <w:lang w:val="en-US"/>
        </w:rPr>
        <w:t xml:space="preserve">                    format: binary</w:t>
      </w:r>
    </w:p>
    <w:p w14:paraId="32EA0425" w14:textId="77777777" w:rsidR="0086296D" w:rsidRPr="002E5CBA" w:rsidRDefault="0086296D" w:rsidP="0086296D">
      <w:pPr>
        <w:pStyle w:val="PL"/>
        <w:rPr>
          <w:lang w:val="en-US"/>
        </w:rPr>
      </w:pPr>
      <w:r w:rsidRPr="002E5CBA">
        <w:rPr>
          <w:lang w:val="en-US"/>
        </w:rPr>
        <w:t xml:space="preserve">                  binaryDataN2SmInformation:</w:t>
      </w:r>
    </w:p>
    <w:p w14:paraId="32EA0426" w14:textId="77777777" w:rsidR="0086296D" w:rsidRPr="002E5CBA" w:rsidRDefault="0086296D" w:rsidP="0086296D">
      <w:pPr>
        <w:pStyle w:val="PL"/>
        <w:rPr>
          <w:lang w:val="en-US"/>
        </w:rPr>
      </w:pPr>
      <w:r w:rsidRPr="002E5CBA">
        <w:rPr>
          <w:lang w:val="en-US"/>
        </w:rPr>
        <w:t xml:space="preserve">                    type: string</w:t>
      </w:r>
    </w:p>
    <w:p w14:paraId="32EA0427" w14:textId="77777777" w:rsidR="0086296D" w:rsidRPr="002E5CBA" w:rsidRDefault="0086296D" w:rsidP="0086296D">
      <w:pPr>
        <w:pStyle w:val="PL"/>
        <w:rPr>
          <w:lang w:val="en-US"/>
        </w:rPr>
      </w:pPr>
      <w:r w:rsidRPr="002E5CBA">
        <w:rPr>
          <w:lang w:val="en-US"/>
        </w:rPr>
        <w:t xml:space="preserve">                    format: binary</w:t>
      </w:r>
    </w:p>
    <w:p w14:paraId="32EA0428" w14:textId="77777777" w:rsidR="0086296D" w:rsidRPr="002E5CBA" w:rsidRDefault="0086296D" w:rsidP="0086296D">
      <w:pPr>
        <w:pStyle w:val="PL"/>
        <w:rPr>
          <w:lang w:val="en-US"/>
        </w:rPr>
      </w:pPr>
      <w:r w:rsidRPr="002E5CBA">
        <w:rPr>
          <w:lang w:val="en-US"/>
        </w:rPr>
        <w:t xml:space="preserve">              encoding:</w:t>
      </w:r>
    </w:p>
    <w:p w14:paraId="32EA0429"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42A" w14:textId="77777777" w:rsidR="0086296D" w:rsidRPr="00046E6A" w:rsidRDefault="0086296D" w:rsidP="0086296D">
      <w:pPr>
        <w:pStyle w:val="PL"/>
        <w:rPr>
          <w:lang w:val="fr-FR"/>
        </w:rPr>
      </w:pPr>
      <w:r w:rsidRPr="00046E6A">
        <w:rPr>
          <w:lang w:val="fr-FR"/>
        </w:rPr>
        <w:t xml:space="preserve">                  contentType:  application/json</w:t>
      </w:r>
    </w:p>
    <w:p w14:paraId="32EA042B" w14:textId="77777777" w:rsidR="0086296D" w:rsidRPr="00046E6A" w:rsidRDefault="0086296D" w:rsidP="0086296D">
      <w:pPr>
        <w:pStyle w:val="PL"/>
        <w:rPr>
          <w:lang w:val="fr-FR"/>
        </w:rPr>
      </w:pPr>
      <w:r w:rsidRPr="00046E6A">
        <w:rPr>
          <w:lang w:val="fr-FR"/>
        </w:rPr>
        <w:t xml:space="preserve">                binaryDataN1SmMessage:</w:t>
      </w:r>
    </w:p>
    <w:p w14:paraId="32EA042C"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42D" w14:textId="77777777" w:rsidR="0086296D" w:rsidRPr="002E5CBA" w:rsidRDefault="0086296D" w:rsidP="0086296D">
      <w:pPr>
        <w:pStyle w:val="PL"/>
        <w:rPr>
          <w:lang w:val="en-US"/>
        </w:rPr>
      </w:pPr>
      <w:r w:rsidRPr="002E5CBA">
        <w:rPr>
          <w:lang w:val="en-US"/>
        </w:rPr>
        <w:t xml:space="preserve">                  headers:</w:t>
      </w:r>
    </w:p>
    <w:p w14:paraId="32EA042E" w14:textId="77777777" w:rsidR="0086296D" w:rsidRPr="002E5CBA" w:rsidRDefault="0086296D" w:rsidP="0086296D">
      <w:pPr>
        <w:pStyle w:val="PL"/>
        <w:rPr>
          <w:lang w:val="en-US"/>
        </w:rPr>
      </w:pPr>
      <w:r w:rsidRPr="002E5CBA">
        <w:rPr>
          <w:lang w:val="en-US"/>
        </w:rPr>
        <w:t xml:space="preserve">                    Content-Id:</w:t>
      </w:r>
    </w:p>
    <w:p w14:paraId="32EA042F" w14:textId="77777777" w:rsidR="0086296D" w:rsidRPr="002E5CBA" w:rsidRDefault="0086296D" w:rsidP="0086296D">
      <w:pPr>
        <w:pStyle w:val="PL"/>
        <w:rPr>
          <w:lang w:val="en-US"/>
        </w:rPr>
      </w:pPr>
      <w:r w:rsidRPr="002E5CBA">
        <w:rPr>
          <w:lang w:val="en-US"/>
        </w:rPr>
        <w:t xml:space="preserve">                      schema:</w:t>
      </w:r>
    </w:p>
    <w:p w14:paraId="32EA0430" w14:textId="6BEE7B00" w:rsidR="0086296D" w:rsidRPr="002E5CBA" w:rsidRDefault="0086296D" w:rsidP="0086296D">
      <w:pPr>
        <w:pStyle w:val="PL"/>
        <w:rPr>
          <w:lang w:val="en-US"/>
        </w:rPr>
      </w:pPr>
      <w:r w:rsidRPr="002E5CBA">
        <w:rPr>
          <w:lang w:val="en-US"/>
        </w:rPr>
        <w:t xml:space="preserve">                        type: string</w:t>
      </w:r>
    </w:p>
    <w:p w14:paraId="32EA0431" w14:textId="77777777" w:rsidR="0086296D" w:rsidRPr="002E5CBA" w:rsidRDefault="0086296D" w:rsidP="0086296D">
      <w:pPr>
        <w:pStyle w:val="PL"/>
        <w:rPr>
          <w:lang w:val="en-US"/>
        </w:rPr>
      </w:pPr>
      <w:r w:rsidRPr="002E5CBA">
        <w:rPr>
          <w:lang w:val="en-US"/>
        </w:rPr>
        <w:lastRenderedPageBreak/>
        <w:t xml:space="preserve">                binaryDataN2SmInformation:</w:t>
      </w:r>
    </w:p>
    <w:p w14:paraId="32EA0432" w14:textId="77777777" w:rsidR="0086296D" w:rsidRPr="002E5CBA" w:rsidRDefault="0086296D" w:rsidP="0086296D">
      <w:pPr>
        <w:pStyle w:val="PL"/>
        <w:rPr>
          <w:lang w:val="en-US"/>
        </w:rPr>
      </w:pPr>
      <w:r w:rsidRPr="002E5CBA">
        <w:rPr>
          <w:lang w:val="en-US"/>
        </w:rPr>
        <w:t xml:space="preserve">                  contentType:  application/vnd.3gpp.ngap</w:t>
      </w:r>
    </w:p>
    <w:p w14:paraId="32EA0433" w14:textId="77777777" w:rsidR="0086296D" w:rsidRPr="002E5CBA" w:rsidRDefault="0086296D" w:rsidP="0086296D">
      <w:pPr>
        <w:pStyle w:val="PL"/>
        <w:rPr>
          <w:lang w:val="en-US"/>
        </w:rPr>
      </w:pPr>
      <w:r w:rsidRPr="002E5CBA">
        <w:rPr>
          <w:lang w:val="en-US"/>
        </w:rPr>
        <w:t xml:space="preserve">                  headers:</w:t>
      </w:r>
    </w:p>
    <w:p w14:paraId="32EA0434" w14:textId="77777777" w:rsidR="0086296D" w:rsidRPr="002E5CBA" w:rsidRDefault="0086296D" w:rsidP="0086296D">
      <w:pPr>
        <w:pStyle w:val="PL"/>
        <w:rPr>
          <w:lang w:val="en-US"/>
        </w:rPr>
      </w:pPr>
      <w:r w:rsidRPr="002E5CBA">
        <w:rPr>
          <w:lang w:val="en-US"/>
        </w:rPr>
        <w:t xml:space="preserve">                    Content-Id:</w:t>
      </w:r>
    </w:p>
    <w:p w14:paraId="32EA0435" w14:textId="77777777" w:rsidR="0086296D" w:rsidRPr="002E5CBA" w:rsidRDefault="0086296D" w:rsidP="0086296D">
      <w:pPr>
        <w:pStyle w:val="PL"/>
        <w:rPr>
          <w:lang w:val="en-US"/>
        </w:rPr>
      </w:pPr>
      <w:r w:rsidRPr="002E5CBA">
        <w:rPr>
          <w:lang w:val="en-US"/>
        </w:rPr>
        <w:t xml:space="preserve">                      schema:</w:t>
      </w:r>
    </w:p>
    <w:p w14:paraId="32EA0436" w14:textId="6F6763B9" w:rsidR="00863E04" w:rsidRDefault="0086296D" w:rsidP="0086296D">
      <w:pPr>
        <w:pStyle w:val="PL"/>
        <w:rPr>
          <w:lang w:val="en-US"/>
        </w:rPr>
      </w:pPr>
      <w:r w:rsidRPr="002E5CBA">
        <w:rPr>
          <w:lang w:val="en-US"/>
        </w:rPr>
        <w:t xml:space="preserve">                        type: string</w:t>
      </w:r>
    </w:p>
    <w:p w14:paraId="32EA0439" w14:textId="77777777" w:rsidR="0086296D" w:rsidRPr="002E5CBA" w:rsidRDefault="0086296D" w:rsidP="0086296D">
      <w:pPr>
        <w:pStyle w:val="PL"/>
        <w:rPr>
          <w:lang w:val="en-US"/>
        </w:rPr>
      </w:pPr>
      <w:r w:rsidRPr="002E5CBA">
        <w:rPr>
          <w:lang w:val="en-US"/>
        </w:rPr>
        <w:t xml:space="preserve">        '503':</w:t>
      </w:r>
    </w:p>
    <w:p w14:paraId="32EA043A" w14:textId="77777777" w:rsidR="0086296D" w:rsidRPr="002E5CBA" w:rsidRDefault="0086296D" w:rsidP="0086296D">
      <w:pPr>
        <w:pStyle w:val="PL"/>
        <w:rPr>
          <w:lang w:val="en-US"/>
        </w:rPr>
      </w:pPr>
      <w:r w:rsidRPr="002E5CBA">
        <w:rPr>
          <w:lang w:val="en-US"/>
        </w:rPr>
        <w:t xml:space="preserve">          description: unsuccessful update of an SM context - Service Unavailable</w:t>
      </w:r>
    </w:p>
    <w:p w14:paraId="32EA043B" w14:textId="77777777" w:rsidR="0086296D" w:rsidRPr="002E5CBA" w:rsidRDefault="0086296D" w:rsidP="0086296D">
      <w:pPr>
        <w:pStyle w:val="PL"/>
        <w:rPr>
          <w:lang w:val="en-US"/>
        </w:rPr>
      </w:pPr>
      <w:r w:rsidRPr="002E5CBA">
        <w:rPr>
          <w:lang w:val="en-US"/>
        </w:rPr>
        <w:t xml:space="preserve">          content:</w:t>
      </w:r>
    </w:p>
    <w:p w14:paraId="32EA043C" w14:textId="77777777" w:rsidR="0086296D" w:rsidRPr="002E5CBA" w:rsidRDefault="0086296D" w:rsidP="0086296D">
      <w:pPr>
        <w:pStyle w:val="PL"/>
        <w:rPr>
          <w:lang w:val="en-US"/>
        </w:rPr>
      </w:pPr>
      <w:r w:rsidRPr="002E5CBA">
        <w:rPr>
          <w:lang w:val="en-US"/>
        </w:rPr>
        <w:t xml:space="preserve">            application/json: # message without binary body part</w:t>
      </w:r>
    </w:p>
    <w:p w14:paraId="32EA043D" w14:textId="77777777" w:rsidR="0086296D" w:rsidRPr="002E5CBA" w:rsidRDefault="0086296D" w:rsidP="0086296D">
      <w:pPr>
        <w:pStyle w:val="PL"/>
        <w:rPr>
          <w:lang w:val="en-US"/>
        </w:rPr>
      </w:pPr>
      <w:r w:rsidRPr="002E5CBA">
        <w:rPr>
          <w:lang w:val="en-US"/>
        </w:rPr>
        <w:t xml:space="preserve">              schema:</w:t>
      </w:r>
    </w:p>
    <w:p w14:paraId="32EA043E" w14:textId="087411C5" w:rsidR="0086296D" w:rsidRPr="002E5CBA" w:rsidRDefault="0086296D" w:rsidP="0086296D">
      <w:pPr>
        <w:pStyle w:val="PL"/>
        <w:rPr>
          <w:lang w:val="en-US"/>
        </w:rPr>
      </w:pPr>
      <w:r w:rsidRPr="002E5CBA">
        <w:rPr>
          <w:lang w:val="en-US"/>
        </w:rPr>
        <w:t xml:space="preserve">                $ref: '#/components/schemas/SmContextUpdateError'</w:t>
      </w:r>
    </w:p>
    <w:p w14:paraId="32EA043F" w14:textId="77777777" w:rsidR="0086296D" w:rsidRPr="002E5CBA" w:rsidRDefault="0086296D" w:rsidP="0086296D">
      <w:pPr>
        <w:pStyle w:val="PL"/>
        <w:rPr>
          <w:lang w:val="en-US"/>
        </w:rPr>
      </w:pPr>
      <w:r w:rsidRPr="002E5CBA">
        <w:rPr>
          <w:lang w:val="en-US"/>
        </w:rPr>
        <w:t xml:space="preserve">            multipart/related:  # message with binary body part(s)</w:t>
      </w:r>
    </w:p>
    <w:p w14:paraId="32EA0440" w14:textId="77777777" w:rsidR="0086296D" w:rsidRPr="002E5CBA" w:rsidRDefault="0086296D" w:rsidP="0086296D">
      <w:pPr>
        <w:pStyle w:val="PL"/>
        <w:rPr>
          <w:lang w:val="en-US"/>
        </w:rPr>
      </w:pPr>
      <w:r w:rsidRPr="002E5CBA">
        <w:rPr>
          <w:lang w:val="en-US"/>
        </w:rPr>
        <w:t xml:space="preserve">              schema:</w:t>
      </w:r>
    </w:p>
    <w:p w14:paraId="32EA0441" w14:textId="77777777" w:rsidR="0086296D" w:rsidRPr="002E5CBA" w:rsidRDefault="0086296D" w:rsidP="0086296D">
      <w:pPr>
        <w:pStyle w:val="PL"/>
        <w:rPr>
          <w:lang w:val="en-US"/>
        </w:rPr>
      </w:pPr>
      <w:r w:rsidRPr="002E5CBA">
        <w:rPr>
          <w:lang w:val="en-US"/>
        </w:rPr>
        <w:t xml:space="preserve">                type: object</w:t>
      </w:r>
    </w:p>
    <w:p w14:paraId="32EA0442" w14:textId="77777777" w:rsidR="0086296D" w:rsidRPr="002E5CBA" w:rsidRDefault="0086296D" w:rsidP="0086296D">
      <w:pPr>
        <w:pStyle w:val="PL"/>
        <w:rPr>
          <w:lang w:val="en-US"/>
        </w:rPr>
      </w:pPr>
      <w:r w:rsidRPr="002E5CBA">
        <w:rPr>
          <w:lang w:val="en-US"/>
        </w:rPr>
        <w:t xml:space="preserve">                properties: # Request parts</w:t>
      </w:r>
    </w:p>
    <w:p w14:paraId="32EA0443" w14:textId="77777777" w:rsidR="0086296D" w:rsidRPr="002E5CBA" w:rsidRDefault="0086296D" w:rsidP="0086296D">
      <w:pPr>
        <w:pStyle w:val="PL"/>
        <w:rPr>
          <w:lang w:val="en-US"/>
        </w:rPr>
      </w:pPr>
      <w:r w:rsidRPr="002E5CBA">
        <w:rPr>
          <w:lang w:val="en-US"/>
        </w:rPr>
        <w:t xml:space="preserve">                  jsonData:</w:t>
      </w:r>
    </w:p>
    <w:p w14:paraId="32EA0444" w14:textId="77777777" w:rsidR="0086296D" w:rsidRPr="002E5CBA" w:rsidRDefault="0086296D" w:rsidP="0086296D">
      <w:pPr>
        <w:pStyle w:val="PL"/>
        <w:rPr>
          <w:lang w:val="en-US"/>
        </w:rPr>
      </w:pPr>
      <w:r w:rsidRPr="002E5CBA">
        <w:rPr>
          <w:lang w:val="en-US"/>
        </w:rPr>
        <w:t xml:space="preserve">                    $ref: '#/components/schemas/SmContextUpdateError'</w:t>
      </w:r>
    </w:p>
    <w:p w14:paraId="32EA0445" w14:textId="77777777" w:rsidR="0086296D" w:rsidRPr="002E5CBA" w:rsidRDefault="0086296D" w:rsidP="0086296D">
      <w:pPr>
        <w:pStyle w:val="PL"/>
        <w:rPr>
          <w:lang w:val="en-US"/>
        </w:rPr>
      </w:pPr>
      <w:r w:rsidRPr="002E5CBA">
        <w:rPr>
          <w:lang w:val="en-US"/>
        </w:rPr>
        <w:t xml:space="preserve">                  binaryDataN1SmMessage:</w:t>
      </w:r>
    </w:p>
    <w:p w14:paraId="32EA0446" w14:textId="77777777" w:rsidR="0086296D" w:rsidRPr="002E5CBA" w:rsidRDefault="0086296D" w:rsidP="0086296D">
      <w:pPr>
        <w:pStyle w:val="PL"/>
        <w:rPr>
          <w:lang w:val="en-US"/>
        </w:rPr>
      </w:pPr>
      <w:r w:rsidRPr="002E5CBA">
        <w:rPr>
          <w:lang w:val="en-US"/>
        </w:rPr>
        <w:t xml:space="preserve">                    type: string</w:t>
      </w:r>
    </w:p>
    <w:p w14:paraId="32EA0447" w14:textId="77777777" w:rsidR="0086296D" w:rsidRPr="002E5CBA" w:rsidRDefault="0086296D" w:rsidP="0086296D">
      <w:pPr>
        <w:pStyle w:val="PL"/>
        <w:rPr>
          <w:lang w:val="en-US"/>
        </w:rPr>
      </w:pPr>
      <w:r w:rsidRPr="002E5CBA">
        <w:rPr>
          <w:lang w:val="en-US"/>
        </w:rPr>
        <w:t xml:space="preserve">                    format: binary</w:t>
      </w:r>
    </w:p>
    <w:p w14:paraId="32EA0448" w14:textId="77777777" w:rsidR="0086296D" w:rsidRPr="002E5CBA" w:rsidRDefault="0086296D" w:rsidP="0086296D">
      <w:pPr>
        <w:pStyle w:val="PL"/>
        <w:rPr>
          <w:lang w:val="en-US"/>
        </w:rPr>
      </w:pPr>
      <w:r w:rsidRPr="002E5CBA">
        <w:rPr>
          <w:lang w:val="en-US"/>
        </w:rPr>
        <w:t xml:space="preserve">                  binaryDataN2SmInformation:</w:t>
      </w:r>
    </w:p>
    <w:p w14:paraId="32EA0449" w14:textId="77777777" w:rsidR="0086296D" w:rsidRPr="002E5CBA" w:rsidRDefault="0086296D" w:rsidP="0086296D">
      <w:pPr>
        <w:pStyle w:val="PL"/>
        <w:rPr>
          <w:lang w:val="en-US"/>
        </w:rPr>
      </w:pPr>
      <w:r w:rsidRPr="002E5CBA">
        <w:rPr>
          <w:lang w:val="en-US"/>
        </w:rPr>
        <w:t xml:space="preserve">                    type: string</w:t>
      </w:r>
    </w:p>
    <w:p w14:paraId="32EA044A" w14:textId="77777777" w:rsidR="0086296D" w:rsidRPr="002E5CBA" w:rsidRDefault="0086296D" w:rsidP="0086296D">
      <w:pPr>
        <w:pStyle w:val="PL"/>
        <w:rPr>
          <w:lang w:val="en-US"/>
        </w:rPr>
      </w:pPr>
      <w:r w:rsidRPr="002E5CBA">
        <w:rPr>
          <w:lang w:val="en-US"/>
        </w:rPr>
        <w:t xml:space="preserve">                    format: binary</w:t>
      </w:r>
    </w:p>
    <w:p w14:paraId="32EA044B" w14:textId="77777777" w:rsidR="0086296D" w:rsidRPr="002E5CBA" w:rsidRDefault="0086296D" w:rsidP="0086296D">
      <w:pPr>
        <w:pStyle w:val="PL"/>
        <w:rPr>
          <w:lang w:val="en-US"/>
        </w:rPr>
      </w:pPr>
      <w:r w:rsidRPr="002E5CBA">
        <w:rPr>
          <w:lang w:val="en-US"/>
        </w:rPr>
        <w:t xml:space="preserve">              encoding:</w:t>
      </w:r>
    </w:p>
    <w:p w14:paraId="32EA044C" w14:textId="77777777" w:rsidR="0086296D" w:rsidRPr="00CF290B" w:rsidRDefault="0086296D" w:rsidP="0086296D">
      <w:pPr>
        <w:pStyle w:val="PL"/>
        <w:rPr>
          <w:lang w:val="fr-FR"/>
        </w:rPr>
      </w:pPr>
      <w:r w:rsidRPr="00453F9B">
        <w:rPr>
          <w:lang w:val="en-US"/>
        </w:rPr>
        <w:t xml:space="preserve">                </w:t>
      </w:r>
      <w:r w:rsidRPr="00CF290B">
        <w:rPr>
          <w:lang w:val="fr-FR"/>
        </w:rPr>
        <w:t>jsonData:</w:t>
      </w:r>
    </w:p>
    <w:p w14:paraId="32EA044D" w14:textId="77777777" w:rsidR="0086296D" w:rsidRPr="00CF290B" w:rsidRDefault="0086296D" w:rsidP="0086296D">
      <w:pPr>
        <w:pStyle w:val="PL"/>
        <w:rPr>
          <w:lang w:val="fr-FR"/>
        </w:rPr>
      </w:pPr>
      <w:r w:rsidRPr="00CF290B">
        <w:rPr>
          <w:lang w:val="fr-FR"/>
        </w:rPr>
        <w:t xml:space="preserve">                  contentType:  application/json</w:t>
      </w:r>
    </w:p>
    <w:p w14:paraId="32EA044E" w14:textId="77777777" w:rsidR="0086296D" w:rsidRPr="00CF290B" w:rsidRDefault="0086296D" w:rsidP="0086296D">
      <w:pPr>
        <w:pStyle w:val="PL"/>
        <w:rPr>
          <w:lang w:val="fr-FR"/>
        </w:rPr>
      </w:pPr>
      <w:r w:rsidRPr="00CF290B">
        <w:rPr>
          <w:lang w:val="fr-FR"/>
        </w:rPr>
        <w:t xml:space="preserve">                binaryDataN1SmMessage:</w:t>
      </w:r>
    </w:p>
    <w:p w14:paraId="32EA044F"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50" w14:textId="77777777" w:rsidR="0086296D" w:rsidRPr="002E5CBA" w:rsidRDefault="0086296D" w:rsidP="0086296D">
      <w:pPr>
        <w:pStyle w:val="PL"/>
        <w:rPr>
          <w:lang w:val="en-US"/>
        </w:rPr>
      </w:pPr>
      <w:r w:rsidRPr="002E5CBA">
        <w:rPr>
          <w:lang w:val="en-US"/>
        </w:rPr>
        <w:t xml:space="preserve">                  headers:</w:t>
      </w:r>
    </w:p>
    <w:p w14:paraId="32EA0451" w14:textId="77777777" w:rsidR="0086296D" w:rsidRPr="002E5CBA" w:rsidRDefault="0086296D" w:rsidP="0086296D">
      <w:pPr>
        <w:pStyle w:val="PL"/>
        <w:rPr>
          <w:lang w:val="en-US"/>
        </w:rPr>
      </w:pPr>
      <w:r w:rsidRPr="002E5CBA">
        <w:rPr>
          <w:lang w:val="en-US"/>
        </w:rPr>
        <w:t xml:space="preserve">                    Content-Id:</w:t>
      </w:r>
    </w:p>
    <w:p w14:paraId="32EA0452" w14:textId="77777777" w:rsidR="0086296D" w:rsidRPr="002E5CBA" w:rsidRDefault="0086296D" w:rsidP="0086296D">
      <w:pPr>
        <w:pStyle w:val="PL"/>
        <w:rPr>
          <w:lang w:val="en-US"/>
        </w:rPr>
      </w:pPr>
      <w:r w:rsidRPr="002E5CBA">
        <w:rPr>
          <w:lang w:val="en-US"/>
        </w:rPr>
        <w:t xml:space="preserve">                      schema:</w:t>
      </w:r>
    </w:p>
    <w:p w14:paraId="32EA0453" w14:textId="6BE1C8DA" w:rsidR="0086296D" w:rsidRPr="002E5CBA" w:rsidRDefault="0086296D" w:rsidP="0086296D">
      <w:pPr>
        <w:pStyle w:val="PL"/>
        <w:rPr>
          <w:lang w:val="en-US"/>
        </w:rPr>
      </w:pPr>
      <w:r w:rsidRPr="002E5CBA">
        <w:rPr>
          <w:lang w:val="en-US"/>
        </w:rPr>
        <w:t xml:space="preserve">                        type: string</w:t>
      </w:r>
    </w:p>
    <w:p w14:paraId="32EA0454" w14:textId="77777777" w:rsidR="0086296D" w:rsidRPr="002E5CBA" w:rsidRDefault="0086296D" w:rsidP="0086296D">
      <w:pPr>
        <w:pStyle w:val="PL"/>
        <w:rPr>
          <w:lang w:val="en-US"/>
        </w:rPr>
      </w:pPr>
      <w:r w:rsidRPr="002E5CBA">
        <w:rPr>
          <w:lang w:val="en-US"/>
        </w:rPr>
        <w:t xml:space="preserve">                binaryDataN2SmInformation:</w:t>
      </w:r>
    </w:p>
    <w:p w14:paraId="32EA0455" w14:textId="77777777" w:rsidR="0086296D" w:rsidRPr="002E5CBA" w:rsidRDefault="0086296D" w:rsidP="0086296D">
      <w:pPr>
        <w:pStyle w:val="PL"/>
        <w:rPr>
          <w:lang w:val="en-US"/>
        </w:rPr>
      </w:pPr>
      <w:r w:rsidRPr="002E5CBA">
        <w:rPr>
          <w:lang w:val="en-US"/>
        </w:rPr>
        <w:t xml:space="preserve">                  contentType:  application/vnd.3gpp.ngap</w:t>
      </w:r>
    </w:p>
    <w:p w14:paraId="32EA0456" w14:textId="77777777" w:rsidR="0086296D" w:rsidRPr="002E5CBA" w:rsidRDefault="0086296D" w:rsidP="0086296D">
      <w:pPr>
        <w:pStyle w:val="PL"/>
        <w:rPr>
          <w:lang w:val="en-US"/>
        </w:rPr>
      </w:pPr>
      <w:r w:rsidRPr="002E5CBA">
        <w:rPr>
          <w:lang w:val="en-US"/>
        </w:rPr>
        <w:t xml:space="preserve">                  headers:</w:t>
      </w:r>
    </w:p>
    <w:p w14:paraId="32EA0457" w14:textId="77777777" w:rsidR="0086296D" w:rsidRPr="002E5CBA" w:rsidRDefault="0086296D" w:rsidP="0086296D">
      <w:pPr>
        <w:pStyle w:val="PL"/>
        <w:rPr>
          <w:lang w:val="en-US"/>
        </w:rPr>
      </w:pPr>
      <w:r w:rsidRPr="002E5CBA">
        <w:rPr>
          <w:lang w:val="en-US"/>
        </w:rPr>
        <w:t xml:space="preserve">                    Content-Id:</w:t>
      </w:r>
    </w:p>
    <w:p w14:paraId="32EA0458" w14:textId="77777777" w:rsidR="0086296D" w:rsidRPr="002E5CBA" w:rsidRDefault="0086296D" w:rsidP="0086296D">
      <w:pPr>
        <w:pStyle w:val="PL"/>
        <w:rPr>
          <w:lang w:val="en-US"/>
        </w:rPr>
      </w:pPr>
      <w:r w:rsidRPr="002E5CBA">
        <w:rPr>
          <w:lang w:val="en-US"/>
        </w:rPr>
        <w:t xml:space="preserve">                      schema:</w:t>
      </w:r>
    </w:p>
    <w:p w14:paraId="32EA0459" w14:textId="0EA99094" w:rsidR="0086296D" w:rsidRPr="002E5CBA" w:rsidRDefault="0086296D" w:rsidP="0086296D">
      <w:pPr>
        <w:pStyle w:val="PL"/>
        <w:rPr>
          <w:lang w:val="en-US"/>
        </w:rPr>
      </w:pPr>
      <w:r w:rsidRPr="002E5CBA">
        <w:rPr>
          <w:lang w:val="en-US"/>
        </w:rPr>
        <w:t xml:space="preserve">                        type: string</w:t>
      </w:r>
    </w:p>
    <w:p w14:paraId="32EA045A" w14:textId="77777777" w:rsidR="0086296D" w:rsidRDefault="0086296D" w:rsidP="0086296D">
      <w:pPr>
        <w:pStyle w:val="PL"/>
        <w:rPr>
          <w:lang w:val="en-US"/>
        </w:rPr>
      </w:pPr>
      <w:r w:rsidRPr="002E5CBA">
        <w:rPr>
          <w:lang w:val="en-US"/>
        </w:rPr>
        <w:t xml:space="preserve">        default:</w:t>
      </w:r>
    </w:p>
    <w:p w14:paraId="32EA045B"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5C" w14:textId="7BBA7655" w:rsidR="0086296D" w:rsidRPr="002E5CBA" w:rsidRDefault="0086296D" w:rsidP="0086296D">
      <w:pPr>
        <w:pStyle w:val="PL"/>
        <w:rPr>
          <w:lang w:val="en-US"/>
        </w:rPr>
      </w:pPr>
    </w:p>
    <w:p w14:paraId="32EA045D" w14:textId="77777777" w:rsidR="0086296D" w:rsidRPr="002E5CBA" w:rsidRDefault="0086296D" w:rsidP="0086296D">
      <w:pPr>
        <w:pStyle w:val="PL"/>
        <w:rPr>
          <w:lang w:val="en-US"/>
        </w:rPr>
      </w:pPr>
      <w:r w:rsidRPr="002E5CBA">
        <w:rPr>
          <w:lang w:val="en-US"/>
        </w:rPr>
        <w:t xml:space="preserve">  /sm-contexts/{smContextRef}/release:</w:t>
      </w:r>
    </w:p>
    <w:p w14:paraId="32EA045E" w14:textId="77777777" w:rsidR="0086296D" w:rsidRPr="002E5CBA" w:rsidRDefault="0086296D" w:rsidP="0086296D">
      <w:pPr>
        <w:pStyle w:val="PL"/>
        <w:rPr>
          <w:lang w:val="en-US"/>
        </w:rPr>
      </w:pPr>
      <w:r w:rsidRPr="002E5CBA">
        <w:rPr>
          <w:lang w:val="en-US"/>
        </w:rPr>
        <w:t xml:space="preserve">    post:</w:t>
      </w:r>
    </w:p>
    <w:p w14:paraId="32EA045F" w14:textId="341C73CE" w:rsidR="0086296D" w:rsidRPr="002E5CBA" w:rsidRDefault="0086296D" w:rsidP="0086296D">
      <w:pPr>
        <w:pStyle w:val="PL"/>
        <w:rPr>
          <w:lang w:val="en-US"/>
        </w:rPr>
      </w:pPr>
      <w:r w:rsidRPr="002E5CBA">
        <w:rPr>
          <w:lang w:val="en-US"/>
        </w:rPr>
        <w:t xml:space="preserve">      summary:  Release SM Context</w:t>
      </w:r>
    </w:p>
    <w:p w14:paraId="32EA0460" w14:textId="77777777" w:rsidR="0086296D" w:rsidRPr="002E5CBA" w:rsidRDefault="0086296D" w:rsidP="0086296D">
      <w:pPr>
        <w:pStyle w:val="PL"/>
        <w:rPr>
          <w:lang w:val="en-US"/>
        </w:rPr>
      </w:pPr>
      <w:r w:rsidRPr="002E5CBA">
        <w:rPr>
          <w:lang w:val="en-US"/>
        </w:rPr>
        <w:t xml:space="preserve">      tags:</w:t>
      </w:r>
    </w:p>
    <w:p w14:paraId="32EA0461" w14:textId="77777777" w:rsidR="0086296D" w:rsidRPr="002E5CBA" w:rsidRDefault="0086296D" w:rsidP="0086296D">
      <w:pPr>
        <w:pStyle w:val="PL"/>
        <w:rPr>
          <w:lang w:val="en-US"/>
        </w:rPr>
      </w:pPr>
      <w:r w:rsidRPr="002E5CBA">
        <w:rPr>
          <w:lang w:val="en-US"/>
        </w:rPr>
        <w:t xml:space="preserve">        - Individual SM context</w:t>
      </w:r>
    </w:p>
    <w:p w14:paraId="32EA0462" w14:textId="77777777" w:rsidR="0086296D" w:rsidRPr="002E5CBA" w:rsidRDefault="0086296D" w:rsidP="0086296D">
      <w:pPr>
        <w:pStyle w:val="PL"/>
        <w:rPr>
          <w:lang w:val="en-US"/>
        </w:rPr>
      </w:pPr>
      <w:r w:rsidRPr="002E5CBA">
        <w:rPr>
          <w:lang w:val="en-US"/>
        </w:rPr>
        <w:t xml:space="preserve">      operationId: ReleaseSmContext</w:t>
      </w:r>
    </w:p>
    <w:p w14:paraId="32EA0463" w14:textId="77777777" w:rsidR="0086296D" w:rsidRPr="002E5CBA" w:rsidRDefault="0086296D" w:rsidP="0086296D">
      <w:pPr>
        <w:pStyle w:val="PL"/>
        <w:rPr>
          <w:lang w:val="en-US"/>
        </w:rPr>
      </w:pPr>
      <w:r w:rsidRPr="002E5CBA">
        <w:rPr>
          <w:lang w:val="en-US"/>
        </w:rPr>
        <w:t xml:space="preserve">      parameters:</w:t>
      </w:r>
    </w:p>
    <w:p w14:paraId="32EA0464" w14:textId="77777777" w:rsidR="0086296D" w:rsidRPr="002E5CBA" w:rsidRDefault="0086296D" w:rsidP="0086296D">
      <w:pPr>
        <w:pStyle w:val="PL"/>
        <w:rPr>
          <w:lang w:val="en-US"/>
        </w:rPr>
      </w:pPr>
      <w:r w:rsidRPr="002E5CBA">
        <w:rPr>
          <w:lang w:val="en-US"/>
        </w:rPr>
        <w:t xml:space="preserve">        - name: smContextRef</w:t>
      </w:r>
    </w:p>
    <w:p w14:paraId="32EA0465" w14:textId="77777777" w:rsidR="0086296D" w:rsidRPr="002E5CBA" w:rsidRDefault="0086296D" w:rsidP="0086296D">
      <w:pPr>
        <w:pStyle w:val="PL"/>
        <w:rPr>
          <w:lang w:val="en-US"/>
        </w:rPr>
      </w:pPr>
      <w:r w:rsidRPr="002E5CBA">
        <w:rPr>
          <w:lang w:val="en-US"/>
        </w:rPr>
        <w:t xml:space="preserve">          in: path</w:t>
      </w:r>
    </w:p>
    <w:p w14:paraId="32EA0466" w14:textId="42938811" w:rsidR="0086296D" w:rsidRPr="002E5CBA" w:rsidRDefault="0086296D" w:rsidP="0086296D">
      <w:pPr>
        <w:pStyle w:val="PL"/>
        <w:rPr>
          <w:lang w:val="en-US"/>
        </w:rPr>
      </w:pPr>
      <w:r w:rsidRPr="002E5CBA">
        <w:rPr>
          <w:lang w:val="en-US"/>
        </w:rPr>
        <w:t xml:space="preserve">          description:  SM context reference</w:t>
      </w:r>
    </w:p>
    <w:p w14:paraId="32EA0467" w14:textId="30D7D309" w:rsidR="0086296D" w:rsidRPr="002E5CBA" w:rsidRDefault="0086296D" w:rsidP="0086296D">
      <w:pPr>
        <w:pStyle w:val="PL"/>
        <w:rPr>
          <w:lang w:val="en-US"/>
        </w:rPr>
      </w:pPr>
      <w:r w:rsidRPr="002E5CBA">
        <w:rPr>
          <w:lang w:val="en-US"/>
        </w:rPr>
        <w:t xml:space="preserve">          required: true</w:t>
      </w:r>
    </w:p>
    <w:p w14:paraId="32EA0468" w14:textId="77777777" w:rsidR="0086296D" w:rsidRPr="002E5CBA" w:rsidRDefault="0086296D" w:rsidP="0086296D">
      <w:pPr>
        <w:pStyle w:val="PL"/>
        <w:rPr>
          <w:lang w:val="en-US"/>
        </w:rPr>
      </w:pPr>
      <w:r w:rsidRPr="002E5CBA">
        <w:rPr>
          <w:lang w:val="en-US"/>
        </w:rPr>
        <w:t xml:space="preserve">          schema:</w:t>
      </w:r>
    </w:p>
    <w:p w14:paraId="32EA0469" w14:textId="62C7D875" w:rsidR="0086296D" w:rsidRPr="002E5CBA" w:rsidRDefault="0086296D" w:rsidP="0086296D">
      <w:pPr>
        <w:pStyle w:val="PL"/>
        <w:rPr>
          <w:lang w:val="en-US"/>
        </w:rPr>
      </w:pPr>
      <w:r w:rsidRPr="002E5CBA">
        <w:rPr>
          <w:lang w:val="en-US"/>
        </w:rPr>
        <w:t xml:space="preserve">            type: string</w:t>
      </w:r>
    </w:p>
    <w:p w14:paraId="32EA046A" w14:textId="77777777" w:rsidR="0086296D" w:rsidRPr="002E5CBA" w:rsidRDefault="0086296D" w:rsidP="0086296D">
      <w:pPr>
        <w:pStyle w:val="PL"/>
        <w:rPr>
          <w:lang w:val="en-US"/>
        </w:rPr>
      </w:pPr>
      <w:r w:rsidRPr="002E5CBA">
        <w:rPr>
          <w:lang w:val="en-US"/>
        </w:rPr>
        <w:t xml:space="preserve">      requestBody:</w:t>
      </w:r>
    </w:p>
    <w:p w14:paraId="32EA046B" w14:textId="77777777" w:rsidR="0086296D" w:rsidRPr="002E5CBA" w:rsidRDefault="0086296D" w:rsidP="0086296D">
      <w:pPr>
        <w:pStyle w:val="PL"/>
        <w:rPr>
          <w:lang w:val="en-US"/>
        </w:rPr>
      </w:pPr>
      <w:r w:rsidRPr="002E5CBA">
        <w:rPr>
          <w:lang w:val="en-US"/>
        </w:rPr>
        <w:t xml:space="preserve">        description: representation of the data to be sent to the SMF when releasing the SM context</w:t>
      </w:r>
    </w:p>
    <w:p w14:paraId="32EA046C" w14:textId="77777777" w:rsidR="0086296D" w:rsidRPr="002E5CBA" w:rsidRDefault="0086296D" w:rsidP="0086296D">
      <w:pPr>
        <w:pStyle w:val="PL"/>
        <w:rPr>
          <w:lang w:val="en-US"/>
        </w:rPr>
      </w:pPr>
      <w:r w:rsidRPr="002E5CBA">
        <w:rPr>
          <w:lang w:val="en-US"/>
        </w:rPr>
        <w:t xml:space="preserve">        required: false</w:t>
      </w:r>
    </w:p>
    <w:p w14:paraId="32EA046D" w14:textId="77777777" w:rsidR="0086296D" w:rsidRPr="002E5CBA" w:rsidRDefault="0086296D" w:rsidP="0086296D">
      <w:pPr>
        <w:pStyle w:val="PL"/>
        <w:rPr>
          <w:lang w:val="en-US"/>
        </w:rPr>
      </w:pPr>
      <w:r w:rsidRPr="002E5CBA">
        <w:rPr>
          <w:lang w:val="en-US"/>
        </w:rPr>
        <w:t xml:space="preserve">        content:</w:t>
      </w:r>
    </w:p>
    <w:p w14:paraId="32EA046E" w14:textId="1AF6EEFF" w:rsidR="0086296D" w:rsidRPr="002E5CBA" w:rsidRDefault="0086296D" w:rsidP="0086296D">
      <w:pPr>
        <w:pStyle w:val="PL"/>
        <w:rPr>
          <w:lang w:val="en-US"/>
        </w:rPr>
      </w:pPr>
      <w:r w:rsidRPr="002E5CBA">
        <w:rPr>
          <w:lang w:val="en-US"/>
        </w:rPr>
        <w:t xml:space="preserve">          application/json:</w:t>
      </w:r>
      <w:r w:rsidR="00240BC9" w:rsidRPr="00780A41">
        <w:rPr>
          <w:lang w:val="en-US"/>
        </w:rPr>
        <w:t xml:space="preserve"> </w:t>
      </w:r>
      <w:r w:rsidR="00240BC9" w:rsidRPr="002E5CBA">
        <w:rPr>
          <w:lang w:val="en-US"/>
        </w:rPr>
        <w:t># message without binary body part</w:t>
      </w:r>
    </w:p>
    <w:p w14:paraId="32EA046F" w14:textId="77777777" w:rsidR="0086296D" w:rsidRPr="002E5CBA" w:rsidRDefault="0086296D" w:rsidP="0086296D">
      <w:pPr>
        <w:pStyle w:val="PL"/>
        <w:rPr>
          <w:lang w:val="en-US"/>
        </w:rPr>
      </w:pPr>
      <w:r w:rsidRPr="002E5CBA">
        <w:rPr>
          <w:lang w:val="en-US"/>
        </w:rPr>
        <w:t xml:space="preserve">            schema:</w:t>
      </w:r>
    </w:p>
    <w:p w14:paraId="32EA0470" w14:textId="5EB44D75" w:rsidR="0086296D" w:rsidRDefault="0086296D" w:rsidP="0086296D">
      <w:pPr>
        <w:pStyle w:val="PL"/>
        <w:rPr>
          <w:lang w:val="en-US"/>
        </w:rPr>
      </w:pPr>
      <w:r w:rsidRPr="002E5CBA">
        <w:rPr>
          <w:lang w:val="en-US"/>
        </w:rPr>
        <w:t xml:space="preserve">              $ref: '#/components/schemas/SmContextReleaseData'</w:t>
      </w:r>
    </w:p>
    <w:p w14:paraId="1E566482" w14:textId="77777777" w:rsidR="00240BC9" w:rsidRPr="002E5CBA" w:rsidRDefault="00240BC9" w:rsidP="00240BC9">
      <w:pPr>
        <w:pStyle w:val="PL"/>
        <w:rPr>
          <w:lang w:val="en-US"/>
        </w:rPr>
      </w:pPr>
      <w:r w:rsidRPr="002E5CBA">
        <w:rPr>
          <w:lang w:val="en-US"/>
        </w:rPr>
        <w:t xml:space="preserve">          multipart/related:  # message with binary body part(s)</w:t>
      </w:r>
    </w:p>
    <w:p w14:paraId="735A9475" w14:textId="1B85DB9A" w:rsidR="00240BC9" w:rsidRPr="002E5CBA" w:rsidRDefault="00240BC9" w:rsidP="00240BC9">
      <w:pPr>
        <w:pStyle w:val="PL"/>
        <w:rPr>
          <w:lang w:val="en-US"/>
        </w:rPr>
      </w:pPr>
      <w:r w:rsidRPr="002E5CBA">
        <w:rPr>
          <w:lang w:val="en-US"/>
        </w:rPr>
        <w:t xml:space="preserve">            schema:</w:t>
      </w:r>
    </w:p>
    <w:p w14:paraId="74FE4669" w14:textId="060B613D" w:rsidR="00240BC9" w:rsidRPr="002E5CBA" w:rsidRDefault="00240BC9" w:rsidP="00240BC9">
      <w:pPr>
        <w:pStyle w:val="PL"/>
        <w:rPr>
          <w:lang w:val="en-US"/>
        </w:rPr>
      </w:pPr>
      <w:r w:rsidRPr="002E5CBA">
        <w:rPr>
          <w:lang w:val="en-US"/>
        </w:rPr>
        <w:t xml:space="preserve">              type: object</w:t>
      </w:r>
    </w:p>
    <w:p w14:paraId="59E0185D" w14:textId="32B38FBF" w:rsidR="00240BC9" w:rsidRPr="002E5CBA" w:rsidRDefault="00240BC9" w:rsidP="00240BC9">
      <w:pPr>
        <w:pStyle w:val="PL"/>
        <w:rPr>
          <w:lang w:val="en-US"/>
        </w:rPr>
      </w:pPr>
      <w:r w:rsidRPr="002E5CBA">
        <w:rPr>
          <w:lang w:val="en-US"/>
        </w:rPr>
        <w:t xml:space="preserve">              properties: # Request parts</w:t>
      </w:r>
    </w:p>
    <w:p w14:paraId="0513891F" w14:textId="29C13493" w:rsidR="00240BC9" w:rsidRPr="002E5CBA" w:rsidRDefault="00240BC9" w:rsidP="00240BC9">
      <w:pPr>
        <w:pStyle w:val="PL"/>
        <w:rPr>
          <w:lang w:val="en-US"/>
        </w:rPr>
      </w:pPr>
      <w:r w:rsidRPr="002E5CBA">
        <w:rPr>
          <w:lang w:val="en-US"/>
        </w:rPr>
        <w:t xml:space="preserve">                jsonData:</w:t>
      </w:r>
    </w:p>
    <w:p w14:paraId="59801BDD" w14:textId="55F639CD" w:rsidR="00240BC9" w:rsidRPr="002E5CBA" w:rsidRDefault="00240BC9" w:rsidP="00240BC9">
      <w:pPr>
        <w:pStyle w:val="PL"/>
        <w:rPr>
          <w:lang w:val="en-US"/>
        </w:rPr>
      </w:pPr>
      <w:r w:rsidRPr="002E5CBA">
        <w:rPr>
          <w:lang w:val="en-US"/>
        </w:rPr>
        <w:t xml:space="preserve">                  $ref: '#/components/schemas/SmContextReleaseData'</w:t>
      </w:r>
    </w:p>
    <w:p w14:paraId="22B9D091" w14:textId="3755F06F" w:rsidR="00240BC9" w:rsidRPr="002E5CBA" w:rsidRDefault="00240BC9" w:rsidP="00240BC9">
      <w:pPr>
        <w:pStyle w:val="PL"/>
        <w:rPr>
          <w:lang w:val="en-US"/>
        </w:rPr>
      </w:pPr>
      <w:r w:rsidRPr="002E5CBA">
        <w:rPr>
          <w:lang w:val="en-US"/>
        </w:rPr>
        <w:t xml:space="preserve">                binaryDataN2SmInformation:</w:t>
      </w:r>
    </w:p>
    <w:p w14:paraId="4D831800" w14:textId="5967E101" w:rsidR="00240BC9" w:rsidRPr="002E5CBA" w:rsidRDefault="00240BC9" w:rsidP="00240BC9">
      <w:pPr>
        <w:pStyle w:val="PL"/>
        <w:rPr>
          <w:lang w:val="en-US"/>
        </w:rPr>
      </w:pPr>
      <w:r w:rsidRPr="002E5CBA">
        <w:rPr>
          <w:lang w:val="en-US"/>
        </w:rPr>
        <w:t xml:space="preserve">                  type: string</w:t>
      </w:r>
    </w:p>
    <w:p w14:paraId="393CA339" w14:textId="03CE4D65" w:rsidR="00240BC9" w:rsidRPr="002E5CBA" w:rsidRDefault="00240BC9" w:rsidP="00240BC9">
      <w:pPr>
        <w:pStyle w:val="PL"/>
        <w:rPr>
          <w:lang w:val="en-US"/>
        </w:rPr>
      </w:pPr>
      <w:r w:rsidRPr="002E5CBA">
        <w:rPr>
          <w:lang w:val="en-US"/>
        </w:rPr>
        <w:t xml:space="preserve">                  format: binary</w:t>
      </w:r>
    </w:p>
    <w:p w14:paraId="664E98C6" w14:textId="1EE42605" w:rsidR="00240BC9" w:rsidRPr="002E5CBA" w:rsidRDefault="00240BC9" w:rsidP="00240BC9">
      <w:pPr>
        <w:pStyle w:val="PL"/>
        <w:rPr>
          <w:lang w:val="en-US"/>
        </w:rPr>
      </w:pPr>
      <w:r w:rsidRPr="002E5CBA">
        <w:rPr>
          <w:lang w:val="en-US"/>
        </w:rPr>
        <w:t xml:space="preserve">            encoding:</w:t>
      </w:r>
    </w:p>
    <w:p w14:paraId="7047C050" w14:textId="378112C6" w:rsidR="00240BC9" w:rsidRPr="00757B26" w:rsidRDefault="00240BC9" w:rsidP="00240BC9">
      <w:pPr>
        <w:pStyle w:val="PL"/>
      </w:pPr>
      <w:r w:rsidRPr="002E5CBA">
        <w:rPr>
          <w:lang w:val="en-US"/>
        </w:rPr>
        <w:t xml:space="preserve">              </w:t>
      </w:r>
      <w:r w:rsidRPr="00757B26">
        <w:t>jsonData:</w:t>
      </w:r>
    </w:p>
    <w:p w14:paraId="0BA9BBD8" w14:textId="79FDBBC7" w:rsidR="00240BC9" w:rsidRPr="00757B26" w:rsidRDefault="00240BC9" w:rsidP="00240BC9">
      <w:pPr>
        <w:pStyle w:val="PL"/>
      </w:pPr>
      <w:r w:rsidRPr="00757B26">
        <w:t xml:space="preserve">                contentType:  application/json</w:t>
      </w:r>
    </w:p>
    <w:p w14:paraId="09980DD6" w14:textId="2448E3D9" w:rsidR="00240BC9" w:rsidRPr="002E5CBA" w:rsidRDefault="00240BC9" w:rsidP="00240BC9">
      <w:pPr>
        <w:pStyle w:val="PL"/>
        <w:rPr>
          <w:lang w:val="en-US"/>
        </w:rPr>
      </w:pPr>
      <w:r w:rsidRPr="002E5CBA">
        <w:rPr>
          <w:lang w:val="en-US"/>
        </w:rPr>
        <w:t xml:space="preserve">              binaryDataN2SmInformation:</w:t>
      </w:r>
    </w:p>
    <w:p w14:paraId="29577F58" w14:textId="6A4E3A17" w:rsidR="00240BC9" w:rsidRPr="002E5CBA" w:rsidRDefault="00240BC9" w:rsidP="00240BC9">
      <w:pPr>
        <w:pStyle w:val="PL"/>
        <w:rPr>
          <w:lang w:val="en-US"/>
        </w:rPr>
      </w:pPr>
      <w:r w:rsidRPr="002E5CBA">
        <w:rPr>
          <w:lang w:val="en-US"/>
        </w:rPr>
        <w:t xml:space="preserve">                contentType:  application/vnd.3gpp.ngap</w:t>
      </w:r>
    </w:p>
    <w:p w14:paraId="1CBD1A14" w14:textId="47445CA6" w:rsidR="00240BC9" w:rsidRPr="002E5CBA" w:rsidRDefault="00240BC9" w:rsidP="00240BC9">
      <w:pPr>
        <w:pStyle w:val="PL"/>
        <w:rPr>
          <w:lang w:val="en-US"/>
        </w:rPr>
      </w:pPr>
      <w:r w:rsidRPr="002E5CBA">
        <w:rPr>
          <w:lang w:val="en-US"/>
        </w:rPr>
        <w:t xml:space="preserve">                headers:</w:t>
      </w:r>
    </w:p>
    <w:p w14:paraId="1D9E3334" w14:textId="6C47EFF5" w:rsidR="00240BC9" w:rsidRPr="002E5CBA" w:rsidRDefault="00240BC9" w:rsidP="00240BC9">
      <w:pPr>
        <w:pStyle w:val="PL"/>
        <w:rPr>
          <w:lang w:val="en-US"/>
        </w:rPr>
      </w:pPr>
      <w:r w:rsidRPr="002E5CBA">
        <w:rPr>
          <w:lang w:val="en-US"/>
        </w:rPr>
        <w:t xml:space="preserve">                  Content-Id:</w:t>
      </w:r>
    </w:p>
    <w:p w14:paraId="591F25BC" w14:textId="6A8FF00B" w:rsidR="00240BC9" w:rsidRPr="002E5CBA" w:rsidRDefault="00240BC9" w:rsidP="00240BC9">
      <w:pPr>
        <w:pStyle w:val="PL"/>
        <w:rPr>
          <w:lang w:val="en-US"/>
        </w:rPr>
      </w:pPr>
      <w:r w:rsidRPr="002E5CBA">
        <w:rPr>
          <w:lang w:val="en-US"/>
        </w:rPr>
        <w:lastRenderedPageBreak/>
        <w:t xml:space="preserve">                    schema:</w:t>
      </w:r>
    </w:p>
    <w:p w14:paraId="1AF780F4" w14:textId="29D029DD" w:rsidR="00240BC9" w:rsidRPr="002E5CBA" w:rsidRDefault="00240BC9" w:rsidP="00240BC9">
      <w:pPr>
        <w:pStyle w:val="PL"/>
        <w:rPr>
          <w:lang w:val="en-US"/>
        </w:rPr>
      </w:pPr>
      <w:r w:rsidRPr="002E5CBA">
        <w:rPr>
          <w:lang w:val="en-US"/>
        </w:rPr>
        <w:t xml:space="preserve">                      type: string</w:t>
      </w:r>
    </w:p>
    <w:p w14:paraId="460C75A5" w14:textId="77777777" w:rsidR="00240BC9" w:rsidRPr="002E5CBA" w:rsidRDefault="00240BC9" w:rsidP="0086296D">
      <w:pPr>
        <w:pStyle w:val="PL"/>
        <w:rPr>
          <w:lang w:val="en-US"/>
        </w:rPr>
      </w:pPr>
    </w:p>
    <w:p w14:paraId="32EA0471" w14:textId="31E2D170" w:rsidR="0086296D" w:rsidRPr="002E5CBA" w:rsidRDefault="0086296D" w:rsidP="0086296D">
      <w:pPr>
        <w:pStyle w:val="PL"/>
        <w:rPr>
          <w:lang w:val="en-US"/>
        </w:rPr>
      </w:pPr>
      <w:r w:rsidRPr="002E5CBA">
        <w:rPr>
          <w:lang w:val="en-US"/>
        </w:rPr>
        <w:t xml:space="preserve">      responses:</w:t>
      </w:r>
    </w:p>
    <w:p w14:paraId="32EA0472" w14:textId="77777777" w:rsidR="0086296D" w:rsidRPr="002E5CBA" w:rsidRDefault="0086296D" w:rsidP="0086296D">
      <w:pPr>
        <w:pStyle w:val="PL"/>
        <w:rPr>
          <w:lang w:val="en-US"/>
        </w:rPr>
      </w:pPr>
      <w:r w:rsidRPr="002E5CBA">
        <w:rPr>
          <w:lang w:val="en-US"/>
        </w:rPr>
        <w:t xml:space="preserve">        '204':</w:t>
      </w:r>
    </w:p>
    <w:p w14:paraId="32EA0473" w14:textId="77777777" w:rsidR="0086296D" w:rsidRPr="002E5CBA" w:rsidRDefault="0086296D" w:rsidP="0086296D">
      <w:pPr>
        <w:pStyle w:val="PL"/>
        <w:rPr>
          <w:lang w:val="en-US"/>
        </w:rPr>
      </w:pPr>
      <w:r w:rsidRPr="002E5CBA">
        <w:rPr>
          <w:lang w:val="en-US"/>
        </w:rPr>
        <w:t xml:space="preserve">          description: successful release of an SM context without content in the response</w:t>
      </w:r>
    </w:p>
    <w:p w14:paraId="32EA0474" w14:textId="77777777" w:rsidR="0086296D" w:rsidRDefault="0086296D" w:rsidP="0086296D">
      <w:pPr>
        <w:pStyle w:val="PL"/>
      </w:pPr>
      <w:r w:rsidRPr="002E5CBA">
        <w:rPr>
          <w:lang w:val="en-US"/>
        </w:rPr>
        <w:t xml:space="preserve">        '</w:t>
      </w:r>
      <w:r>
        <w:rPr>
          <w:lang w:val="en-US"/>
        </w:rPr>
        <w:t>4</w:t>
      </w:r>
      <w:r w:rsidRPr="002E5CBA">
        <w:rPr>
          <w:lang w:val="en-US"/>
        </w:rPr>
        <w:t>00':</w:t>
      </w:r>
    </w:p>
    <w:p w14:paraId="32EA0475" w14:textId="77777777" w:rsidR="0086296D" w:rsidRDefault="0086296D" w:rsidP="0086296D">
      <w:pPr>
        <w:pStyle w:val="PL"/>
      </w:pPr>
      <w:r w:rsidRPr="008F2F3C">
        <w:t xml:space="preserve">        </w:t>
      </w:r>
      <w:r>
        <w:t xml:space="preserve">  </w:t>
      </w:r>
      <w:r w:rsidRPr="008F2F3C">
        <w:t>$ref: 'TS29571_CommonData.yaml#/components/responses/400'</w:t>
      </w:r>
    </w:p>
    <w:p w14:paraId="32EA0476" w14:textId="77777777" w:rsidR="0086296D" w:rsidRDefault="0086296D" w:rsidP="0086296D">
      <w:pPr>
        <w:pStyle w:val="PL"/>
      </w:pPr>
      <w:r w:rsidRPr="002E5CBA">
        <w:rPr>
          <w:lang w:val="en-US"/>
        </w:rPr>
        <w:t xml:space="preserve">        '</w:t>
      </w:r>
      <w:r>
        <w:rPr>
          <w:lang w:val="en-US"/>
        </w:rPr>
        <w:t>403</w:t>
      </w:r>
      <w:r w:rsidRPr="002E5CBA">
        <w:rPr>
          <w:lang w:val="en-US"/>
        </w:rPr>
        <w:t>':</w:t>
      </w:r>
    </w:p>
    <w:p w14:paraId="32EA0477" w14:textId="77777777" w:rsidR="0086296D" w:rsidRDefault="0086296D" w:rsidP="0086296D">
      <w:pPr>
        <w:pStyle w:val="PL"/>
      </w:pPr>
      <w:r w:rsidRPr="008F2F3C">
        <w:t xml:space="preserve">        </w:t>
      </w:r>
      <w:r>
        <w:t xml:space="preserve">  </w:t>
      </w:r>
      <w:r w:rsidRPr="008F2F3C">
        <w:t>$ref: 'TS29571_CommonData.yaml#/components/responses/40</w:t>
      </w:r>
      <w:r>
        <w:t>3</w:t>
      </w:r>
      <w:r w:rsidRPr="008F2F3C">
        <w:t>'</w:t>
      </w:r>
    </w:p>
    <w:p w14:paraId="32EA0478" w14:textId="77777777" w:rsidR="0086296D" w:rsidRDefault="0086296D" w:rsidP="0086296D">
      <w:pPr>
        <w:pStyle w:val="PL"/>
        <w:rPr>
          <w:lang w:val="en-US"/>
        </w:rPr>
      </w:pPr>
      <w:r w:rsidRPr="002E5CBA">
        <w:rPr>
          <w:lang w:val="en-US"/>
        </w:rPr>
        <w:t xml:space="preserve">        '</w:t>
      </w:r>
      <w:r>
        <w:rPr>
          <w:lang w:val="en-US"/>
        </w:rPr>
        <w:t>404</w:t>
      </w:r>
      <w:r w:rsidRPr="002E5CBA">
        <w:rPr>
          <w:lang w:val="en-US"/>
        </w:rPr>
        <w:t>':</w:t>
      </w:r>
    </w:p>
    <w:p w14:paraId="32EA0479" w14:textId="77777777" w:rsidR="0086296D" w:rsidRDefault="0086296D" w:rsidP="0086296D">
      <w:pPr>
        <w:pStyle w:val="PL"/>
      </w:pPr>
      <w:r w:rsidRPr="008F2F3C">
        <w:t xml:space="preserve">        </w:t>
      </w:r>
      <w:r>
        <w:t xml:space="preserve">  </w:t>
      </w:r>
      <w:r w:rsidRPr="008F2F3C">
        <w:t>$ref: 'TS29571_CommonData.yaml#/components/responses/40</w:t>
      </w:r>
      <w:r>
        <w:t>4</w:t>
      </w:r>
      <w:r w:rsidRPr="008F2F3C">
        <w:t>'</w:t>
      </w:r>
    </w:p>
    <w:p w14:paraId="32EA047A" w14:textId="32FF79B0" w:rsidR="00863E04" w:rsidRDefault="00863E04" w:rsidP="00863E04">
      <w:pPr>
        <w:pStyle w:val="PL"/>
        <w:rPr>
          <w:lang w:val="en-US"/>
        </w:rPr>
      </w:pPr>
      <w:r w:rsidRPr="002E5CBA">
        <w:rPr>
          <w:lang w:val="en-US"/>
        </w:rPr>
        <w:t xml:space="preserve">        </w:t>
      </w:r>
      <w:r>
        <w:rPr>
          <w:lang w:val="en-US"/>
        </w:rPr>
        <w:t>'411':</w:t>
      </w:r>
    </w:p>
    <w:p w14:paraId="32EA047B"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7C" w14:textId="0DEC2171" w:rsidR="00863E04" w:rsidRDefault="00863E04" w:rsidP="00863E04">
      <w:pPr>
        <w:pStyle w:val="PL"/>
        <w:rPr>
          <w:lang w:val="en-US"/>
        </w:rPr>
      </w:pPr>
      <w:r w:rsidRPr="002E5CBA">
        <w:rPr>
          <w:lang w:val="en-US"/>
        </w:rPr>
        <w:t xml:space="preserve">        </w:t>
      </w:r>
      <w:r>
        <w:rPr>
          <w:lang w:val="en-US"/>
        </w:rPr>
        <w:t>'413':</w:t>
      </w:r>
    </w:p>
    <w:p w14:paraId="32EA047D"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7E" w14:textId="36CBB0FC" w:rsidR="00863E04" w:rsidRDefault="00863E04" w:rsidP="00863E04">
      <w:pPr>
        <w:pStyle w:val="PL"/>
        <w:rPr>
          <w:lang w:val="en-US"/>
        </w:rPr>
      </w:pPr>
      <w:r w:rsidRPr="002E5CBA">
        <w:rPr>
          <w:lang w:val="en-US"/>
        </w:rPr>
        <w:t xml:space="preserve">        </w:t>
      </w:r>
      <w:r>
        <w:rPr>
          <w:lang w:val="en-US"/>
        </w:rPr>
        <w:t>'415':</w:t>
      </w:r>
    </w:p>
    <w:p w14:paraId="32EA047F" w14:textId="1179D79C"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037EC0" w14:textId="3F519195" w:rsidR="00141339" w:rsidRDefault="00141339" w:rsidP="00141339">
      <w:pPr>
        <w:pStyle w:val="PL"/>
        <w:rPr>
          <w:lang w:val="en-US"/>
        </w:rPr>
      </w:pPr>
      <w:r w:rsidRPr="002E5CBA">
        <w:rPr>
          <w:lang w:val="en-US"/>
        </w:rPr>
        <w:t xml:space="preserve">       </w:t>
      </w:r>
      <w:r>
        <w:rPr>
          <w:lang w:val="en-US"/>
        </w:rPr>
        <w:t xml:space="preserve"> '429':</w:t>
      </w:r>
    </w:p>
    <w:p w14:paraId="0A5128DB" w14:textId="3EFA0504" w:rsidR="00141339" w:rsidRPr="00757B26"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80" w14:textId="77777777" w:rsidR="0086296D" w:rsidRDefault="0086296D" w:rsidP="0086296D">
      <w:pPr>
        <w:pStyle w:val="PL"/>
        <w:rPr>
          <w:lang w:val="en-US"/>
        </w:rPr>
      </w:pPr>
      <w:r w:rsidRPr="002E5CBA">
        <w:rPr>
          <w:lang w:val="en-US"/>
        </w:rPr>
        <w:t xml:space="preserve">        '</w:t>
      </w:r>
      <w:r>
        <w:rPr>
          <w:lang w:val="en-US"/>
        </w:rPr>
        <w:t>5</w:t>
      </w:r>
      <w:r w:rsidRPr="002E5CBA">
        <w:rPr>
          <w:lang w:val="en-US"/>
        </w:rPr>
        <w:t>00':</w:t>
      </w:r>
    </w:p>
    <w:p w14:paraId="32EA0481" w14:textId="77777777" w:rsidR="0086296D" w:rsidRDefault="0086296D" w:rsidP="0086296D">
      <w:pPr>
        <w:pStyle w:val="PL"/>
      </w:pPr>
      <w:r w:rsidRPr="008F2F3C">
        <w:t xml:space="preserve">        </w:t>
      </w:r>
      <w:r>
        <w:t xml:space="preserve">  </w:t>
      </w:r>
      <w:r w:rsidRPr="008F2F3C">
        <w:t>$ref: 'TS29571_CommonData.yaml#/components/responses/</w:t>
      </w:r>
      <w:r>
        <w:t>500</w:t>
      </w:r>
      <w:r w:rsidRPr="008F2F3C">
        <w:t>'</w:t>
      </w:r>
    </w:p>
    <w:p w14:paraId="32EA0484"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85" w14:textId="77777777" w:rsidR="0086296D" w:rsidRDefault="0086296D" w:rsidP="0086296D">
      <w:pPr>
        <w:pStyle w:val="PL"/>
      </w:pPr>
      <w:r w:rsidRPr="008F2F3C">
        <w:t xml:space="preserve">        </w:t>
      </w:r>
      <w:r>
        <w:t xml:space="preserve">  </w:t>
      </w:r>
      <w:r w:rsidRPr="008F2F3C">
        <w:t>$ref: 'TS29571_CommonData.yaml#/components/responses/</w:t>
      </w:r>
      <w:r>
        <w:t>503</w:t>
      </w:r>
      <w:r w:rsidRPr="008F2F3C">
        <w:t>'</w:t>
      </w:r>
    </w:p>
    <w:p w14:paraId="32EA0486" w14:textId="77777777" w:rsidR="00863E04" w:rsidRDefault="00863E04" w:rsidP="00863E04">
      <w:pPr>
        <w:pStyle w:val="PL"/>
        <w:rPr>
          <w:lang w:val="en-US"/>
        </w:rPr>
      </w:pPr>
      <w:r w:rsidRPr="002E5CBA">
        <w:rPr>
          <w:lang w:val="en-US"/>
        </w:rPr>
        <w:t xml:space="preserve">        default:</w:t>
      </w:r>
    </w:p>
    <w:p w14:paraId="32EA0487" w14:textId="77777777" w:rsidR="00863E04"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88" w14:textId="77777777" w:rsidR="0086296D" w:rsidRPr="002E5CBA" w:rsidRDefault="0086296D" w:rsidP="0086296D">
      <w:pPr>
        <w:pStyle w:val="PL"/>
        <w:rPr>
          <w:lang w:val="en-US"/>
        </w:rPr>
      </w:pPr>
    </w:p>
    <w:p w14:paraId="32EA0489" w14:textId="7C7E116D" w:rsidR="0086296D" w:rsidRPr="002E5CBA" w:rsidRDefault="0086296D" w:rsidP="0086296D">
      <w:pPr>
        <w:pStyle w:val="PL"/>
        <w:rPr>
          <w:lang w:val="en-US"/>
        </w:rPr>
      </w:pPr>
    </w:p>
    <w:p w14:paraId="32EA048A" w14:textId="77777777" w:rsidR="0086296D" w:rsidRPr="002E5CBA" w:rsidRDefault="0086296D" w:rsidP="0086296D">
      <w:pPr>
        <w:pStyle w:val="PL"/>
        <w:rPr>
          <w:lang w:val="en-US"/>
        </w:rPr>
      </w:pPr>
      <w:r w:rsidRPr="002E5CBA">
        <w:rPr>
          <w:lang w:val="en-US"/>
        </w:rPr>
        <w:t xml:space="preserve">  /pdu-sessions:</w:t>
      </w:r>
    </w:p>
    <w:p w14:paraId="32EA048B" w14:textId="77777777" w:rsidR="0086296D" w:rsidRPr="002E5CBA" w:rsidRDefault="0086296D" w:rsidP="0086296D">
      <w:pPr>
        <w:pStyle w:val="PL"/>
        <w:rPr>
          <w:lang w:val="en-US"/>
        </w:rPr>
      </w:pPr>
      <w:r w:rsidRPr="002E5CBA">
        <w:rPr>
          <w:lang w:val="en-US"/>
        </w:rPr>
        <w:t xml:space="preserve">    post:</w:t>
      </w:r>
    </w:p>
    <w:p w14:paraId="32EA048C" w14:textId="0B6F8341" w:rsidR="0086296D" w:rsidRPr="002E5CBA" w:rsidRDefault="0086296D" w:rsidP="0086296D">
      <w:pPr>
        <w:pStyle w:val="PL"/>
        <w:rPr>
          <w:lang w:val="en-US"/>
        </w:rPr>
      </w:pPr>
      <w:r w:rsidRPr="002E5CBA">
        <w:rPr>
          <w:lang w:val="en-US"/>
        </w:rPr>
        <w:t xml:space="preserve">      summary:  Create</w:t>
      </w:r>
    </w:p>
    <w:p w14:paraId="32EA048D" w14:textId="77777777" w:rsidR="0086296D" w:rsidRPr="002E5CBA" w:rsidRDefault="0086296D" w:rsidP="0086296D">
      <w:pPr>
        <w:pStyle w:val="PL"/>
        <w:rPr>
          <w:lang w:val="en-US"/>
        </w:rPr>
      </w:pPr>
      <w:r w:rsidRPr="002E5CBA">
        <w:rPr>
          <w:lang w:val="en-US"/>
        </w:rPr>
        <w:t xml:space="preserve">      tags:</w:t>
      </w:r>
    </w:p>
    <w:p w14:paraId="32EA048E" w14:textId="77777777" w:rsidR="0086296D" w:rsidRPr="002E5CBA" w:rsidRDefault="0086296D" w:rsidP="0086296D">
      <w:pPr>
        <w:pStyle w:val="PL"/>
        <w:rPr>
          <w:lang w:val="en-US"/>
        </w:rPr>
      </w:pPr>
      <w:r w:rsidRPr="002E5CBA">
        <w:rPr>
          <w:lang w:val="en-US"/>
        </w:rPr>
        <w:t xml:space="preserve">        - PDU sessions collection</w:t>
      </w:r>
    </w:p>
    <w:p w14:paraId="32EA048F" w14:textId="77777777" w:rsidR="0086296D" w:rsidRPr="002E5CBA" w:rsidRDefault="0086296D" w:rsidP="0086296D">
      <w:pPr>
        <w:pStyle w:val="PL"/>
        <w:rPr>
          <w:lang w:val="en-US"/>
        </w:rPr>
      </w:pPr>
      <w:r w:rsidRPr="002E5CBA">
        <w:rPr>
          <w:lang w:val="en-US"/>
        </w:rPr>
        <w:t xml:space="preserve">      operationId: PostPduSessions</w:t>
      </w:r>
    </w:p>
    <w:p w14:paraId="32EA0490" w14:textId="77777777" w:rsidR="0086296D" w:rsidRPr="002E5CBA" w:rsidRDefault="0086296D" w:rsidP="0086296D">
      <w:pPr>
        <w:pStyle w:val="PL"/>
        <w:rPr>
          <w:lang w:val="en-US"/>
        </w:rPr>
      </w:pPr>
      <w:r w:rsidRPr="002E5CBA">
        <w:rPr>
          <w:lang w:val="en-US"/>
        </w:rPr>
        <w:t xml:space="preserve">      requestBody:</w:t>
      </w:r>
    </w:p>
    <w:p w14:paraId="32EA0491" w14:textId="77777777" w:rsidR="0086296D" w:rsidRPr="002E5CBA" w:rsidRDefault="0086296D" w:rsidP="0086296D">
      <w:pPr>
        <w:pStyle w:val="PL"/>
        <w:rPr>
          <w:lang w:val="en-US"/>
        </w:rPr>
      </w:pPr>
      <w:r w:rsidRPr="002E5CBA">
        <w:rPr>
          <w:lang w:val="en-US"/>
        </w:rPr>
        <w:t xml:space="preserve">        description: representation of the PDU session to be created in the H-SMF</w:t>
      </w:r>
    </w:p>
    <w:p w14:paraId="32EA0492" w14:textId="77777777" w:rsidR="0086296D" w:rsidRPr="002E5CBA" w:rsidRDefault="0086296D" w:rsidP="0086296D">
      <w:pPr>
        <w:pStyle w:val="PL"/>
        <w:rPr>
          <w:lang w:val="en-US"/>
        </w:rPr>
      </w:pPr>
      <w:r w:rsidRPr="002E5CBA">
        <w:rPr>
          <w:lang w:val="en-US"/>
        </w:rPr>
        <w:t xml:space="preserve">        required: true</w:t>
      </w:r>
    </w:p>
    <w:p w14:paraId="32EA0493" w14:textId="77777777" w:rsidR="0086296D" w:rsidRPr="002E5CBA" w:rsidRDefault="0086296D" w:rsidP="0086296D">
      <w:pPr>
        <w:pStyle w:val="PL"/>
        <w:rPr>
          <w:lang w:val="en-US"/>
        </w:rPr>
      </w:pPr>
      <w:r w:rsidRPr="002E5CBA">
        <w:rPr>
          <w:lang w:val="en-US"/>
        </w:rPr>
        <w:t xml:space="preserve">        content:</w:t>
      </w:r>
    </w:p>
    <w:p w14:paraId="32EA0494" w14:textId="2E84E1E4" w:rsidR="0086296D" w:rsidRPr="002E5CBA" w:rsidRDefault="0086296D" w:rsidP="0086296D">
      <w:pPr>
        <w:pStyle w:val="PL"/>
        <w:rPr>
          <w:lang w:val="en-US"/>
        </w:rPr>
      </w:pPr>
      <w:r w:rsidRPr="002E5CBA">
        <w:rPr>
          <w:lang w:val="en-US"/>
        </w:rPr>
        <w:t xml:space="preserve">          application/json: # message without binary body part</w:t>
      </w:r>
    </w:p>
    <w:p w14:paraId="32EA0495" w14:textId="77777777" w:rsidR="0086296D" w:rsidRPr="002E5CBA" w:rsidRDefault="0086296D" w:rsidP="0086296D">
      <w:pPr>
        <w:pStyle w:val="PL"/>
        <w:rPr>
          <w:lang w:val="en-US"/>
        </w:rPr>
      </w:pPr>
      <w:r w:rsidRPr="002E5CBA">
        <w:rPr>
          <w:lang w:val="en-US"/>
        </w:rPr>
        <w:t xml:space="preserve">            schema:</w:t>
      </w:r>
    </w:p>
    <w:p w14:paraId="32EA0496" w14:textId="77777777" w:rsidR="0086296D" w:rsidRPr="002E5CBA" w:rsidRDefault="0086296D" w:rsidP="0086296D">
      <w:pPr>
        <w:pStyle w:val="PL"/>
        <w:rPr>
          <w:lang w:val="en-US"/>
        </w:rPr>
      </w:pPr>
      <w:r w:rsidRPr="002E5CBA">
        <w:rPr>
          <w:lang w:val="en-US"/>
        </w:rPr>
        <w:t xml:space="preserve">              $ref: '#/components/schemas/PduSessionCreateData'</w:t>
      </w:r>
    </w:p>
    <w:p w14:paraId="32EA0497" w14:textId="77777777" w:rsidR="0086296D" w:rsidRPr="002E5CBA" w:rsidRDefault="0086296D" w:rsidP="0086296D">
      <w:pPr>
        <w:pStyle w:val="PL"/>
        <w:rPr>
          <w:lang w:val="en-US"/>
        </w:rPr>
      </w:pPr>
      <w:r w:rsidRPr="002E5CBA">
        <w:rPr>
          <w:lang w:val="en-US"/>
        </w:rPr>
        <w:t xml:space="preserve">          multipart/related:  # message with binary body part(s)</w:t>
      </w:r>
    </w:p>
    <w:p w14:paraId="32EA0498" w14:textId="77777777" w:rsidR="0086296D" w:rsidRPr="002E5CBA" w:rsidRDefault="0086296D" w:rsidP="0086296D">
      <w:pPr>
        <w:pStyle w:val="PL"/>
        <w:rPr>
          <w:lang w:val="en-US"/>
        </w:rPr>
      </w:pPr>
      <w:r w:rsidRPr="002E5CBA">
        <w:rPr>
          <w:lang w:val="en-US"/>
        </w:rPr>
        <w:t xml:space="preserve">            schema:</w:t>
      </w:r>
    </w:p>
    <w:p w14:paraId="32EA0499" w14:textId="77777777" w:rsidR="0086296D" w:rsidRPr="002E5CBA" w:rsidRDefault="0086296D" w:rsidP="0086296D">
      <w:pPr>
        <w:pStyle w:val="PL"/>
        <w:rPr>
          <w:lang w:val="en-US"/>
        </w:rPr>
      </w:pPr>
      <w:r w:rsidRPr="002E5CBA">
        <w:rPr>
          <w:lang w:val="en-US"/>
        </w:rPr>
        <w:t xml:space="preserve">              type: object</w:t>
      </w:r>
    </w:p>
    <w:p w14:paraId="32EA049A" w14:textId="77777777" w:rsidR="0086296D" w:rsidRPr="002E5CBA" w:rsidRDefault="0086296D" w:rsidP="0086296D">
      <w:pPr>
        <w:pStyle w:val="PL"/>
        <w:rPr>
          <w:lang w:val="en-US"/>
        </w:rPr>
      </w:pPr>
      <w:r w:rsidRPr="002E5CBA">
        <w:rPr>
          <w:lang w:val="en-US"/>
        </w:rPr>
        <w:t xml:space="preserve">              properties: # Request parts</w:t>
      </w:r>
    </w:p>
    <w:p w14:paraId="32EA049B" w14:textId="77777777" w:rsidR="0086296D" w:rsidRPr="002E5CBA" w:rsidRDefault="0086296D" w:rsidP="0086296D">
      <w:pPr>
        <w:pStyle w:val="PL"/>
        <w:rPr>
          <w:lang w:val="en-US"/>
        </w:rPr>
      </w:pPr>
      <w:r w:rsidRPr="002E5CBA">
        <w:rPr>
          <w:lang w:val="en-US"/>
        </w:rPr>
        <w:t xml:space="preserve">                jsonData:</w:t>
      </w:r>
    </w:p>
    <w:p w14:paraId="32EA049C" w14:textId="77777777" w:rsidR="0086296D" w:rsidRPr="002E5CBA" w:rsidRDefault="0086296D" w:rsidP="0086296D">
      <w:pPr>
        <w:pStyle w:val="PL"/>
        <w:rPr>
          <w:lang w:val="en-US"/>
        </w:rPr>
      </w:pPr>
      <w:r w:rsidRPr="002E5CBA">
        <w:rPr>
          <w:lang w:val="en-US"/>
        </w:rPr>
        <w:t xml:space="preserve">                  $ref: '#/components/schemas/PduSessionCreateData'</w:t>
      </w:r>
    </w:p>
    <w:p w14:paraId="32EA049D" w14:textId="77777777" w:rsidR="0086296D" w:rsidRPr="002E5CBA" w:rsidRDefault="0086296D" w:rsidP="0086296D">
      <w:pPr>
        <w:pStyle w:val="PL"/>
        <w:rPr>
          <w:lang w:val="en-US"/>
        </w:rPr>
      </w:pPr>
      <w:r w:rsidRPr="002E5CBA">
        <w:rPr>
          <w:lang w:val="en-US"/>
        </w:rPr>
        <w:t xml:space="preserve">                binaryDataN1SmInfoFromUe:</w:t>
      </w:r>
    </w:p>
    <w:p w14:paraId="32EA049E" w14:textId="77777777" w:rsidR="0086296D" w:rsidRPr="002E5CBA" w:rsidRDefault="0086296D" w:rsidP="0086296D">
      <w:pPr>
        <w:pStyle w:val="PL"/>
        <w:rPr>
          <w:lang w:val="en-US"/>
        </w:rPr>
      </w:pPr>
      <w:r w:rsidRPr="002E5CBA">
        <w:rPr>
          <w:lang w:val="en-US"/>
        </w:rPr>
        <w:t xml:space="preserve">                  type: string</w:t>
      </w:r>
    </w:p>
    <w:p w14:paraId="32EA049F" w14:textId="77777777" w:rsidR="0086296D" w:rsidRPr="002E5CBA" w:rsidRDefault="0086296D" w:rsidP="0086296D">
      <w:pPr>
        <w:pStyle w:val="PL"/>
        <w:rPr>
          <w:lang w:val="en-US"/>
        </w:rPr>
      </w:pPr>
      <w:r w:rsidRPr="002E5CBA">
        <w:rPr>
          <w:lang w:val="en-US"/>
        </w:rPr>
        <w:t xml:space="preserve">                  format: binary</w:t>
      </w:r>
    </w:p>
    <w:p w14:paraId="32EA04A0" w14:textId="77777777" w:rsidR="0086296D" w:rsidRPr="002E5CBA" w:rsidRDefault="0086296D" w:rsidP="0086296D">
      <w:pPr>
        <w:pStyle w:val="PL"/>
        <w:rPr>
          <w:lang w:val="en-US"/>
        </w:rPr>
      </w:pPr>
      <w:r w:rsidRPr="002E5CBA">
        <w:rPr>
          <w:lang w:val="en-US"/>
        </w:rPr>
        <w:t xml:space="preserve">                binaryDataUnknownN1SmInfo:</w:t>
      </w:r>
    </w:p>
    <w:p w14:paraId="32EA04A1" w14:textId="77777777" w:rsidR="0086296D" w:rsidRPr="002E5CBA" w:rsidRDefault="0086296D" w:rsidP="0086296D">
      <w:pPr>
        <w:pStyle w:val="PL"/>
        <w:rPr>
          <w:lang w:val="en-US"/>
        </w:rPr>
      </w:pPr>
      <w:r w:rsidRPr="002E5CBA">
        <w:rPr>
          <w:lang w:val="en-US"/>
        </w:rPr>
        <w:t xml:space="preserve">                  type: string</w:t>
      </w:r>
    </w:p>
    <w:p w14:paraId="32EA04A2" w14:textId="77777777" w:rsidR="0086296D" w:rsidRPr="002E5CBA" w:rsidRDefault="0086296D" w:rsidP="0086296D">
      <w:pPr>
        <w:pStyle w:val="PL"/>
        <w:rPr>
          <w:lang w:val="en-US"/>
        </w:rPr>
      </w:pPr>
      <w:r w:rsidRPr="002E5CBA">
        <w:rPr>
          <w:lang w:val="en-US"/>
        </w:rPr>
        <w:t xml:space="preserve">                  format: binary</w:t>
      </w:r>
    </w:p>
    <w:p w14:paraId="32EA04A3" w14:textId="77777777" w:rsidR="0086296D" w:rsidRPr="002E5CBA" w:rsidRDefault="0086296D" w:rsidP="0086296D">
      <w:pPr>
        <w:pStyle w:val="PL"/>
        <w:rPr>
          <w:lang w:val="en-US"/>
        </w:rPr>
      </w:pPr>
      <w:r w:rsidRPr="002E5CBA">
        <w:rPr>
          <w:lang w:val="en-US"/>
        </w:rPr>
        <w:t xml:space="preserve">            encoding:</w:t>
      </w:r>
    </w:p>
    <w:p w14:paraId="32EA04A4" w14:textId="77777777" w:rsidR="0086296D" w:rsidRPr="002E5CBA" w:rsidRDefault="0086296D" w:rsidP="0086296D">
      <w:pPr>
        <w:pStyle w:val="PL"/>
        <w:rPr>
          <w:lang w:val="en-US"/>
        </w:rPr>
      </w:pPr>
      <w:r w:rsidRPr="002E5CBA">
        <w:rPr>
          <w:lang w:val="en-US"/>
        </w:rPr>
        <w:t xml:space="preserve">              jsonData:</w:t>
      </w:r>
    </w:p>
    <w:p w14:paraId="32EA04A5" w14:textId="77777777" w:rsidR="0086296D" w:rsidRPr="002E5CBA" w:rsidRDefault="0086296D" w:rsidP="0086296D">
      <w:pPr>
        <w:pStyle w:val="PL"/>
        <w:rPr>
          <w:lang w:val="en-US"/>
        </w:rPr>
      </w:pPr>
      <w:r w:rsidRPr="002E5CBA">
        <w:rPr>
          <w:lang w:val="en-US"/>
        </w:rPr>
        <w:t xml:space="preserve">                contentType:  application/json</w:t>
      </w:r>
    </w:p>
    <w:p w14:paraId="32EA04A6" w14:textId="77777777" w:rsidR="0086296D" w:rsidRPr="002E5CBA" w:rsidRDefault="0086296D" w:rsidP="0086296D">
      <w:pPr>
        <w:pStyle w:val="PL"/>
        <w:rPr>
          <w:lang w:val="en-US"/>
        </w:rPr>
      </w:pPr>
      <w:r w:rsidRPr="002E5CBA">
        <w:rPr>
          <w:lang w:val="en-US"/>
        </w:rPr>
        <w:t xml:space="preserve">              binaryDataN1SmInfoFromUe:</w:t>
      </w:r>
    </w:p>
    <w:p w14:paraId="32EA04A7" w14:textId="77777777" w:rsidR="0086296D" w:rsidRPr="002E5CBA" w:rsidRDefault="0086296D" w:rsidP="0086296D">
      <w:pPr>
        <w:pStyle w:val="PL"/>
        <w:rPr>
          <w:lang w:val="en-US"/>
        </w:rPr>
      </w:pPr>
      <w:r w:rsidRPr="002E5CBA">
        <w:rPr>
          <w:lang w:val="en-US"/>
        </w:rPr>
        <w:t xml:space="preserve">                contentType:  application/vnd.3gpp.5gnas</w:t>
      </w:r>
    </w:p>
    <w:p w14:paraId="32EA04A8" w14:textId="77777777" w:rsidR="0086296D" w:rsidRPr="002E5CBA" w:rsidRDefault="0086296D" w:rsidP="0086296D">
      <w:pPr>
        <w:pStyle w:val="PL"/>
        <w:rPr>
          <w:lang w:val="en-US"/>
        </w:rPr>
      </w:pPr>
      <w:r w:rsidRPr="002E5CBA">
        <w:rPr>
          <w:lang w:val="en-US"/>
        </w:rPr>
        <w:t xml:space="preserve">                headers:</w:t>
      </w:r>
    </w:p>
    <w:p w14:paraId="32EA04A9" w14:textId="77777777" w:rsidR="0086296D" w:rsidRPr="002E5CBA" w:rsidRDefault="0086296D" w:rsidP="0086296D">
      <w:pPr>
        <w:pStyle w:val="PL"/>
        <w:rPr>
          <w:lang w:val="en-US"/>
        </w:rPr>
      </w:pPr>
      <w:r w:rsidRPr="002E5CBA">
        <w:rPr>
          <w:lang w:val="en-US"/>
        </w:rPr>
        <w:t xml:space="preserve">                  Content-Id:</w:t>
      </w:r>
    </w:p>
    <w:p w14:paraId="32EA04AA" w14:textId="77777777" w:rsidR="0086296D" w:rsidRPr="002E5CBA" w:rsidRDefault="0086296D" w:rsidP="0086296D">
      <w:pPr>
        <w:pStyle w:val="PL"/>
        <w:rPr>
          <w:lang w:val="en-US"/>
        </w:rPr>
      </w:pPr>
      <w:r w:rsidRPr="002E5CBA">
        <w:rPr>
          <w:lang w:val="en-US"/>
        </w:rPr>
        <w:t xml:space="preserve">                    schema:</w:t>
      </w:r>
    </w:p>
    <w:p w14:paraId="32EA04AB" w14:textId="500B0371" w:rsidR="0086296D" w:rsidRPr="002E5CBA" w:rsidRDefault="0086296D" w:rsidP="0086296D">
      <w:pPr>
        <w:pStyle w:val="PL"/>
        <w:rPr>
          <w:lang w:val="en-US"/>
        </w:rPr>
      </w:pPr>
      <w:r w:rsidRPr="002E5CBA">
        <w:rPr>
          <w:lang w:val="en-US"/>
        </w:rPr>
        <w:t xml:space="preserve">                      type: string</w:t>
      </w:r>
    </w:p>
    <w:p w14:paraId="32EA04AC" w14:textId="77777777" w:rsidR="0086296D" w:rsidRPr="002E5CBA" w:rsidRDefault="0086296D" w:rsidP="0086296D">
      <w:pPr>
        <w:pStyle w:val="PL"/>
        <w:rPr>
          <w:lang w:val="en-US"/>
        </w:rPr>
      </w:pPr>
      <w:r w:rsidRPr="002E5CBA">
        <w:rPr>
          <w:lang w:val="en-US"/>
        </w:rPr>
        <w:t xml:space="preserve">              binaryDataUnknownN1SmInfo:</w:t>
      </w:r>
    </w:p>
    <w:p w14:paraId="32EA04AD" w14:textId="77777777" w:rsidR="0086296D" w:rsidRPr="002E5CBA" w:rsidRDefault="0086296D" w:rsidP="0086296D">
      <w:pPr>
        <w:pStyle w:val="PL"/>
        <w:rPr>
          <w:lang w:val="en-US"/>
        </w:rPr>
      </w:pPr>
      <w:r w:rsidRPr="002E5CBA">
        <w:rPr>
          <w:lang w:val="en-US"/>
        </w:rPr>
        <w:t xml:space="preserve">                contentType:  application/vnd.3gpp.5gnas</w:t>
      </w:r>
    </w:p>
    <w:p w14:paraId="32EA04AE" w14:textId="77777777" w:rsidR="0086296D" w:rsidRPr="002E5CBA" w:rsidRDefault="0086296D" w:rsidP="0086296D">
      <w:pPr>
        <w:pStyle w:val="PL"/>
        <w:rPr>
          <w:lang w:val="en-US"/>
        </w:rPr>
      </w:pPr>
      <w:r w:rsidRPr="002E5CBA">
        <w:rPr>
          <w:lang w:val="en-US"/>
        </w:rPr>
        <w:t xml:space="preserve">                headers:</w:t>
      </w:r>
    </w:p>
    <w:p w14:paraId="32EA04AF" w14:textId="77777777" w:rsidR="0086296D" w:rsidRPr="002E5CBA" w:rsidRDefault="0086296D" w:rsidP="0086296D">
      <w:pPr>
        <w:pStyle w:val="PL"/>
        <w:rPr>
          <w:lang w:val="en-US"/>
        </w:rPr>
      </w:pPr>
      <w:r w:rsidRPr="002E5CBA">
        <w:rPr>
          <w:lang w:val="en-US"/>
        </w:rPr>
        <w:t xml:space="preserve">                  Content-Id:</w:t>
      </w:r>
    </w:p>
    <w:p w14:paraId="32EA04B0" w14:textId="77777777" w:rsidR="0086296D" w:rsidRPr="002E5CBA" w:rsidRDefault="0086296D" w:rsidP="0086296D">
      <w:pPr>
        <w:pStyle w:val="PL"/>
        <w:rPr>
          <w:lang w:val="en-US"/>
        </w:rPr>
      </w:pPr>
      <w:r w:rsidRPr="002E5CBA">
        <w:rPr>
          <w:lang w:val="en-US"/>
        </w:rPr>
        <w:t xml:space="preserve">                    schema:</w:t>
      </w:r>
    </w:p>
    <w:p w14:paraId="32EA04B1" w14:textId="518FF40B" w:rsidR="0086296D" w:rsidRPr="002E5CBA" w:rsidRDefault="0086296D" w:rsidP="0086296D">
      <w:pPr>
        <w:pStyle w:val="PL"/>
        <w:rPr>
          <w:lang w:val="en-US"/>
        </w:rPr>
      </w:pPr>
      <w:r w:rsidRPr="002E5CBA">
        <w:rPr>
          <w:lang w:val="en-US"/>
        </w:rPr>
        <w:t xml:space="preserve">                      type: string</w:t>
      </w:r>
    </w:p>
    <w:p w14:paraId="32EA04B2" w14:textId="77777777" w:rsidR="0086296D" w:rsidRPr="002E5CBA" w:rsidRDefault="0086296D" w:rsidP="0086296D">
      <w:pPr>
        <w:pStyle w:val="PL"/>
        <w:rPr>
          <w:lang w:val="en-US"/>
        </w:rPr>
      </w:pPr>
      <w:r w:rsidRPr="002E5CBA">
        <w:rPr>
          <w:lang w:val="en-US"/>
        </w:rPr>
        <w:t xml:space="preserve">      callbacks:</w:t>
      </w:r>
    </w:p>
    <w:p w14:paraId="32EA04B3" w14:textId="77777777" w:rsidR="0086296D" w:rsidRPr="002E5CBA" w:rsidRDefault="0086296D" w:rsidP="0086296D">
      <w:pPr>
        <w:pStyle w:val="PL"/>
        <w:rPr>
          <w:lang w:val="en-US"/>
        </w:rPr>
      </w:pPr>
      <w:r w:rsidRPr="002E5CBA">
        <w:rPr>
          <w:lang w:val="en-US"/>
        </w:rPr>
        <w:t xml:space="preserve">        statusNotification:</w:t>
      </w:r>
    </w:p>
    <w:p w14:paraId="32EA04B4" w14:textId="77777777" w:rsidR="0086296D" w:rsidRPr="002E5CBA" w:rsidRDefault="0086296D" w:rsidP="0086296D">
      <w:pPr>
        <w:pStyle w:val="PL"/>
        <w:rPr>
          <w:lang w:val="en-US"/>
        </w:rPr>
      </w:pPr>
      <w:r w:rsidRPr="002E5CBA">
        <w:rPr>
          <w:lang w:val="en-US"/>
        </w:rPr>
        <w:t xml:space="preserve">          '{$request.body#/vsmfPduSessionUri}':</w:t>
      </w:r>
    </w:p>
    <w:p w14:paraId="32EA04B5" w14:textId="77777777" w:rsidR="0086296D" w:rsidRPr="002E5CBA" w:rsidRDefault="0086296D" w:rsidP="0086296D">
      <w:pPr>
        <w:pStyle w:val="PL"/>
        <w:rPr>
          <w:lang w:val="en-US"/>
        </w:rPr>
      </w:pPr>
      <w:r w:rsidRPr="002E5CBA">
        <w:rPr>
          <w:lang w:val="en-US"/>
        </w:rPr>
        <w:t xml:space="preserve">            post:</w:t>
      </w:r>
    </w:p>
    <w:p w14:paraId="32EA04B6" w14:textId="1A923CB7" w:rsidR="0086296D" w:rsidRPr="002E5CBA" w:rsidRDefault="0086296D" w:rsidP="0086296D">
      <w:pPr>
        <w:pStyle w:val="PL"/>
        <w:rPr>
          <w:lang w:val="en-US"/>
        </w:rPr>
      </w:pPr>
      <w:r w:rsidRPr="002E5CBA">
        <w:rPr>
          <w:lang w:val="en-US"/>
        </w:rPr>
        <w:t xml:space="preserve">              summary:  Notify Status</w:t>
      </w:r>
    </w:p>
    <w:p w14:paraId="32EA04B7" w14:textId="77777777" w:rsidR="0086296D" w:rsidRPr="002E5CBA" w:rsidRDefault="0086296D" w:rsidP="0086296D">
      <w:pPr>
        <w:pStyle w:val="PL"/>
        <w:rPr>
          <w:lang w:val="en-US"/>
        </w:rPr>
      </w:pPr>
      <w:r w:rsidRPr="002E5CBA">
        <w:rPr>
          <w:lang w:val="en-US"/>
        </w:rPr>
        <w:t xml:space="preserve">              tags:</w:t>
      </w:r>
    </w:p>
    <w:p w14:paraId="32EA04B8" w14:textId="77777777" w:rsidR="0086296D" w:rsidRPr="002E5CBA" w:rsidRDefault="0086296D" w:rsidP="0086296D">
      <w:pPr>
        <w:pStyle w:val="PL"/>
        <w:rPr>
          <w:lang w:val="en-US"/>
        </w:rPr>
      </w:pPr>
      <w:r w:rsidRPr="002E5CBA">
        <w:rPr>
          <w:lang w:val="en-US"/>
        </w:rPr>
        <w:t xml:space="preserve">                - Individual PDU session (V-SMF)</w:t>
      </w:r>
    </w:p>
    <w:p w14:paraId="32EA04B9" w14:textId="77777777" w:rsidR="0086296D" w:rsidRPr="002E5CBA" w:rsidRDefault="0086296D" w:rsidP="0086296D">
      <w:pPr>
        <w:pStyle w:val="PL"/>
        <w:rPr>
          <w:lang w:val="en-US"/>
        </w:rPr>
      </w:pPr>
      <w:r w:rsidRPr="002E5CBA">
        <w:rPr>
          <w:lang w:val="en-US"/>
        </w:rPr>
        <w:t xml:space="preserve">              operationId: NotifyStatus</w:t>
      </w:r>
    </w:p>
    <w:p w14:paraId="32EA04BA" w14:textId="77777777" w:rsidR="0086296D" w:rsidRPr="002E5CBA" w:rsidRDefault="0086296D" w:rsidP="0086296D">
      <w:pPr>
        <w:pStyle w:val="PL"/>
        <w:rPr>
          <w:lang w:val="en-US"/>
        </w:rPr>
      </w:pPr>
      <w:r w:rsidRPr="002E5CBA">
        <w:rPr>
          <w:lang w:val="en-US"/>
        </w:rPr>
        <w:t xml:space="preserve">              requestBody:</w:t>
      </w:r>
    </w:p>
    <w:p w14:paraId="32EA04BB" w14:textId="77777777" w:rsidR="0086296D" w:rsidRPr="002E5CBA" w:rsidRDefault="0086296D" w:rsidP="0086296D">
      <w:pPr>
        <w:pStyle w:val="PL"/>
        <w:rPr>
          <w:lang w:val="en-US"/>
        </w:rPr>
      </w:pPr>
      <w:r w:rsidRPr="002E5CBA">
        <w:rPr>
          <w:lang w:val="en-US"/>
        </w:rPr>
        <w:t xml:space="preserve">                description: representation of the status notification</w:t>
      </w:r>
    </w:p>
    <w:p w14:paraId="32EA04BC" w14:textId="77777777" w:rsidR="0086296D" w:rsidRPr="002E5CBA" w:rsidRDefault="0086296D" w:rsidP="0086296D">
      <w:pPr>
        <w:pStyle w:val="PL"/>
        <w:rPr>
          <w:lang w:val="en-US"/>
        </w:rPr>
      </w:pPr>
      <w:r w:rsidRPr="002E5CBA">
        <w:rPr>
          <w:lang w:val="en-US"/>
        </w:rPr>
        <w:lastRenderedPageBreak/>
        <w:t xml:space="preserve">                required: true</w:t>
      </w:r>
    </w:p>
    <w:p w14:paraId="32EA04BD" w14:textId="77777777" w:rsidR="0086296D" w:rsidRPr="002E5CBA" w:rsidRDefault="0086296D" w:rsidP="0086296D">
      <w:pPr>
        <w:pStyle w:val="PL"/>
        <w:rPr>
          <w:lang w:val="en-US"/>
        </w:rPr>
      </w:pPr>
      <w:r w:rsidRPr="002E5CBA">
        <w:rPr>
          <w:lang w:val="en-US"/>
        </w:rPr>
        <w:t xml:space="preserve">                content:</w:t>
      </w:r>
    </w:p>
    <w:p w14:paraId="32EA04BE" w14:textId="77777777" w:rsidR="0086296D" w:rsidRPr="002E5CBA" w:rsidRDefault="0086296D" w:rsidP="0086296D">
      <w:pPr>
        <w:pStyle w:val="PL"/>
        <w:rPr>
          <w:lang w:val="en-US"/>
        </w:rPr>
      </w:pPr>
      <w:r w:rsidRPr="002E5CBA">
        <w:rPr>
          <w:lang w:val="en-US"/>
        </w:rPr>
        <w:t xml:space="preserve">                  application/json:</w:t>
      </w:r>
    </w:p>
    <w:p w14:paraId="32EA04BF" w14:textId="77777777" w:rsidR="0086296D" w:rsidRPr="002E5CBA" w:rsidRDefault="0086296D" w:rsidP="0086296D">
      <w:pPr>
        <w:pStyle w:val="PL"/>
        <w:rPr>
          <w:lang w:val="en-US"/>
        </w:rPr>
      </w:pPr>
      <w:r w:rsidRPr="002E5CBA">
        <w:rPr>
          <w:lang w:val="en-US"/>
        </w:rPr>
        <w:t xml:space="preserve">                    schema:</w:t>
      </w:r>
    </w:p>
    <w:p w14:paraId="32EA04C0" w14:textId="77777777" w:rsidR="0086296D" w:rsidRPr="002E5CBA" w:rsidRDefault="0086296D" w:rsidP="0086296D">
      <w:pPr>
        <w:pStyle w:val="PL"/>
        <w:rPr>
          <w:lang w:val="en-US"/>
        </w:rPr>
      </w:pPr>
      <w:r w:rsidRPr="002E5CBA">
        <w:rPr>
          <w:lang w:val="en-US"/>
        </w:rPr>
        <w:t xml:space="preserve">                      $ref: '#/components/schemas/StatusNotification'</w:t>
      </w:r>
    </w:p>
    <w:p w14:paraId="32EA04C1" w14:textId="77777777" w:rsidR="0086296D" w:rsidRPr="002E5CBA" w:rsidRDefault="0086296D" w:rsidP="0086296D">
      <w:pPr>
        <w:pStyle w:val="PL"/>
        <w:rPr>
          <w:lang w:val="en-US"/>
        </w:rPr>
      </w:pPr>
      <w:r w:rsidRPr="002E5CBA">
        <w:rPr>
          <w:lang w:val="en-US"/>
        </w:rPr>
        <w:t xml:space="preserve">              responses:</w:t>
      </w:r>
    </w:p>
    <w:p w14:paraId="32EA04C2" w14:textId="77777777" w:rsidR="0086296D" w:rsidRPr="002E5CBA" w:rsidRDefault="0086296D" w:rsidP="0086296D">
      <w:pPr>
        <w:pStyle w:val="PL"/>
        <w:rPr>
          <w:lang w:val="en-US"/>
        </w:rPr>
      </w:pPr>
      <w:r w:rsidRPr="002E5CBA">
        <w:rPr>
          <w:lang w:val="en-US"/>
        </w:rPr>
        <w:t xml:space="preserve">                '204':</w:t>
      </w:r>
    </w:p>
    <w:p w14:paraId="32EA04C3" w14:textId="77777777" w:rsidR="0086296D" w:rsidRPr="002E5CBA" w:rsidRDefault="0086296D" w:rsidP="0086296D">
      <w:pPr>
        <w:pStyle w:val="PL"/>
        <w:rPr>
          <w:lang w:val="en-US"/>
        </w:rPr>
      </w:pPr>
      <w:r w:rsidRPr="002E5CBA">
        <w:rPr>
          <w:lang w:val="en-US"/>
        </w:rPr>
        <w:t xml:space="preserve">                  description: successful notificationof the status change</w:t>
      </w:r>
    </w:p>
    <w:p w14:paraId="32EA04C4" w14:textId="77777777" w:rsidR="0086296D" w:rsidRDefault="0086296D" w:rsidP="0086296D">
      <w:pPr>
        <w:pStyle w:val="PL"/>
        <w:rPr>
          <w:lang w:val="en-US"/>
        </w:rPr>
      </w:pPr>
      <w:r w:rsidRPr="002E5CBA">
        <w:rPr>
          <w:lang w:val="en-US"/>
        </w:rPr>
        <w:t xml:space="preserve">                '</w:t>
      </w:r>
      <w:r>
        <w:rPr>
          <w:lang w:val="en-US"/>
        </w:rPr>
        <w:t>4</w:t>
      </w:r>
      <w:r w:rsidRPr="002E5CBA">
        <w:rPr>
          <w:lang w:val="en-US"/>
        </w:rPr>
        <w:t>00':</w:t>
      </w:r>
    </w:p>
    <w:p w14:paraId="32EA04C5" w14:textId="4CA50972"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57C8C21" w14:textId="2E30274C" w:rsidR="00141339" w:rsidRDefault="00141339" w:rsidP="00141339">
      <w:pPr>
        <w:pStyle w:val="PL"/>
        <w:rPr>
          <w:lang w:val="en-US"/>
        </w:rPr>
      </w:pPr>
      <w:r w:rsidRPr="002E5CBA">
        <w:rPr>
          <w:lang w:val="en-US"/>
        </w:rPr>
        <w:t xml:space="preserve">                </w:t>
      </w:r>
      <w:r>
        <w:rPr>
          <w:lang w:val="en-US"/>
        </w:rPr>
        <w:t>'403':</w:t>
      </w:r>
    </w:p>
    <w:p w14:paraId="726834DA" w14:textId="3A881A1A" w:rsidR="00141339"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4C6" w14:textId="77777777" w:rsidR="0086296D" w:rsidRPr="00D82896" w:rsidRDefault="0086296D" w:rsidP="0086296D">
      <w:pPr>
        <w:pStyle w:val="PL"/>
        <w:rPr>
          <w:lang w:val="en-US"/>
        </w:rPr>
      </w:pPr>
      <w:r w:rsidRPr="002E5CBA">
        <w:rPr>
          <w:lang w:val="en-US"/>
        </w:rPr>
        <w:t xml:space="preserve">                '</w:t>
      </w:r>
      <w:r>
        <w:rPr>
          <w:lang w:val="en-US"/>
        </w:rPr>
        <w:t>404</w:t>
      </w:r>
      <w:r w:rsidRPr="002E5CBA">
        <w:rPr>
          <w:lang w:val="en-US"/>
        </w:rPr>
        <w:t>':</w:t>
      </w:r>
    </w:p>
    <w:p w14:paraId="32EA04C7"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4C8" w14:textId="77777777" w:rsidR="00155865" w:rsidRPr="001F14B1" w:rsidRDefault="00155865" w:rsidP="00155865">
      <w:pPr>
        <w:pStyle w:val="PL"/>
        <w:rPr>
          <w:lang w:val="en-US"/>
        </w:rPr>
      </w:pPr>
      <w:r w:rsidRPr="002E5CBA">
        <w:rPr>
          <w:lang w:val="en-US"/>
        </w:rPr>
        <w:t xml:space="preserve">                '</w:t>
      </w:r>
      <w:r>
        <w:rPr>
          <w:lang w:val="en-US"/>
        </w:rPr>
        <w:t>411</w:t>
      </w:r>
      <w:r w:rsidRPr="002E5CBA">
        <w:rPr>
          <w:lang w:val="en-US"/>
        </w:rPr>
        <w:t>':</w:t>
      </w:r>
    </w:p>
    <w:p w14:paraId="32EA04C9"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CA" w14:textId="77777777" w:rsidR="00155865" w:rsidRPr="00D82896" w:rsidRDefault="00155865" w:rsidP="00155865">
      <w:pPr>
        <w:pStyle w:val="PL"/>
        <w:rPr>
          <w:lang w:val="en-US"/>
        </w:rPr>
      </w:pPr>
      <w:r w:rsidRPr="002E5CBA">
        <w:rPr>
          <w:lang w:val="en-US"/>
        </w:rPr>
        <w:t xml:space="preserve">                '</w:t>
      </w:r>
      <w:r>
        <w:rPr>
          <w:lang w:val="en-US"/>
        </w:rPr>
        <w:t>413</w:t>
      </w:r>
      <w:r w:rsidRPr="002E5CBA">
        <w:rPr>
          <w:lang w:val="en-US"/>
        </w:rPr>
        <w:t>':</w:t>
      </w:r>
    </w:p>
    <w:p w14:paraId="32EA04CB"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CC" w14:textId="77777777" w:rsidR="00155865" w:rsidRPr="00D82896" w:rsidRDefault="00155865" w:rsidP="00155865">
      <w:pPr>
        <w:pStyle w:val="PL"/>
        <w:rPr>
          <w:lang w:val="en-US"/>
        </w:rPr>
      </w:pPr>
      <w:r w:rsidRPr="002E5CBA">
        <w:rPr>
          <w:lang w:val="en-US"/>
        </w:rPr>
        <w:t xml:space="preserve">                '</w:t>
      </w:r>
      <w:r>
        <w:rPr>
          <w:lang w:val="en-US"/>
        </w:rPr>
        <w:t>415</w:t>
      </w:r>
      <w:r w:rsidRPr="002E5CBA">
        <w:rPr>
          <w:lang w:val="en-US"/>
        </w:rPr>
        <w:t>':</w:t>
      </w:r>
    </w:p>
    <w:p w14:paraId="32EA04CD" w14:textId="636A9FF5"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2A2D3B8"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0C877604" w14:textId="10D01614" w:rsidR="00141339"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4CE"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4CF"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4D2"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D3"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32EA04D4" w14:textId="77777777" w:rsidR="00155865" w:rsidRDefault="00155865" w:rsidP="00155865">
      <w:pPr>
        <w:pStyle w:val="PL"/>
        <w:rPr>
          <w:lang w:val="en-US"/>
        </w:rPr>
      </w:pPr>
      <w:r w:rsidRPr="002E5CBA">
        <w:rPr>
          <w:lang w:val="en-US"/>
        </w:rPr>
        <w:t xml:space="preserve">                default:</w:t>
      </w:r>
    </w:p>
    <w:p w14:paraId="32EA04D5" w14:textId="77777777"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4D6" w14:textId="772FEF7A" w:rsidR="0086296D" w:rsidRPr="002E5CBA" w:rsidRDefault="0086296D" w:rsidP="0086296D">
      <w:pPr>
        <w:pStyle w:val="PL"/>
        <w:rPr>
          <w:lang w:val="en-US"/>
        </w:rPr>
      </w:pPr>
    </w:p>
    <w:p w14:paraId="32EA04D7" w14:textId="0503019A" w:rsidR="0086296D" w:rsidRPr="002E5CBA" w:rsidRDefault="0086296D" w:rsidP="0086296D">
      <w:pPr>
        <w:pStyle w:val="PL"/>
        <w:rPr>
          <w:lang w:val="en-US"/>
        </w:rPr>
      </w:pPr>
    </w:p>
    <w:p w14:paraId="32EA04D8" w14:textId="5F61222C" w:rsidR="0086296D" w:rsidRPr="002E5CBA" w:rsidRDefault="0086296D" w:rsidP="0086296D">
      <w:pPr>
        <w:pStyle w:val="PL"/>
        <w:rPr>
          <w:lang w:val="en-US"/>
        </w:rPr>
      </w:pPr>
      <w:r w:rsidRPr="002E5CBA">
        <w:rPr>
          <w:lang w:val="en-US"/>
        </w:rPr>
        <w:t xml:space="preserve">        update:</w:t>
      </w:r>
    </w:p>
    <w:p w14:paraId="32EA04D9" w14:textId="77777777" w:rsidR="0086296D" w:rsidRPr="002E5CBA" w:rsidRDefault="0086296D" w:rsidP="0086296D">
      <w:pPr>
        <w:pStyle w:val="PL"/>
        <w:rPr>
          <w:lang w:val="en-US"/>
        </w:rPr>
      </w:pPr>
      <w:r w:rsidRPr="002E5CBA">
        <w:rPr>
          <w:lang w:val="en-US"/>
        </w:rPr>
        <w:t xml:space="preserve">          '{$request.body#/vsmfPduSessionUri}/modify':</w:t>
      </w:r>
    </w:p>
    <w:p w14:paraId="32EA04DA" w14:textId="77777777" w:rsidR="0086296D" w:rsidRPr="002E5CBA" w:rsidRDefault="0086296D" w:rsidP="0086296D">
      <w:pPr>
        <w:pStyle w:val="PL"/>
        <w:rPr>
          <w:lang w:val="en-US"/>
        </w:rPr>
      </w:pPr>
      <w:r w:rsidRPr="002E5CBA">
        <w:rPr>
          <w:lang w:val="en-US"/>
        </w:rPr>
        <w:t xml:space="preserve">            post:</w:t>
      </w:r>
    </w:p>
    <w:p w14:paraId="32EA04DB" w14:textId="2C68D8CA" w:rsidR="0086296D" w:rsidRPr="002E5CBA" w:rsidRDefault="0086296D" w:rsidP="0086296D">
      <w:pPr>
        <w:pStyle w:val="PL"/>
        <w:rPr>
          <w:lang w:val="en-US"/>
        </w:rPr>
      </w:pPr>
      <w:r w:rsidRPr="002E5CBA">
        <w:rPr>
          <w:lang w:val="en-US"/>
        </w:rPr>
        <w:t xml:space="preserve">              summary:  Update (initiated by H-SMF)</w:t>
      </w:r>
    </w:p>
    <w:p w14:paraId="32EA04DC" w14:textId="77777777" w:rsidR="0086296D" w:rsidRPr="002E5CBA" w:rsidRDefault="0086296D" w:rsidP="0086296D">
      <w:pPr>
        <w:pStyle w:val="PL"/>
        <w:rPr>
          <w:lang w:val="en-US"/>
        </w:rPr>
      </w:pPr>
      <w:r w:rsidRPr="002E5CBA">
        <w:rPr>
          <w:lang w:val="en-US"/>
        </w:rPr>
        <w:t xml:space="preserve">              tags:</w:t>
      </w:r>
    </w:p>
    <w:p w14:paraId="32EA04DD" w14:textId="77777777" w:rsidR="0086296D" w:rsidRPr="002E5CBA" w:rsidRDefault="0086296D" w:rsidP="0086296D">
      <w:pPr>
        <w:pStyle w:val="PL"/>
        <w:rPr>
          <w:lang w:val="en-US"/>
        </w:rPr>
      </w:pPr>
      <w:r w:rsidRPr="002E5CBA">
        <w:rPr>
          <w:lang w:val="en-US"/>
        </w:rPr>
        <w:t xml:space="preserve">                - Individual PDU session (V-SMF)</w:t>
      </w:r>
    </w:p>
    <w:p w14:paraId="32EA04DE" w14:textId="77777777" w:rsidR="0086296D" w:rsidRPr="002E5CBA" w:rsidRDefault="0086296D" w:rsidP="0086296D">
      <w:pPr>
        <w:pStyle w:val="PL"/>
        <w:rPr>
          <w:lang w:val="en-US"/>
        </w:rPr>
      </w:pPr>
      <w:r w:rsidRPr="002E5CBA">
        <w:rPr>
          <w:lang w:val="en-US"/>
        </w:rPr>
        <w:t xml:space="preserve">              operationId: ModifyPduSession</w:t>
      </w:r>
    </w:p>
    <w:p w14:paraId="32EA04DF" w14:textId="77777777" w:rsidR="0086296D" w:rsidRPr="002E5CBA" w:rsidRDefault="0086296D" w:rsidP="0086296D">
      <w:pPr>
        <w:pStyle w:val="PL"/>
        <w:rPr>
          <w:lang w:val="en-US"/>
        </w:rPr>
      </w:pPr>
      <w:r w:rsidRPr="002E5CBA">
        <w:rPr>
          <w:lang w:val="en-US"/>
        </w:rPr>
        <w:t xml:space="preserve">              requestBody:</w:t>
      </w:r>
    </w:p>
    <w:p w14:paraId="32EA04E0" w14:textId="77777777" w:rsidR="0086296D" w:rsidRPr="002E5CBA" w:rsidRDefault="0086296D" w:rsidP="0086296D">
      <w:pPr>
        <w:pStyle w:val="PL"/>
        <w:rPr>
          <w:lang w:val="en-US"/>
        </w:rPr>
      </w:pPr>
      <w:r w:rsidRPr="002E5CBA">
        <w:rPr>
          <w:lang w:val="en-US"/>
        </w:rPr>
        <w:t xml:space="preserve">                description: representation of updates to apply to the PDU session</w:t>
      </w:r>
    </w:p>
    <w:p w14:paraId="32EA04E1" w14:textId="77777777" w:rsidR="0086296D" w:rsidRPr="002E5CBA" w:rsidRDefault="0086296D" w:rsidP="0086296D">
      <w:pPr>
        <w:pStyle w:val="PL"/>
        <w:rPr>
          <w:lang w:val="en-US"/>
        </w:rPr>
      </w:pPr>
      <w:r w:rsidRPr="002E5CBA">
        <w:rPr>
          <w:lang w:val="en-US"/>
        </w:rPr>
        <w:t xml:space="preserve">                required: true</w:t>
      </w:r>
    </w:p>
    <w:p w14:paraId="32EA04E2" w14:textId="77777777" w:rsidR="0086296D" w:rsidRPr="002E5CBA" w:rsidRDefault="0086296D" w:rsidP="0086296D">
      <w:pPr>
        <w:pStyle w:val="PL"/>
        <w:rPr>
          <w:lang w:val="en-US"/>
        </w:rPr>
      </w:pPr>
      <w:r w:rsidRPr="002E5CBA">
        <w:rPr>
          <w:lang w:val="en-US"/>
        </w:rPr>
        <w:t xml:space="preserve">                content:</w:t>
      </w:r>
    </w:p>
    <w:p w14:paraId="32EA04E3" w14:textId="188C782F" w:rsidR="0086296D" w:rsidRPr="002E5CBA" w:rsidRDefault="0086296D" w:rsidP="0086296D">
      <w:pPr>
        <w:pStyle w:val="PL"/>
        <w:rPr>
          <w:lang w:val="en-US"/>
        </w:rPr>
      </w:pPr>
      <w:r w:rsidRPr="002E5CBA">
        <w:rPr>
          <w:lang w:val="en-US"/>
        </w:rPr>
        <w:t xml:space="preserve">                  application/+json: # message without binary body part</w:t>
      </w:r>
    </w:p>
    <w:p w14:paraId="32EA04E4" w14:textId="77777777" w:rsidR="0086296D" w:rsidRPr="002E5CBA" w:rsidRDefault="0086296D" w:rsidP="0086296D">
      <w:pPr>
        <w:pStyle w:val="PL"/>
        <w:rPr>
          <w:lang w:val="en-US"/>
        </w:rPr>
      </w:pPr>
      <w:r w:rsidRPr="002E5CBA">
        <w:rPr>
          <w:lang w:val="en-US"/>
        </w:rPr>
        <w:t xml:space="preserve">                    schema:</w:t>
      </w:r>
    </w:p>
    <w:p w14:paraId="32EA04E5" w14:textId="77777777" w:rsidR="0086296D" w:rsidRPr="002E5CBA" w:rsidRDefault="0086296D" w:rsidP="0086296D">
      <w:pPr>
        <w:pStyle w:val="PL"/>
        <w:rPr>
          <w:lang w:val="en-US"/>
        </w:rPr>
      </w:pPr>
      <w:r w:rsidRPr="002E5CBA">
        <w:rPr>
          <w:lang w:val="en-US"/>
        </w:rPr>
        <w:t xml:space="preserve">                      $ref: '#/components/schemas/VsmfUpdateData'</w:t>
      </w:r>
    </w:p>
    <w:p w14:paraId="32EA04E6" w14:textId="77777777" w:rsidR="0086296D" w:rsidRPr="002E5CBA" w:rsidRDefault="0086296D" w:rsidP="0086296D">
      <w:pPr>
        <w:pStyle w:val="PL"/>
        <w:rPr>
          <w:lang w:val="en-US"/>
        </w:rPr>
      </w:pPr>
      <w:r w:rsidRPr="002E5CBA">
        <w:rPr>
          <w:lang w:val="en-US"/>
        </w:rPr>
        <w:t xml:space="preserve">                  multipart/related:  # message with binary body part(s)</w:t>
      </w:r>
    </w:p>
    <w:p w14:paraId="32EA04E7" w14:textId="77777777" w:rsidR="0086296D" w:rsidRPr="002E5CBA" w:rsidRDefault="0086296D" w:rsidP="0086296D">
      <w:pPr>
        <w:pStyle w:val="PL"/>
        <w:rPr>
          <w:lang w:val="en-US"/>
        </w:rPr>
      </w:pPr>
      <w:r w:rsidRPr="002E5CBA">
        <w:rPr>
          <w:lang w:val="en-US"/>
        </w:rPr>
        <w:t xml:space="preserve">                    schema:</w:t>
      </w:r>
    </w:p>
    <w:p w14:paraId="32EA04E8" w14:textId="77777777" w:rsidR="0086296D" w:rsidRPr="002E5CBA" w:rsidRDefault="0086296D" w:rsidP="0086296D">
      <w:pPr>
        <w:pStyle w:val="PL"/>
        <w:rPr>
          <w:lang w:val="en-US"/>
        </w:rPr>
      </w:pPr>
      <w:r w:rsidRPr="002E5CBA">
        <w:rPr>
          <w:lang w:val="en-US"/>
        </w:rPr>
        <w:t xml:space="preserve">                      type: object</w:t>
      </w:r>
    </w:p>
    <w:p w14:paraId="32EA04E9" w14:textId="77777777" w:rsidR="0086296D" w:rsidRPr="002E5CBA" w:rsidRDefault="0086296D" w:rsidP="0086296D">
      <w:pPr>
        <w:pStyle w:val="PL"/>
        <w:rPr>
          <w:lang w:val="en-US"/>
        </w:rPr>
      </w:pPr>
      <w:r w:rsidRPr="002E5CBA">
        <w:rPr>
          <w:lang w:val="en-US"/>
        </w:rPr>
        <w:t xml:space="preserve">                      properties: # Request parts</w:t>
      </w:r>
    </w:p>
    <w:p w14:paraId="32EA04EA" w14:textId="77777777" w:rsidR="0086296D" w:rsidRPr="002E5CBA" w:rsidRDefault="0086296D" w:rsidP="0086296D">
      <w:pPr>
        <w:pStyle w:val="PL"/>
        <w:rPr>
          <w:lang w:val="en-US"/>
        </w:rPr>
      </w:pPr>
      <w:r w:rsidRPr="002E5CBA">
        <w:rPr>
          <w:lang w:val="en-US"/>
        </w:rPr>
        <w:t xml:space="preserve">                        jsonData:</w:t>
      </w:r>
    </w:p>
    <w:p w14:paraId="32EA04EB" w14:textId="77777777" w:rsidR="0086296D" w:rsidRPr="002E5CBA" w:rsidRDefault="0086296D" w:rsidP="0086296D">
      <w:pPr>
        <w:pStyle w:val="PL"/>
        <w:rPr>
          <w:lang w:val="en-US"/>
        </w:rPr>
      </w:pPr>
      <w:r w:rsidRPr="002E5CBA">
        <w:rPr>
          <w:lang w:val="en-US"/>
        </w:rPr>
        <w:t xml:space="preserve">                          $ref: '#/components/schemas/VsmfUpdateData'</w:t>
      </w:r>
    </w:p>
    <w:p w14:paraId="32EA04EC" w14:textId="77777777" w:rsidR="0086296D" w:rsidRPr="002E5CBA" w:rsidRDefault="0086296D" w:rsidP="0086296D">
      <w:pPr>
        <w:pStyle w:val="PL"/>
        <w:rPr>
          <w:lang w:val="en-US"/>
        </w:rPr>
      </w:pPr>
      <w:r w:rsidRPr="002E5CBA">
        <w:rPr>
          <w:lang w:val="en-US"/>
        </w:rPr>
        <w:t xml:space="preserve">                        binaryDataN1SmInfoToUe:</w:t>
      </w:r>
    </w:p>
    <w:p w14:paraId="32EA04ED" w14:textId="77777777" w:rsidR="0086296D" w:rsidRPr="002E5CBA" w:rsidRDefault="0086296D" w:rsidP="0086296D">
      <w:pPr>
        <w:pStyle w:val="PL"/>
        <w:rPr>
          <w:lang w:val="en-US"/>
        </w:rPr>
      </w:pPr>
      <w:r w:rsidRPr="002E5CBA">
        <w:rPr>
          <w:lang w:val="en-US"/>
        </w:rPr>
        <w:t xml:space="preserve">                          type: string</w:t>
      </w:r>
    </w:p>
    <w:p w14:paraId="32EA04EE" w14:textId="77777777" w:rsidR="0086296D" w:rsidRPr="002E5CBA" w:rsidRDefault="0086296D" w:rsidP="0086296D">
      <w:pPr>
        <w:pStyle w:val="PL"/>
        <w:rPr>
          <w:lang w:val="en-US"/>
        </w:rPr>
      </w:pPr>
      <w:r w:rsidRPr="002E5CBA">
        <w:rPr>
          <w:lang w:val="en-US"/>
        </w:rPr>
        <w:t xml:space="preserve">                          format: binary</w:t>
      </w:r>
    </w:p>
    <w:p w14:paraId="32EA04EF" w14:textId="77777777" w:rsidR="0086296D" w:rsidRPr="002E5CBA" w:rsidRDefault="0086296D" w:rsidP="0086296D">
      <w:pPr>
        <w:pStyle w:val="PL"/>
        <w:rPr>
          <w:lang w:val="en-US"/>
        </w:rPr>
      </w:pPr>
      <w:r w:rsidRPr="002E5CBA">
        <w:rPr>
          <w:lang w:val="en-US"/>
        </w:rPr>
        <w:t xml:space="preserve">                    encoding:</w:t>
      </w:r>
    </w:p>
    <w:p w14:paraId="32EA04F0" w14:textId="77777777" w:rsidR="0086296D" w:rsidRPr="002E5CBA" w:rsidRDefault="0086296D" w:rsidP="0086296D">
      <w:pPr>
        <w:pStyle w:val="PL"/>
        <w:rPr>
          <w:lang w:val="en-US"/>
        </w:rPr>
      </w:pPr>
      <w:r w:rsidRPr="002E5CBA">
        <w:rPr>
          <w:lang w:val="en-US"/>
        </w:rPr>
        <w:t xml:space="preserve">                      jsonData:</w:t>
      </w:r>
    </w:p>
    <w:p w14:paraId="32EA04F1" w14:textId="77777777" w:rsidR="0086296D" w:rsidRPr="002E5CBA" w:rsidRDefault="0086296D" w:rsidP="0086296D">
      <w:pPr>
        <w:pStyle w:val="PL"/>
        <w:rPr>
          <w:lang w:val="en-US"/>
        </w:rPr>
      </w:pPr>
      <w:r w:rsidRPr="002E5CBA">
        <w:rPr>
          <w:lang w:val="en-US"/>
        </w:rPr>
        <w:t xml:space="preserve">                        contentType:  application/json</w:t>
      </w:r>
    </w:p>
    <w:p w14:paraId="32EA04F2" w14:textId="77777777" w:rsidR="0086296D" w:rsidRPr="002E5CBA" w:rsidRDefault="0086296D" w:rsidP="0086296D">
      <w:pPr>
        <w:pStyle w:val="PL"/>
        <w:rPr>
          <w:lang w:val="en-US"/>
        </w:rPr>
      </w:pPr>
      <w:r w:rsidRPr="002E5CBA">
        <w:rPr>
          <w:lang w:val="en-US"/>
        </w:rPr>
        <w:t xml:space="preserve">                      binaryDataN1SmInfoToUe:</w:t>
      </w:r>
    </w:p>
    <w:p w14:paraId="32EA04F3" w14:textId="77777777" w:rsidR="0086296D" w:rsidRPr="002E5CBA" w:rsidRDefault="0086296D" w:rsidP="0086296D">
      <w:pPr>
        <w:pStyle w:val="PL"/>
        <w:rPr>
          <w:lang w:val="en-US"/>
        </w:rPr>
      </w:pPr>
      <w:r w:rsidRPr="002E5CBA">
        <w:rPr>
          <w:lang w:val="en-US"/>
        </w:rPr>
        <w:t xml:space="preserve">                        contentType:  application/vnd.3gpp.5gnas</w:t>
      </w:r>
    </w:p>
    <w:p w14:paraId="32EA04F4" w14:textId="77777777" w:rsidR="0086296D" w:rsidRPr="002E5CBA" w:rsidRDefault="0086296D" w:rsidP="0086296D">
      <w:pPr>
        <w:pStyle w:val="PL"/>
        <w:rPr>
          <w:lang w:val="en-US"/>
        </w:rPr>
      </w:pPr>
      <w:r w:rsidRPr="002E5CBA">
        <w:rPr>
          <w:lang w:val="en-US"/>
        </w:rPr>
        <w:t xml:space="preserve">                        headers:</w:t>
      </w:r>
    </w:p>
    <w:p w14:paraId="32EA04F5" w14:textId="77777777" w:rsidR="0086296D" w:rsidRPr="002E5CBA" w:rsidRDefault="0086296D" w:rsidP="0086296D">
      <w:pPr>
        <w:pStyle w:val="PL"/>
        <w:rPr>
          <w:lang w:val="en-US"/>
        </w:rPr>
      </w:pPr>
      <w:r w:rsidRPr="002E5CBA">
        <w:rPr>
          <w:lang w:val="en-US"/>
        </w:rPr>
        <w:t xml:space="preserve">                          Content-Id:</w:t>
      </w:r>
    </w:p>
    <w:p w14:paraId="32EA04F6" w14:textId="77777777" w:rsidR="0086296D" w:rsidRPr="002E5CBA" w:rsidRDefault="0086296D" w:rsidP="0086296D">
      <w:pPr>
        <w:pStyle w:val="PL"/>
        <w:rPr>
          <w:lang w:val="en-US"/>
        </w:rPr>
      </w:pPr>
      <w:r w:rsidRPr="002E5CBA">
        <w:rPr>
          <w:lang w:val="en-US"/>
        </w:rPr>
        <w:t xml:space="preserve">                            schema:</w:t>
      </w:r>
    </w:p>
    <w:p w14:paraId="32EA04F7" w14:textId="4D5178F3" w:rsidR="0086296D" w:rsidRPr="002E5CBA" w:rsidRDefault="0086296D" w:rsidP="0086296D">
      <w:pPr>
        <w:pStyle w:val="PL"/>
        <w:rPr>
          <w:lang w:val="en-US"/>
        </w:rPr>
      </w:pPr>
      <w:r w:rsidRPr="002E5CBA">
        <w:rPr>
          <w:lang w:val="en-US"/>
        </w:rPr>
        <w:t xml:space="preserve">                              type: string</w:t>
      </w:r>
    </w:p>
    <w:p w14:paraId="32EA04F8" w14:textId="77777777" w:rsidR="0086296D" w:rsidRPr="002E5CBA" w:rsidRDefault="0086296D" w:rsidP="0086296D">
      <w:pPr>
        <w:pStyle w:val="PL"/>
        <w:rPr>
          <w:lang w:val="en-US"/>
        </w:rPr>
      </w:pPr>
      <w:r w:rsidRPr="002E5CBA">
        <w:rPr>
          <w:lang w:val="en-US"/>
        </w:rPr>
        <w:t xml:space="preserve">              responses:</w:t>
      </w:r>
    </w:p>
    <w:p w14:paraId="32EA04F9" w14:textId="77777777" w:rsidR="0086296D" w:rsidRPr="002E5CBA" w:rsidRDefault="0086296D" w:rsidP="0086296D">
      <w:pPr>
        <w:pStyle w:val="PL"/>
        <w:rPr>
          <w:lang w:val="en-US"/>
        </w:rPr>
      </w:pPr>
      <w:r w:rsidRPr="002E5CBA">
        <w:rPr>
          <w:lang w:val="en-US"/>
        </w:rPr>
        <w:t xml:space="preserve">                '200':</w:t>
      </w:r>
    </w:p>
    <w:p w14:paraId="32EA04FA"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4FB" w14:textId="77777777" w:rsidR="0086296D" w:rsidRPr="002E5CBA" w:rsidRDefault="0086296D" w:rsidP="0086296D">
      <w:pPr>
        <w:pStyle w:val="PL"/>
        <w:rPr>
          <w:lang w:val="en-US"/>
        </w:rPr>
      </w:pPr>
      <w:r w:rsidRPr="002E5CBA">
        <w:rPr>
          <w:lang w:val="en-US"/>
        </w:rPr>
        <w:t xml:space="preserve">                  content:</w:t>
      </w:r>
    </w:p>
    <w:p w14:paraId="32EA04FC" w14:textId="623BF2B4" w:rsidR="0086296D" w:rsidRPr="002E5CBA" w:rsidRDefault="0086296D" w:rsidP="0086296D">
      <w:pPr>
        <w:pStyle w:val="PL"/>
        <w:rPr>
          <w:lang w:val="en-US"/>
        </w:rPr>
      </w:pPr>
      <w:r w:rsidRPr="002E5CBA">
        <w:rPr>
          <w:lang w:val="en-US"/>
        </w:rPr>
        <w:t xml:space="preserve">                    application/json: # message without binary body part</w:t>
      </w:r>
    </w:p>
    <w:p w14:paraId="32EA04FD" w14:textId="77777777" w:rsidR="0086296D" w:rsidRPr="002E5CBA" w:rsidRDefault="0086296D" w:rsidP="0086296D">
      <w:pPr>
        <w:pStyle w:val="PL"/>
        <w:rPr>
          <w:lang w:val="en-US"/>
        </w:rPr>
      </w:pPr>
      <w:r w:rsidRPr="002E5CBA">
        <w:rPr>
          <w:lang w:val="en-US"/>
        </w:rPr>
        <w:t xml:space="preserve">                      schema:</w:t>
      </w:r>
    </w:p>
    <w:p w14:paraId="32EA04FE" w14:textId="77777777" w:rsidR="0086296D" w:rsidRPr="002E5CBA" w:rsidRDefault="0086296D" w:rsidP="0086296D">
      <w:pPr>
        <w:pStyle w:val="PL"/>
        <w:rPr>
          <w:lang w:val="en-US"/>
        </w:rPr>
      </w:pPr>
      <w:r w:rsidRPr="002E5CBA">
        <w:rPr>
          <w:lang w:val="en-US"/>
        </w:rPr>
        <w:t xml:space="preserve">                        $ref: '#/components/schemas/VsmfUpdatedData'</w:t>
      </w:r>
    </w:p>
    <w:p w14:paraId="32EA04FF" w14:textId="77777777" w:rsidR="0086296D" w:rsidRPr="002E5CBA" w:rsidRDefault="0086296D" w:rsidP="0086296D">
      <w:pPr>
        <w:pStyle w:val="PL"/>
        <w:rPr>
          <w:lang w:val="en-US"/>
        </w:rPr>
      </w:pPr>
      <w:r w:rsidRPr="002E5CBA">
        <w:rPr>
          <w:lang w:val="en-US"/>
        </w:rPr>
        <w:t xml:space="preserve">                    multipart/related:  # message with binary body part(s)</w:t>
      </w:r>
    </w:p>
    <w:p w14:paraId="32EA0500" w14:textId="77777777" w:rsidR="0086296D" w:rsidRPr="002E5CBA" w:rsidRDefault="0086296D" w:rsidP="0086296D">
      <w:pPr>
        <w:pStyle w:val="PL"/>
        <w:rPr>
          <w:lang w:val="en-US"/>
        </w:rPr>
      </w:pPr>
      <w:r w:rsidRPr="002E5CBA">
        <w:rPr>
          <w:lang w:val="en-US"/>
        </w:rPr>
        <w:t xml:space="preserve">                      schema:</w:t>
      </w:r>
    </w:p>
    <w:p w14:paraId="32EA0501" w14:textId="77777777" w:rsidR="0086296D" w:rsidRPr="002E5CBA" w:rsidRDefault="0086296D" w:rsidP="0086296D">
      <w:pPr>
        <w:pStyle w:val="PL"/>
        <w:rPr>
          <w:lang w:val="en-US"/>
        </w:rPr>
      </w:pPr>
      <w:r w:rsidRPr="002E5CBA">
        <w:rPr>
          <w:lang w:val="en-US"/>
        </w:rPr>
        <w:t xml:space="preserve">                        type: object</w:t>
      </w:r>
    </w:p>
    <w:p w14:paraId="32EA0502" w14:textId="77777777" w:rsidR="0086296D" w:rsidRPr="002E5CBA" w:rsidRDefault="0086296D" w:rsidP="0086296D">
      <w:pPr>
        <w:pStyle w:val="PL"/>
        <w:rPr>
          <w:lang w:val="en-US"/>
        </w:rPr>
      </w:pPr>
      <w:r w:rsidRPr="002E5CBA">
        <w:rPr>
          <w:lang w:val="en-US"/>
        </w:rPr>
        <w:t xml:space="preserve">                        properties: # Request parts</w:t>
      </w:r>
    </w:p>
    <w:p w14:paraId="32EA0503" w14:textId="77777777" w:rsidR="0086296D" w:rsidRPr="002E5CBA" w:rsidRDefault="0086296D" w:rsidP="0086296D">
      <w:pPr>
        <w:pStyle w:val="PL"/>
        <w:rPr>
          <w:lang w:val="en-US"/>
        </w:rPr>
      </w:pPr>
      <w:r w:rsidRPr="002E5CBA">
        <w:rPr>
          <w:lang w:val="en-US"/>
        </w:rPr>
        <w:t xml:space="preserve">                          jsonData:</w:t>
      </w:r>
    </w:p>
    <w:p w14:paraId="32EA0504" w14:textId="77777777" w:rsidR="0086296D" w:rsidRPr="002E5CBA" w:rsidRDefault="0086296D" w:rsidP="0086296D">
      <w:pPr>
        <w:pStyle w:val="PL"/>
        <w:rPr>
          <w:lang w:val="en-US"/>
        </w:rPr>
      </w:pPr>
      <w:r w:rsidRPr="002E5CBA">
        <w:rPr>
          <w:lang w:val="en-US"/>
        </w:rPr>
        <w:t xml:space="preserve">                            $ref: '#/components/schemas/VsmfUpdatedData'</w:t>
      </w:r>
    </w:p>
    <w:p w14:paraId="32EA0505" w14:textId="77777777" w:rsidR="0086296D" w:rsidRPr="002E5CBA" w:rsidRDefault="0086296D" w:rsidP="0086296D">
      <w:pPr>
        <w:pStyle w:val="PL"/>
        <w:rPr>
          <w:lang w:val="en-US"/>
        </w:rPr>
      </w:pPr>
      <w:r w:rsidRPr="002E5CBA">
        <w:rPr>
          <w:lang w:val="en-US"/>
        </w:rPr>
        <w:t xml:space="preserve">                          binaryDataN1SmInfoFromUe:</w:t>
      </w:r>
    </w:p>
    <w:p w14:paraId="32EA0506" w14:textId="77777777" w:rsidR="0086296D" w:rsidRPr="002E5CBA" w:rsidRDefault="0086296D" w:rsidP="0086296D">
      <w:pPr>
        <w:pStyle w:val="PL"/>
        <w:rPr>
          <w:lang w:val="en-US"/>
        </w:rPr>
      </w:pPr>
      <w:r w:rsidRPr="002E5CBA">
        <w:rPr>
          <w:lang w:val="en-US"/>
        </w:rPr>
        <w:t xml:space="preserve">                            type: string</w:t>
      </w:r>
    </w:p>
    <w:p w14:paraId="32EA0507" w14:textId="77777777" w:rsidR="0086296D" w:rsidRPr="002E5CBA" w:rsidRDefault="0086296D" w:rsidP="0086296D">
      <w:pPr>
        <w:pStyle w:val="PL"/>
        <w:rPr>
          <w:lang w:val="en-US"/>
        </w:rPr>
      </w:pPr>
      <w:r w:rsidRPr="002E5CBA">
        <w:rPr>
          <w:lang w:val="en-US"/>
        </w:rPr>
        <w:t xml:space="preserve">                            format: binary</w:t>
      </w:r>
    </w:p>
    <w:p w14:paraId="32EA0508" w14:textId="77777777" w:rsidR="0086296D" w:rsidRPr="002E5CBA" w:rsidRDefault="0086296D" w:rsidP="0086296D">
      <w:pPr>
        <w:pStyle w:val="PL"/>
        <w:rPr>
          <w:lang w:val="en-US"/>
        </w:rPr>
      </w:pPr>
      <w:r w:rsidRPr="002E5CBA">
        <w:rPr>
          <w:lang w:val="en-US"/>
        </w:rPr>
        <w:lastRenderedPageBreak/>
        <w:t xml:space="preserve">                          binaryDataUnknownN1SmInfo:</w:t>
      </w:r>
    </w:p>
    <w:p w14:paraId="32EA0509" w14:textId="77777777" w:rsidR="0086296D" w:rsidRPr="002E5CBA" w:rsidRDefault="0086296D" w:rsidP="0086296D">
      <w:pPr>
        <w:pStyle w:val="PL"/>
        <w:rPr>
          <w:lang w:val="en-US"/>
        </w:rPr>
      </w:pPr>
      <w:r w:rsidRPr="002E5CBA">
        <w:rPr>
          <w:lang w:val="en-US"/>
        </w:rPr>
        <w:t xml:space="preserve">                            type: string</w:t>
      </w:r>
    </w:p>
    <w:p w14:paraId="32EA050A" w14:textId="77777777" w:rsidR="0086296D" w:rsidRPr="002E5CBA" w:rsidRDefault="0086296D" w:rsidP="0086296D">
      <w:pPr>
        <w:pStyle w:val="PL"/>
        <w:rPr>
          <w:lang w:val="en-US"/>
        </w:rPr>
      </w:pPr>
      <w:r w:rsidRPr="002E5CBA">
        <w:rPr>
          <w:lang w:val="en-US"/>
        </w:rPr>
        <w:t xml:space="preserve">                            format: binary</w:t>
      </w:r>
    </w:p>
    <w:p w14:paraId="32EA050B" w14:textId="77777777" w:rsidR="0086296D" w:rsidRPr="002E5CBA" w:rsidRDefault="0086296D" w:rsidP="0086296D">
      <w:pPr>
        <w:pStyle w:val="PL"/>
        <w:rPr>
          <w:lang w:val="en-US"/>
        </w:rPr>
      </w:pPr>
      <w:r w:rsidRPr="002E5CBA">
        <w:rPr>
          <w:lang w:val="en-US"/>
        </w:rPr>
        <w:t xml:space="preserve">                      encoding:</w:t>
      </w:r>
    </w:p>
    <w:p w14:paraId="32EA050C" w14:textId="77777777" w:rsidR="0086296D" w:rsidRPr="002E5CBA" w:rsidRDefault="0086296D" w:rsidP="0086296D">
      <w:pPr>
        <w:pStyle w:val="PL"/>
        <w:rPr>
          <w:lang w:val="en-US"/>
        </w:rPr>
      </w:pPr>
      <w:r w:rsidRPr="002E5CBA">
        <w:rPr>
          <w:lang w:val="en-US"/>
        </w:rPr>
        <w:t xml:space="preserve">                        jsonData:</w:t>
      </w:r>
    </w:p>
    <w:p w14:paraId="32EA050D" w14:textId="77777777" w:rsidR="0086296D" w:rsidRPr="002E5CBA" w:rsidRDefault="0086296D" w:rsidP="0086296D">
      <w:pPr>
        <w:pStyle w:val="PL"/>
        <w:rPr>
          <w:lang w:val="en-US"/>
        </w:rPr>
      </w:pPr>
      <w:r w:rsidRPr="002E5CBA">
        <w:rPr>
          <w:lang w:val="en-US"/>
        </w:rPr>
        <w:t xml:space="preserve">                          contentType:  application/json</w:t>
      </w:r>
    </w:p>
    <w:p w14:paraId="32EA050E" w14:textId="77777777" w:rsidR="0086296D" w:rsidRPr="002E5CBA" w:rsidRDefault="0086296D" w:rsidP="0086296D">
      <w:pPr>
        <w:pStyle w:val="PL"/>
        <w:rPr>
          <w:lang w:val="en-US"/>
        </w:rPr>
      </w:pPr>
      <w:r w:rsidRPr="002E5CBA">
        <w:rPr>
          <w:lang w:val="en-US"/>
        </w:rPr>
        <w:t xml:space="preserve">                        binaryDataN1SmInfoFromUe:</w:t>
      </w:r>
    </w:p>
    <w:p w14:paraId="32EA050F" w14:textId="77777777" w:rsidR="0086296D" w:rsidRPr="002E5CBA" w:rsidRDefault="0086296D" w:rsidP="0086296D">
      <w:pPr>
        <w:pStyle w:val="PL"/>
        <w:rPr>
          <w:lang w:val="en-US"/>
        </w:rPr>
      </w:pPr>
      <w:r w:rsidRPr="002E5CBA">
        <w:rPr>
          <w:lang w:val="en-US"/>
        </w:rPr>
        <w:t xml:space="preserve">                          contentType:  application/vnd.3gpp.5gnas</w:t>
      </w:r>
    </w:p>
    <w:p w14:paraId="32EA0510" w14:textId="77777777" w:rsidR="0086296D" w:rsidRPr="002E5CBA" w:rsidRDefault="0086296D" w:rsidP="0086296D">
      <w:pPr>
        <w:pStyle w:val="PL"/>
        <w:rPr>
          <w:lang w:val="en-US"/>
        </w:rPr>
      </w:pPr>
      <w:r w:rsidRPr="002E5CBA">
        <w:rPr>
          <w:lang w:val="en-US"/>
        </w:rPr>
        <w:t xml:space="preserve">                          headers:</w:t>
      </w:r>
    </w:p>
    <w:p w14:paraId="32EA0511" w14:textId="77777777" w:rsidR="0086296D" w:rsidRPr="002E5CBA" w:rsidRDefault="0086296D" w:rsidP="0086296D">
      <w:pPr>
        <w:pStyle w:val="PL"/>
        <w:rPr>
          <w:lang w:val="en-US"/>
        </w:rPr>
      </w:pPr>
      <w:r w:rsidRPr="002E5CBA">
        <w:rPr>
          <w:lang w:val="en-US"/>
        </w:rPr>
        <w:t xml:space="preserve">                            Content-Id:</w:t>
      </w:r>
    </w:p>
    <w:p w14:paraId="32EA0512" w14:textId="77777777" w:rsidR="0086296D" w:rsidRPr="002E5CBA" w:rsidRDefault="0086296D" w:rsidP="0086296D">
      <w:pPr>
        <w:pStyle w:val="PL"/>
        <w:rPr>
          <w:lang w:val="en-US"/>
        </w:rPr>
      </w:pPr>
      <w:r w:rsidRPr="002E5CBA">
        <w:rPr>
          <w:lang w:val="en-US"/>
        </w:rPr>
        <w:t xml:space="preserve">                              schema:</w:t>
      </w:r>
    </w:p>
    <w:p w14:paraId="32EA0513" w14:textId="4999EBA0" w:rsidR="0086296D" w:rsidRPr="002E5CBA" w:rsidRDefault="0086296D" w:rsidP="0086296D">
      <w:pPr>
        <w:pStyle w:val="PL"/>
        <w:rPr>
          <w:lang w:val="en-US"/>
        </w:rPr>
      </w:pPr>
      <w:r w:rsidRPr="002E5CBA">
        <w:rPr>
          <w:lang w:val="en-US"/>
        </w:rPr>
        <w:t xml:space="preserve">                                type: string</w:t>
      </w:r>
    </w:p>
    <w:p w14:paraId="32EA0514" w14:textId="77777777" w:rsidR="0086296D" w:rsidRPr="002E5CBA" w:rsidRDefault="0086296D" w:rsidP="0086296D">
      <w:pPr>
        <w:pStyle w:val="PL"/>
        <w:rPr>
          <w:lang w:val="en-US"/>
        </w:rPr>
      </w:pPr>
      <w:r w:rsidRPr="002E5CBA">
        <w:rPr>
          <w:lang w:val="en-US"/>
        </w:rPr>
        <w:t xml:space="preserve">                        binaryDataUnknownN1SmInfo:</w:t>
      </w:r>
    </w:p>
    <w:p w14:paraId="32EA0515" w14:textId="77777777" w:rsidR="0086296D" w:rsidRPr="002E5CBA" w:rsidRDefault="0086296D" w:rsidP="0086296D">
      <w:pPr>
        <w:pStyle w:val="PL"/>
        <w:rPr>
          <w:lang w:val="en-US"/>
        </w:rPr>
      </w:pPr>
      <w:r w:rsidRPr="002E5CBA">
        <w:rPr>
          <w:lang w:val="en-US"/>
        </w:rPr>
        <w:t xml:space="preserve">                          contentType:  application/vnd.3gpp.5gnas</w:t>
      </w:r>
    </w:p>
    <w:p w14:paraId="32EA0516" w14:textId="77777777" w:rsidR="0086296D" w:rsidRPr="002E5CBA" w:rsidRDefault="0086296D" w:rsidP="0086296D">
      <w:pPr>
        <w:pStyle w:val="PL"/>
        <w:rPr>
          <w:lang w:val="en-US"/>
        </w:rPr>
      </w:pPr>
      <w:r w:rsidRPr="002E5CBA">
        <w:rPr>
          <w:lang w:val="en-US"/>
        </w:rPr>
        <w:t xml:space="preserve">                          headers:</w:t>
      </w:r>
    </w:p>
    <w:p w14:paraId="32EA0517" w14:textId="77777777" w:rsidR="0086296D" w:rsidRPr="002E5CBA" w:rsidRDefault="0086296D" w:rsidP="0086296D">
      <w:pPr>
        <w:pStyle w:val="PL"/>
        <w:rPr>
          <w:lang w:val="en-US"/>
        </w:rPr>
      </w:pPr>
      <w:r w:rsidRPr="002E5CBA">
        <w:rPr>
          <w:lang w:val="en-US"/>
        </w:rPr>
        <w:t xml:space="preserve">                            Content-Id:</w:t>
      </w:r>
    </w:p>
    <w:p w14:paraId="32EA0518" w14:textId="77777777" w:rsidR="0086296D" w:rsidRPr="002E5CBA" w:rsidRDefault="0086296D" w:rsidP="0086296D">
      <w:pPr>
        <w:pStyle w:val="PL"/>
        <w:rPr>
          <w:lang w:val="en-US"/>
        </w:rPr>
      </w:pPr>
      <w:r w:rsidRPr="002E5CBA">
        <w:rPr>
          <w:lang w:val="en-US"/>
        </w:rPr>
        <w:t xml:space="preserve">                              schema:</w:t>
      </w:r>
    </w:p>
    <w:p w14:paraId="32EA0519" w14:textId="30F141CD" w:rsidR="0086296D" w:rsidRPr="002E5CBA" w:rsidRDefault="0086296D" w:rsidP="0086296D">
      <w:pPr>
        <w:pStyle w:val="PL"/>
        <w:rPr>
          <w:lang w:val="en-US"/>
        </w:rPr>
      </w:pPr>
      <w:r w:rsidRPr="002E5CBA">
        <w:rPr>
          <w:lang w:val="en-US"/>
        </w:rPr>
        <w:t xml:space="preserve">                                type: string</w:t>
      </w:r>
    </w:p>
    <w:p w14:paraId="32EA051A" w14:textId="77777777" w:rsidR="0086296D" w:rsidRPr="002E5CBA" w:rsidRDefault="0086296D" w:rsidP="0086296D">
      <w:pPr>
        <w:pStyle w:val="PL"/>
        <w:rPr>
          <w:lang w:val="en-US"/>
        </w:rPr>
      </w:pPr>
      <w:r w:rsidRPr="002E5CBA">
        <w:rPr>
          <w:lang w:val="en-US"/>
        </w:rPr>
        <w:t xml:space="preserve">                '204':</w:t>
      </w:r>
    </w:p>
    <w:p w14:paraId="32EA051B"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1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400</w:t>
      </w:r>
      <w:r w:rsidR="0086296D" w:rsidRPr="002E5CBA">
        <w:rPr>
          <w:lang w:val="en-US"/>
        </w:rPr>
        <w:t>':</w:t>
      </w:r>
    </w:p>
    <w:p w14:paraId="32EA051D" w14:textId="77777777" w:rsidR="0086296D" w:rsidRPr="002E5CBA" w:rsidRDefault="00062058" w:rsidP="0086296D">
      <w:pPr>
        <w:pStyle w:val="PL"/>
        <w:rPr>
          <w:lang w:val="en-US"/>
        </w:rPr>
      </w:pPr>
      <w:r>
        <w:rPr>
          <w:lang w:val="en-US"/>
        </w:rPr>
        <w:t xml:space="preserve">  </w:t>
      </w:r>
      <w:r w:rsidR="0086296D" w:rsidRPr="002E5CBA">
        <w:rPr>
          <w:lang w:val="en-US"/>
        </w:rPr>
        <w:t xml:space="preserve">               </w:t>
      </w:r>
      <w:r w:rsidR="0086296D">
        <w:rPr>
          <w:lang w:val="en-US"/>
        </w:rPr>
        <w:t xml:space="preserve"> $ref: </w:t>
      </w:r>
      <w:r w:rsidR="0086296D" w:rsidRPr="002E5CBA">
        <w:rPr>
          <w:lang w:val="en-US"/>
        </w:rPr>
        <w:t>'#/components/</w:t>
      </w:r>
      <w:r w:rsidR="0086296D">
        <w:rPr>
          <w:lang w:val="en-US"/>
        </w:rPr>
        <w:t>responses</w:t>
      </w:r>
      <w:r w:rsidR="0086296D" w:rsidRPr="002E5CBA">
        <w:rPr>
          <w:lang w:val="en-US"/>
        </w:rPr>
        <w:t>/</w:t>
      </w:r>
      <w:r w:rsidR="0086296D">
        <w:rPr>
          <w:lang w:val="en-US"/>
        </w:rPr>
        <w:t>V</w:t>
      </w:r>
      <w:r w:rsidR="0086296D" w:rsidRPr="002E5CBA">
        <w:rPr>
          <w:lang w:val="en-US"/>
        </w:rPr>
        <w:t>smfUpdate</w:t>
      </w:r>
      <w:r w:rsidR="0086296D">
        <w:rPr>
          <w:lang w:val="en-US"/>
        </w:rPr>
        <w:t>Error</w:t>
      </w:r>
      <w:r w:rsidR="0086296D" w:rsidRPr="002E5CBA">
        <w:rPr>
          <w:lang w:val="en-US"/>
        </w:rPr>
        <w:t>'</w:t>
      </w:r>
    </w:p>
    <w:p w14:paraId="32EA051E" w14:textId="77777777" w:rsidR="0086296D" w:rsidRPr="002E5CBA" w:rsidRDefault="00062058" w:rsidP="0086296D">
      <w:pPr>
        <w:pStyle w:val="PL"/>
        <w:rPr>
          <w:lang w:val="en-US"/>
        </w:rPr>
      </w:pPr>
      <w:r w:rsidRPr="002E5CBA">
        <w:rPr>
          <w:lang w:val="en-US"/>
        </w:rPr>
        <w:t xml:space="preserve">                </w:t>
      </w:r>
      <w:r w:rsidR="0086296D">
        <w:rPr>
          <w:lang w:val="en-US"/>
        </w:rPr>
        <w:t>'403</w:t>
      </w:r>
      <w:r w:rsidR="0086296D" w:rsidRPr="002E5CBA">
        <w:rPr>
          <w:lang w:val="en-US"/>
        </w:rPr>
        <w:t>':</w:t>
      </w:r>
    </w:p>
    <w:p w14:paraId="32EA051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0"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404</w:t>
      </w:r>
      <w:r w:rsidR="0086296D" w:rsidRPr="002E5CBA">
        <w:rPr>
          <w:lang w:val="en-US"/>
        </w:rPr>
        <w:t>':</w:t>
      </w:r>
    </w:p>
    <w:p w14:paraId="32EA0521"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2" w14:textId="129CEBA6" w:rsidR="00155865" w:rsidRDefault="00155865" w:rsidP="00155865">
      <w:pPr>
        <w:pStyle w:val="PL"/>
        <w:rPr>
          <w:lang w:val="en-US"/>
        </w:rPr>
      </w:pPr>
      <w:r w:rsidRPr="002E5CBA">
        <w:rPr>
          <w:lang w:val="en-US"/>
        </w:rPr>
        <w:t xml:space="preserve">                </w:t>
      </w:r>
      <w:r>
        <w:rPr>
          <w:lang w:val="en-US"/>
        </w:rPr>
        <w:t>'411':</w:t>
      </w:r>
    </w:p>
    <w:p w14:paraId="32EA0523"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24" w14:textId="2908F8DA" w:rsidR="00155865" w:rsidRDefault="00155865" w:rsidP="00155865">
      <w:pPr>
        <w:pStyle w:val="PL"/>
        <w:rPr>
          <w:lang w:val="en-US"/>
        </w:rPr>
      </w:pPr>
      <w:r w:rsidRPr="002E5CBA">
        <w:rPr>
          <w:lang w:val="en-US"/>
        </w:rPr>
        <w:t xml:space="preserve">                </w:t>
      </w:r>
      <w:r>
        <w:rPr>
          <w:lang w:val="en-US"/>
        </w:rPr>
        <w:t>'413':</w:t>
      </w:r>
    </w:p>
    <w:p w14:paraId="32EA0525"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26" w14:textId="583F89DA" w:rsidR="00155865" w:rsidRDefault="00155865" w:rsidP="00155865">
      <w:pPr>
        <w:pStyle w:val="PL"/>
        <w:rPr>
          <w:lang w:val="en-US"/>
        </w:rPr>
      </w:pPr>
      <w:r w:rsidRPr="002E5CBA">
        <w:rPr>
          <w:lang w:val="en-US"/>
        </w:rPr>
        <w:t xml:space="preserve">                </w:t>
      </w:r>
      <w:r>
        <w:rPr>
          <w:lang w:val="en-US"/>
        </w:rPr>
        <w:t>'415':</w:t>
      </w:r>
    </w:p>
    <w:p w14:paraId="32EA0527" w14:textId="211BFA82"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7D62674" w14:textId="1898550D" w:rsidR="00141339" w:rsidRDefault="00141339" w:rsidP="00141339">
      <w:pPr>
        <w:pStyle w:val="PL"/>
        <w:rPr>
          <w:lang w:val="en-US"/>
        </w:rPr>
      </w:pPr>
      <w:r w:rsidRPr="002E5CBA">
        <w:rPr>
          <w:lang w:val="en-US"/>
        </w:rPr>
        <w:t xml:space="preserve">                </w:t>
      </w:r>
      <w:r>
        <w:rPr>
          <w:lang w:val="en-US"/>
        </w:rPr>
        <w:t>'429':</w:t>
      </w:r>
    </w:p>
    <w:p w14:paraId="49660712" w14:textId="4B296A3C"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28"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500</w:t>
      </w:r>
      <w:r w:rsidR="0086296D" w:rsidRPr="002E5CBA">
        <w:rPr>
          <w:lang w:val="en-US"/>
        </w:rPr>
        <w:t>':</w:t>
      </w:r>
    </w:p>
    <w:p w14:paraId="32EA0529"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503</w:t>
      </w:r>
      <w:r w:rsidR="0086296D" w:rsidRPr="002E5CBA">
        <w:rPr>
          <w:lang w:val="en-US"/>
        </w:rPr>
        <w:t>':</w:t>
      </w:r>
    </w:p>
    <w:p w14:paraId="32EA052D"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E"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504</w:t>
      </w:r>
      <w:r w:rsidR="0086296D" w:rsidRPr="002E5CBA">
        <w:rPr>
          <w:lang w:val="en-US"/>
        </w:rPr>
        <w:t>':</w:t>
      </w:r>
    </w:p>
    <w:p w14:paraId="32EA052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30" w14:textId="77777777" w:rsidR="0086296D" w:rsidRDefault="00062058" w:rsidP="0086296D">
      <w:pPr>
        <w:pStyle w:val="PL"/>
        <w:rPr>
          <w:lang w:val="en-US"/>
        </w:rPr>
      </w:pPr>
      <w:r w:rsidRPr="002E5CBA">
        <w:rPr>
          <w:lang w:val="en-US"/>
        </w:rPr>
        <w:t xml:space="preserve">                </w:t>
      </w:r>
      <w:r w:rsidR="0086296D" w:rsidRPr="002E5CBA">
        <w:rPr>
          <w:lang w:val="en-US"/>
        </w:rPr>
        <w:t>default:</w:t>
      </w:r>
    </w:p>
    <w:p w14:paraId="32EA0531"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32" w14:textId="77777777" w:rsidR="0086296D" w:rsidRPr="002E5CBA" w:rsidRDefault="0086296D" w:rsidP="0086296D">
      <w:pPr>
        <w:pStyle w:val="PL"/>
        <w:rPr>
          <w:lang w:val="en-US"/>
        </w:rPr>
      </w:pPr>
    </w:p>
    <w:p w14:paraId="32EA0533" w14:textId="77777777" w:rsidR="0086296D" w:rsidRPr="002E5CBA" w:rsidRDefault="0086296D" w:rsidP="0086296D">
      <w:pPr>
        <w:pStyle w:val="PL"/>
        <w:rPr>
          <w:lang w:val="en-US"/>
        </w:rPr>
      </w:pPr>
      <w:r w:rsidRPr="002E5CBA">
        <w:rPr>
          <w:lang w:val="en-US"/>
        </w:rPr>
        <w:t xml:space="preserve">      responses:</w:t>
      </w:r>
    </w:p>
    <w:p w14:paraId="32EA0534" w14:textId="77777777" w:rsidR="0086296D" w:rsidRPr="002E5CBA" w:rsidRDefault="0086296D" w:rsidP="0086296D">
      <w:pPr>
        <w:pStyle w:val="PL"/>
        <w:rPr>
          <w:lang w:val="en-US"/>
        </w:rPr>
      </w:pPr>
      <w:r w:rsidRPr="002E5CBA">
        <w:rPr>
          <w:lang w:val="en-US"/>
        </w:rPr>
        <w:t xml:space="preserve">        '201':</w:t>
      </w:r>
    </w:p>
    <w:p w14:paraId="32EA0535" w14:textId="77777777" w:rsidR="0086296D" w:rsidRPr="002E5CBA" w:rsidRDefault="0086296D" w:rsidP="0086296D">
      <w:pPr>
        <w:pStyle w:val="PL"/>
        <w:rPr>
          <w:lang w:val="en-US"/>
        </w:rPr>
      </w:pPr>
      <w:r w:rsidRPr="002E5CBA">
        <w:rPr>
          <w:lang w:val="en-US"/>
        </w:rPr>
        <w:t xml:space="preserve">          description: successful creation of a PDU session</w:t>
      </w:r>
    </w:p>
    <w:p w14:paraId="32EA0536" w14:textId="77777777" w:rsidR="0086296D" w:rsidRPr="002E5CBA" w:rsidRDefault="0086296D" w:rsidP="0086296D">
      <w:pPr>
        <w:pStyle w:val="PL"/>
        <w:rPr>
          <w:lang w:val="en-US"/>
        </w:rPr>
      </w:pPr>
      <w:r w:rsidRPr="002E5CBA">
        <w:rPr>
          <w:lang w:val="en-US"/>
        </w:rPr>
        <w:t xml:space="preserve">          content:</w:t>
      </w:r>
    </w:p>
    <w:p w14:paraId="32EA0537" w14:textId="270399EF" w:rsidR="0086296D" w:rsidRPr="002E5CBA" w:rsidRDefault="0086296D" w:rsidP="0086296D">
      <w:pPr>
        <w:pStyle w:val="PL"/>
        <w:rPr>
          <w:lang w:val="en-US"/>
        </w:rPr>
      </w:pPr>
      <w:r w:rsidRPr="002E5CBA">
        <w:rPr>
          <w:lang w:val="en-US"/>
        </w:rPr>
        <w:t xml:space="preserve">            application/json: # message without binary body part</w:t>
      </w:r>
    </w:p>
    <w:p w14:paraId="32EA0538" w14:textId="77777777" w:rsidR="0086296D" w:rsidRPr="002E5CBA" w:rsidRDefault="0086296D" w:rsidP="0086296D">
      <w:pPr>
        <w:pStyle w:val="PL"/>
        <w:rPr>
          <w:lang w:val="en-US"/>
        </w:rPr>
      </w:pPr>
      <w:r w:rsidRPr="002E5CBA">
        <w:rPr>
          <w:lang w:val="en-US"/>
        </w:rPr>
        <w:t xml:space="preserve">              schema:</w:t>
      </w:r>
    </w:p>
    <w:p w14:paraId="32EA0539" w14:textId="77777777" w:rsidR="0086296D" w:rsidRPr="002E5CBA" w:rsidRDefault="0086296D" w:rsidP="0086296D">
      <w:pPr>
        <w:pStyle w:val="PL"/>
        <w:rPr>
          <w:lang w:val="en-US"/>
        </w:rPr>
      </w:pPr>
      <w:r w:rsidRPr="002E5CBA">
        <w:rPr>
          <w:lang w:val="en-US"/>
        </w:rPr>
        <w:t xml:space="preserve">                $ref: '#/components/schemas/PduSessionCreatedData'</w:t>
      </w:r>
    </w:p>
    <w:p w14:paraId="32EA053A" w14:textId="77777777" w:rsidR="0086296D" w:rsidRPr="002E5CBA" w:rsidRDefault="0086296D" w:rsidP="0086296D">
      <w:pPr>
        <w:pStyle w:val="PL"/>
        <w:rPr>
          <w:lang w:val="en-US"/>
        </w:rPr>
      </w:pPr>
      <w:r w:rsidRPr="002E5CBA">
        <w:rPr>
          <w:lang w:val="en-US"/>
        </w:rPr>
        <w:t xml:space="preserve">            multipart/related:  # message with binary body part(s)</w:t>
      </w:r>
    </w:p>
    <w:p w14:paraId="32EA053B" w14:textId="77777777" w:rsidR="0086296D" w:rsidRPr="002E5CBA" w:rsidRDefault="0086296D" w:rsidP="0086296D">
      <w:pPr>
        <w:pStyle w:val="PL"/>
        <w:rPr>
          <w:lang w:val="en-US"/>
        </w:rPr>
      </w:pPr>
      <w:r w:rsidRPr="002E5CBA">
        <w:rPr>
          <w:lang w:val="en-US"/>
        </w:rPr>
        <w:t xml:space="preserve">              schema:</w:t>
      </w:r>
    </w:p>
    <w:p w14:paraId="32EA053C" w14:textId="77777777" w:rsidR="0086296D" w:rsidRPr="002E5CBA" w:rsidRDefault="0086296D" w:rsidP="0086296D">
      <w:pPr>
        <w:pStyle w:val="PL"/>
        <w:rPr>
          <w:lang w:val="en-US"/>
        </w:rPr>
      </w:pPr>
      <w:r w:rsidRPr="002E5CBA">
        <w:rPr>
          <w:lang w:val="en-US"/>
        </w:rPr>
        <w:t xml:space="preserve">                type: object</w:t>
      </w:r>
    </w:p>
    <w:p w14:paraId="32EA053D" w14:textId="77777777" w:rsidR="0086296D" w:rsidRPr="002E5CBA" w:rsidRDefault="0086296D" w:rsidP="0086296D">
      <w:pPr>
        <w:pStyle w:val="PL"/>
        <w:rPr>
          <w:lang w:val="en-US"/>
        </w:rPr>
      </w:pPr>
      <w:r w:rsidRPr="002E5CBA">
        <w:rPr>
          <w:lang w:val="en-US"/>
        </w:rPr>
        <w:t xml:space="preserve">                properties: # Request parts</w:t>
      </w:r>
    </w:p>
    <w:p w14:paraId="32EA053E" w14:textId="77777777" w:rsidR="0086296D" w:rsidRPr="002E5CBA" w:rsidRDefault="0086296D" w:rsidP="0086296D">
      <w:pPr>
        <w:pStyle w:val="PL"/>
        <w:rPr>
          <w:lang w:val="en-US"/>
        </w:rPr>
      </w:pPr>
      <w:r w:rsidRPr="002E5CBA">
        <w:rPr>
          <w:lang w:val="en-US"/>
        </w:rPr>
        <w:t xml:space="preserve">                  jsonData:</w:t>
      </w:r>
    </w:p>
    <w:p w14:paraId="32EA053F" w14:textId="77777777" w:rsidR="0086296D" w:rsidRPr="002E5CBA" w:rsidRDefault="0086296D" w:rsidP="0086296D">
      <w:pPr>
        <w:pStyle w:val="PL"/>
        <w:rPr>
          <w:lang w:val="en-US"/>
        </w:rPr>
      </w:pPr>
      <w:r w:rsidRPr="002E5CBA">
        <w:rPr>
          <w:lang w:val="en-US"/>
        </w:rPr>
        <w:t xml:space="preserve">                    $ref: '#/components/schemas/PduSessionCreatedData'</w:t>
      </w:r>
    </w:p>
    <w:p w14:paraId="32EA0540" w14:textId="77777777" w:rsidR="0086296D" w:rsidRPr="002E5CBA" w:rsidRDefault="0086296D" w:rsidP="0086296D">
      <w:pPr>
        <w:pStyle w:val="PL"/>
        <w:rPr>
          <w:lang w:val="en-US"/>
        </w:rPr>
      </w:pPr>
      <w:r w:rsidRPr="002E5CBA">
        <w:rPr>
          <w:lang w:val="en-US"/>
        </w:rPr>
        <w:t xml:space="preserve">                  binaryDataN1SmInfoToUe:</w:t>
      </w:r>
    </w:p>
    <w:p w14:paraId="32EA0541" w14:textId="77777777" w:rsidR="0086296D" w:rsidRPr="002E5CBA" w:rsidRDefault="0086296D" w:rsidP="0086296D">
      <w:pPr>
        <w:pStyle w:val="PL"/>
        <w:rPr>
          <w:lang w:val="en-US"/>
        </w:rPr>
      </w:pPr>
      <w:r w:rsidRPr="002E5CBA">
        <w:rPr>
          <w:lang w:val="en-US"/>
        </w:rPr>
        <w:t xml:space="preserve">                    type: string</w:t>
      </w:r>
    </w:p>
    <w:p w14:paraId="32EA0542" w14:textId="77777777" w:rsidR="0086296D" w:rsidRPr="002E5CBA" w:rsidRDefault="0086296D" w:rsidP="0086296D">
      <w:pPr>
        <w:pStyle w:val="PL"/>
        <w:rPr>
          <w:lang w:val="en-US"/>
        </w:rPr>
      </w:pPr>
      <w:r w:rsidRPr="002E5CBA">
        <w:rPr>
          <w:lang w:val="en-US"/>
        </w:rPr>
        <w:t xml:space="preserve">                    format: binary</w:t>
      </w:r>
    </w:p>
    <w:p w14:paraId="32EA0543" w14:textId="77777777" w:rsidR="0086296D" w:rsidRPr="002E5CBA" w:rsidRDefault="0086296D" w:rsidP="0086296D">
      <w:pPr>
        <w:pStyle w:val="PL"/>
        <w:rPr>
          <w:lang w:val="en-US"/>
        </w:rPr>
      </w:pPr>
      <w:r w:rsidRPr="002E5CBA">
        <w:rPr>
          <w:lang w:val="en-US"/>
        </w:rPr>
        <w:t xml:space="preserve">              encoding:</w:t>
      </w:r>
    </w:p>
    <w:p w14:paraId="32EA0544" w14:textId="77777777" w:rsidR="0086296D" w:rsidRPr="002E5CBA" w:rsidRDefault="0086296D" w:rsidP="0086296D">
      <w:pPr>
        <w:pStyle w:val="PL"/>
        <w:rPr>
          <w:lang w:val="en-US"/>
        </w:rPr>
      </w:pPr>
      <w:r w:rsidRPr="002E5CBA">
        <w:rPr>
          <w:lang w:val="en-US"/>
        </w:rPr>
        <w:t xml:space="preserve">                jsonData:</w:t>
      </w:r>
    </w:p>
    <w:p w14:paraId="32EA0545" w14:textId="77777777" w:rsidR="0086296D" w:rsidRPr="002E5CBA" w:rsidRDefault="0086296D" w:rsidP="0086296D">
      <w:pPr>
        <w:pStyle w:val="PL"/>
        <w:rPr>
          <w:lang w:val="en-US"/>
        </w:rPr>
      </w:pPr>
      <w:r w:rsidRPr="002E5CBA">
        <w:rPr>
          <w:lang w:val="en-US"/>
        </w:rPr>
        <w:t xml:space="preserve">                  contentType:  application/json</w:t>
      </w:r>
    </w:p>
    <w:p w14:paraId="32EA0546" w14:textId="77777777" w:rsidR="0086296D" w:rsidRPr="002E5CBA" w:rsidRDefault="0086296D" w:rsidP="0086296D">
      <w:pPr>
        <w:pStyle w:val="PL"/>
        <w:rPr>
          <w:lang w:val="en-US"/>
        </w:rPr>
      </w:pPr>
      <w:r w:rsidRPr="002E5CBA">
        <w:rPr>
          <w:lang w:val="en-US"/>
        </w:rPr>
        <w:t xml:space="preserve">                binaryDataN1SmInfoToUe:</w:t>
      </w:r>
    </w:p>
    <w:p w14:paraId="32EA0547" w14:textId="77777777" w:rsidR="0086296D" w:rsidRPr="002E5CBA" w:rsidRDefault="0086296D" w:rsidP="0086296D">
      <w:pPr>
        <w:pStyle w:val="PL"/>
        <w:rPr>
          <w:lang w:val="en-US"/>
        </w:rPr>
      </w:pPr>
      <w:r w:rsidRPr="002E5CBA">
        <w:rPr>
          <w:lang w:val="en-US"/>
        </w:rPr>
        <w:t xml:space="preserve">                  contentType:  application/vnd.3gpp.5gnas</w:t>
      </w:r>
    </w:p>
    <w:p w14:paraId="32EA0548" w14:textId="77777777" w:rsidR="0086296D" w:rsidRPr="002E5CBA" w:rsidRDefault="0086296D" w:rsidP="0086296D">
      <w:pPr>
        <w:pStyle w:val="PL"/>
        <w:rPr>
          <w:lang w:val="en-US"/>
        </w:rPr>
      </w:pPr>
      <w:r w:rsidRPr="002E5CBA">
        <w:rPr>
          <w:lang w:val="en-US"/>
        </w:rPr>
        <w:t xml:space="preserve">                  headers:</w:t>
      </w:r>
    </w:p>
    <w:p w14:paraId="32EA0549" w14:textId="77777777" w:rsidR="0086296D" w:rsidRPr="002E5CBA" w:rsidRDefault="0086296D" w:rsidP="0086296D">
      <w:pPr>
        <w:pStyle w:val="PL"/>
        <w:rPr>
          <w:lang w:val="en-US"/>
        </w:rPr>
      </w:pPr>
      <w:r w:rsidRPr="002E5CBA">
        <w:rPr>
          <w:lang w:val="en-US"/>
        </w:rPr>
        <w:t xml:space="preserve">                    Content-Id:</w:t>
      </w:r>
    </w:p>
    <w:p w14:paraId="32EA054A" w14:textId="77777777" w:rsidR="0086296D" w:rsidRPr="002E5CBA" w:rsidRDefault="0086296D" w:rsidP="0086296D">
      <w:pPr>
        <w:pStyle w:val="PL"/>
        <w:rPr>
          <w:lang w:val="en-US"/>
        </w:rPr>
      </w:pPr>
      <w:r w:rsidRPr="002E5CBA">
        <w:rPr>
          <w:lang w:val="en-US"/>
        </w:rPr>
        <w:t xml:space="preserve">                      schema:</w:t>
      </w:r>
    </w:p>
    <w:p w14:paraId="32EA054B" w14:textId="327625CC" w:rsidR="0086296D" w:rsidRDefault="0086296D" w:rsidP="0086296D">
      <w:pPr>
        <w:pStyle w:val="PL"/>
        <w:rPr>
          <w:lang w:val="en-US"/>
        </w:rPr>
      </w:pPr>
      <w:r w:rsidRPr="002E5CBA">
        <w:rPr>
          <w:lang w:val="en-US"/>
        </w:rPr>
        <w:t xml:space="preserve">                        type: string</w:t>
      </w:r>
    </w:p>
    <w:p w14:paraId="5C7A2563" w14:textId="77777777" w:rsidR="001E3D3C" w:rsidRDefault="001E3D3C" w:rsidP="001E3D3C">
      <w:pPr>
        <w:pStyle w:val="PL"/>
      </w:pPr>
      <w:r>
        <w:t xml:space="preserve">          headers:</w:t>
      </w:r>
    </w:p>
    <w:p w14:paraId="54F924D9" w14:textId="77777777" w:rsidR="001E3D3C" w:rsidRDefault="001E3D3C" w:rsidP="001E3D3C">
      <w:pPr>
        <w:pStyle w:val="PL"/>
      </w:pPr>
      <w:r>
        <w:t xml:space="preserve">            Location:</w:t>
      </w:r>
    </w:p>
    <w:p w14:paraId="75078985" w14:textId="3F21CED6" w:rsidR="001E3D3C" w:rsidRDefault="001E3D3C" w:rsidP="001E3D3C">
      <w:pPr>
        <w:pStyle w:val="PL"/>
      </w:pPr>
      <w:r>
        <w:t xml:space="preserve">              description: 'Contains the URI of the newly created resource, according to the structure: {apiRoot}/nsmf-pdusession/</w:t>
      </w:r>
      <w:r w:rsidR="00B76A8B">
        <w:t>{apiVersion}</w:t>
      </w:r>
      <w:r>
        <w:t>/pdu-sessions/{pduSessionRef}'</w:t>
      </w:r>
    </w:p>
    <w:p w14:paraId="3D33BAB6" w14:textId="77777777" w:rsidR="001E3D3C" w:rsidRDefault="001E3D3C" w:rsidP="001E3D3C">
      <w:pPr>
        <w:pStyle w:val="PL"/>
      </w:pPr>
      <w:r>
        <w:t xml:space="preserve">              required: true</w:t>
      </w:r>
    </w:p>
    <w:p w14:paraId="048EBAA7" w14:textId="77777777" w:rsidR="001E3D3C" w:rsidRDefault="001E3D3C" w:rsidP="001E3D3C">
      <w:pPr>
        <w:pStyle w:val="PL"/>
      </w:pPr>
      <w:r>
        <w:t xml:space="preserve">              schema:</w:t>
      </w:r>
    </w:p>
    <w:p w14:paraId="4A4E0F5F" w14:textId="13E17DCF" w:rsidR="001E3D3C" w:rsidRPr="00757B26" w:rsidRDefault="001E3D3C" w:rsidP="0086296D">
      <w:pPr>
        <w:pStyle w:val="PL"/>
      </w:pPr>
      <w:r>
        <w:t xml:space="preserve">                type: string</w:t>
      </w:r>
    </w:p>
    <w:p w14:paraId="32EA054C"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54D" w14:textId="7B76FD73" w:rsidR="0086296D" w:rsidRDefault="0086296D" w:rsidP="0086296D">
      <w:pPr>
        <w:pStyle w:val="PL"/>
        <w:rPr>
          <w:lang w:val="en-US"/>
        </w:rPr>
      </w:pPr>
      <w:r w:rsidRPr="002E5CBA">
        <w:rPr>
          <w:lang w:val="en-US"/>
        </w:rPr>
        <w:t xml:space="preserve">          description: </w:t>
      </w:r>
      <w:r>
        <w:rPr>
          <w:lang w:val="en-US"/>
        </w:rPr>
        <w:t>temporary redirect</w:t>
      </w:r>
    </w:p>
    <w:p w14:paraId="0C72BD76" w14:textId="77777777" w:rsidR="0048548F" w:rsidRDefault="0048548F" w:rsidP="0048548F">
      <w:pPr>
        <w:pStyle w:val="PL"/>
      </w:pPr>
      <w:r>
        <w:t xml:space="preserve">          headers:</w:t>
      </w:r>
    </w:p>
    <w:p w14:paraId="28DB1F6D" w14:textId="77777777" w:rsidR="0048548F" w:rsidRDefault="0048548F" w:rsidP="0048548F">
      <w:pPr>
        <w:pStyle w:val="PL"/>
      </w:pPr>
      <w:r>
        <w:lastRenderedPageBreak/>
        <w:t xml:space="preserve">          </w:t>
      </w:r>
      <w:r>
        <w:rPr>
          <w:rFonts w:hint="eastAsia"/>
          <w:lang w:eastAsia="zh-CN"/>
        </w:rPr>
        <w:t xml:space="preserve">  </w:t>
      </w:r>
      <w:r>
        <w:t>Location:</w:t>
      </w:r>
    </w:p>
    <w:p w14:paraId="79515DFA"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418F47AA" w14:textId="77777777" w:rsidR="0048548F" w:rsidRDefault="0048548F" w:rsidP="0048548F">
      <w:pPr>
        <w:pStyle w:val="PL"/>
      </w:pPr>
      <w:r>
        <w:t xml:space="preserve">          </w:t>
      </w:r>
      <w:r>
        <w:rPr>
          <w:rFonts w:hint="eastAsia"/>
          <w:lang w:eastAsia="zh-CN"/>
        </w:rPr>
        <w:t xml:space="preserve">    </w:t>
      </w:r>
      <w:r>
        <w:t>required: true</w:t>
      </w:r>
    </w:p>
    <w:p w14:paraId="30BD2ABD" w14:textId="77777777" w:rsidR="0048548F" w:rsidRDefault="0048548F" w:rsidP="0048548F">
      <w:pPr>
        <w:pStyle w:val="PL"/>
      </w:pPr>
      <w:r>
        <w:t xml:space="preserve">          </w:t>
      </w:r>
      <w:r>
        <w:rPr>
          <w:rFonts w:hint="eastAsia"/>
          <w:lang w:eastAsia="zh-CN"/>
        </w:rPr>
        <w:t xml:space="preserve">    </w:t>
      </w:r>
      <w:r>
        <w:t>schema:</w:t>
      </w:r>
    </w:p>
    <w:p w14:paraId="1EE62881" w14:textId="6F789691"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54E" w14:textId="77777777" w:rsidR="0086296D" w:rsidRPr="00CB5630" w:rsidRDefault="0086296D" w:rsidP="0086296D">
      <w:pPr>
        <w:pStyle w:val="PL"/>
        <w:rPr>
          <w:lang w:val="en-US"/>
        </w:rPr>
      </w:pPr>
      <w:r w:rsidRPr="00CB5630">
        <w:rPr>
          <w:lang w:val="en-US"/>
        </w:rPr>
        <w:t xml:space="preserve">        '308':</w:t>
      </w:r>
    </w:p>
    <w:p w14:paraId="32EA054F" w14:textId="6E39AB82" w:rsidR="0086296D" w:rsidRDefault="0086296D" w:rsidP="0086296D">
      <w:pPr>
        <w:pStyle w:val="PL"/>
        <w:rPr>
          <w:lang w:val="en-US"/>
        </w:rPr>
      </w:pPr>
      <w:r w:rsidRPr="00CB5630">
        <w:rPr>
          <w:lang w:val="en-US"/>
        </w:rPr>
        <w:t xml:space="preserve">          </w:t>
      </w:r>
      <w:r w:rsidRPr="00046E6A">
        <w:rPr>
          <w:lang w:val="en-US"/>
        </w:rPr>
        <w:t>description: permanent redirect</w:t>
      </w:r>
    </w:p>
    <w:p w14:paraId="2A0B26DC" w14:textId="77777777" w:rsidR="0048548F" w:rsidRDefault="0048548F" w:rsidP="0048548F">
      <w:pPr>
        <w:pStyle w:val="PL"/>
      </w:pPr>
      <w:r>
        <w:t xml:space="preserve">          headers:</w:t>
      </w:r>
    </w:p>
    <w:p w14:paraId="08DE9C78" w14:textId="77777777" w:rsidR="0048548F" w:rsidRDefault="0048548F" w:rsidP="0048548F">
      <w:pPr>
        <w:pStyle w:val="PL"/>
      </w:pPr>
      <w:r>
        <w:t xml:space="preserve">          </w:t>
      </w:r>
      <w:r>
        <w:rPr>
          <w:rFonts w:hint="eastAsia"/>
          <w:lang w:eastAsia="zh-CN"/>
        </w:rPr>
        <w:t xml:space="preserve">  </w:t>
      </w:r>
      <w:r>
        <w:t>Location:</w:t>
      </w:r>
    </w:p>
    <w:p w14:paraId="5F25533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5F5C0CB" w14:textId="77777777" w:rsidR="0048548F" w:rsidRDefault="0048548F" w:rsidP="0048548F">
      <w:pPr>
        <w:pStyle w:val="PL"/>
      </w:pPr>
      <w:r>
        <w:t xml:space="preserve">          </w:t>
      </w:r>
      <w:r>
        <w:rPr>
          <w:rFonts w:hint="eastAsia"/>
          <w:lang w:eastAsia="zh-CN"/>
        </w:rPr>
        <w:t xml:space="preserve">    </w:t>
      </w:r>
      <w:r>
        <w:t>required: true</w:t>
      </w:r>
    </w:p>
    <w:p w14:paraId="2FF1E97D" w14:textId="77777777" w:rsidR="0048548F" w:rsidRDefault="0048548F" w:rsidP="0048548F">
      <w:pPr>
        <w:pStyle w:val="PL"/>
      </w:pPr>
      <w:r>
        <w:t xml:space="preserve">          </w:t>
      </w:r>
      <w:r>
        <w:rPr>
          <w:rFonts w:hint="eastAsia"/>
          <w:lang w:eastAsia="zh-CN"/>
        </w:rPr>
        <w:t xml:space="preserve">    </w:t>
      </w:r>
      <w:r>
        <w:t>schema:</w:t>
      </w:r>
    </w:p>
    <w:p w14:paraId="35759722" w14:textId="32520F54" w:rsidR="0048548F" w:rsidRDefault="0048548F" w:rsidP="0086296D">
      <w:pPr>
        <w:pStyle w:val="PL"/>
        <w:rPr>
          <w:lang w:val="en-US" w:eastAsia="zh-CN"/>
        </w:rPr>
      </w:pPr>
      <w:r>
        <w:t xml:space="preserve">          </w:t>
      </w:r>
      <w:r>
        <w:rPr>
          <w:rFonts w:hint="eastAsia"/>
          <w:lang w:eastAsia="zh-CN"/>
        </w:rPr>
        <w:t xml:space="preserve">      </w:t>
      </w:r>
      <w:r>
        <w:t>type: string</w:t>
      </w:r>
    </w:p>
    <w:p w14:paraId="32EA0550" w14:textId="77777777" w:rsidR="0086296D" w:rsidRPr="002E5CBA" w:rsidRDefault="0086296D" w:rsidP="0086296D">
      <w:pPr>
        <w:pStyle w:val="PL"/>
        <w:rPr>
          <w:lang w:val="en-US"/>
        </w:rPr>
      </w:pPr>
      <w:r w:rsidRPr="002E5CBA">
        <w:rPr>
          <w:lang w:val="en-US"/>
        </w:rPr>
        <w:t xml:space="preserve">        '400':</w:t>
      </w:r>
    </w:p>
    <w:p w14:paraId="32EA0551"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2"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53"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4"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55"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6" w14:textId="213AC396" w:rsidR="004F1F0A" w:rsidRDefault="004F1F0A" w:rsidP="004F1F0A">
      <w:pPr>
        <w:pStyle w:val="PL"/>
        <w:rPr>
          <w:lang w:val="en-US"/>
        </w:rPr>
      </w:pPr>
      <w:r w:rsidRPr="002E5CBA">
        <w:rPr>
          <w:lang w:val="en-US"/>
        </w:rPr>
        <w:t xml:space="preserve">        </w:t>
      </w:r>
      <w:r>
        <w:rPr>
          <w:lang w:val="en-US"/>
        </w:rPr>
        <w:t>'411':</w:t>
      </w:r>
    </w:p>
    <w:p w14:paraId="32EA0557"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58" w14:textId="666E0A49" w:rsidR="004F1F0A" w:rsidRDefault="004F1F0A" w:rsidP="004F1F0A">
      <w:pPr>
        <w:pStyle w:val="PL"/>
        <w:rPr>
          <w:lang w:val="en-US"/>
        </w:rPr>
      </w:pPr>
      <w:r w:rsidRPr="002E5CBA">
        <w:rPr>
          <w:lang w:val="en-US"/>
        </w:rPr>
        <w:t xml:space="preserve">        </w:t>
      </w:r>
      <w:r>
        <w:rPr>
          <w:lang w:val="en-US"/>
        </w:rPr>
        <w:t>'413':</w:t>
      </w:r>
    </w:p>
    <w:p w14:paraId="32EA0559"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5A" w14:textId="268D8696" w:rsidR="004F1F0A" w:rsidRDefault="004F1F0A" w:rsidP="004F1F0A">
      <w:pPr>
        <w:pStyle w:val="PL"/>
        <w:rPr>
          <w:lang w:val="en-US"/>
        </w:rPr>
      </w:pPr>
      <w:r w:rsidRPr="002E5CBA">
        <w:rPr>
          <w:lang w:val="en-US"/>
        </w:rPr>
        <w:t xml:space="preserve">        </w:t>
      </w:r>
      <w:r>
        <w:rPr>
          <w:lang w:val="en-US"/>
        </w:rPr>
        <w:t>'415':</w:t>
      </w:r>
    </w:p>
    <w:p w14:paraId="32EA055B" w14:textId="616D2F7B"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867CCD6" w14:textId="1E70E9D5" w:rsidR="00141339" w:rsidRDefault="00141339" w:rsidP="00141339">
      <w:pPr>
        <w:pStyle w:val="PL"/>
        <w:rPr>
          <w:lang w:val="en-US"/>
        </w:rPr>
      </w:pPr>
      <w:r w:rsidRPr="002E5CBA">
        <w:rPr>
          <w:lang w:val="en-US"/>
        </w:rPr>
        <w:t xml:space="preserve">        </w:t>
      </w:r>
      <w:r>
        <w:rPr>
          <w:lang w:val="en-US"/>
        </w:rPr>
        <w:t>'429':</w:t>
      </w:r>
    </w:p>
    <w:p w14:paraId="34C3711A" w14:textId="08099E37"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5C"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5D"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0"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61"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2" w14:textId="77777777" w:rsidR="0086296D" w:rsidRDefault="0086296D" w:rsidP="0086296D">
      <w:pPr>
        <w:pStyle w:val="PL"/>
        <w:rPr>
          <w:lang w:val="en-US"/>
        </w:rPr>
      </w:pPr>
      <w:r w:rsidRPr="002E5CBA">
        <w:rPr>
          <w:lang w:val="en-US"/>
        </w:rPr>
        <w:t xml:space="preserve">        default:</w:t>
      </w:r>
    </w:p>
    <w:p w14:paraId="32EA0563"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64" w14:textId="7994D228" w:rsidR="0086296D" w:rsidRPr="002E5CBA" w:rsidRDefault="0086296D" w:rsidP="0086296D">
      <w:pPr>
        <w:pStyle w:val="PL"/>
        <w:rPr>
          <w:lang w:val="en-US"/>
        </w:rPr>
      </w:pPr>
    </w:p>
    <w:p w14:paraId="32EA0565" w14:textId="77777777" w:rsidR="0086296D" w:rsidRPr="00757B26" w:rsidRDefault="0086296D" w:rsidP="0086296D">
      <w:pPr>
        <w:pStyle w:val="PL"/>
        <w:rPr>
          <w:lang w:val="fr-FR"/>
        </w:rPr>
      </w:pPr>
      <w:r w:rsidRPr="000515DE">
        <w:rPr>
          <w:lang w:val="en-US"/>
        </w:rPr>
        <w:t xml:space="preserve">  </w:t>
      </w:r>
      <w:r w:rsidRPr="00757B26">
        <w:rPr>
          <w:lang w:val="fr-FR"/>
        </w:rPr>
        <w:t>/pdu-sessions/{pduSessionRef}/modify:</w:t>
      </w:r>
    </w:p>
    <w:p w14:paraId="32EA0566" w14:textId="77777777" w:rsidR="0086296D" w:rsidRPr="00757B26" w:rsidRDefault="0086296D" w:rsidP="0086296D">
      <w:pPr>
        <w:pStyle w:val="PL"/>
        <w:rPr>
          <w:lang w:val="fr-FR"/>
        </w:rPr>
      </w:pPr>
      <w:r w:rsidRPr="00757B26">
        <w:rPr>
          <w:lang w:val="fr-FR"/>
        </w:rPr>
        <w:t xml:space="preserve">    post:</w:t>
      </w:r>
    </w:p>
    <w:p w14:paraId="32EA0567" w14:textId="77777777" w:rsidR="0086296D" w:rsidRPr="002E5CBA" w:rsidRDefault="0086296D" w:rsidP="0086296D">
      <w:pPr>
        <w:pStyle w:val="PL"/>
        <w:rPr>
          <w:lang w:val="en-US"/>
        </w:rPr>
      </w:pPr>
      <w:r w:rsidRPr="00757B26">
        <w:rPr>
          <w:lang w:val="fr-FR"/>
        </w:rPr>
        <w:t xml:space="preserve">      </w:t>
      </w:r>
      <w:r w:rsidRPr="002E5CBA">
        <w:rPr>
          <w:lang w:val="en-US"/>
        </w:rPr>
        <w:t>summary:  Update (initiated by V-SMF)</w:t>
      </w:r>
    </w:p>
    <w:p w14:paraId="32EA0568" w14:textId="77777777" w:rsidR="0086296D" w:rsidRPr="002E5CBA" w:rsidRDefault="0086296D" w:rsidP="0086296D">
      <w:pPr>
        <w:pStyle w:val="PL"/>
        <w:rPr>
          <w:lang w:val="en-US"/>
        </w:rPr>
      </w:pPr>
      <w:r w:rsidRPr="002E5CBA">
        <w:rPr>
          <w:lang w:val="en-US"/>
        </w:rPr>
        <w:t xml:space="preserve">      tags:</w:t>
      </w:r>
    </w:p>
    <w:p w14:paraId="32EA0569" w14:textId="77777777" w:rsidR="0086296D" w:rsidRPr="002E5CBA" w:rsidRDefault="0086296D" w:rsidP="0086296D">
      <w:pPr>
        <w:pStyle w:val="PL"/>
        <w:rPr>
          <w:lang w:val="en-US"/>
        </w:rPr>
      </w:pPr>
      <w:r w:rsidRPr="002E5CBA">
        <w:rPr>
          <w:lang w:val="en-US"/>
        </w:rPr>
        <w:t xml:space="preserve">        - Individual PDU session (H-SMF)</w:t>
      </w:r>
    </w:p>
    <w:p w14:paraId="32EA056A" w14:textId="77777777" w:rsidR="0086296D" w:rsidRPr="002E5CBA" w:rsidRDefault="0086296D" w:rsidP="0086296D">
      <w:pPr>
        <w:pStyle w:val="PL"/>
        <w:rPr>
          <w:lang w:val="en-US"/>
        </w:rPr>
      </w:pPr>
      <w:r w:rsidRPr="002E5CBA">
        <w:rPr>
          <w:lang w:val="en-US"/>
        </w:rPr>
        <w:t xml:space="preserve">      operationId: UpdatePduSession</w:t>
      </w:r>
    </w:p>
    <w:p w14:paraId="32EA056B" w14:textId="77777777" w:rsidR="0086296D" w:rsidRPr="002E5CBA" w:rsidRDefault="0086296D" w:rsidP="0086296D">
      <w:pPr>
        <w:pStyle w:val="PL"/>
        <w:rPr>
          <w:lang w:val="en-US"/>
        </w:rPr>
      </w:pPr>
      <w:r w:rsidRPr="002E5CBA">
        <w:rPr>
          <w:lang w:val="en-US"/>
        </w:rPr>
        <w:t xml:space="preserve">      parameters:</w:t>
      </w:r>
    </w:p>
    <w:p w14:paraId="32EA056C" w14:textId="77777777" w:rsidR="0086296D" w:rsidRPr="002E5CBA" w:rsidRDefault="0086296D" w:rsidP="0086296D">
      <w:pPr>
        <w:pStyle w:val="PL"/>
        <w:rPr>
          <w:lang w:val="en-US"/>
        </w:rPr>
      </w:pPr>
      <w:r w:rsidRPr="002E5CBA">
        <w:rPr>
          <w:lang w:val="en-US"/>
        </w:rPr>
        <w:t xml:space="preserve">        - name: pduSessionRef</w:t>
      </w:r>
    </w:p>
    <w:p w14:paraId="32EA056D" w14:textId="77777777" w:rsidR="0086296D" w:rsidRPr="002E5CBA" w:rsidRDefault="0086296D" w:rsidP="0086296D">
      <w:pPr>
        <w:pStyle w:val="PL"/>
        <w:rPr>
          <w:lang w:val="en-US"/>
        </w:rPr>
      </w:pPr>
      <w:r w:rsidRPr="002E5CBA">
        <w:rPr>
          <w:lang w:val="en-US"/>
        </w:rPr>
        <w:t xml:space="preserve">          in: path</w:t>
      </w:r>
    </w:p>
    <w:p w14:paraId="32EA056E" w14:textId="35C1E05E" w:rsidR="0086296D" w:rsidRPr="002E5CBA" w:rsidRDefault="0086296D" w:rsidP="0086296D">
      <w:pPr>
        <w:pStyle w:val="PL"/>
        <w:rPr>
          <w:lang w:val="en-US"/>
        </w:rPr>
      </w:pPr>
      <w:r w:rsidRPr="002E5CBA">
        <w:rPr>
          <w:lang w:val="en-US"/>
        </w:rPr>
        <w:t xml:space="preserve">          description:  PDU session reference</w:t>
      </w:r>
    </w:p>
    <w:p w14:paraId="32EA056F" w14:textId="69C93D1A" w:rsidR="0086296D" w:rsidRPr="002E5CBA" w:rsidRDefault="0086296D" w:rsidP="0086296D">
      <w:pPr>
        <w:pStyle w:val="PL"/>
        <w:rPr>
          <w:lang w:val="en-US"/>
        </w:rPr>
      </w:pPr>
      <w:r w:rsidRPr="002E5CBA">
        <w:rPr>
          <w:lang w:val="en-US"/>
        </w:rPr>
        <w:t xml:space="preserve">          required: true</w:t>
      </w:r>
    </w:p>
    <w:p w14:paraId="32EA0570" w14:textId="77777777" w:rsidR="0086296D" w:rsidRPr="002E5CBA" w:rsidRDefault="0086296D" w:rsidP="0086296D">
      <w:pPr>
        <w:pStyle w:val="PL"/>
        <w:rPr>
          <w:lang w:val="en-US"/>
        </w:rPr>
      </w:pPr>
      <w:r w:rsidRPr="002E5CBA">
        <w:rPr>
          <w:lang w:val="en-US"/>
        </w:rPr>
        <w:t xml:space="preserve">          schema:</w:t>
      </w:r>
    </w:p>
    <w:p w14:paraId="32EA0571" w14:textId="683A0F2C" w:rsidR="0086296D" w:rsidRPr="002E5CBA" w:rsidRDefault="0086296D" w:rsidP="0086296D">
      <w:pPr>
        <w:pStyle w:val="PL"/>
        <w:rPr>
          <w:lang w:val="en-US"/>
        </w:rPr>
      </w:pPr>
      <w:r w:rsidRPr="002E5CBA">
        <w:rPr>
          <w:lang w:val="en-US"/>
        </w:rPr>
        <w:t xml:space="preserve">            type: string</w:t>
      </w:r>
    </w:p>
    <w:p w14:paraId="32EA0572" w14:textId="77777777" w:rsidR="0086296D" w:rsidRPr="002E5CBA" w:rsidRDefault="0086296D" w:rsidP="0086296D">
      <w:pPr>
        <w:pStyle w:val="PL"/>
        <w:rPr>
          <w:lang w:val="en-US"/>
        </w:rPr>
      </w:pPr>
      <w:r w:rsidRPr="002E5CBA">
        <w:rPr>
          <w:lang w:val="en-US"/>
        </w:rPr>
        <w:t xml:space="preserve">      requestBody:</w:t>
      </w:r>
    </w:p>
    <w:p w14:paraId="32EA0573" w14:textId="77777777" w:rsidR="0086296D" w:rsidRPr="002E5CBA" w:rsidRDefault="0086296D" w:rsidP="0086296D">
      <w:pPr>
        <w:pStyle w:val="PL"/>
        <w:rPr>
          <w:lang w:val="en-US"/>
        </w:rPr>
      </w:pPr>
      <w:r w:rsidRPr="002E5CBA">
        <w:rPr>
          <w:lang w:val="en-US"/>
        </w:rPr>
        <w:t xml:space="preserve">        description: representation of the updates to apply to the PDU session</w:t>
      </w:r>
    </w:p>
    <w:p w14:paraId="32EA0574" w14:textId="77777777" w:rsidR="0086296D" w:rsidRPr="002E5CBA" w:rsidRDefault="0086296D" w:rsidP="0086296D">
      <w:pPr>
        <w:pStyle w:val="PL"/>
        <w:rPr>
          <w:lang w:val="en-US"/>
        </w:rPr>
      </w:pPr>
      <w:r w:rsidRPr="002E5CBA">
        <w:rPr>
          <w:lang w:val="en-US"/>
        </w:rPr>
        <w:t xml:space="preserve">        required: true</w:t>
      </w:r>
    </w:p>
    <w:p w14:paraId="32EA0575" w14:textId="77777777" w:rsidR="0086296D" w:rsidRPr="002E5CBA" w:rsidRDefault="0086296D" w:rsidP="0086296D">
      <w:pPr>
        <w:pStyle w:val="PL"/>
        <w:rPr>
          <w:lang w:val="en-US"/>
        </w:rPr>
      </w:pPr>
      <w:r w:rsidRPr="002E5CBA">
        <w:rPr>
          <w:lang w:val="en-US"/>
        </w:rPr>
        <w:t xml:space="preserve">        content:</w:t>
      </w:r>
    </w:p>
    <w:p w14:paraId="32EA0576" w14:textId="1664E713" w:rsidR="0086296D" w:rsidRPr="002E5CBA" w:rsidRDefault="0086296D" w:rsidP="0086296D">
      <w:pPr>
        <w:pStyle w:val="PL"/>
        <w:rPr>
          <w:lang w:val="en-US"/>
        </w:rPr>
      </w:pPr>
      <w:r w:rsidRPr="002E5CBA">
        <w:rPr>
          <w:lang w:val="en-US"/>
        </w:rPr>
        <w:t xml:space="preserve">          application/json: # message without binary body part</w:t>
      </w:r>
    </w:p>
    <w:p w14:paraId="32EA0577" w14:textId="77777777" w:rsidR="0086296D" w:rsidRPr="002E5CBA" w:rsidRDefault="0086296D" w:rsidP="0086296D">
      <w:pPr>
        <w:pStyle w:val="PL"/>
        <w:rPr>
          <w:lang w:val="en-US"/>
        </w:rPr>
      </w:pPr>
      <w:r w:rsidRPr="002E5CBA">
        <w:rPr>
          <w:lang w:val="en-US"/>
        </w:rPr>
        <w:t xml:space="preserve">            schema:</w:t>
      </w:r>
    </w:p>
    <w:p w14:paraId="32EA0578" w14:textId="77777777" w:rsidR="0086296D" w:rsidRPr="002E5CBA" w:rsidRDefault="0086296D" w:rsidP="0086296D">
      <w:pPr>
        <w:pStyle w:val="PL"/>
        <w:rPr>
          <w:lang w:val="en-US"/>
        </w:rPr>
      </w:pPr>
      <w:r w:rsidRPr="002E5CBA">
        <w:rPr>
          <w:lang w:val="en-US"/>
        </w:rPr>
        <w:t xml:space="preserve">              $ref: '#/components/schemas/HsmfUpdateData'</w:t>
      </w:r>
    </w:p>
    <w:p w14:paraId="32EA0579" w14:textId="77777777" w:rsidR="0086296D" w:rsidRPr="002E5CBA" w:rsidRDefault="0086296D" w:rsidP="0086296D">
      <w:pPr>
        <w:pStyle w:val="PL"/>
        <w:rPr>
          <w:lang w:val="en-US"/>
        </w:rPr>
      </w:pPr>
      <w:r w:rsidRPr="002E5CBA">
        <w:rPr>
          <w:lang w:val="en-US"/>
        </w:rPr>
        <w:t xml:space="preserve">          multipart/related:  # message with binary body part(s)</w:t>
      </w:r>
    </w:p>
    <w:p w14:paraId="32EA057A" w14:textId="77777777" w:rsidR="0086296D" w:rsidRPr="002E5CBA" w:rsidRDefault="0086296D" w:rsidP="0086296D">
      <w:pPr>
        <w:pStyle w:val="PL"/>
        <w:rPr>
          <w:lang w:val="en-US"/>
        </w:rPr>
      </w:pPr>
      <w:r w:rsidRPr="002E5CBA">
        <w:rPr>
          <w:lang w:val="en-US"/>
        </w:rPr>
        <w:t xml:space="preserve">            schema:</w:t>
      </w:r>
    </w:p>
    <w:p w14:paraId="32EA057B" w14:textId="77777777" w:rsidR="0086296D" w:rsidRPr="002E5CBA" w:rsidRDefault="0086296D" w:rsidP="0086296D">
      <w:pPr>
        <w:pStyle w:val="PL"/>
        <w:rPr>
          <w:lang w:val="en-US"/>
        </w:rPr>
      </w:pPr>
      <w:r w:rsidRPr="002E5CBA">
        <w:rPr>
          <w:lang w:val="en-US"/>
        </w:rPr>
        <w:t xml:space="preserve">              type: object</w:t>
      </w:r>
    </w:p>
    <w:p w14:paraId="32EA057C" w14:textId="77777777" w:rsidR="0086296D" w:rsidRPr="002E5CBA" w:rsidRDefault="0086296D" w:rsidP="0086296D">
      <w:pPr>
        <w:pStyle w:val="PL"/>
        <w:rPr>
          <w:lang w:val="en-US"/>
        </w:rPr>
      </w:pPr>
      <w:r w:rsidRPr="002E5CBA">
        <w:rPr>
          <w:lang w:val="en-US"/>
        </w:rPr>
        <w:t xml:space="preserve">              properties: # Request parts</w:t>
      </w:r>
    </w:p>
    <w:p w14:paraId="32EA057D" w14:textId="77777777" w:rsidR="0086296D" w:rsidRPr="002E5CBA" w:rsidRDefault="0086296D" w:rsidP="0086296D">
      <w:pPr>
        <w:pStyle w:val="PL"/>
        <w:rPr>
          <w:lang w:val="en-US"/>
        </w:rPr>
      </w:pPr>
      <w:r w:rsidRPr="002E5CBA">
        <w:rPr>
          <w:lang w:val="en-US"/>
        </w:rPr>
        <w:t xml:space="preserve">                jsonData:</w:t>
      </w:r>
    </w:p>
    <w:p w14:paraId="32EA057E" w14:textId="77777777" w:rsidR="0086296D" w:rsidRPr="002E5CBA" w:rsidRDefault="0086296D" w:rsidP="0086296D">
      <w:pPr>
        <w:pStyle w:val="PL"/>
        <w:rPr>
          <w:lang w:val="en-US"/>
        </w:rPr>
      </w:pPr>
      <w:r w:rsidRPr="002E5CBA">
        <w:rPr>
          <w:lang w:val="en-US"/>
        </w:rPr>
        <w:t xml:space="preserve">                  $ref: '#/components/schemas/HsmfUpdateData'</w:t>
      </w:r>
    </w:p>
    <w:p w14:paraId="32EA057F" w14:textId="77777777" w:rsidR="0086296D" w:rsidRPr="002E5CBA" w:rsidRDefault="0086296D" w:rsidP="0086296D">
      <w:pPr>
        <w:pStyle w:val="PL"/>
        <w:rPr>
          <w:lang w:val="en-US"/>
        </w:rPr>
      </w:pPr>
      <w:r w:rsidRPr="002E5CBA">
        <w:rPr>
          <w:lang w:val="en-US"/>
        </w:rPr>
        <w:t xml:space="preserve">                binaryDataN1SmInfoFromUe:</w:t>
      </w:r>
    </w:p>
    <w:p w14:paraId="32EA0580" w14:textId="77777777" w:rsidR="0086296D" w:rsidRPr="002E5CBA" w:rsidRDefault="0086296D" w:rsidP="0086296D">
      <w:pPr>
        <w:pStyle w:val="PL"/>
        <w:rPr>
          <w:lang w:val="en-US"/>
        </w:rPr>
      </w:pPr>
      <w:r w:rsidRPr="002E5CBA">
        <w:rPr>
          <w:lang w:val="en-US"/>
        </w:rPr>
        <w:t xml:space="preserve">                  type: string</w:t>
      </w:r>
    </w:p>
    <w:p w14:paraId="32EA0581" w14:textId="77777777" w:rsidR="0086296D" w:rsidRPr="002E5CBA" w:rsidRDefault="0086296D" w:rsidP="0086296D">
      <w:pPr>
        <w:pStyle w:val="PL"/>
        <w:rPr>
          <w:lang w:val="en-US"/>
        </w:rPr>
      </w:pPr>
      <w:r w:rsidRPr="002E5CBA">
        <w:rPr>
          <w:lang w:val="en-US"/>
        </w:rPr>
        <w:t xml:space="preserve">                  format: binary</w:t>
      </w:r>
    </w:p>
    <w:p w14:paraId="32EA0582" w14:textId="77777777" w:rsidR="0086296D" w:rsidRPr="002E5CBA" w:rsidRDefault="0086296D" w:rsidP="0086296D">
      <w:pPr>
        <w:pStyle w:val="PL"/>
        <w:rPr>
          <w:lang w:val="en-US"/>
        </w:rPr>
      </w:pPr>
      <w:r w:rsidRPr="002E5CBA">
        <w:rPr>
          <w:lang w:val="en-US"/>
        </w:rPr>
        <w:t xml:space="preserve">                binaryDataUnknownN1SmInfo:</w:t>
      </w:r>
    </w:p>
    <w:p w14:paraId="32EA0583" w14:textId="77777777" w:rsidR="0086296D" w:rsidRPr="002E5CBA" w:rsidRDefault="0086296D" w:rsidP="0086296D">
      <w:pPr>
        <w:pStyle w:val="PL"/>
        <w:rPr>
          <w:lang w:val="en-US"/>
        </w:rPr>
      </w:pPr>
      <w:r w:rsidRPr="002E5CBA">
        <w:rPr>
          <w:lang w:val="en-US"/>
        </w:rPr>
        <w:t xml:space="preserve">                  type: string</w:t>
      </w:r>
    </w:p>
    <w:p w14:paraId="32EA0584" w14:textId="77777777" w:rsidR="0086296D" w:rsidRPr="002E5CBA" w:rsidRDefault="0086296D" w:rsidP="0086296D">
      <w:pPr>
        <w:pStyle w:val="PL"/>
        <w:rPr>
          <w:lang w:val="en-US"/>
        </w:rPr>
      </w:pPr>
      <w:r w:rsidRPr="002E5CBA">
        <w:rPr>
          <w:lang w:val="en-US"/>
        </w:rPr>
        <w:t xml:space="preserve">                  format: binary</w:t>
      </w:r>
    </w:p>
    <w:p w14:paraId="32EA0585" w14:textId="77777777" w:rsidR="0086296D" w:rsidRPr="002E5CBA" w:rsidRDefault="0086296D" w:rsidP="0086296D">
      <w:pPr>
        <w:pStyle w:val="PL"/>
        <w:rPr>
          <w:lang w:val="en-US"/>
        </w:rPr>
      </w:pPr>
      <w:r w:rsidRPr="002E5CBA">
        <w:rPr>
          <w:lang w:val="en-US"/>
        </w:rPr>
        <w:t xml:space="preserve">            encoding:</w:t>
      </w:r>
    </w:p>
    <w:p w14:paraId="32EA0586" w14:textId="77777777" w:rsidR="0086296D" w:rsidRPr="002E5CBA" w:rsidRDefault="0086296D" w:rsidP="0086296D">
      <w:pPr>
        <w:pStyle w:val="PL"/>
        <w:rPr>
          <w:lang w:val="en-US"/>
        </w:rPr>
      </w:pPr>
      <w:r w:rsidRPr="002E5CBA">
        <w:rPr>
          <w:lang w:val="en-US"/>
        </w:rPr>
        <w:t xml:space="preserve">              jsonData:</w:t>
      </w:r>
    </w:p>
    <w:p w14:paraId="32EA0587" w14:textId="77777777" w:rsidR="0086296D" w:rsidRPr="002E5CBA" w:rsidRDefault="0086296D" w:rsidP="0086296D">
      <w:pPr>
        <w:pStyle w:val="PL"/>
        <w:rPr>
          <w:lang w:val="en-US"/>
        </w:rPr>
      </w:pPr>
      <w:r w:rsidRPr="002E5CBA">
        <w:rPr>
          <w:lang w:val="en-US"/>
        </w:rPr>
        <w:t xml:space="preserve">                contentType:  application/json</w:t>
      </w:r>
    </w:p>
    <w:p w14:paraId="32EA0588" w14:textId="77777777" w:rsidR="0086296D" w:rsidRPr="002E5CBA" w:rsidRDefault="0086296D" w:rsidP="0086296D">
      <w:pPr>
        <w:pStyle w:val="PL"/>
        <w:rPr>
          <w:lang w:val="en-US"/>
        </w:rPr>
      </w:pPr>
      <w:r w:rsidRPr="002E5CBA">
        <w:rPr>
          <w:lang w:val="en-US"/>
        </w:rPr>
        <w:t xml:space="preserve">              binaryDataN1SmInfoFromUe:</w:t>
      </w:r>
    </w:p>
    <w:p w14:paraId="32EA0589" w14:textId="77777777" w:rsidR="0086296D" w:rsidRPr="002E5CBA" w:rsidRDefault="0086296D" w:rsidP="0086296D">
      <w:pPr>
        <w:pStyle w:val="PL"/>
        <w:rPr>
          <w:lang w:val="en-US"/>
        </w:rPr>
      </w:pPr>
      <w:r w:rsidRPr="002E5CBA">
        <w:rPr>
          <w:lang w:val="en-US"/>
        </w:rPr>
        <w:t xml:space="preserve">                contentType:  application/vnd.3gpp.5gnas</w:t>
      </w:r>
    </w:p>
    <w:p w14:paraId="32EA058A" w14:textId="77777777" w:rsidR="0086296D" w:rsidRPr="002E5CBA" w:rsidRDefault="0086296D" w:rsidP="0086296D">
      <w:pPr>
        <w:pStyle w:val="PL"/>
        <w:rPr>
          <w:lang w:val="en-US"/>
        </w:rPr>
      </w:pPr>
      <w:r w:rsidRPr="002E5CBA">
        <w:rPr>
          <w:lang w:val="en-US"/>
        </w:rPr>
        <w:t xml:space="preserve">                headers:</w:t>
      </w:r>
    </w:p>
    <w:p w14:paraId="32EA058B" w14:textId="77777777" w:rsidR="0086296D" w:rsidRPr="002E5CBA" w:rsidRDefault="0086296D" w:rsidP="0086296D">
      <w:pPr>
        <w:pStyle w:val="PL"/>
        <w:rPr>
          <w:lang w:val="en-US"/>
        </w:rPr>
      </w:pPr>
      <w:r w:rsidRPr="002E5CBA">
        <w:rPr>
          <w:lang w:val="en-US"/>
        </w:rPr>
        <w:t xml:space="preserve">                  Content-Id:</w:t>
      </w:r>
    </w:p>
    <w:p w14:paraId="32EA058C" w14:textId="77777777" w:rsidR="0086296D" w:rsidRPr="002E5CBA" w:rsidRDefault="0086296D" w:rsidP="0086296D">
      <w:pPr>
        <w:pStyle w:val="PL"/>
        <w:rPr>
          <w:lang w:val="en-US"/>
        </w:rPr>
      </w:pPr>
      <w:r w:rsidRPr="002E5CBA">
        <w:rPr>
          <w:lang w:val="en-US"/>
        </w:rPr>
        <w:t xml:space="preserve">                    schema:</w:t>
      </w:r>
    </w:p>
    <w:p w14:paraId="32EA058D" w14:textId="5D4F3A92" w:rsidR="0086296D" w:rsidRPr="002E5CBA" w:rsidRDefault="0086296D" w:rsidP="0086296D">
      <w:pPr>
        <w:pStyle w:val="PL"/>
        <w:rPr>
          <w:lang w:val="en-US"/>
        </w:rPr>
      </w:pPr>
      <w:r w:rsidRPr="002E5CBA">
        <w:rPr>
          <w:lang w:val="en-US"/>
        </w:rPr>
        <w:t xml:space="preserve">                      type: string</w:t>
      </w:r>
    </w:p>
    <w:p w14:paraId="32EA058E" w14:textId="77777777" w:rsidR="0086296D" w:rsidRPr="002E5CBA" w:rsidRDefault="0086296D" w:rsidP="0086296D">
      <w:pPr>
        <w:pStyle w:val="PL"/>
        <w:rPr>
          <w:lang w:val="en-US"/>
        </w:rPr>
      </w:pPr>
      <w:r w:rsidRPr="002E5CBA">
        <w:rPr>
          <w:lang w:val="en-US"/>
        </w:rPr>
        <w:t xml:space="preserve">              binaryDataUnknownN1SmInfo:</w:t>
      </w:r>
    </w:p>
    <w:p w14:paraId="32EA058F" w14:textId="77777777" w:rsidR="0086296D" w:rsidRPr="002E5CBA" w:rsidRDefault="0086296D" w:rsidP="0086296D">
      <w:pPr>
        <w:pStyle w:val="PL"/>
        <w:rPr>
          <w:lang w:val="en-US"/>
        </w:rPr>
      </w:pPr>
      <w:r w:rsidRPr="002E5CBA">
        <w:rPr>
          <w:lang w:val="en-US"/>
        </w:rPr>
        <w:lastRenderedPageBreak/>
        <w:t xml:space="preserve">                contentType:  application/vnd.3gpp.5gnas</w:t>
      </w:r>
    </w:p>
    <w:p w14:paraId="32EA0590" w14:textId="77777777" w:rsidR="0086296D" w:rsidRPr="002E5CBA" w:rsidRDefault="0086296D" w:rsidP="0086296D">
      <w:pPr>
        <w:pStyle w:val="PL"/>
        <w:rPr>
          <w:lang w:val="en-US"/>
        </w:rPr>
      </w:pPr>
      <w:r w:rsidRPr="002E5CBA">
        <w:rPr>
          <w:lang w:val="en-US"/>
        </w:rPr>
        <w:t xml:space="preserve">                headers:</w:t>
      </w:r>
    </w:p>
    <w:p w14:paraId="32EA0591" w14:textId="77777777" w:rsidR="0086296D" w:rsidRPr="002E5CBA" w:rsidRDefault="0086296D" w:rsidP="0086296D">
      <w:pPr>
        <w:pStyle w:val="PL"/>
        <w:rPr>
          <w:lang w:val="en-US"/>
        </w:rPr>
      </w:pPr>
      <w:r w:rsidRPr="002E5CBA">
        <w:rPr>
          <w:lang w:val="en-US"/>
        </w:rPr>
        <w:t xml:space="preserve">                  Content-Id:</w:t>
      </w:r>
    </w:p>
    <w:p w14:paraId="32EA0592" w14:textId="77777777" w:rsidR="0086296D" w:rsidRPr="002E5CBA" w:rsidRDefault="0086296D" w:rsidP="0086296D">
      <w:pPr>
        <w:pStyle w:val="PL"/>
        <w:rPr>
          <w:lang w:val="en-US"/>
        </w:rPr>
      </w:pPr>
      <w:r w:rsidRPr="002E5CBA">
        <w:rPr>
          <w:lang w:val="en-US"/>
        </w:rPr>
        <w:t xml:space="preserve">                    schema:</w:t>
      </w:r>
    </w:p>
    <w:p w14:paraId="32EA0593" w14:textId="4386DE90" w:rsidR="0086296D" w:rsidRPr="002E5CBA" w:rsidRDefault="0086296D" w:rsidP="0086296D">
      <w:pPr>
        <w:pStyle w:val="PL"/>
        <w:rPr>
          <w:lang w:val="en-US"/>
        </w:rPr>
      </w:pPr>
      <w:r w:rsidRPr="002E5CBA">
        <w:rPr>
          <w:lang w:val="en-US"/>
        </w:rPr>
        <w:t xml:space="preserve">                      type: string</w:t>
      </w:r>
    </w:p>
    <w:p w14:paraId="32EA0594" w14:textId="77777777" w:rsidR="0086296D" w:rsidRPr="002E5CBA" w:rsidRDefault="0086296D" w:rsidP="0086296D">
      <w:pPr>
        <w:pStyle w:val="PL"/>
        <w:rPr>
          <w:lang w:val="en-US"/>
        </w:rPr>
      </w:pPr>
      <w:r w:rsidRPr="002E5CBA">
        <w:rPr>
          <w:lang w:val="en-US"/>
        </w:rPr>
        <w:t xml:space="preserve">      responses:</w:t>
      </w:r>
    </w:p>
    <w:p w14:paraId="32EA0595" w14:textId="77777777" w:rsidR="0086296D" w:rsidRPr="002E5CBA" w:rsidRDefault="0086296D" w:rsidP="0086296D">
      <w:pPr>
        <w:pStyle w:val="PL"/>
        <w:rPr>
          <w:lang w:val="en-US"/>
        </w:rPr>
      </w:pPr>
      <w:r w:rsidRPr="002E5CBA">
        <w:rPr>
          <w:lang w:val="en-US"/>
        </w:rPr>
        <w:t xml:space="preserve">        '200':</w:t>
      </w:r>
    </w:p>
    <w:p w14:paraId="32EA0596"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597" w14:textId="77777777" w:rsidR="0086296D" w:rsidRPr="002E5CBA" w:rsidRDefault="0086296D" w:rsidP="0086296D">
      <w:pPr>
        <w:pStyle w:val="PL"/>
        <w:rPr>
          <w:lang w:val="en-US"/>
        </w:rPr>
      </w:pPr>
      <w:r w:rsidRPr="002E5CBA">
        <w:rPr>
          <w:lang w:val="en-US"/>
        </w:rPr>
        <w:t xml:space="preserve">          content:</w:t>
      </w:r>
    </w:p>
    <w:p w14:paraId="32EA0598" w14:textId="79C4F1CD" w:rsidR="0086296D" w:rsidRPr="002E5CBA" w:rsidRDefault="0086296D" w:rsidP="0086296D">
      <w:pPr>
        <w:pStyle w:val="PL"/>
        <w:rPr>
          <w:lang w:val="en-US"/>
        </w:rPr>
      </w:pPr>
      <w:r w:rsidRPr="002E5CBA">
        <w:rPr>
          <w:lang w:val="en-US"/>
        </w:rPr>
        <w:t xml:space="preserve">            application/json: # message without binary body part</w:t>
      </w:r>
    </w:p>
    <w:p w14:paraId="32EA0599" w14:textId="77777777" w:rsidR="0086296D" w:rsidRPr="002E5CBA" w:rsidRDefault="0086296D" w:rsidP="0086296D">
      <w:pPr>
        <w:pStyle w:val="PL"/>
        <w:rPr>
          <w:lang w:val="en-US"/>
        </w:rPr>
      </w:pPr>
      <w:r w:rsidRPr="002E5CBA">
        <w:rPr>
          <w:lang w:val="en-US"/>
        </w:rPr>
        <w:t xml:space="preserve">              schema:</w:t>
      </w:r>
    </w:p>
    <w:p w14:paraId="32EA059A" w14:textId="77777777" w:rsidR="0086296D" w:rsidRPr="002E5CBA" w:rsidRDefault="0086296D" w:rsidP="0086296D">
      <w:pPr>
        <w:pStyle w:val="PL"/>
        <w:rPr>
          <w:lang w:val="en-US"/>
        </w:rPr>
      </w:pPr>
      <w:r w:rsidRPr="002E5CBA">
        <w:rPr>
          <w:lang w:val="en-US"/>
        </w:rPr>
        <w:t xml:space="preserve">                $ref: '#/components/schemas/HsmfUpdatedData'</w:t>
      </w:r>
    </w:p>
    <w:p w14:paraId="32EA059B" w14:textId="77777777" w:rsidR="0086296D" w:rsidRPr="002E5CBA" w:rsidRDefault="0086296D" w:rsidP="0086296D">
      <w:pPr>
        <w:pStyle w:val="PL"/>
        <w:rPr>
          <w:lang w:val="en-US"/>
        </w:rPr>
      </w:pPr>
      <w:r w:rsidRPr="002E5CBA">
        <w:rPr>
          <w:lang w:val="en-US"/>
        </w:rPr>
        <w:t xml:space="preserve">            multipart/related:  # message with binary body part(s)</w:t>
      </w:r>
    </w:p>
    <w:p w14:paraId="32EA059C" w14:textId="77777777" w:rsidR="0086296D" w:rsidRPr="002E5CBA" w:rsidRDefault="0086296D" w:rsidP="0086296D">
      <w:pPr>
        <w:pStyle w:val="PL"/>
        <w:rPr>
          <w:lang w:val="en-US"/>
        </w:rPr>
      </w:pPr>
      <w:r w:rsidRPr="002E5CBA">
        <w:rPr>
          <w:lang w:val="en-US"/>
        </w:rPr>
        <w:t xml:space="preserve">              schema:</w:t>
      </w:r>
    </w:p>
    <w:p w14:paraId="32EA059D" w14:textId="77777777" w:rsidR="0086296D" w:rsidRPr="002E5CBA" w:rsidRDefault="0086296D" w:rsidP="0086296D">
      <w:pPr>
        <w:pStyle w:val="PL"/>
        <w:rPr>
          <w:lang w:val="en-US"/>
        </w:rPr>
      </w:pPr>
      <w:r w:rsidRPr="002E5CBA">
        <w:rPr>
          <w:lang w:val="en-US"/>
        </w:rPr>
        <w:t xml:space="preserve">                type: object</w:t>
      </w:r>
    </w:p>
    <w:p w14:paraId="32EA059E" w14:textId="77777777" w:rsidR="0086296D" w:rsidRPr="002E5CBA" w:rsidRDefault="0086296D" w:rsidP="0086296D">
      <w:pPr>
        <w:pStyle w:val="PL"/>
        <w:rPr>
          <w:lang w:val="en-US"/>
        </w:rPr>
      </w:pPr>
      <w:r w:rsidRPr="002E5CBA">
        <w:rPr>
          <w:lang w:val="en-US"/>
        </w:rPr>
        <w:t xml:space="preserve">                properties: # Request parts</w:t>
      </w:r>
    </w:p>
    <w:p w14:paraId="32EA059F" w14:textId="77777777" w:rsidR="0086296D" w:rsidRPr="002E5CBA" w:rsidRDefault="0086296D" w:rsidP="0086296D">
      <w:pPr>
        <w:pStyle w:val="PL"/>
        <w:rPr>
          <w:lang w:val="en-US"/>
        </w:rPr>
      </w:pPr>
      <w:r w:rsidRPr="002E5CBA">
        <w:rPr>
          <w:lang w:val="en-US"/>
        </w:rPr>
        <w:t xml:space="preserve">                  jsonData:</w:t>
      </w:r>
    </w:p>
    <w:p w14:paraId="32EA05A0" w14:textId="77777777" w:rsidR="0086296D" w:rsidRPr="002E5CBA" w:rsidRDefault="0086296D" w:rsidP="0086296D">
      <w:pPr>
        <w:pStyle w:val="PL"/>
        <w:rPr>
          <w:lang w:val="en-US"/>
        </w:rPr>
      </w:pPr>
      <w:r w:rsidRPr="002E5CBA">
        <w:rPr>
          <w:lang w:val="en-US"/>
        </w:rPr>
        <w:t xml:space="preserve">                    $ref: '#/components/schemas/HsmfUpdatedData'</w:t>
      </w:r>
    </w:p>
    <w:p w14:paraId="32EA05A1" w14:textId="77777777" w:rsidR="0086296D" w:rsidRPr="002E5CBA" w:rsidRDefault="0086296D" w:rsidP="0086296D">
      <w:pPr>
        <w:pStyle w:val="PL"/>
        <w:rPr>
          <w:lang w:val="en-US"/>
        </w:rPr>
      </w:pPr>
      <w:r w:rsidRPr="002E5CBA">
        <w:rPr>
          <w:lang w:val="en-US"/>
        </w:rPr>
        <w:t xml:space="preserve">                  binaryDataN1SmInfoToUe:</w:t>
      </w:r>
    </w:p>
    <w:p w14:paraId="32EA05A2" w14:textId="77777777" w:rsidR="0086296D" w:rsidRPr="002E5CBA" w:rsidRDefault="0086296D" w:rsidP="0086296D">
      <w:pPr>
        <w:pStyle w:val="PL"/>
        <w:rPr>
          <w:lang w:val="en-US"/>
        </w:rPr>
      </w:pPr>
      <w:r w:rsidRPr="002E5CBA">
        <w:rPr>
          <w:lang w:val="en-US"/>
        </w:rPr>
        <w:t xml:space="preserve">                    type: string</w:t>
      </w:r>
    </w:p>
    <w:p w14:paraId="32EA05A3" w14:textId="77777777" w:rsidR="0086296D" w:rsidRPr="002E5CBA" w:rsidRDefault="0086296D" w:rsidP="0086296D">
      <w:pPr>
        <w:pStyle w:val="PL"/>
        <w:rPr>
          <w:lang w:val="en-US"/>
        </w:rPr>
      </w:pPr>
      <w:r w:rsidRPr="002E5CBA">
        <w:rPr>
          <w:lang w:val="en-US"/>
        </w:rPr>
        <w:t xml:space="preserve">                    format: binary</w:t>
      </w:r>
    </w:p>
    <w:p w14:paraId="32EA05A4" w14:textId="77777777" w:rsidR="0086296D" w:rsidRPr="002E5CBA" w:rsidRDefault="0086296D" w:rsidP="0086296D">
      <w:pPr>
        <w:pStyle w:val="PL"/>
        <w:rPr>
          <w:lang w:val="en-US"/>
        </w:rPr>
      </w:pPr>
      <w:r w:rsidRPr="002E5CBA">
        <w:rPr>
          <w:lang w:val="en-US"/>
        </w:rPr>
        <w:t xml:space="preserve">              encoding:</w:t>
      </w:r>
    </w:p>
    <w:p w14:paraId="32EA05A5" w14:textId="77777777" w:rsidR="0086296D" w:rsidRPr="002E5CBA" w:rsidRDefault="0086296D" w:rsidP="0086296D">
      <w:pPr>
        <w:pStyle w:val="PL"/>
        <w:rPr>
          <w:lang w:val="en-US"/>
        </w:rPr>
      </w:pPr>
      <w:r w:rsidRPr="002E5CBA">
        <w:rPr>
          <w:lang w:val="en-US"/>
        </w:rPr>
        <w:t xml:space="preserve">                jsonData:</w:t>
      </w:r>
    </w:p>
    <w:p w14:paraId="32EA05A6" w14:textId="77777777" w:rsidR="0086296D" w:rsidRPr="002E5CBA" w:rsidRDefault="0086296D" w:rsidP="0086296D">
      <w:pPr>
        <w:pStyle w:val="PL"/>
        <w:rPr>
          <w:lang w:val="en-US"/>
        </w:rPr>
      </w:pPr>
      <w:r w:rsidRPr="002E5CBA">
        <w:rPr>
          <w:lang w:val="en-US"/>
        </w:rPr>
        <w:t xml:space="preserve">                  contentType:  application/json</w:t>
      </w:r>
    </w:p>
    <w:p w14:paraId="32EA05A7" w14:textId="77777777" w:rsidR="0086296D" w:rsidRPr="002E5CBA" w:rsidRDefault="0086296D" w:rsidP="0086296D">
      <w:pPr>
        <w:pStyle w:val="PL"/>
        <w:rPr>
          <w:lang w:val="en-US"/>
        </w:rPr>
      </w:pPr>
      <w:r w:rsidRPr="002E5CBA">
        <w:rPr>
          <w:lang w:val="en-US"/>
        </w:rPr>
        <w:t xml:space="preserve">                binaryDataN1SmInfoToUe:</w:t>
      </w:r>
    </w:p>
    <w:p w14:paraId="32EA05A8" w14:textId="77777777" w:rsidR="0086296D" w:rsidRPr="002E5CBA" w:rsidRDefault="0086296D" w:rsidP="0086296D">
      <w:pPr>
        <w:pStyle w:val="PL"/>
        <w:rPr>
          <w:lang w:val="en-US"/>
        </w:rPr>
      </w:pPr>
      <w:r w:rsidRPr="002E5CBA">
        <w:rPr>
          <w:lang w:val="en-US"/>
        </w:rPr>
        <w:t xml:space="preserve">                  contentType:  application/vnd.3gpp.5gnas</w:t>
      </w:r>
    </w:p>
    <w:p w14:paraId="32EA05A9" w14:textId="77777777" w:rsidR="0086296D" w:rsidRPr="002E5CBA" w:rsidRDefault="0086296D" w:rsidP="0086296D">
      <w:pPr>
        <w:pStyle w:val="PL"/>
        <w:rPr>
          <w:lang w:val="en-US"/>
        </w:rPr>
      </w:pPr>
      <w:r w:rsidRPr="002E5CBA">
        <w:rPr>
          <w:lang w:val="en-US"/>
        </w:rPr>
        <w:t xml:space="preserve">                  headers:</w:t>
      </w:r>
    </w:p>
    <w:p w14:paraId="32EA05AA" w14:textId="77777777" w:rsidR="0086296D" w:rsidRPr="002E5CBA" w:rsidRDefault="0086296D" w:rsidP="0086296D">
      <w:pPr>
        <w:pStyle w:val="PL"/>
        <w:rPr>
          <w:lang w:val="en-US"/>
        </w:rPr>
      </w:pPr>
      <w:r w:rsidRPr="002E5CBA">
        <w:rPr>
          <w:lang w:val="en-US"/>
        </w:rPr>
        <w:t xml:space="preserve">                    Content-Id:</w:t>
      </w:r>
    </w:p>
    <w:p w14:paraId="32EA05AB" w14:textId="77777777" w:rsidR="0086296D" w:rsidRPr="002E5CBA" w:rsidRDefault="0086296D" w:rsidP="0086296D">
      <w:pPr>
        <w:pStyle w:val="PL"/>
        <w:rPr>
          <w:lang w:val="en-US"/>
        </w:rPr>
      </w:pPr>
      <w:r w:rsidRPr="002E5CBA">
        <w:rPr>
          <w:lang w:val="en-US"/>
        </w:rPr>
        <w:t xml:space="preserve">                      schema:</w:t>
      </w:r>
    </w:p>
    <w:p w14:paraId="32EA05AC" w14:textId="281506E4" w:rsidR="0086296D" w:rsidRPr="002E5CBA" w:rsidRDefault="0086296D" w:rsidP="0086296D">
      <w:pPr>
        <w:pStyle w:val="PL"/>
        <w:rPr>
          <w:lang w:val="en-US"/>
        </w:rPr>
      </w:pPr>
      <w:r w:rsidRPr="002E5CBA">
        <w:rPr>
          <w:lang w:val="en-US"/>
        </w:rPr>
        <w:t xml:space="preserve">                        type: string</w:t>
      </w:r>
    </w:p>
    <w:p w14:paraId="32EA05AD" w14:textId="77777777" w:rsidR="0086296D" w:rsidRPr="002E5CBA" w:rsidRDefault="0086296D" w:rsidP="0086296D">
      <w:pPr>
        <w:pStyle w:val="PL"/>
        <w:rPr>
          <w:lang w:val="en-US"/>
        </w:rPr>
      </w:pPr>
      <w:r w:rsidRPr="002E5CBA">
        <w:rPr>
          <w:lang w:val="en-US"/>
        </w:rPr>
        <w:t xml:space="preserve">        '204':</w:t>
      </w:r>
    </w:p>
    <w:p w14:paraId="32EA05AE"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AF"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B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1"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B2"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3"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B4"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5" w14:textId="4734979D" w:rsidR="004F1F0A" w:rsidRDefault="004F1F0A" w:rsidP="004F1F0A">
      <w:pPr>
        <w:pStyle w:val="PL"/>
        <w:rPr>
          <w:lang w:val="en-US"/>
        </w:rPr>
      </w:pPr>
      <w:r w:rsidRPr="002E5CBA">
        <w:rPr>
          <w:lang w:val="en-US"/>
        </w:rPr>
        <w:t xml:space="preserve">        </w:t>
      </w:r>
      <w:r>
        <w:rPr>
          <w:lang w:val="en-US"/>
        </w:rPr>
        <w:t>'411':</w:t>
      </w:r>
    </w:p>
    <w:p w14:paraId="32EA05B6"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B7" w14:textId="47A9355B" w:rsidR="004F1F0A" w:rsidRDefault="004F1F0A" w:rsidP="004F1F0A">
      <w:pPr>
        <w:pStyle w:val="PL"/>
        <w:rPr>
          <w:lang w:val="en-US"/>
        </w:rPr>
      </w:pPr>
      <w:r w:rsidRPr="002E5CBA">
        <w:rPr>
          <w:lang w:val="en-US"/>
        </w:rPr>
        <w:t xml:space="preserve">        </w:t>
      </w:r>
      <w:r>
        <w:rPr>
          <w:lang w:val="en-US"/>
        </w:rPr>
        <w:t>'413':</w:t>
      </w:r>
    </w:p>
    <w:p w14:paraId="32EA05B8"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B9" w14:textId="4170BD4C" w:rsidR="004F1F0A" w:rsidRDefault="004F1F0A" w:rsidP="004F1F0A">
      <w:pPr>
        <w:pStyle w:val="PL"/>
        <w:rPr>
          <w:lang w:val="en-US"/>
        </w:rPr>
      </w:pPr>
      <w:r w:rsidRPr="002E5CBA">
        <w:rPr>
          <w:lang w:val="en-US"/>
        </w:rPr>
        <w:t xml:space="preserve">        </w:t>
      </w:r>
      <w:r>
        <w:rPr>
          <w:lang w:val="en-US"/>
        </w:rPr>
        <w:t>'415':</w:t>
      </w:r>
    </w:p>
    <w:p w14:paraId="32EA05BA" w14:textId="05F8F33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18924D1" w14:textId="1D1AF343" w:rsidR="00141339" w:rsidRDefault="00141339" w:rsidP="00141339">
      <w:pPr>
        <w:pStyle w:val="PL"/>
        <w:rPr>
          <w:lang w:val="en-US"/>
        </w:rPr>
      </w:pPr>
      <w:r w:rsidRPr="002E5CBA">
        <w:rPr>
          <w:lang w:val="en-US"/>
        </w:rPr>
        <w:t xml:space="preserve">        </w:t>
      </w:r>
      <w:r>
        <w:rPr>
          <w:lang w:val="en-US"/>
        </w:rPr>
        <w:t>'429':</w:t>
      </w:r>
    </w:p>
    <w:p w14:paraId="3A973AA1" w14:textId="5DEF9FF5" w:rsidR="00141339" w:rsidRPr="002E5CBA" w:rsidRDefault="00141339"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BB"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BC"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F"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C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C1" w14:textId="77777777" w:rsidR="0086296D" w:rsidRDefault="0086296D" w:rsidP="0086296D">
      <w:pPr>
        <w:pStyle w:val="PL"/>
        <w:rPr>
          <w:lang w:val="en-US"/>
        </w:rPr>
      </w:pPr>
      <w:r w:rsidRPr="002E5CBA">
        <w:rPr>
          <w:lang w:val="en-US"/>
        </w:rPr>
        <w:t xml:space="preserve">        default:</w:t>
      </w:r>
    </w:p>
    <w:p w14:paraId="32EA05C2" w14:textId="77777777" w:rsidR="004F1F0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C3" w14:textId="77777777" w:rsidR="0086296D" w:rsidRPr="002E5CBA" w:rsidRDefault="0086296D" w:rsidP="0086296D">
      <w:pPr>
        <w:pStyle w:val="PL"/>
        <w:rPr>
          <w:lang w:val="en-US"/>
        </w:rPr>
      </w:pPr>
    </w:p>
    <w:p w14:paraId="32EA05C4" w14:textId="77777777" w:rsidR="0086296D" w:rsidRPr="002E5CBA" w:rsidRDefault="0086296D" w:rsidP="0086296D">
      <w:pPr>
        <w:pStyle w:val="PL"/>
        <w:rPr>
          <w:lang w:val="en-US"/>
        </w:rPr>
      </w:pPr>
      <w:r w:rsidRPr="002E5CBA">
        <w:rPr>
          <w:lang w:val="en-US"/>
        </w:rPr>
        <w:t xml:space="preserve">  /pdu-sessions/{pduSessionRef}/release:</w:t>
      </w:r>
    </w:p>
    <w:p w14:paraId="32EA05C5" w14:textId="77777777" w:rsidR="0086296D" w:rsidRPr="002E5CBA" w:rsidRDefault="0086296D" w:rsidP="0086296D">
      <w:pPr>
        <w:pStyle w:val="PL"/>
        <w:rPr>
          <w:lang w:val="en-US"/>
        </w:rPr>
      </w:pPr>
      <w:r w:rsidRPr="002E5CBA">
        <w:rPr>
          <w:lang w:val="en-US"/>
        </w:rPr>
        <w:t xml:space="preserve">    post:</w:t>
      </w:r>
    </w:p>
    <w:p w14:paraId="32EA05C6" w14:textId="49B624BB" w:rsidR="0086296D" w:rsidRPr="002E5CBA" w:rsidRDefault="0086296D" w:rsidP="0086296D">
      <w:pPr>
        <w:pStyle w:val="PL"/>
        <w:rPr>
          <w:lang w:val="en-US"/>
        </w:rPr>
      </w:pPr>
      <w:r w:rsidRPr="002E5CBA">
        <w:rPr>
          <w:lang w:val="en-US"/>
        </w:rPr>
        <w:t xml:space="preserve">      summary:  Release</w:t>
      </w:r>
    </w:p>
    <w:p w14:paraId="32EA05C7" w14:textId="77777777" w:rsidR="0086296D" w:rsidRPr="002E5CBA" w:rsidRDefault="0086296D" w:rsidP="0086296D">
      <w:pPr>
        <w:pStyle w:val="PL"/>
        <w:rPr>
          <w:lang w:val="en-US"/>
        </w:rPr>
      </w:pPr>
      <w:r w:rsidRPr="002E5CBA">
        <w:rPr>
          <w:lang w:val="en-US"/>
        </w:rPr>
        <w:t xml:space="preserve">      tags:</w:t>
      </w:r>
    </w:p>
    <w:p w14:paraId="32EA05C8" w14:textId="77777777" w:rsidR="0086296D" w:rsidRPr="002E5CBA" w:rsidRDefault="0086296D" w:rsidP="0086296D">
      <w:pPr>
        <w:pStyle w:val="PL"/>
        <w:rPr>
          <w:lang w:val="en-US"/>
        </w:rPr>
      </w:pPr>
      <w:r w:rsidRPr="002E5CBA">
        <w:rPr>
          <w:lang w:val="en-US"/>
        </w:rPr>
        <w:t xml:space="preserve">        - Individual PDU session (H-SMF)</w:t>
      </w:r>
    </w:p>
    <w:p w14:paraId="32EA05C9" w14:textId="77777777" w:rsidR="0086296D" w:rsidRPr="002E5CBA" w:rsidRDefault="0086296D" w:rsidP="0086296D">
      <w:pPr>
        <w:pStyle w:val="PL"/>
        <w:rPr>
          <w:lang w:val="en-US"/>
        </w:rPr>
      </w:pPr>
      <w:r w:rsidRPr="002E5CBA">
        <w:rPr>
          <w:lang w:val="en-US"/>
        </w:rPr>
        <w:t xml:space="preserve">      operationId: ReleasePduSession</w:t>
      </w:r>
    </w:p>
    <w:p w14:paraId="32EA05CA" w14:textId="77777777" w:rsidR="0086296D" w:rsidRPr="002E5CBA" w:rsidRDefault="0086296D" w:rsidP="0086296D">
      <w:pPr>
        <w:pStyle w:val="PL"/>
        <w:rPr>
          <w:lang w:val="en-US"/>
        </w:rPr>
      </w:pPr>
      <w:r w:rsidRPr="002E5CBA">
        <w:rPr>
          <w:lang w:val="en-US"/>
        </w:rPr>
        <w:t xml:space="preserve">      parameters:</w:t>
      </w:r>
    </w:p>
    <w:p w14:paraId="32EA05CB" w14:textId="77777777" w:rsidR="0086296D" w:rsidRPr="002E5CBA" w:rsidRDefault="0086296D" w:rsidP="0086296D">
      <w:pPr>
        <w:pStyle w:val="PL"/>
        <w:rPr>
          <w:lang w:val="en-US"/>
        </w:rPr>
      </w:pPr>
      <w:r w:rsidRPr="002E5CBA">
        <w:rPr>
          <w:lang w:val="en-US"/>
        </w:rPr>
        <w:t xml:space="preserve">        - name: pduSessionRef</w:t>
      </w:r>
    </w:p>
    <w:p w14:paraId="32EA05CC" w14:textId="77777777" w:rsidR="0086296D" w:rsidRPr="002E5CBA" w:rsidRDefault="0086296D" w:rsidP="0086296D">
      <w:pPr>
        <w:pStyle w:val="PL"/>
        <w:rPr>
          <w:lang w:val="en-US"/>
        </w:rPr>
      </w:pPr>
      <w:r w:rsidRPr="002E5CBA">
        <w:rPr>
          <w:lang w:val="en-US"/>
        </w:rPr>
        <w:t xml:space="preserve">          in: path</w:t>
      </w:r>
    </w:p>
    <w:p w14:paraId="32EA05CD" w14:textId="63EC1F78" w:rsidR="0086296D" w:rsidRPr="002E5CBA" w:rsidRDefault="0086296D" w:rsidP="0086296D">
      <w:pPr>
        <w:pStyle w:val="PL"/>
        <w:rPr>
          <w:lang w:val="en-US"/>
        </w:rPr>
      </w:pPr>
      <w:r w:rsidRPr="002E5CBA">
        <w:rPr>
          <w:lang w:val="en-US"/>
        </w:rPr>
        <w:t xml:space="preserve">          description:  PDU session reference</w:t>
      </w:r>
    </w:p>
    <w:p w14:paraId="32EA05CE" w14:textId="74802684" w:rsidR="0086296D" w:rsidRPr="002E5CBA" w:rsidRDefault="0086296D" w:rsidP="0086296D">
      <w:pPr>
        <w:pStyle w:val="PL"/>
        <w:rPr>
          <w:lang w:val="en-US"/>
        </w:rPr>
      </w:pPr>
      <w:r w:rsidRPr="002E5CBA">
        <w:rPr>
          <w:lang w:val="en-US"/>
        </w:rPr>
        <w:t xml:space="preserve">          required: true</w:t>
      </w:r>
    </w:p>
    <w:p w14:paraId="32EA05CF" w14:textId="77777777" w:rsidR="0086296D" w:rsidRPr="002E5CBA" w:rsidRDefault="0086296D" w:rsidP="0086296D">
      <w:pPr>
        <w:pStyle w:val="PL"/>
        <w:rPr>
          <w:lang w:val="en-US"/>
        </w:rPr>
      </w:pPr>
      <w:r w:rsidRPr="002E5CBA">
        <w:rPr>
          <w:lang w:val="en-US"/>
        </w:rPr>
        <w:t xml:space="preserve">          schema:</w:t>
      </w:r>
    </w:p>
    <w:p w14:paraId="32EA05D0" w14:textId="735293AE" w:rsidR="0086296D" w:rsidRPr="002E5CBA" w:rsidRDefault="0086296D" w:rsidP="0086296D">
      <w:pPr>
        <w:pStyle w:val="PL"/>
        <w:rPr>
          <w:lang w:val="en-US"/>
        </w:rPr>
      </w:pPr>
      <w:r w:rsidRPr="002E5CBA">
        <w:rPr>
          <w:lang w:val="en-US"/>
        </w:rPr>
        <w:t xml:space="preserve">            type: string</w:t>
      </w:r>
    </w:p>
    <w:p w14:paraId="32EA05D1" w14:textId="77777777" w:rsidR="0086296D" w:rsidRPr="002E5CBA" w:rsidRDefault="0086296D" w:rsidP="0086296D">
      <w:pPr>
        <w:pStyle w:val="PL"/>
        <w:rPr>
          <w:lang w:val="en-US"/>
        </w:rPr>
      </w:pPr>
      <w:r w:rsidRPr="002E5CBA">
        <w:rPr>
          <w:lang w:val="en-US"/>
        </w:rPr>
        <w:t xml:space="preserve">      requestBody:</w:t>
      </w:r>
    </w:p>
    <w:p w14:paraId="32EA05D2" w14:textId="77777777" w:rsidR="0086296D" w:rsidRPr="002E5CBA" w:rsidRDefault="0086296D" w:rsidP="0086296D">
      <w:pPr>
        <w:pStyle w:val="PL"/>
        <w:rPr>
          <w:lang w:val="en-US"/>
        </w:rPr>
      </w:pPr>
      <w:r w:rsidRPr="002E5CBA">
        <w:rPr>
          <w:lang w:val="en-US"/>
        </w:rPr>
        <w:t xml:space="preserve">        description: representation of the data to be sent to H-SMF when releasing the PDU session</w:t>
      </w:r>
    </w:p>
    <w:p w14:paraId="32EA05D3" w14:textId="77777777" w:rsidR="0086296D" w:rsidRPr="002E5CBA" w:rsidRDefault="0086296D" w:rsidP="0086296D">
      <w:pPr>
        <w:pStyle w:val="PL"/>
        <w:rPr>
          <w:lang w:val="en-US"/>
        </w:rPr>
      </w:pPr>
      <w:r w:rsidRPr="002E5CBA">
        <w:rPr>
          <w:lang w:val="en-US"/>
        </w:rPr>
        <w:t xml:space="preserve">        required: false</w:t>
      </w:r>
    </w:p>
    <w:p w14:paraId="32EA05D4" w14:textId="77777777" w:rsidR="0086296D" w:rsidRPr="002E5CBA" w:rsidRDefault="0086296D" w:rsidP="0086296D">
      <w:pPr>
        <w:pStyle w:val="PL"/>
        <w:rPr>
          <w:lang w:val="en-US"/>
        </w:rPr>
      </w:pPr>
      <w:r w:rsidRPr="002E5CBA">
        <w:rPr>
          <w:lang w:val="en-US"/>
        </w:rPr>
        <w:t xml:space="preserve">        content:</w:t>
      </w:r>
    </w:p>
    <w:p w14:paraId="32EA05D5" w14:textId="77777777" w:rsidR="0086296D" w:rsidRPr="002E5CBA" w:rsidRDefault="0086296D" w:rsidP="0086296D">
      <w:pPr>
        <w:pStyle w:val="PL"/>
        <w:rPr>
          <w:lang w:val="en-US"/>
        </w:rPr>
      </w:pPr>
      <w:r w:rsidRPr="002E5CBA">
        <w:rPr>
          <w:lang w:val="en-US"/>
        </w:rPr>
        <w:t xml:space="preserve">          application/json:</w:t>
      </w:r>
    </w:p>
    <w:p w14:paraId="32EA05D6" w14:textId="77777777" w:rsidR="0086296D" w:rsidRPr="002E5CBA" w:rsidRDefault="0086296D" w:rsidP="0086296D">
      <w:pPr>
        <w:pStyle w:val="PL"/>
        <w:rPr>
          <w:lang w:val="en-US"/>
        </w:rPr>
      </w:pPr>
      <w:r w:rsidRPr="002E5CBA">
        <w:rPr>
          <w:lang w:val="en-US"/>
        </w:rPr>
        <w:t xml:space="preserve">            schema:</w:t>
      </w:r>
    </w:p>
    <w:p w14:paraId="32EA05D7" w14:textId="77777777" w:rsidR="0086296D" w:rsidRPr="002E5CBA" w:rsidRDefault="0086296D" w:rsidP="0086296D">
      <w:pPr>
        <w:pStyle w:val="PL"/>
        <w:rPr>
          <w:lang w:val="en-US"/>
        </w:rPr>
      </w:pPr>
      <w:r w:rsidRPr="002E5CBA">
        <w:rPr>
          <w:lang w:val="en-US"/>
        </w:rPr>
        <w:t xml:space="preserve">              $ref: '#/components/schemas/ReleaseData'</w:t>
      </w:r>
    </w:p>
    <w:p w14:paraId="32EA05D8" w14:textId="77777777" w:rsidR="0086296D" w:rsidRPr="002E5CBA" w:rsidRDefault="0086296D" w:rsidP="0086296D">
      <w:pPr>
        <w:pStyle w:val="PL"/>
        <w:rPr>
          <w:lang w:val="en-US"/>
        </w:rPr>
      </w:pPr>
      <w:r w:rsidRPr="002E5CBA">
        <w:rPr>
          <w:lang w:val="en-US"/>
        </w:rPr>
        <w:t xml:space="preserve">      responses:</w:t>
      </w:r>
    </w:p>
    <w:p w14:paraId="32EA05D9" w14:textId="77777777" w:rsidR="0086296D" w:rsidRPr="002E5CBA" w:rsidRDefault="0086296D" w:rsidP="0086296D">
      <w:pPr>
        <w:pStyle w:val="PL"/>
        <w:rPr>
          <w:lang w:val="en-US"/>
        </w:rPr>
      </w:pPr>
      <w:r w:rsidRPr="002E5CBA">
        <w:rPr>
          <w:lang w:val="en-US"/>
        </w:rPr>
        <w:t xml:space="preserve">        '204':</w:t>
      </w:r>
    </w:p>
    <w:p w14:paraId="32EA05DA" w14:textId="77777777" w:rsidR="0086296D" w:rsidRDefault="0086296D" w:rsidP="0086296D">
      <w:pPr>
        <w:pStyle w:val="PL"/>
        <w:rPr>
          <w:lang w:val="en-US"/>
        </w:rPr>
      </w:pPr>
      <w:r w:rsidRPr="002E5CBA">
        <w:rPr>
          <w:lang w:val="en-US"/>
        </w:rPr>
        <w:t xml:space="preserve">          description: successful </w:t>
      </w:r>
      <w:r>
        <w:rPr>
          <w:lang w:val="en-US"/>
        </w:rPr>
        <w:t>release of a PDU session</w:t>
      </w:r>
    </w:p>
    <w:p w14:paraId="32EA05DB"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DC"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32EA05DD" w14:textId="77777777" w:rsidR="0086296D" w:rsidRPr="001F14B1" w:rsidRDefault="0086296D" w:rsidP="0086296D">
      <w:pPr>
        <w:pStyle w:val="PL"/>
        <w:rPr>
          <w:lang w:val="en-US"/>
        </w:rPr>
      </w:pPr>
      <w:r w:rsidRPr="002E5CBA">
        <w:rPr>
          <w:lang w:val="en-US"/>
        </w:rPr>
        <w:lastRenderedPageBreak/>
        <w:t xml:space="preserve">        '</w:t>
      </w:r>
      <w:r>
        <w:rPr>
          <w:lang w:val="en-US"/>
        </w:rPr>
        <w:t>403</w:t>
      </w:r>
      <w:r w:rsidRPr="002E5CBA">
        <w:rPr>
          <w:lang w:val="en-US"/>
        </w:rPr>
        <w:t>':</w:t>
      </w:r>
    </w:p>
    <w:p w14:paraId="32EA05DE"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32EA05DF" w14:textId="77777777" w:rsidR="0086296D" w:rsidRPr="00D82896" w:rsidRDefault="0086296D" w:rsidP="0086296D">
      <w:pPr>
        <w:pStyle w:val="PL"/>
        <w:rPr>
          <w:lang w:val="en-US"/>
        </w:rPr>
      </w:pPr>
      <w:r w:rsidRPr="002E5CBA">
        <w:rPr>
          <w:lang w:val="en-US"/>
        </w:rPr>
        <w:t xml:space="preserve">        '</w:t>
      </w:r>
      <w:r>
        <w:rPr>
          <w:lang w:val="en-US"/>
        </w:rPr>
        <w:t>40</w:t>
      </w:r>
      <w:r w:rsidRPr="002E5CBA">
        <w:rPr>
          <w:lang w:val="en-US"/>
        </w:rPr>
        <w:t>4':</w:t>
      </w:r>
    </w:p>
    <w:p w14:paraId="32EA05E0"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32EA05E1" w14:textId="77777777" w:rsidR="00EB5414" w:rsidRDefault="00EB5414" w:rsidP="0086296D">
      <w:pPr>
        <w:pStyle w:val="PL"/>
        <w:rPr>
          <w:lang w:val="en-US"/>
        </w:rPr>
      </w:pPr>
      <w:r w:rsidRPr="002E5CBA">
        <w:rPr>
          <w:lang w:val="en-US"/>
        </w:rPr>
        <w:t xml:space="preserve">        '</w:t>
      </w:r>
      <w:r>
        <w:rPr>
          <w:lang w:val="en-US"/>
        </w:rPr>
        <w:t>411</w:t>
      </w:r>
      <w:r w:rsidRPr="002E5CBA">
        <w:rPr>
          <w:lang w:val="en-US"/>
        </w:rPr>
        <w:t>':</w:t>
      </w:r>
    </w:p>
    <w:p w14:paraId="32EA05E2"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E3" w14:textId="77777777" w:rsidR="004F1F0A" w:rsidRPr="00D82896" w:rsidRDefault="004F1F0A" w:rsidP="004F1F0A">
      <w:pPr>
        <w:pStyle w:val="PL"/>
        <w:rPr>
          <w:lang w:val="en-US"/>
        </w:rPr>
      </w:pPr>
      <w:r w:rsidRPr="002E5CBA">
        <w:rPr>
          <w:lang w:val="en-US"/>
        </w:rPr>
        <w:t xml:space="preserve">        '</w:t>
      </w:r>
      <w:r>
        <w:rPr>
          <w:lang w:val="en-US"/>
        </w:rPr>
        <w:t>413</w:t>
      </w:r>
      <w:r w:rsidRPr="002E5CBA">
        <w:rPr>
          <w:lang w:val="en-US"/>
        </w:rPr>
        <w:t>':</w:t>
      </w:r>
    </w:p>
    <w:p w14:paraId="32EA05E4"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E5" w14:textId="77777777" w:rsidR="004F1F0A" w:rsidRPr="00D82896" w:rsidRDefault="004F1F0A" w:rsidP="004F1F0A">
      <w:pPr>
        <w:pStyle w:val="PL"/>
        <w:rPr>
          <w:lang w:val="en-US"/>
        </w:rPr>
      </w:pPr>
      <w:r w:rsidRPr="002E5CBA">
        <w:rPr>
          <w:lang w:val="en-US"/>
        </w:rPr>
        <w:t xml:space="preserve">        '</w:t>
      </w:r>
      <w:r>
        <w:rPr>
          <w:lang w:val="en-US"/>
        </w:rPr>
        <w:t>415</w:t>
      </w:r>
      <w:r w:rsidRPr="002E5CBA">
        <w:rPr>
          <w:lang w:val="en-US"/>
        </w:rPr>
        <w:t>':</w:t>
      </w:r>
    </w:p>
    <w:p w14:paraId="32EA05E6" w14:textId="7F5ACDF4" w:rsidR="004F1F0A" w:rsidRDefault="004F1F0A"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5437B5"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599BFCE1" w14:textId="3626EBE7" w:rsidR="00141339" w:rsidRDefault="00141339"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E7"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5E8" w14:textId="77777777" w:rsidR="0086296D" w:rsidRDefault="0086296D" w:rsidP="0086296D">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32EA05EB"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5EC" w14:textId="77777777" w:rsidR="0086296D" w:rsidRPr="002E5CBA" w:rsidRDefault="0086296D" w:rsidP="0086296D">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EA05ED" w14:textId="77777777" w:rsidR="0086296D" w:rsidRDefault="0086296D" w:rsidP="0086296D">
      <w:pPr>
        <w:pStyle w:val="PL"/>
        <w:rPr>
          <w:lang w:val="en-US"/>
        </w:rPr>
      </w:pPr>
      <w:r w:rsidRPr="002E5CBA">
        <w:rPr>
          <w:lang w:val="en-US"/>
        </w:rPr>
        <w:t xml:space="preserve">        default:</w:t>
      </w:r>
    </w:p>
    <w:p w14:paraId="32EA05EE" w14:textId="77777777" w:rsidR="004F1F0A" w:rsidRPr="002E5CB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EF" w14:textId="6BABF3D8" w:rsidR="0086296D" w:rsidRPr="002E5CBA" w:rsidRDefault="0086296D" w:rsidP="0086296D">
      <w:pPr>
        <w:pStyle w:val="PL"/>
        <w:rPr>
          <w:lang w:val="en-US"/>
        </w:rPr>
      </w:pPr>
    </w:p>
    <w:p w14:paraId="32EA05F0" w14:textId="77777777" w:rsidR="0086296D" w:rsidRPr="002E5CBA" w:rsidRDefault="0086296D" w:rsidP="0086296D">
      <w:pPr>
        <w:pStyle w:val="PL"/>
        <w:rPr>
          <w:lang w:val="en-US"/>
        </w:rPr>
      </w:pPr>
      <w:r w:rsidRPr="002E5CBA">
        <w:rPr>
          <w:lang w:val="en-US"/>
        </w:rPr>
        <w:t>components:</w:t>
      </w:r>
    </w:p>
    <w:p w14:paraId="32EA05F1" w14:textId="77777777" w:rsidR="0086296D" w:rsidRPr="00082B3E" w:rsidRDefault="0086296D" w:rsidP="0086296D">
      <w:pPr>
        <w:pStyle w:val="PL"/>
        <w:rPr>
          <w:lang w:val="en-US"/>
        </w:rPr>
      </w:pPr>
      <w:r w:rsidRPr="00082B3E">
        <w:rPr>
          <w:lang w:val="en-US"/>
        </w:rPr>
        <w:t xml:space="preserve">  securitySchemes:</w:t>
      </w:r>
    </w:p>
    <w:p w14:paraId="32EA05F2" w14:textId="77777777" w:rsidR="0086296D" w:rsidRPr="00082B3E" w:rsidRDefault="0086296D" w:rsidP="0086296D">
      <w:pPr>
        <w:pStyle w:val="PL"/>
        <w:rPr>
          <w:lang w:val="en-US"/>
        </w:rPr>
      </w:pPr>
      <w:r w:rsidRPr="00082B3E">
        <w:rPr>
          <w:lang w:val="en-US"/>
        </w:rPr>
        <w:t xml:space="preserve">    oAuth2ClientCredentials:</w:t>
      </w:r>
    </w:p>
    <w:p w14:paraId="32EA05F3" w14:textId="77777777" w:rsidR="0086296D" w:rsidRPr="00082B3E" w:rsidRDefault="0086296D" w:rsidP="0086296D">
      <w:pPr>
        <w:pStyle w:val="PL"/>
        <w:rPr>
          <w:lang w:val="en-US"/>
        </w:rPr>
      </w:pPr>
      <w:r w:rsidRPr="00082B3E">
        <w:rPr>
          <w:lang w:val="en-US"/>
        </w:rPr>
        <w:t xml:space="preserve">      type: oauth2</w:t>
      </w:r>
    </w:p>
    <w:p w14:paraId="32EA05F4" w14:textId="735213B4" w:rsidR="0086296D" w:rsidRPr="00082B3E" w:rsidRDefault="0086296D" w:rsidP="0086296D">
      <w:pPr>
        <w:pStyle w:val="PL"/>
        <w:rPr>
          <w:lang w:val="en-US"/>
        </w:rPr>
      </w:pPr>
      <w:r w:rsidRPr="00082B3E">
        <w:rPr>
          <w:lang w:val="en-US"/>
        </w:rPr>
        <w:t xml:space="preserve">      flows:</w:t>
      </w:r>
    </w:p>
    <w:p w14:paraId="32EA05F5" w14:textId="2ECAC758" w:rsidR="0086296D" w:rsidRPr="00082B3E" w:rsidRDefault="0086296D" w:rsidP="0086296D">
      <w:pPr>
        <w:pStyle w:val="PL"/>
        <w:rPr>
          <w:lang w:val="en-US"/>
        </w:rPr>
      </w:pPr>
      <w:r w:rsidRPr="00082B3E">
        <w:rPr>
          <w:lang w:val="en-US"/>
        </w:rPr>
        <w:t xml:space="preserve">        clientCredentials:</w:t>
      </w:r>
    </w:p>
    <w:p w14:paraId="32EA05F6" w14:textId="77777777" w:rsidR="0086296D" w:rsidRPr="00082B3E" w:rsidRDefault="0086296D" w:rsidP="0086296D">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32EA05F7" w14:textId="700A17D3" w:rsidR="0086296D" w:rsidRDefault="0086296D" w:rsidP="0086296D">
      <w:pPr>
        <w:pStyle w:val="PL"/>
        <w:rPr>
          <w:lang w:val="en-US"/>
        </w:rPr>
      </w:pPr>
      <w:r w:rsidRPr="00082B3E">
        <w:rPr>
          <w:lang w:val="en-US"/>
        </w:rPr>
        <w:t xml:space="preserve">          scopes:</w:t>
      </w:r>
    </w:p>
    <w:p w14:paraId="55C92C72" w14:textId="65D6ADDA" w:rsidR="00601A06" w:rsidRPr="00BF6487" w:rsidRDefault="00601A06" w:rsidP="0086296D">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32EA05F8" w14:textId="77777777" w:rsidR="0086296D" w:rsidRDefault="0086296D" w:rsidP="0086296D">
      <w:pPr>
        <w:pStyle w:val="PL"/>
        <w:rPr>
          <w:lang w:val="en-US"/>
        </w:rPr>
      </w:pPr>
    </w:p>
    <w:p w14:paraId="32EA05F9" w14:textId="77777777" w:rsidR="0086296D" w:rsidRPr="002E5CBA" w:rsidRDefault="0086296D" w:rsidP="0086296D">
      <w:pPr>
        <w:pStyle w:val="PL"/>
        <w:rPr>
          <w:lang w:val="en-US"/>
        </w:rPr>
      </w:pPr>
      <w:r w:rsidRPr="002E5CBA">
        <w:rPr>
          <w:lang w:val="en-US"/>
        </w:rPr>
        <w:t xml:space="preserve">  schemas:</w:t>
      </w:r>
    </w:p>
    <w:p w14:paraId="32EA05FA" w14:textId="77777777" w:rsidR="0086296D" w:rsidRPr="002E5CBA" w:rsidRDefault="0086296D" w:rsidP="0086296D">
      <w:pPr>
        <w:pStyle w:val="PL"/>
        <w:rPr>
          <w:lang w:val="en-US"/>
        </w:rPr>
      </w:pPr>
      <w:r w:rsidRPr="002E5CBA">
        <w:rPr>
          <w:lang w:val="en-US"/>
        </w:rPr>
        <w:t>#</w:t>
      </w:r>
    </w:p>
    <w:p w14:paraId="32EA05FB" w14:textId="77777777" w:rsidR="0086296D" w:rsidRPr="002E5CBA" w:rsidRDefault="0086296D" w:rsidP="0086296D">
      <w:pPr>
        <w:pStyle w:val="PL"/>
        <w:rPr>
          <w:lang w:val="en-US"/>
        </w:rPr>
      </w:pPr>
      <w:r w:rsidRPr="002E5CBA">
        <w:rPr>
          <w:lang w:val="en-US"/>
        </w:rPr>
        <w:t># STRUCTURED DATA TYPES</w:t>
      </w:r>
    </w:p>
    <w:p w14:paraId="32EA05FC" w14:textId="77777777" w:rsidR="0086296D" w:rsidRPr="002E5CBA" w:rsidRDefault="0086296D" w:rsidP="0086296D">
      <w:pPr>
        <w:pStyle w:val="PL"/>
        <w:rPr>
          <w:lang w:val="en-US"/>
        </w:rPr>
      </w:pPr>
      <w:r w:rsidRPr="002E5CBA">
        <w:rPr>
          <w:lang w:val="en-US"/>
        </w:rPr>
        <w:t>#</w:t>
      </w:r>
    </w:p>
    <w:p w14:paraId="32EA05FD" w14:textId="77777777" w:rsidR="0086296D" w:rsidRPr="002E5CBA" w:rsidRDefault="0086296D" w:rsidP="0086296D">
      <w:pPr>
        <w:pStyle w:val="PL"/>
        <w:rPr>
          <w:lang w:val="en-US"/>
        </w:rPr>
      </w:pPr>
      <w:r w:rsidRPr="002E5CBA">
        <w:rPr>
          <w:lang w:val="en-US"/>
        </w:rPr>
        <w:t xml:space="preserve">    SmContextCreateData:</w:t>
      </w:r>
    </w:p>
    <w:p w14:paraId="32EA05FE" w14:textId="77777777" w:rsidR="0086296D" w:rsidRPr="002E5CBA" w:rsidRDefault="0086296D" w:rsidP="0086296D">
      <w:pPr>
        <w:pStyle w:val="PL"/>
        <w:rPr>
          <w:lang w:val="en-US"/>
        </w:rPr>
      </w:pPr>
      <w:r w:rsidRPr="002E5CBA">
        <w:rPr>
          <w:lang w:val="en-US"/>
        </w:rPr>
        <w:t xml:space="preserve">      type: object</w:t>
      </w:r>
    </w:p>
    <w:p w14:paraId="32EA05FF" w14:textId="77777777" w:rsidR="0086296D" w:rsidRPr="002E5CBA" w:rsidRDefault="0086296D" w:rsidP="0086296D">
      <w:pPr>
        <w:pStyle w:val="PL"/>
        <w:rPr>
          <w:lang w:val="en-US"/>
        </w:rPr>
      </w:pPr>
      <w:r w:rsidRPr="002E5CBA">
        <w:rPr>
          <w:lang w:val="en-US"/>
        </w:rPr>
        <w:t xml:space="preserve">      properties:</w:t>
      </w:r>
    </w:p>
    <w:p w14:paraId="32EA0600" w14:textId="77777777" w:rsidR="0086296D" w:rsidRPr="002E5CBA" w:rsidRDefault="0086296D" w:rsidP="0086296D">
      <w:pPr>
        <w:pStyle w:val="PL"/>
        <w:rPr>
          <w:lang w:val="en-US"/>
        </w:rPr>
      </w:pPr>
      <w:r w:rsidRPr="002E5CBA">
        <w:rPr>
          <w:lang w:val="en-US"/>
        </w:rPr>
        <w:t xml:space="preserve">        supi:</w:t>
      </w:r>
    </w:p>
    <w:p w14:paraId="32EA0601" w14:textId="77777777" w:rsidR="0086296D" w:rsidRPr="002E5CBA" w:rsidRDefault="0086296D" w:rsidP="0086296D">
      <w:pPr>
        <w:pStyle w:val="PL"/>
        <w:rPr>
          <w:lang w:val="en-US"/>
        </w:rPr>
      </w:pPr>
      <w:r w:rsidRPr="002E5CBA">
        <w:rPr>
          <w:lang w:val="en-US"/>
        </w:rPr>
        <w:t xml:space="preserve">          $ref: 'TS29571_CommonData.yaml#/components/schemas/Supi'</w:t>
      </w:r>
    </w:p>
    <w:p w14:paraId="32EA0602" w14:textId="77777777" w:rsidR="0086296D" w:rsidRPr="002E5CBA" w:rsidRDefault="0086296D" w:rsidP="0086296D">
      <w:pPr>
        <w:pStyle w:val="PL"/>
        <w:rPr>
          <w:lang w:val="en-US"/>
        </w:rPr>
      </w:pPr>
      <w:r w:rsidRPr="002E5CBA">
        <w:rPr>
          <w:lang w:val="en-US"/>
        </w:rPr>
        <w:t xml:space="preserve">        unauthenticatedSupi:</w:t>
      </w:r>
    </w:p>
    <w:p w14:paraId="32EA0603" w14:textId="77777777" w:rsidR="0086296D" w:rsidRPr="002E5CBA" w:rsidRDefault="0086296D" w:rsidP="0086296D">
      <w:pPr>
        <w:pStyle w:val="PL"/>
        <w:rPr>
          <w:lang w:val="en-US"/>
        </w:rPr>
      </w:pPr>
      <w:r w:rsidRPr="002E5CBA">
        <w:rPr>
          <w:lang w:val="en-US"/>
        </w:rPr>
        <w:t xml:space="preserve">          type: boolean</w:t>
      </w:r>
    </w:p>
    <w:p w14:paraId="32EA0604" w14:textId="77777777" w:rsidR="0086296D" w:rsidRPr="002E5CBA" w:rsidRDefault="0086296D" w:rsidP="0086296D">
      <w:pPr>
        <w:pStyle w:val="PL"/>
        <w:rPr>
          <w:lang w:val="en-US"/>
        </w:rPr>
      </w:pPr>
      <w:r w:rsidRPr="002E5CBA">
        <w:rPr>
          <w:lang w:val="en-US"/>
        </w:rPr>
        <w:t xml:space="preserve">          default:  false</w:t>
      </w:r>
    </w:p>
    <w:p w14:paraId="32EA0605" w14:textId="77777777" w:rsidR="0086296D" w:rsidRPr="002E5CBA" w:rsidRDefault="0086296D" w:rsidP="0086296D">
      <w:pPr>
        <w:pStyle w:val="PL"/>
        <w:rPr>
          <w:lang w:val="en-US"/>
        </w:rPr>
      </w:pPr>
      <w:r w:rsidRPr="002E5CBA">
        <w:rPr>
          <w:lang w:val="en-US"/>
        </w:rPr>
        <w:t xml:space="preserve">        pei:</w:t>
      </w:r>
    </w:p>
    <w:p w14:paraId="32EA0606" w14:textId="77777777" w:rsidR="0086296D" w:rsidRPr="002E5CBA" w:rsidRDefault="0086296D" w:rsidP="0086296D">
      <w:pPr>
        <w:pStyle w:val="PL"/>
        <w:rPr>
          <w:lang w:val="en-US"/>
        </w:rPr>
      </w:pPr>
      <w:r w:rsidRPr="002E5CBA">
        <w:rPr>
          <w:lang w:val="en-US"/>
        </w:rPr>
        <w:t xml:space="preserve">          $ref: 'TS29571_CommonData.yaml#/components/schemas/Pei'</w:t>
      </w:r>
    </w:p>
    <w:p w14:paraId="32EA0607" w14:textId="77777777" w:rsidR="0086296D" w:rsidRPr="002E5CBA" w:rsidRDefault="0086296D" w:rsidP="0086296D">
      <w:pPr>
        <w:pStyle w:val="PL"/>
        <w:rPr>
          <w:lang w:val="en-US"/>
        </w:rPr>
      </w:pPr>
      <w:r w:rsidRPr="002E5CBA">
        <w:rPr>
          <w:lang w:val="en-US"/>
        </w:rPr>
        <w:t xml:space="preserve">        gpsi:</w:t>
      </w:r>
    </w:p>
    <w:p w14:paraId="32EA0608" w14:textId="77777777" w:rsidR="0086296D" w:rsidRPr="002E5CBA" w:rsidRDefault="0086296D" w:rsidP="0086296D">
      <w:pPr>
        <w:pStyle w:val="PL"/>
        <w:rPr>
          <w:lang w:val="en-US"/>
        </w:rPr>
      </w:pPr>
      <w:r w:rsidRPr="002E5CBA">
        <w:rPr>
          <w:lang w:val="en-US"/>
        </w:rPr>
        <w:t xml:space="preserve">          $ref: 'TS29571_CommonData.yaml#/components/schemas/Gpsi'</w:t>
      </w:r>
    </w:p>
    <w:p w14:paraId="32EA0609" w14:textId="77777777" w:rsidR="0086296D" w:rsidRPr="002E5CBA" w:rsidRDefault="0086296D" w:rsidP="0086296D">
      <w:pPr>
        <w:pStyle w:val="PL"/>
        <w:rPr>
          <w:lang w:val="en-US"/>
        </w:rPr>
      </w:pPr>
      <w:r w:rsidRPr="002E5CBA">
        <w:rPr>
          <w:lang w:val="en-US"/>
        </w:rPr>
        <w:t xml:space="preserve">        pduSessionId:</w:t>
      </w:r>
    </w:p>
    <w:p w14:paraId="32EA060A"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0B" w14:textId="77777777" w:rsidR="0086296D" w:rsidRPr="002E5CBA" w:rsidRDefault="0086296D" w:rsidP="0086296D">
      <w:pPr>
        <w:pStyle w:val="PL"/>
        <w:rPr>
          <w:lang w:val="en-US"/>
        </w:rPr>
      </w:pPr>
      <w:r w:rsidRPr="002E5CBA">
        <w:rPr>
          <w:lang w:val="en-US"/>
        </w:rPr>
        <w:t xml:space="preserve">        dnn:</w:t>
      </w:r>
    </w:p>
    <w:p w14:paraId="32EA060C" w14:textId="77777777" w:rsidR="0086296D" w:rsidRPr="002E5CBA" w:rsidRDefault="0086296D" w:rsidP="0086296D">
      <w:pPr>
        <w:pStyle w:val="PL"/>
        <w:rPr>
          <w:lang w:val="en-US"/>
        </w:rPr>
      </w:pPr>
      <w:r w:rsidRPr="002E5CBA">
        <w:rPr>
          <w:lang w:val="en-US"/>
        </w:rPr>
        <w:t xml:space="preserve">          $ref: 'TS29571_CommonData.yaml#/components/schemas/Dnn'</w:t>
      </w:r>
    </w:p>
    <w:p w14:paraId="32EA060D" w14:textId="77777777" w:rsidR="0086296D" w:rsidRPr="002E5CBA" w:rsidRDefault="0086296D" w:rsidP="0086296D">
      <w:pPr>
        <w:pStyle w:val="PL"/>
        <w:rPr>
          <w:lang w:val="en-US"/>
        </w:rPr>
      </w:pPr>
      <w:r w:rsidRPr="002E5CBA">
        <w:rPr>
          <w:lang w:val="en-US"/>
        </w:rPr>
        <w:t xml:space="preserve">        sNssai:</w:t>
      </w:r>
    </w:p>
    <w:p w14:paraId="32EA060E" w14:textId="77777777" w:rsidR="0086296D" w:rsidRPr="002E5CBA" w:rsidRDefault="0086296D" w:rsidP="0086296D">
      <w:pPr>
        <w:pStyle w:val="PL"/>
        <w:rPr>
          <w:lang w:val="en-US"/>
        </w:rPr>
      </w:pPr>
      <w:r w:rsidRPr="002E5CBA">
        <w:rPr>
          <w:lang w:val="en-US"/>
        </w:rPr>
        <w:t xml:space="preserve">          $ref: 'TS29571_CommonData.yaml#/components/schemas/Snssai'</w:t>
      </w:r>
    </w:p>
    <w:p w14:paraId="32EA060F" w14:textId="77777777" w:rsidR="0086296D" w:rsidRPr="002E5CBA" w:rsidRDefault="0086296D" w:rsidP="0086296D">
      <w:pPr>
        <w:pStyle w:val="PL"/>
        <w:rPr>
          <w:lang w:val="en-US"/>
        </w:rPr>
      </w:pPr>
      <w:r w:rsidRPr="002E5CBA">
        <w:rPr>
          <w:lang w:val="en-US"/>
        </w:rPr>
        <w:t xml:space="preserve">        hplmnSnssai:</w:t>
      </w:r>
    </w:p>
    <w:p w14:paraId="32EA0610" w14:textId="77777777" w:rsidR="0086296D" w:rsidRPr="002E5CBA" w:rsidRDefault="0086296D" w:rsidP="0086296D">
      <w:pPr>
        <w:pStyle w:val="PL"/>
        <w:rPr>
          <w:lang w:val="en-US"/>
        </w:rPr>
      </w:pPr>
      <w:r w:rsidRPr="002E5CBA">
        <w:rPr>
          <w:lang w:val="en-US"/>
        </w:rPr>
        <w:t xml:space="preserve">          $ref: 'TS29571_CommonData.yaml#/components/schemas/Snssai'</w:t>
      </w:r>
    </w:p>
    <w:p w14:paraId="32EA0611"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12"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13"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14"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15" w14:textId="77777777" w:rsidR="008D1CA3" w:rsidRPr="002E5CBA" w:rsidRDefault="008D1CA3" w:rsidP="008D1CA3">
      <w:pPr>
        <w:pStyle w:val="PL"/>
        <w:rPr>
          <w:lang w:val="en-US"/>
        </w:rPr>
      </w:pPr>
      <w:r w:rsidRPr="002E5CBA">
        <w:rPr>
          <w:lang w:val="en-US"/>
        </w:rPr>
        <w:t xml:space="preserve">        </w:t>
      </w:r>
      <w:r>
        <w:rPr>
          <w:lang w:val="en-US"/>
        </w:rPr>
        <w:t>serviceName</w:t>
      </w:r>
      <w:r w:rsidRPr="002E5CBA">
        <w:rPr>
          <w:lang w:val="en-US"/>
        </w:rPr>
        <w:t>:</w:t>
      </w:r>
    </w:p>
    <w:p w14:paraId="07B3B421" w14:textId="29E144CC" w:rsidR="00CA6BCD" w:rsidRDefault="00CA6BCD" w:rsidP="0086296D">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32EA0617"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18"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19" w14:textId="77777777" w:rsidR="0086296D" w:rsidRPr="002E5CBA" w:rsidRDefault="0086296D" w:rsidP="0086296D">
      <w:pPr>
        <w:pStyle w:val="PL"/>
        <w:rPr>
          <w:lang w:val="en-US"/>
        </w:rPr>
      </w:pPr>
      <w:r w:rsidRPr="002E5CBA">
        <w:rPr>
          <w:lang w:val="en-US"/>
        </w:rPr>
        <w:t xml:space="preserve">        requestType:</w:t>
      </w:r>
    </w:p>
    <w:p w14:paraId="32EA061A" w14:textId="77777777" w:rsidR="0086296D" w:rsidRPr="002E5CBA" w:rsidRDefault="0086296D" w:rsidP="0086296D">
      <w:pPr>
        <w:pStyle w:val="PL"/>
        <w:rPr>
          <w:lang w:val="en-US"/>
        </w:rPr>
      </w:pPr>
      <w:r w:rsidRPr="002E5CBA">
        <w:rPr>
          <w:lang w:val="en-US"/>
        </w:rPr>
        <w:t xml:space="preserve">          $ref: '#/components/schemas/RequestType'</w:t>
      </w:r>
    </w:p>
    <w:p w14:paraId="32EA061B" w14:textId="77777777" w:rsidR="0086296D" w:rsidRPr="002E5CBA" w:rsidRDefault="0086296D" w:rsidP="0086296D">
      <w:pPr>
        <w:pStyle w:val="PL"/>
        <w:rPr>
          <w:lang w:val="en-US"/>
        </w:rPr>
      </w:pPr>
      <w:r w:rsidRPr="002E5CBA">
        <w:rPr>
          <w:lang w:val="en-US"/>
        </w:rPr>
        <w:t xml:space="preserve">        n1SmMsg:</w:t>
      </w:r>
    </w:p>
    <w:p w14:paraId="32EA061C" w14:textId="77777777" w:rsidR="0086296D" w:rsidRPr="002E5CBA" w:rsidRDefault="0086296D" w:rsidP="0086296D">
      <w:pPr>
        <w:pStyle w:val="PL"/>
        <w:rPr>
          <w:lang w:val="en-US"/>
        </w:rPr>
      </w:pPr>
      <w:r w:rsidRPr="002E5CBA">
        <w:rPr>
          <w:lang w:val="en-US"/>
        </w:rPr>
        <w:t xml:space="preserve">          </w:t>
      </w:r>
      <w:r w:rsidR="001167B5" w:rsidRPr="002E5CBA">
        <w:rPr>
          <w:lang w:val="en-US"/>
        </w:rPr>
        <w:t xml:space="preserve">$ref: </w:t>
      </w:r>
      <w:r w:rsidRPr="002E5CBA">
        <w:rPr>
          <w:lang w:val="en-US"/>
        </w:rPr>
        <w:t>'TS29571_CommonData.yaml#/components/schemas/RefToBinaryData'</w:t>
      </w:r>
    </w:p>
    <w:p w14:paraId="32EA061D" w14:textId="77777777" w:rsidR="0086296D" w:rsidRPr="002E5CBA" w:rsidRDefault="0086296D" w:rsidP="0086296D">
      <w:pPr>
        <w:pStyle w:val="PL"/>
        <w:rPr>
          <w:lang w:val="en-US"/>
        </w:rPr>
      </w:pPr>
      <w:r w:rsidRPr="002E5CBA">
        <w:rPr>
          <w:lang w:val="en-US"/>
        </w:rPr>
        <w:t xml:space="preserve">        anType:</w:t>
      </w:r>
    </w:p>
    <w:p w14:paraId="32EA061E" w14:textId="77777777" w:rsidR="0086296D" w:rsidRDefault="0086296D" w:rsidP="0086296D">
      <w:pPr>
        <w:pStyle w:val="PL"/>
        <w:rPr>
          <w:lang w:val="en-US"/>
        </w:rPr>
      </w:pPr>
      <w:r w:rsidRPr="002E5CBA">
        <w:rPr>
          <w:lang w:val="en-US"/>
        </w:rPr>
        <w:t xml:space="preserve">          $ref: 'TS29571_CommonData.yaml#/components/schemas/AccessType'</w:t>
      </w:r>
    </w:p>
    <w:p w14:paraId="32EA061F" w14:textId="77777777" w:rsidR="00816D58" w:rsidRPr="002E5CBA" w:rsidRDefault="00816D58" w:rsidP="00816D58">
      <w:pPr>
        <w:pStyle w:val="PL"/>
        <w:rPr>
          <w:lang w:val="en-US"/>
        </w:rPr>
      </w:pPr>
      <w:r>
        <w:rPr>
          <w:lang w:val="en-US"/>
        </w:rPr>
        <w:t xml:space="preserve">        rat</w:t>
      </w:r>
      <w:r w:rsidRPr="002E5CBA">
        <w:rPr>
          <w:lang w:val="en-US"/>
        </w:rPr>
        <w:t>Type:</w:t>
      </w:r>
    </w:p>
    <w:p w14:paraId="32EA0620"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21"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22" w14:textId="77777777" w:rsidR="0086296D" w:rsidRPr="002E5CBA" w:rsidRDefault="0086296D" w:rsidP="0086296D">
      <w:pPr>
        <w:pStyle w:val="PL"/>
        <w:rPr>
          <w:lang w:val="en-US"/>
        </w:rPr>
      </w:pPr>
      <w:r w:rsidRPr="002E5CBA">
        <w:rPr>
          <w:lang w:val="en-US"/>
        </w:rPr>
        <w:t xml:space="preserve">          $ref: '</w:t>
      </w:r>
      <w:r w:rsidR="003E2FE0" w:rsidRPr="002E5CBA">
        <w:rPr>
          <w:lang w:val="en-US"/>
        </w:rPr>
        <w:t>TS2</w:t>
      </w:r>
      <w:r w:rsidR="003E2FE0">
        <w:rPr>
          <w:lang w:val="en-US"/>
        </w:rPr>
        <w:t>9571_CommonData</w:t>
      </w:r>
      <w:r w:rsidRPr="002E5CBA">
        <w:rPr>
          <w:lang w:val="en-US"/>
        </w:rPr>
        <w:t>.yaml#/components/schemas/</w:t>
      </w:r>
      <w:r>
        <w:rPr>
          <w:lang w:val="en-US"/>
        </w:rPr>
        <w:t>PresenceState</w:t>
      </w:r>
      <w:r w:rsidRPr="002E5CBA">
        <w:rPr>
          <w:lang w:val="en-US"/>
        </w:rPr>
        <w:t>'</w:t>
      </w:r>
    </w:p>
    <w:p w14:paraId="32EA0623" w14:textId="77777777" w:rsidR="0086296D" w:rsidRPr="002E5CBA" w:rsidRDefault="0086296D" w:rsidP="0086296D">
      <w:pPr>
        <w:pStyle w:val="PL"/>
        <w:rPr>
          <w:lang w:val="en-US"/>
        </w:rPr>
      </w:pPr>
      <w:r w:rsidRPr="002E5CBA">
        <w:rPr>
          <w:lang w:val="en-US"/>
        </w:rPr>
        <w:t xml:space="preserve">        ueLocation:</w:t>
      </w:r>
    </w:p>
    <w:p w14:paraId="32EA0624"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5" w14:textId="77777777" w:rsidR="0086296D" w:rsidRPr="002E5CBA" w:rsidRDefault="0086296D" w:rsidP="0086296D">
      <w:pPr>
        <w:pStyle w:val="PL"/>
        <w:rPr>
          <w:lang w:val="en-US"/>
        </w:rPr>
      </w:pPr>
      <w:r w:rsidRPr="002E5CBA">
        <w:rPr>
          <w:lang w:val="en-US"/>
        </w:rPr>
        <w:t xml:space="preserve">        ueTimeZone:</w:t>
      </w:r>
    </w:p>
    <w:p w14:paraId="32EA0626"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27" w14:textId="77777777" w:rsidR="0086296D" w:rsidRPr="002E5CBA" w:rsidRDefault="0086296D" w:rsidP="0086296D">
      <w:pPr>
        <w:pStyle w:val="PL"/>
        <w:rPr>
          <w:lang w:val="en-US"/>
        </w:rPr>
      </w:pPr>
      <w:r w:rsidRPr="002E5CBA">
        <w:rPr>
          <w:lang w:val="en-US"/>
        </w:rPr>
        <w:t xml:space="preserve">        addUeLocation:</w:t>
      </w:r>
    </w:p>
    <w:p w14:paraId="32EA0628"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9" w14:textId="77777777" w:rsidR="0086296D" w:rsidRPr="002E5CBA" w:rsidRDefault="0086296D" w:rsidP="0086296D">
      <w:pPr>
        <w:pStyle w:val="PL"/>
        <w:rPr>
          <w:lang w:val="en-US"/>
        </w:rPr>
      </w:pPr>
      <w:r w:rsidRPr="002E5CBA">
        <w:rPr>
          <w:lang w:val="en-US"/>
        </w:rPr>
        <w:t xml:space="preserve">        smContextStatusUri:</w:t>
      </w:r>
    </w:p>
    <w:p w14:paraId="32EA062A" w14:textId="77777777" w:rsidR="0086296D" w:rsidRPr="002E5CBA" w:rsidRDefault="0086296D" w:rsidP="0086296D">
      <w:pPr>
        <w:pStyle w:val="PL"/>
        <w:rPr>
          <w:lang w:val="en-US"/>
        </w:rPr>
      </w:pPr>
      <w:r w:rsidRPr="002E5CBA">
        <w:rPr>
          <w:lang w:val="en-US"/>
        </w:rPr>
        <w:lastRenderedPageBreak/>
        <w:t xml:space="preserve">          $ref: 'TS29571_CommonData.yaml#/components/schemas/Uri'</w:t>
      </w:r>
    </w:p>
    <w:p w14:paraId="32EA062B" w14:textId="77777777" w:rsidR="0086296D" w:rsidRPr="002E5CBA" w:rsidRDefault="0086296D" w:rsidP="0086296D">
      <w:pPr>
        <w:pStyle w:val="PL"/>
        <w:rPr>
          <w:lang w:val="en-US"/>
        </w:rPr>
      </w:pPr>
      <w:r w:rsidRPr="002E5CBA">
        <w:rPr>
          <w:lang w:val="en-US"/>
        </w:rPr>
        <w:t xml:space="preserve">        hSmf</w:t>
      </w:r>
      <w:r>
        <w:rPr>
          <w:lang w:val="en-US"/>
        </w:rPr>
        <w:t>Uri</w:t>
      </w:r>
      <w:r w:rsidRPr="002E5CBA">
        <w:rPr>
          <w:lang w:val="en-US"/>
        </w:rPr>
        <w:t>:</w:t>
      </w:r>
    </w:p>
    <w:p w14:paraId="32EA062C" w14:textId="77777777" w:rsidR="0086296D" w:rsidRPr="002E5CBA"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2D" w14:textId="77777777" w:rsidR="0086296D" w:rsidRDefault="0086296D" w:rsidP="0086296D">
      <w:pPr>
        <w:pStyle w:val="PL"/>
      </w:pPr>
      <w:r w:rsidRPr="002E5CBA">
        <w:rPr>
          <w:lang w:val="en-US"/>
        </w:rPr>
        <w:t xml:space="preserve">        </w:t>
      </w:r>
      <w:r w:rsidRPr="00456AF9">
        <w:rPr>
          <w:rFonts w:hint="eastAsia"/>
        </w:rPr>
        <w:t>additionalHsmf</w:t>
      </w:r>
      <w:r>
        <w:t>Uri:</w:t>
      </w:r>
    </w:p>
    <w:p w14:paraId="32EA062E" w14:textId="77777777" w:rsidR="0086296D" w:rsidRDefault="0086296D" w:rsidP="0086296D">
      <w:pPr>
        <w:pStyle w:val="PL"/>
        <w:rPr>
          <w:lang w:val="en-US"/>
        </w:rPr>
      </w:pPr>
      <w:r w:rsidRPr="002E5CBA">
        <w:rPr>
          <w:lang w:val="en-US"/>
        </w:rPr>
        <w:t xml:space="preserve">          </w:t>
      </w:r>
      <w:r>
        <w:rPr>
          <w:lang w:val="en-US"/>
        </w:rPr>
        <w:t>type: array</w:t>
      </w:r>
    </w:p>
    <w:p w14:paraId="32EA062F" w14:textId="344E44A0" w:rsidR="0086296D" w:rsidRDefault="0086296D" w:rsidP="0086296D">
      <w:pPr>
        <w:pStyle w:val="PL"/>
        <w:rPr>
          <w:lang w:val="en-US"/>
        </w:rPr>
      </w:pPr>
      <w:r w:rsidRPr="002E5CBA">
        <w:rPr>
          <w:lang w:val="en-US"/>
        </w:rPr>
        <w:t xml:space="preserve">          </w:t>
      </w:r>
      <w:r>
        <w:rPr>
          <w:lang w:val="en-US"/>
        </w:rPr>
        <w:t>items:</w:t>
      </w:r>
    </w:p>
    <w:p w14:paraId="32EA0630" w14:textId="1F6DF617"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5886913E" w14:textId="6F999C57" w:rsidR="00DD2587" w:rsidRPr="002E5CBA" w:rsidRDefault="00DD2587" w:rsidP="0086296D">
      <w:pPr>
        <w:pStyle w:val="PL"/>
        <w:rPr>
          <w:lang w:val="en-US"/>
        </w:rPr>
      </w:pPr>
      <w:r>
        <w:t xml:space="preserve">          minI</w:t>
      </w:r>
      <w:r w:rsidRPr="00D65A82">
        <w:t>tems:</w:t>
      </w:r>
      <w:r>
        <w:t xml:space="preserve"> 1</w:t>
      </w:r>
    </w:p>
    <w:p w14:paraId="32EA0631" w14:textId="77777777" w:rsidR="0086296D" w:rsidRPr="002E5CBA" w:rsidRDefault="0086296D" w:rsidP="0086296D">
      <w:pPr>
        <w:pStyle w:val="PL"/>
        <w:rPr>
          <w:lang w:val="en-US"/>
        </w:rPr>
      </w:pPr>
      <w:r w:rsidRPr="002E5CBA">
        <w:rPr>
          <w:lang w:val="en-US"/>
        </w:rPr>
        <w:t xml:space="preserve">        oldPduSessionId:</w:t>
      </w:r>
    </w:p>
    <w:p w14:paraId="32EA063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3" w14:textId="77777777" w:rsidR="0086296D" w:rsidRPr="002E5CBA" w:rsidRDefault="0086296D" w:rsidP="0086296D">
      <w:pPr>
        <w:pStyle w:val="PL"/>
        <w:rPr>
          <w:lang w:val="en-US"/>
        </w:rPr>
      </w:pPr>
      <w:r w:rsidRPr="002E5CBA">
        <w:rPr>
          <w:lang w:val="en-US"/>
        </w:rPr>
        <w:t xml:space="preserve">        pduSessionsActivateList:</w:t>
      </w:r>
    </w:p>
    <w:p w14:paraId="32EA0634" w14:textId="77777777" w:rsidR="0086296D" w:rsidRPr="002E5CBA" w:rsidRDefault="0086296D" w:rsidP="0086296D">
      <w:pPr>
        <w:pStyle w:val="PL"/>
        <w:rPr>
          <w:lang w:val="en-US"/>
        </w:rPr>
      </w:pPr>
      <w:r w:rsidRPr="002E5CBA">
        <w:rPr>
          <w:lang w:val="en-US"/>
        </w:rPr>
        <w:t xml:space="preserve">          type: array</w:t>
      </w:r>
    </w:p>
    <w:p w14:paraId="32EA0635" w14:textId="77777777" w:rsidR="0086296D" w:rsidRPr="002E5CBA" w:rsidRDefault="0086296D" w:rsidP="0086296D">
      <w:pPr>
        <w:pStyle w:val="PL"/>
        <w:rPr>
          <w:lang w:val="en-US"/>
        </w:rPr>
      </w:pPr>
      <w:r w:rsidRPr="002E5CBA">
        <w:rPr>
          <w:lang w:val="en-US"/>
        </w:rPr>
        <w:t xml:space="preserve">          items:</w:t>
      </w:r>
    </w:p>
    <w:p w14:paraId="32EA0636"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7" w14:textId="4218FE4E" w:rsidR="0086296D" w:rsidRPr="002E5CBA" w:rsidRDefault="0086296D" w:rsidP="0086296D">
      <w:pPr>
        <w:pStyle w:val="PL"/>
        <w:rPr>
          <w:lang w:val="en-US"/>
        </w:rPr>
      </w:pPr>
      <w:r w:rsidRPr="002E5CBA">
        <w:rPr>
          <w:lang w:val="en-US"/>
        </w:rPr>
        <w:t xml:space="preserve">          minItems: </w:t>
      </w:r>
      <w:r w:rsidR="00DD2587">
        <w:rPr>
          <w:lang w:val="en-US"/>
        </w:rPr>
        <w:t>1</w:t>
      </w:r>
    </w:p>
    <w:p w14:paraId="32EA0638" w14:textId="77777777" w:rsidR="0086296D" w:rsidRPr="002E5CBA" w:rsidRDefault="0086296D" w:rsidP="0086296D">
      <w:pPr>
        <w:pStyle w:val="PL"/>
        <w:rPr>
          <w:lang w:val="en-US"/>
        </w:rPr>
      </w:pPr>
      <w:r w:rsidRPr="002E5CBA">
        <w:rPr>
          <w:lang w:val="en-US"/>
        </w:rPr>
        <w:t xml:space="preserve">        ueEpsPdnConnection:</w:t>
      </w:r>
    </w:p>
    <w:p w14:paraId="32EA0639" w14:textId="77777777" w:rsidR="0086296D" w:rsidRPr="002E5CBA" w:rsidRDefault="0086296D" w:rsidP="0086296D">
      <w:pPr>
        <w:pStyle w:val="PL"/>
        <w:rPr>
          <w:lang w:val="en-US"/>
        </w:rPr>
      </w:pPr>
      <w:r w:rsidRPr="002E5CBA">
        <w:rPr>
          <w:lang w:val="en-US"/>
        </w:rPr>
        <w:t xml:space="preserve">          $ref: '#/components/schemas/EpsPdnCnxContainer'</w:t>
      </w:r>
    </w:p>
    <w:p w14:paraId="32EA063A" w14:textId="77777777" w:rsidR="0086296D" w:rsidRPr="002E5CBA" w:rsidRDefault="0086296D" w:rsidP="0086296D">
      <w:pPr>
        <w:pStyle w:val="PL"/>
        <w:rPr>
          <w:lang w:val="en-US"/>
        </w:rPr>
      </w:pPr>
      <w:r w:rsidRPr="002E5CBA">
        <w:rPr>
          <w:lang w:val="en-US"/>
        </w:rPr>
        <w:t xml:space="preserve">        hoState:</w:t>
      </w:r>
    </w:p>
    <w:p w14:paraId="32EA063B" w14:textId="77777777" w:rsidR="0086296D" w:rsidRPr="002E5CBA" w:rsidRDefault="0086296D" w:rsidP="0086296D">
      <w:pPr>
        <w:pStyle w:val="PL"/>
        <w:rPr>
          <w:lang w:val="en-US"/>
        </w:rPr>
      </w:pPr>
      <w:r w:rsidRPr="002E5CBA">
        <w:rPr>
          <w:lang w:val="en-US"/>
        </w:rPr>
        <w:t xml:space="preserve">          $ref: '#/components/schemas/HoState'</w:t>
      </w:r>
    </w:p>
    <w:p w14:paraId="32EA063C" w14:textId="77777777" w:rsidR="0086296D" w:rsidRPr="002E5CBA" w:rsidRDefault="0086296D" w:rsidP="0086296D">
      <w:pPr>
        <w:pStyle w:val="PL"/>
        <w:rPr>
          <w:lang w:val="en-US"/>
        </w:rPr>
      </w:pPr>
      <w:r w:rsidRPr="002E5CBA">
        <w:rPr>
          <w:lang w:val="en-US"/>
        </w:rPr>
        <w:t xml:space="preserve">        pcfId:</w:t>
      </w:r>
    </w:p>
    <w:p w14:paraId="32EA063D" w14:textId="77777777" w:rsidR="0086296D" w:rsidRDefault="0086296D" w:rsidP="0086296D">
      <w:pPr>
        <w:pStyle w:val="PL"/>
        <w:rPr>
          <w:lang w:val="en-US"/>
        </w:rPr>
      </w:pPr>
      <w:r w:rsidRPr="002E5CBA">
        <w:rPr>
          <w:lang w:val="en-US"/>
        </w:rPr>
        <w:t xml:space="preserve">          $ref: 'TS29571_CommonData.yaml#/components/schemas/NfInstanceId'</w:t>
      </w:r>
    </w:p>
    <w:p w14:paraId="32EA063E" w14:textId="77777777" w:rsidR="00BB2C8B" w:rsidRDefault="00BB2C8B" w:rsidP="00BB2C8B">
      <w:pPr>
        <w:pStyle w:val="PL"/>
        <w:rPr>
          <w:lang w:val="en-US"/>
        </w:rPr>
      </w:pPr>
      <w:r>
        <w:rPr>
          <w:lang w:val="en-US"/>
        </w:rPr>
        <w:t xml:space="preserve">        nrfUri:</w:t>
      </w:r>
    </w:p>
    <w:p w14:paraId="32EA063F" w14:textId="77777777" w:rsidR="00BB2C8B" w:rsidRPr="002E5CBA" w:rsidRDefault="00BB2C8B" w:rsidP="0086296D">
      <w:pPr>
        <w:pStyle w:val="PL"/>
        <w:rPr>
          <w:lang w:val="en-US"/>
        </w:rPr>
      </w:pPr>
      <w:r w:rsidRPr="002E5CBA">
        <w:rPr>
          <w:lang w:val="en-US"/>
        </w:rPr>
        <w:t xml:space="preserve">          $ref: 'TS29571_CommonData.yaml#/components/schemas/</w:t>
      </w:r>
      <w:r>
        <w:rPr>
          <w:lang w:val="en-US"/>
        </w:rPr>
        <w:t>Uri'</w:t>
      </w:r>
    </w:p>
    <w:p w14:paraId="32EA0640" w14:textId="77777777" w:rsidR="0086296D" w:rsidRPr="002E5CBA" w:rsidRDefault="0086296D" w:rsidP="0086296D">
      <w:pPr>
        <w:pStyle w:val="PL"/>
        <w:rPr>
          <w:lang w:val="en-US"/>
        </w:rPr>
      </w:pPr>
      <w:r w:rsidRPr="002E5CBA">
        <w:rPr>
          <w:lang w:val="en-US"/>
        </w:rPr>
        <w:t xml:space="preserve">        supportedFeatures:</w:t>
      </w:r>
    </w:p>
    <w:p w14:paraId="32EA0641"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42" w14:textId="77777777" w:rsidR="0086296D" w:rsidRPr="002E5CBA" w:rsidRDefault="0086296D" w:rsidP="0086296D">
      <w:pPr>
        <w:pStyle w:val="PL"/>
        <w:rPr>
          <w:lang w:val="en-US"/>
        </w:rPr>
      </w:pPr>
      <w:r w:rsidRPr="002E5CBA">
        <w:rPr>
          <w:lang w:val="en-US"/>
        </w:rPr>
        <w:t xml:space="preserve">        selMode:</w:t>
      </w:r>
    </w:p>
    <w:p w14:paraId="32EA0643" w14:textId="77777777" w:rsidR="0086296D" w:rsidRDefault="0086296D" w:rsidP="0086296D">
      <w:pPr>
        <w:pStyle w:val="PL"/>
        <w:rPr>
          <w:lang w:val="en-US"/>
        </w:rPr>
      </w:pPr>
      <w:r w:rsidRPr="002E5CBA">
        <w:rPr>
          <w:lang w:val="en-US"/>
        </w:rPr>
        <w:t xml:space="preserve">          $ref: '#/components/schemas/DnnSelectionMode'</w:t>
      </w:r>
    </w:p>
    <w:p w14:paraId="32EA0644"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45" w14:textId="77777777" w:rsidR="0086296D" w:rsidRPr="002E5CBA" w:rsidRDefault="0086296D" w:rsidP="0086296D">
      <w:pPr>
        <w:pStyle w:val="PL"/>
        <w:rPr>
          <w:lang w:val="en-US"/>
        </w:rPr>
      </w:pPr>
      <w:r w:rsidRPr="002E5CBA">
        <w:rPr>
          <w:lang w:val="en-US"/>
        </w:rPr>
        <w:t xml:space="preserve">          type: array</w:t>
      </w:r>
    </w:p>
    <w:p w14:paraId="32EA0646" w14:textId="77777777" w:rsidR="0086296D" w:rsidRPr="002E5CBA" w:rsidRDefault="0086296D" w:rsidP="0086296D">
      <w:pPr>
        <w:pStyle w:val="PL"/>
        <w:rPr>
          <w:lang w:val="en-US"/>
        </w:rPr>
      </w:pPr>
      <w:r w:rsidRPr="002E5CBA">
        <w:rPr>
          <w:lang w:val="en-US"/>
        </w:rPr>
        <w:t xml:space="preserve">          items:</w:t>
      </w:r>
    </w:p>
    <w:p w14:paraId="32EA0647" w14:textId="41F1DF47"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70F74B7" w14:textId="2F7D5A40" w:rsidR="00DD2587" w:rsidRDefault="00DD2587" w:rsidP="0086296D">
      <w:pPr>
        <w:pStyle w:val="PL"/>
        <w:rPr>
          <w:lang w:val="en-US"/>
        </w:rPr>
      </w:pPr>
      <w:r>
        <w:t xml:space="preserve">          minI</w:t>
      </w:r>
      <w:r w:rsidRPr="00D65A82">
        <w:t>tems:</w:t>
      </w:r>
      <w:r>
        <w:t xml:space="preserve"> 1</w:t>
      </w:r>
    </w:p>
    <w:p w14:paraId="32EA0648" w14:textId="77777777" w:rsidR="001B3C45" w:rsidRPr="002E5CBA" w:rsidRDefault="001B3C45" w:rsidP="001B3C45">
      <w:pPr>
        <w:pStyle w:val="PL"/>
        <w:rPr>
          <w:lang w:val="en-US"/>
        </w:rPr>
      </w:pPr>
      <w:r>
        <w:rPr>
          <w:lang w:val="en-US"/>
        </w:rPr>
        <w:t xml:space="preserve">        traceData</w:t>
      </w:r>
      <w:r w:rsidRPr="002E5CBA">
        <w:rPr>
          <w:lang w:val="en-US"/>
        </w:rPr>
        <w:t>:</w:t>
      </w:r>
    </w:p>
    <w:p w14:paraId="32EA0649" w14:textId="328E68EE"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5556072A" w14:textId="77777777" w:rsidR="00D068FA" w:rsidRDefault="00D068FA" w:rsidP="00D068FA">
      <w:pPr>
        <w:pStyle w:val="PL"/>
      </w:pPr>
      <w:r>
        <w:t xml:space="preserve">        udmGroupId:</w:t>
      </w:r>
    </w:p>
    <w:p w14:paraId="605DA7A1" w14:textId="77777777" w:rsidR="00D068FA" w:rsidRDefault="00D068FA" w:rsidP="00D068FA">
      <w:pPr>
        <w:pStyle w:val="PL"/>
      </w:pPr>
      <w:r>
        <w:t xml:space="preserve">          $ref: 'TS29571_CommonData.yaml</w:t>
      </w:r>
      <w:r w:rsidRPr="00207B40">
        <w:t>#/components/schemas/</w:t>
      </w:r>
      <w:r>
        <w:t>NfGroupId</w:t>
      </w:r>
      <w:r w:rsidRPr="00207B40">
        <w:t>'</w:t>
      </w:r>
    </w:p>
    <w:p w14:paraId="03F4AF5F" w14:textId="77777777" w:rsidR="00D068FA" w:rsidRDefault="00D068FA" w:rsidP="00D068FA">
      <w:pPr>
        <w:pStyle w:val="PL"/>
      </w:pPr>
      <w:r>
        <w:t xml:space="preserve">        routingIndicator:</w:t>
      </w:r>
    </w:p>
    <w:p w14:paraId="1C5C5033" w14:textId="31CEA701" w:rsidR="00D068FA" w:rsidRPr="00757B26" w:rsidRDefault="00D068FA" w:rsidP="0086296D">
      <w:pPr>
        <w:pStyle w:val="PL"/>
      </w:pPr>
      <w:r>
        <w:t xml:space="preserve">          type: string</w:t>
      </w:r>
    </w:p>
    <w:p w14:paraId="32EA064A"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4B" w14:textId="076FD494" w:rsidR="00EF3507" w:rsidRDefault="00EF3507" w:rsidP="0086296D">
      <w:pPr>
        <w:pStyle w:val="PL"/>
        <w:rPr>
          <w:lang w:val="en-US"/>
        </w:rPr>
      </w:pPr>
      <w:r w:rsidRPr="002E5CBA">
        <w:rPr>
          <w:lang w:val="en-US"/>
        </w:rPr>
        <w:t xml:space="preserve">          $ref: '#/components/schemas/</w:t>
      </w:r>
      <w:r>
        <w:rPr>
          <w:lang w:val="en-US"/>
        </w:rPr>
        <w:t>EpsInterworkingIndication'</w:t>
      </w:r>
    </w:p>
    <w:p w14:paraId="4618AA52" w14:textId="77777777" w:rsidR="004E0BC1" w:rsidRPr="002E5CBA" w:rsidRDefault="004E0BC1" w:rsidP="004E0BC1">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683AF8CC" w14:textId="69A42E9F" w:rsidR="004E0BC1" w:rsidRDefault="004E0BC1" w:rsidP="0086296D">
      <w:pPr>
        <w:pStyle w:val="PL"/>
        <w:rPr>
          <w:lang w:val="en-US" w:eastAsia="zh-CN"/>
        </w:rPr>
      </w:pPr>
      <w:r w:rsidRPr="002E5CBA">
        <w:rPr>
          <w:lang w:val="en-US"/>
        </w:rPr>
        <w:t xml:space="preserve">          type: </w:t>
      </w:r>
      <w:r>
        <w:rPr>
          <w:rFonts w:hint="eastAsia"/>
          <w:lang w:val="en-US" w:eastAsia="zh-CN"/>
        </w:rPr>
        <w:t>boolean</w:t>
      </w:r>
    </w:p>
    <w:p w14:paraId="62E6D061" w14:textId="77777777" w:rsidR="009C460B" w:rsidRPr="002E5CBA" w:rsidRDefault="009C460B" w:rsidP="009C460B">
      <w:pPr>
        <w:pStyle w:val="PL"/>
        <w:rPr>
          <w:lang w:val="en-US"/>
        </w:rPr>
      </w:pPr>
      <w:r w:rsidRPr="002E5CBA">
        <w:rPr>
          <w:lang w:val="en-US"/>
        </w:rPr>
        <w:t xml:space="preserve">        targetId:</w:t>
      </w:r>
    </w:p>
    <w:p w14:paraId="5A9D81D5" w14:textId="7552DBF4" w:rsidR="009C460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4C6509F9"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06CD0938" w14:textId="7A527981" w:rsidR="008D3B38" w:rsidRPr="00C327E7"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32EA064C" w14:textId="77777777" w:rsidR="0086296D" w:rsidRPr="002E5CBA" w:rsidRDefault="0086296D" w:rsidP="0086296D">
      <w:pPr>
        <w:pStyle w:val="PL"/>
        <w:rPr>
          <w:lang w:val="en-US"/>
        </w:rPr>
      </w:pPr>
      <w:r w:rsidRPr="002E5CBA">
        <w:rPr>
          <w:lang w:val="en-US"/>
        </w:rPr>
        <w:t xml:space="preserve">      required:</w:t>
      </w:r>
    </w:p>
    <w:p w14:paraId="32EA064D" w14:textId="77777777" w:rsidR="0086296D" w:rsidRDefault="0086296D" w:rsidP="0086296D">
      <w:pPr>
        <w:pStyle w:val="PL"/>
        <w:rPr>
          <w:lang w:val="en-US"/>
        </w:rPr>
      </w:pPr>
      <w:r w:rsidRPr="002E5CBA">
        <w:rPr>
          <w:lang w:val="en-US"/>
        </w:rPr>
        <w:t xml:space="preserve">        - </w:t>
      </w:r>
      <w:r>
        <w:t>servingN</w:t>
      </w:r>
      <w:r w:rsidRPr="002E5CBA">
        <w:rPr>
          <w:lang w:val="en-US"/>
        </w:rPr>
        <w:t>fId</w:t>
      </w:r>
    </w:p>
    <w:p w14:paraId="32EA064E"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64F" w14:textId="77777777" w:rsidR="0086296D" w:rsidRPr="002E5CBA" w:rsidRDefault="0086296D" w:rsidP="0086296D">
      <w:pPr>
        <w:pStyle w:val="PL"/>
        <w:rPr>
          <w:lang w:val="en-US"/>
        </w:rPr>
      </w:pPr>
      <w:r w:rsidRPr="002E5CBA">
        <w:rPr>
          <w:lang w:val="en-US"/>
        </w:rPr>
        <w:t xml:space="preserve">        - anType</w:t>
      </w:r>
    </w:p>
    <w:p w14:paraId="32EA0650" w14:textId="77777777" w:rsidR="0086296D" w:rsidRPr="002E5CBA" w:rsidRDefault="0086296D" w:rsidP="0086296D">
      <w:pPr>
        <w:pStyle w:val="PL"/>
        <w:rPr>
          <w:lang w:val="en-US"/>
        </w:rPr>
      </w:pPr>
      <w:r w:rsidRPr="002E5CBA">
        <w:rPr>
          <w:lang w:val="en-US"/>
        </w:rPr>
        <w:t xml:space="preserve">        - smContextStatusUri</w:t>
      </w:r>
    </w:p>
    <w:p w14:paraId="32EA0651" w14:textId="77777777" w:rsidR="0086296D" w:rsidRPr="002E5CBA" w:rsidRDefault="0086296D" w:rsidP="0086296D">
      <w:pPr>
        <w:pStyle w:val="PL"/>
        <w:rPr>
          <w:lang w:val="en-US"/>
        </w:rPr>
      </w:pPr>
    </w:p>
    <w:p w14:paraId="32EA0652" w14:textId="77777777" w:rsidR="0086296D" w:rsidRPr="002E5CBA" w:rsidRDefault="0086296D" w:rsidP="0086296D">
      <w:pPr>
        <w:pStyle w:val="PL"/>
        <w:rPr>
          <w:lang w:val="en-US"/>
        </w:rPr>
      </w:pPr>
      <w:r w:rsidRPr="002E5CBA">
        <w:rPr>
          <w:lang w:val="en-US"/>
        </w:rPr>
        <w:t xml:space="preserve">    SmContextCreatedData:</w:t>
      </w:r>
    </w:p>
    <w:p w14:paraId="32EA0653" w14:textId="77777777" w:rsidR="0086296D" w:rsidRPr="002E5CBA" w:rsidRDefault="0086296D" w:rsidP="0086296D">
      <w:pPr>
        <w:pStyle w:val="PL"/>
        <w:rPr>
          <w:lang w:val="en-US"/>
        </w:rPr>
      </w:pPr>
      <w:r w:rsidRPr="002E5CBA">
        <w:rPr>
          <w:lang w:val="en-US"/>
        </w:rPr>
        <w:t xml:space="preserve">      type: object</w:t>
      </w:r>
    </w:p>
    <w:p w14:paraId="32EA0654" w14:textId="77777777" w:rsidR="0086296D" w:rsidRDefault="0086296D" w:rsidP="0086296D">
      <w:pPr>
        <w:pStyle w:val="PL"/>
        <w:rPr>
          <w:lang w:val="en-US"/>
        </w:rPr>
      </w:pPr>
      <w:r w:rsidRPr="002E5CBA">
        <w:rPr>
          <w:lang w:val="en-US"/>
        </w:rPr>
        <w:t xml:space="preserve">      properties:</w:t>
      </w:r>
    </w:p>
    <w:p w14:paraId="32EA0655" w14:textId="77777777" w:rsidR="002E5223" w:rsidRPr="002E5CBA" w:rsidRDefault="002E5223" w:rsidP="002E5223">
      <w:pPr>
        <w:pStyle w:val="PL"/>
        <w:rPr>
          <w:lang w:val="en-US"/>
        </w:rPr>
      </w:pPr>
      <w:r w:rsidRPr="002E5CBA">
        <w:rPr>
          <w:lang w:val="en-US"/>
        </w:rPr>
        <w:t xml:space="preserve">        hSmf</w:t>
      </w:r>
      <w:r>
        <w:rPr>
          <w:lang w:val="en-US"/>
        </w:rPr>
        <w:t>Uri</w:t>
      </w:r>
      <w:r w:rsidRPr="002E5CBA">
        <w:rPr>
          <w:lang w:val="en-US"/>
        </w:rPr>
        <w:t>:</w:t>
      </w:r>
    </w:p>
    <w:p w14:paraId="32EA0656" w14:textId="77777777" w:rsidR="002E5223" w:rsidRPr="002E5CBA" w:rsidRDefault="002E5223"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57" w14:textId="77777777" w:rsidR="0086296D" w:rsidRPr="002E5CBA" w:rsidRDefault="0086296D" w:rsidP="0086296D">
      <w:pPr>
        <w:pStyle w:val="PL"/>
        <w:rPr>
          <w:lang w:val="en-US"/>
        </w:rPr>
      </w:pPr>
      <w:r w:rsidRPr="002E5CBA">
        <w:rPr>
          <w:lang w:val="en-US"/>
        </w:rPr>
        <w:t xml:space="preserve">        pduSessionId:</w:t>
      </w:r>
    </w:p>
    <w:p w14:paraId="32EA0658"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59" w14:textId="77777777" w:rsidR="0086296D" w:rsidRPr="002E5CBA" w:rsidRDefault="0086296D" w:rsidP="0086296D">
      <w:pPr>
        <w:pStyle w:val="PL"/>
        <w:rPr>
          <w:lang w:val="en-US"/>
        </w:rPr>
      </w:pPr>
      <w:r w:rsidRPr="002E5CBA">
        <w:rPr>
          <w:lang w:val="en-US"/>
        </w:rPr>
        <w:t xml:space="preserve">        sNssai:</w:t>
      </w:r>
    </w:p>
    <w:p w14:paraId="32EA065A" w14:textId="77777777" w:rsidR="0086296D" w:rsidRPr="002E5CBA" w:rsidRDefault="0086296D" w:rsidP="0086296D">
      <w:pPr>
        <w:pStyle w:val="PL"/>
        <w:rPr>
          <w:lang w:val="en-US"/>
        </w:rPr>
      </w:pPr>
      <w:r w:rsidRPr="002E5CBA">
        <w:rPr>
          <w:lang w:val="en-US"/>
        </w:rPr>
        <w:t xml:space="preserve">          $ref: 'TS29571_CommonData.yaml#/components/schemas/Snssai'</w:t>
      </w:r>
    </w:p>
    <w:p w14:paraId="32EA065B" w14:textId="77777777" w:rsidR="0086296D" w:rsidRPr="002E5CBA" w:rsidRDefault="0086296D" w:rsidP="0086296D">
      <w:pPr>
        <w:pStyle w:val="PL"/>
        <w:rPr>
          <w:lang w:val="en-US"/>
        </w:rPr>
      </w:pPr>
      <w:r w:rsidRPr="002E5CBA">
        <w:rPr>
          <w:lang w:val="en-US"/>
        </w:rPr>
        <w:t xml:space="preserve">        upCnxState:</w:t>
      </w:r>
    </w:p>
    <w:p w14:paraId="32EA065C" w14:textId="77777777" w:rsidR="0086296D" w:rsidRPr="002E5CBA" w:rsidRDefault="0086296D" w:rsidP="0086296D">
      <w:pPr>
        <w:pStyle w:val="PL"/>
        <w:rPr>
          <w:lang w:val="en-US"/>
        </w:rPr>
      </w:pPr>
      <w:r w:rsidRPr="002E5CBA">
        <w:rPr>
          <w:lang w:val="en-US"/>
        </w:rPr>
        <w:t xml:space="preserve">          $ref: '#/components/schemas/UpCnxState'</w:t>
      </w:r>
    </w:p>
    <w:p w14:paraId="32EA065D" w14:textId="77777777" w:rsidR="0086296D" w:rsidRDefault="0086296D" w:rsidP="0086296D">
      <w:pPr>
        <w:pStyle w:val="PL"/>
        <w:rPr>
          <w:lang w:val="en-US"/>
        </w:rPr>
      </w:pPr>
      <w:r w:rsidRPr="002E5CBA">
        <w:rPr>
          <w:lang w:val="en-US"/>
        </w:rPr>
        <w:t xml:space="preserve">        n2SmInfo:</w:t>
      </w:r>
    </w:p>
    <w:p w14:paraId="32EA065E" w14:textId="77777777" w:rsidR="0086296D" w:rsidRDefault="0086296D" w:rsidP="0086296D">
      <w:pPr>
        <w:pStyle w:val="PL"/>
        <w:rPr>
          <w:lang w:val="en-US"/>
        </w:rPr>
      </w:pPr>
      <w:r w:rsidRPr="002E5CBA">
        <w:rPr>
          <w:lang w:val="en-US"/>
        </w:rPr>
        <w:t xml:space="preserve">          $ref: 'TS29571_CommonData.yaml#/components/schemas/RefToBinaryData'</w:t>
      </w:r>
    </w:p>
    <w:p w14:paraId="32EA065F"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60"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61" w14:textId="77777777" w:rsidR="0086296D" w:rsidRPr="002E5CBA" w:rsidRDefault="0086296D" w:rsidP="0086296D">
      <w:pPr>
        <w:pStyle w:val="PL"/>
        <w:rPr>
          <w:lang w:val="en-US"/>
        </w:rPr>
      </w:pPr>
      <w:r w:rsidRPr="002E5CBA">
        <w:rPr>
          <w:lang w:val="en-US"/>
        </w:rPr>
        <w:t xml:space="preserve">        allocatedEbiList:</w:t>
      </w:r>
    </w:p>
    <w:p w14:paraId="32EA0662" w14:textId="77777777" w:rsidR="0086296D" w:rsidRPr="002E5CBA" w:rsidRDefault="0086296D" w:rsidP="0086296D">
      <w:pPr>
        <w:pStyle w:val="PL"/>
        <w:rPr>
          <w:lang w:val="en-US"/>
        </w:rPr>
      </w:pPr>
      <w:r w:rsidRPr="002E5CBA">
        <w:rPr>
          <w:lang w:val="en-US"/>
        </w:rPr>
        <w:t xml:space="preserve">          type: array</w:t>
      </w:r>
    </w:p>
    <w:p w14:paraId="32EA0663" w14:textId="77777777" w:rsidR="0086296D" w:rsidRPr="002E5CBA" w:rsidRDefault="0086296D" w:rsidP="0086296D">
      <w:pPr>
        <w:pStyle w:val="PL"/>
        <w:rPr>
          <w:lang w:val="en-US"/>
        </w:rPr>
      </w:pPr>
      <w:r w:rsidRPr="002E5CBA">
        <w:rPr>
          <w:lang w:val="en-US"/>
        </w:rPr>
        <w:t xml:space="preserve">          items:</w:t>
      </w:r>
    </w:p>
    <w:p w14:paraId="32EA0664" w14:textId="77777777" w:rsidR="0086296D" w:rsidRPr="002E5CBA" w:rsidRDefault="0086296D" w:rsidP="0086296D">
      <w:pPr>
        <w:pStyle w:val="PL"/>
        <w:rPr>
          <w:lang w:val="en-US"/>
        </w:rPr>
      </w:pPr>
      <w:r w:rsidRPr="002E5CBA">
        <w:rPr>
          <w:lang w:val="en-US"/>
        </w:rPr>
        <w:t xml:space="preserve">            $ref: '#/components/schemas/EbiArpMapping'</w:t>
      </w:r>
    </w:p>
    <w:p w14:paraId="32EA0665" w14:textId="53E0D904" w:rsidR="0086296D" w:rsidRPr="002E5CBA" w:rsidRDefault="0086296D" w:rsidP="0086296D">
      <w:pPr>
        <w:pStyle w:val="PL"/>
        <w:rPr>
          <w:lang w:val="en-US"/>
        </w:rPr>
      </w:pPr>
      <w:r w:rsidRPr="002E5CBA">
        <w:rPr>
          <w:lang w:val="en-US"/>
        </w:rPr>
        <w:t xml:space="preserve">          minItems: </w:t>
      </w:r>
      <w:r w:rsidR="00540A89">
        <w:rPr>
          <w:lang w:val="en-US"/>
        </w:rPr>
        <w:t>1</w:t>
      </w:r>
    </w:p>
    <w:p w14:paraId="32EA0666" w14:textId="77777777" w:rsidR="0086296D" w:rsidRPr="002E5CBA" w:rsidRDefault="0086296D" w:rsidP="0086296D">
      <w:pPr>
        <w:pStyle w:val="PL"/>
        <w:rPr>
          <w:lang w:val="en-US"/>
        </w:rPr>
      </w:pPr>
      <w:r w:rsidRPr="002E5CBA">
        <w:rPr>
          <w:lang w:val="en-US"/>
        </w:rPr>
        <w:t xml:space="preserve">        hoState:</w:t>
      </w:r>
    </w:p>
    <w:p w14:paraId="32EA0667" w14:textId="5B5BFC18" w:rsidR="0086296D" w:rsidRDefault="0086296D" w:rsidP="0086296D">
      <w:pPr>
        <w:pStyle w:val="PL"/>
        <w:rPr>
          <w:lang w:val="en-US"/>
        </w:rPr>
      </w:pPr>
      <w:r w:rsidRPr="002E5CBA">
        <w:rPr>
          <w:lang w:val="en-US"/>
        </w:rPr>
        <w:t xml:space="preserve">          $ref: '#/components/schemas/HoState'</w:t>
      </w:r>
    </w:p>
    <w:p w14:paraId="387A1FED" w14:textId="77777777" w:rsidR="00AC0345" w:rsidRPr="002E5CBA" w:rsidRDefault="00AC0345" w:rsidP="00AC0345">
      <w:pPr>
        <w:pStyle w:val="PL"/>
        <w:rPr>
          <w:lang w:val="en-US"/>
        </w:rPr>
      </w:pPr>
      <w:r w:rsidRPr="002E5CBA">
        <w:rPr>
          <w:lang w:val="en-US"/>
        </w:rPr>
        <w:t xml:space="preserve">        gpsi:</w:t>
      </w:r>
    </w:p>
    <w:p w14:paraId="72E30633" w14:textId="50969A0D" w:rsidR="00AC0345" w:rsidRDefault="00AC0345" w:rsidP="0086296D">
      <w:pPr>
        <w:pStyle w:val="PL"/>
        <w:rPr>
          <w:lang w:val="en-US"/>
        </w:rPr>
      </w:pPr>
      <w:r w:rsidRPr="002E5CBA">
        <w:rPr>
          <w:lang w:val="en-US"/>
        </w:rPr>
        <w:t xml:space="preserve">          $ref: 'TS29571_CommonData.yaml#/components/schemas/Gpsi'</w:t>
      </w:r>
    </w:p>
    <w:p w14:paraId="77D18585" w14:textId="77777777" w:rsidR="00377EFE" w:rsidRPr="002E5CBA" w:rsidRDefault="00377EFE" w:rsidP="00377EFE">
      <w:pPr>
        <w:pStyle w:val="PL"/>
        <w:rPr>
          <w:lang w:val="en-US"/>
        </w:rPr>
      </w:pPr>
      <w:r w:rsidRPr="002E5CBA">
        <w:rPr>
          <w:lang w:val="en-US"/>
        </w:rPr>
        <w:t xml:space="preserve">        </w:t>
      </w:r>
      <w:r>
        <w:rPr>
          <w:lang w:val="en-US"/>
        </w:rPr>
        <w:t>smfServiceInstanceId</w:t>
      </w:r>
      <w:r w:rsidRPr="002E5CBA">
        <w:rPr>
          <w:lang w:val="en-US"/>
        </w:rPr>
        <w:t>:</w:t>
      </w:r>
    </w:p>
    <w:p w14:paraId="6BF7D07C" w14:textId="4638F5A6" w:rsidR="00377EFE" w:rsidRDefault="00377EFE" w:rsidP="0086296D">
      <w:pPr>
        <w:pStyle w:val="PL"/>
        <w:rPr>
          <w:lang w:val="en-US"/>
        </w:rPr>
      </w:pPr>
      <w:r>
        <w:t xml:space="preserve">          type: string</w:t>
      </w:r>
    </w:p>
    <w:p w14:paraId="534A273F" w14:textId="77777777" w:rsidR="005202F6" w:rsidRPr="002857AD" w:rsidRDefault="005202F6" w:rsidP="005202F6">
      <w:pPr>
        <w:pStyle w:val="PL"/>
      </w:pPr>
      <w:r w:rsidRPr="002857AD">
        <w:lastRenderedPageBreak/>
        <w:t xml:space="preserve">        recoveryTime:</w:t>
      </w:r>
    </w:p>
    <w:p w14:paraId="2C0F3836" w14:textId="1A1C3ECE" w:rsidR="00E63D72" w:rsidRDefault="005202F6" w:rsidP="0086296D">
      <w:pPr>
        <w:pStyle w:val="PL"/>
        <w:rPr>
          <w:lang w:val="en-US"/>
        </w:rPr>
      </w:pPr>
      <w:r w:rsidRPr="002857AD">
        <w:t xml:space="preserve">          $ref: 'TS29571_CommonData.yaml#/components/schemas/DateTime'</w:t>
      </w:r>
    </w:p>
    <w:p w14:paraId="32EA0668" w14:textId="245758DA" w:rsidR="0086296D" w:rsidRPr="002E5CBA" w:rsidRDefault="00E63D72" w:rsidP="0086296D">
      <w:pPr>
        <w:pStyle w:val="PL"/>
        <w:rPr>
          <w:lang w:val="en-US"/>
        </w:rPr>
      </w:pPr>
      <w:r w:rsidRPr="002857AD">
        <w:t xml:space="preserve">        </w:t>
      </w:r>
      <w:r w:rsidR="0086296D" w:rsidRPr="002E5CBA">
        <w:rPr>
          <w:lang w:val="en-US"/>
        </w:rPr>
        <w:t>supportedFeatures:</w:t>
      </w:r>
    </w:p>
    <w:p w14:paraId="32EA066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6A" w14:textId="77777777" w:rsidR="0086296D" w:rsidRPr="002E5CBA" w:rsidRDefault="0086296D" w:rsidP="0086296D">
      <w:pPr>
        <w:pStyle w:val="PL"/>
        <w:rPr>
          <w:lang w:val="en-US"/>
        </w:rPr>
      </w:pPr>
    </w:p>
    <w:p w14:paraId="32EA066B" w14:textId="77777777" w:rsidR="0086296D" w:rsidRPr="002E5CBA" w:rsidRDefault="0086296D" w:rsidP="0086296D">
      <w:pPr>
        <w:pStyle w:val="PL"/>
        <w:rPr>
          <w:lang w:val="en-US"/>
        </w:rPr>
      </w:pPr>
      <w:r w:rsidRPr="002E5CBA">
        <w:rPr>
          <w:lang w:val="en-US"/>
        </w:rPr>
        <w:t xml:space="preserve">    SmContextUpdateData:</w:t>
      </w:r>
    </w:p>
    <w:p w14:paraId="32EA066C" w14:textId="77777777" w:rsidR="0086296D" w:rsidRPr="002E5CBA" w:rsidRDefault="0086296D" w:rsidP="0086296D">
      <w:pPr>
        <w:pStyle w:val="PL"/>
        <w:rPr>
          <w:lang w:val="en-US"/>
        </w:rPr>
      </w:pPr>
      <w:r w:rsidRPr="002E5CBA">
        <w:rPr>
          <w:lang w:val="en-US"/>
        </w:rPr>
        <w:t xml:space="preserve">      type: object</w:t>
      </w:r>
    </w:p>
    <w:p w14:paraId="32EA066D" w14:textId="77777777" w:rsidR="0086296D" w:rsidRPr="002E5CBA" w:rsidRDefault="0086296D" w:rsidP="0086296D">
      <w:pPr>
        <w:pStyle w:val="PL"/>
        <w:rPr>
          <w:lang w:val="en-US"/>
        </w:rPr>
      </w:pPr>
      <w:r w:rsidRPr="002E5CBA">
        <w:rPr>
          <w:lang w:val="en-US"/>
        </w:rPr>
        <w:t xml:space="preserve">      properties:</w:t>
      </w:r>
    </w:p>
    <w:p w14:paraId="32EA066E" w14:textId="77777777" w:rsidR="0086296D" w:rsidRPr="002E5CBA" w:rsidRDefault="0086296D" w:rsidP="0086296D">
      <w:pPr>
        <w:pStyle w:val="PL"/>
        <w:rPr>
          <w:lang w:val="en-US"/>
        </w:rPr>
      </w:pPr>
      <w:r w:rsidRPr="002E5CBA">
        <w:rPr>
          <w:lang w:val="en-US"/>
        </w:rPr>
        <w:t xml:space="preserve">        pei:</w:t>
      </w:r>
    </w:p>
    <w:p w14:paraId="32EA066F" w14:textId="77777777" w:rsidR="0086296D" w:rsidRDefault="0086296D" w:rsidP="0086296D">
      <w:pPr>
        <w:pStyle w:val="PL"/>
        <w:rPr>
          <w:lang w:val="en-US"/>
        </w:rPr>
      </w:pPr>
      <w:r w:rsidRPr="002E5CBA">
        <w:rPr>
          <w:lang w:val="en-US"/>
        </w:rPr>
        <w:t xml:space="preserve">          $ref: 'TS29571_CommonData.yaml#/components/schemas/Pei'</w:t>
      </w:r>
    </w:p>
    <w:p w14:paraId="32EA0672"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73"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74"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75"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76"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77"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78"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79" w14:textId="77777777" w:rsidR="0086296D" w:rsidRPr="002E5CBA" w:rsidRDefault="0086296D" w:rsidP="0086296D">
      <w:pPr>
        <w:pStyle w:val="PL"/>
        <w:rPr>
          <w:lang w:val="en-US"/>
        </w:rPr>
      </w:pPr>
      <w:r w:rsidRPr="002E5CBA">
        <w:rPr>
          <w:lang w:val="en-US"/>
        </w:rPr>
        <w:t xml:space="preserve">          type: array</w:t>
      </w:r>
    </w:p>
    <w:p w14:paraId="32EA067A" w14:textId="77777777" w:rsidR="0086296D" w:rsidRPr="002E5CBA" w:rsidRDefault="0086296D" w:rsidP="0086296D">
      <w:pPr>
        <w:pStyle w:val="PL"/>
        <w:rPr>
          <w:lang w:val="en-US"/>
        </w:rPr>
      </w:pPr>
      <w:r w:rsidRPr="002E5CBA">
        <w:rPr>
          <w:lang w:val="en-US"/>
        </w:rPr>
        <w:t xml:space="preserve">          items:</w:t>
      </w:r>
    </w:p>
    <w:p w14:paraId="32EA067B" w14:textId="0E3F78F9"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FD7F402" w14:textId="77777777" w:rsidR="00540A89" w:rsidRDefault="00540A89" w:rsidP="00540A89">
      <w:pPr>
        <w:pStyle w:val="PL"/>
        <w:rPr>
          <w:lang w:val="en-US"/>
        </w:rPr>
      </w:pPr>
      <w:r w:rsidRPr="002E5CBA">
        <w:rPr>
          <w:lang w:val="en-US"/>
        </w:rPr>
        <w:t xml:space="preserve">          minItems: </w:t>
      </w:r>
      <w:r>
        <w:rPr>
          <w:lang w:val="en-US"/>
        </w:rPr>
        <w:t>1</w:t>
      </w:r>
    </w:p>
    <w:p w14:paraId="34109A83" w14:textId="7739AB7D" w:rsidR="00540A89" w:rsidRPr="002E5CBA" w:rsidRDefault="00540A89" w:rsidP="0086296D">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32EA067C" w14:textId="77777777" w:rsidR="0086296D" w:rsidRPr="002E5CBA" w:rsidRDefault="0086296D" w:rsidP="0086296D">
      <w:pPr>
        <w:pStyle w:val="PL"/>
        <w:rPr>
          <w:lang w:val="en-US"/>
        </w:rPr>
      </w:pPr>
      <w:r w:rsidRPr="002E5CBA">
        <w:rPr>
          <w:lang w:val="en-US"/>
        </w:rPr>
        <w:t xml:space="preserve">        anType:</w:t>
      </w:r>
    </w:p>
    <w:p w14:paraId="32EA067D" w14:textId="77777777" w:rsidR="0086296D" w:rsidRDefault="0086296D" w:rsidP="0086296D">
      <w:pPr>
        <w:pStyle w:val="PL"/>
        <w:rPr>
          <w:lang w:val="en-US"/>
        </w:rPr>
      </w:pPr>
      <w:r w:rsidRPr="002E5CBA">
        <w:rPr>
          <w:lang w:val="en-US"/>
        </w:rPr>
        <w:t xml:space="preserve">          $ref: 'TS29571_CommonData.yaml#/components/schemas/AccessType'</w:t>
      </w:r>
    </w:p>
    <w:p w14:paraId="32EA067E" w14:textId="77777777" w:rsidR="00816D58" w:rsidRPr="002E5CBA" w:rsidRDefault="00816D58" w:rsidP="00816D58">
      <w:pPr>
        <w:pStyle w:val="PL"/>
        <w:rPr>
          <w:lang w:val="en-US"/>
        </w:rPr>
      </w:pPr>
      <w:r>
        <w:rPr>
          <w:lang w:val="en-US"/>
        </w:rPr>
        <w:t xml:space="preserve">        rat</w:t>
      </w:r>
      <w:r w:rsidRPr="002E5CBA">
        <w:rPr>
          <w:lang w:val="en-US"/>
        </w:rPr>
        <w:t>Type:</w:t>
      </w:r>
    </w:p>
    <w:p w14:paraId="32EA067F"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80"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81" w14:textId="77777777" w:rsidR="0086296D" w:rsidRPr="002E5CBA" w:rsidRDefault="0086296D" w:rsidP="0086296D">
      <w:pPr>
        <w:pStyle w:val="PL"/>
        <w:rPr>
          <w:lang w:val="en-US"/>
        </w:rPr>
      </w:pPr>
      <w:r w:rsidRPr="002E5CBA">
        <w:rPr>
          <w:lang w:val="en-US"/>
        </w:rPr>
        <w:t xml:space="preserve">          $ref: '</w:t>
      </w:r>
      <w:r w:rsidR="001E2C5F" w:rsidRPr="002E5CBA">
        <w:rPr>
          <w:lang w:val="en-US"/>
        </w:rPr>
        <w:t>TS29571_CommonData</w:t>
      </w:r>
      <w:r w:rsidRPr="002E5CBA">
        <w:rPr>
          <w:lang w:val="en-US"/>
        </w:rPr>
        <w:t>.yaml#/components/schemas/</w:t>
      </w:r>
      <w:r>
        <w:rPr>
          <w:lang w:val="en-US"/>
        </w:rPr>
        <w:t>PresenceState</w:t>
      </w:r>
      <w:r w:rsidRPr="002E5CBA">
        <w:rPr>
          <w:lang w:val="en-US"/>
        </w:rPr>
        <w:t>'</w:t>
      </w:r>
    </w:p>
    <w:p w14:paraId="32EA0682" w14:textId="77777777" w:rsidR="0086296D" w:rsidRPr="002E5CBA" w:rsidRDefault="0086296D" w:rsidP="0086296D">
      <w:pPr>
        <w:pStyle w:val="PL"/>
        <w:rPr>
          <w:lang w:val="en-US"/>
        </w:rPr>
      </w:pPr>
      <w:r w:rsidRPr="002E5CBA">
        <w:rPr>
          <w:lang w:val="en-US"/>
        </w:rPr>
        <w:t xml:space="preserve">        ueLocation:</w:t>
      </w:r>
    </w:p>
    <w:p w14:paraId="32EA0683"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4" w14:textId="77777777" w:rsidR="0086296D" w:rsidRPr="002E5CBA" w:rsidRDefault="0086296D" w:rsidP="0086296D">
      <w:pPr>
        <w:pStyle w:val="PL"/>
        <w:rPr>
          <w:lang w:val="en-US"/>
        </w:rPr>
      </w:pPr>
      <w:r w:rsidRPr="002E5CBA">
        <w:rPr>
          <w:lang w:val="en-US"/>
        </w:rPr>
        <w:t xml:space="preserve">        ueTimeZone:</w:t>
      </w:r>
    </w:p>
    <w:p w14:paraId="32EA0685"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86" w14:textId="77777777" w:rsidR="0086296D" w:rsidRPr="002E5CBA" w:rsidRDefault="0086296D" w:rsidP="0086296D">
      <w:pPr>
        <w:pStyle w:val="PL"/>
        <w:rPr>
          <w:lang w:val="en-US"/>
        </w:rPr>
      </w:pPr>
      <w:r w:rsidRPr="002E5CBA">
        <w:rPr>
          <w:lang w:val="en-US"/>
        </w:rPr>
        <w:t xml:space="preserve">        addUeLocation:</w:t>
      </w:r>
    </w:p>
    <w:p w14:paraId="32EA0687"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8" w14:textId="77777777" w:rsidR="0086296D" w:rsidRPr="002E5CBA" w:rsidRDefault="0086296D" w:rsidP="0086296D">
      <w:pPr>
        <w:pStyle w:val="PL"/>
        <w:rPr>
          <w:lang w:val="en-US"/>
        </w:rPr>
      </w:pPr>
      <w:r w:rsidRPr="002E5CBA">
        <w:rPr>
          <w:lang w:val="en-US"/>
        </w:rPr>
        <w:t xml:space="preserve">        upCnxState:</w:t>
      </w:r>
    </w:p>
    <w:p w14:paraId="32EA0689" w14:textId="77777777" w:rsidR="0086296D" w:rsidRPr="002E5CBA" w:rsidRDefault="0086296D" w:rsidP="0086296D">
      <w:pPr>
        <w:pStyle w:val="PL"/>
        <w:rPr>
          <w:lang w:val="en-US"/>
        </w:rPr>
      </w:pPr>
      <w:r w:rsidRPr="002E5CBA">
        <w:rPr>
          <w:lang w:val="en-US"/>
        </w:rPr>
        <w:t xml:space="preserve">          $ref: '#/components/schemas/UpCnxState'</w:t>
      </w:r>
    </w:p>
    <w:p w14:paraId="32EA068A" w14:textId="77777777" w:rsidR="0086296D" w:rsidRPr="002E5CBA" w:rsidRDefault="0086296D" w:rsidP="0086296D">
      <w:pPr>
        <w:pStyle w:val="PL"/>
        <w:rPr>
          <w:lang w:val="en-US"/>
        </w:rPr>
      </w:pPr>
      <w:r w:rsidRPr="002E5CBA">
        <w:rPr>
          <w:lang w:val="en-US"/>
        </w:rPr>
        <w:t xml:space="preserve">        hoState:</w:t>
      </w:r>
    </w:p>
    <w:p w14:paraId="32EA068B" w14:textId="77777777" w:rsidR="0086296D" w:rsidRDefault="0086296D" w:rsidP="0086296D">
      <w:pPr>
        <w:pStyle w:val="PL"/>
        <w:rPr>
          <w:lang w:val="en-US"/>
        </w:rPr>
      </w:pPr>
      <w:r w:rsidRPr="002E5CBA">
        <w:rPr>
          <w:lang w:val="en-US"/>
        </w:rPr>
        <w:t xml:space="preserve">          $ref: '#/components/schemas/HoState'</w:t>
      </w:r>
    </w:p>
    <w:p w14:paraId="32EA068C" w14:textId="77777777" w:rsidR="0086296D" w:rsidRPr="002E5CBA" w:rsidRDefault="0086296D" w:rsidP="0086296D">
      <w:pPr>
        <w:pStyle w:val="PL"/>
        <w:rPr>
          <w:lang w:val="en-US"/>
        </w:rPr>
      </w:pPr>
      <w:r w:rsidRPr="002E5CBA">
        <w:rPr>
          <w:lang w:val="en-US"/>
        </w:rPr>
        <w:t xml:space="preserve">        </w:t>
      </w:r>
      <w:r>
        <w:rPr>
          <w:lang w:val="en-US"/>
        </w:rPr>
        <w:t>toBeSwitched</w:t>
      </w:r>
      <w:r w:rsidRPr="002E5CBA">
        <w:rPr>
          <w:lang w:val="en-US"/>
        </w:rPr>
        <w:t>:</w:t>
      </w:r>
    </w:p>
    <w:p w14:paraId="32EA068D" w14:textId="77777777" w:rsidR="0086296D" w:rsidRPr="002E5CBA" w:rsidRDefault="0086296D" w:rsidP="0086296D">
      <w:pPr>
        <w:pStyle w:val="PL"/>
        <w:rPr>
          <w:lang w:val="en-US"/>
        </w:rPr>
      </w:pPr>
      <w:r w:rsidRPr="002E5CBA">
        <w:rPr>
          <w:lang w:val="en-US"/>
        </w:rPr>
        <w:t xml:space="preserve">          type: boolean</w:t>
      </w:r>
    </w:p>
    <w:p w14:paraId="32EA068E" w14:textId="77777777" w:rsidR="0086296D" w:rsidRDefault="0086296D" w:rsidP="0086296D">
      <w:pPr>
        <w:pStyle w:val="PL"/>
        <w:rPr>
          <w:lang w:val="en-US"/>
        </w:rPr>
      </w:pPr>
      <w:r w:rsidRPr="002E5CBA">
        <w:rPr>
          <w:lang w:val="en-US"/>
        </w:rPr>
        <w:t xml:space="preserve">          default: false</w:t>
      </w:r>
    </w:p>
    <w:p w14:paraId="32EA068F" w14:textId="77777777" w:rsidR="007F5393" w:rsidRPr="002E5CBA" w:rsidRDefault="007F5393" w:rsidP="007F5393">
      <w:pPr>
        <w:pStyle w:val="PL"/>
        <w:rPr>
          <w:lang w:val="en-US"/>
        </w:rPr>
      </w:pPr>
      <w:r w:rsidRPr="002E5CBA">
        <w:rPr>
          <w:lang w:val="en-US"/>
        </w:rPr>
        <w:t xml:space="preserve">        </w:t>
      </w:r>
      <w:r>
        <w:rPr>
          <w:lang w:val="en-US"/>
        </w:rPr>
        <w:t>failedToBeSwitched</w:t>
      </w:r>
      <w:r w:rsidRPr="002E5CBA">
        <w:rPr>
          <w:lang w:val="en-US"/>
        </w:rPr>
        <w:t>:</w:t>
      </w:r>
    </w:p>
    <w:p w14:paraId="32EA0690" w14:textId="77777777" w:rsidR="007F5393" w:rsidRPr="002E5CBA" w:rsidRDefault="007F5393" w:rsidP="0086296D">
      <w:pPr>
        <w:pStyle w:val="PL"/>
        <w:rPr>
          <w:lang w:val="en-US"/>
        </w:rPr>
      </w:pPr>
      <w:r w:rsidRPr="002E5CBA">
        <w:rPr>
          <w:lang w:val="en-US"/>
        </w:rPr>
        <w:t xml:space="preserve">          type: boolean</w:t>
      </w:r>
    </w:p>
    <w:p w14:paraId="32EA0691" w14:textId="77777777" w:rsidR="0086296D" w:rsidRDefault="0086296D" w:rsidP="0086296D">
      <w:pPr>
        <w:pStyle w:val="PL"/>
        <w:rPr>
          <w:lang w:val="en-US"/>
        </w:rPr>
      </w:pPr>
      <w:r w:rsidRPr="002E5CBA">
        <w:rPr>
          <w:lang w:val="en-US"/>
        </w:rPr>
        <w:t xml:space="preserve">        n1SmMsg:</w:t>
      </w:r>
    </w:p>
    <w:p w14:paraId="32EA069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93" w14:textId="77777777" w:rsidR="0086296D" w:rsidRDefault="0086296D" w:rsidP="0086296D">
      <w:pPr>
        <w:pStyle w:val="PL"/>
        <w:rPr>
          <w:lang w:val="en-US"/>
        </w:rPr>
      </w:pPr>
      <w:r w:rsidRPr="002E5CBA">
        <w:rPr>
          <w:lang w:val="en-US"/>
        </w:rPr>
        <w:t xml:space="preserve">        n2SmInfo:</w:t>
      </w:r>
    </w:p>
    <w:p w14:paraId="32EA0694" w14:textId="77777777" w:rsidR="0086296D" w:rsidRDefault="0086296D" w:rsidP="0086296D">
      <w:pPr>
        <w:pStyle w:val="PL"/>
        <w:rPr>
          <w:lang w:val="en-US"/>
        </w:rPr>
      </w:pPr>
      <w:r w:rsidRPr="002E5CBA">
        <w:rPr>
          <w:lang w:val="en-US"/>
        </w:rPr>
        <w:t xml:space="preserve">          $ref: 'TS29571_CommonData.yaml#/components/schemas/RefToBinaryData'</w:t>
      </w:r>
    </w:p>
    <w:p w14:paraId="32EA0695"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96" w14:textId="604DC833" w:rsidR="0086296D"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0C170E44" w14:textId="77777777" w:rsidR="009C460B" w:rsidRPr="002E5CBA" w:rsidRDefault="009C460B" w:rsidP="009C460B">
      <w:pPr>
        <w:pStyle w:val="PL"/>
        <w:rPr>
          <w:lang w:val="en-US"/>
        </w:rPr>
      </w:pPr>
      <w:r w:rsidRPr="002E5CBA">
        <w:rPr>
          <w:lang w:val="en-US"/>
        </w:rPr>
        <w:t xml:space="preserve">        targetId:</w:t>
      </w:r>
    </w:p>
    <w:p w14:paraId="2306240C" w14:textId="5BD51FD9" w:rsidR="009C460B" w:rsidRPr="00A773F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2EA0697" w14:textId="77777777" w:rsidR="0086296D" w:rsidRPr="002E5CBA" w:rsidRDefault="0086296D" w:rsidP="0086296D">
      <w:pPr>
        <w:pStyle w:val="PL"/>
        <w:rPr>
          <w:lang w:val="en-US"/>
        </w:rPr>
      </w:pPr>
      <w:r w:rsidRPr="002E5CBA">
        <w:rPr>
          <w:lang w:val="en-US"/>
        </w:rPr>
        <w:t xml:space="preserve">        target</w:t>
      </w:r>
      <w:r>
        <w:t>ServingN</w:t>
      </w:r>
      <w:r w:rsidRPr="002E5CBA">
        <w:rPr>
          <w:lang w:val="en-US"/>
        </w:rPr>
        <w:t>fId:</w:t>
      </w:r>
    </w:p>
    <w:p w14:paraId="32EA0698" w14:textId="77777777" w:rsidR="0086296D" w:rsidRDefault="0086296D" w:rsidP="0086296D">
      <w:pPr>
        <w:pStyle w:val="PL"/>
        <w:rPr>
          <w:lang w:val="en-US"/>
        </w:rPr>
      </w:pPr>
      <w:r w:rsidRPr="002E5CBA">
        <w:rPr>
          <w:lang w:val="en-US"/>
        </w:rPr>
        <w:t xml:space="preserve">          $ref: 'TS29571_CommonData.yaml#/components/schemas/NfInstanceId'</w:t>
      </w:r>
    </w:p>
    <w:p w14:paraId="32EA0699" w14:textId="77777777" w:rsidR="0086296D" w:rsidRDefault="0086296D" w:rsidP="0086296D">
      <w:pPr>
        <w:pStyle w:val="PL"/>
      </w:pPr>
      <w:r>
        <w:t xml:space="preserve">        smContextStatusUri:</w:t>
      </w:r>
    </w:p>
    <w:p w14:paraId="32EA069A" w14:textId="77777777" w:rsidR="00BC3F17" w:rsidRDefault="0086296D" w:rsidP="0086296D">
      <w:pPr>
        <w:pStyle w:val="PL"/>
        <w:rPr>
          <w:lang w:val="en-US"/>
        </w:rPr>
      </w:pPr>
      <w:r>
        <w:t xml:space="preserve">          $ref: 'TS29571_CommonData.yaml#/components/schemas/Uri'</w:t>
      </w:r>
    </w:p>
    <w:p w14:paraId="32EA069B" w14:textId="77777777" w:rsidR="0086296D" w:rsidRPr="002E5CBA" w:rsidRDefault="00BC3F17" w:rsidP="0086296D">
      <w:pPr>
        <w:pStyle w:val="PL"/>
        <w:rPr>
          <w:lang w:val="en-US"/>
        </w:rPr>
      </w:pPr>
      <w:r>
        <w:t xml:space="preserve">        </w:t>
      </w:r>
      <w:r w:rsidR="0086296D" w:rsidRPr="002E5CBA">
        <w:rPr>
          <w:lang w:val="en-US"/>
        </w:rPr>
        <w:t>dataForwarding:</w:t>
      </w:r>
    </w:p>
    <w:p w14:paraId="32EA069C" w14:textId="77777777" w:rsidR="0086296D" w:rsidRPr="002E5CBA" w:rsidRDefault="0086296D" w:rsidP="0086296D">
      <w:pPr>
        <w:pStyle w:val="PL"/>
        <w:rPr>
          <w:lang w:val="en-US"/>
        </w:rPr>
      </w:pPr>
      <w:r w:rsidRPr="002E5CBA">
        <w:rPr>
          <w:lang w:val="en-US"/>
        </w:rPr>
        <w:t xml:space="preserve">          type: boolean</w:t>
      </w:r>
    </w:p>
    <w:p w14:paraId="32EA069D" w14:textId="77777777" w:rsidR="0086296D" w:rsidRPr="002E5CBA" w:rsidRDefault="0086296D" w:rsidP="0086296D">
      <w:pPr>
        <w:pStyle w:val="PL"/>
        <w:rPr>
          <w:lang w:val="en-US"/>
        </w:rPr>
      </w:pPr>
      <w:r w:rsidRPr="002E5CBA">
        <w:rPr>
          <w:lang w:val="en-US"/>
        </w:rPr>
        <w:t xml:space="preserve">          default: false</w:t>
      </w:r>
    </w:p>
    <w:p w14:paraId="32EA069E" w14:textId="77777777" w:rsidR="0086296D" w:rsidRPr="002E5CBA" w:rsidRDefault="0086296D" w:rsidP="0086296D">
      <w:pPr>
        <w:pStyle w:val="PL"/>
        <w:rPr>
          <w:lang w:val="en-US"/>
        </w:rPr>
      </w:pPr>
      <w:r w:rsidRPr="002E5CBA">
        <w:rPr>
          <w:lang w:val="en-US"/>
        </w:rPr>
        <w:t xml:space="preserve">        epsBearerSetup:</w:t>
      </w:r>
    </w:p>
    <w:p w14:paraId="32EA069F" w14:textId="77777777" w:rsidR="0086296D" w:rsidRPr="002E5CBA" w:rsidRDefault="0086296D" w:rsidP="0086296D">
      <w:pPr>
        <w:pStyle w:val="PL"/>
        <w:rPr>
          <w:lang w:val="en-US"/>
        </w:rPr>
      </w:pPr>
      <w:r w:rsidRPr="002E5CBA">
        <w:rPr>
          <w:lang w:val="en-US"/>
        </w:rPr>
        <w:t xml:space="preserve">          type: array</w:t>
      </w:r>
    </w:p>
    <w:p w14:paraId="32EA06A0" w14:textId="77777777" w:rsidR="0086296D" w:rsidRPr="002E5CBA" w:rsidRDefault="0086296D" w:rsidP="0086296D">
      <w:pPr>
        <w:pStyle w:val="PL"/>
        <w:rPr>
          <w:lang w:val="en-US"/>
        </w:rPr>
      </w:pPr>
      <w:r w:rsidRPr="002E5CBA">
        <w:rPr>
          <w:lang w:val="en-US"/>
        </w:rPr>
        <w:t xml:space="preserve">          items:</w:t>
      </w:r>
    </w:p>
    <w:p w14:paraId="32EA06A1" w14:textId="77777777" w:rsidR="0086296D" w:rsidRPr="002E5CBA" w:rsidRDefault="0086296D" w:rsidP="0086296D">
      <w:pPr>
        <w:pStyle w:val="PL"/>
        <w:rPr>
          <w:lang w:val="en-US"/>
        </w:rPr>
      </w:pPr>
      <w:r w:rsidRPr="002E5CBA">
        <w:rPr>
          <w:lang w:val="en-US"/>
        </w:rPr>
        <w:t xml:space="preserve">            $ref: '#/components/schemas/EpsBearerContainer'</w:t>
      </w:r>
    </w:p>
    <w:p w14:paraId="32EA06A2" w14:textId="77777777" w:rsidR="0086296D" w:rsidRPr="002E5CBA" w:rsidRDefault="0086296D" w:rsidP="0086296D">
      <w:pPr>
        <w:pStyle w:val="PL"/>
        <w:rPr>
          <w:lang w:val="en-US"/>
        </w:rPr>
      </w:pPr>
      <w:r w:rsidRPr="002E5CBA">
        <w:rPr>
          <w:lang w:val="en-US"/>
        </w:rPr>
        <w:t xml:space="preserve">          minItems: 0</w:t>
      </w:r>
    </w:p>
    <w:p w14:paraId="32EA06A3" w14:textId="77777777" w:rsidR="0086296D" w:rsidRPr="002E5CBA" w:rsidRDefault="0086296D" w:rsidP="0086296D">
      <w:pPr>
        <w:pStyle w:val="PL"/>
        <w:rPr>
          <w:lang w:val="en-US"/>
        </w:rPr>
      </w:pPr>
      <w:r w:rsidRPr="002E5CBA">
        <w:rPr>
          <w:lang w:val="en-US"/>
        </w:rPr>
        <w:t xml:space="preserve">        revokeEbiList:</w:t>
      </w:r>
    </w:p>
    <w:p w14:paraId="32EA06A4" w14:textId="77777777" w:rsidR="0086296D" w:rsidRPr="002E5CBA" w:rsidRDefault="0086296D" w:rsidP="0086296D">
      <w:pPr>
        <w:pStyle w:val="PL"/>
        <w:rPr>
          <w:lang w:val="en-US"/>
        </w:rPr>
      </w:pPr>
      <w:r w:rsidRPr="002E5CBA">
        <w:rPr>
          <w:lang w:val="en-US"/>
        </w:rPr>
        <w:t xml:space="preserve">          type: array</w:t>
      </w:r>
    </w:p>
    <w:p w14:paraId="32EA06A5" w14:textId="77777777" w:rsidR="0086296D" w:rsidRPr="002E5CBA" w:rsidRDefault="0086296D" w:rsidP="0086296D">
      <w:pPr>
        <w:pStyle w:val="PL"/>
        <w:rPr>
          <w:lang w:val="en-US"/>
        </w:rPr>
      </w:pPr>
      <w:r w:rsidRPr="002E5CBA">
        <w:rPr>
          <w:lang w:val="en-US"/>
        </w:rPr>
        <w:t xml:space="preserve">          items:</w:t>
      </w:r>
    </w:p>
    <w:p w14:paraId="32EA06A6" w14:textId="77777777" w:rsidR="0086296D" w:rsidRPr="002E5CBA" w:rsidRDefault="0086296D" w:rsidP="0086296D">
      <w:pPr>
        <w:pStyle w:val="PL"/>
        <w:rPr>
          <w:lang w:val="en-US"/>
        </w:rPr>
      </w:pPr>
      <w:r w:rsidRPr="002E5CBA">
        <w:rPr>
          <w:lang w:val="en-US"/>
        </w:rPr>
        <w:t xml:space="preserve">            $ref: '#/components/schemas/EpsBearerId'</w:t>
      </w:r>
    </w:p>
    <w:p w14:paraId="32EA06A7" w14:textId="70E683D8" w:rsidR="0086296D" w:rsidRDefault="0086296D" w:rsidP="0086296D">
      <w:pPr>
        <w:pStyle w:val="PL"/>
        <w:rPr>
          <w:lang w:val="en-US"/>
        </w:rPr>
      </w:pPr>
      <w:r w:rsidRPr="002E5CBA">
        <w:rPr>
          <w:lang w:val="en-US"/>
        </w:rPr>
        <w:t xml:space="preserve">          minItems: </w:t>
      </w:r>
      <w:r w:rsidR="00540A89">
        <w:rPr>
          <w:lang w:val="en-US"/>
        </w:rPr>
        <w:t>1</w:t>
      </w:r>
    </w:p>
    <w:p w14:paraId="32EA06A8" w14:textId="77777777" w:rsidR="0086296D" w:rsidRDefault="0086296D" w:rsidP="0086296D">
      <w:pPr>
        <w:pStyle w:val="PL"/>
        <w:rPr>
          <w:lang w:val="en-US"/>
        </w:rPr>
      </w:pPr>
      <w:r>
        <w:rPr>
          <w:lang w:val="en-US"/>
        </w:rPr>
        <w:t xml:space="preserve">        release:</w:t>
      </w:r>
    </w:p>
    <w:p w14:paraId="32EA06A9" w14:textId="77777777" w:rsidR="0086296D" w:rsidRDefault="0086296D" w:rsidP="0086296D">
      <w:pPr>
        <w:pStyle w:val="PL"/>
        <w:rPr>
          <w:lang w:val="en-US"/>
        </w:rPr>
      </w:pPr>
      <w:r>
        <w:rPr>
          <w:lang w:val="en-US"/>
        </w:rPr>
        <w:t xml:space="preserve">          type: boolean</w:t>
      </w:r>
    </w:p>
    <w:p w14:paraId="32EA06AA" w14:textId="77777777" w:rsidR="00017D59" w:rsidRDefault="0086296D" w:rsidP="0086296D">
      <w:pPr>
        <w:pStyle w:val="PL"/>
        <w:rPr>
          <w:lang w:val="en-US"/>
        </w:rPr>
      </w:pPr>
      <w:r>
        <w:rPr>
          <w:lang w:val="en-US"/>
        </w:rPr>
        <w:t xml:space="preserve">          default: false</w:t>
      </w:r>
    </w:p>
    <w:p w14:paraId="32EA06AB" w14:textId="77777777" w:rsidR="0086296D" w:rsidRPr="002E5CBA" w:rsidRDefault="00017D59" w:rsidP="0086296D">
      <w:pPr>
        <w:pStyle w:val="PL"/>
        <w:rPr>
          <w:lang w:val="en-US"/>
        </w:rPr>
      </w:pPr>
      <w:r>
        <w:rPr>
          <w:lang w:val="en-US"/>
        </w:rPr>
        <w:t xml:space="preserve">        </w:t>
      </w:r>
      <w:r w:rsidR="0086296D" w:rsidRPr="002E5CBA">
        <w:rPr>
          <w:lang w:val="en-US"/>
        </w:rPr>
        <w:t>cause:</w:t>
      </w:r>
    </w:p>
    <w:p w14:paraId="32EA06AC" w14:textId="77777777" w:rsidR="0086296D" w:rsidRDefault="0086296D" w:rsidP="0086296D">
      <w:pPr>
        <w:pStyle w:val="PL"/>
        <w:rPr>
          <w:lang w:val="en-US"/>
        </w:rPr>
      </w:pPr>
      <w:r w:rsidRPr="002E5CBA">
        <w:rPr>
          <w:lang w:val="en-US"/>
        </w:rPr>
        <w:t xml:space="preserve">          $ref: '#/components/schemas/Cause'</w:t>
      </w:r>
    </w:p>
    <w:p w14:paraId="32EA06AD" w14:textId="77777777" w:rsidR="008018EB" w:rsidRPr="002E5CBA" w:rsidRDefault="008018EB" w:rsidP="008018EB">
      <w:pPr>
        <w:pStyle w:val="PL"/>
        <w:rPr>
          <w:lang w:val="en-US"/>
        </w:rPr>
      </w:pPr>
      <w:r>
        <w:rPr>
          <w:lang w:val="en-US"/>
        </w:rPr>
        <w:t xml:space="preserve">        ngApC</w:t>
      </w:r>
      <w:r w:rsidRPr="002E5CBA">
        <w:rPr>
          <w:lang w:val="en-US"/>
        </w:rPr>
        <w:t>ause:</w:t>
      </w:r>
    </w:p>
    <w:p w14:paraId="32EA06AE" w14:textId="77777777" w:rsidR="008018EB" w:rsidRDefault="008018EB" w:rsidP="0086296D">
      <w:pPr>
        <w:pStyle w:val="PL"/>
      </w:pPr>
      <w:r>
        <w:t xml:space="preserve">          $ref: 'TS29571_CommonData.yaml#/components/schemas/NgApCause'</w:t>
      </w:r>
    </w:p>
    <w:p w14:paraId="32EA06AF" w14:textId="565CFB84"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B0" w14:textId="77777777"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B1" w14:textId="77777777" w:rsidR="00D80699" w:rsidRPr="002E5CBA" w:rsidRDefault="00D80699" w:rsidP="00D80699">
      <w:pPr>
        <w:pStyle w:val="PL"/>
        <w:rPr>
          <w:lang w:val="en-US"/>
        </w:rPr>
      </w:pPr>
      <w:r w:rsidRPr="002E5CBA">
        <w:rPr>
          <w:lang w:val="en-US"/>
        </w:rPr>
        <w:t xml:space="preserve">        sNssai:</w:t>
      </w:r>
    </w:p>
    <w:p w14:paraId="32EA06B2" w14:textId="77777777" w:rsidR="00D80699" w:rsidRDefault="00D80699" w:rsidP="0086296D">
      <w:pPr>
        <w:pStyle w:val="PL"/>
        <w:rPr>
          <w:lang w:val="en-US"/>
        </w:rPr>
      </w:pPr>
      <w:r w:rsidRPr="002E5CBA">
        <w:rPr>
          <w:lang w:val="en-US"/>
        </w:rPr>
        <w:lastRenderedPageBreak/>
        <w:t xml:space="preserve">          $ref: 'TS29571_CommonData.yaml#/components/schemas/Snssai'</w:t>
      </w:r>
    </w:p>
    <w:p w14:paraId="32EA06B3" w14:textId="77777777" w:rsidR="001B3C45" w:rsidRPr="002E5CBA" w:rsidRDefault="001B3C45" w:rsidP="001B3C45">
      <w:pPr>
        <w:pStyle w:val="PL"/>
        <w:rPr>
          <w:lang w:val="en-US"/>
        </w:rPr>
      </w:pPr>
      <w:r>
        <w:rPr>
          <w:lang w:val="en-US"/>
        </w:rPr>
        <w:t xml:space="preserve">        traceData</w:t>
      </w:r>
      <w:r w:rsidRPr="002E5CBA">
        <w:rPr>
          <w:lang w:val="en-US"/>
        </w:rPr>
        <w:t>:</w:t>
      </w:r>
    </w:p>
    <w:p w14:paraId="32EA06B4" w14:textId="77777777"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32EA06B5"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B6" w14:textId="2DCD87EF" w:rsidR="00EF3507" w:rsidRDefault="00EF3507" w:rsidP="0086296D">
      <w:pPr>
        <w:pStyle w:val="PL"/>
        <w:rPr>
          <w:lang w:val="en-US"/>
        </w:rPr>
      </w:pPr>
      <w:r w:rsidRPr="002E5CBA">
        <w:rPr>
          <w:lang w:val="en-US"/>
        </w:rPr>
        <w:t xml:space="preserve">          $ref: '#/components/schemas/</w:t>
      </w:r>
      <w:r>
        <w:rPr>
          <w:lang w:val="en-US"/>
        </w:rPr>
        <w:t>EpsInterworkingIndication'</w:t>
      </w:r>
    </w:p>
    <w:p w14:paraId="0B75AD9C" w14:textId="77777777" w:rsidR="002E4AA3" w:rsidRDefault="002E4AA3" w:rsidP="002E4AA3">
      <w:pPr>
        <w:pStyle w:val="PL"/>
        <w:rPr>
          <w:lang w:val="en-US"/>
        </w:rPr>
      </w:pPr>
      <w:r>
        <w:rPr>
          <w:lang w:val="en-US"/>
        </w:rPr>
        <w:t xml:space="preserve">        anTypeCanBeChanged:</w:t>
      </w:r>
    </w:p>
    <w:p w14:paraId="3C91F95D" w14:textId="77777777" w:rsidR="002E4AA3" w:rsidRDefault="002E4AA3" w:rsidP="002E4AA3">
      <w:pPr>
        <w:pStyle w:val="PL"/>
        <w:rPr>
          <w:lang w:val="en-US"/>
        </w:rPr>
      </w:pPr>
      <w:r>
        <w:rPr>
          <w:lang w:val="en-US"/>
        </w:rPr>
        <w:t xml:space="preserve">          type: boolean</w:t>
      </w:r>
    </w:p>
    <w:p w14:paraId="40E4AC73" w14:textId="01C6BB7F" w:rsidR="002E4AA3" w:rsidRDefault="002E4AA3" w:rsidP="0086296D">
      <w:pPr>
        <w:pStyle w:val="PL"/>
        <w:rPr>
          <w:lang w:val="en-US"/>
        </w:rPr>
      </w:pPr>
      <w:r>
        <w:rPr>
          <w:lang w:val="en-US"/>
        </w:rPr>
        <w:t xml:space="preserve">          default: false</w:t>
      </w:r>
    </w:p>
    <w:p w14:paraId="78410569" w14:textId="77777777" w:rsidR="00F03565"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1797478" w14:textId="77777777" w:rsidR="00F03565" w:rsidRDefault="00F03565" w:rsidP="00F03565">
      <w:pPr>
        <w:pStyle w:val="PL"/>
        <w:rPr>
          <w:lang w:val="en-US"/>
        </w:rPr>
      </w:pPr>
      <w:r w:rsidRPr="002E5CBA">
        <w:rPr>
          <w:lang w:val="en-US"/>
        </w:rPr>
        <w:t xml:space="preserve">          $ref: 'TS29571_CommonData.yaml#/components/schemas/RefToBinaryData'</w:t>
      </w:r>
    </w:p>
    <w:p w14:paraId="5B760C03"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4013AD29" w14:textId="3B9C439F"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B7" w14:textId="77777777" w:rsidR="0086296D" w:rsidRPr="002E5CBA" w:rsidRDefault="0086296D" w:rsidP="0086296D">
      <w:pPr>
        <w:pStyle w:val="PL"/>
        <w:rPr>
          <w:lang w:val="en-US"/>
        </w:rPr>
      </w:pPr>
    </w:p>
    <w:p w14:paraId="32EA06B8" w14:textId="77777777" w:rsidR="0086296D" w:rsidRPr="002E5CBA" w:rsidRDefault="0086296D" w:rsidP="0086296D">
      <w:pPr>
        <w:pStyle w:val="PL"/>
        <w:rPr>
          <w:lang w:val="en-US"/>
        </w:rPr>
      </w:pPr>
      <w:r w:rsidRPr="002E5CBA">
        <w:rPr>
          <w:lang w:val="en-US"/>
        </w:rPr>
        <w:t xml:space="preserve">    SmContextUpdatedData:</w:t>
      </w:r>
    </w:p>
    <w:p w14:paraId="32EA06B9" w14:textId="77777777" w:rsidR="0086296D" w:rsidRPr="002E5CBA" w:rsidRDefault="0086296D" w:rsidP="0086296D">
      <w:pPr>
        <w:pStyle w:val="PL"/>
        <w:rPr>
          <w:lang w:val="en-US"/>
        </w:rPr>
      </w:pPr>
      <w:r w:rsidRPr="002E5CBA">
        <w:rPr>
          <w:lang w:val="en-US"/>
        </w:rPr>
        <w:t xml:space="preserve">      type: object</w:t>
      </w:r>
    </w:p>
    <w:p w14:paraId="32EA06BA" w14:textId="77777777" w:rsidR="0086296D" w:rsidRPr="002E5CBA" w:rsidRDefault="0086296D" w:rsidP="0086296D">
      <w:pPr>
        <w:pStyle w:val="PL"/>
        <w:rPr>
          <w:lang w:val="en-US"/>
        </w:rPr>
      </w:pPr>
      <w:r w:rsidRPr="002E5CBA">
        <w:rPr>
          <w:lang w:val="en-US"/>
        </w:rPr>
        <w:t xml:space="preserve">      properties:</w:t>
      </w:r>
    </w:p>
    <w:p w14:paraId="32EA06BB" w14:textId="77777777" w:rsidR="0086296D" w:rsidRPr="002E5CBA" w:rsidRDefault="0086296D" w:rsidP="0086296D">
      <w:pPr>
        <w:pStyle w:val="PL"/>
        <w:rPr>
          <w:lang w:val="en-US"/>
        </w:rPr>
      </w:pPr>
      <w:r w:rsidRPr="002E5CBA">
        <w:rPr>
          <w:lang w:val="en-US"/>
        </w:rPr>
        <w:t xml:space="preserve">        upCnxState:</w:t>
      </w:r>
    </w:p>
    <w:p w14:paraId="32EA06BC" w14:textId="77777777" w:rsidR="0086296D" w:rsidRPr="002E5CBA" w:rsidRDefault="0086296D" w:rsidP="0086296D">
      <w:pPr>
        <w:pStyle w:val="PL"/>
        <w:rPr>
          <w:lang w:val="en-US"/>
        </w:rPr>
      </w:pPr>
      <w:r w:rsidRPr="002E5CBA">
        <w:rPr>
          <w:lang w:val="en-US"/>
        </w:rPr>
        <w:t xml:space="preserve">          $ref: '#/components/schemas/UpCnxState'</w:t>
      </w:r>
    </w:p>
    <w:p w14:paraId="32EA06BD" w14:textId="77777777" w:rsidR="0086296D" w:rsidRPr="002E5CBA" w:rsidRDefault="0086296D" w:rsidP="0086296D">
      <w:pPr>
        <w:pStyle w:val="PL"/>
        <w:rPr>
          <w:lang w:val="en-US"/>
        </w:rPr>
      </w:pPr>
      <w:r w:rsidRPr="002E5CBA">
        <w:rPr>
          <w:lang w:val="en-US"/>
        </w:rPr>
        <w:t xml:space="preserve">        hoState:</w:t>
      </w:r>
    </w:p>
    <w:p w14:paraId="32EA06BE" w14:textId="77777777" w:rsidR="0086296D" w:rsidRPr="002E5CBA" w:rsidRDefault="0086296D" w:rsidP="0086296D">
      <w:pPr>
        <w:pStyle w:val="PL"/>
        <w:rPr>
          <w:lang w:val="en-US"/>
        </w:rPr>
      </w:pPr>
      <w:r w:rsidRPr="002E5CBA">
        <w:rPr>
          <w:lang w:val="en-US"/>
        </w:rPr>
        <w:t xml:space="preserve">          $ref: '#/components/schemas/HoState'</w:t>
      </w:r>
    </w:p>
    <w:p w14:paraId="32EA06BF" w14:textId="77777777" w:rsidR="0086296D" w:rsidRPr="002E5CBA" w:rsidRDefault="0086296D" w:rsidP="0086296D">
      <w:pPr>
        <w:pStyle w:val="PL"/>
        <w:rPr>
          <w:lang w:val="en-US"/>
        </w:rPr>
      </w:pPr>
      <w:r w:rsidRPr="002E5CBA">
        <w:rPr>
          <w:lang w:val="en-US"/>
        </w:rPr>
        <w:t xml:space="preserve">        releaseEbiList:</w:t>
      </w:r>
    </w:p>
    <w:p w14:paraId="32EA06C0" w14:textId="77777777" w:rsidR="0086296D" w:rsidRPr="002E5CBA" w:rsidRDefault="0086296D" w:rsidP="0086296D">
      <w:pPr>
        <w:pStyle w:val="PL"/>
        <w:rPr>
          <w:lang w:val="en-US"/>
        </w:rPr>
      </w:pPr>
      <w:r w:rsidRPr="002E5CBA">
        <w:rPr>
          <w:lang w:val="en-US"/>
        </w:rPr>
        <w:t xml:space="preserve">          type: array</w:t>
      </w:r>
    </w:p>
    <w:p w14:paraId="32EA06C1" w14:textId="77777777" w:rsidR="0086296D" w:rsidRPr="002E5CBA" w:rsidRDefault="0086296D" w:rsidP="0086296D">
      <w:pPr>
        <w:pStyle w:val="PL"/>
        <w:rPr>
          <w:lang w:val="en-US"/>
        </w:rPr>
      </w:pPr>
      <w:r w:rsidRPr="002E5CBA">
        <w:rPr>
          <w:lang w:val="en-US"/>
        </w:rPr>
        <w:t xml:space="preserve">          items:</w:t>
      </w:r>
    </w:p>
    <w:p w14:paraId="32EA06C2" w14:textId="77777777" w:rsidR="0086296D" w:rsidRPr="002E5CBA" w:rsidRDefault="0086296D" w:rsidP="0086296D">
      <w:pPr>
        <w:pStyle w:val="PL"/>
        <w:rPr>
          <w:lang w:val="en-US"/>
        </w:rPr>
      </w:pPr>
      <w:r w:rsidRPr="002E5CBA">
        <w:rPr>
          <w:lang w:val="en-US"/>
        </w:rPr>
        <w:t xml:space="preserve">            $ref: '#/components/schemas/EpsBearerId'</w:t>
      </w:r>
    </w:p>
    <w:p w14:paraId="32EA06C3" w14:textId="4829CF25" w:rsidR="0086296D" w:rsidRPr="002E5CBA" w:rsidRDefault="0086296D" w:rsidP="0086296D">
      <w:pPr>
        <w:pStyle w:val="PL"/>
        <w:rPr>
          <w:lang w:val="en-US"/>
        </w:rPr>
      </w:pPr>
      <w:r w:rsidRPr="002E5CBA">
        <w:rPr>
          <w:lang w:val="en-US"/>
        </w:rPr>
        <w:t xml:space="preserve">          minItems: </w:t>
      </w:r>
      <w:r w:rsidR="00540A89">
        <w:rPr>
          <w:lang w:val="en-US"/>
        </w:rPr>
        <w:t>1</w:t>
      </w:r>
    </w:p>
    <w:p w14:paraId="32EA06C4" w14:textId="77777777" w:rsidR="0086296D" w:rsidRPr="002E5CBA" w:rsidRDefault="0086296D" w:rsidP="0086296D">
      <w:pPr>
        <w:pStyle w:val="PL"/>
        <w:rPr>
          <w:lang w:val="en-US"/>
        </w:rPr>
      </w:pPr>
      <w:r w:rsidRPr="002E5CBA">
        <w:rPr>
          <w:lang w:val="en-US"/>
        </w:rPr>
        <w:t xml:space="preserve">        allocatedEbiList:</w:t>
      </w:r>
    </w:p>
    <w:p w14:paraId="32EA06C5" w14:textId="77777777" w:rsidR="0086296D" w:rsidRPr="002E5CBA" w:rsidRDefault="0086296D" w:rsidP="0086296D">
      <w:pPr>
        <w:pStyle w:val="PL"/>
        <w:rPr>
          <w:lang w:val="en-US"/>
        </w:rPr>
      </w:pPr>
      <w:r w:rsidRPr="002E5CBA">
        <w:rPr>
          <w:lang w:val="en-US"/>
        </w:rPr>
        <w:t xml:space="preserve">          type: array</w:t>
      </w:r>
    </w:p>
    <w:p w14:paraId="32EA06C6" w14:textId="77777777" w:rsidR="0086296D" w:rsidRPr="002E5CBA" w:rsidRDefault="0086296D" w:rsidP="0086296D">
      <w:pPr>
        <w:pStyle w:val="PL"/>
        <w:rPr>
          <w:lang w:val="en-US"/>
        </w:rPr>
      </w:pPr>
      <w:r w:rsidRPr="002E5CBA">
        <w:rPr>
          <w:lang w:val="en-US"/>
        </w:rPr>
        <w:t xml:space="preserve">          items:</w:t>
      </w:r>
    </w:p>
    <w:p w14:paraId="32EA06C7" w14:textId="77777777" w:rsidR="0086296D" w:rsidRPr="002E5CBA" w:rsidRDefault="0086296D" w:rsidP="0086296D">
      <w:pPr>
        <w:pStyle w:val="PL"/>
        <w:rPr>
          <w:lang w:val="en-US"/>
        </w:rPr>
      </w:pPr>
      <w:r w:rsidRPr="002E5CBA">
        <w:rPr>
          <w:lang w:val="en-US"/>
        </w:rPr>
        <w:t xml:space="preserve">            $ref: '#/components/schemas/EbiArpMapping'</w:t>
      </w:r>
    </w:p>
    <w:p w14:paraId="32EA06C8" w14:textId="06FC9044" w:rsidR="0086296D" w:rsidRPr="002E5CBA" w:rsidRDefault="0086296D" w:rsidP="0086296D">
      <w:pPr>
        <w:pStyle w:val="PL"/>
        <w:rPr>
          <w:lang w:val="en-US"/>
        </w:rPr>
      </w:pPr>
      <w:r w:rsidRPr="002E5CBA">
        <w:rPr>
          <w:lang w:val="en-US"/>
        </w:rPr>
        <w:t xml:space="preserve">          minItems: </w:t>
      </w:r>
      <w:r w:rsidR="00540A89">
        <w:rPr>
          <w:lang w:val="en-US"/>
        </w:rPr>
        <w:t>1</w:t>
      </w:r>
    </w:p>
    <w:p w14:paraId="32EA06C9" w14:textId="77777777" w:rsidR="0086296D" w:rsidRPr="002E5CBA" w:rsidRDefault="0086296D" w:rsidP="0086296D">
      <w:pPr>
        <w:pStyle w:val="PL"/>
        <w:rPr>
          <w:lang w:val="en-US"/>
        </w:rPr>
      </w:pPr>
      <w:r w:rsidRPr="002E5CBA">
        <w:rPr>
          <w:lang w:val="en-US"/>
        </w:rPr>
        <w:t xml:space="preserve">        modifiedEbiList:</w:t>
      </w:r>
    </w:p>
    <w:p w14:paraId="32EA06CA" w14:textId="77777777" w:rsidR="0086296D" w:rsidRPr="002E5CBA" w:rsidRDefault="0086296D" w:rsidP="0086296D">
      <w:pPr>
        <w:pStyle w:val="PL"/>
        <w:rPr>
          <w:lang w:val="en-US"/>
        </w:rPr>
      </w:pPr>
      <w:r w:rsidRPr="002E5CBA">
        <w:rPr>
          <w:lang w:val="en-US"/>
        </w:rPr>
        <w:t xml:space="preserve">          type: array</w:t>
      </w:r>
    </w:p>
    <w:p w14:paraId="32EA06CB" w14:textId="77777777" w:rsidR="0086296D" w:rsidRPr="002E5CBA" w:rsidRDefault="0086296D" w:rsidP="0086296D">
      <w:pPr>
        <w:pStyle w:val="PL"/>
        <w:rPr>
          <w:lang w:val="en-US"/>
        </w:rPr>
      </w:pPr>
      <w:r w:rsidRPr="002E5CBA">
        <w:rPr>
          <w:lang w:val="en-US"/>
        </w:rPr>
        <w:t xml:space="preserve">          items:</w:t>
      </w:r>
    </w:p>
    <w:p w14:paraId="32EA06CC" w14:textId="77777777" w:rsidR="0086296D" w:rsidRPr="002E5CBA" w:rsidRDefault="0086296D" w:rsidP="0086296D">
      <w:pPr>
        <w:pStyle w:val="PL"/>
        <w:rPr>
          <w:lang w:val="en-US"/>
        </w:rPr>
      </w:pPr>
      <w:r w:rsidRPr="002E5CBA">
        <w:rPr>
          <w:lang w:val="en-US"/>
        </w:rPr>
        <w:t xml:space="preserve">            $ref: '#/components/schemas/EbiArpMapping'</w:t>
      </w:r>
    </w:p>
    <w:p w14:paraId="32EA06CD" w14:textId="223741AB" w:rsidR="0086296D" w:rsidRPr="002E5CBA" w:rsidRDefault="0086296D" w:rsidP="0086296D">
      <w:pPr>
        <w:pStyle w:val="PL"/>
        <w:rPr>
          <w:lang w:val="en-US"/>
        </w:rPr>
      </w:pPr>
      <w:r w:rsidRPr="002E5CBA">
        <w:rPr>
          <w:lang w:val="en-US"/>
        </w:rPr>
        <w:t xml:space="preserve">          minItems: </w:t>
      </w:r>
      <w:r w:rsidR="00540A89">
        <w:rPr>
          <w:lang w:val="en-US"/>
        </w:rPr>
        <w:t>1</w:t>
      </w:r>
    </w:p>
    <w:p w14:paraId="32EA06CE" w14:textId="77777777" w:rsidR="0086296D" w:rsidRDefault="0086296D" w:rsidP="0086296D">
      <w:pPr>
        <w:pStyle w:val="PL"/>
        <w:rPr>
          <w:lang w:val="en-US"/>
        </w:rPr>
      </w:pPr>
      <w:r w:rsidRPr="002E5CBA">
        <w:rPr>
          <w:lang w:val="en-US"/>
        </w:rPr>
        <w:t xml:space="preserve">        n1SmMsg:</w:t>
      </w:r>
    </w:p>
    <w:p w14:paraId="32EA06C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D0" w14:textId="77777777" w:rsidR="0086296D" w:rsidRDefault="0086296D" w:rsidP="0086296D">
      <w:pPr>
        <w:pStyle w:val="PL"/>
        <w:rPr>
          <w:lang w:val="en-US"/>
        </w:rPr>
      </w:pPr>
      <w:r w:rsidRPr="002E5CBA">
        <w:rPr>
          <w:lang w:val="en-US"/>
        </w:rPr>
        <w:t xml:space="preserve">        n2SmInfo:</w:t>
      </w:r>
    </w:p>
    <w:p w14:paraId="32EA06D1" w14:textId="77777777" w:rsidR="0086296D" w:rsidRDefault="0086296D" w:rsidP="0086296D">
      <w:pPr>
        <w:pStyle w:val="PL"/>
        <w:rPr>
          <w:lang w:val="en-US"/>
        </w:rPr>
      </w:pPr>
      <w:r w:rsidRPr="002E5CBA">
        <w:rPr>
          <w:lang w:val="en-US"/>
        </w:rPr>
        <w:t xml:space="preserve">          $ref: 'TS29571_CommonData.yaml#/components/schemas/RefToBinaryData'</w:t>
      </w:r>
    </w:p>
    <w:p w14:paraId="32EA06D2"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D3" w14:textId="77777777" w:rsidR="00F24790" w:rsidRDefault="0086296D" w:rsidP="0086296D">
      <w:pPr>
        <w:pStyle w:val="PL"/>
        <w:rPr>
          <w:lang w:val="en-US"/>
        </w:rPr>
      </w:pPr>
      <w:r w:rsidRPr="002E5CBA">
        <w:rPr>
          <w:lang w:val="en-US"/>
        </w:rPr>
        <w:t xml:space="preserve">          $ref: '#/components/schemas/</w:t>
      </w:r>
      <w:r w:rsidR="00DA3B9B">
        <w:rPr>
          <w:lang w:val="en-US"/>
        </w:rPr>
        <w:t>N2SmInfoType</w:t>
      </w:r>
      <w:r w:rsidR="00F24790">
        <w:rPr>
          <w:lang w:val="en-US"/>
        </w:rPr>
        <w:t>'</w:t>
      </w:r>
    </w:p>
    <w:p w14:paraId="32EA06D4" w14:textId="77777777" w:rsidR="0086296D" w:rsidRPr="002E5CBA" w:rsidRDefault="00F24790" w:rsidP="0086296D">
      <w:pPr>
        <w:pStyle w:val="PL"/>
        <w:rPr>
          <w:lang w:val="en-US"/>
        </w:rPr>
      </w:pPr>
      <w:r w:rsidRPr="002E5CBA">
        <w:rPr>
          <w:lang w:val="en-US"/>
        </w:rPr>
        <w:t xml:space="preserve">        </w:t>
      </w:r>
      <w:r w:rsidR="0086296D" w:rsidRPr="002E5CBA">
        <w:rPr>
          <w:lang w:val="en-US"/>
        </w:rPr>
        <w:t>epsBearerSetup:</w:t>
      </w:r>
    </w:p>
    <w:p w14:paraId="32EA06D5" w14:textId="77777777" w:rsidR="0086296D" w:rsidRPr="002E5CBA" w:rsidRDefault="0086296D" w:rsidP="0086296D">
      <w:pPr>
        <w:pStyle w:val="PL"/>
        <w:rPr>
          <w:lang w:val="en-US"/>
        </w:rPr>
      </w:pPr>
      <w:r w:rsidRPr="002E5CBA">
        <w:rPr>
          <w:lang w:val="en-US"/>
        </w:rPr>
        <w:t xml:space="preserve">          type: array</w:t>
      </w:r>
    </w:p>
    <w:p w14:paraId="32EA06D6" w14:textId="77777777" w:rsidR="0086296D" w:rsidRPr="002E5CBA" w:rsidRDefault="0086296D" w:rsidP="0086296D">
      <w:pPr>
        <w:pStyle w:val="PL"/>
        <w:rPr>
          <w:lang w:val="en-US"/>
        </w:rPr>
      </w:pPr>
      <w:r w:rsidRPr="002E5CBA">
        <w:rPr>
          <w:lang w:val="en-US"/>
        </w:rPr>
        <w:t xml:space="preserve">          items:</w:t>
      </w:r>
    </w:p>
    <w:p w14:paraId="32EA06D7" w14:textId="77777777" w:rsidR="0086296D" w:rsidRPr="002E5CBA" w:rsidRDefault="0086296D" w:rsidP="0086296D">
      <w:pPr>
        <w:pStyle w:val="PL"/>
        <w:rPr>
          <w:lang w:val="en-US"/>
        </w:rPr>
      </w:pPr>
      <w:r w:rsidRPr="002E5CBA">
        <w:rPr>
          <w:lang w:val="en-US"/>
        </w:rPr>
        <w:t xml:space="preserve">            $ref: '#/components/schemas/EpsBearerContainer'</w:t>
      </w:r>
    </w:p>
    <w:p w14:paraId="32EA06D8" w14:textId="3CDF031B" w:rsidR="0086296D" w:rsidRPr="002E5CBA" w:rsidRDefault="0086296D" w:rsidP="0086296D">
      <w:pPr>
        <w:pStyle w:val="PL"/>
        <w:rPr>
          <w:lang w:val="en-US"/>
        </w:rPr>
      </w:pPr>
      <w:r w:rsidRPr="002E5CBA">
        <w:rPr>
          <w:lang w:val="en-US"/>
        </w:rPr>
        <w:t xml:space="preserve">          minItems: </w:t>
      </w:r>
      <w:r w:rsidR="008670DC">
        <w:rPr>
          <w:lang w:val="en-US"/>
        </w:rPr>
        <w:t>1</w:t>
      </w:r>
    </w:p>
    <w:p w14:paraId="32EA06D9" w14:textId="77777777" w:rsidR="0086296D" w:rsidRPr="002E5CBA" w:rsidRDefault="0086296D" w:rsidP="0086296D">
      <w:pPr>
        <w:pStyle w:val="PL"/>
        <w:rPr>
          <w:lang w:val="en-US"/>
        </w:rPr>
      </w:pPr>
      <w:r w:rsidRPr="002E5CBA">
        <w:rPr>
          <w:lang w:val="en-US"/>
        </w:rPr>
        <w:t xml:space="preserve">        dataForwarding:</w:t>
      </w:r>
    </w:p>
    <w:p w14:paraId="32EA06DA" w14:textId="38C2C067" w:rsidR="0086296D" w:rsidRDefault="0086296D" w:rsidP="0086296D">
      <w:pPr>
        <w:pStyle w:val="PL"/>
        <w:rPr>
          <w:lang w:val="en-US"/>
        </w:rPr>
      </w:pPr>
      <w:r w:rsidRPr="002E5CBA">
        <w:rPr>
          <w:lang w:val="en-US"/>
        </w:rPr>
        <w:t xml:space="preserve">          type: boolean</w:t>
      </w:r>
    </w:p>
    <w:p w14:paraId="2CCDF51A" w14:textId="77777777" w:rsidR="00E7640D" w:rsidRPr="002E5CBA" w:rsidRDefault="00E7640D" w:rsidP="00E7640D">
      <w:pPr>
        <w:pStyle w:val="PL"/>
        <w:rPr>
          <w:lang w:val="en-US"/>
        </w:rPr>
      </w:pPr>
      <w:r>
        <w:rPr>
          <w:lang w:val="en-US"/>
        </w:rPr>
        <w:t xml:space="preserve">        </w:t>
      </w:r>
      <w:r w:rsidRPr="002E5CBA">
        <w:rPr>
          <w:lang w:val="en-US"/>
        </w:rPr>
        <w:t>cause:</w:t>
      </w:r>
    </w:p>
    <w:p w14:paraId="225C0BA8" w14:textId="4BC6BB65" w:rsidR="00E7640D" w:rsidRPr="002E5CBA" w:rsidRDefault="00E7640D" w:rsidP="0086296D">
      <w:pPr>
        <w:pStyle w:val="PL"/>
        <w:rPr>
          <w:lang w:val="en-US"/>
        </w:rPr>
      </w:pPr>
      <w:r w:rsidRPr="002E5CBA">
        <w:rPr>
          <w:lang w:val="en-US"/>
        </w:rPr>
        <w:t xml:space="preserve">          $ref: '#/components/schemas/Cause'</w:t>
      </w:r>
    </w:p>
    <w:p w14:paraId="32EA06DB" w14:textId="77777777" w:rsidR="0086296D" w:rsidRPr="002E5CBA" w:rsidRDefault="0086296D" w:rsidP="0086296D">
      <w:pPr>
        <w:pStyle w:val="PL"/>
        <w:rPr>
          <w:lang w:val="en-US"/>
        </w:rPr>
      </w:pPr>
    </w:p>
    <w:p w14:paraId="32EA06DC" w14:textId="77777777" w:rsidR="0086296D" w:rsidRPr="002E5CBA" w:rsidRDefault="0086296D" w:rsidP="0086296D">
      <w:pPr>
        <w:pStyle w:val="PL"/>
        <w:rPr>
          <w:lang w:val="en-US"/>
        </w:rPr>
      </w:pPr>
      <w:r w:rsidRPr="002E5CBA">
        <w:rPr>
          <w:lang w:val="en-US"/>
        </w:rPr>
        <w:t xml:space="preserve">    SmContextReleaseData:</w:t>
      </w:r>
    </w:p>
    <w:p w14:paraId="32EA06DD" w14:textId="77777777" w:rsidR="0086296D" w:rsidRPr="002E5CBA" w:rsidRDefault="0086296D" w:rsidP="0086296D">
      <w:pPr>
        <w:pStyle w:val="PL"/>
        <w:rPr>
          <w:lang w:val="en-US"/>
        </w:rPr>
      </w:pPr>
      <w:r w:rsidRPr="002E5CBA">
        <w:rPr>
          <w:lang w:val="en-US"/>
        </w:rPr>
        <w:t xml:space="preserve">      type: object</w:t>
      </w:r>
    </w:p>
    <w:p w14:paraId="32EA06DE" w14:textId="77777777" w:rsidR="0086296D" w:rsidRPr="002E5CBA" w:rsidRDefault="0086296D" w:rsidP="0086296D">
      <w:pPr>
        <w:pStyle w:val="PL"/>
        <w:rPr>
          <w:lang w:val="en-US"/>
        </w:rPr>
      </w:pPr>
      <w:r w:rsidRPr="002E5CBA">
        <w:rPr>
          <w:lang w:val="en-US"/>
        </w:rPr>
        <w:t xml:space="preserve">      properties:</w:t>
      </w:r>
    </w:p>
    <w:p w14:paraId="32EA06DF" w14:textId="77777777" w:rsidR="0086296D" w:rsidRPr="002E5CBA" w:rsidRDefault="0086296D" w:rsidP="0086296D">
      <w:pPr>
        <w:pStyle w:val="PL"/>
        <w:rPr>
          <w:lang w:val="en-US"/>
        </w:rPr>
      </w:pPr>
      <w:r w:rsidRPr="002E5CBA">
        <w:rPr>
          <w:lang w:val="en-US"/>
        </w:rPr>
        <w:t xml:space="preserve">        cause:</w:t>
      </w:r>
    </w:p>
    <w:p w14:paraId="32EA06E0" w14:textId="77777777" w:rsidR="0086296D" w:rsidRDefault="0086296D" w:rsidP="0086296D">
      <w:pPr>
        <w:pStyle w:val="PL"/>
        <w:rPr>
          <w:lang w:val="en-US"/>
        </w:rPr>
      </w:pPr>
      <w:r w:rsidRPr="002E5CBA">
        <w:rPr>
          <w:lang w:val="en-US"/>
        </w:rPr>
        <w:t xml:space="preserve">          $ref: '#/components/schemas/Cause'</w:t>
      </w:r>
    </w:p>
    <w:p w14:paraId="32EA06E1" w14:textId="77777777" w:rsidR="008018EB" w:rsidRPr="002E5CBA" w:rsidRDefault="008018EB" w:rsidP="008018EB">
      <w:pPr>
        <w:pStyle w:val="PL"/>
        <w:rPr>
          <w:lang w:val="en-US"/>
        </w:rPr>
      </w:pPr>
      <w:r>
        <w:rPr>
          <w:lang w:val="en-US"/>
        </w:rPr>
        <w:t xml:space="preserve">        ngApC</w:t>
      </w:r>
      <w:r w:rsidRPr="002E5CBA">
        <w:rPr>
          <w:lang w:val="en-US"/>
        </w:rPr>
        <w:t>ause:</w:t>
      </w:r>
    </w:p>
    <w:p w14:paraId="32EA06E2" w14:textId="77777777" w:rsidR="008018EB" w:rsidRDefault="008018EB" w:rsidP="0086296D">
      <w:pPr>
        <w:pStyle w:val="PL"/>
      </w:pPr>
      <w:r>
        <w:t xml:space="preserve">          $ref: 'TS29571_CommonData.yaml#/components/schemas/NgApCause'</w:t>
      </w:r>
    </w:p>
    <w:p w14:paraId="32EA06E3" w14:textId="5286EF4F"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E4"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E5" w14:textId="77777777" w:rsidR="0086296D" w:rsidRPr="002E5CBA" w:rsidRDefault="0086296D" w:rsidP="0086296D">
      <w:pPr>
        <w:pStyle w:val="PL"/>
        <w:rPr>
          <w:lang w:val="en-US"/>
        </w:rPr>
      </w:pPr>
      <w:r w:rsidRPr="002E5CBA">
        <w:rPr>
          <w:lang w:val="en-US"/>
        </w:rPr>
        <w:t xml:space="preserve">        ueLocation:</w:t>
      </w:r>
    </w:p>
    <w:p w14:paraId="32EA06E6"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7" w14:textId="77777777" w:rsidR="0086296D" w:rsidRPr="002E5CBA" w:rsidRDefault="0086296D" w:rsidP="0086296D">
      <w:pPr>
        <w:pStyle w:val="PL"/>
        <w:rPr>
          <w:lang w:val="en-US"/>
        </w:rPr>
      </w:pPr>
      <w:r w:rsidRPr="002E5CBA">
        <w:rPr>
          <w:lang w:val="en-US"/>
        </w:rPr>
        <w:t xml:space="preserve">        ueTimeZone:</w:t>
      </w:r>
    </w:p>
    <w:p w14:paraId="32EA06E8"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E9" w14:textId="77777777" w:rsidR="0086296D" w:rsidRPr="002E5CBA" w:rsidRDefault="0086296D" w:rsidP="0086296D">
      <w:pPr>
        <w:pStyle w:val="PL"/>
        <w:rPr>
          <w:lang w:val="en-US"/>
        </w:rPr>
      </w:pPr>
      <w:r w:rsidRPr="002E5CBA">
        <w:rPr>
          <w:lang w:val="en-US"/>
        </w:rPr>
        <w:t xml:space="preserve">        addUeLocation:</w:t>
      </w:r>
    </w:p>
    <w:p w14:paraId="32EA06EA"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B" w14:textId="77777777" w:rsidR="0086296D" w:rsidRPr="002E5CBA" w:rsidRDefault="0086296D" w:rsidP="0086296D">
      <w:pPr>
        <w:pStyle w:val="PL"/>
        <w:rPr>
          <w:lang w:val="en-US"/>
        </w:rPr>
      </w:pPr>
      <w:r w:rsidRPr="002E5CBA">
        <w:rPr>
          <w:lang w:val="en-US"/>
        </w:rPr>
        <w:t xml:space="preserve">        vsmfReleaseOnly:</w:t>
      </w:r>
    </w:p>
    <w:p w14:paraId="32EA06EC" w14:textId="77777777" w:rsidR="0086296D" w:rsidRPr="002E5CBA" w:rsidRDefault="0086296D" w:rsidP="0086296D">
      <w:pPr>
        <w:pStyle w:val="PL"/>
        <w:rPr>
          <w:lang w:val="en-US"/>
        </w:rPr>
      </w:pPr>
      <w:r w:rsidRPr="002E5CBA">
        <w:rPr>
          <w:lang w:val="en-US"/>
        </w:rPr>
        <w:t xml:space="preserve">          type: boolean</w:t>
      </w:r>
    </w:p>
    <w:p w14:paraId="32EA06ED" w14:textId="63C634AA" w:rsidR="0086296D" w:rsidRDefault="0086296D" w:rsidP="0086296D">
      <w:pPr>
        <w:pStyle w:val="PL"/>
        <w:rPr>
          <w:lang w:val="en-US"/>
        </w:rPr>
      </w:pPr>
      <w:r w:rsidRPr="002E5CBA">
        <w:rPr>
          <w:lang w:val="en-US"/>
        </w:rPr>
        <w:t xml:space="preserve">          default: false</w:t>
      </w:r>
    </w:p>
    <w:p w14:paraId="182A655B" w14:textId="77777777" w:rsidR="00F03565" w:rsidRDefault="00F03565" w:rsidP="00F03565">
      <w:pPr>
        <w:pStyle w:val="PL"/>
        <w:rPr>
          <w:lang w:val="en-US"/>
        </w:rPr>
      </w:pPr>
      <w:r w:rsidRPr="002E5CBA">
        <w:rPr>
          <w:lang w:val="en-US"/>
        </w:rPr>
        <w:t xml:space="preserve">        n2SmInfo:</w:t>
      </w:r>
    </w:p>
    <w:p w14:paraId="2D7F046C" w14:textId="77777777" w:rsidR="00F03565" w:rsidRDefault="00F03565" w:rsidP="00F03565">
      <w:pPr>
        <w:pStyle w:val="PL"/>
        <w:rPr>
          <w:lang w:val="en-US"/>
        </w:rPr>
      </w:pPr>
      <w:r w:rsidRPr="002E5CBA">
        <w:rPr>
          <w:lang w:val="en-US"/>
        </w:rPr>
        <w:t xml:space="preserve">          $ref: 'TS29571_CommonData.yaml#/components/schemas/RefToBinaryData'</w:t>
      </w:r>
    </w:p>
    <w:p w14:paraId="7CD96BD1"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45DF5A83" w14:textId="7CB6C881"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EE" w14:textId="662C440E" w:rsidR="0086296D" w:rsidRPr="002E5CBA" w:rsidRDefault="0086296D" w:rsidP="0086296D">
      <w:pPr>
        <w:pStyle w:val="PL"/>
        <w:rPr>
          <w:lang w:val="en-US"/>
        </w:rPr>
      </w:pPr>
    </w:p>
    <w:p w14:paraId="32EA06EF" w14:textId="77777777" w:rsidR="0086296D" w:rsidRPr="002E5CBA" w:rsidRDefault="0086296D" w:rsidP="0086296D">
      <w:pPr>
        <w:pStyle w:val="PL"/>
        <w:rPr>
          <w:lang w:val="en-US"/>
        </w:rPr>
      </w:pPr>
      <w:r w:rsidRPr="002E5CBA">
        <w:rPr>
          <w:lang w:val="en-US"/>
        </w:rPr>
        <w:t xml:space="preserve">    SmContextStatusNotification:</w:t>
      </w:r>
    </w:p>
    <w:p w14:paraId="32EA06F0" w14:textId="77777777" w:rsidR="0086296D" w:rsidRPr="002E5CBA" w:rsidRDefault="0086296D" w:rsidP="0086296D">
      <w:pPr>
        <w:pStyle w:val="PL"/>
        <w:rPr>
          <w:lang w:val="en-US"/>
        </w:rPr>
      </w:pPr>
      <w:r w:rsidRPr="002E5CBA">
        <w:rPr>
          <w:lang w:val="en-US"/>
        </w:rPr>
        <w:t xml:space="preserve">      type: object</w:t>
      </w:r>
    </w:p>
    <w:p w14:paraId="32EA06F1" w14:textId="77777777" w:rsidR="0086296D" w:rsidRPr="002E5CBA" w:rsidRDefault="0086296D" w:rsidP="0086296D">
      <w:pPr>
        <w:pStyle w:val="PL"/>
        <w:rPr>
          <w:lang w:val="en-US"/>
        </w:rPr>
      </w:pPr>
      <w:r w:rsidRPr="002E5CBA">
        <w:rPr>
          <w:lang w:val="en-US"/>
        </w:rPr>
        <w:t xml:space="preserve">      properties:</w:t>
      </w:r>
    </w:p>
    <w:p w14:paraId="32EA06F2" w14:textId="77777777" w:rsidR="0086296D" w:rsidRPr="002E5CBA" w:rsidRDefault="0086296D" w:rsidP="0086296D">
      <w:pPr>
        <w:pStyle w:val="PL"/>
        <w:rPr>
          <w:lang w:val="en-US"/>
        </w:rPr>
      </w:pPr>
      <w:r w:rsidRPr="002E5CBA">
        <w:rPr>
          <w:lang w:val="en-US"/>
        </w:rPr>
        <w:t xml:space="preserve">        statusInfo :</w:t>
      </w:r>
    </w:p>
    <w:p w14:paraId="32EA06F3" w14:textId="77777777" w:rsidR="0086296D" w:rsidRPr="002E5CBA" w:rsidRDefault="0086296D" w:rsidP="0086296D">
      <w:pPr>
        <w:pStyle w:val="PL"/>
        <w:rPr>
          <w:lang w:val="en-US"/>
        </w:rPr>
      </w:pPr>
      <w:r w:rsidRPr="002E5CBA">
        <w:rPr>
          <w:lang w:val="en-US"/>
        </w:rPr>
        <w:lastRenderedPageBreak/>
        <w:t xml:space="preserve">          $ref: '#/components/schemas/StatusInfo'</w:t>
      </w:r>
    </w:p>
    <w:p w14:paraId="32EA06F4" w14:textId="77777777" w:rsidR="0086296D" w:rsidRPr="002E5CBA" w:rsidRDefault="0086296D" w:rsidP="0086296D">
      <w:pPr>
        <w:pStyle w:val="PL"/>
        <w:rPr>
          <w:lang w:val="en-US"/>
        </w:rPr>
      </w:pPr>
      <w:r w:rsidRPr="002E5CBA">
        <w:rPr>
          <w:lang w:val="en-US"/>
        </w:rPr>
        <w:t xml:space="preserve">      required:</w:t>
      </w:r>
    </w:p>
    <w:p w14:paraId="32EA06F5" w14:textId="602FEFD8" w:rsidR="0086296D" w:rsidRPr="002E5CBA" w:rsidRDefault="0086296D" w:rsidP="0086296D">
      <w:pPr>
        <w:pStyle w:val="PL"/>
        <w:rPr>
          <w:lang w:val="en-US"/>
        </w:rPr>
      </w:pPr>
      <w:r w:rsidRPr="002E5CBA">
        <w:rPr>
          <w:lang w:val="en-US"/>
        </w:rPr>
        <w:t xml:space="preserve">        - statusInfo</w:t>
      </w:r>
    </w:p>
    <w:p w14:paraId="32EA06F6" w14:textId="77777777" w:rsidR="0086296D" w:rsidRPr="002E5CBA" w:rsidRDefault="0086296D" w:rsidP="0086296D">
      <w:pPr>
        <w:pStyle w:val="PL"/>
        <w:rPr>
          <w:lang w:val="en-US"/>
        </w:rPr>
      </w:pPr>
    </w:p>
    <w:p w14:paraId="32EA06F7" w14:textId="77777777" w:rsidR="0086296D" w:rsidRPr="002E5CBA" w:rsidRDefault="0086296D" w:rsidP="0086296D">
      <w:pPr>
        <w:pStyle w:val="PL"/>
        <w:rPr>
          <w:lang w:val="en-US"/>
        </w:rPr>
      </w:pPr>
      <w:r w:rsidRPr="002E5CBA">
        <w:rPr>
          <w:lang w:val="en-US"/>
        </w:rPr>
        <w:t xml:space="preserve">    PduSessionCreateData:</w:t>
      </w:r>
    </w:p>
    <w:p w14:paraId="32EA06F8" w14:textId="77777777" w:rsidR="0086296D" w:rsidRPr="002E5CBA" w:rsidRDefault="0086296D" w:rsidP="0086296D">
      <w:pPr>
        <w:pStyle w:val="PL"/>
        <w:rPr>
          <w:lang w:val="en-US"/>
        </w:rPr>
      </w:pPr>
      <w:r w:rsidRPr="002E5CBA">
        <w:rPr>
          <w:lang w:val="en-US"/>
        </w:rPr>
        <w:t xml:space="preserve">      type: object</w:t>
      </w:r>
    </w:p>
    <w:p w14:paraId="32EA06F9" w14:textId="77777777" w:rsidR="0086296D" w:rsidRPr="002E5CBA" w:rsidRDefault="0086296D" w:rsidP="0086296D">
      <w:pPr>
        <w:pStyle w:val="PL"/>
        <w:rPr>
          <w:lang w:val="en-US"/>
        </w:rPr>
      </w:pPr>
      <w:r w:rsidRPr="002E5CBA">
        <w:rPr>
          <w:lang w:val="en-US"/>
        </w:rPr>
        <w:t xml:space="preserve">      properties:</w:t>
      </w:r>
    </w:p>
    <w:p w14:paraId="32EA06FA" w14:textId="77777777" w:rsidR="0086296D" w:rsidRPr="002E5CBA" w:rsidRDefault="0086296D" w:rsidP="0086296D">
      <w:pPr>
        <w:pStyle w:val="PL"/>
        <w:rPr>
          <w:lang w:val="en-US"/>
        </w:rPr>
      </w:pPr>
      <w:r w:rsidRPr="002E5CBA">
        <w:rPr>
          <w:lang w:val="en-US"/>
        </w:rPr>
        <w:t xml:space="preserve">        supi:</w:t>
      </w:r>
    </w:p>
    <w:p w14:paraId="32EA06FB" w14:textId="77777777" w:rsidR="0086296D" w:rsidRPr="002E5CBA" w:rsidRDefault="0086296D" w:rsidP="0086296D">
      <w:pPr>
        <w:pStyle w:val="PL"/>
        <w:rPr>
          <w:lang w:val="en-US"/>
        </w:rPr>
      </w:pPr>
      <w:r w:rsidRPr="002E5CBA">
        <w:rPr>
          <w:lang w:val="en-US"/>
        </w:rPr>
        <w:t xml:space="preserve">          $ref: 'TS29571_CommonData.yaml#/components/schemas/Supi'</w:t>
      </w:r>
    </w:p>
    <w:p w14:paraId="32EA06FC" w14:textId="77777777" w:rsidR="0086296D" w:rsidRPr="002E5CBA" w:rsidRDefault="0086296D" w:rsidP="0086296D">
      <w:pPr>
        <w:pStyle w:val="PL"/>
        <w:rPr>
          <w:lang w:val="en-US"/>
        </w:rPr>
      </w:pPr>
      <w:r w:rsidRPr="002E5CBA">
        <w:rPr>
          <w:lang w:val="en-US"/>
        </w:rPr>
        <w:t xml:space="preserve">        unauthenticatedSupi:</w:t>
      </w:r>
    </w:p>
    <w:p w14:paraId="32EA06FD" w14:textId="77777777" w:rsidR="0086296D" w:rsidRPr="002E5CBA" w:rsidRDefault="0086296D" w:rsidP="0086296D">
      <w:pPr>
        <w:pStyle w:val="PL"/>
        <w:rPr>
          <w:lang w:val="en-US"/>
        </w:rPr>
      </w:pPr>
      <w:r w:rsidRPr="002E5CBA">
        <w:rPr>
          <w:lang w:val="en-US"/>
        </w:rPr>
        <w:t xml:space="preserve">          type: boolean</w:t>
      </w:r>
    </w:p>
    <w:p w14:paraId="32EA06FE" w14:textId="77777777" w:rsidR="0086296D" w:rsidRPr="002E5CBA" w:rsidRDefault="0086296D" w:rsidP="0086296D">
      <w:pPr>
        <w:pStyle w:val="PL"/>
        <w:rPr>
          <w:lang w:val="en-US"/>
        </w:rPr>
      </w:pPr>
      <w:r w:rsidRPr="002E5CBA">
        <w:rPr>
          <w:lang w:val="en-US"/>
        </w:rPr>
        <w:t xml:space="preserve">          default: false</w:t>
      </w:r>
    </w:p>
    <w:p w14:paraId="32EA06FF" w14:textId="77777777" w:rsidR="0086296D" w:rsidRPr="002E5CBA" w:rsidRDefault="0086296D" w:rsidP="0086296D">
      <w:pPr>
        <w:pStyle w:val="PL"/>
        <w:rPr>
          <w:lang w:val="en-US"/>
        </w:rPr>
      </w:pPr>
      <w:r w:rsidRPr="002E5CBA">
        <w:rPr>
          <w:lang w:val="en-US"/>
        </w:rPr>
        <w:t xml:space="preserve">        pei:</w:t>
      </w:r>
    </w:p>
    <w:p w14:paraId="32EA0700" w14:textId="77777777" w:rsidR="0086296D" w:rsidRPr="002E5CBA" w:rsidRDefault="0086296D" w:rsidP="0086296D">
      <w:pPr>
        <w:pStyle w:val="PL"/>
        <w:rPr>
          <w:lang w:val="en-US"/>
        </w:rPr>
      </w:pPr>
      <w:r w:rsidRPr="002E5CBA">
        <w:rPr>
          <w:lang w:val="en-US"/>
        </w:rPr>
        <w:t xml:space="preserve">          $ref: 'TS29571_CommonData.yaml#/components/schemas/Pei'</w:t>
      </w:r>
    </w:p>
    <w:p w14:paraId="32EA0701" w14:textId="77777777" w:rsidR="0086296D" w:rsidRPr="002E5CBA" w:rsidRDefault="0086296D" w:rsidP="0086296D">
      <w:pPr>
        <w:pStyle w:val="PL"/>
        <w:rPr>
          <w:lang w:val="en-US"/>
        </w:rPr>
      </w:pPr>
      <w:r w:rsidRPr="002E5CBA">
        <w:rPr>
          <w:lang w:val="en-US"/>
        </w:rPr>
        <w:t xml:space="preserve">        pduSessionId:</w:t>
      </w:r>
    </w:p>
    <w:p w14:paraId="32EA070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03" w14:textId="77777777" w:rsidR="0086296D" w:rsidRPr="002E5CBA" w:rsidRDefault="0086296D" w:rsidP="0086296D">
      <w:pPr>
        <w:pStyle w:val="PL"/>
        <w:rPr>
          <w:lang w:val="en-US"/>
        </w:rPr>
      </w:pPr>
      <w:r w:rsidRPr="002E5CBA">
        <w:rPr>
          <w:lang w:val="en-US"/>
        </w:rPr>
        <w:t xml:space="preserve">        dnn:</w:t>
      </w:r>
    </w:p>
    <w:p w14:paraId="32EA0704" w14:textId="77777777" w:rsidR="0086296D" w:rsidRPr="002E5CBA" w:rsidRDefault="0086296D" w:rsidP="0086296D">
      <w:pPr>
        <w:pStyle w:val="PL"/>
        <w:rPr>
          <w:lang w:val="en-US"/>
        </w:rPr>
      </w:pPr>
      <w:r w:rsidRPr="002E5CBA">
        <w:rPr>
          <w:lang w:val="en-US"/>
        </w:rPr>
        <w:t xml:space="preserve">          $ref: 'TS29571_CommonData.yaml#/components/schemas/Dnn'</w:t>
      </w:r>
    </w:p>
    <w:p w14:paraId="32EA0705" w14:textId="77777777" w:rsidR="0086296D" w:rsidRPr="002E5CBA" w:rsidRDefault="0086296D" w:rsidP="0086296D">
      <w:pPr>
        <w:pStyle w:val="PL"/>
        <w:rPr>
          <w:lang w:val="en-US"/>
        </w:rPr>
      </w:pPr>
      <w:r w:rsidRPr="002E5CBA">
        <w:rPr>
          <w:lang w:val="en-US"/>
        </w:rPr>
        <w:t xml:space="preserve">        sNssai:</w:t>
      </w:r>
    </w:p>
    <w:p w14:paraId="32EA0706" w14:textId="77777777" w:rsidR="0086296D" w:rsidRPr="002E5CBA" w:rsidRDefault="0086296D" w:rsidP="0086296D">
      <w:pPr>
        <w:pStyle w:val="PL"/>
        <w:rPr>
          <w:lang w:val="en-US"/>
        </w:rPr>
      </w:pPr>
      <w:r w:rsidRPr="002E5CBA">
        <w:rPr>
          <w:lang w:val="en-US"/>
        </w:rPr>
        <w:t xml:space="preserve">          $ref: 'TS29571_CommonData.yaml#/components/schemas/Snssai'</w:t>
      </w:r>
    </w:p>
    <w:p w14:paraId="32EA0707" w14:textId="77777777" w:rsidR="0086296D" w:rsidRPr="002E5CBA" w:rsidRDefault="0086296D" w:rsidP="0086296D">
      <w:pPr>
        <w:pStyle w:val="PL"/>
        <w:rPr>
          <w:lang w:val="en-US"/>
        </w:rPr>
      </w:pPr>
      <w:r w:rsidRPr="002E5CBA">
        <w:rPr>
          <w:lang w:val="en-US"/>
        </w:rPr>
        <w:t xml:space="preserve">        vsmfId:</w:t>
      </w:r>
    </w:p>
    <w:p w14:paraId="32EA0708" w14:textId="77777777" w:rsidR="0086296D" w:rsidRDefault="0086296D" w:rsidP="0086296D">
      <w:pPr>
        <w:pStyle w:val="PL"/>
        <w:rPr>
          <w:lang w:val="en-US"/>
        </w:rPr>
      </w:pPr>
      <w:r w:rsidRPr="002E5CBA">
        <w:rPr>
          <w:lang w:val="en-US"/>
        </w:rPr>
        <w:t xml:space="preserve">          $ref: 'TS29571_CommonData.yaml#/components/schemas/NfInstanceId'</w:t>
      </w:r>
    </w:p>
    <w:p w14:paraId="32EA0709"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0A"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0B" w14:textId="77777777" w:rsidR="0086296D" w:rsidRPr="002E5CBA" w:rsidRDefault="0086296D" w:rsidP="0086296D">
      <w:pPr>
        <w:pStyle w:val="PL"/>
        <w:rPr>
          <w:lang w:val="en-US"/>
        </w:rPr>
      </w:pPr>
      <w:r w:rsidRPr="002E5CBA">
        <w:rPr>
          <w:lang w:val="en-US"/>
        </w:rPr>
        <w:t xml:space="preserve">        requestType:</w:t>
      </w:r>
    </w:p>
    <w:p w14:paraId="32EA070C" w14:textId="77777777" w:rsidR="0086296D" w:rsidRPr="002E5CBA" w:rsidRDefault="0086296D" w:rsidP="0086296D">
      <w:pPr>
        <w:pStyle w:val="PL"/>
        <w:rPr>
          <w:lang w:val="en-US"/>
        </w:rPr>
      </w:pPr>
      <w:r w:rsidRPr="002E5CBA">
        <w:rPr>
          <w:lang w:val="en-US"/>
        </w:rPr>
        <w:t xml:space="preserve">          $ref: '#/components/schemas/RequestType'</w:t>
      </w:r>
    </w:p>
    <w:p w14:paraId="32EA070D" w14:textId="77777777" w:rsidR="0086296D" w:rsidRPr="002E5CBA" w:rsidRDefault="0086296D" w:rsidP="0086296D">
      <w:pPr>
        <w:pStyle w:val="PL"/>
        <w:rPr>
          <w:lang w:val="en-US"/>
        </w:rPr>
      </w:pPr>
      <w:r w:rsidRPr="002E5CBA">
        <w:rPr>
          <w:lang w:val="en-US"/>
        </w:rPr>
        <w:t xml:space="preserve">        epsBearerId:</w:t>
      </w:r>
    </w:p>
    <w:p w14:paraId="32EA070E" w14:textId="77777777" w:rsidR="0086296D" w:rsidRPr="002E5CBA" w:rsidRDefault="0086296D" w:rsidP="0086296D">
      <w:pPr>
        <w:pStyle w:val="PL"/>
        <w:rPr>
          <w:lang w:val="en-US"/>
        </w:rPr>
      </w:pPr>
      <w:r w:rsidRPr="002E5CBA">
        <w:rPr>
          <w:lang w:val="en-US"/>
        </w:rPr>
        <w:t xml:space="preserve">          type: array</w:t>
      </w:r>
    </w:p>
    <w:p w14:paraId="32EA070F" w14:textId="77777777" w:rsidR="0086296D" w:rsidRPr="002E5CBA" w:rsidRDefault="0086296D" w:rsidP="0086296D">
      <w:pPr>
        <w:pStyle w:val="PL"/>
        <w:rPr>
          <w:lang w:val="en-US"/>
        </w:rPr>
      </w:pPr>
      <w:r w:rsidRPr="002E5CBA">
        <w:rPr>
          <w:lang w:val="en-US"/>
        </w:rPr>
        <w:t xml:space="preserve">          items:</w:t>
      </w:r>
    </w:p>
    <w:p w14:paraId="32EA0710" w14:textId="77777777" w:rsidR="0086296D" w:rsidRPr="002E5CBA" w:rsidRDefault="0086296D" w:rsidP="0086296D">
      <w:pPr>
        <w:pStyle w:val="PL"/>
        <w:rPr>
          <w:lang w:val="en-US"/>
        </w:rPr>
      </w:pPr>
      <w:r w:rsidRPr="002E5CBA">
        <w:rPr>
          <w:lang w:val="en-US"/>
        </w:rPr>
        <w:t xml:space="preserve">            $ref: '#/components/schemas/EpsBearerId'</w:t>
      </w:r>
    </w:p>
    <w:p w14:paraId="32EA0711" w14:textId="1D979500" w:rsidR="0086296D" w:rsidRPr="002E5CBA" w:rsidRDefault="0086296D" w:rsidP="0086296D">
      <w:pPr>
        <w:pStyle w:val="PL"/>
        <w:rPr>
          <w:lang w:val="en-US"/>
        </w:rPr>
      </w:pPr>
      <w:r w:rsidRPr="002E5CBA">
        <w:rPr>
          <w:lang w:val="en-US"/>
        </w:rPr>
        <w:t xml:space="preserve">          minItems: </w:t>
      </w:r>
      <w:r w:rsidR="00540A89">
        <w:rPr>
          <w:lang w:val="en-US"/>
        </w:rPr>
        <w:t>1</w:t>
      </w:r>
    </w:p>
    <w:p w14:paraId="32EA0712" w14:textId="77777777" w:rsidR="0086296D" w:rsidRPr="002E5CBA" w:rsidRDefault="0086296D" w:rsidP="0086296D">
      <w:pPr>
        <w:pStyle w:val="PL"/>
        <w:rPr>
          <w:lang w:val="en-US"/>
        </w:rPr>
      </w:pPr>
      <w:r w:rsidRPr="002E5CBA">
        <w:rPr>
          <w:lang w:val="en-US"/>
        </w:rPr>
        <w:t xml:space="preserve">        pgwS8cFteid:</w:t>
      </w:r>
    </w:p>
    <w:p w14:paraId="32EA0713" w14:textId="77777777" w:rsidR="0086296D" w:rsidRPr="002E5CBA" w:rsidRDefault="0086296D" w:rsidP="0086296D">
      <w:pPr>
        <w:pStyle w:val="PL"/>
        <w:rPr>
          <w:lang w:val="en-US"/>
        </w:rPr>
      </w:pPr>
      <w:r w:rsidRPr="002E5CBA">
        <w:rPr>
          <w:lang w:val="en-US"/>
        </w:rPr>
        <w:t xml:space="preserve">          $ref: 'TS29571_CommonData.yaml#/components/schemas/Bytes'</w:t>
      </w:r>
    </w:p>
    <w:p w14:paraId="32EA0714" w14:textId="77777777" w:rsidR="0086296D" w:rsidRPr="002E5CBA" w:rsidRDefault="0086296D" w:rsidP="0086296D">
      <w:pPr>
        <w:pStyle w:val="PL"/>
        <w:rPr>
          <w:lang w:val="en-US"/>
        </w:rPr>
      </w:pPr>
      <w:r w:rsidRPr="002E5CBA">
        <w:rPr>
          <w:lang w:val="en-US"/>
        </w:rPr>
        <w:t xml:space="preserve">        vsmfPduSessionUri:</w:t>
      </w:r>
    </w:p>
    <w:p w14:paraId="32EA0715" w14:textId="77777777" w:rsidR="0086296D" w:rsidRPr="002E5CBA" w:rsidRDefault="0086296D" w:rsidP="0086296D">
      <w:pPr>
        <w:pStyle w:val="PL"/>
        <w:rPr>
          <w:lang w:val="en-US"/>
        </w:rPr>
      </w:pPr>
      <w:r w:rsidRPr="002E5CBA">
        <w:rPr>
          <w:lang w:val="en-US"/>
        </w:rPr>
        <w:t xml:space="preserve">          $ref: 'TS29571_CommonData.yaml#/components/schemas/Uri'</w:t>
      </w:r>
    </w:p>
    <w:p w14:paraId="32EA0716" w14:textId="77777777" w:rsidR="0086296D" w:rsidRPr="002E5CBA" w:rsidRDefault="0086296D" w:rsidP="0086296D">
      <w:pPr>
        <w:pStyle w:val="PL"/>
        <w:rPr>
          <w:lang w:val="en-US"/>
        </w:rPr>
      </w:pPr>
      <w:r w:rsidRPr="002E5CBA">
        <w:rPr>
          <w:lang w:val="en-US"/>
        </w:rPr>
        <w:t xml:space="preserve">        vcnTunnelInfo:</w:t>
      </w:r>
    </w:p>
    <w:p w14:paraId="32EA0717" w14:textId="77777777" w:rsidR="0086296D" w:rsidRPr="002E5CBA" w:rsidRDefault="0086296D" w:rsidP="0086296D">
      <w:pPr>
        <w:pStyle w:val="PL"/>
        <w:rPr>
          <w:lang w:val="en-US"/>
        </w:rPr>
      </w:pPr>
      <w:r w:rsidRPr="002E5CBA">
        <w:rPr>
          <w:lang w:val="en-US"/>
        </w:rPr>
        <w:t xml:space="preserve">          $ref: '#/components/schemas/TunnelInfo'</w:t>
      </w:r>
    </w:p>
    <w:p w14:paraId="32EA0718" w14:textId="77777777" w:rsidR="0086296D" w:rsidRPr="002E5CBA" w:rsidRDefault="0086296D" w:rsidP="0086296D">
      <w:pPr>
        <w:pStyle w:val="PL"/>
        <w:rPr>
          <w:lang w:val="en-US"/>
        </w:rPr>
      </w:pPr>
      <w:r w:rsidRPr="002E5CBA">
        <w:rPr>
          <w:lang w:val="en-US"/>
        </w:rPr>
        <w:t xml:space="preserve">        anType:</w:t>
      </w:r>
    </w:p>
    <w:p w14:paraId="32EA0719" w14:textId="77777777" w:rsidR="0086296D" w:rsidRDefault="0086296D" w:rsidP="0086296D">
      <w:pPr>
        <w:pStyle w:val="PL"/>
        <w:rPr>
          <w:lang w:val="en-US"/>
        </w:rPr>
      </w:pPr>
      <w:r w:rsidRPr="002E5CBA">
        <w:rPr>
          <w:lang w:val="en-US"/>
        </w:rPr>
        <w:t xml:space="preserve">          $ref: 'TS29571_CommonData.yaml#/components/schemas/AccessType'</w:t>
      </w:r>
    </w:p>
    <w:p w14:paraId="32EA071A" w14:textId="77777777" w:rsidR="00816D58" w:rsidRPr="002E5CBA" w:rsidRDefault="00816D58" w:rsidP="00816D58">
      <w:pPr>
        <w:pStyle w:val="PL"/>
        <w:rPr>
          <w:lang w:val="en-US"/>
        </w:rPr>
      </w:pPr>
      <w:r>
        <w:rPr>
          <w:lang w:val="en-US"/>
        </w:rPr>
        <w:t xml:space="preserve">        rat</w:t>
      </w:r>
      <w:r w:rsidRPr="002E5CBA">
        <w:rPr>
          <w:lang w:val="en-US"/>
        </w:rPr>
        <w:t>Type:</w:t>
      </w:r>
    </w:p>
    <w:p w14:paraId="32EA071B"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1C" w14:textId="77777777" w:rsidR="0086296D" w:rsidRPr="002E5CBA" w:rsidRDefault="0086296D" w:rsidP="0086296D">
      <w:pPr>
        <w:pStyle w:val="PL"/>
        <w:rPr>
          <w:lang w:val="en-US"/>
        </w:rPr>
      </w:pPr>
      <w:r w:rsidRPr="002E5CBA">
        <w:rPr>
          <w:lang w:val="en-US"/>
        </w:rPr>
        <w:t xml:space="preserve">        ueLocation:</w:t>
      </w:r>
    </w:p>
    <w:p w14:paraId="32EA071D"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1E" w14:textId="77777777" w:rsidR="0086296D" w:rsidRPr="002E5CBA" w:rsidRDefault="0086296D" w:rsidP="0086296D">
      <w:pPr>
        <w:pStyle w:val="PL"/>
        <w:rPr>
          <w:lang w:val="en-US"/>
        </w:rPr>
      </w:pPr>
      <w:r w:rsidRPr="002E5CBA">
        <w:rPr>
          <w:lang w:val="en-US"/>
        </w:rPr>
        <w:t xml:space="preserve">        ueTimeZone:</w:t>
      </w:r>
    </w:p>
    <w:p w14:paraId="32EA071F"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20" w14:textId="77777777" w:rsidR="0086296D" w:rsidRPr="002E5CBA" w:rsidRDefault="0086296D" w:rsidP="0086296D">
      <w:pPr>
        <w:pStyle w:val="PL"/>
        <w:rPr>
          <w:lang w:val="en-US"/>
        </w:rPr>
      </w:pPr>
      <w:r w:rsidRPr="002E5CBA">
        <w:rPr>
          <w:lang w:val="en-US"/>
        </w:rPr>
        <w:t xml:space="preserve">        addUeLocation:</w:t>
      </w:r>
    </w:p>
    <w:p w14:paraId="32EA072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22" w14:textId="77777777" w:rsidR="0086296D" w:rsidRPr="002E5CBA" w:rsidRDefault="0086296D" w:rsidP="0086296D">
      <w:pPr>
        <w:pStyle w:val="PL"/>
        <w:rPr>
          <w:lang w:val="en-US"/>
        </w:rPr>
      </w:pPr>
      <w:r w:rsidRPr="002E5CBA">
        <w:rPr>
          <w:lang w:val="en-US"/>
        </w:rPr>
        <w:t xml:space="preserve">        gpsi:</w:t>
      </w:r>
    </w:p>
    <w:p w14:paraId="32EA0723" w14:textId="77777777" w:rsidR="0086296D" w:rsidRPr="002E5CBA" w:rsidRDefault="0086296D" w:rsidP="0086296D">
      <w:pPr>
        <w:pStyle w:val="PL"/>
        <w:rPr>
          <w:lang w:val="en-US"/>
        </w:rPr>
      </w:pPr>
      <w:r w:rsidRPr="002E5CBA">
        <w:rPr>
          <w:lang w:val="en-US"/>
        </w:rPr>
        <w:t xml:space="preserve">          $ref: 'TS29571_CommonData.yaml#/components/schemas/Gpsi'</w:t>
      </w:r>
    </w:p>
    <w:p w14:paraId="32EA0724" w14:textId="77777777" w:rsidR="0086296D" w:rsidRDefault="0086296D" w:rsidP="0086296D">
      <w:pPr>
        <w:pStyle w:val="PL"/>
        <w:rPr>
          <w:lang w:val="en-US"/>
        </w:rPr>
      </w:pPr>
      <w:r w:rsidRPr="002E5CBA">
        <w:rPr>
          <w:lang w:val="en-US"/>
        </w:rPr>
        <w:t xml:space="preserve">        n1SmInfoFromUe:</w:t>
      </w:r>
    </w:p>
    <w:p w14:paraId="32EA072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6" w14:textId="77777777" w:rsidR="0086296D" w:rsidRDefault="0086296D" w:rsidP="0086296D">
      <w:pPr>
        <w:pStyle w:val="PL"/>
        <w:rPr>
          <w:lang w:val="en-US"/>
        </w:rPr>
      </w:pPr>
      <w:r w:rsidRPr="002E5CBA">
        <w:rPr>
          <w:lang w:val="en-US"/>
        </w:rPr>
        <w:t xml:space="preserve">        unknownN1SmInfo:</w:t>
      </w:r>
    </w:p>
    <w:p w14:paraId="32EA072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8" w14:textId="77777777" w:rsidR="0086296D" w:rsidRPr="002E5CBA" w:rsidRDefault="0086296D" w:rsidP="0086296D">
      <w:pPr>
        <w:pStyle w:val="PL"/>
        <w:rPr>
          <w:lang w:val="en-US"/>
        </w:rPr>
      </w:pPr>
      <w:r w:rsidRPr="002E5CBA">
        <w:rPr>
          <w:lang w:val="en-US"/>
        </w:rPr>
        <w:t xml:space="preserve">        supportedFeatures:</w:t>
      </w:r>
    </w:p>
    <w:p w14:paraId="32EA072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72A" w14:textId="77777777" w:rsidR="0086296D" w:rsidRPr="002E5CBA" w:rsidRDefault="0086296D" w:rsidP="0086296D">
      <w:pPr>
        <w:pStyle w:val="PL"/>
        <w:rPr>
          <w:lang w:val="en-US"/>
        </w:rPr>
      </w:pPr>
      <w:r w:rsidRPr="002E5CBA">
        <w:rPr>
          <w:lang w:val="en-US"/>
        </w:rPr>
        <w:t xml:space="preserve">        hPcfId:</w:t>
      </w:r>
    </w:p>
    <w:p w14:paraId="32EA072B"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72C" w14:textId="77777777" w:rsidR="0086296D" w:rsidRPr="002E5CBA" w:rsidRDefault="0086296D" w:rsidP="0086296D">
      <w:pPr>
        <w:pStyle w:val="PL"/>
        <w:rPr>
          <w:lang w:val="en-US"/>
        </w:rPr>
      </w:pPr>
      <w:r w:rsidRPr="002E5CBA">
        <w:rPr>
          <w:lang w:val="en-US"/>
        </w:rPr>
        <w:t xml:space="preserve">        hoPreparationIndication:</w:t>
      </w:r>
    </w:p>
    <w:p w14:paraId="32EA072D" w14:textId="77777777" w:rsidR="0086296D" w:rsidRPr="002E5CBA" w:rsidRDefault="0086296D" w:rsidP="0086296D">
      <w:pPr>
        <w:pStyle w:val="PL"/>
        <w:rPr>
          <w:lang w:val="en-US"/>
        </w:rPr>
      </w:pPr>
      <w:r w:rsidRPr="002E5CBA">
        <w:rPr>
          <w:lang w:val="en-US"/>
        </w:rPr>
        <w:t xml:space="preserve">          type: boolean</w:t>
      </w:r>
    </w:p>
    <w:p w14:paraId="32EA072E" w14:textId="77777777" w:rsidR="0086296D" w:rsidRPr="002E5CBA" w:rsidRDefault="0086296D" w:rsidP="0086296D">
      <w:pPr>
        <w:pStyle w:val="PL"/>
        <w:rPr>
          <w:lang w:val="en-US"/>
        </w:rPr>
      </w:pPr>
      <w:r w:rsidRPr="002E5CBA">
        <w:rPr>
          <w:lang w:val="en-US"/>
        </w:rPr>
        <w:t xml:space="preserve">        selMode:</w:t>
      </w:r>
    </w:p>
    <w:p w14:paraId="32EA072F" w14:textId="626D5B50" w:rsidR="0086296D" w:rsidRDefault="0086296D" w:rsidP="0086296D">
      <w:pPr>
        <w:pStyle w:val="PL"/>
        <w:rPr>
          <w:lang w:val="en-US"/>
        </w:rPr>
      </w:pPr>
      <w:r w:rsidRPr="002E5CBA">
        <w:rPr>
          <w:lang w:val="en-US"/>
        </w:rPr>
        <w:t xml:space="preserve">          $ref: '#/components/schemas/DnnSelectionMode'</w:t>
      </w:r>
    </w:p>
    <w:p w14:paraId="120DFB0E" w14:textId="77777777" w:rsidR="004836FF" w:rsidRPr="002E5CBA" w:rsidRDefault="004836FF" w:rsidP="004836FF">
      <w:pPr>
        <w:pStyle w:val="PL"/>
        <w:rPr>
          <w:lang w:val="en-US"/>
        </w:rPr>
      </w:pPr>
      <w:r w:rsidRPr="002E5CBA">
        <w:rPr>
          <w:lang w:val="en-US"/>
        </w:rPr>
        <w:t xml:space="preserve">        </w:t>
      </w:r>
      <w:r>
        <w:rPr>
          <w:lang w:val="en-US"/>
        </w:rPr>
        <w:t>alwaysOnRequested</w:t>
      </w:r>
      <w:r w:rsidRPr="002E5CBA">
        <w:rPr>
          <w:lang w:val="en-US"/>
        </w:rPr>
        <w:t>:</w:t>
      </w:r>
    </w:p>
    <w:p w14:paraId="3D64FA4A" w14:textId="77777777" w:rsidR="004836FF" w:rsidRPr="002E5CBA" w:rsidRDefault="004836FF" w:rsidP="004836FF">
      <w:pPr>
        <w:pStyle w:val="PL"/>
        <w:rPr>
          <w:lang w:val="en-US"/>
        </w:rPr>
      </w:pPr>
      <w:r w:rsidRPr="002E5CBA">
        <w:rPr>
          <w:lang w:val="en-US"/>
        </w:rPr>
        <w:t xml:space="preserve">          type: boolean</w:t>
      </w:r>
    </w:p>
    <w:p w14:paraId="185508F9" w14:textId="7BC473C6"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71C7A2" w14:textId="77777777" w:rsidR="00D068FA" w:rsidRDefault="00D068FA" w:rsidP="00D068FA">
      <w:pPr>
        <w:pStyle w:val="PL"/>
      </w:pPr>
      <w:r>
        <w:t xml:space="preserve">        udmGroupId:</w:t>
      </w:r>
    </w:p>
    <w:p w14:paraId="5704835E" w14:textId="77777777" w:rsidR="00D068FA" w:rsidRDefault="00D068FA" w:rsidP="00D068FA">
      <w:pPr>
        <w:pStyle w:val="PL"/>
      </w:pPr>
      <w:r>
        <w:t xml:space="preserve">          $ref: 'TS29571_CommonData.yaml</w:t>
      </w:r>
      <w:r w:rsidRPr="00207B40">
        <w:t>#/components/schemas/</w:t>
      </w:r>
      <w:r>
        <w:t>NfGroupId</w:t>
      </w:r>
      <w:r w:rsidRPr="00207B40">
        <w:t>'</w:t>
      </w:r>
    </w:p>
    <w:p w14:paraId="63308E2E" w14:textId="77777777" w:rsidR="00D068FA" w:rsidRDefault="00D068FA" w:rsidP="00D068FA">
      <w:pPr>
        <w:pStyle w:val="PL"/>
      </w:pPr>
      <w:r>
        <w:t xml:space="preserve">        routingIndicator:</w:t>
      </w:r>
    </w:p>
    <w:p w14:paraId="0170F69C" w14:textId="1555C92D" w:rsidR="00D068FA" w:rsidRPr="00757B26" w:rsidRDefault="00D068FA" w:rsidP="0086296D">
      <w:pPr>
        <w:pStyle w:val="PL"/>
      </w:pPr>
      <w:r>
        <w:t xml:space="preserve">          type: string</w:t>
      </w:r>
    </w:p>
    <w:p w14:paraId="32EA0730"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31" w14:textId="77777777" w:rsidR="00EF3507" w:rsidRDefault="00EF3507" w:rsidP="0086296D">
      <w:pPr>
        <w:pStyle w:val="PL"/>
        <w:rPr>
          <w:lang w:val="en-US"/>
        </w:rPr>
      </w:pPr>
      <w:r w:rsidRPr="002E5CBA">
        <w:rPr>
          <w:lang w:val="en-US"/>
        </w:rPr>
        <w:t xml:space="preserve">          $ref: '#/components/schemas/</w:t>
      </w:r>
      <w:r>
        <w:rPr>
          <w:lang w:val="en-US"/>
        </w:rPr>
        <w:t>EpsInterworkingIndication</w:t>
      </w:r>
      <w:r w:rsidRPr="002E5CBA">
        <w:rPr>
          <w:lang w:val="en-US"/>
        </w:rPr>
        <w:t>'</w:t>
      </w:r>
    </w:p>
    <w:p w14:paraId="32EA0732" w14:textId="77777777" w:rsidR="003E2FE0" w:rsidRPr="002E5CBA" w:rsidRDefault="003E2FE0" w:rsidP="003E2FE0">
      <w:pPr>
        <w:pStyle w:val="PL"/>
        <w:rPr>
          <w:lang w:val="en-US"/>
        </w:rPr>
      </w:pPr>
      <w:r w:rsidRPr="002E5CBA">
        <w:rPr>
          <w:lang w:val="en-US"/>
        </w:rPr>
        <w:t xml:space="preserve">        </w:t>
      </w:r>
      <w:r>
        <w:rPr>
          <w:lang w:val="en-US"/>
        </w:rPr>
        <w:t>vSmfServiceInstanceId</w:t>
      </w:r>
      <w:r w:rsidRPr="002E5CBA">
        <w:rPr>
          <w:lang w:val="en-US"/>
        </w:rPr>
        <w:t>:</w:t>
      </w:r>
    </w:p>
    <w:p w14:paraId="32EA0733" w14:textId="2271D987" w:rsidR="003E2FE0" w:rsidRDefault="003E2FE0" w:rsidP="0086296D">
      <w:pPr>
        <w:pStyle w:val="PL"/>
      </w:pPr>
      <w:r>
        <w:t xml:space="preserve">          type: string</w:t>
      </w:r>
    </w:p>
    <w:p w14:paraId="72DC8E1B" w14:textId="77777777" w:rsidR="005202F6" w:rsidRPr="002857AD" w:rsidRDefault="005202F6" w:rsidP="005202F6">
      <w:pPr>
        <w:pStyle w:val="PL"/>
      </w:pPr>
      <w:r w:rsidRPr="002857AD">
        <w:t xml:space="preserve">        recoveryTime:</w:t>
      </w:r>
    </w:p>
    <w:p w14:paraId="04B2DCEC" w14:textId="0F4158F1" w:rsidR="005202F6" w:rsidRPr="00757B26" w:rsidRDefault="005202F6" w:rsidP="0086296D">
      <w:pPr>
        <w:pStyle w:val="PL"/>
        <w:rPr>
          <w:lang w:val="en-US"/>
        </w:rPr>
      </w:pPr>
      <w:r w:rsidRPr="002857AD">
        <w:t xml:space="preserve">          $ref: 'TS29571_CommonData.yaml#/components/schemas/DateTime'</w:t>
      </w:r>
    </w:p>
    <w:p w14:paraId="1FED0AF3"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63C9CE10" w14:textId="77777777" w:rsidR="00343388" w:rsidRDefault="00343388" w:rsidP="00343388">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FF32815" w14:textId="77777777" w:rsidR="00343388" w:rsidRPr="002E5CBA" w:rsidRDefault="00343388" w:rsidP="00343388">
      <w:pPr>
        <w:pStyle w:val="PL"/>
        <w:rPr>
          <w:lang w:val="en-US"/>
        </w:rPr>
      </w:pPr>
      <w:r w:rsidRPr="002E5CBA">
        <w:rPr>
          <w:lang w:val="en-US"/>
        </w:rPr>
        <w:t xml:space="preserve">        </w:t>
      </w:r>
      <w:r>
        <w:rPr>
          <w:lang w:val="en-US"/>
        </w:rPr>
        <w:t>chargingId</w:t>
      </w:r>
      <w:r w:rsidRPr="002E5CBA">
        <w:rPr>
          <w:lang w:val="en-US"/>
        </w:rPr>
        <w:t>:</w:t>
      </w:r>
    </w:p>
    <w:p w14:paraId="77A4E9CF" w14:textId="62FA9303" w:rsidR="00343388" w:rsidRDefault="00343388" w:rsidP="0086296D">
      <w:pPr>
        <w:pStyle w:val="PL"/>
      </w:pPr>
      <w:r>
        <w:t xml:space="preserve">          type: string</w:t>
      </w:r>
    </w:p>
    <w:p w14:paraId="32E385BC" w14:textId="77777777" w:rsidR="009D1C5D" w:rsidRPr="002E5CBA" w:rsidRDefault="009D1C5D" w:rsidP="009D1C5D">
      <w:pPr>
        <w:pStyle w:val="PL"/>
        <w:rPr>
          <w:lang w:val="en-US"/>
        </w:rPr>
      </w:pPr>
      <w:r w:rsidRPr="002E5CBA">
        <w:rPr>
          <w:lang w:val="en-US"/>
        </w:rPr>
        <w:lastRenderedPageBreak/>
        <w:t xml:space="preserve">        oldPduSessionId:</w:t>
      </w:r>
    </w:p>
    <w:p w14:paraId="41E6B5E1" w14:textId="703466CB" w:rsidR="009D1C5D" w:rsidRDefault="009D1C5D" w:rsidP="0086296D">
      <w:pPr>
        <w:pStyle w:val="PL"/>
        <w:rPr>
          <w:lang w:val="en-US"/>
        </w:rPr>
      </w:pPr>
      <w:r w:rsidRPr="002E5CBA">
        <w:rPr>
          <w:lang w:val="en-US"/>
        </w:rPr>
        <w:t xml:space="preserve">          $ref: 'TS29571_CommonData.yaml#/components/schemas/PduSessionId'</w:t>
      </w:r>
    </w:p>
    <w:p w14:paraId="6024235F"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25585AB5" w14:textId="3B24D6C2"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1106529" w14:textId="77777777" w:rsidR="00E04066" w:rsidRPr="002E5CBA" w:rsidRDefault="00E04066" w:rsidP="00E04066">
      <w:pPr>
        <w:pStyle w:val="PL"/>
        <w:rPr>
          <w:lang w:val="en-US"/>
        </w:rPr>
      </w:pPr>
      <w:r w:rsidRPr="002E5CBA">
        <w:rPr>
          <w:lang w:val="en-US"/>
        </w:rPr>
        <w:t xml:space="preserve">        </w:t>
      </w:r>
      <w:r>
        <w:t>amfN</w:t>
      </w:r>
      <w:r w:rsidRPr="002E5CBA">
        <w:rPr>
          <w:lang w:val="en-US"/>
        </w:rPr>
        <w:t>fId:</w:t>
      </w:r>
    </w:p>
    <w:p w14:paraId="6D058A91" w14:textId="77777777" w:rsidR="00E04066" w:rsidRPr="002E5CBA" w:rsidRDefault="00E04066" w:rsidP="00E04066">
      <w:pPr>
        <w:pStyle w:val="PL"/>
        <w:rPr>
          <w:lang w:val="en-US"/>
        </w:rPr>
      </w:pPr>
      <w:r w:rsidRPr="002E5CBA">
        <w:rPr>
          <w:lang w:val="en-US"/>
        </w:rPr>
        <w:t xml:space="preserve">          $ref: 'TS29571_CommonData.yaml#/components/schemas/NfInstanceId'</w:t>
      </w:r>
    </w:p>
    <w:p w14:paraId="08A1D11F" w14:textId="77777777" w:rsidR="00E04066" w:rsidRPr="002E5CBA" w:rsidRDefault="00E04066" w:rsidP="00E04066">
      <w:pPr>
        <w:pStyle w:val="PL"/>
        <w:rPr>
          <w:lang w:val="en-US"/>
        </w:rPr>
      </w:pPr>
      <w:r w:rsidRPr="002E5CBA">
        <w:rPr>
          <w:lang w:val="en-US"/>
        </w:rPr>
        <w:t xml:space="preserve">        </w:t>
      </w:r>
      <w:r>
        <w:rPr>
          <w:lang w:val="en-US"/>
        </w:rPr>
        <w:t>guami</w:t>
      </w:r>
      <w:r w:rsidRPr="002E5CBA">
        <w:rPr>
          <w:lang w:val="en-US"/>
        </w:rPr>
        <w:t>:</w:t>
      </w:r>
    </w:p>
    <w:p w14:paraId="0F4FA4C6" w14:textId="19FBD065" w:rsidR="00E04066" w:rsidRDefault="00E04066"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2973AE59" w14:textId="77777777" w:rsidR="009B7EAF" w:rsidRPr="002E5CBA" w:rsidRDefault="009B7EAF" w:rsidP="009B7EAF">
      <w:pPr>
        <w:pStyle w:val="PL"/>
        <w:rPr>
          <w:lang w:val="en-US"/>
        </w:rPr>
      </w:pPr>
      <w:r w:rsidRPr="002E5CBA">
        <w:rPr>
          <w:lang w:val="en-US"/>
        </w:rPr>
        <w:t xml:space="preserve">        </w:t>
      </w:r>
      <w:r>
        <w:t>maxIntegrityProtectedDataRateUl</w:t>
      </w:r>
      <w:r w:rsidRPr="002E5CBA">
        <w:rPr>
          <w:lang w:val="en-US"/>
        </w:rPr>
        <w:t>:</w:t>
      </w:r>
    </w:p>
    <w:p w14:paraId="55F4541D" w14:textId="77777777" w:rsidR="009B7EAF" w:rsidRDefault="009B7EAF" w:rsidP="009B7EAF">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94BB6D4" w14:textId="77777777" w:rsidR="009B7EAF" w:rsidRPr="002E5CBA" w:rsidRDefault="009B7EAF" w:rsidP="009B7EAF">
      <w:pPr>
        <w:pStyle w:val="PL"/>
        <w:rPr>
          <w:lang w:val="en-US"/>
        </w:rPr>
      </w:pPr>
      <w:r w:rsidRPr="002E5CBA">
        <w:rPr>
          <w:lang w:val="en-US"/>
        </w:rPr>
        <w:t xml:space="preserve">        </w:t>
      </w:r>
      <w:r>
        <w:t>maxIntegrityProtectedDataRateDl</w:t>
      </w:r>
      <w:r w:rsidRPr="002E5CBA">
        <w:rPr>
          <w:lang w:val="en-US"/>
        </w:rPr>
        <w:t>:</w:t>
      </w:r>
    </w:p>
    <w:p w14:paraId="6C767CA5" w14:textId="752BE534" w:rsidR="009B7EAF" w:rsidRPr="009D1C5D" w:rsidRDefault="009B7EAF"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EA0734" w14:textId="77777777" w:rsidR="0086296D" w:rsidRPr="002E5CBA" w:rsidRDefault="0086296D" w:rsidP="0086296D">
      <w:pPr>
        <w:pStyle w:val="PL"/>
        <w:rPr>
          <w:lang w:val="en-US"/>
        </w:rPr>
      </w:pPr>
      <w:r w:rsidRPr="002E5CBA">
        <w:rPr>
          <w:lang w:val="en-US"/>
        </w:rPr>
        <w:t xml:space="preserve">      required:</w:t>
      </w:r>
    </w:p>
    <w:p w14:paraId="32EA0735" w14:textId="77777777" w:rsidR="0086296D" w:rsidRPr="002E5CBA" w:rsidRDefault="0086296D" w:rsidP="0086296D">
      <w:pPr>
        <w:pStyle w:val="PL"/>
        <w:rPr>
          <w:lang w:val="en-US"/>
        </w:rPr>
      </w:pPr>
      <w:r w:rsidRPr="002E5CBA">
        <w:rPr>
          <w:lang w:val="en-US"/>
        </w:rPr>
        <w:t xml:space="preserve">        - dnn</w:t>
      </w:r>
    </w:p>
    <w:p w14:paraId="32EA0736" w14:textId="77777777" w:rsidR="0086296D" w:rsidRDefault="0086296D" w:rsidP="0086296D">
      <w:pPr>
        <w:pStyle w:val="PL"/>
        <w:rPr>
          <w:lang w:val="en-US"/>
        </w:rPr>
      </w:pPr>
      <w:r w:rsidRPr="002E5CBA">
        <w:rPr>
          <w:lang w:val="en-US"/>
        </w:rPr>
        <w:t xml:space="preserve">        - vsmfId</w:t>
      </w:r>
    </w:p>
    <w:p w14:paraId="32EA0737"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738" w14:textId="77777777" w:rsidR="0086296D" w:rsidRPr="002E5CBA" w:rsidRDefault="0086296D" w:rsidP="0086296D">
      <w:pPr>
        <w:pStyle w:val="PL"/>
        <w:rPr>
          <w:lang w:val="en-US"/>
        </w:rPr>
      </w:pPr>
      <w:r w:rsidRPr="002E5CBA">
        <w:rPr>
          <w:lang w:val="en-US"/>
        </w:rPr>
        <w:t xml:space="preserve">        - vsmfPduSessionUri</w:t>
      </w:r>
    </w:p>
    <w:p w14:paraId="32EA0739" w14:textId="77777777" w:rsidR="0086296D" w:rsidRPr="002E5CBA" w:rsidRDefault="0086296D" w:rsidP="0086296D">
      <w:pPr>
        <w:pStyle w:val="PL"/>
        <w:rPr>
          <w:lang w:val="en-US"/>
        </w:rPr>
      </w:pPr>
      <w:r w:rsidRPr="002E5CBA">
        <w:rPr>
          <w:lang w:val="en-US"/>
        </w:rPr>
        <w:t xml:space="preserve">        - vcnTunnelInfo</w:t>
      </w:r>
    </w:p>
    <w:p w14:paraId="32EA073A" w14:textId="77777777" w:rsidR="0086296D" w:rsidRPr="002E5CBA" w:rsidRDefault="0086296D" w:rsidP="0086296D">
      <w:pPr>
        <w:pStyle w:val="PL"/>
        <w:rPr>
          <w:lang w:val="en-US"/>
        </w:rPr>
      </w:pPr>
      <w:r w:rsidRPr="002E5CBA">
        <w:rPr>
          <w:lang w:val="en-US"/>
        </w:rPr>
        <w:t xml:space="preserve">        - anType</w:t>
      </w:r>
    </w:p>
    <w:p w14:paraId="32EA073B" w14:textId="77777777" w:rsidR="0086296D" w:rsidRPr="002E5CBA" w:rsidRDefault="0086296D" w:rsidP="0086296D">
      <w:pPr>
        <w:pStyle w:val="PL"/>
        <w:rPr>
          <w:lang w:val="en-US"/>
        </w:rPr>
      </w:pPr>
    </w:p>
    <w:p w14:paraId="32EA073C" w14:textId="77777777" w:rsidR="0086296D" w:rsidRPr="002E5CBA" w:rsidRDefault="0086296D" w:rsidP="0086296D">
      <w:pPr>
        <w:pStyle w:val="PL"/>
        <w:rPr>
          <w:lang w:val="en-US"/>
        </w:rPr>
      </w:pPr>
      <w:r w:rsidRPr="002E5CBA">
        <w:rPr>
          <w:lang w:val="en-US"/>
        </w:rPr>
        <w:t xml:space="preserve">    PduSessionCreatedData:</w:t>
      </w:r>
    </w:p>
    <w:p w14:paraId="32EA073D" w14:textId="77777777" w:rsidR="0086296D" w:rsidRPr="002E5CBA" w:rsidRDefault="0086296D" w:rsidP="0086296D">
      <w:pPr>
        <w:pStyle w:val="PL"/>
        <w:rPr>
          <w:lang w:val="en-US"/>
        </w:rPr>
      </w:pPr>
      <w:r w:rsidRPr="002E5CBA">
        <w:rPr>
          <w:lang w:val="en-US"/>
        </w:rPr>
        <w:t xml:space="preserve">      type: object</w:t>
      </w:r>
    </w:p>
    <w:p w14:paraId="32EA073E" w14:textId="77777777" w:rsidR="0086296D" w:rsidRPr="002E5CBA" w:rsidRDefault="0086296D" w:rsidP="0086296D">
      <w:pPr>
        <w:pStyle w:val="PL"/>
        <w:rPr>
          <w:lang w:val="en-US"/>
        </w:rPr>
      </w:pPr>
      <w:r w:rsidRPr="002E5CBA">
        <w:rPr>
          <w:lang w:val="en-US"/>
        </w:rPr>
        <w:t xml:space="preserve">      properties:</w:t>
      </w:r>
    </w:p>
    <w:p w14:paraId="32EA073F" w14:textId="77777777" w:rsidR="0086296D" w:rsidRPr="002E5CBA" w:rsidRDefault="0086296D" w:rsidP="0086296D">
      <w:pPr>
        <w:pStyle w:val="PL"/>
        <w:rPr>
          <w:lang w:val="en-US"/>
        </w:rPr>
      </w:pPr>
      <w:r w:rsidRPr="002E5CBA">
        <w:rPr>
          <w:lang w:val="en-US"/>
        </w:rPr>
        <w:t xml:space="preserve">        pduSessionType:</w:t>
      </w:r>
    </w:p>
    <w:p w14:paraId="32EA0740" w14:textId="77777777" w:rsidR="0086296D" w:rsidRPr="002E5CBA" w:rsidRDefault="0086296D" w:rsidP="0086296D">
      <w:pPr>
        <w:pStyle w:val="PL"/>
        <w:rPr>
          <w:lang w:val="en-US"/>
        </w:rPr>
      </w:pPr>
      <w:r w:rsidRPr="002E5CBA">
        <w:rPr>
          <w:lang w:val="en-US"/>
        </w:rPr>
        <w:t xml:space="preserve">          $ref: 'TS29571_CommonData.yaml#/components/schemas/PduSessionType'</w:t>
      </w:r>
    </w:p>
    <w:p w14:paraId="32EA0741" w14:textId="77777777" w:rsidR="0086296D" w:rsidRPr="002E5CBA" w:rsidRDefault="0086296D" w:rsidP="0086296D">
      <w:pPr>
        <w:pStyle w:val="PL"/>
        <w:rPr>
          <w:lang w:val="en-US"/>
        </w:rPr>
      </w:pPr>
      <w:r w:rsidRPr="002E5CBA">
        <w:rPr>
          <w:lang w:val="en-US"/>
        </w:rPr>
        <w:t xml:space="preserve">        sscMode:</w:t>
      </w:r>
    </w:p>
    <w:p w14:paraId="32EA0742" w14:textId="56011B6A" w:rsidR="0086296D" w:rsidRDefault="0086296D" w:rsidP="0086296D">
      <w:pPr>
        <w:pStyle w:val="PL"/>
        <w:rPr>
          <w:lang w:val="en-US"/>
        </w:rPr>
      </w:pPr>
      <w:r w:rsidRPr="002E5CBA">
        <w:rPr>
          <w:lang w:val="en-US"/>
        </w:rPr>
        <w:t xml:space="preserve">          type: string</w:t>
      </w:r>
    </w:p>
    <w:p w14:paraId="0385A2BA" w14:textId="07832D58"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32EA0743" w14:textId="77777777" w:rsidR="0086296D" w:rsidRPr="002E5CBA" w:rsidRDefault="0086296D" w:rsidP="0086296D">
      <w:pPr>
        <w:pStyle w:val="PL"/>
        <w:rPr>
          <w:lang w:val="en-US"/>
        </w:rPr>
      </w:pPr>
      <w:r w:rsidRPr="002E5CBA">
        <w:rPr>
          <w:lang w:val="en-US"/>
        </w:rPr>
        <w:t xml:space="preserve">        hcnTunnelInfo:</w:t>
      </w:r>
    </w:p>
    <w:p w14:paraId="32EA0744" w14:textId="77777777" w:rsidR="0086296D" w:rsidRPr="002E5CBA" w:rsidRDefault="0086296D" w:rsidP="0086296D">
      <w:pPr>
        <w:pStyle w:val="PL"/>
        <w:rPr>
          <w:lang w:val="en-US"/>
        </w:rPr>
      </w:pPr>
      <w:r w:rsidRPr="002E5CBA">
        <w:rPr>
          <w:lang w:val="en-US"/>
        </w:rPr>
        <w:t xml:space="preserve">          $ref: '#/components/schemas/TunnelInfo'</w:t>
      </w:r>
    </w:p>
    <w:p w14:paraId="32EA0745" w14:textId="77777777" w:rsidR="0086296D" w:rsidRPr="002E5CBA" w:rsidRDefault="0086296D" w:rsidP="0086296D">
      <w:pPr>
        <w:pStyle w:val="PL"/>
        <w:rPr>
          <w:lang w:val="en-US"/>
        </w:rPr>
      </w:pPr>
      <w:r w:rsidRPr="002E5CBA">
        <w:rPr>
          <w:lang w:val="en-US"/>
        </w:rPr>
        <w:t xml:space="preserve">        sessionAmbr:</w:t>
      </w:r>
    </w:p>
    <w:p w14:paraId="32EA0746" w14:textId="77777777" w:rsidR="0086296D" w:rsidRPr="002E5CBA" w:rsidRDefault="0086296D" w:rsidP="0086296D">
      <w:pPr>
        <w:pStyle w:val="PL"/>
        <w:rPr>
          <w:lang w:val="en-US"/>
        </w:rPr>
      </w:pPr>
      <w:r w:rsidRPr="002E5CBA">
        <w:rPr>
          <w:lang w:val="en-US"/>
        </w:rPr>
        <w:t xml:space="preserve">          $ref: 'TS29571_CommonData.yaml#/components/schemas/Ambr'</w:t>
      </w:r>
    </w:p>
    <w:p w14:paraId="32EA0747" w14:textId="77777777" w:rsidR="0086296D" w:rsidRPr="002E5CBA" w:rsidRDefault="0086296D" w:rsidP="0086296D">
      <w:pPr>
        <w:pStyle w:val="PL"/>
        <w:rPr>
          <w:lang w:val="en-US"/>
        </w:rPr>
      </w:pPr>
      <w:r w:rsidRPr="002E5CBA">
        <w:rPr>
          <w:lang w:val="en-US"/>
        </w:rPr>
        <w:t xml:space="preserve">        qosFlowsSetupList:</w:t>
      </w:r>
    </w:p>
    <w:p w14:paraId="32EA0748" w14:textId="77777777" w:rsidR="0086296D" w:rsidRPr="002E5CBA" w:rsidRDefault="0086296D" w:rsidP="0086296D">
      <w:pPr>
        <w:pStyle w:val="PL"/>
        <w:rPr>
          <w:lang w:val="en-US"/>
        </w:rPr>
      </w:pPr>
      <w:r w:rsidRPr="002E5CBA">
        <w:rPr>
          <w:lang w:val="en-US"/>
        </w:rPr>
        <w:t xml:space="preserve">          type: array</w:t>
      </w:r>
    </w:p>
    <w:p w14:paraId="32EA0749" w14:textId="77777777" w:rsidR="0086296D" w:rsidRPr="002E5CBA" w:rsidRDefault="0086296D" w:rsidP="0086296D">
      <w:pPr>
        <w:pStyle w:val="PL"/>
        <w:rPr>
          <w:lang w:val="en-US"/>
        </w:rPr>
      </w:pPr>
      <w:r w:rsidRPr="002E5CBA">
        <w:rPr>
          <w:lang w:val="en-US"/>
        </w:rPr>
        <w:t xml:space="preserve">          items:</w:t>
      </w:r>
    </w:p>
    <w:p w14:paraId="32EA074A" w14:textId="77777777" w:rsidR="0086296D" w:rsidRPr="002E5CBA" w:rsidRDefault="0086296D" w:rsidP="0086296D">
      <w:pPr>
        <w:pStyle w:val="PL"/>
        <w:rPr>
          <w:lang w:val="en-US"/>
        </w:rPr>
      </w:pPr>
      <w:r w:rsidRPr="002E5CBA">
        <w:rPr>
          <w:lang w:val="en-US"/>
        </w:rPr>
        <w:t xml:space="preserve">            $ref: '#/components/schemas/QosFlowSetupItem'</w:t>
      </w:r>
    </w:p>
    <w:p w14:paraId="32EA074B" w14:textId="5275F7D4" w:rsidR="0086296D" w:rsidRDefault="0086296D" w:rsidP="0086296D">
      <w:pPr>
        <w:pStyle w:val="PL"/>
        <w:rPr>
          <w:lang w:val="en-US"/>
        </w:rPr>
      </w:pPr>
      <w:r w:rsidRPr="002E5CBA">
        <w:rPr>
          <w:lang w:val="en-US"/>
        </w:rPr>
        <w:t xml:space="preserve">          minItems: 1</w:t>
      </w:r>
    </w:p>
    <w:p w14:paraId="7AC28572" w14:textId="77777777" w:rsidR="003C4464" w:rsidRPr="002E5CBA" w:rsidRDefault="003C4464" w:rsidP="003C4464">
      <w:pPr>
        <w:pStyle w:val="PL"/>
        <w:rPr>
          <w:lang w:val="en-US"/>
        </w:rPr>
      </w:pPr>
      <w:r>
        <w:rPr>
          <w:lang w:val="en-US"/>
        </w:rPr>
        <w:t xml:space="preserve">        </w:t>
      </w:r>
      <w:r w:rsidRPr="004D222C">
        <w:t>hSmfInstanceId</w:t>
      </w:r>
      <w:r w:rsidRPr="002E5CBA">
        <w:rPr>
          <w:lang w:val="en-US"/>
        </w:rPr>
        <w:t>:</w:t>
      </w:r>
    </w:p>
    <w:p w14:paraId="12B1512B" w14:textId="6634B6D5" w:rsidR="003C4464" w:rsidRPr="002E5CBA" w:rsidRDefault="003C4464" w:rsidP="0086296D">
      <w:pPr>
        <w:pStyle w:val="PL"/>
        <w:rPr>
          <w:lang w:val="en-US"/>
        </w:rPr>
      </w:pPr>
      <w:r w:rsidRPr="002E5CBA">
        <w:rPr>
          <w:lang w:val="en-US"/>
        </w:rPr>
        <w:t xml:space="preserve">          $ref: 'TS29571_CommonData.yaml#/components/schemas/NfInstanceId'</w:t>
      </w:r>
    </w:p>
    <w:p w14:paraId="32EA074C" w14:textId="77777777" w:rsidR="0086296D" w:rsidRPr="002E5CBA" w:rsidRDefault="0086296D" w:rsidP="0086296D">
      <w:pPr>
        <w:pStyle w:val="PL"/>
        <w:rPr>
          <w:lang w:val="en-US"/>
        </w:rPr>
      </w:pPr>
      <w:r w:rsidRPr="002E5CBA">
        <w:rPr>
          <w:lang w:val="en-US"/>
        </w:rPr>
        <w:t xml:space="preserve">        pduSessionId:</w:t>
      </w:r>
    </w:p>
    <w:p w14:paraId="32EA074D"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4E" w14:textId="77777777" w:rsidR="0086296D" w:rsidRPr="002E5CBA" w:rsidRDefault="0086296D" w:rsidP="0086296D">
      <w:pPr>
        <w:pStyle w:val="PL"/>
        <w:rPr>
          <w:lang w:val="en-US"/>
        </w:rPr>
      </w:pPr>
      <w:r w:rsidRPr="002E5CBA">
        <w:rPr>
          <w:lang w:val="en-US"/>
        </w:rPr>
        <w:t xml:space="preserve">        sNssai:</w:t>
      </w:r>
    </w:p>
    <w:p w14:paraId="32EA074F" w14:textId="77777777" w:rsidR="0086296D" w:rsidRPr="002E5CBA" w:rsidRDefault="0086296D" w:rsidP="0086296D">
      <w:pPr>
        <w:pStyle w:val="PL"/>
        <w:rPr>
          <w:lang w:val="en-US"/>
        </w:rPr>
      </w:pPr>
      <w:r w:rsidRPr="002E5CBA">
        <w:rPr>
          <w:lang w:val="en-US"/>
        </w:rPr>
        <w:t xml:space="preserve">          $ref: 'TS29571_CommonData.yaml#/components/schemas/Snssai'</w:t>
      </w:r>
    </w:p>
    <w:p w14:paraId="32EA0750" w14:textId="77777777" w:rsidR="0086296D" w:rsidRPr="002E5CBA" w:rsidRDefault="0086296D" w:rsidP="0086296D">
      <w:pPr>
        <w:pStyle w:val="PL"/>
        <w:rPr>
          <w:lang w:val="en-US"/>
        </w:rPr>
      </w:pPr>
      <w:r w:rsidRPr="002E5CBA">
        <w:rPr>
          <w:lang w:val="en-US"/>
        </w:rPr>
        <w:t xml:space="preserve">        enablePauseCharging:</w:t>
      </w:r>
    </w:p>
    <w:p w14:paraId="32EA0751" w14:textId="77777777" w:rsidR="0086296D" w:rsidRPr="002E5CBA" w:rsidRDefault="0086296D" w:rsidP="0086296D">
      <w:pPr>
        <w:pStyle w:val="PL"/>
        <w:rPr>
          <w:lang w:val="en-US"/>
        </w:rPr>
      </w:pPr>
      <w:r w:rsidRPr="002E5CBA">
        <w:rPr>
          <w:lang w:val="en-US"/>
        </w:rPr>
        <w:t xml:space="preserve">          type: boolean</w:t>
      </w:r>
    </w:p>
    <w:p w14:paraId="32EA0752" w14:textId="77777777" w:rsidR="0086296D" w:rsidRPr="002E5CBA" w:rsidRDefault="0086296D" w:rsidP="0086296D">
      <w:pPr>
        <w:pStyle w:val="PL"/>
        <w:rPr>
          <w:lang w:val="en-US"/>
        </w:rPr>
      </w:pPr>
      <w:r w:rsidRPr="002E5CBA">
        <w:rPr>
          <w:lang w:val="en-US"/>
        </w:rPr>
        <w:t xml:space="preserve">          default: false</w:t>
      </w:r>
    </w:p>
    <w:p w14:paraId="32EA0753" w14:textId="77777777" w:rsidR="0086296D" w:rsidRPr="002E5CBA" w:rsidRDefault="0086296D" w:rsidP="0086296D">
      <w:pPr>
        <w:pStyle w:val="PL"/>
        <w:rPr>
          <w:lang w:val="en-US"/>
        </w:rPr>
      </w:pPr>
      <w:r w:rsidRPr="002E5CBA">
        <w:rPr>
          <w:lang w:val="en-US"/>
        </w:rPr>
        <w:t xml:space="preserve">        ueIpv4Address:</w:t>
      </w:r>
    </w:p>
    <w:p w14:paraId="32EA0754"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755" w14:textId="77777777" w:rsidR="0086296D" w:rsidRPr="002E5CBA" w:rsidRDefault="0086296D" w:rsidP="0086296D">
      <w:pPr>
        <w:pStyle w:val="PL"/>
        <w:rPr>
          <w:lang w:val="en-US"/>
        </w:rPr>
      </w:pPr>
      <w:r w:rsidRPr="002E5CBA">
        <w:rPr>
          <w:lang w:val="en-US"/>
        </w:rPr>
        <w:t xml:space="preserve">        ueIpv6Prefix:</w:t>
      </w:r>
    </w:p>
    <w:p w14:paraId="32EA0756" w14:textId="77777777" w:rsidR="0086296D" w:rsidRPr="002E5CBA" w:rsidRDefault="0086296D" w:rsidP="0086296D">
      <w:pPr>
        <w:pStyle w:val="PL"/>
        <w:rPr>
          <w:lang w:val="en-US"/>
        </w:rPr>
      </w:pPr>
      <w:r w:rsidRPr="002E5CBA">
        <w:rPr>
          <w:lang w:val="en-US"/>
        </w:rPr>
        <w:t xml:space="preserve">          $ref: 'TS29571_CommonData.yaml#/components/schemas/Ipv6Prefix'</w:t>
      </w:r>
    </w:p>
    <w:p w14:paraId="32EA0757" w14:textId="77777777" w:rsidR="0086296D" w:rsidRDefault="0086296D" w:rsidP="0086296D">
      <w:pPr>
        <w:pStyle w:val="PL"/>
        <w:rPr>
          <w:lang w:val="en-US"/>
        </w:rPr>
      </w:pPr>
      <w:r w:rsidRPr="002E5CBA">
        <w:rPr>
          <w:lang w:val="en-US"/>
        </w:rPr>
        <w:t xml:space="preserve">        n1SmInfoToUe:</w:t>
      </w:r>
    </w:p>
    <w:p w14:paraId="32EA0758"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59" w14:textId="77777777" w:rsidR="0086296D" w:rsidRPr="002E5CBA" w:rsidRDefault="0086296D" w:rsidP="0086296D">
      <w:pPr>
        <w:pStyle w:val="PL"/>
        <w:rPr>
          <w:lang w:val="en-US"/>
        </w:rPr>
      </w:pPr>
      <w:r w:rsidRPr="002E5CBA">
        <w:rPr>
          <w:lang w:val="en-US"/>
        </w:rPr>
        <w:t xml:space="preserve">        epsPdnCnxInfo:</w:t>
      </w:r>
    </w:p>
    <w:p w14:paraId="32EA075A" w14:textId="77777777" w:rsidR="0086296D" w:rsidRPr="002E5CBA" w:rsidRDefault="0086296D" w:rsidP="0086296D">
      <w:pPr>
        <w:pStyle w:val="PL"/>
        <w:rPr>
          <w:lang w:val="en-US"/>
        </w:rPr>
      </w:pPr>
      <w:r w:rsidRPr="002E5CBA">
        <w:rPr>
          <w:lang w:val="en-US"/>
        </w:rPr>
        <w:t xml:space="preserve">          $ref: '#/components/schemas/EpsPdnCnxInfo'</w:t>
      </w:r>
    </w:p>
    <w:p w14:paraId="32EA075B" w14:textId="77777777" w:rsidR="0086296D" w:rsidRPr="002E5CBA" w:rsidRDefault="0086296D" w:rsidP="0086296D">
      <w:pPr>
        <w:pStyle w:val="PL"/>
        <w:rPr>
          <w:lang w:val="en-US"/>
        </w:rPr>
      </w:pPr>
      <w:r w:rsidRPr="002E5CBA">
        <w:rPr>
          <w:lang w:val="en-US"/>
        </w:rPr>
        <w:t xml:space="preserve">        epsBearerInfo:</w:t>
      </w:r>
    </w:p>
    <w:p w14:paraId="32EA075C" w14:textId="77777777" w:rsidR="0086296D" w:rsidRPr="002E5CBA" w:rsidRDefault="0086296D" w:rsidP="0086296D">
      <w:pPr>
        <w:pStyle w:val="PL"/>
        <w:rPr>
          <w:lang w:val="en-US"/>
        </w:rPr>
      </w:pPr>
      <w:r w:rsidRPr="002E5CBA">
        <w:rPr>
          <w:lang w:val="en-US"/>
        </w:rPr>
        <w:t xml:space="preserve">          type: array</w:t>
      </w:r>
    </w:p>
    <w:p w14:paraId="32EA075D" w14:textId="77777777" w:rsidR="0086296D" w:rsidRPr="002E5CBA" w:rsidRDefault="0086296D" w:rsidP="0086296D">
      <w:pPr>
        <w:pStyle w:val="PL"/>
        <w:rPr>
          <w:lang w:val="en-US"/>
        </w:rPr>
      </w:pPr>
      <w:r w:rsidRPr="002E5CBA">
        <w:rPr>
          <w:lang w:val="en-US"/>
        </w:rPr>
        <w:t xml:space="preserve">          items:</w:t>
      </w:r>
    </w:p>
    <w:p w14:paraId="32EA075E" w14:textId="77777777" w:rsidR="0086296D" w:rsidRPr="002E5CBA" w:rsidRDefault="0086296D" w:rsidP="0086296D">
      <w:pPr>
        <w:pStyle w:val="PL"/>
        <w:rPr>
          <w:lang w:val="en-US"/>
        </w:rPr>
      </w:pPr>
      <w:r w:rsidRPr="002E5CBA">
        <w:rPr>
          <w:lang w:val="en-US"/>
        </w:rPr>
        <w:t xml:space="preserve">            $ref: '#/components/schemas/EpsBearerInfo'</w:t>
      </w:r>
    </w:p>
    <w:p w14:paraId="32EA075F" w14:textId="77777777" w:rsidR="0086296D" w:rsidRPr="002E5CBA" w:rsidRDefault="0086296D" w:rsidP="0086296D">
      <w:pPr>
        <w:pStyle w:val="PL"/>
        <w:rPr>
          <w:lang w:val="en-US"/>
        </w:rPr>
      </w:pPr>
      <w:r w:rsidRPr="002E5CBA">
        <w:rPr>
          <w:lang w:val="en-US"/>
        </w:rPr>
        <w:t xml:space="preserve">          minItems: 1</w:t>
      </w:r>
    </w:p>
    <w:p w14:paraId="32EA0760" w14:textId="77777777" w:rsidR="0086296D" w:rsidRPr="002E5CBA" w:rsidRDefault="0086296D" w:rsidP="0086296D">
      <w:pPr>
        <w:pStyle w:val="PL"/>
        <w:rPr>
          <w:lang w:val="en-US"/>
        </w:rPr>
      </w:pPr>
      <w:r w:rsidRPr="002E5CBA">
        <w:rPr>
          <w:lang w:val="en-US"/>
        </w:rPr>
        <w:t xml:space="preserve">        supportedFeatures:</w:t>
      </w:r>
    </w:p>
    <w:p w14:paraId="32EA0761" w14:textId="3F5EA393" w:rsidR="0086296D" w:rsidRDefault="0086296D" w:rsidP="0086296D">
      <w:pPr>
        <w:pStyle w:val="PL"/>
        <w:rPr>
          <w:lang w:val="en-US"/>
        </w:rPr>
      </w:pPr>
      <w:r w:rsidRPr="002E5CBA">
        <w:rPr>
          <w:lang w:val="en-US"/>
        </w:rPr>
        <w:t xml:space="preserve">          $ref: 'TS29571_CommonData.yaml#/components/schemas/SupportedFeatures'</w:t>
      </w:r>
    </w:p>
    <w:p w14:paraId="654A24F9" w14:textId="77777777"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4EA56D28" w14:textId="357AAC5F" w:rsidR="00A80640" w:rsidRDefault="00A80640"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33507C5" w14:textId="77777777" w:rsidR="009B7EAF" w:rsidRPr="002E5CBA" w:rsidRDefault="009B7EAF" w:rsidP="009B7EAF">
      <w:pPr>
        <w:pStyle w:val="PL"/>
        <w:rPr>
          <w:lang w:val="en-US"/>
        </w:rPr>
      </w:pPr>
      <w:r w:rsidRPr="002E5CBA">
        <w:rPr>
          <w:lang w:val="en-US"/>
        </w:rPr>
        <w:t xml:space="preserve">        </w:t>
      </w:r>
      <w:r>
        <w:t>maxIntegrityProtectedDataRateDl</w:t>
      </w:r>
      <w:r w:rsidRPr="002E5CBA">
        <w:rPr>
          <w:lang w:val="en-US"/>
        </w:rPr>
        <w:t>:</w:t>
      </w:r>
    </w:p>
    <w:p w14:paraId="3E3395A6" w14:textId="7386B3D4" w:rsidR="009B7EAF" w:rsidRDefault="009B7EAF"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D482631" w14:textId="77777777" w:rsidR="004836FF" w:rsidRPr="002E5CBA" w:rsidRDefault="004836FF" w:rsidP="004836FF">
      <w:pPr>
        <w:pStyle w:val="PL"/>
        <w:rPr>
          <w:lang w:val="en-US"/>
        </w:rPr>
      </w:pPr>
      <w:r w:rsidRPr="002E5CBA">
        <w:rPr>
          <w:lang w:val="en-US"/>
        </w:rPr>
        <w:t xml:space="preserve">        </w:t>
      </w:r>
      <w:r>
        <w:rPr>
          <w:lang w:val="en-US"/>
        </w:rPr>
        <w:t>alwaysOnGranted</w:t>
      </w:r>
      <w:r w:rsidRPr="002E5CBA">
        <w:rPr>
          <w:lang w:val="en-US"/>
        </w:rPr>
        <w:t>:</w:t>
      </w:r>
    </w:p>
    <w:p w14:paraId="63EE058F" w14:textId="77777777" w:rsidR="004836FF" w:rsidRDefault="004836FF" w:rsidP="004836FF">
      <w:pPr>
        <w:pStyle w:val="PL"/>
        <w:rPr>
          <w:lang w:val="en-US"/>
        </w:rPr>
      </w:pPr>
      <w:r w:rsidRPr="002E5CBA">
        <w:rPr>
          <w:lang w:val="en-US"/>
        </w:rPr>
        <w:t xml:space="preserve">          type: boolean</w:t>
      </w:r>
    </w:p>
    <w:p w14:paraId="782C279E" w14:textId="3EB60282"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B65C120" w14:textId="77777777" w:rsidR="00AC0345" w:rsidRPr="002E5CBA" w:rsidRDefault="00AC0345" w:rsidP="00AC0345">
      <w:pPr>
        <w:pStyle w:val="PL"/>
        <w:rPr>
          <w:lang w:val="en-US"/>
        </w:rPr>
      </w:pPr>
      <w:r w:rsidRPr="002E5CBA">
        <w:rPr>
          <w:lang w:val="en-US"/>
        </w:rPr>
        <w:t xml:space="preserve">        gpsi:</w:t>
      </w:r>
    </w:p>
    <w:p w14:paraId="678B1A3A" w14:textId="31200F31" w:rsidR="00AC0345" w:rsidRPr="002E5CBA" w:rsidRDefault="00AC0345" w:rsidP="0086296D">
      <w:pPr>
        <w:pStyle w:val="PL"/>
        <w:rPr>
          <w:lang w:val="en-US"/>
        </w:rPr>
      </w:pPr>
      <w:r w:rsidRPr="002E5CBA">
        <w:rPr>
          <w:lang w:val="en-US"/>
        </w:rPr>
        <w:t xml:space="preserve">          $ref: 'TS29571_CommonData.yaml#/components/schemas/Gpsi'</w:t>
      </w:r>
    </w:p>
    <w:p w14:paraId="32EA0762" w14:textId="77777777" w:rsidR="0086296D" w:rsidRPr="002E5CBA" w:rsidRDefault="0086296D" w:rsidP="0086296D">
      <w:pPr>
        <w:pStyle w:val="PL"/>
        <w:rPr>
          <w:lang w:val="en-US"/>
        </w:rPr>
      </w:pPr>
      <w:r w:rsidRPr="002E5CBA">
        <w:rPr>
          <w:lang w:val="en-US"/>
        </w:rPr>
        <w:t xml:space="preserve">        upSecurity:</w:t>
      </w:r>
    </w:p>
    <w:p w14:paraId="32EA0763" w14:textId="69AF6B6A" w:rsidR="0086296D" w:rsidRDefault="0086296D" w:rsidP="0086296D">
      <w:pPr>
        <w:pStyle w:val="PL"/>
        <w:rPr>
          <w:lang w:val="en-US"/>
        </w:rPr>
      </w:pPr>
      <w:r w:rsidRPr="002E5CBA">
        <w:rPr>
          <w:lang w:val="en-US"/>
        </w:rPr>
        <w:t xml:space="preserve">          $ref: 'TS29571_CommonData.yaml#/components/schemas/UpSecurity'</w:t>
      </w:r>
    </w:p>
    <w:p w14:paraId="02C57340"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09B8AEFB" w14:textId="2008A0F2" w:rsidR="00343388" w:rsidRDefault="00343388" w:rsidP="0086296D">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0FCFCF04" w14:textId="77777777" w:rsidR="00377EFE" w:rsidRPr="002E5CBA" w:rsidRDefault="00377EFE" w:rsidP="00377EFE">
      <w:pPr>
        <w:pStyle w:val="PL"/>
        <w:rPr>
          <w:lang w:val="en-US"/>
        </w:rPr>
      </w:pPr>
      <w:r w:rsidRPr="002E5CBA">
        <w:rPr>
          <w:lang w:val="en-US"/>
        </w:rPr>
        <w:t xml:space="preserve">        </w:t>
      </w:r>
      <w:r>
        <w:rPr>
          <w:lang w:val="en-US"/>
        </w:rPr>
        <w:t>hSmfServiceInstanceId</w:t>
      </w:r>
      <w:r w:rsidRPr="002E5CBA">
        <w:rPr>
          <w:lang w:val="en-US"/>
        </w:rPr>
        <w:t>:</w:t>
      </w:r>
    </w:p>
    <w:p w14:paraId="06131F56" w14:textId="75B116BA" w:rsidR="00377EFE" w:rsidRPr="00757B26" w:rsidRDefault="00377EFE" w:rsidP="0086296D">
      <w:pPr>
        <w:pStyle w:val="PL"/>
        <w:rPr>
          <w:lang w:val="en-US"/>
        </w:rPr>
      </w:pPr>
      <w:r>
        <w:t xml:space="preserve">          type: string</w:t>
      </w:r>
    </w:p>
    <w:p w14:paraId="3831C18A" w14:textId="77777777" w:rsidR="005202F6" w:rsidRPr="002857AD" w:rsidRDefault="005202F6" w:rsidP="005202F6">
      <w:pPr>
        <w:pStyle w:val="PL"/>
      </w:pPr>
      <w:r w:rsidRPr="002857AD">
        <w:t xml:space="preserve">        recoveryTime:</w:t>
      </w:r>
    </w:p>
    <w:p w14:paraId="7E70F65A" w14:textId="790A58C1" w:rsidR="005202F6" w:rsidRDefault="005202F6" w:rsidP="0086296D">
      <w:pPr>
        <w:pStyle w:val="PL"/>
      </w:pPr>
      <w:r w:rsidRPr="002857AD">
        <w:t xml:space="preserve">          $ref: 'TS29571_CommonData.yaml#/components/schemas/DateTime'</w:t>
      </w:r>
    </w:p>
    <w:p w14:paraId="579371E6" w14:textId="77777777" w:rsidR="001F1E1C" w:rsidRDefault="001F1E1C" w:rsidP="001F1E1C">
      <w:pPr>
        <w:pStyle w:val="PL"/>
      </w:pPr>
      <w:r>
        <w:rPr>
          <w:lang w:val="en-US"/>
        </w:rPr>
        <w:lastRenderedPageBreak/>
        <w:t xml:space="preserve">        </w:t>
      </w:r>
      <w:r w:rsidRPr="00B63A39">
        <w:t>ueIpv6InterfaceId</w:t>
      </w:r>
      <w:r>
        <w:t>:</w:t>
      </w:r>
    </w:p>
    <w:p w14:paraId="4E856835" w14:textId="77777777" w:rsidR="001F1E1C" w:rsidRDefault="001F1E1C" w:rsidP="001F1E1C">
      <w:pPr>
        <w:pStyle w:val="PL"/>
        <w:rPr>
          <w:lang w:val="en-US"/>
        </w:rPr>
      </w:pPr>
      <w:r w:rsidRPr="002E5CBA">
        <w:rPr>
          <w:lang w:val="en-US"/>
        </w:rPr>
        <w:t xml:space="preserve">          type: string</w:t>
      </w:r>
    </w:p>
    <w:p w14:paraId="1CFBE943" w14:textId="716A0DFF" w:rsidR="001F1E1C" w:rsidRPr="002E5CBA" w:rsidRDefault="001F1E1C"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32EA0764" w14:textId="77777777" w:rsidR="0086296D" w:rsidRPr="002E5CBA" w:rsidRDefault="0086296D" w:rsidP="0086296D">
      <w:pPr>
        <w:pStyle w:val="PL"/>
        <w:rPr>
          <w:lang w:val="en-US"/>
        </w:rPr>
      </w:pPr>
      <w:r w:rsidRPr="002E5CBA">
        <w:rPr>
          <w:lang w:val="en-US"/>
        </w:rPr>
        <w:t xml:space="preserve">      required:</w:t>
      </w:r>
    </w:p>
    <w:p w14:paraId="32EA0765" w14:textId="77777777" w:rsidR="0086296D" w:rsidRPr="002E5CBA" w:rsidRDefault="0086296D" w:rsidP="0086296D">
      <w:pPr>
        <w:pStyle w:val="PL"/>
        <w:rPr>
          <w:lang w:val="en-US"/>
        </w:rPr>
      </w:pPr>
      <w:r w:rsidRPr="002E5CBA">
        <w:rPr>
          <w:lang w:val="en-US"/>
        </w:rPr>
        <w:t xml:space="preserve">        - pduSessionType</w:t>
      </w:r>
    </w:p>
    <w:p w14:paraId="32EA0766" w14:textId="77777777" w:rsidR="0086296D" w:rsidRPr="002E5CBA" w:rsidRDefault="0086296D" w:rsidP="0086296D">
      <w:pPr>
        <w:pStyle w:val="PL"/>
        <w:rPr>
          <w:lang w:val="en-US"/>
        </w:rPr>
      </w:pPr>
      <w:r w:rsidRPr="002E5CBA">
        <w:rPr>
          <w:lang w:val="en-US"/>
        </w:rPr>
        <w:t xml:space="preserve">        - sscMode</w:t>
      </w:r>
    </w:p>
    <w:p w14:paraId="32EA0767" w14:textId="77777777" w:rsidR="0086296D" w:rsidRPr="002E5CBA" w:rsidRDefault="0086296D" w:rsidP="0086296D">
      <w:pPr>
        <w:pStyle w:val="PL"/>
        <w:rPr>
          <w:lang w:val="en-US"/>
        </w:rPr>
      </w:pPr>
      <w:r w:rsidRPr="002E5CBA">
        <w:rPr>
          <w:lang w:val="en-US"/>
        </w:rPr>
        <w:t xml:space="preserve">        - hcnTunnelInfo</w:t>
      </w:r>
    </w:p>
    <w:p w14:paraId="32EA0768" w14:textId="77777777" w:rsidR="0086296D" w:rsidRPr="002E5CBA" w:rsidRDefault="0086296D" w:rsidP="0086296D">
      <w:pPr>
        <w:pStyle w:val="PL"/>
        <w:rPr>
          <w:lang w:val="en-US"/>
        </w:rPr>
      </w:pPr>
      <w:r w:rsidRPr="002E5CBA">
        <w:rPr>
          <w:lang w:val="en-US"/>
        </w:rPr>
        <w:t xml:space="preserve">        - sessionAmbr</w:t>
      </w:r>
    </w:p>
    <w:p w14:paraId="32EA0769" w14:textId="2F91AD3D" w:rsidR="0086296D" w:rsidRDefault="0086296D" w:rsidP="0086296D">
      <w:pPr>
        <w:pStyle w:val="PL"/>
        <w:rPr>
          <w:lang w:val="en-US"/>
        </w:rPr>
      </w:pPr>
      <w:r w:rsidRPr="002E5CBA">
        <w:rPr>
          <w:lang w:val="en-US"/>
        </w:rPr>
        <w:t xml:space="preserve">        - qosFlowsSetupList</w:t>
      </w:r>
    </w:p>
    <w:p w14:paraId="02AFD355" w14:textId="622DD951" w:rsidR="00BE1013" w:rsidRPr="002E5CBA" w:rsidRDefault="00BE1013" w:rsidP="0086296D">
      <w:pPr>
        <w:pStyle w:val="PL"/>
        <w:rPr>
          <w:lang w:val="en-US"/>
        </w:rPr>
      </w:pPr>
      <w:r>
        <w:rPr>
          <w:lang w:val="en-US"/>
        </w:rPr>
        <w:t xml:space="preserve">        - </w:t>
      </w:r>
      <w:r w:rsidRPr="004D222C">
        <w:t>hSmfInstanceId</w:t>
      </w:r>
    </w:p>
    <w:p w14:paraId="32EA076A" w14:textId="77777777" w:rsidR="0086296D" w:rsidRPr="002E5CBA" w:rsidRDefault="0086296D" w:rsidP="0086296D">
      <w:pPr>
        <w:pStyle w:val="PL"/>
        <w:rPr>
          <w:lang w:val="en-US"/>
        </w:rPr>
      </w:pPr>
    </w:p>
    <w:p w14:paraId="32EA076B" w14:textId="77777777" w:rsidR="0086296D" w:rsidRPr="002E5CBA" w:rsidRDefault="0086296D" w:rsidP="0086296D">
      <w:pPr>
        <w:pStyle w:val="PL"/>
        <w:rPr>
          <w:lang w:val="en-US"/>
        </w:rPr>
      </w:pPr>
      <w:r w:rsidRPr="002E5CBA">
        <w:rPr>
          <w:lang w:val="en-US"/>
        </w:rPr>
        <w:t xml:space="preserve">    HsmfUpdateData:</w:t>
      </w:r>
    </w:p>
    <w:p w14:paraId="32EA076C" w14:textId="77777777" w:rsidR="0086296D" w:rsidRPr="002E5CBA" w:rsidRDefault="0086296D" w:rsidP="0086296D">
      <w:pPr>
        <w:pStyle w:val="PL"/>
        <w:rPr>
          <w:lang w:val="en-US"/>
        </w:rPr>
      </w:pPr>
      <w:r w:rsidRPr="002E5CBA">
        <w:rPr>
          <w:lang w:val="en-US"/>
        </w:rPr>
        <w:t xml:space="preserve">      type: object</w:t>
      </w:r>
    </w:p>
    <w:p w14:paraId="32EA076D" w14:textId="77777777" w:rsidR="0086296D" w:rsidRPr="002E5CBA" w:rsidRDefault="0086296D" w:rsidP="0086296D">
      <w:pPr>
        <w:pStyle w:val="PL"/>
        <w:rPr>
          <w:lang w:val="en-US"/>
        </w:rPr>
      </w:pPr>
      <w:r w:rsidRPr="002E5CBA">
        <w:rPr>
          <w:lang w:val="en-US"/>
        </w:rPr>
        <w:t xml:space="preserve">      properties:</w:t>
      </w:r>
    </w:p>
    <w:p w14:paraId="32EA076E" w14:textId="77777777" w:rsidR="0086296D" w:rsidRPr="002E5CBA" w:rsidRDefault="0086296D" w:rsidP="0086296D">
      <w:pPr>
        <w:pStyle w:val="PL"/>
        <w:rPr>
          <w:lang w:val="en-US"/>
        </w:rPr>
      </w:pPr>
      <w:r w:rsidRPr="002E5CBA">
        <w:rPr>
          <w:lang w:val="en-US"/>
        </w:rPr>
        <w:t xml:space="preserve">        requestIndication:</w:t>
      </w:r>
    </w:p>
    <w:p w14:paraId="32EA076F" w14:textId="77777777" w:rsidR="0086296D" w:rsidRPr="002E5CBA" w:rsidRDefault="0086296D" w:rsidP="0086296D">
      <w:pPr>
        <w:pStyle w:val="PL"/>
        <w:rPr>
          <w:lang w:val="en-US"/>
        </w:rPr>
      </w:pPr>
      <w:r w:rsidRPr="002E5CBA">
        <w:rPr>
          <w:lang w:val="en-US"/>
        </w:rPr>
        <w:t xml:space="preserve">          $ref: '#/components/schemas/RequestIndication'</w:t>
      </w:r>
    </w:p>
    <w:p w14:paraId="32EA0770" w14:textId="77777777" w:rsidR="0086296D" w:rsidRPr="002E5CBA" w:rsidRDefault="0086296D" w:rsidP="0086296D">
      <w:pPr>
        <w:pStyle w:val="PL"/>
        <w:rPr>
          <w:lang w:val="en-US"/>
        </w:rPr>
      </w:pPr>
      <w:r w:rsidRPr="002E5CBA">
        <w:rPr>
          <w:lang w:val="en-US"/>
        </w:rPr>
        <w:t xml:space="preserve">        pei:</w:t>
      </w:r>
    </w:p>
    <w:p w14:paraId="32EA0771" w14:textId="77777777" w:rsidR="0086296D" w:rsidRPr="002E5CBA" w:rsidRDefault="0086296D" w:rsidP="0086296D">
      <w:pPr>
        <w:pStyle w:val="PL"/>
        <w:rPr>
          <w:lang w:val="en-US"/>
        </w:rPr>
      </w:pPr>
      <w:r w:rsidRPr="002E5CBA">
        <w:rPr>
          <w:lang w:val="en-US"/>
        </w:rPr>
        <w:t xml:space="preserve">          $ref: 'TS29571_CommonData.yaml#/components/schemas/Pei'</w:t>
      </w:r>
    </w:p>
    <w:p w14:paraId="32EA0772" w14:textId="77777777" w:rsidR="0086296D" w:rsidRPr="002E5CBA" w:rsidRDefault="0086296D" w:rsidP="0086296D">
      <w:pPr>
        <w:pStyle w:val="PL"/>
        <w:rPr>
          <w:lang w:val="en-US"/>
        </w:rPr>
      </w:pPr>
      <w:r w:rsidRPr="002E5CBA">
        <w:rPr>
          <w:lang w:val="en-US"/>
        </w:rPr>
        <w:t xml:space="preserve">        vcnTunnelInfo:</w:t>
      </w:r>
    </w:p>
    <w:p w14:paraId="32EA0773" w14:textId="77777777" w:rsidR="0086296D" w:rsidRDefault="0086296D" w:rsidP="0086296D">
      <w:pPr>
        <w:pStyle w:val="PL"/>
        <w:rPr>
          <w:lang w:val="en-US"/>
        </w:rPr>
      </w:pPr>
      <w:r w:rsidRPr="002E5CBA">
        <w:rPr>
          <w:lang w:val="en-US"/>
        </w:rPr>
        <w:t xml:space="preserve">          $ref: '#/components/schemas/TunnelInfo'</w:t>
      </w:r>
    </w:p>
    <w:p w14:paraId="32EA0774"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75"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76" w14:textId="77777777" w:rsidR="0086296D" w:rsidRPr="002E5CBA" w:rsidRDefault="0086296D" w:rsidP="0086296D">
      <w:pPr>
        <w:pStyle w:val="PL"/>
        <w:rPr>
          <w:lang w:val="en-US"/>
        </w:rPr>
      </w:pPr>
      <w:r w:rsidRPr="002E5CBA">
        <w:rPr>
          <w:lang w:val="en-US"/>
        </w:rPr>
        <w:t xml:space="preserve">        anType:</w:t>
      </w:r>
    </w:p>
    <w:p w14:paraId="32EA0777" w14:textId="77777777" w:rsidR="0086296D" w:rsidRDefault="0086296D" w:rsidP="0086296D">
      <w:pPr>
        <w:pStyle w:val="PL"/>
        <w:rPr>
          <w:lang w:val="en-US"/>
        </w:rPr>
      </w:pPr>
      <w:r w:rsidRPr="002E5CBA">
        <w:rPr>
          <w:lang w:val="en-US"/>
        </w:rPr>
        <w:t xml:space="preserve">          $ref: 'TS29571_CommonData.yaml#/components/schemas/AccessType'</w:t>
      </w:r>
    </w:p>
    <w:p w14:paraId="32EA0778" w14:textId="77777777" w:rsidR="00816D58" w:rsidRPr="002E5CBA" w:rsidRDefault="00816D58" w:rsidP="00816D58">
      <w:pPr>
        <w:pStyle w:val="PL"/>
        <w:rPr>
          <w:lang w:val="en-US"/>
        </w:rPr>
      </w:pPr>
      <w:r>
        <w:rPr>
          <w:lang w:val="en-US"/>
        </w:rPr>
        <w:t xml:space="preserve">        rat</w:t>
      </w:r>
      <w:r w:rsidRPr="002E5CBA">
        <w:rPr>
          <w:lang w:val="en-US"/>
        </w:rPr>
        <w:t>Type:</w:t>
      </w:r>
    </w:p>
    <w:p w14:paraId="32EA0779"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7A" w14:textId="77777777" w:rsidR="0086296D" w:rsidRPr="002E5CBA" w:rsidRDefault="0086296D" w:rsidP="0086296D">
      <w:pPr>
        <w:pStyle w:val="PL"/>
        <w:rPr>
          <w:lang w:val="en-US"/>
        </w:rPr>
      </w:pPr>
      <w:r w:rsidRPr="002E5CBA">
        <w:rPr>
          <w:lang w:val="en-US"/>
        </w:rPr>
        <w:t xml:space="preserve">        ueLocation:</w:t>
      </w:r>
    </w:p>
    <w:p w14:paraId="32EA077B"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7C" w14:textId="77777777" w:rsidR="0086296D" w:rsidRPr="002E5CBA" w:rsidRDefault="0086296D" w:rsidP="0086296D">
      <w:pPr>
        <w:pStyle w:val="PL"/>
        <w:rPr>
          <w:lang w:val="en-US"/>
        </w:rPr>
      </w:pPr>
      <w:r w:rsidRPr="002E5CBA">
        <w:rPr>
          <w:lang w:val="en-US"/>
        </w:rPr>
        <w:t xml:space="preserve">        ueTimeZone:</w:t>
      </w:r>
    </w:p>
    <w:p w14:paraId="32EA077D"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7E" w14:textId="77777777" w:rsidR="0086296D" w:rsidRPr="002E5CBA" w:rsidRDefault="0086296D" w:rsidP="0086296D">
      <w:pPr>
        <w:pStyle w:val="PL"/>
        <w:rPr>
          <w:lang w:val="en-US"/>
        </w:rPr>
      </w:pPr>
      <w:r w:rsidRPr="002E5CBA">
        <w:rPr>
          <w:lang w:val="en-US"/>
        </w:rPr>
        <w:t xml:space="preserve">        addUeLocation:</w:t>
      </w:r>
    </w:p>
    <w:p w14:paraId="32EA077F"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80" w14:textId="77777777" w:rsidR="0086296D" w:rsidRPr="002E5CBA" w:rsidRDefault="0086296D" w:rsidP="0086296D">
      <w:pPr>
        <w:pStyle w:val="PL"/>
        <w:rPr>
          <w:lang w:val="en-US"/>
        </w:rPr>
      </w:pPr>
      <w:r w:rsidRPr="002E5CBA">
        <w:rPr>
          <w:lang w:val="en-US"/>
        </w:rPr>
        <w:t xml:space="preserve">        pauseCharging:</w:t>
      </w:r>
    </w:p>
    <w:p w14:paraId="32EA0781" w14:textId="77777777" w:rsidR="0086296D" w:rsidRPr="002E5CBA" w:rsidRDefault="0086296D" w:rsidP="0086296D">
      <w:pPr>
        <w:pStyle w:val="PL"/>
        <w:rPr>
          <w:lang w:val="en-US"/>
        </w:rPr>
      </w:pPr>
      <w:r w:rsidRPr="002E5CBA">
        <w:rPr>
          <w:lang w:val="en-US"/>
        </w:rPr>
        <w:t xml:space="preserve">          type: boolean</w:t>
      </w:r>
    </w:p>
    <w:p w14:paraId="32EA0782" w14:textId="77777777" w:rsidR="0086296D" w:rsidRPr="002E5CBA" w:rsidRDefault="0086296D" w:rsidP="0086296D">
      <w:pPr>
        <w:pStyle w:val="PL"/>
        <w:rPr>
          <w:lang w:val="en-US"/>
        </w:rPr>
      </w:pPr>
      <w:r w:rsidRPr="002E5CBA">
        <w:rPr>
          <w:lang w:val="en-US"/>
        </w:rPr>
        <w:t xml:space="preserve">        pti:</w:t>
      </w:r>
    </w:p>
    <w:p w14:paraId="32EA0783" w14:textId="77777777" w:rsidR="0086296D" w:rsidRPr="002E5CBA" w:rsidRDefault="0086296D" w:rsidP="0086296D">
      <w:pPr>
        <w:pStyle w:val="PL"/>
        <w:rPr>
          <w:lang w:val="en-US"/>
        </w:rPr>
      </w:pPr>
      <w:r w:rsidRPr="002E5CBA">
        <w:rPr>
          <w:lang w:val="en-US"/>
        </w:rPr>
        <w:t xml:space="preserve">          $ref: '#/components/schemas/ProcedureTransactionId'</w:t>
      </w:r>
    </w:p>
    <w:p w14:paraId="32EA0784" w14:textId="77777777" w:rsidR="0086296D" w:rsidRDefault="0086296D" w:rsidP="0086296D">
      <w:pPr>
        <w:pStyle w:val="PL"/>
        <w:rPr>
          <w:lang w:val="en-US"/>
        </w:rPr>
      </w:pPr>
      <w:r w:rsidRPr="002E5CBA">
        <w:rPr>
          <w:lang w:val="en-US"/>
        </w:rPr>
        <w:t xml:space="preserve">        n1SmInfoFromUe:</w:t>
      </w:r>
    </w:p>
    <w:p w14:paraId="32EA078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6" w14:textId="77777777" w:rsidR="0086296D" w:rsidRDefault="0086296D" w:rsidP="0086296D">
      <w:pPr>
        <w:pStyle w:val="PL"/>
        <w:rPr>
          <w:lang w:val="en-US"/>
        </w:rPr>
      </w:pPr>
      <w:r w:rsidRPr="002E5CBA">
        <w:rPr>
          <w:lang w:val="en-US"/>
        </w:rPr>
        <w:t xml:space="preserve">        unknownN1SmInfo:</w:t>
      </w:r>
    </w:p>
    <w:p w14:paraId="32EA078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8" w14:textId="77777777" w:rsidR="0086296D" w:rsidRPr="002E5CBA" w:rsidRDefault="0086296D" w:rsidP="0086296D">
      <w:pPr>
        <w:pStyle w:val="PL"/>
        <w:rPr>
          <w:lang w:val="en-US"/>
        </w:rPr>
      </w:pPr>
      <w:r w:rsidRPr="002E5CBA">
        <w:rPr>
          <w:lang w:val="en-US"/>
        </w:rPr>
        <w:t xml:space="preserve">        qosFlowsRelNotifyList:</w:t>
      </w:r>
    </w:p>
    <w:p w14:paraId="32EA0789" w14:textId="77777777" w:rsidR="0086296D" w:rsidRPr="002E5CBA" w:rsidRDefault="0086296D" w:rsidP="0086296D">
      <w:pPr>
        <w:pStyle w:val="PL"/>
        <w:rPr>
          <w:lang w:val="en-US"/>
        </w:rPr>
      </w:pPr>
      <w:r w:rsidRPr="002E5CBA">
        <w:rPr>
          <w:lang w:val="en-US"/>
        </w:rPr>
        <w:t xml:space="preserve">          type: array</w:t>
      </w:r>
    </w:p>
    <w:p w14:paraId="32EA078A" w14:textId="77777777" w:rsidR="0086296D" w:rsidRPr="002E5CBA" w:rsidRDefault="0086296D" w:rsidP="0086296D">
      <w:pPr>
        <w:pStyle w:val="PL"/>
        <w:rPr>
          <w:lang w:val="en-US"/>
        </w:rPr>
      </w:pPr>
      <w:r w:rsidRPr="002E5CBA">
        <w:rPr>
          <w:lang w:val="en-US"/>
        </w:rPr>
        <w:t xml:space="preserve">          items:</w:t>
      </w:r>
    </w:p>
    <w:p w14:paraId="32EA078B" w14:textId="77777777" w:rsidR="0086296D" w:rsidRPr="002E5CBA" w:rsidRDefault="0086296D" w:rsidP="0086296D">
      <w:pPr>
        <w:pStyle w:val="PL"/>
        <w:rPr>
          <w:lang w:val="en-US"/>
        </w:rPr>
      </w:pPr>
      <w:r w:rsidRPr="002E5CBA">
        <w:rPr>
          <w:lang w:val="en-US"/>
        </w:rPr>
        <w:t xml:space="preserve">            $ref: '#/components/schemas/QosFlowItem'</w:t>
      </w:r>
    </w:p>
    <w:p w14:paraId="32EA078C" w14:textId="5B3BD8AC" w:rsidR="0086296D" w:rsidRPr="002E5CBA" w:rsidRDefault="0086296D" w:rsidP="0086296D">
      <w:pPr>
        <w:pStyle w:val="PL"/>
        <w:rPr>
          <w:lang w:val="en-US"/>
        </w:rPr>
      </w:pPr>
      <w:r w:rsidRPr="002E5CBA">
        <w:rPr>
          <w:lang w:val="en-US"/>
        </w:rPr>
        <w:t xml:space="preserve">          minItems: </w:t>
      </w:r>
      <w:r w:rsidR="00540A89">
        <w:rPr>
          <w:lang w:val="en-US"/>
        </w:rPr>
        <w:t>1</w:t>
      </w:r>
    </w:p>
    <w:p w14:paraId="32EA078D" w14:textId="77777777" w:rsidR="0086296D" w:rsidRPr="002E5CBA" w:rsidRDefault="0086296D" w:rsidP="0086296D">
      <w:pPr>
        <w:pStyle w:val="PL"/>
        <w:rPr>
          <w:lang w:val="en-US"/>
        </w:rPr>
      </w:pPr>
      <w:r w:rsidRPr="002E5CBA">
        <w:rPr>
          <w:lang w:val="en-US"/>
        </w:rPr>
        <w:t xml:space="preserve">        qosFlowsNotifyList:</w:t>
      </w:r>
    </w:p>
    <w:p w14:paraId="32EA078E" w14:textId="77777777" w:rsidR="0086296D" w:rsidRPr="002E5CBA" w:rsidRDefault="0086296D" w:rsidP="0086296D">
      <w:pPr>
        <w:pStyle w:val="PL"/>
        <w:rPr>
          <w:lang w:val="en-US"/>
        </w:rPr>
      </w:pPr>
      <w:r w:rsidRPr="002E5CBA">
        <w:rPr>
          <w:lang w:val="en-US"/>
        </w:rPr>
        <w:t xml:space="preserve">          type: array</w:t>
      </w:r>
    </w:p>
    <w:p w14:paraId="32EA078F" w14:textId="77777777" w:rsidR="0086296D" w:rsidRPr="002E5CBA" w:rsidRDefault="0086296D" w:rsidP="0086296D">
      <w:pPr>
        <w:pStyle w:val="PL"/>
        <w:rPr>
          <w:lang w:val="en-US"/>
        </w:rPr>
      </w:pPr>
      <w:r w:rsidRPr="002E5CBA">
        <w:rPr>
          <w:lang w:val="en-US"/>
        </w:rPr>
        <w:t xml:space="preserve">          items:</w:t>
      </w:r>
    </w:p>
    <w:p w14:paraId="32EA0790" w14:textId="77777777" w:rsidR="0086296D" w:rsidRPr="002E5CBA" w:rsidRDefault="0086296D" w:rsidP="0086296D">
      <w:pPr>
        <w:pStyle w:val="PL"/>
        <w:rPr>
          <w:lang w:val="en-US"/>
        </w:rPr>
      </w:pPr>
      <w:r w:rsidRPr="002E5CBA">
        <w:rPr>
          <w:lang w:val="en-US"/>
        </w:rPr>
        <w:t xml:space="preserve">            $ref: '#/components/schemas/QosFlowNotifyItem'</w:t>
      </w:r>
    </w:p>
    <w:p w14:paraId="32EA0791" w14:textId="21F416C1" w:rsidR="0086296D" w:rsidRPr="002E5CBA" w:rsidRDefault="0086296D" w:rsidP="0086296D">
      <w:pPr>
        <w:pStyle w:val="PL"/>
        <w:rPr>
          <w:lang w:val="en-US"/>
        </w:rPr>
      </w:pPr>
      <w:r w:rsidRPr="002E5CBA">
        <w:rPr>
          <w:lang w:val="en-US"/>
        </w:rPr>
        <w:t xml:space="preserve">          minItems: </w:t>
      </w:r>
      <w:r w:rsidR="00540A89">
        <w:rPr>
          <w:lang w:val="en-US"/>
        </w:rPr>
        <w:t>1</w:t>
      </w:r>
    </w:p>
    <w:p w14:paraId="32EA0792" w14:textId="77777777" w:rsidR="0086296D" w:rsidRPr="002E5CBA" w:rsidRDefault="0086296D" w:rsidP="0086296D">
      <w:pPr>
        <w:pStyle w:val="PL"/>
        <w:rPr>
          <w:lang w:val="en-US"/>
        </w:rPr>
      </w:pPr>
      <w:r w:rsidRPr="002E5CBA">
        <w:rPr>
          <w:lang w:val="en-US"/>
        </w:rPr>
        <w:t xml:space="preserve">        NotifyList:</w:t>
      </w:r>
    </w:p>
    <w:p w14:paraId="32EA0793" w14:textId="77777777" w:rsidR="0086296D" w:rsidRPr="002E5CBA" w:rsidRDefault="0086296D" w:rsidP="0086296D">
      <w:pPr>
        <w:pStyle w:val="PL"/>
        <w:rPr>
          <w:lang w:val="en-US"/>
        </w:rPr>
      </w:pPr>
      <w:r w:rsidRPr="002E5CBA">
        <w:rPr>
          <w:lang w:val="en-US"/>
        </w:rPr>
        <w:t xml:space="preserve">          type: array</w:t>
      </w:r>
    </w:p>
    <w:p w14:paraId="32EA0794" w14:textId="77777777" w:rsidR="0086296D" w:rsidRPr="002E5CBA" w:rsidRDefault="0086296D" w:rsidP="0086296D">
      <w:pPr>
        <w:pStyle w:val="PL"/>
        <w:rPr>
          <w:lang w:val="en-US"/>
        </w:rPr>
      </w:pPr>
      <w:r w:rsidRPr="002E5CBA">
        <w:rPr>
          <w:lang w:val="en-US"/>
        </w:rPr>
        <w:t xml:space="preserve">          items:</w:t>
      </w:r>
    </w:p>
    <w:p w14:paraId="32EA0795" w14:textId="77777777" w:rsidR="0086296D" w:rsidRPr="002E5CBA" w:rsidRDefault="0086296D" w:rsidP="0086296D">
      <w:pPr>
        <w:pStyle w:val="PL"/>
        <w:rPr>
          <w:lang w:val="en-US"/>
        </w:rPr>
      </w:pPr>
      <w:r w:rsidRPr="002E5CBA">
        <w:rPr>
          <w:lang w:val="en-US"/>
        </w:rPr>
        <w:t xml:space="preserve">            $ref: '#/components/schemas/PduSessionNotifyItem'</w:t>
      </w:r>
    </w:p>
    <w:p w14:paraId="32EA0796" w14:textId="2C199C8B" w:rsidR="0086296D" w:rsidRPr="002E5CBA" w:rsidRDefault="0086296D" w:rsidP="0086296D">
      <w:pPr>
        <w:pStyle w:val="PL"/>
        <w:rPr>
          <w:lang w:val="en-US"/>
        </w:rPr>
      </w:pPr>
      <w:r w:rsidRPr="002E5CBA">
        <w:rPr>
          <w:lang w:val="en-US"/>
        </w:rPr>
        <w:t xml:space="preserve">          minItems: </w:t>
      </w:r>
      <w:r w:rsidR="00540A89">
        <w:rPr>
          <w:lang w:val="en-US"/>
        </w:rPr>
        <w:t>1</w:t>
      </w:r>
    </w:p>
    <w:p w14:paraId="32EA0797" w14:textId="77777777" w:rsidR="0086296D" w:rsidRPr="002E5CBA" w:rsidRDefault="0086296D" w:rsidP="0086296D">
      <w:pPr>
        <w:pStyle w:val="PL"/>
        <w:rPr>
          <w:lang w:val="en-US"/>
        </w:rPr>
      </w:pPr>
      <w:r w:rsidRPr="002E5CBA">
        <w:rPr>
          <w:lang w:val="en-US"/>
        </w:rPr>
        <w:t xml:space="preserve">        epsBearerId:</w:t>
      </w:r>
    </w:p>
    <w:p w14:paraId="32EA0798" w14:textId="77777777" w:rsidR="0086296D" w:rsidRPr="002E5CBA" w:rsidRDefault="0086296D" w:rsidP="0086296D">
      <w:pPr>
        <w:pStyle w:val="PL"/>
        <w:rPr>
          <w:lang w:val="en-US"/>
        </w:rPr>
      </w:pPr>
      <w:r w:rsidRPr="002E5CBA">
        <w:rPr>
          <w:lang w:val="en-US"/>
        </w:rPr>
        <w:t xml:space="preserve">          type: array</w:t>
      </w:r>
    </w:p>
    <w:p w14:paraId="32EA0799" w14:textId="77777777" w:rsidR="0086296D" w:rsidRPr="002E5CBA" w:rsidRDefault="0086296D" w:rsidP="0086296D">
      <w:pPr>
        <w:pStyle w:val="PL"/>
        <w:rPr>
          <w:lang w:val="en-US"/>
        </w:rPr>
      </w:pPr>
      <w:r w:rsidRPr="002E5CBA">
        <w:rPr>
          <w:lang w:val="en-US"/>
        </w:rPr>
        <w:t xml:space="preserve">          items:</w:t>
      </w:r>
    </w:p>
    <w:p w14:paraId="32EA079A" w14:textId="77777777" w:rsidR="0086296D" w:rsidRPr="002E5CBA" w:rsidRDefault="0086296D" w:rsidP="0086296D">
      <w:pPr>
        <w:pStyle w:val="PL"/>
        <w:rPr>
          <w:lang w:val="en-US"/>
        </w:rPr>
      </w:pPr>
      <w:r w:rsidRPr="002E5CBA">
        <w:rPr>
          <w:lang w:val="en-US"/>
        </w:rPr>
        <w:t xml:space="preserve">            $ref: '#/components/schemas/EpsBearerId'</w:t>
      </w:r>
    </w:p>
    <w:p w14:paraId="32EA079B" w14:textId="77777777" w:rsidR="0086296D" w:rsidRPr="002E5CBA" w:rsidRDefault="0086296D" w:rsidP="0086296D">
      <w:pPr>
        <w:pStyle w:val="PL"/>
        <w:rPr>
          <w:lang w:val="en-US"/>
        </w:rPr>
      </w:pPr>
      <w:r w:rsidRPr="002E5CBA">
        <w:rPr>
          <w:lang w:val="en-US"/>
        </w:rPr>
        <w:t xml:space="preserve">          minItems: 0</w:t>
      </w:r>
    </w:p>
    <w:p w14:paraId="32EA079C" w14:textId="77777777" w:rsidR="0086296D" w:rsidRPr="002E5CBA" w:rsidRDefault="0086296D" w:rsidP="0086296D">
      <w:pPr>
        <w:pStyle w:val="PL"/>
        <w:rPr>
          <w:lang w:val="en-US"/>
        </w:rPr>
      </w:pPr>
      <w:r w:rsidRPr="002E5CBA">
        <w:rPr>
          <w:lang w:val="en-US"/>
        </w:rPr>
        <w:t xml:space="preserve">        hoPreparationIndication:</w:t>
      </w:r>
    </w:p>
    <w:p w14:paraId="32EA079D" w14:textId="77777777" w:rsidR="0086296D" w:rsidRDefault="0086296D" w:rsidP="0086296D">
      <w:pPr>
        <w:pStyle w:val="PL"/>
        <w:rPr>
          <w:lang w:val="en-US"/>
        </w:rPr>
      </w:pPr>
      <w:r w:rsidRPr="002E5CBA">
        <w:rPr>
          <w:lang w:val="en-US"/>
        </w:rPr>
        <w:t xml:space="preserve">          type: boolean</w:t>
      </w:r>
    </w:p>
    <w:p w14:paraId="32EA079E" w14:textId="77777777" w:rsidR="0086296D" w:rsidRPr="002E5CBA" w:rsidRDefault="0086296D" w:rsidP="0086296D">
      <w:pPr>
        <w:pStyle w:val="PL"/>
        <w:rPr>
          <w:lang w:val="en-US"/>
        </w:rPr>
      </w:pPr>
      <w:r w:rsidRPr="002E5CBA">
        <w:rPr>
          <w:lang w:val="en-US"/>
        </w:rPr>
        <w:t xml:space="preserve">        revokeEbiList:</w:t>
      </w:r>
    </w:p>
    <w:p w14:paraId="32EA079F" w14:textId="77777777" w:rsidR="0086296D" w:rsidRPr="002E5CBA" w:rsidRDefault="0086296D" w:rsidP="0086296D">
      <w:pPr>
        <w:pStyle w:val="PL"/>
        <w:rPr>
          <w:lang w:val="en-US"/>
        </w:rPr>
      </w:pPr>
      <w:r w:rsidRPr="002E5CBA">
        <w:rPr>
          <w:lang w:val="en-US"/>
        </w:rPr>
        <w:t xml:space="preserve">          type: array</w:t>
      </w:r>
    </w:p>
    <w:p w14:paraId="32EA07A0" w14:textId="77777777" w:rsidR="0086296D" w:rsidRPr="002E5CBA" w:rsidRDefault="0086296D" w:rsidP="0086296D">
      <w:pPr>
        <w:pStyle w:val="PL"/>
        <w:rPr>
          <w:lang w:val="en-US"/>
        </w:rPr>
      </w:pPr>
      <w:r w:rsidRPr="002E5CBA">
        <w:rPr>
          <w:lang w:val="en-US"/>
        </w:rPr>
        <w:t xml:space="preserve">          items:</w:t>
      </w:r>
    </w:p>
    <w:p w14:paraId="32EA07A1" w14:textId="77777777" w:rsidR="0086296D" w:rsidRPr="002E5CBA" w:rsidRDefault="0086296D" w:rsidP="0086296D">
      <w:pPr>
        <w:pStyle w:val="PL"/>
        <w:rPr>
          <w:lang w:val="en-US"/>
        </w:rPr>
      </w:pPr>
      <w:r w:rsidRPr="002E5CBA">
        <w:rPr>
          <w:lang w:val="en-US"/>
        </w:rPr>
        <w:t xml:space="preserve">            $ref: '#/components/schemas/EpsBearerId'</w:t>
      </w:r>
    </w:p>
    <w:p w14:paraId="32EA07A2" w14:textId="48A231C9" w:rsidR="0003694D" w:rsidRDefault="0086296D" w:rsidP="0086296D">
      <w:pPr>
        <w:pStyle w:val="PL"/>
        <w:rPr>
          <w:lang w:val="en-US"/>
        </w:rPr>
      </w:pPr>
      <w:r w:rsidRPr="002E5CBA">
        <w:rPr>
          <w:lang w:val="en-US"/>
        </w:rPr>
        <w:t xml:space="preserve">          minItems: </w:t>
      </w:r>
      <w:r w:rsidR="00540A89">
        <w:rPr>
          <w:lang w:val="en-US"/>
        </w:rPr>
        <w:t>1</w:t>
      </w:r>
    </w:p>
    <w:p w14:paraId="32EA07A3" w14:textId="77777777" w:rsidR="0086296D" w:rsidRPr="002E5CBA" w:rsidRDefault="0003694D" w:rsidP="0086296D">
      <w:pPr>
        <w:pStyle w:val="PL"/>
        <w:rPr>
          <w:lang w:val="en-US"/>
        </w:rPr>
      </w:pPr>
      <w:r w:rsidRPr="002E5CBA">
        <w:rPr>
          <w:lang w:val="en-US"/>
        </w:rPr>
        <w:t xml:space="preserve">        </w:t>
      </w:r>
      <w:r w:rsidR="0086296D" w:rsidRPr="002E5CBA">
        <w:rPr>
          <w:lang w:val="en-US"/>
        </w:rPr>
        <w:t>cause:</w:t>
      </w:r>
    </w:p>
    <w:p w14:paraId="32EA07A4" w14:textId="77777777" w:rsidR="0086296D" w:rsidRDefault="0086296D" w:rsidP="0086296D">
      <w:pPr>
        <w:pStyle w:val="PL"/>
        <w:rPr>
          <w:lang w:val="en-US"/>
        </w:rPr>
      </w:pPr>
      <w:r w:rsidRPr="002E5CBA">
        <w:rPr>
          <w:lang w:val="en-US"/>
        </w:rPr>
        <w:t xml:space="preserve">          $ref: '#/components/schemas/Cause'</w:t>
      </w:r>
    </w:p>
    <w:p w14:paraId="32EA07A5" w14:textId="77777777" w:rsidR="008018EB" w:rsidRPr="002E5CBA" w:rsidRDefault="008018EB" w:rsidP="008018EB">
      <w:pPr>
        <w:pStyle w:val="PL"/>
        <w:rPr>
          <w:lang w:val="en-US"/>
        </w:rPr>
      </w:pPr>
      <w:r>
        <w:rPr>
          <w:lang w:val="en-US"/>
        </w:rPr>
        <w:t xml:space="preserve">        ngApC</w:t>
      </w:r>
      <w:r w:rsidRPr="002E5CBA">
        <w:rPr>
          <w:lang w:val="en-US"/>
        </w:rPr>
        <w:t>ause:</w:t>
      </w:r>
    </w:p>
    <w:p w14:paraId="32EA07A6" w14:textId="77777777" w:rsidR="008018EB" w:rsidRDefault="008018EB" w:rsidP="0086296D">
      <w:pPr>
        <w:pStyle w:val="PL"/>
      </w:pPr>
      <w:r>
        <w:t xml:space="preserve">          $ref: 'TS29571_CommonData.yaml#/components/schemas/NgApCause'</w:t>
      </w:r>
    </w:p>
    <w:p w14:paraId="32EA07A7" w14:textId="5E18F8F6"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A8" w14:textId="37025C37" w:rsidR="0013566D" w:rsidRDefault="0013566D" w:rsidP="0086296D">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46497E24" w14:textId="77777777" w:rsidR="0089630E" w:rsidRPr="002E5CBA" w:rsidRDefault="0089630E" w:rsidP="0089630E">
      <w:pPr>
        <w:pStyle w:val="PL"/>
        <w:rPr>
          <w:lang w:val="en-US"/>
        </w:rPr>
      </w:pPr>
      <w:r w:rsidRPr="002E5CBA">
        <w:rPr>
          <w:lang w:val="en-US"/>
        </w:rPr>
        <w:t xml:space="preserve">        </w:t>
      </w:r>
      <w:r>
        <w:rPr>
          <w:lang w:val="en-US"/>
        </w:rPr>
        <w:t>alwaysOnRequested</w:t>
      </w:r>
      <w:r w:rsidRPr="002E5CBA">
        <w:rPr>
          <w:lang w:val="en-US"/>
        </w:rPr>
        <w:t>:</w:t>
      </w:r>
    </w:p>
    <w:p w14:paraId="0C78F316" w14:textId="77777777" w:rsidR="0089630E" w:rsidRDefault="0089630E" w:rsidP="0089630E">
      <w:pPr>
        <w:pStyle w:val="PL"/>
        <w:rPr>
          <w:lang w:val="en-US"/>
        </w:rPr>
      </w:pPr>
      <w:r w:rsidRPr="002E5CBA">
        <w:rPr>
          <w:lang w:val="en-US"/>
        </w:rPr>
        <w:t xml:space="preserve">          type: boolean</w:t>
      </w:r>
    </w:p>
    <w:p w14:paraId="7098810B" w14:textId="33504DE3" w:rsidR="0089630E" w:rsidRPr="00757B26"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A9"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AA" w14:textId="33595614" w:rsidR="00EF3507" w:rsidRDefault="00EF3507" w:rsidP="0086296D">
      <w:pPr>
        <w:pStyle w:val="PL"/>
        <w:rPr>
          <w:lang w:val="en-US"/>
        </w:rPr>
      </w:pPr>
      <w:r w:rsidRPr="002E5CBA">
        <w:rPr>
          <w:lang w:val="en-US"/>
        </w:rPr>
        <w:t xml:space="preserve">          $ref: '#/components/schemas/</w:t>
      </w:r>
      <w:r>
        <w:rPr>
          <w:lang w:val="en-US"/>
        </w:rPr>
        <w:t>EpsInterworkingIndication'</w:t>
      </w:r>
    </w:p>
    <w:p w14:paraId="3FD3FA5B" w14:textId="77777777" w:rsidR="00240BC9" w:rsidRPr="002E5CBA" w:rsidRDefault="00240BC9" w:rsidP="00240BC9">
      <w:pPr>
        <w:pStyle w:val="PL"/>
        <w:rPr>
          <w:lang w:val="en-US"/>
        </w:rPr>
      </w:pPr>
      <w:r w:rsidRPr="002E5CBA">
        <w:rPr>
          <w:lang w:val="en-US"/>
        </w:rPr>
        <w:lastRenderedPageBreak/>
        <w:t xml:space="preserve">        </w:t>
      </w:r>
      <w:r>
        <w:t>secondaryRatUsageReport</w:t>
      </w:r>
      <w:r w:rsidRPr="002E5CBA">
        <w:rPr>
          <w:lang w:val="en-US"/>
        </w:rPr>
        <w:t>:</w:t>
      </w:r>
    </w:p>
    <w:p w14:paraId="42385172" w14:textId="77777777" w:rsidR="00240BC9" w:rsidRPr="002E5CBA" w:rsidRDefault="00240BC9" w:rsidP="00240BC9">
      <w:pPr>
        <w:pStyle w:val="PL"/>
        <w:rPr>
          <w:lang w:val="en-US"/>
        </w:rPr>
      </w:pPr>
      <w:r w:rsidRPr="002E5CBA">
        <w:rPr>
          <w:lang w:val="en-US"/>
        </w:rPr>
        <w:t xml:space="preserve">          type: array</w:t>
      </w:r>
    </w:p>
    <w:p w14:paraId="05995AD5" w14:textId="77777777" w:rsidR="00240BC9" w:rsidRPr="002E5CBA" w:rsidRDefault="00240BC9" w:rsidP="00240BC9">
      <w:pPr>
        <w:pStyle w:val="PL"/>
        <w:rPr>
          <w:lang w:val="en-US"/>
        </w:rPr>
      </w:pPr>
      <w:r w:rsidRPr="002E5CBA">
        <w:rPr>
          <w:lang w:val="en-US"/>
        </w:rPr>
        <w:t xml:space="preserve">          items:</w:t>
      </w:r>
    </w:p>
    <w:p w14:paraId="673E5DBE"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195E3882" w14:textId="77777777" w:rsidR="007202F8" w:rsidRDefault="00240BC9" w:rsidP="0086296D">
      <w:pPr>
        <w:pStyle w:val="PL"/>
        <w:rPr>
          <w:lang w:val="en-US"/>
        </w:rPr>
      </w:pPr>
      <w:r w:rsidRPr="002E5CBA">
        <w:rPr>
          <w:lang w:val="en-US"/>
        </w:rPr>
        <w:t xml:space="preserve">          minItems: </w:t>
      </w:r>
      <w:r>
        <w:rPr>
          <w:lang w:val="en-US"/>
        </w:rPr>
        <w:t>1</w:t>
      </w:r>
    </w:p>
    <w:p w14:paraId="7A993DAF"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3E05E0E" w14:textId="77777777" w:rsidR="007202F8" w:rsidRPr="002E5CBA" w:rsidRDefault="007202F8" w:rsidP="007202F8">
      <w:pPr>
        <w:pStyle w:val="PL"/>
        <w:rPr>
          <w:lang w:val="en-US"/>
        </w:rPr>
      </w:pPr>
      <w:r w:rsidRPr="002E5CBA">
        <w:rPr>
          <w:lang w:val="en-US"/>
        </w:rPr>
        <w:t xml:space="preserve">          type: array</w:t>
      </w:r>
    </w:p>
    <w:p w14:paraId="3185261D" w14:textId="77777777" w:rsidR="007202F8" w:rsidRPr="002E5CBA" w:rsidRDefault="007202F8" w:rsidP="007202F8">
      <w:pPr>
        <w:pStyle w:val="PL"/>
        <w:rPr>
          <w:lang w:val="en-US"/>
        </w:rPr>
      </w:pPr>
      <w:r w:rsidRPr="002E5CBA">
        <w:rPr>
          <w:lang w:val="en-US"/>
        </w:rPr>
        <w:t xml:space="preserve">          items:</w:t>
      </w:r>
    </w:p>
    <w:p w14:paraId="5C13F702"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47FD1C" w14:textId="115CDAC4" w:rsidR="00240BC9" w:rsidRDefault="007202F8" w:rsidP="0086296D">
      <w:pPr>
        <w:pStyle w:val="PL"/>
        <w:rPr>
          <w:lang w:val="en-US"/>
        </w:rPr>
      </w:pPr>
      <w:r w:rsidRPr="002E5CBA">
        <w:rPr>
          <w:lang w:val="en-US"/>
        </w:rPr>
        <w:t xml:space="preserve">          minItems: </w:t>
      </w:r>
      <w:r>
        <w:rPr>
          <w:lang w:val="en-US"/>
        </w:rPr>
        <w:t>1</w:t>
      </w:r>
    </w:p>
    <w:p w14:paraId="63083F42" w14:textId="77777777" w:rsidR="001B0F14" w:rsidRDefault="001B0F14" w:rsidP="001B0F14">
      <w:pPr>
        <w:pStyle w:val="PL"/>
        <w:rPr>
          <w:lang w:val="en-US"/>
        </w:rPr>
      </w:pPr>
      <w:r>
        <w:rPr>
          <w:lang w:val="en-US"/>
        </w:rPr>
        <w:t xml:space="preserve">        anTypeCanBeChanged:</w:t>
      </w:r>
    </w:p>
    <w:p w14:paraId="4E6FA66F" w14:textId="77777777" w:rsidR="001B0F14" w:rsidRDefault="001B0F14" w:rsidP="001B0F14">
      <w:pPr>
        <w:pStyle w:val="PL"/>
        <w:rPr>
          <w:lang w:val="en-US"/>
        </w:rPr>
      </w:pPr>
      <w:r>
        <w:rPr>
          <w:lang w:val="en-US"/>
        </w:rPr>
        <w:t xml:space="preserve">          type: boolean</w:t>
      </w:r>
    </w:p>
    <w:p w14:paraId="51D91909" w14:textId="4228AE66" w:rsidR="001B0F14" w:rsidRPr="00EF3507" w:rsidRDefault="001B0F14" w:rsidP="0086296D">
      <w:pPr>
        <w:pStyle w:val="PL"/>
        <w:rPr>
          <w:lang w:val="en-US"/>
        </w:rPr>
      </w:pPr>
      <w:r>
        <w:rPr>
          <w:lang w:val="en-US"/>
        </w:rPr>
        <w:t xml:space="preserve">          default: false</w:t>
      </w:r>
    </w:p>
    <w:p w14:paraId="32EA07AB" w14:textId="77777777" w:rsidR="0086296D" w:rsidRPr="002E5CBA" w:rsidRDefault="0086296D" w:rsidP="0086296D">
      <w:pPr>
        <w:pStyle w:val="PL"/>
        <w:rPr>
          <w:lang w:val="en-US"/>
        </w:rPr>
      </w:pPr>
      <w:r w:rsidRPr="002E5CBA">
        <w:rPr>
          <w:lang w:val="en-US"/>
        </w:rPr>
        <w:t xml:space="preserve">      required:</w:t>
      </w:r>
    </w:p>
    <w:p w14:paraId="32EA07AC" w14:textId="77777777" w:rsidR="0086296D" w:rsidRPr="002E5CBA" w:rsidRDefault="0086296D" w:rsidP="0086296D">
      <w:pPr>
        <w:pStyle w:val="PL"/>
        <w:rPr>
          <w:lang w:val="en-US"/>
        </w:rPr>
      </w:pPr>
      <w:r w:rsidRPr="002E5CBA">
        <w:rPr>
          <w:lang w:val="en-US"/>
        </w:rPr>
        <w:t xml:space="preserve">        - requestIndication</w:t>
      </w:r>
    </w:p>
    <w:p w14:paraId="32EA07AD" w14:textId="77777777" w:rsidR="0086296D" w:rsidRPr="002E5CBA" w:rsidRDefault="0086296D" w:rsidP="0086296D">
      <w:pPr>
        <w:pStyle w:val="PL"/>
        <w:rPr>
          <w:lang w:val="en-US"/>
        </w:rPr>
      </w:pPr>
    </w:p>
    <w:p w14:paraId="32EA07AE" w14:textId="77777777" w:rsidR="0086296D" w:rsidRPr="002E5CBA" w:rsidRDefault="0086296D" w:rsidP="0086296D">
      <w:pPr>
        <w:pStyle w:val="PL"/>
        <w:rPr>
          <w:lang w:val="en-US"/>
        </w:rPr>
      </w:pPr>
      <w:r w:rsidRPr="002E5CBA">
        <w:rPr>
          <w:lang w:val="en-US"/>
        </w:rPr>
        <w:t xml:space="preserve">    HsmfUpdatedData:</w:t>
      </w:r>
    </w:p>
    <w:p w14:paraId="32EA07AF" w14:textId="77777777" w:rsidR="0086296D" w:rsidRPr="002E5CBA" w:rsidRDefault="0086296D" w:rsidP="0086296D">
      <w:pPr>
        <w:pStyle w:val="PL"/>
        <w:rPr>
          <w:lang w:val="en-US"/>
        </w:rPr>
      </w:pPr>
      <w:r w:rsidRPr="002E5CBA">
        <w:rPr>
          <w:lang w:val="en-US"/>
        </w:rPr>
        <w:t xml:space="preserve">      type: object</w:t>
      </w:r>
    </w:p>
    <w:p w14:paraId="32EA07B0" w14:textId="77777777" w:rsidR="0086296D" w:rsidRPr="002E5CBA" w:rsidRDefault="0086296D" w:rsidP="0086296D">
      <w:pPr>
        <w:pStyle w:val="PL"/>
        <w:rPr>
          <w:lang w:val="en-US"/>
        </w:rPr>
      </w:pPr>
      <w:r w:rsidRPr="002E5CBA">
        <w:rPr>
          <w:lang w:val="en-US"/>
        </w:rPr>
        <w:t xml:space="preserve">      properties:</w:t>
      </w:r>
    </w:p>
    <w:p w14:paraId="32EA07B1" w14:textId="77777777" w:rsidR="0086296D" w:rsidRDefault="0086296D" w:rsidP="0086296D">
      <w:pPr>
        <w:pStyle w:val="PL"/>
        <w:rPr>
          <w:lang w:val="en-US"/>
        </w:rPr>
      </w:pPr>
      <w:r w:rsidRPr="002E5CBA">
        <w:rPr>
          <w:lang w:val="en-US"/>
        </w:rPr>
        <w:t xml:space="preserve">        n1SmInfoToUe:</w:t>
      </w:r>
    </w:p>
    <w:p w14:paraId="32EA07B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B3" w14:textId="77777777" w:rsidR="0086296D" w:rsidRPr="002E5CBA" w:rsidRDefault="0086296D" w:rsidP="0086296D">
      <w:pPr>
        <w:pStyle w:val="PL"/>
        <w:rPr>
          <w:lang w:val="en-US"/>
        </w:rPr>
      </w:pPr>
    </w:p>
    <w:p w14:paraId="32EA07B4" w14:textId="77777777" w:rsidR="0086296D" w:rsidRPr="002E5CBA" w:rsidRDefault="0086296D" w:rsidP="0086296D">
      <w:pPr>
        <w:pStyle w:val="PL"/>
        <w:rPr>
          <w:lang w:val="en-US"/>
        </w:rPr>
      </w:pPr>
      <w:r w:rsidRPr="002E5CBA">
        <w:rPr>
          <w:lang w:val="en-US"/>
        </w:rPr>
        <w:t xml:space="preserve">    ReleaseData:</w:t>
      </w:r>
    </w:p>
    <w:p w14:paraId="32EA07B5" w14:textId="77777777" w:rsidR="0086296D" w:rsidRPr="002E5CBA" w:rsidRDefault="0086296D" w:rsidP="0086296D">
      <w:pPr>
        <w:pStyle w:val="PL"/>
        <w:rPr>
          <w:lang w:val="en-US"/>
        </w:rPr>
      </w:pPr>
      <w:r w:rsidRPr="002E5CBA">
        <w:rPr>
          <w:lang w:val="en-US"/>
        </w:rPr>
        <w:t xml:space="preserve">      type: object</w:t>
      </w:r>
    </w:p>
    <w:p w14:paraId="32EA07B6" w14:textId="77777777" w:rsidR="0086296D" w:rsidRPr="002E5CBA" w:rsidRDefault="0086296D" w:rsidP="0086296D">
      <w:pPr>
        <w:pStyle w:val="PL"/>
        <w:rPr>
          <w:lang w:val="en-US"/>
        </w:rPr>
      </w:pPr>
      <w:r w:rsidRPr="002E5CBA">
        <w:rPr>
          <w:lang w:val="en-US"/>
        </w:rPr>
        <w:t xml:space="preserve">      properties:</w:t>
      </w:r>
    </w:p>
    <w:p w14:paraId="32EA07B7" w14:textId="77777777" w:rsidR="0086296D" w:rsidRPr="002E5CBA" w:rsidRDefault="0086296D" w:rsidP="0086296D">
      <w:pPr>
        <w:pStyle w:val="PL"/>
        <w:rPr>
          <w:lang w:val="en-US"/>
        </w:rPr>
      </w:pPr>
      <w:r w:rsidRPr="002E5CBA">
        <w:rPr>
          <w:lang w:val="en-US"/>
        </w:rPr>
        <w:t xml:space="preserve">        cause:</w:t>
      </w:r>
    </w:p>
    <w:p w14:paraId="32EA07B8" w14:textId="77777777" w:rsidR="0086296D" w:rsidRDefault="0086296D" w:rsidP="0086296D">
      <w:pPr>
        <w:pStyle w:val="PL"/>
        <w:rPr>
          <w:lang w:val="en-US"/>
        </w:rPr>
      </w:pPr>
      <w:r w:rsidRPr="002E5CBA">
        <w:rPr>
          <w:lang w:val="en-US"/>
        </w:rPr>
        <w:t xml:space="preserve">          $ref: '#/components/schemas/Cause'</w:t>
      </w:r>
    </w:p>
    <w:p w14:paraId="32EA07B9" w14:textId="77777777" w:rsidR="008018EB" w:rsidRPr="002E5CBA" w:rsidRDefault="008018EB" w:rsidP="008018EB">
      <w:pPr>
        <w:pStyle w:val="PL"/>
        <w:rPr>
          <w:lang w:val="en-US"/>
        </w:rPr>
      </w:pPr>
      <w:r>
        <w:rPr>
          <w:lang w:val="en-US"/>
        </w:rPr>
        <w:t xml:space="preserve">        ngApC</w:t>
      </w:r>
      <w:r w:rsidRPr="002E5CBA">
        <w:rPr>
          <w:lang w:val="en-US"/>
        </w:rPr>
        <w:t>ause:</w:t>
      </w:r>
    </w:p>
    <w:p w14:paraId="32EA07BA" w14:textId="77777777" w:rsidR="008018EB" w:rsidRDefault="008018EB" w:rsidP="0086296D">
      <w:pPr>
        <w:pStyle w:val="PL"/>
      </w:pPr>
      <w:r>
        <w:t xml:space="preserve">          $ref: 'TS29571_CommonData.yaml#/components/schemas/NgApCause'</w:t>
      </w:r>
    </w:p>
    <w:p w14:paraId="32EA07BB" w14:textId="7F13E4C8"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BC"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2EA07BD" w14:textId="77777777" w:rsidR="0086296D" w:rsidRPr="002E5CBA" w:rsidRDefault="0086296D" w:rsidP="0086296D">
      <w:pPr>
        <w:pStyle w:val="PL"/>
        <w:rPr>
          <w:lang w:val="en-US"/>
        </w:rPr>
      </w:pPr>
      <w:r w:rsidRPr="002E5CBA">
        <w:rPr>
          <w:lang w:val="en-US"/>
        </w:rPr>
        <w:t xml:space="preserve">        ueLocation:</w:t>
      </w:r>
    </w:p>
    <w:p w14:paraId="32EA07BE"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BF" w14:textId="77777777" w:rsidR="0086296D" w:rsidRPr="002E5CBA" w:rsidRDefault="0086296D" w:rsidP="0086296D">
      <w:pPr>
        <w:pStyle w:val="PL"/>
        <w:rPr>
          <w:lang w:val="en-US"/>
        </w:rPr>
      </w:pPr>
      <w:r w:rsidRPr="002E5CBA">
        <w:rPr>
          <w:lang w:val="en-US"/>
        </w:rPr>
        <w:t xml:space="preserve">        ueTimeZone:</w:t>
      </w:r>
    </w:p>
    <w:p w14:paraId="32EA07C0"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C1" w14:textId="77777777" w:rsidR="0086296D" w:rsidRPr="002E5CBA" w:rsidRDefault="0086296D" w:rsidP="0086296D">
      <w:pPr>
        <w:pStyle w:val="PL"/>
        <w:rPr>
          <w:lang w:val="en-US"/>
        </w:rPr>
      </w:pPr>
      <w:r w:rsidRPr="002E5CBA">
        <w:rPr>
          <w:lang w:val="en-US"/>
        </w:rPr>
        <w:t xml:space="preserve">        addUeLocation:</w:t>
      </w:r>
    </w:p>
    <w:p w14:paraId="32EA07C2" w14:textId="2D035E9B" w:rsidR="0086296D" w:rsidRDefault="0086296D" w:rsidP="0086296D">
      <w:pPr>
        <w:pStyle w:val="PL"/>
        <w:rPr>
          <w:lang w:val="en-US"/>
        </w:rPr>
      </w:pPr>
      <w:r w:rsidRPr="002E5CBA">
        <w:rPr>
          <w:lang w:val="en-US"/>
        </w:rPr>
        <w:t xml:space="preserve">          $ref: 'TS29571_CommonData.yaml#/components/schemas/UserLocation'</w:t>
      </w:r>
    </w:p>
    <w:p w14:paraId="01C6FA66"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980BCEC" w14:textId="77777777" w:rsidR="00240BC9" w:rsidRPr="002E5CBA" w:rsidRDefault="00240BC9" w:rsidP="00240BC9">
      <w:pPr>
        <w:pStyle w:val="PL"/>
        <w:rPr>
          <w:lang w:val="en-US"/>
        </w:rPr>
      </w:pPr>
      <w:r w:rsidRPr="002E5CBA">
        <w:rPr>
          <w:lang w:val="en-US"/>
        </w:rPr>
        <w:t xml:space="preserve">          type: array</w:t>
      </w:r>
    </w:p>
    <w:p w14:paraId="6ADC8778" w14:textId="77777777" w:rsidR="00240BC9" w:rsidRPr="002E5CBA" w:rsidRDefault="00240BC9" w:rsidP="00240BC9">
      <w:pPr>
        <w:pStyle w:val="PL"/>
        <w:rPr>
          <w:lang w:val="en-US"/>
        </w:rPr>
      </w:pPr>
      <w:r w:rsidRPr="002E5CBA">
        <w:rPr>
          <w:lang w:val="en-US"/>
        </w:rPr>
        <w:t xml:space="preserve">          items:</w:t>
      </w:r>
    </w:p>
    <w:p w14:paraId="2946005B"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99CDD8C" w14:textId="77777777" w:rsidR="007202F8" w:rsidRDefault="00240BC9" w:rsidP="0086296D">
      <w:pPr>
        <w:pStyle w:val="PL"/>
        <w:rPr>
          <w:lang w:val="en-US"/>
        </w:rPr>
      </w:pPr>
      <w:r w:rsidRPr="002E5CBA">
        <w:rPr>
          <w:lang w:val="en-US"/>
        </w:rPr>
        <w:t xml:space="preserve">          minItems: </w:t>
      </w:r>
      <w:r>
        <w:rPr>
          <w:lang w:val="en-US"/>
        </w:rPr>
        <w:t>1</w:t>
      </w:r>
    </w:p>
    <w:p w14:paraId="6D976DE8"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56041AF" w14:textId="77777777" w:rsidR="007202F8" w:rsidRPr="002E5CBA" w:rsidRDefault="007202F8" w:rsidP="007202F8">
      <w:pPr>
        <w:pStyle w:val="PL"/>
        <w:rPr>
          <w:lang w:val="en-US"/>
        </w:rPr>
      </w:pPr>
      <w:r w:rsidRPr="002E5CBA">
        <w:rPr>
          <w:lang w:val="en-US"/>
        </w:rPr>
        <w:t xml:space="preserve">          type: array</w:t>
      </w:r>
    </w:p>
    <w:p w14:paraId="38C4BFB3" w14:textId="77777777" w:rsidR="007202F8" w:rsidRPr="002E5CBA" w:rsidRDefault="007202F8" w:rsidP="007202F8">
      <w:pPr>
        <w:pStyle w:val="PL"/>
        <w:rPr>
          <w:lang w:val="en-US"/>
        </w:rPr>
      </w:pPr>
      <w:r w:rsidRPr="002E5CBA">
        <w:rPr>
          <w:lang w:val="en-US"/>
        </w:rPr>
        <w:t xml:space="preserve">          items:</w:t>
      </w:r>
    </w:p>
    <w:p w14:paraId="6EFB09C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75511D13" w14:textId="32415683" w:rsidR="00240BC9" w:rsidRPr="002E5CBA" w:rsidRDefault="007202F8" w:rsidP="0086296D">
      <w:pPr>
        <w:pStyle w:val="PL"/>
        <w:rPr>
          <w:lang w:val="en-US"/>
        </w:rPr>
      </w:pPr>
      <w:r w:rsidRPr="002E5CBA">
        <w:rPr>
          <w:lang w:val="en-US"/>
        </w:rPr>
        <w:t xml:space="preserve">          minItems: </w:t>
      </w:r>
      <w:r>
        <w:rPr>
          <w:lang w:val="en-US"/>
        </w:rPr>
        <w:t>1</w:t>
      </w:r>
    </w:p>
    <w:p w14:paraId="32EA07C3" w14:textId="77777777" w:rsidR="0086296D" w:rsidRPr="002E5CBA" w:rsidRDefault="0086296D" w:rsidP="0086296D">
      <w:pPr>
        <w:pStyle w:val="PL"/>
        <w:rPr>
          <w:lang w:val="en-US"/>
        </w:rPr>
      </w:pPr>
    </w:p>
    <w:p w14:paraId="32EA07C6" w14:textId="3F9F8847" w:rsidR="0086296D" w:rsidRPr="002E5CBA" w:rsidRDefault="0086296D" w:rsidP="0086296D">
      <w:pPr>
        <w:pStyle w:val="PL"/>
        <w:rPr>
          <w:lang w:val="en-US"/>
        </w:rPr>
      </w:pPr>
    </w:p>
    <w:p w14:paraId="32EA07C7" w14:textId="77777777" w:rsidR="0086296D" w:rsidRPr="002E5CBA" w:rsidRDefault="0086296D" w:rsidP="0086296D">
      <w:pPr>
        <w:pStyle w:val="PL"/>
        <w:rPr>
          <w:lang w:val="en-US"/>
        </w:rPr>
      </w:pPr>
      <w:r w:rsidRPr="002E5CBA">
        <w:rPr>
          <w:lang w:val="en-US"/>
        </w:rPr>
        <w:t xml:space="preserve">    VsmfUpdateData:</w:t>
      </w:r>
    </w:p>
    <w:p w14:paraId="32EA07C8" w14:textId="77777777" w:rsidR="0086296D" w:rsidRPr="002E5CBA" w:rsidRDefault="0086296D" w:rsidP="0086296D">
      <w:pPr>
        <w:pStyle w:val="PL"/>
        <w:rPr>
          <w:lang w:val="en-US"/>
        </w:rPr>
      </w:pPr>
      <w:r w:rsidRPr="002E5CBA">
        <w:rPr>
          <w:lang w:val="en-US"/>
        </w:rPr>
        <w:t xml:space="preserve">      type: object</w:t>
      </w:r>
    </w:p>
    <w:p w14:paraId="32EA07C9" w14:textId="77777777" w:rsidR="0086296D" w:rsidRPr="002E5CBA" w:rsidRDefault="0086296D" w:rsidP="0086296D">
      <w:pPr>
        <w:pStyle w:val="PL"/>
        <w:rPr>
          <w:lang w:val="en-US"/>
        </w:rPr>
      </w:pPr>
      <w:r w:rsidRPr="002E5CBA">
        <w:rPr>
          <w:lang w:val="en-US"/>
        </w:rPr>
        <w:t xml:space="preserve">      properties:</w:t>
      </w:r>
    </w:p>
    <w:p w14:paraId="32EA07CA" w14:textId="77777777" w:rsidR="0086296D" w:rsidRPr="002E5CBA" w:rsidRDefault="0086296D" w:rsidP="0086296D">
      <w:pPr>
        <w:pStyle w:val="PL"/>
        <w:rPr>
          <w:lang w:val="en-US"/>
        </w:rPr>
      </w:pPr>
      <w:r w:rsidRPr="002E5CBA">
        <w:rPr>
          <w:lang w:val="en-US"/>
        </w:rPr>
        <w:t xml:space="preserve">        requestIndication:</w:t>
      </w:r>
    </w:p>
    <w:p w14:paraId="32EA07CB" w14:textId="77777777" w:rsidR="0086296D" w:rsidRPr="002E5CBA" w:rsidRDefault="0086296D" w:rsidP="0086296D">
      <w:pPr>
        <w:pStyle w:val="PL"/>
        <w:rPr>
          <w:lang w:val="en-US"/>
        </w:rPr>
      </w:pPr>
      <w:r w:rsidRPr="002E5CBA">
        <w:rPr>
          <w:lang w:val="en-US"/>
        </w:rPr>
        <w:t xml:space="preserve">          $ref: '#/components/schemas/RequestIndication'</w:t>
      </w:r>
    </w:p>
    <w:p w14:paraId="32EA07CC" w14:textId="77777777" w:rsidR="0086296D" w:rsidRPr="002E5CBA" w:rsidRDefault="0086296D" w:rsidP="0086296D">
      <w:pPr>
        <w:pStyle w:val="PL"/>
        <w:rPr>
          <w:lang w:val="en-US"/>
        </w:rPr>
      </w:pPr>
      <w:r w:rsidRPr="002E5CBA">
        <w:rPr>
          <w:lang w:val="en-US"/>
        </w:rPr>
        <w:t xml:space="preserve">        sessionAmbr:</w:t>
      </w:r>
    </w:p>
    <w:p w14:paraId="32EA07CD" w14:textId="77777777" w:rsidR="0086296D" w:rsidRPr="002E5CBA" w:rsidRDefault="0086296D" w:rsidP="0086296D">
      <w:pPr>
        <w:pStyle w:val="PL"/>
        <w:rPr>
          <w:lang w:val="en-US"/>
        </w:rPr>
      </w:pPr>
      <w:r w:rsidRPr="002E5CBA">
        <w:rPr>
          <w:lang w:val="en-US"/>
        </w:rPr>
        <w:t xml:space="preserve">          $ref: 'TS29571_CommonData.yaml#/components/schemas/Ambr'</w:t>
      </w:r>
    </w:p>
    <w:p w14:paraId="32EA07CE" w14:textId="77777777" w:rsidR="0086296D" w:rsidRPr="002E5CBA" w:rsidRDefault="0086296D" w:rsidP="0086296D">
      <w:pPr>
        <w:pStyle w:val="PL"/>
        <w:rPr>
          <w:lang w:val="en-US"/>
        </w:rPr>
      </w:pPr>
      <w:r w:rsidRPr="002E5CBA">
        <w:rPr>
          <w:lang w:val="en-US"/>
        </w:rPr>
        <w:t xml:space="preserve">        qosFlowsAddModRequestList:</w:t>
      </w:r>
    </w:p>
    <w:p w14:paraId="32EA07CF" w14:textId="77777777" w:rsidR="0086296D" w:rsidRPr="002E5CBA" w:rsidRDefault="0086296D" w:rsidP="0086296D">
      <w:pPr>
        <w:pStyle w:val="PL"/>
        <w:rPr>
          <w:lang w:val="en-US"/>
        </w:rPr>
      </w:pPr>
      <w:r w:rsidRPr="002E5CBA">
        <w:rPr>
          <w:lang w:val="en-US"/>
        </w:rPr>
        <w:t xml:space="preserve">          type: array</w:t>
      </w:r>
    </w:p>
    <w:p w14:paraId="32EA07D0" w14:textId="77777777" w:rsidR="0086296D" w:rsidRPr="002E5CBA" w:rsidRDefault="0086296D" w:rsidP="0086296D">
      <w:pPr>
        <w:pStyle w:val="PL"/>
        <w:rPr>
          <w:lang w:val="en-US"/>
        </w:rPr>
      </w:pPr>
      <w:r w:rsidRPr="002E5CBA">
        <w:rPr>
          <w:lang w:val="en-US"/>
        </w:rPr>
        <w:t xml:space="preserve">          items:</w:t>
      </w:r>
    </w:p>
    <w:p w14:paraId="32EA07D1" w14:textId="77777777" w:rsidR="0086296D" w:rsidRPr="002E5CBA" w:rsidRDefault="0086296D" w:rsidP="0086296D">
      <w:pPr>
        <w:pStyle w:val="PL"/>
        <w:rPr>
          <w:lang w:val="en-US"/>
        </w:rPr>
      </w:pPr>
      <w:r w:rsidRPr="002E5CBA">
        <w:rPr>
          <w:lang w:val="en-US"/>
        </w:rPr>
        <w:t xml:space="preserve">            $ref: '#/components/schemas/QosFlowAddModifyRequestItem'</w:t>
      </w:r>
    </w:p>
    <w:p w14:paraId="32EA07D2" w14:textId="393CD0AE" w:rsidR="0086296D" w:rsidRPr="002E5CBA" w:rsidRDefault="0086296D" w:rsidP="0086296D">
      <w:pPr>
        <w:pStyle w:val="PL"/>
        <w:rPr>
          <w:lang w:val="en-US"/>
        </w:rPr>
      </w:pPr>
      <w:r w:rsidRPr="002E5CBA">
        <w:rPr>
          <w:lang w:val="en-US"/>
        </w:rPr>
        <w:t xml:space="preserve">          minItems: </w:t>
      </w:r>
      <w:r w:rsidR="00540A89">
        <w:rPr>
          <w:lang w:val="en-US"/>
        </w:rPr>
        <w:t>1</w:t>
      </w:r>
    </w:p>
    <w:p w14:paraId="32EA07D3" w14:textId="77777777" w:rsidR="0086296D" w:rsidRPr="002E5CBA" w:rsidRDefault="0086296D" w:rsidP="0086296D">
      <w:pPr>
        <w:pStyle w:val="PL"/>
        <w:rPr>
          <w:lang w:val="en-US"/>
        </w:rPr>
      </w:pPr>
      <w:r w:rsidRPr="002E5CBA">
        <w:rPr>
          <w:lang w:val="en-US"/>
        </w:rPr>
        <w:t xml:space="preserve">        qosFlowsRelRequestList:</w:t>
      </w:r>
    </w:p>
    <w:p w14:paraId="32EA07D4" w14:textId="77777777" w:rsidR="0086296D" w:rsidRPr="002E5CBA" w:rsidRDefault="0086296D" w:rsidP="0086296D">
      <w:pPr>
        <w:pStyle w:val="PL"/>
        <w:rPr>
          <w:lang w:val="en-US"/>
        </w:rPr>
      </w:pPr>
      <w:r w:rsidRPr="002E5CBA">
        <w:rPr>
          <w:lang w:val="en-US"/>
        </w:rPr>
        <w:t xml:space="preserve">          type: array</w:t>
      </w:r>
    </w:p>
    <w:p w14:paraId="32EA07D5" w14:textId="77777777" w:rsidR="0086296D" w:rsidRPr="002E5CBA" w:rsidRDefault="0086296D" w:rsidP="0086296D">
      <w:pPr>
        <w:pStyle w:val="PL"/>
        <w:rPr>
          <w:lang w:val="en-US"/>
        </w:rPr>
      </w:pPr>
      <w:r w:rsidRPr="002E5CBA">
        <w:rPr>
          <w:lang w:val="en-US"/>
        </w:rPr>
        <w:t xml:space="preserve">          items:</w:t>
      </w:r>
    </w:p>
    <w:p w14:paraId="32EA07D6" w14:textId="77777777" w:rsidR="0086296D" w:rsidRPr="002E5CBA" w:rsidRDefault="0086296D" w:rsidP="0086296D">
      <w:pPr>
        <w:pStyle w:val="PL"/>
        <w:rPr>
          <w:lang w:val="en-US"/>
        </w:rPr>
      </w:pPr>
      <w:r w:rsidRPr="002E5CBA">
        <w:rPr>
          <w:lang w:val="en-US"/>
        </w:rPr>
        <w:t xml:space="preserve">            $ref: '#/components/schemas/QosFlowReleaseRequestItem'</w:t>
      </w:r>
    </w:p>
    <w:p w14:paraId="32EA07D7" w14:textId="6D1E7F25" w:rsidR="0086296D" w:rsidRPr="002E5CBA" w:rsidRDefault="0086296D" w:rsidP="0086296D">
      <w:pPr>
        <w:pStyle w:val="PL"/>
        <w:rPr>
          <w:lang w:val="en-US"/>
        </w:rPr>
      </w:pPr>
      <w:r w:rsidRPr="002E5CBA">
        <w:rPr>
          <w:lang w:val="en-US"/>
        </w:rPr>
        <w:t xml:space="preserve">          minItems: </w:t>
      </w:r>
      <w:r w:rsidR="00540A89">
        <w:rPr>
          <w:lang w:val="en-US"/>
        </w:rPr>
        <w:t>1</w:t>
      </w:r>
    </w:p>
    <w:p w14:paraId="32EA07D8" w14:textId="77777777" w:rsidR="0086296D" w:rsidRPr="002E5CBA" w:rsidRDefault="0086296D" w:rsidP="0086296D">
      <w:pPr>
        <w:pStyle w:val="PL"/>
        <w:rPr>
          <w:lang w:val="en-US"/>
        </w:rPr>
      </w:pPr>
      <w:r w:rsidRPr="002E5CBA">
        <w:rPr>
          <w:lang w:val="en-US"/>
        </w:rPr>
        <w:t xml:space="preserve">        epsBearerInfo:</w:t>
      </w:r>
    </w:p>
    <w:p w14:paraId="32EA07D9" w14:textId="77777777" w:rsidR="0086296D" w:rsidRPr="002E5CBA" w:rsidRDefault="0086296D" w:rsidP="0086296D">
      <w:pPr>
        <w:pStyle w:val="PL"/>
        <w:rPr>
          <w:lang w:val="en-US"/>
        </w:rPr>
      </w:pPr>
      <w:r w:rsidRPr="002E5CBA">
        <w:rPr>
          <w:lang w:val="en-US"/>
        </w:rPr>
        <w:t xml:space="preserve">          type: array</w:t>
      </w:r>
    </w:p>
    <w:p w14:paraId="32EA07DA" w14:textId="77777777" w:rsidR="0086296D" w:rsidRPr="002E5CBA" w:rsidRDefault="0086296D" w:rsidP="0086296D">
      <w:pPr>
        <w:pStyle w:val="PL"/>
        <w:rPr>
          <w:lang w:val="en-US"/>
        </w:rPr>
      </w:pPr>
      <w:r w:rsidRPr="002E5CBA">
        <w:rPr>
          <w:lang w:val="en-US"/>
        </w:rPr>
        <w:t xml:space="preserve">          items:</w:t>
      </w:r>
    </w:p>
    <w:p w14:paraId="32EA07DB" w14:textId="77777777" w:rsidR="0086296D" w:rsidRPr="002E5CBA" w:rsidRDefault="0086296D" w:rsidP="0086296D">
      <w:pPr>
        <w:pStyle w:val="PL"/>
        <w:rPr>
          <w:lang w:val="en-US"/>
        </w:rPr>
      </w:pPr>
      <w:r w:rsidRPr="002E5CBA">
        <w:rPr>
          <w:lang w:val="en-US"/>
        </w:rPr>
        <w:t xml:space="preserve">            $ref: '#/components/schemas/EpsBearerInfo'</w:t>
      </w:r>
    </w:p>
    <w:p w14:paraId="32EA07DC" w14:textId="4600A9C6" w:rsidR="0086296D" w:rsidRDefault="0086296D" w:rsidP="0086296D">
      <w:pPr>
        <w:pStyle w:val="PL"/>
        <w:rPr>
          <w:lang w:val="en-US"/>
        </w:rPr>
      </w:pPr>
      <w:r w:rsidRPr="002E5CBA">
        <w:rPr>
          <w:lang w:val="en-US"/>
        </w:rPr>
        <w:t xml:space="preserve">          minItems: </w:t>
      </w:r>
      <w:r w:rsidR="00540A89">
        <w:rPr>
          <w:lang w:val="en-US"/>
        </w:rPr>
        <w:t>1</w:t>
      </w:r>
    </w:p>
    <w:p w14:paraId="32EA07DD" w14:textId="77777777" w:rsidR="00C43287" w:rsidRPr="002E5CBA" w:rsidRDefault="00C43287" w:rsidP="00C43287">
      <w:pPr>
        <w:pStyle w:val="PL"/>
        <w:rPr>
          <w:lang w:val="en-US"/>
        </w:rPr>
      </w:pPr>
      <w:r w:rsidRPr="002E5CBA">
        <w:rPr>
          <w:lang w:val="en-US"/>
        </w:rPr>
        <w:t xml:space="preserve">        </w:t>
      </w:r>
      <w:r>
        <w:rPr>
          <w:lang w:val="en-US"/>
        </w:rPr>
        <w:t>assignEbiList</w:t>
      </w:r>
      <w:r w:rsidRPr="002E5CBA">
        <w:rPr>
          <w:lang w:val="en-US"/>
        </w:rPr>
        <w:t>:</w:t>
      </w:r>
    </w:p>
    <w:p w14:paraId="32EA07DE" w14:textId="77777777" w:rsidR="00C43287" w:rsidRPr="002E5CBA" w:rsidRDefault="00C43287" w:rsidP="00C43287">
      <w:pPr>
        <w:pStyle w:val="PL"/>
        <w:rPr>
          <w:lang w:val="en-US"/>
        </w:rPr>
      </w:pPr>
      <w:r w:rsidRPr="002E5CBA">
        <w:rPr>
          <w:lang w:val="en-US"/>
        </w:rPr>
        <w:t xml:space="preserve">          type: array</w:t>
      </w:r>
    </w:p>
    <w:p w14:paraId="32EA07DF" w14:textId="77777777" w:rsidR="00C43287" w:rsidRPr="002E5CBA" w:rsidRDefault="00C43287" w:rsidP="00C43287">
      <w:pPr>
        <w:pStyle w:val="PL"/>
        <w:rPr>
          <w:lang w:val="en-US"/>
        </w:rPr>
      </w:pPr>
      <w:r w:rsidRPr="002E5CBA">
        <w:rPr>
          <w:lang w:val="en-US"/>
        </w:rPr>
        <w:t xml:space="preserve">          items:</w:t>
      </w:r>
    </w:p>
    <w:p w14:paraId="03C79F87" w14:textId="419A2842" w:rsidR="0001670E" w:rsidRPr="002E5CBA" w:rsidRDefault="0001670E" w:rsidP="00C43287">
      <w:pPr>
        <w:pStyle w:val="PL"/>
        <w:rPr>
          <w:lang w:val="en-US"/>
        </w:rPr>
      </w:pPr>
      <w:r w:rsidRPr="002E5CBA">
        <w:rPr>
          <w:lang w:val="en-US"/>
        </w:rPr>
        <w:t xml:space="preserve">            $ref: 'TS29571_CommonData.yaml#/components/schemas/Arp'</w:t>
      </w:r>
    </w:p>
    <w:p w14:paraId="32EA07E1" w14:textId="227DEA2C" w:rsidR="00C43287" w:rsidRPr="002E5CBA" w:rsidRDefault="00C43287" w:rsidP="0086296D">
      <w:pPr>
        <w:pStyle w:val="PL"/>
        <w:rPr>
          <w:lang w:val="en-US"/>
        </w:rPr>
      </w:pPr>
      <w:r w:rsidRPr="002E5CBA">
        <w:rPr>
          <w:lang w:val="en-US"/>
        </w:rPr>
        <w:t xml:space="preserve">          minItems: </w:t>
      </w:r>
      <w:r w:rsidR="00540A89">
        <w:rPr>
          <w:lang w:val="en-US"/>
        </w:rPr>
        <w:t>1</w:t>
      </w:r>
    </w:p>
    <w:p w14:paraId="32EA07E2" w14:textId="77777777" w:rsidR="0086296D" w:rsidRPr="002E5CBA" w:rsidRDefault="0086296D" w:rsidP="0086296D">
      <w:pPr>
        <w:pStyle w:val="PL"/>
        <w:rPr>
          <w:lang w:val="en-US"/>
        </w:rPr>
      </w:pPr>
      <w:r w:rsidRPr="002E5CBA">
        <w:rPr>
          <w:lang w:val="en-US"/>
        </w:rPr>
        <w:t xml:space="preserve">        revokeEbiList:</w:t>
      </w:r>
    </w:p>
    <w:p w14:paraId="32EA07E3" w14:textId="77777777" w:rsidR="0086296D" w:rsidRPr="002E5CBA" w:rsidRDefault="0086296D" w:rsidP="0086296D">
      <w:pPr>
        <w:pStyle w:val="PL"/>
        <w:rPr>
          <w:lang w:val="en-US"/>
        </w:rPr>
      </w:pPr>
      <w:r w:rsidRPr="002E5CBA">
        <w:rPr>
          <w:lang w:val="en-US"/>
        </w:rPr>
        <w:t xml:space="preserve">          type: array</w:t>
      </w:r>
    </w:p>
    <w:p w14:paraId="32EA07E4" w14:textId="77777777" w:rsidR="0086296D" w:rsidRPr="002E5CBA" w:rsidRDefault="0086296D" w:rsidP="0086296D">
      <w:pPr>
        <w:pStyle w:val="PL"/>
        <w:rPr>
          <w:lang w:val="en-US"/>
        </w:rPr>
      </w:pPr>
      <w:r w:rsidRPr="002E5CBA">
        <w:rPr>
          <w:lang w:val="en-US"/>
        </w:rPr>
        <w:lastRenderedPageBreak/>
        <w:t xml:space="preserve">          items:</w:t>
      </w:r>
    </w:p>
    <w:p w14:paraId="32EA07E5" w14:textId="77777777" w:rsidR="0086296D" w:rsidRPr="002E5CBA" w:rsidRDefault="0086296D" w:rsidP="0086296D">
      <w:pPr>
        <w:pStyle w:val="PL"/>
        <w:rPr>
          <w:lang w:val="en-US"/>
        </w:rPr>
      </w:pPr>
      <w:r w:rsidRPr="002E5CBA">
        <w:rPr>
          <w:lang w:val="en-US"/>
        </w:rPr>
        <w:t xml:space="preserve">            $ref: '#/components/schemas/EpsBearerId'</w:t>
      </w:r>
    </w:p>
    <w:p w14:paraId="32EA07E6" w14:textId="538D5A46" w:rsidR="0086296D" w:rsidRPr="002E5CBA" w:rsidRDefault="0086296D" w:rsidP="0086296D">
      <w:pPr>
        <w:pStyle w:val="PL"/>
        <w:rPr>
          <w:lang w:val="en-US"/>
        </w:rPr>
      </w:pPr>
      <w:r w:rsidRPr="002E5CBA">
        <w:rPr>
          <w:lang w:val="en-US"/>
        </w:rPr>
        <w:t xml:space="preserve">          minItems: </w:t>
      </w:r>
      <w:r w:rsidR="00540A89">
        <w:rPr>
          <w:lang w:val="en-US"/>
        </w:rPr>
        <w:t>1</w:t>
      </w:r>
    </w:p>
    <w:p w14:paraId="32EA07E7" w14:textId="77777777" w:rsidR="0086296D" w:rsidRPr="002E5CBA" w:rsidRDefault="0086296D" w:rsidP="0086296D">
      <w:pPr>
        <w:pStyle w:val="PL"/>
        <w:rPr>
          <w:lang w:val="en-US"/>
        </w:rPr>
      </w:pPr>
      <w:r w:rsidRPr="002E5CBA">
        <w:rPr>
          <w:lang w:val="en-US"/>
        </w:rPr>
        <w:t xml:space="preserve">        modifiedEbiList:</w:t>
      </w:r>
    </w:p>
    <w:p w14:paraId="32EA07E8" w14:textId="77777777" w:rsidR="0086296D" w:rsidRPr="002E5CBA" w:rsidRDefault="0086296D" w:rsidP="0086296D">
      <w:pPr>
        <w:pStyle w:val="PL"/>
        <w:rPr>
          <w:lang w:val="en-US"/>
        </w:rPr>
      </w:pPr>
      <w:r w:rsidRPr="002E5CBA">
        <w:rPr>
          <w:lang w:val="en-US"/>
        </w:rPr>
        <w:t xml:space="preserve">          type: array</w:t>
      </w:r>
    </w:p>
    <w:p w14:paraId="32EA07E9" w14:textId="77777777" w:rsidR="0086296D" w:rsidRPr="002E5CBA" w:rsidRDefault="0086296D" w:rsidP="0086296D">
      <w:pPr>
        <w:pStyle w:val="PL"/>
        <w:rPr>
          <w:lang w:val="en-US"/>
        </w:rPr>
      </w:pPr>
      <w:r w:rsidRPr="002E5CBA">
        <w:rPr>
          <w:lang w:val="en-US"/>
        </w:rPr>
        <w:t xml:space="preserve">          items:</w:t>
      </w:r>
    </w:p>
    <w:p w14:paraId="32EA07EA" w14:textId="77777777" w:rsidR="0086296D" w:rsidRPr="002E5CBA" w:rsidRDefault="0086296D" w:rsidP="0086296D">
      <w:pPr>
        <w:pStyle w:val="PL"/>
        <w:rPr>
          <w:lang w:val="en-US"/>
        </w:rPr>
      </w:pPr>
      <w:r w:rsidRPr="002E5CBA">
        <w:rPr>
          <w:lang w:val="en-US"/>
        </w:rPr>
        <w:t xml:space="preserve">            $ref: '#/components/schemas/EbiArpMapping'</w:t>
      </w:r>
    </w:p>
    <w:p w14:paraId="32EA07EB" w14:textId="70CD036C" w:rsidR="0086296D" w:rsidRPr="002E5CBA" w:rsidRDefault="0086296D" w:rsidP="0086296D">
      <w:pPr>
        <w:pStyle w:val="PL"/>
        <w:rPr>
          <w:lang w:val="en-US"/>
        </w:rPr>
      </w:pPr>
      <w:r w:rsidRPr="002E5CBA">
        <w:rPr>
          <w:lang w:val="en-US"/>
        </w:rPr>
        <w:t xml:space="preserve">          minItems: </w:t>
      </w:r>
      <w:r w:rsidR="00540A89">
        <w:rPr>
          <w:lang w:val="en-US"/>
        </w:rPr>
        <w:t>1</w:t>
      </w:r>
    </w:p>
    <w:p w14:paraId="32EA07EC" w14:textId="77777777" w:rsidR="0086296D" w:rsidRPr="002E5CBA" w:rsidRDefault="0086296D" w:rsidP="0086296D">
      <w:pPr>
        <w:pStyle w:val="PL"/>
        <w:rPr>
          <w:lang w:val="en-US"/>
        </w:rPr>
      </w:pPr>
      <w:r w:rsidRPr="002E5CBA">
        <w:rPr>
          <w:lang w:val="en-US"/>
        </w:rPr>
        <w:t xml:space="preserve">        pti:</w:t>
      </w:r>
    </w:p>
    <w:p w14:paraId="32EA07ED" w14:textId="77777777" w:rsidR="0086296D" w:rsidRPr="002E5CBA" w:rsidRDefault="0086296D" w:rsidP="0086296D">
      <w:pPr>
        <w:pStyle w:val="PL"/>
        <w:rPr>
          <w:lang w:val="en-US"/>
        </w:rPr>
      </w:pPr>
      <w:r w:rsidRPr="002E5CBA">
        <w:rPr>
          <w:lang w:val="en-US"/>
        </w:rPr>
        <w:t xml:space="preserve">          $ref: '#/components/schemas/ProcedureTransactionId'</w:t>
      </w:r>
    </w:p>
    <w:p w14:paraId="32EA07EE" w14:textId="77777777" w:rsidR="0086296D" w:rsidRDefault="0086296D" w:rsidP="0086296D">
      <w:pPr>
        <w:pStyle w:val="PL"/>
        <w:rPr>
          <w:lang w:val="en-US"/>
        </w:rPr>
      </w:pPr>
      <w:r w:rsidRPr="002E5CBA">
        <w:rPr>
          <w:lang w:val="en-US"/>
        </w:rPr>
        <w:t xml:space="preserve">        n1SmInfoToUe:</w:t>
      </w:r>
    </w:p>
    <w:p w14:paraId="32EA07EF" w14:textId="50610CA7" w:rsidR="0086296D" w:rsidRDefault="0086296D" w:rsidP="0086296D">
      <w:pPr>
        <w:pStyle w:val="PL"/>
        <w:rPr>
          <w:lang w:val="en-US"/>
        </w:rPr>
      </w:pPr>
      <w:r w:rsidRPr="002E5CBA">
        <w:rPr>
          <w:lang w:val="en-US"/>
        </w:rPr>
        <w:t xml:space="preserve">          $ref: 'TS29571_CommonData.yaml#/components/schemas/RefToBinaryData'</w:t>
      </w:r>
    </w:p>
    <w:p w14:paraId="0D8DDC81" w14:textId="77777777" w:rsidR="0089630E" w:rsidRPr="002E5CBA" w:rsidRDefault="0089630E" w:rsidP="0089630E">
      <w:pPr>
        <w:pStyle w:val="PL"/>
        <w:rPr>
          <w:lang w:val="en-US"/>
        </w:rPr>
      </w:pPr>
      <w:r w:rsidRPr="002E5CBA">
        <w:rPr>
          <w:lang w:val="en-US"/>
        </w:rPr>
        <w:t xml:space="preserve">        </w:t>
      </w:r>
      <w:r>
        <w:rPr>
          <w:lang w:val="en-US"/>
        </w:rPr>
        <w:t>alwaysOnGranted</w:t>
      </w:r>
      <w:r w:rsidRPr="002E5CBA">
        <w:rPr>
          <w:lang w:val="en-US"/>
        </w:rPr>
        <w:t>:</w:t>
      </w:r>
    </w:p>
    <w:p w14:paraId="1650F158" w14:textId="77777777" w:rsidR="0089630E" w:rsidRDefault="0089630E" w:rsidP="0089630E">
      <w:pPr>
        <w:pStyle w:val="PL"/>
        <w:rPr>
          <w:lang w:val="en-US"/>
        </w:rPr>
      </w:pPr>
      <w:r w:rsidRPr="002E5CBA">
        <w:rPr>
          <w:lang w:val="en-US"/>
        </w:rPr>
        <w:t xml:space="preserve">          type: boolean</w:t>
      </w:r>
    </w:p>
    <w:p w14:paraId="362F5097" w14:textId="28BC7EB1" w:rsidR="0089630E"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AB43D9F" w14:textId="77777777" w:rsidR="0005439A" w:rsidRPr="002E5CBA" w:rsidRDefault="0005439A" w:rsidP="0005439A">
      <w:pPr>
        <w:pStyle w:val="PL"/>
        <w:rPr>
          <w:lang w:val="en-US"/>
        </w:rPr>
      </w:pPr>
      <w:r w:rsidRPr="002E5CBA">
        <w:rPr>
          <w:lang w:val="en-US"/>
        </w:rPr>
        <w:t xml:space="preserve">        </w:t>
      </w:r>
      <w:r>
        <w:rPr>
          <w:lang w:val="en-US"/>
        </w:rPr>
        <w:t>h</w:t>
      </w:r>
      <w:r w:rsidRPr="002E5CBA">
        <w:rPr>
          <w:lang w:val="en-US"/>
        </w:rPr>
        <w:t>smfPduSessionUri:</w:t>
      </w:r>
    </w:p>
    <w:p w14:paraId="2FACDB79" w14:textId="77777777" w:rsidR="0005439A" w:rsidRPr="002E5CBA" w:rsidRDefault="0005439A" w:rsidP="0005439A">
      <w:pPr>
        <w:pStyle w:val="PL"/>
        <w:rPr>
          <w:lang w:val="en-US"/>
        </w:rPr>
      </w:pPr>
      <w:r w:rsidRPr="002E5CBA">
        <w:rPr>
          <w:lang w:val="en-US"/>
        </w:rPr>
        <w:t xml:space="preserve">          $ref: 'TS29571_CommonData.yaml#/components/schemas/Uri'</w:t>
      </w:r>
    </w:p>
    <w:p w14:paraId="156C7B37" w14:textId="77777777" w:rsidR="0005439A" w:rsidRPr="002E5CBA" w:rsidRDefault="0005439A" w:rsidP="0005439A">
      <w:pPr>
        <w:pStyle w:val="PL"/>
        <w:rPr>
          <w:lang w:val="en-US"/>
        </w:rPr>
      </w:pPr>
      <w:r w:rsidRPr="002E5CBA">
        <w:rPr>
          <w:lang w:val="en-US"/>
        </w:rPr>
        <w:t xml:space="preserve">        supportedFeatures:</w:t>
      </w:r>
    </w:p>
    <w:p w14:paraId="625513DB" w14:textId="1E49970C" w:rsidR="0005439A" w:rsidRPr="002E5CBA" w:rsidRDefault="0005439A" w:rsidP="0086296D">
      <w:pPr>
        <w:pStyle w:val="PL"/>
        <w:rPr>
          <w:lang w:val="en-US"/>
        </w:rPr>
      </w:pPr>
      <w:r w:rsidRPr="002E5CBA">
        <w:rPr>
          <w:lang w:val="en-US"/>
        </w:rPr>
        <w:t xml:space="preserve">          $ref: 'TS29571_CommonData.yaml#/components/schemas/SupportedFeatures'</w:t>
      </w:r>
    </w:p>
    <w:p w14:paraId="32EA07F0" w14:textId="77777777" w:rsidR="0086296D" w:rsidRPr="002E5CBA" w:rsidRDefault="0086296D" w:rsidP="0086296D">
      <w:pPr>
        <w:pStyle w:val="PL"/>
        <w:rPr>
          <w:lang w:val="en-US"/>
        </w:rPr>
      </w:pPr>
      <w:r w:rsidRPr="002E5CBA">
        <w:rPr>
          <w:lang w:val="en-US"/>
        </w:rPr>
        <w:t xml:space="preserve">        cause:</w:t>
      </w:r>
    </w:p>
    <w:p w14:paraId="32EA07F1" w14:textId="37E4CE64" w:rsidR="0086296D" w:rsidRDefault="0086296D" w:rsidP="0086296D">
      <w:pPr>
        <w:pStyle w:val="PL"/>
        <w:rPr>
          <w:lang w:val="en-US"/>
        </w:rPr>
      </w:pPr>
      <w:r w:rsidRPr="002E5CBA">
        <w:rPr>
          <w:lang w:val="en-US"/>
        </w:rPr>
        <w:t xml:space="preserve">          $ref: '#/components/schemas/Cause'</w:t>
      </w:r>
    </w:p>
    <w:p w14:paraId="60C09076" w14:textId="77777777" w:rsidR="0063723A" w:rsidRPr="002E5CBA" w:rsidRDefault="0063723A" w:rsidP="0063723A">
      <w:pPr>
        <w:pStyle w:val="PL"/>
        <w:rPr>
          <w:lang w:val="en-US"/>
        </w:rPr>
      </w:pPr>
      <w:r w:rsidRPr="002E5CBA">
        <w:rPr>
          <w:lang w:val="en-US"/>
        </w:rPr>
        <w:t xml:space="preserve">        n1smCause:</w:t>
      </w:r>
    </w:p>
    <w:p w14:paraId="5672F69A" w14:textId="77777777" w:rsidR="0063723A" w:rsidRDefault="0063723A" w:rsidP="0063723A">
      <w:pPr>
        <w:pStyle w:val="PL"/>
        <w:rPr>
          <w:lang w:val="en-US"/>
        </w:rPr>
      </w:pPr>
      <w:r w:rsidRPr="002E5CBA">
        <w:rPr>
          <w:lang w:val="en-US"/>
        </w:rPr>
        <w:t xml:space="preserve">          type: string</w:t>
      </w:r>
    </w:p>
    <w:p w14:paraId="136B55D4"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5FCE9D68" w14:textId="22760BD4" w:rsidR="0063723A" w:rsidRPr="002E5CB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32EA07F2" w14:textId="77777777" w:rsidR="0086296D" w:rsidRPr="002E5CBA" w:rsidRDefault="0086296D" w:rsidP="0086296D">
      <w:pPr>
        <w:pStyle w:val="PL"/>
        <w:rPr>
          <w:lang w:val="en-US"/>
        </w:rPr>
      </w:pPr>
      <w:r w:rsidRPr="002E5CBA">
        <w:rPr>
          <w:lang w:val="en-US"/>
        </w:rPr>
        <w:t xml:space="preserve">      required:</w:t>
      </w:r>
    </w:p>
    <w:p w14:paraId="32EA07F3" w14:textId="77777777" w:rsidR="0086296D" w:rsidRPr="002E5CBA" w:rsidRDefault="0086296D" w:rsidP="0086296D">
      <w:pPr>
        <w:pStyle w:val="PL"/>
        <w:rPr>
          <w:lang w:val="en-US"/>
        </w:rPr>
      </w:pPr>
      <w:r w:rsidRPr="002E5CBA">
        <w:rPr>
          <w:lang w:val="en-US"/>
        </w:rPr>
        <w:t xml:space="preserve">        - requestIndication</w:t>
      </w:r>
    </w:p>
    <w:p w14:paraId="32EA07F4" w14:textId="77777777" w:rsidR="0086296D" w:rsidRPr="002E5CBA" w:rsidRDefault="0086296D" w:rsidP="0086296D">
      <w:pPr>
        <w:pStyle w:val="PL"/>
        <w:rPr>
          <w:lang w:val="en-US"/>
        </w:rPr>
      </w:pPr>
    </w:p>
    <w:p w14:paraId="32EA07F5" w14:textId="77777777" w:rsidR="0086296D" w:rsidRPr="002E5CBA" w:rsidRDefault="0086296D" w:rsidP="0086296D">
      <w:pPr>
        <w:pStyle w:val="PL"/>
        <w:rPr>
          <w:lang w:val="en-US"/>
        </w:rPr>
      </w:pPr>
      <w:r w:rsidRPr="002E5CBA">
        <w:rPr>
          <w:lang w:val="en-US"/>
        </w:rPr>
        <w:t xml:space="preserve">    VsmfUpdatedData:</w:t>
      </w:r>
    </w:p>
    <w:p w14:paraId="32EA07F6" w14:textId="77777777" w:rsidR="0086296D" w:rsidRPr="002E5CBA" w:rsidRDefault="0086296D" w:rsidP="0086296D">
      <w:pPr>
        <w:pStyle w:val="PL"/>
        <w:rPr>
          <w:lang w:val="en-US"/>
        </w:rPr>
      </w:pPr>
      <w:r w:rsidRPr="002E5CBA">
        <w:rPr>
          <w:lang w:val="en-US"/>
        </w:rPr>
        <w:t xml:space="preserve">      type: object</w:t>
      </w:r>
    </w:p>
    <w:p w14:paraId="32EA07F7" w14:textId="77777777" w:rsidR="0086296D" w:rsidRPr="002E5CBA" w:rsidRDefault="0086296D" w:rsidP="0086296D">
      <w:pPr>
        <w:pStyle w:val="PL"/>
        <w:rPr>
          <w:lang w:val="en-US"/>
        </w:rPr>
      </w:pPr>
      <w:r w:rsidRPr="002E5CBA">
        <w:rPr>
          <w:lang w:val="en-US"/>
        </w:rPr>
        <w:t xml:space="preserve">      properties:</w:t>
      </w:r>
    </w:p>
    <w:p w14:paraId="32EA07F8" w14:textId="77777777" w:rsidR="0086296D" w:rsidRPr="002E5CBA" w:rsidRDefault="0086296D" w:rsidP="0086296D">
      <w:pPr>
        <w:pStyle w:val="PL"/>
        <w:rPr>
          <w:lang w:val="en-US"/>
        </w:rPr>
      </w:pPr>
      <w:r w:rsidRPr="002E5CBA">
        <w:rPr>
          <w:lang w:val="en-US"/>
        </w:rPr>
        <w:t xml:space="preserve">        qosFlowsAddModList:</w:t>
      </w:r>
    </w:p>
    <w:p w14:paraId="32EA07F9" w14:textId="77777777" w:rsidR="0086296D" w:rsidRPr="002E5CBA" w:rsidRDefault="0086296D" w:rsidP="0086296D">
      <w:pPr>
        <w:pStyle w:val="PL"/>
        <w:rPr>
          <w:lang w:val="en-US"/>
        </w:rPr>
      </w:pPr>
      <w:r w:rsidRPr="002E5CBA">
        <w:rPr>
          <w:lang w:val="en-US"/>
        </w:rPr>
        <w:t xml:space="preserve">          type: array</w:t>
      </w:r>
    </w:p>
    <w:p w14:paraId="32EA07FA" w14:textId="77777777" w:rsidR="0086296D" w:rsidRPr="002E5CBA" w:rsidRDefault="0086296D" w:rsidP="0086296D">
      <w:pPr>
        <w:pStyle w:val="PL"/>
        <w:rPr>
          <w:lang w:val="en-US"/>
        </w:rPr>
      </w:pPr>
      <w:r w:rsidRPr="002E5CBA">
        <w:rPr>
          <w:lang w:val="en-US"/>
        </w:rPr>
        <w:t xml:space="preserve">          items:</w:t>
      </w:r>
    </w:p>
    <w:p w14:paraId="32EA07FB" w14:textId="77777777" w:rsidR="0086296D" w:rsidRPr="002E5CBA" w:rsidRDefault="0086296D" w:rsidP="0086296D">
      <w:pPr>
        <w:pStyle w:val="PL"/>
        <w:rPr>
          <w:lang w:val="en-US"/>
        </w:rPr>
      </w:pPr>
      <w:r w:rsidRPr="002E5CBA">
        <w:rPr>
          <w:lang w:val="en-US"/>
        </w:rPr>
        <w:t xml:space="preserve">            $ref: '#/components/schemas/QosFlowItem'</w:t>
      </w:r>
    </w:p>
    <w:p w14:paraId="32EA07FC" w14:textId="040937D4" w:rsidR="0086296D" w:rsidRPr="002E5CBA" w:rsidRDefault="0086296D" w:rsidP="0086296D">
      <w:pPr>
        <w:pStyle w:val="PL"/>
        <w:rPr>
          <w:lang w:val="en-US"/>
        </w:rPr>
      </w:pPr>
      <w:r w:rsidRPr="002E5CBA">
        <w:rPr>
          <w:lang w:val="en-US"/>
        </w:rPr>
        <w:t xml:space="preserve">          minItems: </w:t>
      </w:r>
      <w:r w:rsidR="00540A89">
        <w:rPr>
          <w:lang w:val="en-US"/>
        </w:rPr>
        <w:t>1</w:t>
      </w:r>
    </w:p>
    <w:p w14:paraId="32EA07FD" w14:textId="77777777" w:rsidR="0086296D" w:rsidRPr="002E5CBA" w:rsidRDefault="0086296D" w:rsidP="0086296D">
      <w:pPr>
        <w:pStyle w:val="PL"/>
        <w:rPr>
          <w:lang w:val="en-US"/>
        </w:rPr>
      </w:pPr>
      <w:r w:rsidRPr="002E5CBA">
        <w:rPr>
          <w:lang w:val="en-US"/>
        </w:rPr>
        <w:t xml:space="preserve">        qosFlowsRelList:</w:t>
      </w:r>
    </w:p>
    <w:p w14:paraId="32EA07FE" w14:textId="77777777" w:rsidR="0086296D" w:rsidRPr="002E5CBA" w:rsidRDefault="0086296D" w:rsidP="0086296D">
      <w:pPr>
        <w:pStyle w:val="PL"/>
        <w:rPr>
          <w:lang w:val="en-US"/>
        </w:rPr>
      </w:pPr>
      <w:r w:rsidRPr="002E5CBA">
        <w:rPr>
          <w:lang w:val="en-US"/>
        </w:rPr>
        <w:t xml:space="preserve">          type: array</w:t>
      </w:r>
    </w:p>
    <w:p w14:paraId="32EA07FF" w14:textId="77777777" w:rsidR="0086296D" w:rsidRPr="002E5CBA" w:rsidRDefault="0086296D" w:rsidP="0086296D">
      <w:pPr>
        <w:pStyle w:val="PL"/>
        <w:rPr>
          <w:lang w:val="en-US"/>
        </w:rPr>
      </w:pPr>
      <w:r w:rsidRPr="002E5CBA">
        <w:rPr>
          <w:lang w:val="en-US"/>
        </w:rPr>
        <w:t xml:space="preserve">          items:</w:t>
      </w:r>
    </w:p>
    <w:p w14:paraId="32EA0800" w14:textId="77777777" w:rsidR="0086296D" w:rsidRPr="002E5CBA" w:rsidRDefault="0086296D" w:rsidP="0086296D">
      <w:pPr>
        <w:pStyle w:val="PL"/>
        <w:rPr>
          <w:lang w:val="en-US"/>
        </w:rPr>
      </w:pPr>
      <w:r w:rsidRPr="002E5CBA">
        <w:rPr>
          <w:lang w:val="en-US"/>
        </w:rPr>
        <w:t xml:space="preserve">            $ref: '#/components/schemas/QosFlowItem'</w:t>
      </w:r>
    </w:p>
    <w:p w14:paraId="32EA0801" w14:textId="70AF8193" w:rsidR="0086296D" w:rsidRPr="002E5CBA" w:rsidRDefault="0086296D" w:rsidP="0086296D">
      <w:pPr>
        <w:pStyle w:val="PL"/>
        <w:rPr>
          <w:lang w:val="en-US"/>
        </w:rPr>
      </w:pPr>
      <w:r w:rsidRPr="002E5CBA">
        <w:rPr>
          <w:lang w:val="en-US"/>
        </w:rPr>
        <w:t xml:space="preserve">          minItems: </w:t>
      </w:r>
      <w:r w:rsidR="00540A89">
        <w:rPr>
          <w:lang w:val="en-US"/>
        </w:rPr>
        <w:t>1</w:t>
      </w:r>
    </w:p>
    <w:p w14:paraId="32EA0802" w14:textId="77777777" w:rsidR="0086296D" w:rsidRPr="002E5CBA" w:rsidRDefault="0086296D" w:rsidP="0086296D">
      <w:pPr>
        <w:pStyle w:val="PL"/>
        <w:rPr>
          <w:lang w:val="en-US"/>
        </w:rPr>
      </w:pPr>
      <w:r w:rsidRPr="002E5CBA">
        <w:rPr>
          <w:lang w:val="en-US"/>
        </w:rPr>
        <w:t xml:space="preserve">        qosFlowsFailedtoAddModList:</w:t>
      </w:r>
    </w:p>
    <w:p w14:paraId="32EA0803" w14:textId="77777777" w:rsidR="0086296D" w:rsidRPr="002E5CBA" w:rsidRDefault="0086296D" w:rsidP="0086296D">
      <w:pPr>
        <w:pStyle w:val="PL"/>
        <w:rPr>
          <w:lang w:val="en-US"/>
        </w:rPr>
      </w:pPr>
      <w:r w:rsidRPr="002E5CBA">
        <w:rPr>
          <w:lang w:val="en-US"/>
        </w:rPr>
        <w:t xml:space="preserve">          type: array</w:t>
      </w:r>
    </w:p>
    <w:p w14:paraId="32EA0804" w14:textId="77777777" w:rsidR="0086296D" w:rsidRPr="002E5CBA" w:rsidRDefault="0086296D" w:rsidP="0086296D">
      <w:pPr>
        <w:pStyle w:val="PL"/>
        <w:rPr>
          <w:lang w:val="en-US"/>
        </w:rPr>
      </w:pPr>
      <w:r w:rsidRPr="002E5CBA">
        <w:rPr>
          <w:lang w:val="en-US"/>
        </w:rPr>
        <w:t xml:space="preserve">          items:</w:t>
      </w:r>
    </w:p>
    <w:p w14:paraId="32EA0805" w14:textId="77777777" w:rsidR="0086296D" w:rsidRPr="002E5CBA" w:rsidRDefault="0086296D" w:rsidP="0086296D">
      <w:pPr>
        <w:pStyle w:val="PL"/>
        <w:rPr>
          <w:lang w:val="en-US"/>
        </w:rPr>
      </w:pPr>
      <w:r w:rsidRPr="002E5CBA">
        <w:rPr>
          <w:lang w:val="en-US"/>
        </w:rPr>
        <w:t xml:space="preserve">            $ref: '#/components/schemas/QosFlowItem'</w:t>
      </w:r>
    </w:p>
    <w:p w14:paraId="32EA0806" w14:textId="180AE223" w:rsidR="0086296D" w:rsidRPr="002E5CBA" w:rsidRDefault="0086296D" w:rsidP="0086296D">
      <w:pPr>
        <w:pStyle w:val="PL"/>
        <w:rPr>
          <w:lang w:val="en-US"/>
        </w:rPr>
      </w:pPr>
      <w:r w:rsidRPr="002E5CBA">
        <w:rPr>
          <w:lang w:val="en-US"/>
        </w:rPr>
        <w:t xml:space="preserve">          minItems: </w:t>
      </w:r>
      <w:r w:rsidR="00540A89">
        <w:rPr>
          <w:lang w:val="en-US"/>
        </w:rPr>
        <w:t>1</w:t>
      </w:r>
    </w:p>
    <w:p w14:paraId="32EA0807" w14:textId="77777777" w:rsidR="0086296D" w:rsidRPr="002E5CBA" w:rsidRDefault="0086296D" w:rsidP="0086296D">
      <w:pPr>
        <w:pStyle w:val="PL"/>
        <w:rPr>
          <w:lang w:val="en-US"/>
        </w:rPr>
      </w:pPr>
      <w:r w:rsidRPr="002E5CBA">
        <w:rPr>
          <w:lang w:val="en-US"/>
        </w:rPr>
        <w:t xml:space="preserve">        qosFlowsFailedtoRelList:</w:t>
      </w:r>
    </w:p>
    <w:p w14:paraId="32EA0808" w14:textId="77777777" w:rsidR="0086296D" w:rsidRPr="002E5CBA" w:rsidRDefault="0086296D" w:rsidP="0086296D">
      <w:pPr>
        <w:pStyle w:val="PL"/>
        <w:rPr>
          <w:lang w:val="en-US"/>
        </w:rPr>
      </w:pPr>
      <w:r w:rsidRPr="002E5CBA">
        <w:rPr>
          <w:lang w:val="en-US"/>
        </w:rPr>
        <w:t xml:space="preserve">          type: array</w:t>
      </w:r>
    </w:p>
    <w:p w14:paraId="32EA0809" w14:textId="77777777" w:rsidR="0086296D" w:rsidRPr="002E5CBA" w:rsidRDefault="0086296D" w:rsidP="0086296D">
      <w:pPr>
        <w:pStyle w:val="PL"/>
        <w:rPr>
          <w:lang w:val="en-US"/>
        </w:rPr>
      </w:pPr>
      <w:r w:rsidRPr="002E5CBA">
        <w:rPr>
          <w:lang w:val="en-US"/>
        </w:rPr>
        <w:t xml:space="preserve">          items:</w:t>
      </w:r>
    </w:p>
    <w:p w14:paraId="32EA080A" w14:textId="77777777" w:rsidR="0086296D" w:rsidRPr="002E5CBA" w:rsidRDefault="0086296D" w:rsidP="0086296D">
      <w:pPr>
        <w:pStyle w:val="PL"/>
        <w:rPr>
          <w:lang w:val="en-US"/>
        </w:rPr>
      </w:pPr>
      <w:r w:rsidRPr="002E5CBA">
        <w:rPr>
          <w:lang w:val="en-US"/>
        </w:rPr>
        <w:t xml:space="preserve">            $ref: '#/components/schemas/QosFlowItem'</w:t>
      </w:r>
    </w:p>
    <w:p w14:paraId="32EA080B" w14:textId="74920465" w:rsidR="0086296D" w:rsidRPr="002E5CBA" w:rsidRDefault="0086296D" w:rsidP="0086296D">
      <w:pPr>
        <w:pStyle w:val="PL"/>
        <w:rPr>
          <w:lang w:val="en-US"/>
        </w:rPr>
      </w:pPr>
      <w:r w:rsidRPr="002E5CBA">
        <w:rPr>
          <w:lang w:val="en-US"/>
        </w:rPr>
        <w:t xml:space="preserve">          minItems: </w:t>
      </w:r>
      <w:r w:rsidR="00540A89">
        <w:rPr>
          <w:lang w:val="en-US"/>
        </w:rPr>
        <w:t>1</w:t>
      </w:r>
    </w:p>
    <w:p w14:paraId="32EA080C" w14:textId="77777777" w:rsidR="0086296D" w:rsidRDefault="0086296D" w:rsidP="0086296D">
      <w:pPr>
        <w:pStyle w:val="PL"/>
        <w:rPr>
          <w:lang w:val="en-US"/>
        </w:rPr>
      </w:pPr>
      <w:r w:rsidRPr="002E5CBA">
        <w:rPr>
          <w:lang w:val="en-US"/>
        </w:rPr>
        <w:t xml:space="preserve">        n1SmInfoFromUe:</w:t>
      </w:r>
    </w:p>
    <w:p w14:paraId="32EA080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0E" w14:textId="77777777" w:rsidR="0086296D" w:rsidRDefault="0086296D" w:rsidP="0086296D">
      <w:pPr>
        <w:pStyle w:val="PL"/>
        <w:rPr>
          <w:lang w:val="en-US"/>
        </w:rPr>
      </w:pPr>
      <w:r w:rsidRPr="002E5CBA">
        <w:rPr>
          <w:lang w:val="en-US"/>
        </w:rPr>
        <w:t xml:space="preserve">        unknownN1SmInfo:</w:t>
      </w:r>
    </w:p>
    <w:p w14:paraId="32EA080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10" w14:textId="77777777" w:rsidR="0086296D" w:rsidRPr="002E5CBA" w:rsidRDefault="0086296D" w:rsidP="0086296D">
      <w:pPr>
        <w:pStyle w:val="PL"/>
        <w:rPr>
          <w:lang w:val="en-US"/>
        </w:rPr>
      </w:pPr>
      <w:r w:rsidRPr="002E5CBA">
        <w:rPr>
          <w:lang w:val="en-US"/>
        </w:rPr>
        <w:t xml:space="preserve">        ueLocation:</w:t>
      </w:r>
    </w:p>
    <w:p w14:paraId="32EA081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2" w14:textId="77777777" w:rsidR="0086296D" w:rsidRPr="002E5CBA" w:rsidRDefault="0086296D" w:rsidP="0086296D">
      <w:pPr>
        <w:pStyle w:val="PL"/>
        <w:rPr>
          <w:lang w:val="en-US"/>
        </w:rPr>
      </w:pPr>
      <w:r w:rsidRPr="002E5CBA">
        <w:rPr>
          <w:lang w:val="en-US"/>
        </w:rPr>
        <w:t xml:space="preserve">        ueTimeZone:</w:t>
      </w:r>
    </w:p>
    <w:p w14:paraId="32EA0813"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814" w14:textId="77777777" w:rsidR="0086296D" w:rsidRPr="002E5CBA" w:rsidRDefault="0086296D" w:rsidP="0086296D">
      <w:pPr>
        <w:pStyle w:val="PL"/>
        <w:rPr>
          <w:lang w:val="en-US"/>
        </w:rPr>
      </w:pPr>
      <w:r w:rsidRPr="002E5CBA">
        <w:rPr>
          <w:lang w:val="en-US"/>
        </w:rPr>
        <w:t xml:space="preserve">        addUeLocation:</w:t>
      </w:r>
    </w:p>
    <w:p w14:paraId="32EA0815"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6" w14:textId="77777777" w:rsidR="00C43287" w:rsidRPr="002E5CBA" w:rsidRDefault="00C43287" w:rsidP="00C43287">
      <w:pPr>
        <w:pStyle w:val="PL"/>
        <w:rPr>
          <w:lang w:val="en-US"/>
        </w:rPr>
      </w:pPr>
      <w:r w:rsidRPr="002E5CBA">
        <w:rPr>
          <w:lang w:val="en-US"/>
        </w:rPr>
        <w:t xml:space="preserve">        </w:t>
      </w:r>
      <w:r>
        <w:rPr>
          <w:lang w:val="en-US"/>
        </w:rPr>
        <w:t>assignedEbiList</w:t>
      </w:r>
      <w:r w:rsidRPr="002E5CBA">
        <w:rPr>
          <w:lang w:val="en-US"/>
        </w:rPr>
        <w:t>:</w:t>
      </w:r>
    </w:p>
    <w:p w14:paraId="32EA0817" w14:textId="77777777" w:rsidR="00C43287" w:rsidRPr="002E5CBA" w:rsidRDefault="00C43287" w:rsidP="00C43287">
      <w:pPr>
        <w:pStyle w:val="PL"/>
        <w:rPr>
          <w:lang w:val="en-US"/>
        </w:rPr>
      </w:pPr>
      <w:r w:rsidRPr="002E5CBA">
        <w:rPr>
          <w:lang w:val="en-US"/>
        </w:rPr>
        <w:t xml:space="preserve">          type: array</w:t>
      </w:r>
    </w:p>
    <w:p w14:paraId="32EA0818" w14:textId="77777777" w:rsidR="00C43287" w:rsidRPr="002E5CBA" w:rsidRDefault="00C43287" w:rsidP="00C43287">
      <w:pPr>
        <w:pStyle w:val="PL"/>
        <w:rPr>
          <w:lang w:val="en-US"/>
        </w:rPr>
      </w:pPr>
      <w:r w:rsidRPr="002E5CBA">
        <w:rPr>
          <w:lang w:val="en-US"/>
        </w:rPr>
        <w:t xml:space="preserve">          items:</w:t>
      </w:r>
    </w:p>
    <w:p w14:paraId="5C157AA9" w14:textId="52074F8E" w:rsidR="0001670E" w:rsidRPr="002E5CBA" w:rsidRDefault="0001670E" w:rsidP="00C43287">
      <w:pPr>
        <w:pStyle w:val="PL"/>
        <w:rPr>
          <w:lang w:val="en-US"/>
        </w:rPr>
      </w:pPr>
      <w:r w:rsidRPr="002E5CBA">
        <w:rPr>
          <w:lang w:val="en-US"/>
        </w:rPr>
        <w:t xml:space="preserve">            $ref: 'TS29571_CommonData.yaml#/components/schemas/Arp'</w:t>
      </w:r>
    </w:p>
    <w:p w14:paraId="32EA081A" w14:textId="20BF92ED" w:rsidR="00C43287" w:rsidRPr="002E5CBA" w:rsidRDefault="00C43287" w:rsidP="00C43287">
      <w:pPr>
        <w:pStyle w:val="PL"/>
        <w:rPr>
          <w:lang w:val="en-US"/>
        </w:rPr>
      </w:pPr>
      <w:r w:rsidRPr="002E5CBA">
        <w:rPr>
          <w:lang w:val="en-US"/>
        </w:rPr>
        <w:t xml:space="preserve">          minItems: </w:t>
      </w:r>
      <w:r w:rsidR="00540A89">
        <w:rPr>
          <w:lang w:val="en-US"/>
        </w:rPr>
        <w:t>1</w:t>
      </w:r>
    </w:p>
    <w:p w14:paraId="32EA081B"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81C" w14:textId="77777777" w:rsidR="00C43287" w:rsidRPr="002E5CBA" w:rsidRDefault="00C43287" w:rsidP="00C43287">
      <w:pPr>
        <w:pStyle w:val="PL"/>
        <w:rPr>
          <w:lang w:val="en-US"/>
        </w:rPr>
      </w:pPr>
      <w:r w:rsidRPr="002E5CBA">
        <w:rPr>
          <w:lang w:val="en-US"/>
        </w:rPr>
        <w:t xml:space="preserve">          type: array</w:t>
      </w:r>
    </w:p>
    <w:p w14:paraId="32EA081D" w14:textId="77777777" w:rsidR="00C43287" w:rsidRPr="002E5CBA" w:rsidRDefault="00C43287" w:rsidP="00C43287">
      <w:pPr>
        <w:pStyle w:val="PL"/>
        <w:rPr>
          <w:lang w:val="en-US"/>
        </w:rPr>
      </w:pPr>
      <w:r w:rsidRPr="002E5CBA">
        <w:rPr>
          <w:lang w:val="en-US"/>
        </w:rPr>
        <w:t xml:space="preserve">          items:</w:t>
      </w:r>
    </w:p>
    <w:p w14:paraId="32EA081E" w14:textId="77777777" w:rsidR="00C43287" w:rsidRPr="002E5CBA" w:rsidRDefault="00C43287" w:rsidP="00C43287">
      <w:pPr>
        <w:pStyle w:val="PL"/>
        <w:rPr>
          <w:lang w:val="en-US"/>
        </w:rPr>
      </w:pPr>
      <w:r w:rsidRPr="002E5CBA">
        <w:rPr>
          <w:lang w:val="en-US"/>
        </w:rPr>
        <w:t xml:space="preserve">            $ref: '#/components/schemas/EpsBearerId'</w:t>
      </w:r>
    </w:p>
    <w:p w14:paraId="32EA081F" w14:textId="707447DD" w:rsidR="00C43287" w:rsidRPr="002E5CBA" w:rsidRDefault="00C43287" w:rsidP="00C43287">
      <w:pPr>
        <w:pStyle w:val="PL"/>
        <w:rPr>
          <w:lang w:val="en-US"/>
        </w:rPr>
      </w:pPr>
      <w:r w:rsidRPr="002E5CBA">
        <w:rPr>
          <w:lang w:val="en-US"/>
        </w:rPr>
        <w:t xml:space="preserve">          minItems: </w:t>
      </w:r>
      <w:r w:rsidR="00540A89">
        <w:rPr>
          <w:lang w:val="en-US"/>
        </w:rPr>
        <w:t>1</w:t>
      </w:r>
    </w:p>
    <w:p w14:paraId="32EA0820" w14:textId="77777777" w:rsidR="00C43287" w:rsidRPr="002E5CBA" w:rsidRDefault="00C43287" w:rsidP="00C43287">
      <w:pPr>
        <w:pStyle w:val="PL"/>
        <w:rPr>
          <w:lang w:val="en-US"/>
        </w:rPr>
      </w:pPr>
      <w:r w:rsidRPr="002E5CBA">
        <w:rPr>
          <w:lang w:val="en-US"/>
        </w:rPr>
        <w:t xml:space="preserve">        </w:t>
      </w:r>
      <w:r>
        <w:rPr>
          <w:lang w:val="en-US"/>
        </w:rPr>
        <w:t>releasedEbiList</w:t>
      </w:r>
      <w:r w:rsidRPr="002E5CBA">
        <w:rPr>
          <w:lang w:val="en-US"/>
        </w:rPr>
        <w:t>:</w:t>
      </w:r>
    </w:p>
    <w:p w14:paraId="32EA0821" w14:textId="77777777" w:rsidR="00C43287" w:rsidRPr="002E5CBA" w:rsidRDefault="00C43287" w:rsidP="00C43287">
      <w:pPr>
        <w:pStyle w:val="PL"/>
        <w:rPr>
          <w:lang w:val="en-US"/>
        </w:rPr>
      </w:pPr>
      <w:r w:rsidRPr="002E5CBA">
        <w:rPr>
          <w:lang w:val="en-US"/>
        </w:rPr>
        <w:t xml:space="preserve">          type: array</w:t>
      </w:r>
    </w:p>
    <w:p w14:paraId="32EA0822" w14:textId="77777777" w:rsidR="00C43287" w:rsidRPr="002E5CBA" w:rsidRDefault="00C43287" w:rsidP="00C43287">
      <w:pPr>
        <w:pStyle w:val="PL"/>
        <w:rPr>
          <w:lang w:val="en-US"/>
        </w:rPr>
      </w:pPr>
      <w:r w:rsidRPr="002E5CBA">
        <w:rPr>
          <w:lang w:val="en-US"/>
        </w:rPr>
        <w:t xml:space="preserve">          items:</w:t>
      </w:r>
    </w:p>
    <w:p w14:paraId="32EA0823" w14:textId="77777777" w:rsidR="00C43287" w:rsidRPr="002E5CBA" w:rsidRDefault="00C43287" w:rsidP="00C43287">
      <w:pPr>
        <w:pStyle w:val="PL"/>
        <w:rPr>
          <w:lang w:val="en-US"/>
        </w:rPr>
      </w:pPr>
      <w:r w:rsidRPr="002E5CBA">
        <w:rPr>
          <w:lang w:val="en-US"/>
        </w:rPr>
        <w:t xml:space="preserve">            $ref: '#/components/schemas/EpsBearerId'</w:t>
      </w:r>
    </w:p>
    <w:p w14:paraId="32EA0824" w14:textId="37F5EB36" w:rsidR="00C43287" w:rsidRDefault="00C43287" w:rsidP="0086296D">
      <w:pPr>
        <w:pStyle w:val="PL"/>
        <w:rPr>
          <w:lang w:val="en-US"/>
        </w:rPr>
      </w:pPr>
      <w:r w:rsidRPr="002E5CBA">
        <w:rPr>
          <w:lang w:val="en-US"/>
        </w:rPr>
        <w:t xml:space="preserve">          minItems: </w:t>
      </w:r>
      <w:r w:rsidR="00540A89">
        <w:rPr>
          <w:lang w:val="en-US"/>
        </w:rPr>
        <w:t>1</w:t>
      </w:r>
    </w:p>
    <w:p w14:paraId="183291FF"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6717AC3D" w14:textId="77777777" w:rsidR="00240BC9" w:rsidRPr="002E5CBA" w:rsidRDefault="00240BC9" w:rsidP="00240BC9">
      <w:pPr>
        <w:pStyle w:val="PL"/>
        <w:rPr>
          <w:lang w:val="en-US"/>
        </w:rPr>
      </w:pPr>
      <w:r w:rsidRPr="002E5CBA">
        <w:rPr>
          <w:lang w:val="en-US"/>
        </w:rPr>
        <w:t xml:space="preserve">          type: array</w:t>
      </w:r>
    </w:p>
    <w:p w14:paraId="1237A0BD" w14:textId="77777777" w:rsidR="00240BC9" w:rsidRPr="002E5CBA" w:rsidRDefault="00240BC9" w:rsidP="00240BC9">
      <w:pPr>
        <w:pStyle w:val="PL"/>
        <w:rPr>
          <w:lang w:val="en-US"/>
        </w:rPr>
      </w:pPr>
      <w:r w:rsidRPr="002E5CBA">
        <w:rPr>
          <w:lang w:val="en-US"/>
        </w:rPr>
        <w:lastRenderedPageBreak/>
        <w:t xml:space="preserve">          items:</w:t>
      </w:r>
    </w:p>
    <w:p w14:paraId="7B1E40CF"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FE0BAA" w14:textId="77777777" w:rsidR="007202F8" w:rsidRDefault="00240BC9" w:rsidP="0086296D">
      <w:pPr>
        <w:pStyle w:val="PL"/>
        <w:rPr>
          <w:lang w:val="en-US"/>
        </w:rPr>
      </w:pPr>
      <w:r w:rsidRPr="002E5CBA">
        <w:rPr>
          <w:lang w:val="en-US"/>
        </w:rPr>
        <w:t xml:space="preserve">          minItems: </w:t>
      </w:r>
      <w:r>
        <w:rPr>
          <w:lang w:val="en-US"/>
        </w:rPr>
        <w:t>1</w:t>
      </w:r>
    </w:p>
    <w:p w14:paraId="6A138F3D"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0B6B0CBA" w14:textId="77777777" w:rsidR="007202F8" w:rsidRPr="002E5CBA" w:rsidRDefault="007202F8" w:rsidP="007202F8">
      <w:pPr>
        <w:pStyle w:val="PL"/>
        <w:rPr>
          <w:lang w:val="en-US"/>
        </w:rPr>
      </w:pPr>
      <w:r w:rsidRPr="002E5CBA">
        <w:rPr>
          <w:lang w:val="en-US"/>
        </w:rPr>
        <w:t xml:space="preserve">          type: array</w:t>
      </w:r>
    </w:p>
    <w:p w14:paraId="24D3EED3" w14:textId="77777777" w:rsidR="007202F8" w:rsidRPr="002E5CBA" w:rsidRDefault="007202F8" w:rsidP="007202F8">
      <w:pPr>
        <w:pStyle w:val="PL"/>
        <w:rPr>
          <w:lang w:val="en-US"/>
        </w:rPr>
      </w:pPr>
      <w:r w:rsidRPr="002E5CBA">
        <w:rPr>
          <w:lang w:val="en-US"/>
        </w:rPr>
        <w:t xml:space="preserve">          items:</w:t>
      </w:r>
    </w:p>
    <w:p w14:paraId="717DD16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CC0552" w14:textId="0FA0BA1B" w:rsidR="00240BC9" w:rsidRPr="002E5CBA" w:rsidRDefault="007202F8" w:rsidP="0086296D">
      <w:pPr>
        <w:pStyle w:val="PL"/>
        <w:rPr>
          <w:lang w:val="en-US"/>
        </w:rPr>
      </w:pPr>
      <w:r w:rsidRPr="002E5CBA">
        <w:rPr>
          <w:lang w:val="en-US"/>
        </w:rPr>
        <w:t xml:space="preserve">          minItems: </w:t>
      </w:r>
      <w:r>
        <w:rPr>
          <w:lang w:val="en-US"/>
        </w:rPr>
        <w:t>1</w:t>
      </w:r>
    </w:p>
    <w:p w14:paraId="32EA0825" w14:textId="77777777" w:rsidR="0086296D" w:rsidRPr="002E5CBA" w:rsidRDefault="0086296D" w:rsidP="0086296D">
      <w:pPr>
        <w:pStyle w:val="PL"/>
        <w:rPr>
          <w:lang w:val="en-US"/>
        </w:rPr>
      </w:pPr>
    </w:p>
    <w:p w14:paraId="32EA0826" w14:textId="77777777" w:rsidR="0086296D" w:rsidRPr="002E5CBA" w:rsidRDefault="0086296D" w:rsidP="0086296D">
      <w:pPr>
        <w:pStyle w:val="PL"/>
        <w:rPr>
          <w:lang w:val="en-US"/>
        </w:rPr>
      </w:pPr>
      <w:r w:rsidRPr="002E5CBA">
        <w:rPr>
          <w:lang w:val="en-US"/>
        </w:rPr>
        <w:t xml:space="preserve">    StatusNotification:</w:t>
      </w:r>
    </w:p>
    <w:p w14:paraId="32EA0827" w14:textId="77777777" w:rsidR="0086296D" w:rsidRPr="002E5CBA" w:rsidRDefault="0086296D" w:rsidP="0086296D">
      <w:pPr>
        <w:pStyle w:val="PL"/>
        <w:rPr>
          <w:lang w:val="en-US"/>
        </w:rPr>
      </w:pPr>
      <w:r w:rsidRPr="002E5CBA">
        <w:rPr>
          <w:lang w:val="en-US"/>
        </w:rPr>
        <w:t xml:space="preserve">      type: object</w:t>
      </w:r>
    </w:p>
    <w:p w14:paraId="32EA0828" w14:textId="77777777" w:rsidR="0086296D" w:rsidRPr="002E5CBA" w:rsidRDefault="0086296D" w:rsidP="0086296D">
      <w:pPr>
        <w:pStyle w:val="PL"/>
        <w:rPr>
          <w:lang w:val="en-US"/>
        </w:rPr>
      </w:pPr>
      <w:r w:rsidRPr="002E5CBA">
        <w:rPr>
          <w:lang w:val="en-US"/>
        </w:rPr>
        <w:t xml:space="preserve">      properties:</w:t>
      </w:r>
    </w:p>
    <w:p w14:paraId="32EA0829" w14:textId="77777777" w:rsidR="0086296D" w:rsidRPr="002E5CBA" w:rsidRDefault="0086296D" w:rsidP="0086296D">
      <w:pPr>
        <w:pStyle w:val="PL"/>
        <w:rPr>
          <w:lang w:val="en-US"/>
        </w:rPr>
      </w:pPr>
      <w:r w:rsidRPr="002E5CBA">
        <w:rPr>
          <w:lang w:val="en-US"/>
        </w:rPr>
        <w:t xml:space="preserve">        statusInfo :</w:t>
      </w:r>
    </w:p>
    <w:p w14:paraId="32EA082A" w14:textId="77777777" w:rsidR="0086296D" w:rsidRPr="002E5CBA" w:rsidRDefault="0086296D" w:rsidP="0086296D">
      <w:pPr>
        <w:pStyle w:val="PL"/>
        <w:rPr>
          <w:lang w:val="en-US"/>
        </w:rPr>
      </w:pPr>
      <w:r w:rsidRPr="002E5CBA">
        <w:rPr>
          <w:lang w:val="en-US"/>
        </w:rPr>
        <w:t xml:space="preserve">          $ref: '#/components/schemas/StatusInfo'</w:t>
      </w:r>
    </w:p>
    <w:p w14:paraId="32EA082B" w14:textId="77777777" w:rsidR="0086296D" w:rsidRPr="002E5CBA" w:rsidRDefault="0086296D" w:rsidP="0086296D">
      <w:pPr>
        <w:pStyle w:val="PL"/>
        <w:rPr>
          <w:lang w:val="en-US"/>
        </w:rPr>
      </w:pPr>
      <w:r w:rsidRPr="002E5CBA">
        <w:rPr>
          <w:lang w:val="en-US"/>
        </w:rPr>
        <w:t xml:space="preserve">      required:</w:t>
      </w:r>
    </w:p>
    <w:p w14:paraId="32EA082C" w14:textId="434B6558" w:rsidR="0086296D" w:rsidRPr="002E5CBA" w:rsidRDefault="0086296D" w:rsidP="0086296D">
      <w:pPr>
        <w:pStyle w:val="PL"/>
        <w:rPr>
          <w:lang w:val="en-US"/>
        </w:rPr>
      </w:pPr>
      <w:r w:rsidRPr="002E5CBA">
        <w:rPr>
          <w:lang w:val="en-US"/>
        </w:rPr>
        <w:t xml:space="preserve">        - statusInfo</w:t>
      </w:r>
    </w:p>
    <w:p w14:paraId="32EA082D" w14:textId="77777777" w:rsidR="0086296D" w:rsidRPr="002E5CBA" w:rsidRDefault="0086296D" w:rsidP="0086296D">
      <w:pPr>
        <w:pStyle w:val="PL"/>
        <w:rPr>
          <w:lang w:val="en-US"/>
        </w:rPr>
      </w:pPr>
    </w:p>
    <w:p w14:paraId="32EA082E" w14:textId="77777777" w:rsidR="0086296D" w:rsidRPr="002E5CBA" w:rsidRDefault="0086296D" w:rsidP="0086296D">
      <w:pPr>
        <w:pStyle w:val="PL"/>
        <w:rPr>
          <w:lang w:val="en-US"/>
        </w:rPr>
      </w:pPr>
      <w:r w:rsidRPr="002E5CBA">
        <w:rPr>
          <w:lang w:val="en-US"/>
        </w:rPr>
        <w:t xml:space="preserve">    QosFlowItem:</w:t>
      </w:r>
    </w:p>
    <w:p w14:paraId="32EA082F" w14:textId="77777777" w:rsidR="0086296D" w:rsidRPr="002E5CBA" w:rsidRDefault="0086296D" w:rsidP="0086296D">
      <w:pPr>
        <w:pStyle w:val="PL"/>
        <w:rPr>
          <w:lang w:val="en-US"/>
        </w:rPr>
      </w:pPr>
      <w:r w:rsidRPr="002E5CBA">
        <w:rPr>
          <w:lang w:val="en-US"/>
        </w:rPr>
        <w:t xml:space="preserve">      type: object</w:t>
      </w:r>
    </w:p>
    <w:p w14:paraId="32EA0830" w14:textId="77777777" w:rsidR="0086296D" w:rsidRPr="002E5CBA" w:rsidRDefault="0086296D" w:rsidP="0086296D">
      <w:pPr>
        <w:pStyle w:val="PL"/>
        <w:rPr>
          <w:lang w:val="en-US"/>
        </w:rPr>
      </w:pPr>
      <w:r w:rsidRPr="002E5CBA">
        <w:rPr>
          <w:lang w:val="en-US"/>
        </w:rPr>
        <w:t xml:space="preserve">      properties:</w:t>
      </w:r>
    </w:p>
    <w:p w14:paraId="32EA0831" w14:textId="77777777" w:rsidR="0086296D" w:rsidRPr="002E5CBA" w:rsidRDefault="0086296D" w:rsidP="0086296D">
      <w:pPr>
        <w:pStyle w:val="PL"/>
        <w:rPr>
          <w:lang w:val="en-US"/>
        </w:rPr>
      </w:pPr>
      <w:r w:rsidRPr="002E5CBA">
        <w:rPr>
          <w:lang w:val="en-US"/>
        </w:rPr>
        <w:t xml:space="preserve">        qfi:</w:t>
      </w:r>
    </w:p>
    <w:p w14:paraId="32EA0832" w14:textId="77777777" w:rsidR="0086296D" w:rsidRPr="002E5CBA" w:rsidRDefault="0086296D" w:rsidP="0086296D">
      <w:pPr>
        <w:pStyle w:val="PL"/>
        <w:rPr>
          <w:lang w:val="en-US"/>
        </w:rPr>
      </w:pPr>
      <w:r w:rsidRPr="002E5CBA">
        <w:rPr>
          <w:lang w:val="en-US"/>
        </w:rPr>
        <w:t xml:space="preserve">          $ref: 'TS29571_CommonData.yaml#/components/schemas/Qfi'</w:t>
      </w:r>
    </w:p>
    <w:p w14:paraId="32EA0833" w14:textId="77777777" w:rsidR="0086296D" w:rsidRPr="002E5CBA" w:rsidRDefault="0086296D" w:rsidP="0086296D">
      <w:pPr>
        <w:pStyle w:val="PL"/>
        <w:rPr>
          <w:lang w:val="en-US"/>
        </w:rPr>
      </w:pPr>
      <w:r w:rsidRPr="002E5CBA">
        <w:rPr>
          <w:lang w:val="en-US"/>
        </w:rPr>
        <w:t xml:space="preserve">        cause:</w:t>
      </w:r>
    </w:p>
    <w:p w14:paraId="32EA0834" w14:textId="77777777" w:rsidR="0086296D" w:rsidRPr="002E5CBA" w:rsidRDefault="0086296D" w:rsidP="0086296D">
      <w:pPr>
        <w:pStyle w:val="PL"/>
        <w:rPr>
          <w:lang w:val="en-US"/>
        </w:rPr>
      </w:pPr>
      <w:r w:rsidRPr="002E5CBA">
        <w:rPr>
          <w:lang w:val="en-US"/>
        </w:rPr>
        <w:t xml:space="preserve">          $ref: '#/components/schemas/Cause'</w:t>
      </w:r>
    </w:p>
    <w:p w14:paraId="32EA0835" w14:textId="77777777" w:rsidR="0086296D" w:rsidRPr="002E5CBA" w:rsidRDefault="0086296D" w:rsidP="0086296D">
      <w:pPr>
        <w:pStyle w:val="PL"/>
        <w:rPr>
          <w:lang w:val="en-US"/>
        </w:rPr>
      </w:pPr>
      <w:r w:rsidRPr="002E5CBA">
        <w:rPr>
          <w:lang w:val="en-US"/>
        </w:rPr>
        <w:t xml:space="preserve">      required:</w:t>
      </w:r>
    </w:p>
    <w:p w14:paraId="32EA0836" w14:textId="77777777" w:rsidR="0086296D" w:rsidRPr="002E5CBA" w:rsidRDefault="0086296D" w:rsidP="0086296D">
      <w:pPr>
        <w:pStyle w:val="PL"/>
        <w:rPr>
          <w:lang w:val="en-US"/>
        </w:rPr>
      </w:pPr>
      <w:r w:rsidRPr="002E5CBA">
        <w:rPr>
          <w:lang w:val="en-US"/>
        </w:rPr>
        <w:t xml:space="preserve">        - qfi</w:t>
      </w:r>
    </w:p>
    <w:p w14:paraId="32EA0837" w14:textId="2668230F" w:rsidR="0086296D" w:rsidRPr="002E5CBA" w:rsidRDefault="0086296D" w:rsidP="0086296D">
      <w:pPr>
        <w:pStyle w:val="PL"/>
        <w:rPr>
          <w:lang w:val="en-US"/>
        </w:rPr>
      </w:pPr>
    </w:p>
    <w:p w14:paraId="32EA0838" w14:textId="77777777" w:rsidR="0086296D" w:rsidRPr="002E5CBA" w:rsidRDefault="0086296D" w:rsidP="0086296D">
      <w:pPr>
        <w:pStyle w:val="PL"/>
        <w:rPr>
          <w:lang w:val="en-US"/>
        </w:rPr>
      </w:pPr>
      <w:r w:rsidRPr="002E5CBA">
        <w:rPr>
          <w:lang w:val="en-US"/>
        </w:rPr>
        <w:t xml:space="preserve">    QosFlowSetupItem:</w:t>
      </w:r>
    </w:p>
    <w:p w14:paraId="32EA0839" w14:textId="77777777" w:rsidR="0086296D" w:rsidRPr="002E5CBA" w:rsidRDefault="0086296D" w:rsidP="0086296D">
      <w:pPr>
        <w:pStyle w:val="PL"/>
        <w:rPr>
          <w:lang w:val="en-US"/>
        </w:rPr>
      </w:pPr>
      <w:r w:rsidRPr="002E5CBA">
        <w:rPr>
          <w:lang w:val="en-US"/>
        </w:rPr>
        <w:t xml:space="preserve">      type: object</w:t>
      </w:r>
    </w:p>
    <w:p w14:paraId="32EA083A" w14:textId="77777777" w:rsidR="0086296D" w:rsidRPr="002E5CBA" w:rsidRDefault="0086296D" w:rsidP="0086296D">
      <w:pPr>
        <w:pStyle w:val="PL"/>
        <w:rPr>
          <w:lang w:val="en-US"/>
        </w:rPr>
      </w:pPr>
      <w:r w:rsidRPr="002E5CBA">
        <w:rPr>
          <w:lang w:val="en-US"/>
        </w:rPr>
        <w:t xml:space="preserve">      properties:</w:t>
      </w:r>
    </w:p>
    <w:p w14:paraId="32EA083B" w14:textId="77777777" w:rsidR="0086296D" w:rsidRPr="002E5CBA" w:rsidRDefault="0086296D" w:rsidP="0086296D">
      <w:pPr>
        <w:pStyle w:val="PL"/>
        <w:rPr>
          <w:lang w:val="en-US"/>
        </w:rPr>
      </w:pPr>
      <w:r w:rsidRPr="002E5CBA">
        <w:rPr>
          <w:lang w:val="en-US"/>
        </w:rPr>
        <w:t xml:space="preserve">        qfi:</w:t>
      </w:r>
    </w:p>
    <w:p w14:paraId="32EA083C" w14:textId="77777777" w:rsidR="0086296D" w:rsidRPr="002E5CBA" w:rsidRDefault="0086296D" w:rsidP="0086296D">
      <w:pPr>
        <w:pStyle w:val="PL"/>
        <w:rPr>
          <w:lang w:val="en-US"/>
        </w:rPr>
      </w:pPr>
      <w:r w:rsidRPr="002E5CBA">
        <w:rPr>
          <w:lang w:val="en-US"/>
        </w:rPr>
        <w:t xml:space="preserve">          $ref: 'TS29571_CommonData.yaml#/components/schemas/Qfi'</w:t>
      </w:r>
    </w:p>
    <w:p w14:paraId="32EA083D" w14:textId="77777777" w:rsidR="0086296D" w:rsidRPr="002E5CBA" w:rsidRDefault="0086296D" w:rsidP="0086296D">
      <w:pPr>
        <w:pStyle w:val="PL"/>
        <w:rPr>
          <w:lang w:val="en-US"/>
        </w:rPr>
      </w:pPr>
      <w:r w:rsidRPr="002E5CBA">
        <w:rPr>
          <w:lang w:val="en-US"/>
        </w:rPr>
        <w:t xml:space="preserve">        qosRules:</w:t>
      </w:r>
    </w:p>
    <w:p w14:paraId="32EA083E" w14:textId="72E56D3A" w:rsidR="0086296D" w:rsidRDefault="0086296D" w:rsidP="0086296D">
      <w:pPr>
        <w:pStyle w:val="PL"/>
        <w:rPr>
          <w:lang w:val="en-US"/>
        </w:rPr>
      </w:pPr>
      <w:r w:rsidRPr="002E5CBA">
        <w:rPr>
          <w:lang w:val="en-US"/>
        </w:rPr>
        <w:t xml:space="preserve">          $ref: 'TS29571_CommonData.yaml#/components/schemas/Bytes'</w:t>
      </w:r>
    </w:p>
    <w:p w14:paraId="07C377B2" w14:textId="77777777" w:rsidR="007D4104" w:rsidRDefault="007D4104" w:rsidP="007D4104">
      <w:pPr>
        <w:pStyle w:val="PL"/>
        <w:rPr>
          <w:lang w:val="en-US"/>
        </w:rPr>
      </w:pPr>
      <w:r>
        <w:rPr>
          <w:lang w:val="en-US"/>
        </w:rPr>
        <w:t xml:space="preserve">        ebi:</w:t>
      </w:r>
    </w:p>
    <w:p w14:paraId="669C4B8B" w14:textId="43609F9D" w:rsidR="007D4104" w:rsidRDefault="007D4104" w:rsidP="0086296D">
      <w:pPr>
        <w:pStyle w:val="PL"/>
        <w:rPr>
          <w:lang w:val="en-US"/>
        </w:rPr>
      </w:pPr>
      <w:r w:rsidRPr="002E5CBA">
        <w:rPr>
          <w:lang w:val="en-US"/>
        </w:rPr>
        <w:t xml:space="preserve">          $ref: '#/components/schemas/EpsBearerId'</w:t>
      </w:r>
    </w:p>
    <w:p w14:paraId="32EA083F"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0" w14:textId="77777777" w:rsidR="00283FD2" w:rsidRPr="002E5CBA" w:rsidRDefault="00283FD2" w:rsidP="0086296D">
      <w:pPr>
        <w:pStyle w:val="PL"/>
        <w:rPr>
          <w:lang w:val="en-US"/>
        </w:rPr>
      </w:pPr>
      <w:r w:rsidRPr="002E5CBA">
        <w:rPr>
          <w:lang w:val="en-US"/>
        </w:rPr>
        <w:t xml:space="preserve">          $ref: 'TS29571_CommonData.yaml#/components/schemas/Bytes'</w:t>
      </w:r>
    </w:p>
    <w:p w14:paraId="32EA0841" w14:textId="77777777" w:rsidR="0086296D" w:rsidRPr="002E5CBA" w:rsidRDefault="0086296D" w:rsidP="0086296D">
      <w:pPr>
        <w:pStyle w:val="PL"/>
        <w:rPr>
          <w:lang w:val="en-US"/>
        </w:rPr>
      </w:pPr>
      <w:r w:rsidRPr="002E5CBA">
        <w:rPr>
          <w:lang w:val="en-US"/>
        </w:rPr>
        <w:t xml:space="preserve">        qosFlowProfile:</w:t>
      </w:r>
    </w:p>
    <w:p w14:paraId="32EA0842" w14:textId="77777777" w:rsidR="0086296D" w:rsidRPr="002E5CBA" w:rsidRDefault="0086296D" w:rsidP="0086296D">
      <w:pPr>
        <w:pStyle w:val="PL"/>
        <w:rPr>
          <w:lang w:val="en-US"/>
        </w:rPr>
      </w:pPr>
      <w:r w:rsidRPr="002E5CBA">
        <w:rPr>
          <w:lang w:val="en-US"/>
        </w:rPr>
        <w:t xml:space="preserve">          $ref: '#/components/schemas/QosFlowProfile'</w:t>
      </w:r>
    </w:p>
    <w:p w14:paraId="32EA0843" w14:textId="77777777" w:rsidR="0086296D" w:rsidRPr="002E5CBA" w:rsidRDefault="0086296D" w:rsidP="0086296D">
      <w:pPr>
        <w:pStyle w:val="PL"/>
        <w:rPr>
          <w:lang w:val="en-US"/>
        </w:rPr>
      </w:pPr>
      <w:r w:rsidRPr="002E5CBA">
        <w:rPr>
          <w:lang w:val="en-US"/>
        </w:rPr>
        <w:t xml:space="preserve">      required:</w:t>
      </w:r>
    </w:p>
    <w:p w14:paraId="32EA0844" w14:textId="77777777" w:rsidR="0086296D" w:rsidRPr="002E5CBA" w:rsidRDefault="0086296D" w:rsidP="0086296D">
      <w:pPr>
        <w:pStyle w:val="PL"/>
        <w:rPr>
          <w:lang w:val="en-US"/>
        </w:rPr>
      </w:pPr>
      <w:r w:rsidRPr="002E5CBA">
        <w:rPr>
          <w:lang w:val="en-US"/>
        </w:rPr>
        <w:t xml:space="preserve">        - qfi</w:t>
      </w:r>
    </w:p>
    <w:p w14:paraId="32EA0845" w14:textId="77777777" w:rsidR="0086296D" w:rsidRPr="002E5CBA" w:rsidRDefault="0086296D" w:rsidP="0086296D">
      <w:pPr>
        <w:pStyle w:val="PL"/>
        <w:rPr>
          <w:lang w:val="en-US"/>
        </w:rPr>
      </w:pPr>
      <w:r w:rsidRPr="002E5CBA">
        <w:rPr>
          <w:lang w:val="en-US"/>
        </w:rPr>
        <w:t xml:space="preserve">        - qosRules</w:t>
      </w:r>
    </w:p>
    <w:p w14:paraId="32EA0846" w14:textId="0415BE9C" w:rsidR="0086296D" w:rsidRPr="002E5CBA" w:rsidRDefault="0086296D" w:rsidP="0086296D">
      <w:pPr>
        <w:pStyle w:val="PL"/>
        <w:rPr>
          <w:lang w:val="en-US"/>
        </w:rPr>
      </w:pPr>
    </w:p>
    <w:p w14:paraId="32EA0847" w14:textId="77777777" w:rsidR="0086296D" w:rsidRPr="002E5CBA" w:rsidRDefault="0086296D" w:rsidP="0086296D">
      <w:pPr>
        <w:pStyle w:val="PL"/>
        <w:rPr>
          <w:lang w:val="en-US"/>
        </w:rPr>
      </w:pPr>
      <w:r w:rsidRPr="002E5CBA">
        <w:rPr>
          <w:lang w:val="en-US"/>
        </w:rPr>
        <w:t xml:space="preserve">    QosFlowAddModifyRequestItem:</w:t>
      </w:r>
    </w:p>
    <w:p w14:paraId="32EA0848" w14:textId="77777777" w:rsidR="0086296D" w:rsidRPr="002E5CBA" w:rsidRDefault="0086296D" w:rsidP="0086296D">
      <w:pPr>
        <w:pStyle w:val="PL"/>
        <w:rPr>
          <w:lang w:val="en-US"/>
        </w:rPr>
      </w:pPr>
      <w:r w:rsidRPr="002E5CBA">
        <w:rPr>
          <w:lang w:val="en-US"/>
        </w:rPr>
        <w:t xml:space="preserve">      type: object</w:t>
      </w:r>
    </w:p>
    <w:p w14:paraId="32EA0849" w14:textId="77777777" w:rsidR="0086296D" w:rsidRPr="002E5CBA" w:rsidRDefault="0086296D" w:rsidP="0086296D">
      <w:pPr>
        <w:pStyle w:val="PL"/>
        <w:rPr>
          <w:lang w:val="en-US"/>
        </w:rPr>
      </w:pPr>
      <w:r w:rsidRPr="002E5CBA">
        <w:rPr>
          <w:lang w:val="en-US"/>
        </w:rPr>
        <w:t xml:space="preserve">      properties:</w:t>
      </w:r>
    </w:p>
    <w:p w14:paraId="32EA084A" w14:textId="77777777" w:rsidR="0086296D" w:rsidRPr="002E5CBA" w:rsidRDefault="0086296D" w:rsidP="0086296D">
      <w:pPr>
        <w:pStyle w:val="PL"/>
        <w:rPr>
          <w:lang w:val="en-US"/>
        </w:rPr>
      </w:pPr>
      <w:r w:rsidRPr="002E5CBA">
        <w:rPr>
          <w:lang w:val="en-US"/>
        </w:rPr>
        <w:t xml:space="preserve">        qfi:</w:t>
      </w:r>
    </w:p>
    <w:p w14:paraId="32EA084B" w14:textId="3F1CA754" w:rsidR="0086296D" w:rsidRDefault="0086296D" w:rsidP="0086296D">
      <w:pPr>
        <w:pStyle w:val="PL"/>
        <w:rPr>
          <w:lang w:val="en-US"/>
        </w:rPr>
      </w:pPr>
      <w:r w:rsidRPr="002E5CBA">
        <w:rPr>
          <w:lang w:val="en-US"/>
        </w:rPr>
        <w:t xml:space="preserve">          $ref: 'TS29571_CommonData.yaml#/components/schemas/Qfi'</w:t>
      </w:r>
    </w:p>
    <w:p w14:paraId="252471E8" w14:textId="77777777" w:rsidR="007D4104" w:rsidRDefault="007D4104" w:rsidP="007D4104">
      <w:pPr>
        <w:pStyle w:val="PL"/>
        <w:rPr>
          <w:lang w:val="en-US"/>
        </w:rPr>
      </w:pPr>
      <w:r>
        <w:rPr>
          <w:lang w:val="en-US"/>
        </w:rPr>
        <w:t xml:space="preserve">        ebi:</w:t>
      </w:r>
    </w:p>
    <w:p w14:paraId="494C0733" w14:textId="51E819A6" w:rsidR="007D4104" w:rsidRPr="002E5CBA" w:rsidRDefault="007D4104" w:rsidP="0086296D">
      <w:pPr>
        <w:pStyle w:val="PL"/>
        <w:rPr>
          <w:lang w:val="en-US"/>
        </w:rPr>
      </w:pPr>
      <w:r w:rsidRPr="002E5CBA">
        <w:rPr>
          <w:lang w:val="en-US"/>
        </w:rPr>
        <w:t xml:space="preserve">          $ref: '#/components/schemas/EpsBearerId'</w:t>
      </w:r>
    </w:p>
    <w:p w14:paraId="32EA084C" w14:textId="77777777" w:rsidR="0086296D" w:rsidRPr="002E5CBA" w:rsidRDefault="0086296D" w:rsidP="0086296D">
      <w:pPr>
        <w:pStyle w:val="PL"/>
        <w:rPr>
          <w:lang w:val="en-US"/>
        </w:rPr>
      </w:pPr>
      <w:r w:rsidRPr="002E5CBA">
        <w:rPr>
          <w:lang w:val="en-US"/>
        </w:rPr>
        <w:t xml:space="preserve">        qosRules:</w:t>
      </w:r>
    </w:p>
    <w:p w14:paraId="32EA084D" w14:textId="77777777" w:rsidR="0086296D" w:rsidRDefault="0086296D" w:rsidP="0086296D">
      <w:pPr>
        <w:pStyle w:val="PL"/>
        <w:rPr>
          <w:lang w:val="en-US"/>
        </w:rPr>
      </w:pPr>
      <w:r w:rsidRPr="002E5CBA">
        <w:rPr>
          <w:lang w:val="en-US"/>
        </w:rPr>
        <w:t xml:space="preserve">          $ref: 'TS29571_CommonData.yaml#/components/schemas/Bytes'</w:t>
      </w:r>
    </w:p>
    <w:p w14:paraId="32EA084E"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F" w14:textId="77777777" w:rsidR="00283FD2" w:rsidRPr="002E5CBA" w:rsidRDefault="00283FD2" w:rsidP="0086296D">
      <w:pPr>
        <w:pStyle w:val="PL"/>
        <w:rPr>
          <w:lang w:val="en-US"/>
        </w:rPr>
      </w:pPr>
      <w:r w:rsidRPr="002E5CBA">
        <w:rPr>
          <w:lang w:val="en-US"/>
        </w:rPr>
        <w:t xml:space="preserve">          $ref: 'TS29571_CommonData.yaml#/components/schemas/Bytes'</w:t>
      </w:r>
    </w:p>
    <w:p w14:paraId="32EA0850" w14:textId="77777777" w:rsidR="0086296D" w:rsidRPr="002E5CBA" w:rsidRDefault="0086296D" w:rsidP="0086296D">
      <w:pPr>
        <w:pStyle w:val="PL"/>
        <w:rPr>
          <w:lang w:val="en-US"/>
        </w:rPr>
      </w:pPr>
      <w:r w:rsidRPr="002E5CBA">
        <w:rPr>
          <w:lang w:val="en-US"/>
        </w:rPr>
        <w:t xml:space="preserve">        qosFlowProfile:</w:t>
      </w:r>
    </w:p>
    <w:p w14:paraId="32EA0851" w14:textId="77777777" w:rsidR="0086296D" w:rsidRPr="002E5CBA" w:rsidRDefault="0086296D" w:rsidP="0086296D">
      <w:pPr>
        <w:pStyle w:val="PL"/>
        <w:rPr>
          <w:lang w:val="en-US"/>
        </w:rPr>
      </w:pPr>
      <w:r w:rsidRPr="002E5CBA">
        <w:rPr>
          <w:lang w:val="en-US"/>
        </w:rPr>
        <w:t xml:space="preserve">          $ref: '#/components/schemas/QosFlowProfile'</w:t>
      </w:r>
    </w:p>
    <w:p w14:paraId="32EA0852" w14:textId="77777777" w:rsidR="0086296D" w:rsidRPr="002E5CBA" w:rsidRDefault="0086296D" w:rsidP="0086296D">
      <w:pPr>
        <w:pStyle w:val="PL"/>
        <w:rPr>
          <w:lang w:val="en-US"/>
        </w:rPr>
      </w:pPr>
      <w:r w:rsidRPr="002E5CBA">
        <w:rPr>
          <w:lang w:val="en-US"/>
        </w:rPr>
        <w:t xml:space="preserve">      required:</w:t>
      </w:r>
    </w:p>
    <w:p w14:paraId="32EA0853" w14:textId="77777777" w:rsidR="0086296D" w:rsidRPr="002E5CBA" w:rsidRDefault="0086296D" w:rsidP="0086296D">
      <w:pPr>
        <w:pStyle w:val="PL"/>
        <w:rPr>
          <w:lang w:val="en-US"/>
        </w:rPr>
      </w:pPr>
      <w:r w:rsidRPr="002E5CBA">
        <w:rPr>
          <w:lang w:val="en-US"/>
        </w:rPr>
        <w:t xml:space="preserve">        - qfi</w:t>
      </w:r>
    </w:p>
    <w:p w14:paraId="32EA0854" w14:textId="513E1713" w:rsidR="0086296D" w:rsidRPr="002E5CBA" w:rsidRDefault="0086296D" w:rsidP="0086296D">
      <w:pPr>
        <w:pStyle w:val="PL"/>
        <w:rPr>
          <w:lang w:val="en-US"/>
        </w:rPr>
      </w:pPr>
    </w:p>
    <w:p w14:paraId="32EA0855" w14:textId="77777777" w:rsidR="0086296D" w:rsidRPr="002E5CBA" w:rsidRDefault="0086296D" w:rsidP="0086296D">
      <w:pPr>
        <w:pStyle w:val="PL"/>
        <w:rPr>
          <w:lang w:val="en-US"/>
        </w:rPr>
      </w:pPr>
      <w:r w:rsidRPr="002E5CBA">
        <w:rPr>
          <w:lang w:val="en-US"/>
        </w:rPr>
        <w:t xml:space="preserve">    QosFlowReleaseRequestItem:</w:t>
      </w:r>
    </w:p>
    <w:p w14:paraId="32EA0856" w14:textId="77777777" w:rsidR="0086296D" w:rsidRPr="002E5CBA" w:rsidRDefault="0086296D" w:rsidP="0086296D">
      <w:pPr>
        <w:pStyle w:val="PL"/>
        <w:rPr>
          <w:lang w:val="en-US"/>
        </w:rPr>
      </w:pPr>
      <w:r w:rsidRPr="002E5CBA">
        <w:rPr>
          <w:lang w:val="en-US"/>
        </w:rPr>
        <w:t xml:space="preserve">      type: object</w:t>
      </w:r>
    </w:p>
    <w:p w14:paraId="32EA0857" w14:textId="77777777" w:rsidR="0086296D" w:rsidRPr="002E5CBA" w:rsidRDefault="0086296D" w:rsidP="0086296D">
      <w:pPr>
        <w:pStyle w:val="PL"/>
        <w:rPr>
          <w:lang w:val="en-US"/>
        </w:rPr>
      </w:pPr>
      <w:r w:rsidRPr="002E5CBA">
        <w:rPr>
          <w:lang w:val="en-US"/>
        </w:rPr>
        <w:t xml:space="preserve">      properties:</w:t>
      </w:r>
    </w:p>
    <w:p w14:paraId="32EA0858" w14:textId="77777777" w:rsidR="0086296D" w:rsidRPr="002E5CBA" w:rsidRDefault="0086296D" w:rsidP="0086296D">
      <w:pPr>
        <w:pStyle w:val="PL"/>
        <w:rPr>
          <w:lang w:val="en-US"/>
        </w:rPr>
      </w:pPr>
      <w:r w:rsidRPr="002E5CBA">
        <w:rPr>
          <w:lang w:val="en-US"/>
        </w:rPr>
        <w:t xml:space="preserve">        qfi:</w:t>
      </w:r>
    </w:p>
    <w:p w14:paraId="32EA0859" w14:textId="77777777" w:rsidR="0086296D" w:rsidRPr="002E5CBA" w:rsidRDefault="0086296D" w:rsidP="0086296D">
      <w:pPr>
        <w:pStyle w:val="PL"/>
        <w:rPr>
          <w:lang w:val="en-US"/>
        </w:rPr>
      </w:pPr>
      <w:r w:rsidRPr="002E5CBA">
        <w:rPr>
          <w:lang w:val="en-US"/>
        </w:rPr>
        <w:t xml:space="preserve">          $ref: 'TS29571_CommonData.yaml#/components/schemas/Qfi'</w:t>
      </w:r>
    </w:p>
    <w:p w14:paraId="32EA085A" w14:textId="77777777" w:rsidR="0086296D" w:rsidRPr="002E5CBA" w:rsidRDefault="0086296D" w:rsidP="0086296D">
      <w:pPr>
        <w:pStyle w:val="PL"/>
        <w:rPr>
          <w:lang w:val="en-US"/>
        </w:rPr>
      </w:pPr>
      <w:r w:rsidRPr="002E5CBA">
        <w:rPr>
          <w:lang w:val="en-US"/>
        </w:rPr>
        <w:t xml:space="preserve">        qosRules:</w:t>
      </w:r>
    </w:p>
    <w:p w14:paraId="32EA085B" w14:textId="77777777" w:rsidR="0086296D" w:rsidRDefault="0086296D" w:rsidP="0086296D">
      <w:pPr>
        <w:pStyle w:val="PL"/>
        <w:rPr>
          <w:lang w:val="en-US"/>
        </w:rPr>
      </w:pPr>
      <w:r w:rsidRPr="002E5CBA">
        <w:rPr>
          <w:lang w:val="en-US"/>
        </w:rPr>
        <w:t xml:space="preserve">          $ref: 'TS29571_CommonData.yaml#/components/schemas/Bytes'</w:t>
      </w:r>
    </w:p>
    <w:p w14:paraId="32EA085C" w14:textId="77777777" w:rsidR="005C4371" w:rsidRPr="002E5CBA" w:rsidRDefault="005C4371" w:rsidP="005C4371">
      <w:pPr>
        <w:pStyle w:val="PL"/>
        <w:rPr>
          <w:lang w:val="en-US"/>
        </w:rPr>
      </w:pPr>
      <w:r w:rsidRPr="002E5CBA">
        <w:rPr>
          <w:lang w:val="en-US"/>
        </w:rPr>
        <w:t xml:space="preserve">        qos</w:t>
      </w:r>
      <w:r>
        <w:rPr>
          <w:lang w:val="en-US"/>
        </w:rPr>
        <w:t>FlowDescription</w:t>
      </w:r>
      <w:r w:rsidRPr="002E5CBA">
        <w:rPr>
          <w:lang w:val="en-US"/>
        </w:rPr>
        <w:t>:</w:t>
      </w:r>
    </w:p>
    <w:p w14:paraId="32EA085D" w14:textId="77777777" w:rsidR="005C4371" w:rsidRPr="002E5CBA" w:rsidRDefault="005C4371" w:rsidP="0086296D">
      <w:pPr>
        <w:pStyle w:val="PL"/>
        <w:rPr>
          <w:lang w:val="en-US"/>
        </w:rPr>
      </w:pPr>
      <w:r w:rsidRPr="002E5CBA">
        <w:rPr>
          <w:lang w:val="en-US"/>
        </w:rPr>
        <w:t xml:space="preserve">          $ref: 'TS29571_CommonData.yaml#/components/schemas/Bytes'</w:t>
      </w:r>
    </w:p>
    <w:p w14:paraId="32EA085E" w14:textId="77777777" w:rsidR="0086296D" w:rsidRPr="002E5CBA" w:rsidRDefault="0086296D" w:rsidP="0086296D">
      <w:pPr>
        <w:pStyle w:val="PL"/>
        <w:rPr>
          <w:lang w:val="en-US"/>
        </w:rPr>
      </w:pPr>
      <w:r w:rsidRPr="002E5CBA">
        <w:rPr>
          <w:lang w:val="en-US"/>
        </w:rPr>
        <w:t xml:space="preserve">      required:</w:t>
      </w:r>
    </w:p>
    <w:p w14:paraId="32EA085F" w14:textId="77777777" w:rsidR="0086296D" w:rsidRPr="002E5CBA" w:rsidRDefault="0086296D" w:rsidP="0086296D">
      <w:pPr>
        <w:pStyle w:val="PL"/>
        <w:rPr>
          <w:lang w:val="en-US"/>
        </w:rPr>
      </w:pPr>
      <w:r w:rsidRPr="002E5CBA">
        <w:rPr>
          <w:lang w:val="en-US"/>
        </w:rPr>
        <w:t xml:space="preserve">        - qfi</w:t>
      </w:r>
    </w:p>
    <w:p w14:paraId="32EA0860" w14:textId="56081AC7" w:rsidR="0086296D" w:rsidRPr="002E5CBA" w:rsidRDefault="0086296D" w:rsidP="0086296D">
      <w:pPr>
        <w:pStyle w:val="PL"/>
        <w:rPr>
          <w:lang w:val="en-US"/>
        </w:rPr>
      </w:pPr>
    </w:p>
    <w:p w14:paraId="32EA0861" w14:textId="77777777" w:rsidR="0086296D" w:rsidRPr="002E5CBA" w:rsidRDefault="0086296D" w:rsidP="0086296D">
      <w:pPr>
        <w:pStyle w:val="PL"/>
        <w:rPr>
          <w:lang w:val="en-US"/>
        </w:rPr>
      </w:pPr>
      <w:r w:rsidRPr="002E5CBA">
        <w:rPr>
          <w:lang w:val="en-US"/>
        </w:rPr>
        <w:t xml:space="preserve">    QosFlowProfile:</w:t>
      </w:r>
    </w:p>
    <w:p w14:paraId="32EA0862" w14:textId="77777777" w:rsidR="0086296D" w:rsidRPr="002E5CBA" w:rsidRDefault="0086296D" w:rsidP="0086296D">
      <w:pPr>
        <w:pStyle w:val="PL"/>
        <w:rPr>
          <w:lang w:val="en-US"/>
        </w:rPr>
      </w:pPr>
      <w:r w:rsidRPr="002E5CBA">
        <w:rPr>
          <w:lang w:val="en-US"/>
        </w:rPr>
        <w:t xml:space="preserve">      type: object</w:t>
      </w:r>
    </w:p>
    <w:p w14:paraId="32EA0863" w14:textId="77777777" w:rsidR="0086296D" w:rsidRPr="002E5CBA" w:rsidRDefault="0086296D" w:rsidP="0086296D">
      <w:pPr>
        <w:pStyle w:val="PL"/>
        <w:rPr>
          <w:lang w:val="en-US"/>
        </w:rPr>
      </w:pPr>
      <w:r w:rsidRPr="002E5CBA">
        <w:rPr>
          <w:lang w:val="en-US"/>
        </w:rPr>
        <w:t xml:space="preserve">      properties:</w:t>
      </w:r>
    </w:p>
    <w:p w14:paraId="32EA0864" w14:textId="77777777" w:rsidR="0086296D" w:rsidRPr="002E5CBA" w:rsidRDefault="0086296D" w:rsidP="0086296D">
      <w:pPr>
        <w:pStyle w:val="PL"/>
        <w:rPr>
          <w:lang w:val="en-US"/>
        </w:rPr>
      </w:pPr>
      <w:r w:rsidRPr="002E5CBA">
        <w:rPr>
          <w:lang w:val="en-US"/>
        </w:rPr>
        <w:t xml:space="preserve">        5qi:</w:t>
      </w:r>
    </w:p>
    <w:p w14:paraId="32EA0865" w14:textId="77777777" w:rsidR="0086296D" w:rsidRPr="002E5CBA" w:rsidRDefault="0086296D" w:rsidP="0086296D">
      <w:pPr>
        <w:pStyle w:val="PL"/>
        <w:rPr>
          <w:lang w:val="en-US"/>
        </w:rPr>
      </w:pPr>
      <w:r w:rsidRPr="002E5CBA">
        <w:rPr>
          <w:lang w:val="en-US"/>
        </w:rPr>
        <w:t xml:space="preserve">          $ref: 'TS29571_CommonData.yaml#/components/schemas/5</w:t>
      </w:r>
      <w:r w:rsidR="001B2A09">
        <w:rPr>
          <w:lang w:val="en-US"/>
        </w:rPr>
        <w:t>Q</w:t>
      </w:r>
      <w:r w:rsidRPr="002E5CBA">
        <w:rPr>
          <w:lang w:val="en-US"/>
        </w:rPr>
        <w:t>i'</w:t>
      </w:r>
    </w:p>
    <w:p w14:paraId="32EA0866" w14:textId="77777777" w:rsidR="0086296D" w:rsidRPr="002E5CBA" w:rsidRDefault="00843B28" w:rsidP="0086296D">
      <w:pPr>
        <w:pStyle w:val="PL"/>
        <w:rPr>
          <w:lang w:val="en-US"/>
        </w:rPr>
      </w:pPr>
      <w:r>
        <w:rPr>
          <w:lang w:val="en-US"/>
        </w:rPr>
        <w:t xml:space="preserve">        nonDynamic5Q</w:t>
      </w:r>
      <w:r w:rsidR="0086296D" w:rsidRPr="002E5CBA">
        <w:rPr>
          <w:lang w:val="en-US"/>
        </w:rPr>
        <w:t>i:</w:t>
      </w:r>
    </w:p>
    <w:p w14:paraId="32EA0867" w14:textId="77777777" w:rsidR="0086296D" w:rsidRPr="002E5CBA" w:rsidRDefault="0086296D" w:rsidP="0086296D">
      <w:pPr>
        <w:pStyle w:val="PL"/>
        <w:rPr>
          <w:lang w:val="en-US"/>
        </w:rPr>
      </w:pPr>
      <w:r w:rsidRPr="002E5CBA">
        <w:rPr>
          <w:lang w:val="en-US"/>
        </w:rPr>
        <w:lastRenderedPageBreak/>
        <w:t xml:space="preserve">          $ref: '</w:t>
      </w:r>
      <w:r w:rsidR="00FA48A0" w:rsidRPr="002E5CBA">
        <w:rPr>
          <w:lang w:val="en-US"/>
        </w:rPr>
        <w:t>TS29571_CommonData.yaml</w:t>
      </w:r>
      <w:r w:rsidRPr="002E5CBA">
        <w:rPr>
          <w:lang w:val="en-US"/>
        </w:rPr>
        <w:t>#/components/schemas/NonDynamic5</w:t>
      </w:r>
      <w:r w:rsidR="001B2A09">
        <w:rPr>
          <w:lang w:val="en-US"/>
        </w:rPr>
        <w:t>Q</w:t>
      </w:r>
      <w:r w:rsidRPr="002E5CBA">
        <w:rPr>
          <w:lang w:val="en-US"/>
        </w:rPr>
        <w:t>i'</w:t>
      </w:r>
    </w:p>
    <w:p w14:paraId="32EA0868" w14:textId="77777777" w:rsidR="0086296D" w:rsidRPr="002E5CBA" w:rsidRDefault="00843B28" w:rsidP="0086296D">
      <w:pPr>
        <w:pStyle w:val="PL"/>
        <w:rPr>
          <w:lang w:val="en-US"/>
        </w:rPr>
      </w:pPr>
      <w:r>
        <w:rPr>
          <w:lang w:val="en-US"/>
        </w:rPr>
        <w:t xml:space="preserve">        dynamic5Q</w:t>
      </w:r>
      <w:r w:rsidR="0086296D" w:rsidRPr="002E5CBA">
        <w:rPr>
          <w:lang w:val="en-US"/>
        </w:rPr>
        <w:t>i:</w:t>
      </w:r>
    </w:p>
    <w:p w14:paraId="32EA0869"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#/components/schemas/Dynamic5</w:t>
      </w:r>
      <w:r w:rsidR="001B2A09">
        <w:rPr>
          <w:lang w:val="en-US"/>
        </w:rPr>
        <w:t>Q</w:t>
      </w:r>
      <w:r w:rsidRPr="002E5CBA">
        <w:rPr>
          <w:lang w:val="en-US"/>
        </w:rPr>
        <w:t>i'</w:t>
      </w:r>
    </w:p>
    <w:p w14:paraId="32EA086A" w14:textId="77777777" w:rsidR="0086296D" w:rsidRPr="002E5CBA" w:rsidRDefault="0086296D" w:rsidP="0086296D">
      <w:pPr>
        <w:pStyle w:val="PL"/>
        <w:rPr>
          <w:lang w:val="en-US"/>
        </w:rPr>
      </w:pPr>
      <w:r w:rsidRPr="002E5CBA">
        <w:rPr>
          <w:lang w:val="en-US"/>
        </w:rPr>
        <w:t xml:space="preserve">        arp:</w:t>
      </w:r>
    </w:p>
    <w:p w14:paraId="32EA086B" w14:textId="77777777" w:rsidR="0086296D" w:rsidRPr="002E5CBA" w:rsidRDefault="0086296D" w:rsidP="0086296D">
      <w:pPr>
        <w:pStyle w:val="PL"/>
        <w:rPr>
          <w:lang w:val="en-US"/>
        </w:rPr>
      </w:pPr>
      <w:r w:rsidRPr="002E5CBA">
        <w:rPr>
          <w:lang w:val="en-US"/>
        </w:rPr>
        <w:t xml:space="preserve">          $ref: 'TS29571_CommonData.yaml#/components/schemas/Arp'</w:t>
      </w:r>
    </w:p>
    <w:p w14:paraId="32EA086C" w14:textId="77777777" w:rsidR="0086296D" w:rsidRPr="002E5CBA" w:rsidRDefault="0086296D" w:rsidP="0086296D">
      <w:pPr>
        <w:pStyle w:val="PL"/>
        <w:rPr>
          <w:lang w:val="en-US"/>
        </w:rPr>
      </w:pPr>
      <w:r w:rsidRPr="002E5CBA">
        <w:rPr>
          <w:lang w:val="en-US"/>
        </w:rPr>
        <w:t xml:space="preserve">        gbrQosFlowInfo:</w:t>
      </w:r>
    </w:p>
    <w:p w14:paraId="32EA086D" w14:textId="77777777" w:rsidR="0086296D" w:rsidRPr="002E5CBA" w:rsidRDefault="0086296D" w:rsidP="0086296D">
      <w:pPr>
        <w:pStyle w:val="PL"/>
        <w:rPr>
          <w:lang w:val="en-US"/>
        </w:rPr>
      </w:pPr>
      <w:r w:rsidRPr="002E5CBA">
        <w:rPr>
          <w:lang w:val="en-US"/>
        </w:rPr>
        <w:t xml:space="preserve">          $ref: '#/components/schemas/GbrQosFlowInformation'</w:t>
      </w:r>
    </w:p>
    <w:p w14:paraId="32EA086E" w14:textId="77777777" w:rsidR="0086296D" w:rsidRPr="002E5CBA" w:rsidRDefault="0086296D" w:rsidP="0086296D">
      <w:pPr>
        <w:pStyle w:val="PL"/>
        <w:rPr>
          <w:lang w:val="en-US"/>
        </w:rPr>
      </w:pPr>
      <w:r w:rsidRPr="002E5CBA">
        <w:rPr>
          <w:lang w:val="en-US"/>
        </w:rPr>
        <w:t xml:space="preserve">        rqa:</w:t>
      </w:r>
    </w:p>
    <w:p w14:paraId="32EA086F" w14:textId="2D511FBA" w:rsidR="0086296D" w:rsidRDefault="0086296D" w:rsidP="0086296D">
      <w:pPr>
        <w:pStyle w:val="PL"/>
        <w:rPr>
          <w:lang w:val="en-US"/>
        </w:rPr>
      </w:pPr>
      <w:r w:rsidRPr="002E5CBA">
        <w:rPr>
          <w:lang w:val="en-US"/>
        </w:rPr>
        <w:t xml:space="preserve">          $ref: 'TS29571_CommonData.yaml#/components/schemas/ReflectiveQo</w:t>
      </w:r>
      <w:r w:rsidR="002326EA">
        <w:rPr>
          <w:lang w:val="en-US"/>
        </w:rPr>
        <w:t>S</w:t>
      </w:r>
      <w:r w:rsidRPr="002E5CBA">
        <w:rPr>
          <w:lang w:val="en-US"/>
        </w:rPr>
        <w:t>Attribute'</w:t>
      </w:r>
    </w:p>
    <w:p w14:paraId="3EED20C9" w14:textId="77777777" w:rsidR="00A80640" w:rsidRPr="002E5CBA" w:rsidRDefault="00A80640" w:rsidP="00A80640">
      <w:pPr>
        <w:pStyle w:val="PL"/>
        <w:rPr>
          <w:lang w:val="en-US"/>
        </w:rPr>
      </w:pPr>
      <w:r w:rsidRPr="002E5CBA">
        <w:rPr>
          <w:lang w:val="en-US"/>
        </w:rPr>
        <w:t xml:space="preserve">        </w:t>
      </w:r>
      <w:r>
        <w:rPr>
          <w:lang w:val="en-US"/>
        </w:rPr>
        <w:t>additionalQosFlowInfo</w:t>
      </w:r>
      <w:r w:rsidRPr="002E5CBA">
        <w:rPr>
          <w:lang w:val="en-US"/>
        </w:rPr>
        <w:t>:</w:t>
      </w:r>
    </w:p>
    <w:p w14:paraId="1C3AFC0A" w14:textId="7D41786B" w:rsidR="00A80640" w:rsidRDefault="00A80640" w:rsidP="0086296D">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2EA0870" w14:textId="77777777" w:rsidR="00B357AA" w:rsidRPr="002E5CBA" w:rsidRDefault="00B357AA" w:rsidP="00B357AA">
      <w:pPr>
        <w:pStyle w:val="PL"/>
        <w:rPr>
          <w:lang w:val="en-US"/>
        </w:rPr>
      </w:pPr>
      <w:r w:rsidRPr="002E5CBA">
        <w:rPr>
          <w:lang w:val="en-US"/>
        </w:rPr>
        <w:t xml:space="preserve">      required:</w:t>
      </w:r>
    </w:p>
    <w:p w14:paraId="32EA0871" w14:textId="77777777" w:rsidR="00B357AA" w:rsidRPr="002E5CBA" w:rsidRDefault="00B357AA" w:rsidP="0086296D">
      <w:pPr>
        <w:pStyle w:val="PL"/>
        <w:rPr>
          <w:lang w:val="en-US"/>
        </w:rPr>
      </w:pPr>
      <w:r w:rsidRPr="002E5CBA">
        <w:rPr>
          <w:lang w:val="en-US"/>
        </w:rPr>
        <w:t xml:space="preserve">        - </w:t>
      </w:r>
      <w:r>
        <w:rPr>
          <w:lang w:val="en-US"/>
        </w:rPr>
        <w:t>5qi</w:t>
      </w:r>
    </w:p>
    <w:p w14:paraId="32EA0872" w14:textId="0FF82D32" w:rsidR="0086296D" w:rsidRPr="002E5CBA" w:rsidRDefault="0086296D" w:rsidP="0086296D">
      <w:pPr>
        <w:pStyle w:val="PL"/>
        <w:rPr>
          <w:lang w:val="en-US"/>
        </w:rPr>
      </w:pPr>
    </w:p>
    <w:p w14:paraId="32EA0873" w14:textId="77777777" w:rsidR="0086296D" w:rsidRPr="002E5CBA" w:rsidRDefault="0086296D" w:rsidP="0086296D">
      <w:pPr>
        <w:pStyle w:val="PL"/>
        <w:rPr>
          <w:lang w:val="en-US"/>
        </w:rPr>
      </w:pPr>
      <w:r w:rsidRPr="002E5CBA">
        <w:rPr>
          <w:lang w:val="en-US"/>
        </w:rPr>
        <w:t xml:space="preserve">    GbrQosFlowInformation:</w:t>
      </w:r>
    </w:p>
    <w:p w14:paraId="32EA0874" w14:textId="77777777" w:rsidR="0086296D" w:rsidRPr="002E5CBA" w:rsidRDefault="0086296D" w:rsidP="0086296D">
      <w:pPr>
        <w:pStyle w:val="PL"/>
        <w:rPr>
          <w:lang w:val="en-US"/>
        </w:rPr>
      </w:pPr>
      <w:r w:rsidRPr="002E5CBA">
        <w:rPr>
          <w:lang w:val="en-US"/>
        </w:rPr>
        <w:t xml:space="preserve">      type: object</w:t>
      </w:r>
    </w:p>
    <w:p w14:paraId="32EA0875" w14:textId="77777777" w:rsidR="0086296D" w:rsidRPr="002E5CBA" w:rsidRDefault="0086296D" w:rsidP="0086296D">
      <w:pPr>
        <w:pStyle w:val="PL"/>
        <w:rPr>
          <w:lang w:val="en-US"/>
        </w:rPr>
      </w:pPr>
      <w:r w:rsidRPr="002E5CBA">
        <w:rPr>
          <w:lang w:val="en-US"/>
        </w:rPr>
        <w:t xml:space="preserve">      properties:</w:t>
      </w:r>
    </w:p>
    <w:p w14:paraId="32EA0876" w14:textId="77777777" w:rsidR="0086296D" w:rsidRPr="002E5CBA" w:rsidRDefault="0086296D" w:rsidP="0086296D">
      <w:pPr>
        <w:pStyle w:val="PL"/>
        <w:rPr>
          <w:lang w:val="en-US"/>
        </w:rPr>
      </w:pPr>
      <w:r w:rsidRPr="002E5CBA">
        <w:rPr>
          <w:lang w:val="en-US"/>
        </w:rPr>
        <w:t xml:space="preserve">        maxFbrDl:</w:t>
      </w:r>
    </w:p>
    <w:p w14:paraId="32EA0877"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8" w14:textId="77777777" w:rsidR="0086296D" w:rsidRPr="002E5CBA" w:rsidRDefault="0086296D" w:rsidP="0086296D">
      <w:pPr>
        <w:pStyle w:val="PL"/>
        <w:rPr>
          <w:lang w:val="en-US"/>
        </w:rPr>
      </w:pPr>
      <w:r w:rsidRPr="002E5CBA">
        <w:rPr>
          <w:lang w:val="en-US"/>
        </w:rPr>
        <w:t xml:space="preserve">        maxFbrUl:</w:t>
      </w:r>
    </w:p>
    <w:p w14:paraId="32EA0879"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A" w14:textId="77777777" w:rsidR="0086296D" w:rsidRPr="002E5CBA" w:rsidRDefault="0086296D" w:rsidP="0086296D">
      <w:pPr>
        <w:pStyle w:val="PL"/>
        <w:rPr>
          <w:lang w:val="en-US"/>
        </w:rPr>
      </w:pPr>
      <w:r w:rsidRPr="002E5CBA">
        <w:rPr>
          <w:lang w:val="en-US"/>
        </w:rPr>
        <w:t xml:space="preserve">        guaFbrDl:</w:t>
      </w:r>
    </w:p>
    <w:p w14:paraId="32EA087B"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C" w14:textId="77777777" w:rsidR="0086296D" w:rsidRPr="002E5CBA" w:rsidRDefault="0086296D" w:rsidP="0086296D">
      <w:pPr>
        <w:pStyle w:val="PL"/>
        <w:rPr>
          <w:lang w:val="en-US"/>
        </w:rPr>
      </w:pPr>
      <w:r w:rsidRPr="002E5CBA">
        <w:rPr>
          <w:lang w:val="en-US"/>
        </w:rPr>
        <w:t xml:space="preserve">        guaFbrUl:</w:t>
      </w:r>
    </w:p>
    <w:p w14:paraId="32EA087D"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E" w14:textId="77777777" w:rsidR="0086296D" w:rsidRPr="002E5CBA" w:rsidRDefault="0086296D" w:rsidP="0086296D">
      <w:pPr>
        <w:pStyle w:val="PL"/>
        <w:rPr>
          <w:lang w:val="en-US"/>
        </w:rPr>
      </w:pPr>
      <w:r w:rsidRPr="002E5CBA">
        <w:rPr>
          <w:lang w:val="en-US"/>
        </w:rPr>
        <w:t xml:space="preserve">        notifControl:</w:t>
      </w:r>
    </w:p>
    <w:p w14:paraId="32EA087F" w14:textId="77777777" w:rsidR="0086296D" w:rsidRPr="002E5CBA" w:rsidRDefault="0086296D" w:rsidP="0086296D">
      <w:pPr>
        <w:pStyle w:val="PL"/>
        <w:rPr>
          <w:lang w:val="en-US"/>
        </w:rPr>
      </w:pPr>
      <w:r w:rsidRPr="002E5CBA">
        <w:rPr>
          <w:lang w:val="en-US"/>
        </w:rPr>
        <w:t xml:space="preserve">          $ref: 'TS29571_CommonData.yaml#/components/schemas/NotificationControl'</w:t>
      </w:r>
    </w:p>
    <w:p w14:paraId="32EA0880" w14:textId="77777777" w:rsidR="0086296D" w:rsidRPr="002E5CBA" w:rsidRDefault="0086296D" w:rsidP="0086296D">
      <w:pPr>
        <w:pStyle w:val="PL"/>
        <w:rPr>
          <w:lang w:val="en-US"/>
        </w:rPr>
      </w:pPr>
      <w:r w:rsidRPr="002E5CBA">
        <w:rPr>
          <w:lang w:val="en-US"/>
        </w:rPr>
        <w:t xml:space="preserve">        maxPacketLossRateDl:</w:t>
      </w:r>
    </w:p>
    <w:p w14:paraId="32EA0881"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2" w14:textId="77777777" w:rsidR="0086296D" w:rsidRPr="002E5CBA" w:rsidRDefault="0086296D" w:rsidP="0086296D">
      <w:pPr>
        <w:pStyle w:val="PL"/>
        <w:rPr>
          <w:lang w:val="en-US"/>
        </w:rPr>
      </w:pPr>
      <w:r w:rsidRPr="002E5CBA">
        <w:rPr>
          <w:lang w:val="en-US"/>
        </w:rPr>
        <w:t xml:space="preserve">        maxPacketLossRateUl:</w:t>
      </w:r>
    </w:p>
    <w:p w14:paraId="32EA0883"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4" w14:textId="77777777" w:rsidR="0086296D" w:rsidRPr="002E5CBA" w:rsidRDefault="0086296D" w:rsidP="0086296D">
      <w:pPr>
        <w:pStyle w:val="PL"/>
        <w:rPr>
          <w:lang w:val="en-US"/>
        </w:rPr>
      </w:pPr>
      <w:r w:rsidRPr="002E5CBA">
        <w:rPr>
          <w:lang w:val="en-US"/>
        </w:rPr>
        <w:t xml:space="preserve">      required:</w:t>
      </w:r>
    </w:p>
    <w:p w14:paraId="32EA0885" w14:textId="77777777" w:rsidR="0086296D" w:rsidRPr="002E5CBA" w:rsidRDefault="0086296D" w:rsidP="0086296D">
      <w:pPr>
        <w:pStyle w:val="PL"/>
        <w:rPr>
          <w:lang w:val="en-US"/>
        </w:rPr>
      </w:pPr>
      <w:r w:rsidRPr="002E5CBA">
        <w:rPr>
          <w:lang w:val="en-US"/>
        </w:rPr>
        <w:t xml:space="preserve">        - maxFbrDl</w:t>
      </w:r>
    </w:p>
    <w:p w14:paraId="32EA0886" w14:textId="77777777" w:rsidR="0086296D" w:rsidRPr="002E5CBA" w:rsidRDefault="0086296D" w:rsidP="0086296D">
      <w:pPr>
        <w:pStyle w:val="PL"/>
        <w:rPr>
          <w:lang w:val="en-US"/>
        </w:rPr>
      </w:pPr>
      <w:r w:rsidRPr="002E5CBA">
        <w:rPr>
          <w:lang w:val="en-US"/>
        </w:rPr>
        <w:t xml:space="preserve">        - maxFbrUl</w:t>
      </w:r>
    </w:p>
    <w:p w14:paraId="32EA0887" w14:textId="77777777" w:rsidR="0086296D" w:rsidRPr="002E5CBA" w:rsidRDefault="0086296D" w:rsidP="0086296D">
      <w:pPr>
        <w:pStyle w:val="PL"/>
        <w:rPr>
          <w:lang w:val="en-US"/>
        </w:rPr>
      </w:pPr>
      <w:r w:rsidRPr="002E5CBA">
        <w:rPr>
          <w:lang w:val="en-US"/>
        </w:rPr>
        <w:t xml:space="preserve">        - guaFbrDl</w:t>
      </w:r>
    </w:p>
    <w:p w14:paraId="32EA0888" w14:textId="77777777" w:rsidR="0086296D" w:rsidRPr="002E5CBA" w:rsidRDefault="0086296D" w:rsidP="0086296D">
      <w:pPr>
        <w:pStyle w:val="PL"/>
        <w:rPr>
          <w:lang w:val="en-US"/>
        </w:rPr>
      </w:pPr>
      <w:r w:rsidRPr="002E5CBA">
        <w:rPr>
          <w:lang w:val="en-US"/>
        </w:rPr>
        <w:t xml:space="preserve">        - guaFbrUl</w:t>
      </w:r>
    </w:p>
    <w:p w14:paraId="32EA0889" w14:textId="3EEA9607" w:rsidR="0086296D" w:rsidRPr="002E5CBA" w:rsidRDefault="0086296D" w:rsidP="0086296D">
      <w:pPr>
        <w:pStyle w:val="PL"/>
        <w:rPr>
          <w:lang w:val="en-US"/>
        </w:rPr>
      </w:pPr>
    </w:p>
    <w:p w14:paraId="32EA088A" w14:textId="77777777" w:rsidR="0086296D" w:rsidRPr="002E5CBA" w:rsidRDefault="0086296D" w:rsidP="0086296D">
      <w:pPr>
        <w:pStyle w:val="PL"/>
        <w:rPr>
          <w:lang w:val="en-US"/>
        </w:rPr>
      </w:pPr>
      <w:r w:rsidRPr="002E5CBA">
        <w:rPr>
          <w:lang w:val="en-US"/>
        </w:rPr>
        <w:t xml:space="preserve">    QosFlowNotifyItem:</w:t>
      </w:r>
    </w:p>
    <w:p w14:paraId="32EA088B" w14:textId="77777777" w:rsidR="0086296D" w:rsidRPr="002E5CBA" w:rsidRDefault="0086296D" w:rsidP="0086296D">
      <w:pPr>
        <w:pStyle w:val="PL"/>
        <w:rPr>
          <w:lang w:val="en-US"/>
        </w:rPr>
      </w:pPr>
      <w:r w:rsidRPr="002E5CBA">
        <w:rPr>
          <w:lang w:val="en-US"/>
        </w:rPr>
        <w:t xml:space="preserve">      type: object</w:t>
      </w:r>
    </w:p>
    <w:p w14:paraId="32EA088C" w14:textId="77777777" w:rsidR="0086296D" w:rsidRPr="002E5CBA" w:rsidRDefault="0086296D" w:rsidP="0086296D">
      <w:pPr>
        <w:pStyle w:val="PL"/>
        <w:rPr>
          <w:lang w:val="en-US"/>
        </w:rPr>
      </w:pPr>
      <w:r w:rsidRPr="002E5CBA">
        <w:rPr>
          <w:lang w:val="en-US"/>
        </w:rPr>
        <w:t xml:space="preserve">      properties:</w:t>
      </w:r>
    </w:p>
    <w:p w14:paraId="32EA088D" w14:textId="77777777" w:rsidR="0086296D" w:rsidRPr="002E5CBA" w:rsidRDefault="0086296D" w:rsidP="0086296D">
      <w:pPr>
        <w:pStyle w:val="PL"/>
        <w:rPr>
          <w:lang w:val="en-US"/>
        </w:rPr>
      </w:pPr>
      <w:r w:rsidRPr="002E5CBA">
        <w:rPr>
          <w:lang w:val="en-US"/>
        </w:rPr>
        <w:t xml:space="preserve">        qfi:</w:t>
      </w:r>
    </w:p>
    <w:p w14:paraId="32EA088E" w14:textId="77777777" w:rsidR="0086296D" w:rsidRPr="002E5CBA" w:rsidRDefault="0086296D" w:rsidP="0086296D">
      <w:pPr>
        <w:pStyle w:val="PL"/>
        <w:rPr>
          <w:lang w:val="en-US"/>
        </w:rPr>
      </w:pPr>
      <w:r w:rsidRPr="002E5CBA">
        <w:rPr>
          <w:lang w:val="en-US"/>
        </w:rPr>
        <w:t xml:space="preserve">          $ref: 'TS29571_CommonData.yaml#/components/schemas/Qfi'</w:t>
      </w:r>
    </w:p>
    <w:p w14:paraId="32EA088F" w14:textId="77777777" w:rsidR="0086296D" w:rsidRPr="002E5CBA" w:rsidRDefault="0086296D" w:rsidP="0086296D">
      <w:pPr>
        <w:pStyle w:val="PL"/>
        <w:rPr>
          <w:lang w:val="en-US"/>
        </w:rPr>
      </w:pPr>
      <w:r w:rsidRPr="002E5CBA">
        <w:rPr>
          <w:lang w:val="en-US"/>
        </w:rPr>
        <w:t xml:space="preserve">        notificationCause:</w:t>
      </w:r>
    </w:p>
    <w:p w14:paraId="32EA0890" w14:textId="77777777" w:rsidR="0086296D" w:rsidRPr="002E5CBA" w:rsidRDefault="0086296D" w:rsidP="0086296D">
      <w:pPr>
        <w:pStyle w:val="PL"/>
        <w:rPr>
          <w:lang w:val="en-US"/>
        </w:rPr>
      </w:pPr>
      <w:r w:rsidRPr="002E5CBA">
        <w:rPr>
          <w:lang w:val="en-US"/>
        </w:rPr>
        <w:t xml:space="preserve">          $ref: '#/components/schemas/NotificationCause'</w:t>
      </w:r>
    </w:p>
    <w:p w14:paraId="32EA0891" w14:textId="77777777" w:rsidR="0086296D" w:rsidRPr="002E5CBA" w:rsidRDefault="0086296D" w:rsidP="0086296D">
      <w:pPr>
        <w:pStyle w:val="PL"/>
        <w:rPr>
          <w:lang w:val="en-US"/>
        </w:rPr>
      </w:pPr>
      <w:r w:rsidRPr="002E5CBA">
        <w:rPr>
          <w:lang w:val="en-US"/>
        </w:rPr>
        <w:t xml:space="preserve">      required:</w:t>
      </w:r>
    </w:p>
    <w:p w14:paraId="32EA0892" w14:textId="77777777" w:rsidR="0086296D" w:rsidRPr="002E5CBA" w:rsidRDefault="0086296D" w:rsidP="0086296D">
      <w:pPr>
        <w:pStyle w:val="PL"/>
        <w:rPr>
          <w:lang w:val="en-US"/>
        </w:rPr>
      </w:pPr>
      <w:r w:rsidRPr="002E5CBA">
        <w:rPr>
          <w:lang w:val="en-US"/>
        </w:rPr>
        <w:t xml:space="preserve">        - qfi</w:t>
      </w:r>
    </w:p>
    <w:p w14:paraId="32EA0893" w14:textId="77777777" w:rsidR="0086296D" w:rsidRPr="002E5CBA" w:rsidRDefault="0086296D" w:rsidP="0086296D">
      <w:pPr>
        <w:pStyle w:val="PL"/>
        <w:rPr>
          <w:lang w:val="en-US"/>
        </w:rPr>
      </w:pPr>
      <w:r w:rsidRPr="002E5CBA">
        <w:rPr>
          <w:lang w:val="en-US"/>
        </w:rPr>
        <w:t xml:space="preserve">        - notificationCause</w:t>
      </w:r>
    </w:p>
    <w:p w14:paraId="32EA0894" w14:textId="488A7398" w:rsidR="0086296D" w:rsidRPr="002E5CBA" w:rsidRDefault="0086296D" w:rsidP="0086296D">
      <w:pPr>
        <w:pStyle w:val="PL"/>
        <w:rPr>
          <w:lang w:val="en-US"/>
        </w:rPr>
      </w:pPr>
    </w:p>
    <w:p w14:paraId="32EA0895" w14:textId="02815B06" w:rsidR="0086296D" w:rsidRPr="002E5CBA" w:rsidRDefault="0086296D" w:rsidP="0086296D">
      <w:pPr>
        <w:pStyle w:val="PL"/>
        <w:rPr>
          <w:lang w:val="en-US"/>
        </w:rPr>
      </w:pPr>
    </w:p>
    <w:p w14:paraId="32EA0896" w14:textId="77777777" w:rsidR="0086296D" w:rsidRPr="002E5CBA" w:rsidRDefault="0086296D" w:rsidP="0086296D">
      <w:pPr>
        <w:pStyle w:val="PL"/>
        <w:rPr>
          <w:lang w:val="en-US"/>
        </w:rPr>
      </w:pPr>
      <w:r>
        <w:rPr>
          <w:lang w:val="en-US"/>
        </w:rPr>
        <w:t xml:space="preserve">    SmContextRetrieve</w:t>
      </w:r>
      <w:r w:rsidRPr="002E5CBA">
        <w:rPr>
          <w:lang w:val="en-US"/>
        </w:rPr>
        <w:t>Data:</w:t>
      </w:r>
    </w:p>
    <w:p w14:paraId="32EA0897" w14:textId="77777777" w:rsidR="0086296D" w:rsidRPr="002E5CBA" w:rsidRDefault="0086296D" w:rsidP="0086296D">
      <w:pPr>
        <w:pStyle w:val="PL"/>
        <w:rPr>
          <w:lang w:val="en-US"/>
        </w:rPr>
      </w:pPr>
      <w:r w:rsidRPr="002E5CBA">
        <w:rPr>
          <w:lang w:val="en-US"/>
        </w:rPr>
        <w:t xml:space="preserve">      type: object</w:t>
      </w:r>
    </w:p>
    <w:p w14:paraId="32EA0898" w14:textId="77777777" w:rsidR="0086296D" w:rsidRPr="002E5CBA" w:rsidRDefault="0086296D" w:rsidP="0086296D">
      <w:pPr>
        <w:pStyle w:val="PL"/>
        <w:rPr>
          <w:lang w:val="en-US"/>
        </w:rPr>
      </w:pPr>
      <w:r w:rsidRPr="002E5CBA">
        <w:rPr>
          <w:lang w:val="en-US"/>
        </w:rPr>
        <w:t xml:space="preserve">      properties:</w:t>
      </w:r>
    </w:p>
    <w:p w14:paraId="32EA0899" w14:textId="77777777" w:rsidR="0086296D" w:rsidRPr="002E5CBA" w:rsidRDefault="0086296D" w:rsidP="0086296D">
      <w:pPr>
        <w:pStyle w:val="PL"/>
        <w:rPr>
          <w:lang w:val="en-US"/>
        </w:rPr>
      </w:pPr>
      <w:r w:rsidRPr="002E5CBA">
        <w:rPr>
          <w:lang w:val="en-US"/>
        </w:rPr>
        <w:t xml:space="preserve">        </w:t>
      </w:r>
      <w:r>
        <w:rPr>
          <w:lang w:val="en-US"/>
        </w:rPr>
        <w:t>targetMmeCap</w:t>
      </w:r>
      <w:r w:rsidRPr="002E5CBA">
        <w:rPr>
          <w:lang w:val="en-US"/>
        </w:rPr>
        <w:t>:</w:t>
      </w:r>
    </w:p>
    <w:p w14:paraId="32EA089A" w14:textId="77777777" w:rsidR="0086296D" w:rsidRPr="002E5CBA" w:rsidRDefault="0086296D" w:rsidP="0086296D">
      <w:pPr>
        <w:pStyle w:val="PL"/>
        <w:rPr>
          <w:lang w:val="en-US"/>
        </w:rPr>
      </w:pPr>
      <w:r w:rsidRPr="002E5CBA">
        <w:rPr>
          <w:lang w:val="en-US"/>
        </w:rPr>
        <w:t xml:space="preserve">          $ref: '#/components/schemas/</w:t>
      </w:r>
      <w:r>
        <w:rPr>
          <w:lang w:val="en-US"/>
        </w:rPr>
        <w:t>MmeCapabilities</w:t>
      </w:r>
      <w:r w:rsidRPr="002E5CBA">
        <w:rPr>
          <w:lang w:val="en-US"/>
        </w:rPr>
        <w:t>'</w:t>
      </w:r>
    </w:p>
    <w:p w14:paraId="32EA089B" w14:textId="77777777" w:rsidR="0086296D" w:rsidRDefault="0086296D" w:rsidP="0086296D">
      <w:pPr>
        <w:pStyle w:val="PL"/>
        <w:rPr>
          <w:lang w:val="en-US"/>
        </w:rPr>
      </w:pPr>
    </w:p>
    <w:p w14:paraId="32EA089C" w14:textId="77777777" w:rsidR="0086296D" w:rsidRPr="002E5CBA" w:rsidRDefault="0086296D" w:rsidP="0086296D">
      <w:pPr>
        <w:pStyle w:val="PL"/>
        <w:rPr>
          <w:lang w:val="en-US"/>
        </w:rPr>
      </w:pPr>
      <w:r w:rsidRPr="002E5CBA">
        <w:rPr>
          <w:lang w:val="en-US"/>
        </w:rPr>
        <w:t xml:space="preserve">    SmContext</w:t>
      </w:r>
      <w:r>
        <w:rPr>
          <w:lang w:val="en-US"/>
        </w:rPr>
        <w:t>Retrieved</w:t>
      </w:r>
      <w:r w:rsidRPr="002E5CBA">
        <w:rPr>
          <w:lang w:val="en-US"/>
        </w:rPr>
        <w:t>Data:</w:t>
      </w:r>
    </w:p>
    <w:p w14:paraId="32EA089D" w14:textId="77777777" w:rsidR="0086296D" w:rsidRPr="002E5CBA" w:rsidRDefault="0086296D" w:rsidP="0086296D">
      <w:pPr>
        <w:pStyle w:val="PL"/>
        <w:rPr>
          <w:lang w:val="en-US"/>
        </w:rPr>
      </w:pPr>
      <w:r w:rsidRPr="002E5CBA">
        <w:rPr>
          <w:lang w:val="en-US"/>
        </w:rPr>
        <w:t xml:space="preserve">      type: object</w:t>
      </w:r>
    </w:p>
    <w:p w14:paraId="32EA089E" w14:textId="77777777" w:rsidR="0086296D" w:rsidRPr="002E5CBA" w:rsidRDefault="0086296D" w:rsidP="0086296D">
      <w:pPr>
        <w:pStyle w:val="PL"/>
        <w:rPr>
          <w:lang w:val="en-US"/>
        </w:rPr>
      </w:pPr>
      <w:r w:rsidRPr="002E5CBA">
        <w:rPr>
          <w:lang w:val="en-US"/>
        </w:rPr>
        <w:t xml:space="preserve">      properties:</w:t>
      </w:r>
    </w:p>
    <w:p w14:paraId="32EA089F" w14:textId="77777777" w:rsidR="0086296D" w:rsidRPr="002E5CBA" w:rsidRDefault="0086296D" w:rsidP="0086296D">
      <w:pPr>
        <w:pStyle w:val="PL"/>
        <w:rPr>
          <w:lang w:val="en-US"/>
        </w:rPr>
      </w:pPr>
      <w:r w:rsidRPr="002E5CBA">
        <w:rPr>
          <w:lang w:val="en-US"/>
        </w:rPr>
        <w:t xml:space="preserve">        ueEpsPdnConnection:</w:t>
      </w:r>
    </w:p>
    <w:p w14:paraId="32EA08A0" w14:textId="77777777" w:rsidR="0086296D" w:rsidRPr="002E5CBA" w:rsidRDefault="0086296D" w:rsidP="0086296D">
      <w:pPr>
        <w:pStyle w:val="PL"/>
        <w:rPr>
          <w:lang w:val="en-US"/>
        </w:rPr>
      </w:pPr>
      <w:r w:rsidRPr="002E5CBA">
        <w:rPr>
          <w:lang w:val="en-US"/>
        </w:rPr>
        <w:t xml:space="preserve">          $ref: '#/components/schemas/EpsPdnCnxContainer'</w:t>
      </w:r>
    </w:p>
    <w:p w14:paraId="32EA08A1" w14:textId="77777777" w:rsidR="0086296D" w:rsidRPr="002E5CBA" w:rsidRDefault="0086296D" w:rsidP="0086296D">
      <w:pPr>
        <w:pStyle w:val="PL"/>
        <w:rPr>
          <w:lang w:val="en-US"/>
        </w:rPr>
      </w:pPr>
      <w:r w:rsidRPr="002E5CBA">
        <w:rPr>
          <w:lang w:val="en-US"/>
        </w:rPr>
        <w:t xml:space="preserve">      required:</w:t>
      </w:r>
    </w:p>
    <w:p w14:paraId="32EA08A2" w14:textId="77777777" w:rsidR="0086296D" w:rsidRPr="002E5CBA" w:rsidRDefault="0086296D" w:rsidP="0086296D">
      <w:pPr>
        <w:pStyle w:val="PL"/>
        <w:rPr>
          <w:lang w:val="en-US"/>
        </w:rPr>
      </w:pPr>
      <w:r w:rsidRPr="002E5CBA">
        <w:rPr>
          <w:lang w:val="en-US"/>
        </w:rPr>
        <w:t xml:space="preserve">        - ueEpsPdnConnection</w:t>
      </w:r>
    </w:p>
    <w:p w14:paraId="32EA08A3" w14:textId="378DAFA0" w:rsidR="0086296D" w:rsidRPr="002E5CBA" w:rsidRDefault="0086296D" w:rsidP="0086296D">
      <w:pPr>
        <w:pStyle w:val="PL"/>
        <w:rPr>
          <w:lang w:val="en-US"/>
        </w:rPr>
      </w:pPr>
    </w:p>
    <w:p w14:paraId="32EA08A4" w14:textId="77777777" w:rsidR="0086296D" w:rsidRPr="002E5CBA" w:rsidRDefault="0086296D" w:rsidP="0086296D">
      <w:pPr>
        <w:pStyle w:val="PL"/>
        <w:rPr>
          <w:lang w:val="en-US"/>
        </w:rPr>
      </w:pPr>
      <w:r w:rsidRPr="002E5CBA">
        <w:rPr>
          <w:lang w:val="en-US"/>
        </w:rPr>
        <w:t xml:space="preserve">    </w:t>
      </w:r>
      <w:r>
        <w:rPr>
          <w:lang w:val="en-US"/>
        </w:rPr>
        <w:t>MmeCapabilities</w:t>
      </w:r>
      <w:r w:rsidRPr="002E5CBA">
        <w:rPr>
          <w:lang w:val="en-US"/>
        </w:rPr>
        <w:t>:</w:t>
      </w:r>
    </w:p>
    <w:p w14:paraId="32EA08A5" w14:textId="77777777" w:rsidR="0086296D" w:rsidRPr="002E5CBA" w:rsidRDefault="0086296D" w:rsidP="0086296D">
      <w:pPr>
        <w:pStyle w:val="PL"/>
        <w:rPr>
          <w:lang w:val="en-US"/>
        </w:rPr>
      </w:pPr>
      <w:r w:rsidRPr="002E5CBA">
        <w:rPr>
          <w:lang w:val="en-US"/>
        </w:rPr>
        <w:t xml:space="preserve">      type: object</w:t>
      </w:r>
    </w:p>
    <w:p w14:paraId="32EA08A6" w14:textId="77777777" w:rsidR="0086296D" w:rsidRPr="002E5CBA" w:rsidRDefault="0086296D" w:rsidP="0086296D">
      <w:pPr>
        <w:pStyle w:val="PL"/>
        <w:rPr>
          <w:lang w:val="en-US"/>
        </w:rPr>
      </w:pPr>
      <w:r w:rsidRPr="002E5CBA">
        <w:rPr>
          <w:lang w:val="en-US"/>
        </w:rPr>
        <w:t xml:space="preserve">      properties:</w:t>
      </w:r>
    </w:p>
    <w:p w14:paraId="32EA08A7" w14:textId="77777777" w:rsidR="0086296D" w:rsidRPr="002E5CBA" w:rsidRDefault="0086296D" w:rsidP="0086296D">
      <w:pPr>
        <w:pStyle w:val="PL"/>
        <w:rPr>
          <w:lang w:val="en-US"/>
        </w:rPr>
      </w:pPr>
      <w:r w:rsidRPr="002E5CBA">
        <w:rPr>
          <w:lang w:val="en-US"/>
        </w:rPr>
        <w:t xml:space="preserve">        </w:t>
      </w:r>
      <w:r>
        <w:rPr>
          <w:lang w:val="en-US"/>
        </w:rPr>
        <w:t>nonIpSupported</w:t>
      </w:r>
      <w:r w:rsidRPr="002E5CBA">
        <w:rPr>
          <w:lang w:val="en-US"/>
        </w:rPr>
        <w:t>:</w:t>
      </w:r>
    </w:p>
    <w:p w14:paraId="32EA08A8" w14:textId="77777777" w:rsidR="0086296D" w:rsidRDefault="0086296D" w:rsidP="0086296D">
      <w:pPr>
        <w:pStyle w:val="PL"/>
        <w:rPr>
          <w:lang w:val="en-US"/>
        </w:rPr>
      </w:pPr>
      <w:r w:rsidRPr="002E5CBA">
        <w:rPr>
          <w:lang w:val="en-US"/>
        </w:rPr>
        <w:t xml:space="preserve">          </w:t>
      </w:r>
      <w:r>
        <w:rPr>
          <w:lang w:val="en-US"/>
        </w:rPr>
        <w:t>type: boolean</w:t>
      </w:r>
    </w:p>
    <w:p w14:paraId="32EA08A9" w14:textId="77777777" w:rsidR="0086296D" w:rsidRDefault="0086296D" w:rsidP="0086296D">
      <w:pPr>
        <w:pStyle w:val="PL"/>
        <w:rPr>
          <w:lang w:val="en-US"/>
        </w:rPr>
      </w:pPr>
      <w:r w:rsidRPr="002E5CBA">
        <w:rPr>
          <w:lang w:val="en-US"/>
        </w:rPr>
        <w:t xml:space="preserve">          </w:t>
      </w:r>
      <w:r>
        <w:rPr>
          <w:lang w:val="en-US"/>
        </w:rPr>
        <w:t>default: false</w:t>
      </w:r>
    </w:p>
    <w:p w14:paraId="32EA08AA" w14:textId="77777777" w:rsidR="0086296D" w:rsidRDefault="0086296D" w:rsidP="0086296D">
      <w:pPr>
        <w:pStyle w:val="PL"/>
        <w:rPr>
          <w:lang w:val="en-US"/>
        </w:rPr>
      </w:pPr>
    </w:p>
    <w:p w14:paraId="32EA08AB" w14:textId="77777777" w:rsidR="0086296D" w:rsidRPr="002E5CBA" w:rsidRDefault="0086296D" w:rsidP="0086296D">
      <w:pPr>
        <w:pStyle w:val="PL"/>
        <w:rPr>
          <w:lang w:val="en-US"/>
        </w:rPr>
      </w:pPr>
      <w:r w:rsidRPr="002E5CBA">
        <w:rPr>
          <w:lang w:val="en-US"/>
        </w:rPr>
        <w:t xml:space="preserve">    TunnelInfo:</w:t>
      </w:r>
    </w:p>
    <w:p w14:paraId="32EA08AC" w14:textId="77777777" w:rsidR="0086296D" w:rsidRPr="002E5CBA" w:rsidRDefault="0086296D" w:rsidP="0086296D">
      <w:pPr>
        <w:pStyle w:val="PL"/>
        <w:rPr>
          <w:lang w:val="en-US"/>
        </w:rPr>
      </w:pPr>
      <w:r w:rsidRPr="002E5CBA">
        <w:rPr>
          <w:lang w:val="en-US"/>
        </w:rPr>
        <w:t xml:space="preserve">      type: object</w:t>
      </w:r>
    </w:p>
    <w:p w14:paraId="32EA08AD" w14:textId="77777777" w:rsidR="0086296D" w:rsidRPr="002E5CBA" w:rsidRDefault="0086296D" w:rsidP="0086296D">
      <w:pPr>
        <w:pStyle w:val="PL"/>
        <w:rPr>
          <w:lang w:val="en-US"/>
        </w:rPr>
      </w:pPr>
      <w:r w:rsidRPr="002E5CBA">
        <w:rPr>
          <w:lang w:val="en-US"/>
        </w:rPr>
        <w:t xml:space="preserve">      properties:</w:t>
      </w:r>
    </w:p>
    <w:p w14:paraId="32EA08AE" w14:textId="77777777" w:rsidR="0086296D" w:rsidRPr="002E5CBA" w:rsidRDefault="0086296D" w:rsidP="0086296D">
      <w:pPr>
        <w:pStyle w:val="PL"/>
        <w:rPr>
          <w:lang w:val="en-US"/>
        </w:rPr>
      </w:pPr>
      <w:r w:rsidRPr="002E5CBA">
        <w:rPr>
          <w:lang w:val="en-US"/>
        </w:rPr>
        <w:t xml:space="preserve">        ipv4Addr:</w:t>
      </w:r>
    </w:p>
    <w:p w14:paraId="32EA08AF"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8B0" w14:textId="77777777" w:rsidR="0086296D" w:rsidRPr="002E5CBA" w:rsidRDefault="00DE7D78" w:rsidP="0086296D">
      <w:pPr>
        <w:pStyle w:val="PL"/>
        <w:rPr>
          <w:lang w:val="en-US"/>
        </w:rPr>
      </w:pPr>
      <w:r>
        <w:rPr>
          <w:lang w:val="en-US"/>
        </w:rPr>
        <w:t xml:space="preserve">        i</w:t>
      </w:r>
      <w:r w:rsidR="0086296D" w:rsidRPr="002E5CBA">
        <w:rPr>
          <w:lang w:val="en-US"/>
        </w:rPr>
        <w:t>pv6Addr:</w:t>
      </w:r>
    </w:p>
    <w:p w14:paraId="32EA08B1" w14:textId="77777777" w:rsidR="0086296D" w:rsidRPr="002E5CBA" w:rsidRDefault="0086296D" w:rsidP="0086296D">
      <w:pPr>
        <w:pStyle w:val="PL"/>
        <w:rPr>
          <w:lang w:val="en-US"/>
        </w:rPr>
      </w:pPr>
      <w:r w:rsidRPr="002E5CBA">
        <w:rPr>
          <w:lang w:val="en-US"/>
        </w:rPr>
        <w:t xml:space="preserve">          $ref: 'TS29571_CommonDat</w:t>
      </w:r>
      <w:r w:rsidR="005876C5">
        <w:rPr>
          <w:lang w:val="en-US"/>
        </w:rPr>
        <w:t>a.yaml#/components/schemas/Ipv6</w:t>
      </w:r>
      <w:r w:rsidRPr="002E5CBA">
        <w:rPr>
          <w:lang w:val="en-US"/>
        </w:rPr>
        <w:t>Addr'</w:t>
      </w:r>
    </w:p>
    <w:p w14:paraId="32EA08B2" w14:textId="77777777" w:rsidR="0086296D" w:rsidRPr="002E5CBA" w:rsidRDefault="0086296D" w:rsidP="0086296D">
      <w:pPr>
        <w:pStyle w:val="PL"/>
        <w:rPr>
          <w:lang w:val="en-US"/>
        </w:rPr>
      </w:pPr>
      <w:r w:rsidRPr="002E5CBA">
        <w:rPr>
          <w:lang w:val="en-US"/>
        </w:rPr>
        <w:t xml:space="preserve">        gtpTeid:</w:t>
      </w:r>
    </w:p>
    <w:p w14:paraId="32EA08B3" w14:textId="77777777" w:rsidR="0086296D" w:rsidRPr="002E5CBA" w:rsidRDefault="0086296D" w:rsidP="0086296D">
      <w:pPr>
        <w:pStyle w:val="PL"/>
        <w:rPr>
          <w:lang w:val="en-US"/>
        </w:rPr>
      </w:pPr>
      <w:r w:rsidRPr="002E5CBA">
        <w:rPr>
          <w:lang w:val="en-US"/>
        </w:rPr>
        <w:lastRenderedPageBreak/>
        <w:t xml:space="preserve">          $ref: '#/components/schemas/Teid'</w:t>
      </w:r>
    </w:p>
    <w:p w14:paraId="32EA08B4" w14:textId="77777777" w:rsidR="0086296D" w:rsidRPr="002E5CBA" w:rsidRDefault="0086296D" w:rsidP="0086296D">
      <w:pPr>
        <w:pStyle w:val="PL"/>
        <w:rPr>
          <w:lang w:val="en-US"/>
        </w:rPr>
      </w:pPr>
      <w:r w:rsidRPr="002E5CBA">
        <w:rPr>
          <w:lang w:val="en-US"/>
        </w:rPr>
        <w:t xml:space="preserve">      required:</w:t>
      </w:r>
    </w:p>
    <w:p w14:paraId="32EA08B5" w14:textId="77777777" w:rsidR="0086296D" w:rsidRPr="002E5CBA" w:rsidRDefault="0086296D" w:rsidP="0086296D">
      <w:pPr>
        <w:pStyle w:val="PL"/>
        <w:rPr>
          <w:lang w:val="en-US"/>
        </w:rPr>
      </w:pPr>
      <w:r w:rsidRPr="002E5CBA">
        <w:rPr>
          <w:lang w:val="en-US"/>
        </w:rPr>
        <w:t xml:space="preserve">        - gtpTeid</w:t>
      </w:r>
    </w:p>
    <w:p w14:paraId="32EA08B6" w14:textId="51975AAD" w:rsidR="0086296D" w:rsidRPr="002E5CBA" w:rsidRDefault="0086296D" w:rsidP="0086296D">
      <w:pPr>
        <w:pStyle w:val="PL"/>
        <w:rPr>
          <w:lang w:val="en-US"/>
        </w:rPr>
      </w:pPr>
    </w:p>
    <w:p w14:paraId="32EA08B7" w14:textId="77777777" w:rsidR="0086296D" w:rsidRPr="002E5CBA" w:rsidRDefault="0086296D" w:rsidP="0086296D">
      <w:pPr>
        <w:pStyle w:val="PL"/>
        <w:rPr>
          <w:lang w:val="en-US"/>
        </w:rPr>
      </w:pPr>
      <w:r w:rsidRPr="002E5CBA">
        <w:rPr>
          <w:lang w:val="en-US"/>
        </w:rPr>
        <w:t xml:space="preserve">    StatusInfo:</w:t>
      </w:r>
    </w:p>
    <w:p w14:paraId="32EA08B8" w14:textId="77777777" w:rsidR="0086296D" w:rsidRPr="002E5CBA" w:rsidRDefault="0086296D" w:rsidP="0086296D">
      <w:pPr>
        <w:pStyle w:val="PL"/>
        <w:rPr>
          <w:lang w:val="en-US"/>
        </w:rPr>
      </w:pPr>
      <w:r w:rsidRPr="002E5CBA">
        <w:rPr>
          <w:lang w:val="en-US"/>
        </w:rPr>
        <w:t xml:space="preserve">      type: object</w:t>
      </w:r>
    </w:p>
    <w:p w14:paraId="32EA08B9" w14:textId="77777777" w:rsidR="0086296D" w:rsidRPr="002E5CBA" w:rsidRDefault="0086296D" w:rsidP="0086296D">
      <w:pPr>
        <w:pStyle w:val="PL"/>
        <w:rPr>
          <w:lang w:val="en-US"/>
        </w:rPr>
      </w:pPr>
      <w:r w:rsidRPr="002E5CBA">
        <w:rPr>
          <w:lang w:val="en-US"/>
        </w:rPr>
        <w:t xml:space="preserve">      properties:</w:t>
      </w:r>
    </w:p>
    <w:p w14:paraId="32EA08BA" w14:textId="77777777" w:rsidR="0086296D" w:rsidRPr="002E5CBA" w:rsidRDefault="0086296D" w:rsidP="0086296D">
      <w:pPr>
        <w:pStyle w:val="PL"/>
        <w:rPr>
          <w:lang w:val="en-US"/>
        </w:rPr>
      </w:pPr>
      <w:r w:rsidRPr="002E5CBA">
        <w:rPr>
          <w:lang w:val="en-US"/>
        </w:rPr>
        <w:t xml:space="preserve">        resourceStatus:</w:t>
      </w:r>
    </w:p>
    <w:p w14:paraId="32EA08BB" w14:textId="77777777" w:rsidR="0086296D" w:rsidRPr="002E5CBA" w:rsidRDefault="0086296D" w:rsidP="0086296D">
      <w:pPr>
        <w:pStyle w:val="PL"/>
        <w:rPr>
          <w:lang w:val="en-US"/>
        </w:rPr>
      </w:pPr>
      <w:r w:rsidRPr="002E5CBA">
        <w:rPr>
          <w:lang w:val="en-US"/>
        </w:rPr>
        <w:t xml:space="preserve">          $ref: '#/components/schemas/ResourceStatus'</w:t>
      </w:r>
    </w:p>
    <w:p w14:paraId="32EA08BC" w14:textId="77777777" w:rsidR="0086296D" w:rsidRPr="002E5CBA" w:rsidRDefault="0086296D" w:rsidP="0086296D">
      <w:pPr>
        <w:pStyle w:val="PL"/>
        <w:rPr>
          <w:lang w:val="en-US"/>
        </w:rPr>
      </w:pPr>
      <w:r w:rsidRPr="002E5CBA">
        <w:rPr>
          <w:lang w:val="en-US"/>
        </w:rPr>
        <w:t xml:space="preserve">        cause:</w:t>
      </w:r>
    </w:p>
    <w:p w14:paraId="32EA08BD" w14:textId="77777777" w:rsidR="0086296D" w:rsidRPr="002E5CBA" w:rsidRDefault="0086296D" w:rsidP="0086296D">
      <w:pPr>
        <w:pStyle w:val="PL"/>
        <w:rPr>
          <w:lang w:val="en-US"/>
        </w:rPr>
      </w:pPr>
      <w:r w:rsidRPr="002E5CBA">
        <w:rPr>
          <w:lang w:val="en-US"/>
        </w:rPr>
        <w:t xml:space="preserve">          $ref: '#/components/schemas/Cause'</w:t>
      </w:r>
    </w:p>
    <w:p w14:paraId="32EA08BE" w14:textId="77777777" w:rsidR="0086296D" w:rsidRPr="002E5CBA" w:rsidRDefault="0086296D" w:rsidP="0086296D">
      <w:pPr>
        <w:pStyle w:val="PL"/>
        <w:rPr>
          <w:lang w:val="en-US"/>
        </w:rPr>
      </w:pPr>
      <w:r w:rsidRPr="002E5CBA">
        <w:rPr>
          <w:lang w:val="en-US"/>
        </w:rPr>
        <w:t xml:space="preserve">      required:</w:t>
      </w:r>
    </w:p>
    <w:p w14:paraId="32EA08BF" w14:textId="77777777" w:rsidR="0086296D" w:rsidRPr="002E5CBA" w:rsidRDefault="0086296D" w:rsidP="0086296D">
      <w:pPr>
        <w:pStyle w:val="PL"/>
        <w:rPr>
          <w:lang w:val="en-US"/>
        </w:rPr>
      </w:pPr>
      <w:r w:rsidRPr="002E5CBA">
        <w:rPr>
          <w:lang w:val="en-US"/>
        </w:rPr>
        <w:t xml:space="preserve">        - resourceStatus</w:t>
      </w:r>
    </w:p>
    <w:p w14:paraId="32EA08C0" w14:textId="367E8F9E" w:rsidR="0086296D" w:rsidRPr="002E5CBA" w:rsidRDefault="0086296D" w:rsidP="0086296D">
      <w:pPr>
        <w:pStyle w:val="PL"/>
        <w:rPr>
          <w:lang w:val="en-US"/>
        </w:rPr>
      </w:pPr>
    </w:p>
    <w:p w14:paraId="32EA08C1" w14:textId="7BD2BD1B" w:rsidR="0086296D" w:rsidRPr="002E5CBA" w:rsidRDefault="0086296D" w:rsidP="0086296D">
      <w:pPr>
        <w:pStyle w:val="PL"/>
        <w:rPr>
          <w:lang w:val="en-US"/>
        </w:rPr>
      </w:pPr>
    </w:p>
    <w:p w14:paraId="32EA08C2" w14:textId="77777777" w:rsidR="0086296D" w:rsidRPr="002E5CBA" w:rsidRDefault="0086296D" w:rsidP="0086296D">
      <w:pPr>
        <w:pStyle w:val="PL"/>
        <w:rPr>
          <w:lang w:val="en-US"/>
        </w:rPr>
      </w:pPr>
      <w:r w:rsidRPr="002E5CBA">
        <w:rPr>
          <w:lang w:val="en-US"/>
        </w:rPr>
        <w:t xml:space="preserve">    EpsPdnCnxInfo:</w:t>
      </w:r>
    </w:p>
    <w:p w14:paraId="32EA08C3" w14:textId="77777777" w:rsidR="0086296D" w:rsidRPr="002E5CBA" w:rsidRDefault="0086296D" w:rsidP="0086296D">
      <w:pPr>
        <w:pStyle w:val="PL"/>
        <w:rPr>
          <w:lang w:val="en-US"/>
        </w:rPr>
      </w:pPr>
      <w:r w:rsidRPr="002E5CBA">
        <w:rPr>
          <w:lang w:val="en-US"/>
        </w:rPr>
        <w:t xml:space="preserve">      type: object</w:t>
      </w:r>
    </w:p>
    <w:p w14:paraId="32EA08C4" w14:textId="77777777" w:rsidR="0086296D" w:rsidRPr="002E5CBA" w:rsidRDefault="0086296D" w:rsidP="0086296D">
      <w:pPr>
        <w:pStyle w:val="PL"/>
        <w:rPr>
          <w:lang w:val="en-US"/>
        </w:rPr>
      </w:pPr>
      <w:r w:rsidRPr="002E5CBA">
        <w:rPr>
          <w:lang w:val="en-US"/>
        </w:rPr>
        <w:t xml:space="preserve">      properties:</w:t>
      </w:r>
    </w:p>
    <w:p w14:paraId="32EA08C5" w14:textId="77777777" w:rsidR="0086296D" w:rsidRPr="002E5CBA" w:rsidRDefault="0086296D" w:rsidP="0086296D">
      <w:pPr>
        <w:pStyle w:val="PL"/>
        <w:rPr>
          <w:lang w:val="en-US"/>
        </w:rPr>
      </w:pPr>
      <w:r w:rsidRPr="002E5CBA">
        <w:rPr>
          <w:lang w:val="en-US"/>
        </w:rPr>
        <w:t xml:space="preserve">        pgwS8cFteid:</w:t>
      </w:r>
    </w:p>
    <w:p w14:paraId="32EA08C6" w14:textId="77777777" w:rsidR="0086296D" w:rsidRPr="002E5CBA" w:rsidRDefault="0086296D" w:rsidP="0086296D">
      <w:pPr>
        <w:pStyle w:val="PL"/>
        <w:rPr>
          <w:lang w:val="en-US"/>
        </w:rPr>
      </w:pPr>
      <w:r w:rsidRPr="002E5CBA">
        <w:rPr>
          <w:lang w:val="en-US"/>
        </w:rPr>
        <w:t xml:space="preserve">          $ref: 'TS29571_CommonData.yaml#/components/schemas/Bytes'</w:t>
      </w:r>
    </w:p>
    <w:p w14:paraId="32EA08C7" w14:textId="77777777" w:rsidR="0086296D" w:rsidRPr="002E5CBA" w:rsidRDefault="0086296D" w:rsidP="0086296D">
      <w:pPr>
        <w:pStyle w:val="PL"/>
        <w:rPr>
          <w:lang w:val="en-US"/>
        </w:rPr>
      </w:pPr>
      <w:r w:rsidRPr="002E5CBA">
        <w:rPr>
          <w:lang w:val="en-US"/>
        </w:rPr>
        <w:t xml:space="preserve">        pgwNodeName:</w:t>
      </w:r>
    </w:p>
    <w:p w14:paraId="32EA08C8" w14:textId="02D6A10C" w:rsidR="0086296D" w:rsidRDefault="0086296D" w:rsidP="0086296D">
      <w:pPr>
        <w:pStyle w:val="PL"/>
        <w:rPr>
          <w:lang w:val="en-US"/>
        </w:rPr>
      </w:pPr>
      <w:r w:rsidRPr="002E5CBA">
        <w:rPr>
          <w:lang w:val="en-US"/>
        </w:rPr>
        <w:t xml:space="preserve">          $ref: 'TS29571_CommonData.yaml#/components/schemas/Bytes'</w:t>
      </w:r>
    </w:p>
    <w:p w14:paraId="4F31EF14" w14:textId="77777777" w:rsidR="00FF3E13" w:rsidRDefault="00FF3E13" w:rsidP="00FF3E13">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7EED0081" w14:textId="343D3D04" w:rsidR="00FF3E13" w:rsidRPr="002E5CBA" w:rsidRDefault="00FF3E13" w:rsidP="0086296D">
      <w:pPr>
        <w:pStyle w:val="PL"/>
        <w:rPr>
          <w:lang w:val="en-US"/>
        </w:rPr>
      </w:pPr>
      <w:r w:rsidRPr="002E5CBA">
        <w:rPr>
          <w:lang w:val="en-US"/>
        </w:rPr>
        <w:t xml:space="preserve">          $ref: '#/components/schemas/EpsBearerId'</w:t>
      </w:r>
    </w:p>
    <w:p w14:paraId="32EA08C9" w14:textId="77777777" w:rsidR="0086296D" w:rsidRPr="002E5CBA" w:rsidRDefault="0086296D" w:rsidP="0086296D">
      <w:pPr>
        <w:pStyle w:val="PL"/>
        <w:rPr>
          <w:lang w:val="en-US"/>
        </w:rPr>
      </w:pPr>
      <w:r w:rsidRPr="002E5CBA">
        <w:rPr>
          <w:lang w:val="en-US"/>
        </w:rPr>
        <w:t xml:space="preserve">      required:</w:t>
      </w:r>
    </w:p>
    <w:p w14:paraId="32EA08CA" w14:textId="77777777" w:rsidR="0086296D" w:rsidRPr="002E5CBA" w:rsidRDefault="0086296D" w:rsidP="0086296D">
      <w:pPr>
        <w:pStyle w:val="PL"/>
        <w:rPr>
          <w:lang w:val="en-US"/>
        </w:rPr>
      </w:pPr>
      <w:r w:rsidRPr="002E5CBA">
        <w:rPr>
          <w:lang w:val="en-US"/>
        </w:rPr>
        <w:t xml:space="preserve">        - pgwS8cFteid</w:t>
      </w:r>
    </w:p>
    <w:p w14:paraId="32EA08CB" w14:textId="30586209" w:rsidR="0086296D" w:rsidRPr="002E5CBA" w:rsidRDefault="0086296D" w:rsidP="0086296D">
      <w:pPr>
        <w:pStyle w:val="PL"/>
        <w:rPr>
          <w:lang w:val="en-US"/>
        </w:rPr>
      </w:pPr>
    </w:p>
    <w:p w14:paraId="32EA08CC" w14:textId="77777777" w:rsidR="0086296D" w:rsidRPr="002E5CBA" w:rsidRDefault="0086296D" w:rsidP="0086296D">
      <w:pPr>
        <w:pStyle w:val="PL"/>
        <w:rPr>
          <w:lang w:val="en-US"/>
        </w:rPr>
      </w:pPr>
      <w:r w:rsidRPr="002E5CBA">
        <w:rPr>
          <w:lang w:val="en-US"/>
        </w:rPr>
        <w:t xml:space="preserve">    EpsBearerInfo:</w:t>
      </w:r>
    </w:p>
    <w:p w14:paraId="32EA08CD" w14:textId="77777777" w:rsidR="0086296D" w:rsidRPr="002E5CBA" w:rsidRDefault="0086296D" w:rsidP="0086296D">
      <w:pPr>
        <w:pStyle w:val="PL"/>
        <w:rPr>
          <w:lang w:val="en-US"/>
        </w:rPr>
      </w:pPr>
      <w:r w:rsidRPr="002E5CBA">
        <w:rPr>
          <w:lang w:val="en-US"/>
        </w:rPr>
        <w:t xml:space="preserve">      type: object</w:t>
      </w:r>
    </w:p>
    <w:p w14:paraId="32EA08CE" w14:textId="77777777" w:rsidR="0086296D" w:rsidRPr="002E5CBA" w:rsidRDefault="0086296D" w:rsidP="0086296D">
      <w:pPr>
        <w:pStyle w:val="PL"/>
        <w:rPr>
          <w:lang w:val="en-US"/>
        </w:rPr>
      </w:pPr>
      <w:r w:rsidRPr="002E5CBA">
        <w:rPr>
          <w:lang w:val="en-US"/>
        </w:rPr>
        <w:t xml:space="preserve">      properties:</w:t>
      </w:r>
    </w:p>
    <w:p w14:paraId="32EA08CF" w14:textId="77777777" w:rsidR="0086296D" w:rsidRPr="002E5CBA" w:rsidRDefault="0086296D" w:rsidP="0086296D">
      <w:pPr>
        <w:pStyle w:val="PL"/>
        <w:rPr>
          <w:lang w:val="en-US"/>
        </w:rPr>
      </w:pPr>
      <w:r w:rsidRPr="002E5CBA">
        <w:rPr>
          <w:lang w:val="en-US"/>
        </w:rPr>
        <w:t xml:space="preserve">        ebi:</w:t>
      </w:r>
    </w:p>
    <w:p w14:paraId="32EA08D0" w14:textId="77777777" w:rsidR="0086296D" w:rsidRPr="002E5CBA" w:rsidRDefault="0086296D" w:rsidP="0086296D">
      <w:pPr>
        <w:pStyle w:val="PL"/>
        <w:rPr>
          <w:lang w:val="en-US"/>
        </w:rPr>
      </w:pPr>
      <w:r w:rsidRPr="002E5CBA">
        <w:rPr>
          <w:lang w:val="en-US"/>
        </w:rPr>
        <w:t xml:space="preserve">          $ref: '#/components/schemas/EpsBearerId'</w:t>
      </w:r>
    </w:p>
    <w:p w14:paraId="32EA08D1" w14:textId="77777777" w:rsidR="0086296D" w:rsidRPr="002E5CBA" w:rsidRDefault="0086296D" w:rsidP="0086296D">
      <w:pPr>
        <w:pStyle w:val="PL"/>
        <w:rPr>
          <w:lang w:val="en-US"/>
        </w:rPr>
      </w:pPr>
      <w:r w:rsidRPr="002E5CBA">
        <w:rPr>
          <w:lang w:val="en-US"/>
        </w:rPr>
        <w:t xml:space="preserve">        pgwS8uFteid:</w:t>
      </w:r>
    </w:p>
    <w:p w14:paraId="32EA08D2" w14:textId="77777777" w:rsidR="0086296D" w:rsidRPr="002E5CBA" w:rsidRDefault="0086296D" w:rsidP="0086296D">
      <w:pPr>
        <w:pStyle w:val="PL"/>
        <w:rPr>
          <w:lang w:val="en-US"/>
        </w:rPr>
      </w:pPr>
      <w:r w:rsidRPr="002E5CBA">
        <w:rPr>
          <w:lang w:val="en-US"/>
        </w:rPr>
        <w:t xml:space="preserve">          $ref: 'TS29571_CommonData.yaml#/components/schemas/Bytes'</w:t>
      </w:r>
    </w:p>
    <w:p w14:paraId="32EA08D3" w14:textId="77777777" w:rsidR="0086296D" w:rsidRPr="002E5CBA" w:rsidRDefault="0086296D" w:rsidP="0086296D">
      <w:pPr>
        <w:pStyle w:val="PL"/>
        <w:rPr>
          <w:lang w:val="en-US"/>
        </w:rPr>
      </w:pPr>
      <w:r w:rsidRPr="002E5CBA">
        <w:rPr>
          <w:lang w:val="en-US"/>
        </w:rPr>
        <w:t xml:space="preserve">        bearerLevelQoS:</w:t>
      </w:r>
    </w:p>
    <w:p w14:paraId="32EA08D4" w14:textId="77777777" w:rsidR="0086296D" w:rsidRPr="002E5CBA" w:rsidRDefault="0086296D" w:rsidP="0086296D">
      <w:pPr>
        <w:pStyle w:val="PL"/>
        <w:rPr>
          <w:lang w:val="en-US"/>
        </w:rPr>
      </w:pPr>
      <w:r w:rsidRPr="002E5CBA">
        <w:rPr>
          <w:lang w:val="en-US"/>
        </w:rPr>
        <w:t xml:space="preserve">          $ref: 'TS29571_CommonData.yaml#/components/schemas/Bytes'</w:t>
      </w:r>
    </w:p>
    <w:p w14:paraId="32EA08D5" w14:textId="77777777" w:rsidR="0086296D" w:rsidRPr="002E5CBA" w:rsidRDefault="0086296D" w:rsidP="0086296D">
      <w:pPr>
        <w:pStyle w:val="PL"/>
        <w:rPr>
          <w:lang w:val="en-US"/>
        </w:rPr>
      </w:pPr>
      <w:r w:rsidRPr="002E5CBA">
        <w:rPr>
          <w:lang w:val="en-US"/>
        </w:rPr>
        <w:t xml:space="preserve">      required:</w:t>
      </w:r>
    </w:p>
    <w:p w14:paraId="32EA08D6" w14:textId="77777777" w:rsidR="0086296D" w:rsidRPr="002E5CBA" w:rsidRDefault="0086296D" w:rsidP="0086296D">
      <w:pPr>
        <w:pStyle w:val="PL"/>
        <w:rPr>
          <w:lang w:val="en-US"/>
        </w:rPr>
      </w:pPr>
      <w:r w:rsidRPr="002E5CBA">
        <w:rPr>
          <w:lang w:val="en-US"/>
        </w:rPr>
        <w:t xml:space="preserve">        - ebi</w:t>
      </w:r>
    </w:p>
    <w:p w14:paraId="32EA08D7" w14:textId="77777777" w:rsidR="0086296D" w:rsidRPr="002E5CBA" w:rsidRDefault="0086296D" w:rsidP="0086296D">
      <w:pPr>
        <w:pStyle w:val="PL"/>
        <w:rPr>
          <w:lang w:val="en-US"/>
        </w:rPr>
      </w:pPr>
      <w:r w:rsidRPr="002E5CBA">
        <w:rPr>
          <w:lang w:val="en-US"/>
        </w:rPr>
        <w:t xml:space="preserve">        - pgwS8uFteid</w:t>
      </w:r>
    </w:p>
    <w:p w14:paraId="32EA08D8" w14:textId="77777777" w:rsidR="0086296D" w:rsidRPr="002E5CBA" w:rsidRDefault="0086296D" w:rsidP="0086296D">
      <w:pPr>
        <w:pStyle w:val="PL"/>
        <w:rPr>
          <w:lang w:val="en-US"/>
        </w:rPr>
      </w:pPr>
      <w:r w:rsidRPr="002E5CBA">
        <w:rPr>
          <w:lang w:val="en-US"/>
        </w:rPr>
        <w:t xml:space="preserve">        - bearerLevelQoS</w:t>
      </w:r>
    </w:p>
    <w:p w14:paraId="32EA08D9" w14:textId="49B5D19B" w:rsidR="0086296D" w:rsidRPr="002E5CBA" w:rsidRDefault="0086296D" w:rsidP="0086296D">
      <w:pPr>
        <w:pStyle w:val="PL"/>
        <w:rPr>
          <w:lang w:val="en-US"/>
        </w:rPr>
      </w:pPr>
    </w:p>
    <w:p w14:paraId="32EA08DA" w14:textId="77777777" w:rsidR="0086296D" w:rsidRPr="002E5CBA" w:rsidRDefault="0086296D" w:rsidP="0086296D">
      <w:pPr>
        <w:pStyle w:val="PL"/>
        <w:rPr>
          <w:lang w:val="en-US"/>
        </w:rPr>
      </w:pPr>
      <w:r w:rsidRPr="002E5CBA">
        <w:rPr>
          <w:lang w:val="en-US"/>
        </w:rPr>
        <w:t xml:space="preserve">    PduSessionNotifyItem:</w:t>
      </w:r>
    </w:p>
    <w:p w14:paraId="32EA08DB" w14:textId="77777777" w:rsidR="0086296D" w:rsidRPr="002E5CBA" w:rsidRDefault="0086296D" w:rsidP="0086296D">
      <w:pPr>
        <w:pStyle w:val="PL"/>
        <w:rPr>
          <w:lang w:val="en-US"/>
        </w:rPr>
      </w:pPr>
      <w:r w:rsidRPr="002E5CBA">
        <w:rPr>
          <w:lang w:val="en-US"/>
        </w:rPr>
        <w:t xml:space="preserve">      type: object</w:t>
      </w:r>
    </w:p>
    <w:p w14:paraId="32EA08DC" w14:textId="77777777" w:rsidR="0086296D" w:rsidRPr="002E5CBA" w:rsidRDefault="0086296D" w:rsidP="0086296D">
      <w:pPr>
        <w:pStyle w:val="PL"/>
        <w:rPr>
          <w:lang w:val="en-US"/>
        </w:rPr>
      </w:pPr>
      <w:r w:rsidRPr="002E5CBA">
        <w:rPr>
          <w:lang w:val="en-US"/>
        </w:rPr>
        <w:t xml:space="preserve">      properties:</w:t>
      </w:r>
    </w:p>
    <w:p w14:paraId="32EA08DD" w14:textId="77777777" w:rsidR="0086296D" w:rsidRPr="002E5CBA" w:rsidRDefault="0086296D" w:rsidP="0086296D">
      <w:pPr>
        <w:pStyle w:val="PL"/>
        <w:rPr>
          <w:lang w:val="en-US"/>
        </w:rPr>
      </w:pPr>
      <w:r w:rsidRPr="002E5CBA">
        <w:rPr>
          <w:lang w:val="en-US"/>
        </w:rPr>
        <w:t xml:space="preserve">        notificationCause:</w:t>
      </w:r>
    </w:p>
    <w:p w14:paraId="32EA08DE" w14:textId="77777777" w:rsidR="0086296D" w:rsidRPr="002E5CBA" w:rsidRDefault="0086296D" w:rsidP="0086296D">
      <w:pPr>
        <w:pStyle w:val="PL"/>
        <w:rPr>
          <w:lang w:val="en-US"/>
        </w:rPr>
      </w:pPr>
      <w:r w:rsidRPr="002E5CBA">
        <w:rPr>
          <w:lang w:val="en-US"/>
        </w:rPr>
        <w:t xml:space="preserve">          $ref: '#/components/schemas/NotificationCause'</w:t>
      </w:r>
    </w:p>
    <w:p w14:paraId="32EA08DF" w14:textId="77777777" w:rsidR="0086296D" w:rsidRPr="002E5CBA" w:rsidRDefault="0086296D" w:rsidP="0086296D">
      <w:pPr>
        <w:pStyle w:val="PL"/>
        <w:rPr>
          <w:lang w:val="en-US"/>
        </w:rPr>
      </w:pPr>
      <w:r w:rsidRPr="002E5CBA">
        <w:rPr>
          <w:lang w:val="en-US"/>
        </w:rPr>
        <w:t xml:space="preserve">      required:</w:t>
      </w:r>
    </w:p>
    <w:p w14:paraId="32EA08E0" w14:textId="77777777" w:rsidR="0086296D" w:rsidRPr="002E5CBA" w:rsidRDefault="0086296D" w:rsidP="0086296D">
      <w:pPr>
        <w:pStyle w:val="PL"/>
        <w:rPr>
          <w:lang w:val="en-US"/>
        </w:rPr>
      </w:pPr>
      <w:r w:rsidRPr="002E5CBA">
        <w:rPr>
          <w:lang w:val="en-US"/>
        </w:rPr>
        <w:t xml:space="preserve">        - notificationCause</w:t>
      </w:r>
    </w:p>
    <w:p w14:paraId="32EA08E1" w14:textId="5F36F515" w:rsidR="0086296D" w:rsidRPr="002E5CBA" w:rsidRDefault="0086296D" w:rsidP="0086296D">
      <w:pPr>
        <w:pStyle w:val="PL"/>
        <w:rPr>
          <w:lang w:val="en-US"/>
        </w:rPr>
      </w:pPr>
    </w:p>
    <w:p w14:paraId="32EA08E2" w14:textId="77777777" w:rsidR="0086296D" w:rsidRPr="002E5CBA" w:rsidRDefault="0086296D" w:rsidP="0086296D">
      <w:pPr>
        <w:pStyle w:val="PL"/>
        <w:rPr>
          <w:lang w:val="en-US"/>
        </w:rPr>
      </w:pPr>
      <w:r w:rsidRPr="002E5CBA">
        <w:rPr>
          <w:lang w:val="en-US"/>
        </w:rPr>
        <w:t xml:space="preserve">    EbiArpMapping:</w:t>
      </w:r>
    </w:p>
    <w:p w14:paraId="32EA08E3" w14:textId="77777777" w:rsidR="0086296D" w:rsidRPr="002E5CBA" w:rsidRDefault="0086296D" w:rsidP="0086296D">
      <w:pPr>
        <w:pStyle w:val="PL"/>
        <w:rPr>
          <w:lang w:val="en-US"/>
        </w:rPr>
      </w:pPr>
      <w:r w:rsidRPr="002E5CBA">
        <w:rPr>
          <w:lang w:val="en-US"/>
        </w:rPr>
        <w:t xml:space="preserve">      type: object</w:t>
      </w:r>
    </w:p>
    <w:p w14:paraId="32EA08E4" w14:textId="77777777" w:rsidR="0086296D" w:rsidRPr="002E5CBA" w:rsidRDefault="0086296D" w:rsidP="0086296D">
      <w:pPr>
        <w:pStyle w:val="PL"/>
        <w:rPr>
          <w:lang w:val="en-US"/>
        </w:rPr>
      </w:pPr>
      <w:r w:rsidRPr="002E5CBA">
        <w:rPr>
          <w:lang w:val="en-US"/>
        </w:rPr>
        <w:t xml:space="preserve">      properties:</w:t>
      </w:r>
    </w:p>
    <w:p w14:paraId="32EA08E5" w14:textId="77777777" w:rsidR="0086296D" w:rsidRPr="002E5CBA" w:rsidRDefault="0086296D" w:rsidP="0086296D">
      <w:pPr>
        <w:pStyle w:val="PL"/>
        <w:rPr>
          <w:lang w:val="en-US"/>
        </w:rPr>
      </w:pPr>
      <w:r w:rsidRPr="002E5CBA">
        <w:rPr>
          <w:lang w:val="en-US"/>
        </w:rPr>
        <w:t xml:space="preserve">        epsBearerId:</w:t>
      </w:r>
    </w:p>
    <w:p w14:paraId="32EA08E6" w14:textId="77777777" w:rsidR="0086296D" w:rsidRPr="002E5CBA" w:rsidRDefault="0086296D" w:rsidP="0086296D">
      <w:pPr>
        <w:pStyle w:val="PL"/>
        <w:rPr>
          <w:lang w:val="en-US"/>
        </w:rPr>
      </w:pPr>
      <w:r w:rsidRPr="002E5CBA">
        <w:rPr>
          <w:lang w:val="en-US"/>
        </w:rPr>
        <w:t xml:space="preserve">          $ref: '#/components/schemas/EpsBearerId'</w:t>
      </w:r>
    </w:p>
    <w:p w14:paraId="32EA08E7" w14:textId="77777777" w:rsidR="0086296D" w:rsidRPr="002E5CBA" w:rsidRDefault="0086296D" w:rsidP="0086296D">
      <w:pPr>
        <w:pStyle w:val="PL"/>
        <w:rPr>
          <w:lang w:val="en-US"/>
        </w:rPr>
      </w:pPr>
      <w:r w:rsidRPr="002E5CBA">
        <w:rPr>
          <w:lang w:val="en-US"/>
        </w:rPr>
        <w:t xml:space="preserve">        arp:</w:t>
      </w:r>
    </w:p>
    <w:p w14:paraId="32EA08E8" w14:textId="77777777" w:rsidR="0086296D" w:rsidRPr="002E5CBA" w:rsidRDefault="0086296D" w:rsidP="0086296D">
      <w:pPr>
        <w:pStyle w:val="PL"/>
        <w:rPr>
          <w:lang w:val="en-US"/>
        </w:rPr>
      </w:pPr>
      <w:r w:rsidRPr="002E5CBA">
        <w:rPr>
          <w:lang w:val="en-US"/>
        </w:rPr>
        <w:t xml:space="preserve">          $ref: 'TS29571_CommonData.yaml#/components/schemas/Arp'</w:t>
      </w:r>
    </w:p>
    <w:p w14:paraId="32EA08E9" w14:textId="77777777" w:rsidR="0086296D" w:rsidRPr="002E5CBA" w:rsidRDefault="0086296D" w:rsidP="0086296D">
      <w:pPr>
        <w:pStyle w:val="PL"/>
        <w:rPr>
          <w:lang w:val="en-US"/>
        </w:rPr>
      </w:pPr>
      <w:r w:rsidRPr="002E5CBA">
        <w:rPr>
          <w:lang w:val="en-US"/>
        </w:rPr>
        <w:t xml:space="preserve">      required:</w:t>
      </w:r>
    </w:p>
    <w:p w14:paraId="32EA08EA" w14:textId="77777777" w:rsidR="0086296D" w:rsidRPr="002E5CBA" w:rsidRDefault="0086296D" w:rsidP="0086296D">
      <w:pPr>
        <w:pStyle w:val="PL"/>
        <w:rPr>
          <w:lang w:val="en-US"/>
        </w:rPr>
      </w:pPr>
      <w:r w:rsidRPr="002E5CBA">
        <w:rPr>
          <w:lang w:val="en-US"/>
        </w:rPr>
        <w:t xml:space="preserve">        - epsBearerId</w:t>
      </w:r>
    </w:p>
    <w:p w14:paraId="32EA08EB" w14:textId="77777777" w:rsidR="0086296D" w:rsidRPr="002E5CBA" w:rsidRDefault="0086296D" w:rsidP="0086296D">
      <w:pPr>
        <w:pStyle w:val="PL"/>
        <w:rPr>
          <w:lang w:val="en-US"/>
        </w:rPr>
      </w:pPr>
      <w:r w:rsidRPr="002E5CBA">
        <w:rPr>
          <w:lang w:val="en-US"/>
        </w:rPr>
        <w:t xml:space="preserve">        - arp</w:t>
      </w:r>
    </w:p>
    <w:p w14:paraId="32EA08EC" w14:textId="5A65154C" w:rsidR="0086296D" w:rsidRPr="002E5CBA" w:rsidRDefault="0086296D" w:rsidP="0086296D">
      <w:pPr>
        <w:pStyle w:val="PL"/>
        <w:rPr>
          <w:lang w:val="en-US"/>
        </w:rPr>
      </w:pPr>
    </w:p>
    <w:p w14:paraId="32EA08ED" w14:textId="77777777" w:rsidR="0086296D" w:rsidRPr="002E5CBA" w:rsidRDefault="0086296D" w:rsidP="0086296D">
      <w:pPr>
        <w:pStyle w:val="PL"/>
        <w:rPr>
          <w:lang w:val="en-US"/>
        </w:rPr>
      </w:pPr>
      <w:r w:rsidRPr="002E5CBA">
        <w:rPr>
          <w:lang w:val="en-US"/>
        </w:rPr>
        <w:t xml:space="preserve">    SmContextCreateError:</w:t>
      </w:r>
    </w:p>
    <w:p w14:paraId="32EA08EE" w14:textId="77777777" w:rsidR="0086296D" w:rsidRPr="002E5CBA" w:rsidRDefault="0086296D" w:rsidP="0086296D">
      <w:pPr>
        <w:pStyle w:val="PL"/>
        <w:rPr>
          <w:lang w:val="en-US"/>
        </w:rPr>
      </w:pPr>
      <w:r w:rsidRPr="002E5CBA">
        <w:rPr>
          <w:lang w:val="en-US"/>
        </w:rPr>
        <w:t xml:space="preserve">      type: object</w:t>
      </w:r>
    </w:p>
    <w:p w14:paraId="32EA08EF" w14:textId="77777777" w:rsidR="0086296D" w:rsidRPr="002E5CBA" w:rsidRDefault="0086296D" w:rsidP="0086296D">
      <w:pPr>
        <w:pStyle w:val="PL"/>
        <w:rPr>
          <w:lang w:val="en-US"/>
        </w:rPr>
      </w:pPr>
      <w:r w:rsidRPr="002E5CBA">
        <w:rPr>
          <w:lang w:val="en-US"/>
        </w:rPr>
        <w:t xml:space="preserve">      properties:</w:t>
      </w:r>
    </w:p>
    <w:p w14:paraId="32EA08F0" w14:textId="77777777" w:rsidR="0086296D" w:rsidRPr="002E5CBA" w:rsidRDefault="0086296D" w:rsidP="0086296D">
      <w:pPr>
        <w:pStyle w:val="PL"/>
        <w:rPr>
          <w:lang w:val="en-US"/>
        </w:rPr>
      </w:pPr>
      <w:r w:rsidRPr="002E5CBA">
        <w:rPr>
          <w:lang w:val="en-US"/>
        </w:rPr>
        <w:t xml:space="preserve">        error:</w:t>
      </w:r>
    </w:p>
    <w:p w14:paraId="32EA08F1"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2" w14:textId="77777777" w:rsidR="0086296D" w:rsidRDefault="0086296D" w:rsidP="0086296D">
      <w:pPr>
        <w:pStyle w:val="PL"/>
        <w:rPr>
          <w:lang w:val="en-US"/>
        </w:rPr>
      </w:pPr>
      <w:r w:rsidRPr="002E5CBA">
        <w:rPr>
          <w:lang w:val="en-US"/>
        </w:rPr>
        <w:t xml:space="preserve">        n1SmMsg:</w:t>
      </w:r>
    </w:p>
    <w:p w14:paraId="32EA08F3" w14:textId="17A33CFC" w:rsidR="0086296D" w:rsidRDefault="0086296D" w:rsidP="0086296D">
      <w:pPr>
        <w:pStyle w:val="PL"/>
        <w:rPr>
          <w:lang w:val="en-US"/>
        </w:rPr>
      </w:pPr>
      <w:r w:rsidRPr="002E5CBA">
        <w:rPr>
          <w:lang w:val="en-US"/>
        </w:rPr>
        <w:t xml:space="preserve">          $ref: 'TS29571_CommonData.yaml#/components/schemas/RefToBinaryData'</w:t>
      </w:r>
    </w:p>
    <w:p w14:paraId="6704F3F7" w14:textId="77777777" w:rsidR="005202F6" w:rsidRPr="002857AD" w:rsidRDefault="005202F6" w:rsidP="005202F6">
      <w:pPr>
        <w:pStyle w:val="PL"/>
      </w:pPr>
      <w:r w:rsidRPr="002857AD">
        <w:t xml:space="preserve">        recoveryTime:</w:t>
      </w:r>
    </w:p>
    <w:p w14:paraId="6C676018" w14:textId="405F82A0" w:rsidR="005202F6" w:rsidRPr="002E5CBA" w:rsidRDefault="005202F6" w:rsidP="0086296D">
      <w:pPr>
        <w:pStyle w:val="PL"/>
        <w:rPr>
          <w:lang w:val="en-US"/>
        </w:rPr>
      </w:pPr>
      <w:r w:rsidRPr="002857AD">
        <w:t xml:space="preserve">          $ref: 'TS29571_CommonData.yaml#/components/schemas/DateTime'</w:t>
      </w:r>
    </w:p>
    <w:p w14:paraId="32EA08F4" w14:textId="77777777" w:rsidR="0086296D" w:rsidRPr="002E5CBA" w:rsidRDefault="0086296D" w:rsidP="0086296D">
      <w:pPr>
        <w:pStyle w:val="PL"/>
        <w:rPr>
          <w:lang w:val="en-US"/>
        </w:rPr>
      </w:pPr>
      <w:r w:rsidRPr="002E5CBA">
        <w:rPr>
          <w:lang w:val="en-US"/>
        </w:rPr>
        <w:t xml:space="preserve">      required:</w:t>
      </w:r>
    </w:p>
    <w:p w14:paraId="32EA08F5" w14:textId="77777777" w:rsidR="0086296D" w:rsidRPr="002E5CBA" w:rsidRDefault="0086296D" w:rsidP="0086296D">
      <w:pPr>
        <w:pStyle w:val="PL"/>
        <w:rPr>
          <w:lang w:val="en-US"/>
        </w:rPr>
      </w:pPr>
      <w:r w:rsidRPr="002E5CBA">
        <w:rPr>
          <w:lang w:val="en-US"/>
        </w:rPr>
        <w:t xml:space="preserve">        - error</w:t>
      </w:r>
    </w:p>
    <w:p w14:paraId="32EA08F6" w14:textId="72EEE94F" w:rsidR="0086296D" w:rsidRPr="002E5CBA" w:rsidRDefault="0086296D" w:rsidP="0086296D">
      <w:pPr>
        <w:pStyle w:val="PL"/>
        <w:rPr>
          <w:lang w:val="en-US"/>
        </w:rPr>
      </w:pPr>
    </w:p>
    <w:p w14:paraId="32EA08F7" w14:textId="77777777" w:rsidR="0086296D" w:rsidRPr="002E5CBA" w:rsidRDefault="0086296D" w:rsidP="0086296D">
      <w:pPr>
        <w:pStyle w:val="PL"/>
        <w:rPr>
          <w:lang w:val="en-US"/>
        </w:rPr>
      </w:pPr>
      <w:r w:rsidRPr="002E5CBA">
        <w:rPr>
          <w:lang w:val="en-US"/>
        </w:rPr>
        <w:t xml:space="preserve">    SmContextUpdateError:</w:t>
      </w:r>
    </w:p>
    <w:p w14:paraId="32EA08F8" w14:textId="77777777" w:rsidR="0086296D" w:rsidRPr="002E5CBA" w:rsidRDefault="0086296D" w:rsidP="0086296D">
      <w:pPr>
        <w:pStyle w:val="PL"/>
        <w:rPr>
          <w:lang w:val="en-US"/>
        </w:rPr>
      </w:pPr>
      <w:r w:rsidRPr="002E5CBA">
        <w:rPr>
          <w:lang w:val="en-US"/>
        </w:rPr>
        <w:t xml:space="preserve">      type: object</w:t>
      </w:r>
    </w:p>
    <w:p w14:paraId="32EA08F9" w14:textId="77777777" w:rsidR="0086296D" w:rsidRPr="002E5CBA" w:rsidRDefault="0086296D" w:rsidP="0086296D">
      <w:pPr>
        <w:pStyle w:val="PL"/>
        <w:rPr>
          <w:lang w:val="en-US"/>
        </w:rPr>
      </w:pPr>
      <w:r w:rsidRPr="002E5CBA">
        <w:rPr>
          <w:lang w:val="en-US"/>
        </w:rPr>
        <w:t xml:space="preserve">      properties:</w:t>
      </w:r>
    </w:p>
    <w:p w14:paraId="32EA08FA" w14:textId="77777777" w:rsidR="0086296D" w:rsidRPr="002E5CBA" w:rsidRDefault="0086296D" w:rsidP="0086296D">
      <w:pPr>
        <w:pStyle w:val="PL"/>
        <w:rPr>
          <w:lang w:val="en-US"/>
        </w:rPr>
      </w:pPr>
      <w:r w:rsidRPr="002E5CBA">
        <w:rPr>
          <w:lang w:val="en-US"/>
        </w:rPr>
        <w:t xml:space="preserve">        error:</w:t>
      </w:r>
    </w:p>
    <w:p w14:paraId="32EA08F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C" w14:textId="77777777" w:rsidR="0086296D" w:rsidRDefault="0086296D" w:rsidP="0086296D">
      <w:pPr>
        <w:pStyle w:val="PL"/>
        <w:rPr>
          <w:lang w:val="en-US"/>
        </w:rPr>
      </w:pPr>
      <w:r w:rsidRPr="002E5CBA">
        <w:rPr>
          <w:lang w:val="en-US"/>
        </w:rPr>
        <w:t xml:space="preserve">        n1SmMsg:</w:t>
      </w:r>
    </w:p>
    <w:p w14:paraId="32EA08FD" w14:textId="77777777" w:rsidR="0086296D" w:rsidRPr="002E5CBA" w:rsidRDefault="0086296D" w:rsidP="0086296D">
      <w:pPr>
        <w:pStyle w:val="PL"/>
        <w:rPr>
          <w:lang w:val="en-US"/>
        </w:rPr>
      </w:pPr>
      <w:r w:rsidRPr="002E5CBA">
        <w:rPr>
          <w:lang w:val="en-US"/>
        </w:rPr>
        <w:lastRenderedPageBreak/>
        <w:t xml:space="preserve">          $ref: 'TS29571_CommonData.yaml#/components/schemas/RefToBinaryData'</w:t>
      </w:r>
    </w:p>
    <w:p w14:paraId="32EA08FE" w14:textId="77777777" w:rsidR="0086296D" w:rsidRDefault="0086296D" w:rsidP="0086296D">
      <w:pPr>
        <w:pStyle w:val="PL"/>
        <w:rPr>
          <w:lang w:val="en-US"/>
        </w:rPr>
      </w:pPr>
      <w:r w:rsidRPr="002E5CBA">
        <w:rPr>
          <w:lang w:val="en-US"/>
        </w:rPr>
        <w:t xml:space="preserve">        n2SmInfo:</w:t>
      </w:r>
    </w:p>
    <w:p w14:paraId="32EA08FF" w14:textId="77777777" w:rsidR="0086296D" w:rsidRDefault="0086296D" w:rsidP="0086296D">
      <w:pPr>
        <w:pStyle w:val="PL"/>
        <w:rPr>
          <w:lang w:val="en-US"/>
        </w:rPr>
      </w:pPr>
      <w:r w:rsidRPr="002E5CBA">
        <w:rPr>
          <w:lang w:val="en-US"/>
        </w:rPr>
        <w:t xml:space="preserve">          $ref: 'TS29571_CommonData.yaml#/components/schemas/RefToBinaryData'</w:t>
      </w:r>
    </w:p>
    <w:p w14:paraId="32EA0900"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901"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902" w14:textId="77777777" w:rsidR="0086296D" w:rsidRPr="002E5CBA" w:rsidRDefault="0086296D" w:rsidP="0086296D">
      <w:pPr>
        <w:pStyle w:val="PL"/>
        <w:rPr>
          <w:lang w:val="en-US"/>
        </w:rPr>
      </w:pPr>
      <w:r w:rsidRPr="002E5CBA">
        <w:rPr>
          <w:lang w:val="en-US"/>
        </w:rPr>
        <w:t xml:space="preserve">        upCnxState:</w:t>
      </w:r>
    </w:p>
    <w:p w14:paraId="32EA0903" w14:textId="78509376" w:rsidR="0086296D" w:rsidRDefault="0086296D" w:rsidP="0086296D">
      <w:pPr>
        <w:pStyle w:val="PL"/>
        <w:rPr>
          <w:lang w:val="en-US"/>
        </w:rPr>
      </w:pPr>
      <w:r w:rsidRPr="002E5CBA">
        <w:rPr>
          <w:lang w:val="en-US"/>
        </w:rPr>
        <w:t xml:space="preserve">          $ref: '#/components/schemas/UpCnxState'</w:t>
      </w:r>
    </w:p>
    <w:p w14:paraId="5E95E476" w14:textId="77777777" w:rsidR="005202F6" w:rsidRPr="002857AD" w:rsidRDefault="005202F6" w:rsidP="005202F6">
      <w:pPr>
        <w:pStyle w:val="PL"/>
      </w:pPr>
      <w:r w:rsidRPr="002857AD">
        <w:t xml:space="preserve">        recoveryTime:</w:t>
      </w:r>
    </w:p>
    <w:p w14:paraId="46361180" w14:textId="6222842D" w:rsidR="005202F6" w:rsidRPr="002E5CBA" w:rsidRDefault="005202F6" w:rsidP="0086296D">
      <w:pPr>
        <w:pStyle w:val="PL"/>
        <w:rPr>
          <w:lang w:val="en-US"/>
        </w:rPr>
      </w:pPr>
      <w:r w:rsidRPr="002857AD">
        <w:t xml:space="preserve">          $ref: 'TS29571_CommonData.yaml#/components/schemas/DateTime'</w:t>
      </w:r>
    </w:p>
    <w:p w14:paraId="32EA0904" w14:textId="77777777" w:rsidR="0086296D" w:rsidRPr="002E5CBA" w:rsidRDefault="0086296D" w:rsidP="0086296D">
      <w:pPr>
        <w:pStyle w:val="PL"/>
        <w:rPr>
          <w:lang w:val="en-US"/>
        </w:rPr>
      </w:pPr>
      <w:r w:rsidRPr="002E5CBA">
        <w:rPr>
          <w:lang w:val="en-US"/>
        </w:rPr>
        <w:t xml:space="preserve">      required:</w:t>
      </w:r>
    </w:p>
    <w:p w14:paraId="32EA0905" w14:textId="77777777" w:rsidR="0086296D" w:rsidRPr="002E5CBA" w:rsidRDefault="0086296D" w:rsidP="0086296D">
      <w:pPr>
        <w:pStyle w:val="PL"/>
        <w:rPr>
          <w:lang w:val="en-US"/>
        </w:rPr>
      </w:pPr>
      <w:r w:rsidRPr="002E5CBA">
        <w:rPr>
          <w:lang w:val="en-US"/>
        </w:rPr>
        <w:t xml:space="preserve">        - error</w:t>
      </w:r>
    </w:p>
    <w:p w14:paraId="32EA0906" w14:textId="527980B2" w:rsidR="0086296D" w:rsidRPr="002E5CBA" w:rsidRDefault="0086296D" w:rsidP="0086296D">
      <w:pPr>
        <w:pStyle w:val="PL"/>
        <w:rPr>
          <w:lang w:val="en-US"/>
        </w:rPr>
      </w:pPr>
    </w:p>
    <w:p w14:paraId="32EA0907" w14:textId="77777777" w:rsidR="0086296D" w:rsidRPr="002E5CBA" w:rsidRDefault="0086296D" w:rsidP="0086296D">
      <w:pPr>
        <w:pStyle w:val="PL"/>
        <w:rPr>
          <w:lang w:val="en-US"/>
        </w:rPr>
      </w:pPr>
      <w:r w:rsidRPr="002E5CBA">
        <w:rPr>
          <w:lang w:val="en-US"/>
        </w:rPr>
        <w:t xml:space="preserve">    PduSessionCreateError:</w:t>
      </w:r>
    </w:p>
    <w:p w14:paraId="32EA0908" w14:textId="77777777" w:rsidR="0086296D" w:rsidRPr="002E5CBA" w:rsidRDefault="0086296D" w:rsidP="0086296D">
      <w:pPr>
        <w:pStyle w:val="PL"/>
        <w:rPr>
          <w:lang w:val="en-US"/>
        </w:rPr>
      </w:pPr>
      <w:r w:rsidRPr="002E5CBA">
        <w:rPr>
          <w:lang w:val="en-US"/>
        </w:rPr>
        <w:t xml:space="preserve">      type: object</w:t>
      </w:r>
    </w:p>
    <w:p w14:paraId="32EA0909" w14:textId="77777777" w:rsidR="0086296D" w:rsidRPr="002E5CBA" w:rsidRDefault="0086296D" w:rsidP="0086296D">
      <w:pPr>
        <w:pStyle w:val="PL"/>
        <w:rPr>
          <w:lang w:val="en-US"/>
        </w:rPr>
      </w:pPr>
      <w:r w:rsidRPr="002E5CBA">
        <w:rPr>
          <w:lang w:val="en-US"/>
        </w:rPr>
        <w:t xml:space="preserve">      properties:</w:t>
      </w:r>
    </w:p>
    <w:p w14:paraId="32EA090A" w14:textId="77777777" w:rsidR="0086296D" w:rsidRPr="002E5CBA" w:rsidRDefault="0086296D" w:rsidP="0086296D">
      <w:pPr>
        <w:pStyle w:val="PL"/>
        <w:rPr>
          <w:lang w:val="en-US"/>
        </w:rPr>
      </w:pPr>
      <w:r w:rsidRPr="002E5CBA">
        <w:rPr>
          <w:lang w:val="en-US"/>
        </w:rPr>
        <w:t xml:space="preserve">        error:</w:t>
      </w:r>
    </w:p>
    <w:p w14:paraId="32EA090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0C" w14:textId="77777777" w:rsidR="0086296D" w:rsidRPr="002E5CBA" w:rsidRDefault="0086296D" w:rsidP="0086296D">
      <w:pPr>
        <w:pStyle w:val="PL"/>
        <w:rPr>
          <w:lang w:val="en-US"/>
        </w:rPr>
      </w:pPr>
      <w:r w:rsidRPr="002E5CBA">
        <w:rPr>
          <w:lang w:val="en-US"/>
        </w:rPr>
        <w:t xml:space="preserve">        n1smCause:</w:t>
      </w:r>
    </w:p>
    <w:p w14:paraId="32EA090D" w14:textId="19F8435B" w:rsidR="0086296D" w:rsidRDefault="0086296D" w:rsidP="0086296D">
      <w:pPr>
        <w:pStyle w:val="PL"/>
        <w:rPr>
          <w:lang w:val="en-US"/>
        </w:rPr>
      </w:pPr>
      <w:r w:rsidRPr="002E5CBA">
        <w:rPr>
          <w:lang w:val="en-US"/>
        </w:rPr>
        <w:t xml:space="preserve">          type: string</w:t>
      </w:r>
    </w:p>
    <w:p w14:paraId="643CADD5" w14:textId="2F056E24"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0E" w14:textId="77777777" w:rsidR="0086296D" w:rsidRDefault="0086296D" w:rsidP="0086296D">
      <w:pPr>
        <w:pStyle w:val="PL"/>
        <w:rPr>
          <w:lang w:val="en-US"/>
        </w:rPr>
      </w:pPr>
      <w:r w:rsidRPr="002E5CBA">
        <w:rPr>
          <w:lang w:val="en-US"/>
        </w:rPr>
        <w:t xml:space="preserve">        n1SmInfoToUe:</w:t>
      </w:r>
    </w:p>
    <w:p w14:paraId="32EA090F" w14:textId="4EDBD605" w:rsidR="0086296D" w:rsidRDefault="0086296D" w:rsidP="0086296D">
      <w:pPr>
        <w:pStyle w:val="PL"/>
        <w:rPr>
          <w:lang w:val="en-US"/>
        </w:rPr>
      </w:pPr>
      <w:r w:rsidRPr="002E5CBA">
        <w:rPr>
          <w:lang w:val="en-US"/>
        </w:rPr>
        <w:t xml:space="preserve">          $ref: 'TS29571_CommonData.yaml#/components/schemas/RefToBinaryData'</w:t>
      </w:r>
    </w:p>
    <w:p w14:paraId="645C3EB1"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62AE6823" w14:textId="704D58B3"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E0E876" w14:textId="77777777" w:rsidR="005202F6" w:rsidRPr="002857AD" w:rsidRDefault="005202F6" w:rsidP="005202F6">
      <w:pPr>
        <w:pStyle w:val="PL"/>
      </w:pPr>
      <w:r w:rsidRPr="002857AD">
        <w:t xml:space="preserve">        recoveryTime:</w:t>
      </w:r>
    </w:p>
    <w:p w14:paraId="6250C562" w14:textId="495C82F9" w:rsidR="005202F6" w:rsidRPr="002E5CBA" w:rsidRDefault="005202F6" w:rsidP="0086296D">
      <w:pPr>
        <w:pStyle w:val="PL"/>
        <w:rPr>
          <w:lang w:val="en-US"/>
        </w:rPr>
      </w:pPr>
      <w:r w:rsidRPr="002857AD">
        <w:t xml:space="preserve">          $ref: 'TS29571_CommonData.yaml#/components/schemas/DateTime'</w:t>
      </w:r>
    </w:p>
    <w:p w14:paraId="32EA0910" w14:textId="77777777" w:rsidR="0086296D" w:rsidRPr="002E5CBA" w:rsidRDefault="0086296D" w:rsidP="0086296D">
      <w:pPr>
        <w:pStyle w:val="PL"/>
        <w:rPr>
          <w:lang w:val="en-US"/>
        </w:rPr>
      </w:pPr>
      <w:r w:rsidRPr="002E5CBA">
        <w:rPr>
          <w:lang w:val="en-US"/>
        </w:rPr>
        <w:t xml:space="preserve">      required:</w:t>
      </w:r>
    </w:p>
    <w:p w14:paraId="32EA0911" w14:textId="77777777" w:rsidR="0086296D" w:rsidRPr="002E5CBA" w:rsidRDefault="0086296D" w:rsidP="0086296D">
      <w:pPr>
        <w:pStyle w:val="PL"/>
        <w:rPr>
          <w:lang w:val="en-US"/>
        </w:rPr>
      </w:pPr>
      <w:r w:rsidRPr="002E5CBA">
        <w:rPr>
          <w:lang w:val="en-US"/>
        </w:rPr>
        <w:t xml:space="preserve">        - error</w:t>
      </w:r>
    </w:p>
    <w:p w14:paraId="32EA0912" w14:textId="1A4B1664" w:rsidR="0086296D" w:rsidRDefault="0086296D" w:rsidP="0086296D">
      <w:pPr>
        <w:pStyle w:val="PL"/>
        <w:rPr>
          <w:lang w:val="en-US"/>
        </w:rPr>
      </w:pPr>
    </w:p>
    <w:p w14:paraId="32EA0913" w14:textId="77777777" w:rsidR="0086296D" w:rsidRPr="002E5CBA" w:rsidRDefault="0086296D" w:rsidP="0086296D">
      <w:pPr>
        <w:pStyle w:val="PL"/>
        <w:rPr>
          <w:lang w:val="en-US"/>
        </w:rPr>
      </w:pPr>
      <w:r w:rsidRPr="002E5CBA">
        <w:rPr>
          <w:lang w:val="en-US"/>
        </w:rPr>
        <w:t xml:space="preserve">    </w:t>
      </w:r>
      <w:r>
        <w:rPr>
          <w:lang w:val="en-US"/>
        </w:rPr>
        <w:t>HsmfUpdate</w:t>
      </w:r>
      <w:r w:rsidRPr="002E5CBA">
        <w:rPr>
          <w:lang w:val="en-US"/>
        </w:rPr>
        <w:t>Error:</w:t>
      </w:r>
    </w:p>
    <w:p w14:paraId="32EA0914" w14:textId="77777777" w:rsidR="0086296D" w:rsidRPr="002E5CBA" w:rsidRDefault="0086296D" w:rsidP="0086296D">
      <w:pPr>
        <w:pStyle w:val="PL"/>
        <w:rPr>
          <w:lang w:val="en-US"/>
        </w:rPr>
      </w:pPr>
      <w:r w:rsidRPr="002E5CBA">
        <w:rPr>
          <w:lang w:val="en-US"/>
        </w:rPr>
        <w:t xml:space="preserve">      type: object</w:t>
      </w:r>
    </w:p>
    <w:p w14:paraId="32EA0915" w14:textId="77777777" w:rsidR="0086296D" w:rsidRPr="002E5CBA" w:rsidRDefault="0086296D" w:rsidP="0086296D">
      <w:pPr>
        <w:pStyle w:val="PL"/>
        <w:rPr>
          <w:lang w:val="en-US"/>
        </w:rPr>
      </w:pPr>
      <w:r w:rsidRPr="002E5CBA">
        <w:rPr>
          <w:lang w:val="en-US"/>
        </w:rPr>
        <w:t xml:space="preserve">      properties:</w:t>
      </w:r>
    </w:p>
    <w:p w14:paraId="32EA0916" w14:textId="77777777" w:rsidR="0086296D" w:rsidRPr="002E5CBA" w:rsidRDefault="0086296D" w:rsidP="0086296D">
      <w:pPr>
        <w:pStyle w:val="PL"/>
        <w:rPr>
          <w:lang w:val="en-US"/>
        </w:rPr>
      </w:pPr>
      <w:r w:rsidRPr="002E5CBA">
        <w:rPr>
          <w:lang w:val="en-US"/>
        </w:rPr>
        <w:t xml:space="preserve">        error:</w:t>
      </w:r>
    </w:p>
    <w:p w14:paraId="32EA0917"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18" w14:textId="77777777" w:rsidR="0086296D" w:rsidRPr="002E5CBA" w:rsidRDefault="0086296D" w:rsidP="0086296D">
      <w:pPr>
        <w:pStyle w:val="PL"/>
        <w:rPr>
          <w:lang w:val="en-US"/>
        </w:rPr>
      </w:pPr>
      <w:r w:rsidRPr="002E5CBA">
        <w:rPr>
          <w:lang w:val="en-US"/>
        </w:rPr>
        <w:t xml:space="preserve">        pti:</w:t>
      </w:r>
    </w:p>
    <w:p w14:paraId="32EA0919" w14:textId="77777777" w:rsidR="0086296D" w:rsidRPr="002E5CBA" w:rsidRDefault="0086296D" w:rsidP="0086296D">
      <w:pPr>
        <w:pStyle w:val="PL"/>
        <w:rPr>
          <w:lang w:val="en-US"/>
        </w:rPr>
      </w:pPr>
      <w:r w:rsidRPr="002E5CBA">
        <w:rPr>
          <w:lang w:val="en-US"/>
        </w:rPr>
        <w:t xml:space="preserve">          $ref: '#/components/schemas/ProcedureTransactionId'</w:t>
      </w:r>
    </w:p>
    <w:p w14:paraId="32EA091A" w14:textId="77777777" w:rsidR="0086296D" w:rsidRPr="002E5CBA" w:rsidRDefault="0086296D" w:rsidP="0086296D">
      <w:pPr>
        <w:pStyle w:val="PL"/>
        <w:rPr>
          <w:lang w:val="en-US"/>
        </w:rPr>
      </w:pPr>
      <w:r w:rsidRPr="002E5CBA">
        <w:rPr>
          <w:lang w:val="en-US"/>
        </w:rPr>
        <w:t xml:space="preserve">        n1smCause:</w:t>
      </w:r>
    </w:p>
    <w:p w14:paraId="32EA091B" w14:textId="7C0E4775" w:rsidR="0086296D" w:rsidRDefault="0086296D" w:rsidP="0086296D">
      <w:pPr>
        <w:pStyle w:val="PL"/>
        <w:rPr>
          <w:lang w:val="en-US"/>
        </w:rPr>
      </w:pPr>
      <w:r w:rsidRPr="002E5CBA">
        <w:rPr>
          <w:lang w:val="en-US"/>
        </w:rPr>
        <w:t xml:space="preserve">          type: string</w:t>
      </w:r>
    </w:p>
    <w:p w14:paraId="4AD85967" w14:textId="389C8CC7"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1C" w14:textId="77777777" w:rsidR="0086296D" w:rsidRPr="002E5CBA" w:rsidRDefault="0086296D" w:rsidP="0086296D">
      <w:pPr>
        <w:pStyle w:val="PL"/>
        <w:rPr>
          <w:lang w:val="en-US"/>
        </w:rPr>
      </w:pPr>
      <w:r w:rsidRPr="002E5CBA">
        <w:rPr>
          <w:lang w:val="en-US"/>
        </w:rPr>
        <w:t xml:space="preserve">        n1SmInfoToUe:</w:t>
      </w:r>
    </w:p>
    <w:p w14:paraId="32EA091D" w14:textId="7D45DE5B" w:rsidR="0086296D" w:rsidRDefault="0086296D" w:rsidP="0086296D">
      <w:pPr>
        <w:pStyle w:val="PL"/>
        <w:rPr>
          <w:lang w:val="en-US"/>
        </w:rPr>
      </w:pPr>
      <w:r w:rsidRPr="002E5CBA">
        <w:rPr>
          <w:lang w:val="en-US"/>
        </w:rPr>
        <w:t xml:space="preserve">          $ref: '</w:t>
      </w:r>
      <w:r w:rsidR="00FC5219" w:rsidRPr="002E5CBA">
        <w:rPr>
          <w:lang w:val="en-US"/>
        </w:rPr>
        <w:t>TS29571_CommonData.yaml</w:t>
      </w:r>
      <w:r w:rsidRPr="002E5CBA">
        <w:rPr>
          <w:lang w:val="en-US"/>
        </w:rPr>
        <w:t>#/components/schemas/RefToBinaryData'</w:t>
      </w:r>
    </w:p>
    <w:p w14:paraId="68371EAB"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7C703E51" w14:textId="328259AD"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69084B" w14:textId="77777777" w:rsidR="005202F6" w:rsidRPr="002857AD" w:rsidRDefault="005202F6" w:rsidP="005202F6">
      <w:pPr>
        <w:pStyle w:val="PL"/>
      </w:pPr>
      <w:r w:rsidRPr="002857AD">
        <w:t xml:space="preserve">        recoveryTime:</w:t>
      </w:r>
    </w:p>
    <w:p w14:paraId="4DB71F5C" w14:textId="5CCAA421" w:rsidR="005202F6" w:rsidRPr="002E5CBA" w:rsidRDefault="005202F6" w:rsidP="0086296D">
      <w:pPr>
        <w:pStyle w:val="PL"/>
        <w:rPr>
          <w:lang w:val="en-US"/>
        </w:rPr>
      </w:pPr>
      <w:r w:rsidRPr="002857AD">
        <w:t xml:space="preserve">          $ref: 'TS29571_CommonData.yaml#/components/schemas/DateTime'</w:t>
      </w:r>
    </w:p>
    <w:p w14:paraId="32EA091E" w14:textId="77777777" w:rsidR="0086296D" w:rsidRPr="002E5CBA" w:rsidRDefault="0086296D" w:rsidP="0086296D">
      <w:pPr>
        <w:pStyle w:val="PL"/>
        <w:rPr>
          <w:lang w:val="en-US"/>
        </w:rPr>
      </w:pPr>
      <w:r w:rsidRPr="002E5CBA">
        <w:rPr>
          <w:lang w:val="en-US"/>
        </w:rPr>
        <w:t xml:space="preserve">      required:</w:t>
      </w:r>
    </w:p>
    <w:p w14:paraId="32EA091F" w14:textId="77777777" w:rsidR="0086296D" w:rsidRPr="002E5CBA" w:rsidRDefault="0086296D" w:rsidP="0086296D">
      <w:pPr>
        <w:pStyle w:val="PL"/>
        <w:rPr>
          <w:lang w:val="en-US"/>
        </w:rPr>
      </w:pPr>
      <w:r w:rsidRPr="002E5CBA">
        <w:rPr>
          <w:lang w:val="en-US"/>
        </w:rPr>
        <w:t xml:space="preserve">        - error</w:t>
      </w:r>
    </w:p>
    <w:p w14:paraId="32EA0920" w14:textId="77777777" w:rsidR="0086296D" w:rsidRDefault="0086296D" w:rsidP="0086296D">
      <w:pPr>
        <w:pStyle w:val="PL"/>
        <w:rPr>
          <w:lang w:val="en-US"/>
        </w:rPr>
      </w:pPr>
    </w:p>
    <w:p w14:paraId="32EA0921" w14:textId="77777777" w:rsidR="0086296D" w:rsidRPr="002E5CBA" w:rsidRDefault="0086296D" w:rsidP="0086296D">
      <w:pPr>
        <w:pStyle w:val="PL"/>
        <w:rPr>
          <w:lang w:val="en-US"/>
        </w:rPr>
      </w:pPr>
      <w:r>
        <w:rPr>
          <w:lang w:val="en-US"/>
        </w:rPr>
        <w:t xml:space="preserve">    VsmfUpdate</w:t>
      </w:r>
      <w:r w:rsidRPr="002E5CBA">
        <w:rPr>
          <w:lang w:val="en-US"/>
        </w:rPr>
        <w:t>Error:</w:t>
      </w:r>
    </w:p>
    <w:p w14:paraId="32EA0922" w14:textId="77777777" w:rsidR="0086296D" w:rsidRPr="002E5CBA" w:rsidRDefault="0086296D" w:rsidP="0086296D">
      <w:pPr>
        <w:pStyle w:val="PL"/>
        <w:rPr>
          <w:lang w:val="en-US"/>
        </w:rPr>
      </w:pPr>
      <w:r w:rsidRPr="002E5CBA">
        <w:rPr>
          <w:lang w:val="en-US"/>
        </w:rPr>
        <w:t xml:space="preserve">      type: object</w:t>
      </w:r>
    </w:p>
    <w:p w14:paraId="32EA0923" w14:textId="77777777" w:rsidR="0086296D" w:rsidRPr="002E5CBA" w:rsidRDefault="0086296D" w:rsidP="0086296D">
      <w:pPr>
        <w:pStyle w:val="PL"/>
        <w:rPr>
          <w:lang w:val="en-US"/>
        </w:rPr>
      </w:pPr>
      <w:r w:rsidRPr="002E5CBA">
        <w:rPr>
          <w:lang w:val="en-US"/>
        </w:rPr>
        <w:t xml:space="preserve">      properties:</w:t>
      </w:r>
    </w:p>
    <w:p w14:paraId="32EA0924" w14:textId="77777777" w:rsidR="0086296D" w:rsidRPr="002E5CBA" w:rsidRDefault="0086296D" w:rsidP="0086296D">
      <w:pPr>
        <w:pStyle w:val="PL"/>
        <w:rPr>
          <w:lang w:val="en-US"/>
        </w:rPr>
      </w:pPr>
      <w:r w:rsidRPr="002E5CBA">
        <w:rPr>
          <w:lang w:val="en-US"/>
        </w:rPr>
        <w:t xml:space="preserve">        error:</w:t>
      </w:r>
    </w:p>
    <w:p w14:paraId="32EA0925"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26" w14:textId="77777777" w:rsidR="0086296D" w:rsidRPr="002E5CBA" w:rsidRDefault="0086296D" w:rsidP="0086296D">
      <w:pPr>
        <w:pStyle w:val="PL"/>
        <w:rPr>
          <w:lang w:val="en-US"/>
        </w:rPr>
      </w:pPr>
      <w:r w:rsidRPr="002E5CBA">
        <w:rPr>
          <w:lang w:val="en-US"/>
        </w:rPr>
        <w:t xml:space="preserve">        pti:</w:t>
      </w:r>
    </w:p>
    <w:p w14:paraId="32EA0927" w14:textId="77777777" w:rsidR="0086296D" w:rsidRPr="002E5CBA" w:rsidRDefault="0086296D" w:rsidP="0086296D">
      <w:pPr>
        <w:pStyle w:val="PL"/>
        <w:rPr>
          <w:lang w:val="en-US"/>
        </w:rPr>
      </w:pPr>
      <w:r w:rsidRPr="002E5CBA">
        <w:rPr>
          <w:lang w:val="en-US"/>
        </w:rPr>
        <w:t xml:space="preserve">          $ref: '#/components/schemas/ProcedureTransactionId'</w:t>
      </w:r>
    </w:p>
    <w:p w14:paraId="32EA0928" w14:textId="77777777" w:rsidR="0086296D" w:rsidRPr="002E5CBA" w:rsidRDefault="0086296D" w:rsidP="0086296D">
      <w:pPr>
        <w:pStyle w:val="PL"/>
        <w:rPr>
          <w:lang w:val="en-US"/>
        </w:rPr>
      </w:pPr>
      <w:r w:rsidRPr="002E5CBA">
        <w:rPr>
          <w:lang w:val="en-US"/>
        </w:rPr>
        <w:t xml:space="preserve">        n1smCause:</w:t>
      </w:r>
    </w:p>
    <w:p w14:paraId="32EA0929" w14:textId="3D12441D" w:rsidR="0086296D" w:rsidRDefault="0086296D" w:rsidP="0086296D">
      <w:pPr>
        <w:pStyle w:val="PL"/>
        <w:rPr>
          <w:lang w:val="en-US"/>
        </w:rPr>
      </w:pPr>
      <w:r w:rsidRPr="002E5CBA">
        <w:rPr>
          <w:lang w:val="en-US"/>
        </w:rPr>
        <w:t xml:space="preserve">          type: string</w:t>
      </w:r>
    </w:p>
    <w:p w14:paraId="00CBDBAA" w14:textId="1F267060"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2A" w14:textId="77777777" w:rsidR="0086296D" w:rsidRPr="002E5CBA" w:rsidRDefault="0086296D" w:rsidP="0086296D">
      <w:pPr>
        <w:pStyle w:val="PL"/>
        <w:rPr>
          <w:lang w:val="en-US"/>
        </w:rPr>
      </w:pPr>
      <w:r w:rsidRPr="002E5CBA">
        <w:rPr>
          <w:lang w:val="en-US"/>
        </w:rPr>
        <w:t xml:space="preserve">        n1SmInfo</w:t>
      </w:r>
      <w:r>
        <w:rPr>
          <w:lang w:val="en-US"/>
        </w:rPr>
        <w:t>From</w:t>
      </w:r>
      <w:r w:rsidRPr="002E5CBA">
        <w:rPr>
          <w:lang w:val="en-US"/>
        </w:rPr>
        <w:t>Ue:</w:t>
      </w:r>
    </w:p>
    <w:p w14:paraId="32EA092B" w14:textId="77777777" w:rsidR="0086296D" w:rsidRDefault="0086296D" w:rsidP="0086296D">
      <w:pPr>
        <w:pStyle w:val="PL"/>
        <w:rPr>
          <w:lang w:val="en-US"/>
        </w:rPr>
      </w:pPr>
      <w:r w:rsidRPr="002E5CBA">
        <w:rPr>
          <w:lang w:val="en-US"/>
        </w:rPr>
        <w:t xml:space="preserve">          $ref: '</w:t>
      </w:r>
      <w:r w:rsidR="006C39F4" w:rsidRPr="002E5CBA">
        <w:rPr>
          <w:lang w:val="en-US"/>
        </w:rPr>
        <w:t>TS29571_CommonData.yaml</w:t>
      </w:r>
      <w:r w:rsidRPr="002E5CBA">
        <w:rPr>
          <w:lang w:val="en-US"/>
        </w:rPr>
        <w:t>#/components/schemas/RefToBinaryData'</w:t>
      </w:r>
    </w:p>
    <w:p w14:paraId="32EA092C" w14:textId="77777777" w:rsidR="0086296D" w:rsidRPr="002E5CBA" w:rsidRDefault="0086296D" w:rsidP="0086296D">
      <w:pPr>
        <w:pStyle w:val="PL"/>
        <w:rPr>
          <w:lang w:val="en-US"/>
        </w:rPr>
      </w:pPr>
      <w:r w:rsidRPr="002E5CBA">
        <w:rPr>
          <w:lang w:val="en-US"/>
        </w:rPr>
        <w:t xml:space="preserve">        unknownN1SmInfo:</w:t>
      </w:r>
    </w:p>
    <w:p w14:paraId="32EA092D" w14:textId="77777777" w:rsidR="0086296D" w:rsidRDefault="0086296D" w:rsidP="0086296D">
      <w:pPr>
        <w:pStyle w:val="PL"/>
        <w:rPr>
          <w:lang w:val="en-US"/>
        </w:rPr>
      </w:pPr>
      <w:r w:rsidRPr="002E5CBA">
        <w:rPr>
          <w:lang w:val="en-US"/>
        </w:rPr>
        <w:t xml:space="preserve">          $ref: '</w:t>
      </w:r>
      <w:r w:rsidR="00B609BE" w:rsidRPr="002E5CBA">
        <w:rPr>
          <w:lang w:val="en-US"/>
        </w:rPr>
        <w:t>TS29571_CommonData.yaml</w:t>
      </w:r>
      <w:r w:rsidRPr="002E5CBA">
        <w:rPr>
          <w:lang w:val="en-US"/>
        </w:rPr>
        <w:t>#/components/schemas/RefToBinaryData'</w:t>
      </w:r>
    </w:p>
    <w:p w14:paraId="32EA092E"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92F" w14:textId="77777777" w:rsidR="00C43287" w:rsidRPr="002E5CBA" w:rsidRDefault="00C43287" w:rsidP="00C43287">
      <w:pPr>
        <w:pStyle w:val="PL"/>
        <w:rPr>
          <w:lang w:val="en-US"/>
        </w:rPr>
      </w:pPr>
      <w:r w:rsidRPr="002E5CBA">
        <w:rPr>
          <w:lang w:val="en-US"/>
        </w:rPr>
        <w:t xml:space="preserve">          type: array</w:t>
      </w:r>
    </w:p>
    <w:p w14:paraId="32EA0930" w14:textId="77777777" w:rsidR="00C43287" w:rsidRPr="002E5CBA" w:rsidRDefault="00C43287" w:rsidP="00C43287">
      <w:pPr>
        <w:pStyle w:val="PL"/>
        <w:rPr>
          <w:lang w:val="en-US"/>
        </w:rPr>
      </w:pPr>
      <w:r w:rsidRPr="002E5CBA">
        <w:rPr>
          <w:lang w:val="en-US"/>
        </w:rPr>
        <w:t xml:space="preserve">          items:</w:t>
      </w:r>
    </w:p>
    <w:p w14:paraId="75C35BD6" w14:textId="7D83E3C8" w:rsidR="0001670E" w:rsidRPr="002E5CBA" w:rsidRDefault="0001670E" w:rsidP="00C43287">
      <w:pPr>
        <w:pStyle w:val="PL"/>
        <w:rPr>
          <w:lang w:val="en-US"/>
        </w:rPr>
      </w:pPr>
      <w:r w:rsidRPr="002E5CBA">
        <w:rPr>
          <w:lang w:val="en-US"/>
        </w:rPr>
        <w:t xml:space="preserve">            $ref: 'TS29571_CommonData.yaml#/components/schemas/Arp'</w:t>
      </w:r>
    </w:p>
    <w:p w14:paraId="32EA0932" w14:textId="704D4F41" w:rsidR="00C43287" w:rsidRDefault="00C43287" w:rsidP="0086296D">
      <w:pPr>
        <w:pStyle w:val="PL"/>
        <w:rPr>
          <w:lang w:val="en-US"/>
        </w:rPr>
      </w:pPr>
      <w:r w:rsidRPr="002E5CBA">
        <w:rPr>
          <w:lang w:val="en-US"/>
        </w:rPr>
        <w:t xml:space="preserve">          minItems: </w:t>
      </w:r>
      <w:r w:rsidR="00540A89">
        <w:rPr>
          <w:lang w:val="en-US"/>
        </w:rPr>
        <w:t>1</w:t>
      </w:r>
    </w:p>
    <w:p w14:paraId="32EA0933" w14:textId="77777777" w:rsidR="008018EB" w:rsidRPr="002E5CBA" w:rsidRDefault="008018EB" w:rsidP="008018EB">
      <w:pPr>
        <w:pStyle w:val="PL"/>
        <w:rPr>
          <w:lang w:val="en-US"/>
        </w:rPr>
      </w:pPr>
      <w:r>
        <w:rPr>
          <w:lang w:val="en-US"/>
        </w:rPr>
        <w:t xml:space="preserve">        ngApC</w:t>
      </w:r>
      <w:r w:rsidRPr="002E5CBA">
        <w:rPr>
          <w:lang w:val="en-US"/>
        </w:rPr>
        <w:t>ause:</w:t>
      </w:r>
    </w:p>
    <w:p w14:paraId="32EA0934" w14:textId="77777777" w:rsidR="008018EB" w:rsidRDefault="008018EB" w:rsidP="0086296D">
      <w:pPr>
        <w:pStyle w:val="PL"/>
      </w:pPr>
      <w:r>
        <w:t xml:space="preserve">          $ref: 'TS29571_CommonData.yaml#/components/schemas/NgApCause'</w:t>
      </w:r>
    </w:p>
    <w:p w14:paraId="32EA0935" w14:textId="60E66C3E"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936" w14:textId="02599EEC"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74930F0F" w14:textId="77777777" w:rsidR="005202F6" w:rsidRPr="002857AD" w:rsidRDefault="005202F6" w:rsidP="005202F6">
      <w:pPr>
        <w:pStyle w:val="PL"/>
      </w:pPr>
      <w:r w:rsidRPr="002857AD">
        <w:t xml:space="preserve">        recoveryTime:</w:t>
      </w:r>
    </w:p>
    <w:p w14:paraId="43326275" w14:textId="30810A5E" w:rsidR="005202F6" w:rsidRPr="0013566D" w:rsidRDefault="005202F6" w:rsidP="0086296D">
      <w:pPr>
        <w:pStyle w:val="PL"/>
        <w:rPr>
          <w:lang w:val="en-US"/>
        </w:rPr>
      </w:pPr>
      <w:r w:rsidRPr="002857AD">
        <w:t xml:space="preserve">          $ref: 'TS29571_CommonData.yaml#/components/schemas/DateTime'</w:t>
      </w:r>
    </w:p>
    <w:p w14:paraId="32EA0937" w14:textId="77777777" w:rsidR="0086296D" w:rsidRPr="002E5CBA" w:rsidRDefault="0086296D" w:rsidP="0086296D">
      <w:pPr>
        <w:pStyle w:val="PL"/>
        <w:rPr>
          <w:lang w:val="en-US"/>
        </w:rPr>
      </w:pPr>
      <w:r w:rsidRPr="002E5CBA">
        <w:rPr>
          <w:lang w:val="en-US"/>
        </w:rPr>
        <w:t xml:space="preserve">      required:</w:t>
      </w:r>
    </w:p>
    <w:p w14:paraId="32EA0938" w14:textId="77777777" w:rsidR="0086296D" w:rsidRPr="002E5CBA" w:rsidRDefault="0086296D" w:rsidP="0086296D">
      <w:pPr>
        <w:pStyle w:val="PL"/>
        <w:rPr>
          <w:lang w:val="en-US"/>
        </w:rPr>
      </w:pPr>
      <w:r w:rsidRPr="002E5CBA">
        <w:rPr>
          <w:lang w:val="en-US"/>
        </w:rPr>
        <w:t xml:space="preserve">        - error</w:t>
      </w:r>
    </w:p>
    <w:p w14:paraId="32EA0939" w14:textId="77777777" w:rsidR="0086296D" w:rsidRDefault="0086296D" w:rsidP="0086296D">
      <w:pPr>
        <w:pStyle w:val="PL"/>
        <w:rPr>
          <w:lang w:val="en-US"/>
        </w:rPr>
      </w:pPr>
    </w:p>
    <w:p w14:paraId="32EA093A" w14:textId="77777777" w:rsidR="0086296D" w:rsidRPr="002E5CBA" w:rsidRDefault="0086296D" w:rsidP="0086296D">
      <w:pPr>
        <w:pStyle w:val="PL"/>
        <w:rPr>
          <w:lang w:val="en-US"/>
        </w:rPr>
      </w:pPr>
    </w:p>
    <w:p w14:paraId="32EA093B" w14:textId="77777777" w:rsidR="0086296D" w:rsidRPr="002E5CBA" w:rsidRDefault="0086296D" w:rsidP="0086296D">
      <w:pPr>
        <w:pStyle w:val="PL"/>
        <w:rPr>
          <w:lang w:val="en-US"/>
        </w:rPr>
      </w:pPr>
      <w:r w:rsidRPr="002E5CBA">
        <w:rPr>
          <w:lang w:val="en-US"/>
        </w:rPr>
        <w:t>#</w:t>
      </w:r>
    </w:p>
    <w:p w14:paraId="32EA093C" w14:textId="0746F5B1" w:rsidR="0086296D" w:rsidRPr="002E5CBA" w:rsidRDefault="0086296D" w:rsidP="0086296D">
      <w:pPr>
        <w:pStyle w:val="PL"/>
        <w:rPr>
          <w:lang w:val="en-US"/>
        </w:rPr>
      </w:pPr>
      <w:r w:rsidRPr="002E5CBA">
        <w:rPr>
          <w:lang w:val="en-US"/>
        </w:rPr>
        <w:lastRenderedPageBreak/>
        <w:t># SIMPLE DATA TYPES</w:t>
      </w:r>
    </w:p>
    <w:p w14:paraId="32EA093D" w14:textId="77777777" w:rsidR="0086296D" w:rsidRPr="002E5CBA" w:rsidRDefault="0086296D" w:rsidP="0086296D">
      <w:pPr>
        <w:pStyle w:val="PL"/>
        <w:rPr>
          <w:lang w:val="en-US"/>
        </w:rPr>
      </w:pPr>
      <w:r w:rsidRPr="002E5CBA">
        <w:rPr>
          <w:lang w:val="en-US"/>
        </w:rPr>
        <w:t>#</w:t>
      </w:r>
    </w:p>
    <w:p w14:paraId="32EA093E" w14:textId="77777777" w:rsidR="0086296D" w:rsidRPr="002E5CBA" w:rsidRDefault="0086296D" w:rsidP="0086296D">
      <w:pPr>
        <w:pStyle w:val="PL"/>
        <w:rPr>
          <w:lang w:val="en-US"/>
        </w:rPr>
      </w:pPr>
      <w:r w:rsidRPr="002E5CBA">
        <w:rPr>
          <w:lang w:val="en-US"/>
        </w:rPr>
        <w:t xml:space="preserve">    ProcedureTransactionId:</w:t>
      </w:r>
    </w:p>
    <w:p w14:paraId="32EA093F" w14:textId="77777777" w:rsidR="0086296D" w:rsidRPr="002E5CBA" w:rsidRDefault="0086296D" w:rsidP="0086296D">
      <w:pPr>
        <w:pStyle w:val="PL"/>
        <w:rPr>
          <w:lang w:val="en-US"/>
        </w:rPr>
      </w:pPr>
      <w:r w:rsidRPr="002E5CBA">
        <w:rPr>
          <w:lang w:val="en-US"/>
        </w:rPr>
        <w:t xml:space="preserve">      type: integer</w:t>
      </w:r>
    </w:p>
    <w:p w14:paraId="32EA0941" w14:textId="77777777" w:rsidR="0086296D" w:rsidRPr="002E5CBA" w:rsidRDefault="0086296D" w:rsidP="0086296D">
      <w:pPr>
        <w:pStyle w:val="PL"/>
        <w:rPr>
          <w:lang w:val="en-US"/>
        </w:rPr>
      </w:pPr>
      <w:r w:rsidRPr="002E5CBA">
        <w:rPr>
          <w:lang w:val="en-US"/>
        </w:rPr>
        <w:t xml:space="preserve">      minimum: 0</w:t>
      </w:r>
    </w:p>
    <w:p w14:paraId="32EA0942" w14:textId="77777777" w:rsidR="0086296D" w:rsidRPr="002E5CBA" w:rsidRDefault="0086296D" w:rsidP="0086296D">
      <w:pPr>
        <w:pStyle w:val="PL"/>
        <w:rPr>
          <w:lang w:val="en-US"/>
        </w:rPr>
      </w:pPr>
      <w:r w:rsidRPr="002E5CBA">
        <w:rPr>
          <w:lang w:val="en-US"/>
        </w:rPr>
        <w:t xml:space="preserve">      maximum: 255</w:t>
      </w:r>
    </w:p>
    <w:p w14:paraId="32EA0943" w14:textId="1FD1ACF6" w:rsidR="0086296D" w:rsidRPr="002E5CBA" w:rsidRDefault="0086296D" w:rsidP="0086296D">
      <w:pPr>
        <w:pStyle w:val="PL"/>
        <w:rPr>
          <w:lang w:val="en-US"/>
        </w:rPr>
      </w:pPr>
    </w:p>
    <w:p w14:paraId="32EA0944" w14:textId="77777777" w:rsidR="0086296D" w:rsidRPr="002E5CBA" w:rsidRDefault="0086296D" w:rsidP="0086296D">
      <w:pPr>
        <w:pStyle w:val="PL"/>
        <w:rPr>
          <w:lang w:val="en-US"/>
        </w:rPr>
      </w:pPr>
      <w:r w:rsidRPr="002E5CBA">
        <w:rPr>
          <w:lang w:val="en-US"/>
        </w:rPr>
        <w:t xml:space="preserve">    EpsBearerId:</w:t>
      </w:r>
    </w:p>
    <w:p w14:paraId="08F58788" w14:textId="00BFE639" w:rsidR="0044169E" w:rsidRPr="002E5CBA" w:rsidRDefault="0044169E" w:rsidP="0044169E">
      <w:pPr>
        <w:pStyle w:val="PL"/>
        <w:rPr>
          <w:lang w:val="en-US"/>
        </w:rPr>
      </w:pPr>
      <w:r w:rsidRPr="002E5CBA">
        <w:rPr>
          <w:lang w:val="en-US"/>
        </w:rPr>
        <w:t xml:space="preserve">      type: integer</w:t>
      </w:r>
    </w:p>
    <w:p w14:paraId="4E5D237A" w14:textId="77777777" w:rsidR="0044169E" w:rsidRPr="002E5CBA" w:rsidRDefault="0044169E" w:rsidP="0044169E">
      <w:pPr>
        <w:pStyle w:val="PL"/>
        <w:rPr>
          <w:lang w:val="en-US"/>
        </w:rPr>
      </w:pPr>
      <w:r w:rsidRPr="002E5CBA">
        <w:rPr>
          <w:lang w:val="en-US"/>
        </w:rPr>
        <w:t xml:space="preserve">      minimum: 0</w:t>
      </w:r>
    </w:p>
    <w:p w14:paraId="6626EC90" w14:textId="77777777" w:rsidR="0044169E" w:rsidRPr="002E5CBA" w:rsidRDefault="0044169E" w:rsidP="0044169E">
      <w:pPr>
        <w:pStyle w:val="PL"/>
        <w:rPr>
          <w:lang w:val="en-US"/>
        </w:rPr>
      </w:pPr>
      <w:r w:rsidRPr="002E5CBA">
        <w:rPr>
          <w:lang w:val="en-US"/>
        </w:rPr>
        <w:t xml:space="preserve">      maximum: </w:t>
      </w:r>
      <w:r>
        <w:rPr>
          <w:lang w:val="en-US"/>
        </w:rPr>
        <w:t>15</w:t>
      </w:r>
    </w:p>
    <w:p w14:paraId="32EA0946" w14:textId="49E51D07" w:rsidR="0086296D" w:rsidRPr="002E5CBA" w:rsidRDefault="0086296D" w:rsidP="0086296D">
      <w:pPr>
        <w:pStyle w:val="PL"/>
        <w:rPr>
          <w:lang w:val="en-US"/>
        </w:rPr>
      </w:pPr>
    </w:p>
    <w:p w14:paraId="32EA0947" w14:textId="77777777" w:rsidR="0086296D" w:rsidRPr="002E5CBA" w:rsidRDefault="0086296D" w:rsidP="0086296D">
      <w:pPr>
        <w:pStyle w:val="PL"/>
        <w:rPr>
          <w:lang w:val="en-US"/>
        </w:rPr>
      </w:pPr>
      <w:r w:rsidRPr="002E5CBA">
        <w:rPr>
          <w:lang w:val="en-US"/>
        </w:rPr>
        <w:t xml:space="preserve">    EpsPdnCnxContainer:</w:t>
      </w:r>
    </w:p>
    <w:p w14:paraId="32EA0948" w14:textId="77777777" w:rsidR="0086296D" w:rsidRPr="002E5CBA" w:rsidRDefault="0086296D" w:rsidP="0086296D">
      <w:pPr>
        <w:pStyle w:val="PL"/>
        <w:rPr>
          <w:lang w:val="en-US"/>
        </w:rPr>
      </w:pPr>
      <w:r w:rsidRPr="002E5CBA">
        <w:rPr>
          <w:lang w:val="en-US"/>
        </w:rPr>
        <w:t xml:space="preserve">      type: string</w:t>
      </w:r>
    </w:p>
    <w:p w14:paraId="32EA094A" w14:textId="19B148C8" w:rsidR="0086296D" w:rsidRPr="002E5CBA" w:rsidRDefault="0086296D" w:rsidP="0086296D">
      <w:pPr>
        <w:pStyle w:val="PL"/>
        <w:rPr>
          <w:lang w:val="en-US"/>
        </w:rPr>
      </w:pPr>
    </w:p>
    <w:p w14:paraId="32EA094B" w14:textId="77777777" w:rsidR="0086296D" w:rsidRPr="002E5CBA" w:rsidRDefault="0086296D" w:rsidP="0086296D">
      <w:pPr>
        <w:pStyle w:val="PL"/>
        <w:rPr>
          <w:lang w:val="en-US"/>
        </w:rPr>
      </w:pPr>
      <w:r w:rsidRPr="002E5CBA">
        <w:rPr>
          <w:lang w:val="en-US"/>
        </w:rPr>
        <w:t xml:space="preserve">    EpsBearerContainer:</w:t>
      </w:r>
    </w:p>
    <w:p w14:paraId="32EA094C" w14:textId="77777777" w:rsidR="0086296D" w:rsidRPr="002E5CBA" w:rsidRDefault="0086296D" w:rsidP="0086296D">
      <w:pPr>
        <w:pStyle w:val="PL"/>
        <w:rPr>
          <w:lang w:val="en-US"/>
        </w:rPr>
      </w:pPr>
      <w:r w:rsidRPr="002E5CBA">
        <w:rPr>
          <w:lang w:val="en-US"/>
        </w:rPr>
        <w:t xml:space="preserve">      type: string</w:t>
      </w:r>
    </w:p>
    <w:p w14:paraId="32EA094E" w14:textId="6D04DF3D" w:rsidR="0086296D" w:rsidRPr="002E5CBA" w:rsidRDefault="0086296D" w:rsidP="0086296D">
      <w:pPr>
        <w:pStyle w:val="PL"/>
        <w:rPr>
          <w:lang w:val="en-US"/>
        </w:rPr>
      </w:pPr>
    </w:p>
    <w:p w14:paraId="32EA094F" w14:textId="77777777" w:rsidR="0086296D" w:rsidRPr="002E5CBA" w:rsidRDefault="0086296D" w:rsidP="0086296D">
      <w:pPr>
        <w:pStyle w:val="PL"/>
        <w:rPr>
          <w:lang w:val="en-US"/>
        </w:rPr>
      </w:pPr>
      <w:r w:rsidRPr="002E5CBA">
        <w:rPr>
          <w:lang w:val="en-US"/>
        </w:rPr>
        <w:t xml:space="preserve">    Teid:</w:t>
      </w:r>
    </w:p>
    <w:p w14:paraId="32EA0950" w14:textId="77777777" w:rsidR="0086296D" w:rsidRPr="002E5CBA" w:rsidRDefault="0086296D" w:rsidP="0086296D">
      <w:pPr>
        <w:pStyle w:val="PL"/>
        <w:rPr>
          <w:lang w:val="en-US"/>
        </w:rPr>
      </w:pPr>
      <w:r w:rsidRPr="002E5CBA">
        <w:rPr>
          <w:lang w:val="en-US"/>
        </w:rPr>
        <w:t xml:space="preserve">      type: string</w:t>
      </w:r>
    </w:p>
    <w:p w14:paraId="32EA0951" w14:textId="120B5A4E" w:rsidR="0086296D" w:rsidRDefault="0086296D" w:rsidP="0086296D">
      <w:pPr>
        <w:pStyle w:val="PL"/>
        <w:rPr>
          <w:lang w:val="en-US"/>
        </w:rPr>
      </w:pPr>
      <w:r w:rsidRPr="002E5CBA">
        <w:rPr>
          <w:lang w:val="en-US"/>
        </w:rPr>
        <w:t xml:space="preserve">      pattern: '^[A-F</w:t>
      </w:r>
      <w:r w:rsidR="0094057F" w:rsidRPr="00CF152B">
        <w:rPr>
          <w:rFonts w:cs="Arial"/>
          <w:szCs w:val="18"/>
        </w:rPr>
        <w:t>a-f</w:t>
      </w:r>
      <w:r w:rsidRPr="002E5CBA">
        <w:rPr>
          <w:lang w:val="en-US"/>
        </w:rPr>
        <w:t>0-9]{8}$'</w:t>
      </w:r>
    </w:p>
    <w:p w14:paraId="180D78E0" w14:textId="77777777" w:rsidR="008D3B38" w:rsidRDefault="008D3B38" w:rsidP="008D3B38">
      <w:pPr>
        <w:pStyle w:val="PL"/>
        <w:rPr>
          <w:lang w:val="en-US"/>
        </w:rPr>
      </w:pPr>
    </w:p>
    <w:p w14:paraId="4BE175F5" w14:textId="6DE22760" w:rsidR="008D3B38" w:rsidRPr="002E5CBA" w:rsidRDefault="008D3B38" w:rsidP="008D3B38">
      <w:pPr>
        <w:pStyle w:val="PL"/>
        <w:rPr>
          <w:lang w:val="en-US"/>
        </w:rPr>
      </w:pPr>
      <w:r w:rsidRPr="002E5CBA">
        <w:rPr>
          <w:lang w:val="en-US"/>
        </w:rPr>
        <w:t xml:space="preserve">    </w:t>
      </w:r>
      <w:r>
        <w:rPr>
          <w:lang w:val="en-US"/>
        </w:rPr>
        <w:t>EpsBearerContextStatus</w:t>
      </w:r>
      <w:r w:rsidRPr="002E5CBA">
        <w:rPr>
          <w:lang w:val="en-US"/>
        </w:rPr>
        <w:t>:</w:t>
      </w:r>
    </w:p>
    <w:p w14:paraId="23772121" w14:textId="77777777" w:rsidR="008D3B38" w:rsidRPr="002E5CBA" w:rsidRDefault="008D3B38" w:rsidP="008D3B38">
      <w:pPr>
        <w:pStyle w:val="PL"/>
        <w:rPr>
          <w:lang w:val="en-US"/>
        </w:rPr>
      </w:pPr>
      <w:r w:rsidRPr="002E5CBA">
        <w:rPr>
          <w:lang w:val="en-US"/>
        </w:rPr>
        <w:t xml:space="preserve">      type: string</w:t>
      </w:r>
    </w:p>
    <w:p w14:paraId="0000DE43" w14:textId="1860BC38" w:rsidR="008D3B38" w:rsidRPr="002E5CBA" w:rsidRDefault="008D3B38" w:rsidP="0086296D">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32EA0952" w14:textId="77777777" w:rsidR="0086296D" w:rsidRPr="002E5CBA" w:rsidRDefault="0086296D" w:rsidP="0086296D">
      <w:pPr>
        <w:pStyle w:val="PL"/>
        <w:rPr>
          <w:lang w:val="en-US"/>
        </w:rPr>
      </w:pPr>
      <w:r w:rsidRPr="002E5CBA">
        <w:rPr>
          <w:lang w:val="en-US"/>
        </w:rPr>
        <w:t>#</w:t>
      </w:r>
    </w:p>
    <w:p w14:paraId="32EA0953" w14:textId="77777777" w:rsidR="0086296D" w:rsidRPr="002E5CBA" w:rsidRDefault="0086296D" w:rsidP="0086296D">
      <w:pPr>
        <w:pStyle w:val="PL"/>
        <w:rPr>
          <w:lang w:val="en-US"/>
        </w:rPr>
      </w:pPr>
      <w:r w:rsidRPr="002E5CBA">
        <w:rPr>
          <w:lang w:val="en-US"/>
        </w:rPr>
        <w:t># ENUMERATIONS</w:t>
      </w:r>
    </w:p>
    <w:p w14:paraId="32EA0954" w14:textId="77777777" w:rsidR="0086296D" w:rsidRPr="002E5CBA" w:rsidRDefault="0086296D" w:rsidP="0086296D">
      <w:pPr>
        <w:pStyle w:val="PL"/>
        <w:rPr>
          <w:lang w:val="en-US"/>
        </w:rPr>
      </w:pPr>
      <w:r w:rsidRPr="002E5CBA">
        <w:rPr>
          <w:lang w:val="en-US"/>
        </w:rPr>
        <w:t>#</w:t>
      </w:r>
    </w:p>
    <w:p w14:paraId="32EA0955" w14:textId="77777777" w:rsidR="0086296D" w:rsidRPr="002E5CBA" w:rsidRDefault="0086296D" w:rsidP="0086296D">
      <w:pPr>
        <w:pStyle w:val="PL"/>
        <w:rPr>
          <w:lang w:val="en-US"/>
        </w:rPr>
      </w:pPr>
      <w:r w:rsidRPr="002E5CBA">
        <w:rPr>
          <w:lang w:val="en-US"/>
        </w:rPr>
        <w:t xml:space="preserve">    UpCnxState:</w:t>
      </w:r>
    </w:p>
    <w:p w14:paraId="32EA0956" w14:textId="77777777" w:rsidR="0086296D" w:rsidRPr="002E5CBA" w:rsidRDefault="0086296D" w:rsidP="0086296D">
      <w:pPr>
        <w:pStyle w:val="PL"/>
        <w:rPr>
          <w:lang w:val="en-US"/>
        </w:rPr>
      </w:pPr>
      <w:r w:rsidRPr="002E5CBA">
        <w:rPr>
          <w:lang w:val="en-US"/>
        </w:rPr>
        <w:t xml:space="preserve">      anyOf:</w:t>
      </w:r>
    </w:p>
    <w:p w14:paraId="32EA0957" w14:textId="77777777" w:rsidR="0086296D" w:rsidRPr="002E5CBA" w:rsidRDefault="0086296D" w:rsidP="0086296D">
      <w:pPr>
        <w:pStyle w:val="PL"/>
        <w:rPr>
          <w:lang w:val="en-US"/>
        </w:rPr>
      </w:pPr>
      <w:r w:rsidRPr="002E5CBA">
        <w:rPr>
          <w:lang w:val="en-US"/>
        </w:rPr>
        <w:t xml:space="preserve">      - type: string</w:t>
      </w:r>
    </w:p>
    <w:p w14:paraId="32EA0958" w14:textId="77777777" w:rsidR="0086296D" w:rsidRPr="002E5CBA" w:rsidRDefault="0086296D" w:rsidP="0086296D">
      <w:pPr>
        <w:pStyle w:val="PL"/>
        <w:rPr>
          <w:lang w:val="en-US"/>
        </w:rPr>
      </w:pPr>
      <w:r w:rsidRPr="002E5CBA">
        <w:rPr>
          <w:lang w:val="en-US"/>
        </w:rPr>
        <w:t xml:space="preserve">        enum:</w:t>
      </w:r>
    </w:p>
    <w:p w14:paraId="32EA0959" w14:textId="77777777" w:rsidR="0086296D" w:rsidRPr="002E5CBA" w:rsidRDefault="0086296D" w:rsidP="0086296D">
      <w:pPr>
        <w:pStyle w:val="PL"/>
        <w:rPr>
          <w:lang w:val="en-US"/>
        </w:rPr>
      </w:pPr>
      <w:r w:rsidRPr="002E5CBA">
        <w:rPr>
          <w:lang w:val="en-US"/>
        </w:rPr>
        <w:t xml:space="preserve">          - ACTIVATED</w:t>
      </w:r>
    </w:p>
    <w:p w14:paraId="32EA095A" w14:textId="77777777" w:rsidR="0086296D" w:rsidRPr="002E5CBA" w:rsidRDefault="0086296D" w:rsidP="0086296D">
      <w:pPr>
        <w:pStyle w:val="PL"/>
        <w:rPr>
          <w:lang w:val="en-US"/>
        </w:rPr>
      </w:pPr>
      <w:r w:rsidRPr="002E5CBA">
        <w:rPr>
          <w:lang w:val="en-US"/>
        </w:rPr>
        <w:t xml:space="preserve">          - DEACTIVATED</w:t>
      </w:r>
    </w:p>
    <w:p w14:paraId="32EA095B" w14:textId="77777777" w:rsidR="0086296D" w:rsidRPr="002E5CBA" w:rsidRDefault="0086296D" w:rsidP="0086296D">
      <w:pPr>
        <w:pStyle w:val="PL"/>
        <w:rPr>
          <w:lang w:val="en-US"/>
        </w:rPr>
      </w:pPr>
      <w:r w:rsidRPr="002E5CBA">
        <w:rPr>
          <w:lang w:val="en-US"/>
        </w:rPr>
        <w:t xml:space="preserve">          - ACTIVATING</w:t>
      </w:r>
    </w:p>
    <w:p w14:paraId="32EA095C" w14:textId="77777777" w:rsidR="0086296D" w:rsidRPr="002E5CBA" w:rsidRDefault="0086296D" w:rsidP="0086296D">
      <w:pPr>
        <w:pStyle w:val="PL"/>
        <w:rPr>
          <w:lang w:val="en-US"/>
        </w:rPr>
      </w:pPr>
      <w:r w:rsidRPr="002E5CBA">
        <w:rPr>
          <w:lang w:val="en-US"/>
        </w:rPr>
        <w:t xml:space="preserve">      - type: string</w:t>
      </w:r>
    </w:p>
    <w:p w14:paraId="32EA095D" w14:textId="77777777" w:rsidR="0086296D" w:rsidRPr="002E5CBA" w:rsidRDefault="0086296D" w:rsidP="0086296D">
      <w:pPr>
        <w:pStyle w:val="PL"/>
        <w:rPr>
          <w:lang w:val="en-US"/>
        </w:rPr>
      </w:pPr>
      <w:r w:rsidRPr="002E5CBA">
        <w:rPr>
          <w:lang w:val="en-US"/>
        </w:rPr>
        <w:t xml:space="preserve">        description: &gt;</w:t>
      </w:r>
    </w:p>
    <w:p w14:paraId="32EA095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5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6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61" w14:textId="77777777" w:rsidR="0086296D" w:rsidRPr="002E5CBA" w:rsidRDefault="0086296D" w:rsidP="0086296D">
      <w:pPr>
        <w:pStyle w:val="PL"/>
        <w:rPr>
          <w:lang w:val="en-US"/>
        </w:rPr>
      </w:pPr>
      <w:r w:rsidRPr="002E5CBA">
        <w:rPr>
          <w:lang w:val="en-US"/>
        </w:rPr>
        <w:t xml:space="preserve">      description: &gt;</w:t>
      </w:r>
    </w:p>
    <w:p w14:paraId="32EA0962" w14:textId="77777777" w:rsidR="0086296D" w:rsidRPr="002E5CBA" w:rsidRDefault="0086296D" w:rsidP="0086296D">
      <w:pPr>
        <w:pStyle w:val="PL"/>
        <w:rPr>
          <w:lang w:val="en-US"/>
        </w:rPr>
      </w:pPr>
      <w:r w:rsidRPr="002E5CBA">
        <w:rPr>
          <w:lang w:val="en-US"/>
        </w:rPr>
        <w:t xml:space="preserve">        Possible values are</w:t>
      </w:r>
    </w:p>
    <w:p w14:paraId="32EA0963" w14:textId="77777777" w:rsidR="0086296D" w:rsidRPr="002E5CBA" w:rsidRDefault="0086296D" w:rsidP="0086296D">
      <w:pPr>
        <w:pStyle w:val="PL"/>
        <w:rPr>
          <w:lang w:val="en-US"/>
        </w:rPr>
      </w:pPr>
      <w:r w:rsidRPr="002E5CBA">
        <w:rPr>
          <w:lang w:val="en-US"/>
        </w:rPr>
        <w:t xml:space="preserve">        - ACTIVATED</w:t>
      </w:r>
    </w:p>
    <w:p w14:paraId="32EA0964" w14:textId="77777777" w:rsidR="0086296D" w:rsidRPr="002E5CBA" w:rsidRDefault="0086296D" w:rsidP="0086296D">
      <w:pPr>
        <w:pStyle w:val="PL"/>
        <w:rPr>
          <w:lang w:val="en-US"/>
        </w:rPr>
      </w:pPr>
      <w:r w:rsidRPr="002E5CBA">
        <w:rPr>
          <w:lang w:val="en-US"/>
        </w:rPr>
        <w:t xml:space="preserve">        - DEACTIVATED</w:t>
      </w:r>
    </w:p>
    <w:p w14:paraId="32EA0965" w14:textId="77777777" w:rsidR="0086296D" w:rsidRPr="002E5CBA" w:rsidRDefault="0086296D" w:rsidP="0086296D">
      <w:pPr>
        <w:pStyle w:val="PL"/>
        <w:rPr>
          <w:lang w:val="en-US"/>
        </w:rPr>
      </w:pPr>
      <w:r w:rsidRPr="002E5CBA">
        <w:rPr>
          <w:lang w:val="en-US"/>
        </w:rPr>
        <w:t xml:space="preserve">        - ACTIVATING</w:t>
      </w:r>
    </w:p>
    <w:p w14:paraId="32EA0966" w14:textId="77777777" w:rsidR="0086296D" w:rsidRPr="002E5CBA" w:rsidRDefault="0086296D" w:rsidP="0086296D">
      <w:pPr>
        <w:pStyle w:val="PL"/>
        <w:rPr>
          <w:lang w:val="en-US"/>
        </w:rPr>
      </w:pPr>
    </w:p>
    <w:p w14:paraId="32EA0967" w14:textId="77777777" w:rsidR="0086296D" w:rsidRPr="002E5CBA" w:rsidRDefault="0086296D" w:rsidP="0086296D">
      <w:pPr>
        <w:pStyle w:val="PL"/>
        <w:rPr>
          <w:lang w:val="en-US"/>
        </w:rPr>
      </w:pPr>
      <w:r w:rsidRPr="002E5CBA">
        <w:rPr>
          <w:lang w:val="en-US"/>
        </w:rPr>
        <w:t xml:space="preserve">    HoState:</w:t>
      </w:r>
    </w:p>
    <w:p w14:paraId="32EA0968" w14:textId="77777777" w:rsidR="0086296D" w:rsidRPr="002E5CBA" w:rsidRDefault="0086296D" w:rsidP="0086296D">
      <w:pPr>
        <w:pStyle w:val="PL"/>
        <w:rPr>
          <w:lang w:val="en-US"/>
        </w:rPr>
      </w:pPr>
      <w:r w:rsidRPr="002E5CBA">
        <w:rPr>
          <w:lang w:val="en-US"/>
        </w:rPr>
        <w:t xml:space="preserve">      anyOf:</w:t>
      </w:r>
    </w:p>
    <w:p w14:paraId="32EA0969" w14:textId="77777777" w:rsidR="0086296D" w:rsidRPr="002E5CBA" w:rsidRDefault="0086296D" w:rsidP="0086296D">
      <w:pPr>
        <w:pStyle w:val="PL"/>
        <w:rPr>
          <w:lang w:val="en-US"/>
        </w:rPr>
      </w:pPr>
      <w:r w:rsidRPr="002E5CBA">
        <w:rPr>
          <w:lang w:val="en-US"/>
        </w:rPr>
        <w:t xml:space="preserve">      - type: string</w:t>
      </w:r>
    </w:p>
    <w:p w14:paraId="32EA096A" w14:textId="77777777" w:rsidR="0086296D" w:rsidRPr="002E5CBA" w:rsidRDefault="0086296D" w:rsidP="0086296D">
      <w:pPr>
        <w:pStyle w:val="PL"/>
        <w:rPr>
          <w:lang w:val="en-US"/>
        </w:rPr>
      </w:pPr>
      <w:r w:rsidRPr="002E5CBA">
        <w:rPr>
          <w:lang w:val="en-US"/>
        </w:rPr>
        <w:t xml:space="preserve">        enum:</w:t>
      </w:r>
    </w:p>
    <w:p w14:paraId="32EA096B" w14:textId="77777777" w:rsidR="0086296D" w:rsidRPr="002E5CBA" w:rsidRDefault="0086296D" w:rsidP="0086296D">
      <w:pPr>
        <w:pStyle w:val="PL"/>
        <w:rPr>
          <w:lang w:val="en-US"/>
        </w:rPr>
      </w:pPr>
      <w:r w:rsidRPr="002E5CBA">
        <w:rPr>
          <w:lang w:val="en-US"/>
        </w:rPr>
        <w:t xml:space="preserve">          - NONE</w:t>
      </w:r>
    </w:p>
    <w:p w14:paraId="32EA096C" w14:textId="77777777" w:rsidR="0086296D" w:rsidRPr="002E5CBA" w:rsidRDefault="0086296D" w:rsidP="0086296D">
      <w:pPr>
        <w:pStyle w:val="PL"/>
        <w:rPr>
          <w:lang w:val="en-US"/>
        </w:rPr>
      </w:pPr>
      <w:r w:rsidRPr="002E5CBA">
        <w:rPr>
          <w:lang w:val="en-US"/>
        </w:rPr>
        <w:t xml:space="preserve">          - PREPARING</w:t>
      </w:r>
    </w:p>
    <w:p w14:paraId="32EA096D" w14:textId="77777777" w:rsidR="0086296D" w:rsidRPr="002E5CBA" w:rsidRDefault="0086296D" w:rsidP="0086296D">
      <w:pPr>
        <w:pStyle w:val="PL"/>
        <w:rPr>
          <w:lang w:val="en-US"/>
        </w:rPr>
      </w:pPr>
      <w:r w:rsidRPr="002E5CBA">
        <w:rPr>
          <w:lang w:val="en-US"/>
        </w:rPr>
        <w:t xml:space="preserve">          - PREPARED</w:t>
      </w:r>
    </w:p>
    <w:p w14:paraId="32EA096E" w14:textId="77777777" w:rsidR="0086296D" w:rsidRPr="002E5CBA" w:rsidRDefault="0086296D" w:rsidP="0086296D">
      <w:pPr>
        <w:pStyle w:val="PL"/>
        <w:rPr>
          <w:lang w:val="en-US"/>
        </w:rPr>
      </w:pPr>
      <w:r w:rsidRPr="002E5CBA">
        <w:rPr>
          <w:lang w:val="en-US"/>
        </w:rPr>
        <w:t xml:space="preserve">          - COMPLETED</w:t>
      </w:r>
    </w:p>
    <w:p w14:paraId="32EA096F" w14:textId="77777777" w:rsidR="0086296D" w:rsidRPr="002E5CBA" w:rsidRDefault="0086296D" w:rsidP="0086296D">
      <w:pPr>
        <w:pStyle w:val="PL"/>
        <w:rPr>
          <w:lang w:val="en-US"/>
        </w:rPr>
      </w:pPr>
      <w:r w:rsidRPr="002E5CBA">
        <w:rPr>
          <w:lang w:val="en-US"/>
        </w:rPr>
        <w:t xml:space="preserve">          - CANCELLED</w:t>
      </w:r>
    </w:p>
    <w:p w14:paraId="32EA0970" w14:textId="77777777" w:rsidR="0086296D" w:rsidRPr="002E5CBA" w:rsidRDefault="0086296D" w:rsidP="0086296D">
      <w:pPr>
        <w:pStyle w:val="PL"/>
        <w:rPr>
          <w:lang w:val="en-US"/>
        </w:rPr>
      </w:pPr>
      <w:r w:rsidRPr="002E5CBA">
        <w:rPr>
          <w:lang w:val="en-US"/>
        </w:rPr>
        <w:t xml:space="preserve">      - type: string</w:t>
      </w:r>
    </w:p>
    <w:p w14:paraId="32EA0971" w14:textId="77777777" w:rsidR="0086296D" w:rsidRPr="002E5CBA" w:rsidRDefault="0086296D" w:rsidP="0086296D">
      <w:pPr>
        <w:pStyle w:val="PL"/>
        <w:rPr>
          <w:lang w:val="en-US"/>
        </w:rPr>
      </w:pPr>
      <w:r w:rsidRPr="002E5CBA">
        <w:rPr>
          <w:lang w:val="en-US"/>
        </w:rPr>
        <w:t xml:space="preserve">        description: &gt;</w:t>
      </w:r>
    </w:p>
    <w:p w14:paraId="32EA097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7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7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75" w14:textId="77777777" w:rsidR="0086296D" w:rsidRPr="002E5CBA" w:rsidRDefault="0086296D" w:rsidP="0086296D">
      <w:pPr>
        <w:pStyle w:val="PL"/>
        <w:rPr>
          <w:lang w:val="en-US"/>
        </w:rPr>
      </w:pPr>
      <w:r w:rsidRPr="002E5CBA">
        <w:rPr>
          <w:lang w:val="en-US"/>
        </w:rPr>
        <w:t xml:space="preserve">      description: &gt;</w:t>
      </w:r>
    </w:p>
    <w:p w14:paraId="32EA0976" w14:textId="77777777" w:rsidR="0086296D" w:rsidRPr="002E5CBA" w:rsidRDefault="0086296D" w:rsidP="0086296D">
      <w:pPr>
        <w:pStyle w:val="PL"/>
        <w:rPr>
          <w:lang w:val="en-US"/>
        </w:rPr>
      </w:pPr>
      <w:r w:rsidRPr="002E5CBA">
        <w:rPr>
          <w:lang w:val="en-US"/>
        </w:rPr>
        <w:t xml:space="preserve">        Possible values are</w:t>
      </w:r>
    </w:p>
    <w:p w14:paraId="32EA0977" w14:textId="77777777" w:rsidR="0086296D" w:rsidRPr="002E5CBA" w:rsidRDefault="0086296D" w:rsidP="0086296D">
      <w:pPr>
        <w:pStyle w:val="PL"/>
        <w:rPr>
          <w:lang w:val="en-US"/>
        </w:rPr>
      </w:pPr>
      <w:r w:rsidRPr="002E5CBA">
        <w:rPr>
          <w:lang w:val="en-US"/>
        </w:rPr>
        <w:t xml:space="preserve">        - NONE</w:t>
      </w:r>
    </w:p>
    <w:p w14:paraId="32EA0978" w14:textId="77777777" w:rsidR="0086296D" w:rsidRPr="002E5CBA" w:rsidRDefault="0086296D" w:rsidP="0086296D">
      <w:pPr>
        <w:pStyle w:val="PL"/>
        <w:rPr>
          <w:lang w:val="en-US"/>
        </w:rPr>
      </w:pPr>
      <w:r w:rsidRPr="002E5CBA">
        <w:rPr>
          <w:lang w:val="en-US"/>
        </w:rPr>
        <w:t xml:space="preserve">        - PREPARING</w:t>
      </w:r>
    </w:p>
    <w:p w14:paraId="32EA0979" w14:textId="77777777" w:rsidR="0086296D" w:rsidRPr="002E5CBA" w:rsidRDefault="0086296D" w:rsidP="0086296D">
      <w:pPr>
        <w:pStyle w:val="PL"/>
        <w:rPr>
          <w:lang w:val="en-US"/>
        </w:rPr>
      </w:pPr>
      <w:r w:rsidRPr="002E5CBA">
        <w:rPr>
          <w:lang w:val="en-US"/>
        </w:rPr>
        <w:t xml:space="preserve">        - PREPARED</w:t>
      </w:r>
    </w:p>
    <w:p w14:paraId="32EA097A" w14:textId="77777777" w:rsidR="0086296D" w:rsidRPr="002E5CBA" w:rsidRDefault="0086296D" w:rsidP="0086296D">
      <w:pPr>
        <w:pStyle w:val="PL"/>
        <w:rPr>
          <w:lang w:val="en-US"/>
        </w:rPr>
      </w:pPr>
      <w:r w:rsidRPr="002E5CBA">
        <w:rPr>
          <w:lang w:val="en-US"/>
        </w:rPr>
        <w:t xml:space="preserve">        - COMPLETED</w:t>
      </w:r>
    </w:p>
    <w:p w14:paraId="32EA097B" w14:textId="77777777" w:rsidR="0086296D" w:rsidRPr="002E5CBA" w:rsidRDefault="0086296D" w:rsidP="0086296D">
      <w:pPr>
        <w:pStyle w:val="PL"/>
        <w:rPr>
          <w:lang w:val="en-US"/>
        </w:rPr>
      </w:pPr>
      <w:r w:rsidRPr="002E5CBA">
        <w:rPr>
          <w:lang w:val="en-US"/>
        </w:rPr>
        <w:t xml:space="preserve">        - CANCELLED</w:t>
      </w:r>
    </w:p>
    <w:p w14:paraId="32EA097C" w14:textId="77777777" w:rsidR="0086296D" w:rsidRPr="002E5CBA" w:rsidRDefault="0086296D" w:rsidP="0086296D">
      <w:pPr>
        <w:pStyle w:val="PL"/>
        <w:rPr>
          <w:lang w:val="en-US"/>
        </w:rPr>
      </w:pPr>
    </w:p>
    <w:p w14:paraId="32EA097D" w14:textId="77777777" w:rsidR="0086296D" w:rsidRPr="002E5CBA" w:rsidRDefault="0086296D" w:rsidP="0086296D">
      <w:pPr>
        <w:pStyle w:val="PL"/>
        <w:rPr>
          <w:lang w:val="en-US"/>
        </w:rPr>
      </w:pPr>
      <w:r w:rsidRPr="002E5CBA">
        <w:rPr>
          <w:lang w:val="en-US"/>
        </w:rPr>
        <w:t xml:space="preserve">    RequestType:</w:t>
      </w:r>
    </w:p>
    <w:p w14:paraId="32EA097E" w14:textId="77777777" w:rsidR="0086296D" w:rsidRPr="002E5CBA" w:rsidRDefault="0086296D" w:rsidP="0086296D">
      <w:pPr>
        <w:pStyle w:val="PL"/>
        <w:rPr>
          <w:lang w:val="en-US"/>
        </w:rPr>
      </w:pPr>
      <w:r w:rsidRPr="002E5CBA">
        <w:rPr>
          <w:lang w:val="en-US"/>
        </w:rPr>
        <w:t xml:space="preserve">      anyOf:</w:t>
      </w:r>
    </w:p>
    <w:p w14:paraId="32EA097F" w14:textId="77777777" w:rsidR="0086296D" w:rsidRPr="002E5CBA" w:rsidRDefault="0086296D" w:rsidP="0086296D">
      <w:pPr>
        <w:pStyle w:val="PL"/>
        <w:rPr>
          <w:lang w:val="en-US"/>
        </w:rPr>
      </w:pPr>
      <w:r w:rsidRPr="002E5CBA">
        <w:rPr>
          <w:lang w:val="en-US"/>
        </w:rPr>
        <w:t xml:space="preserve">      - type: string</w:t>
      </w:r>
    </w:p>
    <w:p w14:paraId="32EA0980" w14:textId="77777777" w:rsidR="0086296D" w:rsidRPr="002E5CBA" w:rsidRDefault="0086296D" w:rsidP="0086296D">
      <w:pPr>
        <w:pStyle w:val="PL"/>
        <w:rPr>
          <w:lang w:val="en-US"/>
        </w:rPr>
      </w:pPr>
      <w:r w:rsidRPr="002E5CBA">
        <w:rPr>
          <w:lang w:val="en-US"/>
        </w:rPr>
        <w:t xml:space="preserve">        enum:</w:t>
      </w:r>
    </w:p>
    <w:p w14:paraId="32EA0981" w14:textId="77777777" w:rsidR="0086296D" w:rsidRPr="002E5CBA" w:rsidRDefault="0086296D" w:rsidP="0086296D">
      <w:pPr>
        <w:pStyle w:val="PL"/>
        <w:rPr>
          <w:lang w:val="en-US"/>
        </w:rPr>
      </w:pPr>
      <w:r w:rsidRPr="002E5CBA">
        <w:rPr>
          <w:lang w:val="en-US"/>
        </w:rPr>
        <w:t xml:space="preserve">          - INITIAL_REQUEST</w:t>
      </w:r>
    </w:p>
    <w:p w14:paraId="32EA0982" w14:textId="77777777" w:rsidR="0086296D" w:rsidRPr="002E5CBA" w:rsidRDefault="0086296D" w:rsidP="0086296D">
      <w:pPr>
        <w:pStyle w:val="PL"/>
        <w:rPr>
          <w:lang w:val="en-US"/>
        </w:rPr>
      </w:pPr>
      <w:r w:rsidRPr="002E5CBA">
        <w:rPr>
          <w:lang w:val="en-US"/>
        </w:rPr>
        <w:t xml:space="preserve">          - EXISTING_PDU_SESSION</w:t>
      </w:r>
    </w:p>
    <w:p w14:paraId="32EA0983" w14:textId="77777777" w:rsidR="0086296D" w:rsidRPr="002E5CBA" w:rsidRDefault="0086296D" w:rsidP="0086296D">
      <w:pPr>
        <w:pStyle w:val="PL"/>
        <w:rPr>
          <w:lang w:val="en-US"/>
        </w:rPr>
      </w:pPr>
      <w:r w:rsidRPr="002E5CBA">
        <w:rPr>
          <w:lang w:val="en-US"/>
        </w:rPr>
        <w:t xml:space="preserve">          - INITIAL_EMERGENCY_REQUEST</w:t>
      </w:r>
    </w:p>
    <w:p w14:paraId="32EA0984" w14:textId="77777777" w:rsidR="0086296D" w:rsidRPr="002E5CBA" w:rsidRDefault="0086296D" w:rsidP="0086296D">
      <w:pPr>
        <w:pStyle w:val="PL"/>
        <w:rPr>
          <w:lang w:val="en-US"/>
        </w:rPr>
      </w:pPr>
      <w:r w:rsidRPr="002E5CBA">
        <w:rPr>
          <w:lang w:val="en-US"/>
        </w:rPr>
        <w:t xml:space="preserve">          - EXISTING_EMERGENCY_PDU_SESSION</w:t>
      </w:r>
    </w:p>
    <w:p w14:paraId="32EA0985" w14:textId="77777777" w:rsidR="0086296D" w:rsidRPr="002E5CBA" w:rsidRDefault="0086296D" w:rsidP="0086296D">
      <w:pPr>
        <w:pStyle w:val="PL"/>
        <w:rPr>
          <w:lang w:val="en-US"/>
        </w:rPr>
      </w:pPr>
      <w:r w:rsidRPr="002E5CBA">
        <w:rPr>
          <w:lang w:val="en-US"/>
        </w:rPr>
        <w:t xml:space="preserve">      - type: string</w:t>
      </w:r>
    </w:p>
    <w:p w14:paraId="32EA0986" w14:textId="77777777" w:rsidR="0086296D" w:rsidRPr="002E5CBA" w:rsidRDefault="0086296D" w:rsidP="0086296D">
      <w:pPr>
        <w:pStyle w:val="PL"/>
        <w:rPr>
          <w:lang w:val="en-US"/>
        </w:rPr>
      </w:pPr>
      <w:r w:rsidRPr="002E5CBA">
        <w:rPr>
          <w:lang w:val="en-US"/>
        </w:rPr>
        <w:t xml:space="preserve">        description: &gt;</w:t>
      </w:r>
    </w:p>
    <w:p w14:paraId="32EA0987" w14:textId="77777777" w:rsidR="0086296D" w:rsidRPr="002E5CBA" w:rsidRDefault="0086296D" w:rsidP="0086296D">
      <w:pPr>
        <w:pStyle w:val="PL"/>
        <w:rPr>
          <w:lang w:val="en-US"/>
        </w:rPr>
      </w:pPr>
      <w:r w:rsidRPr="002E5CBA">
        <w:rPr>
          <w:lang w:val="en-US"/>
        </w:rPr>
        <w:lastRenderedPageBreak/>
        <w:t xml:space="preserve">          This string provides forward-compatibility with future</w:t>
      </w:r>
    </w:p>
    <w:p w14:paraId="32EA0988"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89"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8A" w14:textId="77777777" w:rsidR="0086296D" w:rsidRPr="002E5CBA" w:rsidRDefault="0086296D" w:rsidP="0086296D">
      <w:pPr>
        <w:pStyle w:val="PL"/>
        <w:rPr>
          <w:lang w:val="en-US"/>
        </w:rPr>
      </w:pPr>
      <w:r w:rsidRPr="002E5CBA">
        <w:rPr>
          <w:lang w:val="en-US"/>
        </w:rPr>
        <w:t xml:space="preserve">      description: &gt;</w:t>
      </w:r>
    </w:p>
    <w:p w14:paraId="32EA098B" w14:textId="77777777" w:rsidR="0086296D" w:rsidRPr="002E5CBA" w:rsidRDefault="0086296D" w:rsidP="0086296D">
      <w:pPr>
        <w:pStyle w:val="PL"/>
        <w:rPr>
          <w:lang w:val="en-US"/>
        </w:rPr>
      </w:pPr>
      <w:r w:rsidRPr="002E5CBA">
        <w:rPr>
          <w:lang w:val="en-US"/>
        </w:rPr>
        <w:t xml:space="preserve">        Possible values are</w:t>
      </w:r>
    </w:p>
    <w:p w14:paraId="32EA098C" w14:textId="77777777" w:rsidR="0086296D" w:rsidRPr="002E5CBA" w:rsidRDefault="0086296D" w:rsidP="0086296D">
      <w:pPr>
        <w:pStyle w:val="PL"/>
        <w:rPr>
          <w:lang w:val="en-US"/>
        </w:rPr>
      </w:pPr>
      <w:r w:rsidRPr="002E5CBA">
        <w:rPr>
          <w:lang w:val="en-US"/>
        </w:rPr>
        <w:t xml:space="preserve">        - INITIAL_REQUEST</w:t>
      </w:r>
    </w:p>
    <w:p w14:paraId="32EA098D" w14:textId="77777777" w:rsidR="0086296D" w:rsidRPr="002E5CBA" w:rsidRDefault="0086296D" w:rsidP="0086296D">
      <w:pPr>
        <w:pStyle w:val="PL"/>
        <w:rPr>
          <w:lang w:val="en-US"/>
        </w:rPr>
      </w:pPr>
      <w:r w:rsidRPr="002E5CBA">
        <w:rPr>
          <w:lang w:val="en-US"/>
        </w:rPr>
        <w:t xml:space="preserve">        - EXISTING_PDU_SESSION</w:t>
      </w:r>
    </w:p>
    <w:p w14:paraId="32EA098E" w14:textId="77777777" w:rsidR="0086296D" w:rsidRPr="002E5CBA" w:rsidRDefault="0086296D" w:rsidP="0086296D">
      <w:pPr>
        <w:pStyle w:val="PL"/>
        <w:rPr>
          <w:lang w:val="en-US"/>
        </w:rPr>
      </w:pPr>
      <w:r w:rsidRPr="002E5CBA">
        <w:rPr>
          <w:lang w:val="en-US"/>
        </w:rPr>
        <w:t xml:space="preserve">        - INITIAL_EMERGENCY_REQUEST</w:t>
      </w:r>
    </w:p>
    <w:p w14:paraId="32EA098F" w14:textId="77777777" w:rsidR="0086296D" w:rsidRPr="002E5CBA" w:rsidRDefault="0086296D" w:rsidP="0086296D">
      <w:pPr>
        <w:pStyle w:val="PL"/>
        <w:rPr>
          <w:lang w:val="en-US"/>
        </w:rPr>
      </w:pPr>
      <w:r w:rsidRPr="002E5CBA">
        <w:rPr>
          <w:lang w:val="en-US"/>
        </w:rPr>
        <w:t xml:space="preserve">        - EXISTING_EMERGENCY_PDU_SESSION</w:t>
      </w:r>
    </w:p>
    <w:p w14:paraId="32EA0990" w14:textId="77777777" w:rsidR="0086296D" w:rsidRPr="002E5CBA" w:rsidRDefault="0086296D" w:rsidP="0086296D">
      <w:pPr>
        <w:pStyle w:val="PL"/>
        <w:rPr>
          <w:lang w:val="en-US"/>
        </w:rPr>
      </w:pPr>
    </w:p>
    <w:p w14:paraId="32EA0991" w14:textId="77777777" w:rsidR="0086296D" w:rsidRPr="002E5CBA" w:rsidRDefault="0086296D" w:rsidP="0086296D">
      <w:pPr>
        <w:pStyle w:val="PL"/>
        <w:rPr>
          <w:lang w:val="en-US"/>
        </w:rPr>
      </w:pPr>
      <w:r w:rsidRPr="002E5CBA">
        <w:rPr>
          <w:lang w:val="en-US"/>
        </w:rPr>
        <w:t xml:space="preserve">    RequestIndication:</w:t>
      </w:r>
    </w:p>
    <w:p w14:paraId="32EA0992" w14:textId="77777777" w:rsidR="0086296D" w:rsidRPr="002E5CBA" w:rsidRDefault="0086296D" w:rsidP="0086296D">
      <w:pPr>
        <w:pStyle w:val="PL"/>
        <w:rPr>
          <w:lang w:val="en-US"/>
        </w:rPr>
      </w:pPr>
      <w:r w:rsidRPr="002E5CBA">
        <w:rPr>
          <w:lang w:val="en-US"/>
        </w:rPr>
        <w:t xml:space="preserve">      anyOf:</w:t>
      </w:r>
    </w:p>
    <w:p w14:paraId="32EA0993" w14:textId="77777777" w:rsidR="0086296D" w:rsidRPr="00EA1C32" w:rsidRDefault="0086296D" w:rsidP="0086296D">
      <w:pPr>
        <w:pStyle w:val="PL"/>
        <w:rPr>
          <w:lang w:val="en-US"/>
        </w:rPr>
      </w:pPr>
      <w:r w:rsidRPr="00EA1C32">
        <w:rPr>
          <w:lang w:val="en-US"/>
        </w:rPr>
        <w:t xml:space="preserve">      - type: string</w:t>
      </w:r>
    </w:p>
    <w:p w14:paraId="32EA0994" w14:textId="77777777" w:rsidR="0086296D" w:rsidRPr="00EA1C32" w:rsidRDefault="0086296D" w:rsidP="0086296D">
      <w:pPr>
        <w:pStyle w:val="PL"/>
        <w:rPr>
          <w:lang w:val="en-US"/>
        </w:rPr>
      </w:pPr>
      <w:r w:rsidRPr="00EA1C32">
        <w:rPr>
          <w:lang w:val="en-US"/>
        </w:rPr>
        <w:t xml:space="preserve">        enum:</w:t>
      </w:r>
    </w:p>
    <w:p w14:paraId="32EA0995" w14:textId="77777777" w:rsidR="0086296D" w:rsidRPr="00CF290B" w:rsidRDefault="0086296D" w:rsidP="0086296D">
      <w:pPr>
        <w:pStyle w:val="PL"/>
        <w:rPr>
          <w:lang w:val="fr-FR"/>
        </w:rPr>
      </w:pPr>
      <w:r w:rsidRPr="00EA1C32">
        <w:rPr>
          <w:lang w:val="en-US"/>
        </w:rPr>
        <w:t xml:space="preserve">          </w:t>
      </w:r>
      <w:r w:rsidRPr="00CF290B">
        <w:rPr>
          <w:lang w:val="fr-FR"/>
        </w:rPr>
        <w:t>- UE_REQ_PDU_SES_MOD</w:t>
      </w:r>
    </w:p>
    <w:p w14:paraId="32EA0996" w14:textId="77777777" w:rsidR="0086296D" w:rsidRPr="00CF290B" w:rsidRDefault="0086296D" w:rsidP="0086296D">
      <w:pPr>
        <w:pStyle w:val="PL"/>
        <w:rPr>
          <w:lang w:val="fr-FR"/>
        </w:rPr>
      </w:pPr>
      <w:r w:rsidRPr="00CF290B">
        <w:rPr>
          <w:lang w:val="fr-FR"/>
        </w:rPr>
        <w:t xml:space="preserve">          - UE_REQ_PDU_SES_REL</w:t>
      </w:r>
    </w:p>
    <w:p w14:paraId="32EA0997" w14:textId="77777777" w:rsidR="0086296D" w:rsidRPr="00CF290B" w:rsidRDefault="0086296D" w:rsidP="0086296D">
      <w:pPr>
        <w:pStyle w:val="PL"/>
        <w:rPr>
          <w:lang w:val="fr-FR"/>
        </w:rPr>
      </w:pPr>
      <w:r w:rsidRPr="00CF290B">
        <w:rPr>
          <w:lang w:val="fr-FR"/>
        </w:rPr>
        <w:t xml:space="preserve">          - PDU_SES_MOB</w:t>
      </w:r>
    </w:p>
    <w:p w14:paraId="32EA0998" w14:textId="77777777" w:rsidR="0086296D" w:rsidRPr="00CF290B" w:rsidRDefault="0086296D" w:rsidP="0086296D">
      <w:pPr>
        <w:pStyle w:val="PL"/>
        <w:rPr>
          <w:lang w:val="fr-FR"/>
        </w:rPr>
      </w:pPr>
      <w:r w:rsidRPr="00CF290B">
        <w:rPr>
          <w:lang w:val="fr-FR"/>
        </w:rPr>
        <w:t xml:space="preserve">          - NW_REQ_PDU_SES_AUTH</w:t>
      </w:r>
    </w:p>
    <w:p w14:paraId="32EA0999" w14:textId="77777777" w:rsidR="0086296D" w:rsidRPr="00CF290B" w:rsidRDefault="0086296D" w:rsidP="0086296D">
      <w:pPr>
        <w:pStyle w:val="PL"/>
        <w:rPr>
          <w:lang w:val="fr-FR"/>
        </w:rPr>
      </w:pPr>
      <w:r w:rsidRPr="00CF290B">
        <w:rPr>
          <w:lang w:val="fr-FR"/>
        </w:rPr>
        <w:t xml:space="preserve">          - NW_REQ_PDU_SES_MOD</w:t>
      </w:r>
    </w:p>
    <w:p w14:paraId="32EA099A" w14:textId="77777777" w:rsidR="0086296D" w:rsidRDefault="0086296D" w:rsidP="0086296D">
      <w:pPr>
        <w:pStyle w:val="PL"/>
        <w:rPr>
          <w:lang w:val="fr-FR"/>
        </w:rPr>
      </w:pPr>
      <w:r w:rsidRPr="00CF290B">
        <w:rPr>
          <w:lang w:val="fr-FR"/>
        </w:rPr>
        <w:t xml:space="preserve">          - NW_REQ_PDU_SES_REL</w:t>
      </w:r>
    </w:p>
    <w:p w14:paraId="32EA099B" w14:textId="77777777" w:rsidR="00C43287" w:rsidRPr="00EA1C32" w:rsidRDefault="00C43287" w:rsidP="0086296D">
      <w:pPr>
        <w:pStyle w:val="PL"/>
      </w:pPr>
      <w:r>
        <w:rPr>
          <w:lang w:val="fr-FR"/>
        </w:rPr>
        <w:t xml:space="preserve">          </w:t>
      </w:r>
      <w:r w:rsidRPr="00EA1C32">
        <w:t>- EBI_ASSIGNMENT_REQ</w:t>
      </w:r>
    </w:p>
    <w:p w14:paraId="32EA099C" w14:textId="77777777" w:rsidR="0086296D" w:rsidRPr="002E5CBA" w:rsidRDefault="0086296D" w:rsidP="0086296D">
      <w:pPr>
        <w:pStyle w:val="PL"/>
        <w:rPr>
          <w:lang w:val="en-US"/>
        </w:rPr>
      </w:pPr>
      <w:r w:rsidRPr="00EA1C32">
        <w:t xml:space="preserve">      </w:t>
      </w:r>
      <w:r w:rsidRPr="002E5CBA">
        <w:rPr>
          <w:lang w:val="en-US"/>
        </w:rPr>
        <w:t>- type: string</w:t>
      </w:r>
    </w:p>
    <w:p w14:paraId="32EA099D" w14:textId="77777777" w:rsidR="0086296D" w:rsidRPr="002E5CBA" w:rsidRDefault="0086296D" w:rsidP="0086296D">
      <w:pPr>
        <w:pStyle w:val="PL"/>
        <w:rPr>
          <w:lang w:val="en-US"/>
        </w:rPr>
      </w:pPr>
      <w:r w:rsidRPr="002E5CBA">
        <w:rPr>
          <w:lang w:val="en-US"/>
        </w:rPr>
        <w:t xml:space="preserve">        description: &gt;</w:t>
      </w:r>
    </w:p>
    <w:p w14:paraId="32EA099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9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A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A1" w14:textId="77777777" w:rsidR="0086296D" w:rsidRPr="00CF290B" w:rsidRDefault="0086296D" w:rsidP="0086296D">
      <w:pPr>
        <w:pStyle w:val="PL"/>
        <w:rPr>
          <w:lang w:val="fr-FR"/>
        </w:rPr>
      </w:pPr>
      <w:r w:rsidRPr="002E5CBA">
        <w:rPr>
          <w:lang w:val="en-US"/>
        </w:rPr>
        <w:t xml:space="preserve">      </w:t>
      </w:r>
      <w:r w:rsidRPr="00CF290B">
        <w:rPr>
          <w:lang w:val="fr-FR"/>
        </w:rPr>
        <w:t>description: &gt;</w:t>
      </w:r>
    </w:p>
    <w:p w14:paraId="32EA09A2" w14:textId="77777777" w:rsidR="0086296D" w:rsidRPr="00CF290B" w:rsidRDefault="0086296D" w:rsidP="0086296D">
      <w:pPr>
        <w:pStyle w:val="PL"/>
        <w:rPr>
          <w:lang w:val="fr-FR"/>
        </w:rPr>
      </w:pPr>
      <w:r w:rsidRPr="00CF290B">
        <w:rPr>
          <w:lang w:val="fr-FR"/>
        </w:rPr>
        <w:t xml:space="preserve">        Possible values are</w:t>
      </w:r>
    </w:p>
    <w:p w14:paraId="32EA09A3" w14:textId="77777777" w:rsidR="0086296D" w:rsidRPr="00CF290B" w:rsidRDefault="0086296D" w:rsidP="0086296D">
      <w:pPr>
        <w:pStyle w:val="PL"/>
        <w:rPr>
          <w:lang w:val="fr-FR"/>
        </w:rPr>
      </w:pPr>
      <w:r w:rsidRPr="00CF290B">
        <w:rPr>
          <w:lang w:val="fr-FR"/>
        </w:rPr>
        <w:t xml:space="preserve">        - UE_REQ_PDU_SES_MOD</w:t>
      </w:r>
    </w:p>
    <w:p w14:paraId="32EA09A4" w14:textId="77777777" w:rsidR="0086296D" w:rsidRPr="00CF290B" w:rsidRDefault="0086296D" w:rsidP="0086296D">
      <w:pPr>
        <w:pStyle w:val="PL"/>
        <w:rPr>
          <w:lang w:val="fr-FR"/>
        </w:rPr>
      </w:pPr>
      <w:r w:rsidRPr="00CF290B">
        <w:rPr>
          <w:lang w:val="fr-FR"/>
        </w:rPr>
        <w:t xml:space="preserve">        - UE_REQ_PDU_SES_REL</w:t>
      </w:r>
    </w:p>
    <w:p w14:paraId="32EA09A5" w14:textId="77777777" w:rsidR="0086296D" w:rsidRPr="00CF290B" w:rsidRDefault="0086296D" w:rsidP="0086296D">
      <w:pPr>
        <w:pStyle w:val="PL"/>
        <w:rPr>
          <w:lang w:val="fr-FR"/>
        </w:rPr>
      </w:pPr>
      <w:r w:rsidRPr="00CF290B">
        <w:rPr>
          <w:lang w:val="fr-FR"/>
        </w:rPr>
        <w:t xml:space="preserve">        - PDU_SES_MOB</w:t>
      </w:r>
    </w:p>
    <w:p w14:paraId="32EA09A6" w14:textId="77777777" w:rsidR="0086296D" w:rsidRPr="00CF290B" w:rsidRDefault="0086296D" w:rsidP="0086296D">
      <w:pPr>
        <w:pStyle w:val="PL"/>
        <w:rPr>
          <w:lang w:val="fr-FR"/>
        </w:rPr>
      </w:pPr>
      <w:r w:rsidRPr="00CF290B">
        <w:rPr>
          <w:lang w:val="fr-FR"/>
        </w:rPr>
        <w:t xml:space="preserve">        - NW_REQ_PDU_SES_AUTH</w:t>
      </w:r>
    </w:p>
    <w:p w14:paraId="32EA09A7" w14:textId="77777777" w:rsidR="0086296D" w:rsidRPr="00CF290B" w:rsidRDefault="0086296D" w:rsidP="0086296D">
      <w:pPr>
        <w:pStyle w:val="PL"/>
        <w:rPr>
          <w:lang w:val="fr-FR"/>
        </w:rPr>
      </w:pPr>
      <w:r w:rsidRPr="00CF290B">
        <w:rPr>
          <w:lang w:val="fr-FR"/>
        </w:rPr>
        <w:t xml:space="preserve">        - NW_REQ_PDU_SES_MOD</w:t>
      </w:r>
    </w:p>
    <w:p w14:paraId="32EA09A8" w14:textId="77777777" w:rsidR="0086296D" w:rsidRDefault="0086296D" w:rsidP="0086296D">
      <w:pPr>
        <w:pStyle w:val="PL"/>
        <w:rPr>
          <w:lang w:val="fr-FR"/>
        </w:rPr>
      </w:pPr>
      <w:r w:rsidRPr="00CF290B">
        <w:rPr>
          <w:lang w:val="fr-FR"/>
        </w:rPr>
        <w:t xml:space="preserve">        - NW_REQ_PDU_SES_REL</w:t>
      </w:r>
    </w:p>
    <w:p w14:paraId="32EA09A9" w14:textId="77777777" w:rsidR="00C43287" w:rsidRPr="009204DE" w:rsidRDefault="00C43287" w:rsidP="0086296D">
      <w:pPr>
        <w:pStyle w:val="PL"/>
        <w:rPr>
          <w:lang w:val="fr-FR"/>
        </w:rPr>
      </w:pPr>
      <w:r w:rsidRPr="00CF290B">
        <w:rPr>
          <w:lang w:val="fr-FR"/>
        </w:rPr>
        <w:t xml:space="preserve">        </w:t>
      </w:r>
      <w:r w:rsidRPr="009204DE">
        <w:rPr>
          <w:lang w:val="fr-FR"/>
        </w:rPr>
        <w:t>- EBI_ASSIGNMENT_REQ</w:t>
      </w:r>
    </w:p>
    <w:p w14:paraId="32EA09AA" w14:textId="77777777" w:rsidR="0086296D" w:rsidRPr="009204DE" w:rsidRDefault="0086296D" w:rsidP="0086296D">
      <w:pPr>
        <w:pStyle w:val="PL"/>
        <w:rPr>
          <w:lang w:val="fr-FR"/>
        </w:rPr>
      </w:pPr>
    </w:p>
    <w:p w14:paraId="32EA09AB" w14:textId="77777777" w:rsidR="0086296D" w:rsidRPr="002E5CBA" w:rsidRDefault="0086296D" w:rsidP="0086296D">
      <w:pPr>
        <w:pStyle w:val="PL"/>
        <w:rPr>
          <w:lang w:val="en-US"/>
        </w:rPr>
      </w:pPr>
      <w:r w:rsidRPr="009204DE">
        <w:rPr>
          <w:lang w:val="fr-FR"/>
        </w:rPr>
        <w:t xml:space="preserve">    </w:t>
      </w:r>
      <w:r w:rsidRPr="002E5CBA">
        <w:rPr>
          <w:lang w:val="en-US"/>
        </w:rPr>
        <w:t>NotificationCause:</w:t>
      </w:r>
    </w:p>
    <w:p w14:paraId="32EA09AC" w14:textId="77777777" w:rsidR="0086296D" w:rsidRPr="002E5CBA" w:rsidRDefault="0086296D" w:rsidP="0086296D">
      <w:pPr>
        <w:pStyle w:val="PL"/>
        <w:rPr>
          <w:lang w:val="en-US"/>
        </w:rPr>
      </w:pPr>
      <w:r w:rsidRPr="002E5CBA">
        <w:rPr>
          <w:lang w:val="en-US"/>
        </w:rPr>
        <w:t xml:space="preserve">      anyOf:</w:t>
      </w:r>
    </w:p>
    <w:p w14:paraId="32EA09AD" w14:textId="77777777" w:rsidR="0086296D" w:rsidRPr="002E5CBA" w:rsidRDefault="0086296D" w:rsidP="0086296D">
      <w:pPr>
        <w:pStyle w:val="PL"/>
        <w:rPr>
          <w:lang w:val="en-US"/>
        </w:rPr>
      </w:pPr>
      <w:r w:rsidRPr="002E5CBA">
        <w:rPr>
          <w:lang w:val="en-US"/>
        </w:rPr>
        <w:t xml:space="preserve">      - type: string</w:t>
      </w:r>
    </w:p>
    <w:p w14:paraId="32EA09AE" w14:textId="77777777" w:rsidR="0086296D" w:rsidRPr="002E5CBA" w:rsidRDefault="0086296D" w:rsidP="0086296D">
      <w:pPr>
        <w:pStyle w:val="PL"/>
        <w:rPr>
          <w:lang w:val="en-US"/>
        </w:rPr>
      </w:pPr>
      <w:r w:rsidRPr="002E5CBA">
        <w:rPr>
          <w:lang w:val="en-US"/>
        </w:rPr>
        <w:t xml:space="preserve">        enum:</w:t>
      </w:r>
    </w:p>
    <w:p w14:paraId="32EA09AF" w14:textId="77777777" w:rsidR="0086296D" w:rsidRPr="002E5CBA" w:rsidRDefault="0086296D" w:rsidP="0086296D">
      <w:pPr>
        <w:pStyle w:val="PL"/>
        <w:rPr>
          <w:lang w:val="en-US"/>
        </w:rPr>
      </w:pPr>
      <w:r w:rsidRPr="002E5CBA">
        <w:rPr>
          <w:lang w:val="en-US"/>
        </w:rPr>
        <w:t xml:space="preserve">          - QOS_FULFILLED</w:t>
      </w:r>
    </w:p>
    <w:p w14:paraId="32EA09B0" w14:textId="77777777" w:rsidR="0086296D" w:rsidRPr="002E5CBA" w:rsidRDefault="0086296D" w:rsidP="0086296D">
      <w:pPr>
        <w:pStyle w:val="PL"/>
        <w:rPr>
          <w:lang w:val="en-US"/>
        </w:rPr>
      </w:pPr>
      <w:r w:rsidRPr="002E5CBA">
        <w:rPr>
          <w:lang w:val="en-US"/>
        </w:rPr>
        <w:t xml:space="preserve">          - QOS_NOT_FULFILLED</w:t>
      </w:r>
    </w:p>
    <w:p w14:paraId="32EA09B1" w14:textId="77777777" w:rsidR="0086296D" w:rsidRPr="002E5CBA" w:rsidRDefault="0086296D" w:rsidP="0086296D">
      <w:pPr>
        <w:pStyle w:val="PL"/>
        <w:rPr>
          <w:lang w:val="en-US"/>
        </w:rPr>
      </w:pPr>
      <w:r w:rsidRPr="002E5CBA">
        <w:rPr>
          <w:lang w:val="en-US"/>
        </w:rPr>
        <w:t xml:space="preserve">          - UP_SEC_FULFILLED</w:t>
      </w:r>
    </w:p>
    <w:p w14:paraId="32EA09B2" w14:textId="77777777" w:rsidR="0086296D" w:rsidRPr="002E5CBA" w:rsidRDefault="0086296D" w:rsidP="0086296D">
      <w:pPr>
        <w:pStyle w:val="PL"/>
        <w:rPr>
          <w:lang w:val="en-US"/>
        </w:rPr>
      </w:pPr>
      <w:r w:rsidRPr="002E5CBA">
        <w:rPr>
          <w:lang w:val="en-US"/>
        </w:rPr>
        <w:t xml:space="preserve">          - UP_SEC_NOT_FULFILLED</w:t>
      </w:r>
    </w:p>
    <w:p w14:paraId="32EA09B3" w14:textId="77777777" w:rsidR="0086296D" w:rsidRPr="002E5CBA" w:rsidRDefault="0086296D" w:rsidP="0086296D">
      <w:pPr>
        <w:pStyle w:val="PL"/>
        <w:rPr>
          <w:lang w:val="en-US"/>
        </w:rPr>
      </w:pPr>
      <w:r w:rsidRPr="002E5CBA">
        <w:rPr>
          <w:lang w:val="en-US"/>
        </w:rPr>
        <w:t xml:space="preserve">      - type: string</w:t>
      </w:r>
    </w:p>
    <w:p w14:paraId="32EA09B4" w14:textId="77777777" w:rsidR="0086296D" w:rsidRPr="002E5CBA" w:rsidRDefault="0086296D" w:rsidP="0086296D">
      <w:pPr>
        <w:pStyle w:val="PL"/>
        <w:rPr>
          <w:lang w:val="en-US"/>
        </w:rPr>
      </w:pPr>
      <w:r w:rsidRPr="002E5CBA">
        <w:rPr>
          <w:lang w:val="en-US"/>
        </w:rPr>
        <w:t xml:space="preserve">        description: &gt;</w:t>
      </w:r>
    </w:p>
    <w:p w14:paraId="32EA09B5"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B6"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B7"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B8" w14:textId="77777777" w:rsidR="0086296D" w:rsidRPr="002E5CBA" w:rsidRDefault="0086296D" w:rsidP="0086296D">
      <w:pPr>
        <w:pStyle w:val="PL"/>
        <w:rPr>
          <w:lang w:val="en-US"/>
        </w:rPr>
      </w:pPr>
      <w:r w:rsidRPr="002E5CBA">
        <w:rPr>
          <w:lang w:val="en-US"/>
        </w:rPr>
        <w:t xml:space="preserve">      description: &gt;</w:t>
      </w:r>
    </w:p>
    <w:p w14:paraId="32EA09B9" w14:textId="77777777" w:rsidR="0086296D" w:rsidRPr="002E5CBA" w:rsidRDefault="0086296D" w:rsidP="0086296D">
      <w:pPr>
        <w:pStyle w:val="PL"/>
        <w:rPr>
          <w:lang w:val="en-US"/>
        </w:rPr>
      </w:pPr>
      <w:r w:rsidRPr="002E5CBA">
        <w:rPr>
          <w:lang w:val="en-US"/>
        </w:rPr>
        <w:t xml:space="preserve">        Possible values are</w:t>
      </w:r>
    </w:p>
    <w:p w14:paraId="32EA09BA" w14:textId="77777777" w:rsidR="0086296D" w:rsidRPr="002E5CBA" w:rsidRDefault="0086296D" w:rsidP="0086296D">
      <w:pPr>
        <w:pStyle w:val="PL"/>
        <w:rPr>
          <w:lang w:val="en-US"/>
        </w:rPr>
      </w:pPr>
      <w:r w:rsidRPr="002E5CBA">
        <w:rPr>
          <w:lang w:val="en-US"/>
        </w:rPr>
        <w:t xml:space="preserve">        - QOS_FULFILLED</w:t>
      </w:r>
    </w:p>
    <w:p w14:paraId="32EA09BB" w14:textId="77777777" w:rsidR="0086296D" w:rsidRPr="002E5CBA" w:rsidRDefault="0086296D" w:rsidP="0086296D">
      <w:pPr>
        <w:pStyle w:val="PL"/>
        <w:rPr>
          <w:lang w:val="en-US"/>
        </w:rPr>
      </w:pPr>
      <w:r w:rsidRPr="002E5CBA">
        <w:rPr>
          <w:lang w:val="en-US"/>
        </w:rPr>
        <w:t xml:space="preserve">        - QOS_NOT_FULFILLED</w:t>
      </w:r>
    </w:p>
    <w:p w14:paraId="32EA09BC" w14:textId="77777777" w:rsidR="0086296D" w:rsidRPr="002E5CBA" w:rsidRDefault="0086296D" w:rsidP="0086296D">
      <w:pPr>
        <w:pStyle w:val="PL"/>
        <w:rPr>
          <w:lang w:val="en-US"/>
        </w:rPr>
      </w:pPr>
      <w:r w:rsidRPr="002E5CBA">
        <w:rPr>
          <w:lang w:val="en-US"/>
        </w:rPr>
        <w:t xml:space="preserve">        - UP_SEC_FULFILLED</w:t>
      </w:r>
    </w:p>
    <w:p w14:paraId="32EA09BD" w14:textId="77777777" w:rsidR="0086296D" w:rsidRPr="002E5CBA" w:rsidRDefault="0086296D" w:rsidP="0086296D">
      <w:pPr>
        <w:pStyle w:val="PL"/>
        <w:rPr>
          <w:lang w:val="en-US"/>
        </w:rPr>
      </w:pPr>
      <w:r w:rsidRPr="002E5CBA">
        <w:rPr>
          <w:lang w:val="en-US"/>
        </w:rPr>
        <w:t xml:space="preserve">        - UP_SEC_NOT_FULFILLED</w:t>
      </w:r>
    </w:p>
    <w:p w14:paraId="32EA09BE" w14:textId="77777777" w:rsidR="0086296D" w:rsidRPr="002E5CBA" w:rsidRDefault="0086296D" w:rsidP="0086296D">
      <w:pPr>
        <w:pStyle w:val="PL"/>
        <w:rPr>
          <w:lang w:val="en-US"/>
        </w:rPr>
      </w:pPr>
    </w:p>
    <w:p w14:paraId="32EA09BF" w14:textId="77777777" w:rsidR="0086296D" w:rsidRPr="002E5CBA" w:rsidRDefault="0086296D" w:rsidP="0086296D">
      <w:pPr>
        <w:pStyle w:val="PL"/>
        <w:rPr>
          <w:lang w:val="en-US"/>
        </w:rPr>
      </w:pPr>
      <w:r w:rsidRPr="002E5CBA">
        <w:rPr>
          <w:lang w:val="en-US"/>
        </w:rPr>
        <w:t xml:space="preserve">    Cause:</w:t>
      </w:r>
    </w:p>
    <w:p w14:paraId="32EA09C0" w14:textId="77777777" w:rsidR="0086296D" w:rsidRPr="002E5CBA" w:rsidRDefault="0086296D" w:rsidP="0086296D">
      <w:pPr>
        <w:pStyle w:val="PL"/>
        <w:rPr>
          <w:lang w:val="en-US"/>
        </w:rPr>
      </w:pPr>
      <w:r w:rsidRPr="002E5CBA">
        <w:rPr>
          <w:lang w:val="en-US"/>
        </w:rPr>
        <w:t xml:space="preserve">      anyOf:</w:t>
      </w:r>
    </w:p>
    <w:p w14:paraId="32EA09C1" w14:textId="77777777" w:rsidR="0086296D" w:rsidRPr="002E5CBA" w:rsidRDefault="0086296D" w:rsidP="0086296D">
      <w:pPr>
        <w:pStyle w:val="PL"/>
        <w:rPr>
          <w:lang w:val="en-US"/>
        </w:rPr>
      </w:pPr>
      <w:r w:rsidRPr="002E5CBA">
        <w:rPr>
          <w:lang w:val="en-US"/>
        </w:rPr>
        <w:t xml:space="preserve">      - type: string</w:t>
      </w:r>
    </w:p>
    <w:p w14:paraId="32EA09C2" w14:textId="77777777" w:rsidR="0086296D" w:rsidRPr="002E5CBA" w:rsidRDefault="0086296D" w:rsidP="0086296D">
      <w:pPr>
        <w:pStyle w:val="PL"/>
        <w:rPr>
          <w:lang w:val="en-US"/>
        </w:rPr>
      </w:pPr>
      <w:r w:rsidRPr="002E5CBA">
        <w:rPr>
          <w:lang w:val="en-US"/>
        </w:rPr>
        <w:t xml:space="preserve">        enum:</w:t>
      </w:r>
    </w:p>
    <w:p w14:paraId="32EA09C3" w14:textId="77777777" w:rsidR="0086296D" w:rsidRPr="002E5CBA" w:rsidRDefault="0086296D" w:rsidP="0086296D">
      <w:pPr>
        <w:pStyle w:val="PL"/>
        <w:rPr>
          <w:lang w:val="en-US"/>
        </w:rPr>
      </w:pPr>
      <w:r w:rsidRPr="002E5CBA">
        <w:rPr>
          <w:lang w:val="en-US"/>
        </w:rPr>
        <w:t xml:space="preserve">          - REL_DUE_TO_HO</w:t>
      </w:r>
    </w:p>
    <w:p w14:paraId="32EA09C4" w14:textId="77777777" w:rsidR="0086296D" w:rsidRPr="002E5CBA" w:rsidRDefault="0086296D" w:rsidP="0086296D">
      <w:pPr>
        <w:pStyle w:val="PL"/>
        <w:rPr>
          <w:lang w:val="en-US"/>
        </w:rPr>
      </w:pPr>
      <w:r w:rsidRPr="002E5CBA">
        <w:rPr>
          <w:lang w:val="en-US"/>
        </w:rPr>
        <w:t xml:space="preserve">          - EPS_FALLBACK</w:t>
      </w:r>
    </w:p>
    <w:p w14:paraId="32EA09C5" w14:textId="77777777" w:rsidR="0086296D" w:rsidRDefault="0086296D" w:rsidP="0086296D">
      <w:pPr>
        <w:pStyle w:val="PL"/>
        <w:rPr>
          <w:lang w:val="en-US"/>
        </w:rPr>
      </w:pPr>
      <w:r w:rsidRPr="002E5CBA">
        <w:rPr>
          <w:lang w:val="en-US"/>
        </w:rPr>
        <w:t xml:space="preserve">          - REL_DUE_TO_UP_SEC</w:t>
      </w:r>
    </w:p>
    <w:p w14:paraId="32EA09C6"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C7" w14:textId="6B4DC552"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C8" w14:textId="77777777" w:rsidR="0086296D" w:rsidRDefault="0086296D" w:rsidP="0086296D">
      <w:pPr>
        <w:pStyle w:val="PL"/>
      </w:pPr>
      <w:r>
        <w:rPr>
          <w:lang w:val="en-US"/>
        </w:rPr>
        <w:t xml:space="preserve">          - </w:t>
      </w:r>
      <w:r>
        <w:t>REL_DUE_TO_REAC</w:t>
      </w:r>
      <w:r w:rsidR="00E45AA2">
        <w:t>T</w:t>
      </w:r>
      <w:r>
        <w:t>IVATION</w:t>
      </w:r>
    </w:p>
    <w:p w14:paraId="32EA09C9" w14:textId="77777777" w:rsidR="00615961" w:rsidRDefault="00615961" w:rsidP="0086296D">
      <w:pPr>
        <w:pStyle w:val="PL"/>
      </w:pPr>
      <w:r>
        <w:rPr>
          <w:lang w:val="en-US"/>
        </w:rPr>
        <w:t xml:space="preserve">          - </w:t>
      </w:r>
      <w:r>
        <w:t>5G_AN_NOT_RESPONDING</w:t>
      </w:r>
    </w:p>
    <w:p w14:paraId="32EA09CA" w14:textId="42E27086"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0403AE42" w14:textId="75660EBF" w:rsidR="00351EA4" w:rsidRDefault="00351EA4" w:rsidP="0086296D">
      <w:pPr>
        <w:pStyle w:val="PL"/>
      </w:pPr>
      <w:r>
        <w:rPr>
          <w:lang w:val="en-US"/>
        </w:rPr>
        <w:t xml:space="preserve">          - </w:t>
      </w:r>
      <w:r>
        <w:t>REL_DUE_TO_DUPLICATE_SESSION_ID</w:t>
      </w:r>
    </w:p>
    <w:p w14:paraId="6A67514E" w14:textId="4027B96D" w:rsidR="0038117E" w:rsidRDefault="0038117E" w:rsidP="0038117E">
      <w:pPr>
        <w:pStyle w:val="PL"/>
      </w:pPr>
      <w:r>
        <w:rPr>
          <w:lang w:val="en-US"/>
        </w:rPr>
        <w:t xml:space="preserve">          - </w:t>
      </w:r>
      <w:r>
        <w:t>PDU_SESSION_STATUS_MISMATCH</w:t>
      </w:r>
    </w:p>
    <w:p w14:paraId="2D327FEF" w14:textId="43938888" w:rsidR="008670DC" w:rsidRDefault="008670DC" w:rsidP="008670DC">
      <w:pPr>
        <w:pStyle w:val="PL"/>
      </w:pPr>
      <w:r>
        <w:rPr>
          <w:lang w:val="en-US"/>
        </w:rPr>
        <w:t xml:space="preserve">          - </w:t>
      </w:r>
      <w:r>
        <w:t>HO_FAILURE</w:t>
      </w:r>
    </w:p>
    <w:p w14:paraId="0DE9A6FF" w14:textId="66C01AEC" w:rsidR="00E25195" w:rsidRDefault="00E25195" w:rsidP="008670DC">
      <w:pPr>
        <w:pStyle w:val="PL"/>
      </w:pPr>
      <w:r w:rsidRPr="002E5CBA">
        <w:rPr>
          <w:lang w:val="en-US"/>
        </w:rPr>
        <w:t xml:space="preserve">          </w:t>
      </w:r>
      <w:r>
        <w:rPr>
          <w:lang w:val="en-US"/>
        </w:rPr>
        <w:t xml:space="preserve">- </w:t>
      </w:r>
      <w:r>
        <w:t>INSUFFICIENT_UP_RESOURCES</w:t>
      </w:r>
    </w:p>
    <w:p w14:paraId="72D5D03C" w14:textId="156D4C21" w:rsidR="009A4057" w:rsidRPr="00B971AE" w:rsidRDefault="009A4057" w:rsidP="008670DC">
      <w:pPr>
        <w:pStyle w:val="PL"/>
        <w:rPr>
          <w:lang w:val="en-US"/>
        </w:rPr>
      </w:pPr>
      <w:r>
        <w:rPr>
          <w:lang w:val="en-US"/>
        </w:rPr>
        <w:t xml:space="preserve">          - </w:t>
      </w:r>
      <w:r w:rsidRPr="00EA2206">
        <w:t>PDU_SESSION_</w:t>
      </w:r>
      <w:r>
        <w:t>HANDED_OVER</w:t>
      </w:r>
    </w:p>
    <w:p w14:paraId="32EA09CB" w14:textId="77777777" w:rsidR="0086296D" w:rsidRPr="002E5CBA" w:rsidRDefault="0086296D" w:rsidP="0086296D">
      <w:pPr>
        <w:pStyle w:val="PL"/>
        <w:rPr>
          <w:lang w:val="en-US"/>
        </w:rPr>
      </w:pPr>
      <w:r w:rsidRPr="002E5CBA">
        <w:rPr>
          <w:lang w:val="en-US"/>
        </w:rPr>
        <w:t xml:space="preserve">      - type: string</w:t>
      </w:r>
    </w:p>
    <w:p w14:paraId="32EA09CC" w14:textId="77777777" w:rsidR="0086296D" w:rsidRPr="002E5CBA" w:rsidRDefault="0086296D" w:rsidP="0086296D">
      <w:pPr>
        <w:pStyle w:val="PL"/>
        <w:rPr>
          <w:lang w:val="en-US"/>
        </w:rPr>
      </w:pPr>
      <w:r w:rsidRPr="002E5CBA">
        <w:rPr>
          <w:lang w:val="en-US"/>
        </w:rPr>
        <w:t xml:space="preserve">        description: &gt;</w:t>
      </w:r>
    </w:p>
    <w:p w14:paraId="32EA09CD"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CE"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CF"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D0" w14:textId="77777777" w:rsidR="0086296D" w:rsidRPr="002E5CBA" w:rsidRDefault="0086296D" w:rsidP="0086296D">
      <w:pPr>
        <w:pStyle w:val="PL"/>
        <w:rPr>
          <w:lang w:val="en-US"/>
        </w:rPr>
      </w:pPr>
      <w:r w:rsidRPr="002E5CBA">
        <w:rPr>
          <w:lang w:val="en-US"/>
        </w:rPr>
        <w:lastRenderedPageBreak/>
        <w:t xml:space="preserve">      description: &gt;</w:t>
      </w:r>
    </w:p>
    <w:p w14:paraId="32EA09D1" w14:textId="77777777" w:rsidR="0086296D" w:rsidRPr="002E5CBA" w:rsidRDefault="0086296D" w:rsidP="0086296D">
      <w:pPr>
        <w:pStyle w:val="PL"/>
        <w:rPr>
          <w:lang w:val="en-US"/>
        </w:rPr>
      </w:pPr>
      <w:r w:rsidRPr="002E5CBA">
        <w:rPr>
          <w:lang w:val="en-US"/>
        </w:rPr>
        <w:t xml:space="preserve">        Possible values are</w:t>
      </w:r>
    </w:p>
    <w:p w14:paraId="32EA09D2" w14:textId="77777777" w:rsidR="0086296D" w:rsidRPr="002E5CBA" w:rsidRDefault="0086296D" w:rsidP="0086296D">
      <w:pPr>
        <w:pStyle w:val="PL"/>
        <w:rPr>
          <w:lang w:val="en-US"/>
        </w:rPr>
      </w:pPr>
      <w:r w:rsidRPr="002E5CBA">
        <w:rPr>
          <w:lang w:val="en-US"/>
        </w:rPr>
        <w:t xml:space="preserve">        - REL_DUE_TO_HO</w:t>
      </w:r>
    </w:p>
    <w:p w14:paraId="32EA09D3" w14:textId="77777777" w:rsidR="0086296D" w:rsidRPr="002E5CBA" w:rsidRDefault="0086296D" w:rsidP="0086296D">
      <w:pPr>
        <w:pStyle w:val="PL"/>
        <w:rPr>
          <w:lang w:val="en-US"/>
        </w:rPr>
      </w:pPr>
      <w:r w:rsidRPr="002E5CBA">
        <w:rPr>
          <w:lang w:val="en-US"/>
        </w:rPr>
        <w:t xml:space="preserve">        - EPS_FALLBACK</w:t>
      </w:r>
    </w:p>
    <w:p w14:paraId="32EA09D4" w14:textId="77777777" w:rsidR="0086296D" w:rsidRDefault="0086296D" w:rsidP="0086296D">
      <w:pPr>
        <w:pStyle w:val="PL"/>
        <w:rPr>
          <w:lang w:val="en-US"/>
        </w:rPr>
      </w:pPr>
      <w:r w:rsidRPr="002E5CBA">
        <w:rPr>
          <w:lang w:val="en-US"/>
        </w:rPr>
        <w:t xml:space="preserve">        - REL_DUE_TO_UP_SEC</w:t>
      </w:r>
    </w:p>
    <w:p w14:paraId="32EA09D5"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D6" w14:textId="2197D8AC"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D7" w14:textId="77777777" w:rsidR="0086296D" w:rsidRDefault="0086296D" w:rsidP="0086296D">
      <w:pPr>
        <w:pStyle w:val="PL"/>
      </w:pPr>
      <w:r>
        <w:rPr>
          <w:lang w:val="en-US"/>
        </w:rPr>
        <w:t xml:space="preserve">        - </w:t>
      </w:r>
      <w:r>
        <w:t>REL_DUE_TO_REAC</w:t>
      </w:r>
      <w:r w:rsidR="00E45AA2">
        <w:t>T</w:t>
      </w:r>
      <w:r>
        <w:t>IVATION</w:t>
      </w:r>
    </w:p>
    <w:p w14:paraId="32EA09D8" w14:textId="77777777" w:rsidR="00615961" w:rsidRDefault="00615961" w:rsidP="0086296D">
      <w:pPr>
        <w:pStyle w:val="PL"/>
      </w:pPr>
      <w:r>
        <w:rPr>
          <w:lang w:val="en-US"/>
        </w:rPr>
        <w:t xml:space="preserve">        - </w:t>
      </w:r>
      <w:r>
        <w:t>5G_AN_NOT_RESPONDING</w:t>
      </w:r>
    </w:p>
    <w:p w14:paraId="32EA09D9" w14:textId="07EE5B85"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5E39A7B9" w14:textId="045BF232" w:rsidR="00351EA4" w:rsidRDefault="00351EA4" w:rsidP="0086296D">
      <w:pPr>
        <w:pStyle w:val="PL"/>
      </w:pPr>
      <w:r>
        <w:rPr>
          <w:lang w:val="en-US"/>
        </w:rPr>
        <w:t xml:space="preserve">        - </w:t>
      </w:r>
      <w:r>
        <w:t>REL_DUE_TO_DUPLICATE_SESSION_ID</w:t>
      </w:r>
    </w:p>
    <w:p w14:paraId="555CA905" w14:textId="2DA22C23" w:rsidR="0038117E" w:rsidRDefault="0038117E" w:rsidP="0086296D">
      <w:pPr>
        <w:pStyle w:val="PL"/>
      </w:pPr>
      <w:r>
        <w:rPr>
          <w:lang w:val="en-US"/>
        </w:rPr>
        <w:t xml:space="preserve">        - </w:t>
      </w:r>
      <w:r>
        <w:t>PDU_SESSION_STATUS_MISMATCH</w:t>
      </w:r>
    </w:p>
    <w:p w14:paraId="41840738" w14:textId="7E92639C" w:rsidR="008670DC" w:rsidRDefault="008670DC" w:rsidP="0086296D">
      <w:pPr>
        <w:pStyle w:val="PL"/>
      </w:pPr>
      <w:r>
        <w:rPr>
          <w:lang w:val="en-US"/>
        </w:rPr>
        <w:t xml:space="preserve">        - </w:t>
      </w:r>
      <w:r>
        <w:t>HO_FAILURE</w:t>
      </w:r>
    </w:p>
    <w:p w14:paraId="51045494" w14:textId="4C35AA69" w:rsidR="001E2E66" w:rsidRDefault="001E2E66" w:rsidP="0086296D">
      <w:pPr>
        <w:pStyle w:val="PL"/>
      </w:pPr>
      <w:r>
        <w:rPr>
          <w:lang w:val="en-US"/>
        </w:rPr>
        <w:t xml:space="preserve">        - </w:t>
      </w:r>
      <w:r>
        <w:t>INSUFFICIENT_UP_RESOURCES</w:t>
      </w:r>
    </w:p>
    <w:p w14:paraId="41D755A9" w14:textId="77534092" w:rsidR="009A4057" w:rsidRPr="008670DC" w:rsidRDefault="009A4057" w:rsidP="0086296D">
      <w:pPr>
        <w:pStyle w:val="PL"/>
        <w:rPr>
          <w:lang w:val="en-US"/>
        </w:rPr>
      </w:pPr>
      <w:r>
        <w:rPr>
          <w:lang w:val="en-US"/>
        </w:rPr>
        <w:t xml:space="preserve">        - </w:t>
      </w:r>
      <w:r w:rsidRPr="00EA2206">
        <w:t>PDU_SESSION_</w:t>
      </w:r>
      <w:r>
        <w:t>HANDED_OVER</w:t>
      </w:r>
    </w:p>
    <w:p w14:paraId="32EA09DA" w14:textId="77777777" w:rsidR="0086296D" w:rsidRPr="002E5CBA" w:rsidRDefault="0086296D" w:rsidP="0086296D">
      <w:pPr>
        <w:pStyle w:val="PL"/>
        <w:rPr>
          <w:lang w:val="en-US"/>
        </w:rPr>
      </w:pPr>
    </w:p>
    <w:p w14:paraId="32EA09DB" w14:textId="77777777" w:rsidR="0086296D" w:rsidRPr="002E5CBA" w:rsidRDefault="0086296D" w:rsidP="0086296D">
      <w:pPr>
        <w:pStyle w:val="PL"/>
        <w:rPr>
          <w:lang w:val="en-US"/>
        </w:rPr>
      </w:pPr>
      <w:r w:rsidRPr="002E5CBA">
        <w:rPr>
          <w:lang w:val="en-US"/>
        </w:rPr>
        <w:t xml:space="preserve">    ResourceStatus:</w:t>
      </w:r>
    </w:p>
    <w:p w14:paraId="32EA09DC" w14:textId="77777777" w:rsidR="0086296D" w:rsidRPr="002E5CBA" w:rsidRDefault="0086296D" w:rsidP="0086296D">
      <w:pPr>
        <w:pStyle w:val="PL"/>
        <w:rPr>
          <w:lang w:val="en-US"/>
        </w:rPr>
      </w:pPr>
      <w:r w:rsidRPr="002E5CBA">
        <w:rPr>
          <w:lang w:val="en-US"/>
        </w:rPr>
        <w:t xml:space="preserve">      anyOf:</w:t>
      </w:r>
    </w:p>
    <w:p w14:paraId="32EA09DD" w14:textId="77777777" w:rsidR="0086296D" w:rsidRPr="002E5CBA" w:rsidRDefault="0086296D" w:rsidP="0086296D">
      <w:pPr>
        <w:pStyle w:val="PL"/>
        <w:rPr>
          <w:lang w:val="en-US"/>
        </w:rPr>
      </w:pPr>
      <w:r w:rsidRPr="002E5CBA">
        <w:rPr>
          <w:lang w:val="en-US"/>
        </w:rPr>
        <w:t xml:space="preserve">      - type: string</w:t>
      </w:r>
    </w:p>
    <w:p w14:paraId="32EA09DE" w14:textId="77777777" w:rsidR="0086296D" w:rsidRPr="002E5CBA" w:rsidRDefault="0086296D" w:rsidP="0086296D">
      <w:pPr>
        <w:pStyle w:val="PL"/>
        <w:rPr>
          <w:lang w:val="en-US"/>
        </w:rPr>
      </w:pPr>
      <w:r w:rsidRPr="002E5CBA">
        <w:rPr>
          <w:lang w:val="en-US"/>
        </w:rPr>
        <w:t xml:space="preserve">        enum:</w:t>
      </w:r>
    </w:p>
    <w:p w14:paraId="32EA09DF" w14:textId="77777777" w:rsidR="0086296D" w:rsidRPr="002E5CBA" w:rsidRDefault="0086296D" w:rsidP="0086296D">
      <w:pPr>
        <w:pStyle w:val="PL"/>
        <w:rPr>
          <w:lang w:val="en-US"/>
        </w:rPr>
      </w:pPr>
      <w:r w:rsidRPr="002E5CBA">
        <w:rPr>
          <w:lang w:val="en-US"/>
        </w:rPr>
        <w:t xml:space="preserve">          - RELEASED</w:t>
      </w:r>
    </w:p>
    <w:p w14:paraId="32EA09E0" w14:textId="77777777" w:rsidR="0086296D" w:rsidRPr="002E5CBA" w:rsidRDefault="0086296D" w:rsidP="0086296D">
      <w:pPr>
        <w:pStyle w:val="PL"/>
        <w:rPr>
          <w:lang w:val="en-US"/>
        </w:rPr>
      </w:pPr>
      <w:r w:rsidRPr="002E5CBA">
        <w:rPr>
          <w:lang w:val="en-US"/>
        </w:rPr>
        <w:t xml:space="preserve">      - type: string</w:t>
      </w:r>
    </w:p>
    <w:p w14:paraId="32EA09E1" w14:textId="77777777" w:rsidR="0086296D" w:rsidRPr="002E5CBA" w:rsidRDefault="0086296D" w:rsidP="0086296D">
      <w:pPr>
        <w:pStyle w:val="PL"/>
        <w:rPr>
          <w:lang w:val="en-US"/>
        </w:rPr>
      </w:pPr>
      <w:r w:rsidRPr="002E5CBA">
        <w:rPr>
          <w:lang w:val="en-US"/>
        </w:rPr>
        <w:t xml:space="preserve">        description: &gt;</w:t>
      </w:r>
    </w:p>
    <w:p w14:paraId="32EA09E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E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E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E5" w14:textId="77777777" w:rsidR="0086296D" w:rsidRPr="002E5CBA" w:rsidRDefault="0086296D" w:rsidP="0086296D">
      <w:pPr>
        <w:pStyle w:val="PL"/>
        <w:rPr>
          <w:lang w:val="en-US"/>
        </w:rPr>
      </w:pPr>
      <w:r w:rsidRPr="002E5CBA">
        <w:rPr>
          <w:lang w:val="en-US"/>
        </w:rPr>
        <w:t xml:space="preserve">      description: &gt;</w:t>
      </w:r>
    </w:p>
    <w:p w14:paraId="32EA09E6" w14:textId="77777777" w:rsidR="0086296D" w:rsidRPr="002E5CBA" w:rsidRDefault="0086296D" w:rsidP="0086296D">
      <w:pPr>
        <w:pStyle w:val="PL"/>
        <w:rPr>
          <w:lang w:val="en-US"/>
        </w:rPr>
      </w:pPr>
      <w:r w:rsidRPr="002E5CBA">
        <w:rPr>
          <w:lang w:val="en-US"/>
        </w:rPr>
        <w:t xml:space="preserve">        Possible values are</w:t>
      </w:r>
    </w:p>
    <w:p w14:paraId="32EA09E7" w14:textId="77777777" w:rsidR="0086296D" w:rsidRPr="002E5CBA" w:rsidRDefault="0086296D" w:rsidP="0086296D">
      <w:pPr>
        <w:pStyle w:val="PL"/>
        <w:rPr>
          <w:lang w:val="en-US"/>
        </w:rPr>
      </w:pPr>
      <w:r w:rsidRPr="002E5CBA">
        <w:rPr>
          <w:lang w:val="en-US"/>
        </w:rPr>
        <w:t xml:space="preserve">        - RELEASED</w:t>
      </w:r>
    </w:p>
    <w:p w14:paraId="32EA09E8" w14:textId="77777777" w:rsidR="0086296D" w:rsidRPr="002E5CBA" w:rsidRDefault="0086296D" w:rsidP="0086296D">
      <w:pPr>
        <w:pStyle w:val="PL"/>
        <w:rPr>
          <w:lang w:val="en-US"/>
        </w:rPr>
      </w:pPr>
    </w:p>
    <w:p w14:paraId="32EA09E9" w14:textId="77777777" w:rsidR="0086296D" w:rsidRPr="002E5CBA" w:rsidRDefault="0086296D" w:rsidP="0086296D">
      <w:pPr>
        <w:pStyle w:val="PL"/>
        <w:rPr>
          <w:lang w:val="en-US"/>
        </w:rPr>
      </w:pPr>
      <w:r w:rsidRPr="002E5CBA">
        <w:rPr>
          <w:lang w:val="en-US"/>
        </w:rPr>
        <w:t xml:space="preserve">    DnnSelectionMode:</w:t>
      </w:r>
    </w:p>
    <w:p w14:paraId="32EA09EA" w14:textId="77777777" w:rsidR="0086296D" w:rsidRPr="002E5CBA" w:rsidRDefault="0086296D" w:rsidP="0086296D">
      <w:pPr>
        <w:pStyle w:val="PL"/>
        <w:rPr>
          <w:lang w:val="en-US"/>
        </w:rPr>
      </w:pPr>
      <w:r w:rsidRPr="002E5CBA">
        <w:rPr>
          <w:lang w:val="en-US"/>
        </w:rPr>
        <w:t xml:space="preserve">      anyOf:</w:t>
      </w:r>
    </w:p>
    <w:p w14:paraId="32EA09EB" w14:textId="77777777" w:rsidR="0086296D" w:rsidRPr="002E5CBA" w:rsidRDefault="0086296D" w:rsidP="0086296D">
      <w:pPr>
        <w:pStyle w:val="PL"/>
        <w:rPr>
          <w:lang w:val="en-US"/>
        </w:rPr>
      </w:pPr>
      <w:r w:rsidRPr="002E5CBA">
        <w:rPr>
          <w:lang w:val="en-US"/>
        </w:rPr>
        <w:t xml:space="preserve">      - type: string</w:t>
      </w:r>
    </w:p>
    <w:p w14:paraId="32EA09EC" w14:textId="77777777" w:rsidR="0086296D" w:rsidRPr="002E5CBA" w:rsidRDefault="0086296D" w:rsidP="0086296D">
      <w:pPr>
        <w:pStyle w:val="PL"/>
        <w:rPr>
          <w:lang w:val="en-US"/>
        </w:rPr>
      </w:pPr>
      <w:r w:rsidRPr="002E5CBA">
        <w:rPr>
          <w:lang w:val="en-US"/>
        </w:rPr>
        <w:t xml:space="preserve">        enum:</w:t>
      </w:r>
    </w:p>
    <w:p w14:paraId="32EA09ED" w14:textId="77777777" w:rsidR="0086296D" w:rsidRPr="002E5CBA" w:rsidRDefault="0086296D" w:rsidP="0086296D">
      <w:pPr>
        <w:pStyle w:val="PL"/>
        <w:rPr>
          <w:lang w:val="en-US"/>
        </w:rPr>
      </w:pPr>
      <w:r w:rsidRPr="002E5CBA">
        <w:rPr>
          <w:lang w:val="en-US"/>
        </w:rPr>
        <w:t xml:space="preserve">          - VERIFIED</w:t>
      </w:r>
    </w:p>
    <w:p w14:paraId="32EA09EE" w14:textId="77777777" w:rsidR="0086296D" w:rsidRPr="002E5CBA" w:rsidRDefault="0086296D" w:rsidP="0086296D">
      <w:pPr>
        <w:pStyle w:val="PL"/>
        <w:rPr>
          <w:lang w:val="en-US"/>
        </w:rPr>
      </w:pPr>
      <w:r w:rsidRPr="002E5CBA">
        <w:rPr>
          <w:lang w:val="en-US"/>
        </w:rPr>
        <w:t xml:space="preserve">          - UE_DNN_NOT_VERIFIED</w:t>
      </w:r>
    </w:p>
    <w:p w14:paraId="32EA09EF" w14:textId="77777777" w:rsidR="0086296D" w:rsidRPr="002E5CBA" w:rsidRDefault="0086296D" w:rsidP="0086296D">
      <w:pPr>
        <w:pStyle w:val="PL"/>
        <w:rPr>
          <w:lang w:val="en-US"/>
        </w:rPr>
      </w:pPr>
      <w:r w:rsidRPr="002E5CBA">
        <w:rPr>
          <w:lang w:val="en-US"/>
        </w:rPr>
        <w:t xml:space="preserve">          - NW_DNN_NOT_VERIFIED</w:t>
      </w:r>
    </w:p>
    <w:p w14:paraId="32EA09F0" w14:textId="77777777" w:rsidR="0086296D" w:rsidRPr="002E5CBA" w:rsidRDefault="0086296D" w:rsidP="0086296D">
      <w:pPr>
        <w:pStyle w:val="PL"/>
        <w:rPr>
          <w:lang w:val="en-US"/>
        </w:rPr>
      </w:pPr>
      <w:r w:rsidRPr="002E5CBA">
        <w:rPr>
          <w:lang w:val="en-US"/>
        </w:rPr>
        <w:t xml:space="preserve">      - type: string</w:t>
      </w:r>
    </w:p>
    <w:p w14:paraId="32EA09F1" w14:textId="77777777" w:rsidR="0086296D" w:rsidRPr="002E5CBA" w:rsidRDefault="0086296D" w:rsidP="0086296D">
      <w:pPr>
        <w:pStyle w:val="PL"/>
        <w:rPr>
          <w:lang w:val="en-US"/>
        </w:rPr>
      </w:pPr>
      <w:r w:rsidRPr="002E5CBA">
        <w:rPr>
          <w:lang w:val="en-US"/>
        </w:rPr>
        <w:t xml:space="preserve">        description: &gt;</w:t>
      </w:r>
    </w:p>
    <w:p w14:paraId="32EA09F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F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F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F5" w14:textId="77777777" w:rsidR="0086296D" w:rsidRPr="002E5CBA" w:rsidRDefault="0086296D" w:rsidP="0086296D">
      <w:pPr>
        <w:pStyle w:val="PL"/>
        <w:rPr>
          <w:lang w:val="en-US"/>
        </w:rPr>
      </w:pPr>
      <w:r w:rsidRPr="002E5CBA">
        <w:rPr>
          <w:lang w:val="en-US"/>
        </w:rPr>
        <w:t xml:space="preserve">      description: &gt;</w:t>
      </w:r>
    </w:p>
    <w:p w14:paraId="32EA09F6" w14:textId="77777777" w:rsidR="0086296D" w:rsidRPr="002E5CBA" w:rsidRDefault="0086296D" w:rsidP="0086296D">
      <w:pPr>
        <w:pStyle w:val="PL"/>
        <w:rPr>
          <w:lang w:val="en-US"/>
        </w:rPr>
      </w:pPr>
      <w:r w:rsidRPr="002E5CBA">
        <w:rPr>
          <w:lang w:val="en-US"/>
        </w:rPr>
        <w:t xml:space="preserve">        Possible values are</w:t>
      </w:r>
    </w:p>
    <w:p w14:paraId="32EA09F7" w14:textId="77777777" w:rsidR="0086296D" w:rsidRPr="002E5CBA" w:rsidRDefault="0086296D" w:rsidP="0086296D">
      <w:pPr>
        <w:pStyle w:val="PL"/>
        <w:rPr>
          <w:lang w:val="en-US"/>
        </w:rPr>
      </w:pPr>
      <w:r w:rsidRPr="002E5CBA">
        <w:rPr>
          <w:lang w:val="en-US"/>
        </w:rPr>
        <w:t xml:space="preserve">        - VERIFIED</w:t>
      </w:r>
    </w:p>
    <w:p w14:paraId="32EA09F8" w14:textId="77777777" w:rsidR="0086296D" w:rsidRPr="002E5CBA" w:rsidRDefault="0086296D" w:rsidP="0086296D">
      <w:pPr>
        <w:pStyle w:val="PL"/>
        <w:rPr>
          <w:lang w:val="en-US"/>
        </w:rPr>
      </w:pPr>
      <w:r w:rsidRPr="002E5CBA">
        <w:rPr>
          <w:lang w:val="en-US"/>
        </w:rPr>
        <w:t xml:space="preserve">        - UE_DNN_NOT_VERIFIED</w:t>
      </w:r>
    </w:p>
    <w:p w14:paraId="32EA09F9" w14:textId="77777777" w:rsidR="0086296D" w:rsidRPr="002E5CBA" w:rsidRDefault="0086296D" w:rsidP="0086296D">
      <w:pPr>
        <w:pStyle w:val="PL"/>
        <w:rPr>
          <w:lang w:val="en-US"/>
        </w:rPr>
      </w:pPr>
      <w:r w:rsidRPr="002E5CBA">
        <w:rPr>
          <w:lang w:val="en-US"/>
        </w:rPr>
        <w:t xml:space="preserve">        - NW_DNN_NOT_VERIFIED</w:t>
      </w:r>
    </w:p>
    <w:p w14:paraId="32EA09FA" w14:textId="77777777" w:rsidR="0086296D" w:rsidRDefault="0086296D" w:rsidP="0086296D">
      <w:pPr>
        <w:pStyle w:val="PL"/>
        <w:rPr>
          <w:lang w:val="en-US"/>
        </w:rPr>
      </w:pPr>
    </w:p>
    <w:p w14:paraId="32EA09FB" w14:textId="77777777" w:rsidR="00EF3507" w:rsidRPr="002E5CBA" w:rsidRDefault="00EF3507" w:rsidP="00EF3507">
      <w:pPr>
        <w:pStyle w:val="PL"/>
        <w:rPr>
          <w:lang w:val="en-US"/>
        </w:rPr>
      </w:pPr>
      <w:r w:rsidRPr="002E5CBA">
        <w:rPr>
          <w:lang w:val="en-US"/>
        </w:rPr>
        <w:t xml:space="preserve">    </w:t>
      </w:r>
      <w:r>
        <w:rPr>
          <w:lang w:val="en-US"/>
        </w:rPr>
        <w:t>EpsInterworkingIndication</w:t>
      </w:r>
      <w:r w:rsidRPr="002E5CBA">
        <w:rPr>
          <w:lang w:val="en-US"/>
        </w:rPr>
        <w:t>:</w:t>
      </w:r>
    </w:p>
    <w:p w14:paraId="32EA09FC" w14:textId="77777777" w:rsidR="00EF3507" w:rsidRPr="002E5CBA" w:rsidRDefault="00EF3507" w:rsidP="00EF3507">
      <w:pPr>
        <w:pStyle w:val="PL"/>
        <w:rPr>
          <w:lang w:val="en-US"/>
        </w:rPr>
      </w:pPr>
      <w:r w:rsidRPr="002E5CBA">
        <w:rPr>
          <w:lang w:val="en-US"/>
        </w:rPr>
        <w:t xml:space="preserve">      anyOf:</w:t>
      </w:r>
    </w:p>
    <w:p w14:paraId="32EA09FD" w14:textId="77777777" w:rsidR="00EF3507" w:rsidRPr="002E5CBA" w:rsidRDefault="00EF3507" w:rsidP="00EF3507">
      <w:pPr>
        <w:pStyle w:val="PL"/>
        <w:rPr>
          <w:lang w:val="en-US"/>
        </w:rPr>
      </w:pPr>
      <w:r w:rsidRPr="002E5CBA">
        <w:rPr>
          <w:lang w:val="en-US"/>
        </w:rPr>
        <w:t xml:space="preserve">      - type: string</w:t>
      </w:r>
    </w:p>
    <w:p w14:paraId="32EA09FE" w14:textId="77777777" w:rsidR="00EF3507" w:rsidRPr="002E5CBA" w:rsidRDefault="00EF3507" w:rsidP="00EF3507">
      <w:pPr>
        <w:pStyle w:val="PL"/>
        <w:rPr>
          <w:lang w:val="en-US"/>
        </w:rPr>
      </w:pPr>
      <w:r w:rsidRPr="002E5CBA">
        <w:rPr>
          <w:lang w:val="en-US"/>
        </w:rPr>
        <w:t xml:space="preserve">        enum:</w:t>
      </w:r>
    </w:p>
    <w:p w14:paraId="32EA09FF" w14:textId="77777777" w:rsidR="00EF3507" w:rsidRPr="002E5CBA" w:rsidRDefault="00EF3507" w:rsidP="00EF3507">
      <w:pPr>
        <w:pStyle w:val="PL"/>
        <w:rPr>
          <w:lang w:val="en-US"/>
        </w:rPr>
      </w:pPr>
      <w:r w:rsidRPr="002E5CBA">
        <w:rPr>
          <w:lang w:val="en-US"/>
        </w:rPr>
        <w:t xml:space="preserve">    </w:t>
      </w:r>
      <w:r>
        <w:rPr>
          <w:lang w:val="en-US"/>
        </w:rPr>
        <w:t xml:space="preserve">      - NONE</w:t>
      </w:r>
    </w:p>
    <w:p w14:paraId="32EA0A00" w14:textId="77777777" w:rsidR="00EF3507" w:rsidRPr="002E5CBA" w:rsidRDefault="00EF3507" w:rsidP="00EF3507">
      <w:pPr>
        <w:pStyle w:val="PL"/>
        <w:rPr>
          <w:lang w:val="en-US"/>
        </w:rPr>
      </w:pPr>
      <w:r w:rsidRPr="002E5CBA">
        <w:rPr>
          <w:lang w:val="en-US"/>
        </w:rPr>
        <w:t xml:space="preserve">          - </w:t>
      </w:r>
      <w:r>
        <w:rPr>
          <w:lang w:val="en-US"/>
        </w:rPr>
        <w:t>WITH_N26</w:t>
      </w:r>
    </w:p>
    <w:p w14:paraId="32EA0A01" w14:textId="77777777" w:rsidR="00EF3507" w:rsidRPr="002E5CBA" w:rsidRDefault="00EF3507" w:rsidP="00EF3507">
      <w:pPr>
        <w:pStyle w:val="PL"/>
        <w:rPr>
          <w:lang w:val="en-US"/>
        </w:rPr>
      </w:pPr>
      <w:r w:rsidRPr="002E5CBA">
        <w:rPr>
          <w:lang w:val="en-US"/>
        </w:rPr>
        <w:t xml:space="preserve">          - </w:t>
      </w:r>
      <w:r>
        <w:rPr>
          <w:lang w:val="en-US"/>
        </w:rPr>
        <w:t>WITHOUT_N26</w:t>
      </w:r>
    </w:p>
    <w:p w14:paraId="32EA0A02" w14:textId="77777777" w:rsidR="00EF3507" w:rsidRPr="002E5CBA" w:rsidRDefault="00EF3507" w:rsidP="00EF3507">
      <w:pPr>
        <w:pStyle w:val="PL"/>
        <w:rPr>
          <w:lang w:val="en-US"/>
        </w:rPr>
      </w:pPr>
      <w:r w:rsidRPr="002E5CBA">
        <w:rPr>
          <w:lang w:val="en-US"/>
        </w:rPr>
        <w:t xml:space="preserve">      - type: string</w:t>
      </w:r>
    </w:p>
    <w:p w14:paraId="32EA0A03" w14:textId="77777777" w:rsidR="00EF3507" w:rsidRPr="002E5CBA" w:rsidRDefault="00EF3507" w:rsidP="00EF3507">
      <w:pPr>
        <w:pStyle w:val="PL"/>
        <w:rPr>
          <w:lang w:val="en-US"/>
        </w:rPr>
      </w:pPr>
      <w:r w:rsidRPr="002E5CBA">
        <w:rPr>
          <w:lang w:val="en-US"/>
        </w:rPr>
        <w:t xml:space="preserve">        description: &gt;</w:t>
      </w:r>
    </w:p>
    <w:p w14:paraId="32EA0A04" w14:textId="77777777" w:rsidR="00EF3507" w:rsidRPr="002E5CBA" w:rsidRDefault="00EF3507" w:rsidP="00EF3507">
      <w:pPr>
        <w:pStyle w:val="PL"/>
        <w:rPr>
          <w:lang w:val="en-US"/>
        </w:rPr>
      </w:pPr>
      <w:r w:rsidRPr="002E5CBA">
        <w:rPr>
          <w:lang w:val="en-US"/>
        </w:rPr>
        <w:t xml:space="preserve">          This string provides forward-compatibility with future</w:t>
      </w:r>
    </w:p>
    <w:p w14:paraId="32EA0A05" w14:textId="77777777" w:rsidR="00EF3507" w:rsidRPr="002E5CBA" w:rsidRDefault="00EF3507" w:rsidP="00EF3507">
      <w:pPr>
        <w:pStyle w:val="PL"/>
        <w:rPr>
          <w:lang w:val="en-US"/>
        </w:rPr>
      </w:pPr>
      <w:r w:rsidRPr="002E5CBA">
        <w:rPr>
          <w:lang w:val="en-US"/>
        </w:rPr>
        <w:t xml:space="preserve">          extensions to the enumeration but is not used to encode</w:t>
      </w:r>
    </w:p>
    <w:p w14:paraId="32EA0A06" w14:textId="77777777" w:rsidR="00EF3507" w:rsidRPr="002E5CBA" w:rsidRDefault="00EF3507" w:rsidP="00EF3507">
      <w:pPr>
        <w:pStyle w:val="PL"/>
        <w:rPr>
          <w:lang w:val="en-US"/>
        </w:rPr>
      </w:pPr>
      <w:r w:rsidRPr="002E5CBA">
        <w:rPr>
          <w:lang w:val="en-US"/>
        </w:rPr>
        <w:t xml:space="preserve">          content defined in the present version of this API.</w:t>
      </w:r>
    </w:p>
    <w:p w14:paraId="32EA0A07" w14:textId="77777777" w:rsidR="00EF3507" w:rsidRPr="002E5CBA" w:rsidRDefault="00EF3507" w:rsidP="00EF3507">
      <w:pPr>
        <w:pStyle w:val="PL"/>
        <w:rPr>
          <w:lang w:val="en-US"/>
        </w:rPr>
      </w:pPr>
      <w:r w:rsidRPr="002E5CBA">
        <w:rPr>
          <w:lang w:val="en-US"/>
        </w:rPr>
        <w:t xml:space="preserve">      description: &gt;</w:t>
      </w:r>
    </w:p>
    <w:p w14:paraId="32EA0A08" w14:textId="77777777" w:rsidR="00EF3507" w:rsidRPr="002E5CBA" w:rsidRDefault="00EF3507" w:rsidP="00EF3507">
      <w:pPr>
        <w:pStyle w:val="PL"/>
        <w:rPr>
          <w:lang w:val="en-US"/>
        </w:rPr>
      </w:pPr>
      <w:r w:rsidRPr="002E5CBA">
        <w:rPr>
          <w:lang w:val="en-US"/>
        </w:rPr>
        <w:t xml:space="preserve">        Possible values are</w:t>
      </w:r>
    </w:p>
    <w:p w14:paraId="32EA0A09" w14:textId="77777777" w:rsidR="00EF3507" w:rsidRPr="002E5CBA" w:rsidRDefault="00EF3507" w:rsidP="00EF3507">
      <w:pPr>
        <w:pStyle w:val="PL"/>
        <w:rPr>
          <w:lang w:val="en-US"/>
        </w:rPr>
      </w:pPr>
      <w:r>
        <w:rPr>
          <w:lang w:val="en-US"/>
        </w:rPr>
        <w:t xml:space="preserve">        - NONE</w:t>
      </w:r>
    </w:p>
    <w:p w14:paraId="32EA0A0A" w14:textId="77777777" w:rsidR="00EF3507" w:rsidRPr="002E5CBA" w:rsidRDefault="00EF3507" w:rsidP="00EF3507">
      <w:pPr>
        <w:pStyle w:val="PL"/>
        <w:rPr>
          <w:lang w:val="en-US"/>
        </w:rPr>
      </w:pPr>
      <w:r>
        <w:rPr>
          <w:lang w:val="en-US"/>
        </w:rPr>
        <w:t xml:space="preserve">        - WITH_N26</w:t>
      </w:r>
    </w:p>
    <w:p w14:paraId="32EA0A0B" w14:textId="77777777" w:rsidR="00EF3507" w:rsidRDefault="00EF3507" w:rsidP="00EF3507">
      <w:pPr>
        <w:pStyle w:val="PL"/>
        <w:rPr>
          <w:lang w:val="en-US"/>
        </w:rPr>
      </w:pPr>
      <w:r w:rsidRPr="002E5CBA">
        <w:rPr>
          <w:lang w:val="en-US"/>
        </w:rPr>
        <w:t xml:space="preserve">        - </w:t>
      </w:r>
      <w:r>
        <w:rPr>
          <w:lang w:val="en-US"/>
        </w:rPr>
        <w:t>WITHOUT_N26</w:t>
      </w:r>
    </w:p>
    <w:p w14:paraId="32EA0A0C" w14:textId="77777777" w:rsidR="00DA3B9B" w:rsidRDefault="00DA3B9B" w:rsidP="00EF3507">
      <w:pPr>
        <w:pStyle w:val="PL"/>
        <w:rPr>
          <w:lang w:val="en-US"/>
        </w:rPr>
      </w:pPr>
    </w:p>
    <w:p w14:paraId="32EA0A0D" w14:textId="77777777" w:rsidR="00DA3B9B" w:rsidRPr="002E5CBA" w:rsidRDefault="00DA3B9B" w:rsidP="00DA3B9B">
      <w:pPr>
        <w:pStyle w:val="PL"/>
        <w:rPr>
          <w:lang w:val="en-US"/>
        </w:rPr>
      </w:pPr>
      <w:r w:rsidRPr="002E5CBA">
        <w:rPr>
          <w:lang w:val="en-US"/>
        </w:rPr>
        <w:t xml:space="preserve">    </w:t>
      </w:r>
      <w:r>
        <w:rPr>
          <w:lang w:val="en-US"/>
        </w:rPr>
        <w:t>N2SmInfoType</w:t>
      </w:r>
      <w:r w:rsidRPr="002E5CBA">
        <w:rPr>
          <w:lang w:val="en-US"/>
        </w:rPr>
        <w:t>:</w:t>
      </w:r>
    </w:p>
    <w:p w14:paraId="32EA0A0E" w14:textId="77777777" w:rsidR="00DA3B9B" w:rsidRPr="002E5CBA" w:rsidRDefault="00DA3B9B" w:rsidP="00DA3B9B">
      <w:pPr>
        <w:pStyle w:val="PL"/>
        <w:rPr>
          <w:lang w:val="en-US"/>
        </w:rPr>
      </w:pPr>
      <w:r w:rsidRPr="002E5CBA">
        <w:rPr>
          <w:lang w:val="en-US"/>
        </w:rPr>
        <w:t xml:space="preserve">      anyOf:</w:t>
      </w:r>
    </w:p>
    <w:p w14:paraId="32EA0A0F" w14:textId="77777777" w:rsidR="00DA3B9B" w:rsidRPr="002E5CBA" w:rsidRDefault="00DA3B9B" w:rsidP="00DA3B9B">
      <w:pPr>
        <w:pStyle w:val="PL"/>
        <w:rPr>
          <w:lang w:val="en-US"/>
        </w:rPr>
      </w:pPr>
      <w:r w:rsidRPr="002E5CBA">
        <w:rPr>
          <w:lang w:val="en-US"/>
        </w:rPr>
        <w:t xml:space="preserve">      - type: string</w:t>
      </w:r>
    </w:p>
    <w:p w14:paraId="32EA0A10" w14:textId="77777777" w:rsidR="00DA3B9B" w:rsidRPr="00EA1C32" w:rsidRDefault="00DA3B9B" w:rsidP="00DA3B9B">
      <w:pPr>
        <w:pStyle w:val="PL"/>
        <w:rPr>
          <w:lang w:val="fr-FR"/>
        </w:rPr>
      </w:pPr>
      <w:r w:rsidRPr="002E5CBA">
        <w:rPr>
          <w:lang w:val="en-US"/>
        </w:rPr>
        <w:t xml:space="preserve">        </w:t>
      </w:r>
      <w:r w:rsidRPr="00EA1C32">
        <w:rPr>
          <w:lang w:val="fr-FR"/>
        </w:rPr>
        <w:t>enum:</w:t>
      </w:r>
    </w:p>
    <w:p w14:paraId="32EA0A11" w14:textId="77777777" w:rsidR="00DA3B9B" w:rsidRPr="00EA1C32" w:rsidRDefault="00DA3B9B" w:rsidP="00DA3B9B">
      <w:pPr>
        <w:pStyle w:val="PL"/>
        <w:rPr>
          <w:lang w:val="fr-FR"/>
        </w:rPr>
      </w:pPr>
      <w:r w:rsidRPr="00EA1C32">
        <w:rPr>
          <w:lang w:val="fr-FR"/>
        </w:rPr>
        <w:t xml:space="preserve">          </w:t>
      </w:r>
      <w:r w:rsidRPr="00DA3B9B">
        <w:rPr>
          <w:lang w:val="fr-FR"/>
        </w:rPr>
        <w:t>- PDU_RES_SETUP_REQ</w:t>
      </w:r>
    </w:p>
    <w:p w14:paraId="32EA0A12" w14:textId="77777777" w:rsidR="00DA3B9B" w:rsidRPr="00264948" w:rsidRDefault="00DA3B9B" w:rsidP="00DA3B9B">
      <w:pPr>
        <w:pStyle w:val="PL"/>
        <w:rPr>
          <w:lang w:val="fr-FR"/>
        </w:rPr>
      </w:pPr>
      <w:r w:rsidRPr="00EA1C32">
        <w:rPr>
          <w:lang w:val="fr-FR"/>
        </w:rPr>
        <w:t xml:space="preserve">          </w:t>
      </w:r>
      <w:r>
        <w:rPr>
          <w:lang w:val="fr-FR"/>
        </w:rPr>
        <w:t>- PDU_RES_SETUP_RSP</w:t>
      </w:r>
    </w:p>
    <w:p w14:paraId="32EA0A13" w14:textId="77777777" w:rsidR="00DA3B9B" w:rsidRPr="00264948" w:rsidRDefault="00DA3B9B" w:rsidP="00DA3B9B">
      <w:pPr>
        <w:pStyle w:val="PL"/>
        <w:rPr>
          <w:lang w:val="fr-FR"/>
        </w:rPr>
      </w:pPr>
      <w:r w:rsidRPr="00264948">
        <w:rPr>
          <w:lang w:val="fr-FR"/>
        </w:rPr>
        <w:t xml:space="preserve">        </w:t>
      </w:r>
      <w:r>
        <w:rPr>
          <w:lang w:val="fr-FR"/>
        </w:rPr>
        <w:t xml:space="preserve">  - PDU_RES_SETUP_FAIL</w:t>
      </w:r>
    </w:p>
    <w:p w14:paraId="32EA0A14" w14:textId="77777777" w:rsidR="00DA3B9B" w:rsidRPr="00264948" w:rsidRDefault="00DA3B9B" w:rsidP="00DA3B9B">
      <w:pPr>
        <w:pStyle w:val="PL"/>
        <w:rPr>
          <w:lang w:val="fr-FR"/>
        </w:rPr>
      </w:pPr>
      <w:r w:rsidRPr="00264948">
        <w:rPr>
          <w:lang w:val="fr-FR"/>
        </w:rPr>
        <w:t xml:space="preserve">  </w:t>
      </w:r>
      <w:r>
        <w:rPr>
          <w:lang w:val="fr-FR"/>
        </w:rPr>
        <w:t xml:space="preserve">        - PDU_RES_REL_CMD</w:t>
      </w:r>
    </w:p>
    <w:p w14:paraId="32EA0A15" w14:textId="77777777" w:rsidR="00DA3B9B" w:rsidRPr="00264948" w:rsidRDefault="00DA3B9B" w:rsidP="00DA3B9B">
      <w:pPr>
        <w:pStyle w:val="PL"/>
        <w:rPr>
          <w:lang w:val="fr-FR"/>
        </w:rPr>
      </w:pPr>
      <w:r w:rsidRPr="00264948">
        <w:rPr>
          <w:lang w:val="fr-FR"/>
        </w:rPr>
        <w:t xml:space="preserve">          - PDU_RES</w:t>
      </w:r>
      <w:r>
        <w:rPr>
          <w:lang w:val="fr-FR"/>
        </w:rPr>
        <w:t>_REL_RSP</w:t>
      </w:r>
    </w:p>
    <w:p w14:paraId="32EA0A16" w14:textId="77777777" w:rsidR="00DA3B9B" w:rsidRPr="00264948" w:rsidRDefault="00DA3B9B" w:rsidP="00DA3B9B">
      <w:pPr>
        <w:pStyle w:val="PL"/>
        <w:rPr>
          <w:lang w:val="fr-FR"/>
        </w:rPr>
      </w:pPr>
      <w:r w:rsidRPr="00264948">
        <w:rPr>
          <w:lang w:val="fr-FR"/>
        </w:rPr>
        <w:t xml:space="preserve">  </w:t>
      </w:r>
      <w:r>
        <w:rPr>
          <w:lang w:val="fr-FR"/>
        </w:rPr>
        <w:t xml:space="preserve">        - PDU_RES_MOD_REQ</w:t>
      </w:r>
    </w:p>
    <w:p w14:paraId="32EA0A17" w14:textId="77777777" w:rsidR="00DA3B9B" w:rsidRPr="00264948" w:rsidRDefault="00DA3B9B" w:rsidP="00DA3B9B">
      <w:pPr>
        <w:pStyle w:val="PL"/>
        <w:rPr>
          <w:lang w:val="fr-FR"/>
        </w:rPr>
      </w:pPr>
      <w:r w:rsidRPr="00264948">
        <w:rPr>
          <w:lang w:val="fr-FR"/>
        </w:rPr>
        <w:t xml:space="preserve">    </w:t>
      </w:r>
      <w:r>
        <w:rPr>
          <w:lang w:val="fr-FR"/>
        </w:rPr>
        <w:t xml:space="preserve">      - PDU_RES_MOD_RSP</w:t>
      </w:r>
    </w:p>
    <w:p w14:paraId="32EA0A18" w14:textId="77777777" w:rsidR="00DA3B9B" w:rsidRPr="00264948" w:rsidRDefault="00DA3B9B" w:rsidP="00DA3B9B">
      <w:pPr>
        <w:pStyle w:val="PL"/>
        <w:rPr>
          <w:lang w:val="fr-FR"/>
        </w:rPr>
      </w:pPr>
      <w:r w:rsidRPr="00264948">
        <w:rPr>
          <w:lang w:val="fr-FR"/>
        </w:rPr>
        <w:t xml:space="preserve">      </w:t>
      </w:r>
      <w:r>
        <w:rPr>
          <w:lang w:val="fr-FR"/>
        </w:rPr>
        <w:t xml:space="preserve">    - PDU_RES_MOD_FAIL</w:t>
      </w:r>
    </w:p>
    <w:p w14:paraId="32EA0A19" w14:textId="77777777" w:rsidR="00DA3B9B" w:rsidRPr="00264948" w:rsidRDefault="00DA3B9B" w:rsidP="00DA3B9B">
      <w:pPr>
        <w:pStyle w:val="PL"/>
        <w:rPr>
          <w:lang w:val="fr-FR"/>
        </w:rPr>
      </w:pPr>
      <w:r w:rsidRPr="00264948">
        <w:rPr>
          <w:lang w:val="fr-FR"/>
        </w:rPr>
        <w:lastRenderedPageBreak/>
        <w:t xml:space="preserve">        </w:t>
      </w:r>
      <w:r>
        <w:rPr>
          <w:lang w:val="fr-FR"/>
        </w:rPr>
        <w:t xml:space="preserve">  - PDU_RES_NTY</w:t>
      </w:r>
    </w:p>
    <w:p w14:paraId="32EA0A1A" w14:textId="77777777" w:rsidR="00DA3B9B" w:rsidRPr="00264948" w:rsidRDefault="00DA3B9B" w:rsidP="00DA3B9B">
      <w:pPr>
        <w:pStyle w:val="PL"/>
        <w:rPr>
          <w:lang w:val="fr-FR"/>
        </w:rPr>
      </w:pPr>
      <w:r w:rsidRPr="00264948">
        <w:rPr>
          <w:lang w:val="fr-FR"/>
        </w:rPr>
        <w:t xml:space="preserve">          </w:t>
      </w:r>
      <w:r>
        <w:rPr>
          <w:lang w:val="fr-FR"/>
        </w:rPr>
        <w:t>- PDU_RES_NTY_REL</w:t>
      </w:r>
    </w:p>
    <w:p w14:paraId="32EA0A1B" w14:textId="77777777" w:rsidR="00DA3B9B" w:rsidRPr="00264948" w:rsidRDefault="00DA3B9B" w:rsidP="00DA3B9B">
      <w:pPr>
        <w:pStyle w:val="PL"/>
        <w:rPr>
          <w:lang w:val="fr-FR"/>
        </w:rPr>
      </w:pPr>
      <w:r w:rsidRPr="00264948">
        <w:rPr>
          <w:lang w:val="fr-FR"/>
        </w:rPr>
        <w:t xml:space="preserve">          - PDU_RES_MOD</w:t>
      </w:r>
      <w:r>
        <w:rPr>
          <w:lang w:val="fr-FR"/>
        </w:rPr>
        <w:t>_IND</w:t>
      </w:r>
    </w:p>
    <w:p w14:paraId="32EA0A1C" w14:textId="77777777" w:rsidR="00DA3B9B" w:rsidRPr="00264948" w:rsidRDefault="00DA3B9B" w:rsidP="00DA3B9B">
      <w:pPr>
        <w:pStyle w:val="PL"/>
        <w:rPr>
          <w:lang w:val="fr-FR"/>
        </w:rPr>
      </w:pPr>
      <w:r w:rsidRPr="00264948">
        <w:rPr>
          <w:lang w:val="fr-FR"/>
        </w:rPr>
        <w:t xml:space="preserve">    </w:t>
      </w:r>
      <w:r>
        <w:rPr>
          <w:lang w:val="fr-FR"/>
        </w:rPr>
        <w:t xml:space="preserve">      - PDU_RES_MOD_CFM</w:t>
      </w:r>
    </w:p>
    <w:p w14:paraId="32EA0A1D"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1E" w14:textId="77777777" w:rsidR="00DA3B9B" w:rsidRPr="005F65E6" w:rsidRDefault="00DA3B9B" w:rsidP="00DA3B9B">
      <w:pPr>
        <w:pStyle w:val="PL"/>
        <w:rPr>
          <w:lang w:val="en-US"/>
        </w:rPr>
      </w:pPr>
      <w:r w:rsidRPr="005F65E6">
        <w:rPr>
          <w:lang w:val="en-US"/>
        </w:rPr>
        <w:t xml:space="preserve">        </w:t>
      </w:r>
      <w:r>
        <w:rPr>
          <w:lang w:val="en-US"/>
        </w:rPr>
        <w:t xml:space="preserve">  - PATH_SWITCH_SETUP_FAIL</w:t>
      </w:r>
    </w:p>
    <w:p w14:paraId="32EA0A1F"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20" w14:textId="77777777" w:rsidR="00DA3B9B" w:rsidRPr="005F65E6" w:rsidRDefault="00DA3B9B" w:rsidP="00DA3B9B">
      <w:pPr>
        <w:pStyle w:val="PL"/>
        <w:rPr>
          <w:lang w:val="en-US"/>
        </w:rPr>
      </w:pPr>
      <w:r>
        <w:rPr>
          <w:lang w:val="en-US"/>
        </w:rPr>
        <w:t xml:space="preserve">          - PATH_SWITCH_REQ_FAIL</w:t>
      </w:r>
    </w:p>
    <w:p w14:paraId="32EA0A21"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EA0A22"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32EA0A23"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32EA0A24" w14:textId="77777777" w:rsidR="00DA3B9B" w:rsidRPr="005F65E6" w:rsidRDefault="00DA3B9B" w:rsidP="00DA3B9B">
      <w:pPr>
        <w:pStyle w:val="PL"/>
        <w:rPr>
          <w:lang w:val="en-US"/>
        </w:rPr>
      </w:pPr>
      <w:r w:rsidRPr="005F65E6">
        <w:rPr>
          <w:lang w:val="en-US"/>
        </w:rPr>
        <w:t xml:space="preserve">      </w:t>
      </w:r>
      <w:r>
        <w:rPr>
          <w:lang w:val="en-US"/>
        </w:rPr>
        <w:t xml:space="preserve">    - HANDOVER_REQ_ACK</w:t>
      </w:r>
    </w:p>
    <w:p w14:paraId="32EA0A25" w14:textId="5D7A6A18" w:rsidR="00DA3B9B" w:rsidRDefault="00DA3B9B" w:rsidP="00DA3B9B">
      <w:pPr>
        <w:pStyle w:val="PL"/>
        <w:rPr>
          <w:lang w:val="en-US"/>
        </w:rPr>
      </w:pPr>
      <w:r w:rsidRPr="005F65E6">
        <w:rPr>
          <w:lang w:val="en-US"/>
        </w:rPr>
        <w:t xml:space="preserve">        </w:t>
      </w:r>
      <w:r>
        <w:rPr>
          <w:lang w:val="en-US"/>
        </w:rPr>
        <w:t xml:space="preserve">  </w:t>
      </w:r>
      <w:r w:rsidRPr="005F65E6">
        <w:rPr>
          <w:lang w:val="en-US"/>
        </w:rPr>
        <w:t>- HANDOVER_RES_ALLOC_FAIL</w:t>
      </w:r>
    </w:p>
    <w:p w14:paraId="3C45087D" w14:textId="77EE4DD8" w:rsidR="00F03565" w:rsidRDefault="00F03565" w:rsidP="00D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32EA0A26" w14:textId="77777777" w:rsidR="00DA3B9B" w:rsidRPr="002E5CBA" w:rsidRDefault="00DA3B9B" w:rsidP="00DA3B9B">
      <w:pPr>
        <w:pStyle w:val="PL"/>
        <w:rPr>
          <w:lang w:val="en-US"/>
        </w:rPr>
      </w:pPr>
      <w:r w:rsidRPr="002E5CBA">
        <w:rPr>
          <w:lang w:val="en-US"/>
        </w:rPr>
        <w:t xml:space="preserve">      - type: string</w:t>
      </w:r>
    </w:p>
    <w:p w14:paraId="32EA0A27" w14:textId="77777777" w:rsidR="00DA3B9B" w:rsidRPr="002E5CBA" w:rsidRDefault="00DA3B9B" w:rsidP="00DA3B9B">
      <w:pPr>
        <w:pStyle w:val="PL"/>
        <w:rPr>
          <w:lang w:val="en-US"/>
        </w:rPr>
      </w:pPr>
      <w:r w:rsidRPr="002E5CBA">
        <w:rPr>
          <w:lang w:val="en-US"/>
        </w:rPr>
        <w:t xml:space="preserve">        description: &gt;</w:t>
      </w:r>
    </w:p>
    <w:p w14:paraId="32EA0A28" w14:textId="77777777" w:rsidR="00DA3B9B" w:rsidRPr="002E5CBA" w:rsidRDefault="00DA3B9B" w:rsidP="00DA3B9B">
      <w:pPr>
        <w:pStyle w:val="PL"/>
        <w:rPr>
          <w:lang w:val="en-US"/>
        </w:rPr>
      </w:pPr>
      <w:r w:rsidRPr="002E5CBA">
        <w:rPr>
          <w:lang w:val="en-US"/>
        </w:rPr>
        <w:t xml:space="preserve">          This string provides forward-compatibility with future</w:t>
      </w:r>
    </w:p>
    <w:p w14:paraId="32EA0A29" w14:textId="77777777" w:rsidR="00DA3B9B" w:rsidRPr="002E5CBA" w:rsidRDefault="00DA3B9B" w:rsidP="00DA3B9B">
      <w:pPr>
        <w:pStyle w:val="PL"/>
        <w:rPr>
          <w:lang w:val="en-US"/>
        </w:rPr>
      </w:pPr>
      <w:r w:rsidRPr="002E5CBA">
        <w:rPr>
          <w:lang w:val="en-US"/>
        </w:rPr>
        <w:t xml:space="preserve">          extensions to the enumeration but is not used to encode</w:t>
      </w:r>
    </w:p>
    <w:p w14:paraId="32EA0A2A" w14:textId="77777777" w:rsidR="00DA3B9B" w:rsidRPr="002E5CBA" w:rsidRDefault="00DA3B9B" w:rsidP="00DA3B9B">
      <w:pPr>
        <w:pStyle w:val="PL"/>
        <w:rPr>
          <w:lang w:val="en-US"/>
        </w:rPr>
      </w:pPr>
      <w:r w:rsidRPr="002E5CBA">
        <w:rPr>
          <w:lang w:val="en-US"/>
        </w:rPr>
        <w:t xml:space="preserve">          content defined in the present version of this API.</w:t>
      </w:r>
    </w:p>
    <w:p w14:paraId="32EA0A2B" w14:textId="77777777" w:rsidR="00DA3B9B" w:rsidRPr="00264948" w:rsidRDefault="00DA3B9B" w:rsidP="00DA3B9B">
      <w:pPr>
        <w:pStyle w:val="PL"/>
        <w:rPr>
          <w:lang w:val="fr-FR"/>
        </w:rPr>
      </w:pPr>
      <w:r w:rsidRPr="002E5CBA">
        <w:rPr>
          <w:lang w:val="en-US"/>
        </w:rPr>
        <w:t xml:space="preserve">      </w:t>
      </w:r>
      <w:r w:rsidRPr="00264948">
        <w:rPr>
          <w:lang w:val="fr-FR"/>
        </w:rPr>
        <w:t>description: &gt;</w:t>
      </w:r>
    </w:p>
    <w:p w14:paraId="32EA0A2C" w14:textId="77777777" w:rsidR="00DA3B9B" w:rsidRPr="00264948" w:rsidRDefault="00DA3B9B" w:rsidP="00DA3B9B">
      <w:pPr>
        <w:pStyle w:val="PL"/>
        <w:rPr>
          <w:lang w:val="fr-FR"/>
        </w:rPr>
      </w:pPr>
      <w:r w:rsidRPr="00264948">
        <w:rPr>
          <w:lang w:val="fr-FR"/>
        </w:rPr>
        <w:t xml:space="preserve">        Possible values are</w:t>
      </w:r>
    </w:p>
    <w:p w14:paraId="32EA0A2D" w14:textId="77777777" w:rsidR="00DA3B9B" w:rsidRPr="00264948" w:rsidRDefault="00DA3B9B" w:rsidP="00DA3B9B">
      <w:pPr>
        <w:pStyle w:val="PL"/>
        <w:rPr>
          <w:lang w:val="fr-FR"/>
        </w:rPr>
      </w:pPr>
      <w:r>
        <w:rPr>
          <w:lang w:val="fr-FR"/>
        </w:rPr>
        <w:t xml:space="preserve">        - PDU_RES_SETUP_REQ</w:t>
      </w:r>
    </w:p>
    <w:p w14:paraId="32EA0A2E" w14:textId="77777777" w:rsidR="00DA3B9B" w:rsidRPr="00264948" w:rsidRDefault="00DA3B9B" w:rsidP="00DA3B9B">
      <w:pPr>
        <w:pStyle w:val="PL"/>
        <w:rPr>
          <w:lang w:val="fr-FR"/>
        </w:rPr>
      </w:pPr>
      <w:r>
        <w:rPr>
          <w:lang w:val="fr-FR"/>
        </w:rPr>
        <w:t xml:space="preserve">        - PDU_RES_SETUP_RSP</w:t>
      </w:r>
    </w:p>
    <w:p w14:paraId="32EA0A2F" w14:textId="77777777" w:rsidR="00DA3B9B" w:rsidRPr="00264948" w:rsidRDefault="00DA3B9B" w:rsidP="00DA3B9B">
      <w:pPr>
        <w:pStyle w:val="PL"/>
        <w:rPr>
          <w:lang w:val="fr-FR"/>
        </w:rPr>
      </w:pPr>
      <w:r>
        <w:rPr>
          <w:lang w:val="fr-FR"/>
        </w:rPr>
        <w:t xml:space="preserve">        - PDU_RES_SETUP_FAIL</w:t>
      </w:r>
    </w:p>
    <w:p w14:paraId="32EA0A30" w14:textId="77777777" w:rsidR="00DA3B9B" w:rsidRPr="00264948" w:rsidRDefault="00DA3B9B" w:rsidP="00DA3B9B">
      <w:pPr>
        <w:pStyle w:val="PL"/>
        <w:rPr>
          <w:lang w:val="fr-FR"/>
        </w:rPr>
      </w:pPr>
      <w:r>
        <w:rPr>
          <w:lang w:val="fr-FR"/>
        </w:rPr>
        <w:t xml:space="preserve">        - PDU_RES_REL_CMD</w:t>
      </w:r>
    </w:p>
    <w:p w14:paraId="32EA0A31" w14:textId="77777777" w:rsidR="00DA3B9B" w:rsidRPr="00264948" w:rsidRDefault="00DA3B9B" w:rsidP="00DA3B9B">
      <w:pPr>
        <w:pStyle w:val="PL"/>
        <w:rPr>
          <w:lang w:val="fr-FR"/>
        </w:rPr>
      </w:pPr>
      <w:r>
        <w:rPr>
          <w:lang w:val="fr-FR"/>
        </w:rPr>
        <w:t xml:space="preserve">        - PDU_RES_REL_RSP</w:t>
      </w:r>
    </w:p>
    <w:p w14:paraId="32EA0A32" w14:textId="77777777" w:rsidR="00DA3B9B" w:rsidRPr="00264948" w:rsidRDefault="00DA3B9B" w:rsidP="00DA3B9B">
      <w:pPr>
        <w:pStyle w:val="PL"/>
        <w:rPr>
          <w:lang w:val="fr-FR"/>
        </w:rPr>
      </w:pPr>
      <w:r w:rsidRPr="00264948">
        <w:rPr>
          <w:lang w:val="fr-FR"/>
        </w:rPr>
        <w:t xml:space="preserve">        - PDU_RES_MOD_REQ</w:t>
      </w:r>
    </w:p>
    <w:p w14:paraId="32EA0A33" w14:textId="77777777" w:rsidR="00DA3B9B" w:rsidRPr="00264948" w:rsidRDefault="00DA3B9B" w:rsidP="00DA3B9B">
      <w:pPr>
        <w:pStyle w:val="PL"/>
        <w:rPr>
          <w:lang w:val="fr-FR"/>
        </w:rPr>
      </w:pPr>
      <w:r>
        <w:rPr>
          <w:lang w:val="fr-FR"/>
        </w:rPr>
        <w:t xml:space="preserve">        - PDU_RES_MOD_RSP</w:t>
      </w:r>
    </w:p>
    <w:p w14:paraId="32EA0A34" w14:textId="77777777" w:rsidR="00DA3B9B" w:rsidRPr="00264948" w:rsidRDefault="00DA3B9B" w:rsidP="00DA3B9B">
      <w:pPr>
        <w:pStyle w:val="PL"/>
        <w:rPr>
          <w:lang w:val="fr-FR"/>
        </w:rPr>
      </w:pPr>
      <w:r w:rsidRPr="00264948">
        <w:rPr>
          <w:lang w:val="fr-FR"/>
        </w:rPr>
        <w:t xml:space="preserve">        - PDU_RES_MO</w:t>
      </w:r>
      <w:r>
        <w:rPr>
          <w:lang w:val="fr-FR"/>
        </w:rPr>
        <w:t>D_FAIL</w:t>
      </w:r>
    </w:p>
    <w:p w14:paraId="32EA0A35" w14:textId="77777777" w:rsidR="00DA3B9B" w:rsidRPr="00264948" w:rsidRDefault="00DA3B9B" w:rsidP="00DA3B9B">
      <w:pPr>
        <w:pStyle w:val="PL"/>
        <w:rPr>
          <w:lang w:val="fr-FR"/>
        </w:rPr>
      </w:pPr>
      <w:r>
        <w:rPr>
          <w:lang w:val="fr-FR"/>
        </w:rPr>
        <w:t xml:space="preserve">        - PDU_RES_NTY</w:t>
      </w:r>
    </w:p>
    <w:p w14:paraId="32EA0A36" w14:textId="77777777" w:rsidR="00DA3B9B" w:rsidRPr="00264948" w:rsidRDefault="00DA3B9B" w:rsidP="00DA3B9B">
      <w:pPr>
        <w:pStyle w:val="PL"/>
        <w:rPr>
          <w:lang w:val="fr-FR"/>
        </w:rPr>
      </w:pPr>
      <w:r>
        <w:rPr>
          <w:lang w:val="fr-FR"/>
        </w:rPr>
        <w:t xml:space="preserve">        - PDU_RES_NTY_REL</w:t>
      </w:r>
    </w:p>
    <w:p w14:paraId="32EA0A37" w14:textId="77777777" w:rsidR="00DA3B9B" w:rsidRPr="00264948" w:rsidRDefault="00DA3B9B" w:rsidP="00DA3B9B">
      <w:pPr>
        <w:pStyle w:val="PL"/>
        <w:rPr>
          <w:lang w:val="fr-FR"/>
        </w:rPr>
      </w:pPr>
      <w:r>
        <w:rPr>
          <w:lang w:val="fr-FR"/>
        </w:rPr>
        <w:t xml:space="preserve">        - PDU_RES_MOD_IND</w:t>
      </w:r>
    </w:p>
    <w:p w14:paraId="32EA0A38" w14:textId="77777777" w:rsidR="00DA3B9B" w:rsidRPr="00264948" w:rsidRDefault="00DA3B9B" w:rsidP="00DA3B9B">
      <w:pPr>
        <w:pStyle w:val="PL"/>
        <w:rPr>
          <w:lang w:val="fr-FR"/>
        </w:rPr>
      </w:pPr>
      <w:r>
        <w:rPr>
          <w:lang w:val="fr-FR"/>
        </w:rPr>
        <w:t xml:space="preserve">        - PDU_RES_MOD_CFM</w:t>
      </w:r>
    </w:p>
    <w:p w14:paraId="32EA0A39"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3A" w14:textId="77777777" w:rsidR="00DA3B9B" w:rsidRPr="005F65E6" w:rsidRDefault="00DA3B9B" w:rsidP="00DA3B9B">
      <w:pPr>
        <w:pStyle w:val="PL"/>
        <w:rPr>
          <w:lang w:val="en-US"/>
        </w:rPr>
      </w:pPr>
      <w:r w:rsidRPr="005F65E6">
        <w:rPr>
          <w:lang w:val="en-US"/>
        </w:rPr>
        <w:t xml:space="preserve">        </w:t>
      </w:r>
      <w:r>
        <w:rPr>
          <w:lang w:val="en-US"/>
        </w:rPr>
        <w:t>- PATH_SWITCH_SETUP_FAIL</w:t>
      </w:r>
    </w:p>
    <w:p w14:paraId="32EA0A3B"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3C" w14:textId="77777777" w:rsidR="00DA3B9B" w:rsidRPr="005F65E6" w:rsidRDefault="00DA3B9B" w:rsidP="00DA3B9B">
      <w:pPr>
        <w:pStyle w:val="PL"/>
        <w:rPr>
          <w:lang w:val="en-US"/>
        </w:rPr>
      </w:pPr>
      <w:r>
        <w:rPr>
          <w:lang w:val="en-US"/>
        </w:rPr>
        <w:t xml:space="preserve">        - PATH_SWITCH_REQ_FAIL</w:t>
      </w:r>
    </w:p>
    <w:p w14:paraId="32EA0A3D" w14:textId="77777777" w:rsidR="00DA3B9B" w:rsidRPr="005F65E6" w:rsidRDefault="00DA3B9B" w:rsidP="00DA3B9B">
      <w:pPr>
        <w:pStyle w:val="PL"/>
        <w:rPr>
          <w:lang w:val="en-US"/>
        </w:rPr>
      </w:pPr>
      <w:r w:rsidRPr="005F65E6">
        <w:rPr>
          <w:lang w:val="en-US"/>
        </w:rPr>
        <w:t xml:space="preserve">        - HANDOVER_</w:t>
      </w:r>
      <w:r>
        <w:rPr>
          <w:lang w:val="en-US"/>
        </w:rPr>
        <w:t>REQUIRED</w:t>
      </w:r>
    </w:p>
    <w:p w14:paraId="32EA0A3E" w14:textId="77777777" w:rsidR="00DA3B9B" w:rsidRPr="005F65E6" w:rsidRDefault="00DA3B9B" w:rsidP="00DA3B9B">
      <w:pPr>
        <w:pStyle w:val="PL"/>
        <w:rPr>
          <w:lang w:val="en-US"/>
        </w:rPr>
      </w:pPr>
      <w:r>
        <w:rPr>
          <w:lang w:val="en-US"/>
        </w:rPr>
        <w:t xml:space="preserve">        - HANDOVER_CMD</w:t>
      </w:r>
    </w:p>
    <w:p w14:paraId="32EA0A3F" w14:textId="77777777" w:rsidR="00DA3B9B" w:rsidRPr="005F65E6" w:rsidRDefault="00DA3B9B" w:rsidP="00DA3B9B">
      <w:pPr>
        <w:pStyle w:val="PL"/>
        <w:rPr>
          <w:lang w:val="en-US"/>
        </w:rPr>
      </w:pPr>
      <w:r>
        <w:rPr>
          <w:lang w:val="en-US"/>
        </w:rPr>
        <w:t xml:space="preserve">        - HANDOVER_PREP_FAIL</w:t>
      </w:r>
    </w:p>
    <w:p w14:paraId="32EA0A40" w14:textId="77777777" w:rsidR="00DA3B9B" w:rsidRPr="005F65E6" w:rsidRDefault="00DA3B9B" w:rsidP="00DA3B9B">
      <w:pPr>
        <w:pStyle w:val="PL"/>
        <w:rPr>
          <w:lang w:val="en-US"/>
        </w:rPr>
      </w:pPr>
      <w:r>
        <w:rPr>
          <w:lang w:val="en-US"/>
        </w:rPr>
        <w:t xml:space="preserve">        - HANDOVER_REQ_ACK</w:t>
      </w:r>
    </w:p>
    <w:p w14:paraId="32EA0A41" w14:textId="6BC64BEC" w:rsidR="00DA3B9B" w:rsidRDefault="00DA3B9B" w:rsidP="00DA3B9B">
      <w:pPr>
        <w:pStyle w:val="PL"/>
        <w:rPr>
          <w:lang w:val="en-US"/>
        </w:rPr>
      </w:pPr>
      <w:r w:rsidRPr="005F65E6">
        <w:rPr>
          <w:lang w:val="en-US"/>
        </w:rPr>
        <w:t xml:space="preserve">        - HANDOVER_RES_AL</w:t>
      </w:r>
      <w:r>
        <w:rPr>
          <w:lang w:val="en-US"/>
        </w:rPr>
        <w:t>LOC_FAIL</w:t>
      </w:r>
    </w:p>
    <w:p w14:paraId="315B894F" w14:textId="3E002FF0" w:rsidR="00F03565" w:rsidRDefault="00F03565" w:rsidP="00DA3B9B">
      <w:pPr>
        <w:pStyle w:val="PL"/>
        <w:rPr>
          <w:lang w:val="en-US"/>
        </w:rPr>
      </w:pPr>
      <w:r w:rsidRPr="005F65E6">
        <w:rPr>
          <w:lang w:val="en-US"/>
        </w:rPr>
        <w:t xml:space="preserve">        - </w:t>
      </w:r>
      <w:r>
        <w:rPr>
          <w:lang w:val="en-US"/>
        </w:rPr>
        <w:t>SECONDARY_RAT_USAGE</w:t>
      </w:r>
    </w:p>
    <w:p w14:paraId="32EA0A42" w14:textId="09415265" w:rsidR="00DA3B9B" w:rsidRDefault="00DA3B9B" w:rsidP="00EF3507">
      <w:pPr>
        <w:pStyle w:val="PL"/>
        <w:rPr>
          <w:lang w:val="en-US"/>
        </w:rPr>
      </w:pPr>
    </w:p>
    <w:p w14:paraId="02D92541" w14:textId="1F1FBC9E"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5F76F2DF" w14:textId="77777777" w:rsidR="00A80640" w:rsidRPr="002E5CBA" w:rsidRDefault="00A80640" w:rsidP="00A80640">
      <w:pPr>
        <w:pStyle w:val="PL"/>
        <w:rPr>
          <w:lang w:val="en-US"/>
        </w:rPr>
      </w:pPr>
      <w:r w:rsidRPr="002E5CBA">
        <w:rPr>
          <w:lang w:val="en-US"/>
        </w:rPr>
        <w:t xml:space="preserve">      anyOf:</w:t>
      </w:r>
    </w:p>
    <w:p w14:paraId="7150410F" w14:textId="77777777" w:rsidR="00A80640" w:rsidRPr="002E5CBA" w:rsidRDefault="00A80640" w:rsidP="00A80640">
      <w:pPr>
        <w:pStyle w:val="PL"/>
        <w:rPr>
          <w:lang w:val="en-US"/>
        </w:rPr>
      </w:pPr>
      <w:r w:rsidRPr="002E5CBA">
        <w:rPr>
          <w:lang w:val="en-US"/>
        </w:rPr>
        <w:t xml:space="preserve">      - type: string</w:t>
      </w:r>
    </w:p>
    <w:p w14:paraId="2EDCCA72" w14:textId="77777777" w:rsidR="00A80640" w:rsidRPr="00E67B86" w:rsidRDefault="00A80640" w:rsidP="00A80640">
      <w:pPr>
        <w:pStyle w:val="PL"/>
      </w:pPr>
      <w:r w:rsidRPr="002E5CBA">
        <w:rPr>
          <w:lang w:val="en-US"/>
        </w:rPr>
        <w:t xml:space="preserve">        </w:t>
      </w:r>
      <w:r w:rsidRPr="00E67B86">
        <w:t>enum:</w:t>
      </w:r>
    </w:p>
    <w:p w14:paraId="674F43C4" w14:textId="77777777" w:rsidR="00A80640" w:rsidRPr="00757B26" w:rsidRDefault="00A80640" w:rsidP="00A80640">
      <w:pPr>
        <w:pStyle w:val="PL"/>
      </w:pPr>
      <w:r w:rsidRPr="00E67B86">
        <w:t xml:space="preserve">          </w:t>
      </w:r>
      <w:r w:rsidRPr="00757B26">
        <w:t>- 64_KBPS</w:t>
      </w:r>
    </w:p>
    <w:p w14:paraId="66E79390" w14:textId="77777777" w:rsidR="00A80640" w:rsidRPr="00757B26" w:rsidRDefault="00A80640" w:rsidP="00A80640">
      <w:pPr>
        <w:pStyle w:val="PL"/>
      </w:pPr>
      <w:r w:rsidRPr="00757B26">
        <w:t xml:space="preserve">          - MAX_UE_RATE</w:t>
      </w:r>
    </w:p>
    <w:p w14:paraId="5D14E197" w14:textId="77777777" w:rsidR="00A80640" w:rsidRPr="002E5CBA" w:rsidRDefault="00A80640" w:rsidP="00A80640">
      <w:pPr>
        <w:pStyle w:val="PL"/>
        <w:rPr>
          <w:lang w:val="en-US"/>
        </w:rPr>
      </w:pPr>
      <w:r w:rsidRPr="002E5CBA">
        <w:rPr>
          <w:lang w:val="en-US"/>
        </w:rPr>
        <w:t xml:space="preserve">      - type: string</w:t>
      </w:r>
    </w:p>
    <w:p w14:paraId="051F3560" w14:textId="77777777" w:rsidR="00A80640" w:rsidRPr="002E5CBA" w:rsidRDefault="00A80640" w:rsidP="00A80640">
      <w:pPr>
        <w:pStyle w:val="PL"/>
        <w:rPr>
          <w:lang w:val="en-US"/>
        </w:rPr>
      </w:pPr>
      <w:r w:rsidRPr="002E5CBA">
        <w:rPr>
          <w:lang w:val="en-US"/>
        </w:rPr>
        <w:t xml:space="preserve">        description: &gt;</w:t>
      </w:r>
    </w:p>
    <w:p w14:paraId="194F5D59" w14:textId="77777777" w:rsidR="00A80640" w:rsidRPr="002E5CBA" w:rsidRDefault="00A80640" w:rsidP="00A80640">
      <w:pPr>
        <w:pStyle w:val="PL"/>
        <w:rPr>
          <w:lang w:val="en-US"/>
        </w:rPr>
      </w:pPr>
      <w:r w:rsidRPr="002E5CBA">
        <w:rPr>
          <w:lang w:val="en-US"/>
        </w:rPr>
        <w:t xml:space="preserve">          This string provides forward-compatibility with future</w:t>
      </w:r>
    </w:p>
    <w:p w14:paraId="14BCDF06" w14:textId="77777777" w:rsidR="00A80640" w:rsidRPr="002E5CBA" w:rsidRDefault="00A80640" w:rsidP="00A80640">
      <w:pPr>
        <w:pStyle w:val="PL"/>
        <w:rPr>
          <w:lang w:val="en-US"/>
        </w:rPr>
      </w:pPr>
      <w:r w:rsidRPr="002E5CBA">
        <w:rPr>
          <w:lang w:val="en-US"/>
        </w:rPr>
        <w:t xml:space="preserve">          extensions to the enumeration but is not used to encode</w:t>
      </w:r>
    </w:p>
    <w:p w14:paraId="2CC4ABCB" w14:textId="77777777" w:rsidR="00A80640" w:rsidRPr="002E5CBA" w:rsidRDefault="00A80640" w:rsidP="00A80640">
      <w:pPr>
        <w:pStyle w:val="PL"/>
        <w:rPr>
          <w:lang w:val="en-US"/>
        </w:rPr>
      </w:pPr>
      <w:r w:rsidRPr="002E5CBA">
        <w:rPr>
          <w:lang w:val="en-US"/>
        </w:rPr>
        <w:t xml:space="preserve">          content defined in the present version of this API.</w:t>
      </w:r>
    </w:p>
    <w:p w14:paraId="0FFF5095" w14:textId="77777777" w:rsidR="00A80640" w:rsidRPr="00073DAB" w:rsidRDefault="00A80640" w:rsidP="00A80640">
      <w:pPr>
        <w:pStyle w:val="PL"/>
      </w:pPr>
      <w:r w:rsidRPr="00E67B86">
        <w:t xml:space="preserve">      </w:t>
      </w:r>
      <w:r w:rsidRPr="00073DAB">
        <w:t>description: &gt;</w:t>
      </w:r>
    </w:p>
    <w:p w14:paraId="50C322B1" w14:textId="77777777" w:rsidR="00A80640" w:rsidRPr="00073DAB" w:rsidRDefault="00A80640" w:rsidP="00A80640">
      <w:pPr>
        <w:pStyle w:val="PL"/>
      </w:pPr>
      <w:r w:rsidRPr="00073DAB">
        <w:t xml:space="preserve">        Possible values are</w:t>
      </w:r>
    </w:p>
    <w:p w14:paraId="6916D3D7" w14:textId="77777777" w:rsidR="00A80640" w:rsidRPr="00740CDB" w:rsidRDefault="00A80640" w:rsidP="00A80640">
      <w:pPr>
        <w:pStyle w:val="PL"/>
      </w:pPr>
      <w:r w:rsidRPr="00E67B86">
        <w:t xml:space="preserve">          </w:t>
      </w:r>
      <w:r w:rsidRPr="00740CDB">
        <w:t>- 64_KBPS</w:t>
      </w:r>
    </w:p>
    <w:p w14:paraId="2BC9BC65" w14:textId="77777777" w:rsidR="00A80640" w:rsidRPr="00740CDB" w:rsidRDefault="00A80640" w:rsidP="00A80640">
      <w:pPr>
        <w:pStyle w:val="PL"/>
      </w:pPr>
      <w:r w:rsidRPr="00740CDB">
        <w:t xml:space="preserve">          - MAX_UE_RATE</w:t>
      </w:r>
    </w:p>
    <w:p w14:paraId="2A0299F3" w14:textId="77777777" w:rsidR="00A80640" w:rsidRPr="002E5CBA" w:rsidRDefault="00A80640" w:rsidP="00EF3507">
      <w:pPr>
        <w:pStyle w:val="PL"/>
        <w:rPr>
          <w:lang w:val="en-US"/>
        </w:rPr>
      </w:pPr>
    </w:p>
    <w:p w14:paraId="32EA0A43" w14:textId="77777777" w:rsidR="00EF3507" w:rsidRDefault="00EF3507" w:rsidP="0086296D">
      <w:pPr>
        <w:pStyle w:val="PL"/>
        <w:rPr>
          <w:lang w:val="en-US"/>
        </w:rPr>
      </w:pPr>
    </w:p>
    <w:p w14:paraId="32EA0A44" w14:textId="77777777" w:rsidR="0086296D" w:rsidRDefault="0086296D" w:rsidP="0086296D">
      <w:pPr>
        <w:pStyle w:val="PL"/>
      </w:pPr>
      <w:r>
        <w:t>#</w:t>
      </w:r>
    </w:p>
    <w:p w14:paraId="32EA0A45" w14:textId="77777777" w:rsidR="0086296D" w:rsidRDefault="0086296D" w:rsidP="0086296D">
      <w:pPr>
        <w:pStyle w:val="PL"/>
      </w:pPr>
      <w:r>
        <w:t># HTTP responses</w:t>
      </w:r>
    </w:p>
    <w:p w14:paraId="32EA0A46" w14:textId="77777777" w:rsidR="0086296D" w:rsidRDefault="0086296D" w:rsidP="0086296D">
      <w:pPr>
        <w:pStyle w:val="PL"/>
      </w:pPr>
      <w:r>
        <w:t>#</w:t>
      </w:r>
    </w:p>
    <w:p w14:paraId="32EA0A47" w14:textId="77777777" w:rsidR="0086296D" w:rsidRDefault="0086296D" w:rsidP="0086296D">
      <w:pPr>
        <w:pStyle w:val="PL"/>
      </w:pPr>
      <w:r>
        <w:t xml:space="preserve">  responses:</w:t>
      </w:r>
    </w:p>
    <w:p w14:paraId="32EA0A48" w14:textId="75977034" w:rsidR="0086296D" w:rsidRDefault="0086296D" w:rsidP="0086296D">
      <w:pPr>
        <w:pStyle w:val="PL"/>
      </w:pPr>
      <w:r>
        <w:t xml:space="preserve">  </w:t>
      </w:r>
      <w:r w:rsidR="00BA6BC3">
        <w:t xml:space="preserve">  </w:t>
      </w:r>
      <w:r>
        <w:t>'PduSessionCreateError':</w:t>
      </w:r>
    </w:p>
    <w:p w14:paraId="32EA0A49" w14:textId="42FEA659" w:rsidR="0086296D" w:rsidRPr="002E5CBA" w:rsidRDefault="0086296D" w:rsidP="0086296D">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32EA0A4A" w14:textId="77777777" w:rsidR="0086296D" w:rsidRPr="002E5CBA" w:rsidRDefault="0086296D" w:rsidP="0086296D">
      <w:pPr>
        <w:pStyle w:val="PL"/>
        <w:rPr>
          <w:lang w:val="en-US"/>
        </w:rPr>
      </w:pPr>
      <w:r w:rsidRPr="002E5CBA">
        <w:rPr>
          <w:lang w:val="en-US"/>
        </w:rPr>
        <w:t xml:space="preserve">      content:</w:t>
      </w:r>
    </w:p>
    <w:p w14:paraId="32EA0A4B" w14:textId="3E4069F1" w:rsidR="0086296D" w:rsidRPr="002E5CBA" w:rsidRDefault="0086296D" w:rsidP="0086296D">
      <w:pPr>
        <w:pStyle w:val="PL"/>
        <w:rPr>
          <w:lang w:val="en-US"/>
        </w:rPr>
      </w:pPr>
      <w:r w:rsidRPr="002E5CBA">
        <w:rPr>
          <w:lang w:val="en-US"/>
        </w:rPr>
        <w:t xml:space="preserve">        application/json: # message without binary body part</w:t>
      </w:r>
    </w:p>
    <w:p w14:paraId="32EA0A4C" w14:textId="77777777" w:rsidR="0086296D" w:rsidRPr="002E5CBA" w:rsidRDefault="0086296D" w:rsidP="0086296D">
      <w:pPr>
        <w:pStyle w:val="PL"/>
        <w:rPr>
          <w:lang w:val="en-US"/>
        </w:rPr>
      </w:pPr>
      <w:r w:rsidRPr="002E5CBA">
        <w:rPr>
          <w:lang w:val="en-US"/>
        </w:rPr>
        <w:t xml:space="preserve">          schema:</w:t>
      </w:r>
    </w:p>
    <w:p w14:paraId="32EA0A4D"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4E" w14:textId="77777777" w:rsidR="0086296D" w:rsidRPr="002E5CBA" w:rsidRDefault="0086296D" w:rsidP="0086296D">
      <w:pPr>
        <w:pStyle w:val="PL"/>
        <w:rPr>
          <w:lang w:val="en-US"/>
        </w:rPr>
      </w:pPr>
      <w:r w:rsidRPr="002E5CBA">
        <w:rPr>
          <w:lang w:val="en-US"/>
        </w:rPr>
        <w:t xml:space="preserve">        multipart/related:  # message with binary body part(s)</w:t>
      </w:r>
    </w:p>
    <w:p w14:paraId="32EA0A4F" w14:textId="77777777" w:rsidR="0086296D" w:rsidRPr="002E5CBA" w:rsidRDefault="0086296D" w:rsidP="0086296D">
      <w:pPr>
        <w:pStyle w:val="PL"/>
        <w:rPr>
          <w:lang w:val="en-US"/>
        </w:rPr>
      </w:pPr>
      <w:r w:rsidRPr="002E5CBA">
        <w:rPr>
          <w:lang w:val="en-US"/>
        </w:rPr>
        <w:t xml:space="preserve">          schema:</w:t>
      </w:r>
    </w:p>
    <w:p w14:paraId="32EA0A50" w14:textId="77777777" w:rsidR="0086296D" w:rsidRPr="002E5CBA" w:rsidRDefault="0086296D" w:rsidP="0086296D">
      <w:pPr>
        <w:pStyle w:val="PL"/>
        <w:rPr>
          <w:lang w:val="en-US"/>
        </w:rPr>
      </w:pPr>
      <w:r w:rsidRPr="002E5CBA">
        <w:rPr>
          <w:lang w:val="en-US"/>
        </w:rPr>
        <w:t xml:space="preserve">            type: object</w:t>
      </w:r>
    </w:p>
    <w:p w14:paraId="32EA0A51" w14:textId="77777777" w:rsidR="0086296D" w:rsidRPr="002E5CBA" w:rsidRDefault="0086296D" w:rsidP="0086296D">
      <w:pPr>
        <w:pStyle w:val="PL"/>
        <w:rPr>
          <w:lang w:val="en-US"/>
        </w:rPr>
      </w:pPr>
      <w:r w:rsidRPr="002E5CBA">
        <w:rPr>
          <w:lang w:val="en-US"/>
        </w:rPr>
        <w:t xml:space="preserve">            properties: # Request parts</w:t>
      </w:r>
    </w:p>
    <w:p w14:paraId="32EA0A52" w14:textId="77777777" w:rsidR="0086296D" w:rsidRPr="002E5CBA" w:rsidRDefault="0086296D" w:rsidP="0086296D">
      <w:pPr>
        <w:pStyle w:val="PL"/>
        <w:rPr>
          <w:lang w:val="en-US"/>
        </w:rPr>
      </w:pPr>
      <w:r w:rsidRPr="002E5CBA">
        <w:rPr>
          <w:lang w:val="en-US"/>
        </w:rPr>
        <w:t xml:space="preserve">              jsonData:</w:t>
      </w:r>
    </w:p>
    <w:p w14:paraId="32EA0A53"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54" w14:textId="77777777" w:rsidR="0086296D" w:rsidRPr="002E5CBA" w:rsidRDefault="0086296D" w:rsidP="0086296D">
      <w:pPr>
        <w:pStyle w:val="PL"/>
        <w:rPr>
          <w:lang w:val="en-US"/>
        </w:rPr>
      </w:pPr>
      <w:r w:rsidRPr="002E5CBA">
        <w:rPr>
          <w:lang w:val="en-US"/>
        </w:rPr>
        <w:t xml:space="preserve">              binaryDataN1SmInfoToUe:</w:t>
      </w:r>
    </w:p>
    <w:p w14:paraId="32EA0A55" w14:textId="77777777" w:rsidR="0086296D" w:rsidRPr="002E5CBA" w:rsidRDefault="0086296D" w:rsidP="0086296D">
      <w:pPr>
        <w:pStyle w:val="PL"/>
        <w:rPr>
          <w:lang w:val="en-US"/>
        </w:rPr>
      </w:pPr>
      <w:r w:rsidRPr="002E5CBA">
        <w:rPr>
          <w:lang w:val="en-US"/>
        </w:rPr>
        <w:lastRenderedPageBreak/>
        <w:t xml:space="preserve">                type: string</w:t>
      </w:r>
    </w:p>
    <w:p w14:paraId="32EA0A56" w14:textId="77777777" w:rsidR="0086296D" w:rsidRPr="002E5CBA" w:rsidRDefault="0086296D" w:rsidP="0086296D">
      <w:pPr>
        <w:pStyle w:val="PL"/>
        <w:rPr>
          <w:lang w:val="en-US"/>
        </w:rPr>
      </w:pPr>
      <w:r w:rsidRPr="002E5CBA">
        <w:rPr>
          <w:lang w:val="en-US"/>
        </w:rPr>
        <w:t xml:space="preserve">                format: binary</w:t>
      </w:r>
    </w:p>
    <w:p w14:paraId="32EA0A57" w14:textId="77777777" w:rsidR="0086296D" w:rsidRPr="002E5CBA" w:rsidRDefault="007128E8" w:rsidP="0086296D">
      <w:pPr>
        <w:pStyle w:val="PL"/>
        <w:rPr>
          <w:lang w:val="en-US"/>
        </w:rPr>
      </w:pPr>
      <w:r>
        <w:rPr>
          <w:lang w:val="en-US"/>
        </w:rPr>
        <w:t xml:space="preserve">          </w:t>
      </w:r>
      <w:r w:rsidR="0086296D" w:rsidRPr="002E5CBA">
        <w:rPr>
          <w:lang w:val="en-US"/>
        </w:rPr>
        <w:t>encoding:</w:t>
      </w:r>
    </w:p>
    <w:p w14:paraId="32EA0A58" w14:textId="77777777" w:rsidR="0086296D" w:rsidRPr="002E5CBA" w:rsidRDefault="0086296D" w:rsidP="0086296D">
      <w:pPr>
        <w:pStyle w:val="PL"/>
        <w:rPr>
          <w:lang w:val="en-US"/>
        </w:rPr>
      </w:pPr>
      <w:r w:rsidRPr="002E5CBA">
        <w:rPr>
          <w:lang w:val="en-US"/>
        </w:rPr>
        <w:t xml:space="preserve">            jsonData:</w:t>
      </w:r>
    </w:p>
    <w:p w14:paraId="32EA0A59" w14:textId="77777777" w:rsidR="0086296D" w:rsidRPr="002E5CBA" w:rsidRDefault="0086296D" w:rsidP="0086296D">
      <w:pPr>
        <w:pStyle w:val="PL"/>
        <w:rPr>
          <w:lang w:val="en-US"/>
        </w:rPr>
      </w:pPr>
      <w:r w:rsidRPr="002E5CBA">
        <w:rPr>
          <w:lang w:val="en-US"/>
        </w:rPr>
        <w:t xml:space="preserve">              contentType:  application/json</w:t>
      </w:r>
    </w:p>
    <w:p w14:paraId="32EA0A5A" w14:textId="77777777" w:rsidR="0086296D" w:rsidRPr="002E5CBA" w:rsidRDefault="0086296D" w:rsidP="0086296D">
      <w:pPr>
        <w:pStyle w:val="PL"/>
        <w:rPr>
          <w:lang w:val="en-US"/>
        </w:rPr>
      </w:pPr>
      <w:r w:rsidRPr="002E5CBA">
        <w:rPr>
          <w:lang w:val="en-US"/>
        </w:rPr>
        <w:t xml:space="preserve">            binaryDataN1SmInfoToUe:</w:t>
      </w:r>
    </w:p>
    <w:p w14:paraId="32EA0A5B" w14:textId="77777777" w:rsidR="0086296D" w:rsidRPr="002E5CBA" w:rsidRDefault="0086296D" w:rsidP="0086296D">
      <w:pPr>
        <w:pStyle w:val="PL"/>
        <w:rPr>
          <w:lang w:val="en-US"/>
        </w:rPr>
      </w:pPr>
      <w:r w:rsidRPr="002E5CBA">
        <w:rPr>
          <w:lang w:val="en-US"/>
        </w:rPr>
        <w:t xml:space="preserve">              contentType:  application/vnd.3gpp.5gnas</w:t>
      </w:r>
    </w:p>
    <w:p w14:paraId="32EA0A5C" w14:textId="77777777" w:rsidR="0086296D" w:rsidRPr="002E5CBA" w:rsidRDefault="0086296D" w:rsidP="0086296D">
      <w:pPr>
        <w:pStyle w:val="PL"/>
        <w:rPr>
          <w:lang w:val="en-US"/>
        </w:rPr>
      </w:pPr>
      <w:r w:rsidRPr="002E5CBA">
        <w:rPr>
          <w:lang w:val="en-US"/>
        </w:rPr>
        <w:t xml:space="preserve">              headers:</w:t>
      </w:r>
    </w:p>
    <w:p w14:paraId="32EA0A5D" w14:textId="77777777" w:rsidR="0086296D" w:rsidRPr="002E5CBA" w:rsidRDefault="0086296D" w:rsidP="0086296D">
      <w:pPr>
        <w:pStyle w:val="PL"/>
        <w:rPr>
          <w:lang w:val="en-US"/>
        </w:rPr>
      </w:pPr>
      <w:r w:rsidRPr="002E5CBA">
        <w:rPr>
          <w:lang w:val="en-US"/>
        </w:rPr>
        <w:t xml:space="preserve">                Content-Id:</w:t>
      </w:r>
    </w:p>
    <w:p w14:paraId="32EA0A5E" w14:textId="77777777" w:rsidR="0086296D" w:rsidRPr="002E5CBA" w:rsidRDefault="0086296D" w:rsidP="0086296D">
      <w:pPr>
        <w:pStyle w:val="PL"/>
        <w:rPr>
          <w:lang w:val="en-US"/>
        </w:rPr>
      </w:pPr>
      <w:r w:rsidRPr="002E5CBA">
        <w:rPr>
          <w:lang w:val="en-US"/>
        </w:rPr>
        <w:t xml:space="preserve">                  schema:</w:t>
      </w:r>
    </w:p>
    <w:p w14:paraId="32EA0A5F" w14:textId="0A911821" w:rsidR="0086296D" w:rsidRDefault="0086296D" w:rsidP="0086296D">
      <w:pPr>
        <w:pStyle w:val="PL"/>
      </w:pPr>
      <w:r w:rsidRPr="002E5CBA">
        <w:rPr>
          <w:lang w:val="en-US"/>
        </w:rPr>
        <w:t xml:space="preserve">                    type: string</w:t>
      </w:r>
    </w:p>
    <w:p w14:paraId="32EA0A60" w14:textId="77777777" w:rsidR="0086296D" w:rsidRDefault="0086296D" w:rsidP="0086296D">
      <w:pPr>
        <w:pStyle w:val="PL"/>
      </w:pPr>
    </w:p>
    <w:p w14:paraId="32EA0A61" w14:textId="4DB872DA" w:rsidR="0086296D" w:rsidRDefault="00DD192A" w:rsidP="0086296D">
      <w:pPr>
        <w:pStyle w:val="PL"/>
      </w:pPr>
      <w:r>
        <w:t xml:space="preserve">    </w:t>
      </w:r>
      <w:r w:rsidR="0086296D">
        <w:t>'HsmfUpdateError':</w:t>
      </w:r>
    </w:p>
    <w:p w14:paraId="32EA0A62" w14:textId="03C97BB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63" w14:textId="77777777" w:rsidR="0086296D" w:rsidRPr="002E5CBA" w:rsidRDefault="0086296D" w:rsidP="0086296D">
      <w:pPr>
        <w:pStyle w:val="PL"/>
        <w:rPr>
          <w:lang w:val="en-US"/>
        </w:rPr>
      </w:pPr>
      <w:r w:rsidRPr="002E5CBA">
        <w:rPr>
          <w:lang w:val="en-US"/>
        </w:rPr>
        <w:t xml:space="preserve">      content:</w:t>
      </w:r>
    </w:p>
    <w:p w14:paraId="32EA0A64" w14:textId="639BDEFD" w:rsidR="0086296D" w:rsidRPr="002E5CBA" w:rsidRDefault="0086296D" w:rsidP="0086296D">
      <w:pPr>
        <w:pStyle w:val="PL"/>
        <w:rPr>
          <w:lang w:val="en-US"/>
        </w:rPr>
      </w:pPr>
      <w:r w:rsidRPr="002E5CBA">
        <w:rPr>
          <w:lang w:val="en-US"/>
        </w:rPr>
        <w:t xml:space="preserve">        application/json: # message without binary body part</w:t>
      </w:r>
    </w:p>
    <w:p w14:paraId="32EA0A65" w14:textId="77777777" w:rsidR="0086296D" w:rsidRPr="002E5CBA" w:rsidRDefault="0086296D" w:rsidP="0086296D">
      <w:pPr>
        <w:pStyle w:val="PL"/>
        <w:rPr>
          <w:lang w:val="en-US"/>
        </w:rPr>
      </w:pPr>
      <w:r w:rsidRPr="002E5CBA">
        <w:rPr>
          <w:lang w:val="en-US"/>
        </w:rPr>
        <w:t xml:space="preserve">          schema:</w:t>
      </w:r>
    </w:p>
    <w:p w14:paraId="32EA0A66"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7" w14:textId="77777777" w:rsidR="0086296D" w:rsidRPr="002E5CBA" w:rsidRDefault="0086296D" w:rsidP="0086296D">
      <w:pPr>
        <w:pStyle w:val="PL"/>
        <w:rPr>
          <w:lang w:val="en-US"/>
        </w:rPr>
      </w:pPr>
      <w:r w:rsidRPr="002E5CBA">
        <w:rPr>
          <w:lang w:val="en-US"/>
        </w:rPr>
        <w:t xml:space="preserve">        multipart/related:  # message with binary body part(s)</w:t>
      </w:r>
    </w:p>
    <w:p w14:paraId="32EA0A68" w14:textId="77777777" w:rsidR="0086296D" w:rsidRPr="002E5CBA" w:rsidRDefault="0086296D" w:rsidP="0086296D">
      <w:pPr>
        <w:pStyle w:val="PL"/>
        <w:rPr>
          <w:lang w:val="en-US"/>
        </w:rPr>
      </w:pPr>
      <w:r w:rsidRPr="002E5CBA">
        <w:rPr>
          <w:lang w:val="en-US"/>
        </w:rPr>
        <w:t xml:space="preserve">          schema:</w:t>
      </w:r>
    </w:p>
    <w:p w14:paraId="32EA0A69" w14:textId="77777777" w:rsidR="0086296D" w:rsidRPr="002E5CBA" w:rsidRDefault="0086296D" w:rsidP="0086296D">
      <w:pPr>
        <w:pStyle w:val="PL"/>
        <w:rPr>
          <w:lang w:val="en-US"/>
        </w:rPr>
      </w:pPr>
      <w:r w:rsidRPr="002E5CBA">
        <w:rPr>
          <w:lang w:val="en-US"/>
        </w:rPr>
        <w:t xml:space="preserve">            type: object</w:t>
      </w:r>
    </w:p>
    <w:p w14:paraId="32EA0A6A" w14:textId="77777777" w:rsidR="0086296D" w:rsidRPr="002E5CBA" w:rsidRDefault="00955ABA" w:rsidP="0086296D">
      <w:pPr>
        <w:pStyle w:val="PL"/>
        <w:rPr>
          <w:lang w:val="en-US"/>
        </w:rPr>
      </w:pPr>
      <w:r>
        <w:rPr>
          <w:lang w:val="en-US"/>
        </w:rPr>
        <w:t xml:space="preserve">            </w:t>
      </w:r>
      <w:r w:rsidR="0086296D" w:rsidRPr="002E5CBA">
        <w:rPr>
          <w:lang w:val="en-US"/>
        </w:rPr>
        <w:t>properties: # Request parts</w:t>
      </w:r>
    </w:p>
    <w:p w14:paraId="32EA0A6B" w14:textId="77777777" w:rsidR="0086296D" w:rsidRPr="002E5CBA" w:rsidRDefault="0086296D" w:rsidP="0086296D">
      <w:pPr>
        <w:pStyle w:val="PL"/>
        <w:rPr>
          <w:lang w:val="en-US"/>
        </w:rPr>
      </w:pPr>
      <w:r w:rsidRPr="002E5CBA">
        <w:rPr>
          <w:lang w:val="en-US"/>
        </w:rPr>
        <w:t xml:space="preserve">              jsonData:</w:t>
      </w:r>
    </w:p>
    <w:p w14:paraId="32EA0A6C"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D" w14:textId="77777777" w:rsidR="0086296D" w:rsidRPr="002E5CBA" w:rsidRDefault="0086296D" w:rsidP="0086296D">
      <w:pPr>
        <w:pStyle w:val="PL"/>
        <w:rPr>
          <w:lang w:val="en-US"/>
        </w:rPr>
      </w:pPr>
      <w:r w:rsidRPr="002E5CBA">
        <w:rPr>
          <w:lang w:val="en-US"/>
        </w:rPr>
        <w:t xml:space="preserve">              binaryDataN1SmInfoToUe:</w:t>
      </w:r>
    </w:p>
    <w:p w14:paraId="32EA0A6E" w14:textId="77777777" w:rsidR="0086296D" w:rsidRPr="002E5CBA" w:rsidRDefault="0086296D" w:rsidP="0086296D">
      <w:pPr>
        <w:pStyle w:val="PL"/>
        <w:rPr>
          <w:lang w:val="en-US"/>
        </w:rPr>
      </w:pPr>
      <w:r w:rsidRPr="002E5CBA">
        <w:rPr>
          <w:lang w:val="en-US"/>
        </w:rPr>
        <w:t xml:space="preserve">                type: string</w:t>
      </w:r>
    </w:p>
    <w:p w14:paraId="32EA0A6F" w14:textId="77777777" w:rsidR="0086296D" w:rsidRPr="002E5CBA" w:rsidRDefault="0086296D" w:rsidP="0086296D">
      <w:pPr>
        <w:pStyle w:val="PL"/>
        <w:rPr>
          <w:lang w:val="en-US"/>
        </w:rPr>
      </w:pPr>
      <w:r w:rsidRPr="002E5CBA">
        <w:rPr>
          <w:lang w:val="en-US"/>
        </w:rPr>
        <w:t xml:space="preserve">                format: binary</w:t>
      </w:r>
    </w:p>
    <w:p w14:paraId="32EA0A70" w14:textId="77777777" w:rsidR="0086296D" w:rsidRPr="002E5CBA" w:rsidRDefault="007128E8" w:rsidP="0086296D">
      <w:pPr>
        <w:pStyle w:val="PL"/>
        <w:rPr>
          <w:lang w:val="en-US"/>
        </w:rPr>
      </w:pPr>
      <w:r>
        <w:rPr>
          <w:lang w:val="en-US"/>
        </w:rPr>
        <w:t xml:space="preserve">        </w:t>
      </w:r>
      <w:r w:rsidR="0086296D" w:rsidRPr="002E5CBA">
        <w:rPr>
          <w:lang w:val="en-US"/>
        </w:rPr>
        <w:t xml:space="preserve">  encoding:</w:t>
      </w:r>
    </w:p>
    <w:p w14:paraId="32EA0A71" w14:textId="77777777" w:rsidR="0086296D" w:rsidRPr="002E5CBA" w:rsidRDefault="0086296D" w:rsidP="0086296D">
      <w:pPr>
        <w:pStyle w:val="PL"/>
        <w:rPr>
          <w:lang w:val="en-US"/>
        </w:rPr>
      </w:pPr>
      <w:r w:rsidRPr="002E5CBA">
        <w:rPr>
          <w:lang w:val="en-US"/>
        </w:rPr>
        <w:t xml:space="preserve">            jsonData:</w:t>
      </w:r>
    </w:p>
    <w:p w14:paraId="32EA0A72" w14:textId="77777777" w:rsidR="0086296D" w:rsidRPr="002E5CBA" w:rsidRDefault="0086296D" w:rsidP="0086296D">
      <w:pPr>
        <w:pStyle w:val="PL"/>
        <w:rPr>
          <w:lang w:val="en-US"/>
        </w:rPr>
      </w:pPr>
      <w:r w:rsidRPr="002E5CBA">
        <w:rPr>
          <w:lang w:val="en-US"/>
        </w:rPr>
        <w:t xml:space="preserve">              contentType:  application/json</w:t>
      </w:r>
    </w:p>
    <w:p w14:paraId="32EA0A73" w14:textId="77777777" w:rsidR="0086296D" w:rsidRPr="002E5CBA" w:rsidRDefault="0086296D" w:rsidP="0086296D">
      <w:pPr>
        <w:pStyle w:val="PL"/>
        <w:rPr>
          <w:lang w:val="en-US"/>
        </w:rPr>
      </w:pPr>
      <w:r w:rsidRPr="002E5CBA">
        <w:rPr>
          <w:lang w:val="en-US"/>
        </w:rPr>
        <w:t xml:space="preserve">            binaryDataN1SmInfoToUe:</w:t>
      </w:r>
    </w:p>
    <w:p w14:paraId="32EA0A74" w14:textId="77777777" w:rsidR="0086296D" w:rsidRPr="002E5CBA" w:rsidRDefault="0086296D" w:rsidP="0086296D">
      <w:pPr>
        <w:pStyle w:val="PL"/>
        <w:rPr>
          <w:lang w:val="en-US"/>
        </w:rPr>
      </w:pPr>
      <w:r w:rsidRPr="002E5CBA">
        <w:rPr>
          <w:lang w:val="en-US"/>
        </w:rPr>
        <w:t xml:space="preserve">              contentType:  application/vnd.3gpp.5gnas</w:t>
      </w:r>
    </w:p>
    <w:p w14:paraId="32EA0A75" w14:textId="77777777" w:rsidR="0086296D" w:rsidRPr="002E5CBA" w:rsidRDefault="0086296D" w:rsidP="0086296D">
      <w:pPr>
        <w:pStyle w:val="PL"/>
        <w:rPr>
          <w:lang w:val="en-US"/>
        </w:rPr>
      </w:pPr>
      <w:r w:rsidRPr="002E5CBA">
        <w:rPr>
          <w:lang w:val="en-US"/>
        </w:rPr>
        <w:t xml:space="preserve">              headers:</w:t>
      </w:r>
    </w:p>
    <w:p w14:paraId="32EA0A76" w14:textId="77777777" w:rsidR="0086296D" w:rsidRPr="002E5CBA" w:rsidRDefault="0086296D" w:rsidP="0086296D">
      <w:pPr>
        <w:pStyle w:val="PL"/>
        <w:rPr>
          <w:lang w:val="en-US"/>
        </w:rPr>
      </w:pPr>
      <w:r w:rsidRPr="002E5CBA">
        <w:rPr>
          <w:lang w:val="en-US"/>
        </w:rPr>
        <w:t xml:space="preserve">                Content-Id:</w:t>
      </w:r>
    </w:p>
    <w:p w14:paraId="32EA0A77" w14:textId="77777777" w:rsidR="0086296D" w:rsidRPr="002E5CBA" w:rsidRDefault="0086296D" w:rsidP="0086296D">
      <w:pPr>
        <w:pStyle w:val="PL"/>
        <w:rPr>
          <w:lang w:val="en-US"/>
        </w:rPr>
      </w:pPr>
      <w:r w:rsidRPr="002E5CBA">
        <w:rPr>
          <w:lang w:val="en-US"/>
        </w:rPr>
        <w:t xml:space="preserve">                  schema:</w:t>
      </w:r>
    </w:p>
    <w:p w14:paraId="32EA0A78" w14:textId="6286C5F1" w:rsidR="0086296D" w:rsidRPr="002E5CBA" w:rsidRDefault="0086296D" w:rsidP="0086296D">
      <w:pPr>
        <w:pStyle w:val="PL"/>
        <w:rPr>
          <w:lang w:val="en-US"/>
        </w:rPr>
      </w:pPr>
      <w:r w:rsidRPr="002E5CBA">
        <w:rPr>
          <w:lang w:val="en-US"/>
        </w:rPr>
        <w:t xml:space="preserve">                    type: string</w:t>
      </w:r>
    </w:p>
    <w:p w14:paraId="32EA0A79" w14:textId="77777777" w:rsidR="0086296D" w:rsidRDefault="0086296D" w:rsidP="0086296D">
      <w:pPr>
        <w:pStyle w:val="PL"/>
        <w:rPr>
          <w:lang w:val="en-US"/>
        </w:rPr>
      </w:pPr>
    </w:p>
    <w:p w14:paraId="32EA0A7A" w14:textId="381AE7B1" w:rsidR="0086296D" w:rsidRDefault="00DD192A" w:rsidP="0086296D">
      <w:pPr>
        <w:pStyle w:val="PL"/>
      </w:pPr>
      <w:r>
        <w:t xml:space="preserve">    </w:t>
      </w:r>
      <w:r w:rsidR="0086296D">
        <w:t>'VsmfUpdateError':</w:t>
      </w:r>
    </w:p>
    <w:p w14:paraId="32EA0A7B" w14:textId="53A1B9DA"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32EA0A7C" w14:textId="77777777" w:rsidR="0086296D" w:rsidRPr="002E5CBA" w:rsidRDefault="0086296D" w:rsidP="0086296D">
      <w:pPr>
        <w:pStyle w:val="PL"/>
        <w:rPr>
          <w:lang w:val="en-US"/>
        </w:rPr>
      </w:pPr>
      <w:r w:rsidRPr="002E5CBA">
        <w:rPr>
          <w:lang w:val="en-US"/>
        </w:rPr>
        <w:t xml:space="preserve">      content:</w:t>
      </w:r>
    </w:p>
    <w:p w14:paraId="32EA0A7D" w14:textId="7E63C0A0" w:rsidR="0086296D" w:rsidRPr="002E5CBA" w:rsidRDefault="0086296D" w:rsidP="0086296D">
      <w:pPr>
        <w:pStyle w:val="PL"/>
        <w:rPr>
          <w:lang w:val="en-US"/>
        </w:rPr>
      </w:pPr>
      <w:r w:rsidRPr="002E5CBA">
        <w:rPr>
          <w:lang w:val="en-US"/>
        </w:rPr>
        <w:t xml:space="preserve">        application/json: # message without binary body part</w:t>
      </w:r>
    </w:p>
    <w:p w14:paraId="32EA0A7E" w14:textId="77777777" w:rsidR="0086296D" w:rsidRPr="002E5CBA" w:rsidRDefault="0086296D" w:rsidP="0086296D">
      <w:pPr>
        <w:pStyle w:val="PL"/>
        <w:rPr>
          <w:lang w:val="en-US"/>
        </w:rPr>
      </w:pPr>
      <w:r w:rsidRPr="002E5CBA">
        <w:rPr>
          <w:lang w:val="en-US"/>
        </w:rPr>
        <w:t xml:space="preserve">          schema:</w:t>
      </w:r>
    </w:p>
    <w:p w14:paraId="32EA0A7F"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0" w14:textId="77777777" w:rsidR="0086296D" w:rsidRPr="002E5CBA" w:rsidRDefault="0086296D" w:rsidP="0086296D">
      <w:pPr>
        <w:pStyle w:val="PL"/>
        <w:rPr>
          <w:lang w:val="en-US"/>
        </w:rPr>
      </w:pPr>
      <w:r w:rsidRPr="002E5CBA">
        <w:rPr>
          <w:lang w:val="en-US"/>
        </w:rPr>
        <w:t xml:space="preserve">        multipart/related:  # message with binary body part(s)</w:t>
      </w:r>
    </w:p>
    <w:p w14:paraId="32EA0A81" w14:textId="77777777" w:rsidR="0086296D" w:rsidRPr="002E5CBA" w:rsidRDefault="0086296D" w:rsidP="0086296D">
      <w:pPr>
        <w:pStyle w:val="PL"/>
        <w:rPr>
          <w:lang w:val="en-US"/>
        </w:rPr>
      </w:pPr>
      <w:r w:rsidRPr="002E5CBA">
        <w:rPr>
          <w:lang w:val="en-US"/>
        </w:rPr>
        <w:t xml:space="preserve">          schema:</w:t>
      </w:r>
    </w:p>
    <w:p w14:paraId="32EA0A82" w14:textId="77777777" w:rsidR="0086296D" w:rsidRPr="002E5CBA" w:rsidRDefault="0086296D" w:rsidP="0086296D">
      <w:pPr>
        <w:pStyle w:val="PL"/>
        <w:rPr>
          <w:lang w:val="en-US"/>
        </w:rPr>
      </w:pPr>
      <w:r w:rsidRPr="002E5CBA">
        <w:rPr>
          <w:lang w:val="en-US"/>
        </w:rPr>
        <w:t xml:space="preserve">            type: object</w:t>
      </w:r>
    </w:p>
    <w:p w14:paraId="32EA0A83" w14:textId="77777777" w:rsidR="0086296D" w:rsidRPr="002E5CBA" w:rsidRDefault="0086296D" w:rsidP="0086296D">
      <w:pPr>
        <w:pStyle w:val="PL"/>
        <w:rPr>
          <w:lang w:val="en-US"/>
        </w:rPr>
      </w:pPr>
      <w:r w:rsidRPr="002E5CBA">
        <w:rPr>
          <w:lang w:val="en-US"/>
        </w:rPr>
        <w:t xml:space="preserve">            properties: # Request parts</w:t>
      </w:r>
    </w:p>
    <w:p w14:paraId="32EA0A84" w14:textId="77777777" w:rsidR="0086296D" w:rsidRPr="002E5CBA" w:rsidRDefault="0086296D" w:rsidP="0086296D">
      <w:pPr>
        <w:pStyle w:val="PL"/>
        <w:rPr>
          <w:lang w:val="en-US"/>
        </w:rPr>
      </w:pPr>
      <w:r w:rsidRPr="002E5CBA">
        <w:rPr>
          <w:lang w:val="en-US"/>
        </w:rPr>
        <w:t xml:space="preserve">              jsonData:</w:t>
      </w:r>
    </w:p>
    <w:p w14:paraId="32EA0A85"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6" w14:textId="77777777" w:rsidR="0086296D" w:rsidRPr="002E5CBA" w:rsidRDefault="0086296D" w:rsidP="0086296D">
      <w:pPr>
        <w:pStyle w:val="PL"/>
        <w:rPr>
          <w:lang w:val="en-US"/>
        </w:rPr>
      </w:pPr>
      <w:r w:rsidRPr="002E5CBA">
        <w:rPr>
          <w:lang w:val="en-US"/>
        </w:rPr>
        <w:t xml:space="preserve">              binaryDataN1SmInfoFromUe:</w:t>
      </w:r>
    </w:p>
    <w:p w14:paraId="32EA0A87" w14:textId="77777777" w:rsidR="0086296D" w:rsidRPr="002E5CBA" w:rsidRDefault="0086296D" w:rsidP="0086296D">
      <w:pPr>
        <w:pStyle w:val="PL"/>
        <w:rPr>
          <w:lang w:val="en-US"/>
        </w:rPr>
      </w:pPr>
      <w:r w:rsidRPr="002E5CBA">
        <w:rPr>
          <w:lang w:val="en-US"/>
        </w:rPr>
        <w:t xml:space="preserve">                type: string</w:t>
      </w:r>
    </w:p>
    <w:p w14:paraId="32EA0A88" w14:textId="77777777" w:rsidR="0086296D" w:rsidRPr="002E5CBA" w:rsidRDefault="0086296D" w:rsidP="0086296D">
      <w:pPr>
        <w:pStyle w:val="PL"/>
        <w:rPr>
          <w:lang w:val="en-US"/>
        </w:rPr>
      </w:pPr>
      <w:r w:rsidRPr="002E5CBA">
        <w:rPr>
          <w:lang w:val="en-US"/>
        </w:rPr>
        <w:t xml:space="preserve">                format: binary</w:t>
      </w:r>
    </w:p>
    <w:p w14:paraId="32EA0A89" w14:textId="77777777" w:rsidR="0086296D" w:rsidRPr="002E5CBA" w:rsidRDefault="0086296D" w:rsidP="0086296D">
      <w:pPr>
        <w:pStyle w:val="PL"/>
        <w:rPr>
          <w:lang w:val="en-US"/>
        </w:rPr>
      </w:pPr>
      <w:r w:rsidRPr="002E5CBA">
        <w:rPr>
          <w:lang w:val="en-US"/>
        </w:rPr>
        <w:t xml:space="preserve">              binaryDataUnknownN1SmInfo:</w:t>
      </w:r>
    </w:p>
    <w:p w14:paraId="32EA0A8A" w14:textId="77777777" w:rsidR="0086296D" w:rsidRPr="002E5CBA" w:rsidRDefault="0086296D" w:rsidP="0086296D">
      <w:pPr>
        <w:pStyle w:val="PL"/>
        <w:rPr>
          <w:lang w:val="en-US"/>
        </w:rPr>
      </w:pPr>
      <w:r w:rsidRPr="002E5CBA">
        <w:rPr>
          <w:lang w:val="en-US"/>
        </w:rPr>
        <w:t xml:space="preserve">                type: string</w:t>
      </w:r>
    </w:p>
    <w:p w14:paraId="32EA0A8B" w14:textId="77777777" w:rsidR="0086296D" w:rsidRPr="002E5CBA" w:rsidRDefault="0086296D" w:rsidP="0086296D">
      <w:pPr>
        <w:pStyle w:val="PL"/>
        <w:rPr>
          <w:lang w:val="en-US"/>
        </w:rPr>
      </w:pPr>
      <w:r w:rsidRPr="002E5CBA">
        <w:rPr>
          <w:lang w:val="en-US"/>
        </w:rPr>
        <w:t xml:space="preserve">                format: binary</w:t>
      </w:r>
    </w:p>
    <w:p w14:paraId="32EA0A8C" w14:textId="77777777" w:rsidR="0086296D" w:rsidRPr="002E5CBA" w:rsidRDefault="0086296D" w:rsidP="0086296D">
      <w:pPr>
        <w:pStyle w:val="PL"/>
        <w:rPr>
          <w:lang w:val="en-US"/>
        </w:rPr>
      </w:pPr>
      <w:r w:rsidRPr="002E5CBA">
        <w:rPr>
          <w:lang w:val="en-US"/>
        </w:rPr>
        <w:t xml:space="preserve">          encoding:</w:t>
      </w:r>
    </w:p>
    <w:p w14:paraId="32EA0A8D" w14:textId="77777777" w:rsidR="0086296D" w:rsidRPr="002E5CBA" w:rsidRDefault="0086296D" w:rsidP="0086296D">
      <w:pPr>
        <w:pStyle w:val="PL"/>
        <w:rPr>
          <w:lang w:val="en-US"/>
        </w:rPr>
      </w:pPr>
      <w:r w:rsidRPr="002E5CBA">
        <w:rPr>
          <w:lang w:val="en-US"/>
        </w:rPr>
        <w:t xml:space="preserve">            jsonData:</w:t>
      </w:r>
    </w:p>
    <w:p w14:paraId="32EA0A8E" w14:textId="77777777" w:rsidR="0086296D" w:rsidRPr="002E5CBA" w:rsidRDefault="0086296D" w:rsidP="0086296D">
      <w:pPr>
        <w:pStyle w:val="PL"/>
        <w:rPr>
          <w:lang w:val="en-US"/>
        </w:rPr>
      </w:pPr>
      <w:r w:rsidRPr="002E5CBA">
        <w:rPr>
          <w:lang w:val="en-US"/>
        </w:rPr>
        <w:t xml:space="preserve">              contentType:  application/json</w:t>
      </w:r>
    </w:p>
    <w:p w14:paraId="32EA0A8F" w14:textId="77777777" w:rsidR="0086296D" w:rsidRPr="002E5CBA" w:rsidRDefault="0086296D" w:rsidP="0086296D">
      <w:pPr>
        <w:pStyle w:val="PL"/>
        <w:rPr>
          <w:lang w:val="en-US"/>
        </w:rPr>
      </w:pPr>
      <w:r w:rsidRPr="002E5CBA">
        <w:rPr>
          <w:lang w:val="en-US"/>
        </w:rPr>
        <w:t xml:space="preserve">            binaryDataN1SmInfoFromUe:</w:t>
      </w:r>
    </w:p>
    <w:p w14:paraId="32EA0A90" w14:textId="77777777" w:rsidR="0086296D" w:rsidRPr="002E5CBA" w:rsidRDefault="0086296D" w:rsidP="0086296D">
      <w:pPr>
        <w:pStyle w:val="PL"/>
        <w:rPr>
          <w:lang w:val="en-US"/>
        </w:rPr>
      </w:pPr>
      <w:r w:rsidRPr="002E5CBA">
        <w:rPr>
          <w:lang w:val="en-US"/>
        </w:rPr>
        <w:t xml:space="preserve">              contentType:  application/vnd.3gpp.5gnas</w:t>
      </w:r>
    </w:p>
    <w:p w14:paraId="32EA0A91" w14:textId="77777777" w:rsidR="0086296D" w:rsidRPr="002E5CBA" w:rsidRDefault="0086296D" w:rsidP="0086296D">
      <w:pPr>
        <w:pStyle w:val="PL"/>
        <w:rPr>
          <w:lang w:val="en-US"/>
        </w:rPr>
      </w:pPr>
      <w:r w:rsidRPr="002E5CBA">
        <w:rPr>
          <w:lang w:val="en-US"/>
        </w:rPr>
        <w:t xml:space="preserve">              headers:</w:t>
      </w:r>
    </w:p>
    <w:p w14:paraId="32EA0A92" w14:textId="77777777" w:rsidR="0086296D" w:rsidRPr="002E5CBA" w:rsidRDefault="0086296D" w:rsidP="0086296D">
      <w:pPr>
        <w:pStyle w:val="PL"/>
        <w:rPr>
          <w:lang w:val="en-US"/>
        </w:rPr>
      </w:pPr>
      <w:r w:rsidRPr="002E5CBA">
        <w:rPr>
          <w:lang w:val="en-US"/>
        </w:rPr>
        <w:t xml:space="preserve">                Content-Id:</w:t>
      </w:r>
    </w:p>
    <w:p w14:paraId="32EA0A93" w14:textId="77777777" w:rsidR="0086296D" w:rsidRPr="002E5CBA" w:rsidRDefault="0086296D" w:rsidP="0086296D">
      <w:pPr>
        <w:pStyle w:val="PL"/>
        <w:rPr>
          <w:lang w:val="en-US"/>
        </w:rPr>
      </w:pPr>
      <w:r w:rsidRPr="002E5CBA">
        <w:rPr>
          <w:lang w:val="en-US"/>
        </w:rPr>
        <w:t xml:space="preserve">                  schema:</w:t>
      </w:r>
    </w:p>
    <w:p w14:paraId="32EA0A94" w14:textId="1AF30669" w:rsidR="0086296D" w:rsidRPr="002E5CBA" w:rsidRDefault="0086296D" w:rsidP="0086296D">
      <w:pPr>
        <w:pStyle w:val="PL"/>
        <w:rPr>
          <w:lang w:val="en-US"/>
        </w:rPr>
      </w:pPr>
      <w:r w:rsidRPr="002E5CBA">
        <w:rPr>
          <w:lang w:val="en-US"/>
        </w:rPr>
        <w:t xml:space="preserve">                    type: string</w:t>
      </w:r>
    </w:p>
    <w:p w14:paraId="32EA0A95" w14:textId="77777777" w:rsidR="0086296D" w:rsidRPr="002E5CBA" w:rsidRDefault="0086296D" w:rsidP="0086296D">
      <w:pPr>
        <w:pStyle w:val="PL"/>
        <w:rPr>
          <w:lang w:val="en-US"/>
        </w:rPr>
      </w:pPr>
      <w:r w:rsidRPr="002E5CBA">
        <w:rPr>
          <w:lang w:val="en-US"/>
        </w:rPr>
        <w:t xml:space="preserve">            binaryDataUnknownN1SmInfo:</w:t>
      </w:r>
    </w:p>
    <w:p w14:paraId="32EA0A96" w14:textId="77777777" w:rsidR="0086296D" w:rsidRPr="002E5CBA" w:rsidRDefault="0086296D" w:rsidP="0086296D">
      <w:pPr>
        <w:pStyle w:val="PL"/>
        <w:rPr>
          <w:lang w:val="en-US"/>
        </w:rPr>
      </w:pPr>
      <w:r w:rsidRPr="002E5CBA">
        <w:rPr>
          <w:lang w:val="en-US"/>
        </w:rPr>
        <w:t xml:space="preserve">              contentType:  application/vnd.3gpp.5gnas</w:t>
      </w:r>
    </w:p>
    <w:p w14:paraId="32EA0A97" w14:textId="77777777" w:rsidR="0086296D" w:rsidRPr="002E5CBA" w:rsidRDefault="0086296D" w:rsidP="0086296D">
      <w:pPr>
        <w:pStyle w:val="PL"/>
        <w:rPr>
          <w:lang w:val="en-US"/>
        </w:rPr>
      </w:pPr>
      <w:r w:rsidRPr="002E5CBA">
        <w:rPr>
          <w:lang w:val="en-US"/>
        </w:rPr>
        <w:t xml:space="preserve">              headers:</w:t>
      </w:r>
    </w:p>
    <w:p w14:paraId="32EA0A98" w14:textId="77777777" w:rsidR="0086296D" w:rsidRPr="002E5CBA" w:rsidRDefault="0086296D" w:rsidP="0086296D">
      <w:pPr>
        <w:pStyle w:val="PL"/>
        <w:rPr>
          <w:lang w:val="en-US"/>
        </w:rPr>
      </w:pPr>
      <w:r w:rsidRPr="002E5CBA">
        <w:rPr>
          <w:lang w:val="en-US"/>
        </w:rPr>
        <w:t xml:space="preserve">                Content-Id:</w:t>
      </w:r>
    </w:p>
    <w:p w14:paraId="32EA0A99" w14:textId="77777777" w:rsidR="0086296D" w:rsidRPr="002E5CBA" w:rsidRDefault="0086296D" w:rsidP="0086296D">
      <w:pPr>
        <w:pStyle w:val="PL"/>
        <w:rPr>
          <w:lang w:val="en-US"/>
        </w:rPr>
      </w:pPr>
      <w:r w:rsidRPr="002E5CBA">
        <w:rPr>
          <w:lang w:val="en-US"/>
        </w:rPr>
        <w:t xml:space="preserve">                  schema:</w:t>
      </w:r>
    </w:p>
    <w:p w14:paraId="32EA0A9A" w14:textId="7849AF26" w:rsidR="0086296D" w:rsidRPr="002E5CBA" w:rsidRDefault="0086296D" w:rsidP="0086296D">
      <w:pPr>
        <w:pStyle w:val="PL"/>
        <w:rPr>
          <w:lang w:val="en-US"/>
        </w:rPr>
      </w:pPr>
      <w:r w:rsidRPr="002E5CBA">
        <w:rPr>
          <w:lang w:val="en-US"/>
        </w:rPr>
        <w:t xml:space="preserve">                    type: string</w:t>
      </w:r>
    </w:p>
    <w:p w14:paraId="32EA0A9B" w14:textId="77777777" w:rsidR="0086296D" w:rsidRPr="002E5CBA" w:rsidRDefault="0086296D" w:rsidP="0086296D">
      <w:pPr>
        <w:pStyle w:val="PL"/>
        <w:rPr>
          <w:lang w:val="en-US"/>
        </w:rPr>
      </w:pPr>
    </w:p>
    <w:p w14:paraId="32EA0A9C" w14:textId="77777777" w:rsidR="002E69DE" w:rsidRPr="002B35B4" w:rsidRDefault="002E69DE" w:rsidP="002E69DE">
      <w:pPr>
        <w:pStyle w:val="Heading8"/>
        <w:rPr>
          <w:lang w:val="en-US"/>
        </w:rPr>
      </w:pPr>
      <w:bookmarkStart w:id="1114" w:name="_Toc20129657"/>
      <w:bookmarkStart w:id="1115" w:name="_Toc27584284"/>
      <w:bookmarkStart w:id="1116" w:name="_Toc36455586"/>
      <w:bookmarkStart w:id="1117" w:name="_Toc45026972"/>
      <w:bookmarkStart w:id="1118" w:name="_Toc51866777"/>
      <w:r w:rsidRPr="002B35B4">
        <w:rPr>
          <w:lang w:val="en-US"/>
        </w:rPr>
        <w:lastRenderedPageBreak/>
        <w:t>Annex B (Informative):</w:t>
      </w:r>
      <w:r w:rsidRPr="002B35B4">
        <w:rPr>
          <w:lang w:val="en-US"/>
        </w:rPr>
        <w:br/>
        <w:t>HTTP Multipart Messages</w:t>
      </w:r>
      <w:bookmarkEnd w:id="1114"/>
      <w:bookmarkEnd w:id="1115"/>
      <w:bookmarkEnd w:id="1116"/>
      <w:bookmarkEnd w:id="1117"/>
      <w:bookmarkEnd w:id="1118"/>
    </w:p>
    <w:p w14:paraId="32EA0A9D" w14:textId="77777777" w:rsidR="005C2369" w:rsidRPr="002B35B4" w:rsidRDefault="005C2369" w:rsidP="005C2369">
      <w:pPr>
        <w:pStyle w:val="Heading2"/>
        <w:rPr>
          <w:lang w:val="en-US"/>
        </w:rPr>
      </w:pPr>
      <w:bookmarkStart w:id="1119" w:name="_Toc20129658"/>
      <w:bookmarkStart w:id="1120" w:name="_Toc27584285"/>
      <w:bookmarkStart w:id="1121" w:name="_Toc36455587"/>
      <w:bookmarkStart w:id="1122" w:name="_Toc45026973"/>
      <w:bookmarkStart w:id="1123" w:name="_Toc51866778"/>
      <w:r w:rsidRPr="002B35B4">
        <w:rPr>
          <w:lang w:val="en-US"/>
        </w:rPr>
        <w:t>B.1</w:t>
      </w:r>
      <w:r w:rsidRPr="002B35B4">
        <w:rPr>
          <w:lang w:val="en-US"/>
        </w:rPr>
        <w:tab/>
      </w:r>
      <w:r>
        <w:rPr>
          <w:lang w:val="en-US"/>
        </w:rPr>
        <w:t xml:space="preserve">Example of </w:t>
      </w:r>
      <w:r w:rsidRPr="002B35B4">
        <w:rPr>
          <w:lang w:val="en-US"/>
        </w:rPr>
        <w:t>HTTP multipart message</w:t>
      </w:r>
      <w:bookmarkEnd w:id="1119"/>
      <w:bookmarkEnd w:id="1120"/>
      <w:bookmarkEnd w:id="1121"/>
      <w:bookmarkEnd w:id="1122"/>
      <w:bookmarkEnd w:id="1123"/>
    </w:p>
    <w:p w14:paraId="32EA0A9E" w14:textId="77777777" w:rsidR="005C2369" w:rsidRPr="005C2369" w:rsidRDefault="005C2369" w:rsidP="005C2369">
      <w:pPr>
        <w:pStyle w:val="Heading3"/>
        <w:rPr>
          <w:lang w:val="en-US"/>
        </w:rPr>
      </w:pPr>
      <w:bookmarkStart w:id="1124" w:name="_Toc20129659"/>
      <w:bookmarkStart w:id="1125" w:name="_Toc27584286"/>
      <w:bookmarkStart w:id="1126" w:name="_Toc36455588"/>
      <w:bookmarkStart w:id="1127" w:name="_Toc45026974"/>
      <w:bookmarkStart w:id="1128" w:name="_Toc51866779"/>
      <w:r>
        <w:rPr>
          <w:lang w:val="en-US"/>
        </w:rPr>
        <w:t>B.1.1</w:t>
      </w:r>
      <w:r>
        <w:rPr>
          <w:lang w:val="en-US"/>
        </w:rPr>
        <w:tab/>
        <w:t>General</w:t>
      </w:r>
      <w:bookmarkEnd w:id="1124"/>
      <w:bookmarkEnd w:id="1125"/>
      <w:bookmarkEnd w:id="1126"/>
      <w:bookmarkEnd w:id="1127"/>
      <w:bookmarkEnd w:id="1128"/>
    </w:p>
    <w:p w14:paraId="32EA0A9F" w14:textId="1A6C0E9C" w:rsidR="00374AB0" w:rsidRDefault="00374AB0" w:rsidP="00374AB0">
      <w:pPr>
        <w:rPr>
          <w:lang w:val="en-US" w:eastAsia="fr-FR"/>
        </w:rPr>
      </w:pPr>
      <w:r>
        <w:rPr>
          <w:lang w:val="en-US" w:eastAsia="fr-FR"/>
        </w:rPr>
        <w:t xml:space="preserve">This </w:t>
      </w:r>
      <w:r w:rsidR="005B1EEB">
        <w:rPr>
          <w:lang w:val="en-US" w:eastAsia="fr-FR"/>
        </w:rPr>
        <w:t>clause</w:t>
      </w:r>
      <w:r>
        <w:rPr>
          <w:lang w:val="en-US" w:eastAsia="fr-FR"/>
        </w:rPr>
        <w:t xml:space="preserv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t>This Annex is informative and the normative descriptions in this specification prevail over the description in this Annex if there is any difference.</w:t>
      </w:r>
    </w:p>
    <w:p w14:paraId="32EA0AA1" w14:textId="77777777" w:rsidR="00374AB0" w:rsidRDefault="00374AB0" w:rsidP="00AC60A1">
      <w:pPr>
        <w:pStyle w:val="Heading3"/>
        <w:rPr>
          <w:lang w:val="en-US" w:eastAsia="fr-FR"/>
        </w:rPr>
      </w:pPr>
      <w:bookmarkStart w:id="1129" w:name="_Toc20129660"/>
      <w:bookmarkStart w:id="1130" w:name="_Toc27584287"/>
      <w:bookmarkStart w:id="1131" w:name="_Toc36455589"/>
      <w:bookmarkStart w:id="1132" w:name="_Toc45026975"/>
      <w:bookmarkStart w:id="1133" w:name="_Toc51866780"/>
      <w:r>
        <w:rPr>
          <w:lang w:val="en-US" w:eastAsia="fr-FR"/>
        </w:rPr>
        <w:t>B.1.2</w:t>
      </w:r>
      <w:r>
        <w:rPr>
          <w:lang w:val="en-US" w:eastAsia="fr-FR"/>
        </w:rPr>
        <w:tab/>
        <w:t>Example HTTP multipart message with N1 SM Message binary data</w:t>
      </w:r>
      <w:bookmarkEnd w:id="1129"/>
      <w:bookmarkEnd w:id="1130"/>
      <w:bookmarkEnd w:id="1131"/>
      <w:bookmarkEnd w:id="1132"/>
      <w:bookmarkEnd w:id="1133"/>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t xml:space="preserve">    },</w:t>
      </w:r>
    </w:p>
    <w:p w14:paraId="32EA0AB1" w14:textId="458AD00D" w:rsidR="00374AB0" w:rsidRPr="006B6648" w:rsidRDefault="00374AB0" w:rsidP="00374AB0">
      <w:pPr>
        <w:pStyle w:val="PL"/>
        <w:rPr>
          <w:lang w:val="en-US" w:eastAsia="fr-FR"/>
        </w:rPr>
      </w:pPr>
      <w:r w:rsidRPr="006B6648">
        <w:rPr>
          <w:lang w:val="en-US" w:eastAsia="fr-FR"/>
        </w:rPr>
        <w:t xml:space="preserve">    "</w:t>
      </w:r>
      <w:r w:rsidR="00690664">
        <w:t>servingN</w:t>
      </w:r>
      <w:r w:rsidR="00690664" w:rsidRPr="00456AF9">
        <w:t>fId</w:t>
      </w:r>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7" w14:textId="77777777" w:rsidR="00374AB0" w:rsidRDefault="00374AB0" w:rsidP="00374AB0">
      <w:pPr>
        <w:pStyle w:val="PL"/>
        <w:rPr>
          <w:lang w:val="en-US" w:eastAsia="fr-FR"/>
        </w:rPr>
      </w:pPr>
      <w:r w:rsidRPr="006B6648">
        <w:rPr>
          <w:lang w:val="en-US" w:eastAsia="fr-FR"/>
        </w:rPr>
        <w:t>}</w:t>
      </w:r>
    </w:p>
    <w:p w14:paraId="32EA0AB8" w14:textId="77777777" w:rsidR="00374AB0" w:rsidRDefault="00374AB0" w:rsidP="00374AB0">
      <w:pPr>
        <w:pStyle w:val="PL"/>
        <w:rPr>
          <w:lang w:val="en-US" w:eastAsia="fr-FR"/>
        </w:rPr>
      </w:pP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32EA0ABB" w14:textId="1B23375D" w:rsidR="00374AB0" w:rsidRPr="006B6648" w:rsidRDefault="00374AB0" w:rsidP="00374AB0">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32EA0ABC" w14:textId="77777777" w:rsidR="00374AB0" w:rsidRPr="00AC60A1" w:rsidRDefault="00374AB0" w:rsidP="00374AB0">
      <w:pPr>
        <w:pStyle w:val="PL"/>
        <w:rPr>
          <w:sz w:val="24"/>
          <w:szCs w:val="24"/>
          <w:lang w:val="en-US" w:eastAsia="fr-FR"/>
        </w:rPr>
      </w:pPr>
      <w:r>
        <w:rPr>
          <w:lang w:val="en-US" w:eastAsia="fr-FR"/>
        </w:rPr>
        <w:t>{ … N1 SM Message binary data …}</w:t>
      </w:r>
    </w:p>
    <w:p w14:paraId="32EA0ABD" w14:textId="77777777" w:rsidR="00374AB0" w:rsidRDefault="00374AB0" w:rsidP="00374AB0">
      <w:pPr>
        <w:pStyle w:val="PL"/>
        <w:rPr>
          <w:lang w:val="en-US" w:eastAsia="fr-FR"/>
        </w:rPr>
      </w:pP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1134" w:name="historyclause"/>
      <w:r w:rsidRPr="004D3578">
        <w:br w:type="page"/>
      </w:r>
      <w:bookmarkStart w:id="1135" w:name="_Toc20129661"/>
      <w:bookmarkStart w:id="1136" w:name="_Toc27584288"/>
      <w:bookmarkStart w:id="1137" w:name="_Toc36455590"/>
      <w:bookmarkStart w:id="1138" w:name="_Toc45026976"/>
      <w:bookmarkStart w:id="1139" w:name="_Toc51866781"/>
      <w:r w:rsidRPr="004D3578">
        <w:lastRenderedPageBreak/>
        <w:t xml:space="preserve">Annex </w:t>
      </w:r>
      <w:r w:rsidR="00212257">
        <w:t>C</w:t>
      </w:r>
      <w:r w:rsidR="00212257" w:rsidRPr="004D3578">
        <w:t xml:space="preserve"> </w:t>
      </w:r>
      <w:r w:rsidRPr="004D3578">
        <w:t>(informative):</w:t>
      </w:r>
      <w:r w:rsidRPr="004D3578">
        <w:br/>
        <w:t>Change history</w:t>
      </w:r>
      <w:bookmarkEnd w:id="1135"/>
      <w:bookmarkEnd w:id="1136"/>
      <w:bookmarkEnd w:id="1137"/>
      <w:bookmarkEnd w:id="1138"/>
      <w:bookmarkEnd w:id="1139"/>
    </w:p>
    <w:bookmarkEnd w:id="1134"/>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sz w:val="16"/>
                <w:szCs w:val="16"/>
              </w:rPr>
            </w:pPr>
            <w:r>
              <w:rPr>
                <w:sz w:val="16"/>
                <w:szCs w:val="16"/>
              </w:rPr>
              <w:t>15.2.0</w:t>
            </w:r>
          </w:p>
        </w:tc>
      </w:tr>
      <w:tr w:rsidR="00586EF4" w:rsidRPr="006B0D02" w14:paraId="34DB977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sz w:val="16"/>
                <w:szCs w:val="16"/>
              </w:rPr>
            </w:pPr>
            <w:r w:rsidRPr="00AC493C">
              <w:rPr>
                <w:sz w:val="16"/>
                <w:szCs w:val="16"/>
              </w:rPr>
              <w:t>15.2.0</w:t>
            </w:r>
          </w:p>
        </w:tc>
      </w:tr>
      <w:tr w:rsidR="00586EF4" w:rsidRPr="006B0D02" w14:paraId="6B6DF92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sz w:val="16"/>
                <w:szCs w:val="16"/>
              </w:rPr>
            </w:pPr>
            <w:r w:rsidRPr="00AC493C">
              <w:rPr>
                <w:sz w:val="16"/>
                <w:szCs w:val="16"/>
              </w:rPr>
              <w:t>15.2.0</w:t>
            </w:r>
          </w:p>
        </w:tc>
      </w:tr>
      <w:tr w:rsidR="00586EF4" w:rsidRPr="006B0D02" w14:paraId="1ADF9F1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sz w:val="16"/>
                <w:szCs w:val="16"/>
              </w:rPr>
            </w:pPr>
            <w:r w:rsidRPr="00AC493C">
              <w:rPr>
                <w:sz w:val="16"/>
                <w:szCs w:val="16"/>
              </w:rPr>
              <w:t>15.2.0</w:t>
            </w:r>
          </w:p>
        </w:tc>
      </w:tr>
      <w:tr w:rsidR="00586EF4" w:rsidRPr="006B0D02" w14:paraId="1B2AB64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sz w:val="16"/>
                <w:szCs w:val="16"/>
              </w:rPr>
            </w:pPr>
            <w:r w:rsidRPr="00AC493C">
              <w:rPr>
                <w:sz w:val="16"/>
                <w:szCs w:val="16"/>
              </w:rPr>
              <w:t>15.2.0</w:t>
            </w:r>
          </w:p>
        </w:tc>
      </w:tr>
      <w:tr w:rsidR="00586EF4" w:rsidRPr="006B0D02" w14:paraId="0B8B3A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sz w:val="16"/>
                <w:szCs w:val="16"/>
              </w:rPr>
            </w:pPr>
            <w:r w:rsidRPr="00AC493C">
              <w:rPr>
                <w:sz w:val="16"/>
                <w:szCs w:val="16"/>
              </w:rPr>
              <w:t>15.2.0</w:t>
            </w:r>
          </w:p>
        </w:tc>
      </w:tr>
      <w:tr w:rsidR="00586EF4" w:rsidRPr="006B0D02" w14:paraId="11ECF2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sz w:val="16"/>
                <w:szCs w:val="16"/>
              </w:rPr>
            </w:pPr>
            <w:r w:rsidRPr="00AC493C">
              <w:rPr>
                <w:sz w:val="16"/>
                <w:szCs w:val="16"/>
              </w:rPr>
              <w:t>15.2.0</w:t>
            </w:r>
          </w:p>
        </w:tc>
      </w:tr>
      <w:tr w:rsidR="00586EF4" w:rsidRPr="006B0D02" w14:paraId="312C98D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sz w:val="16"/>
                <w:szCs w:val="16"/>
              </w:rPr>
            </w:pPr>
            <w:r w:rsidRPr="00AC493C">
              <w:rPr>
                <w:sz w:val="16"/>
                <w:szCs w:val="16"/>
              </w:rPr>
              <w:t>15.2.0</w:t>
            </w:r>
          </w:p>
        </w:tc>
      </w:tr>
      <w:tr w:rsidR="00586EF4" w:rsidRPr="006B0D02" w14:paraId="0CB494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sz w:val="16"/>
                <w:szCs w:val="16"/>
              </w:rPr>
            </w:pPr>
            <w:r w:rsidRPr="00AC493C">
              <w:rPr>
                <w:sz w:val="16"/>
                <w:szCs w:val="16"/>
              </w:rPr>
              <w:t>15.2.0</w:t>
            </w:r>
          </w:p>
        </w:tc>
      </w:tr>
      <w:tr w:rsidR="00586EF4" w:rsidRPr="006B0D02" w14:paraId="4B3574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sz w:val="16"/>
                <w:szCs w:val="16"/>
              </w:rPr>
            </w:pPr>
            <w:r w:rsidRPr="00AC493C">
              <w:rPr>
                <w:sz w:val="16"/>
                <w:szCs w:val="16"/>
              </w:rPr>
              <w:t>15.2.0</w:t>
            </w:r>
          </w:p>
        </w:tc>
      </w:tr>
      <w:tr w:rsidR="00586EF4" w:rsidRPr="006B0D02" w14:paraId="681F61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sz w:val="16"/>
                <w:szCs w:val="16"/>
              </w:rPr>
            </w:pPr>
            <w:r w:rsidRPr="00AC493C">
              <w:rPr>
                <w:sz w:val="16"/>
                <w:szCs w:val="16"/>
              </w:rPr>
              <w:t>15.2.0</w:t>
            </w:r>
          </w:p>
        </w:tc>
      </w:tr>
      <w:tr w:rsidR="00586EF4" w:rsidRPr="006B0D02" w14:paraId="05FFDD4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sz w:val="16"/>
                <w:szCs w:val="16"/>
              </w:rPr>
            </w:pPr>
            <w:r w:rsidRPr="00AC493C">
              <w:rPr>
                <w:sz w:val="16"/>
                <w:szCs w:val="16"/>
              </w:rPr>
              <w:t>15.2.0</w:t>
            </w:r>
          </w:p>
        </w:tc>
      </w:tr>
      <w:tr w:rsidR="00586EF4" w:rsidRPr="006B0D02" w14:paraId="7F06774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sz w:val="16"/>
                <w:szCs w:val="16"/>
              </w:rPr>
            </w:pPr>
            <w:r w:rsidRPr="00AC493C">
              <w:rPr>
                <w:sz w:val="16"/>
                <w:szCs w:val="16"/>
              </w:rPr>
              <w:t>15.2.0</w:t>
            </w:r>
          </w:p>
        </w:tc>
      </w:tr>
      <w:tr w:rsidR="00586EF4" w:rsidRPr="006B0D02" w14:paraId="736B5D2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sz w:val="16"/>
                <w:szCs w:val="16"/>
              </w:rPr>
            </w:pPr>
            <w:r w:rsidRPr="00AC493C">
              <w:rPr>
                <w:sz w:val="16"/>
                <w:szCs w:val="16"/>
              </w:rPr>
              <w:t>15.2.0</w:t>
            </w:r>
          </w:p>
        </w:tc>
      </w:tr>
      <w:tr w:rsidR="00586EF4" w:rsidRPr="006B0D02" w14:paraId="2F935CA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sz w:val="16"/>
                <w:szCs w:val="16"/>
              </w:rPr>
            </w:pPr>
            <w:r w:rsidRPr="00AC493C">
              <w:rPr>
                <w:sz w:val="16"/>
                <w:szCs w:val="16"/>
              </w:rPr>
              <w:t>15.2.0</w:t>
            </w:r>
          </w:p>
        </w:tc>
      </w:tr>
      <w:tr w:rsidR="00586EF4" w:rsidRPr="006B0D02" w14:paraId="4085A30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sz w:val="16"/>
                <w:szCs w:val="16"/>
              </w:rPr>
            </w:pPr>
            <w:r w:rsidRPr="00AC493C">
              <w:rPr>
                <w:sz w:val="16"/>
                <w:szCs w:val="16"/>
              </w:rPr>
              <w:t>15.2.0</w:t>
            </w:r>
          </w:p>
        </w:tc>
      </w:tr>
      <w:tr w:rsidR="00586EF4" w:rsidRPr="006B0D02" w14:paraId="5E6C91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sz w:val="16"/>
                <w:szCs w:val="16"/>
              </w:rPr>
            </w:pPr>
            <w:r w:rsidRPr="00AC493C">
              <w:rPr>
                <w:sz w:val="16"/>
                <w:szCs w:val="16"/>
              </w:rPr>
              <w:t>15.2.0</w:t>
            </w:r>
          </w:p>
        </w:tc>
      </w:tr>
      <w:tr w:rsidR="00586EF4" w:rsidRPr="006B0D02" w14:paraId="737350E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sz w:val="16"/>
                <w:szCs w:val="16"/>
              </w:rPr>
            </w:pPr>
            <w:r w:rsidRPr="00AC493C">
              <w:rPr>
                <w:sz w:val="16"/>
                <w:szCs w:val="16"/>
              </w:rPr>
              <w:t>15.2.0</w:t>
            </w:r>
          </w:p>
        </w:tc>
      </w:tr>
      <w:tr w:rsidR="00586EF4" w:rsidRPr="006B0D02" w14:paraId="0C5484F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sz w:val="16"/>
                <w:szCs w:val="16"/>
              </w:rPr>
            </w:pPr>
            <w:r w:rsidRPr="00AC493C">
              <w:rPr>
                <w:sz w:val="16"/>
                <w:szCs w:val="16"/>
              </w:rPr>
              <w:t>15.2.0</w:t>
            </w:r>
          </w:p>
        </w:tc>
      </w:tr>
      <w:tr w:rsidR="00586EF4" w:rsidRPr="006B0D02" w14:paraId="4685D36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sz w:val="16"/>
                <w:szCs w:val="16"/>
              </w:rPr>
            </w:pPr>
            <w:r w:rsidRPr="00AC493C">
              <w:rPr>
                <w:sz w:val="16"/>
                <w:szCs w:val="16"/>
              </w:rPr>
              <w:t>15.2.0</w:t>
            </w:r>
          </w:p>
        </w:tc>
      </w:tr>
      <w:tr w:rsidR="00586EF4" w:rsidRPr="006B0D02" w14:paraId="0E8ABC7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sz w:val="16"/>
                <w:szCs w:val="16"/>
              </w:rPr>
            </w:pPr>
            <w:r w:rsidRPr="00AC493C">
              <w:rPr>
                <w:sz w:val="16"/>
                <w:szCs w:val="16"/>
              </w:rPr>
              <w:t>15.2.0</w:t>
            </w:r>
          </w:p>
        </w:tc>
      </w:tr>
      <w:tr w:rsidR="00586EF4" w:rsidRPr="006B0D02" w14:paraId="2692629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sz w:val="16"/>
                <w:szCs w:val="16"/>
              </w:rPr>
            </w:pPr>
            <w:r w:rsidRPr="00AC493C">
              <w:rPr>
                <w:sz w:val="16"/>
                <w:szCs w:val="16"/>
              </w:rPr>
              <w:t>15.2.0</w:t>
            </w:r>
          </w:p>
        </w:tc>
      </w:tr>
      <w:tr w:rsidR="00586EF4" w:rsidRPr="006B0D02" w14:paraId="23921B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3CC15495" w:rsidR="00586EF4" w:rsidRDefault="002150E6" w:rsidP="00586EF4">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584B1560" w:rsidR="00586EF4" w:rsidRPr="006B0D02" w:rsidRDefault="00CD1D25" w:rsidP="00586EF4">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sz w:val="16"/>
                <w:szCs w:val="16"/>
              </w:rPr>
            </w:pPr>
            <w:r w:rsidRPr="00AC493C">
              <w:rPr>
                <w:sz w:val="16"/>
                <w:szCs w:val="16"/>
              </w:rPr>
              <w:t>15.2.0</w:t>
            </w:r>
          </w:p>
        </w:tc>
      </w:tr>
      <w:tr w:rsidR="00586EF4" w:rsidRPr="006B0D02" w14:paraId="778A65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sz w:val="16"/>
                <w:szCs w:val="16"/>
              </w:rPr>
            </w:pPr>
            <w:r w:rsidRPr="00AC493C">
              <w:rPr>
                <w:sz w:val="16"/>
                <w:szCs w:val="16"/>
              </w:rPr>
              <w:t>15.2.0</w:t>
            </w:r>
          </w:p>
        </w:tc>
      </w:tr>
      <w:tr w:rsidR="00586EF4" w:rsidRPr="006B0D02" w14:paraId="18F51E6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32992C95" w:rsidR="00586EF4" w:rsidRPr="00D67278" w:rsidRDefault="00586EF4" w:rsidP="00586EF4">
            <w:pPr>
              <w:pStyle w:val="TAL"/>
              <w:rPr>
                <w:rFonts w:cs="Arial"/>
                <w:sz w:val="16"/>
                <w:szCs w:val="16"/>
                <w:lang w:eastAsia="en-GB"/>
              </w:rPr>
            </w:pPr>
            <w:r w:rsidRPr="00D67278">
              <w:rPr>
                <w:rFonts w:cs="Arial"/>
                <w:sz w:val="16"/>
                <w:szCs w:val="16"/>
                <w:lang w:eastAsia="en-GB"/>
              </w:rPr>
              <w:t xml:space="preserve">A new cause value </w:t>
            </w:r>
            <w:r w:rsidR="003D3194">
              <w:rPr>
                <w:rFonts w:cs="Arial"/>
                <w:sz w:val="16"/>
                <w:szCs w:val="16"/>
                <w:lang w:eastAsia="en-GB"/>
              </w:rPr>
              <w:t>'</w:t>
            </w:r>
            <w:r w:rsidRPr="00D67278">
              <w:rPr>
                <w:rFonts w:cs="Arial"/>
                <w:sz w:val="16"/>
                <w:szCs w:val="16"/>
                <w:lang w:eastAsia="en-GB"/>
              </w:rPr>
              <w:t>PDU_Session_Status_Mismatch</w:t>
            </w:r>
            <w:r w:rsidR="003D3194">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sz w:val="16"/>
                <w:szCs w:val="16"/>
              </w:rPr>
            </w:pPr>
            <w:r w:rsidRPr="00AC493C">
              <w:rPr>
                <w:sz w:val="16"/>
                <w:szCs w:val="16"/>
              </w:rPr>
              <w:t>15.2.0</w:t>
            </w:r>
          </w:p>
        </w:tc>
      </w:tr>
      <w:tr w:rsidR="00586EF4" w:rsidRPr="006B0D02" w14:paraId="38EA13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sz w:val="16"/>
                <w:szCs w:val="16"/>
              </w:rPr>
            </w:pPr>
            <w:r w:rsidRPr="00AC493C">
              <w:rPr>
                <w:sz w:val="16"/>
                <w:szCs w:val="16"/>
              </w:rPr>
              <w:t>15.2.0</w:t>
            </w:r>
          </w:p>
        </w:tc>
      </w:tr>
      <w:tr w:rsidR="00586EF4" w:rsidRPr="006B0D02" w14:paraId="1C019B2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sz w:val="16"/>
                <w:szCs w:val="16"/>
              </w:rPr>
            </w:pPr>
            <w:r w:rsidRPr="00AC493C">
              <w:rPr>
                <w:sz w:val="16"/>
                <w:szCs w:val="16"/>
              </w:rPr>
              <w:t>15.2.0</w:t>
            </w:r>
          </w:p>
        </w:tc>
      </w:tr>
      <w:tr w:rsidR="00586EF4" w:rsidRPr="006B0D02" w14:paraId="65C3A5C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sz w:val="16"/>
                <w:szCs w:val="16"/>
              </w:rPr>
            </w:pPr>
            <w:r w:rsidRPr="00AC493C">
              <w:rPr>
                <w:sz w:val="16"/>
                <w:szCs w:val="16"/>
              </w:rPr>
              <w:t>15.2.0</w:t>
            </w:r>
          </w:p>
        </w:tc>
      </w:tr>
      <w:tr w:rsidR="00586EF4" w:rsidRPr="006B0D02" w14:paraId="4DCAA3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sz w:val="16"/>
                <w:szCs w:val="16"/>
              </w:rPr>
            </w:pPr>
            <w:r w:rsidRPr="00AC493C">
              <w:rPr>
                <w:sz w:val="16"/>
                <w:szCs w:val="16"/>
              </w:rPr>
              <w:t>15.2.0</w:t>
            </w:r>
          </w:p>
        </w:tc>
      </w:tr>
      <w:tr w:rsidR="00586EF4" w:rsidRPr="006B0D02" w14:paraId="56F025D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sz w:val="16"/>
                <w:szCs w:val="16"/>
              </w:rPr>
            </w:pPr>
            <w:r w:rsidRPr="00AC493C">
              <w:rPr>
                <w:sz w:val="16"/>
                <w:szCs w:val="16"/>
              </w:rPr>
              <w:t>15.2.0</w:t>
            </w:r>
          </w:p>
        </w:tc>
      </w:tr>
      <w:tr w:rsidR="00586EF4" w:rsidRPr="006B0D02" w14:paraId="226F531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sz w:val="16"/>
                <w:szCs w:val="16"/>
              </w:rPr>
            </w:pPr>
            <w:r w:rsidRPr="00AC493C">
              <w:rPr>
                <w:sz w:val="16"/>
                <w:szCs w:val="16"/>
              </w:rPr>
              <w:t>15.2.0</w:t>
            </w:r>
          </w:p>
        </w:tc>
      </w:tr>
      <w:tr w:rsidR="00586EF4" w:rsidRPr="006B0D02" w14:paraId="0C56571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sz w:val="16"/>
                <w:szCs w:val="16"/>
              </w:rPr>
            </w:pPr>
            <w:r w:rsidRPr="00AC493C">
              <w:rPr>
                <w:sz w:val="16"/>
                <w:szCs w:val="16"/>
              </w:rPr>
              <w:t>15.2.0</w:t>
            </w:r>
          </w:p>
        </w:tc>
      </w:tr>
      <w:tr w:rsidR="00586EF4" w:rsidRPr="006B0D02" w14:paraId="4307507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sz w:val="16"/>
                <w:szCs w:val="16"/>
              </w:rPr>
            </w:pPr>
            <w:r w:rsidRPr="00AC493C">
              <w:rPr>
                <w:sz w:val="16"/>
                <w:szCs w:val="16"/>
              </w:rPr>
              <w:t>15.2.0</w:t>
            </w:r>
          </w:p>
        </w:tc>
      </w:tr>
      <w:tr w:rsidR="00586EF4" w:rsidRPr="006B0D02" w14:paraId="753B3DF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sz w:val="16"/>
                <w:szCs w:val="16"/>
              </w:rPr>
            </w:pPr>
            <w:r w:rsidRPr="00AC493C">
              <w:rPr>
                <w:sz w:val="16"/>
                <w:szCs w:val="16"/>
              </w:rPr>
              <w:t>15.2.0</w:t>
            </w:r>
          </w:p>
        </w:tc>
      </w:tr>
      <w:tr w:rsidR="00586EF4" w:rsidRPr="006B0D02" w14:paraId="68E578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BD42316" w:rsidR="00586EF4" w:rsidRDefault="00586EF4" w:rsidP="00586EF4">
            <w:pPr>
              <w:pStyle w:val="TAC"/>
              <w:rPr>
                <w:sz w:val="16"/>
                <w:szCs w:val="16"/>
              </w:rPr>
            </w:pPr>
            <w:r>
              <w:rPr>
                <w:sz w:val="16"/>
                <w:szCs w:val="16"/>
              </w:rPr>
              <w:t>CP-18</w:t>
            </w:r>
            <w:r w:rsidR="00D14950">
              <w:rPr>
                <w:sz w:val="16"/>
                <w:szCs w:val="16"/>
              </w:rPr>
              <w:t>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24EBF0A5" w:rsidR="00586EF4" w:rsidRPr="006B0D02" w:rsidRDefault="00765E06" w:rsidP="00586EF4">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sz w:val="16"/>
                <w:szCs w:val="16"/>
              </w:rPr>
            </w:pPr>
            <w:r w:rsidRPr="00AC493C">
              <w:rPr>
                <w:sz w:val="16"/>
                <w:szCs w:val="16"/>
              </w:rPr>
              <w:t>15.2.0</w:t>
            </w:r>
          </w:p>
        </w:tc>
      </w:tr>
      <w:tr w:rsidR="00586EF4" w:rsidRPr="006B0D02" w14:paraId="07A2419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sz w:val="16"/>
                <w:szCs w:val="16"/>
              </w:rPr>
            </w:pPr>
            <w:r w:rsidRPr="00AC493C">
              <w:rPr>
                <w:sz w:val="16"/>
                <w:szCs w:val="16"/>
              </w:rPr>
              <w:t>15.2.0</w:t>
            </w:r>
          </w:p>
        </w:tc>
      </w:tr>
      <w:tr w:rsidR="00586EF4" w:rsidRPr="006B0D02" w14:paraId="3A253E7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sz w:val="16"/>
                <w:szCs w:val="16"/>
              </w:rPr>
            </w:pPr>
            <w:r w:rsidRPr="00AC493C">
              <w:rPr>
                <w:sz w:val="16"/>
                <w:szCs w:val="16"/>
              </w:rPr>
              <w:t>15.2.0</w:t>
            </w:r>
          </w:p>
        </w:tc>
      </w:tr>
      <w:tr w:rsidR="00586EF4" w:rsidRPr="006B0D02" w14:paraId="3F55045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sz w:val="16"/>
                <w:szCs w:val="16"/>
              </w:rPr>
            </w:pPr>
            <w:r w:rsidRPr="00AC493C">
              <w:rPr>
                <w:sz w:val="16"/>
                <w:szCs w:val="16"/>
              </w:rPr>
              <w:t>15.2.0</w:t>
            </w:r>
          </w:p>
        </w:tc>
      </w:tr>
      <w:tr w:rsidR="00586EF4" w:rsidRPr="006B0D02" w14:paraId="0921F17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sz w:val="16"/>
                <w:szCs w:val="16"/>
              </w:rPr>
            </w:pPr>
            <w:r w:rsidRPr="00AC493C">
              <w:rPr>
                <w:sz w:val="16"/>
                <w:szCs w:val="16"/>
              </w:rPr>
              <w:t>15.2.0</w:t>
            </w:r>
          </w:p>
        </w:tc>
      </w:tr>
      <w:tr w:rsidR="004F6B23" w:rsidRPr="006B0D02" w14:paraId="054CD91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A67F4B8" w14:textId="19B4BAC1" w:rsidR="004F6B23" w:rsidRDefault="004F6B23"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1062" w14:textId="77777777" w:rsidR="004F6B23" w:rsidRDefault="004F6B23" w:rsidP="00586EF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955BC4" w14:textId="77777777" w:rsidR="004F6B23" w:rsidRDefault="004F6B23" w:rsidP="00586EF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E31B7" w14:textId="77777777" w:rsidR="004F6B23" w:rsidRDefault="004F6B23" w:rsidP="00586EF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0635" w14:textId="77777777" w:rsidR="004F6B23" w:rsidRPr="006B0D02" w:rsidRDefault="004F6B23"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F919" w14:textId="77777777" w:rsidR="004F6B23" w:rsidRDefault="004F6B23" w:rsidP="00586EF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8DF64" w14:textId="3B5DA814" w:rsidR="004F6B23" w:rsidRDefault="004F6B23" w:rsidP="00586EF4">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ED8B9" w14:textId="362479A1" w:rsidR="004F6B23" w:rsidRPr="00AC493C" w:rsidRDefault="004F6B23" w:rsidP="00586EF4">
            <w:pPr>
              <w:pStyle w:val="TAC"/>
              <w:rPr>
                <w:sz w:val="16"/>
                <w:szCs w:val="16"/>
              </w:rPr>
            </w:pPr>
            <w:r>
              <w:rPr>
                <w:sz w:val="16"/>
                <w:szCs w:val="16"/>
              </w:rPr>
              <w:t>15.2.1</w:t>
            </w:r>
          </w:p>
        </w:tc>
      </w:tr>
      <w:tr w:rsidR="00984507" w:rsidRPr="006B0D02" w14:paraId="319907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AC6C54E" w14:textId="4B0ABA93" w:rsidR="00984507" w:rsidRDefault="00984507" w:rsidP="00586EF4">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C43C9" w14:textId="38D38F60" w:rsidR="00984507" w:rsidRDefault="00984507" w:rsidP="00586EF4">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15900" w14:textId="47195F7E" w:rsidR="00984507" w:rsidRDefault="00984507" w:rsidP="00586EF4">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2CD0" w14:textId="7000A000" w:rsidR="00984507" w:rsidRDefault="00984507" w:rsidP="00586EF4">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2345" w14:textId="77777777" w:rsidR="00984507" w:rsidRPr="006B0D02" w:rsidRDefault="00984507"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E3A2" w14:textId="00501005" w:rsidR="00984507" w:rsidRDefault="00984507"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EA853" w14:textId="5750906B" w:rsidR="00984507" w:rsidRPr="004F6B23" w:rsidRDefault="00984507" w:rsidP="00586EF4">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656" w14:textId="4FFF1D65" w:rsidR="00984507" w:rsidRDefault="00984507" w:rsidP="00586EF4">
            <w:pPr>
              <w:pStyle w:val="TAC"/>
              <w:rPr>
                <w:sz w:val="16"/>
                <w:szCs w:val="16"/>
              </w:rPr>
            </w:pPr>
            <w:r>
              <w:rPr>
                <w:sz w:val="16"/>
                <w:szCs w:val="16"/>
              </w:rPr>
              <w:t>15.3.0</w:t>
            </w:r>
          </w:p>
        </w:tc>
      </w:tr>
      <w:tr w:rsidR="00984507" w:rsidRPr="006B0D02" w14:paraId="42BF322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CADFDB" w14:textId="0E2827C8" w:rsidR="00984507" w:rsidRDefault="00984507" w:rsidP="0098450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A9C90" w14:textId="358ADA81" w:rsidR="00984507" w:rsidRDefault="00984507" w:rsidP="0098450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52F82" w14:textId="2AED5F35" w:rsidR="00984507" w:rsidRDefault="00984507" w:rsidP="0098450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56FB" w14:textId="25AC1336" w:rsidR="00984507" w:rsidRDefault="00984507" w:rsidP="0098450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C355" w14:textId="5226F729" w:rsidR="00984507" w:rsidRPr="006B0D02" w:rsidRDefault="00984507" w:rsidP="0098450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F8027" w14:textId="3B3BC334" w:rsidR="00984507" w:rsidRDefault="00984507" w:rsidP="0098450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1DB3" w14:textId="31DE8727" w:rsidR="00984507" w:rsidRPr="004F6B23" w:rsidRDefault="00984507" w:rsidP="0098450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44B71" w14:textId="51B89117" w:rsidR="00984507" w:rsidRDefault="00984507" w:rsidP="00984507">
            <w:pPr>
              <w:pStyle w:val="TAC"/>
              <w:rPr>
                <w:sz w:val="16"/>
                <w:szCs w:val="16"/>
              </w:rPr>
            </w:pPr>
            <w:r w:rsidRPr="00AC217B">
              <w:rPr>
                <w:sz w:val="16"/>
                <w:szCs w:val="16"/>
              </w:rPr>
              <w:t>15.3.0</w:t>
            </w:r>
          </w:p>
        </w:tc>
      </w:tr>
      <w:tr w:rsidR="005E23A6" w:rsidRPr="006B0D02" w14:paraId="12FBA54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CEF186E" w14:textId="6F6A2DA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9251A" w14:textId="5766186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13AED" w14:textId="02C27B24"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E5FD4" w14:textId="0ACD560A" w:rsidR="005E23A6" w:rsidRDefault="005E23A6" w:rsidP="005E23A6">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17AA" w14:textId="6DA7C2FF"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BB1D1" w14:textId="6038F7DB"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18FB2" w14:textId="03A71CD0" w:rsidR="005E23A6" w:rsidRPr="00984507" w:rsidRDefault="005E23A6" w:rsidP="005E23A6">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2614E" w14:textId="30A2F1B4" w:rsidR="005E23A6" w:rsidRDefault="005E23A6" w:rsidP="005E23A6">
            <w:pPr>
              <w:pStyle w:val="TAC"/>
              <w:rPr>
                <w:sz w:val="16"/>
                <w:szCs w:val="16"/>
              </w:rPr>
            </w:pPr>
            <w:r w:rsidRPr="00AC217B">
              <w:rPr>
                <w:sz w:val="16"/>
                <w:szCs w:val="16"/>
              </w:rPr>
              <w:t>15.3.0</w:t>
            </w:r>
          </w:p>
        </w:tc>
      </w:tr>
      <w:tr w:rsidR="005E23A6" w:rsidRPr="006B0D02" w14:paraId="2CE8A70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5AFF30" w14:textId="79FABA23"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CD3F8" w14:textId="22C3DB69"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C8A90" w14:textId="4EC51DF1"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C9C5D" w14:textId="14ACC045" w:rsidR="005E23A6" w:rsidRDefault="005E23A6" w:rsidP="005E23A6">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784C2"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F2AC" w14:textId="04897CC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69569" w14:textId="58067FF3" w:rsidR="005E23A6" w:rsidRPr="00984507" w:rsidRDefault="005E23A6" w:rsidP="005E23A6">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ED0B0" w14:textId="761F51C4" w:rsidR="005E23A6" w:rsidRDefault="005E23A6" w:rsidP="005E23A6">
            <w:pPr>
              <w:pStyle w:val="TAC"/>
              <w:rPr>
                <w:sz w:val="16"/>
                <w:szCs w:val="16"/>
              </w:rPr>
            </w:pPr>
            <w:r w:rsidRPr="00AC217B">
              <w:rPr>
                <w:sz w:val="16"/>
                <w:szCs w:val="16"/>
              </w:rPr>
              <w:t>15.3.0</w:t>
            </w:r>
          </w:p>
        </w:tc>
      </w:tr>
      <w:tr w:rsidR="003B44C5" w:rsidRPr="006B0D02" w14:paraId="6EAEF07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0254F571" w14:textId="77777777" w:rsidR="003B44C5" w:rsidRDefault="003B44C5" w:rsidP="00462BB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89C09" w14:textId="77777777" w:rsidR="003B44C5" w:rsidRDefault="003B44C5" w:rsidP="00462BBC">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6D0A7" w14:textId="77777777" w:rsidR="003B44C5" w:rsidRDefault="003B44C5" w:rsidP="00462BBC">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56CF" w14:textId="77777777" w:rsidR="003B44C5" w:rsidRDefault="003B44C5" w:rsidP="00462BBC">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0942" w14:textId="77777777" w:rsidR="003B44C5" w:rsidRDefault="003B44C5" w:rsidP="00462BB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9FC73" w14:textId="77777777" w:rsidR="003B44C5" w:rsidRPr="0011147A" w:rsidRDefault="003B44C5"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68897" w14:textId="77777777" w:rsidR="003B44C5" w:rsidRPr="00984507" w:rsidRDefault="003B44C5" w:rsidP="00462BBC">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E744" w14:textId="77777777" w:rsidR="003B44C5" w:rsidRPr="00AC217B" w:rsidRDefault="003B44C5" w:rsidP="00462BBC">
            <w:pPr>
              <w:pStyle w:val="TAC"/>
              <w:rPr>
                <w:sz w:val="16"/>
                <w:szCs w:val="16"/>
              </w:rPr>
            </w:pPr>
            <w:r w:rsidRPr="00AC217B">
              <w:rPr>
                <w:sz w:val="16"/>
                <w:szCs w:val="16"/>
              </w:rPr>
              <w:t>15.3.0</w:t>
            </w:r>
          </w:p>
        </w:tc>
      </w:tr>
      <w:tr w:rsidR="005E23A6" w:rsidRPr="006B0D02" w14:paraId="2FF39C1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34AC9" w14:textId="7B1A755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C1C2" w14:textId="4115C10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E06EC" w14:textId="7A9A6189"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3D" w14:textId="197D518F" w:rsidR="005E23A6" w:rsidRDefault="005E23A6" w:rsidP="005E23A6">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DF8" w14:textId="54EAB59D"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ABB1" w14:textId="2985AD86"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E9505" w14:textId="510EB863" w:rsidR="005E23A6" w:rsidRPr="00984507" w:rsidRDefault="005E23A6" w:rsidP="005E23A6">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411" w14:textId="2A90C211" w:rsidR="005E23A6" w:rsidRDefault="005E23A6" w:rsidP="005E23A6">
            <w:pPr>
              <w:pStyle w:val="TAC"/>
              <w:rPr>
                <w:sz w:val="16"/>
                <w:szCs w:val="16"/>
              </w:rPr>
            </w:pPr>
            <w:r w:rsidRPr="00AC217B">
              <w:rPr>
                <w:sz w:val="16"/>
                <w:szCs w:val="16"/>
              </w:rPr>
              <w:t>15.3.0</w:t>
            </w:r>
          </w:p>
        </w:tc>
      </w:tr>
      <w:tr w:rsidR="005E23A6" w:rsidRPr="006B0D02" w14:paraId="1D06E9F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A2B4C0" w14:textId="0F9CAF9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CFCC5" w14:textId="090A1B24"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9F54D" w14:textId="63BFE647"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61" w14:textId="59F35DD4" w:rsidR="005E23A6" w:rsidRDefault="005E23A6" w:rsidP="005E23A6">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0C319"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F78" w14:textId="085EBA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432F" w14:textId="1F19F626" w:rsidR="005E23A6" w:rsidRPr="00984507" w:rsidRDefault="005E23A6" w:rsidP="005E23A6">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C2DD3" w14:textId="0E71D561" w:rsidR="005E23A6" w:rsidRDefault="005E23A6" w:rsidP="005E23A6">
            <w:pPr>
              <w:pStyle w:val="TAC"/>
              <w:rPr>
                <w:sz w:val="16"/>
                <w:szCs w:val="16"/>
              </w:rPr>
            </w:pPr>
            <w:r w:rsidRPr="00AC217B">
              <w:rPr>
                <w:sz w:val="16"/>
                <w:szCs w:val="16"/>
              </w:rPr>
              <w:t>15.3.0</w:t>
            </w:r>
          </w:p>
        </w:tc>
      </w:tr>
      <w:tr w:rsidR="005E23A6" w:rsidRPr="006B0D02" w14:paraId="7F0C080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7CA" w14:textId="53F2267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77C3E" w14:textId="0BBA293A"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D64AE4" w14:textId="7FCC5DEC"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3C3AE" w14:textId="5599862B" w:rsidR="005E23A6" w:rsidRDefault="005E23A6" w:rsidP="005E23A6">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69C30" w14:textId="1A999CB1"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2BD33" w14:textId="3524E17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0640" w14:textId="5A7DB7FB" w:rsidR="005E23A6" w:rsidRPr="00984507" w:rsidRDefault="005E23A6" w:rsidP="005E23A6">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8BFB" w14:textId="40139D7D" w:rsidR="005E23A6" w:rsidRDefault="005E23A6" w:rsidP="005E23A6">
            <w:pPr>
              <w:pStyle w:val="TAC"/>
              <w:rPr>
                <w:sz w:val="16"/>
                <w:szCs w:val="16"/>
              </w:rPr>
            </w:pPr>
            <w:r w:rsidRPr="00AC217B">
              <w:rPr>
                <w:sz w:val="16"/>
                <w:szCs w:val="16"/>
              </w:rPr>
              <w:t>15.3.0</w:t>
            </w:r>
          </w:p>
        </w:tc>
      </w:tr>
      <w:tr w:rsidR="005E23A6" w:rsidRPr="006B0D02" w14:paraId="60B7DAE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02EAA5F" w14:textId="5E3C2E5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C5D9" w14:textId="45CB2A3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4C650" w14:textId="1E1F023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8B28C" w14:textId="38D4B5ED" w:rsidR="005E23A6" w:rsidRDefault="005E23A6" w:rsidP="005E23A6">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6346" w14:textId="5D5753CE"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B5A09" w14:textId="62EB6C5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9CA6E" w14:textId="444D35BD"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2E2" w14:textId="4B8DA78A" w:rsidR="005E23A6" w:rsidRDefault="005E23A6" w:rsidP="005E23A6">
            <w:pPr>
              <w:pStyle w:val="TAC"/>
              <w:rPr>
                <w:sz w:val="16"/>
                <w:szCs w:val="16"/>
              </w:rPr>
            </w:pPr>
            <w:r w:rsidRPr="00AC217B">
              <w:rPr>
                <w:sz w:val="16"/>
                <w:szCs w:val="16"/>
              </w:rPr>
              <w:t>15.3.0</w:t>
            </w:r>
          </w:p>
        </w:tc>
      </w:tr>
      <w:tr w:rsidR="005E23A6" w:rsidRPr="006B0D02" w14:paraId="67DC1FE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C3DB" w14:textId="26A5562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5847F" w14:textId="2FE6929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8D11C" w14:textId="3B91CFA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AD1E7" w14:textId="01392D34" w:rsidR="005E23A6" w:rsidRDefault="005E23A6" w:rsidP="005E23A6">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33D46" w14:textId="26D00A96"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5C4E" w14:textId="7CA785E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BFDD2" w14:textId="2FCEBA5F"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20E8" w14:textId="14613EE3" w:rsidR="005E23A6" w:rsidRDefault="005E23A6" w:rsidP="005E23A6">
            <w:pPr>
              <w:pStyle w:val="TAC"/>
              <w:rPr>
                <w:sz w:val="16"/>
                <w:szCs w:val="16"/>
              </w:rPr>
            </w:pPr>
            <w:r w:rsidRPr="00AC217B">
              <w:rPr>
                <w:sz w:val="16"/>
                <w:szCs w:val="16"/>
              </w:rPr>
              <w:t>15.3.0</w:t>
            </w:r>
          </w:p>
        </w:tc>
      </w:tr>
      <w:tr w:rsidR="005E23A6" w:rsidRPr="006B0D02" w14:paraId="66D0555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707E11" w14:textId="63D8AAC9"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11828" w14:textId="0A1CCECB"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28A966" w14:textId="0E35F932"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72FC" w14:textId="06D591C1" w:rsidR="005E23A6" w:rsidRDefault="005E23A6" w:rsidP="005E23A6">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331F3" w14:textId="62FDF655"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E942" w14:textId="41C9531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4425F" w14:textId="22FB9135" w:rsidR="005E23A6" w:rsidRPr="00984507" w:rsidRDefault="005E23A6" w:rsidP="005E23A6">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31598" w14:textId="71B65790" w:rsidR="005E23A6" w:rsidRDefault="005E23A6" w:rsidP="005E23A6">
            <w:pPr>
              <w:pStyle w:val="TAC"/>
              <w:rPr>
                <w:sz w:val="16"/>
                <w:szCs w:val="16"/>
              </w:rPr>
            </w:pPr>
            <w:r w:rsidRPr="00AC217B">
              <w:rPr>
                <w:sz w:val="16"/>
                <w:szCs w:val="16"/>
              </w:rPr>
              <w:t>15.3.0</w:t>
            </w:r>
          </w:p>
        </w:tc>
      </w:tr>
      <w:tr w:rsidR="005E23A6" w:rsidRPr="006B0D02" w14:paraId="1804709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73909" w14:textId="47A5B686"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CDE2" w14:textId="3B5817D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E391B" w14:textId="3D972876"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B121" w14:textId="5A781B15" w:rsidR="005E23A6" w:rsidRDefault="005E23A6" w:rsidP="005E23A6">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FD2D" w14:textId="6681509A"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19E69" w14:textId="6384DD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EDAC" w14:textId="3DA60E42" w:rsidR="005E23A6" w:rsidRPr="00984507" w:rsidRDefault="005E23A6" w:rsidP="005E23A6">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BCEC" w14:textId="7B4A2BFD" w:rsidR="005E23A6" w:rsidRDefault="005E23A6" w:rsidP="005E23A6">
            <w:pPr>
              <w:pStyle w:val="TAC"/>
              <w:rPr>
                <w:sz w:val="16"/>
                <w:szCs w:val="16"/>
              </w:rPr>
            </w:pPr>
            <w:r w:rsidRPr="00AC217B">
              <w:rPr>
                <w:sz w:val="16"/>
                <w:szCs w:val="16"/>
              </w:rPr>
              <w:t>15.3.0</w:t>
            </w:r>
          </w:p>
        </w:tc>
      </w:tr>
      <w:tr w:rsidR="005E23A6" w:rsidRPr="006B0D02" w14:paraId="5B86C5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F5062F" w14:textId="6AF807C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B213A" w14:textId="484FB0D1"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67421" w14:textId="343F1313"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E975" w14:textId="5C8023D0" w:rsidR="005E23A6" w:rsidRDefault="005E23A6" w:rsidP="005E23A6">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4AF" w14:textId="20EC49DC"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435B2" w14:textId="7B31D93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C960" w14:textId="213969FE" w:rsidR="005E23A6" w:rsidRPr="00984507" w:rsidRDefault="005E23A6" w:rsidP="005E23A6">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64E4C" w14:textId="678692B4" w:rsidR="005E23A6" w:rsidRDefault="005E23A6" w:rsidP="005E23A6">
            <w:pPr>
              <w:pStyle w:val="TAC"/>
              <w:rPr>
                <w:sz w:val="16"/>
                <w:szCs w:val="16"/>
              </w:rPr>
            </w:pPr>
            <w:r w:rsidRPr="00AC217B">
              <w:rPr>
                <w:sz w:val="16"/>
                <w:szCs w:val="16"/>
              </w:rPr>
              <w:t>15.3.0</w:t>
            </w:r>
          </w:p>
        </w:tc>
      </w:tr>
      <w:tr w:rsidR="00967DAD" w:rsidRPr="006B0D02" w14:paraId="520E6051"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80231" w14:textId="77777777" w:rsidR="00967DAD" w:rsidRDefault="00967DAD" w:rsidP="00462BBC">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8E559" w14:textId="77777777" w:rsidR="00967DAD" w:rsidRDefault="00967DAD" w:rsidP="00462BBC">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34F1D" w14:textId="6E78F669" w:rsidR="00967DAD" w:rsidRDefault="00967DAD" w:rsidP="00462BBC">
            <w:pPr>
              <w:pStyle w:val="TAC"/>
              <w:rPr>
                <w:sz w:val="16"/>
                <w:szCs w:val="16"/>
              </w:rPr>
            </w:pPr>
            <w:r>
              <w:rPr>
                <w:sz w:val="16"/>
                <w:szCs w:val="16"/>
              </w:rPr>
              <w:t>CP-19</w:t>
            </w:r>
            <w:r w:rsidR="004954A0">
              <w:rPr>
                <w:sz w:val="16"/>
                <w:szCs w:val="16"/>
              </w:rPr>
              <w:t>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E5D3" w14:textId="2E65D0CE" w:rsidR="00967DAD" w:rsidRDefault="006D2CB6" w:rsidP="00462BBC">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3A4C6" w14:textId="19297C28" w:rsidR="00967DAD" w:rsidRDefault="008F18E2" w:rsidP="00462BB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50098" w14:textId="77777777" w:rsidR="00967DAD" w:rsidRPr="0011147A" w:rsidRDefault="00967DAD"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497B1" w14:textId="446C02CC" w:rsidR="00967DAD" w:rsidRPr="00984507" w:rsidRDefault="006D2CB6" w:rsidP="00462BBC">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3E4A" w14:textId="77777777" w:rsidR="00967DAD" w:rsidRPr="00AC217B" w:rsidRDefault="00967DAD" w:rsidP="00462BBC">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C4187E3"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21E1B1E0"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1B151"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38D" w14:textId="3C585F4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BD1E" w14:textId="276D1049" w:rsidR="004954A0" w:rsidRDefault="004954A0" w:rsidP="004954A0">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8FA04" w14:textId="3829F676"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C6EA7"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DD89C" w14:textId="0097A146" w:rsidR="004954A0" w:rsidRPr="00984507" w:rsidRDefault="004954A0" w:rsidP="004954A0">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874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E044CB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3639A564"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B20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CF2C3" w14:textId="12E083FF"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A0777" w14:textId="77777777" w:rsidR="004954A0" w:rsidRDefault="004954A0" w:rsidP="004954A0">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D5E43"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F7B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832" w14:textId="77777777" w:rsidR="004954A0" w:rsidRPr="00984507" w:rsidRDefault="004954A0" w:rsidP="004954A0">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EBFE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A1A0A1D"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027BCDEC"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77E85"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DD9F77" w14:textId="5B21C904"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B7F56" w14:textId="1E03B1CB" w:rsidR="004954A0" w:rsidRDefault="004954A0" w:rsidP="004954A0">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0B753" w14:textId="0F784743"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59DA8"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DF9D7" w14:textId="2ECE2367" w:rsidR="004954A0" w:rsidRPr="00984507" w:rsidRDefault="004954A0" w:rsidP="004954A0">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695B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B15F41B"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AB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BC14B"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3100C" w14:textId="62789B3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B5FE0" w14:textId="77777777" w:rsidR="004954A0" w:rsidRDefault="004954A0" w:rsidP="004954A0">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BABD" w14:textId="4A8FA195" w:rsidR="004954A0" w:rsidRDefault="004954A0" w:rsidP="004954A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DBE7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2062C" w14:textId="77777777" w:rsidR="004954A0" w:rsidRPr="00984507" w:rsidRDefault="004954A0" w:rsidP="004954A0">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39F61"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53B42B8"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567CB44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FF1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0A8CA" w14:textId="08C9B1E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4280" w14:textId="19D25977" w:rsidR="004954A0" w:rsidRDefault="004954A0" w:rsidP="004954A0">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D84E" w14:textId="7F4D7378"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5FDD5"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79186" w14:textId="4BE5CFAE" w:rsidR="004954A0" w:rsidRPr="00984507" w:rsidRDefault="004954A0" w:rsidP="004954A0">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7D8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BB3877C"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417CE37"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EF3D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589D" w14:textId="7700DE7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06803" w14:textId="77777777" w:rsidR="004954A0" w:rsidRDefault="004954A0" w:rsidP="004954A0">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300EC"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42A9"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540F0" w14:textId="77777777" w:rsidR="004954A0" w:rsidRPr="00984507" w:rsidRDefault="004954A0" w:rsidP="004954A0">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8EE1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6A33537"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5E7E82F6"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11D7"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027A4" w14:textId="6223E8A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A3CF" w14:textId="710E15C4" w:rsidR="004954A0" w:rsidRDefault="004954A0" w:rsidP="004954A0">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1FEF7" w14:textId="6F0695F6"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EF72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BD667" w14:textId="5DC30CF9" w:rsidR="004954A0" w:rsidRPr="00984507" w:rsidRDefault="004954A0" w:rsidP="004954A0">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CFB5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A38EFF3"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2430C705"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FDA5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248D" w14:textId="34EB500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07DE" w14:textId="77777777" w:rsidR="004954A0" w:rsidRDefault="004954A0" w:rsidP="004954A0">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4B6E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97B1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3B331" w14:textId="77777777" w:rsidR="004954A0" w:rsidRPr="00F12B5D" w:rsidRDefault="004954A0" w:rsidP="004954A0">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E1B4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FBE7B1"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6559F47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5A75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F0BFF1" w14:textId="6654551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6182" w14:textId="77777777" w:rsidR="004954A0" w:rsidRDefault="004954A0" w:rsidP="004954A0">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93B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A50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AE2D2"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42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915F7F4"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467EF3C3"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489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D75F" w14:textId="78611E6C"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61D6C" w14:textId="77777777" w:rsidR="004954A0" w:rsidRDefault="004954A0" w:rsidP="004954A0">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7DC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B79E"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D2C6D"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E072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D0E340F"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4549AF7B"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DD05C"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F289E" w14:textId="615D8F59"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3560" w14:textId="77777777" w:rsidR="004954A0" w:rsidRDefault="004954A0" w:rsidP="004954A0">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A8702"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A173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886DF" w14:textId="77777777" w:rsidR="004954A0" w:rsidRPr="00F12B5D" w:rsidRDefault="004954A0" w:rsidP="004954A0">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AEB3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6A0FC5"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F30" w14:textId="1AE7BEA9"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D32A0" w14:textId="478A15F0"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BE3F7" w14:textId="10D8517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54B48" w14:textId="32CCDB7E" w:rsidR="004954A0" w:rsidRDefault="004954A0" w:rsidP="004954A0">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C6BF" w14:textId="4D6BD08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67311" w14:textId="289C5568"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1950" w14:textId="432E3E3A" w:rsidR="004954A0" w:rsidRPr="00F12B5D" w:rsidRDefault="004954A0" w:rsidP="004954A0">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C623" w14:textId="652688DC"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780518" w14:textId="77777777" w:rsidTr="00C604EB">
        <w:tc>
          <w:tcPr>
            <w:tcW w:w="800" w:type="dxa"/>
            <w:tcBorders>
              <w:top w:val="single" w:sz="6" w:space="0" w:color="auto"/>
              <w:left w:val="single" w:sz="6" w:space="0" w:color="auto"/>
              <w:bottom w:val="single" w:sz="6" w:space="0" w:color="auto"/>
              <w:right w:val="single" w:sz="6" w:space="0" w:color="auto"/>
            </w:tcBorders>
            <w:shd w:val="solid" w:color="FFFFFF" w:fill="auto"/>
          </w:tcPr>
          <w:p w14:paraId="3EBA04C9"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6606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DF210" w14:textId="4D4FA57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400F" w14:textId="77777777" w:rsidR="004954A0" w:rsidRDefault="004954A0" w:rsidP="004954A0">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422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058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079C2" w14:textId="77777777" w:rsidR="004954A0" w:rsidRPr="00F12B5D" w:rsidRDefault="004954A0" w:rsidP="004954A0">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FB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76D31B22"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CE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F916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906F0" w14:textId="2503399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F0B7" w14:textId="1DA8B1C8" w:rsidR="004954A0" w:rsidRDefault="004954A0" w:rsidP="004954A0">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79EA"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F341"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BD829" w14:textId="427B7519" w:rsidR="004954A0" w:rsidRPr="00F12B5D" w:rsidRDefault="004954A0" w:rsidP="004954A0">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064A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507E9F"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492AD1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81496"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AC3A4" w14:textId="32CC30F3"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3BDF" w14:textId="22A6A88D" w:rsidR="004954A0" w:rsidRDefault="004954A0" w:rsidP="004954A0">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5DD48" w14:textId="44E4E6FB"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71C5A"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72A7" w14:textId="3ADA5415" w:rsidR="004954A0" w:rsidRPr="00F12B5D" w:rsidRDefault="004954A0" w:rsidP="004954A0">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62ED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3D9776E"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278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8580A"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65AAF" w14:textId="3BE52AB0"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1F0B8" w14:textId="39011FD3" w:rsidR="004954A0" w:rsidRDefault="004954A0" w:rsidP="004954A0">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BA81"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BC3C6"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265C3" w14:textId="1356DAC2" w:rsidR="004954A0" w:rsidRPr="00F12B5D" w:rsidRDefault="004954A0" w:rsidP="004954A0">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B3B8"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C604EB" w:rsidRPr="006B0D02" w14:paraId="4499BFB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5F677E7A" w14:textId="5EFB56AA" w:rsidR="00C604EB" w:rsidRDefault="00C604EB" w:rsidP="004954A0">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BE936" w14:textId="66C3CEB1" w:rsidR="00C604EB" w:rsidRDefault="00C604EB" w:rsidP="004954A0">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DE7CC1" w14:textId="66BA2F94" w:rsidR="00C604EB" w:rsidRPr="007D2602" w:rsidRDefault="00C604EB" w:rsidP="004954A0">
            <w:pPr>
              <w:pStyle w:val="TAC"/>
              <w:rPr>
                <w:sz w:val="16"/>
                <w:szCs w:val="16"/>
              </w:rPr>
            </w:pPr>
            <w:r>
              <w:rPr>
                <w:sz w:val="16"/>
                <w:szCs w:val="16"/>
              </w:rPr>
              <w:t>CP-19</w:t>
            </w:r>
            <w:r w:rsidR="007401E0">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E48A" w14:textId="025DF87A" w:rsidR="00C604EB" w:rsidRDefault="00193194" w:rsidP="004954A0">
            <w:pPr>
              <w:pStyle w:val="TAL"/>
              <w:jc w:val="center"/>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2F3E" w14:textId="11B3F29B" w:rsidR="00C604EB" w:rsidRDefault="00193194"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1E56" w14:textId="203EE9E9" w:rsidR="00C604EB" w:rsidRPr="0011147A" w:rsidRDefault="00193194" w:rsidP="004954A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B60A" w14:textId="5358F873" w:rsidR="00C604EB" w:rsidRPr="008E5015" w:rsidRDefault="00193194" w:rsidP="004954A0">
            <w:pPr>
              <w:pStyle w:val="TAL"/>
              <w:rPr>
                <w:rFonts w:cs="Arial"/>
                <w:sz w:val="16"/>
                <w:szCs w:val="16"/>
                <w:lang w:eastAsia="en-GB"/>
              </w:rPr>
            </w:pPr>
            <w:r w:rsidRPr="00193194">
              <w:rPr>
                <w:rFonts w:cs="Arial"/>
                <w:sz w:val="16"/>
                <w:szCs w:val="16"/>
                <w:lang w:eastAsia="en-GB"/>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56D96" w14:textId="7824F3A6" w:rsidR="00C604EB" w:rsidRPr="00AC217B" w:rsidRDefault="00193194" w:rsidP="004954A0">
            <w:pPr>
              <w:pStyle w:val="TAC"/>
              <w:rPr>
                <w:sz w:val="16"/>
                <w:szCs w:val="16"/>
              </w:rPr>
            </w:pPr>
            <w:r>
              <w:rPr>
                <w:sz w:val="16"/>
                <w:szCs w:val="16"/>
              </w:rPr>
              <w:t>15.5.0</w:t>
            </w:r>
          </w:p>
        </w:tc>
      </w:tr>
      <w:tr w:rsidR="00193194" w:rsidRPr="006B0D02" w14:paraId="6B347E4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B9A94D3" w14:textId="56DB391C" w:rsidR="00193194" w:rsidRDefault="00193194" w:rsidP="00193194">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C2A35" w14:textId="332ACCED" w:rsidR="00193194" w:rsidRDefault="00193194" w:rsidP="00193194">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FC1F00" w14:textId="3BFAA920" w:rsidR="00193194" w:rsidRDefault="00193194" w:rsidP="00193194">
            <w:pPr>
              <w:pStyle w:val="TAC"/>
              <w:rPr>
                <w:sz w:val="16"/>
                <w:szCs w:val="16"/>
              </w:rPr>
            </w:pPr>
            <w:r>
              <w:rPr>
                <w:sz w:val="16"/>
                <w:szCs w:val="16"/>
              </w:rPr>
              <w:t>CP-19</w:t>
            </w:r>
            <w:r w:rsidR="007401E0">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E247B" w14:textId="20DE13D9" w:rsidR="00193194" w:rsidRDefault="00193194" w:rsidP="00193194">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6895" w14:textId="77777777" w:rsidR="00193194" w:rsidRDefault="00193194" w:rsidP="0019319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D87" w14:textId="02AC28E7" w:rsidR="00193194" w:rsidRDefault="00193194" w:rsidP="0019319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8B88E" w14:textId="21A9DAD2" w:rsidR="00193194" w:rsidRPr="00193194" w:rsidRDefault="00193194" w:rsidP="00193194">
            <w:pPr>
              <w:pStyle w:val="TAL"/>
              <w:rPr>
                <w:rFonts w:cs="Arial"/>
                <w:sz w:val="16"/>
                <w:szCs w:val="16"/>
                <w:lang w:eastAsia="en-GB"/>
              </w:rPr>
            </w:pPr>
            <w:r w:rsidRPr="00193194">
              <w:rPr>
                <w:rFonts w:cs="Arial"/>
                <w:sz w:val="16"/>
                <w:szCs w:val="16"/>
                <w:lang w:eastAsia="en-GB"/>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D0ACE" w14:textId="0C3C66E9" w:rsidR="00193194" w:rsidRDefault="00193194" w:rsidP="00193194">
            <w:pPr>
              <w:pStyle w:val="TAC"/>
              <w:rPr>
                <w:sz w:val="16"/>
                <w:szCs w:val="16"/>
              </w:rPr>
            </w:pPr>
            <w:r>
              <w:rPr>
                <w:sz w:val="16"/>
                <w:szCs w:val="16"/>
              </w:rPr>
              <w:t>15.5.0</w:t>
            </w:r>
          </w:p>
        </w:tc>
      </w:tr>
      <w:tr w:rsidR="003D33E7" w:rsidRPr="006B0D02" w14:paraId="7B027E4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1E5A1B85" w14:textId="1DD9ED5E" w:rsidR="003D33E7" w:rsidRDefault="003D33E7" w:rsidP="00193194">
            <w:pPr>
              <w:pStyle w:val="TAC"/>
              <w:rPr>
                <w:sz w:val="16"/>
                <w:szCs w:val="16"/>
              </w:rPr>
            </w:pPr>
            <w:r>
              <w:rPr>
                <w:sz w:val="16"/>
                <w:szCs w:val="16"/>
              </w:rPr>
              <w:t>2910-10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77B1" w14:textId="77777777" w:rsidR="003D33E7" w:rsidRDefault="003D33E7" w:rsidP="0019319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26185" w14:textId="77777777" w:rsidR="003D33E7" w:rsidRDefault="003D33E7" w:rsidP="0019319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40934" w14:textId="77777777" w:rsidR="003D33E7" w:rsidRDefault="003D33E7" w:rsidP="0019319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1F139" w14:textId="77777777" w:rsidR="003D33E7" w:rsidRDefault="003D33E7" w:rsidP="0019319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EFAD" w14:textId="77777777" w:rsidR="003D33E7" w:rsidRDefault="003D33E7" w:rsidP="0019319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A7CC3" w14:textId="68E2CBA5" w:rsidR="003D33E7" w:rsidRPr="00193194" w:rsidRDefault="003D33E7" w:rsidP="00193194">
            <w:pPr>
              <w:pStyle w:val="TAL"/>
              <w:rPr>
                <w:rFonts w:cs="Arial"/>
                <w:sz w:val="16"/>
                <w:szCs w:val="16"/>
                <w:lang w:eastAsia="en-GB"/>
              </w:rPr>
            </w:pPr>
            <w:r>
              <w:rPr>
                <w:rFonts w:cs="Arial"/>
                <w:sz w:val="16"/>
                <w:szCs w:val="16"/>
                <w:lang w:eastAsia="en-GB"/>
              </w:rPr>
              <w:t>Corrupted references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13888" w14:textId="54DF8DA9" w:rsidR="003D33E7" w:rsidRDefault="003D33E7" w:rsidP="00193194">
            <w:pPr>
              <w:pStyle w:val="TAC"/>
              <w:rPr>
                <w:sz w:val="16"/>
                <w:szCs w:val="16"/>
              </w:rPr>
            </w:pPr>
            <w:r>
              <w:rPr>
                <w:sz w:val="16"/>
                <w:szCs w:val="16"/>
              </w:rPr>
              <w:t>15.5.1</w:t>
            </w:r>
          </w:p>
        </w:tc>
      </w:tr>
      <w:tr w:rsidR="00D42111" w:rsidRPr="006B0D02" w14:paraId="04274519"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15EA6554" w14:textId="169BA413" w:rsidR="00D42111" w:rsidRDefault="00D42111" w:rsidP="00D4211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E1584" w14:textId="45B3B9AC" w:rsidR="00D42111" w:rsidRDefault="00D42111" w:rsidP="00D42111">
            <w:pPr>
              <w:pStyle w:val="TAC"/>
              <w:rPr>
                <w:sz w:val="16"/>
                <w:szCs w:val="16"/>
              </w:rPr>
            </w:pPr>
            <w:r>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C462A" w14:textId="0BB63268" w:rsidR="00D42111" w:rsidRDefault="00481025" w:rsidP="00D42111">
            <w:pPr>
              <w:pStyle w:val="TAC"/>
              <w:rPr>
                <w:sz w:val="16"/>
                <w:szCs w:val="16"/>
              </w:rPr>
            </w:pPr>
            <w:r w:rsidRPr="00481025">
              <w:rPr>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C9199" w14:textId="546EAA21" w:rsidR="00D42111" w:rsidRDefault="00D42111" w:rsidP="00D4211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A7A57" w14:textId="34818A62" w:rsidR="00D42111" w:rsidRDefault="00D42111" w:rsidP="00D42111">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3AB1" w14:textId="6A60159C" w:rsidR="00D42111" w:rsidRDefault="00D42111" w:rsidP="00D4211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5F08" w14:textId="5AF40051" w:rsidR="00D42111" w:rsidRDefault="00D42111" w:rsidP="00D42111">
            <w:pPr>
              <w:pStyle w:val="TAL"/>
              <w:rPr>
                <w:rFonts w:cs="Arial"/>
                <w:sz w:val="16"/>
                <w:szCs w:val="16"/>
                <w:lang w:eastAsia="en-GB"/>
              </w:rPr>
            </w:pPr>
            <w:r w:rsidRPr="00D42111">
              <w:rPr>
                <w:rFonts w:cs="Arial"/>
                <w:sz w:val="16"/>
                <w:szCs w:val="16"/>
                <w:lang w:eastAsia="en-GB"/>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6A1BB" w14:textId="38FECC56" w:rsidR="00D42111" w:rsidRDefault="00D42111" w:rsidP="00D42111">
            <w:pPr>
              <w:pStyle w:val="TAC"/>
              <w:rPr>
                <w:sz w:val="16"/>
                <w:szCs w:val="16"/>
              </w:rPr>
            </w:pPr>
            <w:r>
              <w:rPr>
                <w:sz w:val="16"/>
                <w:szCs w:val="16"/>
              </w:rPr>
              <w:t>15.6.0</w:t>
            </w:r>
          </w:p>
        </w:tc>
      </w:tr>
      <w:tr w:rsidR="00D60EB8" w:rsidRPr="006B0D02" w14:paraId="39E1B5B1"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7FA16B56" w14:textId="74C10A59" w:rsidR="00D60EB8" w:rsidRDefault="00D60EB8" w:rsidP="00D42111">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FB09C" w14:textId="3D05E49D" w:rsidR="00D60EB8" w:rsidRDefault="00D60EB8" w:rsidP="00D42111">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473FF0" w14:textId="0F208CA9" w:rsidR="00D60EB8" w:rsidRPr="00481025" w:rsidRDefault="00896DFA" w:rsidP="00D42111">
            <w:pPr>
              <w:pStyle w:val="TAC"/>
              <w:rPr>
                <w:sz w:val="16"/>
                <w:szCs w:val="16"/>
              </w:rPr>
            </w:pPr>
            <w:r w:rsidRPr="00896DFA">
              <w:rPr>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CD059" w14:textId="759F7562" w:rsidR="00D60EB8" w:rsidRDefault="00D60EB8" w:rsidP="00D42111">
            <w:pPr>
              <w:pStyle w:val="TAL"/>
              <w:jc w:val="center"/>
              <w:rPr>
                <w:rFonts w:cs="Arial"/>
                <w:sz w:val="16"/>
                <w:szCs w:val="16"/>
              </w:rPr>
            </w:pPr>
            <w:r>
              <w:rPr>
                <w:rFonts w:cs="Arial"/>
                <w:sz w:val="16"/>
                <w:szCs w:val="16"/>
              </w:rPr>
              <w:t>0</w:t>
            </w:r>
            <w:r w:rsidR="00896DFA">
              <w:rPr>
                <w:rFonts w:cs="Arial"/>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1D168" w14:textId="77777777" w:rsidR="00D60EB8" w:rsidRDefault="00D60EB8" w:rsidP="00D421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B4BFD" w14:textId="1F7EDCF9" w:rsidR="00D60EB8" w:rsidRDefault="00896DFA" w:rsidP="00D4211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EE24" w14:textId="611A06B4" w:rsidR="00D60EB8" w:rsidRPr="00D42111" w:rsidRDefault="00896DFA" w:rsidP="00D42111">
            <w:pPr>
              <w:pStyle w:val="TAL"/>
              <w:rPr>
                <w:rFonts w:cs="Arial"/>
                <w:sz w:val="16"/>
                <w:szCs w:val="16"/>
                <w:lang w:eastAsia="en-GB"/>
              </w:rPr>
            </w:pPr>
            <w:r w:rsidRPr="00896DFA">
              <w:rPr>
                <w:rFonts w:cs="Arial"/>
                <w:sz w:val="16"/>
                <w:szCs w:val="16"/>
                <w:lang w:eastAsia="en-GB"/>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D4FC" w14:textId="51B0D8D4" w:rsidR="00D60EB8" w:rsidRDefault="00D60EB8" w:rsidP="00D42111">
            <w:pPr>
              <w:pStyle w:val="TAC"/>
              <w:rPr>
                <w:sz w:val="16"/>
                <w:szCs w:val="16"/>
              </w:rPr>
            </w:pPr>
            <w:r>
              <w:rPr>
                <w:sz w:val="16"/>
                <w:szCs w:val="16"/>
              </w:rPr>
              <w:t>15.7.0</w:t>
            </w:r>
          </w:p>
        </w:tc>
      </w:tr>
      <w:tr w:rsidR="00896DFA" w:rsidRPr="006B0D02" w14:paraId="1B36B840"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46B81A4" w14:textId="5F30E0D0" w:rsidR="00896DFA" w:rsidRDefault="00896DFA" w:rsidP="00896DFA">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9264D" w14:textId="712D7EE0" w:rsidR="00896DFA" w:rsidRDefault="00896DFA" w:rsidP="00896DFA">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F3AE1" w14:textId="0D220036" w:rsidR="00896DFA" w:rsidRDefault="00896DFA" w:rsidP="00896DFA">
            <w:pPr>
              <w:pStyle w:val="TAC"/>
              <w:rPr>
                <w:sz w:val="16"/>
                <w:szCs w:val="16"/>
              </w:rPr>
            </w:pPr>
            <w:r w:rsidRPr="00896DFA">
              <w:rPr>
                <w:sz w:val="16"/>
                <w:szCs w:val="16"/>
              </w:rPr>
              <w:t>CP-20005</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29A95" w14:textId="5DBD786C" w:rsidR="00896DFA" w:rsidRDefault="00896DFA" w:rsidP="00896DFA">
            <w:pPr>
              <w:pStyle w:val="TAL"/>
              <w:jc w:val="center"/>
              <w:rPr>
                <w:rFonts w:cs="Arial"/>
                <w:sz w:val="16"/>
                <w:szCs w:val="16"/>
              </w:rPr>
            </w:pPr>
            <w:r>
              <w:rPr>
                <w:rFonts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145F5" w14:textId="77777777" w:rsidR="00896DFA" w:rsidRDefault="00896DFA" w:rsidP="00896DF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59D33" w14:textId="16C5A54F" w:rsidR="00896DFA" w:rsidRDefault="00896DFA" w:rsidP="00896D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C7529" w14:textId="63C0CCC3" w:rsidR="00896DFA" w:rsidRPr="00896DFA" w:rsidRDefault="00896DFA" w:rsidP="00896DFA">
            <w:pPr>
              <w:pStyle w:val="TAL"/>
              <w:rPr>
                <w:rFonts w:cs="Arial"/>
                <w:sz w:val="16"/>
                <w:szCs w:val="16"/>
                <w:lang w:eastAsia="en-GB"/>
              </w:rPr>
            </w:pPr>
            <w:r w:rsidRPr="00896DFA">
              <w:rPr>
                <w:rFonts w:cs="Arial"/>
                <w:sz w:val="16"/>
                <w:szCs w:val="16"/>
                <w:lang w:eastAsia="en-GB"/>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7723F" w14:textId="13BA3BB1" w:rsidR="00896DFA" w:rsidRDefault="00896DFA" w:rsidP="00896DFA">
            <w:pPr>
              <w:pStyle w:val="TAC"/>
              <w:rPr>
                <w:sz w:val="16"/>
                <w:szCs w:val="16"/>
              </w:rPr>
            </w:pPr>
            <w:r>
              <w:rPr>
                <w:sz w:val="16"/>
                <w:szCs w:val="16"/>
              </w:rPr>
              <w:t>15.7.0</w:t>
            </w:r>
          </w:p>
        </w:tc>
      </w:tr>
      <w:tr w:rsidR="00896DFA" w:rsidRPr="006B0D02" w14:paraId="4B527961"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0CCD4FC" w14:textId="7969461E" w:rsidR="00896DFA" w:rsidRDefault="00896DFA" w:rsidP="00896DFA">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3AE33" w14:textId="56B3D8B8" w:rsidR="00896DFA" w:rsidRDefault="00896DFA" w:rsidP="00896DFA">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EAE85" w14:textId="7901C2FD" w:rsidR="00896DFA" w:rsidRDefault="00896DFA" w:rsidP="00896DFA">
            <w:pPr>
              <w:pStyle w:val="TAC"/>
              <w:rPr>
                <w:sz w:val="16"/>
                <w:szCs w:val="16"/>
              </w:rPr>
            </w:pPr>
            <w:r w:rsidRPr="00896DFA">
              <w:rPr>
                <w:sz w:val="16"/>
                <w:szCs w:val="16"/>
              </w:rPr>
              <w:t>CP-20005</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A15E9" w14:textId="4B40FA0D" w:rsidR="00896DFA" w:rsidRDefault="00896DFA" w:rsidP="00896DFA">
            <w:pPr>
              <w:pStyle w:val="TAL"/>
              <w:jc w:val="center"/>
              <w:rPr>
                <w:rFonts w:cs="Arial"/>
                <w:sz w:val="16"/>
                <w:szCs w:val="16"/>
              </w:rPr>
            </w:pPr>
            <w:r>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74D34" w14:textId="77777777" w:rsidR="00896DFA" w:rsidRDefault="00896DFA" w:rsidP="00896DF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C19E" w14:textId="37638059" w:rsidR="00896DFA" w:rsidRDefault="00896DFA" w:rsidP="00896D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C2A9" w14:textId="313C5362" w:rsidR="00896DFA" w:rsidRPr="00896DFA" w:rsidRDefault="00896DFA" w:rsidP="00896DFA">
            <w:pPr>
              <w:pStyle w:val="TAL"/>
              <w:rPr>
                <w:rFonts w:cs="Arial"/>
                <w:sz w:val="16"/>
                <w:szCs w:val="16"/>
                <w:lang w:eastAsia="en-GB"/>
              </w:rPr>
            </w:pPr>
            <w:r w:rsidRPr="00896DFA">
              <w:rPr>
                <w:rFonts w:cs="Arial"/>
                <w:sz w:val="16"/>
                <w:szCs w:val="16"/>
                <w:lang w:eastAsia="en-GB"/>
              </w:rPr>
              <w:t>3GPP TS 29.502 Rel15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99553" w14:textId="6A90A780" w:rsidR="00896DFA" w:rsidRDefault="00896DFA" w:rsidP="00896DFA">
            <w:pPr>
              <w:pStyle w:val="TAC"/>
              <w:rPr>
                <w:sz w:val="16"/>
                <w:szCs w:val="16"/>
              </w:rPr>
            </w:pPr>
            <w:r>
              <w:rPr>
                <w:sz w:val="16"/>
                <w:szCs w:val="16"/>
              </w:rPr>
              <w:t>15.7.0</w:t>
            </w:r>
          </w:p>
        </w:tc>
      </w:tr>
      <w:tr w:rsidR="00CA65B2" w:rsidRPr="006B0D02" w14:paraId="53E4DA4A"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4573846" w14:textId="20E3330D" w:rsidR="00CA65B2" w:rsidRDefault="00CA65B2" w:rsidP="00CA65B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698A4" w14:textId="451A774D" w:rsidR="00CA65B2" w:rsidRDefault="00CA65B2" w:rsidP="00CA65B2">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AA2CC" w14:textId="4517E9FD" w:rsidR="00CA65B2" w:rsidRPr="00896DFA" w:rsidRDefault="00CA65B2" w:rsidP="00CA65B2">
            <w:pPr>
              <w:pStyle w:val="TAC"/>
              <w:rPr>
                <w:sz w:val="16"/>
                <w:szCs w:val="16"/>
              </w:rPr>
            </w:pPr>
            <w:r w:rsidRPr="00CA65B2">
              <w:rPr>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43012" w14:textId="54D41894" w:rsidR="00CA65B2" w:rsidRDefault="00CA65B2" w:rsidP="00CA65B2">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F2B7" w14:textId="00B2F30A" w:rsidR="00CA65B2" w:rsidRDefault="00CA65B2" w:rsidP="00CA65B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1799" w14:textId="7C2ACDE2" w:rsidR="00CA65B2" w:rsidRDefault="00CA65B2" w:rsidP="00CA65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5F624" w14:textId="6064E834" w:rsidR="00CA65B2" w:rsidRPr="00896DFA" w:rsidRDefault="00CA65B2" w:rsidP="00CA65B2">
            <w:pPr>
              <w:pStyle w:val="TAL"/>
              <w:rPr>
                <w:rFonts w:cs="Arial"/>
                <w:sz w:val="16"/>
                <w:szCs w:val="16"/>
                <w:lang w:eastAsia="en-GB"/>
              </w:rPr>
            </w:pPr>
            <w:r w:rsidRPr="00042557">
              <w:rPr>
                <w:rFonts w:cs="Arial"/>
                <w:sz w:val="16"/>
                <w:szCs w:val="16"/>
                <w:lang w:eastAsia="en-GB"/>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08756" w14:textId="1EC1AA15" w:rsidR="00CA65B2" w:rsidRDefault="00CA65B2" w:rsidP="00CA65B2">
            <w:pPr>
              <w:pStyle w:val="TAC"/>
              <w:rPr>
                <w:sz w:val="16"/>
                <w:szCs w:val="16"/>
              </w:rPr>
            </w:pPr>
            <w:r>
              <w:rPr>
                <w:sz w:val="16"/>
                <w:szCs w:val="16"/>
              </w:rPr>
              <w:t>15.8.0</w:t>
            </w:r>
          </w:p>
        </w:tc>
      </w:tr>
      <w:tr w:rsidR="00CA65B2" w:rsidRPr="006B0D02" w14:paraId="7D9255A3"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856F312" w14:textId="519BE105" w:rsidR="00CA65B2" w:rsidRDefault="00CA65B2" w:rsidP="00CA65B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7D459" w14:textId="641460D8" w:rsidR="00CA65B2" w:rsidRDefault="00CA65B2" w:rsidP="00CA65B2">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A603A" w14:textId="46066083" w:rsidR="00CA65B2" w:rsidRDefault="00CA65B2" w:rsidP="00CA65B2">
            <w:pPr>
              <w:pStyle w:val="TAC"/>
              <w:rPr>
                <w:sz w:val="16"/>
                <w:szCs w:val="16"/>
              </w:rPr>
            </w:pPr>
            <w:r w:rsidRPr="00CA65B2">
              <w:rPr>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A81B1" w14:textId="1AC007DE" w:rsidR="00CA65B2" w:rsidRDefault="00CA65B2" w:rsidP="00CA65B2">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E1713" w14:textId="77777777" w:rsidR="00CA65B2" w:rsidRDefault="00CA65B2" w:rsidP="00CA65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82173" w14:textId="5A1C6834" w:rsidR="00CA65B2" w:rsidRDefault="00CA65B2" w:rsidP="00CA65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01AE" w14:textId="6500B3AD" w:rsidR="00CA65B2" w:rsidRPr="00042557" w:rsidRDefault="00CA65B2" w:rsidP="00CA65B2">
            <w:pPr>
              <w:pStyle w:val="TAL"/>
              <w:rPr>
                <w:rFonts w:cs="Arial"/>
                <w:sz w:val="16"/>
                <w:szCs w:val="16"/>
                <w:lang w:eastAsia="en-GB"/>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5664C" w14:textId="00A851F2" w:rsidR="00CA65B2" w:rsidRDefault="00CA65B2" w:rsidP="00CA65B2">
            <w:pPr>
              <w:pStyle w:val="TAC"/>
              <w:rPr>
                <w:sz w:val="16"/>
                <w:szCs w:val="16"/>
              </w:rPr>
            </w:pPr>
            <w:r w:rsidRPr="009825A5">
              <w:rPr>
                <w:sz w:val="16"/>
                <w:szCs w:val="16"/>
              </w:rPr>
              <w:t>15.8.0</w:t>
            </w:r>
          </w:p>
        </w:tc>
      </w:tr>
      <w:tr w:rsidR="00CA65B2" w:rsidRPr="006B0D02" w14:paraId="09305BC7"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2AF138CA" w14:textId="7286DFE8" w:rsidR="00CA65B2" w:rsidRDefault="00CA65B2" w:rsidP="00CA65B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C60F9" w14:textId="3B48C888" w:rsidR="00CA65B2" w:rsidRDefault="00CA65B2" w:rsidP="00CA65B2">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0DDC9" w14:textId="19DC27D0" w:rsidR="00CA65B2" w:rsidRDefault="00CA65B2" w:rsidP="00CA65B2">
            <w:pPr>
              <w:pStyle w:val="TAC"/>
              <w:rPr>
                <w:sz w:val="16"/>
                <w:szCs w:val="16"/>
              </w:rPr>
            </w:pPr>
            <w:r w:rsidRPr="00CA65B2">
              <w:rPr>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9641A" w14:textId="521B6EC4" w:rsidR="00CA65B2" w:rsidRDefault="00CA65B2" w:rsidP="00CA65B2">
            <w:pPr>
              <w:pStyle w:val="TAL"/>
              <w:jc w:val="center"/>
              <w:rPr>
                <w:rFonts w:cs="Arial"/>
                <w:sz w:val="16"/>
                <w:szCs w:val="16"/>
              </w:rPr>
            </w:pPr>
            <w:r>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22292" w14:textId="77777777" w:rsidR="00CA65B2" w:rsidRDefault="00CA65B2" w:rsidP="00CA65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50EE2" w14:textId="5C176A6A" w:rsidR="00CA65B2" w:rsidRDefault="00CA65B2" w:rsidP="00CA65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8D7C1" w14:textId="66F9D614" w:rsidR="00CA65B2" w:rsidRPr="00042557" w:rsidRDefault="00CA65B2" w:rsidP="00CA65B2">
            <w:pPr>
              <w:pStyle w:val="TAL"/>
              <w:rPr>
                <w:rFonts w:cs="Arial"/>
                <w:sz w:val="16"/>
                <w:szCs w:val="16"/>
                <w:lang w:eastAsia="en-GB"/>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9F749" w14:textId="545C5148" w:rsidR="00CA65B2" w:rsidRDefault="00CA65B2" w:rsidP="00CA65B2">
            <w:pPr>
              <w:pStyle w:val="TAC"/>
              <w:rPr>
                <w:sz w:val="16"/>
                <w:szCs w:val="16"/>
              </w:rPr>
            </w:pPr>
            <w:r w:rsidRPr="009825A5">
              <w:rPr>
                <w:sz w:val="16"/>
                <w:szCs w:val="16"/>
              </w:rPr>
              <w:t>15.8.0</w:t>
            </w:r>
          </w:p>
        </w:tc>
      </w:tr>
      <w:tr w:rsidR="00EE4CB5" w:rsidRPr="006B0D02" w14:paraId="01AB7B46"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7072D015" w14:textId="66A06392" w:rsidR="00EE4CB5" w:rsidRDefault="00EE4CB5" w:rsidP="00EE4CB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5B8D3" w14:textId="3218CDC1" w:rsidR="00EE4CB5" w:rsidRDefault="00EE4CB5" w:rsidP="00EE4CB5">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78F5" w14:textId="4765BC67" w:rsidR="00EE4CB5" w:rsidRDefault="00CA65B2" w:rsidP="00EE4CB5">
            <w:pPr>
              <w:pStyle w:val="TAC"/>
              <w:rPr>
                <w:sz w:val="16"/>
                <w:szCs w:val="16"/>
              </w:rPr>
            </w:pPr>
            <w:r w:rsidRPr="00CA65B2">
              <w:rPr>
                <w:sz w:val="16"/>
                <w:szCs w:val="16"/>
              </w:rPr>
              <w:t>CP-201072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CFDAE" w14:textId="5AE2D436" w:rsidR="00EE4CB5" w:rsidRDefault="00EE4CB5" w:rsidP="00EE4CB5">
            <w:pPr>
              <w:pStyle w:val="TAL"/>
              <w:jc w:val="center"/>
              <w:rPr>
                <w:rFonts w:cs="Arial"/>
                <w:sz w:val="16"/>
                <w:szCs w:val="16"/>
              </w:rPr>
            </w:pPr>
            <w:r>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2A3" w14:textId="77777777" w:rsidR="00EE4CB5" w:rsidRDefault="00EE4CB5" w:rsidP="00EE4CB5">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D599" w14:textId="252E429E" w:rsidR="00EE4CB5" w:rsidRDefault="00EE4CB5" w:rsidP="00EE4CB5">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112C4" w14:textId="19969C21" w:rsidR="00EE4CB5" w:rsidRPr="00042557" w:rsidRDefault="00EE4CB5" w:rsidP="00EE4CB5">
            <w:pPr>
              <w:pStyle w:val="TAL"/>
              <w:rPr>
                <w:rFonts w:cs="Arial"/>
                <w:sz w:val="16"/>
                <w:szCs w:val="16"/>
                <w:lang w:eastAsia="en-GB"/>
              </w:rPr>
            </w:pPr>
            <w:r>
              <w:rPr>
                <w:rFonts w:cs="Arial"/>
                <w:sz w:val="16"/>
                <w:szCs w:val="16"/>
              </w:rPr>
              <w:t>29.502 Rel15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CE48" w14:textId="74A722FA" w:rsidR="00EE4CB5" w:rsidRDefault="00EE4CB5" w:rsidP="00EE4CB5">
            <w:pPr>
              <w:pStyle w:val="TAC"/>
              <w:rPr>
                <w:sz w:val="16"/>
                <w:szCs w:val="16"/>
              </w:rPr>
            </w:pPr>
            <w:r w:rsidRPr="009825A5">
              <w:rPr>
                <w:sz w:val="16"/>
                <w:szCs w:val="16"/>
              </w:rPr>
              <w:t>15.8.0</w:t>
            </w:r>
          </w:p>
        </w:tc>
      </w:tr>
      <w:tr w:rsidR="00C771D8" w:rsidRPr="006B0D02" w14:paraId="22D55556" w14:textId="77777777" w:rsidTr="00DC33BB">
        <w:tc>
          <w:tcPr>
            <w:tcW w:w="800" w:type="dxa"/>
            <w:tcBorders>
              <w:top w:val="single" w:sz="6" w:space="0" w:color="auto"/>
              <w:left w:val="single" w:sz="6" w:space="0" w:color="auto"/>
              <w:bottom w:val="single" w:sz="6" w:space="0" w:color="auto"/>
              <w:right w:val="single" w:sz="6" w:space="0" w:color="auto"/>
            </w:tcBorders>
            <w:shd w:val="solid" w:color="FFFFFF" w:fill="auto"/>
          </w:tcPr>
          <w:p w14:paraId="33F05AF8" w14:textId="0DAB1BAA" w:rsidR="00C771D8" w:rsidRDefault="00C771D8" w:rsidP="00C771D8">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EA680" w14:textId="55E95B78" w:rsidR="00C771D8" w:rsidRDefault="00C771D8" w:rsidP="00C771D8">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A63E23" w14:textId="3B699C36" w:rsidR="00C771D8" w:rsidRPr="00CA65B2" w:rsidRDefault="00C771D8" w:rsidP="00C771D8">
            <w:pPr>
              <w:pStyle w:val="TAC"/>
              <w:rPr>
                <w:sz w:val="16"/>
                <w:szCs w:val="16"/>
              </w:rPr>
            </w:pPr>
            <w:r w:rsidRPr="00890CA2">
              <w:rPr>
                <w:sz w:val="16"/>
                <w:szCs w:val="16"/>
              </w:rPr>
              <w:t>CP-202</w:t>
            </w:r>
            <w:r w:rsidR="00F6191A">
              <w:rPr>
                <w:sz w:val="16"/>
                <w:szCs w:val="16"/>
              </w:rPr>
              <w:t>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A30C" w14:textId="6CF7E8B2" w:rsidR="00C771D8" w:rsidRDefault="00C771D8" w:rsidP="00C771D8">
            <w:pPr>
              <w:pStyle w:val="TAL"/>
              <w:jc w:val="center"/>
              <w:rPr>
                <w:rFonts w:cs="Arial"/>
                <w:sz w:val="16"/>
                <w:szCs w:val="16"/>
              </w:rPr>
            </w:pPr>
            <w:r>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F780" w14:textId="115D8EBF" w:rsidR="00C771D8" w:rsidRDefault="00F6191A" w:rsidP="00C771D8">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CB1F5" w14:textId="78364764" w:rsidR="00C771D8" w:rsidRDefault="00C771D8" w:rsidP="00C771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3D047" w14:textId="07A01678" w:rsidR="00C771D8" w:rsidRDefault="00C771D8" w:rsidP="00C771D8">
            <w:pPr>
              <w:pStyle w:val="TAL"/>
              <w:rPr>
                <w:rFonts w:cs="Arial"/>
                <w:sz w:val="16"/>
                <w:szCs w:val="16"/>
              </w:rPr>
            </w:pPr>
            <w:r w:rsidRPr="00FF62ED">
              <w:rPr>
                <w:rFonts w:cs="Arial"/>
                <w:sz w:val="16"/>
                <w:szCs w:val="16"/>
              </w:rPr>
              <w:t>H-SMF sending IPv6 Interface Identifier to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A308D" w14:textId="1C37E508" w:rsidR="00C771D8" w:rsidRPr="009825A5" w:rsidRDefault="00C771D8" w:rsidP="00C771D8">
            <w:pPr>
              <w:pStyle w:val="TAC"/>
              <w:rPr>
                <w:sz w:val="16"/>
                <w:szCs w:val="16"/>
              </w:rPr>
            </w:pPr>
            <w:r w:rsidRPr="009825A5">
              <w:rPr>
                <w:sz w:val="16"/>
                <w:szCs w:val="16"/>
              </w:rPr>
              <w:t>15.</w:t>
            </w:r>
            <w:r>
              <w:rPr>
                <w:sz w:val="16"/>
                <w:szCs w:val="16"/>
              </w:rPr>
              <w:t>9</w:t>
            </w:r>
            <w:r w:rsidRPr="009825A5">
              <w:rPr>
                <w:sz w:val="16"/>
                <w:szCs w:val="16"/>
              </w:rPr>
              <w:t>.0</w:t>
            </w:r>
          </w:p>
        </w:tc>
      </w:tr>
      <w:tr w:rsidR="00C771D8" w:rsidRPr="006B0D02" w14:paraId="12BEA3A2" w14:textId="77777777" w:rsidTr="00DC33BB">
        <w:tc>
          <w:tcPr>
            <w:tcW w:w="800" w:type="dxa"/>
            <w:tcBorders>
              <w:top w:val="single" w:sz="6" w:space="0" w:color="auto"/>
              <w:left w:val="single" w:sz="6" w:space="0" w:color="auto"/>
              <w:bottom w:val="single" w:sz="6" w:space="0" w:color="auto"/>
              <w:right w:val="single" w:sz="6" w:space="0" w:color="auto"/>
            </w:tcBorders>
            <w:shd w:val="solid" w:color="FFFFFF" w:fill="auto"/>
          </w:tcPr>
          <w:p w14:paraId="687757C5" w14:textId="45AD42DE" w:rsidR="00C771D8" w:rsidRDefault="00C771D8" w:rsidP="00C771D8">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EFE9A" w14:textId="32C6462D" w:rsidR="00C771D8" w:rsidRDefault="00C771D8" w:rsidP="00C771D8">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2A3236" w14:textId="4F2C3E81" w:rsidR="00C771D8" w:rsidRPr="00CA65B2" w:rsidRDefault="00C771D8" w:rsidP="00C771D8">
            <w:pPr>
              <w:pStyle w:val="TAC"/>
              <w:rPr>
                <w:sz w:val="16"/>
                <w:szCs w:val="16"/>
              </w:rPr>
            </w:pPr>
            <w:r w:rsidRPr="00890CA2">
              <w:rPr>
                <w:sz w:val="16"/>
                <w:szCs w:val="16"/>
              </w:rPr>
              <w:t>CP-202044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1A68" w14:textId="506EC33D" w:rsidR="00C771D8" w:rsidRDefault="00C771D8" w:rsidP="00C771D8">
            <w:pPr>
              <w:pStyle w:val="TAL"/>
              <w:jc w:val="center"/>
              <w:rPr>
                <w:rFonts w:cs="Arial"/>
                <w:sz w:val="16"/>
                <w:szCs w:val="16"/>
              </w:rPr>
            </w:pPr>
            <w:r>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EAFC" w14:textId="77777777" w:rsidR="00C771D8" w:rsidRDefault="00C771D8" w:rsidP="00C771D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B245" w14:textId="1E3C433A" w:rsidR="00C771D8" w:rsidRDefault="00C771D8" w:rsidP="00C771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CCA0D" w14:textId="5AC54AA5" w:rsidR="00C771D8" w:rsidRDefault="00C771D8" w:rsidP="00C771D8">
            <w:pPr>
              <w:pStyle w:val="TAL"/>
              <w:rPr>
                <w:rFonts w:cs="Arial"/>
                <w:sz w:val="16"/>
                <w:szCs w:val="16"/>
              </w:rPr>
            </w:pPr>
            <w:r w:rsidRPr="00FF62ED">
              <w:rPr>
                <w:rFonts w:cs="Arial"/>
                <w:sz w:val="16"/>
                <w:szCs w:val="16"/>
              </w:rPr>
              <w:t>29.502 Rel-15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0050E" w14:textId="305FB1FB" w:rsidR="00C771D8" w:rsidRPr="009825A5" w:rsidRDefault="00C771D8" w:rsidP="00C771D8">
            <w:pPr>
              <w:pStyle w:val="TAC"/>
              <w:rPr>
                <w:sz w:val="16"/>
                <w:szCs w:val="16"/>
              </w:rPr>
            </w:pPr>
            <w:r w:rsidRPr="009825A5">
              <w:rPr>
                <w:sz w:val="16"/>
                <w:szCs w:val="16"/>
              </w:rPr>
              <w:t>15.</w:t>
            </w:r>
            <w:r>
              <w:rPr>
                <w:sz w:val="16"/>
                <w:szCs w:val="16"/>
              </w:rPr>
              <w:t>9</w:t>
            </w:r>
            <w:r w:rsidRPr="009825A5">
              <w:rPr>
                <w:sz w:val="16"/>
                <w:szCs w:val="16"/>
              </w:rPr>
              <w:t>.0</w:t>
            </w:r>
          </w:p>
        </w:tc>
      </w:tr>
    </w:tbl>
    <w:p w14:paraId="32EA0C46" w14:textId="77777777" w:rsidR="003C3971" w:rsidRPr="004D3578" w:rsidRDefault="003C3971"/>
    <w:sectPr w:rsidR="003C3971" w:rsidRPr="004D3578">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72169D" w14:textId="77777777" w:rsidR="00AE13FB" w:rsidRDefault="00AE13FB">
      <w:r>
        <w:separator/>
      </w:r>
    </w:p>
  </w:endnote>
  <w:endnote w:type="continuationSeparator" w:id="0">
    <w:p w14:paraId="61507CD6" w14:textId="77777777" w:rsidR="00AE13FB" w:rsidRDefault="00AE13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E" w14:textId="77777777" w:rsidR="007C29DA" w:rsidRDefault="007C29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BDB985" w14:textId="77777777" w:rsidR="00AE13FB" w:rsidRDefault="00AE13FB">
      <w:r>
        <w:separator/>
      </w:r>
    </w:p>
  </w:footnote>
  <w:footnote w:type="continuationSeparator" w:id="0">
    <w:p w14:paraId="1B4B8657" w14:textId="77777777" w:rsidR="00AE13FB" w:rsidRDefault="00AE13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A" w14:textId="6E14322A" w:rsidR="007C29DA" w:rsidRDefault="007C29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2932">
      <w:rPr>
        <w:rFonts w:ascii="Arial" w:hAnsi="Arial" w:cs="Arial"/>
        <w:b/>
        <w:noProof/>
        <w:sz w:val="18"/>
        <w:szCs w:val="18"/>
      </w:rPr>
      <w:t>3GPP TS 29.502 V15.9.0 (2020-09)</w:t>
    </w:r>
    <w:r>
      <w:rPr>
        <w:rFonts w:ascii="Arial" w:hAnsi="Arial" w:cs="Arial"/>
        <w:b/>
        <w:sz w:val="18"/>
        <w:szCs w:val="18"/>
      </w:rPr>
      <w:fldChar w:fldCharType="end"/>
    </w:r>
  </w:p>
  <w:p w14:paraId="32EA0C6B" w14:textId="77777777" w:rsidR="007C29DA" w:rsidRDefault="007C29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6FA6C89D" w:rsidR="007C29DA" w:rsidRDefault="007C29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2932">
      <w:rPr>
        <w:rFonts w:ascii="Arial" w:hAnsi="Arial" w:cs="Arial"/>
        <w:b/>
        <w:noProof/>
        <w:sz w:val="18"/>
        <w:szCs w:val="18"/>
      </w:rPr>
      <w:t>Release 15</w:t>
    </w:r>
    <w:r>
      <w:rPr>
        <w:rFonts w:ascii="Arial" w:hAnsi="Arial" w:cs="Arial"/>
        <w:b/>
        <w:sz w:val="18"/>
        <w:szCs w:val="18"/>
      </w:rPr>
      <w:fldChar w:fldCharType="end"/>
    </w:r>
  </w:p>
  <w:p w14:paraId="32EA0C6D" w14:textId="77777777" w:rsidR="007C29DA" w:rsidRDefault="007C2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FD"/>
    <w:rsid w:val="0000572D"/>
    <w:rsid w:val="00006320"/>
    <w:rsid w:val="00010650"/>
    <w:rsid w:val="00010A19"/>
    <w:rsid w:val="00013767"/>
    <w:rsid w:val="0001670E"/>
    <w:rsid w:val="00017239"/>
    <w:rsid w:val="00017D59"/>
    <w:rsid w:val="00020B7A"/>
    <w:rsid w:val="000218BC"/>
    <w:rsid w:val="00022F45"/>
    <w:rsid w:val="0002353F"/>
    <w:rsid w:val="000268A9"/>
    <w:rsid w:val="00033397"/>
    <w:rsid w:val="000352FF"/>
    <w:rsid w:val="0003694D"/>
    <w:rsid w:val="000369F8"/>
    <w:rsid w:val="00036CEA"/>
    <w:rsid w:val="00037541"/>
    <w:rsid w:val="00040095"/>
    <w:rsid w:val="00040F27"/>
    <w:rsid w:val="00040FB4"/>
    <w:rsid w:val="000419A3"/>
    <w:rsid w:val="00042557"/>
    <w:rsid w:val="00043C07"/>
    <w:rsid w:val="00046410"/>
    <w:rsid w:val="00050196"/>
    <w:rsid w:val="000515DE"/>
    <w:rsid w:val="00051834"/>
    <w:rsid w:val="0005439A"/>
    <w:rsid w:val="00054A22"/>
    <w:rsid w:val="00057D55"/>
    <w:rsid w:val="00062058"/>
    <w:rsid w:val="000655A6"/>
    <w:rsid w:val="000659A3"/>
    <w:rsid w:val="00066066"/>
    <w:rsid w:val="00066CA2"/>
    <w:rsid w:val="00073DAB"/>
    <w:rsid w:val="0007511B"/>
    <w:rsid w:val="00075A23"/>
    <w:rsid w:val="00080512"/>
    <w:rsid w:val="0008153B"/>
    <w:rsid w:val="00083487"/>
    <w:rsid w:val="0008359C"/>
    <w:rsid w:val="00083EA1"/>
    <w:rsid w:val="0008449C"/>
    <w:rsid w:val="00087269"/>
    <w:rsid w:val="00087ED8"/>
    <w:rsid w:val="00090E6B"/>
    <w:rsid w:val="000922C2"/>
    <w:rsid w:val="00095A67"/>
    <w:rsid w:val="00096526"/>
    <w:rsid w:val="000979E9"/>
    <w:rsid w:val="000A019E"/>
    <w:rsid w:val="000A45AE"/>
    <w:rsid w:val="000A7435"/>
    <w:rsid w:val="000A78ED"/>
    <w:rsid w:val="000B2CAB"/>
    <w:rsid w:val="000C3D56"/>
    <w:rsid w:val="000C3D73"/>
    <w:rsid w:val="000C5200"/>
    <w:rsid w:val="000C7A0F"/>
    <w:rsid w:val="000D2EEA"/>
    <w:rsid w:val="000D5108"/>
    <w:rsid w:val="000D513C"/>
    <w:rsid w:val="000D5772"/>
    <w:rsid w:val="000D58AB"/>
    <w:rsid w:val="000D6CC7"/>
    <w:rsid w:val="000D7C7B"/>
    <w:rsid w:val="000E1E4B"/>
    <w:rsid w:val="000E6043"/>
    <w:rsid w:val="000E618F"/>
    <w:rsid w:val="000E77D4"/>
    <w:rsid w:val="000F0081"/>
    <w:rsid w:val="000F0802"/>
    <w:rsid w:val="000F0A88"/>
    <w:rsid w:val="000F36CF"/>
    <w:rsid w:val="000F37C4"/>
    <w:rsid w:val="000F3F1C"/>
    <w:rsid w:val="000F5270"/>
    <w:rsid w:val="001004CE"/>
    <w:rsid w:val="001048FB"/>
    <w:rsid w:val="00105CC9"/>
    <w:rsid w:val="00106F03"/>
    <w:rsid w:val="00111640"/>
    <w:rsid w:val="001163BB"/>
    <w:rsid w:val="001167B5"/>
    <w:rsid w:val="0012068B"/>
    <w:rsid w:val="00122D13"/>
    <w:rsid w:val="00124FF6"/>
    <w:rsid w:val="00126C04"/>
    <w:rsid w:val="001307E4"/>
    <w:rsid w:val="00131E7B"/>
    <w:rsid w:val="00132C3B"/>
    <w:rsid w:val="0013566D"/>
    <w:rsid w:val="00135C6C"/>
    <w:rsid w:val="0013729C"/>
    <w:rsid w:val="00137672"/>
    <w:rsid w:val="001403FE"/>
    <w:rsid w:val="00141339"/>
    <w:rsid w:val="00141528"/>
    <w:rsid w:val="00141DCB"/>
    <w:rsid w:val="001433FE"/>
    <w:rsid w:val="00145147"/>
    <w:rsid w:val="001455EE"/>
    <w:rsid w:val="00150BDE"/>
    <w:rsid w:val="00151DAB"/>
    <w:rsid w:val="001539F9"/>
    <w:rsid w:val="00154C0E"/>
    <w:rsid w:val="00155865"/>
    <w:rsid w:val="0015656C"/>
    <w:rsid w:val="0015708C"/>
    <w:rsid w:val="00157484"/>
    <w:rsid w:val="001616CC"/>
    <w:rsid w:val="00164C8C"/>
    <w:rsid w:val="001741D7"/>
    <w:rsid w:val="0017428A"/>
    <w:rsid w:val="00175A0F"/>
    <w:rsid w:val="001769FF"/>
    <w:rsid w:val="00183B0B"/>
    <w:rsid w:val="00183F60"/>
    <w:rsid w:val="00185CBE"/>
    <w:rsid w:val="00193194"/>
    <w:rsid w:val="00196391"/>
    <w:rsid w:val="001A04AB"/>
    <w:rsid w:val="001A53C6"/>
    <w:rsid w:val="001B0F14"/>
    <w:rsid w:val="001B15B6"/>
    <w:rsid w:val="001B26E5"/>
    <w:rsid w:val="001B2A09"/>
    <w:rsid w:val="001B338C"/>
    <w:rsid w:val="001B3C45"/>
    <w:rsid w:val="001B4514"/>
    <w:rsid w:val="001B4917"/>
    <w:rsid w:val="001B606B"/>
    <w:rsid w:val="001C1420"/>
    <w:rsid w:val="001D02C2"/>
    <w:rsid w:val="001D6A2F"/>
    <w:rsid w:val="001D720D"/>
    <w:rsid w:val="001E1158"/>
    <w:rsid w:val="001E2BB5"/>
    <w:rsid w:val="001E2C5F"/>
    <w:rsid w:val="001E2CC5"/>
    <w:rsid w:val="001E2CE3"/>
    <w:rsid w:val="001E2E66"/>
    <w:rsid w:val="001E3D3C"/>
    <w:rsid w:val="001E494C"/>
    <w:rsid w:val="001E62A0"/>
    <w:rsid w:val="001E68C8"/>
    <w:rsid w:val="001F09C3"/>
    <w:rsid w:val="001F0F18"/>
    <w:rsid w:val="001F168B"/>
    <w:rsid w:val="001F1E1C"/>
    <w:rsid w:val="00200773"/>
    <w:rsid w:val="002013A9"/>
    <w:rsid w:val="002021FA"/>
    <w:rsid w:val="0020346A"/>
    <w:rsid w:val="00210DBC"/>
    <w:rsid w:val="00211646"/>
    <w:rsid w:val="00212257"/>
    <w:rsid w:val="00214641"/>
    <w:rsid w:val="002150E6"/>
    <w:rsid w:val="0021658A"/>
    <w:rsid w:val="0022204F"/>
    <w:rsid w:val="00223D18"/>
    <w:rsid w:val="002326EA"/>
    <w:rsid w:val="002347A2"/>
    <w:rsid w:val="00234907"/>
    <w:rsid w:val="00240BC9"/>
    <w:rsid w:val="00247641"/>
    <w:rsid w:val="00247885"/>
    <w:rsid w:val="002556DF"/>
    <w:rsid w:val="00255747"/>
    <w:rsid w:val="00255F22"/>
    <w:rsid w:val="00260985"/>
    <w:rsid w:val="0026253F"/>
    <w:rsid w:val="0026346C"/>
    <w:rsid w:val="00271834"/>
    <w:rsid w:val="00271F8E"/>
    <w:rsid w:val="002733CF"/>
    <w:rsid w:val="00273FF0"/>
    <w:rsid w:val="00274A00"/>
    <w:rsid w:val="0028320D"/>
    <w:rsid w:val="00283FD2"/>
    <w:rsid w:val="002872F9"/>
    <w:rsid w:val="00291206"/>
    <w:rsid w:val="002929FF"/>
    <w:rsid w:val="00295C37"/>
    <w:rsid w:val="00295CF2"/>
    <w:rsid w:val="00295F56"/>
    <w:rsid w:val="002A0976"/>
    <w:rsid w:val="002A5640"/>
    <w:rsid w:val="002A598E"/>
    <w:rsid w:val="002A7643"/>
    <w:rsid w:val="002B003F"/>
    <w:rsid w:val="002B14A8"/>
    <w:rsid w:val="002B1B5D"/>
    <w:rsid w:val="002B35B4"/>
    <w:rsid w:val="002C08EA"/>
    <w:rsid w:val="002C35F5"/>
    <w:rsid w:val="002C4CE9"/>
    <w:rsid w:val="002C5916"/>
    <w:rsid w:val="002C6ACE"/>
    <w:rsid w:val="002D049F"/>
    <w:rsid w:val="002D266C"/>
    <w:rsid w:val="002D33CC"/>
    <w:rsid w:val="002D42DB"/>
    <w:rsid w:val="002D6746"/>
    <w:rsid w:val="002D72C6"/>
    <w:rsid w:val="002D74C6"/>
    <w:rsid w:val="002E2FBC"/>
    <w:rsid w:val="002E45F9"/>
    <w:rsid w:val="002E4AA3"/>
    <w:rsid w:val="002E5223"/>
    <w:rsid w:val="002E555B"/>
    <w:rsid w:val="002E5CBA"/>
    <w:rsid w:val="002E69DE"/>
    <w:rsid w:val="002E6B0F"/>
    <w:rsid w:val="002F49AB"/>
    <w:rsid w:val="002F6700"/>
    <w:rsid w:val="002F776F"/>
    <w:rsid w:val="00300EEA"/>
    <w:rsid w:val="00301289"/>
    <w:rsid w:val="003020A4"/>
    <w:rsid w:val="0030273F"/>
    <w:rsid w:val="00310AF0"/>
    <w:rsid w:val="00311824"/>
    <w:rsid w:val="0031203C"/>
    <w:rsid w:val="00314CB1"/>
    <w:rsid w:val="00315CF9"/>
    <w:rsid w:val="00316B05"/>
    <w:rsid w:val="003172DC"/>
    <w:rsid w:val="003214B8"/>
    <w:rsid w:val="00321884"/>
    <w:rsid w:val="003249CE"/>
    <w:rsid w:val="0033395A"/>
    <w:rsid w:val="0033441A"/>
    <w:rsid w:val="00336646"/>
    <w:rsid w:val="003375AF"/>
    <w:rsid w:val="003409E1"/>
    <w:rsid w:val="00342AE2"/>
    <w:rsid w:val="00343388"/>
    <w:rsid w:val="00344400"/>
    <w:rsid w:val="00346776"/>
    <w:rsid w:val="0034737C"/>
    <w:rsid w:val="00351B3A"/>
    <w:rsid w:val="00351EA4"/>
    <w:rsid w:val="003521F9"/>
    <w:rsid w:val="0035462D"/>
    <w:rsid w:val="0037213F"/>
    <w:rsid w:val="00374AB0"/>
    <w:rsid w:val="00374EE5"/>
    <w:rsid w:val="0037566E"/>
    <w:rsid w:val="00375A0B"/>
    <w:rsid w:val="00376CBA"/>
    <w:rsid w:val="00377EFE"/>
    <w:rsid w:val="0038117E"/>
    <w:rsid w:val="00383AD4"/>
    <w:rsid w:val="00384A14"/>
    <w:rsid w:val="00386ABA"/>
    <w:rsid w:val="00387BE7"/>
    <w:rsid w:val="003919DA"/>
    <w:rsid w:val="00392237"/>
    <w:rsid w:val="00393209"/>
    <w:rsid w:val="00393484"/>
    <w:rsid w:val="00393627"/>
    <w:rsid w:val="00395426"/>
    <w:rsid w:val="003A2063"/>
    <w:rsid w:val="003A2F5A"/>
    <w:rsid w:val="003A472C"/>
    <w:rsid w:val="003A5883"/>
    <w:rsid w:val="003A58D9"/>
    <w:rsid w:val="003A7B75"/>
    <w:rsid w:val="003A7F41"/>
    <w:rsid w:val="003B3BBD"/>
    <w:rsid w:val="003B44C5"/>
    <w:rsid w:val="003C17D4"/>
    <w:rsid w:val="003C3971"/>
    <w:rsid w:val="003C4464"/>
    <w:rsid w:val="003C71B6"/>
    <w:rsid w:val="003D08A9"/>
    <w:rsid w:val="003D2044"/>
    <w:rsid w:val="003D3194"/>
    <w:rsid w:val="003D33E7"/>
    <w:rsid w:val="003D53DD"/>
    <w:rsid w:val="003D5E0C"/>
    <w:rsid w:val="003E0C28"/>
    <w:rsid w:val="003E2FE0"/>
    <w:rsid w:val="003E448D"/>
    <w:rsid w:val="003E4EC7"/>
    <w:rsid w:val="003F1ABE"/>
    <w:rsid w:val="003F6F3A"/>
    <w:rsid w:val="003F7D59"/>
    <w:rsid w:val="00400F3F"/>
    <w:rsid w:val="0040121A"/>
    <w:rsid w:val="0040519A"/>
    <w:rsid w:val="004059EF"/>
    <w:rsid w:val="0040603A"/>
    <w:rsid w:val="00406386"/>
    <w:rsid w:val="00414380"/>
    <w:rsid w:val="00415A74"/>
    <w:rsid w:val="004172D4"/>
    <w:rsid w:val="0042306F"/>
    <w:rsid w:val="00423A6B"/>
    <w:rsid w:val="00424946"/>
    <w:rsid w:val="0042634C"/>
    <w:rsid w:val="00431885"/>
    <w:rsid w:val="004322C2"/>
    <w:rsid w:val="00432359"/>
    <w:rsid w:val="00432932"/>
    <w:rsid w:val="00436C5C"/>
    <w:rsid w:val="00437038"/>
    <w:rsid w:val="00437539"/>
    <w:rsid w:val="0044169E"/>
    <w:rsid w:val="00445AA9"/>
    <w:rsid w:val="00445F4F"/>
    <w:rsid w:val="00446B4D"/>
    <w:rsid w:val="0045004B"/>
    <w:rsid w:val="0045129A"/>
    <w:rsid w:val="0045264B"/>
    <w:rsid w:val="00452A37"/>
    <w:rsid w:val="00453CBE"/>
    <w:rsid w:val="00453F9B"/>
    <w:rsid w:val="0045457F"/>
    <w:rsid w:val="00461D64"/>
    <w:rsid w:val="00462BBC"/>
    <w:rsid w:val="00464203"/>
    <w:rsid w:val="00466518"/>
    <w:rsid w:val="00466E29"/>
    <w:rsid w:val="00467CE0"/>
    <w:rsid w:val="00472E5C"/>
    <w:rsid w:val="00473B2B"/>
    <w:rsid w:val="0047612F"/>
    <w:rsid w:val="00476E80"/>
    <w:rsid w:val="00481025"/>
    <w:rsid w:val="004832A1"/>
    <w:rsid w:val="004836FF"/>
    <w:rsid w:val="004838CC"/>
    <w:rsid w:val="0048548F"/>
    <w:rsid w:val="00490E17"/>
    <w:rsid w:val="00494FF9"/>
    <w:rsid w:val="004951F2"/>
    <w:rsid w:val="004954A0"/>
    <w:rsid w:val="00496495"/>
    <w:rsid w:val="004968B4"/>
    <w:rsid w:val="00497BD1"/>
    <w:rsid w:val="004A256B"/>
    <w:rsid w:val="004A3588"/>
    <w:rsid w:val="004A73B2"/>
    <w:rsid w:val="004B1E63"/>
    <w:rsid w:val="004B2986"/>
    <w:rsid w:val="004B2C66"/>
    <w:rsid w:val="004B30AA"/>
    <w:rsid w:val="004B4015"/>
    <w:rsid w:val="004B5893"/>
    <w:rsid w:val="004B7551"/>
    <w:rsid w:val="004C0256"/>
    <w:rsid w:val="004C0491"/>
    <w:rsid w:val="004C1DF2"/>
    <w:rsid w:val="004C452C"/>
    <w:rsid w:val="004C7A0F"/>
    <w:rsid w:val="004D204C"/>
    <w:rsid w:val="004D3578"/>
    <w:rsid w:val="004D3F6C"/>
    <w:rsid w:val="004D4764"/>
    <w:rsid w:val="004D67AB"/>
    <w:rsid w:val="004D6805"/>
    <w:rsid w:val="004E0785"/>
    <w:rsid w:val="004E0BC1"/>
    <w:rsid w:val="004E0FD7"/>
    <w:rsid w:val="004E199E"/>
    <w:rsid w:val="004E213A"/>
    <w:rsid w:val="004E2C68"/>
    <w:rsid w:val="004E4347"/>
    <w:rsid w:val="004E796E"/>
    <w:rsid w:val="004F0FAF"/>
    <w:rsid w:val="004F1F0A"/>
    <w:rsid w:val="004F2971"/>
    <w:rsid w:val="004F5415"/>
    <w:rsid w:val="004F6B23"/>
    <w:rsid w:val="00501245"/>
    <w:rsid w:val="0050154D"/>
    <w:rsid w:val="00502D26"/>
    <w:rsid w:val="005062F4"/>
    <w:rsid w:val="00514061"/>
    <w:rsid w:val="00515184"/>
    <w:rsid w:val="005202F6"/>
    <w:rsid w:val="0052030D"/>
    <w:rsid w:val="00521F00"/>
    <w:rsid w:val="00523342"/>
    <w:rsid w:val="00523D42"/>
    <w:rsid w:val="0052604D"/>
    <w:rsid w:val="005278C6"/>
    <w:rsid w:val="00530483"/>
    <w:rsid w:val="005314CB"/>
    <w:rsid w:val="00532024"/>
    <w:rsid w:val="005340BE"/>
    <w:rsid w:val="00534644"/>
    <w:rsid w:val="00537332"/>
    <w:rsid w:val="005379C9"/>
    <w:rsid w:val="005402ED"/>
    <w:rsid w:val="00540A89"/>
    <w:rsid w:val="00543DFF"/>
    <w:rsid w:val="00543E6C"/>
    <w:rsid w:val="005443A1"/>
    <w:rsid w:val="00546A81"/>
    <w:rsid w:val="005503AA"/>
    <w:rsid w:val="00550DD5"/>
    <w:rsid w:val="005511B9"/>
    <w:rsid w:val="00556F44"/>
    <w:rsid w:val="005579B4"/>
    <w:rsid w:val="0056191B"/>
    <w:rsid w:val="00561F66"/>
    <w:rsid w:val="005639BB"/>
    <w:rsid w:val="00564739"/>
    <w:rsid w:val="0056485C"/>
    <w:rsid w:val="00565087"/>
    <w:rsid w:val="00566251"/>
    <w:rsid w:val="0057039A"/>
    <w:rsid w:val="0057133F"/>
    <w:rsid w:val="0057186F"/>
    <w:rsid w:val="005718F8"/>
    <w:rsid w:val="00574427"/>
    <w:rsid w:val="00577A00"/>
    <w:rsid w:val="0058081A"/>
    <w:rsid w:val="00582216"/>
    <w:rsid w:val="0058676A"/>
    <w:rsid w:val="00586EF4"/>
    <w:rsid w:val="005876C5"/>
    <w:rsid w:val="00591025"/>
    <w:rsid w:val="00591CE9"/>
    <w:rsid w:val="00592169"/>
    <w:rsid w:val="00592952"/>
    <w:rsid w:val="00592A72"/>
    <w:rsid w:val="005A3446"/>
    <w:rsid w:val="005A386C"/>
    <w:rsid w:val="005A3AC4"/>
    <w:rsid w:val="005A44F8"/>
    <w:rsid w:val="005A7F36"/>
    <w:rsid w:val="005B010B"/>
    <w:rsid w:val="005B1EEB"/>
    <w:rsid w:val="005B30C8"/>
    <w:rsid w:val="005B3BCD"/>
    <w:rsid w:val="005C2369"/>
    <w:rsid w:val="005C396C"/>
    <w:rsid w:val="005C4371"/>
    <w:rsid w:val="005C5A7F"/>
    <w:rsid w:val="005C7BEB"/>
    <w:rsid w:val="005D2B56"/>
    <w:rsid w:val="005D2E01"/>
    <w:rsid w:val="005D3F38"/>
    <w:rsid w:val="005D4FD4"/>
    <w:rsid w:val="005D5DEC"/>
    <w:rsid w:val="005D759C"/>
    <w:rsid w:val="005D77E2"/>
    <w:rsid w:val="005D7D49"/>
    <w:rsid w:val="005E0371"/>
    <w:rsid w:val="005E1CE4"/>
    <w:rsid w:val="005E23A6"/>
    <w:rsid w:val="005E364F"/>
    <w:rsid w:val="005E4553"/>
    <w:rsid w:val="005E4D39"/>
    <w:rsid w:val="005F2BF1"/>
    <w:rsid w:val="005F68E7"/>
    <w:rsid w:val="00601A06"/>
    <w:rsid w:val="00601FC4"/>
    <w:rsid w:val="00610F24"/>
    <w:rsid w:val="00611600"/>
    <w:rsid w:val="006123CB"/>
    <w:rsid w:val="00614AA3"/>
    <w:rsid w:val="00614FDF"/>
    <w:rsid w:val="00615961"/>
    <w:rsid w:val="00615A0D"/>
    <w:rsid w:val="0061710A"/>
    <w:rsid w:val="006209B8"/>
    <w:rsid w:val="00622423"/>
    <w:rsid w:val="00625BA5"/>
    <w:rsid w:val="0062651C"/>
    <w:rsid w:val="00626E12"/>
    <w:rsid w:val="0063317F"/>
    <w:rsid w:val="00633A39"/>
    <w:rsid w:val="00633F4B"/>
    <w:rsid w:val="0063723A"/>
    <w:rsid w:val="0064088A"/>
    <w:rsid w:val="00644564"/>
    <w:rsid w:val="00644852"/>
    <w:rsid w:val="00646AA5"/>
    <w:rsid w:val="00650D39"/>
    <w:rsid w:val="00651FC6"/>
    <w:rsid w:val="00654002"/>
    <w:rsid w:val="00654C70"/>
    <w:rsid w:val="006557F4"/>
    <w:rsid w:val="006602B2"/>
    <w:rsid w:val="006614AA"/>
    <w:rsid w:val="00662956"/>
    <w:rsid w:val="00663661"/>
    <w:rsid w:val="0066390D"/>
    <w:rsid w:val="00666217"/>
    <w:rsid w:val="0066733F"/>
    <w:rsid w:val="00667A0A"/>
    <w:rsid w:val="00667A88"/>
    <w:rsid w:val="00667D02"/>
    <w:rsid w:val="006730A0"/>
    <w:rsid w:val="00673124"/>
    <w:rsid w:val="00673DE3"/>
    <w:rsid w:val="006802B7"/>
    <w:rsid w:val="006823A9"/>
    <w:rsid w:val="00690664"/>
    <w:rsid w:val="00691914"/>
    <w:rsid w:val="00693420"/>
    <w:rsid w:val="00693E94"/>
    <w:rsid w:val="00694493"/>
    <w:rsid w:val="00695F6B"/>
    <w:rsid w:val="006A2726"/>
    <w:rsid w:val="006A75EE"/>
    <w:rsid w:val="006B01C1"/>
    <w:rsid w:val="006B0A3C"/>
    <w:rsid w:val="006B2A66"/>
    <w:rsid w:val="006B4138"/>
    <w:rsid w:val="006B7FDF"/>
    <w:rsid w:val="006C0588"/>
    <w:rsid w:val="006C113F"/>
    <w:rsid w:val="006C1737"/>
    <w:rsid w:val="006C1970"/>
    <w:rsid w:val="006C399E"/>
    <w:rsid w:val="006C39F4"/>
    <w:rsid w:val="006C46C1"/>
    <w:rsid w:val="006D03B6"/>
    <w:rsid w:val="006D0958"/>
    <w:rsid w:val="006D2CB6"/>
    <w:rsid w:val="006D30B6"/>
    <w:rsid w:val="006D67A5"/>
    <w:rsid w:val="006D6A64"/>
    <w:rsid w:val="006E1394"/>
    <w:rsid w:val="006E3195"/>
    <w:rsid w:val="006E509B"/>
    <w:rsid w:val="006E5C86"/>
    <w:rsid w:val="006E781E"/>
    <w:rsid w:val="006F0756"/>
    <w:rsid w:val="006F0E35"/>
    <w:rsid w:val="006F0F5E"/>
    <w:rsid w:val="006F38EA"/>
    <w:rsid w:val="006F3952"/>
    <w:rsid w:val="006F3E15"/>
    <w:rsid w:val="006F6945"/>
    <w:rsid w:val="007115C0"/>
    <w:rsid w:val="007128E8"/>
    <w:rsid w:val="00713A3D"/>
    <w:rsid w:val="00714103"/>
    <w:rsid w:val="00714BBB"/>
    <w:rsid w:val="00716BA1"/>
    <w:rsid w:val="007202F8"/>
    <w:rsid w:val="00722470"/>
    <w:rsid w:val="00722A12"/>
    <w:rsid w:val="007244B4"/>
    <w:rsid w:val="00724CCA"/>
    <w:rsid w:val="00725A00"/>
    <w:rsid w:val="0072615B"/>
    <w:rsid w:val="007277D4"/>
    <w:rsid w:val="007319C9"/>
    <w:rsid w:val="00732B18"/>
    <w:rsid w:val="00734A5B"/>
    <w:rsid w:val="007369A7"/>
    <w:rsid w:val="00740088"/>
    <w:rsid w:val="007401E0"/>
    <w:rsid w:val="00740925"/>
    <w:rsid w:val="00741A77"/>
    <w:rsid w:val="00744E76"/>
    <w:rsid w:val="00745C4E"/>
    <w:rsid w:val="00745C60"/>
    <w:rsid w:val="00746DD1"/>
    <w:rsid w:val="007470D7"/>
    <w:rsid w:val="00750CE1"/>
    <w:rsid w:val="00754805"/>
    <w:rsid w:val="00757B26"/>
    <w:rsid w:val="00760FE7"/>
    <w:rsid w:val="00761A5B"/>
    <w:rsid w:val="0076425C"/>
    <w:rsid w:val="00765E06"/>
    <w:rsid w:val="00767821"/>
    <w:rsid w:val="007755C5"/>
    <w:rsid w:val="00775EEC"/>
    <w:rsid w:val="00777461"/>
    <w:rsid w:val="00781F0F"/>
    <w:rsid w:val="0078668E"/>
    <w:rsid w:val="007909A2"/>
    <w:rsid w:val="00790F6A"/>
    <w:rsid w:val="00793F63"/>
    <w:rsid w:val="007953DC"/>
    <w:rsid w:val="00796ACD"/>
    <w:rsid w:val="007A3FED"/>
    <w:rsid w:val="007A5354"/>
    <w:rsid w:val="007A7918"/>
    <w:rsid w:val="007B01C4"/>
    <w:rsid w:val="007B1863"/>
    <w:rsid w:val="007B1E45"/>
    <w:rsid w:val="007B24EB"/>
    <w:rsid w:val="007B2A56"/>
    <w:rsid w:val="007B2F95"/>
    <w:rsid w:val="007C29DA"/>
    <w:rsid w:val="007C443B"/>
    <w:rsid w:val="007C608D"/>
    <w:rsid w:val="007D1D86"/>
    <w:rsid w:val="007D3836"/>
    <w:rsid w:val="007D3AB1"/>
    <w:rsid w:val="007D4104"/>
    <w:rsid w:val="007D4220"/>
    <w:rsid w:val="007D4D07"/>
    <w:rsid w:val="007D5B47"/>
    <w:rsid w:val="007D7370"/>
    <w:rsid w:val="007D79D5"/>
    <w:rsid w:val="007E0AE0"/>
    <w:rsid w:val="007E2ACA"/>
    <w:rsid w:val="007E44E0"/>
    <w:rsid w:val="007E4E9C"/>
    <w:rsid w:val="007E5665"/>
    <w:rsid w:val="007E5E74"/>
    <w:rsid w:val="007E6172"/>
    <w:rsid w:val="007E670C"/>
    <w:rsid w:val="007F082E"/>
    <w:rsid w:val="007F2B55"/>
    <w:rsid w:val="007F5393"/>
    <w:rsid w:val="008018EB"/>
    <w:rsid w:val="008028A4"/>
    <w:rsid w:val="00802EBD"/>
    <w:rsid w:val="00803680"/>
    <w:rsid w:val="00803C4F"/>
    <w:rsid w:val="008041CA"/>
    <w:rsid w:val="008053EE"/>
    <w:rsid w:val="00807512"/>
    <w:rsid w:val="0081115B"/>
    <w:rsid w:val="00815CFA"/>
    <w:rsid w:val="00816D58"/>
    <w:rsid w:val="0081728F"/>
    <w:rsid w:val="008174B8"/>
    <w:rsid w:val="0082209E"/>
    <w:rsid w:val="008233E5"/>
    <w:rsid w:val="00824262"/>
    <w:rsid w:val="00830DC8"/>
    <w:rsid w:val="008347D2"/>
    <w:rsid w:val="0084263C"/>
    <w:rsid w:val="00843B28"/>
    <w:rsid w:val="008440BA"/>
    <w:rsid w:val="00844A5A"/>
    <w:rsid w:val="00847C27"/>
    <w:rsid w:val="008550C6"/>
    <w:rsid w:val="00857CA1"/>
    <w:rsid w:val="0086296D"/>
    <w:rsid w:val="00863E04"/>
    <w:rsid w:val="0086410A"/>
    <w:rsid w:val="00864308"/>
    <w:rsid w:val="008646BF"/>
    <w:rsid w:val="00865353"/>
    <w:rsid w:val="00866F06"/>
    <w:rsid w:val="008670DC"/>
    <w:rsid w:val="0086747C"/>
    <w:rsid w:val="008679C6"/>
    <w:rsid w:val="00867EA1"/>
    <w:rsid w:val="00867F5D"/>
    <w:rsid w:val="0087215E"/>
    <w:rsid w:val="00873975"/>
    <w:rsid w:val="00874731"/>
    <w:rsid w:val="008768CA"/>
    <w:rsid w:val="00876C01"/>
    <w:rsid w:val="0087747B"/>
    <w:rsid w:val="00880762"/>
    <w:rsid w:val="00886AEF"/>
    <w:rsid w:val="00892204"/>
    <w:rsid w:val="0089630E"/>
    <w:rsid w:val="00896818"/>
    <w:rsid w:val="00896DFA"/>
    <w:rsid w:val="0089734A"/>
    <w:rsid w:val="008A27A6"/>
    <w:rsid w:val="008B2858"/>
    <w:rsid w:val="008B4F38"/>
    <w:rsid w:val="008B6662"/>
    <w:rsid w:val="008B6CCA"/>
    <w:rsid w:val="008C05C8"/>
    <w:rsid w:val="008C18E3"/>
    <w:rsid w:val="008C33CD"/>
    <w:rsid w:val="008C5F54"/>
    <w:rsid w:val="008C602C"/>
    <w:rsid w:val="008D05F4"/>
    <w:rsid w:val="008D1CA3"/>
    <w:rsid w:val="008D3B38"/>
    <w:rsid w:val="008D5069"/>
    <w:rsid w:val="008D71DF"/>
    <w:rsid w:val="008E0514"/>
    <w:rsid w:val="008E5015"/>
    <w:rsid w:val="008E59E9"/>
    <w:rsid w:val="008F18E2"/>
    <w:rsid w:val="008F1D8C"/>
    <w:rsid w:val="008F2EEE"/>
    <w:rsid w:val="009002B8"/>
    <w:rsid w:val="00900417"/>
    <w:rsid w:val="00900F8B"/>
    <w:rsid w:val="0090271F"/>
    <w:rsid w:val="00902771"/>
    <w:rsid w:val="00902E23"/>
    <w:rsid w:val="00904780"/>
    <w:rsid w:val="00906901"/>
    <w:rsid w:val="00910358"/>
    <w:rsid w:val="0091276A"/>
    <w:rsid w:val="0091348E"/>
    <w:rsid w:val="00913B64"/>
    <w:rsid w:val="00917607"/>
    <w:rsid w:val="00917CCB"/>
    <w:rsid w:val="0092000A"/>
    <w:rsid w:val="009204DE"/>
    <w:rsid w:val="00924B77"/>
    <w:rsid w:val="0092754A"/>
    <w:rsid w:val="00930C37"/>
    <w:rsid w:val="00930FFA"/>
    <w:rsid w:val="00936681"/>
    <w:rsid w:val="009367DE"/>
    <w:rsid w:val="00940340"/>
    <w:rsid w:val="0094057F"/>
    <w:rsid w:val="00940F86"/>
    <w:rsid w:val="00942E96"/>
    <w:rsid w:val="00942EC2"/>
    <w:rsid w:val="00943FC1"/>
    <w:rsid w:val="00944E62"/>
    <w:rsid w:val="00945C29"/>
    <w:rsid w:val="00946B01"/>
    <w:rsid w:val="00947128"/>
    <w:rsid w:val="0095220C"/>
    <w:rsid w:val="00954735"/>
    <w:rsid w:val="0095518F"/>
    <w:rsid w:val="00955ABA"/>
    <w:rsid w:val="00962C48"/>
    <w:rsid w:val="00964B44"/>
    <w:rsid w:val="00967B09"/>
    <w:rsid w:val="00967DAD"/>
    <w:rsid w:val="009709A8"/>
    <w:rsid w:val="00972C3C"/>
    <w:rsid w:val="00974D52"/>
    <w:rsid w:val="00977B30"/>
    <w:rsid w:val="00983A83"/>
    <w:rsid w:val="00984507"/>
    <w:rsid w:val="00997C10"/>
    <w:rsid w:val="009A1E94"/>
    <w:rsid w:val="009A221B"/>
    <w:rsid w:val="009A4057"/>
    <w:rsid w:val="009A472E"/>
    <w:rsid w:val="009A54F5"/>
    <w:rsid w:val="009A700F"/>
    <w:rsid w:val="009A7B1D"/>
    <w:rsid w:val="009B1310"/>
    <w:rsid w:val="009B2898"/>
    <w:rsid w:val="009B40BE"/>
    <w:rsid w:val="009B7EAF"/>
    <w:rsid w:val="009C15CA"/>
    <w:rsid w:val="009C367A"/>
    <w:rsid w:val="009C379B"/>
    <w:rsid w:val="009C39D6"/>
    <w:rsid w:val="009C460B"/>
    <w:rsid w:val="009C509A"/>
    <w:rsid w:val="009C72EF"/>
    <w:rsid w:val="009C7F2A"/>
    <w:rsid w:val="009D03E8"/>
    <w:rsid w:val="009D1C5D"/>
    <w:rsid w:val="009D3639"/>
    <w:rsid w:val="009D428D"/>
    <w:rsid w:val="009D5F43"/>
    <w:rsid w:val="009E047C"/>
    <w:rsid w:val="009E22BE"/>
    <w:rsid w:val="009E2E7C"/>
    <w:rsid w:val="009E62F3"/>
    <w:rsid w:val="009E643A"/>
    <w:rsid w:val="009E7721"/>
    <w:rsid w:val="009F0B09"/>
    <w:rsid w:val="009F2BEE"/>
    <w:rsid w:val="009F37B7"/>
    <w:rsid w:val="009F49A7"/>
    <w:rsid w:val="009F55B8"/>
    <w:rsid w:val="009F58C8"/>
    <w:rsid w:val="00A008A1"/>
    <w:rsid w:val="00A026D8"/>
    <w:rsid w:val="00A04DED"/>
    <w:rsid w:val="00A10F02"/>
    <w:rsid w:val="00A164B4"/>
    <w:rsid w:val="00A16DD3"/>
    <w:rsid w:val="00A173A1"/>
    <w:rsid w:val="00A173C3"/>
    <w:rsid w:val="00A2123E"/>
    <w:rsid w:val="00A258AF"/>
    <w:rsid w:val="00A26201"/>
    <w:rsid w:val="00A26C18"/>
    <w:rsid w:val="00A275B6"/>
    <w:rsid w:val="00A27FD9"/>
    <w:rsid w:val="00A334C5"/>
    <w:rsid w:val="00A33AE1"/>
    <w:rsid w:val="00A423F5"/>
    <w:rsid w:val="00A5010E"/>
    <w:rsid w:val="00A53724"/>
    <w:rsid w:val="00A54C8F"/>
    <w:rsid w:val="00A62BFB"/>
    <w:rsid w:val="00A64E4D"/>
    <w:rsid w:val="00A64FA1"/>
    <w:rsid w:val="00A66A84"/>
    <w:rsid w:val="00A67485"/>
    <w:rsid w:val="00A70002"/>
    <w:rsid w:val="00A76DF2"/>
    <w:rsid w:val="00A773FB"/>
    <w:rsid w:val="00A77EF6"/>
    <w:rsid w:val="00A80640"/>
    <w:rsid w:val="00A82346"/>
    <w:rsid w:val="00A846AA"/>
    <w:rsid w:val="00A85319"/>
    <w:rsid w:val="00A871EC"/>
    <w:rsid w:val="00A87DAF"/>
    <w:rsid w:val="00A9285E"/>
    <w:rsid w:val="00A94618"/>
    <w:rsid w:val="00A974E8"/>
    <w:rsid w:val="00AA1A08"/>
    <w:rsid w:val="00AA33B7"/>
    <w:rsid w:val="00AA5D75"/>
    <w:rsid w:val="00AA5EC6"/>
    <w:rsid w:val="00AB24E7"/>
    <w:rsid w:val="00AC0345"/>
    <w:rsid w:val="00AC0447"/>
    <w:rsid w:val="00AC3C0F"/>
    <w:rsid w:val="00AC60A1"/>
    <w:rsid w:val="00AC65ED"/>
    <w:rsid w:val="00AD1DC5"/>
    <w:rsid w:val="00AD2BD2"/>
    <w:rsid w:val="00AD2E6C"/>
    <w:rsid w:val="00AD3ABE"/>
    <w:rsid w:val="00AD788C"/>
    <w:rsid w:val="00AE13FB"/>
    <w:rsid w:val="00AE13FF"/>
    <w:rsid w:val="00AE162D"/>
    <w:rsid w:val="00AF14C5"/>
    <w:rsid w:val="00AF2662"/>
    <w:rsid w:val="00AF2891"/>
    <w:rsid w:val="00AF47A0"/>
    <w:rsid w:val="00AF6F77"/>
    <w:rsid w:val="00AF70D0"/>
    <w:rsid w:val="00AF72E4"/>
    <w:rsid w:val="00AF741A"/>
    <w:rsid w:val="00AF798B"/>
    <w:rsid w:val="00AF7AD0"/>
    <w:rsid w:val="00B0024F"/>
    <w:rsid w:val="00B01E79"/>
    <w:rsid w:val="00B0363A"/>
    <w:rsid w:val="00B04712"/>
    <w:rsid w:val="00B07071"/>
    <w:rsid w:val="00B10246"/>
    <w:rsid w:val="00B12810"/>
    <w:rsid w:val="00B12CFB"/>
    <w:rsid w:val="00B146FC"/>
    <w:rsid w:val="00B14B23"/>
    <w:rsid w:val="00B15449"/>
    <w:rsid w:val="00B15635"/>
    <w:rsid w:val="00B159D7"/>
    <w:rsid w:val="00B22C74"/>
    <w:rsid w:val="00B24770"/>
    <w:rsid w:val="00B24B95"/>
    <w:rsid w:val="00B25179"/>
    <w:rsid w:val="00B26153"/>
    <w:rsid w:val="00B26D3E"/>
    <w:rsid w:val="00B357AA"/>
    <w:rsid w:val="00B365DB"/>
    <w:rsid w:val="00B415EE"/>
    <w:rsid w:val="00B42911"/>
    <w:rsid w:val="00B44433"/>
    <w:rsid w:val="00B475CA"/>
    <w:rsid w:val="00B47B65"/>
    <w:rsid w:val="00B53C64"/>
    <w:rsid w:val="00B54B2A"/>
    <w:rsid w:val="00B550FC"/>
    <w:rsid w:val="00B55DDA"/>
    <w:rsid w:val="00B56CFA"/>
    <w:rsid w:val="00B570FC"/>
    <w:rsid w:val="00B609BE"/>
    <w:rsid w:val="00B617B5"/>
    <w:rsid w:val="00B6234A"/>
    <w:rsid w:val="00B631AF"/>
    <w:rsid w:val="00B644C5"/>
    <w:rsid w:val="00B67911"/>
    <w:rsid w:val="00B70DBF"/>
    <w:rsid w:val="00B71C8F"/>
    <w:rsid w:val="00B735E1"/>
    <w:rsid w:val="00B75785"/>
    <w:rsid w:val="00B767EA"/>
    <w:rsid w:val="00B76A8B"/>
    <w:rsid w:val="00B777FA"/>
    <w:rsid w:val="00B800BD"/>
    <w:rsid w:val="00B830F4"/>
    <w:rsid w:val="00B91D5E"/>
    <w:rsid w:val="00B95F67"/>
    <w:rsid w:val="00B971AE"/>
    <w:rsid w:val="00BA054B"/>
    <w:rsid w:val="00BA6BC3"/>
    <w:rsid w:val="00BA6DEA"/>
    <w:rsid w:val="00BB2C8B"/>
    <w:rsid w:val="00BB3EDD"/>
    <w:rsid w:val="00BB446C"/>
    <w:rsid w:val="00BB4921"/>
    <w:rsid w:val="00BB4FCE"/>
    <w:rsid w:val="00BC03B1"/>
    <w:rsid w:val="00BC0F7D"/>
    <w:rsid w:val="00BC3F17"/>
    <w:rsid w:val="00BC4212"/>
    <w:rsid w:val="00BC662F"/>
    <w:rsid w:val="00BD1894"/>
    <w:rsid w:val="00BD492D"/>
    <w:rsid w:val="00BD4D8C"/>
    <w:rsid w:val="00BD542F"/>
    <w:rsid w:val="00BD560E"/>
    <w:rsid w:val="00BD5876"/>
    <w:rsid w:val="00BD7A3A"/>
    <w:rsid w:val="00BE1013"/>
    <w:rsid w:val="00BE10CE"/>
    <w:rsid w:val="00BE2AA6"/>
    <w:rsid w:val="00BE3568"/>
    <w:rsid w:val="00BE5AF8"/>
    <w:rsid w:val="00BF17DC"/>
    <w:rsid w:val="00BF184E"/>
    <w:rsid w:val="00BF21F8"/>
    <w:rsid w:val="00BF37E5"/>
    <w:rsid w:val="00BF50C8"/>
    <w:rsid w:val="00BF6237"/>
    <w:rsid w:val="00BF6F67"/>
    <w:rsid w:val="00BF79F2"/>
    <w:rsid w:val="00C00CCD"/>
    <w:rsid w:val="00C00E37"/>
    <w:rsid w:val="00C017F0"/>
    <w:rsid w:val="00C047A2"/>
    <w:rsid w:val="00C1229A"/>
    <w:rsid w:val="00C126F7"/>
    <w:rsid w:val="00C15B9E"/>
    <w:rsid w:val="00C21E43"/>
    <w:rsid w:val="00C22127"/>
    <w:rsid w:val="00C22548"/>
    <w:rsid w:val="00C3113F"/>
    <w:rsid w:val="00C327E7"/>
    <w:rsid w:val="00C32D49"/>
    <w:rsid w:val="00C33079"/>
    <w:rsid w:val="00C37E13"/>
    <w:rsid w:val="00C42A16"/>
    <w:rsid w:val="00C43287"/>
    <w:rsid w:val="00C45231"/>
    <w:rsid w:val="00C456A0"/>
    <w:rsid w:val="00C522F3"/>
    <w:rsid w:val="00C54F62"/>
    <w:rsid w:val="00C56B6A"/>
    <w:rsid w:val="00C572C9"/>
    <w:rsid w:val="00C604EB"/>
    <w:rsid w:val="00C6105A"/>
    <w:rsid w:val="00C610B7"/>
    <w:rsid w:val="00C66CE9"/>
    <w:rsid w:val="00C67E9B"/>
    <w:rsid w:val="00C72833"/>
    <w:rsid w:val="00C72B07"/>
    <w:rsid w:val="00C771D8"/>
    <w:rsid w:val="00C807F4"/>
    <w:rsid w:val="00C82D3C"/>
    <w:rsid w:val="00C876AB"/>
    <w:rsid w:val="00C90D18"/>
    <w:rsid w:val="00C92B8E"/>
    <w:rsid w:val="00C93011"/>
    <w:rsid w:val="00C93F40"/>
    <w:rsid w:val="00C94451"/>
    <w:rsid w:val="00C94E86"/>
    <w:rsid w:val="00C972A5"/>
    <w:rsid w:val="00CA0EC8"/>
    <w:rsid w:val="00CA3D0C"/>
    <w:rsid w:val="00CA44AA"/>
    <w:rsid w:val="00CA4B50"/>
    <w:rsid w:val="00CA614F"/>
    <w:rsid w:val="00CA65B2"/>
    <w:rsid w:val="00CA6BCD"/>
    <w:rsid w:val="00CB06BA"/>
    <w:rsid w:val="00CB29BE"/>
    <w:rsid w:val="00CB37B1"/>
    <w:rsid w:val="00CB3EFC"/>
    <w:rsid w:val="00CB469F"/>
    <w:rsid w:val="00CB4D70"/>
    <w:rsid w:val="00CB7F66"/>
    <w:rsid w:val="00CD03E9"/>
    <w:rsid w:val="00CD1049"/>
    <w:rsid w:val="00CD1D25"/>
    <w:rsid w:val="00CD4486"/>
    <w:rsid w:val="00CD494F"/>
    <w:rsid w:val="00CD775B"/>
    <w:rsid w:val="00CD78C5"/>
    <w:rsid w:val="00CD7DC1"/>
    <w:rsid w:val="00CE2B69"/>
    <w:rsid w:val="00CE70B9"/>
    <w:rsid w:val="00CF0A69"/>
    <w:rsid w:val="00CF285B"/>
    <w:rsid w:val="00CF286F"/>
    <w:rsid w:val="00CF290B"/>
    <w:rsid w:val="00CF2A60"/>
    <w:rsid w:val="00CF3130"/>
    <w:rsid w:val="00CF4292"/>
    <w:rsid w:val="00CF4622"/>
    <w:rsid w:val="00D026DF"/>
    <w:rsid w:val="00D03DB7"/>
    <w:rsid w:val="00D06113"/>
    <w:rsid w:val="00D068FA"/>
    <w:rsid w:val="00D103EA"/>
    <w:rsid w:val="00D12558"/>
    <w:rsid w:val="00D14950"/>
    <w:rsid w:val="00D25D8B"/>
    <w:rsid w:val="00D26B90"/>
    <w:rsid w:val="00D33309"/>
    <w:rsid w:val="00D33524"/>
    <w:rsid w:val="00D359E6"/>
    <w:rsid w:val="00D40752"/>
    <w:rsid w:val="00D42111"/>
    <w:rsid w:val="00D43ADD"/>
    <w:rsid w:val="00D510EF"/>
    <w:rsid w:val="00D5618A"/>
    <w:rsid w:val="00D60EB8"/>
    <w:rsid w:val="00D64AFE"/>
    <w:rsid w:val="00D66CA9"/>
    <w:rsid w:val="00D67984"/>
    <w:rsid w:val="00D7213D"/>
    <w:rsid w:val="00D73198"/>
    <w:rsid w:val="00D736A1"/>
    <w:rsid w:val="00D738D6"/>
    <w:rsid w:val="00D755EB"/>
    <w:rsid w:val="00D801FA"/>
    <w:rsid w:val="00D80699"/>
    <w:rsid w:val="00D80960"/>
    <w:rsid w:val="00D8165C"/>
    <w:rsid w:val="00D838FA"/>
    <w:rsid w:val="00D86742"/>
    <w:rsid w:val="00D87E00"/>
    <w:rsid w:val="00D90CE8"/>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C115C"/>
    <w:rsid w:val="00DC309B"/>
    <w:rsid w:val="00DC40B2"/>
    <w:rsid w:val="00DC4DA2"/>
    <w:rsid w:val="00DC7C20"/>
    <w:rsid w:val="00DD1653"/>
    <w:rsid w:val="00DD192A"/>
    <w:rsid w:val="00DD2587"/>
    <w:rsid w:val="00DD3FB3"/>
    <w:rsid w:val="00DD4582"/>
    <w:rsid w:val="00DD4E0C"/>
    <w:rsid w:val="00DE03F4"/>
    <w:rsid w:val="00DE211F"/>
    <w:rsid w:val="00DE4F71"/>
    <w:rsid w:val="00DE5FA7"/>
    <w:rsid w:val="00DE65C8"/>
    <w:rsid w:val="00DE6B8B"/>
    <w:rsid w:val="00DE7D78"/>
    <w:rsid w:val="00DF015C"/>
    <w:rsid w:val="00DF13C8"/>
    <w:rsid w:val="00DF1C99"/>
    <w:rsid w:val="00DF2B1F"/>
    <w:rsid w:val="00DF4B6D"/>
    <w:rsid w:val="00DF5D11"/>
    <w:rsid w:val="00DF62CD"/>
    <w:rsid w:val="00E01644"/>
    <w:rsid w:val="00E04066"/>
    <w:rsid w:val="00E047D8"/>
    <w:rsid w:val="00E055C0"/>
    <w:rsid w:val="00E07642"/>
    <w:rsid w:val="00E10C7D"/>
    <w:rsid w:val="00E116F5"/>
    <w:rsid w:val="00E1292F"/>
    <w:rsid w:val="00E13DB8"/>
    <w:rsid w:val="00E1556A"/>
    <w:rsid w:val="00E23F5A"/>
    <w:rsid w:val="00E2464A"/>
    <w:rsid w:val="00E25195"/>
    <w:rsid w:val="00E25DC0"/>
    <w:rsid w:val="00E27DC9"/>
    <w:rsid w:val="00E3041E"/>
    <w:rsid w:val="00E30F67"/>
    <w:rsid w:val="00E33AA9"/>
    <w:rsid w:val="00E33F74"/>
    <w:rsid w:val="00E3491B"/>
    <w:rsid w:val="00E362C1"/>
    <w:rsid w:val="00E37ACC"/>
    <w:rsid w:val="00E37CBB"/>
    <w:rsid w:val="00E41950"/>
    <w:rsid w:val="00E44765"/>
    <w:rsid w:val="00E44FF3"/>
    <w:rsid w:val="00E45AA2"/>
    <w:rsid w:val="00E462D4"/>
    <w:rsid w:val="00E50D94"/>
    <w:rsid w:val="00E53DA4"/>
    <w:rsid w:val="00E5641A"/>
    <w:rsid w:val="00E56688"/>
    <w:rsid w:val="00E56B9B"/>
    <w:rsid w:val="00E576F7"/>
    <w:rsid w:val="00E61E79"/>
    <w:rsid w:val="00E62A53"/>
    <w:rsid w:val="00E63746"/>
    <w:rsid w:val="00E63B73"/>
    <w:rsid w:val="00E63D72"/>
    <w:rsid w:val="00E728F2"/>
    <w:rsid w:val="00E745A2"/>
    <w:rsid w:val="00E7640D"/>
    <w:rsid w:val="00E7755B"/>
    <w:rsid w:val="00E77645"/>
    <w:rsid w:val="00E77F28"/>
    <w:rsid w:val="00E80296"/>
    <w:rsid w:val="00E82571"/>
    <w:rsid w:val="00E83F33"/>
    <w:rsid w:val="00E856AD"/>
    <w:rsid w:val="00E86560"/>
    <w:rsid w:val="00E86B5A"/>
    <w:rsid w:val="00E90CE3"/>
    <w:rsid w:val="00E92A1E"/>
    <w:rsid w:val="00E935CF"/>
    <w:rsid w:val="00EA1C32"/>
    <w:rsid w:val="00EA3B64"/>
    <w:rsid w:val="00EA441A"/>
    <w:rsid w:val="00EB10C7"/>
    <w:rsid w:val="00EB5414"/>
    <w:rsid w:val="00EB5EF1"/>
    <w:rsid w:val="00EC16EB"/>
    <w:rsid w:val="00EC2994"/>
    <w:rsid w:val="00EC3482"/>
    <w:rsid w:val="00EC35CC"/>
    <w:rsid w:val="00EC4A25"/>
    <w:rsid w:val="00EC4EF0"/>
    <w:rsid w:val="00EC7544"/>
    <w:rsid w:val="00ED293A"/>
    <w:rsid w:val="00ED5BD1"/>
    <w:rsid w:val="00EE1868"/>
    <w:rsid w:val="00EE2547"/>
    <w:rsid w:val="00EE2896"/>
    <w:rsid w:val="00EE48EB"/>
    <w:rsid w:val="00EE4CB5"/>
    <w:rsid w:val="00EE7D8D"/>
    <w:rsid w:val="00EF1212"/>
    <w:rsid w:val="00EF3507"/>
    <w:rsid w:val="00EF413E"/>
    <w:rsid w:val="00EF45D8"/>
    <w:rsid w:val="00EF700E"/>
    <w:rsid w:val="00F02238"/>
    <w:rsid w:val="00F025A2"/>
    <w:rsid w:val="00F03565"/>
    <w:rsid w:val="00F04712"/>
    <w:rsid w:val="00F04A38"/>
    <w:rsid w:val="00F04A70"/>
    <w:rsid w:val="00F057BE"/>
    <w:rsid w:val="00F05D45"/>
    <w:rsid w:val="00F1180E"/>
    <w:rsid w:val="00F12B5D"/>
    <w:rsid w:val="00F133CC"/>
    <w:rsid w:val="00F16F55"/>
    <w:rsid w:val="00F22EC7"/>
    <w:rsid w:val="00F22ED5"/>
    <w:rsid w:val="00F24790"/>
    <w:rsid w:val="00F24E28"/>
    <w:rsid w:val="00F24ED9"/>
    <w:rsid w:val="00F2520C"/>
    <w:rsid w:val="00F25774"/>
    <w:rsid w:val="00F25EA1"/>
    <w:rsid w:val="00F314D4"/>
    <w:rsid w:val="00F33C0A"/>
    <w:rsid w:val="00F44ECA"/>
    <w:rsid w:val="00F5014C"/>
    <w:rsid w:val="00F518A1"/>
    <w:rsid w:val="00F6191A"/>
    <w:rsid w:val="00F6376C"/>
    <w:rsid w:val="00F6442A"/>
    <w:rsid w:val="00F653B8"/>
    <w:rsid w:val="00F660F7"/>
    <w:rsid w:val="00F66FBD"/>
    <w:rsid w:val="00F67D85"/>
    <w:rsid w:val="00F70259"/>
    <w:rsid w:val="00F73ADC"/>
    <w:rsid w:val="00F80346"/>
    <w:rsid w:val="00F82463"/>
    <w:rsid w:val="00F86A32"/>
    <w:rsid w:val="00F87489"/>
    <w:rsid w:val="00F96BDD"/>
    <w:rsid w:val="00FA10C2"/>
    <w:rsid w:val="00FA1266"/>
    <w:rsid w:val="00FA48A0"/>
    <w:rsid w:val="00FA4ED4"/>
    <w:rsid w:val="00FA5828"/>
    <w:rsid w:val="00FB09A9"/>
    <w:rsid w:val="00FB31D1"/>
    <w:rsid w:val="00FB72BD"/>
    <w:rsid w:val="00FB7491"/>
    <w:rsid w:val="00FC1192"/>
    <w:rsid w:val="00FC2D93"/>
    <w:rsid w:val="00FC3109"/>
    <w:rsid w:val="00FC43C7"/>
    <w:rsid w:val="00FC4839"/>
    <w:rsid w:val="00FC5219"/>
    <w:rsid w:val="00FD3132"/>
    <w:rsid w:val="00FD44D4"/>
    <w:rsid w:val="00FD48E5"/>
    <w:rsid w:val="00FD5F6D"/>
    <w:rsid w:val="00FD6006"/>
    <w:rsid w:val="00FE01D9"/>
    <w:rsid w:val="00FE0C26"/>
    <w:rsid w:val="00FE4094"/>
    <w:rsid w:val="00FE453A"/>
    <w:rsid w:val="00FF2B95"/>
    <w:rsid w:val="00FF2C45"/>
    <w:rsid w:val="00FF3E13"/>
    <w:rsid w:val="00FF62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rsid w:val="006823A9"/>
    <w:rPr>
      <w:lang w:val="en-GB" w:eastAsia="en-US"/>
    </w:rPr>
  </w:style>
  <w:style w:type="character" w:styleId="Hyperlink">
    <w:name w:val="Hyperlink"/>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qFormat/>
    <w:locked/>
    <w:rsid w:val="00B357AA"/>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5.vsd"/><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hyperlink" Target="https://www.3gpp.org/ftp/Specs/archive/OpenAPI/%3cRelease%3e/" TargetMode="Externa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61" Type="http://schemas.openxmlformats.org/officeDocument/2006/relationships/oleObject" Target="embeddings/Microsoft_Visio_2003-2010_Drawing24.vsd"/><Relationship Id="rId10" Type="http://schemas.openxmlformats.org/officeDocument/2006/relationships/image" Target="media/image2.png"/><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hyperlink" Target="https://www.3gpp.org/ftp/Specs/%3cPlenary%3e/%3cRelease%3e/OpenAPI/"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0A8AA3-09B1-40BF-945A-7E58A7E408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332</TotalTime>
  <Pages>1</Pages>
  <Words>53675</Words>
  <Characters>305950</Characters>
  <Application>Microsoft Office Word</Application>
  <DocSecurity>0</DocSecurity>
  <Lines>2549</Lines>
  <Paragraphs>717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358908</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208</cp:revision>
  <dcterms:created xsi:type="dcterms:W3CDTF">2018-12-22T01:29:00Z</dcterms:created>
  <dcterms:modified xsi:type="dcterms:W3CDTF">2020-09-24T17:05:00Z</dcterms:modified>
</cp:coreProperties>
</file>