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2C2CFDD3" w:rsidR="004F0988" w:rsidRPr="00DD7806" w:rsidRDefault="004F0988" w:rsidP="002B2ECC">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C2382D">
              <w:t>16</w:t>
            </w:r>
            <w:r w:rsidR="00003720">
              <w:t>.</w:t>
            </w:r>
            <w:r w:rsidR="00D91B3E">
              <w:t>2</w:t>
            </w:r>
            <w:r w:rsidRPr="00DD7806">
              <w:t>.</w:t>
            </w:r>
            <w:bookmarkEnd w:id="4"/>
            <w:r w:rsidR="008409E6" w:rsidRPr="00DD7806">
              <w:t>0</w:t>
            </w:r>
            <w:r w:rsidRPr="00DD7806">
              <w:t xml:space="preserve"> </w:t>
            </w:r>
            <w:r w:rsidRPr="00DD7806">
              <w:rPr>
                <w:sz w:val="32"/>
              </w:rPr>
              <w:t>(</w:t>
            </w:r>
            <w:bookmarkStart w:id="5" w:name="issueDate"/>
            <w:r w:rsidR="00E03B08" w:rsidRPr="00DD7806">
              <w:rPr>
                <w:sz w:val="32"/>
              </w:rPr>
              <w:t>20</w:t>
            </w:r>
            <w:r w:rsidR="00E03B08">
              <w:rPr>
                <w:sz w:val="32"/>
              </w:rPr>
              <w:t>20</w:t>
            </w:r>
            <w:r w:rsidRPr="00DD7806">
              <w:rPr>
                <w:sz w:val="32"/>
              </w:rPr>
              <w:t>-</w:t>
            </w:r>
            <w:bookmarkEnd w:id="5"/>
            <w:r w:rsidR="0028522A">
              <w:rPr>
                <w:sz w:val="32"/>
              </w:rPr>
              <w:t>0</w:t>
            </w:r>
            <w:r w:rsidR="00D91B3E">
              <w:rPr>
                <w:sz w:val="32"/>
              </w:rPr>
              <w:t>9</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9"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26017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t>Contents</w:t>
      </w:r>
    </w:p>
    <w:p w14:paraId="5CC5A276" w14:textId="5CFFF5C8" w:rsidR="00AB1A5A" w:rsidRDefault="00AB1A5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_Toc51932915 \h </w:instrText>
      </w:r>
      <w:r>
        <w:fldChar w:fldCharType="separate"/>
      </w:r>
      <w:r>
        <w:t>1</w:t>
      </w:r>
      <w:r>
        <w:fldChar w:fldCharType="end"/>
      </w:r>
    </w:p>
    <w:p w14:paraId="24F67118" w14:textId="1A669E8D" w:rsidR="00AB1A5A" w:rsidRDefault="00AB1A5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_Toc51932916 \h </w:instrText>
      </w:r>
      <w:r>
        <w:fldChar w:fldCharType="separate"/>
      </w:r>
      <w:r>
        <w:t>1</w:t>
      </w:r>
      <w:r>
        <w:fldChar w:fldCharType="end"/>
      </w:r>
    </w:p>
    <w:p w14:paraId="1D5D7299" w14:textId="46E02524" w:rsidR="00AB1A5A" w:rsidRDefault="00AB1A5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_Toc51932917 \h </w:instrText>
      </w:r>
      <w:r>
        <w:fldChar w:fldCharType="separate"/>
      </w:r>
      <w:r>
        <w:t>1</w:t>
      </w:r>
      <w:r>
        <w:fldChar w:fldCharType="end"/>
      </w:r>
    </w:p>
    <w:p w14:paraId="250218FF" w14:textId="120E0BF1" w:rsidR="00AB1A5A" w:rsidRDefault="00AB1A5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_Toc51932918 \h </w:instrText>
      </w:r>
      <w:r>
        <w:fldChar w:fldCharType="separate"/>
      </w:r>
      <w:r>
        <w:t>1</w:t>
      </w:r>
      <w:r>
        <w:fldChar w:fldCharType="end"/>
      </w:r>
    </w:p>
    <w:p w14:paraId="5C85B811" w14:textId="4E448B0E" w:rsidR="00AB1A5A" w:rsidRDefault="00AB1A5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_Toc51932919 \h </w:instrText>
      </w:r>
      <w:r>
        <w:fldChar w:fldCharType="separate"/>
      </w:r>
      <w:r>
        <w:t>1</w:t>
      </w:r>
      <w:r>
        <w:fldChar w:fldCharType="end"/>
      </w:r>
    </w:p>
    <w:p w14:paraId="10F33E51" w14:textId="59A0823D" w:rsidR="00AB1A5A" w:rsidRDefault="00AB1A5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_Toc51932920 \h </w:instrText>
      </w:r>
      <w:r>
        <w:fldChar w:fldCharType="separate"/>
      </w:r>
      <w:r>
        <w:t>1</w:t>
      </w:r>
      <w:r>
        <w:fldChar w:fldCharType="end"/>
      </w:r>
    </w:p>
    <w:p w14:paraId="5EAA709B" w14:textId="60BC8049" w:rsidR="00AB1A5A" w:rsidRDefault="00AB1A5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_Toc51932921 \h </w:instrText>
      </w:r>
      <w:r>
        <w:fldChar w:fldCharType="separate"/>
      </w:r>
      <w:r>
        <w:t>1</w:t>
      </w:r>
      <w:r>
        <w:fldChar w:fldCharType="end"/>
      </w:r>
    </w:p>
    <w:p w14:paraId="4BAED994" w14:textId="7C5D3DF9" w:rsidR="00AB1A5A" w:rsidRDefault="00AB1A5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_Toc51932922 \h </w:instrText>
      </w:r>
      <w:r>
        <w:fldChar w:fldCharType="separate"/>
      </w:r>
      <w:r>
        <w:t>1</w:t>
      </w:r>
      <w:r>
        <w:fldChar w:fldCharType="end"/>
      </w:r>
    </w:p>
    <w:p w14:paraId="0DDDD27E" w14:textId="69D8F8AC" w:rsidR="00AB1A5A" w:rsidRDefault="00AB1A5A">
      <w:pPr>
        <w:pStyle w:val="TOC2"/>
        <w:rPr>
          <w:rFonts w:asciiTheme="minorHAnsi" w:eastAsiaTheme="minorEastAsia" w:hAnsiTheme="minorHAnsi" w:cstheme="minorBidi"/>
          <w:sz w:val="22"/>
          <w:szCs w:val="22"/>
          <w:lang w:eastAsia="en-GB"/>
        </w:rPr>
      </w:pPr>
      <w:r w:rsidRPr="007A7203">
        <w:rPr>
          <w:lang w:val="en-US"/>
        </w:rPr>
        <w:t>5.1</w:t>
      </w:r>
      <w:r>
        <w:rPr>
          <w:rFonts w:asciiTheme="minorHAnsi" w:eastAsiaTheme="minorEastAsia" w:hAnsiTheme="minorHAnsi" w:cstheme="minorBidi"/>
          <w:sz w:val="22"/>
          <w:szCs w:val="22"/>
          <w:lang w:eastAsia="en-GB"/>
        </w:rPr>
        <w:tab/>
      </w:r>
      <w:r w:rsidRPr="007A7203">
        <w:rPr>
          <w:lang w:val="en-US"/>
        </w:rPr>
        <w:t>SEAL group management client (SGM-C)</w:t>
      </w:r>
      <w:r>
        <w:tab/>
      </w:r>
      <w:r>
        <w:fldChar w:fldCharType="begin" w:fldLock="1"/>
      </w:r>
      <w:r>
        <w:instrText xml:space="preserve"> PAGEREF _Toc51932923 \h </w:instrText>
      </w:r>
      <w:r>
        <w:fldChar w:fldCharType="separate"/>
      </w:r>
      <w:r>
        <w:t>1</w:t>
      </w:r>
      <w:r>
        <w:fldChar w:fldCharType="end"/>
      </w:r>
    </w:p>
    <w:p w14:paraId="11E0E971" w14:textId="3B73EA0E" w:rsidR="00AB1A5A" w:rsidRDefault="00AB1A5A">
      <w:pPr>
        <w:pStyle w:val="TOC2"/>
        <w:rPr>
          <w:rFonts w:asciiTheme="minorHAnsi" w:eastAsiaTheme="minorEastAsia" w:hAnsiTheme="minorHAnsi" w:cstheme="minorBidi"/>
          <w:sz w:val="22"/>
          <w:szCs w:val="22"/>
          <w:lang w:eastAsia="en-GB"/>
        </w:rPr>
      </w:pPr>
      <w:r w:rsidRPr="007A7203">
        <w:rPr>
          <w:lang w:val="en-US"/>
        </w:rPr>
        <w:t>5.2</w:t>
      </w:r>
      <w:r>
        <w:rPr>
          <w:rFonts w:asciiTheme="minorHAnsi" w:eastAsiaTheme="minorEastAsia" w:hAnsiTheme="minorHAnsi" w:cstheme="minorBidi"/>
          <w:sz w:val="22"/>
          <w:szCs w:val="22"/>
          <w:lang w:eastAsia="en-GB"/>
        </w:rPr>
        <w:tab/>
      </w:r>
      <w:r w:rsidRPr="007A7203">
        <w:rPr>
          <w:lang w:val="en-US"/>
        </w:rPr>
        <w:t>SEAL group management server (SGM-S)</w:t>
      </w:r>
      <w:r>
        <w:tab/>
      </w:r>
      <w:r>
        <w:fldChar w:fldCharType="begin" w:fldLock="1"/>
      </w:r>
      <w:r>
        <w:instrText xml:space="preserve"> PAGEREF _Toc51932924 \h </w:instrText>
      </w:r>
      <w:r>
        <w:fldChar w:fldCharType="separate"/>
      </w:r>
      <w:r>
        <w:t>1</w:t>
      </w:r>
      <w:r>
        <w:fldChar w:fldCharType="end"/>
      </w:r>
    </w:p>
    <w:p w14:paraId="7C685A55" w14:textId="60C92FE7" w:rsidR="00AB1A5A" w:rsidRDefault="00AB1A5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_Toc51932925 \h </w:instrText>
      </w:r>
      <w:r>
        <w:fldChar w:fldCharType="separate"/>
      </w:r>
      <w:r>
        <w:t>1</w:t>
      </w:r>
      <w:r>
        <w:fldChar w:fldCharType="end"/>
      </w:r>
    </w:p>
    <w:p w14:paraId="4A5E5741" w14:textId="5D53CBB5" w:rsidR="00AB1A5A" w:rsidRDefault="00AB1A5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_Toc51932926 \h </w:instrText>
      </w:r>
      <w:r>
        <w:fldChar w:fldCharType="separate"/>
      </w:r>
      <w:r>
        <w:t>1</w:t>
      </w:r>
      <w:r>
        <w:fldChar w:fldCharType="end"/>
      </w:r>
    </w:p>
    <w:p w14:paraId="20463381" w14:textId="071E9BC4" w:rsidR="00AB1A5A" w:rsidRDefault="00AB1A5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_Toc51932927 \h </w:instrText>
      </w:r>
      <w:r>
        <w:fldChar w:fldCharType="separate"/>
      </w:r>
      <w:r>
        <w:t>1</w:t>
      </w:r>
      <w:r>
        <w:fldChar w:fldCharType="end"/>
      </w:r>
    </w:p>
    <w:p w14:paraId="40329C01" w14:textId="49C87488" w:rsidR="00AB1A5A" w:rsidRDefault="00AB1A5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_Toc51932928 \h </w:instrText>
      </w:r>
      <w:r>
        <w:fldChar w:fldCharType="separate"/>
      </w:r>
      <w:r>
        <w:t>1</w:t>
      </w:r>
      <w:r>
        <w:fldChar w:fldCharType="end"/>
      </w:r>
    </w:p>
    <w:p w14:paraId="7097986B" w14:textId="364F0B87" w:rsidR="00AB1A5A" w:rsidRDefault="00AB1A5A">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_Toc51932929 \h </w:instrText>
      </w:r>
      <w:r>
        <w:fldChar w:fldCharType="separate"/>
      </w:r>
      <w:r>
        <w:t>1</w:t>
      </w:r>
      <w:r>
        <w:fldChar w:fldCharType="end"/>
      </w:r>
    </w:p>
    <w:p w14:paraId="02BF3AB5" w14:textId="6EDAE636" w:rsidR="00AB1A5A" w:rsidRDefault="00AB1A5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7A7203">
        <w:rPr>
          <w:rFonts w:cs="Arial"/>
        </w:rPr>
        <w:t>procedure</w:t>
      </w:r>
      <w:r>
        <w:tab/>
      </w:r>
      <w:r>
        <w:fldChar w:fldCharType="begin" w:fldLock="1"/>
      </w:r>
      <w:r>
        <w:instrText xml:space="preserve"> PAGEREF _Toc51932930 \h </w:instrText>
      </w:r>
      <w:r>
        <w:fldChar w:fldCharType="separate"/>
      </w:r>
      <w:r>
        <w:t>1</w:t>
      </w:r>
      <w:r>
        <w:fldChar w:fldCharType="end"/>
      </w:r>
    </w:p>
    <w:p w14:paraId="7D3BF2B7" w14:textId="79903204" w:rsidR="00AB1A5A" w:rsidRDefault="00AB1A5A">
      <w:pPr>
        <w:pStyle w:val="TOC4"/>
        <w:rPr>
          <w:rFonts w:asciiTheme="minorHAnsi" w:eastAsiaTheme="minorEastAsia" w:hAnsiTheme="minorHAnsi" w:cstheme="minorBidi"/>
          <w:sz w:val="22"/>
          <w:szCs w:val="22"/>
          <w:lang w:eastAsia="en-GB"/>
        </w:rPr>
      </w:pPr>
      <w:r w:rsidRPr="007A7203">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_Toc51932931 \h </w:instrText>
      </w:r>
      <w:r>
        <w:fldChar w:fldCharType="separate"/>
      </w:r>
      <w:r>
        <w:t>1</w:t>
      </w:r>
      <w:r>
        <w:fldChar w:fldCharType="end"/>
      </w:r>
    </w:p>
    <w:p w14:paraId="7FDB42D3" w14:textId="6A6405A7" w:rsidR="00AB1A5A" w:rsidRDefault="00AB1A5A">
      <w:pPr>
        <w:pStyle w:val="TOC4"/>
        <w:rPr>
          <w:rFonts w:asciiTheme="minorHAnsi" w:eastAsiaTheme="minorEastAsia" w:hAnsiTheme="minorHAnsi" w:cstheme="minorBidi"/>
          <w:sz w:val="22"/>
          <w:szCs w:val="22"/>
          <w:lang w:eastAsia="en-GB"/>
        </w:rPr>
      </w:pPr>
      <w:r w:rsidRPr="007A7203">
        <w:rPr>
          <w:lang w:val="en-US"/>
        </w:rPr>
        <w:t>6.2.2.2</w:t>
      </w:r>
      <w:r>
        <w:rPr>
          <w:rFonts w:asciiTheme="minorHAnsi" w:eastAsiaTheme="minorEastAsia" w:hAnsiTheme="minorHAnsi" w:cstheme="minorBidi"/>
          <w:sz w:val="22"/>
          <w:szCs w:val="22"/>
          <w:lang w:eastAsia="en-GB"/>
        </w:rPr>
        <w:tab/>
      </w:r>
      <w:r w:rsidRPr="007A7203">
        <w:rPr>
          <w:lang w:val="en-US"/>
        </w:rPr>
        <w:t>Server procedure</w:t>
      </w:r>
      <w:r>
        <w:tab/>
      </w:r>
      <w:r>
        <w:fldChar w:fldCharType="begin" w:fldLock="1"/>
      </w:r>
      <w:r>
        <w:instrText xml:space="preserve"> PAGEREF _Toc51932932 \h </w:instrText>
      </w:r>
      <w:r>
        <w:fldChar w:fldCharType="separate"/>
      </w:r>
      <w:r>
        <w:t>1</w:t>
      </w:r>
      <w:r>
        <w:fldChar w:fldCharType="end"/>
      </w:r>
    </w:p>
    <w:p w14:paraId="199FA299" w14:textId="3971C2EE" w:rsidR="00AB1A5A" w:rsidRDefault="00AB1A5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7A7203">
        <w:rPr>
          <w:rFonts w:cs="Arial"/>
        </w:rPr>
        <w:t>procedure</w:t>
      </w:r>
      <w:r>
        <w:tab/>
      </w:r>
      <w:r>
        <w:fldChar w:fldCharType="begin" w:fldLock="1"/>
      </w:r>
      <w:r>
        <w:instrText xml:space="preserve"> PAGEREF _Toc51932933 \h </w:instrText>
      </w:r>
      <w:r>
        <w:fldChar w:fldCharType="separate"/>
      </w:r>
      <w:r>
        <w:t>1</w:t>
      </w:r>
      <w:r>
        <w:fldChar w:fldCharType="end"/>
      </w:r>
    </w:p>
    <w:p w14:paraId="1C2D8A7F" w14:textId="47412420" w:rsidR="00AB1A5A" w:rsidRDefault="00AB1A5A">
      <w:pPr>
        <w:pStyle w:val="TOC4"/>
        <w:rPr>
          <w:rFonts w:asciiTheme="minorHAnsi" w:eastAsiaTheme="minorEastAsia" w:hAnsiTheme="minorHAnsi" w:cstheme="minorBidi"/>
          <w:sz w:val="22"/>
          <w:szCs w:val="22"/>
          <w:lang w:eastAsia="en-GB"/>
        </w:rPr>
      </w:pPr>
      <w:r w:rsidRPr="007A7203">
        <w:rPr>
          <w:lang w:val="en-US"/>
        </w:rPr>
        <w:t>6.2.3.1</w:t>
      </w:r>
      <w:r>
        <w:rPr>
          <w:rFonts w:asciiTheme="minorHAnsi" w:eastAsiaTheme="minorEastAsia" w:hAnsiTheme="minorHAnsi" w:cstheme="minorBidi"/>
          <w:sz w:val="22"/>
          <w:szCs w:val="22"/>
          <w:lang w:eastAsia="en-GB"/>
        </w:rPr>
        <w:tab/>
      </w:r>
      <w:r w:rsidRPr="007A7203">
        <w:rPr>
          <w:lang w:val="en-US"/>
        </w:rPr>
        <w:t>Client procedure</w:t>
      </w:r>
      <w:r>
        <w:tab/>
      </w:r>
      <w:r>
        <w:fldChar w:fldCharType="begin" w:fldLock="1"/>
      </w:r>
      <w:r>
        <w:instrText xml:space="preserve"> PAGEREF _Toc51932934 \h </w:instrText>
      </w:r>
      <w:r>
        <w:fldChar w:fldCharType="separate"/>
      </w:r>
      <w:r>
        <w:t>1</w:t>
      </w:r>
      <w:r>
        <w:fldChar w:fldCharType="end"/>
      </w:r>
    </w:p>
    <w:p w14:paraId="1A26E57C" w14:textId="7DC78C8B" w:rsidR="00AB1A5A" w:rsidRDefault="00AB1A5A">
      <w:pPr>
        <w:pStyle w:val="TOC4"/>
        <w:rPr>
          <w:rFonts w:asciiTheme="minorHAnsi" w:eastAsiaTheme="minorEastAsia" w:hAnsiTheme="minorHAnsi" w:cstheme="minorBidi"/>
          <w:sz w:val="22"/>
          <w:szCs w:val="22"/>
          <w:lang w:eastAsia="en-GB"/>
        </w:rPr>
      </w:pPr>
      <w:r w:rsidRPr="007A7203">
        <w:rPr>
          <w:lang w:val="en-US"/>
        </w:rPr>
        <w:t>6.2.3.2</w:t>
      </w:r>
      <w:r>
        <w:rPr>
          <w:rFonts w:asciiTheme="minorHAnsi" w:eastAsiaTheme="minorEastAsia" w:hAnsiTheme="minorHAnsi" w:cstheme="minorBidi"/>
          <w:sz w:val="22"/>
          <w:szCs w:val="22"/>
          <w:lang w:eastAsia="en-GB"/>
        </w:rPr>
        <w:tab/>
      </w:r>
      <w:r w:rsidRPr="007A7203">
        <w:rPr>
          <w:lang w:val="en-US"/>
        </w:rPr>
        <w:t>Server procedure</w:t>
      </w:r>
      <w:r>
        <w:tab/>
      </w:r>
      <w:r>
        <w:fldChar w:fldCharType="begin" w:fldLock="1"/>
      </w:r>
      <w:r>
        <w:instrText xml:space="preserve"> PAGEREF _Toc51932935 \h </w:instrText>
      </w:r>
      <w:r>
        <w:fldChar w:fldCharType="separate"/>
      </w:r>
      <w:r>
        <w:t>1</w:t>
      </w:r>
      <w:r>
        <w:fldChar w:fldCharType="end"/>
      </w:r>
    </w:p>
    <w:p w14:paraId="613E7420" w14:textId="1E593DCB" w:rsidR="00AB1A5A" w:rsidRDefault="00AB1A5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7A7203">
        <w:rPr>
          <w:rFonts w:cs="Arial"/>
        </w:rPr>
        <w:t>procedure</w:t>
      </w:r>
      <w:r>
        <w:tab/>
      </w:r>
      <w:r>
        <w:fldChar w:fldCharType="begin" w:fldLock="1"/>
      </w:r>
      <w:r>
        <w:instrText xml:space="preserve"> PAGEREF _Toc51932936 \h </w:instrText>
      </w:r>
      <w:r>
        <w:fldChar w:fldCharType="separate"/>
      </w:r>
      <w:r>
        <w:t>1</w:t>
      </w:r>
      <w:r>
        <w:fldChar w:fldCharType="end"/>
      </w:r>
    </w:p>
    <w:p w14:paraId="33F9E4AA" w14:textId="1DDC64EE" w:rsidR="00AB1A5A" w:rsidRDefault="00AB1A5A">
      <w:pPr>
        <w:pStyle w:val="TOC4"/>
        <w:rPr>
          <w:rFonts w:asciiTheme="minorHAnsi" w:eastAsiaTheme="minorEastAsia" w:hAnsiTheme="minorHAnsi" w:cstheme="minorBidi"/>
          <w:sz w:val="22"/>
          <w:szCs w:val="22"/>
          <w:lang w:eastAsia="en-GB"/>
        </w:rPr>
      </w:pPr>
      <w:r w:rsidRPr="007A7203">
        <w:rPr>
          <w:lang w:val="en-US"/>
        </w:rPr>
        <w:t>6.2.4.1</w:t>
      </w:r>
      <w:r>
        <w:rPr>
          <w:rFonts w:asciiTheme="minorHAnsi" w:eastAsiaTheme="minorEastAsia" w:hAnsiTheme="minorHAnsi" w:cstheme="minorBidi"/>
          <w:sz w:val="22"/>
          <w:szCs w:val="22"/>
          <w:lang w:eastAsia="en-GB"/>
        </w:rPr>
        <w:tab/>
      </w:r>
      <w:r w:rsidRPr="007A7203">
        <w:rPr>
          <w:lang w:val="en-US"/>
        </w:rPr>
        <w:t>Client procedure</w:t>
      </w:r>
      <w:r>
        <w:tab/>
      </w:r>
      <w:r>
        <w:fldChar w:fldCharType="begin" w:fldLock="1"/>
      </w:r>
      <w:r>
        <w:instrText xml:space="preserve"> PAGEREF _Toc51932937 \h </w:instrText>
      </w:r>
      <w:r>
        <w:fldChar w:fldCharType="separate"/>
      </w:r>
      <w:r>
        <w:t>1</w:t>
      </w:r>
      <w:r>
        <w:fldChar w:fldCharType="end"/>
      </w:r>
    </w:p>
    <w:p w14:paraId="14C61CF6" w14:textId="2479AFFC" w:rsidR="00AB1A5A" w:rsidRDefault="00AB1A5A">
      <w:pPr>
        <w:pStyle w:val="TOC4"/>
        <w:rPr>
          <w:rFonts w:asciiTheme="minorHAnsi" w:eastAsiaTheme="minorEastAsia" w:hAnsiTheme="minorHAnsi" w:cstheme="minorBidi"/>
          <w:sz w:val="22"/>
          <w:szCs w:val="22"/>
          <w:lang w:eastAsia="en-GB"/>
        </w:rPr>
      </w:pPr>
      <w:r w:rsidRPr="007A7203">
        <w:rPr>
          <w:lang w:val="en-US"/>
        </w:rPr>
        <w:t>6.2.4.2</w:t>
      </w:r>
      <w:r>
        <w:rPr>
          <w:rFonts w:asciiTheme="minorHAnsi" w:eastAsiaTheme="minorEastAsia" w:hAnsiTheme="minorHAnsi" w:cstheme="minorBidi"/>
          <w:sz w:val="22"/>
          <w:szCs w:val="22"/>
          <w:lang w:eastAsia="en-GB"/>
        </w:rPr>
        <w:tab/>
      </w:r>
      <w:r w:rsidRPr="007A7203">
        <w:rPr>
          <w:lang w:val="en-US"/>
        </w:rPr>
        <w:t>Server procedure</w:t>
      </w:r>
      <w:r>
        <w:tab/>
      </w:r>
      <w:r>
        <w:fldChar w:fldCharType="begin" w:fldLock="1"/>
      </w:r>
      <w:r>
        <w:instrText xml:space="preserve"> PAGEREF _Toc51932938 \h </w:instrText>
      </w:r>
      <w:r>
        <w:fldChar w:fldCharType="separate"/>
      </w:r>
      <w:r>
        <w:t>1</w:t>
      </w:r>
      <w:r>
        <w:fldChar w:fldCharType="end"/>
      </w:r>
    </w:p>
    <w:p w14:paraId="0F51BC9F" w14:textId="2037B910" w:rsidR="00AB1A5A" w:rsidRDefault="00AB1A5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7A7203">
        <w:rPr>
          <w:rFonts w:cs="Arial"/>
        </w:rPr>
        <w:t>procedure</w:t>
      </w:r>
      <w:r>
        <w:tab/>
      </w:r>
      <w:r>
        <w:fldChar w:fldCharType="begin" w:fldLock="1"/>
      </w:r>
      <w:r>
        <w:instrText xml:space="preserve"> PAGEREF _Toc51932939 \h </w:instrText>
      </w:r>
      <w:r>
        <w:fldChar w:fldCharType="separate"/>
      </w:r>
      <w:r>
        <w:t>1</w:t>
      </w:r>
      <w:r>
        <w:fldChar w:fldCharType="end"/>
      </w:r>
    </w:p>
    <w:p w14:paraId="4DBDDC87" w14:textId="1AD47E2A" w:rsidR="00AB1A5A" w:rsidRDefault="00AB1A5A">
      <w:pPr>
        <w:pStyle w:val="TOC4"/>
        <w:rPr>
          <w:rFonts w:asciiTheme="minorHAnsi" w:eastAsiaTheme="minorEastAsia" w:hAnsiTheme="minorHAnsi" w:cstheme="minorBidi"/>
          <w:sz w:val="22"/>
          <w:szCs w:val="22"/>
          <w:lang w:eastAsia="en-GB"/>
        </w:rPr>
      </w:pPr>
      <w:r w:rsidRPr="007A7203">
        <w:rPr>
          <w:lang w:val="en-US"/>
        </w:rPr>
        <w:t>6.2.5.1</w:t>
      </w:r>
      <w:r>
        <w:rPr>
          <w:rFonts w:asciiTheme="minorHAnsi" w:eastAsiaTheme="minorEastAsia" w:hAnsiTheme="minorHAnsi" w:cstheme="minorBidi"/>
          <w:sz w:val="22"/>
          <w:szCs w:val="22"/>
          <w:lang w:eastAsia="en-GB"/>
        </w:rPr>
        <w:tab/>
      </w:r>
      <w:r w:rsidRPr="007A7203">
        <w:rPr>
          <w:lang w:val="en-US"/>
        </w:rPr>
        <w:t>Update group configuration</w:t>
      </w:r>
      <w:r>
        <w:tab/>
      </w:r>
      <w:r>
        <w:fldChar w:fldCharType="begin" w:fldLock="1"/>
      </w:r>
      <w:r>
        <w:instrText xml:space="preserve"> PAGEREF _Toc51932940 \h </w:instrText>
      </w:r>
      <w:r>
        <w:fldChar w:fldCharType="separate"/>
      </w:r>
      <w:r>
        <w:t>1</w:t>
      </w:r>
      <w:r>
        <w:fldChar w:fldCharType="end"/>
      </w:r>
    </w:p>
    <w:p w14:paraId="07C20CCD" w14:textId="69C48F4C" w:rsidR="00AB1A5A" w:rsidRDefault="00AB1A5A">
      <w:pPr>
        <w:pStyle w:val="TOC5"/>
        <w:rPr>
          <w:rFonts w:asciiTheme="minorHAnsi" w:eastAsiaTheme="minorEastAsia" w:hAnsiTheme="minorHAnsi" w:cstheme="minorBidi"/>
          <w:sz w:val="22"/>
          <w:szCs w:val="22"/>
          <w:lang w:eastAsia="en-GB"/>
        </w:rPr>
      </w:pPr>
      <w:r w:rsidRPr="007A7203">
        <w:rPr>
          <w:lang w:val="en-US"/>
        </w:rPr>
        <w:t>6.2.5.1.1</w:t>
      </w:r>
      <w:r>
        <w:rPr>
          <w:rFonts w:asciiTheme="minorHAnsi" w:eastAsiaTheme="minorEastAsia" w:hAnsiTheme="minorHAnsi" w:cstheme="minorBidi"/>
          <w:sz w:val="22"/>
          <w:szCs w:val="22"/>
          <w:lang w:eastAsia="en-GB"/>
        </w:rPr>
        <w:tab/>
      </w:r>
      <w:r w:rsidRPr="007A7203">
        <w:rPr>
          <w:lang w:val="en-US"/>
        </w:rPr>
        <w:t>Client procedure</w:t>
      </w:r>
      <w:r>
        <w:tab/>
      </w:r>
      <w:r>
        <w:fldChar w:fldCharType="begin" w:fldLock="1"/>
      </w:r>
      <w:r>
        <w:instrText xml:space="preserve"> PAGEREF _Toc51932941 \h </w:instrText>
      </w:r>
      <w:r>
        <w:fldChar w:fldCharType="separate"/>
      </w:r>
      <w:r>
        <w:t>1</w:t>
      </w:r>
      <w:r>
        <w:fldChar w:fldCharType="end"/>
      </w:r>
    </w:p>
    <w:p w14:paraId="3A71BB36" w14:textId="3D7A1B31" w:rsidR="00AB1A5A" w:rsidRDefault="00AB1A5A">
      <w:pPr>
        <w:pStyle w:val="TOC5"/>
        <w:rPr>
          <w:rFonts w:asciiTheme="minorHAnsi" w:eastAsiaTheme="minorEastAsia" w:hAnsiTheme="minorHAnsi" w:cstheme="minorBidi"/>
          <w:sz w:val="22"/>
          <w:szCs w:val="22"/>
          <w:lang w:eastAsia="en-GB"/>
        </w:rPr>
      </w:pPr>
      <w:r w:rsidRPr="007A7203">
        <w:rPr>
          <w:lang w:val="en-US"/>
        </w:rPr>
        <w:t>6.2.5.1.2</w:t>
      </w:r>
      <w:r>
        <w:rPr>
          <w:rFonts w:asciiTheme="minorHAnsi" w:eastAsiaTheme="minorEastAsia" w:hAnsiTheme="minorHAnsi" w:cstheme="minorBidi"/>
          <w:sz w:val="22"/>
          <w:szCs w:val="22"/>
          <w:lang w:eastAsia="en-GB"/>
        </w:rPr>
        <w:tab/>
      </w:r>
      <w:r w:rsidRPr="007A7203">
        <w:rPr>
          <w:lang w:val="en-US"/>
        </w:rPr>
        <w:t>Server procedure</w:t>
      </w:r>
      <w:r>
        <w:tab/>
      </w:r>
      <w:r>
        <w:fldChar w:fldCharType="begin" w:fldLock="1"/>
      </w:r>
      <w:r>
        <w:instrText xml:space="preserve"> PAGEREF _Toc51932942 \h </w:instrText>
      </w:r>
      <w:r>
        <w:fldChar w:fldCharType="separate"/>
      </w:r>
      <w:r>
        <w:t>1</w:t>
      </w:r>
      <w:r>
        <w:fldChar w:fldCharType="end"/>
      </w:r>
    </w:p>
    <w:p w14:paraId="3827DCEF" w14:textId="7C5485AC" w:rsidR="00AB1A5A" w:rsidRDefault="00AB1A5A">
      <w:pPr>
        <w:pStyle w:val="TOC4"/>
        <w:rPr>
          <w:rFonts w:asciiTheme="minorHAnsi" w:eastAsiaTheme="minorEastAsia" w:hAnsiTheme="minorHAnsi" w:cstheme="minorBidi"/>
          <w:sz w:val="22"/>
          <w:szCs w:val="22"/>
          <w:lang w:eastAsia="en-GB"/>
        </w:rPr>
      </w:pPr>
      <w:r w:rsidRPr="007A7203">
        <w:rPr>
          <w:lang w:val="en-US"/>
        </w:rPr>
        <w:t>6.2.5.2</w:t>
      </w:r>
      <w:r>
        <w:rPr>
          <w:rFonts w:asciiTheme="minorHAnsi" w:eastAsiaTheme="minorEastAsia" w:hAnsiTheme="minorHAnsi" w:cstheme="minorBidi"/>
          <w:sz w:val="22"/>
          <w:szCs w:val="22"/>
          <w:lang w:eastAsia="en-GB"/>
        </w:rPr>
        <w:tab/>
      </w:r>
      <w:r w:rsidRPr="007A7203">
        <w:rPr>
          <w:lang w:val="en-US"/>
        </w:rPr>
        <w:t>Retrieve group document</w:t>
      </w:r>
      <w:r>
        <w:tab/>
      </w:r>
      <w:r>
        <w:fldChar w:fldCharType="begin" w:fldLock="1"/>
      </w:r>
      <w:r>
        <w:instrText xml:space="preserve"> PAGEREF _Toc51932943 \h </w:instrText>
      </w:r>
      <w:r>
        <w:fldChar w:fldCharType="separate"/>
      </w:r>
      <w:r>
        <w:t>1</w:t>
      </w:r>
      <w:r>
        <w:fldChar w:fldCharType="end"/>
      </w:r>
    </w:p>
    <w:p w14:paraId="6C53A040" w14:textId="309E7D58" w:rsidR="00AB1A5A" w:rsidRDefault="00AB1A5A">
      <w:pPr>
        <w:pStyle w:val="TOC5"/>
        <w:rPr>
          <w:rFonts w:asciiTheme="minorHAnsi" w:eastAsiaTheme="minorEastAsia" w:hAnsiTheme="minorHAnsi" w:cstheme="minorBidi"/>
          <w:sz w:val="22"/>
          <w:szCs w:val="22"/>
          <w:lang w:eastAsia="en-GB"/>
        </w:rPr>
      </w:pPr>
      <w:r w:rsidRPr="007A7203">
        <w:rPr>
          <w:lang w:val="en-US"/>
        </w:rPr>
        <w:t>6.2.5.2.1</w:t>
      </w:r>
      <w:r>
        <w:rPr>
          <w:rFonts w:asciiTheme="minorHAnsi" w:eastAsiaTheme="minorEastAsia" w:hAnsiTheme="minorHAnsi" w:cstheme="minorBidi"/>
          <w:sz w:val="22"/>
          <w:szCs w:val="22"/>
          <w:lang w:eastAsia="en-GB"/>
        </w:rPr>
        <w:tab/>
      </w:r>
      <w:r w:rsidRPr="007A7203">
        <w:rPr>
          <w:lang w:val="en-US"/>
        </w:rPr>
        <w:t>Client procedure</w:t>
      </w:r>
      <w:r>
        <w:tab/>
      </w:r>
      <w:r>
        <w:fldChar w:fldCharType="begin" w:fldLock="1"/>
      </w:r>
      <w:r>
        <w:instrText xml:space="preserve"> PAGEREF _Toc51932944 \h </w:instrText>
      </w:r>
      <w:r>
        <w:fldChar w:fldCharType="separate"/>
      </w:r>
      <w:r>
        <w:t>1</w:t>
      </w:r>
      <w:r>
        <w:fldChar w:fldCharType="end"/>
      </w:r>
    </w:p>
    <w:p w14:paraId="5F37B8E0" w14:textId="69C9B7B2" w:rsidR="00AB1A5A" w:rsidRDefault="00AB1A5A">
      <w:pPr>
        <w:pStyle w:val="TOC5"/>
        <w:rPr>
          <w:rFonts w:asciiTheme="minorHAnsi" w:eastAsiaTheme="minorEastAsia" w:hAnsiTheme="minorHAnsi" w:cstheme="minorBidi"/>
          <w:sz w:val="22"/>
          <w:szCs w:val="22"/>
          <w:lang w:eastAsia="en-GB"/>
        </w:rPr>
      </w:pPr>
      <w:r w:rsidRPr="007A7203">
        <w:rPr>
          <w:lang w:val="en-US"/>
        </w:rPr>
        <w:t>6.2.5.2.2</w:t>
      </w:r>
      <w:r>
        <w:rPr>
          <w:rFonts w:asciiTheme="minorHAnsi" w:eastAsiaTheme="minorEastAsia" w:hAnsiTheme="minorHAnsi" w:cstheme="minorBidi"/>
          <w:sz w:val="22"/>
          <w:szCs w:val="22"/>
          <w:lang w:eastAsia="en-GB"/>
        </w:rPr>
        <w:tab/>
      </w:r>
      <w:r w:rsidRPr="007A7203">
        <w:rPr>
          <w:lang w:val="en-US"/>
        </w:rPr>
        <w:t>Server procedure</w:t>
      </w:r>
      <w:r>
        <w:tab/>
      </w:r>
      <w:r>
        <w:fldChar w:fldCharType="begin" w:fldLock="1"/>
      </w:r>
      <w:r>
        <w:instrText xml:space="preserve"> PAGEREF _Toc51932945 \h </w:instrText>
      </w:r>
      <w:r>
        <w:fldChar w:fldCharType="separate"/>
      </w:r>
      <w:r>
        <w:t>1</w:t>
      </w:r>
      <w:r>
        <w:fldChar w:fldCharType="end"/>
      </w:r>
    </w:p>
    <w:p w14:paraId="77BC4C81" w14:textId="4537C3C4" w:rsidR="00AB1A5A" w:rsidRDefault="00AB1A5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7A7203">
        <w:rPr>
          <w:rFonts w:cs="Arial"/>
        </w:rPr>
        <w:t>procedure</w:t>
      </w:r>
      <w:r>
        <w:tab/>
      </w:r>
      <w:r>
        <w:fldChar w:fldCharType="begin" w:fldLock="1"/>
      </w:r>
      <w:r>
        <w:instrText xml:space="preserve"> PAGEREF _Toc51932946 \h </w:instrText>
      </w:r>
      <w:r>
        <w:fldChar w:fldCharType="separate"/>
      </w:r>
      <w:r>
        <w:t>1</w:t>
      </w:r>
      <w:r>
        <w:fldChar w:fldCharType="end"/>
      </w:r>
    </w:p>
    <w:p w14:paraId="0DCFD69F" w14:textId="35DC78DF" w:rsidR="00AB1A5A" w:rsidRDefault="00AB1A5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_Toc51932947 \h </w:instrText>
      </w:r>
      <w:r>
        <w:fldChar w:fldCharType="separate"/>
      </w:r>
      <w:r>
        <w:t>1</w:t>
      </w:r>
      <w:r>
        <w:fldChar w:fldCharType="end"/>
      </w:r>
    </w:p>
    <w:p w14:paraId="796938A5" w14:textId="33B0CEC9" w:rsidR="00AB1A5A" w:rsidRDefault="00AB1A5A">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_Toc51932948 \h </w:instrText>
      </w:r>
      <w:r>
        <w:fldChar w:fldCharType="separate"/>
      </w:r>
      <w:r>
        <w:t>1</w:t>
      </w:r>
      <w:r>
        <w:fldChar w:fldCharType="end"/>
      </w:r>
    </w:p>
    <w:p w14:paraId="54AF1C8F" w14:textId="32470434" w:rsidR="00AB1A5A" w:rsidRDefault="00AB1A5A">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7A7203">
        <w:rPr>
          <w:rFonts w:cs="Arial"/>
        </w:rPr>
        <w:t>procedure</w:t>
      </w:r>
      <w:r>
        <w:tab/>
      </w:r>
      <w:r>
        <w:fldChar w:fldCharType="begin" w:fldLock="1"/>
      </w:r>
      <w:r>
        <w:instrText xml:space="preserve"> PAGEREF _Toc51932949 \h </w:instrText>
      </w:r>
      <w:r>
        <w:fldChar w:fldCharType="separate"/>
      </w:r>
      <w:r>
        <w:t>1</w:t>
      </w:r>
      <w:r>
        <w:fldChar w:fldCharType="end"/>
      </w:r>
    </w:p>
    <w:p w14:paraId="5CE77549" w14:textId="6D4B0C9B" w:rsidR="00AB1A5A" w:rsidRDefault="00AB1A5A">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_Toc51932950 \h </w:instrText>
      </w:r>
      <w:r>
        <w:fldChar w:fldCharType="separate"/>
      </w:r>
      <w:r>
        <w:t>1</w:t>
      </w:r>
      <w:r>
        <w:fldChar w:fldCharType="end"/>
      </w:r>
    </w:p>
    <w:p w14:paraId="368B5B78" w14:textId="00F0A93A" w:rsidR="00AB1A5A" w:rsidRDefault="00AB1A5A">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_Toc51932951 \h </w:instrText>
      </w:r>
      <w:r>
        <w:fldChar w:fldCharType="separate"/>
      </w:r>
      <w:r>
        <w:t>1</w:t>
      </w:r>
      <w:r>
        <w:fldChar w:fldCharType="end"/>
      </w:r>
    </w:p>
    <w:p w14:paraId="1B40DE4B" w14:textId="69D412C9" w:rsidR="00AB1A5A" w:rsidRDefault="00AB1A5A">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_Toc51932952 \h </w:instrText>
      </w:r>
      <w:r>
        <w:fldChar w:fldCharType="separate"/>
      </w:r>
      <w:r>
        <w:t>1</w:t>
      </w:r>
      <w:r>
        <w:fldChar w:fldCharType="end"/>
      </w:r>
    </w:p>
    <w:p w14:paraId="229C929A" w14:textId="3E2EBDC0" w:rsidR="00AB1A5A" w:rsidRDefault="00AB1A5A">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_Toc51932953 \h </w:instrText>
      </w:r>
      <w:r>
        <w:fldChar w:fldCharType="separate"/>
      </w:r>
      <w:r>
        <w:t>1</w:t>
      </w:r>
      <w:r>
        <w:fldChar w:fldCharType="end"/>
      </w:r>
    </w:p>
    <w:p w14:paraId="6BB0EFFD" w14:textId="1840559D" w:rsidR="00AB1A5A" w:rsidRDefault="00AB1A5A">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_Toc51932954 \h </w:instrText>
      </w:r>
      <w:r>
        <w:fldChar w:fldCharType="separate"/>
      </w:r>
      <w:r>
        <w:t>1</w:t>
      </w:r>
      <w:r>
        <w:fldChar w:fldCharType="end"/>
      </w:r>
    </w:p>
    <w:p w14:paraId="7DF3B923" w14:textId="1A710E87" w:rsidR="00AB1A5A" w:rsidRDefault="00AB1A5A">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_Toc51932955 \h </w:instrText>
      </w:r>
      <w:r>
        <w:fldChar w:fldCharType="separate"/>
      </w:r>
      <w:r>
        <w:t>1</w:t>
      </w:r>
      <w:r>
        <w:fldChar w:fldCharType="end"/>
      </w:r>
    </w:p>
    <w:p w14:paraId="0A127A37" w14:textId="7DE0C93A" w:rsidR="00AB1A5A" w:rsidRDefault="00AB1A5A">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_Toc51932956 \h </w:instrText>
      </w:r>
      <w:r>
        <w:fldChar w:fldCharType="separate"/>
      </w:r>
      <w:r>
        <w:t>1</w:t>
      </w:r>
      <w:r>
        <w:fldChar w:fldCharType="end"/>
      </w:r>
    </w:p>
    <w:p w14:paraId="01E74542" w14:textId="5EC3F4EA" w:rsidR="00AB1A5A" w:rsidRDefault="00AB1A5A">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7A7203">
        <w:rPr>
          <w:rFonts w:cs="Arial"/>
        </w:rPr>
        <w:t>procedure</w:t>
      </w:r>
      <w:r>
        <w:tab/>
      </w:r>
      <w:r>
        <w:fldChar w:fldCharType="begin" w:fldLock="1"/>
      </w:r>
      <w:r>
        <w:instrText xml:space="preserve"> PAGEREF _Toc51932957 \h </w:instrText>
      </w:r>
      <w:r>
        <w:fldChar w:fldCharType="separate"/>
      </w:r>
      <w:r>
        <w:t>1</w:t>
      </w:r>
      <w:r>
        <w:fldChar w:fldCharType="end"/>
      </w:r>
    </w:p>
    <w:p w14:paraId="2058AE13" w14:textId="13FEB262" w:rsidR="00AB1A5A" w:rsidRDefault="00AB1A5A">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_Toc51932958 \h </w:instrText>
      </w:r>
      <w:r>
        <w:fldChar w:fldCharType="separate"/>
      </w:r>
      <w:r>
        <w:t>1</w:t>
      </w:r>
      <w:r>
        <w:fldChar w:fldCharType="end"/>
      </w:r>
    </w:p>
    <w:p w14:paraId="051AD21F" w14:textId="09D3612B" w:rsidR="00AB1A5A" w:rsidRDefault="00AB1A5A">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_Toc51932959 \h </w:instrText>
      </w:r>
      <w:r>
        <w:fldChar w:fldCharType="separate"/>
      </w:r>
      <w:r>
        <w:t>1</w:t>
      </w:r>
      <w:r>
        <w:fldChar w:fldCharType="end"/>
      </w:r>
    </w:p>
    <w:p w14:paraId="70FB90C1" w14:textId="56745457" w:rsidR="00AB1A5A" w:rsidRDefault="00AB1A5A">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_Toc51932960 \h </w:instrText>
      </w:r>
      <w:r>
        <w:fldChar w:fldCharType="separate"/>
      </w:r>
      <w:r>
        <w:t>1</w:t>
      </w:r>
      <w:r>
        <w:fldChar w:fldCharType="end"/>
      </w:r>
    </w:p>
    <w:p w14:paraId="7DED1D5E" w14:textId="07884C74" w:rsidR="00AB1A5A" w:rsidRDefault="00AB1A5A">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_Toc51932961 \h </w:instrText>
      </w:r>
      <w:r>
        <w:fldChar w:fldCharType="separate"/>
      </w:r>
      <w:r>
        <w:t>1</w:t>
      </w:r>
      <w:r>
        <w:fldChar w:fldCharType="end"/>
      </w:r>
    </w:p>
    <w:p w14:paraId="0C8C96AA" w14:textId="62659430" w:rsidR="00AB1A5A" w:rsidRDefault="00AB1A5A">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_Toc51932962 \h </w:instrText>
      </w:r>
      <w:r>
        <w:fldChar w:fldCharType="separate"/>
      </w:r>
      <w:r>
        <w:t>1</w:t>
      </w:r>
      <w:r>
        <w:fldChar w:fldCharType="end"/>
      </w:r>
    </w:p>
    <w:p w14:paraId="087CA073" w14:textId="1AD3C6E8" w:rsidR="00AB1A5A" w:rsidRDefault="00AB1A5A">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_Toc51932963 \h </w:instrText>
      </w:r>
      <w:r>
        <w:fldChar w:fldCharType="separate"/>
      </w:r>
      <w:r>
        <w:t>1</w:t>
      </w:r>
      <w:r>
        <w:fldChar w:fldCharType="end"/>
      </w:r>
    </w:p>
    <w:p w14:paraId="30240118" w14:textId="7E34E08D" w:rsidR="00AB1A5A" w:rsidRDefault="00AB1A5A">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_Toc51932964 \h </w:instrText>
      </w:r>
      <w:r>
        <w:fldChar w:fldCharType="separate"/>
      </w:r>
      <w:r>
        <w:t>1</w:t>
      </w:r>
      <w:r>
        <w:fldChar w:fldCharType="end"/>
      </w:r>
    </w:p>
    <w:p w14:paraId="704ABABA" w14:textId="57AB6D13" w:rsidR="00AB1A5A" w:rsidRDefault="00AB1A5A">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_Toc51932965 \h </w:instrText>
      </w:r>
      <w:r>
        <w:fldChar w:fldCharType="separate"/>
      </w:r>
      <w:r>
        <w:t>1</w:t>
      </w:r>
      <w:r>
        <w:fldChar w:fldCharType="end"/>
      </w:r>
    </w:p>
    <w:p w14:paraId="7DEA5692" w14:textId="016CC1C6" w:rsidR="00AB1A5A" w:rsidRDefault="00AB1A5A">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_Toc51932966 \h </w:instrText>
      </w:r>
      <w:r>
        <w:fldChar w:fldCharType="separate"/>
      </w:r>
      <w:r>
        <w:t>1</w:t>
      </w:r>
      <w:r>
        <w:fldChar w:fldCharType="end"/>
      </w:r>
    </w:p>
    <w:p w14:paraId="2208198D" w14:textId="5DBA746D" w:rsidR="00AB1A5A" w:rsidRDefault="00AB1A5A">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_Toc51932967 \h </w:instrText>
      </w:r>
      <w:r>
        <w:fldChar w:fldCharType="separate"/>
      </w:r>
      <w:r>
        <w:t>1</w:t>
      </w:r>
      <w:r>
        <w:fldChar w:fldCharType="end"/>
      </w:r>
    </w:p>
    <w:p w14:paraId="2BC8E91A" w14:textId="4BA6F0A9" w:rsidR="00AB1A5A" w:rsidRDefault="00AB1A5A">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_Toc51932968 \h </w:instrText>
      </w:r>
      <w:r>
        <w:fldChar w:fldCharType="separate"/>
      </w:r>
      <w:r>
        <w:t>1</w:t>
      </w:r>
      <w:r>
        <w:fldChar w:fldCharType="end"/>
      </w:r>
    </w:p>
    <w:p w14:paraId="55A34ABC" w14:textId="568B1C26" w:rsidR="00AB1A5A" w:rsidRDefault="00AB1A5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_Toc51932969 \h </w:instrText>
      </w:r>
      <w:r>
        <w:fldChar w:fldCharType="separate"/>
      </w:r>
      <w:r>
        <w:t>1</w:t>
      </w:r>
      <w:r>
        <w:fldChar w:fldCharType="end"/>
      </w:r>
    </w:p>
    <w:p w14:paraId="7476E24A" w14:textId="534A4D3D" w:rsidR="00AB1A5A" w:rsidRDefault="00AB1A5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_Toc51932970 \h </w:instrText>
      </w:r>
      <w:r>
        <w:fldChar w:fldCharType="separate"/>
      </w:r>
      <w:r>
        <w:t>1</w:t>
      </w:r>
      <w:r>
        <w:fldChar w:fldCharType="end"/>
      </w:r>
    </w:p>
    <w:p w14:paraId="0FD4227A" w14:textId="231E18E7" w:rsidR="00AB1A5A" w:rsidRDefault="00AB1A5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_Toc51932971 \h </w:instrText>
      </w:r>
      <w:r>
        <w:fldChar w:fldCharType="separate"/>
      </w:r>
      <w:r>
        <w:t>1</w:t>
      </w:r>
      <w:r>
        <w:fldChar w:fldCharType="end"/>
      </w:r>
    </w:p>
    <w:p w14:paraId="583B63E2" w14:textId="0B79B5FF" w:rsidR="00AB1A5A" w:rsidRDefault="00AB1A5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_Toc51932972 \h </w:instrText>
      </w:r>
      <w:r>
        <w:fldChar w:fldCharType="separate"/>
      </w:r>
      <w:r>
        <w:t>1</w:t>
      </w:r>
      <w:r>
        <w:fldChar w:fldCharType="end"/>
      </w:r>
    </w:p>
    <w:p w14:paraId="7973AC77" w14:textId="742581A9" w:rsidR="00AB1A5A" w:rsidRDefault="00AB1A5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_Toc51932973 \h </w:instrText>
      </w:r>
      <w:r>
        <w:fldChar w:fldCharType="separate"/>
      </w:r>
      <w:r>
        <w:t>1</w:t>
      </w:r>
      <w:r>
        <w:fldChar w:fldCharType="end"/>
      </w:r>
    </w:p>
    <w:p w14:paraId="65AC497D" w14:textId="78CD72AC" w:rsidR="00AB1A5A" w:rsidRDefault="00AB1A5A">
      <w:pPr>
        <w:pStyle w:val="TOC2"/>
        <w:rPr>
          <w:rFonts w:asciiTheme="minorHAnsi" w:eastAsiaTheme="minorEastAsia" w:hAnsiTheme="minorHAnsi" w:cstheme="minorBidi"/>
          <w:sz w:val="22"/>
          <w:szCs w:val="22"/>
          <w:lang w:eastAsia="en-GB"/>
        </w:rPr>
      </w:pPr>
      <w:r w:rsidRPr="007A7203">
        <w:rPr>
          <w:lang w:val="en-US"/>
        </w:rPr>
        <w:t>7.4</w:t>
      </w:r>
      <w:r>
        <w:rPr>
          <w:rFonts w:asciiTheme="minorHAnsi" w:eastAsiaTheme="minorEastAsia" w:hAnsiTheme="minorHAnsi" w:cstheme="minorBidi"/>
          <w:sz w:val="22"/>
          <w:szCs w:val="22"/>
          <w:lang w:eastAsia="en-GB"/>
        </w:rPr>
        <w:tab/>
      </w:r>
      <w:r w:rsidRPr="007A7203">
        <w:rPr>
          <w:lang w:val="en-US"/>
        </w:rPr>
        <w:t>XML Schema</w:t>
      </w:r>
      <w:r>
        <w:tab/>
      </w:r>
      <w:r>
        <w:fldChar w:fldCharType="begin" w:fldLock="1"/>
      </w:r>
      <w:r>
        <w:instrText xml:space="preserve"> PAGEREF _Toc51932974 \h </w:instrText>
      </w:r>
      <w:r>
        <w:fldChar w:fldCharType="separate"/>
      </w:r>
      <w:r>
        <w:t>1</w:t>
      </w:r>
      <w:r>
        <w:fldChar w:fldCharType="end"/>
      </w:r>
    </w:p>
    <w:p w14:paraId="1D8C2EC8" w14:textId="54809E08" w:rsidR="00AB1A5A" w:rsidRDefault="00AB1A5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_Toc51932975 \h </w:instrText>
      </w:r>
      <w:r>
        <w:fldChar w:fldCharType="separate"/>
      </w:r>
      <w:r>
        <w:t>1</w:t>
      </w:r>
      <w:r>
        <w:fldChar w:fldCharType="end"/>
      </w:r>
    </w:p>
    <w:p w14:paraId="25EB777D" w14:textId="7CE6F5CA" w:rsidR="00AB1A5A" w:rsidRDefault="00AB1A5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_Toc51932976 \h </w:instrText>
      </w:r>
      <w:r>
        <w:fldChar w:fldCharType="separate"/>
      </w:r>
      <w:r>
        <w:t>1</w:t>
      </w:r>
      <w:r>
        <w:fldChar w:fldCharType="end"/>
      </w:r>
    </w:p>
    <w:p w14:paraId="5553BF2A" w14:textId="3145FF3D" w:rsidR="00AB1A5A" w:rsidRDefault="00AB1A5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_Toc51932977 \h </w:instrText>
      </w:r>
      <w:r>
        <w:fldChar w:fldCharType="separate"/>
      </w:r>
      <w:r>
        <w:t>1</w:t>
      </w:r>
      <w:r>
        <w:fldChar w:fldCharType="end"/>
      </w:r>
    </w:p>
    <w:p w14:paraId="08D99669" w14:textId="52B4246F" w:rsidR="00AB1A5A" w:rsidRDefault="00AB1A5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_Toc51932978 \h </w:instrText>
      </w:r>
      <w:r>
        <w:fldChar w:fldCharType="separate"/>
      </w:r>
      <w:r>
        <w:t>1</w:t>
      </w:r>
      <w:r>
        <w:fldChar w:fldCharType="end"/>
      </w:r>
    </w:p>
    <w:p w14:paraId="1E6C000E" w14:textId="6D4E539E" w:rsidR="00AB1A5A" w:rsidRDefault="00AB1A5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_Toc51932979 \h </w:instrText>
      </w:r>
      <w:r>
        <w:fldChar w:fldCharType="separate"/>
      </w:r>
      <w:r>
        <w:t>1</w:t>
      </w:r>
      <w:r>
        <w:fldChar w:fldCharType="end"/>
      </w:r>
    </w:p>
    <w:p w14:paraId="304ADE9F" w14:textId="7102097F" w:rsidR="00AB1A5A" w:rsidRDefault="00AB1A5A">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_Toc51932980 \h </w:instrText>
      </w:r>
      <w:r>
        <w:fldChar w:fldCharType="separate"/>
      </w:r>
      <w:r>
        <w:t>1</w:t>
      </w:r>
      <w:r>
        <w:fldChar w:fldCharType="end"/>
      </w:r>
    </w:p>
    <w:p w14:paraId="434B42D1" w14:textId="652E7AB8" w:rsidR="00AB1A5A" w:rsidRDefault="00AB1A5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_Toc51932981 \h </w:instrText>
      </w:r>
      <w:r>
        <w:fldChar w:fldCharType="separate"/>
      </w:r>
      <w:r>
        <w:t>1</w:t>
      </w:r>
      <w:r>
        <w:fldChar w:fldCharType="end"/>
      </w:r>
    </w:p>
    <w:p w14:paraId="394F2996" w14:textId="627F5A0F" w:rsidR="00AB1A5A" w:rsidRDefault="00AB1A5A">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_Toc51932982 \h </w:instrText>
      </w:r>
      <w:r>
        <w:fldChar w:fldCharType="separate"/>
      </w:r>
      <w:r>
        <w:t>1</w:t>
      </w:r>
      <w:r>
        <w:fldChar w:fldCharType="end"/>
      </w:r>
    </w:p>
    <w:p w14:paraId="2CFB3B48" w14:textId="57EEFCC5" w:rsidR="00AB1A5A" w:rsidRDefault="00AB1A5A">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_Toc51932983 \h </w:instrText>
      </w:r>
      <w:r>
        <w:fldChar w:fldCharType="separate"/>
      </w:r>
      <w:r>
        <w:t>1</w:t>
      </w:r>
      <w:r>
        <w:fldChar w:fldCharType="end"/>
      </w:r>
    </w:p>
    <w:p w14:paraId="3D1E0030" w14:textId="6564A862" w:rsidR="00AB1A5A" w:rsidRDefault="00AB1A5A">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_Toc51932984 \h </w:instrText>
      </w:r>
      <w:r>
        <w:fldChar w:fldCharType="separate"/>
      </w:r>
      <w:r>
        <w:t>1</w:t>
      </w:r>
      <w:r>
        <w:fldChar w:fldCharType="end"/>
      </w:r>
    </w:p>
    <w:p w14:paraId="42FA12C5" w14:textId="291218DE" w:rsidR="00AB1A5A" w:rsidRDefault="00AB1A5A">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_Toc51932985 \h </w:instrText>
      </w:r>
      <w:r>
        <w:fldChar w:fldCharType="separate"/>
      </w:r>
      <w:r>
        <w:t>1</w:t>
      </w:r>
      <w:r>
        <w:fldChar w:fldCharType="end"/>
      </w:r>
    </w:p>
    <w:p w14:paraId="0EAEE789" w14:textId="7B44DB34" w:rsidR="00AB1A5A" w:rsidRDefault="00AB1A5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_Toc51932986 \h </w:instrText>
      </w:r>
      <w:r>
        <w:fldChar w:fldCharType="separate"/>
      </w:r>
      <w:r>
        <w:t>1</w:t>
      </w:r>
      <w:r>
        <w:fldChar w:fldCharType="end"/>
      </w:r>
    </w:p>
    <w:p w14:paraId="66F52FAF" w14:textId="53E5F68E" w:rsidR="00AB1A5A" w:rsidRDefault="00AB1A5A">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_Toc51932987 \h </w:instrText>
      </w:r>
      <w:r>
        <w:fldChar w:fldCharType="separate"/>
      </w:r>
      <w:r>
        <w:t>1</w:t>
      </w:r>
      <w:r>
        <w:fldChar w:fldCharType="end"/>
      </w:r>
    </w:p>
    <w:p w14:paraId="67334043" w14:textId="6F9A6643" w:rsidR="00AB1A5A" w:rsidRDefault="00AB1A5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_Toc51932988 \h </w:instrText>
      </w:r>
      <w:r>
        <w:fldChar w:fldCharType="separate"/>
      </w:r>
      <w:r>
        <w:t>1</w:t>
      </w:r>
      <w:r>
        <w:fldChar w:fldCharType="end"/>
      </w:r>
    </w:p>
    <w:p w14:paraId="34353590" w14:textId="3DC7BF05" w:rsidR="00AB1A5A" w:rsidRDefault="00AB1A5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_Toc51932989 \h </w:instrText>
      </w:r>
      <w:r>
        <w:fldChar w:fldCharType="separate"/>
      </w:r>
      <w:r>
        <w:t>1</w:t>
      </w:r>
      <w:r>
        <w:fldChar w:fldCharType="end"/>
      </w:r>
    </w:p>
    <w:p w14:paraId="183841E2" w14:textId="7854AC60" w:rsidR="00080512" w:rsidRPr="004D3578" w:rsidRDefault="00AB1A5A">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5305658"/>
      <w:bookmarkStart w:id="19" w:name="_Toc26190234"/>
      <w:bookmarkStart w:id="20" w:name="_Toc26190827"/>
      <w:bookmarkStart w:id="21" w:name="_Toc34062131"/>
      <w:bookmarkStart w:id="22" w:name="_Toc34394572"/>
      <w:bookmarkStart w:id="23" w:name="_Toc45274376"/>
      <w:bookmarkStart w:id="24" w:name="_Toc51932915"/>
      <w:bookmarkEnd w:id="17"/>
      <w:r w:rsidRPr="004D3578">
        <w:t>Foreword</w:t>
      </w:r>
      <w:bookmarkEnd w:id="18"/>
      <w:bookmarkEnd w:id="19"/>
      <w:bookmarkEnd w:id="20"/>
      <w:bookmarkEnd w:id="21"/>
      <w:bookmarkEnd w:id="22"/>
      <w:bookmarkEnd w:id="23"/>
      <w:bookmarkEnd w:id="24"/>
    </w:p>
    <w:p w14:paraId="4172CD8B" w14:textId="77777777" w:rsidR="00080512" w:rsidRPr="004D3578" w:rsidRDefault="00080512">
      <w:r w:rsidRPr="004D3578">
        <w:t xml:space="preserve">This Technical </w:t>
      </w:r>
      <w:bookmarkStart w:id="25" w:name="spectype3"/>
      <w:r w:rsidRPr="002D33FF">
        <w:t>Specification</w:t>
      </w:r>
      <w:bookmarkEnd w:id="25"/>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6" w:name="introduction"/>
      <w:bookmarkEnd w:id="26"/>
      <w:r w:rsidRPr="004D3578">
        <w:br w:type="page"/>
      </w:r>
      <w:bookmarkStart w:id="27" w:name="scope"/>
      <w:bookmarkStart w:id="28" w:name="_Toc25305659"/>
      <w:bookmarkStart w:id="29" w:name="_Toc26190235"/>
      <w:bookmarkStart w:id="30" w:name="_Toc26190828"/>
      <w:bookmarkStart w:id="31" w:name="_Toc34062132"/>
      <w:bookmarkStart w:id="32" w:name="_Toc34394573"/>
      <w:bookmarkStart w:id="33" w:name="_Toc45274377"/>
      <w:bookmarkStart w:id="34" w:name="_Toc51932916"/>
      <w:bookmarkEnd w:id="27"/>
      <w:r w:rsidRPr="004D3578">
        <w:t>1</w:t>
      </w:r>
      <w:r w:rsidRPr="004D3578">
        <w:tab/>
        <w:t>Scope</w:t>
      </w:r>
      <w:bookmarkEnd w:id="28"/>
      <w:bookmarkEnd w:id="29"/>
      <w:bookmarkEnd w:id="30"/>
      <w:bookmarkEnd w:id="31"/>
      <w:bookmarkEnd w:id="32"/>
      <w:bookmarkEnd w:id="33"/>
      <w:bookmarkEnd w:id="34"/>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5" w:name="references"/>
      <w:bookmarkStart w:id="36" w:name="_Toc25305660"/>
      <w:bookmarkStart w:id="37" w:name="_Toc26190236"/>
      <w:bookmarkStart w:id="38" w:name="_Toc26190829"/>
      <w:bookmarkStart w:id="39" w:name="_Toc34062133"/>
      <w:bookmarkStart w:id="40" w:name="_Toc34394574"/>
      <w:bookmarkStart w:id="41" w:name="_Toc45274378"/>
      <w:bookmarkStart w:id="42" w:name="_Toc51932917"/>
      <w:bookmarkEnd w:id="35"/>
      <w:r w:rsidRPr="004D3578">
        <w:t>2</w:t>
      </w:r>
      <w:r w:rsidRPr="004D3578">
        <w:tab/>
        <w:t>References</w:t>
      </w:r>
      <w:bookmarkEnd w:id="36"/>
      <w:bookmarkEnd w:id="37"/>
      <w:bookmarkEnd w:id="38"/>
      <w:bookmarkEnd w:id="39"/>
      <w:bookmarkEnd w:id="40"/>
      <w:bookmarkEnd w:id="41"/>
      <w:bookmarkEnd w:id="42"/>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49" w:name="_Toc45274379"/>
      <w:bookmarkStart w:id="50" w:name="_Toc51932918"/>
      <w:r w:rsidRPr="004D3578">
        <w:t>3</w:t>
      </w:r>
      <w:r w:rsidRPr="004D3578">
        <w:tab/>
        <w:t>Definitions</w:t>
      </w:r>
      <w:r w:rsidR="00A74A9D">
        <w:t xml:space="preserve"> of terms</w:t>
      </w:r>
      <w:r w:rsidR="00602AEA">
        <w:t xml:space="preserve"> and abbreviations</w:t>
      </w:r>
      <w:bookmarkEnd w:id="44"/>
      <w:bookmarkEnd w:id="45"/>
      <w:bookmarkEnd w:id="46"/>
      <w:bookmarkEnd w:id="47"/>
      <w:bookmarkEnd w:id="48"/>
      <w:bookmarkEnd w:id="49"/>
      <w:bookmarkEnd w:id="50"/>
    </w:p>
    <w:p w14:paraId="5445D20C" w14:textId="77777777" w:rsidR="00080512" w:rsidRPr="004D3578" w:rsidRDefault="00080512">
      <w:pPr>
        <w:pStyle w:val="Heading2"/>
      </w:pPr>
      <w:bookmarkStart w:id="51" w:name="_Toc25305662"/>
      <w:bookmarkStart w:id="52" w:name="_Toc26190238"/>
      <w:bookmarkStart w:id="53" w:name="_Toc26190831"/>
      <w:bookmarkStart w:id="54" w:name="_Toc34062135"/>
      <w:bookmarkStart w:id="55" w:name="_Toc34394576"/>
      <w:bookmarkStart w:id="56" w:name="_Toc45274380"/>
      <w:bookmarkStart w:id="57" w:name="_Toc51932919"/>
      <w:r w:rsidRPr="004D3578">
        <w:t>3.1</w:t>
      </w:r>
      <w:r w:rsidRPr="004D3578">
        <w:tab/>
      </w:r>
      <w:r w:rsidR="002B6339">
        <w:t>Terms</w:t>
      </w:r>
      <w:bookmarkEnd w:id="51"/>
      <w:bookmarkEnd w:id="52"/>
      <w:bookmarkEnd w:id="53"/>
      <w:bookmarkEnd w:id="54"/>
      <w:bookmarkEnd w:id="55"/>
      <w:bookmarkEnd w:id="56"/>
      <w:bookmarkEnd w:id="57"/>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58" w:name="_Toc25305663"/>
      <w:bookmarkStart w:id="59" w:name="_Toc26190239"/>
      <w:bookmarkStart w:id="60" w:name="_Toc26190832"/>
      <w:bookmarkStart w:id="61" w:name="_Toc34062136"/>
      <w:bookmarkStart w:id="62" w:name="_Toc34394577"/>
      <w:bookmarkStart w:id="63" w:name="_Toc45274381"/>
      <w:bookmarkStart w:id="64" w:name="_Toc51932920"/>
      <w:r w:rsidRPr="004D3578">
        <w:t>3</w:t>
      </w:r>
      <w:r w:rsidR="0044495A">
        <w:t>.2</w:t>
      </w:r>
      <w:r w:rsidRPr="004D3578">
        <w:tab/>
        <w:t>Abbreviations</w:t>
      </w:r>
      <w:bookmarkEnd w:id="58"/>
      <w:bookmarkEnd w:id="59"/>
      <w:bookmarkEnd w:id="60"/>
      <w:bookmarkEnd w:id="61"/>
      <w:bookmarkEnd w:id="62"/>
      <w:bookmarkEnd w:id="63"/>
      <w:bookmarkEnd w:id="64"/>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65" w:name="_Toc25305664"/>
      <w:bookmarkStart w:id="66" w:name="_Toc26190240"/>
      <w:bookmarkStart w:id="67" w:name="_Toc26190833"/>
      <w:bookmarkStart w:id="68" w:name="_Toc34062137"/>
      <w:bookmarkStart w:id="69" w:name="_Toc34394578"/>
      <w:bookmarkStart w:id="70" w:name="_Toc45274382"/>
      <w:bookmarkStart w:id="71" w:name="_Toc51932921"/>
      <w:r>
        <w:t>4</w:t>
      </w:r>
      <w:r>
        <w:tab/>
        <w:t>General description</w:t>
      </w:r>
      <w:bookmarkEnd w:id="65"/>
      <w:bookmarkEnd w:id="66"/>
      <w:bookmarkEnd w:id="67"/>
      <w:bookmarkEnd w:id="68"/>
      <w:bookmarkEnd w:id="69"/>
      <w:bookmarkEnd w:id="70"/>
      <w:bookmarkEnd w:id="71"/>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72" w:name="_Toc25305665"/>
      <w:bookmarkStart w:id="73" w:name="_Toc26190241"/>
      <w:bookmarkStart w:id="74" w:name="_Toc26190834"/>
      <w:bookmarkStart w:id="75" w:name="_Toc34062138"/>
      <w:bookmarkStart w:id="76" w:name="_Toc34394579"/>
      <w:bookmarkStart w:id="77" w:name="_Toc45274383"/>
      <w:bookmarkStart w:id="78" w:name="_Toc51932922"/>
      <w:r>
        <w:t>5</w:t>
      </w:r>
      <w:r>
        <w:tab/>
        <w:t>Functional entities</w:t>
      </w:r>
      <w:bookmarkEnd w:id="72"/>
      <w:bookmarkEnd w:id="73"/>
      <w:bookmarkEnd w:id="74"/>
      <w:bookmarkEnd w:id="75"/>
      <w:bookmarkEnd w:id="76"/>
      <w:bookmarkEnd w:id="77"/>
      <w:bookmarkEnd w:id="78"/>
    </w:p>
    <w:p w14:paraId="7107E579" w14:textId="77777777" w:rsidR="00667763" w:rsidRDefault="00667763" w:rsidP="00667763">
      <w:pPr>
        <w:pStyle w:val="Heading2"/>
        <w:rPr>
          <w:noProof/>
          <w:lang w:val="en-US"/>
        </w:rPr>
      </w:pPr>
      <w:bookmarkStart w:id="79" w:name="_Toc25305666"/>
      <w:bookmarkStart w:id="80" w:name="_Toc26190242"/>
      <w:bookmarkStart w:id="81" w:name="_Toc26190835"/>
      <w:bookmarkStart w:id="82" w:name="_Toc34062139"/>
      <w:bookmarkStart w:id="83" w:name="_Toc34394580"/>
      <w:bookmarkStart w:id="84" w:name="_Toc45274384"/>
      <w:bookmarkStart w:id="85" w:name="_Toc51932923"/>
      <w:r>
        <w:rPr>
          <w:noProof/>
          <w:lang w:val="en-US"/>
        </w:rPr>
        <w:t>5.1</w:t>
      </w:r>
      <w:r>
        <w:rPr>
          <w:noProof/>
          <w:lang w:val="en-US"/>
        </w:rPr>
        <w:tab/>
        <w:t>SEAL group management client (SGM-C)</w:t>
      </w:r>
      <w:bookmarkEnd w:id="79"/>
      <w:bookmarkEnd w:id="80"/>
      <w:bookmarkEnd w:id="81"/>
      <w:bookmarkEnd w:id="82"/>
      <w:bookmarkEnd w:id="83"/>
      <w:bookmarkEnd w:id="84"/>
      <w:bookmarkEnd w:id="85"/>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86" w:name="_Toc25305667"/>
      <w:bookmarkStart w:id="87" w:name="_Toc26190243"/>
      <w:bookmarkStart w:id="88" w:name="_Toc26190836"/>
      <w:bookmarkStart w:id="89" w:name="_Toc34062140"/>
      <w:bookmarkStart w:id="90" w:name="_Toc34394581"/>
      <w:bookmarkStart w:id="91" w:name="_Toc45274385"/>
      <w:bookmarkStart w:id="92" w:name="_Toc51932924"/>
      <w:r>
        <w:rPr>
          <w:noProof/>
          <w:lang w:val="en-US"/>
        </w:rPr>
        <w:t>5.2</w:t>
      </w:r>
      <w:r>
        <w:rPr>
          <w:noProof/>
          <w:lang w:val="en-US"/>
        </w:rPr>
        <w:tab/>
        <w:t>SEAL group management server (SGM-S)</w:t>
      </w:r>
      <w:bookmarkEnd w:id="86"/>
      <w:bookmarkEnd w:id="87"/>
      <w:bookmarkEnd w:id="88"/>
      <w:bookmarkEnd w:id="89"/>
      <w:bookmarkEnd w:id="90"/>
      <w:bookmarkEnd w:id="91"/>
      <w:bookmarkEnd w:id="9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93" w:name="_Toc25305668"/>
      <w:bookmarkStart w:id="94" w:name="_Toc26190244"/>
      <w:bookmarkStart w:id="95" w:name="_Toc26190837"/>
      <w:bookmarkStart w:id="96" w:name="_Toc34062141"/>
      <w:bookmarkStart w:id="97" w:name="_Toc34394582"/>
      <w:bookmarkStart w:id="98" w:name="_Toc45274386"/>
      <w:bookmarkStart w:id="99" w:name="_Toc51932925"/>
      <w:r>
        <w:t>6</w:t>
      </w:r>
      <w:r>
        <w:tab/>
        <w:t>Group management procedures</w:t>
      </w:r>
      <w:bookmarkEnd w:id="93"/>
      <w:bookmarkEnd w:id="94"/>
      <w:bookmarkEnd w:id="95"/>
      <w:bookmarkEnd w:id="96"/>
      <w:bookmarkEnd w:id="97"/>
      <w:bookmarkEnd w:id="98"/>
      <w:bookmarkEnd w:id="99"/>
    </w:p>
    <w:p w14:paraId="62950279" w14:textId="19DB0CF0" w:rsidR="000211C4" w:rsidRDefault="000211C4" w:rsidP="000211C4">
      <w:pPr>
        <w:pStyle w:val="Heading2"/>
      </w:pPr>
      <w:bookmarkStart w:id="100" w:name="_Toc25305669"/>
      <w:bookmarkStart w:id="101" w:name="_Toc26190245"/>
      <w:bookmarkStart w:id="102" w:name="_Toc26190838"/>
      <w:bookmarkStart w:id="103" w:name="_Toc34062142"/>
      <w:bookmarkStart w:id="104" w:name="_Toc34394583"/>
      <w:bookmarkStart w:id="105" w:name="_Toc45274387"/>
      <w:bookmarkStart w:id="106" w:name="_Toc51932926"/>
      <w:r>
        <w:t>6.1</w:t>
      </w:r>
      <w:r>
        <w:tab/>
        <w:t>General</w:t>
      </w:r>
      <w:bookmarkEnd w:id="100"/>
      <w:bookmarkEnd w:id="101"/>
      <w:bookmarkEnd w:id="102"/>
      <w:bookmarkEnd w:id="103"/>
      <w:bookmarkEnd w:id="104"/>
      <w:bookmarkEnd w:id="105"/>
      <w:bookmarkEnd w:id="106"/>
    </w:p>
    <w:p w14:paraId="5AD1738B" w14:textId="1E05B04D" w:rsidR="00EA6FD0" w:rsidRPr="00EA6FD0" w:rsidRDefault="00EA6FD0" w:rsidP="00EA6FD0">
      <w:pPr>
        <w:pStyle w:val="Heading2"/>
      </w:pPr>
      <w:bookmarkStart w:id="107" w:name="_Toc25305670"/>
      <w:bookmarkStart w:id="108" w:name="_Toc26190246"/>
      <w:bookmarkStart w:id="109" w:name="_Toc26190839"/>
      <w:bookmarkStart w:id="110" w:name="_Toc34062143"/>
      <w:bookmarkStart w:id="111" w:name="_Toc34394584"/>
      <w:bookmarkStart w:id="112" w:name="_Toc45274388"/>
      <w:bookmarkStart w:id="113" w:name="_Toc51932927"/>
      <w:r>
        <w:t>6.2</w:t>
      </w:r>
      <w:r>
        <w:tab/>
        <w:t>On-network procedures</w:t>
      </w:r>
      <w:bookmarkEnd w:id="107"/>
      <w:bookmarkEnd w:id="108"/>
      <w:bookmarkEnd w:id="109"/>
      <w:bookmarkEnd w:id="110"/>
      <w:bookmarkEnd w:id="111"/>
      <w:bookmarkEnd w:id="112"/>
      <w:bookmarkEnd w:id="113"/>
    </w:p>
    <w:p w14:paraId="2E7E890A" w14:textId="6BBFDF65" w:rsidR="000211C4" w:rsidRDefault="00EA6FD0" w:rsidP="00EA6FD0">
      <w:pPr>
        <w:pStyle w:val="Heading3"/>
      </w:pPr>
      <w:bookmarkStart w:id="114" w:name="_Toc25305671"/>
      <w:bookmarkStart w:id="115" w:name="_Toc26190247"/>
      <w:bookmarkStart w:id="116" w:name="_Toc26190840"/>
      <w:bookmarkStart w:id="117" w:name="_Toc34062144"/>
      <w:bookmarkStart w:id="118" w:name="_Toc34394585"/>
      <w:bookmarkStart w:id="119" w:name="_Toc45274389"/>
      <w:bookmarkStart w:id="120" w:name="_Toc51932928"/>
      <w:r>
        <w:t>6.2.1</w:t>
      </w:r>
      <w:r>
        <w:tab/>
        <w:t>General</w:t>
      </w:r>
      <w:bookmarkEnd w:id="114"/>
      <w:bookmarkEnd w:id="115"/>
      <w:bookmarkEnd w:id="116"/>
      <w:bookmarkEnd w:id="117"/>
      <w:bookmarkEnd w:id="118"/>
      <w:bookmarkEnd w:id="119"/>
      <w:bookmarkEnd w:id="120"/>
    </w:p>
    <w:p w14:paraId="0A51B819" w14:textId="445D163C" w:rsidR="00781E6C" w:rsidRDefault="007651D7" w:rsidP="00781E6C">
      <w:pPr>
        <w:pStyle w:val="Heading4"/>
      </w:pPr>
      <w:bookmarkStart w:id="121" w:name="_Toc25305672"/>
      <w:bookmarkStart w:id="122" w:name="_Toc26190248"/>
      <w:bookmarkStart w:id="123" w:name="_Toc26190841"/>
      <w:bookmarkStart w:id="124" w:name="_Toc34062145"/>
      <w:bookmarkStart w:id="125" w:name="_Toc34394586"/>
      <w:bookmarkStart w:id="126" w:name="_Toc45274390"/>
      <w:bookmarkStart w:id="127" w:name="_Toc51932929"/>
      <w:r>
        <w:t>6.2.1.1</w:t>
      </w:r>
      <w:r w:rsidR="00781E6C">
        <w:tab/>
        <w:t>A</w:t>
      </w:r>
      <w:r w:rsidR="00781E6C" w:rsidRPr="00527D61">
        <w:t>uthenticated identity</w:t>
      </w:r>
      <w:r w:rsidR="00781E6C">
        <w:t xml:space="preserve"> in HTTP request</w:t>
      </w:r>
      <w:bookmarkEnd w:id="121"/>
      <w:bookmarkEnd w:id="122"/>
      <w:bookmarkEnd w:id="123"/>
      <w:bookmarkEnd w:id="124"/>
      <w:bookmarkEnd w:id="125"/>
      <w:bookmarkEnd w:id="126"/>
      <w:bookmarkEnd w:id="127"/>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28" w:name="_Toc25305673"/>
      <w:bookmarkStart w:id="129" w:name="_Toc26190249"/>
      <w:bookmarkStart w:id="130" w:name="_Toc26190842"/>
      <w:bookmarkStart w:id="131" w:name="_Toc34062146"/>
      <w:bookmarkStart w:id="132" w:name="_Toc34394587"/>
      <w:bookmarkStart w:id="133" w:name="_Toc45274391"/>
      <w:bookmarkStart w:id="134" w:name="_Toc51932930"/>
      <w:r>
        <w:t>6.2</w:t>
      </w:r>
      <w:r w:rsidR="00EA6FD0">
        <w:t>.2</w:t>
      </w:r>
      <w:r w:rsidR="00084147">
        <w:tab/>
        <w:t>Group creation</w:t>
      </w:r>
      <w:r w:rsidR="00D26D1B">
        <w:t xml:space="preserve"> </w:t>
      </w:r>
      <w:r w:rsidR="00D26D1B">
        <w:rPr>
          <w:rFonts w:cs="Arial"/>
        </w:rPr>
        <w:t>procedure</w:t>
      </w:r>
      <w:bookmarkEnd w:id="128"/>
      <w:bookmarkEnd w:id="129"/>
      <w:bookmarkEnd w:id="130"/>
      <w:bookmarkEnd w:id="131"/>
      <w:bookmarkEnd w:id="132"/>
      <w:bookmarkEnd w:id="133"/>
      <w:bookmarkEnd w:id="134"/>
    </w:p>
    <w:p w14:paraId="2606A1FA" w14:textId="21F0233B" w:rsidR="00695E28" w:rsidRDefault="00695E28" w:rsidP="009B1FB0">
      <w:pPr>
        <w:pStyle w:val="Heading4"/>
      </w:pPr>
      <w:bookmarkStart w:id="135" w:name="_Toc25305674"/>
      <w:bookmarkStart w:id="136" w:name="_Toc26190250"/>
      <w:bookmarkStart w:id="137" w:name="_Toc26190843"/>
      <w:bookmarkStart w:id="138" w:name="_Toc34062147"/>
      <w:bookmarkStart w:id="139" w:name="_Toc34394588"/>
      <w:bookmarkStart w:id="140" w:name="_Toc45274392"/>
      <w:bookmarkStart w:id="141" w:name="_Toc51932931"/>
      <w:r>
        <w:rPr>
          <w:noProof/>
          <w:lang w:val="en-US"/>
        </w:rPr>
        <w:t>6.2.2.1</w:t>
      </w:r>
      <w:r>
        <w:rPr>
          <w:noProof/>
          <w:lang w:val="en-US"/>
        </w:rPr>
        <w:tab/>
      </w:r>
      <w:r>
        <w:t>Client procedure</w:t>
      </w:r>
      <w:bookmarkEnd w:id="135"/>
      <w:bookmarkEnd w:id="136"/>
      <w:bookmarkEnd w:id="137"/>
      <w:bookmarkEnd w:id="138"/>
      <w:bookmarkEnd w:id="139"/>
      <w:bookmarkEnd w:id="140"/>
      <w:bookmarkEnd w:id="141"/>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77777777" w:rsidR="00C64258" w:rsidRDefault="00C64258" w:rsidP="00C64258">
      <w:pPr>
        <w:pStyle w:val="B3"/>
      </w:pPr>
      <w:r>
        <w:t>iii)</w:t>
      </w:r>
      <w:r>
        <w:tab/>
        <w:t>shall include &lt;</w:t>
      </w:r>
      <w:r w:rsidRPr="00960DD0">
        <w:rPr>
          <w:rFonts w:eastAsia="SimSun"/>
        </w:rPr>
        <w:t>val-services</w:t>
      </w:r>
      <w:r>
        <w:rPr>
          <w:rFonts w:eastAsia="SimSun"/>
        </w:rPr>
        <w:t>&gt; element indicating list of supported services by the group;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1CAF9044" w14:textId="04B572C9" w:rsidR="00695E28" w:rsidRDefault="00695E28" w:rsidP="00695E28">
      <w:pPr>
        <w:pStyle w:val="Heading4"/>
        <w:rPr>
          <w:noProof/>
          <w:lang w:val="en-US"/>
        </w:rPr>
      </w:pPr>
      <w:bookmarkStart w:id="142" w:name="_Toc25305675"/>
      <w:bookmarkStart w:id="143" w:name="_Toc26190251"/>
      <w:bookmarkStart w:id="144" w:name="_Toc26190844"/>
      <w:bookmarkStart w:id="145" w:name="_Toc34062148"/>
      <w:bookmarkStart w:id="146" w:name="_Toc34394589"/>
      <w:bookmarkStart w:id="147" w:name="_Toc45274393"/>
      <w:bookmarkStart w:id="148" w:name="_Toc51932932"/>
      <w:r>
        <w:rPr>
          <w:noProof/>
          <w:lang w:val="en-US"/>
        </w:rPr>
        <w:t>6.2.2.2</w:t>
      </w:r>
      <w:r>
        <w:rPr>
          <w:noProof/>
          <w:lang w:val="en-US"/>
        </w:rPr>
        <w:tab/>
        <w:t>Server procedure</w:t>
      </w:r>
      <w:bookmarkEnd w:id="142"/>
      <w:bookmarkEnd w:id="143"/>
      <w:bookmarkEnd w:id="144"/>
      <w:bookmarkEnd w:id="145"/>
      <w:bookmarkEnd w:id="146"/>
      <w:bookmarkEnd w:id="147"/>
      <w:bookmarkEnd w:id="148"/>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149" w:name="_Toc25305676"/>
      <w:bookmarkStart w:id="150" w:name="_Toc26190252"/>
      <w:bookmarkStart w:id="151" w:name="_Toc26190845"/>
      <w:bookmarkStart w:id="152" w:name="_Toc34062149"/>
      <w:bookmarkStart w:id="153" w:name="_Toc34394590"/>
      <w:bookmarkStart w:id="154" w:name="_Toc45274394"/>
      <w:bookmarkStart w:id="155" w:name="_Toc51932933"/>
      <w:r>
        <w:t>6.2.3</w:t>
      </w:r>
      <w:r w:rsidR="00084147">
        <w:tab/>
        <w:t>Group information query</w:t>
      </w:r>
      <w:r w:rsidR="00D26D1B">
        <w:t xml:space="preserve"> </w:t>
      </w:r>
      <w:r w:rsidR="00D26D1B">
        <w:rPr>
          <w:rFonts w:cs="Arial"/>
        </w:rPr>
        <w:t>procedure</w:t>
      </w:r>
      <w:bookmarkEnd w:id="149"/>
      <w:bookmarkEnd w:id="150"/>
      <w:bookmarkEnd w:id="151"/>
      <w:bookmarkEnd w:id="152"/>
      <w:bookmarkEnd w:id="153"/>
      <w:bookmarkEnd w:id="154"/>
      <w:bookmarkEnd w:id="155"/>
    </w:p>
    <w:p w14:paraId="299FA443" w14:textId="72F970DA" w:rsidR="004329F8" w:rsidRPr="009B1FB0" w:rsidRDefault="004329F8">
      <w:pPr>
        <w:pStyle w:val="Heading4"/>
      </w:pPr>
      <w:bookmarkStart w:id="156" w:name="_Toc25305677"/>
      <w:bookmarkStart w:id="157" w:name="_Toc26190253"/>
      <w:bookmarkStart w:id="158" w:name="_Toc26190846"/>
      <w:bookmarkStart w:id="159" w:name="_Toc34062150"/>
      <w:bookmarkStart w:id="160" w:name="_Toc34394591"/>
      <w:bookmarkStart w:id="161" w:name="_Toc45274395"/>
      <w:bookmarkStart w:id="162" w:name="_Toc51932934"/>
      <w:r>
        <w:rPr>
          <w:noProof/>
          <w:lang w:val="en-US"/>
        </w:rPr>
        <w:t>6.2.3.1</w:t>
      </w:r>
      <w:r>
        <w:rPr>
          <w:noProof/>
          <w:lang w:val="en-US"/>
        </w:rPr>
        <w:tab/>
        <w:t>Client procedure</w:t>
      </w:r>
      <w:bookmarkEnd w:id="156"/>
      <w:bookmarkEnd w:id="157"/>
      <w:bookmarkEnd w:id="158"/>
      <w:bookmarkEnd w:id="159"/>
      <w:bookmarkEnd w:id="160"/>
      <w:bookmarkEnd w:id="161"/>
      <w:bookmarkEnd w:id="16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163" w:name="_Toc25305678"/>
      <w:bookmarkStart w:id="164" w:name="_Toc26190254"/>
      <w:bookmarkStart w:id="165" w:name="_Toc26190847"/>
      <w:bookmarkStart w:id="166" w:name="_Toc34062151"/>
      <w:bookmarkStart w:id="167" w:name="_Toc34394592"/>
      <w:bookmarkStart w:id="168" w:name="_Toc45274396"/>
      <w:bookmarkStart w:id="169" w:name="_Toc51932935"/>
      <w:r>
        <w:rPr>
          <w:noProof/>
          <w:lang w:val="en-US"/>
        </w:rPr>
        <w:t>6.2.3.2</w:t>
      </w:r>
      <w:r>
        <w:rPr>
          <w:noProof/>
          <w:lang w:val="en-US"/>
        </w:rPr>
        <w:tab/>
        <w:t>Server procedure</w:t>
      </w:r>
      <w:bookmarkEnd w:id="163"/>
      <w:bookmarkEnd w:id="164"/>
      <w:bookmarkEnd w:id="165"/>
      <w:bookmarkEnd w:id="166"/>
      <w:bookmarkEnd w:id="167"/>
      <w:bookmarkEnd w:id="168"/>
      <w:bookmarkEnd w:id="169"/>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170" w:name="_Toc25305679"/>
      <w:bookmarkStart w:id="171" w:name="_Toc26190255"/>
      <w:bookmarkStart w:id="172" w:name="_Toc26190848"/>
      <w:bookmarkStart w:id="173" w:name="_Toc34062152"/>
      <w:bookmarkStart w:id="174" w:name="_Toc34394593"/>
      <w:bookmarkStart w:id="175" w:name="_Toc45274397"/>
      <w:bookmarkStart w:id="176" w:name="_Toc51932936"/>
      <w:r>
        <w:t>6.2.4</w:t>
      </w:r>
      <w:r w:rsidR="00084147">
        <w:tab/>
        <w:t>Group membership</w:t>
      </w:r>
      <w:r w:rsidR="00D26D1B">
        <w:t xml:space="preserve"> </w:t>
      </w:r>
      <w:r w:rsidR="00D26D1B">
        <w:rPr>
          <w:rFonts w:cs="Arial"/>
        </w:rPr>
        <w:t>procedure</w:t>
      </w:r>
      <w:bookmarkEnd w:id="170"/>
      <w:bookmarkEnd w:id="171"/>
      <w:bookmarkEnd w:id="172"/>
      <w:bookmarkEnd w:id="173"/>
      <w:bookmarkEnd w:id="174"/>
      <w:bookmarkEnd w:id="175"/>
      <w:bookmarkEnd w:id="176"/>
    </w:p>
    <w:p w14:paraId="10C1908C" w14:textId="14BFE795" w:rsidR="00D006F7" w:rsidRPr="009B1FB0" w:rsidRDefault="00D006F7">
      <w:pPr>
        <w:pStyle w:val="Heading4"/>
      </w:pPr>
      <w:bookmarkStart w:id="177" w:name="_Toc25305680"/>
      <w:bookmarkStart w:id="178" w:name="_Toc26190256"/>
      <w:bookmarkStart w:id="179" w:name="_Toc26190849"/>
      <w:bookmarkStart w:id="180" w:name="_Toc34062153"/>
      <w:bookmarkStart w:id="181" w:name="_Toc34394594"/>
      <w:bookmarkStart w:id="182" w:name="_Toc45274398"/>
      <w:bookmarkStart w:id="183" w:name="_Toc51932937"/>
      <w:r>
        <w:rPr>
          <w:noProof/>
          <w:lang w:val="en-US"/>
        </w:rPr>
        <w:t>6.2.4.1</w:t>
      </w:r>
      <w:r>
        <w:rPr>
          <w:noProof/>
          <w:lang w:val="en-US"/>
        </w:rPr>
        <w:tab/>
        <w:t>Client procedure</w:t>
      </w:r>
      <w:bookmarkEnd w:id="177"/>
      <w:bookmarkEnd w:id="178"/>
      <w:bookmarkEnd w:id="179"/>
      <w:bookmarkEnd w:id="180"/>
      <w:bookmarkEnd w:id="181"/>
      <w:bookmarkEnd w:id="182"/>
      <w:bookmarkEnd w:id="183"/>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184" w:name="_Toc25305681"/>
      <w:bookmarkStart w:id="185" w:name="_Toc26190257"/>
      <w:bookmarkStart w:id="186" w:name="_Toc26190850"/>
      <w:bookmarkStart w:id="187" w:name="_Toc34062154"/>
      <w:bookmarkStart w:id="188" w:name="_Toc34394595"/>
      <w:bookmarkStart w:id="189" w:name="_Toc45274399"/>
      <w:bookmarkStart w:id="190" w:name="_Toc51932938"/>
      <w:r>
        <w:rPr>
          <w:noProof/>
          <w:lang w:val="en-US"/>
        </w:rPr>
        <w:t>6.2.4.2</w:t>
      </w:r>
      <w:r>
        <w:rPr>
          <w:noProof/>
          <w:lang w:val="en-US"/>
        </w:rPr>
        <w:tab/>
        <w:t>Server procedure</w:t>
      </w:r>
      <w:bookmarkEnd w:id="184"/>
      <w:bookmarkEnd w:id="185"/>
      <w:bookmarkEnd w:id="186"/>
      <w:bookmarkEnd w:id="187"/>
      <w:bookmarkEnd w:id="188"/>
      <w:bookmarkEnd w:id="189"/>
      <w:bookmarkEnd w:id="190"/>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191" w:name="_Toc25305682"/>
      <w:bookmarkStart w:id="192" w:name="_Toc26190258"/>
      <w:bookmarkStart w:id="193" w:name="_Toc26190851"/>
      <w:bookmarkStart w:id="194" w:name="_Toc34062155"/>
      <w:bookmarkStart w:id="195" w:name="_Toc34394596"/>
      <w:bookmarkStart w:id="196" w:name="_Toc45274400"/>
      <w:bookmarkStart w:id="197" w:name="_Toc51932939"/>
      <w:r>
        <w:t>6.</w:t>
      </w:r>
      <w:r w:rsidR="00EA6FD0">
        <w:t>2.</w:t>
      </w:r>
      <w:r>
        <w:t>5</w:t>
      </w:r>
      <w:r w:rsidR="00084147">
        <w:tab/>
        <w:t>Group configuration management</w:t>
      </w:r>
      <w:r w:rsidR="00D26D1B">
        <w:t xml:space="preserve"> </w:t>
      </w:r>
      <w:r w:rsidR="00D26D1B">
        <w:rPr>
          <w:rFonts w:cs="Arial"/>
        </w:rPr>
        <w:t>procedure</w:t>
      </w:r>
      <w:bookmarkEnd w:id="191"/>
      <w:bookmarkEnd w:id="192"/>
      <w:bookmarkEnd w:id="193"/>
      <w:bookmarkEnd w:id="194"/>
      <w:bookmarkEnd w:id="195"/>
      <w:bookmarkEnd w:id="196"/>
      <w:bookmarkEnd w:id="197"/>
    </w:p>
    <w:p w14:paraId="11A36786" w14:textId="16934D55" w:rsidR="008A6938" w:rsidRPr="009B1FB0" w:rsidRDefault="008A6938">
      <w:pPr>
        <w:pStyle w:val="Heading4"/>
      </w:pPr>
      <w:bookmarkStart w:id="198" w:name="_Toc25305683"/>
      <w:bookmarkStart w:id="199" w:name="_Toc26190259"/>
      <w:bookmarkStart w:id="200" w:name="_Toc26190852"/>
      <w:bookmarkStart w:id="201" w:name="_Toc34062156"/>
      <w:bookmarkStart w:id="202" w:name="_Toc34394597"/>
      <w:bookmarkStart w:id="203" w:name="_Toc45274401"/>
      <w:bookmarkStart w:id="204" w:name="_Toc51932940"/>
      <w:r>
        <w:rPr>
          <w:noProof/>
          <w:lang w:val="en-US"/>
        </w:rPr>
        <w:t>6.2.5.1</w:t>
      </w:r>
      <w:r>
        <w:rPr>
          <w:noProof/>
          <w:lang w:val="en-US"/>
        </w:rPr>
        <w:tab/>
        <w:t>Update group configuration</w:t>
      </w:r>
      <w:bookmarkEnd w:id="198"/>
      <w:bookmarkEnd w:id="199"/>
      <w:bookmarkEnd w:id="200"/>
      <w:bookmarkEnd w:id="201"/>
      <w:bookmarkEnd w:id="202"/>
      <w:bookmarkEnd w:id="203"/>
      <w:bookmarkEnd w:id="204"/>
    </w:p>
    <w:p w14:paraId="44C73BD9" w14:textId="7D9EC0CD" w:rsidR="008A6938" w:rsidRDefault="008A6938" w:rsidP="008A6938">
      <w:pPr>
        <w:pStyle w:val="Heading5"/>
        <w:rPr>
          <w:noProof/>
          <w:lang w:val="en-US"/>
        </w:rPr>
      </w:pPr>
      <w:bookmarkStart w:id="205" w:name="_Toc25305684"/>
      <w:bookmarkStart w:id="206" w:name="_Toc26190260"/>
      <w:bookmarkStart w:id="207" w:name="_Toc26190853"/>
      <w:bookmarkStart w:id="208" w:name="_Toc34062157"/>
      <w:bookmarkStart w:id="209" w:name="_Toc34394598"/>
      <w:bookmarkStart w:id="210" w:name="_Toc45274402"/>
      <w:bookmarkStart w:id="211" w:name="_Toc51932941"/>
      <w:r>
        <w:rPr>
          <w:noProof/>
          <w:lang w:val="en-US"/>
        </w:rPr>
        <w:t>6.2.5.1.1</w:t>
      </w:r>
      <w:r>
        <w:rPr>
          <w:noProof/>
          <w:lang w:val="en-US"/>
        </w:rPr>
        <w:tab/>
        <w:t>Client procedure</w:t>
      </w:r>
      <w:bookmarkEnd w:id="205"/>
      <w:bookmarkEnd w:id="206"/>
      <w:bookmarkEnd w:id="207"/>
      <w:bookmarkEnd w:id="208"/>
      <w:bookmarkEnd w:id="209"/>
      <w:bookmarkEnd w:id="210"/>
      <w:bookmarkEnd w:id="211"/>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12" w:name="_Toc25305685"/>
      <w:bookmarkStart w:id="213" w:name="_Toc26190261"/>
      <w:bookmarkStart w:id="214" w:name="_Toc26190854"/>
      <w:bookmarkStart w:id="215" w:name="_Toc34062158"/>
      <w:bookmarkStart w:id="216" w:name="_Toc34394599"/>
      <w:bookmarkStart w:id="217" w:name="_Toc45274403"/>
      <w:bookmarkStart w:id="218" w:name="_Toc51932942"/>
      <w:r>
        <w:rPr>
          <w:noProof/>
          <w:lang w:val="en-US"/>
        </w:rPr>
        <w:t>6.2.5.1.2</w:t>
      </w:r>
      <w:r>
        <w:rPr>
          <w:noProof/>
          <w:lang w:val="en-US"/>
        </w:rPr>
        <w:tab/>
        <w:t>Server procedure</w:t>
      </w:r>
      <w:bookmarkEnd w:id="212"/>
      <w:bookmarkEnd w:id="213"/>
      <w:bookmarkEnd w:id="214"/>
      <w:bookmarkEnd w:id="215"/>
      <w:bookmarkEnd w:id="216"/>
      <w:bookmarkEnd w:id="217"/>
      <w:bookmarkEnd w:id="218"/>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219" w:name="_Toc25305686"/>
      <w:bookmarkStart w:id="220" w:name="_Toc26190262"/>
      <w:bookmarkStart w:id="221" w:name="_Toc26190855"/>
      <w:bookmarkStart w:id="222" w:name="_Toc34062159"/>
      <w:bookmarkStart w:id="223" w:name="_Toc34394600"/>
      <w:bookmarkStart w:id="224" w:name="_Toc45274404"/>
      <w:bookmarkStart w:id="225" w:name="_Toc51932943"/>
      <w:r>
        <w:rPr>
          <w:noProof/>
          <w:lang w:val="en-US"/>
        </w:rPr>
        <w:t>6.2.5.2</w:t>
      </w:r>
      <w:r>
        <w:rPr>
          <w:noProof/>
          <w:lang w:val="en-US"/>
        </w:rPr>
        <w:tab/>
        <w:t>Retrieve group document</w:t>
      </w:r>
      <w:bookmarkEnd w:id="219"/>
      <w:bookmarkEnd w:id="220"/>
      <w:bookmarkEnd w:id="221"/>
      <w:bookmarkEnd w:id="222"/>
      <w:bookmarkEnd w:id="223"/>
      <w:bookmarkEnd w:id="224"/>
      <w:bookmarkEnd w:id="225"/>
    </w:p>
    <w:p w14:paraId="62BF2B77" w14:textId="093BFCB4" w:rsidR="008A6938" w:rsidRDefault="008A6938" w:rsidP="008A6938">
      <w:pPr>
        <w:pStyle w:val="Heading5"/>
        <w:rPr>
          <w:noProof/>
          <w:lang w:val="en-US"/>
        </w:rPr>
      </w:pPr>
      <w:bookmarkStart w:id="226" w:name="_Toc25305687"/>
      <w:bookmarkStart w:id="227" w:name="_Toc26190263"/>
      <w:bookmarkStart w:id="228" w:name="_Toc26190856"/>
      <w:bookmarkStart w:id="229" w:name="_Toc34062160"/>
      <w:bookmarkStart w:id="230" w:name="_Toc34394601"/>
      <w:bookmarkStart w:id="231" w:name="_Toc45274405"/>
      <w:bookmarkStart w:id="232" w:name="_Toc51932944"/>
      <w:r>
        <w:rPr>
          <w:noProof/>
          <w:lang w:val="en-US"/>
        </w:rPr>
        <w:t>6.2.5.2.1</w:t>
      </w:r>
      <w:r>
        <w:rPr>
          <w:noProof/>
          <w:lang w:val="en-US"/>
        </w:rPr>
        <w:tab/>
        <w:t>Client procedure</w:t>
      </w:r>
      <w:bookmarkEnd w:id="226"/>
      <w:bookmarkEnd w:id="227"/>
      <w:bookmarkEnd w:id="228"/>
      <w:bookmarkEnd w:id="229"/>
      <w:bookmarkEnd w:id="230"/>
      <w:bookmarkEnd w:id="231"/>
      <w:bookmarkEnd w:id="23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33" w:name="_Toc25305688"/>
      <w:bookmarkStart w:id="234" w:name="_Toc26190264"/>
      <w:bookmarkStart w:id="235" w:name="_Toc26190857"/>
      <w:bookmarkStart w:id="236" w:name="_Toc34062161"/>
      <w:bookmarkStart w:id="237" w:name="_Toc34394602"/>
      <w:bookmarkStart w:id="238" w:name="_Toc45274406"/>
      <w:bookmarkStart w:id="239" w:name="_Toc51932945"/>
      <w:r>
        <w:rPr>
          <w:noProof/>
          <w:lang w:val="en-US"/>
        </w:rPr>
        <w:t>6.2.5.2.2</w:t>
      </w:r>
      <w:r>
        <w:rPr>
          <w:noProof/>
          <w:lang w:val="en-US"/>
        </w:rPr>
        <w:tab/>
        <w:t>Server procedure</w:t>
      </w:r>
      <w:bookmarkEnd w:id="233"/>
      <w:bookmarkEnd w:id="234"/>
      <w:bookmarkEnd w:id="235"/>
      <w:bookmarkEnd w:id="236"/>
      <w:bookmarkEnd w:id="237"/>
      <w:bookmarkEnd w:id="238"/>
      <w:bookmarkEnd w:id="239"/>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240" w:name="_Toc25305689"/>
      <w:bookmarkStart w:id="241" w:name="_Toc26190265"/>
      <w:bookmarkStart w:id="242" w:name="_Toc26190858"/>
      <w:bookmarkStart w:id="243" w:name="_Toc34062162"/>
      <w:bookmarkStart w:id="244" w:name="_Toc34394603"/>
      <w:bookmarkStart w:id="245" w:name="_Toc45274407"/>
      <w:bookmarkStart w:id="246" w:name="_Toc51932946"/>
      <w:r>
        <w:t>6.</w:t>
      </w:r>
      <w:r w:rsidR="00EA6FD0">
        <w:t>2.</w:t>
      </w:r>
      <w:r>
        <w:t>6</w:t>
      </w:r>
      <w:r w:rsidR="00084147">
        <w:tab/>
        <w:t>Location-based group creation</w:t>
      </w:r>
      <w:r w:rsidR="00D26D1B">
        <w:t xml:space="preserve"> </w:t>
      </w:r>
      <w:r w:rsidR="00D26D1B">
        <w:rPr>
          <w:rFonts w:cs="Arial"/>
        </w:rPr>
        <w:t>procedure</w:t>
      </w:r>
      <w:bookmarkEnd w:id="240"/>
      <w:bookmarkEnd w:id="241"/>
      <w:bookmarkEnd w:id="242"/>
      <w:bookmarkEnd w:id="243"/>
      <w:bookmarkEnd w:id="244"/>
      <w:bookmarkEnd w:id="245"/>
      <w:bookmarkEnd w:id="246"/>
    </w:p>
    <w:p w14:paraId="5382216A" w14:textId="3C4A980D" w:rsidR="006872A0" w:rsidRDefault="006872A0" w:rsidP="008C7BA9">
      <w:pPr>
        <w:pStyle w:val="Heading4"/>
      </w:pPr>
      <w:bookmarkStart w:id="247" w:name="_Toc34062163"/>
      <w:bookmarkStart w:id="248" w:name="_Toc34394604"/>
      <w:bookmarkStart w:id="249" w:name="_Toc45274408"/>
      <w:bookmarkStart w:id="250" w:name="_Toc51932947"/>
      <w:r>
        <w:t>6.2.6.1</w:t>
      </w:r>
      <w:r>
        <w:tab/>
        <w:t>Client procedure</w:t>
      </w:r>
      <w:bookmarkEnd w:id="247"/>
      <w:bookmarkEnd w:id="248"/>
      <w:bookmarkEnd w:id="249"/>
      <w:bookmarkEnd w:id="250"/>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251" w:name="_Toc34062164"/>
      <w:bookmarkStart w:id="252" w:name="_Toc34394605"/>
      <w:bookmarkStart w:id="253" w:name="_Toc45274409"/>
      <w:bookmarkStart w:id="254" w:name="_Toc51932948"/>
      <w:r>
        <w:t>6.2.6.2</w:t>
      </w:r>
      <w:r>
        <w:tab/>
        <w:t>Server procedure</w:t>
      </w:r>
      <w:bookmarkEnd w:id="251"/>
      <w:bookmarkEnd w:id="252"/>
      <w:bookmarkEnd w:id="253"/>
      <w:bookmarkEnd w:id="254"/>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255" w:name="_Toc25305690"/>
      <w:bookmarkStart w:id="256" w:name="_Toc26190266"/>
      <w:bookmarkStart w:id="257" w:name="_Toc26190859"/>
      <w:bookmarkStart w:id="258" w:name="_Toc34062165"/>
      <w:bookmarkStart w:id="259" w:name="_Toc34394606"/>
      <w:bookmarkStart w:id="260" w:name="_Toc45274410"/>
      <w:bookmarkStart w:id="261" w:name="_Toc51932949"/>
      <w:r>
        <w:t>6.</w:t>
      </w:r>
      <w:r w:rsidR="00EA6FD0">
        <w:t>2.</w:t>
      </w:r>
      <w:r>
        <w:t>7</w:t>
      </w:r>
      <w:r w:rsidR="00084147">
        <w:tab/>
        <w:t>Group announcement and join</w:t>
      </w:r>
      <w:r w:rsidR="00D26D1B">
        <w:t xml:space="preserve"> </w:t>
      </w:r>
      <w:r w:rsidR="00D26D1B">
        <w:rPr>
          <w:rFonts w:cs="Arial"/>
        </w:rPr>
        <w:t>procedure</w:t>
      </w:r>
      <w:bookmarkEnd w:id="255"/>
      <w:bookmarkEnd w:id="256"/>
      <w:bookmarkEnd w:id="257"/>
      <w:bookmarkEnd w:id="258"/>
      <w:bookmarkEnd w:id="259"/>
      <w:bookmarkEnd w:id="260"/>
      <w:bookmarkEnd w:id="261"/>
    </w:p>
    <w:p w14:paraId="6EB13199" w14:textId="34F08761" w:rsidR="00331D0E" w:rsidRDefault="00331D0E" w:rsidP="008C7BA9">
      <w:pPr>
        <w:pStyle w:val="Heading4"/>
      </w:pPr>
      <w:bookmarkStart w:id="262" w:name="_Toc34062166"/>
      <w:bookmarkStart w:id="263" w:name="_Toc34394607"/>
      <w:bookmarkStart w:id="264" w:name="_Toc45274411"/>
      <w:bookmarkStart w:id="265" w:name="_Toc51932950"/>
      <w:r>
        <w:t>6.2.7.1</w:t>
      </w:r>
      <w:r>
        <w:tab/>
        <w:t>General</w:t>
      </w:r>
      <w:bookmarkEnd w:id="262"/>
      <w:bookmarkEnd w:id="263"/>
      <w:bookmarkEnd w:id="264"/>
      <w:bookmarkEnd w:id="265"/>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266" w:name="_Toc34062167"/>
      <w:bookmarkStart w:id="267" w:name="_Toc34394608"/>
      <w:bookmarkStart w:id="268" w:name="_Toc45274412"/>
      <w:bookmarkStart w:id="269" w:name="_Toc51932951"/>
      <w:r>
        <w:t>6.2.7.2</w:t>
      </w:r>
      <w:r>
        <w:tab/>
        <w:t>Client procedure</w:t>
      </w:r>
      <w:bookmarkEnd w:id="266"/>
      <w:bookmarkEnd w:id="267"/>
      <w:bookmarkEnd w:id="268"/>
      <w:bookmarkEnd w:id="269"/>
    </w:p>
    <w:p w14:paraId="747778D7" w14:textId="77777777" w:rsidR="00331D0E" w:rsidRDefault="00331D0E" w:rsidP="00331D0E">
      <w:pPr>
        <w:pStyle w:val="Heading5"/>
      </w:pPr>
      <w:bookmarkStart w:id="270" w:name="_Toc34062168"/>
      <w:bookmarkStart w:id="271" w:name="_Toc34394609"/>
      <w:bookmarkStart w:id="272" w:name="_Toc45274413"/>
      <w:bookmarkStart w:id="273" w:name="_Toc51932952"/>
      <w:r>
        <w:t>6.2.7.2.1</w:t>
      </w:r>
      <w:r>
        <w:tab/>
        <w:t>Receiving group announcement notification</w:t>
      </w:r>
      <w:bookmarkEnd w:id="270"/>
      <w:bookmarkEnd w:id="271"/>
      <w:bookmarkEnd w:id="272"/>
      <w:bookmarkEnd w:id="273"/>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274" w:name="_Toc34062169"/>
      <w:bookmarkStart w:id="275" w:name="_Toc34394610"/>
      <w:bookmarkStart w:id="276" w:name="_Toc45274414"/>
      <w:bookmarkStart w:id="277" w:name="_Toc51932953"/>
      <w:r>
        <w:t>6.2.7.2.2</w:t>
      </w:r>
      <w:r>
        <w:tab/>
        <w:t>Sending group registration request</w:t>
      </w:r>
      <w:bookmarkEnd w:id="274"/>
      <w:bookmarkEnd w:id="275"/>
      <w:bookmarkEnd w:id="276"/>
      <w:bookmarkEnd w:id="277"/>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2C03E7D5" w:rsidR="00331D0E" w:rsidRPr="00015C54" w:rsidRDefault="00331D0E" w:rsidP="00331D0E">
      <w:pPr>
        <w:pStyle w:val="B1"/>
        <w:ind w:left="0" w:firstLine="0"/>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w:t>
      </w:r>
      <w:r w:rsidR="00F13914">
        <w:t>A</w:t>
      </w:r>
      <w:r>
        <w:t>.1.2. If group events subscription already exists then the SGM-C shall modify the subscription as specified in the clause 6.2.8.1.2.</w:t>
      </w:r>
    </w:p>
    <w:p w14:paraId="197BB25B" w14:textId="77777777" w:rsidR="00331D0E" w:rsidRDefault="00331D0E" w:rsidP="00331D0E">
      <w:pPr>
        <w:pStyle w:val="Heading4"/>
      </w:pPr>
      <w:bookmarkStart w:id="278" w:name="_Toc34062170"/>
      <w:bookmarkStart w:id="279" w:name="_Toc34394611"/>
      <w:bookmarkStart w:id="280" w:name="_Toc45274415"/>
      <w:bookmarkStart w:id="281" w:name="_Toc51932954"/>
      <w:r>
        <w:t>6.2.7.3</w:t>
      </w:r>
      <w:r>
        <w:tab/>
        <w:t>Server procedure</w:t>
      </w:r>
      <w:bookmarkEnd w:id="278"/>
      <w:bookmarkEnd w:id="279"/>
      <w:bookmarkEnd w:id="280"/>
      <w:bookmarkEnd w:id="281"/>
    </w:p>
    <w:p w14:paraId="39761344" w14:textId="77777777" w:rsidR="00331D0E" w:rsidRDefault="00331D0E" w:rsidP="00331D0E">
      <w:pPr>
        <w:pStyle w:val="Heading5"/>
      </w:pPr>
      <w:bookmarkStart w:id="282" w:name="_Toc34062171"/>
      <w:bookmarkStart w:id="283" w:name="_Toc34394612"/>
      <w:bookmarkStart w:id="284" w:name="_Toc45274416"/>
      <w:bookmarkStart w:id="285" w:name="_Toc51932955"/>
      <w:r>
        <w:t>6.2.7.3.1</w:t>
      </w:r>
      <w:r>
        <w:tab/>
        <w:t>Sending group announcement notification</w:t>
      </w:r>
      <w:bookmarkEnd w:id="282"/>
      <w:bookmarkEnd w:id="283"/>
      <w:bookmarkEnd w:id="284"/>
      <w:bookmarkEnd w:id="285"/>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6EE43B9C" w:rsidR="00331D0E" w:rsidRDefault="00331D0E" w:rsidP="00331D0E">
      <w:pPr>
        <w:pStyle w:val="B2"/>
      </w:pPr>
      <w:r>
        <w:t>3)</w:t>
      </w:r>
      <w:r>
        <w:tab/>
        <w:t>shall include an HTTP request entity-body with the parameters specified in clause </w:t>
      </w:r>
      <w:r w:rsidR="0027265A">
        <w:t>B</w:t>
      </w:r>
      <w:r>
        <w:t xml:space="preserve">.2 </w:t>
      </w:r>
      <w:r w:rsidRPr="0082627E">
        <w:t>serialized into a JavaScript Object Notation (JSON)</w:t>
      </w:r>
      <w:r>
        <w:t xml:space="preserve"> structure; and</w:t>
      </w:r>
    </w:p>
    <w:p w14:paraId="721B8CAB" w14:textId="77777777" w:rsidR="00331D0E" w:rsidRPr="003B5739" w:rsidRDefault="00331D0E" w:rsidP="00331D0E">
      <w:pPr>
        <w:pStyle w:val="B1"/>
      </w:pPr>
      <w:r>
        <w:t>c)</w:t>
      </w:r>
      <w:r>
        <w:tab/>
        <w:t>shall sent the HTTP POST request towards SGM-C.</w:t>
      </w:r>
    </w:p>
    <w:p w14:paraId="25F06253" w14:textId="77777777" w:rsidR="00331D0E" w:rsidRDefault="00331D0E" w:rsidP="00331D0E">
      <w:pPr>
        <w:pStyle w:val="Heading5"/>
      </w:pPr>
      <w:bookmarkStart w:id="286" w:name="_Toc34062172"/>
      <w:bookmarkStart w:id="287" w:name="_Toc34394613"/>
      <w:bookmarkStart w:id="288" w:name="_Toc45274417"/>
      <w:bookmarkStart w:id="289" w:name="_Toc51932956"/>
      <w:r>
        <w:t>6.2.7.3.2</w:t>
      </w:r>
      <w:r>
        <w:tab/>
        <w:t>Receiving group registration request</w:t>
      </w:r>
      <w:bookmarkEnd w:id="286"/>
      <w:bookmarkEnd w:id="287"/>
      <w:bookmarkEnd w:id="288"/>
      <w:bookmarkEnd w:id="289"/>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4B9D1079" w14:textId="70074253" w:rsidR="00753689" w:rsidRDefault="00753689" w:rsidP="00753689">
      <w:pPr>
        <w:pStyle w:val="Heading3"/>
      </w:pPr>
      <w:bookmarkStart w:id="290" w:name="_Toc25305691"/>
      <w:bookmarkStart w:id="291" w:name="_Toc26190267"/>
      <w:bookmarkStart w:id="292" w:name="_Toc26190860"/>
      <w:bookmarkStart w:id="293" w:name="_Toc34062173"/>
      <w:bookmarkStart w:id="294" w:name="_Toc34394614"/>
      <w:bookmarkStart w:id="295" w:name="_Toc45274418"/>
      <w:bookmarkStart w:id="296" w:name="_Toc51932957"/>
      <w:r>
        <w:t>6.2.</w:t>
      </w:r>
      <w:r w:rsidR="00A204DB">
        <w:t>8</w:t>
      </w:r>
      <w:r>
        <w:tab/>
        <w:t xml:space="preserve">Group </w:t>
      </w:r>
      <w:r w:rsidR="006E154B">
        <w:t>subscription and notification</w:t>
      </w:r>
      <w:r w:rsidR="00D26D1B">
        <w:t xml:space="preserve"> </w:t>
      </w:r>
      <w:r w:rsidR="00D26D1B">
        <w:rPr>
          <w:rFonts w:cs="Arial"/>
        </w:rPr>
        <w:t>procedure</w:t>
      </w:r>
      <w:bookmarkEnd w:id="290"/>
      <w:bookmarkEnd w:id="291"/>
      <w:bookmarkEnd w:id="292"/>
      <w:bookmarkEnd w:id="293"/>
      <w:bookmarkEnd w:id="294"/>
      <w:bookmarkEnd w:id="295"/>
      <w:bookmarkEnd w:id="296"/>
    </w:p>
    <w:p w14:paraId="183C05CC" w14:textId="5F24962A" w:rsidR="00CC04C3" w:rsidRDefault="00CC04C3" w:rsidP="008C7BA9">
      <w:pPr>
        <w:pStyle w:val="Heading4"/>
      </w:pPr>
      <w:bookmarkStart w:id="297" w:name="_Toc34062174"/>
      <w:bookmarkStart w:id="298" w:name="_Toc34394615"/>
      <w:bookmarkStart w:id="299" w:name="_Toc45274419"/>
      <w:bookmarkStart w:id="300" w:name="_Toc51932958"/>
      <w:r>
        <w:t>6.2.8.1</w:t>
      </w:r>
      <w:r>
        <w:tab/>
        <w:t>Management of group events subscription</w:t>
      </w:r>
      <w:bookmarkEnd w:id="297"/>
      <w:bookmarkEnd w:id="298"/>
      <w:bookmarkEnd w:id="299"/>
      <w:bookmarkEnd w:id="300"/>
    </w:p>
    <w:p w14:paraId="51B71AB5" w14:textId="77777777" w:rsidR="00CC04C3" w:rsidRPr="00807C08" w:rsidRDefault="00CC04C3" w:rsidP="00CC04C3">
      <w:pPr>
        <w:pStyle w:val="Heading5"/>
      </w:pPr>
      <w:bookmarkStart w:id="301" w:name="_Toc34062175"/>
      <w:bookmarkStart w:id="302" w:name="_Toc34394616"/>
      <w:bookmarkStart w:id="303" w:name="_Toc45274420"/>
      <w:bookmarkStart w:id="304" w:name="_Toc51932959"/>
      <w:r>
        <w:t>6.2.8.1.1</w:t>
      </w:r>
      <w:r>
        <w:tab/>
        <w:t>SIP based procedures</w:t>
      </w:r>
      <w:bookmarkEnd w:id="301"/>
      <w:bookmarkEnd w:id="302"/>
      <w:bookmarkEnd w:id="303"/>
      <w:bookmarkEnd w:id="304"/>
    </w:p>
    <w:p w14:paraId="58D94A2E" w14:textId="77777777" w:rsidR="00393DE9" w:rsidRDefault="00393DE9" w:rsidP="0098327F">
      <w:pPr>
        <w:pStyle w:val="H6"/>
      </w:pPr>
      <w:bookmarkStart w:id="305" w:name="_Toc34062176"/>
      <w:bookmarkStart w:id="306"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307" w:name="_Toc45274421"/>
      <w:bookmarkStart w:id="308" w:name="_Toc51932960"/>
      <w:r>
        <w:t>6</w:t>
      </w:r>
      <w:r w:rsidR="00CC04C3">
        <w:t>.2.8.1.2</w:t>
      </w:r>
      <w:r w:rsidR="00CC04C3">
        <w:tab/>
        <w:t>HTTP based procedures</w:t>
      </w:r>
      <w:bookmarkEnd w:id="305"/>
      <w:bookmarkEnd w:id="306"/>
      <w:bookmarkEnd w:id="307"/>
      <w:bookmarkEnd w:id="308"/>
    </w:p>
    <w:p w14:paraId="536D17AE" w14:textId="77777777" w:rsidR="00CC04C3" w:rsidRDefault="00CC04C3" w:rsidP="0098327F">
      <w:pPr>
        <w:pStyle w:val="H6"/>
      </w:pPr>
      <w:bookmarkStart w:id="309" w:name="_Toc34062177"/>
      <w:bookmarkStart w:id="310" w:name="_Toc34394618"/>
      <w:r>
        <w:t>6.2.8.1.2.1</w:t>
      </w:r>
      <w:r>
        <w:tab/>
        <w:t>Creating subscription</w:t>
      </w:r>
      <w:bookmarkEnd w:id="309"/>
      <w:bookmarkEnd w:id="310"/>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311" w:name="_Toc34062180"/>
      <w:bookmarkStart w:id="312" w:name="_Toc34394621"/>
      <w:r>
        <w:t>6.2.8.1.2.2</w:t>
      </w:r>
      <w:r>
        <w:tab/>
        <w:t>Modify a subscription</w:t>
      </w:r>
      <w:bookmarkEnd w:id="311"/>
      <w:bookmarkEnd w:id="312"/>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313" w:name="_Toc34062183"/>
      <w:bookmarkStart w:id="314" w:name="_Toc34394624"/>
      <w:r>
        <w:t>6.2.8.1.2.3</w:t>
      </w:r>
      <w:r>
        <w:tab/>
        <w:t>Delete a subscription</w:t>
      </w:r>
      <w:bookmarkEnd w:id="313"/>
      <w:bookmarkEnd w:id="314"/>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315" w:name="_Toc34062186"/>
      <w:bookmarkStart w:id="316" w:name="_Toc34394627"/>
      <w:bookmarkStart w:id="317" w:name="_Toc45274422"/>
      <w:bookmarkStart w:id="318" w:name="_Toc51932961"/>
      <w:r>
        <w:t>6.2.8.2</w:t>
      </w:r>
      <w:r>
        <w:tab/>
        <w:t>Notifications</w:t>
      </w:r>
      <w:bookmarkEnd w:id="315"/>
      <w:bookmarkEnd w:id="316"/>
      <w:bookmarkEnd w:id="317"/>
      <w:bookmarkEnd w:id="318"/>
    </w:p>
    <w:p w14:paraId="4D22795C" w14:textId="77777777" w:rsidR="00A276DA" w:rsidRPr="00142463" w:rsidRDefault="00A276DA" w:rsidP="00A276DA">
      <w:pPr>
        <w:pStyle w:val="Heading5"/>
      </w:pPr>
      <w:bookmarkStart w:id="319" w:name="_Toc34062187"/>
      <w:bookmarkStart w:id="320" w:name="_Toc34394628"/>
      <w:bookmarkStart w:id="321" w:name="_Toc45274423"/>
      <w:bookmarkStart w:id="322" w:name="_Toc51932962"/>
      <w:r>
        <w:t>6.2.8.2.1</w:t>
      </w:r>
      <w:r>
        <w:tab/>
        <w:t>SIP based procedures</w:t>
      </w:r>
      <w:bookmarkEnd w:id="319"/>
      <w:bookmarkEnd w:id="320"/>
      <w:bookmarkEnd w:id="321"/>
      <w:bookmarkEnd w:id="322"/>
    </w:p>
    <w:p w14:paraId="7603E030" w14:textId="77777777" w:rsidR="003B1E8E" w:rsidRDefault="003B1E8E" w:rsidP="003B1E8E">
      <w:pPr>
        <w:pStyle w:val="Heading6"/>
      </w:pPr>
      <w:bookmarkStart w:id="323" w:name="_Toc45274424"/>
      <w:bookmarkStart w:id="324" w:name="_Toc34062188"/>
      <w:bookmarkStart w:id="325" w:name="_Toc34394629"/>
      <w:bookmarkStart w:id="326" w:name="_Toc51932963"/>
      <w:r>
        <w:t>6.2.8.2.1.1</w:t>
      </w:r>
      <w:r>
        <w:tab/>
        <w:t>Client procedure</w:t>
      </w:r>
      <w:bookmarkEnd w:id="323"/>
      <w:bookmarkEnd w:id="326"/>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327" w:name="_Toc45274425"/>
      <w:bookmarkStart w:id="328" w:name="_Toc51932964"/>
      <w:r>
        <w:t>6.2.8.2.1.2</w:t>
      </w:r>
      <w:r>
        <w:tab/>
        <w:t>Server procedure</w:t>
      </w:r>
      <w:bookmarkEnd w:id="327"/>
      <w:bookmarkEnd w:id="328"/>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329" w:name="_Toc45274426"/>
      <w:bookmarkStart w:id="330" w:name="_Toc51932965"/>
      <w:r>
        <w:t>6.2.8.2.2</w:t>
      </w:r>
      <w:r>
        <w:tab/>
        <w:t>HTTP based procedures</w:t>
      </w:r>
      <w:bookmarkEnd w:id="324"/>
      <w:bookmarkEnd w:id="325"/>
      <w:bookmarkEnd w:id="329"/>
      <w:bookmarkEnd w:id="330"/>
    </w:p>
    <w:p w14:paraId="26E0D19D" w14:textId="2C3B93B0" w:rsidR="00A276DA" w:rsidRDefault="00A276DA" w:rsidP="0098327F">
      <w:pPr>
        <w:pStyle w:val="H6"/>
      </w:pPr>
      <w:bookmarkStart w:id="331" w:name="_Toc34062189"/>
      <w:bookmarkStart w:id="332" w:name="_Toc34394630"/>
      <w:r>
        <w:t>6.2.8.2.2.1</w:t>
      </w:r>
      <w:r>
        <w:tab/>
      </w:r>
      <w:r w:rsidR="008810D3">
        <w:t>Receiving group modify notification</w:t>
      </w:r>
      <w:bookmarkEnd w:id="331"/>
      <w:bookmarkEnd w:id="332"/>
    </w:p>
    <w:p w14:paraId="19D6287D" w14:textId="66A400DF" w:rsidR="00A276DA" w:rsidRDefault="00A276DA" w:rsidP="0098327F">
      <w:pPr>
        <w:pStyle w:val="H6"/>
      </w:pPr>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333" w:name="_Toc34062191"/>
      <w:bookmarkStart w:id="334" w:name="_Toc34394632"/>
      <w:r>
        <w:t>6.2.8.2.2.2</w:t>
      </w:r>
      <w:r>
        <w:tab/>
      </w:r>
      <w:r w:rsidR="009276A7">
        <w:t>Sending group modify notification</w:t>
      </w:r>
      <w:bookmarkEnd w:id="333"/>
      <w:bookmarkEnd w:id="334"/>
    </w:p>
    <w:p w14:paraId="764FB5BD" w14:textId="1CE30458" w:rsidR="00A276DA" w:rsidRDefault="00A276DA" w:rsidP="0098327F">
      <w:pPr>
        <w:pStyle w:val="H6"/>
      </w:pPr>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335" w:name="_Toc34062193"/>
      <w:bookmarkStart w:id="336" w:name="_Toc34394634"/>
      <w:bookmarkStart w:id="337" w:name="_Toc45274427"/>
      <w:bookmarkStart w:id="338" w:name="_Toc25305693"/>
      <w:bookmarkStart w:id="339" w:name="_Toc26190269"/>
      <w:bookmarkStart w:id="340" w:name="_Toc26190862"/>
      <w:bookmarkStart w:id="341" w:name="_Toc51932966"/>
      <w:r>
        <w:t>6.2.9</w:t>
      </w:r>
      <w:r>
        <w:tab/>
        <w:t>Group member leave</w:t>
      </w:r>
      <w:bookmarkEnd w:id="335"/>
      <w:bookmarkEnd w:id="336"/>
      <w:bookmarkEnd w:id="337"/>
      <w:bookmarkEnd w:id="341"/>
    </w:p>
    <w:p w14:paraId="4B384AAC" w14:textId="45BF0128" w:rsidR="0017368D" w:rsidRDefault="0017368D" w:rsidP="0017368D">
      <w:pPr>
        <w:pStyle w:val="Heading4"/>
      </w:pPr>
      <w:bookmarkStart w:id="342" w:name="_Toc34062194"/>
      <w:bookmarkStart w:id="343" w:name="_Toc34394635"/>
      <w:bookmarkStart w:id="344" w:name="_Toc45274428"/>
      <w:bookmarkStart w:id="345" w:name="_Toc51932967"/>
      <w:r>
        <w:t>6.2.9.1</w:t>
      </w:r>
      <w:r>
        <w:tab/>
        <w:t>Client procedure</w:t>
      </w:r>
      <w:bookmarkEnd w:id="342"/>
      <w:bookmarkEnd w:id="343"/>
      <w:bookmarkEnd w:id="344"/>
      <w:bookmarkEnd w:id="345"/>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346" w:name="_Toc34062195"/>
      <w:bookmarkStart w:id="347" w:name="_Toc34394636"/>
      <w:bookmarkStart w:id="348" w:name="_Toc45274429"/>
      <w:bookmarkStart w:id="349" w:name="_Toc51932968"/>
      <w:r>
        <w:t>6.2.9.2</w:t>
      </w:r>
      <w:r>
        <w:tab/>
        <w:t>Server procedure</w:t>
      </w:r>
      <w:bookmarkEnd w:id="346"/>
      <w:bookmarkEnd w:id="347"/>
      <w:bookmarkEnd w:id="348"/>
      <w:bookmarkEnd w:id="349"/>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350" w:name="_Toc34062196"/>
      <w:bookmarkStart w:id="351" w:name="_Toc34394637"/>
      <w:bookmarkStart w:id="352" w:name="_Toc45274430"/>
      <w:bookmarkStart w:id="353" w:name="_Toc51932969"/>
      <w:r>
        <w:t>6.3</w:t>
      </w:r>
      <w:r>
        <w:tab/>
        <w:t>Off-network procedures</w:t>
      </w:r>
      <w:bookmarkEnd w:id="338"/>
      <w:bookmarkEnd w:id="339"/>
      <w:bookmarkEnd w:id="340"/>
      <w:bookmarkEnd w:id="350"/>
      <w:bookmarkEnd w:id="351"/>
      <w:bookmarkEnd w:id="352"/>
      <w:bookmarkEnd w:id="353"/>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354" w:name="_Toc25305694"/>
      <w:bookmarkStart w:id="355" w:name="_Toc26190270"/>
      <w:bookmarkStart w:id="356" w:name="_Toc26190863"/>
      <w:bookmarkStart w:id="357" w:name="_Toc34062197"/>
      <w:bookmarkStart w:id="358" w:name="_Toc34394638"/>
      <w:bookmarkStart w:id="359" w:name="_Toc45274431"/>
      <w:bookmarkStart w:id="360" w:name="_Toc51932970"/>
      <w:r>
        <w:t>7</w:t>
      </w:r>
      <w:r>
        <w:tab/>
        <w:t>Coding</w:t>
      </w:r>
      <w:bookmarkEnd w:id="354"/>
      <w:bookmarkEnd w:id="355"/>
      <w:bookmarkEnd w:id="356"/>
      <w:bookmarkEnd w:id="357"/>
      <w:bookmarkEnd w:id="358"/>
      <w:bookmarkEnd w:id="359"/>
      <w:bookmarkEnd w:id="360"/>
    </w:p>
    <w:p w14:paraId="3A72BD32" w14:textId="4354CCE3" w:rsidR="004E5B89" w:rsidRDefault="004E5B89" w:rsidP="004E5B89">
      <w:pPr>
        <w:pStyle w:val="Heading2"/>
        <w:rPr>
          <w:noProof/>
        </w:rPr>
      </w:pPr>
      <w:bookmarkStart w:id="361" w:name="_Toc25305695"/>
      <w:bookmarkStart w:id="362" w:name="_Toc26190271"/>
      <w:bookmarkStart w:id="363" w:name="_Toc26190864"/>
      <w:bookmarkStart w:id="364" w:name="_Toc34062198"/>
      <w:bookmarkStart w:id="365" w:name="_Toc34394639"/>
      <w:bookmarkStart w:id="366" w:name="_Toc45274432"/>
      <w:bookmarkStart w:id="367" w:name="_Toc51932971"/>
      <w:r>
        <w:rPr>
          <w:noProof/>
        </w:rPr>
        <w:t>7.1</w:t>
      </w:r>
      <w:r>
        <w:rPr>
          <w:noProof/>
        </w:rPr>
        <w:tab/>
        <w:t>General</w:t>
      </w:r>
      <w:bookmarkEnd w:id="361"/>
      <w:bookmarkEnd w:id="362"/>
      <w:bookmarkEnd w:id="363"/>
      <w:bookmarkEnd w:id="364"/>
      <w:bookmarkEnd w:id="365"/>
      <w:bookmarkEnd w:id="366"/>
      <w:bookmarkEnd w:id="367"/>
    </w:p>
    <w:p w14:paraId="5ED1080B" w14:textId="5E9E5728" w:rsidR="004E5B89" w:rsidRDefault="004E5B89" w:rsidP="004E5B89">
      <w:pPr>
        <w:pStyle w:val="Heading2"/>
      </w:pPr>
      <w:bookmarkStart w:id="368" w:name="_Toc25305696"/>
      <w:bookmarkStart w:id="369" w:name="_Toc26190272"/>
      <w:bookmarkStart w:id="370" w:name="_Toc26190865"/>
      <w:bookmarkStart w:id="371" w:name="_Toc34062199"/>
      <w:bookmarkStart w:id="372" w:name="_Toc34394640"/>
      <w:bookmarkStart w:id="373" w:name="_Toc45274433"/>
      <w:bookmarkStart w:id="374" w:name="_Toc51932972"/>
      <w:r>
        <w:t>7.2</w:t>
      </w:r>
      <w:r>
        <w:tab/>
      </w:r>
      <w:r w:rsidRPr="001F6D93">
        <w:t>Application unique ID</w:t>
      </w:r>
      <w:bookmarkEnd w:id="368"/>
      <w:bookmarkEnd w:id="369"/>
      <w:bookmarkEnd w:id="370"/>
      <w:bookmarkEnd w:id="371"/>
      <w:bookmarkEnd w:id="372"/>
      <w:bookmarkEnd w:id="373"/>
      <w:bookmarkEnd w:id="374"/>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375" w:name="_Toc25305697"/>
      <w:bookmarkStart w:id="376" w:name="_Toc26190273"/>
      <w:bookmarkStart w:id="377" w:name="_Toc26190866"/>
      <w:bookmarkStart w:id="378" w:name="_Toc34062200"/>
      <w:bookmarkStart w:id="379" w:name="_Toc34394641"/>
      <w:bookmarkStart w:id="380" w:name="_Toc45274434"/>
      <w:bookmarkStart w:id="381" w:name="_Toc51932973"/>
      <w:r>
        <w:rPr>
          <w:noProof/>
        </w:rPr>
        <w:t>7.3</w:t>
      </w:r>
      <w:r>
        <w:rPr>
          <w:noProof/>
        </w:rPr>
        <w:tab/>
        <w:t>Data structure</w:t>
      </w:r>
      <w:bookmarkEnd w:id="375"/>
      <w:bookmarkEnd w:id="376"/>
      <w:bookmarkEnd w:id="377"/>
      <w:bookmarkEnd w:id="378"/>
      <w:bookmarkEnd w:id="379"/>
      <w:bookmarkEnd w:id="380"/>
      <w:bookmarkEnd w:id="381"/>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7777777" w:rsidR="00467E3F" w:rsidRDefault="00467E3F" w:rsidP="00467E3F">
      <w:pPr>
        <w:pStyle w:val="B2"/>
        <w:rPr>
          <w:rFonts w:eastAsia="SimSun"/>
        </w:rPr>
      </w:pPr>
      <w:r>
        <w:t>3)</w:t>
      </w:r>
      <w:r>
        <w:tab/>
        <w:t>shall include a &lt;</w:t>
      </w:r>
      <w:r w:rsidRPr="00960DD0">
        <w:rPr>
          <w:rFonts w:eastAsia="SimSun"/>
        </w:rPr>
        <w:t>val-services</w:t>
      </w:r>
      <w:r>
        <w:rPr>
          <w:rFonts w:eastAsia="SimSun"/>
        </w:rPr>
        <w:t>&gt; element indicating list of services supported by the group;</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382" w:name="_Toc25305698"/>
      <w:bookmarkStart w:id="383" w:name="_Toc26190274"/>
      <w:bookmarkStart w:id="384" w:name="_Toc26190867"/>
      <w:bookmarkStart w:id="385" w:name="_Toc34062201"/>
      <w:bookmarkStart w:id="386" w:name="_Toc34394642"/>
      <w:bookmarkStart w:id="387" w:name="_Toc45274435"/>
      <w:bookmarkStart w:id="388" w:name="_Toc51932974"/>
      <w:r>
        <w:rPr>
          <w:lang w:val="en-US"/>
        </w:rPr>
        <w:t>7.4</w:t>
      </w:r>
      <w:r>
        <w:rPr>
          <w:lang w:val="en-US"/>
        </w:rPr>
        <w:tab/>
      </w:r>
      <w:r w:rsidRPr="006C41AB">
        <w:rPr>
          <w:lang w:val="en-US"/>
        </w:rPr>
        <w:t>XML Schema</w:t>
      </w:r>
      <w:bookmarkEnd w:id="382"/>
      <w:bookmarkEnd w:id="383"/>
      <w:bookmarkEnd w:id="384"/>
      <w:bookmarkEnd w:id="385"/>
      <w:bookmarkEnd w:id="386"/>
      <w:bookmarkEnd w:id="387"/>
      <w:bookmarkEnd w:id="388"/>
    </w:p>
    <w:p w14:paraId="0785191D" w14:textId="295E1BE0" w:rsidR="009E1D5D" w:rsidRDefault="009E1D5D" w:rsidP="008C7BA9">
      <w:pPr>
        <w:pStyle w:val="Heading3"/>
      </w:pPr>
      <w:bookmarkStart w:id="389" w:name="_Toc34062202"/>
      <w:bookmarkStart w:id="390" w:name="_Toc34394643"/>
      <w:bookmarkStart w:id="391" w:name="_Toc45274436"/>
      <w:bookmarkStart w:id="392" w:name="_Toc51932975"/>
      <w:r>
        <w:t>7.4.1</w:t>
      </w:r>
      <w:r>
        <w:tab/>
        <w:t>General</w:t>
      </w:r>
      <w:bookmarkEnd w:id="389"/>
      <w:bookmarkEnd w:id="390"/>
      <w:bookmarkEnd w:id="391"/>
      <w:bookmarkEnd w:id="392"/>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393" w:name="_Toc34062203"/>
      <w:bookmarkStart w:id="394" w:name="_Toc34394644"/>
      <w:bookmarkStart w:id="395" w:name="_Toc45274437"/>
      <w:bookmarkStart w:id="396" w:name="_Toc51932976"/>
      <w:r>
        <w:t>7.4.2</w:t>
      </w:r>
      <w:r>
        <w:tab/>
        <w:t>XML schema for SEAL group document specific extension</w:t>
      </w:r>
      <w:bookmarkEnd w:id="393"/>
      <w:bookmarkEnd w:id="394"/>
      <w:bookmarkEnd w:id="395"/>
      <w:bookmarkEnd w:id="396"/>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733767DC" w14:textId="77777777" w:rsidR="009E1D5D" w:rsidRPr="00C468F1" w:rsidRDefault="009E1D5D" w:rsidP="009E1D5D">
      <w:pPr>
        <w:pStyle w:val="PL"/>
        <w:ind w:left="384" w:hanging="384"/>
        <w:rPr>
          <w:rFonts w:eastAsia="SimSun"/>
        </w:rPr>
      </w:pPr>
      <w:r w:rsidRPr="00C468F1">
        <w:rPr>
          <w:rFonts w:eastAsia="SimSun"/>
        </w:rPr>
        <w:t xml:space="preserve">      &lt;xs:element name="val-services" type="sealgi:valServiceListType"/&gt;</w:t>
      </w:r>
    </w:p>
    <w:p w14:paraId="2F985A82"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711B8FD9" w14:textId="77777777" w:rsidR="009E1D5D" w:rsidRPr="00C85BDD" w:rsidRDefault="009E1D5D" w:rsidP="009E1D5D">
      <w:pPr>
        <w:pStyle w:val="PL"/>
        <w:ind w:left="384" w:hanging="384"/>
        <w:rPr>
          <w:rFonts w:eastAsia="SimSun"/>
        </w:rPr>
      </w:pPr>
      <w:r w:rsidRPr="00C85BDD">
        <w:rPr>
          <w:rFonts w:eastAsia="SimSun"/>
        </w:rPr>
        <w:t xml:space="preserve">  &lt;xs:complexType name="valServiceListType"&gt;</w:t>
      </w:r>
    </w:p>
    <w:p w14:paraId="496A5CE9" w14:textId="77777777" w:rsidR="009E1D5D" w:rsidRPr="00C85BDD" w:rsidRDefault="009E1D5D" w:rsidP="009E1D5D">
      <w:pPr>
        <w:pStyle w:val="PL"/>
        <w:ind w:left="384" w:hanging="384"/>
        <w:rPr>
          <w:rFonts w:eastAsia="SimSun"/>
        </w:rPr>
      </w:pPr>
      <w:r w:rsidRPr="00C85BDD">
        <w:rPr>
          <w:rFonts w:eastAsia="SimSun"/>
        </w:rPr>
        <w:t xml:space="preserve">    &lt;xs:sequence minOccurs="0" maxOccurs="unbounded"&gt;</w:t>
      </w:r>
    </w:p>
    <w:p w14:paraId="107B31D6" w14:textId="77777777" w:rsidR="009E1D5D" w:rsidRPr="00C85BDD" w:rsidRDefault="009E1D5D" w:rsidP="009E1D5D">
      <w:pPr>
        <w:pStyle w:val="PL"/>
        <w:ind w:left="384" w:hanging="384"/>
        <w:rPr>
          <w:rFonts w:eastAsia="SimSun"/>
        </w:rPr>
      </w:pPr>
      <w:r w:rsidRPr="00C85BDD">
        <w:rPr>
          <w:rFonts w:eastAsia="SimSun"/>
        </w:rPr>
        <w:t xml:space="preserve">      &lt;xs:element name="service-name" type="sealgi:serviceNameType" minOccurs="0"/&gt;</w:t>
      </w:r>
    </w:p>
    <w:p w14:paraId="61339464" w14:textId="77777777" w:rsidR="009E1D5D" w:rsidRPr="00C85BDD" w:rsidRDefault="009E1D5D" w:rsidP="009E1D5D">
      <w:pPr>
        <w:pStyle w:val="PL"/>
        <w:ind w:left="384" w:hanging="384"/>
        <w:rPr>
          <w:rFonts w:eastAsia="SimSun"/>
        </w:rPr>
      </w:pPr>
      <w:r w:rsidRPr="00C85BDD">
        <w:rPr>
          <w:rFonts w:eastAsia="SimSun"/>
        </w:rPr>
        <w:t xml:space="preserve">      &lt;xs:any namespace="##other" processContents="lax" minOccurs="0"/&gt;</w:t>
      </w:r>
    </w:p>
    <w:p w14:paraId="12D09C4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6807B1AB"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397" w:name="_Toc25305699"/>
      <w:bookmarkStart w:id="398" w:name="_Toc26190275"/>
      <w:bookmarkStart w:id="399" w:name="_Toc26190868"/>
      <w:bookmarkStart w:id="400" w:name="_Toc34062204"/>
      <w:bookmarkStart w:id="401" w:name="_Toc34394645"/>
      <w:bookmarkStart w:id="402" w:name="_Toc45274438"/>
      <w:bookmarkStart w:id="403" w:name="_Toc51932977"/>
      <w:r>
        <w:rPr>
          <w:noProof/>
        </w:rPr>
        <w:t>7.5</w:t>
      </w:r>
      <w:r>
        <w:rPr>
          <w:noProof/>
        </w:rPr>
        <w:tab/>
        <w:t>Semantics</w:t>
      </w:r>
      <w:bookmarkEnd w:id="397"/>
      <w:bookmarkEnd w:id="398"/>
      <w:bookmarkEnd w:id="399"/>
      <w:bookmarkEnd w:id="400"/>
      <w:bookmarkEnd w:id="401"/>
      <w:bookmarkEnd w:id="402"/>
      <w:bookmarkEnd w:id="403"/>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0B158C0D" w:rsidR="00585A79" w:rsidRPr="00B00239" w:rsidRDefault="00585A79" w:rsidP="004E5B89">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404" w:name="_Toc25305700"/>
      <w:bookmarkStart w:id="405" w:name="_Toc26190276"/>
      <w:bookmarkStart w:id="406" w:name="_Toc26190869"/>
      <w:bookmarkStart w:id="407" w:name="_Toc34062205"/>
      <w:bookmarkStart w:id="408" w:name="_Toc34394646"/>
      <w:bookmarkStart w:id="409" w:name="_Toc45274439"/>
      <w:bookmarkStart w:id="410" w:name="_Toc51932978"/>
      <w:r>
        <w:t>7.6</w:t>
      </w:r>
      <w:r>
        <w:tab/>
        <w:t>MIME type</w:t>
      </w:r>
      <w:bookmarkEnd w:id="404"/>
      <w:bookmarkEnd w:id="405"/>
      <w:bookmarkEnd w:id="406"/>
      <w:bookmarkEnd w:id="407"/>
      <w:bookmarkEnd w:id="408"/>
      <w:bookmarkEnd w:id="409"/>
      <w:bookmarkEnd w:id="410"/>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411" w:name="_Toc25305701"/>
      <w:bookmarkStart w:id="412" w:name="_Toc26190277"/>
      <w:bookmarkStart w:id="413" w:name="_Toc26190870"/>
      <w:bookmarkStart w:id="414" w:name="_Toc34062206"/>
      <w:bookmarkStart w:id="415" w:name="_Toc34394647"/>
      <w:bookmarkStart w:id="416" w:name="_Toc45274440"/>
      <w:bookmarkStart w:id="417" w:name="_Toc51932979"/>
      <w:r>
        <w:t>7.7</w:t>
      </w:r>
      <w:r w:rsidRPr="0073469F">
        <w:tab/>
        <w:t>IANA registration template</w:t>
      </w:r>
      <w:bookmarkEnd w:id="411"/>
      <w:bookmarkEnd w:id="412"/>
      <w:bookmarkEnd w:id="413"/>
      <w:bookmarkEnd w:id="414"/>
      <w:bookmarkEnd w:id="415"/>
      <w:bookmarkEnd w:id="416"/>
      <w:bookmarkEnd w:id="417"/>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418" w:name="_Toc34062207"/>
      <w:bookmarkStart w:id="419" w:name="_Toc34394648"/>
      <w:bookmarkStart w:id="420" w:name="_Toc45274441"/>
      <w:bookmarkStart w:id="421" w:name="_Toc51932980"/>
      <w:r w:rsidRPr="004D3578">
        <w:t xml:space="preserve">Annex </w:t>
      </w:r>
      <w:r w:rsidR="00F13914">
        <w:t>A</w:t>
      </w:r>
      <w:r w:rsidRPr="004D3578">
        <w:t xml:space="preserve"> (</w:t>
      </w:r>
      <w:r>
        <w:t>normative</w:t>
      </w:r>
      <w:r w:rsidRPr="004D3578">
        <w:t>):</w:t>
      </w:r>
      <w:r w:rsidRPr="004D3578">
        <w:br/>
      </w:r>
      <w:r>
        <w:t>Parameters for different operations</w:t>
      </w:r>
      <w:bookmarkEnd w:id="418"/>
      <w:bookmarkEnd w:id="419"/>
      <w:bookmarkEnd w:id="420"/>
      <w:bookmarkEnd w:id="421"/>
    </w:p>
    <w:p w14:paraId="6A2EB580" w14:textId="094A62B7" w:rsidR="000B110A" w:rsidRDefault="00F13914" w:rsidP="000B110A">
      <w:pPr>
        <w:pStyle w:val="Heading1"/>
      </w:pPr>
      <w:bookmarkStart w:id="422" w:name="_Toc34062208"/>
      <w:bookmarkStart w:id="423" w:name="_Toc34394649"/>
      <w:bookmarkStart w:id="424" w:name="_Toc45274442"/>
      <w:bookmarkStart w:id="425" w:name="_Toc51932981"/>
      <w:r>
        <w:t>A</w:t>
      </w:r>
      <w:r w:rsidR="000B110A">
        <w:t>.1</w:t>
      </w:r>
      <w:r w:rsidR="000B110A">
        <w:tab/>
        <w:t>Creating group events subscription</w:t>
      </w:r>
      <w:bookmarkEnd w:id="422"/>
      <w:bookmarkEnd w:id="423"/>
      <w:bookmarkEnd w:id="424"/>
      <w:bookmarkEnd w:id="425"/>
    </w:p>
    <w:p w14:paraId="1CF5E6B7" w14:textId="3E46893C" w:rsidR="000B110A" w:rsidRDefault="00F13914" w:rsidP="000B110A">
      <w:pPr>
        <w:pStyle w:val="Heading2"/>
      </w:pPr>
      <w:bookmarkStart w:id="426" w:name="_Toc34062209"/>
      <w:bookmarkStart w:id="427" w:name="_Toc34394650"/>
      <w:bookmarkStart w:id="428" w:name="_Toc45274443"/>
      <w:bookmarkStart w:id="429" w:name="_Toc51932982"/>
      <w:r>
        <w:t>A</w:t>
      </w:r>
      <w:r w:rsidR="000B110A">
        <w:t>.1.1</w:t>
      </w:r>
      <w:r w:rsidR="000B110A">
        <w:tab/>
        <w:t>General</w:t>
      </w:r>
      <w:bookmarkEnd w:id="426"/>
      <w:bookmarkEnd w:id="427"/>
      <w:bookmarkEnd w:id="428"/>
      <w:bookmarkEnd w:id="429"/>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430" w:name="_Toc34062210"/>
      <w:bookmarkStart w:id="431" w:name="_Toc34394651"/>
      <w:bookmarkStart w:id="432" w:name="_Toc45274444"/>
      <w:bookmarkStart w:id="433" w:name="_Toc51932983"/>
      <w:r>
        <w:t>A</w:t>
      </w:r>
      <w:r w:rsidR="000B110A">
        <w:t>.1.2</w:t>
      </w:r>
      <w:r w:rsidR="000B110A">
        <w:tab/>
        <w:t>Client side parameters</w:t>
      </w:r>
      <w:bookmarkEnd w:id="430"/>
      <w:bookmarkEnd w:id="431"/>
      <w:bookmarkEnd w:id="432"/>
      <w:bookmarkEnd w:id="433"/>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94E36" w:rsidRPr="00EA26B3" w14:paraId="316F6556" w14:textId="77777777" w:rsidTr="00D351D5">
        <w:trPr>
          <w:jc w:val="center"/>
        </w:trPr>
        <w:tc>
          <w:tcPr>
            <w:tcW w:w="1129" w:type="dxa"/>
            <w:shd w:val="clear" w:color="auto" w:fill="auto"/>
          </w:tcPr>
          <w:p w14:paraId="2F0E919B" w14:textId="77777777" w:rsidR="00094E36" w:rsidRPr="001103C9" w:rsidRDefault="00094E36" w:rsidP="00D351D5">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D351D5">
            <w:pPr>
              <w:pStyle w:val="TAL"/>
              <w:tabs>
                <w:tab w:val="left" w:pos="5454"/>
              </w:tabs>
            </w:pPr>
            <w:r w:rsidRPr="00F30FFB">
              <w:t>REQUIRED. Represents a VAL user who initiates subscription.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7777777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434" w:name="_Toc34062211"/>
      <w:bookmarkStart w:id="435" w:name="_Toc34394652"/>
      <w:bookmarkStart w:id="436" w:name="_Toc45274445"/>
      <w:bookmarkStart w:id="437" w:name="_Toc51932984"/>
      <w:r>
        <w:t>A</w:t>
      </w:r>
      <w:r w:rsidR="000B110A">
        <w:t>.1.3</w:t>
      </w:r>
      <w:r w:rsidR="000B110A">
        <w:tab/>
        <w:t>Server side parameters</w:t>
      </w:r>
      <w:bookmarkEnd w:id="434"/>
      <w:bookmarkEnd w:id="435"/>
      <w:bookmarkEnd w:id="436"/>
      <w:bookmarkEnd w:id="437"/>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438" w:name="_Toc34062212"/>
      <w:bookmarkStart w:id="439" w:name="_Toc34394653"/>
      <w:bookmarkStart w:id="440" w:name="_Toc45274446"/>
      <w:bookmarkStart w:id="441" w:name="_Toc51932985"/>
      <w:r w:rsidRPr="004D3578">
        <w:t xml:space="preserve">Annex </w:t>
      </w:r>
      <w:r w:rsidR="00F13914">
        <w:t>B</w:t>
      </w:r>
      <w:r w:rsidRPr="004D3578">
        <w:t xml:space="preserve"> (</w:t>
      </w:r>
      <w:r>
        <w:t>normative</w:t>
      </w:r>
      <w:r w:rsidRPr="004D3578">
        <w:t>):</w:t>
      </w:r>
      <w:r w:rsidRPr="004D3578">
        <w:br/>
      </w:r>
      <w:r>
        <w:t>Parameters for notifications</w:t>
      </w:r>
      <w:bookmarkEnd w:id="438"/>
      <w:bookmarkEnd w:id="439"/>
      <w:bookmarkEnd w:id="440"/>
      <w:bookmarkEnd w:id="441"/>
    </w:p>
    <w:p w14:paraId="762675D8" w14:textId="4FF31BD4" w:rsidR="003C3310" w:rsidRDefault="00F13914" w:rsidP="003C3310">
      <w:pPr>
        <w:pStyle w:val="Heading1"/>
      </w:pPr>
      <w:bookmarkStart w:id="442" w:name="_Toc34062213"/>
      <w:bookmarkStart w:id="443" w:name="_Toc34394654"/>
      <w:bookmarkStart w:id="444" w:name="_Toc45274447"/>
      <w:bookmarkStart w:id="445" w:name="_Toc51932986"/>
      <w:r>
        <w:t>B</w:t>
      </w:r>
      <w:r w:rsidR="003C3310">
        <w:t>.1</w:t>
      </w:r>
      <w:r w:rsidR="003C3310">
        <w:tab/>
        <w:t>General</w:t>
      </w:r>
      <w:bookmarkEnd w:id="442"/>
      <w:bookmarkEnd w:id="443"/>
      <w:bookmarkEnd w:id="444"/>
      <w:bookmarkEnd w:id="445"/>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446" w:name="_Toc34062214"/>
      <w:bookmarkStart w:id="447" w:name="_Toc34394655"/>
      <w:bookmarkStart w:id="448" w:name="_Toc45274448"/>
      <w:bookmarkStart w:id="449" w:name="_Toc51932987"/>
      <w:r>
        <w:t>B</w:t>
      </w:r>
      <w:r w:rsidR="003C3310">
        <w:t>.2</w:t>
      </w:r>
      <w:r w:rsidR="003C3310">
        <w:tab/>
        <w:t>Group announcement notification</w:t>
      </w:r>
      <w:bookmarkEnd w:id="446"/>
      <w:bookmarkEnd w:id="447"/>
      <w:bookmarkEnd w:id="448"/>
      <w:bookmarkEnd w:id="449"/>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6B2692" w:rsidRPr="00EA26B3" w14:paraId="27D48EA4" w14:textId="77777777" w:rsidTr="00815095">
        <w:trPr>
          <w:jc w:val="center"/>
        </w:trPr>
        <w:tc>
          <w:tcPr>
            <w:tcW w:w="1101" w:type="dxa"/>
            <w:shd w:val="clear" w:color="auto" w:fill="auto"/>
          </w:tcPr>
          <w:p w14:paraId="51434C8B" w14:textId="77777777" w:rsidR="006B2692" w:rsidRDefault="006B2692" w:rsidP="00815095">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815095">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77777777" w:rsidR="003C3310" w:rsidRDefault="003C3310" w:rsidP="003C3310"/>
    <w:p w14:paraId="2F846344" w14:textId="59C26619" w:rsidR="003C3310" w:rsidRDefault="00F13914" w:rsidP="003C3310">
      <w:pPr>
        <w:pStyle w:val="Heading1"/>
      </w:pPr>
      <w:bookmarkStart w:id="450" w:name="_Toc34062215"/>
      <w:bookmarkStart w:id="451" w:name="_Toc34394656"/>
      <w:bookmarkStart w:id="452" w:name="_Toc45274449"/>
      <w:bookmarkStart w:id="453" w:name="_Toc51932988"/>
      <w:r>
        <w:t>B</w:t>
      </w:r>
      <w:r w:rsidR="003C3310">
        <w:t>.3</w:t>
      </w:r>
      <w:r w:rsidR="003C3310">
        <w:tab/>
        <w:t>Group modify notification</w:t>
      </w:r>
      <w:bookmarkEnd w:id="450"/>
      <w:bookmarkEnd w:id="451"/>
      <w:bookmarkEnd w:id="452"/>
      <w:bookmarkEnd w:id="453"/>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08205541" w:rsidR="003C3310" w:rsidRDefault="003C3310" w:rsidP="003C3310"/>
    <w:p w14:paraId="773DAECA" w14:textId="4B6ED158" w:rsidR="00054A22" w:rsidRPr="00235394" w:rsidRDefault="00080512" w:rsidP="007251D5">
      <w:pPr>
        <w:pStyle w:val="Heading8"/>
      </w:pPr>
      <w:bookmarkStart w:id="454" w:name="clause4"/>
      <w:bookmarkStart w:id="455" w:name="_Toc25305702"/>
      <w:bookmarkStart w:id="456" w:name="_Toc26190278"/>
      <w:bookmarkStart w:id="457" w:name="_Toc26190871"/>
      <w:bookmarkStart w:id="458" w:name="_Toc34062216"/>
      <w:bookmarkStart w:id="459" w:name="_Toc34394657"/>
      <w:bookmarkStart w:id="460" w:name="_Toc45274450"/>
      <w:bookmarkStart w:id="461" w:name="_Toc51932989"/>
      <w:bookmarkEnd w:id="454"/>
      <w:r w:rsidRPr="004D3578">
        <w:t xml:space="preserve">Annex </w:t>
      </w:r>
      <w:r w:rsidR="00F13914">
        <w:t>C</w:t>
      </w:r>
      <w:r w:rsidR="00F13914" w:rsidRPr="004D3578">
        <w:t xml:space="preserve"> </w:t>
      </w:r>
      <w:r w:rsidRPr="004D3578">
        <w:t>(informative):</w:t>
      </w:r>
      <w:r w:rsidRPr="004D3578">
        <w:br/>
        <w:t>Change history</w:t>
      </w:r>
      <w:bookmarkStart w:id="462" w:name="historyclause"/>
      <w:bookmarkEnd w:id="455"/>
      <w:bookmarkEnd w:id="456"/>
      <w:bookmarkEnd w:id="457"/>
      <w:bookmarkEnd w:id="458"/>
      <w:bookmarkEnd w:id="459"/>
      <w:bookmarkEnd w:id="460"/>
      <w:bookmarkEnd w:id="462"/>
      <w:bookmarkEnd w:id="46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856AD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856AD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856AD6">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856AD6">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856AD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856AD6">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856AD6">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856AD6">
            <w:pPr>
              <w:pStyle w:val="TAC"/>
              <w:rPr>
                <w:sz w:val="16"/>
                <w:szCs w:val="16"/>
              </w:rPr>
            </w:pPr>
            <w:r>
              <w:rPr>
                <w:sz w:val="16"/>
                <w:szCs w:val="16"/>
              </w:rPr>
              <w:t>16.2.0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2CCE1" w14:textId="77777777" w:rsidR="00C701A0" w:rsidRDefault="00C701A0">
      <w:r>
        <w:separator/>
      </w:r>
    </w:p>
  </w:endnote>
  <w:endnote w:type="continuationSeparator" w:id="0">
    <w:p w14:paraId="30D2359C" w14:textId="77777777" w:rsidR="00C701A0" w:rsidRDefault="00C7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A693" w14:textId="77777777" w:rsidR="00C701A0" w:rsidRDefault="00C701A0">
      <w:r>
        <w:separator/>
      </w:r>
    </w:p>
  </w:footnote>
  <w:footnote w:type="continuationSeparator" w:id="0">
    <w:p w14:paraId="5D0D7399" w14:textId="77777777" w:rsidR="00C701A0" w:rsidRDefault="00C7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4A197BA2"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A5A">
      <w:rPr>
        <w:rFonts w:ascii="Arial" w:hAnsi="Arial" w:cs="Arial"/>
        <w:b/>
        <w:noProof/>
        <w:sz w:val="18"/>
        <w:szCs w:val="18"/>
      </w:rPr>
      <w:t>3GPP TS 24.544 V16.2.0 (2020-09)</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4053A705"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A5A">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3720"/>
    <w:rsid w:val="000211C4"/>
    <w:rsid w:val="000215D8"/>
    <w:rsid w:val="00027F74"/>
    <w:rsid w:val="0003328A"/>
    <w:rsid w:val="00033397"/>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71BFA"/>
    <w:rsid w:val="0017368D"/>
    <w:rsid w:val="00193AB5"/>
    <w:rsid w:val="001A15FE"/>
    <w:rsid w:val="001A4C42"/>
    <w:rsid w:val="001A7420"/>
    <w:rsid w:val="001B6637"/>
    <w:rsid w:val="001C21C3"/>
    <w:rsid w:val="001D02C2"/>
    <w:rsid w:val="001D5B48"/>
    <w:rsid w:val="001D6D30"/>
    <w:rsid w:val="001E18FD"/>
    <w:rsid w:val="001F0C1D"/>
    <w:rsid w:val="001F1132"/>
    <w:rsid w:val="001F168B"/>
    <w:rsid w:val="001F1F82"/>
    <w:rsid w:val="001F204B"/>
    <w:rsid w:val="001F334A"/>
    <w:rsid w:val="001F7E39"/>
    <w:rsid w:val="00222DA6"/>
    <w:rsid w:val="002308C9"/>
    <w:rsid w:val="00234666"/>
    <w:rsid w:val="002347A2"/>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3D11"/>
    <w:rsid w:val="00345A16"/>
    <w:rsid w:val="0035462D"/>
    <w:rsid w:val="003725ED"/>
    <w:rsid w:val="00372CD0"/>
    <w:rsid w:val="003765B8"/>
    <w:rsid w:val="0038077A"/>
    <w:rsid w:val="00387757"/>
    <w:rsid w:val="00390C72"/>
    <w:rsid w:val="00393DE9"/>
    <w:rsid w:val="0039423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D0AB5"/>
    <w:rsid w:val="005D2A40"/>
    <w:rsid w:val="005D2E01"/>
    <w:rsid w:val="005D7526"/>
    <w:rsid w:val="005E4BB2"/>
    <w:rsid w:val="005F24A8"/>
    <w:rsid w:val="005F254C"/>
    <w:rsid w:val="005F7C74"/>
    <w:rsid w:val="00602AEA"/>
    <w:rsid w:val="00613390"/>
    <w:rsid w:val="00614FDF"/>
    <w:rsid w:val="006150AF"/>
    <w:rsid w:val="006244E8"/>
    <w:rsid w:val="00630498"/>
    <w:rsid w:val="00633DEC"/>
    <w:rsid w:val="00634B0E"/>
    <w:rsid w:val="0063543D"/>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8DE"/>
    <w:rsid w:val="007429F6"/>
    <w:rsid w:val="00744E76"/>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560A"/>
    <w:rsid w:val="00816FC7"/>
    <w:rsid w:val="00822E0F"/>
    <w:rsid w:val="00830747"/>
    <w:rsid w:val="008338EF"/>
    <w:rsid w:val="008409E6"/>
    <w:rsid w:val="008458C1"/>
    <w:rsid w:val="00847C64"/>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90271F"/>
    <w:rsid w:val="00902C15"/>
    <w:rsid w:val="00902E23"/>
    <w:rsid w:val="009114D7"/>
    <w:rsid w:val="0091348E"/>
    <w:rsid w:val="00915C8F"/>
    <w:rsid w:val="00917CCB"/>
    <w:rsid w:val="00922DB4"/>
    <w:rsid w:val="00923549"/>
    <w:rsid w:val="009262E4"/>
    <w:rsid w:val="009276A7"/>
    <w:rsid w:val="009329BC"/>
    <w:rsid w:val="009342F4"/>
    <w:rsid w:val="00937DB3"/>
    <w:rsid w:val="00942EC2"/>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44967"/>
    <w:rsid w:val="00A53724"/>
    <w:rsid w:val="00A55863"/>
    <w:rsid w:val="00A56066"/>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E65E2"/>
    <w:rsid w:val="00AF1E6B"/>
    <w:rsid w:val="00AF414F"/>
    <w:rsid w:val="00B00239"/>
    <w:rsid w:val="00B14A08"/>
    <w:rsid w:val="00B15449"/>
    <w:rsid w:val="00B17863"/>
    <w:rsid w:val="00B17895"/>
    <w:rsid w:val="00B24E88"/>
    <w:rsid w:val="00B40941"/>
    <w:rsid w:val="00B50D17"/>
    <w:rsid w:val="00B61596"/>
    <w:rsid w:val="00B619FD"/>
    <w:rsid w:val="00B807DE"/>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45231"/>
    <w:rsid w:val="00C5281E"/>
    <w:rsid w:val="00C557AD"/>
    <w:rsid w:val="00C64258"/>
    <w:rsid w:val="00C67934"/>
    <w:rsid w:val="00C701A0"/>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240B5"/>
    <w:rsid w:val="00D26D1B"/>
    <w:rsid w:val="00D27A01"/>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6C11"/>
    <w:rsid w:val="00E13787"/>
    <w:rsid w:val="00E159D1"/>
    <w:rsid w:val="00E16509"/>
    <w:rsid w:val="00E21475"/>
    <w:rsid w:val="00E247C1"/>
    <w:rsid w:val="00E33AD6"/>
    <w:rsid w:val="00E37DA0"/>
    <w:rsid w:val="00E4387F"/>
    <w:rsid w:val="00E44582"/>
    <w:rsid w:val="00E521EB"/>
    <w:rsid w:val="00E7529D"/>
    <w:rsid w:val="00E77645"/>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B0E5B"/>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126EC-71F5-44A8-BECE-59897BBC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8701</Words>
  <Characters>49597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7</cp:lastModifiedBy>
  <cp:revision>5</cp:revision>
  <cp:lastPrinted>2019-02-25T14:05:00Z</cp:lastPrinted>
  <dcterms:created xsi:type="dcterms:W3CDTF">2020-09-25T11:25:00Z</dcterms:created>
  <dcterms:modified xsi:type="dcterms:W3CDTF">2020-09-25T11:28:00Z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