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r w:rsidR="00270F11">
        <w:rPr>
          <w:lang w:val="sv-SE"/>
        </w:rPr>
        <w:t>4</w:t>
      </w:r>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DC6715">
        <w:rPr>
          <w:sz w:val="32"/>
          <w:lang w:val="sv-SE"/>
        </w:rPr>
        <w:t>1</w:t>
      </w:r>
      <w:r w:rsidR="00270F11">
        <w:rPr>
          <w:sz w:val="32"/>
          <w:lang w:val="sv-SE"/>
        </w:rPr>
        <w:t>1</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0016454F" w:rsidRPr="0016454F">
        <w:rPr>
          <w:vertAlign w:val="superscript"/>
        </w:rPr>
        <w:t>rd</w:t>
      </w:r>
      <w:r w:rsidRPr="00235394">
        <w:t xml:space="preserve">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1866C3" w:rsidP="00A72864">
      <w:pPr>
        <w:pStyle w:val="ZU"/>
        <w:framePr w:h="4929" w:hRule="exact" w:wrap="notBeside"/>
        <w:tabs>
          <w:tab w:val="right" w:pos="10206"/>
        </w:tabs>
        <w:jc w:val="left"/>
      </w:pPr>
      <w:r w:rsidRPr="001866C3">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83.55pt">
            <v:imagedata r:id="rId9" o:title="LTE-AdvancedPro_largerTM_cropped"/>
          </v:shape>
        </w:pict>
      </w:r>
      <w:r w:rsidR="00A72864" w:rsidRPr="00235394">
        <w:rPr>
          <w:color w:val="0000FF"/>
        </w:rPr>
        <w:tab/>
      </w:r>
      <w:r>
        <w:pict>
          <v:shape id="_x0000_i1026" type="#_x0000_t75" style="width:128.4pt;height:76.1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70F11">
        <w:rPr>
          <w:rFonts w:ascii="Arial" w:hAnsi="Arial"/>
          <w:sz w:val="18"/>
          <w:lang w:val="fr-FR"/>
        </w:rPr>
        <w:t>–</w:t>
      </w:r>
      <w:r w:rsidRPr="00212373">
        <w:rPr>
          <w:rFonts w:ascii="Arial" w:hAnsi="Arial"/>
          <w:sz w:val="18"/>
          <w:lang w:val="fr-FR"/>
        </w:rPr>
        <w:t xml:space="preserve">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70F11">
        <w:rPr>
          <w:rFonts w:ascii="Arial" w:hAnsi="Arial"/>
          <w:sz w:val="18"/>
          <w:lang w:val="fr-FR"/>
        </w:rPr>
        <w:t>–</w:t>
      </w:r>
      <w:r w:rsidRPr="00212373">
        <w:rPr>
          <w:rFonts w:ascii="Arial" w:hAnsi="Arial"/>
          <w:sz w:val="18"/>
          <w:lang w:val="fr-FR"/>
        </w:rPr>
        <w:t xml:space="preserve">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1866C3">
      <w:pPr>
        <w:pStyle w:val="FP"/>
        <w:framePr w:wrap="notBeside" w:hAnchor="margin" w:yAlign="center"/>
        <w:ind w:left="2835" w:right="2835"/>
        <w:jc w:val="center"/>
        <w:rPr>
          <w:rFonts w:ascii="Arial" w:hAnsi="Arial"/>
          <w:sz w:val="18"/>
        </w:rPr>
      </w:pPr>
      <w:hyperlink r:id="rId11" w:history="1">
        <w:r w:rsidR="00270F11" w:rsidRPr="00587AA4">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F274A7" w:rsidRDefault="001866C3">
      <w:pPr>
        <w:pStyle w:val="TOC1"/>
        <w:rPr>
          <w:rFonts w:asciiTheme="minorHAnsi" w:eastAsiaTheme="minorEastAsia" w:hAnsiTheme="minorHAnsi" w:cstheme="minorBidi"/>
          <w:szCs w:val="22"/>
          <w:lang w:val="en-US"/>
        </w:rPr>
      </w:pPr>
      <w:r>
        <w:fldChar w:fldCharType="begin"/>
      </w:r>
      <w:r w:rsidR="00235394">
        <w:instrText xml:space="preserve"> TOC \o "1-9" </w:instrText>
      </w:r>
      <w:r>
        <w:fldChar w:fldCharType="separate"/>
      </w:r>
      <w:r w:rsidR="00F274A7">
        <w:t>Foreword</w:t>
      </w:r>
      <w:r w:rsidR="00F274A7">
        <w:tab/>
      </w:r>
      <w:r w:rsidR="00F274A7">
        <w:fldChar w:fldCharType="begin"/>
      </w:r>
      <w:r w:rsidR="00F274A7">
        <w:instrText xml:space="preserve"> PAGEREF _Toc467667326 \h </w:instrText>
      </w:r>
      <w:r w:rsidR="00F274A7">
        <w:fldChar w:fldCharType="separate"/>
      </w:r>
      <w:r w:rsidR="00F274A7">
        <w:t>6</w:t>
      </w:r>
      <w:r w:rsidR="00F274A7">
        <w:fldChar w:fldCharType="end"/>
      </w:r>
    </w:p>
    <w:p w:rsidR="00F274A7" w:rsidRDefault="00F274A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_Toc467667327 \h </w:instrText>
      </w:r>
      <w:r>
        <w:fldChar w:fldCharType="separate"/>
      </w:r>
      <w:r>
        <w:t>7</w:t>
      </w:r>
      <w:r>
        <w:fldChar w:fldCharType="end"/>
      </w:r>
    </w:p>
    <w:p w:rsidR="00F274A7" w:rsidRDefault="00F274A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_Toc467667328 \h </w:instrText>
      </w:r>
      <w:r>
        <w:fldChar w:fldCharType="separate"/>
      </w:r>
      <w:r>
        <w:t>7</w:t>
      </w:r>
      <w:r>
        <w:fldChar w:fldCharType="end"/>
      </w:r>
    </w:p>
    <w:p w:rsidR="00F274A7" w:rsidRDefault="00F274A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_Toc467667329 \h </w:instrText>
      </w:r>
      <w:r>
        <w:fldChar w:fldCharType="separate"/>
      </w:r>
      <w:r>
        <w:t>7</w:t>
      </w:r>
      <w:r>
        <w:fldChar w:fldCharType="end"/>
      </w:r>
    </w:p>
    <w:p w:rsidR="00F274A7" w:rsidRDefault="00F274A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_Toc467667330 \h </w:instrText>
      </w:r>
      <w:r>
        <w:fldChar w:fldCharType="separate"/>
      </w:r>
      <w:r>
        <w:t>7</w:t>
      </w:r>
      <w:r>
        <w:fldChar w:fldCharType="end"/>
      </w:r>
    </w:p>
    <w:p w:rsidR="00F274A7" w:rsidRDefault="00F274A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_Toc467667331 \h </w:instrText>
      </w:r>
      <w:r>
        <w:fldChar w:fldCharType="separate"/>
      </w:r>
      <w:r>
        <w:t>8</w:t>
      </w:r>
      <w:r>
        <w:fldChar w:fldCharType="end"/>
      </w:r>
    </w:p>
    <w:p w:rsidR="00F274A7" w:rsidRDefault="00F274A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Migration and interconnection scenarios</w:t>
      </w:r>
      <w:r>
        <w:tab/>
      </w:r>
      <w:r>
        <w:fldChar w:fldCharType="begin"/>
      </w:r>
      <w:r>
        <w:instrText xml:space="preserve"> PAGEREF _Toc467667332 \h </w:instrText>
      </w:r>
      <w:r>
        <w:fldChar w:fldCharType="separate"/>
      </w:r>
      <w:r>
        <w:t>8</w:t>
      </w:r>
      <w:r>
        <w:fldChar w:fldCharType="end"/>
      </w:r>
    </w:p>
    <w:p w:rsidR="00F274A7" w:rsidRDefault="00F274A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Generic scenarios</w:t>
      </w:r>
      <w:r>
        <w:tab/>
      </w:r>
      <w:r>
        <w:fldChar w:fldCharType="begin"/>
      </w:r>
      <w:r>
        <w:instrText xml:space="preserve"> PAGEREF _Toc467667333 \h </w:instrText>
      </w:r>
      <w:r>
        <w:fldChar w:fldCharType="separate"/>
      </w:r>
      <w:r>
        <w:t>8</w:t>
      </w:r>
      <w:r>
        <w:fldChar w:fldCharType="end"/>
      </w:r>
    </w:p>
    <w:p w:rsidR="00F274A7" w:rsidRDefault="00F274A7">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Scenario 1: UE in visited network using partner MC system with connection to primary MC system (migration)</w:t>
      </w:r>
      <w:r>
        <w:tab/>
      </w:r>
      <w:r>
        <w:fldChar w:fldCharType="begin"/>
      </w:r>
      <w:r>
        <w:instrText xml:space="preserve"> PAGEREF _Toc467667334 \h </w:instrText>
      </w:r>
      <w:r>
        <w:fldChar w:fldCharType="separate"/>
      </w:r>
      <w:r>
        <w:t>8</w:t>
      </w:r>
      <w:r>
        <w:fldChar w:fldCharType="end"/>
      </w:r>
    </w:p>
    <w:p w:rsidR="00F274A7" w:rsidRDefault="00F274A7">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Scenario 2: Communicating between UEs in different home networks using different primary MC systems (interconnection)</w:t>
      </w:r>
      <w:r>
        <w:tab/>
      </w:r>
      <w:r>
        <w:fldChar w:fldCharType="begin"/>
      </w:r>
      <w:r>
        <w:instrText xml:space="preserve"> PAGEREF _Toc467667335 \h </w:instrText>
      </w:r>
      <w:r>
        <w:fldChar w:fldCharType="separate"/>
      </w:r>
      <w:r>
        <w:t>9</w:t>
      </w:r>
      <w:r>
        <w:fldChar w:fldCharType="end"/>
      </w:r>
    </w:p>
    <w:p w:rsidR="00F274A7" w:rsidRDefault="00F274A7">
      <w:pPr>
        <w:pStyle w:val="TOC3"/>
        <w:rPr>
          <w:rFonts w:asciiTheme="minorHAnsi" w:eastAsiaTheme="minorEastAsia" w:hAnsiTheme="minorHAnsi" w:cstheme="minorBidi"/>
          <w:sz w:val="22"/>
          <w:szCs w:val="22"/>
          <w:lang w:val="en-US"/>
        </w:rPr>
      </w:pPr>
      <w:r>
        <w:t>4.1.3</w:t>
      </w:r>
      <w:r>
        <w:rPr>
          <w:rFonts w:asciiTheme="minorHAnsi" w:eastAsiaTheme="minorEastAsia" w:hAnsiTheme="minorHAnsi" w:cstheme="minorBidi"/>
          <w:sz w:val="22"/>
          <w:szCs w:val="22"/>
          <w:lang w:val="en-US"/>
        </w:rPr>
        <w:tab/>
      </w:r>
      <w:r>
        <w:t>Further migration and interconnection scenarios</w:t>
      </w:r>
      <w:r>
        <w:tab/>
      </w:r>
      <w:r>
        <w:fldChar w:fldCharType="begin"/>
      </w:r>
      <w:r>
        <w:instrText xml:space="preserve"> PAGEREF _Toc467667336 \h </w:instrText>
      </w:r>
      <w:r>
        <w:fldChar w:fldCharType="separate"/>
      </w:r>
      <w:r>
        <w:t>9</w:t>
      </w:r>
      <w:r>
        <w:fldChar w:fldCharType="end"/>
      </w:r>
    </w:p>
    <w:p w:rsidR="00F274A7" w:rsidRDefault="00F274A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MC service communication scenarios</w:t>
      </w:r>
      <w:r>
        <w:tab/>
      </w:r>
      <w:r>
        <w:fldChar w:fldCharType="begin"/>
      </w:r>
      <w:r>
        <w:instrText xml:space="preserve"> PAGEREF _Toc467667337 \h </w:instrText>
      </w:r>
      <w:r>
        <w:fldChar w:fldCharType="separate"/>
      </w:r>
      <w:r>
        <w:t>9</w:t>
      </w:r>
      <w:r>
        <w:fldChar w:fldCharType="end"/>
      </w:r>
    </w:p>
    <w:p w:rsidR="00F274A7" w:rsidRDefault="00F274A7">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Scenario 1: Group communications</w:t>
      </w:r>
      <w:r>
        <w:tab/>
      </w:r>
      <w:r>
        <w:fldChar w:fldCharType="begin"/>
      </w:r>
      <w:r>
        <w:instrText xml:space="preserve"> PAGEREF _Toc467667338 \h </w:instrText>
      </w:r>
      <w:r>
        <w:fldChar w:fldCharType="separate"/>
      </w:r>
      <w:r>
        <w:t>9</w:t>
      </w:r>
      <w:r>
        <w:fldChar w:fldCharType="end"/>
      </w:r>
    </w:p>
    <w:p w:rsidR="00F274A7" w:rsidRDefault="00F274A7">
      <w:pPr>
        <w:pStyle w:val="TOC4"/>
        <w:rPr>
          <w:rFonts w:asciiTheme="minorHAnsi" w:eastAsiaTheme="minorEastAsia" w:hAnsiTheme="minorHAnsi" w:cstheme="minorBidi"/>
          <w:sz w:val="22"/>
          <w:szCs w:val="22"/>
          <w:lang w:val="en-US"/>
        </w:rPr>
      </w:pPr>
      <w:r>
        <w:t>4.2.1.1</w:t>
      </w:r>
      <w:r>
        <w:rPr>
          <w:rFonts w:asciiTheme="minorHAnsi" w:eastAsiaTheme="minorEastAsia" w:hAnsiTheme="minorHAnsi" w:cstheme="minorBidi"/>
          <w:sz w:val="22"/>
          <w:szCs w:val="22"/>
          <w:lang w:val="en-US"/>
        </w:rPr>
        <w:tab/>
      </w:r>
      <w:r>
        <w:t>Migrated UE communicates in group in partner MCPTT system</w:t>
      </w:r>
      <w:r>
        <w:tab/>
      </w:r>
      <w:r>
        <w:fldChar w:fldCharType="begin"/>
      </w:r>
      <w:r>
        <w:instrText xml:space="preserve"> PAGEREF _Toc467667339 \h </w:instrText>
      </w:r>
      <w:r>
        <w:fldChar w:fldCharType="separate"/>
      </w:r>
      <w:r>
        <w:t>9</w:t>
      </w:r>
      <w:r>
        <w:fldChar w:fldCharType="end"/>
      </w:r>
    </w:p>
    <w:p w:rsidR="00F274A7" w:rsidRDefault="00F274A7">
      <w:pPr>
        <w:pStyle w:val="TOC4"/>
        <w:rPr>
          <w:rFonts w:asciiTheme="minorHAnsi" w:eastAsiaTheme="minorEastAsia" w:hAnsiTheme="minorHAnsi" w:cstheme="minorBidi"/>
          <w:sz w:val="22"/>
          <w:szCs w:val="22"/>
          <w:lang w:val="en-US"/>
        </w:rPr>
      </w:pPr>
      <w:r>
        <w:t>4.2.1.2</w:t>
      </w:r>
      <w:r>
        <w:rPr>
          <w:rFonts w:asciiTheme="minorHAnsi" w:eastAsiaTheme="minorEastAsia" w:hAnsiTheme="minorHAnsi" w:cstheme="minorBidi"/>
          <w:sz w:val="22"/>
          <w:szCs w:val="22"/>
          <w:lang w:val="en-US"/>
        </w:rPr>
        <w:tab/>
      </w:r>
      <w:r>
        <w:t>Group communications between interconnected primary MCPTT systems</w:t>
      </w:r>
      <w:r>
        <w:tab/>
      </w:r>
      <w:r>
        <w:fldChar w:fldCharType="begin"/>
      </w:r>
      <w:r>
        <w:instrText xml:space="preserve"> PAGEREF _Toc467667340 \h </w:instrText>
      </w:r>
      <w:r>
        <w:fldChar w:fldCharType="separate"/>
      </w:r>
      <w:r>
        <w:t>10</w:t>
      </w:r>
      <w:r>
        <w:fldChar w:fldCharType="end"/>
      </w:r>
    </w:p>
    <w:p w:rsidR="00F274A7" w:rsidRDefault="00F274A7">
      <w:pPr>
        <w:pStyle w:val="TOC4"/>
        <w:rPr>
          <w:rFonts w:asciiTheme="minorHAnsi" w:eastAsiaTheme="minorEastAsia" w:hAnsiTheme="minorHAnsi" w:cstheme="minorBidi"/>
          <w:sz w:val="22"/>
          <w:szCs w:val="22"/>
          <w:lang w:val="en-US"/>
        </w:rPr>
      </w:pPr>
      <w:r>
        <w:t>4.2.1.3</w:t>
      </w:r>
      <w:r>
        <w:rPr>
          <w:rFonts w:asciiTheme="minorHAnsi" w:eastAsiaTheme="minorEastAsia" w:hAnsiTheme="minorHAnsi" w:cstheme="minorBidi"/>
          <w:sz w:val="22"/>
          <w:szCs w:val="22"/>
          <w:lang w:val="en-US"/>
        </w:rPr>
        <w:tab/>
      </w:r>
      <w:r>
        <w:t>Further group call scenarios</w:t>
      </w:r>
      <w:r>
        <w:tab/>
      </w:r>
      <w:r>
        <w:fldChar w:fldCharType="begin"/>
      </w:r>
      <w:r>
        <w:instrText xml:space="preserve"> PAGEREF _Toc467667341 \h </w:instrText>
      </w:r>
      <w:r>
        <w:fldChar w:fldCharType="separate"/>
      </w:r>
      <w:r>
        <w:t>11</w:t>
      </w:r>
      <w:r>
        <w:fldChar w:fldCharType="end"/>
      </w:r>
    </w:p>
    <w:p w:rsidR="00F274A7" w:rsidRDefault="00F274A7">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Scenario 2: Private communications</w:t>
      </w:r>
      <w:r>
        <w:tab/>
      </w:r>
      <w:r>
        <w:fldChar w:fldCharType="begin"/>
      </w:r>
      <w:r>
        <w:instrText xml:space="preserve"> PAGEREF _Toc467667342 \h </w:instrText>
      </w:r>
      <w:r>
        <w:fldChar w:fldCharType="separate"/>
      </w:r>
      <w:r>
        <w:t>11</w:t>
      </w:r>
      <w:r>
        <w:fldChar w:fldCharType="end"/>
      </w:r>
    </w:p>
    <w:p w:rsidR="00F274A7" w:rsidRDefault="00F274A7">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_Toc467667343 \h </w:instrText>
      </w:r>
      <w:r>
        <w:fldChar w:fldCharType="separate"/>
      </w:r>
      <w:r>
        <w:t>11</w:t>
      </w:r>
      <w:r>
        <w:fldChar w:fldCharType="end"/>
      </w:r>
    </w:p>
    <w:p w:rsidR="00F274A7" w:rsidRDefault="00F274A7">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UE A and UE Z in primary MC systems communicate using interconnection function</w:t>
      </w:r>
      <w:r>
        <w:tab/>
      </w:r>
      <w:r>
        <w:fldChar w:fldCharType="begin"/>
      </w:r>
      <w:r>
        <w:instrText xml:space="preserve"> PAGEREF _Toc467667344 \h </w:instrText>
      </w:r>
      <w:r>
        <w:fldChar w:fldCharType="separate"/>
      </w:r>
      <w:r>
        <w:t>11</w:t>
      </w:r>
      <w:r>
        <w:fldChar w:fldCharType="end"/>
      </w:r>
    </w:p>
    <w:p w:rsidR="00F274A7" w:rsidRDefault="00F274A7">
      <w:pPr>
        <w:pStyle w:val="TOC4"/>
        <w:rPr>
          <w:rFonts w:asciiTheme="minorHAnsi" w:eastAsiaTheme="minorEastAsia" w:hAnsiTheme="minorHAnsi" w:cstheme="minorBidi"/>
          <w:sz w:val="22"/>
          <w:szCs w:val="22"/>
          <w:lang w:val="en-US"/>
        </w:rPr>
      </w:pPr>
      <w:r>
        <w:t xml:space="preserve">4.2.2.3 </w:t>
      </w:r>
      <w:r>
        <w:rPr>
          <w:rFonts w:asciiTheme="minorHAnsi" w:eastAsiaTheme="minorEastAsia" w:hAnsiTheme="minorHAnsi" w:cstheme="minorBidi"/>
          <w:sz w:val="22"/>
          <w:szCs w:val="22"/>
          <w:lang w:val="en-US"/>
        </w:rPr>
        <w:tab/>
      </w:r>
      <w:r>
        <w:t>UE A migrated to primary MC system of UE Z</w:t>
      </w:r>
      <w:r>
        <w:tab/>
      </w:r>
      <w:r>
        <w:fldChar w:fldCharType="begin"/>
      </w:r>
      <w:r>
        <w:instrText xml:space="preserve"> PAGEREF _Toc467667345 \h </w:instrText>
      </w:r>
      <w:r>
        <w:fldChar w:fldCharType="separate"/>
      </w:r>
      <w:r>
        <w:t>12</w:t>
      </w:r>
      <w:r>
        <w:fldChar w:fldCharType="end"/>
      </w:r>
    </w:p>
    <w:p w:rsidR="00F274A7" w:rsidRDefault="00F274A7">
      <w:pPr>
        <w:pStyle w:val="TOC4"/>
        <w:rPr>
          <w:rFonts w:asciiTheme="minorHAnsi" w:eastAsiaTheme="minorEastAsia" w:hAnsiTheme="minorHAnsi" w:cstheme="minorBidi"/>
          <w:sz w:val="22"/>
          <w:szCs w:val="22"/>
          <w:lang w:val="en-US"/>
        </w:rPr>
      </w:pPr>
      <w:r>
        <w:t>4.2.2.4</w:t>
      </w:r>
      <w:r>
        <w:rPr>
          <w:rFonts w:asciiTheme="minorHAnsi" w:eastAsiaTheme="minorEastAsia" w:hAnsiTheme="minorHAnsi" w:cstheme="minorBidi"/>
          <w:sz w:val="22"/>
          <w:szCs w:val="22"/>
          <w:lang w:val="en-US"/>
        </w:rPr>
        <w:tab/>
      </w:r>
      <w:r>
        <w:t>UE A migrated to partner MC system that is different from primary MC system of UE Z</w:t>
      </w:r>
      <w:r>
        <w:tab/>
      </w:r>
      <w:r>
        <w:fldChar w:fldCharType="begin"/>
      </w:r>
      <w:r>
        <w:instrText xml:space="preserve"> PAGEREF _Toc467667346 \h </w:instrText>
      </w:r>
      <w:r>
        <w:fldChar w:fldCharType="separate"/>
      </w:r>
      <w:r>
        <w:t>12</w:t>
      </w:r>
      <w:r>
        <w:fldChar w:fldCharType="end"/>
      </w:r>
    </w:p>
    <w:p w:rsidR="00F274A7" w:rsidRDefault="00F274A7">
      <w:pPr>
        <w:pStyle w:val="TOC4"/>
        <w:rPr>
          <w:rFonts w:asciiTheme="minorHAnsi" w:eastAsiaTheme="minorEastAsia" w:hAnsiTheme="minorHAnsi" w:cstheme="minorBidi"/>
          <w:sz w:val="22"/>
          <w:szCs w:val="22"/>
          <w:lang w:val="en-US"/>
        </w:rPr>
      </w:pPr>
      <w:r>
        <w:t>4.2.2.5</w:t>
      </w:r>
      <w:r>
        <w:rPr>
          <w:rFonts w:asciiTheme="minorHAnsi" w:eastAsiaTheme="minorEastAsia" w:hAnsiTheme="minorHAnsi" w:cstheme="minorBidi"/>
          <w:sz w:val="22"/>
          <w:szCs w:val="22"/>
          <w:lang w:val="en-US"/>
        </w:rPr>
        <w:tab/>
      </w:r>
      <w:r>
        <w:t>UE A and UE Z both migrated to different partner MC systems</w:t>
      </w:r>
      <w:r>
        <w:tab/>
      </w:r>
      <w:r>
        <w:fldChar w:fldCharType="begin"/>
      </w:r>
      <w:r>
        <w:instrText xml:space="preserve"> PAGEREF _Toc467667347 \h </w:instrText>
      </w:r>
      <w:r>
        <w:fldChar w:fldCharType="separate"/>
      </w:r>
      <w:r>
        <w:t>12</w:t>
      </w:r>
      <w:r>
        <w:fldChar w:fldCharType="end"/>
      </w:r>
    </w:p>
    <w:p w:rsidR="00F274A7" w:rsidRDefault="00F274A7">
      <w:pPr>
        <w:pStyle w:val="TOC4"/>
        <w:rPr>
          <w:rFonts w:asciiTheme="minorHAnsi" w:eastAsiaTheme="minorEastAsia" w:hAnsiTheme="minorHAnsi" w:cstheme="minorBidi"/>
          <w:sz w:val="22"/>
          <w:szCs w:val="22"/>
          <w:lang w:val="en-US"/>
        </w:rPr>
      </w:pPr>
      <w:r>
        <w:t>4.2.2.6</w:t>
      </w:r>
      <w:r>
        <w:rPr>
          <w:rFonts w:asciiTheme="minorHAnsi" w:eastAsiaTheme="minorEastAsia" w:hAnsiTheme="minorHAnsi" w:cstheme="minorBidi"/>
          <w:sz w:val="22"/>
          <w:szCs w:val="22"/>
          <w:lang w:val="en-US"/>
        </w:rPr>
        <w:tab/>
      </w:r>
      <w:r>
        <w:t>UE A and UE Z both migrated to the same partner MC system</w:t>
      </w:r>
      <w:r>
        <w:tab/>
      </w:r>
      <w:r>
        <w:fldChar w:fldCharType="begin"/>
      </w:r>
      <w:r>
        <w:instrText xml:space="preserve"> PAGEREF _Toc467667348 \h </w:instrText>
      </w:r>
      <w:r>
        <w:fldChar w:fldCharType="separate"/>
      </w:r>
      <w:r>
        <w:t>13</w:t>
      </w:r>
      <w:r>
        <w:fldChar w:fldCharType="end"/>
      </w:r>
    </w:p>
    <w:p w:rsidR="00F274A7" w:rsidRDefault="00F274A7">
      <w:pPr>
        <w:pStyle w:val="TOC4"/>
        <w:rPr>
          <w:rFonts w:asciiTheme="minorHAnsi" w:eastAsiaTheme="minorEastAsia" w:hAnsiTheme="minorHAnsi" w:cstheme="minorBidi"/>
          <w:sz w:val="22"/>
          <w:szCs w:val="22"/>
          <w:lang w:val="en-US"/>
        </w:rPr>
      </w:pPr>
      <w:r>
        <w:t>4.2.2.7</w:t>
      </w:r>
      <w:r>
        <w:rPr>
          <w:rFonts w:asciiTheme="minorHAnsi" w:eastAsiaTheme="minorEastAsia" w:hAnsiTheme="minorHAnsi" w:cstheme="minorBidi"/>
          <w:sz w:val="22"/>
          <w:szCs w:val="22"/>
          <w:lang w:val="en-US"/>
        </w:rPr>
        <w:tab/>
      </w:r>
      <w:r>
        <w:t>UE A migrated to the partner MC system communicating with UE B in primary MC system, which is primary MC system of UE A</w:t>
      </w:r>
      <w:r>
        <w:tab/>
      </w:r>
      <w:r>
        <w:fldChar w:fldCharType="begin"/>
      </w:r>
      <w:r>
        <w:instrText xml:space="preserve"> PAGEREF _Toc467667349 \h </w:instrText>
      </w:r>
      <w:r>
        <w:fldChar w:fldCharType="separate"/>
      </w:r>
      <w:r>
        <w:t>13</w:t>
      </w:r>
      <w:r>
        <w:fldChar w:fldCharType="end"/>
      </w:r>
    </w:p>
    <w:p w:rsidR="00F274A7" w:rsidRDefault="00F274A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_Toc467667350 \h </w:instrText>
      </w:r>
      <w:r>
        <w:fldChar w:fldCharType="separate"/>
      </w:r>
      <w:r>
        <w:t>14</w:t>
      </w:r>
      <w:r>
        <w:fldChar w:fldCharType="end"/>
      </w:r>
    </w:p>
    <w:p w:rsidR="00F274A7" w:rsidRDefault="00F274A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Issues for interconnection</w:t>
      </w:r>
      <w:r>
        <w:tab/>
      </w:r>
      <w:r>
        <w:fldChar w:fldCharType="begin"/>
      </w:r>
      <w:r>
        <w:instrText xml:space="preserve"> PAGEREF _Toc467667351 \h </w:instrText>
      </w:r>
      <w:r>
        <w:fldChar w:fldCharType="separate"/>
      </w:r>
      <w:r>
        <w:t>14</w:t>
      </w:r>
      <w:r>
        <w:fldChar w:fldCharType="end"/>
      </w:r>
    </w:p>
    <w:p w:rsidR="00F274A7" w:rsidRDefault="00F274A7">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1.1: MC system authorization to support interconnection calls</w:t>
      </w:r>
      <w:r>
        <w:tab/>
      </w:r>
      <w:r>
        <w:fldChar w:fldCharType="begin"/>
      </w:r>
      <w:r>
        <w:instrText xml:space="preserve"> PAGEREF _Toc467667352 \h </w:instrText>
      </w:r>
      <w:r>
        <w:fldChar w:fldCharType="separate"/>
      </w:r>
      <w:r>
        <w:t>14</w:t>
      </w:r>
      <w:r>
        <w:fldChar w:fldCharType="end"/>
      </w:r>
    </w:p>
    <w:p w:rsidR="00F274A7" w:rsidRDefault="00F274A7">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_Toc467667353 \h </w:instrText>
      </w:r>
      <w:r>
        <w:fldChar w:fldCharType="separate"/>
      </w:r>
      <w:r>
        <w:t>14</w:t>
      </w:r>
      <w:r>
        <w:fldChar w:fldCharType="end"/>
      </w:r>
    </w:p>
    <w:p w:rsidR="00F274A7" w:rsidRDefault="00F274A7">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_Toc467667354 \h </w:instrText>
      </w:r>
      <w:r>
        <w:fldChar w:fldCharType="separate"/>
      </w:r>
      <w:r>
        <w:t>14</w:t>
      </w:r>
      <w:r>
        <w:fldChar w:fldCharType="end"/>
      </w:r>
    </w:p>
    <w:p w:rsidR="00F274A7" w:rsidRDefault="00F274A7">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Key issue 1.2: Identification of users and groups in interconnection calls</w:t>
      </w:r>
      <w:r>
        <w:tab/>
      </w:r>
      <w:r>
        <w:fldChar w:fldCharType="begin"/>
      </w:r>
      <w:r>
        <w:instrText xml:space="preserve"> PAGEREF _Toc467667355 \h </w:instrText>
      </w:r>
      <w:r>
        <w:fldChar w:fldCharType="separate"/>
      </w:r>
      <w:r>
        <w:t>15</w:t>
      </w:r>
      <w:r>
        <w:fldChar w:fldCharType="end"/>
      </w:r>
    </w:p>
    <w:p w:rsidR="00F274A7" w:rsidRDefault="00F274A7">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_Toc467667356 \h </w:instrText>
      </w:r>
      <w:r>
        <w:fldChar w:fldCharType="separate"/>
      </w:r>
      <w:r>
        <w:t>15</w:t>
      </w:r>
      <w:r>
        <w:fldChar w:fldCharType="end"/>
      </w:r>
    </w:p>
    <w:p w:rsidR="00F274A7" w:rsidRDefault="00F274A7">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_Toc467667357 \h </w:instrText>
      </w:r>
      <w:r>
        <w:fldChar w:fldCharType="separate"/>
      </w:r>
      <w:r>
        <w:t>15</w:t>
      </w:r>
      <w:r>
        <w:fldChar w:fldCharType="end"/>
      </w:r>
    </w:p>
    <w:p w:rsidR="00F274A7" w:rsidRDefault="00F274A7">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Key issue 1.3: Authorization for interconnection private calls</w:t>
      </w:r>
      <w:r>
        <w:tab/>
      </w:r>
      <w:r>
        <w:fldChar w:fldCharType="begin"/>
      </w:r>
      <w:r>
        <w:instrText xml:space="preserve"> PAGEREF _Toc467667358 \h </w:instrText>
      </w:r>
      <w:r>
        <w:fldChar w:fldCharType="separate"/>
      </w:r>
      <w:r>
        <w:t>15</w:t>
      </w:r>
      <w:r>
        <w:fldChar w:fldCharType="end"/>
      </w:r>
    </w:p>
    <w:p w:rsidR="00F274A7" w:rsidRDefault="00F274A7">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_Toc467667359 \h </w:instrText>
      </w:r>
      <w:r>
        <w:fldChar w:fldCharType="separate"/>
      </w:r>
      <w:r>
        <w:t>15</w:t>
      </w:r>
      <w:r>
        <w:fldChar w:fldCharType="end"/>
      </w:r>
    </w:p>
    <w:p w:rsidR="00F274A7" w:rsidRDefault="00F274A7">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_Toc467667360 \h </w:instrText>
      </w:r>
      <w:r>
        <w:fldChar w:fldCharType="separate"/>
      </w:r>
      <w:r>
        <w:t>15</w:t>
      </w:r>
      <w:r>
        <w:fldChar w:fldCharType="end"/>
      </w:r>
    </w:p>
    <w:p w:rsidR="00F274A7" w:rsidRDefault="00F274A7">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Key issue 1.4: Affiliation and authorization for interconnection MC service group calls</w:t>
      </w:r>
      <w:r>
        <w:tab/>
      </w:r>
      <w:r>
        <w:fldChar w:fldCharType="begin"/>
      </w:r>
      <w:r>
        <w:instrText xml:space="preserve"> PAGEREF _Toc467667361 \h </w:instrText>
      </w:r>
      <w:r>
        <w:fldChar w:fldCharType="separate"/>
      </w:r>
      <w:r>
        <w:t>16</w:t>
      </w:r>
      <w:r>
        <w:fldChar w:fldCharType="end"/>
      </w:r>
    </w:p>
    <w:p w:rsidR="00F274A7" w:rsidRDefault="00F274A7">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_Toc467667362 \h </w:instrText>
      </w:r>
      <w:r>
        <w:fldChar w:fldCharType="separate"/>
      </w:r>
      <w:r>
        <w:t>16</w:t>
      </w:r>
      <w:r>
        <w:fldChar w:fldCharType="end"/>
      </w:r>
    </w:p>
    <w:p w:rsidR="00F274A7" w:rsidRDefault="00F274A7">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 xml:space="preserve"> Architectural Requirements</w:t>
      </w:r>
      <w:r>
        <w:tab/>
      </w:r>
      <w:r>
        <w:fldChar w:fldCharType="begin"/>
      </w:r>
      <w:r>
        <w:instrText xml:space="preserve"> PAGEREF _Toc467667363 \h </w:instrText>
      </w:r>
      <w:r>
        <w:fldChar w:fldCharType="separate"/>
      </w:r>
      <w:r>
        <w:t>16</w:t>
      </w:r>
      <w:r>
        <w:fldChar w:fldCharType="end"/>
      </w:r>
    </w:p>
    <w:p w:rsidR="00F274A7" w:rsidRDefault="00F274A7">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Key issue 1.5: MC service group configuration for group defined in partner MC system</w:t>
      </w:r>
      <w:r>
        <w:tab/>
      </w:r>
      <w:r>
        <w:fldChar w:fldCharType="begin"/>
      </w:r>
      <w:r>
        <w:instrText xml:space="preserve"> PAGEREF _Toc467667364 \h </w:instrText>
      </w:r>
      <w:r>
        <w:fldChar w:fldCharType="separate"/>
      </w:r>
      <w:r>
        <w:t>16</w:t>
      </w:r>
      <w:r>
        <w:fldChar w:fldCharType="end"/>
      </w:r>
    </w:p>
    <w:p w:rsidR="00F274A7" w:rsidRDefault="00F274A7">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_Toc467667365 \h </w:instrText>
      </w:r>
      <w:r>
        <w:fldChar w:fldCharType="separate"/>
      </w:r>
      <w:r>
        <w:t>16</w:t>
      </w:r>
      <w:r>
        <w:fldChar w:fldCharType="end"/>
      </w:r>
    </w:p>
    <w:p w:rsidR="00F274A7" w:rsidRDefault="00F274A7">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 xml:space="preserve"> Architectural Requirements</w:t>
      </w:r>
      <w:r>
        <w:tab/>
      </w:r>
      <w:r>
        <w:fldChar w:fldCharType="begin"/>
      </w:r>
      <w:r>
        <w:instrText xml:space="preserve"> PAGEREF _Toc467667366 \h </w:instrText>
      </w:r>
      <w:r>
        <w:fldChar w:fldCharType="separate"/>
      </w:r>
      <w:r>
        <w:t>16</w:t>
      </w:r>
      <w:r>
        <w:fldChar w:fldCharType="end"/>
      </w:r>
    </w:p>
    <w:p w:rsidR="00F274A7" w:rsidRDefault="00F274A7">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Key issue 1.6: Controlling MC service server and system for interconnection private calls</w:t>
      </w:r>
      <w:r>
        <w:tab/>
      </w:r>
      <w:r>
        <w:fldChar w:fldCharType="begin"/>
      </w:r>
      <w:r>
        <w:instrText xml:space="preserve"> PAGEREF _Toc467667367 \h </w:instrText>
      </w:r>
      <w:r>
        <w:fldChar w:fldCharType="separate"/>
      </w:r>
      <w:r>
        <w:t>16</w:t>
      </w:r>
      <w:r>
        <w:fldChar w:fldCharType="end"/>
      </w:r>
    </w:p>
    <w:p w:rsidR="00F274A7" w:rsidRDefault="00F274A7">
      <w:pPr>
        <w:pStyle w:val="TOC4"/>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_Toc467667368 \h </w:instrText>
      </w:r>
      <w:r>
        <w:fldChar w:fldCharType="separate"/>
      </w:r>
      <w:r>
        <w:t>16</w:t>
      </w:r>
      <w:r>
        <w:fldChar w:fldCharType="end"/>
      </w:r>
    </w:p>
    <w:p w:rsidR="00F274A7" w:rsidRDefault="00F274A7">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_Toc467667369 \h </w:instrText>
      </w:r>
      <w:r>
        <w:fldChar w:fldCharType="separate"/>
      </w:r>
      <w:r>
        <w:t>17</w:t>
      </w:r>
      <w:r>
        <w:fldChar w:fldCharType="end"/>
      </w:r>
    </w:p>
    <w:p w:rsidR="00F274A7" w:rsidRDefault="00F274A7">
      <w:pPr>
        <w:pStyle w:val="TOC3"/>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Key issue 1.7: Media routing for interconnection private calls</w:t>
      </w:r>
      <w:r>
        <w:tab/>
      </w:r>
      <w:r>
        <w:fldChar w:fldCharType="begin"/>
      </w:r>
      <w:r>
        <w:instrText xml:space="preserve"> PAGEREF _Toc467667370 \h </w:instrText>
      </w:r>
      <w:r>
        <w:fldChar w:fldCharType="separate"/>
      </w:r>
      <w:r>
        <w:t>17</w:t>
      </w:r>
      <w:r>
        <w:fldChar w:fldCharType="end"/>
      </w:r>
    </w:p>
    <w:p w:rsidR="00F274A7" w:rsidRDefault="00F274A7">
      <w:pPr>
        <w:pStyle w:val="TOC4"/>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_Toc467667371 \h </w:instrText>
      </w:r>
      <w:r>
        <w:fldChar w:fldCharType="separate"/>
      </w:r>
      <w:r>
        <w:t>17</w:t>
      </w:r>
      <w:r>
        <w:fldChar w:fldCharType="end"/>
      </w:r>
    </w:p>
    <w:p w:rsidR="00F274A7" w:rsidRDefault="00F274A7">
      <w:pPr>
        <w:pStyle w:val="TOC4"/>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_Toc467667372 \h </w:instrText>
      </w:r>
      <w:r>
        <w:fldChar w:fldCharType="separate"/>
      </w:r>
      <w:r>
        <w:t>17</w:t>
      </w:r>
      <w:r>
        <w:fldChar w:fldCharType="end"/>
      </w:r>
    </w:p>
    <w:p w:rsidR="00F274A7" w:rsidRDefault="00F274A7">
      <w:pPr>
        <w:pStyle w:val="TOC3"/>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Key issue 1.8: Media routing for interconnection MC service group calls</w:t>
      </w:r>
      <w:r>
        <w:tab/>
      </w:r>
      <w:r>
        <w:fldChar w:fldCharType="begin"/>
      </w:r>
      <w:r>
        <w:instrText xml:space="preserve"> PAGEREF _Toc467667373 \h </w:instrText>
      </w:r>
      <w:r>
        <w:fldChar w:fldCharType="separate"/>
      </w:r>
      <w:r>
        <w:t>17</w:t>
      </w:r>
      <w:r>
        <w:fldChar w:fldCharType="end"/>
      </w:r>
    </w:p>
    <w:p w:rsidR="00F274A7" w:rsidRDefault="00F274A7">
      <w:pPr>
        <w:pStyle w:val="TOC4"/>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_Toc467667374 \h </w:instrText>
      </w:r>
      <w:r>
        <w:fldChar w:fldCharType="separate"/>
      </w:r>
      <w:r>
        <w:t>17</w:t>
      </w:r>
      <w:r>
        <w:fldChar w:fldCharType="end"/>
      </w:r>
    </w:p>
    <w:p w:rsidR="00F274A7" w:rsidRDefault="00F274A7">
      <w:pPr>
        <w:pStyle w:val="TOC4"/>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_Toc467667375 \h </w:instrText>
      </w:r>
      <w:r>
        <w:fldChar w:fldCharType="separate"/>
      </w:r>
      <w:r>
        <w:t>17</w:t>
      </w:r>
      <w:r>
        <w:fldChar w:fldCharType="end"/>
      </w:r>
    </w:p>
    <w:p w:rsidR="00F274A7" w:rsidRDefault="00F274A7">
      <w:pPr>
        <w:pStyle w:val="TOC3"/>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Key issue 1.9: Security for interconnection calls</w:t>
      </w:r>
      <w:r>
        <w:tab/>
      </w:r>
      <w:r>
        <w:fldChar w:fldCharType="begin"/>
      </w:r>
      <w:r>
        <w:instrText xml:space="preserve"> PAGEREF _Toc467667376 \h </w:instrText>
      </w:r>
      <w:r>
        <w:fldChar w:fldCharType="separate"/>
      </w:r>
      <w:r>
        <w:t>18</w:t>
      </w:r>
      <w:r>
        <w:fldChar w:fldCharType="end"/>
      </w:r>
    </w:p>
    <w:p w:rsidR="00F274A7" w:rsidRDefault="00F274A7">
      <w:pPr>
        <w:pStyle w:val="TOC4"/>
        <w:rPr>
          <w:rFonts w:asciiTheme="minorHAnsi" w:eastAsiaTheme="minorEastAsia" w:hAnsiTheme="minorHAnsi" w:cstheme="minorBidi"/>
          <w:sz w:val="22"/>
          <w:szCs w:val="22"/>
          <w:lang w:val="en-US"/>
        </w:rPr>
      </w:pPr>
      <w:r>
        <w:lastRenderedPageBreak/>
        <w:t>5.1.9.1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_Toc467667377 \h </w:instrText>
      </w:r>
      <w:r>
        <w:fldChar w:fldCharType="separate"/>
      </w:r>
      <w:r>
        <w:t>18</w:t>
      </w:r>
      <w:r>
        <w:fldChar w:fldCharType="end"/>
      </w:r>
    </w:p>
    <w:p w:rsidR="00F274A7" w:rsidRDefault="00F274A7">
      <w:pPr>
        <w:pStyle w:val="TOC4"/>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_Toc467667378 \h </w:instrText>
      </w:r>
      <w:r>
        <w:fldChar w:fldCharType="separate"/>
      </w:r>
      <w:r>
        <w:t>18</w:t>
      </w:r>
      <w:r>
        <w:fldChar w:fldCharType="end"/>
      </w:r>
    </w:p>
    <w:p w:rsidR="00F274A7" w:rsidRDefault="00F274A7">
      <w:pPr>
        <w:pStyle w:val="TOC3"/>
        <w:rPr>
          <w:rFonts w:asciiTheme="minorHAnsi" w:eastAsiaTheme="minorEastAsia" w:hAnsiTheme="minorHAnsi" w:cstheme="minorBidi"/>
          <w:sz w:val="22"/>
          <w:szCs w:val="22"/>
          <w:lang w:val="en-US"/>
        </w:rPr>
      </w:pPr>
      <w:r>
        <w:t>5.1.10</w:t>
      </w:r>
      <w:r>
        <w:rPr>
          <w:rFonts w:asciiTheme="minorHAnsi" w:eastAsiaTheme="minorEastAsia" w:hAnsiTheme="minorHAnsi" w:cstheme="minorBidi"/>
          <w:sz w:val="22"/>
          <w:szCs w:val="22"/>
          <w:lang w:val="en-US"/>
        </w:rPr>
        <w:tab/>
      </w:r>
      <w:r>
        <w:t>Key issue 1.10: MC system network topology hiding</w:t>
      </w:r>
      <w:r>
        <w:tab/>
      </w:r>
      <w:r>
        <w:fldChar w:fldCharType="begin"/>
      </w:r>
      <w:r>
        <w:instrText xml:space="preserve"> PAGEREF _Toc467667379 \h </w:instrText>
      </w:r>
      <w:r>
        <w:fldChar w:fldCharType="separate"/>
      </w:r>
      <w:r>
        <w:t>18</w:t>
      </w:r>
      <w:r>
        <w:fldChar w:fldCharType="end"/>
      </w:r>
    </w:p>
    <w:p w:rsidR="00F274A7" w:rsidRDefault="00F274A7">
      <w:pPr>
        <w:pStyle w:val="TOC4"/>
        <w:rPr>
          <w:rFonts w:asciiTheme="minorHAnsi" w:eastAsiaTheme="minorEastAsia" w:hAnsiTheme="minorHAnsi" w:cstheme="minorBidi"/>
          <w:sz w:val="22"/>
          <w:szCs w:val="22"/>
          <w:lang w:val="en-US"/>
        </w:rPr>
      </w:pPr>
      <w:r>
        <w:t>5.1.10.1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_Toc467667380 \h </w:instrText>
      </w:r>
      <w:r>
        <w:fldChar w:fldCharType="separate"/>
      </w:r>
      <w:r>
        <w:t>18</w:t>
      </w:r>
      <w:r>
        <w:fldChar w:fldCharType="end"/>
      </w:r>
    </w:p>
    <w:p w:rsidR="00F274A7" w:rsidRDefault="00F274A7">
      <w:pPr>
        <w:pStyle w:val="TOC4"/>
        <w:rPr>
          <w:rFonts w:asciiTheme="minorHAnsi" w:eastAsiaTheme="minorEastAsia" w:hAnsiTheme="minorHAnsi" w:cstheme="minorBidi"/>
          <w:sz w:val="22"/>
          <w:szCs w:val="22"/>
          <w:lang w:val="en-US"/>
        </w:rPr>
      </w:pPr>
      <w:r>
        <w:t>5.1.10.2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_Toc467667381 \h </w:instrText>
      </w:r>
      <w:r>
        <w:fldChar w:fldCharType="separate"/>
      </w:r>
      <w:r>
        <w:t>18</w:t>
      </w:r>
      <w:r>
        <w:fldChar w:fldCharType="end"/>
      </w:r>
    </w:p>
    <w:p w:rsidR="00F274A7" w:rsidRDefault="00F274A7">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Key issue 1.11: Bearer control for interconnection calls</w:t>
      </w:r>
      <w:r>
        <w:tab/>
      </w:r>
      <w:r>
        <w:fldChar w:fldCharType="begin"/>
      </w:r>
      <w:r>
        <w:instrText xml:space="preserve"> PAGEREF _Toc467667382 \h </w:instrText>
      </w:r>
      <w:r>
        <w:fldChar w:fldCharType="separate"/>
      </w:r>
      <w:r>
        <w:t>18</w:t>
      </w:r>
      <w:r>
        <w:fldChar w:fldCharType="end"/>
      </w:r>
    </w:p>
    <w:p w:rsidR="00F274A7" w:rsidRDefault="00F274A7">
      <w:pPr>
        <w:pStyle w:val="TOC4"/>
        <w:rPr>
          <w:rFonts w:asciiTheme="minorHAnsi" w:eastAsiaTheme="minorEastAsia" w:hAnsiTheme="minorHAnsi" w:cstheme="minorBidi"/>
          <w:sz w:val="22"/>
          <w:szCs w:val="22"/>
          <w:lang w:val="en-US"/>
        </w:rPr>
      </w:pPr>
      <w:r>
        <w:t>5.1.11.1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_Toc467667383 \h </w:instrText>
      </w:r>
      <w:r>
        <w:fldChar w:fldCharType="separate"/>
      </w:r>
      <w:r>
        <w:t>18</w:t>
      </w:r>
      <w:r>
        <w:fldChar w:fldCharType="end"/>
      </w:r>
    </w:p>
    <w:p w:rsidR="00F274A7" w:rsidRDefault="00F274A7">
      <w:pPr>
        <w:pStyle w:val="TOC4"/>
        <w:rPr>
          <w:rFonts w:asciiTheme="minorHAnsi" w:eastAsiaTheme="minorEastAsia" w:hAnsiTheme="minorHAnsi" w:cstheme="minorBidi"/>
          <w:sz w:val="22"/>
          <w:szCs w:val="22"/>
          <w:lang w:val="en-US"/>
        </w:rPr>
      </w:pPr>
      <w:r>
        <w:t>5.1.11.2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_Toc467667384 \h </w:instrText>
      </w:r>
      <w:r>
        <w:fldChar w:fldCharType="separate"/>
      </w:r>
      <w:r>
        <w:t>19</w:t>
      </w:r>
      <w:r>
        <w:fldChar w:fldCharType="end"/>
      </w:r>
    </w:p>
    <w:p w:rsidR="00F274A7" w:rsidRDefault="00F274A7">
      <w:pPr>
        <w:pStyle w:val="TOC3"/>
        <w:rPr>
          <w:rFonts w:asciiTheme="minorHAnsi" w:eastAsiaTheme="minorEastAsia" w:hAnsiTheme="minorHAnsi" w:cstheme="minorBidi"/>
          <w:sz w:val="22"/>
          <w:szCs w:val="22"/>
          <w:lang w:val="en-US"/>
        </w:rPr>
      </w:pPr>
      <w:r w:rsidRPr="007A487E">
        <w:rPr>
          <w:lang w:val="en-US"/>
        </w:rPr>
        <w:t>5.1.12</w:t>
      </w:r>
      <w:r>
        <w:rPr>
          <w:rFonts w:asciiTheme="minorHAnsi" w:eastAsiaTheme="minorEastAsia" w:hAnsiTheme="minorHAnsi" w:cstheme="minorBidi"/>
          <w:sz w:val="22"/>
          <w:szCs w:val="22"/>
          <w:lang w:val="en-US"/>
        </w:rPr>
        <w:tab/>
      </w:r>
      <w:r w:rsidRPr="007A487E">
        <w:rPr>
          <w:lang w:val="en-US"/>
        </w:rPr>
        <w:t>Key issue 1.12: Group membership</w:t>
      </w:r>
      <w:r>
        <w:tab/>
      </w:r>
      <w:r>
        <w:fldChar w:fldCharType="begin"/>
      </w:r>
      <w:r>
        <w:instrText xml:space="preserve"> PAGEREF _Toc467667385 \h </w:instrText>
      </w:r>
      <w:r>
        <w:fldChar w:fldCharType="separate"/>
      </w:r>
      <w:r>
        <w:t>19</w:t>
      </w:r>
      <w:r>
        <w:fldChar w:fldCharType="end"/>
      </w:r>
    </w:p>
    <w:p w:rsidR="00F274A7" w:rsidRDefault="00F274A7">
      <w:pPr>
        <w:pStyle w:val="TOC4"/>
        <w:rPr>
          <w:rFonts w:asciiTheme="minorHAnsi" w:eastAsiaTheme="minorEastAsia" w:hAnsiTheme="minorHAnsi" w:cstheme="minorBidi"/>
          <w:sz w:val="22"/>
          <w:szCs w:val="22"/>
          <w:lang w:val="en-US"/>
        </w:rPr>
      </w:pPr>
      <w:r w:rsidRPr="007A487E">
        <w:rPr>
          <w:lang w:val="en-US"/>
        </w:rPr>
        <w:t>5.1.12.1</w:t>
      </w:r>
      <w:r>
        <w:rPr>
          <w:rFonts w:asciiTheme="minorHAnsi" w:eastAsiaTheme="minorEastAsia" w:hAnsiTheme="minorHAnsi" w:cstheme="minorBidi"/>
          <w:sz w:val="22"/>
          <w:szCs w:val="22"/>
          <w:lang w:val="en-US"/>
        </w:rPr>
        <w:tab/>
      </w:r>
      <w:r w:rsidRPr="007A487E">
        <w:rPr>
          <w:lang w:val="en-US"/>
        </w:rPr>
        <w:t>Description</w:t>
      </w:r>
      <w:r>
        <w:tab/>
      </w:r>
      <w:r>
        <w:fldChar w:fldCharType="begin"/>
      </w:r>
      <w:r>
        <w:instrText xml:space="preserve"> PAGEREF _Toc467667386 \h </w:instrText>
      </w:r>
      <w:r>
        <w:fldChar w:fldCharType="separate"/>
      </w:r>
      <w:r>
        <w:t>19</w:t>
      </w:r>
      <w:r>
        <w:fldChar w:fldCharType="end"/>
      </w:r>
    </w:p>
    <w:p w:rsidR="00F274A7" w:rsidRDefault="00F274A7">
      <w:pPr>
        <w:pStyle w:val="TOC4"/>
        <w:rPr>
          <w:rFonts w:asciiTheme="minorHAnsi" w:eastAsiaTheme="minorEastAsia" w:hAnsiTheme="minorHAnsi" w:cstheme="minorBidi"/>
          <w:sz w:val="22"/>
          <w:szCs w:val="22"/>
          <w:lang w:val="en-US"/>
        </w:rPr>
      </w:pPr>
      <w:r w:rsidRPr="007A487E">
        <w:rPr>
          <w:lang w:val="en-US"/>
        </w:rPr>
        <w:t>5.1.12.2</w:t>
      </w:r>
      <w:r>
        <w:rPr>
          <w:rFonts w:asciiTheme="minorHAnsi" w:eastAsiaTheme="minorEastAsia" w:hAnsiTheme="minorHAnsi" w:cstheme="minorBidi"/>
          <w:sz w:val="22"/>
          <w:szCs w:val="22"/>
          <w:lang w:val="en-US"/>
        </w:rPr>
        <w:tab/>
      </w:r>
      <w:r w:rsidRPr="007A487E">
        <w:rPr>
          <w:lang w:val="en-US"/>
        </w:rPr>
        <w:t>Architectural requirements</w:t>
      </w:r>
      <w:r>
        <w:tab/>
      </w:r>
      <w:r>
        <w:fldChar w:fldCharType="begin"/>
      </w:r>
      <w:r>
        <w:instrText xml:space="preserve"> PAGEREF _Toc467667387 \h </w:instrText>
      </w:r>
      <w:r>
        <w:fldChar w:fldCharType="separate"/>
      </w:r>
      <w:r>
        <w:t>19</w:t>
      </w:r>
      <w:r>
        <w:fldChar w:fldCharType="end"/>
      </w:r>
    </w:p>
    <w:p w:rsidR="00F274A7" w:rsidRDefault="00F274A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Issues for migration</w:t>
      </w:r>
      <w:r>
        <w:tab/>
      </w:r>
      <w:r>
        <w:fldChar w:fldCharType="begin"/>
      </w:r>
      <w:r>
        <w:instrText xml:space="preserve"> PAGEREF _Toc467667388 \h </w:instrText>
      </w:r>
      <w:r>
        <w:fldChar w:fldCharType="separate"/>
      </w:r>
      <w:r>
        <w:t>20</w:t>
      </w:r>
      <w:r>
        <w:fldChar w:fldCharType="end"/>
      </w:r>
    </w:p>
    <w:p w:rsidR="00F274A7" w:rsidRDefault="00F274A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Key issue 2.1: MC authorization for migration</w:t>
      </w:r>
      <w:r>
        <w:tab/>
      </w:r>
      <w:r>
        <w:fldChar w:fldCharType="begin"/>
      </w:r>
      <w:r>
        <w:instrText xml:space="preserve"> PAGEREF _Toc467667389 \h </w:instrText>
      </w:r>
      <w:r>
        <w:fldChar w:fldCharType="separate"/>
      </w:r>
      <w:r>
        <w:t>20</w:t>
      </w:r>
      <w:r>
        <w:fldChar w:fldCharType="end"/>
      </w:r>
    </w:p>
    <w:p w:rsidR="00F274A7" w:rsidRDefault="00F274A7">
      <w:pPr>
        <w:pStyle w:val="TOC4"/>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_Toc467667390 \h </w:instrText>
      </w:r>
      <w:r>
        <w:fldChar w:fldCharType="separate"/>
      </w:r>
      <w:r>
        <w:t>20</w:t>
      </w:r>
      <w:r>
        <w:fldChar w:fldCharType="end"/>
      </w:r>
    </w:p>
    <w:p w:rsidR="00F274A7" w:rsidRDefault="00F274A7">
      <w:pPr>
        <w:pStyle w:val="TOC4"/>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_Toc467667391 \h </w:instrText>
      </w:r>
      <w:r>
        <w:fldChar w:fldCharType="separate"/>
      </w:r>
      <w:r>
        <w:t>20</w:t>
      </w:r>
      <w:r>
        <w:fldChar w:fldCharType="end"/>
      </w:r>
    </w:p>
    <w:p w:rsidR="00F274A7" w:rsidRDefault="00F274A7">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Key issue 2.2: Authentication at MC service application layer of MC service users during migration</w:t>
      </w:r>
      <w:r>
        <w:tab/>
      </w:r>
      <w:r>
        <w:fldChar w:fldCharType="begin"/>
      </w:r>
      <w:r>
        <w:instrText xml:space="preserve"> PAGEREF _Toc467667392 \h </w:instrText>
      </w:r>
      <w:r>
        <w:fldChar w:fldCharType="separate"/>
      </w:r>
      <w:r>
        <w:t>20</w:t>
      </w:r>
      <w:r>
        <w:fldChar w:fldCharType="end"/>
      </w:r>
    </w:p>
    <w:p w:rsidR="00F274A7" w:rsidRDefault="00F274A7">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_Toc467667393 \h </w:instrText>
      </w:r>
      <w:r>
        <w:fldChar w:fldCharType="separate"/>
      </w:r>
      <w:r>
        <w:t>20</w:t>
      </w:r>
      <w:r>
        <w:fldChar w:fldCharType="end"/>
      </w:r>
    </w:p>
    <w:p w:rsidR="00F274A7" w:rsidRDefault="00F274A7">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_Toc467667394 \h </w:instrText>
      </w:r>
      <w:r>
        <w:fldChar w:fldCharType="separate"/>
      </w:r>
      <w:r>
        <w:t>20</w:t>
      </w:r>
      <w:r>
        <w:fldChar w:fldCharType="end"/>
      </w:r>
    </w:p>
    <w:p w:rsidR="00F274A7" w:rsidRDefault="00F274A7">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Key issue 2.3: Connectivity to partner MC system for migration</w:t>
      </w:r>
      <w:r>
        <w:tab/>
      </w:r>
      <w:r>
        <w:fldChar w:fldCharType="begin"/>
      </w:r>
      <w:r>
        <w:instrText xml:space="preserve"> PAGEREF _Toc467667395 \h </w:instrText>
      </w:r>
      <w:r>
        <w:fldChar w:fldCharType="separate"/>
      </w:r>
      <w:r>
        <w:t>21</w:t>
      </w:r>
      <w:r>
        <w:fldChar w:fldCharType="end"/>
      </w:r>
    </w:p>
    <w:p w:rsidR="00F274A7" w:rsidRDefault="00F274A7">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_Toc467667396 \h </w:instrText>
      </w:r>
      <w:r>
        <w:fldChar w:fldCharType="separate"/>
      </w:r>
      <w:r>
        <w:t>21</w:t>
      </w:r>
      <w:r>
        <w:fldChar w:fldCharType="end"/>
      </w:r>
    </w:p>
    <w:p w:rsidR="00F274A7" w:rsidRDefault="00F274A7">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_Toc467667397 \h </w:instrText>
      </w:r>
      <w:r>
        <w:fldChar w:fldCharType="separate"/>
      </w:r>
      <w:r>
        <w:t>21</w:t>
      </w:r>
      <w:r>
        <w:fldChar w:fldCharType="end"/>
      </w:r>
    </w:p>
    <w:p w:rsidR="00F274A7" w:rsidRDefault="00F274A7">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Key issue 2.4: Tracking current MC system of MC service users during migration</w:t>
      </w:r>
      <w:r>
        <w:tab/>
      </w:r>
      <w:r>
        <w:fldChar w:fldCharType="begin"/>
      </w:r>
      <w:r>
        <w:instrText xml:space="preserve"> PAGEREF _Toc467667398 \h </w:instrText>
      </w:r>
      <w:r>
        <w:fldChar w:fldCharType="separate"/>
      </w:r>
      <w:r>
        <w:t>22</w:t>
      </w:r>
      <w:r>
        <w:fldChar w:fldCharType="end"/>
      </w:r>
    </w:p>
    <w:p w:rsidR="00F274A7" w:rsidRDefault="00F274A7">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_Toc467667399 \h </w:instrText>
      </w:r>
      <w:r>
        <w:fldChar w:fldCharType="separate"/>
      </w:r>
      <w:r>
        <w:t>22</w:t>
      </w:r>
      <w:r>
        <w:fldChar w:fldCharType="end"/>
      </w:r>
    </w:p>
    <w:p w:rsidR="00F274A7" w:rsidRDefault="00F274A7">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_Toc467667400 \h </w:instrText>
      </w:r>
      <w:r>
        <w:fldChar w:fldCharType="separate"/>
      </w:r>
      <w:r>
        <w:t>22</w:t>
      </w:r>
      <w:r>
        <w:fldChar w:fldCharType="end"/>
      </w:r>
    </w:p>
    <w:p w:rsidR="00F274A7" w:rsidRDefault="00F274A7">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Key issue 2.5: Identification of migrated MC system during migration</w:t>
      </w:r>
      <w:r>
        <w:tab/>
      </w:r>
      <w:r>
        <w:fldChar w:fldCharType="begin"/>
      </w:r>
      <w:r>
        <w:instrText xml:space="preserve"> PAGEREF _Toc467667401 \h </w:instrText>
      </w:r>
      <w:r>
        <w:fldChar w:fldCharType="separate"/>
      </w:r>
      <w:r>
        <w:t>22</w:t>
      </w:r>
      <w:r>
        <w:fldChar w:fldCharType="end"/>
      </w:r>
    </w:p>
    <w:p w:rsidR="00F274A7" w:rsidRDefault="00F274A7">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_Toc467667402 \h </w:instrText>
      </w:r>
      <w:r>
        <w:fldChar w:fldCharType="separate"/>
      </w:r>
      <w:r>
        <w:t>22</w:t>
      </w:r>
      <w:r>
        <w:fldChar w:fldCharType="end"/>
      </w:r>
    </w:p>
    <w:p w:rsidR="00F274A7" w:rsidRDefault="00F274A7">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Key issue 2.6: Authorization, configuration and affiliation for MC service group calls during migration</w:t>
      </w:r>
      <w:r>
        <w:tab/>
      </w:r>
      <w:r>
        <w:fldChar w:fldCharType="begin"/>
      </w:r>
      <w:r>
        <w:instrText xml:space="preserve"> PAGEREF _Toc467667403 \h </w:instrText>
      </w:r>
      <w:r>
        <w:fldChar w:fldCharType="separate"/>
      </w:r>
      <w:r>
        <w:t>22</w:t>
      </w:r>
      <w:r>
        <w:fldChar w:fldCharType="end"/>
      </w:r>
    </w:p>
    <w:p w:rsidR="00F274A7" w:rsidRDefault="00F274A7">
      <w:pPr>
        <w:pStyle w:val="TOC4"/>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_Toc467667404 \h </w:instrText>
      </w:r>
      <w:r>
        <w:fldChar w:fldCharType="separate"/>
      </w:r>
      <w:r>
        <w:t>22</w:t>
      </w:r>
      <w:r>
        <w:fldChar w:fldCharType="end"/>
      </w:r>
    </w:p>
    <w:p w:rsidR="00F274A7" w:rsidRDefault="00F274A7">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Key issue 2.7: Definition of controlling MC service server and media routing between MC service servers during migration</w:t>
      </w:r>
      <w:r>
        <w:tab/>
      </w:r>
      <w:r>
        <w:fldChar w:fldCharType="begin"/>
      </w:r>
      <w:r>
        <w:instrText xml:space="preserve"> PAGEREF _Toc467667405 \h </w:instrText>
      </w:r>
      <w:r>
        <w:fldChar w:fldCharType="separate"/>
      </w:r>
      <w:r>
        <w:t>22</w:t>
      </w:r>
      <w:r>
        <w:fldChar w:fldCharType="end"/>
      </w:r>
    </w:p>
    <w:p w:rsidR="00F274A7" w:rsidRDefault="00F274A7">
      <w:pPr>
        <w:pStyle w:val="TOC4"/>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_Toc467667406 \h </w:instrText>
      </w:r>
      <w:r>
        <w:fldChar w:fldCharType="separate"/>
      </w:r>
      <w:r>
        <w:t>22</w:t>
      </w:r>
      <w:r>
        <w:fldChar w:fldCharType="end"/>
      </w:r>
    </w:p>
    <w:p w:rsidR="00F274A7" w:rsidRDefault="00F274A7">
      <w:pPr>
        <w:pStyle w:val="TOC3"/>
        <w:rPr>
          <w:rFonts w:asciiTheme="minorHAnsi" w:eastAsiaTheme="minorEastAsia" w:hAnsiTheme="minorHAnsi" w:cstheme="minorBidi"/>
          <w:sz w:val="22"/>
          <w:szCs w:val="22"/>
          <w:lang w:val="en-US"/>
        </w:rPr>
      </w:pPr>
      <w:r>
        <w:t>5.2.8</w:t>
      </w:r>
      <w:r>
        <w:rPr>
          <w:rFonts w:asciiTheme="minorHAnsi" w:eastAsiaTheme="minorEastAsia" w:hAnsiTheme="minorHAnsi" w:cstheme="minorBidi"/>
          <w:sz w:val="22"/>
          <w:szCs w:val="22"/>
          <w:lang w:val="en-US"/>
        </w:rPr>
        <w:tab/>
      </w:r>
      <w:r>
        <w:t>Key issue 2.8: Security for calls whilst migrated</w:t>
      </w:r>
      <w:r>
        <w:tab/>
      </w:r>
      <w:r>
        <w:fldChar w:fldCharType="begin"/>
      </w:r>
      <w:r>
        <w:instrText xml:space="preserve"> PAGEREF _Toc467667407 \h </w:instrText>
      </w:r>
      <w:r>
        <w:fldChar w:fldCharType="separate"/>
      </w:r>
      <w:r>
        <w:t>22</w:t>
      </w:r>
      <w:r>
        <w:fldChar w:fldCharType="end"/>
      </w:r>
    </w:p>
    <w:p w:rsidR="00F274A7" w:rsidRDefault="00F274A7">
      <w:pPr>
        <w:pStyle w:val="TOC4"/>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_Toc467667408 \h </w:instrText>
      </w:r>
      <w:r>
        <w:fldChar w:fldCharType="separate"/>
      </w:r>
      <w:r>
        <w:t>22</w:t>
      </w:r>
      <w:r>
        <w:fldChar w:fldCharType="end"/>
      </w:r>
    </w:p>
    <w:p w:rsidR="00F274A7" w:rsidRDefault="00F274A7">
      <w:pPr>
        <w:pStyle w:val="TOC4"/>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_Toc467667409 \h </w:instrText>
      </w:r>
      <w:r>
        <w:fldChar w:fldCharType="separate"/>
      </w:r>
      <w:r>
        <w:t>23</w:t>
      </w:r>
      <w:r>
        <w:fldChar w:fldCharType="end"/>
      </w:r>
    </w:p>
    <w:p w:rsidR="00F274A7" w:rsidRDefault="00F274A7">
      <w:pPr>
        <w:pStyle w:val="TOC3"/>
        <w:rPr>
          <w:rFonts w:asciiTheme="minorHAnsi" w:eastAsiaTheme="minorEastAsia" w:hAnsiTheme="minorHAnsi" w:cstheme="minorBidi"/>
          <w:sz w:val="22"/>
          <w:szCs w:val="22"/>
          <w:lang w:val="en-US"/>
        </w:rPr>
      </w:pPr>
      <w:r>
        <w:t>5.2.9</w:t>
      </w:r>
      <w:r>
        <w:rPr>
          <w:rFonts w:asciiTheme="minorHAnsi" w:eastAsiaTheme="minorEastAsia" w:hAnsiTheme="minorHAnsi" w:cstheme="minorBidi"/>
          <w:sz w:val="22"/>
          <w:szCs w:val="22"/>
          <w:lang w:val="en-US"/>
        </w:rPr>
        <w:tab/>
      </w:r>
      <w:r>
        <w:t>Key issue 2.9: Migration during link failure conditions</w:t>
      </w:r>
      <w:r>
        <w:tab/>
      </w:r>
      <w:r>
        <w:fldChar w:fldCharType="begin"/>
      </w:r>
      <w:r>
        <w:instrText xml:space="preserve"> PAGEREF _Toc467667410 \h </w:instrText>
      </w:r>
      <w:r>
        <w:fldChar w:fldCharType="separate"/>
      </w:r>
      <w:r>
        <w:t>23</w:t>
      </w:r>
      <w:r>
        <w:fldChar w:fldCharType="end"/>
      </w:r>
    </w:p>
    <w:p w:rsidR="00F274A7" w:rsidRDefault="00F274A7">
      <w:pPr>
        <w:pStyle w:val="TOC4"/>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_Toc467667411 \h </w:instrText>
      </w:r>
      <w:r>
        <w:fldChar w:fldCharType="separate"/>
      </w:r>
      <w:r>
        <w:t>23</w:t>
      </w:r>
      <w:r>
        <w:fldChar w:fldCharType="end"/>
      </w:r>
    </w:p>
    <w:p w:rsidR="00F274A7" w:rsidRDefault="00F274A7">
      <w:pPr>
        <w:pStyle w:val="TOC4"/>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_Toc467667412 \h </w:instrText>
      </w:r>
      <w:r>
        <w:fldChar w:fldCharType="separate"/>
      </w:r>
      <w:r>
        <w:t>23</w:t>
      </w:r>
      <w:r>
        <w:fldChar w:fldCharType="end"/>
      </w:r>
    </w:p>
    <w:p w:rsidR="00F274A7" w:rsidRDefault="00F274A7">
      <w:pPr>
        <w:pStyle w:val="TOC3"/>
        <w:rPr>
          <w:rFonts w:asciiTheme="minorHAnsi" w:eastAsiaTheme="minorEastAsia" w:hAnsiTheme="minorHAnsi" w:cstheme="minorBidi"/>
          <w:sz w:val="22"/>
          <w:szCs w:val="22"/>
          <w:lang w:val="en-US"/>
        </w:rPr>
      </w:pPr>
      <w:r>
        <w:t>5.2.10</w:t>
      </w:r>
      <w:r>
        <w:rPr>
          <w:rFonts w:asciiTheme="minorHAnsi" w:eastAsiaTheme="minorEastAsia" w:hAnsiTheme="minorHAnsi" w:cstheme="minorBidi"/>
          <w:sz w:val="22"/>
          <w:szCs w:val="22"/>
          <w:lang w:val="en-US"/>
        </w:rPr>
        <w:tab/>
      </w:r>
      <w:r>
        <w:t>Key issue 2.10: Media routing during migration for logging and lawful interception</w:t>
      </w:r>
      <w:r>
        <w:tab/>
      </w:r>
      <w:r>
        <w:fldChar w:fldCharType="begin"/>
      </w:r>
      <w:r>
        <w:instrText xml:space="preserve"> PAGEREF _Toc467667413 \h </w:instrText>
      </w:r>
      <w:r>
        <w:fldChar w:fldCharType="separate"/>
      </w:r>
      <w:r>
        <w:t>23</w:t>
      </w:r>
      <w:r>
        <w:fldChar w:fldCharType="end"/>
      </w:r>
    </w:p>
    <w:p w:rsidR="00F274A7" w:rsidRDefault="00F274A7">
      <w:pPr>
        <w:pStyle w:val="TOC4"/>
        <w:rPr>
          <w:rFonts w:asciiTheme="minorHAnsi" w:eastAsiaTheme="minorEastAsia" w:hAnsiTheme="minorHAnsi" w:cstheme="minorBidi"/>
          <w:sz w:val="22"/>
          <w:szCs w:val="22"/>
          <w:lang w:val="en-US"/>
        </w:rPr>
      </w:pPr>
      <w:r>
        <w:t>5.2.10.1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_Toc467667414 \h </w:instrText>
      </w:r>
      <w:r>
        <w:fldChar w:fldCharType="separate"/>
      </w:r>
      <w:r>
        <w:t>23</w:t>
      </w:r>
      <w:r>
        <w:fldChar w:fldCharType="end"/>
      </w:r>
    </w:p>
    <w:p w:rsidR="00F274A7" w:rsidRDefault="00F274A7">
      <w:pPr>
        <w:pStyle w:val="TOC4"/>
        <w:rPr>
          <w:rFonts w:asciiTheme="minorHAnsi" w:eastAsiaTheme="minorEastAsia" w:hAnsiTheme="minorHAnsi" w:cstheme="minorBidi"/>
          <w:sz w:val="22"/>
          <w:szCs w:val="22"/>
          <w:lang w:val="en-US"/>
        </w:rPr>
      </w:pPr>
      <w:r>
        <w:t>5.2.10.2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_Toc467667415 \h </w:instrText>
      </w:r>
      <w:r>
        <w:fldChar w:fldCharType="separate"/>
      </w:r>
      <w:r>
        <w:t>24</w:t>
      </w:r>
      <w:r>
        <w:fldChar w:fldCharType="end"/>
      </w:r>
    </w:p>
    <w:p w:rsidR="00F274A7" w:rsidRDefault="00F274A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_Toc467667416 \h </w:instrText>
      </w:r>
      <w:r>
        <w:fldChar w:fldCharType="separate"/>
      </w:r>
      <w:r>
        <w:t>24</w:t>
      </w:r>
      <w:r>
        <w:fldChar w:fldCharType="end"/>
      </w:r>
    </w:p>
    <w:p w:rsidR="00F274A7" w:rsidRDefault="00F274A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Solution 1: System authorization and configuration for interconnection and migration</w:t>
      </w:r>
      <w:r>
        <w:tab/>
      </w:r>
      <w:r>
        <w:fldChar w:fldCharType="begin"/>
      </w:r>
      <w:r>
        <w:instrText xml:space="preserve"> PAGEREF _Toc467667417 \h </w:instrText>
      </w:r>
      <w:r>
        <w:fldChar w:fldCharType="separate"/>
      </w:r>
      <w:r>
        <w:t>24</w:t>
      </w:r>
      <w:r>
        <w:fldChar w:fldCharType="end"/>
      </w:r>
    </w:p>
    <w:p w:rsidR="00F274A7" w:rsidRDefault="00F274A7">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_Toc467667418 \h </w:instrText>
      </w:r>
      <w:r>
        <w:fldChar w:fldCharType="separate"/>
      </w:r>
      <w:r>
        <w:t>24</w:t>
      </w:r>
      <w:r>
        <w:fldChar w:fldCharType="end"/>
      </w:r>
    </w:p>
    <w:p w:rsidR="00F274A7" w:rsidRDefault="00F274A7">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_Toc467667419 \h </w:instrText>
      </w:r>
      <w:r>
        <w:fldChar w:fldCharType="separate"/>
      </w:r>
      <w:r>
        <w:t>25</w:t>
      </w:r>
      <w:r>
        <w:fldChar w:fldCharType="end"/>
      </w:r>
    </w:p>
    <w:p w:rsidR="00F274A7" w:rsidRDefault="00F274A7">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_Toc467667420 \h </w:instrText>
      </w:r>
      <w:r>
        <w:fldChar w:fldCharType="separate"/>
      </w:r>
      <w:r>
        <w:t>25</w:t>
      </w:r>
      <w:r>
        <w:fldChar w:fldCharType="end"/>
      </w:r>
    </w:p>
    <w:p w:rsidR="00F274A7" w:rsidRDefault="00F274A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Solution 2: Connectivity to partner MC system for migration</w:t>
      </w:r>
      <w:r>
        <w:tab/>
      </w:r>
      <w:r>
        <w:fldChar w:fldCharType="begin"/>
      </w:r>
      <w:r>
        <w:instrText xml:space="preserve"> PAGEREF _Toc467667421 \h </w:instrText>
      </w:r>
      <w:r>
        <w:fldChar w:fldCharType="separate"/>
      </w:r>
      <w:r>
        <w:t>25</w:t>
      </w:r>
      <w:r>
        <w:fldChar w:fldCharType="end"/>
      </w:r>
    </w:p>
    <w:p w:rsidR="00F274A7" w:rsidRDefault="00F274A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_Toc467667422 \h </w:instrText>
      </w:r>
      <w:r>
        <w:fldChar w:fldCharType="separate"/>
      </w:r>
      <w:r>
        <w:t>25</w:t>
      </w:r>
      <w:r>
        <w:fldChar w:fldCharType="end"/>
      </w:r>
    </w:p>
    <w:p w:rsidR="00F274A7" w:rsidRDefault="00F274A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_Toc467667423 \h </w:instrText>
      </w:r>
      <w:r>
        <w:fldChar w:fldCharType="separate"/>
      </w:r>
      <w:r>
        <w:t>28</w:t>
      </w:r>
      <w:r>
        <w:fldChar w:fldCharType="end"/>
      </w:r>
    </w:p>
    <w:p w:rsidR="00F274A7" w:rsidRDefault="00F274A7">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_Toc467667424 \h </w:instrText>
      </w:r>
      <w:r>
        <w:fldChar w:fldCharType="separate"/>
      </w:r>
      <w:r>
        <w:t>29</w:t>
      </w:r>
      <w:r>
        <w:fldChar w:fldCharType="end"/>
      </w:r>
    </w:p>
    <w:p w:rsidR="00F274A7" w:rsidRDefault="00F274A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Solution 3: Call control and media routing for MCPTT group calls for interconnection</w:t>
      </w:r>
      <w:r>
        <w:tab/>
      </w:r>
      <w:r>
        <w:fldChar w:fldCharType="begin"/>
      </w:r>
      <w:r>
        <w:instrText xml:space="preserve"> PAGEREF _Toc467667425 \h </w:instrText>
      </w:r>
      <w:r>
        <w:fldChar w:fldCharType="separate"/>
      </w:r>
      <w:r>
        <w:t>30</w:t>
      </w:r>
      <w:r>
        <w:fldChar w:fldCharType="end"/>
      </w:r>
    </w:p>
    <w:p w:rsidR="00F274A7" w:rsidRDefault="00F274A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Description of solution</w:t>
      </w:r>
      <w:r>
        <w:tab/>
      </w:r>
      <w:r>
        <w:fldChar w:fldCharType="begin"/>
      </w:r>
      <w:r>
        <w:instrText xml:space="preserve"> PAGEREF _Toc467667426 \h </w:instrText>
      </w:r>
      <w:r>
        <w:fldChar w:fldCharType="separate"/>
      </w:r>
      <w:r>
        <w:t>30</w:t>
      </w:r>
      <w:r>
        <w:fldChar w:fldCharType="end"/>
      </w:r>
    </w:p>
    <w:p w:rsidR="00F274A7" w:rsidRDefault="00F274A7">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_Toc467667427 \h </w:instrText>
      </w:r>
      <w:r>
        <w:fldChar w:fldCharType="separate"/>
      </w:r>
      <w:r>
        <w:t>31</w:t>
      </w:r>
      <w:r>
        <w:fldChar w:fldCharType="end"/>
      </w:r>
    </w:p>
    <w:p w:rsidR="00F274A7" w:rsidRDefault="00F274A7">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_Toc467667428 \h </w:instrText>
      </w:r>
      <w:r>
        <w:fldChar w:fldCharType="separate"/>
      </w:r>
      <w:r>
        <w:t>31</w:t>
      </w:r>
      <w:r>
        <w:fldChar w:fldCharType="end"/>
      </w:r>
    </w:p>
    <w:p w:rsidR="00F274A7" w:rsidRDefault="00F274A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Solution 4: User authorization and configuration for interconnection</w:t>
      </w:r>
      <w:r>
        <w:tab/>
      </w:r>
      <w:r>
        <w:fldChar w:fldCharType="begin"/>
      </w:r>
      <w:r>
        <w:instrText xml:space="preserve"> PAGEREF _Toc467667429 \h </w:instrText>
      </w:r>
      <w:r>
        <w:fldChar w:fldCharType="separate"/>
      </w:r>
      <w:r>
        <w:t>31</w:t>
      </w:r>
      <w:r>
        <w:fldChar w:fldCharType="end"/>
      </w:r>
    </w:p>
    <w:p w:rsidR="00F274A7" w:rsidRDefault="00F274A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_Toc467667430 \h </w:instrText>
      </w:r>
      <w:r>
        <w:fldChar w:fldCharType="separate"/>
      </w:r>
      <w:r>
        <w:t>31</w:t>
      </w:r>
      <w:r>
        <w:fldChar w:fldCharType="end"/>
      </w:r>
    </w:p>
    <w:p w:rsidR="00F274A7" w:rsidRDefault="00F274A7">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_Toc467667431 \h </w:instrText>
      </w:r>
      <w:r>
        <w:fldChar w:fldCharType="separate"/>
      </w:r>
      <w:r>
        <w:t>32</w:t>
      </w:r>
      <w:r>
        <w:fldChar w:fldCharType="end"/>
      </w:r>
    </w:p>
    <w:p w:rsidR="00F274A7" w:rsidRDefault="00F274A7">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_Toc467667432 \h </w:instrText>
      </w:r>
      <w:r>
        <w:fldChar w:fldCharType="separate"/>
      </w:r>
      <w:r>
        <w:t>32</w:t>
      </w:r>
      <w:r>
        <w:fldChar w:fldCharType="end"/>
      </w:r>
    </w:p>
    <w:p w:rsidR="00F274A7" w:rsidRDefault="00F274A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Solution 5: Group configuration management for interconnection</w:t>
      </w:r>
      <w:r>
        <w:tab/>
      </w:r>
      <w:r>
        <w:fldChar w:fldCharType="begin"/>
      </w:r>
      <w:r>
        <w:instrText xml:space="preserve"> PAGEREF _Toc467667433 \h </w:instrText>
      </w:r>
      <w:r>
        <w:fldChar w:fldCharType="separate"/>
      </w:r>
      <w:r>
        <w:t>32</w:t>
      </w:r>
      <w:r>
        <w:fldChar w:fldCharType="end"/>
      </w:r>
    </w:p>
    <w:p w:rsidR="00F274A7" w:rsidRDefault="00F274A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Description of solutions</w:t>
      </w:r>
      <w:r>
        <w:tab/>
      </w:r>
      <w:r>
        <w:fldChar w:fldCharType="begin"/>
      </w:r>
      <w:r>
        <w:instrText xml:space="preserve"> PAGEREF _Toc467667434 \h </w:instrText>
      </w:r>
      <w:r>
        <w:fldChar w:fldCharType="separate"/>
      </w:r>
      <w:r>
        <w:t>32</w:t>
      </w:r>
      <w:r>
        <w:fldChar w:fldCharType="end"/>
      </w:r>
    </w:p>
    <w:p w:rsidR="00F274A7" w:rsidRDefault="00F274A7">
      <w:pPr>
        <w:pStyle w:val="TOC4"/>
        <w:rPr>
          <w:rFonts w:asciiTheme="minorHAnsi" w:eastAsiaTheme="minorEastAsia" w:hAnsiTheme="minorHAnsi" w:cstheme="minorBidi"/>
          <w:sz w:val="22"/>
          <w:szCs w:val="22"/>
          <w:lang w:val="en-US"/>
        </w:rPr>
      </w:pPr>
      <w:r>
        <w:t>6.5.1.1</w:t>
      </w:r>
      <w:r>
        <w:rPr>
          <w:rFonts w:asciiTheme="minorHAnsi" w:eastAsiaTheme="minorEastAsia" w:hAnsiTheme="minorHAnsi" w:cstheme="minorBidi"/>
          <w:sz w:val="22"/>
          <w:szCs w:val="22"/>
          <w:lang w:val="en-US"/>
        </w:rPr>
        <w:tab/>
      </w:r>
      <w:r>
        <w:t>Solution 5.1: Gateway in primary MC system of MC service users</w:t>
      </w:r>
      <w:r>
        <w:tab/>
      </w:r>
      <w:r>
        <w:fldChar w:fldCharType="begin"/>
      </w:r>
      <w:r>
        <w:instrText xml:space="preserve"> PAGEREF _Toc467667435 \h </w:instrText>
      </w:r>
      <w:r>
        <w:fldChar w:fldCharType="separate"/>
      </w:r>
      <w:r>
        <w:t>32</w:t>
      </w:r>
      <w:r>
        <w:fldChar w:fldCharType="end"/>
      </w:r>
    </w:p>
    <w:p w:rsidR="00F274A7" w:rsidRDefault="00F274A7">
      <w:pPr>
        <w:pStyle w:val="TOC4"/>
        <w:rPr>
          <w:rFonts w:asciiTheme="minorHAnsi" w:eastAsiaTheme="minorEastAsia" w:hAnsiTheme="minorHAnsi" w:cstheme="minorBidi"/>
          <w:sz w:val="22"/>
          <w:szCs w:val="22"/>
          <w:lang w:val="en-US"/>
        </w:rPr>
      </w:pPr>
      <w:r>
        <w:lastRenderedPageBreak/>
        <w:t>6.5.1.2</w:t>
      </w:r>
      <w:r>
        <w:rPr>
          <w:rFonts w:asciiTheme="minorHAnsi" w:eastAsiaTheme="minorEastAsia" w:hAnsiTheme="minorHAnsi" w:cstheme="minorBidi"/>
          <w:sz w:val="22"/>
          <w:szCs w:val="22"/>
          <w:lang w:val="en-US"/>
        </w:rPr>
        <w:tab/>
      </w:r>
      <w:r>
        <w:t>Solution 5.2: Gateway in primary MC system of MC service groups</w:t>
      </w:r>
      <w:r>
        <w:tab/>
      </w:r>
      <w:r>
        <w:fldChar w:fldCharType="begin"/>
      </w:r>
      <w:r>
        <w:instrText xml:space="preserve"> PAGEREF _Toc467667436 \h </w:instrText>
      </w:r>
      <w:r>
        <w:fldChar w:fldCharType="separate"/>
      </w:r>
      <w:r>
        <w:t>33</w:t>
      </w:r>
      <w:r>
        <w:fldChar w:fldCharType="end"/>
      </w:r>
    </w:p>
    <w:p w:rsidR="00F274A7" w:rsidRDefault="00F274A7">
      <w:pPr>
        <w:pStyle w:val="TOC4"/>
        <w:rPr>
          <w:rFonts w:asciiTheme="minorHAnsi" w:eastAsiaTheme="minorEastAsia" w:hAnsiTheme="minorHAnsi" w:cstheme="minorBidi"/>
          <w:sz w:val="22"/>
          <w:szCs w:val="22"/>
          <w:lang w:val="en-US"/>
        </w:rPr>
      </w:pPr>
      <w:r>
        <w:t>6.5.1.3</w:t>
      </w:r>
      <w:r>
        <w:rPr>
          <w:rFonts w:asciiTheme="minorHAnsi" w:eastAsiaTheme="minorEastAsia" w:hAnsiTheme="minorHAnsi" w:cstheme="minorBidi"/>
          <w:sz w:val="22"/>
          <w:szCs w:val="22"/>
          <w:lang w:val="en-US"/>
        </w:rPr>
        <w:tab/>
      </w:r>
      <w:r>
        <w:t>Solution 5.3: Gateways in primary MC system of MC service groups and primary MC system of MC service users</w:t>
      </w:r>
      <w:r>
        <w:tab/>
      </w:r>
      <w:r>
        <w:fldChar w:fldCharType="begin"/>
      </w:r>
      <w:r>
        <w:instrText xml:space="preserve"> PAGEREF _Toc467667437 \h </w:instrText>
      </w:r>
      <w:r>
        <w:fldChar w:fldCharType="separate"/>
      </w:r>
      <w:r>
        <w:t>34</w:t>
      </w:r>
      <w:r>
        <w:fldChar w:fldCharType="end"/>
      </w:r>
    </w:p>
    <w:p w:rsidR="00F274A7" w:rsidRDefault="00F274A7">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_Toc467667438 \h </w:instrText>
      </w:r>
      <w:r>
        <w:fldChar w:fldCharType="separate"/>
      </w:r>
      <w:r>
        <w:t>35</w:t>
      </w:r>
      <w:r>
        <w:fldChar w:fldCharType="end"/>
      </w:r>
    </w:p>
    <w:p w:rsidR="00F274A7" w:rsidRDefault="00F274A7">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_Toc467667439 \h </w:instrText>
      </w:r>
      <w:r>
        <w:fldChar w:fldCharType="separate"/>
      </w:r>
      <w:r>
        <w:t>35</w:t>
      </w:r>
      <w:r>
        <w:fldChar w:fldCharType="end"/>
      </w:r>
    </w:p>
    <w:p w:rsidR="00F274A7" w:rsidRDefault="00F274A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Evaluation</w:t>
      </w:r>
      <w:r>
        <w:tab/>
      </w:r>
      <w:r>
        <w:fldChar w:fldCharType="begin"/>
      </w:r>
      <w:r>
        <w:instrText xml:space="preserve"> PAGEREF _Toc467667440 \h </w:instrText>
      </w:r>
      <w:r>
        <w:fldChar w:fldCharType="separate"/>
      </w:r>
      <w:r>
        <w:t>35</w:t>
      </w:r>
      <w:r>
        <w:fldChar w:fldCharType="end"/>
      </w:r>
    </w:p>
    <w:p w:rsidR="00F274A7" w:rsidRDefault="00F274A7">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_Toc467667441 \h </w:instrText>
      </w:r>
      <w:r>
        <w:fldChar w:fldCharType="separate"/>
      </w:r>
      <w:r>
        <w:t>35</w:t>
      </w:r>
      <w:r>
        <w:fldChar w:fldCharType="end"/>
      </w:r>
    </w:p>
    <w:p w:rsidR="00F274A7" w:rsidRDefault="00F274A7">
      <w:pPr>
        <w:pStyle w:val="TOC1"/>
        <w:rPr>
          <w:rFonts w:asciiTheme="minorHAnsi" w:eastAsiaTheme="minorEastAsia" w:hAnsiTheme="minorHAnsi" w:cstheme="minorBidi"/>
          <w:szCs w:val="22"/>
          <w:lang w:val="en-US"/>
        </w:rPr>
      </w:pPr>
      <w:r>
        <w:t>Annex &lt;X&gt;: Change history</w:t>
      </w:r>
      <w:r>
        <w:tab/>
      </w:r>
      <w:r>
        <w:fldChar w:fldCharType="begin"/>
      </w:r>
      <w:r>
        <w:instrText xml:space="preserve"> PAGEREF _Toc467667442 \h </w:instrText>
      </w:r>
      <w:r>
        <w:fldChar w:fldCharType="separate"/>
      </w:r>
      <w:r>
        <w:t>36</w:t>
      </w:r>
      <w:r>
        <w:fldChar w:fldCharType="end"/>
      </w:r>
    </w:p>
    <w:p w:rsidR="00E8629F" w:rsidRPr="00235394" w:rsidRDefault="001866C3">
      <w:r>
        <w:rPr>
          <w:noProof/>
          <w:sz w:val="22"/>
        </w:rPr>
        <w:fldChar w:fldCharType="end"/>
      </w:r>
    </w:p>
    <w:p w:rsidR="00E8629F" w:rsidRPr="00235394" w:rsidRDefault="00E8629F">
      <w:pPr>
        <w:pStyle w:val="Heading1"/>
      </w:pPr>
      <w:r w:rsidRPr="00235394">
        <w:br w:type="page"/>
      </w:r>
      <w:bookmarkStart w:id="3" w:name="_Toc448480841"/>
      <w:bookmarkStart w:id="4" w:name="_Toc467667326"/>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48480842"/>
      <w:bookmarkStart w:id="6" w:name="_Toc467667327"/>
      <w:r w:rsidRPr="00235394">
        <w:lastRenderedPageBreak/>
        <w:t>1</w:t>
      </w:r>
      <w:r w:rsidRPr="00235394">
        <w:tab/>
        <w:t>Scope</w:t>
      </w:r>
      <w:bookmarkEnd w:id="5"/>
      <w:bookmarkEnd w:id="6"/>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3GPP</w:t>
      </w:r>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7" w:name="_Toc448480843"/>
      <w:bookmarkStart w:id="8" w:name="_Toc467667328"/>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(MCCore);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"Mission Critical Push To Talk (MCPTT) call control; Protocol specification"</w:t>
      </w:r>
    </w:p>
    <w:p w:rsidR="006C3659" w:rsidRPr="00235394" w:rsidRDefault="006C3659" w:rsidP="00282213">
      <w:pPr>
        <w:pStyle w:val="EX"/>
      </w:pPr>
      <w:r>
        <w:t>[9]</w:t>
      </w:r>
      <w:r>
        <w:tab/>
      </w:r>
      <w:r w:rsidR="00223434">
        <w:t>3GPP </w:t>
      </w:r>
      <w:r w:rsidR="00C016B8">
        <w:t>TS </w:t>
      </w:r>
      <w:r w:rsidRPr="006C3659">
        <w:t>33.179</w:t>
      </w:r>
      <w:r w:rsidR="0076501C">
        <w:t>: "</w:t>
      </w:r>
      <w:r w:rsidR="0076501C" w:rsidRPr="0076501C">
        <w:t>Security of Mission Critical Push To Talk (MCPTT) over LTE</w:t>
      </w:r>
      <w:r w:rsidR="0076501C">
        <w:t>"</w:t>
      </w:r>
    </w:p>
    <w:p w:rsidR="00E8629F" w:rsidRPr="00235394" w:rsidRDefault="00E8629F">
      <w:pPr>
        <w:pStyle w:val="Heading1"/>
      </w:pPr>
      <w:bookmarkStart w:id="9" w:name="_Toc448480844"/>
      <w:bookmarkStart w:id="10" w:name="_Toc467667329"/>
      <w:r w:rsidRPr="00235394">
        <w:t>3</w:t>
      </w:r>
      <w:r w:rsidRPr="00235394">
        <w:tab/>
      </w:r>
      <w:r w:rsidR="00367724" w:rsidRPr="00235394">
        <w:t>Definitions and abbreviations</w:t>
      </w:r>
      <w:bookmarkEnd w:id="9"/>
      <w:bookmarkEnd w:id="10"/>
    </w:p>
    <w:p w:rsidR="00E8629F" w:rsidRPr="00235394" w:rsidRDefault="00E8629F">
      <w:pPr>
        <w:pStyle w:val="Heading2"/>
      </w:pPr>
      <w:bookmarkStart w:id="11" w:name="_Toc448480845"/>
      <w:bookmarkStart w:id="12" w:name="_Toc467667330"/>
      <w:r w:rsidRPr="00235394">
        <w:t>3.1</w:t>
      </w:r>
      <w:r w:rsidRPr="00235394">
        <w:tab/>
        <w:t>Definitions</w:t>
      </w:r>
      <w:bookmarkEnd w:id="11"/>
      <w:bookmarkEnd w:id="12"/>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lastRenderedPageBreak/>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Definitions need to be modified, or additional definitions included to encompass services other than MCPTT</w:t>
      </w:r>
    </w:p>
    <w:p w:rsidR="00E8629F" w:rsidRPr="00235394" w:rsidRDefault="00E8629F">
      <w:pPr>
        <w:pStyle w:val="Heading2"/>
      </w:pPr>
      <w:bookmarkStart w:id="13" w:name="_Toc448480846"/>
      <w:bookmarkStart w:id="14" w:name="_Toc467667331"/>
      <w:r w:rsidRPr="00235394">
        <w:t>3.</w:t>
      </w:r>
      <w:r w:rsidR="001C3D33">
        <w:t>2</w:t>
      </w:r>
      <w:r w:rsidRPr="00235394">
        <w:tab/>
        <w:t>Abbreviations</w:t>
      </w:r>
      <w:bookmarkEnd w:id="13"/>
      <w:bookmarkEnd w:id="14"/>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15" w:name="_Toc448480847"/>
      <w:bookmarkStart w:id="16" w:name="_Toc467667332"/>
      <w:r>
        <w:t>4</w:t>
      </w:r>
      <w:r>
        <w:tab/>
        <w:t>Migration and interconnection scenarios</w:t>
      </w:r>
      <w:bookmarkEnd w:id="15"/>
      <w:bookmarkEnd w:id="16"/>
    </w:p>
    <w:p w:rsidR="007C3613" w:rsidRDefault="007C3613" w:rsidP="007C3613">
      <w:pPr>
        <w:pStyle w:val="Heading2"/>
      </w:pPr>
      <w:bookmarkStart w:id="17" w:name="_Toc448480848"/>
      <w:bookmarkStart w:id="18" w:name="_Toc467667333"/>
      <w:r>
        <w:t>4.1</w:t>
      </w:r>
      <w:r>
        <w:tab/>
      </w:r>
      <w:r w:rsidR="008B67E5">
        <w:t xml:space="preserve">Generic </w:t>
      </w:r>
      <w:r>
        <w:t>scenarios</w:t>
      </w:r>
      <w:bookmarkEnd w:id="17"/>
      <w:bookmarkEnd w:id="18"/>
    </w:p>
    <w:p w:rsidR="007C3613" w:rsidRDefault="007C3613" w:rsidP="007C3613">
      <w:pPr>
        <w:pStyle w:val="Heading3"/>
      </w:pPr>
      <w:bookmarkStart w:id="19" w:name="_Toc448480849"/>
      <w:bookmarkStart w:id="20" w:name="_Toc467667334"/>
      <w:r>
        <w:t>4.1.1</w:t>
      </w:r>
      <w:r>
        <w:tab/>
        <w:t xml:space="preserve">Scenario </w:t>
      </w:r>
      <w:r w:rsidR="00BF1BCC" w:rsidRPr="00BF1BCC">
        <w:t xml:space="preserve">1: UE in visited network using partner </w:t>
      </w:r>
      <w:r w:rsidR="0000104B">
        <w:t>MC</w:t>
      </w:r>
      <w:r w:rsidR="00BF1BCC" w:rsidRPr="00BF1BCC">
        <w:t xml:space="preserve"> system with connection to primary </w:t>
      </w:r>
      <w:r w:rsidR="0000104B">
        <w:t>MC</w:t>
      </w:r>
      <w:r w:rsidR="00BF1BCC" w:rsidRPr="00BF1BCC">
        <w:t xml:space="preserve"> system (migration)</w:t>
      </w:r>
      <w:bookmarkEnd w:id="19"/>
      <w:bookmarkEnd w:id="20"/>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r>
        <w:rPr>
          <w:noProof/>
        </w:rPr>
        <w:object w:dxaOrig="5372" w:dyaOrig="2327">
          <v:shape id="_x0000_i1027" type="#_x0000_t75" style="width:268.3pt;height:116.15pt" o:ole="">
            <v:imagedata r:id="rId12" o:title=""/>
          </v:shape>
          <o:OLEObject Type="Embed" ProgID="Visio.Drawing.11" ShapeID="_x0000_i1027" DrawAspect="Content" ObjectID="_1541409238" r:id="rId13"/>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r w:rsidR="0000104B">
        <w:rPr>
          <w:noProof/>
        </w:rPr>
        <w:t>MC</w:t>
      </w:r>
      <w:r w:rsidRPr="006102F5">
        <w:rPr>
          <w:noProof/>
        </w:rPr>
        <w:t xml:space="preserve"> system with connection to primary </w:t>
      </w:r>
      <w:r w:rsidR="0000104B">
        <w:rPr>
          <w:noProof/>
        </w:rPr>
        <w:t>MC</w:t>
      </w:r>
      <w:r w:rsidRPr="006102F5">
        <w:rPr>
          <w:noProof/>
        </w:rPr>
        <w:t xml:space="preserve"> system (migration)</w:t>
      </w:r>
    </w:p>
    <w:p w:rsidR="00BF1BCC" w:rsidRDefault="00BF1BCC" w:rsidP="00BF1BCC">
      <w:r>
        <w:t>In Figure</w:t>
      </w:r>
      <w:r w:rsidR="00D47B88">
        <w:t> </w:t>
      </w:r>
      <w:r>
        <w:t xml:space="preserve">4.1.1-1 </w:t>
      </w:r>
      <w:r w:rsidR="0000104B">
        <w:t>MC</w:t>
      </w:r>
      <w:r>
        <w:t xml:space="preserve"> system A (coloured blue) is the primary </w:t>
      </w:r>
      <w:r w:rsidR="0000104B">
        <w:t>MC</w:t>
      </w:r>
      <w:r>
        <w:t xml:space="preserve"> system of UE</w:t>
      </w:r>
      <w:r w:rsidR="00C95364">
        <w:t> </w:t>
      </w:r>
      <w:r>
        <w:t xml:space="preserve">A. </w:t>
      </w:r>
      <w:r w:rsidR="0000104B">
        <w:t>MC</w:t>
      </w:r>
      <w:r>
        <w:t xml:space="preserve"> system A is in a different trust domain to </w:t>
      </w:r>
      <w:r w:rsidR="0000104B">
        <w:t>MC</w:t>
      </w:r>
      <w:r>
        <w:t xml:space="preserve"> system B, however </w:t>
      </w:r>
      <w:r w:rsidR="0000104B">
        <w:t>MC</w:t>
      </w:r>
      <w:r>
        <w:t xml:space="preserve"> system A has a business relationship with </w:t>
      </w:r>
      <w:r w:rsidR="0000104B">
        <w:t>MC</w:t>
      </w:r>
      <w:r>
        <w:t xml:space="preserve"> system B which allows </w:t>
      </w:r>
      <w:r w:rsidR="0000104B">
        <w:t>MC</w:t>
      </w:r>
      <w:r>
        <w:t xml:space="preserve"> system B to provide </w:t>
      </w:r>
      <w:r w:rsidR="0000104B">
        <w:t>MC</w:t>
      </w:r>
      <w:r>
        <w:t xml:space="preserve"> service</w:t>
      </w:r>
      <w:r w:rsidR="0000104B">
        <w:t>s</w:t>
      </w:r>
      <w:r>
        <w:t xml:space="preserve"> to users of </w:t>
      </w:r>
      <w:r w:rsidR="0000104B">
        <w:t>MC</w:t>
      </w:r>
      <w:r>
        <w:t xml:space="preserve"> system A. </w:t>
      </w:r>
      <w:r w:rsidR="0000104B">
        <w:t>MC</w:t>
      </w:r>
      <w:r>
        <w:t xml:space="preserve"> UE</w:t>
      </w:r>
      <w:r w:rsidR="00C95364">
        <w:t> </w:t>
      </w:r>
      <w:r>
        <w:t xml:space="preserve">A has migrated to obtain </w:t>
      </w:r>
      <w:r w:rsidR="0000104B">
        <w:t>one or more MC</w:t>
      </w:r>
      <w:r>
        <w:t xml:space="preserve"> service</w:t>
      </w:r>
      <w:r w:rsidR="0000104B">
        <w:t>s</w:t>
      </w:r>
      <w:r>
        <w:t xml:space="preserve"> from </w:t>
      </w:r>
      <w:r w:rsidR="0000104B">
        <w:t>MC</w:t>
      </w:r>
      <w:r>
        <w:t xml:space="preserve"> system B (coloured yellow), as </w:t>
      </w:r>
      <w:r w:rsidR="0000104B">
        <w:t>MC</w:t>
      </w:r>
      <w:r>
        <w:t xml:space="preserve"> system B is a partner </w:t>
      </w:r>
      <w:r w:rsidR="0000104B">
        <w:t>MC</w:t>
      </w:r>
      <w:r>
        <w:t xml:space="preserve"> system for UE</w:t>
      </w:r>
      <w:r w:rsidR="00C95364">
        <w:t> </w:t>
      </w:r>
      <w:r>
        <w:t xml:space="preserve">A. </w:t>
      </w:r>
    </w:p>
    <w:p w:rsidR="00BF1BCC" w:rsidRDefault="0000104B" w:rsidP="00BF1BCC">
      <w:r>
        <w:lastRenderedPageBreak/>
        <w:t>MC</w:t>
      </w:r>
      <w:r w:rsidR="00BF1BCC">
        <w:t xml:space="preserve"> system B is the primary </w:t>
      </w:r>
      <w:r>
        <w:t>MC</w:t>
      </w:r>
      <w:r w:rsidR="00BF1BCC">
        <w:t xml:space="preserve"> system of UE</w:t>
      </w:r>
      <w:r w:rsidR="00C95364">
        <w:t> </w:t>
      </w:r>
      <w:r w:rsidR="00BF1BCC">
        <w:t>Z</w:t>
      </w:r>
      <w:r w:rsidR="00DD611C">
        <w:t xml:space="preserve">. </w:t>
      </w:r>
      <w:r w:rsidR="00BF1BCC">
        <w:t>While UE</w:t>
      </w:r>
      <w:r w:rsidR="00C95364">
        <w:t> </w:t>
      </w:r>
      <w:r w:rsidR="00BF1BCC">
        <w:t xml:space="preserve">A is served by </w:t>
      </w:r>
      <w:r>
        <w:t>MC</w:t>
      </w:r>
      <w:r w:rsidR="00BF1BCC">
        <w:t xml:space="preserve"> </w:t>
      </w:r>
      <w:r w:rsidR="00BF1BCC" w:rsidRPr="00707210">
        <w:t>system</w:t>
      </w:r>
      <w:r w:rsidR="00BF1BCC">
        <w:t xml:space="preserve"> B, UE</w:t>
      </w:r>
      <w:r w:rsidR="00C95364">
        <w:t> </w:t>
      </w:r>
      <w:r w:rsidR="00BF1BCC">
        <w:t xml:space="preserve">A can take part in </w:t>
      </w:r>
      <w:r>
        <w:t>MC</w:t>
      </w:r>
      <w:r w:rsidR="00BF1BCC">
        <w:t xml:space="preserve"> communications with UE</w:t>
      </w:r>
      <w:r w:rsidR="00C95364">
        <w:t> </w:t>
      </w:r>
      <w:r w:rsidR="00BF1BCC">
        <w:t xml:space="preserve">Z, and with other UEs in </w:t>
      </w:r>
      <w:r>
        <w:t>MC</w:t>
      </w:r>
      <w:r w:rsidR="00BF1BCC">
        <w:t xml:space="preserve"> system B. The communications connections are represented by red dashed lines, which can be private calls, group calls and other types of mission critical communication. The partner </w:t>
      </w:r>
      <w:r>
        <w:t>MC</w:t>
      </w:r>
      <w:r w:rsidR="00BF1BCC">
        <w:t xml:space="preserve"> </w:t>
      </w:r>
      <w:r w:rsidR="00BF1BCC" w:rsidRPr="00707210">
        <w:t>system</w:t>
      </w:r>
      <w:r w:rsidR="00BF1BCC">
        <w:t xml:space="preserve"> B has a connection to the primary </w:t>
      </w:r>
      <w:r>
        <w:t>MC</w:t>
      </w:r>
      <w:r w:rsidR="00BF1BCC">
        <w:t xml:space="preserve"> </w:t>
      </w:r>
      <w:r w:rsidR="00BF1BCC" w:rsidRPr="00707210">
        <w:t>system</w:t>
      </w:r>
      <w:r w:rsidR="00BF1BCC">
        <w:t xml:space="preserve"> A</w:t>
      </w:r>
      <w:r w:rsidR="00BF1BCC" w:rsidRPr="00D53033">
        <w:t xml:space="preserve"> </w:t>
      </w:r>
      <w:r w:rsidR="00BF1BCC">
        <w:t>of UE</w:t>
      </w:r>
      <w:r w:rsidR="00C95364">
        <w:t> </w:t>
      </w:r>
      <w:r w:rsidR="00BF1BCC">
        <w:t>A, and may be used to provide services such as logging of UE</w:t>
      </w:r>
      <w:r w:rsidR="00C95364">
        <w:t> </w:t>
      </w:r>
      <w:r w:rsidR="00BF1BCC">
        <w:t xml:space="preserve">A’s </w:t>
      </w:r>
      <w:r>
        <w:t>MC</w:t>
      </w:r>
      <w:r w:rsidR="00BF1BCC">
        <w:t xml:space="preserve"> communications.</w:t>
      </w:r>
    </w:p>
    <w:p w:rsidR="00BF1BCC" w:rsidRDefault="00BF1BCC" w:rsidP="00BF1BCC">
      <w:r>
        <w:t>UE</w:t>
      </w:r>
      <w:r w:rsidR="00C95364">
        <w:t> </w:t>
      </w:r>
      <w:r>
        <w:t xml:space="preserve">A may perform direct signalling to its primary </w:t>
      </w:r>
      <w:r w:rsidR="0000104B">
        <w:t>MC</w:t>
      </w:r>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r w:rsidR="00C95364">
        <w:t> </w:t>
      </w:r>
      <w:r>
        <w:t xml:space="preserve">A to take part in any communications with other UEs who are obtaining service from primary </w:t>
      </w:r>
      <w:r w:rsidR="0000104B">
        <w:t>MC</w:t>
      </w:r>
      <w:r>
        <w:t xml:space="preserve"> </w:t>
      </w:r>
      <w:r w:rsidRPr="00707210">
        <w:t>system</w:t>
      </w:r>
      <w:r>
        <w:t xml:space="preserve"> A of UE</w:t>
      </w:r>
      <w:r w:rsidR="00C95364">
        <w:t> </w:t>
      </w:r>
      <w:r>
        <w:t>A.</w:t>
      </w:r>
    </w:p>
    <w:p w:rsidR="00BF1BCC" w:rsidRDefault="00BF1BCC" w:rsidP="00BF1BCC">
      <w:pPr>
        <w:pStyle w:val="Heading3"/>
        <w:rPr>
          <w:noProof/>
          <w:lang w:val="en-US"/>
        </w:rPr>
      </w:pPr>
      <w:bookmarkStart w:id="21" w:name="_Toc467667335"/>
      <w:r>
        <w:t>4.1.2</w:t>
      </w:r>
      <w:r>
        <w:tab/>
        <w:t xml:space="preserve">Scenario 2: </w:t>
      </w:r>
      <w:r w:rsidRPr="009500BC">
        <w:t xml:space="preserve">Communicating between UEs in different home networks using different primary </w:t>
      </w:r>
      <w:r w:rsidR="0000104B">
        <w:t>MC</w:t>
      </w:r>
      <w:r w:rsidRPr="009500BC">
        <w:t xml:space="preserve"> systems (</w:t>
      </w:r>
      <w:r w:rsidR="00EA1CD1">
        <w:t>interconnection</w:t>
      </w:r>
      <w:r w:rsidRPr="009500BC">
        <w:t>)</w:t>
      </w:r>
      <w:bookmarkEnd w:id="21"/>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-1 below illustrates this scenario:</w:t>
      </w:r>
    </w:p>
    <w:p w:rsidR="00BF1BCC" w:rsidRDefault="002E6736" w:rsidP="00BF1BCC">
      <w:pPr>
        <w:pStyle w:val="TH"/>
        <w:rPr>
          <w:noProof/>
          <w:lang w:val="en-US"/>
        </w:rPr>
      </w:pPr>
      <w:r>
        <w:rPr>
          <w:noProof/>
        </w:rPr>
        <w:object w:dxaOrig="6448" w:dyaOrig="1346">
          <v:shape id="_x0000_i1028" type="#_x0000_t75" style="width:322.65pt;height:67.9pt" o:ole="">
            <v:imagedata r:id="rId14" o:title=""/>
          </v:shape>
          <o:OLEObject Type="Embed" ProgID="Visio.Drawing.11" ShapeID="_x0000_i1028" DrawAspect="Content" ObjectID="_1541409239" r:id="rId15"/>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r w:rsidR="0000104B">
        <w:t>MC</w:t>
      </w:r>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0000104B">
        <w:rPr>
          <w:noProof/>
        </w:rPr>
        <w:t>MC</w:t>
      </w:r>
      <w:r w:rsidRPr="009500BC">
        <w:rPr>
          <w:noProof/>
        </w:rPr>
        <w:t xml:space="preserve"> </w:t>
      </w:r>
      <w:r>
        <w:rPr>
          <w:noProof/>
        </w:rPr>
        <w:t>system</w:t>
      </w:r>
      <w:r w:rsidRPr="009500BC">
        <w:rPr>
          <w:noProof/>
        </w:rPr>
        <w:t xml:space="preserve"> A (coloured blue) is </w:t>
      </w:r>
      <w:r>
        <w:rPr>
          <w:noProof/>
        </w:rPr>
        <w:t xml:space="preserve">the primary </w:t>
      </w:r>
      <w:r w:rsidR="0000104B">
        <w:rPr>
          <w:noProof/>
        </w:rPr>
        <w:t>MC</w:t>
      </w:r>
      <w:r>
        <w:rPr>
          <w:noProof/>
        </w:rPr>
        <w:t xml:space="preserve"> system of UE</w:t>
      </w:r>
      <w:r w:rsidR="00C95364">
        <w:rPr>
          <w:noProof/>
        </w:rPr>
        <w:t> </w:t>
      </w:r>
      <w:r>
        <w:rPr>
          <w:noProof/>
        </w:rPr>
        <w:t xml:space="preserve">A, and </w:t>
      </w:r>
      <w:r w:rsidR="0000104B">
        <w:rPr>
          <w:noProof/>
        </w:rPr>
        <w:t>MC</w:t>
      </w:r>
      <w:r>
        <w:rPr>
          <w:noProof/>
        </w:rPr>
        <w:t xml:space="preserve"> system B (coloured yellow) is the primary system of UE</w:t>
      </w:r>
      <w:r w:rsidR="00C95364">
        <w:rPr>
          <w:noProof/>
        </w:rPr>
        <w:t> </w:t>
      </w:r>
      <w:r>
        <w:rPr>
          <w:noProof/>
        </w:rPr>
        <w:t>Z</w:t>
      </w:r>
      <w:r w:rsidR="00DD611C">
        <w:rPr>
          <w:noProof/>
        </w:rPr>
        <w:t xml:space="preserve">. </w:t>
      </w:r>
      <w:r w:rsidR="0000104B">
        <w:rPr>
          <w:noProof/>
        </w:rPr>
        <w:t>MC</w:t>
      </w:r>
      <w:r>
        <w:rPr>
          <w:noProof/>
        </w:rPr>
        <w:t xml:space="preserve"> system A has a business relationship with </w:t>
      </w:r>
      <w:r w:rsidR="0000104B">
        <w:rPr>
          <w:noProof/>
        </w:rPr>
        <w:t>MC</w:t>
      </w:r>
      <w:r>
        <w:rPr>
          <w:noProof/>
        </w:rPr>
        <w:t xml:space="preserve"> system B which allows calls to be made between the two </w:t>
      </w:r>
      <w:r w:rsidR="0000104B">
        <w:rPr>
          <w:noProof/>
        </w:rPr>
        <w:t>MC</w:t>
      </w:r>
      <w:r>
        <w:rPr>
          <w:noProof/>
        </w:rPr>
        <w:t xml:space="preserve"> systems. In this scenario,</w:t>
      </w:r>
      <w:r w:rsidRPr="009500BC">
        <w:rPr>
          <w:noProof/>
        </w:rPr>
        <w:t xml:space="preserve"> no UE has migrated to seek service from a partner </w:t>
      </w:r>
      <w:r w:rsidR="0000104B">
        <w:rPr>
          <w:noProof/>
        </w:rPr>
        <w:t>MC</w:t>
      </w:r>
      <w:r w:rsidRPr="009500BC">
        <w:rPr>
          <w:noProof/>
        </w:rPr>
        <w:t xml:space="preserve"> system, and all UEs are obtaining service via their respective home</w:t>
      </w:r>
      <w:r>
        <w:rPr>
          <w:noProof/>
        </w:rPr>
        <w:t xml:space="preserve"> </w:t>
      </w:r>
      <w:r w:rsidR="0000104B">
        <w:rPr>
          <w:noProof/>
        </w:rPr>
        <w:t>MC</w:t>
      </w:r>
      <w:r>
        <w:rPr>
          <w:noProof/>
        </w:rPr>
        <w:t xml:space="preserve"> systems. </w:t>
      </w:r>
    </w:p>
    <w:p w:rsidR="00BF1BCC" w:rsidRDefault="0000104B" w:rsidP="00BF1BCC">
      <w:pPr>
        <w:rPr>
          <w:noProof/>
        </w:rPr>
      </w:pPr>
      <w:r>
        <w:rPr>
          <w:noProof/>
        </w:rPr>
        <w:t>MC</w:t>
      </w:r>
      <w:r w:rsidR="00BF1BCC">
        <w:rPr>
          <w:noProof/>
        </w:rPr>
        <w:t xml:space="preserve"> c</w:t>
      </w:r>
      <w:r w:rsidR="00BF1BCC" w:rsidRPr="009500BC">
        <w:rPr>
          <w:noProof/>
        </w:rPr>
        <w:t xml:space="preserve">ommunication is provided between the two primary </w:t>
      </w:r>
      <w:r>
        <w:rPr>
          <w:noProof/>
        </w:rPr>
        <w:t>MC</w:t>
      </w:r>
      <w:r w:rsidR="00BF1BCC" w:rsidRPr="009500BC">
        <w:rPr>
          <w:noProof/>
        </w:rPr>
        <w:t xml:space="preserve"> systems, such that UEs can communicate together across the different </w:t>
      </w:r>
      <w:r>
        <w:rPr>
          <w:noProof/>
        </w:rPr>
        <w:t>MC</w:t>
      </w:r>
      <w:r w:rsidR="00BF1BCC" w:rsidRPr="009500BC">
        <w:rPr>
          <w:noProof/>
        </w:rPr>
        <w:t xml:space="preserve"> systems</w:t>
      </w:r>
      <w:r w:rsidR="00BF1BCC">
        <w:rPr>
          <w:noProof/>
        </w:rPr>
        <w:t>, shown in figure</w:t>
      </w:r>
      <w:r w:rsidR="00D47B88">
        <w:rPr>
          <w:noProof/>
        </w:rPr>
        <w:t> </w:t>
      </w:r>
      <w:r w:rsidR="00BF1BCC">
        <w:rPr>
          <w:noProof/>
        </w:rPr>
        <w:t>4.1.2-1 as red dashed lines</w:t>
      </w:r>
      <w:r w:rsidR="00BF1BCC" w:rsidRPr="009500BC">
        <w:rPr>
          <w:noProof/>
        </w:rPr>
        <w:t xml:space="preserve">. </w:t>
      </w:r>
      <w:r w:rsidR="00BF1BCC">
        <w:rPr>
          <w:noProof/>
        </w:rPr>
        <w:t>Private</w:t>
      </w:r>
      <w:r w:rsidR="00BF1BCC" w:rsidRPr="009500BC">
        <w:rPr>
          <w:noProof/>
        </w:rPr>
        <w:t xml:space="preserve"> calls, group calls and other </w:t>
      </w:r>
      <w:r w:rsidR="00BF1BCC">
        <w:rPr>
          <w:noProof/>
        </w:rPr>
        <w:t xml:space="preserve">types of </w:t>
      </w:r>
      <w:r>
        <w:rPr>
          <w:noProof/>
        </w:rPr>
        <w:t>MC</w:t>
      </w:r>
      <w:r w:rsidR="00BF1BCC" w:rsidRPr="009500BC">
        <w:rPr>
          <w:noProof/>
        </w:rPr>
        <w:t xml:space="preserve"> communications can include UEs from either or both </w:t>
      </w:r>
      <w:r>
        <w:rPr>
          <w:noProof/>
        </w:rPr>
        <w:t>MC</w:t>
      </w:r>
      <w:r w:rsidR="00BF1BCC" w:rsidRPr="009500BC">
        <w:rPr>
          <w:noProof/>
        </w:rPr>
        <w:t xml:space="preserve"> systems.</w:t>
      </w:r>
    </w:p>
    <w:p w:rsidR="00BF1BCC" w:rsidRDefault="00BF1BCC" w:rsidP="00BF1BCC">
      <w:pPr>
        <w:pStyle w:val="Heading3"/>
        <w:rPr>
          <w:noProof/>
        </w:rPr>
      </w:pPr>
      <w:bookmarkStart w:id="22" w:name="_Toc467667336"/>
      <w:r>
        <w:t>4.1.3</w:t>
      </w:r>
      <w:r>
        <w:tab/>
        <w:t xml:space="preserve">Further migration and </w:t>
      </w:r>
      <w:r w:rsidR="00EA1CD1">
        <w:t>interconnection</w:t>
      </w:r>
      <w:r>
        <w:t xml:space="preserve"> scenarios</w:t>
      </w:r>
      <w:bookmarkEnd w:id="22"/>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r w:rsidR="00C95364">
        <w:rPr>
          <w:noProof/>
        </w:rPr>
        <w:t> </w:t>
      </w:r>
      <w:r>
        <w:rPr>
          <w:noProof/>
        </w:rPr>
        <w:t xml:space="preserve">A from primary </w:t>
      </w:r>
      <w:r w:rsidR="0000104B">
        <w:rPr>
          <w:noProof/>
        </w:rPr>
        <w:t>MC</w:t>
      </w:r>
      <w:r>
        <w:rPr>
          <w:noProof/>
        </w:rPr>
        <w:t xml:space="preserve"> system A can migrate to partner </w:t>
      </w:r>
      <w:r w:rsidR="0000104B">
        <w:rPr>
          <w:noProof/>
        </w:rPr>
        <w:t>MC</w:t>
      </w:r>
      <w:r>
        <w:rPr>
          <w:noProof/>
        </w:rPr>
        <w:t xml:space="preserve"> system B, and whilst receiving service from </w:t>
      </w:r>
      <w:r w:rsidR="0000104B">
        <w:rPr>
          <w:noProof/>
        </w:rPr>
        <w:t>MC</w:t>
      </w:r>
      <w:r>
        <w:rPr>
          <w:noProof/>
        </w:rPr>
        <w:t xml:space="preserve"> system B can also communicate using private calls, group calls and other forms of communication with UE</w:t>
      </w:r>
      <w:r w:rsidR="00C95364">
        <w:rPr>
          <w:noProof/>
        </w:rPr>
        <w:t> </w:t>
      </w:r>
      <w:r>
        <w:rPr>
          <w:noProof/>
        </w:rPr>
        <w:t xml:space="preserve">Z and with UEs who remain served by their primary </w:t>
      </w:r>
      <w:r w:rsidR="0000104B">
        <w:rPr>
          <w:noProof/>
        </w:rPr>
        <w:t>MC</w:t>
      </w:r>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23" w:name="_Toc448480850"/>
      <w:bookmarkStart w:id="24" w:name="_Toc467667337"/>
      <w:r>
        <w:t>4.2</w:t>
      </w:r>
      <w:r>
        <w:tab/>
      </w:r>
      <w:r w:rsidR="0000104B">
        <w:t>MC</w:t>
      </w:r>
      <w:r w:rsidR="001C3D33">
        <w:t xml:space="preserve"> </w:t>
      </w:r>
      <w:r w:rsidR="0000104B">
        <w:t xml:space="preserve">service communication </w:t>
      </w:r>
      <w:r>
        <w:t>scenarios</w:t>
      </w:r>
      <w:bookmarkEnd w:id="23"/>
      <w:bookmarkEnd w:id="24"/>
    </w:p>
    <w:p w:rsidR="007C3613" w:rsidRDefault="007C3613" w:rsidP="007C3613">
      <w:pPr>
        <w:pStyle w:val="Heading3"/>
      </w:pPr>
      <w:bookmarkStart w:id="25" w:name="_Toc448480851"/>
      <w:bookmarkStart w:id="26" w:name="_Toc467667338"/>
      <w:r>
        <w:t>4.2.1</w:t>
      </w:r>
      <w:r>
        <w:tab/>
        <w:t xml:space="preserve">Scenario 1: Group </w:t>
      </w:r>
      <w:r w:rsidR="0000104B">
        <w:t>communications</w:t>
      </w:r>
      <w:bookmarkEnd w:id="25"/>
      <w:bookmarkEnd w:id="26"/>
    </w:p>
    <w:p w:rsidR="000F4DA5" w:rsidRDefault="000F4DA5" w:rsidP="000F4DA5">
      <w:pPr>
        <w:pStyle w:val="Heading4"/>
      </w:pPr>
      <w:bookmarkStart w:id="27" w:name="_Toc467667339"/>
      <w:r>
        <w:t>4.2.1.1</w:t>
      </w:r>
      <w:r>
        <w:tab/>
        <w:t xml:space="preserve">Migrated UE communicates in group in partner MCPTT </w:t>
      </w:r>
      <w:r w:rsidRPr="0011674D">
        <w:t>system</w:t>
      </w:r>
      <w:bookmarkEnd w:id="27"/>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r>
        <w:object w:dxaOrig="5555" w:dyaOrig="2934">
          <v:shape id="_x0000_i1029" type="#_x0000_t75" style="width:277.15pt;height:147.4pt" o:ole="">
            <v:imagedata r:id="rId16" o:title=""/>
          </v:shape>
          <o:OLEObject Type="Embed" ProgID="Visio.Drawing.11" ShapeID="_x0000_i1029" DrawAspect="Content" ObjectID="_1541409240" r:id="rId17"/>
        </w:object>
      </w:r>
    </w:p>
    <w:p w:rsidR="000F4DA5" w:rsidRDefault="000F4DA5" w:rsidP="000F4DA5">
      <w:pPr>
        <w:pStyle w:val="TF"/>
      </w:pPr>
      <w:r>
        <w:t>Figure</w:t>
      </w:r>
      <w:r w:rsidR="00D47B88">
        <w:t> </w:t>
      </w:r>
      <w:r>
        <w:t xml:space="preserve">4.2.1.1-1: Migrated group </w:t>
      </w:r>
      <w:r w:rsidR="0000104B">
        <w:t>communications</w:t>
      </w:r>
    </w:p>
    <w:p w:rsidR="000F4DA5" w:rsidRDefault="000F4DA5" w:rsidP="000F4DA5">
      <w:r>
        <w:t xml:space="preserve">In this scenario, the migration scenario is that described in </w:t>
      </w:r>
      <w:r w:rsidR="00223434">
        <w:t>sub</w:t>
      </w:r>
      <w:r>
        <w:t>clause</w:t>
      </w:r>
      <w:r w:rsidR="00223434">
        <w:t> </w:t>
      </w:r>
      <w:r>
        <w:t>4.1.</w:t>
      </w:r>
      <w:r w:rsidR="00DD611C">
        <w:t xml:space="preserve">1. </w:t>
      </w:r>
      <w:r>
        <w:t>Referring to figure</w:t>
      </w:r>
      <w:r w:rsidR="00D47B88">
        <w:t> </w:t>
      </w:r>
      <w:r>
        <w:t>4.2.1.1-1, UE</w:t>
      </w:r>
      <w:r w:rsidR="00C95364">
        <w:t> </w:t>
      </w:r>
      <w:r>
        <w:t xml:space="preserve">A is receiving </w:t>
      </w:r>
      <w:r w:rsidR="0000104B">
        <w:t>MC</w:t>
      </w:r>
      <w:r>
        <w:t xml:space="preserve"> service from a partner </w:t>
      </w:r>
      <w:r w:rsidR="0000104B">
        <w:t>MC</w:t>
      </w:r>
      <w:r>
        <w:t xml:space="preserve"> system B, and communicates in group G with UE Z and with other UEs for whom </w:t>
      </w:r>
      <w:r w:rsidR="0000104B">
        <w:t>MC</w:t>
      </w:r>
      <w:r>
        <w:t xml:space="preserve"> system B is the primary </w:t>
      </w:r>
      <w:r w:rsidR="0000104B">
        <w:t>MC</w:t>
      </w:r>
      <w:r>
        <w:t xml:space="preserve"> system</w:t>
      </w:r>
      <w:r w:rsidR="00DD611C">
        <w:t>.</w:t>
      </w:r>
      <w:r w:rsidR="0000104B" w:rsidRPr="0000104B">
        <w:t xml:space="preserve"> Communications may be MCPTT calls, MCVideo calls or MCData transactions.</w:t>
      </w:r>
      <w:r w:rsidR="00DD611C">
        <w:t xml:space="preserve"> </w:t>
      </w:r>
      <w:r>
        <w:t xml:space="preserve">Group G is defined in a group management server in </w:t>
      </w:r>
      <w:r w:rsidR="0000104B">
        <w:t>MC</w:t>
      </w:r>
      <w:r>
        <w:t xml:space="preserve"> system B, and </w:t>
      </w:r>
      <w:r w:rsidR="0000104B">
        <w:t>MC</w:t>
      </w:r>
      <w:r>
        <w:t xml:space="preserve"> system B is therefore the controlling </w:t>
      </w:r>
      <w:r w:rsidR="0000104B">
        <w:t>MC</w:t>
      </w:r>
      <w:r>
        <w:t xml:space="preserve"> system for Group G.</w:t>
      </w:r>
    </w:p>
    <w:p w:rsidR="000F4DA5" w:rsidRDefault="000F4DA5" w:rsidP="000F4DA5">
      <w:r>
        <w:t>In order to communicate in group G, UE</w:t>
      </w:r>
      <w:r w:rsidR="00C95364">
        <w:t> </w:t>
      </w:r>
      <w:r>
        <w:t>A will be authorised to communicate in group G, and will affiliate to group G</w:t>
      </w:r>
      <w:r w:rsidR="00DD611C">
        <w:t xml:space="preserve">. </w:t>
      </w:r>
      <w:r>
        <w:t xml:space="preserve">The authorisation process will include </w:t>
      </w:r>
      <w:r w:rsidR="0000104B">
        <w:t>MC</w:t>
      </w:r>
      <w:r>
        <w:t xml:space="preserve"> system B, and may include </w:t>
      </w:r>
      <w:r w:rsidR="0000104B">
        <w:t>MC</w:t>
      </w:r>
      <w:r>
        <w:t xml:space="preserve"> system A.</w:t>
      </w:r>
    </w:p>
    <w:p w:rsidR="000F4DA5" w:rsidRDefault="000F4DA5" w:rsidP="000F4DA5">
      <w:r>
        <w:t>In order to communicate in group G, UE</w:t>
      </w:r>
      <w:r w:rsidR="00C95364">
        <w:t> </w:t>
      </w:r>
      <w:r>
        <w:t xml:space="preserve">A obtains configuration information from the GMS hosting the configuration data for group G in </w:t>
      </w:r>
      <w:r w:rsidR="0000104B">
        <w:t>MC</w:t>
      </w:r>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r w:rsidR="0000104B">
        <w:t>MC</w:t>
      </w:r>
      <w:r>
        <w:t xml:space="preserve"> system A, communications in group G may be logged by </w:t>
      </w:r>
      <w:r w:rsidR="0000104B">
        <w:t>MC</w:t>
      </w:r>
      <w:r>
        <w:t xml:space="preserve"> system A for the duration that UE</w:t>
      </w:r>
      <w:r w:rsidR="00C95364">
        <w:t> </w:t>
      </w:r>
      <w:r>
        <w:t>A is affiliated to group G.</w:t>
      </w:r>
    </w:p>
    <w:p w:rsidR="000F4DA5" w:rsidRDefault="000F4DA5" w:rsidP="000F4DA5">
      <w:r>
        <w:t>When UE A transmits to the group, UE</w:t>
      </w:r>
      <w:r w:rsidR="00C95364">
        <w:t> </w:t>
      </w:r>
      <w:r>
        <w:t xml:space="preserve">A's </w:t>
      </w:r>
      <w:r w:rsidR="0000104B">
        <w:t xml:space="preserve">MC service </w:t>
      </w:r>
      <w:r>
        <w:t>ID may be conveyed to other UEs participating in the group (UE</w:t>
      </w:r>
      <w:r w:rsidR="00C95364">
        <w:t> </w:t>
      </w:r>
      <w:r>
        <w:t xml:space="preserve">Z and further UEs in </w:t>
      </w:r>
      <w:r w:rsidR="0000104B">
        <w:t>MC</w:t>
      </w:r>
      <w:r>
        <w:t xml:space="preserve"> system B)</w:t>
      </w:r>
      <w:r w:rsidR="00DD611C">
        <w:t xml:space="preserve">. </w:t>
      </w:r>
      <w:r>
        <w:t>When UE</w:t>
      </w:r>
      <w:r w:rsidR="00C95364">
        <w:t> </w:t>
      </w:r>
      <w:r>
        <w:t>Z transmits to the group, UE</w:t>
      </w:r>
      <w:r w:rsidR="00C95364">
        <w:t> </w:t>
      </w:r>
      <w:r>
        <w:t xml:space="preserve">Z's </w:t>
      </w:r>
      <w:r w:rsidR="0000104B">
        <w:t>MC service</w:t>
      </w:r>
      <w:r>
        <w:t xml:space="preserve"> ID may be conveyed to UE</w:t>
      </w:r>
      <w:r w:rsidR="00C95364">
        <w:t> </w:t>
      </w:r>
      <w:r>
        <w:t>A.</w:t>
      </w:r>
    </w:p>
    <w:p w:rsidR="000F4DA5" w:rsidRDefault="000F4DA5" w:rsidP="000F4DA5">
      <w:pPr>
        <w:pStyle w:val="Heading4"/>
      </w:pPr>
      <w:bookmarkStart w:id="28" w:name="_Toc467667340"/>
      <w:r>
        <w:t>4.2.1.2</w:t>
      </w:r>
      <w:r>
        <w:tab/>
        <w:t xml:space="preserve">Group </w:t>
      </w:r>
      <w:r w:rsidR="0000104B">
        <w:t xml:space="preserve">communications </w:t>
      </w:r>
      <w:r>
        <w:t>between interconnected primary MCPTT systems</w:t>
      </w:r>
      <w:bookmarkEnd w:id="28"/>
    </w:p>
    <w:p w:rsidR="000F4DA5" w:rsidRDefault="000F4DA5" w:rsidP="000F4DA5">
      <w:r>
        <w:t>This scenario is shown in figure</w:t>
      </w:r>
      <w:r w:rsidR="00D47B88">
        <w:t> </w:t>
      </w:r>
      <w:r>
        <w:t>4.2.1.2-1.</w:t>
      </w:r>
    </w:p>
    <w:p w:rsidR="000F4DA5" w:rsidRDefault="002E6736" w:rsidP="000F4DA5">
      <w:pPr>
        <w:pStyle w:val="TH"/>
      </w:pPr>
      <w:r>
        <w:object w:dxaOrig="7825" w:dyaOrig="1573">
          <v:shape id="_x0000_i1030" type="#_x0000_t75" style="width:392.6pt;height:78.8pt" o:ole="">
            <v:imagedata r:id="rId18" o:title=""/>
          </v:shape>
          <o:OLEObject Type="Embed" ProgID="Visio.Drawing.11" ShapeID="_x0000_i1030" DrawAspect="Content" ObjectID="_1541409241" r:id="rId19"/>
        </w:object>
      </w:r>
    </w:p>
    <w:p w:rsidR="000F4DA5" w:rsidRPr="00BD51A4" w:rsidRDefault="000F4DA5" w:rsidP="000F4DA5">
      <w:pPr>
        <w:pStyle w:val="TF"/>
      </w:pPr>
      <w:r>
        <w:t>Figure</w:t>
      </w:r>
      <w:r w:rsidR="00D47B88">
        <w:t> </w:t>
      </w:r>
      <w:r>
        <w:t xml:space="preserve">4.2.1.2-1 Group </w:t>
      </w:r>
      <w:r w:rsidR="0000104B">
        <w:t xml:space="preserve">communications </w:t>
      </w:r>
      <w:r>
        <w:t xml:space="preserve">between interconnected primary </w:t>
      </w:r>
      <w:r w:rsidR="0000104B">
        <w:t xml:space="preserve">MC </w:t>
      </w:r>
      <w:r>
        <w:t>systems</w:t>
      </w:r>
    </w:p>
    <w:p w:rsidR="000F4DA5" w:rsidRDefault="000F4DA5" w:rsidP="000F4DA5">
      <w:r w:rsidRPr="001F0562">
        <w:t xml:space="preserve">In this scenario, the </w:t>
      </w:r>
      <w:r w:rsidR="00EA1CD1">
        <w:t>interconnection</w:t>
      </w:r>
      <w:r w:rsidRPr="001F0562">
        <w:t xml:space="preserve"> scenario is that described in </w:t>
      </w:r>
      <w:r w:rsidR="00223434">
        <w:t>sub</w:t>
      </w:r>
      <w:r w:rsidRPr="001F0562">
        <w:t>clause</w:t>
      </w:r>
      <w:r w:rsidR="00223434">
        <w:t> </w:t>
      </w:r>
      <w:r w:rsidRPr="001F0562">
        <w:t>4.1</w:t>
      </w:r>
      <w:r>
        <w:t>.</w:t>
      </w:r>
      <w:r w:rsidR="00DD611C">
        <w:t xml:space="preserve">2. </w:t>
      </w:r>
      <w:r>
        <w:t>Referring to figure</w:t>
      </w:r>
      <w:r w:rsidR="00D47B88">
        <w:t> </w:t>
      </w:r>
      <w:r>
        <w:t>4.2.1.2-1</w:t>
      </w:r>
      <w:r w:rsidRPr="001F0562">
        <w:t>,</w:t>
      </w:r>
      <w:r>
        <w:t xml:space="preserve"> UE</w:t>
      </w:r>
      <w:r w:rsidR="00C95364">
        <w:t> </w:t>
      </w:r>
      <w:r>
        <w:t xml:space="preserve">A is receiving </w:t>
      </w:r>
      <w:r w:rsidR="002132CA">
        <w:t xml:space="preserve">MC </w:t>
      </w:r>
      <w:r>
        <w:t xml:space="preserve">service from its primary </w:t>
      </w:r>
      <w:r w:rsidR="002132CA">
        <w:t>MC</w:t>
      </w:r>
      <w:r>
        <w:t xml:space="preserve"> system A and communicating in group H, and UE</w:t>
      </w:r>
      <w:r w:rsidR="00C95364">
        <w:t> </w:t>
      </w:r>
      <w:r>
        <w:t xml:space="preserve">Z is receiving </w:t>
      </w:r>
      <w:r w:rsidR="002132CA">
        <w:t>MC</w:t>
      </w:r>
      <w:r>
        <w:t xml:space="preserve"> service from its primary </w:t>
      </w:r>
      <w:r w:rsidR="002132CA">
        <w:t>MC</w:t>
      </w:r>
      <w:r>
        <w:t xml:space="preserve"> system B, and also communicating in group H, and the two </w:t>
      </w:r>
      <w:r w:rsidR="002132CA">
        <w:t>MC</w:t>
      </w:r>
      <w:r>
        <w:t xml:space="preserve"> systems are connected such that any </w:t>
      </w:r>
      <w:r w:rsidR="002132CA">
        <w:t>communications sent</w:t>
      </w:r>
      <w:r>
        <w:t xml:space="preserve"> to group H is </w:t>
      </w:r>
      <w:r w:rsidR="002132CA">
        <w:t xml:space="preserve">sent </w:t>
      </w:r>
      <w:r>
        <w:t xml:space="preserve">to all participants in group H in both </w:t>
      </w:r>
      <w:r w:rsidR="002132CA">
        <w:t>MC</w:t>
      </w:r>
      <w:r>
        <w:t xml:space="preserve"> systems.</w:t>
      </w:r>
    </w:p>
    <w:p w:rsidR="000F4DA5" w:rsidRDefault="000F4DA5" w:rsidP="000F4DA5">
      <w:r>
        <w:t xml:space="preserve">It is assumed that one </w:t>
      </w:r>
      <w:r w:rsidR="002132CA">
        <w:t>MC</w:t>
      </w:r>
      <w:r>
        <w:t xml:space="preserve"> system, for example </w:t>
      </w:r>
      <w:r w:rsidR="002132CA">
        <w:t>MC</w:t>
      </w:r>
      <w:r>
        <w:t xml:space="preserve"> system A, is the controlling </w:t>
      </w:r>
      <w:r w:rsidR="002132CA">
        <w:t>MC</w:t>
      </w:r>
      <w:r>
        <w:t xml:space="preserve"> system for Group H so that there is a single point for floor control </w:t>
      </w:r>
      <w:r w:rsidR="002132CA">
        <w:t xml:space="preserve">and/or transmission control </w:t>
      </w:r>
      <w:r>
        <w:t xml:space="preserve">management, including prioritisation and interruption of </w:t>
      </w:r>
      <w:r w:rsidR="002132CA">
        <w:t xml:space="preserve">transmitting </w:t>
      </w:r>
      <w:r>
        <w:t>parties</w:t>
      </w:r>
      <w:r w:rsidR="00DD611C">
        <w:t xml:space="preserve">. </w:t>
      </w:r>
      <w:r>
        <w:t xml:space="preserve">Therefore in this example, </w:t>
      </w:r>
      <w:r w:rsidR="002132CA">
        <w:t>MC</w:t>
      </w:r>
      <w:r>
        <w:t xml:space="preserve"> system B is the participating </w:t>
      </w:r>
      <w:r w:rsidR="002132CA">
        <w:t>MC</w:t>
      </w:r>
      <w:r>
        <w:t xml:space="preserve"> system for Group H.</w:t>
      </w:r>
    </w:p>
    <w:p w:rsidR="000F4DA5" w:rsidRDefault="000F4DA5" w:rsidP="000F4DA5">
      <w:r>
        <w:t>In order to communicate in Group H, UEs</w:t>
      </w:r>
      <w:r w:rsidR="00C95364">
        <w:t> </w:t>
      </w:r>
      <w:r>
        <w:t>A and Z are affiliated to group H</w:t>
      </w:r>
      <w:r w:rsidR="00DD611C">
        <w:t xml:space="preserve">. </w:t>
      </w:r>
      <w:r>
        <w:t xml:space="preserve">The controlling system for Group H, in this example </w:t>
      </w:r>
      <w:r w:rsidR="002132CA">
        <w:t>MC</w:t>
      </w:r>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r w:rsidR="002132CA">
        <w:t>MC</w:t>
      </w:r>
      <w:r>
        <w:t xml:space="preserve"> system B will hold separate group configuration data for Group H in a GMS, or whether UE Z will receive configuration data</w:t>
      </w:r>
      <w:r w:rsidR="00BC544F">
        <w:t xml:space="preserve"> </w:t>
      </w:r>
      <w:r>
        <w:t xml:space="preserve">from a GMS in </w:t>
      </w:r>
      <w:r w:rsidR="002132CA">
        <w:t>MC</w:t>
      </w:r>
      <w:r>
        <w:t xml:space="preserve"> system A.</w:t>
      </w:r>
    </w:p>
    <w:p w:rsidR="000F4DA5" w:rsidRDefault="000F4DA5" w:rsidP="000F4DA5">
      <w:pPr>
        <w:pStyle w:val="EditorsNote"/>
      </w:pPr>
      <w:r w:rsidRPr="00982682">
        <w:lastRenderedPageBreak/>
        <w:t>Editor's note:</w:t>
      </w:r>
      <w:r>
        <w:tab/>
        <w:t xml:space="preserve">If the service provided to Group H in </w:t>
      </w:r>
      <w:r w:rsidR="002132CA">
        <w:t>MC</w:t>
      </w:r>
      <w:r>
        <w:t xml:space="preserve"> system B differs in any way from the service provided to Group H in </w:t>
      </w:r>
      <w:r w:rsidR="002132CA">
        <w:t>MC</w:t>
      </w:r>
      <w:r>
        <w:t xml:space="preserve"> system A, configuration data for Group H for group participants in </w:t>
      </w:r>
      <w:r w:rsidR="002132CA">
        <w:t>MC</w:t>
      </w:r>
      <w:r>
        <w:t xml:space="preserve"> system B will differ from configuration data for Group H in </w:t>
      </w:r>
      <w:r w:rsidR="002132CA">
        <w:t>MC</w:t>
      </w:r>
      <w:r>
        <w:t xml:space="preserve"> system A, and therefore it is possible that Group H will be also defined in a GMS in </w:t>
      </w:r>
      <w:r w:rsidR="002132CA">
        <w:t>MC</w:t>
      </w:r>
      <w:r>
        <w:t xml:space="preserve"> system B. </w:t>
      </w:r>
    </w:p>
    <w:p w:rsidR="000F4DA5" w:rsidRDefault="000F4DA5" w:rsidP="000F4DA5">
      <w:r>
        <w:t xml:space="preserve">In order to provide communication between group members in </w:t>
      </w:r>
      <w:r w:rsidR="002132CA">
        <w:t>MC</w:t>
      </w:r>
      <w:r>
        <w:t xml:space="preserve"> system A and </w:t>
      </w:r>
      <w:r w:rsidR="002132CA">
        <w:t>MC</w:t>
      </w:r>
      <w:r>
        <w:t xml:space="preserve"> system B, affiliation information needs to be exchanged between </w:t>
      </w:r>
      <w:r w:rsidR="002132CA">
        <w:t>MC</w:t>
      </w:r>
      <w:r>
        <w:t xml:space="preserve"> systems A and B when at least one group member has affiliated to group H in </w:t>
      </w:r>
      <w:r w:rsidR="002132CA">
        <w:t>MC</w:t>
      </w:r>
      <w:r>
        <w:t xml:space="preserve"> system B.</w:t>
      </w:r>
    </w:p>
    <w:p w:rsidR="000F4DA5" w:rsidRDefault="000F4DA5" w:rsidP="000F4DA5">
      <w:r>
        <w:t xml:space="preserve">When UE A transmits </w:t>
      </w:r>
      <w:r w:rsidR="002132CA">
        <w:t xml:space="preserve">information </w:t>
      </w:r>
      <w:r>
        <w:t xml:space="preserve">to Group H in </w:t>
      </w:r>
      <w:r w:rsidR="002132CA">
        <w:t>MC</w:t>
      </w:r>
      <w:r>
        <w:t xml:space="preserve"> system A, the </w:t>
      </w:r>
      <w:r w:rsidR="002132CA">
        <w:t>MC service</w:t>
      </w:r>
      <w:r>
        <w:t xml:space="preserve"> ID of UE</w:t>
      </w:r>
      <w:r w:rsidR="00C95364">
        <w:t> </w:t>
      </w:r>
      <w:r>
        <w:t>A may be provided to UE</w:t>
      </w:r>
      <w:r w:rsidR="00C95364">
        <w:t> </w:t>
      </w:r>
      <w:r>
        <w:t xml:space="preserve">Z in </w:t>
      </w:r>
      <w:r w:rsidR="002132CA">
        <w:t>MC</w:t>
      </w:r>
      <w:r>
        <w:t xml:space="preserve"> system B.</w:t>
      </w:r>
    </w:p>
    <w:p w:rsidR="000F4DA5" w:rsidRDefault="000F4DA5" w:rsidP="000F4DA5">
      <w:pPr>
        <w:pStyle w:val="Heading4"/>
        <w:rPr>
          <w:noProof/>
        </w:rPr>
      </w:pPr>
      <w:bookmarkStart w:id="29" w:name="_Toc467667341"/>
      <w:r>
        <w:rPr>
          <w:noProof/>
        </w:rPr>
        <w:t>4.2.1.3</w:t>
      </w:r>
      <w:r>
        <w:rPr>
          <w:noProof/>
        </w:rPr>
        <w:tab/>
        <w:t>Further group call scenarios</w:t>
      </w:r>
      <w:bookmarkEnd w:id="29"/>
    </w:p>
    <w:p w:rsidR="000F4DA5" w:rsidRDefault="000F4DA5" w:rsidP="000F4DA5">
      <w:pPr>
        <w:rPr>
          <w:noProof/>
        </w:rPr>
      </w:pPr>
      <w:r>
        <w:rPr>
          <w:noProof/>
        </w:rPr>
        <w:t xml:space="preserve">Additional group call scenarios can be built based on the scenarios described in </w:t>
      </w:r>
      <w:r w:rsidR="00223434">
        <w:rPr>
          <w:noProof/>
        </w:rPr>
        <w:t>subclauses </w:t>
      </w:r>
      <w:r>
        <w:rPr>
          <w:noProof/>
        </w:rPr>
        <w:t>4.2.1.1 and 4.2.1.2</w:t>
      </w:r>
      <w:r w:rsidR="00DD611C">
        <w:rPr>
          <w:noProof/>
        </w:rPr>
        <w:t xml:space="preserve">. </w:t>
      </w:r>
    </w:p>
    <w:p w:rsidR="000F4DA5" w:rsidRDefault="000F4DA5" w:rsidP="000F4DA5">
      <w:pPr>
        <w:rPr>
          <w:noProof/>
        </w:rPr>
      </w:pPr>
      <w:r>
        <w:rPr>
          <w:noProof/>
        </w:rPr>
        <w:t>For example, if UE</w:t>
      </w:r>
      <w:r w:rsidR="00C95364">
        <w:rPr>
          <w:noProof/>
        </w:rPr>
        <w:t> </w:t>
      </w:r>
      <w:r>
        <w:rPr>
          <w:noProof/>
        </w:rPr>
        <w:t xml:space="preserve">A from </w:t>
      </w:r>
      <w:r w:rsidR="002132CA">
        <w:rPr>
          <w:noProof/>
        </w:rPr>
        <w:t>MC</w:t>
      </w:r>
      <w:r>
        <w:rPr>
          <w:noProof/>
        </w:rPr>
        <w:t xml:space="preserve"> system A migrates to </w:t>
      </w:r>
      <w:r w:rsidR="002132CA">
        <w:rPr>
          <w:noProof/>
        </w:rPr>
        <w:t>MC</w:t>
      </w:r>
      <w:r>
        <w:rPr>
          <w:noProof/>
        </w:rPr>
        <w:t xml:space="preserve"> system B and joins Group H in order to communicate with further UEs within UE</w:t>
      </w:r>
      <w:r w:rsidR="00C95364">
        <w:rPr>
          <w:noProof/>
        </w:rPr>
        <w:t> </w:t>
      </w:r>
      <w:r>
        <w:rPr>
          <w:noProof/>
        </w:rPr>
        <w:t xml:space="preserve">A's primary </w:t>
      </w:r>
      <w:r w:rsidR="002132CA">
        <w:rPr>
          <w:noProof/>
        </w:rPr>
        <w:t>MC</w:t>
      </w:r>
      <w:r>
        <w:rPr>
          <w:noProof/>
        </w:rPr>
        <w:t xml:space="preserve"> system A or to communicate with UEs within the partner </w:t>
      </w:r>
      <w:r w:rsidR="002132CA">
        <w:rPr>
          <w:noProof/>
        </w:rPr>
        <w:t>MC</w:t>
      </w:r>
      <w:r>
        <w:rPr>
          <w:noProof/>
        </w:rPr>
        <w:t xml:space="preserve"> system B then UE</w:t>
      </w:r>
      <w:r w:rsidR="00C95364">
        <w:rPr>
          <w:noProof/>
        </w:rPr>
        <w:t> </w:t>
      </w:r>
      <w:r>
        <w:rPr>
          <w:noProof/>
        </w:rPr>
        <w:t xml:space="preserve">A must be authorised to affiliate to Group H in </w:t>
      </w:r>
      <w:r w:rsidR="002132CA">
        <w:rPr>
          <w:noProof/>
        </w:rPr>
        <w:t>MC</w:t>
      </w:r>
      <w:r>
        <w:rPr>
          <w:noProof/>
        </w:rPr>
        <w:t xml:space="preserve"> system B</w:t>
      </w:r>
      <w:r w:rsidR="00DD611C">
        <w:rPr>
          <w:noProof/>
        </w:rPr>
        <w:t xml:space="preserve">. </w:t>
      </w:r>
    </w:p>
    <w:p w:rsidR="000354FC" w:rsidRDefault="000F4DA5">
      <w:pPr>
        <w:pStyle w:val="EditorsNote"/>
        <w:rPr>
          <w:noProof/>
        </w:rPr>
      </w:pPr>
      <w:r>
        <w:rPr>
          <w:noProof/>
        </w:rPr>
        <w:t>Editor's note:</w:t>
      </w:r>
      <w:r>
        <w:rPr>
          <w:noProof/>
        </w:rPr>
        <w:tab/>
        <w:t xml:space="preserve">It is FFS whether such authorisation may involve </w:t>
      </w:r>
      <w:r w:rsidR="002132CA">
        <w:rPr>
          <w:noProof/>
        </w:rPr>
        <w:t>MC</w:t>
      </w:r>
      <w:r>
        <w:rPr>
          <w:noProof/>
        </w:rPr>
        <w:t xml:space="preserve"> system A, or </w:t>
      </w:r>
      <w:r w:rsidR="002132CA">
        <w:rPr>
          <w:noProof/>
        </w:rPr>
        <w:t>MC</w:t>
      </w:r>
      <w:r>
        <w:rPr>
          <w:noProof/>
        </w:rPr>
        <w:t xml:space="preserve"> system B, or both.</w:t>
      </w:r>
    </w:p>
    <w:p w:rsidR="000354FC" w:rsidRDefault="007C3613">
      <w:pPr>
        <w:pStyle w:val="Heading3"/>
      </w:pPr>
      <w:bookmarkStart w:id="30" w:name="_Toc448480852"/>
      <w:bookmarkStart w:id="31" w:name="_Toc467667342"/>
      <w:r>
        <w:t>4.2.2</w:t>
      </w:r>
      <w:r>
        <w:tab/>
        <w:t xml:space="preserve">Scenario 2: Private </w:t>
      </w:r>
      <w:bookmarkEnd w:id="30"/>
      <w:r w:rsidR="002132CA">
        <w:t>communications</w:t>
      </w:r>
      <w:bookmarkEnd w:id="31"/>
    </w:p>
    <w:p w:rsidR="000354FC" w:rsidRDefault="00EE4F61">
      <w:pPr>
        <w:pStyle w:val="Heading4"/>
      </w:pPr>
      <w:bookmarkStart w:id="32" w:name="_Toc467667343"/>
      <w:r w:rsidRPr="00EE4F61">
        <w:t>4.2.2.1</w:t>
      </w:r>
      <w:r w:rsidRPr="00EE4F61">
        <w:tab/>
        <w:t>General</w:t>
      </w:r>
      <w:bookmarkEnd w:id="32"/>
    </w:p>
    <w:p w:rsidR="00EE4F61" w:rsidRPr="00EE4F61" w:rsidRDefault="00EE4F61" w:rsidP="00EE4F61">
      <w:r w:rsidRPr="00EE4F61">
        <w:t xml:space="preserve">There are several scenarios for private communications which can be built on the migration and </w:t>
      </w:r>
      <w:r w:rsidR="00EA1CD1">
        <w:t>interconnection</w:t>
      </w:r>
      <w:r w:rsidRPr="00EE4F61">
        <w:t xml:space="preserve"> scenarios described in </w:t>
      </w:r>
      <w:r w:rsidR="00223434">
        <w:t>sub</w:t>
      </w:r>
      <w:r w:rsidRPr="00EE4F61">
        <w:t>clause</w:t>
      </w:r>
      <w:r w:rsidR="00223434">
        <w:t> </w:t>
      </w:r>
      <w:r w:rsidRPr="00EE4F61">
        <w:t xml:space="preserve">4.1 depending on whether one party or both parties have migrated to a partner </w:t>
      </w:r>
      <w:r w:rsidR="002132CA">
        <w:t>MC</w:t>
      </w:r>
      <w:r w:rsidRPr="00EE4F61">
        <w:t xml:space="preserve"> system, and whether both parties are obtaining service from the same </w:t>
      </w:r>
      <w:r w:rsidR="002132CA">
        <w:t>MC</w:t>
      </w:r>
      <w:r w:rsidRPr="00EE4F61">
        <w:t xml:space="preserve"> system</w:t>
      </w:r>
      <w:r w:rsidR="00DD611C">
        <w:t xml:space="preserve">. </w:t>
      </w:r>
      <w:r w:rsidRPr="00EE4F61">
        <w:t>These scenarios are described in the following subclauses.</w:t>
      </w:r>
      <w:r w:rsidR="002132CA" w:rsidRPr="002132CA">
        <w:t xml:space="preserve"> These scenarios apply to MCPTT private calls, MCVideo transmissions or MCData transactions which are made between two individual MC service users.</w:t>
      </w:r>
    </w:p>
    <w:p w:rsidR="00EE4F61" w:rsidRPr="00EE4F61" w:rsidRDefault="00EE4F61" w:rsidP="00EE4F61">
      <w:r w:rsidRPr="00EE4F61">
        <w:t xml:space="preserve">In these scenarios, the </w:t>
      </w:r>
      <w:r w:rsidR="002132CA">
        <w:t>MC</w:t>
      </w:r>
      <w:r w:rsidRPr="00EE4F61">
        <w:t xml:space="preserve"> systems are in different trust domains from each other</w:t>
      </w:r>
      <w:r w:rsidR="00DD611C">
        <w:t xml:space="preserve">. </w:t>
      </w:r>
      <w:r w:rsidRPr="00EE4F61">
        <w:t xml:space="preserve">Each of the </w:t>
      </w:r>
      <w:r w:rsidR="002132CA">
        <w:t>MC</w:t>
      </w:r>
      <w:r w:rsidRPr="00EE4F61">
        <w:t xml:space="preserve"> systems must have a</w:t>
      </w:r>
      <w:r w:rsidR="009D0094">
        <w:t xml:space="preserve"> </w:t>
      </w:r>
      <w:r w:rsidRPr="00EE4F61">
        <w:t xml:space="preserve">business relationship with the other </w:t>
      </w:r>
      <w:r w:rsidR="002132CA">
        <w:t>MC</w:t>
      </w:r>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r w:rsidR="00C95364">
        <w:t> </w:t>
      </w:r>
      <w:r w:rsidRPr="00EE4F61">
        <w:t xml:space="preserve">B, where one or both of these UEs has migrated to a different </w:t>
      </w:r>
      <w:r w:rsidR="002132CA">
        <w:t>MC</w:t>
      </w:r>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33" w:name="_Toc467667344"/>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33"/>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noProof/>
        </w:rPr>
      </w:pPr>
      <w:r>
        <w:rPr>
          <w:noProof/>
        </w:rPr>
        <w:object w:dxaOrig="4519" w:dyaOrig="1437">
          <v:shape id="_x0000_i1031" type="#_x0000_t75" style="width:225.5pt;height:1in" o:ole="">
            <v:imagedata r:id="rId20" o:title=""/>
          </v:shape>
          <o:OLEObject Type="Embed" ProgID="Visio.Drawing.11" ShapeID="_x0000_i1031" DrawAspect="Content" ObjectID="_1541409242" r:id="rId21"/>
        </w:object>
      </w: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or an MCData tran</w:t>
      </w:r>
      <w:r w:rsidR="00270F11">
        <w:rPr>
          <w:noProof/>
        </w:rPr>
        <w:t>s</w:t>
      </w:r>
      <w:r w:rsidR="002132CA" w:rsidRPr="002132CA">
        <w:rPr>
          <w:noProof/>
        </w:rPr>
        <w:t>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RDefault="00EE4F61">
      <w:pPr>
        <w:pStyle w:val="NO"/>
        <w:rPr>
          <w:noProof/>
        </w:rPr>
      </w:pPr>
      <w:r w:rsidRPr="00EE4F61">
        <w:rPr>
          <w:noProof/>
        </w:rPr>
        <w:lastRenderedPageBreak/>
        <w:t>NOTE:</w:t>
      </w:r>
      <w:r w:rsidRPr="00EE4F61">
        <w:rPr>
          <w:noProof/>
        </w:rPr>
        <w:tab/>
        <w:t>The red dashed line in the figure</w:t>
      </w:r>
      <w:r w:rsidR="00D47B88">
        <w:rPr>
          <w:noProof/>
        </w:rPr>
        <w:t> </w:t>
      </w:r>
      <w:r w:rsidRPr="00EE4F61">
        <w:rPr>
          <w:noProof/>
        </w:rPr>
        <w:t xml:space="preserve">indicates the </w:t>
      </w:r>
      <w:r w:rsidR="002132CA">
        <w:rPr>
          <w:noProof/>
        </w:rPr>
        <w:t>MC</w:t>
      </w:r>
      <w:r w:rsidRPr="00EE4F61">
        <w:rPr>
          <w:noProof/>
        </w:rPr>
        <w:t xml:space="preserve"> systems where media </w:t>
      </w:r>
      <w:r w:rsidR="002132CA">
        <w:rPr>
          <w:noProof/>
        </w:rPr>
        <w:t xml:space="preserve">or data content </w:t>
      </w:r>
      <w:r w:rsidRPr="00EE4F61">
        <w:rPr>
          <w:noProof/>
        </w:rPr>
        <w:t>may be required, but does not indicate the actual routing of media</w:t>
      </w:r>
      <w:r w:rsidR="002132CA">
        <w:rPr>
          <w:noProof/>
        </w:rPr>
        <w:t>, data content</w:t>
      </w:r>
      <w:r w:rsidRPr="00EE4F61">
        <w:rPr>
          <w:noProof/>
        </w:rPr>
        <w:t xml:space="preserve"> or signalling information</w:t>
      </w:r>
      <w:r w:rsidR="00DD611C">
        <w:rPr>
          <w:noProof/>
        </w:rPr>
        <w:t xml:space="preserve">. </w:t>
      </w:r>
      <w:r w:rsidRPr="00EE4F61">
        <w:rPr>
          <w:noProof/>
        </w:rPr>
        <w:t xml:space="preserve">Media </w:t>
      </w:r>
      <w:r w:rsid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pPr>
      <w:bookmarkStart w:id="34" w:name="_Toc467667345"/>
      <w:r w:rsidRPr="00EE4F61">
        <w:t xml:space="preserve">4.2.2.3 </w:t>
      </w:r>
      <w:r w:rsidR="009D0094">
        <w:tab/>
      </w:r>
      <w:r w:rsidRPr="00EE4F61">
        <w:t xml:space="preserve">UE A migrated to primary </w:t>
      </w:r>
      <w:r w:rsidR="002132CA">
        <w:t>MC</w:t>
      </w:r>
      <w:r w:rsidRPr="00EE4F61">
        <w:t xml:space="preserve"> system of UE Z</w:t>
      </w:r>
      <w:bookmarkEnd w:id="34"/>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noProof/>
          <w:lang w:eastAsia="en-GB"/>
        </w:rPr>
      </w:pPr>
      <w:r>
        <w:rPr>
          <w:noProof/>
          <w:lang w:eastAsia="en-GB"/>
        </w:rPr>
        <w:object w:dxaOrig="3801" w:dyaOrig="2254">
          <v:shape id="_x0000_i1032" type="#_x0000_t75" style="width:189.5pt;height:113.45pt" o:ole="">
            <v:imagedata r:id="rId22" o:title=""/>
          </v:shape>
          <o:OLEObject Type="Embed" ProgID="Visio.Drawing.11" ShapeID="_x0000_i1032" DrawAspect="Content" ObjectID="_1541409243" r:id="rId23"/>
        </w:object>
      </w: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RDefault="00EE4F61">
      <w:pPr>
        <w:pStyle w:val="NO"/>
        <w:rPr>
          <w:noProof/>
        </w:rPr>
      </w:pPr>
      <w:r w:rsidRPr="00EE4F61">
        <w:rPr>
          <w:noProof/>
        </w:rPr>
        <w:t>NOTE:</w:t>
      </w:r>
      <w:r w:rsidRPr="00EE4F61">
        <w:rPr>
          <w:noProof/>
        </w:rPr>
        <w:tab/>
        <w:t>The red dashed lines in the figure</w:t>
      </w:r>
      <w:r w:rsidR="00D47B88">
        <w:rPr>
          <w:noProof/>
        </w:rPr>
        <w:t> </w:t>
      </w:r>
      <w:r w:rsidRPr="00EE4F61">
        <w:rPr>
          <w:noProof/>
        </w:rPr>
        <w:t xml:space="preserve">indicates the </w:t>
      </w:r>
      <w:r w:rsidR="002132CA">
        <w:rPr>
          <w:noProof/>
        </w:rPr>
        <w:t>MC</w:t>
      </w:r>
      <w:r w:rsidRPr="00EE4F61">
        <w:rPr>
          <w:noProof/>
        </w:rPr>
        <w:t xml:space="preserve"> systems where media </w:t>
      </w:r>
      <w:r w:rsidR="002132CA" w:rsidRPr="002132CA">
        <w:rPr>
          <w:noProof/>
        </w:rPr>
        <w:t xml:space="preserve">or data content </w:t>
      </w:r>
      <w:r w:rsidRPr="00EE4F61">
        <w:rPr>
          <w:noProof/>
        </w:rPr>
        <w:t>may be required, but does not indicate the actual routing of media</w:t>
      </w:r>
      <w:r w:rsidR="002132CA">
        <w:rPr>
          <w:noProof/>
        </w:rPr>
        <w:t xml:space="preserve">, </w:t>
      </w:r>
      <w:r w:rsidR="002132CA" w:rsidRPr="002132CA">
        <w:rPr>
          <w:noProof/>
        </w:rPr>
        <w:t xml:space="preserve">data content </w:t>
      </w:r>
      <w:r w:rsidRPr="00EE4F61">
        <w:rPr>
          <w:noProof/>
        </w:rPr>
        <w:t xml:space="preserve">or signalling information. Media </w:t>
      </w:r>
      <w:r w:rsid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5" w:name="_Toc467667346"/>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3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33" type="#_x0000_t75" style="width:327.4pt;height:81.5pt" o:ole="">
            <v:imagedata r:id="rId24" o:title=""/>
          </v:shape>
          <o:OLEObject Type="Embed" ProgID="Visio.Drawing.11" ShapeID="_x0000_i1033" DrawAspect="Content" ObjectID="_1541409244" r:id="rId25"/>
        </w:object>
      </w: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RDefault="00EE4F61">
      <w:pPr>
        <w:pStyle w:val="NO"/>
        <w:rPr>
          <w:noProof/>
        </w:rPr>
      </w:pPr>
      <w:r w:rsidRPr="00EE4F61">
        <w:rPr>
          <w:noProof/>
        </w:rPr>
        <w:t>NOTE:</w:t>
      </w:r>
      <w:r w:rsidRPr="00EE4F61">
        <w:rPr>
          <w:noProof/>
        </w:rPr>
        <w:tab/>
        <w:t>The red dashed lines in the figure</w:t>
      </w:r>
      <w:r w:rsidR="000016F0">
        <w:rPr>
          <w:noProof/>
        </w:rPr>
        <w:t xml:space="preserve"> </w:t>
      </w:r>
      <w:r w:rsidRPr="00EE4F61">
        <w:rPr>
          <w:noProof/>
        </w:rPr>
        <w:t xml:space="preserve">indicates the </w:t>
      </w:r>
      <w:r w:rsidR="002132CA">
        <w:rPr>
          <w:noProof/>
        </w:rPr>
        <w:t>MC</w:t>
      </w:r>
      <w:r w:rsidR="002132CA" w:rsidRPr="00EE4F61">
        <w:rPr>
          <w:noProof/>
        </w:rPr>
        <w:t xml:space="preserve"> </w:t>
      </w:r>
      <w:r w:rsidRPr="00EE4F61">
        <w:rPr>
          <w:noProof/>
        </w:rPr>
        <w:t xml:space="preserve">systems where media </w:t>
      </w:r>
      <w:r w:rsidR="002132CA" w:rsidRPr="002132CA">
        <w:rPr>
          <w:noProof/>
        </w:rPr>
        <w:t xml:space="preserve">or data content </w:t>
      </w:r>
      <w:r w:rsidRPr="00EE4F61">
        <w:rPr>
          <w:noProof/>
        </w:rPr>
        <w:t>may be required, but does not indicate the actual routing of media</w:t>
      </w:r>
      <w:r w:rsidR="002132CA">
        <w:rPr>
          <w:noProof/>
        </w:rPr>
        <w:t>,</w:t>
      </w:r>
      <w:r w:rsidR="002132CA" w:rsidRPr="002132CA">
        <w:t xml:space="preserve"> </w:t>
      </w:r>
      <w:r w:rsidR="002132CA" w:rsidRPr="002132CA">
        <w:rPr>
          <w:noProof/>
        </w:rPr>
        <w:t>data content</w:t>
      </w:r>
      <w:r w:rsidRPr="00EE4F61">
        <w:rPr>
          <w:noProof/>
        </w:rPr>
        <w:t xml:space="preserve"> 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6" w:name="_Toc467667347"/>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36"/>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34" type="#_x0000_t75" style="width:339.6pt;height:80.15pt" o:ole="">
            <v:imagedata r:id="rId26" o:title=""/>
          </v:shape>
          <o:OLEObject Type="Embed" ProgID="Visio.Drawing.11" ShapeID="_x0000_i1034" DrawAspect="Content" ObjectID="_1541409245" r:id="rId27"/>
        </w:object>
      </w: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RDefault="00EE4F61">
      <w:pPr>
        <w:pStyle w:val="NO"/>
        <w:rPr>
          <w:noProof/>
        </w:rPr>
      </w:pPr>
      <w:r w:rsidRPr="00EE4F61">
        <w:rPr>
          <w:noProof/>
        </w:rPr>
        <w:t>NOTE:</w:t>
      </w:r>
      <w:r w:rsidRPr="00EE4F61">
        <w:rPr>
          <w:noProof/>
        </w:rPr>
        <w:tab/>
        <w:t xml:space="preserve">The red dashed lines in the figureindicates the </w:t>
      </w:r>
      <w:r w:rsidR="002132CA">
        <w:rPr>
          <w:noProof/>
        </w:rPr>
        <w:t>MC</w:t>
      </w:r>
      <w:r w:rsidRPr="00EE4F61">
        <w:rPr>
          <w:noProof/>
        </w:rPr>
        <w:t xml:space="preserve"> systems where media </w:t>
      </w:r>
      <w:r w:rsidR="002132CA" w:rsidRPr="002132CA">
        <w:rPr>
          <w:noProof/>
        </w:rPr>
        <w:t xml:space="preserve">or data content </w:t>
      </w:r>
      <w:r w:rsidRPr="00EE4F61">
        <w:rPr>
          <w:noProof/>
        </w:rPr>
        <w:t>may be required, but does not indicate the actual routing of media</w:t>
      </w:r>
      <w:r w:rsidR="002132CA">
        <w:rPr>
          <w:noProof/>
        </w:rPr>
        <w:t>,</w:t>
      </w:r>
      <w:r w:rsidRPr="00EE4F61">
        <w:rPr>
          <w:noProof/>
        </w:rPr>
        <w:t xml:space="preserve"> </w:t>
      </w:r>
      <w:r w:rsidR="002132CA" w:rsidRPr="002132CA">
        <w:rPr>
          <w:noProof/>
        </w:rPr>
        <w:t xml:space="preserve">data content </w:t>
      </w:r>
      <w:r w:rsidRPr="00EE4F61">
        <w:rPr>
          <w:noProof/>
        </w:rPr>
        <w:t xml:space="preserve">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7" w:name="_Toc467667348"/>
      <w:r w:rsidRPr="00EE4F61">
        <w:rPr>
          <w:noProof/>
        </w:rPr>
        <w:t>4.2.2.6</w:t>
      </w:r>
      <w:r w:rsidRPr="00EE4F61">
        <w:rPr>
          <w:noProof/>
        </w:rPr>
        <w:tab/>
        <w:t xml:space="preserve">UE A and UE Z both migrated to the same partner </w:t>
      </w:r>
      <w:r w:rsidR="002132CA">
        <w:rPr>
          <w:noProof/>
        </w:rPr>
        <w:t>MC</w:t>
      </w:r>
      <w:r w:rsidRPr="00EE4F61">
        <w:rPr>
          <w:noProof/>
        </w:rPr>
        <w:t xml:space="preserve"> system</w:t>
      </w:r>
      <w:bookmarkEnd w:id="3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35" type="#_x0000_t75" style="width:215.3pt;height:110.05pt" o:ole="">
            <v:imagedata r:id="rId28" o:title=""/>
          </v:shape>
          <o:OLEObject Type="Embed" ProgID="Visio.Drawing.11" ShapeID="_x0000_i1035" DrawAspect="Content" ObjectID="_1541409246" r:id="rId29"/>
        </w:object>
      </w: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RDefault="00EE4F61">
      <w:pPr>
        <w:pStyle w:val="NO"/>
        <w:rPr>
          <w:noProof/>
        </w:rPr>
      </w:pPr>
      <w:r w:rsidRPr="00EE4F61">
        <w:rPr>
          <w:noProof/>
        </w:rPr>
        <w:t>NOTE:</w:t>
      </w:r>
      <w:r w:rsidRPr="00EE4F61">
        <w:rPr>
          <w:noProof/>
        </w:rPr>
        <w:tab/>
        <w:t>The red dashed lines in the figure</w:t>
      </w:r>
      <w:r w:rsidR="00D47B88">
        <w:rPr>
          <w:noProof/>
        </w:rPr>
        <w:t> </w:t>
      </w:r>
      <w:r w:rsidRPr="00EE4F61">
        <w:rPr>
          <w:noProof/>
        </w:rPr>
        <w:t xml:space="preserve">indicate the </w:t>
      </w:r>
      <w:r w:rsidR="002132CA">
        <w:rPr>
          <w:noProof/>
        </w:rPr>
        <w:t>MC</w:t>
      </w:r>
      <w:r w:rsidRPr="00EE4F61">
        <w:rPr>
          <w:noProof/>
        </w:rPr>
        <w:t xml:space="preserve"> systems where media</w:t>
      </w:r>
      <w:r w:rsidR="002132CA" w:rsidRPr="002132CA">
        <w:t xml:space="preserve"> </w:t>
      </w:r>
      <w:r w:rsidR="002132CA" w:rsidRPr="002132CA">
        <w:rPr>
          <w:noProof/>
        </w:rPr>
        <w:t>or data content</w:t>
      </w:r>
      <w:r w:rsidRPr="00EE4F61">
        <w:rPr>
          <w:noProof/>
        </w:rPr>
        <w:t xml:space="preserve"> may be required, but does not indicate the actual routing of media</w:t>
      </w:r>
      <w:r w:rsidR="002132CA">
        <w:rPr>
          <w:noProof/>
        </w:rPr>
        <w:t>,</w:t>
      </w:r>
      <w:r w:rsidR="002132CA" w:rsidRPr="002132CA">
        <w:t xml:space="preserve"> </w:t>
      </w:r>
      <w:r w:rsidR="002132CA" w:rsidRPr="002132CA">
        <w:rPr>
          <w:noProof/>
        </w:rPr>
        <w:t>data content</w:t>
      </w:r>
      <w:r w:rsidRPr="00EE4F61">
        <w:rPr>
          <w:noProof/>
        </w:rPr>
        <w:t xml:space="preserve"> 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8" w:name="_Toc467667349"/>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38"/>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6" type="#_x0000_t75" style="width:165.75pt;height:112.1pt" o:ole="">
            <v:imagedata r:id="rId30" o:title=""/>
          </v:shape>
          <o:OLEObject Type="Embed" ProgID="Visio.Drawing.11" ShapeID="_x0000_i1036" DrawAspect="Content" ObjectID="_1541409247" r:id="rId31"/>
        </w:object>
      </w: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lastRenderedPageBreak/>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7C3613" w:rsidRDefault="00EE4F61" w:rsidP="00AA7305">
      <w:pPr>
        <w:pStyle w:val="NO"/>
      </w:pPr>
      <w:r w:rsidRPr="00EE4F61">
        <w:rPr>
          <w:noProof/>
        </w:rPr>
        <w:t>NOTE:</w:t>
      </w:r>
      <w:r w:rsidRPr="00EE4F61">
        <w:rPr>
          <w:noProof/>
        </w:rPr>
        <w:tab/>
        <w:t xml:space="preserve">The red dashed lines in the figure indicates the </w:t>
      </w:r>
      <w:r w:rsidR="002132CA">
        <w:rPr>
          <w:noProof/>
        </w:rPr>
        <w:t>MC</w:t>
      </w:r>
      <w:r w:rsidRPr="00EE4F61">
        <w:rPr>
          <w:noProof/>
        </w:rPr>
        <w:t xml:space="preserve"> systems where media </w:t>
      </w:r>
      <w:r w:rsidR="00971289" w:rsidRPr="00971289">
        <w:rPr>
          <w:noProof/>
        </w:rPr>
        <w:t xml:space="preserve">or data content </w:t>
      </w:r>
      <w:r w:rsidRPr="00EE4F61">
        <w:rPr>
          <w:noProof/>
        </w:rPr>
        <w:t>may be required, but does not indicate the actual routing of media</w:t>
      </w:r>
      <w:r w:rsidR="00971289">
        <w:rPr>
          <w:noProof/>
        </w:rPr>
        <w:t>,</w:t>
      </w:r>
      <w:r w:rsidRPr="00EE4F61">
        <w:rPr>
          <w:noProof/>
        </w:rPr>
        <w:t xml:space="preserve"> </w:t>
      </w:r>
      <w:r w:rsidR="00971289" w:rsidRPr="00971289">
        <w:rPr>
          <w:noProof/>
        </w:rPr>
        <w:t xml:space="preserve">data content </w:t>
      </w:r>
      <w:r w:rsidRPr="00EE4F61">
        <w:rPr>
          <w:noProof/>
        </w:rPr>
        <w:t xml:space="preserve">or signalling information. Media </w:t>
      </w:r>
      <w:r w:rsidR="00971289" w:rsidRPr="00971289">
        <w:rPr>
          <w:noProof/>
        </w:rPr>
        <w:t xml:space="preserve">or data content </w:t>
      </w:r>
      <w:r w:rsidRPr="00EE4F61">
        <w:rPr>
          <w:noProof/>
        </w:rPr>
        <w:t>routing may be different when logging or lawful interception is not required, compared with when one or both of these functions is required.</w:t>
      </w:r>
    </w:p>
    <w:p w:rsidR="00FE65A1" w:rsidRDefault="00FE65A1" w:rsidP="00FE65A1">
      <w:pPr>
        <w:pStyle w:val="Heading1"/>
      </w:pPr>
      <w:bookmarkStart w:id="39" w:name="_Toc448480856"/>
      <w:bookmarkStart w:id="40" w:name="_Toc467667350"/>
      <w:r>
        <w:t>5</w:t>
      </w:r>
      <w:r>
        <w:tab/>
        <w:t>Key Issues</w:t>
      </w:r>
      <w:bookmarkEnd w:id="39"/>
      <w:bookmarkEnd w:id="40"/>
    </w:p>
    <w:p w:rsidR="007C3613" w:rsidRDefault="007C3613" w:rsidP="007C3613">
      <w:pPr>
        <w:pStyle w:val="Heading2"/>
      </w:pPr>
      <w:bookmarkStart w:id="41" w:name="_Toc448480866"/>
      <w:bookmarkStart w:id="42" w:name="_Toc467667351"/>
      <w:r>
        <w:t>5.</w:t>
      </w:r>
      <w:r w:rsidR="00F62B2A">
        <w:t>1</w:t>
      </w:r>
      <w:r>
        <w:tab/>
        <w:t>Key Issue</w:t>
      </w:r>
      <w:r w:rsidR="008779E2">
        <w:t xml:space="preserve">s for </w:t>
      </w:r>
      <w:r w:rsidR="00EA1CD1">
        <w:t>interconnection</w:t>
      </w:r>
      <w:bookmarkEnd w:id="41"/>
      <w:bookmarkEnd w:id="42"/>
    </w:p>
    <w:p w:rsidR="00AD4D6D" w:rsidRPr="00AD4D6D" w:rsidRDefault="007C3613" w:rsidP="00AD4D6D">
      <w:pPr>
        <w:pStyle w:val="Heading3"/>
      </w:pPr>
      <w:bookmarkStart w:id="43" w:name="_Toc448480867"/>
      <w:bookmarkStart w:id="44" w:name="_Toc467667352"/>
      <w:r>
        <w:t>5.</w:t>
      </w:r>
      <w:r w:rsidR="00F62B2A">
        <w:t>1</w:t>
      </w:r>
      <w:r>
        <w:t>.1</w:t>
      </w:r>
      <w:r>
        <w:tab/>
      </w:r>
      <w:bookmarkEnd w:id="43"/>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4"/>
    </w:p>
    <w:p w:rsidR="00F56478" w:rsidRDefault="00AD4D6D">
      <w:pPr>
        <w:pStyle w:val="Heading4"/>
      </w:pPr>
      <w:bookmarkStart w:id="45" w:name="_Toc467667353"/>
      <w:r w:rsidRPr="00AD4D6D">
        <w:t>5.</w:t>
      </w:r>
      <w:r w:rsidR="00F62B2A">
        <w:t>1.1</w:t>
      </w:r>
      <w:r w:rsidRPr="00AD4D6D">
        <w:t>.1</w:t>
      </w:r>
      <w:r w:rsidRPr="00AD4D6D">
        <w:tab/>
        <w:t>Description</w:t>
      </w:r>
      <w:bookmarkEnd w:id="45"/>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r w:rsidR="00AA7305">
        <w:t xml:space="preserve"> </w:t>
      </w:r>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46" w:name="_Toc467667354"/>
      <w:r w:rsidRPr="00AD4D6D">
        <w:t>5.</w:t>
      </w:r>
      <w:r w:rsidR="00F62B2A">
        <w:t>1.1</w:t>
      </w:r>
      <w:r w:rsidRPr="00AD4D6D">
        <w:t>.2</w:t>
      </w:r>
      <w:r w:rsidRPr="00AD4D6D">
        <w:tab/>
        <w:t>Architectural Requirements</w:t>
      </w:r>
      <w:bookmarkEnd w:id="46"/>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47" w:name="_Toc467667355"/>
      <w:r w:rsidRPr="00EC49F8">
        <w:lastRenderedPageBreak/>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47"/>
    </w:p>
    <w:p w:rsidR="007D6D50" w:rsidRDefault="007D6D50" w:rsidP="007D6D50">
      <w:pPr>
        <w:pStyle w:val="Heading4"/>
      </w:pPr>
      <w:bookmarkStart w:id="48" w:name="_Toc467667356"/>
      <w:r>
        <w:t>5.</w:t>
      </w:r>
      <w:r w:rsidR="00F62B2A">
        <w:t>1.2</w:t>
      </w:r>
      <w:r>
        <w:t>.1</w:t>
      </w:r>
      <w:r>
        <w:tab/>
        <w:t>Description</w:t>
      </w:r>
      <w:bookmarkEnd w:id="48"/>
    </w:p>
    <w:p w:rsidR="007D6D50" w:rsidRDefault="007D6D50" w:rsidP="007D6D50">
      <w:r>
        <w:t>In order to place individually addressed calls (e.g. Private c</w:t>
      </w:r>
      <w:r w:rsidRPr="005728F1">
        <w:t>all, MCData SDS message</w:t>
      </w:r>
      <w:r>
        <w:t>, MCVideo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49" w:name="_Toc467667357"/>
      <w:r>
        <w:t>5.</w:t>
      </w:r>
      <w:r w:rsidR="00F62B2A">
        <w:t>1.2</w:t>
      </w:r>
      <w:r>
        <w:t>.2</w:t>
      </w:r>
      <w:r>
        <w:tab/>
        <w:t>Architectural Requirements</w:t>
      </w:r>
      <w:bookmarkEnd w:id="49"/>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MCPTT addresses specified in </w:t>
      </w:r>
      <w:r w:rsidR="00223434">
        <w:t>sub</w:t>
      </w:r>
      <w:r>
        <w:t>clause</w:t>
      </w:r>
      <w:r w:rsidR="00223434">
        <w:t> </w:t>
      </w:r>
      <w:r>
        <w:t>8.1 of 3GPP TS 23.280</w:t>
      </w:r>
      <w:r w:rsidR="00223434">
        <w:t> </w:t>
      </w:r>
      <w:r>
        <w:t>[</w:t>
      </w:r>
      <w:r w:rsidR="006C3659">
        <w:t>6</w:t>
      </w:r>
      <w:r>
        <w:t>].</w:t>
      </w:r>
    </w:p>
    <w:p w:rsidR="007D6D50" w:rsidRDefault="007D6D50" w:rsidP="007D6D50">
      <w:pPr>
        <w:pStyle w:val="EditorsNote"/>
      </w:pPr>
      <w:r>
        <w:t>Editor's note:</w:t>
      </w:r>
      <w:r w:rsidR="00BC544F">
        <w:tab/>
      </w:r>
      <w:r>
        <w:t>address format for MCVideo and MCData are FFS.</w:t>
      </w:r>
    </w:p>
    <w:p w:rsidR="007D6D50" w:rsidRDefault="007D6D50" w:rsidP="007D6D50">
      <w:pPr>
        <w:pStyle w:val="Heading3"/>
      </w:pPr>
      <w:bookmarkStart w:id="50" w:name="_Toc467667358"/>
      <w:r w:rsidRPr="00EC49F8">
        <w:t>5.</w:t>
      </w:r>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50"/>
    </w:p>
    <w:p w:rsidR="007D6D50" w:rsidRDefault="007D6D50" w:rsidP="007D6D50">
      <w:pPr>
        <w:pStyle w:val="Heading4"/>
      </w:pPr>
      <w:bookmarkStart w:id="51" w:name="_Toc467667359"/>
      <w:r>
        <w:t>5.</w:t>
      </w:r>
      <w:r w:rsidR="00F62B2A" w:rsidRPr="00F62B2A">
        <w:t>1.</w:t>
      </w:r>
      <w:r w:rsidR="00F62B2A">
        <w:t>3</w:t>
      </w:r>
      <w:r>
        <w:t>.1</w:t>
      </w:r>
      <w:r>
        <w:tab/>
        <w:t>Description</w:t>
      </w:r>
      <w:bookmarkEnd w:id="51"/>
    </w:p>
    <w:p w:rsidR="007D6D50" w:rsidRDefault="007D6D50" w:rsidP="007D6D50">
      <w:r>
        <w:t>Where an individually addressed call (e.g. Private Call, MCData SDS message, MCVideo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52" w:name="_Toc467667360"/>
      <w:r>
        <w:t>5.</w:t>
      </w:r>
      <w:r w:rsidR="00F62B2A">
        <w:t>1.3</w:t>
      </w:r>
      <w:r>
        <w:t>.2</w:t>
      </w:r>
      <w:r>
        <w:tab/>
        <w:t>Architectural Requirements</w:t>
      </w:r>
      <w:bookmarkEnd w:id="52"/>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Managing call lists of individual MC service users who are homed in a partner MC systems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r w:rsidR="005842B5">
        <w:t xml:space="preserve">service </w:t>
      </w:r>
      <w:r>
        <w:t>user</w:t>
      </w:r>
      <w:r w:rsidRPr="001B0596">
        <w:t xml:space="preserve"> will need to contain </w:t>
      </w:r>
      <w:r>
        <w:t>authoriz</w:t>
      </w:r>
      <w:r w:rsidRPr="001B0596">
        <w:t xml:space="preserve">ation for the </w:t>
      </w:r>
      <w:r>
        <w:t xml:space="preserve">MC </w:t>
      </w:r>
      <w:r w:rsidR="005842B5">
        <w:t xml:space="preserve">service </w:t>
      </w:r>
      <w:r>
        <w:t>user</w:t>
      </w:r>
      <w:r w:rsidRPr="001B0596">
        <w:t xml:space="preserve"> to </w:t>
      </w:r>
      <w:r>
        <w:t>receive calls from</w:t>
      </w:r>
      <w:r w:rsidRPr="001B0596">
        <w:t xml:space="preserve"> an </w:t>
      </w:r>
      <w:r>
        <w:t xml:space="preserve">MC </w:t>
      </w:r>
      <w:r w:rsidR="005842B5">
        <w:t xml:space="preserve">service </w:t>
      </w:r>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r w:rsidR="005842B5">
        <w:t xml:space="preserve">service </w:t>
      </w:r>
      <w:r>
        <w:t>user</w:t>
      </w:r>
      <w:r w:rsidRPr="001B0596">
        <w:t xml:space="preserve">s, or specific sets of </w:t>
      </w:r>
      <w:r>
        <w:t xml:space="preserve">MC </w:t>
      </w:r>
      <w:r w:rsidR="005842B5">
        <w:t xml:space="preserve">service </w:t>
      </w:r>
      <w:r>
        <w:t>user</w:t>
      </w:r>
      <w:r w:rsidRPr="001B0596">
        <w:t>s.</w:t>
      </w:r>
      <w:r>
        <w:t xml:space="preserve"> </w:t>
      </w:r>
    </w:p>
    <w:p w:rsidR="007D6D50" w:rsidRDefault="007D6D50" w:rsidP="007D6D50">
      <w:pPr>
        <w:pStyle w:val="NO"/>
      </w:pPr>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53" w:name="_Toc467667361"/>
      <w:r w:rsidRPr="00EC49F8">
        <w:lastRenderedPageBreak/>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53"/>
    </w:p>
    <w:p w:rsidR="00433CF0" w:rsidRDefault="00433CF0" w:rsidP="00433CF0">
      <w:pPr>
        <w:pStyle w:val="Heading4"/>
      </w:pPr>
      <w:bookmarkStart w:id="54" w:name="_Toc467667362"/>
      <w:r>
        <w:t>5.</w:t>
      </w:r>
      <w:r w:rsidR="00F62B2A">
        <w:t>1.4</w:t>
      </w:r>
      <w:r>
        <w:t>.1</w:t>
      </w:r>
      <w:r>
        <w:tab/>
        <w:t>Description</w:t>
      </w:r>
      <w:bookmarkEnd w:id="54"/>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r w:rsidR="00223434">
        <w:t>sub</w:t>
      </w:r>
      <w:r>
        <w:t>clause</w:t>
      </w:r>
      <w:r w:rsidR="00223434">
        <w:t> </w:t>
      </w:r>
      <w:r>
        <w:t>10.3.3.2.2 of 3GPP TS 23.379</w:t>
      </w:r>
      <w:r w:rsidR="00223434">
        <w:t> </w:t>
      </w:r>
      <w:r>
        <w:t>[</w:t>
      </w:r>
      <w:r w:rsidR="006C3659">
        <w:t>7</w:t>
      </w:r>
      <w:r>
        <w:t>].</w:t>
      </w:r>
      <w:r w:rsidR="006C3659">
        <w:t xml:space="preserve"> </w:t>
      </w:r>
    </w:p>
    <w:p w:rsidR="002132CA" w:rsidRDefault="00433CF0">
      <w:pPr>
        <w:pStyle w:val="EditorsNote"/>
      </w:pPr>
      <w:r>
        <w:t>Editor's note: clause references in TS 23.379 are subject to change.</w:t>
      </w:r>
    </w:p>
    <w:p w:rsidR="00433CF0" w:rsidRDefault="00433CF0" w:rsidP="00433CF0">
      <w:pPr>
        <w:pStyle w:val="Heading4"/>
        <w:ind w:left="0" w:firstLine="0"/>
      </w:pPr>
      <w:bookmarkStart w:id="55" w:name="_Toc467667363"/>
      <w:r>
        <w:t>5.</w:t>
      </w:r>
      <w:r w:rsidR="00F62B2A">
        <w:t>1.4</w:t>
      </w:r>
      <w:r>
        <w:t>.2</w:t>
      </w:r>
      <w:r>
        <w:tab/>
      </w:r>
      <w:r>
        <w:tab/>
        <w:t>Architectural Requirements</w:t>
      </w:r>
      <w:bookmarkEnd w:id="55"/>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56" w:name="_Toc467667364"/>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r w:rsidR="005842B5">
        <w:t xml:space="preserve">service </w:t>
      </w:r>
      <w:r w:rsidRPr="00AE27E5">
        <w:t xml:space="preserve">group </w:t>
      </w:r>
      <w:r>
        <w:t xml:space="preserve">configuration for group defined in partner </w:t>
      </w:r>
      <w:r w:rsidRPr="00AE27E5">
        <w:t>MC system</w:t>
      </w:r>
      <w:bookmarkEnd w:id="56"/>
    </w:p>
    <w:p w:rsidR="00F56478" w:rsidRDefault="001A21E5">
      <w:pPr>
        <w:pStyle w:val="Heading4"/>
      </w:pPr>
      <w:bookmarkStart w:id="57" w:name="_Toc467667365"/>
      <w:r w:rsidRPr="00AE27E5">
        <w:t>5.</w:t>
      </w:r>
      <w:r w:rsidR="00F62B2A">
        <w:t>1.5</w:t>
      </w:r>
      <w:r w:rsidRPr="00AE27E5">
        <w:t>.1</w:t>
      </w:r>
      <w:r w:rsidRPr="00AE27E5">
        <w:tab/>
        <w:t>Description</w:t>
      </w:r>
      <w:bookmarkEnd w:id="57"/>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58" w:name="_Toc467667366"/>
      <w:r w:rsidRPr="00AE27E5">
        <w:t>5.</w:t>
      </w:r>
      <w:r w:rsidR="00F62B2A">
        <w:t>1.5</w:t>
      </w:r>
      <w:r w:rsidRPr="00AE27E5">
        <w:t>.2</w:t>
      </w:r>
      <w:r w:rsidRPr="00AE27E5">
        <w:tab/>
      </w:r>
      <w:r w:rsidRPr="00AE27E5">
        <w:tab/>
        <w:t>Architectural Requirements</w:t>
      </w:r>
      <w:bookmarkEnd w:id="58"/>
    </w:p>
    <w:p w:rsidR="001A21E5" w:rsidRDefault="001A21E5" w:rsidP="001A21E5">
      <w:r>
        <w:t xml:space="preserve">There will need to be mechanisms to allow the partner system to apply locally defined configuration parameters to that MC </w:t>
      </w:r>
      <w:r w:rsidR="005842B5">
        <w:t xml:space="preserve">service </w:t>
      </w:r>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r w:rsidR="005842B5">
        <w:rPr>
          <w:rFonts w:eastAsia="Calibri"/>
          <w:lang w:val="nl-NL"/>
        </w:rPr>
        <w:t xml:space="preserve">service </w:t>
      </w:r>
      <w:r w:rsidRPr="00715C10">
        <w:rPr>
          <w:rFonts w:eastAsia="Calibri"/>
          <w:lang w:val="nl-NL"/>
        </w:rPr>
        <w:t>group configuration information between primary and partner MC systems is FFS</w:t>
      </w:r>
    </w:p>
    <w:p w:rsidR="00E93708" w:rsidRDefault="00E93708" w:rsidP="00E93708">
      <w:pPr>
        <w:pStyle w:val="Heading3"/>
      </w:pPr>
      <w:bookmarkStart w:id="59" w:name="_Toc467667367"/>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w:t>
      </w:r>
      <w:r w:rsidR="005842B5">
        <w:t xml:space="preserve">service </w:t>
      </w:r>
      <w:r>
        <w:t xml:space="preserve">server and system for </w:t>
      </w:r>
      <w:r w:rsidR="00EA1CD1">
        <w:t>interconnection</w:t>
      </w:r>
      <w:r>
        <w:t xml:space="preserve"> private calls</w:t>
      </w:r>
      <w:bookmarkEnd w:id="59"/>
    </w:p>
    <w:p w:rsidR="00E93708" w:rsidRDefault="00E93708" w:rsidP="00E93708">
      <w:pPr>
        <w:pStyle w:val="Heading4"/>
      </w:pPr>
      <w:bookmarkStart w:id="60" w:name="_Toc467667368"/>
      <w:r>
        <w:t>5.</w:t>
      </w:r>
      <w:r w:rsidR="00F62B2A">
        <w:t>1.6</w:t>
      </w:r>
      <w:r>
        <w:t>.1</w:t>
      </w:r>
      <w:r>
        <w:tab/>
        <w:t>Description</w:t>
      </w:r>
      <w:bookmarkEnd w:id="60"/>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MC system. </w:t>
      </w:r>
    </w:p>
    <w:p w:rsidR="00E93708" w:rsidRDefault="00E93708" w:rsidP="00E93708">
      <w:r>
        <w:lastRenderedPageBreak/>
        <w:t>Current MCPTT stage 3 in 3GPP TS 24.379</w:t>
      </w:r>
      <w:r w:rsidR="00223434">
        <w:t> </w:t>
      </w:r>
      <w:r>
        <w:t>[</w:t>
      </w:r>
      <w:r w:rsidR="006C3659">
        <w:t>8</w:t>
      </w:r>
      <w:r>
        <w:t xml:space="preserve">] identifies the controlling server within a private call as the MC </w:t>
      </w:r>
      <w:r w:rsidR="005842B5">
        <w:t xml:space="preserve">service </w:t>
      </w:r>
      <w:r>
        <w:t>server of the calling party, and the MC</w:t>
      </w:r>
      <w:r w:rsidR="005842B5" w:rsidRPr="005842B5">
        <w:t xml:space="preserve"> </w:t>
      </w:r>
      <w:r w:rsidR="005842B5">
        <w:t>service</w:t>
      </w:r>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61" w:name="_Toc467667369"/>
      <w:r>
        <w:t>5.</w:t>
      </w:r>
      <w:r w:rsidR="00F62B2A">
        <w:t>1.6</w:t>
      </w:r>
      <w:r>
        <w:t>.2</w:t>
      </w:r>
      <w:r>
        <w:tab/>
        <w:t>Architectural Requirements</w:t>
      </w:r>
      <w:bookmarkEnd w:id="61"/>
    </w:p>
    <w:p w:rsidR="00E93708" w:rsidRDefault="00E93708" w:rsidP="00E93708">
      <w:r>
        <w:t xml:space="preserve">The current stage 3 rules provide a logical solution to determining which MC </w:t>
      </w:r>
      <w:r w:rsidR="005842B5">
        <w:t xml:space="preserve">service </w:t>
      </w:r>
      <w:r>
        <w:t xml:space="preserve">server acts as controlling function for interconnection private calls: the MC </w:t>
      </w:r>
      <w:r w:rsidR="005842B5">
        <w:t xml:space="preserve">service </w:t>
      </w:r>
      <w:r>
        <w:t>server providing service to the calling party in the calling party's MC system should act as controlling server.</w:t>
      </w:r>
      <w:r w:rsidRPr="00565095">
        <w:t xml:space="preserve"> </w:t>
      </w:r>
      <w:r>
        <w:t xml:space="preserve">Therefore the MC </w:t>
      </w:r>
      <w:r w:rsidR="005842B5">
        <w:t xml:space="preserve">service </w:t>
      </w:r>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r w:rsidR="001B2951">
        <w:t xml:space="preserve">MC service </w:t>
      </w:r>
      <w:r>
        <w:t xml:space="preserve">ID (which should already identify the system within which the MC </w:t>
      </w:r>
      <w:r w:rsidR="005842B5">
        <w:t xml:space="preserve">service </w:t>
      </w:r>
      <w:r>
        <w:t xml:space="preserve">user and its serving MC </w:t>
      </w:r>
      <w:r w:rsidR="005842B5">
        <w:t xml:space="preserve">service </w:t>
      </w:r>
      <w:r>
        <w:t>server are located) or by configured look up table.</w:t>
      </w:r>
    </w:p>
    <w:p w:rsidR="00357F48" w:rsidRDefault="00357F48" w:rsidP="00357F48">
      <w:pPr>
        <w:pStyle w:val="Heading3"/>
      </w:pPr>
      <w:bookmarkStart w:id="62" w:name="_Toc467667370"/>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62"/>
    </w:p>
    <w:p w:rsidR="00357F48" w:rsidRDefault="00357F48" w:rsidP="00357F48">
      <w:pPr>
        <w:pStyle w:val="Heading4"/>
      </w:pPr>
      <w:bookmarkStart w:id="63" w:name="_Toc467667371"/>
      <w:r>
        <w:t>5.</w:t>
      </w:r>
      <w:r w:rsidR="00F62B2A">
        <w:t>1.7</w:t>
      </w:r>
      <w:r>
        <w:t>.1</w:t>
      </w:r>
      <w:r>
        <w:tab/>
        <w:t>Description</w:t>
      </w:r>
      <w:bookmarkEnd w:id="63"/>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00223434">
        <w:t>sub</w:t>
      </w:r>
      <w:r w:rsidRPr="00DC20AD">
        <w:t>clause</w:t>
      </w:r>
      <w:r>
        <w:t> 5.2.3 of 3GPP TS</w:t>
      </w:r>
      <w:r w:rsidR="00223434">
        <w:t> </w:t>
      </w:r>
      <w:r>
        <w:t>23.3</w:t>
      </w:r>
      <w:r w:rsidRPr="00DC20AD">
        <w:t>79</w:t>
      </w:r>
      <w:r w:rsidR="00223434">
        <w:t> </w:t>
      </w:r>
      <w:r>
        <w:t>[</w:t>
      </w:r>
      <w:r w:rsidR="006C3659">
        <w:t>7</w:t>
      </w:r>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EditorsNote"/>
      </w:pPr>
      <w:r>
        <w:t>Editor's note:</w:t>
      </w:r>
      <w:r w:rsidR="00BC544F">
        <w:tab/>
      </w:r>
      <w:r>
        <w:t>clause numbering references in 3GPP TS 23.379 are subject to change.</w:t>
      </w:r>
    </w:p>
    <w:p w:rsidR="00357F48" w:rsidRDefault="00357F48" w:rsidP="00357F48">
      <w:pPr>
        <w:pStyle w:val="Heading4"/>
      </w:pPr>
      <w:bookmarkStart w:id="64" w:name="_Toc467667372"/>
      <w:r>
        <w:t>5.</w:t>
      </w:r>
      <w:r w:rsidR="00F62B2A">
        <w:t>1.7</w:t>
      </w:r>
      <w:r>
        <w:t>.2</w:t>
      </w:r>
      <w:r>
        <w:tab/>
        <w:t>Architectural Requirements</w:t>
      </w:r>
      <w:bookmarkEnd w:id="64"/>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65" w:name="_Toc467667373"/>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r w:rsidR="005842B5">
        <w:t xml:space="preserve">service </w:t>
      </w:r>
      <w:r>
        <w:t>group calls</w:t>
      </w:r>
      <w:bookmarkEnd w:id="65"/>
    </w:p>
    <w:p w:rsidR="00357F48" w:rsidRDefault="00357F48" w:rsidP="00357F48">
      <w:pPr>
        <w:pStyle w:val="Heading4"/>
      </w:pPr>
      <w:bookmarkStart w:id="66" w:name="_Toc467667374"/>
      <w:r>
        <w:t>5.</w:t>
      </w:r>
      <w:r w:rsidR="00F62B2A">
        <w:t>1.8</w:t>
      </w:r>
      <w:r>
        <w:t>.1</w:t>
      </w:r>
      <w:r>
        <w:tab/>
        <w:t>Description</w:t>
      </w:r>
      <w:bookmarkEnd w:id="66"/>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unicast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67" w:name="_Toc467667375"/>
      <w:r>
        <w:t>5.</w:t>
      </w:r>
      <w:r w:rsidR="00F62B2A">
        <w:t>1.8</w:t>
      </w:r>
      <w:r>
        <w:t>.2</w:t>
      </w:r>
      <w:r>
        <w:tab/>
        <w:t>Architectural Requirements</w:t>
      </w:r>
      <w:bookmarkEnd w:id="67"/>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xml:space="preserve">. A media routing to achieve this may be to route media from the participating server which hosts the talking party to the controlling MC service server that is the </w:t>
      </w:r>
      <w:r>
        <w:lastRenderedPageBreak/>
        <w:t>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68" w:name="_Toc467667376"/>
      <w:r w:rsidRPr="00EC49F8">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68"/>
    </w:p>
    <w:p w:rsidR="00BD0533" w:rsidRDefault="00BD0533" w:rsidP="00BD0533">
      <w:pPr>
        <w:pStyle w:val="Heading4"/>
      </w:pPr>
      <w:bookmarkStart w:id="69" w:name="_Toc467667377"/>
      <w:r>
        <w:t>5.</w:t>
      </w:r>
      <w:r w:rsidR="00F56478">
        <w:t>1.9</w:t>
      </w:r>
      <w:r>
        <w:t>.1</w:t>
      </w:r>
      <w:r>
        <w:tab/>
        <w:t>Description</w:t>
      </w:r>
      <w:bookmarkEnd w:id="69"/>
    </w:p>
    <w:p w:rsidR="00BD0533" w:rsidRDefault="00BD0533" w:rsidP="00BD0533">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AD7842">
        <w:t> </w:t>
      </w:r>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r w:rsidR="005842B5">
        <w:t xml:space="preserve">service </w:t>
      </w:r>
      <w:r>
        <w:t xml:space="preserve">user needs to be provided with identity based encryption keys which allow the calling MC </w:t>
      </w:r>
      <w:r w:rsidR="005842B5">
        <w:t xml:space="preserve">service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r w:rsidR="005842B5">
        <w:t xml:space="preserve">service </w:t>
      </w:r>
      <w:r>
        <w:t xml:space="preserve">user, the MC </w:t>
      </w:r>
      <w:r w:rsidR="005842B5">
        <w:t xml:space="preserve">service </w:t>
      </w:r>
      <w:r>
        <w:t xml:space="preserve">client of the MC </w:t>
      </w:r>
      <w:r w:rsidR="005842B5">
        <w:t xml:space="preserve">service </w:t>
      </w:r>
      <w:r>
        <w:t xml:space="preserve">user needs to possess identity based encryption keys valid in the same partner MC system as the group management server to allow that group management server to encrypt the group master key for the group for the MC </w:t>
      </w:r>
      <w:r w:rsidR="005842B5">
        <w:t xml:space="preserve">service </w:t>
      </w:r>
      <w:r>
        <w:t>client of that MC</w:t>
      </w:r>
      <w:r w:rsidR="005842B5" w:rsidRPr="005842B5">
        <w:t xml:space="preserve"> </w:t>
      </w:r>
      <w:r w:rsidR="005842B5">
        <w:t>service</w:t>
      </w:r>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r w:rsidR="005842B5">
        <w:t xml:space="preserve">service </w:t>
      </w:r>
      <w:r>
        <w:t xml:space="preserve">client and that user's primary MC </w:t>
      </w:r>
      <w:r w:rsidR="005842B5">
        <w:t xml:space="preserve">service </w:t>
      </w:r>
      <w:r>
        <w:t>server, and not known to partner MC systems.</w:t>
      </w:r>
    </w:p>
    <w:p w:rsidR="00BD0533" w:rsidRDefault="00BD0533" w:rsidP="00BD0533">
      <w:pPr>
        <w:pStyle w:val="Heading4"/>
      </w:pPr>
      <w:bookmarkStart w:id="70" w:name="_Toc467667378"/>
      <w:r>
        <w:t>5.</w:t>
      </w:r>
      <w:r w:rsidR="00F56478">
        <w:t>1.9</w:t>
      </w:r>
      <w:r>
        <w:t>.2</w:t>
      </w:r>
      <w:r>
        <w:tab/>
        <w:t>Architectural Requirements</w:t>
      </w:r>
      <w:bookmarkEnd w:id="70"/>
    </w:p>
    <w:p w:rsidR="00BD0533" w:rsidRDefault="00BD0533" w:rsidP="00BD0533">
      <w:r>
        <w:t xml:space="preserve">A mechanism is needed for an MC </w:t>
      </w:r>
      <w:r w:rsidR="005842B5">
        <w:t xml:space="preserve">service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w:t>
      </w:r>
      <w:r w:rsidR="005842B5" w:rsidRPr="005842B5">
        <w:t xml:space="preserve"> </w:t>
      </w:r>
      <w:r w:rsidR="005842B5">
        <w:t>service</w:t>
      </w:r>
      <w:r>
        <w:t xml:space="preserve"> client is only able to exchange floor control and SIP signalling with its primary MC </w:t>
      </w:r>
      <w:r w:rsidR="005842B5">
        <w:t xml:space="preserve">service </w:t>
      </w:r>
      <w:r>
        <w:t>server due to the encryption mechanisms used to protect this signalling. This is consistent with Release 13 stage 3 protocol.</w:t>
      </w:r>
    </w:p>
    <w:p w:rsidR="00BD0533" w:rsidRDefault="00BD0533" w:rsidP="00BD0533">
      <w:pPr>
        <w:pStyle w:val="Heading3"/>
      </w:pPr>
      <w:bookmarkStart w:id="71" w:name="_Toc467667379"/>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71"/>
    </w:p>
    <w:p w:rsidR="00BD0533" w:rsidRDefault="00BD0533" w:rsidP="00BD0533">
      <w:pPr>
        <w:pStyle w:val="Heading4"/>
      </w:pPr>
      <w:bookmarkStart w:id="72" w:name="_Toc467667380"/>
      <w:r>
        <w:t>5.</w:t>
      </w:r>
      <w:r w:rsidR="00F56478">
        <w:t>1.10</w:t>
      </w:r>
      <w:r>
        <w:t>.1</w:t>
      </w:r>
      <w:r>
        <w:tab/>
        <w:t>Description</w:t>
      </w:r>
      <w:bookmarkEnd w:id="72"/>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73" w:name="_Toc467667381"/>
      <w:r>
        <w:t>5.</w:t>
      </w:r>
      <w:r w:rsidR="00F56478">
        <w:t>1.10</w:t>
      </w:r>
      <w:r>
        <w:t>.2</w:t>
      </w:r>
      <w:r>
        <w:tab/>
        <w:t>Architectural Requirements</w:t>
      </w:r>
      <w:bookmarkEnd w:id="73"/>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74" w:name="_Toc467667382"/>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74"/>
    </w:p>
    <w:p w:rsidR="00F56478" w:rsidRDefault="00FB7574">
      <w:pPr>
        <w:pStyle w:val="Heading4"/>
      </w:pPr>
      <w:bookmarkStart w:id="75" w:name="_Toc467667383"/>
      <w:r w:rsidRPr="00CB39E1">
        <w:t>5.</w:t>
      </w:r>
      <w:r w:rsidR="00F56478">
        <w:t>1.11</w:t>
      </w:r>
      <w:r w:rsidRPr="00CB39E1">
        <w:t>.1</w:t>
      </w:r>
      <w:r w:rsidRPr="00CB39E1">
        <w:tab/>
        <w:t>Description</w:t>
      </w:r>
      <w:bookmarkEnd w:id="75"/>
    </w:p>
    <w:p w:rsidR="00696569" w:rsidRDefault="00FB7574" w:rsidP="00FB7574">
      <w:r>
        <w:t xml:space="preserve">Each MC </w:t>
      </w:r>
      <w:r w:rsidR="005842B5">
        <w:t xml:space="preserve">service </w:t>
      </w:r>
      <w:r>
        <w:t xml:space="preserve">server may obtain and maintain location information relating to its served users. This allows the server to make decisions whether to set up group calls over unicast or multicast bearers. In Release 13, the location </w:t>
      </w:r>
      <w:r>
        <w:lastRenderedPageBreak/>
        <w:t xml:space="preserve">information is not shared with other MC </w:t>
      </w:r>
      <w:r w:rsidR="00696569">
        <w:t xml:space="preserve">service </w:t>
      </w:r>
      <w:r>
        <w:t xml:space="preserve">servers. Therefore each server controls the bearers relating to its own served MC </w:t>
      </w:r>
      <w:r w:rsidR="00696569">
        <w:t xml:space="preserve">service </w:t>
      </w:r>
      <w:r>
        <w:t>users only.</w:t>
      </w:r>
    </w:p>
    <w:p w:rsidR="00FB7574" w:rsidRDefault="00FB7574" w:rsidP="00FB7574">
      <w:r>
        <w:t xml:space="preserve">If two MC </w:t>
      </w:r>
      <w:r w:rsidR="00696569">
        <w:t xml:space="preserve">service </w:t>
      </w:r>
      <w:r>
        <w:t xml:space="preserve">servers provide service using the same PLMN, there is a possibility that group members served by both MC </w:t>
      </w:r>
      <w:r w:rsidR="00696569">
        <w:t xml:space="preserve">service </w:t>
      </w:r>
      <w:r>
        <w:t xml:space="preserve">servers are present on the same cell. Neither MC </w:t>
      </w:r>
      <w:r w:rsidR="00696569">
        <w:t xml:space="preserve">service </w:t>
      </w:r>
      <w:r>
        <w:t xml:space="preserve">server holds the location information for the full set of users. </w:t>
      </w:r>
    </w:p>
    <w:p w:rsidR="00FB7574" w:rsidRDefault="00FB7574" w:rsidP="00FB7574">
      <w:r>
        <w:t xml:space="preserve">There may be security concerns in allowing MC </w:t>
      </w:r>
      <w:r w:rsidR="00696569">
        <w:t xml:space="preserve">service </w:t>
      </w:r>
      <w:r>
        <w:t>servers to share the location of their served users.</w:t>
      </w:r>
    </w:p>
    <w:p w:rsidR="00FB7574" w:rsidRPr="00CB39E1" w:rsidRDefault="00FB7574" w:rsidP="00FB7574">
      <w:r>
        <w:t xml:space="preserve">There may be security concerns in allowing MC </w:t>
      </w:r>
      <w:r w:rsidR="00696569">
        <w:t xml:space="preserve">service </w:t>
      </w:r>
      <w:r>
        <w:t>servers to share information about served areas.</w:t>
      </w:r>
    </w:p>
    <w:p w:rsidR="00F56478" w:rsidRDefault="00FB7574">
      <w:pPr>
        <w:pStyle w:val="Heading4"/>
      </w:pPr>
      <w:bookmarkStart w:id="76" w:name="_Toc467667384"/>
      <w:r w:rsidRPr="00CB39E1">
        <w:t>5.</w:t>
      </w:r>
      <w:r w:rsidR="00F56478">
        <w:t>1.1</w:t>
      </w:r>
      <w:r w:rsidR="006E25CE">
        <w:t>1</w:t>
      </w:r>
      <w:r w:rsidRPr="00CB39E1">
        <w:t>.2</w:t>
      </w:r>
      <w:r w:rsidRPr="00CB39E1">
        <w:tab/>
        <w:t>Architectural Requirements</w:t>
      </w:r>
      <w:bookmarkEnd w:id="76"/>
    </w:p>
    <w:p w:rsidR="00FB7574" w:rsidRDefault="00FB7574" w:rsidP="00FB7574">
      <w:pPr>
        <w:spacing w:after="200" w:line="276" w:lineRule="auto"/>
      </w:pPr>
      <w:r>
        <w:t>If permitted by security policy, two MC</w:t>
      </w:r>
      <w:r w:rsidR="00696569" w:rsidRPr="00696569">
        <w:t xml:space="preserve"> </w:t>
      </w:r>
      <w:r w:rsidR="00696569">
        <w:t>service</w:t>
      </w:r>
      <w:r>
        <w:t xml:space="preserve"> servers providing service within the same group call could share multicast channel and cell information to allow each MC </w:t>
      </w:r>
      <w:r w:rsidR="00696569">
        <w:t xml:space="preserve">service </w:t>
      </w:r>
      <w:r>
        <w:t xml:space="preserve">server to allocate group members to a bearer managed by the other MC </w:t>
      </w:r>
      <w:r w:rsidR="00696569">
        <w:t xml:space="preserve">service </w:t>
      </w:r>
      <w:r>
        <w:t xml:space="preserve">server. </w:t>
      </w:r>
    </w:p>
    <w:p w:rsidR="00F56478" w:rsidRDefault="00FB7574">
      <w:pPr>
        <w:pStyle w:val="EditorsNote"/>
      </w:pPr>
      <w:r>
        <w:t>Editor's note:</w:t>
      </w:r>
      <w:r>
        <w:tab/>
        <w:t>Security concerns may need input from SA3.</w:t>
      </w:r>
    </w:p>
    <w:p w:rsidR="0074795B" w:rsidRDefault="00D26BFA">
      <w:pPr>
        <w:pStyle w:val="Heading3"/>
        <w:rPr>
          <w:noProof/>
          <w:lang w:val="en-US"/>
        </w:rPr>
      </w:pPr>
      <w:bookmarkStart w:id="77" w:name="_Toc467667385"/>
      <w:r>
        <w:rPr>
          <w:noProof/>
          <w:lang w:val="en-US"/>
        </w:rPr>
        <w:t>5.1.12</w:t>
      </w:r>
      <w:r>
        <w:rPr>
          <w:noProof/>
          <w:lang w:val="en-US"/>
        </w:rPr>
        <w:tab/>
        <w:t>Key issue 1.12: Group membership</w:t>
      </w:r>
      <w:bookmarkEnd w:id="77"/>
    </w:p>
    <w:p w:rsidR="0074795B" w:rsidRDefault="00D26BFA">
      <w:pPr>
        <w:pStyle w:val="Heading4"/>
        <w:rPr>
          <w:noProof/>
          <w:lang w:val="en-US"/>
        </w:rPr>
      </w:pPr>
      <w:bookmarkStart w:id="78" w:name="_Toc467667386"/>
      <w:r>
        <w:rPr>
          <w:noProof/>
          <w:lang w:val="en-US"/>
        </w:rPr>
        <w:t>5.1.12.1</w:t>
      </w:r>
      <w:r>
        <w:rPr>
          <w:noProof/>
          <w:lang w:val="en-US"/>
        </w:rPr>
        <w:tab/>
        <w:t>Description</w:t>
      </w:r>
      <w:bookmarkEnd w:id="78"/>
    </w:p>
    <w:p w:rsidR="00D26BFA" w:rsidRPr="00774621" w:rsidRDefault="00D26BFA" w:rsidP="00D26BFA">
      <w:pPr>
        <w:rPr>
          <w:lang w:val="en-US"/>
        </w:rPr>
      </w:pPr>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p>
    <w:p w:rsidR="0074795B" w:rsidRDefault="00D26BFA">
      <w:pPr>
        <w:pStyle w:val="Heading4"/>
        <w:rPr>
          <w:lang w:val="en-US"/>
        </w:rPr>
      </w:pPr>
      <w:bookmarkStart w:id="79" w:name="_Toc467667387"/>
      <w:r>
        <w:rPr>
          <w:lang w:val="en-US"/>
        </w:rPr>
        <w:t>5.1.12.2</w:t>
      </w:r>
      <w:r>
        <w:rPr>
          <w:lang w:val="en-US"/>
        </w:rPr>
        <w:tab/>
        <w:t>Architectural requirements</w:t>
      </w:r>
      <w:bookmarkEnd w:id="79"/>
    </w:p>
    <w:p w:rsidR="00D26BFA" w:rsidRDefault="00D26BFA" w:rsidP="00D26BFA">
      <w:pPr>
        <w:rPr>
          <w:lang w:val="en-US"/>
        </w:rPr>
      </w:pPr>
      <w:r>
        <w:rPr>
          <w:lang w:val="en-US"/>
        </w:rPr>
        <w:t>A mechanism is needed to manage group members from a partner system, taking the following aspects into account:</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group controls if a group is an interconnection group, and if so with users from which partner system(s).</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p>
    <w:p w:rsidR="00D26BFA" w:rsidRDefault="00D26BFA" w:rsidP="00D26BFA">
      <w:pPr>
        <w:pStyle w:val="B1"/>
        <w:numPr>
          <w:ilvl w:val="0"/>
          <w:numId w:val="4"/>
        </w:numPr>
        <w:rPr>
          <w:lang w:val="en-US"/>
        </w:rPr>
      </w:pPr>
      <w:r>
        <w:rPr>
          <w:lang w:val="en-US"/>
        </w:rPr>
        <w:t>The administrator of a partner system is provided with an overview of the interconnection groups of the primary system for which users from that partner system can be proposed to be added as group member.</w:t>
      </w:r>
    </w:p>
    <w:p w:rsidR="00D26BFA" w:rsidRDefault="00D26BFA" w:rsidP="00D26BFA">
      <w:pPr>
        <w:pStyle w:val="B1"/>
        <w:numPr>
          <w:ilvl w:val="0"/>
          <w:numId w:val="4"/>
        </w:numPr>
        <w:rPr>
          <w:lang w:val="en-US"/>
        </w:rPr>
      </w:pPr>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p>
    <w:p w:rsidR="00D26BFA" w:rsidRDefault="00D26BFA" w:rsidP="00D26BFA">
      <w:pPr>
        <w:pStyle w:val="B1"/>
        <w:numPr>
          <w:ilvl w:val="0"/>
          <w:numId w:val="4"/>
        </w:numPr>
        <w:rPr>
          <w:lang w:val="en-US"/>
        </w:rPr>
      </w:pPr>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p>
    <w:p w:rsidR="00D26BFA" w:rsidRPr="00F34EF5" w:rsidRDefault="00D26BFA" w:rsidP="00D26BFA">
      <w:pPr>
        <w:pStyle w:val="B1"/>
        <w:numPr>
          <w:ilvl w:val="0"/>
          <w:numId w:val="4"/>
        </w:numPr>
        <w:rPr>
          <w:lang w:val="en-US"/>
        </w:rPr>
      </w:pPr>
      <w:r>
        <w:rPr>
          <w:lang w:val="en-US"/>
        </w:rPr>
        <w:t>The administrator of a partner system is responsible for updates to the list of group members from that partner system.</w:t>
      </w:r>
    </w:p>
    <w:p w:rsidR="0074795B" w:rsidRDefault="00D26BFA">
      <w:pPr>
        <w:pStyle w:val="B1"/>
        <w:numPr>
          <w:ilvl w:val="0"/>
          <w:numId w:val="4"/>
        </w:numPr>
        <w:rPr>
          <w:lang w:val="en-US"/>
        </w:rPr>
      </w:pPr>
      <w:r>
        <w:rPr>
          <w:lang w:val="en-US"/>
        </w:rPr>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p>
    <w:p w:rsidR="00E93708" w:rsidRDefault="00E93708" w:rsidP="00E93708">
      <w:pPr>
        <w:pStyle w:val="Heading2"/>
      </w:pPr>
      <w:bookmarkStart w:id="80" w:name="_Toc467667388"/>
      <w:r>
        <w:lastRenderedPageBreak/>
        <w:t>5.</w:t>
      </w:r>
      <w:r w:rsidR="00F56478">
        <w:t>2</w:t>
      </w:r>
      <w:r>
        <w:tab/>
        <w:t>Key Issues for migration</w:t>
      </w:r>
      <w:bookmarkEnd w:id="80"/>
    </w:p>
    <w:p w:rsidR="00FB7574" w:rsidRDefault="00E93708" w:rsidP="00FB7574">
      <w:pPr>
        <w:pStyle w:val="Heading3"/>
      </w:pPr>
      <w:bookmarkStart w:id="81" w:name="_Toc467667389"/>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81"/>
    </w:p>
    <w:p w:rsidR="00FB7574" w:rsidRDefault="00FB7574" w:rsidP="00FB7574">
      <w:pPr>
        <w:pStyle w:val="Heading4"/>
      </w:pPr>
      <w:bookmarkStart w:id="82" w:name="_Toc467667390"/>
      <w:r>
        <w:t>5.</w:t>
      </w:r>
      <w:r w:rsidR="00F56478">
        <w:t>2.1</w:t>
      </w:r>
      <w:r>
        <w:t>.1</w:t>
      </w:r>
      <w:r>
        <w:tab/>
        <w:t>Description</w:t>
      </w:r>
      <w:bookmarkEnd w:id="82"/>
    </w:p>
    <w:p w:rsidR="00FB7574" w:rsidRDefault="00FB7574" w:rsidP="00FB7574">
      <w:r>
        <w:t>An MC service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6.17.2 001]</w:t>
      </w:r>
      <w:r>
        <w:t>. Authorization may be service specific, e.g. to permit MCPTT service but deny MCVideo service when migrated to a specific partner MC system.</w:t>
      </w:r>
    </w:p>
    <w:p w:rsidR="00FB7574" w:rsidRDefault="00FB7574" w:rsidP="00FB7574">
      <w:r>
        <w:t>The partner MC system will need to authorize that MC service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83" w:name="_Toc467667391"/>
      <w:r>
        <w:t>5.</w:t>
      </w:r>
      <w:r w:rsidR="00F56478">
        <w:t>2.1</w:t>
      </w:r>
      <w:r>
        <w:t>.2</w:t>
      </w:r>
      <w:r>
        <w:tab/>
        <w:t>Architectural Requirements</w:t>
      </w:r>
      <w:bookmarkEnd w:id="83"/>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An MC system will need to include a configuration which allows that MC system to authorize an incoming migration request from a particular MC service user. The MC system will need to verify that the migration request is permitted by the primary MC system of that MC service user.An MC system will need to provide a user profile for migrated MC service users, which may change their authorizations compared with the authorizations that those MC service users expect when receiving service within their primary MC systems.</w:t>
      </w:r>
    </w:p>
    <w:p w:rsidR="00AA7305" w:rsidRDefault="00FB7574" w:rsidP="00AA7305">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87067E" w:rsidRDefault="00E93708" w:rsidP="00AA7305">
      <w:pPr>
        <w:pStyle w:val="Heading3"/>
      </w:pPr>
      <w:bookmarkStart w:id="84" w:name="_Toc467667392"/>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r w:rsidR="000917E7" w:rsidRPr="000917E7">
        <w:t xml:space="preserve">at MC service application layer </w:t>
      </w:r>
      <w:r w:rsidR="0087067E">
        <w:t xml:space="preserve">of MC </w:t>
      </w:r>
      <w:r w:rsidR="00696569">
        <w:t xml:space="preserve">service </w:t>
      </w:r>
      <w:r w:rsidR="0087067E">
        <w:t>users during migration</w:t>
      </w:r>
      <w:bookmarkEnd w:id="84"/>
    </w:p>
    <w:p w:rsidR="0087067E" w:rsidRDefault="0087067E" w:rsidP="0087067E">
      <w:pPr>
        <w:pStyle w:val="Heading4"/>
      </w:pPr>
      <w:bookmarkStart w:id="85" w:name="_Toc467667393"/>
      <w:r>
        <w:t>5.</w:t>
      </w:r>
      <w:r w:rsidR="00F56478">
        <w:t>2.2</w:t>
      </w:r>
      <w:r>
        <w:t>.1</w:t>
      </w:r>
      <w:r>
        <w:tab/>
        <w:t>Description</w:t>
      </w:r>
      <w:bookmarkEnd w:id="85"/>
    </w:p>
    <w:p w:rsidR="0087067E" w:rsidRDefault="0087067E" w:rsidP="0087067E">
      <w:r>
        <w:t xml:space="preserve">An MC </w:t>
      </w:r>
      <w:r w:rsidR="00696569">
        <w:t xml:space="preserve">service </w:t>
      </w:r>
      <w:r>
        <w:t>user that wishes to migrate to a partner MC system will need to be authenticated with a credential obtained from his primary MC system when he attempts to migrate. See 3GPP TS 22.280</w:t>
      </w:r>
      <w:r w:rsidR="00AD7842">
        <w:t> </w:t>
      </w:r>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86" w:name="_Toc467667394"/>
      <w:r>
        <w:t>5.</w:t>
      </w:r>
      <w:r w:rsidR="00F56478">
        <w:t>2.2</w:t>
      </w:r>
      <w:r>
        <w:t>.2</w:t>
      </w:r>
      <w:r>
        <w:tab/>
        <w:t>Architectural Requirements</w:t>
      </w:r>
      <w:bookmarkEnd w:id="86"/>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r w:rsidR="00696569">
        <w:t xml:space="preserve">service </w:t>
      </w:r>
      <w:r>
        <w:t>user.</w:t>
      </w:r>
    </w:p>
    <w:p w:rsidR="0087067E" w:rsidRDefault="0087067E" w:rsidP="0087067E">
      <w:pPr>
        <w:pStyle w:val="EditorsNote"/>
      </w:pPr>
      <w:r>
        <w:lastRenderedPageBreak/>
        <w:t>Editor's note:</w:t>
      </w:r>
      <w:r>
        <w:tab/>
        <w:t>The mechanisms are within the remit of SA3.</w:t>
      </w:r>
    </w:p>
    <w:p w:rsidR="00641C36" w:rsidRDefault="0087067E" w:rsidP="00641C36">
      <w:pPr>
        <w:pStyle w:val="Heading3"/>
      </w:pPr>
      <w:bookmarkStart w:id="87" w:name="_Toc467667395"/>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87"/>
    </w:p>
    <w:p w:rsidR="00641C36" w:rsidRDefault="00641C36" w:rsidP="00641C36">
      <w:pPr>
        <w:pStyle w:val="Heading4"/>
      </w:pPr>
      <w:bookmarkStart w:id="88" w:name="_Toc467667396"/>
      <w:r>
        <w:t>5.</w:t>
      </w:r>
      <w:r w:rsidR="00F56478">
        <w:t>2.3</w:t>
      </w:r>
      <w:r>
        <w:t>.1</w:t>
      </w:r>
      <w:r>
        <w:tab/>
        <w:t>Description</w:t>
      </w:r>
      <w:bookmarkEnd w:id="88"/>
    </w:p>
    <w:p w:rsidR="00C34FEB" w:rsidRDefault="00641C36">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p>
    <w:p w:rsidR="00A25E6C" w:rsidRPr="00F81DC7" w:rsidRDefault="000917E7" w:rsidP="00A25E6C">
      <w:r>
        <w:t xml:space="preserve">However </w:t>
      </w:r>
      <w:r w:rsidR="00A25E6C" w:rsidRPr="00F81DC7">
        <w:t xml:space="preserve">MC </w:t>
      </w:r>
      <w:r w:rsidR="00A25E6C">
        <w:t xml:space="preserve">service </w:t>
      </w:r>
      <w:r w:rsidR="00A25E6C" w:rsidRPr="00F81DC7">
        <w:t>users of an MC system should not need to be aware of the business relationships that their MC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potentially after prompting MC service user A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A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p>
    <w:p w:rsidR="00A25E6C"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p>
    <w:p w:rsidR="00A25E6C" w:rsidRPr="00F81DC7" w:rsidRDefault="00A25E6C" w:rsidP="00A25E6C">
      <w:pPr>
        <w:pStyle w:val="Heading4"/>
      </w:pPr>
      <w:bookmarkStart w:id="89" w:name="_Toc467667397"/>
      <w:r w:rsidRPr="00F81DC7">
        <w:t>5.</w:t>
      </w:r>
      <w:r w:rsidR="00F56478">
        <w:t>2.</w:t>
      </w:r>
      <w:r w:rsidR="00205EFE">
        <w:t>3</w:t>
      </w:r>
      <w:r>
        <w:t>.</w:t>
      </w:r>
      <w:r w:rsidRPr="00F81DC7">
        <w:t>2</w:t>
      </w:r>
      <w:r w:rsidRPr="00F81DC7">
        <w:tab/>
        <w:t>Architectural Requirements</w:t>
      </w:r>
      <w:bookmarkEnd w:id="89"/>
    </w:p>
    <w:p w:rsidR="00EF3934" w:rsidRDefault="00EF3934" w:rsidP="00EF3934">
      <w:r w:rsidRPr="00EF3934">
        <w:t>The MC service client will need to be aware of its location, or the PLMN or other IP network within which that MC service client is operating (e.g. when roaming to a visited PLMN).</w:t>
      </w:r>
    </w:p>
    <w:p w:rsidR="00EF3934" w:rsidRDefault="00EF3934" w:rsidP="00EF3934">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p>
    <w:p w:rsidR="00A25E6C"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rsidR="00EF3934">
        <w:t>PDN/</w:t>
      </w:r>
      <w:r>
        <w:t xml:space="preserve">bearer information (e.g. APNs), access </w:t>
      </w:r>
      <w:r w:rsidRPr="00F81DC7">
        <w:t>credentials</w:t>
      </w:r>
      <w:r>
        <w:t xml:space="preserve"> (e.g. for PDN connections, for</w:t>
      </w:r>
      <w:r w:rsidR="00EF3934">
        <w:t>SIP core</w:t>
      </w:r>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r w:rsidR="00696569">
        <w:t xml:space="preserve">service </w:t>
      </w:r>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r w:rsidRPr="00EF3934">
        <w:t>Appropriate IP routing between the primary and partner MC systems of the MC service user is needed</w:t>
      </w:r>
      <w:r>
        <w:t>.</w:t>
      </w:r>
    </w:p>
    <w:p w:rsidR="00972BDA" w:rsidRDefault="00972BDA" w:rsidP="00972BDA">
      <w:pPr>
        <w:pStyle w:val="Heading3"/>
      </w:pPr>
      <w:bookmarkStart w:id="90" w:name="_Toc467667398"/>
      <w:r w:rsidRPr="00EC49F8">
        <w:lastRenderedPageBreak/>
        <w:t>5.</w:t>
      </w:r>
      <w:r w:rsidR="00F56478">
        <w:t>2.</w:t>
      </w:r>
      <w:r w:rsidR="00205EFE">
        <w:t>4</w:t>
      </w:r>
      <w:r w:rsidRPr="00EC49F8">
        <w:tab/>
      </w:r>
      <w:r w:rsidR="004A54D8" w:rsidRPr="004A54D8">
        <w:t>Key issue 2.</w:t>
      </w:r>
      <w:r w:rsidR="00205EFE">
        <w:t>4</w:t>
      </w:r>
      <w:r w:rsidR="004A54D8" w:rsidRPr="004A54D8">
        <w:t>:</w:t>
      </w:r>
      <w:r w:rsidR="004A54D8" w:rsidRPr="004A54D8">
        <w:tab/>
      </w:r>
      <w:r>
        <w:t xml:space="preserve">Tracking current MC system of MC </w:t>
      </w:r>
      <w:r w:rsidR="00696569">
        <w:t xml:space="preserve">service </w:t>
      </w:r>
      <w:r>
        <w:t>users during migration</w:t>
      </w:r>
      <w:bookmarkEnd w:id="90"/>
    </w:p>
    <w:p w:rsidR="00972BDA" w:rsidRDefault="00972BDA" w:rsidP="00972BDA">
      <w:pPr>
        <w:pStyle w:val="Heading4"/>
      </w:pPr>
      <w:bookmarkStart w:id="91" w:name="_Toc467667399"/>
      <w:r>
        <w:t>5.</w:t>
      </w:r>
      <w:r w:rsidR="00F56478">
        <w:t>2.</w:t>
      </w:r>
      <w:r w:rsidR="00205EFE">
        <w:t>4</w:t>
      </w:r>
      <w:r>
        <w:t>.1</w:t>
      </w:r>
      <w:r>
        <w:tab/>
        <w:t>Description</w:t>
      </w:r>
      <w:bookmarkEnd w:id="91"/>
    </w:p>
    <w:p w:rsidR="00972BDA" w:rsidRDefault="00972BDA" w:rsidP="00972BDA">
      <w:r>
        <w:t xml:space="preserve">The primary MC system of a migrated user will need to record the current partner MC system within which the migrated MC </w:t>
      </w:r>
      <w:r w:rsidR="00696569">
        <w:t xml:space="preserve">service </w:t>
      </w:r>
      <w:r>
        <w:t xml:space="preserve">user is receiving service, in order to include that MC </w:t>
      </w:r>
      <w:r w:rsidR="00696569">
        <w:t xml:space="preserve">service </w:t>
      </w:r>
      <w:r>
        <w:t>user in calls.</w:t>
      </w:r>
    </w:p>
    <w:p w:rsidR="00972BDA" w:rsidRDefault="00972BDA" w:rsidP="00972BDA">
      <w:pPr>
        <w:pStyle w:val="Heading4"/>
      </w:pPr>
      <w:bookmarkStart w:id="92" w:name="_Toc467667400"/>
      <w:r>
        <w:t>5.</w:t>
      </w:r>
      <w:r w:rsidR="00F56478">
        <w:t>2.</w:t>
      </w:r>
      <w:r w:rsidR="00205EFE">
        <w:t>4</w:t>
      </w:r>
      <w:r>
        <w:t>.2</w:t>
      </w:r>
      <w:r>
        <w:tab/>
        <w:t>Architectural Requirements</w:t>
      </w:r>
      <w:bookmarkEnd w:id="92"/>
    </w:p>
    <w:p w:rsidR="00972BDA" w:rsidRDefault="00972BDA" w:rsidP="00972BDA">
      <w:r>
        <w:t xml:space="preserve">There needs to be a mechanism by which MC systems can inform each other about the registration status of migrated users, or a mechanism that allows a client to inform its primary MC system about a migration to a partner system. A partner MC system needs to be able to unambiguously identify the primary system of a migrating MC </w:t>
      </w:r>
      <w:r w:rsidR="00696569">
        <w:t xml:space="preserve">service </w:t>
      </w:r>
      <w:r>
        <w:t>user, and a primary MC system needs to be able to unambiguously identify the partner MC system to which an MC</w:t>
      </w:r>
      <w:r w:rsidR="00696569" w:rsidRPr="00696569">
        <w:t xml:space="preserve"> </w:t>
      </w:r>
      <w:r w:rsidR="00696569">
        <w:t>service</w:t>
      </w:r>
      <w:r>
        <w:t xml:space="preserve"> user has migrated in order to route migration and call related information to that partner MC system.</w:t>
      </w:r>
    </w:p>
    <w:p w:rsidR="00972BDA" w:rsidRDefault="00972BDA" w:rsidP="00972BDA">
      <w:r>
        <w:t xml:space="preserve">The primary MC system of a migrating MC </w:t>
      </w:r>
      <w:r w:rsidR="00696569">
        <w:t xml:space="preserve">service </w:t>
      </w:r>
      <w:r>
        <w:t xml:space="preserve">user needs to maintain a register which indicates the partner MC system to which that MC </w:t>
      </w:r>
      <w:r w:rsidR="00696569">
        <w:t xml:space="preserve">service </w:t>
      </w:r>
      <w:r>
        <w:t>user has migrated.</w:t>
      </w:r>
    </w:p>
    <w:p w:rsidR="00972BDA" w:rsidRDefault="00972BDA" w:rsidP="00972BDA">
      <w:pPr>
        <w:pStyle w:val="Heading3"/>
      </w:pPr>
      <w:bookmarkStart w:id="93" w:name="_Toc467667401"/>
      <w:r w:rsidRPr="00EC49F8">
        <w:t>5.</w:t>
      </w:r>
      <w:r w:rsidR="00F56478">
        <w:t>2.</w:t>
      </w:r>
      <w:r w:rsidR="00205EFE">
        <w:t>5</w:t>
      </w:r>
      <w:r w:rsidRPr="00EC49F8">
        <w:tab/>
      </w:r>
      <w:r w:rsidR="004A54D8" w:rsidRPr="004A54D8">
        <w:t>Key issue 2.</w:t>
      </w:r>
      <w:r w:rsidR="00205EFE">
        <w:t>5</w:t>
      </w:r>
      <w:r w:rsidR="004A54D8" w:rsidRPr="004A54D8">
        <w:t>:</w:t>
      </w:r>
      <w:r w:rsidR="004A54D8" w:rsidRPr="004A54D8">
        <w:tab/>
      </w:r>
      <w:r>
        <w:t>Identification of migrated MC system during migration</w:t>
      </w:r>
      <w:bookmarkEnd w:id="93"/>
    </w:p>
    <w:p w:rsidR="00972BDA" w:rsidRDefault="00972BDA" w:rsidP="00972BDA">
      <w:pPr>
        <w:pStyle w:val="Heading4"/>
      </w:pPr>
      <w:bookmarkStart w:id="94" w:name="_Toc467667402"/>
      <w:r>
        <w:t>5.</w:t>
      </w:r>
      <w:r w:rsidR="00F56478">
        <w:t>2.</w:t>
      </w:r>
      <w:r w:rsidR="00205EFE">
        <w:t>5</w:t>
      </w:r>
      <w:r>
        <w:t>.1</w:t>
      </w:r>
      <w:r>
        <w:tab/>
        <w:t>Description</w:t>
      </w:r>
      <w:bookmarkEnd w:id="94"/>
    </w:p>
    <w:p w:rsidR="00972BDA" w:rsidRDefault="00972BDA" w:rsidP="00972BDA">
      <w:r>
        <w:t>In order to place individually addressed calls (</w:t>
      </w:r>
      <w:r w:rsidRPr="005728F1">
        <w:t>e.g. Private Call, MCData SDS message)</w:t>
      </w:r>
      <w:r>
        <w:t xml:space="preserve"> or to affiliate to groups and take part in group calls where the targets of those individual calls or those groups are home in a different MC system, the calling MC </w:t>
      </w:r>
      <w:r w:rsidR="00696569">
        <w:t xml:space="preserve">service </w:t>
      </w:r>
      <w:r>
        <w:t xml:space="preserve">user must be able to present the partner system to which that MC </w:t>
      </w:r>
      <w:r w:rsidR="00696569">
        <w:t xml:space="preserve">service </w:t>
      </w:r>
      <w:r>
        <w:t xml:space="preserve">user has migrated with an identity of the called MC </w:t>
      </w:r>
      <w:r w:rsidR="00696569">
        <w:t xml:space="preserve">service </w:t>
      </w:r>
      <w:r>
        <w:t xml:space="preserve">user or requested MC </w:t>
      </w:r>
      <w:r w:rsidR="00696569">
        <w:t xml:space="preserve">service </w:t>
      </w:r>
      <w:r>
        <w:t xml:space="preserve">group where that identity also identifies the home system of that MC </w:t>
      </w:r>
      <w:r w:rsidR="00696569">
        <w:t xml:space="preserve">service </w:t>
      </w:r>
      <w:r>
        <w:t xml:space="preserve">user or MC </w:t>
      </w:r>
      <w:r w:rsidR="00696569">
        <w:t xml:space="preserve">service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subclause</w:t>
      </w:r>
      <w:r w:rsidR="00AD7842">
        <w:t> </w:t>
      </w:r>
      <w:r w:rsidRPr="00C958D1">
        <w:t>5.</w:t>
      </w:r>
      <w:r w:rsidR="003B0BFB">
        <w:t>1.2</w:t>
      </w:r>
      <w:r w:rsidRPr="00C958D1">
        <w:t>.</w:t>
      </w:r>
    </w:p>
    <w:p w:rsidR="004B0ED5" w:rsidRDefault="004B0ED5" w:rsidP="004B0ED5">
      <w:pPr>
        <w:pStyle w:val="Heading3"/>
      </w:pPr>
      <w:bookmarkStart w:id="95" w:name="_Toc467667403"/>
      <w:r w:rsidRPr="00EC49F8">
        <w:t>5.</w:t>
      </w:r>
      <w:r w:rsidR="00F56478">
        <w:t>2.</w:t>
      </w:r>
      <w:r w:rsidR="00205EFE">
        <w:t>6</w:t>
      </w:r>
      <w:r w:rsidRPr="00EC49F8">
        <w:tab/>
      </w:r>
      <w:r w:rsidR="004A54D8" w:rsidRPr="004A54D8">
        <w:t>Key issue 2.</w:t>
      </w:r>
      <w:r w:rsidR="00205EFE">
        <w:t>6</w:t>
      </w:r>
      <w:r w:rsidR="004A54D8" w:rsidRPr="004A54D8">
        <w:t>:</w:t>
      </w:r>
      <w:r w:rsidR="004A54D8" w:rsidRPr="004A54D8">
        <w:tab/>
      </w:r>
      <w:r>
        <w:t xml:space="preserve">Authorization, configuration and affiliation for MC </w:t>
      </w:r>
      <w:r w:rsidR="00696569">
        <w:t xml:space="preserve">service </w:t>
      </w:r>
      <w:r>
        <w:t>group calls</w:t>
      </w:r>
      <w:r w:rsidRPr="00CD2539">
        <w:t xml:space="preserve"> </w:t>
      </w:r>
      <w:r>
        <w:t>during migration</w:t>
      </w:r>
      <w:bookmarkEnd w:id="95"/>
    </w:p>
    <w:p w:rsidR="004B0ED5" w:rsidRDefault="004B0ED5" w:rsidP="004B0ED5">
      <w:pPr>
        <w:pStyle w:val="Heading4"/>
      </w:pPr>
      <w:bookmarkStart w:id="96" w:name="_Toc467667404"/>
      <w:r>
        <w:t>5.</w:t>
      </w:r>
      <w:r w:rsidR="00F56478">
        <w:t>2.</w:t>
      </w:r>
      <w:r w:rsidR="00205EFE">
        <w:t>6</w:t>
      </w:r>
      <w:r>
        <w:t>.1</w:t>
      </w:r>
      <w:r>
        <w:tab/>
        <w:t>Description</w:t>
      </w:r>
      <w:bookmarkEnd w:id="96"/>
    </w:p>
    <w:p w:rsidR="004B0ED5" w:rsidRPr="006905E8" w:rsidRDefault="004B0ED5" w:rsidP="004B0ED5">
      <w:r>
        <w:t xml:space="preserve">Requirements for authorization and affiliation to MC </w:t>
      </w:r>
      <w:r w:rsidR="00696569">
        <w:t xml:space="preserve">service </w:t>
      </w:r>
      <w:r>
        <w:t xml:space="preserve">groups defined in a partner MC system and retrieval of group configuration for those MC </w:t>
      </w:r>
      <w:r w:rsidR="00696569">
        <w:t xml:space="preserve">service </w:t>
      </w:r>
      <w:r>
        <w:t xml:space="preserve">groups whilst migrated to that partner MC system are the same as those in the </w:t>
      </w:r>
      <w:r w:rsidR="00EA1CD1">
        <w:t>interconnection</w:t>
      </w:r>
      <w:r>
        <w:t xml:space="preserve"> scenario, described in subclause</w:t>
      </w:r>
      <w:r w:rsidR="00AD7842">
        <w:t> </w:t>
      </w:r>
      <w:r>
        <w:t>5.</w:t>
      </w:r>
      <w:r w:rsidR="003B0BFB">
        <w:t>1.4</w:t>
      </w:r>
      <w:r>
        <w:t>.</w:t>
      </w:r>
    </w:p>
    <w:p w:rsidR="004B0ED5" w:rsidRDefault="004B0ED5" w:rsidP="004B0ED5">
      <w:pPr>
        <w:pStyle w:val="Heading3"/>
      </w:pPr>
      <w:bookmarkStart w:id="97" w:name="_Toc467667405"/>
      <w:r w:rsidRPr="00EC49F8">
        <w:t>5.</w:t>
      </w:r>
      <w:r w:rsidR="00F56478">
        <w:t>2.</w:t>
      </w:r>
      <w:r w:rsidR="00205EFE">
        <w:t>7</w:t>
      </w:r>
      <w:r w:rsidRPr="00EC49F8">
        <w:tab/>
      </w:r>
      <w:r w:rsidR="004A54D8" w:rsidRPr="004A54D8">
        <w:t>Key issue 2.</w:t>
      </w:r>
      <w:r w:rsidR="00205EFE">
        <w:t>7</w:t>
      </w:r>
      <w:r w:rsidR="004A54D8" w:rsidRPr="004A54D8">
        <w:t>:</w:t>
      </w:r>
      <w:r w:rsidR="004A54D8" w:rsidRPr="004A54D8">
        <w:tab/>
      </w:r>
      <w:r>
        <w:t xml:space="preserve">Definition of controlling MC </w:t>
      </w:r>
      <w:r w:rsidR="00696569">
        <w:t xml:space="preserve">service </w:t>
      </w:r>
      <w:r>
        <w:t xml:space="preserve">server and media routing between MC </w:t>
      </w:r>
      <w:r w:rsidR="00696569">
        <w:t xml:space="preserve">service </w:t>
      </w:r>
      <w:r>
        <w:t>servers during migration</w:t>
      </w:r>
      <w:bookmarkEnd w:id="97"/>
    </w:p>
    <w:p w:rsidR="004B0ED5" w:rsidRDefault="004B0ED5" w:rsidP="004B0ED5">
      <w:pPr>
        <w:pStyle w:val="Heading4"/>
      </w:pPr>
      <w:bookmarkStart w:id="98" w:name="_Toc467667406"/>
      <w:r>
        <w:t>5.</w:t>
      </w:r>
      <w:r w:rsidR="006E25CE">
        <w:t>2.</w:t>
      </w:r>
      <w:r w:rsidR="00205EFE">
        <w:t>7</w:t>
      </w:r>
      <w:r>
        <w:t>.1</w:t>
      </w:r>
      <w:r>
        <w:tab/>
        <w:t>Description</w:t>
      </w:r>
      <w:bookmarkEnd w:id="98"/>
    </w:p>
    <w:p w:rsidR="004B0ED5" w:rsidRDefault="004B0ED5" w:rsidP="004B0ED5">
      <w:r>
        <w:t>The requirements for definition of a controlling MC</w:t>
      </w:r>
      <w:r w:rsidR="00696569" w:rsidRPr="00696569">
        <w:t xml:space="preserve"> </w:t>
      </w:r>
      <w:r w:rsidR="00696569">
        <w:t>service</w:t>
      </w:r>
      <w:r>
        <w:t xml:space="preserve"> server and one or more participating MC </w:t>
      </w:r>
      <w:r w:rsidR="00696569">
        <w:t xml:space="preserve">service </w:t>
      </w:r>
      <w:r>
        <w:t xml:space="preserve">servers, and the routing of media and provision for logging by one or more MC </w:t>
      </w:r>
      <w:r w:rsidR="00696569">
        <w:t xml:space="preserve">service </w:t>
      </w:r>
      <w:r>
        <w:t xml:space="preserve">servers within a call are the same as those in the </w:t>
      </w:r>
      <w:r w:rsidR="00EA1CD1">
        <w:t>interconnection</w:t>
      </w:r>
      <w:r>
        <w:t xml:space="preserve"> scenario, described in subclauses</w:t>
      </w:r>
      <w:r w:rsidR="00AD7842">
        <w:t> </w:t>
      </w:r>
      <w:r>
        <w:t>5.</w:t>
      </w:r>
      <w:r w:rsidR="003B0BFB">
        <w:t>1.6</w:t>
      </w:r>
      <w:r>
        <w:t>, 5.</w:t>
      </w:r>
      <w:r w:rsidR="003B0BFB">
        <w:t>1.7</w:t>
      </w:r>
      <w:r>
        <w:t xml:space="preserve"> and 5.</w:t>
      </w:r>
      <w:r w:rsidR="003B0BFB">
        <w:t>1.8</w:t>
      </w:r>
      <w:r>
        <w:t>.</w:t>
      </w:r>
    </w:p>
    <w:p w:rsidR="004B0ED5" w:rsidRDefault="004B0ED5" w:rsidP="004B0ED5">
      <w:pPr>
        <w:pStyle w:val="Heading3"/>
      </w:pPr>
      <w:bookmarkStart w:id="99" w:name="_Toc467667407"/>
      <w:r w:rsidRPr="00EC49F8">
        <w:t>5.</w:t>
      </w:r>
      <w:r w:rsidR="006E25CE">
        <w:t>2.</w:t>
      </w:r>
      <w:r w:rsidR="00205EFE">
        <w:t>8</w:t>
      </w:r>
      <w:r w:rsidRPr="00EC49F8">
        <w:tab/>
      </w:r>
      <w:r w:rsidR="004A54D8" w:rsidRPr="004A54D8">
        <w:t>Key issue 2.</w:t>
      </w:r>
      <w:r w:rsidR="00205EFE">
        <w:t>8</w:t>
      </w:r>
      <w:r w:rsidR="004A54D8" w:rsidRPr="004A54D8">
        <w:t>:</w:t>
      </w:r>
      <w:r w:rsidR="004A54D8" w:rsidRPr="004A54D8">
        <w:tab/>
      </w:r>
      <w:r>
        <w:t>Security for calls whilst migrated</w:t>
      </w:r>
      <w:bookmarkEnd w:id="99"/>
    </w:p>
    <w:p w:rsidR="004B0ED5" w:rsidRDefault="004B0ED5" w:rsidP="004B0ED5">
      <w:pPr>
        <w:pStyle w:val="Heading4"/>
      </w:pPr>
      <w:bookmarkStart w:id="100" w:name="_Toc467667408"/>
      <w:r>
        <w:t>5.</w:t>
      </w:r>
      <w:r w:rsidR="006E25CE">
        <w:t>2.</w:t>
      </w:r>
      <w:r w:rsidR="00205EFE">
        <w:t>8</w:t>
      </w:r>
      <w:r>
        <w:t>.1</w:t>
      </w:r>
      <w:r>
        <w:tab/>
        <w:t>Description</w:t>
      </w:r>
      <w:bookmarkEnd w:id="100"/>
    </w:p>
    <w:p w:rsidR="004B0ED5" w:rsidRDefault="004B0ED5" w:rsidP="004B0ED5">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C016B8">
        <w:t> </w:t>
      </w:r>
      <w:r>
        <w:t>[</w:t>
      </w:r>
      <w:r w:rsidR="000E7EF5">
        <w:t>3</w:t>
      </w:r>
      <w:r>
        <w:t xml:space="preserve">] requires the </w:t>
      </w:r>
      <w:r>
        <w:lastRenderedPageBreak/>
        <w:t>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Floor control and SIP signalling are protected with a Client Server Key. In order to take part in calls within the partner MC system, the migrated MC</w:t>
      </w:r>
      <w:r w:rsidR="00696569" w:rsidRPr="00696569">
        <w:t xml:space="preserve"> </w:t>
      </w:r>
      <w:r w:rsidR="00696569">
        <w:t>service</w:t>
      </w:r>
      <w:r>
        <w:t xml:space="preserve"> client needs to share a CSK with the partner MC </w:t>
      </w:r>
      <w:r w:rsidR="00696569">
        <w:t xml:space="preserve">service </w:t>
      </w:r>
      <w:r>
        <w:t xml:space="preserve">server that is providing that MC </w:t>
      </w:r>
      <w:r w:rsidR="00696569">
        <w:t xml:space="preserve">service </w:t>
      </w:r>
      <w:r>
        <w:t>client with service.</w:t>
      </w:r>
    </w:p>
    <w:p w:rsidR="004B0ED5" w:rsidRDefault="004B0ED5" w:rsidP="004B0ED5">
      <w:pPr>
        <w:pStyle w:val="Heading4"/>
      </w:pPr>
      <w:bookmarkStart w:id="101" w:name="_Toc467667409"/>
      <w:r>
        <w:t>5.</w:t>
      </w:r>
      <w:r w:rsidR="006E25CE">
        <w:t>2.</w:t>
      </w:r>
      <w:r w:rsidR="00205EFE">
        <w:t>8</w:t>
      </w:r>
      <w:r>
        <w:t>.2</w:t>
      </w:r>
      <w:r>
        <w:tab/>
        <w:t>Architectural Requirements</w:t>
      </w:r>
      <w:bookmarkEnd w:id="101"/>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servi</w:t>
      </w:r>
      <w:r w:rsidR="00912733">
        <w:t>c</w:t>
      </w:r>
      <w:r>
        <w:t>e users within that partner system and in MC service groups hosted in the partner MC system.</w:t>
      </w:r>
    </w:p>
    <w:p w:rsidR="004B0ED5" w:rsidRDefault="004B0ED5" w:rsidP="004B0ED5">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102" w:name="_Toc467667410"/>
      <w:r>
        <w:t>5.</w:t>
      </w:r>
      <w:r w:rsidR="006E25CE">
        <w:t>2.</w:t>
      </w:r>
      <w:r w:rsidR="00205EFE">
        <w:t>9</w:t>
      </w:r>
      <w:r w:rsidRPr="00EC49F8">
        <w:tab/>
      </w:r>
      <w:r w:rsidR="004A54D8" w:rsidRPr="004A54D8">
        <w:t>Key issue 2.</w:t>
      </w:r>
      <w:r w:rsidR="00205EFE">
        <w:t>9</w:t>
      </w:r>
      <w:r w:rsidR="004A54D8" w:rsidRPr="004A54D8">
        <w:t>:</w:t>
      </w:r>
      <w:r w:rsidR="004A54D8" w:rsidRPr="004A54D8">
        <w:tab/>
      </w:r>
      <w:r>
        <w:t>Migration during link failure conditions</w:t>
      </w:r>
      <w:bookmarkEnd w:id="102"/>
    </w:p>
    <w:p w:rsidR="00373593" w:rsidRDefault="00373593" w:rsidP="00373593">
      <w:pPr>
        <w:pStyle w:val="Heading4"/>
      </w:pPr>
      <w:bookmarkStart w:id="103" w:name="_Toc467667411"/>
      <w:r>
        <w:t>5.</w:t>
      </w:r>
      <w:r w:rsidR="006E25CE">
        <w:t>2.</w:t>
      </w:r>
      <w:r w:rsidR="00205EFE">
        <w:t>9</w:t>
      </w:r>
      <w:r>
        <w:t>.1</w:t>
      </w:r>
      <w:r>
        <w:tab/>
        <w:t>Description</w:t>
      </w:r>
      <w:bookmarkEnd w:id="103"/>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r w:rsidR="00696569">
        <w:t>service</w:t>
      </w:r>
      <w:r>
        <w:t xml:space="preserve"> user and the primary MC system of the MC service user or the home PLMN of the migrated MC </w:t>
      </w:r>
      <w:r w:rsidR="00696569">
        <w:t xml:space="preserve">service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104" w:name="_Toc467667412"/>
      <w:r>
        <w:t>5.</w:t>
      </w:r>
      <w:r w:rsidR="006E25CE">
        <w:t>2.</w:t>
      </w:r>
      <w:r w:rsidR="00205EFE">
        <w:t>9</w:t>
      </w:r>
      <w:r>
        <w:t>.2</w:t>
      </w:r>
      <w:r>
        <w:tab/>
        <w:t>Architectural Requirements</w:t>
      </w:r>
      <w:bookmarkEnd w:id="104"/>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 xml:space="preserve">Authentication of the migrated MC </w:t>
      </w:r>
      <w:r w:rsidR="00696569">
        <w:t xml:space="preserve">service </w:t>
      </w:r>
      <w:r>
        <w:t>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t>Editor's note:</w:t>
      </w:r>
      <w:r>
        <w:tab/>
        <w:t>Mechanisms for credential verification are in the remit of SA3.</w:t>
      </w:r>
    </w:p>
    <w:p w:rsidR="00373593" w:rsidRDefault="00373593" w:rsidP="00373593">
      <w:pPr>
        <w:pStyle w:val="Heading3"/>
      </w:pPr>
      <w:bookmarkStart w:id="105" w:name="_Toc467667413"/>
      <w:r>
        <w:t>5.</w:t>
      </w:r>
      <w:r w:rsidR="006E25CE">
        <w:t>2.1</w:t>
      </w:r>
      <w:r w:rsidR="00205EFE">
        <w:t>0</w:t>
      </w:r>
      <w:r w:rsidRPr="00EC49F8">
        <w:tab/>
      </w:r>
      <w:r w:rsidR="004A54D8" w:rsidRPr="004A54D8">
        <w:t>Key issue 2.</w:t>
      </w:r>
      <w:r w:rsidR="004A54D8">
        <w:t>1</w:t>
      </w:r>
      <w:r w:rsidR="00205EFE">
        <w:t>0</w:t>
      </w:r>
      <w:r w:rsidR="004A54D8" w:rsidRPr="004A54D8">
        <w:t>:</w:t>
      </w:r>
      <w:r w:rsidR="004A54D8" w:rsidRPr="004A54D8">
        <w:tab/>
      </w:r>
      <w:r>
        <w:t>Media routing during migration for logging and lawful interception</w:t>
      </w:r>
      <w:bookmarkEnd w:id="105"/>
    </w:p>
    <w:p w:rsidR="00373593" w:rsidRDefault="00373593" w:rsidP="00373593">
      <w:pPr>
        <w:pStyle w:val="Heading4"/>
      </w:pPr>
      <w:bookmarkStart w:id="106" w:name="_Toc467667414"/>
      <w:r>
        <w:t>5.</w:t>
      </w:r>
      <w:r w:rsidR="006E25CE">
        <w:t>2.1</w:t>
      </w:r>
      <w:r w:rsidR="00205EFE">
        <w:t>0</w:t>
      </w:r>
      <w:r>
        <w:t>.1</w:t>
      </w:r>
      <w:r>
        <w:tab/>
        <w:t>Description</w:t>
      </w:r>
      <w:bookmarkEnd w:id="106"/>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r w:rsidR="00AD7842">
        <w:t> </w:t>
      </w:r>
      <w:r w:rsidR="000E7EF5">
        <w:t>[3]</w:t>
      </w:r>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r w:rsidR="00AD7842">
        <w:t>sub</w:t>
      </w:r>
      <w:r>
        <w:t>clause 6.15.4 concerning logging of metadata.</w:t>
      </w:r>
    </w:p>
    <w:p w:rsidR="00373593" w:rsidRDefault="00373593" w:rsidP="00373593">
      <w:pPr>
        <w:pStyle w:val="Heading4"/>
      </w:pPr>
      <w:bookmarkStart w:id="107" w:name="_Toc467667415"/>
      <w:r>
        <w:lastRenderedPageBreak/>
        <w:t>5.</w:t>
      </w:r>
      <w:r w:rsidR="006E25CE">
        <w:t>2.1</w:t>
      </w:r>
      <w:r w:rsidR="00205EFE">
        <w:t>0</w:t>
      </w:r>
      <w:r>
        <w:t>.2</w:t>
      </w:r>
      <w:r>
        <w:tab/>
        <w:t>Architectural Requirements</w:t>
      </w:r>
      <w:bookmarkEnd w:id="107"/>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108" w:name="_Toc448480869"/>
      <w:bookmarkStart w:id="109" w:name="_Toc467667416"/>
      <w:r>
        <w:t>6</w:t>
      </w:r>
      <w:r>
        <w:tab/>
        <w:t>Solutions</w:t>
      </w:r>
      <w:bookmarkEnd w:id="108"/>
      <w:bookmarkEnd w:id="109"/>
    </w:p>
    <w:p w:rsidR="00FE65A1" w:rsidRDefault="00FE65A1" w:rsidP="00FE65A1">
      <w:pPr>
        <w:pStyle w:val="Heading2"/>
      </w:pPr>
      <w:bookmarkStart w:id="110" w:name="_Toc448480870"/>
      <w:bookmarkStart w:id="111" w:name="_Toc467667417"/>
      <w:r>
        <w:t>6.1</w:t>
      </w:r>
      <w:r>
        <w:tab/>
        <w:t xml:space="preserve">Solution </w:t>
      </w:r>
      <w:r w:rsidR="00C34FEB" w:rsidRPr="00C34FEB">
        <w:t>1</w:t>
      </w:r>
      <w:r>
        <w:t xml:space="preserve">: </w:t>
      </w:r>
      <w:r w:rsidR="00C34FEB" w:rsidRPr="00C34FEB">
        <w:t>System authorization and configuration for interconnection and migration</w:t>
      </w:r>
      <w:bookmarkEnd w:id="111"/>
      <w:r w:rsidR="00C34FEB" w:rsidRPr="00C34FEB" w:rsidDel="00C34FEB">
        <w:t xml:space="preserve"> </w:t>
      </w:r>
      <w:bookmarkEnd w:id="110"/>
    </w:p>
    <w:p w:rsidR="00FE65A1" w:rsidRDefault="00FE65A1" w:rsidP="00FE65A1">
      <w:pPr>
        <w:pStyle w:val="Heading3"/>
      </w:pPr>
      <w:bookmarkStart w:id="112" w:name="_Toc448480871"/>
      <w:bookmarkStart w:id="113" w:name="_Toc467667418"/>
      <w:r>
        <w:t>6.1.1</w:t>
      </w:r>
      <w:r>
        <w:tab/>
        <w:t>Description</w:t>
      </w:r>
      <w:bookmarkEnd w:id="112"/>
      <w:bookmarkEnd w:id="113"/>
    </w:p>
    <w:p w:rsidR="00C34FEB" w:rsidRPr="00C34FEB" w:rsidRDefault="00C34FEB" w:rsidP="00C34FEB">
      <w:pPr>
        <w:overflowPunct w:val="0"/>
        <w:autoSpaceDE w:val="0"/>
        <w:autoSpaceDN w:val="0"/>
        <w:adjustRightInd w:val="0"/>
        <w:textAlignment w:val="baseline"/>
      </w:pPr>
      <w:r w:rsidRPr="00C34FEB">
        <w:t>This solution applies to key issues 1.1, MC system authorization to support interconnection calls, and 2.1, 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p>
    <w:p w:rsidR="0074795B" w:rsidRDefault="00C34FEB">
      <w:pPr>
        <w:pStyle w:val="EditorsNote"/>
      </w:pPr>
      <w:r w:rsidRPr="00C34FEB">
        <w:t>Editor's note: it is FFS which of TS 23.280, TS 23.281, TS 23.282 and TS 23.379 will contain the relevant service configuration information.</w:t>
      </w:r>
      <w:r>
        <w:t xml:space="preserve"> </w:t>
      </w:r>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t>-</w:t>
      </w:r>
      <w:r w:rsidRPr="00C34FEB">
        <w:tab/>
        <w:t xml:space="preserve">Application identity of that MC system, </w:t>
      </w:r>
    </w:p>
    <w:p w:rsidR="0074795B" w:rsidRDefault="00C34FEB">
      <w:pPr>
        <w:pStyle w:val="NO"/>
      </w:pPr>
      <w:r w:rsidRPr="00C34FEB">
        <w:t>NOTE</w:t>
      </w:r>
      <w:r w:rsidR="00F7138F">
        <w:t> </w:t>
      </w:r>
      <w:r w:rsidRPr="00C34FEB">
        <w:t>3:</w:t>
      </w:r>
      <w:r w:rsidRPr="00C34FEB">
        <w:tab/>
        <w:t>The application identity of the MC system is the domain portion of the MC service IDs for whom the system is primary.</w:t>
      </w:r>
    </w:p>
    <w:p w:rsidR="0074795B" w:rsidRDefault="00C34FEB">
      <w:pPr>
        <w:pStyle w:val="B1"/>
      </w:pPr>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r w:rsidRPr="00C34FEB">
        <w:tab/>
      </w:r>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p>
    <w:p w:rsidR="0074795B" w:rsidRDefault="00C34FEB">
      <w:pPr>
        <w:pStyle w:val="B2"/>
      </w:pPr>
      <w:r w:rsidRPr="00C34FEB">
        <w:lastRenderedPageBreak/>
        <w:t>-</w:t>
      </w:r>
      <w:r w:rsidRPr="00C34FEB">
        <w:tab/>
        <w:t>Whether incoming MCPTT private calls are permitted from users in that partner MC system.</w:t>
      </w:r>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p>
    <w:p w:rsidR="0074795B" w:rsidRDefault="00C34FEB">
      <w:pPr>
        <w:pStyle w:val="B2"/>
      </w:pPr>
      <w:r w:rsidRPr="00C34FEB">
        <w:t xml:space="preserve">- </w:t>
      </w:r>
      <w:r w:rsidRPr="00C34FEB">
        <w:tab/>
        <w:t>Whether outgoing MCVideo calls can be made to users in that partner MC system.</w:t>
      </w:r>
    </w:p>
    <w:p w:rsidR="0074795B" w:rsidRDefault="00C34FEB">
      <w:pPr>
        <w:pStyle w:val="B2"/>
      </w:pPr>
      <w:r w:rsidRPr="00C34FEB">
        <w:t>-</w:t>
      </w:r>
      <w:r w:rsidRPr="00C34FEB">
        <w:tab/>
        <w:t>Whether incoming MCVideo calls are permitted from users in that partner MC system.</w:t>
      </w:r>
    </w:p>
    <w:p w:rsidR="0074795B" w:rsidRDefault="00C34FEB">
      <w:pPr>
        <w:pStyle w:val="B2"/>
      </w:pPr>
      <w:r w:rsidRPr="00C34FEB">
        <w:t>-</w:t>
      </w:r>
      <w:r w:rsidRPr="00C34FEB">
        <w:tab/>
        <w:t>Whether MCVideo users in this primary MC system are permitted to affiliate to and make MCVideo calls to MCVideo groups defined in that partner MC system.</w:t>
      </w:r>
    </w:p>
    <w:p w:rsidR="0074795B" w:rsidRDefault="00C34FEB">
      <w:pPr>
        <w:pStyle w:val="B2"/>
      </w:pPr>
      <w:r w:rsidRPr="00C34FEB">
        <w:t xml:space="preserve">- </w:t>
      </w:r>
      <w:r w:rsidRPr="00C34FEB">
        <w:tab/>
        <w:t>Whether MCVideo groups defined in this primary MC system will permit affiliation and MCVideo group calls to be made from users in that partner MC system.</w:t>
      </w:r>
    </w:p>
    <w:p w:rsidR="0074795B" w:rsidRDefault="00C34FEB">
      <w:pPr>
        <w:pStyle w:val="B2"/>
      </w:pPr>
      <w:r w:rsidRPr="00C34FEB">
        <w:t xml:space="preserve">- </w:t>
      </w:r>
      <w:r w:rsidRPr="00C34FEB">
        <w:tab/>
        <w:t>Whether outgoing MCData transactions can be sent to users in that partner MC system.</w:t>
      </w:r>
    </w:p>
    <w:p w:rsidR="0074795B" w:rsidRDefault="00C34FEB">
      <w:pPr>
        <w:pStyle w:val="B2"/>
      </w:pPr>
      <w:r w:rsidRPr="00C34FEB">
        <w:t>-</w:t>
      </w:r>
      <w:r w:rsidRPr="00C34FEB">
        <w:tab/>
        <w:t>Whether incoming MCData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p>
    <w:p w:rsidR="0074795B" w:rsidRDefault="00C34FEB">
      <w:pPr>
        <w:pStyle w:val="B2"/>
      </w:pPr>
      <w:r w:rsidRPr="00C34FEB">
        <w:t>-</w:t>
      </w:r>
      <w:r w:rsidRPr="00C34FEB">
        <w:tab/>
        <w:t>Whether users from that partner MC system are permitted to take part in MCPTT private calls within this primary MC system.</w:t>
      </w:r>
    </w:p>
    <w:p w:rsidR="0074795B" w:rsidRDefault="00C34FEB">
      <w:pPr>
        <w:pStyle w:val="B2"/>
      </w:pPr>
      <w:r w:rsidRPr="00C34FEB">
        <w:t>-</w:t>
      </w:r>
      <w:r w:rsidRPr="00C34FEB">
        <w:tab/>
        <w:t>Whether users from that partner MC system are permitted to affiliate to MCPTT groups and join MCPTT group calls within this primary MC system.</w:t>
      </w:r>
    </w:p>
    <w:p w:rsidR="0074795B" w:rsidRDefault="00C34FEB">
      <w:pPr>
        <w:pStyle w:val="B2"/>
      </w:pPr>
      <w:r w:rsidRPr="00C34FEB">
        <w:t>-</w:t>
      </w:r>
      <w:r w:rsidRPr="00C34FEB">
        <w:tab/>
        <w:t>Whether users from that partner MC system are permitted to take part in MCVideo calls within this primary MC system.</w:t>
      </w:r>
    </w:p>
    <w:p w:rsidR="0074795B" w:rsidRDefault="00C34FEB">
      <w:pPr>
        <w:pStyle w:val="B2"/>
      </w:pPr>
      <w:r w:rsidRPr="00C34FEB">
        <w:t>-</w:t>
      </w:r>
      <w:r w:rsidRPr="00C34FEB">
        <w:tab/>
        <w:t>Whether users from that partner MC system are permitted to send or receive MCData transactions within this primary MC system.</w:t>
      </w:r>
    </w:p>
    <w:p w:rsidR="00FE65A1" w:rsidRDefault="00FE65A1" w:rsidP="00FE65A1">
      <w:pPr>
        <w:pStyle w:val="Heading3"/>
      </w:pPr>
      <w:bookmarkStart w:id="114" w:name="_Toc448480872"/>
      <w:bookmarkStart w:id="115" w:name="_Toc467667419"/>
      <w:r>
        <w:t>6.1.2</w:t>
      </w:r>
      <w:r>
        <w:tab/>
        <w:t>Impacts on existing nodes and functionality</w:t>
      </w:r>
      <w:bookmarkEnd w:id="114"/>
      <w:bookmarkEnd w:id="115"/>
    </w:p>
    <w:p w:rsidR="0074795B" w:rsidRDefault="00C34FEB">
      <w:r w:rsidRPr="00C34FEB">
        <w:t>Service configuration data will need to be extended to incorporate the information listed in the previous subclause.</w:t>
      </w:r>
    </w:p>
    <w:p w:rsidR="00FE65A1" w:rsidRDefault="00FE65A1" w:rsidP="00FE65A1">
      <w:pPr>
        <w:pStyle w:val="Heading3"/>
      </w:pPr>
      <w:bookmarkStart w:id="116" w:name="_Toc448480873"/>
      <w:bookmarkStart w:id="117" w:name="_Toc467667420"/>
      <w:r>
        <w:t>6.1.3</w:t>
      </w:r>
      <w:r>
        <w:tab/>
        <w:t>Solution Evaluation</w:t>
      </w:r>
      <w:bookmarkEnd w:id="116"/>
      <w:bookmarkEnd w:id="117"/>
    </w:p>
    <w:p w:rsidR="00FE65A1" w:rsidRDefault="00FE65A1" w:rsidP="00FE65A1">
      <w:pPr>
        <w:pStyle w:val="EditorsNote"/>
      </w:pPr>
      <w:r>
        <w:t>Editor's Note: Use this section for evaluation at solution level.</w:t>
      </w:r>
    </w:p>
    <w:p w:rsidR="0052386D" w:rsidRPr="00F95AFA" w:rsidRDefault="0052386D" w:rsidP="0052386D">
      <w:pPr>
        <w:pStyle w:val="Heading2"/>
      </w:pPr>
      <w:bookmarkStart w:id="118" w:name="_Toc467667421"/>
      <w:r>
        <w:t>6.2</w:t>
      </w:r>
      <w:r>
        <w:tab/>
        <w:t>Solution 2</w:t>
      </w:r>
      <w:r w:rsidRPr="00F95AFA">
        <w:t>: Connectivity to partner MC system for migration</w:t>
      </w:r>
      <w:bookmarkEnd w:id="118"/>
    </w:p>
    <w:p w:rsidR="0052386D" w:rsidRPr="00F95AFA" w:rsidRDefault="0052386D" w:rsidP="0052386D">
      <w:pPr>
        <w:pStyle w:val="Heading3"/>
      </w:pPr>
      <w:bookmarkStart w:id="119" w:name="_Toc467667422"/>
      <w:r>
        <w:t>6.2</w:t>
      </w:r>
      <w:r w:rsidRPr="00F95AFA">
        <w:t>.1</w:t>
      </w:r>
      <w:r w:rsidRPr="00F95AFA">
        <w:tab/>
        <w:t>Description</w:t>
      </w:r>
      <w:bookmarkEnd w:id="119"/>
    </w:p>
    <w:p w:rsidR="0052386D" w:rsidRPr="00F95AFA" w:rsidRDefault="0052386D" w:rsidP="0052386D">
      <w:r w:rsidRPr="00F95AFA">
        <w:t>Preconditions:</w:t>
      </w:r>
    </w:p>
    <w:p w:rsidR="0052386D" w:rsidRPr="00F95AFA" w:rsidRDefault="0052386D" w:rsidP="0052386D">
      <w:pPr>
        <w:pStyle w:val="B1"/>
      </w:pPr>
      <w:r w:rsidRPr="00F95AFA">
        <w:t>-</w:t>
      </w:r>
      <w:r w:rsidRPr="00F95AFA">
        <w:tab/>
        <w:t>The MC service UE has successfully set-up bearers to the primary MC system's PDN(s).</w:t>
      </w:r>
    </w:p>
    <w:p w:rsidR="0052386D" w:rsidRPr="00F95AFA" w:rsidRDefault="0052386D" w:rsidP="0052386D">
      <w:pPr>
        <w:pStyle w:val="B1"/>
      </w:pPr>
      <w:r w:rsidRPr="00F95AFA">
        <w:t>-</w:t>
      </w:r>
      <w:r w:rsidRPr="00F95AFA">
        <w:tab/>
        <w:t>The MC service UE has successfully performed an MC service user authentication with the primary MC system.</w:t>
      </w:r>
    </w:p>
    <w:p w:rsidR="0052386D" w:rsidRPr="00F95AFA" w:rsidRDefault="0052386D" w:rsidP="0052386D">
      <w:pPr>
        <w:pStyle w:val="B1"/>
      </w:pPr>
      <w:r w:rsidRPr="00F95AFA">
        <w:t>-</w:t>
      </w:r>
      <w:r w:rsidRPr="00F95AFA">
        <w:tab/>
        <w:t>The configuration management client has secure access to the configuration management server in the primary MC service system.</w:t>
      </w:r>
    </w:p>
    <w:bookmarkStart w:id="120" w:name="_MON_1530372962"/>
    <w:bookmarkEnd w:id="120"/>
    <w:p w:rsidR="0052386D" w:rsidRPr="00574E6F" w:rsidRDefault="0052386D" w:rsidP="0052386D">
      <w:pPr>
        <w:pStyle w:val="TH"/>
      </w:pPr>
      <w:r w:rsidRPr="00574E6F">
        <w:object w:dxaOrig="9081" w:dyaOrig="11542">
          <v:shape id="_x0000_i1037" type="#_x0000_t75" style="width:453.75pt;height:576.7pt" o:ole="">
            <v:imagedata r:id="rId32" o:title=""/>
          </v:shape>
          <o:OLEObject Type="Embed" ProgID="Visio.Drawing.11" ShapeID="_x0000_i1037" DrawAspect="Content" ObjectID="_1541409248" r:id="rId33"/>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r w:rsidRPr="007A6C74">
        <w:t>get outbound migration SIP identities response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The SIP database in the partner MC system sends get inbound migration SIP identities response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IP public user identity, initial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270F11" w:rsidRDefault="0052386D" w:rsidP="00AA7305">
      <w:pPr>
        <w:pStyle w:val="NO"/>
      </w:pPr>
      <w:r>
        <w:t>NOTE</w:t>
      </w:r>
      <w:r w:rsidR="00F7138F">
        <w:t> </w:t>
      </w:r>
      <w:r>
        <w:t>4:</w:t>
      </w:r>
      <w:r>
        <w:tab/>
        <w:t>There could be a long time in between the steps 1 to 13 (inclusive) taking place and the following steps taking place.</w:t>
      </w:r>
    </w:p>
    <w:p w:rsidR="0016454F" w:rsidRDefault="0052386D" w:rsidP="0016454F">
      <w:pPr>
        <w:pStyle w:val="B1"/>
      </w:pPr>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10,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p>
    <w:p w:rsidR="0052386D" w:rsidRPr="00222FDA" w:rsidRDefault="0052386D" w:rsidP="0052386D">
      <w:pPr>
        <w:pStyle w:val="B1"/>
      </w:pPr>
      <w:r w:rsidRPr="00605853">
        <w:t>25.</w:t>
      </w:r>
      <w:r w:rsidRPr="00605853">
        <w:tab/>
        <w:t>The MC service UE is now SIP registered in the SIP core of the partner MC system and subsequently can perform MC service authorization and start receiving one or more MC services.</w:t>
      </w:r>
    </w:p>
    <w:p w:rsidR="0052386D" w:rsidRPr="00222FDA" w:rsidRDefault="0052386D" w:rsidP="0052386D">
      <w:pPr>
        <w:pStyle w:val="Heading3"/>
      </w:pPr>
      <w:bookmarkStart w:id="121" w:name="_Toc467667423"/>
      <w:r>
        <w:t>6.2</w:t>
      </w:r>
      <w:r w:rsidRPr="00222FDA">
        <w:t>.2</w:t>
      </w:r>
      <w:r w:rsidRPr="00222FDA">
        <w:tab/>
        <w:t>Impacts on existing nodes and functionality</w:t>
      </w:r>
      <w:bookmarkEnd w:id="121"/>
    </w:p>
    <w:p w:rsidR="0052386D" w:rsidRPr="00BC32D1" w:rsidRDefault="0052386D" w:rsidP="0052386D">
      <w:r w:rsidRPr="00222FDA">
        <w:t>The following function</w:t>
      </w:r>
      <w:r w:rsidRPr="00BC32D1">
        <w:t>al entities are impacted:</w:t>
      </w:r>
    </w:p>
    <w:p w:rsidR="0052386D" w:rsidRPr="00F95AFA" w:rsidRDefault="0052386D" w:rsidP="0052386D">
      <w:pPr>
        <w:pStyle w:val="B1"/>
      </w:pPr>
      <w:r w:rsidRPr="00BC32D1">
        <w:t>-</w:t>
      </w:r>
      <w:r w:rsidRPr="00BC32D1">
        <w:tab/>
        <w:t xml:space="preserve">Configuration management </w:t>
      </w:r>
      <w:r w:rsidRPr="00FA5F25">
        <w:t>client</w:t>
      </w:r>
    </w:p>
    <w:p w:rsidR="0052386D" w:rsidRPr="004078C4" w:rsidRDefault="0052386D" w:rsidP="0052386D">
      <w:pPr>
        <w:pStyle w:val="B1"/>
      </w:pPr>
      <w:r w:rsidRPr="004078C4">
        <w:t>-</w:t>
      </w:r>
      <w:r w:rsidRPr="004078C4">
        <w:tab/>
        <w:t>Configuration management server (for inbound and outbound migration)</w:t>
      </w:r>
    </w:p>
    <w:p w:rsidR="0052386D" w:rsidRPr="004078C4" w:rsidRDefault="0052386D" w:rsidP="0052386D">
      <w:pPr>
        <w:pStyle w:val="B1"/>
      </w:pPr>
      <w:r w:rsidRPr="004078C4">
        <w:lastRenderedPageBreak/>
        <w:t>-</w:t>
      </w:r>
      <w:r w:rsidRPr="004078C4">
        <w:tab/>
        <w:t>SIP database (for inbound migration and optionally outbound migration)</w:t>
      </w:r>
    </w:p>
    <w:p w:rsidR="0052386D" w:rsidRDefault="0052386D" w:rsidP="0052386D">
      <w:pPr>
        <w:pStyle w:val="NO"/>
      </w:pPr>
      <w:r w:rsidRPr="00501440">
        <w:t>NOTE:</w:t>
      </w:r>
      <w:r w:rsidRPr="00501440">
        <w:tab/>
        <w:t>The signall</w:t>
      </w:r>
      <w:r w:rsidR="00AA6FDA">
        <w:t>ing</w:t>
      </w:r>
      <w:r w:rsidRPr="00501440">
        <w:t xml:space="preserve">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p>
    <w:p w:rsidR="0052386D" w:rsidRDefault="0052386D" w:rsidP="0052386D">
      <w:r>
        <w:t>Table 6.2.2-1 provides a high-level overview of the impacts on reference points and associated messaging between existing nodes.</w:t>
      </w:r>
    </w:p>
    <w:p w:rsidR="004831AF" w:rsidRDefault="004831AF" w:rsidP="004831AF">
      <w:pPr>
        <w:pStyle w:val="TH"/>
      </w:pPr>
      <w:r>
        <w:t>Table 6.2.2-1: Overview of impacts on reference points and associated messaging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c>
          <w:tcPr>
            <w:tcW w:w="2653" w:type="dxa"/>
            <w:shd w:val="clear" w:color="auto" w:fill="auto"/>
          </w:tcPr>
          <w:p w:rsidR="0052386D" w:rsidRDefault="0052386D" w:rsidP="0074795B">
            <w:pPr>
              <w:pStyle w:val="TAH"/>
            </w:pPr>
            <w:r>
              <w:t>Message in figure 6.2.1-1</w:t>
            </w:r>
          </w:p>
        </w:tc>
        <w:tc>
          <w:tcPr>
            <w:tcW w:w="1625" w:type="dxa"/>
            <w:shd w:val="clear" w:color="auto" w:fill="auto"/>
          </w:tcPr>
          <w:p w:rsidR="0052386D" w:rsidRDefault="0052386D" w:rsidP="0074795B">
            <w:pPr>
              <w:pStyle w:val="TAH"/>
            </w:pPr>
            <w:r>
              <w:t>Reference point</w:t>
            </w:r>
          </w:p>
        </w:tc>
        <w:tc>
          <w:tcPr>
            <w:tcW w:w="2507" w:type="dxa"/>
            <w:shd w:val="clear" w:color="auto" w:fill="auto"/>
          </w:tcPr>
          <w:p w:rsidR="0052386D" w:rsidRDefault="0052386D" w:rsidP="0074795B">
            <w:pPr>
              <w:pStyle w:val="TAH"/>
            </w:pPr>
            <w:r>
              <w:t>Existing message</w:t>
            </w:r>
          </w:p>
        </w:tc>
        <w:tc>
          <w:tcPr>
            <w:tcW w:w="3070" w:type="dxa"/>
            <w:shd w:val="clear" w:color="auto" w:fill="auto"/>
          </w:tcPr>
          <w:p w:rsidR="0052386D" w:rsidRDefault="0052386D" w:rsidP="0074795B">
            <w:pPr>
              <w:pStyle w:val="TAH"/>
            </w:pPr>
            <w:r>
              <w:t>Comments</w:t>
            </w:r>
          </w:p>
        </w:tc>
      </w:tr>
      <w:tr w:rsidR="0052386D" w:rsidTr="0074795B">
        <w:tc>
          <w:tcPr>
            <w:tcW w:w="2653" w:type="dxa"/>
            <w:shd w:val="clear" w:color="auto" w:fill="auto"/>
          </w:tcPr>
          <w:p w:rsidR="0052386D" w:rsidRDefault="0052386D" w:rsidP="0074795B">
            <w:pPr>
              <w:pStyle w:val="TAL"/>
            </w:pPr>
            <w:r>
              <w:t>G</w:t>
            </w:r>
            <w:r w:rsidRPr="009A0C78">
              <w:t>et partner MC system connection details request</w:t>
            </w:r>
            <w:r>
              <w:t>/response (steps 1 &amp; 13)</w:t>
            </w:r>
          </w:p>
        </w:tc>
        <w:tc>
          <w:tcPr>
            <w:tcW w:w="1625" w:type="dxa"/>
            <w:shd w:val="clear" w:color="auto" w:fill="auto"/>
          </w:tcPr>
          <w:p w:rsidR="0052386D" w:rsidRDefault="0052386D" w:rsidP="0074795B">
            <w:pPr>
              <w:pStyle w:val="TAL"/>
            </w:pPr>
            <w:r>
              <w:t>CSC-4</w:t>
            </w:r>
          </w:p>
        </w:tc>
        <w:tc>
          <w:tcPr>
            <w:tcW w:w="2507" w:type="dxa"/>
            <w:shd w:val="clear" w:color="auto" w:fill="auto"/>
          </w:tcPr>
          <w:p w:rsidR="0052386D" w:rsidRDefault="0052386D" w:rsidP="0074795B">
            <w:pPr>
              <w:pStyle w:val="TAL"/>
            </w:pPr>
            <w:r>
              <w:t>Get updated MCPTT user profile request</w:t>
            </w:r>
          </w:p>
        </w:tc>
        <w:tc>
          <w:tcPr>
            <w:tcW w:w="3070" w:type="dxa"/>
            <w:shd w:val="clear" w:color="auto" w:fill="auto"/>
          </w:tcPr>
          <w:p w:rsidR="0052386D" w:rsidRDefault="0052386D" w:rsidP="0074795B">
            <w:pPr>
              <w:pStyle w:val="TAL"/>
            </w:pPr>
            <w:r>
              <w:t>If this configuration data is provided on an as needed basis, then stage 2 may benefit by defining a new message flow here.</w:t>
            </w:r>
          </w:p>
        </w:tc>
      </w:tr>
      <w:tr w:rsidR="0052386D" w:rsidTr="0074795B">
        <w:tc>
          <w:tcPr>
            <w:tcW w:w="2653" w:type="dxa"/>
            <w:shd w:val="clear" w:color="auto" w:fill="auto"/>
          </w:tcPr>
          <w:p w:rsidR="0052386D" w:rsidRDefault="0052386D" w:rsidP="0074795B">
            <w:pPr>
              <w:pStyle w:val="TAL"/>
            </w:pPr>
            <w:r>
              <w:t>Get outbound migration SIP identities request/response (steps 4 &amp; 6)</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 xml:space="preserve">Left to stage 3 to decide if DPR/DPA could be reused or new messaging is needed for this function. </w:t>
            </w:r>
          </w:p>
        </w:tc>
      </w:tr>
      <w:tr w:rsidR="0052386D" w:rsidTr="0074795B">
        <w:tc>
          <w:tcPr>
            <w:tcW w:w="2653" w:type="dxa"/>
            <w:shd w:val="clear" w:color="auto" w:fill="auto"/>
          </w:tcPr>
          <w:p w:rsidR="0052386D" w:rsidRDefault="0052386D" w:rsidP="0074795B">
            <w:pPr>
              <w:pStyle w:val="TAL"/>
            </w:pPr>
            <w:r>
              <w:t>Partner MC system access request/response (7 &amp; 12)</w:t>
            </w:r>
          </w:p>
        </w:tc>
        <w:tc>
          <w:tcPr>
            <w:tcW w:w="1625" w:type="dxa"/>
            <w:shd w:val="clear" w:color="auto" w:fill="auto"/>
          </w:tcPr>
          <w:p w:rsidR="0052386D" w:rsidRDefault="0052386D" w:rsidP="0074795B">
            <w:pPr>
              <w:pStyle w:val="TAL"/>
            </w:pPr>
            <w:r>
              <w:t>New (CMS-CMS)</w:t>
            </w:r>
          </w:p>
        </w:tc>
        <w:tc>
          <w:tcPr>
            <w:tcW w:w="2507" w:type="dxa"/>
            <w:shd w:val="clear" w:color="auto" w:fill="auto"/>
          </w:tcPr>
          <w:p w:rsidR="0052386D" w:rsidRDefault="0052386D" w:rsidP="0074795B">
            <w:pPr>
              <w:pStyle w:val="TAL"/>
            </w:pPr>
            <w:r>
              <w:t>N/A</w:t>
            </w:r>
          </w:p>
        </w:tc>
        <w:tc>
          <w:tcPr>
            <w:tcW w:w="3070" w:type="dxa"/>
            <w:shd w:val="clear" w:color="auto" w:fill="auto"/>
          </w:tcPr>
          <w:p w:rsidR="0052386D" w:rsidRDefault="0052386D" w:rsidP="0074795B">
            <w:pPr>
              <w:pStyle w:val="TAL"/>
            </w:pPr>
            <w:r>
              <w:t>New reference point needed between CMS in primary MC system and CMS in partner MC system. HTTP or Diameter recommended.</w:t>
            </w:r>
          </w:p>
        </w:tc>
      </w:tr>
      <w:tr w:rsidR="0052386D" w:rsidTr="0074795B">
        <w:tc>
          <w:tcPr>
            <w:tcW w:w="2653" w:type="dxa"/>
            <w:shd w:val="clear" w:color="auto" w:fill="auto"/>
          </w:tcPr>
          <w:p w:rsidR="0052386D" w:rsidRDefault="0052386D" w:rsidP="0074795B">
            <w:pPr>
              <w:pStyle w:val="TAL"/>
            </w:pPr>
            <w:r>
              <w:t>Get inbound migration SIP identities request/response (steps 9 and 11)</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Could reuse same messaging as for "get outbound migration SIP identities request/response" (steps 4 &amp; 6).</w:t>
            </w:r>
          </w:p>
        </w:tc>
      </w:tr>
      <w:tr w:rsidR="0052386D" w:rsidTr="0074795B">
        <w:tc>
          <w:tcPr>
            <w:tcW w:w="2653" w:type="dxa"/>
            <w:shd w:val="clear" w:color="auto" w:fill="auto"/>
          </w:tcPr>
          <w:p w:rsidR="0052386D" w:rsidRDefault="0052386D" w:rsidP="0074795B">
            <w:pPr>
              <w:pStyle w:val="TAL"/>
            </w:pPr>
            <w:r>
              <w:t>SIP registration request/response (15 &amp; 24)</w:t>
            </w:r>
          </w:p>
        </w:tc>
        <w:tc>
          <w:tcPr>
            <w:tcW w:w="1625" w:type="dxa"/>
            <w:shd w:val="clear" w:color="auto" w:fill="auto"/>
          </w:tcPr>
          <w:p w:rsidR="0052386D" w:rsidRDefault="0052386D" w:rsidP="0074795B">
            <w:pPr>
              <w:pStyle w:val="TAL"/>
            </w:pPr>
            <w:r>
              <w:t>Gm, Mw</w:t>
            </w:r>
          </w:p>
        </w:tc>
        <w:tc>
          <w:tcPr>
            <w:tcW w:w="2507" w:type="dxa"/>
            <w:shd w:val="clear" w:color="auto" w:fill="auto"/>
          </w:tcPr>
          <w:p w:rsidR="0052386D" w:rsidRDefault="0052386D" w:rsidP="0074795B">
            <w:pPr>
              <w:pStyle w:val="TAL"/>
            </w:pPr>
            <w:r>
              <w:t>SIP INVITE</w:t>
            </w:r>
          </w:p>
        </w:tc>
        <w:tc>
          <w:tcPr>
            <w:tcW w:w="3070" w:type="dxa"/>
            <w:shd w:val="clear" w:color="auto" w:fill="auto"/>
          </w:tcPr>
          <w:p w:rsidR="0052386D" w:rsidRDefault="0052386D" w:rsidP="0074795B">
            <w:pPr>
              <w:pStyle w:val="TAL"/>
            </w:pPr>
            <w:r>
              <w:t>No changes needed.</w:t>
            </w:r>
          </w:p>
        </w:tc>
      </w:tr>
      <w:tr w:rsidR="0052386D" w:rsidTr="0074795B">
        <w:tc>
          <w:tcPr>
            <w:tcW w:w="2653" w:type="dxa"/>
            <w:shd w:val="clear" w:color="auto" w:fill="auto"/>
          </w:tcPr>
          <w:p w:rsidR="0052386D" w:rsidRDefault="0052386D" w:rsidP="0074795B">
            <w:pPr>
              <w:pStyle w:val="TAL"/>
            </w:pPr>
            <w:r>
              <w:t>Get SIP authentication information request/response (steps 16, 18, 19 &amp; 21)</w:t>
            </w:r>
          </w:p>
        </w:tc>
        <w:tc>
          <w:tcPr>
            <w:tcW w:w="1625" w:type="dxa"/>
            <w:shd w:val="clear" w:color="auto" w:fill="auto"/>
          </w:tcPr>
          <w:p w:rsidR="0052386D" w:rsidRDefault="0052386D" w:rsidP="0074795B">
            <w:pPr>
              <w:pStyle w:val="TAL"/>
            </w:pPr>
            <w:r>
              <w:t>Cx</w:t>
            </w:r>
          </w:p>
        </w:tc>
        <w:tc>
          <w:tcPr>
            <w:tcW w:w="2507" w:type="dxa"/>
            <w:shd w:val="clear" w:color="auto" w:fill="auto"/>
          </w:tcPr>
          <w:p w:rsidR="0052386D" w:rsidRDefault="0052386D" w:rsidP="0074795B">
            <w:pPr>
              <w:pStyle w:val="TAL"/>
            </w:pPr>
            <w:r>
              <w:t>Diameter Cx-AV-REQ (Multimedia</w:t>
            </w:r>
            <w:r>
              <w:noBreakHyphen/>
              <w:t>Auth</w:t>
            </w:r>
            <w:r>
              <w:noBreakHyphen/>
              <w:t>Request) and Cx-AV-REQresp (Multimedia</w:t>
            </w:r>
            <w:r>
              <w:noBreakHyphen/>
              <w:t>Auth</w:t>
            </w:r>
            <w:r>
              <w:noBreakHyphen/>
              <w:t>Response)</w:t>
            </w:r>
          </w:p>
        </w:tc>
        <w:tc>
          <w:tcPr>
            <w:tcW w:w="3070" w:type="dxa"/>
            <w:shd w:val="clear" w:color="auto" w:fill="auto"/>
          </w:tcPr>
          <w:p w:rsidR="0052386D" w:rsidRDefault="0052386D" w:rsidP="0074795B">
            <w:pPr>
              <w:pStyle w:val="TAL"/>
            </w:pPr>
            <w:r>
              <w:t>No changes needed, other than proxying (a feature that of which Diameter is already very capable).</w:t>
            </w:r>
          </w:p>
        </w:tc>
      </w:tr>
      <w:tr w:rsidR="0052386D" w:rsidTr="0074795B">
        <w:tc>
          <w:tcPr>
            <w:tcW w:w="2653" w:type="dxa"/>
            <w:shd w:val="clear" w:color="auto" w:fill="auto"/>
          </w:tcPr>
          <w:p w:rsidR="0052386D" w:rsidRPr="00116842" w:rsidRDefault="0052386D" w:rsidP="0074795B">
            <w:pPr>
              <w:pStyle w:val="TAL"/>
            </w:pPr>
            <w:r w:rsidRPr="00116842">
              <w:t>SIP authentication challenge request/response</w:t>
            </w:r>
          </w:p>
        </w:tc>
        <w:tc>
          <w:tcPr>
            <w:tcW w:w="1625" w:type="dxa"/>
            <w:shd w:val="clear" w:color="auto" w:fill="auto"/>
          </w:tcPr>
          <w:p w:rsidR="0052386D" w:rsidRPr="00116842" w:rsidRDefault="0052386D" w:rsidP="0074795B">
            <w:pPr>
              <w:pStyle w:val="TAL"/>
            </w:pPr>
            <w:r w:rsidRPr="00116842">
              <w:t>Gm</w:t>
            </w:r>
          </w:p>
        </w:tc>
        <w:tc>
          <w:tcPr>
            <w:tcW w:w="2507" w:type="dxa"/>
            <w:shd w:val="clear" w:color="auto" w:fill="auto"/>
          </w:tcPr>
          <w:p w:rsidR="0052386D" w:rsidRPr="002D3DBC" w:rsidRDefault="0052386D" w:rsidP="0074795B">
            <w:pPr>
              <w:pStyle w:val="TAL"/>
            </w:pPr>
            <w:r w:rsidRPr="00116842">
              <w:t>SIP error cause 4xx (e.g. 401) and SIP INVITE, respectively</w:t>
            </w:r>
          </w:p>
        </w:tc>
        <w:tc>
          <w:tcPr>
            <w:tcW w:w="3070" w:type="dxa"/>
            <w:shd w:val="clear" w:color="auto" w:fill="auto"/>
          </w:tcPr>
          <w:p w:rsidR="0052386D" w:rsidRPr="00CA6E87" w:rsidRDefault="0052386D" w:rsidP="0074795B">
            <w:pPr>
              <w:pStyle w:val="TAL"/>
            </w:pPr>
            <w:r w:rsidRPr="002D3DBC">
              <w:t xml:space="preserve">No changes </w:t>
            </w:r>
            <w:r w:rsidRPr="00CA6E87">
              <w:t>needed.</w:t>
            </w:r>
          </w:p>
        </w:tc>
      </w:tr>
    </w:tbl>
    <w:p w:rsidR="00AE1949" w:rsidRDefault="00AE1949" w:rsidP="00AE1949"/>
    <w:p w:rsidR="0052386D" w:rsidRPr="00BC32D1" w:rsidRDefault="0052386D" w:rsidP="0052386D">
      <w:pPr>
        <w:pStyle w:val="Heading3"/>
      </w:pPr>
      <w:bookmarkStart w:id="122" w:name="_Toc467667424"/>
      <w:r w:rsidRPr="00BC32D1">
        <w:t>6.</w:t>
      </w:r>
      <w:r>
        <w:t>2</w:t>
      </w:r>
      <w:r w:rsidRPr="00BC32D1">
        <w:t>.3</w:t>
      </w:r>
      <w:r w:rsidRPr="00BC32D1">
        <w:tab/>
        <w:t>Solution Evaluation</w:t>
      </w:r>
      <w:bookmarkEnd w:id="122"/>
    </w:p>
    <w:p w:rsidR="0052386D" w:rsidRDefault="0052386D" w:rsidP="0052386D">
      <w:r>
        <w:t>This solution allows an MC service UE to be configured with all of the required information needed to access a partner MC system, the partner MC system's PDN(s), and the partner MC system's SIP core (as described in Scenario 1, specified in subclause 4.1.1). Existing messaging is largely reused, with only new parameters needed in most cases, however, one new reference point is needed between the configuration management servers in the primary MC system and partner MC system. No new nodes are required.</w:t>
      </w:r>
    </w:p>
    <w:p w:rsidR="0052386D" w:rsidRDefault="0052386D" w:rsidP="0052386D">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p>
    <w:p w:rsidR="0052386D" w:rsidRDefault="0052386D" w:rsidP="0052386D">
      <w:r>
        <w:t>Where needed, the primary MC system can provide specific SIP public user identity and SIP private user identity for migration (see steps 4-6 in figure 6.2.1-1)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p>
    <w:p w:rsidR="0074795B" w:rsidRDefault="0074795B" w:rsidP="0074795B">
      <w:pPr>
        <w:pStyle w:val="Heading2"/>
      </w:pPr>
      <w:bookmarkStart w:id="123" w:name="_Toc467667425"/>
      <w:r>
        <w:lastRenderedPageBreak/>
        <w:t>6.3</w:t>
      </w:r>
      <w:r>
        <w:tab/>
        <w:t>Solution 3: Call control and media routing for MCPTT group calls for interconnection</w:t>
      </w:r>
      <w:bookmarkEnd w:id="123"/>
    </w:p>
    <w:p w:rsidR="0074795B" w:rsidRDefault="0074795B" w:rsidP="0074795B">
      <w:pPr>
        <w:pStyle w:val="Heading3"/>
      </w:pPr>
      <w:bookmarkStart w:id="124" w:name="_Toc467667426"/>
      <w:r>
        <w:t>6.3.1</w:t>
      </w:r>
      <w:r>
        <w:tab/>
        <w:t>Description of solution</w:t>
      </w:r>
      <w:bookmarkEnd w:id="124"/>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Affiliation and authorization for interconnection MC service group calls</w:t>
      </w:r>
      <w:r>
        <w:t>.</w:t>
      </w:r>
    </w:p>
    <w:p w:rsidR="0074795B" w:rsidRDefault="0074795B" w:rsidP="0074795B">
      <w:pPr>
        <w:pStyle w:val="B1"/>
      </w:pPr>
      <w:r>
        <w:t>-</w:t>
      </w:r>
      <w:r>
        <w:tab/>
      </w:r>
      <w:r w:rsidRPr="00BE1496">
        <w:t>1.8:</w:t>
      </w:r>
      <w:r>
        <w:t xml:space="preserve">  </w:t>
      </w:r>
      <w:r w:rsidRPr="00BE1496">
        <w:t>Media routing for interconnection MC group calls</w:t>
      </w:r>
    </w:p>
    <w:p w:rsidR="0074795B" w:rsidRDefault="0074795B" w:rsidP="0074795B">
      <w:pPr>
        <w:pStyle w:val="B1"/>
      </w:pPr>
      <w:r>
        <w:t>-</w:t>
      </w:r>
      <w:r>
        <w:tab/>
        <w:t xml:space="preserve">1.10: </w:t>
      </w:r>
      <w:r w:rsidRPr="00C50A3A">
        <w:t>MC system network topology hiding</w:t>
      </w:r>
    </w:p>
    <w:p w:rsidR="0074795B" w:rsidRDefault="0074795B" w:rsidP="0074795B">
      <w:r>
        <w:t>The solution applies to MCPTT, but the principles of this solution should be applicable to MCVideo and MCData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38" type="#_x0000_t75" style="width:475.45pt;height:245.9pt" o:ole="">
            <v:imagedata r:id="rId34" o:title=""/>
          </v:shape>
          <o:OLEObject Type="Embed" ProgID="Visio.Drawing.11" ShapeID="_x0000_i1038" DrawAspect="Content" ObjectID="_1541409249" r:id="rId35"/>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The gateway server may provide gateway services to one or more MC services, i.e. MCPTT, MCVideo and MCData.</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74795B" w:rsidRDefault="0074795B" w:rsidP="0074795B">
      <w:pPr>
        <w:pStyle w:val="Heading3"/>
      </w:pPr>
      <w:bookmarkStart w:id="125" w:name="_Toc467667427"/>
      <w:r>
        <w:t>6.3.2</w:t>
      </w:r>
      <w:r>
        <w:tab/>
        <w:t>Impacts on existing nodes and functionality</w:t>
      </w:r>
      <w:bookmarkEnd w:id="125"/>
    </w:p>
    <w:p w:rsidR="0074795B" w:rsidRDefault="0074795B" w:rsidP="0074795B">
      <w:r>
        <w:t>Introduction of the gateway MCPTT server should prevent any change to the MCPTT server entity, or reference point MCPTT-3.</w:t>
      </w:r>
    </w:p>
    <w:p w:rsidR="0074795B" w:rsidRDefault="0074795B" w:rsidP="0074795B">
      <w:pPr>
        <w:pStyle w:val="Heading3"/>
      </w:pPr>
      <w:bookmarkStart w:id="126" w:name="_Toc467667428"/>
      <w:r>
        <w:t>6.3.3</w:t>
      </w:r>
      <w:r>
        <w:tab/>
        <w:t>Solution Evaluation</w:t>
      </w:r>
      <w:bookmarkEnd w:id="126"/>
    </w:p>
    <w:p w:rsidR="0074795B" w:rsidRDefault="0074795B" w:rsidP="0074795B">
      <w:pPr>
        <w:pStyle w:val="EditorsNote"/>
      </w:pPr>
      <w:r>
        <w:t>Editor's Note: Use this section for evaluation at solution level.</w:t>
      </w:r>
    </w:p>
    <w:p w:rsidR="00AA6FDA" w:rsidRDefault="00AA6FDA" w:rsidP="00AA6FDA">
      <w:pPr>
        <w:pStyle w:val="Heading2"/>
      </w:pPr>
      <w:bookmarkStart w:id="127" w:name="_Toc467667429"/>
      <w:r>
        <w:t>6.</w:t>
      </w:r>
      <w:r w:rsidR="00977B8B">
        <w:t>4</w:t>
      </w:r>
      <w:r>
        <w:tab/>
        <w:t>Solution</w:t>
      </w:r>
      <w:r w:rsidR="00977B8B">
        <w:t xml:space="preserve"> 4</w:t>
      </w:r>
      <w:r>
        <w:t>: User authorization and configuration for interconnection</w:t>
      </w:r>
      <w:bookmarkEnd w:id="127"/>
    </w:p>
    <w:p w:rsidR="00AA6FDA" w:rsidRDefault="00AA6FDA" w:rsidP="00AA6FDA">
      <w:pPr>
        <w:pStyle w:val="Heading3"/>
      </w:pPr>
      <w:bookmarkStart w:id="128" w:name="_Toc467667430"/>
      <w:r>
        <w:t>6.</w:t>
      </w:r>
      <w:r w:rsidR="00977B8B">
        <w:t>4</w:t>
      </w:r>
      <w:r>
        <w:t>.</w:t>
      </w:r>
      <w:r w:rsidR="00977B8B">
        <w:t>1</w:t>
      </w:r>
      <w:r>
        <w:tab/>
        <w:t>Description</w:t>
      </w:r>
      <w:bookmarkEnd w:id="128"/>
    </w:p>
    <w:p w:rsidR="00AA6FDA" w:rsidRDefault="00AA6FDA" w:rsidP="00AA6FDA">
      <w:r>
        <w:t>This solution applies to aspects of the following key issues:</w:t>
      </w:r>
    </w:p>
    <w:p w:rsidR="00AA6FDA" w:rsidRDefault="00AA6FDA" w:rsidP="00AA6FDA">
      <w:pPr>
        <w:pStyle w:val="B1"/>
      </w:pPr>
      <w:r>
        <w:t>-</w:t>
      </w:r>
      <w:r>
        <w:tab/>
        <w:t xml:space="preserve">1.1  </w:t>
      </w:r>
      <w:r w:rsidRPr="00B950ED">
        <w:t>MC system authorization to support interconnection calls</w:t>
      </w:r>
      <w:r>
        <w:t>.</w:t>
      </w:r>
    </w:p>
    <w:p w:rsidR="00AA6FDA" w:rsidRDefault="00AA6FDA" w:rsidP="00AA6FDA">
      <w:pPr>
        <w:pStyle w:val="B1"/>
      </w:pPr>
      <w:r>
        <w:t>-</w:t>
      </w:r>
      <w:r>
        <w:tab/>
        <w:t xml:space="preserve">1.3 </w:t>
      </w:r>
      <w:r w:rsidRPr="002A3B88">
        <w:t>Authorization for interconnection private calls</w:t>
      </w:r>
      <w:r>
        <w:t>.</w:t>
      </w:r>
    </w:p>
    <w:p w:rsidR="00AA6FDA" w:rsidRDefault="00AA6FDA" w:rsidP="00AA6FDA">
      <w:pPr>
        <w:pStyle w:val="B1"/>
      </w:pPr>
      <w:r>
        <w:t>-</w:t>
      </w:r>
      <w:r>
        <w:tab/>
        <w:t xml:space="preserve">1.4: </w:t>
      </w:r>
      <w:r w:rsidRPr="00F017F6">
        <w:t>Affiliation and authorization for interconnection MC service group calls</w:t>
      </w:r>
      <w:r>
        <w:t>.</w:t>
      </w:r>
    </w:p>
    <w:p w:rsidR="00AA6FDA" w:rsidRDefault="00AA6FDA" w:rsidP="00AA6FDA">
      <w:r>
        <w:t>A set of configuration information will be added to user configuration data (on-network) to provide a set of permissions for the different services available to an MC user for interconnection calls. The list will contain information on a per-partner MC system basis, to allow the service that is available for interconnection calls with one partner MC system to be different to that available for a different partner MC system.</w:t>
      </w:r>
    </w:p>
    <w:p w:rsidR="0016454F" w:rsidRDefault="00AA6FDA" w:rsidP="0016454F">
      <w:pPr>
        <w:pStyle w:val="EditorsNote"/>
      </w:pPr>
      <w:r>
        <w:t>Editor's note: the procedure for managing the configuration information is FFS. Group related information may need to include information provided by the partner system.</w:t>
      </w:r>
    </w:p>
    <w:p w:rsidR="00AA6FDA" w:rsidRDefault="00AA6FDA" w:rsidP="00AA6FDA">
      <w:r>
        <w:t>For each partner MC system with which the MC user is permitted some interconnection functionality, the configuration parameters should include:</w:t>
      </w:r>
    </w:p>
    <w:p w:rsidR="00AA6FDA" w:rsidRDefault="00AA6FDA" w:rsidP="00AA6FDA">
      <w:pPr>
        <w:pStyle w:val="B1"/>
      </w:pPr>
      <w:r>
        <w:t>-</w:t>
      </w:r>
      <w:r>
        <w:tab/>
        <w:t>Application identity of that MC system</w:t>
      </w:r>
    </w:p>
    <w:p w:rsidR="0016454F" w:rsidRDefault="00AA6FDA" w:rsidP="0016454F">
      <w:pPr>
        <w:pStyle w:val="NO"/>
      </w:pPr>
      <w:r>
        <w:t>NOTE</w:t>
      </w:r>
      <w:r w:rsidRPr="00EE11F0">
        <w:t>:</w:t>
      </w:r>
      <w:r w:rsidRPr="00EE11F0">
        <w:tab/>
        <w:t>The application identity of the MC system is the domain portion of the MC service IDs for whom the system is primary.</w:t>
      </w:r>
    </w:p>
    <w:p w:rsidR="00AA6FDA" w:rsidRDefault="00AA6FDA" w:rsidP="00AA6FDA">
      <w:pPr>
        <w:pStyle w:val="B1"/>
      </w:pPr>
      <w:r>
        <w:t>-</w:t>
      </w:r>
      <w:r>
        <w:tab/>
        <w:t>Addressing information for relevant entities that enable communication with that partner MC system, This may include addressing information for signalling plane and application plane as needed.</w:t>
      </w:r>
    </w:p>
    <w:p w:rsidR="0016454F" w:rsidRDefault="00AA6FDA" w:rsidP="0016454F">
      <w:pPr>
        <w:pStyle w:val="NO"/>
      </w:pPr>
      <w:r>
        <w:t>NOTE:</w:t>
      </w:r>
      <w:r>
        <w:tab/>
        <w:t>It is possible that no entities in another system are directly addressable in an interconnection scenario, and the addresses may refer to local entities by which users and groups in the partner MC system can be reached.</w:t>
      </w:r>
    </w:p>
    <w:p w:rsidR="00AA6FDA" w:rsidRDefault="00AA6FDA" w:rsidP="00AA6FDA">
      <w:pPr>
        <w:pStyle w:val="B1"/>
      </w:pPr>
      <w:r>
        <w:t>-</w:t>
      </w:r>
      <w:r>
        <w:tab/>
        <w:t>Whether MCPTT private calls are permitted with users in that partner MC system.</w:t>
      </w:r>
    </w:p>
    <w:p w:rsidR="00AA6FDA" w:rsidRDefault="00AA6FDA" w:rsidP="00AA6FDA">
      <w:pPr>
        <w:pStyle w:val="B2"/>
      </w:pPr>
      <w:r>
        <w:t>-</w:t>
      </w:r>
      <w:r>
        <w:tab/>
        <w:t>List of MC users in that partner MC system to whom private calls may be made.</w:t>
      </w:r>
    </w:p>
    <w:p w:rsidR="00AA6FDA" w:rsidRDefault="00AA6FDA" w:rsidP="00AA6FDA">
      <w:pPr>
        <w:pStyle w:val="B2"/>
      </w:pPr>
      <w:r>
        <w:t>-</w:t>
      </w:r>
      <w:r>
        <w:tab/>
        <w:t>List of MC users in that partner MC system from whom private calls may be received.</w:t>
      </w:r>
    </w:p>
    <w:p w:rsidR="00AA6FDA" w:rsidRDefault="00AA6FDA" w:rsidP="00AA6FDA">
      <w:pPr>
        <w:pStyle w:val="B2"/>
      </w:pPr>
      <w:r>
        <w:t>-</w:t>
      </w:r>
      <w:r>
        <w:tab/>
        <w:t>Indication whether private calls can be made to users of that partner MC system</w:t>
      </w:r>
      <w:r w:rsidRPr="004C6E95">
        <w:t xml:space="preserve"> who are</w:t>
      </w:r>
      <w:r>
        <w:t xml:space="preserve"> not included in the list.</w:t>
      </w:r>
    </w:p>
    <w:p w:rsidR="00AA6FDA" w:rsidRDefault="00AA6FDA" w:rsidP="00AA6FDA">
      <w:pPr>
        <w:pStyle w:val="B2"/>
      </w:pPr>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p>
    <w:p w:rsidR="00AA6FDA" w:rsidRDefault="00AA6FDA" w:rsidP="00AA6FDA">
      <w:pPr>
        <w:pStyle w:val="B1"/>
      </w:pPr>
      <w:r>
        <w:t>-</w:t>
      </w:r>
      <w:r>
        <w:tab/>
        <w:t>List of groups in that partner MC system of which the MC user is a member</w:t>
      </w:r>
    </w:p>
    <w:p w:rsidR="00AA6FDA" w:rsidRDefault="00AA6FDA" w:rsidP="00AA6FDA">
      <w:pPr>
        <w:pStyle w:val="B2"/>
      </w:pPr>
      <w:r>
        <w:lastRenderedPageBreak/>
        <w:t>-</w:t>
      </w:r>
      <w:r>
        <w:tab/>
        <w:t>Address information for the group management server from which the group profile may be obtained.</w:t>
      </w:r>
    </w:p>
    <w:p w:rsidR="00AA6FDA" w:rsidRDefault="00AA6FDA" w:rsidP="00AA6FDA">
      <w:pPr>
        <w:pStyle w:val="B2"/>
      </w:pPr>
      <w:r>
        <w:t>-</w:t>
      </w:r>
      <w:r>
        <w:tab/>
        <w:t>List of MC services for which the group applies (MCPTT, MCVideo, MCData).</w:t>
      </w:r>
    </w:p>
    <w:p w:rsidR="00AA6FDA" w:rsidRDefault="00AA6FDA" w:rsidP="00AA6FDA">
      <w:pPr>
        <w:pStyle w:val="B1"/>
      </w:pPr>
      <w:r>
        <w:t>-</w:t>
      </w:r>
      <w:r>
        <w:tab/>
        <w:t>Whether MCVideo calls are permitted with users in that partner MC system.</w:t>
      </w:r>
    </w:p>
    <w:p w:rsidR="00AA6FDA" w:rsidRDefault="00AA6FDA" w:rsidP="00AA6FDA">
      <w:pPr>
        <w:pStyle w:val="B2"/>
      </w:pPr>
      <w:r>
        <w:t>-</w:t>
      </w:r>
      <w:r>
        <w:tab/>
        <w:t xml:space="preserve">List of MC users in that partner MC system to whom </w:t>
      </w:r>
      <w:r w:rsidRPr="00A14139">
        <w:t xml:space="preserve">MCVideo </w:t>
      </w:r>
      <w:r>
        <w:t>calls may be made.</w:t>
      </w:r>
    </w:p>
    <w:p w:rsidR="00AA6FDA" w:rsidRDefault="00AA6FDA" w:rsidP="00AA6FDA">
      <w:pPr>
        <w:pStyle w:val="B2"/>
      </w:pPr>
      <w:r>
        <w:t>-</w:t>
      </w:r>
      <w:r>
        <w:tab/>
        <w:t xml:space="preserve">List of MC users in that partner MC system from whom </w:t>
      </w:r>
      <w:r w:rsidRPr="00A14139">
        <w:t xml:space="preserve">MCVideo </w:t>
      </w:r>
      <w:r>
        <w:t>calls may be received.</w:t>
      </w:r>
    </w:p>
    <w:p w:rsidR="00AA6FDA" w:rsidRDefault="00AA6FDA" w:rsidP="00AA6FDA">
      <w:pPr>
        <w:pStyle w:val="B2"/>
      </w:pPr>
      <w:r>
        <w:t>-</w:t>
      </w:r>
      <w:r>
        <w:tab/>
        <w:t xml:space="preserve">Indication whether </w:t>
      </w:r>
      <w:r w:rsidRPr="00A14139">
        <w:t xml:space="preserve">MCVideo </w:t>
      </w:r>
      <w:r>
        <w:t>calls can be made to users of that partner MC system who are not included in the list.</w:t>
      </w:r>
    </w:p>
    <w:p w:rsidR="00AA6FDA" w:rsidRDefault="00AA6FDA" w:rsidP="00AA6FDA">
      <w:pPr>
        <w:pStyle w:val="B2"/>
      </w:pPr>
      <w:r>
        <w:t>-</w:t>
      </w:r>
      <w:r>
        <w:tab/>
        <w:t xml:space="preserve">Indication whether </w:t>
      </w:r>
      <w:r w:rsidRPr="00A14139">
        <w:t xml:space="preserve">MCVideo </w:t>
      </w:r>
      <w:r>
        <w:t>calls can be received from users of that partner MC system who are not included in the list.</w:t>
      </w:r>
    </w:p>
    <w:p w:rsidR="00AA6FDA" w:rsidRDefault="00AA6FDA" w:rsidP="00AA6FDA">
      <w:pPr>
        <w:pStyle w:val="B1"/>
      </w:pPr>
      <w:r>
        <w:t>-</w:t>
      </w:r>
      <w:r>
        <w:tab/>
        <w:t>Whether MCData transactions are permitted with users in that partner MC system.</w:t>
      </w:r>
    </w:p>
    <w:p w:rsidR="00AA6FDA" w:rsidRDefault="00AA6FDA" w:rsidP="00AA6FDA">
      <w:pPr>
        <w:pStyle w:val="B2"/>
      </w:pPr>
      <w:r>
        <w:t>-</w:t>
      </w:r>
      <w:r>
        <w:tab/>
        <w:t xml:space="preserve">List of MC users in that partner MC system to whom </w:t>
      </w:r>
      <w:r w:rsidRPr="00A14139">
        <w:t xml:space="preserve">MCData </w:t>
      </w:r>
      <w:r>
        <w:t>transactions may be initiated.</w:t>
      </w:r>
    </w:p>
    <w:p w:rsidR="00AA6FDA" w:rsidRDefault="00AA6FDA" w:rsidP="00AA6FDA">
      <w:pPr>
        <w:pStyle w:val="B2"/>
      </w:pPr>
      <w:r>
        <w:t>-</w:t>
      </w:r>
      <w:r>
        <w:tab/>
        <w:t xml:space="preserve">List of MC users in that partner MC system from whom </w:t>
      </w:r>
      <w:r w:rsidRPr="00A14139">
        <w:t xml:space="preserve">MCData </w:t>
      </w:r>
      <w:r>
        <w:t>transactions may be initiated.</w:t>
      </w:r>
    </w:p>
    <w:p w:rsidR="00AA6FDA" w:rsidRDefault="00AA6FDA" w:rsidP="00AA6FDA">
      <w:pPr>
        <w:pStyle w:val="B2"/>
      </w:pPr>
      <w:r>
        <w:t>-</w:t>
      </w:r>
      <w:r>
        <w:tab/>
        <w:t xml:space="preserve">Indication whether </w:t>
      </w:r>
      <w:r w:rsidRPr="00A14139">
        <w:t xml:space="preserve">MCData </w:t>
      </w:r>
      <w:r>
        <w:t xml:space="preserve">transactions can be initiated to users of that partner MC system </w:t>
      </w:r>
      <w:r w:rsidRPr="004C6E95">
        <w:t xml:space="preserve">who are </w:t>
      </w:r>
      <w:r>
        <w:t>not included in the list.</w:t>
      </w:r>
    </w:p>
    <w:p w:rsidR="00AA6FDA" w:rsidRDefault="00AA6FDA" w:rsidP="00AA6FDA">
      <w:pPr>
        <w:pStyle w:val="B2"/>
      </w:pPr>
      <w:r>
        <w:t>-</w:t>
      </w:r>
      <w:r>
        <w:tab/>
        <w:t xml:space="preserve">Indication whether </w:t>
      </w:r>
      <w:r w:rsidRPr="00A14139">
        <w:t xml:space="preserve">MCData </w:t>
      </w:r>
      <w:r>
        <w:t>transactions can be initiated</w:t>
      </w:r>
      <w:r w:rsidRPr="00F017F6">
        <w:t xml:space="preserve"> </w:t>
      </w:r>
      <w:r>
        <w:t xml:space="preserve">from users of that partner MC system </w:t>
      </w:r>
      <w:r w:rsidRPr="004C6E95">
        <w:t xml:space="preserve">who are </w:t>
      </w:r>
      <w:r>
        <w:t>not included in the list.</w:t>
      </w:r>
    </w:p>
    <w:p w:rsidR="00AA6FDA" w:rsidRDefault="00AA6FDA" w:rsidP="00AA6FDA">
      <w:pPr>
        <w:pStyle w:val="Heading3"/>
      </w:pPr>
      <w:bookmarkStart w:id="129" w:name="_Toc467667431"/>
      <w:r>
        <w:t>6.</w:t>
      </w:r>
      <w:r w:rsidR="00977B8B">
        <w:t>4.2</w:t>
      </w:r>
      <w:r>
        <w:tab/>
        <w:t>Impacts on existing nodes and functionality</w:t>
      </w:r>
      <w:bookmarkEnd w:id="129"/>
    </w:p>
    <w:p w:rsidR="00AA6FDA" w:rsidRDefault="00AA6FDA" w:rsidP="00AA6FDA">
      <w:r>
        <w:t>User configuration data will need to be extended to incorporate the information listed in the previous subclause.</w:t>
      </w:r>
    </w:p>
    <w:p w:rsidR="00AA6FDA" w:rsidRDefault="00AA6FDA" w:rsidP="00AA6FDA">
      <w:pPr>
        <w:pStyle w:val="EditorsNote"/>
      </w:pPr>
      <w:r>
        <w:t>Editor's note: this may affect configuration servers within each of the three services, and/or the common functional architecture</w:t>
      </w:r>
    </w:p>
    <w:p w:rsidR="00AA6FDA" w:rsidRDefault="00AA6FDA" w:rsidP="00AA6FDA">
      <w:pPr>
        <w:pStyle w:val="Heading3"/>
      </w:pPr>
      <w:bookmarkStart w:id="130" w:name="_Toc467667432"/>
      <w:r>
        <w:t>6.</w:t>
      </w:r>
      <w:r w:rsidR="00977B8B">
        <w:t>4.3</w:t>
      </w:r>
      <w:r>
        <w:tab/>
        <w:t>Solution Evaluation</w:t>
      </w:r>
      <w:bookmarkEnd w:id="130"/>
    </w:p>
    <w:p w:rsidR="0016454F" w:rsidRDefault="00AA6FDA">
      <w:pPr>
        <w:pStyle w:val="EditorsNote"/>
      </w:pPr>
      <w:r>
        <w:t>Editor's Note: Use this section for evaluation at solution level.</w:t>
      </w:r>
    </w:p>
    <w:p w:rsidR="00AA6FDA" w:rsidRDefault="00AA6FDA" w:rsidP="00AA6FDA">
      <w:pPr>
        <w:pStyle w:val="Heading2"/>
      </w:pPr>
      <w:bookmarkStart w:id="131" w:name="_Toc458073723"/>
      <w:bookmarkStart w:id="132" w:name="_Toc467667433"/>
      <w:r>
        <w:t>6.</w:t>
      </w:r>
      <w:r w:rsidR="00977B8B">
        <w:t>5</w:t>
      </w:r>
      <w:r>
        <w:tab/>
        <w:t>Solution</w:t>
      </w:r>
      <w:r w:rsidR="00977B8B">
        <w:t xml:space="preserve"> 5</w:t>
      </w:r>
      <w:r>
        <w:t xml:space="preserve">: </w:t>
      </w:r>
      <w:bookmarkEnd w:id="131"/>
      <w:r>
        <w:t>Group configuration management for interconnection</w:t>
      </w:r>
      <w:bookmarkEnd w:id="132"/>
    </w:p>
    <w:p w:rsidR="00AA6FDA" w:rsidRDefault="00AA6FDA" w:rsidP="00AA6FDA">
      <w:pPr>
        <w:pStyle w:val="Heading3"/>
      </w:pPr>
      <w:bookmarkStart w:id="133" w:name="_Toc458073724"/>
      <w:bookmarkStart w:id="134" w:name="_Toc467667434"/>
      <w:r>
        <w:t>6.</w:t>
      </w:r>
      <w:r w:rsidR="00977B8B">
        <w:t>5.1</w:t>
      </w:r>
      <w:r>
        <w:tab/>
        <w:t>Description</w:t>
      </w:r>
      <w:bookmarkEnd w:id="133"/>
      <w:r>
        <w:t xml:space="preserve"> of solutions</w:t>
      </w:r>
      <w:bookmarkEnd w:id="134"/>
    </w:p>
    <w:p w:rsidR="00AA6FDA" w:rsidRDefault="00AA6FDA" w:rsidP="00AA6FDA">
      <w:r>
        <w:t>These solutions apply to aspects of the following key issues:</w:t>
      </w:r>
    </w:p>
    <w:p w:rsidR="00AA6FDA" w:rsidRDefault="00AA6FDA" w:rsidP="00AA6FDA">
      <w:pPr>
        <w:pStyle w:val="B1"/>
      </w:pPr>
      <w:r>
        <w:t>-</w:t>
      </w:r>
      <w:r>
        <w:tab/>
        <w:t xml:space="preserve">1.4: </w:t>
      </w:r>
      <w:r w:rsidRPr="00C50A3A">
        <w:t>Affiliation and authorization for interconnection MC service group calls</w:t>
      </w:r>
      <w:r>
        <w:t>.</w:t>
      </w:r>
    </w:p>
    <w:p w:rsidR="00AA6FDA" w:rsidRDefault="00AA6FDA" w:rsidP="00AA6FDA">
      <w:pPr>
        <w:pStyle w:val="B1"/>
      </w:pPr>
      <w:r>
        <w:t>-</w:t>
      </w:r>
      <w:r>
        <w:tab/>
        <w:t xml:space="preserve">1.5: </w:t>
      </w:r>
      <w:r w:rsidRPr="00C50A3A">
        <w:t>MC group configuration for group defined in partner MC system</w:t>
      </w:r>
    </w:p>
    <w:p w:rsidR="00AA6FDA" w:rsidRDefault="00AA6FDA" w:rsidP="00AA6FDA">
      <w:pPr>
        <w:pStyle w:val="B1"/>
      </w:pPr>
      <w:r>
        <w:t>-</w:t>
      </w:r>
      <w:r>
        <w:tab/>
        <w:t xml:space="preserve">1.10: </w:t>
      </w:r>
      <w:r w:rsidRPr="00C50A3A">
        <w:t>MC system network topology hiding</w:t>
      </w:r>
    </w:p>
    <w:p w:rsidR="00AA6FDA" w:rsidRDefault="00AA6FDA" w:rsidP="00AA6FDA">
      <w:r>
        <w:t>The principles of these solutions apply to MCPTT, MCVideo and MCData.</w:t>
      </w:r>
    </w:p>
    <w:p w:rsidR="00AA6FDA" w:rsidRDefault="00AA6FDA" w:rsidP="00AA6FDA">
      <w:r>
        <w:t>The solutions add gateway servers to the primary MC system of the MC service group, the primary MC system of the MC service users, or both. The purpose of the gateways is to hide system topology, to prevent direct access to servers from clients in different domains, and to simplify the routeing issues between domains.</w:t>
      </w:r>
    </w:p>
    <w:p w:rsidR="0016454F" w:rsidRDefault="00AA6FDA" w:rsidP="0016454F">
      <w:pPr>
        <w:pStyle w:val="Heading4"/>
      </w:pPr>
      <w:bookmarkStart w:id="135" w:name="_Toc467667435"/>
      <w:r>
        <w:t>6.</w:t>
      </w:r>
      <w:r w:rsidR="00977B8B">
        <w:t>5.1</w:t>
      </w:r>
      <w:r>
        <w:t>.1</w:t>
      </w:r>
      <w:r>
        <w:tab/>
        <w:t xml:space="preserve">Solution </w:t>
      </w:r>
      <w:r w:rsidR="00977B8B">
        <w:t>5</w:t>
      </w:r>
      <w:r>
        <w:t>.1: Gateway in primary MC system of MC service users</w:t>
      </w:r>
      <w:bookmarkEnd w:id="135"/>
    </w:p>
    <w:p w:rsidR="00AA6FDA" w:rsidRDefault="00AA6FDA" w:rsidP="00AA6FDA">
      <w:r>
        <w:t>Figure 6.</w:t>
      </w:r>
      <w:r w:rsidR="00977B8B">
        <w:t>5.1</w:t>
      </w:r>
      <w:r>
        <w:t>.1-1 shows the use of a gateway in the primary MC system of the MC service users.</w:t>
      </w:r>
    </w:p>
    <w:p w:rsidR="0016454F" w:rsidRDefault="00AA6FDA" w:rsidP="0016454F">
      <w:pPr>
        <w:pStyle w:val="TH"/>
      </w:pPr>
      <w:r>
        <w:object w:dxaOrig="8875" w:dyaOrig="3295">
          <v:shape id="_x0000_i1039" type="#_x0000_t75" style="width:444.25pt;height:165.05pt" o:ole="">
            <v:imagedata r:id="rId36" o:title=""/>
          </v:shape>
          <o:OLEObject Type="Embed" ProgID="Visio.Drawing.11" ShapeID="_x0000_i1039" DrawAspect="Content" ObjectID="_1541409250" r:id="rId37"/>
        </w:object>
      </w:r>
    </w:p>
    <w:p w:rsidR="00AA6FDA" w:rsidRDefault="00AA6FDA" w:rsidP="00AA6FDA">
      <w:pPr>
        <w:pStyle w:val="TF"/>
      </w:pPr>
      <w:r>
        <w:t>Figure 6.</w:t>
      </w:r>
      <w:r w:rsidR="00977B8B">
        <w:t>5.1</w:t>
      </w:r>
      <w:r>
        <w:t>.1-1: Gateway in primary MC system of MC service users</w:t>
      </w:r>
    </w:p>
    <w:p w:rsidR="00AA6FDA" w:rsidRDefault="00AA6FDA" w:rsidP="00AA6FDA">
      <w:r>
        <w:t>The gateway in the primary MC system of the MC users allows this primary system to present a single point of access to the primary MC system of the group, and to hide lower layer addressing information related to the MC service UEs. The gateway can retrieve the group configuration data on behalf of the MC service clients, and can apply local configuration rules according to a template which is configured in the primary MC system of the MC users.</w:t>
      </w:r>
    </w:p>
    <w:p w:rsidR="00AA6FDA" w:rsidRDefault="00AA6FDA" w:rsidP="00AA6FDA">
      <w:r>
        <w:t>The user configuration data may indicate an address for the gateway server to the MC service clients as the source for group configuration data instead of the addresses of the group management servers themselves. The group management clients in the MC service UEs use reference point CSC-2 to request and retrieve group configuration data; reference point CSCM-x is used by the gateway server to retrieve group configuration data from the group management server in the primary MC system of the group.</w:t>
      </w:r>
    </w:p>
    <w:p w:rsidR="00AA6FDA" w:rsidRDefault="00AA6FDA" w:rsidP="00AA6FDA">
      <w:r>
        <w:t>The local configuration template may modify the configuration data provided by the primary MC system of the MC service group in ways such as:</w:t>
      </w:r>
    </w:p>
    <w:p w:rsidR="00AA6FDA" w:rsidRDefault="00AA6FDA" w:rsidP="00AA6FDA">
      <w:pPr>
        <w:pStyle w:val="B1"/>
      </w:pPr>
      <w:r>
        <w:t>-</w:t>
      </w:r>
      <w:r>
        <w:tab/>
        <w:t>Location information concerning areas within which the group is permitted to operate, or within which acknowledgements from group members are required will be according to local requirements.</w:t>
      </w:r>
    </w:p>
    <w:p w:rsidR="00AA6FDA" w:rsidRDefault="00AA6FDA" w:rsidP="00AA6FDA">
      <w:pPr>
        <w:pStyle w:val="B1"/>
      </w:pPr>
      <w:r>
        <w:t>-</w:t>
      </w:r>
      <w:r>
        <w:tab/>
        <w:t>The priority of the group and the level within group hierarchy for broadcast groups will be according to local policies, to be consistent with locally defined groups within that system.</w:t>
      </w:r>
    </w:p>
    <w:p w:rsidR="00AA6FDA" w:rsidRDefault="00AA6FDA" w:rsidP="00AA6FDA">
      <w:pPr>
        <w:pStyle w:val="B1"/>
      </w:pPr>
      <w:r>
        <w:t>-</w:t>
      </w:r>
      <w:r>
        <w:tab/>
        <w:t>Permission for specific call types such as emergency call, emergency alert, and imminent peril call may be changed according to local policy.</w:t>
      </w:r>
    </w:p>
    <w:p w:rsidR="00AA6FDA" w:rsidRDefault="00AA6FDA" w:rsidP="00AA6FDA">
      <w:r>
        <w:t>The locally modified group configuration data may be utilised by a local MC service server in providing communications within the MC service group. The part of the configuration data relevant to the MC service client will be downloaded to the MC service client.</w:t>
      </w:r>
    </w:p>
    <w:p w:rsidR="00AA6FDA" w:rsidRDefault="00AA6FDA" w:rsidP="00AA6FDA">
      <w:r>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136" w:name="_Toc467667436"/>
      <w:r>
        <w:t>6.</w:t>
      </w:r>
      <w:r w:rsidR="00977B8B">
        <w:t>5.1</w:t>
      </w:r>
      <w:r>
        <w:t>.2</w:t>
      </w:r>
      <w:r>
        <w:tab/>
        <w:t>Solution</w:t>
      </w:r>
      <w:r w:rsidR="00977B8B">
        <w:t xml:space="preserve"> 5</w:t>
      </w:r>
      <w:r>
        <w:t>.2: Gateway in primary MC system of MC service groups</w:t>
      </w:r>
      <w:bookmarkEnd w:id="136"/>
    </w:p>
    <w:p w:rsidR="00AA6FDA" w:rsidRDefault="00AA6FDA" w:rsidP="00AA6FDA">
      <w:r>
        <w:t>Figure 6.</w:t>
      </w:r>
      <w:r w:rsidR="00977B8B">
        <w:t>5.1</w:t>
      </w:r>
      <w:r>
        <w:t>.2-1 shows the use of a gateway in the primary MC system of the MC service groups, and where there is no gateway server in the primary MC system of the MC service users (which is the partner MC system of the MC service group).</w:t>
      </w:r>
    </w:p>
    <w:p w:rsidR="00AA6FDA" w:rsidRDefault="00AA6FDA" w:rsidP="00AA6FDA">
      <w:pPr>
        <w:pStyle w:val="TH"/>
      </w:pPr>
      <w:r>
        <w:object w:dxaOrig="8875" w:dyaOrig="3295">
          <v:shape id="_x0000_i1040" type="#_x0000_t75" style="width:444.25pt;height:165.05pt" o:ole="">
            <v:imagedata r:id="rId38" o:title=""/>
          </v:shape>
          <o:OLEObject Type="Embed" ProgID="Visio.Drawing.11" ShapeID="_x0000_i1040" DrawAspect="Content" ObjectID="_1541409251" r:id="rId39"/>
        </w:object>
      </w:r>
    </w:p>
    <w:p w:rsidR="00AA6FDA" w:rsidRDefault="00AA6FDA" w:rsidP="00AA6FDA">
      <w:pPr>
        <w:pStyle w:val="TF"/>
      </w:pPr>
      <w:r>
        <w:t>Figure 6.</w:t>
      </w:r>
      <w:r w:rsidR="00977B8B">
        <w:t>5.1</w:t>
      </w:r>
      <w:r>
        <w:t>.2-1: Gateway in primary MC system of MC service groups</w:t>
      </w:r>
    </w:p>
    <w:p w:rsidR="00AA6FDA" w:rsidRDefault="00AA6FDA" w:rsidP="00AA6FDA">
      <w:r>
        <w:t>The gateway in the primary MC system of the MC service group allows this primary system of the MC group to present a single point of access for group configuration, and to hide 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 It also shields the group management servers from the PDN used by the MC service clients.</w:t>
      </w:r>
    </w:p>
    <w:p w:rsidR="00AA6FDA" w:rsidRDefault="00AA6FDA" w:rsidP="00AA6FDA">
      <w:r w:rsidRPr="00CD538D">
        <w:t xml:space="preserve">The user configuration data </w:t>
      </w:r>
      <w:r>
        <w:t xml:space="preserve">provided to the MC service clients in the partner MC system of the group </w:t>
      </w:r>
      <w:r w:rsidRPr="00CD538D">
        <w:t>may indicate an address for the gateway server to the MC service clients as the source for group configuration data</w:t>
      </w:r>
      <w:r>
        <w:t>,</w:t>
      </w:r>
      <w:r w:rsidRPr="00CD538D">
        <w:t xml:space="preserve"> instead of the </w:t>
      </w:r>
      <w:r>
        <w:t xml:space="preserve">addresses of the </w:t>
      </w:r>
      <w:r w:rsidRPr="00CD538D">
        <w:t xml:space="preserve">group management servers themselves. The group management clients in the MC service UEs use reference point CSC-2 to request and retrieve group configuration data; </w:t>
      </w:r>
      <w:r>
        <w:t>reference point</w:t>
      </w:r>
      <w:r w:rsidRPr="00CD538D">
        <w:t xml:space="preserve"> CSCM-x is used by the gateway server to retrieve group configuration data from the group management server</w:t>
      </w:r>
      <w:r>
        <w:t>s</w:t>
      </w:r>
      <w:r w:rsidRPr="00CD538D">
        <w:t>.</w:t>
      </w:r>
    </w:p>
    <w:p w:rsidR="00AA6FDA" w:rsidRDefault="00AA6FDA" w:rsidP="00AA6FDA">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137" w:name="_Toc467667437"/>
      <w:r>
        <w:t>6.</w:t>
      </w:r>
      <w:r w:rsidR="00977B8B">
        <w:t>5.1.3</w:t>
      </w:r>
      <w:r>
        <w:tab/>
        <w:t>Solution</w:t>
      </w:r>
      <w:r w:rsidR="00977B8B">
        <w:t xml:space="preserve"> 5</w:t>
      </w:r>
      <w:r>
        <w:t>.3: Gateways in primary MC system of MC service groups and primary MC system of MC service users</w:t>
      </w:r>
      <w:bookmarkEnd w:id="137"/>
    </w:p>
    <w:p w:rsidR="00AA6FDA" w:rsidRDefault="00AA6FDA" w:rsidP="00AA6FDA">
      <w:r>
        <w:t>Figure 6.</w:t>
      </w:r>
      <w:r w:rsidR="00977B8B">
        <w:t>5.1</w:t>
      </w:r>
      <w:r>
        <w:t>.3-1 shows the use of gateways in both the primary MC system of the MC service users and the primary MC system of the MC service groups. The gateways operate as described in solutions x.1 and x.2.</w:t>
      </w:r>
    </w:p>
    <w:p w:rsidR="0016454F" w:rsidRDefault="00AA6FDA" w:rsidP="0016454F">
      <w:pPr>
        <w:pStyle w:val="TH"/>
      </w:pPr>
      <w:r>
        <w:object w:dxaOrig="11125" w:dyaOrig="3295">
          <v:shape id="_x0000_i1041" type="#_x0000_t75" style="width:478.2pt;height:141.95pt" o:ole="">
            <v:imagedata r:id="rId40" o:title=""/>
          </v:shape>
          <o:OLEObject Type="Embed" ProgID="Visio.Drawing.11" ShapeID="_x0000_i1041" DrawAspect="Content" ObjectID="_1541409252" r:id="rId41"/>
        </w:object>
      </w:r>
    </w:p>
    <w:p w:rsidR="00AA6FDA" w:rsidRDefault="00AA6FDA" w:rsidP="00AA6FDA">
      <w:pPr>
        <w:pStyle w:val="TF"/>
      </w:pPr>
      <w:r>
        <w:t>Figure 6.</w:t>
      </w:r>
      <w:r w:rsidR="00977B8B">
        <w:t>5.1</w:t>
      </w:r>
      <w:r>
        <w:t>.3-1: Gateways in primary MC systems of MC service users and MC service groups</w:t>
      </w:r>
    </w:p>
    <w:p w:rsidR="00AA6FDA" w:rsidRDefault="00AA6FDA" w:rsidP="00AA6FDA">
      <w:r>
        <w:t>In this solution, the topology of the primary MC system of the MC service groups is hidden by the gateway server in this system. The gateway server allows the primary MC system of the MC service groups to present a single interface point to its partner system. The gateway server in the primary MC system of the MC service users allows that MC system to apply local configuration, if needed, to the group configuration data received from the primary MC system of the group. This gateway server in the primary MC system of the MC users also shields the MC users and the PDN of the MC users from the primary MC system of the group.</w:t>
      </w:r>
    </w:p>
    <w:p w:rsidR="00AA6FDA" w:rsidRDefault="00AA6FDA" w:rsidP="00AA6FDA">
      <w:r>
        <w:lastRenderedPageBreak/>
        <w:t>A reference point CSCM-y acts as the interface between gateway servers. This may be identical to reference point CSCM-x between gateway server and group management server.</w:t>
      </w:r>
    </w:p>
    <w:p w:rsidR="00AA6FDA" w:rsidRDefault="00AA6FDA" w:rsidP="00AA6FDA">
      <w:pPr>
        <w:pStyle w:val="Heading3"/>
      </w:pPr>
      <w:bookmarkStart w:id="138" w:name="_Toc458073725"/>
      <w:bookmarkStart w:id="139" w:name="_Toc467667438"/>
      <w:r>
        <w:t>6.</w:t>
      </w:r>
      <w:r w:rsidR="00977B8B">
        <w:t>5.2</w:t>
      </w:r>
      <w:r>
        <w:tab/>
        <w:t>Impacts on existing nodes and functionality</w:t>
      </w:r>
      <w:bookmarkEnd w:id="138"/>
      <w:bookmarkEnd w:id="139"/>
    </w:p>
    <w:p w:rsidR="00AA6FDA" w:rsidRDefault="00AA6FDA" w:rsidP="00AA6FDA">
      <w:r>
        <w:t>Group configuration data contained in the group management server which holds the data relating to a particular group may need to also contain a filtered version of the data which can be provided to a partner MC system.</w:t>
      </w:r>
    </w:p>
    <w:p w:rsidR="00AA6FDA" w:rsidRDefault="00AA6FDA" w:rsidP="00AA6FDA">
      <w:r>
        <w:t>The group management server will need to new reference point CSCM-x to communicate with the gateway server.</w:t>
      </w:r>
    </w:p>
    <w:p w:rsidR="00AA6FDA" w:rsidRDefault="00AA6FDA" w:rsidP="00AA6FDA">
      <w:pPr>
        <w:pStyle w:val="Heading3"/>
      </w:pPr>
      <w:bookmarkStart w:id="140" w:name="_Toc458073726"/>
      <w:bookmarkStart w:id="141" w:name="_Toc467667439"/>
      <w:r>
        <w:t>6.</w:t>
      </w:r>
      <w:r w:rsidR="00977B8B">
        <w:t>5.</w:t>
      </w:r>
      <w:r w:rsidR="00204B3F">
        <w:t>3</w:t>
      </w:r>
      <w:r>
        <w:tab/>
        <w:t>Solution Evaluation</w:t>
      </w:r>
      <w:bookmarkEnd w:id="140"/>
      <w:bookmarkEnd w:id="141"/>
    </w:p>
    <w:p w:rsidR="00AA6FDA" w:rsidRDefault="00AA6FDA" w:rsidP="0074795B">
      <w:pPr>
        <w:pStyle w:val="EditorsNote"/>
      </w:pPr>
      <w:r>
        <w:t>Editor's Note: Use this section for evaluation at solution level.</w:t>
      </w:r>
    </w:p>
    <w:p w:rsidR="00FE65A1" w:rsidRDefault="00FE65A1" w:rsidP="00FE65A1">
      <w:pPr>
        <w:pStyle w:val="Heading1"/>
      </w:pPr>
      <w:bookmarkStart w:id="142" w:name="_Toc448480874"/>
      <w:bookmarkStart w:id="143" w:name="_Toc467667440"/>
      <w:r>
        <w:t>7</w:t>
      </w:r>
      <w:r>
        <w:tab/>
        <w:t>Overall Evaluation</w:t>
      </w:r>
      <w:bookmarkEnd w:id="142"/>
      <w:bookmarkEnd w:id="143"/>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144" w:name="_Toc448480875"/>
      <w:bookmarkStart w:id="145" w:name="_Toc467667441"/>
      <w:r>
        <w:t>8</w:t>
      </w:r>
      <w:r>
        <w:tab/>
        <w:t>Conclusions</w:t>
      </w:r>
      <w:bookmarkEnd w:id="144"/>
      <w:bookmarkEnd w:id="145"/>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146" w:name="_Toc448480876"/>
      <w:bookmarkStart w:id="147" w:name="_Toc458073729"/>
      <w:bookmarkStart w:id="148" w:name="historyclause"/>
      <w:bookmarkStart w:id="149" w:name="_Toc467667442"/>
      <w:r w:rsidR="00E8629F" w:rsidRPr="00235394">
        <w:lastRenderedPageBreak/>
        <w:t>Annex &lt;X&gt;:</w:t>
      </w:r>
      <w:r w:rsidR="00E8629F" w:rsidRPr="00235394">
        <w:br/>
        <w:t>Change history</w:t>
      </w:r>
      <w:bookmarkEnd w:id="146"/>
      <w:bookmarkEnd w:id="147"/>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148"/>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Update following SA6 #11, incorporating pCRs:</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Update following SA6#12 incorporating the following pCRs:</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Update following SA6 #13 incorporating the following pCRs:</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r w:rsidR="00270F11" w:rsidTr="00151D7D">
        <w:tc>
          <w:tcPr>
            <w:tcW w:w="800" w:type="dxa"/>
            <w:shd w:val="solid" w:color="FFFFFF" w:fill="auto"/>
          </w:tcPr>
          <w:p w:rsidR="00270F11" w:rsidRDefault="00270F11" w:rsidP="00151D7D">
            <w:pPr>
              <w:pStyle w:val="TAL"/>
            </w:pPr>
            <w:r>
              <w:t>2016-11</w:t>
            </w:r>
          </w:p>
        </w:tc>
        <w:tc>
          <w:tcPr>
            <w:tcW w:w="800" w:type="dxa"/>
            <w:shd w:val="solid" w:color="FFFFFF" w:fill="auto"/>
          </w:tcPr>
          <w:p w:rsidR="00270F11" w:rsidRPr="00235394" w:rsidRDefault="00270F11" w:rsidP="00151D7D">
            <w:pPr>
              <w:pStyle w:val="TAL"/>
            </w:pPr>
          </w:p>
        </w:tc>
        <w:tc>
          <w:tcPr>
            <w:tcW w:w="901" w:type="dxa"/>
            <w:shd w:val="solid" w:color="FFFFFF" w:fill="auto"/>
          </w:tcPr>
          <w:p w:rsidR="00270F11" w:rsidRPr="00235394" w:rsidRDefault="00270F11" w:rsidP="00151D7D">
            <w:pPr>
              <w:pStyle w:val="TAL"/>
            </w:pPr>
          </w:p>
        </w:tc>
        <w:tc>
          <w:tcPr>
            <w:tcW w:w="426" w:type="dxa"/>
            <w:shd w:val="solid" w:color="FFFFFF" w:fill="auto"/>
          </w:tcPr>
          <w:p w:rsidR="00270F11" w:rsidRPr="00235394" w:rsidRDefault="00270F11" w:rsidP="00151D7D">
            <w:pPr>
              <w:pStyle w:val="TAL"/>
            </w:pPr>
          </w:p>
        </w:tc>
        <w:tc>
          <w:tcPr>
            <w:tcW w:w="428" w:type="dxa"/>
            <w:shd w:val="solid" w:color="FFFFFF" w:fill="auto"/>
          </w:tcPr>
          <w:p w:rsidR="00270F11" w:rsidRPr="00235394" w:rsidRDefault="00270F11" w:rsidP="00151D7D">
            <w:pPr>
              <w:pStyle w:val="TAL"/>
            </w:pPr>
          </w:p>
        </w:tc>
        <w:tc>
          <w:tcPr>
            <w:tcW w:w="4867" w:type="dxa"/>
            <w:shd w:val="solid" w:color="FFFFFF" w:fill="auto"/>
          </w:tcPr>
          <w:p w:rsidR="00270F11" w:rsidRDefault="00270F11" w:rsidP="004146D9">
            <w:pPr>
              <w:pStyle w:val="TAL"/>
            </w:pPr>
            <w:r>
              <w:t>Update following SA6 #14 incorporating the following pCRs:</w:t>
            </w:r>
          </w:p>
          <w:p w:rsidR="00270F11" w:rsidRDefault="00270F11" w:rsidP="004146D9">
            <w:pPr>
              <w:pStyle w:val="TAL"/>
            </w:pPr>
            <w:r>
              <w:t>S6</w:t>
            </w:r>
            <w:r>
              <w:noBreakHyphen/>
              <w:t>161377; S6</w:t>
            </w:r>
            <w:r>
              <w:noBreakHyphen/>
              <w:t>161379; S6</w:t>
            </w:r>
            <w:r>
              <w:noBreakHyphen/>
              <w:t>161631</w:t>
            </w:r>
          </w:p>
        </w:tc>
        <w:tc>
          <w:tcPr>
            <w:tcW w:w="567" w:type="dxa"/>
            <w:shd w:val="solid" w:color="FFFFFF" w:fill="auto"/>
          </w:tcPr>
          <w:p w:rsidR="00270F11" w:rsidRDefault="00270F11" w:rsidP="00151D7D">
            <w:pPr>
              <w:pStyle w:val="TAL"/>
            </w:pPr>
            <w:r>
              <w:t>0.3.0</w:t>
            </w:r>
          </w:p>
        </w:tc>
        <w:tc>
          <w:tcPr>
            <w:tcW w:w="567" w:type="dxa"/>
            <w:shd w:val="solid" w:color="FFFFFF" w:fill="auto"/>
          </w:tcPr>
          <w:p w:rsidR="00270F11" w:rsidRDefault="00270F11" w:rsidP="00151D7D">
            <w:pPr>
              <w:pStyle w:val="TAL"/>
            </w:pPr>
            <w:r>
              <w:t>0.4.0</w:t>
            </w:r>
          </w:p>
        </w:tc>
      </w:tr>
    </w:tbl>
    <w:p w:rsidR="00E8629F" w:rsidRPr="00235394" w:rsidRDefault="00E8629F"/>
    <w:p w:rsidR="00E8629F" w:rsidRPr="00235394" w:rsidRDefault="00E8629F"/>
    <w:sectPr w:rsidR="00E8629F" w:rsidRPr="00235394" w:rsidSect="00D802F4">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52B" w:rsidRDefault="008D452B">
      <w:r>
        <w:separator/>
      </w:r>
    </w:p>
  </w:endnote>
  <w:endnote w:type="continuationSeparator" w:id="0">
    <w:p w:rsidR="008D452B" w:rsidRDefault="008D45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205EF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52B" w:rsidRDefault="008D452B">
      <w:r>
        <w:separator/>
      </w:r>
    </w:p>
  </w:footnote>
  <w:footnote w:type="continuationSeparator" w:id="0">
    <w:p w:rsidR="008D452B" w:rsidRDefault="008D45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1866C3">
    <w:pPr>
      <w:pStyle w:val="Header"/>
      <w:framePr w:wrap="auto" w:vAnchor="text" w:hAnchor="margin" w:xAlign="right" w:y="1"/>
      <w:widowControl/>
    </w:pPr>
    <w:fldSimple w:instr=" STYLEREF ZA ">
      <w:r w:rsidR="00F274A7">
        <w:t>3GPP TR 23.781 V0.4.0 (2016-11)</w:t>
      </w:r>
    </w:fldSimple>
  </w:p>
  <w:p w:rsidR="00205EFE" w:rsidRDefault="001866C3">
    <w:pPr>
      <w:pStyle w:val="Header"/>
      <w:framePr w:wrap="auto" w:vAnchor="text" w:hAnchor="margin" w:xAlign="center" w:y="1"/>
      <w:widowControl/>
    </w:pPr>
    <w:fldSimple w:instr=" PAGE ">
      <w:r w:rsidR="00F274A7">
        <w:t>5</w:t>
      </w:r>
    </w:fldSimple>
  </w:p>
  <w:p w:rsidR="00205EFE" w:rsidRDefault="001866C3">
    <w:pPr>
      <w:pStyle w:val="Header"/>
      <w:framePr w:wrap="auto" w:vAnchor="text" w:hAnchor="margin" w:y="1"/>
      <w:widowControl/>
    </w:pPr>
    <w:fldSimple w:instr=" STYLEREF ZGSM ">
      <w:r w:rsidR="00F274A7">
        <w:t>Release 14</w:t>
      </w:r>
    </w:fldSimple>
  </w:p>
  <w:p w:rsidR="00205EFE" w:rsidRDefault="00205E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3A1422"/>
    <w:lvl w:ilvl="0">
      <w:start w:val="1"/>
      <w:numFmt w:val="decimal"/>
      <w:lvlText w:val="%1."/>
      <w:lvlJc w:val="left"/>
      <w:pPr>
        <w:tabs>
          <w:tab w:val="num" w:pos="1492"/>
        </w:tabs>
        <w:ind w:left="1492" w:hanging="360"/>
      </w:pPr>
    </w:lvl>
  </w:abstractNum>
  <w:abstractNum w:abstractNumId="1">
    <w:nsid w:val="FFFFFF7D"/>
    <w:multiLevelType w:val="singleLevel"/>
    <w:tmpl w:val="B4BAC35E"/>
    <w:lvl w:ilvl="0">
      <w:start w:val="1"/>
      <w:numFmt w:val="decimal"/>
      <w:lvlText w:val="%1."/>
      <w:lvlJc w:val="left"/>
      <w:pPr>
        <w:tabs>
          <w:tab w:val="num" w:pos="1209"/>
        </w:tabs>
        <w:ind w:left="1209" w:hanging="360"/>
      </w:pPr>
    </w:lvl>
  </w:abstractNum>
  <w:abstractNum w:abstractNumId="2">
    <w:nsid w:val="FFFFFF7E"/>
    <w:multiLevelType w:val="singleLevel"/>
    <w:tmpl w:val="E68E8A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830E9"/>
    <w:rsid w:val="000917E7"/>
    <w:rsid w:val="00093E7E"/>
    <w:rsid w:val="000951A6"/>
    <w:rsid w:val="000A445D"/>
    <w:rsid w:val="000B2E8A"/>
    <w:rsid w:val="000D3357"/>
    <w:rsid w:val="000D6CFC"/>
    <w:rsid w:val="000E4FBA"/>
    <w:rsid w:val="000E5A5D"/>
    <w:rsid w:val="000E7EF5"/>
    <w:rsid w:val="000F4DA5"/>
    <w:rsid w:val="000F5591"/>
    <w:rsid w:val="00100DA2"/>
    <w:rsid w:val="0010570B"/>
    <w:rsid w:val="001453F2"/>
    <w:rsid w:val="00145BA9"/>
    <w:rsid w:val="00151D7D"/>
    <w:rsid w:val="00153528"/>
    <w:rsid w:val="0016454F"/>
    <w:rsid w:val="00185E3F"/>
    <w:rsid w:val="001866C3"/>
    <w:rsid w:val="00191EC0"/>
    <w:rsid w:val="001925A1"/>
    <w:rsid w:val="001A069A"/>
    <w:rsid w:val="001A08AA"/>
    <w:rsid w:val="001A15FD"/>
    <w:rsid w:val="001A21E5"/>
    <w:rsid w:val="001A3120"/>
    <w:rsid w:val="001B2951"/>
    <w:rsid w:val="001C3D33"/>
    <w:rsid w:val="001D1351"/>
    <w:rsid w:val="00204B3F"/>
    <w:rsid w:val="00205EFE"/>
    <w:rsid w:val="00212373"/>
    <w:rsid w:val="002132CA"/>
    <w:rsid w:val="002138EA"/>
    <w:rsid w:val="00214FBD"/>
    <w:rsid w:val="00222897"/>
    <w:rsid w:val="00223434"/>
    <w:rsid w:val="00223A4C"/>
    <w:rsid w:val="00227854"/>
    <w:rsid w:val="00235394"/>
    <w:rsid w:val="00257367"/>
    <w:rsid w:val="00257B84"/>
    <w:rsid w:val="00257F21"/>
    <w:rsid w:val="0026179F"/>
    <w:rsid w:val="00270F11"/>
    <w:rsid w:val="00274E1A"/>
    <w:rsid w:val="00282213"/>
    <w:rsid w:val="00284703"/>
    <w:rsid w:val="00294E48"/>
    <w:rsid w:val="002C093F"/>
    <w:rsid w:val="002E6736"/>
    <w:rsid w:val="002F4093"/>
    <w:rsid w:val="003025CF"/>
    <w:rsid w:val="00332161"/>
    <w:rsid w:val="00342D04"/>
    <w:rsid w:val="00357F48"/>
    <w:rsid w:val="00367724"/>
    <w:rsid w:val="00367E96"/>
    <w:rsid w:val="00373593"/>
    <w:rsid w:val="0038148E"/>
    <w:rsid w:val="00381E7E"/>
    <w:rsid w:val="003B0BFB"/>
    <w:rsid w:val="003E7668"/>
    <w:rsid w:val="003F420C"/>
    <w:rsid w:val="00400F66"/>
    <w:rsid w:val="004146D9"/>
    <w:rsid w:val="00431587"/>
    <w:rsid w:val="00433CF0"/>
    <w:rsid w:val="00444225"/>
    <w:rsid w:val="004474E3"/>
    <w:rsid w:val="00456087"/>
    <w:rsid w:val="00460EF2"/>
    <w:rsid w:val="00466809"/>
    <w:rsid w:val="004831AF"/>
    <w:rsid w:val="00483A9B"/>
    <w:rsid w:val="00496B92"/>
    <w:rsid w:val="004A17C7"/>
    <w:rsid w:val="004A4115"/>
    <w:rsid w:val="004A54D8"/>
    <w:rsid w:val="004B0A0E"/>
    <w:rsid w:val="004B0ED5"/>
    <w:rsid w:val="004B47BB"/>
    <w:rsid w:val="004F7A3D"/>
    <w:rsid w:val="00505BFA"/>
    <w:rsid w:val="00512EB6"/>
    <w:rsid w:val="00515AE6"/>
    <w:rsid w:val="0052386D"/>
    <w:rsid w:val="005517CF"/>
    <w:rsid w:val="005842B5"/>
    <w:rsid w:val="005A030D"/>
    <w:rsid w:val="005D0EAF"/>
    <w:rsid w:val="005E1F66"/>
    <w:rsid w:val="00615F03"/>
    <w:rsid w:val="00636C18"/>
    <w:rsid w:val="00641C36"/>
    <w:rsid w:val="006604BE"/>
    <w:rsid w:val="006709EC"/>
    <w:rsid w:val="006736DC"/>
    <w:rsid w:val="006754FE"/>
    <w:rsid w:val="00686A98"/>
    <w:rsid w:val="00696569"/>
    <w:rsid w:val="006A2E49"/>
    <w:rsid w:val="006A6FFB"/>
    <w:rsid w:val="006C3659"/>
    <w:rsid w:val="006C5689"/>
    <w:rsid w:val="006E175C"/>
    <w:rsid w:val="006E25CE"/>
    <w:rsid w:val="006F7184"/>
    <w:rsid w:val="0070646B"/>
    <w:rsid w:val="0072262A"/>
    <w:rsid w:val="00730EF5"/>
    <w:rsid w:val="00736DA5"/>
    <w:rsid w:val="007451D3"/>
    <w:rsid w:val="0074795B"/>
    <w:rsid w:val="0076501C"/>
    <w:rsid w:val="00774EC0"/>
    <w:rsid w:val="007C3613"/>
    <w:rsid w:val="007D5BF1"/>
    <w:rsid w:val="007D6D50"/>
    <w:rsid w:val="007E26CD"/>
    <w:rsid w:val="007F0E1E"/>
    <w:rsid w:val="007F62EA"/>
    <w:rsid w:val="00824048"/>
    <w:rsid w:val="00841CCD"/>
    <w:rsid w:val="00864265"/>
    <w:rsid w:val="0087067E"/>
    <w:rsid w:val="008728E8"/>
    <w:rsid w:val="008779E2"/>
    <w:rsid w:val="0088615B"/>
    <w:rsid w:val="008B67E5"/>
    <w:rsid w:val="008C60E9"/>
    <w:rsid w:val="008C7B20"/>
    <w:rsid w:val="008D452B"/>
    <w:rsid w:val="008D5D96"/>
    <w:rsid w:val="008E791B"/>
    <w:rsid w:val="00905D8E"/>
    <w:rsid w:val="00912733"/>
    <w:rsid w:val="00934AFE"/>
    <w:rsid w:val="0095754B"/>
    <w:rsid w:val="00971289"/>
    <w:rsid w:val="00972BDA"/>
    <w:rsid w:val="00973EC6"/>
    <w:rsid w:val="00977B8B"/>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47542"/>
    <w:rsid w:val="00A65A1E"/>
    <w:rsid w:val="00A72864"/>
    <w:rsid w:val="00A81B15"/>
    <w:rsid w:val="00A8263F"/>
    <w:rsid w:val="00A85DBC"/>
    <w:rsid w:val="00A979DF"/>
    <w:rsid w:val="00AA505A"/>
    <w:rsid w:val="00AA6FDA"/>
    <w:rsid w:val="00AA7305"/>
    <w:rsid w:val="00AA78EF"/>
    <w:rsid w:val="00AB3F85"/>
    <w:rsid w:val="00AC0ACE"/>
    <w:rsid w:val="00AC766D"/>
    <w:rsid w:val="00AD3D59"/>
    <w:rsid w:val="00AD4D6D"/>
    <w:rsid w:val="00AD7842"/>
    <w:rsid w:val="00AE1949"/>
    <w:rsid w:val="00B209F9"/>
    <w:rsid w:val="00B33599"/>
    <w:rsid w:val="00B45B51"/>
    <w:rsid w:val="00B46C29"/>
    <w:rsid w:val="00B8446C"/>
    <w:rsid w:val="00B973E4"/>
    <w:rsid w:val="00BC3B52"/>
    <w:rsid w:val="00BC544F"/>
    <w:rsid w:val="00BD0533"/>
    <w:rsid w:val="00BF0A2F"/>
    <w:rsid w:val="00BF1BCC"/>
    <w:rsid w:val="00BF7970"/>
    <w:rsid w:val="00C016B8"/>
    <w:rsid w:val="00C01FDF"/>
    <w:rsid w:val="00C34FEB"/>
    <w:rsid w:val="00C95364"/>
    <w:rsid w:val="00CA46C0"/>
    <w:rsid w:val="00CB121A"/>
    <w:rsid w:val="00CC1AD3"/>
    <w:rsid w:val="00CF7E94"/>
    <w:rsid w:val="00D25EF9"/>
    <w:rsid w:val="00D26BFA"/>
    <w:rsid w:val="00D444B7"/>
    <w:rsid w:val="00D47B88"/>
    <w:rsid w:val="00D520E4"/>
    <w:rsid w:val="00D556E8"/>
    <w:rsid w:val="00D57DFA"/>
    <w:rsid w:val="00D65179"/>
    <w:rsid w:val="00D6697C"/>
    <w:rsid w:val="00D802F4"/>
    <w:rsid w:val="00DC6715"/>
    <w:rsid w:val="00DC6FFB"/>
    <w:rsid w:val="00DD0C2C"/>
    <w:rsid w:val="00DD38BA"/>
    <w:rsid w:val="00DD611C"/>
    <w:rsid w:val="00E11E0C"/>
    <w:rsid w:val="00E31007"/>
    <w:rsid w:val="00E331F8"/>
    <w:rsid w:val="00E55ABC"/>
    <w:rsid w:val="00E57B74"/>
    <w:rsid w:val="00E8629F"/>
    <w:rsid w:val="00E93708"/>
    <w:rsid w:val="00EA0608"/>
    <w:rsid w:val="00EA1CD1"/>
    <w:rsid w:val="00EA3C24"/>
    <w:rsid w:val="00EB1E48"/>
    <w:rsid w:val="00EB3A97"/>
    <w:rsid w:val="00EC1003"/>
    <w:rsid w:val="00EE4F61"/>
    <w:rsid w:val="00EF3934"/>
    <w:rsid w:val="00F072D8"/>
    <w:rsid w:val="00F274A7"/>
    <w:rsid w:val="00F3097A"/>
    <w:rsid w:val="00F465CE"/>
    <w:rsid w:val="00F56478"/>
    <w:rsid w:val="00F62B2A"/>
    <w:rsid w:val="00F7138F"/>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4831AF"/>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2F07F-646A-44BA-8EBC-6317B1282FAC}">
  <ds:schemaRefs>
    <ds:schemaRef ds:uri="http://schemas.openxmlformats.org/officeDocument/2006/bibliography"/>
  </ds:schemaRefs>
</ds:datastoreItem>
</file>

<file path=customXml/itemProps2.xml><?xml version="1.0" encoding="utf-8"?>
<ds:datastoreItem xmlns:ds="http://schemas.openxmlformats.org/officeDocument/2006/customXml" ds:itemID="{D96E55FF-0076-434B-BBEE-164ACD0A8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14212</Words>
  <Characters>81014</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95036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3</cp:revision>
  <dcterms:created xsi:type="dcterms:W3CDTF">2016-11-23T10:27:00Z</dcterms:created>
  <dcterms:modified xsi:type="dcterms:W3CDTF">2016-11-23T11:26:00Z</dcterms:modified>
</cp:coreProperties>
</file>