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70AE1" w:rsidRPr="006A30C1" w14:paraId="62039927" w14:textId="77777777" w:rsidTr="005E4BB2">
        <w:tc>
          <w:tcPr>
            <w:tcW w:w="10423" w:type="dxa"/>
            <w:gridSpan w:val="2"/>
            <w:shd w:val="clear" w:color="auto" w:fill="auto"/>
          </w:tcPr>
          <w:p w14:paraId="0D466E56" w14:textId="71EB6451" w:rsidR="004F0988" w:rsidRPr="006A30C1" w:rsidRDefault="004F0988" w:rsidP="00133525">
            <w:pPr>
              <w:pStyle w:val="ZA"/>
              <w:framePr w:w="0" w:hRule="auto" w:wrap="auto" w:vAnchor="margin" w:hAnchor="text" w:yAlign="inline"/>
              <w:rPr>
                <w:noProof w:val="0"/>
              </w:rPr>
            </w:pPr>
            <w:bookmarkStart w:id="0" w:name="page1"/>
            <w:r w:rsidRPr="006A30C1">
              <w:rPr>
                <w:noProof w:val="0"/>
                <w:sz w:val="64"/>
              </w:rPr>
              <w:t xml:space="preserve">3GPP </w:t>
            </w:r>
            <w:bookmarkStart w:id="1" w:name="specType1"/>
            <w:r w:rsidR="0063543D" w:rsidRPr="006A30C1">
              <w:rPr>
                <w:noProof w:val="0"/>
                <w:sz w:val="64"/>
              </w:rPr>
              <w:t>TR</w:t>
            </w:r>
            <w:bookmarkEnd w:id="1"/>
            <w:r w:rsidRPr="006A30C1">
              <w:rPr>
                <w:noProof w:val="0"/>
                <w:sz w:val="64"/>
              </w:rPr>
              <w:t xml:space="preserve"> </w:t>
            </w:r>
            <w:bookmarkStart w:id="2" w:name="specNumber"/>
            <w:r w:rsidR="00E70AE1" w:rsidRPr="006A30C1">
              <w:rPr>
                <w:noProof w:val="0"/>
                <w:sz w:val="64"/>
              </w:rPr>
              <w:t>23</w:t>
            </w:r>
            <w:r w:rsidRPr="006A30C1">
              <w:rPr>
                <w:noProof w:val="0"/>
                <w:sz w:val="64"/>
              </w:rPr>
              <w:t>.</w:t>
            </w:r>
            <w:bookmarkEnd w:id="2"/>
            <w:r w:rsidR="00E70AE1" w:rsidRPr="006A30C1">
              <w:rPr>
                <w:noProof w:val="0"/>
                <w:sz w:val="64"/>
              </w:rPr>
              <w:t>757</w:t>
            </w:r>
            <w:r w:rsidRPr="006A30C1">
              <w:rPr>
                <w:noProof w:val="0"/>
                <w:sz w:val="64"/>
              </w:rPr>
              <w:t xml:space="preserve"> </w:t>
            </w:r>
            <w:r w:rsidRPr="006A30C1">
              <w:rPr>
                <w:noProof w:val="0"/>
              </w:rPr>
              <w:t>V</w:t>
            </w:r>
            <w:bookmarkStart w:id="3" w:name="specVersion"/>
            <w:r w:rsidR="00E70AE1" w:rsidRPr="006A30C1">
              <w:rPr>
                <w:noProof w:val="0"/>
              </w:rPr>
              <w:t>0</w:t>
            </w:r>
            <w:r w:rsidRPr="006A30C1">
              <w:rPr>
                <w:noProof w:val="0"/>
              </w:rPr>
              <w:t>.</w:t>
            </w:r>
            <w:r w:rsidR="00E5649F" w:rsidRPr="006A30C1">
              <w:rPr>
                <w:noProof w:val="0"/>
              </w:rPr>
              <w:t>3</w:t>
            </w:r>
            <w:r w:rsidRPr="006A30C1">
              <w:rPr>
                <w:noProof w:val="0"/>
              </w:rPr>
              <w:t>.</w:t>
            </w:r>
            <w:bookmarkEnd w:id="3"/>
            <w:r w:rsidR="00E70AE1" w:rsidRPr="006A30C1">
              <w:rPr>
                <w:noProof w:val="0"/>
              </w:rPr>
              <w:t>0</w:t>
            </w:r>
            <w:r w:rsidRPr="006A30C1">
              <w:rPr>
                <w:noProof w:val="0"/>
              </w:rPr>
              <w:t xml:space="preserve"> </w:t>
            </w:r>
            <w:r w:rsidRPr="006A30C1">
              <w:rPr>
                <w:noProof w:val="0"/>
                <w:sz w:val="32"/>
              </w:rPr>
              <w:t>(</w:t>
            </w:r>
            <w:bookmarkStart w:id="4" w:name="issueDate"/>
            <w:r w:rsidR="00E70AE1" w:rsidRPr="006A30C1">
              <w:rPr>
                <w:noProof w:val="0"/>
                <w:sz w:val="32"/>
              </w:rPr>
              <w:t>20</w:t>
            </w:r>
            <w:r w:rsidR="00E5649F" w:rsidRPr="006A30C1">
              <w:rPr>
                <w:noProof w:val="0"/>
                <w:sz w:val="32"/>
              </w:rPr>
              <w:t>20</w:t>
            </w:r>
            <w:r w:rsidRPr="006A30C1">
              <w:rPr>
                <w:noProof w:val="0"/>
                <w:sz w:val="32"/>
              </w:rPr>
              <w:t>-</w:t>
            </w:r>
            <w:bookmarkEnd w:id="4"/>
            <w:r w:rsidR="00E5649F" w:rsidRPr="006A30C1">
              <w:rPr>
                <w:noProof w:val="0"/>
                <w:sz w:val="32"/>
              </w:rPr>
              <w:t>0</w:t>
            </w:r>
            <w:r w:rsidR="00E70AE1" w:rsidRPr="006A30C1">
              <w:rPr>
                <w:noProof w:val="0"/>
                <w:sz w:val="32"/>
              </w:rPr>
              <w:t>1</w:t>
            </w:r>
            <w:r w:rsidRPr="006A30C1">
              <w:rPr>
                <w:noProof w:val="0"/>
                <w:sz w:val="32"/>
              </w:rPr>
              <w:t>)</w:t>
            </w:r>
          </w:p>
        </w:tc>
      </w:tr>
      <w:tr w:rsidR="00E70AE1" w:rsidRPr="006A30C1" w14:paraId="4552BCDA" w14:textId="77777777" w:rsidTr="005E4BB2">
        <w:trPr>
          <w:trHeight w:hRule="exact" w:val="1134"/>
        </w:trPr>
        <w:tc>
          <w:tcPr>
            <w:tcW w:w="10423" w:type="dxa"/>
            <w:gridSpan w:val="2"/>
            <w:shd w:val="clear" w:color="auto" w:fill="auto"/>
          </w:tcPr>
          <w:p w14:paraId="3F176B0C" w14:textId="77777777" w:rsidR="004F0988" w:rsidRPr="006A30C1" w:rsidRDefault="004F0988" w:rsidP="00133525">
            <w:pPr>
              <w:pStyle w:val="ZB"/>
              <w:framePr w:w="0" w:hRule="auto" w:wrap="auto" w:vAnchor="margin" w:hAnchor="text" w:yAlign="inline"/>
              <w:rPr>
                <w:noProof w:val="0"/>
              </w:rPr>
            </w:pPr>
            <w:r w:rsidRPr="006A30C1">
              <w:rPr>
                <w:noProof w:val="0"/>
              </w:rPr>
              <w:t xml:space="preserve">Technical </w:t>
            </w:r>
            <w:bookmarkStart w:id="5" w:name="spectype2"/>
            <w:r w:rsidR="00D57972" w:rsidRPr="006A30C1">
              <w:rPr>
                <w:noProof w:val="0"/>
              </w:rPr>
              <w:t>Report</w:t>
            </w:r>
            <w:bookmarkEnd w:id="5"/>
          </w:p>
          <w:p w14:paraId="00728B32" w14:textId="77777777" w:rsidR="00BA4B8D" w:rsidRPr="006A30C1" w:rsidRDefault="00BA4B8D" w:rsidP="00BA4B8D">
            <w:pPr>
              <w:pStyle w:val="Guidance"/>
              <w:rPr>
                <w:color w:val="auto"/>
              </w:rPr>
            </w:pPr>
          </w:p>
        </w:tc>
      </w:tr>
      <w:tr w:rsidR="00E70AE1" w:rsidRPr="006A30C1" w14:paraId="69F698E4" w14:textId="77777777" w:rsidTr="005E4BB2">
        <w:trPr>
          <w:trHeight w:hRule="exact" w:val="3686"/>
        </w:trPr>
        <w:tc>
          <w:tcPr>
            <w:tcW w:w="10423" w:type="dxa"/>
            <w:gridSpan w:val="2"/>
            <w:shd w:val="clear" w:color="auto" w:fill="auto"/>
          </w:tcPr>
          <w:p w14:paraId="1223E02D" w14:textId="77777777" w:rsidR="004F0988" w:rsidRPr="006A30C1" w:rsidRDefault="004F0988" w:rsidP="00133525">
            <w:pPr>
              <w:pStyle w:val="ZT"/>
              <w:framePr w:wrap="auto" w:hAnchor="text" w:yAlign="inline"/>
            </w:pPr>
            <w:r w:rsidRPr="006A30C1">
              <w:t>3rd Generation Partnership Project;</w:t>
            </w:r>
          </w:p>
          <w:p w14:paraId="055BC949" w14:textId="77777777" w:rsidR="004F0988" w:rsidRPr="006A30C1" w:rsidRDefault="00E70AE1" w:rsidP="00133525">
            <w:pPr>
              <w:pStyle w:val="ZT"/>
              <w:framePr w:wrap="auto" w:hAnchor="text" w:yAlign="inline"/>
            </w:pPr>
            <w:bookmarkStart w:id="6" w:name="specTitle"/>
            <w:r w:rsidRPr="006A30C1">
              <w:t>Technical Specification Group Services and System Aspects</w:t>
            </w:r>
            <w:r w:rsidR="004F0988" w:rsidRPr="006A30C1">
              <w:t>;</w:t>
            </w:r>
          </w:p>
          <w:bookmarkEnd w:id="6"/>
          <w:p w14:paraId="1B8B8612" w14:textId="77777777" w:rsidR="00881C2C" w:rsidRDefault="00881C2C" w:rsidP="00881C2C">
            <w:pPr>
              <w:pStyle w:val="ZT"/>
              <w:framePr w:wrap="auto" w:hAnchor="text" w:yAlign="inline"/>
            </w:pPr>
            <w:r>
              <w:t>Study on architectural enhancements for</w:t>
            </w:r>
          </w:p>
          <w:p w14:paraId="64E6EB01" w14:textId="52A31C8E" w:rsidR="004F0988" w:rsidRPr="006A30C1" w:rsidRDefault="00881C2C" w:rsidP="00133525">
            <w:pPr>
              <w:pStyle w:val="ZT"/>
              <w:framePr w:wrap="auto" w:hAnchor="text" w:yAlign="inline"/>
            </w:pPr>
            <w:r>
              <w:t>5G multicast-broadcast services</w:t>
            </w:r>
          </w:p>
          <w:p w14:paraId="09D2759C" w14:textId="77777777" w:rsidR="004F0988" w:rsidRPr="006A30C1" w:rsidRDefault="004F0988" w:rsidP="00133525">
            <w:pPr>
              <w:pStyle w:val="ZT"/>
              <w:framePr w:wrap="auto" w:hAnchor="text" w:yAlign="inline"/>
              <w:rPr>
                <w:i/>
                <w:sz w:val="28"/>
              </w:rPr>
            </w:pPr>
            <w:r w:rsidRPr="006A30C1">
              <w:t>(</w:t>
            </w:r>
            <w:r w:rsidRPr="006A30C1">
              <w:rPr>
                <w:rStyle w:val="ZGSM"/>
              </w:rPr>
              <w:t xml:space="preserve">Release </w:t>
            </w:r>
            <w:bookmarkStart w:id="7" w:name="specRelease"/>
            <w:r w:rsidRPr="006A30C1">
              <w:rPr>
                <w:rStyle w:val="ZGSM"/>
              </w:rPr>
              <w:t>17</w:t>
            </w:r>
            <w:bookmarkEnd w:id="7"/>
            <w:r w:rsidRPr="006A30C1">
              <w:t>)</w:t>
            </w:r>
          </w:p>
        </w:tc>
      </w:tr>
      <w:tr w:rsidR="00E70AE1" w:rsidRPr="006A30C1" w14:paraId="23A7643F" w14:textId="77777777" w:rsidTr="005E4BB2">
        <w:tc>
          <w:tcPr>
            <w:tcW w:w="10423" w:type="dxa"/>
            <w:gridSpan w:val="2"/>
            <w:shd w:val="clear" w:color="auto" w:fill="auto"/>
          </w:tcPr>
          <w:p w14:paraId="34545E03" w14:textId="77777777" w:rsidR="00BF128E" w:rsidRPr="006A30C1" w:rsidRDefault="00BF128E" w:rsidP="00133525">
            <w:pPr>
              <w:pStyle w:val="ZU"/>
              <w:framePr w:w="0" w:wrap="auto" w:vAnchor="margin" w:hAnchor="text" w:yAlign="inline"/>
              <w:tabs>
                <w:tab w:val="right" w:pos="10206"/>
              </w:tabs>
              <w:jc w:val="left"/>
              <w:rPr>
                <w:noProof w:val="0"/>
              </w:rPr>
            </w:pPr>
            <w:r w:rsidRPr="006A30C1">
              <w:rPr>
                <w:noProof w:val="0"/>
              </w:rPr>
              <w:tab/>
            </w:r>
          </w:p>
        </w:tc>
      </w:tr>
      <w:tr w:rsidR="00E70AE1" w:rsidRPr="006A30C1" w14:paraId="35F90282" w14:textId="77777777" w:rsidTr="005E4BB2">
        <w:trPr>
          <w:trHeight w:hRule="exact" w:val="1531"/>
        </w:trPr>
        <w:tc>
          <w:tcPr>
            <w:tcW w:w="4883" w:type="dxa"/>
            <w:shd w:val="clear" w:color="auto" w:fill="auto"/>
          </w:tcPr>
          <w:p w14:paraId="67BD7F7B" w14:textId="14D6EB99" w:rsidR="00D57972" w:rsidRPr="006A30C1" w:rsidRDefault="00881C2C">
            <w:r>
              <w:rPr>
                <w:i/>
                <w:noProof/>
              </w:rPr>
              <w:drawing>
                <wp:inline distT="0" distB="0" distL="0" distR="0" wp14:anchorId="6E5CADE3" wp14:editId="1F3D7C5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BD06D2B" w14:textId="0055C29C" w:rsidR="00D57972" w:rsidRPr="006A30C1" w:rsidRDefault="00881C2C" w:rsidP="00133525">
            <w:pPr>
              <w:jc w:val="right"/>
            </w:pPr>
            <w:bookmarkStart w:id="8" w:name="logos"/>
            <w:r>
              <w:rPr>
                <w:noProof/>
              </w:rPr>
              <w:drawing>
                <wp:inline distT="0" distB="0" distL="0" distR="0" wp14:anchorId="7487CD1B" wp14:editId="314006E8">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8"/>
          </w:p>
        </w:tc>
      </w:tr>
      <w:tr w:rsidR="00E70AE1" w:rsidRPr="006A30C1" w14:paraId="7540E9AD" w14:textId="77777777" w:rsidTr="005E4BB2">
        <w:trPr>
          <w:trHeight w:hRule="exact" w:val="5783"/>
        </w:trPr>
        <w:tc>
          <w:tcPr>
            <w:tcW w:w="10423" w:type="dxa"/>
            <w:gridSpan w:val="2"/>
            <w:shd w:val="clear" w:color="auto" w:fill="auto"/>
          </w:tcPr>
          <w:p w14:paraId="2CE200AE" w14:textId="77777777" w:rsidR="00C074DD" w:rsidRPr="006A30C1" w:rsidRDefault="00C074DD" w:rsidP="00C074DD">
            <w:pPr>
              <w:pStyle w:val="Guidance"/>
              <w:rPr>
                <w:b/>
                <w:color w:val="auto"/>
              </w:rPr>
            </w:pPr>
          </w:p>
        </w:tc>
      </w:tr>
      <w:tr w:rsidR="00E70AE1" w:rsidRPr="006A30C1" w14:paraId="1DD69F99" w14:textId="77777777" w:rsidTr="005E4BB2">
        <w:trPr>
          <w:cantSplit/>
          <w:trHeight w:hRule="exact" w:val="964"/>
        </w:trPr>
        <w:tc>
          <w:tcPr>
            <w:tcW w:w="10423" w:type="dxa"/>
            <w:gridSpan w:val="2"/>
            <w:shd w:val="clear" w:color="auto" w:fill="auto"/>
          </w:tcPr>
          <w:p w14:paraId="56518337" w14:textId="77777777" w:rsidR="00C074DD" w:rsidRPr="006A30C1" w:rsidRDefault="00C074DD" w:rsidP="00C074DD">
            <w:pPr>
              <w:rPr>
                <w:sz w:val="16"/>
              </w:rPr>
            </w:pPr>
            <w:bookmarkStart w:id="9" w:name="warningNotice"/>
            <w:r w:rsidRPr="006A30C1">
              <w:rPr>
                <w:sz w:val="16"/>
              </w:rPr>
              <w:t>The present document has been developed within the 3rd Generation Partnership Project (3GPP</w:t>
            </w:r>
            <w:r w:rsidRPr="006A30C1">
              <w:rPr>
                <w:sz w:val="16"/>
                <w:vertAlign w:val="superscript"/>
              </w:rPr>
              <w:t xml:space="preserve"> TM</w:t>
            </w:r>
            <w:r w:rsidRPr="006A30C1">
              <w:rPr>
                <w:sz w:val="16"/>
              </w:rPr>
              <w:t>) and may be further elaborated for the purposes of 3GPP.</w:t>
            </w:r>
            <w:r w:rsidRPr="006A30C1">
              <w:rPr>
                <w:sz w:val="16"/>
              </w:rPr>
              <w:br/>
              <w:t>The present document has not been subject to any approval process by the 3GPP</w:t>
            </w:r>
            <w:r w:rsidRPr="006A30C1">
              <w:rPr>
                <w:sz w:val="16"/>
                <w:vertAlign w:val="superscript"/>
              </w:rPr>
              <w:t xml:space="preserve"> </w:t>
            </w:r>
            <w:r w:rsidRPr="006A30C1">
              <w:rPr>
                <w:sz w:val="16"/>
              </w:rPr>
              <w:t>Organizational Partners and shall not be implemented.</w:t>
            </w:r>
            <w:r w:rsidRPr="006A30C1">
              <w:rPr>
                <w:sz w:val="16"/>
              </w:rPr>
              <w:br/>
              <w:t>This Specification is provided for future development work within 3GPP</w:t>
            </w:r>
            <w:r w:rsidRPr="006A30C1">
              <w:rPr>
                <w:sz w:val="16"/>
                <w:vertAlign w:val="superscript"/>
              </w:rPr>
              <w:t xml:space="preserve"> </w:t>
            </w:r>
            <w:r w:rsidRPr="006A30C1">
              <w:rPr>
                <w:sz w:val="16"/>
              </w:rPr>
              <w:t>only. The Organizational Partners accept no liability for any use of this Specification.</w:t>
            </w:r>
            <w:r w:rsidRPr="006A30C1">
              <w:rPr>
                <w:sz w:val="16"/>
              </w:rPr>
              <w:br/>
              <w:t>Specifications and Reports for implementation of the 3GPP</w:t>
            </w:r>
            <w:r w:rsidRPr="006A30C1">
              <w:rPr>
                <w:sz w:val="16"/>
                <w:vertAlign w:val="superscript"/>
              </w:rPr>
              <w:t xml:space="preserve"> TM</w:t>
            </w:r>
            <w:r w:rsidRPr="006A30C1">
              <w:rPr>
                <w:sz w:val="16"/>
              </w:rPr>
              <w:t xml:space="preserve"> system should be obtained via the 3GPP Organizational Partners' Publications Offices.</w:t>
            </w:r>
            <w:bookmarkEnd w:id="9"/>
          </w:p>
          <w:p w14:paraId="1023A814" w14:textId="77777777" w:rsidR="00C074DD" w:rsidRPr="006A30C1" w:rsidRDefault="00C074DD" w:rsidP="00C074DD">
            <w:pPr>
              <w:pStyle w:val="ZV"/>
              <w:framePr w:w="0" w:wrap="auto" w:vAnchor="margin" w:hAnchor="text" w:yAlign="inline"/>
              <w:rPr>
                <w:noProof w:val="0"/>
              </w:rPr>
            </w:pPr>
          </w:p>
          <w:p w14:paraId="42F3CB9A" w14:textId="77777777" w:rsidR="00C074DD" w:rsidRPr="006A30C1" w:rsidRDefault="00C074DD" w:rsidP="00C074DD">
            <w:pPr>
              <w:rPr>
                <w:sz w:val="16"/>
              </w:rPr>
            </w:pPr>
          </w:p>
        </w:tc>
      </w:tr>
      <w:bookmarkEnd w:id="0"/>
    </w:tbl>
    <w:p w14:paraId="4DB58374" w14:textId="77777777" w:rsidR="00080512" w:rsidRPr="006A30C1" w:rsidRDefault="00080512">
      <w:pPr>
        <w:sectPr w:rsidR="00080512" w:rsidRPr="006A30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A30C1" w14:paraId="338F7FD7" w14:textId="77777777" w:rsidTr="00133525">
        <w:trPr>
          <w:trHeight w:hRule="exact" w:val="5670"/>
        </w:trPr>
        <w:tc>
          <w:tcPr>
            <w:tcW w:w="10423" w:type="dxa"/>
            <w:shd w:val="clear" w:color="auto" w:fill="auto"/>
          </w:tcPr>
          <w:p w14:paraId="4780CEEF" w14:textId="77777777" w:rsidR="00E16509" w:rsidRPr="006A30C1" w:rsidRDefault="00E16509" w:rsidP="00E16509">
            <w:pPr>
              <w:pStyle w:val="Guidance"/>
            </w:pPr>
            <w:bookmarkStart w:id="10" w:name="page2"/>
          </w:p>
        </w:tc>
      </w:tr>
      <w:tr w:rsidR="00E16509" w:rsidRPr="006A30C1" w14:paraId="63AADA2B" w14:textId="77777777" w:rsidTr="00C074DD">
        <w:trPr>
          <w:trHeight w:hRule="exact" w:val="5387"/>
        </w:trPr>
        <w:tc>
          <w:tcPr>
            <w:tcW w:w="10423" w:type="dxa"/>
            <w:shd w:val="clear" w:color="auto" w:fill="auto"/>
          </w:tcPr>
          <w:p w14:paraId="23282CDB" w14:textId="77777777" w:rsidR="00E16509" w:rsidRPr="006A30C1" w:rsidRDefault="00E16509" w:rsidP="00133525">
            <w:pPr>
              <w:pStyle w:val="FP"/>
              <w:spacing w:after="240"/>
              <w:ind w:left="2835" w:right="2835"/>
              <w:jc w:val="center"/>
              <w:rPr>
                <w:rFonts w:ascii="Arial" w:hAnsi="Arial"/>
                <w:b/>
                <w:i/>
              </w:rPr>
            </w:pPr>
            <w:bookmarkStart w:id="11" w:name="coords3gpp"/>
            <w:r w:rsidRPr="006A30C1">
              <w:rPr>
                <w:rFonts w:ascii="Arial" w:hAnsi="Arial"/>
                <w:b/>
                <w:i/>
              </w:rPr>
              <w:t>3GPP</w:t>
            </w:r>
          </w:p>
          <w:p w14:paraId="574D878D" w14:textId="77777777" w:rsidR="00E16509" w:rsidRPr="006A30C1" w:rsidRDefault="00E16509" w:rsidP="00133525">
            <w:pPr>
              <w:pStyle w:val="FP"/>
              <w:pBdr>
                <w:bottom w:val="single" w:sz="6" w:space="1" w:color="auto"/>
              </w:pBdr>
              <w:ind w:left="2835" w:right="2835"/>
              <w:jc w:val="center"/>
            </w:pPr>
            <w:r w:rsidRPr="006A30C1">
              <w:t>Postal address</w:t>
            </w:r>
          </w:p>
          <w:p w14:paraId="54561CB0" w14:textId="77777777" w:rsidR="00E16509" w:rsidRPr="006A30C1" w:rsidRDefault="00E16509" w:rsidP="00133525">
            <w:pPr>
              <w:pStyle w:val="FP"/>
              <w:ind w:left="2835" w:right="2835"/>
              <w:jc w:val="center"/>
              <w:rPr>
                <w:rFonts w:ascii="Arial" w:hAnsi="Arial"/>
                <w:sz w:val="18"/>
              </w:rPr>
            </w:pPr>
          </w:p>
          <w:p w14:paraId="06977E6F" w14:textId="77777777" w:rsidR="00E16509" w:rsidRPr="006A30C1" w:rsidRDefault="00E16509" w:rsidP="00133525">
            <w:pPr>
              <w:pStyle w:val="FP"/>
              <w:pBdr>
                <w:bottom w:val="single" w:sz="6" w:space="1" w:color="auto"/>
              </w:pBdr>
              <w:spacing w:before="240"/>
              <w:ind w:left="2835" w:right="2835"/>
              <w:jc w:val="center"/>
            </w:pPr>
            <w:r w:rsidRPr="006A30C1">
              <w:t>3GPP support office address</w:t>
            </w:r>
          </w:p>
          <w:p w14:paraId="7CDA0A6A" w14:textId="77777777" w:rsidR="00E16509" w:rsidRPr="006A30C1" w:rsidRDefault="00E16509" w:rsidP="00133525">
            <w:pPr>
              <w:pStyle w:val="FP"/>
              <w:ind w:left="2835" w:right="2835"/>
              <w:jc w:val="center"/>
              <w:rPr>
                <w:rFonts w:ascii="Arial" w:hAnsi="Arial"/>
                <w:sz w:val="18"/>
              </w:rPr>
            </w:pPr>
            <w:r w:rsidRPr="006A30C1">
              <w:rPr>
                <w:rFonts w:ascii="Arial" w:hAnsi="Arial"/>
                <w:sz w:val="18"/>
              </w:rPr>
              <w:t>650 Route des Lucioles - Sophia Antipolis</w:t>
            </w:r>
          </w:p>
          <w:p w14:paraId="53CE7726" w14:textId="77777777" w:rsidR="00E16509" w:rsidRPr="006A30C1" w:rsidRDefault="00E16509" w:rsidP="00133525">
            <w:pPr>
              <w:pStyle w:val="FP"/>
              <w:ind w:left="2835" w:right="2835"/>
              <w:jc w:val="center"/>
              <w:rPr>
                <w:rFonts w:ascii="Arial" w:hAnsi="Arial"/>
                <w:sz w:val="18"/>
              </w:rPr>
            </w:pPr>
            <w:r w:rsidRPr="006A30C1">
              <w:rPr>
                <w:rFonts w:ascii="Arial" w:hAnsi="Arial"/>
                <w:sz w:val="18"/>
              </w:rPr>
              <w:t>Valbonne - FRANCE</w:t>
            </w:r>
          </w:p>
          <w:p w14:paraId="32BDC359" w14:textId="77777777" w:rsidR="00E16509" w:rsidRPr="006A30C1" w:rsidRDefault="00E16509" w:rsidP="00133525">
            <w:pPr>
              <w:pStyle w:val="FP"/>
              <w:spacing w:after="20"/>
              <w:ind w:left="2835" w:right="2835"/>
              <w:jc w:val="center"/>
              <w:rPr>
                <w:rFonts w:ascii="Arial" w:hAnsi="Arial"/>
                <w:sz w:val="18"/>
              </w:rPr>
            </w:pPr>
            <w:r w:rsidRPr="006A30C1">
              <w:rPr>
                <w:rFonts w:ascii="Arial" w:hAnsi="Arial"/>
                <w:sz w:val="18"/>
              </w:rPr>
              <w:t>Tel.: +33 4 92 94 42 00 Fax: +33 4 93 65 47 16</w:t>
            </w:r>
          </w:p>
          <w:p w14:paraId="34FBFF4E" w14:textId="77777777" w:rsidR="00E16509" w:rsidRPr="006A30C1" w:rsidRDefault="00E16509" w:rsidP="00133525">
            <w:pPr>
              <w:pStyle w:val="FP"/>
              <w:pBdr>
                <w:bottom w:val="single" w:sz="6" w:space="1" w:color="auto"/>
              </w:pBdr>
              <w:spacing w:before="240"/>
              <w:ind w:left="2835" w:right="2835"/>
              <w:jc w:val="center"/>
            </w:pPr>
            <w:r w:rsidRPr="006A30C1">
              <w:t>Internet</w:t>
            </w:r>
          </w:p>
          <w:p w14:paraId="427E223C" w14:textId="77777777" w:rsidR="00E16509" w:rsidRPr="006A30C1" w:rsidRDefault="00E16509" w:rsidP="00133525">
            <w:pPr>
              <w:pStyle w:val="FP"/>
              <w:ind w:left="2835" w:right="2835"/>
              <w:jc w:val="center"/>
              <w:rPr>
                <w:rFonts w:ascii="Arial" w:hAnsi="Arial"/>
                <w:sz w:val="18"/>
              </w:rPr>
            </w:pPr>
            <w:r w:rsidRPr="006A30C1">
              <w:rPr>
                <w:rFonts w:ascii="Arial" w:hAnsi="Arial"/>
                <w:sz w:val="18"/>
              </w:rPr>
              <w:t>http://www.3gpp.org</w:t>
            </w:r>
            <w:bookmarkEnd w:id="11"/>
          </w:p>
          <w:p w14:paraId="7BF43BE6" w14:textId="77777777" w:rsidR="00E16509" w:rsidRPr="006A30C1" w:rsidRDefault="00E16509" w:rsidP="00133525"/>
        </w:tc>
      </w:tr>
      <w:tr w:rsidR="00E16509" w:rsidRPr="006A30C1" w14:paraId="5C926F18" w14:textId="77777777" w:rsidTr="00C074DD">
        <w:tc>
          <w:tcPr>
            <w:tcW w:w="10423" w:type="dxa"/>
            <w:shd w:val="clear" w:color="auto" w:fill="auto"/>
            <w:vAlign w:val="bottom"/>
          </w:tcPr>
          <w:p w14:paraId="2C8087F4" w14:textId="77777777" w:rsidR="00E16509" w:rsidRPr="006A30C1" w:rsidRDefault="00E16509" w:rsidP="00133525">
            <w:pPr>
              <w:pStyle w:val="FP"/>
              <w:pBdr>
                <w:bottom w:val="single" w:sz="6" w:space="1" w:color="auto"/>
              </w:pBdr>
              <w:spacing w:after="240"/>
              <w:jc w:val="center"/>
              <w:rPr>
                <w:rFonts w:ascii="Arial" w:hAnsi="Arial"/>
                <w:b/>
                <w:i/>
              </w:rPr>
            </w:pPr>
            <w:bookmarkStart w:id="12" w:name="copyrightNotification"/>
            <w:r w:rsidRPr="006A30C1">
              <w:rPr>
                <w:rFonts w:ascii="Arial" w:hAnsi="Arial"/>
                <w:b/>
                <w:i/>
              </w:rPr>
              <w:t>Copyright Notification</w:t>
            </w:r>
          </w:p>
          <w:p w14:paraId="59EC576F" w14:textId="77777777" w:rsidR="00E16509" w:rsidRPr="006A30C1" w:rsidRDefault="00E16509" w:rsidP="00133525">
            <w:pPr>
              <w:pStyle w:val="FP"/>
              <w:jc w:val="center"/>
            </w:pPr>
            <w:r w:rsidRPr="006A30C1">
              <w:t>No part may be reproduced except as authorized by written permission.</w:t>
            </w:r>
            <w:r w:rsidRPr="006A30C1">
              <w:br/>
              <w:t>The copyright and the foregoing restriction extend to reproduction in all media.</w:t>
            </w:r>
          </w:p>
          <w:p w14:paraId="5AE31537" w14:textId="77777777" w:rsidR="00E16509" w:rsidRPr="006A30C1" w:rsidRDefault="00E16509" w:rsidP="00133525">
            <w:pPr>
              <w:pStyle w:val="FP"/>
              <w:jc w:val="center"/>
            </w:pPr>
          </w:p>
          <w:p w14:paraId="54B1BB4B" w14:textId="5829E426" w:rsidR="00E16509" w:rsidRPr="006A30C1" w:rsidRDefault="00E16509" w:rsidP="00133525">
            <w:pPr>
              <w:pStyle w:val="FP"/>
              <w:jc w:val="center"/>
              <w:rPr>
                <w:sz w:val="18"/>
              </w:rPr>
            </w:pPr>
            <w:r w:rsidRPr="006A30C1">
              <w:rPr>
                <w:sz w:val="18"/>
              </w:rPr>
              <w:t xml:space="preserve">© </w:t>
            </w:r>
            <w:bookmarkStart w:id="13" w:name="copyrightDate"/>
            <w:r w:rsidRPr="006A30C1">
              <w:rPr>
                <w:sz w:val="18"/>
              </w:rPr>
              <w:t>20</w:t>
            </w:r>
            <w:r w:rsidR="00E5649F" w:rsidRPr="006A30C1">
              <w:rPr>
                <w:sz w:val="18"/>
              </w:rPr>
              <w:t>20</w:t>
            </w:r>
            <w:bookmarkEnd w:id="13"/>
            <w:r w:rsidRPr="006A30C1">
              <w:rPr>
                <w:sz w:val="18"/>
              </w:rPr>
              <w:t>, 3GPP Organizational Partners (ARIB, ATIS, CCSA, ETSI, TSDSI, TTA, TTC).</w:t>
            </w:r>
            <w:bookmarkStart w:id="14" w:name="copyrightaddon"/>
            <w:bookmarkEnd w:id="14"/>
          </w:p>
          <w:p w14:paraId="416AFDB2" w14:textId="77777777" w:rsidR="00E16509" w:rsidRPr="006A30C1" w:rsidRDefault="00E16509" w:rsidP="00133525">
            <w:pPr>
              <w:pStyle w:val="FP"/>
              <w:jc w:val="center"/>
              <w:rPr>
                <w:sz w:val="18"/>
              </w:rPr>
            </w:pPr>
            <w:r w:rsidRPr="006A30C1">
              <w:rPr>
                <w:sz w:val="18"/>
              </w:rPr>
              <w:t>All rights reserved.</w:t>
            </w:r>
          </w:p>
          <w:p w14:paraId="40935A26" w14:textId="77777777" w:rsidR="00E16509" w:rsidRPr="006A30C1" w:rsidRDefault="00E16509" w:rsidP="00E16509">
            <w:pPr>
              <w:pStyle w:val="FP"/>
              <w:rPr>
                <w:sz w:val="18"/>
              </w:rPr>
            </w:pPr>
          </w:p>
          <w:p w14:paraId="6FF63E64" w14:textId="77777777" w:rsidR="00E16509" w:rsidRPr="006A30C1" w:rsidRDefault="00E16509" w:rsidP="00E16509">
            <w:pPr>
              <w:pStyle w:val="FP"/>
              <w:rPr>
                <w:sz w:val="18"/>
              </w:rPr>
            </w:pPr>
            <w:r w:rsidRPr="006A30C1">
              <w:rPr>
                <w:sz w:val="18"/>
              </w:rPr>
              <w:t>UMTS™ is a Trade Mark of ETSI registered for the benefit of its members</w:t>
            </w:r>
          </w:p>
          <w:p w14:paraId="54C47352" w14:textId="77777777" w:rsidR="00E16509" w:rsidRPr="006A30C1" w:rsidRDefault="00E16509" w:rsidP="00E16509">
            <w:pPr>
              <w:pStyle w:val="FP"/>
              <w:rPr>
                <w:sz w:val="18"/>
              </w:rPr>
            </w:pPr>
            <w:r w:rsidRPr="006A30C1">
              <w:rPr>
                <w:sz w:val="18"/>
              </w:rPr>
              <w:t>3GPP™ is a Trade Mark of ETSI registered for the benefit of its Members and of the 3GPP Organizational Partners</w:t>
            </w:r>
            <w:r w:rsidRPr="006A30C1">
              <w:rPr>
                <w:sz w:val="18"/>
              </w:rPr>
              <w:br/>
              <w:t>LTE™ is a Trade Mark of ETSI registered for the benefit of its Members and of the 3GPP Organizational Partners</w:t>
            </w:r>
          </w:p>
          <w:p w14:paraId="0F88E756" w14:textId="77777777" w:rsidR="00E16509" w:rsidRPr="006A30C1" w:rsidRDefault="00E16509" w:rsidP="00E16509">
            <w:pPr>
              <w:pStyle w:val="FP"/>
              <w:rPr>
                <w:sz w:val="18"/>
              </w:rPr>
            </w:pPr>
            <w:r w:rsidRPr="006A30C1">
              <w:rPr>
                <w:sz w:val="18"/>
              </w:rPr>
              <w:t>GSM® and the GSM logo are registered and owned by the GSM Association</w:t>
            </w:r>
            <w:bookmarkEnd w:id="12"/>
          </w:p>
          <w:p w14:paraId="121F79DB" w14:textId="77777777" w:rsidR="00E16509" w:rsidRPr="006A30C1" w:rsidRDefault="00E16509" w:rsidP="00133525"/>
        </w:tc>
      </w:tr>
      <w:bookmarkEnd w:id="10"/>
    </w:tbl>
    <w:p w14:paraId="78BCCFD2" w14:textId="77777777" w:rsidR="00080512" w:rsidRPr="006A30C1" w:rsidRDefault="00080512">
      <w:pPr>
        <w:pStyle w:val="TT"/>
      </w:pPr>
      <w:r w:rsidRPr="006A30C1">
        <w:br w:type="page"/>
      </w:r>
      <w:bookmarkStart w:id="15" w:name="tableOfContents"/>
      <w:bookmarkEnd w:id="15"/>
      <w:r w:rsidRPr="006A30C1">
        <w:lastRenderedPageBreak/>
        <w:t>Contents</w:t>
      </w:r>
    </w:p>
    <w:bookmarkStart w:id="16" w:name="_GoBack"/>
    <w:p w14:paraId="325B5436" w14:textId="097E70DB" w:rsidR="00881C2C" w:rsidRDefault="00881C2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_Toc31176901 \h </w:instrText>
      </w:r>
      <w:r>
        <w:fldChar w:fldCharType="separate"/>
      </w:r>
      <w:r>
        <w:t>5</w:t>
      </w:r>
      <w:r>
        <w:fldChar w:fldCharType="end"/>
      </w:r>
    </w:p>
    <w:p w14:paraId="74BA7574" w14:textId="5FBA55E9" w:rsidR="00881C2C" w:rsidRDefault="00881C2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_Toc31176902 \h </w:instrText>
      </w:r>
      <w:r>
        <w:fldChar w:fldCharType="separate"/>
      </w:r>
      <w:r>
        <w:t>7</w:t>
      </w:r>
      <w:r>
        <w:fldChar w:fldCharType="end"/>
      </w:r>
    </w:p>
    <w:p w14:paraId="3038DB2D" w14:textId="1D9A6A0C" w:rsidR="00881C2C" w:rsidRDefault="00881C2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_Toc31176903 \h </w:instrText>
      </w:r>
      <w:r>
        <w:fldChar w:fldCharType="separate"/>
      </w:r>
      <w:r>
        <w:t>7</w:t>
      </w:r>
      <w:r>
        <w:fldChar w:fldCharType="end"/>
      </w:r>
    </w:p>
    <w:p w14:paraId="103D26E4" w14:textId="423374D9" w:rsidR="00881C2C" w:rsidRDefault="00881C2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_Toc31176904 \h </w:instrText>
      </w:r>
      <w:r>
        <w:fldChar w:fldCharType="separate"/>
      </w:r>
      <w:r>
        <w:t>7</w:t>
      </w:r>
      <w:r>
        <w:fldChar w:fldCharType="end"/>
      </w:r>
    </w:p>
    <w:p w14:paraId="1509AEA1" w14:textId="750A7370" w:rsidR="00881C2C" w:rsidRDefault="00881C2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_Toc31176905 \h </w:instrText>
      </w:r>
      <w:r>
        <w:fldChar w:fldCharType="separate"/>
      </w:r>
      <w:r>
        <w:t>7</w:t>
      </w:r>
      <w:r>
        <w:fldChar w:fldCharType="end"/>
      </w:r>
    </w:p>
    <w:p w14:paraId="2F7D1A00" w14:textId="0A3C6D3F" w:rsidR="00881C2C" w:rsidRDefault="00881C2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_Toc31176906 \h </w:instrText>
      </w:r>
      <w:r>
        <w:fldChar w:fldCharType="separate"/>
      </w:r>
      <w:r>
        <w:t>8</w:t>
      </w:r>
      <w:r>
        <w:fldChar w:fldCharType="end"/>
      </w:r>
    </w:p>
    <w:p w14:paraId="6D5B3EB9" w14:textId="428763EC" w:rsidR="00881C2C" w:rsidRDefault="00881C2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Principles</w:t>
      </w:r>
      <w:r>
        <w:tab/>
      </w:r>
      <w:r>
        <w:fldChar w:fldCharType="begin" w:fldLock="1"/>
      </w:r>
      <w:r>
        <w:instrText xml:space="preserve"> PAGEREF _Toc31176907 \h </w:instrText>
      </w:r>
      <w:r>
        <w:fldChar w:fldCharType="separate"/>
      </w:r>
      <w:r>
        <w:t>8</w:t>
      </w:r>
      <w:r>
        <w:fldChar w:fldCharType="end"/>
      </w:r>
    </w:p>
    <w:p w14:paraId="60823F68" w14:textId="254BD065" w:rsidR="00881C2C" w:rsidRDefault="00881C2C">
      <w:pPr>
        <w:pStyle w:val="TOC2"/>
        <w:rPr>
          <w:rFonts w:asciiTheme="minorHAnsi" w:eastAsiaTheme="minorEastAsia" w:hAnsiTheme="minorHAnsi" w:cstheme="minorBidi"/>
          <w:sz w:val="22"/>
          <w:szCs w:val="22"/>
          <w:lang w:eastAsia="en-GB"/>
        </w:rPr>
      </w:pPr>
      <w:r>
        <w:rPr>
          <w:lang w:eastAsia="zh-CN"/>
        </w:rPr>
        <w:t>4</w:t>
      </w:r>
      <w:r>
        <w:t>.</w:t>
      </w:r>
      <w:r>
        <w:rPr>
          <w:lang w:eastAsia="zh-CN"/>
        </w:rPr>
        <w:t>1</w:t>
      </w:r>
      <w:r>
        <w:rPr>
          <w:rFonts w:asciiTheme="minorHAnsi" w:eastAsiaTheme="minorEastAsia" w:hAnsiTheme="minorHAnsi" w:cstheme="minorBidi"/>
          <w:sz w:val="22"/>
          <w:szCs w:val="22"/>
          <w:lang w:eastAsia="en-GB"/>
        </w:rPr>
        <w:tab/>
      </w:r>
      <w:r>
        <w:t>C</w:t>
      </w:r>
      <w:r>
        <w:rPr>
          <w:lang w:eastAsia="zh-CN"/>
        </w:rPr>
        <w:t>ommon a</w:t>
      </w:r>
      <w:r>
        <w:t>rchitectural requirements and principles</w:t>
      </w:r>
      <w:r>
        <w:tab/>
      </w:r>
      <w:r>
        <w:fldChar w:fldCharType="begin" w:fldLock="1"/>
      </w:r>
      <w:r>
        <w:instrText xml:space="preserve"> PAGEREF _Toc31176908 \h </w:instrText>
      </w:r>
      <w:r>
        <w:fldChar w:fldCharType="separate"/>
      </w:r>
      <w:r>
        <w:t>8</w:t>
      </w:r>
      <w:r>
        <w:fldChar w:fldCharType="end"/>
      </w:r>
    </w:p>
    <w:p w14:paraId="7FC770E3" w14:textId="64499626" w:rsidR="00881C2C" w:rsidRDefault="00881C2C">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Specific architectural requirements and principles</w:t>
      </w:r>
      <w:r>
        <w:tab/>
      </w:r>
      <w:r>
        <w:fldChar w:fldCharType="begin" w:fldLock="1"/>
      </w:r>
      <w:r>
        <w:instrText xml:space="preserve"> PAGEREF _Toc31176909 \h </w:instrText>
      </w:r>
      <w:r>
        <w:fldChar w:fldCharType="separate"/>
      </w:r>
      <w:r>
        <w:t>9</w:t>
      </w:r>
      <w:r>
        <w:fldChar w:fldCharType="end"/>
      </w:r>
    </w:p>
    <w:p w14:paraId="2142BB30" w14:textId="5736D7F7" w:rsidR="00881C2C" w:rsidRDefault="00881C2C">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rPr>
          <w:lang w:eastAsia="ko-KR"/>
        </w:rPr>
        <w:t>Baseline functionality</w:t>
      </w:r>
      <w:r>
        <w:tab/>
      </w:r>
      <w:r>
        <w:fldChar w:fldCharType="begin" w:fldLock="1"/>
      </w:r>
      <w:r>
        <w:instrText xml:space="preserve"> PAGEREF _Toc31176910 \h </w:instrText>
      </w:r>
      <w:r>
        <w:fldChar w:fldCharType="separate"/>
      </w:r>
      <w:r>
        <w:t>9</w:t>
      </w:r>
      <w:r>
        <w:fldChar w:fldCharType="end"/>
      </w:r>
    </w:p>
    <w:p w14:paraId="1813EAB2" w14:textId="64FA09A4" w:rsidR="00881C2C" w:rsidRDefault="00881C2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_Toc31176911 \h </w:instrText>
      </w:r>
      <w:r>
        <w:fldChar w:fldCharType="separate"/>
      </w:r>
      <w:r>
        <w:t>9</w:t>
      </w:r>
      <w:r>
        <w:fldChar w:fldCharType="end"/>
      </w:r>
    </w:p>
    <w:p w14:paraId="4F1F625D" w14:textId="406D4CE8" w:rsidR="00881C2C" w:rsidRDefault="00881C2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MBS session management</w:t>
      </w:r>
      <w:r>
        <w:tab/>
      </w:r>
      <w:r>
        <w:fldChar w:fldCharType="begin" w:fldLock="1"/>
      </w:r>
      <w:r>
        <w:instrText xml:space="preserve"> PAGEREF _Toc31176912 \h </w:instrText>
      </w:r>
      <w:r>
        <w:fldChar w:fldCharType="separate"/>
      </w:r>
      <w:r>
        <w:t>9</w:t>
      </w:r>
      <w:r>
        <w:fldChar w:fldCharType="end"/>
      </w:r>
    </w:p>
    <w:p w14:paraId="020D705E" w14:textId="748B843E" w:rsidR="00881C2C" w:rsidRDefault="00881C2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_Toc31176913 \h </w:instrText>
      </w:r>
      <w:r>
        <w:fldChar w:fldCharType="separate"/>
      </w:r>
      <w:r>
        <w:t>9</w:t>
      </w:r>
      <w:r>
        <w:fldChar w:fldCharType="end"/>
      </w:r>
    </w:p>
    <w:p w14:paraId="589C6CCF" w14:textId="0444FBC4" w:rsidR="00881C2C" w:rsidRDefault="00881C2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Definition of Service Levels</w:t>
      </w:r>
      <w:r>
        <w:tab/>
      </w:r>
      <w:r>
        <w:fldChar w:fldCharType="begin" w:fldLock="1"/>
      </w:r>
      <w:r>
        <w:instrText xml:space="preserve"> PAGEREF _Toc31176914 \h </w:instrText>
      </w:r>
      <w:r>
        <w:fldChar w:fldCharType="separate"/>
      </w:r>
      <w:r>
        <w:t>10</w:t>
      </w:r>
      <w:r>
        <w:fldChar w:fldCharType="end"/>
      </w:r>
    </w:p>
    <w:p w14:paraId="040736EB" w14:textId="50765105" w:rsidR="00881C2C" w:rsidRDefault="00881C2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_Toc31176915 \h </w:instrText>
      </w:r>
      <w:r>
        <w:fldChar w:fldCharType="separate"/>
      </w:r>
      <w:r>
        <w:t>10</w:t>
      </w:r>
      <w:r>
        <w:fldChar w:fldCharType="end"/>
      </w:r>
    </w:p>
    <w:p w14:paraId="23D28733" w14:textId="17CF2864" w:rsidR="00881C2C" w:rsidRDefault="00881C2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Levels of authorization for Multicast communication services</w:t>
      </w:r>
      <w:r>
        <w:tab/>
      </w:r>
      <w:r>
        <w:fldChar w:fldCharType="begin" w:fldLock="1"/>
      </w:r>
      <w:r>
        <w:instrText xml:space="preserve"> PAGEREF _Toc31176916 \h </w:instrText>
      </w:r>
      <w:r>
        <w:fldChar w:fldCharType="separate"/>
      </w:r>
      <w:r>
        <w:t>10</w:t>
      </w:r>
      <w:r>
        <w:fldChar w:fldCharType="end"/>
      </w:r>
    </w:p>
    <w:p w14:paraId="5E998159" w14:textId="3B29DEA0" w:rsidR="00881C2C" w:rsidRDefault="00881C2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_Toc31176917 \h </w:instrText>
      </w:r>
      <w:r>
        <w:fldChar w:fldCharType="separate"/>
      </w:r>
      <w:r>
        <w:t>10</w:t>
      </w:r>
      <w:r>
        <w:fldChar w:fldCharType="end"/>
      </w:r>
    </w:p>
    <w:p w14:paraId="42041AA9" w14:textId="6EC12308" w:rsidR="00881C2C" w:rsidRDefault="00881C2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QoS level support for Multicast and Broadcast communication services</w:t>
      </w:r>
      <w:r>
        <w:tab/>
      </w:r>
      <w:r>
        <w:fldChar w:fldCharType="begin" w:fldLock="1"/>
      </w:r>
      <w:r>
        <w:instrText xml:space="preserve"> PAGEREF _Toc31176918 \h </w:instrText>
      </w:r>
      <w:r>
        <w:fldChar w:fldCharType="separate"/>
      </w:r>
      <w:r>
        <w:t>10</w:t>
      </w:r>
      <w:r>
        <w:fldChar w:fldCharType="end"/>
      </w:r>
    </w:p>
    <w:p w14:paraId="327F8B61" w14:textId="59450261" w:rsidR="00881C2C" w:rsidRDefault="00881C2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_Toc31176919 \h </w:instrText>
      </w:r>
      <w:r>
        <w:fldChar w:fldCharType="separate"/>
      </w:r>
      <w:r>
        <w:t>10</w:t>
      </w:r>
      <w:r>
        <w:fldChar w:fldCharType="end"/>
      </w:r>
    </w:p>
    <w:p w14:paraId="6212D4BD" w14:textId="62585541" w:rsidR="00881C2C" w:rsidRDefault="00881C2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 xml:space="preserve">Key Issue #5: Support of </w:t>
      </w:r>
      <w:r>
        <w:rPr>
          <w:lang w:eastAsia="ko-KR"/>
        </w:rPr>
        <w:t>Broadcast TV Video and Radio communication services</w:t>
      </w:r>
      <w:r>
        <w:tab/>
      </w:r>
      <w:r>
        <w:fldChar w:fldCharType="begin" w:fldLock="1"/>
      </w:r>
      <w:r>
        <w:instrText xml:space="preserve"> PAGEREF _Toc31176920 \h </w:instrText>
      </w:r>
      <w:r>
        <w:fldChar w:fldCharType="separate"/>
      </w:r>
      <w:r>
        <w:t>10</w:t>
      </w:r>
      <w:r>
        <w:fldChar w:fldCharType="end"/>
      </w:r>
    </w:p>
    <w:p w14:paraId="077841F6" w14:textId="5DC2CD6A" w:rsidR="00881C2C" w:rsidRDefault="00881C2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_Toc31176921 \h </w:instrText>
      </w:r>
      <w:r>
        <w:fldChar w:fldCharType="separate"/>
      </w:r>
      <w:r>
        <w:t>10</w:t>
      </w:r>
      <w:r>
        <w:fldChar w:fldCharType="end"/>
      </w:r>
    </w:p>
    <w:p w14:paraId="2B87320A" w14:textId="17D525ED" w:rsidR="00881C2C" w:rsidRDefault="00881C2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Local MBS service</w:t>
      </w:r>
      <w:r>
        <w:tab/>
      </w:r>
      <w:r>
        <w:fldChar w:fldCharType="begin" w:fldLock="1"/>
      </w:r>
      <w:r>
        <w:instrText xml:space="preserve"> PAGEREF _Toc31176922 \h </w:instrText>
      </w:r>
      <w:r>
        <w:fldChar w:fldCharType="separate"/>
      </w:r>
      <w:r>
        <w:t>11</w:t>
      </w:r>
      <w:r>
        <w:fldChar w:fldCharType="end"/>
      </w:r>
    </w:p>
    <w:p w14:paraId="7C9781E5" w14:textId="6AC6201C" w:rsidR="00881C2C" w:rsidRDefault="00881C2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_Toc31176923 \h </w:instrText>
      </w:r>
      <w:r>
        <w:fldChar w:fldCharType="separate"/>
      </w:r>
      <w:r>
        <w:t>11</w:t>
      </w:r>
      <w:r>
        <w:fldChar w:fldCharType="end"/>
      </w:r>
    </w:p>
    <w:p w14:paraId="5B5F2D58" w14:textId="3A496143" w:rsidR="00881C2C" w:rsidRDefault="00881C2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Reliable delivery mode switching between unicast and multicast</w:t>
      </w:r>
      <w:r>
        <w:tab/>
      </w:r>
      <w:r>
        <w:fldChar w:fldCharType="begin" w:fldLock="1"/>
      </w:r>
      <w:r>
        <w:instrText xml:space="preserve"> PAGEREF _Toc31176924 \h </w:instrText>
      </w:r>
      <w:r>
        <w:fldChar w:fldCharType="separate"/>
      </w:r>
      <w:r>
        <w:t>11</w:t>
      </w:r>
      <w:r>
        <w:fldChar w:fldCharType="end"/>
      </w:r>
    </w:p>
    <w:p w14:paraId="6D5B6C3F" w14:textId="66E2F1CB" w:rsidR="00881C2C" w:rsidRDefault="00881C2C">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_Toc31176925 \h </w:instrText>
      </w:r>
      <w:r>
        <w:fldChar w:fldCharType="separate"/>
      </w:r>
      <w:r>
        <w:t>11</w:t>
      </w:r>
      <w:r>
        <w:fldChar w:fldCharType="end"/>
      </w:r>
    </w:p>
    <w:p w14:paraId="6754A093" w14:textId="7D17C6AB" w:rsidR="00881C2C" w:rsidRDefault="00881C2C">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Key Issue #8: Reliable switching between unicast and broadcast delivery methods</w:t>
      </w:r>
      <w:r>
        <w:tab/>
      </w:r>
      <w:r>
        <w:fldChar w:fldCharType="begin" w:fldLock="1"/>
      </w:r>
      <w:r>
        <w:instrText xml:space="preserve"> PAGEREF _Toc31176926 \h </w:instrText>
      </w:r>
      <w:r>
        <w:fldChar w:fldCharType="separate"/>
      </w:r>
      <w:r>
        <w:t>12</w:t>
      </w:r>
      <w:r>
        <w:fldChar w:fldCharType="end"/>
      </w:r>
    </w:p>
    <w:p w14:paraId="34A112A0" w14:textId="2AC079F0" w:rsidR="00881C2C" w:rsidRDefault="00881C2C">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_Toc31176927 \h </w:instrText>
      </w:r>
      <w:r>
        <w:fldChar w:fldCharType="separate"/>
      </w:r>
      <w:r>
        <w:t>12</w:t>
      </w:r>
      <w:r>
        <w:fldChar w:fldCharType="end"/>
      </w:r>
    </w:p>
    <w:p w14:paraId="22545B32" w14:textId="2097097F" w:rsidR="00881C2C" w:rsidRDefault="00881C2C">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Key Issue #9: Minimizing the interruption of public safety services upon transition between NR/5GC and E-UTRAN/EPC</w:t>
      </w:r>
      <w:r>
        <w:tab/>
      </w:r>
      <w:r>
        <w:fldChar w:fldCharType="begin" w:fldLock="1"/>
      </w:r>
      <w:r>
        <w:instrText xml:space="preserve"> PAGEREF _Toc31176928 \h </w:instrText>
      </w:r>
      <w:r>
        <w:fldChar w:fldCharType="separate"/>
      </w:r>
      <w:r>
        <w:t>12</w:t>
      </w:r>
      <w:r>
        <w:fldChar w:fldCharType="end"/>
      </w:r>
    </w:p>
    <w:p w14:paraId="193B4331" w14:textId="528DCAB9" w:rsidR="00881C2C" w:rsidRDefault="00881C2C">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_Toc31176929 \h </w:instrText>
      </w:r>
      <w:r>
        <w:fldChar w:fldCharType="separate"/>
      </w:r>
      <w:r>
        <w:t>12</w:t>
      </w:r>
      <w:r>
        <w:fldChar w:fldCharType="end"/>
      </w:r>
    </w:p>
    <w:p w14:paraId="118D60DB" w14:textId="5F98C5EE" w:rsidR="00881C2C" w:rsidRDefault="00881C2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_Toc31176930 \h </w:instrText>
      </w:r>
      <w:r>
        <w:fldChar w:fldCharType="separate"/>
      </w:r>
      <w:r>
        <w:t>12</w:t>
      </w:r>
      <w:r>
        <w:fldChar w:fldCharType="end"/>
      </w:r>
    </w:p>
    <w:p w14:paraId="77C971EB" w14:textId="1EB6436A" w:rsidR="00881C2C" w:rsidRDefault="00881C2C">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fldLock="1"/>
      </w:r>
      <w:r>
        <w:instrText xml:space="preserve"> PAGEREF _Toc31176931 \h </w:instrText>
      </w:r>
      <w:r>
        <w:fldChar w:fldCharType="separate"/>
      </w:r>
      <w:r>
        <w:t>12</w:t>
      </w:r>
      <w:r>
        <w:fldChar w:fldCharType="end"/>
      </w:r>
    </w:p>
    <w:p w14:paraId="062445B4" w14:textId="4AB54DE8" w:rsidR="00881C2C" w:rsidRDefault="00881C2C">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t>Solution</w:t>
      </w:r>
      <w:r>
        <w:rPr>
          <w:lang w:eastAsia="zh-CN"/>
        </w:rPr>
        <w:t xml:space="preserve"> #1</w:t>
      </w:r>
      <w:r>
        <w:t>: Multicast service levels</w:t>
      </w:r>
      <w:r>
        <w:tab/>
      </w:r>
      <w:r>
        <w:fldChar w:fldCharType="begin" w:fldLock="1"/>
      </w:r>
      <w:r>
        <w:instrText xml:space="preserve"> PAGEREF _Toc31176932 \h </w:instrText>
      </w:r>
      <w:r>
        <w:fldChar w:fldCharType="separate"/>
      </w:r>
      <w:r>
        <w:t>13</w:t>
      </w:r>
      <w:r>
        <w:fldChar w:fldCharType="end"/>
      </w:r>
    </w:p>
    <w:p w14:paraId="3892AB49" w14:textId="007CC369" w:rsidR="00881C2C" w:rsidRDefault="00881C2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_Toc31176933 \h </w:instrText>
      </w:r>
      <w:r>
        <w:fldChar w:fldCharType="separate"/>
      </w:r>
      <w:r>
        <w:t>13</w:t>
      </w:r>
      <w:r>
        <w:fldChar w:fldCharType="end"/>
      </w:r>
    </w:p>
    <w:p w14:paraId="6DC1DF64" w14:textId="027D196E" w:rsidR="00881C2C" w:rsidRDefault="00881C2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_Toc31176934 \h </w:instrText>
      </w:r>
      <w:r>
        <w:fldChar w:fldCharType="separate"/>
      </w:r>
      <w:r>
        <w:t>13</w:t>
      </w:r>
      <w:r>
        <w:fldChar w:fldCharType="end"/>
      </w:r>
    </w:p>
    <w:p w14:paraId="41A3F14B" w14:textId="75DBFAD9" w:rsidR="00881C2C" w:rsidRDefault="00881C2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_Toc31176935 \h </w:instrText>
      </w:r>
      <w:r>
        <w:fldChar w:fldCharType="separate"/>
      </w:r>
      <w:r>
        <w:t>13</w:t>
      </w:r>
      <w:r>
        <w:fldChar w:fldCharType="end"/>
      </w:r>
    </w:p>
    <w:p w14:paraId="496CAEBA" w14:textId="19270D25" w:rsidR="00881C2C" w:rsidRDefault="00881C2C">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Solution #2: MBS Session setup using flexible radio resources</w:t>
      </w:r>
      <w:r>
        <w:tab/>
      </w:r>
      <w:r>
        <w:fldChar w:fldCharType="begin" w:fldLock="1"/>
      </w:r>
      <w:r>
        <w:instrText xml:space="preserve"> PAGEREF _Toc31176936 \h </w:instrText>
      </w:r>
      <w:r>
        <w:fldChar w:fldCharType="separate"/>
      </w:r>
      <w:r>
        <w:t>14</w:t>
      </w:r>
      <w:r>
        <w:fldChar w:fldCharType="end"/>
      </w:r>
    </w:p>
    <w:p w14:paraId="6977DF4C" w14:textId="688E3112" w:rsidR="00881C2C" w:rsidRDefault="00881C2C">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_Toc31176937 \h </w:instrText>
      </w:r>
      <w:r>
        <w:fldChar w:fldCharType="separate"/>
      </w:r>
      <w:r>
        <w:t>14</w:t>
      </w:r>
      <w:r>
        <w:fldChar w:fldCharType="end"/>
      </w:r>
    </w:p>
    <w:p w14:paraId="36BE5C9F" w14:textId="6C0FE051" w:rsidR="00881C2C" w:rsidRDefault="00881C2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_Toc31176938 \h </w:instrText>
      </w:r>
      <w:r>
        <w:fldChar w:fldCharType="separate"/>
      </w:r>
      <w:r>
        <w:t>14</w:t>
      </w:r>
      <w:r>
        <w:fldChar w:fldCharType="end"/>
      </w:r>
    </w:p>
    <w:p w14:paraId="3FF41CD3" w14:textId="4AA44C61" w:rsidR="00881C2C" w:rsidRDefault="00881C2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Requesting to allocate radio resource for MBS service</w:t>
      </w:r>
      <w:r>
        <w:tab/>
      </w:r>
      <w:r>
        <w:fldChar w:fldCharType="begin" w:fldLock="1"/>
      </w:r>
      <w:r>
        <w:instrText xml:space="preserve"> PAGEREF _Toc31176939 \h </w:instrText>
      </w:r>
      <w:r>
        <w:fldChar w:fldCharType="separate"/>
      </w:r>
      <w:r>
        <w:t>14</w:t>
      </w:r>
      <w:r>
        <w:fldChar w:fldCharType="end"/>
      </w:r>
    </w:p>
    <w:p w14:paraId="1302950F" w14:textId="5454795A" w:rsidR="00881C2C" w:rsidRDefault="00881C2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Releasing radio resource for MBS service</w:t>
      </w:r>
      <w:r>
        <w:tab/>
      </w:r>
      <w:r>
        <w:fldChar w:fldCharType="begin" w:fldLock="1"/>
      </w:r>
      <w:r>
        <w:instrText xml:space="preserve"> PAGEREF _Toc31176940 \h </w:instrText>
      </w:r>
      <w:r>
        <w:fldChar w:fldCharType="separate"/>
      </w:r>
      <w:r>
        <w:t>16</w:t>
      </w:r>
      <w:r>
        <w:fldChar w:fldCharType="end"/>
      </w:r>
    </w:p>
    <w:p w14:paraId="651D2216" w14:textId="1F87DC50" w:rsidR="00881C2C" w:rsidRDefault="00881C2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_Toc31176941 \h </w:instrText>
      </w:r>
      <w:r>
        <w:fldChar w:fldCharType="separate"/>
      </w:r>
      <w:r>
        <w:t>16</w:t>
      </w:r>
      <w:r>
        <w:fldChar w:fldCharType="end"/>
      </w:r>
    </w:p>
    <w:p w14:paraId="29B18454" w14:textId="3970F57A" w:rsidR="00881C2C" w:rsidRDefault="00881C2C">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Solution #3: Integrated Multicast and Unicast Transport</w:t>
      </w:r>
      <w:r>
        <w:tab/>
      </w:r>
      <w:r>
        <w:fldChar w:fldCharType="begin" w:fldLock="1"/>
      </w:r>
      <w:r>
        <w:instrText xml:space="preserve"> PAGEREF _Toc31176942 \h </w:instrText>
      </w:r>
      <w:r>
        <w:fldChar w:fldCharType="separate"/>
      </w:r>
      <w:r>
        <w:t>17</w:t>
      </w:r>
      <w:r>
        <w:fldChar w:fldCharType="end"/>
      </w:r>
    </w:p>
    <w:p w14:paraId="1A2E584B" w14:textId="66116743" w:rsidR="00881C2C" w:rsidRDefault="00881C2C">
      <w:pPr>
        <w:pStyle w:val="TOC3"/>
        <w:rPr>
          <w:rFonts w:asciiTheme="minorHAnsi" w:eastAsiaTheme="minorEastAsia" w:hAnsiTheme="minorHAnsi" w:cstheme="minorBidi"/>
          <w:sz w:val="22"/>
          <w:szCs w:val="22"/>
          <w:lang w:eastAsia="en-GB"/>
        </w:rPr>
      </w:pPr>
      <w:r>
        <w:rPr>
          <w:lang w:eastAsia="ko-KR"/>
        </w:rPr>
        <w:t>6.3.1</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_Toc31176943 \h </w:instrText>
      </w:r>
      <w:r>
        <w:fldChar w:fldCharType="separate"/>
      </w:r>
      <w:r>
        <w:t>17</w:t>
      </w:r>
      <w:r>
        <w:fldChar w:fldCharType="end"/>
      </w:r>
    </w:p>
    <w:p w14:paraId="7EFDFD8C" w14:textId="6D4503FA" w:rsidR="00881C2C" w:rsidRDefault="00881C2C">
      <w:pPr>
        <w:pStyle w:val="TOC4"/>
        <w:rPr>
          <w:rFonts w:asciiTheme="minorHAnsi" w:eastAsiaTheme="minorEastAsia" w:hAnsiTheme="minorHAnsi" w:cstheme="minorBidi"/>
          <w:sz w:val="22"/>
          <w:szCs w:val="22"/>
          <w:lang w:eastAsia="en-GB"/>
        </w:rPr>
      </w:pPr>
      <w:r>
        <w:rPr>
          <w:lang w:eastAsia="ko-KR"/>
        </w:rPr>
        <w:t>6.3.1.1</w:t>
      </w:r>
      <w:r>
        <w:rPr>
          <w:rFonts w:asciiTheme="minorHAnsi" w:eastAsiaTheme="minorEastAsia" w:hAnsiTheme="minorHAnsi" w:cstheme="minorBidi"/>
          <w:sz w:val="22"/>
          <w:szCs w:val="22"/>
          <w:lang w:eastAsia="en-GB"/>
        </w:rPr>
        <w:tab/>
      </w:r>
      <w:r>
        <w:rPr>
          <w:lang w:eastAsia="ko-KR"/>
        </w:rPr>
        <w:t>System Architecture</w:t>
      </w:r>
      <w:r>
        <w:tab/>
      </w:r>
      <w:r>
        <w:fldChar w:fldCharType="begin" w:fldLock="1"/>
      </w:r>
      <w:r>
        <w:instrText xml:space="preserve"> PAGEREF _Toc31176944 \h </w:instrText>
      </w:r>
      <w:r>
        <w:fldChar w:fldCharType="separate"/>
      </w:r>
      <w:r>
        <w:t>17</w:t>
      </w:r>
      <w:r>
        <w:fldChar w:fldCharType="end"/>
      </w:r>
    </w:p>
    <w:p w14:paraId="70F4EEEC" w14:textId="5A20E61D" w:rsidR="00881C2C" w:rsidRDefault="00881C2C">
      <w:pPr>
        <w:pStyle w:val="TOC4"/>
        <w:rPr>
          <w:rFonts w:asciiTheme="minorHAnsi" w:eastAsiaTheme="minorEastAsia" w:hAnsiTheme="minorHAnsi" w:cstheme="minorBidi"/>
          <w:sz w:val="22"/>
          <w:szCs w:val="22"/>
          <w:lang w:eastAsia="en-GB"/>
        </w:rPr>
      </w:pPr>
      <w:r>
        <w:rPr>
          <w:lang w:eastAsia="ko-KR"/>
        </w:rPr>
        <w:t>6.3.1.2</w:t>
      </w:r>
      <w:r>
        <w:rPr>
          <w:rFonts w:asciiTheme="minorHAnsi" w:eastAsiaTheme="minorEastAsia" w:hAnsiTheme="minorHAnsi" w:cstheme="minorBidi"/>
          <w:sz w:val="22"/>
          <w:szCs w:val="22"/>
          <w:lang w:eastAsia="en-GB"/>
        </w:rPr>
        <w:tab/>
      </w:r>
      <w:r>
        <w:rPr>
          <w:lang w:eastAsia="ko-KR"/>
        </w:rPr>
        <w:t>Multicast Session Context and Multicast flow characteristics</w:t>
      </w:r>
      <w:r>
        <w:tab/>
      </w:r>
      <w:r>
        <w:fldChar w:fldCharType="begin" w:fldLock="1"/>
      </w:r>
      <w:r>
        <w:instrText xml:space="preserve"> PAGEREF _Toc31176945 \h </w:instrText>
      </w:r>
      <w:r>
        <w:fldChar w:fldCharType="separate"/>
      </w:r>
      <w:r>
        <w:t>17</w:t>
      </w:r>
      <w:r>
        <w:fldChar w:fldCharType="end"/>
      </w:r>
    </w:p>
    <w:p w14:paraId="7F7ED8BB" w14:textId="73AE52FF" w:rsidR="00881C2C" w:rsidRDefault="00881C2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_Toc31176946 \h </w:instrText>
      </w:r>
      <w:r>
        <w:fldChar w:fldCharType="separate"/>
      </w:r>
      <w:r>
        <w:t>18</w:t>
      </w:r>
      <w:r>
        <w:fldChar w:fldCharType="end"/>
      </w:r>
    </w:p>
    <w:p w14:paraId="404D67A8" w14:textId="43C91964" w:rsidR="00881C2C" w:rsidRDefault="00881C2C">
      <w:pPr>
        <w:pStyle w:val="TOC4"/>
        <w:rPr>
          <w:rFonts w:asciiTheme="minorHAnsi" w:eastAsiaTheme="minorEastAsia" w:hAnsiTheme="minorHAnsi" w:cstheme="minorBidi"/>
          <w:sz w:val="22"/>
          <w:szCs w:val="22"/>
          <w:lang w:eastAsia="en-GB"/>
        </w:rPr>
      </w:pPr>
      <w:r>
        <w:rPr>
          <w:lang w:eastAsia="ko-KR"/>
        </w:rPr>
        <w:t>6.3.2.1</w:t>
      </w:r>
      <w:r>
        <w:rPr>
          <w:rFonts w:asciiTheme="minorHAnsi" w:eastAsiaTheme="minorEastAsia" w:hAnsiTheme="minorHAnsi" w:cstheme="minorBidi"/>
          <w:sz w:val="22"/>
          <w:szCs w:val="22"/>
          <w:lang w:eastAsia="en-GB"/>
        </w:rPr>
        <w:tab/>
      </w:r>
      <w:r>
        <w:rPr>
          <w:lang w:eastAsia="ko-KR"/>
        </w:rPr>
        <w:t>Multicast context and Multicast flow setup/modification via PDU Session Modification procedure</w:t>
      </w:r>
      <w:r>
        <w:tab/>
      </w:r>
      <w:r>
        <w:fldChar w:fldCharType="begin" w:fldLock="1"/>
      </w:r>
      <w:r>
        <w:instrText xml:space="preserve"> PAGEREF _Toc31176947 \h </w:instrText>
      </w:r>
      <w:r>
        <w:fldChar w:fldCharType="separate"/>
      </w:r>
      <w:r>
        <w:t>18</w:t>
      </w:r>
      <w:r>
        <w:fldChar w:fldCharType="end"/>
      </w:r>
    </w:p>
    <w:p w14:paraId="748E7D42" w14:textId="5638D387" w:rsidR="00881C2C" w:rsidRDefault="00881C2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_Toc31176948 \h </w:instrText>
      </w:r>
      <w:r>
        <w:fldChar w:fldCharType="separate"/>
      </w:r>
      <w:r>
        <w:t>21</w:t>
      </w:r>
      <w:r>
        <w:fldChar w:fldCharType="end"/>
      </w:r>
    </w:p>
    <w:p w14:paraId="19683607" w14:textId="221A1084" w:rsidR="00881C2C" w:rsidRDefault="00881C2C">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t>Solution</w:t>
      </w:r>
      <w:r>
        <w:rPr>
          <w:lang w:eastAsia="zh-CN"/>
        </w:rPr>
        <w:t xml:space="preserve"> #4</w:t>
      </w:r>
      <w:r>
        <w:t>: Multicast session management with dedicated MBS network functions</w:t>
      </w:r>
      <w:r>
        <w:tab/>
      </w:r>
      <w:r>
        <w:fldChar w:fldCharType="begin" w:fldLock="1"/>
      </w:r>
      <w:r>
        <w:instrText xml:space="preserve"> PAGEREF _Toc31176949 \h </w:instrText>
      </w:r>
      <w:r>
        <w:fldChar w:fldCharType="separate"/>
      </w:r>
      <w:r>
        <w:t>21</w:t>
      </w:r>
      <w:r>
        <w:fldChar w:fldCharType="end"/>
      </w:r>
    </w:p>
    <w:p w14:paraId="4DED777E" w14:textId="22E63B08" w:rsidR="00881C2C" w:rsidRDefault="00881C2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_Toc31176950 \h </w:instrText>
      </w:r>
      <w:r>
        <w:fldChar w:fldCharType="separate"/>
      </w:r>
      <w:r>
        <w:t>21</w:t>
      </w:r>
      <w:r>
        <w:fldChar w:fldCharType="end"/>
      </w:r>
    </w:p>
    <w:p w14:paraId="2A0E0B85" w14:textId="56E145C4" w:rsidR="00881C2C" w:rsidRDefault="00881C2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_Toc31176951 \h </w:instrText>
      </w:r>
      <w:r>
        <w:fldChar w:fldCharType="separate"/>
      </w:r>
      <w:r>
        <w:t>22</w:t>
      </w:r>
      <w:r>
        <w:fldChar w:fldCharType="end"/>
      </w:r>
    </w:p>
    <w:p w14:paraId="77DCB29F" w14:textId="6AC77995" w:rsidR="00881C2C" w:rsidRDefault="00881C2C">
      <w:pPr>
        <w:pStyle w:val="TOC4"/>
        <w:rPr>
          <w:rFonts w:asciiTheme="minorHAnsi" w:eastAsiaTheme="minorEastAsia" w:hAnsiTheme="minorHAnsi" w:cstheme="minorBidi"/>
          <w:sz w:val="22"/>
          <w:szCs w:val="22"/>
          <w:lang w:eastAsia="en-GB"/>
        </w:rPr>
      </w:pPr>
      <w:r>
        <w:lastRenderedPageBreak/>
        <w:t>6.4.2.1</w:t>
      </w:r>
      <w:r>
        <w:rPr>
          <w:rFonts w:asciiTheme="minorHAnsi" w:eastAsiaTheme="minorEastAsia" w:hAnsiTheme="minorHAnsi" w:cstheme="minorBidi"/>
          <w:sz w:val="22"/>
          <w:szCs w:val="22"/>
          <w:lang w:eastAsia="en-GB"/>
        </w:rPr>
        <w:tab/>
      </w:r>
      <w:r>
        <w:t>High-level procedures for multicast services</w:t>
      </w:r>
      <w:r>
        <w:tab/>
      </w:r>
      <w:r>
        <w:fldChar w:fldCharType="begin" w:fldLock="1"/>
      </w:r>
      <w:r>
        <w:instrText xml:space="preserve"> PAGEREF _Toc31176952 \h </w:instrText>
      </w:r>
      <w:r>
        <w:fldChar w:fldCharType="separate"/>
      </w:r>
      <w:r>
        <w:t>22</w:t>
      </w:r>
      <w:r>
        <w:fldChar w:fldCharType="end"/>
      </w:r>
    </w:p>
    <w:p w14:paraId="68BD7EA3" w14:textId="79BBC3D3" w:rsidR="00881C2C" w:rsidRDefault="00881C2C">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User MBS Multicast Session Establishment</w:t>
      </w:r>
      <w:r>
        <w:tab/>
      </w:r>
      <w:r>
        <w:fldChar w:fldCharType="begin" w:fldLock="1"/>
      </w:r>
      <w:r>
        <w:instrText xml:space="preserve"> PAGEREF _Toc31176953 \h </w:instrText>
      </w:r>
      <w:r>
        <w:fldChar w:fldCharType="separate"/>
      </w:r>
      <w:r>
        <w:t>23</w:t>
      </w:r>
      <w:r>
        <w:fldChar w:fldCharType="end"/>
      </w:r>
    </w:p>
    <w:p w14:paraId="48B01D3D" w14:textId="7142C183" w:rsidR="00881C2C" w:rsidRDefault="00881C2C">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User MBS Multicast Session Termination</w:t>
      </w:r>
      <w:r>
        <w:tab/>
      </w:r>
      <w:r>
        <w:fldChar w:fldCharType="begin" w:fldLock="1"/>
      </w:r>
      <w:r>
        <w:instrText xml:space="preserve"> PAGEREF _Toc31176954 \h </w:instrText>
      </w:r>
      <w:r>
        <w:fldChar w:fldCharType="separate"/>
      </w:r>
      <w:r>
        <w:t>24</w:t>
      </w:r>
      <w:r>
        <w:fldChar w:fldCharType="end"/>
      </w:r>
    </w:p>
    <w:p w14:paraId="275E87D3" w14:textId="2A7E7898" w:rsidR="00881C2C" w:rsidRDefault="00881C2C">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_Toc31176955 \h </w:instrText>
      </w:r>
      <w:r>
        <w:fldChar w:fldCharType="separate"/>
      </w:r>
      <w:r>
        <w:t>25</w:t>
      </w:r>
      <w:r>
        <w:fldChar w:fldCharType="end"/>
      </w:r>
    </w:p>
    <w:p w14:paraId="708D7B3F" w14:textId="36F13913" w:rsidR="00881C2C" w:rsidRDefault="00881C2C">
      <w:pPr>
        <w:pStyle w:val="TOC2"/>
        <w:rPr>
          <w:rFonts w:asciiTheme="minorHAnsi" w:eastAsiaTheme="minorEastAsia" w:hAnsiTheme="minorHAnsi" w:cstheme="minorBidi"/>
          <w:sz w:val="22"/>
          <w:szCs w:val="22"/>
          <w:lang w:eastAsia="en-GB"/>
        </w:rPr>
      </w:pPr>
      <w:r w:rsidRPr="002D4C18">
        <w:rPr>
          <w:rFonts w:eastAsia="DengXian"/>
          <w:lang w:eastAsia="zh-CN"/>
        </w:rPr>
        <w:t>6.5</w:t>
      </w:r>
      <w:r>
        <w:rPr>
          <w:rFonts w:asciiTheme="minorHAnsi" w:eastAsiaTheme="minorEastAsia" w:hAnsiTheme="minorHAnsi" w:cstheme="minorBidi"/>
          <w:sz w:val="22"/>
          <w:szCs w:val="22"/>
          <w:lang w:eastAsia="en-GB"/>
        </w:rPr>
        <w:tab/>
      </w:r>
      <w:r w:rsidRPr="002D4C18">
        <w:rPr>
          <w:rFonts w:eastAsia="DengXian"/>
        </w:rPr>
        <w:t>Solution</w:t>
      </w:r>
      <w:r w:rsidRPr="002D4C18">
        <w:rPr>
          <w:rFonts w:eastAsia="DengXian"/>
          <w:lang w:eastAsia="zh-CN"/>
        </w:rPr>
        <w:t xml:space="preserve"> #5</w:t>
      </w:r>
      <w:r w:rsidRPr="002D4C18">
        <w:rPr>
          <w:rFonts w:eastAsia="DengXian"/>
        </w:rPr>
        <w:t>: Broadcast Session Start</w:t>
      </w:r>
      <w:r>
        <w:tab/>
      </w:r>
      <w:r>
        <w:fldChar w:fldCharType="begin" w:fldLock="1"/>
      </w:r>
      <w:r>
        <w:instrText xml:space="preserve"> PAGEREF _Toc31176956 \h </w:instrText>
      </w:r>
      <w:r>
        <w:fldChar w:fldCharType="separate"/>
      </w:r>
      <w:r>
        <w:t>26</w:t>
      </w:r>
      <w:r>
        <w:fldChar w:fldCharType="end"/>
      </w:r>
    </w:p>
    <w:p w14:paraId="7EBE18AB" w14:textId="6819EA0A" w:rsidR="00881C2C" w:rsidRDefault="00881C2C">
      <w:pPr>
        <w:pStyle w:val="TOC3"/>
        <w:rPr>
          <w:rFonts w:asciiTheme="minorHAnsi" w:eastAsiaTheme="minorEastAsia" w:hAnsiTheme="minorHAnsi" w:cstheme="minorBidi"/>
          <w:sz w:val="22"/>
          <w:szCs w:val="22"/>
          <w:lang w:eastAsia="en-GB"/>
        </w:rPr>
      </w:pPr>
      <w:r w:rsidRPr="002D4C18">
        <w:rPr>
          <w:rFonts w:eastAsia="DengXian"/>
        </w:rPr>
        <w:t>6.5.1</w:t>
      </w:r>
      <w:r>
        <w:rPr>
          <w:rFonts w:asciiTheme="minorHAnsi" w:eastAsiaTheme="minorEastAsia" w:hAnsiTheme="minorHAnsi" w:cstheme="minorBidi"/>
          <w:sz w:val="22"/>
          <w:szCs w:val="22"/>
          <w:lang w:eastAsia="en-GB"/>
        </w:rPr>
        <w:tab/>
      </w:r>
      <w:r w:rsidRPr="002D4C18">
        <w:rPr>
          <w:rFonts w:eastAsia="DengXian"/>
        </w:rPr>
        <w:t>Functional description</w:t>
      </w:r>
      <w:r>
        <w:tab/>
      </w:r>
      <w:r>
        <w:fldChar w:fldCharType="begin" w:fldLock="1"/>
      </w:r>
      <w:r>
        <w:instrText xml:space="preserve"> PAGEREF _Toc31176957 \h </w:instrText>
      </w:r>
      <w:r>
        <w:fldChar w:fldCharType="separate"/>
      </w:r>
      <w:r>
        <w:t>26</w:t>
      </w:r>
      <w:r>
        <w:fldChar w:fldCharType="end"/>
      </w:r>
    </w:p>
    <w:p w14:paraId="5DC550D4" w14:textId="29C95E24" w:rsidR="00881C2C" w:rsidRDefault="00881C2C">
      <w:pPr>
        <w:pStyle w:val="TOC3"/>
        <w:rPr>
          <w:rFonts w:asciiTheme="minorHAnsi" w:eastAsiaTheme="minorEastAsia" w:hAnsiTheme="minorHAnsi" w:cstheme="minorBidi"/>
          <w:sz w:val="22"/>
          <w:szCs w:val="22"/>
          <w:lang w:eastAsia="en-GB"/>
        </w:rPr>
      </w:pPr>
      <w:r w:rsidRPr="002D4C18">
        <w:rPr>
          <w:rFonts w:eastAsia="DengXian"/>
        </w:rPr>
        <w:t>6.5.2</w:t>
      </w:r>
      <w:r>
        <w:rPr>
          <w:rFonts w:asciiTheme="minorHAnsi" w:eastAsiaTheme="minorEastAsia" w:hAnsiTheme="minorHAnsi" w:cstheme="minorBidi"/>
          <w:sz w:val="22"/>
          <w:szCs w:val="22"/>
          <w:lang w:eastAsia="en-GB"/>
        </w:rPr>
        <w:tab/>
      </w:r>
      <w:r w:rsidRPr="002D4C18">
        <w:rPr>
          <w:rFonts w:eastAsia="DengXian"/>
        </w:rPr>
        <w:t>Procedures</w:t>
      </w:r>
      <w:r>
        <w:tab/>
      </w:r>
      <w:r>
        <w:fldChar w:fldCharType="begin" w:fldLock="1"/>
      </w:r>
      <w:r>
        <w:instrText xml:space="preserve"> PAGEREF _Toc31176958 \h </w:instrText>
      </w:r>
      <w:r>
        <w:fldChar w:fldCharType="separate"/>
      </w:r>
      <w:r>
        <w:t>27</w:t>
      </w:r>
      <w:r>
        <w:fldChar w:fldCharType="end"/>
      </w:r>
    </w:p>
    <w:p w14:paraId="75BAC6D4" w14:textId="172C59E5" w:rsidR="00881C2C" w:rsidRDefault="00881C2C">
      <w:pPr>
        <w:pStyle w:val="TOC3"/>
        <w:rPr>
          <w:rFonts w:asciiTheme="minorHAnsi" w:eastAsiaTheme="minorEastAsia" w:hAnsiTheme="minorHAnsi" w:cstheme="minorBidi"/>
          <w:sz w:val="22"/>
          <w:szCs w:val="22"/>
          <w:lang w:eastAsia="en-GB"/>
        </w:rPr>
      </w:pPr>
      <w:r w:rsidRPr="002D4C18">
        <w:rPr>
          <w:rFonts w:eastAsia="DengXian"/>
        </w:rPr>
        <w:t>6.5.3</w:t>
      </w:r>
      <w:r>
        <w:rPr>
          <w:rFonts w:asciiTheme="minorHAnsi" w:eastAsiaTheme="minorEastAsia" w:hAnsiTheme="minorHAnsi" w:cstheme="minorBidi"/>
          <w:sz w:val="22"/>
          <w:szCs w:val="22"/>
          <w:lang w:eastAsia="en-GB"/>
        </w:rPr>
        <w:tab/>
      </w:r>
      <w:r w:rsidRPr="002D4C18">
        <w:rPr>
          <w:rFonts w:eastAsia="DengXian"/>
        </w:rPr>
        <w:t>Impacts on services, entities and interfaces</w:t>
      </w:r>
      <w:r>
        <w:tab/>
      </w:r>
      <w:r>
        <w:fldChar w:fldCharType="begin" w:fldLock="1"/>
      </w:r>
      <w:r>
        <w:instrText xml:space="preserve"> PAGEREF _Toc31176959 \h </w:instrText>
      </w:r>
      <w:r>
        <w:fldChar w:fldCharType="separate"/>
      </w:r>
      <w:r>
        <w:t>28</w:t>
      </w:r>
      <w:r>
        <w:fldChar w:fldCharType="end"/>
      </w:r>
    </w:p>
    <w:p w14:paraId="196AAFD9" w14:textId="7B56C5AD" w:rsidR="00881C2C" w:rsidRDefault="00881C2C">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t>Solution</w:t>
      </w:r>
      <w:r>
        <w:rPr>
          <w:lang w:eastAsia="zh-CN"/>
        </w:rPr>
        <w:t xml:space="preserve"> #6</w:t>
      </w:r>
      <w:r>
        <w:t>: Multicast service initiation</w:t>
      </w:r>
      <w:r>
        <w:tab/>
      </w:r>
      <w:r>
        <w:fldChar w:fldCharType="begin" w:fldLock="1"/>
      </w:r>
      <w:r>
        <w:instrText xml:space="preserve"> PAGEREF _Toc31176960 \h </w:instrText>
      </w:r>
      <w:r>
        <w:fldChar w:fldCharType="separate"/>
      </w:r>
      <w:r>
        <w:t>28</w:t>
      </w:r>
      <w:r>
        <w:fldChar w:fldCharType="end"/>
      </w:r>
    </w:p>
    <w:p w14:paraId="2CE8E2FD" w14:textId="3971456D" w:rsidR="00881C2C" w:rsidRDefault="00881C2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_Toc31176961 \h </w:instrText>
      </w:r>
      <w:r>
        <w:fldChar w:fldCharType="separate"/>
      </w:r>
      <w:r>
        <w:t>28</w:t>
      </w:r>
      <w:r>
        <w:fldChar w:fldCharType="end"/>
      </w:r>
    </w:p>
    <w:p w14:paraId="7D58BE80" w14:textId="6BCBCDD7" w:rsidR="00881C2C" w:rsidRDefault="00881C2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_Toc31176962 \h </w:instrText>
      </w:r>
      <w:r>
        <w:fldChar w:fldCharType="separate"/>
      </w:r>
      <w:r>
        <w:t>29</w:t>
      </w:r>
      <w:r>
        <w:fldChar w:fldCharType="end"/>
      </w:r>
    </w:p>
    <w:p w14:paraId="5091365A" w14:textId="7D6020C1" w:rsidR="00881C2C" w:rsidRDefault="00881C2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MBS Session initiation procedure</w:t>
      </w:r>
      <w:r>
        <w:tab/>
      </w:r>
      <w:r>
        <w:fldChar w:fldCharType="begin" w:fldLock="1"/>
      </w:r>
      <w:r>
        <w:instrText xml:space="preserve"> PAGEREF _Toc31176963 \h </w:instrText>
      </w:r>
      <w:r>
        <w:fldChar w:fldCharType="separate"/>
      </w:r>
      <w:r>
        <w:t>29</w:t>
      </w:r>
      <w:r>
        <w:fldChar w:fldCharType="end"/>
      </w:r>
    </w:p>
    <w:p w14:paraId="6DDEEC4A" w14:textId="1BFB7A63" w:rsidR="00881C2C" w:rsidRDefault="00881C2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_Toc31176964 \h </w:instrText>
      </w:r>
      <w:r>
        <w:fldChar w:fldCharType="separate"/>
      </w:r>
      <w:r>
        <w:t>29</w:t>
      </w:r>
      <w:r>
        <w:fldChar w:fldCharType="end"/>
      </w:r>
    </w:p>
    <w:p w14:paraId="1C1BCBAB" w14:textId="3C9A7B21" w:rsidR="00881C2C" w:rsidRDefault="00881C2C">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t>Solution</w:t>
      </w:r>
      <w:r>
        <w:rPr>
          <w:lang w:eastAsia="zh-CN"/>
        </w:rPr>
        <w:t xml:space="preserve"> #7</w:t>
      </w:r>
      <w:r>
        <w:t>: Local multicast service discovery</w:t>
      </w:r>
      <w:r>
        <w:tab/>
      </w:r>
      <w:r>
        <w:fldChar w:fldCharType="begin" w:fldLock="1"/>
      </w:r>
      <w:r>
        <w:instrText xml:space="preserve"> PAGEREF _Toc31176965 \h </w:instrText>
      </w:r>
      <w:r>
        <w:fldChar w:fldCharType="separate"/>
      </w:r>
      <w:r>
        <w:t>29</w:t>
      </w:r>
      <w:r>
        <w:fldChar w:fldCharType="end"/>
      </w:r>
    </w:p>
    <w:p w14:paraId="71613177" w14:textId="45AE6FED" w:rsidR="00881C2C" w:rsidRDefault="00881C2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_Toc31176966 \h </w:instrText>
      </w:r>
      <w:r>
        <w:fldChar w:fldCharType="separate"/>
      </w:r>
      <w:r>
        <w:t>29</w:t>
      </w:r>
      <w:r>
        <w:fldChar w:fldCharType="end"/>
      </w:r>
    </w:p>
    <w:p w14:paraId="38B393F9" w14:textId="10C28D53" w:rsidR="00881C2C" w:rsidRDefault="00881C2C">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_Toc31176967 \h </w:instrText>
      </w:r>
      <w:r>
        <w:fldChar w:fldCharType="separate"/>
      </w:r>
      <w:r>
        <w:t>30</w:t>
      </w:r>
      <w:r>
        <w:fldChar w:fldCharType="end"/>
      </w:r>
    </w:p>
    <w:p w14:paraId="5C40871B" w14:textId="5F015521" w:rsidR="00881C2C" w:rsidRDefault="00881C2C">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_Toc31176968 \h </w:instrText>
      </w:r>
      <w:r>
        <w:fldChar w:fldCharType="separate"/>
      </w:r>
      <w:r>
        <w:t>31</w:t>
      </w:r>
      <w:r>
        <w:fldChar w:fldCharType="end"/>
      </w:r>
    </w:p>
    <w:p w14:paraId="328BF3DF" w14:textId="51889A83" w:rsidR="00881C2C" w:rsidRDefault="00881C2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_Toc31176969 \h </w:instrText>
      </w:r>
      <w:r>
        <w:fldChar w:fldCharType="separate"/>
      </w:r>
      <w:r>
        <w:t>31</w:t>
      </w:r>
      <w:r>
        <w:fldChar w:fldCharType="end"/>
      </w:r>
    </w:p>
    <w:p w14:paraId="3E177C6A" w14:textId="479D6D0F" w:rsidR="00881C2C" w:rsidRDefault="00881C2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_Toc31176970 \h </w:instrText>
      </w:r>
      <w:r>
        <w:fldChar w:fldCharType="separate"/>
      </w:r>
      <w:r>
        <w:t>31</w:t>
      </w:r>
      <w:r>
        <w:fldChar w:fldCharType="end"/>
      </w:r>
    </w:p>
    <w:p w14:paraId="260CD683" w14:textId="7E130E69" w:rsidR="00881C2C" w:rsidRDefault="00881C2C">
      <w:pPr>
        <w:pStyle w:val="TOC9"/>
        <w:rPr>
          <w:rFonts w:asciiTheme="minorHAnsi" w:eastAsiaTheme="minorEastAsia" w:hAnsiTheme="minorHAnsi" w:cstheme="minorBidi"/>
          <w:b w:val="0"/>
          <w:szCs w:val="22"/>
          <w:lang w:eastAsia="en-GB"/>
        </w:rPr>
      </w:pPr>
      <w:r>
        <w:t>Annex A: Architecture alternatives</w:t>
      </w:r>
      <w:r>
        <w:tab/>
      </w:r>
      <w:r>
        <w:fldChar w:fldCharType="begin" w:fldLock="1"/>
      </w:r>
      <w:r>
        <w:instrText xml:space="preserve"> PAGEREF _Toc31176971 \h </w:instrText>
      </w:r>
      <w:r>
        <w:fldChar w:fldCharType="separate"/>
      </w:r>
      <w:r>
        <w:t>32</w:t>
      </w:r>
      <w:r>
        <w:fldChar w:fldCharType="end"/>
      </w:r>
    </w:p>
    <w:p w14:paraId="558E178F" w14:textId="035C6A3F" w:rsidR="00881C2C" w:rsidRDefault="00881C2C">
      <w:pPr>
        <w:pStyle w:val="TOC1"/>
        <w:rPr>
          <w:rFonts w:asciiTheme="minorHAnsi" w:eastAsiaTheme="minorEastAsia" w:hAnsiTheme="minorHAnsi" w:cstheme="minorBidi"/>
          <w:szCs w:val="22"/>
          <w:lang w:eastAsia="en-GB"/>
        </w:rPr>
      </w:pPr>
      <w:r>
        <w:rPr>
          <w:lang w:eastAsia="ko-KR"/>
        </w:rPr>
        <w:t>A.1</w:t>
      </w:r>
      <w:r>
        <w:rPr>
          <w:rFonts w:asciiTheme="minorHAnsi" w:eastAsiaTheme="minorEastAsia" w:hAnsiTheme="minorHAnsi" w:cstheme="minorBidi"/>
          <w:szCs w:val="22"/>
          <w:lang w:eastAsia="en-GB"/>
        </w:rPr>
        <w:tab/>
      </w:r>
      <w:r>
        <w:rPr>
          <w:lang w:eastAsia="ko-KR"/>
        </w:rPr>
        <w:t>Baseline architecture 1: 5G MBS system architecture based on unicast 5GC</w:t>
      </w:r>
      <w:r>
        <w:tab/>
      </w:r>
      <w:r>
        <w:fldChar w:fldCharType="begin" w:fldLock="1"/>
      </w:r>
      <w:r>
        <w:instrText xml:space="preserve"> PAGEREF _Toc31176972 \h </w:instrText>
      </w:r>
      <w:r>
        <w:fldChar w:fldCharType="separate"/>
      </w:r>
      <w:r>
        <w:t>32</w:t>
      </w:r>
      <w:r>
        <w:fldChar w:fldCharType="end"/>
      </w:r>
    </w:p>
    <w:p w14:paraId="472ABD17" w14:textId="49EB2AFD" w:rsidR="00881C2C" w:rsidRDefault="00881C2C">
      <w:pPr>
        <w:pStyle w:val="TOC2"/>
        <w:rPr>
          <w:rFonts w:asciiTheme="minorHAnsi" w:eastAsiaTheme="minorEastAsia" w:hAnsiTheme="minorHAnsi" w:cstheme="minorBidi"/>
          <w:sz w:val="22"/>
          <w:szCs w:val="22"/>
          <w:lang w:eastAsia="en-GB"/>
        </w:rPr>
      </w:pPr>
      <w:r>
        <w:rPr>
          <w:lang w:eastAsia="ko-KR"/>
        </w:rPr>
        <w:t>A.1.1</w:t>
      </w:r>
      <w:r>
        <w:rPr>
          <w:rFonts w:asciiTheme="minorHAnsi" w:eastAsiaTheme="minorEastAsia" w:hAnsiTheme="minorHAnsi" w:cstheme="minorBidi"/>
          <w:sz w:val="22"/>
          <w:szCs w:val="22"/>
          <w:lang w:eastAsia="en-GB"/>
        </w:rPr>
        <w:tab/>
      </w:r>
      <w:r>
        <w:rPr>
          <w:lang w:eastAsia="ko-KR"/>
        </w:rPr>
        <w:t>Transport aspects</w:t>
      </w:r>
      <w:r>
        <w:tab/>
      </w:r>
      <w:r>
        <w:fldChar w:fldCharType="begin" w:fldLock="1"/>
      </w:r>
      <w:r>
        <w:instrText xml:space="preserve"> PAGEREF _Toc31176973 \h </w:instrText>
      </w:r>
      <w:r>
        <w:fldChar w:fldCharType="separate"/>
      </w:r>
      <w:r>
        <w:t>32</w:t>
      </w:r>
      <w:r>
        <w:fldChar w:fldCharType="end"/>
      </w:r>
    </w:p>
    <w:p w14:paraId="4DA4E3A9" w14:textId="497E620D" w:rsidR="00881C2C" w:rsidRDefault="00881C2C">
      <w:pPr>
        <w:pStyle w:val="TOC2"/>
        <w:rPr>
          <w:rFonts w:asciiTheme="minorHAnsi" w:eastAsiaTheme="minorEastAsia" w:hAnsiTheme="minorHAnsi" w:cstheme="minorBidi"/>
          <w:sz w:val="22"/>
          <w:szCs w:val="22"/>
          <w:lang w:eastAsia="en-GB"/>
        </w:rPr>
      </w:pPr>
      <w:r>
        <w:rPr>
          <w:lang w:eastAsia="ko-KR"/>
        </w:rPr>
        <w:t>A.1.2</w:t>
      </w:r>
      <w:r>
        <w:rPr>
          <w:rFonts w:asciiTheme="minorHAnsi" w:eastAsiaTheme="minorEastAsia" w:hAnsiTheme="minorHAnsi" w:cstheme="minorBidi"/>
          <w:sz w:val="22"/>
          <w:szCs w:val="22"/>
          <w:lang w:eastAsia="en-GB"/>
        </w:rPr>
        <w:tab/>
      </w:r>
      <w:r>
        <w:rPr>
          <w:lang w:eastAsia="ko-KR"/>
        </w:rPr>
        <w:t>Service Layer aspects</w:t>
      </w:r>
      <w:r>
        <w:tab/>
      </w:r>
      <w:r>
        <w:fldChar w:fldCharType="begin" w:fldLock="1"/>
      </w:r>
      <w:r>
        <w:instrText xml:space="preserve"> PAGEREF _Toc31176974 \h </w:instrText>
      </w:r>
      <w:r>
        <w:fldChar w:fldCharType="separate"/>
      </w:r>
      <w:r>
        <w:t>33</w:t>
      </w:r>
      <w:r>
        <w:fldChar w:fldCharType="end"/>
      </w:r>
    </w:p>
    <w:p w14:paraId="49BEAF19" w14:textId="41A355FF" w:rsidR="00881C2C" w:rsidRDefault="00881C2C">
      <w:pPr>
        <w:pStyle w:val="TOC1"/>
        <w:rPr>
          <w:rFonts w:asciiTheme="minorHAnsi" w:eastAsiaTheme="minorEastAsia" w:hAnsiTheme="minorHAnsi" w:cstheme="minorBidi"/>
          <w:szCs w:val="22"/>
          <w:lang w:eastAsia="en-GB"/>
        </w:rPr>
      </w:pPr>
      <w:r>
        <w:rPr>
          <w:lang w:eastAsia="ko-KR"/>
        </w:rPr>
        <w:t>A.2</w:t>
      </w:r>
      <w:r>
        <w:rPr>
          <w:rFonts w:asciiTheme="minorHAnsi" w:eastAsiaTheme="minorEastAsia" w:hAnsiTheme="minorHAnsi" w:cstheme="minorBidi"/>
          <w:szCs w:val="22"/>
          <w:lang w:eastAsia="en-GB"/>
        </w:rPr>
        <w:tab/>
      </w:r>
      <w:r>
        <w:rPr>
          <w:lang w:eastAsia="ko-KR"/>
        </w:rPr>
        <w:t>Baseline architecture 2: 5G MBS system architecture based on dedicated MBS Function</w:t>
      </w:r>
      <w:r>
        <w:tab/>
      </w:r>
      <w:r>
        <w:fldChar w:fldCharType="begin" w:fldLock="1"/>
      </w:r>
      <w:r>
        <w:instrText xml:space="preserve"> PAGEREF _Toc31176975 \h </w:instrText>
      </w:r>
      <w:r>
        <w:fldChar w:fldCharType="separate"/>
      </w:r>
      <w:r>
        <w:t>35</w:t>
      </w:r>
      <w:r>
        <w:fldChar w:fldCharType="end"/>
      </w:r>
    </w:p>
    <w:p w14:paraId="335030B8" w14:textId="24609CED" w:rsidR="00881C2C" w:rsidRDefault="00881C2C">
      <w:pPr>
        <w:pStyle w:val="TOC2"/>
        <w:rPr>
          <w:rFonts w:asciiTheme="minorHAnsi" w:eastAsiaTheme="minorEastAsia" w:hAnsiTheme="minorHAnsi" w:cstheme="minorBidi"/>
          <w:sz w:val="22"/>
          <w:szCs w:val="22"/>
          <w:lang w:eastAsia="en-GB"/>
        </w:rPr>
      </w:pPr>
      <w:r>
        <w:rPr>
          <w:lang w:eastAsia="zh-CN"/>
        </w:rPr>
        <w:t>A</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_Toc31176976 \h </w:instrText>
      </w:r>
      <w:r>
        <w:fldChar w:fldCharType="separate"/>
      </w:r>
      <w:r>
        <w:t>35</w:t>
      </w:r>
      <w:r>
        <w:fldChar w:fldCharType="end"/>
      </w:r>
    </w:p>
    <w:p w14:paraId="2669C622" w14:textId="5E862F96" w:rsidR="00881C2C" w:rsidRDefault="00881C2C">
      <w:pPr>
        <w:pStyle w:val="TOC2"/>
        <w:rPr>
          <w:rFonts w:asciiTheme="minorHAnsi" w:eastAsiaTheme="minorEastAsia" w:hAnsiTheme="minorHAnsi" w:cstheme="minorBidi"/>
          <w:sz w:val="22"/>
          <w:szCs w:val="22"/>
          <w:lang w:eastAsia="en-GB"/>
        </w:rPr>
      </w:pPr>
      <w:r>
        <w:rPr>
          <w:lang w:eastAsia="zh-CN"/>
        </w:rPr>
        <w:t>A</w:t>
      </w:r>
      <w:r>
        <w:t>.2.2</w:t>
      </w:r>
      <w:r>
        <w:rPr>
          <w:rFonts w:asciiTheme="minorHAnsi" w:eastAsiaTheme="minorEastAsia" w:hAnsiTheme="minorHAnsi" w:cstheme="minorBidi"/>
          <w:sz w:val="22"/>
          <w:szCs w:val="22"/>
          <w:lang w:eastAsia="en-GB"/>
        </w:rPr>
        <w:tab/>
      </w:r>
      <w:r>
        <w:t xml:space="preserve">Reference </w:t>
      </w:r>
      <w:r>
        <w:rPr>
          <w:lang w:eastAsia="zh-CN"/>
        </w:rPr>
        <w:t>Architecture</w:t>
      </w:r>
      <w:r>
        <w:tab/>
      </w:r>
      <w:r>
        <w:fldChar w:fldCharType="begin" w:fldLock="1"/>
      </w:r>
      <w:r>
        <w:instrText xml:space="preserve"> PAGEREF _Toc31176977 \h </w:instrText>
      </w:r>
      <w:r>
        <w:fldChar w:fldCharType="separate"/>
      </w:r>
      <w:r>
        <w:t>35</w:t>
      </w:r>
      <w:r>
        <w:fldChar w:fldCharType="end"/>
      </w:r>
    </w:p>
    <w:p w14:paraId="42E2BE2C" w14:textId="2E9786DE" w:rsidR="00881C2C" w:rsidRDefault="00881C2C">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_Toc31176978 \h </w:instrText>
      </w:r>
      <w:r>
        <w:fldChar w:fldCharType="separate"/>
      </w:r>
      <w:r>
        <w:t>37</w:t>
      </w:r>
      <w:r>
        <w:fldChar w:fldCharType="end"/>
      </w:r>
    </w:p>
    <w:p w14:paraId="5E152C2B" w14:textId="0AEB2B68" w:rsidR="00080512" w:rsidRPr="006A30C1" w:rsidRDefault="00881C2C">
      <w:r>
        <w:rPr>
          <w:noProof/>
          <w:sz w:val="22"/>
        </w:rPr>
        <w:fldChar w:fldCharType="end"/>
      </w:r>
      <w:bookmarkEnd w:id="16"/>
    </w:p>
    <w:p w14:paraId="6D4C5911" w14:textId="77777777" w:rsidR="00080512" w:rsidRPr="006A30C1" w:rsidRDefault="00080512" w:rsidP="00E70AE1">
      <w:pPr>
        <w:pStyle w:val="Heading1"/>
      </w:pPr>
      <w:r w:rsidRPr="006A30C1">
        <w:br w:type="page"/>
      </w:r>
      <w:bookmarkStart w:id="17" w:name="foreword"/>
      <w:bookmarkStart w:id="18" w:name="_Toc2086433"/>
      <w:bookmarkStart w:id="19" w:name="_Toc25918772"/>
      <w:bookmarkStart w:id="20" w:name="_Toc31011388"/>
      <w:bookmarkStart w:id="21" w:name="_Toc31176901"/>
      <w:bookmarkEnd w:id="17"/>
      <w:r w:rsidRPr="006A30C1">
        <w:lastRenderedPageBreak/>
        <w:t>Foreword</w:t>
      </w:r>
      <w:bookmarkEnd w:id="18"/>
      <w:bookmarkEnd w:id="19"/>
      <w:bookmarkEnd w:id="20"/>
      <w:bookmarkEnd w:id="21"/>
    </w:p>
    <w:p w14:paraId="2501CD26" w14:textId="77777777" w:rsidR="00080512" w:rsidRPr="006A30C1" w:rsidRDefault="00080512">
      <w:r w:rsidRPr="006A30C1">
        <w:t xml:space="preserve">This Technical </w:t>
      </w:r>
      <w:bookmarkStart w:id="22" w:name="spectype3"/>
      <w:r w:rsidR="00602AEA" w:rsidRPr="006A30C1">
        <w:t>Report</w:t>
      </w:r>
      <w:bookmarkEnd w:id="22"/>
      <w:r w:rsidRPr="006A30C1">
        <w:t xml:space="preserve"> has been produced by the 3</w:t>
      </w:r>
      <w:r w:rsidR="00F04712" w:rsidRPr="006A30C1">
        <w:t>rd</w:t>
      </w:r>
      <w:r w:rsidRPr="006A30C1">
        <w:t xml:space="preserve"> Generation Partnership Project (3GPP).</w:t>
      </w:r>
    </w:p>
    <w:p w14:paraId="5127FAE7" w14:textId="77777777" w:rsidR="00080512" w:rsidRPr="006A30C1" w:rsidRDefault="00080512">
      <w:r w:rsidRPr="006A30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D1506E" w14:textId="77777777" w:rsidR="00080512" w:rsidRPr="006A30C1" w:rsidRDefault="00080512">
      <w:pPr>
        <w:pStyle w:val="B1"/>
      </w:pPr>
      <w:r w:rsidRPr="006A30C1">
        <w:t>Version x.y.z</w:t>
      </w:r>
    </w:p>
    <w:p w14:paraId="4A073DA3" w14:textId="77777777" w:rsidR="00080512" w:rsidRPr="006A30C1" w:rsidRDefault="00080512">
      <w:pPr>
        <w:pStyle w:val="B1"/>
      </w:pPr>
      <w:r w:rsidRPr="006A30C1">
        <w:t>where:</w:t>
      </w:r>
    </w:p>
    <w:p w14:paraId="12D48077" w14:textId="77777777" w:rsidR="00080512" w:rsidRPr="006A30C1" w:rsidRDefault="00080512">
      <w:pPr>
        <w:pStyle w:val="B2"/>
      </w:pPr>
      <w:r w:rsidRPr="006A30C1">
        <w:t>x</w:t>
      </w:r>
      <w:r w:rsidRPr="006A30C1">
        <w:tab/>
        <w:t>the first digit:</w:t>
      </w:r>
    </w:p>
    <w:p w14:paraId="7D511E6F" w14:textId="77777777" w:rsidR="00080512" w:rsidRPr="006A30C1" w:rsidRDefault="00080512">
      <w:pPr>
        <w:pStyle w:val="B3"/>
      </w:pPr>
      <w:r w:rsidRPr="006A30C1">
        <w:t>1</w:t>
      </w:r>
      <w:r w:rsidRPr="006A30C1">
        <w:tab/>
        <w:t>presented to TSG for information;</w:t>
      </w:r>
    </w:p>
    <w:p w14:paraId="2C0973EC" w14:textId="77777777" w:rsidR="00080512" w:rsidRPr="006A30C1" w:rsidRDefault="00080512">
      <w:pPr>
        <w:pStyle w:val="B3"/>
      </w:pPr>
      <w:r w:rsidRPr="006A30C1">
        <w:t>2</w:t>
      </w:r>
      <w:r w:rsidRPr="006A30C1">
        <w:tab/>
        <w:t>presented to TSG for approval;</w:t>
      </w:r>
    </w:p>
    <w:p w14:paraId="01B0F849" w14:textId="77777777" w:rsidR="00080512" w:rsidRPr="006A30C1" w:rsidRDefault="00080512">
      <w:pPr>
        <w:pStyle w:val="B3"/>
      </w:pPr>
      <w:r w:rsidRPr="006A30C1">
        <w:t>3</w:t>
      </w:r>
      <w:r w:rsidRPr="006A30C1">
        <w:tab/>
        <w:t>or greater indicates TSG approved document under change control.</w:t>
      </w:r>
    </w:p>
    <w:p w14:paraId="7D31A9EF" w14:textId="77777777" w:rsidR="00080512" w:rsidRPr="006A30C1" w:rsidRDefault="00080512">
      <w:pPr>
        <w:pStyle w:val="B2"/>
      </w:pPr>
      <w:r w:rsidRPr="006A30C1">
        <w:t>y</w:t>
      </w:r>
      <w:r w:rsidRPr="006A30C1">
        <w:tab/>
        <w:t>the second digit is incremented for all changes of substance, i.e. technical enhancements, corrections, updates, etc.</w:t>
      </w:r>
    </w:p>
    <w:p w14:paraId="7551367A" w14:textId="77777777" w:rsidR="00080512" w:rsidRPr="006A30C1" w:rsidRDefault="00080512">
      <w:pPr>
        <w:pStyle w:val="B2"/>
      </w:pPr>
      <w:r w:rsidRPr="006A30C1">
        <w:t>z</w:t>
      </w:r>
      <w:r w:rsidRPr="006A30C1">
        <w:tab/>
        <w:t>the third digit is incremented when editorial only changes have been incorporated in the document.</w:t>
      </w:r>
    </w:p>
    <w:p w14:paraId="47A3D271" w14:textId="77777777" w:rsidR="008C384C" w:rsidRPr="006A30C1" w:rsidRDefault="008C384C" w:rsidP="008C384C">
      <w:r w:rsidRPr="006A30C1">
        <w:t xml:space="preserve">In </w:t>
      </w:r>
      <w:r w:rsidR="0074026F" w:rsidRPr="006A30C1">
        <w:t>the present</w:t>
      </w:r>
      <w:r w:rsidRPr="006A30C1">
        <w:t xml:space="preserve"> document, modal verbs have the following meanings:</w:t>
      </w:r>
    </w:p>
    <w:p w14:paraId="72CD1715" w14:textId="77777777" w:rsidR="008C384C" w:rsidRPr="006A30C1" w:rsidRDefault="008C384C" w:rsidP="00774DA4">
      <w:pPr>
        <w:pStyle w:val="EX"/>
      </w:pPr>
      <w:r w:rsidRPr="006A30C1">
        <w:rPr>
          <w:b/>
        </w:rPr>
        <w:t>shall</w:t>
      </w:r>
      <w:r w:rsidR="00E70AE1" w:rsidRPr="006A30C1">
        <w:tab/>
      </w:r>
      <w:r w:rsidRPr="006A30C1">
        <w:t>indicates a mandatory requirement to do something</w:t>
      </w:r>
    </w:p>
    <w:p w14:paraId="40FB7F42" w14:textId="77777777" w:rsidR="008C384C" w:rsidRPr="006A30C1" w:rsidRDefault="008C384C" w:rsidP="00774DA4">
      <w:pPr>
        <w:pStyle w:val="EX"/>
      </w:pPr>
      <w:r w:rsidRPr="006A30C1">
        <w:rPr>
          <w:b/>
        </w:rPr>
        <w:t>shall not</w:t>
      </w:r>
      <w:r w:rsidRPr="006A30C1">
        <w:tab/>
        <w:t>indicates an interdiction (</w:t>
      </w:r>
      <w:r w:rsidR="001F1132" w:rsidRPr="006A30C1">
        <w:t>prohibition</w:t>
      </w:r>
      <w:r w:rsidRPr="006A30C1">
        <w:t>) to do something</w:t>
      </w:r>
    </w:p>
    <w:p w14:paraId="0B4DDFEC" w14:textId="77777777" w:rsidR="00BA19ED" w:rsidRPr="006A30C1" w:rsidRDefault="00BA19ED" w:rsidP="00A27486">
      <w:r w:rsidRPr="006A30C1">
        <w:t>The constructions "shall" and "shall not" are confined to the context of normative provisions, and do not appear in Technical Reports.</w:t>
      </w:r>
    </w:p>
    <w:p w14:paraId="45940526" w14:textId="77777777" w:rsidR="00C1496A" w:rsidRPr="006A30C1" w:rsidRDefault="00C1496A" w:rsidP="00A27486">
      <w:r w:rsidRPr="006A30C1">
        <w:t xml:space="preserve">The constructions "must" and "must not" are not used as substitutes for "shall" and "shall not". Their use is avoided insofar as possible, and </w:t>
      </w:r>
      <w:r w:rsidR="001F1132" w:rsidRPr="006A30C1">
        <w:t xml:space="preserve">they </w:t>
      </w:r>
      <w:r w:rsidRPr="006A30C1">
        <w:t xml:space="preserve">are </w:t>
      </w:r>
      <w:r w:rsidR="001F1132" w:rsidRPr="006A30C1">
        <w:t>not</w:t>
      </w:r>
      <w:r w:rsidRPr="006A30C1">
        <w:t xml:space="preserve"> used in a normative context except in a direct citation from an external, referenced, non-3GPP document, or so as to maintain continuity of style when extending or modifying the provisions of such a referenced document.</w:t>
      </w:r>
    </w:p>
    <w:p w14:paraId="5A966748" w14:textId="77777777" w:rsidR="008C384C" w:rsidRPr="006A30C1" w:rsidRDefault="008C384C" w:rsidP="00774DA4">
      <w:pPr>
        <w:pStyle w:val="EX"/>
      </w:pPr>
      <w:r w:rsidRPr="006A30C1">
        <w:rPr>
          <w:b/>
        </w:rPr>
        <w:t>should</w:t>
      </w:r>
      <w:r w:rsidR="00E70AE1" w:rsidRPr="006A30C1">
        <w:tab/>
      </w:r>
      <w:r w:rsidRPr="006A30C1">
        <w:t>indicates a recommendation to do something</w:t>
      </w:r>
    </w:p>
    <w:p w14:paraId="5705253F" w14:textId="77777777" w:rsidR="008C384C" w:rsidRPr="006A30C1" w:rsidRDefault="008C384C" w:rsidP="00774DA4">
      <w:pPr>
        <w:pStyle w:val="EX"/>
      </w:pPr>
      <w:r w:rsidRPr="006A30C1">
        <w:rPr>
          <w:b/>
        </w:rPr>
        <w:t>should not</w:t>
      </w:r>
      <w:r w:rsidRPr="006A30C1">
        <w:tab/>
        <w:t>indicates a recommendation not to do something</w:t>
      </w:r>
    </w:p>
    <w:p w14:paraId="7B72D7E5" w14:textId="77777777" w:rsidR="008C384C" w:rsidRPr="006A30C1" w:rsidRDefault="008C384C" w:rsidP="00774DA4">
      <w:pPr>
        <w:pStyle w:val="EX"/>
      </w:pPr>
      <w:r w:rsidRPr="006A30C1">
        <w:rPr>
          <w:b/>
        </w:rPr>
        <w:t>may</w:t>
      </w:r>
      <w:r w:rsidR="00E70AE1" w:rsidRPr="006A30C1">
        <w:tab/>
      </w:r>
      <w:r w:rsidRPr="006A30C1">
        <w:t>indicates permission to do something</w:t>
      </w:r>
    </w:p>
    <w:p w14:paraId="7FD16F9D" w14:textId="77777777" w:rsidR="008C384C" w:rsidRPr="006A30C1" w:rsidRDefault="008C384C" w:rsidP="00774DA4">
      <w:pPr>
        <w:pStyle w:val="EX"/>
      </w:pPr>
      <w:r w:rsidRPr="006A30C1">
        <w:rPr>
          <w:b/>
        </w:rPr>
        <w:t>need not</w:t>
      </w:r>
      <w:r w:rsidRPr="006A30C1">
        <w:tab/>
        <w:t>indicates permission not to do something</w:t>
      </w:r>
    </w:p>
    <w:p w14:paraId="20B3CAF4" w14:textId="77777777" w:rsidR="008C384C" w:rsidRPr="006A30C1" w:rsidRDefault="008C384C" w:rsidP="00A27486">
      <w:r w:rsidRPr="006A30C1">
        <w:t>The construction "may not" is ambiguous</w:t>
      </w:r>
      <w:r w:rsidR="001F1132" w:rsidRPr="006A30C1">
        <w:t xml:space="preserve"> </w:t>
      </w:r>
      <w:r w:rsidRPr="006A30C1">
        <w:t xml:space="preserve">and </w:t>
      </w:r>
      <w:r w:rsidR="00774DA4" w:rsidRPr="006A30C1">
        <w:t>is not</w:t>
      </w:r>
      <w:r w:rsidR="00F9008D" w:rsidRPr="006A30C1">
        <w:t xml:space="preserve"> </w:t>
      </w:r>
      <w:r w:rsidRPr="006A30C1">
        <w:t>used in normative elements.</w:t>
      </w:r>
      <w:r w:rsidR="001F1132" w:rsidRPr="006A30C1">
        <w:t xml:space="preserve"> The </w:t>
      </w:r>
      <w:r w:rsidR="003765B8" w:rsidRPr="006A30C1">
        <w:t xml:space="preserve">unambiguous </w:t>
      </w:r>
      <w:r w:rsidR="001F1132" w:rsidRPr="006A30C1">
        <w:t>construction</w:t>
      </w:r>
      <w:r w:rsidR="003765B8" w:rsidRPr="006A30C1">
        <w:t>s</w:t>
      </w:r>
      <w:r w:rsidR="001F1132" w:rsidRPr="006A30C1">
        <w:t xml:space="preserve"> "might not" </w:t>
      </w:r>
      <w:r w:rsidR="003765B8" w:rsidRPr="006A30C1">
        <w:t>or "shall not" are</w:t>
      </w:r>
      <w:r w:rsidR="001F1132" w:rsidRPr="006A30C1">
        <w:t xml:space="preserve"> used </w:t>
      </w:r>
      <w:r w:rsidR="003765B8" w:rsidRPr="006A30C1">
        <w:t xml:space="preserve">instead, depending upon the </w:t>
      </w:r>
      <w:r w:rsidR="001F1132" w:rsidRPr="006A30C1">
        <w:t>meaning intended.</w:t>
      </w:r>
    </w:p>
    <w:p w14:paraId="2C7DC24A" w14:textId="77777777" w:rsidR="008C384C" w:rsidRPr="006A30C1" w:rsidRDefault="008C384C" w:rsidP="00774DA4">
      <w:pPr>
        <w:pStyle w:val="EX"/>
      </w:pPr>
      <w:r w:rsidRPr="006A30C1">
        <w:rPr>
          <w:b/>
        </w:rPr>
        <w:t>can</w:t>
      </w:r>
      <w:r w:rsidR="00E70AE1" w:rsidRPr="006A30C1">
        <w:tab/>
      </w:r>
      <w:r w:rsidRPr="006A30C1">
        <w:t>indicates</w:t>
      </w:r>
      <w:r w:rsidR="00774DA4" w:rsidRPr="006A30C1">
        <w:t xml:space="preserve"> that something is possible</w:t>
      </w:r>
    </w:p>
    <w:p w14:paraId="6F936DF1" w14:textId="77777777" w:rsidR="00774DA4" w:rsidRPr="006A30C1" w:rsidRDefault="00774DA4" w:rsidP="00774DA4">
      <w:pPr>
        <w:pStyle w:val="EX"/>
      </w:pPr>
      <w:r w:rsidRPr="006A30C1">
        <w:rPr>
          <w:b/>
        </w:rPr>
        <w:t>cannot</w:t>
      </w:r>
      <w:r w:rsidR="00E70AE1" w:rsidRPr="006A30C1">
        <w:tab/>
      </w:r>
      <w:r w:rsidRPr="006A30C1">
        <w:t>indicates that something is impossible</w:t>
      </w:r>
    </w:p>
    <w:p w14:paraId="05EDA752" w14:textId="77777777" w:rsidR="00774DA4" w:rsidRPr="006A30C1" w:rsidRDefault="00774DA4" w:rsidP="00A27486">
      <w:r w:rsidRPr="006A30C1">
        <w:t xml:space="preserve">The constructions "can" and "cannot" </w:t>
      </w:r>
      <w:r w:rsidR="00F9008D" w:rsidRPr="006A30C1">
        <w:t xml:space="preserve">are not </w:t>
      </w:r>
      <w:r w:rsidRPr="006A30C1">
        <w:t>substitute</w:t>
      </w:r>
      <w:r w:rsidR="003765B8" w:rsidRPr="006A30C1">
        <w:t>s</w:t>
      </w:r>
      <w:r w:rsidRPr="006A30C1">
        <w:t xml:space="preserve"> for "may" and "need not".</w:t>
      </w:r>
    </w:p>
    <w:p w14:paraId="0938B681" w14:textId="77777777" w:rsidR="00774DA4" w:rsidRPr="006A30C1" w:rsidRDefault="00774DA4" w:rsidP="00774DA4">
      <w:pPr>
        <w:pStyle w:val="EX"/>
      </w:pPr>
      <w:r w:rsidRPr="006A30C1">
        <w:rPr>
          <w:b/>
        </w:rPr>
        <w:t>will</w:t>
      </w:r>
      <w:r w:rsidR="00E70AE1" w:rsidRPr="006A30C1">
        <w:tab/>
      </w:r>
      <w:r w:rsidRPr="006A30C1">
        <w:t xml:space="preserve">indicates that something is certain </w:t>
      </w:r>
      <w:r w:rsidR="003765B8" w:rsidRPr="006A30C1">
        <w:t xml:space="preserve">or </w:t>
      </w:r>
      <w:r w:rsidRPr="006A30C1">
        <w:t xml:space="preserve">expected to happen </w:t>
      </w:r>
      <w:r w:rsidR="003765B8" w:rsidRPr="006A30C1">
        <w:t xml:space="preserve">as a result of action taken by an </w:t>
      </w:r>
      <w:r w:rsidRPr="006A30C1">
        <w:t>agency the behaviour of which is outside the scope of the present document</w:t>
      </w:r>
    </w:p>
    <w:p w14:paraId="5FBE31CD" w14:textId="77777777" w:rsidR="00774DA4" w:rsidRPr="006A30C1" w:rsidRDefault="00774DA4" w:rsidP="00774DA4">
      <w:pPr>
        <w:pStyle w:val="EX"/>
      </w:pPr>
      <w:r w:rsidRPr="006A30C1">
        <w:rPr>
          <w:b/>
        </w:rPr>
        <w:t>will not</w:t>
      </w:r>
      <w:r w:rsidR="00E70AE1" w:rsidRPr="006A30C1">
        <w:tab/>
      </w:r>
      <w:r w:rsidRPr="006A30C1">
        <w:t xml:space="preserve">indicates that something is certain </w:t>
      </w:r>
      <w:r w:rsidR="003765B8" w:rsidRPr="006A30C1">
        <w:t xml:space="preserve">or expected not </w:t>
      </w:r>
      <w:r w:rsidRPr="006A30C1">
        <w:t xml:space="preserve">to happen </w:t>
      </w:r>
      <w:r w:rsidR="003765B8" w:rsidRPr="006A30C1">
        <w:t xml:space="preserve">as a result of action taken </w:t>
      </w:r>
      <w:r w:rsidRPr="006A30C1">
        <w:t xml:space="preserve">by </w:t>
      </w:r>
      <w:r w:rsidR="003765B8" w:rsidRPr="006A30C1">
        <w:t xml:space="preserve">an </w:t>
      </w:r>
      <w:r w:rsidRPr="006A30C1">
        <w:t>agency the behaviour of which is outside the scope of the present document</w:t>
      </w:r>
    </w:p>
    <w:p w14:paraId="1E89757E" w14:textId="77777777" w:rsidR="001F1132" w:rsidRPr="006A30C1" w:rsidRDefault="001F1132" w:rsidP="00774DA4">
      <w:pPr>
        <w:pStyle w:val="EX"/>
      </w:pPr>
      <w:r w:rsidRPr="006A30C1">
        <w:rPr>
          <w:b/>
        </w:rPr>
        <w:t>might</w:t>
      </w:r>
      <w:r w:rsidRPr="006A30C1">
        <w:tab/>
        <w:t xml:space="preserve">indicates a likelihood that something will happen as a result of </w:t>
      </w:r>
      <w:r w:rsidR="003765B8" w:rsidRPr="006A30C1">
        <w:t xml:space="preserve">action taken by </w:t>
      </w:r>
      <w:r w:rsidRPr="006A30C1">
        <w:t>some agency the behaviour of which is outside the scope of the present document</w:t>
      </w:r>
    </w:p>
    <w:p w14:paraId="1A6D2B75" w14:textId="77777777" w:rsidR="003765B8" w:rsidRPr="006A30C1" w:rsidRDefault="003765B8" w:rsidP="003765B8">
      <w:pPr>
        <w:pStyle w:val="EX"/>
      </w:pPr>
      <w:r w:rsidRPr="006A30C1">
        <w:rPr>
          <w:b/>
        </w:rPr>
        <w:lastRenderedPageBreak/>
        <w:t>might not</w:t>
      </w:r>
      <w:r w:rsidRPr="006A30C1">
        <w:tab/>
        <w:t>indicates a likelihood that something will not happen as a result of action taken by some agency the behaviour of which is outside the scope of the present document</w:t>
      </w:r>
    </w:p>
    <w:p w14:paraId="6928E252" w14:textId="77777777" w:rsidR="001F1132" w:rsidRPr="006A30C1" w:rsidRDefault="001F1132" w:rsidP="001F1132">
      <w:r w:rsidRPr="006A30C1">
        <w:t>In addition:</w:t>
      </w:r>
    </w:p>
    <w:p w14:paraId="607F542E" w14:textId="77777777" w:rsidR="00774DA4" w:rsidRPr="006A30C1" w:rsidRDefault="00774DA4" w:rsidP="00774DA4">
      <w:pPr>
        <w:pStyle w:val="EX"/>
      </w:pPr>
      <w:r w:rsidRPr="006A30C1">
        <w:rPr>
          <w:b/>
        </w:rPr>
        <w:t>is</w:t>
      </w:r>
      <w:r w:rsidRPr="006A30C1">
        <w:tab/>
        <w:t>(or any other verb in the indicative</w:t>
      </w:r>
      <w:r w:rsidR="001F1132" w:rsidRPr="006A30C1">
        <w:t xml:space="preserve"> mood</w:t>
      </w:r>
      <w:r w:rsidRPr="006A30C1">
        <w:t>) indicates a statement of fact</w:t>
      </w:r>
    </w:p>
    <w:p w14:paraId="0FCD543C" w14:textId="77777777" w:rsidR="00647114" w:rsidRPr="006A30C1" w:rsidRDefault="00647114" w:rsidP="00774DA4">
      <w:pPr>
        <w:pStyle w:val="EX"/>
      </w:pPr>
      <w:r w:rsidRPr="006A30C1">
        <w:rPr>
          <w:b/>
        </w:rPr>
        <w:t>is not</w:t>
      </w:r>
      <w:r w:rsidRPr="006A30C1">
        <w:tab/>
        <w:t>(or any other negative verb in the indicative</w:t>
      </w:r>
      <w:r w:rsidR="001F1132" w:rsidRPr="006A30C1">
        <w:t xml:space="preserve"> mood</w:t>
      </w:r>
      <w:r w:rsidRPr="006A30C1">
        <w:t>) indicates a statement of fact</w:t>
      </w:r>
    </w:p>
    <w:p w14:paraId="53254E5F" w14:textId="77777777" w:rsidR="00774DA4" w:rsidRPr="006A30C1" w:rsidRDefault="00647114" w:rsidP="00A27486">
      <w:r w:rsidRPr="006A30C1">
        <w:t>The constructions "is" and "is not" do not indicate requirements.</w:t>
      </w:r>
    </w:p>
    <w:p w14:paraId="593C84C7" w14:textId="77777777" w:rsidR="00080512" w:rsidRPr="006A30C1" w:rsidRDefault="00080512">
      <w:pPr>
        <w:pStyle w:val="Heading1"/>
      </w:pPr>
      <w:bookmarkStart w:id="23" w:name="introduction"/>
      <w:bookmarkEnd w:id="23"/>
      <w:r w:rsidRPr="006A30C1">
        <w:br w:type="page"/>
      </w:r>
      <w:bookmarkStart w:id="24" w:name="scope"/>
      <w:bookmarkStart w:id="25" w:name="_Toc2086435"/>
      <w:bookmarkStart w:id="26" w:name="_Toc25918773"/>
      <w:bookmarkStart w:id="27" w:name="_Toc31011389"/>
      <w:bookmarkStart w:id="28" w:name="_Toc31176902"/>
      <w:bookmarkEnd w:id="24"/>
      <w:r w:rsidRPr="006A30C1">
        <w:lastRenderedPageBreak/>
        <w:t>1</w:t>
      </w:r>
      <w:r w:rsidRPr="006A30C1">
        <w:tab/>
        <w:t>Scope</w:t>
      </w:r>
      <w:bookmarkEnd w:id="25"/>
      <w:bookmarkEnd w:id="26"/>
      <w:bookmarkEnd w:id="27"/>
      <w:bookmarkEnd w:id="28"/>
    </w:p>
    <w:p w14:paraId="01BEA036" w14:textId="6D5C5F1A" w:rsidR="00E70AE1" w:rsidRPr="006A30C1" w:rsidRDefault="00E70AE1">
      <w:r w:rsidRPr="006A30C1">
        <w:t>This Technical Report studies and evaluates architectural enhancements to the 5G System to address the following objective.</w:t>
      </w:r>
    </w:p>
    <w:p w14:paraId="0914E9E6" w14:textId="77777777" w:rsidR="00E70AE1" w:rsidRPr="006A30C1" w:rsidRDefault="00E70AE1">
      <w:pPr>
        <w:rPr>
          <w:b/>
          <w:bCs/>
        </w:rPr>
      </w:pPr>
      <w:r w:rsidRPr="006A30C1">
        <w:rPr>
          <w:b/>
          <w:bCs/>
        </w:rPr>
        <w:t>Objective A: Enabling general MBS services over 5GS.</w:t>
      </w:r>
    </w:p>
    <w:p w14:paraId="025DCB77" w14:textId="77777777" w:rsidR="00E70AE1" w:rsidRPr="006A30C1" w:rsidRDefault="00E70AE1">
      <w:r w:rsidRPr="006A30C1">
        <w:t>Support general multicast and broadcast communication services, e.g., transparent IPv4/IPv6 multicast delivery, IPTV, software delivery over wireless, group communications and IoT applications, V2X applications, public safety.</w:t>
      </w:r>
    </w:p>
    <w:p w14:paraId="6A99B598" w14:textId="77777777" w:rsidR="00080512" w:rsidRPr="006A30C1" w:rsidRDefault="00080512">
      <w:pPr>
        <w:pStyle w:val="Heading1"/>
      </w:pPr>
      <w:bookmarkStart w:id="29" w:name="references"/>
      <w:bookmarkStart w:id="30" w:name="_Toc2086436"/>
      <w:bookmarkStart w:id="31" w:name="_Toc25918774"/>
      <w:bookmarkStart w:id="32" w:name="_Toc31011390"/>
      <w:bookmarkStart w:id="33" w:name="_Toc31176903"/>
      <w:bookmarkEnd w:id="29"/>
      <w:r w:rsidRPr="006A30C1">
        <w:t>2</w:t>
      </w:r>
      <w:r w:rsidRPr="006A30C1">
        <w:tab/>
        <w:t>References</w:t>
      </w:r>
      <w:bookmarkEnd w:id="30"/>
      <w:bookmarkEnd w:id="31"/>
      <w:bookmarkEnd w:id="32"/>
      <w:bookmarkEnd w:id="33"/>
    </w:p>
    <w:p w14:paraId="25D8843A" w14:textId="77777777" w:rsidR="00080512" w:rsidRPr="006A30C1" w:rsidRDefault="00080512">
      <w:r w:rsidRPr="006A30C1">
        <w:t>The following documents contain provisions which, through reference in this text, constitute provisions of the present document.</w:t>
      </w:r>
    </w:p>
    <w:p w14:paraId="7E557025" w14:textId="77777777" w:rsidR="00080512" w:rsidRPr="006A30C1" w:rsidRDefault="00051834" w:rsidP="00051834">
      <w:pPr>
        <w:pStyle w:val="B1"/>
      </w:pPr>
      <w:r w:rsidRPr="006A30C1">
        <w:t>-</w:t>
      </w:r>
      <w:r w:rsidRPr="006A30C1">
        <w:tab/>
      </w:r>
      <w:r w:rsidR="00080512" w:rsidRPr="006A30C1">
        <w:t>References are either specific (identified by date of publication, edition numbe</w:t>
      </w:r>
      <w:r w:rsidR="00DC4DA2" w:rsidRPr="006A30C1">
        <w:t>r, version number, etc.) or non</w:t>
      </w:r>
      <w:r w:rsidR="00DC4DA2" w:rsidRPr="006A30C1">
        <w:noBreakHyphen/>
      </w:r>
      <w:r w:rsidR="00080512" w:rsidRPr="006A30C1">
        <w:t>specific.</w:t>
      </w:r>
    </w:p>
    <w:p w14:paraId="2EBC3BCC" w14:textId="77777777" w:rsidR="00080512" w:rsidRPr="006A30C1" w:rsidRDefault="00051834" w:rsidP="00051834">
      <w:pPr>
        <w:pStyle w:val="B1"/>
      </w:pPr>
      <w:r w:rsidRPr="006A30C1">
        <w:t>-</w:t>
      </w:r>
      <w:r w:rsidRPr="006A30C1">
        <w:tab/>
      </w:r>
      <w:r w:rsidR="00080512" w:rsidRPr="006A30C1">
        <w:t>For a specific reference, subsequent revisions do not apply.</w:t>
      </w:r>
    </w:p>
    <w:p w14:paraId="064EBA6F" w14:textId="77777777" w:rsidR="00080512" w:rsidRPr="006A30C1" w:rsidRDefault="00051834" w:rsidP="00051834">
      <w:pPr>
        <w:pStyle w:val="B1"/>
      </w:pPr>
      <w:r w:rsidRPr="006A30C1">
        <w:t>-</w:t>
      </w:r>
      <w:r w:rsidRPr="006A30C1">
        <w:tab/>
      </w:r>
      <w:r w:rsidR="00080512" w:rsidRPr="006A30C1">
        <w:t>For a non-specific reference, the latest version applies. In the case of a reference to a 3GPP document (including a GSM document), a non-specific reference implicitly refers to the latest version of that document</w:t>
      </w:r>
      <w:r w:rsidR="00080512" w:rsidRPr="006A30C1">
        <w:rPr>
          <w:i/>
        </w:rPr>
        <w:t xml:space="preserve"> in the same Release as the present document</w:t>
      </w:r>
      <w:r w:rsidR="00080512" w:rsidRPr="006A30C1">
        <w:t>.</w:t>
      </w:r>
    </w:p>
    <w:p w14:paraId="1552E614" w14:textId="645F6CCB" w:rsidR="00EC4A25" w:rsidRPr="006A30C1" w:rsidRDefault="00EC4A25" w:rsidP="00881C2C">
      <w:pPr>
        <w:pStyle w:val="EX"/>
      </w:pPr>
      <w:r w:rsidRPr="006A30C1">
        <w:t>[1]</w:t>
      </w:r>
      <w:r w:rsidRPr="006A30C1">
        <w:tab/>
      </w:r>
      <w:r w:rsidR="00881C2C" w:rsidRPr="006A30C1">
        <w:t>3GPP</w:t>
      </w:r>
      <w:r w:rsidR="00881C2C">
        <w:t> </w:t>
      </w:r>
      <w:r w:rsidR="00881C2C" w:rsidRPr="006A30C1">
        <w:t>TR</w:t>
      </w:r>
      <w:r w:rsidR="00881C2C">
        <w:t> </w:t>
      </w:r>
      <w:r w:rsidR="00881C2C" w:rsidRPr="006A30C1">
        <w:t>21.905:</w:t>
      </w:r>
      <w:r w:rsidRPr="006A30C1">
        <w:t xml:space="preserve"> "Vocabulary for 3GPP Specifications".</w:t>
      </w:r>
    </w:p>
    <w:p w14:paraId="2851581F" w14:textId="306586DC" w:rsidR="00E70AE1" w:rsidRPr="006A30C1" w:rsidRDefault="00E70AE1" w:rsidP="00881C2C">
      <w:pPr>
        <w:pStyle w:val="EX"/>
      </w:pPr>
      <w:bookmarkStart w:id="34" w:name="definitions"/>
      <w:bookmarkStart w:id="35" w:name="_Toc2086437"/>
      <w:bookmarkEnd w:id="34"/>
      <w:r w:rsidRPr="006A30C1">
        <w:t>[2]</w:t>
      </w:r>
      <w:r w:rsidRPr="006A30C1">
        <w:tab/>
      </w:r>
      <w:r w:rsidR="00881C2C" w:rsidRPr="006A30C1">
        <w:t>3GPP</w:t>
      </w:r>
      <w:r w:rsidR="00881C2C">
        <w:t> </w:t>
      </w:r>
      <w:r w:rsidR="00881C2C" w:rsidRPr="006A30C1">
        <w:t>TS</w:t>
      </w:r>
      <w:r w:rsidR="00881C2C">
        <w:t> </w:t>
      </w:r>
      <w:r w:rsidR="00881C2C" w:rsidRPr="006A30C1">
        <w:t>23.501:</w:t>
      </w:r>
      <w:r w:rsidRPr="006A30C1">
        <w:t xml:space="preserve"> "System architecture for the 5G System (5GS)".</w:t>
      </w:r>
    </w:p>
    <w:p w14:paraId="53AE6258" w14:textId="50FDA58B" w:rsidR="00E70AE1" w:rsidRPr="006A30C1" w:rsidRDefault="00E70AE1" w:rsidP="00881C2C">
      <w:pPr>
        <w:pStyle w:val="EX"/>
        <w:rPr>
          <w:lang w:eastAsia="ko-KR"/>
        </w:rPr>
      </w:pPr>
      <w:r w:rsidRPr="006A30C1">
        <w:rPr>
          <w:lang w:eastAsia="ko-KR"/>
        </w:rPr>
        <w:t>[3]</w:t>
      </w:r>
      <w:r w:rsidRPr="006A30C1">
        <w:rPr>
          <w:lang w:eastAsia="ko-KR"/>
        </w:rPr>
        <w:tab/>
      </w:r>
      <w:r w:rsidR="00881C2C" w:rsidRPr="006A30C1">
        <w:rPr>
          <w:lang w:eastAsia="ko-KR"/>
        </w:rPr>
        <w:t>3GPP</w:t>
      </w:r>
      <w:r w:rsidR="00881C2C">
        <w:rPr>
          <w:lang w:eastAsia="ko-KR"/>
        </w:rPr>
        <w:t> </w:t>
      </w:r>
      <w:r w:rsidR="00881C2C" w:rsidRPr="006A30C1">
        <w:rPr>
          <w:lang w:eastAsia="ko-KR"/>
        </w:rPr>
        <w:t>TS</w:t>
      </w:r>
      <w:r w:rsidR="00881C2C">
        <w:rPr>
          <w:lang w:eastAsia="ko-KR"/>
        </w:rPr>
        <w:t> </w:t>
      </w:r>
      <w:r w:rsidR="00881C2C" w:rsidRPr="006A30C1">
        <w:rPr>
          <w:lang w:eastAsia="ko-KR"/>
        </w:rPr>
        <w:t>22.101:</w:t>
      </w:r>
      <w:r w:rsidRPr="006A30C1">
        <w:rPr>
          <w:lang w:eastAsia="ko-KR"/>
        </w:rPr>
        <w:t xml:space="preserve"> "Service aspects; Service principles".</w:t>
      </w:r>
    </w:p>
    <w:p w14:paraId="28A7438E" w14:textId="57EBC29C" w:rsidR="000C6BBB" w:rsidRPr="006A30C1" w:rsidRDefault="000C6BBB" w:rsidP="00881C2C">
      <w:pPr>
        <w:pStyle w:val="EX"/>
        <w:rPr>
          <w:rFonts w:eastAsia="DengXian"/>
        </w:rPr>
      </w:pPr>
      <w:r w:rsidRPr="006A30C1">
        <w:rPr>
          <w:rFonts w:eastAsia="DengXian"/>
        </w:rPr>
        <w:t>[</w:t>
      </w:r>
      <w:r w:rsidR="00E0533E" w:rsidRPr="006A30C1">
        <w:rPr>
          <w:rFonts w:eastAsia="DengXian"/>
        </w:rPr>
        <w:t>4</w:t>
      </w:r>
      <w:r w:rsidRPr="006A30C1">
        <w:rPr>
          <w:rFonts w:eastAsia="DengXian"/>
        </w:rPr>
        <w:t>]</w:t>
      </w:r>
      <w:r w:rsidRPr="006A30C1">
        <w:rPr>
          <w:rFonts w:eastAsia="DengXian"/>
        </w:rPr>
        <w:tab/>
      </w:r>
      <w:r w:rsidR="00881C2C" w:rsidRPr="006A30C1">
        <w:rPr>
          <w:rFonts w:eastAsia="DengXian"/>
        </w:rPr>
        <w:t>3GPP</w:t>
      </w:r>
      <w:r w:rsidR="00881C2C">
        <w:rPr>
          <w:rFonts w:eastAsia="DengXian"/>
        </w:rPr>
        <w:t> </w:t>
      </w:r>
      <w:r w:rsidR="00881C2C" w:rsidRPr="006A30C1">
        <w:rPr>
          <w:rFonts w:eastAsia="DengXian"/>
        </w:rPr>
        <w:t>TS</w:t>
      </w:r>
      <w:r w:rsidR="00881C2C">
        <w:rPr>
          <w:rFonts w:eastAsia="DengXian"/>
        </w:rPr>
        <w:t> </w:t>
      </w:r>
      <w:r w:rsidR="00881C2C" w:rsidRPr="006A30C1">
        <w:rPr>
          <w:rFonts w:eastAsia="DengXian"/>
        </w:rPr>
        <w:t>23.246:</w:t>
      </w:r>
      <w:r w:rsidRPr="006A30C1">
        <w:rPr>
          <w:rFonts w:eastAsia="DengXian"/>
        </w:rPr>
        <w:t xml:space="preserve"> "Multimedia Broadcast/Multicast Service (MBMS); Architecture and functional description".</w:t>
      </w:r>
    </w:p>
    <w:p w14:paraId="33D77641" w14:textId="52842EA9" w:rsidR="000C6BBB" w:rsidRPr="006A30C1" w:rsidRDefault="000C6BBB" w:rsidP="00881C2C">
      <w:pPr>
        <w:pStyle w:val="EX"/>
        <w:rPr>
          <w:rFonts w:eastAsia="DengXian"/>
        </w:rPr>
      </w:pPr>
      <w:r w:rsidRPr="006A30C1">
        <w:rPr>
          <w:rFonts w:eastAsia="DengXian"/>
        </w:rPr>
        <w:t>[</w:t>
      </w:r>
      <w:r w:rsidR="00E0533E" w:rsidRPr="006A30C1">
        <w:rPr>
          <w:rFonts w:eastAsia="DengXian"/>
        </w:rPr>
        <w:t>5</w:t>
      </w:r>
      <w:r w:rsidRPr="006A30C1">
        <w:rPr>
          <w:rFonts w:eastAsia="DengXian"/>
        </w:rPr>
        <w:t>]</w:t>
      </w:r>
      <w:r w:rsidRPr="006A30C1">
        <w:rPr>
          <w:rFonts w:eastAsia="DengXian"/>
        </w:rPr>
        <w:tab/>
      </w:r>
      <w:r w:rsidR="00881C2C" w:rsidRPr="006A30C1">
        <w:rPr>
          <w:rFonts w:eastAsia="DengXian"/>
        </w:rPr>
        <w:t>3GPP</w:t>
      </w:r>
      <w:r w:rsidR="00881C2C">
        <w:rPr>
          <w:rFonts w:eastAsia="DengXian"/>
        </w:rPr>
        <w:t> </w:t>
      </w:r>
      <w:r w:rsidR="00881C2C" w:rsidRPr="006A30C1">
        <w:rPr>
          <w:rFonts w:eastAsia="DengXian"/>
        </w:rPr>
        <w:t>TS</w:t>
      </w:r>
      <w:r w:rsidR="00881C2C">
        <w:rPr>
          <w:rFonts w:eastAsia="DengXian"/>
        </w:rPr>
        <w:t> </w:t>
      </w:r>
      <w:r w:rsidR="00881C2C" w:rsidRPr="006A30C1">
        <w:rPr>
          <w:rFonts w:eastAsia="DengXian"/>
        </w:rPr>
        <w:t>23.468:</w:t>
      </w:r>
      <w:r w:rsidRPr="006A30C1">
        <w:rPr>
          <w:rFonts w:eastAsia="DengXian"/>
        </w:rPr>
        <w:t xml:space="preserve"> "Group Communication System Enablers for LTE (GCSE_LTE)".</w:t>
      </w:r>
    </w:p>
    <w:p w14:paraId="6BE06305" w14:textId="468FE8D5" w:rsidR="000C6BBB" w:rsidRPr="006A30C1" w:rsidRDefault="000C6BBB" w:rsidP="00881C2C">
      <w:pPr>
        <w:pStyle w:val="EX"/>
        <w:rPr>
          <w:rFonts w:eastAsia="DengXian"/>
        </w:rPr>
      </w:pPr>
      <w:r w:rsidRPr="006A30C1">
        <w:rPr>
          <w:rFonts w:eastAsia="DengXian"/>
        </w:rPr>
        <w:t>[</w:t>
      </w:r>
      <w:r w:rsidR="00E0533E" w:rsidRPr="006A30C1">
        <w:rPr>
          <w:rFonts w:eastAsia="DengXian"/>
        </w:rPr>
        <w:t>6</w:t>
      </w:r>
      <w:r w:rsidRPr="006A30C1">
        <w:rPr>
          <w:rFonts w:eastAsia="DengXian"/>
        </w:rPr>
        <w:t>]</w:t>
      </w:r>
      <w:r w:rsidRPr="006A30C1">
        <w:rPr>
          <w:rFonts w:eastAsia="DengXian"/>
        </w:rPr>
        <w:tab/>
      </w:r>
      <w:r w:rsidR="00881C2C" w:rsidRPr="006A30C1">
        <w:rPr>
          <w:rFonts w:eastAsia="DengXian"/>
        </w:rPr>
        <w:t>3GPP</w:t>
      </w:r>
      <w:r w:rsidR="00881C2C">
        <w:rPr>
          <w:rFonts w:eastAsia="DengXian"/>
        </w:rPr>
        <w:t> </w:t>
      </w:r>
      <w:r w:rsidR="00881C2C" w:rsidRPr="006A30C1">
        <w:rPr>
          <w:rFonts w:eastAsia="DengXian"/>
        </w:rPr>
        <w:t>TS</w:t>
      </w:r>
      <w:r w:rsidR="00881C2C">
        <w:rPr>
          <w:rFonts w:eastAsia="DengXian"/>
        </w:rPr>
        <w:t> </w:t>
      </w:r>
      <w:r w:rsidR="00881C2C" w:rsidRPr="006A30C1">
        <w:rPr>
          <w:rFonts w:eastAsia="DengXian"/>
        </w:rPr>
        <w:t>26.348:</w:t>
      </w:r>
      <w:r w:rsidRPr="006A30C1">
        <w:rPr>
          <w:rFonts w:eastAsia="DengXian"/>
        </w:rPr>
        <w:t xml:space="preserve"> "Northbound Application Programming Interface (API) for Multimedia Broadcast/Multicast Service (MBMS) at the xMB reference point".</w:t>
      </w:r>
    </w:p>
    <w:p w14:paraId="3063CCC0" w14:textId="2363557F" w:rsidR="00231359" w:rsidRPr="006A30C1" w:rsidRDefault="00231359" w:rsidP="00881C2C">
      <w:pPr>
        <w:pStyle w:val="EX"/>
        <w:rPr>
          <w:rFonts w:eastAsia="DengXian"/>
        </w:rPr>
      </w:pPr>
      <w:r w:rsidRPr="006A30C1">
        <w:rPr>
          <w:rFonts w:eastAsia="DengXian"/>
        </w:rPr>
        <w:t>[</w:t>
      </w:r>
      <w:r w:rsidR="00E0533E" w:rsidRPr="006A30C1">
        <w:rPr>
          <w:rFonts w:eastAsia="DengXian"/>
        </w:rPr>
        <w:t>7</w:t>
      </w:r>
      <w:r w:rsidRPr="006A30C1">
        <w:rPr>
          <w:rFonts w:eastAsia="DengXian"/>
        </w:rPr>
        <w:t>]</w:t>
      </w:r>
      <w:r w:rsidRPr="006A30C1">
        <w:rPr>
          <w:rFonts w:eastAsia="DengXian"/>
        </w:rPr>
        <w:tab/>
      </w:r>
      <w:r w:rsidR="00881C2C" w:rsidRPr="006A30C1">
        <w:rPr>
          <w:rFonts w:eastAsia="DengXian"/>
        </w:rPr>
        <w:t>3GPP</w:t>
      </w:r>
      <w:r w:rsidR="00881C2C">
        <w:rPr>
          <w:rFonts w:eastAsia="DengXian"/>
        </w:rPr>
        <w:t> </w:t>
      </w:r>
      <w:r w:rsidR="00881C2C" w:rsidRPr="006A30C1">
        <w:rPr>
          <w:rFonts w:eastAsia="DengXian"/>
        </w:rPr>
        <w:t>TS</w:t>
      </w:r>
      <w:r w:rsidR="00881C2C">
        <w:rPr>
          <w:rFonts w:eastAsia="DengXian"/>
        </w:rPr>
        <w:t> </w:t>
      </w:r>
      <w:r w:rsidR="00881C2C" w:rsidRPr="006A30C1">
        <w:rPr>
          <w:rFonts w:eastAsia="DengXian"/>
        </w:rPr>
        <w:t>23.316:</w:t>
      </w:r>
      <w:r w:rsidRPr="006A30C1">
        <w:rPr>
          <w:rFonts w:eastAsia="DengXian"/>
        </w:rPr>
        <w:t xml:space="preserve"> "Wireless and wireline convergence access support for the 5G System (5GS)".</w:t>
      </w:r>
    </w:p>
    <w:p w14:paraId="5E8AD669" w14:textId="57305312" w:rsidR="00231359" w:rsidRPr="006A30C1" w:rsidRDefault="00E0533E" w:rsidP="00881C2C">
      <w:pPr>
        <w:pStyle w:val="EX"/>
        <w:rPr>
          <w:rFonts w:eastAsia="DengXian"/>
        </w:rPr>
      </w:pPr>
      <w:r w:rsidRPr="006A30C1">
        <w:rPr>
          <w:rFonts w:eastAsia="DengXian"/>
        </w:rPr>
        <w:t>[8</w:t>
      </w:r>
      <w:r w:rsidR="00231359" w:rsidRPr="006A30C1">
        <w:rPr>
          <w:rFonts w:eastAsia="DengXian"/>
        </w:rPr>
        <w:t>]</w:t>
      </w:r>
      <w:r w:rsidR="00231359" w:rsidRPr="006A30C1">
        <w:rPr>
          <w:rFonts w:eastAsia="DengXian"/>
        </w:rPr>
        <w:tab/>
      </w:r>
      <w:r w:rsidR="00881C2C" w:rsidRPr="006A30C1">
        <w:rPr>
          <w:rFonts w:eastAsia="DengXian"/>
        </w:rPr>
        <w:t>3GPP</w:t>
      </w:r>
      <w:r w:rsidR="00881C2C">
        <w:rPr>
          <w:rFonts w:eastAsia="DengXian"/>
        </w:rPr>
        <w:t> </w:t>
      </w:r>
      <w:r w:rsidR="00881C2C" w:rsidRPr="006A30C1">
        <w:rPr>
          <w:rFonts w:eastAsia="DengXian"/>
        </w:rPr>
        <w:t>TS</w:t>
      </w:r>
      <w:r w:rsidR="00881C2C">
        <w:rPr>
          <w:rFonts w:eastAsia="DengXian"/>
        </w:rPr>
        <w:t> </w:t>
      </w:r>
      <w:r w:rsidR="00881C2C" w:rsidRPr="006A30C1">
        <w:rPr>
          <w:rFonts w:eastAsia="DengXian"/>
        </w:rPr>
        <w:t>23.502:</w:t>
      </w:r>
      <w:r w:rsidR="00231359" w:rsidRPr="006A30C1">
        <w:rPr>
          <w:rFonts w:eastAsia="DengXian"/>
        </w:rPr>
        <w:t xml:space="preserve"> "Procedures for the 5G System (5GS)".</w:t>
      </w:r>
    </w:p>
    <w:p w14:paraId="63FFB5F0" w14:textId="77777777" w:rsidR="00080512" w:rsidRPr="006A30C1" w:rsidRDefault="00080512">
      <w:pPr>
        <w:pStyle w:val="Heading1"/>
      </w:pPr>
      <w:bookmarkStart w:id="36" w:name="_Toc25918775"/>
      <w:bookmarkStart w:id="37" w:name="_Toc31011391"/>
      <w:bookmarkStart w:id="38" w:name="_Toc31176904"/>
      <w:r w:rsidRPr="006A30C1">
        <w:t>3</w:t>
      </w:r>
      <w:r w:rsidRPr="006A30C1">
        <w:tab/>
        <w:t>Definitions</w:t>
      </w:r>
      <w:r w:rsidR="00602AEA" w:rsidRPr="006A30C1">
        <w:t xml:space="preserve"> of terms, symbols and abbreviations</w:t>
      </w:r>
      <w:bookmarkEnd w:id="35"/>
      <w:bookmarkEnd w:id="36"/>
      <w:bookmarkEnd w:id="37"/>
      <w:bookmarkEnd w:id="38"/>
    </w:p>
    <w:p w14:paraId="63F3AE93" w14:textId="77777777" w:rsidR="00080512" w:rsidRPr="006A30C1" w:rsidRDefault="00080512">
      <w:pPr>
        <w:pStyle w:val="Heading2"/>
      </w:pPr>
      <w:bookmarkStart w:id="39" w:name="_Toc2086438"/>
      <w:bookmarkStart w:id="40" w:name="_Toc25918776"/>
      <w:bookmarkStart w:id="41" w:name="_Toc31011392"/>
      <w:bookmarkStart w:id="42" w:name="_Toc31176905"/>
      <w:r w:rsidRPr="006A30C1">
        <w:t>3.1</w:t>
      </w:r>
      <w:r w:rsidRPr="006A30C1">
        <w:tab/>
      </w:r>
      <w:r w:rsidR="002B6339" w:rsidRPr="006A30C1">
        <w:t>Terms</w:t>
      </w:r>
      <w:bookmarkEnd w:id="39"/>
      <w:bookmarkEnd w:id="40"/>
      <w:bookmarkEnd w:id="41"/>
      <w:bookmarkEnd w:id="42"/>
    </w:p>
    <w:p w14:paraId="167D16F2" w14:textId="20967818" w:rsidR="00E70AE1" w:rsidRPr="006A30C1" w:rsidRDefault="00E70AE1" w:rsidP="00E70AE1">
      <w:r w:rsidRPr="006A30C1">
        <w:t xml:space="preserve">For the purposes of the present document, the terms given in </w:t>
      </w:r>
      <w:r w:rsidR="00881C2C" w:rsidRPr="006A30C1">
        <w:t>TR</w:t>
      </w:r>
      <w:r w:rsidR="00881C2C">
        <w:t> </w:t>
      </w:r>
      <w:r w:rsidR="00881C2C" w:rsidRPr="006A30C1">
        <w:t>21.905</w:t>
      </w:r>
      <w:r w:rsidR="00881C2C">
        <w:t> </w:t>
      </w:r>
      <w:r w:rsidR="00881C2C" w:rsidRPr="006A30C1">
        <w:t>[</w:t>
      </w:r>
      <w:r w:rsidRPr="006A30C1">
        <w:t xml:space="preserve">1] and the following apply. A term defined in the present document takes precedence over the definition of the same term, if any, in </w:t>
      </w:r>
      <w:r w:rsidR="00881C2C" w:rsidRPr="006A30C1">
        <w:t>TR</w:t>
      </w:r>
      <w:r w:rsidR="00881C2C">
        <w:t> </w:t>
      </w:r>
      <w:r w:rsidR="00881C2C" w:rsidRPr="006A30C1">
        <w:t>21.905</w:t>
      </w:r>
      <w:r w:rsidR="00881C2C">
        <w:t> </w:t>
      </w:r>
      <w:r w:rsidR="00881C2C" w:rsidRPr="006A30C1">
        <w:t>[</w:t>
      </w:r>
      <w:r w:rsidRPr="006A30C1">
        <w:t>1].</w:t>
      </w:r>
    </w:p>
    <w:p w14:paraId="57E5F7B6" w14:textId="77777777" w:rsidR="00E70AE1" w:rsidRPr="006A30C1" w:rsidRDefault="00E70AE1" w:rsidP="00E70AE1">
      <w:pPr>
        <w:keepLines/>
      </w:pPr>
      <w:r w:rsidRPr="006A30C1">
        <w:rPr>
          <w:b/>
        </w:rPr>
        <w:t xml:space="preserve">Broadcast communication service: </w:t>
      </w:r>
      <w:r w:rsidRPr="006A30C1">
        <w:t>A communication service in which the same service and the same specific content data are provided simultaneously to all UEs in a geographical area (i.e., all UEs in the broadcast coverage area are authorized to receive the data).</w:t>
      </w:r>
    </w:p>
    <w:p w14:paraId="2C5CEAFE" w14:textId="77777777" w:rsidR="00CB5E87" w:rsidRPr="006A30C1" w:rsidRDefault="00CB5E87" w:rsidP="00E70AE1">
      <w:pPr>
        <w:keepLines/>
      </w:pPr>
      <w:r w:rsidRPr="006A30C1">
        <w:rPr>
          <w:b/>
        </w:rPr>
        <w:t>Broadcast service area:</w:t>
      </w:r>
      <w:r w:rsidRPr="006A30C1">
        <w:t xml:space="preserve"> The area within which data of one or multiple Broadcast session(s) are sent.</w:t>
      </w:r>
    </w:p>
    <w:p w14:paraId="03AFDF01" w14:textId="77777777" w:rsidR="00E70AE1" w:rsidRPr="006A30C1" w:rsidRDefault="00E70AE1" w:rsidP="00E70AE1">
      <w:pPr>
        <w:keepLines/>
        <w:rPr>
          <w:b/>
        </w:rPr>
      </w:pPr>
      <w:r w:rsidRPr="006A30C1">
        <w:rPr>
          <w:b/>
        </w:rPr>
        <w:t xml:space="preserve">Broadcast session: </w:t>
      </w:r>
      <w:r w:rsidRPr="006A30C1">
        <w:t>A session to deliver the broadcast communication service. A broadcast session is characterised by the content to send and the geographical area where to distribute it.</w:t>
      </w:r>
    </w:p>
    <w:p w14:paraId="74C6F5C6" w14:textId="77777777" w:rsidR="00981619" w:rsidRPr="00881C2C" w:rsidRDefault="00981619" w:rsidP="00E70AE1">
      <w:pPr>
        <w:keepLines/>
      </w:pPr>
      <w:r w:rsidRPr="006A30C1">
        <w:rPr>
          <w:b/>
        </w:rPr>
        <w:t>Multicast service area:</w:t>
      </w:r>
      <w:r w:rsidRPr="006A30C1">
        <w:t xml:space="preserve"> The area within which data of one or multiple Multicast session(s) are sent.</w:t>
      </w:r>
    </w:p>
    <w:p w14:paraId="0FCFACB0" w14:textId="6C42F4BA" w:rsidR="00E70AE1" w:rsidRPr="006A30C1" w:rsidRDefault="00881C2C" w:rsidP="00881C2C">
      <w:pPr>
        <w:pStyle w:val="EditorsNote"/>
      </w:pPr>
      <w:r w:rsidRPr="006A30C1">
        <w:lastRenderedPageBreak/>
        <w:t>Editor's note:</w:t>
      </w:r>
      <w:r w:rsidR="00E70AE1" w:rsidRPr="006A30C1">
        <w:tab/>
      </w:r>
      <w:r w:rsidR="00981619" w:rsidRPr="006A30C1">
        <w:t>The d</w:t>
      </w:r>
      <w:r w:rsidR="00E70AE1" w:rsidRPr="006A30C1">
        <w:t>efinition</w:t>
      </w:r>
      <w:r w:rsidR="00981619" w:rsidRPr="006A30C1">
        <w:t>s</w:t>
      </w:r>
      <w:r w:rsidR="00E70AE1" w:rsidRPr="006A30C1">
        <w:t xml:space="preserve"> of </w:t>
      </w:r>
      <w:r w:rsidR="00981619" w:rsidRPr="006A30C1">
        <w:t>broadcast</w:t>
      </w:r>
      <w:r w:rsidR="00E70AE1" w:rsidRPr="006A30C1">
        <w:t xml:space="preserve"> service area </w:t>
      </w:r>
      <w:r w:rsidR="00981619" w:rsidRPr="006A30C1">
        <w:t xml:space="preserve">and multicast service area </w:t>
      </w:r>
      <w:r w:rsidR="00E70AE1" w:rsidRPr="006A30C1">
        <w:t>may be updated further according to 5MBS study.</w:t>
      </w:r>
    </w:p>
    <w:p w14:paraId="2D2083E0" w14:textId="77777777" w:rsidR="00E70AE1" w:rsidRPr="006A30C1" w:rsidRDefault="00E70AE1" w:rsidP="00E70AE1">
      <w:r w:rsidRPr="006A30C1">
        <w:rPr>
          <w:b/>
        </w:rPr>
        <w:t>MBS session:</w:t>
      </w:r>
      <w:r w:rsidRPr="006A30C1">
        <w:t xml:space="preserve"> A multicast session or a broadcast session.</w:t>
      </w:r>
    </w:p>
    <w:p w14:paraId="536FFB18" w14:textId="77777777" w:rsidR="00E70AE1" w:rsidRPr="006A30C1" w:rsidRDefault="00E70AE1" w:rsidP="00E70AE1">
      <w:pPr>
        <w:keepLines/>
      </w:pPr>
      <w:r w:rsidRPr="006A30C1">
        <w:rPr>
          <w:b/>
        </w:rPr>
        <w:t xml:space="preserve">Multicast communication service: </w:t>
      </w:r>
      <w:r w:rsidRPr="006A30C1">
        <w:t>A communication service in which the same service and the same specific content data are provided simultaneously to a dedicated set of UEs (i.e., not all UEs in the multicast coverage are authorized to receive the data).</w:t>
      </w:r>
    </w:p>
    <w:p w14:paraId="0A00B5F1" w14:textId="54051CE7" w:rsidR="00E70AE1" w:rsidRPr="006A30C1" w:rsidRDefault="00E70AE1" w:rsidP="00E70AE1">
      <w:pPr>
        <w:pStyle w:val="NO"/>
      </w:pPr>
      <w:r w:rsidRPr="006A30C1">
        <w:t>NOTE:</w:t>
      </w:r>
      <w:r w:rsidRPr="006A30C1">
        <w:tab/>
        <w:t xml:space="preserve">The transport in the 5GC for </w:t>
      </w:r>
      <w:r w:rsidR="006A30C1" w:rsidRPr="006A30C1">
        <w:t>broadcast</w:t>
      </w:r>
      <w:r w:rsidRPr="006A30C1">
        <w:t xml:space="preserve"> and multicast services will be determined as part of this study. A multicast communication service could for instance use a lower layer unicast or multicast transfer in the 5GC and the access interfaces.</w:t>
      </w:r>
    </w:p>
    <w:p w14:paraId="58509971" w14:textId="77777777" w:rsidR="00E70AE1" w:rsidRPr="006A30C1" w:rsidRDefault="00E70AE1" w:rsidP="00E70AE1">
      <w:pPr>
        <w:keepLines/>
      </w:pPr>
      <w:r w:rsidRPr="006A30C1">
        <w:rPr>
          <w:b/>
        </w:rPr>
        <w:t xml:space="preserve">Multicast session: </w:t>
      </w:r>
      <w:r w:rsidRPr="006A30C1">
        <w:t>A session to deliver the multicast communication service. A multicast session is characterised by the content to send, by the list of UEs that may receive the service and optionally by a multicast area where to distribute it.</w:t>
      </w:r>
    </w:p>
    <w:p w14:paraId="271B7B6A" w14:textId="77777777" w:rsidR="00E70AE1" w:rsidRPr="006A30C1" w:rsidRDefault="00E70AE1" w:rsidP="00E70AE1">
      <w:r w:rsidRPr="006A30C1">
        <w:rPr>
          <w:b/>
        </w:rPr>
        <w:t>Receive Only Mode:</w:t>
      </w:r>
      <w:r w:rsidRPr="006A30C1">
        <w:t xml:space="preserve"> A UE configuration option that allows a UE to receive only broadcast service without the need to access and register with the PLMN offering the MBS service. Use of Receive Only Mode does not require USIM for the UE.</w:t>
      </w:r>
    </w:p>
    <w:p w14:paraId="645A528B" w14:textId="77777777" w:rsidR="00E70AE1" w:rsidRPr="006A30C1" w:rsidRDefault="00E70AE1" w:rsidP="00E70AE1">
      <w:pPr>
        <w:rPr>
          <w:rFonts w:eastAsia="MS Mincho"/>
        </w:rPr>
      </w:pPr>
      <w:r w:rsidRPr="006A30C1">
        <w:rPr>
          <w:b/>
        </w:rPr>
        <w:t>Shared MBS Network:</w:t>
      </w:r>
      <w:r w:rsidRPr="006A30C1">
        <w:t xml:space="preserve"> A network shared by multiple PLMNs that provides multicast or broadcast services. At least the northbound data entrance point in the 5GS is shared.</w:t>
      </w:r>
    </w:p>
    <w:p w14:paraId="781D91CF" w14:textId="77777777" w:rsidR="00E70AE1" w:rsidRPr="006A30C1" w:rsidRDefault="00E70AE1" w:rsidP="00E70AE1">
      <w:pPr>
        <w:pStyle w:val="Heading2"/>
      </w:pPr>
      <w:bookmarkStart w:id="43" w:name="_Toc22552190"/>
      <w:bookmarkStart w:id="44" w:name="_Toc22930354"/>
      <w:bookmarkStart w:id="45" w:name="_Toc22987222"/>
      <w:bookmarkStart w:id="46" w:name="_Toc23256808"/>
      <w:bookmarkStart w:id="47" w:name="_Toc25353531"/>
      <w:bookmarkStart w:id="48" w:name="_Toc25918777"/>
      <w:bookmarkStart w:id="49" w:name="_Toc31011393"/>
      <w:bookmarkStart w:id="50" w:name="_Toc31176906"/>
      <w:r w:rsidRPr="006A30C1">
        <w:t>3.2</w:t>
      </w:r>
      <w:r w:rsidRPr="006A30C1">
        <w:tab/>
        <w:t>Abbreviations</w:t>
      </w:r>
      <w:bookmarkEnd w:id="43"/>
      <w:bookmarkEnd w:id="44"/>
      <w:bookmarkEnd w:id="45"/>
      <w:bookmarkEnd w:id="46"/>
      <w:bookmarkEnd w:id="47"/>
      <w:bookmarkEnd w:id="48"/>
      <w:bookmarkEnd w:id="49"/>
      <w:bookmarkEnd w:id="50"/>
    </w:p>
    <w:p w14:paraId="216FA0F2" w14:textId="31F1E484" w:rsidR="00E70AE1" w:rsidRPr="006A30C1" w:rsidRDefault="00E70AE1" w:rsidP="00E70AE1">
      <w:pPr>
        <w:keepNext/>
      </w:pPr>
      <w:r w:rsidRPr="006A30C1">
        <w:t xml:space="preserve">For the purposes of the present document, the abbreviations given in </w:t>
      </w:r>
      <w:r w:rsidR="00881C2C" w:rsidRPr="006A30C1">
        <w:t>TR</w:t>
      </w:r>
      <w:r w:rsidR="00881C2C">
        <w:t> </w:t>
      </w:r>
      <w:r w:rsidR="00881C2C" w:rsidRPr="006A30C1">
        <w:t>21.905</w:t>
      </w:r>
      <w:r w:rsidR="00881C2C">
        <w:t> </w:t>
      </w:r>
      <w:r w:rsidR="00881C2C" w:rsidRPr="006A30C1">
        <w:t>[</w:t>
      </w:r>
      <w:r w:rsidRPr="006A30C1">
        <w:t xml:space="preserve">1] and the following apply. An abbreviation defined in the present document takes precedence over the definition of the same abbreviation, if any, in </w:t>
      </w:r>
      <w:r w:rsidR="00881C2C" w:rsidRPr="006A30C1">
        <w:t>TR</w:t>
      </w:r>
      <w:r w:rsidR="00881C2C">
        <w:t> </w:t>
      </w:r>
      <w:r w:rsidR="00881C2C" w:rsidRPr="006A30C1">
        <w:t>21.905</w:t>
      </w:r>
      <w:r w:rsidR="00881C2C">
        <w:t> </w:t>
      </w:r>
      <w:r w:rsidR="00881C2C" w:rsidRPr="006A30C1">
        <w:t>[</w:t>
      </w:r>
      <w:r w:rsidRPr="006A30C1">
        <w:t>1].</w:t>
      </w:r>
    </w:p>
    <w:p w14:paraId="527E295F" w14:textId="77777777" w:rsidR="00E70AE1" w:rsidRPr="006A30C1" w:rsidRDefault="00E70AE1" w:rsidP="00E70AE1">
      <w:pPr>
        <w:pStyle w:val="EW"/>
        <w:rPr>
          <w:rFonts w:eastAsia="SimSun"/>
        </w:rPr>
      </w:pPr>
      <w:r w:rsidRPr="006A30C1">
        <w:rPr>
          <w:rFonts w:eastAsia="SimSun"/>
          <w:bCs/>
        </w:rPr>
        <w:t>MBS</w:t>
      </w:r>
      <w:r w:rsidRPr="006A30C1">
        <w:rPr>
          <w:rFonts w:eastAsia="SimSun"/>
          <w:bCs/>
        </w:rPr>
        <w:tab/>
      </w:r>
      <w:r w:rsidRPr="006A30C1">
        <w:rPr>
          <w:rFonts w:eastAsia="SimSun"/>
        </w:rPr>
        <w:t>Multicast/Broadcast Service.</w:t>
      </w:r>
    </w:p>
    <w:p w14:paraId="4D0609F6" w14:textId="77777777" w:rsidR="00E70AE1" w:rsidRPr="006A30C1" w:rsidRDefault="00E70AE1" w:rsidP="00E70AE1">
      <w:pPr>
        <w:pStyle w:val="EW"/>
      </w:pPr>
    </w:p>
    <w:p w14:paraId="7BB90425" w14:textId="77777777" w:rsidR="00E70AE1" w:rsidRPr="006A30C1" w:rsidRDefault="00E70AE1" w:rsidP="00E70AE1">
      <w:pPr>
        <w:pStyle w:val="Heading1"/>
      </w:pPr>
      <w:bookmarkStart w:id="51" w:name="_Toc22552191"/>
      <w:bookmarkStart w:id="52" w:name="_Toc22930355"/>
      <w:bookmarkStart w:id="53" w:name="_Toc22987223"/>
      <w:bookmarkStart w:id="54" w:name="_Toc23256809"/>
      <w:bookmarkStart w:id="55" w:name="_Toc25353532"/>
      <w:bookmarkStart w:id="56" w:name="_Toc25918778"/>
      <w:bookmarkStart w:id="57" w:name="_Toc31011394"/>
      <w:bookmarkStart w:id="58" w:name="_Toc31176907"/>
      <w:r w:rsidRPr="006A30C1">
        <w:t>4</w:t>
      </w:r>
      <w:r w:rsidRPr="006A30C1">
        <w:tab/>
        <w:t>Architectural Assumptions and Principles</w:t>
      </w:r>
      <w:bookmarkEnd w:id="51"/>
      <w:bookmarkEnd w:id="52"/>
      <w:bookmarkEnd w:id="53"/>
      <w:bookmarkEnd w:id="54"/>
      <w:bookmarkEnd w:id="55"/>
      <w:bookmarkEnd w:id="56"/>
      <w:bookmarkEnd w:id="57"/>
      <w:bookmarkEnd w:id="58"/>
    </w:p>
    <w:p w14:paraId="03E10139" w14:textId="77777777" w:rsidR="00E70AE1" w:rsidRPr="006A30C1" w:rsidRDefault="00E70AE1" w:rsidP="00E70AE1">
      <w:pPr>
        <w:pStyle w:val="Heading2"/>
      </w:pPr>
      <w:bookmarkStart w:id="59" w:name="_Toc468687762"/>
      <w:bookmarkStart w:id="60" w:name="_Toc22930356"/>
      <w:bookmarkStart w:id="61" w:name="_Toc22987224"/>
      <w:bookmarkStart w:id="62" w:name="_Toc23256810"/>
      <w:bookmarkStart w:id="63" w:name="_Toc25353533"/>
      <w:bookmarkStart w:id="64" w:name="_Toc25918779"/>
      <w:bookmarkStart w:id="65" w:name="_Toc31011395"/>
      <w:bookmarkStart w:id="66" w:name="_Toc31176908"/>
      <w:r w:rsidRPr="006A30C1">
        <w:rPr>
          <w:lang w:eastAsia="zh-CN"/>
        </w:rPr>
        <w:t>4</w:t>
      </w:r>
      <w:r w:rsidRPr="006A30C1">
        <w:t>.</w:t>
      </w:r>
      <w:r w:rsidRPr="006A30C1">
        <w:rPr>
          <w:lang w:eastAsia="zh-CN"/>
        </w:rPr>
        <w:t>1</w:t>
      </w:r>
      <w:r w:rsidRPr="006A30C1">
        <w:tab/>
        <w:t>C</w:t>
      </w:r>
      <w:r w:rsidRPr="006A30C1">
        <w:rPr>
          <w:lang w:eastAsia="zh-CN"/>
        </w:rPr>
        <w:t>ommon a</w:t>
      </w:r>
      <w:r w:rsidRPr="006A30C1">
        <w:t>rchitectural requirements</w:t>
      </w:r>
      <w:bookmarkEnd w:id="59"/>
      <w:r w:rsidRPr="006A30C1">
        <w:t xml:space="preserve"> and principles</w:t>
      </w:r>
      <w:bookmarkEnd w:id="60"/>
      <w:bookmarkEnd w:id="61"/>
      <w:bookmarkEnd w:id="62"/>
      <w:bookmarkEnd w:id="63"/>
      <w:bookmarkEnd w:id="64"/>
      <w:bookmarkEnd w:id="65"/>
      <w:bookmarkEnd w:id="66"/>
    </w:p>
    <w:p w14:paraId="69F88BE5" w14:textId="77777777" w:rsidR="00E70AE1" w:rsidRPr="006A30C1" w:rsidRDefault="00E70AE1" w:rsidP="00E70AE1">
      <w:r w:rsidRPr="006A30C1">
        <w:t>The following common architectural requirements and principles apply:</w:t>
      </w:r>
    </w:p>
    <w:p w14:paraId="7F1BC620" w14:textId="78854842" w:rsidR="00E70AE1" w:rsidRPr="006A30C1" w:rsidRDefault="00E70AE1" w:rsidP="00E70AE1">
      <w:pPr>
        <w:pStyle w:val="B1"/>
      </w:pPr>
      <w:r w:rsidRPr="006A30C1">
        <w:t>-</w:t>
      </w:r>
      <w:r w:rsidRPr="006A30C1">
        <w:tab/>
        <w:t xml:space="preserve">Solutions shall build on the 5G System architectural principles as in </w:t>
      </w:r>
      <w:r w:rsidR="00881C2C" w:rsidRPr="006A30C1">
        <w:t>TS</w:t>
      </w:r>
      <w:r w:rsidR="00881C2C">
        <w:t> </w:t>
      </w:r>
      <w:r w:rsidR="00881C2C" w:rsidRPr="006A30C1">
        <w:t>23.501</w:t>
      </w:r>
      <w:r w:rsidR="00881C2C">
        <w:t> </w:t>
      </w:r>
      <w:r w:rsidR="00881C2C" w:rsidRPr="006A30C1">
        <w:t>[</w:t>
      </w:r>
      <w:r w:rsidRPr="006A30C1">
        <w:t>2], including flexibility and modularity for newly introduced functionalities.</w:t>
      </w:r>
      <w:bookmarkStart w:id="67" w:name="_Toc22552192"/>
      <w:bookmarkStart w:id="68" w:name="_Toc22930357"/>
      <w:bookmarkStart w:id="69" w:name="_Toc22987225"/>
    </w:p>
    <w:p w14:paraId="678CB614" w14:textId="77777777" w:rsidR="00E70AE1" w:rsidRPr="006A30C1" w:rsidRDefault="00E70AE1" w:rsidP="00E70AE1">
      <w:pPr>
        <w:pStyle w:val="B1"/>
        <w:rPr>
          <w:lang w:eastAsia="ko-KR"/>
        </w:rPr>
      </w:pPr>
      <w:r w:rsidRPr="006A30C1">
        <w:rPr>
          <w:lang w:eastAsia="ko-KR"/>
        </w:rPr>
        <w:t>-</w:t>
      </w:r>
      <w:r w:rsidRPr="006A30C1">
        <w:rPr>
          <w:lang w:eastAsia="ko-KR"/>
        </w:rPr>
        <w:tab/>
        <w:t>The system shall provide an efficient transport for a variety of multicast and broadcast services.</w:t>
      </w:r>
    </w:p>
    <w:p w14:paraId="1C32123B" w14:textId="77777777" w:rsidR="00E70AE1" w:rsidRPr="006A30C1" w:rsidRDefault="00E70AE1" w:rsidP="00E70AE1">
      <w:pPr>
        <w:pStyle w:val="B1"/>
        <w:rPr>
          <w:lang w:eastAsia="ko-KR"/>
        </w:rPr>
      </w:pPr>
      <w:r w:rsidRPr="006A30C1">
        <w:rPr>
          <w:lang w:eastAsia="ko-KR"/>
        </w:rPr>
        <w:t>-</w:t>
      </w:r>
      <w:r w:rsidRPr="006A30C1">
        <w:rPr>
          <w:lang w:eastAsia="ko-KR"/>
        </w:rPr>
        <w:tab/>
        <w:t>Solutions shall minimize impact to existing external services.</w:t>
      </w:r>
    </w:p>
    <w:p w14:paraId="47F229AA" w14:textId="3818F60D" w:rsidR="00E70AE1" w:rsidRPr="006A30C1" w:rsidRDefault="00E70AE1" w:rsidP="00E70AE1">
      <w:pPr>
        <w:pStyle w:val="B1"/>
      </w:pPr>
      <w:r w:rsidRPr="006A30C1">
        <w:t>-</w:t>
      </w:r>
      <w:r w:rsidRPr="006A30C1">
        <w:tab/>
      </w:r>
      <w:r w:rsidR="00F54969" w:rsidRPr="006A30C1">
        <w:t xml:space="preserve">Only </w:t>
      </w:r>
      <w:r w:rsidRPr="006A30C1">
        <w:t xml:space="preserve">NR of NG-RAN connected to 5GC </w:t>
      </w:r>
      <w:r w:rsidR="00F54969" w:rsidRPr="006A30C1">
        <w:t xml:space="preserve">is </w:t>
      </w:r>
      <w:r w:rsidRPr="006A30C1">
        <w:t>considered as RAT.</w:t>
      </w:r>
    </w:p>
    <w:p w14:paraId="055E9088" w14:textId="4F20BDF6" w:rsidR="00E70AE1" w:rsidRPr="006A30C1" w:rsidRDefault="00E70AE1" w:rsidP="00E70AE1">
      <w:pPr>
        <w:pStyle w:val="B1"/>
      </w:pPr>
      <w:r w:rsidRPr="006A30C1">
        <w:t>-</w:t>
      </w:r>
      <w:r w:rsidRPr="006A30C1">
        <w:tab/>
        <w:t xml:space="preserve">Architecture reference models defined in </w:t>
      </w:r>
      <w:r w:rsidR="00881C2C" w:rsidRPr="006A30C1">
        <w:t>TS</w:t>
      </w:r>
      <w:r w:rsidR="00881C2C">
        <w:t> </w:t>
      </w:r>
      <w:r w:rsidR="00881C2C" w:rsidRPr="006A30C1">
        <w:t>23.501</w:t>
      </w:r>
      <w:r w:rsidR="00881C2C">
        <w:t> </w:t>
      </w:r>
      <w:r w:rsidR="00881C2C" w:rsidRPr="006A30C1">
        <w:t>[</w:t>
      </w:r>
      <w:r w:rsidRPr="006A30C1">
        <w:t>2] clause 4.2 are used as the baseline architecture for supporting multicast and broadcast services in this study. In particular, Figure 4.1-1 shows the MBS architecture with 5G UE, NG-RAN and 5GC.</w:t>
      </w:r>
    </w:p>
    <w:bookmarkStart w:id="70" w:name="_MON_1530629401"/>
    <w:bookmarkEnd w:id="70"/>
    <w:p w14:paraId="17DB7452" w14:textId="77777777" w:rsidR="00E70AE1" w:rsidRPr="006A30C1" w:rsidRDefault="00E70AE1" w:rsidP="00E70AE1">
      <w:pPr>
        <w:pStyle w:val="TH"/>
        <w:rPr>
          <w:lang w:eastAsia="zh-CN"/>
        </w:rPr>
      </w:pPr>
      <w:r w:rsidRPr="006A30C1">
        <w:rPr>
          <w:lang w:eastAsia="zh-CN"/>
        </w:rPr>
        <w:object w:dxaOrig="9754" w:dyaOrig="1420" w14:anchorId="18D47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3.5pt;height:66.75pt" o:ole="">
            <v:imagedata r:id="rId11" o:title=""/>
          </v:shape>
          <o:OLEObject Type="Embed" ProgID="Word.Picture.8" ShapeID="_x0000_i1027" DrawAspect="Content" ObjectID="_1641789847" r:id="rId12"/>
        </w:object>
      </w:r>
    </w:p>
    <w:p w14:paraId="590A2922" w14:textId="77777777" w:rsidR="00E70AE1" w:rsidRPr="006A30C1" w:rsidRDefault="00E70AE1" w:rsidP="00E70AE1">
      <w:pPr>
        <w:pStyle w:val="TF"/>
      </w:pPr>
      <w:r w:rsidRPr="006A30C1">
        <w:t>Figure 4.1-1: High level MBS architecture</w:t>
      </w:r>
    </w:p>
    <w:p w14:paraId="75D8D1CB" w14:textId="05460F82" w:rsidR="00E70AE1" w:rsidRPr="006A30C1" w:rsidRDefault="00881C2C" w:rsidP="00881C2C">
      <w:pPr>
        <w:pStyle w:val="EditorsNote"/>
      </w:pPr>
      <w:r w:rsidRPr="006A30C1">
        <w:t>Editor's note:</w:t>
      </w:r>
      <w:r w:rsidR="00E70AE1" w:rsidRPr="006A30C1">
        <w:tab/>
        <w:t>The impact on RAN is to be analysed by and coordinated with the relevant RAN WGs.</w:t>
      </w:r>
    </w:p>
    <w:p w14:paraId="19F54DC9" w14:textId="77777777" w:rsidR="00E70AE1" w:rsidRPr="006A30C1" w:rsidRDefault="00E70AE1" w:rsidP="00E70AE1">
      <w:pPr>
        <w:pStyle w:val="Heading2"/>
      </w:pPr>
      <w:bookmarkStart w:id="71" w:name="_Toc25353534"/>
      <w:bookmarkStart w:id="72" w:name="_Toc25918780"/>
      <w:bookmarkStart w:id="73" w:name="_Toc31011396"/>
      <w:bookmarkStart w:id="74" w:name="_Toc31176909"/>
      <w:r w:rsidRPr="006A30C1">
        <w:rPr>
          <w:lang w:eastAsia="zh-CN"/>
        </w:rPr>
        <w:lastRenderedPageBreak/>
        <w:t>4</w:t>
      </w:r>
      <w:r w:rsidRPr="006A30C1">
        <w:t>.2</w:t>
      </w:r>
      <w:r w:rsidRPr="006A30C1">
        <w:tab/>
        <w:t>Specific architectural requirements and principles</w:t>
      </w:r>
      <w:bookmarkEnd w:id="71"/>
      <w:bookmarkEnd w:id="72"/>
      <w:bookmarkEnd w:id="73"/>
      <w:bookmarkEnd w:id="74"/>
    </w:p>
    <w:p w14:paraId="2AE0F611" w14:textId="77777777" w:rsidR="00E70AE1" w:rsidRPr="006A30C1" w:rsidRDefault="00E70AE1" w:rsidP="00E70AE1">
      <w:r w:rsidRPr="006A30C1">
        <w:t>The following IPTV requirements and principles apply:</w:t>
      </w:r>
    </w:p>
    <w:p w14:paraId="134CB841" w14:textId="77777777" w:rsidR="00E70AE1" w:rsidRPr="006A30C1" w:rsidRDefault="00E70AE1" w:rsidP="00E70AE1">
      <w:pPr>
        <w:pStyle w:val="B1"/>
      </w:pPr>
      <w:r w:rsidRPr="006A30C1">
        <w:t>-</w:t>
      </w:r>
      <w:r w:rsidRPr="006A30C1">
        <w:tab/>
        <w:t>Solutions to IPTV shall minimize the impact to IPTV network and STB.</w:t>
      </w:r>
    </w:p>
    <w:p w14:paraId="0145536F" w14:textId="77777777" w:rsidR="00E70AE1" w:rsidRPr="006A30C1" w:rsidRDefault="00E70AE1" w:rsidP="00E70AE1">
      <w:pPr>
        <w:pStyle w:val="B1"/>
      </w:pPr>
      <w:r w:rsidRPr="006A30C1">
        <w:t>-</w:t>
      </w:r>
      <w:r w:rsidRPr="006A30C1">
        <w:tab/>
        <w:t>Solutions to IPTV shall reuse IGMP/MLD message via user plane to join/leave an IPTV channel group as Release 16.</w:t>
      </w:r>
    </w:p>
    <w:p w14:paraId="5B9E772E" w14:textId="77777777" w:rsidR="00E70AE1" w:rsidRPr="006A30C1" w:rsidRDefault="00E70AE1" w:rsidP="00E70AE1">
      <w:pPr>
        <w:pStyle w:val="B1"/>
        <w:rPr>
          <w:lang w:eastAsia="ko-KR"/>
        </w:rPr>
      </w:pPr>
      <w:r w:rsidRPr="006A30C1">
        <w:t>-</w:t>
      </w:r>
      <w:r w:rsidRPr="006A30C1">
        <w:tab/>
        <w:t xml:space="preserve">Solutions to IPTV shall </w:t>
      </w:r>
      <w:r w:rsidRPr="006A30C1">
        <w:rPr>
          <w:lang w:eastAsia="ko-KR"/>
        </w:rPr>
        <w:t>provide an efficient mechanism for the UE to join/leave an IP channel group, including reducing latency and signalling.</w:t>
      </w:r>
    </w:p>
    <w:p w14:paraId="694EFFD8" w14:textId="77777777" w:rsidR="005A73F7" w:rsidRPr="006A30C1" w:rsidRDefault="005A73F7" w:rsidP="005A73F7">
      <w:pPr>
        <w:pStyle w:val="Heading2"/>
        <w:rPr>
          <w:lang w:eastAsia="ko-KR"/>
        </w:rPr>
      </w:pPr>
      <w:bookmarkStart w:id="75" w:name="_Toc31011397"/>
      <w:bookmarkStart w:id="76" w:name="_Toc31176910"/>
      <w:r w:rsidRPr="006A30C1">
        <w:rPr>
          <w:lang w:eastAsia="ko-KR"/>
        </w:rPr>
        <w:t>4.3</w:t>
      </w:r>
      <w:r w:rsidRPr="006A30C1">
        <w:rPr>
          <w:lang w:eastAsia="ko-KR"/>
        </w:rPr>
        <w:tab/>
        <w:t>Baseline functionality</w:t>
      </w:r>
      <w:bookmarkEnd w:id="75"/>
      <w:bookmarkEnd w:id="76"/>
    </w:p>
    <w:p w14:paraId="16B9E87F" w14:textId="71983ECD" w:rsidR="005A73F7" w:rsidRDefault="005A73F7" w:rsidP="005A73F7">
      <w:pPr>
        <w:rPr>
          <w:lang w:eastAsia="ko-KR"/>
        </w:rPr>
      </w:pPr>
      <w:r w:rsidRPr="006A30C1">
        <w:rPr>
          <w:lang w:eastAsia="ko-KR"/>
        </w:rPr>
        <w:t>The sequence of events to establish and deliver a MBS session is assumed as follows:</w:t>
      </w:r>
    </w:p>
    <w:p w14:paraId="46EBAA50" w14:textId="77777777" w:rsidR="00881C2C" w:rsidRDefault="00881C2C" w:rsidP="00881C2C">
      <w:pPr>
        <w:pStyle w:val="B1"/>
        <w:rPr>
          <w:lang w:eastAsia="ko-KR"/>
        </w:rPr>
      </w:pPr>
      <w:r>
        <w:rPr>
          <w:lang w:eastAsia="ko-KR"/>
        </w:rPr>
        <w:t>1.</w:t>
      </w:r>
      <w:r>
        <w:rPr>
          <w:lang w:eastAsia="ko-KR"/>
        </w:rPr>
        <w:tab/>
        <w:t>Negotiation between application/service layer and 5G CN for 5G MBS service</w:t>
      </w:r>
    </w:p>
    <w:p w14:paraId="26863071" w14:textId="77777777" w:rsidR="00881C2C" w:rsidRDefault="00881C2C" w:rsidP="00881C2C">
      <w:pPr>
        <w:pStyle w:val="EditorsNote"/>
        <w:rPr>
          <w:lang w:eastAsia="ko-KR"/>
        </w:rPr>
      </w:pPr>
      <w:r>
        <w:rPr>
          <w:lang w:eastAsia="ko-KR"/>
        </w:rPr>
        <w:t>Editor's note:</w:t>
      </w:r>
      <w:r>
        <w:rPr>
          <w:lang w:eastAsia="ko-KR"/>
        </w:rPr>
        <w:tab/>
        <w:t>It is FFS whether this step is optional or is always required.</w:t>
      </w:r>
    </w:p>
    <w:p w14:paraId="001AC469" w14:textId="77777777" w:rsidR="00881C2C" w:rsidRDefault="00881C2C" w:rsidP="00881C2C">
      <w:pPr>
        <w:pStyle w:val="B1"/>
        <w:rPr>
          <w:lang w:eastAsia="ko-KR"/>
        </w:rPr>
      </w:pPr>
      <w:r>
        <w:rPr>
          <w:lang w:eastAsia="ko-KR"/>
        </w:rPr>
        <w:t>2.</w:t>
      </w:r>
      <w:r>
        <w:rPr>
          <w:lang w:eastAsia="ko-KR"/>
        </w:rPr>
        <w:tab/>
        <w:t>UEs participate in receiving MBS flow (for Multicast session).</w:t>
      </w:r>
    </w:p>
    <w:p w14:paraId="542C10D6" w14:textId="77777777" w:rsidR="00881C2C" w:rsidRDefault="00881C2C" w:rsidP="00881C2C">
      <w:pPr>
        <w:pStyle w:val="B1"/>
        <w:rPr>
          <w:lang w:eastAsia="ko-KR"/>
        </w:rPr>
      </w:pPr>
      <w:r>
        <w:rPr>
          <w:lang w:eastAsia="ko-KR"/>
        </w:rPr>
        <w:t>3.</w:t>
      </w:r>
      <w:r>
        <w:rPr>
          <w:lang w:eastAsia="ko-KR"/>
        </w:rPr>
        <w:tab/>
        <w:t>Establishment of MBS flow transport (what used to be session start)</w:t>
      </w:r>
    </w:p>
    <w:p w14:paraId="3711EE85" w14:textId="77777777" w:rsidR="00881C2C" w:rsidRDefault="00881C2C" w:rsidP="00881C2C">
      <w:pPr>
        <w:pStyle w:val="B1"/>
        <w:rPr>
          <w:lang w:eastAsia="ko-KR"/>
        </w:rPr>
      </w:pPr>
      <w:r>
        <w:rPr>
          <w:lang w:eastAsia="ko-KR"/>
        </w:rPr>
        <w:t>4.</w:t>
      </w:r>
      <w:r>
        <w:rPr>
          <w:lang w:eastAsia="ko-KR"/>
        </w:rPr>
        <w:tab/>
        <w:t>MBS data delivery</w:t>
      </w:r>
    </w:p>
    <w:p w14:paraId="608F0987" w14:textId="77777777" w:rsidR="00881C2C" w:rsidRDefault="00881C2C" w:rsidP="00881C2C">
      <w:pPr>
        <w:pStyle w:val="B1"/>
        <w:rPr>
          <w:lang w:eastAsia="ko-KR"/>
        </w:rPr>
      </w:pPr>
      <w:r>
        <w:rPr>
          <w:lang w:eastAsia="ko-KR"/>
        </w:rPr>
        <w:t>5.</w:t>
      </w:r>
      <w:r>
        <w:rPr>
          <w:lang w:eastAsia="ko-KR"/>
        </w:rPr>
        <w:tab/>
        <w:t>UEs stop receiving MBS flow (for Multicast session)</w:t>
      </w:r>
    </w:p>
    <w:p w14:paraId="02C46642" w14:textId="77777777" w:rsidR="00881C2C" w:rsidRDefault="00881C2C" w:rsidP="00881C2C">
      <w:pPr>
        <w:pStyle w:val="B1"/>
        <w:rPr>
          <w:lang w:eastAsia="ko-KR"/>
        </w:rPr>
      </w:pPr>
      <w:r>
        <w:rPr>
          <w:lang w:eastAsia="ko-KR"/>
        </w:rPr>
        <w:t>6.</w:t>
      </w:r>
      <w:r>
        <w:rPr>
          <w:lang w:eastAsia="ko-KR"/>
        </w:rPr>
        <w:tab/>
        <w:t>Release of MBS flow transport (what used to be session stop)</w:t>
      </w:r>
    </w:p>
    <w:p w14:paraId="4FFA0279" w14:textId="77777777" w:rsidR="00E70AE1" w:rsidRPr="006A30C1" w:rsidRDefault="00E70AE1" w:rsidP="00E70AE1">
      <w:pPr>
        <w:pStyle w:val="Heading1"/>
      </w:pPr>
      <w:bookmarkStart w:id="77" w:name="_Toc23256811"/>
      <w:bookmarkStart w:id="78" w:name="_Toc25353535"/>
      <w:bookmarkStart w:id="79" w:name="_Toc25918781"/>
      <w:bookmarkStart w:id="80" w:name="_Toc31011398"/>
      <w:bookmarkStart w:id="81" w:name="_Toc31176911"/>
      <w:r w:rsidRPr="006A30C1">
        <w:t>5</w:t>
      </w:r>
      <w:r w:rsidRPr="006A30C1">
        <w:tab/>
        <w:t>Key Issues</w:t>
      </w:r>
      <w:bookmarkEnd w:id="67"/>
      <w:bookmarkEnd w:id="68"/>
      <w:bookmarkEnd w:id="69"/>
      <w:bookmarkEnd w:id="77"/>
      <w:bookmarkEnd w:id="78"/>
      <w:bookmarkEnd w:id="79"/>
      <w:bookmarkEnd w:id="80"/>
      <w:bookmarkEnd w:id="81"/>
    </w:p>
    <w:p w14:paraId="453DB606" w14:textId="77777777" w:rsidR="00E70AE1" w:rsidRPr="006A30C1" w:rsidRDefault="00E70AE1" w:rsidP="00E70AE1">
      <w:pPr>
        <w:pStyle w:val="Heading2"/>
      </w:pPr>
      <w:bookmarkStart w:id="82" w:name="_Toc22552193"/>
      <w:bookmarkStart w:id="83" w:name="_Toc22930358"/>
      <w:bookmarkStart w:id="84" w:name="_Toc22987226"/>
      <w:bookmarkStart w:id="85" w:name="_Toc23256812"/>
      <w:bookmarkStart w:id="86" w:name="_Toc25353536"/>
      <w:bookmarkStart w:id="87" w:name="_Toc25918782"/>
      <w:bookmarkStart w:id="88" w:name="_Toc31011399"/>
      <w:bookmarkStart w:id="89" w:name="_Toc31176912"/>
      <w:r w:rsidRPr="006A30C1">
        <w:t>5.1</w:t>
      </w:r>
      <w:r w:rsidRPr="006A30C1">
        <w:tab/>
        <w:t>Key Issue #1: MBS session management</w:t>
      </w:r>
      <w:bookmarkEnd w:id="82"/>
      <w:bookmarkEnd w:id="83"/>
      <w:bookmarkEnd w:id="84"/>
      <w:bookmarkEnd w:id="85"/>
      <w:bookmarkEnd w:id="86"/>
      <w:bookmarkEnd w:id="87"/>
      <w:bookmarkEnd w:id="88"/>
      <w:bookmarkEnd w:id="89"/>
    </w:p>
    <w:p w14:paraId="6B7CDB65" w14:textId="77777777" w:rsidR="00E70AE1" w:rsidRPr="006A30C1" w:rsidRDefault="00E70AE1" w:rsidP="00E70AE1">
      <w:pPr>
        <w:pStyle w:val="Heading3"/>
      </w:pPr>
      <w:bookmarkStart w:id="90" w:name="_Toc22552194"/>
      <w:bookmarkStart w:id="91" w:name="_Toc22930359"/>
      <w:bookmarkStart w:id="92" w:name="_Toc22987227"/>
      <w:bookmarkStart w:id="93" w:name="_Toc23256813"/>
      <w:bookmarkStart w:id="94" w:name="_Toc25353537"/>
      <w:bookmarkStart w:id="95" w:name="_Toc25918783"/>
      <w:bookmarkStart w:id="96" w:name="_Toc31011400"/>
      <w:bookmarkStart w:id="97" w:name="_Toc31176913"/>
      <w:r w:rsidRPr="006A30C1">
        <w:t>5.1.1</w:t>
      </w:r>
      <w:r w:rsidRPr="006A30C1">
        <w:tab/>
        <w:t>Description</w:t>
      </w:r>
      <w:bookmarkEnd w:id="90"/>
      <w:bookmarkEnd w:id="91"/>
      <w:bookmarkEnd w:id="92"/>
      <w:bookmarkEnd w:id="93"/>
      <w:bookmarkEnd w:id="94"/>
      <w:bookmarkEnd w:id="95"/>
      <w:bookmarkEnd w:id="96"/>
      <w:bookmarkEnd w:id="97"/>
    </w:p>
    <w:p w14:paraId="2FF99C04" w14:textId="77777777" w:rsidR="00E70AE1" w:rsidRPr="006A30C1" w:rsidRDefault="00E70AE1" w:rsidP="00E70AE1">
      <w:pPr>
        <w:rPr>
          <w:rFonts w:eastAsia="MS Mincho"/>
        </w:rPr>
      </w:pPr>
      <w:r w:rsidRPr="006A30C1">
        <w:rPr>
          <w:rFonts w:eastAsia="MS Mincho"/>
        </w:rPr>
        <w:t>To transfer the service data flow of multicast and broadcast communication services, MBS sessions need to be established and maintained. This key issue will study the following aspects:</w:t>
      </w:r>
    </w:p>
    <w:p w14:paraId="15E315B4" w14:textId="77777777" w:rsidR="00E70AE1" w:rsidRPr="006A30C1" w:rsidRDefault="00E70AE1" w:rsidP="00E70AE1">
      <w:pPr>
        <w:pStyle w:val="B1"/>
      </w:pPr>
      <w:r w:rsidRPr="006A30C1">
        <w:t>-</w:t>
      </w:r>
      <w:r w:rsidRPr="006A30C1">
        <w:tab/>
        <w:t>When and how to trigger the establishment of an MBS session?</w:t>
      </w:r>
    </w:p>
    <w:p w14:paraId="43C46279" w14:textId="77777777" w:rsidR="00E70AE1" w:rsidRPr="006A30C1" w:rsidRDefault="00E70AE1" w:rsidP="00E70AE1">
      <w:pPr>
        <w:pStyle w:val="B1"/>
      </w:pPr>
      <w:r w:rsidRPr="006A30C1">
        <w:t>-</w:t>
      </w:r>
      <w:r w:rsidRPr="006A30C1">
        <w:tab/>
        <w:t>Which network function(s) is/are responsible for establishing and maintaining the MBS session (including interaction between 5GC and 3rd party)?</w:t>
      </w:r>
    </w:p>
    <w:p w14:paraId="60028BC1" w14:textId="2AE2A121" w:rsidR="00E70AE1" w:rsidRPr="006A30C1" w:rsidRDefault="00E70AE1" w:rsidP="00E70AE1">
      <w:pPr>
        <w:pStyle w:val="B1"/>
      </w:pPr>
      <w:r w:rsidRPr="006A30C1">
        <w:t>-</w:t>
      </w:r>
      <w:r w:rsidRPr="006A30C1">
        <w:tab/>
        <w:t xml:space="preserve">Which information/parameters are used to establish an MBS session (e.g., session related IDs, QoS information, </w:t>
      </w:r>
      <w:r w:rsidR="00981619" w:rsidRPr="006A30C1">
        <w:rPr>
          <w:lang w:eastAsia="zh-CN"/>
        </w:rPr>
        <w:t xml:space="preserve">broadcast </w:t>
      </w:r>
      <w:r w:rsidRPr="006A30C1">
        <w:rPr>
          <w:lang w:eastAsia="zh-CN"/>
        </w:rPr>
        <w:t>service area</w:t>
      </w:r>
      <w:r w:rsidR="00981619" w:rsidRPr="006A30C1">
        <w:rPr>
          <w:lang w:eastAsia="zh-CN"/>
        </w:rPr>
        <w:t xml:space="preserve"> or multicast service area</w:t>
      </w:r>
      <w:r w:rsidRPr="006A30C1">
        <w:rPr>
          <w:lang w:eastAsia="zh-CN"/>
        </w:rPr>
        <w:t xml:space="preserve">, </w:t>
      </w:r>
      <w:r w:rsidRPr="006A30C1">
        <w:t>etc.)?</w:t>
      </w:r>
    </w:p>
    <w:p w14:paraId="5CB8561C" w14:textId="77777777" w:rsidR="00301286" w:rsidRPr="006A30C1" w:rsidRDefault="00301286" w:rsidP="00301286">
      <w:pPr>
        <w:pStyle w:val="B2"/>
      </w:pPr>
      <w:r w:rsidRPr="006A30C1">
        <w:t>-</w:t>
      </w:r>
      <w:r w:rsidRPr="006A30C1">
        <w:tab/>
        <w:t>Which information is provided to the gNB when a UE joins a MBS multicast Session? How does the gNB associate the UE with the established MBS multicast session?</w:t>
      </w:r>
    </w:p>
    <w:p w14:paraId="26CC58B3" w14:textId="534C2A55" w:rsidR="00E70AE1" w:rsidRPr="006A30C1" w:rsidRDefault="00E70AE1" w:rsidP="00E70AE1">
      <w:pPr>
        <w:pStyle w:val="B1"/>
      </w:pPr>
      <w:r w:rsidRPr="006A30C1">
        <w:t>-</w:t>
      </w:r>
      <w:r w:rsidRPr="006A30C1">
        <w:tab/>
        <w:t xml:space="preserve">Which information/parameters can be updated for an established MBS session (e.g. QoS information, </w:t>
      </w:r>
      <w:r w:rsidR="00981619" w:rsidRPr="006A30C1">
        <w:rPr>
          <w:lang w:eastAsia="zh-CN"/>
        </w:rPr>
        <w:t xml:space="preserve">broadcast </w:t>
      </w:r>
      <w:r w:rsidRPr="006A30C1">
        <w:rPr>
          <w:lang w:eastAsia="zh-CN"/>
        </w:rPr>
        <w:t>service area</w:t>
      </w:r>
      <w:r w:rsidR="00981619" w:rsidRPr="006A30C1">
        <w:rPr>
          <w:lang w:eastAsia="zh-CN"/>
        </w:rPr>
        <w:t xml:space="preserve"> or multicast service area</w:t>
      </w:r>
      <w:r w:rsidRPr="006A30C1">
        <w:rPr>
          <w:lang w:eastAsia="zh-CN"/>
        </w:rPr>
        <w:t xml:space="preserve">, </w:t>
      </w:r>
      <w:r w:rsidRPr="006A30C1">
        <w:t>etc.)?</w:t>
      </w:r>
    </w:p>
    <w:p w14:paraId="08738D6B" w14:textId="36B7E5D4" w:rsidR="00E70AE1" w:rsidRPr="006A30C1" w:rsidRDefault="00E70AE1" w:rsidP="00E70AE1">
      <w:pPr>
        <w:pStyle w:val="B1"/>
        <w:rPr>
          <w:rFonts w:eastAsia="SimSun"/>
          <w:lang w:eastAsia="zh-CN"/>
        </w:rPr>
      </w:pPr>
      <w:r w:rsidRPr="006A30C1">
        <w:rPr>
          <w:lang w:eastAsia="zh-CN"/>
        </w:rPr>
        <w:t>-</w:t>
      </w:r>
      <w:r w:rsidRPr="006A30C1">
        <w:rPr>
          <w:lang w:eastAsia="zh-CN"/>
        </w:rPr>
        <w:tab/>
        <w:t xml:space="preserve">Which network function(s) is/are responsible for determining the </w:t>
      </w:r>
      <w:r w:rsidR="00981619" w:rsidRPr="006A30C1">
        <w:rPr>
          <w:lang w:eastAsia="zh-CN"/>
        </w:rPr>
        <w:t xml:space="preserve">broadcast </w:t>
      </w:r>
      <w:r w:rsidRPr="006A30C1">
        <w:rPr>
          <w:lang w:eastAsia="zh-CN"/>
        </w:rPr>
        <w:t xml:space="preserve">service area </w:t>
      </w:r>
      <w:r w:rsidR="00981619" w:rsidRPr="006A30C1">
        <w:rPr>
          <w:lang w:eastAsia="zh-CN"/>
        </w:rPr>
        <w:t xml:space="preserve">or multicast service area </w:t>
      </w:r>
      <w:r w:rsidRPr="006A30C1">
        <w:rPr>
          <w:lang w:eastAsia="zh-CN"/>
        </w:rPr>
        <w:t xml:space="preserve">used for MBS sessions? How is the </w:t>
      </w:r>
      <w:r w:rsidR="00981619" w:rsidRPr="006A30C1">
        <w:rPr>
          <w:lang w:eastAsia="zh-CN"/>
        </w:rPr>
        <w:t xml:space="preserve">broadcast </w:t>
      </w:r>
      <w:r w:rsidRPr="006A30C1">
        <w:rPr>
          <w:lang w:eastAsia="zh-CN"/>
        </w:rPr>
        <w:t>service area</w:t>
      </w:r>
      <w:r w:rsidR="00981619" w:rsidRPr="006A30C1">
        <w:rPr>
          <w:lang w:eastAsia="zh-CN"/>
        </w:rPr>
        <w:t xml:space="preserve"> or the multicast service area</w:t>
      </w:r>
      <w:r w:rsidRPr="006A30C1">
        <w:rPr>
          <w:lang w:eastAsia="zh-CN"/>
        </w:rPr>
        <w:t xml:space="preserve"> determined (e.g. pre-defined, determined during an on-going MBS session, etc.)?</w:t>
      </w:r>
    </w:p>
    <w:p w14:paraId="5404F2CC" w14:textId="77777777" w:rsidR="00E70AE1" w:rsidRPr="006A30C1" w:rsidRDefault="00E70AE1" w:rsidP="00E70AE1">
      <w:pPr>
        <w:pStyle w:val="Heading2"/>
      </w:pPr>
      <w:bookmarkStart w:id="98" w:name="_Toc22930360"/>
      <w:bookmarkStart w:id="99" w:name="_Toc22987228"/>
      <w:bookmarkStart w:id="100" w:name="_Toc23256814"/>
      <w:bookmarkStart w:id="101" w:name="_Toc25353538"/>
      <w:bookmarkStart w:id="102" w:name="_Toc25918784"/>
      <w:bookmarkStart w:id="103" w:name="_Toc31011401"/>
      <w:bookmarkStart w:id="104" w:name="_Toc22930362"/>
      <w:bookmarkStart w:id="105" w:name="_Toc22987230"/>
      <w:bookmarkStart w:id="106" w:name="_Toc31176914"/>
      <w:r w:rsidRPr="006A30C1">
        <w:lastRenderedPageBreak/>
        <w:t>5.2</w:t>
      </w:r>
      <w:r w:rsidRPr="006A30C1">
        <w:tab/>
        <w:t>Key Issue #2: Definition of Service Levels</w:t>
      </w:r>
      <w:bookmarkEnd w:id="98"/>
      <w:bookmarkEnd w:id="99"/>
      <w:bookmarkEnd w:id="100"/>
      <w:bookmarkEnd w:id="101"/>
      <w:bookmarkEnd w:id="102"/>
      <w:bookmarkEnd w:id="103"/>
      <w:bookmarkEnd w:id="106"/>
    </w:p>
    <w:p w14:paraId="5CE36D66" w14:textId="77777777" w:rsidR="00E70AE1" w:rsidRPr="006A30C1" w:rsidRDefault="00E70AE1" w:rsidP="00E70AE1">
      <w:pPr>
        <w:pStyle w:val="Heading3"/>
      </w:pPr>
      <w:bookmarkStart w:id="107" w:name="_Toc22930361"/>
      <w:bookmarkStart w:id="108" w:name="_Toc22987229"/>
      <w:bookmarkStart w:id="109" w:name="_Toc23256815"/>
      <w:bookmarkStart w:id="110" w:name="_Toc25353539"/>
      <w:bookmarkStart w:id="111" w:name="_Toc25918785"/>
      <w:bookmarkStart w:id="112" w:name="_Toc31011402"/>
      <w:bookmarkStart w:id="113" w:name="_Toc31176915"/>
      <w:r w:rsidRPr="006A30C1">
        <w:t>5.2.1</w:t>
      </w:r>
      <w:r w:rsidRPr="006A30C1">
        <w:tab/>
        <w:t>Description</w:t>
      </w:r>
      <w:bookmarkEnd w:id="107"/>
      <w:bookmarkEnd w:id="108"/>
      <w:bookmarkEnd w:id="109"/>
      <w:bookmarkEnd w:id="110"/>
      <w:bookmarkEnd w:id="111"/>
      <w:bookmarkEnd w:id="112"/>
      <w:bookmarkEnd w:id="113"/>
    </w:p>
    <w:p w14:paraId="1BE8D479" w14:textId="77777777" w:rsidR="00E70AE1" w:rsidRPr="006A30C1" w:rsidRDefault="00E70AE1" w:rsidP="00E70AE1">
      <w:r w:rsidRPr="006A30C1">
        <w:t>5G system is envisioned to address different use cases. In some of these use cases, a complete 5G system becomes a part of another system, for instance the support of IPTV where 5G system is integrated into an IPTV network from which it receives multicast, where the role of the 5GS is primarily to provide an efficient "transparent" transport of a broadcast/multicast service. Other use cases offering for multicast or broadcast services are in vertical domains, for which the "transparent" mode is not possible or feasible and a full-service mode should be defined.</w:t>
      </w:r>
    </w:p>
    <w:p w14:paraId="4E2BE772" w14:textId="77777777" w:rsidR="00E70AE1" w:rsidRPr="006A30C1" w:rsidRDefault="00E70AE1" w:rsidP="00E70AE1">
      <w:r w:rsidRPr="006A30C1">
        <w:t>This key issue will study the service levels for the broadcast and multicast support of the 5GS.</w:t>
      </w:r>
    </w:p>
    <w:p w14:paraId="055AD0D1" w14:textId="77777777" w:rsidR="00E70AE1" w:rsidRPr="006A30C1" w:rsidRDefault="00E70AE1" w:rsidP="00E70AE1">
      <w:pPr>
        <w:pStyle w:val="NO"/>
      </w:pPr>
      <w:r w:rsidRPr="006A30C1">
        <w:t>NOTE:</w:t>
      </w:r>
      <w:r w:rsidRPr="006A30C1">
        <w:tab/>
        <w:t>For different service levels, different solution proposals can be provided as part of other key issues.</w:t>
      </w:r>
    </w:p>
    <w:p w14:paraId="08099195" w14:textId="77777777" w:rsidR="00E70AE1" w:rsidRPr="006A30C1" w:rsidRDefault="00E70AE1" w:rsidP="00E70AE1">
      <w:pPr>
        <w:pStyle w:val="Heading2"/>
      </w:pPr>
      <w:bookmarkStart w:id="114" w:name="_Toc23256816"/>
      <w:bookmarkStart w:id="115" w:name="_Toc25353540"/>
      <w:bookmarkStart w:id="116" w:name="_Toc25918786"/>
      <w:bookmarkStart w:id="117" w:name="_Toc31011403"/>
      <w:bookmarkStart w:id="118" w:name="_Toc22930364"/>
      <w:bookmarkStart w:id="119" w:name="_Toc22987232"/>
      <w:bookmarkStart w:id="120" w:name="_Toc31176916"/>
      <w:bookmarkEnd w:id="104"/>
      <w:bookmarkEnd w:id="105"/>
      <w:r w:rsidRPr="006A30C1">
        <w:t>5.3</w:t>
      </w:r>
      <w:r w:rsidRPr="006A30C1">
        <w:tab/>
        <w:t>Key Issue #3: Levels of authorization for Multicast communication services</w:t>
      </w:r>
      <w:bookmarkEnd w:id="114"/>
      <w:bookmarkEnd w:id="115"/>
      <w:bookmarkEnd w:id="116"/>
      <w:bookmarkEnd w:id="117"/>
      <w:bookmarkEnd w:id="120"/>
    </w:p>
    <w:p w14:paraId="7222C8AF" w14:textId="77777777" w:rsidR="00E70AE1" w:rsidRPr="006A30C1" w:rsidRDefault="00E70AE1" w:rsidP="00E70AE1">
      <w:pPr>
        <w:pStyle w:val="Heading3"/>
      </w:pPr>
      <w:bookmarkStart w:id="121" w:name="_Toc20224670"/>
      <w:bookmarkStart w:id="122" w:name="_Toc22930363"/>
      <w:bookmarkStart w:id="123" w:name="_Toc22987231"/>
      <w:bookmarkStart w:id="124" w:name="_Toc23256817"/>
      <w:bookmarkStart w:id="125" w:name="_Toc25353541"/>
      <w:bookmarkStart w:id="126" w:name="_Toc25918787"/>
      <w:bookmarkStart w:id="127" w:name="_Toc31011404"/>
      <w:bookmarkStart w:id="128" w:name="_Toc31176917"/>
      <w:r w:rsidRPr="006A30C1">
        <w:t>5.3.1</w:t>
      </w:r>
      <w:r w:rsidRPr="006A30C1">
        <w:tab/>
        <w:t>Description</w:t>
      </w:r>
      <w:bookmarkEnd w:id="121"/>
      <w:bookmarkEnd w:id="122"/>
      <w:bookmarkEnd w:id="123"/>
      <w:bookmarkEnd w:id="124"/>
      <w:bookmarkEnd w:id="125"/>
      <w:bookmarkEnd w:id="126"/>
      <w:bookmarkEnd w:id="127"/>
      <w:bookmarkEnd w:id="128"/>
    </w:p>
    <w:p w14:paraId="3B79CD52" w14:textId="77777777" w:rsidR="00E70AE1" w:rsidRPr="006A30C1" w:rsidRDefault="00E70AE1" w:rsidP="00E70AE1">
      <w:r w:rsidRPr="006A30C1">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14:paraId="4AC6A46C" w14:textId="77777777" w:rsidR="00E70AE1" w:rsidRPr="006A30C1" w:rsidRDefault="00E70AE1" w:rsidP="00E70AE1">
      <w:r w:rsidRPr="006A30C1">
        <w:t>This key issue will study the following aspects:</w:t>
      </w:r>
    </w:p>
    <w:p w14:paraId="419E90B6" w14:textId="77777777" w:rsidR="00E70AE1" w:rsidRPr="006A30C1" w:rsidRDefault="00E70AE1" w:rsidP="00E70AE1">
      <w:pPr>
        <w:pStyle w:val="B1"/>
      </w:pPr>
      <w:r w:rsidRPr="006A30C1">
        <w:t>-</w:t>
      </w:r>
      <w:r w:rsidRPr="006A30C1">
        <w:tab/>
        <w:t>Define and study how to support the necessary level(s) of authorization for UEs to access multicast communication services.</w:t>
      </w:r>
    </w:p>
    <w:p w14:paraId="7B2268E9" w14:textId="77777777" w:rsidR="00E70AE1" w:rsidRPr="006A30C1" w:rsidRDefault="00E70AE1" w:rsidP="00E70AE1">
      <w:pPr>
        <w:pStyle w:val="B1"/>
      </w:pPr>
      <w:r w:rsidRPr="006A30C1">
        <w:t>-</w:t>
      </w:r>
      <w:r w:rsidRPr="006A30C1">
        <w:tab/>
        <w:t>How can a UE join/leave (including authorised or revoked to access) a multicast communication service?</w:t>
      </w:r>
    </w:p>
    <w:p w14:paraId="721FA7D4" w14:textId="77777777" w:rsidR="00E70AE1" w:rsidRPr="006A30C1" w:rsidRDefault="00E70AE1" w:rsidP="00E70AE1">
      <w:pPr>
        <w:pStyle w:val="Heading2"/>
      </w:pPr>
      <w:bookmarkStart w:id="129" w:name="_Toc23256818"/>
      <w:bookmarkStart w:id="130" w:name="_Toc25353542"/>
      <w:bookmarkStart w:id="131" w:name="_Toc25918788"/>
      <w:bookmarkStart w:id="132" w:name="_Toc31011405"/>
      <w:bookmarkStart w:id="133" w:name="_Toc22930366"/>
      <w:bookmarkStart w:id="134" w:name="_Toc22987234"/>
      <w:bookmarkStart w:id="135" w:name="_Toc31176918"/>
      <w:bookmarkEnd w:id="118"/>
      <w:bookmarkEnd w:id="119"/>
      <w:r w:rsidRPr="006A30C1">
        <w:t>5.4</w:t>
      </w:r>
      <w:r w:rsidRPr="006A30C1">
        <w:tab/>
        <w:t>Key Issue #4: QoS level support for Multicast and Broadcast communication services</w:t>
      </w:r>
      <w:bookmarkEnd w:id="129"/>
      <w:bookmarkEnd w:id="130"/>
      <w:bookmarkEnd w:id="131"/>
      <w:bookmarkEnd w:id="132"/>
      <w:bookmarkEnd w:id="135"/>
    </w:p>
    <w:p w14:paraId="43767384" w14:textId="77777777" w:rsidR="00E70AE1" w:rsidRPr="006A30C1" w:rsidRDefault="00E70AE1" w:rsidP="00E70AE1">
      <w:pPr>
        <w:pStyle w:val="Heading3"/>
      </w:pPr>
      <w:bookmarkStart w:id="136" w:name="_Toc22930365"/>
      <w:bookmarkStart w:id="137" w:name="_Toc22987233"/>
      <w:bookmarkStart w:id="138" w:name="_Toc23256819"/>
      <w:bookmarkStart w:id="139" w:name="_Toc25353543"/>
      <w:bookmarkStart w:id="140" w:name="_Toc25918789"/>
      <w:bookmarkStart w:id="141" w:name="_Toc31011406"/>
      <w:bookmarkStart w:id="142" w:name="_Toc31176919"/>
      <w:r w:rsidRPr="006A30C1">
        <w:t>5.4.1</w:t>
      </w:r>
      <w:r w:rsidRPr="006A30C1">
        <w:tab/>
        <w:t>Description</w:t>
      </w:r>
      <w:bookmarkEnd w:id="136"/>
      <w:bookmarkEnd w:id="137"/>
      <w:bookmarkEnd w:id="138"/>
      <w:bookmarkEnd w:id="139"/>
      <w:bookmarkEnd w:id="140"/>
      <w:bookmarkEnd w:id="141"/>
      <w:bookmarkEnd w:id="142"/>
    </w:p>
    <w:p w14:paraId="323A6067" w14:textId="427DE795" w:rsidR="00E70AE1" w:rsidRPr="006A30C1" w:rsidRDefault="00E70AE1" w:rsidP="00E70AE1">
      <w:r w:rsidRPr="006A30C1">
        <w:t xml:space="preserve">Different multicast and broadcast communication services have potentially different QoS requirements. For this key issue the QoS framework of </w:t>
      </w:r>
      <w:r w:rsidR="00881C2C" w:rsidRPr="006A30C1">
        <w:t>TS</w:t>
      </w:r>
      <w:r w:rsidR="00881C2C">
        <w:t> </w:t>
      </w:r>
      <w:r w:rsidR="00881C2C" w:rsidRPr="006A30C1">
        <w:t>23.501</w:t>
      </w:r>
      <w:r w:rsidR="00881C2C">
        <w:t> </w:t>
      </w:r>
      <w:r w:rsidR="00881C2C" w:rsidRPr="006A30C1">
        <w:t>[</w:t>
      </w:r>
      <w:r w:rsidRPr="006A30C1">
        <w:t>2] clause 5.7 is taken as baseline. This key issue aims at studying:</w:t>
      </w:r>
    </w:p>
    <w:p w14:paraId="049113E8" w14:textId="77777777" w:rsidR="00E70AE1" w:rsidRPr="006A30C1" w:rsidRDefault="00E70AE1" w:rsidP="00E70AE1">
      <w:pPr>
        <w:pStyle w:val="B1"/>
      </w:pPr>
      <w:r w:rsidRPr="006A30C1">
        <w:t>-</w:t>
      </w:r>
      <w:r w:rsidRPr="006A30C1">
        <w:tab/>
        <w:t>QoS requirements, including packet error rate, delay budget, MBR or GBR;</w:t>
      </w:r>
    </w:p>
    <w:p w14:paraId="4CB55F81" w14:textId="77777777" w:rsidR="00E70AE1" w:rsidRPr="006A30C1" w:rsidRDefault="00E70AE1" w:rsidP="00E70AE1">
      <w:pPr>
        <w:pStyle w:val="B1"/>
      </w:pPr>
      <w:r w:rsidRPr="006A30C1">
        <w:t>-</w:t>
      </w:r>
      <w:r w:rsidRPr="006A30C1">
        <w:tab/>
        <w:t>If a need for different QoS levels is determined by the QoS requirement analysis:</w:t>
      </w:r>
    </w:p>
    <w:p w14:paraId="651DC8DA" w14:textId="77777777" w:rsidR="00E70AE1" w:rsidRPr="006A30C1" w:rsidRDefault="00E70AE1" w:rsidP="00EC51A4">
      <w:pPr>
        <w:pStyle w:val="B2"/>
      </w:pPr>
      <w:r w:rsidRPr="006A30C1">
        <w:t>-</w:t>
      </w:r>
      <w:r w:rsidRPr="006A30C1">
        <w:tab/>
        <w:t>how to provide a means to support the identified QoS levels;</w:t>
      </w:r>
    </w:p>
    <w:p w14:paraId="42AF501A" w14:textId="77777777" w:rsidR="00E70AE1" w:rsidRPr="006A30C1" w:rsidRDefault="00E70AE1" w:rsidP="00EC51A4">
      <w:pPr>
        <w:pStyle w:val="B2"/>
      </w:pPr>
      <w:r w:rsidRPr="006A30C1">
        <w:t>-</w:t>
      </w:r>
      <w:r w:rsidRPr="006A30C1">
        <w:tab/>
        <w:t>which NF determines the QoS levels of multicast and broadcast services;</w:t>
      </w:r>
    </w:p>
    <w:p w14:paraId="5AA0C76A" w14:textId="77777777" w:rsidR="00E70AE1" w:rsidRPr="006A30C1" w:rsidRDefault="00E70AE1" w:rsidP="00EC51A4">
      <w:pPr>
        <w:pStyle w:val="B2"/>
      </w:pPr>
      <w:r w:rsidRPr="006A30C1">
        <w:t>-</w:t>
      </w:r>
      <w:r w:rsidRPr="006A30C1">
        <w:tab/>
        <w:t>which entity enforces the required QoS and how.</w:t>
      </w:r>
    </w:p>
    <w:p w14:paraId="650F22C5" w14:textId="77777777" w:rsidR="00E70AE1" w:rsidRPr="006A30C1" w:rsidRDefault="00E70AE1" w:rsidP="00E70AE1">
      <w:pPr>
        <w:pStyle w:val="Heading2"/>
      </w:pPr>
      <w:bookmarkStart w:id="143" w:name="_Toc23256820"/>
      <w:bookmarkStart w:id="144" w:name="_Toc25353544"/>
      <w:bookmarkStart w:id="145" w:name="_Toc25918790"/>
      <w:bookmarkStart w:id="146" w:name="_Toc31011407"/>
      <w:bookmarkStart w:id="147" w:name="_Toc22987236"/>
      <w:bookmarkStart w:id="148" w:name="_Toc31176920"/>
      <w:bookmarkEnd w:id="133"/>
      <w:bookmarkEnd w:id="134"/>
      <w:r w:rsidRPr="006A30C1">
        <w:t>5.5</w:t>
      </w:r>
      <w:r w:rsidRPr="006A30C1">
        <w:tab/>
        <w:t xml:space="preserve">Key Issue #5: Support of </w:t>
      </w:r>
      <w:r w:rsidRPr="006A30C1">
        <w:rPr>
          <w:lang w:eastAsia="ko-KR"/>
        </w:rPr>
        <w:t>Broadcast TV Video and Radio communication services</w:t>
      </w:r>
      <w:bookmarkEnd w:id="143"/>
      <w:bookmarkEnd w:id="144"/>
      <w:bookmarkEnd w:id="145"/>
      <w:bookmarkEnd w:id="146"/>
      <w:bookmarkEnd w:id="148"/>
    </w:p>
    <w:p w14:paraId="10B5C3AC" w14:textId="77777777" w:rsidR="00E70AE1" w:rsidRPr="006A30C1" w:rsidRDefault="00E70AE1" w:rsidP="00E70AE1">
      <w:pPr>
        <w:pStyle w:val="Heading3"/>
      </w:pPr>
      <w:bookmarkStart w:id="149" w:name="_Toc22930367"/>
      <w:bookmarkStart w:id="150" w:name="_Toc22987235"/>
      <w:bookmarkStart w:id="151" w:name="_Toc23256821"/>
      <w:bookmarkStart w:id="152" w:name="_Toc25353545"/>
      <w:bookmarkStart w:id="153" w:name="_Toc25918791"/>
      <w:bookmarkStart w:id="154" w:name="_Toc31011408"/>
      <w:bookmarkStart w:id="155" w:name="_Toc31176921"/>
      <w:r w:rsidRPr="006A30C1">
        <w:t>5.5.1</w:t>
      </w:r>
      <w:r w:rsidRPr="006A30C1">
        <w:tab/>
        <w:t>Description</w:t>
      </w:r>
      <w:bookmarkEnd w:id="149"/>
      <w:bookmarkEnd w:id="150"/>
      <w:bookmarkEnd w:id="151"/>
      <w:bookmarkEnd w:id="152"/>
      <w:bookmarkEnd w:id="153"/>
      <w:bookmarkEnd w:id="154"/>
      <w:bookmarkEnd w:id="155"/>
    </w:p>
    <w:p w14:paraId="28206ABD" w14:textId="77777777" w:rsidR="00E70AE1" w:rsidRPr="006A30C1" w:rsidRDefault="00E70AE1" w:rsidP="00E70AE1">
      <w:pPr>
        <w:rPr>
          <w:lang w:eastAsia="ko-KR"/>
        </w:rPr>
      </w:pPr>
      <w:r w:rsidRPr="006A30C1">
        <w:rPr>
          <w:lang w:eastAsia="ko-KR"/>
        </w:rPr>
        <w:t>This key issue aims at addressing:</w:t>
      </w:r>
    </w:p>
    <w:p w14:paraId="7EAB928C" w14:textId="77777777" w:rsidR="00E70AE1" w:rsidRPr="006A30C1" w:rsidRDefault="00E70AE1" w:rsidP="00E70AE1">
      <w:pPr>
        <w:pStyle w:val="B1"/>
        <w:rPr>
          <w:lang w:eastAsia="ko-KR"/>
        </w:rPr>
      </w:pPr>
      <w:r w:rsidRPr="006A30C1">
        <w:rPr>
          <w:lang w:eastAsia="ko-KR"/>
        </w:rPr>
        <w:t>-</w:t>
      </w:r>
      <w:r w:rsidRPr="006A30C1">
        <w:rPr>
          <w:lang w:eastAsia="ko-KR"/>
        </w:rPr>
        <w:tab/>
        <w:t>E-UTRA of NG-RAN based support of broadcast TV, video and radio communication;</w:t>
      </w:r>
    </w:p>
    <w:p w14:paraId="1722066A" w14:textId="77777777" w:rsidR="00E70AE1" w:rsidRPr="006A30C1" w:rsidRDefault="00E70AE1" w:rsidP="00E70AE1">
      <w:pPr>
        <w:pStyle w:val="B1"/>
        <w:rPr>
          <w:lang w:eastAsia="ko-KR"/>
        </w:rPr>
      </w:pPr>
      <w:r w:rsidRPr="006A30C1">
        <w:rPr>
          <w:lang w:eastAsia="ko-KR"/>
        </w:rPr>
        <w:lastRenderedPageBreak/>
        <w:t>-</w:t>
      </w:r>
      <w:r w:rsidRPr="006A30C1">
        <w:rPr>
          <w:lang w:eastAsia="ko-KR"/>
        </w:rPr>
        <w:tab/>
        <w:t>Allow Video/TV/Radio broadcast communication services to devices with no MNO subscription (e.g., "Free to air TV").</w:t>
      </w:r>
    </w:p>
    <w:p w14:paraId="0F5CC63C" w14:textId="77777777" w:rsidR="00E70AE1" w:rsidRPr="006A30C1" w:rsidRDefault="00E70AE1" w:rsidP="00E70AE1">
      <w:pPr>
        <w:rPr>
          <w:lang w:eastAsia="ko-KR"/>
        </w:rPr>
      </w:pPr>
      <w:r w:rsidRPr="006A30C1">
        <w:rPr>
          <w:lang w:eastAsia="ko-KR"/>
        </w:rPr>
        <w:t>A solution to this key issue shall provide means for MNO to enable this service based on policy.</w:t>
      </w:r>
    </w:p>
    <w:p w14:paraId="752DA856" w14:textId="77777777" w:rsidR="00E70AE1" w:rsidRPr="006A30C1" w:rsidRDefault="00E70AE1" w:rsidP="00E70AE1">
      <w:r w:rsidRPr="006A30C1">
        <w:rPr>
          <w:lang w:eastAsia="ko-KR"/>
        </w:rPr>
        <w:t xml:space="preserve">A solution for this key issue </w:t>
      </w:r>
      <w:r w:rsidRPr="006A30C1">
        <w:t>shall provide:</w:t>
      </w:r>
    </w:p>
    <w:p w14:paraId="739FE273" w14:textId="77777777" w:rsidR="00E70AE1" w:rsidRPr="006A30C1" w:rsidRDefault="00E70AE1" w:rsidP="00E70AE1">
      <w:pPr>
        <w:pStyle w:val="B1"/>
      </w:pPr>
      <w:r w:rsidRPr="006A30C1">
        <w:t>-</w:t>
      </w:r>
      <w:r w:rsidRPr="006A30C1">
        <w:tab/>
        <w:t>Support of Free-to-Air service via Receive Only Mode device support.</w:t>
      </w:r>
    </w:p>
    <w:p w14:paraId="57BF55AE" w14:textId="77777777" w:rsidR="00E70AE1" w:rsidRPr="006A30C1" w:rsidRDefault="00E70AE1" w:rsidP="00E70AE1">
      <w:pPr>
        <w:pStyle w:val="B1"/>
      </w:pPr>
      <w:r w:rsidRPr="006A30C1">
        <w:t>-</w:t>
      </w:r>
      <w:r w:rsidRPr="006A30C1">
        <w:tab/>
        <w:t>Support of Shared MBS functionality to allow dedicated MBS network.</w:t>
      </w:r>
    </w:p>
    <w:p w14:paraId="6246D072" w14:textId="77777777" w:rsidR="00E70AE1" w:rsidRPr="006A30C1" w:rsidRDefault="00E70AE1" w:rsidP="00E70AE1">
      <w:pPr>
        <w:pStyle w:val="B1"/>
      </w:pPr>
      <w:r w:rsidRPr="006A30C1">
        <w:t>-</w:t>
      </w:r>
      <w:r w:rsidRPr="006A30C1">
        <w:tab/>
        <w:t>Exposure of MBS service and transport (similar to support of xMB external reference point).</w:t>
      </w:r>
    </w:p>
    <w:p w14:paraId="0B0C2A96" w14:textId="35C42282" w:rsidR="00F54969" w:rsidRPr="006A30C1" w:rsidRDefault="00F54969" w:rsidP="00D063EE">
      <w:pPr>
        <w:pStyle w:val="NO"/>
        <w:rPr>
          <w:lang w:eastAsia="zh-CN"/>
        </w:rPr>
      </w:pPr>
      <w:r w:rsidRPr="006A30C1">
        <w:rPr>
          <w:lang w:eastAsia="zh-CN"/>
        </w:rPr>
        <w:t>NOTE:</w:t>
      </w:r>
      <w:r w:rsidR="00881C2C">
        <w:rPr>
          <w:lang w:eastAsia="zh-CN"/>
        </w:rPr>
        <w:tab/>
      </w:r>
      <w:r w:rsidRPr="006A30C1">
        <w:rPr>
          <w:lang w:eastAsia="zh-CN"/>
        </w:rPr>
        <w:t xml:space="preserve">This key issue is not addressed within </w:t>
      </w:r>
      <w:r w:rsidR="00F2726F">
        <w:rPr>
          <w:lang w:eastAsia="zh-CN"/>
        </w:rPr>
        <w:t xml:space="preserve">the </w:t>
      </w:r>
      <w:r w:rsidRPr="006A30C1">
        <w:rPr>
          <w:lang w:eastAsia="zh-CN"/>
        </w:rPr>
        <w:t>Rel-17 timeframe.</w:t>
      </w:r>
    </w:p>
    <w:p w14:paraId="6CCA7057" w14:textId="77777777" w:rsidR="00E70AE1" w:rsidRPr="006A30C1" w:rsidRDefault="00E70AE1" w:rsidP="00E70AE1">
      <w:pPr>
        <w:pStyle w:val="Heading2"/>
      </w:pPr>
      <w:bookmarkStart w:id="156" w:name="_Toc23256822"/>
      <w:bookmarkStart w:id="157" w:name="_Toc25353546"/>
      <w:bookmarkStart w:id="158" w:name="_Toc25918792"/>
      <w:bookmarkStart w:id="159" w:name="_Toc31011409"/>
      <w:bookmarkStart w:id="160" w:name="_Toc22552195"/>
      <w:bookmarkStart w:id="161" w:name="_Toc22930368"/>
      <w:bookmarkStart w:id="162" w:name="_Toc22987238"/>
      <w:bookmarkStart w:id="163" w:name="_Toc31176922"/>
      <w:bookmarkEnd w:id="147"/>
      <w:r w:rsidRPr="006A30C1">
        <w:t>5.6</w:t>
      </w:r>
      <w:r w:rsidRPr="006A30C1">
        <w:tab/>
        <w:t>Key Issue #6: Local MBS service</w:t>
      </w:r>
      <w:bookmarkEnd w:id="156"/>
      <w:bookmarkEnd w:id="157"/>
      <w:bookmarkEnd w:id="158"/>
      <w:bookmarkEnd w:id="159"/>
      <w:bookmarkEnd w:id="163"/>
    </w:p>
    <w:p w14:paraId="2D44AE1F" w14:textId="77777777" w:rsidR="00E70AE1" w:rsidRPr="006A30C1" w:rsidRDefault="00E70AE1" w:rsidP="00E70AE1">
      <w:pPr>
        <w:pStyle w:val="Heading3"/>
      </w:pPr>
      <w:bookmarkStart w:id="164" w:name="_Toc22987237"/>
      <w:bookmarkStart w:id="165" w:name="_Toc23256823"/>
      <w:bookmarkStart w:id="166" w:name="_Toc25353547"/>
      <w:bookmarkStart w:id="167" w:name="_Toc25918793"/>
      <w:bookmarkStart w:id="168" w:name="_Toc31011410"/>
      <w:bookmarkStart w:id="169" w:name="_Toc31176923"/>
      <w:r w:rsidRPr="006A30C1">
        <w:t>5.6.1</w:t>
      </w:r>
      <w:r w:rsidRPr="006A30C1">
        <w:tab/>
        <w:t>Description</w:t>
      </w:r>
      <w:bookmarkEnd w:id="164"/>
      <w:bookmarkEnd w:id="165"/>
      <w:bookmarkEnd w:id="166"/>
      <w:bookmarkEnd w:id="167"/>
      <w:bookmarkEnd w:id="168"/>
      <w:bookmarkEnd w:id="169"/>
    </w:p>
    <w:p w14:paraId="3ED8A01F" w14:textId="77777777" w:rsidR="00E70AE1" w:rsidRPr="006A30C1" w:rsidRDefault="00E70AE1" w:rsidP="00E70AE1">
      <w:r w:rsidRPr="006A30C1">
        <w:t>For V2X, Public Safety and other service provided locally, there may be a multicast or broadcast communication services only available in a local service area (e.g., per cell, TA or other geographic metric) and for a specific time (e.g., during event hours, emergency situation, or operation hours).</w:t>
      </w:r>
    </w:p>
    <w:p w14:paraId="17839C55" w14:textId="77777777" w:rsidR="00E70AE1" w:rsidRPr="006A30C1" w:rsidRDefault="00E70AE1" w:rsidP="00E70AE1">
      <w:r w:rsidRPr="006A30C1">
        <w:t>In this situation, it is also expected that different application servers can be assigned to control the multicast or broadcast communication service(s) in each service area. UEs may need to be configured to receive information about available multicast or broadcast service in the area where they are residing.</w:t>
      </w:r>
    </w:p>
    <w:p w14:paraId="2F111EE7" w14:textId="77777777" w:rsidR="00E70AE1" w:rsidRPr="006A30C1" w:rsidRDefault="00E70AE1" w:rsidP="00E70AE1">
      <w:r w:rsidRPr="006A30C1">
        <w:t>Therefore, for supporting local multicast and broadcast communication services, the following aspects will be studied:</w:t>
      </w:r>
    </w:p>
    <w:p w14:paraId="3EDB5C55" w14:textId="47F8C537" w:rsidR="00E70AE1" w:rsidRPr="006A30C1" w:rsidRDefault="00E70AE1" w:rsidP="00E70AE1">
      <w:pPr>
        <w:pStyle w:val="B1"/>
      </w:pPr>
      <w:r w:rsidRPr="006A30C1">
        <w:t>-</w:t>
      </w:r>
      <w:r w:rsidRPr="006A30C1">
        <w:tab/>
        <w:t>Whether additional specific functionality and</w:t>
      </w:r>
      <w:r w:rsidRPr="006A30C1">
        <w:rPr>
          <w:lang w:eastAsia="zh-CN"/>
        </w:rPr>
        <w:t xml:space="preserve"> information (e.g. geographical range for </w:t>
      </w:r>
      <w:r w:rsidR="00981619" w:rsidRPr="006A30C1">
        <w:rPr>
          <w:lang w:eastAsia="zh-CN"/>
        </w:rPr>
        <w:t xml:space="preserve">broadcast </w:t>
      </w:r>
      <w:r w:rsidRPr="006A30C1">
        <w:rPr>
          <w:lang w:eastAsia="zh-CN"/>
        </w:rPr>
        <w:t>service area</w:t>
      </w:r>
      <w:r w:rsidR="00981619" w:rsidRPr="006A30C1">
        <w:rPr>
          <w:lang w:eastAsia="zh-CN"/>
        </w:rPr>
        <w:t>/multicast service area</w:t>
      </w:r>
      <w:r w:rsidRPr="006A30C1">
        <w:rPr>
          <w:lang w:eastAsia="zh-CN"/>
        </w:rPr>
        <w:t xml:space="preserve">) </w:t>
      </w:r>
      <w:r w:rsidRPr="006A30C1">
        <w:t>is required to provide local multicast and broadcast communication services in 5G system in a resource efficient manner, and if so, how.</w:t>
      </w:r>
    </w:p>
    <w:p w14:paraId="00720F9C" w14:textId="77777777" w:rsidR="00E70AE1" w:rsidRPr="006A30C1" w:rsidRDefault="00E70AE1" w:rsidP="00E70AE1">
      <w:pPr>
        <w:pStyle w:val="B1"/>
      </w:pPr>
      <w:r w:rsidRPr="006A30C1">
        <w:t>-</w:t>
      </w:r>
      <w:r w:rsidRPr="006A30C1">
        <w:tab/>
        <w:t>How to support UEs if necessary, to discover and receive multicast and broadcast communication services which is available locally in 5G system in a resource efficient manner.</w:t>
      </w:r>
    </w:p>
    <w:p w14:paraId="32CD8846" w14:textId="77777777" w:rsidR="00E70AE1" w:rsidRPr="006A30C1" w:rsidRDefault="00E70AE1" w:rsidP="00E70AE1">
      <w:pPr>
        <w:pStyle w:val="Heading2"/>
      </w:pPr>
      <w:bookmarkStart w:id="170" w:name="_Toc25353548"/>
      <w:bookmarkStart w:id="171" w:name="_Toc25918794"/>
      <w:bookmarkStart w:id="172" w:name="_Toc31011411"/>
      <w:bookmarkStart w:id="173" w:name="_Toc31176924"/>
      <w:r w:rsidRPr="006A30C1">
        <w:t>5.7</w:t>
      </w:r>
      <w:r w:rsidRPr="006A30C1">
        <w:tab/>
        <w:t>Key Issue #7: Reliable delivery mode switching between unicast and multicast</w:t>
      </w:r>
      <w:bookmarkEnd w:id="170"/>
      <w:bookmarkEnd w:id="171"/>
      <w:bookmarkEnd w:id="172"/>
      <w:bookmarkEnd w:id="173"/>
    </w:p>
    <w:p w14:paraId="11F1AC8A" w14:textId="77777777" w:rsidR="00E70AE1" w:rsidRPr="006A30C1" w:rsidRDefault="00E70AE1" w:rsidP="00E70AE1">
      <w:pPr>
        <w:pStyle w:val="Heading3"/>
      </w:pPr>
      <w:bookmarkStart w:id="174" w:name="_Toc25353549"/>
      <w:bookmarkStart w:id="175" w:name="_Toc25918795"/>
      <w:bookmarkStart w:id="176" w:name="_Toc31011412"/>
      <w:bookmarkStart w:id="177" w:name="_Toc31176925"/>
      <w:r w:rsidRPr="006A30C1">
        <w:t>5.7.1</w:t>
      </w:r>
      <w:r w:rsidRPr="006A30C1">
        <w:tab/>
        <w:t>Description</w:t>
      </w:r>
      <w:bookmarkEnd w:id="174"/>
      <w:bookmarkEnd w:id="175"/>
      <w:bookmarkEnd w:id="176"/>
      <w:bookmarkEnd w:id="177"/>
    </w:p>
    <w:p w14:paraId="7F74F791" w14:textId="342CBB68" w:rsidR="00E70AE1" w:rsidRPr="006A30C1" w:rsidRDefault="00E70AE1" w:rsidP="00E70AE1">
      <w:pPr>
        <w:rPr>
          <w:rFonts w:eastAsia="MS Mincho"/>
        </w:rPr>
      </w:pPr>
      <w:r w:rsidRPr="006A30C1">
        <w:rPr>
          <w:lang w:eastAsia="ko-KR"/>
        </w:rPr>
        <w:t xml:space="preserve">This key issue aims at providing support for dynamic delivery mode switching in the 5GS. </w:t>
      </w:r>
      <w:r w:rsidRPr="006A30C1">
        <w:rPr>
          <w:rFonts w:eastAsia="MS Mincho"/>
        </w:rPr>
        <w:t>D</w:t>
      </w:r>
      <w:r w:rsidRPr="006A30C1">
        <w:rPr>
          <w:lang w:eastAsia="ko-KR"/>
        </w:rPr>
        <w:t xml:space="preserve">epending on the number of devices receiving a specific content, their location, and RAN considerations, </w:t>
      </w:r>
      <w:r w:rsidRPr="006A30C1">
        <w:rPr>
          <w:rFonts w:eastAsia="MS Mincho"/>
        </w:rPr>
        <w:t xml:space="preserve">it may be necessary to support reliable and efficient delivery mode switching between unicast and multicast modes, </w:t>
      </w:r>
      <w:r w:rsidRPr="006A30C1">
        <w:rPr>
          <w:lang w:eastAsia="ko-KR"/>
        </w:rPr>
        <w:t>i.e., to be able to dynamically transfer a unicast session to multicast delivery mode and vice versa</w:t>
      </w:r>
      <w:r w:rsidRPr="006A30C1">
        <w:rPr>
          <w:rFonts w:eastAsia="MS Mincho"/>
        </w:rPr>
        <w:t xml:space="preserve">. </w:t>
      </w:r>
      <w:r w:rsidRPr="006A30C1">
        <w:rPr>
          <w:lang w:eastAsia="ko-KR"/>
        </w:rPr>
        <w:t>In addition, when a UE is receiving a multicast session, it may move across NG-RAN nodes and it is possible that the UE moves from a NG-RAN node that supports MBS to one that does not support MBS, or vice versa.</w:t>
      </w:r>
    </w:p>
    <w:p w14:paraId="454A7E88" w14:textId="77777777" w:rsidR="00E70AE1" w:rsidRPr="006A30C1" w:rsidRDefault="00E70AE1" w:rsidP="00E70AE1">
      <w:pPr>
        <w:rPr>
          <w:rFonts w:eastAsia="MS Mincho"/>
        </w:rPr>
      </w:pPr>
      <w:r w:rsidRPr="006A30C1">
        <w:rPr>
          <w:rFonts w:eastAsia="MS Mincho"/>
        </w:rPr>
        <w:t>The following aspects will be studied:</w:t>
      </w:r>
    </w:p>
    <w:p w14:paraId="55E50B96" w14:textId="77777777" w:rsidR="00E70AE1" w:rsidRPr="006A30C1" w:rsidRDefault="00E70AE1" w:rsidP="00E70AE1">
      <w:pPr>
        <w:pStyle w:val="B1"/>
      </w:pPr>
      <w:r w:rsidRPr="006A30C1">
        <w:t>-</w:t>
      </w:r>
      <w:r w:rsidRPr="006A30C1">
        <w:tab/>
        <w:t>Triggers for delivery mode switching in 5GS.</w:t>
      </w:r>
    </w:p>
    <w:p w14:paraId="4EFA4DB6" w14:textId="77777777" w:rsidR="00E70AE1" w:rsidRPr="006A30C1" w:rsidRDefault="00E70AE1" w:rsidP="00E70AE1">
      <w:pPr>
        <w:pStyle w:val="B1"/>
        <w:rPr>
          <w:rFonts w:eastAsia="MS Mincho"/>
        </w:rPr>
      </w:pPr>
      <w:r w:rsidRPr="006A30C1">
        <w:t>-</w:t>
      </w:r>
      <w:r w:rsidRPr="006A30C1">
        <w:tab/>
        <w:t>How delivery mode switching between unicast and multicast modes is performed in the 5GS (including the UE) while supporting service continuity.</w:t>
      </w:r>
    </w:p>
    <w:p w14:paraId="73841F3F" w14:textId="77777777" w:rsidR="00E70AE1" w:rsidRPr="006A30C1" w:rsidRDefault="00E70AE1" w:rsidP="00E70AE1">
      <w:pPr>
        <w:pStyle w:val="NO"/>
        <w:rPr>
          <w:lang w:eastAsia="zh-CN"/>
        </w:rPr>
      </w:pPr>
      <w:r w:rsidRPr="006A30C1">
        <w:rPr>
          <w:lang w:eastAsia="zh-CN"/>
        </w:rPr>
        <w:t>NOTE:</w:t>
      </w:r>
      <w:r w:rsidRPr="006A30C1">
        <w:rPr>
          <w:lang w:eastAsia="zh-CN"/>
        </w:rPr>
        <w:tab/>
        <w:t>During the study of this key issue, RAN WGs, SA4 and SA6 will be involved, if needed.</w:t>
      </w:r>
    </w:p>
    <w:p w14:paraId="2EAFB5D0" w14:textId="77777777" w:rsidR="00E70AE1" w:rsidRPr="006A30C1" w:rsidRDefault="00E70AE1" w:rsidP="00E70AE1">
      <w:pPr>
        <w:pStyle w:val="Heading2"/>
      </w:pPr>
      <w:bookmarkStart w:id="178" w:name="_Toc25353550"/>
      <w:bookmarkStart w:id="179" w:name="_Toc25918796"/>
      <w:bookmarkStart w:id="180" w:name="_Toc31011413"/>
      <w:bookmarkStart w:id="181" w:name="_Toc31176926"/>
      <w:r w:rsidRPr="006A30C1">
        <w:lastRenderedPageBreak/>
        <w:t>5.8</w:t>
      </w:r>
      <w:r w:rsidRPr="006A30C1">
        <w:tab/>
        <w:t>Key Issue #8: Reliable switching between unicast and broadcast delivery methods</w:t>
      </w:r>
      <w:bookmarkEnd w:id="178"/>
      <w:bookmarkEnd w:id="179"/>
      <w:bookmarkEnd w:id="180"/>
      <w:bookmarkEnd w:id="181"/>
    </w:p>
    <w:p w14:paraId="25DEC534" w14:textId="77777777" w:rsidR="00E70AE1" w:rsidRPr="006A30C1" w:rsidRDefault="00E70AE1" w:rsidP="00E70AE1">
      <w:pPr>
        <w:pStyle w:val="Heading3"/>
      </w:pPr>
      <w:bookmarkStart w:id="182" w:name="_Toc25353551"/>
      <w:bookmarkStart w:id="183" w:name="_Toc25918797"/>
      <w:bookmarkStart w:id="184" w:name="_Toc31011414"/>
      <w:bookmarkStart w:id="185" w:name="_Toc31176927"/>
      <w:r w:rsidRPr="006A30C1">
        <w:t>5.8.1</w:t>
      </w:r>
      <w:r w:rsidRPr="006A30C1">
        <w:tab/>
        <w:t>Description</w:t>
      </w:r>
      <w:bookmarkEnd w:id="182"/>
      <w:bookmarkEnd w:id="183"/>
      <w:bookmarkEnd w:id="184"/>
      <w:bookmarkEnd w:id="185"/>
    </w:p>
    <w:p w14:paraId="6E403128" w14:textId="77777777" w:rsidR="00E70AE1" w:rsidRPr="006A30C1" w:rsidRDefault="00E70AE1" w:rsidP="00E70AE1">
      <w:pPr>
        <w:rPr>
          <w:rFonts w:eastAsia="MS Mincho"/>
        </w:rPr>
      </w:pPr>
      <w:r w:rsidRPr="006A30C1">
        <w:rPr>
          <w:rFonts w:eastAsia="MS Mincho"/>
        </w:rPr>
        <w:t>When a UE is receiving a</w:t>
      </w:r>
      <w:r w:rsidRPr="006A30C1">
        <w:t xml:space="preserve"> </w:t>
      </w:r>
      <w:r w:rsidRPr="006A30C1">
        <w:rPr>
          <w:rFonts w:eastAsia="MS Mincho"/>
        </w:rPr>
        <w:t>session, it may move from a NG-RAN node that supports MBS to a NG-RAN node that does not support MBS, or vice versa.</w:t>
      </w:r>
    </w:p>
    <w:p w14:paraId="2FAAC07F" w14:textId="77777777" w:rsidR="00E70AE1" w:rsidRPr="006A30C1" w:rsidRDefault="00E70AE1" w:rsidP="00E70AE1">
      <w:pPr>
        <w:rPr>
          <w:rFonts w:eastAsia="MS Mincho"/>
        </w:rPr>
      </w:pPr>
      <w:r w:rsidRPr="006A30C1">
        <w:rPr>
          <w:rFonts w:eastAsia="MS Mincho"/>
        </w:rPr>
        <w:t>The following aspect will be studied:</w:t>
      </w:r>
    </w:p>
    <w:p w14:paraId="44A79071" w14:textId="77777777" w:rsidR="00E70AE1" w:rsidRPr="006A30C1" w:rsidRDefault="00E70AE1" w:rsidP="00E70AE1">
      <w:pPr>
        <w:pStyle w:val="B1"/>
      </w:pPr>
      <w:r w:rsidRPr="006A30C1">
        <w:t>-</w:t>
      </w:r>
      <w:r w:rsidRPr="006A30C1">
        <w:tab/>
        <w:t>Triggers for switching between unicast and broadcast delivery methods.</w:t>
      </w:r>
    </w:p>
    <w:p w14:paraId="6B5D23C1" w14:textId="77777777" w:rsidR="00E70AE1" w:rsidRPr="006A30C1" w:rsidRDefault="00E70AE1" w:rsidP="00E70AE1">
      <w:pPr>
        <w:pStyle w:val="B1"/>
      </w:pPr>
      <w:r w:rsidRPr="006A30C1">
        <w:t>-</w:t>
      </w:r>
      <w:r w:rsidRPr="006A30C1">
        <w:tab/>
        <w:t>How switching between unicast and broadcast delivery methods is performed in the 5GS while supporting service continuity.</w:t>
      </w:r>
    </w:p>
    <w:p w14:paraId="6F3181BF" w14:textId="77777777" w:rsidR="00A1086E" w:rsidRPr="006A30C1" w:rsidRDefault="00A1086E" w:rsidP="00A1086E">
      <w:pPr>
        <w:pStyle w:val="Heading2"/>
      </w:pPr>
      <w:bookmarkStart w:id="186" w:name="_Toc31011415"/>
      <w:bookmarkStart w:id="187" w:name="_Toc31176928"/>
      <w:r w:rsidRPr="006A30C1">
        <w:t>5.9</w:t>
      </w:r>
      <w:r w:rsidRPr="006A30C1">
        <w:tab/>
        <w:t>Key Issue #9: Minimizing the interruption of public safety services upon transition between NR/5GC and E-UTRAN/EPC</w:t>
      </w:r>
      <w:bookmarkEnd w:id="186"/>
      <w:bookmarkEnd w:id="187"/>
    </w:p>
    <w:p w14:paraId="594B661C" w14:textId="331E4D03" w:rsidR="00A1086E" w:rsidRPr="006A30C1" w:rsidRDefault="00A1086E" w:rsidP="00A1086E">
      <w:pPr>
        <w:pStyle w:val="Heading3"/>
      </w:pPr>
      <w:bookmarkStart w:id="188" w:name="_Toc31011416"/>
      <w:bookmarkStart w:id="189" w:name="_Hlk21032560"/>
      <w:bookmarkStart w:id="190" w:name="_Toc31176929"/>
      <w:r w:rsidRPr="006A30C1">
        <w:t>5.9.1</w:t>
      </w:r>
      <w:r w:rsidRPr="006A30C1">
        <w:tab/>
        <w:t>Description</w:t>
      </w:r>
      <w:bookmarkEnd w:id="188"/>
      <w:bookmarkEnd w:id="189"/>
      <w:bookmarkEnd w:id="190"/>
    </w:p>
    <w:p w14:paraId="3C992567" w14:textId="34D5BE9E" w:rsidR="00A1086E" w:rsidRPr="006A30C1" w:rsidRDefault="00A1086E" w:rsidP="00A1086E">
      <w:pPr>
        <w:rPr>
          <w:lang w:eastAsia="ko-KR"/>
        </w:rPr>
      </w:pPr>
      <w:r w:rsidRPr="006A30C1">
        <w:rPr>
          <w:lang w:eastAsia="ko-KR"/>
        </w:rPr>
        <w:t xml:space="preserve">The approved RAN WID on NR Multicast Broadcast and Multicast (RP-193248) states in the objectives: </w:t>
      </w:r>
      <w:r w:rsidR="00881C2C">
        <w:rPr>
          <w:lang w:eastAsia="ko-KR"/>
        </w:rPr>
        <w:t>"</w:t>
      </w:r>
      <w:r w:rsidRPr="006A30C1">
        <w:rPr>
          <w:lang w:eastAsia="ko-KR"/>
        </w:rPr>
        <w:t>Architecture: it is the one in Figure 4.1-1 in TR 23.757 v0.2.0: High level MBS architecture, with the further restriction that only NR in NG-RAN (i.e. connected to 5GC) is considered as RAT</w:t>
      </w:r>
      <w:r w:rsidR="00881C2C">
        <w:rPr>
          <w:lang w:eastAsia="ko-KR"/>
        </w:rPr>
        <w:t>"</w:t>
      </w:r>
      <w:r w:rsidRPr="006A30C1">
        <w:rPr>
          <w:lang w:eastAsia="ko-KR"/>
        </w:rPr>
        <w:t>. This means that there is no planned support for MBS over E-UTRA connected to 5GC.</w:t>
      </w:r>
    </w:p>
    <w:p w14:paraId="5A3CA31A" w14:textId="2C7D49D4" w:rsidR="00A1086E" w:rsidRPr="006A30C1" w:rsidRDefault="00A1086E" w:rsidP="00A1086E">
      <w:pPr>
        <w:rPr>
          <w:lang w:eastAsia="ko-KR"/>
        </w:rPr>
      </w:pPr>
      <w:r w:rsidRPr="006A30C1">
        <w:rPr>
          <w:lang w:eastAsia="ko-KR"/>
        </w:rPr>
        <w:t>This KI applies to PLMNs that have E-UTRAN/EPC based eMBMS deployments and 5G MBS over NR/5GC, with Public Safety services.</w:t>
      </w:r>
    </w:p>
    <w:p w14:paraId="634A0F9C" w14:textId="5D860668" w:rsidR="00A1086E" w:rsidRPr="006A30C1" w:rsidRDefault="00A1086E" w:rsidP="00A1086E">
      <w:pPr>
        <w:rPr>
          <w:lang w:eastAsia="ko-KR"/>
        </w:rPr>
      </w:pPr>
      <w:r w:rsidRPr="006A30C1">
        <w:rPr>
          <w:lang w:eastAsia="ko-KR"/>
        </w:rPr>
        <w:t>There may be UEs receiving a service subject to multicast delivery over NR/5GC that move to E-UTRAN/EPC and use eMBMS, and vice versa. How to handle these services via both EPC and 5GC, and how to handle mobility across RATs should be considered.</w:t>
      </w:r>
    </w:p>
    <w:p w14:paraId="2B45B47B" w14:textId="77777777" w:rsidR="00A1086E" w:rsidRPr="006A30C1" w:rsidRDefault="00A1086E" w:rsidP="00A1086E">
      <w:pPr>
        <w:rPr>
          <w:lang w:eastAsia="ko-KR"/>
        </w:rPr>
      </w:pPr>
      <w:r w:rsidRPr="006A30C1">
        <w:rPr>
          <w:lang w:eastAsia="ko-KR"/>
        </w:rPr>
        <w:t>Therefore, solutions that address this key issue focused on public safety services only should:</w:t>
      </w:r>
    </w:p>
    <w:p w14:paraId="2C29A03C" w14:textId="52E53135" w:rsidR="00A1086E" w:rsidRPr="006A30C1" w:rsidRDefault="00A1086E" w:rsidP="00A1086E">
      <w:pPr>
        <w:pStyle w:val="B1"/>
        <w:rPr>
          <w:lang w:eastAsia="ko-KR"/>
        </w:rPr>
      </w:pPr>
      <w:r w:rsidRPr="006A30C1">
        <w:rPr>
          <w:lang w:eastAsia="ko-KR"/>
        </w:rPr>
        <w:t>-</w:t>
      </w:r>
      <w:r w:rsidRPr="006A30C1">
        <w:rPr>
          <w:lang w:eastAsia="ko-KR"/>
        </w:rPr>
        <w:tab/>
        <w:t>Allow an AF (Public Safety GCS AS) to provide the same Multicast/Broadcast service to UEs camping on E-UTRAN (eMBMS), and UEs over NR connected to 5GC (via 5G MBS solution).</w:t>
      </w:r>
    </w:p>
    <w:p w14:paraId="53F4F78F" w14:textId="77777777" w:rsidR="00A1086E" w:rsidRPr="006A30C1" w:rsidRDefault="00A1086E" w:rsidP="00A1086E">
      <w:pPr>
        <w:pStyle w:val="B1"/>
        <w:rPr>
          <w:lang w:eastAsia="ko-KR"/>
        </w:rPr>
      </w:pPr>
      <w:r w:rsidRPr="006A30C1">
        <w:rPr>
          <w:lang w:eastAsia="ko-KR"/>
        </w:rPr>
        <w:t>-</w:t>
      </w:r>
      <w:r w:rsidRPr="006A30C1">
        <w:rPr>
          <w:lang w:eastAsia="ko-KR"/>
        </w:rPr>
        <w:tab/>
        <w:t>Define procedures for UEs performing inter-CN type mobility between EPC and 5GC during a multicast session.</w:t>
      </w:r>
    </w:p>
    <w:p w14:paraId="77CA1A03" w14:textId="77777777" w:rsidR="00A1086E" w:rsidRPr="006A30C1" w:rsidRDefault="00A1086E" w:rsidP="00881C2C">
      <w:pPr>
        <w:rPr>
          <w:lang w:eastAsia="ko-KR"/>
        </w:rPr>
      </w:pPr>
      <w:r w:rsidRPr="006A30C1">
        <w:rPr>
          <w:lang w:eastAsia="ko-KR"/>
        </w:rPr>
        <w:t>The goal is to minimize service interruption and packet loss and achieve rapid re-connection during transitions between various systems, as much as possible.</w:t>
      </w:r>
    </w:p>
    <w:p w14:paraId="1F54E8F7" w14:textId="79B0AD0D" w:rsidR="00A1086E" w:rsidRPr="006A30C1" w:rsidRDefault="00A1086E" w:rsidP="00A1086E">
      <w:pPr>
        <w:pStyle w:val="NO"/>
        <w:rPr>
          <w:lang w:eastAsia="ko-KR"/>
        </w:rPr>
      </w:pPr>
      <w:r w:rsidRPr="006A30C1">
        <w:rPr>
          <w:lang w:eastAsia="ko-KR"/>
        </w:rPr>
        <w:t>NOTE 1:</w:t>
      </w:r>
      <w:r w:rsidRPr="006A30C1">
        <w:rPr>
          <w:lang w:eastAsia="ko-KR"/>
        </w:rPr>
        <w:tab/>
        <w:t>For the impacts to Public Safety services, work is expected to be done mainly in SA6.</w:t>
      </w:r>
    </w:p>
    <w:p w14:paraId="177A1995" w14:textId="77777777" w:rsidR="00A1086E" w:rsidRPr="006A30C1" w:rsidRDefault="00A1086E" w:rsidP="00A1086E">
      <w:pPr>
        <w:pStyle w:val="NO"/>
        <w:rPr>
          <w:lang w:eastAsia="ko-KR"/>
        </w:rPr>
      </w:pPr>
      <w:r w:rsidRPr="006A30C1">
        <w:rPr>
          <w:lang w:eastAsia="ko-KR"/>
        </w:rPr>
        <w:t>NOTE 2:</w:t>
      </w:r>
      <w:r w:rsidRPr="006A30C1">
        <w:rPr>
          <w:lang w:eastAsia="ko-KR"/>
        </w:rPr>
        <w:tab/>
        <w:t>Scheduling time to discuss solutions for this key issue will take place after concluding Key Issues #1, #2, and #7 that will define basic architecture and procedures for MBS in 5GS.</w:t>
      </w:r>
    </w:p>
    <w:p w14:paraId="42343867" w14:textId="77777777" w:rsidR="00E70AE1" w:rsidRPr="006A30C1" w:rsidRDefault="00E70AE1" w:rsidP="00E70AE1">
      <w:pPr>
        <w:pStyle w:val="Heading1"/>
      </w:pPr>
      <w:bookmarkStart w:id="191" w:name="_Toc23256824"/>
      <w:bookmarkStart w:id="192" w:name="_Toc25353552"/>
      <w:bookmarkStart w:id="193" w:name="_Toc25918798"/>
      <w:bookmarkStart w:id="194" w:name="_Toc31011417"/>
      <w:bookmarkStart w:id="195" w:name="_Toc31176930"/>
      <w:r w:rsidRPr="006A30C1">
        <w:t>6</w:t>
      </w:r>
      <w:r w:rsidRPr="006A30C1">
        <w:tab/>
        <w:t>Solutions</w:t>
      </w:r>
      <w:bookmarkEnd w:id="160"/>
      <w:bookmarkEnd w:id="161"/>
      <w:bookmarkEnd w:id="162"/>
      <w:bookmarkEnd w:id="191"/>
      <w:bookmarkEnd w:id="192"/>
      <w:bookmarkEnd w:id="193"/>
      <w:bookmarkEnd w:id="194"/>
      <w:bookmarkEnd w:id="195"/>
    </w:p>
    <w:p w14:paraId="6864A800" w14:textId="77777777" w:rsidR="00E70AE1" w:rsidRPr="006A30C1" w:rsidRDefault="00E70AE1" w:rsidP="00E70AE1">
      <w:pPr>
        <w:pStyle w:val="Heading2"/>
      </w:pPr>
      <w:bookmarkStart w:id="196" w:name="_Toc22552196"/>
      <w:bookmarkStart w:id="197" w:name="_Toc22930369"/>
      <w:bookmarkStart w:id="198" w:name="_Toc22987239"/>
      <w:bookmarkStart w:id="199" w:name="_Toc23256825"/>
      <w:bookmarkStart w:id="200" w:name="_Toc25353553"/>
      <w:bookmarkStart w:id="201" w:name="_Toc25918799"/>
      <w:bookmarkStart w:id="202" w:name="_Toc31011418"/>
      <w:bookmarkStart w:id="203" w:name="_Toc500949097"/>
      <w:bookmarkStart w:id="204" w:name="_Toc31176931"/>
      <w:r w:rsidRPr="006A30C1">
        <w:t>6.0</w:t>
      </w:r>
      <w:r w:rsidRPr="006A30C1">
        <w:tab/>
        <w:t>Mapping of solutions to key issues</w:t>
      </w:r>
      <w:bookmarkEnd w:id="196"/>
      <w:bookmarkEnd w:id="197"/>
      <w:bookmarkEnd w:id="198"/>
      <w:bookmarkEnd w:id="199"/>
      <w:bookmarkEnd w:id="200"/>
      <w:bookmarkEnd w:id="201"/>
      <w:bookmarkEnd w:id="202"/>
      <w:bookmarkEnd w:id="204"/>
    </w:p>
    <w:p w14:paraId="788DE702" w14:textId="788486CE" w:rsidR="00E70AE1" w:rsidRPr="006A30C1" w:rsidRDefault="00881C2C" w:rsidP="00E70AE1">
      <w:pPr>
        <w:pStyle w:val="EditorsNote"/>
      </w:pPr>
      <w:r w:rsidRPr="006A30C1">
        <w:t>Editor's note:</w:t>
      </w:r>
      <w:r w:rsidR="00E70AE1" w:rsidRPr="006A30C1">
        <w:tab/>
        <w:t>This clause describes the mapping between solutions and key issues.</w:t>
      </w:r>
    </w:p>
    <w:p w14:paraId="76E41DDA" w14:textId="77777777" w:rsidR="00E70AE1" w:rsidRPr="006A30C1" w:rsidRDefault="00E70AE1" w:rsidP="00E70AE1">
      <w:pPr>
        <w:pStyle w:val="TH"/>
      </w:pPr>
      <w:r w:rsidRPr="006A30C1">
        <w:lastRenderedPageBreak/>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E8627D" w:rsidRPr="006A30C1" w14:paraId="280A8673" w14:textId="77777777" w:rsidTr="00406B80">
        <w:tc>
          <w:tcPr>
            <w:tcW w:w="1080" w:type="dxa"/>
            <w:shd w:val="clear" w:color="auto" w:fill="auto"/>
          </w:tcPr>
          <w:p w14:paraId="285A2437" w14:textId="77777777" w:rsidR="00E8627D" w:rsidRPr="006A30C1" w:rsidRDefault="00E8627D" w:rsidP="00E70AE1">
            <w:pPr>
              <w:pStyle w:val="TAH"/>
            </w:pPr>
          </w:p>
        </w:tc>
        <w:tc>
          <w:tcPr>
            <w:tcW w:w="8550" w:type="dxa"/>
            <w:gridSpan w:val="9"/>
            <w:shd w:val="clear" w:color="auto" w:fill="auto"/>
          </w:tcPr>
          <w:p w14:paraId="252C1ABD" w14:textId="77777777" w:rsidR="00E8627D" w:rsidRPr="006A30C1" w:rsidRDefault="00E8627D" w:rsidP="00E70AE1">
            <w:pPr>
              <w:pStyle w:val="TAH"/>
            </w:pPr>
            <w:r w:rsidRPr="006A30C1">
              <w:t>Key Issues</w:t>
            </w:r>
          </w:p>
        </w:tc>
      </w:tr>
      <w:tr w:rsidR="00E8627D" w:rsidRPr="006A30C1" w14:paraId="4162EA89" w14:textId="77777777" w:rsidTr="00406B80">
        <w:tc>
          <w:tcPr>
            <w:tcW w:w="1080" w:type="dxa"/>
            <w:shd w:val="clear" w:color="auto" w:fill="auto"/>
          </w:tcPr>
          <w:p w14:paraId="36D4AFB0" w14:textId="77777777" w:rsidR="00E8627D" w:rsidRPr="006A30C1" w:rsidRDefault="00E8627D" w:rsidP="00E70AE1">
            <w:pPr>
              <w:pStyle w:val="TAH"/>
            </w:pPr>
            <w:r w:rsidRPr="006A30C1">
              <w:t>Solutions</w:t>
            </w:r>
          </w:p>
        </w:tc>
        <w:tc>
          <w:tcPr>
            <w:tcW w:w="900" w:type="dxa"/>
            <w:shd w:val="clear" w:color="auto" w:fill="auto"/>
          </w:tcPr>
          <w:p w14:paraId="1864B879" w14:textId="77777777" w:rsidR="00E8627D" w:rsidRPr="006A30C1" w:rsidRDefault="00E8627D" w:rsidP="00E70AE1">
            <w:pPr>
              <w:pStyle w:val="TAH"/>
            </w:pPr>
            <w:r w:rsidRPr="006A30C1">
              <w:t>1</w:t>
            </w:r>
          </w:p>
          <w:p w14:paraId="6B05C303" w14:textId="77777777" w:rsidR="00E8627D" w:rsidRPr="006A30C1" w:rsidRDefault="00E8627D" w:rsidP="00E70AE1">
            <w:pPr>
              <w:pStyle w:val="TAH"/>
            </w:pPr>
            <w:r w:rsidRPr="006A30C1">
              <w:t>MBS session management</w:t>
            </w:r>
          </w:p>
        </w:tc>
        <w:tc>
          <w:tcPr>
            <w:tcW w:w="900" w:type="dxa"/>
            <w:shd w:val="clear" w:color="auto" w:fill="auto"/>
          </w:tcPr>
          <w:p w14:paraId="571727C0" w14:textId="77777777" w:rsidR="00E8627D" w:rsidRPr="006A30C1" w:rsidRDefault="00E8627D" w:rsidP="00E70AE1">
            <w:pPr>
              <w:pStyle w:val="TAH"/>
            </w:pPr>
            <w:r w:rsidRPr="006A30C1">
              <w:t>2</w:t>
            </w:r>
          </w:p>
          <w:p w14:paraId="2E5CCCB0" w14:textId="77777777" w:rsidR="00E8627D" w:rsidRPr="006A30C1" w:rsidRDefault="00E8627D" w:rsidP="00E70AE1">
            <w:pPr>
              <w:pStyle w:val="TAH"/>
            </w:pPr>
            <w:r w:rsidRPr="006A30C1">
              <w:t>Service levels definition</w:t>
            </w:r>
          </w:p>
        </w:tc>
        <w:tc>
          <w:tcPr>
            <w:tcW w:w="1080" w:type="dxa"/>
            <w:shd w:val="clear" w:color="auto" w:fill="auto"/>
          </w:tcPr>
          <w:p w14:paraId="392550E8" w14:textId="77777777" w:rsidR="00E8627D" w:rsidRPr="006A30C1" w:rsidRDefault="00E8627D" w:rsidP="00E70AE1">
            <w:pPr>
              <w:pStyle w:val="TAH"/>
            </w:pPr>
            <w:r w:rsidRPr="006A30C1">
              <w:t>3</w:t>
            </w:r>
          </w:p>
          <w:p w14:paraId="679DAD5E" w14:textId="77777777" w:rsidR="00E8627D" w:rsidRPr="006A30C1" w:rsidRDefault="00E8627D" w:rsidP="00E70AE1">
            <w:pPr>
              <w:pStyle w:val="TAH"/>
            </w:pPr>
            <w:r w:rsidRPr="006A30C1">
              <w:t>Levels of authorization for MC</w:t>
            </w:r>
          </w:p>
        </w:tc>
        <w:tc>
          <w:tcPr>
            <w:tcW w:w="810" w:type="dxa"/>
            <w:shd w:val="clear" w:color="auto" w:fill="auto"/>
          </w:tcPr>
          <w:p w14:paraId="2710EE3B" w14:textId="77777777" w:rsidR="00E8627D" w:rsidRPr="006A30C1" w:rsidRDefault="00E8627D" w:rsidP="00E70AE1">
            <w:pPr>
              <w:pStyle w:val="TAH"/>
            </w:pPr>
            <w:r w:rsidRPr="006A30C1">
              <w:t>4</w:t>
            </w:r>
          </w:p>
          <w:p w14:paraId="4F90034E" w14:textId="77777777" w:rsidR="00E8627D" w:rsidRPr="006A30C1" w:rsidRDefault="00E8627D" w:rsidP="00E70AE1">
            <w:pPr>
              <w:pStyle w:val="TAH"/>
              <w:rPr>
                <w:rFonts w:eastAsia="MS Mincho"/>
              </w:rPr>
            </w:pPr>
            <w:r w:rsidRPr="006A30C1">
              <w:rPr>
                <w:rFonts w:eastAsia="MS Mincho"/>
              </w:rPr>
              <w:t>QoS for MC and BC</w:t>
            </w:r>
          </w:p>
        </w:tc>
        <w:tc>
          <w:tcPr>
            <w:tcW w:w="990" w:type="dxa"/>
          </w:tcPr>
          <w:p w14:paraId="62DBB82D" w14:textId="77777777" w:rsidR="00E8627D" w:rsidRPr="006A30C1" w:rsidRDefault="00E8627D" w:rsidP="00E70AE1">
            <w:pPr>
              <w:pStyle w:val="TAH"/>
            </w:pPr>
            <w:r w:rsidRPr="006A30C1">
              <w:t>5</w:t>
            </w:r>
          </w:p>
          <w:p w14:paraId="22358552" w14:textId="77777777" w:rsidR="00E8627D" w:rsidRPr="006A30C1" w:rsidRDefault="00E8627D" w:rsidP="00E70AE1">
            <w:pPr>
              <w:pStyle w:val="TAH"/>
              <w:rPr>
                <w:rFonts w:eastAsia="MS Mincho"/>
              </w:rPr>
            </w:pPr>
            <w:r w:rsidRPr="006A30C1">
              <w:rPr>
                <w:rFonts w:eastAsia="MS Mincho"/>
              </w:rPr>
              <w:t>BC TV and Radio services</w:t>
            </w:r>
          </w:p>
        </w:tc>
        <w:tc>
          <w:tcPr>
            <w:tcW w:w="720" w:type="dxa"/>
          </w:tcPr>
          <w:p w14:paraId="7A484EA3" w14:textId="77777777" w:rsidR="00E8627D" w:rsidRPr="006A30C1" w:rsidRDefault="00E8627D" w:rsidP="00E70AE1">
            <w:pPr>
              <w:pStyle w:val="TAH"/>
            </w:pPr>
            <w:r w:rsidRPr="006A30C1">
              <w:t>6</w:t>
            </w:r>
          </w:p>
          <w:p w14:paraId="42FDB7BA" w14:textId="77777777" w:rsidR="00E8627D" w:rsidRPr="006A30C1" w:rsidRDefault="00E8627D" w:rsidP="00E70AE1">
            <w:pPr>
              <w:pStyle w:val="TAH"/>
              <w:rPr>
                <w:rFonts w:eastAsia="MS Mincho"/>
              </w:rPr>
            </w:pPr>
            <w:r w:rsidRPr="006A30C1">
              <w:rPr>
                <w:rFonts w:eastAsia="MS Mincho"/>
              </w:rPr>
              <w:t>Local MBS</w:t>
            </w:r>
          </w:p>
        </w:tc>
        <w:tc>
          <w:tcPr>
            <w:tcW w:w="900" w:type="dxa"/>
          </w:tcPr>
          <w:p w14:paraId="1A7E45CC" w14:textId="77777777" w:rsidR="00E8627D" w:rsidRPr="006A30C1" w:rsidRDefault="00E8627D" w:rsidP="00E70AE1">
            <w:pPr>
              <w:pStyle w:val="TAH"/>
            </w:pPr>
            <w:r w:rsidRPr="006A30C1">
              <w:t>7</w:t>
            </w:r>
          </w:p>
          <w:p w14:paraId="794853CF" w14:textId="77777777" w:rsidR="00E8627D" w:rsidRPr="006A30C1" w:rsidRDefault="00E8627D" w:rsidP="00E70AE1">
            <w:pPr>
              <w:pStyle w:val="TAH"/>
            </w:pPr>
            <w:r w:rsidRPr="006A30C1">
              <w:t>MC-UC delivery mode switch</w:t>
            </w:r>
          </w:p>
        </w:tc>
        <w:tc>
          <w:tcPr>
            <w:tcW w:w="990" w:type="dxa"/>
          </w:tcPr>
          <w:p w14:paraId="66C42EF2" w14:textId="77777777" w:rsidR="00E8627D" w:rsidRPr="006A30C1" w:rsidRDefault="00E8627D" w:rsidP="00E70AE1">
            <w:pPr>
              <w:pStyle w:val="TAH"/>
            </w:pPr>
            <w:r w:rsidRPr="006A30C1">
              <w:t>8</w:t>
            </w:r>
          </w:p>
          <w:p w14:paraId="0F49F8C5" w14:textId="77777777" w:rsidR="00E8627D" w:rsidRPr="006A30C1" w:rsidRDefault="00E8627D" w:rsidP="00E70AE1">
            <w:pPr>
              <w:pStyle w:val="TAH"/>
            </w:pPr>
            <w:r w:rsidRPr="006A30C1">
              <w:t>BC-UC delivery method switch</w:t>
            </w:r>
          </w:p>
        </w:tc>
        <w:tc>
          <w:tcPr>
            <w:tcW w:w="1260" w:type="dxa"/>
          </w:tcPr>
          <w:p w14:paraId="23D964E6" w14:textId="77777777" w:rsidR="00E8627D" w:rsidRPr="006A30C1" w:rsidRDefault="00E8627D" w:rsidP="00E70AE1">
            <w:pPr>
              <w:pStyle w:val="TAH"/>
            </w:pPr>
            <w:r w:rsidRPr="006A30C1">
              <w:t>9</w:t>
            </w:r>
          </w:p>
          <w:p w14:paraId="6600A265" w14:textId="77777777" w:rsidR="00E8627D" w:rsidRPr="006A30C1" w:rsidRDefault="00E8627D" w:rsidP="00E70AE1">
            <w:pPr>
              <w:pStyle w:val="TAH"/>
            </w:pPr>
            <w:r w:rsidRPr="006A30C1">
              <w:t>IWK with EPC/eMBMS for Public Safety</w:t>
            </w:r>
          </w:p>
        </w:tc>
      </w:tr>
      <w:tr w:rsidR="00E8627D" w:rsidRPr="006A30C1" w14:paraId="471A5CE6" w14:textId="77777777" w:rsidTr="00406B80">
        <w:tc>
          <w:tcPr>
            <w:tcW w:w="1080" w:type="dxa"/>
            <w:shd w:val="clear" w:color="auto" w:fill="auto"/>
          </w:tcPr>
          <w:p w14:paraId="0ACC6E8D" w14:textId="6602AF2C" w:rsidR="00E8627D" w:rsidRPr="006A30C1" w:rsidRDefault="005E66A6" w:rsidP="00F25211">
            <w:pPr>
              <w:pStyle w:val="TAH"/>
            </w:pPr>
            <w:r w:rsidRPr="006A30C1">
              <w:t>1</w:t>
            </w:r>
          </w:p>
        </w:tc>
        <w:tc>
          <w:tcPr>
            <w:tcW w:w="900" w:type="dxa"/>
            <w:shd w:val="clear" w:color="auto" w:fill="auto"/>
          </w:tcPr>
          <w:p w14:paraId="5FB9D676" w14:textId="77777777" w:rsidR="00E8627D" w:rsidRPr="006A30C1" w:rsidRDefault="00E8627D" w:rsidP="00E70AE1">
            <w:pPr>
              <w:pStyle w:val="TAC"/>
            </w:pPr>
          </w:p>
        </w:tc>
        <w:tc>
          <w:tcPr>
            <w:tcW w:w="900" w:type="dxa"/>
            <w:shd w:val="clear" w:color="auto" w:fill="auto"/>
          </w:tcPr>
          <w:p w14:paraId="77655264" w14:textId="04942E2F" w:rsidR="00E8627D" w:rsidRPr="006A30C1" w:rsidRDefault="00654178" w:rsidP="00654178">
            <w:pPr>
              <w:pStyle w:val="TAC"/>
            </w:pPr>
            <w:r w:rsidRPr="006A30C1">
              <w:t>x</w:t>
            </w:r>
          </w:p>
        </w:tc>
        <w:tc>
          <w:tcPr>
            <w:tcW w:w="1080" w:type="dxa"/>
            <w:shd w:val="clear" w:color="auto" w:fill="auto"/>
          </w:tcPr>
          <w:p w14:paraId="0516CB41" w14:textId="77777777" w:rsidR="00E8627D" w:rsidRPr="006A30C1" w:rsidRDefault="00E8627D" w:rsidP="00E70AE1">
            <w:pPr>
              <w:pStyle w:val="TAC"/>
            </w:pPr>
          </w:p>
        </w:tc>
        <w:tc>
          <w:tcPr>
            <w:tcW w:w="810" w:type="dxa"/>
            <w:shd w:val="clear" w:color="auto" w:fill="auto"/>
          </w:tcPr>
          <w:p w14:paraId="56803914" w14:textId="77777777" w:rsidR="00E8627D" w:rsidRPr="006A30C1" w:rsidRDefault="00E8627D" w:rsidP="00E70AE1">
            <w:pPr>
              <w:pStyle w:val="TAC"/>
            </w:pPr>
          </w:p>
        </w:tc>
        <w:tc>
          <w:tcPr>
            <w:tcW w:w="990" w:type="dxa"/>
          </w:tcPr>
          <w:p w14:paraId="101AA483" w14:textId="77777777" w:rsidR="00E8627D" w:rsidRPr="006A30C1" w:rsidRDefault="00E8627D" w:rsidP="00E70AE1">
            <w:pPr>
              <w:pStyle w:val="TAC"/>
            </w:pPr>
          </w:p>
        </w:tc>
        <w:tc>
          <w:tcPr>
            <w:tcW w:w="720" w:type="dxa"/>
          </w:tcPr>
          <w:p w14:paraId="6925ECCF" w14:textId="77777777" w:rsidR="00E8627D" w:rsidRPr="006A30C1" w:rsidRDefault="00E8627D" w:rsidP="00E70AE1">
            <w:pPr>
              <w:pStyle w:val="TAC"/>
            </w:pPr>
          </w:p>
        </w:tc>
        <w:tc>
          <w:tcPr>
            <w:tcW w:w="900" w:type="dxa"/>
          </w:tcPr>
          <w:p w14:paraId="6EFABC61" w14:textId="77777777" w:rsidR="00E8627D" w:rsidRPr="006A30C1" w:rsidRDefault="00E8627D" w:rsidP="00E70AE1">
            <w:pPr>
              <w:pStyle w:val="TAC"/>
            </w:pPr>
          </w:p>
        </w:tc>
        <w:tc>
          <w:tcPr>
            <w:tcW w:w="990" w:type="dxa"/>
          </w:tcPr>
          <w:p w14:paraId="2419C6C2" w14:textId="77777777" w:rsidR="00E8627D" w:rsidRPr="006A30C1" w:rsidRDefault="00E8627D" w:rsidP="00E70AE1">
            <w:pPr>
              <w:pStyle w:val="TAC"/>
            </w:pPr>
          </w:p>
        </w:tc>
        <w:tc>
          <w:tcPr>
            <w:tcW w:w="1260" w:type="dxa"/>
          </w:tcPr>
          <w:p w14:paraId="0BEABB26" w14:textId="77777777" w:rsidR="00E8627D" w:rsidRPr="006A30C1" w:rsidRDefault="00E8627D" w:rsidP="00E70AE1">
            <w:pPr>
              <w:pStyle w:val="TAC"/>
            </w:pPr>
          </w:p>
        </w:tc>
      </w:tr>
      <w:tr w:rsidR="00E8627D" w:rsidRPr="006A30C1" w14:paraId="61EDCE2A" w14:textId="77777777" w:rsidTr="00406B80">
        <w:tc>
          <w:tcPr>
            <w:tcW w:w="1080" w:type="dxa"/>
            <w:shd w:val="clear" w:color="auto" w:fill="auto"/>
          </w:tcPr>
          <w:p w14:paraId="596AB0F4" w14:textId="527E2CB8" w:rsidR="00E8627D" w:rsidRPr="006A30C1" w:rsidRDefault="005E66A6" w:rsidP="00E70AE1">
            <w:pPr>
              <w:pStyle w:val="TAH"/>
            </w:pPr>
            <w:r w:rsidRPr="006A30C1">
              <w:t>2</w:t>
            </w:r>
          </w:p>
        </w:tc>
        <w:tc>
          <w:tcPr>
            <w:tcW w:w="900" w:type="dxa"/>
            <w:shd w:val="clear" w:color="auto" w:fill="auto"/>
          </w:tcPr>
          <w:p w14:paraId="6D1372D4" w14:textId="4D8674F8" w:rsidR="00E8627D" w:rsidRPr="006A30C1" w:rsidRDefault="005E66A6" w:rsidP="00E70AE1">
            <w:pPr>
              <w:pStyle w:val="TAC"/>
            </w:pPr>
            <w:r w:rsidRPr="006A30C1">
              <w:t>x</w:t>
            </w:r>
          </w:p>
        </w:tc>
        <w:tc>
          <w:tcPr>
            <w:tcW w:w="900" w:type="dxa"/>
            <w:shd w:val="clear" w:color="auto" w:fill="auto"/>
          </w:tcPr>
          <w:p w14:paraId="1E292854" w14:textId="77777777" w:rsidR="00E8627D" w:rsidRPr="006A30C1" w:rsidRDefault="00E8627D" w:rsidP="00E70AE1">
            <w:pPr>
              <w:pStyle w:val="TAC"/>
            </w:pPr>
          </w:p>
        </w:tc>
        <w:tc>
          <w:tcPr>
            <w:tcW w:w="1080" w:type="dxa"/>
            <w:shd w:val="clear" w:color="auto" w:fill="auto"/>
          </w:tcPr>
          <w:p w14:paraId="2BFCD4FD" w14:textId="77777777" w:rsidR="00E8627D" w:rsidRPr="006A30C1" w:rsidRDefault="00E8627D" w:rsidP="00E70AE1">
            <w:pPr>
              <w:pStyle w:val="TAC"/>
            </w:pPr>
          </w:p>
        </w:tc>
        <w:tc>
          <w:tcPr>
            <w:tcW w:w="810" w:type="dxa"/>
            <w:shd w:val="clear" w:color="auto" w:fill="auto"/>
          </w:tcPr>
          <w:p w14:paraId="1D83C9C6" w14:textId="77777777" w:rsidR="00E8627D" w:rsidRPr="006A30C1" w:rsidRDefault="00E8627D" w:rsidP="00E70AE1">
            <w:pPr>
              <w:pStyle w:val="TAC"/>
            </w:pPr>
          </w:p>
        </w:tc>
        <w:tc>
          <w:tcPr>
            <w:tcW w:w="990" w:type="dxa"/>
          </w:tcPr>
          <w:p w14:paraId="63E07EEE" w14:textId="77777777" w:rsidR="00E8627D" w:rsidRPr="006A30C1" w:rsidRDefault="00E8627D" w:rsidP="00E70AE1">
            <w:pPr>
              <w:pStyle w:val="TAC"/>
            </w:pPr>
          </w:p>
        </w:tc>
        <w:tc>
          <w:tcPr>
            <w:tcW w:w="720" w:type="dxa"/>
          </w:tcPr>
          <w:p w14:paraId="36724DAC" w14:textId="77777777" w:rsidR="00E8627D" w:rsidRPr="006A30C1" w:rsidRDefault="00E8627D" w:rsidP="00E70AE1">
            <w:pPr>
              <w:pStyle w:val="TAC"/>
            </w:pPr>
          </w:p>
        </w:tc>
        <w:tc>
          <w:tcPr>
            <w:tcW w:w="900" w:type="dxa"/>
          </w:tcPr>
          <w:p w14:paraId="5A1A97D3" w14:textId="77777777" w:rsidR="00E8627D" w:rsidRPr="006A30C1" w:rsidRDefault="00E8627D" w:rsidP="00E70AE1">
            <w:pPr>
              <w:pStyle w:val="TAC"/>
            </w:pPr>
          </w:p>
        </w:tc>
        <w:tc>
          <w:tcPr>
            <w:tcW w:w="990" w:type="dxa"/>
          </w:tcPr>
          <w:p w14:paraId="493F5969" w14:textId="77777777" w:rsidR="00E8627D" w:rsidRPr="006A30C1" w:rsidRDefault="00E8627D" w:rsidP="00E70AE1">
            <w:pPr>
              <w:pStyle w:val="TAC"/>
            </w:pPr>
          </w:p>
        </w:tc>
        <w:tc>
          <w:tcPr>
            <w:tcW w:w="1260" w:type="dxa"/>
          </w:tcPr>
          <w:p w14:paraId="1E55F03B" w14:textId="77777777" w:rsidR="00E8627D" w:rsidRPr="006A30C1" w:rsidRDefault="00E8627D" w:rsidP="00E70AE1">
            <w:pPr>
              <w:pStyle w:val="TAC"/>
            </w:pPr>
          </w:p>
        </w:tc>
      </w:tr>
      <w:tr w:rsidR="00E8627D" w:rsidRPr="006A30C1" w14:paraId="6088571F" w14:textId="77777777" w:rsidTr="00406B80">
        <w:tc>
          <w:tcPr>
            <w:tcW w:w="1080" w:type="dxa"/>
            <w:shd w:val="clear" w:color="auto" w:fill="auto"/>
          </w:tcPr>
          <w:p w14:paraId="7B0B0D14" w14:textId="32B25A83" w:rsidR="00E8627D" w:rsidRPr="006A30C1" w:rsidRDefault="00BC03DF" w:rsidP="00E70AE1">
            <w:pPr>
              <w:pStyle w:val="TAH"/>
            </w:pPr>
            <w:r w:rsidRPr="006A30C1">
              <w:t>3</w:t>
            </w:r>
          </w:p>
        </w:tc>
        <w:tc>
          <w:tcPr>
            <w:tcW w:w="900" w:type="dxa"/>
            <w:shd w:val="clear" w:color="auto" w:fill="auto"/>
          </w:tcPr>
          <w:p w14:paraId="7201A0B7" w14:textId="7F4730CC" w:rsidR="00E8627D" w:rsidRPr="006A30C1" w:rsidRDefault="00BC03DF" w:rsidP="00E70AE1">
            <w:pPr>
              <w:pStyle w:val="TAC"/>
            </w:pPr>
            <w:r w:rsidRPr="006A30C1">
              <w:t>x</w:t>
            </w:r>
          </w:p>
        </w:tc>
        <w:tc>
          <w:tcPr>
            <w:tcW w:w="900" w:type="dxa"/>
            <w:shd w:val="clear" w:color="auto" w:fill="auto"/>
          </w:tcPr>
          <w:p w14:paraId="437F6E69" w14:textId="77777777" w:rsidR="00E8627D" w:rsidRPr="006A30C1" w:rsidRDefault="00E8627D" w:rsidP="00E70AE1">
            <w:pPr>
              <w:pStyle w:val="TAC"/>
            </w:pPr>
          </w:p>
        </w:tc>
        <w:tc>
          <w:tcPr>
            <w:tcW w:w="1080" w:type="dxa"/>
            <w:shd w:val="clear" w:color="auto" w:fill="auto"/>
          </w:tcPr>
          <w:p w14:paraId="0ABB9B92" w14:textId="77777777" w:rsidR="00E8627D" w:rsidRPr="006A30C1" w:rsidRDefault="00E8627D" w:rsidP="00E70AE1">
            <w:pPr>
              <w:pStyle w:val="TAC"/>
            </w:pPr>
          </w:p>
        </w:tc>
        <w:tc>
          <w:tcPr>
            <w:tcW w:w="810" w:type="dxa"/>
            <w:shd w:val="clear" w:color="auto" w:fill="auto"/>
          </w:tcPr>
          <w:p w14:paraId="5A4BF951" w14:textId="77777777" w:rsidR="00E8627D" w:rsidRPr="006A30C1" w:rsidRDefault="00E8627D" w:rsidP="00E70AE1">
            <w:pPr>
              <w:pStyle w:val="TAC"/>
            </w:pPr>
          </w:p>
        </w:tc>
        <w:tc>
          <w:tcPr>
            <w:tcW w:w="990" w:type="dxa"/>
          </w:tcPr>
          <w:p w14:paraId="2FA88AFE" w14:textId="77777777" w:rsidR="00E8627D" w:rsidRPr="006A30C1" w:rsidRDefault="00E8627D" w:rsidP="00E70AE1">
            <w:pPr>
              <w:pStyle w:val="TAC"/>
            </w:pPr>
          </w:p>
        </w:tc>
        <w:tc>
          <w:tcPr>
            <w:tcW w:w="720" w:type="dxa"/>
          </w:tcPr>
          <w:p w14:paraId="6FE901B2" w14:textId="77777777" w:rsidR="00E8627D" w:rsidRPr="006A30C1" w:rsidRDefault="00E8627D" w:rsidP="00E70AE1">
            <w:pPr>
              <w:pStyle w:val="TAC"/>
            </w:pPr>
          </w:p>
        </w:tc>
        <w:tc>
          <w:tcPr>
            <w:tcW w:w="900" w:type="dxa"/>
          </w:tcPr>
          <w:p w14:paraId="58F2F82F" w14:textId="77777777" w:rsidR="00E8627D" w:rsidRPr="006A30C1" w:rsidRDefault="00E8627D" w:rsidP="00E70AE1">
            <w:pPr>
              <w:pStyle w:val="TAC"/>
            </w:pPr>
          </w:p>
        </w:tc>
        <w:tc>
          <w:tcPr>
            <w:tcW w:w="990" w:type="dxa"/>
          </w:tcPr>
          <w:p w14:paraId="7C27F9EA" w14:textId="77777777" w:rsidR="00E8627D" w:rsidRPr="006A30C1" w:rsidRDefault="00E8627D" w:rsidP="00E70AE1">
            <w:pPr>
              <w:pStyle w:val="TAC"/>
            </w:pPr>
          </w:p>
        </w:tc>
        <w:tc>
          <w:tcPr>
            <w:tcW w:w="1260" w:type="dxa"/>
          </w:tcPr>
          <w:p w14:paraId="24AB73DB" w14:textId="77777777" w:rsidR="00E8627D" w:rsidRPr="006A30C1" w:rsidRDefault="00E8627D" w:rsidP="00E70AE1">
            <w:pPr>
              <w:pStyle w:val="TAC"/>
            </w:pPr>
          </w:p>
        </w:tc>
      </w:tr>
      <w:tr w:rsidR="00E8627D" w:rsidRPr="006A30C1" w14:paraId="4138746C" w14:textId="77777777" w:rsidTr="00406B80">
        <w:tc>
          <w:tcPr>
            <w:tcW w:w="1080" w:type="dxa"/>
            <w:shd w:val="clear" w:color="auto" w:fill="auto"/>
          </w:tcPr>
          <w:p w14:paraId="698333CD" w14:textId="49DB01B5" w:rsidR="00E8627D" w:rsidRPr="006A30C1" w:rsidRDefault="009A3F26" w:rsidP="00E70AE1">
            <w:pPr>
              <w:pStyle w:val="TAH"/>
            </w:pPr>
            <w:r w:rsidRPr="006A30C1">
              <w:t>4</w:t>
            </w:r>
          </w:p>
        </w:tc>
        <w:tc>
          <w:tcPr>
            <w:tcW w:w="900" w:type="dxa"/>
            <w:shd w:val="clear" w:color="auto" w:fill="auto"/>
          </w:tcPr>
          <w:p w14:paraId="69671CC2" w14:textId="71DD6068" w:rsidR="00E8627D" w:rsidRPr="006A30C1" w:rsidRDefault="009A3F26" w:rsidP="00E70AE1">
            <w:pPr>
              <w:pStyle w:val="TAC"/>
            </w:pPr>
            <w:r w:rsidRPr="006A30C1">
              <w:t>x</w:t>
            </w:r>
          </w:p>
        </w:tc>
        <w:tc>
          <w:tcPr>
            <w:tcW w:w="900" w:type="dxa"/>
            <w:shd w:val="clear" w:color="auto" w:fill="auto"/>
          </w:tcPr>
          <w:p w14:paraId="33C71DC9" w14:textId="77777777" w:rsidR="00E8627D" w:rsidRPr="006A30C1" w:rsidRDefault="00E8627D" w:rsidP="00E70AE1">
            <w:pPr>
              <w:pStyle w:val="TAC"/>
            </w:pPr>
          </w:p>
        </w:tc>
        <w:tc>
          <w:tcPr>
            <w:tcW w:w="1080" w:type="dxa"/>
            <w:shd w:val="clear" w:color="auto" w:fill="auto"/>
          </w:tcPr>
          <w:p w14:paraId="78CE83A7" w14:textId="77777777" w:rsidR="00E8627D" w:rsidRPr="006A30C1" w:rsidRDefault="00E8627D" w:rsidP="00E70AE1">
            <w:pPr>
              <w:pStyle w:val="TAC"/>
            </w:pPr>
          </w:p>
        </w:tc>
        <w:tc>
          <w:tcPr>
            <w:tcW w:w="810" w:type="dxa"/>
            <w:shd w:val="clear" w:color="auto" w:fill="auto"/>
          </w:tcPr>
          <w:p w14:paraId="259DA37E" w14:textId="77777777" w:rsidR="00E8627D" w:rsidRPr="006A30C1" w:rsidRDefault="00E8627D" w:rsidP="00E70AE1">
            <w:pPr>
              <w:pStyle w:val="TAC"/>
            </w:pPr>
          </w:p>
        </w:tc>
        <w:tc>
          <w:tcPr>
            <w:tcW w:w="990" w:type="dxa"/>
          </w:tcPr>
          <w:p w14:paraId="2B95DC23" w14:textId="77777777" w:rsidR="00E8627D" w:rsidRPr="006A30C1" w:rsidRDefault="00E8627D" w:rsidP="00E70AE1">
            <w:pPr>
              <w:pStyle w:val="TAC"/>
            </w:pPr>
          </w:p>
        </w:tc>
        <w:tc>
          <w:tcPr>
            <w:tcW w:w="720" w:type="dxa"/>
          </w:tcPr>
          <w:p w14:paraId="2F2AE982" w14:textId="77777777" w:rsidR="00E8627D" w:rsidRPr="006A30C1" w:rsidRDefault="00E8627D" w:rsidP="00E70AE1">
            <w:pPr>
              <w:pStyle w:val="TAC"/>
            </w:pPr>
          </w:p>
        </w:tc>
        <w:tc>
          <w:tcPr>
            <w:tcW w:w="900" w:type="dxa"/>
          </w:tcPr>
          <w:p w14:paraId="1C4CDBF2" w14:textId="77777777" w:rsidR="00E8627D" w:rsidRPr="006A30C1" w:rsidRDefault="00E8627D" w:rsidP="00E70AE1">
            <w:pPr>
              <w:pStyle w:val="TAC"/>
            </w:pPr>
          </w:p>
        </w:tc>
        <w:tc>
          <w:tcPr>
            <w:tcW w:w="990" w:type="dxa"/>
          </w:tcPr>
          <w:p w14:paraId="4B9EA3D6" w14:textId="77777777" w:rsidR="00E8627D" w:rsidRPr="006A30C1" w:rsidRDefault="00E8627D" w:rsidP="00E70AE1">
            <w:pPr>
              <w:pStyle w:val="TAC"/>
            </w:pPr>
          </w:p>
        </w:tc>
        <w:tc>
          <w:tcPr>
            <w:tcW w:w="1260" w:type="dxa"/>
          </w:tcPr>
          <w:p w14:paraId="2000292D" w14:textId="77777777" w:rsidR="00E8627D" w:rsidRPr="006A30C1" w:rsidRDefault="00E8627D" w:rsidP="00E70AE1">
            <w:pPr>
              <w:pStyle w:val="TAC"/>
            </w:pPr>
          </w:p>
        </w:tc>
      </w:tr>
      <w:tr w:rsidR="00E8627D" w:rsidRPr="006A30C1" w14:paraId="5385615F" w14:textId="77777777" w:rsidTr="00406B80">
        <w:tc>
          <w:tcPr>
            <w:tcW w:w="1080" w:type="dxa"/>
            <w:shd w:val="clear" w:color="auto" w:fill="auto"/>
          </w:tcPr>
          <w:p w14:paraId="2DD71B3E" w14:textId="31FA2E09" w:rsidR="00E8627D" w:rsidRPr="006A30C1" w:rsidRDefault="00BB1913" w:rsidP="00E70AE1">
            <w:pPr>
              <w:pStyle w:val="TAH"/>
            </w:pPr>
            <w:r w:rsidRPr="006A30C1">
              <w:t>5</w:t>
            </w:r>
          </w:p>
        </w:tc>
        <w:tc>
          <w:tcPr>
            <w:tcW w:w="900" w:type="dxa"/>
            <w:shd w:val="clear" w:color="auto" w:fill="auto"/>
          </w:tcPr>
          <w:p w14:paraId="303CE25B" w14:textId="65C4D656" w:rsidR="00E8627D" w:rsidRPr="006A30C1" w:rsidRDefault="00BB1913" w:rsidP="00E70AE1">
            <w:pPr>
              <w:pStyle w:val="TAC"/>
            </w:pPr>
            <w:r w:rsidRPr="006A30C1">
              <w:t>x</w:t>
            </w:r>
          </w:p>
        </w:tc>
        <w:tc>
          <w:tcPr>
            <w:tcW w:w="900" w:type="dxa"/>
            <w:shd w:val="clear" w:color="auto" w:fill="auto"/>
          </w:tcPr>
          <w:p w14:paraId="2AC485D1" w14:textId="77777777" w:rsidR="00E8627D" w:rsidRPr="006A30C1" w:rsidRDefault="00E8627D" w:rsidP="00E70AE1">
            <w:pPr>
              <w:pStyle w:val="TAC"/>
            </w:pPr>
          </w:p>
        </w:tc>
        <w:tc>
          <w:tcPr>
            <w:tcW w:w="1080" w:type="dxa"/>
            <w:shd w:val="clear" w:color="auto" w:fill="auto"/>
          </w:tcPr>
          <w:p w14:paraId="504E64B6" w14:textId="77777777" w:rsidR="00E8627D" w:rsidRPr="006A30C1" w:rsidRDefault="00E8627D" w:rsidP="00E70AE1">
            <w:pPr>
              <w:pStyle w:val="TAC"/>
            </w:pPr>
          </w:p>
        </w:tc>
        <w:tc>
          <w:tcPr>
            <w:tcW w:w="810" w:type="dxa"/>
            <w:shd w:val="clear" w:color="auto" w:fill="auto"/>
          </w:tcPr>
          <w:p w14:paraId="6A7A8663" w14:textId="77777777" w:rsidR="00E8627D" w:rsidRPr="006A30C1" w:rsidRDefault="00E8627D" w:rsidP="00E70AE1">
            <w:pPr>
              <w:pStyle w:val="TAC"/>
            </w:pPr>
          </w:p>
        </w:tc>
        <w:tc>
          <w:tcPr>
            <w:tcW w:w="990" w:type="dxa"/>
          </w:tcPr>
          <w:p w14:paraId="79826FDC" w14:textId="77777777" w:rsidR="00E8627D" w:rsidRPr="006A30C1" w:rsidRDefault="00E8627D" w:rsidP="00E70AE1">
            <w:pPr>
              <w:pStyle w:val="TAC"/>
            </w:pPr>
          </w:p>
        </w:tc>
        <w:tc>
          <w:tcPr>
            <w:tcW w:w="720" w:type="dxa"/>
          </w:tcPr>
          <w:p w14:paraId="1C0A3A58" w14:textId="77777777" w:rsidR="00E8627D" w:rsidRPr="006A30C1" w:rsidRDefault="00E8627D" w:rsidP="00E70AE1">
            <w:pPr>
              <w:pStyle w:val="TAC"/>
            </w:pPr>
          </w:p>
        </w:tc>
        <w:tc>
          <w:tcPr>
            <w:tcW w:w="900" w:type="dxa"/>
          </w:tcPr>
          <w:p w14:paraId="4F6CF957" w14:textId="77777777" w:rsidR="00E8627D" w:rsidRPr="006A30C1" w:rsidRDefault="00E8627D" w:rsidP="00E70AE1">
            <w:pPr>
              <w:pStyle w:val="TAC"/>
            </w:pPr>
          </w:p>
        </w:tc>
        <w:tc>
          <w:tcPr>
            <w:tcW w:w="990" w:type="dxa"/>
          </w:tcPr>
          <w:p w14:paraId="22A6615D" w14:textId="77777777" w:rsidR="00E8627D" w:rsidRPr="006A30C1" w:rsidRDefault="00E8627D" w:rsidP="00E70AE1">
            <w:pPr>
              <w:pStyle w:val="TAC"/>
            </w:pPr>
          </w:p>
        </w:tc>
        <w:tc>
          <w:tcPr>
            <w:tcW w:w="1260" w:type="dxa"/>
          </w:tcPr>
          <w:p w14:paraId="63F1EFB2" w14:textId="77777777" w:rsidR="00E8627D" w:rsidRPr="006A30C1" w:rsidRDefault="00E8627D" w:rsidP="00E70AE1">
            <w:pPr>
              <w:pStyle w:val="TAC"/>
            </w:pPr>
          </w:p>
        </w:tc>
      </w:tr>
      <w:tr w:rsidR="00E8627D" w:rsidRPr="006A30C1" w14:paraId="5DAC3082" w14:textId="77777777" w:rsidTr="00406B80">
        <w:tc>
          <w:tcPr>
            <w:tcW w:w="1080" w:type="dxa"/>
            <w:shd w:val="clear" w:color="auto" w:fill="auto"/>
          </w:tcPr>
          <w:p w14:paraId="3EF54DF5" w14:textId="3FA55AB4" w:rsidR="00E8627D" w:rsidRPr="006A30C1" w:rsidRDefault="005B176A" w:rsidP="00E70AE1">
            <w:pPr>
              <w:pStyle w:val="TAH"/>
            </w:pPr>
            <w:r w:rsidRPr="006A30C1">
              <w:t>6</w:t>
            </w:r>
          </w:p>
        </w:tc>
        <w:tc>
          <w:tcPr>
            <w:tcW w:w="900" w:type="dxa"/>
            <w:shd w:val="clear" w:color="auto" w:fill="auto"/>
          </w:tcPr>
          <w:p w14:paraId="63BC7EAD" w14:textId="459582AF" w:rsidR="00E8627D" w:rsidRPr="006A30C1" w:rsidRDefault="005B176A" w:rsidP="00E70AE1">
            <w:pPr>
              <w:pStyle w:val="TAC"/>
            </w:pPr>
            <w:r w:rsidRPr="006A30C1">
              <w:t>x</w:t>
            </w:r>
          </w:p>
        </w:tc>
        <w:tc>
          <w:tcPr>
            <w:tcW w:w="900" w:type="dxa"/>
            <w:shd w:val="clear" w:color="auto" w:fill="auto"/>
          </w:tcPr>
          <w:p w14:paraId="5154A869" w14:textId="77777777" w:rsidR="00E8627D" w:rsidRPr="006A30C1" w:rsidRDefault="00E8627D" w:rsidP="00E70AE1">
            <w:pPr>
              <w:pStyle w:val="TAC"/>
            </w:pPr>
          </w:p>
        </w:tc>
        <w:tc>
          <w:tcPr>
            <w:tcW w:w="1080" w:type="dxa"/>
            <w:shd w:val="clear" w:color="auto" w:fill="auto"/>
          </w:tcPr>
          <w:p w14:paraId="37CD9DC2" w14:textId="77777777" w:rsidR="00E8627D" w:rsidRPr="006A30C1" w:rsidRDefault="00E8627D" w:rsidP="00E70AE1">
            <w:pPr>
              <w:pStyle w:val="TAC"/>
            </w:pPr>
          </w:p>
        </w:tc>
        <w:tc>
          <w:tcPr>
            <w:tcW w:w="810" w:type="dxa"/>
            <w:shd w:val="clear" w:color="auto" w:fill="auto"/>
          </w:tcPr>
          <w:p w14:paraId="6629FE9B" w14:textId="77777777" w:rsidR="00E8627D" w:rsidRPr="006A30C1" w:rsidRDefault="00E8627D" w:rsidP="00E70AE1">
            <w:pPr>
              <w:pStyle w:val="TAC"/>
            </w:pPr>
          </w:p>
        </w:tc>
        <w:tc>
          <w:tcPr>
            <w:tcW w:w="990" w:type="dxa"/>
          </w:tcPr>
          <w:p w14:paraId="7419660F" w14:textId="77777777" w:rsidR="00E8627D" w:rsidRPr="006A30C1" w:rsidRDefault="00E8627D" w:rsidP="00E70AE1">
            <w:pPr>
              <w:pStyle w:val="TAC"/>
            </w:pPr>
          </w:p>
        </w:tc>
        <w:tc>
          <w:tcPr>
            <w:tcW w:w="720" w:type="dxa"/>
          </w:tcPr>
          <w:p w14:paraId="0D6D40EB" w14:textId="77777777" w:rsidR="00E8627D" w:rsidRPr="006A30C1" w:rsidRDefault="00E8627D" w:rsidP="00E70AE1">
            <w:pPr>
              <w:pStyle w:val="TAC"/>
            </w:pPr>
          </w:p>
        </w:tc>
        <w:tc>
          <w:tcPr>
            <w:tcW w:w="900" w:type="dxa"/>
          </w:tcPr>
          <w:p w14:paraId="33602767" w14:textId="77777777" w:rsidR="00E8627D" w:rsidRPr="006A30C1" w:rsidRDefault="00E8627D" w:rsidP="00E70AE1">
            <w:pPr>
              <w:pStyle w:val="TAC"/>
            </w:pPr>
          </w:p>
        </w:tc>
        <w:tc>
          <w:tcPr>
            <w:tcW w:w="990" w:type="dxa"/>
          </w:tcPr>
          <w:p w14:paraId="0AD45E75" w14:textId="77777777" w:rsidR="00E8627D" w:rsidRPr="006A30C1" w:rsidRDefault="00E8627D" w:rsidP="00E70AE1">
            <w:pPr>
              <w:pStyle w:val="TAC"/>
            </w:pPr>
          </w:p>
        </w:tc>
        <w:tc>
          <w:tcPr>
            <w:tcW w:w="1260" w:type="dxa"/>
          </w:tcPr>
          <w:p w14:paraId="10385F49" w14:textId="77777777" w:rsidR="00E8627D" w:rsidRPr="006A30C1" w:rsidRDefault="00E8627D" w:rsidP="00E70AE1">
            <w:pPr>
              <w:pStyle w:val="TAC"/>
            </w:pPr>
          </w:p>
        </w:tc>
      </w:tr>
      <w:tr w:rsidR="00E8627D" w:rsidRPr="006A30C1" w14:paraId="1F70CD68" w14:textId="77777777" w:rsidTr="00406B80">
        <w:tc>
          <w:tcPr>
            <w:tcW w:w="1080" w:type="dxa"/>
            <w:shd w:val="clear" w:color="auto" w:fill="auto"/>
          </w:tcPr>
          <w:p w14:paraId="31CDE5E3" w14:textId="46ABD8CA" w:rsidR="00E8627D" w:rsidRPr="006A30C1" w:rsidRDefault="002D1358" w:rsidP="00E70AE1">
            <w:pPr>
              <w:pStyle w:val="TAH"/>
            </w:pPr>
            <w:r w:rsidRPr="006A30C1">
              <w:t>7</w:t>
            </w:r>
          </w:p>
        </w:tc>
        <w:tc>
          <w:tcPr>
            <w:tcW w:w="900" w:type="dxa"/>
            <w:shd w:val="clear" w:color="auto" w:fill="auto"/>
          </w:tcPr>
          <w:p w14:paraId="42F8F634" w14:textId="77777777" w:rsidR="00E8627D" w:rsidRPr="006A30C1" w:rsidRDefault="00E8627D" w:rsidP="00E70AE1">
            <w:pPr>
              <w:pStyle w:val="TAC"/>
            </w:pPr>
          </w:p>
        </w:tc>
        <w:tc>
          <w:tcPr>
            <w:tcW w:w="900" w:type="dxa"/>
            <w:shd w:val="clear" w:color="auto" w:fill="auto"/>
          </w:tcPr>
          <w:p w14:paraId="640A0054" w14:textId="77777777" w:rsidR="00E8627D" w:rsidRPr="006A30C1" w:rsidRDefault="00E8627D" w:rsidP="00E70AE1">
            <w:pPr>
              <w:pStyle w:val="TAC"/>
            </w:pPr>
          </w:p>
        </w:tc>
        <w:tc>
          <w:tcPr>
            <w:tcW w:w="1080" w:type="dxa"/>
            <w:shd w:val="clear" w:color="auto" w:fill="auto"/>
          </w:tcPr>
          <w:p w14:paraId="6EBB95BE" w14:textId="77777777" w:rsidR="00E8627D" w:rsidRPr="006A30C1" w:rsidRDefault="00E8627D" w:rsidP="00E70AE1">
            <w:pPr>
              <w:pStyle w:val="TAC"/>
            </w:pPr>
          </w:p>
        </w:tc>
        <w:tc>
          <w:tcPr>
            <w:tcW w:w="810" w:type="dxa"/>
            <w:shd w:val="clear" w:color="auto" w:fill="auto"/>
          </w:tcPr>
          <w:p w14:paraId="2D6C8433" w14:textId="77777777" w:rsidR="00E8627D" w:rsidRPr="006A30C1" w:rsidRDefault="00E8627D" w:rsidP="00E70AE1">
            <w:pPr>
              <w:pStyle w:val="TAC"/>
            </w:pPr>
          </w:p>
        </w:tc>
        <w:tc>
          <w:tcPr>
            <w:tcW w:w="990" w:type="dxa"/>
          </w:tcPr>
          <w:p w14:paraId="37185AD7" w14:textId="77777777" w:rsidR="00E8627D" w:rsidRPr="006A30C1" w:rsidRDefault="00E8627D" w:rsidP="00E70AE1">
            <w:pPr>
              <w:pStyle w:val="TAC"/>
            </w:pPr>
          </w:p>
        </w:tc>
        <w:tc>
          <w:tcPr>
            <w:tcW w:w="720" w:type="dxa"/>
          </w:tcPr>
          <w:p w14:paraId="3C61BA6E" w14:textId="49A88A42" w:rsidR="00E8627D" w:rsidRPr="006A30C1" w:rsidRDefault="002D1358" w:rsidP="00E70AE1">
            <w:pPr>
              <w:pStyle w:val="TAC"/>
            </w:pPr>
            <w:r w:rsidRPr="006A30C1">
              <w:t>x</w:t>
            </w:r>
          </w:p>
        </w:tc>
        <w:tc>
          <w:tcPr>
            <w:tcW w:w="900" w:type="dxa"/>
          </w:tcPr>
          <w:p w14:paraId="0C39DD04" w14:textId="77777777" w:rsidR="00E8627D" w:rsidRPr="006A30C1" w:rsidRDefault="00E8627D" w:rsidP="00E70AE1">
            <w:pPr>
              <w:pStyle w:val="TAC"/>
            </w:pPr>
          </w:p>
        </w:tc>
        <w:tc>
          <w:tcPr>
            <w:tcW w:w="990" w:type="dxa"/>
          </w:tcPr>
          <w:p w14:paraId="22E087C5" w14:textId="77777777" w:rsidR="00E8627D" w:rsidRPr="006A30C1" w:rsidRDefault="00E8627D" w:rsidP="00E70AE1">
            <w:pPr>
              <w:pStyle w:val="TAC"/>
            </w:pPr>
          </w:p>
        </w:tc>
        <w:tc>
          <w:tcPr>
            <w:tcW w:w="1260" w:type="dxa"/>
          </w:tcPr>
          <w:p w14:paraId="1AC55594" w14:textId="77777777" w:rsidR="00E8627D" w:rsidRPr="006A30C1" w:rsidRDefault="00E8627D" w:rsidP="00E70AE1">
            <w:pPr>
              <w:pStyle w:val="TAC"/>
            </w:pPr>
          </w:p>
        </w:tc>
      </w:tr>
      <w:tr w:rsidR="00E8627D" w:rsidRPr="006A30C1" w14:paraId="2D1F3496" w14:textId="77777777" w:rsidTr="00406B80">
        <w:tc>
          <w:tcPr>
            <w:tcW w:w="1080" w:type="dxa"/>
            <w:shd w:val="clear" w:color="auto" w:fill="auto"/>
          </w:tcPr>
          <w:p w14:paraId="4584E2ED" w14:textId="77777777" w:rsidR="00E8627D" w:rsidRPr="006A30C1" w:rsidRDefault="00E8627D" w:rsidP="00E70AE1">
            <w:pPr>
              <w:pStyle w:val="TAH"/>
            </w:pPr>
          </w:p>
        </w:tc>
        <w:tc>
          <w:tcPr>
            <w:tcW w:w="900" w:type="dxa"/>
            <w:shd w:val="clear" w:color="auto" w:fill="auto"/>
          </w:tcPr>
          <w:p w14:paraId="16027744" w14:textId="77777777" w:rsidR="00E8627D" w:rsidRPr="006A30C1" w:rsidRDefault="00E8627D" w:rsidP="00E70AE1">
            <w:pPr>
              <w:pStyle w:val="TAC"/>
            </w:pPr>
          </w:p>
        </w:tc>
        <w:tc>
          <w:tcPr>
            <w:tcW w:w="900" w:type="dxa"/>
            <w:shd w:val="clear" w:color="auto" w:fill="auto"/>
          </w:tcPr>
          <w:p w14:paraId="77A62505" w14:textId="77777777" w:rsidR="00E8627D" w:rsidRPr="006A30C1" w:rsidRDefault="00E8627D" w:rsidP="00E70AE1">
            <w:pPr>
              <w:pStyle w:val="TAC"/>
            </w:pPr>
          </w:p>
        </w:tc>
        <w:tc>
          <w:tcPr>
            <w:tcW w:w="1080" w:type="dxa"/>
            <w:shd w:val="clear" w:color="auto" w:fill="auto"/>
          </w:tcPr>
          <w:p w14:paraId="3BE72F4C" w14:textId="77777777" w:rsidR="00E8627D" w:rsidRPr="006A30C1" w:rsidRDefault="00E8627D" w:rsidP="00E70AE1">
            <w:pPr>
              <w:pStyle w:val="TAC"/>
            </w:pPr>
          </w:p>
        </w:tc>
        <w:tc>
          <w:tcPr>
            <w:tcW w:w="810" w:type="dxa"/>
            <w:shd w:val="clear" w:color="auto" w:fill="auto"/>
          </w:tcPr>
          <w:p w14:paraId="2F0E4177" w14:textId="77777777" w:rsidR="00E8627D" w:rsidRPr="006A30C1" w:rsidRDefault="00E8627D" w:rsidP="00E70AE1">
            <w:pPr>
              <w:pStyle w:val="TAC"/>
            </w:pPr>
          </w:p>
        </w:tc>
        <w:tc>
          <w:tcPr>
            <w:tcW w:w="990" w:type="dxa"/>
          </w:tcPr>
          <w:p w14:paraId="50F23750" w14:textId="77777777" w:rsidR="00E8627D" w:rsidRPr="006A30C1" w:rsidRDefault="00E8627D" w:rsidP="00E70AE1">
            <w:pPr>
              <w:pStyle w:val="TAC"/>
            </w:pPr>
          </w:p>
        </w:tc>
        <w:tc>
          <w:tcPr>
            <w:tcW w:w="720" w:type="dxa"/>
          </w:tcPr>
          <w:p w14:paraId="7740E408" w14:textId="77777777" w:rsidR="00E8627D" w:rsidRPr="006A30C1" w:rsidRDefault="00E8627D" w:rsidP="00E70AE1">
            <w:pPr>
              <w:pStyle w:val="TAC"/>
            </w:pPr>
          </w:p>
        </w:tc>
        <w:tc>
          <w:tcPr>
            <w:tcW w:w="900" w:type="dxa"/>
          </w:tcPr>
          <w:p w14:paraId="0F78FD4C" w14:textId="77777777" w:rsidR="00E8627D" w:rsidRPr="006A30C1" w:rsidRDefault="00E8627D" w:rsidP="00E70AE1">
            <w:pPr>
              <w:pStyle w:val="TAC"/>
            </w:pPr>
          </w:p>
        </w:tc>
        <w:tc>
          <w:tcPr>
            <w:tcW w:w="990" w:type="dxa"/>
          </w:tcPr>
          <w:p w14:paraId="2F99FFC9" w14:textId="77777777" w:rsidR="00E8627D" w:rsidRPr="006A30C1" w:rsidRDefault="00E8627D" w:rsidP="00E70AE1">
            <w:pPr>
              <w:pStyle w:val="TAC"/>
            </w:pPr>
          </w:p>
        </w:tc>
        <w:tc>
          <w:tcPr>
            <w:tcW w:w="1260" w:type="dxa"/>
          </w:tcPr>
          <w:p w14:paraId="41F69E2E" w14:textId="77777777" w:rsidR="00E8627D" w:rsidRPr="006A30C1" w:rsidRDefault="00E8627D" w:rsidP="00E70AE1">
            <w:pPr>
              <w:pStyle w:val="TAC"/>
            </w:pPr>
          </w:p>
        </w:tc>
      </w:tr>
    </w:tbl>
    <w:p w14:paraId="21312B39" w14:textId="77777777" w:rsidR="00E70AE1" w:rsidRPr="006A30C1" w:rsidRDefault="00E70AE1" w:rsidP="00E70AE1">
      <w:pPr>
        <w:rPr>
          <w:rFonts w:eastAsia="MS Mincho"/>
        </w:rPr>
      </w:pPr>
    </w:p>
    <w:p w14:paraId="7653DD2E" w14:textId="6584ADBB" w:rsidR="00E70AE1" w:rsidRPr="006A30C1" w:rsidRDefault="00E70AE1" w:rsidP="00E70AE1">
      <w:pPr>
        <w:pStyle w:val="Heading2"/>
      </w:pPr>
      <w:bookmarkStart w:id="205" w:name="_Toc22552197"/>
      <w:bookmarkStart w:id="206" w:name="_Toc22930370"/>
      <w:bookmarkStart w:id="207" w:name="_Toc22987240"/>
      <w:bookmarkStart w:id="208" w:name="_Toc23256826"/>
      <w:bookmarkStart w:id="209" w:name="_Toc25353554"/>
      <w:bookmarkStart w:id="210" w:name="_Toc25918800"/>
      <w:bookmarkStart w:id="211" w:name="_Toc31011419"/>
      <w:bookmarkStart w:id="212" w:name="_Toc31176932"/>
      <w:r w:rsidRPr="006A30C1">
        <w:rPr>
          <w:lang w:eastAsia="zh-CN"/>
        </w:rPr>
        <w:t>6.</w:t>
      </w:r>
      <w:r w:rsidR="005017A1" w:rsidRPr="006A30C1">
        <w:rPr>
          <w:lang w:eastAsia="zh-CN"/>
        </w:rPr>
        <w:t>1</w:t>
      </w:r>
      <w:r w:rsidRPr="006A30C1">
        <w:rPr>
          <w:lang w:eastAsia="ko-KR"/>
        </w:rPr>
        <w:tab/>
      </w:r>
      <w:r w:rsidRPr="006A30C1">
        <w:t>Solution</w:t>
      </w:r>
      <w:r w:rsidRPr="006A30C1">
        <w:rPr>
          <w:lang w:eastAsia="zh-CN"/>
        </w:rPr>
        <w:t xml:space="preserve"> #</w:t>
      </w:r>
      <w:r w:rsidR="005017A1" w:rsidRPr="006A30C1">
        <w:rPr>
          <w:lang w:eastAsia="zh-CN"/>
        </w:rPr>
        <w:t>1</w:t>
      </w:r>
      <w:r w:rsidRPr="006A30C1">
        <w:t xml:space="preserve">: </w:t>
      </w:r>
      <w:bookmarkEnd w:id="203"/>
      <w:r w:rsidR="00A24D54" w:rsidRPr="006A30C1">
        <w:t>Multicast service levels</w:t>
      </w:r>
      <w:bookmarkEnd w:id="205"/>
      <w:bookmarkEnd w:id="206"/>
      <w:bookmarkEnd w:id="207"/>
      <w:bookmarkEnd w:id="208"/>
      <w:bookmarkEnd w:id="209"/>
      <w:bookmarkEnd w:id="210"/>
      <w:bookmarkEnd w:id="211"/>
      <w:bookmarkEnd w:id="212"/>
    </w:p>
    <w:p w14:paraId="0A5925C0" w14:textId="1865CE28" w:rsidR="00E70AE1" w:rsidRPr="006A30C1" w:rsidRDefault="00E70AE1" w:rsidP="00E70AE1">
      <w:pPr>
        <w:pStyle w:val="Heading3"/>
      </w:pPr>
      <w:bookmarkStart w:id="213" w:name="_Toc500949099"/>
      <w:bookmarkStart w:id="214" w:name="_Toc22552199"/>
      <w:bookmarkStart w:id="215" w:name="_Toc22930372"/>
      <w:bookmarkStart w:id="216" w:name="_Toc22987242"/>
      <w:bookmarkStart w:id="217" w:name="_Toc23256828"/>
      <w:bookmarkStart w:id="218" w:name="_Toc25353555"/>
      <w:bookmarkStart w:id="219" w:name="_Toc25918801"/>
      <w:bookmarkStart w:id="220" w:name="_Toc31011420"/>
      <w:bookmarkStart w:id="221" w:name="_Toc31176933"/>
      <w:r w:rsidRPr="006A30C1">
        <w:t>6.</w:t>
      </w:r>
      <w:r w:rsidR="005017A1" w:rsidRPr="006A30C1">
        <w:t>1</w:t>
      </w:r>
      <w:r w:rsidRPr="006A30C1">
        <w:t>.1</w:t>
      </w:r>
      <w:r w:rsidRPr="006A30C1">
        <w:tab/>
        <w:t>Functional description</w:t>
      </w:r>
      <w:bookmarkEnd w:id="213"/>
      <w:bookmarkEnd w:id="214"/>
      <w:bookmarkEnd w:id="215"/>
      <w:bookmarkEnd w:id="216"/>
      <w:bookmarkEnd w:id="217"/>
      <w:bookmarkEnd w:id="218"/>
      <w:bookmarkEnd w:id="219"/>
      <w:bookmarkEnd w:id="220"/>
      <w:bookmarkEnd w:id="221"/>
    </w:p>
    <w:p w14:paraId="176E4BF3" w14:textId="77777777" w:rsidR="005017A1" w:rsidRPr="006A30C1" w:rsidRDefault="005017A1" w:rsidP="005017A1">
      <w:bookmarkStart w:id="222" w:name="_Toc500949101"/>
      <w:bookmarkStart w:id="223" w:name="_Toc22552200"/>
      <w:bookmarkStart w:id="224" w:name="_Toc22930373"/>
      <w:bookmarkStart w:id="225" w:name="_Toc22987243"/>
      <w:r w:rsidRPr="006A30C1">
        <w:t>The following service levels for the multicast communication service are defined:</w:t>
      </w:r>
    </w:p>
    <w:p w14:paraId="7D645DCC" w14:textId="580EC74B" w:rsidR="005017A1" w:rsidRPr="006A30C1" w:rsidRDefault="00881C2C" w:rsidP="005017A1">
      <w:pPr>
        <w:pStyle w:val="EditorsNote"/>
      </w:pPr>
      <w:r w:rsidRPr="006A30C1">
        <w:t>Editor's note:</w:t>
      </w:r>
      <w:r>
        <w:tab/>
      </w:r>
      <w:r w:rsidR="005017A1" w:rsidRPr="006A30C1">
        <w:t xml:space="preserve">Terminology to be confirmed. How the Service Level maps to Transport Only mode and Full-Service mode of operation as defined in </w:t>
      </w:r>
      <w:r w:rsidRPr="006A30C1">
        <w:t>TS</w:t>
      </w:r>
      <w:r>
        <w:t> </w:t>
      </w:r>
      <w:r w:rsidRPr="006A30C1">
        <w:t>23.246</w:t>
      </w:r>
      <w:r>
        <w:t> </w:t>
      </w:r>
      <w:r w:rsidRPr="006A30C1">
        <w:t>[</w:t>
      </w:r>
      <w:r w:rsidR="00CA1CA2" w:rsidRPr="006A30C1">
        <w:t>4</w:t>
      </w:r>
      <w:r w:rsidR="005017A1" w:rsidRPr="006A30C1">
        <w:t>] is FFS.</w:t>
      </w:r>
    </w:p>
    <w:p w14:paraId="0E6F67FA" w14:textId="77777777" w:rsidR="005017A1" w:rsidRPr="00881C2C" w:rsidRDefault="005017A1" w:rsidP="00881C2C">
      <w:pPr>
        <w:rPr>
          <w:b/>
          <w:bCs/>
        </w:rPr>
      </w:pPr>
      <w:r w:rsidRPr="00881C2C">
        <w:rPr>
          <w:b/>
          <w:bCs/>
        </w:rPr>
        <w:t>Basic Service Level</w:t>
      </w:r>
    </w:p>
    <w:p w14:paraId="62F4A7E0" w14:textId="77777777" w:rsidR="005017A1" w:rsidRPr="006A30C1" w:rsidRDefault="005017A1" w:rsidP="005017A1">
      <w:r w:rsidRPr="006A30C1">
        <w:t>Requirements for the basic service level are mandatory to be supported. The following requirements are defined:</w:t>
      </w:r>
    </w:p>
    <w:p w14:paraId="5ED93635" w14:textId="09BF2AD0" w:rsidR="005017A1" w:rsidRPr="006A30C1" w:rsidRDefault="005017A1" w:rsidP="005017A1">
      <w:pPr>
        <w:pStyle w:val="B1"/>
      </w:pPr>
      <w:r w:rsidRPr="006A30C1">
        <w:t>-</w:t>
      </w:r>
      <w:r w:rsidRPr="006A30C1">
        <w:tab/>
        <w:t>Media are transported transparently through the 5GS</w:t>
      </w:r>
      <w:r w:rsidR="008F195F">
        <w:t>;</w:t>
      </w:r>
    </w:p>
    <w:p w14:paraId="4E01766E" w14:textId="77777777" w:rsidR="005017A1" w:rsidRPr="006A30C1" w:rsidRDefault="005017A1" w:rsidP="005017A1">
      <w:pPr>
        <w:pStyle w:val="B1"/>
      </w:pPr>
      <w:r w:rsidRPr="006A30C1">
        <w:t>-</w:t>
      </w:r>
      <w:r w:rsidRPr="006A30C1">
        <w:tab/>
        <w:t>Request to receive the multicast service;</w:t>
      </w:r>
    </w:p>
    <w:p w14:paraId="2929385F" w14:textId="51BA5042" w:rsidR="005017A1" w:rsidRPr="006A30C1" w:rsidRDefault="005017A1" w:rsidP="005017A1">
      <w:pPr>
        <w:pStyle w:val="B1"/>
      </w:pPr>
      <w:r w:rsidRPr="006A30C1">
        <w:t>-</w:t>
      </w:r>
      <w:r w:rsidRPr="006A30C1">
        <w:tab/>
        <w:t>Efficient packet distribution from the 5GS ingress to (R)AN node(s)</w:t>
      </w:r>
      <w:r w:rsidR="008F195F">
        <w:t>.</w:t>
      </w:r>
    </w:p>
    <w:p w14:paraId="2D646942" w14:textId="7B65C466" w:rsidR="005017A1" w:rsidRPr="006A30C1" w:rsidRDefault="00881C2C" w:rsidP="005017A1">
      <w:pPr>
        <w:pStyle w:val="EditorsNote"/>
      </w:pPr>
      <w:r w:rsidRPr="006A30C1">
        <w:t>Editor's note:</w:t>
      </w:r>
      <w:r>
        <w:tab/>
      </w:r>
      <w:r w:rsidR="005017A1" w:rsidRPr="006A30C1">
        <w:t>It is FFS if the list is complete.</w:t>
      </w:r>
    </w:p>
    <w:p w14:paraId="0026CD2A" w14:textId="77777777" w:rsidR="005017A1" w:rsidRPr="00881C2C" w:rsidRDefault="005017A1" w:rsidP="00881C2C">
      <w:pPr>
        <w:rPr>
          <w:b/>
          <w:bCs/>
        </w:rPr>
      </w:pPr>
      <w:r w:rsidRPr="00881C2C">
        <w:rPr>
          <w:b/>
          <w:bCs/>
        </w:rPr>
        <w:t>Enhanced Service Level</w:t>
      </w:r>
    </w:p>
    <w:p w14:paraId="2BF6EE66" w14:textId="5A53CF16" w:rsidR="00173827" w:rsidRPr="006A30C1" w:rsidRDefault="005017A1" w:rsidP="00173827">
      <w:r w:rsidRPr="006A30C1">
        <w:t>The requirements for the Basic service level also apply for the Enhanced Service Level. Additional requirements for the Enhanced Service Level are listed below. Different requirements out of this set may be necessary to address specific use cases.</w:t>
      </w:r>
    </w:p>
    <w:p w14:paraId="2C600543" w14:textId="30921779" w:rsidR="00E70AE1" w:rsidRPr="006A30C1" w:rsidRDefault="00881C2C" w:rsidP="005017A1">
      <w:pPr>
        <w:pStyle w:val="EditorsNote"/>
      </w:pPr>
      <w:r w:rsidRPr="006A30C1">
        <w:t>Editor's note:</w:t>
      </w:r>
      <w:r>
        <w:tab/>
      </w:r>
      <w:r w:rsidR="005017A1" w:rsidRPr="006A30C1">
        <w:t>list to be completed.</w:t>
      </w:r>
    </w:p>
    <w:p w14:paraId="7AB69ED9" w14:textId="713CCD03" w:rsidR="00E70AE1" w:rsidRPr="006A30C1" w:rsidRDefault="00E70AE1" w:rsidP="00E70AE1">
      <w:pPr>
        <w:pStyle w:val="Heading3"/>
      </w:pPr>
      <w:bookmarkStart w:id="226" w:name="_Toc23256829"/>
      <w:bookmarkStart w:id="227" w:name="_Toc25353556"/>
      <w:bookmarkStart w:id="228" w:name="_Toc25918802"/>
      <w:bookmarkStart w:id="229" w:name="_Toc31011421"/>
      <w:bookmarkStart w:id="230" w:name="_Toc31176934"/>
      <w:r w:rsidRPr="006A30C1">
        <w:t>6.</w:t>
      </w:r>
      <w:r w:rsidR="005017A1" w:rsidRPr="006A30C1">
        <w:t>1</w:t>
      </w:r>
      <w:r w:rsidRPr="006A30C1">
        <w:t>.2</w:t>
      </w:r>
      <w:r w:rsidRPr="006A30C1">
        <w:tab/>
        <w:t>Procedures</w:t>
      </w:r>
      <w:bookmarkEnd w:id="222"/>
      <w:bookmarkEnd w:id="223"/>
      <w:bookmarkEnd w:id="224"/>
      <w:bookmarkEnd w:id="225"/>
      <w:bookmarkEnd w:id="226"/>
      <w:bookmarkEnd w:id="227"/>
      <w:bookmarkEnd w:id="228"/>
      <w:bookmarkEnd w:id="229"/>
      <w:bookmarkEnd w:id="230"/>
    </w:p>
    <w:p w14:paraId="4AF8DDEC" w14:textId="2DC35E35" w:rsidR="00E70AE1" w:rsidRPr="006A30C1" w:rsidRDefault="00881C2C" w:rsidP="00E70AE1">
      <w:pPr>
        <w:pStyle w:val="EditorsNote"/>
        <w:rPr>
          <w:lang w:eastAsia="ko-KR"/>
        </w:rPr>
      </w:pPr>
      <w:r w:rsidRPr="006A30C1">
        <w:t>Editor's note:</w:t>
      </w:r>
      <w:r w:rsidR="00E70AE1" w:rsidRPr="006A30C1">
        <w:tab/>
        <w:t xml:space="preserve">This clause describes </w:t>
      </w:r>
      <w:r w:rsidR="00E70AE1" w:rsidRPr="006A30C1">
        <w:rPr>
          <w:lang w:eastAsia="ko-KR"/>
        </w:rPr>
        <w:t xml:space="preserve">high-level </w:t>
      </w:r>
      <w:r w:rsidR="00E70AE1" w:rsidRPr="006A30C1">
        <w:t>procedures and information flows for the solution.</w:t>
      </w:r>
    </w:p>
    <w:p w14:paraId="48668093" w14:textId="4683484F" w:rsidR="00E70AE1" w:rsidRPr="006A30C1" w:rsidRDefault="005017A1" w:rsidP="00E70AE1">
      <w:bookmarkStart w:id="231" w:name="_Toc500949102"/>
      <w:bookmarkStart w:id="232" w:name="_Toc22552201"/>
      <w:bookmarkStart w:id="233" w:name="_Toc22930374"/>
      <w:bookmarkStart w:id="234" w:name="_Toc22987244"/>
      <w:r w:rsidRPr="006A30C1">
        <w:t>It is expected that procedures to address the requirements for the service levels defined in this solution proposal are proposed as part of other solution proposals.</w:t>
      </w:r>
    </w:p>
    <w:p w14:paraId="1F5F5914" w14:textId="2B98345A" w:rsidR="00E70AE1" w:rsidRPr="006A30C1" w:rsidRDefault="00E70AE1" w:rsidP="00E70AE1">
      <w:pPr>
        <w:pStyle w:val="Heading3"/>
      </w:pPr>
      <w:bookmarkStart w:id="235" w:name="_Toc23256830"/>
      <w:bookmarkStart w:id="236" w:name="_Toc25353557"/>
      <w:bookmarkStart w:id="237" w:name="_Toc25918803"/>
      <w:bookmarkStart w:id="238" w:name="_Toc31011422"/>
      <w:bookmarkStart w:id="239" w:name="_Toc31176935"/>
      <w:r w:rsidRPr="006A30C1">
        <w:t>6.</w:t>
      </w:r>
      <w:r w:rsidR="005017A1" w:rsidRPr="006A30C1">
        <w:t>1</w:t>
      </w:r>
      <w:r w:rsidRPr="006A30C1">
        <w:t>.3</w:t>
      </w:r>
      <w:r w:rsidRPr="006A30C1">
        <w:tab/>
        <w:t xml:space="preserve">Impacts </w:t>
      </w:r>
      <w:r w:rsidR="00EE0E19" w:rsidRPr="006A30C1">
        <w:t>on services, entities and interfaces</w:t>
      </w:r>
      <w:bookmarkEnd w:id="231"/>
      <w:bookmarkEnd w:id="232"/>
      <w:bookmarkEnd w:id="233"/>
      <w:bookmarkEnd w:id="234"/>
      <w:bookmarkEnd w:id="235"/>
      <w:bookmarkEnd w:id="236"/>
      <w:bookmarkEnd w:id="237"/>
      <w:bookmarkEnd w:id="238"/>
      <w:bookmarkEnd w:id="239"/>
    </w:p>
    <w:p w14:paraId="652B54E2" w14:textId="77777777" w:rsidR="00E759A4" w:rsidRPr="006A30C1" w:rsidRDefault="00E759A4" w:rsidP="00E759A4">
      <w:bookmarkStart w:id="240" w:name="_Toc22552202"/>
      <w:bookmarkStart w:id="241" w:name="_Toc22930375"/>
      <w:bookmarkStart w:id="242" w:name="_Toc22987245"/>
      <w:r w:rsidRPr="006A30C1">
        <w:t>It is expected that an impact analysis to address the requirements for the service levels defined in this solution proposal are proposed as part of other solution proposals.</w:t>
      </w:r>
    </w:p>
    <w:p w14:paraId="2031B14A" w14:textId="09EBD3CC" w:rsidR="00022A15" w:rsidRPr="006A30C1" w:rsidRDefault="00022A15" w:rsidP="00022A15">
      <w:pPr>
        <w:pStyle w:val="Heading2"/>
        <w:rPr>
          <w:lang w:eastAsia="ko-KR"/>
        </w:rPr>
      </w:pPr>
      <w:bookmarkStart w:id="243" w:name="_Toc31011423"/>
      <w:bookmarkStart w:id="244" w:name="_Toc31176936"/>
      <w:r w:rsidRPr="006A30C1">
        <w:rPr>
          <w:lang w:eastAsia="ko-KR"/>
        </w:rPr>
        <w:lastRenderedPageBreak/>
        <w:t>6.2</w:t>
      </w:r>
      <w:r w:rsidRPr="006A30C1">
        <w:rPr>
          <w:lang w:eastAsia="ko-KR"/>
        </w:rPr>
        <w:tab/>
        <w:t xml:space="preserve">Solution </w:t>
      </w:r>
      <w:r w:rsidR="00E75936" w:rsidRPr="006A30C1">
        <w:rPr>
          <w:lang w:eastAsia="ko-KR"/>
        </w:rPr>
        <w:t>#</w:t>
      </w:r>
      <w:r w:rsidRPr="006A30C1">
        <w:rPr>
          <w:lang w:eastAsia="ko-KR"/>
        </w:rPr>
        <w:t>2: MBS Session setup using flexible radio resources</w:t>
      </w:r>
      <w:bookmarkEnd w:id="243"/>
      <w:bookmarkEnd w:id="244"/>
    </w:p>
    <w:p w14:paraId="2D6B27FF" w14:textId="39652F5B" w:rsidR="00022A15" w:rsidRPr="006A30C1" w:rsidRDefault="00022A15" w:rsidP="00022A15">
      <w:pPr>
        <w:pStyle w:val="Heading3"/>
        <w:rPr>
          <w:lang w:eastAsia="ko-KR"/>
        </w:rPr>
      </w:pPr>
      <w:bookmarkStart w:id="245" w:name="_Toc31011424"/>
      <w:bookmarkStart w:id="246" w:name="_Toc31176937"/>
      <w:r w:rsidRPr="006A30C1">
        <w:rPr>
          <w:lang w:eastAsia="ko-KR"/>
        </w:rPr>
        <w:t>6.2.1</w:t>
      </w:r>
      <w:r w:rsidRPr="006A30C1">
        <w:rPr>
          <w:lang w:eastAsia="ko-KR"/>
        </w:rPr>
        <w:tab/>
        <w:t>Functional Description</w:t>
      </w:r>
      <w:bookmarkEnd w:id="245"/>
      <w:bookmarkEnd w:id="246"/>
    </w:p>
    <w:p w14:paraId="02EA3064" w14:textId="1C0CE62C" w:rsidR="00022A15" w:rsidRPr="006A30C1" w:rsidRDefault="00022A15" w:rsidP="00022A15">
      <w:pPr>
        <w:rPr>
          <w:lang w:eastAsia="ko-KR"/>
        </w:rPr>
      </w:pPr>
      <w:r w:rsidRPr="006A30C1">
        <w:rPr>
          <w:lang w:eastAsia="ko-KR"/>
        </w:rPr>
        <w:t>This Solution assumes the architectural alternative 2 (see Annex</w:t>
      </w:r>
      <w:r w:rsidR="00881C2C">
        <w:rPr>
          <w:lang w:eastAsia="ko-KR"/>
        </w:rPr>
        <w:t> A, clause </w:t>
      </w:r>
      <w:r w:rsidRPr="006A30C1">
        <w:rPr>
          <w:lang w:eastAsia="ko-KR"/>
        </w:rPr>
        <w:t>A.2).</w:t>
      </w:r>
    </w:p>
    <w:p w14:paraId="6D4F1C21" w14:textId="77777777" w:rsidR="00022A15" w:rsidRPr="006A30C1" w:rsidRDefault="00022A15" w:rsidP="00022A15">
      <w:pPr>
        <w:rPr>
          <w:lang w:eastAsia="ko-KR"/>
        </w:rPr>
      </w:pPr>
      <w:r w:rsidRPr="006A30C1">
        <w:rPr>
          <w:lang w:eastAsia="ko-KR"/>
        </w:rPr>
        <w:t>This solution addresses Key Issue #1.</w:t>
      </w:r>
    </w:p>
    <w:p w14:paraId="0EF719DA" w14:textId="42E00865" w:rsidR="00022A15" w:rsidRPr="006A30C1" w:rsidRDefault="00022A15" w:rsidP="00022A15">
      <w:pPr>
        <w:pStyle w:val="NO"/>
      </w:pPr>
      <w:r w:rsidRPr="006A30C1">
        <w:t>NOTE</w:t>
      </w:r>
      <w:r w:rsidR="00881C2C">
        <w:t> </w:t>
      </w:r>
      <w:r w:rsidRPr="006A30C1">
        <w:t>1:</w:t>
      </w:r>
      <w:r w:rsidR="00881C2C">
        <w:tab/>
      </w:r>
      <w:r w:rsidRPr="006A30C1">
        <w:t>The solution assumes that the RAN can be notified by the UE of its interested MBS service.</w:t>
      </w:r>
    </w:p>
    <w:p w14:paraId="38A76DFA" w14:textId="58A3D866" w:rsidR="00022A15" w:rsidRDefault="00022A15" w:rsidP="00022A15">
      <w:pPr>
        <w:rPr>
          <w:lang w:eastAsia="ko-KR"/>
        </w:rPr>
      </w:pPr>
      <w:r w:rsidRPr="006A30C1">
        <w:rPr>
          <w:lang w:eastAsia="ko-KR"/>
        </w:rPr>
        <w:t>In this solution for Multicast,</w:t>
      </w:r>
    </w:p>
    <w:p w14:paraId="75EA37E9" w14:textId="2D2AA4AC" w:rsidR="00881C2C" w:rsidRDefault="00881C2C" w:rsidP="00881C2C">
      <w:pPr>
        <w:pStyle w:val="B1"/>
        <w:rPr>
          <w:lang w:eastAsia="ko-KR"/>
        </w:rPr>
      </w:pPr>
      <w:r>
        <w:rPr>
          <w:lang w:eastAsia="ko-KR"/>
        </w:rPr>
        <w:t>-</w:t>
      </w:r>
      <w:r>
        <w:rPr>
          <w:lang w:eastAsia="ko-KR"/>
        </w:rPr>
        <w:tab/>
        <w:t>When no MBS Session context exists in NG-RAN for an MBS service:</w:t>
      </w:r>
    </w:p>
    <w:p w14:paraId="1CE93496" w14:textId="77777777" w:rsidR="00881C2C" w:rsidRDefault="00881C2C" w:rsidP="00881C2C">
      <w:pPr>
        <w:pStyle w:val="B2"/>
        <w:rPr>
          <w:lang w:eastAsia="ko-KR"/>
        </w:rPr>
      </w:pPr>
      <w:r>
        <w:rPr>
          <w:lang w:eastAsia="ko-KR"/>
        </w:rPr>
        <w:t>-</w:t>
      </w:r>
      <w:r>
        <w:rPr>
          <w:lang w:eastAsia="ko-KR"/>
        </w:rPr>
        <w:tab/>
        <w:t>If a UE is interested in an MBS service, the UE notifies NG-RAN of the interested MBS, or a UE previously using MBS service in an old NG-RAN is moved to a new NG-RAN;</w:t>
      </w:r>
    </w:p>
    <w:p w14:paraId="4670CFA6" w14:textId="77777777" w:rsidR="00881C2C" w:rsidRDefault="00881C2C" w:rsidP="00881C2C">
      <w:pPr>
        <w:pStyle w:val="B2"/>
        <w:rPr>
          <w:lang w:eastAsia="ko-KR"/>
        </w:rPr>
      </w:pPr>
      <w:r>
        <w:rPr>
          <w:lang w:eastAsia="ko-KR"/>
        </w:rPr>
        <w:t>-</w:t>
      </w:r>
      <w:r>
        <w:rPr>
          <w:lang w:eastAsia="ko-KR"/>
        </w:rPr>
        <w:tab/>
        <w:t>for the first UE initiating the MBS service interest, the (new) NG-RAN notifies the M-AMF for MBS service to initiate MBS Session creation towards the (new) NG-RAN;</w:t>
      </w:r>
    </w:p>
    <w:p w14:paraId="6351AE45" w14:textId="77777777" w:rsidR="00881C2C" w:rsidRDefault="00881C2C" w:rsidP="00881C2C">
      <w:pPr>
        <w:pStyle w:val="B2"/>
        <w:rPr>
          <w:lang w:eastAsia="ko-KR"/>
        </w:rPr>
      </w:pPr>
      <w:r>
        <w:rPr>
          <w:lang w:eastAsia="ko-KR"/>
        </w:rPr>
        <w:t>-</w:t>
      </w:r>
      <w:r>
        <w:rPr>
          <w:lang w:eastAsia="ko-KR"/>
        </w:rPr>
        <w:tab/>
        <w:t>if the MBS Session does not exist for the service in the M-AMF, the M-AMF notifies the MB-SMF to initiate the MBS Session later.</w:t>
      </w:r>
    </w:p>
    <w:p w14:paraId="006D2BC6" w14:textId="05F1844E" w:rsidR="00881C2C" w:rsidRDefault="00881C2C" w:rsidP="00881C2C">
      <w:pPr>
        <w:pStyle w:val="B1"/>
        <w:rPr>
          <w:lang w:eastAsia="ko-KR"/>
        </w:rPr>
      </w:pPr>
      <w:r>
        <w:rPr>
          <w:lang w:eastAsia="ko-KR"/>
        </w:rPr>
        <w:t>-</w:t>
      </w:r>
      <w:r>
        <w:rPr>
          <w:lang w:eastAsia="ko-KR"/>
        </w:rPr>
        <w:tab/>
        <w:t>When MBS Session context exists in NG-RAN for an MBS service:</w:t>
      </w:r>
    </w:p>
    <w:p w14:paraId="6DD407B8" w14:textId="77777777" w:rsidR="00881C2C" w:rsidRDefault="00881C2C" w:rsidP="00881C2C">
      <w:pPr>
        <w:pStyle w:val="B2"/>
        <w:rPr>
          <w:lang w:eastAsia="ko-KR"/>
        </w:rPr>
      </w:pPr>
      <w:r>
        <w:rPr>
          <w:lang w:eastAsia="ko-KR"/>
        </w:rPr>
        <w:t>-</w:t>
      </w:r>
      <w:r>
        <w:rPr>
          <w:lang w:eastAsia="ko-KR"/>
        </w:rPr>
        <w:tab/>
        <w:t>NG-RAN detects that no UE is using the MBS service (e.g. due to UE moving to a different NG-RAN), it notifies the M-AMF, so that the M-AMF can initiate MBS Session stop towards the NG-RAN.</w:t>
      </w:r>
    </w:p>
    <w:p w14:paraId="45B7685C" w14:textId="77777777" w:rsidR="00022A15" w:rsidRPr="006A30C1" w:rsidRDefault="00022A15" w:rsidP="00022A15">
      <w:pPr>
        <w:rPr>
          <w:lang w:eastAsia="ko-KR"/>
        </w:rPr>
      </w:pPr>
      <w:r w:rsidRPr="006A30C1">
        <w:rPr>
          <w:lang w:eastAsia="ko-KR"/>
        </w:rPr>
        <w:t>Based on the proposal above that NG-RAN can dynamically allocate the radio resource for MBS service, when UE moves from one NG-RAN to another, the multicast service can continue without switching to the unicast.</w:t>
      </w:r>
    </w:p>
    <w:p w14:paraId="282B6AF7" w14:textId="4A61F93C" w:rsidR="00022A15" w:rsidRPr="006A30C1" w:rsidRDefault="00022A15" w:rsidP="00022A15">
      <w:pPr>
        <w:pStyle w:val="B1"/>
        <w:rPr>
          <w:lang w:eastAsia="ko-KR"/>
        </w:rPr>
      </w:pPr>
      <w:r w:rsidRPr="006A30C1">
        <w:rPr>
          <w:lang w:eastAsia="ko-KR"/>
        </w:rPr>
        <w:t>NOTE</w:t>
      </w:r>
      <w:r w:rsidR="00881C2C">
        <w:rPr>
          <w:lang w:eastAsia="ko-KR"/>
        </w:rPr>
        <w:t> </w:t>
      </w:r>
      <w:r w:rsidRPr="006A30C1">
        <w:rPr>
          <w:lang w:eastAsia="ko-KR"/>
        </w:rPr>
        <w:t>2:</w:t>
      </w:r>
      <w:r w:rsidRPr="006A30C1">
        <w:rPr>
          <w:lang w:eastAsia="ko-KR"/>
        </w:rPr>
        <w:tab/>
        <w:t>Further interaction with RAN WGs, and SA4 and SA6 will be triggered, as needed.</w:t>
      </w:r>
    </w:p>
    <w:p w14:paraId="24B33B88" w14:textId="1B79A21E" w:rsidR="00022A15" w:rsidRPr="006A30C1" w:rsidRDefault="00022A15" w:rsidP="00022A15">
      <w:pPr>
        <w:pStyle w:val="Heading3"/>
      </w:pPr>
      <w:bookmarkStart w:id="247" w:name="_Toc20473560"/>
      <w:bookmarkStart w:id="248" w:name="_Toc31011425"/>
      <w:bookmarkStart w:id="249" w:name="_Toc31176938"/>
      <w:r w:rsidRPr="006A30C1">
        <w:t>6.2.2</w:t>
      </w:r>
      <w:r w:rsidRPr="006A30C1">
        <w:tab/>
        <w:t>Procedures</w:t>
      </w:r>
      <w:bookmarkEnd w:id="247"/>
      <w:bookmarkEnd w:id="248"/>
      <w:bookmarkEnd w:id="249"/>
    </w:p>
    <w:p w14:paraId="0AFF93EC" w14:textId="30713C98" w:rsidR="00022A15" w:rsidRPr="006A30C1" w:rsidRDefault="00022A15" w:rsidP="00022A15">
      <w:pPr>
        <w:pStyle w:val="Heading4"/>
      </w:pPr>
      <w:bookmarkStart w:id="250" w:name="_Toc31011426"/>
      <w:bookmarkStart w:id="251" w:name="_Toc31176939"/>
      <w:r w:rsidRPr="006A30C1">
        <w:t>6.2.2.1</w:t>
      </w:r>
      <w:r w:rsidRPr="006A30C1">
        <w:tab/>
        <w:t>Requesting to allocate radio resource for MBS service</w:t>
      </w:r>
      <w:bookmarkEnd w:id="250"/>
      <w:bookmarkEnd w:id="251"/>
    </w:p>
    <w:p w14:paraId="09DA6B1A" w14:textId="35F05432" w:rsidR="00022A15" w:rsidRPr="006A30C1" w:rsidRDefault="00022A15" w:rsidP="00022A15">
      <w:r w:rsidRPr="006A30C1">
        <w:t>Transport Only mode is used as an example in the flows.</w:t>
      </w:r>
    </w:p>
    <w:p w14:paraId="1B4B77EC" w14:textId="77777777" w:rsidR="00022A15" w:rsidRPr="006A30C1" w:rsidRDefault="00022A15" w:rsidP="00022A15">
      <w:r w:rsidRPr="006A30C1">
        <w:t>M-AMF is MBS specific and not associated with the UE.</w:t>
      </w:r>
    </w:p>
    <w:p w14:paraId="10B2F12D" w14:textId="77777777" w:rsidR="00022A15" w:rsidRPr="006A30C1" w:rsidRDefault="00022A15" w:rsidP="00881C2C">
      <w:pPr>
        <w:pStyle w:val="TH"/>
        <w:rPr>
          <w:lang w:eastAsia="zh-CN"/>
        </w:rPr>
      </w:pPr>
      <w:r w:rsidRPr="006A30C1">
        <w:object w:dxaOrig="13950" w:dyaOrig="9900" w14:anchorId="3FDC54C0">
          <v:shape id="_x0000_i1028" type="#_x0000_t75" style="width:479.25pt;height:350.25pt" o:ole="">
            <v:imagedata r:id="rId13" o:title="" cropbottom="3125f"/>
          </v:shape>
          <o:OLEObject Type="Embed" ProgID="Visio.Drawing.11" ShapeID="_x0000_i1028" DrawAspect="Content" ObjectID="_1641789848" r:id="rId14"/>
        </w:object>
      </w:r>
    </w:p>
    <w:p w14:paraId="3BDAF336" w14:textId="032E52B0" w:rsidR="00022A15" w:rsidRPr="006A30C1" w:rsidRDefault="00022A15" w:rsidP="00022A15">
      <w:pPr>
        <w:pStyle w:val="TF"/>
      </w:pPr>
      <w:r w:rsidRPr="006A30C1">
        <w:t>Figure 6.2.2.1-1: Requesting to allocate radio resource for MBS service</w:t>
      </w:r>
    </w:p>
    <w:p w14:paraId="59B12A5E" w14:textId="160A29FA" w:rsidR="00022A15" w:rsidRPr="006A30C1" w:rsidRDefault="00022A15" w:rsidP="00022A15">
      <w:pPr>
        <w:pStyle w:val="NO"/>
      </w:pPr>
      <w:r w:rsidRPr="006A30C1">
        <w:t>NOTE 1:</w:t>
      </w:r>
      <w:r w:rsidRPr="006A30C1">
        <w:tab/>
        <w:t>Procedure (A) can happen prior to, in parallel with, or after Steps 0, 4, 5 and 6. MBS service related configuration (e.g., TMGI allocation) occurs prior UE starting MBS service setup towards 5GS.</w:t>
      </w:r>
    </w:p>
    <w:p w14:paraId="7CB34A7C" w14:textId="60468711" w:rsidR="00022A15" w:rsidRPr="006A30C1" w:rsidRDefault="00881C2C" w:rsidP="00022A15">
      <w:pPr>
        <w:pStyle w:val="EditorsNote"/>
      </w:pPr>
      <w:r w:rsidRPr="006A30C1">
        <w:t>Editor's note:</w:t>
      </w:r>
      <w:r>
        <w:tab/>
      </w:r>
      <w:r w:rsidR="00022A15" w:rsidRPr="006A30C1">
        <w:t>How the TMGI is provided to the UE is FFS (e.g. from the AF, via PCF etc.).</w:t>
      </w:r>
    </w:p>
    <w:p w14:paraId="053D7E4C" w14:textId="676EEDFB" w:rsidR="00022A15" w:rsidRPr="006A30C1" w:rsidRDefault="00022A15" w:rsidP="00022A15">
      <w:pPr>
        <w:pStyle w:val="B1"/>
      </w:pPr>
      <w:r w:rsidRPr="006A30C1">
        <w:t>0.</w:t>
      </w:r>
      <w:r w:rsidR="00881C2C">
        <w:tab/>
      </w:r>
      <w:r w:rsidRPr="006A30C1">
        <w:t>UE interacted with the Application Server, and the MBS Session will be started some time later.</w:t>
      </w:r>
    </w:p>
    <w:p w14:paraId="2322D7D8" w14:textId="77777777" w:rsidR="00022A15" w:rsidRPr="006A30C1" w:rsidRDefault="00022A15" w:rsidP="00022A15">
      <w:pPr>
        <w:pStyle w:val="B1"/>
      </w:pPr>
      <w:r w:rsidRPr="006A30C1">
        <w:t>1.</w:t>
      </w:r>
      <w:r w:rsidRPr="006A30C1">
        <w:tab/>
        <w:t>The Application Server starts MBS Session.</w:t>
      </w:r>
    </w:p>
    <w:p w14:paraId="0ABF2FB8" w14:textId="2326D7A5" w:rsidR="00022A15" w:rsidRPr="006A30C1" w:rsidRDefault="00022A15" w:rsidP="00022A15">
      <w:pPr>
        <w:pStyle w:val="B1"/>
      </w:pPr>
      <w:r w:rsidRPr="006A30C1">
        <w:t>2.</w:t>
      </w:r>
      <w:r w:rsidRPr="006A30C1">
        <w:tab/>
        <w:t>The MB-SMF request</w:t>
      </w:r>
      <w:r w:rsidR="009419F1">
        <w:t>s</w:t>
      </w:r>
      <w:r w:rsidRPr="006A30C1">
        <w:t xml:space="preserve"> the MB-UPF to allocate IP address and port for receiving downlink traffic. The MB-SMF also requests MB-UPF to allocate the multicast address and C-TEID if the multicast address and C-TEID allocation is done by the MB-UPF.</w:t>
      </w:r>
    </w:p>
    <w:p w14:paraId="63966CCD" w14:textId="61A6A5A9" w:rsidR="00022A15" w:rsidRPr="006A30C1" w:rsidRDefault="00022A15" w:rsidP="00022A15">
      <w:pPr>
        <w:pStyle w:val="B1"/>
      </w:pPr>
      <w:r w:rsidRPr="006A30C1">
        <w:t>3.</w:t>
      </w:r>
      <w:r w:rsidRPr="006A30C1">
        <w:tab/>
      </w:r>
      <w:r w:rsidR="00351B42">
        <w:t xml:space="preserve">The </w:t>
      </w:r>
      <w:r w:rsidRPr="006A30C1">
        <w:t>MB-SMF respond</w:t>
      </w:r>
      <w:r w:rsidR="001B026A">
        <w:t>s</w:t>
      </w:r>
      <w:r w:rsidRPr="006A30C1">
        <w:t xml:space="preserve"> to the Application Server with the IP address and port which the AS can send packets to.</w:t>
      </w:r>
    </w:p>
    <w:p w14:paraId="1CD8CED7" w14:textId="512E23B4" w:rsidR="00022A15" w:rsidRPr="006A30C1" w:rsidRDefault="00022A15" w:rsidP="00022A15">
      <w:pPr>
        <w:pStyle w:val="B1"/>
      </w:pPr>
      <w:r w:rsidRPr="006A30C1">
        <w:t>4.</w:t>
      </w:r>
      <w:r w:rsidRPr="006A30C1">
        <w:tab/>
      </w:r>
      <w:r w:rsidR="00351B42">
        <w:t>The</w:t>
      </w:r>
      <w:r w:rsidRPr="006A30C1">
        <w:t xml:space="preserve"> UE notifies the NG-RAN that the UE is interested in a specific MBS service represented by TMGI.</w:t>
      </w:r>
    </w:p>
    <w:p w14:paraId="4483C3D4" w14:textId="3866EF02" w:rsidR="00022A15" w:rsidRPr="006A30C1" w:rsidRDefault="00881C2C" w:rsidP="00022A15">
      <w:pPr>
        <w:pStyle w:val="EditorsNote"/>
      </w:pPr>
      <w:r w:rsidRPr="006A30C1">
        <w:t>Editor's note:</w:t>
      </w:r>
      <w:r>
        <w:tab/>
      </w:r>
      <w:r w:rsidR="00022A15" w:rsidRPr="006A30C1">
        <w:t>It is FFS whether UE expresses interest in a specific MBS service unconditionally (i.e.</w:t>
      </w:r>
      <w:r w:rsidR="000949A0">
        <w:t>,</w:t>
      </w:r>
      <w:r w:rsidR="00022A15" w:rsidRPr="006A30C1">
        <w:t xml:space="preserve"> even if radio resources for this specific MBS service have already been allocated or even when the UE is in an area where the MBS service is not available). Whether RRC signal</w:t>
      </w:r>
      <w:r w:rsidR="006A30C1">
        <w:t>l</w:t>
      </w:r>
      <w:r w:rsidR="00022A15" w:rsidRPr="006A30C1">
        <w:t>ing can be used by UE to express interest in a specific MBS service depends on work in RAN WGs.</w:t>
      </w:r>
    </w:p>
    <w:p w14:paraId="0DFC7EED" w14:textId="7A242D3E" w:rsidR="00022A15" w:rsidRPr="006A30C1" w:rsidRDefault="00022A15" w:rsidP="00022A15">
      <w:pPr>
        <w:pStyle w:val="B1"/>
      </w:pPr>
      <w:r w:rsidRPr="006A30C1">
        <w:t>5.</w:t>
      </w:r>
      <w:r w:rsidRPr="006A30C1">
        <w:tab/>
        <w:t>No radio resource has been allocated for the MBS service, and the NG-RAN notifies the M-AMF of its interest. If radio resource has been allocated, step 5 to step 11 are skipped.</w:t>
      </w:r>
    </w:p>
    <w:p w14:paraId="2A9DF495" w14:textId="0AD35DBC" w:rsidR="00022A15" w:rsidRPr="006A30C1" w:rsidRDefault="00022A15" w:rsidP="00022A15">
      <w:pPr>
        <w:pStyle w:val="B1"/>
      </w:pPr>
      <w:r w:rsidRPr="006A30C1">
        <w:t>6.</w:t>
      </w:r>
      <w:r w:rsidRPr="006A30C1">
        <w:tab/>
        <w:t>The MBS Session for the MBS service is not started yet in the M-AMF, and the M-AMF stores the info that NG-RAN has interest in a specific MBS service and notifies the SMF of its interest in an MBS Service. If the MBS session has been started in the M-AMF, step 6 to step 9 are skipped.</w:t>
      </w:r>
    </w:p>
    <w:p w14:paraId="08BCD199" w14:textId="2CED5997" w:rsidR="00022A15" w:rsidRPr="006A30C1" w:rsidRDefault="00881C2C" w:rsidP="00022A15">
      <w:pPr>
        <w:pStyle w:val="EditorsNote"/>
      </w:pPr>
      <w:r w:rsidRPr="006A30C1">
        <w:t>Editor's note:</w:t>
      </w:r>
      <w:r>
        <w:tab/>
      </w:r>
      <w:r w:rsidR="00022A15" w:rsidRPr="006A30C1">
        <w:t>How the M-AMF discovers the MB-SMF is FFS.</w:t>
      </w:r>
    </w:p>
    <w:p w14:paraId="4EC18969" w14:textId="2C77E6D6" w:rsidR="00022A15" w:rsidRPr="006A30C1" w:rsidRDefault="00881C2C" w:rsidP="00022A15">
      <w:pPr>
        <w:pStyle w:val="EditorsNote"/>
      </w:pPr>
      <w:r w:rsidRPr="006A30C1">
        <w:lastRenderedPageBreak/>
        <w:t>Editor's note:</w:t>
      </w:r>
      <w:r>
        <w:tab/>
      </w:r>
      <w:r w:rsidR="00022A15" w:rsidRPr="006A30C1">
        <w:t>A check whether the UE is authorized to access the MBS service is FFS.</w:t>
      </w:r>
    </w:p>
    <w:p w14:paraId="71C16F23" w14:textId="242BA724" w:rsidR="00022A15" w:rsidRPr="006A30C1" w:rsidRDefault="00022A15" w:rsidP="00022A15">
      <w:pPr>
        <w:pStyle w:val="B1"/>
      </w:pPr>
      <w:r w:rsidRPr="006A30C1">
        <w:t>7.</w:t>
      </w:r>
      <w:r w:rsidRPr="006A30C1">
        <w:tab/>
        <w:t xml:space="preserve">If the MBS Session is already started, the MB-SMF immediately initiates </w:t>
      </w:r>
      <w:r w:rsidR="00C971E3">
        <w:t xml:space="preserve">the </w:t>
      </w:r>
      <w:r w:rsidRPr="006A30C1">
        <w:t xml:space="preserve">MBS Session towards the M-AMF, otherwise, the MB-SMF wait for </w:t>
      </w:r>
      <w:r w:rsidR="00C971E3">
        <w:t xml:space="preserve">the </w:t>
      </w:r>
      <w:r w:rsidRPr="006A30C1">
        <w:t>MBS Session start from MBSF/AF and then initiates MBS Session towards the M-AMF.</w:t>
      </w:r>
    </w:p>
    <w:p w14:paraId="24D1846F" w14:textId="4CE0266B" w:rsidR="00022A15" w:rsidRPr="006A30C1" w:rsidRDefault="00022A15" w:rsidP="00022A15">
      <w:pPr>
        <w:pStyle w:val="B1"/>
      </w:pPr>
      <w:r w:rsidRPr="006A30C1">
        <w:t>8-9.</w:t>
      </w:r>
      <w:r w:rsidR="00881C2C">
        <w:tab/>
      </w:r>
      <w:r w:rsidRPr="006A30C1">
        <w:t xml:space="preserve">MB-SMF initiates </w:t>
      </w:r>
      <w:r w:rsidR="0009746B">
        <w:t xml:space="preserve">the </w:t>
      </w:r>
      <w:r w:rsidRPr="006A30C1">
        <w:t>MBS Session Start Request towards the M-AMF including the multicast address and C-TEID.</w:t>
      </w:r>
    </w:p>
    <w:p w14:paraId="14D24D66" w14:textId="5DD64DE0" w:rsidR="00022A15" w:rsidRPr="006A30C1" w:rsidRDefault="00022A15" w:rsidP="00022A15">
      <w:pPr>
        <w:pStyle w:val="B1"/>
      </w:pPr>
      <w:r w:rsidRPr="006A30C1">
        <w:t>10-11.</w:t>
      </w:r>
      <w:r w:rsidR="00881C2C">
        <w:tab/>
      </w:r>
      <w:r w:rsidRPr="006A30C1">
        <w:t>The M-AMF sends the MBS Session Request also to the NG-RAN.</w:t>
      </w:r>
    </w:p>
    <w:p w14:paraId="2D93B296" w14:textId="39B7E486" w:rsidR="00022A15" w:rsidRPr="006A30C1" w:rsidRDefault="00022A15" w:rsidP="00022A15">
      <w:pPr>
        <w:pStyle w:val="Heading4"/>
      </w:pPr>
      <w:bookmarkStart w:id="252" w:name="_Toc31011427"/>
      <w:bookmarkStart w:id="253" w:name="_Toc20473561"/>
      <w:bookmarkStart w:id="254" w:name="_Toc31176940"/>
      <w:r w:rsidRPr="006A30C1">
        <w:t>6.2.2.2</w:t>
      </w:r>
      <w:r w:rsidRPr="006A30C1">
        <w:tab/>
        <w:t>Releasing radio resource for MBS service</w:t>
      </w:r>
      <w:bookmarkEnd w:id="252"/>
      <w:bookmarkEnd w:id="254"/>
    </w:p>
    <w:p w14:paraId="1636DE57" w14:textId="77777777" w:rsidR="00022A15" w:rsidRPr="006A30C1" w:rsidRDefault="00022A15" w:rsidP="00881C2C">
      <w:pPr>
        <w:pStyle w:val="TH"/>
        <w:rPr>
          <w:lang w:eastAsia="zh-CN"/>
        </w:rPr>
      </w:pPr>
      <w:r w:rsidRPr="006A30C1">
        <w:object w:dxaOrig="10696" w:dyaOrig="6571" w14:anchorId="02AC1F19">
          <v:shape id="_x0000_i1029" type="#_x0000_t75" style="width:481.5pt;height:295.5pt" o:ole="">
            <v:imagedata r:id="rId15" o:title=""/>
          </v:shape>
          <o:OLEObject Type="Embed" ProgID="Visio.Drawing.15" ShapeID="_x0000_i1029" DrawAspect="Content" ObjectID="_1641789849" r:id="rId16"/>
        </w:object>
      </w:r>
    </w:p>
    <w:p w14:paraId="51FC6BC6" w14:textId="42C9A160" w:rsidR="00022A15" w:rsidRPr="006A30C1" w:rsidRDefault="00022A15" w:rsidP="00022A15">
      <w:pPr>
        <w:pStyle w:val="TF"/>
      </w:pPr>
      <w:r w:rsidRPr="006A30C1">
        <w:t>Figure 6.2.2.2-1: Releasing radio resource for MBS service</w:t>
      </w:r>
    </w:p>
    <w:p w14:paraId="5BBF5F4C" w14:textId="51B0B3E9" w:rsidR="00022A15" w:rsidRPr="006A30C1" w:rsidRDefault="00022A15" w:rsidP="00022A15">
      <w:pPr>
        <w:pStyle w:val="B1"/>
      </w:pPr>
      <w:r w:rsidRPr="006A30C1">
        <w:t>1.</w:t>
      </w:r>
      <w:r w:rsidRPr="006A30C1">
        <w:tab/>
        <w:t>The NG-RAN detects that no UE is using an MBS service, e.g.</w:t>
      </w:r>
      <w:r w:rsidR="0009746B">
        <w:t>,</w:t>
      </w:r>
      <w:r w:rsidRPr="006A30C1">
        <w:t xml:space="preserve"> due to UE moved to another NG-RAN.</w:t>
      </w:r>
    </w:p>
    <w:p w14:paraId="57B7D4AE" w14:textId="77777777" w:rsidR="00022A15" w:rsidRPr="006A30C1" w:rsidRDefault="00022A15" w:rsidP="00022A15">
      <w:pPr>
        <w:pStyle w:val="B1"/>
      </w:pPr>
      <w:r w:rsidRPr="006A30C1">
        <w:t>2.</w:t>
      </w:r>
      <w:r w:rsidRPr="006A30C1">
        <w:tab/>
        <w:t>The NG RAN informs M-AMF that no UE within the NG-RAN is using an MBS service.</w:t>
      </w:r>
    </w:p>
    <w:p w14:paraId="4266EA88" w14:textId="77F6D7F5" w:rsidR="00022A15" w:rsidRPr="006A30C1" w:rsidRDefault="00022A15" w:rsidP="00022A15">
      <w:pPr>
        <w:pStyle w:val="B2"/>
      </w:pPr>
      <w:r w:rsidRPr="006A30C1">
        <w:rPr>
          <w:rFonts w:eastAsia="DengXian"/>
          <w:lang w:eastAsia="zh-CN"/>
        </w:rPr>
        <w:t>2a. If</w:t>
      </w:r>
      <w:r w:rsidR="0009746B">
        <w:rPr>
          <w:rFonts w:eastAsia="DengXian"/>
          <w:lang w:eastAsia="zh-CN"/>
        </w:rPr>
        <w:t>,</w:t>
      </w:r>
      <w:r w:rsidRPr="006A30C1">
        <w:rPr>
          <w:rFonts w:eastAsia="DengXian"/>
          <w:lang w:eastAsia="zh-CN"/>
        </w:rPr>
        <w:t xml:space="preserve"> for all </w:t>
      </w:r>
      <w:r w:rsidRPr="006A30C1">
        <w:t>NG-RAN managed by M-AMF, there are no UEs using the MBS service, M-AMF further informs MB-SMF about it. Otherwise, step 2b is skipped.</w:t>
      </w:r>
    </w:p>
    <w:p w14:paraId="01403CA6" w14:textId="7FF86B28" w:rsidR="00022A15" w:rsidRPr="006A30C1" w:rsidRDefault="00022A15" w:rsidP="00022A15">
      <w:pPr>
        <w:pStyle w:val="B2"/>
      </w:pPr>
      <w:r w:rsidRPr="006A30C1">
        <w:t>2b.</w:t>
      </w:r>
      <w:r w:rsidR="00881C2C">
        <w:tab/>
      </w:r>
      <w:r w:rsidR="008A4EE1">
        <w:t>T</w:t>
      </w:r>
      <w:r w:rsidRPr="006A30C1">
        <w:t>he MB-SMF stops the MBS</w:t>
      </w:r>
      <w:r w:rsidRPr="006A30C1">
        <w:rPr>
          <w:rFonts w:eastAsia="DengXian"/>
          <w:lang w:eastAsia="zh-CN"/>
        </w:rPr>
        <w:t xml:space="preserve"> Session towards the M-AMF.</w:t>
      </w:r>
    </w:p>
    <w:p w14:paraId="18636C99" w14:textId="77777777" w:rsidR="00022A15" w:rsidRPr="006A30C1" w:rsidRDefault="00022A15" w:rsidP="00022A15">
      <w:pPr>
        <w:pStyle w:val="B1"/>
      </w:pPr>
      <w:r w:rsidRPr="006A30C1">
        <w:t>3.</w:t>
      </w:r>
      <w:r w:rsidRPr="006A30C1">
        <w:tab/>
        <w:t>The M-AMF stops the MBS Session towards the NG-RAN.</w:t>
      </w:r>
    </w:p>
    <w:p w14:paraId="3949D737" w14:textId="14908655" w:rsidR="00022A15" w:rsidRPr="006A30C1" w:rsidRDefault="00022A15" w:rsidP="00022A15">
      <w:pPr>
        <w:pStyle w:val="B1"/>
      </w:pPr>
      <w:r w:rsidRPr="006A30C1">
        <w:t>4.</w:t>
      </w:r>
      <w:r w:rsidRPr="006A30C1">
        <w:tab/>
        <w:t>The NG-RAN release</w:t>
      </w:r>
      <w:r w:rsidR="00796781">
        <w:t>s</w:t>
      </w:r>
      <w:r w:rsidRPr="006A30C1">
        <w:t xml:space="preserve"> the radio resource and leave the multicast group.</w:t>
      </w:r>
    </w:p>
    <w:p w14:paraId="7A7D294A" w14:textId="1C774526" w:rsidR="00022A15" w:rsidRPr="006A30C1" w:rsidRDefault="00022A15" w:rsidP="00022A15">
      <w:pPr>
        <w:pStyle w:val="Heading3"/>
        <w:rPr>
          <w:lang w:eastAsia="ja-JP"/>
        </w:rPr>
      </w:pPr>
      <w:bookmarkStart w:id="255" w:name="_Toc31011428"/>
      <w:bookmarkStart w:id="256" w:name="_Toc31176941"/>
      <w:r w:rsidRPr="006A30C1">
        <w:t>6</w:t>
      </w:r>
      <w:r w:rsidR="00DF5FBA" w:rsidRPr="006A30C1">
        <w:t>.2</w:t>
      </w:r>
      <w:r w:rsidRPr="006A30C1">
        <w:t>.3</w:t>
      </w:r>
      <w:r w:rsidRPr="006A30C1">
        <w:tab/>
      </w:r>
      <w:bookmarkEnd w:id="253"/>
      <w:r w:rsidRPr="006A30C1">
        <w:t>Impacts on services, entities and interfaces</w:t>
      </w:r>
      <w:bookmarkEnd w:id="255"/>
      <w:bookmarkEnd w:id="256"/>
    </w:p>
    <w:p w14:paraId="2EA5E35C" w14:textId="570758E5" w:rsidR="00022A15" w:rsidRPr="006A30C1" w:rsidRDefault="00881C2C" w:rsidP="00022A15">
      <w:pPr>
        <w:pStyle w:val="EditorsNote"/>
      </w:pPr>
      <w:r w:rsidRPr="006A30C1">
        <w:t>Editor's note:</w:t>
      </w:r>
      <w:r>
        <w:tab/>
      </w:r>
      <w:r w:rsidR="00022A15" w:rsidRPr="006A30C1">
        <w:t>This clause describes impacts to services, entities and interfaces.</w:t>
      </w:r>
    </w:p>
    <w:p w14:paraId="322EACA1" w14:textId="77777777" w:rsidR="00022A15" w:rsidRPr="006A30C1" w:rsidRDefault="00022A15" w:rsidP="00E759A4"/>
    <w:p w14:paraId="2A5170E1" w14:textId="5EC6B75A" w:rsidR="00BC03DF" w:rsidRPr="006A30C1" w:rsidRDefault="00BC03DF" w:rsidP="00BC03DF">
      <w:pPr>
        <w:pStyle w:val="Heading2"/>
        <w:rPr>
          <w:lang w:eastAsia="ko-KR"/>
        </w:rPr>
      </w:pPr>
      <w:bookmarkStart w:id="257" w:name="_Toc31011429"/>
      <w:bookmarkStart w:id="258" w:name="_Toc31176942"/>
      <w:r w:rsidRPr="006A30C1">
        <w:rPr>
          <w:lang w:eastAsia="ko-KR"/>
        </w:rPr>
        <w:lastRenderedPageBreak/>
        <w:t>6.3</w:t>
      </w:r>
      <w:r w:rsidRPr="006A30C1">
        <w:rPr>
          <w:lang w:eastAsia="ko-KR"/>
        </w:rPr>
        <w:tab/>
        <w:t>Solution #3: Integrated Multicast and Unicast Transport</w:t>
      </w:r>
      <w:bookmarkEnd w:id="257"/>
      <w:bookmarkEnd w:id="258"/>
    </w:p>
    <w:p w14:paraId="11643D3C" w14:textId="36C2E96D" w:rsidR="00BC03DF" w:rsidRPr="006A30C1" w:rsidRDefault="00BC03DF" w:rsidP="00BC03DF">
      <w:pPr>
        <w:pStyle w:val="Heading3"/>
        <w:rPr>
          <w:lang w:eastAsia="ko-KR"/>
        </w:rPr>
      </w:pPr>
      <w:bookmarkStart w:id="259" w:name="_Toc31011430"/>
      <w:bookmarkStart w:id="260" w:name="_Toc31176943"/>
      <w:r w:rsidRPr="006A30C1">
        <w:rPr>
          <w:lang w:eastAsia="ko-KR"/>
        </w:rPr>
        <w:t>6.3.1</w:t>
      </w:r>
      <w:r w:rsidRPr="006A30C1">
        <w:rPr>
          <w:lang w:eastAsia="ko-KR"/>
        </w:rPr>
        <w:tab/>
        <w:t>Functional Description</w:t>
      </w:r>
      <w:bookmarkEnd w:id="259"/>
      <w:bookmarkEnd w:id="260"/>
    </w:p>
    <w:p w14:paraId="4D8DE3F0" w14:textId="04F6676B" w:rsidR="00BC03DF" w:rsidRPr="006A30C1" w:rsidRDefault="00BC03DF" w:rsidP="00BC03DF">
      <w:pPr>
        <w:pStyle w:val="Heading4"/>
        <w:rPr>
          <w:lang w:eastAsia="ko-KR"/>
        </w:rPr>
      </w:pPr>
      <w:bookmarkStart w:id="261" w:name="_Toc31011431"/>
      <w:bookmarkStart w:id="262" w:name="_Toc31176944"/>
      <w:r w:rsidRPr="006A30C1">
        <w:rPr>
          <w:lang w:eastAsia="ko-KR"/>
        </w:rPr>
        <w:t>6.3.1.1</w:t>
      </w:r>
      <w:r w:rsidRPr="006A30C1">
        <w:rPr>
          <w:lang w:eastAsia="ko-KR"/>
        </w:rPr>
        <w:tab/>
        <w:t>System Architecture</w:t>
      </w:r>
      <w:bookmarkEnd w:id="261"/>
      <w:bookmarkEnd w:id="262"/>
    </w:p>
    <w:p w14:paraId="576E506B" w14:textId="18AB965D" w:rsidR="00BC03DF" w:rsidRPr="006A30C1" w:rsidRDefault="00BC03DF" w:rsidP="00BC03D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w:t>
      </w:r>
      <w:r w:rsidR="00165EE3" w:rsidRPr="006A30C1">
        <w:rPr>
          <w:lang w:eastAsia="ko-KR"/>
        </w:rPr>
        <w:t>A</w:t>
      </w:r>
      <w:r w:rsidRPr="006A30C1">
        <w:rPr>
          <w:lang w:eastAsia="ko-KR"/>
        </w:rPr>
        <w:t xml:space="preserve">.1 </w:t>
      </w:r>
      <w:r w:rsidR="00881C2C">
        <w:rPr>
          <w:lang w:eastAsia="ko-KR"/>
        </w:rPr>
        <w:t>"</w:t>
      </w:r>
      <w:r w:rsidRPr="006A30C1">
        <w:rPr>
          <w:lang w:eastAsia="ko-KR"/>
        </w:rPr>
        <w:t>5G MBS system architecture based on unicast 5GC</w:t>
      </w:r>
      <w:r w:rsidR="00881C2C">
        <w:rPr>
          <w:lang w:eastAsia="ko-KR"/>
        </w:rPr>
        <w:t>"</w:t>
      </w:r>
      <w:r w:rsidRPr="006A30C1">
        <w:rPr>
          <w:lang w:eastAsia="ko-KR"/>
        </w:rPr>
        <w:t>.</w:t>
      </w:r>
    </w:p>
    <w:p w14:paraId="3E0FF7BB" w14:textId="177EED77" w:rsidR="00BC03DF" w:rsidRPr="006A30C1" w:rsidRDefault="00BC03DF" w:rsidP="00BC03DF">
      <w:pPr>
        <w:pStyle w:val="Heading4"/>
        <w:rPr>
          <w:lang w:eastAsia="ko-KR"/>
        </w:rPr>
      </w:pPr>
      <w:bookmarkStart w:id="263" w:name="_Toc31011432"/>
      <w:bookmarkStart w:id="264" w:name="_Toc31176945"/>
      <w:r w:rsidRPr="006A30C1">
        <w:rPr>
          <w:lang w:eastAsia="ko-KR"/>
        </w:rPr>
        <w:t>6.3.1.2</w:t>
      </w:r>
      <w:r w:rsidRPr="006A30C1">
        <w:rPr>
          <w:lang w:eastAsia="ko-KR"/>
        </w:rPr>
        <w:tab/>
        <w:t xml:space="preserve">Multicast Session Context and Multicast flow </w:t>
      </w:r>
      <w:r w:rsidR="006A30C1" w:rsidRPr="006A30C1">
        <w:rPr>
          <w:lang w:eastAsia="ko-KR"/>
        </w:rPr>
        <w:t>characteristics</w:t>
      </w:r>
      <w:bookmarkEnd w:id="263"/>
      <w:bookmarkEnd w:id="264"/>
    </w:p>
    <w:p w14:paraId="059F9921" w14:textId="627A0D24" w:rsidR="00BC03DF" w:rsidRPr="006A30C1" w:rsidRDefault="00BC03DF" w:rsidP="00BC03DF">
      <w:r w:rsidRPr="006A30C1">
        <w:t xml:space="preserve">The proposed multicast communication service session management is an extension of the existing solution for IPTV in </w:t>
      </w:r>
      <w:r w:rsidR="00881C2C" w:rsidRPr="006A30C1">
        <w:t>TS</w:t>
      </w:r>
      <w:r w:rsidR="00881C2C">
        <w:t> </w:t>
      </w:r>
      <w:r w:rsidR="00881C2C" w:rsidRPr="006A30C1">
        <w:t>23.316</w:t>
      </w:r>
      <w:r w:rsidR="00881C2C">
        <w:t> </w:t>
      </w:r>
      <w:r w:rsidR="00881C2C" w:rsidRPr="006A30C1">
        <w:t>[</w:t>
      </w:r>
      <w:r w:rsidR="008558FB" w:rsidRPr="006A30C1">
        <w:t>7</w:t>
      </w:r>
      <w:r w:rsidRPr="006A30C1">
        <w:t>].</w:t>
      </w:r>
    </w:p>
    <w:p w14:paraId="56C23272" w14:textId="0874ED43" w:rsidR="00BC03DF" w:rsidRPr="006A30C1" w:rsidRDefault="00BC03DF" w:rsidP="00BC03D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p>
    <w:p w14:paraId="731626BD" w14:textId="6F95069A" w:rsidR="00BC03DF" w:rsidRPr="006A30C1" w:rsidRDefault="00BC03DF" w:rsidP="00BC03D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sidR="00767964">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p w14:paraId="33D90D02" w14:textId="77777777" w:rsidR="00BC03DF" w:rsidRPr="006A30C1" w:rsidRDefault="00BC03DF" w:rsidP="00881C2C">
      <w:pPr>
        <w:pStyle w:val="TH"/>
      </w:pPr>
      <w:r w:rsidRPr="006A30C1">
        <w:object w:dxaOrig="7131" w:dyaOrig="3111" w14:anchorId="7492C7E3">
          <v:shape id="_x0000_i1030" type="#_x0000_t75" style="width:357pt;height:155.25pt" o:ole="">
            <v:imagedata r:id="rId17" o:title=""/>
          </v:shape>
          <o:OLEObject Type="Embed" ProgID="Visio.Drawing.15" ShapeID="_x0000_i1030" DrawAspect="Content" ObjectID="_1641789850" r:id="rId18"/>
        </w:object>
      </w:r>
    </w:p>
    <w:p w14:paraId="28D4D261" w14:textId="0BBF54FC" w:rsidR="00BC03DF" w:rsidRPr="006A30C1" w:rsidRDefault="00BC03DF" w:rsidP="00BC03DF">
      <w:pPr>
        <w:pStyle w:val="TF"/>
        <w:rPr>
          <w:lang w:eastAsia="ko-KR"/>
        </w:rPr>
      </w:pPr>
      <w:r w:rsidRPr="006A30C1">
        <w:rPr>
          <w:lang w:eastAsia="ko-KR"/>
        </w:rPr>
        <w:t>Figure 6.3.1.2-1: Multicast Session Context, UE group and Multicast flow model</w:t>
      </w:r>
    </w:p>
    <w:p w14:paraId="357DE844" w14:textId="77777777" w:rsidR="00881C2C" w:rsidRDefault="00881C2C" w:rsidP="00BC03DF">
      <w:pPr>
        <w:rPr>
          <w:lang w:eastAsia="ko-KR"/>
        </w:rPr>
      </w:pPr>
      <w:r>
        <w:rPr>
          <w:lang w:eastAsia="ko-KR"/>
        </w:rPr>
        <w:t>On N3 or MB-N3, the Multicast flows within one Multicast Session context use the same shared tunnel.</w:t>
      </w:r>
    </w:p>
    <w:p w14:paraId="5EE5AAB7" w14:textId="77777777" w:rsidR="00881C2C" w:rsidRDefault="00881C2C" w:rsidP="00BC03D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1E7ACB11" w14:textId="77777777" w:rsidR="00881C2C" w:rsidRDefault="00881C2C" w:rsidP="00BC03D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0ABDF089" w14:textId="77777777" w:rsidR="00881C2C" w:rsidRDefault="00881C2C" w:rsidP="00BC03DF">
      <w:pPr>
        <w:rPr>
          <w:lang w:eastAsia="ko-KR"/>
        </w:rPr>
      </w:pPr>
      <w:r>
        <w:rPr>
          <w:lang w:eastAsia="ko-KR"/>
        </w:rPr>
        <w:t>The Multicast context ID and Multicast flow ID are assigned by the SMF. The SMF provides the Multicast flow information (packet filters, etc.) to the UPF.</w:t>
      </w:r>
    </w:p>
    <w:p w14:paraId="3B3224F2" w14:textId="77777777" w:rsidR="00881C2C" w:rsidRDefault="00881C2C" w:rsidP="00BC03D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47412867" w14:textId="77777777" w:rsidR="00881C2C" w:rsidRDefault="00881C2C" w:rsidP="00BC03DF">
      <w:pPr>
        <w:rPr>
          <w:lang w:eastAsia="ko-KR"/>
        </w:rPr>
      </w:pPr>
      <w:r>
        <w:rPr>
          <w:lang w:eastAsia="ko-KR"/>
        </w:rPr>
        <w:lastRenderedPageBreak/>
        <w:t>If point-to-multipoint tunnelling is used (MB-N3), the SMF provides the UPF with MB-N3 tunnelling information. The SMF provides Multicast flow Id and associated QoS information and MB-N3 tunnel information to the RAN.</w:t>
      </w:r>
    </w:p>
    <w:p w14:paraId="411B9A12" w14:textId="4133A259" w:rsidR="00BC03DF" w:rsidRPr="006A30C1" w:rsidRDefault="00881C2C" w:rsidP="00BC03DF">
      <w:pPr>
        <w:pStyle w:val="EditorsNote"/>
        <w:rPr>
          <w:lang w:eastAsia="ko-KR"/>
        </w:rPr>
      </w:pPr>
      <w:r w:rsidRPr="006A30C1">
        <w:t>Editor's note:</w:t>
      </w:r>
      <w:r>
        <w:tab/>
      </w:r>
      <w:r w:rsidR="00BC03DF" w:rsidRPr="006A30C1">
        <w:rPr>
          <w:lang w:eastAsia="ko-KR"/>
        </w:rPr>
        <w:t>Whether both point-to-point and point-to-multipoint tunnel</w:t>
      </w:r>
      <w:r w:rsidR="0075200F">
        <w:rPr>
          <w:lang w:eastAsia="ko-KR"/>
        </w:rPr>
        <w:t>l</w:t>
      </w:r>
      <w:r w:rsidR="00BC03DF" w:rsidRPr="006A30C1">
        <w:rPr>
          <w:lang w:eastAsia="ko-KR"/>
        </w:rPr>
        <w:t>ing in N3 needs to be supported or only one of the two variants is FFS.</w:t>
      </w:r>
    </w:p>
    <w:p w14:paraId="5AF26CB2" w14:textId="3846182A" w:rsidR="00BC03DF" w:rsidRPr="006A30C1" w:rsidRDefault="00881C2C" w:rsidP="00BC03DF">
      <w:pPr>
        <w:rPr>
          <w:lang w:eastAsia="ko-KR"/>
        </w:rPr>
      </w:pPr>
      <w:r>
        <w:rPr>
          <w:lang w:eastAsia="ko-KR"/>
        </w:rPr>
        <w:t>Figure 6.3.1.2-1 depicts the user plane path for a Multicast flow.</w:t>
      </w:r>
    </w:p>
    <w:p w14:paraId="1090417E" w14:textId="77777777" w:rsidR="00881C2C" w:rsidRDefault="005A1CEA" w:rsidP="00881C2C">
      <w:pPr>
        <w:pStyle w:val="TH"/>
        <w:rPr>
          <w:lang w:eastAsia="ko-KR"/>
        </w:rPr>
      </w:pPr>
      <w:r w:rsidRPr="006A30C1">
        <w:rPr>
          <w:lang w:eastAsia="ko-KR"/>
        </w:rPr>
        <w:object w:dxaOrig="13125" w:dyaOrig="5970" w14:anchorId="3E0B4A46">
          <v:shape id="_x0000_i1031" type="#_x0000_t75" style="width:465pt;height:212.25pt" o:ole="">
            <v:imagedata r:id="rId19" o:title=""/>
          </v:shape>
          <o:OLEObject Type="Embed" ProgID="Visio.Drawing.15" ShapeID="_x0000_i1031" DrawAspect="Content" ObjectID="_1641789851" r:id="rId20"/>
        </w:object>
      </w:r>
    </w:p>
    <w:p w14:paraId="2140BF6F" w14:textId="20ABE7B6" w:rsidR="00BC03DF" w:rsidRPr="006A30C1" w:rsidRDefault="00BC03DF" w:rsidP="00BC03DF">
      <w:pPr>
        <w:pStyle w:val="TF"/>
        <w:rPr>
          <w:lang w:eastAsia="ko-KR"/>
        </w:rPr>
      </w:pPr>
      <w:r w:rsidRPr="006A30C1">
        <w:rPr>
          <w:lang w:eastAsia="ko-KR"/>
        </w:rPr>
        <w:t>Figure 6.3.1.2-1: Multicast context / multicast flow user plane model</w:t>
      </w:r>
    </w:p>
    <w:p w14:paraId="4BFCC5D6" w14:textId="55A587C6" w:rsidR="00BC03DF" w:rsidRPr="006A30C1" w:rsidRDefault="00BC03DF" w:rsidP="00BC03DF">
      <w:pPr>
        <w:rPr>
          <w:lang w:eastAsia="ko-KR"/>
        </w:rPr>
      </w:pPr>
      <w:r w:rsidRPr="006A30C1">
        <w:rPr>
          <w:lang w:eastAsia="ko-KR"/>
        </w:rPr>
        <w:t xml:space="preserve">When multicast traffic is established, there is no need for unicast transport in N3. In AS, when RAN decides to switch to </w:t>
      </w:r>
      <w:r w:rsidR="00A76B7B">
        <w:rPr>
          <w:lang w:eastAsia="ko-KR"/>
        </w:rPr>
        <w:t>PTM</w:t>
      </w:r>
      <w:r w:rsidRPr="006A30C1">
        <w:rPr>
          <w:lang w:eastAsia="ko-KR"/>
        </w:rPr>
        <w:t xml:space="preserve"> transm</w:t>
      </w:r>
      <w:r w:rsidR="0075200F">
        <w:rPr>
          <w:lang w:eastAsia="ko-KR"/>
        </w:rPr>
        <w:t>i</w:t>
      </w:r>
      <w:r w:rsidRPr="006A30C1">
        <w:rPr>
          <w:lang w:eastAsia="ko-KR"/>
        </w:rPr>
        <w:t>ssion</w:t>
      </w:r>
      <w:r w:rsidR="002778A6">
        <w:rPr>
          <w:lang w:eastAsia="ko-KR"/>
        </w:rPr>
        <w:t>,</w:t>
      </w:r>
      <w:r w:rsidRPr="006A30C1">
        <w:rPr>
          <w:lang w:eastAsia="ko-KR"/>
        </w:rPr>
        <w:t xml:space="preserve"> the DRB previously allocated to the QoS Flow is not used anymore.</w:t>
      </w:r>
    </w:p>
    <w:p w14:paraId="3B3E8BA4" w14:textId="06231BE9" w:rsidR="00BC03DF" w:rsidRPr="006A30C1" w:rsidRDefault="00BC03DF" w:rsidP="00BC03DF">
      <w:pPr>
        <w:rPr>
          <w:lang w:eastAsia="ko-KR"/>
        </w:rPr>
      </w:pPr>
      <w:r w:rsidRPr="006A30C1">
        <w:rPr>
          <w:lang w:eastAsia="ko-KR"/>
        </w:rPr>
        <w:t>An UPF, based on configuration received from SMF, identifies a packet as belonging to a Multicast flow, in which case it delivers</w:t>
      </w:r>
      <w:r w:rsidR="006975D4">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697FF7CE" w14:textId="0D6D4CDE" w:rsidR="00BC03DF" w:rsidRPr="006A30C1" w:rsidRDefault="0027126D" w:rsidP="00BC03DF">
      <w:pPr>
        <w:rPr>
          <w:lang w:eastAsia="ko-KR"/>
        </w:rPr>
      </w:pPr>
      <w:r>
        <w:rPr>
          <w:lang w:eastAsia="ko-KR"/>
        </w:rPr>
        <w:t xml:space="preserve">The </w:t>
      </w:r>
      <w:r w:rsidR="00BC03DF" w:rsidRPr="006A30C1">
        <w:rPr>
          <w:lang w:eastAsia="ko-KR"/>
        </w:rPr>
        <w:t>AN delivers download data for the Multicast flow via broadcast or unicast over the air.</w:t>
      </w:r>
    </w:p>
    <w:p w14:paraId="6D5282E2" w14:textId="4A569231" w:rsidR="00BC03DF" w:rsidRPr="006A30C1" w:rsidRDefault="00BC03DF" w:rsidP="00BC03DF">
      <w:pPr>
        <w:rPr>
          <w:lang w:eastAsia="ko-KR"/>
        </w:rPr>
      </w:pPr>
      <w:r w:rsidRPr="006A30C1">
        <w:rPr>
          <w:lang w:eastAsia="ko-KR"/>
        </w:rPr>
        <w:t>Each Multicast session context is managed by one SMF.</w:t>
      </w:r>
    </w:p>
    <w:p w14:paraId="11740B45" w14:textId="2D6C7D62" w:rsidR="00BC03DF" w:rsidRPr="006A30C1" w:rsidRDefault="00881C2C" w:rsidP="00BC03DF">
      <w:pPr>
        <w:pStyle w:val="EditorsNote"/>
        <w:rPr>
          <w:lang w:eastAsia="ko-KR"/>
        </w:rPr>
      </w:pPr>
      <w:r w:rsidRPr="006A30C1">
        <w:t>Editor's note:</w:t>
      </w:r>
      <w:r>
        <w:tab/>
      </w:r>
      <w:r w:rsidR="00BC03DF" w:rsidRPr="006A30C1">
        <w:rPr>
          <w:lang w:eastAsia="ko-KR"/>
        </w:rPr>
        <w:t>How to handle the case where a UE requests to establish a Multicast session context associated with a PDU session, but the Multicast session context is managed by a different SMF, is FFS.</w:t>
      </w:r>
    </w:p>
    <w:p w14:paraId="74461F02" w14:textId="0525752E" w:rsidR="00BC03DF" w:rsidRPr="006A30C1" w:rsidRDefault="00BC03DF" w:rsidP="00BC03DF">
      <w:pPr>
        <w:pStyle w:val="Heading3"/>
      </w:pPr>
      <w:bookmarkStart w:id="265" w:name="_Toc31011433"/>
      <w:bookmarkStart w:id="266" w:name="_Toc31176946"/>
      <w:r w:rsidRPr="006A30C1">
        <w:t>6.3.2</w:t>
      </w:r>
      <w:r w:rsidRPr="006A30C1">
        <w:tab/>
        <w:t>Procedures</w:t>
      </w:r>
      <w:bookmarkEnd w:id="265"/>
      <w:bookmarkEnd w:id="266"/>
    </w:p>
    <w:p w14:paraId="41208BBC" w14:textId="56471B36" w:rsidR="00BC03DF" w:rsidRPr="006A30C1" w:rsidRDefault="00BC03DF" w:rsidP="00BC03DF">
      <w:pPr>
        <w:pStyle w:val="Heading4"/>
        <w:rPr>
          <w:lang w:eastAsia="ko-KR"/>
        </w:rPr>
      </w:pPr>
      <w:bookmarkStart w:id="267" w:name="_Toc31011434"/>
      <w:bookmarkStart w:id="268" w:name="_Toc31176947"/>
      <w:r w:rsidRPr="006A30C1">
        <w:rPr>
          <w:lang w:eastAsia="ko-KR"/>
        </w:rPr>
        <w:t>6.3.2.1</w:t>
      </w:r>
      <w:r w:rsidRPr="006A30C1">
        <w:rPr>
          <w:lang w:eastAsia="ko-KR"/>
        </w:rPr>
        <w:tab/>
        <w:t>Multicast context and Multicast flow setup/modification via PDU Session Modification procedure</w:t>
      </w:r>
      <w:bookmarkEnd w:id="267"/>
      <w:bookmarkEnd w:id="268"/>
    </w:p>
    <w:p w14:paraId="189D7674" w14:textId="32096B19" w:rsidR="00BC03DF" w:rsidRPr="006A30C1" w:rsidRDefault="00881C2C" w:rsidP="00BC03DF">
      <w:pPr>
        <w:rPr>
          <w:lang w:eastAsia="ko-KR"/>
        </w:rPr>
      </w:pPr>
      <w:r>
        <w:rPr>
          <w:lang w:eastAsia="ko-KR"/>
        </w:rPr>
        <w:t>The Multicast context and Multicast flow setup/modification uses an enhanced PDU session modification procedure for unicast traffic defined in TS 23.502 [8].</w:t>
      </w:r>
    </w:p>
    <w:p w14:paraId="6BD5FABB" w14:textId="77777777" w:rsidR="00BC03DF" w:rsidRPr="006A30C1" w:rsidRDefault="005F2CA8" w:rsidP="00881C2C">
      <w:pPr>
        <w:pStyle w:val="TH"/>
      </w:pPr>
      <w:r w:rsidRPr="006A30C1">
        <w:object w:dxaOrig="10455" w:dyaOrig="10710" w14:anchorId="522D2E2E">
          <v:shape id="_x0000_i1032" type="#_x0000_t75" style="width:481.5pt;height:493.5pt" o:ole="">
            <v:imagedata r:id="rId21" o:title=""/>
          </v:shape>
          <o:OLEObject Type="Embed" ProgID="Visio.Drawing.15" ShapeID="_x0000_i1032" DrawAspect="Content" ObjectID="_1641789852" r:id="rId22"/>
        </w:object>
      </w:r>
    </w:p>
    <w:p w14:paraId="0B00D9CA" w14:textId="7284B4AB" w:rsidR="00BC03DF" w:rsidRPr="006A30C1" w:rsidRDefault="00BC03DF" w:rsidP="00BC03DF">
      <w:pPr>
        <w:pStyle w:val="TF"/>
      </w:pPr>
      <w:r w:rsidRPr="006A30C1">
        <w:t>Figure 6.3.2-1: PDU Session modification for multicast</w:t>
      </w:r>
    </w:p>
    <w:p w14:paraId="7EB8503B" w14:textId="77777777" w:rsidR="00881C2C" w:rsidRDefault="00881C2C" w:rsidP="00881C2C">
      <w:pPr>
        <w:pStyle w:val="B1"/>
      </w:pPr>
      <w:r>
        <w:t>1.</w:t>
      </w:r>
      <w:r>
        <w:tab/>
        <w:t>The content provider announces the availability of multicast using higher layers (e.g., application layer). The announcement includes at least the multicast address of a multicast group that UE can join.</w:t>
      </w:r>
    </w:p>
    <w:p w14:paraId="6ADC2C15" w14:textId="77777777" w:rsidR="00881C2C" w:rsidRDefault="00881C2C" w:rsidP="00881C2C">
      <w:pPr>
        <w:pStyle w:val="B1"/>
      </w:pPr>
      <w:r>
        <w:t>The content provider may also send a request to reserve resources for the corresponding multicast session to the NEF and communicate the related multicast address.</w:t>
      </w:r>
    </w:p>
    <w:p w14:paraId="20327AAC" w14:textId="0ECF1068" w:rsidR="00881C2C" w:rsidRDefault="00881C2C" w:rsidP="00881C2C">
      <w:pPr>
        <w:pStyle w:val="B1"/>
      </w:pPr>
      <w:r>
        <w:tab/>
        <w:t>The content provider may invoke the services provided by the PCF or NEF to provision the multicast information. The multicast information is used to identify (e.g., IP Address of multicast data) and reserve resources for the multicast. Multicast information may further include: QoS requirements, UE authorization information, service area identifying the service scope, and start and end time of MBS. The existing procedure defined in TS 23.502 [8], clause 4.15.6.2 could be used as starting point.</w:t>
      </w:r>
    </w:p>
    <w:p w14:paraId="35BB1AA3" w14:textId="2E1ECED3" w:rsidR="00BC03DF" w:rsidRPr="006A30C1" w:rsidRDefault="00881C2C" w:rsidP="00BC03DF">
      <w:pPr>
        <w:pStyle w:val="EditorsNote"/>
      </w:pPr>
      <w:r w:rsidRPr="006A30C1">
        <w:t>Editor's note:</w:t>
      </w:r>
      <w:r>
        <w:tab/>
      </w:r>
      <w:r w:rsidR="00BC03DF" w:rsidRPr="006A30C1">
        <w:t>Other parameters provided by content provider are FFS.</w:t>
      </w:r>
    </w:p>
    <w:p w14:paraId="65F9AA97" w14:textId="7ED90A13" w:rsidR="00BC03DF" w:rsidRPr="006A30C1" w:rsidRDefault="00881C2C" w:rsidP="00BC03DF">
      <w:pPr>
        <w:pStyle w:val="EditorsNote"/>
      </w:pPr>
      <w:r w:rsidRPr="006A30C1">
        <w:t>Editor's note:</w:t>
      </w:r>
      <w:r>
        <w:tab/>
      </w:r>
      <w:r w:rsidR="00BC03DF" w:rsidRPr="006A30C1">
        <w:t>Signalling interactions between the content provider and PCF for multicast session policies is FFS.</w:t>
      </w:r>
    </w:p>
    <w:p w14:paraId="361258B8" w14:textId="6018E7F9" w:rsidR="00BC03DF" w:rsidRPr="006A30C1" w:rsidRDefault="00BC03DF" w:rsidP="00BC03DF">
      <w:pPr>
        <w:pStyle w:val="NO"/>
      </w:pPr>
      <w:r w:rsidRPr="006A30C1">
        <w:lastRenderedPageBreak/>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37947A00" w14:textId="75E16F96" w:rsidR="00881C2C" w:rsidRDefault="00881C2C" w:rsidP="00BC03DF">
      <w:pPr>
        <w:pStyle w:val="B1"/>
      </w:pPr>
      <w:r>
        <w:t>2.</w:t>
      </w:r>
      <w:r>
        <w:tab/>
        <w:t>The UE registers in the PLMN (see clause 4.2.2.2 of TS 23.502 [8]) and request the establishment of a PDU session (see clause 4.3.2.2 of TS 23.502 [8]). 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w:t>
      </w:r>
    </w:p>
    <w:p w14:paraId="1C2CFCE2" w14:textId="19C543E5" w:rsidR="00881C2C" w:rsidRDefault="00881C2C" w:rsidP="00BC03DF">
      <w:pPr>
        <w:pStyle w:val="B1"/>
      </w:pPr>
      <w:r>
        <w:t>3.</w:t>
      </w:r>
      <w:r>
        <w:tab/>
        <w:t>Alternative 1: user plane signalling:</w:t>
      </w:r>
    </w:p>
    <w:p w14:paraId="1B45E8E6" w14:textId="77777777" w:rsidR="00881C2C" w:rsidRDefault="00881C2C" w:rsidP="00BC03DF">
      <w:pPr>
        <w:pStyle w:val="B2"/>
      </w:pPr>
      <w:r>
        <w:t>3a.</w:t>
      </w:r>
      <w:r>
        <w:tab/>
        <w:t>The UE joins the multicast group.</w:t>
      </w:r>
    </w:p>
    <w:p w14:paraId="7F6D43C8" w14:textId="77777777" w:rsidR="00881C2C" w:rsidRDefault="00881C2C" w:rsidP="00BC03DF">
      <w:pPr>
        <w:pStyle w:val="B2"/>
      </w:pPr>
      <w:r>
        <w:t>3b.</w:t>
      </w:r>
      <w:r>
        <w:tab/>
        <w:t>The UPF is a multicast capable router. The reception of the join message triggers the UPF to notify the SMF.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77906B1" w14:textId="2B58CD4A" w:rsidR="00BC03DF" w:rsidRPr="006A30C1" w:rsidRDefault="00BC03DF" w:rsidP="00BC03DF">
      <w:pPr>
        <w:pStyle w:val="B1"/>
      </w:pPr>
      <w:r w:rsidRPr="006A30C1">
        <w:t>4.</w:t>
      </w:r>
      <w:r w:rsidRPr="006A30C1">
        <w:tab/>
        <w:t>Alternative 2: control plane signal</w:t>
      </w:r>
      <w:r w:rsidR="0075200F">
        <w:t>l</w:t>
      </w:r>
      <w:r w:rsidRPr="006A30C1">
        <w:t>ing</w:t>
      </w:r>
      <w:r w:rsidR="00881C2C">
        <w:t>:</w:t>
      </w:r>
    </w:p>
    <w:p w14:paraId="2B688609" w14:textId="77777777" w:rsidR="00881C2C" w:rsidRDefault="00881C2C" w:rsidP="00BC03DF">
      <w:pPr>
        <w:pStyle w:val="B2"/>
      </w:pPr>
      <w:r>
        <w:t>4a.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403315BD" w14:textId="77777777" w:rsidR="00881C2C" w:rsidRDefault="00881C2C" w:rsidP="00BC03DF">
      <w:pPr>
        <w:pStyle w:val="B2"/>
      </w:pPr>
      <w:r>
        <w:t>4b.</w:t>
      </w:r>
      <w:r>
        <w:tab/>
        <w:t>The AMF invokes Nsmf_PDUSession_UpdateSMContext (SM Context ID, N1 SM container (PDU Session Modification Request with the multicast information)).</w:t>
      </w:r>
    </w:p>
    <w:p w14:paraId="3110D80D" w14:textId="77777777" w:rsidR="00881C2C" w:rsidRDefault="00881C2C" w:rsidP="00BC03DF">
      <w:pPr>
        <w:pStyle w:val="B1"/>
      </w:pPr>
      <w:r>
        <w:t>5.</w:t>
      </w:r>
      <w:r>
        <w:tab/>
        <w:t>The SMF checks whether a multicast context for the multicast group (address) exists in the system, i.e., whether there is a UE that already joined the multicast group. If the multicast context for the multicast group does not exist, then the SMF creates it when the first UE joins the multicast group. If it is the first UE joining the multicast group, the UPF may also have to join the multicast tree towards the content provider.</w:t>
      </w:r>
    </w:p>
    <w:p w14:paraId="4694E554" w14:textId="77777777" w:rsidR="00881C2C" w:rsidRDefault="00881C2C" w:rsidP="00BC03DF">
      <w:pPr>
        <w:pStyle w:val="B1"/>
      </w:pPr>
      <w:r>
        <w:t>6.</w:t>
      </w:r>
      <w:r>
        <w:tab/>
        <w:t>The SMF requests the AMF to transfer a message to the RAN node carrying transparently to RAN node an indication that the UE joined the multicast session identified by the multicast address using the Namf_Communication service.</w:t>
      </w:r>
    </w:p>
    <w:p w14:paraId="1FC824D4" w14:textId="5049E50A" w:rsidR="00BC03DF" w:rsidRPr="006A30C1" w:rsidRDefault="00881C2C" w:rsidP="00BC03DF">
      <w:pPr>
        <w:pStyle w:val="EditorsNote"/>
      </w:pPr>
      <w:r w:rsidRPr="006A30C1">
        <w:t>Editor's note:</w:t>
      </w:r>
      <w:r>
        <w:tab/>
      </w:r>
      <w:r w:rsidR="00BC03DF" w:rsidRPr="006A30C1">
        <w:t>Whether the N1N2 message transfer service operation or a new service operation is used is</w:t>
      </w:r>
      <w:r w:rsidR="00603196" w:rsidRPr="006A30C1">
        <w:t xml:space="preserve"> FFS</w:t>
      </w:r>
      <w:r w:rsidR="00BC03DF" w:rsidRPr="006A30C1">
        <w:t>. The related Session Management signa</w:t>
      </w:r>
      <w:r w:rsidR="0075200F">
        <w:t>l</w:t>
      </w:r>
      <w:r w:rsidR="00BC03DF" w:rsidRPr="006A30C1">
        <w:t xml:space="preserve">ling towards </w:t>
      </w:r>
      <w:r w:rsidR="00E700FC">
        <w:t xml:space="preserve">the </w:t>
      </w:r>
      <w:r w:rsidR="00BC03DF" w:rsidRPr="006A30C1">
        <w:t>UE, e.g.</w:t>
      </w:r>
      <w:r w:rsidR="00E700FC">
        <w:t>,</w:t>
      </w:r>
      <w:r w:rsidR="00BC03DF" w:rsidRPr="006A30C1">
        <w:t xml:space="preserve"> providing information regarding Multicast Context and Multicast Flows is also FFS. It is also FFS if additional dedicated signa</w:t>
      </w:r>
      <w:r w:rsidR="0075200F">
        <w:t>l</w:t>
      </w:r>
      <w:r w:rsidR="00BC03DF" w:rsidRPr="006A30C1">
        <w:t>ling towards the RAN node to establish a multicast distribution session is required.</w:t>
      </w:r>
    </w:p>
    <w:p w14:paraId="5C399BA0" w14:textId="5F9A335C" w:rsidR="00BC03DF" w:rsidRPr="006A30C1" w:rsidRDefault="00881C2C" w:rsidP="00BC03DF">
      <w:pPr>
        <w:pStyle w:val="B1"/>
      </w:pPr>
      <w:r>
        <w:t>7.</w:t>
      </w:r>
      <w:r>
        <w:tab/>
        <w:t>The session modification request is sent to the RAN. The request is sent in the UE context using the currently standardized message enhanced with multicast related information, which includes a multicast group identity (e.g., multicast address itself, Multicast Session context ID, or 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is configured to serve this multicast group.</w:t>
      </w:r>
    </w:p>
    <w:p w14:paraId="29143553" w14:textId="08EE5C0A" w:rsidR="00BC03DF" w:rsidRPr="006A30C1" w:rsidRDefault="00881C2C" w:rsidP="00BC03DF">
      <w:pPr>
        <w:pStyle w:val="EditorsNote"/>
      </w:pPr>
      <w:r w:rsidRPr="006A30C1">
        <w:t>Editor's note:</w:t>
      </w:r>
      <w:r>
        <w:tab/>
      </w:r>
      <w:r w:rsidR="00BC03DF" w:rsidRPr="006A30C1">
        <w:t>It is FFS which information is used by NG-RAN to determine the mapping between a Multicast flow ID and a (unicast) DRB of a specific UE.</w:t>
      </w:r>
    </w:p>
    <w:p w14:paraId="074E6FB9" w14:textId="3141CE98" w:rsidR="00BC03DF" w:rsidRPr="006A30C1" w:rsidRDefault="00881C2C" w:rsidP="00BC03DF">
      <w:pPr>
        <w:pStyle w:val="EditorsNote"/>
      </w:pPr>
      <w:r w:rsidRPr="006A30C1">
        <w:t>Editor's note:</w:t>
      </w:r>
      <w:r>
        <w:tab/>
      </w:r>
      <w:r w:rsidR="00BC03DF" w:rsidRPr="006A30C1">
        <w:t>It is FFS whether RAN awareness about the group of UEs receiving the same multicast traffic poses an issue for certain Public Safety scenarios.</w:t>
      </w:r>
    </w:p>
    <w:p w14:paraId="6720B305" w14:textId="5CBF71D2" w:rsidR="00BC03DF" w:rsidRPr="006A30C1" w:rsidRDefault="00881C2C" w:rsidP="00BC03DF">
      <w:pPr>
        <w:pStyle w:val="B1"/>
      </w:pPr>
      <w:r>
        <w:t>8.</w:t>
      </w:r>
      <w:r>
        <w:tab/>
        <w:t>The RAN performs the necessary access network resource modification such as configuration of broadcast bearers.</w:t>
      </w:r>
    </w:p>
    <w:p w14:paraId="6C80A41A" w14:textId="0C4D9E9C" w:rsidR="00BC03DF" w:rsidRPr="006A30C1" w:rsidRDefault="00881C2C" w:rsidP="00BC03DF">
      <w:pPr>
        <w:pStyle w:val="EditorsNote"/>
      </w:pPr>
      <w:r w:rsidRPr="006A30C1">
        <w:t>Editor's note:</w:t>
      </w:r>
      <w:r>
        <w:tab/>
      </w:r>
      <w:r w:rsidR="00BC03DF" w:rsidRPr="006A30C1">
        <w:t>The details of this procedure should be studied in the RAN</w:t>
      </w:r>
      <w:r w:rsidR="00720E7F">
        <w:t xml:space="preserve"> WGs</w:t>
      </w:r>
      <w:r w:rsidR="00BC03DF" w:rsidRPr="006A30C1">
        <w:t>.</w:t>
      </w:r>
    </w:p>
    <w:p w14:paraId="6F9A5893" w14:textId="77777777" w:rsidR="00881C2C" w:rsidRDefault="00881C2C" w:rsidP="00BC03DF">
      <w:pPr>
        <w:pStyle w:val="B1"/>
      </w:pPr>
      <w:r>
        <w:t>9.</w:t>
      </w:r>
      <w:r>
        <w:tab/>
        <w:t>The RAN sends the session modification response that may include downlink tunnel information, see step 6.</w:t>
      </w:r>
    </w:p>
    <w:p w14:paraId="6C7BA0C8" w14:textId="77777777" w:rsidR="00881C2C" w:rsidRDefault="00881C2C" w:rsidP="00BC03DF">
      <w:pPr>
        <w:pStyle w:val="B1"/>
      </w:pPr>
      <w:r>
        <w:lastRenderedPageBreak/>
        <w:t>10.</w:t>
      </w:r>
      <w:r>
        <w:tab/>
        <w:t>The AMF transfers the possible downlink tunnel information received in step 9 to the SMF. 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t>
      </w:r>
    </w:p>
    <w:p w14:paraId="736DBFBF" w14:textId="60490618" w:rsidR="00BC03DF" w:rsidRPr="006A30C1" w:rsidRDefault="00BC03DF" w:rsidP="00BC03DF">
      <w:pPr>
        <w:pStyle w:val="B1"/>
      </w:pPr>
    </w:p>
    <w:p w14:paraId="54620835" w14:textId="3704167A" w:rsidR="00BC03DF" w:rsidRPr="00881C2C" w:rsidRDefault="00881C2C" w:rsidP="00881C2C">
      <w:pPr>
        <w:pStyle w:val="EditorsNote"/>
      </w:pPr>
      <w:r w:rsidRPr="006A30C1">
        <w:t>Editor's note:</w:t>
      </w:r>
      <w:r>
        <w:tab/>
      </w:r>
      <w:r w:rsidR="00BC03DF" w:rsidRPr="00881C2C">
        <w:t>Whether the Nsmf_PDUSession_UpdateSMContext service operation or a response to the Namf_Communication service operation is used is FFS.</w:t>
      </w:r>
    </w:p>
    <w:p w14:paraId="1DFB50D6" w14:textId="77777777" w:rsidR="00881C2C" w:rsidRDefault="00881C2C" w:rsidP="00BC03DF">
      <w:pPr>
        <w:pStyle w:val="B1"/>
      </w:pPr>
      <w:r>
        <w:t>11.</w:t>
      </w:r>
      <w:r>
        <w:tab/>
        <w:t>If the RAN node serving the UE does not yet receive the multicast distribution session, the SMF handling the multicast distribution session sends an N4 session modification request to the UPF including tunnel information if unicast tunnelling is used.</w:t>
      </w:r>
    </w:p>
    <w:p w14:paraId="67CFAAC9" w14:textId="77777777" w:rsidR="00881C2C" w:rsidRDefault="00881C2C" w:rsidP="00BC03DF">
      <w:pPr>
        <w:pStyle w:val="B1"/>
      </w:pPr>
      <w:r>
        <w:t>12.</w:t>
      </w:r>
      <w:r>
        <w:tab/>
        <w:t>The UPF receives multicast PDUs according to the configuration in step 11.</w:t>
      </w:r>
    </w:p>
    <w:p w14:paraId="6183A19D" w14:textId="77777777" w:rsidR="00881C2C" w:rsidRDefault="00881C2C" w:rsidP="00BC03DF">
      <w:pPr>
        <w:pStyle w:val="B1"/>
      </w:pPr>
      <w:r>
        <w:t>13.</w:t>
      </w:r>
      <w:r>
        <w:tab/>
        <w:t>The UPF sends multicast PDUs in the N3/N9 tunnel associated to the multicast distribution session to the RAN. There is only one tunnel per multicast distribution session and RAN node, i.e., all associated PDU sessions share this tunnel.</w:t>
      </w:r>
    </w:p>
    <w:p w14:paraId="3A8E0F8A" w14:textId="77777777" w:rsidR="00881C2C" w:rsidRDefault="00881C2C" w:rsidP="00BC03DF">
      <w:pPr>
        <w:pStyle w:val="B1"/>
      </w:pPr>
      <w:r>
        <w:t>14.</w:t>
      </w:r>
      <w:r>
        <w:tab/>
        <w:t>The RAN selects multicast or unicast radio bearers to deliver the multicast PDUs to UEs that joined the multicast group.</w:t>
      </w:r>
    </w:p>
    <w:p w14:paraId="2422DBB0" w14:textId="77777777" w:rsidR="00881C2C" w:rsidRDefault="00881C2C" w:rsidP="00BC03DF">
      <w:pPr>
        <w:pStyle w:val="B1"/>
      </w:pPr>
      <w:r>
        <w:t>15.</w:t>
      </w:r>
      <w:r>
        <w:tab/>
        <w:t>The RAN performs the transmission using the selected bearer.</w:t>
      </w:r>
    </w:p>
    <w:p w14:paraId="57D3CA63" w14:textId="62054C4D" w:rsidR="00BC03DF" w:rsidRPr="006A30C1" w:rsidRDefault="00BC03DF" w:rsidP="00BC03DF">
      <w:pPr>
        <w:pStyle w:val="Heading3"/>
        <w:rPr>
          <w:lang w:eastAsia="ja-JP"/>
        </w:rPr>
      </w:pPr>
      <w:bookmarkStart w:id="269" w:name="_Toc31011435"/>
      <w:bookmarkStart w:id="270" w:name="_Toc31176948"/>
      <w:r w:rsidRPr="006A30C1">
        <w:t>6.3.3</w:t>
      </w:r>
      <w:r w:rsidRPr="006A30C1">
        <w:tab/>
        <w:t>Impacts on services, entities and interfaces</w:t>
      </w:r>
      <w:bookmarkEnd w:id="269"/>
      <w:bookmarkEnd w:id="270"/>
    </w:p>
    <w:p w14:paraId="73082655" w14:textId="365745C1" w:rsidR="00BC03DF" w:rsidRPr="006A30C1" w:rsidRDefault="00BC03DF" w:rsidP="00881C2C">
      <w:bookmarkStart w:id="271" w:name="_Toc20473562"/>
      <w:bookmarkStart w:id="272" w:name="_Toc500949103"/>
      <w:bookmarkStart w:id="273" w:name="_Hlk500857602"/>
      <w:r w:rsidRPr="006A30C1">
        <w:rPr>
          <w:b/>
        </w:rPr>
        <w:t>SMF</w:t>
      </w:r>
      <w:r w:rsidRPr="006A30C1">
        <w:t>: The SMF must handle a multicast context and the enhanced PDU session procedures.</w:t>
      </w:r>
    </w:p>
    <w:p w14:paraId="1AB37A13" w14:textId="0F228C52" w:rsidR="00BC03DF" w:rsidRPr="006A30C1" w:rsidRDefault="00BC03DF" w:rsidP="00881C2C">
      <w:r w:rsidRPr="006A30C1">
        <w:rPr>
          <w:b/>
        </w:rPr>
        <w:t>UPF</w:t>
      </w:r>
      <w:r w:rsidRPr="006A30C1">
        <w:t xml:space="preserve">: If the UE joins multicast group via user plane, the UPF must support a new capability to trigger a user plane event in a response to the reception of a join message. The UPF should also act as multicast capable router but this functionality was already introduced in </w:t>
      </w:r>
      <w:r w:rsidR="00881C2C" w:rsidRPr="006A30C1">
        <w:t>TS</w:t>
      </w:r>
      <w:r w:rsidR="00881C2C">
        <w:t> </w:t>
      </w:r>
      <w:r w:rsidR="00881C2C" w:rsidRPr="006A30C1">
        <w:t>23.316</w:t>
      </w:r>
      <w:r w:rsidR="00881C2C">
        <w:t> </w:t>
      </w:r>
      <w:r w:rsidR="00881C2C" w:rsidRPr="006A30C1">
        <w:t>[</w:t>
      </w:r>
      <w:r w:rsidR="008558FB" w:rsidRPr="006A30C1">
        <w:t>7</w:t>
      </w:r>
      <w:r w:rsidRPr="006A30C1">
        <w:t>].</w:t>
      </w:r>
    </w:p>
    <w:p w14:paraId="725EF3A8" w14:textId="0E94DB29" w:rsidR="00BC03DF" w:rsidRPr="006A30C1" w:rsidRDefault="00BC03DF" w:rsidP="00881C2C">
      <w:r w:rsidRPr="006A30C1">
        <w:rPr>
          <w:b/>
        </w:rPr>
        <w:t>RAN</w:t>
      </w:r>
      <w:r w:rsidRPr="006A30C1">
        <w:t>: The RAN must support the PDU session procedures and store UEs</w:t>
      </w:r>
      <w:r w:rsidR="00881C2C">
        <w:t>'</w:t>
      </w:r>
      <w:r w:rsidRPr="006A30C1">
        <w:t xml:space="preserve"> association with multicast group in a context as received from the SMF. The RAN should be able to select PTP or PTM bearers that are used for multicast data transmission to UEs.</w:t>
      </w:r>
    </w:p>
    <w:p w14:paraId="3FB65C2F" w14:textId="40349EC3" w:rsidR="00BC03DF" w:rsidRPr="006A30C1" w:rsidRDefault="00BC03DF" w:rsidP="00881C2C">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51FB3D22" w14:textId="3DBB6D24" w:rsidR="00BC03DF" w:rsidRPr="006A30C1" w:rsidRDefault="00BC03DF" w:rsidP="00881C2C">
      <w:r w:rsidRPr="006A30C1">
        <w:rPr>
          <w:b/>
        </w:rPr>
        <w:t>PCF</w:t>
      </w:r>
      <w:r w:rsidRPr="006A30C1">
        <w:t>: The PCF interacts with Content Provider to receive QoS requirements, UE authorization information, service area, and start and end time of MBS sessions.</w:t>
      </w:r>
    </w:p>
    <w:p w14:paraId="2E6514D3" w14:textId="77777777" w:rsidR="00BC03DF" w:rsidRPr="006A30C1" w:rsidRDefault="00BC03DF" w:rsidP="00881C2C">
      <w:r w:rsidRPr="006A30C1">
        <w:rPr>
          <w:b/>
        </w:rPr>
        <w:t>UE</w:t>
      </w:r>
      <w:r w:rsidRPr="006A30C1">
        <w:t>: It needs to indicate the MBS service information as part of the user plan join message (e.g., IGMP join), or of the control plan message (e.g., PDU Session modification request).</w:t>
      </w:r>
    </w:p>
    <w:p w14:paraId="1D3FA2C6" w14:textId="4BE28E6C" w:rsidR="009A3F26" w:rsidRPr="006A30C1" w:rsidRDefault="009A3F26" w:rsidP="009A3F26">
      <w:pPr>
        <w:pStyle w:val="Heading2"/>
      </w:pPr>
      <w:bookmarkStart w:id="274" w:name="_Toc31011436"/>
      <w:bookmarkStart w:id="275" w:name="_Toc31176949"/>
      <w:bookmarkEnd w:id="271"/>
      <w:bookmarkEnd w:id="272"/>
      <w:bookmarkEnd w:id="273"/>
      <w:r w:rsidRPr="006A30C1">
        <w:rPr>
          <w:lang w:eastAsia="zh-CN"/>
        </w:rPr>
        <w:t>6.</w:t>
      </w:r>
      <w:r w:rsidR="00CB7AFA" w:rsidRPr="006A30C1">
        <w:rPr>
          <w:lang w:eastAsia="zh-CN"/>
        </w:rPr>
        <w:t>4</w:t>
      </w:r>
      <w:r w:rsidRPr="006A30C1">
        <w:rPr>
          <w:lang w:eastAsia="ko-KR"/>
        </w:rPr>
        <w:tab/>
      </w:r>
      <w:r w:rsidRPr="006A30C1">
        <w:t>Solution</w:t>
      </w:r>
      <w:r w:rsidRPr="006A30C1">
        <w:rPr>
          <w:lang w:eastAsia="zh-CN"/>
        </w:rPr>
        <w:t xml:space="preserve"> #</w:t>
      </w:r>
      <w:r w:rsidR="00CB7AFA" w:rsidRPr="006A30C1">
        <w:rPr>
          <w:lang w:eastAsia="zh-CN"/>
        </w:rPr>
        <w:t>4</w:t>
      </w:r>
      <w:r w:rsidRPr="006A30C1">
        <w:t>: Multicast session management with dedicated MBS network functions</w:t>
      </w:r>
      <w:bookmarkEnd w:id="274"/>
      <w:bookmarkEnd w:id="275"/>
    </w:p>
    <w:p w14:paraId="2D5437E9" w14:textId="0EEE3EF7" w:rsidR="009A3F26" w:rsidRPr="006A30C1" w:rsidRDefault="009A3F26" w:rsidP="009A3F26">
      <w:pPr>
        <w:pStyle w:val="Heading3"/>
      </w:pPr>
      <w:bookmarkStart w:id="276" w:name="_Toc31011437"/>
      <w:bookmarkStart w:id="277" w:name="_Toc31176950"/>
      <w:r w:rsidRPr="006A30C1">
        <w:t>6.</w:t>
      </w:r>
      <w:r w:rsidR="00CB7AFA" w:rsidRPr="006A30C1">
        <w:t>4</w:t>
      </w:r>
      <w:r w:rsidRPr="006A30C1">
        <w:t>.1</w:t>
      </w:r>
      <w:r w:rsidRPr="006A30C1">
        <w:tab/>
        <w:t>Functional description</w:t>
      </w:r>
      <w:bookmarkEnd w:id="276"/>
      <w:bookmarkEnd w:id="277"/>
    </w:p>
    <w:p w14:paraId="12F19F0B" w14:textId="77777777" w:rsidR="009A3F26" w:rsidRPr="006A30C1" w:rsidRDefault="009A3F26" w:rsidP="00881C2C">
      <w:pPr>
        <w:rPr>
          <w:lang w:eastAsia="ko-KR"/>
        </w:rPr>
      </w:pPr>
      <w:r w:rsidRPr="006A30C1">
        <w:rPr>
          <w:lang w:eastAsia="ko-KR"/>
        </w:rPr>
        <w:t>This solution addresses KI#1 "MBS session management".</w:t>
      </w:r>
    </w:p>
    <w:p w14:paraId="5A6F21B7" w14:textId="7469FD05" w:rsidR="009A3F26" w:rsidRPr="006A30C1" w:rsidRDefault="009A3F26" w:rsidP="00881C2C">
      <w:pPr>
        <w:rPr>
          <w:lang w:eastAsia="ko-KR"/>
        </w:rPr>
      </w:pPr>
      <w:r w:rsidRPr="006A30C1">
        <w:rPr>
          <w:lang w:eastAsia="ko-KR"/>
        </w:rPr>
        <w:t>This solution decouples the possible PDU session user plane with the 5G MBS multicast session user plane. The architecture of this solution is based on alternative 2</w:t>
      </w:r>
      <w:r w:rsidR="004E1595" w:rsidRPr="006A30C1">
        <w:rPr>
          <w:lang w:eastAsia="ko-KR"/>
        </w:rPr>
        <w:t xml:space="preserve"> (see Annex</w:t>
      </w:r>
      <w:r w:rsidR="00881C2C">
        <w:rPr>
          <w:lang w:eastAsia="ko-KR"/>
        </w:rPr>
        <w:t> A, clause </w:t>
      </w:r>
      <w:r w:rsidR="004E1595" w:rsidRPr="006A30C1">
        <w:rPr>
          <w:lang w:eastAsia="ko-KR"/>
        </w:rPr>
        <w:t>A.2)</w:t>
      </w:r>
      <w:r w:rsidRPr="006A30C1">
        <w:rPr>
          <w:lang w:eastAsia="ko-KR"/>
        </w:rPr>
        <w:t>.</w:t>
      </w:r>
    </w:p>
    <w:p w14:paraId="746D5693" w14:textId="3B4595E2" w:rsidR="009A3F26" w:rsidRPr="006A30C1" w:rsidRDefault="009A3F26" w:rsidP="009A3F26">
      <w:pPr>
        <w:pStyle w:val="Heading3"/>
      </w:pPr>
      <w:bookmarkStart w:id="278" w:name="_Toc31011438"/>
      <w:bookmarkStart w:id="279" w:name="_Toc31176951"/>
      <w:r w:rsidRPr="006A30C1">
        <w:lastRenderedPageBreak/>
        <w:t>6.</w:t>
      </w:r>
      <w:r w:rsidR="00CB7AFA" w:rsidRPr="006A30C1">
        <w:t>4</w:t>
      </w:r>
      <w:r w:rsidRPr="006A30C1">
        <w:t>.2</w:t>
      </w:r>
      <w:r w:rsidRPr="006A30C1">
        <w:tab/>
        <w:t>Procedures</w:t>
      </w:r>
      <w:bookmarkEnd w:id="278"/>
      <w:bookmarkEnd w:id="279"/>
    </w:p>
    <w:p w14:paraId="219F313A" w14:textId="7F74B605" w:rsidR="009A3F26" w:rsidRPr="006A30C1" w:rsidRDefault="009A3F26" w:rsidP="009A3F26">
      <w:pPr>
        <w:pStyle w:val="Heading4"/>
      </w:pPr>
      <w:bookmarkStart w:id="280" w:name="_Toc31011439"/>
      <w:bookmarkStart w:id="281" w:name="_Toc31176952"/>
      <w:r w:rsidRPr="006A30C1">
        <w:t>6.</w:t>
      </w:r>
      <w:r w:rsidR="00CB7AFA" w:rsidRPr="006A30C1">
        <w:t>4</w:t>
      </w:r>
      <w:r w:rsidRPr="006A30C1">
        <w:t>.2.1</w:t>
      </w:r>
      <w:r w:rsidRPr="006A30C1">
        <w:tab/>
        <w:t>High-level procedures for multicast services</w:t>
      </w:r>
      <w:bookmarkEnd w:id="280"/>
      <w:bookmarkEnd w:id="281"/>
    </w:p>
    <w:p w14:paraId="7330403B" w14:textId="7ED84B38" w:rsidR="009A3F26" w:rsidRPr="006A30C1" w:rsidRDefault="009A3F26" w:rsidP="00881C2C">
      <w:pPr>
        <w:keepLines/>
      </w:pPr>
      <w:r w:rsidRPr="006A30C1">
        <w:t xml:space="preserve">Figure </w:t>
      </w:r>
      <w:r w:rsidR="00CB7AFA" w:rsidRPr="006A30C1">
        <w:t>6.4</w:t>
      </w:r>
      <w:r w:rsidRPr="006A30C1">
        <w:t>.2.1-1 shows the high-level procedure for multicast services. In this figure, the Internal Content Provider is deployed by MNO itself hence belongs to the PLMN domain, which does not need NEF to access MBS services, while the External Content Provider is a third party Application Server hence does not belong to the PLMN domain, which needs NEF to access MBS services.</w:t>
      </w:r>
    </w:p>
    <w:p w14:paraId="1D1D0030" w14:textId="77777777" w:rsidR="009A3F26" w:rsidRPr="006A30C1" w:rsidRDefault="009A3F26" w:rsidP="00881C2C">
      <w:pPr>
        <w:pStyle w:val="TH"/>
        <w:rPr>
          <w:lang w:eastAsia="ko-KR"/>
        </w:rPr>
      </w:pPr>
      <w:r w:rsidRPr="006A30C1">
        <w:object w:dxaOrig="14094" w:dyaOrig="8994" w14:anchorId="4AEA1E02">
          <v:shape id="_x0000_i1033" type="#_x0000_t75" style="width:481.5pt;height:307.5pt" o:ole="">
            <v:imagedata r:id="rId23" o:title=""/>
          </v:shape>
          <o:OLEObject Type="Embed" ProgID="Visio.Drawing.15" ShapeID="_x0000_i1033" DrawAspect="Content" ObjectID="_1641789853" r:id="rId24"/>
        </w:object>
      </w:r>
    </w:p>
    <w:p w14:paraId="7C9CE283" w14:textId="580E44EB" w:rsidR="009A3F26" w:rsidRPr="006A30C1" w:rsidRDefault="009A3F26" w:rsidP="009A3F26">
      <w:pPr>
        <w:pStyle w:val="TF"/>
      </w:pPr>
      <w:r w:rsidRPr="006A30C1">
        <w:t xml:space="preserve">Figure </w:t>
      </w:r>
      <w:r w:rsidR="00CB7AFA" w:rsidRPr="006A30C1">
        <w:t>6.4</w:t>
      </w:r>
      <w:r w:rsidRPr="006A30C1">
        <w:t>.2.1-1: High-level procedures for multicast services</w:t>
      </w:r>
    </w:p>
    <w:p w14:paraId="29AABAD2" w14:textId="77777777" w:rsidR="009A3F26" w:rsidRPr="006A30C1" w:rsidRDefault="009A3F26" w:rsidP="009A3F26">
      <w:pPr>
        <w:pStyle w:val="B1"/>
      </w:pPr>
      <w:r w:rsidRPr="006A30C1">
        <w:t>&lt;Stage 1&gt; Multicast service configuration:</w:t>
      </w:r>
    </w:p>
    <w:p w14:paraId="15CDCE40" w14:textId="3E8E14AD" w:rsidR="009A3F26" w:rsidRPr="006A30C1" w:rsidRDefault="009A3F26" w:rsidP="009A3F26">
      <w:pPr>
        <w:pStyle w:val="B1"/>
        <w:rPr>
          <w:rFonts w:eastAsia="SimSun"/>
          <w:lang w:eastAsia="zh-CN"/>
        </w:rPr>
      </w:pPr>
      <w:r w:rsidRPr="006A30C1">
        <w:rPr>
          <w:rFonts w:eastAsia="SimSun"/>
          <w:lang w:eastAsia="zh-CN"/>
        </w:rPr>
        <w:t>1.</w:t>
      </w:r>
      <w:r w:rsidRPr="006A30C1">
        <w:rPr>
          <w:rFonts w:eastAsia="SimSun"/>
          <w:lang w:eastAsia="zh-CN"/>
        </w:rPr>
        <w:tab/>
        <w:t xml:space="preserve">The Content Provider performs TMGI management procedures over MB2 interface as described in clause 5.1.2.2 of </w:t>
      </w:r>
      <w:r w:rsidR="00881C2C" w:rsidRPr="006A30C1">
        <w:rPr>
          <w:rFonts w:eastAsia="SimSun"/>
          <w:lang w:eastAsia="zh-CN"/>
        </w:rPr>
        <w:t>TS</w:t>
      </w:r>
      <w:r w:rsidR="00881C2C">
        <w:rPr>
          <w:rFonts w:eastAsia="SimSun"/>
          <w:lang w:eastAsia="zh-CN"/>
        </w:rPr>
        <w:t> </w:t>
      </w:r>
      <w:r w:rsidR="00881C2C" w:rsidRPr="006A30C1">
        <w:rPr>
          <w:rFonts w:eastAsia="SimSun"/>
          <w:lang w:eastAsia="zh-CN"/>
        </w:rPr>
        <w:t>23.468</w:t>
      </w:r>
      <w:r w:rsidR="00881C2C">
        <w:rPr>
          <w:rFonts w:eastAsia="SimSun"/>
          <w:lang w:eastAsia="zh-CN"/>
        </w:rPr>
        <w:t> </w:t>
      </w:r>
      <w:r w:rsidR="00881C2C" w:rsidRPr="006A30C1">
        <w:rPr>
          <w:rFonts w:eastAsia="SimSun"/>
          <w:lang w:eastAsia="zh-CN"/>
        </w:rPr>
        <w:t>[</w:t>
      </w:r>
      <w:r w:rsidR="008558FB" w:rsidRPr="006A30C1">
        <w:rPr>
          <w:rFonts w:eastAsia="SimSun"/>
          <w:lang w:eastAsia="zh-CN"/>
        </w:rPr>
        <w:t>5</w:t>
      </w:r>
      <w:r w:rsidRPr="006A30C1">
        <w:rPr>
          <w:rFonts w:eastAsia="SimSun"/>
          <w:lang w:eastAsia="zh-CN"/>
        </w:rPr>
        <w:t xml:space="preserve">], or performs service management procedures over xMB interface as described in clause 5.3 (except 5.3.6) of </w:t>
      </w:r>
      <w:r w:rsidR="00881C2C" w:rsidRPr="006A30C1">
        <w:rPr>
          <w:rFonts w:eastAsia="SimSun"/>
          <w:lang w:eastAsia="zh-CN"/>
        </w:rPr>
        <w:t>TS</w:t>
      </w:r>
      <w:r w:rsidR="00881C2C">
        <w:rPr>
          <w:rFonts w:eastAsia="SimSun"/>
          <w:lang w:eastAsia="zh-CN"/>
        </w:rPr>
        <w:t> </w:t>
      </w:r>
      <w:r w:rsidR="00881C2C" w:rsidRPr="006A30C1">
        <w:rPr>
          <w:rFonts w:eastAsia="SimSun"/>
          <w:lang w:eastAsia="zh-CN"/>
        </w:rPr>
        <w:t>26.348</w:t>
      </w:r>
      <w:r w:rsidR="00881C2C">
        <w:rPr>
          <w:rFonts w:eastAsia="SimSun"/>
          <w:lang w:eastAsia="zh-CN"/>
        </w:rPr>
        <w:t> </w:t>
      </w:r>
      <w:r w:rsidR="00881C2C" w:rsidRPr="006A30C1">
        <w:rPr>
          <w:rFonts w:eastAsia="SimSun"/>
          <w:lang w:eastAsia="zh-CN"/>
        </w:rPr>
        <w:t>[</w:t>
      </w:r>
      <w:r w:rsidR="008558FB" w:rsidRPr="006A30C1">
        <w:rPr>
          <w:rFonts w:eastAsia="SimSun"/>
          <w:lang w:eastAsia="zh-CN"/>
        </w:rPr>
        <w:t>6</w:t>
      </w:r>
      <w:r w:rsidRPr="006A30C1">
        <w:rPr>
          <w:rFonts w:eastAsia="SimSun"/>
          <w:lang w:eastAsia="zh-CN"/>
        </w:rPr>
        <w:t>]. The NEF shall support MB2 interface or xMB interface to interact with external Content Provider, and invoke service operators of the MBSF for service association accordingly.</w:t>
      </w:r>
    </w:p>
    <w:p w14:paraId="136E3D6D" w14:textId="3B25D9A3" w:rsidR="009A3F26" w:rsidRPr="006A30C1" w:rsidRDefault="009A3F26" w:rsidP="009A3F26">
      <w:pPr>
        <w:pStyle w:val="B1"/>
      </w:pPr>
      <w:r w:rsidRPr="006A30C1">
        <w:t>2.</w:t>
      </w:r>
      <w:r w:rsidRPr="006A30C1">
        <w:tab/>
        <w:t xml:space="preserve">UE may interact with the application server of a Content Provider over user plan for a multicast service. This can be used when the Content Provider does not need service announcement as described in </w:t>
      </w:r>
      <w:r w:rsidR="00881C2C" w:rsidRPr="006A30C1">
        <w:t>TS</w:t>
      </w:r>
      <w:r w:rsidR="00881C2C">
        <w:t> </w:t>
      </w:r>
      <w:r w:rsidR="00881C2C" w:rsidRPr="006A30C1">
        <w:t>23.246</w:t>
      </w:r>
      <w:r w:rsidR="00881C2C">
        <w:t> </w:t>
      </w:r>
      <w:r w:rsidR="00881C2C" w:rsidRPr="006A30C1">
        <w:t>[</w:t>
      </w:r>
      <w:r w:rsidR="00CA1CA2" w:rsidRPr="006A30C1">
        <w:t>4</w:t>
      </w:r>
      <w:r w:rsidRPr="006A30C1">
        <w:t>].</w:t>
      </w:r>
    </w:p>
    <w:p w14:paraId="07373FB7" w14:textId="3A6A3E85" w:rsidR="009A3F26" w:rsidRPr="006A30C1" w:rsidRDefault="009A3F26" w:rsidP="009A3F26">
      <w:pPr>
        <w:pStyle w:val="B1"/>
        <w:rPr>
          <w:rFonts w:eastAsia="SimSun"/>
          <w:lang w:eastAsia="zh-CN"/>
        </w:rPr>
      </w:pPr>
      <w:r w:rsidRPr="006A30C1">
        <w:rPr>
          <w:rFonts w:eastAsia="SimSun"/>
          <w:lang w:eastAsia="zh-CN"/>
        </w:rPr>
        <w:t>3.</w:t>
      </w:r>
      <w:r w:rsidRPr="006A30C1">
        <w:rPr>
          <w:rFonts w:eastAsia="SimSun"/>
          <w:lang w:eastAsia="zh-CN"/>
        </w:rPr>
        <w:tab/>
        <w:t xml:space="preserve">The Content Provider performs MBS Bearer management procedures over MB2 interface as described in clause 5.1.2.3 and clause 5.1.2.4 of </w:t>
      </w:r>
      <w:r w:rsidR="00881C2C" w:rsidRPr="006A30C1">
        <w:rPr>
          <w:rFonts w:eastAsia="SimSun"/>
          <w:lang w:eastAsia="zh-CN"/>
        </w:rPr>
        <w:t>TS</w:t>
      </w:r>
      <w:r w:rsidR="00881C2C">
        <w:rPr>
          <w:rFonts w:eastAsia="SimSun"/>
          <w:lang w:eastAsia="zh-CN"/>
        </w:rPr>
        <w:t> </w:t>
      </w:r>
      <w:r w:rsidR="00881C2C" w:rsidRPr="006A30C1">
        <w:rPr>
          <w:rFonts w:eastAsia="SimSun"/>
          <w:lang w:eastAsia="zh-CN"/>
        </w:rPr>
        <w:t>23.468</w:t>
      </w:r>
      <w:r w:rsidR="00881C2C">
        <w:rPr>
          <w:rFonts w:eastAsia="SimSun"/>
          <w:lang w:eastAsia="zh-CN"/>
        </w:rPr>
        <w:t> </w:t>
      </w:r>
      <w:r w:rsidR="00881C2C" w:rsidRPr="006A30C1">
        <w:rPr>
          <w:rFonts w:eastAsia="SimSun"/>
          <w:lang w:eastAsia="zh-CN"/>
        </w:rPr>
        <w:t>[</w:t>
      </w:r>
      <w:r w:rsidR="008558FB" w:rsidRPr="006A30C1">
        <w:rPr>
          <w:rFonts w:eastAsia="SimSun"/>
          <w:lang w:eastAsia="zh-CN"/>
        </w:rPr>
        <w:t>5</w:t>
      </w:r>
      <w:r w:rsidRPr="006A30C1">
        <w:rPr>
          <w:rFonts w:eastAsia="SimSun"/>
          <w:lang w:eastAsia="zh-CN"/>
        </w:rPr>
        <w:t xml:space="preserve">], or performs session management procedures over xMB interface as described in clause 5.4 of </w:t>
      </w:r>
      <w:r w:rsidR="00881C2C" w:rsidRPr="006A30C1">
        <w:rPr>
          <w:rFonts w:eastAsia="SimSun"/>
          <w:lang w:eastAsia="zh-CN"/>
        </w:rPr>
        <w:t>TS</w:t>
      </w:r>
      <w:r w:rsidR="00881C2C">
        <w:rPr>
          <w:rFonts w:eastAsia="SimSun"/>
          <w:lang w:eastAsia="zh-CN"/>
        </w:rPr>
        <w:t> </w:t>
      </w:r>
      <w:r w:rsidR="00881C2C" w:rsidRPr="006A30C1">
        <w:rPr>
          <w:rFonts w:eastAsia="SimSun"/>
          <w:lang w:eastAsia="zh-CN"/>
        </w:rPr>
        <w:t>26.348</w:t>
      </w:r>
      <w:r w:rsidR="00881C2C">
        <w:rPr>
          <w:rFonts w:eastAsia="SimSun"/>
          <w:lang w:eastAsia="zh-CN"/>
        </w:rPr>
        <w:t> </w:t>
      </w:r>
      <w:r w:rsidR="00881C2C" w:rsidRPr="006A30C1">
        <w:rPr>
          <w:rFonts w:eastAsia="SimSun"/>
          <w:lang w:eastAsia="zh-CN"/>
        </w:rPr>
        <w:t>[</w:t>
      </w:r>
      <w:r w:rsidR="008558FB" w:rsidRPr="006A30C1">
        <w:rPr>
          <w:rFonts w:eastAsia="SimSun"/>
          <w:lang w:eastAsia="zh-CN"/>
        </w:rPr>
        <w:t>6</w:t>
      </w:r>
      <w:r w:rsidRPr="006A30C1">
        <w:rPr>
          <w:rFonts w:eastAsia="SimSun"/>
          <w:lang w:eastAsia="zh-CN"/>
        </w:rPr>
        <w:t>]. The NEF shall support MB2 interface or xMB interface to interact with external Content Provider, and invoke service operators of the MB-SCF for service parameters provisioning, e.g. QoS requirements, service area, etc., and subscribe events exposed from the MBSF.</w:t>
      </w:r>
    </w:p>
    <w:p w14:paraId="6D93FD09" w14:textId="77777777" w:rsidR="009A3F26" w:rsidRPr="006A30C1" w:rsidRDefault="009A3F26" w:rsidP="009A3F26">
      <w:pPr>
        <w:pStyle w:val="B1"/>
      </w:pPr>
      <w:r w:rsidRPr="006A30C1">
        <w:t>&lt;Stage 2&gt; Multicast service operation:</w:t>
      </w:r>
    </w:p>
    <w:p w14:paraId="615F2CE4" w14:textId="77777777" w:rsidR="009A3F26" w:rsidRPr="006A30C1" w:rsidRDefault="009A3F26" w:rsidP="009A3F26">
      <w:pPr>
        <w:pStyle w:val="B1"/>
        <w:rPr>
          <w:rFonts w:eastAsia="SimSun"/>
          <w:lang w:eastAsia="zh-CN"/>
        </w:rPr>
      </w:pPr>
      <w:r w:rsidRPr="006A30C1">
        <w:rPr>
          <w:rFonts w:eastAsia="SimSun"/>
          <w:lang w:eastAsia="zh-CN"/>
        </w:rPr>
        <w:t>4.</w:t>
      </w:r>
      <w:r w:rsidRPr="006A30C1">
        <w:rPr>
          <w:rFonts w:eastAsia="SimSun"/>
          <w:lang w:eastAsia="zh-CN"/>
        </w:rPr>
        <w:tab/>
        <w:t>The UE that interests in a multicast session initiates a User MBS Multicast Session Establishment or Termination procedures with AMF, SMF, MB-SMF, MB-UPF, and MB-SCF. The MB-SMF interacts with the MBSF to perform MB service control for the UE, and interacts with the MB-UPF to create and modify the MBS session paths accordingly.</w:t>
      </w:r>
    </w:p>
    <w:p w14:paraId="1B4A12F4" w14:textId="08222A62" w:rsidR="009A3F26" w:rsidRPr="006A30C1" w:rsidRDefault="009A3F26" w:rsidP="009A3F26">
      <w:pPr>
        <w:pStyle w:val="B1"/>
        <w:rPr>
          <w:rFonts w:eastAsia="SimSun"/>
          <w:lang w:eastAsia="zh-CN"/>
        </w:rPr>
      </w:pPr>
      <w:r w:rsidRPr="006A30C1">
        <w:rPr>
          <w:rFonts w:eastAsia="SimSun"/>
          <w:lang w:eastAsia="zh-CN"/>
        </w:rPr>
        <w:lastRenderedPageBreak/>
        <w:t>5.</w:t>
      </w:r>
      <w:r w:rsidRPr="006A30C1">
        <w:rPr>
          <w:rFonts w:eastAsia="SimSun"/>
          <w:lang w:eastAsia="zh-CN"/>
        </w:rPr>
        <w:tab/>
        <w:t xml:space="preserve">If events have been subscribed by the internal Content Provider or the NEF, when condition of events are met, the MBSF performs MBMS Delivery Status Indication procedure with the internal Content Provider over MB2 interface as described in clause 5.1.2.5 of </w:t>
      </w:r>
      <w:r w:rsidR="00881C2C" w:rsidRPr="006A30C1">
        <w:rPr>
          <w:rFonts w:eastAsia="SimSun"/>
          <w:lang w:eastAsia="zh-CN"/>
        </w:rPr>
        <w:t>TS</w:t>
      </w:r>
      <w:r w:rsidR="00881C2C">
        <w:rPr>
          <w:rFonts w:eastAsia="SimSun"/>
          <w:lang w:eastAsia="zh-CN"/>
        </w:rPr>
        <w:t> </w:t>
      </w:r>
      <w:r w:rsidR="00881C2C" w:rsidRPr="006A30C1">
        <w:rPr>
          <w:rFonts w:eastAsia="SimSun"/>
          <w:lang w:eastAsia="zh-CN"/>
        </w:rPr>
        <w:t>23.468</w:t>
      </w:r>
      <w:r w:rsidR="00881C2C">
        <w:rPr>
          <w:rFonts w:eastAsia="SimSun"/>
          <w:lang w:eastAsia="zh-CN"/>
        </w:rPr>
        <w:t> </w:t>
      </w:r>
      <w:r w:rsidR="00881C2C" w:rsidRPr="006A30C1">
        <w:rPr>
          <w:rFonts w:eastAsia="SimSun"/>
          <w:lang w:eastAsia="zh-CN"/>
        </w:rPr>
        <w:t>[</w:t>
      </w:r>
      <w:r w:rsidR="008558FB" w:rsidRPr="006A30C1">
        <w:rPr>
          <w:rFonts w:eastAsia="SimSun"/>
          <w:lang w:eastAsia="zh-CN"/>
        </w:rPr>
        <w:t>5</w:t>
      </w:r>
      <w:r w:rsidRPr="006A30C1">
        <w:rPr>
          <w:rFonts w:eastAsia="SimSun"/>
          <w:lang w:eastAsia="zh-CN"/>
        </w:rPr>
        <w:t xml:space="preserve">], or performs Service Notification procedure with the internal Content Provider over xMB interface as described in clause 5.3.6 of </w:t>
      </w:r>
      <w:r w:rsidR="00881C2C" w:rsidRPr="006A30C1">
        <w:rPr>
          <w:rFonts w:eastAsia="SimSun"/>
          <w:lang w:eastAsia="zh-CN"/>
        </w:rPr>
        <w:t>TS</w:t>
      </w:r>
      <w:r w:rsidR="00881C2C">
        <w:rPr>
          <w:rFonts w:eastAsia="SimSun"/>
          <w:lang w:eastAsia="zh-CN"/>
        </w:rPr>
        <w:t> </w:t>
      </w:r>
      <w:r w:rsidR="00881C2C" w:rsidRPr="006A30C1">
        <w:rPr>
          <w:rFonts w:eastAsia="SimSun"/>
          <w:lang w:eastAsia="zh-CN"/>
        </w:rPr>
        <w:t>26.348</w:t>
      </w:r>
      <w:r w:rsidR="00881C2C">
        <w:rPr>
          <w:rFonts w:eastAsia="SimSun"/>
          <w:lang w:eastAsia="zh-CN"/>
        </w:rPr>
        <w:t> </w:t>
      </w:r>
      <w:r w:rsidR="00881C2C" w:rsidRPr="006A30C1">
        <w:rPr>
          <w:rFonts w:eastAsia="SimSun"/>
          <w:lang w:eastAsia="zh-CN"/>
        </w:rPr>
        <w:t>[</w:t>
      </w:r>
      <w:r w:rsidR="008558FB" w:rsidRPr="006A30C1">
        <w:rPr>
          <w:rFonts w:eastAsia="SimSun"/>
          <w:lang w:eastAsia="zh-CN"/>
        </w:rPr>
        <w:t>6</w:t>
      </w:r>
      <w:r w:rsidRPr="006A30C1">
        <w:rPr>
          <w:rFonts w:eastAsia="SimSun"/>
          <w:lang w:eastAsia="zh-CN"/>
        </w:rPr>
        <w:t>], or performs MB-SCF service notification with the NEF. The NEF shall support MB2 interface or xMB interface to interact with external Content Provider, and notify the event to the external Content Provider accordingly.</w:t>
      </w:r>
    </w:p>
    <w:p w14:paraId="03C5D23E" w14:textId="35B145AB" w:rsidR="009A3F26" w:rsidRPr="006A30C1" w:rsidRDefault="00881C2C" w:rsidP="009A3F26">
      <w:pPr>
        <w:pStyle w:val="EditorsNote"/>
        <w:rPr>
          <w:lang w:eastAsia="zh-CN"/>
        </w:rPr>
      </w:pPr>
      <w:r w:rsidRPr="006A30C1">
        <w:t>Editor's note:</w:t>
      </w:r>
      <w:r>
        <w:tab/>
      </w:r>
      <w:r w:rsidR="009A3F26" w:rsidRPr="006A30C1">
        <w:t>What entity allocates IP multicast address used is FFS</w:t>
      </w:r>
      <w:r w:rsidR="009A3F26" w:rsidRPr="006A30C1">
        <w:rPr>
          <w:lang w:eastAsia="zh-CN"/>
        </w:rPr>
        <w:t>.</w:t>
      </w:r>
    </w:p>
    <w:p w14:paraId="571F3F75" w14:textId="1B9299C9" w:rsidR="009A3F26" w:rsidRPr="006A30C1" w:rsidRDefault="009A3F26" w:rsidP="00881C2C">
      <w:r w:rsidRPr="006A30C1">
        <w:t>The following two clauses use External Content Provider as an example to describe how to establish and terminate a MBS session in step 4 of Stage 2. For Internal Content Provider, it can directly interact with MBSF without NEF involved.</w:t>
      </w:r>
    </w:p>
    <w:p w14:paraId="64D2486A" w14:textId="053C1D02" w:rsidR="009A3F26" w:rsidRPr="006A30C1" w:rsidRDefault="009A3F26" w:rsidP="009A3F26">
      <w:pPr>
        <w:pStyle w:val="Heading4"/>
      </w:pPr>
      <w:bookmarkStart w:id="282" w:name="_Toc31011440"/>
      <w:bookmarkStart w:id="283" w:name="_Toc31176953"/>
      <w:r w:rsidRPr="006A30C1">
        <w:t>6.</w:t>
      </w:r>
      <w:r w:rsidR="00CB7AFA" w:rsidRPr="006A30C1">
        <w:t>4</w:t>
      </w:r>
      <w:r w:rsidRPr="006A30C1">
        <w:t>.2.2</w:t>
      </w:r>
      <w:r w:rsidRPr="006A30C1">
        <w:tab/>
        <w:t>User MBS Multicast Session Establishment</w:t>
      </w:r>
      <w:bookmarkEnd w:id="282"/>
      <w:bookmarkEnd w:id="283"/>
    </w:p>
    <w:p w14:paraId="7230ED56" w14:textId="7ED0B165" w:rsidR="009A3F26" w:rsidRPr="006A30C1" w:rsidRDefault="009A3F26" w:rsidP="00881C2C">
      <w:r w:rsidRPr="006A30C1">
        <w:t>Figure 6.</w:t>
      </w:r>
      <w:r w:rsidR="00CB7AFA" w:rsidRPr="006A30C1">
        <w:t>4</w:t>
      </w:r>
      <w:r w:rsidRPr="006A30C1">
        <w:t>.2.2-1 shows the procedure for 5G MBS multicast session establishment:</w:t>
      </w:r>
    </w:p>
    <w:p w14:paraId="5A0DEC7C" w14:textId="77777777" w:rsidR="009A3F26" w:rsidRPr="006A30C1" w:rsidRDefault="009A3F26" w:rsidP="00881C2C">
      <w:pPr>
        <w:pStyle w:val="TH"/>
      </w:pPr>
      <w:r w:rsidRPr="006A30C1">
        <w:object w:dxaOrig="13846" w:dyaOrig="9871" w14:anchorId="128E0E97">
          <v:shape id="_x0000_i1034" type="#_x0000_t75" style="width:481.5pt;height:343.5pt" o:ole="">
            <v:imagedata r:id="rId25" o:title=""/>
          </v:shape>
          <o:OLEObject Type="Embed" ProgID="Visio.Drawing.15" ShapeID="_x0000_i1034" DrawAspect="Content" ObjectID="_1641789854" r:id="rId26"/>
        </w:object>
      </w:r>
    </w:p>
    <w:p w14:paraId="63362EC8" w14:textId="527792E8" w:rsidR="009A3F26" w:rsidRPr="006A30C1" w:rsidRDefault="009A3F26" w:rsidP="009A3F26">
      <w:pPr>
        <w:pStyle w:val="TF"/>
      </w:pPr>
      <w:r w:rsidRPr="006A30C1">
        <w:t>Figure 6.</w:t>
      </w:r>
      <w:r w:rsidR="00CB7AFA" w:rsidRPr="006A30C1">
        <w:t>4</w:t>
      </w:r>
      <w:r w:rsidRPr="006A30C1">
        <w:t>.2.2-1: User MBS Multicast Session Establishment procedure</w:t>
      </w:r>
    </w:p>
    <w:p w14:paraId="30AD916A" w14:textId="77777777" w:rsidR="009A3F26" w:rsidRPr="006A30C1" w:rsidRDefault="009A3F26" w:rsidP="009A3F26">
      <w:pPr>
        <w:pStyle w:val="B1"/>
        <w:rPr>
          <w:rFonts w:eastAsia="SimSun"/>
          <w:lang w:eastAsia="zh-CN"/>
        </w:rPr>
      </w:pPr>
      <w:r w:rsidRPr="006A30C1">
        <w:rPr>
          <w:rFonts w:eastAsia="SimSun"/>
          <w:lang w:eastAsia="zh-CN"/>
        </w:rPr>
        <w:t>1.</w:t>
      </w:r>
      <w:r w:rsidRPr="006A30C1">
        <w:rPr>
          <w:rFonts w:eastAsia="SimSun"/>
          <w:lang w:eastAsia="zh-CN"/>
        </w:rPr>
        <w:tab/>
        <w:t>The UE sends an IGMP (IPv4) or MLD (IPv6) Join message over user plan of a PDU session to signal its interest in receiving a particular multicast 5G MBS session service identified by an IP multicast address.</w:t>
      </w:r>
    </w:p>
    <w:p w14:paraId="0DB0526C" w14:textId="77777777" w:rsidR="009A3F26" w:rsidRPr="006A30C1" w:rsidRDefault="009A3F26" w:rsidP="009A3F26">
      <w:pPr>
        <w:pStyle w:val="B1"/>
        <w:rPr>
          <w:rFonts w:eastAsia="SimSun"/>
          <w:lang w:eastAsia="zh-CN"/>
        </w:rPr>
      </w:pPr>
      <w:r w:rsidRPr="006A30C1">
        <w:rPr>
          <w:rFonts w:eastAsia="SimSun"/>
          <w:lang w:eastAsia="zh-CN"/>
        </w:rPr>
        <w:t>2.</w:t>
      </w:r>
      <w:r w:rsidRPr="006A30C1">
        <w:rPr>
          <w:rFonts w:eastAsia="SimSun"/>
          <w:lang w:eastAsia="zh-CN"/>
        </w:rPr>
        <w:tab/>
        <w:t>The UPF detects the IP data of IGMP or MLD, and forwards the IP data to the SMF according to the PDR installed in the UPF.</w:t>
      </w:r>
    </w:p>
    <w:p w14:paraId="4056B494" w14:textId="77777777" w:rsidR="009A3F26" w:rsidRPr="006A30C1" w:rsidRDefault="009A3F26" w:rsidP="009A3F26">
      <w:pPr>
        <w:pStyle w:val="B1"/>
        <w:rPr>
          <w:rFonts w:eastAsia="SimSun"/>
          <w:lang w:eastAsia="zh-CN"/>
        </w:rPr>
      </w:pPr>
      <w:r w:rsidRPr="006A30C1">
        <w:rPr>
          <w:rFonts w:eastAsia="SimSun"/>
          <w:lang w:eastAsia="zh-CN"/>
        </w:rPr>
        <w:t>3.</w:t>
      </w:r>
      <w:r w:rsidRPr="006A30C1">
        <w:rPr>
          <w:rFonts w:eastAsia="SimSun"/>
          <w:lang w:eastAsia="zh-CN"/>
        </w:rPr>
        <w:tab/>
        <w:t>The SMF selects a MB-SMF, e.g., based on local policy, subscription data, or UE location.</w:t>
      </w:r>
    </w:p>
    <w:p w14:paraId="595A6635" w14:textId="77777777" w:rsidR="009A3F26" w:rsidRPr="006A30C1" w:rsidRDefault="009A3F26" w:rsidP="009A3F26">
      <w:pPr>
        <w:pStyle w:val="B1"/>
        <w:rPr>
          <w:rFonts w:eastAsia="SimSun"/>
          <w:lang w:eastAsia="zh-CN"/>
        </w:rPr>
      </w:pPr>
      <w:r w:rsidRPr="006A30C1">
        <w:rPr>
          <w:rFonts w:eastAsia="SimSun"/>
          <w:lang w:eastAsia="zh-CN"/>
        </w:rPr>
        <w:t>4.</w:t>
      </w:r>
      <w:r w:rsidRPr="006A30C1">
        <w:rPr>
          <w:rFonts w:eastAsia="SimSun"/>
          <w:lang w:eastAsia="zh-CN"/>
        </w:rPr>
        <w:tab/>
        <w:t>The SMF invokes Nmbsmf_service_operator1 (SUPI, GUAMI, PDU session ID, N2 terminating point, UE location, IP data) and get response. The PDU session ID correspond to the PDU session for transferring the IGMP (IPv4) or MLD (IPv6) Join message.</w:t>
      </w:r>
    </w:p>
    <w:p w14:paraId="7C0FF44A" w14:textId="77777777" w:rsidR="009A3F26" w:rsidRPr="006A30C1" w:rsidRDefault="009A3F26" w:rsidP="009A3F26">
      <w:pPr>
        <w:pStyle w:val="B1"/>
        <w:rPr>
          <w:rFonts w:eastAsia="SimSun"/>
          <w:lang w:eastAsia="zh-CN"/>
        </w:rPr>
      </w:pPr>
      <w:r w:rsidRPr="006A30C1">
        <w:rPr>
          <w:rFonts w:eastAsia="SimSun"/>
          <w:lang w:eastAsia="zh-CN"/>
        </w:rPr>
        <w:lastRenderedPageBreak/>
        <w:t>5.</w:t>
      </w:r>
      <w:r w:rsidRPr="006A30C1">
        <w:rPr>
          <w:rFonts w:eastAsia="SimSun"/>
          <w:lang w:eastAsia="zh-CN"/>
        </w:rPr>
        <w:tab/>
        <w:t>The MB-SMF resolves the IP data to get the IP multicast address and message type etc., and invokes Nmbsf_service_operator1 (SUPI, IP multicast address) to indicate a user join.</w:t>
      </w:r>
    </w:p>
    <w:p w14:paraId="0B1BB073" w14:textId="77777777" w:rsidR="009A3F26" w:rsidRPr="006A30C1" w:rsidRDefault="009A3F26" w:rsidP="009A3F26">
      <w:pPr>
        <w:pStyle w:val="B1"/>
        <w:rPr>
          <w:rFonts w:eastAsia="SimSun"/>
          <w:lang w:eastAsia="zh-CN"/>
        </w:rPr>
      </w:pPr>
      <w:r w:rsidRPr="006A30C1">
        <w:rPr>
          <w:rFonts w:eastAsia="SimSun"/>
          <w:lang w:eastAsia="zh-CN"/>
        </w:rPr>
        <w:t>6.</w:t>
      </w:r>
      <w:r w:rsidRPr="006A30C1">
        <w:rPr>
          <w:rFonts w:eastAsia="SimSun"/>
          <w:lang w:eastAsia="zh-CN"/>
        </w:rPr>
        <w:tab/>
        <w:t>The MBSF may invokes Nudm_SDM_Get service operator to authorize the user for the multicast session based on subscription, or the MBSF may notify the Content Provider of user join based on the event subscription. When receiving the user-join event, the Content Provider performs bearer management procedure or session management procedure to update the service parameters with information whether it allows the user to join the session or not, the MBSF waits for the authorization result.</w:t>
      </w:r>
    </w:p>
    <w:p w14:paraId="404CDF1B" w14:textId="77777777" w:rsidR="009A3F26" w:rsidRPr="006A30C1" w:rsidRDefault="009A3F26" w:rsidP="009A3F26">
      <w:pPr>
        <w:pStyle w:val="B1"/>
        <w:rPr>
          <w:rFonts w:eastAsia="SimSun"/>
          <w:lang w:eastAsia="zh-CN"/>
        </w:rPr>
      </w:pPr>
      <w:r w:rsidRPr="006A30C1">
        <w:rPr>
          <w:rFonts w:eastAsia="SimSun"/>
          <w:lang w:eastAsia="zh-CN"/>
        </w:rPr>
        <w:t>7.</w:t>
      </w:r>
      <w:r w:rsidRPr="006A30C1">
        <w:rPr>
          <w:rFonts w:eastAsia="SimSun"/>
          <w:lang w:eastAsia="zh-CN"/>
        </w:rPr>
        <w:tab/>
        <w:t>The MBSF responses to the Nmbsf_service_operator1 with the authorization result and may include security information in the service operator if required by the Content Provider.</w:t>
      </w:r>
    </w:p>
    <w:p w14:paraId="6017D28B" w14:textId="77777777" w:rsidR="009A3F26" w:rsidRPr="006A30C1" w:rsidRDefault="009A3F26" w:rsidP="009A3F26">
      <w:pPr>
        <w:pStyle w:val="B1"/>
        <w:rPr>
          <w:rFonts w:eastAsia="SimSun"/>
          <w:lang w:eastAsia="zh-CN"/>
        </w:rPr>
      </w:pPr>
      <w:r w:rsidRPr="006A30C1">
        <w:rPr>
          <w:rFonts w:eastAsia="SimSun"/>
          <w:lang w:eastAsia="zh-CN"/>
        </w:rPr>
        <w:t>8.</w:t>
      </w:r>
      <w:r w:rsidRPr="006A30C1">
        <w:rPr>
          <w:rFonts w:eastAsia="SimSun"/>
          <w:lang w:eastAsia="zh-CN"/>
        </w:rPr>
        <w:tab/>
        <w:t>If authorization success, the MB-SMF selects a MB-UPF for the multicast session.</w:t>
      </w:r>
    </w:p>
    <w:p w14:paraId="0CF50022" w14:textId="77777777" w:rsidR="009A3F26" w:rsidRPr="006A30C1" w:rsidRDefault="009A3F26" w:rsidP="009A3F26">
      <w:pPr>
        <w:pStyle w:val="B1"/>
        <w:rPr>
          <w:rFonts w:eastAsia="SimSun"/>
          <w:lang w:eastAsia="zh-CN"/>
        </w:rPr>
      </w:pPr>
      <w:r w:rsidRPr="006A30C1">
        <w:rPr>
          <w:rFonts w:eastAsia="SimSun"/>
          <w:lang w:eastAsia="zh-CN"/>
        </w:rPr>
        <w:t>9.</w:t>
      </w:r>
      <w:r w:rsidRPr="006A30C1">
        <w:rPr>
          <w:rFonts w:eastAsia="SimSun"/>
          <w:lang w:eastAsia="zh-CN"/>
        </w:rPr>
        <w:tab/>
        <w:t>If the RAN node is not in the 5G MBS session, the MB-SMF updates the MB-UPF to include the RAN node into the paths of the 5G MBS session. If the MB-SMF received security information from the MB-SCF and the RAN node is the first downlink endpoint of the 5G MBS session, the MB-SMF also sends the security information to the MB-UPF.</w:t>
      </w:r>
    </w:p>
    <w:p w14:paraId="2E12BF77" w14:textId="77777777" w:rsidR="009A3F26" w:rsidRPr="006A30C1" w:rsidRDefault="009A3F26" w:rsidP="009A3F26">
      <w:pPr>
        <w:pStyle w:val="B1"/>
        <w:rPr>
          <w:rFonts w:eastAsia="SimSun"/>
          <w:lang w:eastAsia="zh-CN"/>
        </w:rPr>
      </w:pPr>
      <w:r w:rsidRPr="006A30C1">
        <w:rPr>
          <w:rFonts w:eastAsia="SimSun"/>
          <w:lang w:eastAsia="zh-CN"/>
        </w:rPr>
        <w:t>10.</w:t>
      </w:r>
      <w:r w:rsidRPr="006A30C1">
        <w:rPr>
          <w:rFonts w:eastAsia="SimSun"/>
          <w:lang w:eastAsia="zh-CN"/>
        </w:rPr>
        <w:tab/>
        <w:t>If authorization success and the MB-SMF has not subscribed N1-MB message notification to the AMF, the MB-SMF invokes Namf_Communication_N1MessageSubscribe (MB-SMF ID, N1-MB message types, [SUPI]) service operator and get response.</w:t>
      </w:r>
    </w:p>
    <w:p w14:paraId="20480B07" w14:textId="77777777" w:rsidR="009A3F26" w:rsidRPr="006A30C1" w:rsidRDefault="009A3F26" w:rsidP="009A3F26">
      <w:pPr>
        <w:pStyle w:val="NO"/>
      </w:pPr>
      <w:r w:rsidRPr="006A30C1">
        <w:t>NOTE:</w:t>
      </w:r>
      <w:r w:rsidRPr="006A30C1">
        <w:tab/>
        <w:t>If the deployment case is that multiple MB-SMF can subscribe to one AMF for N1-MB message notification, then the subscribe service operator shall include SUPI.</w:t>
      </w:r>
    </w:p>
    <w:p w14:paraId="06DBDA5F" w14:textId="77777777" w:rsidR="009A3F26" w:rsidRPr="006A30C1" w:rsidRDefault="009A3F26" w:rsidP="009A3F26">
      <w:pPr>
        <w:pStyle w:val="B1"/>
        <w:rPr>
          <w:rFonts w:eastAsia="SimSun"/>
          <w:lang w:eastAsia="zh-CN"/>
        </w:rPr>
      </w:pPr>
      <w:r w:rsidRPr="006A30C1">
        <w:rPr>
          <w:rFonts w:eastAsia="SimSun"/>
          <w:lang w:eastAsia="zh-CN"/>
        </w:rPr>
        <w:t>11.</w:t>
      </w:r>
      <w:r w:rsidRPr="006A30C1">
        <w:rPr>
          <w:rFonts w:eastAsia="SimSun"/>
          <w:lang w:eastAsia="zh-CN"/>
        </w:rPr>
        <w:tab/>
        <w:t>If authorization success, the MB-SMF generates a N1 message1 ([PDU Session ID], [security information]) for the 5G MBS session to indicate the UE of the multicast session establishment. The N1 message1 actually is a N1-MB message, which may also include PDU session ID received from the SMF and security information received from the MB-SCF. The MB-SMF invokes Namf_Communication_N1N2MessageTransfer (N1 message1, [N2 message1]). The N2 message actually is a N2-MB message, which includes PDU session ID and information to RAN node, e.g., for shared CN tunnel setup, service QoS modification, etc.</w:t>
      </w:r>
    </w:p>
    <w:p w14:paraId="3B552549" w14:textId="5A56D0CC" w:rsidR="009A3F26" w:rsidRPr="006A30C1" w:rsidRDefault="009A3F26" w:rsidP="009A3F26">
      <w:pPr>
        <w:pStyle w:val="B1"/>
        <w:rPr>
          <w:rFonts w:eastAsia="SimSun"/>
          <w:lang w:eastAsia="zh-CN"/>
        </w:rPr>
      </w:pPr>
      <w:r w:rsidRPr="006A30C1">
        <w:rPr>
          <w:rFonts w:eastAsia="SimSun"/>
          <w:lang w:eastAsia="zh-CN"/>
        </w:rPr>
        <w:t>12.</w:t>
      </w:r>
      <w:r w:rsidRPr="006A30C1">
        <w:rPr>
          <w:rFonts w:eastAsia="SimSun"/>
          <w:lang w:eastAsia="zh-CN"/>
        </w:rPr>
        <w:tab/>
        <w:t>The AMF forwards the N1 message1 ([PDU Session ID], [security information]) to the UE. If the N2 message1 received, the AMF forwards the N2 message1 to the RAN node.</w:t>
      </w:r>
    </w:p>
    <w:p w14:paraId="4C8432E4" w14:textId="77777777" w:rsidR="009A3F26" w:rsidRPr="006A30C1" w:rsidRDefault="009A3F26" w:rsidP="009A3F26">
      <w:pPr>
        <w:pStyle w:val="B1"/>
        <w:rPr>
          <w:rFonts w:eastAsia="SimSun"/>
          <w:lang w:eastAsia="zh-CN"/>
        </w:rPr>
      </w:pPr>
      <w:r w:rsidRPr="006A30C1">
        <w:rPr>
          <w:rFonts w:eastAsia="SimSun"/>
          <w:lang w:eastAsia="zh-CN"/>
        </w:rPr>
        <w:t>13. After receiving the N2 message1, the RAN may response a N2 message2 with the information for the 5G MBS session and the PDU session ID.</w:t>
      </w:r>
    </w:p>
    <w:p w14:paraId="06A138B6" w14:textId="77777777" w:rsidR="009A3F26" w:rsidRPr="006A30C1" w:rsidRDefault="009A3F26" w:rsidP="009A3F26">
      <w:pPr>
        <w:pStyle w:val="B1"/>
        <w:rPr>
          <w:rFonts w:eastAsia="SimSun"/>
          <w:lang w:eastAsia="zh-CN"/>
        </w:rPr>
      </w:pPr>
      <w:r w:rsidRPr="006A30C1">
        <w:rPr>
          <w:rFonts w:eastAsia="SimSun"/>
          <w:lang w:eastAsia="zh-CN"/>
        </w:rPr>
        <w:t>14.</w:t>
      </w:r>
      <w:r w:rsidRPr="006A30C1">
        <w:rPr>
          <w:rFonts w:eastAsia="SimSun"/>
          <w:lang w:eastAsia="zh-CN"/>
        </w:rPr>
        <w:tab/>
        <w:t>The AMF invokes Nsmf_PDUSession_UpdateSMContext (N2 message2) to the SMF.</w:t>
      </w:r>
    </w:p>
    <w:p w14:paraId="72095676" w14:textId="77777777" w:rsidR="009A3F26" w:rsidRPr="006A30C1" w:rsidRDefault="009A3F26" w:rsidP="009A3F26">
      <w:pPr>
        <w:pStyle w:val="B1"/>
        <w:rPr>
          <w:rFonts w:eastAsia="SimSun"/>
          <w:lang w:eastAsia="zh-CN"/>
        </w:rPr>
      </w:pPr>
      <w:r w:rsidRPr="006A30C1">
        <w:rPr>
          <w:rFonts w:eastAsia="SimSun"/>
          <w:lang w:eastAsia="zh-CN"/>
        </w:rPr>
        <w:t>15.</w:t>
      </w:r>
      <w:r w:rsidRPr="006A30C1">
        <w:rPr>
          <w:rFonts w:eastAsia="SimSun"/>
          <w:lang w:eastAsia="zh-CN"/>
        </w:rPr>
        <w:tab/>
        <w:t>The MB-SMF invokes Nmbscf_service operator2 including the N2 message2.</w:t>
      </w:r>
    </w:p>
    <w:p w14:paraId="6B46DD7B" w14:textId="77777777" w:rsidR="009A3F26" w:rsidRPr="006A30C1" w:rsidRDefault="009A3F26" w:rsidP="009A3F26">
      <w:pPr>
        <w:pStyle w:val="B1"/>
        <w:rPr>
          <w:rFonts w:eastAsia="SimSun"/>
          <w:lang w:eastAsia="zh-CN"/>
        </w:rPr>
      </w:pPr>
      <w:r w:rsidRPr="006A30C1">
        <w:rPr>
          <w:rFonts w:eastAsia="SimSun"/>
          <w:lang w:eastAsia="zh-CN"/>
        </w:rPr>
        <w:t>16.</w:t>
      </w:r>
      <w:r w:rsidRPr="006A30C1">
        <w:rPr>
          <w:rFonts w:eastAsia="SimSun"/>
          <w:lang w:eastAsia="zh-CN"/>
        </w:rPr>
        <w:tab/>
        <w:t>The MB-SMF may update the MB-UPF for the 5G MBS session according to the received N2 message2.</w:t>
      </w:r>
    </w:p>
    <w:p w14:paraId="18ABB830" w14:textId="77777777" w:rsidR="009A3F26" w:rsidRPr="006A30C1" w:rsidRDefault="009A3F26" w:rsidP="009A3F26">
      <w:pPr>
        <w:pStyle w:val="B1"/>
        <w:rPr>
          <w:rFonts w:eastAsia="SimSun"/>
          <w:lang w:eastAsia="zh-CN"/>
        </w:rPr>
      </w:pPr>
      <w:r w:rsidRPr="006A30C1">
        <w:rPr>
          <w:rFonts w:eastAsia="SimSun"/>
          <w:lang w:eastAsia="zh-CN"/>
        </w:rPr>
        <w:t>17. The MB-SCF responses to the MB-SMF.</w:t>
      </w:r>
    </w:p>
    <w:p w14:paraId="0EC5D0B3" w14:textId="77777777" w:rsidR="009A3F26" w:rsidRPr="006A30C1" w:rsidRDefault="009A3F26" w:rsidP="009A3F26">
      <w:pPr>
        <w:pStyle w:val="B1"/>
        <w:rPr>
          <w:rFonts w:eastAsia="SimSun"/>
          <w:lang w:eastAsia="zh-CN"/>
        </w:rPr>
      </w:pPr>
      <w:r w:rsidRPr="006A30C1">
        <w:rPr>
          <w:rFonts w:eastAsia="SimSun"/>
          <w:lang w:eastAsia="zh-CN"/>
        </w:rPr>
        <w:t>18. The MB-SMF responses to the AMF.</w:t>
      </w:r>
    </w:p>
    <w:p w14:paraId="55E40C89" w14:textId="741804FC" w:rsidR="009A3F26" w:rsidRPr="006A30C1" w:rsidRDefault="00881C2C" w:rsidP="009A3F26">
      <w:pPr>
        <w:pStyle w:val="EditorsNote"/>
        <w:rPr>
          <w:lang w:eastAsia="ko-KR"/>
        </w:rPr>
      </w:pPr>
      <w:r w:rsidRPr="006A30C1">
        <w:t>Editor's note:</w:t>
      </w:r>
      <w:r>
        <w:tab/>
      </w:r>
      <w:r w:rsidR="009A3F26" w:rsidRPr="006A30C1">
        <w:t>The actual service operator names of MB-SMF and MBSF need to be determined during normative phase.</w:t>
      </w:r>
    </w:p>
    <w:p w14:paraId="28C1D5BD" w14:textId="02D38F8C" w:rsidR="009A3F26" w:rsidRPr="006A30C1" w:rsidRDefault="009A3F26" w:rsidP="009A3F26">
      <w:pPr>
        <w:pStyle w:val="Heading4"/>
      </w:pPr>
      <w:bookmarkStart w:id="284" w:name="_Toc31011441"/>
      <w:bookmarkStart w:id="285" w:name="_Toc31176954"/>
      <w:r w:rsidRPr="006A30C1">
        <w:t>6.</w:t>
      </w:r>
      <w:r w:rsidR="00CB7AFA" w:rsidRPr="006A30C1">
        <w:t>4</w:t>
      </w:r>
      <w:r w:rsidRPr="006A30C1">
        <w:t>.2.3</w:t>
      </w:r>
      <w:r w:rsidRPr="006A30C1">
        <w:tab/>
        <w:t>User MBS Multicast Session Termination</w:t>
      </w:r>
      <w:bookmarkEnd w:id="284"/>
      <w:bookmarkEnd w:id="285"/>
    </w:p>
    <w:p w14:paraId="2F3171B4" w14:textId="12A3E4AA" w:rsidR="009A3F26" w:rsidRPr="006A30C1" w:rsidRDefault="009A3F26" w:rsidP="00881C2C">
      <w:r w:rsidRPr="006A30C1">
        <w:t>Figure 6.</w:t>
      </w:r>
      <w:r w:rsidR="00877099" w:rsidRPr="006A30C1">
        <w:t>4</w:t>
      </w:r>
      <w:r w:rsidRPr="006A30C1">
        <w:t>.2.3-1 shows the procedure for 5G MBS multicast session termination:</w:t>
      </w:r>
    </w:p>
    <w:p w14:paraId="16E3C928" w14:textId="77777777" w:rsidR="009A3F26" w:rsidRPr="006A30C1" w:rsidRDefault="009A3F26" w:rsidP="00881C2C">
      <w:pPr>
        <w:pStyle w:val="TH"/>
      </w:pPr>
      <w:r w:rsidRPr="006A30C1">
        <w:object w:dxaOrig="14213" w:dyaOrig="5701" w14:anchorId="6ED284DA">
          <v:shape id="_x0000_i1035" type="#_x0000_t75" style="width:481.5pt;height:193.5pt" o:ole="">
            <v:imagedata r:id="rId27" o:title=""/>
          </v:shape>
          <o:OLEObject Type="Embed" ProgID="Visio.Drawing.15" ShapeID="_x0000_i1035" DrawAspect="Content" ObjectID="_1641789855" r:id="rId28"/>
        </w:object>
      </w:r>
    </w:p>
    <w:p w14:paraId="3BA8B0F0" w14:textId="11060457" w:rsidR="009A3F26" w:rsidRPr="006A30C1" w:rsidRDefault="009A3F26" w:rsidP="009A3F26">
      <w:pPr>
        <w:pStyle w:val="TF"/>
      </w:pPr>
      <w:r w:rsidRPr="006A30C1">
        <w:t xml:space="preserve">Figure </w:t>
      </w:r>
      <w:r w:rsidR="00CB7AFA" w:rsidRPr="006A30C1">
        <w:t>6.4</w:t>
      </w:r>
      <w:r w:rsidRPr="006A30C1">
        <w:t>.2.3-1: User MBS Multicast Session Termination procedure</w:t>
      </w:r>
    </w:p>
    <w:p w14:paraId="5198C3E0" w14:textId="77777777" w:rsidR="009A3F26" w:rsidRPr="006A30C1" w:rsidRDefault="009A3F26" w:rsidP="009A3F26">
      <w:pPr>
        <w:pStyle w:val="B1"/>
        <w:rPr>
          <w:rFonts w:eastAsia="SimSun"/>
          <w:lang w:eastAsia="zh-CN"/>
        </w:rPr>
      </w:pPr>
      <w:r w:rsidRPr="006A30C1">
        <w:rPr>
          <w:rFonts w:eastAsia="SimSun"/>
          <w:lang w:eastAsia="zh-CN"/>
        </w:rPr>
        <w:t>1.</w:t>
      </w:r>
      <w:r w:rsidRPr="006A30C1">
        <w:rPr>
          <w:rFonts w:eastAsia="SimSun"/>
          <w:lang w:eastAsia="zh-CN"/>
        </w:rPr>
        <w:tab/>
        <w:t xml:space="preserve">The UE sends an IGMP (IPv4) or MLD (IPv6) Leave message over user plan of a PDU session to </w:t>
      </w:r>
      <w:r w:rsidRPr="006A30C1">
        <w:t>leave a particular multicast service identified by an IP multicast address.</w:t>
      </w:r>
    </w:p>
    <w:p w14:paraId="6C9F364C" w14:textId="77777777" w:rsidR="009A3F26" w:rsidRPr="006A30C1" w:rsidRDefault="009A3F26" w:rsidP="009A3F26">
      <w:pPr>
        <w:pStyle w:val="B1"/>
        <w:rPr>
          <w:rFonts w:eastAsia="SimSun"/>
          <w:lang w:eastAsia="zh-CN"/>
        </w:rPr>
      </w:pPr>
      <w:r w:rsidRPr="006A30C1">
        <w:rPr>
          <w:rFonts w:eastAsia="SimSun"/>
          <w:lang w:eastAsia="zh-CN"/>
        </w:rPr>
        <w:t>2.</w:t>
      </w:r>
      <w:r w:rsidRPr="006A30C1">
        <w:rPr>
          <w:rFonts w:eastAsia="SimSun"/>
          <w:lang w:eastAsia="zh-CN"/>
        </w:rPr>
        <w:tab/>
        <w:t>The UPF detects the IP data of IGMP or MLD, and forwards the IP data to the SMF according to the PDR installed in the UPF.</w:t>
      </w:r>
    </w:p>
    <w:p w14:paraId="32F2FE37" w14:textId="77777777" w:rsidR="009A3F26" w:rsidRPr="006A30C1" w:rsidRDefault="009A3F26" w:rsidP="009A3F26">
      <w:pPr>
        <w:pStyle w:val="B1"/>
        <w:rPr>
          <w:rFonts w:eastAsia="SimSun"/>
          <w:lang w:eastAsia="zh-CN"/>
        </w:rPr>
      </w:pPr>
      <w:r w:rsidRPr="006A30C1">
        <w:rPr>
          <w:rFonts w:eastAsia="SimSun"/>
          <w:lang w:eastAsia="zh-CN"/>
        </w:rPr>
        <w:t>3.</w:t>
      </w:r>
      <w:r w:rsidRPr="006A30C1">
        <w:rPr>
          <w:rFonts w:eastAsia="SimSun"/>
          <w:lang w:eastAsia="zh-CN"/>
        </w:rPr>
        <w:tab/>
        <w:t>The SMF selects a MB-SMF, e.g., based on local policy, subscription data, or UE's current location.</w:t>
      </w:r>
    </w:p>
    <w:p w14:paraId="2F0F6085" w14:textId="77777777" w:rsidR="009A3F26" w:rsidRPr="006A30C1" w:rsidRDefault="009A3F26" w:rsidP="009A3F26">
      <w:pPr>
        <w:pStyle w:val="B1"/>
        <w:rPr>
          <w:rFonts w:eastAsia="SimSun"/>
          <w:lang w:eastAsia="zh-CN"/>
        </w:rPr>
      </w:pPr>
      <w:r w:rsidRPr="006A30C1">
        <w:rPr>
          <w:rFonts w:eastAsia="SimSun"/>
          <w:lang w:eastAsia="zh-CN"/>
        </w:rPr>
        <w:t>4.</w:t>
      </w:r>
      <w:r w:rsidRPr="006A30C1">
        <w:rPr>
          <w:rFonts w:eastAsia="SimSun"/>
          <w:lang w:eastAsia="zh-CN"/>
        </w:rPr>
        <w:tab/>
        <w:t>The SMF invokes Nmbsmf_service_operator1 (SUPI, GUAMI, PDU session ID, N2 terminating point, UE location, IP data) and get response. The PDU session ID corresponds to the PDU session for transferring the IGMP (IPv4) or MLD (IPv6) Leave message.</w:t>
      </w:r>
    </w:p>
    <w:p w14:paraId="7BF68E4D" w14:textId="77777777" w:rsidR="009A3F26" w:rsidRPr="006A30C1" w:rsidRDefault="009A3F26" w:rsidP="009A3F26">
      <w:pPr>
        <w:pStyle w:val="B1"/>
        <w:rPr>
          <w:rFonts w:eastAsia="SimSun"/>
          <w:lang w:eastAsia="zh-CN"/>
        </w:rPr>
      </w:pPr>
      <w:r w:rsidRPr="006A30C1">
        <w:rPr>
          <w:rFonts w:eastAsia="SimSun"/>
          <w:lang w:eastAsia="zh-CN"/>
        </w:rPr>
        <w:t>5.</w:t>
      </w:r>
      <w:r w:rsidRPr="006A30C1">
        <w:rPr>
          <w:rFonts w:eastAsia="SimSun"/>
          <w:lang w:eastAsia="zh-CN"/>
        </w:rPr>
        <w:tab/>
        <w:t>The MB-SMF gets the IP multicast address and invokes Nmbsf_service_operator2 (SUPI, IP multicast address) to indicate a user leaving.</w:t>
      </w:r>
    </w:p>
    <w:p w14:paraId="3CBE24D2" w14:textId="77777777" w:rsidR="009A3F26" w:rsidRPr="006A30C1" w:rsidRDefault="009A3F26" w:rsidP="009A3F26">
      <w:pPr>
        <w:pStyle w:val="B1"/>
        <w:rPr>
          <w:rFonts w:eastAsia="SimSun"/>
          <w:lang w:eastAsia="zh-CN"/>
        </w:rPr>
      </w:pPr>
      <w:r w:rsidRPr="006A30C1">
        <w:rPr>
          <w:rFonts w:eastAsia="SimSun"/>
          <w:lang w:eastAsia="zh-CN"/>
        </w:rPr>
        <w:t>6.</w:t>
      </w:r>
      <w:r w:rsidRPr="006A30C1">
        <w:rPr>
          <w:rFonts w:eastAsia="SimSun"/>
          <w:lang w:eastAsia="zh-CN"/>
        </w:rPr>
        <w:tab/>
        <w:t>The MBSF may invokes Nudm_SDM_Get service operator to authorize the user for the multicast session based on subscription, or the MB-SCF may notify the Content Provider of user leaving based on the event subscription. When receiving the user-leaving event, the Content Provider performs bearer management procedure or session management procedure to update the service parameters with information whether the user has joined the multicast session or not, the MB-SCF waits for the authorization result.</w:t>
      </w:r>
    </w:p>
    <w:p w14:paraId="65976813" w14:textId="77777777" w:rsidR="009A3F26" w:rsidRPr="006A30C1" w:rsidRDefault="009A3F26" w:rsidP="009A3F26">
      <w:pPr>
        <w:pStyle w:val="B1"/>
        <w:rPr>
          <w:rFonts w:eastAsia="SimSun"/>
          <w:lang w:eastAsia="zh-CN"/>
        </w:rPr>
      </w:pPr>
      <w:r w:rsidRPr="006A30C1">
        <w:rPr>
          <w:rFonts w:eastAsia="SimSun"/>
          <w:lang w:eastAsia="zh-CN"/>
        </w:rPr>
        <w:t>7.</w:t>
      </w:r>
      <w:r w:rsidRPr="006A30C1">
        <w:rPr>
          <w:rFonts w:eastAsia="SimSun"/>
          <w:lang w:eastAsia="zh-CN"/>
        </w:rPr>
        <w:tab/>
        <w:t>The MBSF responses to the Nmbsf_service_operator2 with the authorization result.</w:t>
      </w:r>
    </w:p>
    <w:p w14:paraId="7C808E4B" w14:textId="77777777" w:rsidR="009A3F26" w:rsidRPr="006A30C1" w:rsidRDefault="009A3F26" w:rsidP="009A3F26">
      <w:pPr>
        <w:pStyle w:val="B1"/>
        <w:rPr>
          <w:rFonts w:eastAsia="SimSun"/>
          <w:lang w:eastAsia="zh-CN"/>
        </w:rPr>
      </w:pPr>
      <w:r w:rsidRPr="006A30C1">
        <w:rPr>
          <w:rFonts w:eastAsia="SimSun"/>
          <w:lang w:eastAsia="zh-CN"/>
        </w:rPr>
        <w:t>8.</w:t>
      </w:r>
      <w:r w:rsidRPr="006A30C1">
        <w:rPr>
          <w:rFonts w:eastAsia="SimSun"/>
          <w:lang w:eastAsia="zh-CN"/>
        </w:rPr>
        <w:tab/>
        <w:t>If authorization success and the MB-SMF has not subscribed N1-MB message notification to the AMF, the MB-SMF invokes Namf_Communication_N1MessageSubscribe (MB-SMF ID, N1-MB message types, [SUPI]) service operator and get response.</w:t>
      </w:r>
    </w:p>
    <w:p w14:paraId="6ADFDAF0" w14:textId="77777777" w:rsidR="009A3F26" w:rsidRPr="006A30C1" w:rsidRDefault="009A3F26" w:rsidP="009A3F26">
      <w:pPr>
        <w:pStyle w:val="NO"/>
      </w:pPr>
      <w:r w:rsidRPr="006A30C1">
        <w:t>NOTE:</w:t>
      </w:r>
      <w:r w:rsidRPr="006A30C1">
        <w:tab/>
        <w:t>If the deployment case is that multiple MB-SMF can subscribe to one AMF for N1-MB message notification, then the subscribe service operator shall include SUPI.</w:t>
      </w:r>
    </w:p>
    <w:p w14:paraId="28DF2798" w14:textId="77777777" w:rsidR="009A3F26" w:rsidRPr="006A30C1" w:rsidRDefault="009A3F26" w:rsidP="009A3F26">
      <w:pPr>
        <w:pStyle w:val="B1"/>
        <w:rPr>
          <w:rFonts w:eastAsia="SimSun"/>
          <w:lang w:eastAsia="zh-CN"/>
        </w:rPr>
      </w:pPr>
      <w:r w:rsidRPr="006A30C1">
        <w:rPr>
          <w:rFonts w:eastAsia="SimSun"/>
          <w:lang w:eastAsia="zh-CN"/>
        </w:rPr>
        <w:t>9.</w:t>
      </w:r>
      <w:r w:rsidRPr="006A30C1">
        <w:rPr>
          <w:rFonts w:eastAsia="SimSun"/>
          <w:lang w:eastAsia="zh-CN"/>
        </w:rPr>
        <w:tab/>
        <w:t>If authorization success, the MB-SMF may generate a N2 message3 and invokes Namf_Communication_N1N2MessageTransfer (N2 message3). The N2 message3 actually is a N2-MB message, which includes information to RAN node, e.g., for shared CN tunnel release, service QoS modification, etc.</w:t>
      </w:r>
    </w:p>
    <w:p w14:paraId="13FEB62F" w14:textId="77777777" w:rsidR="009A3F26" w:rsidRPr="006A30C1" w:rsidRDefault="009A3F26" w:rsidP="009A3F26">
      <w:pPr>
        <w:pStyle w:val="B1"/>
        <w:rPr>
          <w:rFonts w:eastAsia="SimSun"/>
          <w:lang w:eastAsia="zh-CN"/>
        </w:rPr>
      </w:pPr>
      <w:r w:rsidRPr="006A30C1">
        <w:rPr>
          <w:rFonts w:eastAsia="SimSun"/>
          <w:lang w:eastAsia="zh-CN"/>
        </w:rPr>
        <w:t>10.</w:t>
      </w:r>
      <w:r w:rsidRPr="006A30C1">
        <w:rPr>
          <w:rFonts w:eastAsia="SimSun"/>
          <w:lang w:eastAsia="zh-CN"/>
        </w:rPr>
        <w:tab/>
        <w:t>The AMF forwards the N2 message3 to the RAN.</w:t>
      </w:r>
    </w:p>
    <w:p w14:paraId="2D9FD2E3" w14:textId="044B970A" w:rsidR="009A3F26" w:rsidRPr="006A30C1" w:rsidRDefault="00881C2C" w:rsidP="009A3F26">
      <w:pPr>
        <w:pStyle w:val="EditorsNote"/>
        <w:rPr>
          <w:lang w:eastAsia="ko-KR"/>
        </w:rPr>
      </w:pPr>
      <w:r w:rsidRPr="006A30C1">
        <w:t>Editor's note:</w:t>
      </w:r>
      <w:r>
        <w:tab/>
      </w:r>
      <w:r w:rsidR="009A3F26" w:rsidRPr="006A30C1">
        <w:t>The actual service operator names of MB-SMF and MB-SCF need to be determined during normative phase.</w:t>
      </w:r>
    </w:p>
    <w:p w14:paraId="676A0F93" w14:textId="11EA93E5" w:rsidR="009A3F26" w:rsidRPr="006A30C1" w:rsidRDefault="009A3F26" w:rsidP="009A3F26">
      <w:pPr>
        <w:pStyle w:val="Heading3"/>
      </w:pPr>
      <w:bookmarkStart w:id="286" w:name="_Toc31011442"/>
      <w:bookmarkStart w:id="287" w:name="_Toc31176955"/>
      <w:r w:rsidRPr="006A30C1">
        <w:t>6.</w:t>
      </w:r>
      <w:r w:rsidR="00CB7AFA" w:rsidRPr="006A30C1">
        <w:t>4</w:t>
      </w:r>
      <w:r w:rsidRPr="006A30C1">
        <w:t>.3</w:t>
      </w:r>
      <w:r w:rsidRPr="006A30C1">
        <w:tab/>
        <w:t>Impacts on services, entities and interfaces</w:t>
      </w:r>
      <w:bookmarkEnd w:id="286"/>
      <w:bookmarkEnd w:id="287"/>
    </w:p>
    <w:p w14:paraId="6AE474AF" w14:textId="5A184F33" w:rsidR="009A3F26" w:rsidRPr="006A30C1" w:rsidRDefault="00881C2C" w:rsidP="00BB1913">
      <w:pPr>
        <w:pStyle w:val="EditorsNote"/>
      </w:pPr>
      <w:r w:rsidRPr="006A30C1">
        <w:t>Editor's note:</w:t>
      </w:r>
      <w:r>
        <w:tab/>
      </w:r>
      <w:r w:rsidR="00BB6547" w:rsidRPr="006A30C1">
        <w:t>This clause describes impacts to services, entities and interfaces.</w:t>
      </w:r>
    </w:p>
    <w:p w14:paraId="64704815" w14:textId="2329B3C4" w:rsidR="000239F9" w:rsidRPr="006A30C1" w:rsidRDefault="000239F9" w:rsidP="00B94CC9">
      <w:pPr>
        <w:pStyle w:val="Heading2"/>
        <w:rPr>
          <w:rFonts w:eastAsia="DengXian"/>
        </w:rPr>
      </w:pPr>
      <w:bookmarkStart w:id="288" w:name="_Toc31011443"/>
      <w:bookmarkStart w:id="289" w:name="_Toc31176956"/>
      <w:r w:rsidRPr="006A30C1">
        <w:rPr>
          <w:rFonts w:eastAsia="DengXian"/>
          <w:lang w:eastAsia="zh-CN"/>
        </w:rPr>
        <w:lastRenderedPageBreak/>
        <w:t>6.</w:t>
      </w:r>
      <w:r w:rsidR="00BB1913" w:rsidRPr="006A30C1">
        <w:rPr>
          <w:rFonts w:eastAsia="DengXian"/>
          <w:lang w:eastAsia="zh-CN"/>
        </w:rPr>
        <w:t>5</w:t>
      </w:r>
      <w:r w:rsidRPr="006A30C1">
        <w:rPr>
          <w:rFonts w:eastAsia="DengXian"/>
          <w:lang w:eastAsia="ko-KR"/>
        </w:rPr>
        <w:tab/>
      </w:r>
      <w:r w:rsidRPr="006A30C1">
        <w:rPr>
          <w:rFonts w:eastAsia="DengXian"/>
        </w:rPr>
        <w:t>Solution</w:t>
      </w:r>
      <w:r w:rsidRPr="006A30C1">
        <w:rPr>
          <w:rFonts w:eastAsia="DengXian"/>
          <w:lang w:eastAsia="zh-CN"/>
        </w:rPr>
        <w:t xml:space="preserve"> #</w:t>
      </w:r>
      <w:r w:rsidR="00BB1913" w:rsidRPr="006A30C1">
        <w:rPr>
          <w:rFonts w:eastAsia="DengXian"/>
          <w:lang w:eastAsia="zh-CN"/>
        </w:rPr>
        <w:t>5</w:t>
      </w:r>
      <w:r w:rsidRPr="006A30C1">
        <w:rPr>
          <w:rFonts w:eastAsia="DengXian"/>
        </w:rPr>
        <w:t>: Broadcast Session Start</w:t>
      </w:r>
      <w:bookmarkEnd w:id="288"/>
      <w:bookmarkEnd w:id="289"/>
    </w:p>
    <w:p w14:paraId="428A3388" w14:textId="29FD1A04" w:rsidR="000239F9" w:rsidRPr="006A30C1" w:rsidRDefault="000239F9" w:rsidP="00B94CC9">
      <w:pPr>
        <w:pStyle w:val="Heading3"/>
        <w:rPr>
          <w:rFonts w:eastAsia="DengXian"/>
        </w:rPr>
      </w:pPr>
      <w:bookmarkStart w:id="290" w:name="_Toc31011444"/>
      <w:bookmarkStart w:id="291" w:name="_Toc31176957"/>
      <w:r w:rsidRPr="006A30C1">
        <w:rPr>
          <w:rFonts w:eastAsia="DengXian"/>
        </w:rPr>
        <w:t>6.</w:t>
      </w:r>
      <w:r w:rsidR="00BB1913" w:rsidRPr="006A30C1">
        <w:rPr>
          <w:rFonts w:eastAsia="DengXian"/>
        </w:rPr>
        <w:t>5</w:t>
      </w:r>
      <w:r w:rsidRPr="006A30C1">
        <w:rPr>
          <w:rFonts w:eastAsia="DengXian"/>
        </w:rPr>
        <w:t>.1</w:t>
      </w:r>
      <w:r w:rsidRPr="006A30C1">
        <w:rPr>
          <w:rFonts w:eastAsia="DengXian"/>
        </w:rPr>
        <w:tab/>
        <w:t>Functional description</w:t>
      </w:r>
      <w:bookmarkEnd w:id="290"/>
      <w:bookmarkEnd w:id="291"/>
    </w:p>
    <w:p w14:paraId="4AE7C372" w14:textId="41E431CF" w:rsidR="000239F9" w:rsidRPr="006A30C1" w:rsidRDefault="000239F9" w:rsidP="000239F9">
      <w:r w:rsidRPr="006A30C1">
        <w:rPr>
          <w:rFonts w:eastAsia="DengXian"/>
          <w:lang w:eastAsia="zh-CN"/>
        </w:rPr>
        <w:t>This solution enhances the existing 5GC architecture to provide broadcast service. The 5GC is responsible to manage the broadcast service based on, e.g.</w:t>
      </w:r>
      <w:r w:rsidR="007744F0" w:rsidRPr="006A30C1">
        <w:rPr>
          <w:rFonts w:eastAsia="DengXian"/>
          <w:lang w:eastAsia="zh-CN"/>
        </w:rPr>
        <w:t>,</w:t>
      </w:r>
      <w:r w:rsidRPr="006A30C1">
        <w:rPr>
          <w:rFonts w:eastAsia="DengXian"/>
          <w:lang w:eastAsia="zh-CN"/>
        </w:rPr>
        <w:t xml:space="preserve"> broadcast service information from AF. The baseline architecture 1 in Annex </w:t>
      </w:r>
      <w:r w:rsidR="00BB1913" w:rsidRPr="006A30C1">
        <w:rPr>
          <w:rFonts w:eastAsia="DengXian"/>
          <w:lang w:eastAsia="zh-CN"/>
        </w:rPr>
        <w:t>A</w:t>
      </w:r>
      <w:r w:rsidRPr="006A30C1">
        <w:rPr>
          <w:lang w:eastAsia="ko-KR"/>
        </w:rPr>
        <w:t>.</w:t>
      </w:r>
      <w:r w:rsidR="00BB1913" w:rsidRPr="006A30C1">
        <w:rPr>
          <w:lang w:eastAsia="ko-KR"/>
        </w:rPr>
        <w:t>1</w:t>
      </w:r>
      <w:r w:rsidRPr="006A30C1">
        <w:rPr>
          <w:lang w:eastAsia="ko-KR"/>
        </w:rPr>
        <w:t xml:space="preserve"> is assumed.</w:t>
      </w:r>
    </w:p>
    <w:p w14:paraId="3841BA7D" w14:textId="4F951054" w:rsidR="000239F9" w:rsidRPr="006A30C1" w:rsidRDefault="000239F9" w:rsidP="000239F9">
      <w:pPr>
        <w:rPr>
          <w:rFonts w:eastAsia="DengXian"/>
          <w:lang w:eastAsia="zh-CN"/>
        </w:rPr>
      </w:pPr>
      <w:r w:rsidRPr="006A30C1">
        <w:rPr>
          <w:rFonts w:eastAsia="DengXian"/>
          <w:lang w:eastAsia="zh-CN"/>
        </w:rPr>
        <w:t>When the AF requests the 5GS to provide a broadcast service, the AF provides to the PCF directly or via NEF the broadcast service related information, including service identifier, service area, QoS requirement information. The PCF derives the involved SMFs to support the requested service based on e.g. the service identifier, service area. The PCF sends the service session start to the involved SMFs with the service identifier, the DNN info, slicing information, QoS profiles etc. The involved SMF(s) select the involved AMF(s) and involved PSA UPF and other UPF(s) according to the service identifier. The AMF(s) send service session start to the involved RAN node(s) with the service identifier.</w:t>
      </w:r>
    </w:p>
    <w:p w14:paraId="4C9C3197" w14:textId="77777777" w:rsidR="000239F9" w:rsidRPr="006A30C1" w:rsidRDefault="000239F9" w:rsidP="000239F9">
      <w:pPr>
        <w:pStyle w:val="EditorsNote"/>
        <w:rPr>
          <w:rFonts w:eastAsia="DengXian"/>
          <w:lang w:eastAsia="zh-CN"/>
        </w:rPr>
      </w:pPr>
      <w:r w:rsidRPr="006A30C1">
        <w:rPr>
          <w:rFonts w:eastAsia="DengXian"/>
          <w:lang w:eastAsia="zh-CN"/>
        </w:rPr>
        <w:t>Editor´s Note: It is FFS whether (and why) several SMFs need to be involved.</w:t>
      </w:r>
    </w:p>
    <w:p w14:paraId="1F274214" w14:textId="11F86C6E" w:rsidR="000239F9" w:rsidRPr="006A30C1" w:rsidRDefault="00881C2C" w:rsidP="000239F9">
      <w:pPr>
        <w:pStyle w:val="EditorsNote"/>
        <w:rPr>
          <w:rFonts w:eastAsia="DengXian"/>
          <w:lang w:eastAsia="zh-CN"/>
        </w:rPr>
      </w:pPr>
      <w:r w:rsidRPr="006A30C1">
        <w:t>Editor's note:</w:t>
      </w:r>
      <w:r>
        <w:tab/>
      </w:r>
      <w:r w:rsidR="000239F9" w:rsidRPr="006A30C1">
        <w:rPr>
          <w:rFonts w:eastAsia="DengXian"/>
          <w:lang w:eastAsia="zh-CN"/>
        </w:rPr>
        <w:t>How an SMF selects an AMF and why such functions are needed is FFS.</w:t>
      </w:r>
    </w:p>
    <w:p w14:paraId="401EB309" w14:textId="6261B86C" w:rsidR="000239F9" w:rsidRPr="006A30C1" w:rsidRDefault="000239F9" w:rsidP="000239F9">
      <w:pPr>
        <w:rPr>
          <w:rFonts w:eastAsia="DengXian"/>
          <w:lang w:eastAsia="zh-CN"/>
        </w:rPr>
      </w:pPr>
      <w:r w:rsidRPr="006A30C1">
        <w:rPr>
          <w:rFonts w:eastAsia="DengXian"/>
          <w:lang w:eastAsia="zh-CN"/>
        </w:rPr>
        <w:t>There is one PSA UPF targeting N6 for one broadcast service, and the PSA UPA is responsible to distribute the broadcast traffic to multiple UPFs or RANs within the service area over N9 or N3 tunnels configured by SMF(s). The PSA UPF can be configured by multiple SMFs for one broadcast service and each N9 or N3 tunnel can only be configured by one SMF based on local configuration. Taking Figure 6.</w:t>
      </w:r>
      <w:r w:rsidR="00877099" w:rsidRPr="006A30C1">
        <w:rPr>
          <w:rFonts w:eastAsia="DengXian"/>
          <w:lang w:eastAsia="zh-CN"/>
        </w:rPr>
        <w:t>5</w:t>
      </w:r>
      <w:r w:rsidRPr="006A30C1">
        <w:rPr>
          <w:rFonts w:eastAsia="DengXian"/>
          <w:lang w:eastAsia="zh-CN"/>
        </w:rPr>
        <w:t>.1-1 as an example, SMF1 configures UPF1, RAN1 and corresponding N9-1, N3-1 tunnel, and SMF2 configures UPF2, RAN2 and corresponding N9-2, N3-2 tunnel.</w:t>
      </w:r>
    </w:p>
    <w:p w14:paraId="74C73BD4" w14:textId="77777777" w:rsidR="000239F9" w:rsidRPr="006A30C1" w:rsidRDefault="000239F9" w:rsidP="000239F9">
      <w:pPr>
        <w:rPr>
          <w:rFonts w:eastAsia="DengXian"/>
          <w:lang w:eastAsia="zh-CN"/>
        </w:rPr>
      </w:pPr>
      <w:r w:rsidRPr="006A30C1">
        <w:rPr>
          <w:rFonts w:eastAsia="DengXian"/>
          <w:lang w:eastAsia="zh-CN"/>
        </w:rPr>
        <w:t>For QoS aspect, the SMF1 and SMF2 obtain the uniform QoS profiles from PCF and provide to the PSA UPF, then the PSA UPF enforces the QoS for the broadcast service.</w:t>
      </w:r>
    </w:p>
    <w:p w14:paraId="1A4F32DF" w14:textId="77777777" w:rsidR="000239F9" w:rsidRPr="006A30C1" w:rsidRDefault="009C1510" w:rsidP="000239F9">
      <w:pPr>
        <w:pStyle w:val="TH"/>
      </w:pPr>
      <w:r w:rsidRPr="006A30C1">
        <w:object w:dxaOrig="15645" w:dyaOrig="4905" w14:anchorId="4974F5FF">
          <v:shape id="_x0000_i1036" type="#_x0000_t75" style="width:333pt;height:105pt" o:ole="">
            <v:imagedata r:id="rId29" o:title=""/>
          </v:shape>
          <o:OLEObject Type="Embed" ProgID="Visio.Drawing.15" ShapeID="_x0000_i1036" DrawAspect="Content" ObjectID="_1641789856" r:id="rId30"/>
        </w:object>
      </w:r>
    </w:p>
    <w:p w14:paraId="6B5F5C6B" w14:textId="0D690FA7" w:rsidR="000239F9" w:rsidRPr="00881C2C" w:rsidRDefault="003E4D88" w:rsidP="000239F9">
      <w:pPr>
        <w:pStyle w:val="TF"/>
        <w:rPr>
          <w:rFonts w:eastAsia="DengXian"/>
        </w:rPr>
      </w:pPr>
      <w:r w:rsidRPr="00881C2C">
        <w:t>Figure 6.5</w:t>
      </w:r>
      <w:r w:rsidR="000239F9" w:rsidRPr="00881C2C">
        <w:t>.1-1: Multiple SMFs for one broadcast service</w:t>
      </w:r>
    </w:p>
    <w:p w14:paraId="1795C6F0" w14:textId="3CEA05FB" w:rsidR="000239F9" w:rsidRPr="006A30C1" w:rsidRDefault="003E4D88" w:rsidP="00B94CC9">
      <w:pPr>
        <w:pStyle w:val="Heading3"/>
        <w:rPr>
          <w:rFonts w:eastAsia="DengXian"/>
        </w:rPr>
      </w:pPr>
      <w:bookmarkStart w:id="292" w:name="_Toc31011445"/>
      <w:bookmarkStart w:id="293" w:name="_Toc31176958"/>
      <w:r w:rsidRPr="006A30C1">
        <w:rPr>
          <w:rFonts w:eastAsia="DengXian"/>
        </w:rPr>
        <w:lastRenderedPageBreak/>
        <w:t>6.5</w:t>
      </w:r>
      <w:r w:rsidR="000239F9" w:rsidRPr="006A30C1">
        <w:rPr>
          <w:rFonts w:eastAsia="DengXian"/>
        </w:rPr>
        <w:t>.2</w:t>
      </w:r>
      <w:r w:rsidR="000239F9" w:rsidRPr="006A30C1">
        <w:rPr>
          <w:rFonts w:eastAsia="DengXian"/>
        </w:rPr>
        <w:tab/>
        <w:t>Procedures</w:t>
      </w:r>
      <w:bookmarkEnd w:id="292"/>
      <w:bookmarkEnd w:id="293"/>
    </w:p>
    <w:p w14:paraId="2FE419C0" w14:textId="77777777" w:rsidR="00881C2C" w:rsidRDefault="001F0810" w:rsidP="00881C2C">
      <w:pPr>
        <w:pStyle w:val="TH"/>
      </w:pPr>
      <w:r w:rsidRPr="006A30C1">
        <w:object w:dxaOrig="22935" w:dyaOrig="11205" w14:anchorId="270E2363">
          <v:shape id="_x0000_i1037" type="#_x0000_t75" style="width:481.5pt;height:235.5pt" o:ole="">
            <v:imagedata r:id="rId31" o:title=""/>
          </v:shape>
          <o:OLEObject Type="Embed" ProgID="Visio.Drawing.15" ShapeID="_x0000_i1037" DrawAspect="Content" ObjectID="_1641789857" r:id="rId32"/>
        </w:object>
      </w:r>
    </w:p>
    <w:p w14:paraId="67FDA3FA" w14:textId="42780578" w:rsidR="000239F9" w:rsidRPr="006A30C1" w:rsidRDefault="000239F9" w:rsidP="003E4D88">
      <w:pPr>
        <w:pStyle w:val="TF"/>
      </w:pPr>
      <w:r w:rsidRPr="006A30C1">
        <w:t>Figure 6.</w:t>
      </w:r>
      <w:r w:rsidR="003E4D88" w:rsidRPr="006A30C1">
        <w:t>5</w:t>
      </w:r>
      <w:r w:rsidRPr="006A30C1">
        <w:t>.2-1: Broadcast Session Start procedure</w:t>
      </w:r>
    </w:p>
    <w:p w14:paraId="08888FE8" w14:textId="77777777" w:rsidR="000239F9" w:rsidRPr="006A30C1" w:rsidRDefault="000239F9" w:rsidP="000239F9">
      <w:pPr>
        <w:pStyle w:val="B1"/>
        <w:rPr>
          <w:lang w:eastAsia="zh-CN"/>
        </w:rPr>
      </w:pPr>
      <w:r w:rsidRPr="006A30C1">
        <w:rPr>
          <w:lang w:eastAsia="zh-CN"/>
        </w:rPr>
        <w:t>0: The broadcast service is announced in application layer, the UE receives the broadcast service information from application server.</w:t>
      </w:r>
    </w:p>
    <w:p w14:paraId="7A0561D6" w14:textId="4BA583F7" w:rsidR="000239F9" w:rsidRPr="006A30C1" w:rsidRDefault="00881C2C" w:rsidP="000239F9">
      <w:pPr>
        <w:pStyle w:val="B1"/>
        <w:rPr>
          <w:lang w:eastAsia="ko-KR"/>
        </w:rPr>
      </w:pPr>
      <w:r w:rsidRPr="006A30C1">
        <w:t>Editor's note:</w:t>
      </w:r>
      <w:r>
        <w:tab/>
      </w:r>
      <w:r w:rsidR="000239F9" w:rsidRPr="006A30C1">
        <w:rPr>
          <w:rStyle w:val="EditorsNoteChar"/>
        </w:rPr>
        <w:t>It is FFS how and when the AF obtains the radio-level identifier of the broadcast service (e.g. TMGI) that is provided to the UE.</w:t>
      </w:r>
    </w:p>
    <w:p w14:paraId="3B87558A" w14:textId="0BA7219C" w:rsidR="000239F9" w:rsidRPr="006A30C1" w:rsidRDefault="000239F9" w:rsidP="000239F9">
      <w:pPr>
        <w:pStyle w:val="B1"/>
        <w:rPr>
          <w:lang w:eastAsia="zh-CN"/>
        </w:rPr>
      </w:pPr>
      <w:r w:rsidRPr="006A30C1">
        <w:rPr>
          <w:lang w:eastAsia="zh-CN"/>
        </w:rPr>
        <w:t>1</w:t>
      </w:r>
      <w:r w:rsidR="00881C2C">
        <w:rPr>
          <w:lang w:eastAsia="zh-CN"/>
        </w:rPr>
        <w:t>.</w:t>
      </w:r>
      <w:r w:rsidR="00881C2C">
        <w:rPr>
          <w:lang w:eastAsia="zh-CN"/>
        </w:rPr>
        <w:tab/>
      </w:r>
      <w:r w:rsidRPr="006A30C1">
        <w:rPr>
          <w:lang w:eastAsia="zh-CN"/>
        </w:rPr>
        <w:t>The AF requests to start one specific MBS Service to PCF or via NEF, providing the MBS assistance information, MBS service identifier, service area, service QoS requirement etc.</w:t>
      </w:r>
    </w:p>
    <w:p w14:paraId="51E96048" w14:textId="24A047C6" w:rsidR="000239F9" w:rsidRPr="006A30C1" w:rsidRDefault="000239F9" w:rsidP="000239F9">
      <w:pPr>
        <w:pStyle w:val="B1"/>
        <w:rPr>
          <w:lang w:eastAsia="zh-CN"/>
        </w:rPr>
      </w:pPr>
      <w:r w:rsidRPr="006A30C1">
        <w:rPr>
          <w:lang w:eastAsia="zh-CN"/>
        </w:rPr>
        <w:t>2</w:t>
      </w:r>
      <w:r w:rsidR="00881C2C">
        <w:rPr>
          <w:lang w:eastAsia="zh-CN"/>
        </w:rPr>
        <w:t>.</w:t>
      </w:r>
      <w:r w:rsidR="00881C2C">
        <w:rPr>
          <w:lang w:eastAsia="zh-CN"/>
        </w:rPr>
        <w:tab/>
      </w:r>
      <w:r w:rsidRPr="006A30C1">
        <w:rPr>
          <w:lang w:eastAsia="zh-CN"/>
        </w:rPr>
        <w:t>The PCF selects involved SMF(s) for the MBS service based on the received MBS assistance (MBS service identifier, or service area) and local pre-configuration and the PCF generates the QoS profiles for the MBS service.</w:t>
      </w:r>
    </w:p>
    <w:p w14:paraId="011F7923" w14:textId="48212ADA" w:rsidR="000239F9" w:rsidRPr="006A30C1" w:rsidRDefault="000239F9" w:rsidP="000239F9">
      <w:pPr>
        <w:pStyle w:val="B1"/>
        <w:rPr>
          <w:lang w:eastAsia="zh-CN"/>
        </w:rPr>
      </w:pPr>
      <w:r w:rsidRPr="006A30C1">
        <w:rPr>
          <w:lang w:eastAsia="zh-CN"/>
        </w:rPr>
        <w:t>3</w:t>
      </w:r>
      <w:r w:rsidR="00881C2C">
        <w:rPr>
          <w:lang w:eastAsia="zh-CN"/>
        </w:rPr>
        <w:t>.</w:t>
      </w:r>
      <w:r w:rsidR="00881C2C">
        <w:rPr>
          <w:lang w:eastAsia="zh-CN"/>
        </w:rPr>
        <w:tab/>
      </w:r>
      <w:r w:rsidRPr="006A30C1">
        <w:rPr>
          <w:lang w:eastAsia="zh-CN"/>
        </w:rPr>
        <w:t>The PCF sends session start request to the involved SMF(s) determined in Step 2, providing the service identifier, service area, DNN information, S-NSSAI information, and QoS profile.</w:t>
      </w:r>
    </w:p>
    <w:p w14:paraId="2F76D210" w14:textId="699BEB55" w:rsidR="000239F9" w:rsidRPr="006A30C1" w:rsidRDefault="000239F9" w:rsidP="000239F9">
      <w:pPr>
        <w:pStyle w:val="B1"/>
        <w:rPr>
          <w:lang w:eastAsia="zh-CN"/>
        </w:rPr>
      </w:pPr>
      <w:r w:rsidRPr="006A30C1">
        <w:rPr>
          <w:lang w:eastAsia="zh-CN"/>
        </w:rPr>
        <w:t>4-5</w:t>
      </w:r>
      <w:r w:rsidR="00881C2C">
        <w:rPr>
          <w:lang w:eastAsia="zh-CN"/>
        </w:rPr>
        <w:t>.</w:t>
      </w:r>
      <w:r w:rsidR="00881C2C">
        <w:rPr>
          <w:lang w:eastAsia="zh-CN"/>
        </w:rPr>
        <w:tab/>
      </w:r>
      <w:r w:rsidRPr="006A30C1">
        <w:rPr>
          <w:lang w:eastAsia="zh-CN"/>
        </w:rPr>
        <w:t>The SMF(s) determines the involved AMF(s) based on the MBS service identifier or service area and local configuration and sends session start request to AMF(s) with MBS identifier, including N2 message (service identifier, QoS parameters) for the MBS service.</w:t>
      </w:r>
    </w:p>
    <w:p w14:paraId="7C6578F1" w14:textId="3CD80196" w:rsidR="000239F9" w:rsidRPr="006A30C1" w:rsidRDefault="00881C2C" w:rsidP="000239F9">
      <w:pPr>
        <w:pStyle w:val="EditorsNote"/>
        <w:rPr>
          <w:rFonts w:eastAsia="DengXian"/>
          <w:lang w:eastAsia="zh-CN"/>
        </w:rPr>
      </w:pPr>
      <w:r w:rsidRPr="006A30C1">
        <w:t>Editor's note:</w:t>
      </w:r>
      <w:r>
        <w:tab/>
      </w:r>
      <w:r w:rsidR="000239F9" w:rsidRPr="006A30C1">
        <w:rPr>
          <w:rFonts w:eastAsia="DengXian"/>
          <w:lang w:eastAsia="zh-CN"/>
        </w:rPr>
        <w:t>It is FFS if this AMF is for that dedicated UE and already selected as per Architecture option 1 via Unicast session establishment, then is it the same AMF for the UE or dedicated AMF for Session Start?</w:t>
      </w:r>
    </w:p>
    <w:p w14:paraId="5BDDA5AE" w14:textId="574A367F" w:rsidR="000239F9" w:rsidRPr="006A30C1" w:rsidRDefault="000239F9" w:rsidP="000239F9">
      <w:pPr>
        <w:pStyle w:val="B1"/>
        <w:rPr>
          <w:lang w:eastAsia="zh-CN"/>
        </w:rPr>
      </w:pPr>
      <w:r w:rsidRPr="006A30C1">
        <w:rPr>
          <w:lang w:eastAsia="zh-CN"/>
        </w:rPr>
        <w:t>6-7</w:t>
      </w:r>
      <w:r w:rsidR="00881C2C">
        <w:rPr>
          <w:lang w:eastAsia="zh-CN"/>
        </w:rPr>
        <w:t>.</w:t>
      </w:r>
      <w:r w:rsidR="00881C2C">
        <w:rPr>
          <w:lang w:eastAsia="zh-CN"/>
        </w:rPr>
        <w:tab/>
      </w:r>
      <w:r w:rsidRPr="006A30C1">
        <w:rPr>
          <w:lang w:eastAsia="zh-CN"/>
        </w:rPr>
        <w:t>The AMF(s) select involved RAN nodes based on the MBS service identifier and local configuration and establishing context for the MBS service.</w:t>
      </w:r>
    </w:p>
    <w:p w14:paraId="6129EAA3" w14:textId="617C20F2" w:rsidR="000239F9" w:rsidRPr="00881C2C" w:rsidRDefault="00881C2C" w:rsidP="00881C2C">
      <w:pPr>
        <w:pStyle w:val="EditorsNote"/>
      </w:pPr>
      <w:r w:rsidRPr="00881C2C">
        <w:t>Editor's note:</w:t>
      </w:r>
      <w:r w:rsidRPr="00881C2C">
        <w:tab/>
      </w:r>
      <w:r w:rsidR="000239F9" w:rsidRPr="00881C2C">
        <w:t>It is FFS if</w:t>
      </w:r>
      <w:r w:rsidR="000239F9" w:rsidRPr="00881C2C">
        <w:rPr>
          <w:rFonts w:eastAsia="Malgun Gothic"/>
        </w:rPr>
        <w:t xml:space="preserve"> AMF select</w:t>
      </w:r>
      <w:r w:rsidR="000239F9" w:rsidRPr="00881C2C">
        <w:t>s</w:t>
      </w:r>
      <w:r w:rsidR="000239F9" w:rsidRPr="00881C2C">
        <w:rPr>
          <w:rFonts w:eastAsia="Malgun Gothic"/>
        </w:rPr>
        <w:t xml:space="preserve"> the involved RAN nodes and in that case is the AMF dedicated for MBS session?</w:t>
      </w:r>
    </w:p>
    <w:p w14:paraId="201B54AC" w14:textId="7C9FC2DB" w:rsidR="000239F9" w:rsidRPr="006A30C1" w:rsidRDefault="000239F9" w:rsidP="000239F9">
      <w:pPr>
        <w:pStyle w:val="B1"/>
        <w:rPr>
          <w:lang w:eastAsia="zh-CN"/>
        </w:rPr>
      </w:pPr>
      <w:r w:rsidRPr="006A30C1">
        <w:rPr>
          <w:lang w:eastAsia="zh-CN"/>
        </w:rPr>
        <w:t>8</w:t>
      </w:r>
      <w:r w:rsidR="00881C2C">
        <w:rPr>
          <w:lang w:eastAsia="zh-CN"/>
        </w:rPr>
        <w:t>.</w:t>
      </w:r>
      <w:r w:rsidR="00881C2C">
        <w:rPr>
          <w:lang w:eastAsia="zh-CN"/>
        </w:rPr>
        <w:tab/>
      </w:r>
      <w:r w:rsidRPr="006A30C1">
        <w:rPr>
          <w:lang w:eastAsia="zh-CN"/>
        </w:rPr>
        <w:t>If the RAN accepts the request, the RAN allocates the DL tunnel address information for the MBS service and responds to AMF/SMF.</w:t>
      </w:r>
    </w:p>
    <w:p w14:paraId="538BFBB6" w14:textId="61C50297" w:rsidR="000239F9" w:rsidRPr="006A30C1" w:rsidRDefault="000239F9" w:rsidP="000239F9">
      <w:pPr>
        <w:pStyle w:val="B1"/>
        <w:rPr>
          <w:lang w:eastAsia="zh-CN"/>
        </w:rPr>
      </w:pPr>
      <w:r w:rsidRPr="006A30C1">
        <w:rPr>
          <w:lang w:eastAsia="zh-CN"/>
        </w:rPr>
        <w:t>9</w:t>
      </w:r>
      <w:r w:rsidR="00881C2C">
        <w:rPr>
          <w:lang w:eastAsia="zh-CN"/>
        </w:rPr>
        <w:t>.</w:t>
      </w:r>
      <w:r w:rsidR="00881C2C">
        <w:rPr>
          <w:lang w:eastAsia="zh-CN"/>
        </w:rPr>
        <w:tab/>
        <w:t>T</w:t>
      </w:r>
      <w:r w:rsidRPr="006A30C1">
        <w:rPr>
          <w:lang w:eastAsia="zh-CN"/>
        </w:rPr>
        <w:t>he SMF establishes session towards UPFs, including the DL tunnel address and QoS parameters.</w:t>
      </w:r>
    </w:p>
    <w:p w14:paraId="3C445BEB" w14:textId="55199973" w:rsidR="000239F9" w:rsidRPr="006A30C1" w:rsidRDefault="00AC457A" w:rsidP="000239F9">
      <w:pPr>
        <w:pStyle w:val="B1"/>
        <w:rPr>
          <w:lang w:eastAsia="zh-CN"/>
        </w:rPr>
      </w:pPr>
      <w:r w:rsidRPr="006A30C1">
        <w:rPr>
          <w:lang w:eastAsia="zh-CN"/>
        </w:rPr>
        <w:t>10</w:t>
      </w:r>
      <w:r w:rsidR="00881C2C">
        <w:rPr>
          <w:lang w:eastAsia="zh-CN"/>
        </w:rPr>
        <w:t>.</w:t>
      </w:r>
      <w:r w:rsidR="00881C2C">
        <w:rPr>
          <w:lang w:eastAsia="zh-CN"/>
        </w:rPr>
        <w:tab/>
      </w:r>
      <w:r w:rsidR="000239F9" w:rsidRPr="006A30C1">
        <w:rPr>
          <w:lang w:eastAsia="zh-CN"/>
        </w:rPr>
        <w:t>The SMF responds to the PCF the MBS session is established.</w:t>
      </w:r>
    </w:p>
    <w:p w14:paraId="2587284E" w14:textId="02C9B1E0" w:rsidR="000239F9" w:rsidRPr="006A30C1" w:rsidRDefault="00AC457A" w:rsidP="000239F9">
      <w:pPr>
        <w:pStyle w:val="B1"/>
        <w:rPr>
          <w:lang w:eastAsia="zh-CN"/>
        </w:rPr>
      </w:pPr>
      <w:r w:rsidRPr="006A30C1">
        <w:rPr>
          <w:lang w:eastAsia="zh-CN"/>
        </w:rPr>
        <w:t>11</w:t>
      </w:r>
      <w:r w:rsidR="00881C2C">
        <w:rPr>
          <w:lang w:eastAsia="zh-CN"/>
        </w:rPr>
        <w:t>.</w:t>
      </w:r>
      <w:r w:rsidR="00881C2C">
        <w:rPr>
          <w:lang w:eastAsia="zh-CN"/>
        </w:rPr>
        <w:tab/>
      </w:r>
      <w:r w:rsidR="000239F9" w:rsidRPr="006A30C1">
        <w:rPr>
          <w:lang w:eastAsia="zh-CN"/>
        </w:rPr>
        <w:t>The PCF responds to the AF the MBS service is started.</w:t>
      </w:r>
    </w:p>
    <w:p w14:paraId="4D21FB52" w14:textId="4187EA0D" w:rsidR="000239F9" w:rsidRPr="006A30C1" w:rsidRDefault="003E4D88" w:rsidP="00B94CC9">
      <w:pPr>
        <w:pStyle w:val="Heading3"/>
        <w:rPr>
          <w:rFonts w:eastAsia="DengXian"/>
        </w:rPr>
      </w:pPr>
      <w:bookmarkStart w:id="294" w:name="_Toc31011446"/>
      <w:bookmarkStart w:id="295" w:name="_Toc31176959"/>
      <w:r w:rsidRPr="006A30C1">
        <w:rPr>
          <w:rFonts w:eastAsia="DengXian"/>
        </w:rPr>
        <w:lastRenderedPageBreak/>
        <w:t>6.5</w:t>
      </w:r>
      <w:r w:rsidR="000239F9" w:rsidRPr="006A30C1">
        <w:rPr>
          <w:rFonts w:eastAsia="DengXian"/>
        </w:rPr>
        <w:t>.3</w:t>
      </w:r>
      <w:r w:rsidR="000239F9" w:rsidRPr="006A30C1">
        <w:rPr>
          <w:rFonts w:eastAsia="DengXian"/>
        </w:rPr>
        <w:tab/>
        <w:t>Impacts on services, entities and interfaces</w:t>
      </w:r>
      <w:bookmarkEnd w:id="294"/>
      <w:bookmarkEnd w:id="295"/>
    </w:p>
    <w:p w14:paraId="2BB36177" w14:textId="77777777" w:rsidR="000239F9" w:rsidRPr="006A30C1" w:rsidRDefault="000239F9" w:rsidP="000239F9">
      <w:pPr>
        <w:rPr>
          <w:rFonts w:eastAsia="DengXian"/>
          <w:lang w:eastAsia="zh-CN"/>
        </w:rPr>
      </w:pPr>
      <w:r w:rsidRPr="006A30C1">
        <w:rPr>
          <w:rFonts w:eastAsia="DengXian"/>
          <w:lang w:eastAsia="zh-CN"/>
        </w:rPr>
        <w:t>In order to support this solution, the involved network entities need to support the following functionality.</w:t>
      </w:r>
    </w:p>
    <w:p w14:paraId="1BAEE28E" w14:textId="77777777" w:rsidR="000239F9" w:rsidRPr="006A30C1" w:rsidRDefault="000239F9" w:rsidP="000239F9">
      <w:pPr>
        <w:rPr>
          <w:rFonts w:eastAsia="DengXian"/>
          <w:lang w:eastAsia="zh-CN"/>
        </w:rPr>
      </w:pPr>
      <w:r w:rsidRPr="006A30C1">
        <w:rPr>
          <w:rFonts w:eastAsia="DengXian"/>
          <w:lang w:eastAsia="zh-CN"/>
        </w:rPr>
        <w:t>PCF:</w:t>
      </w:r>
    </w:p>
    <w:p w14:paraId="1F3630A3" w14:textId="3AA47800"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Receives the broadcast service information from AF, e.g. service identifier, service area, service requirements.</w:t>
      </w:r>
    </w:p>
    <w:p w14:paraId="7CF4A8E4" w14:textId="6F78C2A9"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Determines the broadcast area and the involved SMFs for the target broadcast service.</w:t>
      </w:r>
    </w:p>
    <w:p w14:paraId="51001E33" w14:textId="06D0AFC7"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Determines the policy and QoS profile for the broadcast service.</w:t>
      </w:r>
    </w:p>
    <w:p w14:paraId="0C936F9C" w14:textId="079D80C8"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Determines DNN and slicing.</w:t>
      </w:r>
    </w:p>
    <w:p w14:paraId="0F2D686D" w14:textId="406232F3"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Authorization management.</w:t>
      </w:r>
    </w:p>
    <w:p w14:paraId="5C0BCC47" w14:textId="77777777" w:rsidR="000239F9" w:rsidRPr="006A30C1" w:rsidRDefault="000239F9" w:rsidP="000239F9">
      <w:pPr>
        <w:rPr>
          <w:rFonts w:eastAsia="DengXian"/>
          <w:lang w:eastAsia="zh-CN"/>
        </w:rPr>
      </w:pPr>
      <w:r w:rsidRPr="006A30C1">
        <w:rPr>
          <w:rFonts w:eastAsia="DengXian"/>
          <w:lang w:eastAsia="zh-CN"/>
        </w:rPr>
        <w:t>SMF:</w:t>
      </w:r>
    </w:p>
    <w:p w14:paraId="4BA89FDA" w14:textId="12497A42"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Receives the broadcast service information from the PCF, e.g. service identifier, QoS profile</w:t>
      </w:r>
    </w:p>
    <w:p w14:paraId="1F0942CB" w14:textId="6E1D911D"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Determines the involved PSA UPF and other UPFs;</w:t>
      </w:r>
    </w:p>
    <w:p w14:paraId="41541BFF" w14:textId="7F55055C"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Determines the involved AMF(s);</w:t>
      </w:r>
    </w:p>
    <w:p w14:paraId="52C2CC98" w14:textId="7BBB9620"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Manage the N3/N9 tunnels for the broadcast service.</w:t>
      </w:r>
    </w:p>
    <w:p w14:paraId="162FBD96" w14:textId="77777777" w:rsidR="000239F9" w:rsidRPr="006A30C1" w:rsidRDefault="000239F9" w:rsidP="000239F9">
      <w:pPr>
        <w:rPr>
          <w:rFonts w:eastAsia="DengXian"/>
          <w:lang w:eastAsia="zh-CN"/>
        </w:rPr>
      </w:pPr>
      <w:r w:rsidRPr="006A30C1">
        <w:rPr>
          <w:rFonts w:eastAsia="DengXian"/>
          <w:lang w:eastAsia="zh-CN"/>
        </w:rPr>
        <w:t>AMF:</w:t>
      </w:r>
    </w:p>
    <w:p w14:paraId="4088D937" w14:textId="667B45A1"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Receives the broadcast service information from the SMF, e.g. service identifier.</w:t>
      </w:r>
    </w:p>
    <w:p w14:paraId="5D01F5E2" w14:textId="7A4D1463"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Determines the involved RAN nodes for the target broadcast service.</w:t>
      </w:r>
    </w:p>
    <w:p w14:paraId="2F42D650" w14:textId="5220BF85" w:rsidR="000239F9" w:rsidRPr="006A30C1" w:rsidRDefault="000239F9" w:rsidP="000239F9">
      <w:pPr>
        <w:rPr>
          <w:rFonts w:eastAsia="DengXian"/>
          <w:lang w:eastAsia="zh-CN"/>
        </w:rPr>
      </w:pPr>
      <w:r w:rsidRPr="006A30C1">
        <w:rPr>
          <w:rFonts w:eastAsia="DengXian"/>
          <w:lang w:eastAsia="zh-CN"/>
        </w:rPr>
        <w:t>PSA UPF:</w:t>
      </w:r>
    </w:p>
    <w:p w14:paraId="32249487" w14:textId="7A1412BF"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The anchor UPF connects to broadcast service based DNN.</w:t>
      </w:r>
    </w:p>
    <w:p w14:paraId="4062D43D" w14:textId="223AF909"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Distributes the broadcast traffic to the involved UPFs configured by SMF.</w:t>
      </w:r>
    </w:p>
    <w:p w14:paraId="2A74EFCB" w14:textId="4B709D2B"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Enforce broadcast QoS rule.</w:t>
      </w:r>
    </w:p>
    <w:p w14:paraId="63200B19" w14:textId="77777777" w:rsidR="000239F9" w:rsidRPr="006A30C1" w:rsidRDefault="000239F9" w:rsidP="000239F9">
      <w:pPr>
        <w:rPr>
          <w:rFonts w:eastAsia="DengXian"/>
          <w:lang w:eastAsia="zh-CN"/>
        </w:rPr>
      </w:pPr>
      <w:r w:rsidRPr="006A30C1">
        <w:rPr>
          <w:rFonts w:eastAsia="DengXian"/>
          <w:lang w:eastAsia="zh-CN"/>
        </w:rPr>
        <w:t>RAN node:</w:t>
      </w:r>
    </w:p>
    <w:p w14:paraId="5F569B71" w14:textId="3A4A5EBA"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Allocate the N3 tunnel address for the broadcast service.</w:t>
      </w:r>
    </w:p>
    <w:p w14:paraId="18962455" w14:textId="04D1FE97" w:rsidR="000239F9" w:rsidRPr="006A30C1" w:rsidRDefault="00E95F98" w:rsidP="00E95F98">
      <w:pPr>
        <w:pStyle w:val="B1"/>
        <w:rPr>
          <w:rFonts w:eastAsia="DengXian"/>
          <w:lang w:eastAsia="zh-CN"/>
        </w:rPr>
      </w:pPr>
      <w:r w:rsidRPr="006A30C1">
        <w:rPr>
          <w:rFonts w:eastAsia="DengXian"/>
          <w:lang w:eastAsia="zh-CN"/>
        </w:rPr>
        <w:t>-</w:t>
      </w:r>
      <w:r w:rsidRPr="006A30C1">
        <w:rPr>
          <w:rFonts w:eastAsia="DengXian"/>
          <w:lang w:eastAsia="zh-CN"/>
        </w:rPr>
        <w:tab/>
      </w:r>
      <w:r w:rsidR="000239F9" w:rsidRPr="006A30C1">
        <w:rPr>
          <w:rFonts w:eastAsia="DengXian"/>
          <w:lang w:eastAsia="zh-CN"/>
        </w:rPr>
        <w:t>Transmitting broadcast traffic with satisfying the QoS requirements.</w:t>
      </w:r>
    </w:p>
    <w:p w14:paraId="1DA9FDA7" w14:textId="4CE7A5FB" w:rsidR="005B176A" w:rsidRPr="006A30C1" w:rsidRDefault="005B176A" w:rsidP="005B176A">
      <w:pPr>
        <w:pStyle w:val="Heading2"/>
      </w:pPr>
      <w:bookmarkStart w:id="296" w:name="_Toc31011447"/>
      <w:bookmarkStart w:id="297" w:name="_Toc31176960"/>
      <w:r w:rsidRPr="006A30C1">
        <w:rPr>
          <w:lang w:eastAsia="zh-CN"/>
        </w:rPr>
        <w:t>6.6</w:t>
      </w:r>
      <w:r w:rsidRPr="006A30C1">
        <w:rPr>
          <w:lang w:eastAsia="ko-KR"/>
        </w:rPr>
        <w:tab/>
      </w:r>
      <w:r w:rsidRPr="006A30C1">
        <w:t>Solution</w:t>
      </w:r>
      <w:r w:rsidRPr="006A30C1">
        <w:rPr>
          <w:lang w:eastAsia="zh-CN"/>
        </w:rPr>
        <w:t xml:space="preserve"> #6</w:t>
      </w:r>
      <w:r w:rsidRPr="006A30C1">
        <w:t>: Multicast service initiation</w:t>
      </w:r>
      <w:bookmarkEnd w:id="296"/>
      <w:bookmarkEnd w:id="297"/>
    </w:p>
    <w:p w14:paraId="1D74A4B8" w14:textId="79DB9593" w:rsidR="005B176A" w:rsidRPr="006A30C1" w:rsidRDefault="005B176A" w:rsidP="005B176A">
      <w:pPr>
        <w:pStyle w:val="Heading3"/>
      </w:pPr>
      <w:bookmarkStart w:id="298" w:name="_Toc31011448"/>
      <w:bookmarkStart w:id="299" w:name="_Toc31176961"/>
      <w:r w:rsidRPr="006A30C1">
        <w:t>6.6.1</w:t>
      </w:r>
      <w:r w:rsidRPr="006A30C1">
        <w:tab/>
        <w:t>Functional description</w:t>
      </w:r>
      <w:bookmarkEnd w:id="298"/>
      <w:bookmarkEnd w:id="299"/>
    </w:p>
    <w:p w14:paraId="103CA5A2" w14:textId="4D603CFD" w:rsidR="005B176A" w:rsidRPr="006A30C1" w:rsidRDefault="005B176A" w:rsidP="00D40E25">
      <w:r w:rsidRPr="006A30C1">
        <w:t xml:space="preserve">This solution addresses Key Issue 1 and proposes </w:t>
      </w:r>
      <w:r w:rsidR="00115125" w:rsidRPr="006A30C1">
        <w:t>a</w:t>
      </w:r>
      <w:r w:rsidRPr="006A30C1">
        <w:t xml:space="preserve"> multicast service initiation procedure based on the MBS reference architecture alternative 2 (</w:t>
      </w:r>
      <w:r w:rsidR="001E4204" w:rsidRPr="006A30C1">
        <w:t xml:space="preserve">see </w:t>
      </w:r>
      <w:r w:rsidRPr="006A30C1">
        <w:t>Annex A.2).</w:t>
      </w:r>
    </w:p>
    <w:p w14:paraId="14830DA8" w14:textId="1F8A1179" w:rsidR="005B176A" w:rsidRPr="006A30C1" w:rsidRDefault="005B176A" w:rsidP="005B176A">
      <w:pPr>
        <w:pStyle w:val="Heading3"/>
      </w:pPr>
      <w:bookmarkStart w:id="300" w:name="_Toc31011449"/>
      <w:bookmarkStart w:id="301" w:name="_Toc31176962"/>
      <w:r w:rsidRPr="006A30C1">
        <w:lastRenderedPageBreak/>
        <w:t>6.6.2</w:t>
      </w:r>
      <w:r w:rsidRPr="006A30C1">
        <w:tab/>
        <w:t>Procedures</w:t>
      </w:r>
      <w:bookmarkEnd w:id="300"/>
      <w:bookmarkEnd w:id="301"/>
    </w:p>
    <w:p w14:paraId="27B1E11B" w14:textId="6A05AC71" w:rsidR="005B176A" w:rsidRPr="006A30C1" w:rsidRDefault="005B176A" w:rsidP="005B1F8F">
      <w:pPr>
        <w:pStyle w:val="Heading4"/>
      </w:pPr>
      <w:bookmarkStart w:id="302" w:name="_Toc31011450"/>
      <w:bookmarkStart w:id="303" w:name="_Toc31176963"/>
      <w:r w:rsidRPr="006A30C1">
        <w:t>6.6.2.1</w:t>
      </w:r>
      <w:r w:rsidRPr="006A30C1">
        <w:tab/>
        <w:t>MBS Session initiation procedure</w:t>
      </w:r>
      <w:bookmarkEnd w:id="302"/>
      <w:bookmarkEnd w:id="303"/>
    </w:p>
    <w:p w14:paraId="6E15A21F" w14:textId="0B08C2CD" w:rsidR="005B176A" w:rsidRPr="006A30C1" w:rsidRDefault="00A86181" w:rsidP="00881C2C">
      <w:pPr>
        <w:pStyle w:val="TH"/>
      </w:pPr>
      <w:r w:rsidRPr="006A30C1">
        <w:object w:dxaOrig="20175" w:dyaOrig="5010" w14:anchorId="19885177">
          <v:shape id="_x0000_i1038" type="#_x0000_t75" style="width:404.25pt;height:100.5pt" o:ole="">
            <v:imagedata r:id="rId33" o:title=""/>
          </v:shape>
          <o:OLEObject Type="Embed" ProgID="Visio.Drawing.15" ShapeID="_x0000_i1038" DrawAspect="Content" ObjectID="_1641789858" r:id="rId34"/>
        </w:object>
      </w:r>
    </w:p>
    <w:p w14:paraId="4EF983E2" w14:textId="286B47E7" w:rsidR="005B176A" w:rsidRPr="006A30C1" w:rsidRDefault="005B176A" w:rsidP="00881C2C">
      <w:pPr>
        <w:pStyle w:val="TF"/>
      </w:pPr>
      <w:r w:rsidRPr="006A30C1">
        <w:rPr>
          <w:rFonts w:eastAsia="Malgun Gothic"/>
        </w:rPr>
        <w:t>Figure 6.</w:t>
      </w:r>
      <w:r w:rsidR="005B1F8F" w:rsidRPr="006A30C1">
        <w:rPr>
          <w:rFonts w:eastAsia="Malgun Gothic"/>
        </w:rPr>
        <w:t>6</w:t>
      </w:r>
      <w:r w:rsidRPr="006A30C1">
        <w:rPr>
          <w:rFonts w:eastAsia="Malgun Gothic"/>
        </w:rPr>
        <w:t>.2.1-1: MBS session initiation procedure</w:t>
      </w:r>
    </w:p>
    <w:p w14:paraId="5545626C" w14:textId="0010906E" w:rsidR="005B176A" w:rsidRPr="006A30C1" w:rsidRDefault="005B176A" w:rsidP="00881C2C">
      <w:pPr>
        <w:rPr>
          <w:rFonts w:eastAsia="Malgun Gothic"/>
          <w:lang w:eastAsia="ko-KR"/>
        </w:rPr>
      </w:pPr>
      <w:r w:rsidRPr="006A30C1">
        <w:rPr>
          <w:rFonts w:eastAsia="Malgun Gothic"/>
          <w:lang w:eastAsia="ko-KR"/>
        </w:rPr>
        <w:t>The figure depicts MBS session initiation procedure as follows.</w:t>
      </w:r>
    </w:p>
    <w:p w14:paraId="61DDA399" w14:textId="24C4472F" w:rsidR="005B176A" w:rsidRPr="006A30C1" w:rsidRDefault="005B1F8F" w:rsidP="00881C2C">
      <w:pPr>
        <w:pStyle w:val="B1"/>
        <w:rPr>
          <w:lang w:eastAsia="ko-KR"/>
        </w:rPr>
      </w:pPr>
      <w:r w:rsidRPr="006A30C1">
        <w:rPr>
          <w:lang w:eastAsia="ko-KR"/>
        </w:rPr>
        <w:t>1.</w:t>
      </w:r>
      <w:r w:rsidRPr="006A30C1">
        <w:rPr>
          <w:lang w:eastAsia="ko-KR"/>
        </w:rPr>
        <w:tab/>
      </w:r>
      <w:r w:rsidR="005B176A" w:rsidRPr="006A30C1">
        <w:rPr>
          <w:lang w:eastAsia="ko-KR"/>
        </w:rPr>
        <w:t>Third party contents provider (or AF) requests MBS service(s) to MBSF (optionally via NEF) with service characteristics (e.g. service type, service area, target service UE group, etc.). At this step MBSF may check whether the AF is authorized to start the MBS service with UDM based on the target service UE group ID. If the MBS session is authorized, MBS session information (e.g. MBS session ID, address information of the MBSU, etc.) is selected by the MBSF and notified to the content provider.</w:t>
      </w:r>
    </w:p>
    <w:p w14:paraId="0EDA00AC" w14:textId="18D0362A" w:rsidR="005B176A" w:rsidRPr="006A30C1" w:rsidRDefault="00881C2C" w:rsidP="005B176A">
      <w:pPr>
        <w:pStyle w:val="EditorsNote"/>
      </w:pPr>
      <w:r w:rsidRPr="006A30C1">
        <w:t>Editor's note:</w:t>
      </w:r>
      <w:r>
        <w:tab/>
      </w:r>
      <w:r w:rsidR="00115125" w:rsidRPr="006A30C1">
        <w:t>It is FFS</w:t>
      </w:r>
      <w:r w:rsidR="005B176A" w:rsidRPr="006A30C1">
        <w:t xml:space="preserve"> if a service area in addition to a UE group is mandatory. Service type requires more explanation.</w:t>
      </w:r>
    </w:p>
    <w:p w14:paraId="5C588306" w14:textId="5B4ADFFE" w:rsidR="005B176A" w:rsidRPr="006A30C1" w:rsidRDefault="005B1F8F" w:rsidP="005B176A">
      <w:pPr>
        <w:pStyle w:val="B1"/>
        <w:rPr>
          <w:lang w:eastAsia="ko-KR"/>
        </w:rPr>
      </w:pPr>
      <w:r w:rsidRPr="006A30C1">
        <w:rPr>
          <w:lang w:eastAsia="ko-KR"/>
        </w:rPr>
        <w:t>2.</w:t>
      </w:r>
      <w:r w:rsidRPr="006A30C1">
        <w:rPr>
          <w:lang w:eastAsia="ko-KR"/>
        </w:rPr>
        <w:tab/>
      </w:r>
      <w:r w:rsidR="005B176A" w:rsidRPr="006A30C1">
        <w:rPr>
          <w:lang w:eastAsia="ko-KR"/>
        </w:rPr>
        <w:t>MBSF initiates a multicast (shared) PDU session setup to MB-SMF so that the MB-SMF may get service authorization including authorized QoS info from PCF. The MBSF establishes a transport tunnel between MBSU and MB-UPF for multicast/broadcast delivery of the MBS data.</w:t>
      </w:r>
    </w:p>
    <w:p w14:paraId="4AA77464" w14:textId="649BE9A0" w:rsidR="005B176A" w:rsidRPr="006A30C1" w:rsidRDefault="00881C2C" w:rsidP="005B176A">
      <w:pPr>
        <w:pStyle w:val="EditorsNote"/>
      </w:pPr>
      <w:r w:rsidRPr="006A30C1">
        <w:t>Editor's note:</w:t>
      </w:r>
      <w:r>
        <w:tab/>
      </w:r>
      <w:r w:rsidR="005B176A" w:rsidRPr="006A30C1">
        <w:t>The roles of PCF and UDM in this step need to be clarified. Is the PCF extended to perform policy control for a UE group?</w:t>
      </w:r>
      <w:r w:rsidR="005B176A" w:rsidRPr="006A30C1">
        <w:br/>
        <w:t>It is also FFS how the MB-SMF is selected.</w:t>
      </w:r>
    </w:p>
    <w:p w14:paraId="1528F9CC" w14:textId="1010C6EC" w:rsidR="005B176A" w:rsidRPr="006A30C1" w:rsidRDefault="005B176A" w:rsidP="005B176A">
      <w:pPr>
        <w:pStyle w:val="B1"/>
      </w:pPr>
      <w:r w:rsidRPr="006A30C1">
        <w:t>3.</w:t>
      </w:r>
      <w:r w:rsidR="005B1F8F" w:rsidRPr="006A30C1">
        <w:tab/>
      </w:r>
      <w:r w:rsidRPr="006A30C1">
        <w:t>The MB-SMF selects AMF(s), which in turn discovers and selects appropriate NG-RAN(s) for multicast/broadcast delivery of MBS data. To start the multicast/broadcast delivery, the NG-RAN establishes a multicast (shared) tunnel to the MB-UPF selected in the step 2.</w:t>
      </w:r>
    </w:p>
    <w:p w14:paraId="6003B5F0" w14:textId="4F5C4A79" w:rsidR="005B176A" w:rsidRPr="006A30C1" w:rsidRDefault="00881C2C" w:rsidP="005B176A">
      <w:pPr>
        <w:pStyle w:val="EditorsNote"/>
      </w:pPr>
      <w:r w:rsidRPr="006A30C1">
        <w:t>Editor's note:</w:t>
      </w:r>
      <w:r>
        <w:tab/>
      </w:r>
      <w:r w:rsidR="005B176A" w:rsidRPr="006A30C1">
        <w:t>Criteria for the node selection should be added.</w:t>
      </w:r>
    </w:p>
    <w:p w14:paraId="0967A630" w14:textId="0C24EA40" w:rsidR="005B176A" w:rsidRPr="006A30C1" w:rsidRDefault="005B176A" w:rsidP="005B176A">
      <w:pPr>
        <w:pStyle w:val="B1"/>
      </w:pPr>
      <w:r w:rsidRPr="006A30C1">
        <w:t>4</w:t>
      </w:r>
      <w:r w:rsidR="005B1F8F" w:rsidRPr="006A30C1">
        <w:t>.</w:t>
      </w:r>
      <w:r w:rsidR="005B1F8F" w:rsidRPr="006A30C1">
        <w:tab/>
      </w:r>
      <w:r w:rsidRPr="006A30C1">
        <w:t>Based on the step 3, MBS service announcement for multicast/broadcast delivery can be delivered to UEs, which includes the MBS service specific parameters e.g. DNN, MBS session ID, target service UE group ID, multicast IP address, RAN related information for broadcast/multicast delivery, etc.</w:t>
      </w:r>
    </w:p>
    <w:p w14:paraId="685F256D" w14:textId="1466AC49" w:rsidR="005B176A" w:rsidRPr="006A30C1" w:rsidRDefault="00881C2C" w:rsidP="005B176A">
      <w:pPr>
        <w:pStyle w:val="EditorsNote"/>
      </w:pPr>
      <w:r w:rsidRPr="006A30C1">
        <w:t>Editor's note:</w:t>
      </w:r>
      <w:r>
        <w:tab/>
      </w:r>
      <w:r w:rsidR="005B176A" w:rsidRPr="006A30C1">
        <w:t>How to perform MBS service announcement is FFS RAN related information for broadcast/multicast delivery is decided by RAN WGs. Can the service announcement also be performed on application level by the AF?</w:t>
      </w:r>
    </w:p>
    <w:p w14:paraId="252BA3F6" w14:textId="16816943" w:rsidR="005B176A" w:rsidRPr="006A30C1" w:rsidRDefault="00881C2C" w:rsidP="005B176A">
      <w:pPr>
        <w:pStyle w:val="EditorsNote"/>
        <w:rPr>
          <w:lang w:eastAsia="ko-KR"/>
        </w:rPr>
      </w:pPr>
      <w:r w:rsidRPr="006A30C1">
        <w:t>Editor's note:</w:t>
      </w:r>
      <w:r>
        <w:tab/>
      </w:r>
      <w:r w:rsidR="005B176A" w:rsidRPr="006A30C1">
        <w:rPr>
          <w:lang w:eastAsia="ko-KR"/>
        </w:rPr>
        <w:t>whether additional UE interactions to join the multicast session are required is FFS.</w:t>
      </w:r>
    </w:p>
    <w:p w14:paraId="14887536" w14:textId="5F261E7B" w:rsidR="008A7D23" w:rsidRPr="006A30C1" w:rsidRDefault="008A7D23" w:rsidP="008A7D23">
      <w:pPr>
        <w:pStyle w:val="Heading3"/>
      </w:pPr>
      <w:bookmarkStart w:id="304" w:name="_Toc31011451"/>
      <w:bookmarkStart w:id="305" w:name="_Toc31176964"/>
      <w:r w:rsidRPr="006A30C1">
        <w:t>6.6.3</w:t>
      </w:r>
      <w:r w:rsidRPr="006A30C1">
        <w:tab/>
        <w:t>Impacts on services, entities and interfaces</w:t>
      </w:r>
      <w:bookmarkEnd w:id="304"/>
      <w:bookmarkEnd w:id="305"/>
    </w:p>
    <w:p w14:paraId="52054B91" w14:textId="5AAB1D71" w:rsidR="008A7D23" w:rsidRPr="006A30C1" w:rsidRDefault="00881C2C" w:rsidP="008A7D23">
      <w:pPr>
        <w:pStyle w:val="EditorsNote"/>
      </w:pPr>
      <w:r w:rsidRPr="006A30C1">
        <w:t>Editor's note:</w:t>
      </w:r>
      <w:r>
        <w:tab/>
      </w:r>
      <w:r w:rsidR="008A7D23" w:rsidRPr="006A30C1">
        <w:t>This clause describes impacts to services, entities and interfaces.</w:t>
      </w:r>
    </w:p>
    <w:p w14:paraId="761C9BFB" w14:textId="2736955A" w:rsidR="00073B2D" w:rsidRPr="006A30C1" w:rsidRDefault="00073B2D" w:rsidP="00073B2D">
      <w:pPr>
        <w:pStyle w:val="Heading2"/>
      </w:pPr>
      <w:bookmarkStart w:id="306" w:name="_Toc31011452"/>
      <w:bookmarkStart w:id="307" w:name="_Toc31176965"/>
      <w:r w:rsidRPr="006A30C1">
        <w:rPr>
          <w:lang w:eastAsia="zh-CN"/>
        </w:rPr>
        <w:t>6.7</w:t>
      </w:r>
      <w:r w:rsidRPr="006A30C1">
        <w:rPr>
          <w:lang w:eastAsia="ko-KR"/>
        </w:rPr>
        <w:tab/>
      </w:r>
      <w:r w:rsidRPr="006A30C1">
        <w:t>Solution</w:t>
      </w:r>
      <w:r w:rsidRPr="006A30C1">
        <w:rPr>
          <w:lang w:eastAsia="zh-CN"/>
        </w:rPr>
        <w:t xml:space="preserve"> #7</w:t>
      </w:r>
      <w:r w:rsidRPr="006A30C1">
        <w:t>: Local multicast service discovery</w:t>
      </w:r>
      <w:bookmarkEnd w:id="306"/>
      <w:bookmarkEnd w:id="307"/>
    </w:p>
    <w:p w14:paraId="4298E69E" w14:textId="1C1C2269" w:rsidR="00073B2D" w:rsidRPr="006A30C1" w:rsidRDefault="00073B2D" w:rsidP="00073B2D">
      <w:pPr>
        <w:pStyle w:val="Heading3"/>
      </w:pPr>
      <w:bookmarkStart w:id="308" w:name="_Toc31011453"/>
      <w:bookmarkStart w:id="309" w:name="_Toc31176966"/>
      <w:r w:rsidRPr="006A30C1">
        <w:t>6.7.1</w:t>
      </w:r>
      <w:r w:rsidRPr="006A30C1">
        <w:tab/>
        <w:t>Functional description</w:t>
      </w:r>
      <w:bookmarkEnd w:id="308"/>
      <w:bookmarkEnd w:id="309"/>
    </w:p>
    <w:p w14:paraId="7ED40DBE" w14:textId="77777777" w:rsidR="00073B2D" w:rsidRPr="006A30C1" w:rsidRDefault="00073B2D" w:rsidP="00881C2C">
      <w:pPr>
        <w:rPr>
          <w:lang w:eastAsia="ko-KR"/>
        </w:rPr>
      </w:pPr>
      <w:r w:rsidRPr="006A30C1">
        <w:rPr>
          <w:lang w:eastAsia="ko-KR"/>
        </w:rPr>
        <w:t>This solution addresses KI#6 "Local MBS service".</w:t>
      </w:r>
    </w:p>
    <w:p w14:paraId="282023C4" w14:textId="78476116" w:rsidR="00073B2D" w:rsidRPr="006A30C1" w:rsidRDefault="00073B2D" w:rsidP="00881C2C">
      <w:pPr>
        <w:rPr>
          <w:lang w:eastAsia="ko-KR"/>
        </w:rPr>
      </w:pPr>
      <w:r w:rsidRPr="006A30C1">
        <w:rPr>
          <w:lang w:eastAsia="ko-KR"/>
        </w:rPr>
        <w:lastRenderedPageBreak/>
        <w:t xml:space="preserve">This solution reuses UE Configuration Update procedure to provision local MBS multicast service area information to the UE, who is a member of the multicast service. When the UE, who is interesting with the multicast service, enters into the multicast service area, it detects the broadcast signalling (i.e. SIB) for local multicast service discovery.  </w:t>
      </w:r>
      <w:r w:rsidRPr="006A30C1">
        <w:rPr>
          <w:rFonts w:eastAsia="DengXian"/>
          <w:lang w:eastAsia="zh-CN"/>
        </w:rPr>
        <w:t xml:space="preserve">The baseline architecture 2 in Annex </w:t>
      </w:r>
      <w:r w:rsidRPr="006A30C1">
        <w:rPr>
          <w:lang w:eastAsia="ko-KR"/>
        </w:rPr>
        <w:t>A.2 is assumed.</w:t>
      </w:r>
    </w:p>
    <w:p w14:paraId="7408E5D9" w14:textId="6BC9FD8F" w:rsidR="00073B2D" w:rsidRPr="006A30C1" w:rsidRDefault="00073B2D" w:rsidP="00073B2D">
      <w:pPr>
        <w:pStyle w:val="EditorsNote"/>
        <w:rPr>
          <w:rFonts w:eastAsia="DengXian"/>
          <w:lang w:eastAsia="zh-CN"/>
        </w:rPr>
      </w:pPr>
      <w:r w:rsidRPr="006A30C1">
        <w:rPr>
          <w:rFonts w:eastAsia="DengXian"/>
          <w:lang w:eastAsia="zh-CN"/>
        </w:rPr>
        <w:t>Editor´s note:</w:t>
      </w:r>
      <w:r w:rsidR="00881C2C">
        <w:rPr>
          <w:rFonts w:eastAsia="DengXian"/>
          <w:lang w:eastAsia="zh-CN"/>
        </w:rPr>
        <w:tab/>
      </w:r>
      <w:r w:rsidRPr="006A30C1">
        <w:rPr>
          <w:rFonts w:eastAsia="DengXian"/>
          <w:lang w:eastAsia="zh-CN"/>
        </w:rPr>
        <w:t>Network function names should be aligned with architecture 2. Architecture 2 also shows no PCF,</w:t>
      </w:r>
    </w:p>
    <w:p w14:paraId="1466B942" w14:textId="079DD237" w:rsidR="00073B2D" w:rsidRPr="006A30C1" w:rsidRDefault="00073B2D" w:rsidP="00073B2D">
      <w:pPr>
        <w:pStyle w:val="Heading3"/>
      </w:pPr>
      <w:bookmarkStart w:id="310" w:name="_Toc31011454"/>
      <w:bookmarkStart w:id="311" w:name="_Toc31176967"/>
      <w:r w:rsidRPr="006A30C1">
        <w:t>6.</w:t>
      </w:r>
      <w:r w:rsidR="003A7439" w:rsidRPr="006A30C1">
        <w:t>7</w:t>
      </w:r>
      <w:r w:rsidRPr="006A30C1">
        <w:t>.2</w:t>
      </w:r>
      <w:r w:rsidRPr="006A30C1">
        <w:tab/>
        <w:t>Procedures</w:t>
      </w:r>
      <w:bookmarkEnd w:id="310"/>
      <w:bookmarkEnd w:id="311"/>
    </w:p>
    <w:p w14:paraId="43DDE388" w14:textId="3AE6C401" w:rsidR="00073B2D" w:rsidRPr="006A30C1" w:rsidRDefault="00073B2D" w:rsidP="00881C2C">
      <w:r w:rsidRPr="006A30C1">
        <w:t>Figure 6.</w:t>
      </w:r>
      <w:r w:rsidR="003A7439" w:rsidRPr="006A30C1">
        <w:t>7</w:t>
      </w:r>
      <w:r w:rsidRPr="006A30C1">
        <w:t>.2-1 shows the procedure of 5G MBS multicast service discovery for receiving multicast data:</w:t>
      </w:r>
    </w:p>
    <w:p w14:paraId="326EA7FB" w14:textId="77777777" w:rsidR="00073B2D" w:rsidRPr="006A30C1" w:rsidRDefault="00073B2D" w:rsidP="00881C2C">
      <w:pPr>
        <w:pStyle w:val="TH"/>
      </w:pPr>
      <w:r w:rsidRPr="006A30C1">
        <w:object w:dxaOrig="12151" w:dyaOrig="6196" w14:anchorId="4771DC48">
          <v:shape id="_x0000_i1039" type="#_x0000_t75" style="width:481.5pt;height:246pt" o:ole="">
            <v:imagedata r:id="rId35" o:title=""/>
          </v:shape>
          <o:OLEObject Type="Embed" ProgID="Visio.Drawing.15" ShapeID="_x0000_i1039" DrawAspect="Content" ObjectID="_1641789859" r:id="rId36"/>
        </w:object>
      </w:r>
    </w:p>
    <w:p w14:paraId="5A2F1E46" w14:textId="34EB54FF" w:rsidR="00073B2D" w:rsidRPr="006A30C1" w:rsidRDefault="00073B2D" w:rsidP="00073B2D">
      <w:pPr>
        <w:pStyle w:val="TF"/>
      </w:pPr>
      <w:r w:rsidRPr="006A30C1">
        <w:t>Figure 6.</w:t>
      </w:r>
      <w:r w:rsidR="003A7439" w:rsidRPr="006A30C1">
        <w:t>7</w:t>
      </w:r>
      <w:r w:rsidRPr="006A30C1">
        <w:t>.2-1: Local multicast service discovery procedure</w:t>
      </w:r>
    </w:p>
    <w:p w14:paraId="5CA95851" w14:textId="77777777" w:rsidR="00073B2D" w:rsidRPr="006A30C1" w:rsidRDefault="00073B2D" w:rsidP="00073B2D">
      <w:pPr>
        <w:pStyle w:val="B1"/>
        <w:rPr>
          <w:rFonts w:eastAsia="SimSun"/>
          <w:lang w:eastAsia="zh-CN"/>
        </w:rPr>
      </w:pPr>
      <w:r w:rsidRPr="006A30C1">
        <w:rPr>
          <w:rFonts w:eastAsia="SimSun"/>
          <w:lang w:eastAsia="zh-CN"/>
        </w:rPr>
        <w:t>1.</w:t>
      </w:r>
      <w:r w:rsidRPr="006A30C1">
        <w:rPr>
          <w:rFonts w:eastAsia="SimSun"/>
          <w:lang w:eastAsia="zh-CN"/>
        </w:rPr>
        <w:tab/>
        <w:t>The UE may register to the server application of the local MBS Content Provider and may get information for receiving the local multicast service data from the Content Provider, e.g., application layer security information, TMGI etc. The TMGI is allocated by MBSF.</w:t>
      </w:r>
    </w:p>
    <w:p w14:paraId="67AE030D" w14:textId="77777777" w:rsidR="00073B2D" w:rsidRPr="006A30C1" w:rsidRDefault="00073B2D" w:rsidP="00073B2D">
      <w:pPr>
        <w:pStyle w:val="B1"/>
        <w:rPr>
          <w:rFonts w:eastAsia="SimSun"/>
          <w:lang w:eastAsia="zh-CN"/>
        </w:rPr>
      </w:pPr>
      <w:r w:rsidRPr="006A30C1">
        <w:rPr>
          <w:rFonts w:eastAsia="SimSun"/>
          <w:lang w:eastAsia="zh-CN"/>
        </w:rPr>
        <w:t>2.</w:t>
      </w:r>
      <w:r w:rsidRPr="006A30C1">
        <w:rPr>
          <w:rFonts w:eastAsia="SimSun"/>
          <w:lang w:eastAsia="zh-CN"/>
        </w:rPr>
        <w:tab/>
        <w:t>The Content Provider create or update the parameters of the local multicast service associated with the user with service boundary and service information, e.g., IP multicast address, TMGI, URL, etc.</w:t>
      </w:r>
    </w:p>
    <w:p w14:paraId="19B7EB95" w14:textId="2B10E3A4" w:rsidR="00073B2D" w:rsidRPr="006A30C1" w:rsidRDefault="00881C2C" w:rsidP="00073B2D">
      <w:pPr>
        <w:pStyle w:val="EditorsNote"/>
        <w:rPr>
          <w:lang w:eastAsia="zh-CN"/>
        </w:rPr>
      </w:pPr>
      <w:r w:rsidRPr="006A30C1">
        <w:t>Editor's note:</w:t>
      </w:r>
      <w:r>
        <w:tab/>
      </w:r>
      <w:r w:rsidR="00073B2D" w:rsidRPr="006A30C1">
        <w:rPr>
          <w:lang w:eastAsia="zh-CN"/>
        </w:rPr>
        <w:t xml:space="preserve">It is </w:t>
      </w:r>
      <w:r w:rsidR="003A7439" w:rsidRPr="006A30C1">
        <w:rPr>
          <w:lang w:eastAsia="zh-CN"/>
        </w:rPr>
        <w:t>FFS</w:t>
      </w:r>
      <w:r w:rsidR="00073B2D" w:rsidRPr="006A30C1">
        <w:rPr>
          <w:lang w:eastAsia="zh-CN"/>
        </w:rPr>
        <w:t xml:space="preserve"> whether and how the content provider should consider the current UE location. A signalling flood to update many unaffected UEs should be avoided.</w:t>
      </w:r>
    </w:p>
    <w:p w14:paraId="3FD56F26" w14:textId="77777777" w:rsidR="00073B2D" w:rsidRPr="006A30C1" w:rsidRDefault="00073B2D" w:rsidP="00073B2D">
      <w:pPr>
        <w:pStyle w:val="B1"/>
        <w:rPr>
          <w:rFonts w:eastAsia="SimSun"/>
          <w:lang w:eastAsia="zh-CN"/>
        </w:rPr>
      </w:pPr>
      <w:r w:rsidRPr="006A30C1">
        <w:rPr>
          <w:rFonts w:eastAsia="SimSun"/>
          <w:lang w:eastAsia="zh-CN"/>
        </w:rPr>
        <w:t>3.</w:t>
      </w:r>
      <w:r w:rsidRPr="006A30C1">
        <w:rPr>
          <w:rFonts w:eastAsia="SimSun"/>
          <w:lang w:eastAsia="zh-CN"/>
        </w:rPr>
        <w:tab/>
        <w:t>The NEF stores or updates the information related to the local multicast service associated with the user.</w:t>
      </w:r>
    </w:p>
    <w:p w14:paraId="7A15CB3C" w14:textId="77777777" w:rsidR="00073B2D" w:rsidRPr="006A30C1" w:rsidRDefault="00073B2D" w:rsidP="00073B2D">
      <w:pPr>
        <w:pStyle w:val="B1"/>
        <w:rPr>
          <w:rFonts w:eastAsia="SimSun"/>
          <w:lang w:eastAsia="zh-CN"/>
        </w:rPr>
      </w:pPr>
      <w:r w:rsidRPr="006A30C1">
        <w:rPr>
          <w:rFonts w:eastAsia="SimSun"/>
          <w:lang w:eastAsia="zh-CN"/>
        </w:rPr>
        <w:t>4.</w:t>
      </w:r>
      <w:r w:rsidRPr="006A30C1">
        <w:rPr>
          <w:rFonts w:eastAsia="SimSun"/>
          <w:lang w:eastAsia="zh-CN"/>
        </w:rPr>
        <w:tab/>
        <w:t>The UDR invokes Nudr_DM_Notify (UE ID, service information, service boundary) to notify the PCF the change of the service parameters. The PCF may translate the service boundary information into TAI list or cell IDs.</w:t>
      </w:r>
    </w:p>
    <w:p w14:paraId="3122B31C" w14:textId="2FC40805" w:rsidR="00073B2D" w:rsidRPr="006A30C1" w:rsidRDefault="00881C2C" w:rsidP="00073B2D">
      <w:pPr>
        <w:pStyle w:val="EditorsNote"/>
        <w:rPr>
          <w:lang w:eastAsia="zh-CN"/>
        </w:rPr>
      </w:pPr>
      <w:r w:rsidRPr="006A30C1">
        <w:t>Editor's note:</w:t>
      </w:r>
      <w:r>
        <w:tab/>
      </w:r>
      <w:r w:rsidR="00073B2D" w:rsidRPr="006A30C1">
        <w:rPr>
          <w:lang w:eastAsia="zh-CN"/>
        </w:rPr>
        <w:t xml:space="preserve">Whether the PCF is a proper NF for local multicast service parameters provisioning is FFS. If other NF is used instead of PCF, how for the NF to provide the service parameters to the UE is FFS, e.g. using </w:t>
      </w:r>
      <w:r w:rsidR="00073B2D" w:rsidRPr="006A30C1">
        <w:t>UE Configuration Update procedure for transparent UE Policy delivery, etc.</w:t>
      </w:r>
    </w:p>
    <w:p w14:paraId="1B3E0BD2" w14:textId="49B4896C" w:rsidR="00073B2D" w:rsidRPr="006A30C1" w:rsidRDefault="00881C2C" w:rsidP="00073B2D">
      <w:pPr>
        <w:pStyle w:val="EditorsNote"/>
        <w:rPr>
          <w:lang w:eastAsia="zh-CN"/>
        </w:rPr>
      </w:pPr>
      <w:r w:rsidRPr="006A30C1">
        <w:t>Editor's note:</w:t>
      </w:r>
      <w:r>
        <w:tab/>
      </w:r>
      <w:r w:rsidR="00073B2D" w:rsidRPr="006A30C1">
        <w:rPr>
          <w:lang w:eastAsia="zh-CN"/>
        </w:rPr>
        <w:t>Whether UDR can be skipped is FFS.</w:t>
      </w:r>
    </w:p>
    <w:p w14:paraId="3658382E" w14:textId="77777777" w:rsidR="00073B2D" w:rsidRPr="006A30C1" w:rsidRDefault="00073B2D" w:rsidP="00073B2D">
      <w:pPr>
        <w:pStyle w:val="B1"/>
        <w:rPr>
          <w:rFonts w:eastAsia="SimSun"/>
          <w:lang w:eastAsia="zh-CN"/>
        </w:rPr>
      </w:pPr>
      <w:r w:rsidRPr="006A30C1">
        <w:rPr>
          <w:rFonts w:eastAsia="SimSun"/>
          <w:lang w:eastAsia="zh-CN"/>
        </w:rPr>
        <w:t>5.</w:t>
      </w:r>
      <w:r w:rsidRPr="006A30C1">
        <w:rPr>
          <w:rFonts w:eastAsia="SimSun"/>
          <w:lang w:eastAsia="zh-CN"/>
        </w:rPr>
        <w:tab/>
        <w:t>The PCF initiates UE configuration update procedure to notify the UE of the service parameters, which includes TMGI, service boundary, etc.</w:t>
      </w:r>
    </w:p>
    <w:p w14:paraId="716FFBB9" w14:textId="77777777" w:rsidR="00073B2D" w:rsidRPr="006A30C1" w:rsidRDefault="00073B2D" w:rsidP="00073B2D">
      <w:pPr>
        <w:pStyle w:val="B1"/>
        <w:rPr>
          <w:rFonts w:eastAsia="SimSun"/>
          <w:lang w:eastAsia="zh-CN"/>
        </w:rPr>
      </w:pPr>
      <w:r w:rsidRPr="006A30C1">
        <w:rPr>
          <w:rFonts w:eastAsia="SimSun"/>
          <w:lang w:eastAsia="zh-CN"/>
        </w:rPr>
        <w:t>6.</w:t>
      </w:r>
      <w:r w:rsidRPr="006A30C1">
        <w:rPr>
          <w:rFonts w:eastAsia="SimSun"/>
          <w:lang w:eastAsia="zh-CN"/>
        </w:rPr>
        <w:tab/>
        <w:t>If the UE is interesting with the local multicast service, the UE starts to detect whether it is in the Service Boundary, e.g. based on the TAI received in the SIB message.</w:t>
      </w:r>
    </w:p>
    <w:p w14:paraId="7018DF31" w14:textId="64662A09" w:rsidR="00073B2D" w:rsidRPr="006A30C1" w:rsidRDefault="00881C2C" w:rsidP="00073B2D">
      <w:pPr>
        <w:pStyle w:val="EditorsNote"/>
        <w:rPr>
          <w:lang w:eastAsia="zh-CN"/>
        </w:rPr>
      </w:pPr>
      <w:r w:rsidRPr="006A30C1">
        <w:lastRenderedPageBreak/>
        <w:t>Editor's note:</w:t>
      </w:r>
      <w:r>
        <w:tab/>
      </w:r>
      <w:r w:rsidR="00073B2D" w:rsidRPr="006A30C1">
        <w:rPr>
          <w:lang w:eastAsia="zh-CN"/>
        </w:rPr>
        <w:t>Detail of step 6 for why not use TMGI detection in SIB to discover the local multicast service is FFS.</w:t>
      </w:r>
    </w:p>
    <w:p w14:paraId="053745BA" w14:textId="77777777" w:rsidR="00073B2D" w:rsidRPr="006A30C1" w:rsidRDefault="00073B2D" w:rsidP="00073B2D">
      <w:pPr>
        <w:pStyle w:val="EditorsNote"/>
        <w:rPr>
          <w:lang w:eastAsia="zh-CN"/>
        </w:rPr>
      </w:pPr>
      <w:r w:rsidRPr="006A30C1">
        <w:rPr>
          <w:lang w:eastAsia="zh-CN"/>
        </w:rPr>
        <w:t>Editor´s note: Usage of TAI is FFS. TA planning could be impacted by the requirements for local multicast service areas.</w:t>
      </w:r>
    </w:p>
    <w:p w14:paraId="347AABD7" w14:textId="77777777" w:rsidR="00073B2D" w:rsidRPr="006A30C1" w:rsidRDefault="00073B2D" w:rsidP="00073B2D">
      <w:pPr>
        <w:pStyle w:val="B1"/>
        <w:rPr>
          <w:rFonts w:eastAsia="SimSun"/>
          <w:lang w:eastAsia="zh-CN"/>
        </w:rPr>
      </w:pPr>
      <w:r w:rsidRPr="006A30C1">
        <w:rPr>
          <w:rFonts w:eastAsia="SimSun"/>
          <w:lang w:eastAsia="zh-CN"/>
        </w:rPr>
        <w:t>7.</w:t>
      </w:r>
      <w:r w:rsidRPr="006A30C1">
        <w:rPr>
          <w:rFonts w:eastAsia="SimSun"/>
          <w:lang w:eastAsia="zh-CN"/>
        </w:rPr>
        <w:tab/>
        <w:t>When the UE is in the local multicast service area, if the UE does not receive multicast service data, or lack of information for receiving the multicast service data, e.g. network layer security information, the UE initiates multicast session establishment procedure to join the local multicast session.</w:t>
      </w:r>
    </w:p>
    <w:p w14:paraId="6518E642" w14:textId="34692C09" w:rsidR="00073B2D" w:rsidRPr="006A30C1" w:rsidRDefault="00073B2D" w:rsidP="00073B2D">
      <w:pPr>
        <w:pStyle w:val="Heading3"/>
      </w:pPr>
      <w:bookmarkStart w:id="312" w:name="_Toc31011455"/>
      <w:bookmarkStart w:id="313" w:name="_Toc31176968"/>
      <w:r w:rsidRPr="006A30C1">
        <w:t>6.</w:t>
      </w:r>
      <w:r w:rsidR="005268EF" w:rsidRPr="006A30C1">
        <w:t>7</w:t>
      </w:r>
      <w:r w:rsidRPr="006A30C1">
        <w:t>.3</w:t>
      </w:r>
      <w:r w:rsidRPr="006A30C1">
        <w:tab/>
        <w:t>Impacts on services, entities and interfaces</w:t>
      </w:r>
      <w:bookmarkEnd w:id="312"/>
      <w:bookmarkEnd w:id="313"/>
    </w:p>
    <w:p w14:paraId="07465CAE" w14:textId="37D16CFD" w:rsidR="00073B2D" w:rsidRPr="006A30C1" w:rsidRDefault="00881C2C" w:rsidP="00073B2D">
      <w:pPr>
        <w:pStyle w:val="EditorsNote"/>
      </w:pPr>
      <w:r w:rsidRPr="006A30C1">
        <w:t>Editor's note:</w:t>
      </w:r>
      <w:r>
        <w:tab/>
      </w:r>
      <w:r w:rsidR="00073B2D" w:rsidRPr="006A30C1">
        <w:t>This clause describes impacts to services, entities and interfaces.</w:t>
      </w:r>
    </w:p>
    <w:p w14:paraId="31C99679" w14:textId="77777777" w:rsidR="00E70AE1" w:rsidRPr="006A30C1" w:rsidRDefault="00E70AE1" w:rsidP="00E70AE1"/>
    <w:p w14:paraId="1D9E6BB6" w14:textId="77777777" w:rsidR="00E70AE1" w:rsidRPr="006A30C1" w:rsidRDefault="00E70AE1" w:rsidP="00E70AE1">
      <w:pPr>
        <w:pStyle w:val="Heading1"/>
      </w:pPr>
      <w:bookmarkStart w:id="314" w:name="_Toc23256831"/>
      <w:bookmarkStart w:id="315" w:name="_Toc25353558"/>
      <w:bookmarkStart w:id="316" w:name="_Toc25918804"/>
      <w:bookmarkStart w:id="317" w:name="_Toc31011456"/>
      <w:bookmarkStart w:id="318" w:name="_Toc31176969"/>
      <w:r w:rsidRPr="006A30C1">
        <w:t>7</w:t>
      </w:r>
      <w:r w:rsidRPr="006A30C1">
        <w:tab/>
        <w:t>Evaluation</w:t>
      </w:r>
      <w:bookmarkEnd w:id="240"/>
      <w:bookmarkEnd w:id="241"/>
      <w:bookmarkEnd w:id="242"/>
      <w:bookmarkEnd w:id="314"/>
      <w:bookmarkEnd w:id="315"/>
      <w:bookmarkEnd w:id="316"/>
      <w:bookmarkEnd w:id="317"/>
      <w:bookmarkEnd w:id="318"/>
    </w:p>
    <w:p w14:paraId="6196F118" w14:textId="77777777" w:rsidR="00E70AE1" w:rsidRPr="006A30C1" w:rsidRDefault="00E70AE1" w:rsidP="00E70AE1"/>
    <w:p w14:paraId="76AC0699" w14:textId="77777777" w:rsidR="00E70AE1" w:rsidRPr="006A30C1" w:rsidRDefault="00E70AE1" w:rsidP="00E70AE1">
      <w:pPr>
        <w:pStyle w:val="Heading1"/>
      </w:pPr>
      <w:bookmarkStart w:id="319" w:name="_Toc22552203"/>
      <w:bookmarkStart w:id="320" w:name="_Toc22930376"/>
      <w:bookmarkStart w:id="321" w:name="_Toc22987246"/>
      <w:bookmarkStart w:id="322" w:name="_Toc23256832"/>
      <w:bookmarkStart w:id="323" w:name="_Toc25353559"/>
      <w:bookmarkStart w:id="324" w:name="_Toc25918805"/>
      <w:bookmarkStart w:id="325" w:name="_Toc31011457"/>
      <w:bookmarkStart w:id="326" w:name="_Toc31176970"/>
      <w:r w:rsidRPr="006A30C1">
        <w:t>8</w:t>
      </w:r>
      <w:r w:rsidRPr="006A30C1">
        <w:tab/>
        <w:t>Conclusions</w:t>
      </w:r>
      <w:bookmarkEnd w:id="319"/>
      <w:bookmarkEnd w:id="320"/>
      <w:bookmarkEnd w:id="321"/>
      <w:bookmarkEnd w:id="322"/>
      <w:bookmarkEnd w:id="323"/>
      <w:bookmarkEnd w:id="324"/>
      <w:bookmarkEnd w:id="325"/>
      <w:bookmarkEnd w:id="326"/>
    </w:p>
    <w:p w14:paraId="40861677" w14:textId="77777777" w:rsidR="00594306" w:rsidRPr="006A30C1" w:rsidRDefault="00594306" w:rsidP="00594306">
      <w:pPr>
        <w:pStyle w:val="Heading9"/>
      </w:pPr>
      <w:bookmarkStart w:id="327" w:name="_Hlk27340206"/>
      <w:r w:rsidRPr="006A30C1">
        <w:br w:type="page"/>
      </w:r>
      <w:bookmarkStart w:id="328" w:name="_Toc31011458"/>
      <w:bookmarkStart w:id="329" w:name="_Toc31176971"/>
      <w:r w:rsidRPr="006A30C1">
        <w:lastRenderedPageBreak/>
        <w:t>Annex A:</w:t>
      </w:r>
      <w:r w:rsidRPr="006A30C1">
        <w:br/>
        <w:t>Architecture alternatives</w:t>
      </w:r>
      <w:bookmarkEnd w:id="328"/>
      <w:bookmarkEnd w:id="329"/>
    </w:p>
    <w:p w14:paraId="7318A8DF" w14:textId="77777777" w:rsidR="00594306" w:rsidRPr="006A30C1" w:rsidRDefault="00594306" w:rsidP="00594306">
      <w:pPr>
        <w:pStyle w:val="Heading1"/>
        <w:rPr>
          <w:lang w:eastAsia="ko-KR"/>
        </w:rPr>
      </w:pPr>
      <w:bookmarkStart w:id="330" w:name="_Hlk29968812"/>
      <w:bookmarkStart w:id="331" w:name="_Toc31011459"/>
      <w:bookmarkStart w:id="332" w:name="_Toc31176972"/>
      <w:r w:rsidRPr="006A30C1">
        <w:rPr>
          <w:lang w:eastAsia="ko-KR"/>
        </w:rPr>
        <w:t>A.1</w:t>
      </w:r>
      <w:r w:rsidRPr="006A30C1">
        <w:rPr>
          <w:lang w:eastAsia="ko-KR"/>
        </w:rPr>
        <w:tab/>
        <w:t>Baseline architecture 1: 5G MBS system architecture based on unicast 5GC</w:t>
      </w:r>
      <w:bookmarkEnd w:id="330"/>
      <w:bookmarkEnd w:id="331"/>
      <w:bookmarkEnd w:id="332"/>
    </w:p>
    <w:p w14:paraId="14136475" w14:textId="77777777" w:rsidR="00594306" w:rsidRPr="006A30C1" w:rsidRDefault="00594306" w:rsidP="00594306">
      <w:pPr>
        <w:pStyle w:val="Heading2"/>
        <w:rPr>
          <w:lang w:eastAsia="ko-KR"/>
        </w:rPr>
      </w:pPr>
      <w:bookmarkStart w:id="333" w:name="_Toc31011460"/>
      <w:bookmarkStart w:id="334" w:name="_Toc31176973"/>
      <w:bookmarkEnd w:id="327"/>
      <w:r w:rsidRPr="006A30C1">
        <w:rPr>
          <w:lang w:eastAsia="ko-KR"/>
        </w:rPr>
        <w:t>A.1.1</w:t>
      </w:r>
      <w:r w:rsidRPr="006A30C1">
        <w:rPr>
          <w:lang w:eastAsia="ko-KR"/>
        </w:rPr>
        <w:tab/>
        <w:t>Transport aspects</w:t>
      </w:r>
      <w:bookmarkEnd w:id="333"/>
      <w:bookmarkEnd w:id="334"/>
    </w:p>
    <w:p w14:paraId="47019047" w14:textId="77777777" w:rsidR="00594306" w:rsidRPr="006A30C1" w:rsidRDefault="00594306" w:rsidP="00594306">
      <w:pPr>
        <w:rPr>
          <w:lang w:eastAsia="ko-KR"/>
        </w:rPr>
      </w:pPr>
      <w:r w:rsidRPr="006A30C1">
        <w:rPr>
          <w:lang w:eastAsia="ko-KR"/>
        </w:rPr>
        <w:t>It is assumed that the 5G MBS system architecture reuses as much as possible the system architecture and procedures of current 5GS unicast system architecture for Multicast Transport.</w:t>
      </w:r>
    </w:p>
    <w:p w14:paraId="2208E157" w14:textId="5FDF56D0" w:rsidR="00594306" w:rsidRPr="006A30C1" w:rsidRDefault="00594306" w:rsidP="00594306">
      <w:pPr>
        <w:rPr>
          <w:lang w:eastAsia="ko-KR"/>
        </w:rPr>
      </w:pPr>
      <w:r w:rsidRPr="006A30C1">
        <w:rPr>
          <w:lang w:eastAsia="ko-KR"/>
        </w:rPr>
        <w:t>Figure A.1-1 shows the 5G system architecture for integrated Multicast transport with unicast. The solution relies on enhancing the existing 5GS network functions, NG-RAN and UE currently only supporting unicast transport, to support Multicast transport.</w:t>
      </w:r>
    </w:p>
    <w:p w14:paraId="49B98F83" w14:textId="77777777" w:rsidR="00594306" w:rsidRPr="006A30C1" w:rsidRDefault="00594306" w:rsidP="00881C2C">
      <w:pPr>
        <w:pStyle w:val="TH"/>
      </w:pPr>
      <w:r w:rsidRPr="006A30C1">
        <w:object w:dxaOrig="4706" w:dyaOrig="5276" w14:anchorId="29FA2D1E">
          <v:shape id="_x0000_i1040" type="#_x0000_t75" style="width:234.75pt;height:263.25pt" o:ole="">
            <v:imagedata r:id="rId37" o:title=""/>
          </v:shape>
          <o:OLEObject Type="Embed" ProgID="Visio.Drawing.15" ShapeID="_x0000_i1040" DrawAspect="Content" ObjectID="_1641789860" r:id="rId38"/>
        </w:object>
      </w:r>
    </w:p>
    <w:p w14:paraId="6EC36450" w14:textId="77777777" w:rsidR="00594306" w:rsidRPr="006A30C1" w:rsidRDefault="00594306" w:rsidP="00594306">
      <w:pPr>
        <w:pStyle w:val="TF"/>
        <w:rPr>
          <w:lang w:eastAsia="ko-KR"/>
        </w:rPr>
      </w:pPr>
      <w:r w:rsidRPr="006A30C1">
        <w:t>Figure A.1.1-1: 5GS enhancement for Multicast support</w:t>
      </w:r>
    </w:p>
    <w:p w14:paraId="58EC3517" w14:textId="5FBCE9D4" w:rsidR="00594306" w:rsidRPr="006A30C1" w:rsidRDefault="00594306" w:rsidP="00594306">
      <w:pPr>
        <w:rPr>
          <w:lang w:eastAsia="ko-KR"/>
        </w:rPr>
      </w:pPr>
      <w:r w:rsidRPr="006A30C1">
        <w:rPr>
          <w:lang w:eastAsia="ko-KR"/>
        </w:rPr>
        <w:t>The following new functionality is added to the current 5GC NFs, NG-RAN and UE:</w:t>
      </w:r>
    </w:p>
    <w:p w14:paraId="78BDA013" w14:textId="77777777" w:rsidR="00594306" w:rsidRPr="006A30C1" w:rsidRDefault="00594306" w:rsidP="00594306">
      <w:pPr>
        <w:pStyle w:val="B1"/>
        <w:rPr>
          <w:lang w:eastAsia="ko-KR"/>
        </w:rPr>
      </w:pPr>
      <w:r w:rsidRPr="006A30C1">
        <w:rPr>
          <w:lang w:eastAsia="ko-KR"/>
        </w:rPr>
        <w:t>-</w:t>
      </w:r>
      <w:r w:rsidRPr="006A30C1">
        <w:rPr>
          <w:lang w:eastAsia="ko-KR"/>
        </w:rPr>
        <w:tab/>
        <w:t>NEF:</w:t>
      </w:r>
    </w:p>
    <w:p w14:paraId="1DB2E840" w14:textId="77777777" w:rsidR="00594306" w:rsidRPr="006A30C1" w:rsidRDefault="00594306" w:rsidP="00594306">
      <w:pPr>
        <w:pStyle w:val="B2"/>
        <w:rPr>
          <w:lang w:eastAsia="ko-KR"/>
        </w:rPr>
      </w:pPr>
      <w:r w:rsidRPr="006A30C1">
        <w:rPr>
          <w:lang w:eastAsia="ko-KR"/>
        </w:rPr>
        <w:t>-</w:t>
      </w:r>
      <w:r w:rsidRPr="006A30C1">
        <w:rPr>
          <w:lang w:eastAsia="ko-KR"/>
        </w:rPr>
        <w:tab/>
        <w:t>5G MBS service exposure.</w:t>
      </w:r>
    </w:p>
    <w:p w14:paraId="73848FBA" w14:textId="58F25288" w:rsidR="00594306" w:rsidRPr="006A30C1" w:rsidRDefault="00594306" w:rsidP="00594306">
      <w:pPr>
        <w:pStyle w:val="B2"/>
        <w:rPr>
          <w:lang w:eastAsia="ko-KR"/>
        </w:rPr>
      </w:pPr>
      <w:r w:rsidRPr="006A30C1">
        <w:rPr>
          <w:lang w:eastAsia="ko-KR"/>
        </w:rPr>
        <w:t>-</w:t>
      </w:r>
      <w:r w:rsidRPr="006A30C1">
        <w:rPr>
          <w:lang w:eastAsia="ko-KR"/>
        </w:rPr>
        <w:tab/>
        <w:t>Negot</w:t>
      </w:r>
      <w:r w:rsidR="0075200F">
        <w:rPr>
          <w:lang w:eastAsia="ko-KR"/>
        </w:rPr>
        <w:t>i</w:t>
      </w:r>
      <w:r w:rsidRPr="006A30C1">
        <w:rPr>
          <w:lang w:eastAsia="ko-KR"/>
        </w:rPr>
        <w:t>ation of 5G MBS service with AF, including QoS, 5G MBS service area.</w:t>
      </w:r>
    </w:p>
    <w:p w14:paraId="3F8AC06A" w14:textId="77777777" w:rsidR="00594306" w:rsidRPr="006A30C1" w:rsidRDefault="00594306" w:rsidP="00594306">
      <w:pPr>
        <w:pStyle w:val="B1"/>
        <w:rPr>
          <w:lang w:eastAsia="ko-KR"/>
        </w:rPr>
      </w:pPr>
      <w:r w:rsidRPr="006A30C1">
        <w:rPr>
          <w:lang w:eastAsia="ko-KR"/>
        </w:rPr>
        <w:t>-</w:t>
      </w:r>
      <w:r w:rsidRPr="006A30C1">
        <w:rPr>
          <w:lang w:eastAsia="ko-KR"/>
        </w:rPr>
        <w:tab/>
        <w:t>PCF:</w:t>
      </w:r>
    </w:p>
    <w:p w14:paraId="49048770" w14:textId="0F122EEF" w:rsidR="00594306" w:rsidRPr="006A30C1" w:rsidRDefault="00594306" w:rsidP="00881C2C">
      <w:pPr>
        <w:pStyle w:val="B2"/>
        <w:rPr>
          <w:lang w:eastAsia="ko-KR"/>
        </w:rPr>
      </w:pPr>
      <w:r w:rsidRPr="006A30C1">
        <w:rPr>
          <w:lang w:eastAsia="ko-KR"/>
        </w:rPr>
        <w:t>-</w:t>
      </w:r>
      <w:r w:rsidRPr="006A30C1">
        <w:rPr>
          <w:lang w:eastAsia="ko-KR"/>
        </w:rPr>
        <w:tab/>
        <w:t>Support policies for Multicast services, including QoS parameters like 5QI, MBR, GBR.</w:t>
      </w:r>
    </w:p>
    <w:p w14:paraId="4DCCA0DD" w14:textId="700849EA" w:rsidR="00594306" w:rsidRPr="006A30C1" w:rsidRDefault="00594306" w:rsidP="00881C2C">
      <w:pPr>
        <w:pStyle w:val="B2"/>
        <w:rPr>
          <w:lang w:eastAsia="ko-KR"/>
        </w:rPr>
      </w:pPr>
      <w:r w:rsidRPr="006A30C1">
        <w:rPr>
          <w:lang w:eastAsia="ko-KR"/>
        </w:rPr>
        <w:t>-</w:t>
      </w:r>
      <w:r w:rsidRPr="006A30C1">
        <w:rPr>
          <w:lang w:eastAsia="ko-KR"/>
        </w:rPr>
        <w:tab/>
        <w:t>Provide policy information regarding the MBS session to SMF.</w:t>
      </w:r>
    </w:p>
    <w:p w14:paraId="3E441B92" w14:textId="7302ED3C" w:rsidR="00594306" w:rsidRPr="006A30C1" w:rsidRDefault="00594306" w:rsidP="00881C2C">
      <w:pPr>
        <w:pStyle w:val="B2"/>
        <w:rPr>
          <w:lang w:eastAsia="ko-KR"/>
        </w:rPr>
      </w:pPr>
      <w:r w:rsidRPr="006A30C1">
        <w:rPr>
          <w:lang w:eastAsia="ko-KR"/>
        </w:rPr>
        <w:t>-</w:t>
      </w:r>
      <w:r w:rsidRPr="006A30C1">
        <w:rPr>
          <w:lang w:eastAsia="ko-KR"/>
        </w:rPr>
        <w:tab/>
        <w:t>Receive MBS service information from AF, directly (operator owned) or indirectly via NEF.</w:t>
      </w:r>
    </w:p>
    <w:p w14:paraId="55E28F59" w14:textId="6D635D54" w:rsidR="00594306" w:rsidRPr="006A30C1" w:rsidRDefault="00594306" w:rsidP="00594306">
      <w:pPr>
        <w:pStyle w:val="B3"/>
        <w:rPr>
          <w:lang w:eastAsia="ko-KR"/>
        </w:rPr>
      </w:pPr>
      <w:r w:rsidRPr="006A30C1">
        <w:rPr>
          <w:lang w:eastAsia="ko-KR"/>
        </w:rPr>
        <w:lastRenderedPageBreak/>
        <w:t>-</w:t>
      </w:r>
      <w:r w:rsidRPr="006A30C1">
        <w:rPr>
          <w:lang w:eastAsia="ko-KR"/>
        </w:rPr>
        <w:tab/>
        <w:t>Note it is possible to establish multicast transport without interaction with NEF.</w:t>
      </w:r>
    </w:p>
    <w:p w14:paraId="6FA224F7" w14:textId="77777777" w:rsidR="00594306" w:rsidRPr="006A30C1" w:rsidRDefault="00594306" w:rsidP="00594306">
      <w:pPr>
        <w:pStyle w:val="B1"/>
        <w:rPr>
          <w:lang w:eastAsia="ko-KR"/>
        </w:rPr>
      </w:pPr>
      <w:r w:rsidRPr="006A30C1">
        <w:rPr>
          <w:lang w:eastAsia="ko-KR"/>
        </w:rPr>
        <w:t>-</w:t>
      </w:r>
      <w:r w:rsidRPr="006A30C1">
        <w:rPr>
          <w:lang w:eastAsia="ko-KR"/>
        </w:rPr>
        <w:tab/>
        <w:t>SMF:</w:t>
      </w:r>
    </w:p>
    <w:p w14:paraId="3A711D8E" w14:textId="18004E43" w:rsidR="00594306" w:rsidRPr="006A30C1" w:rsidRDefault="00594306" w:rsidP="00594306">
      <w:pPr>
        <w:pStyle w:val="B2"/>
        <w:rPr>
          <w:lang w:eastAsia="ko-KR"/>
        </w:rPr>
      </w:pPr>
      <w:r w:rsidRPr="006A30C1">
        <w:rPr>
          <w:lang w:eastAsia="ko-KR"/>
        </w:rPr>
        <w:t xml:space="preserve"> -</w:t>
      </w:r>
      <w:r w:rsidRPr="006A30C1">
        <w:rPr>
          <w:lang w:eastAsia="ko-KR"/>
        </w:rPr>
        <w:tab/>
        <w:t>Control of MBS transport, based on received MBS policies from PCF.</w:t>
      </w:r>
    </w:p>
    <w:p w14:paraId="208793F3" w14:textId="5EC725CC" w:rsidR="00594306" w:rsidRPr="006A30C1" w:rsidRDefault="00594306" w:rsidP="00594306">
      <w:pPr>
        <w:pStyle w:val="B2"/>
        <w:rPr>
          <w:lang w:eastAsia="ko-KR"/>
        </w:rPr>
      </w:pPr>
      <w:r w:rsidRPr="006A30C1">
        <w:rPr>
          <w:lang w:eastAsia="ko-KR"/>
        </w:rPr>
        <w:t>-</w:t>
      </w:r>
      <w:r w:rsidRPr="006A30C1">
        <w:rPr>
          <w:lang w:eastAsia="ko-KR"/>
        </w:rPr>
        <w:tab/>
        <w:t>Configuration of the UPF for MBS flows and for point to point or point-to-multipoint transfer.</w:t>
      </w:r>
    </w:p>
    <w:p w14:paraId="0C439012" w14:textId="1901EB90" w:rsidR="00594306" w:rsidRPr="006A30C1" w:rsidRDefault="00594306" w:rsidP="00594306">
      <w:pPr>
        <w:pStyle w:val="B2"/>
        <w:rPr>
          <w:lang w:eastAsia="ko-KR"/>
        </w:rPr>
      </w:pPr>
      <w:r w:rsidRPr="006A30C1">
        <w:rPr>
          <w:lang w:eastAsia="ko-KR"/>
        </w:rPr>
        <w:t>-</w:t>
      </w:r>
      <w:r w:rsidRPr="006A30C1">
        <w:rPr>
          <w:lang w:eastAsia="ko-KR"/>
        </w:rPr>
        <w:tab/>
        <w:t>Configuration of the RAN for MBS flows and QoS information.</w:t>
      </w:r>
    </w:p>
    <w:p w14:paraId="16FABE42" w14:textId="77777777" w:rsidR="00594306" w:rsidRPr="006A30C1" w:rsidRDefault="00594306" w:rsidP="00594306">
      <w:pPr>
        <w:pStyle w:val="B2"/>
        <w:rPr>
          <w:lang w:eastAsia="ko-KR"/>
        </w:rPr>
      </w:pPr>
      <w:r w:rsidRPr="006A30C1">
        <w:rPr>
          <w:lang w:eastAsia="ko-KR"/>
        </w:rPr>
        <w:t>-</w:t>
      </w:r>
      <w:r w:rsidRPr="006A30C1">
        <w:rPr>
          <w:lang w:eastAsia="ko-KR"/>
        </w:rPr>
        <w:tab/>
        <w:t>SM configuration at the UE for MBS flows.</w:t>
      </w:r>
    </w:p>
    <w:p w14:paraId="2C61BAE7" w14:textId="77777777" w:rsidR="00594306" w:rsidRPr="006A30C1" w:rsidRDefault="00594306" w:rsidP="00594306">
      <w:pPr>
        <w:pStyle w:val="B2"/>
        <w:rPr>
          <w:lang w:eastAsia="ko-KR"/>
        </w:rPr>
      </w:pPr>
      <w:r w:rsidRPr="006A30C1">
        <w:rPr>
          <w:lang w:eastAsia="ko-KR"/>
        </w:rPr>
        <w:t>-</w:t>
      </w:r>
      <w:r w:rsidRPr="006A30C1">
        <w:rPr>
          <w:lang w:eastAsia="ko-KR"/>
        </w:rPr>
        <w:tab/>
        <w:t>An SMF may be used for both unicast and MBS.</w:t>
      </w:r>
    </w:p>
    <w:p w14:paraId="3C4BE9FD" w14:textId="79B6AEBA" w:rsidR="00594306" w:rsidRPr="006A30C1" w:rsidRDefault="00594306" w:rsidP="00594306">
      <w:pPr>
        <w:pStyle w:val="B1"/>
        <w:rPr>
          <w:lang w:eastAsia="ko-KR"/>
        </w:rPr>
      </w:pPr>
      <w:r w:rsidRPr="006A30C1">
        <w:rPr>
          <w:lang w:eastAsia="ko-KR"/>
        </w:rPr>
        <w:t>-</w:t>
      </w:r>
      <w:r w:rsidRPr="006A30C1">
        <w:rPr>
          <w:lang w:eastAsia="ko-KR"/>
        </w:rPr>
        <w:tab/>
        <w:t>UPF:</w:t>
      </w:r>
    </w:p>
    <w:p w14:paraId="475C5FFC" w14:textId="77777777" w:rsidR="00594306" w:rsidRPr="006A30C1" w:rsidRDefault="00594306" w:rsidP="00594306">
      <w:pPr>
        <w:pStyle w:val="B2"/>
        <w:rPr>
          <w:lang w:eastAsia="ko-KR"/>
        </w:rPr>
      </w:pPr>
      <w:r w:rsidRPr="006A30C1">
        <w:rPr>
          <w:lang w:eastAsia="ko-KR"/>
        </w:rPr>
        <w:t>-</w:t>
      </w:r>
      <w:r w:rsidRPr="006A30C1">
        <w:rPr>
          <w:lang w:eastAsia="ko-KR"/>
        </w:rPr>
        <w:tab/>
        <w:t>Support of packet filtering of MBS flows, and delivery of MBS flows to RAN via point to point or point-to-multipoint N3.</w:t>
      </w:r>
    </w:p>
    <w:p w14:paraId="3DDB0E8E" w14:textId="77777777" w:rsidR="00594306" w:rsidRPr="006A30C1" w:rsidRDefault="00594306" w:rsidP="00594306">
      <w:pPr>
        <w:pStyle w:val="B2"/>
        <w:rPr>
          <w:lang w:eastAsia="ko-KR"/>
        </w:rPr>
      </w:pPr>
      <w:r w:rsidRPr="006A30C1">
        <w:rPr>
          <w:lang w:eastAsia="ko-KR"/>
        </w:rPr>
        <w:t>-</w:t>
      </w:r>
      <w:r w:rsidRPr="006A30C1">
        <w:rPr>
          <w:lang w:eastAsia="ko-KR"/>
        </w:rPr>
        <w:tab/>
        <w:t>Receive 5G MBS flow configuration from SMF.</w:t>
      </w:r>
    </w:p>
    <w:p w14:paraId="17CA266B" w14:textId="77777777" w:rsidR="00594306" w:rsidRPr="006A30C1" w:rsidRDefault="00594306" w:rsidP="00594306">
      <w:pPr>
        <w:pStyle w:val="B2"/>
        <w:rPr>
          <w:lang w:eastAsia="ko-KR"/>
        </w:rPr>
      </w:pPr>
      <w:r w:rsidRPr="006A30C1">
        <w:rPr>
          <w:lang w:eastAsia="ko-KR"/>
        </w:rPr>
        <w:t>-</w:t>
      </w:r>
      <w:r w:rsidRPr="006A30C1">
        <w:rPr>
          <w:lang w:eastAsia="ko-KR"/>
        </w:rPr>
        <w:tab/>
        <w:t>Detection of IGMP packets and notification to SMF. (If UE joining is performed via IGMP).</w:t>
      </w:r>
    </w:p>
    <w:p w14:paraId="41309FA0" w14:textId="77777777" w:rsidR="00594306" w:rsidRPr="006A30C1" w:rsidRDefault="00594306" w:rsidP="00594306">
      <w:pPr>
        <w:pStyle w:val="B2"/>
        <w:rPr>
          <w:lang w:eastAsia="ko-KR"/>
        </w:rPr>
      </w:pPr>
      <w:r w:rsidRPr="006A30C1">
        <w:rPr>
          <w:lang w:eastAsia="ko-KR"/>
        </w:rPr>
        <w:t>-</w:t>
      </w:r>
      <w:r w:rsidRPr="006A30C1">
        <w:rPr>
          <w:lang w:eastAsia="ko-KR"/>
        </w:rPr>
        <w:tab/>
        <w:t>A UPF may receive both unicast and MBS flows.</w:t>
      </w:r>
    </w:p>
    <w:p w14:paraId="0168A548" w14:textId="705A1758" w:rsidR="00594306" w:rsidRPr="006A30C1" w:rsidRDefault="00594306" w:rsidP="00594306">
      <w:pPr>
        <w:pStyle w:val="B2"/>
        <w:rPr>
          <w:lang w:eastAsia="ko-KR"/>
        </w:rPr>
      </w:pPr>
      <w:r w:rsidRPr="006A30C1">
        <w:rPr>
          <w:lang w:eastAsia="ko-KR"/>
        </w:rPr>
        <w:t>-</w:t>
      </w:r>
      <w:r w:rsidRPr="006A30C1">
        <w:rPr>
          <w:lang w:eastAsia="ko-KR"/>
        </w:rPr>
        <w:tab/>
        <w:t>A UPF may be configured to deliver a same flow as MBS flow in a certain area using point-to-multipoint tunne</w:t>
      </w:r>
      <w:r w:rsidR="0075200F">
        <w:rPr>
          <w:lang w:eastAsia="ko-KR"/>
        </w:rPr>
        <w:t>l</w:t>
      </w:r>
      <w:r w:rsidRPr="006A30C1">
        <w:rPr>
          <w:lang w:eastAsia="ko-KR"/>
        </w:rPr>
        <w:t>ling and as unicast flow to specific UEs (i.e. for legacy UEs).</w:t>
      </w:r>
    </w:p>
    <w:p w14:paraId="26995AB4" w14:textId="77777777" w:rsidR="00594306" w:rsidRPr="006A30C1" w:rsidRDefault="00594306" w:rsidP="00594306">
      <w:pPr>
        <w:pStyle w:val="B1"/>
        <w:rPr>
          <w:lang w:eastAsia="ko-KR"/>
        </w:rPr>
      </w:pPr>
      <w:r w:rsidRPr="006A30C1">
        <w:rPr>
          <w:lang w:eastAsia="ko-KR"/>
        </w:rPr>
        <w:t>-</w:t>
      </w:r>
      <w:r w:rsidRPr="006A30C1">
        <w:rPr>
          <w:lang w:eastAsia="ko-KR"/>
        </w:rPr>
        <w:tab/>
        <w:t>NG-RAN:</w:t>
      </w:r>
    </w:p>
    <w:p w14:paraId="643970EC" w14:textId="4B3E7BE3" w:rsidR="00594306" w:rsidRPr="006A30C1" w:rsidRDefault="00594306" w:rsidP="00594306">
      <w:pPr>
        <w:pStyle w:val="B2"/>
        <w:rPr>
          <w:lang w:eastAsia="ko-KR"/>
        </w:rPr>
      </w:pPr>
      <w:r w:rsidRPr="006A30C1">
        <w:rPr>
          <w:lang w:eastAsia="ko-KR"/>
        </w:rPr>
        <w:t>-</w:t>
      </w:r>
      <w:r w:rsidRPr="006A30C1">
        <w:rPr>
          <w:lang w:eastAsia="ko-KR"/>
        </w:rPr>
        <w:tab/>
        <w:t>Reception of MBS flows via N3 and delivery over-the-air.</w:t>
      </w:r>
    </w:p>
    <w:p w14:paraId="0AAE08A8" w14:textId="3723831D" w:rsidR="00594306" w:rsidRPr="006A30C1" w:rsidRDefault="00594306" w:rsidP="00594306">
      <w:pPr>
        <w:pStyle w:val="B2"/>
        <w:rPr>
          <w:lang w:eastAsia="ko-KR"/>
        </w:rPr>
      </w:pPr>
      <w:r w:rsidRPr="006A30C1">
        <w:rPr>
          <w:lang w:eastAsia="ko-KR"/>
        </w:rPr>
        <w:t>-</w:t>
      </w:r>
      <w:r w:rsidRPr="006A30C1">
        <w:rPr>
          <w:lang w:eastAsia="ko-KR"/>
        </w:rPr>
        <w:tab/>
        <w:t>Switch between multicast and unicast delivery of MBS flows.</w:t>
      </w:r>
    </w:p>
    <w:p w14:paraId="518EDB03" w14:textId="77777777" w:rsidR="00594306" w:rsidRPr="006A30C1" w:rsidRDefault="00594306" w:rsidP="00594306">
      <w:pPr>
        <w:pStyle w:val="B2"/>
        <w:rPr>
          <w:lang w:eastAsia="ko-KR"/>
        </w:rPr>
      </w:pPr>
      <w:r w:rsidRPr="006A30C1">
        <w:rPr>
          <w:lang w:eastAsia="ko-KR"/>
        </w:rPr>
        <w:t>-</w:t>
      </w:r>
      <w:r w:rsidRPr="006A30C1">
        <w:rPr>
          <w:lang w:eastAsia="ko-KR"/>
        </w:rPr>
        <w:tab/>
        <w:t>UEs configuration for MBS flow reception at AS layer. (TBD how UE AS layer configuration of 5G MBS works)</w:t>
      </w:r>
    </w:p>
    <w:p w14:paraId="7074F4F4" w14:textId="77777777" w:rsidR="00594306" w:rsidRPr="006A30C1" w:rsidRDefault="00594306" w:rsidP="00594306">
      <w:pPr>
        <w:pStyle w:val="B1"/>
        <w:rPr>
          <w:lang w:eastAsia="ko-KR"/>
        </w:rPr>
      </w:pPr>
      <w:r w:rsidRPr="006A30C1">
        <w:rPr>
          <w:lang w:eastAsia="ko-KR"/>
        </w:rPr>
        <w:t>-</w:t>
      </w:r>
      <w:r w:rsidRPr="006A30C1">
        <w:rPr>
          <w:lang w:eastAsia="ko-KR"/>
        </w:rPr>
        <w:tab/>
        <w:t>UE:</w:t>
      </w:r>
    </w:p>
    <w:p w14:paraId="51E61FF0" w14:textId="77777777" w:rsidR="00594306" w:rsidRPr="006A30C1" w:rsidRDefault="00594306" w:rsidP="00594306">
      <w:pPr>
        <w:pStyle w:val="B2"/>
        <w:rPr>
          <w:lang w:eastAsia="ko-KR"/>
        </w:rPr>
      </w:pPr>
      <w:r w:rsidRPr="006A30C1">
        <w:rPr>
          <w:lang w:eastAsia="ko-KR"/>
        </w:rPr>
        <w:t>-</w:t>
      </w:r>
      <w:r w:rsidRPr="006A30C1">
        <w:rPr>
          <w:lang w:eastAsia="ko-KR"/>
        </w:rPr>
        <w:tab/>
        <w:t>Support of UE policy configuration extension to MBS.</w:t>
      </w:r>
    </w:p>
    <w:p w14:paraId="0464183A" w14:textId="77777777" w:rsidR="00594306" w:rsidRPr="006A30C1" w:rsidRDefault="00594306" w:rsidP="00594306">
      <w:pPr>
        <w:pStyle w:val="B2"/>
        <w:rPr>
          <w:lang w:eastAsia="ko-KR"/>
        </w:rPr>
      </w:pPr>
      <w:r w:rsidRPr="006A30C1">
        <w:rPr>
          <w:lang w:eastAsia="ko-KR"/>
        </w:rPr>
        <w:t>-</w:t>
      </w:r>
      <w:r w:rsidRPr="006A30C1">
        <w:rPr>
          <w:lang w:eastAsia="ko-KR"/>
        </w:rPr>
        <w:tab/>
        <w:t>Support of SM extension for MBS flows.</w:t>
      </w:r>
    </w:p>
    <w:p w14:paraId="0F021AFA" w14:textId="6EFC9128" w:rsidR="00594306" w:rsidRPr="006A30C1" w:rsidRDefault="00594306" w:rsidP="00594306">
      <w:pPr>
        <w:pStyle w:val="B2"/>
        <w:rPr>
          <w:lang w:eastAsia="ko-KR"/>
        </w:rPr>
      </w:pPr>
      <w:r w:rsidRPr="006A30C1">
        <w:rPr>
          <w:lang w:eastAsia="ko-KR"/>
        </w:rPr>
        <w:t>-</w:t>
      </w:r>
      <w:r w:rsidRPr="006A30C1">
        <w:rPr>
          <w:lang w:eastAsia="ko-KR"/>
        </w:rPr>
        <w:tab/>
        <w:t>Signalling for joining MBS flow (via SM signalling or user plane IGMP Join).</w:t>
      </w:r>
    </w:p>
    <w:p w14:paraId="5ED19B3F" w14:textId="6869CC98" w:rsidR="00594306" w:rsidRPr="006A30C1" w:rsidRDefault="00594306" w:rsidP="00594306">
      <w:pPr>
        <w:pStyle w:val="B2"/>
        <w:rPr>
          <w:lang w:eastAsia="ko-KR"/>
        </w:rPr>
      </w:pPr>
      <w:r w:rsidRPr="006A30C1">
        <w:rPr>
          <w:lang w:eastAsia="ko-KR"/>
        </w:rPr>
        <w:t>-</w:t>
      </w:r>
      <w:r w:rsidRPr="006A30C1">
        <w:rPr>
          <w:lang w:eastAsia="ko-KR"/>
        </w:rPr>
        <w:tab/>
        <w:t>MBS support at AS layer.</w:t>
      </w:r>
    </w:p>
    <w:p w14:paraId="2A3DA318" w14:textId="77777777" w:rsidR="00594306" w:rsidRPr="006A30C1" w:rsidRDefault="00594306" w:rsidP="00594306">
      <w:pPr>
        <w:pStyle w:val="Heading2"/>
        <w:rPr>
          <w:lang w:eastAsia="ko-KR"/>
        </w:rPr>
      </w:pPr>
      <w:bookmarkStart w:id="335" w:name="_Toc31011461"/>
      <w:bookmarkStart w:id="336" w:name="_Toc31176974"/>
      <w:r w:rsidRPr="006A30C1">
        <w:rPr>
          <w:lang w:eastAsia="ko-KR"/>
        </w:rPr>
        <w:t>A.1.2</w:t>
      </w:r>
      <w:r w:rsidRPr="006A30C1">
        <w:rPr>
          <w:lang w:eastAsia="ko-KR"/>
        </w:rPr>
        <w:tab/>
        <w:t>Service Layer aspects</w:t>
      </w:r>
      <w:bookmarkEnd w:id="335"/>
      <w:bookmarkEnd w:id="336"/>
    </w:p>
    <w:p w14:paraId="19A69614" w14:textId="3DDAD3FC" w:rsidR="00594306" w:rsidRPr="006A30C1" w:rsidRDefault="00594306" w:rsidP="00594306">
      <w:pPr>
        <w:rPr>
          <w:lang w:eastAsia="ko-KR"/>
        </w:rPr>
      </w:pPr>
      <w:r w:rsidRPr="006A30C1">
        <w:rPr>
          <w:lang w:eastAsia="ko-KR"/>
        </w:rPr>
        <w:t xml:space="preserve">Orthogonal to the description of the multicast flow user plane model described in clause </w:t>
      </w:r>
      <w:r w:rsidR="00877099" w:rsidRPr="006A30C1">
        <w:rPr>
          <w:lang w:eastAsia="ko-KR"/>
        </w:rPr>
        <w:t>A</w:t>
      </w:r>
      <w:r w:rsidRPr="006A30C1">
        <w:rPr>
          <w:lang w:eastAsia="ko-KR"/>
        </w:rPr>
        <w:t>.1.1 a service layer can be supported on top.</w:t>
      </w:r>
    </w:p>
    <w:p w14:paraId="26D8463F" w14:textId="1DC4B875" w:rsidR="00594306" w:rsidRPr="006A30C1" w:rsidRDefault="00594306" w:rsidP="00594306">
      <w:pPr>
        <w:rPr>
          <w:lang w:eastAsia="ko-KR"/>
        </w:rPr>
      </w:pPr>
      <w:r w:rsidRPr="006A30C1">
        <w:rPr>
          <w:lang w:eastAsia="ko-KR"/>
        </w:rPr>
        <w:t>The service layer is fully separate from the Multicast transport. This allows for applications that do no</w:t>
      </w:r>
      <w:r w:rsidR="00877099" w:rsidRPr="006A30C1">
        <w:rPr>
          <w:lang w:eastAsia="ko-KR"/>
        </w:rPr>
        <w:t>t</w:t>
      </w:r>
      <w:r w:rsidRPr="006A30C1">
        <w:rPr>
          <w:lang w:eastAsia="ko-KR"/>
        </w:rPr>
        <w:t xml:space="preserve"> require a service layer to establish a multicast transport directly via Nnef (control plane and N6 (user plane data)</w:t>
      </w:r>
    </w:p>
    <w:p w14:paraId="520BB594" w14:textId="77777777" w:rsidR="00594306" w:rsidRPr="006A30C1" w:rsidRDefault="00594306" w:rsidP="00594306">
      <w:pPr>
        <w:rPr>
          <w:lang w:eastAsia="ko-KR"/>
        </w:rPr>
      </w:pPr>
      <w:r w:rsidRPr="006A30C1">
        <w:rPr>
          <w:lang w:eastAsia="ko-KR"/>
        </w:rPr>
        <w:t>Figure A.1.2-1 shows an example for service layer support of multicast/broadcast using xMB/MB2 as entry point. A new Network Function, called Multicast Service Function (MSF) is introduced. The MSF provides only Service layer functionality and requests the 5G system (via Npcf or Nnef) for the underlying Multicast transport necessary for the Multicast service. The MSF has the following functionality:</w:t>
      </w:r>
    </w:p>
    <w:p w14:paraId="2641CEAD" w14:textId="0D82A333" w:rsidR="00594306" w:rsidRPr="006A30C1" w:rsidRDefault="00594306" w:rsidP="00594306">
      <w:pPr>
        <w:pStyle w:val="B1"/>
        <w:rPr>
          <w:lang w:eastAsia="ko-KR"/>
        </w:rPr>
      </w:pPr>
      <w:r w:rsidRPr="006A30C1">
        <w:rPr>
          <w:lang w:eastAsia="ko-KR"/>
        </w:rPr>
        <w:t>-</w:t>
      </w:r>
      <w:r w:rsidRPr="006A30C1">
        <w:rPr>
          <w:lang w:eastAsia="ko-KR"/>
        </w:rPr>
        <w:tab/>
      </w:r>
      <w:bookmarkStart w:id="337" w:name="_Hlk29978585"/>
      <w:r w:rsidRPr="006A30C1">
        <w:rPr>
          <w:lang w:eastAsia="ko-KR"/>
        </w:rPr>
        <w:t>Entry point for both control plane service layer signalling and user plane data, e.g. xMB/MB2. Interaction can happen directly with external AF or via NEF.</w:t>
      </w:r>
    </w:p>
    <w:bookmarkEnd w:id="337"/>
    <w:p w14:paraId="45A28981" w14:textId="77777777" w:rsidR="00594306" w:rsidRPr="006A30C1" w:rsidRDefault="00594306" w:rsidP="00594306">
      <w:pPr>
        <w:pStyle w:val="B1"/>
        <w:rPr>
          <w:lang w:eastAsia="ko-KR"/>
        </w:rPr>
      </w:pPr>
      <w:r w:rsidRPr="006A30C1">
        <w:rPr>
          <w:lang w:eastAsia="ko-KR"/>
        </w:rPr>
        <w:t>-</w:t>
      </w:r>
      <w:r w:rsidRPr="006A30C1">
        <w:rPr>
          <w:lang w:eastAsia="ko-KR"/>
        </w:rPr>
        <w:tab/>
        <w:t>MSF Control Plane (MSF-C):</w:t>
      </w:r>
    </w:p>
    <w:p w14:paraId="0781FEB8" w14:textId="34C9ECF5" w:rsidR="00594306" w:rsidRPr="006A30C1" w:rsidRDefault="00594306" w:rsidP="00594306">
      <w:pPr>
        <w:pStyle w:val="B2"/>
        <w:rPr>
          <w:lang w:eastAsia="ko-KR"/>
        </w:rPr>
      </w:pPr>
      <w:r w:rsidRPr="006A30C1">
        <w:rPr>
          <w:lang w:eastAsia="ko-KR"/>
        </w:rPr>
        <w:t>-</w:t>
      </w:r>
      <w:r w:rsidRPr="006A30C1">
        <w:rPr>
          <w:lang w:eastAsia="ko-KR"/>
        </w:rPr>
        <w:tab/>
        <w:t>Multicast service configuration</w:t>
      </w:r>
      <w:r w:rsidR="00B91354">
        <w:rPr>
          <w:lang w:eastAsia="ko-KR"/>
        </w:rPr>
        <w:t>.</w:t>
      </w:r>
    </w:p>
    <w:p w14:paraId="21159F0E" w14:textId="41944487" w:rsidR="00594306" w:rsidRPr="006A30C1" w:rsidRDefault="00594306" w:rsidP="00594306">
      <w:pPr>
        <w:pStyle w:val="B2"/>
        <w:rPr>
          <w:lang w:eastAsia="ko-KR"/>
        </w:rPr>
      </w:pPr>
      <w:r w:rsidRPr="006A30C1">
        <w:rPr>
          <w:lang w:eastAsia="ko-KR"/>
        </w:rPr>
        <w:lastRenderedPageBreak/>
        <w:t>-</w:t>
      </w:r>
      <w:r w:rsidRPr="006A30C1">
        <w:rPr>
          <w:lang w:eastAsia="ko-KR"/>
        </w:rPr>
        <w:tab/>
        <w:t>xMB-C/MB2-C termination</w:t>
      </w:r>
      <w:r w:rsidR="00B91354">
        <w:rPr>
          <w:lang w:eastAsia="ko-KR"/>
        </w:rPr>
        <w:t>.</w:t>
      </w:r>
    </w:p>
    <w:p w14:paraId="55839721" w14:textId="7015BA7E" w:rsidR="00594306" w:rsidRPr="006A30C1" w:rsidRDefault="00594306" w:rsidP="00594306">
      <w:pPr>
        <w:pStyle w:val="B2"/>
        <w:rPr>
          <w:lang w:eastAsia="ko-KR"/>
        </w:rPr>
      </w:pPr>
      <w:r w:rsidRPr="006A30C1">
        <w:rPr>
          <w:lang w:eastAsia="ko-KR"/>
        </w:rPr>
        <w:t>-</w:t>
      </w:r>
      <w:r w:rsidRPr="006A30C1">
        <w:rPr>
          <w:lang w:eastAsia="ko-KR"/>
        </w:rPr>
        <w:tab/>
        <w:t>Codec configuration (if needed)</w:t>
      </w:r>
      <w:r w:rsidR="00B91354">
        <w:rPr>
          <w:lang w:eastAsia="ko-KR"/>
        </w:rPr>
        <w:t>.</w:t>
      </w:r>
    </w:p>
    <w:p w14:paraId="3449ABEC" w14:textId="77777777" w:rsidR="00594306" w:rsidRPr="006A30C1" w:rsidRDefault="00594306" w:rsidP="00881C2C">
      <w:pPr>
        <w:pStyle w:val="B1"/>
        <w:rPr>
          <w:lang w:eastAsia="ko-KR"/>
        </w:rPr>
      </w:pPr>
      <w:r w:rsidRPr="006A30C1">
        <w:rPr>
          <w:lang w:eastAsia="ko-KR"/>
        </w:rPr>
        <w:t>-</w:t>
      </w:r>
      <w:r w:rsidRPr="006A30C1">
        <w:rPr>
          <w:lang w:eastAsia="ko-KR"/>
        </w:rPr>
        <w:tab/>
        <w:t>MSF User Plane (MSF-U):</w:t>
      </w:r>
    </w:p>
    <w:p w14:paraId="09555BE6" w14:textId="0CA0709C" w:rsidR="00594306" w:rsidRPr="006A30C1" w:rsidRDefault="00594306" w:rsidP="00594306">
      <w:pPr>
        <w:pStyle w:val="B2"/>
      </w:pPr>
      <w:r w:rsidRPr="006A30C1">
        <w:t>-</w:t>
      </w:r>
      <w:r w:rsidRPr="006A30C1">
        <w:tab/>
        <w:t>xMB-U/MB2-U termination</w:t>
      </w:r>
      <w:r w:rsidR="00B91354">
        <w:t>.</w:t>
      </w:r>
    </w:p>
    <w:p w14:paraId="2AB32DE5" w14:textId="77777777" w:rsidR="00594306" w:rsidRPr="006A30C1" w:rsidRDefault="00594306" w:rsidP="00594306">
      <w:pPr>
        <w:pStyle w:val="B2"/>
      </w:pPr>
      <w:r w:rsidRPr="006A30C1">
        <w:t>-</w:t>
      </w:r>
      <w:r w:rsidRPr="006A30C1">
        <w:tab/>
        <w:t>Encoding of data at service layer.</w:t>
      </w:r>
    </w:p>
    <w:p w14:paraId="36F46B88" w14:textId="67BB82F0" w:rsidR="00594306" w:rsidRPr="006A30C1" w:rsidRDefault="00594306" w:rsidP="00594306">
      <w:pPr>
        <w:pStyle w:val="B2"/>
      </w:pPr>
      <w:r w:rsidRPr="006A30C1">
        <w:t>-</w:t>
      </w:r>
      <w:r w:rsidRPr="006A30C1">
        <w:tab/>
        <w:t>Multicast service layer data packets delivery via N6.</w:t>
      </w:r>
    </w:p>
    <w:p w14:paraId="59CE02DE" w14:textId="487F7B47" w:rsidR="00594306" w:rsidRPr="006A30C1" w:rsidRDefault="00881C2C" w:rsidP="00594306">
      <w:pPr>
        <w:pStyle w:val="EditorsNote"/>
      </w:pPr>
      <w:r w:rsidRPr="006A30C1">
        <w:t>Editor's note:</w:t>
      </w:r>
      <w:r>
        <w:tab/>
      </w:r>
      <w:r w:rsidR="00594306" w:rsidRPr="006A30C1">
        <w:t>the need for any other service layer functionality is FFS.</w:t>
      </w:r>
    </w:p>
    <w:p w14:paraId="4F50DCE8" w14:textId="77777777" w:rsidR="00594306" w:rsidRPr="006A30C1" w:rsidRDefault="00594306" w:rsidP="00881C2C">
      <w:pPr>
        <w:pStyle w:val="TH"/>
      </w:pPr>
      <w:r w:rsidRPr="006A30C1">
        <w:object w:dxaOrig="4662" w:dyaOrig="5319" w14:anchorId="7DA19EC7">
          <v:shape id="_x0000_i1041" type="#_x0000_t75" style="width:233.25pt;height:265.5pt" o:ole="">
            <v:imagedata r:id="rId39" o:title=""/>
          </v:shape>
          <o:OLEObject Type="Embed" ProgID="Visio.Drawing.15" ShapeID="_x0000_i1041" DrawAspect="Content" ObjectID="_1641789861" r:id="rId40"/>
        </w:object>
      </w:r>
    </w:p>
    <w:p w14:paraId="6C379D73" w14:textId="1F9B1FDC" w:rsidR="00594306" w:rsidRPr="006A30C1" w:rsidRDefault="00594306" w:rsidP="00594306">
      <w:pPr>
        <w:pStyle w:val="TF"/>
        <w:rPr>
          <w:lang w:eastAsia="ko-KR"/>
        </w:rPr>
      </w:pPr>
      <w:r w:rsidRPr="006A30C1">
        <w:t>Figure A.1.2-1: 5G MBS system architecture with Multicast Service Function</w:t>
      </w:r>
    </w:p>
    <w:p w14:paraId="2CA03792" w14:textId="77777777" w:rsidR="00594306" w:rsidRPr="006A30C1" w:rsidRDefault="00594306" w:rsidP="00594306">
      <w:pPr>
        <w:rPr>
          <w:lang w:eastAsia="ko-KR"/>
        </w:rPr>
      </w:pPr>
      <w:r w:rsidRPr="006A30C1">
        <w:rPr>
          <w:lang w:eastAsia="ko-KR"/>
        </w:rPr>
        <w:t>Note that an Application may not need any specific service layer functionality, in which case the Application may use directly Nnef for Multicast session configuration/negotiation and N6 for multicast data delivery, as depicted in Figure A.1.2-2.</w:t>
      </w:r>
    </w:p>
    <w:p w14:paraId="19809A02" w14:textId="77777777" w:rsidR="00594306" w:rsidRPr="006A30C1" w:rsidRDefault="00594306" w:rsidP="00881C2C">
      <w:pPr>
        <w:pStyle w:val="TH"/>
        <w:rPr>
          <w:lang w:eastAsia="ko-KR"/>
        </w:rPr>
      </w:pPr>
      <w:r w:rsidRPr="006A30C1">
        <w:rPr>
          <w:lang w:eastAsia="ko-KR"/>
        </w:rPr>
        <w:object w:dxaOrig="4661" w:dyaOrig="6401" w14:anchorId="3C55320D">
          <v:shape id="_x0000_i1042" type="#_x0000_t75" style="width:233.25pt;height:320.25pt" o:ole="">
            <v:imagedata r:id="rId41" o:title=""/>
          </v:shape>
          <o:OLEObject Type="Embed" ProgID="Visio.Drawing.15" ShapeID="_x0000_i1042" DrawAspect="Content" ObjectID="_1641789862" r:id="rId42"/>
        </w:object>
      </w:r>
    </w:p>
    <w:p w14:paraId="75A0FA84" w14:textId="72C53EEE" w:rsidR="00594306" w:rsidRPr="006A30C1" w:rsidRDefault="00594306" w:rsidP="00594306">
      <w:pPr>
        <w:pStyle w:val="TF"/>
        <w:rPr>
          <w:lang w:eastAsia="ko-KR"/>
        </w:rPr>
      </w:pPr>
      <w:r w:rsidRPr="006A30C1">
        <w:rPr>
          <w:lang w:eastAsia="ko-KR"/>
        </w:rPr>
        <w:t>Figure A.1.2-2: MBS system with direct Application Server/Function interaction</w:t>
      </w:r>
    </w:p>
    <w:p w14:paraId="6E38C79B" w14:textId="66DEE583" w:rsidR="000D5BCD" w:rsidRPr="006A30C1" w:rsidRDefault="000D5BCD" w:rsidP="000D5BCD">
      <w:pPr>
        <w:pStyle w:val="Heading1"/>
        <w:rPr>
          <w:lang w:eastAsia="ko-KR"/>
        </w:rPr>
      </w:pPr>
      <w:bookmarkStart w:id="338" w:name="_Toc31011462"/>
      <w:bookmarkStart w:id="339" w:name="_Toc31176975"/>
      <w:r w:rsidRPr="006A30C1">
        <w:rPr>
          <w:lang w:eastAsia="ko-KR"/>
        </w:rPr>
        <w:t>A.2</w:t>
      </w:r>
      <w:r w:rsidRPr="006A30C1">
        <w:rPr>
          <w:lang w:eastAsia="ko-KR"/>
        </w:rPr>
        <w:tab/>
        <w:t>Baseline architecture 2: 5G MBS system architecture based on dedicated MBS Function</w:t>
      </w:r>
      <w:bookmarkStart w:id="340" w:name="_Toc11148576"/>
      <w:bookmarkEnd w:id="338"/>
      <w:bookmarkEnd w:id="339"/>
    </w:p>
    <w:p w14:paraId="134E87E9" w14:textId="3B2B0EB1" w:rsidR="000D5BCD" w:rsidRPr="006A30C1" w:rsidRDefault="000D5BCD" w:rsidP="000D5BCD">
      <w:pPr>
        <w:pStyle w:val="Heading2"/>
      </w:pPr>
      <w:bookmarkStart w:id="341" w:name="_Toc31011463"/>
      <w:bookmarkStart w:id="342" w:name="_Toc31176976"/>
      <w:r w:rsidRPr="006A30C1">
        <w:rPr>
          <w:lang w:eastAsia="zh-CN"/>
        </w:rPr>
        <w:t>A</w:t>
      </w:r>
      <w:r w:rsidRPr="006A30C1">
        <w:t>.2.1</w:t>
      </w:r>
      <w:r w:rsidRPr="006A30C1">
        <w:tab/>
        <w:t>General</w:t>
      </w:r>
      <w:bookmarkEnd w:id="340"/>
      <w:bookmarkEnd w:id="341"/>
      <w:bookmarkEnd w:id="342"/>
    </w:p>
    <w:p w14:paraId="46C0C033" w14:textId="1D21F944" w:rsidR="000D5BCD" w:rsidRPr="006A30C1" w:rsidRDefault="000D5BCD" w:rsidP="000D5BCD">
      <w:r w:rsidRPr="006A30C1">
        <w:t>Existing 5GS architecture is reused if the MBS user service is delivered to the UE via unicast. To support multicast/broadcast MBS user service delivery in 5GS, new functional components and necessary enhancement to the existing entities are described in this clause.</w:t>
      </w:r>
    </w:p>
    <w:p w14:paraId="6B9A3419" w14:textId="5F3331E6" w:rsidR="000D5BCD" w:rsidRPr="006A30C1" w:rsidRDefault="000D5BCD" w:rsidP="000D5BCD">
      <w:pPr>
        <w:pStyle w:val="Heading2"/>
        <w:rPr>
          <w:lang w:eastAsia="zh-CN"/>
        </w:rPr>
      </w:pPr>
      <w:bookmarkStart w:id="343" w:name="_Toc31011464"/>
      <w:bookmarkStart w:id="344" w:name="_Toc31176977"/>
      <w:r w:rsidRPr="006A30C1">
        <w:rPr>
          <w:lang w:eastAsia="zh-CN"/>
        </w:rPr>
        <w:t>A</w:t>
      </w:r>
      <w:r w:rsidRPr="006A30C1">
        <w:t>.2.2</w:t>
      </w:r>
      <w:r w:rsidRPr="006A30C1">
        <w:tab/>
        <w:t xml:space="preserve">Reference </w:t>
      </w:r>
      <w:r w:rsidRPr="006A30C1">
        <w:rPr>
          <w:lang w:eastAsia="zh-CN"/>
        </w:rPr>
        <w:t>Architecture</w:t>
      </w:r>
      <w:bookmarkEnd w:id="343"/>
      <w:bookmarkEnd w:id="344"/>
    </w:p>
    <w:p w14:paraId="15CD9F8A" w14:textId="074D6FBF" w:rsidR="000D5BCD" w:rsidRPr="006A30C1" w:rsidRDefault="00881C2C" w:rsidP="000D5BCD">
      <w:pPr>
        <w:pStyle w:val="EditorsNote"/>
      </w:pPr>
      <w:r w:rsidRPr="006A30C1">
        <w:t>Editor's note:</w:t>
      </w:r>
      <w:r>
        <w:tab/>
      </w:r>
      <w:r w:rsidR="000D5BCD" w:rsidRPr="006A30C1">
        <w:t>MB-SMF and MB-UPF, M-AMF, MBSF and MBSU are functional components, whether to introduce standalone entities or reuse existing entities to cater for the functions is FFS.</w:t>
      </w:r>
    </w:p>
    <w:p w14:paraId="0C6E3FBC" w14:textId="211007B4" w:rsidR="000D5BCD" w:rsidRPr="006A30C1" w:rsidRDefault="00881C2C" w:rsidP="000D5BCD">
      <w:pPr>
        <w:pStyle w:val="EditorsNote"/>
      </w:pPr>
      <w:r w:rsidRPr="006A30C1">
        <w:t>Editor's note:</w:t>
      </w:r>
      <w:r>
        <w:tab/>
      </w:r>
      <w:r w:rsidR="000D5BCD" w:rsidRPr="006A30C1">
        <w:t>EPC supports various different SGi-mb options for eMBMS. The selection of one or more N6 options for MBS is FFS.</w:t>
      </w:r>
    </w:p>
    <w:p w14:paraId="7C8FD786" w14:textId="510B15AD" w:rsidR="000D5BCD" w:rsidRPr="006A30C1" w:rsidRDefault="000D5BCD" w:rsidP="000D5BCD">
      <w:pPr>
        <w:rPr>
          <w:b/>
        </w:rPr>
      </w:pPr>
      <w:r w:rsidRPr="006A30C1">
        <w:t xml:space="preserve">To support MBS in 5GS user service delivery, two variants exist: one for Transport Only Mode, and the other for Full Service Mode as defined in </w:t>
      </w:r>
      <w:r w:rsidR="00881C2C" w:rsidRPr="006A30C1">
        <w:t>TS</w:t>
      </w:r>
      <w:r w:rsidR="00881C2C">
        <w:t> </w:t>
      </w:r>
      <w:r w:rsidR="00881C2C" w:rsidRPr="006A30C1">
        <w:t>23.246</w:t>
      </w:r>
      <w:r w:rsidR="00881C2C">
        <w:t> </w:t>
      </w:r>
      <w:r w:rsidR="00881C2C" w:rsidRPr="006A30C1">
        <w:t>[</w:t>
      </w:r>
      <w:r w:rsidR="00CA1CA2" w:rsidRPr="006A30C1">
        <w:t>4</w:t>
      </w:r>
      <w:r w:rsidRPr="006A30C1">
        <w:t>] clause 7.5.</w:t>
      </w:r>
    </w:p>
    <w:p w14:paraId="354C33C7" w14:textId="7E8137C6" w:rsidR="000D5BCD" w:rsidRPr="006A30C1" w:rsidRDefault="00881C2C" w:rsidP="000D5BCD">
      <w:pPr>
        <w:pStyle w:val="EditorsNote"/>
      </w:pPr>
      <w:r w:rsidRPr="006A30C1">
        <w:t>Editor's note:</w:t>
      </w:r>
      <w:r>
        <w:tab/>
      </w:r>
      <w:r w:rsidR="000D5BCD" w:rsidRPr="006A30C1">
        <w:t>These two services modes need to be mapped to 5GS MBS context.</w:t>
      </w:r>
    </w:p>
    <w:p w14:paraId="476B3C20" w14:textId="2BBCDE80" w:rsidR="000D5BCD" w:rsidRPr="006A30C1" w:rsidRDefault="000D5BCD" w:rsidP="000D5BCD">
      <w:r w:rsidRPr="006A30C1">
        <w:t xml:space="preserve">Figure </w:t>
      </w:r>
      <w:r w:rsidR="00495867" w:rsidRPr="006A30C1">
        <w:t>A.2</w:t>
      </w:r>
      <w:r w:rsidRPr="006A30C1">
        <w:t>.2-1 illustrates single architecture for MBS in 5GS.</w:t>
      </w:r>
    </w:p>
    <w:bookmarkStart w:id="345" w:name="_MON_1641788498"/>
    <w:bookmarkEnd w:id="345"/>
    <w:p w14:paraId="77EE6180" w14:textId="2BF92B88" w:rsidR="000D5BCD" w:rsidRPr="006A30C1" w:rsidRDefault="00881C2C" w:rsidP="00881C2C">
      <w:pPr>
        <w:pStyle w:val="TH"/>
      </w:pPr>
      <w:r>
        <w:object w:dxaOrig="9214" w:dyaOrig="2298" w14:anchorId="7340910C">
          <v:shape id="_x0000_i1126" type="#_x0000_t75" style="width:460.5pt;height:114.75pt" o:ole="">
            <v:imagedata r:id="rId43" o:title=""/>
          </v:shape>
          <o:OLEObject Type="Embed" ProgID="Word.Picture.8" ShapeID="_x0000_i1126" DrawAspect="Content" ObjectID="_1641789863" r:id="rId44"/>
        </w:object>
      </w:r>
    </w:p>
    <w:p w14:paraId="0F1F6F74" w14:textId="730694F6" w:rsidR="000D5BCD" w:rsidRPr="006A30C1" w:rsidRDefault="000D5BCD" w:rsidP="00881C2C">
      <w:pPr>
        <w:pStyle w:val="TF"/>
      </w:pPr>
      <w:r w:rsidRPr="006A30C1">
        <w:t xml:space="preserve">Figure </w:t>
      </w:r>
      <w:r w:rsidRPr="006A30C1">
        <w:rPr>
          <w:lang w:eastAsia="zh-CN"/>
        </w:rPr>
        <w:t>A</w:t>
      </w:r>
      <w:r w:rsidRPr="006A30C1">
        <w:t>.2.2-1: 5GS Architecture supporting</w:t>
      </w:r>
      <w:r w:rsidRPr="006A30C1">
        <w:rPr>
          <w:lang w:eastAsia="zh-CN"/>
        </w:rPr>
        <w:t xml:space="preserve"> MBS</w:t>
      </w:r>
    </w:p>
    <w:p w14:paraId="440363AC" w14:textId="3302F0A9" w:rsidR="000D5BCD" w:rsidRPr="006A30C1" w:rsidRDefault="00881C2C" w:rsidP="000D5BCD">
      <w:pPr>
        <w:pStyle w:val="EditorsNote"/>
      </w:pPr>
      <w:r w:rsidRPr="006A30C1">
        <w:t>Editor's note:</w:t>
      </w:r>
      <w:r>
        <w:tab/>
      </w:r>
      <w:r w:rsidR="000D5BCD" w:rsidRPr="006A30C1">
        <w:t>whether MBSU should be involved for Transport Only Mode is FFS.</w:t>
      </w:r>
    </w:p>
    <w:p w14:paraId="51138F9B" w14:textId="77777777" w:rsidR="000D5BCD" w:rsidRPr="006A30C1" w:rsidRDefault="000D5BCD" w:rsidP="000D5BCD">
      <w:pPr>
        <w:rPr>
          <w:lang w:eastAsia="zh-CN"/>
        </w:rPr>
      </w:pPr>
      <w:r w:rsidRPr="006A30C1">
        <w:rPr>
          <w:lang w:eastAsia="zh-CN"/>
        </w:rPr>
        <w:t>Enhancement to existing entities and new functional components are as follows:</w:t>
      </w:r>
    </w:p>
    <w:p w14:paraId="76790A24" w14:textId="77777777" w:rsidR="000D5BCD" w:rsidRPr="006A30C1" w:rsidRDefault="000D5BCD" w:rsidP="000D5BCD">
      <w:pPr>
        <w:pStyle w:val="B1"/>
        <w:rPr>
          <w:lang w:eastAsia="zh-CN"/>
        </w:rPr>
      </w:pPr>
      <w:r w:rsidRPr="006A30C1">
        <w:rPr>
          <w:lang w:eastAsia="zh-CN"/>
        </w:rPr>
        <w:t>-</w:t>
      </w:r>
      <w:r w:rsidRPr="006A30C1">
        <w:rPr>
          <w:lang w:eastAsia="zh-CN"/>
        </w:rPr>
        <w:tab/>
        <w:t>UE, NG-RAN and M-AMF are enhanced to support MBS.</w:t>
      </w:r>
    </w:p>
    <w:p w14:paraId="1C87094E" w14:textId="6E0BACE9" w:rsidR="000D5BCD" w:rsidRPr="006A30C1" w:rsidRDefault="000D5BCD" w:rsidP="000D5BCD">
      <w:pPr>
        <w:pStyle w:val="B1"/>
        <w:rPr>
          <w:lang w:eastAsia="zh-CN"/>
        </w:rPr>
      </w:pPr>
      <w:r w:rsidRPr="006A30C1">
        <w:rPr>
          <w:lang w:eastAsia="ko-KR"/>
        </w:rPr>
        <w:t>-</w:t>
      </w:r>
      <w:r w:rsidR="00881C2C">
        <w:rPr>
          <w:lang w:eastAsia="ko-KR"/>
        </w:rPr>
        <w:tab/>
      </w:r>
      <w:r w:rsidRPr="006A30C1">
        <w:rPr>
          <w:lang w:eastAsia="ko-KR"/>
        </w:rPr>
        <w:t>MB-</w:t>
      </w:r>
      <w:r w:rsidRPr="006A30C1">
        <w:rPr>
          <w:lang w:eastAsia="zh-CN"/>
        </w:rPr>
        <w:t>SMF (Multicast/Broadcast Session Management Function) and MB-UPF (Multicast/</w:t>
      </w:r>
      <w:r w:rsidR="00E76760" w:rsidRPr="006A30C1">
        <w:rPr>
          <w:lang w:eastAsia="zh-CN"/>
        </w:rPr>
        <w:t xml:space="preserve">Broadcast User Plane Function) </w:t>
      </w:r>
      <w:r w:rsidRPr="006A30C1">
        <w:rPr>
          <w:lang w:eastAsia="zh-CN"/>
        </w:rPr>
        <w:t>are new functional components in 5GS</w:t>
      </w:r>
      <w:r w:rsidR="00881C2C">
        <w:rPr>
          <w:lang w:eastAsia="zh-CN"/>
        </w:rPr>
        <w:t>.</w:t>
      </w:r>
    </w:p>
    <w:p w14:paraId="037CC37D" w14:textId="61686710" w:rsidR="000D5BCD" w:rsidRPr="006A30C1" w:rsidRDefault="000D5BCD" w:rsidP="000D5BCD">
      <w:pPr>
        <w:pStyle w:val="B1"/>
        <w:rPr>
          <w:lang w:eastAsia="zh-CN"/>
        </w:rPr>
      </w:pPr>
      <w:r w:rsidRPr="006A30C1">
        <w:rPr>
          <w:lang w:eastAsia="zh-CN"/>
        </w:rPr>
        <w:t>-</w:t>
      </w:r>
      <w:r w:rsidR="00881C2C">
        <w:rPr>
          <w:lang w:eastAsia="zh-CN"/>
        </w:rPr>
        <w:tab/>
      </w:r>
      <w:r w:rsidRPr="006A30C1">
        <w:rPr>
          <w:lang w:eastAsia="zh-CN"/>
        </w:rPr>
        <w:t>MBSF (Multicast/Broadcast Service Function) is a new Network Function to handle signal</w:t>
      </w:r>
      <w:r w:rsidR="0075200F">
        <w:rPr>
          <w:lang w:eastAsia="zh-CN"/>
        </w:rPr>
        <w:t>l</w:t>
      </w:r>
      <w:r w:rsidRPr="006A30C1">
        <w:rPr>
          <w:lang w:eastAsia="zh-CN"/>
        </w:rPr>
        <w:t>ing part to cater for the service layer capability in the Transport-Only and the Full Service Mode. It also provides an interface to the Application Server or content provider in the Transport Only mode.</w:t>
      </w:r>
    </w:p>
    <w:p w14:paraId="64645731" w14:textId="1E4C54F8" w:rsidR="000D5BCD" w:rsidRPr="006A30C1" w:rsidRDefault="000D5BCD" w:rsidP="000D5BCD">
      <w:pPr>
        <w:pStyle w:val="B1"/>
        <w:rPr>
          <w:lang w:eastAsia="zh-CN"/>
        </w:rPr>
      </w:pPr>
      <w:r w:rsidRPr="006A30C1">
        <w:rPr>
          <w:lang w:eastAsia="zh-CN"/>
        </w:rPr>
        <w:t>-</w:t>
      </w:r>
      <w:r w:rsidR="00881C2C">
        <w:rPr>
          <w:lang w:eastAsia="zh-CN"/>
        </w:rPr>
        <w:tab/>
      </w:r>
      <w:r w:rsidRPr="006A30C1">
        <w:rPr>
          <w:lang w:eastAsia="zh-CN"/>
        </w:rPr>
        <w:t>MBSU (Multicast/Broadcast Service User plane) is new entity to handle the payload part to cater for the service layer capability.</w:t>
      </w:r>
    </w:p>
    <w:p w14:paraId="7871E942" w14:textId="60CCF679" w:rsidR="000D5BCD" w:rsidRPr="006A30C1" w:rsidRDefault="000D5BCD" w:rsidP="000D5BCD">
      <w:pPr>
        <w:pStyle w:val="B1"/>
        <w:rPr>
          <w:lang w:eastAsia="ko-KR"/>
        </w:rPr>
      </w:pPr>
      <w:r w:rsidRPr="006A30C1">
        <w:rPr>
          <w:lang w:eastAsia="zh-CN"/>
        </w:rPr>
        <w:t>-</w:t>
      </w:r>
      <w:r w:rsidRPr="006A30C1">
        <w:rPr>
          <w:lang w:eastAsia="zh-CN"/>
        </w:rPr>
        <w:tab/>
        <w:t>NEF is an existing</w:t>
      </w:r>
      <w:r w:rsidRPr="006A30C1">
        <w:rPr>
          <w:lang w:eastAsia="ko-KR"/>
        </w:rPr>
        <w:t xml:space="preserve"> NF, the role/functions associated with NEF is FFS.</w:t>
      </w:r>
    </w:p>
    <w:p w14:paraId="450E8FD9" w14:textId="77777777" w:rsidR="000D5BCD" w:rsidRPr="006A30C1" w:rsidRDefault="000D5BCD" w:rsidP="000D5BCD">
      <w:pPr>
        <w:pStyle w:val="B1"/>
        <w:rPr>
          <w:lang w:eastAsia="ko-KR"/>
        </w:rPr>
      </w:pPr>
      <w:r w:rsidRPr="006A30C1">
        <w:rPr>
          <w:lang w:eastAsia="ko-KR"/>
        </w:rPr>
        <w:t>-</w:t>
      </w:r>
      <w:r w:rsidRPr="006A30C1">
        <w:rPr>
          <w:lang w:eastAsia="ko-KR"/>
        </w:rPr>
        <w:tab/>
        <w:t>PCF may be enhanced, further details FFS.</w:t>
      </w:r>
    </w:p>
    <w:p w14:paraId="5AB14FDF" w14:textId="77777777" w:rsidR="000D5BCD" w:rsidRPr="006A30C1" w:rsidRDefault="000D5BCD" w:rsidP="000D5BCD">
      <w:pPr>
        <w:rPr>
          <w:lang w:eastAsia="zh-CN"/>
        </w:rPr>
      </w:pPr>
      <w:r w:rsidRPr="006A30C1">
        <w:rPr>
          <w:lang w:eastAsia="zh-CN"/>
        </w:rPr>
        <w:t>Enhancement to existing interfaces and new interfaces are as follows:</w:t>
      </w:r>
    </w:p>
    <w:p w14:paraId="5F520842" w14:textId="77777777" w:rsidR="000D5BCD" w:rsidRPr="006A30C1" w:rsidRDefault="000D5BCD" w:rsidP="000D5BCD">
      <w:pPr>
        <w:pStyle w:val="B1"/>
        <w:rPr>
          <w:lang w:eastAsia="zh-CN"/>
        </w:rPr>
      </w:pPr>
      <w:r w:rsidRPr="006A30C1">
        <w:rPr>
          <w:lang w:eastAsia="zh-CN"/>
        </w:rPr>
        <w:t>-</w:t>
      </w:r>
      <w:r w:rsidRPr="006A30C1">
        <w:rPr>
          <w:lang w:eastAsia="zh-CN"/>
        </w:rPr>
        <w:tab/>
        <w:t>Uu interface</w:t>
      </w:r>
    </w:p>
    <w:p w14:paraId="6913BB8B" w14:textId="2CD82E18" w:rsidR="000D5BCD" w:rsidRPr="006A30C1" w:rsidRDefault="00881C2C" w:rsidP="000D5BCD">
      <w:pPr>
        <w:pStyle w:val="EditorsNote"/>
      </w:pPr>
      <w:r w:rsidRPr="006A30C1">
        <w:t>Editor's note:</w:t>
      </w:r>
      <w:r w:rsidR="000D5BCD" w:rsidRPr="006A30C1">
        <w:tab/>
        <w:t>Whether Uu interface is impacted depends on RAN evaluation.</w:t>
      </w:r>
    </w:p>
    <w:p w14:paraId="350EAF18" w14:textId="77777777" w:rsidR="000D5BCD" w:rsidRPr="006A30C1" w:rsidRDefault="000D5BCD" w:rsidP="000D5BCD">
      <w:pPr>
        <w:pStyle w:val="B1"/>
        <w:rPr>
          <w:lang w:eastAsia="zh-CN"/>
        </w:rPr>
      </w:pPr>
      <w:r w:rsidRPr="006A30C1">
        <w:rPr>
          <w:lang w:eastAsia="zh-CN"/>
        </w:rPr>
        <w:t>-</w:t>
      </w:r>
      <w:r w:rsidRPr="006A30C1">
        <w:rPr>
          <w:lang w:eastAsia="zh-CN"/>
        </w:rPr>
        <w:tab/>
        <w:t>N2 interface is impacted to handle MBS Session.</w:t>
      </w:r>
    </w:p>
    <w:p w14:paraId="0F5FFF44" w14:textId="321876DF" w:rsidR="000D5BCD" w:rsidRPr="006A30C1" w:rsidRDefault="000D5BCD" w:rsidP="000D5BCD">
      <w:pPr>
        <w:pStyle w:val="B1"/>
        <w:rPr>
          <w:lang w:eastAsia="zh-CN"/>
        </w:rPr>
      </w:pPr>
      <w:r w:rsidRPr="006A30C1">
        <w:rPr>
          <w:lang w:eastAsia="zh-CN"/>
        </w:rPr>
        <w:t>-</w:t>
      </w:r>
      <w:r w:rsidRPr="006A30C1">
        <w:rPr>
          <w:lang w:eastAsia="zh-CN"/>
        </w:rPr>
        <w:tab/>
        <w:t>N6 interface supports the MBS user plane.</w:t>
      </w:r>
    </w:p>
    <w:p w14:paraId="70D09B7B" w14:textId="1EEAF93C" w:rsidR="000D5BCD" w:rsidRPr="006A30C1" w:rsidRDefault="000D5BCD" w:rsidP="000D5BCD">
      <w:pPr>
        <w:pStyle w:val="B1"/>
        <w:rPr>
          <w:lang w:eastAsia="zh-CN"/>
        </w:rPr>
      </w:pPr>
      <w:r w:rsidRPr="006A30C1">
        <w:rPr>
          <w:lang w:eastAsia="zh-CN"/>
        </w:rPr>
        <w:t>-</w:t>
      </w:r>
      <w:r w:rsidRPr="006A30C1">
        <w:rPr>
          <w:lang w:eastAsia="zh-CN"/>
        </w:rPr>
        <w:tab/>
        <w:t>MB-N11, implemented as NF Services</w:t>
      </w:r>
      <w:r w:rsidR="00006366">
        <w:rPr>
          <w:lang w:eastAsia="zh-CN"/>
        </w:rPr>
        <w:t>.</w:t>
      </w:r>
    </w:p>
    <w:p w14:paraId="0DE9BE57" w14:textId="3768413F" w:rsidR="000D5BCD" w:rsidRPr="006A30C1" w:rsidRDefault="000D5BCD" w:rsidP="000D5BCD">
      <w:pPr>
        <w:pStyle w:val="B1"/>
        <w:rPr>
          <w:lang w:eastAsia="zh-CN"/>
        </w:rPr>
      </w:pPr>
      <w:r w:rsidRPr="006A30C1">
        <w:rPr>
          <w:lang w:eastAsia="zh-CN"/>
        </w:rPr>
        <w:t>-</w:t>
      </w:r>
      <w:r w:rsidRPr="006A30C1">
        <w:rPr>
          <w:lang w:eastAsia="zh-CN"/>
        </w:rPr>
        <w:tab/>
        <w:t>MB-N3</w:t>
      </w:r>
      <w:r w:rsidR="00006366">
        <w:rPr>
          <w:lang w:eastAsia="zh-CN"/>
        </w:rPr>
        <w:t>.</w:t>
      </w:r>
    </w:p>
    <w:p w14:paraId="5B37BE6F" w14:textId="359BEE8C" w:rsidR="000D5BCD" w:rsidRPr="006A30C1" w:rsidRDefault="000D5BCD" w:rsidP="000D5BCD">
      <w:pPr>
        <w:pStyle w:val="B1"/>
        <w:rPr>
          <w:lang w:eastAsia="zh-CN"/>
        </w:rPr>
      </w:pPr>
      <w:r w:rsidRPr="006A30C1">
        <w:rPr>
          <w:lang w:eastAsia="zh-CN"/>
        </w:rPr>
        <w:t>-</w:t>
      </w:r>
      <w:r w:rsidRPr="006A30C1">
        <w:rPr>
          <w:lang w:eastAsia="zh-CN"/>
        </w:rPr>
        <w:tab/>
        <w:t>Nx</w:t>
      </w:r>
      <w:r w:rsidR="00006366">
        <w:rPr>
          <w:lang w:eastAsia="zh-CN"/>
        </w:rPr>
        <w:t>.</w:t>
      </w:r>
    </w:p>
    <w:p w14:paraId="04919653" w14:textId="183FCA4A" w:rsidR="000D5BCD" w:rsidRPr="006A30C1" w:rsidRDefault="00881C2C" w:rsidP="000D5BCD">
      <w:pPr>
        <w:pStyle w:val="EditorsNote"/>
      </w:pPr>
      <w:r w:rsidRPr="006A30C1">
        <w:t>Editor's note:</w:t>
      </w:r>
      <w:r w:rsidR="000D5BCD" w:rsidRPr="006A30C1">
        <w:tab/>
        <w:t>Whether to enhance existing N4, N3 and N11 or to introduce a new interfaces depends on the discussion whether standalone MB-SMF and MB-UPF are to be introduced.</w:t>
      </w:r>
    </w:p>
    <w:p w14:paraId="60409424" w14:textId="77777777" w:rsidR="000D5BCD" w:rsidRPr="006A30C1" w:rsidRDefault="000D5BCD" w:rsidP="000D5BCD">
      <w:pPr>
        <w:pStyle w:val="B1"/>
        <w:rPr>
          <w:lang w:eastAsia="zh-CN"/>
        </w:rPr>
      </w:pPr>
      <w:r w:rsidRPr="006A30C1">
        <w:rPr>
          <w:lang w:eastAsia="zh-CN"/>
        </w:rPr>
        <w:t>-</w:t>
      </w:r>
      <w:r w:rsidRPr="006A30C1">
        <w:rPr>
          <w:lang w:eastAsia="zh-CN"/>
        </w:rPr>
        <w:tab/>
        <w:t xml:space="preserve">Ny: new (optional) interface between the new MBSF and MBSU to provide the </w:t>
      </w:r>
      <w:r w:rsidRPr="006A30C1">
        <w:t>service layer capability</w:t>
      </w:r>
      <w:r w:rsidRPr="006A30C1">
        <w:rPr>
          <w:lang w:eastAsia="zh-CN"/>
        </w:rPr>
        <w:t xml:space="preserve"> in Full Service Mode.</w:t>
      </w:r>
    </w:p>
    <w:p w14:paraId="28800671" w14:textId="77777777" w:rsidR="000D5BCD" w:rsidRPr="006A30C1" w:rsidRDefault="000D5BCD" w:rsidP="000D5BCD">
      <w:pPr>
        <w:pStyle w:val="B1"/>
        <w:rPr>
          <w:lang w:eastAsia="zh-CN"/>
        </w:rPr>
      </w:pPr>
      <w:r w:rsidRPr="006A30C1">
        <w:rPr>
          <w:lang w:eastAsia="zh-CN"/>
        </w:rPr>
        <w:t>-</w:t>
      </w:r>
      <w:r w:rsidRPr="006A30C1">
        <w:rPr>
          <w:lang w:eastAsia="zh-CN"/>
        </w:rPr>
        <w:tab/>
        <w:t>N6mb-C: new interface between the new MBSF and MB-SMF, implemented as NF Services.</w:t>
      </w:r>
    </w:p>
    <w:p w14:paraId="5283DCF7" w14:textId="77777777" w:rsidR="000D5BCD" w:rsidRPr="006A30C1" w:rsidRDefault="000D5BCD" w:rsidP="000D5BCD">
      <w:pPr>
        <w:pStyle w:val="B1"/>
        <w:rPr>
          <w:lang w:eastAsia="zh-CN"/>
        </w:rPr>
      </w:pPr>
      <w:r w:rsidRPr="006A30C1">
        <w:rPr>
          <w:lang w:eastAsia="zh-CN"/>
        </w:rPr>
        <w:t>-</w:t>
      </w:r>
      <w:r w:rsidRPr="006A30C1">
        <w:rPr>
          <w:lang w:eastAsia="zh-CN"/>
        </w:rPr>
        <w:tab/>
        <w:t>NxMB-C and NxMB-U: new interface between the new MBSF/MBSU and NEF. NxMB-C is implemented as NF Services.</w:t>
      </w:r>
    </w:p>
    <w:p w14:paraId="27C0C740" w14:textId="77777777" w:rsidR="000D5BCD" w:rsidRPr="006A30C1" w:rsidRDefault="000D5BCD" w:rsidP="000D5BCD">
      <w:pPr>
        <w:rPr>
          <w:lang w:eastAsia="zh-CN"/>
        </w:rPr>
      </w:pPr>
      <w:r w:rsidRPr="006A30C1">
        <w:rPr>
          <w:lang w:eastAsia="zh-CN"/>
        </w:rPr>
        <w:t>The difference between transport only and full service mode of operation relies on the transparent delivery of the MBS service via 3GPP networks.</w:t>
      </w:r>
    </w:p>
    <w:p w14:paraId="29A89BB9" w14:textId="0DB458A9" w:rsidR="000D5BCD" w:rsidRPr="006A30C1" w:rsidRDefault="00881C2C" w:rsidP="000D5BCD">
      <w:pPr>
        <w:pStyle w:val="EditorsNote"/>
        <w:rPr>
          <w:lang w:eastAsia="zh-CN"/>
        </w:rPr>
      </w:pPr>
      <w:r w:rsidRPr="006A30C1">
        <w:t>Editor's note:</w:t>
      </w:r>
      <w:r>
        <w:tab/>
      </w:r>
      <w:r w:rsidR="000D5BCD" w:rsidRPr="006A30C1">
        <w:rPr>
          <w:lang w:eastAsia="zh-CN"/>
        </w:rPr>
        <w:t>Impacts and functional distribution difference between the two modes of operation is FFS.</w:t>
      </w:r>
    </w:p>
    <w:p w14:paraId="0D5705A5" w14:textId="28C3FBBB" w:rsidR="00080512" w:rsidRPr="006A30C1" w:rsidRDefault="00080512">
      <w:pPr>
        <w:pStyle w:val="Heading8"/>
      </w:pPr>
      <w:bookmarkStart w:id="346" w:name="historyclause"/>
      <w:r w:rsidRPr="006A30C1">
        <w:br w:type="page"/>
      </w:r>
      <w:bookmarkStart w:id="347" w:name="_Toc2086459"/>
      <w:bookmarkStart w:id="348" w:name="_Toc25918806"/>
      <w:bookmarkStart w:id="349" w:name="_Toc31011465"/>
      <w:bookmarkStart w:id="350" w:name="_Toc31176978"/>
      <w:r w:rsidRPr="006A30C1">
        <w:lastRenderedPageBreak/>
        <w:t xml:space="preserve">Annex </w:t>
      </w:r>
      <w:r w:rsidR="00006239" w:rsidRPr="006A30C1">
        <w:t>B</w:t>
      </w:r>
      <w:r w:rsidRPr="006A30C1">
        <w:t xml:space="preserve"> (informative):</w:t>
      </w:r>
      <w:r w:rsidRPr="006A30C1">
        <w:br/>
        <w:t>Change history</w:t>
      </w:r>
      <w:bookmarkEnd w:id="347"/>
      <w:bookmarkEnd w:id="348"/>
      <w:bookmarkEnd w:id="349"/>
      <w:bookmarkEnd w:id="3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A30C1" w14:paraId="78B0C2FF" w14:textId="77777777" w:rsidTr="00C72833">
        <w:trPr>
          <w:cantSplit/>
        </w:trPr>
        <w:tc>
          <w:tcPr>
            <w:tcW w:w="9639" w:type="dxa"/>
            <w:gridSpan w:val="8"/>
            <w:tcBorders>
              <w:bottom w:val="nil"/>
            </w:tcBorders>
            <w:shd w:val="solid" w:color="FFFFFF" w:fill="auto"/>
          </w:tcPr>
          <w:bookmarkEnd w:id="346"/>
          <w:p w14:paraId="5E803CFE" w14:textId="77777777" w:rsidR="003C3971" w:rsidRPr="006A30C1" w:rsidRDefault="003C3971" w:rsidP="00881C2C">
            <w:pPr>
              <w:pStyle w:val="TAH"/>
              <w:rPr>
                <w:sz w:val="16"/>
              </w:rPr>
            </w:pPr>
            <w:r w:rsidRPr="006A30C1">
              <w:t>Change history</w:t>
            </w:r>
          </w:p>
        </w:tc>
      </w:tr>
      <w:tr w:rsidR="003C3971" w:rsidRPr="00881C2C" w14:paraId="1AF5174A" w14:textId="77777777" w:rsidTr="00C72833">
        <w:tc>
          <w:tcPr>
            <w:tcW w:w="800" w:type="dxa"/>
            <w:shd w:val="pct10" w:color="auto" w:fill="FFFFFF"/>
          </w:tcPr>
          <w:p w14:paraId="3035B1F7" w14:textId="77777777" w:rsidR="003C3971" w:rsidRPr="00881C2C" w:rsidRDefault="003C3971" w:rsidP="00881C2C">
            <w:pPr>
              <w:pStyle w:val="TAH"/>
              <w:rPr>
                <w:sz w:val="16"/>
                <w:szCs w:val="16"/>
              </w:rPr>
            </w:pPr>
            <w:r w:rsidRPr="00881C2C">
              <w:rPr>
                <w:sz w:val="16"/>
                <w:szCs w:val="16"/>
              </w:rPr>
              <w:t>Date</w:t>
            </w:r>
          </w:p>
        </w:tc>
        <w:tc>
          <w:tcPr>
            <w:tcW w:w="800" w:type="dxa"/>
            <w:shd w:val="pct10" w:color="auto" w:fill="FFFFFF"/>
          </w:tcPr>
          <w:p w14:paraId="16F917FD" w14:textId="77777777" w:rsidR="003C3971" w:rsidRPr="00881C2C" w:rsidRDefault="00DF2B1F" w:rsidP="00881C2C">
            <w:pPr>
              <w:pStyle w:val="TAH"/>
              <w:rPr>
                <w:sz w:val="16"/>
                <w:szCs w:val="16"/>
              </w:rPr>
            </w:pPr>
            <w:r w:rsidRPr="00881C2C">
              <w:rPr>
                <w:sz w:val="16"/>
                <w:szCs w:val="16"/>
              </w:rPr>
              <w:t>Meeting</w:t>
            </w:r>
          </w:p>
        </w:tc>
        <w:tc>
          <w:tcPr>
            <w:tcW w:w="1094" w:type="dxa"/>
            <w:shd w:val="pct10" w:color="auto" w:fill="FFFFFF"/>
          </w:tcPr>
          <w:p w14:paraId="6D1A14C8" w14:textId="77777777" w:rsidR="003C3971" w:rsidRPr="00881C2C" w:rsidRDefault="003C3971" w:rsidP="00881C2C">
            <w:pPr>
              <w:pStyle w:val="TAH"/>
              <w:rPr>
                <w:sz w:val="16"/>
                <w:szCs w:val="16"/>
              </w:rPr>
            </w:pPr>
            <w:r w:rsidRPr="00881C2C">
              <w:rPr>
                <w:sz w:val="16"/>
                <w:szCs w:val="16"/>
              </w:rPr>
              <w:t>TDoc</w:t>
            </w:r>
          </w:p>
        </w:tc>
        <w:tc>
          <w:tcPr>
            <w:tcW w:w="425" w:type="dxa"/>
            <w:shd w:val="pct10" w:color="auto" w:fill="FFFFFF"/>
          </w:tcPr>
          <w:p w14:paraId="1C9C2EA0" w14:textId="77777777" w:rsidR="003C3971" w:rsidRPr="00881C2C" w:rsidRDefault="003C3971" w:rsidP="00881C2C">
            <w:pPr>
              <w:pStyle w:val="TAH"/>
              <w:rPr>
                <w:sz w:val="16"/>
                <w:szCs w:val="16"/>
              </w:rPr>
            </w:pPr>
            <w:r w:rsidRPr="00881C2C">
              <w:rPr>
                <w:sz w:val="16"/>
                <w:szCs w:val="16"/>
              </w:rPr>
              <w:t>CR</w:t>
            </w:r>
          </w:p>
        </w:tc>
        <w:tc>
          <w:tcPr>
            <w:tcW w:w="425" w:type="dxa"/>
            <w:shd w:val="pct10" w:color="auto" w:fill="FFFFFF"/>
          </w:tcPr>
          <w:p w14:paraId="2EB56E3E" w14:textId="77777777" w:rsidR="003C3971" w:rsidRPr="00881C2C" w:rsidRDefault="003C3971" w:rsidP="00881C2C">
            <w:pPr>
              <w:pStyle w:val="TAH"/>
              <w:rPr>
                <w:sz w:val="16"/>
                <w:szCs w:val="16"/>
              </w:rPr>
            </w:pPr>
            <w:r w:rsidRPr="00881C2C">
              <w:rPr>
                <w:sz w:val="16"/>
                <w:szCs w:val="16"/>
              </w:rPr>
              <w:t>Rev</w:t>
            </w:r>
          </w:p>
        </w:tc>
        <w:tc>
          <w:tcPr>
            <w:tcW w:w="425" w:type="dxa"/>
            <w:shd w:val="pct10" w:color="auto" w:fill="FFFFFF"/>
          </w:tcPr>
          <w:p w14:paraId="01530A42" w14:textId="77777777" w:rsidR="003C3971" w:rsidRPr="00881C2C" w:rsidRDefault="003C3971" w:rsidP="00881C2C">
            <w:pPr>
              <w:pStyle w:val="TAH"/>
              <w:rPr>
                <w:sz w:val="16"/>
                <w:szCs w:val="16"/>
              </w:rPr>
            </w:pPr>
            <w:r w:rsidRPr="00881C2C">
              <w:rPr>
                <w:sz w:val="16"/>
                <w:szCs w:val="16"/>
              </w:rPr>
              <w:t>Cat</w:t>
            </w:r>
          </w:p>
        </w:tc>
        <w:tc>
          <w:tcPr>
            <w:tcW w:w="4962" w:type="dxa"/>
            <w:shd w:val="pct10" w:color="auto" w:fill="FFFFFF"/>
          </w:tcPr>
          <w:p w14:paraId="69BD2F43" w14:textId="77777777" w:rsidR="003C3971" w:rsidRPr="00881C2C" w:rsidRDefault="003C3971" w:rsidP="00881C2C">
            <w:pPr>
              <w:pStyle w:val="TAH"/>
              <w:rPr>
                <w:sz w:val="16"/>
                <w:szCs w:val="16"/>
              </w:rPr>
            </w:pPr>
            <w:r w:rsidRPr="00881C2C">
              <w:rPr>
                <w:sz w:val="16"/>
                <w:szCs w:val="16"/>
              </w:rPr>
              <w:t>Subject/Comment</w:t>
            </w:r>
          </w:p>
        </w:tc>
        <w:tc>
          <w:tcPr>
            <w:tcW w:w="708" w:type="dxa"/>
            <w:shd w:val="pct10" w:color="auto" w:fill="FFFFFF"/>
          </w:tcPr>
          <w:p w14:paraId="19CAFA68" w14:textId="77777777" w:rsidR="003C3971" w:rsidRPr="00881C2C" w:rsidRDefault="003C3971" w:rsidP="00881C2C">
            <w:pPr>
              <w:pStyle w:val="TAH"/>
              <w:rPr>
                <w:sz w:val="16"/>
                <w:szCs w:val="16"/>
              </w:rPr>
            </w:pPr>
            <w:r w:rsidRPr="00881C2C">
              <w:rPr>
                <w:sz w:val="16"/>
                <w:szCs w:val="16"/>
              </w:rPr>
              <w:t>New vers</w:t>
            </w:r>
            <w:r w:rsidR="00DF2B1F" w:rsidRPr="00881C2C">
              <w:rPr>
                <w:sz w:val="16"/>
                <w:szCs w:val="16"/>
              </w:rPr>
              <w:t>ion</w:t>
            </w:r>
          </w:p>
        </w:tc>
      </w:tr>
      <w:tr w:rsidR="00E70AE1" w:rsidRPr="006A30C1" w14:paraId="42D07EB5" w14:textId="77777777" w:rsidTr="00C72833">
        <w:tc>
          <w:tcPr>
            <w:tcW w:w="800" w:type="dxa"/>
            <w:shd w:val="solid" w:color="FFFFFF" w:fill="auto"/>
          </w:tcPr>
          <w:p w14:paraId="478B2B81" w14:textId="77777777" w:rsidR="00E70AE1" w:rsidRPr="006A30C1" w:rsidRDefault="00E70AE1" w:rsidP="00E70AE1">
            <w:pPr>
              <w:pStyle w:val="TAC"/>
              <w:rPr>
                <w:color w:val="0000FF"/>
                <w:sz w:val="16"/>
                <w:szCs w:val="16"/>
              </w:rPr>
            </w:pPr>
            <w:r w:rsidRPr="006A30C1">
              <w:rPr>
                <w:color w:val="0000FF"/>
                <w:sz w:val="16"/>
                <w:szCs w:val="16"/>
              </w:rPr>
              <w:t>2019-10</w:t>
            </w:r>
          </w:p>
        </w:tc>
        <w:tc>
          <w:tcPr>
            <w:tcW w:w="800" w:type="dxa"/>
            <w:shd w:val="solid" w:color="FFFFFF" w:fill="auto"/>
          </w:tcPr>
          <w:p w14:paraId="4110C17D" w14:textId="77777777" w:rsidR="00E70AE1" w:rsidRPr="006A30C1" w:rsidRDefault="00E70AE1" w:rsidP="00E70AE1">
            <w:pPr>
              <w:pStyle w:val="TAC"/>
              <w:rPr>
                <w:color w:val="0000FF"/>
                <w:sz w:val="16"/>
                <w:szCs w:val="16"/>
              </w:rPr>
            </w:pPr>
            <w:r w:rsidRPr="006A30C1">
              <w:rPr>
                <w:color w:val="0000FF"/>
                <w:sz w:val="16"/>
                <w:szCs w:val="16"/>
              </w:rPr>
              <w:t>SA2#135</w:t>
            </w:r>
          </w:p>
        </w:tc>
        <w:tc>
          <w:tcPr>
            <w:tcW w:w="1094" w:type="dxa"/>
            <w:shd w:val="solid" w:color="FFFFFF" w:fill="auto"/>
          </w:tcPr>
          <w:p w14:paraId="3ADBB925" w14:textId="77777777" w:rsidR="00E70AE1" w:rsidRPr="006A30C1" w:rsidRDefault="00E70AE1" w:rsidP="00E70AE1">
            <w:pPr>
              <w:pStyle w:val="TAC"/>
              <w:rPr>
                <w:color w:val="0000FF"/>
                <w:sz w:val="16"/>
                <w:szCs w:val="16"/>
              </w:rPr>
            </w:pPr>
            <w:r w:rsidRPr="006A30C1">
              <w:rPr>
                <w:color w:val="0000FF"/>
                <w:sz w:val="16"/>
                <w:szCs w:val="16"/>
              </w:rPr>
              <w:t>S2-1910692</w:t>
            </w:r>
          </w:p>
        </w:tc>
        <w:tc>
          <w:tcPr>
            <w:tcW w:w="425" w:type="dxa"/>
            <w:shd w:val="solid" w:color="FFFFFF" w:fill="auto"/>
          </w:tcPr>
          <w:p w14:paraId="1A5A8707" w14:textId="77777777" w:rsidR="00E70AE1" w:rsidRPr="00881C2C" w:rsidRDefault="00E70AE1" w:rsidP="00881C2C">
            <w:pPr>
              <w:pStyle w:val="TAC"/>
              <w:rPr>
                <w:color w:val="0000FF"/>
              </w:rPr>
            </w:pPr>
            <w:r w:rsidRPr="00881C2C">
              <w:rPr>
                <w:color w:val="0000FF"/>
              </w:rPr>
              <w:t>-</w:t>
            </w:r>
          </w:p>
        </w:tc>
        <w:tc>
          <w:tcPr>
            <w:tcW w:w="425" w:type="dxa"/>
            <w:shd w:val="solid" w:color="FFFFFF" w:fill="auto"/>
          </w:tcPr>
          <w:p w14:paraId="1DFACF11" w14:textId="77777777" w:rsidR="00E70AE1" w:rsidRPr="00881C2C" w:rsidRDefault="00E70AE1" w:rsidP="00881C2C">
            <w:pPr>
              <w:pStyle w:val="TAC"/>
              <w:rPr>
                <w:color w:val="0000FF"/>
              </w:rPr>
            </w:pPr>
            <w:r w:rsidRPr="00881C2C">
              <w:rPr>
                <w:color w:val="0000FF"/>
              </w:rPr>
              <w:t>-</w:t>
            </w:r>
          </w:p>
        </w:tc>
        <w:tc>
          <w:tcPr>
            <w:tcW w:w="425" w:type="dxa"/>
            <w:shd w:val="solid" w:color="FFFFFF" w:fill="auto"/>
          </w:tcPr>
          <w:p w14:paraId="39E68981" w14:textId="77777777" w:rsidR="00E70AE1" w:rsidRPr="00881C2C" w:rsidRDefault="00E70AE1" w:rsidP="00881C2C">
            <w:pPr>
              <w:pStyle w:val="TAC"/>
              <w:rPr>
                <w:color w:val="0000FF"/>
              </w:rPr>
            </w:pPr>
            <w:r w:rsidRPr="00881C2C">
              <w:rPr>
                <w:color w:val="0000FF"/>
              </w:rPr>
              <w:t>-</w:t>
            </w:r>
          </w:p>
        </w:tc>
        <w:tc>
          <w:tcPr>
            <w:tcW w:w="4962" w:type="dxa"/>
            <w:shd w:val="solid" w:color="FFFFFF" w:fill="auto"/>
          </w:tcPr>
          <w:p w14:paraId="5C35FAE5" w14:textId="77777777" w:rsidR="00E70AE1" w:rsidRPr="006A30C1" w:rsidRDefault="00E70AE1" w:rsidP="00E70AE1">
            <w:pPr>
              <w:pStyle w:val="TAL"/>
              <w:rPr>
                <w:color w:val="0000FF"/>
                <w:sz w:val="16"/>
                <w:szCs w:val="16"/>
              </w:rPr>
            </w:pPr>
            <w:r w:rsidRPr="006A30C1">
              <w:rPr>
                <w:color w:val="0000FF"/>
                <w:sz w:val="16"/>
                <w:szCs w:val="16"/>
              </w:rPr>
              <w:t>S2-1910692: Proposed skeleton agreed at S2#135</w:t>
            </w:r>
          </w:p>
        </w:tc>
        <w:tc>
          <w:tcPr>
            <w:tcW w:w="708" w:type="dxa"/>
            <w:shd w:val="solid" w:color="FFFFFF" w:fill="auto"/>
          </w:tcPr>
          <w:p w14:paraId="1DE705A6" w14:textId="77777777" w:rsidR="00E70AE1" w:rsidRPr="006A30C1" w:rsidRDefault="00E70AE1" w:rsidP="00E70AE1">
            <w:pPr>
              <w:pStyle w:val="TAC"/>
              <w:rPr>
                <w:color w:val="0000FF"/>
                <w:sz w:val="16"/>
                <w:szCs w:val="16"/>
              </w:rPr>
            </w:pPr>
            <w:r w:rsidRPr="006A30C1">
              <w:rPr>
                <w:color w:val="0000FF"/>
                <w:sz w:val="16"/>
                <w:szCs w:val="16"/>
              </w:rPr>
              <w:t>0.0.0</w:t>
            </w:r>
          </w:p>
        </w:tc>
      </w:tr>
      <w:tr w:rsidR="00E70AE1" w:rsidRPr="006A30C1" w14:paraId="7360A6D3" w14:textId="77777777" w:rsidTr="00C72833">
        <w:tc>
          <w:tcPr>
            <w:tcW w:w="800" w:type="dxa"/>
            <w:shd w:val="solid" w:color="FFFFFF" w:fill="auto"/>
          </w:tcPr>
          <w:p w14:paraId="5399B195" w14:textId="77777777" w:rsidR="00E70AE1" w:rsidRPr="006A30C1" w:rsidRDefault="00E70AE1" w:rsidP="00E70AE1">
            <w:pPr>
              <w:pStyle w:val="TAC"/>
              <w:rPr>
                <w:sz w:val="16"/>
                <w:szCs w:val="16"/>
              </w:rPr>
            </w:pPr>
            <w:r w:rsidRPr="006A30C1">
              <w:rPr>
                <w:sz w:val="16"/>
                <w:szCs w:val="16"/>
              </w:rPr>
              <w:t>2019-10</w:t>
            </w:r>
          </w:p>
        </w:tc>
        <w:tc>
          <w:tcPr>
            <w:tcW w:w="800" w:type="dxa"/>
            <w:shd w:val="solid" w:color="FFFFFF" w:fill="auto"/>
          </w:tcPr>
          <w:p w14:paraId="4A3E7413" w14:textId="77777777" w:rsidR="00E70AE1" w:rsidRPr="006A30C1" w:rsidRDefault="00E70AE1" w:rsidP="00E70AE1">
            <w:pPr>
              <w:pStyle w:val="TAC"/>
              <w:rPr>
                <w:sz w:val="16"/>
                <w:szCs w:val="16"/>
              </w:rPr>
            </w:pPr>
            <w:r w:rsidRPr="006A30C1">
              <w:rPr>
                <w:sz w:val="16"/>
                <w:szCs w:val="16"/>
              </w:rPr>
              <w:t>SA2#135</w:t>
            </w:r>
          </w:p>
        </w:tc>
        <w:tc>
          <w:tcPr>
            <w:tcW w:w="1094" w:type="dxa"/>
            <w:shd w:val="solid" w:color="FFFFFF" w:fill="auto"/>
          </w:tcPr>
          <w:p w14:paraId="58F7D9AA" w14:textId="77777777" w:rsidR="00E70AE1" w:rsidRPr="006A30C1" w:rsidRDefault="00E70AE1" w:rsidP="00E70AE1">
            <w:pPr>
              <w:pStyle w:val="TAC"/>
              <w:rPr>
                <w:sz w:val="16"/>
                <w:szCs w:val="16"/>
              </w:rPr>
            </w:pPr>
          </w:p>
        </w:tc>
        <w:tc>
          <w:tcPr>
            <w:tcW w:w="425" w:type="dxa"/>
            <w:shd w:val="solid" w:color="FFFFFF" w:fill="auto"/>
          </w:tcPr>
          <w:p w14:paraId="376623A7" w14:textId="77777777" w:rsidR="00E70AE1" w:rsidRPr="006A30C1" w:rsidRDefault="00E70AE1" w:rsidP="00881C2C">
            <w:pPr>
              <w:pStyle w:val="TAC"/>
            </w:pPr>
            <w:r w:rsidRPr="006A30C1">
              <w:t>-</w:t>
            </w:r>
          </w:p>
        </w:tc>
        <w:tc>
          <w:tcPr>
            <w:tcW w:w="425" w:type="dxa"/>
            <w:shd w:val="solid" w:color="FFFFFF" w:fill="auto"/>
          </w:tcPr>
          <w:p w14:paraId="64728FCA" w14:textId="77777777" w:rsidR="00E70AE1" w:rsidRPr="006A30C1" w:rsidRDefault="00E70AE1" w:rsidP="00881C2C">
            <w:pPr>
              <w:pStyle w:val="TAC"/>
            </w:pPr>
            <w:r w:rsidRPr="006A30C1">
              <w:t>-</w:t>
            </w:r>
          </w:p>
        </w:tc>
        <w:tc>
          <w:tcPr>
            <w:tcW w:w="425" w:type="dxa"/>
            <w:shd w:val="solid" w:color="FFFFFF" w:fill="auto"/>
          </w:tcPr>
          <w:p w14:paraId="1A031539" w14:textId="77777777" w:rsidR="00E70AE1" w:rsidRPr="006A30C1" w:rsidRDefault="00E70AE1" w:rsidP="00881C2C">
            <w:pPr>
              <w:pStyle w:val="TAC"/>
            </w:pPr>
            <w:r w:rsidRPr="006A30C1">
              <w:t>-</w:t>
            </w:r>
          </w:p>
        </w:tc>
        <w:tc>
          <w:tcPr>
            <w:tcW w:w="4962" w:type="dxa"/>
            <w:shd w:val="solid" w:color="FFFFFF" w:fill="auto"/>
          </w:tcPr>
          <w:p w14:paraId="0351E136" w14:textId="77777777" w:rsidR="00E70AE1" w:rsidRPr="006A30C1" w:rsidRDefault="00E70AE1" w:rsidP="00E70AE1">
            <w:pPr>
              <w:pStyle w:val="TAL"/>
              <w:rPr>
                <w:sz w:val="16"/>
                <w:szCs w:val="16"/>
              </w:rPr>
            </w:pPr>
            <w:r w:rsidRPr="006A30C1">
              <w:rPr>
                <w:sz w:val="16"/>
                <w:szCs w:val="16"/>
              </w:rPr>
              <w:t>Inclusion of documents agreed in SA2#135: S2-1910694. S2-1910742, S2-1910824, S2-1910830, S2-1910826, S2-1910827, S2-1910828, S2-1910507, S2-1910696</w:t>
            </w:r>
          </w:p>
        </w:tc>
        <w:tc>
          <w:tcPr>
            <w:tcW w:w="708" w:type="dxa"/>
            <w:shd w:val="solid" w:color="FFFFFF" w:fill="auto"/>
          </w:tcPr>
          <w:p w14:paraId="77397C40" w14:textId="77777777" w:rsidR="00E70AE1" w:rsidRPr="006A30C1" w:rsidRDefault="00E70AE1" w:rsidP="00E70AE1">
            <w:pPr>
              <w:pStyle w:val="TAC"/>
              <w:rPr>
                <w:sz w:val="16"/>
                <w:szCs w:val="16"/>
              </w:rPr>
            </w:pPr>
            <w:r w:rsidRPr="006A30C1">
              <w:rPr>
                <w:sz w:val="16"/>
                <w:szCs w:val="16"/>
              </w:rPr>
              <w:t>0.1.0</w:t>
            </w:r>
          </w:p>
        </w:tc>
      </w:tr>
      <w:tr w:rsidR="00E70AE1" w:rsidRPr="006A30C1" w14:paraId="376A0B64" w14:textId="77777777" w:rsidTr="00C72833">
        <w:tc>
          <w:tcPr>
            <w:tcW w:w="800" w:type="dxa"/>
            <w:shd w:val="solid" w:color="FFFFFF" w:fill="auto"/>
          </w:tcPr>
          <w:p w14:paraId="5DECDC12" w14:textId="77777777" w:rsidR="00E70AE1" w:rsidRPr="006A30C1" w:rsidRDefault="00E70AE1" w:rsidP="00E70AE1">
            <w:pPr>
              <w:pStyle w:val="TAC"/>
              <w:rPr>
                <w:sz w:val="16"/>
                <w:szCs w:val="16"/>
              </w:rPr>
            </w:pPr>
            <w:r w:rsidRPr="006A30C1">
              <w:rPr>
                <w:rFonts w:eastAsia="MS Mincho"/>
                <w:sz w:val="16"/>
                <w:szCs w:val="16"/>
              </w:rPr>
              <w:t>2019-11</w:t>
            </w:r>
          </w:p>
        </w:tc>
        <w:tc>
          <w:tcPr>
            <w:tcW w:w="800" w:type="dxa"/>
            <w:shd w:val="solid" w:color="FFFFFF" w:fill="auto"/>
          </w:tcPr>
          <w:p w14:paraId="62C37C46" w14:textId="77777777" w:rsidR="00E70AE1" w:rsidRPr="006A30C1" w:rsidRDefault="00E70AE1" w:rsidP="00E70AE1">
            <w:pPr>
              <w:pStyle w:val="TAC"/>
              <w:rPr>
                <w:sz w:val="16"/>
                <w:szCs w:val="16"/>
              </w:rPr>
            </w:pPr>
            <w:r w:rsidRPr="006A30C1">
              <w:rPr>
                <w:rFonts w:eastAsia="MS Mincho"/>
                <w:sz w:val="16"/>
                <w:szCs w:val="16"/>
              </w:rPr>
              <w:t>SA2#136</w:t>
            </w:r>
          </w:p>
        </w:tc>
        <w:tc>
          <w:tcPr>
            <w:tcW w:w="1094" w:type="dxa"/>
            <w:shd w:val="solid" w:color="FFFFFF" w:fill="auto"/>
          </w:tcPr>
          <w:p w14:paraId="00836C30" w14:textId="77777777" w:rsidR="00E70AE1" w:rsidRPr="006A30C1" w:rsidRDefault="00E70AE1" w:rsidP="00E70AE1">
            <w:pPr>
              <w:pStyle w:val="TAC"/>
              <w:rPr>
                <w:sz w:val="16"/>
                <w:szCs w:val="16"/>
              </w:rPr>
            </w:pPr>
          </w:p>
        </w:tc>
        <w:tc>
          <w:tcPr>
            <w:tcW w:w="425" w:type="dxa"/>
            <w:shd w:val="solid" w:color="FFFFFF" w:fill="auto"/>
          </w:tcPr>
          <w:p w14:paraId="4CDA3059" w14:textId="77777777" w:rsidR="00E70AE1" w:rsidRPr="006A30C1" w:rsidRDefault="00E70AE1" w:rsidP="00881C2C">
            <w:pPr>
              <w:pStyle w:val="TAC"/>
            </w:pPr>
            <w:r w:rsidRPr="006A30C1">
              <w:rPr>
                <w:rFonts w:eastAsia="MS Mincho"/>
              </w:rPr>
              <w:t>-</w:t>
            </w:r>
          </w:p>
        </w:tc>
        <w:tc>
          <w:tcPr>
            <w:tcW w:w="425" w:type="dxa"/>
            <w:shd w:val="solid" w:color="FFFFFF" w:fill="auto"/>
          </w:tcPr>
          <w:p w14:paraId="697DA80A" w14:textId="77777777" w:rsidR="00E70AE1" w:rsidRPr="006A30C1" w:rsidRDefault="00E70AE1" w:rsidP="00881C2C">
            <w:pPr>
              <w:pStyle w:val="TAC"/>
            </w:pPr>
            <w:r w:rsidRPr="006A30C1">
              <w:rPr>
                <w:rFonts w:eastAsia="MS Mincho"/>
              </w:rPr>
              <w:t>-</w:t>
            </w:r>
          </w:p>
        </w:tc>
        <w:tc>
          <w:tcPr>
            <w:tcW w:w="425" w:type="dxa"/>
            <w:shd w:val="solid" w:color="FFFFFF" w:fill="auto"/>
          </w:tcPr>
          <w:p w14:paraId="14A4678B" w14:textId="77777777" w:rsidR="00E70AE1" w:rsidRPr="006A30C1" w:rsidRDefault="00E70AE1" w:rsidP="00881C2C">
            <w:pPr>
              <w:pStyle w:val="TAC"/>
            </w:pPr>
            <w:r w:rsidRPr="006A30C1">
              <w:rPr>
                <w:rFonts w:eastAsia="MS Mincho"/>
              </w:rPr>
              <w:t>-</w:t>
            </w:r>
          </w:p>
        </w:tc>
        <w:tc>
          <w:tcPr>
            <w:tcW w:w="4962" w:type="dxa"/>
            <w:shd w:val="solid" w:color="FFFFFF" w:fill="auto"/>
          </w:tcPr>
          <w:p w14:paraId="02250628" w14:textId="77777777" w:rsidR="00E70AE1" w:rsidRPr="006A30C1" w:rsidRDefault="00E70AE1" w:rsidP="00E70AE1">
            <w:pPr>
              <w:pStyle w:val="TAL"/>
              <w:rPr>
                <w:sz w:val="16"/>
                <w:szCs w:val="16"/>
              </w:rPr>
            </w:pPr>
            <w:r w:rsidRPr="006A30C1">
              <w:rPr>
                <w:rFonts w:eastAsia="MS Mincho"/>
                <w:sz w:val="16"/>
                <w:szCs w:val="16"/>
              </w:rPr>
              <w:t>Inclusion of documents agreed in SA2#136: S2-1911638, S2-1912694, S2-1912699, S2-1912444, S2-1912698, S2-1912743, S2-1912696, S2-1912744</w:t>
            </w:r>
          </w:p>
        </w:tc>
        <w:tc>
          <w:tcPr>
            <w:tcW w:w="708" w:type="dxa"/>
            <w:shd w:val="solid" w:color="FFFFFF" w:fill="auto"/>
          </w:tcPr>
          <w:p w14:paraId="6169EB05" w14:textId="77777777" w:rsidR="00E70AE1" w:rsidRPr="006A30C1" w:rsidRDefault="00E70AE1" w:rsidP="00E70AE1">
            <w:pPr>
              <w:pStyle w:val="TAC"/>
              <w:rPr>
                <w:sz w:val="16"/>
                <w:szCs w:val="16"/>
              </w:rPr>
            </w:pPr>
            <w:r w:rsidRPr="006A30C1">
              <w:rPr>
                <w:rFonts w:eastAsia="MS Mincho"/>
                <w:sz w:val="16"/>
                <w:szCs w:val="16"/>
              </w:rPr>
              <w:t>0.2.0</w:t>
            </w:r>
          </w:p>
        </w:tc>
      </w:tr>
      <w:tr w:rsidR="00CD7B7D" w:rsidRPr="006A30C1" w14:paraId="7D30F089" w14:textId="77777777" w:rsidTr="00C72833">
        <w:tc>
          <w:tcPr>
            <w:tcW w:w="800" w:type="dxa"/>
            <w:shd w:val="solid" w:color="FFFFFF" w:fill="auto"/>
          </w:tcPr>
          <w:p w14:paraId="7A43CD5F" w14:textId="1F0BD60E" w:rsidR="00CD7B7D" w:rsidRPr="006A30C1" w:rsidRDefault="00CD7B7D" w:rsidP="00E70AE1">
            <w:pPr>
              <w:pStyle w:val="TAC"/>
              <w:rPr>
                <w:rFonts w:eastAsia="MS Mincho"/>
                <w:sz w:val="16"/>
                <w:szCs w:val="16"/>
              </w:rPr>
            </w:pPr>
            <w:r w:rsidRPr="006A30C1">
              <w:rPr>
                <w:rFonts w:eastAsia="MS Mincho"/>
                <w:sz w:val="16"/>
                <w:szCs w:val="16"/>
              </w:rPr>
              <w:t>2020-</w:t>
            </w:r>
            <w:r w:rsidR="00881C2C">
              <w:rPr>
                <w:rFonts w:eastAsia="MS Mincho"/>
                <w:sz w:val="16"/>
                <w:szCs w:val="16"/>
              </w:rPr>
              <w:t>01</w:t>
            </w:r>
          </w:p>
        </w:tc>
        <w:tc>
          <w:tcPr>
            <w:tcW w:w="800" w:type="dxa"/>
            <w:shd w:val="solid" w:color="FFFFFF" w:fill="auto"/>
          </w:tcPr>
          <w:p w14:paraId="162AB1BF" w14:textId="77777777" w:rsidR="00CD7B7D" w:rsidRPr="006A30C1" w:rsidRDefault="00CD7B7D" w:rsidP="00E70AE1">
            <w:pPr>
              <w:pStyle w:val="TAC"/>
              <w:rPr>
                <w:rFonts w:eastAsia="MS Mincho"/>
                <w:sz w:val="16"/>
                <w:szCs w:val="16"/>
              </w:rPr>
            </w:pPr>
            <w:r w:rsidRPr="006A30C1">
              <w:rPr>
                <w:rFonts w:eastAsia="MS Mincho"/>
                <w:sz w:val="16"/>
                <w:szCs w:val="16"/>
              </w:rPr>
              <w:t>SA2#136AH</w:t>
            </w:r>
          </w:p>
        </w:tc>
        <w:tc>
          <w:tcPr>
            <w:tcW w:w="1094" w:type="dxa"/>
            <w:shd w:val="solid" w:color="FFFFFF" w:fill="auto"/>
          </w:tcPr>
          <w:p w14:paraId="7EF1A627" w14:textId="77777777" w:rsidR="00CD7B7D" w:rsidRPr="006A30C1" w:rsidRDefault="00CD7B7D" w:rsidP="00E70AE1">
            <w:pPr>
              <w:pStyle w:val="TAC"/>
              <w:rPr>
                <w:sz w:val="16"/>
                <w:szCs w:val="16"/>
              </w:rPr>
            </w:pPr>
          </w:p>
        </w:tc>
        <w:tc>
          <w:tcPr>
            <w:tcW w:w="425" w:type="dxa"/>
            <w:shd w:val="solid" w:color="FFFFFF" w:fill="auto"/>
          </w:tcPr>
          <w:p w14:paraId="17802819" w14:textId="77777777" w:rsidR="00CD7B7D" w:rsidRPr="006A30C1" w:rsidRDefault="00CD7B7D" w:rsidP="00881C2C">
            <w:pPr>
              <w:pStyle w:val="TAC"/>
              <w:rPr>
                <w:rFonts w:eastAsia="MS Mincho"/>
              </w:rPr>
            </w:pPr>
            <w:r w:rsidRPr="006A30C1">
              <w:rPr>
                <w:rFonts w:eastAsia="MS Mincho"/>
              </w:rPr>
              <w:t>-</w:t>
            </w:r>
          </w:p>
        </w:tc>
        <w:tc>
          <w:tcPr>
            <w:tcW w:w="425" w:type="dxa"/>
            <w:shd w:val="solid" w:color="FFFFFF" w:fill="auto"/>
          </w:tcPr>
          <w:p w14:paraId="2A8EF95C" w14:textId="77777777" w:rsidR="00CD7B7D" w:rsidRPr="006A30C1" w:rsidRDefault="00CD7B7D" w:rsidP="00881C2C">
            <w:pPr>
              <w:pStyle w:val="TAC"/>
              <w:rPr>
                <w:rFonts w:eastAsia="MS Mincho"/>
              </w:rPr>
            </w:pPr>
            <w:r w:rsidRPr="006A30C1">
              <w:rPr>
                <w:rFonts w:eastAsia="MS Mincho"/>
              </w:rPr>
              <w:t>-</w:t>
            </w:r>
          </w:p>
        </w:tc>
        <w:tc>
          <w:tcPr>
            <w:tcW w:w="425" w:type="dxa"/>
            <w:shd w:val="solid" w:color="FFFFFF" w:fill="auto"/>
          </w:tcPr>
          <w:p w14:paraId="4A0113B1" w14:textId="77777777" w:rsidR="00CD7B7D" w:rsidRPr="006A30C1" w:rsidRDefault="00CD7B7D" w:rsidP="00881C2C">
            <w:pPr>
              <w:pStyle w:val="TAC"/>
              <w:rPr>
                <w:rFonts w:eastAsia="MS Mincho"/>
              </w:rPr>
            </w:pPr>
            <w:r w:rsidRPr="006A30C1">
              <w:rPr>
                <w:rFonts w:eastAsia="MS Mincho"/>
              </w:rPr>
              <w:t>-</w:t>
            </w:r>
          </w:p>
        </w:tc>
        <w:tc>
          <w:tcPr>
            <w:tcW w:w="4962" w:type="dxa"/>
            <w:shd w:val="solid" w:color="FFFFFF" w:fill="auto"/>
          </w:tcPr>
          <w:p w14:paraId="265D3BE7" w14:textId="4BEF43AF" w:rsidR="00E759A4" w:rsidRPr="006A30C1" w:rsidRDefault="00CD7B7D" w:rsidP="00E70AE1">
            <w:pPr>
              <w:pStyle w:val="TAL"/>
              <w:rPr>
                <w:rFonts w:eastAsia="MS Mincho"/>
                <w:sz w:val="16"/>
                <w:szCs w:val="16"/>
              </w:rPr>
            </w:pPr>
            <w:r w:rsidRPr="006A30C1">
              <w:rPr>
                <w:rFonts w:eastAsia="MS Mincho"/>
                <w:sz w:val="16"/>
                <w:szCs w:val="16"/>
              </w:rPr>
              <w:t xml:space="preserve">Inclusion of documents agreed in SA2#136AH: </w:t>
            </w:r>
            <w:r w:rsidR="00EE0E19" w:rsidRPr="006A30C1">
              <w:rPr>
                <w:rFonts w:eastAsia="MS Mincho"/>
                <w:sz w:val="16"/>
                <w:szCs w:val="16"/>
              </w:rPr>
              <w:t>S2-2001353,</w:t>
            </w:r>
            <w:r w:rsidR="00D23343" w:rsidRPr="006A30C1">
              <w:rPr>
                <w:rFonts w:eastAsia="MS Mincho"/>
                <w:sz w:val="16"/>
                <w:szCs w:val="16"/>
              </w:rPr>
              <w:t xml:space="preserve"> S2-2001377,</w:t>
            </w:r>
            <w:r w:rsidR="00376B93" w:rsidRPr="006A30C1">
              <w:rPr>
                <w:rFonts w:eastAsia="MS Mincho"/>
                <w:sz w:val="16"/>
                <w:szCs w:val="16"/>
              </w:rPr>
              <w:t xml:space="preserve"> S2-2001538</w:t>
            </w:r>
            <w:r w:rsidR="00F54969" w:rsidRPr="006A30C1">
              <w:rPr>
                <w:rFonts w:eastAsia="MS Mincho"/>
                <w:sz w:val="16"/>
                <w:szCs w:val="16"/>
              </w:rPr>
              <w:t xml:space="preserve">, </w:t>
            </w:r>
            <w:r w:rsidR="00095D9F" w:rsidRPr="00095D9F">
              <w:rPr>
                <w:rFonts w:eastAsia="MS Mincho"/>
                <w:sz w:val="16"/>
                <w:szCs w:val="16"/>
              </w:rPr>
              <w:t>S2-2001700</w:t>
            </w:r>
            <w:r w:rsidR="00095D9F">
              <w:rPr>
                <w:rFonts w:eastAsia="MS Mincho"/>
                <w:sz w:val="16"/>
                <w:szCs w:val="16"/>
              </w:rPr>
              <w:t xml:space="preserve"> (</w:t>
            </w:r>
            <w:r w:rsidR="00F54969" w:rsidRPr="006A30C1">
              <w:rPr>
                <w:rFonts w:eastAsia="MS Mincho"/>
                <w:sz w:val="16"/>
                <w:szCs w:val="16"/>
              </w:rPr>
              <w:t>S2-2001537r</w:t>
            </w:r>
            <w:r w:rsidR="006B74E1">
              <w:rPr>
                <w:rFonts w:eastAsia="MS Mincho"/>
                <w:sz w:val="16"/>
                <w:szCs w:val="16"/>
              </w:rPr>
              <w:t>ev</w:t>
            </w:r>
            <w:r w:rsidR="00F54969" w:rsidRPr="006A30C1">
              <w:rPr>
                <w:rFonts w:eastAsia="MS Mincho"/>
                <w:sz w:val="16"/>
                <w:szCs w:val="16"/>
              </w:rPr>
              <w:t>1</w:t>
            </w:r>
            <w:r w:rsidR="00095D9F">
              <w:rPr>
                <w:rFonts w:eastAsia="MS Mincho"/>
                <w:sz w:val="16"/>
                <w:szCs w:val="16"/>
              </w:rPr>
              <w:t>)</w:t>
            </w:r>
            <w:r w:rsidR="00067614" w:rsidRPr="006A30C1">
              <w:rPr>
                <w:rFonts w:eastAsia="MS Mincho"/>
                <w:sz w:val="16"/>
                <w:szCs w:val="16"/>
              </w:rPr>
              <w:t xml:space="preserve">, </w:t>
            </w:r>
            <w:r w:rsidR="00095D9F" w:rsidRPr="00095D9F">
              <w:rPr>
                <w:rFonts w:eastAsia="MS Mincho"/>
                <w:sz w:val="16"/>
                <w:szCs w:val="16"/>
              </w:rPr>
              <w:t>S2-2001699</w:t>
            </w:r>
            <w:r w:rsidR="00095D9F">
              <w:rPr>
                <w:rFonts w:eastAsia="MS Mincho"/>
                <w:sz w:val="16"/>
                <w:szCs w:val="16"/>
              </w:rPr>
              <w:t xml:space="preserve"> (</w:t>
            </w:r>
            <w:r w:rsidR="00067614" w:rsidRPr="006A30C1">
              <w:rPr>
                <w:rFonts w:eastAsia="MS Mincho"/>
                <w:sz w:val="16"/>
                <w:szCs w:val="16"/>
              </w:rPr>
              <w:t>S2-2001536r</w:t>
            </w:r>
            <w:r w:rsidR="006B74E1">
              <w:rPr>
                <w:rFonts w:eastAsia="MS Mincho"/>
                <w:sz w:val="16"/>
                <w:szCs w:val="16"/>
              </w:rPr>
              <w:t>ev</w:t>
            </w:r>
            <w:r w:rsidR="00067614" w:rsidRPr="006A30C1">
              <w:rPr>
                <w:rFonts w:eastAsia="MS Mincho"/>
                <w:sz w:val="16"/>
                <w:szCs w:val="16"/>
              </w:rPr>
              <w:t>3</w:t>
            </w:r>
            <w:r w:rsidR="00095D9F">
              <w:rPr>
                <w:rFonts w:eastAsia="MS Mincho"/>
                <w:sz w:val="16"/>
                <w:szCs w:val="16"/>
              </w:rPr>
              <w:t>)</w:t>
            </w:r>
            <w:r w:rsidR="00594306" w:rsidRPr="006A30C1">
              <w:rPr>
                <w:rFonts w:eastAsia="MS Mincho"/>
                <w:sz w:val="16"/>
                <w:szCs w:val="16"/>
              </w:rPr>
              <w:t xml:space="preserve">, </w:t>
            </w:r>
            <w:r w:rsidR="00CB5BD4" w:rsidRPr="00CB5BD4">
              <w:rPr>
                <w:rFonts w:eastAsia="MS Mincho"/>
                <w:sz w:val="16"/>
                <w:szCs w:val="16"/>
              </w:rPr>
              <w:t>S2-2001701</w:t>
            </w:r>
            <w:r w:rsidR="00CB5BD4">
              <w:rPr>
                <w:rFonts w:eastAsia="MS Mincho"/>
                <w:sz w:val="16"/>
                <w:szCs w:val="16"/>
              </w:rPr>
              <w:t xml:space="preserve"> (</w:t>
            </w:r>
            <w:r w:rsidR="00594306" w:rsidRPr="006A30C1">
              <w:rPr>
                <w:rFonts w:eastAsia="MS Mincho"/>
                <w:sz w:val="16"/>
                <w:szCs w:val="16"/>
              </w:rPr>
              <w:t>S2-2001539r</w:t>
            </w:r>
            <w:r w:rsidR="006B74E1">
              <w:rPr>
                <w:rFonts w:eastAsia="MS Mincho"/>
                <w:sz w:val="16"/>
                <w:szCs w:val="16"/>
              </w:rPr>
              <w:t>ev</w:t>
            </w:r>
            <w:r w:rsidR="00594306" w:rsidRPr="006A30C1">
              <w:rPr>
                <w:rFonts w:eastAsia="MS Mincho"/>
                <w:sz w:val="16"/>
                <w:szCs w:val="16"/>
              </w:rPr>
              <w:t>3</w:t>
            </w:r>
            <w:r w:rsidR="00CB5BD4">
              <w:rPr>
                <w:rFonts w:eastAsia="MS Mincho"/>
                <w:sz w:val="16"/>
                <w:szCs w:val="16"/>
              </w:rPr>
              <w:t>)</w:t>
            </w:r>
            <w:r w:rsidR="00E76760" w:rsidRPr="006A30C1">
              <w:rPr>
                <w:rFonts w:eastAsia="MS Mincho"/>
                <w:sz w:val="16"/>
                <w:szCs w:val="16"/>
              </w:rPr>
              <w:t xml:space="preserve">, </w:t>
            </w:r>
            <w:r w:rsidR="00CB5BD4" w:rsidRPr="00CB5BD4">
              <w:rPr>
                <w:rFonts w:eastAsia="MS Mincho"/>
                <w:sz w:val="16"/>
                <w:szCs w:val="16"/>
              </w:rPr>
              <w:t>S2-2001702</w:t>
            </w:r>
            <w:r w:rsidR="00CB5BD4">
              <w:rPr>
                <w:rFonts w:eastAsia="MS Mincho"/>
                <w:sz w:val="16"/>
                <w:szCs w:val="16"/>
              </w:rPr>
              <w:t xml:space="preserve"> (</w:t>
            </w:r>
            <w:r w:rsidR="00E76760" w:rsidRPr="006A30C1">
              <w:rPr>
                <w:rFonts w:eastAsia="MS Mincho"/>
                <w:sz w:val="16"/>
                <w:szCs w:val="16"/>
              </w:rPr>
              <w:t>S2-2001540r</w:t>
            </w:r>
            <w:r w:rsidR="006B74E1">
              <w:rPr>
                <w:rFonts w:eastAsia="MS Mincho"/>
                <w:sz w:val="16"/>
                <w:szCs w:val="16"/>
              </w:rPr>
              <w:t>ev</w:t>
            </w:r>
            <w:r w:rsidR="00E76760" w:rsidRPr="006A30C1">
              <w:rPr>
                <w:rFonts w:eastAsia="MS Mincho"/>
                <w:sz w:val="16"/>
                <w:szCs w:val="16"/>
              </w:rPr>
              <w:t>3</w:t>
            </w:r>
            <w:r w:rsidR="00CB5BD4">
              <w:rPr>
                <w:rFonts w:eastAsia="MS Mincho"/>
                <w:sz w:val="16"/>
                <w:szCs w:val="16"/>
              </w:rPr>
              <w:t>)</w:t>
            </w:r>
            <w:r w:rsidR="00E759A4" w:rsidRPr="006A30C1">
              <w:rPr>
                <w:rFonts w:eastAsia="MS Mincho"/>
                <w:sz w:val="16"/>
                <w:szCs w:val="16"/>
              </w:rPr>
              <w:t xml:space="preserve">, </w:t>
            </w:r>
            <w:r w:rsidR="00CB5BD4" w:rsidRPr="00CB5BD4">
              <w:rPr>
                <w:rFonts w:eastAsia="MS Mincho"/>
                <w:sz w:val="16"/>
                <w:szCs w:val="16"/>
              </w:rPr>
              <w:t>S2-2001703</w:t>
            </w:r>
            <w:r w:rsidR="00CB5BD4">
              <w:rPr>
                <w:rFonts w:eastAsia="MS Mincho"/>
                <w:sz w:val="16"/>
                <w:szCs w:val="16"/>
              </w:rPr>
              <w:t xml:space="preserve"> (</w:t>
            </w:r>
            <w:r w:rsidR="00E759A4" w:rsidRPr="006A30C1">
              <w:rPr>
                <w:rFonts w:eastAsia="MS Mincho"/>
                <w:sz w:val="16"/>
                <w:szCs w:val="16"/>
              </w:rPr>
              <w:t>S2-2001541r</w:t>
            </w:r>
            <w:r w:rsidR="006B74E1">
              <w:rPr>
                <w:rFonts w:eastAsia="MS Mincho"/>
                <w:sz w:val="16"/>
                <w:szCs w:val="16"/>
              </w:rPr>
              <w:t>ev</w:t>
            </w:r>
            <w:r w:rsidR="00E759A4" w:rsidRPr="006A30C1">
              <w:rPr>
                <w:rFonts w:eastAsia="MS Mincho"/>
                <w:sz w:val="16"/>
                <w:szCs w:val="16"/>
              </w:rPr>
              <w:t>2</w:t>
            </w:r>
            <w:r w:rsidR="00CB5BD4">
              <w:rPr>
                <w:rFonts w:eastAsia="MS Mincho"/>
                <w:sz w:val="16"/>
                <w:szCs w:val="16"/>
              </w:rPr>
              <w:t>)</w:t>
            </w:r>
            <w:r w:rsidR="004248C2" w:rsidRPr="006A30C1">
              <w:rPr>
                <w:rFonts w:eastAsia="MS Mincho"/>
                <w:sz w:val="16"/>
                <w:szCs w:val="16"/>
              </w:rPr>
              <w:t xml:space="preserve">, </w:t>
            </w:r>
            <w:r w:rsidR="00CB5BD4" w:rsidRPr="00CB5BD4">
              <w:rPr>
                <w:rFonts w:eastAsia="MS Mincho"/>
                <w:sz w:val="16"/>
                <w:szCs w:val="16"/>
              </w:rPr>
              <w:t>S2-200170</w:t>
            </w:r>
            <w:r w:rsidR="00CB5BD4">
              <w:rPr>
                <w:rFonts w:eastAsia="MS Mincho"/>
                <w:sz w:val="16"/>
                <w:szCs w:val="16"/>
              </w:rPr>
              <w:t>4 (</w:t>
            </w:r>
            <w:r w:rsidR="004248C2" w:rsidRPr="006A30C1">
              <w:rPr>
                <w:rFonts w:eastAsia="MS Mincho"/>
                <w:sz w:val="16"/>
                <w:szCs w:val="16"/>
              </w:rPr>
              <w:t>S2-2001542r</w:t>
            </w:r>
            <w:r w:rsidR="006B74E1">
              <w:rPr>
                <w:rFonts w:eastAsia="MS Mincho"/>
                <w:sz w:val="16"/>
                <w:szCs w:val="16"/>
              </w:rPr>
              <w:t>ev</w:t>
            </w:r>
            <w:r w:rsidR="004248C2" w:rsidRPr="006A30C1">
              <w:rPr>
                <w:rFonts w:eastAsia="MS Mincho"/>
                <w:sz w:val="16"/>
                <w:szCs w:val="16"/>
              </w:rPr>
              <w:t>3</w:t>
            </w:r>
            <w:r w:rsidR="00CB5BD4">
              <w:rPr>
                <w:rFonts w:eastAsia="MS Mincho"/>
                <w:sz w:val="16"/>
                <w:szCs w:val="16"/>
              </w:rPr>
              <w:t>)</w:t>
            </w:r>
            <w:r w:rsidR="00BA7CEB" w:rsidRPr="006A30C1">
              <w:rPr>
                <w:rFonts w:eastAsia="MS Mincho"/>
                <w:sz w:val="16"/>
                <w:szCs w:val="16"/>
              </w:rPr>
              <w:t xml:space="preserve">, </w:t>
            </w:r>
            <w:r w:rsidR="00CB5BD4" w:rsidRPr="00CB5BD4">
              <w:rPr>
                <w:rFonts w:eastAsia="MS Mincho"/>
                <w:sz w:val="16"/>
                <w:szCs w:val="16"/>
              </w:rPr>
              <w:t>S2-200170</w:t>
            </w:r>
            <w:r w:rsidR="00CB5BD4">
              <w:rPr>
                <w:rFonts w:eastAsia="MS Mincho"/>
                <w:sz w:val="16"/>
                <w:szCs w:val="16"/>
              </w:rPr>
              <w:t>5 (</w:t>
            </w:r>
            <w:r w:rsidR="00BA7CEB" w:rsidRPr="006A30C1">
              <w:rPr>
                <w:rFonts w:eastAsia="MS Mincho"/>
                <w:sz w:val="16"/>
                <w:szCs w:val="16"/>
              </w:rPr>
              <w:t>S2-2001543r</w:t>
            </w:r>
            <w:r w:rsidR="006B74E1">
              <w:rPr>
                <w:rFonts w:eastAsia="MS Mincho"/>
                <w:sz w:val="16"/>
                <w:szCs w:val="16"/>
              </w:rPr>
              <w:t>ev</w:t>
            </w:r>
            <w:r w:rsidR="00BA7CEB" w:rsidRPr="006A30C1">
              <w:rPr>
                <w:rFonts w:eastAsia="MS Mincho"/>
                <w:sz w:val="16"/>
                <w:szCs w:val="16"/>
              </w:rPr>
              <w:t>4</w:t>
            </w:r>
            <w:r w:rsidR="00CB5BD4">
              <w:rPr>
                <w:rFonts w:eastAsia="MS Mincho"/>
                <w:sz w:val="16"/>
                <w:szCs w:val="16"/>
              </w:rPr>
              <w:t>)</w:t>
            </w:r>
            <w:r w:rsidR="006F5C3A" w:rsidRPr="006A30C1">
              <w:rPr>
                <w:rFonts w:eastAsia="MS Mincho"/>
                <w:sz w:val="16"/>
                <w:szCs w:val="16"/>
              </w:rPr>
              <w:t xml:space="preserve">, </w:t>
            </w:r>
            <w:r w:rsidR="00CB5BD4" w:rsidRPr="00CB5BD4">
              <w:rPr>
                <w:rFonts w:eastAsia="MS Mincho"/>
                <w:sz w:val="16"/>
                <w:szCs w:val="16"/>
              </w:rPr>
              <w:t>S2-200170</w:t>
            </w:r>
            <w:r w:rsidR="00CB5BD4">
              <w:rPr>
                <w:rFonts w:eastAsia="MS Mincho"/>
                <w:sz w:val="16"/>
                <w:szCs w:val="16"/>
              </w:rPr>
              <w:t>6 (</w:t>
            </w:r>
            <w:r w:rsidR="006F5C3A" w:rsidRPr="006A30C1">
              <w:rPr>
                <w:rFonts w:eastAsia="MS Mincho"/>
                <w:sz w:val="16"/>
                <w:szCs w:val="16"/>
              </w:rPr>
              <w:t>S2-2001544r</w:t>
            </w:r>
            <w:r w:rsidR="006B74E1">
              <w:rPr>
                <w:rFonts w:eastAsia="MS Mincho"/>
                <w:sz w:val="16"/>
                <w:szCs w:val="16"/>
              </w:rPr>
              <w:t>ev</w:t>
            </w:r>
            <w:r w:rsidR="006F5C3A" w:rsidRPr="006A30C1">
              <w:rPr>
                <w:rFonts w:eastAsia="MS Mincho"/>
                <w:sz w:val="16"/>
                <w:szCs w:val="16"/>
              </w:rPr>
              <w:t>1</w:t>
            </w:r>
            <w:r w:rsidR="00CB5BD4">
              <w:rPr>
                <w:rFonts w:eastAsia="MS Mincho"/>
                <w:sz w:val="16"/>
                <w:szCs w:val="16"/>
              </w:rPr>
              <w:t>)</w:t>
            </w:r>
            <w:r w:rsidR="007B37AD" w:rsidRPr="006A30C1">
              <w:rPr>
                <w:rFonts w:eastAsia="MS Mincho"/>
                <w:sz w:val="16"/>
                <w:szCs w:val="16"/>
              </w:rPr>
              <w:t xml:space="preserve">, </w:t>
            </w:r>
            <w:r w:rsidR="00CB5BD4" w:rsidRPr="00CB5BD4">
              <w:rPr>
                <w:rFonts w:eastAsia="MS Mincho"/>
                <w:sz w:val="16"/>
                <w:szCs w:val="16"/>
              </w:rPr>
              <w:t>S2-200170</w:t>
            </w:r>
            <w:r w:rsidR="00CB5BD4">
              <w:rPr>
                <w:rFonts w:eastAsia="MS Mincho"/>
                <w:sz w:val="16"/>
                <w:szCs w:val="16"/>
              </w:rPr>
              <w:t>7 (</w:t>
            </w:r>
            <w:r w:rsidR="007B37AD" w:rsidRPr="006A30C1">
              <w:rPr>
                <w:rFonts w:eastAsia="MS Mincho"/>
                <w:sz w:val="16"/>
                <w:szCs w:val="16"/>
              </w:rPr>
              <w:t>S2-2001545r</w:t>
            </w:r>
            <w:r w:rsidR="006B74E1">
              <w:rPr>
                <w:rFonts w:eastAsia="MS Mincho"/>
                <w:sz w:val="16"/>
                <w:szCs w:val="16"/>
              </w:rPr>
              <w:t>ev</w:t>
            </w:r>
            <w:r w:rsidR="007B37AD" w:rsidRPr="006A30C1">
              <w:rPr>
                <w:rFonts w:eastAsia="MS Mincho"/>
                <w:sz w:val="16"/>
                <w:szCs w:val="16"/>
              </w:rPr>
              <w:t>7</w:t>
            </w:r>
            <w:r w:rsidR="00CB5BD4">
              <w:rPr>
                <w:rFonts w:eastAsia="MS Mincho"/>
                <w:sz w:val="16"/>
                <w:szCs w:val="16"/>
              </w:rPr>
              <w:t>)</w:t>
            </w:r>
            <w:r w:rsidR="00884ECC" w:rsidRPr="006A30C1">
              <w:rPr>
                <w:rFonts w:eastAsia="MS Mincho"/>
                <w:sz w:val="16"/>
                <w:szCs w:val="16"/>
              </w:rPr>
              <w:t xml:space="preserve">, </w:t>
            </w:r>
            <w:r w:rsidR="00CB5BD4" w:rsidRPr="00CB5BD4">
              <w:rPr>
                <w:rFonts w:eastAsia="MS Mincho"/>
                <w:sz w:val="16"/>
                <w:szCs w:val="16"/>
              </w:rPr>
              <w:t>S2-200170</w:t>
            </w:r>
            <w:r w:rsidR="00CB5BD4">
              <w:rPr>
                <w:rFonts w:eastAsia="MS Mincho"/>
                <w:sz w:val="16"/>
                <w:szCs w:val="16"/>
              </w:rPr>
              <w:t>8 (</w:t>
            </w:r>
            <w:r w:rsidR="00884ECC" w:rsidRPr="006A30C1">
              <w:rPr>
                <w:rFonts w:eastAsia="MS Mincho"/>
                <w:sz w:val="16"/>
                <w:szCs w:val="16"/>
              </w:rPr>
              <w:t>S2-2001546r</w:t>
            </w:r>
            <w:r w:rsidR="006B74E1">
              <w:rPr>
                <w:rFonts w:eastAsia="MS Mincho"/>
                <w:sz w:val="16"/>
                <w:szCs w:val="16"/>
              </w:rPr>
              <w:t>ev</w:t>
            </w:r>
            <w:r w:rsidR="00884ECC" w:rsidRPr="006A30C1">
              <w:rPr>
                <w:rFonts w:eastAsia="MS Mincho"/>
                <w:sz w:val="16"/>
                <w:szCs w:val="16"/>
              </w:rPr>
              <w:t>5</w:t>
            </w:r>
            <w:r w:rsidR="00CB5BD4">
              <w:rPr>
                <w:rFonts w:eastAsia="MS Mincho"/>
                <w:sz w:val="16"/>
                <w:szCs w:val="16"/>
              </w:rPr>
              <w:t>)</w:t>
            </w:r>
            <w:r w:rsidR="00523EC2" w:rsidRPr="006A30C1">
              <w:rPr>
                <w:rFonts w:eastAsia="MS Mincho"/>
                <w:sz w:val="16"/>
                <w:szCs w:val="16"/>
              </w:rPr>
              <w:t xml:space="preserve">, </w:t>
            </w:r>
            <w:r w:rsidR="00CB5BD4" w:rsidRPr="00CB5BD4">
              <w:rPr>
                <w:rFonts w:eastAsia="MS Mincho"/>
                <w:sz w:val="16"/>
                <w:szCs w:val="16"/>
              </w:rPr>
              <w:t>S2-200170</w:t>
            </w:r>
            <w:r w:rsidR="00CB5BD4">
              <w:rPr>
                <w:rFonts w:eastAsia="MS Mincho"/>
                <w:sz w:val="16"/>
                <w:szCs w:val="16"/>
              </w:rPr>
              <w:t>9 (</w:t>
            </w:r>
            <w:r w:rsidR="00523EC2" w:rsidRPr="006A30C1">
              <w:rPr>
                <w:rFonts w:eastAsia="MS Mincho"/>
                <w:sz w:val="16"/>
                <w:szCs w:val="16"/>
              </w:rPr>
              <w:t>S2-2001547r</w:t>
            </w:r>
            <w:r w:rsidR="006B74E1">
              <w:rPr>
                <w:rFonts w:eastAsia="MS Mincho"/>
                <w:sz w:val="16"/>
                <w:szCs w:val="16"/>
              </w:rPr>
              <w:t>ev</w:t>
            </w:r>
            <w:r w:rsidR="00523EC2" w:rsidRPr="006A30C1">
              <w:rPr>
                <w:rFonts w:eastAsia="MS Mincho"/>
                <w:sz w:val="16"/>
                <w:szCs w:val="16"/>
              </w:rPr>
              <w:t>3</w:t>
            </w:r>
            <w:r w:rsidR="00CB5BD4">
              <w:rPr>
                <w:rFonts w:eastAsia="MS Mincho"/>
                <w:sz w:val="16"/>
                <w:szCs w:val="16"/>
              </w:rPr>
              <w:t>)</w:t>
            </w:r>
          </w:p>
        </w:tc>
        <w:tc>
          <w:tcPr>
            <w:tcW w:w="708" w:type="dxa"/>
            <w:shd w:val="solid" w:color="FFFFFF" w:fill="auto"/>
          </w:tcPr>
          <w:p w14:paraId="61CFD526" w14:textId="77777777" w:rsidR="00CD7B7D" w:rsidRPr="006A30C1" w:rsidRDefault="00CD7B7D" w:rsidP="00E70AE1">
            <w:pPr>
              <w:pStyle w:val="TAC"/>
              <w:rPr>
                <w:rFonts w:eastAsia="MS Mincho"/>
                <w:sz w:val="16"/>
                <w:szCs w:val="16"/>
              </w:rPr>
            </w:pPr>
            <w:r w:rsidRPr="006A30C1">
              <w:rPr>
                <w:rFonts w:eastAsia="MS Mincho"/>
                <w:sz w:val="16"/>
                <w:szCs w:val="16"/>
              </w:rPr>
              <w:t>0.3.0</w:t>
            </w:r>
          </w:p>
        </w:tc>
      </w:tr>
    </w:tbl>
    <w:p w14:paraId="5988C0E3" w14:textId="0474D7E1" w:rsidR="00080512" w:rsidRPr="006A30C1" w:rsidRDefault="00080512"/>
    <w:sectPr w:rsidR="00080512" w:rsidRPr="006A30C1">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8540E" w14:textId="77777777" w:rsidR="00A4115B" w:rsidRDefault="00A4115B">
      <w:r>
        <w:separator/>
      </w:r>
    </w:p>
  </w:endnote>
  <w:endnote w:type="continuationSeparator" w:id="0">
    <w:p w14:paraId="37AA255C" w14:textId="77777777" w:rsidR="00A4115B" w:rsidRDefault="00A4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C48F" w14:textId="77777777" w:rsidR="005F2CA8" w:rsidRDefault="005F2C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3CB6B" w14:textId="77777777" w:rsidR="00A4115B" w:rsidRDefault="00A4115B">
      <w:r>
        <w:separator/>
      </w:r>
    </w:p>
  </w:footnote>
  <w:footnote w:type="continuationSeparator" w:id="0">
    <w:p w14:paraId="37848999" w14:textId="77777777" w:rsidR="00A4115B" w:rsidRDefault="00A4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8060D" w14:textId="25C40B3C" w:rsidR="005F2CA8" w:rsidRDefault="005F2C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1C2C">
      <w:rPr>
        <w:rFonts w:ascii="Arial" w:hAnsi="Arial" w:cs="Arial"/>
        <w:b/>
        <w:noProof/>
        <w:sz w:val="18"/>
        <w:szCs w:val="18"/>
      </w:rPr>
      <w:t>3GPP TR 23.757 V0.3.0 (2020-01)</w:t>
    </w:r>
    <w:r>
      <w:rPr>
        <w:rFonts w:ascii="Arial" w:hAnsi="Arial" w:cs="Arial"/>
        <w:b/>
        <w:sz w:val="18"/>
        <w:szCs w:val="18"/>
      </w:rPr>
      <w:fldChar w:fldCharType="end"/>
    </w:r>
  </w:p>
  <w:p w14:paraId="678CDC5D" w14:textId="77777777" w:rsidR="005F2CA8" w:rsidRDefault="005F2C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51A4">
      <w:rPr>
        <w:rFonts w:ascii="Arial" w:hAnsi="Arial" w:cs="Arial"/>
        <w:b/>
        <w:noProof/>
        <w:sz w:val="18"/>
        <w:szCs w:val="18"/>
      </w:rPr>
      <w:t>37</w:t>
    </w:r>
    <w:r>
      <w:rPr>
        <w:rFonts w:ascii="Arial" w:hAnsi="Arial" w:cs="Arial"/>
        <w:b/>
        <w:sz w:val="18"/>
        <w:szCs w:val="18"/>
      </w:rPr>
      <w:fldChar w:fldCharType="end"/>
    </w:r>
  </w:p>
  <w:p w14:paraId="21EECC1B" w14:textId="47354675" w:rsidR="005F2CA8" w:rsidRDefault="005F2C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1C2C">
      <w:rPr>
        <w:rFonts w:ascii="Arial" w:hAnsi="Arial" w:cs="Arial"/>
        <w:b/>
        <w:noProof/>
        <w:sz w:val="18"/>
        <w:szCs w:val="18"/>
      </w:rPr>
      <w:t>Release 17</w:t>
    </w:r>
    <w:r>
      <w:rPr>
        <w:rFonts w:ascii="Arial" w:hAnsi="Arial" w:cs="Arial"/>
        <w:b/>
        <w:sz w:val="18"/>
        <w:szCs w:val="18"/>
      </w:rPr>
      <w:fldChar w:fldCharType="end"/>
    </w:r>
  </w:p>
  <w:p w14:paraId="6118E5FF" w14:textId="77777777" w:rsidR="005F2CA8" w:rsidRDefault="005F2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9"/>
    <w:rsid w:val="00006366"/>
    <w:rsid w:val="000117DD"/>
    <w:rsid w:val="00017222"/>
    <w:rsid w:val="00022A15"/>
    <w:rsid w:val="000239F9"/>
    <w:rsid w:val="00033397"/>
    <w:rsid w:val="00040095"/>
    <w:rsid w:val="00042062"/>
    <w:rsid w:val="00051834"/>
    <w:rsid w:val="00054A22"/>
    <w:rsid w:val="00061882"/>
    <w:rsid w:val="00062023"/>
    <w:rsid w:val="00064B70"/>
    <w:rsid w:val="000655A6"/>
    <w:rsid w:val="00067614"/>
    <w:rsid w:val="00073B2D"/>
    <w:rsid w:val="00080512"/>
    <w:rsid w:val="00086E28"/>
    <w:rsid w:val="000949A0"/>
    <w:rsid w:val="00095D9F"/>
    <w:rsid w:val="0009746B"/>
    <w:rsid w:val="000C2AC6"/>
    <w:rsid w:val="000C47C3"/>
    <w:rsid w:val="000C6BBB"/>
    <w:rsid w:val="000D58AB"/>
    <w:rsid w:val="000D5BCD"/>
    <w:rsid w:val="00115125"/>
    <w:rsid w:val="00125B1D"/>
    <w:rsid w:val="00133525"/>
    <w:rsid w:val="00137EE6"/>
    <w:rsid w:val="00156753"/>
    <w:rsid w:val="00165EE3"/>
    <w:rsid w:val="00173827"/>
    <w:rsid w:val="001A4C42"/>
    <w:rsid w:val="001A7420"/>
    <w:rsid w:val="001A7C8B"/>
    <w:rsid w:val="001B026A"/>
    <w:rsid w:val="001B6637"/>
    <w:rsid w:val="001C21C3"/>
    <w:rsid w:val="001D02C2"/>
    <w:rsid w:val="001E4204"/>
    <w:rsid w:val="001F0810"/>
    <w:rsid w:val="001F0C1D"/>
    <w:rsid w:val="001F1132"/>
    <w:rsid w:val="001F1625"/>
    <w:rsid w:val="001F168B"/>
    <w:rsid w:val="00204247"/>
    <w:rsid w:val="00204C0C"/>
    <w:rsid w:val="00222876"/>
    <w:rsid w:val="00231359"/>
    <w:rsid w:val="002347A2"/>
    <w:rsid w:val="0024475D"/>
    <w:rsid w:val="0025225F"/>
    <w:rsid w:val="00260FD1"/>
    <w:rsid w:val="002626BC"/>
    <w:rsid w:val="00263509"/>
    <w:rsid w:val="002675F0"/>
    <w:rsid w:val="0027126D"/>
    <w:rsid w:val="002751F9"/>
    <w:rsid w:val="002778A6"/>
    <w:rsid w:val="00284015"/>
    <w:rsid w:val="00284312"/>
    <w:rsid w:val="0028643C"/>
    <w:rsid w:val="00292C3F"/>
    <w:rsid w:val="00297FFA"/>
    <w:rsid w:val="002A07DE"/>
    <w:rsid w:val="002A666E"/>
    <w:rsid w:val="002B6339"/>
    <w:rsid w:val="002D1086"/>
    <w:rsid w:val="002D1358"/>
    <w:rsid w:val="002E00EE"/>
    <w:rsid w:val="002E24CD"/>
    <w:rsid w:val="00301286"/>
    <w:rsid w:val="003172DC"/>
    <w:rsid w:val="00351B42"/>
    <w:rsid w:val="0035462D"/>
    <w:rsid w:val="003765B8"/>
    <w:rsid w:val="00376B93"/>
    <w:rsid w:val="00396E7E"/>
    <w:rsid w:val="003A11EC"/>
    <w:rsid w:val="003A7439"/>
    <w:rsid w:val="003C3971"/>
    <w:rsid w:val="003E4D88"/>
    <w:rsid w:val="00401AFB"/>
    <w:rsid w:val="00406B80"/>
    <w:rsid w:val="00410095"/>
    <w:rsid w:val="00423334"/>
    <w:rsid w:val="004248C2"/>
    <w:rsid w:val="004345EC"/>
    <w:rsid w:val="00465515"/>
    <w:rsid w:val="00483433"/>
    <w:rsid w:val="00485228"/>
    <w:rsid w:val="00495867"/>
    <w:rsid w:val="004C3528"/>
    <w:rsid w:val="004D3578"/>
    <w:rsid w:val="004E1595"/>
    <w:rsid w:val="004E213A"/>
    <w:rsid w:val="004F0988"/>
    <w:rsid w:val="004F3340"/>
    <w:rsid w:val="005017A1"/>
    <w:rsid w:val="00523EC2"/>
    <w:rsid w:val="005268EF"/>
    <w:rsid w:val="0053388B"/>
    <w:rsid w:val="00535773"/>
    <w:rsid w:val="005411F7"/>
    <w:rsid w:val="00543E6C"/>
    <w:rsid w:val="005451A5"/>
    <w:rsid w:val="00560BF6"/>
    <w:rsid w:val="00565087"/>
    <w:rsid w:val="00594306"/>
    <w:rsid w:val="0059692A"/>
    <w:rsid w:val="00597B11"/>
    <w:rsid w:val="005A1CEA"/>
    <w:rsid w:val="005A73F7"/>
    <w:rsid w:val="005B176A"/>
    <w:rsid w:val="005B1F8F"/>
    <w:rsid w:val="005D1B96"/>
    <w:rsid w:val="005D2E01"/>
    <w:rsid w:val="005D4057"/>
    <w:rsid w:val="005D7526"/>
    <w:rsid w:val="005E4BB2"/>
    <w:rsid w:val="005E66A6"/>
    <w:rsid w:val="005F2CA8"/>
    <w:rsid w:val="006020FF"/>
    <w:rsid w:val="00602AEA"/>
    <w:rsid w:val="00603196"/>
    <w:rsid w:val="00603464"/>
    <w:rsid w:val="00614FDF"/>
    <w:rsid w:val="0063543D"/>
    <w:rsid w:val="00644577"/>
    <w:rsid w:val="00647114"/>
    <w:rsid w:val="00654178"/>
    <w:rsid w:val="00680D81"/>
    <w:rsid w:val="006975D4"/>
    <w:rsid w:val="006A30C1"/>
    <w:rsid w:val="006A323F"/>
    <w:rsid w:val="006B2F50"/>
    <w:rsid w:val="006B30D0"/>
    <w:rsid w:val="006B74E1"/>
    <w:rsid w:val="006C3D95"/>
    <w:rsid w:val="006D5FD2"/>
    <w:rsid w:val="006D6E87"/>
    <w:rsid w:val="006E5C86"/>
    <w:rsid w:val="006F5C3A"/>
    <w:rsid w:val="00701116"/>
    <w:rsid w:val="00713C44"/>
    <w:rsid w:val="00720E7F"/>
    <w:rsid w:val="00734A5B"/>
    <w:rsid w:val="0074026F"/>
    <w:rsid w:val="007429F6"/>
    <w:rsid w:val="00744E76"/>
    <w:rsid w:val="0075200F"/>
    <w:rsid w:val="00767964"/>
    <w:rsid w:val="00772022"/>
    <w:rsid w:val="007744F0"/>
    <w:rsid w:val="00774DA4"/>
    <w:rsid w:val="00774E28"/>
    <w:rsid w:val="00781F0F"/>
    <w:rsid w:val="00796781"/>
    <w:rsid w:val="007B37AD"/>
    <w:rsid w:val="007B600E"/>
    <w:rsid w:val="007D0AA4"/>
    <w:rsid w:val="007E0F40"/>
    <w:rsid w:val="007F0F4A"/>
    <w:rsid w:val="008006A1"/>
    <w:rsid w:val="00802677"/>
    <w:rsid w:val="008028A4"/>
    <w:rsid w:val="00813FBB"/>
    <w:rsid w:val="00830747"/>
    <w:rsid w:val="00852F23"/>
    <w:rsid w:val="00855476"/>
    <w:rsid w:val="008558FB"/>
    <w:rsid w:val="00856A85"/>
    <w:rsid w:val="00860597"/>
    <w:rsid w:val="00872E25"/>
    <w:rsid w:val="008768CA"/>
    <w:rsid w:val="00877099"/>
    <w:rsid w:val="00881C2C"/>
    <w:rsid w:val="00884ECC"/>
    <w:rsid w:val="008A4EE1"/>
    <w:rsid w:val="008A7D23"/>
    <w:rsid w:val="008C384C"/>
    <w:rsid w:val="008C5603"/>
    <w:rsid w:val="008C56E7"/>
    <w:rsid w:val="008D0142"/>
    <w:rsid w:val="008F0B56"/>
    <w:rsid w:val="008F195F"/>
    <w:rsid w:val="0090271F"/>
    <w:rsid w:val="00902E23"/>
    <w:rsid w:val="009114D7"/>
    <w:rsid w:val="0091348E"/>
    <w:rsid w:val="00917CCB"/>
    <w:rsid w:val="009419F1"/>
    <w:rsid w:val="00942EC2"/>
    <w:rsid w:val="00943950"/>
    <w:rsid w:val="00954025"/>
    <w:rsid w:val="0096345C"/>
    <w:rsid w:val="00981619"/>
    <w:rsid w:val="00997FD3"/>
    <w:rsid w:val="009A3F26"/>
    <w:rsid w:val="009B1FC4"/>
    <w:rsid w:val="009B389F"/>
    <w:rsid w:val="009B6DE4"/>
    <w:rsid w:val="009C1510"/>
    <w:rsid w:val="009F152B"/>
    <w:rsid w:val="009F37B7"/>
    <w:rsid w:val="00A10210"/>
    <w:rsid w:val="00A1086E"/>
    <w:rsid w:val="00A10F02"/>
    <w:rsid w:val="00A11A91"/>
    <w:rsid w:val="00A164B4"/>
    <w:rsid w:val="00A24D54"/>
    <w:rsid w:val="00A26956"/>
    <w:rsid w:val="00A27486"/>
    <w:rsid w:val="00A27924"/>
    <w:rsid w:val="00A3637E"/>
    <w:rsid w:val="00A4115B"/>
    <w:rsid w:val="00A41AA8"/>
    <w:rsid w:val="00A53724"/>
    <w:rsid w:val="00A54826"/>
    <w:rsid w:val="00A56066"/>
    <w:rsid w:val="00A73129"/>
    <w:rsid w:val="00A76B7B"/>
    <w:rsid w:val="00A82346"/>
    <w:rsid w:val="00A86181"/>
    <w:rsid w:val="00A92BA1"/>
    <w:rsid w:val="00AC4402"/>
    <w:rsid w:val="00AC457A"/>
    <w:rsid w:val="00AC6BC6"/>
    <w:rsid w:val="00AD19F6"/>
    <w:rsid w:val="00AD22CA"/>
    <w:rsid w:val="00AE65E2"/>
    <w:rsid w:val="00B04855"/>
    <w:rsid w:val="00B06928"/>
    <w:rsid w:val="00B15449"/>
    <w:rsid w:val="00B2154D"/>
    <w:rsid w:val="00B348B6"/>
    <w:rsid w:val="00B561F0"/>
    <w:rsid w:val="00B6581E"/>
    <w:rsid w:val="00B667F9"/>
    <w:rsid w:val="00B72AD2"/>
    <w:rsid w:val="00B91354"/>
    <w:rsid w:val="00B9155B"/>
    <w:rsid w:val="00B93086"/>
    <w:rsid w:val="00B94CC9"/>
    <w:rsid w:val="00BA19ED"/>
    <w:rsid w:val="00BA4B8D"/>
    <w:rsid w:val="00BA7CEB"/>
    <w:rsid w:val="00BB1913"/>
    <w:rsid w:val="00BB6547"/>
    <w:rsid w:val="00BC03DF"/>
    <w:rsid w:val="00BC0F7D"/>
    <w:rsid w:val="00BD7D31"/>
    <w:rsid w:val="00BE3255"/>
    <w:rsid w:val="00BE5355"/>
    <w:rsid w:val="00BF0427"/>
    <w:rsid w:val="00BF128E"/>
    <w:rsid w:val="00BF6C08"/>
    <w:rsid w:val="00C074DD"/>
    <w:rsid w:val="00C1496A"/>
    <w:rsid w:val="00C23DC5"/>
    <w:rsid w:val="00C33079"/>
    <w:rsid w:val="00C43BBF"/>
    <w:rsid w:val="00C45231"/>
    <w:rsid w:val="00C72833"/>
    <w:rsid w:val="00C80F1D"/>
    <w:rsid w:val="00C83DB4"/>
    <w:rsid w:val="00C93F40"/>
    <w:rsid w:val="00C971E3"/>
    <w:rsid w:val="00CA1CA2"/>
    <w:rsid w:val="00CA3D0C"/>
    <w:rsid w:val="00CB5BD4"/>
    <w:rsid w:val="00CB5E87"/>
    <w:rsid w:val="00CB7AFA"/>
    <w:rsid w:val="00CD7B7D"/>
    <w:rsid w:val="00CE3D78"/>
    <w:rsid w:val="00CF4F0B"/>
    <w:rsid w:val="00D063EE"/>
    <w:rsid w:val="00D23343"/>
    <w:rsid w:val="00D40E25"/>
    <w:rsid w:val="00D41150"/>
    <w:rsid w:val="00D57972"/>
    <w:rsid w:val="00D675A9"/>
    <w:rsid w:val="00D738D6"/>
    <w:rsid w:val="00D755EB"/>
    <w:rsid w:val="00D76048"/>
    <w:rsid w:val="00D87E00"/>
    <w:rsid w:val="00D9134D"/>
    <w:rsid w:val="00DA20F7"/>
    <w:rsid w:val="00DA7A03"/>
    <w:rsid w:val="00DB1818"/>
    <w:rsid w:val="00DC309B"/>
    <w:rsid w:val="00DC4DA2"/>
    <w:rsid w:val="00DD047F"/>
    <w:rsid w:val="00DD4C17"/>
    <w:rsid w:val="00DD74A5"/>
    <w:rsid w:val="00DE19B5"/>
    <w:rsid w:val="00DF2B1F"/>
    <w:rsid w:val="00DF5FBA"/>
    <w:rsid w:val="00DF62CD"/>
    <w:rsid w:val="00E0533E"/>
    <w:rsid w:val="00E05F18"/>
    <w:rsid w:val="00E16509"/>
    <w:rsid w:val="00E1716F"/>
    <w:rsid w:val="00E44582"/>
    <w:rsid w:val="00E55ACC"/>
    <w:rsid w:val="00E5649F"/>
    <w:rsid w:val="00E5674C"/>
    <w:rsid w:val="00E700FC"/>
    <w:rsid w:val="00E70AE1"/>
    <w:rsid w:val="00E71A6A"/>
    <w:rsid w:val="00E742CB"/>
    <w:rsid w:val="00E75936"/>
    <w:rsid w:val="00E759A4"/>
    <w:rsid w:val="00E76760"/>
    <w:rsid w:val="00E77645"/>
    <w:rsid w:val="00E8627D"/>
    <w:rsid w:val="00E872F8"/>
    <w:rsid w:val="00E93DCA"/>
    <w:rsid w:val="00E95F98"/>
    <w:rsid w:val="00EA15B0"/>
    <w:rsid w:val="00EA5EA7"/>
    <w:rsid w:val="00EC2E01"/>
    <w:rsid w:val="00EC4A25"/>
    <w:rsid w:val="00EC51A4"/>
    <w:rsid w:val="00ED3151"/>
    <w:rsid w:val="00EE0E19"/>
    <w:rsid w:val="00EF0E26"/>
    <w:rsid w:val="00F025A2"/>
    <w:rsid w:val="00F04712"/>
    <w:rsid w:val="00F1063D"/>
    <w:rsid w:val="00F13360"/>
    <w:rsid w:val="00F13A4E"/>
    <w:rsid w:val="00F22EC7"/>
    <w:rsid w:val="00F25211"/>
    <w:rsid w:val="00F2726F"/>
    <w:rsid w:val="00F325C8"/>
    <w:rsid w:val="00F34959"/>
    <w:rsid w:val="00F54817"/>
    <w:rsid w:val="00F54969"/>
    <w:rsid w:val="00F653B8"/>
    <w:rsid w:val="00F9008D"/>
    <w:rsid w:val="00F909CF"/>
    <w:rsid w:val="00F93652"/>
    <w:rsid w:val="00FA1266"/>
    <w:rsid w:val="00FA6FC9"/>
    <w:rsid w:val="00FC1192"/>
    <w:rsid w:val="00FC337A"/>
    <w:rsid w:val="00FE1239"/>
    <w:rsid w:val="00FE75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1.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6.emf"/><Relationship Id="rId40" Type="http://schemas.openxmlformats.org/officeDocument/2006/relationships/package" Target="embeddings/Microsoft_Visio_Drawing12.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E87D5-636B-4547-9D2B-0FBD8D27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11732</Words>
  <Characters>62299</Characters>
  <Application>Microsoft Office Word</Application>
  <DocSecurity>0</DocSecurity>
  <Lines>1245</Lines>
  <Paragraphs>850</Paragraphs>
  <ScaleCrop>false</ScaleCrop>
  <HeadingPairs>
    <vt:vector size="2" baseType="variant">
      <vt:variant>
        <vt:lpstr>Title</vt:lpstr>
      </vt:variant>
      <vt:variant>
        <vt:i4>1</vt:i4>
      </vt:variant>
    </vt:vector>
  </HeadingPairs>
  <TitlesOfParts>
    <vt:vector size="1" baseType="lpstr">
      <vt:lpstr>3GPP TR 23.757</vt:lpstr>
    </vt:vector>
  </TitlesOfParts>
  <Manager/>
  <Company/>
  <LinksUpToDate>false</LinksUpToDate>
  <CharactersWithSpaces>73181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23.757</dc:title>
  <dc:subject>Study on architectural enhancements for 5G multicast-broadcast services (Release 17)</dc:subject>
  <dc:creator>MCC Support</dc:creator>
  <cp:keywords/>
  <dc:description/>
  <cp:lastModifiedBy>laeyoung.kim@lge.com Corrections</cp:lastModifiedBy>
  <cp:revision>2</cp:revision>
  <cp:lastPrinted>2019-02-25T14:05:00Z</cp:lastPrinted>
  <dcterms:created xsi:type="dcterms:W3CDTF">2020-01-29T06:55:00Z</dcterms:created>
  <dcterms:modified xsi:type="dcterms:W3CDTF">2020-01-29T06:55:00Z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1580222647</vt:lpwstr>
  </property>
</Properties>
</file>