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662C071F" w:rsidR="004F0988" w:rsidRPr="00E31168" w:rsidRDefault="004F0988" w:rsidP="00133525">
            <w:pPr>
              <w:pStyle w:val="ZA"/>
              <w:framePr w:w="0" w:hRule="auto" w:wrap="auto" w:vAnchor="margin" w:hAnchor="text" w:yAlign="inline"/>
              <w:rPr>
                <w:lang w:val="sv-SE"/>
              </w:rPr>
            </w:pPr>
            <w:bookmarkStart w:id="0" w:name="page1"/>
            <w:bookmarkStart w:id="1" w:name="_GoBack"/>
            <w:bookmarkEnd w:id="1"/>
            <w:r w:rsidRPr="00E31168">
              <w:rPr>
                <w:sz w:val="64"/>
                <w:lang w:val="sv-SE"/>
              </w:rPr>
              <w:t xml:space="preserve">3GPP </w:t>
            </w:r>
            <w:bookmarkStart w:id="2" w:name="specType1"/>
            <w:r w:rsidR="0063543D" w:rsidRPr="00E31168">
              <w:rPr>
                <w:sz w:val="64"/>
                <w:lang w:val="sv-SE"/>
              </w:rPr>
              <w:t>TR</w:t>
            </w:r>
            <w:bookmarkEnd w:id="2"/>
            <w:r w:rsidRPr="00E31168">
              <w:rPr>
                <w:sz w:val="64"/>
                <w:lang w:val="sv-SE"/>
              </w:rPr>
              <w:t xml:space="preserve"> </w:t>
            </w:r>
            <w:bookmarkStart w:id="3" w:name="specNumber"/>
            <w:r w:rsidR="0050039C" w:rsidRPr="00E31168">
              <w:rPr>
                <w:sz w:val="64"/>
                <w:lang w:val="sv-SE"/>
              </w:rPr>
              <w:t>23.700</w:t>
            </w:r>
            <w:bookmarkEnd w:id="3"/>
            <w:r w:rsidR="0050039C" w:rsidRPr="00E31168">
              <w:rPr>
                <w:sz w:val="64"/>
                <w:lang w:val="sv-SE"/>
              </w:rPr>
              <w:t>-07</w:t>
            </w:r>
            <w:r w:rsidRPr="00E31168">
              <w:rPr>
                <w:sz w:val="64"/>
                <w:lang w:val="sv-SE"/>
              </w:rPr>
              <w:t xml:space="preserve"> </w:t>
            </w:r>
            <w:r w:rsidRPr="00E31168">
              <w:rPr>
                <w:lang w:val="sv-SE"/>
              </w:rPr>
              <w:t>V</w:t>
            </w:r>
            <w:bookmarkStart w:id="4" w:name="specVersion"/>
            <w:r w:rsidR="0050039C" w:rsidRPr="00E31168">
              <w:rPr>
                <w:lang w:val="sv-SE"/>
              </w:rPr>
              <w:t>0</w:t>
            </w:r>
            <w:r w:rsidRPr="00E31168">
              <w:rPr>
                <w:lang w:val="sv-SE"/>
              </w:rPr>
              <w:t>.</w:t>
            </w:r>
            <w:r w:rsidR="003C7592">
              <w:rPr>
                <w:lang w:val="sv-SE"/>
              </w:rPr>
              <w:t>3</w:t>
            </w:r>
            <w:r w:rsidRPr="00E31168">
              <w:rPr>
                <w:lang w:val="sv-SE"/>
              </w:rPr>
              <w:t>.</w:t>
            </w:r>
            <w:bookmarkEnd w:id="4"/>
            <w:r w:rsidR="0050039C" w:rsidRPr="00E31168">
              <w:rPr>
                <w:lang w:val="sv-SE"/>
              </w:rPr>
              <w:t>0</w:t>
            </w:r>
            <w:r w:rsidRPr="00E31168">
              <w:rPr>
                <w:lang w:val="sv-SE"/>
              </w:rPr>
              <w:t xml:space="preserve"> </w:t>
            </w:r>
            <w:r w:rsidRPr="00E31168">
              <w:rPr>
                <w:sz w:val="32"/>
                <w:lang w:val="sv-SE"/>
              </w:rPr>
              <w:t>(</w:t>
            </w:r>
            <w:bookmarkStart w:id="5" w:name="issueDate"/>
            <w:r w:rsidR="0050039C" w:rsidRPr="00E31168">
              <w:rPr>
                <w:sz w:val="32"/>
                <w:lang w:val="sv-SE"/>
              </w:rPr>
              <w:t>20</w:t>
            </w:r>
            <w:r w:rsidR="003C7592">
              <w:rPr>
                <w:sz w:val="32"/>
                <w:lang w:val="sv-SE"/>
              </w:rPr>
              <w:t>20</w:t>
            </w:r>
            <w:r w:rsidRPr="00E31168">
              <w:rPr>
                <w:sz w:val="32"/>
                <w:lang w:val="sv-SE"/>
              </w:rPr>
              <w:t>-</w:t>
            </w:r>
            <w:r w:rsidR="003C7592">
              <w:rPr>
                <w:sz w:val="32"/>
                <w:lang w:val="sv-SE"/>
              </w:rPr>
              <w:t>0</w:t>
            </w:r>
            <w:r w:rsidR="0050039C" w:rsidRPr="00E31168">
              <w:rPr>
                <w:sz w:val="32"/>
                <w:lang w:val="sv-SE"/>
              </w:rPr>
              <w:t>1</w:t>
            </w:r>
            <w:bookmarkEnd w:id="5"/>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6" w:name="spectype2"/>
            <w:r w:rsidR="00D57972" w:rsidRPr="00E31168">
              <w:t>Report</w:t>
            </w:r>
            <w:bookmarkEnd w:id="6"/>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7" w:name="specTitle"/>
            <w:r w:rsidR="00757E1A" w:rsidRPr="00E31168">
              <w:t>Services and System Aspects</w:t>
            </w:r>
            <w:r w:rsidRPr="00E31168">
              <w:t>;</w:t>
            </w:r>
          </w:p>
          <w:bookmarkEnd w:id="7"/>
          <w:p w14:paraId="78BEBB79" w14:textId="3039C1F1" w:rsidR="004D59D2" w:rsidRPr="00E31168" w:rsidRDefault="00A80B90" w:rsidP="004D59D2">
            <w:pPr>
              <w:pStyle w:val="ZT"/>
              <w:framePr w:wrap="auto" w:hAnchor="text" w:yAlign="inline"/>
            </w:pPr>
            <w:r>
              <w:t>Study on enhanced support of non-public networks</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8" w:name="specRelease"/>
            <w:r w:rsidRPr="00E31168">
              <w:rPr>
                <w:rStyle w:val="ZGSM"/>
              </w:rPr>
              <w:t>17</w:t>
            </w:r>
            <w:bookmarkEnd w:id="8"/>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22D45A3B" w:rsidR="00D57972" w:rsidRPr="00E31168" w:rsidRDefault="00193C54">
            <w:r>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E31168" w:rsidRDefault="00193C54" w:rsidP="00133525">
            <w:pPr>
              <w:jc w:val="right"/>
            </w:pPr>
            <w:bookmarkStart w:id="9" w:name="logos"/>
            <w:r>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9"/>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2DFA7FB5" w:rsidR="00C074DD" w:rsidRPr="00E31168" w:rsidRDefault="00C074DD" w:rsidP="00C074DD">
            <w:pPr>
              <w:rPr>
                <w:sz w:val="16"/>
              </w:rPr>
            </w:pPr>
            <w:bookmarkStart w:id="10"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A80B90">
              <w:rPr>
                <w:sz w:val="16"/>
              </w:rPr>
              <w:t>'</w:t>
            </w:r>
            <w:r w:rsidRPr="00E31168">
              <w:rPr>
                <w:sz w:val="16"/>
              </w:rPr>
              <w:t xml:space="preserve"> Publications Offices.</w:t>
            </w:r>
            <w:bookmarkEnd w:id="10"/>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1"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2"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2"/>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3"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93E18B" w:rsidR="00E16509" w:rsidRPr="00E31168" w:rsidRDefault="00E16509" w:rsidP="00133525">
            <w:pPr>
              <w:pStyle w:val="FP"/>
              <w:jc w:val="center"/>
              <w:rPr>
                <w:noProof/>
                <w:sz w:val="18"/>
              </w:rPr>
            </w:pPr>
            <w:r w:rsidRPr="00E31168">
              <w:rPr>
                <w:noProof/>
                <w:sz w:val="18"/>
              </w:rPr>
              <w:t xml:space="preserve">© </w:t>
            </w:r>
            <w:bookmarkStart w:id="14" w:name="copyrightDate"/>
            <w:r w:rsidRPr="00E31168">
              <w:rPr>
                <w:noProof/>
                <w:sz w:val="18"/>
              </w:rPr>
              <w:t>20</w:t>
            </w:r>
            <w:bookmarkEnd w:id="14"/>
            <w:r w:rsidR="00A80B90">
              <w:rPr>
                <w:noProof/>
                <w:sz w:val="18"/>
              </w:rPr>
              <w:t>20</w:t>
            </w:r>
            <w:r w:rsidRPr="00E31168">
              <w:rPr>
                <w:noProof/>
                <w:sz w:val="18"/>
              </w:rPr>
              <w:t>, 3GPP Organizational Partners (ARIB, ATIS, CCSA, ETSI, TSDSI, TTA, TTC).</w:t>
            </w:r>
            <w:bookmarkStart w:id="15" w:name="copyrightaddon"/>
            <w:bookmarkEnd w:id="15"/>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3"/>
          </w:p>
          <w:p w14:paraId="0E6650CF" w14:textId="77777777" w:rsidR="00E16509" w:rsidRPr="00E31168" w:rsidRDefault="00E16509" w:rsidP="00133525"/>
        </w:tc>
      </w:tr>
      <w:bookmarkEnd w:id="11"/>
    </w:tbl>
    <w:p w14:paraId="0246F4CA" w14:textId="77777777" w:rsidR="00080512" w:rsidRPr="00E31168" w:rsidRDefault="00080512">
      <w:pPr>
        <w:pStyle w:val="TT"/>
      </w:pPr>
      <w:r w:rsidRPr="00E31168">
        <w:br w:type="page"/>
      </w:r>
      <w:bookmarkStart w:id="16" w:name="tableOfContents"/>
      <w:bookmarkEnd w:id="16"/>
      <w:r w:rsidRPr="00E31168">
        <w:lastRenderedPageBreak/>
        <w:t>Contents</w:t>
      </w:r>
    </w:p>
    <w:p w14:paraId="2BE550E4" w14:textId="3D8926C0" w:rsidR="00A80B90" w:rsidRDefault="00A80B9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_Toc31120303 \h </w:instrText>
      </w:r>
      <w:r>
        <w:fldChar w:fldCharType="separate"/>
      </w:r>
      <w:r>
        <w:t>5</w:t>
      </w:r>
      <w:r>
        <w:fldChar w:fldCharType="end"/>
      </w:r>
    </w:p>
    <w:p w14:paraId="175CFC2B" w14:textId="16DE8909" w:rsidR="00A80B90" w:rsidRDefault="00A80B9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_Toc31120304 \h </w:instrText>
      </w:r>
      <w:r>
        <w:fldChar w:fldCharType="separate"/>
      </w:r>
      <w:r>
        <w:t>7</w:t>
      </w:r>
      <w:r>
        <w:fldChar w:fldCharType="end"/>
      </w:r>
    </w:p>
    <w:p w14:paraId="6542C015" w14:textId="578CC5FC" w:rsidR="00A80B90" w:rsidRDefault="00A80B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_Toc31120305 \h </w:instrText>
      </w:r>
      <w:r>
        <w:fldChar w:fldCharType="separate"/>
      </w:r>
      <w:r>
        <w:t>7</w:t>
      </w:r>
      <w:r>
        <w:fldChar w:fldCharType="end"/>
      </w:r>
    </w:p>
    <w:p w14:paraId="4CCFC3E3" w14:textId="76E5B71C" w:rsidR="00A80B90" w:rsidRDefault="00A80B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_Toc31120306 \h </w:instrText>
      </w:r>
      <w:r>
        <w:fldChar w:fldCharType="separate"/>
      </w:r>
      <w:r>
        <w:t>8</w:t>
      </w:r>
      <w:r>
        <w:fldChar w:fldCharType="end"/>
      </w:r>
    </w:p>
    <w:p w14:paraId="599AC8A2" w14:textId="726025B2" w:rsidR="00A80B90" w:rsidRDefault="00A80B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_Toc31120307 \h </w:instrText>
      </w:r>
      <w:r>
        <w:fldChar w:fldCharType="separate"/>
      </w:r>
      <w:r>
        <w:t>8</w:t>
      </w:r>
      <w:r>
        <w:fldChar w:fldCharType="end"/>
      </w:r>
    </w:p>
    <w:p w14:paraId="220FE1A5" w14:textId="2BA33F21" w:rsidR="00A80B90" w:rsidRDefault="00A80B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_Toc31120308 \h </w:instrText>
      </w:r>
      <w:r>
        <w:fldChar w:fldCharType="separate"/>
      </w:r>
      <w:r>
        <w:t>8</w:t>
      </w:r>
      <w:r>
        <w:fldChar w:fldCharType="end"/>
      </w:r>
    </w:p>
    <w:p w14:paraId="565034E8" w14:textId="26DF851D" w:rsidR="00A80B90" w:rsidRDefault="00A80B9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_Toc31120309 \h </w:instrText>
      </w:r>
      <w:r>
        <w:fldChar w:fldCharType="separate"/>
      </w:r>
      <w:r>
        <w:t>8</w:t>
      </w:r>
      <w:r>
        <w:fldChar w:fldCharType="end"/>
      </w:r>
    </w:p>
    <w:p w14:paraId="5E0A8A70" w14:textId="1A4FBD2F" w:rsidR="00A80B90" w:rsidRDefault="00A80B9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_Toc31120310 \h </w:instrText>
      </w:r>
      <w:r>
        <w:fldChar w:fldCharType="separate"/>
      </w:r>
      <w:r>
        <w:t>8</w:t>
      </w:r>
      <w:r>
        <w:fldChar w:fldCharType="end"/>
      </w:r>
    </w:p>
    <w:p w14:paraId="556DC294" w14:textId="49E73839" w:rsidR="00A80B90" w:rsidRDefault="00A80B9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_Toc31120311 \h </w:instrText>
      </w:r>
      <w:r>
        <w:fldChar w:fldCharType="separate"/>
      </w:r>
      <w:r>
        <w:t>9</w:t>
      </w:r>
      <w:r>
        <w:fldChar w:fldCharType="end"/>
      </w:r>
    </w:p>
    <w:p w14:paraId="6ECE8413" w14:textId="0D64750F" w:rsidR="00A80B90" w:rsidRDefault="00A80B9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_Toc31120312 \h </w:instrText>
      </w:r>
      <w:r>
        <w:fldChar w:fldCharType="separate"/>
      </w:r>
      <w:r>
        <w:t>9</w:t>
      </w:r>
      <w:r>
        <w:fldChar w:fldCharType="end"/>
      </w:r>
    </w:p>
    <w:p w14:paraId="03ADC4B7" w14:textId="22E4692B" w:rsidR="00A80B90" w:rsidRDefault="00A80B90">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_Toc31120313 \h </w:instrText>
      </w:r>
      <w:r>
        <w:fldChar w:fldCharType="separate"/>
      </w:r>
      <w:r>
        <w:t>9</w:t>
      </w:r>
      <w:r>
        <w:fldChar w:fldCharType="end"/>
      </w:r>
    </w:p>
    <w:p w14:paraId="3C60650A" w14:textId="15DBA17C" w:rsidR="00A80B90" w:rsidRDefault="00A80B9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_Toc31120314 \h </w:instrText>
      </w:r>
      <w:r>
        <w:fldChar w:fldCharType="separate"/>
      </w:r>
      <w:r>
        <w:t>9</w:t>
      </w:r>
      <w:r>
        <w:fldChar w:fldCharType="end"/>
      </w:r>
    </w:p>
    <w:p w14:paraId="59111230" w14:textId="67021DE1" w:rsidR="00A80B90" w:rsidRDefault="00A80B90">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_Toc31120315 \h </w:instrText>
      </w:r>
      <w:r>
        <w:fldChar w:fldCharType="separate"/>
      </w:r>
      <w:r>
        <w:t>9</w:t>
      </w:r>
      <w:r>
        <w:fldChar w:fldCharType="end"/>
      </w:r>
    </w:p>
    <w:p w14:paraId="7EF3A84E" w14:textId="1A501A08" w:rsidR="00A80B90" w:rsidRDefault="00A80B9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_Toc31120316 \h </w:instrText>
      </w:r>
      <w:r>
        <w:fldChar w:fldCharType="separate"/>
      </w:r>
      <w:r>
        <w:t>10</w:t>
      </w:r>
      <w:r>
        <w:fldChar w:fldCharType="end"/>
      </w:r>
    </w:p>
    <w:p w14:paraId="648CB59D" w14:textId="0B98575E" w:rsidR="00A80B90" w:rsidRDefault="00A80B90">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_Toc31120317 \h </w:instrText>
      </w:r>
      <w:r>
        <w:fldChar w:fldCharType="separate"/>
      </w:r>
      <w:r>
        <w:t>10</w:t>
      </w:r>
      <w:r>
        <w:fldChar w:fldCharType="end"/>
      </w:r>
    </w:p>
    <w:p w14:paraId="05203CDA" w14:textId="63C57330" w:rsidR="00A80B90" w:rsidRDefault="00A80B90">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_Toc31120318 \h </w:instrText>
      </w:r>
      <w:r>
        <w:fldChar w:fldCharType="separate"/>
      </w:r>
      <w:r>
        <w:t>10</w:t>
      </w:r>
      <w:r>
        <w:fldChar w:fldCharType="end"/>
      </w:r>
    </w:p>
    <w:p w14:paraId="40CB317D" w14:textId="50A0E559" w:rsidR="00A80B90" w:rsidRDefault="00A80B90">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_Toc31120319 \h </w:instrText>
      </w:r>
      <w:r>
        <w:fldChar w:fldCharType="separate"/>
      </w:r>
      <w:r>
        <w:t>10</w:t>
      </w:r>
      <w:r>
        <w:fldChar w:fldCharType="end"/>
      </w:r>
    </w:p>
    <w:p w14:paraId="4E366E63" w14:textId="0BDAC9F8" w:rsidR="00A80B90" w:rsidRDefault="00A80B9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_Toc31120320 \h </w:instrText>
      </w:r>
      <w:r>
        <w:fldChar w:fldCharType="separate"/>
      </w:r>
      <w:r>
        <w:t>11</w:t>
      </w:r>
      <w:r>
        <w:fldChar w:fldCharType="end"/>
      </w:r>
    </w:p>
    <w:p w14:paraId="1935ADF9" w14:textId="29193232" w:rsidR="00A80B90" w:rsidRDefault="00A80B9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_Toc31120321 \h </w:instrText>
      </w:r>
      <w:r>
        <w:fldChar w:fldCharType="separate"/>
      </w:r>
      <w:r>
        <w:t>11</w:t>
      </w:r>
      <w:r>
        <w:fldChar w:fldCharType="end"/>
      </w:r>
    </w:p>
    <w:p w14:paraId="3B5FF369" w14:textId="11F2110D" w:rsidR="00A80B90" w:rsidRDefault="00A80B9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_Toc31120322 \h </w:instrText>
      </w:r>
      <w:r>
        <w:fldChar w:fldCharType="separate"/>
      </w:r>
      <w:r>
        <w:t>11</w:t>
      </w:r>
      <w:r>
        <w:fldChar w:fldCharType="end"/>
      </w:r>
    </w:p>
    <w:p w14:paraId="6B09E7B2" w14:textId="09A337D2" w:rsidR="00A80B90" w:rsidRDefault="00A80B90">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_Toc31120323 \h </w:instrText>
      </w:r>
      <w:r>
        <w:fldChar w:fldCharType="separate"/>
      </w:r>
      <w:r>
        <w:t>11</w:t>
      </w:r>
      <w:r>
        <w:fldChar w:fldCharType="end"/>
      </w:r>
    </w:p>
    <w:p w14:paraId="760A8EB9" w14:textId="79F41842" w:rsidR="00A80B90" w:rsidRDefault="00A80B9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_Toc31120324 \h </w:instrText>
      </w:r>
      <w:r>
        <w:fldChar w:fldCharType="separate"/>
      </w:r>
      <w:r>
        <w:t>12</w:t>
      </w:r>
      <w:r>
        <w:fldChar w:fldCharType="end"/>
      </w:r>
    </w:p>
    <w:p w14:paraId="0E12412D" w14:textId="00B2933B" w:rsidR="00A80B90" w:rsidRDefault="00A80B90">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_Toc31120325 \h </w:instrText>
      </w:r>
      <w:r>
        <w:fldChar w:fldCharType="separate"/>
      </w:r>
      <w:r>
        <w:t>12</w:t>
      </w:r>
      <w:r>
        <w:fldChar w:fldCharType="end"/>
      </w:r>
    </w:p>
    <w:p w14:paraId="6D5B1976" w14:textId="0B1CDA1F" w:rsidR="00A80B90" w:rsidRDefault="00A80B9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_Toc31120326 \h </w:instrText>
      </w:r>
      <w:r>
        <w:fldChar w:fldCharType="separate"/>
      </w:r>
      <w:r>
        <w:t>12</w:t>
      </w:r>
      <w:r>
        <w:fldChar w:fldCharType="end"/>
      </w:r>
    </w:p>
    <w:p w14:paraId="5AECB3F5" w14:textId="48A6B54B" w:rsidR="00A80B90" w:rsidRDefault="00A80B90">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_Toc31120327 \h </w:instrText>
      </w:r>
      <w:r>
        <w:fldChar w:fldCharType="separate"/>
      </w:r>
      <w:r>
        <w:t>12</w:t>
      </w:r>
      <w:r>
        <w:fldChar w:fldCharType="end"/>
      </w:r>
    </w:p>
    <w:p w14:paraId="45C0B404" w14:textId="0363BB23" w:rsidR="00A80B90" w:rsidRDefault="00A80B90">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_Toc31120328 \h </w:instrText>
      </w:r>
      <w:r>
        <w:fldChar w:fldCharType="separate"/>
      </w:r>
      <w:r>
        <w:t>13</w:t>
      </w:r>
      <w:r>
        <w:fldChar w:fldCharType="end"/>
      </w:r>
    </w:p>
    <w:p w14:paraId="0CC6DA84" w14:textId="7350CF36" w:rsidR="00A80B90" w:rsidRDefault="00A80B90">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_Toc31120329 \h </w:instrText>
      </w:r>
      <w:r>
        <w:fldChar w:fldCharType="separate"/>
      </w:r>
      <w:r>
        <w:t>15</w:t>
      </w:r>
      <w:r>
        <w:fldChar w:fldCharType="end"/>
      </w:r>
    </w:p>
    <w:p w14:paraId="43B9C45B" w14:textId="1CEC2628" w:rsidR="00A80B90" w:rsidRDefault="00A80B90">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_Toc31120330 \h </w:instrText>
      </w:r>
      <w:r>
        <w:fldChar w:fldCharType="separate"/>
      </w:r>
      <w:r>
        <w:t>16</w:t>
      </w:r>
      <w:r>
        <w:fldChar w:fldCharType="end"/>
      </w:r>
    </w:p>
    <w:p w14:paraId="48AEBF0F" w14:textId="5D2984E0" w:rsidR="00A80B90" w:rsidRDefault="00A80B9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_Toc31120331 \h </w:instrText>
      </w:r>
      <w:r>
        <w:fldChar w:fldCharType="separate"/>
      </w:r>
      <w:r>
        <w:t>16</w:t>
      </w:r>
      <w:r>
        <w:fldChar w:fldCharType="end"/>
      </w:r>
    </w:p>
    <w:p w14:paraId="72E480C8" w14:textId="6A522B22" w:rsidR="00A80B90" w:rsidRDefault="00A80B90">
      <w:pPr>
        <w:pStyle w:val="TOC3"/>
        <w:rPr>
          <w:rFonts w:asciiTheme="minorHAnsi" w:eastAsiaTheme="minorEastAsia" w:hAnsiTheme="minorHAnsi" w:cstheme="minorBidi"/>
          <w:sz w:val="22"/>
          <w:szCs w:val="22"/>
          <w:lang w:eastAsia="en-GB"/>
        </w:rPr>
      </w:pPr>
      <w:r>
        <w:rPr>
          <w:lang w:eastAsia="ko-KR"/>
        </w:rPr>
        <w:t>6.2.1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_Toc31120332 \h </w:instrText>
      </w:r>
      <w:r>
        <w:fldChar w:fldCharType="separate"/>
      </w:r>
      <w:r>
        <w:t>16</w:t>
      </w:r>
      <w:r>
        <w:fldChar w:fldCharType="end"/>
      </w:r>
    </w:p>
    <w:p w14:paraId="432D6CCC" w14:textId="0AF689B2" w:rsidR="00A80B90" w:rsidRDefault="00A80B90">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_Toc31120333 \h </w:instrText>
      </w:r>
      <w:r>
        <w:fldChar w:fldCharType="separate"/>
      </w:r>
      <w:r>
        <w:t>17</w:t>
      </w:r>
      <w:r>
        <w:fldChar w:fldCharType="end"/>
      </w:r>
    </w:p>
    <w:p w14:paraId="40B39691" w14:textId="53F2EE3E" w:rsidR="00A80B90" w:rsidRDefault="00A80B90">
      <w:pPr>
        <w:pStyle w:val="TOC4"/>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_Toc31120334 \h </w:instrText>
      </w:r>
      <w:r>
        <w:fldChar w:fldCharType="separate"/>
      </w:r>
      <w:r>
        <w:t>17</w:t>
      </w:r>
      <w:r>
        <w:fldChar w:fldCharType="end"/>
      </w:r>
    </w:p>
    <w:p w14:paraId="44A404F4" w14:textId="7ABE1066" w:rsidR="00A80B90" w:rsidRDefault="00A80B90">
      <w:pPr>
        <w:pStyle w:val="TOC4"/>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Architectures</w:t>
      </w:r>
      <w:r>
        <w:tab/>
      </w:r>
      <w:r>
        <w:fldChar w:fldCharType="begin" w:fldLock="1"/>
      </w:r>
      <w:r>
        <w:instrText xml:space="preserve"> PAGEREF _Toc31120335 \h </w:instrText>
      </w:r>
      <w:r>
        <w:fldChar w:fldCharType="separate"/>
      </w:r>
      <w:r>
        <w:t>17</w:t>
      </w:r>
      <w:r>
        <w:fldChar w:fldCharType="end"/>
      </w:r>
    </w:p>
    <w:p w14:paraId="635EDB08" w14:textId="1B59B426" w:rsidR="00A80B90" w:rsidRDefault="00A80B90">
      <w:pPr>
        <w:pStyle w:val="TOC4"/>
        <w:rPr>
          <w:rFonts w:asciiTheme="minorHAnsi" w:eastAsiaTheme="minorEastAsia" w:hAnsiTheme="minorHAnsi" w:cstheme="minorBidi"/>
          <w:sz w:val="22"/>
          <w:szCs w:val="22"/>
          <w:lang w:eastAsia="en-GB"/>
        </w:rPr>
      </w:pPr>
      <w:r>
        <w:rPr>
          <w:lang w:eastAsia="ko-KR"/>
        </w:rPr>
        <w:t>6.2.2.3</w:t>
      </w:r>
      <w:r>
        <w:rPr>
          <w:rFonts w:asciiTheme="minorHAnsi" w:eastAsiaTheme="minorEastAsia" w:hAnsiTheme="minorHAnsi" w:cstheme="minorBidi"/>
          <w:sz w:val="22"/>
          <w:szCs w:val="22"/>
          <w:lang w:eastAsia="en-GB"/>
        </w:rPr>
        <w:tab/>
      </w:r>
      <w:r>
        <w:rPr>
          <w:lang w:eastAsia="ko-KR"/>
        </w:rPr>
        <w:t>System information broadcast</w:t>
      </w:r>
      <w:r>
        <w:tab/>
      </w:r>
      <w:r>
        <w:fldChar w:fldCharType="begin" w:fldLock="1"/>
      </w:r>
      <w:r>
        <w:instrText xml:space="preserve"> PAGEREF _Toc31120336 \h </w:instrText>
      </w:r>
      <w:r>
        <w:fldChar w:fldCharType="separate"/>
      </w:r>
      <w:r>
        <w:t>19</w:t>
      </w:r>
      <w:r>
        <w:fldChar w:fldCharType="end"/>
      </w:r>
    </w:p>
    <w:p w14:paraId="4905AC4E" w14:textId="533263A0" w:rsidR="00A80B90" w:rsidRDefault="00A80B90">
      <w:pPr>
        <w:pStyle w:val="TOC4"/>
        <w:rPr>
          <w:rFonts w:asciiTheme="minorHAnsi" w:eastAsiaTheme="minorEastAsia" w:hAnsiTheme="minorHAnsi" w:cstheme="minorBidi"/>
          <w:sz w:val="22"/>
          <w:szCs w:val="22"/>
          <w:lang w:eastAsia="en-GB"/>
        </w:rPr>
      </w:pPr>
      <w:r>
        <w:rPr>
          <w:lang w:eastAsia="ko-KR"/>
        </w:rPr>
        <w:t>6.2.2.4</w:t>
      </w:r>
      <w:r>
        <w:rPr>
          <w:rFonts w:asciiTheme="minorHAnsi" w:eastAsiaTheme="minorEastAsia" w:hAnsiTheme="minorHAnsi" w:cstheme="minorBidi"/>
          <w:sz w:val="22"/>
          <w:szCs w:val="22"/>
          <w:lang w:eastAsia="en-GB"/>
        </w:rPr>
        <w:tab/>
      </w:r>
      <w:r>
        <w:rPr>
          <w:lang w:eastAsia="ko-KR"/>
        </w:rPr>
        <w:t>UE configuration</w:t>
      </w:r>
      <w:r>
        <w:tab/>
      </w:r>
      <w:r>
        <w:fldChar w:fldCharType="begin" w:fldLock="1"/>
      </w:r>
      <w:r>
        <w:instrText xml:space="preserve"> PAGEREF _Toc31120337 \h </w:instrText>
      </w:r>
      <w:r>
        <w:fldChar w:fldCharType="separate"/>
      </w:r>
      <w:r>
        <w:t>19</w:t>
      </w:r>
      <w:r>
        <w:fldChar w:fldCharType="end"/>
      </w:r>
    </w:p>
    <w:p w14:paraId="79B00379" w14:textId="297B60DD" w:rsidR="00A80B90" w:rsidRDefault="00A80B9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_Toc31120338 \h </w:instrText>
      </w:r>
      <w:r>
        <w:fldChar w:fldCharType="separate"/>
      </w:r>
      <w:r>
        <w:t>20</w:t>
      </w:r>
      <w:r>
        <w:fldChar w:fldCharType="end"/>
      </w:r>
    </w:p>
    <w:p w14:paraId="708242AC" w14:textId="2845C253" w:rsidR="00A80B90" w:rsidRDefault="00A80B9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V-SNPN selection and registration procedure</w:t>
      </w:r>
      <w:r>
        <w:tab/>
      </w:r>
      <w:r>
        <w:fldChar w:fldCharType="begin" w:fldLock="1"/>
      </w:r>
      <w:r>
        <w:instrText xml:space="preserve"> PAGEREF _Toc31120339 \h </w:instrText>
      </w:r>
      <w:r>
        <w:fldChar w:fldCharType="separate"/>
      </w:r>
      <w:r>
        <w:t>20</w:t>
      </w:r>
      <w:r>
        <w:fldChar w:fldCharType="end"/>
      </w:r>
    </w:p>
    <w:p w14:paraId="5044BB4B" w14:textId="7F2594D4" w:rsidR="00A80B90" w:rsidRDefault="00A80B9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_Toc31120340 \h </w:instrText>
      </w:r>
      <w:r>
        <w:fldChar w:fldCharType="separate"/>
      </w:r>
      <w:r>
        <w:t>20</w:t>
      </w:r>
      <w:r>
        <w:fldChar w:fldCharType="end"/>
      </w:r>
    </w:p>
    <w:p w14:paraId="77D1FAFE" w14:textId="183E6A69" w:rsidR="00A80B90" w:rsidRDefault="00A80B9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_Toc31120341 \h </w:instrText>
      </w:r>
      <w:r>
        <w:fldChar w:fldCharType="separate"/>
      </w:r>
      <w:r>
        <w:t>21</w:t>
      </w:r>
      <w:r>
        <w:fldChar w:fldCharType="end"/>
      </w:r>
    </w:p>
    <w:p w14:paraId="4D96DECE" w14:textId="202C8C1F" w:rsidR="00A80B90" w:rsidRDefault="00A80B9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#X3: SNPN access using MOCN</w:t>
      </w:r>
      <w:r>
        <w:tab/>
      </w:r>
      <w:r>
        <w:fldChar w:fldCharType="begin" w:fldLock="1"/>
      </w:r>
      <w:r>
        <w:instrText xml:space="preserve"> PAGEREF _Toc31120342 \h </w:instrText>
      </w:r>
      <w:r>
        <w:fldChar w:fldCharType="separate"/>
      </w:r>
      <w:r>
        <w:t>21</w:t>
      </w:r>
      <w:r>
        <w:fldChar w:fldCharType="end"/>
      </w:r>
    </w:p>
    <w:p w14:paraId="2FEE5A7B" w14:textId="0328A944" w:rsidR="00A80B90" w:rsidRDefault="00A80B90">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_Toc31120343 \h </w:instrText>
      </w:r>
      <w:r>
        <w:fldChar w:fldCharType="separate"/>
      </w:r>
      <w:r>
        <w:t>21</w:t>
      </w:r>
      <w:r>
        <w:fldChar w:fldCharType="end"/>
      </w:r>
    </w:p>
    <w:p w14:paraId="6611EBC2" w14:textId="63D038DF" w:rsidR="00A80B90" w:rsidRDefault="00A80B90">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_Toc31120344 \h </w:instrText>
      </w:r>
      <w:r>
        <w:fldChar w:fldCharType="separate"/>
      </w:r>
      <w:r>
        <w:t>21</w:t>
      </w:r>
      <w:r>
        <w:fldChar w:fldCharType="end"/>
      </w:r>
    </w:p>
    <w:p w14:paraId="588E71D4" w14:textId="768E4D99" w:rsidR="00A80B90" w:rsidRDefault="00A80B90">
      <w:pPr>
        <w:pStyle w:val="TOC4"/>
        <w:rPr>
          <w:rFonts w:asciiTheme="minorHAnsi" w:eastAsiaTheme="minorEastAsia" w:hAnsiTheme="minorHAnsi" w:cstheme="minorBidi"/>
          <w:sz w:val="22"/>
          <w:szCs w:val="22"/>
          <w:lang w:eastAsia="en-GB"/>
        </w:rPr>
      </w:pPr>
      <w:r>
        <w:rPr>
          <w:lang w:eastAsia="ko-KR"/>
        </w:rP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_Toc31120345 \h </w:instrText>
      </w:r>
      <w:r>
        <w:fldChar w:fldCharType="separate"/>
      </w:r>
      <w:r>
        <w:t>21</w:t>
      </w:r>
      <w:r>
        <w:fldChar w:fldCharType="end"/>
      </w:r>
    </w:p>
    <w:p w14:paraId="6BB1B19F" w14:textId="4E5C4E73" w:rsidR="00A80B90" w:rsidRDefault="00A80B9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_Toc31120346 \h </w:instrText>
      </w:r>
      <w:r>
        <w:fldChar w:fldCharType="separate"/>
      </w:r>
      <w:r>
        <w:t>22</w:t>
      </w:r>
      <w:r>
        <w:fldChar w:fldCharType="end"/>
      </w:r>
    </w:p>
    <w:p w14:paraId="1AF81846" w14:textId="0D64F0B8" w:rsidR="00A80B90" w:rsidRDefault="00A80B9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_Toc31120347 \h </w:instrText>
      </w:r>
      <w:r>
        <w:fldChar w:fldCharType="separate"/>
      </w:r>
      <w:r>
        <w:t>22</w:t>
      </w:r>
      <w:r>
        <w:fldChar w:fldCharType="end"/>
      </w:r>
    </w:p>
    <w:p w14:paraId="3AC8047B" w14:textId="695C5233" w:rsidR="00A80B90" w:rsidRDefault="00A80B9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_Toc31120348 \h </w:instrText>
      </w:r>
      <w:r>
        <w:fldChar w:fldCharType="separate"/>
      </w:r>
      <w:r>
        <w:t>22</w:t>
      </w:r>
      <w:r>
        <w:fldChar w:fldCharType="end"/>
      </w:r>
    </w:p>
    <w:p w14:paraId="2660AE5D" w14:textId="693637C5" w:rsidR="00A80B90" w:rsidRDefault="00A80B9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_Toc31120349 \h </w:instrText>
      </w:r>
      <w:r>
        <w:fldChar w:fldCharType="separate"/>
      </w:r>
      <w:r>
        <w:t>22</w:t>
      </w:r>
      <w:r>
        <w:fldChar w:fldCharType="end"/>
      </w:r>
    </w:p>
    <w:p w14:paraId="660DEACB" w14:textId="78081AE3" w:rsidR="00A80B90" w:rsidRDefault="00A80B90">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_Toc31120350 \h </w:instrText>
      </w:r>
      <w:r>
        <w:fldChar w:fldCharType="separate"/>
      </w:r>
      <w:r>
        <w:t>22</w:t>
      </w:r>
      <w:r>
        <w:fldChar w:fldCharType="end"/>
      </w:r>
    </w:p>
    <w:p w14:paraId="3EF552C0" w14:textId="1BF5F893" w:rsidR="00A80B90" w:rsidRDefault="00A80B90">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_Toc31120351 \h </w:instrText>
      </w:r>
      <w:r>
        <w:fldChar w:fldCharType="separate"/>
      </w:r>
      <w:r>
        <w:t>23</w:t>
      </w:r>
      <w:r>
        <w:fldChar w:fldCharType="end"/>
      </w:r>
    </w:p>
    <w:p w14:paraId="647463E4" w14:textId="38400252" w:rsidR="00A80B90" w:rsidRDefault="00A80B9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_Toc31120352 \h </w:instrText>
      </w:r>
      <w:r>
        <w:fldChar w:fldCharType="separate"/>
      </w:r>
      <w:r>
        <w:t>23</w:t>
      </w:r>
      <w:r>
        <w:fldChar w:fldCharType="end"/>
      </w:r>
    </w:p>
    <w:p w14:paraId="6029215B" w14:textId="54216524" w:rsidR="00A80B90" w:rsidRDefault="00A80B9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D93426">
        <w:rPr>
          <w:rFonts w:eastAsia="SimSun"/>
          <w:lang w:val="en-US" w:eastAsia="zh-CN"/>
        </w:rPr>
        <w:t>EAA</w:t>
      </w:r>
      <w:r>
        <w:t xml:space="preserve"> for t</w:t>
      </w:r>
      <w:r w:rsidRPr="00D93426">
        <w:rPr>
          <w:rFonts w:eastAsia="SimSun"/>
          <w:lang w:val="en-US" w:eastAsia="zh-CN"/>
        </w:rPr>
        <w:t>he UEs with P-Sub and E-Sub</w:t>
      </w:r>
      <w:r>
        <w:tab/>
      </w:r>
      <w:r>
        <w:fldChar w:fldCharType="begin" w:fldLock="1"/>
      </w:r>
      <w:r>
        <w:instrText xml:space="preserve"> PAGEREF _Toc31120353 \h </w:instrText>
      </w:r>
      <w:r>
        <w:fldChar w:fldCharType="separate"/>
      </w:r>
      <w:r>
        <w:t>24</w:t>
      </w:r>
      <w:r>
        <w:fldChar w:fldCharType="end"/>
      </w:r>
    </w:p>
    <w:p w14:paraId="24F17FBE" w14:textId="3D4FEDA5" w:rsidR="00A80B90" w:rsidRDefault="00A80B9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rsidRPr="00D93426">
        <w:rPr>
          <w:rFonts w:eastAsia="SimSun"/>
          <w:lang w:val="en-US" w:eastAsia="zh-CN"/>
        </w:rPr>
        <w:t>EAA</w:t>
      </w:r>
      <w:r>
        <w:t xml:space="preserve"> for t</w:t>
      </w:r>
      <w:r w:rsidRPr="00D93426">
        <w:rPr>
          <w:rFonts w:eastAsia="SimSun"/>
          <w:lang w:val="en-US" w:eastAsia="zh-CN"/>
        </w:rPr>
        <w:t>he UEs with only E-Sub</w:t>
      </w:r>
      <w:r>
        <w:tab/>
      </w:r>
      <w:r>
        <w:fldChar w:fldCharType="begin" w:fldLock="1"/>
      </w:r>
      <w:r>
        <w:instrText xml:space="preserve"> PAGEREF _Toc31120354 \h </w:instrText>
      </w:r>
      <w:r>
        <w:fldChar w:fldCharType="separate"/>
      </w:r>
      <w:r>
        <w:t>24</w:t>
      </w:r>
      <w:r>
        <w:fldChar w:fldCharType="end"/>
      </w:r>
    </w:p>
    <w:p w14:paraId="5FBE7423" w14:textId="0128BC1F" w:rsidR="00A80B90" w:rsidRDefault="00A80B9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_Toc31120355 \h </w:instrText>
      </w:r>
      <w:r>
        <w:fldChar w:fldCharType="separate"/>
      </w:r>
      <w:r>
        <w:t>25</w:t>
      </w:r>
      <w:r>
        <w:fldChar w:fldCharType="end"/>
      </w:r>
    </w:p>
    <w:p w14:paraId="287A53EF" w14:textId="104823BB" w:rsidR="00A80B90" w:rsidRDefault="00A80B90">
      <w:pPr>
        <w:pStyle w:val="TOC4"/>
        <w:rPr>
          <w:rFonts w:asciiTheme="minorHAnsi" w:eastAsiaTheme="minorEastAsia" w:hAnsiTheme="minorHAnsi" w:cstheme="minorBidi"/>
          <w:sz w:val="22"/>
          <w:szCs w:val="22"/>
          <w:lang w:eastAsia="en-GB"/>
        </w:rPr>
      </w:pPr>
      <w:r>
        <w:lastRenderedPageBreak/>
        <w:t>6.4.3.1</w:t>
      </w:r>
      <w:r>
        <w:rPr>
          <w:rFonts w:asciiTheme="minorHAnsi" w:eastAsiaTheme="minorEastAsia" w:hAnsiTheme="minorHAnsi" w:cstheme="minorBidi"/>
          <w:sz w:val="22"/>
          <w:szCs w:val="22"/>
          <w:lang w:eastAsia="en-GB"/>
        </w:rPr>
        <w:tab/>
      </w:r>
      <w:r>
        <w:t>EAA for t</w:t>
      </w:r>
      <w:r w:rsidRPr="00D93426">
        <w:rPr>
          <w:rFonts w:eastAsia="SimSun"/>
          <w:lang w:val="en-US" w:eastAsia="zh-CN"/>
        </w:rPr>
        <w:t>he UEs with P-Sub and E-Sub</w:t>
      </w:r>
      <w:r>
        <w:tab/>
      </w:r>
      <w:r>
        <w:fldChar w:fldCharType="begin" w:fldLock="1"/>
      </w:r>
      <w:r>
        <w:instrText xml:space="preserve"> PAGEREF _Toc31120356 \h </w:instrText>
      </w:r>
      <w:r>
        <w:fldChar w:fldCharType="separate"/>
      </w:r>
      <w:r>
        <w:t>25</w:t>
      </w:r>
      <w:r>
        <w:fldChar w:fldCharType="end"/>
      </w:r>
    </w:p>
    <w:p w14:paraId="77F2BCE8" w14:textId="4CB7F3AF" w:rsidR="00A80B90" w:rsidRDefault="00A80B9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EAA for t</w:t>
      </w:r>
      <w:r w:rsidRPr="00D93426">
        <w:rPr>
          <w:rFonts w:eastAsia="SimSun"/>
          <w:lang w:val="en-US" w:eastAsia="zh-CN"/>
        </w:rPr>
        <w:t>he UEs with only E-Sub</w:t>
      </w:r>
      <w:r>
        <w:tab/>
      </w:r>
      <w:r>
        <w:fldChar w:fldCharType="begin" w:fldLock="1"/>
      </w:r>
      <w:r>
        <w:instrText xml:space="preserve"> PAGEREF _Toc31120357 \h </w:instrText>
      </w:r>
      <w:r>
        <w:fldChar w:fldCharType="separate"/>
      </w:r>
      <w:r>
        <w:t>25</w:t>
      </w:r>
      <w:r>
        <w:fldChar w:fldCharType="end"/>
      </w:r>
    </w:p>
    <w:p w14:paraId="3645FC41" w14:textId="05C23BD9" w:rsidR="00A80B90" w:rsidRDefault="00A80B9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_Toc31120358 \h </w:instrText>
      </w:r>
      <w:r>
        <w:fldChar w:fldCharType="separate"/>
      </w:r>
      <w:r>
        <w:t>26</w:t>
      </w:r>
      <w:r>
        <w:fldChar w:fldCharType="end"/>
      </w:r>
    </w:p>
    <w:p w14:paraId="35EB19B6" w14:textId="47B7DE9C" w:rsidR="00A80B90" w:rsidRDefault="00A80B9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_Toc31120359 \h </w:instrText>
      </w:r>
      <w:r>
        <w:fldChar w:fldCharType="separate"/>
      </w:r>
      <w:r>
        <w:t>26</w:t>
      </w:r>
      <w:r>
        <w:fldChar w:fldCharType="end"/>
      </w:r>
    </w:p>
    <w:p w14:paraId="17463BA1" w14:textId="3AB1CE34" w:rsidR="00A80B90" w:rsidRDefault="00A80B90">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_Toc31120360 \h </w:instrText>
      </w:r>
      <w:r>
        <w:fldChar w:fldCharType="separate"/>
      </w:r>
      <w:r>
        <w:t>26</w:t>
      </w:r>
      <w:r>
        <w:fldChar w:fldCharType="end"/>
      </w:r>
    </w:p>
    <w:p w14:paraId="7C6A412A" w14:textId="6B6564FB" w:rsidR="00A80B90" w:rsidRDefault="00A80B90">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_Toc31120361 \h </w:instrText>
      </w:r>
      <w:r>
        <w:fldChar w:fldCharType="separate"/>
      </w:r>
      <w:r>
        <w:t>28</w:t>
      </w:r>
      <w:r>
        <w:fldChar w:fldCharType="end"/>
      </w:r>
    </w:p>
    <w:p w14:paraId="1352D282" w14:textId="6CA562E9" w:rsidR="00A80B90" w:rsidRDefault="00A80B90">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_Toc31120362 \h </w:instrText>
      </w:r>
      <w:r>
        <w:fldChar w:fldCharType="separate"/>
      </w:r>
      <w:r>
        <w:t>28</w:t>
      </w:r>
      <w:r>
        <w:fldChar w:fldCharType="end"/>
      </w:r>
    </w:p>
    <w:p w14:paraId="6B628E94" w14:textId="0A47CD46" w:rsidR="00A80B90" w:rsidRDefault="00A80B9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_Toc31120363 \h </w:instrText>
      </w:r>
      <w:r>
        <w:fldChar w:fldCharType="separate"/>
      </w:r>
      <w:r>
        <w:t>28</w:t>
      </w:r>
      <w:r>
        <w:fldChar w:fldCharType="end"/>
      </w:r>
    </w:p>
    <w:p w14:paraId="3F04BD4D" w14:textId="523508F0" w:rsidR="00A80B90" w:rsidRDefault="00A80B9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_Toc31120364 \h </w:instrText>
      </w:r>
      <w:r>
        <w:fldChar w:fldCharType="separate"/>
      </w:r>
      <w:r>
        <w:t>29</w:t>
      </w:r>
      <w:r>
        <w:fldChar w:fldCharType="end"/>
      </w:r>
    </w:p>
    <w:p w14:paraId="33DEFE6D" w14:textId="332EAA9E" w:rsidR="00A80B90" w:rsidRDefault="00A80B9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_Toc31120365 \h </w:instrText>
      </w:r>
      <w:r>
        <w:fldChar w:fldCharType="separate"/>
      </w:r>
      <w:r>
        <w:t>31</w:t>
      </w:r>
      <w:r>
        <w:fldChar w:fldCharType="end"/>
      </w:r>
    </w:p>
    <w:p w14:paraId="0CD37211" w14:textId="55C11EF6" w:rsidR="00A80B90" w:rsidRDefault="00A80B90">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_Toc31120366 \h </w:instrText>
      </w:r>
      <w:r>
        <w:fldChar w:fldCharType="separate"/>
      </w:r>
      <w:r>
        <w:t>31</w:t>
      </w:r>
      <w:r>
        <w:fldChar w:fldCharType="end"/>
      </w:r>
    </w:p>
    <w:p w14:paraId="26CBC12E" w14:textId="0C8B8079" w:rsidR="00A80B90" w:rsidRDefault="00A80B90">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_Toc31120367 \h </w:instrText>
      </w:r>
      <w:r>
        <w:fldChar w:fldCharType="separate"/>
      </w:r>
      <w:r>
        <w:t>31</w:t>
      </w:r>
      <w:r>
        <w:fldChar w:fldCharType="end"/>
      </w:r>
    </w:p>
    <w:p w14:paraId="71BED4BB" w14:textId="686312D4" w:rsidR="00A80B90" w:rsidRDefault="00A80B90">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_Toc31120368 \h </w:instrText>
      </w:r>
      <w:r>
        <w:fldChar w:fldCharType="separate"/>
      </w:r>
      <w:r>
        <w:t>31</w:t>
      </w:r>
      <w:r>
        <w:fldChar w:fldCharType="end"/>
      </w:r>
    </w:p>
    <w:p w14:paraId="40F3EDAA" w14:textId="3F3CE4C3" w:rsidR="00A80B90" w:rsidRDefault="00A80B90">
      <w:pPr>
        <w:pStyle w:val="TOC3"/>
        <w:rPr>
          <w:rFonts w:asciiTheme="minorHAnsi" w:eastAsiaTheme="minorEastAsia" w:hAnsiTheme="minorHAnsi" w:cstheme="minorBidi"/>
          <w:sz w:val="22"/>
          <w:szCs w:val="22"/>
          <w:lang w:eastAsia="en-GB"/>
        </w:rPr>
      </w:pPr>
      <w:r>
        <w:rPr>
          <w:lang w:eastAsia="ko-KR"/>
        </w:rPr>
        <w:t>6.6.3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_Toc31120369 \h </w:instrText>
      </w:r>
      <w:r>
        <w:fldChar w:fldCharType="separate"/>
      </w:r>
      <w:r>
        <w:t>32</w:t>
      </w:r>
      <w:r>
        <w:fldChar w:fldCharType="end"/>
      </w:r>
    </w:p>
    <w:p w14:paraId="68F1639A" w14:textId="53A9ED21" w:rsidR="00A80B90" w:rsidRDefault="00A80B90">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_Toc31120370 \h </w:instrText>
      </w:r>
      <w:r>
        <w:fldChar w:fldCharType="separate"/>
      </w:r>
      <w:r>
        <w:t>32</w:t>
      </w:r>
      <w:r>
        <w:fldChar w:fldCharType="end"/>
      </w:r>
    </w:p>
    <w:p w14:paraId="0F870AC7" w14:textId="020C3448" w:rsidR="00A80B90" w:rsidRDefault="00A80B90">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_Toc31120371 \h </w:instrText>
      </w:r>
      <w:r>
        <w:fldChar w:fldCharType="separate"/>
      </w:r>
      <w:r>
        <w:t>34</w:t>
      </w:r>
      <w:r>
        <w:fldChar w:fldCharType="end"/>
      </w:r>
    </w:p>
    <w:p w14:paraId="4AB5231F" w14:textId="0B37CDB5" w:rsidR="00A80B90" w:rsidRDefault="00A80B90">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_Toc31120372 \h </w:instrText>
      </w:r>
      <w:r>
        <w:fldChar w:fldCharType="separate"/>
      </w:r>
      <w:r>
        <w:t>35</w:t>
      </w:r>
      <w:r>
        <w:fldChar w:fldCharType="end"/>
      </w:r>
    </w:p>
    <w:p w14:paraId="22114A42" w14:textId="2A2EAAA9" w:rsidR="00A80B90" w:rsidRDefault="00A80B90">
      <w:pPr>
        <w:pStyle w:val="TOC3"/>
        <w:rPr>
          <w:rFonts w:asciiTheme="minorHAnsi" w:eastAsiaTheme="minorEastAsia" w:hAnsiTheme="minorHAnsi" w:cstheme="minorBidi"/>
          <w:sz w:val="22"/>
          <w:szCs w:val="22"/>
          <w:lang w:eastAsia="en-GB"/>
        </w:rPr>
      </w:pPr>
      <w:r>
        <w:rPr>
          <w:lang w:eastAsia="ko-KR"/>
        </w:rPr>
        <w:t>6.6.4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_Toc31120373 \h </w:instrText>
      </w:r>
      <w:r>
        <w:fldChar w:fldCharType="separate"/>
      </w:r>
      <w:r>
        <w:t>36</w:t>
      </w:r>
      <w:r>
        <w:fldChar w:fldCharType="end"/>
      </w:r>
    </w:p>
    <w:p w14:paraId="0C5A9255" w14:textId="62D057B7" w:rsidR="00A80B90" w:rsidRDefault="00A80B9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D93426">
        <w:rPr>
          <w:rFonts w:eastAsia="SimSun"/>
          <w:lang w:eastAsia="zh-CN"/>
        </w:rPr>
        <w:t>-NPN</w:t>
      </w:r>
      <w:r>
        <w:tab/>
      </w:r>
      <w:r>
        <w:fldChar w:fldCharType="begin" w:fldLock="1"/>
      </w:r>
      <w:r>
        <w:instrText xml:space="preserve"> PAGEREF _Toc31120374 \h </w:instrText>
      </w:r>
      <w:r>
        <w:fldChar w:fldCharType="separate"/>
      </w:r>
      <w:r>
        <w:t>36</w:t>
      </w:r>
      <w:r>
        <w:fldChar w:fldCharType="end"/>
      </w:r>
    </w:p>
    <w:p w14:paraId="09AC7DE1" w14:textId="4C65F70A" w:rsidR="00A80B90" w:rsidRDefault="00A80B90">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_Toc31120375 \h </w:instrText>
      </w:r>
      <w:r>
        <w:fldChar w:fldCharType="separate"/>
      </w:r>
      <w:r>
        <w:t>36</w:t>
      </w:r>
      <w:r>
        <w:fldChar w:fldCharType="end"/>
      </w:r>
    </w:p>
    <w:p w14:paraId="3965E0A7" w14:textId="765308B1" w:rsidR="00A80B90" w:rsidRDefault="00A80B90">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_Toc31120376 \h </w:instrText>
      </w:r>
      <w:r>
        <w:fldChar w:fldCharType="separate"/>
      </w:r>
      <w:r>
        <w:t>38</w:t>
      </w:r>
      <w:r>
        <w:fldChar w:fldCharType="end"/>
      </w:r>
    </w:p>
    <w:p w14:paraId="14683E30" w14:textId="5C3EBA9A" w:rsidR="00A80B90" w:rsidRDefault="00A80B90">
      <w:pPr>
        <w:pStyle w:val="TOC4"/>
        <w:rPr>
          <w:rFonts w:asciiTheme="minorHAnsi" w:eastAsiaTheme="minorEastAsia" w:hAnsiTheme="minorHAnsi" w:cstheme="minorBidi"/>
          <w:sz w:val="22"/>
          <w:szCs w:val="22"/>
          <w:lang w:eastAsia="en-GB"/>
        </w:rPr>
      </w:pPr>
      <w:r>
        <w:rPr>
          <w:lang w:eastAsia="ko-KR"/>
        </w:rPr>
        <w:t>6.7.2.1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_Toc31120377 \h </w:instrText>
      </w:r>
      <w:r>
        <w:fldChar w:fldCharType="separate"/>
      </w:r>
      <w:r>
        <w:t>38</w:t>
      </w:r>
      <w:r>
        <w:fldChar w:fldCharType="end"/>
      </w:r>
    </w:p>
    <w:p w14:paraId="7E2670E7" w14:textId="414D38D8" w:rsidR="00A80B90" w:rsidRDefault="00A80B90">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_Toc31120378 \h </w:instrText>
      </w:r>
      <w:r>
        <w:fldChar w:fldCharType="separate"/>
      </w:r>
      <w:r>
        <w:t>38</w:t>
      </w:r>
      <w:r>
        <w:fldChar w:fldCharType="end"/>
      </w:r>
    </w:p>
    <w:p w14:paraId="23C65A56" w14:textId="5CD6F284" w:rsidR="00A80B90" w:rsidRDefault="00A80B9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_Toc31120379 \h </w:instrText>
      </w:r>
      <w:r>
        <w:fldChar w:fldCharType="separate"/>
      </w:r>
      <w:r>
        <w:t>38</w:t>
      </w:r>
      <w:r>
        <w:fldChar w:fldCharType="end"/>
      </w:r>
    </w:p>
    <w:p w14:paraId="0B845802" w14:textId="3DD32044" w:rsidR="00A80B90" w:rsidRDefault="00A80B90">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_Toc31120380 \h </w:instrText>
      </w:r>
      <w:r>
        <w:fldChar w:fldCharType="separate"/>
      </w:r>
      <w:r>
        <w:t>40</w:t>
      </w:r>
      <w:r>
        <w:fldChar w:fldCharType="end"/>
      </w:r>
    </w:p>
    <w:p w14:paraId="6F30F221" w14:textId="056251DB" w:rsidR="00A80B90" w:rsidRDefault="00A80B90">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_Toc31120381 \h </w:instrText>
      </w:r>
      <w:r>
        <w:fldChar w:fldCharType="separate"/>
      </w:r>
      <w:r>
        <w:t>40</w:t>
      </w:r>
      <w:r>
        <w:fldChar w:fldCharType="end"/>
      </w:r>
    </w:p>
    <w:p w14:paraId="43C5DF0A" w14:textId="2C24201F" w:rsidR="00A80B90" w:rsidRDefault="00A80B90">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_Toc31120382 \h </w:instrText>
      </w:r>
      <w:r>
        <w:fldChar w:fldCharType="separate"/>
      </w:r>
      <w:r>
        <w:t>40</w:t>
      </w:r>
      <w:r>
        <w:fldChar w:fldCharType="end"/>
      </w:r>
    </w:p>
    <w:p w14:paraId="190A50A3" w14:textId="5967F719" w:rsidR="00A80B90" w:rsidRDefault="00A80B90">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_Toc31120383 \h </w:instrText>
      </w:r>
      <w:r>
        <w:fldChar w:fldCharType="separate"/>
      </w:r>
      <w:r>
        <w:t>40</w:t>
      </w:r>
      <w:r>
        <w:fldChar w:fldCharType="end"/>
      </w:r>
    </w:p>
    <w:p w14:paraId="3BC43410" w14:textId="039AA178" w:rsidR="00A80B90" w:rsidRDefault="00A80B90">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_Toc31120384 \h </w:instrText>
      </w:r>
      <w:r>
        <w:fldChar w:fldCharType="separate"/>
      </w:r>
      <w:r>
        <w:t>41</w:t>
      </w:r>
      <w:r>
        <w:fldChar w:fldCharType="end"/>
      </w:r>
    </w:p>
    <w:p w14:paraId="710E2226" w14:textId="031DC15C" w:rsidR="00A80B90" w:rsidRDefault="00A80B90">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_Toc31120385 \h </w:instrText>
      </w:r>
      <w:r>
        <w:fldChar w:fldCharType="separate"/>
      </w:r>
      <w:r>
        <w:t>41</w:t>
      </w:r>
      <w:r>
        <w:fldChar w:fldCharType="end"/>
      </w:r>
    </w:p>
    <w:p w14:paraId="464111ED" w14:textId="0B361439" w:rsidR="00A80B90" w:rsidRDefault="00A80B9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_Toc31120386 \h </w:instrText>
      </w:r>
      <w:r>
        <w:fldChar w:fldCharType="separate"/>
      </w:r>
      <w:r>
        <w:t>41</w:t>
      </w:r>
      <w:r>
        <w:fldChar w:fldCharType="end"/>
      </w:r>
    </w:p>
    <w:p w14:paraId="49599055" w14:textId="2D7884B8" w:rsidR="00A80B90" w:rsidRDefault="00A80B90">
      <w:pPr>
        <w:pStyle w:val="TOC2"/>
        <w:rPr>
          <w:rFonts w:asciiTheme="minorHAnsi" w:eastAsiaTheme="minorEastAsia" w:hAnsiTheme="minorHAnsi" w:cstheme="minorBidi"/>
          <w:sz w:val="22"/>
          <w:szCs w:val="22"/>
          <w:lang w:eastAsia="en-GB"/>
        </w:rPr>
      </w:pPr>
      <w:r>
        <w:t>7.X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_Toc31120387 \h </w:instrText>
      </w:r>
      <w:r>
        <w:fldChar w:fldCharType="separate"/>
      </w:r>
      <w:r>
        <w:t>41</w:t>
      </w:r>
      <w:r>
        <w:fldChar w:fldCharType="end"/>
      </w:r>
    </w:p>
    <w:p w14:paraId="0C02E18D" w14:textId="2DEB09E9" w:rsidR="00A80B90" w:rsidRDefault="00A80B9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_Toc31120388 \h </w:instrText>
      </w:r>
      <w:r>
        <w:fldChar w:fldCharType="separate"/>
      </w:r>
      <w:r>
        <w:t>41</w:t>
      </w:r>
      <w:r>
        <w:fldChar w:fldCharType="end"/>
      </w:r>
    </w:p>
    <w:p w14:paraId="65939B70" w14:textId="64DFE162" w:rsidR="00A80B90" w:rsidRDefault="00A80B90">
      <w:pPr>
        <w:pStyle w:val="TOC2"/>
        <w:rPr>
          <w:rFonts w:asciiTheme="minorHAnsi" w:eastAsiaTheme="minorEastAsia" w:hAnsiTheme="minorHAnsi" w:cstheme="minorBidi"/>
          <w:sz w:val="22"/>
          <w:szCs w:val="22"/>
          <w:lang w:eastAsia="en-GB"/>
        </w:rPr>
      </w:pPr>
      <w:r>
        <w:t>8.X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_Toc31120389 \h </w:instrText>
      </w:r>
      <w:r>
        <w:fldChar w:fldCharType="separate"/>
      </w:r>
      <w:r>
        <w:t>41</w:t>
      </w:r>
      <w:r>
        <w:fldChar w:fldCharType="end"/>
      </w:r>
    </w:p>
    <w:p w14:paraId="6ABF00E2" w14:textId="531C6A68" w:rsidR="00A80B90" w:rsidRDefault="00A80B90">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_Toc31120390 \h </w:instrText>
      </w:r>
      <w:r>
        <w:fldChar w:fldCharType="separate"/>
      </w:r>
      <w:r>
        <w:t>42</w:t>
      </w:r>
      <w:r>
        <w:fldChar w:fldCharType="end"/>
      </w:r>
    </w:p>
    <w:p w14:paraId="2D0731A6" w14:textId="4D405CF1" w:rsidR="00080512" w:rsidRPr="00E31168" w:rsidRDefault="00A80B90">
      <w:r>
        <w:rPr>
          <w:noProof/>
          <w:sz w:val="22"/>
        </w:rPr>
        <w:fldChar w:fldCharType="end"/>
      </w:r>
    </w:p>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5934652"/>
      <w:bookmarkStart w:id="21" w:name="_Toc26337032"/>
      <w:bookmarkStart w:id="22" w:name="_Toc31114279"/>
      <w:bookmarkStart w:id="23" w:name="_Toc31120303"/>
      <w:bookmarkEnd w:id="17"/>
      <w:r w:rsidRPr="00E31168">
        <w:lastRenderedPageBreak/>
        <w:t>Foreword</w:t>
      </w:r>
      <w:bookmarkEnd w:id="18"/>
      <w:bookmarkEnd w:id="19"/>
      <w:bookmarkEnd w:id="20"/>
      <w:bookmarkEnd w:id="21"/>
      <w:bookmarkEnd w:id="22"/>
      <w:bookmarkEnd w:id="23"/>
    </w:p>
    <w:p w14:paraId="51A63B92" w14:textId="77777777" w:rsidR="00E31168" w:rsidRPr="00BC4377" w:rsidRDefault="00E31168" w:rsidP="00E31168">
      <w:bookmarkStart w:id="24" w:name="introduction"/>
      <w:bookmarkEnd w:id="24"/>
      <w:r w:rsidRPr="00BC4377">
        <w:t xml:space="preserve">This Technical </w:t>
      </w:r>
      <w:bookmarkStart w:id="25" w:name="spectype3"/>
      <w:r w:rsidRPr="00BC4377">
        <w:t>Report</w:t>
      </w:r>
      <w:bookmarkEnd w:id="25"/>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B58FBBB" w:rsidR="00E31168" w:rsidRPr="00BC4377" w:rsidRDefault="00E31168" w:rsidP="00E31168">
      <w:r w:rsidRPr="00BC4377">
        <w:t xml:space="preserve">The constructions </w:t>
      </w:r>
      <w:r w:rsidR="00A80B90">
        <w:t>"</w:t>
      </w:r>
      <w:r w:rsidRPr="00BC4377">
        <w:t>shall</w:t>
      </w:r>
      <w:r w:rsidR="00A80B90">
        <w:t>"</w:t>
      </w:r>
      <w:r w:rsidRPr="00BC4377">
        <w:t xml:space="preserve"> and </w:t>
      </w:r>
      <w:r w:rsidR="00A80B90">
        <w:t>"</w:t>
      </w:r>
      <w:r w:rsidRPr="00BC4377">
        <w:t>shall not</w:t>
      </w:r>
      <w:r w:rsidR="00A80B90">
        <w:t>"</w:t>
      </w:r>
      <w:r w:rsidRPr="00BC4377">
        <w:t xml:space="preserve"> are confined to the context of normative provisions, and do not appear in Technical Reports.</w:t>
      </w:r>
    </w:p>
    <w:p w14:paraId="2DD53DF4" w14:textId="1DB2FC40" w:rsidR="00E31168" w:rsidRPr="00BC4377" w:rsidRDefault="00E31168" w:rsidP="00E31168">
      <w:r w:rsidRPr="00BC4377">
        <w:t xml:space="preserve">The constructions </w:t>
      </w:r>
      <w:r w:rsidR="00A80B90">
        <w:t>"</w:t>
      </w:r>
      <w:r w:rsidRPr="00BC4377">
        <w:t>must</w:t>
      </w:r>
      <w:r w:rsidR="00A80B90">
        <w:t>"</w:t>
      </w:r>
      <w:r w:rsidRPr="00BC4377">
        <w:t xml:space="preserve"> and </w:t>
      </w:r>
      <w:r w:rsidR="00A80B90">
        <w:t>"</w:t>
      </w:r>
      <w:r w:rsidRPr="00BC4377">
        <w:t>must not</w:t>
      </w:r>
      <w:r w:rsidR="00A80B90">
        <w:t>"</w:t>
      </w:r>
      <w:r w:rsidRPr="00BC4377">
        <w:t xml:space="preserve"> are not used as substitutes for </w:t>
      </w:r>
      <w:r w:rsidR="00A80B90">
        <w:t>"</w:t>
      </w:r>
      <w:r w:rsidRPr="00BC4377">
        <w:t>shall</w:t>
      </w:r>
      <w:r w:rsidR="00A80B90">
        <w:t>"</w:t>
      </w:r>
      <w:r w:rsidRPr="00BC4377">
        <w:t xml:space="preserve"> and </w:t>
      </w:r>
      <w:r w:rsidR="00A80B90">
        <w:t>"</w:t>
      </w:r>
      <w:r w:rsidRPr="00BC4377">
        <w:t>shall not</w:t>
      </w:r>
      <w:r w:rsidR="00A80B90">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3DE4D57B" w:rsidR="00E31168" w:rsidRPr="00BC4377" w:rsidRDefault="00E31168" w:rsidP="00E31168">
      <w:r w:rsidRPr="00BC4377">
        <w:t xml:space="preserve">The construction </w:t>
      </w:r>
      <w:r w:rsidR="00A80B90">
        <w:t>"</w:t>
      </w:r>
      <w:r w:rsidRPr="00BC4377">
        <w:t>may not</w:t>
      </w:r>
      <w:r w:rsidR="00A80B90">
        <w:t>"</w:t>
      </w:r>
      <w:r w:rsidRPr="00BC4377">
        <w:t xml:space="preserve"> is ambiguous and is not used in normative elements. The unambiguous constructions </w:t>
      </w:r>
      <w:r w:rsidR="00A80B90">
        <w:t>"</w:t>
      </w:r>
      <w:r w:rsidRPr="00BC4377">
        <w:t>might not</w:t>
      </w:r>
      <w:r w:rsidR="00A80B90">
        <w:t>"</w:t>
      </w:r>
      <w:r w:rsidRPr="00BC4377">
        <w:t xml:space="preserve"> or </w:t>
      </w:r>
      <w:r w:rsidR="00A80B90">
        <w:t>"</w:t>
      </w:r>
      <w:r w:rsidRPr="00BC4377">
        <w:t>shall not</w:t>
      </w:r>
      <w:r w:rsidR="00A80B90">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A7FBDEA" w:rsidR="00E31168" w:rsidRPr="00BC4377" w:rsidRDefault="00E31168" w:rsidP="00E31168">
      <w:r w:rsidRPr="00BC4377">
        <w:t xml:space="preserve">The constructions </w:t>
      </w:r>
      <w:r w:rsidR="00A80B90">
        <w:t>"</w:t>
      </w:r>
      <w:r w:rsidRPr="00BC4377">
        <w:t>can</w:t>
      </w:r>
      <w:r w:rsidR="00A80B90">
        <w:t>"</w:t>
      </w:r>
      <w:r w:rsidRPr="00BC4377">
        <w:t xml:space="preserve"> and </w:t>
      </w:r>
      <w:r w:rsidR="00A80B90">
        <w:t>"</w:t>
      </w:r>
      <w:r w:rsidRPr="00BC4377">
        <w:t>cannot</w:t>
      </w:r>
      <w:r w:rsidR="00A80B90">
        <w:t>"</w:t>
      </w:r>
      <w:r w:rsidRPr="00BC4377">
        <w:t xml:space="preserve"> are not substitutes for </w:t>
      </w:r>
      <w:r w:rsidR="00A80B90">
        <w:t>"</w:t>
      </w:r>
      <w:r w:rsidRPr="00BC4377">
        <w:t>may</w:t>
      </w:r>
      <w:r w:rsidR="00A80B90">
        <w:t>"</w:t>
      </w:r>
      <w:r w:rsidRPr="00BC4377">
        <w:t xml:space="preserve"> and </w:t>
      </w:r>
      <w:r w:rsidR="00A80B90">
        <w:t>"</w:t>
      </w:r>
      <w:r w:rsidRPr="00BC4377">
        <w:t>need not</w:t>
      </w:r>
      <w:r w:rsidR="00A80B90">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CC3A2CF" w:rsidR="00E31168" w:rsidRPr="00BC4377" w:rsidRDefault="00E31168" w:rsidP="00E31168">
      <w:r w:rsidRPr="00BC4377">
        <w:t xml:space="preserve">The constructions </w:t>
      </w:r>
      <w:r w:rsidR="00A80B90">
        <w:t>"</w:t>
      </w:r>
      <w:r w:rsidRPr="00BC4377">
        <w:t>is</w:t>
      </w:r>
      <w:r w:rsidR="00A80B90">
        <w:t>"</w:t>
      </w:r>
      <w:r w:rsidRPr="00BC4377">
        <w:t xml:space="preserve"> and </w:t>
      </w:r>
      <w:r w:rsidR="00A80B90">
        <w:t>"</w:t>
      </w:r>
      <w:r w:rsidRPr="00BC4377">
        <w:t>is not</w:t>
      </w:r>
      <w:r w:rsidR="00A80B90">
        <w:t>"</w:t>
      </w:r>
      <w:r w:rsidRPr="00BC4377">
        <w:t xml:space="preserve"> do not indicate requirements.</w:t>
      </w:r>
    </w:p>
    <w:p w14:paraId="1D75C680" w14:textId="77777777" w:rsidR="00080512" w:rsidRPr="00E31168" w:rsidRDefault="00080512">
      <w:pPr>
        <w:pStyle w:val="Heading1"/>
      </w:pPr>
      <w:r w:rsidRPr="00E31168">
        <w:br w:type="page"/>
      </w:r>
      <w:bookmarkStart w:id="26" w:name="scope"/>
      <w:bookmarkStart w:id="27" w:name="_Toc21087530"/>
      <w:bookmarkStart w:id="28" w:name="_Toc23326063"/>
      <w:bookmarkStart w:id="29" w:name="_Toc25934653"/>
      <w:bookmarkStart w:id="30" w:name="_Toc26337033"/>
      <w:bookmarkStart w:id="31" w:name="_Toc31114280"/>
      <w:bookmarkStart w:id="32" w:name="_Toc31120304"/>
      <w:bookmarkEnd w:id="26"/>
      <w:r w:rsidRPr="00E31168">
        <w:lastRenderedPageBreak/>
        <w:t>1</w:t>
      </w:r>
      <w:r w:rsidRPr="00E31168">
        <w:tab/>
        <w:t>Scope</w:t>
      </w:r>
      <w:bookmarkEnd w:id="27"/>
      <w:bookmarkEnd w:id="28"/>
      <w:bookmarkEnd w:id="29"/>
      <w:bookmarkEnd w:id="30"/>
      <w:bookmarkEnd w:id="31"/>
      <w:bookmarkEnd w:id="32"/>
    </w:p>
    <w:p w14:paraId="67916300" w14:textId="77777777" w:rsidR="00193C54" w:rsidRDefault="00193C54" w:rsidP="00E31168">
      <w:r>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Default="00193C54" w:rsidP="00E31168">
      <w:r>
        <w:t>The following aspects are in scope of the study:</w:t>
      </w:r>
    </w:p>
    <w:p w14:paraId="684FEE80" w14:textId="77777777" w:rsidR="00193C54" w:rsidRDefault="00193C54" w:rsidP="00193C54">
      <w:pPr>
        <w:pStyle w:val="B1"/>
      </w:pPr>
      <w:r>
        <w:t>1.</w:t>
      </w:r>
      <w:r>
        <w:tab/>
        <w:t>Study enhancements to enable support for SNPN along with subscription / credentials owned by an entity separate from the SNPN.</w:t>
      </w:r>
    </w:p>
    <w:p w14:paraId="32C93CC1" w14:textId="77777777" w:rsidR="00193C54" w:rsidRDefault="00193C54" w:rsidP="00193C54">
      <w:pPr>
        <w:pStyle w:val="B1"/>
      </w:pPr>
      <w:r>
        <w:t>2.</w:t>
      </w:r>
      <w:r>
        <w:tab/>
        <w:t>Study how to support UE onboarding and provisioning for non-public networks.</w:t>
      </w:r>
    </w:p>
    <w:p w14:paraId="5D78A265" w14:textId="77777777" w:rsidR="00193C54" w:rsidRDefault="00193C54" w:rsidP="00193C54">
      <w:pPr>
        <w:pStyle w:val="B1"/>
      </w:pPr>
      <w:r>
        <w:t>3.</w:t>
      </w:r>
      <w:r>
        <w:tab/>
        <w:t>Study enhancements to the 5GS for NPN to support service requirements for production of audio-visual content and services e.g. for service continuity.</w:t>
      </w:r>
    </w:p>
    <w:p w14:paraId="7D0ABE2F" w14:textId="77777777" w:rsidR="00193C54" w:rsidRDefault="00193C54" w:rsidP="00193C54">
      <w:pPr>
        <w:pStyle w:val="B1"/>
      </w:pPr>
      <w:r>
        <w:t>4.</w:t>
      </w:r>
      <w:r>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Default="00193C54" w:rsidP="00193C54">
      <w:pPr>
        <w:pStyle w:val="B1"/>
      </w:pPr>
      <w:r>
        <w:t>5.</w:t>
      </w:r>
      <w:r>
        <w:tab/>
        <w:t>Study the need for additional exposure capabilities due to support for NPN.</w:t>
      </w:r>
    </w:p>
    <w:p w14:paraId="5E9F05B8" w14:textId="77777777" w:rsidR="00193C54" w:rsidRDefault="00193C54" w:rsidP="00193C54">
      <w:pPr>
        <w:pStyle w:val="B1"/>
      </w:pPr>
      <w:r>
        <w:t>6.</w:t>
      </w:r>
      <w:r>
        <w:tab/>
        <w:t>Study support for SNPN and PLMN sharing the same NG-RAN, if anything missing from Rel-16.</w:t>
      </w:r>
    </w:p>
    <w:p w14:paraId="68A8EEDE" w14:textId="77777777" w:rsidR="00193C54" w:rsidRDefault="00193C54" w:rsidP="00193C54">
      <w:pPr>
        <w:pStyle w:val="B1"/>
      </w:pPr>
      <w:r>
        <w:t>7.</w:t>
      </w:r>
      <w:r>
        <w:tab/>
        <w:t>Study support for voice/IMS emergency services for SNPN.</w:t>
      </w:r>
    </w:p>
    <w:p w14:paraId="7EC9E1FE" w14:textId="77777777" w:rsidR="00080512" w:rsidRPr="00E31168" w:rsidRDefault="00080512">
      <w:pPr>
        <w:pStyle w:val="Heading1"/>
      </w:pPr>
      <w:bookmarkStart w:id="33" w:name="references"/>
      <w:bookmarkStart w:id="34" w:name="_Toc21087531"/>
      <w:bookmarkStart w:id="35" w:name="_Toc23326064"/>
      <w:bookmarkStart w:id="36" w:name="_Toc25934654"/>
      <w:bookmarkStart w:id="37" w:name="_Toc26337034"/>
      <w:bookmarkStart w:id="38" w:name="_Toc31114281"/>
      <w:bookmarkStart w:id="39" w:name="_Toc31120305"/>
      <w:bookmarkEnd w:id="33"/>
      <w:r w:rsidRPr="00E31168">
        <w:t>2</w:t>
      </w:r>
      <w:r w:rsidRPr="00E31168">
        <w:tab/>
        <w:t>References</w:t>
      </w:r>
      <w:bookmarkEnd w:id="34"/>
      <w:bookmarkEnd w:id="35"/>
      <w:bookmarkEnd w:id="36"/>
      <w:bookmarkEnd w:id="37"/>
      <w:bookmarkEnd w:id="38"/>
      <w:bookmarkEnd w:id="39"/>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0F9555B3" w:rsidR="00EC4A25" w:rsidRDefault="00EC4A25" w:rsidP="00EC4A25">
      <w:pPr>
        <w:pStyle w:val="EX"/>
      </w:pPr>
      <w:r w:rsidRPr="00E31168">
        <w:t>[1]</w:t>
      </w:r>
      <w:r w:rsidRPr="00E31168">
        <w:tab/>
      </w:r>
      <w:r w:rsidR="00A80B90" w:rsidRPr="00E31168">
        <w:t>3GPP</w:t>
      </w:r>
      <w:r w:rsidR="00A80B90">
        <w:t> </w:t>
      </w:r>
      <w:r w:rsidR="00A80B90" w:rsidRPr="00E31168">
        <w:t>TR</w:t>
      </w:r>
      <w:r w:rsidR="00A80B90">
        <w:t> </w:t>
      </w:r>
      <w:r w:rsidR="00A80B90" w:rsidRPr="00E31168">
        <w:t>21.905:</w:t>
      </w:r>
      <w:r w:rsidRPr="00E31168">
        <w:t xml:space="preserve"> </w:t>
      </w:r>
      <w:r w:rsidR="00A80B90">
        <w:t>"</w:t>
      </w:r>
      <w:r w:rsidRPr="00E31168">
        <w:t>Vocabulary for 3GPP Specifications</w:t>
      </w:r>
      <w:r w:rsidR="00A80B90">
        <w:t>"</w:t>
      </w:r>
      <w:r w:rsidRPr="00E31168">
        <w:t>.</w:t>
      </w:r>
    </w:p>
    <w:p w14:paraId="02EAD286" w14:textId="55DBB02C" w:rsidR="00193C54" w:rsidRDefault="00193C54" w:rsidP="00EC4A25">
      <w:pPr>
        <w:pStyle w:val="EX"/>
      </w:pPr>
      <w:r>
        <w:t>[2]</w:t>
      </w:r>
      <w:r>
        <w:tab/>
      </w:r>
      <w:r w:rsidR="00A80B90">
        <w:t>3GPP TS 22.261:</w:t>
      </w:r>
      <w:r>
        <w:t xml:space="preserve"> </w:t>
      </w:r>
      <w:r w:rsidR="00A80B90">
        <w:t>"</w:t>
      </w:r>
      <w:r>
        <w:t>Service requirements for next generation new services and markets</w:t>
      </w:r>
      <w:r w:rsidR="00A80B90">
        <w:t>"</w:t>
      </w:r>
      <w:r>
        <w:t>.</w:t>
      </w:r>
    </w:p>
    <w:p w14:paraId="2936D8A8" w14:textId="539D6534" w:rsidR="00193C54" w:rsidRDefault="00193C54" w:rsidP="00EC4A25">
      <w:pPr>
        <w:pStyle w:val="EX"/>
      </w:pPr>
      <w:r>
        <w:t>[3]</w:t>
      </w:r>
      <w:r>
        <w:tab/>
      </w:r>
      <w:r w:rsidR="00A80B90">
        <w:t>3GPP TS 22.263:</w:t>
      </w:r>
      <w:r>
        <w:t xml:space="preserve"> </w:t>
      </w:r>
      <w:r w:rsidR="00A80B90">
        <w:t>"</w:t>
      </w:r>
      <w:r>
        <w:t xml:space="preserve"> Service requirements for Video, Imaging and Audio for Professional Applications (VIAPA)</w:t>
      </w:r>
      <w:r w:rsidR="00A80B90">
        <w:t>"</w:t>
      </w:r>
      <w:r>
        <w:t>.</w:t>
      </w:r>
    </w:p>
    <w:p w14:paraId="316EDCED" w14:textId="5A728DE0" w:rsidR="00193C54" w:rsidRDefault="00193C54" w:rsidP="00EC4A25">
      <w:pPr>
        <w:pStyle w:val="EX"/>
      </w:pPr>
      <w:r>
        <w:t>[4]</w:t>
      </w:r>
      <w:r>
        <w:tab/>
      </w:r>
      <w:r w:rsidR="00A80B90">
        <w:t>3GPP TS 23.501:</w:t>
      </w:r>
      <w:r>
        <w:t xml:space="preserve"> </w:t>
      </w:r>
      <w:r w:rsidR="00A80B90">
        <w:t>"</w:t>
      </w:r>
      <w:r>
        <w:t>System Architecture for the 5G System; Stage 2</w:t>
      </w:r>
      <w:r w:rsidR="00A80B90">
        <w:t>"</w:t>
      </w:r>
      <w:r>
        <w:t>.</w:t>
      </w:r>
    </w:p>
    <w:p w14:paraId="44F78CDD" w14:textId="6CFB709D" w:rsidR="00B43881" w:rsidRDefault="00A10434" w:rsidP="00EC4A25">
      <w:pPr>
        <w:pStyle w:val="EX"/>
      </w:pPr>
      <w:r>
        <w:t>[5]</w:t>
      </w:r>
      <w:r>
        <w:tab/>
      </w:r>
      <w:r w:rsidR="00A80B90" w:rsidRPr="009E0DE1">
        <w:t>3GPP</w:t>
      </w:r>
      <w:r w:rsidR="00A80B90">
        <w:t> </w:t>
      </w:r>
      <w:r w:rsidR="00A80B90" w:rsidRPr="009E0DE1">
        <w:t>TS</w:t>
      </w:r>
      <w:r w:rsidR="00A80B90">
        <w:t> </w:t>
      </w:r>
      <w:r w:rsidR="00A80B90" w:rsidRPr="009E0DE1">
        <w:t>23.122:</w:t>
      </w:r>
      <w:r w:rsidR="0031260C" w:rsidRPr="009E0DE1">
        <w:t xml:space="preserve"> </w:t>
      </w:r>
      <w:r w:rsidR="00A80B90">
        <w:t>"</w:t>
      </w:r>
      <w:r w:rsidR="0031260C" w:rsidRPr="009E0DE1">
        <w:t xml:space="preserve">Non-Access-Stratum (NAS) functions related to Mobile Station in idle </w:t>
      </w:r>
      <w:r w:rsidR="00224195">
        <w:t>m</w:t>
      </w:r>
      <w:r w:rsidR="0031260C" w:rsidRPr="009E0DE1">
        <w:t>ode</w:t>
      </w:r>
      <w:r w:rsidR="00A80B90">
        <w:t>"</w:t>
      </w:r>
      <w:r w:rsidR="0031260C" w:rsidRPr="009E0DE1">
        <w:t>.</w:t>
      </w:r>
    </w:p>
    <w:p w14:paraId="581BBFD2" w14:textId="7D15CAE4" w:rsidR="00311430" w:rsidRPr="00311430" w:rsidRDefault="00311430" w:rsidP="00311430">
      <w:pPr>
        <w:pStyle w:val="EX"/>
      </w:pPr>
      <w:r w:rsidRPr="00311430">
        <w:t>[</w:t>
      </w:r>
      <w:r>
        <w:t>6</w:t>
      </w:r>
      <w:r w:rsidRPr="00311430">
        <w:t>]</w:t>
      </w:r>
      <w:r w:rsidRPr="00311430">
        <w:tab/>
      </w:r>
      <w:r w:rsidR="00A80B90" w:rsidRPr="00311430">
        <w:t>3GPP</w:t>
      </w:r>
      <w:r w:rsidR="00A80B90">
        <w:t> </w:t>
      </w:r>
      <w:r w:rsidR="00A80B90" w:rsidRPr="00311430">
        <w:t>TS</w:t>
      </w:r>
      <w:r w:rsidR="00A80B90">
        <w:t> </w:t>
      </w:r>
      <w:r w:rsidR="00A80B90" w:rsidRPr="00311430">
        <w:t>23.502:</w:t>
      </w:r>
      <w:r w:rsidRPr="00311430">
        <w:t xml:space="preserve"> </w:t>
      </w:r>
      <w:r w:rsidR="00A80B90">
        <w:t>"</w:t>
      </w:r>
      <w:r w:rsidRPr="00311430">
        <w:t>Procedures for the 5G System; Stage 2</w:t>
      </w:r>
      <w:r w:rsidR="00A80B90">
        <w:t>".</w:t>
      </w:r>
    </w:p>
    <w:p w14:paraId="54360BE3" w14:textId="116DED69" w:rsidR="00311430" w:rsidRDefault="00311430" w:rsidP="00311430">
      <w:pPr>
        <w:pStyle w:val="EX"/>
      </w:pPr>
      <w:r w:rsidRPr="00311430">
        <w:t>[</w:t>
      </w:r>
      <w:r>
        <w:t>7</w:t>
      </w:r>
      <w:r w:rsidRPr="00311430">
        <w:t>]</w:t>
      </w:r>
      <w:r w:rsidRPr="00311430">
        <w:tab/>
      </w:r>
      <w:r w:rsidR="00A80B90" w:rsidRPr="00311430">
        <w:t>3GPP</w:t>
      </w:r>
      <w:r w:rsidR="00A80B90">
        <w:t> </w:t>
      </w:r>
      <w:r w:rsidR="00A80B90" w:rsidRPr="00311430">
        <w:t>TS</w:t>
      </w:r>
      <w:r w:rsidR="00A80B90">
        <w:t> </w:t>
      </w:r>
      <w:r w:rsidR="00A80B90" w:rsidRPr="00311430">
        <w:t>33.501:</w:t>
      </w:r>
      <w:r w:rsidRPr="00311430">
        <w:t xml:space="preserve"> </w:t>
      </w:r>
      <w:r w:rsidR="00A80B90">
        <w:t>"</w:t>
      </w:r>
      <w:r w:rsidRPr="00311430">
        <w:t>Security architecture and procedures for 5G system</w:t>
      </w:r>
      <w:r w:rsidR="00A80B90">
        <w:t>".</w:t>
      </w:r>
    </w:p>
    <w:p w14:paraId="781AB7F6" w14:textId="6AD3DA98" w:rsidR="00080512" w:rsidRPr="00E31168" w:rsidRDefault="00080512">
      <w:pPr>
        <w:pStyle w:val="Heading1"/>
      </w:pPr>
      <w:bookmarkStart w:id="40" w:name="definitions"/>
      <w:bookmarkStart w:id="41" w:name="_Toc21087532"/>
      <w:bookmarkStart w:id="42" w:name="_Toc23326065"/>
      <w:bookmarkStart w:id="43" w:name="_Toc25934655"/>
      <w:bookmarkStart w:id="44" w:name="_Toc26337035"/>
      <w:bookmarkStart w:id="45" w:name="_Toc31114282"/>
      <w:bookmarkStart w:id="46" w:name="_Toc31120306"/>
      <w:bookmarkEnd w:id="40"/>
      <w:r w:rsidRPr="00E31168">
        <w:lastRenderedPageBreak/>
        <w:t>3</w:t>
      </w:r>
      <w:r w:rsidRPr="00E31168">
        <w:tab/>
        <w:t>Definitions</w:t>
      </w:r>
      <w:r w:rsidR="00602AEA" w:rsidRPr="00E31168">
        <w:t xml:space="preserve"> of terms and abbreviations</w:t>
      </w:r>
      <w:bookmarkEnd w:id="41"/>
      <w:bookmarkEnd w:id="42"/>
      <w:bookmarkEnd w:id="43"/>
      <w:bookmarkEnd w:id="44"/>
      <w:bookmarkEnd w:id="45"/>
      <w:bookmarkEnd w:id="46"/>
    </w:p>
    <w:p w14:paraId="701D4210" w14:textId="77777777" w:rsidR="00080512" w:rsidRPr="00E31168" w:rsidRDefault="00080512">
      <w:pPr>
        <w:pStyle w:val="Heading2"/>
      </w:pPr>
      <w:bookmarkStart w:id="47" w:name="_Toc21087533"/>
      <w:bookmarkStart w:id="48" w:name="_Toc23326066"/>
      <w:bookmarkStart w:id="49" w:name="_Toc25934656"/>
      <w:bookmarkStart w:id="50" w:name="_Toc26337036"/>
      <w:bookmarkStart w:id="51" w:name="_Toc31114283"/>
      <w:bookmarkStart w:id="52" w:name="_Toc31120307"/>
      <w:r w:rsidRPr="00E31168">
        <w:t>3.1</w:t>
      </w:r>
      <w:r w:rsidRPr="00E31168">
        <w:tab/>
      </w:r>
      <w:r w:rsidR="002B6339" w:rsidRPr="00E31168">
        <w:t>Terms</w:t>
      </w:r>
      <w:bookmarkEnd w:id="47"/>
      <w:bookmarkEnd w:id="48"/>
      <w:bookmarkEnd w:id="49"/>
      <w:bookmarkEnd w:id="50"/>
      <w:bookmarkEnd w:id="51"/>
      <w:bookmarkEnd w:id="52"/>
    </w:p>
    <w:p w14:paraId="2D7C4D0F" w14:textId="71F0E79F" w:rsidR="00080512" w:rsidRPr="00E31168" w:rsidRDefault="00080512">
      <w:r w:rsidRPr="00E31168">
        <w:t xml:space="preserve">For the purposes of the present document, the terms given in </w:t>
      </w:r>
      <w:r w:rsidR="00A80B90" w:rsidRPr="00E31168">
        <w:t>TR</w:t>
      </w:r>
      <w:r w:rsidR="00A80B90">
        <w:t> </w:t>
      </w:r>
      <w:r w:rsidR="00A80B90" w:rsidRPr="00E31168">
        <w:t>21.905</w:t>
      </w:r>
      <w:r w:rsidR="00A80B90">
        <w:t> </w:t>
      </w:r>
      <w:r w:rsidR="00A80B90" w:rsidRPr="00E31168">
        <w:t>[</w:t>
      </w:r>
      <w:r w:rsidR="004D3578" w:rsidRPr="00E31168">
        <w:t>1</w:t>
      </w:r>
      <w:r w:rsidRPr="00E31168">
        <w:t xml:space="preserve">] and the following apply. A term defined in the present document takes precedence over the definition of the same term, if any, in </w:t>
      </w:r>
      <w:r w:rsidR="00A80B90" w:rsidRPr="00E31168">
        <w:t>TR</w:t>
      </w:r>
      <w:r w:rsidR="00A80B90">
        <w:t> </w:t>
      </w:r>
      <w:r w:rsidR="00A80B90" w:rsidRPr="00E31168">
        <w:t>21.905</w:t>
      </w:r>
      <w:r w:rsidR="00A80B90">
        <w:t> </w:t>
      </w:r>
      <w:r w:rsidR="00A80B90" w:rsidRPr="00E31168">
        <w:t>[</w:t>
      </w:r>
      <w:r w:rsidR="004D3578" w:rsidRPr="00E31168">
        <w:t>1</w:t>
      </w:r>
      <w:r w:rsidRPr="00E31168">
        <w:t>].</w:t>
      </w:r>
    </w:p>
    <w:p w14:paraId="4945EAF2" w14:textId="77777777" w:rsidR="00845C47" w:rsidRPr="00547757" w:rsidRDefault="00845C47" w:rsidP="00845C47">
      <w:pPr>
        <w:rPr>
          <w:lang w:val="en-US"/>
        </w:rPr>
      </w:pPr>
      <w:r w:rsidRPr="00547757">
        <w:rPr>
          <w:b/>
          <w:lang w:val="en-US"/>
        </w:rPr>
        <w:t>Default credential</w:t>
      </w:r>
      <w:r>
        <w:rPr>
          <w:b/>
          <w:lang w:val="en-US"/>
        </w:rPr>
        <w:t>s</w:t>
      </w:r>
      <w:r w:rsidRPr="00573251">
        <w:rPr>
          <w:lang w:val="en-US"/>
        </w:rPr>
        <w:t>:</w:t>
      </w:r>
      <w:r w:rsidRPr="00547757">
        <w:rPr>
          <w:lang w:val="en-US"/>
        </w:rPr>
        <w:t xml:space="preserve"> Information</w:t>
      </w:r>
      <w:r w:rsidRPr="00573251">
        <w:rPr>
          <w:lang w:val="en-US"/>
        </w:rPr>
        <w:t xml:space="preserve"> that the UE have before the </w:t>
      </w:r>
      <w:r w:rsidRPr="00547757">
        <w:rPr>
          <w:lang w:val="en-US"/>
        </w:rPr>
        <w:t>actual onboarding procedure to make it uniquely identifiable and verifiably secure</w:t>
      </w:r>
      <w:r w:rsidRPr="00573251">
        <w:rPr>
          <w:lang w:val="en-US"/>
        </w:rPr>
        <w:t>.</w:t>
      </w:r>
    </w:p>
    <w:p w14:paraId="359EB438" w14:textId="77777777" w:rsidR="00845C47" w:rsidRDefault="00845C47" w:rsidP="00845C47">
      <w:pPr>
        <w:rPr>
          <w:lang w:val="en-US"/>
        </w:rPr>
      </w:pPr>
      <w:r w:rsidRPr="00573251">
        <w:rPr>
          <w:b/>
          <w:lang w:val="en-US"/>
        </w:rPr>
        <w:t>Default Credential Server</w:t>
      </w:r>
      <w:r>
        <w:rPr>
          <w:b/>
          <w:lang w:val="en-US"/>
        </w:rPr>
        <w:t xml:space="preserve"> (DCS)</w:t>
      </w:r>
      <w:r>
        <w:rPr>
          <w:lang w:val="en-US"/>
        </w:rPr>
        <w:t>: The server that can authenticate a UE with default credentials or provide means to another entity to do it.</w:t>
      </w:r>
    </w:p>
    <w:p w14:paraId="496E51DF" w14:textId="35500FB2" w:rsidR="007C59E0" w:rsidRDefault="007C59E0" w:rsidP="00845C47">
      <w:r w:rsidRPr="003154B0">
        <w:rPr>
          <w:b/>
        </w:rPr>
        <w:t>NPN:</w:t>
      </w:r>
      <w:r>
        <w:t xml:space="preserve"> Non-Public Network as defined in </w:t>
      </w:r>
      <w:r w:rsidR="00A80B90">
        <w:t>TS 23.501 [</w:t>
      </w:r>
      <w:r>
        <w:t>4]. The terminology NPN refers to both SNPN and PNI-NPN in this TR unless otherwise stated.</w:t>
      </w:r>
    </w:p>
    <w:p w14:paraId="185A374D" w14:textId="43413DB3" w:rsidR="00316ED9" w:rsidRPr="00547757" w:rsidRDefault="00316ED9" w:rsidP="00316ED9">
      <w:pPr>
        <w:rPr>
          <w:lang w:val="en-US"/>
        </w:rPr>
      </w:pPr>
      <w:r w:rsidRPr="00573251">
        <w:rPr>
          <w:b/>
          <w:lang w:val="en-US"/>
        </w:rPr>
        <w:t>Onboarding Network (ON)</w:t>
      </w:r>
      <w:r w:rsidRPr="00547757">
        <w:rPr>
          <w:lang w:val="en-US"/>
        </w:rPr>
        <w:t>: The network providing initial registration and/or access to the UE for UE onboarding.</w:t>
      </w:r>
    </w:p>
    <w:p w14:paraId="580855D2" w14:textId="38E8D39F" w:rsidR="00316ED9" w:rsidRDefault="00316ED9" w:rsidP="00316ED9">
      <w:pPr>
        <w:rPr>
          <w:lang w:val="en-US"/>
        </w:rPr>
      </w:pPr>
      <w:r w:rsidRPr="00547757">
        <w:rPr>
          <w:b/>
          <w:lang w:val="en-US"/>
        </w:rPr>
        <w:t>Provisioning Server:</w:t>
      </w:r>
      <w:r w:rsidRPr="00547757">
        <w:rPr>
          <w:lang w:val="en-US"/>
        </w:rPr>
        <w:t xml:space="preserve"> The server that will provision the UE.</w:t>
      </w:r>
    </w:p>
    <w:p w14:paraId="5E6507FE" w14:textId="570B3B33" w:rsidR="00316ED9" w:rsidRDefault="00316ED9" w:rsidP="00316ED9">
      <w:pPr>
        <w:rPr>
          <w:lang w:val="en-US"/>
        </w:rPr>
      </w:pPr>
      <w:r w:rsidRPr="00573251">
        <w:rPr>
          <w:b/>
          <w:lang w:val="en-US"/>
        </w:rPr>
        <w:t xml:space="preserve">Subscription </w:t>
      </w:r>
      <w:r w:rsidRPr="00547757">
        <w:rPr>
          <w:b/>
          <w:lang w:val="en-US"/>
        </w:rPr>
        <w:t>Owner (SO</w:t>
      </w:r>
      <w:r w:rsidRPr="00573251">
        <w:rPr>
          <w:b/>
          <w:lang w:val="en-US"/>
        </w:rPr>
        <w:t>):</w:t>
      </w:r>
      <w:r w:rsidRPr="00573251">
        <w:rPr>
          <w:lang w:val="en-US"/>
        </w:rPr>
        <w:t xml:space="preserve"> The </w:t>
      </w:r>
      <w:r w:rsidRPr="00547757">
        <w:rPr>
          <w:lang w:val="en-US"/>
        </w:rPr>
        <w:t>entity</w:t>
      </w:r>
      <w:r w:rsidRPr="00573251">
        <w:rPr>
          <w:lang w:val="en-US"/>
        </w:rPr>
        <w:t xml:space="preserve"> that will as result of the onboarding procedure provide the subscription data for the UE.</w:t>
      </w:r>
    </w:p>
    <w:p w14:paraId="61141B7C" w14:textId="58AC995F" w:rsidR="00E31168" w:rsidRDefault="007C59E0" w:rsidP="00316ED9">
      <w:r w:rsidRPr="003154B0">
        <w:rPr>
          <w:b/>
        </w:rPr>
        <w:t>UE onboarding:</w:t>
      </w:r>
      <w:r>
        <w:t xml:space="preserve"> Provisioning of information, to a UE and within the network, required for the UE to get authorized access and connectivity to an NPN</w:t>
      </w:r>
      <w:r w:rsidR="00A94B88">
        <w:t>.</w:t>
      </w:r>
    </w:p>
    <w:p w14:paraId="5F2E0A2F" w14:textId="5B8732D6" w:rsidR="00894171" w:rsidRPr="00D76F43" w:rsidRDefault="00894171" w:rsidP="00D76F43">
      <w:pPr>
        <w:pStyle w:val="NO"/>
        <w:rPr>
          <w:lang w:val="en-US"/>
        </w:rPr>
      </w:pPr>
      <w:r>
        <w:rPr>
          <w:lang w:val="en-US"/>
        </w:rPr>
        <w:t>NOTE:</w:t>
      </w:r>
      <w:r>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E31168" w:rsidRDefault="00080512">
      <w:pPr>
        <w:pStyle w:val="Heading2"/>
      </w:pPr>
      <w:bookmarkStart w:id="53" w:name="_Toc21087535"/>
      <w:bookmarkStart w:id="54" w:name="_Toc23326068"/>
      <w:bookmarkStart w:id="55" w:name="_Toc25934658"/>
      <w:bookmarkStart w:id="56" w:name="_Toc26337038"/>
      <w:bookmarkStart w:id="57" w:name="_Toc31114285"/>
      <w:bookmarkStart w:id="58" w:name="_Toc31120308"/>
      <w:r w:rsidRPr="00E31168">
        <w:t>3.</w:t>
      </w:r>
      <w:r w:rsidR="00A80B90">
        <w:t>2</w:t>
      </w:r>
      <w:r w:rsidRPr="00E31168">
        <w:tab/>
        <w:t>Abbreviations</w:t>
      </w:r>
      <w:bookmarkEnd w:id="53"/>
      <w:bookmarkEnd w:id="54"/>
      <w:bookmarkEnd w:id="55"/>
      <w:bookmarkEnd w:id="56"/>
      <w:bookmarkEnd w:id="57"/>
      <w:bookmarkEnd w:id="58"/>
    </w:p>
    <w:p w14:paraId="7C231ADF" w14:textId="3A418856" w:rsidR="00080512" w:rsidRPr="00E31168" w:rsidRDefault="00080512">
      <w:pPr>
        <w:keepNext/>
      </w:pPr>
      <w:r w:rsidRPr="00E31168">
        <w:t>For the purposes of the present document, the abb</w:t>
      </w:r>
      <w:r w:rsidR="004D3578" w:rsidRPr="00E31168">
        <w:t xml:space="preserve">reviations given in </w:t>
      </w:r>
      <w:r w:rsidR="00A80B90" w:rsidRPr="00E31168">
        <w:t>TR</w:t>
      </w:r>
      <w:r w:rsidR="00A80B90">
        <w:t> </w:t>
      </w:r>
      <w:r w:rsidR="00A80B90" w:rsidRPr="00E31168">
        <w:t>21.905</w:t>
      </w:r>
      <w:r w:rsidR="00A80B90">
        <w:t> </w:t>
      </w:r>
      <w:r w:rsidR="00A80B90"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A80B90" w:rsidRPr="00E31168">
        <w:t>TR</w:t>
      </w:r>
      <w:r w:rsidR="00A80B90">
        <w:t> </w:t>
      </w:r>
      <w:r w:rsidR="00A80B90" w:rsidRPr="00E31168">
        <w:t>21.905</w:t>
      </w:r>
      <w:r w:rsidR="00A80B90">
        <w:t> </w:t>
      </w:r>
      <w:r w:rsidR="00A80B90" w:rsidRPr="00E31168">
        <w:t>[</w:t>
      </w:r>
      <w:r w:rsidR="004D3578" w:rsidRPr="00E31168">
        <w:t>1</w:t>
      </w:r>
      <w:r w:rsidRPr="00E31168">
        <w:t>].</w:t>
      </w:r>
    </w:p>
    <w:p w14:paraId="2F1E9065" w14:textId="61FE8A3A" w:rsidR="00080512" w:rsidRPr="00E31168" w:rsidRDefault="00080512" w:rsidP="00D64A45">
      <w:pPr>
        <w:pStyle w:val="EW"/>
      </w:pPr>
    </w:p>
    <w:p w14:paraId="42963873" w14:textId="40F0515B" w:rsidR="00080512" w:rsidRPr="00E31168" w:rsidRDefault="00080512">
      <w:pPr>
        <w:pStyle w:val="Heading1"/>
      </w:pPr>
      <w:bookmarkStart w:id="59" w:name="clause4"/>
      <w:bookmarkStart w:id="60" w:name="_Toc21087536"/>
      <w:bookmarkStart w:id="61" w:name="_Toc23326069"/>
      <w:bookmarkStart w:id="62" w:name="_Toc25934659"/>
      <w:bookmarkStart w:id="63" w:name="_Toc26337039"/>
      <w:bookmarkStart w:id="64" w:name="_Toc31114286"/>
      <w:bookmarkStart w:id="65" w:name="_Toc31120309"/>
      <w:bookmarkEnd w:id="59"/>
      <w:r w:rsidRPr="00E31168">
        <w:t>4</w:t>
      </w:r>
      <w:r w:rsidRPr="00E31168">
        <w:tab/>
      </w:r>
      <w:r w:rsidR="004C40C8" w:rsidRPr="00E31168">
        <w:t>Architectural Assumptions and Requirements</w:t>
      </w:r>
      <w:bookmarkEnd w:id="60"/>
      <w:bookmarkEnd w:id="61"/>
      <w:bookmarkEnd w:id="62"/>
      <w:bookmarkEnd w:id="63"/>
      <w:bookmarkEnd w:id="64"/>
      <w:bookmarkEnd w:id="65"/>
    </w:p>
    <w:p w14:paraId="70F3C993" w14:textId="7600990E" w:rsidR="004C40C8" w:rsidRPr="00E31168" w:rsidRDefault="00A80B90" w:rsidP="004C40C8">
      <w:pPr>
        <w:pStyle w:val="EditorsNote"/>
      </w:pPr>
      <w:r>
        <w:t>Editor</w:t>
      </w:r>
      <w:r>
        <w:t>'</w:t>
      </w:r>
      <w:r>
        <w:t>s note:</w:t>
      </w:r>
      <w:r w:rsidR="00E31168" w:rsidRPr="00E31168">
        <w:tab/>
        <w:t xml:space="preserve">This </w:t>
      </w:r>
      <w:r w:rsidR="004C40C8" w:rsidRPr="00E31168">
        <w:t xml:space="preserve">clause includes the </w:t>
      </w:r>
      <w:r w:rsidR="004D5A05" w:rsidRPr="00E31168">
        <w:t xml:space="preserve">Architectural Assumptions and Requirements applicable for </w:t>
      </w:r>
      <w:r w:rsidR="004C40C8" w:rsidRPr="00E31168">
        <w:t xml:space="preserve">the </w:t>
      </w:r>
      <w:r w:rsidR="004D5A05" w:rsidRPr="00E31168">
        <w:t>study</w:t>
      </w:r>
      <w:r w:rsidR="004C40C8" w:rsidRPr="00E31168">
        <w:t>.</w:t>
      </w:r>
    </w:p>
    <w:p w14:paraId="23260AA3" w14:textId="77777777" w:rsidR="00193C54" w:rsidRDefault="00193C54" w:rsidP="00193C54">
      <w:pPr>
        <w:pStyle w:val="Heading2"/>
      </w:pPr>
      <w:bookmarkStart w:id="66" w:name="_Toc25934660"/>
      <w:bookmarkStart w:id="67" w:name="_Toc26337040"/>
      <w:bookmarkStart w:id="68" w:name="_Toc31114287"/>
      <w:bookmarkStart w:id="69" w:name="_Toc31120310"/>
      <w:r>
        <w:t>4.1</w:t>
      </w:r>
      <w:r>
        <w:tab/>
        <w:t>Architectural Requirements</w:t>
      </w:r>
      <w:bookmarkEnd w:id="66"/>
      <w:bookmarkEnd w:id="67"/>
      <w:bookmarkEnd w:id="68"/>
      <w:bookmarkEnd w:id="69"/>
    </w:p>
    <w:p w14:paraId="205B9E30" w14:textId="0BFA3C8D" w:rsidR="00193C54" w:rsidRDefault="00193C54" w:rsidP="00193C54">
      <w:pPr>
        <w:pStyle w:val="B1"/>
      </w:pPr>
      <w:r>
        <w:t>-</w:t>
      </w:r>
      <w:r>
        <w:tab/>
        <w:t xml:space="preserve">Solutions shall build on the 5G System architectural principles as in </w:t>
      </w:r>
      <w:r w:rsidR="00A80B90">
        <w:t>TS 23.501 [</w:t>
      </w:r>
      <w:r>
        <w:t>4], including flexibility and modularity for newly introduced functionalities.</w:t>
      </w:r>
    </w:p>
    <w:p w14:paraId="5A4B10A4" w14:textId="26883BC4" w:rsidR="00D85DD5" w:rsidRPr="00E31168" w:rsidRDefault="0017712F" w:rsidP="004B4A61">
      <w:pPr>
        <w:pStyle w:val="Heading1"/>
      </w:pPr>
      <w:bookmarkStart w:id="70" w:name="_Toc21087537"/>
      <w:bookmarkStart w:id="71" w:name="_Toc23326070"/>
      <w:bookmarkStart w:id="72" w:name="_Toc25934661"/>
      <w:bookmarkStart w:id="73" w:name="_Toc26337041"/>
      <w:bookmarkStart w:id="74" w:name="_Toc31114288"/>
      <w:bookmarkStart w:id="75" w:name="_Toc31120311"/>
      <w:r w:rsidRPr="00E31168">
        <w:lastRenderedPageBreak/>
        <w:t>5</w:t>
      </w:r>
      <w:r w:rsidRPr="00E31168">
        <w:tab/>
      </w:r>
      <w:r w:rsidR="004B4A61" w:rsidRPr="00E31168">
        <w:t>Key Issues</w:t>
      </w:r>
      <w:bookmarkEnd w:id="70"/>
      <w:bookmarkEnd w:id="71"/>
      <w:bookmarkEnd w:id="72"/>
      <w:bookmarkEnd w:id="73"/>
      <w:bookmarkEnd w:id="74"/>
      <w:bookmarkEnd w:id="75"/>
    </w:p>
    <w:p w14:paraId="3A7E6218" w14:textId="64EAF575" w:rsidR="00193C54" w:rsidRPr="008524F8" w:rsidRDefault="00193C54" w:rsidP="00193C54">
      <w:pPr>
        <w:pStyle w:val="Heading2"/>
      </w:pPr>
      <w:bookmarkStart w:id="76" w:name="_Toc23236006"/>
      <w:bookmarkStart w:id="77" w:name="_Toc25934662"/>
      <w:bookmarkStart w:id="78" w:name="_Toc26337042"/>
      <w:bookmarkStart w:id="79" w:name="_Toc31114289"/>
      <w:bookmarkStart w:id="80" w:name="_Toc16839376"/>
      <w:bookmarkStart w:id="81" w:name="_Toc16839381"/>
      <w:bookmarkStart w:id="82" w:name="_Toc21087540"/>
      <w:bookmarkStart w:id="83" w:name="_Toc23326073"/>
      <w:bookmarkStart w:id="84" w:name="_Toc31120312"/>
      <w:r w:rsidRPr="008524F8">
        <w:t>5.</w:t>
      </w:r>
      <w:r>
        <w:t>1</w:t>
      </w:r>
      <w:r w:rsidRPr="008524F8">
        <w:tab/>
        <w:t>Key Issue #</w:t>
      </w:r>
      <w:r>
        <w:t>1</w:t>
      </w:r>
      <w:r w:rsidRPr="008524F8">
        <w:t>: Enhancements to Support SNPN along with credentials owned by an entity separate from the SNPN</w:t>
      </w:r>
      <w:bookmarkEnd w:id="76"/>
      <w:bookmarkEnd w:id="77"/>
      <w:bookmarkEnd w:id="78"/>
      <w:bookmarkEnd w:id="79"/>
      <w:bookmarkEnd w:id="84"/>
    </w:p>
    <w:p w14:paraId="1D85F81B" w14:textId="77777777" w:rsidR="00193C54" w:rsidRPr="008524F8" w:rsidRDefault="00193C54" w:rsidP="00193C54">
      <w:pPr>
        <w:pStyle w:val="Heading3"/>
        <w:rPr>
          <w:lang w:eastAsia="ko-KR"/>
        </w:rPr>
      </w:pPr>
      <w:bookmarkStart w:id="85" w:name="_Toc23236007"/>
      <w:bookmarkStart w:id="86" w:name="_Toc25934663"/>
      <w:bookmarkStart w:id="87" w:name="_Toc26337043"/>
      <w:bookmarkStart w:id="88" w:name="_Toc31114290"/>
      <w:bookmarkStart w:id="89" w:name="_Toc31120313"/>
      <w:r w:rsidRPr="008524F8">
        <w:rPr>
          <w:lang w:eastAsia="ko-KR"/>
        </w:rPr>
        <w:t>5.</w:t>
      </w:r>
      <w:r>
        <w:rPr>
          <w:lang w:eastAsia="ko-KR"/>
        </w:rPr>
        <w:t>1</w:t>
      </w:r>
      <w:r w:rsidRPr="008524F8">
        <w:rPr>
          <w:lang w:eastAsia="ko-KR"/>
        </w:rPr>
        <w:t>.1</w:t>
      </w:r>
      <w:r w:rsidRPr="008524F8">
        <w:rPr>
          <w:lang w:eastAsia="ko-KR"/>
        </w:rPr>
        <w:tab/>
        <w:t>Description</w:t>
      </w:r>
      <w:bookmarkEnd w:id="85"/>
      <w:bookmarkEnd w:id="86"/>
      <w:bookmarkEnd w:id="87"/>
      <w:bookmarkEnd w:id="88"/>
      <w:bookmarkEnd w:id="89"/>
    </w:p>
    <w:p w14:paraId="378BDEEE" w14:textId="77777777" w:rsidR="00193C54" w:rsidRPr="008524F8" w:rsidRDefault="00193C54" w:rsidP="00193C54">
      <w:pPr>
        <w:rPr>
          <w:lang w:val="en-US"/>
        </w:rPr>
      </w:pPr>
      <w:r w:rsidRPr="00F516F8">
        <w:rPr>
          <w:lang w:val="en-US"/>
        </w:rPr>
        <w:t xml:space="preserve">One area that needs further study is </w:t>
      </w:r>
      <w:r w:rsidRPr="008524F8">
        <w:rPr>
          <w:lang w:val="en-US"/>
        </w:rPr>
        <w:t>enhancements to the 5GS in order to enable support for SNPN along with subscriptions or credentials owned by an entity separate from the SNPN.</w:t>
      </w:r>
    </w:p>
    <w:p w14:paraId="0BF41001" w14:textId="77777777" w:rsidR="00193C54" w:rsidRPr="008524F8" w:rsidRDefault="00193C54" w:rsidP="00193C54">
      <w:pPr>
        <w:rPr>
          <w:lang w:val="en-US"/>
        </w:rPr>
      </w:pPr>
      <w:r w:rsidRPr="008524F8">
        <w:rPr>
          <w:lang w:val="en-US"/>
        </w:rPr>
        <w:t>Studying 5GS enhancements specifically oriented towards support of SNPN with credentials owned by a</w:t>
      </w:r>
      <w:r>
        <w:rPr>
          <w:lang w:val="en-US"/>
        </w:rPr>
        <w:t>n entity</w:t>
      </w:r>
      <w:r w:rsidRPr="008524F8">
        <w:rPr>
          <w:lang w:val="en-US"/>
        </w:rPr>
        <w:t xml:space="preserve">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8524F8" w:rsidRDefault="00193C54" w:rsidP="00193C54">
      <w:pPr>
        <w:rPr>
          <w:lang w:val="en-US"/>
        </w:rPr>
      </w:pPr>
      <w:r w:rsidRPr="008524F8">
        <w:rPr>
          <w:lang w:val="en-US"/>
        </w:rPr>
        <w:t xml:space="preserve">This key issue aims at addressing the following points for SNPN along with subscription owned by an </w:t>
      </w:r>
      <w:r>
        <w:rPr>
          <w:lang w:val="en-US"/>
        </w:rPr>
        <w:t>entity</w:t>
      </w:r>
      <w:r w:rsidRPr="008524F8">
        <w:rPr>
          <w:lang w:val="en-US"/>
        </w:rPr>
        <w:t xml:space="preserve"> separate from the SNPN:</w:t>
      </w:r>
    </w:p>
    <w:p w14:paraId="59AC6CB5" w14:textId="24D772DB" w:rsidR="00193C54" w:rsidRPr="00D64A45" w:rsidRDefault="00193C54" w:rsidP="00193C54">
      <w:pPr>
        <w:pStyle w:val="B1"/>
      </w:pPr>
      <w:r w:rsidRPr="00D64A45">
        <w:t>-</w:t>
      </w:r>
      <w:r w:rsidRPr="00D64A45">
        <w:tab/>
        <w:t>How to identify the separate entity providing the subscription;</w:t>
      </w:r>
    </w:p>
    <w:p w14:paraId="46D33FEF" w14:textId="77777777" w:rsidR="00193C54" w:rsidRPr="00D64A45" w:rsidRDefault="00193C54" w:rsidP="00193C54">
      <w:pPr>
        <w:pStyle w:val="B1"/>
      </w:pPr>
      <w:r w:rsidRPr="00D64A45">
        <w:t>-</w:t>
      </w:r>
      <w:r w:rsidRPr="00D64A45">
        <w:tab/>
        <w:t>Network selection enhancements, including UEs with multiple subscriptions;</w:t>
      </w:r>
    </w:p>
    <w:p w14:paraId="3148880B" w14:textId="77777777" w:rsidR="00193C54" w:rsidRPr="00D64A45" w:rsidRDefault="00193C54" w:rsidP="00193C54">
      <w:pPr>
        <w:pStyle w:val="B2"/>
      </w:pPr>
      <w:r w:rsidRPr="00D64A45">
        <w:t>-</w:t>
      </w:r>
      <w:r w:rsidRPr="00D64A45">
        <w:tab/>
        <w:t>E.g. how does the UE discover and select an SNPN which provides authentication in an external entity;</w:t>
      </w:r>
    </w:p>
    <w:p w14:paraId="4697EE21" w14:textId="4604791A" w:rsidR="00193C54" w:rsidRPr="00D64A45" w:rsidRDefault="00193C54" w:rsidP="00193C54">
      <w:pPr>
        <w:pStyle w:val="B1"/>
      </w:pPr>
      <w:r w:rsidRPr="00D64A45">
        <w:t>-</w:t>
      </w:r>
      <w:r w:rsidRPr="00D64A45">
        <w:tab/>
        <w:t>Architecture enhancements needed to support multiple separate entities, e.g.:</w:t>
      </w:r>
    </w:p>
    <w:p w14:paraId="4D97438D" w14:textId="77777777" w:rsidR="00193C54" w:rsidRPr="00D64A45" w:rsidRDefault="00193C54" w:rsidP="00193C54">
      <w:pPr>
        <w:pStyle w:val="B2"/>
      </w:pPr>
      <w:r w:rsidRPr="00D64A45">
        <w:t>-</w:t>
      </w:r>
      <w:r w:rsidRPr="00D64A45">
        <w:tab/>
        <w:t>What are the interfaces exposed and/or used by SNPN and the separate entity;</w:t>
      </w:r>
    </w:p>
    <w:p w14:paraId="3F0750B7" w14:textId="77777777" w:rsidR="00193C54" w:rsidRPr="00D64A45" w:rsidRDefault="00193C54" w:rsidP="00193C54">
      <w:pPr>
        <w:pStyle w:val="B2"/>
      </w:pPr>
      <w:r w:rsidRPr="00D64A45">
        <w:t>-</w:t>
      </w:r>
      <w:r w:rsidRPr="00D64A45">
        <w:tab/>
        <w:t>What is the architecture and solution for a UE accessing a separate entity via SNPN access network;</w:t>
      </w:r>
    </w:p>
    <w:p w14:paraId="16B043D1" w14:textId="77777777" w:rsidR="00193C54" w:rsidRPr="00D64A45" w:rsidRDefault="00193C54" w:rsidP="00193C54">
      <w:pPr>
        <w:pStyle w:val="B1"/>
      </w:pPr>
      <w:r w:rsidRPr="00D64A45">
        <w:t>-</w:t>
      </w:r>
      <w:r w:rsidRPr="00D64A45">
        <w:tab/>
        <w:t>How to exchange authentication signalling between the SNPN and the separate entity, including:</w:t>
      </w:r>
    </w:p>
    <w:p w14:paraId="03265969" w14:textId="77777777" w:rsidR="00193C54" w:rsidRPr="00D64A45" w:rsidRDefault="00193C54" w:rsidP="00193C54">
      <w:pPr>
        <w:pStyle w:val="B2"/>
      </w:pPr>
      <w:r w:rsidRPr="00D64A45">
        <w:t>-</w:t>
      </w:r>
      <w:r w:rsidRPr="00D64A45">
        <w:tab/>
        <w:t>Authentication by the PLMN, based on PLMN identities and credentials, for access to the SNPN;</w:t>
      </w:r>
    </w:p>
    <w:p w14:paraId="7140B243" w14:textId="77777777" w:rsidR="00193C54" w:rsidRPr="00D64A45" w:rsidRDefault="00193C54" w:rsidP="00193C54">
      <w:pPr>
        <w:pStyle w:val="B2"/>
      </w:pPr>
      <w:r w:rsidRPr="00D64A45">
        <w:t>-</w:t>
      </w:r>
      <w:r w:rsidRPr="00D64A45">
        <w:tab/>
        <w:t>Authentication via SNPN to separate entity based on non-3GPP identities (e.g. non-IMSI) and credentials;</w:t>
      </w:r>
    </w:p>
    <w:p w14:paraId="5A03991F" w14:textId="77777777" w:rsidR="00193C54" w:rsidRPr="00D64A45" w:rsidRDefault="00193C54" w:rsidP="00193C54">
      <w:pPr>
        <w:pStyle w:val="B1"/>
      </w:pPr>
      <w:r w:rsidRPr="00D64A45">
        <w:t>-</w:t>
      </w:r>
      <w:r w:rsidRPr="00D64A45">
        <w:tab/>
        <w:t>Mobility scenarios, including service continuity, for:</w:t>
      </w:r>
    </w:p>
    <w:p w14:paraId="57161081" w14:textId="77777777" w:rsidR="00193C54" w:rsidRPr="00D64A45" w:rsidRDefault="00193C54" w:rsidP="00193C54">
      <w:pPr>
        <w:pStyle w:val="B2"/>
      </w:pPr>
      <w:r w:rsidRPr="00D64A45">
        <w:t>-</w:t>
      </w:r>
      <w:r w:rsidRPr="00D64A45">
        <w:tab/>
        <w:t>UE moving from SNPN#1 with separate entity#1 to SNPN#2 with separate entity#1 available; and</w:t>
      </w:r>
    </w:p>
    <w:p w14:paraId="04840154" w14:textId="77777777" w:rsidR="00193C54" w:rsidRPr="00D64A45" w:rsidRDefault="00193C54" w:rsidP="00193C54">
      <w:pPr>
        <w:pStyle w:val="B2"/>
      </w:pPr>
      <w:r w:rsidRPr="00D64A45">
        <w:t>-</w:t>
      </w:r>
      <w:r w:rsidRPr="00D64A45">
        <w:tab/>
        <w:t>UE moving between SNPN#1 (where separate entity=PLMN) and PLMN.</w:t>
      </w:r>
    </w:p>
    <w:p w14:paraId="5733AC89" w14:textId="2E5CD656" w:rsidR="00193C54" w:rsidRDefault="00193C54" w:rsidP="00193C54">
      <w:pPr>
        <w:pStyle w:val="NO"/>
      </w:pPr>
      <w:r w:rsidRPr="008301E8">
        <w:rPr>
          <w:lang w:eastAsia="ko-KR"/>
        </w:rPr>
        <w:t>NOTE:</w:t>
      </w:r>
      <w:r>
        <w:rPr>
          <w:lang w:eastAsia="ko-KR"/>
        </w:rPr>
        <w:tab/>
      </w:r>
      <w:r w:rsidRPr="008301E8">
        <w:rPr>
          <w:lang w:eastAsia="ko-KR"/>
        </w:rPr>
        <w:t>Security aspects should be defined</w:t>
      </w:r>
      <w:r w:rsidRPr="00F436C1">
        <w:rPr>
          <w:lang w:eastAsia="ko-KR"/>
        </w:rPr>
        <w:t xml:space="preserve"> by SA</w:t>
      </w:r>
      <w:r>
        <w:rPr>
          <w:lang w:eastAsia="ko-KR"/>
        </w:rPr>
        <w:t> </w:t>
      </w:r>
      <w:r w:rsidRPr="00F436C1">
        <w:rPr>
          <w:lang w:eastAsia="ko-KR"/>
        </w:rPr>
        <w:t>WG3.</w:t>
      </w:r>
    </w:p>
    <w:p w14:paraId="746EE65F" w14:textId="785DFDDE" w:rsidR="00193C54" w:rsidRPr="004D3578" w:rsidRDefault="00193C54" w:rsidP="00193C54">
      <w:pPr>
        <w:pStyle w:val="Heading2"/>
      </w:pPr>
      <w:bookmarkStart w:id="90" w:name="_Toc23236008"/>
      <w:bookmarkStart w:id="91" w:name="_Toc25934664"/>
      <w:bookmarkStart w:id="92" w:name="_Toc26337044"/>
      <w:bookmarkStart w:id="93" w:name="_Toc31114291"/>
      <w:bookmarkStart w:id="94" w:name="_Toc31120314"/>
      <w:r>
        <w:t>5</w:t>
      </w:r>
      <w:r w:rsidRPr="004D3578">
        <w:t>.</w:t>
      </w:r>
      <w:r>
        <w:t>2</w:t>
      </w:r>
      <w:r w:rsidRPr="004D3578">
        <w:tab/>
      </w:r>
      <w:r w:rsidRPr="00F239B0">
        <w:t xml:space="preserve">Key Issue </w:t>
      </w:r>
      <w:r>
        <w:t>#2</w:t>
      </w:r>
      <w:r w:rsidRPr="00F239B0">
        <w:t xml:space="preserve">: </w:t>
      </w:r>
      <w:r w:rsidRPr="007E159D">
        <w:t>NPN s</w:t>
      </w:r>
      <w:r w:rsidRPr="00566D13">
        <w:t>upport for Video, Imaging and Audio for Professional Applications (VIAPA)</w:t>
      </w:r>
      <w:bookmarkEnd w:id="80"/>
      <w:bookmarkEnd w:id="90"/>
      <w:bookmarkEnd w:id="91"/>
      <w:bookmarkEnd w:id="92"/>
      <w:bookmarkEnd w:id="93"/>
      <w:bookmarkEnd w:id="94"/>
    </w:p>
    <w:p w14:paraId="5D88CC36" w14:textId="77777777" w:rsidR="00193C54" w:rsidRDefault="00193C54" w:rsidP="00193C54">
      <w:pPr>
        <w:pStyle w:val="Heading3"/>
        <w:rPr>
          <w:lang w:eastAsia="ko-KR"/>
        </w:rPr>
      </w:pPr>
      <w:bookmarkStart w:id="95" w:name="_Toc500949092"/>
      <w:bookmarkStart w:id="96" w:name="_Toc16839377"/>
      <w:bookmarkStart w:id="97" w:name="_Toc23236009"/>
      <w:bookmarkStart w:id="98" w:name="_Toc25934665"/>
      <w:bookmarkStart w:id="99" w:name="_Toc26337045"/>
      <w:bookmarkStart w:id="100" w:name="_Toc31114292"/>
      <w:bookmarkStart w:id="101" w:name="_Hlk500943653"/>
      <w:bookmarkStart w:id="102" w:name="_Toc31120315"/>
      <w:r>
        <w:rPr>
          <w:lang w:eastAsia="ko-KR"/>
        </w:rPr>
        <w:t>5.2.1</w:t>
      </w:r>
      <w:r>
        <w:rPr>
          <w:lang w:eastAsia="ko-KR"/>
        </w:rPr>
        <w:tab/>
        <w:t>Description</w:t>
      </w:r>
      <w:bookmarkEnd w:id="95"/>
      <w:bookmarkEnd w:id="96"/>
      <w:bookmarkEnd w:id="97"/>
      <w:bookmarkEnd w:id="98"/>
      <w:bookmarkEnd w:id="99"/>
      <w:bookmarkEnd w:id="100"/>
      <w:bookmarkEnd w:id="102"/>
    </w:p>
    <w:bookmarkEnd w:id="101"/>
    <w:p w14:paraId="640F1DA4" w14:textId="11E0E7DB" w:rsidR="00193C54" w:rsidRPr="003E0EBB" w:rsidRDefault="00193C54" w:rsidP="00193C54">
      <w:r w:rsidRPr="003E0EBB">
        <w:t xml:space="preserve">The </w:t>
      </w:r>
      <w:r w:rsidR="00A80B90" w:rsidRPr="003E0EBB">
        <w:t>TS</w:t>
      </w:r>
      <w:r w:rsidR="00A80B90">
        <w:t> </w:t>
      </w:r>
      <w:r w:rsidR="00A80B90" w:rsidRPr="003E0EBB">
        <w:t>22.263</w:t>
      </w:r>
      <w:r w:rsidR="00A80B90">
        <w:t> </w:t>
      </w:r>
      <w:r w:rsidR="00A80B90" w:rsidRPr="003E0EBB">
        <w:t>[</w:t>
      </w:r>
      <w:r>
        <w:t>3</w:t>
      </w:r>
      <w:r w:rsidRPr="003E0EBB">
        <w:t xml:space="preserve">] captures the service requirements for </w:t>
      </w:r>
      <w:r w:rsidR="00A80B90">
        <w:t>"</w:t>
      </w:r>
      <w:r w:rsidRPr="003E0EBB">
        <w:t>Video, Imaging and Audio for Professional Applications (VIAPA)</w:t>
      </w:r>
      <w:r w:rsidR="00A80B90">
        <w:t>"</w:t>
      </w:r>
      <w:r w:rsidRPr="003E0EBB">
        <w:t>.</w:t>
      </w:r>
    </w:p>
    <w:p w14:paraId="32F0F73E" w14:textId="77777777" w:rsidR="00193C54" w:rsidRPr="003E0EBB" w:rsidRDefault="00193C54" w:rsidP="00193C54">
      <w:pPr>
        <w:rPr>
          <w:lang w:val="en-US"/>
        </w:rPr>
      </w:pPr>
      <w:r w:rsidRPr="003E0EBB">
        <w:rPr>
          <w:lang w:val="en-US"/>
        </w:rPr>
        <w:t>This key issue aims at addressing the following aspects:</w:t>
      </w:r>
    </w:p>
    <w:p w14:paraId="6149D71E" w14:textId="0F9EFA52" w:rsidR="00193C54" w:rsidRPr="003E0EBB" w:rsidRDefault="00193C54" w:rsidP="00193C54">
      <w:pPr>
        <w:pStyle w:val="B1"/>
      </w:pPr>
      <w:r w:rsidRPr="003E0EBB">
        <w:t>1.</w:t>
      </w:r>
      <w:r w:rsidRPr="003E0EBB">
        <w:tab/>
        <w:t>Study whether there are support for service continuity (assuming PSA may reside in either PLMN or in the NPN</w:t>
      </w:r>
      <w:r w:rsidRPr="007E159D">
        <w:t>)</w:t>
      </w:r>
      <w:r w:rsidRPr="00566D13">
        <w:t xml:space="preserve"> bet</w:t>
      </w:r>
      <w:r w:rsidRPr="003E0EBB">
        <w:t>ween PLMN and NPN (SNPN or PNI-NPN) with overlapping radio coverage areas</w:t>
      </w:r>
      <w:r>
        <w:t>;</w:t>
      </w:r>
    </w:p>
    <w:p w14:paraId="68CE92AE" w14:textId="67801082" w:rsidR="00193C54" w:rsidRPr="003E0EBB" w:rsidRDefault="00193C54" w:rsidP="00193C54">
      <w:pPr>
        <w:pStyle w:val="B1"/>
      </w:pPr>
      <w:r w:rsidRPr="003E0EBB">
        <w:t>2.</w:t>
      </w:r>
      <w:r w:rsidRPr="003E0EBB">
        <w:tab/>
        <w:t>Study means to enable a UE to receive data services from one network (e.g. NPN), and paging as well as data services from another network (e.g. PLMN) simultaneously.</w:t>
      </w:r>
    </w:p>
    <w:p w14:paraId="57DE15EB" w14:textId="02C7CC43" w:rsidR="00193C54" w:rsidRDefault="00193C54" w:rsidP="00D54ECD">
      <w:pPr>
        <w:pStyle w:val="NO"/>
        <w:rPr>
          <w:lang w:eastAsia="ko-KR"/>
        </w:rPr>
      </w:pPr>
      <w:r w:rsidRPr="003E0EBB">
        <w:rPr>
          <w:lang w:eastAsia="ko-KR"/>
        </w:rPr>
        <w:lastRenderedPageBreak/>
        <w:t>NOTE</w:t>
      </w:r>
      <w:r w:rsidRPr="007E159D">
        <w:rPr>
          <w:lang w:eastAsia="ko-KR"/>
        </w:rPr>
        <w:t>:</w:t>
      </w:r>
      <w:r w:rsidRPr="007E159D">
        <w:rPr>
          <w:lang w:eastAsia="ko-KR"/>
        </w:rPr>
        <w:tab/>
      </w:r>
      <w:r w:rsidR="00D54ECD">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80B90">
        <w:rPr>
          <w:lang w:eastAsia="ko-KR"/>
        </w:rPr>
        <w:t>TS 22.263 [3]</w:t>
      </w:r>
      <w:r w:rsidR="00D54ECD">
        <w:rPr>
          <w:lang w:eastAsia="ko-KR"/>
        </w:rPr>
        <w:t xml:space="preserve"> Table 6.3.1-1: Performance requirements for low latency deterministic periodic traffic with multicast service).</w:t>
      </w:r>
      <w:r w:rsidR="009E134D">
        <w:rPr>
          <w:lang w:eastAsia="ko-KR"/>
        </w:rPr>
        <w:t xml:space="preserve"> </w:t>
      </w:r>
      <w:r w:rsidRPr="007E159D">
        <w:rPr>
          <w:lang w:eastAsia="ko-KR"/>
        </w:rPr>
        <w:t>It is assumed that the FS_</w:t>
      </w:r>
      <w:r w:rsidRPr="00566D13">
        <w:rPr>
          <w:lang w:eastAsia="ko-KR"/>
        </w:rPr>
        <w:t>IIoT will cover aspects to enable low latency data services, and that FS_5MBS will cover aspects to enable low latency multicast downlink services, while the scope of the FS_eNPN is to enable these services while the UE is using two networks e.g. NPN and P</w:t>
      </w:r>
      <w:r w:rsidRPr="003E0EBB">
        <w:rPr>
          <w:lang w:eastAsia="ko-KR"/>
        </w:rPr>
        <w:t>LMN.</w:t>
      </w:r>
    </w:p>
    <w:p w14:paraId="7DFBCA1C" w14:textId="48E12456" w:rsidR="00193C54" w:rsidRPr="00B1255A" w:rsidRDefault="00193C54" w:rsidP="00193C54">
      <w:pPr>
        <w:pStyle w:val="Heading2"/>
      </w:pPr>
      <w:bookmarkStart w:id="103" w:name="_Toc23236010"/>
      <w:bookmarkStart w:id="104" w:name="_Toc25934666"/>
      <w:bookmarkStart w:id="105" w:name="_Toc26337046"/>
      <w:bookmarkStart w:id="106" w:name="_Toc31114293"/>
      <w:bookmarkStart w:id="107" w:name="_Toc19722242"/>
      <w:bookmarkStart w:id="108" w:name="_Toc31120316"/>
      <w:r w:rsidRPr="00B1255A">
        <w:t>5.</w:t>
      </w:r>
      <w:r>
        <w:t>3</w:t>
      </w:r>
      <w:r w:rsidRPr="00B1255A">
        <w:tab/>
        <w:t>Key Issue #</w:t>
      </w:r>
      <w:r>
        <w:t>3</w:t>
      </w:r>
      <w:r w:rsidRPr="00B1255A">
        <w:t xml:space="preserve">: </w:t>
      </w:r>
      <w:r>
        <w:t>Support of IMS v</w:t>
      </w:r>
      <w:r w:rsidRPr="00B1255A">
        <w:t>oice</w:t>
      </w:r>
      <w:r>
        <w:t xml:space="preserve"> and </w:t>
      </w:r>
      <w:r w:rsidRPr="00B1255A">
        <w:t>emergency services for SNPN</w:t>
      </w:r>
      <w:bookmarkEnd w:id="103"/>
      <w:bookmarkEnd w:id="104"/>
      <w:bookmarkEnd w:id="105"/>
      <w:bookmarkEnd w:id="106"/>
      <w:bookmarkEnd w:id="107"/>
      <w:bookmarkEnd w:id="108"/>
    </w:p>
    <w:p w14:paraId="3F858A09" w14:textId="77777777" w:rsidR="00193C54" w:rsidRPr="00B1255A" w:rsidRDefault="00193C54" w:rsidP="00193C54">
      <w:pPr>
        <w:pStyle w:val="Heading3"/>
        <w:rPr>
          <w:lang w:eastAsia="ko-KR"/>
        </w:rPr>
      </w:pPr>
      <w:bookmarkStart w:id="109" w:name="_Toc19722243"/>
      <w:bookmarkStart w:id="110" w:name="_Toc23236011"/>
      <w:bookmarkStart w:id="111" w:name="_Toc25934667"/>
      <w:bookmarkStart w:id="112" w:name="_Toc26337047"/>
      <w:bookmarkStart w:id="113" w:name="_Toc31114294"/>
      <w:bookmarkStart w:id="114" w:name="_Toc31120317"/>
      <w:r w:rsidRPr="00B1255A">
        <w:rPr>
          <w:lang w:eastAsia="ko-KR"/>
        </w:rPr>
        <w:t>5.</w:t>
      </w:r>
      <w:r>
        <w:rPr>
          <w:lang w:eastAsia="ko-KR"/>
        </w:rPr>
        <w:t>3</w:t>
      </w:r>
      <w:r w:rsidRPr="00B1255A">
        <w:rPr>
          <w:lang w:eastAsia="ko-KR"/>
        </w:rPr>
        <w:t>.1</w:t>
      </w:r>
      <w:r w:rsidRPr="00B1255A">
        <w:rPr>
          <w:lang w:eastAsia="ko-KR"/>
        </w:rPr>
        <w:tab/>
        <w:t>Description</w:t>
      </w:r>
      <w:bookmarkEnd w:id="109"/>
      <w:bookmarkEnd w:id="110"/>
      <w:bookmarkEnd w:id="111"/>
      <w:bookmarkEnd w:id="112"/>
      <w:bookmarkEnd w:id="113"/>
      <w:bookmarkEnd w:id="114"/>
    </w:p>
    <w:p w14:paraId="010D4A79" w14:textId="59CDC79E" w:rsidR="00193C54" w:rsidRPr="00B1255A" w:rsidRDefault="00193C54" w:rsidP="00193C54">
      <w:r w:rsidRPr="00B1255A">
        <w:t xml:space="preserve">3GPP Rel-16 includes </w:t>
      </w:r>
      <w:r w:rsidRPr="00EF724E">
        <w:t>IMS</w:t>
      </w:r>
      <w:r>
        <w:t xml:space="preserve"> </w:t>
      </w:r>
      <w:r w:rsidRPr="00B1255A">
        <w:t>voice</w:t>
      </w:r>
      <w:r>
        <w:t xml:space="preserve"> and </w:t>
      </w:r>
      <w:r w:rsidRPr="00B1255A">
        <w:t xml:space="preserve">emergency services support for Public network integrated Non-Public Networks, while for SNPNs the following was captured in </w:t>
      </w:r>
      <w:r w:rsidR="00A80B90" w:rsidRPr="00B1255A">
        <w:t>TS</w:t>
      </w:r>
      <w:r w:rsidR="00A80B90">
        <w:t> </w:t>
      </w:r>
      <w:r w:rsidR="00A80B90" w:rsidRPr="00B1255A">
        <w:t>23.501</w:t>
      </w:r>
      <w:r w:rsidR="00A80B90">
        <w:t> </w:t>
      </w:r>
      <w:r w:rsidR="00A80B90" w:rsidRPr="00B1255A">
        <w:t>[</w:t>
      </w:r>
      <w:r>
        <w:t>4</w:t>
      </w:r>
      <w:r w:rsidRPr="00B1255A">
        <w:t>]:</w:t>
      </w:r>
    </w:p>
    <w:p w14:paraId="75EEB734" w14:textId="3ED7D832" w:rsidR="00193C54" w:rsidRPr="00B1255A" w:rsidRDefault="00A80B90" w:rsidP="00193C54">
      <w:pPr>
        <w:rPr>
          <w:i/>
        </w:rPr>
      </w:pPr>
      <w:r>
        <w:t>"</w:t>
      </w:r>
      <w:r w:rsidR="00193C54" w:rsidRPr="00B1255A">
        <w:rPr>
          <w:i/>
        </w:rPr>
        <w:t>Emergency services are not supported in SNPN access mode.</w:t>
      </w:r>
    </w:p>
    <w:p w14:paraId="61F74F62" w14:textId="4EE4D9E2" w:rsidR="00193C54" w:rsidRPr="00B1255A" w:rsidRDefault="00193C54" w:rsidP="00193C54">
      <w:pPr>
        <w:pStyle w:val="NO"/>
      </w:pPr>
      <w:r w:rsidRPr="00B1255A">
        <w:rPr>
          <w:i/>
        </w:rPr>
        <w:t>NOTE 1:</w:t>
      </w:r>
      <w:r w:rsidRPr="00B1255A">
        <w:rPr>
          <w:i/>
        </w:rPr>
        <w:tab/>
        <w:t>Voice support with emergency services in SNPN access mode is not specified in this release</w:t>
      </w:r>
      <w:r w:rsidR="00A80B90">
        <w:t>".</w:t>
      </w:r>
    </w:p>
    <w:p w14:paraId="67AD53F7" w14:textId="77777777" w:rsidR="00193C54" w:rsidRPr="00B1255A" w:rsidRDefault="00193C54" w:rsidP="00193C54">
      <w:pPr>
        <w:rPr>
          <w:lang w:val="en-US"/>
        </w:rPr>
      </w:pPr>
      <w:r w:rsidRPr="00B1255A">
        <w:rPr>
          <w:lang w:val="en-US"/>
        </w:rPr>
        <w:t>This key issue aims at addressing the following points for SNPN:</w:t>
      </w:r>
    </w:p>
    <w:p w14:paraId="7F7B241C" w14:textId="77777777" w:rsidR="00193C54" w:rsidRDefault="00193C54" w:rsidP="00193C54">
      <w:pPr>
        <w:pStyle w:val="B1"/>
        <w:rPr>
          <w:lang w:val="en-US"/>
        </w:rPr>
      </w:pPr>
      <w:r w:rsidRPr="00B1255A">
        <w:rPr>
          <w:lang w:val="en-US"/>
        </w:rPr>
        <w:t>-</w:t>
      </w:r>
      <w:r w:rsidRPr="00B1255A">
        <w:rPr>
          <w:lang w:val="en-US"/>
        </w:rPr>
        <w:tab/>
      </w:r>
      <w:r>
        <w:rPr>
          <w:lang w:val="en-US"/>
        </w:rPr>
        <w:t>Study</w:t>
      </w:r>
      <w:r w:rsidRPr="00B1255A">
        <w:rPr>
          <w:lang w:val="en-US"/>
        </w:rPr>
        <w:t xml:space="preserve"> the architectural impacts </w:t>
      </w:r>
      <w:r w:rsidRPr="00EF724E">
        <w:rPr>
          <w:lang w:val="en-US"/>
        </w:rPr>
        <w:t>for</w:t>
      </w:r>
      <w:r w:rsidRPr="00B1255A">
        <w:rPr>
          <w:lang w:val="en-US"/>
        </w:rPr>
        <w:t xml:space="preserve"> support </w:t>
      </w:r>
      <w:r w:rsidRPr="00EF724E">
        <w:rPr>
          <w:lang w:val="en-US"/>
        </w:rPr>
        <w:t>of IMS voice and</w:t>
      </w:r>
      <w:r>
        <w:rPr>
          <w:lang w:val="en-US"/>
        </w:rPr>
        <w:t xml:space="preserve"> </w:t>
      </w:r>
      <w:r w:rsidRPr="00B1255A">
        <w:rPr>
          <w:lang w:val="en-US"/>
        </w:rPr>
        <w:t>emergency services</w:t>
      </w:r>
      <w:r>
        <w:rPr>
          <w:lang w:val="en-US"/>
        </w:rPr>
        <w:t xml:space="preserve"> offered by SNPN;</w:t>
      </w:r>
    </w:p>
    <w:p w14:paraId="32255044" w14:textId="3B74F11C" w:rsidR="00193C54" w:rsidRDefault="00193C54" w:rsidP="00193C54">
      <w:pPr>
        <w:pStyle w:val="B1"/>
        <w:rPr>
          <w:lang w:val="en-US"/>
        </w:rPr>
      </w:pPr>
      <w:r w:rsidRPr="00B1255A">
        <w:rPr>
          <w:lang w:val="en-US"/>
        </w:rPr>
        <w:t>-</w:t>
      </w:r>
      <w:r w:rsidRPr="00B1255A">
        <w:rPr>
          <w:lang w:val="en-US"/>
        </w:rPr>
        <w:tab/>
        <w:t xml:space="preserve">Study whether basic IMS functionality for SNPN via 3GPP access requires any </w:t>
      </w:r>
      <w:r>
        <w:rPr>
          <w:lang w:val="en-US"/>
        </w:rPr>
        <w:t xml:space="preserve">specification </w:t>
      </w:r>
      <w:r w:rsidRPr="00B1255A">
        <w:rPr>
          <w:lang w:val="en-US"/>
        </w:rPr>
        <w:t>changes to enable non-IMSI based IMPI usage over 3GPP access</w:t>
      </w:r>
      <w:r w:rsidRPr="00A2748A">
        <w:rPr>
          <w:lang w:val="en-US"/>
        </w:rPr>
        <w:t>.</w:t>
      </w:r>
    </w:p>
    <w:p w14:paraId="5C40C082" w14:textId="54337990" w:rsidR="007440C9" w:rsidRDefault="007440C9" w:rsidP="007440C9">
      <w:pPr>
        <w:pStyle w:val="Heading2"/>
      </w:pPr>
      <w:bookmarkStart w:id="115" w:name="_Toc25934668"/>
      <w:bookmarkStart w:id="116" w:name="_Toc26337048"/>
      <w:bookmarkStart w:id="117" w:name="_Toc31114295"/>
      <w:bookmarkStart w:id="118" w:name="_Toc31120318"/>
      <w:r>
        <w:rPr>
          <w:lang w:eastAsia="ko-KR"/>
        </w:rPr>
        <w:t>5</w:t>
      </w:r>
      <w:r>
        <w:t>.4</w:t>
      </w:r>
      <w:r>
        <w:tab/>
      </w:r>
      <w:r>
        <w:rPr>
          <w:lang w:eastAsia="ko-KR"/>
        </w:rPr>
        <w:t xml:space="preserve">Key issue #4: </w:t>
      </w:r>
      <w:r w:rsidRPr="00B46F7C">
        <w:t xml:space="preserve">UE </w:t>
      </w:r>
      <w:r>
        <w:t>O</w:t>
      </w:r>
      <w:r w:rsidRPr="00B46F7C">
        <w:t xml:space="preserve">nboarding and </w:t>
      </w:r>
      <w:r>
        <w:t>remote p</w:t>
      </w:r>
      <w:r w:rsidRPr="00B46F7C">
        <w:t>rovisioning</w:t>
      </w:r>
      <w:bookmarkEnd w:id="115"/>
      <w:bookmarkEnd w:id="116"/>
      <w:bookmarkEnd w:id="117"/>
      <w:bookmarkEnd w:id="118"/>
    </w:p>
    <w:p w14:paraId="3B261272" w14:textId="0DD3BF96" w:rsidR="007440C9" w:rsidRDefault="007440C9" w:rsidP="007440C9">
      <w:pPr>
        <w:pStyle w:val="Heading3"/>
        <w:rPr>
          <w:lang w:eastAsia="ko-KR"/>
        </w:rPr>
      </w:pPr>
      <w:bookmarkStart w:id="119" w:name="_Toc25934669"/>
      <w:bookmarkStart w:id="120" w:name="_Toc26337049"/>
      <w:bookmarkStart w:id="121" w:name="_Toc31114296"/>
      <w:bookmarkStart w:id="122" w:name="_Toc31120319"/>
      <w:r>
        <w:rPr>
          <w:lang w:eastAsia="ko-KR"/>
        </w:rPr>
        <w:t>5.4.1</w:t>
      </w:r>
      <w:r>
        <w:rPr>
          <w:lang w:eastAsia="ko-KR"/>
        </w:rPr>
        <w:tab/>
        <w:t>Description</w:t>
      </w:r>
      <w:bookmarkEnd w:id="119"/>
      <w:bookmarkEnd w:id="120"/>
      <w:bookmarkEnd w:id="121"/>
      <w:bookmarkEnd w:id="122"/>
    </w:p>
    <w:p w14:paraId="3E9E6360" w14:textId="003BC64C" w:rsidR="007440C9" w:rsidRPr="00DD7019" w:rsidRDefault="007440C9" w:rsidP="003154B0">
      <w:pPr>
        <w:rPr>
          <w:lang w:val="en-US"/>
        </w:rPr>
      </w:pPr>
      <w:r w:rsidRPr="00DD7019">
        <w:rPr>
          <w:lang w:val="en-US"/>
        </w:rPr>
        <w:t>The Key Issue is to study the architecture and solution</w:t>
      </w:r>
      <w:r w:rsidRPr="0076065F">
        <w:rPr>
          <w:lang w:val="en-US"/>
        </w:rPr>
        <w:t>s</w:t>
      </w:r>
      <w:r w:rsidRPr="00DD7019">
        <w:rPr>
          <w:lang w:val="en-US"/>
        </w:rPr>
        <w:t xml:space="preserve"> to support UE onboarding and provisioning </w:t>
      </w:r>
      <w:r>
        <w:rPr>
          <w:lang w:val="en-US"/>
        </w:rPr>
        <w:t>for</w:t>
      </w:r>
      <w:r w:rsidRPr="00DD7019">
        <w:rPr>
          <w:lang w:val="en-US"/>
        </w:rPr>
        <w:t xml:space="preserve"> the NPN, including:</w:t>
      </w:r>
    </w:p>
    <w:p w14:paraId="5C3A18FC" w14:textId="5EC1EE0B"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Architecture including which NFs are involved, and which scenario(s) the solution is addressing, including:</w:t>
      </w:r>
    </w:p>
    <w:p w14:paraId="3BDD50F7" w14:textId="6910BD26"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Which network entity performs UE</w:t>
      </w:r>
      <w:r w:rsidR="00A80B90">
        <w:rPr>
          <w:rFonts w:eastAsia="SimSun"/>
          <w:lang w:eastAsia="zh-CN"/>
        </w:rPr>
        <w:t>'</w:t>
      </w:r>
      <w:r w:rsidR="006976D4" w:rsidRPr="006976D4">
        <w:rPr>
          <w:rFonts w:eastAsia="SimSun"/>
          <w:lang w:eastAsia="zh-CN"/>
        </w:rPr>
        <w:t>s subscription provisioning and where is the network entity located.</w:t>
      </w:r>
    </w:p>
    <w:p w14:paraId="3477F045" w14:textId="5895D319"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7849470D" w14:textId="44C53D6F"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Means for a UE, that is verifiably secure and uniquely identifiable to 5GS, for remote provisioning, including:</w:t>
      </w:r>
    </w:p>
    <w:p w14:paraId="2E37C292" w14:textId="2B779D78"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does the UE discover and select the NPN before UE subscription is provisioned.</w:t>
      </w:r>
    </w:p>
    <w:p w14:paraId="2C3036D4" w14:textId="1130ED16" w:rsidR="006976D4" w:rsidRPr="006976D4" w:rsidRDefault="006961D1"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does the network authenticate the UE before the UE</w:t>
      </w:r>
      <w:r w:rsidR="00A80B90">
        <w:rPr>
          <w:rFonts w:eastAsia="SimSun"/>
          <w:lang w:eastAsia="zh-CN"/>
        </w:rPr>
        <w:t>'</w:t>
      </w:r>
      <w:r w:rsidR="006976D4" w:rsidRPr="006976D4">
        <w:rPr>
          <w:rFonts w:eastAsia="SimSun"/>
          <w:lang w:eastAsia="zh-CN"/>
        </w:rPr>
        <w:t>s subscription is provisioned.</w:t>
      </w:r>
    </w:p>
    <w:p w14:paraId="50B42A0C" w14:textId="54DD3A35"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does the 5G system provides and updates the subscription of an authorized UE in order to allow the UE to request connectivity to a desired NPN.</w:t>
      </w:r>
    </w:p>
    <w:p w14:paraId="2ABDEFB1" w14:textId="42D14B68" w:rsidR="006976D4" w:rsidRPr="006976D4" w:rsidRDefault="008F5DF7"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Means to remotely provision the required new or updated information to the UE for enabling the UE to access the NPN using 5GS, including e.g.:</w:t>
      </w:r>
    </w:p>
    <w:p w14:paraId="53A13144" w14:textId="735D037F"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Triggers and procedures used to initiate the provisioning procedure.</w:t>
      </w:r>
    </w:p>
    <w:p w14:paraId="69EBE0FB" w14:textId="07C6D09E"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to establish a secure connectivity between the UE and the network entity for provisioning.</w:t>
      </w:r>
    </w:p>
    <w:p w14:paraId="1922F0E0" w14:textId="3D8460A4" w:rsidR="006976D4" w:rsidRPr="006976D4" w:rsidRDefault="008F5DF7" w:rsidP="003154B0">
      <w:pPr>
        <w:pStyle w:val="B2"/>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How the network entity provisions the NPN subscription to the UE.</w:t>
      </w:r>
    </w:p>
    <w:p w14:paraId="4ED36334" w14:textId="7F86BC6F" w:rsidR="006976D4" w:rsidRDefault="00904593" w:rsidP="003154B0">
      <w:pPr>
        <w:pStyle w:val="B1"/>
        <w:rPr>
          <w:rFonts w:eastAsia="SimSun"/>
          <w:lang w:eastAsia="zh-CN"/>
        </w:rPr>
      </w:pPr>
      <w:r>
        <w:rPr>
          <w:rFonts w:eastAsia="SimSun"/>
          <w:lang w:eastAsia="zh-CN"/>
        </w:rPr>
        <w:t>-</w:t>
      </w:r>
      <w:r>
        <w:rPr>
          <w:rFonts w:eastAsia="SimSun"/>
          <w:lang w:eastAsia="zh-CN"/>
        </w:rPr>
        <w:tab/>
      </w:r>
      <w:r w:rsidR="006976D4" w:rsidRPr="006976D4">
        <w:rPr>
          <w:rFonts w:eastAsia="SimSun"/>
          <w:lang w:eastAsia="zh-CN"/>
        </w:rPr>
        <w:t>Support of exposure via APIs to support onboarding and remote provisioning, if required.</w:t>
      </w:r>
    </w:p>
    <w:p w14:paraId="6B944B76" w14:textId="0CE88217" w:rsidR="007440C9" w:rsidRPr="00856DD0" w:rsidRDefault="007440C9" w:rsidP="007440C9">
      <w:r w:rsidRPr="00856DD0">
        <w:rPr>
          <w:rFonts w:eastAsia="SimSun"/>
          <w:lang w:eastAsia="zh-CN"/>
        </w:rPr>
        <w:t>The associated solutions need to consider the following UE characteristics:</w:t>
      </w:r>
    </w:p>
    <w:p w14:paraId="331FEBD3" w14:textId="24F430D8" w:rsidR="007440C9" w:rsidRPr="00D64A45" w:rsidRDefault="007440C9" w:rsidP="007440C9">
      <w:pPr>
        <w:pStyle w:val="B1"/>
        <w:rPr>
          <w:lang w:eastAsia="zh-CN"/>
        </w:rPr>
      </w:pPr>
      <w:r w:rsidRPr="00D64A45">
        <w:rPr>
          <w:lang w:eastAsia="zh-CN"/>
        </w:rPr>
        <w:lastRenderedPageBreak/>
        <w:t>-</w:t>
      </w:r>
      <w:r w:rsidRPr="00D64A45">
        <w:rPr>
          <w:lang w:eastAsia="zh-CN"/>
        </w:rPr>
        <w:tab/>
        <w:t xml:space="preserve">Before the onboarding process there should be information in the UE for it to be </w:t>
      </w:r>
      <w:r w:rsidR="00A80B90">
        <w:rPr>
          <w:lang w:eastAsia="zh-CN"/>
        </w:rPr>
        <w:t>"</w:t>
      </w:r>
      <w:r w:rsidRPr="00D64A45">
        <w:t>uniquely identifiable and verifiably secure</w:t>
      </w:r>
      <w:r w:rsidR="00A80B90">
        <w:rPr>
          <w:lang w:eastAsia="zh-CN"/>
        </w:rPr>
        <w:t>"</w:t>
      </w:r>
      <w:r w:rsidRPr="00D64A45">
        <w:rPr>
          <w:lang w:eastAsia="zh-CN"/>
        </w:rPr>
        <w:t>.</w:t>
      </w:r>
    </w:p>
    <w:p w14:paraId="276E4AA6" w14:textId="052CAD64" w:rsidR="00B65E62" w:rsidRPr="00D64A45" w:rsidRDefault="007440C9" w:rsidP="00B65E62">
      <w:pPr>
        <w:pStyle w:val="NO"/>
        <w:rPr>
          <w:lang w:eastAsia="zh-CN"/>
        </w:rPr>
      </w:pPr>
      <w:r w:rsidRPr="00D64A45">
        <w:rPr>
          <w:lang w:eastAsia="zh-CN"/>
        </w:rPr>
        <w:t>NOTE 1:</w:t>
      </w:r>
      <w:r w:rsidR="00D64A45">
        <w:rPr>
          <w:lang w:eastAsia="zh-CN"/>
        </w:rPr>
        <w:tab/>
      </w:r>
      <w:r w:rsidRPr="00D64A45">
        <w:rPr>
          <w:lang w:eastAsia="zh-CN"/>
        </w:rPr>
        <w:t>This does not mean the UE is required to support the frequency bands the PLMN deploys for public network.</w:t>
      </w:r>
    </w:p>
    <w:p w14:paraId="6574D306" w14:textId="7E4A3665" w:rsidR="00BE6B4F" w:rsidRPr="00D64A45" w:rsidRDefault="00BE6B4F" w:rsidP="003154B0">
      <w:pPr>
        <w:pStyle w:val="B1"/>
        <w:rPr>
          <w:lang w:eastAsia="zh-CN"/>
        </w:rPr>
      </w:pPr>
      <w:r w:rsidRPr="00D64A45">
        <w:t>-</w:t>
      </w:r>
      <w:r w:rsidRPr="00D64A45">
        <w:tab/>
        <w:t>A TE might not have an interface that can be used to provision the MT.</w:t>
      </w:r>
    </w:p>
    <w:p w14:paraId="63F5F5C2" w14:textId="5DE2EB96" w:rsidR="007440C9" w:rsidRPr="00D64A45" w:rsidRDefault="007440C9" w:rsidP="007440C9">
      <w:pPr>
        <w:pStyle w:val="NO"/>
        <w:rPr>
          <w:rFonts w:eastAsia="SimSun"/>
          <w:lang w:eastAsia="zh-CN"/>
        </w:rPr>
      </w:pPr>
      <w:r w:rsidRPr="00D64A45">
        <w:rPr>
          <w:rFonts w:eastAsia="SimSun"/>
          <w:lang w:eastAsia="zh-CN"/>
        </w:rPr>
        <w:t>NOTE 2:</w:t>
      </w:r>
      <w:r w:rsidRPr="00D64A45">
        <w:rPr>
          <w:rFonts w:eastAsia="SimSun"/>
          <w:lang w:eastAsia="zh-CN"/>
        </w:rPr>
        <w:tab/>
        <w:t>This key issue covers devices with and without a UICC.</w:t>
      </w:r>
    </w:p>
    <w:p w14:paraId="6DE1FC86" w14:textId="77777777" w:rsidR="007440C9" w:rsidRDefault="007440C9" w:rsidP="007440C9">
      <w:pPr>
        <w:pStyle w:val="NO"/>
        <w:rPr>
          <w:rFonts w:eastAsia="SimSun"/>
          <w:lang w:eastAsia="zh-CN"/>
        </w:rPr>
      </w:pPr>
      <w:r w:rsidRPr="001C0688">
        <w:rPr>
          <w:rFonts w:eastAsia="SimSun"/>
          <w:lang w:eastAsia="zh-CN"/>
        </w:rPr>
        <w:t>NOTE</w:t>
      </w:r>
      <w:r>
        <w:rPr>
          <w:rFonts w:eastAsia="SimSun"/>
          <w:lang w:eastAsia="zh-CN"/>
        </w:rPr>
        <w:t> 3</w:t>
      </w:r>
      <w:r w:rsidRPr="001C0688">
        <w:rPr>
          <w:rFonts w:eastAsia="SimSun"/>
          <w:lang w:eastAsia="zh-CN"/>
        </w:rPr>
        <w:t>:</w:t>
      </w:r>
      <w:r w:rsidRPr="001C0688">
        <w:rPr>
          <w:rFonts w:eastAsia="SimSun"/>
          <w:lang w:eastAsia="zh-CN"/>
        </w:rPr>
        <w:tab/>
      </w:r>
      <w:r w:rsidRPr="0085757A">
        <w:rPr>
          <w:rFonts w:eastAsia="SimSun"/>
          <w:lang w:eastAsia="zh-CN"/>
        </w:rPr>
        <w:t xml:space="preserve">Security aspects should be discussed </w:t>
      </w:r>
      <w:r>
        <w:rPr>
          <w:rFonts w:eastAsia="SimSun"/>
          <w:lang w:eastAsia="zh-CN"/>
        </w:rPr>
        <w:t>and</w:t>
      </w:r>
      <w:r w:rsidRPr="0085757A">
        <w:rPr>
          <w:rFonts w:eastAsia="SimSun"/>
          <w:lang w:eastAsia="zh-CN"/>
        </w:rPr>
        <w:t xml:space="preserve"> confirmed by SA WG3.</w:t>
      </w:r>
    </w:p>
    <w:p w14:paraId="4EB7E7C7" w14:textId="1DD0F222" w:rsidR="006B0C70" w:rsidRPr="008524F8" w:rsidRDefault="006B0C70" w:rsidP="006B0C70">
      <w:pPr>
        <w:pStyle w:val="Heading2"/>
      </w:pPr>
      <w:bookmarkStart w:id="123" w:name="_Toc25934670"/>
      <w:bookmarkStart w:id="124" w:name="_Toc26337050"/>
      <w:bookmarkStart w:id="125" w:name="_Toc31114297"/>
      <w:bookmarkStart w:id="126" w:name="_Toc31120320"/>
      <w:r w:rsidRPr="008524F8">
        <w:t>5.</w:t>
      </w:r>
      <w:r w:rsidR="00105B1C">
        <w:t>5</w:t>
      </w:r>
      <w:r w:rsidRPr="008524F8">
        <w:tab/>
        <w:t>Key Issue #</w:t>
      </w:r>
      <w:r w:rsidR="00105B1C">
        <w:t>5</w:t>
      </w:r>
      <w:r w:rsidRPr="008524F8">
        <w:t xml:space="preserve">: </w:t>
      </w:r>
      <w:r>
        <w:t>S</w:t>
      </w:r>
      <w:r w:rsidRPr="00A47ADF">
        <w:t xml:space="preserve">upport for </w:t>
      </w:r>
      <w:r>
        <w:t>equivalent</w:t>
      </w:r>
      <w:r w:rsidRPr="00A47ADF">
        <w:t xml:space="preserve"> SNPN</w:t>
      </w:r>
      <w:r>
        <w:t>s</w:t>
      </w:r>
      <w:bookmarkEnd w:id="123"/>
      <w:bookmarkEnd w:id="124"/>
      <w:bookmarkEnd w:id="125"/>
      <w:bookmarkEnd w:id="126"/>
    </w:p>
    <w:p w14:paraId="6C9B0EAD" w14:textId="647BA3BE" w:rsidR="00D64A45" w:rsidRPr="00D64A45" w:rsidRDefault="00D64A45" w:rsidP="00D64A45">
      <w:pPr>
        <w:pStyle w:val="Heading3"/>
      </w:pPr>
      <w:bookmarkStart w:id="127" w:name="_Toc26337051"/>
      <w:bookmarkStart w:id="128" w:name="_Toc31114298"/>
      <w:bookmarkStart w:id="129" w:name="_Toc25934671"/>
      <w:bookmarkStart w:id="130" w:name="_Toc31120321"/>
      <w:r w:rsidRPr="00D64A45">
        <w:t>5.5.1</w:t>
      </w:r>
      <w:r w:rsidRPr="00D64A45">
        <w:tab/>
        <w:t>Description</w:t>
      </w:r>
      <w:bookmarkEnd w:id="127"/>
      <w:bookmarkEnd w:id="128"/>
      <w:bookmarkEnd w:id="130"/>
    </w:p>
    <w:bookmarkEnd w:id="129"/>
    <w:p w14:paraId="585F9798" w14:textId="77777777" w:rsidR="00D85C6C" w:rsidRDefault="00D85C6C" w:rsidP="00D85C6C">
      <w:pPr>
        <w:rPr>
          <w:lang w:eastAsia="ko-KR"/>
        </w:rPr>
      </w:pPr>
      <w:r>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Default="00D85C6C" w:rsidP="003154B0">
      <w:pPr>
        <w:pStyle w:val="B1"/>
        <w:rPr>
          <w:lang w:eastAsia="ko-KR"/>
        </w:rPr>
      </w:pPr>
      <w:r>
        <w:rPr>
          <w:lang w:eastAsia="ko-KR"/>
        </w:rPr>
        <w:t>-</w:t>
      </w:r>
      <w:r>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Default="00D85C6C" w:rsidP="00D85C6C">
      <w:pPr>
        <w:rPr>
          <w:lang w:eastAsia="ko-KR"/>
        </w:rPr>
      </w:pPr>
      <w:r>
        <w:rPr>
          <w:lang w:eastAsia="ko-KR"/>
        </w:rPr>
        <w:t>It has the following objectives for study:</w:t>
      </w:r>
    </w:p>
    <w:p w14:paraId="6C1D191A" w14:textId="1F5596FF" w:rsidR="00D85C6C" w:rsidRDefault="00D85C6C" w:rsidP="003154B0">
      <w:pPr>
        <w:pStyle w:val="B1"/>
        <w:rPr>
          <w:lang w:eastAsia="ko-KR"/>
        </w:rPr>
      </w:pPr>
      <w:r>
        <w:rPr>
          <w:lang w:eastAsia="ko-KR"/>
        </w:rPr>
        <w:t>-</w:t>
      </w:r>
      <w:r>
        <w:rPr>
          <w:lang w:eastAsia="ko-KR"/>
        </w:rPr>
        <w:tab/>
        <w:t>Enabling an authorized UE to be able to efficiently access and move between equivalent SNPNs; and</w:t>
      </w:r>
    </w:p>
    <w:p w14:paraId="10529950" w14:textId="5C5F8EAC" w:rsidR="007440C9" w:rsidRDefault="00D85C6C" w:rsidP="00D85C6C">
      <w:pPr>
        <w:pStyle w:val="B1"/>
        <w:rPr>
          <w:lang w:eastAsia="ko-KR"/>
        </w:rPr>
      </w:pPr>
      <w:r>
        <w:rPr>
          <w:lang w:eastAsia="ko-KR"/>
        </w:rPr>
        <w:t>-</w:t>
      </w:r>
      <w:r>
        <w:rPr>
          <w:lang w:eastAsia="ko-KR"/>
        </w:rPr>
        <w:tab/>
        <w:t>Enabling an authorized UE to be able to efficiently select equivalent SNPNs during network selection.</w:t>
      </w:r>
    </w:p>
    <w:p w14:paraId="58F15139" w14:textId="7BB38E33" w:rsidR="00136FE1" w:rsidRDefault="003F0996" w:rsidP="00D76F43">
      <w:pPr>
        <w:pStyle w:val="NO"/>
        <w:rPr>
          <w:lang w:eastAsia="ko-KR"/>
        </w:rPr>
      </w:pPr>
      <w:r>
        <w:rPr>
          <w:lang w:val="en-US" w:eastAsia="zh-CN"/>
        </w:rPr>
        <w:t>NOTE:</w:t>
      </w:r>
      <w:r>
        <w:rPr>
          <w:lang w:val="en-US" w:eastAsia="zh-CN"/>
        </w:rPr>
        <w:tab/>
        <w:t>This key issue is not addressed within Rel-17 timeframe.</w:t>
      </w:r>
    </w:p>
    <w:p w14:paraId="2F255FF7" w14:textId="1C029C53" w:rsidR="00BD18AB" w:rsidRPr="00942978" w:rsidRDefault="00BD18AB" w:rsidP="00BD18AB">
      <w:pPr>
        <w:pStyle w:val="Heading2"/>
      </w:pPr>
      <w:bookmarkStart w:id="131" w:name="_Toc20049535"/>
      <w:bookmarkStart w:id="132" w:name="_Toc25934672"/>
      <w:bookmarkStart w:id="133" w:name="_Toc26337052"/>
      <w:bookmarkStart w:id="134" w:name="_Toc31114299"/>
      <w:bookmarkStart w:id="135" w:name="_Toc31120322"/>
      <w:r w:rsidRPr="00942978">
        <w:t>5.</w:t>
      </w:r>
      <w:r>
        <w:t>6</w:t>
      </w:r>
      <w:r w:rsidRPr="00942978">
        <w:tab/>
        <w:t>Key Issue #</w:t>
      </w:r>
      <w:r>
        <w:t>6</w:t>
      </w:r>
      <w:r w:rsidRPr="00942978">
        <w:t xml:space="preserve">: Support of non-3GPP access for </w:t>
      </w:r>
      <w:r>
        <w:t>S</w:t>
      </w:r>
      <w:r w:rsidRPr="00942978">
        <w:t>NPN</w:t>
      </w:r>
      <w:bookmarkEnd w:id="131"/>
      <w:r w:rsidRPr="00942978">
        <w:t xml:space="preserve"> services</w:t>
      </w:r>
      <w:bookmarkEnd w:id="132"/>
      <w:bookmarkEnd w:id="133"/>
      <w:bookmarkEnd w:id="134"/>
      <w:bookmarkEnd w:id="135"/>
    </w:p>
    <w:p w14:paraId="47DF4D2A" w14:textId="3FD693DB" w:rsidR="00BD18AB" w:rsidRPr="00E372DC" w:rsidRDefault="00BD18AB" w:rsidP="00BD18AB">
      <w:pPr>
        <w:pStyle w:val="Heading3"/>
        <w:rPr>
          <w:lang w:eastAsia="ko-KR"/>
        </w:rPr>
      </w:pPr>
      <w:bookmarkStart w:id="136" w:name="_Toc25934673"/>
      <w:bookmarkStart w:id="137" w:name="_Toc26337053"/>
      <w:bookmarkStart w:id="138" w:name="_Toc31114300"/>
      <w:bookmarkStart w:id="139" w:name="_Toc31120323"/>
      <w:r w:rsidRPr="00942978">
        <w:rPr>
          <w:lang w:eastAsia="ko-KR"/>
        </w:rPr>
        <w:t>5.</w:t>
      </w:r>
      <w:r>
        <w:rPr>
          <w:lang w:eastAsia="ko-KR"/>
        </w:rPr>
        <w:t>6</w:t>
      </w:r>
      <w:r w:rsidRPr="00E372DC">
        <w:rPr>
          <w:lang w:eastAsia="ko-KR"/>
        </w:rPr>
        <w:t>.1</w:t>
      </w:r>
      <w:r w:rsidRPr="00E372DC">
        <w:rPr>
          <w:lang w:eastAsia="ko-KR"/>
        </w:rPr>
        <w:tab/>
        <w:t>Description</w:t>
      </w:r>
      <w:bookmarkEnd w:id="136"/>
      <w:bookmarkEnd w:id="137"/>
      <w:bookmarkEnd w:id="138"/>
      <w:bookmarkEnd w:id="139"/>
    </w:p>
    <w:p w14:paraId="5CA01434" w14:textId="42EED0F6" w:rsidR="00BD18AB" w:rsidRPr="00E372DC" w:rsidRDefault="00BD18AB" w:rsidP="00BD18AB">
      <w:r w:rsidRPr="00E372DC">
        <w:t xml:space="preserve">One area that needs further study is enhancements to the 5GS in order to enable support for direct connection of non-3GPP access networks to the </w:t>
      </w:r>
      <w:r>
        <w:t>S</w:t>
      </w:r>
      <w:r w:rsidRPr="00E372DC">
        <w:t>NPN</w:t>
      </w:r>
      <w:r w:rsidR="00A80B90">
        <w:t>'</w:t>
      </w:r>
      <w:r w:rsidRPr="00E372DC">
        <w:t xml:space="preserve">s 5GC. There are already non-3GPP access technologies which are in use in enterprises and campuses and it is foreseen that such non-3GPP access technologies will continue to evolve. The integration of these existing assets in the </w:t>
      </w:r>
      <w:r>
        <w:t>S</w:t>
      </w:r>
      <w:r w:rsidRPr="00E372DC">
        <w:t>NPN would add flexibility</w:t>
      </w:r>
      <w:r>
        <w:t xml:space="preserve"> to the SNPN operators</w:t>
      </w:r>
      <w:r w:rsidRPr="00E372DC">
        <w:t>.</w:t>
      </w:r>
    </w:p>
    <w:p w14:paraId="043407D4" w14:textId="77777777" w:rsidR="00BD18AB" w:rsidRPr="00E372DC" w:rsidRDefault="00BD18AB" w:rsidP="00BD18AB">
      <w:r w:rsidRPr="00E372DC">
        <w:t xml:space="preserve">This key issue aims at addressing the following points for </w:t>
      </w:r>
      <w:r>
        <w:t>S</w:t>
      </w:r>
      <w:r w:rsidRPr="00E372DC">
        <w:t>NPN:</w:t>
      </w:r>
    </w:p>
    <w:p w14:paraId="5B1D09EF" w14:textId="77777777" w:rsidR="00BD18AB" w:rsidRPr="0049672C" w:rsidRDefault="00BD18AB" w:rsidP="00BD18AB">
      <w:pPr>
        <w:pStyle w:val="B1"/>
      </w:pPr>
      <w:r w:rsidRPr="0049672C">
        <w:t>-</w:t>
      </w:r>
      <w:r w:rsidRPr="0049672C">
        <w:tab/>
        <w:t xml:space="preserve">How </w:t>
      </w:r>
      <w:r>
        <w:t>to provide direct access to</w:t>
      </w:r>
      <w:r w:rsidRPr="0049672C">
        <w:t xml:space="preserve"> </w:t>
      </w:r>
      <w:r>
        <w:t>S</w:t>
      </w:r>
      <w:r w:rsidRPr="0049672C">
        <w:t xml:space="preserve">NPN </w:t>
      </w:r>
      <w:r>
        <w:t xml:space="preserve">services </w:t>
      </w:r>
      <w:r w:rsidRPr="0049672C">
        <w:t>via non-3GPP access networks:</w:t>
      </w:r>
    </w:p>
    <w:p w14:paraId="0412FF54" w14:textId="77777777" w:rsidR="00BD18AB" w:rsidRPr="00263969" w:rsidRDefault="00BD18AB" w:rsidP="00BD18AB">
      <w:pPr>
        <w:pStyle w:val="B2"/>
      </w:pPr>
      <w:r w:rsidRPr="0049672C">
        <w:t>-</w:t>
      </w:r>
      <w:r w:rsidRPr="0049672C">
        <w:tab/>
        <w:t>Support of trusted non-3GPP access</w:t>
      </w:r>
      <w:r w:rsidRPr="00263969">
        <w:t xml:space="preserve"> network (TNAN);</w:t>
      </w:r>
    </w:p>
    <w:p w14:paraId="67D9E366" w14:textId="77777777" w:rsidR="00BD18AB" w:rsidRPr="0049672C" w:rsidRDefault="00BD18AB" w:rsidP="00BD18AB">
      <w:pPr>
        <w:pStyle w:val="B2"/>
      </w:pPr>
      <w:r w:rsidRPr="00263969">
        <w:t>-</w:t>
      </w:r>
      <w:r w:rsidRPr="00263969">
        <w:tab/>
        <w:t>Support of untrusted non-3GPP access network;</w:t>
      </w:r>
      <w:r>
        <w:t xml:space="preserve"> and</w:t>
      </w:r>
    </w:p>
    <w:p w14:paraId="2CF5AE80" w14:textId="3472F71E" w:rsidR="00BD18AB" w:rsidRDefault="00BD18AB" w:rsidP="00BD18AB">
      <w:pPr>
        <w:pStyle w:val="B2"/>
      </w:pPr>
      <w:r w:rsidRPr="0049672C">
        <w:t>-</w:t>
      </w:r>
      <w:r w:rsidRPr="0049672C">
        <w:tab/>
        <w:t xml:space="preserve">Whether and how Wireline 5G Access Network can be used to connect to </w:t>
      </w:r>
      <w:r>
        <w:t>S</w:t>
      </w:r>
      <w:r w:rsidRPr="0049672C">
        <w:t>NPN.</w:t>
      </w:r>
    </w:p>
    <w:p w14:paraId="397F0E7E" w14:textId="53F4200E" w:rsidR="003F0996" w:rsidRPr="0049672C" w:rsidRDefault="003F0996" w:rsidP="00D76F43">
      <w:pPr>
        <w:pStyle w:val="NO"/>
      </w:pPr>
      <w:r>
        <w:rPr>
          <w:lang w:val="en-US" w:eastAsia="zh-CN"/>
        </w:rPr>
        <w:t>NOTE:</w:t>
      </w:r>
      <w:r>
        <w:rPr>
          <w:lang w:val="en-US" w:eastAsia="zh-CN"/>
        </w:rPr>
        <w:tab/>
        <w:t>This key issue is not addressed within Rel-17 timeframe.</w:t>
      </w:r>
    </w:p>
    <w:p w14:paraId="3F5AA470" w14:textId="77777777" w:rsidR="008F2002" w:rsidRPr="00E31168" w:rsidRDefault="008F2002" w:rsidP="008F2002">
      <w:pPr>
        <w:pStyle w:val="Heading1"/>
      </w:pPr>
      <w:bookmarkStart w:id="140" w:name="_Toc25934674"/>
      <w:bookmarkStart w:id="141" w:name="_Toc26337054"/>
      <w:bookmarkStart w:id="142" w:name="_Toc31114301"/>
      <w:bookmarkStart w:id="143" w:name="_Toc31120324"/>
      <w:r w:rsidRPr="00E31168">
        <w:lastRenderedPageBreak/>
        <w:t>6</w:t>
      </w:r>
      <w:r w:rsidRPr="00E31168">
        <w:tab/>
        <w:t>Solutions</w:t>
      </w:r>
      <w:bookmarkEnd w:id="81"/>
      <w:bookmarkEnd w:id="82"/>
      <w:bookmarkEnd w:id="83"/>
      <w:bookmarkEnd w:id="140"/>
      <w:bookmarkEnd w:id="141"/>
      <w:bookmarkEnd w:id="142"/>
      <w:bookmarkEnd w:id="143"/>
    </w:p>
    <w:p w14:paraId="28192675" w14:textId="67B86AC6" w:rsidR="00BD6461" w:rsidRPr="00E31168" w:rsidRDefault="00BD6461" w:rsidP="008F2002">
      <w:pPr>
        <w:pStyle w:val="Heading2"/>
      </w:pPr>
      <w:bookmarkStart w:id="144" w:name="_Toc23326074"/>
      <w:bookmarkStart w:id="145" w:name="_Toc25934675"/>
      <w:bookmarkStart w:id="146" w:name="_Toc26337055"/>
      <w:bookmarkStart w:id="147" w:name="_Toc31114302"/>
      <w:bookmarkStart w:id="148" w:name="_Toc16839382"/>
      <w:bookmarkStart w:id="149" w:name="_Toc21087541"/>
      <w:bookmarkStart w:id="150" w:name="_Toc31120325"/>
      <w:r w:rsidRPr="00E31168">
        <w:t>6.0</w:t>
      </w:r>
      <w:r w:rsidRPr="00E31168">
        <w:tab/>
      </w:r>
      <w:r w:rsidR="003140C2" w:rsidRPr="00E31168">
        <w:rPr>
          <w:lang w:eastAsia="zh-CN"/>
        </w:rPr>
        <w:t>Mapping Solutions to Key Issues</w:t>
      </w:r>
      <w:bookmarkEnd w:id="144"/>
      <w:bookmarkEnd w:id="145"/>
      <w:bookmarkEnd w:id="146"/>
      <w:bookmarkEnd w:id="147"/>
      <w:bookmarkEnd w:id="150"/>
    </w:p>
    <w:p w14:paraId="6DE21795" w14:textId="77777777" w:rsidR="00E31168" w:rsidRPr="00BC4377" w:rsidRDefault="00E31168" w:rsidP="00E31168">
      <w:pPr>
        <w:pStyle w:val="TH"/>
      </w:pPr>
      <w:r w:rsidRPr="00BC4377">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BC4377" w14:paraId="0F2D4E41" w14:textId="19A9F1D1" w:rsidTr="003154B0">
        <w:trPr>
          <w:trHeight w:val="243"/>
          <w:jc w:val="center"/>
        </w:trPr>
        <w:tc>
          <w:tcPr>
            <w:tcW w:w="1168" w:type="dxa"/>
            <w:shd w:val="clear" w:color="auto" w:fill="auto"/>
          </w:tcPr>
          <w:p w14:paraId="15AF9782" w14:textId="77777777" w:rsidR="003D05CF" w:rsidRPr="00BC4377" w:rsidRDefault="003D05CF" w:rsidP="0094174A">
            <w:pPr>
              <w:pStyle w:val="TAC"/>
            </w:pPr>
          </w:p>
        </w:tc>
        <w:tc>
          <w:tcPr>
            <w:tcW w:w="4502" w:type="dxa"/>
            <w:gridSpan w:val="6"/>
            <w:shd w:val="clear" w:color="auto" w:fill="auto"/>
          </w:tcPr>
          <w:p w14:paraId="27AEADAD" w14:textId="285CAFBC" w:rsidR="003D05CF" w:rsidRPr="00BC4377" w:rsidRDefault="003D05CF" w:rsidP="0094174A">
            <w:pPr>
              <w:pStyle w:val="TAH"/>
            </w:pPr>
            <w:r w:rsidRPr="00BC4377">
              <w:t>Key Issues</w:t>
            </w:r>
          </w:p>
        </w:tc>
      </w:tr>
      <w:tr w:rsidR="004D3A31" w:rsidRPr="00BC4377" w14:paraId="14AEFA19" w14:textId="2E5D997F" w:rsidTr="003154B0">
        <w:trPr>
          <w:trHeight w:val="261"/>
          <w:jc w:val="center"/>
        </w:trPr>
        <w:tc>
          <w:tcPr>
            <w:tcW w:w="1168" w:type="dxa"/>
            <w:shd w:val="clear" w:color="auto" w:fill="auto"/>
          </w:tcPr>
          <w:p w14:paraId="581FD9AC" w14:textId="77777777" w:rsidR="003D05CF" w:rsidRPr="00BC4377" w:rsidRDefault="003D05CF" w:rsidP="0094174A">
            <w:pPr>
              <w:pStyle w:val="TAH"/>
            </w:pPr>
            <w:r w:rsidRPr="00BC4377">
              <w:t>Solutions</w:t>
            </w:r>
          </w:p>
        </w:tc>
        <w:tc>
          <w:tcPr>
            <w:tcW w:w="868" w:type="dxa"/>
            <w:shd w:val="clear" w:color="auto" w:fill="auto"/>
          </w:tcPr>
          <w:p w14:paraId="58EE6EF4" w14:textId="27BF8AD5" w:rsidR="003D05CF" w:rsidRPr="00BC4377" w:rsidRDefault="003D05CF" w:rsidP="0094174A">
            <w:pPr>
              <w:pStyle w:val="TAH"/>
            </w:pPr>
            <w:r>
              <w:t>1</w:t>
            </w:r>
          </w:p>
        </w:tc>
        <w:tc>
          <w:tcPr>
            <w:tcW w:w="698" w:type="dxa"/>
            <w:shd w:val="clear" w:color="auto" w:fill="auto"/>
          </w:tcPr>
          <w:p w14:paraId="4E236DD1" w14:textId="2A586914" w:rsidR="003D05CF" w:rsidRPr="00BC4377" w:rsidRDefault="003D05CF" w:rsidP="0094174A">
            <w:pPr>
              <w:pStyle w:val="TAH"/>
            </w:pPr>
            <w:r>
              <w:t>2</w:t>
            </w:r>
          </w:p>
        </w:tc>
        <w:tc>
          <w:tcPr>
            <w:tcW w:w="668" w:type="dxa"/>
            <w:shd w:val="clear" w:color="auto" w:fill="auto"/>
          </w:tcPr>
          <w:p w14:paraId="4038C956" w14:textId="67FE7CC5" w:rsidR="003D05CF" w:rsidRPr="00BC4377" w:rsidRDefault="003D05CF" w:rsidP="0094174A">
            <w:pPr>
              <w:pStyle w:val="TAH"/>
            </w:pPr>
            <w:r>
              <w:t>3</w:t>
            </w:r>
          </w:p>
        </w:tc>
        <w:tc>
          <w:tcPr>
            <w:tcW w:w="709" w:type="dxa"/>
            <w:shd w:val="clear" w:color="auto" w:fill="auto"/>
          </w:tcPr>
          <w:p w14:paraId="5D90BCFC" w14:textId="5CCA5819" w:rsidR="003D05CF" w:rsidRPr="00BC4377" w:rsidRDefault="003D05CF" w:rsidP="0094174A">
            <w:pPr>
              <w:pStyle w:val="TAH"/>
            </w:pPr>
            <w:r>
              <w:t>4</w:t>
            </w:r>
          </w:p>
        </w:tc>
        <w:tc>
          <w:tcPr>
            <w:tcW w:w="850" w:type="dxa"/>
          </w:tcPr>
          <w:p w14:paraId="3863DE22" w14:textId="70C4EEA7" w:rsidR="003D05CF" w:rsidRDefault="003D05CF" w:rsidP="0094174A">
            <w:pPr>
              <w:pStyle w:val="TAH"/>
            </w:pPr>
            <w:r>
              <w:t>5</w:t>
            </w:r>
          </w:p>
        </w:tc>
        <w:tc>
          <w:tcPr>
            <w:tcW w:w="709" w:type="dxa"/>
          </w:tcPr>
          <w:p w14:paraId="57D65FF9" w14:textId="3CB221DA" w:rsidR="003D05CF" w:rsidRDefault="003D05CF" w:rsidP="0094174A">
            <w:pPr>
              <w:pStyle w:val="TAH"/>
            </w:pPr>
            <w:r>
              <w:t>6</w:t>
            </w:r>
          </w:p>
        </w:tc>
      </w:tr>
      <w:tr w:rsidR="004D3A31" w:rsidRPr="00BC4377" w14:paraId="2A0AA55C" w14:textId="6DDAB03B" w:rsidTr="003154B0">
        <w:trPr>
          <w:trHeight w:val="243"/>
          <w:jc w:val="center"/>
        </w:trPr>
        <w:tc>
          <w:tcPr>
            <w:tcW w:w="1168" w:type="dxa"/>
            <w:shd w:val="clear" w:color="auto" w:fill="auto"/>
          </w:tcPr>
          <w:p w14:paraId="17BD4FCD" w14:textId="16C5F879" w:rsidR="003D05CF" w:rsidRPr="00BC4377" w:rsidRDefault="003D05CF" w:rsidP="0094174A">
            <w:pPr>
              <w:pStyle w:val="TAH"/>
            </w:pPr>
            <w:r>
              <w:t>1</w:t>
            </w:r>
          </w:p>
        </w:tc>
        <w:tc>
          <w:tcPr>
            <w:tcW w:w="868" w:type="dxa"/>
            <w:shd w:val="clear" w:color="auto" w:fill="auto"/>
          </w:tcPr>
          <w:p w14:paraId="54AB2039" w14:textId="010D299A" w:rsidR="003D05CF" w:rsidRPr="00BC4377" w:rsidRDefault="003D05CF" w:rsidP="0094174A">
            <w:pPr>
              <w:pStyle w:val="TAC"/>
            </w:pPr>
            <w:r>
              <w:t>X</w:t>
            </w:r>
          </w:p>
        </w:tc>
        <w:tc>
          <w:tcPr>
            <w:tcW w:w="698" w:type="dxa"/>
            <w:shd w:val="clear" w:color="auto" w:fill="auto"/>
          </w:tcPr>
          <w:p w14:paraId="43FFFFC0" w14:textId="77777777" w:rsidR="003D05CF" w:rsidRPr="00BC4377" w:rsidRDefault="003D05CF" w:rsidP="0094174A">
            <w:pPr>
              <w:pStyle w:val="TAC"/>
            </w:pPr>
          </w:p>
        </w:tc>
        <w:tc>
          <w:tcPr>
            <w:tcW w:w="668" w:type="dxa"/>
            <w:shd w:val="clear" w:color="auto" w:fill="auto"/>
          </w:tcPr>
          <w:p w14:paraId="4F0348CF" w14:textId="77777777" w:rsidR="003D05CF" w:rsidRPr="00BC4377" w:rsidRDefault="003D05CF" w:rsidP="0094174A">
            <w:pPr>
              <w:pStyle w:val="TAC"/>
            </w:pPr>
          </w:p>
        </w:tc>
        <w:tc>
          <w:tcPr>
            <w:tcW w:w="709" w:type="dxa"/>
            <w:shd w:val="clear" w:color="auto" w:fill="auto"/>
          </w:tcPr>
          <w:p w14:paraId="4C0D01CB" w14:textId="77777777" w:rsidR="003D05CF" w:rsidRPr="00BC4377" w:rsidRDefault="003D05CF" w:rsidP="0094174A">
            <w:pPr>
              <w:pStyle w:val="TAC"/>
            </w:pPr>
          </w:p>
        </w:tc>
        <w:tc>
          <w:tcPr>
            <w:tcW w:w="850" w:type="dxa"/>
          </w:tcPr>
          <w:p w14:paraId="019AC563" w14:textId="77777777" w:rsidR="003D05CF" w:rsidRPr="00BC4377" w:rsidRDefault="003D05CF" w:rsidP="0094174A">
            <w:pPr>
              <w:pStyle w:val="TAC"/>
            </w:pPr>
          </w:p>
        </w:tc>
        <w:tc>
          <w:tcPr>
            <w:tcW w:w="709" w:type="dxa"/>
          </w:tcPr>
          <w:p w14:paraId="79A7C084" w14:textId="77777777" w:rsidR="003D05CF" w:rsidRPr="00BC4377" w:rsidRDefault="003D05CF" w:rsidP="0094174A">
            <w:pPr>
              <w:pStyle w:val="TAC"/>
            </w:pPr>
          </w:p>
        </w:tc>
      </w:tr>
      <w:tr w:rsidR="004D3A31" w:rsidRPr="00BC4377" w14:paraId="3B82EEC2" w14:textId="40759664" w:rsidTr="003154B0">
        <w:trPr>
          <w:trHeight w:val="261"/>
          <w:jc w:val="center"/>
        </w:trPr>
        <w:tc>
          <w:tcPr>
            <w:tcW w:w="1168" w:type="dxa"/>
            <w:shd w:val="clear" w:color="auto" w:fill="auto"/>
          </w:tcPr>
          <w:p w14:paraId="75768160" w14:textId="36928B31" w:rsidR="003D05CF" w:rsidRPr="00BC4377" w:rsidRDefault="00CF1BB3" w:rsidP="0094174A">
            <w:pPr>
              <w:pStyle w:val="TAH"/>
            </w:pPr>
            <w:r>
              <w:t>2</w:t>
            </w:r>
          </w:p>
        </w:tc>
        <w:tc>
          <w:tcPr>
            <w:tcW w:w="868" w:type="dxa"/>
            <w:shd w:val="clear" w:color="auto" w:fill="auto"/>
          </w:tcPr>
          <w:p w14:paraId="5E4E409A" w14:textId="709548DB" w:rsidR="003D05CF" w:rsidRPr="00BC4377" w:rsidRDefault="00CF1BB3" w:rsidP="0094174A">
            <w:pPr>
              <w:pStyle w:val="TAC"/>
            </w:pPr>
            <w:r>
              <w:t>X</w:t>
            </w:r>
          </w:p>
        </w:tc>
        <w:tc>
          <w:tcPr>
            <w:tcW w:w="698" w:type="dxa"/>
            <w:shd w:val="clear" w:color="auto" w:fill="auto"/>
          </w:tcPr>
          <w:p w14:paraId="7B11302E" w14:textId="77777777" w:rsidR="003D05CF" w:rsidRPr="00BC4377" w:rsidRDefault="003D05CF" w:rsidP="0094174A">
            <w:pPr>
              <w:pStyle w:val="TAC"/>
            </w:pPr>
          </w:p>
        </w:tc>
        <w:tc>
          <w:tcPr>
            <w:tcW w:w="668" w:type="dxa"/>
            <w:shd w:val="clear" w:color="auto" w:fill="auto"/>
          </w:tcPr>
          <w:p w14:paraId="5D72458D" w14:textId="77777777" w:rsidR="003D05CF" w:rsidRPr="00BC4377" w:rsidRDefault="003D05CF" w:rsidP="0094174A">
            <w:pPr>
              <w:pStyle w:val="TAC"/>
            </w:pPr>
          </w:p>
        </w:tc>
        <w:tc>
          <w:tcPr>
            <w:tcW w:w="709" w:type="dxa"/>
            <w:shd w:val="clear" w:color="auto" w:fill="auto"/>
          </w:tcPr>
          <w:p w14:paraId="03E32158" w14:textId="77777777" w:rsidR="003D05CF" w:rsidRPr="00BC4377" w:rsidRDefault="003D05CF" w:rsidP="0094174A">
            <w:pPr>
              <w:pStyle w:val="TAC"/>
            </w:pPr>
          </w:p>
        </w:tc>
        <w:tc>
          <w:tcPr>
            <w:tcW w:w="850" w:type="dxa"/>
          </w:tcPr>
          <w:p w14:paraId="45F3C594" w14:textId="77777777" w:rsidR="003D05CF" w:rsidRPr="00BC4377" w:rsidRDefault="003D05CF" w:rsidP="0094174A">
            <w:pPr>
              <w:pStyle w:val="TAC"/>
            </w:pPr>
          </w:p>
        </w:tc>
        <w:tc>
          <w:tcPr>
            <w:tcW w:w="709" w:type="dxa"/>
          </w:tcPr>
          <w:p w14:paraId="7A175DC1" w14:textId="77777777" w:rsidR="003D05CF" w:rsidRPr="00BC4377" w:rsidRDefault="003D05CF" w:rsidP="0094174A">
            <w:pPr>
              <w:pStyle w:val="TAC"/>
            </w:pPr>
          </w:p>
        </w:tc>
      </w:tr>
      <w:tr w:rsidR="004D3A31" w:rsidRPr="00BC4377" w14:paraId="19ACF0E2" w14:textId="7C025235" w:rsidTr="003154B0">
        <w:trPr>
          <w:trHeight w:val="243"/>
          <w:jc w:val="center"/>
        </w:trPr>
        <w:tc>
          <w:tcPr>
            <w:tcW w:w="1168" w:type="dxa"/>
            <w:shd w:val="clear" w:color="auto" w:fill="auto"/>
          </w:tcPr>
          <w:p w14:paraId="290E4E63" w14:textId="61B2F820" w:rsidR="003D05CF" w:rsidRPr="00BC4377" w:rsidRDefault="00D37609" w:rsidP="0094174A">
            <w:pPr>
              <w:pStyle w:val="TAH"/>
            </w:pPr>
            <w:r>
              <w:t>3</w:t>
            </w:r>
          </w:p>
        </w:tc>
        <w:tc>
          <w:tcPr>
            <w:tcW w:w="868" w:type="dxa"/>
            <w:shd w:val="clear" w:color="auto" w:fill="auto"/>
          </w:tcPr>
          <w:p w14:paraId="24E1F180" w14:textId="2D044208" w:rsidR="003D05CF" w:rsidRPr="00BC4377" w:rsidRDefault="00D37609" w:rsidP="0094174A">
            <w:pPr>
              <w:pStyle w:val="TAC"/>
            </w:pPr>
            <w:r>
              <w:t>X</w:t>
            </w:r>
          </w:p>
        </w:tc>
        <w:tc>
          <w:tcPr>
            <w:tcW w:w="698" w:type="dxa"/>
            <w:shd w:val="clear" w:color="auto" w:fill="auto"/>
          </w:tcPr>
          <w:p w14:paraId="0AFA848F" w14:textId="77777777" w:rsidR="003D05CF" w:rsidRPr="00BC4377" w:rsidRDefault="003D05CF" w:rsidP="0094174A">
            <w:pPr>
              <w:pStyle w:val="TAC"/>
            </w:pPr>
          </w:p>
        </w:tc>
        <w:tc>
          <w:tcPr>
            <w:tcW w:w="668" w:type="dxa"/>
            <w:shd w:val="clear" w:color="auto" w:fill="auto"/>
          </w:tcPr>
          <w:p w14:paraId="47BC193F" w14:textId="77777777" w:rsidR="003D05CF" w:rsidRPr="00BC4377" w:rsidRDefault="003D05CF" w:rsidP="0094174A">
            <w:pPr>
              <w:pStyle w:val="TAC"/>
            </w:pPr>
          </w:p>
        </w:tc>
        <w:tc>
          <w:tcPr>
            <w:tcW w:w="709" w:type="dxa"/>
            <w:shd w:val="clear" w:color="auto" w:fill="auto"/>
          </w:tcPr>
          <w:p w14:paraId="162161AD" w14:textId="77777777" w:rsidR="003D05CF" w:rsidRPr="00BC4377" w:rsidRDefault="003D05CF" w:rsidP="0094174A">
            <w:pPr>
              <w:pStyle w:val="TAC"/>
            </w:pPr>
          </w:p>
        </w:tc>
        <w:tc>
          <w:tcPr>
            <w:tcW w:w="850" w:type="dxa"/>
          </w:tcPr>
          <w:p w14:paraId="7D1EE54C" w14:textId="77777777" w:rsidR="003D05CF" w:rsidRPr="00BC4377" w:rsidRDefault="003D05CF" w:rsidP="0094174A">
            <w:pPr>
              <w:pStyle w:val="TAC"/>
            </w:pPr>
          </w:p>
        </w:tc>
        <w:tc>
          <w:tcPr>
            <w:tcW w:w="709" w:type="dxa"/>
          </w:tcPr>
          <w:p w14:paraId="0018B5B1" w14:textId="77777777" w:rsidR="003D05CF" w:rsidRPr="00BC4377" w:rsidRDefault="003D05CF" w:rsidP="0094174A">
            <w:pPr>
              <w:pStyle w:val="TAC"/>
            </w:pPr>
          </w:p>
        </w:tc>
      </w:tr>
      <w:tr w:rsidR="004D3A31" w:rsidRPr="00BC4377" w14:paraId="3DCEFDAA" w14:textId="05240EB2" w:rsidTr="003154B0">
        <w:trPr>
          <w:trHeight w:val="261"/>
          <w:jc w:val="center"/>
        </w:trPr>
        <w:tc>
          <w:tcPr>
            <w:tcW w:w="1168" w:type="dxa"/>
            <w:shd w:val="clear" w:color="auto" w:fill="auto"/>
          </w:tcPr>
          <w:p w14:paraId="1AA1C913" w14:textId="6E4D1EF6" w:rsidR="003D05CF" w:rsidRPr="00BC4377" w:rsidRDefault="00BB1BE3" w:rsidP="0094174A">
            <w:pPr>
              <w:pStyle w:val="TAH"/>
            </w:pPr>
            <w:r>
              <w:t>4</w:t>
            </w:r>
          </w:p>
        </w:tc>
        <w:tc>
          <w:tcPr>
            <w:tcW w:w="868" w:type="dxa"/>
            <w:shd w:val="clear" w:color="auto" w:fill="auto"/>
          </w:tcPr>
          <w:p w14:paraId="4BAB8F81" w14:textId="752EBE44" w:rsidR="003D05CF" w:rsidRPr="00BC4377" w:rsidRDefault="00BB1BE3" w:rsidP="0094174A">
            <w:pPr>
              <w:pStyle w:val="TAC"/>
            </w:pPr>
            <w:r>
              <w:t>X</w:t>
            </w:r>
          </w:p>
        </w:tc>
        <w:tc>
          <w:tcPr>
            <w:tcW w:w="698" w:type="dxa"/>
            <w:shd w:val="clear" w:color="auto" w:fill="auto"/>
          </w:tcPr>
          <w:p w14:paraId="0FAD2B26" w14:textId="77777777" w:rsidR="003D05CF" w:rsidRPr="00BC4377" w:rsidRDefault="003D05CF" w:rsidP="0094174A">
            <w:pPr>
              <w:pStyle w:val="TAC"/>
            </w:pPr>
          </w:p>
        </w:tc>
        <w:tc>
          <w:tcPr>
            <w:tcW w:w="668" w:type="dxa"/>
            <w:shd w:val="clear" w:color="auto" w:fill="auto"/>
          </w:tcPr>
          <w:p w14:paraId="015CF7C6" w14:textId="77777777" w:rsidR="003D05CF" w:rsidRPr="00BC4377" w:rsidRDefault="003D05CF" w:rsidP="0094174A">
            <w:pPr>
              <w:pStyle w:val="TAC"/>
            </w:pPr>
          </w:p>
        </w:tc>
        <w:tc>
          <w:tcPr>
            <w:tcW w:w="709" w:type="dxa"/>
            <w:shd w:val="clear" w:color="auto" w:fill="auto"/>
          </w:tcPr>
          <w:p w14:paraId="669A056C" w14:textId="77777777" w:rsidR="003D05CF" w:rsidRPr="00BC4377" w:rsidRDefault="003D05CF" w:rsidP="0094174A">
            <w:pPr>
              <w:pStyle w:val="TAC"/>
            </w:pPr>
          </w:p>
        </w:tc>
        <w:tc>
          <w:tcPr>
            <w:tcW w:w="850" w:type="dxa"/>
          </w:tcPr>
          <w:p w14:paraId="1EA4DE8D" w14:textId="77777777" w:rsidR="003D05CF" w:rsidRPr="00BC4377" w:rsidRDefault="003D05CF" w:rsidP="0094174A">
            <w:pPr>
              <w:pStyle w:val="TAC"/>
            </w:pPr>
          </w:p>
        </w:tc>
        <w:tc>
          <w:tcPr>
            <w:tcW w:w="709" w:type="dxa"/>
          </w:tcPr>
          <w:p w14:paraId="53546DAC" w14:textId="77777777" w:rsidR="003D05CF" w:rsidRPr="00BC4377" w:rsidRDefault="003D05CF" w:rsidP="0094174A">
            <w:pPr>
              <w:pStyle w:val="TAC"/>
            </w:pPr>
          </w:p>
        </w:tc>
      </w:tr>
      <w:tr w:rsidR="004D3A31" w:rsidRPr="00BC4377" w14:paraId="5AB34A27" w14:textId="0E1C4365" w:rsidTr="003154B0">
        <w:trPr>
          <w:trHeight w:val="243"/>
          <w:jc w:val="center"/>
        </w:trPr>
        <w:tc>
          <w:tcPr>
            <w:tcW w:w="1168" w:type="dxa"/>
            <w:shd w:val="clear" w:color="auto" w:fill="auto"/>
          </w:tcPr>
          <w:p w14:paraId="48E64A9C" w14:textId="67494A21" w:rsidR="003D05CF" w:rsidRPr="00BC4377" w:rsidRDefault="00753C85" w:rsidP="0094174A">
            <w:pPr>
              <w:pStyle w:val="TAH"/>
            </w:pPr>
            <w:r>
              <w:t>5</w:t>
            </w:r>
          </w:p>
        </w:tc>
        <w:tc>
          <w:tcPr>
            <w:tcW w:w="868" w:type="dxa"/>
            <w:shd w:val="clear" w:color="auto" w:fill="auto"/>
          </w:tcPr>
          <w:p w14:paraId="45C91312" w14:textId="77777777" w:rsidR="003D05CF" w:rsidRPr="00BC4377" w:rsidRDefault="003D05CF" w:rsidP="0094174A">
            <w:pPr>
              <w:pStyle w:val="TAC"/>
            </w:pPr>
          </w:p>
        </w:tc>
        <w:tc>
          <w:tcPr>
            <w:tcW w:w="698" w:type="dxa"/>
            <w:shd w:val="clear" w:color="auto" w:fill="auto"/>
          </w:tcPr>
          <w:p w14:paraId="4DED6F8E" w14:textId="77777777" w:rsidR="003D05CF" w:rsidRPr="00BC4377" w:rsidRDefault="003D05CF" w:rsidP="0094174A">
            <w:pPr>
              <w:pStyle w:val="TAC"/>
            </w:pPr>
          </w:p>
        </w:tc>
        <w:tc>
          <w:tcPr>
            <w:tcW w:w="668" w:type="dxa"/>
            <w:shd w:val="clear" w:color="auto" w:fill="auto"/>
          </w:tcPr>
          <w:p w14:paraId="28DD8882" w14:textId="77777777" w:rsidR="003D05CF" w:rsidRPr="00BC4377" w:rsidRDefault="003D05CF" w:rsidP="0094174A">
            <w:pPr>
              <w:pStyle w:val="TAC"/>
            </w:pPr>
          </w:p>
        </w:tc>
        <w:tc>
          <w:tcPr>
            <w:tcW w:w="709" w:type="dxa"/>
            <w:shd w:val="clear" w:color="auto" w:fill="auto"/>
          </w:tcPr>
          <w:p w14:paraId="55CAA89C" w14:textId="40CB0357" w:rsidR="003D05CF" w:rsidRPr="00BC4377" w:rsidRDefault="00753C85" w:rsidP="0094174A">
            <w:pPr>
              <w:pStyle w:val="TAC"/>
            </w:pPr>
            <w:r>
              <w:t>X</w:t>
            </w:r>
          </w:p>
        </w:tc>
        <w:tc>
          <w:tcPr>
            <w:tcW w:w="850" w:type="dxa"/>
          </w:tcPr>
          <w:p w14:paraId="78F0564F" w14:textId="77777777" w:rsidR="003D05CF" w:rsidRPr="00BC4377" w:rsidRDefault="003D05CF" w:rsidP="0094174A">
            <w:pPr>
              <w:pStyle w:val="TAC"/>
            </w:pPr>
          </w:p>
        </w:tc>
        <w:tc>
          <w:tcPr>
            <w:tcW w:w="709" w:type="dxa"/>
          </w:tcPr>
          <w:p w14:paraId="6D522D64" w14:textId="77777777" w:rsidR="003D05CF" w:rsidRPr="00BC4377" w:rsidRDefault="003D05CF" w:rsidP="0094174A">
            <w:pPr>
              <w:pStyle w:val="TAC"/>
            </w:pPr>
          </w:p>
        </w:tc>
      </w:tr>
      <w:tr w:rsidR="004C0C32" w:rsidRPr="00BC4377" w14:paraId="4BE97836" w14:textId="77777777" w:rsidTr="003154B0">
        <w:trPr>
          <w:trHeight w:val="243"/>
          <w:jc w:val="center"/>
        </w:trPr>
        <w:tc>
          <w:tcPr>
            <w:tcW w:w="1168" w:type="dxa"/>
            <w:shd w:val="clear" w:color="auto" w:fill="auto"/>
          </w:tcPr>
          <w:p w14:paraId="4593C8E7" w14:textId="0AE5CF0D" w:rsidR="004C0C32" w:rsidRDefault="004C0C32" w:rsidP="0094174A">
            <w:pPr>
              <w:pStyle w:val="TAH"/>
            </w:pPr>
            <w:r>
              <w:t>6</w:t>
            </w:r>
          </w:p>
        </w:tc>
        <w:tc>
          <w:tcPr>
            <w:tcW w:w="868" w:type="dxa"/>
            <w:shd w:val="clear" w:color="auto" w:fill="auto"/>
          </w:tcPr>
          <w:p w14:paraId="518F1305" w14:textId="77777777" w:rsidR="004C0C32" w:rsidRPr="00BC4377" w:rsidRDefault="004C0C32" w:rsidP="0094174A">
            <w:pPr>
              <w:pStyle w:val="TAC"/>
            </w:pPr>
          </w:p>
        </w:tc>
        <w:tc>
          <w:tcPr>
            <w:tcW w:w="698" w:type="dxa"/>
            <w:shd w:val="clear" w:color="auto" w:fill="auto"/>
          </w:tcPr>
          <w:p w14:paraId="78D97D21" w14:textId="77777777" w:rsidR="004C0C32" w:rsidRPr="00BC4377" w:rsidRDefault="004C0C32" w:rsidP="0094174A">
            <w:pPr>
              <w:pStyle w:val="TAC"/>
            </w:pPr>
          </w:p>
        </w:tc>
        <w:tc>
          <w:tcPr>
            <w:tcW w:w="668" w:type="dxa"/>
            <w:shd w:val="clear" w:color="auto" w:fill="auto"/>
          </w:tcPr>
          <w:p w14:paraId="4AA264C8" w14:textId="77777777" w:rsidR="004C0C32" w:rsidRPr="00BC4377" w:rsidRDefault="004C0C32" w:rsidP="0094174A">
            <w:pPr>
              <w:pStyle w:val="TAC"/>
            </w:pPr>
          </w:p>
        </w:tc>
        <w:tc>
          <w:tcPr>
            <w:tcW w:w="709" w:type="dxa"/>
            <w:shd w:val="clear" w:color="auto" w:fill="auto"/>
          </w:tcPr>
          <w:p w14:paraId="530127FE" w14:textId="054A5D50" w:rsidR="004C0C32" w:rsidRDefault="004C0C32" w:rsidP="0094174A">
            <w:pPr>
              <w:pStyle w:val="TAC"/>
            </w:pPr>
            <w:r>
              <w:t>X</w:t>
            </w:r>
          </w:p>
        </w:tc>
        <w:tc>
          <w:tcPr>
            <w:tcW w:w="850" w:type="dxa"/>
          </w:tcPr>
          <w:p w14:paraId="6E682538" w14:textId="77777777" w:rsidR="004C0C32" w:rsidRPr="00BC4377" w:rsidRDefault="004C0C32" w:rsidP="0094174A">
            <w:pPr>
              <w:pStyle w:val="TAC"/>
            </w:pPr>
          </w:p>
        </w:tc>
        <w:tc>
          <w:tcPr>
            <w:tcW w:w="709" w:type="dxa"/>
          </w:tcPr>
          <w:p w14:paraId="2C68CF67" w14:textId="77777777" w:rsidR="004C0C32" w:rsidRPr="00BC4377" w:rsidRDefault="004C0C32" w:rsidP="0094174A">
            <w:pPr>
              <w:pStyle w:val="TAC"/>
            </w:pPr>
          </w:p>
        </w:tc>
      </w:tr>
      <w:tr w:rsidR="00FA4221" w:rsidRPr="00BC4377" w14:paraId="5DCC97A3" w14:textId="77777777" w:rsidTr="003154B0">
        <w:trPr>
          <w:trHeight w:val="243"/>
          <w:jc w:val="center"/>
        </w:trPr>
        <w:tc>
          <w:tcPr>
            <w:tcW w:w="1168" w:type="dxa"/>
            <w:shd w:val="clear" w:color="auto" w:fill="auto"/>
          </w:tcPr>
          <w:p w14:paraId="4B674CF8" w14:textId="7C37074D" w:rsidR="00FA4221" w:rsidRDefault="00FA4221" w:rsidP="0094174A">
            <w:pPr>
              <w:pStyle w:val="TAH"/>
            </w:pPr>
            <w:r>
              <w:t>7</w:t>
            </w:r>
          </w:p>
        </w:tc>
        <w:tc>
          <w:tcPr>
            <w:tcW w:w="868" w:type="dxa"/>
            <w:shd w:val="clear" w:color="auto" w:fill="auto"/>
          </w:tcPr>
          <w:p w14:paraId="550090F2" w14:textId="77777777" w:rsidR="00FA4221" w:rsidRPr="00BC4377" w:rsidRDefault="00FA4221" w:rsidP="0094174A">
            <w:pPr>
              <w:pStyle w:val="TAC"/>
            </w:pPr>
          </w:p>
        </w:tc>
        <w:tc>
          <w:tcPr>
            <w:tcW w:w="698" w:type="dxa"/>
            <w:shd w:val="clear" w:color="auto" w:fill="auto"/>
          </w:tcPr>
          <w:p w14:paraId="11C57F5D" w14:textId="77777777" w:rsidR="00FA4221" w:rsidRPr="00BC4377" w:rsidRDefault="00FA4221" w:rsidP="0094174A">
            <w:pPr>
              <w:pStyle w:val="TAC"/>
            </w:pPr>
          </w:p>
        </w:tc>
        <w:tc>
          <w:tcPr>
            <w:tcW w:w="668" w:type="dxa"/>
            <w:shd w:val="clear" w:color="auto" w:fill="auto"/>
          </w:tcPr>
          <w:p w14:paraId="60B3D864" w14:textId="77777777" w:rsidR="00FA4221" w:rsidRPr="00BC4377" w:rsidRDefault="00FA4221" w:rsidP="0094174A">
            <w:pPr>
              <w:pStyle w:val="TAC"/>
            </w:pPr>
          </w:p>
        </w:tc>
        <w:tc>
          <w:tcPr>
            <w:tcW w:w="709" w:type="dxa"/>
            <w:shd w:val="clear" w:color="auto" w:fill="auto"/>
          </w:tcPr>
          <w:p w14:paraId="6E816AB6" w14:textId="604AFD22" w:rsidR="00FA4221" w:rsidRDefault="00FA4221" w:rsidP="0094174A">
            <w:pPr>
              <w:pStyle w:val="TAC"/>
            </w:pPr>
            <w:r>
              <w:t>X</w:t>
            </w:r>
          </w:p>
        </w:tc>
        <w:tc>
          <w:tcPr>
            <w:tcW w:w="850" w:type="dxa"/>
          </w:tcPr>
          <w:p w14:paraId="75E7C804" w14:textId="77777777" w:rsidR="00FA4221" w:rsidRPr="00BC4377" w:rsidRDefault="00FA4221" w:rsidP="0094174A">
            <w:pPr>
              <w:pStyle w:val="TAC"/>
            </w:pPr>
          </w:p>
        </w:tc>
        <w:tc>
          <w:tcPr>
            <w:tcW w:w="709" w:type="dxa"/>
          </w:tcPr>
          <w:p w14:paraId="57F1440D" w14:textId="77777777" w:rsidR="00FA4221" w:rsidRPr="00BC4377" w:rsidRDefault="00FA4221" w:rsidP="0094174A">
            <w:pPr>
              <w:pStyle w:val="TAC"/>
            </w:pPr>
          </w:p>
        </w:tc>
      </w:tr>
    </w:tbl>
    <w:p w14:paraId="2B30A012" w14:textId="77777777" w:rsidR="00E31168" w:rsidRPr="00BC4377" w:rsidRDefault="00E31168" w:rsidP="00E31168">
      <w:pPr>
        <w:rPr>
          <w:lang w:eastAsia="zh-CN"/>
        </w:rPr>
      </w:pPr>
    </w:p>
    <w:p w14:paraId="04B9C34D" w14:textId="255D879B" w:rsidR="00226FF7" w:rsidRPr="00D01EA9" w:rsidRDefault="00226FF7" w:rsidP="00226FF7">
      <w:pPr>
        <w:pStyle w:val="Heading2"/>
      </w:pPr>
      <w:bookmarkStart w:id="151" w:name="_Toc25934676"/>
      <w:bookmarkStart w:id="152" w:name="_Toc26337056"/>
      <w:bookmarkStart w:id="153" w:name="_Toc31114303"/>
      <w:bookmarkStart w:id="154" w:name="_Toc23326075"/>
      <w:bookmarkStart w:id="155" w:name="_Toc31120326"/>
      <w:r w:rsidRPr="00D01EA9">
        <w:t>6.</w:t>
      </w:r>
      <w:r>
        <w:t>1</w:t>
      </w:r>
      <w:r w:rsidRPr="00D01EA9">
        <w:tab/>
        <w:t>Solution #</w:t>
      </w:r>
      <w:r>
        <w:t>1</w:t>
      </w:r>
      <w:r w:rsidRPr="00D01EA9">
        <w:t>: Standalone non-public network supporting service providers</w:t>
      </w:r>
      <w:bookmarkEnd w:id="151"/>
      <w:bookmarkEnd w:id="152"/>
      <w:bookmarkEnd w:id="153"/>
      <w:bookmarkEnd w:id="155"/>
    </w:p>
    <w:p w14:paraId="658625E8" w14:textId="7563702B" w:rsidR="00226FF7" w:rsidRPr="00D01EA9" w:rsidRDefault="00226FF7" w:rsidP="00226FF7">
      <w:pPr>
        <w:pStyle w:val="Heading3"/>
        <w:rPr>
          <w:lang w:eastAsia="ko-KR"/>
        </w:rPr>
      </w:pPr>
      <w:bookmarkStart w:id="156" w:name="_Toc25934677"/>
      <w:bookmarkStart w:id="157" w:name="_Toc26337057"/>
      <w:bookmarkStart w:id="158" w:name="_Toc31114304"/>
      <w:bookmarkStart w:id="159" w:name="_Toc31120327"/>
      <w:r w:rsidRPr="00D01EA9">
        <w:rPr>
          <w:lang w:eastAsia="ko-KR"/>
        </w:rPr>
        <w:t>6.</w:t>
      </w:r>
      <w:r w:rsidR="009A47E7">
        <w:rPr>
          <w:lang w:eastAsia="ko-KR"/>
        </w:rPr>
        <w:t>1</w:t>
      </w:r>
      <w:r w:rsidRPr="00D01EA9">
        <w:rPr>
          <w:lang w:eastAsia="ko-KR"/>
        </w:rPr>
        <w:t>.1</w:t>
      </w:r>
      <w:r w:rsidRPr="00D01EA9">
        <w:rPr>
          <w:lang w:eastAsia="ko-KR"/>
        </w:rPr>
        <w:tab/>
        <w:t>Introduction</w:t>
      </w:r>
      <w:bookmarkEnd w:id="156"/>
      <w:bookmarkEnd w:id="157"/>
      <w:bookmarkEnd w:id="158"/>
      <w:bookmarkEnd w:id="159"/>
    </w:p>
    <w:p w14:paraId="66691ED0" w14:textId="6B27E8B9" w:rsidR="00226FF7" w:rsidRDefault="00226FF7" w:rsidP="00226FF7">
      <w:pPr>
        <w:rPr>
          <w:lang w:val="en-US"/>
        </w:rPr>
      </w:pPr>
      <w:r w:rsidRPr="00D01EA9">
        <w:rPr>
          <w:lang w:val="en-US"/>
        </w:rPr>
        <w:t>The solution addresses key issue #1 (Enhancements to Support SNPN along with credentials owned by an entity separate from the SNPN).</w:t>
      </w:r>
    </w:p>
    <w:p w14:paraId="7517ECF3" w14:textId="661ACEF9" w:rsidR="00B30888" w:rsidRPr="00D01EA9" w:rsidRDefault="00054913" w:rsidP="003154B0">
      <w:pPr>
        <w:pStyle w:val="TH"/>
        <w:rPr>
          <w:lang w:val="en-US"/>
        </w:rPr>
      </w:pPr>
      <w:r w:rsidRPr="003643EA">
        <w:object w:dxaOrig="10455" w:dyaOrig="6360" w14:anchorId="156F3F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92.5pt" o:ole="">
            <v:imagedata r:id="rId14" o:title=""/>
          </v:shape>
          <o:OLEObject Type="Embed" ProgID="Visio.Drawing.11" ShapeID="_x0000_i1025" DrawAspect="Content" ObjectID="_1641733333" r:id="rId15"/>
        </w:object>
      </w:r>
    </w:p>
    <w:p w14:paraId="695876A6" w14:textId="5BA03C95" w:rsidR="00226FF7" w:rsidRPr="00D01EA9" w:rsidRDefault="00226FF7" w:rsidP="003154B0">
      <w:pPr>
        <w:pStyle w:val="TF"/>
        <w:rPr>
          <w:lang w:val="en-US"/>
        </w:rPr>
      </w:pPr>
      <w:r w:rsidRPr="00D01EA9">
        <w:t>Figure 6.</w:t>
      </w:r>
      <w:r w:rsidR="00B30888">
        <w:t>1</w:t>
      </w:r>
      <w:r w:rsidRPr="00D01EA9">
        <w:t>.1-1: Standalone Non-public network supporting service providers</w:t>
      </w:r>
    </w:p>
    <w:p w14:paraId="01CC9DC4" w14:textId="38352287" w:rsidR="00226FF7" w:rsidRPr="00D01EA9" w:rsidRDefault="00226FF7" w:rsidP="00226FF7">
      <w:pPr>
        <w:pStyle w:val="NO"/>
        <w:rPr>
          <w:lang w:val="en-US"/>
        </w:rPr>
      </w:pPr>
      <w:r w:rsidRPr="00D01EA9">
        <w:rPr>
          <w:lang w:val="en-US"/>
        </w:rPr>
        <w:lastRenderedPageBreak/>
        <w:t>NOTE:</w:t>
      </w:r>
      <w:r w:rsidRPr="00D01EA9">
        <w:rPr>
          <w:lang w:val="en-US"/>
        </w:rPr>
        <w:tab/>
        <w:t xml:space="preserve">The entity separate from the SNPN is referred to as service provider. It can be either a PLMN or an SNPN. In the case service provider is an SNPN, SNPN owns a 5GC including at least </w:t>
      </w:r>
      <w:r w:rsidR="00D668E7" w:rsidRPr="003643EA">
        <w:rPr>
          <w:lang w:val="en-US"/>
        </w:rPr>
        <w:t>an AUSF and</w:t>
      </w:r>
      <w:r w:rsidR="00D668E7" w:rsidRPr="00D01EA9">
        <w:rPr>
          <w:lang w:val="en-US"/>
        </w:rPr>
        <w:t xml:space="preserve"> </w:t>
      </w:r>
      <w:r w:rsidRPr="00D01EA9">
        <w:rPr>
          <w:lang w:val="en-US"/>
        </w:rPr>
        <w:t xml:space="preserve">a UDM. In case the service provider is a PLMN, PLMN owns 5GC including at least </w:t>
      </w:r>
      <w:r w:rsidR="00D51AE0" w:rsidRPr="003643EA">
        <w:rPr>
          <w:lang w:val="en-US"/>
        </w:rPr>
        <w:t>an AUSF and</w:t>
      </w:r>
      <w:r w:rsidR="00D51AE0" w:rsidRPr="00D01EA9">
        <w:rPr>
          <w:lang w:val="en-US"/>
        </w:rPr>
        <w:t xml:space="preserve"> </w:t>
      </w:r>
      <w:r w:rsidRPr="00D01EA9">
        <w:rPr>
          <w:lang w:val="en-US"/>
        </w:rPr>
        <w:t>a UDM.</w:t>
      </w:r>
    </w:p>
    <w:p w14:paraId="21CD2B6A" w14:textId="77777777" w:rsidR="00226FF7" w:rsidRPr="00D01EA9" w:rsidRDefault="00226FF7" w:rsidP="00226FF7">
      <w:pPr>
        <w:rPr>
          <w:lang w:val="en-US"/>
        </w:rPr>
      </w:pPr>
      <w:r w:rsidRPr="00D01EA9">
        <w:rPr>
          <w:lang w:val="en-US"/>
        </w:rPr>
        <w:t>The following are the main principles of the solution:</w:t>
      </w:r>
    </w:p>
    <w:p w14:paraId="570758BA" w14:textId="77D6EB41" w:rsidR="00226FF7" w:rsidRPr="00D01EA9" w:rsidRDefault="00226FF7" w:rsidP="00226FF7">
      <w:pPr>
        <w:pStyle w:val="B1"/>
        <w:rPr>
          <w:lang w:val="en-US"/>
        </w:rPr>
      </w:pPr>
      <w:r w:rsidRPr="00D01EA9">
        <w:rPr>
          <w:lang w:val="en-US"/>
        </w:rPr>
        <w:t>-</w:t>
      </w:r>
      <w:r w:rsidRPr="00D01EA9">
        <w:rPr>
          <w:lang w:val="en-US"/>
        </w:rPr>
        <w:tab/>
        <w:t>In figure 6.</w:t>
      </w:r>
      <w:r w:rsidR="00E07659">
        <w:rPr>
          <w:lang w:val="en-US"/>
        </w:rPr>
        <w:t>1</w:t>
      </w:r>
      <w:r w:rsidRPr="00D01EA9">
        <w:rPr>
          <w:lang w:val="en-US"/>
        </w:rPr>
        <w:t>.1-1, the standalone non-public network (SNPN) takes the role of a visited network and the service provider is the home network.</w:t>
      </w:r>
    </w:p>
    <w:p w14:paraId="713447C6" w14:textId="7714C212" w:rsidR="006D30AB" w:rsidRPr="00D01EA9" w:rsidRDefault="006D30AB" w:rsidP="00226FF7">
      <w:pPr>
        <w:pStyle w:val="B1"/>
        <w:rPr>
          <w:lang w:val="en-US"/>
        </w:rPr>
      </w:pPr>
      <w:r w:rsidRPr="006D30AB">
        <w:rPr>
          <w:lang w:val="en-US"/>
        </w:rPr>
        <w:t xml:space="preserve"> </w:t>
      </w:r>
      <w:r w:rsidRPr="003643EA">
        <w:rPr>
          <w:lang w:val="en-US"/>
        </w:rPr>
        <w:t>-</w:t>
      </w:r>
      <w:r w:rsidRPr="003643EA">
        <w:rPr>
          <w:lang w:val="en-US"/>
        </w:rPr>
        <w:tab/>
        <w:t>The Service Provider owns the subscription of the UE(s) and Standalone NPN provides access and connectivity for the UE.</w:t>
      </w:r>
    </w:p>
    <w:p w14:paraId="6D44F8E0" w14:textId="083486BB" w:rsidR="00226FF7" w:rsidRPr="00D01EA9" w:rsidRDefault="00226FF7" w:rsidP="00226FF7">
      <w:pPr>
        <w:pStyle w:val="B1"/>
        <w:rPr>
          <w:lang w:val="en-US"/>
        </w:rPr>
      </w:pPr>
      <w:r w:rsidRPr="00D01EA9">
        <w:rPr>
          <w:lang w:val="en-US"/>
        </w:rPr>
        <w:t>-</w:t>
      </w:r>
      <w:r w:rsidRPr="00D01EA9">
        <w:rPr>
          <w:lang w:val="en-US"/>
        </w:rPr>
        <w:tab/>
        <w:t xml:space="preserve">For each subscription with a service provider, the UE is configured with an </w:t>
      </w:r>
      <w:r w:rsidR="00A80B90">
        <w:rPr>
          <w:lang w:val="en-US"/>
        </w:rPr>
        <w:t>"</w:t>
      </w:r>
      <w:r w:rsidRPr="00D01EA9">
        <w:rPr>
          <w:lang w:val="en-US"/>
        </w:rPr>
        <w:t xml:space="preserve">Equivalent </w:t>
      </w:r>
      <w:r w:rsidR="00C77AAD" w:rsidRPr="003643EA">
        <w:rPr>
          <w:lang w:val="en-US"/>
        </w:rPr>
        <w:t>Home Service Provider</w:t>
      </w:r>
      <w:r w:rsidR="00A80B90">
        <w:rPr>
          <w:lang w:val="en-US"/>
        </w:rPr>
        <w:t>"</w:t>
      </w:r>
      <w:r w:rsidRPr="00D01EA9">
        <w:rPr>
          <w:lang w:val="en-US"/>
        </w:rPr>
        <w:t xml:space="preserve"> </w:t>
      </w:r>
      <w:r w:rsidR="00F265F5" w:rsidRPr="003643EA">
        <w:rPr>
          <w:lang w:val="en-US"/>
        </w:rPr>
        <w:t xml:space="preserve">or a </w:t>
      </w:r>
      <w:r w:rsidR="00A80B90">
        <w:rPr>
          <w:lang w:val="en-US"/>
        </w:rPr>
        <w:t>"</w:t>
      </w:r>
      <w:r w:rsidR="00F265F5" w:rsidRPr="003643EA">
        <w:t>Service Provider Controlled Network Selector</w:t>
      </w:r>
      <w:r w:rsidR="00A80B90">
        <w:rPr>
          <w:lang w:val="en-US"/>
        </w:rPr>
        <w:t>"</w:t>
      </w:r>
      <w:r w:rsidR="00F265F5">
        <w:rPr>
          <w:lang w:val="en-US"/>
        </w:rPr>
        <w:t xml:space="preserve"> </w:t>
      </w:r>
      <w:r w:rsidRPr="00D01EA9">
        <w:rPr>
          <w:lang w:val="en-US"/>
        </w:rPr>
        <w:t>list that assists the UE in network selection.</w:t>
      </w:r>
    </w:p>
    <w:p w14:paraId="0A0C91AE" w14:textId="10314586" w:rsidR="00226FF7" w:rsidRPr="00D01EA9" w:rsidRDefault="00226FF7" w:rsidP="00226FF7">
      <w:pPr>
        <w:pStyle w:val="Heading3"/>
        <w:rPr>
          <w:lang w:eastAsia="ko-KR"/>
        </w:rPr>
      </w:pPr>
      <w:bookmarkStart w:id="160" w:name="_Toc25934678"/>
      <w:bookmarkStart w:id="161" w:name="_Toc26337058"/>
      <w:bookmarkStart w:id="162" w:name="_Toc31114305"/>
      <w:bookmarkStart w:id="163" w:name="_Toc31120328"/>
      <w:r w:rsidRPr="00D01EA9">
        <w:rPr>
          <w:lang w:eastAsia="ko-KR"/>
        </w:rPr>
        <w:t>6.</w:t>
      </w:r>
      <w:r w:rsidR="004F1BAB">
        <w:rPr>
          <w:lang w:eastAsia="ko-KR"/>
        </w:rPr>
        <w:t>1</w:t>
      </w:r>
      <w:r w:rsidRPr="00D01EA9">
        <w:rPr>
          <w:lang w:eastAsia="ko-KR"/>
        </w:rPr>
        <w:t>.2</w:t>
      </w:r>
      <w:r w:rsidRPr="00D01EA9">
        <w:rPr>
          <w:lang w:eastAsia="ko-KR"/>
        </w:rPr>
        <w:tab/>
        <w:t>Functional Description</w:t>
      </w:r>
      <w:bookmarkEnd w:id="160"/>
      <w:bookmarkEnd w:id="161"/>
      <w:bookmarkEnd w:id="162"/>
      <w:bookmarkEnd w:id="163"/>
    </w:p>
    <w:p w14:paraId="1F3D6DB2" w14:textId="52F21C3D" w:rsidR="00226FF7" w:rsidRPr="00D01EA9" w:rsidRDefault="00346240" w:rsidP="00226FF7">
      <w:pPr>
        <w:pStyle w:val="TH"/>
      </w:pPr>
      <w:r w:rsidRPr="003643EA">
        <w:object w:dxaOrig="11386" w:dyaOrig="7306" w14:anchorId="683C7848">
          <v:shape id="_x0000_i1026" type="#_x0000_t75" style="width:417pt;height:267.75pt" o:ole="">
            <v:imagedata r:id="rId16" o:title=""/>
          </v:shape>
          <o:OLEObject Type="Embed" ProgID="Visio.Drawing.11" ShapeID="_x0000_i1026" DrawAspect="Content" ObjectID="_1641733334" r:id="rId17"/>
        </w:object>
      </w:r>
    </w:p>
    <w:p w14:paraId="12A602F5" w14:textId="70FF035B" w:rsidR="00226FF7" w:rsidRDefault="00226FF7" w:rsidP="004F1BAB">
      <w:pPr>
        <w:pStyle w:val="TF"/>
      </w:pPr>
      <w:r w:rsidRPr="00D01EA9">
        <w:t>Figure 6.</w:t>
      </w:r>
      <w:r w:rsidR="004F1BAB">
        <w:t>1</w:t>
      </w:r>
      <w:r w:rsidRPr="00D01EA9">
        <w:t>.2-1: Standalone Non-public network supporting service continuity</w:t>
      </w:r>
      <w:r w:rsidR="00DF1660" w:rsidRPr="00DF1660">
        <w:t xml:space="preserve"> based on the home-routed roaming architecture for services provided by the PLMN (in the role of a home network)</w:t>
      </w:r>
    </w:p>
    <w:p w14:paraId="6D5ACADE" w14:textId="77777777" w:rsidR="007F2871" w:rsidRPr="003643EA" w:rsidRDefault="007F2871" w:rsidP="00D76F43">
      <w:pPr>
        <w:pStyle w:val="TH"/>
      </w:pPr>
      <w:r w:rsidRPr="003643EA">
        <w:object w:dxaOrig="11386" w:dyaOrig="7306" w14:anchorId="31ADA334">
          <v:shape id="_x0000_i1027" type="#_x0000_t75" style="width:421.5pt;height:270pt" o:ole="">
            <v:imagedata r:id="rId18" o:title=""/>
          </v:shape>
          <o:OLEObject Type="Embed" ProgID="Visio.Drawing.11" ShapeID="_x0000_i1027" DrawAspect="Content" ObjectID="_1641733335" r:id="rId19"/>
        </w:object>
      </w:r>
    </w:p>
    <w:p w14:paraId="0230C042" w14:textId="2D322A27" w:rsidR="00B07659" w:rsidRPr="00D01EA9" w:rsidRDefault="007F2871" w:rsidP="007F2871">
      <w:pPr>
        <w:pStyle w:val="TF"/>
      </w:pPr>
      <w:r w:rsidRPr="003643EA">
        <w:t>Figure 6.1.2-</w:t>
      </w:r>
      <w:r w:rsidR="00422B35">
        <w:t>2</w:t>
      </w:r>
      <w:r w:rsidRPr="003643EA">
        <w:t>:Standalone Non-public network supporting service continuity based on the home-routed roaming architecture for services provided by the SNPN (in the role of a home network)</w:t>
      </w:r>
    </w:p>
    <w:p w14:paraId="2DA9D0A6" w14:textId="6B14A5C7" w:rsidR="00B4318E" w:rsidRPr="00A17F58" w:rsidRDefault="00A80B90" w:rsidP="00B4318E">
      <w:pPr>
        <w:pStyle w:val="EditorsNote"/>
      </w:pPr>
      <w:r>
        <w:t>Editor</w:t>
      </w:r>
      <w:r>
        <w:t>'</w:t>
      </w:r>
      <w:r>
        <w:t>s note:</w:t>
      </w:r>
      <w:r>
        <w:tab/>
      </w:r>
      <w:r w:rsidR="00B4318E" w:rsidRPr="00A17F58">
        <w:t>The impact of this solution on the SEPP is FFS and needs to be studied by SA3.</w:t>
      </w:r>
    </w:p>
    <w:p w14:paraId="05CC3AD0" w14:textId="77777777" w:rsidR="00226FF7" w:rsidRPr="00D01EA9" w:rsidRDefault="00226FF7" w:rsidP="00226FF7">
      <w:r w:rsidRPr="00D01EA9">
        <w:t>The solution has the following assumptions:</w:t>
      </w:r>
    </w:p>
    <w:p w14:paraId="06F8EDD2" w14:textId="77777777" w:rsidR="00226FF7" w:rsidRPr="00D01EA9" w:rsidRDefault="00226FF7" w:rsidP="00226FF7">
      <w:pPr>
        <w:pStyle w:val="B1"/>
      </w:pPr>
      <w:r w:rsidRPr="00D01EA9">
        <w:t>-</w:t>
      </w:r>
      <w:r w:rsidRPr="00D01EA9">
        <w:tab/>
        <w:t>The service provider has an agreement with the standalone non-public network.</w:t>
      </w:r>
    </w:p>
    <w:p w14:paraId="16C843DE" w14:textId="58FB49D4" w:rsidR="00226FF7" w:rsidRPr="00D01EA9" w:rsidRDefault="00226FF7" w:rsidP="00226FF7">
      <w:pPr>
        <w:pStyle w:val="B1"/>
      </w:pPr>
      <w:r w:rsidRPr="00D01EA9">
        <w:t>-</w:t>
      </w:r>
      <w:r w:rsidRPr="00D01EA9">
        <w:tab/>
        <w:t>A standalone non-public network has control plane and optionally user plane interfaces with one or more service providers.</w:t>
      </w:r>
      <w:r w:rsidR="00374ED5" w:rsidRPr="00A17F58">
        <w:t xml:space="preserve"> At the minimum, the 5GC of the SNPN needs to have an interface with the AUSF/UDM residing in the Service Provider network.</w:t>
      </w:r>
    </w:p>
    <w:p w14:paraId="0AC64814" w14:textId="6A182F0B" w:rsidR="00226FF7" w:rsidRPr="00D01EA9" w:rsidRDefault="00226FF7" w:rsidP="00226FF7">
      <w:pPr>
        <w:pStyle w:val="B1"/>
      </w:pPr>
      <w:r w:rsidRPr="00D01EA9">
        <w:t>-</w:t>
      </w:r>
      <w:r w:rsidRPr="00D01EA9">
        <w:tab/>
        <w:t>SNPN access mode in the UE as defined in Rel-16 is not required to be supported because the network selection is controlled via configured list</w:t>
      </w:r>
      <w:r w:rsidR="00AB5D1D">
        <w:t>s</w:t>
      </w:r>
      <w:r w:rsidRPr="00D01EA9">
        <w:t xml:space="preserve"> </w:t>
      </w:r>
      <w:r w:rsidR="00F6630B" w:rsidRPr="00A17F58">
        <w:t xml:space="preserve">(refer below to the </w:t>
      </w:r>
      <w:r w:rsidR="00A80B90">
        <w:t>"</w:t>
      </w:r>
      <w:r w:rsidR="00F6630B" w:rsidRPr="00A17F58">
        <w:t>Equivalent Home Service Provider</w:t>
      </w:r>
      <w:r w:rsidR="00A80B90">
        <w:t>"</w:t>
      </w:r>
      <w:r w:rsidR="00F6630B" w:rsidRPr="00A17F58">
        <w:t xml:space="preserve"> list and </w:t>
      </w:r>
      <w:r w:rsidR="00A80B90">
        <w:t>"</w:t>
      </w:r>
      <w:r w:rsidR="00F6630B" w:rsidRPr="00A17F58">
        <w:t>Service Provider Controlled Network Selector</w:t>
      </w:r>
      <w:r w:rsidR="00A80B90">
        <w:t>"</w:t>
      </w:r>
      <w:r w:rsidR="00F6630B" w:rsidRPr="00A17F58">
        <w:t xml:space="preserve"> list) </w:t>
      </w:r>
      <w:r w:rsidRPr="00D01EA9">
        <w:t xml:space="preserve">which include </w:t>
      </w:r>
      <w:r w:rsidR="00D43449" w:rsidRPr="00A17F58">
        <w:t xml:space="preserve">a mix of </w:t>
      </w:r>
      <w:r w:rsidRPr="00D01EA9">
        <w:t>both PLMN ID</w:t>
      </w:r>
      <w:r w:rsidR="00D43449">
        <w:t>s</w:t>
      </w:r>
      <w:r w:rsidRPr="00D01EA9">
        <w:t xml:space="preserve"> and </w:t>
      </w:r>
      <w:r w:rsidR="00A80B90">
        <w:t>"</w:t>
      </w:r>
      <w:r w:rsidR="00D47932" w:rsidRPr="00A17F58">
        <w:t>service provider IDs</w:t>
      </w:r>
      <w:r w:rsidR="00A80B90">
        <w:t>"</w:t>
      </w:r>
      <w:r w:rsidR="00D47932" w:rsidRPr="00A17F58">
        <w:t xml:space="preserve"> (i.e.</w:t>
      </w:r>
      <w:r w:rsidRPr="00D01EA9">
        <w:t xml:space="preserve"> PLMN ID </w:t>
      </w:r>
      <w:r w:rsidR="00D47932">
        <w:t>+</w:t>
      </w:r>
      <w:r w:rsidRPr="00D01EA9">
        <w:t xml:space="preserve"> NID</w:t>
      </w:r>
      <w:r w:rsidR="00F63FCD" w:rsidRPr="00A17F58">
        <w:t xml:space="preserve"> tuples) and the SNPN selection is fully integrated into PLMN selection as specified in </w:t>
      </w:r>
      <w:r w:rsidR="00A80B90" w:rsidRPr="00A17F58">
        <w:t>TS</w:t>
      </w:r>
      <w:r w:rsidR="00A80B90">
        <w:t> </w:t>
      </w:r>
      <w:r w:rsidR="00A80B90" w:rsidRPr="00A17F58">
        <w:t>23.122</w:t>
      </w:r>
      <w:r w:rsidR="00A80B90">
        <w:t> </w:t>
      </w:r>
      <w:r w:rsidR="00A80B90" w:rsidRPr="00A17F58">
        <w:t>[</w:t>
      </w:r>
      <w:r w:rsidR="00BF33F0" w:rsidRPr="00A17F58">
        <w:t>5]</w:t>
      </w:r>
      <w:r w:rsidRPr="00D01EA9">
        <w:t>.</w:t>
      </w:r>
    </w:p>
    <w:p w14:paraId="093A5EEE" w14:textId="31C056BC" w:rsidR="00F0529C" w:rsidRPr="00A17F58" w:rsidRDefault="00F0529C" w:rsidP="00F0529C">
      <w:pPr>
        <w:pStyle w:val="NO"/>
      </w:pPr>
      <w:r w:rsidRPr="00A17F58">
        <w:t>NOTE</w:t>
      </w:r>
      <w:r w:rsidR="00A80B90">
        <w:t> </w:t>
      </w:r>
      <w:r w:rsidRPr="00A17F58">
        <w:t>1:</w:t>
      </w:r>
      <w:r w:rsidRPr="00A17F58">
        <w:tab/>
        <w:t xml:space="preserve">In Rel-16, the purpose of SNPN access mode was to serve as a </w:t>
      </w:r>
      <w:r w:rsidR="00A80B90">
        <w:t>'</w:t>
      </w:r>
      <w:r w:rsidRPr="00A17F58">
        <w:t>switch</w:t>
      </w:r>
      <w:r w:rsidR="00A80B90">
        <w:t>'</w:t>
      </w:r>
      <w:r w:rsidRPr="00A17F58">
        <w:t xml:space="preserve"> between SNPN selection (specified in </w:t>
      </w:r>
      <w:r w:rsidR="00A80B90" w:rsidRPr="00A17F58">
        <w:t>TS</w:t>
      </w:r>
      <w:r w:rsidR="00A80B90">
        <w:t> </w:t>
      </w:r>
      <w:r w:rsidR="00A80B90" w:rsidRPr="00A17F58">
        <w:t>23.501</w:t>
      </w:r>
      <w:r w:rsidR="00A80B90">
        <w:t> [4]</w:t>
      </w:r>
      <w:r w:rsidRPr="00A17F58">
        <w:t xml:space="preserve">) and PLMN selection (specified in </w:t>
      </w:r>
      <w:r w:rsidR="00A80B90" w:rsidRPr="00A17F58">
        <w:t>TS</w:t>
      </w:r>
      <w:r w:rsidR="00A80B90">
        <w:t> </w:t>
      </w:r>
      <w:r w:rsidR="00A80B90" w:rsidRPr="00A17F58">
        <w:t>23.122</w:t>
      </w:r>
      <w:r w:rsidR="00A80B90">
        <w:t> </w:t>
      </w:r>
      <w:r w:rsidR="00A80B90" w:rsidRPr="00A17F58">
        <w:t>[</w:t>
      </w:r>
      <w:r w:rsidR="00BF33F0" w:rsidRPr="00A17F58">
        <w:t>5]</w:t>
      </w:r>
      <w:r w:rsidRPr="00A17F58">
        <w:t>) whereby the UE is instructed to use either SNPN selection or PLMN selection, but not both at the same time.</w:t>
      </w:r>
    </w:p>
    <w:p w14:paraId="1F587E78" w14:textId="239BA46A" w:rsidR="00F0529C" w:rsidRPr="00A17F58" w:rsidRDefault="00F0529C" w:rsidP="00F0529C">
      <w:pPr>
        <w:pStyle w:val="NO"/>
      </w:pPr>
      <w:r w:rsidRPr="00A17F58">
        <w:t>NOTE</w:t>
      </w:r>
      <w:r w:rsidR="00A80B90">
        <w:t> </w:t>
      </w:r>
      <w:r w:rsidRPr="00A17F58">
        <w:t>2:</w:t>
      </w:r>
      <w:r w:rsidR="00A80B90">
        <w:tab/>
      </w:r>
      <w:r w:rsidRPr="00A17F58">
        <w:t>Rel-16 UEs are not impacted by this solution as they can continue using SNPN access mode.</w:t>
      </w:r>
    </w:p>
    <w:p w14:paraId="20F8894D" w14:textId="6499EDE8" w:rsidR="00F0529C" w:rsidRPr="00A17F58" w:rsidRDefault="00A80B90" w:rsidP="00F0529C">
      <w:pPr>
        <w:pStyle w:val="EditorsNote"/>
      </w:pPr>
      <w:r>
        <w:t>Editor</w:t>
      </w:r>
      <w:r>
        <w:t>'</w:t>
      </w:r>
      <w:r>
        <w:t>s note:</w:t>
      </w:r>
      <w:r>
        <w:tab/>
      </w:r>
      <w:r w:rsidR="00F0529C" w:rsidRPr="00A17F58">
        <w:t>It is FFS how to handle the case of Rel-17 UE attempting to register with a Rel-16 SNPN.</w:t>
      </w:r>
    </w:p>
    <w:p w14:paraId="73C7F0FE" w14:textId="0E37A71D" w:rsidR="00226FF7" w:rsidRPr="00D01EA9" w:rsidRDefault="00226FF7" w:rsidP="00226FF7">
      <w:r w:rsidRPr="00D01EA9">
        <w:t>The solution is based on the following principles:</w:t>
      </w:r>
    </w:p>
    <w:p w14:paraId="58753649" w14:textId="4499B539" w:rsidR="00226FF7" w:rsidRPr="00D01EA9" w:rsidRDefault="00226FF7" w:rsidP="00226FF7">
      <w:pPr>
        <w:pStyle w:val="B1"/>
      </w:pPr>
      <w:r w:rsidRPr="00D01EA9">
        <w:t>-</w:t>
      </w:r>
      <w:r w:rsidRPr="00D01EA9">
        <w:tab/>
        <w:t>The UE has subscription with service provider identified with a service provider ID. The service provider identifier may be a PLMN ID or PLMN ID+NID.</w:t>
      </w:r>
    </w:p>
    <w:p w14:paraId="23B06BA8" w14:textId="22613963" w:rsidR="00226FF7" w:rsidRPr="00D01EA9" w:rsidRDefault="00226FF7" w:rsidP="00226FF7">
      <w:pPr>
        <w:pStyle w:val="B1"/>
      </w:pPr>
      <w:r w:rsidRPr="00D01EA9">
        <w:t>-</w:t>
      </w:r>
      <w:r w:rsidRPr="00D01EA9">
        <w:tab/>
        <w:t>When the service provider of the UE is a PLMN, the UE subscription data and credentials are stored at the UDM/</w:t>
      </w:r>
      <w:r w:rsidR="00E010F8">
        <w:t>UDR</w:t>
      </w:r>
      <w:r w:rsidR="00E010F8" w:rsidRPr="00D01EA9">
        <w:t xml:space="preserve"> </w:t>
      </w:r>
      <w:r w:rsidRPr="00D01EA9">
        <w:t>of the PLMN. This is represented in Figure 6.</w:t>
      </w:r>
      <w:r w:rsidR="001C4A90">
        <w:t>1</w:t>
      </w:r>
      <w:r w:rsidRPr="00D01EA9">
        <w:t xml:space="preserve">.2-1, where UE has subscription with </w:t>
      </w:r>
      <w:r w:rsidR="00E05CEA" w:rsidRPr="00A17F58">
        <w:t>the service provider which is a PLMN</w:t>
      </w:r>
      <w:r w:rsidR="00E05CEA" w:rsidRPr="00D01EA9">
        <w:t xml:space="preserve"> </w:t>
      </w:r>
      <w:r w:rsidRPr="00D01EA9">
        <w:t xml:space="preserve">and the UE is authorized to services provided by </w:t>
      </w:r>
      <w:r w:rsidR="00723D2B">
        <w:t>the PLMN</w:t>
      </w:r>
      <w:r w:rsidRPr="00D01EA9">
        <w:t>.</w:t>
      </w:r>
    </w:p>
    <w:p w14:paraId="421EDD67" w14:textId="77777777" w:rsidR="00226FF7" w:rsidRPr="00D01EA9" w:rsidRDefault="00226FF7" w:rsidP="00226FF7">
      <w:pPr>
        <w:pStyle w:val="B1"/>
      </w:pPr>
      <w:r w:rsidRPr="00D01EA9">
        <w:t>-</w:t>
      </w:r>
      <w:r w:rsidRPr="00D01EA9">
        <w:tab/>
        <w:t>The stand-alone non-public network can provide local services to the UE using the local breakout architecture or provide access to the service provider services using the home-routed roaming architecture.</w:t>
      </w:r>
    </w:p>
    <w:p w14:paraId="35209C4C" w14:textId="77777777" w:rsidR="00226FF7" w:rsidRPr="00D01EA9" w:rsidRDefault="00226FF7" w:rsidP="00226FF7">
      <w:pPr>
        <w:pStyle w:val="B1"/>
      </w:pPr>
      <w:r w:rsidRPr="00D01EA9">
        <w:lastRenderedPageBreak/>
        <w:t>-</w:t>
      </w:r>
      <w:r w:rsidRPr="00D01EA9">
        <w:tab/>
        <w:t>When the service provider of the UE is a PLMN, the standalone non-public network selects the session management function and PDU Session Anchor (PSA) in the PLMN to support PDU sessions that require service continuity using the home-routed roaming architecture.</w:t>
      </w:r>
    </w:p>
    <w:p w14:paraId="3F18EE52" w14:textId="52C43F6F" w:rsidR="00226FF7" w:rsidRPr="00D01EA9" w:rsidRDefault="00226FF7" w:rsidP="00226FF7">
      <w:pPr>
        <w:pStyle w:val="B2"/>
      </w:pPr>
      <w:r w:rsidRPr="00D01EA9">
        <w:t>-</w:t>
      </w:r>
      <w:r w:rsidRPr="00D01EA9">
        <w:tab/>
        <w:t xml:space="preserve">Mobility in the absence of the N14 interface between SNPN and PLMN is handled by the </w:t>
      </w:r>
      <w:r w:rsidR="00A80B90">
        <w:t>"</w:t>
      </w:r>
      <w:r w:rsidRPr="00D01EA9">
        <w:t>Existing PDU Session</w:t>
      </w:r>
      <w:r w:rsidR="00A80B90">
        <w:t>"</w:t>
      </w:r>
      <w:r w:rsidRPr="00D01EA9">
        <w:t xml:space="preserve"> indication in the PDU Session Establishment Request.</w:t>
      </w:r>
    </w:p>
    <w:p w14:paraId="3A7B8A0B" w14:textId="2E12C24C" w:rsidR="00226FF7" w:rsidRPr="00D01EA9" w:rsidRDefault="00226FF7" w:rsidP="00226FF7">
      <w:pPr>
        <w:pStyle w:val="B1"/>
      </w:pPr>
      <w:r w:rsidRPr="00D01EA9">
        <w:t>-</w:t>
      </w:r>
      <w:r w:rsidRPr="00D01EA9">
        <w:tab/>
        <w:t>When the service provider of the UE is a SNPN, the UE subscription data and credentials are maintained by the SNPN. This is represented in Figure 6.</w:t>
      </w:r>
      <w:r w:rsidR="001C4A90">
        <w:t>1</w:t>
      </w:r>
      <w:r w:rsidRPr="00D01EA9">
        <w:t>.2-</w:t>
      </w:r>
      <w:r w:rsidR="00870499">
        <w:t>3</w:t>
      </w:r>
      <w:r w:rsidRPr="00D01EA9">
        <w:t xml:space="preserve">, where UE has subscription with </w:t>
      </w:r>
      <w:r w:rsidR="005F5BDF" w:rsidRPr="00A17F58">
        <w:t xml:space="preserve">the service provider which is a SNPN </w:t>
      </w:r>
      <w:r w:rsidRPr="00D01EA9">
        <w:t xml:space="preserve">and the UE is authorized to services provided by </w:t>
      </w:r>
      <w:r w:rsidR="005F5BDF">
        <w:t>the SNPN</w:t>
      </w:r>
      <w:r w:rsidRPr="00D01EA9">
        <w:t>.</w:t>
      </w:r>
    </w:p>
    <w:p w14:paraId="306BA210" w14:textId="77777777" w:rsidR="00226FF7" w:rsidRPr="00D01EA9" w:rsidRDefault="00226FF7" w:rsidP="00226FF7">
      <w:pPr>
        <w:pStyle w:val="B1"/>
      </w:pPr>
      <w:r w:rsidRPr="00D01EA9">
        <w:t>-</w:t>
      </w:r>
      <w:r w:rsidRPr="00D01EA9">
        <w:tab/>
        <w:t>The NG-RAN nodes in the standalone non-public network broadcasts the following:</w:t>
      </w:r>
    </w:p>
    <w:p w14:paraId="2C350007" w14:textId="77777777" w:rsidR="00226FF7" w:rsidRPr="00D01EA9" w:rsidRDefault="00226FF7" w:rsidP="00226FF7">
      <w:pPr>
        <w:pStyle w:val="B2"/>
      </w:pPr>
      <w:r w:rsidRPr="00D01EA9">
        <w:t>-</w:t>
      </w:r>
      <w:r w:rsidRPr="00D01EA9">
        <w:tab/>
        <w:t>List of combined PLMN IDs and NIDs identifying the standalone non-public networks to which the NG-RAN provides access.</w:t>
      </w:r>
    </w:p>
    <w:p w14:paraId="084ED993" w14:textId="77777777" w:rsidR="00226FF7" w:rsidRPr="00D01EA9" w:rsidRDefault="00226FF7" w:rsidP="00226FF7">
      <w:pPr>
        <w:pStyle w:val="B1"/>
      </w:pPr>
      <w:r w:rsidRPr="00D01EA9">
        <w:t>-</w:t>
      </w:r>
      <w:r w:rsidRPr="00D01EA9">
        <w:tab/>
        <w:t>The UE shall be configured with the following:</w:t>
      </w:r>
    </w:p>
    <w:p w14:paraId="53FD8563" w14:textId="1CC2A350" w:rsidR="00226FF7" w:rsidRDefault="00226FF7" w:rsidP="00226FF7">
      <w:pPr>
        <w:pStyle w:val="B2"/>
      </w:pPr>
      <w:r w:rsidRPr="00D01EA9">
        <w:t>-</w:t>
      </w:r>
      <w:r w:rsidRPr="00D01EA9">
        <w:tab/>
        <w:t>Subscriber identifier and credentials for the subscribed service provider</w:t>
      </w:r>
      <w:r w:rsidR="00ED2512" w:rsidRPr="00A17F58">
        <w:t xml:space="preserve"> (which is identified by PLMN ID or a combination of PLMN ID and NID)</w:t>
      </w:r>
      <w:r w:rsidRPr="00D01EA9">
        <w:t>.</w:t>
      </w:r>
    </w:p>
    <w:p w14:paraId="3FF30E84" w14:textId="573E32A5" w:rsidR="00226FF7" w:rsidRPr="00D01EA9" w:rsidRDefault="009E4E3E" w:rsidP="00226FF7">
      <w:pPr>
        <w:pStyle w:val="B2"/>
      </w:pPr>
      <w:r w:rsidRPr="00A17F58">
        <w:t>-</w:t>
      </w:r>
      <w:r w:rsidRPr="00A17F58">
        <w:tab/>
        <w:t xml:space="preserve">A </w:t>
      </w:r>
      <w:r w:rsidR="00A80B90">
        <w:t>"</w:t>
      </w:r>
      <w:r w:rsidRPr="00A17F58">
        <w:t>Service Provider Controlled Network Selector</w:t>
      </w:r>
      <w:r w:rsidR="00A80B90">
        <w:t>"</w:t>
      </w:r>
      <w:r w:rsidRPr="00A17F58">
        <w:t xml:space="preserve"> list which is modelled based on the Operator Controlled PLMN Selector with Access Technology list defined in </w:t>
      </w:r>
      <w:r w:rsidR="00A80B90" w:rsidRPr="00A17F58">
        <w:t>TS</w:t>
      </w:r>
      <w:r w:rsidR="00A80B90">
        <w:t> </w:t>
      </w:r>
      <w:r w:rsidR="00A80B90" w:rsidRPr="00A17F58">
        <w:t>23.122</w:t>
      </w:r>
      <w:r w:rsidR="00A80B90">
        <w:t> </w:t>
      </w:r>
      <w:r w:rsidR="00A80B90" w:rsidRPr="00A17F58">
        <w:t>[</w:t>
      </w:r>
      <w:r w:rsidRPr="00A17F58">
        <w:t xml:space="preserve">5].This list can include both PLMN ID and combination of PLMN ID and NID ranked in priority order. In addition, the UE may be configured with an </w:t>
      </w:r>
      <w:r w:rsidR="00A80B90">
        <w:t>"</w:t>
      </w:r>
      <w:r w:rsidRPr="00A17F58">
        <w:t>Equivalent Home Service Provider</w:t>
      </w:r>
      <w:r w:rsidR="00A80B90">
        <w:t>"</w:t>
      </w:r>
      <w:r w:rsidRPr="00A17F58">
        <w:t xml:space="preserve"> list which is modelled based on the EHPLMN list defined in </w:t>
      </w:r>
      <w:r w:rsidR="00A80B90" w:rsidRPr="00A17F58">
        <w:t>TS</w:t>
      </w:r>
      <w:r w:rsidR="00A80B90">
        <w:t> </w:t>
      </w:r>
      <w:r w:rsidR="00A80B90" w:rsidRPr="00A17F58">
        <w:t>23.122</w:t>
      </w:r>
      <w:r w:rsidR="00A80B90">
        <w:t> </w:t>
      </w:r>
      <w:r w:rsidR="00A80B90" w:rsidRPr="00A17F58">
        <w:t>[</w:t>
      </w:r>
      <w:r w:rsidRPr="00A17F58">
        <w:t>5].</w:t>
      </w:r>
    </w:p>
    <w:p w14:paraId="6A80B8D7" w14:textId="0D05F8C5" w:rsidR="00226FF7" w:rsidRPr="00D01EA9" w:rsidRDefault="00226FF7" w:rsidP="00226FF7">
      <w:pPr>
        <w:pStyle w:val="Heading3"/>
      </w:pPr>
      <w:bookmarkStart w:id="164" w:name="_Toc25934679"/>
      <w:bookmarkStart w:id="165" w:name="_Toc26337059"/>
      <w:bookmarkStart w:id="166" w:name="_Toc31114306"/>
      <w:bookmarkStart w:id="167" w:name="_Toc31120329"/>
      <w:r w:rsidRPr="00D01EA9">
        <w:t>6.</w:t>
      </w:r>
      <w:r w:rsidR="007843CB">
        <w:t>1</w:t>
      </w:r>
      <w:r w:rsidRPr="00D01EA9">
        <w:t>.3</w:t>
      </w:r>
      <w:r w:rsidRPr="00D01EA9">
        <w:tab/>
        <w:t>Procedures</w:t>
      </w:r>
      <w:bookmarkEnd w:id="164"/>
      <w:bookmarkEnd w:id="165"/>
      <w:bookmarkEnd w:id="166"/>
      <w:bookmarkEnd w:id="167"/>
    </w:p>
    <w:p w14:paraId="673FF69B" w14:textId="121EE315" w:rsidR="00226FF7" w:rsidRPr="00D01EA9" w:rsidRDefault="00226FF7" w:rsidP="00226FF7">
      <w:r w:rsidRPr="00D01EA9">
        <w:t>The UE configuration is described in clause 6.</w:t>
      </w:r>
      <w:r w:rsidR="007843CB">
        <w:t>1</w:t>
      </w:r>
      <w:r w:rsidRPr="00D01EA9">
        <w:t>.2.</w:t>
      </w:r>
    </w:p>
    <w:p w14:paraId="1BE484BB" w14:textId="77777777" w:rsidR="00226FF7" w:rsidRPr="00D01EA9" w:rsidRDefault="00226FF7" w:rsidP="00226FF7">
      <w:r w:rsidRPr="00D01EA9">
        <w:t>The principles for standalone non-public network discovery and selection with support for service providers is as given below:</w:t>
      </w:r>
    </w:p>
    <w:p w14:paraId="28C4CD68" w14:textId="5AAE9F04" w:rsidR="00226FF7" w:rsidRPr="00D01EA9" w:rsidRDefault="00226FF7" w:rsidP="00226FF7">
      <w:pPr>
        <w:pStyle w:val="B1"/>
        <w:rPr>
          <w:lang w:eastAsia="zh-CN"/>
        </w:rPr>
      </w:pPr>
      <w:r w:rsidRPr="00D01EA9">
        <w:rPr>
          <w:lang w:eastAsia="zh-CN"/>
        </w:rPr>
        <w:t>-</w:t>
      </w:r>
      <w:r w:rsidRPr="00D01EA9">
        <w:rPr>
          <w:lang w:eastAsia="zh-CN"/>
        </w:rPr>
        <w:tab/>
        <w:t xml:space="preserve">UE has subscription with a service provider identified </w:t>
      </w:r>
      <w:r w:rsidR="000A334B" w:rsidRPr="00A17F58">
        <w:rPr>
          <w:lang w:eastAsia="zh-CN"/>
        </w:rPr>
        <w:t>in the configured lists in the UE</w:t>
      </w:r>
      <w:r w:rsidR="000D6D95">
        <w:rPr>
          <w:lang w:eastAsia="zh-CN"/>
        </w:rPr>
        <w:t xml:space="preserve"> </w:t>
      </w:r>
      <w:r w:rsidRPr="00D01EA9">
        <w:rPr>
          <w:lang w:eastAsia="zh-CN"/>
        </w:rPr>
        <w:t xml:space="preserve">by its </w:t>
      </w:r>
      <w:r w:rsidR="00CF284D" w:rsidRPr="00A17F58">
        <w:rPr>
          <w:lang w:eastAsia="zh-CN"/>
        </w:rPr>
        <w:t>PLMN ID or combination of PLMN ID and NID.</w:t>
      </w:r>
      <w:r w:rsidRPr="00D01EA9">
        <w:rPr>
          <w:lang w:eastAsia="zh-CN"/>
        </w:rPr>
        <w:t xml:space="preserve"> (For example - identified as SP#X).</w:t>
      </w:r>
    </w:p>
    <w:p w14:paraId="2108CF99" w14:textId="7631D8B3" w:rsidR="00226FF7" w:rsidRPr="00D01EA9" w:rsidRDefault="00226FF7" w:rsidP="00226FF7">
      <w:pPr>
        <w:pStyle w:val="B1"/>
        <w:rPr>
          <w:lang w:eastAsia="zh-CN"/>
        </w:rPr>
      </w:pPr>
      <w:r w:rsidRPr="00D01EA9">
        <w:rPr>
          <w:lang w:eastAsia="zh-CN"/>
        </w:rPr>
        <w:t>-</w:t>
      </w:r>
      <w:r w:rsidRPr="00D01EA9">
        <w:rPr>
          <w:lang w:eastAsia="zh-CN"/>
        </w:rPr>
        <w:tab/>
        <w:t>SP#X has an agreement with standalone non-public network</w:t>
      </w:r>
      <w:r w:rsidR="00605BA3">
        <w:rPr>
          <w:lang w:eastAsia="zh-CN"/>
        </w:rPr>
        <w:t xml:space="preserve"> </w:t>
      </w:r>
      <w:r w:rsidR="00605BA3" w:rsidRPr="00A17F58">
        <w:rPr>
          <w:lang w:eastAsia="zh-CN"/>
        </w:rPr>
        <w:t>(NPN#A)</w:t>
      </w:r>
      <w:r w:rsidRPr="00D01EA9">
        <w:rPr>
          <w:lang w:eastAsia="zh-CN"/>
        </w:rPr>
        <w:t xml:space="preserve"> that is identified </w:t>
      </w:r>
      <w:r w:rsidR="00E94904" w:rsidRPr="00A17F58">
        <w:rPr>
          <w:lang w:eastAsia="zh-CN"/>
        </w:rPr>
        <w:t xml:space="preserve">in the information broadcasted on the radio interface </w:t>
      </w:r>
      <w:r w:rsidRPr="00D01EA9">
        <w:rPr>
          <w:lang w:eastAsia="zh-CN"/>
        </w:rPr>
        <w:t xml:space="preserve">by its </w:t>
      </w:r>
      <w:r w:rsidR="008511BA" w:rsidRPr="00A17F58">
        <w:rPr>
          <w:lang w:eastAsia="zh-CN"/>
        </w:rPr>
        <w:t xml:space="preserve">combination of PLMN ID and </w:t>
      </w:r>
      <w:r w:rsidRPr="00D01EA9">
        <w:rPr>
          <w:lang w:eastAsia="zh-CN"/>
        </w:rPr>
        <w:t>NID (For example - identified as NPN#A), allowing the UEs that have subscription with SP#X to access the services of SP#X via NPN#A.</w:t>
      </w:r>
    </w:p>
    <w:p w14:paraId="6A10D8A0" w14:textId="79A371AB" w:rsidR="00226FF7" w:rsidRPr="00D01EA9" w:rsidRDefault="00226FF7" w:rsidP="00226FF7">
      <w:pPr>
        <w:pStyle w:val="B1"/>
        <w:rPr>
          <w:lang w:eastAsia="zh-CN"/>
        </w:rPr>
      </w:pPr>
      <w:r w:rsidRPr="00D01EA9">
        <w:rPr>
          <w:lang w:eastAsia="zh-CN"/>
        </w:rPr>
        <w:t>-</w:t>
      </w:r>
      <w:r w:rsidRPr="00D01EA9">
        <w:rPr>
          <w:lang w:eastAsia="zh-CN"/>
        </w:rPr>
        <w:tab/>
        <w:t xml:space="preserve">The UE has a stored </w:t>
      </w:r>
      <w:r w:rsidR="00B10146" w:rsidRPr="00A17F58">
        <w:rPr>
          <w:lang w:eastAsia="zh-CN"/>
        </w:rPr>
        <w:t>Service Provider</w:t>
      </w:r>
      <w:r w:rsidRPr="00D01EA9">
        <w:rPr>
          <w:lang w:eastAsia="zh-CN"/>
        </w:rPr>
        <w:t xml:space="preserve"> Controlled Network Selector</w:t>
      </w:r>
      <w:r w:rsidR="00A80B90">
        <w:rPr>
          <w:lang w:eastAsia="zh-CN"/>
        </w:rPr>
        <w:t>"</w:t>
      </w:r>
      <w:r w:rsidRPr="00D01EA9">
        <w:rPr>
          <w:lang w:eastAsia="zh-CN"/>
        </w:rPr>
        <w:t xml:space="preserve"> list</w:t>
      </w:r>
      <w:r w:rsidR="009332DD" w:rsidRPr="00A17F58">
        <w:rPr>
          <w:lang w:eastAsia="zh-CN"/>
        </w:rPr>
        <w:t xml:space="preserve">, and optionally an </w:t>
      </w:r>
      <w:r w:rsidR="00A80B90">
        <w:rPr>
          <w:lang w:eastAsia="zh-CN"/>
        </w:rPr>
        <w:t>"</w:t>
      </w:r>
      <w:r w:rsidR="009332DD" w:rsidRPr="00A17F58">
        <w:rPr>
          <w:lang w:eastAsia="zh-CN"/>
        </w:rPr>
        <w:t>Equivalent Home Service Provider</w:t>
      </w:r>
      <w:r w:rsidR="00A80B90">
        <w:rPr>
          <w:lang w:eastAsia="zh-CN"/>
        </w:rPr>
        <w:t>"</w:t>
      </w:r>
      <w:r w:rsidR="009332DD" w:rsidRPr="00A17F58">
        <w:rPr>
          <w:lang w:eastAsia="zh-CN"/>
        </w:rPr>
        <w:t xml:space="preserve"> list,</w:t>
      </w:r>
      <w:r w:rsidRPr="00D01EA9">
        <w:rPr>
          <w:lang w:eastAsia="zh-CN"/>
        </w:rPr>
        <w:t xml:space="preserve"> that contains both SP#X and NPN#A.</w:t>
      </w:r>
    </w:p>
    <w:p w14:paraId="23536D3C" w14:textId="77777777" w:rsidR="00226FF7" w:rsidRPr="00D01EA9" w:rsidRDefault="00226FF7" w:rsidP="00226FF7">
      <w:pPr>
        <w:pStyle w:val="B1"/>
        <w:rPr>
          <w:lang w:eastAsia="zh-CN"/>
        </w:rPr>
      </w:pPr>
      <w:r w:rsidRPr="00D01EA9">
        <w:rPr>
          <w:lang w:eastAsia="zh-CN"/>
        </w:rPr>
        <w:t>-</w:t>
      </w:r>
      <w:r w:rsidRPr="00D01EA9">
        <w:rPr>
          <w:lang w:eastAsia="zh-CN"/>
        </w:rPr>
        <w:tab/>
        <w:t>The radio access network of NPN#A broadcasts its own ID i.e., NPN#A.</w:t>
      </w:r>
    </w:p>
    <w:p w14:paraId="52925AFB" w14:textId="04ADE382" w:rsidR="00226FF7" w:rsidRDefault="00226FF7" w:rsidP="00226FF7">
      <w:pPr>
        <w:pStyle w:val="B1"/>
        <w:rPr>
          <w:lang w:eastAsia="zh-CN"/>
        </w:rPr>
      </w:pPr>
      <w:r w:rsidRPr="00D01EA9">
        <w:rPr>
          <w:lang w:eastAsia="zh-CN"/>
        </w:rPr>
        <w:t>-</w:t>
      </w:r>
      <w:r w:rsidRPr="00D01EA9">
        <w:rPr>
          <w:lang w:eastAsia="zh-CN"/>
        </w:rPr>
        <w:tab/>
        <w:t>The UE which has subscription with SP #X selects NPN #A since NPN #A is configured in UE</w:t>
      </w:r>
      <w:r w:rsidR="00A80B90">
        <w:rPr>
          <w:lang w:eastAsia="zh-CN"/>
        </w:rPr>
        <w:t>'</w:t>
      </w:r>
      <w:r w:rsidRPr="00D01EA9">
        <w:rPr>
          <w:lang w:eastAsia="zh-CN"/>
        </w:rPr>
        <w:t xml:space="preserve">s </w:t>
      </w:r>
      <w:r w:rsidR="00A80B90">
        <w:rPr>
          <w:lang w:eastAsia="zh-CN"/>
        </w:rPr>
        <w:t>"</w:t>
      </w:r>
      <w:r w:rsidRPr="00D01EA9">
        <w:rPr>
          <w:lang w:eastAsia="zh-CN"/>
        </w:rPr>
        <w:t xml:space="preserve">Equivalent Home </w:t>
      </w:r>
      <w:r w:rsidR="00197962" w:rsidRPr="00A17F58">
        <w:rPr>
          <w:lang w:eastAsia="zh-CN"/>
        </w:rPr>
        <w:t>Service Provider</w:t>
      </w:r>
      <w:r w:rsidR="00A80B90">
        <w:rPr>
          <w:lang w:eastAsia="zh-CN"/>
        </w:rPr>
        <w:t>"</w:t>
      </w:r>
      <w:r w:rsidRPr="00D01EA9">
        <w:rPr>
          <w:lang w:eastAsia="zh-CN"/>
        </w:rPr>
        <w:t xml:space="preserve"> list or </w:t>
      </w:r>
      <w:r w:rsidR="00A80B90">
        <w:rPr>
          <w:lang w:eastAsia="zh-CN"/>
        </w:rPr>
        <w:t>"</w:t>
      </w:r>
      <w:r w:rsidR="00C87B9A" w:rsidRPr="00A17F58">
        <w:rPr>
          <w:lang w:eastAsia="zh-CN"/>
        </w:rPr>
        <w:t>Service Provider</w:t>
      </w:r>
      <w:r w:rsidR="00C87B9A">
        <w:rPr>
          <w:lang w:eastAsia="zh-CN"/>
        </w:rPr>
        <w:t xml:space="preserve"> </w:t>
      </w:r>
      <w:r w:rsidRPr="00D01EA9">
        <w:rPr>
          <w:lang w:eastAsia="zh-CN"/>
        </w:rPr>
        <w:t>Controlled Network Selector</w:t>
      </w:r>
      <w:r w:rsidR="00A80B90">
        <w:rPr>
          <w:lang w:eastAsia="zh-CN"/>
        </w:rPr>
        <w:t>"</w:t>
      </w:r>
      <w:r w:rsidRPr="00D01EA9">
        <w:rPr>
          <w:lang w:eastAsia="zh-CN"/>
        </w:rPr>
        <w:t xml:space="preserve"> list.</w:t>
      </w:r>
    </w:p>
    <w:p w14:paraId="7A2949FF" w14:textId="293A8E5F" w:rsidR="001C28A2" w:rsidRPr="00D01EA9" w:rsidRDefault="001C28A2" w:rsidP="00D76F43">
      <w:pPr>
        <w:pStyle w:val="NO"/>
        <w:rPr>
          <w:lang w:eastAsia="zh-CN"/>
        </w:rPr>
      </w:pPr>
      <w:r w:rsidRPr="00A17F58">
        <w:t>NOTE:</w:t>
      </w:r>
      <w:r w:rsidRPr="00A17F58">
        <w:tab/>
        <w:t>If the UE is in coverage of the service provider</w:t>
      </w:r>
      <w:r w:rsidR="00A80B90">
        <w:t>'</w:t>
      </w:r>
      <w:r w:rsidRPr="00A17F58">
        <w:t>s SNPN (i.e. the information broadcasted on the radio interface includes the PLMN ID + NID tuple of the SNPN), the UE selects this SNPN.</w:t>
      </w:r>
    </w:p>
    <w:p w14:paraId="53B93443" w14:textId="04C41D48" w:rsidR="00226FF7" w:rsidRDefault="00226FF7" w:rsidP="00226FF7">
      <w:pPr>
        <w:pStyle w:val="B1"/>
        <w:rPr>
          <w:lang w:eastAsia="zh-CN"/>
        </w:rPr>
      </w:pPr>
      <w:r w:rsidRPr="00D01EA9">
        <w:rPr>
          <w:lang w:eastAsia="zh-CN"/>
        </w:rPr>
        <w:t>-</w:t>
      </w:r>
      <w:r w:rsidRPr="00D01EA9">
        <w:rPr>
          <w:lang w:eastAsia="zh-CN"/>
        </w:rPr>
        <w:tab/>
        <w:t xml:space="preserve">Once the network selection is complete, the UE registers with the network by providing the UE identity and credential corresponding to the </w:t>
      </w:r>
      <w:r w:rsidR="006C59EB">
        <w:rPr>
          <w:lang w:eastAsia="zh-CN"/>
        </w:rPr>
        <w:t>service provider</w:t>
      </w:r>
      <w:r w:rsidRPr="00D01EA9">
        <w:rPr>
          <w:lang w:eastAsia="zh-CN"/>
        </w:rPr>
        <w:t>. It is assumed that the authentication request is routed to UDM in the service provider</w:t>
      </w:r>
      <w:r w:rsidR="00A80B90">
        <w:rPr>
          <w:lang w:eastAsia="zh-CN"/>
        </w:rPr>
        <w:t>'</w:t>
      </w:r>
      <w:r w:rsidRPr="00D01EA9">
        <w:rPr>
          <w:lang w:eastAsia="zh-CN"/>
        </w:rPr>
        <w:t>s administrative domain.</w:t>
      </w:r>
    </w:p>
    <w:p w14:paraId="4B70866E" w14:textId="77777777" w:rsidR="00BF50E0" w:rsidRPr="00A17F58" w:rsidRDefault="00BF50E0" w:rsidP="00BF50E0">
      <w:pPr>
        <w:pStyle w:val="B1"/>
        <w:rPr>
          <w:lang w:eastAsia="zh-CN"/>
        </w:rPr>
      </w:pPr>
      <w:r w:rsidRPr="00A17F58">
        <w:rPr>
          <w:lang w:eastAsia="zh-CN"/>
        </w:rPr>
        <w:t>-</w:t>
      </w:r>
      <w:r w:rsidRPr="00A17F58">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D01EA9" w:rsidRDefault="00BF50E0" w:rsidP="00BF50E0">
      <w:pPr>
        <w:pStyle w:val="B1"/>
        <w:rPr>
          <w:lang w:eastAsia="zh-CN"/>
        </w:rPr>
      </w:pPr>
      <w:r w:rsidRPr="00A17F58">
        <w:rPr>
          <w:lang w:eastAsia="zh-CN"/>
        </w:rPr>
        <w:t>-</w:t>
      </w:r>
      <w:r w:rsidRPr="00A17F58">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D01EA9" w:rsidRDefault="00226FF7" w:rsidP="00226FF7">
      <w:pPr>
        <w:pStyle w:val="Heading3"/>
      </w:pPr>
      <w:bookmarkStart w:id="168" w:name="_Toc25934680"/>
      <w:bookmarkStart w:id="169" w:name="_Toc26337060"/>
      <w:bookmarkStart w:id="170" w:name="_Toc31114307"/>
      <w:bookmarkStart w:id="171" w:name="_Toc31120330"/>
      <w:r w:rsidRPr="00D01EA9">
        <w:lastRenderedPageBreak/>
        <w:t>6.</w:t>
      </w:r>
      <w:r w:rsidR="00260498">
        <w:t>1</w:t>
      </w:r>
      <w:r w:rsidRPr="00D01EA9">
        <w:t>.4</w:t>
      </w:r>
      <w:r w:rsidRPr="00D01EA9">
        <w:tab/>
        <w:t xml:space="preserve">Impacts on </w:t>
      </w:r>
      <w:r w:rsidR="00CF2C6D">
        <w:t xml:space="preserve">services, </w:t>
      </w:r>
      <w:r w:rsidRPr="00D01EA9">
        <w:t>entities and interfaces</w:t>
      </w:r>
      <w:bookmarkEnd w:id="168"/>
      <w:bookmarkEnd w:id="169"/>
      <w:bookmarkEnd w:id="170"/>
      <w:bookmarkEnd w:id="171"/>
    </w:p>
    <w:p w14:paraId="1C3B3C30" w14:textId="19126CDD" w:rsidR="00226FF7" w:rsidRPr="00D01EA9" w:rsidRDefault="00A80B90" w:rsidP="00D64A45">
      <w:pPr>
        <w:pStyle w:val="EditorsNote"/>
      </w:pPr>
      <w:r>
        <w:t>Editor</w:t>
      </w:r>
      <w:r>
        <w:t>'</w:t>
      </w:r>
      <w:r>
        <w:t>s note:</w:t>
      </w:r>
      <w:r w:rsidR="00226FF7" w:rsidRPr="00D01EA9">
        <w:rPr>
          <w:lang w:eastAsia="zh-CN"/>
        </w:rPr>
        <w:tab/>
      </w:r>
      <w:r w:rsidR="00226FF7" w:rsidRPr="00D01EA9">
        <w:t xml:space="preserve">This clause lists impacts to </w:t>
      </w:r>
      <w:r w:rsidR="00112C34">
        <w:t>services,</w:t>
      </w:r>
      <w:r w:rsidR="00112C34" w:rsidRPr="00D01EA9">
        <w:t xml:space="preserve"> </w:t>
      </w:r>
      <w:r w:rsidR="00226FF7" w:rsidRPr="00D01EA9">
        <w:t>entities and interfaces.</w:t>
      </w:r>
    </w:p>
    <w:p w14:paraId="33203507" w14:textId="1DEDE0DE" w:rsidR="00120671" w:rsidRPr="004D3578" w:rsidRDefault="00120671" w:rsidP="00120671">
      <w:pPr>
        <w:pStyle w:val="Heading2"/>
      </w:pPr>
      <w:bookmarkStart w:id="172" w:name="_Toc31114308"/>
      <w:bookmarkStart w:id="173" w:name="_Toc25934681"/>
      <w:bookmarkStart w:id="174" w:name="_Toc26337061"/>
      <w:bookmarkStart w:id="175" w:name="_Toc31120331"/>
      <w:r>
        <w:t>6</w:t>
      </w:r>
      <w:r w:rsidRPr="004D3578">
        <w:t>.</w:t>
      </w:r>
      <w:r w:rsidR="00823806">
        <w:t>2</w:t>
      </w:r>
      <w:r w:rsidRPr="004D3578">
        <w:tab/>
      </w:r>
      <w:r>
        <w:t>Solution #</w:t>
      </w:r>
      <w:r w:rsidR="004329A8">
        <w:t>2</w:t>
      </w:r>
      <w:r w:rsidRPr="00F239B0">
        <w:t xml:space="preserve">: </w:t>
      </w:r>
      <w:r>
        <w:t xml:space="preserve">SNPN access using credentials </w:t>
      </w:r>
      <w:r w:rsidRPr="00067AF0">
        <w:rPr>
          <w:lang w:eastAsia="ko-KR"/>
        </w:rPr>
        <w:t>owned by an entity separate from the SNPN</w:t>
      </w:r>
      <w:bookmarkEnd w:id="172"/>
      <w:bookmarkEnd w:id="175"/>
    </w:p>
    <w:p w14:paraId="759F2A3A" w14:textId="0DA84BB3" w:rsidR="00120671" w:rsidRDefault="00120671" w:rsidP="00120671">
      <w:pPr>
        <w:pStyle w:val="Heading3"/>
        <w:rPr>
          <w:lang w:eastAsia="ko-KR"/>
        </w:rPr>
      </w:pPr>
      <w:bookmarkStart w:id="176" w:name="_Toc19722246"/>
      <w:bookmarkStart w:id="177" w:name="_Toc31114309"/>
      <w:bookmarkStart w:id="178" w:name="_Toc31120332"/>
      <w:r>
        <w:rPr>
          <w:lang w:eastAsia="ko-KR"/>
        </w:rPr>
        <w:t>6.</w:t>
      </w:r>
      <w:r w:rsidR="00823806">
        <w:rPr>
          <w:lang w:eastAsia="ko-KR"/>
        </w:rPr>
        <w:t>2</w:t>
      </w:r>
      <w:r>
        <w:rPr>
          <w:lang w:eastAsia="ko-KR"/>
        </w:rPr>
        <w:t>.1</w:t>
      </w:r>
      <w:r>
        <w:rPr>
          <w:lang w:eastAsia="ko-KR"/>
        </w:rPr>
        <w:tab/>
        <w:t>Introduction</w:t>
      </w:r>
      <w:bookmarkEnd w:id="176"/>
      <w:bookmarkEnd w:id="177"/>
      <w:bookmarkEnd w:id="178"/>
    </w:p>
    <w:p w14:paraId="7623E75B" w14:textId="4C67DD76" w:rsidR="00120671" w:rsidRDefault="00120671" w:rsidP="00120671">
      <w:pPr>
        <w:rPr>
          <w:lang w:eastAsia="ko-KR"/>
        </w:rPr>
      </w:pPr>
      <w:r>
        <w:rPr>
          <w:lang w:eastAsia="ko-KR"/>
        </w:rPr>
        <w:t xml:space="preserve">This solution addresses </w:t>
      </w:r>
      <w:r w:rsidRPr="00067AF0">
        <w:rPr>
          <w:lang w:eastAsia="ko-KR"/>
        </w:rPr>
        <w:t>Key Issue #1</w:t>
      </w:r>
      <w:r>
        <w:rPr>
          <w:lang w:eastAsia="ko-KR"/>
        </w:rPr>
        <w:t xml:space="preserve"> (</w:t>
      </w:r>
      <w:r w:rsidR="00A80B90">
        <w:rPr>
          <w:lang w:eastAsia="ko-KR"/>
        </w:rPr>
        <w:t>"</w:t>
      </w:r>
      <w:r w:rsidRPr="00067AF0">
        <w:rPr>
          <w:lang w:eastAsia="ko-KR"/>
        </w:rPr>
        <w:t>Enhancements to Support SNPN along with credentials owned by an entity separate from the SNPN</w:t>
      </w:r>
      <w:r w:rsidRPr="00067AF0" w:rsidDel="00A37668">
        <w:rPr>
          <w:lang w:eastAsia="ko-KR"/>
        </w:rPr>
        <w:t xml:space="preserve"> </w:t>
      </w:r>
      <w:r w:rsidR="00A80B90">
        <w:rPr>
          <w:lang w:eastAsia="ko-KR"/>
        </w:rPr>
        <w:t>"</w:t>
      </w:r>
      <w:r>
        <w:rPr>
          <w:lang w:eastAsia="ko-KR"/>
        </w:rPr>
        <w:t>). Those entities separate from the SNPN are referred to as Home SPs hereafter.</w:t>
      </w:r>
    </w:p>
    <w:p w14:paraId="5A6F8AAA" w14:textId="77777777" w:rsidR="00120671" w:rsidRDefault="00120671" w:rsidP="00120671">
      <w:pPr>
        <w:rPr>
          <w:lang w:eastAsia="ko-KR"/>
        </w:rPr>
      </w:pPr>
      <w:r>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Default="00120671" w:rsidP="00120671">
      <w:pPr>
        <w:rPr>
          <w:lang w:eastAsia="ko-KR"/>
        </w:rPr>
      </w:pPr>
      <w:r>
        <w:rPr>
          <w:lang w:eastAsia="ko-KR"/>
        </w:rPr>
        <w:t>In particular, a V-SNPN may broadcast identities of Home SPs that the V-SNPN has an agreement with, i.e. which supports access to the V-SNPN using the credentials of those Home SPs.</w:t>
      </w:r>
    </w:p>
    <w:p w14:paraId="793EBB98" w14:textId="267D72B4" w:rsidR="00120671" w:rsidRDefault="00120671" w:rsidP="00120671">
      <w:pPr>
        <w:rPr>
          <w:lang w:eastAsia="ko-KR"/>
        </w:rPr>
      </w:pPr>
      <w:r>
        <w:t>This approach</w:t>
      </w:r>
      <w:r>
        <w:rPr>
          <w:lang w:eastAsia="ko-KR"/>
        </w:rPr>
        <w:t xml:space="preserve"> addresses e.g. scenarios where it is not guaranteed that the Home SP can always provide the UE with the list of all allowed V-SNPNs before the UE needs to select a V-SNPN. The latter refers for example to scenarios where a new SNPN</w:t>
      </w:r>
      <w:r w:rsidRPr="0033227C">
        <w:rPr>
          <w:lang w:eastAsia="ko-KR"/>
        </w:rPr>
        <w:t xml:space="preserve"> </w:t>
      </w:r>
      <w:r>
        <w:rPr>
          <w:lang w:eastAsia="ko-KR"/>
        </w:rPr>
        <w:t>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Pr>
          <w:lang w:eastAsia="ko-KR"/>
        </w:rPr>
        <w:t>'</w:t>
      </w:r>
      <w:r>
        <w:rPr>
          <w:lang w:eastAsia="ko-KR"/>
        </w:rPr>
        <w:t>s SNPN.</w:t>
      </w:r>
    </w:p>
    <w:p w14:paraId="76AFBB10" w14:textId="2C18142D" w:rsidR="00120671" w:rsidRDefault="00120671" w:rsidP="00120671">
      <w:pPr>
        <w:rPr>
          <w:lang w:eastAsia="ko-KR"/>
        </w:rPr>
      </w:pPr>
      <w:r>
        <w:rPr>
          <w:lang w:eastAsia="ko-KR"/>
        </w:rPr>
        <w:t>A V-SNPN may also broadcast the identi</w:t>
      </w:r>
      <w:r w:rsidR="006D561C">
        <w:rPr>
          <w:lang w:eastAsia="ko-KR"/>
        </w:rPr>
        <w:t>ti</w:t>
      </w:r>
      <w:r>
        <w:rPr>
          <w:lang w:eastAsia="ko-KR"/>
        </w:rPr>
        <w:t xml:space="preserve">es of Roaming Groups that the V-SNPN has an agreement with for access to the V-SNPN using the credentials of any of the Home SPs that are part of the Roaming Group. The </w:t>
      </w:r>
      <w:r w:rsidRPr="000E1E16">
        <w:rPr>
          <w:lang w:eastAsia="ko-KR"/>
        </w:rPr>
        <w:t>UE is assumed to be configured by the Home SP with one or more Roaming Groups that the Home SP is part of</w:t>
      </w:r>
      <w:r>
        <w:rPr>
          <w:lang w:eastAsia="ko-KR"/>
        </w:rPr>
        <w:t xml:space="preserve"> so that the UE can select a V-SNPN that </w:t>
      </w:r>
      <w:r w:rsidR="006D561C">
        <w:rPr>
          <w:lang w:eastAsia="ko-KR"/>
        </w:rPr>
        <w:t>supports</w:t>
      </w:r>
      <w:r>
        <w:rPr>
          <w:lang w:eastAsia="ko-KR"/>
        </w:rPr>
        <w:t xml:space="preserve"> one of the Roaming Groups the UE is configured with. One benefit of the Roaming Group is that the V-SNPN does not need to broadcast the identities of all the Home SPs that are part of the Roaming Group but only needs to broadcast the Roaming Group ID instead.</w:t>
      </w:r>
    </w:p>
    <w:p w14:paraId="4EA856F6" w14:textId="77777777" w:rsidR="00120671" w:rsidRDefault="00120671" w:rsidP="00120671">
      <w:pPr>
        <w:rPr>
          <w:lang w:eastAsia="ko-KR"/>
        </w:rPr>
      </w:pPr>
      <w:r>
        <w:rPr>
          <w:lang w:eastAsia="ko-KR"/>
        </w:rPr>
        <w:t>Roaming Group examples include:</w:t>
      </w:r>
    </w:p>
    <w:p w14:paraId="2B1D08D7" w14:textId="77777777" w:rsidR="00120671" w:rsidRDefault="00120671" w:rsidP="00120671">
      <w:pPr>
        <w:pStyle w:val="B1"/>
        <w:rPr>
          <w:lang w:eastAsia="ko-KR"/>
        </w:rPr>
      </w:pPr>
      <w:r>
        <w:rPr>
          <w:lang w:eastAsia="ko-KR"/>
        </w:rPr>
        <w:t>-</w:t>
      </w:r>
      <w:r>
        <w:rPr>
          <w:lang w:eastAsia="ko-KR"/>
        </w:rPr>
        <w:tab/>
        <w:t>National operating companies of a multi-national operator</w:t>
      </w:r>
    </w:p>
    <w:p w14:paraId="13E8E20C" w14:textId="77777777" w:rsidR="00120671" w:rsidRDefault="00120671" w:rsidP="00120671">
      <w:pPr>
        <w:pStyle w:val="B2"/>
        <w:rPr>
          <w:lang w:eastAsia="ko-KR"/>
        </w:rPr>
      </w:pPr>
      <w:r>
        <w:rPr>
          <w:lang w:eastAsia="ko-KR"/>
        </w:rPr>
        <w:t>-</w:t>
      </w:r>
      <w:r>
        <w:rPr>
          <w:lang w:eastAsia="ko-KR"/>
        </w:rPr>
        <w:tab/>
        <w:t>By broadcasting the Roaming Group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77777777" w:rsidR="00120671" w:rsidRDefault="00120671" w:rsidP="00120671">
      <w:pPr>
        <w:pStyle w:val="B1"/>
        <w:rPr>
          <w:lang w:eastAsia="ko-KR"/>
        </w:rPr>
      </w:pPr>
      <w:r>
        <w:rPr>
          <w:lang w:eastAsia="ko-KR"/>
        </w:rPr>
        <w:t>-</w:t>
      </w:r>
      <w:r>
        <w:rPr>
          <w:lang w:eastAsia="ko-KR"/>
        </w:rPr>
        <w:tab/>
        <w:t>Home SPs that are connected to a roaming hub provider</w:t>
      </w:r>
    </w:p>
    <w:p w14:paraId="441882C3" w14:textId="77777777" w:rsidR="00120671" w:rsidRDefault="00120671" w:rsidP="00120671">
      <w:pPr>
        <w:pStyle w:val="B2"/>
        <w:rPr>
          <w:lang w:eastAsia="ko-KR"/>
        </w:rPr>
      </w:pPr>
      <w:r>
        <w:rPr>
          <w:lang w:eastAsia="ko-KR"/>
        </w:rPr>
        <w:t>-</w:t>
      </w:r>
      <w:r>
        <w:rPr>
          <w:lang w:eastAsia="ko-KR"/>
        </w:rPr>
        <w:tab/>
        <w:t>Typically mobile operators have direct interconnections and roaming agreements only with large partner networks.</w:t>
      </w:r>
    </w:p>
    <w:p w14:paraId="7B5D3CA4" w14:textId="77777777" w:rsidR="00120671" w:rsidRDefault="00120671" w:rsidP="00120671">
      <w:pPr>
        <w:pStyle w:val="B2"/>
        <w:rPr>
          <w:lang w:eastAsia="ko-KR"/>
        </w:rPr>
      </w:pPr>
      <w:r>
        <w:rPr>
          <w:lang w:eastAsia="ko-KR"/>
        </w:rPr>
        <w:t>-</w:t>
      </w:r>
      <w:r>
        <w:rPr>
          <w:lang w:eastAsia="ko-KR"/>
        </w:rPr>
        <w:tab/>
        <w:t>For the large amount of small partner networks, mobile operators typically use the services of a roaming hub provider that provide interconnection and roaming with a large amount of partner networks while avoiding the need for bilateral agreements and interconnection.</w:t>
      </w:r>
    </w:p>
    <w:p w14:paraId="42EC5C8F" w14:textId="77777777" w:rsidR="00120671" w:rsidRDefault="00120671" w:rsidP="00120671">
      <w:pPr>
        <w:pStyle w:val="B2"/>
        <w:rPr>
          <w:lang w:eastAsia="ko-KR"/>
        </w:rPr>
      </w:pPr>
      <w:r>
        <w:rPr>
          <w:lang w:eastAsia="ko-KR"/>
        </w:rPr>
        <w:t>-</w:t>
      </w:r>
      <w:r>
        <w:rPr>
          <w:lang w:eastAsia="ko-KR"/>
        </w:rPr>
        <w:tab/>
        <w:t>By broadcasting the Roaming Group ID assigned to the roaming hub provider, a V-SNPN can enable the UEs from all the Home SPs connected to the roaming hub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77777777" w:rsidR="00120671" w:rsidRDefault="00120671" w:rsidP="00120671">
      <w:pPr>
        <w:pStyle w:val="NO"/>
        <w:rPr>
          <w:lang w:eastAsia="ko-KR"/>
        </w:rPr>
      </w:pPr>
      <w:r>
        <w:rPr>
          <w:lang w:eastAsia="ko-KR"/>
        </w:rPr>
        <w:t>NOTE 1:</w:t>
      </w:r>
      <w:r>
        <w:rPr>
          <w:lang w:eastAsia="ko-KR"/>
        </w:rPr>
        <w:tab/>
        <w:t>The Roaming Group ID is assumed to be globally unique. Assignment of a unique Roaming Group ID is beyond the scope of 3GPP.</w:t>
      </w:r>
    </w:p>
    <w:p w14:paraId="3C869F9B" w14:textId="3FEA92C5" w:rsidR="00120671" w:rsidRDefault="00A80B90" w:rsidP="00120671">
      <w:pPr>
        <w:pStyle w:val="EditorsNote"/>
        <w:rPr>
          <w:lang w:eastAsia="ko-KR"/>
        </w:rPr>
      </w:pPr>
      <w:r>
        <w:t>Editor</w:t>
      </w:r>
      <w:r>
        <w:t>'</w:t>
      </w:r>
      <w:r>
        <w:t>s note:</w:t>
      </w:r>
      <w:r>
        <w:tab/>
      </w:r>
      <w:r w:rsidR="00120671">
        <w:rPr>
          <w:lang w:eastAsia="ko-KR"/>
        </w:rPr>
        <w:t xml:space="preserve">The format of the Roaming Group ID is FFS. </w:t>
      </w:r>
      <w:r w:rsidR="00120671" w:rsidRPr="00322046">
        <w:rPr>
          <w:lang w:eastAsia="ko-KR"/>
        </w:rPr>
        <w:t>Considering only subsets of the solution during conclusion of the key issue is not precluded.</w:t>
      </w:r>
    </w:p>
    <w:p w14:paraId="13A5E1CB" w14:textId="77777777" w:rsidR="00120671" w:rsidRDefault="00120671" w:rsidP="00120671">
      <w:pPr>
        <w:rPr>
          <w:lang w:eastAsia="ko-KR"/>
        </w:rPr>
      </w:pPr>
      <w:r>
        <w:rPr>
          <w:lang w:eastAsia="ko-KR"/>
        </w:rPr>
        <w:t>The following clauses illustrate the solution in greater detail.</w:t>
      </w:r>
    </w:p>
    <w:p w14:paraId="5DD3D793" w14:textId="73179033" w:rsidR="00120671" w:rsidRDefault="00120671" w:rsidP="00120671">
      <w:pPr>
        <w:pStyle w:val="Heading3"/>
        <w:rPr>
          <w:lang w:eastAsia="ko-KR"/>
        </w:rPr>
      </w:pPr>
      <w:bookmarkStart w:id="179" w:name="_Toc19722247"/>
      <w:bookmarkStart w:id="180" w:name="_Toc31114310"/>
      <w:bookmarkStart w:id="181" w:name="_Toc31120333"/>
      <w:r>
        <w:rPr>
          <w:lang w:eastAsia="ko-KR"/>
        </w:rPr>
        <w:lastRenderedPageBreak/>
        <w:t>6.</w:t>
      </w:r>
      <w:r w:rsidR="00823806">
        <w:rPr>
          <w:lang w:eastAsia="ko-KR"/>
        </w:rPr>
        <w:t>2</w:t>
      </w:r>
      <w:r>
        <w:rPr>
          <w:lang w:eastAsia="ko-KR"/>
        </w:rPr>
        <w:t>.2</w:t>
      </w:r>
      <w:r>
        <w:rPr>
          <w:lang w:eastAsia="ko-KR"/>
        </w:rPr>
        <w:tab/>
        <w:t>Functional Description</w:t>
      </w:r>
      <w:bookmarkEnd w:id="179"/>
      <w:bookmarkEnd w:id="180"/>
      <w:bookmarkEnd w:id="181"/>
    </w:p>
    <w:p w14:paraId="23021066" w14:textId="58FB96A6" w:rsidR="00120671" w:rsidRDefault="00120671" w:rsidP="00120671">
      <w:pPr>
        <w:pStyle w:val="Heading4"/>
        <w:rPr>
          <w:lang w:eastAsia="ko-KR"/>
        </w:rPr>
      </w:pPr>
      <w:bookmarkStart w:id="182" w:name="_Toc31114311"/>
      <w:bookmarkStart w:id="183" w:name="_Toc31120334"/>
      <w:r>
        <w:rPr>
          <w:lang w:eastAsia="ko-KR"/>
        </w:rPr>
        <w:t>6.</w:t>
      </w:r>
      <w:r w:rsidR="00823806">
        <w:rPr>
          <w:lang w:eastAsia="ko-KR"/>
        </w:rPr>
        <w:t>2</w:t>
      </w:r>
      <w:r>
        <w:rPr>
          <w:lang w:eastAsia="ko-KR"/>
        </w:rPr>
        <w:t>.2.1</w:t>
      </w:r>
      <w:r>
        <w:rPr>
          <w:lang w:eastAsia="ko-KR"/>
        </w:rPr>
        <w:tab/>
        <w:t>Definitions</w:t>
      </w:r>
      <w:bookmarkEnd w:id="182"/>
      <w:bookmarkEnd w:id="183"/>
    </w:p>
    <w:p w14:paraId="213BE569" w14:textId="77777777" w:rsidR="00120671" w:rsidRDefault="00120671" w:rsidP="00120671">
      <w:pPr>
        <w:rPr>
          <w:lang w:eastAsia="ko-KR"/>
        </w:rPr>
      </w:pPr>
      <w:r>
        <w:rPr>
          <w:lang w:eastAsia="ko-KR"/>
        </w:rPr>
        <w:t>The following definitions apply:</w:t>
      </w:r>
    </w:p>
    <w:p w14:paraId="11DCA425" w14:textId="0CD6E05F" w:rsidR="00120671" w:rsidRDefault="00120671" w:rsidP="00120671">
      <w:pPr>
        <w:rPr>
          <w:lang w:eastAsia="ko-KR"/>
        </w:rPr>
      </w:pPr>
      <w:r w:rsidRPr="00271CC3">
        <w:rPr>
          <w:b/>
          <w:lang w:eastAsia="ko-KR"/>
        </w:rPr>
        <w:t>V</w:t>
      </w:r>
      <w:r>
        <w:rPr>
          <w:b/>
          <w:lang w:eastAsia="ko-KR"/>
        </w:rPr>
        <w:t>isited</w:t>
      </w:r>
      <w:r w:rsidRPr="00271CC3">
        <w:rPr>
          <w:b/>
          <w:lang w:eastAsia="ko-KR"/>
        </w:rPr>
        <w:t>-SNPN</w:t>
      </w:r>
      <w:r>
        <w:rPr>
          <w:b/>
          <w:lang w:eastAsia="ko-KR"/>
        </w:rPr>
        <w:t xml:space="preserve"> (V-SNPN)</w:t>
      </w:r>
      <w:r w:rsidRPr="00271CC3">
        <w:rPr>
          <w:b/>
          <w:lang w:eastAsia="ko-KR"/>
        </w:rPr>
        <w:t>:</w:t>
      </w:r>
      <w:r>
        <w:rPr>
          <w:lang w:eastAsia="ko-KR"/>
        </w:rPr>
        <w:t xml:space="preserve"> An SNPN for which the UE does not have a subscription associated with the SNPN</w:t>
      </w:r>
      <w:r w:rsidR="00A80B90">
        <w:rPr>
          <w:lang w:eastAsia="ko-KR"/>
        </w:rPr>
        <w:t>'</w:t>
      </w:r>
      <w:r>
        <w:rPr>
          <w:lang w:eastAsia="ko-KR"/>
        </w:rPr>
        <w:t xml:space="preserve">s identity (PLMN ID and NID combination) and which supports access using </w:t>
      </w:r>
      <w:r w:rsidRPr="00FD2063">
        <w:rPr>
          <w:lang w:eastAsia="ko-KR"/>
        </w:rPr>
        <w:t>credentials owned by an entity separate from the SNPN</w:t>
      </w:r>
      <w:r>
        <w:rPr>
          <w:lang w:eastAsia="ko-KR"/>
        </w:rPr>
        <w:t xml:space="preserve"> (Home SP credentials).</w:t>
      </w:r>
    </w:p>
    <w:p w14:paraId="5891DF5B" w14:textId="77777777" w:rsidR="00120671" w:rsidRDefault="00120671" w:rsidP="00120671">
      <w:pPr>
        <w:rPr>
          <w:lang w:eastAsia="ko-KR"/>
        </w:rPr>
      </w:pPr>
      <w:r w:rsidRPr="007D7921">
        <w:rPr>
          <w:b/>
          <w:lang w:eastAsia="ko-KR"/>
        </w:rPr>
        <w:t>Home Service Provider (Home</w:t>
      </w:r>
      <w:r>
        <w:rPr>
          <w:b/>
          <w:lang w:eastAsia="ko-KR"/>
        </w:rPr>
        <w:t xml:space="preserve"> </w:t>
      </w:r>
      <w:r w:rsidRPr="007D7921">
        <w:rPr>
          <w:b/>
          <w:lang w:eastAsia="ko-KR"/>
        </w:rPr>
        <w:t>SP):</w:t>
      </w:r>
      <w:r>
        <w:rPr>
          <w:lang w:eastAsia="ko-KR"/>
        </w:rPr>
        <w:t xml:space="preserve"> A PLMN or an SNPN that supports that its subscription is used to access a (different) SNPN.</w:t>
      </w:r>
    </w:p>
    <w:p w14:paraId="6F327D93" w14:textId="77777777" w:rsidR="00120671" w:rsidRDefault="00120671" w:rsidP="00120671">
      <w:pPr>
        <w:rPr>
          <w:lang w:eastAsia="ko-KR"/>
        </w:rPr>
      </w:pPr>
      <w:r w:rsidRPr="00C41475">
        <w:rPr>
          <w:b/>
        </w:rPr>
        <w:t>Home SP subscription:</w:t>
      </w:r>
      <w:r>
        <w:t xml:space="preserve"> A subscription issued by an SNPN or a PLMN.</w:t>
      </w:r>
    </w:p>
    <w:p w14:paraId="7F08503B" w14:textId="77777777" w:rsidR="00120671" w:rsidRDefault="00120671" w:rsidP="00120671">
      <w:pPr>
        <w:rPr>
          <w:lang w:eastAsia="ko-KR"/>
        </w:rPr>
      </w:pPr>
      <w:r w:rsidRPr="007D7921">
        <w:rPr>
          <w:b/>
          <w:lang w:eastAsia="ko-KR"/>
        </w:rPr>
        <w:t>Home SP-ID:</w:t>
      </w:r>
      <w:r>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77777777" w:rsidR="00120671" w:rsidRDefault="00120671" w:rsidP="00120671">
      <w:pPr>
        <w:rPr>
          <w:lang w:eastAsia="ko-KR"/>
        </w:rPr>
      </w:pPr>
      <w:r w:rsidRPr="007F4CB9">
        <w:rPr>
          <w:b/>
          <w:lang w:eastAsia="ko-KR"/>
        </w:rPr>
        <w:t>Roaming Group:</w:t>
      </w:r>
      <w:r>
        <w:rPr>
          <w:lang w:eastAsia="ko-KR"/>
        </w:rPr>
        <w:t xml:space="preserve"> A group of Home SPs that a V-SNPN has an agreement with for access to the V-SNPN using the credentials of any of the Home SPs that are part of the Roaming Group.</w:t>
      </w:r>
    </w:p>
    <w:p w14:paraId="426C94C1" w14:textId="77777777" w:rsidR="00120671" w:rsidRPr="0047658C" w:rsidRDefault="00120671" w:rsidP="00120671">
      <w:pPr>
        <w:rPr>
          <w:lang w:eastAsia="ko-KR"/>
        </w:rPr>
      </w:pPr>
      <w:r w:rsidRPr="007F4CB9">
        <w:rPr>
          <w:b/>
          <w:lang w:eastAsia="ko-KR"/>
        </w:rPr>
        <w:t>Roaming Group ID:</w:t>
      </w:r>
      <w:r>
        <w:rPr>
          <w:lang w:eastAsia="ko-KR"/>
        </w:rPr>
        <w:t xml:space="preserve"> Identifies a Roaming Group.</w:t>
      </w:r>
    </w:p>
    <w:p w14:paraId="5A9378DE" w14:textId="7E8E2C73" w:rsidR="00120671" w:rsidRDefault="00120671" w:rsidP="00120671">
      <w:pPr>
        <w:pStyle w:val="Heading4"/>
        <w:rPr>
          <w:lang w:eastAsia="ko-KR"/>
        </w:rPr>
      </w:pPr>
      <w:bookmarkStart w:id="184" w:name="_Toc31114312"/>
      <w:bookmarkStart w:id="185" w:name="_Toc31120335"/>
      <w:r>
        <w:rPr>
          <w:lang w:eastAsia="ko-KR"/>
        </w:rPr>
        <w:t>6.</w:t>
      </w:r>
      <w:r w:rsidR="00823806">
        <w:rPr>
          <w:lang w:eastAsia="ko-KR"/>
        </w:rPr>
        <w:t>2</w:t>
      </w:r>
      <w:r>
        <w:rPr>
          <w:lang w:eastAsia="ko-KR"/>
        </w:rPr>
        <w:t>.2.2</w:t>
      </w:r>
      <w:r>
        <w:rPr>
          <w:lang w:eastAsia="ko-KR"/>
        </w:rPr>
        <w:tab/>
        <w:t>Architectures</w:t>
      </w:r>
      <w:bookmarkEnd w:id="184"/>
      <w:bookmarkEnd w:id="185"/>
    </w:p>
    <w:p w14:paraId="6690C4CC" w14:textId="77777777" w:rsidR="00120671" w:rsidRDefault="00120671" w:rsidP="00120671">
      <w:pPr>
        <w:rPr>
          <w:lang w:eastAsia="ko-KR"/>
        </w:rPr>
      </w:pPr>
      <w:r>
        <w:rPr>
          <w:lang w:eastAsia="ko-KR"/>
        </w:rPr>
        <w:t>Registration with V-SNPNs and access to data networks located in the V-SNPN or the Home SP is supported based on the following architectures:</w:t>
      </w:r>
    </w:p>
    <w:p w14:paraId="5ADAB261" w14:textId="652A1C83" w:rsidR="00120671" w:rsidRDefault="00120671" w:rsidP="00120671">
      <w:pPr>
        <w:pStyle w:val="B1"/>
      </w:pPr>
      <w:r>
        <w:rPr>
          <w:lang w:eastAsia="ko-KR"/>
        </w:rPr>
        <w:t>1)</w:t>
      </w:r>
      <w:r>
        <w:rPr>
          <w:lang w:eastAsia="ko-KR"/>
        </w:rPr>
        <w:tab/>
      </w:r>
      <w:r w:rsidRPr="000540FE">
        <w:rPr>
          <w:lang w:eastAsia="ko-KR"/>
        </w:rPr>
        <w:t>5G</w:t>
      </w:r>
      <w:r>
        <w:rPr>
          <w:lang w:eastAsia="ko-KR"/>
        </w:rPr>
        <w:t>S</w:t>
      </w:r>
      <w:r w:rsidRPr="000540FE">
        <w:rPr>
          <w:lang w:eastAsia="ko-KR"/>
        </w:rPr>
        <w:t xml:space="preserve"> architecture </w:t>
      </w:r>
      <w:r>
        <w:rPr>
          <w:lang w:eastAsia="ko-KR"/>
        </w:rPr>
        <w:t xml:space="preserve">for </w:t>
      </w:r>
      <w:r w:rsidRPr="000540FE">
        <w:rPr>
          <w:lang w:eastAsia="ko-KR"/>
        </w:rPr>
        <w:t>local breakout scenario</w:t>
      </w:r>
      <w:r>
        <w:rPr>
          <w:lang w:eastAsia="ko-KR"/>
        </w:rPr>
        <w:t xml:space="preserve">s as documented in </w:t>
      </w:r>
      <w:r w:rsidR="00A80B90">
        <w:rPr>
          <w:lang w:eastAsia="ko-KR"/>
        </w:rPr>
        <w:t>TS 23.501 [</w:t>
      </w:r>
      <w:r>
        <w:rPr>
          <w:lang w:eastAsia="ko-KR"/>
        </w:rPr>
        <w:t>4] clause</w:t>
      </w:r>
      <w:r>
        <w:t> 4.2.4 with the V-SNPN taking the role of the V-PLMN and the Home SP taking the role of the HPLMN (Figure 6.X.2.2-1).</w:t>
      </w:r>
    </w:p>
    <w:p w14:paraId="12FA1F23" w14:textId="77777777" w:rsidR="00120671" w:rsidRDefault="00120671" w:rsidP="00120671">
      <w:pPr>
        <w:pStyle w:val="B2"/>
      </w:pPr>
      <w:r>
        <w:tab/>
        <w:t>This architecture enables access to V-SNPN services (e.g. local IP access or Internet access).</w:t>
      </w:r>
    </w:p>
    <w:p w14:paraId="20894AC6" w14:textId="2922CF5F" w:rsidR="00120671" w:rsidRDefault="00120671" w:rsidP="00120671">
      <w:pPr>
        <w:pStyle w:val="B1"/>
      </w:pPr>
      <w:r>
        <w:t>2)</w:t>
      </w:r>
      <w:r>
        <w:tab/>
      </w:r>
      <w:r w:rsidRPr="000540FE">
        <w:rPr>
          <w:lang w:eastAsia="ko-KR"/>
        </w:rPr>
        <w:t>5G</w:t>
      </w:r>
      <w:r>
        <w:rPr>
          <w:lang w:eastAsia="ko-KR"/>
        </w:rPr>
        <w:t>S</w:t>
      </w:r>
      <w:r w:rsidRPr="000540FE">
        <w:rPr>
          <w:lang w:eastAsia="ko-KR"/>
        </w:rPr>
        <w:t xml:space="preserve"> architecture </w:t>
      </w:r>
      <w:r>
        <w:rPr>
          <w:lang w:eastAsia="ko-KR"/>
        </w:rPr>
        <w:t>for home-routed</w:t>
      </w:r>
      <w:r w:rsidRPr="000540FE">
        <w:rPr>
          <w:lang w:eastAsia="ko-KR"/>
        </w:rPr>
        <w:t xml:space="preserve"> scenario</w:t>
      </w:r>
      <w:r>
        <w:rPr>
          <w:lang w:eastAsia="ko-KR"/>
        </w:rPr>
        <w:t xml:space="preserve">s as documented in </w:t>
      </w:r>
      <w:r w:rsidR="00A80B90">
        <w:rPr>
          <w:lang w:eastAsia="ko-KR"/>
        </w:rPr>
        <w:t>TS 23.501 [</w:t>
      </w:r>
      <w:r>
        <w:rPr>
          <w:lang w:eastAsia="ko-KR"/>
        </w:rPr>
        <w:t>4] clause</w:t>
      </w:r>
      <w:r>
        <w:t> 4.2.4) with the V-SNPN taking the role of the V-PLMN and the Home SP taking the role of the HPLMN (Figure 6.X.2.2-2).</w:t>
      </w:r>
    </w:p>
    <w:p w14:paraId="4E06453A" w14:textId="77777777" w:rsidR="00120671" w:rsidRDefault="00120671" w:rsidP="00120671">
      <w:pPr>
        <w:pStyle w:val="B2"/>
      </w:pPr>
      <w:r>
        <w:t>-</w:t>
      </w:r>
      <w:r>
        <w:tab/>
        <w:t>This architecture enables access to Home SP services using a home-routed PDU session.</w:t>
      </w:r>
    </w:p>
    <w:p w14:paraId="6570A520" w14:textId="77777777" w:rsidR="005F7690" w:rsidRDefault="00120671" w:rsidP="00D76F43">
      <w:pPr>
        <w:pStyle w:val="TH"/>
      </w:pPr>
      <w:r>
        <w:object w:dxaOrig="10636" w:dyaOrig="7261" w14:anchorId="1FCA1493">
          <v:shape id="_x0000_i1028" type="#_x0000_t75" style="width:481.5pt;height:329.25pt" o:ole="">
            <v:imagedata r:id="rId20" o:title=""/>
          </v:shape>
          <o:OLEObject Type="Embed" ProgID="Visio.Drawing.15" ShapeID="_x0000_i1028" DrawAspect="Content" ObjectID="_1641733336" r:id="rId21"/>
        </w:object>
      </w:r>
    </w:p>
    <w:p w14:paraId="619A9DDB" w14:textId="4EEA12F2" w:rsidR="00120671" w:rsidRPr="000540FE" w:rsidRDefault="00120671" w:rsidP="00D76F43">
      <w:pPr>
        <w:pStyle w:val="TF"/>
      </w:pPr>
      <w:r w:rsidRPr="000540FE">
        <w:t>Figure </w:t>
      </w:r>
      <w:r w:rsidRPr="0013504C">
        <w:t>6.</w:t>
      </w:r>
      <w:r w:rsidR="005F7690">
        <w:t>2</w:t>
      </w:r>
      <w:r w:rsidRPr="0013504C">
        <w:t>.2.2-</w:t>
      </w:r>
      <w:r w:rsidRPr="000540FE">
        <w:t>1: Access to V-SNPN services (e.g. local IP access or Internet access) using home SP credential</w:t>
      </w:r>
      <w:r>
        <w:t>s</w:t>
      </w:r>
      <w:r w:rsidRPr="000540FE">
        <w:t xml:space="preserve"> for authentication in the V-SNPN</w:t>
      </w:r>
    </w:p>
    <w:p w14:paraId="03A6C7F5" w14:textId="77777777" w:rsidR="00120671" w:rsidRDefault="00120671" w:rsidP="00D76F43">
      <w:pPr>
        <w:pStyle w:val="TH"/>
      </w:pPr>
      <w:r>
        <w:object w:dxaOrig="11386" w:dyaOrig="8011" w14:anchorId="26840E2A">
          <v:shape id="_x0000_i1029" type="#_x0000_t75" style="width:481.5pt;height:339pt" o:ole="">
            <v:imagedata r:id="rId22" o:title=""/>
          </v:shape>
          <o:OLEObject Type="Embed" ProgID="Visio.Drawing.15" ShapeID="_x0000_i1029" DrawAspect="Content" ObjectID="_1641733337" r:id="rId23"/>
        </w:object>
      </w:r>
    </w:p>
    <w:p w14:paraId="3051BCF9" w14:textId="3B33A535" w:rsidR="00120671" w:rsidRDefault="00120671" w:rsidP="00D76F43">
      <w:pPr>
        <w:pStyle w:val="TF"/>
      </w:pPr>
      <w:r w:rsidRPr="000540FE">
        <w:t>Figure </w:t>
      </w:r>
      <w:r w:rsidRPr="00331D14">
        <w:t>6.</w:t>
      </w:r>
      <w:r w:rsidR="00474966">
        <w:t>2</w:t>
      </w:r>
      <w:r w:rsidRPr="00331D14">
        <w:t>.2.2-</w:t>
      </w:r>
      <w:r>
        <w:t>2</w:t>
      </w:r>
      <w:r w:rsidRPr="000540FE">
        <w:t xml:space="preserve">: Access to </w:t>
      </w:r>
      <w:r>
        <w:t>Home SP</w:t>
      </w:r>
      <w:r w:rsidRPr="000540FE">
        <w:t xml:space="preserve"> services (e.g. local IP access or Internet access)</w:t>
      </w:r>
      <w:r>
        <w:br/>
      </w:r>
      <w:r w:rsidRPr="000540FE">
        <w:t xml:space="preserve">using </w:t>
      </w:r>
      <w:r w:rsidRPr="007229BE">
        <w:t>a home-routed PDU session</w:t>
      </w:r>
      <w:r>
        <w:t>.</w:t>
      </w:r>
    </w:p>
    <w:p w14:paraId="4ACB746C" w14:textId="4E994B68" w:rsidR="00120671" w:rsidRPr="000540FE" w:rsidRDefault="00120671" w:rsidP="00120671">
      <w:pPr>
        <w:pStyle w:val="NO"/>
      </w:pPr>
      <w:r>
        <w:t>NOTE:</w:t>
      </w:r>
      <w:r>
        <w:tab/>
        <w:t>It is assumed that a</w:t>
      </w:r>
      <w:r w:rsidRPr="00F535CF">
        <w:t xml:space="preserve"> UE </w:t>
      </w:r>
      <w:r>
        <w:t xml:space="preserve">that </w:t>
      </w:r>
      <w:r w:rsidRPr="00F535CF">
        <w:t>can register in a V-SNPN using the credentials of a Home SP</w:t>
      </w:r>
      <w:r>
        <w:t xml:space="preserve"> </w:t>
      </w:r>
      <w:r w:rsidRPr="00F535CF">
        <w:t xml:space="preserve">can also access services </w:t>
      </w:r>
      <w:r>
        <w:t>of the Home SP using the architecture depicted in Figure</w:t>
      </w:r>
      <w:r w:rsidRPr="00F535CF">
        <w:t xml:space="preserve"> 6.X.2.2-2</w:t>
      </w:r>
      <w:r>
        <w:t>, i.e. the UE will not access the Home SP services via the Home SP</w:t>
      </w:r>
      <w:r w:rsidR="00A80B90">
        <w:t>'</w:t>
      </w:r>
      <w:r>
        <w:t>s N3IWF.</w:t>
      </w:r>
    </w:p>
    <w:p w14:paraId="7A3E3683" w14:textId="3B915F42" w:rsidR="00120671" w:rsidRDefault="00120671" w:rsidP="00120671">
      <w:pPr>
        <w:pStyle w:val="Heading4"/>
        <w:rPr>
          <w:lang w:eastAsia="ko-KR"/>
        </w:rPr>
      </w:pPr>
      <w:bookmarkStart w:id="186" w:name="_Toc31114313"/>
      <w:bookmarkStart w:id="187" w:name="_Toc31120336"/>
      <w:r>
        <w:rPr>
          <w:lang w:eastAsia="ko-KR"/>
        </w:rPr>
        <w:t>6.</w:t>
      </w:r>
      <w:r w:rsidR="00474966">
        <w:rPr>
          <w:lang w:eastAsia="ko-KR"/>
        </w:rPr>
        <w:t>2</w:t>
      </w:r>
      <w:r>
        <w:rPr>
          <w:lang w:eastAsia="ko-KR"/>
        </w:rPr>
        <w:t>.2.3</w:t>
      </w:r>
      <w:r>
        <w:rPr>
          <w:lang w:eastAsia="ko-KR"/>
        </w:rPr>
        <w:tab/>
        <w:t>System information broadcast</w:t>
      </w:r>
      <w:bookmarkEnd w:id="186"/>
      <w:bookmarkEnd w:id="187"/>
    </w:p>
    <w:p w14:paraId="3FBE3348" w14:textId="77777777" w:rsidR="00120671" w:rsidRDefault="00120671" w:rsidP="00120671">
      <w:r>
        <w:t xml:space="preserve">NG-RAN nodes which support access using Home SP </w:t>
      </w:r>
      <w:r>
        <w:rPr>
          <w:lang w:eastAsia="ko-KR"/>
        </w:rPr>
        <w:t xml:space="preserve">credentials </w:t>
      </w:r>
      <w:r>
        <w:t>broadcast the following information per SNPN:</w:t>
      </w:r>
    </w:p>
    <w:p w14:paraId="7EC21603" w14:textId="77777777" w:rsidR="00120671" w:rsidRDefault="00120671" w:rsidP="00120671">
      <w:pPr>
        <w:pStyle w:val="B1"/>
        <w:rPr>
          <w:lang w:eastAsia="ko-KR"/>
        </w:rPr>
      </w:pPr>
      <w:r>
        <w:rPr>
          <w:lang w:eastAsia="ko-KR"/>
        </w:rPr>
        <w:t>-</w:t>
      </w:r>
      <w:r>
        <w:rPr>
          <w:lang w:eastAsia="ko-KR"/>
        </w:rPr>
        <w:tab/>
        <w:t>Indication that access using Home SP credentials is supported</w:t>
      </w:r>
    </w:p>
    <w:p w14:paraId="76D36E84" w14:textId="77777777" w:rsidR="00120671" w:rsidRDefault="00120671" w:rsidP="00120671">
      <w:pPr>
        <w:pStyle w:val="B1"/>
        <w:rPr>
          <w:lang w:eastAsia="ko-KR"/>
        </w:rPr>
      </w:pPr>
      <w:r>
        <w:rPr>
          <w:lang w:eastAsia="ko-KR"/>
        </w:rPr>
        <w:t>-</w:t>
      </w:r>
      <w:r>
        <w:rPr>
          <w:lang w:eastAsia="ko-KR"/>
        </w:rPr>
        <w:tab/>
        <w:t>List of supported Home SP IDs</w:t>
      </w:r>
    </w:p>
    <w:p w14:paraId="2843C0DB" w14:textId="77777777" w:rsidR="00120671" w:rsidRDefault="00120671" w:rsidP="00120671">
      <w:pPr>
        <w:pStyle w:val="B1"/>
        <w:rPr>
          <w:lang w:eastAsia="ko-KR"/>
        </w:rPr>
      </w:pPr>
      <w:r>
        <w:rPr>
          <w:lang w:eastAsia="ko-KR"/>
        </w:rPr>
        <w:t>-</w:t>
      </w:r>
      <w:r>
        <w:rPr>
          <w:lang w:eastAsia="ko-KR"/>
        </w:rPr>
        <w:tab/>
        <w:t>List of supported Roaming Group IDs</w:t>
      </w:r>
    </w:p>
    <w:p w14:paraId="4A4A519F" w14:textId="77777777" w:rsidR="00120671" w:rsidRDefault="00120671" w:rsidP="00120671">
      <w:pPr>
        <w:pStyle w:val="NO"/>
        <w:rPr>
          <w:lang w:eastAsia="ko-KR"/>
        </w:rPr>
      </w:pPr>
      <w:r>
        <w:rPr>
          <w:lang w:eastAsia="ko-KR"/>
        </w:rPr>
        <w:t>NOTE:</w:t>
      </w:r>
      <w:r>
        <w:rPr>
          <w:lang w:eastAsia="ko-KR"/>
        </w:rPr>
        <w:tab/>
        <w:t>Further details, number of supported Home SP IDs and number of supported Roaming Group IDs that can be broadcast as well as optimizations will be determined by RAN2. This includes whether the indication that access using Home SP credentials is supported is needed or can be combined with other information and whether the (full) list of supported Home SP IDs/roaming group IDs is always provided or only on demand.</w:t>
      </w:r>
    </w:p>
    <w:p w14:paraId="202A2638" w14:textId="4B61A7FF" w:rsidR="00120671" w:rsidRDefault="00120671" w:rsidP="00120671">
      <w:pPr>
        <w:pStyle w:val="Heading4"/>
        <w:rPr>
          <w:lang w:eastAsia="ko-KR"/>
        </w:rPr>
      </w:pPr>
      <w:bookmarkStart w:id="188" w:name="_Toc31114314"/>
      <w:bookmarkStart w:id="189" w:name="_Toc31120337"/>
      <w:r>
        <w:rPr>
          <w:lang w:eastAsia="ko-KR"/>
        </w:rPr>
        <w:t>6.</w:t>
      </w:r>
      <w:r w:rsidR="00474966">
        <w:rPr>
          <w:lang w:eastAsia="ko-KR"/>
        </w:rPr>
        <w:t>2</w:t>
      </w:r>
      <w:r>
        <w:rPr>
          <w:lang w:eastAsia="ko-KR"/>
        </w:rPr>
        <w:t>.2.4</w:t>
      </w:r>
      <w:r>
        <w:rPr>
          <w:lang w:eastAsia="ko-KR"/>
        </w:rPr>
        <w:tab/>
        <w:t>UE configuration</w:t>
      </w:r>
      <w:bookmarkEnd w:id="188"/>
      <w:bookmarkEnd w:id="189"/>
    </w:p>
    <w:p w14:paraId="0C08E393" w14:textId="77777777" w:rsidR="00120671" w:rsidRDefault="00120671" w:rsidP="00120671">
      <w:pPr>
        <w:rPr>
          <w:lang w:eastAsia="ko-KR"/>
        </w:rPr>
      </w:pPr>
      <w:r>
        <w:rPr>
          <w:lang w:eastAsia="ko-KR"/>
        </w:rPr>
        <w:t>A UE is configured with one or multiple Home SP subscriptions. Each Home SP subscription may optionally contain some the following information:</w:t>
      </w:r>
    </w:p>
    <w:p w14:paraId="4C0F3ED7" w14:textId="77777777" w:rsidR="00120671" w:rsidRDefault="00120671" w:rsidP="00120671">
      <w:pPr>
        <w:pStyle w:val="B1"/>
      </w:pPr>
      <w:r>
        <w:t>-</w:t>
      </w:r>
      <w:r>
        <w:tab/>
        <w:t>Prioritized list of allowed Roaming Groups</w:t>
      </w:r>
    </w:p>
    <w:p w14:paraId="7FEAA008" w14:textId="1E8E4B3E" w:rsidR="00120671" w:rsidRDefault="00120671" w:rsidP="00120671">
      <w:r>
        <w:t xml:space="preserve">The above information can be updated by a Home SP (for its subscription) using the UE Configuration Update procedure as defined in </w:t>
      </w:r>
      <w:r w:rsidR="00A80B90">
        <w:t>TS 23.502 [6]</w:t>
      </w:r>
      <w:r>
        <w:t xml:space="preserve"> clause 4.2.4.2.</w:t>
      </w:r>
    </w:p>
    <w:p w14:paraId="670A629E" w14:textId="77777777" w:rsidR="00120671" w:rsidRDefault="00120671" w:rsidP="00120671">
      <w:r>
        <w:lastRenderedPageBreak/>
        <w:t xml:space="preserve">When using a Home SP subscription issued by an SNPN, the UE operates in SNPN access mode. </w:t>
      </w:r>
      <w:bookmarkStart w:id="190" w:name="_Hlk29980094"/>
      <w:r>
        <w:t>When using a Home SP subscription issued by a PLMN, the UE does not operate in SNPN access mode.</w:t>
      </w:r>
    </w:p>
    <w:p w14:paraId="1476303A" w14:textId="77777777" w:rsidR="00120671" w:rsidRDefault="00120671" w:rsidP="00120671">
      <w:pPr>
        <w:pStyle w:val="NO"/>
      </w:pPr>
      <w:r>
        <w:t>NOTE 1:</w:t>
      </w:r>
      <w:r>
        <w:tab/>
        <w:t>Details of AS/NAS impacts of searching for SNPNs when using a Home SP subscription issued by a PLMN are expected to be discussed by RAN2 and CT1.</w:t>
      </w:r>
    </w:p>
    <w:bookmarkEnd w:id="190"/>
    <w:p w14:paraId="1524D8F8" w14:textId="77777777" w:rsidR="00120671" w:rsidRDefault="00120671" w:rsidP="00120671">
      <w:pPr>
        <w:pStyle w:val="NO"/>
      </w:pPr>
      <w:r>
        <w:t>NOTE 2:</w:t>
      </w:r>
      <w:r>
        <w:tab/>
        <w:t>AKA credentials are assumed when using a Home SP subscription issued by a PLMN.</w:t>
      </w:r>
    </w:p>
    <w:p w14:paraId="41A468E7" w14:textId="035AAAB3" w:rsidR="00120671" w:rsidRPr="006C3699" w:rsidRDefault="00120671" w:rsidP="00120671">
      <w:pPr>
        <w:pStyle w:val="NO"/>
        <w:rPr>
          <w:lang w:eastAsia="ko-KR"/>
        </w:rPr>
      </w:pPr>
      <w:r>
        <w:t>NOTE 3:</w:t>
      </w:r>
      <w:r>
        <w:tab/>
        <w:t>Home SPs that support access to V-SNPNs using the Home SP subscription are assumed to provision the UE with a SUPI that enables the V-SNPN to find the Home SP</w:t>
      </w:r>
      <w:r w:rsidR="00A80B90">
        <w:t>'</w:t>
      </w:r>
      <w:r>
        <w:t>s UDM.</w:t>
      </w:r>
    </w:p>
    <w:p w14:paraId="5B593258" w14:textId="5CC7C77D" w:rsidR="00120671" w:rsidRDefault="00120671" w:rsidP="00120671">
      <w:pPr>
        <w:pStyle w:val="Heading3"/>
      </w:pPr>
      <w:bookmarkStart w:id="191" w:name="_Toc19722248"/>
      <w:bookmarkStart w:id="192" w:name="_Toc31114315"/>
      <w:bookmarkStart w:id="193" w:name="_Toc31120338"/>
      <w:r>
        <w:t>6.</w:t>
      </w:r>
      <w:r w:rsidR="00B9644C">
        <w:t>2</w:t>
      </w:r>
      <w:r>
        <w:t>.3</w:t>
      </w:r>
      <w:r>
        <w:tab/>
        <w:t>Procedures</w:t>
      </w:r>
      <w:bookmarkEnd w:id="191"/>
      <w:bookmarkEnd w:id="192"/>
      <w:bookmarkEnd w:id="193"/>
    </w:p>
    <w:p w14:paraId="07ED3E4D" w14:textId="7A9398DD" w:rsidR="00120671" w:rsidRDefault="00120671" w:rsidP="00120671">
      <w:pPr>
        <w:pStyle w:val="Heading4"/>
      </w:pPr>
      <w:bookmarkStart w:id="194" w:name="_Toc31114316"/>
      <w:bookmarkStart w:id="195" w:name="_Toc31120339"/>
      <w:r>
        <w:t>6.</w:t>
      </w:r>
      <w:r w:rsidR="00B9644C">
        <w:t>2</w:t>
      </w:r>
      <w:r>
        <w:t>.3.1</w:t>
      </w:r>
      <w:r>
        <w:tab/>
        <w:t>V-SNPN selection and registration procedure</w:t>
      </w:r>
      <w:bookmarkEnd w:id="194"/>
      <w:bookmarkEnd w:id="195"/>
    </w:p>
    <w:p w14:paraId="337BCBC4" w14:textId="3C22E4C8" w:rsidR="00120671" w:rsidRDefault="00120671" w:rsidP="00120671">
      <w:r>
        <w:t>If none of the UE</w:t>
      </w:r>
      <w:r w:rsidR="00A80B90">
        <w:t>'</w:t>
      </w:r>
      <w:r>
        <w:t>s Home SP networks are available, then the UE discovers and selects a V-SNPN as follows:</w:t>
      </w:r>
    </w:p>
    <w:p w14:paraId="2F44F618" w14:textId="677F8B3E" w:rsidR="00120671" w:rsidRDefault="00120671" w:rsidP="00120671">
      <w:pPr>
        <w:pStyle w:val="B1"/>
      </w:pPr>
      <w:r>
        <w:t>-</w:t>
      </w:r>
      <w:r>
        <w:tab/>
        <w:t>For SNPNs indicating support for access using Home SP credentials the UE retrieves the list of supported Home SP IDs and list of supported Roaming Group IDs from the SNPN</w:t>
      </w:r>
      <w:r w:rsidR="00A80B90">
        <w:t>'</w:t>
      </w:r>
      <w:r>
        <w:t>s SIB.</w:t>
      </w:r>
    </w:p>
    <w:p w14:paraId="03A1D309" w14:textId="77777777" w:rsidR="00120671" w:rsidRDefault="00120671" w:rsidP="00120671">
      <w:pPr>
        <w:pStyle w:val="B1"/>
      </w:pPr>
      <w:r>
        <w:t>-</w:t>
      </w:r>
      <w:r>
        <w:tab/>
        <w:t>Based on the acquired information, the UE selects a V-SNPN as follows:</w:t>
      </w:r>
    </w:p>
    <w:p w14:paraId="7229AB5A" w14:textId="5FADDC85" w:rsidR="00120671" w:rsidRDefault="00120671" w:rsidP="00120671">
      <w:pPr>
        <w:pStyle w:val="B2"/>
      </w:pPr>
      <w:r>
        <w:t>-</w:t>
      </w:r>
      <w:r>
        <w:tab/>
        <w:t>If an available V-SNPN supports a Home SP ID that matches the UE</w:t>
      </w:r>
      <w:r w:rsidR="00A80B90">
        <w:t>'</w:t>
      </w:r>
      <w:r>
        <w:t>s Home SP subscription then the UE selects that SNPN.</w:t>
      </w:r>
    </w:p>
    <w:p w14:paraId="439F868B" w14:textId="771CC036" w:rsidR="00120671" w:rsidRDefault="00120671" w:rsidP="00120671">
      <w:pPr>
        <w:pStyle w:val="B2"/>
      </w:pPr>
      <w:r>
        <w:t>-</w:t>
      </w:r>
      <w:r>
        <w:tab/>
        <w:t>If an available V-SNPN supports a Roaming Group (identified by Roaming Group ID) that is contained in the UE</w:t>
      </w:r>
      <w:r w:rsidR="00A80B90">
        <w:t>'</w:t>
      </w:r>
      <w:r>
        <w:t>s list of supported Roaming Groups, then the UE selects that SNPN. If multiple Roaming Groups are supported by different SNPNs, then the UE selects the SNPN supporting the Roaming Group with the highest priority as per the list of supported Roaming Group.</w:t>
      </w:r>
    </w:p>
    <w:p w14:paraId="59F95D3C" w14:textId="1172F1F9" w:rsidR="00120671" w:rsidRDefault="00120671" w:rsidP="00120671">
      <w:pPr>
        <w:pStyle w:val="NO"/>
      </w:pPr>
      <w:r>
        <w:t>NOTE 1:</w:t>
      </w:r>
      <w:r>
        <w:tab/>
        <w:t>Selection in case multiple SNPNs support access using the UE</w:t>
      </w:r>
      <w:r w:rsidR="00A80B90">
        <w:t>'</w:t>
      </w:r>
      <w:r>
        <w:t>s Home SP credentials or in case the UE has multiple Home SP credentials and multiple of those are supported by the available SNPNs is up to UE implementation.</w:t>
      </w:r>
    </w:p>
    <w:p w14:paraId="4E7A9F5D" w14:textId="6C9AC625" w:rsidR="00120671" w:rsidRDefault="00120671" w:rsidP="00120671">
      <w:pPr>
        <w:pStyle w:val="B1"/>
      </w:pPr>
      <w:r>
        <w:t>-</w:t>
      </w:r>
      <w:r>
        <w:tab/>
        <w:t>If none of the UE</w:t>
      </w:r>
      <w:r w:rsidR="00A80B90">
        <w:t>'</w:t>
      </w:r>
      <w:r>
        <w:t>s Home SPs are explicitly supported, nor any of the Roaming Group IDs in the UE</w:t>
      </w:r>
      <w:r w:rsidR="00A80B90">
        <w:t>'</w:t>
      </w:r>
      <w:r>
        <w:t>s list of supported Roaming Groups are supported by any of the available V-SNPNs then the UE selects one of the V-SNPNs, which indicates support for access using Home SP credentials but which does not provide any Home SP ID information (i.e. for which it is unknown prior to registration which Home SPs are supported).</w:t>
      </w:r>
    </w:p>
    <w:p w14:paraId="51408116" w14:textId="6FCA2B9D" w:rsidR="00120671" w:rsidRPr="00166C2D" w:rsidRDefault="00120671" w:rsidP="00120671">
      <w:r>
        <w:t>Once the UE has selected a V-SNPN and a Home SP-subscription to use, the UE performs the Registration procedure (</w:t>
      </w:r>
      <w:r w:rsidR="00A80B90">
        <w:t>TS 23.502 [6</w:t>
      </w:r>
      <w:r>
        <w:t>], clause </w:t>
      </w:r>
      <w:r w:rsidRPr="003E5F4A">
        <w:t>4.2.2.2.2</w:t>
      </w:r>
      <w:r>
        <w:t>). The UE provides to the V-SNPN the SUCI of the Home SP subscription selected as described above. The UE is authenticated by the Home SP.</w:t>
      </w:r>
    </w:p>
    <w:p w14:paraId="32A4FBB7" w14:textId="285FEEC6" w:rsidR="00120671" w:rsidRDefault="00120671" w:rsidP="00120671">
      <w:pPr>
        <w:pStyle w:val="Heading4"/>
      </w:pPr>
      <w:bookmarkStart w:id="196" w:name="_Toc31114317"/>
      <w:bookmarkStart w:id="197" w:name="_Toc19722249"/>
      <w:bookmarkStart w:id="198" w:name="_Toc31120340"/>
      <w:r>
        <w:t>6.</w:t>
      </w:r>
      <w:r w:rsidR="00B9644C">
        <w:t>2</w:t>
      </w:r>
      <w:r>
        <w:t>.3.3</w:t>
      </w:r>
      <w:r>
        <w:tab/>
        <w:t>Session continuity support</w:t>
      </w:r>
      <w:bookmarkEnd w:id="196"/>
      <w:bookmarkEnd w:id="198"/>
    </w:p>
    <w:p w14:paraId="7E596355" w14:textId="0AA814EB" w:rsidR="00120671" w:rsidRDefault="00120671" w:rsidP="00120671">
      <w:r>
        <w:t xml:space="preserve">If a UE is registered with a V-SNPN using a Home SP subscription moves to a different V-SNPN that supports </w:t>
      </w:r>
      <w:bookmarkStart w:id="199" w:name="_Hlk29206025"/>
      <w:r>
        <w:t>access using Home SP credentials for the same Home SP</w:t>
      </w:r>
      <w:bookmarkEnd w:id="199"/>
      <w:r>
        <w:t xml:space="preserve"> but no N14 interface between source and target V-SNPN, then the UE attempts to transfer PDU sessions to the target V-SNPN using the PDU Session Establishment procedure with </w:t>
      </w:r>
      <w:r w:rsidRPr="00140E21">
        <w:t>Existing PDU Session</w:t>
      </w:r>
      <w:r>
        <w:t xml:space="preserve"> indication as defined in </w:t>
      </w:r>
      <w:r w:rsidR="00A80B90">
        <w:t>TS 23.502 [6</w:t>
      </w:r>
      <w:r>
        <w:t>] clause 4.3.2.2.</w:t>
      </w:r>
    </w:p>
    <w:p w14:paraId="4644BB80" w14:textId="31F6D4C0" w:rsidR="00120671" w:rsidRPr="00514821" w:rsidRDefault="00120671" w:rsidP="00120671">
      <w:r>
        <w:t>If a UE is registered with a V-SNPN using a Home SP subscription (where Home SP = PLMN) moves to a PLMN</w:t>
      </w:r>
      <w:r w:rsidRPr="00E7734D">
        <w:t xml:space="preserve"> </w:t>
      </w:r>
      <w:r>
        <w:t xml:space="preserve">which does not support the N14 interface between V-SNPN and PLMN, then the UE attempts to transfer PDU sessions to the PLMN using the PDU Session Establishment procedure with </w:t>
      </w:r>
      <w:r w:rsidRPr="00140E21">
        <w:t>Existing PDU Session</w:t>
      </w:r>
      <w:r>
        <w:t xml:space="preserve"> indication as defined in </w:t>
      </w:r>
      <w:r w:rsidR="00A80B90">
        <w:t>TS 23.502 [6</w:t>
      </w:r>
      <w:r>
        <w:t>] clause 4.3.2.2.</w:t>
      </w:r>
    </w:p>
    <w:p w14:paraId="55D9EEA5" w14:textId="1291A2B3" w:rsidR="00120671" w:rsidRDefault="00120671" w:rsidP="00120671">
      <w:r>
        <w:t>If a UE is registered with a PLMN and moves to a V-SNPN that supports access using Home SP credentials for the UE</w:t>
      </w:r>
      <w:r w:rsidR="00A80B90">
        <w:t>'</w:t>
      </w:r>
      <w:r>
        <w:t>s HPLMN</w:t>
      </w:r>
      <w:r w:rsidRPr="00E031FC">
        <w:t xml:space="preserve"> </w:t>
      </w:r>
      <w:r>
        <w:t xml:space="preserve">but does not support the N14 interface between V-SNPN and PLMN, then the UE attempts to transfer PDU sessions to the target V-SNPN using the PDU Session Establishment procedure with </w:t>
      </w:r>
      <w:r w:rsidRPr="00140E21">
        <w:t>Existing PDU Session</w:t>
      </w:r>
      <w:r>
        <w:t xml:space="preserve"> indication as defined in </w:t>
      </w:r>
      <w:r w:rsidR="00A80B90">
        <w:t>TS 23.502 [6</w:t>
      </w:r>
      <w:r>
        <w:t>] clause 4.3.2.2.</w:t>
      </w:r>
    </w:p>
    <w:p w14:paraId="24A52548" w14:textId="77777777" w:rsidR="00120671" w:rsidRDefault="00120671" w:rsidP="00120671">
      <w:pPr>
        <w:pStyle w:val="NO"/>
      </w:pPr>
      <w:r>
        <w:t>NOTE:</w:t>
      </w:r>
      <w:r>
        <w:tab/>
        <w:t>Session continuity is only supported for PDU sessions anchored in the Home SP network.</w:t>
      </w:r>
    </w:p>
    <w:p w14:paraId="6E93FFDD" w14:textId="2FCA1CA5" w:rsidR="00120671" w:rsidRDefault="00A80B90" w:rsidP="00120671">
      <w:pPr>
        <w:pStyle w:val="EditorsNote"/>
      </w:pPr>
      <w:r>
        <w:lastRenderedPageBreak/>
        <w:t>Editor</w:t>
      </w:r>
      <w:r>
        <w:t>'</w:t>
      </w:r>
      <w:r>
        <w:t>s note:</w:t>
      </w:r>
      <w:r>
        <w:tab/>
      </w:r>
      <w:r w:rsidR="00120671">
        <w:t>How the UE using a Home SP subscription (where Home SP = PLMN) determines whether to select a V-SNPN or a V-PLMN, i.e. how to determine the relative priority between SNPNs and PLMNs is FFS.</w:t>
      </w:r>
    </w:p>
    <w:p w14:paraId="2749A6EC" w14:textId="335996DD" w:rsidR="00120671" w:rsidRDefault="00120671" w:rsidP="00120671">
      <w:pPr>
        <w:pStyle w:val="Heading3"/>
      </w:pPr>
      <w:bookmarkStart w:id="200" w:name="_Toc31114318"/>
      <w:bookmarkStart w:id="201" w:name="_Toc31120341"/>
      <w:r>
        <w:t>6.</w:t>
      </w:r>
      <w:r w:rsidR="008242EB">
        <w:t>2</w:t>
      </w:r>
      <w:r>
        <w:t>.4</w:t>
      </w:r>
      <w:r>
        <w:tab/>
      </w:r>
      <w:r w:rsidRPr="00B97AC8">
        <w:t>Impact</w:t>
      </w:r>
      <w:r>
        <w:t>s</w:t>
      </w:r>
      <w:r w:rsidRPr="00B97AC8">
        <w:t xml:space="preserve"> on </w:t>
      </w:r>
      <w:r w:rsidR="008242EB">
        <w:t xml:space="preserve">services, </w:t>
      </w:r>
      <w:r w:rsidRPr="00B97AC8">
        <w:t>entities and interfaces</w:t>
      </w:r>
      <w:bookmarkEnd w:id="197"/>
      <w:bookmarkEnd w:id="200"/>
      <w:bookmarkEnd w:id="201"/>
    </w:p>
    <w:p w14:paraId="4F958366" w14:textId="77777777" w:rsidR="00120671" w:rsidRDefault="00120671" w:rsidP="00120671">
      <w:r>
        <w:t>NG-RAN:</w:t>
      </w:r>
    </w:p>
    <w:p w14:paraId="35DECDD3" w14:textId="77777777" w:rsidR="00120671" w:rsidRDefault="00120671" w:rsidP="00120671">
      <w:pPr>
        <w:pStyle w:val="B1"/>
      </w:pPr>
      <w:r>
        <w:t>-</w:t>
      </w:r>
      <w:r>
        <w:tab/>
        <w:t>Broadcast of additional information</w:t>
      </w:r>
    </w:p>
    <w:p w14:paraId="3F8AF577" w14:textId="77777777" w:rsidR="00120671" w:rsidRDefault="00120671" w:rsidP="00120671">
      <w:r>
        <w:t>UE:</w:t>
      </w:r>
    </w:p>
    <w:p w14:paraId="50F79997" w14:textId="77777777" w:rsidR="00120671" w:rsidRPr="00971BE4" w:rsidRDefault="00120671" w:rsidP="00120671">
      <w:pPr>
        <w:pStyle w:val="B1"/>
      </w:pPr>
      <w:r w:rsidRPr="00971BE4">
        <w:t>-</w:t>
      </w:r>
      <w:r w:rsidRPr="00971BE4">
        <w:tab/>
        <w:t>Support of additional configuration information</w:t>
      </w:r>
      <w:r>
        <w:t xml:space="preserve"> (</w:t>
      </w:r>
      <w:r w:rsidRPr="00971BE4">
        <w:t>list of allowed Roaming Groups</w:t>
      </w:r>
      <w:r>
        <w:t>)</w:t>
      </w:r>
    </w:p>
    <w:p w14:paraId="45CC1B02" w14:textId="77777777" w:rsidR="00120671" w:rsidRPr="00971BE4" w:rsidRDefault="00120671" w:rsidP="00120671">
      <w:pPr>
        <w:pStyle w:val="B1"/>
      </w:pPr>
      <w:r w:rsidRPr="00971BE4">
        <w:t>-</w:t>
      </w:r>
      <w:r w:rsidRPr="00971BE4">
        <w:tab/>
        <w:t xml:space="preserve">Reading </w:t>
      </w:r>
      <w:r>
        <w:t xml:space="preserve">and processing </w:t>
      </w:r>
      <w:r w:rsidRPr="00971BE4">
        <w:t>of additional information from SIB</w:t>
      </w:r>
    </w:p>
    <w:p w14:paraId="4234FDCF" w14:textId="77777777" w:rsidR="00120671" w:rsidRPr="00971BE4" w:rsidRDefault="00120671" w:rsidP="00120671">
      <w:pPr>
        <w:pStyle w:val="B1"/>
      </w:pPr>
      <w:r w:rsidRPr="00971BE4">
        <w:t>-</w:t>
      </w:r>
      <w:r w:rsidRPr="00971BE4">
        <w:tab/>
        <w:t>Support of V-SNPN selection and registration procedure</w:t>
      </w:r>
    </w:p>
    <w:p w14:paraId="05F9BF20" w14:textId="77777777" w:rsidR="00120671" w:rsidRDefault="00120671" w:rsidP="00120671">
      <w:r>
        <w:t>AMF/UDM:</w:t>
      </w:r>
    </w:p>
    <w:p w14:paraId="5925E8B1" w14:textId="77777777" w:rsidR="00120671" w:rsidRDefault="00120671" w:rsidP="00120671">
      <w:pPr>
        <w:pStyle w:val="B1"/>
        <w:rPr>
          <w:color w:val="FF0000"/>
        </w:rPr>
      </w:pPr>
      <w:r>
        <w:t>-</w:t>
      </w:r>
      <w:r>
        <w:tab/>
        <w:t>Support of additional information for UE Configuration Update procedure</w:t>
      </w:r>
    </w:p>
    <w:p w14:paraId="15DC4D28" w14:textId="4F177DE8" w:rsidR="00103D08" w:rsidRPr="00103D08" w:rsidRDefault="00103D08" w:rsidP="00103D08">
      <w:pPr>
        <w:pStyle w:val="Heading2"/>
      </w:pPr>
      <w:bookmarkStart w:id="202" w:name="_Toc23326573"/>
      <w:bookmarkStart w:id="203" w:name="_Toc31114319"/>
      <w:bookmarkStart w:id="204" w:name="_Toc31120342"/>
      <w:r w:rsidRPr="00E31168">
        <w:t>6.</w:t>
      </w:r>
      <w:r>
        <w:t>3</w:t>
      </w:r>
      <w:r w:rsidRPr="00E31168">
        <w:tab/>
        <w:t>Solution #</w:t>
      </w:r>
      <w:r>
        <w:t>X3</w:t>
      </w:r>
      <w:r w:rsidRPr="00E31168">
        <w:t xml:space="preserve">: </w:t>
      </w:r>
      <w:r>
        <w:t xml:space="preserve">SNPN access using </w:t>
      </w:r>
      <w:r w:rsidRPr="00103D08">
        <w:t>MOCN</w:t>
      </w:r>
      <w:bookmarkEnd w:id="202"/>
      <w:bookmarkEnd w:id="203"/>
      <w:bookmarkEnd w:id="204"/>
    </w:p>
    <w:p w14:paraId="3F88C143" w14:textId="4B4D878E" w:rsidR="00103D08" w:rsidRPr="00103D08" w:rsidRDefault="00103D08" w:rsidP="00103D08">
      <w:pPr>
        <w:pStyle w:val="Heading3"/>
        <w:rPr>
          <w:lang w:eastAsia="ko-KR"/>
        </w:rPr>
      </w:pPr>
      <w:bookmarkStart w:id="205" w:name="_Toc23326574"/>
      <w:bookmarkStart w:id="206" w:name="_Toc31114320"/>
      <w:bookmarkStart w:id="207" w:name="_Toc31120343"/>
      <w:r w:rsidRPr="00103D08">
        <w:rPr>
          <w:lang w:eastAsia="ko-KR"/>
        </w:rPr>
        <w:t>6.</w:t>
      </w:r>
      <w:r>
        <w:rPr>
          <w:lang w:eastAsia="ko-KR"/>
        </w:rPr>
        <w:t>3</w:t>
      </w:r>
      <w:r w:rsidRPr="00103D08">
        <w:rPr>
          <w:lang w:eastAsia="ko-KR"/>
        </w:rPr>
        <w:t>.1</w:t>
      </w:r>
      <w:r w:rsidRPr="00103D08">
        <w:rPr>
          <w:lang w:eastAsia="ko-KR"/>
        </w:rPr>
        <w:tab/>
        <w:t>Introduction</w:t>
      </w:r>
      <w:bookmarkEnd w:id="205"/>
      <w:bookmarkEnd w:id="206"/>
      <w:bookmarkEnd w:id="207"/>
    </w:p>
    <w:p w14:paraId="7C6AF6FC" w14:textId="2B2D56C5" w:rsidR="00103D08" w:rsidRPr="006D30AB" w:rsidRDefault="00A80B90" w:rsidP="00103D08">
      <w:pPr>
        <w:pStyle w:val="EditorsNote"/>
        <w:rPr>
          <w:lang w:val="en-US"/>
        </w:rPr>
      </w:pPr>
      <w:r>
        <w:t>Editor</w:t>
      </w:r>
      <w:r>
        <w:t>'</w:t>
      </w:r>
      <w:r>
        <w:t>s note:</w:t>
      </w:r>
      <w:r w:rsidR="00103D08" w:rsidRPr="0093592D">
        <w:tab/>
      </w:r>
      <w:r w:rsidR="00103D08" w:rsidRPr="0093592D">
        <w:rPr>
          <w:lang w:val="en-US"/>
        </w:rPr>
        <w:t>This clause lists the key issue(s) addressed by this solution, and briefly the main principles of the solution</w:t>
      </w:r>
      <w:r w:rsidR="00103D08" w:rsidRPr="006D30AB">
        <w:rPr>
          <w:lang w:val="en-US"/>
        </w:rPr>
        <w:t>.</w:t>
      </w:r>
    </w:p>
    <w:p w14:paraId="2E9224F9" w14:textId="43BA2638" w:rsidR="00103D08" w:rsidRPr="009E4E3E" w:rsidRDefault="00103D08" w:rsidP="00103D08">
      <w:r w:rsidRPr="00B07659">
        <w:t>This sol</w:t>
      </w:r>
      <w:r w:rsidRPr="007F2871">
        <w:t xml:space="preserve">ution addresses key issue </w:t>
      </w:r>
      <w:r w:rsidRPr="00B4318E">
        <w:t xml:space="preserve">1 </w:t>
      </w:r>
      <w:r w:rsidR="00A80B90">
        <w:t>"</w:t>
      </w:r>
      <w:r w:rsidRPr="00F0529C">
        <w:t>Enhancements to Support SNPN alon</w:t>
      </w:r>
      <w:r w:rsidRPr="009E4E3E">
        <w:t xml:space="preserve">g with credentials owned by an entity separate from the SNPN </w:t>
      </w:r>
      <w:r w:rsidR="00A80B90">
        <w:t>"</w:t>
      </w:r>
      <w:r w:rsidRPr="009E4E3E">
        <w:t>.</w:t>
      </w:r>
    </w:p>
    <w:p w14:paraId="37A12F03" w14:textId="4BBA3B93" w:rsidR="00103D08" w:rsidRDefault="00103D08" w:rsidP="00103D08">
      <w:r w:rsidRPr="001C28A2">
        <w:t xml:space="preserve">The solution enables UEs to get network connectivity of </w:t>
      </w:r>
      <w:r w:rsidRPr="00BF50E0">
        <w:t>an SNPN deploying a</w:t>
      </w:r>
      <w:r w:rsidRPr="005F473A">
        <w:t xml:space="preserve"> 5GS with abili</w:t>
      </w:r>
      <w:r w:rsidRPr="00C55D88">
        <w:t xml:space="preserve">ty to </w:t>
      </w:r>
      <w:r w:rsidRPr="00753C85">
        <w:t>share the SNPN</w:t>
      </w:r>
      <w:r w:rsidR="00A80B90">
        <w:t>'</w:t>
      </w:r>
      <w:r w:rsidRPr="00753C85">
        <w:t>s</w:t>
      </w:r>
      <w:r w:rsidRPr="007A2BE2">
        <w:t xml:space="preserve"> </w:t>
      </w:r>
      <w:r w:rsidRPr="00FA4221">
        <w:t>NG-RAN with other 5GCs</w:t>
      </w:r>
      <w:r w:rsidRPr="00E72E79">
        <w:t>. The enti</w:t>
      </w:r>
      <w:r w:rsidRPr="00103D08">
        <w:t>ty separate from the SNPN holds ability to deploy a complete 5GC and the SNPN offers a shared NG-RAN for both 5GCs i.e. using MOCN</w:t>
      </w:r>
      <w:r w:rsidRPr="00D76F43">
        <w:t xml:space="preserve"> functionality</w:t>
      </w:r>
      <w:r w:rsidRPr="00103D08">
        <w:t>.</w:t>
      </w:r>
    </w:p>
    <w:p w14:paraId="3D9555AA" w14:textId="77777777" w:rsidR="00103D08" w:rsidRPr="00E31168" w:rsidRDefault="00103D08" w:rsidP="00103D08">
      <w:r>
        <w:t>The NG-RAN broadcasts the network identities of the SNPN as well as the entity separate from the SNPN.</w:t>
      </w:r>
    </w:p>
    <w:p w14:paraId="250430DA" w14:textId="47D7473A" w:rsidR="00103D08" w:rsidRPr="00E31168" w:rsidRDefault="00103D08" w:rsidP="00103D08">
      <w:pPr>
        <w:pStyle w:val="Heading3"/>
        <w:rPr>
          <w:lang w:eastAsia="ko-KR"/>
        </w:rPr>
      </w:pPr>
      <w:bookmarkStart w:id="208" w:name="_Toc23326575"/>
      <w:bookmarkStart w:id="209" w:name="_Toc31114321"/>
      <w:bookmarkStart w:id="210" w:name="_Toc31120344"/>
      <w:r w:rsidRPr="00E31168">
        <w:rPr>
          <w:lang w:eastAsia="ko-KR"/>
        </w:rPr>
        <w:t>6.</w:t>
      </w:r>
      <w:r w:rsidR="00071281">
        <w:rPr>
          <w:lang w:eastAsia="ko-KR"/>
        </w:rPr>
        <w:t>3</w:t>
      </w:r>
      <w:r w:rsidRPr="00E31168">
        <w:rPr>
          <w:lang w:eastAsia="ko-KR"/>
        </w:rPr>
        <w:t>.2</w:t>
      </w:r>
      <w:r w:rsidRPr="00E31168">
        <w:rPr>
          <w:lang w:eastAsia="ko-KR"/>
        </w:rPr>
        <w:tab/>
        <w:t>Functional Description</w:t>
      </w:r>
      <w:bookmarkEnd w:id="208"/>
      <w:bookmarkEnd w:id="209"/>
      <w:bookmarkEnd w:id="210"/>
    </w:p>
    <w:p w14:paraId="2CD2E9B9" w14:textId="1D3C9D32" w:rsidR="00103D08" w:rsidRPr="00E31168" w:rsidRDefault="00A80B90" w:rsidP="00103D08">
      <w:pPr>
        <w:pStyle w:val="EditorsNote"/>
      </w:pPr>
      <w:r>
        <w:t>Editor</w:t>
      </w:r>
      <w:r>
        <w:t>'</w:t>
      </w:r>
      <w:r>
        <w:t>s note:</w:t>
      </w:r>
      <w:r w:rsidR="00103D08" w:rsidRPr="00E31168">
        <w:tab/>
      </w:r>
      <w:r w:rsidR="00103D08" w:rsidRPr="00E31168">
        <w:rPr>
          <w:lang w:val="en-US"/>
        </w:rPr>
        <w:t>This clause further details the solution principles and any assumptions made</w:t>
      </w:r>
      <w:r w:rsidR="00103D08" w:rsidRPr="00E31168">
        <w:t>.</w:t>
      </w:r>
    </w:p>
    <w:p w14:paraId="325D1F79" w14:textId="44DF06E7" w:rsidR="00103D08" w:rsidRDefault="00103D08" w:rsidP="00103D08">
      <w:pPr>
        <w:pStyle w:val="Heading4"/>
      </w:pPr>
      <w:bookmarkStart w:id="211" w:name="_Toc31114322"/>
      <w:bookmarkStart w:id="212" w:name="_Toc31120345"/>
      <w:r>
        <w:rPr>
          <w:lang w:eastAsia="ko-KR"/>
        </w:rPr>
        <w:t>6.</w:t>
      </w:r>
      <w:r w:rsidR="00071281">
        <w:rPr>
          <w:lang w:eastAsia="ko-KR"/>
        </w:rPr>
        <w:t>3</w:t>
      </w:r>
      <w:r>
        <w:rPr>
          <w:lang w:eastAsia="ko-KR"/>
        </w:rPr>
        <w:t>.2.1</w:t>
      </w:r>
      <w:r>
        <w:rPr>
          <w:lang w:eastAsia="ko-KR"/>
        </w:rPr>
        <w:tab/>
      </w:r>
      <w:r>
        <w:t>Architecture</w:t>
      </w:r>
      <w:bookmarkEnd w:id="211"/>
      <w:bookmarkEnd w:id="212"/>
    </w:p>
    <w:p w14:paraId="398D2073" w14:textId="35AC11E4" w:rsidR="00103D08" w:rsidRDefault="00103D08" w:rsidP="00103D08">
      <w:r>
        <w:t xml:space="preserve">Figure </w:t>
      </w:r>
      <w:r w:rsidRPr="00DE6736">
        <w:t>6.</w:t>
      </w:r>
      <w:r w:rsidR="004B7118">
        <w:t>3</w:t>
      </w:r>
      <w:r w:rsidRPr="00DE6736">
        <w:t>.2.2-1</w:t>
      </w:r>
      <w:r>
        <w:t xml:space="preserve">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Default="00103D08" w:rsidP="00D76F43">
      <w:pPr>
        <w:pStyle w:val="TH"/>
      </w:pPr>
      <w:r>
        <w:object w:dxaOrig="8401" w:dyaOrig="7261" w14:anchorId="2CE98692">
          <v:shape id="_x0000_i1030" type="#_x0000_t75" style="width:380.25pt;height:329.25pt" o:ole="">
            <v:imagedata r:id="rId24" o:title=""/>
          </v:shape>
          <o:OLEObject Type="Embed" ProgID="Visio.Drawing.15" ShapeID="_x0000_i1030" DrawAspect="Content" ObjectID="_1641733338" r:id="rId25"/>
        </w:object>
      </w:r>
    </w:p>
    <w:p w14:paraId="2DE5F154" w14:textId="16DBBC11" w:rsidR="00103D08" w:rsidRPr="000540FE" w:rsidRDefault="00103D08" w:rsidP="00D76F43">
      <w:pPr>
        <w:pStyle w:val="TF"/>
      </w:pPr>
      <w:r w:rsidRPr="000540FE">
        <w:t>Figure </w:t>
      </w:r>
      <w:r w:rsidRPr="0013504C">
        <w:t>6.</w:t>
      </w:r>
      <w:r w:rsidR="004B7118">
        <w:t>3</w:t>
      </w:r>
      <w:r w:rsidRPr="0013504C">
        <w:t>.2.</w:t>
      </w:r>
      <w:r>
        <w:t>1</w:t>
      </w:r>
      <w:r w:rsidRPr="0013504C">
        <w:t>-</w:t>
      </w:r>
      <w:r w:rsidRPr="000540FE">
        <w:t>1: Access to SNPN services using credential</w:t>
      </w:r>
      <w:r>
        <w:t>s</w:t>
      </w:r>
      <w:r w:rsidRPr="000540FE">
        <w:t xml:space="preserve"> </w:t>
      </w:r>
      <w:r>
        <w:t xml:space="preserve">from entity separate from SNPN </w:t>
      </w:r>
      <w:r w:rsidRPr="000540FE">
        <w:t>for authentication in the SNPN</w:t>
      </w:r>
    </w:p>
    <w:p w14:paraId="6967F376" w14:textId="73E2F835" w:rsidR="00103D08" w:rsidRDefault="00103D08" w:rsidP="00103D08">
      <w:pPr>
        <w:pStyle w:val="Heading4"/>
      </w:pPr>
      <w:bookmarkStart w:id="213" w:name="_Toc31114323"/>
      <w:bookmarkStart w:id="214" w:name="_Toc31120346"/>
      <w:r>
        <w:t>6.</w:t>
      </w:r>
      <w:r w:rsidR="004B7118">
        <w:t>3</w:t>
      </w:r>
      <w:r>
        <w:t>.2.2</w:t>
      </w:r>
      <w:r>
        <w:tab/>
        <w:t>High level principles of the solution</w:t>
      </w:r>
      <w:bookmarkEnd w:id="213"/>
      <w:bookmarkEnd w:id="214"/>
    </w:p>
    <w:p w14:paraId="53F3EECD" w14:textId="77777777" w:rsidR="00103D08" w:rsidRDefault="00103D08" w:rsidP="00103D08">
      <w:r>
        <w:t>The entity separate from the SNPN gets its 5GC available as a 5GC behind an NG-RAN including getting its network identity in the broadcasted system information.</w:t>
      </w:r>
    </w:p>
    <w:p w14:paraId="501D0EC1" w14:textId="0AC43BD7" w:rsidR="00103D08" w:rsidRDefault="00103D08" w:rsidP="00103D08">
      <w:r>
        <w:t xml:space="preserve">The UEs (of the entity separate from the SNPN) sees the entity separate from the SNPN as its </w:t>
      </w:r>
      <w:r w:rsidR="00A80B90">
        <w:t>"</w:t>
      </w:r>
      <w:r>
        <w:t>home network</w:t>
      </w:r>
      <w:r w:rsidR="00A80B90">
        <w:t>"</w:t>
      </w:r>
      <w:r>
        <w:t>.</w:t>
      </w:r>
    </w:p>
    <w:p w14:paraId="7B1AB648" w14:textId="348C746B" w:rsidR="00103D08" w:rsidRPr="00E31168" w:rsidRDefault="00103D08" w:rsidP="00103D08">
      <w:pPr>
        <w:pStyle w:val="Heading3"/>
      </w:pPr>
      <w:bookmarkStart w:id="215" w:name="_Toc23326576"/>
      <w:bookmarkStart w:id="216" w:name="_Toc31114324"/>
      <w:bookmarkStart w:id="217" w:name="_Toc31120347"/>
      <w:r w:rsidRPr="00E31168">
        <w:t>6.</w:t>
      </w:r>
      <w:r w:rsidR="004B7118">
        <w:t>3</w:t>
      </w:r>
      <w:r w:rsidRPr="00E31168">
        <w:t>.3</w:t>
      </w:r>
      <w:r w:rsidRPr="00E31168">
        <w:tab/>
        <w:t>Procedures</w:t>
      </w:r>
      <w:bookmarkEnd w:id="215"/>
      <w:bookmarkEnd w:id="216"/>
      <w:bookmarkEnd w:id="217"/>
    </w:p>
    <w:p w14:paraId="4ACFD69A" w14:textId="4B499455" w:rsidR="00103D08" w:rsidRPr="00E31168" w:rsidRDefault="00A80B90" w:rsidP="00103D08">
      <w:pPr>
        <w:pStyle w:val="EditorsNote"/>
        <w:rPr>
          <w:lang w:eastAsia="ko-KR"/>
        </w:rPr>
      </w:pPr>
      <w:r>
        <w:t>Editor</w:t>
      </w:r>
      <w:r>
        <w:t>'</w:t>
      </w:r>
      <w:r>
        <w:t>s note:</w:t>
      </w:r>
      <w:r w:rsidR="00103D08">
        <w:tab/>
      </w:r>
      <w:r w:rsidR="00103D08" w:rsidRPr="00E31168">
        <w:rPr>
          <w:lang w:val="en-US"/>
        </w:rPr>
        <w:t xml:space="preserve">This clause describes </w:t>
      </w:r>
      <w:r w:rsidR="00103D08" w:rsidRPr="00E31168">
        <w:t>procedures and information flows for the solution.</w:t>
      </w:r>
    </w:p>
    <w:p w14:paraId="2268A1E5" w14:textId="77777777" w:rsidR="00103D08" w:rsidRPr="00E31168" w:rsidRDefault="00103D08" w:rsidP="00103D08">
      <w:r>
        <w:t>Existing procedures are used as is.</w:t>
      </w:r>
    </w:p>
    <w:p w14:paraId="2317A0C4" w14:textId="32CACFC0" w:rsidR="00103D08" w:rsidRPr="00E31168" w:rsidRDefault="00103D08" w:rsidP="00103D08">
      <w:pPr>
        <w:pStyle w:val="Heading3"/>
      </w:pPr>
      <w:bookmarkStart w:id="218" w:name="_Toc23326577"/>
      <w:bookmarkStart w:id="219" w:name="_Toc31114325"/>
      <w:bookmarkStart w:id="220" w:name="_Toc31120348"/>
      <w:r w:rsidRPr="00E31168">
        <w:t>6.</w:t>
      </w:r>
      <w:r w:rsidR="004B7118">
        <w:t>3</w:t>
      </w:r>
      <w:r w:rsidRPr="00E31168">
        <w:t>.4</w:t>
      </w:r>
      <w:r w:rsidRPr="00E31168">
        <w:tab/>
        <w:t xml:space="preserve">Impacts on </w:t>
      </w:r>
      <w:r w:rsidR="000C17D1">
        <w:t>services,</w:t>
      </w:r>
      <w:r w:rsidRPr="00E31168">
        <w:t xml:space="preserve"> entities and interfaces</w:t>
      </w:r>
      <w:bookmarkEnd w:id="218"/>
      <w:bookmarkEnd w:id="219"/>
      <w:bookmarkEnd w:id="220"/>
    </w:p>
    <w:p w14:paraId="5C7F391F" w14:textId="1AAA178E" w:rsidR="00103D08" w:rsidRPr="00E31168" w:rsidRDefault="00A80B90" w:rsidP="00A80B90">
      <w:pPr>
        <w:pStyle w:val="EditorsNote"/>
      </w:pPr>
      <w:r>
        <w:t>Editor</w:t>
      </w:r>
      <w:r>
        <w:t>'</w:t>
      </w:r>
      <w:r>
        <w:t>s note:</w:t>
      </w:r>
      <w:r w:rsidR="00103D08">
        <w:tab/>
      </w:r>
      <w:r w:rsidR="00103D08" w:rsidRPr="00E31168">
        <w:t xml:space="preserve">This clause lists impacts to </w:t>
      </w:r>
      <w:r w:rsidR="000C17D1">
        <w:t>services,</w:t>
      </w:r>
      <w:r w:rsidR="00103D08" w:rsidRPr="00E31168">
        <w:t xml:space="preserve"> entities and interfaces.</w:t>
      </w:r>
    </w:p>
    <w:p w14:paraId="399F8533" w14:textId="53461F74" w:rsidR="005F473A" w:rsidRPr="00D42339" w:rsidRDefault="005F473A" w:rsidP="005F473A">
      <w:pPr>
        <w:pStyle w:val="Heading2"/>
      </w:pPr>
      <w:bookmarkStart w:id="221" w:name="_Toc31114326"/>
      <w:bookmarkStart w:id="222" w:name="_Toc31120349"/>
      <w:r w:rsidRPr="00D42339">
        <w:t>6.</w:t>
      </w:r>
      <w:r w:rsidR="003675D7">
        <w:t>4</w:t>
      </w:r>
      <w:r w:rsidRPr="00D42339">
        <w:tab/>
        <w:t xml:space="preserve">Solution </w:t>
      </w:r>
      <w:r w:rsidR="003675D7">
        <w:t>#4</w:t>
      </w:r>
      <w:r w:rsidRPr="00D42339">
        <w:t>: External Authentication and Authorization</w:t>
      </w:r>
      <w:bookmarkEnd w:id="221"/>
      <w:bookmarkEnd w:id="222"/>
    </w:p>
    <w:p w14:paraId="37C5D85C" w14:textId="42988384" w:rsidR="005F473A" w:rsidRPr="00D42339" w:rsidRDefault="005F473A" w:rsidP="005F473A">
      <w:pPr>
        <w:pStyle w:val="Heading3"/>
        <w:rPr>
          <w:lang w:eastAsia="ko-KR"/>
        </w:rPr>
      </w:pPr>
      <w:bookmarkStart w:id="223" w:name="_Toc31114327"/>
      <w:bookmarkStart w:id="224" w:name="_Toc31120350"/>
      <w:r w:rsidRPr="00D42339">
        <w:rPr>
          <w:lang w:eastAsia="ko-KR"/>
        </w:rPr>
        <w:t>6.</w:t>
      </w:r>
      <w:r w:rsidR="003675D7">
        <w:rPr>
          <w:lang w:eastAsia="ko-KR"/>
        </w:rPr>
        <w:t>4</w:t>
      </w:r>
      <w:r w:rsidRPr="00D42339">
        <w:rPr>
          <w:lang w:eastAsia="ko-KR"/>
        </w:rPr>
        <w:t>.1</w:t>
      </w:r>
      <w:r w:rsidRPr="00D42339">
        <w:rPr>
          <w:lang w:eastAsia="ko-KR"/>
        </w:rPr>
        <w:tab/>
        <w:t>Introduction</w:t>
      </w:r>
      <w:bookmarkEnd w:id="223"/>
      <w:bookmarkEnd w:id="224"/>
    </w:p>
    <w:p w14:paraId="3C0A0B4D" w14:textId="77777777" w:rsidR="005F473A" w:rsidRPr="00D42339" w:rsidRDefault="005F473A" w:rsidP="005F473A">
      <w:pPr>
        <w:rPr>
          <w:rFonts w:eastAsia="SimSun"/>
          <w:lang w:val="en-US" w:eastAsia="zh-CN"/>
        </w:rPr>
      </w:pPr>
      <w:r w:rsidRPr="00D42339">
        <w:rPr>
          <w:rFonts w:eastAsia="SimSun"/>
          <w:lang w:val="en-US" w:eastAsia="zh-CN"/>
        </w:rPr>
        <w:t>T</w:t>
      </w:r>
      <w:r w:rsidRPr="00D42339">
        <w:rPr>
          <w:rFonts w:eastAsia="SimSun" w:hint="eastAsia"/>
          <w:lang w:val="en-US" w:eastAsia="zh-CN"/>
        </w:rPr>
        <w:t xml:space="preserve">his </w:t>
      </w:r>
      <w:r w:rsidRPr="00D42339">
        <w:rPr>
          <w:rFonts w:eastAsia="SimSun"/>
          <w:lang w:val="en-US" w:eastAsia="zh-CN"/>
        </w:rPr>
        <w:t>solution addresses the key issue #1: Enhancements to Support SNPN along with credentials owned by an entity separate from the SNPN. This solution allows the UE using subscription</w:t>
      </w:r>
      <w:r w:rsidRPr="00D42339">
        <w:rPr>
          <w:lang w:val="en-US"/>
        </w:rPr>
        <w:t xml:space="preserve"> or credentials</w:t>
      </w:r>
      <w:r w:rsidRPr="00D42339">
        <w:rPr>
          <w:rFonts w:eastAsia="SimSun"/>
          <w:lang w:val="en-US" w:eastAsia="zh-CN"/>
        </w:rPr>
        <w:t xml:space="preserve"> owned by </w:t>
      </w:r>
      <w:r w:rsidRPr="00D42339">
        <w:rPr>
          <w:lang w:eastAsia="zh-CN"/>
        </w:rPr>
        <w:t>an entity separate from the desired SNPN</w:t>
      </w:r>
      <w:r w:rsidRPr="00D42339">
        <w:rPr>
          <w:rFonts w:eastAsia="SimSun"/>
          <w:lang w:val="en-US" w:eastAsia="zh-CN"/>
        </w:rPr>
        <w:t xml:space="preserve"> to register and request connectivity at the desired SNPN.</w:t>
      </w:r>
    </w:p>
    <w:p w14:paraId="554B50C4" w14:textId="1DC793A7" w:rsidR="005F473A" w:rsidRPr="00D42339" w:rsidRDefault="005F473A" w:rsidP="005F473A">
      <w:pPr>
        <w:pStyle w:val="Heading3"/>
        <w:rPr>
          <w:lang w:eastAsia="ko-KR"/>
        </w:rPr>
      </w:pPr>
      <w:bookmarkStart w:id="225" w:name="_Toc31114328"/>
      <w:bookmarkStart w:id="226" w:name="_Toc31120351"/>
      <w:r w:rsidRPr="00D42339">
        <w:rPr>
          <w:lang w:eastAsia="ko-KR"/>
        </w:rPr>
        <w:lastRenderedPageBreak/>
        <w:t>6.</w:t>
      </w:r>
      <w:r w:rsidR="003675D7">
        <w:rPr>
          <w:lang w:eastAsia="ko-KR"/>
        </w:rPr>
        <w:t>4</w:t>
      </w:r>
      <w:r w:rsidRPr="00D42339">
        <w:rPr>
          <w:lang w:eastAsia="ko-KR"/>
        </w:rPr>
        <w:t>.2</w:t>
      </w:r>
      <w:r w:rsidRPr="00D42339">
        <w:rPr>
          <w:lang w:eastAsia="ko-KR"/>
        </w:rPr>
        <w:tab/>
        <w:t>Functional Description</w:t>
      </w:r>
      <w:bookmarkEnd w:id="225"/>
      <w:bookmarkEnd w:id="226"/>
    </w:p>
    <w:p w14:paraId="456660B8" w14:textId="433A4577" w:rsidR="005F473A" w:rsidRPr="00D42339" w:rsidRDefault="005F473A" w:rsidP="005F473A">
      <w:pPr>
        <w:pStyle w:val="Heading4"/>
      </w:pPr>
      <w:bookmarkStart w:id="227" w:name="_Toc20149640"/>
      <w:bookmarkStart w:id="228" w:name="_Toc31114329"/>
      <w:bookmarkStart w:id="229" w:name="_Toc31120352"/>
      <w:r w:rsidRPr="00D42339">
        <w:t>6.</w:t>
      </w:r>
      <w:r w:rsidR="006415A0">
        <w:t>4</w:t>
      </w:r>
      <w:r w:rsidRPr="00D42339">
        <w:t>.2.1</w:t>
      </w:r>
      <w:r w:rsidRPr="00D42339">
        <w:tab/>
      </w:r>
      <w:bookmarkEnd w:id="227"/>
      <w:r w:rsidRPr="00D42339">
        <w:t>Architecture and Concept</w:t>
      </w:r>
      <w:bookmarkEnd w:id="228"/>
      <w:bookmarkEnd w:id="229"/>
    </w:p>
    <w:p w14:paraId="039953CE" w14:textId="77777777" w:rsidR="005F473A" w:rsidRPr="00D42339" w:rsidRDefault="005F473A" w:rsidP="005F473A">
      <w:pPr>
        <w:pStyle w:val="TH"/>
      </w:pPr>
      <w:r w:rsidRPr="00D42339">
        <w:rPr>
          <w:rFonts w:eastAsia="SimSun"/>
          <w:lang w:val="en-US" w:eastAsia="zh-CN"/>
        </w:rPr>
        <w:object w:dxaOrig="5250" w:dyaOrig="2866" w14:anchorId="0C3E685E">
          <v:shape id="_x0000_i1031" type="#_x0000_t75" style="width:262.5pt;height:143.25pt" o:ole="">
            <v:imagedata r:id="rId26" o:title=""/>
          </v:shape>
          <o:OLEObject Type="Embed" ProgID="Visio.Drawing.15" ShapeID="_x0000_i1031" DrawAspect="Content" ObjectID="_1641733339" r:id="rId27"/>
        </w:object>
      </w:r>
    </w:p>
    <w:p w14:paraId="2C30BAF6" w14:textId="5CC2A2BD" w:rsidR="005F473A" w:rsidRPr="00D42339" w:rsidRDefault="005F473A" w:rsidP="005F473A">
      <w:pPr>
        <w:pStyle w:val="TF"/>
      </w:pPr>
      <w:r w:rsidRPr="00D42339">
        <w:t>Figure 6.</w:t>
      </w:r>
      <w:r w:rsidR="003675D7">
        <w:t>4</w:t>
      </w:r>
      <w:r w:rsidRPr="00D42339">
        <w:t>.2.1-1: Architecture in case separate entity that owns the subscription is deployed by the vertical</w:t>
      </w:r>
    </w:p>
    <w:p w14:paraId="648140E3" w14:textId="77777777" w:rsidR="005F473A" w:rsidRPr="00D42339" w:rsidRDefault="005F473A" w:rsidP="005F473A">
      <w:pPr>
        <w:pStyle w:val="TH"/>
        <w:rPr>
          <w:rFonts w:eastAsia="SimSun"/>
          <w:lang w:val="en-US" w:eastAsia="zh-CN"/>
        </w:rPr>
      </w:pPr>
      <w:r w:rsidRPr="00D42339">
        <w:rPr>
          <w:rFonts w:eastAsia="SimSun"/>
          <w:lang w:val="en-US" w:eastAsia="zh-CN"/>
        </w:rPr>
        <w:object w:dxaOrig="5566" w:dyaOrig="2911" w14:anchorId="5136A3E8">
          <v:shape id="_x0000_i1032" type="#_x0000_t75" style="width:278.25pt;height:145.5pt" o:ole="">
            <v:imagedata r:id="rId28" o:title=""/>
          </v:shape>
          <o:OLEObject Type="Embed" ProgID="Visio.Drawing.15" ShapeID="_x0000_i1032" DrawAspect="Content" ObjectID="_1641733340" r:id="rId29"/>
        </w:object>
      </w:r>
    </w:p>
    <w:p w14:paraId="4DA33648" w14:textId="656368E8" w:rsidR="005F473A" w:rsidRPr="00D42339" w:rsidRDefault="005F473A" w:rsidP="005F473A">
      <w:pPr>
        <w:pStyle w:val="TF"/>
      </w:pPr>
      <w:r w:rsidRPr="00D42339">
        <w:t>Figure 6.</w:t>
      </w:r>
      <w:r w:rsidR="005962F3">
        <w:t>4</w:t>
      </w:r>
      <w:r w:rsidRPr="00D42339">
        <w:t>.2.1-2: Architecture in case separate entity that owns the subscription is deployed by the PLMN</w:t>
      </w:r>
    </w:p>
    <w:p w14:paraId="09663EA1" w14:textId="6FCBD6B2" w:rsidR="005F473A" w:rsidRPr="00D42339" w:rsidRDefault="005F473A" w:rsidP="005F473A">
      <w:pPr>
        <w:pStyle w:val="NO"/>
      </w:pPr>
      <w:r w:rsidRPr="00D42339">
        <w:t>NOTE:</w:t>
      </w:r>
      <w:r w:rsidRPr="00D42339">
        <w:tab/>
        <w:t>For the sake of simplicity, the figures above do not show all NFs and interfaces.</w:t>
      </w:r>
    </w:p>
    <w:p w14:paraId="327D4B21" w14:textId="77777777" w:rsidR="005F473A" w:rsidRPr="00D42339" w:rsidRDefault="005F473A" w:rsidP="005F473A">
      <w:pPr>
        <w:rPr>
          <w:rFonts w:eastAsia="SimSun"/>
          <w:lang w:val="en-US" w:eastAsia="zh-CN"/>
        </w:rPr>
      </w:pPr>
      <w:r w:rsidRPr="00A80B90">
        <w:rPr>
          <w:rFonts w:eastAsia="SimSun" w:hint="eastAsia"/>
          <w:b/>
          <w:bCs/>
          <w:lang w:val="en-US" w:eastAsia="zh-CN"/>
        </w:rPr>
        <w:t>SP:</w:t>
      </w:r>
      <w:r w:rsidRPr="00D42339">
        <w:rPr>
          <w:rFonts w:eastAsia="SimSun" w:hint="eastAsia"/>
          <w:lang w:val="en-US" w:eastAsia="zh-CN"/>
        </w:rPr>
        <w:t xml:space="preserve"> </w:t>
      </w:r>
      <w:r w:rsidRPr="00D42339">
        <w:rPr>
          <w:rFonts w:eastAsia="SimSun"/>
          <w:lang w:val="en-US" w:eastAsia="zh-CN"/>
        </w:rPr>
        <w:t>Service Provider, who provides the AAA-S and the services to the end user. It can be the verticals or PLMN operators.</w:t>
      </w:r>
    </w:p>
    <w:p w14:paraId="0BB80403" w14:textId="2B08FA19" w:rsidR="005F473A" w:rsidRPr="00D42339" w:rsidRDefault="005F473A" w:rsidP="005F473A">
      <w:pPr>
        <w:rPr>
          <w:rFonts w:eastAsia="SimSun"/>
          <w:lang w:val="en-US" w:eastAsia="zh-CN"/>
        </w:rPr>
      </w:pPr>
      <w:r w:rsidRPr="00A80B90">
        <w:rPr>
          <w:rFonts w:eastAsia="SimSun" w:hint="eastAsia"/>
          <w:b/>
          <w:bCs/>
          <w:lang w:val="en-US" w:eastAsia="zh-CN"/>
        </w:rPr>
        <w:t>AAA-Server (</w:t>
      </w:r>
      <w:r w:rsidRPr="00A80B90">
        <w:rPr>
          <w:rFonts w:eastAsia="SimSun"/>
          <w:b/>
          <w:bCs/>
          <w:lang w:val="en-US" w:eastAsia="zh-CN"/>
        </w:rPr>
        <w:t>AAA-S</w:t>
      </w:r>
      <w:r w:rsidRPr="00A80B90">
        <w:rPr>
          <w:rFonts w:eastAsia="SimSun" w:hint="eastAsia"/>
          <w:b/>
          <w:bCs/>
          <w:lang w:val="en-US" w:eastAsia="zh-CN"/>
        </w:rPr>
        <w:t>)</w:t>
      </w:r>
      <w:r w:rsidRPr="00A80B90">
        <w:rPr>
          <w:rFonts w:eastAsia="SimSun"/>
          <w:b/>
          <w:bCs/>
          <w:lang w:val="en-US" w:eastAsia="zh-CN"/>
        </w:rPr>
        <w:t>:</w:t>
      </w:r>
      <w:r w:rsidRPr="00D42339">
        <w:rPr>
          <w:rFonts w:eastAsia="SimSun"/>
          <w:lang w:val="en-US" w:eastAsia="zh-CN"/>
        </w:rPr>
        <w:t xml:space="preserve"> </w:t>
      </w:r>
      <w:r w:rsidR="00A80B90" w:rsidRPr="00D42339">
        <w:rPr>
          <w:lang w:eastAsia="zh-CN"/>
        </w:rPr>
        <w:t xml:space="preserve">Entity </w:t>
      </w:r>
      <w:r w:rsidRPr="00D42339">
        <w:rPr>
          <w:lang w:eastAsia="zh-CN"/>
        </w:rPr>
        <w:t>separate from the desired SNPN</w:t>
      </w:r>
      <w:r w:rsidRPr="00D42339">
        <w:rPr>
          <w:rFonts w:eastAsia="SimSun"/>
          <w:lang w:val="en-US" w:eastAsia="zh-CN"/>
        </w:rPr>
        <w:t xml:space="preserve"> but owns UE</w:t>
      </w:r>
      <w:r w:rsidR="00A80B90">
        <w:rPr>
          <w:rFonts w:eastAsia="SimSun"/>
          <w:lang w:val="en-US" w:eastAsia="zh-CN"/>
        </w:rPr>
        <w:t>'</w:t>
      </w:r>
      <w:r w:rsidRPr="00D42339">
        <w:rPr>
          <w:rFonts w:eastAsia="SimSun"/>
          <w:lang w:val="en-US" w:eastAsia="zh-CN"/>
        </w:rPr>
        <w:t>s desired SNPN subscription. It is also responsible to authenticate</w:t>
      </w:r>
      <w:r w:rsidRPr="00D42339">
        <w:rPr>
          <w:rFonts w:eastAsia="SimSun" w:hint="eastAsia"/>
          <w:lang w:val="en-US" w:eastAsia="zh-CN"/>
        </w:rPr>
        <w:t>/authorize the UE based on</w:t>
      </w:r>
      <w:r w:rsidRPr="00D42339">
        <w:rPr>
          <w:rFonts w:eastAsia="SimSun"/>
          <w:lang w:val="en-US" w:eastAsia="zh-CN"/>
        </w:rPr>
        <w:t xml:space="preserve"> the UE</w:t>
      </w:r>
      <w:r w:rsidR="00A80B90">
        <w:rPr>
          <w:rFonts w:eastAsia="SimSun"/>
          <w:lang w:val="en-US" w:eastAsia="zh-CN"/>
        </w:rPr>
        <w:t>'</w:t>
      </w:r>
      <w:r w:rsidRPr="00D42339">
        <w:rPr>
          <w:rFonts w:eastAsia="SimSun"/>
          <w:lang w:val="en-US" w:eastAsia="zh-CN"/>
        </w:rPr>
        <w:t>s SNPN subscription. It is owned by the SP. If the SP is PLMN, the AAA-S can be the AUSF in PLMN.</w:t>
      </w:r>
    </w:p>
    <w:p w14:paraId="2D7EA475" w14:textId="77777777" w:rsidR="005F473A" w:rsidRPr="00D42339" w:rsidRDefault="005F473A" w:rsidP="005F473A">
      <w:pPr>
        <w:rPr>
          <w:rFonts w:eastAsia="SimSun"/>
          <w:lang w:val="en-US" w:eastAsia="zh-CN"/>
        </w:rPr>
      </w:pPr>
      <w:r w:rsidRPr="00A80B90">
        <w:rPr>
          <w:rFonts w:eastAsia="SimSun"/>
          <w:b/>
          <w:bCs/>
          <w:lang w:val="en-US" w:eastAsia="zh-CN"/>
        </w:rPr>
        <w:t>AAA-P</w:t>
      </w:r>
      <w:r w:rsidRPr="00A80B90">
        <w:rPr>
          <w:rFonts w:eastAsia="SimSun" w:hint="eastAsia"/>
          <w:b/>
          <w:bCs/>
          <w:lang w:val="en-US" w:eastAsia="zh-CN"/>
        </w:rPr>
        <w:t>:</w:t>
      </w:r>
      <w:r w:rsidRPr="00D42339">
        <w:rPr>
          <w:rFonts w:eastAsia="SimSun" w:hint="eastAsia"/>
          <w:lang w:val="en-US" w:eastAsia="zh-CN"/>
        </w:rPr>
        <w:t xml:space="preserve"> it acts as the relay for interactions between AUSF</w:t>
      </w:r>
      <w:r w:rsidRPr="00D42339">
        <w:rPr>
          <w:rFonts w:eastAsia="SimSun"/>
          <w:lang w:val="en-US" w:eastAsia="zh-CN"/>
        </w:rPr>
        <w:t xml:space="preserve"> and the AAA-S of SP (vertical).</w:t>
      </w:r>
    </w:p>
    <w:p w14:paraId="6E77ED46" w14:textId="5634FF1D" w:rsidR="005F473A" w:rsidRPr="00D42339" w:rsidRDefault="00A80B90" w:rsidP="005F473A">
      <w:pPr>
        <w:pStyle w:val="EditorsNote"/>
        <w:rPr>
          <w:lang w:val="en-US" w:eastAsia="zh-CN"/>
        </w:rPr>
      </w:pPr>
      <w:r>
        <w:t>Editor</w:t>
      </w:r>
      <w:r>
        <w:t>'</w:t>
      </w:r>
      <w:r>
        <w:t>s note:</w:t>
      </w:r>
      <w:r>
        <w:tab/>
      </w:r>
      <w:r w:rsidR="005F473A" w:rsidRPr="00D42339">
        <w:rPr>
          <w:lang w:val="en-US" w:eastAsia="zh-CN"/>
        </w:rPr>
        <w:t>The interfaces of AAA-P need to be clarified.</w:t>
      </w:r>
    </w:p>
    <w:p w14:paraId="09D68F4B" w14:textId="77777777" w:rsidR="005F473A" w:rsidRPr="00D42339" w:rsidRDefault="005F473A" w:rsidP="005F473A">
      <w:pPr>
        <w:rPr>
          <w:rFonts w:eastAsia="SimSun"/>
          <w:lang w:val="en-US" w:eastAsia="zh-CN"/>
        </w:rPr>
      </w:pPr>
      <w:r w:rsidRPr="00A80B90">
        <w:rPr>
          <w:rFonts w:eastAsia="SimSun"/>
          <w:b/>
          <w:bCs/>
          <w:lang w:val="en-US" w:eastAsia="zh-CN"/>
        </w:rPr>
        <w:t>AUSF:</w:t>
      </w:r>
      <w:r w:rsidRPr="00D42339">
        <w:rPr>
          <w:rFonts w:eastAsia="SimSun"/>
          <w:lang w:val="en-US" w:eastAsia="zh-CN"/>
        </w:rPr>
        <w:t xml:space="preserve"> </w:t>
      </w:r>
      <w:r w:rsidRPr="00D42339">
        <w:t>The AUSF undertakes any AAA protocol interworking with the AAA protocol supported by the AAA-S. The AUSF uses towards the AAA-P or the AAA-S an AAA protocol message of the same protocol supported by the AAA-S.</w:t>
      </w:r>
    </w:p>
    <w:p w14:paraId="0743E347" w14:textId="77777777" w:rsidR="005F473A" w:rsidRPr="00D42339" w:rsidRDefault="005F473A" w:rsidP="005F473A">
      <w:pPr>
        <w:rPr>
          <w:rFonts w:eastAsia="SimSun"/>
          <w:lang w:val="en-US" w:eastAsia="zh-CN"/>
        </w:rPr>
      </w:pPr>
      <w:r w:rsidRPr="00A80B90">
        <w:rPr>
          <w:rFonts w:eastAsia="SimSun"/>
          <w:b/>
          <w:bCs/>
          <w:lang w:val="en-US" w:eastAsia="zh-CN"/>
        </w:rPr>
        <w:t>Nx:</w:t>
      </w:r>
      <w:r w:rsidRPr="00D42339">
        <w:rPr>
          <w:rFonts w:eastAsia="SimSun"/>
          <w:lang w:val="en-US" w:eastAsia="zh-CN"/>
        </w:rPr>
        <w:t xml:space="preserve"> Reference point between AUSF and AAA-S of the vertical.</w:t>
      </w:r>
    </w:p>
    <w:p w14:paraId="5272C2A7" w14:textId="77777777" w:rsidR="005F473A" w:rsidRPr="00D42339" w:rsidRDefault="005F473A" w:rsidP="005F473A">
      <w:pPr>
        <w:rPr>
          <w:rFonts w:eastAsia="SimSun"/>
          <w:lang w:val="en-US" w:eastAsia="zh-CN"/>
        </w:rPr>
      </w:pPr>
      <w:r w:rsidRPr="00A80B90">
        <w:rPr>
          <w:rFonts w:eastAsia="SimSun"/>
          <w:b/>
          <w:bCs/>
          <w:lang w:val="en-US" w:eastAsia="zh-CN"/>
        </w:rPr>
        <w:t>Ny:</w:t>
      </w:r>
      <w:r w:rsidRPr="00D42339">
        <w:rPr>
          <w:rFonts w:eastAsia="SimSun"/>
          <w:lang w:val="en-US" w:eastAsia="zh-CN"/>
        </w:rPr>
        <w:t xml:space="preserve"> Service-based interface between AUSF of desired SNPN and AUSF/UDM of PLMN.</w:t>
      </w:r>
    </w:p>
    <w:p w14:paraId="17A272C9" w14:textId="10CD7CB8" w:rsidR="005F473A" w:rsidRPr="00D42339" w:rsidRDefault="00A80B90" w:rsidP="005F473A">
      <w:pPr>
        <w:pStyle w:val="EditorsNote"/>
        <w:rPr>
          <w:lang w:val="en-US" w:eastAsia="zh-CN"/>
        </w:rPr>
      </w:pPr>
      <w:r>
        <w:t>Editor</w:t>
      </w:r>
      <w:r>
        <w:t>'</w:t>
      </w:r>
      <w:r>
        <w:t>s note:</w:t>
      </w:r>
      <w:r>
        <w:tab/>
      </w:r>
      <w:r w:rsidR="005F473A" w:rsidRPr="00D42339">
        <w:rPr>
          <w:lang w:val="en-US" w:eastAsia="zh-CN"/>
        </w:rPr>
        <w:t>Whether Ny is a new service-based interface or Nausf is used is FFS.</w:t>
      </w:r>
    </w:p>
    <w:p w14:paraId="4E1A54FF" w14:textId="77777777" w:rsidR="005F473A" w:rsidRPr="00D42339" w:rsidRDefault="005F473A" w:rsidP="005F473A">
      <w:pPr>
        <w:rPr>
          <w:rFonts w:eastAsia="SimSun"/>
          <w:lang w:val="en-US" w:eastAsia="zh-CN"/>
        </w:rPr>
      </w:pPr>
      <w:r w:rsidRPr="00A80B90">
        <w:rPr>
          <w:rFonts w:eastAsia="SimSun" w:hint="eastAsia"/>
          <w:b/>
          <w:bCs/>
          <w:lang w:val="en-US" w:eastAsia="zh-CN"/>
        </w:rPr>
        <w:t>SP-ID:</w:t>
      </w:r>
      <w:r w:rsidRPr="00D42339">
        <w:rPr>
          <w:rFonts w:eastAsia="SimSun" w:hint="eastAsia"/>
          <w:lang w:val="en-US" w:eastAsia="zh-CN"/>
        </w:rPr>
        <w:t xml:space="preserve"> </w:t>
      </w:r>
      <w:r w:rsidRPr="00D42339">
        <w:rPr>
          <w:rFonts w:eastAsia="SimSun"/>
          <w:lang w:val="en-US" w:eastAsia="zh-CN"/>
        </w:rPr>
        <w:t>SP Identity, it is used to uniquely identify a SP. SP-ID can be domain name in case SP is the vertical or the PLMN ID in case SP is PLMN operator. The AUSF can address the AAA-S with the SP-ID.</w:t>
      </w:r>
    </w:p>
    <w:p w14:paraId="633B9B84" w14:textId="3EB012DB" w:rsidR="005F473A" w:rsidRDefault="005F473A" w:rsidP="005F473A">
      <w:pPr>
        <w:rPr>
          <w:rFonts w:eastAsia="SimSun"/>
          <w:lang w:val="en-US" w:eastAsia="zh-CN"/>
        </w:rPr>
      </w:pPr>
      <w:r w:rsidRPr="00A80B90">
        <w:rPr>
          <w:rFonts w:eastAsia="SimSun"/>
          <w:b/>
          <w:bCs/>
          <w:lang w:eastAsia="zh-CN"/>
        </w:rPr>
        <w:lastRenderedPageBreak/>
        <w:t>External Subscription (E-Sub):</w:t>
      </w:r>
      <w:r w:rsidRPr="00D42339">
        <w:rPr>
          <w:rFonts w:eastAsia="SimSun"/>
          <w:lang w:eastAsia="zh-CN"/>
        </w:rPr>
        <w:t xml:space="preserve"> SP subscription (credential/identity), which is stored in</w:t>
      </w:r>
      <w:r w:rsidRPr="00D42339">
        <w:rPr>
          <w:rFonts w:eastAsia="SimSun"/>
          <w:lang w:val="en-US" w:eastAsia="zh-CN"/>
        </w:rPr>
        <w:t xml:space="preserve"> AAA-S</w:t>
      </w:r>
      <w:r w:rsidRPr="00D42339">
        <w:rPr>
          <w:rFonts w:eastAsia="SimSun"/>
          <w:lang w:eastAsia="zh-CN"/>
        </w:rPr>
        <w:t xml:space="preserve"> of the SP. It can be PLMN identities and credentials</w:t>
      </w:r>
      <w:r w:rsidRPr="00D42339">
        <w:rPr>
          <w:rFonts w:eastAsia="SimSun"/>
          <w:lang w:val="en-US" w:eastAsia="zh-CN"/>
        </w:rPr>
        <w:t xml:space="preserve"> in case the SP is the PLMN,</w:t>
      </w:r>
      <w:r w:rsidRPr="00D42339">
        <w:rPr>
          <w:rFonts w:eastAsia="SimSun"/>
          <w:lang w:eastAsia="zh-CN"/>
        </w:rPr>
        <w:t xml:space="preserve"> or be non-3GPP identities (e.g. non-IMSI) and credentials</w:t>
      </w:r>
      <w:r w:rsidRPr="00D42339">
        <w:rPr>
          <w:rFonts w:eastAsia="SimSun"/>
          <w:lang w:val="en-US" w:eastAsia="zh-CN"/>
        </w:rPr>
        <w:t xml:space="preserve"> in case the SP is not PLMN. E-Sub is used to authenticate and authorize the UE on the following aspects:</w:t>
      </w:r>
    </w:p>
    <w:p w14:paraId="3D7951BB" w14:textId="77777777" w:rsidR="00A80B90" w:rsidRDefault="00A80B90" w:rsidP="00A80B90">
      <w:pPr>
        <w:pStyle w:val="B1"/>
        <w:rPr>
          <w:rFonts w:eastAsia="SimSun"/>
          <w:lang w:val="en-US" w:eastAsia="zh-CN"/>
        </w:rPr>
      </w:pPr>
      <w:r>
        <w:rPr>
          <w:rFonts w:eastAsia="SimSun"/>
          <w:lang w:val="en-US" w:eastAsia="zh-CN"/>
        </w:rPr>
        <w:t>-</w:t>
      </w:r>
      <w:r>
        <w:rPr>
          <w:rFonts w:eastAsia="SimSun"/>
          <w:lang w:val="en-US" w:eastAsia="zh-CN"/>
        </w:rPr>
        <w:tab/>
        <w:t>Access to the services of the SP; and/or</w:t>
      </w:r>
    </w:p>
    <w:p w14:paraId="4F16CEFF" w14:textId="77777777" w:rsidR="00A80B90" w:rsidRDefault="00A80B90" w:rsidP="00A80B90">
      <w:pPr>
        <w:pStyle w:val="B1"/>
        <w:rPr>
          <w:rFonts w:eastAsia="SimSun"/>
          <w:lang w:val="en-US" w:eastAsia="zh-CN"/>
        </w:rPr>
      </w:pPr>
      <w:r>
        <w:rPr>
          <w:rFonts w:eastAsia="SimSun"/>
          <w:lang w:val="en-US" w:eastAsia="zh-CN"/>
        </w:rPr>
        <w:t>-</w:t>
      </w:r>
      <w:r>
        <w:rPr>
          <w:rFonts w:eastAsia="SimSun"/>
          <w:lang w:val="en-US" w:eastAsia="zh-CN"/>
        </w:rPr>
        <w:tab/>
        <w:t>Access to the desired SNPN that provides connectivity to services of the SP.</w:t>
      </w:r>
    </w:p>
    <w:p w14:paraId="20E9E50C" w14:textId="5F178D68" w:rsidR="005F473A" w:rsidRPr="00D42339" w:rsidRDefault="00A80B90" w:rsidP="005F473A">
      <w:pPr>
        <w:pStyle w:val="EditorsNote"/>
        <w:rPr>
          <w:lang w:eastAsia="ko-KR"/>
        </w:rPr>
      </w:pPr>
      <w:r>
        <w:t>Editor</w:t>
      </w:r>
      <w:r>
        <w:t>'</w:t>
      </w:r>
      <w:r>
        <w:t>s note:</w:t>
      </w:r>
      <w:r>
        <w:tab/>
      </w:r>
      <w:r w:rsidR="005F473A" w:rsidRPr="00D42339">
        <w:rPr>
          <w:lang w:eastAsia="ko-KR"/>
        </w:rPr>
        <w:t xml:space="preserve">It is FFS whether E-Sub is only used to </w:t>
      </w:r>
      <w:r w:rsidR="005F473A" w:rsidRPr="00D42339">
        <w:rPr>
          <w:rFonts w:eastAsia="SimSun"/>
          <w:lang w:val="en-US" w:eastAsia="zh-CN"/>
        </w:rPr>
        <w:t>authenticate</w:t>
      </w:r>
      <w:r w:rsidR="005F473A" w:rsidRPr="00D42339">
        <w:rPr>
          <w:lang w:eastAsia="ko-KR"/>
        </w:rPr>
        <w:t xml:space="preserve"> Access to the desired SNPN.</w:t>
      </w:r>
    </w:p>
    <w:p w14:paraId="4804BC73" w14:textId="60890E0A" w:rsidR="005F473A" w:rsidRPr="00D42339" w:rsidRDefault="005F473A" w:rsidP="005F473A">
      <w:pPr>
        <w:rPr>
          <w:rFonts w:eastAsia="SimSun"/>
          <w:lang w:eastAsia="zh-CN"/>
        </w:rPr>
      </w:pPr>
      <w:r w:rsidRPr="00A80B90">
        <w:rPr>
          <w:rFonts w:eastAsia="SimSun"/>
          <w:b/>
          <w:bCs/>
          <w:lang w:eastAsia="zh-CN"/>
        </w:rPr>
        <w:t>Primary Subscription (P-Sub):</w:t>
      </w:r>
      <w:r w:rsidRPr="00D42339">
        <w:rPr>
          <w:rFonts w:eastAsia="SimSun"/>
          <w:lang w:eastAsia="zh-CN"/>
        </w:rPr>
        <w:t xml:space="preserve"> </w:t>
      </w:r>
      <w:r w:rsidR="00A80B90" w:rsidRPr="00D42339">
        <w:rPr>
          <w:rFonts w:eastAsia="SimSun"/>
          <w:lang w:eastAsia="zh-CN"/>
        </w:rPr>
        <w:t xml:space="preserve">It </w:t>
      </w:r>
      <w:r w:rsidRPr="00D42339">
        <w:rPr>
          <w:rFonts w:eastAsia="SimSun"/>
          <w:lang w:eastAsia="zh-CN"/>
        </w:rPr>
        <w:t xml:space="preserve">is the credential/identity stored at the UDM </w:t>
      </w:r>
      <w:r w:rsidRPr="00D42339">
        <w:rPr>
          <w:rFonts w:eastAsia="SimSun" w:hint="eastAsia"/>
          <w:lang w:eastAsia="zh-CN"/>
        </w:rPr>
        <w:t>of the</w:t>
      </w:r>
      <w:r w:rsidRPr="00D42339">
        <w:rPr>
          <w:rFonts w:eastAsia="SimSun"/>
          <w:lang w:eastAsia="zh-CN"/>
        </w:rPr>
        <w:t xml:space="preserve"> desired SNPN</w:t>
      </w:r>
      <w:r w:rsidR="00A80B90">
        <w:rPr>
          <w:rFonts w:eastAsia="SimSun"/>
          <w:lang w:eastAsia="zh-CN"/>
        </w:rPr>
        <w:t>. P</w:t>
      </w:r>
      <w:r w:rsidRPr="00D42339">
        <w:rPr>
          <w:rFonts w:eastAsia="SimSun"/>
          <w:lang w:val="en-US" w:eastAsia="zh-CN"/>
        </w:rPr>
        <w:t xml:space="preserve">-Sub is used to authenticate and authorize the UE for access to the </w:t>
      </w:r>
      <w:r w:rsidRPr="00D42339">
        <w:rPr>
          <w:lang w:eastAsia="ko-KR"/>
        </w:rPr>
        <w:t>desired SNPN</w:t>
      </w:r>
      <w:r w:rsidRPr="00D42339">
        <w:rPr>
          <w:rFonts w:eastAsia="SimSun"/>
          <w:lang w:val="en-US" w:eastAsia="zh-CN"/>
        </w:rPr>
        <w:t xml:space="preserve"> </w:t>
      </w:r>
      <w:r w:rsidRPr="00D42339">
        <w:rPr>
          <w:lang w:eastAsia="ko-KR"/>
        </w:rPr>
        <w:t>that provides connectivity to services of the SP.</w:t>
      </w:r>
    </w:p>
    <w:p w14:paraId="78BE5F5E" w14:textId="6C952CEA" w:rsidR="005F473A" w:rsidRPr="00D42339" w:rsidRDefault="005F473A" w:rsidP="005F473A">
      <w:pPr>
        <w:rPr>
          <w:rFonts w:eastAsia="SimSun"/>
          <w:lang w:val="en-US" w:eastAsia="zh-CN"/>
        </w:rPr>
      </w:pPr>
      <w:r w:rsidRPr="00A80B90">
        <w:rPr>
          <w:rFonts w:eastAsia="SimSun"/>
          <w:b/>
          <w:bCs/>
          <w:lang w:val="en-US" w:eastAsia="zh-CN"/>
        </w:rPr>
        <w:t>External Authentication and Authorization (EAA):</w:t>
      </w:r>
      <w:r w:rsidRPr="00D42339">
        <w:rPr>
          <w:rFonts w:eastAsia="SimSun"/>
          <w:lang w:val="en-US" w:eastAsia="zh-CN"/>
        </w:rPr>
        <w:t xml:space="preserve"> Authentication/Authorization executed by the AAA-S based on UE</w:t>
      </w:r>
      <w:r w:rsidR="00A80B90">
        <w:rPr>
          <w:rFonts w:eastAsia="SimSun"/>
          <w:lang w:val="en-US" w:eastAsia="zh-CN"/>
        </w:rPr>
        <w:t>'</w:t>
      </w:r>
      <w:r w:rsidRPr="00D42339">
        <w:rPr>
          <w:rFonts w:eastAsia="SimSun"/>
          <w:lang w:val="en-US" w:eastAsia="zh-CN"/>
        </w:rPr>
        <w:t>s E-Sub.</w:t>
      </w:r>
    </w:p>
    <w:p w14:paraId="30026F36" w14:textId="374D01E1" w:rsidR="005F473A" w:rsidRPr="00D42339" w:rsidRDefault="005F473A" w:rsidP="005F473A">
      <w:pPr>
        <w:pStyle w:val="Heading4"/>
      </w:pPr>
      <w:bookmarkStart w:id="230" w:name="_Toc31114330"/>
      <w:bookmarkStart w:id="231" w:name="_Toc31120353"/>
      <w:r w:rsidRPr="00D42339">
        <w:t>6.</w:t>
      </w:r>
      <w:r w:rsidR="005962F3">
        <w:t>4</w:t>
      </w:r>
      <w:r w:rsidRPr="00D42339">
        <w:t>.2.2</w:t>
      </w:r>
      <w:r w:rsidRPr="00D42339">
        <w:tab/>
      </w:r>
      <w:r w:rsidRPr="00D42339">
        <w:rPr>
          <w:rFonts w:eastAsia="SimSun"/>
          <w:lang w:val="en-US" w:eastAsia="zh-CN"/>
        </w:rPr>
        <w:t>EAA</w:t>
      </w:r>
      <w:r w:rsidRPr="00D42339">
        <w:t xml:space="preserve"> for t</w:t>
      </w:r>
      <w:r w:rsidRPr="00D42339">
        <w:rPr>
          <w:rFonts w:eastAsia="SimSun"/>
          <w:lang w:val="en-US" w:eastAsia="zh-CN"/>
        </w:rPr>
        <w:t>he UEs with P-Sub and E-Sub</w:t>
      </w:r>
      <w:bookmarkEnd w:id="230"/>
      <w:bookmarkEnd w:id="231"/>
    </w:p>
    <w:p w14:paraId="68712D9A" w14:textId="2CC2B57F" w:rsidR="005F473A" w:rsidRDefault="005F473A" w:rsidP="005F473A">
      <w:pPr>
        <w:rPr>
          <w:rFonts w:eastAsia="SimSun"/>
          <w:lang w:val="en-US" w:eastAsia="zh-CN"/>
        </w:rPr>
      </w:pPr>
      <w:r w:rsidRPr="00D42339">
        <w:rPr>
          <w:rFonts w:eastAsia="SimSun"/>
          <w:lang w:val="en-US" w:eastAsia="zh-CN"/>
        </w:rPr>
        <w:t xml:space="preserve">This clause applies when the </w:t>
      </w:r>
      <w:r w:rsidRPr="00D42339">
        <w:t>UE has both the P-Sub (subscription stored at desired SNPN) and the E-Sub (subscription stored at entity separate from the desired SNPN)</w:t>
      </w:r>
      <w:r w:rsidRPr="00D42339">
        <w:rPr>
          <w:rFonts w:eastAsia="SimSun"/>
          <w:lang w:val="en-US" w:eastAsia="zh-CN"/>
        </w:rPr>
        <w:t>:</w:t>
      </w:r>
    </w:p>
    <w:p w14:paraId="7E6A46DF" w14:textId="681BDE3D" w:rsidR="00A80B90" w:rsidRDefault="00A80B90" w:rsidP="00A80B90">
      <w:pPr>
        <w:pStyle w:val="B1"/>
        <w:rPr>
          <w:rFonts w:eastAsia="SimSun"/>
          <w:lang w:val="en-US" w:eastAsia="zh-CN"/>
        </w:rPr>
      </w:pPr>
      <w:r>
        <w:rPr>
          <w:rFonts w:eastAsia="SimSun"/>
          <w:lang w:val="en-US" w:eastAsia="zh-CN"/>
        </w:rPr>
        <w:t>-</w:t>
      </w:r>
      <w:r>
        <w:rPr>
          <w:rFonts w:eastAsia="SimSun"/>
          <w:lang w:val="en-US" w:eastAsia="zh-CN"/>
        </w:rPr>
        <w:tab/>
        <w:t>SNPN supports the P-Sub which contains PLMN ID+NID information for network selection as defined in clause 5.30.2.4 of TS 23.501 [4];</w:t>
      </w:r>
    </w:p>
    <w:p w14:paraId="4ED091DD" w14:textId="77777777" w:rsidR="00A80B90" w:rsidRDefault="00A80B90" w:rsidP="00A80B90">
      <w:pPr>
        <w:pStyle w:val="B1"/>
        <w:rPr>
          <w:rFonts w:eastAsia="SimSun"/>
          <w:lang w:val="en-US" w:eastAsia="zh-CN"/>
        </w:rPr>
      </w:pPr>
      <w:r>
        <w:rPr>
          <w:rFonts w:eastAsia="SimSun"/>
          <w:lang w:val="en-US" w:eastAsia="zh-CN"/>
        </w:rPr>
        <w:t>-</w:t>
      </w:r>
      <w:r>
        <w:rPr>
          <w:rFonts w:eastAsia="SimSun"/>
          <w:lang w:val="en-US" w:eastAsia="zh-CN"/>
        </w:rPr>
        <w:tab/>
        <w:t>UE discovers and selects the desired SNPN;</w:t>
      </w:r>
    </w:p>
    <w:p w14:paraId="5A8BA0FA" w14:textId="77777777" w:rsidR="00A80B90" w:rsidRDefault="00A80B90" w:rsidP="00A80B90">
      <w:pPr>
        <w:pStyle w:val="B1"/>
        <w:rPr>
          <w:rFonts w:eastAsia="SimSun"/>
          <w:lang w:val="en-US" w:eastAsia="zh-CN"/>
        </w:rPr>
      </w:pPr>
      <w:r>
        <w:rPr>
          <w:rFonts w:eastAsia="SimSun"/>
          <w:lang w:val="en-US" w:eastAsia="zh-CN"/>
        </w:rPr>
        <w:t>-</w:t>
      </w:r>
      <w:r>
        <w:rPr>
          <w:rFonts w:eastAsia="SimSun"/>
          <w:lang w:val="en-US" w:eastAsia="zh-CN"/>
        </w:rPr>
        <w:tab/>
        <w:t>UE performs registration at the SNPN using SUPI;</w:t>
      </w:r>
    </w:p>
    <w:p w14:paraId="3DF9A4D4" w14:textId="77777777" w:rsidR="00A80B90" w:rsidRDefault="00A80B90" w:rsidP="00A80B90">
      <w:pPr>
        <w:pStyle w:val="B1"/>
        <w:rPr>
          <w:rFonts w:eastAsia="SimSun"/>
          <w:lang w:val="en-US" w:eastAsia="zh-CN"/>
        </w:rPr>
      </w:pPr>
      <w:r>
        <w:rPr>
          <w:rFonts w:eastAsia="SimSun"/>
          <w:lang w:val="en-US" w:eastAsia="zh-CN"/>
        </w:rPr>
        <w:t>-</w:t>
      </w:r>
      <w:r>
        <w:rPr>
          <w:rFonts w:eastAsia="SimSun"/>
          <w:lang w:val="en-US" w:eastAsia="zh-CN"/>
        </w:rPr>
        <w:tab/>
        <w:t>Based on P-Sub data the SNPN triggers the EAA for the UE. The EAA using E-Sub is performed between the UE and the AAA-S of SP via SPNP;</w:t>
      </w:r>
    </w:p>
    <w:p w14:paraId="6EBE83BE" w14:textId="3D412D41" w:rsidR="00A80B90" w:rsidRDefault="00A80B90" w:rsidP="00A80B90">
      <w:pPr>
        <w:pStyle w:val="B1"/>
        <w:rPr>
          <w:rFonts w:eastAsia="SimSun"/>
          <w:lang w:val="en-US" w:eastAsia="zh-CN"/>
        </w:rPr>
      </w:pPr>
      <w:r>
        <w:rPr>
          <w:rFonts w:eastAsia="SimSun"/>
          <w:lang w:val="en-US" w:eastAsia="zh-CN"/>
        </w:rPr>
        <w:t>-</w:t>
      </w:r>
      <w:r>
        <w:rPr>
          <w:rFonts w:eastAsia="SimSun"/>
          <w:lang w:val="en-US" w:eastAsia="zh-CN"/>
        </w:rPr>
        <w:tab/>
        <w:t>SNPN and UE establishes the PDU Session to access to SP services.</w:t>
      </w:r>
    </w:p>
    <w:p w14:paraId="7DD84273" w14:textId="5222FF97" w:rsidR="005F473A" w:rsidRPr="00D42339" w:rsidRDefault="00A80B90" w:rsidP="005F473A">
      <w:pPr>
        <w:pStyle w:val="EditorsNote"/>
        <w:rPr>
          <w:lang w:eastAsia="ko-KR"/>
        </w:rPr>
      </w:pPr>
      <w:r>
        <w:t>Editor</w:t>
      </w:r>
      <w:r>
        <w:t>'</w:t>
      </w:r>
      <w:r>
        <w:t>s note:</w:t>
      </w:r>
      <w:r>
        <w:tab/>
      </w:r>
      <w:r w:rsidR="005F473A" w:rsidRPr="00D42339">
        <w:rPr>
          <w:lang w:eastAsia="ko-KR"/>
        </w:rPr>
        <w:t>It is FFS whether and how to reuse the NSSAA to perform the EAA.</w:t>
      </w:r>
    </w:p>
    <w:p w14:paraId="6C7A30A8" w14:textId="527649B8" w:rsidR="005F473A" w:rsidRPr="00D42339" w:rsidRDefault="00A80B90" w:rsidP="005F473A">
      <w:pPr>
        <w:pStyle w:val="EditorsNote"/>
        <w:rPr>
          <w:lang w:eastAsia="ko-KR"/>
        </w:rPr>
      </w:pPr>
      <w:r>
        <w:t>Editor</w:t>
      </w:r>
      <w:r>
        <w:t>'</w:t>
      </w:r>
      <w:r>
        <w:t>s note:</w:t>
      </w:r>
      <w:r>
        <w:tab/>
      </w:r>
      <w:r w:rsidR="005F473A" w:rsidRPr="00D42339">
        <w:rPr>
          <w:lang w:eastAsia="ko-KR"/>
        </w:rPr>
        <w:t>this clause will be re-visited when SA2 decides whether the E-Sub is only used to authenticate for Access to the desired SNPN.</w:t>
      </w:r>
    </w:p>
    <w:p w14:paraId="5360DFC9" w14:textId="7B3C16DB" w:rsidR="005F473A" w:rsidRPr="00D42339" w:rsidRDefault="005F473A" w:rsidP="005F473A">
      <w:pPr>
        <w:pStyle w:val="Heading4"/>
      </w:pPr>
      <w:bookmarkStart w:id="232" w:name="_Toc31114331"/>
      <w:bookmarkStart w:id="233" w:name="_Toc31120354"/>
      <w:r w:rsidRPr="00D42339">
        <w:t>6.</w:t>
      </w:r>
      <w:r w:rsidR="0051228E">
        <w:t>4</w:t>
      </w:r>
      <w:r w:rsidRPr="00D42339">
        <w:t>.2.3</w:t>
      </w:r>
      <w:r w:rsidRPr="00D42339">
        <w:tab/>
      </w:r>
      <w:r w:rsidRPr="00D42339">
        <w:rPr>
          <w:rFonts w:eastAsia="SimSun"/>
          <w:lang w:val="en-US" w:eastAsia="zh-CN"/>
        </w:rPr>
        <w:t>EAA</w:t>
      </w:r>
      <w:r w:rsidRPr="00D42339">
        <w:t xml:space="preserve"> for t</w:t>
      </w:r>
      <w:r w:rsidRPr="00D42339">
        <w:rPr>
          <w:rFonts w:eastAsia="SimSun"/>
          <w:lang w:val="en-US" w:eastAsia="zh-CN"/>
        </w:rPr>
        <w:t>he UEs with only E-Sub</w:t>
      </w:r>
      <w:bookmarkEnd w:id="232"/>
      <w:bookmarkEnd w:id="233"/>
    </w:p>
    <w:p w14:paraId="5E3F5B33" w14:textId="77777777" w:rsidR="001D2975" w:rsidRDefault="005F473A" w:rsidP="001D2975">
      <w:pPr>
        <w:rPr>
          <w:rFonts w:eastAsia="SimSun"/>
          <w:lang w:val="en-US" w:eastAsia="zh-CN"/>
        </w:rPr>
      </w:pPr>
      <w:r w:rsidRPr="00D42339">
        <w:rPr>
          <w:rFonts w:eastAsia="SimSun"/>
          <w:lang w:val="en-US" w:eastAsia="zh-CN"/>
        </w:rPr>
        <w:t xml:space="preserve">This clause applies when the </w:t>
      </w:r>
      <w:r w:rsidRPr="00D42339">
        <w:rPr>
          <w:lang w:eastAsia="ko-KR"/>
        </w:rPr>
        <w:t>UE is only</w:t>
      </w:r>
      <w:r w:rsidRPr="00D42339">
        <w:t xml:space="preserve"> provisioned with the</w:t>
      </w:r>
      <w:r w:rsidRPr="00D42339">
        <w:rPr>
          <w:lang w:eastAsia="ko-KR"/>
        </w:rPr>
        <w:t xml:space="preserve"> </w:t>
      </w:r>
      <w:r w:rsidRPr="00D42339">
        <w:t>E-Sub (subscription stored at entity separate from the desired SNPN)</w:t>
      </w:r>
      <w:r w:rsidRPr="00D42339">
        <w:rPr>
          <w:rFonts w:eastAsia="SimSun"/>
          <w:lang w:val="en-US" w:eastAsia="zh-CN"/>
        </w:rPr>
        <w:t>:</w:t>
      </w:r>
    </w:p>
    <w:p w14:paraId="55C3AD52" w14:textId="66096DEB" w:rsidR="00096D4F" w:rsidRDefault="00DE2BA6" w:rsidP="00D76F43">
      <w:pPr>
        <w:pStyle w:val="B1"/>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UE is provisioned with E-Sub that contains the network configuration, which is used for SNPN discovery and selection; the network configuration contains the following information for each desired SNPN:</w:t>
      </w:r>
    </w:p>
    <w:p w14:paraId="2305A6EC" w14:textId="10C849F6"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PLMN ID+NID; and</w:t>
      </w:r>
    </w:p>
    <w:p w14:paraId="7FBA03E5" w14:textId="1AFA1BBC"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w:t>
      </w:r>
      <w:r w:rsidR="005F473A" w:rsidRPr="00D42339">
        <w:rPr>
          <w:rFonts w:eastAsia="SimSun" w:hint="eastAsia"/>
          <w:lang w:eastAsia="zh-CN"/>
        </w:rPr>
        <w:t>riority</w:t>
      </w:r>
      <w:r w:rsidR="005F473A" w:rsidRPr="00D42339">
        <w:rPr>
          <w:rFonts w:eastAsia="SimSun"/>
          <w:lang w:eastAsia="zh-CN"/>
        </w:rPr>
        <w:t>; and optionally</w:t>
      </w:r>
      <w:bookmarkStart w:id="234" w:name="_Hlk30537429"/>
    </w:p>
    <w:p w14:paraId="3C50DB2A" w14:textId="0B2EC572"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Subscribed SP ID list</w:t>
      </w:r>
      <w:bookmarkEnd w:id="234"/>
      <w:r w:rsidR="00A80B90">
        <w:rPr>
          <w:rFonts w:eastAsia="SimSun"/>
          <w:lang w:eastAsia="zh-CN"/>
        </w:rPr>
        <w:t>.</w:t>
      </w:r>
    </w:p>
    <w:p w14:paraId="74114695" w14:textId="681FCFC7" w:rsidR="00096D4F" w:rsidRDefault="00DE2BA6" w:rsidP="00D76F43">
      <w:pPr>
        <w:pStyle w:val="B1"/>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SNPN broadcasts the following information:</w:t>
      </w:r>
    </w:p>
    <w:p w14:paraId="639CCDC0" w14:textId="5226ABC4" w:rsidR="00096D4F" w:rsidRDefault="00DE2BA6" w:rsidP="00D76F43">
      <w:pPr>
        <w:pStyle w:val="B2"/>
        <w:rPr>
          <w:rFonts w:eastAsia="SimSun"/>
          <w:lang w:eastAsia="zh-CN"/>
        </w:rPr>
      </w:pPr>
      <w:r>
        <w:rPr>
          <w:rFonts w:eastAsia="SimSun"/>
          <w:lang w:eastAsia="zh-CN"/>
        </w:rPr>
        <w:t>-</w:t>
      </w:r>
      <w:r>
        <w:rPr>
          <w:rFonts w:eastAsia="SimSun"/>
          <w:lang w:eastAsia="zh-CN"/>
        </w:rPr>
        <w:tab/>
      </w:r>
      <w:r w:rsidR="005F473A" w:rsidRPr="00D42339">
        <w:rPr>
          <w:rFonts w:eastAsia="SimSun"/>
          <w:lang w:eastAsia="zh-CN"/>
        </w:rPr>
        <w:t>PLMN ID+NID; and</w:t>
      </w:r>
    </w:p>
    <w:p w14:paraId="062851DB" w14:textId="5FA1564D" w:rsidR="00096D4F" w:rsidRDefault="00DE2BA6" w:rsidP="00D76F43">
      <w:pPr>
        <w:pStyle w:val="B2"/>
        <w:rPr>
          <w:rFonts w:eastAsia="SimSun"/>
          <w:lang w:eastAsia="zh-CN"/>
        </w:rPr>
      </w:pPr>
      <w:r>
        <w:rPr>
          <w:rFonts w:eastAsia="SimSun"/>
          <w:lang w:val="en-US" w:eastAsia="zh-CN"/>
        </w:rPr>
        <w:t>-</w:t>
      </w:r>
      <w:r>
        <w:rPr>
          <w:rFonts w:eastAsia="SimSun"/>
          <w:lang w:val="en-US" w:eastAsia="zh-CN"/>
        </w:rPr>
        <w:tab/>
      </w:r>
      <w:r w:rsidR="005F473A" w:rsidRPr="00D42339">
        <w:rPr>
          <w:rFonts w:eastAsia="SimSun"/>
          <w:lang w:val="en-US" w:eastAsia="zh-CN"/>
        </w:rPr>
        <w:t xml:space="preserve">support of EAA, and </w:t>
      </w:r>
      <w:r w:rsidR="005F473A" w:rsidRPr="00D42339">
        <w:rPr>
          <w:rFonts w:eastAsia="SimSun"/>
          <w:lang w:eastAsia="zh-CN"/>
        </w:rPr>
        <w:t>optionally</w:t>
      </w:r>
    </w:p>
    <w:p w14:paraId="602DB01F" w14:textId="12EC65F2" w:rsidR="00096D4F" w:rsidRDefault="00DE2BA6" w:rsidP="00D76F43">
      <w:pPr>
        <w:pStyle w:val="B2"/>
        <w:rPr>
          <w:rFonts w:eastAsia="SimSun"/>
          <w:lang w:val="en-US" w:eastAsia="zh-CN"/>
        </w:rPr>
      </w:pPr>
      <w:r>
        <w:rPr>
          <w:rFonts w:eastAsia="SimSun"/>
          <w:lang w:val="en-US" w:eastAsia="zh-CN"/>
        </w:rPr>
        <w:t>-</w:t>
      </w:r>
      <w:r>
        <w:rPr>
          <w:rFonts w:eastAsia="SimSun"/>
          <w:lang w:val="en-US" w:eastAsia="zh-CN"/>
        </w:rPr>
        <w:tab/>
      </w:r>
      <w:r w:rsidR="005F473A" w:rsidRPr="00D42339">
        <w:rPr>
          <w:rFonts w:eastAsia="SimSun"/>
          <w:lang w:val="en-US" w:eastAsia="zh-CN"/>
        </w:rPr>
        <w:t>Supported SP-ID list</w:t>
      </w:r>
      <w:r w:rsidR="00A80B90">
        <w:rPr>
          <w:rFonts w:eastAsia="SimSun"/>
          <w:lang w:val="en-US" w:eastAsia="zh-CN"/>
        </w:rPr>
        <w:t>.</w:t>
      </w:r>
    </w:p>
    <w:p w14:paraId="75CB6A26" w14:textId="04DE9E84" w:rsidR="00E70A2E" w:rsidRDefault="00A80B90" w:rsidP="00E70A2E">
      <w:pPr>
        <w:pStyle w:val="EditorsNote"/>
        <w:rPr>
          <w:lang w:val="en-US" w:eastAsia="zh-CN"/>
        </w:rPr>
      </w:pPr>
      <w:r>
        <w:t>Editor</w:t>
      </w:r>
      <w:r>
        <w:t>'</w:t>
      </w:r>
      <w:r>
        <w:t>s note:</w:t>
      </w:r>
      <w:r>
        <w:tab/>
      </w:r>
      <w:r w:rsidR="001D2975" w:rsidRPr="001D2975">
        <w:rPr>
          <w:lang w:val="en-US" w:eastAsia="zh-CN"/>
        </w:rPr>
        <w:t>Whether a domain name SP ID SP-ID can be broadcast in SIB is FFS.</w:t>
      </w:r>
    </w:p>
    <w:p w14:paraId="19CDFE83" w14:textId="7F49934B" w:rsidR="005F473A" w:rsidRDefault="00E70A2E" w:rsidP="00D76F43">
      <w:pPr>
        <w:pStyle w:val="B1"/>
        <w:rPr>
          <w:lang w:val="en-US" w:eastAsia="zh-CN"/>
        </w:rPr>
      </w:pPr>
      <w:r>
        <w:rPr>
          <w:rFonts w:eastAsia="SimSun"/>
          <w:lang w:val="en-US" w:eastAsia="zh-CN"/>
        </w:rPr>
        <w:t>-</w:t>
      </w:r>
      <w:r>
        <w:rPr>
          <w:rFonts w:eastAsia="SimSun"/>
          <w:lang w:val="en-US" w:eastAsia="zh-CN"/>
        </w:rPr>
        <w:tab/>
      </w:r>
      <w:r w:rsidRPr="00D42339">
        <w:rPr>
          <w:rFonts w:eastAsia="SimSun"/>
          <w:lang w:val="en-US" w:eastAsia="zh-CN"/>
        </w:rPr>
        <w:t>UE discovers and selects the desired SNPN based on network configuration and the broadcast information</w:t>
      </w:r>
      <w:r w:rsidR="00A80B90">
        <w:rPr>
          <w:rFonts w:eastAsia="SimSun"/>
          <w:lang w:val="en-US" w:eastAsia="zh-CN"/>
        </w:rPr>
        <w:t>.</w:t>
      </w:r>
    </w:p>
    <w:p w14:paraId="0EA9B9F0" w14:textId="5560045E" w:rsidR="005F473A" w:rsidRPr="00D42339" w:rsidRDefault="00A80B90" w:rsidP="005F473A">
      <w:pPr>
        <w:pStyle w:val="EditorsNote"/>
        <w:rPr>
          <w:lang w:eastAsia="ko-KR"/>
        </w:rPr>
      </w:pPr>
      <w:r>
        <w:t>Editor</w:t>
      </w:r>
      <w:r>
        <w:t>'</w:t>
      </w:r>
      <w:r>
        <w:t>s note:</w:t>
      </w:r>
      <w:r>
        <w:tab/>
      </w:r>
      <w:r w:rsidR="005F473A" w:rsidRPr="00D42339">
        <w:rPr>
          <w:lang w:val="en-US" w:eastAsia="zh-CN"/>
        </w:rPr>
        <w:t>Interaction between network configuration for SNPN discovery and SNPN broadcast of supported SP ID list during SNPN selection is FFS.</w:t>
      </w:r>
    </w:p>
    <w:p w14:paraId="00115176" w14:textId="4D5D608E" w:rsidR="004A6ECC" w:rsidRPr="00D42339" w:rsidRDefault="00E70A2E" w:rsidP="004A6ECC">
      <w:pPr>
        <w:pStyle w:val="B1"/>
        <w:rPr>
          <w:lang w:eastAsia="ko-KR"/>
        </w:rPr>
      </w:pPr>
      <w:r>
        <w:rPr>
          <w:rFonts w:eastAsia="SimSun"/>
          <w:lang w:val="en-US" w:eastAsia="zh-CN"/>
        </w:rPr>
        <w:lastRenderedPageBreak/>
        <w:t>-</w:t>
      </w:r>
      <w:r>
        <w:rPr>
          <w:rFonts w:eastAsia="SimSun"/>
          <w:lang w:val="en-US" w:eastAsia="zh-CN"/>
        </w:rPr>
        <w:tab/>
      </w:r>
      <w:r w:rsidR="004A6ECC" w:rsidRPr="00D42339">
        <w:rPr>
          <w:rFonts w:eastAsia="SimSun"/>
          <w:lang w:val="en-US" w:eastAsia="zh-CN"/>
        </w:rPr>
        <w:t>UE using E-Sub performs registration to the SNPN.</w:t>
      </w:r>
    </w:p>
    <w:p w14:paraId="336EC4DB" w14:textId="4396323D" w:rsidR="004A6ECC" w:rsidRPr="00D42339" w:rsidRDefault="00E70A2E" w:rsidP="004A6ECC">
      <w:pPr>
        <w:pStyle w:val="B1"/>
        <w:rPr>
          <w:lang w:eastAsia="ko-KR"/>
        </w:rPr>
      </w:pPr>
      <w:r>
        <w:rPr>
          <w:rFonts w:eastAsia="SimSun"/>
          <w:lang w:val="en-US" w:eastAsia="zh-CN"/>
        </w:rPr>
        <w:t>-</w:t>
      </w:r>
      <w:r>
        <w:rPr>
          <w:rFonts w:eastAsia="SimSun"/>
          <w:lang w:val="en-US" w:eastAsia="zh-CN"/>
        </w:rPr>
        <w:tab/>
      </w:r>
      <w:r w:rsidR="004A6ECC" w:rsidRPr="00D42339">
        <w:rPr>
          <w:rFonts w:eastAsia="SimSun"/>
          <w:lang w:val="en-US" w:eastAsia="zh-CN"/>
        </w:rPr>
        <w:t>Based on local policy the SNPN triggers the EAA for the UE. The EAA is performed between the UE and the AAA-S of SP via SPNP.</w:t>
      </w:r>
    </w:p>
    <w:p w14:paraId="78273AEB" w14:textId="0704E7D4" w:rsidR="004A6ECC" w:rsidRDefault="00E70A2E" w:rsidP="004A6ECC">
      <w:pPr>
        <w:pStyle w:val="B1"/>
        <w:rPr>
          <w:lang w:eastAsia="ko-KR"/>
        </w:rPr>
      </w:pPr>
      <w:r>
        <w:rPr>
          <w:rFonts w:eastAsia="SimSun"/>
          <w:lang w:eastAsia="zh-CN"/>
        </w:rPr>
        <w:t>-</w:t>
      </w:r>
      <w:r>
        <w:rPr>
          <w:rFonts w:eastAsia="SimSun"/>
          <w:lang w:eastAsia="zh-CN"/>
        </w:rPr>
        <w:tab/>
      </w:r>
      <w:r w:rsidR="004A6ECC" w:rsidRPr="00D42339">
        <w:rPr>
          <w:rFonts w:eastAsia="SimSun"/>
          <w:lang w:eastAsia="zh-CN"/>
        </w:rPr>
        <w:t>SNPN and UE establishes the PDU Session to access to SP services</w:t>
      </w:r>
      <w:r w:rsidR="00A80B90">
        <w:rPr>
          <w:rFonts w:eastAsia="SimSun"/>
          <w:lang w:eastAsia="zh-CN"/>
        </w:rPr>
        <w:t>.</w:t>
      </w:r>
    </w:p>
    <w:p w14:paraId="03AA5A9B" w14:textId="5CE91A44" w:rsidR="005F473A" w:rsidRPr="00D42339" w:rsidRDefault="00A80B90" w:rsidP="005F473A">
      <w:pPr>
        <w:pStyle w:val="EditorsNote"/>
        <w:rPr>
          <w:lang w:eastAsia="ko-KR"/>
        </w:rPr>
      </w:pPr>
      <w:r>
        <w:t>Editor</w:t>
      </w:r>
      <w:r>
        <w:t>'</w:t>
      </w:r>
      <w:r>
        <w:t>s note:</w:t>
      </w:r>
      <w:r>
        <w:tab/>
      </w:r>
      <w:r w:rsidR="005F473A" w:rsidRPr="00D42339">
        <w:rPr>
          <w:lang w:eastAsia="ko-KR"/>
        </w:rPr>
        <w:t xml:space="preserve">The further details of the </w:t>
      </w:r>
      <w:r w:rsidR="005F473A" w:rsidRPr="00D42339">
        <w:rPr>
          <w:rFonts w:eastAsia="SimSun"/>
          <w:lang w:val="en-US" w:eastAsia="zh-CN"/>
        </w:rPr>
        <w:t>network selection are FFS</w:t>
      </w:r>
      <w:r w:rsidR="005F473A" w:rsidRPr="00D42339">
        <w:rPr>
          <w:lang w:eastAsia="ko-KR"/>
        </w:rPr>
        <w:t>.</w:t>
      </w:r>
    </w:p>
    <w:p w14:paraId="199B3C8B" w14:textId="18B855CA" w:rsidR="005F473A" w:rsidRPr="00D42339" w:rsidRDefault="005F473A" w:rsidP="005F473A">
      <w:pPr>
        <w:pStyle w:val="Heading3"/>
      </w:pPr>
      <w:bookmarkStart w:id="235" w:name="_Toc31114332"/>
      <w:bookmarkStart w:id="236" w:name="_Toc31120355"/>
      <w:r w:rsidRPr="00D42339">
        <w:t>6.</w:t>
      </w:r>
      <w:r w:rsidR="005E5F66">
        <w:t>4</w:t>
      </w:r>
      <w:r w:rsidRPr="00D42339">
        <w:t>.3</w:t>
      </w:r>
      <w:r w:rsidRPr="00D42339">
        <w:tab/>
        <w:t>Procedures</w:t>
      </w:r>
      <w:bookmarkEnd w:id="235"/>
      <w:bookmarkEnd w:id="236"/>
    </w:p>
    <w:p w14:paraId="6EF676D2" w14:textId="227359E0" w:rsidR="005F473A" w:rsidRPr="00D42339" w:rsidRDefault="005F473A" w:rsidP="005F473A">
      <w:pPr>
        <w:pStyle w:val="Heading4"/>
      </w:pPr>
      <w:bookmarkStart w:id="237" w:name="_Toc31114333"/>
      <w:bookmarkStart w:id="238" w:name="_Toc31120356"/>
      <w:r w:rsidRPr="00D42339">
        <w:t>6.</w:t>
      </w:r>
      <w:r w:rsidR="005E5F66">
        <w:t>4</w:t>
      </w:r>
      <w:r w:rsidRPr="00D42339">
        <w:t>.3.1</w:t>
      </w:r>
      <w:r w:rsidRPr="00D42339">
        <w:tab/>
        <w:t>EAA for t</w:t>
      </w:r>
      <w:r w:rsidRPr="00D42339">
        <w:rPr>
          <w:rFonts w:eastAsia="SimSun"/>
          <w:lang w:val="en-US" w:eastAsia="zh-CN"/>
        </w:rPr>
        <w:t>he UEs with P-Sub and E-Sub</w:t>
      </w:r>
      <w:bookmarkEnd w:id="237"/>
      <w:bookmarkEnd w:id="238"/>
    </w:p>
    <w:p w14:paraId="003937ED" w14:textId="77777777" w:rsidR="005F473A" w:rsidRPr="00D42339" w:rsidRDefault="005F473A" w:rsidP="005F473A">
      <w:pPr>
        <w:rPr>
          <w:lang w:eastAsia="ko-KR"/>
        </w:rPr>
      </w:pPr>
      <w:r w:rsidRPr="00D42339">
        <w:rPr>
          <w:lang w:eastAsia="ko-KR"/>
        </w:rPr>
        <w:t xml:space="preserve">In this case, </w:t>
      </w:r>
      <w:r w:rsidRPr="00D42339">
        <w:rPr>
          <w:rFonts w:eastAsia="SimSun"/>
          <w:lang w:val="en-US" w:eastAsia="zh-CN"/>
        </w:rPr>
        <w:t>E-Sub is used to authenticate and authorize the UE</w:t>
      </w:r>
      <w:r w:rsidRPr="00D42339">
        <w:rPr>
          <w:lang w:eastAsia="ko-KR"/>
        </w:rPr>
        <w:t xml:space="preserve"> for access to the services of the SP, </w:t>
      </w:r>
      <w:r w:rsidRPr="00D42339">
        <w:rPr>
          <w:rFonts w:eastAsia="SimSun"/>
          <w:lang w:val="en-US" w:eastAsia="zh-CN"/>
        </w:rPr>
        <w:t xml:space="preserve">P-Sub is used to authenticate and authorize the UE for access to the </w:t>
      </w:r>
      <w:r w:rsidRPr="00D42339">
        <w:rPr>
          <w:lang w:eastAsia="ko-KR"/>
        </w:rPr>
        <w:t>desired SNPN</w:t>
      </w:r>
      <w:r w:rsidRPr="00D42339">
        <w:rPr>
          <w:rFonts w:eastAsia="SimSun"/>
          <w:lang w:val="en-US" w:eastAsia="zh-CN"/>
        </w:rPr>
        <w:t xml:space="preserve"> </w:t>
      </w:r>
      <w:r w:rsidRPr="00D42339">
        <w:rPr>
          <w:lang w:eastAsia="ko-KR"/>
        </w:rPr>
        <w:t>that provides connectivity to services of the SP. UE selects and registers to the desired SNPN using the P-Sub. After the registration, the AMF triggers the EAA based on P-Sub data. The SNPN only allows the UE to access to the services of the SP for which the SNPN has successful EAA.</w:t>
      </w:r>
    </w:p>
    <w:p w14:paraId="2E232649" w14:textId="77777777" w:rsidR="005F473A" w:rsidRPr="00D42339" w:rsidRDefault="005F473A" w:rsidP="005F473A">
      <w:pPr>
        <w:pStyle w:val="TH"/>
      </w:pPr>
      <w:r w:rsidRPr="00D42339">
        <w:rPr>
          <w:lang w:val="en-US"/>
        </w:rPr>
        <w:object w:dxaOrig="20911" w:dyaOrig="10246" w14:anchorId="383AD93E">
          <v:shape id="_x0000_i1033" type="#_x0000_t75" style="width:438pt;height:214.5pt" o:ole="">
            <v:imagedata r:id="rId30" o:title=""/>
          </v:shape>
          <o:OLEObject Type="Embed" ProgID="Visio.Drawing.11" ShapeID="_x0000_i1033" DrawAspect="Content" ObjectID="_1641733341" r:id="rId31"/>
        </w:object>
      </w:r>
    </w:p>
    <w:p w14:paraId="1580984A" w14:textId="28781BCF" w:rsidR="005F473A" w:rsidRPr="00D42339" w:rsidRDefault="005F473A" w:rsidP="005F473A">
      <w:pPr>
        <w:pStyle w:val="TF"/>
      </w:pPr>
      <w:r w:rsidRPr="00D42339">
        <w:t>Figure 6.</w:t>
      </w:r>
      <w:r w:rsidR="005E5F66">
        <w:t>4</w:t>
      </w:r>
      <w:r w:rsidRPr="00D42339">
        <w:t xml:space="preserve">.3.1-1: </w:t>
      </w:r>
      <w:r w:rsidRPr="00D42339">
        <w:rPr>
          <w:rFonts w:eastAsia="SimSun"/>
          <w:lang w:eastAsia="zh-CN"/>
        </w:rPr>
        <w:t>EAA of UEs with P-Sub</w:t>
      </w:r>
      <w:r w:rsidRPr="00D42339">
        <w:rPr>
          <w:rFonts w:eastAsia="SimSun"/>
          <w:lang w:val="en-US" w:eastAsia="zh-CN"/>
        </w:rPr>
        <w:t xml:space="preserve"> and E-Sub</w:t>
      </w:r>
    </w:p>
    <w:p w14:paraId="015F019D" w14:textId="0EF92E3B" w:rsidR="005F473A" w:rsidRPr="00D42339" w:rsidRDefault="005F473A" w:rsidP="005F473A">
      <w:pPr>
        <w:pStyle w:val="B1"/>
      </w:pPr>
      <w:r w:rsidRPr="00D42339">
        <w:t>1.</w:t>
      </w:r>
      <w:r w:rsidRPr="00D42339">
        <w:tab/>
        <w:t xml:space="preserve">Steps 1-14a in clause 4.2.2.2.2 of </w:t>
      </w:r>
      <w:r w:rsidR="00A80B90" w:rsidRPr="00D42339">
        <w:t>TS</w:t>
      </w:r>
      <w:r w:rsidR="00A80B90">
        <w:t> </w:t>
      </w:r>
      <w:r w:rsidR="00A80B90" w:rsidRPr="00D42339">
        <w:t>23.502</w:t>
      </w:r>
      <w:r w:rsidR="00A80B90">
        <w:t> </w:t>
      </w:r>
      <w:r w:rsidR="00A80B90" w:rsidRPr="00D42339">
        <w:t>[</w:t>
      </w:r>
      <w:r w:rsidR="00A80B90">
        <w:t>6</w:t>
      </w:r>
      <w:r w:rsidRPr="00D42339">
        <w:t>] are performed.</w:t>
      </w:r>
    </w:p>
    <w:p w14:paraId="34CD9663" w14:textId="77777777" w:rsidR="005F473A" w:rsidRPr="00D42339" w:rsidRDefault="005F473A" w:rsidP="005F473A">
      <w:pPr>
        <w:pStyle w:val="B1"/>
      </w:pPr>
      <w:r w:rsidRPr="00D42339">
        <w:t>2.</w:t>
      </w:r>
      <w:r w:rsidRPr="00D42339">
        <w:tab/>
        <w:t>AMF retrieves the P-Sub data from UDM using Nudm_SDM_Get service operation. The P-Sub data includes the indication, SP-ID, AAA-S address for EAA of each SP.</w:t>
      </w:r>
    </w:p>
    <w:p w14:paraId="4E0F3034" w14:textId="77777777" w:rsidR="005F473A" w:rsidRPr="00D42339" w:rsidRDefault="005F473A" w:rsidP="005F473A">
      <w:pPr>
        <w:pStyle w:val="B1"/>
      </w:pPr>
      <w:r w:rsidRPr="00D42339">
        <w:t>3.</w:t>
      </w:r>
      <w:r w:rsidRPr="00D42339">
        <w:tab/>
        <w:t>AMF decides to start the EAA based on P-Sub data after registration.</w:t>
      </w:r>
    </w:p>
    <w:p w14:paraId="37B910DF" w14:textId="6AB265E2" w:rsidR="005F473A" w:rsidRPr="00D42339" w:rsidRDefault="005F473A" w:rsidP="005F473A">
      <w:pPr>
        <w:pStyle w:val="B1"/>
      </w:pPr>
      <w:r w:rsidRPr="00D42339">
        <w:t>4.</w:t>
      </w:r>
      <w:r w:rsidRPr="00D42339">
        <w:tab/>
        <w:t xml:space="preserve">Steps 14c-24 in clause 4.2.2.2.2 of </w:t>
      </w:r>
      <w:r w:rsidR="00A80B90" w:rsidRPr="00D42339">
        <w:t>TS</w:t>
      </w:r>
      <w:r w:rsidR="00A80B90">
        <w:t> </w:t>
      </w:r>
      <w:r w:rsidR="00A80B90" w:rsidRPr="00D42339">
        <w:t>23.502</w:t>
      </w:r>
      <w:r w:rsidR="00A80B90">
        <w:t> </w:t>
      </w:r>
      <w:r w:rsidR="00A80B90" w:rsidRPr="00D42339">
        <w:t>[</w:t>
      </w:r>
      <w:r w:rsidR="00A80B90">
        <w:t>6</w:t>
      </w:r>
      <w:r w:rsidRPr="00D42339">
        <w:t>] are performed.</w:t>
      </w:r>
    </w:p>
    <w:p w14:paraId="51C9123A" w14:textId="66146289" w:rsidR="005F473A" w:rsidRPr="00D42339" w:rsidRDefault="005F473A" w:rsidP="005F473A">
      <w:pPr>
        <w:pStyle w:val="B1"/>
      </w:pPr>
      <w:r w:rsidRPr="00D42339">
        <w:t>5.</w:t>
      </w:r>
      <w:r w:rsidRPr="00D42339">
        <w:tab/>
      </w:r>
      <w:r w:rsidRPr="00D42339">
        <w:rPr>
          <w:rFonts w:eastAsia="SimSun"/>
          <w:lang w:val="en-US" w:eastAsia="zh-CN"/>
        </w:rPr>
        <w:t>The EAA using E-Sub is performed between the UE and the AAA-S of SP via SPNP</w:t>
      </w:r>
      <w:r w:rsidRPr="00D42339">
        <w:t xml:space="preserve">. In order to implement this EAA procedure, Network Slice-Specific Authentication and Authorization procedure defined in clause 4.2.9 of </w:t>
      </w:r>
      <w:r w:rsidR="00A80B90" w:rsidRPr="00D42339">
        <w:t>TS</w:t>
      </w:r>
      <w:r w:rsidR="00A80B90">
        <w:t> </w:t>
      </w:r>
      <w:r w:rsidR="00A80B90" w:rsidRPr="00D42339">
        <w:t>23.502</w:t>
      </w:r>
      <w:r w:rsidR="00A80B90">
        <w:t> </w:t>
      </w:r>
      <w:r w:rsidR="00A80B90" w:rsidRPr="00D42339">
        <w:t>[</w:t>
      </w:r>
      <w:r w:rsidR="00A80B90">
        <w:t>6</w:t>
      </w:r>
      <w:r w:rsidRPr="00D42339">
        <w:t>] can be used, by changing the Authentication and Authorization from per slice to per service provider, i.e., replacing the S-NSSAI with the SP-ID in the related steps of Network Slice-Specific Authentication and Authorization procedure.</w:t>
      </w:r>
    </w:p>
    <w:p w14:paraId="3E2063DD" w14:textId="53C2BDA9" w:rsidR="005F473A" w:rsidRPr="00D42339" w:rsidRDefault="00A80B90" w:rsidP="005F473A">
      <w:pPr>
        <w:pStyle w:val="EditorsNote"/>
        <w:rPr>
          <w:lang w:eastAsia="ko-KR"/>
        </w:rPr>
      </w:pPr>
      <w:r>
        <w:t>Editor</w:t>
      </w:r>
      <w:r>
        <w:t>'</w:t>
      </w:r>
      <w:r>
        <w:t>s note:</w:t>
      </w:r>
      <w:r>
        <w:tab/>
      </w:r>
      <w:r w:rsidR="005F473A" w:rsidRPr="00D42339">
        <w:rPr>
          <w:lang w:eastAsia="ko-KR"/>
        </w:rPr>
        <w:t>this clause will be re-visited when SA2 decides whether the E-Sub is only used to authenticate for Access to the desired SNPN.</w:t>
      </w:r>
    </w:p>
    <w:p w14:paraId="7BA3FCC2" w14:textId="687A1881" w:rsidR="005F473A" w:rsidRPr="00D42339" w:rsidRDefault="005F473A" w:rsidP="005F473A">
      <w:pPr>
        <w:pStyle w:val="Heading4"/>
      </w:pPr>
      <w:bookmarkStart w:id="239" w:name="_Toc31114334"/>
      <w:bookmarkStart w:id="240" w:name="_Toc31120357"/>
      <w:r w:rsidRPr="00D42339">
        <w:t>6.</w:t>
      </w:r>
      <w:r w:rsidR="00F4277B">
        <w:t>4</w:t>
      </w:r>
      <w:r w:rsidRPr="00D42339">
        <w:t>.3.2</w:t>
      </w:r>
      <w:r w:rsidRPr="00D42339">
        <w:tab/>
        <w:t>EAA for t</w:t>
      </w:r>
      <w:r w:rsidRPr="00D42339">
        <w:rPr>
          <w:rFonts w:eastAsia="SimSun"/>
          <w:lang w:val="en-US" w:eastAsia="zh-CN"/>
        </w:rPr>
        <w:t>he UEs with only E-Sub</w:t>
      </w:r>
      <w:bookmarkEnd w:id="239"/>
      <w:bookmarkEnd w:id="240"/>
    </w:p>
    <w:p w14:paraId="5D2498C2" w14:textId="713585DA" w:rsidR="005F473A" w:rsidRPr="00D42339" w:rsidRDefault="00A80B90" w:rsidP="005F473A">
      <w:pPr>
        <w:rPr>
          <w:lang w:eastAsia="ko-KR"/>
        </w:rPr>
      </w:pPr>
      <w:r>
        <w:rPr>
          <w:lang w:eastAsia="ko-KR"/>
        </w:rPr>
        <w:t xml:space="preserve">In this case, E-Sub is used to authenticate and authorize the UE for access to the services of the SP, as well as for access to the desired SNPN that provides connectivity to services of the SP. For EAA of UEs with only E-Sub, refer to clause 6.4.3.2. In this case, UE selects and registers to the desired SNPN using network configuration in E-Sub and </w:t>
      </w:r>
      <w:r>
        <w:rPr>
          <w:lang w:eastAsia="ko-KR"/>
        </w:rPr>
        <w:lastRenderedPageBreak/>
        <w:t>broadcast system information. Instead of Authentication/Security at AUSM/UDM of SNPN during the registration, the AMF triggers the EAA for UEs using E-Sub based on local policy. The SNPN establishes security context and decides whether to accept the registration based on EAA results.</w:t>
      </w:r>
    </w:p>
    <w:p w14:paraId="42D2EC21" w14:textId="77777777" w:rsidR="005F473A" w:rsidRPr="00D42339" w:rsidRDefault="005F473A" w:rsidP="005F473A">
      <w:pPr>
        <w:pStyle w:val="TH"/>
      </w:pPr>
      <w:r w:rsidRPr="00D42339">
        <w:rPr>
          <w:lang w:val="en-US"/>
        </w:rPr>
        <w:object w:dxaOrig="22200" w:dyaOrig="8086" w14:anchorId="44ACF0D2">
          <v:shape id="_x0000_i1034" type="#_x0000_t75" style="width:481.5pt;height:175.5pt" o:ole="">
            <v:imagedata r:id="rId32" o:title=""/>
          </v:shape>
          <o:OLEObject Type="Embed" ProgID="Visio.Drawing.11" ShapeID="_x0000_i1034" DrawAspect="Content" ObjectID="_1641733342" r:id="rId33"/>
        </w:object>
      </w:r>
    </w:p>
    <w:p w14:paraId="30B984FB" w14:textId="598DC0E7" w:rsidR="005F473A" w:rsidRPr="00D42339" w:rsidRDefault="005F473A" w:rsidP="005F473A">
      <w:pPr>
        <w:pStyle w:val="TF"/>
      </w:pPr>
      <w:r w:rsidRPr="00D42339">
        <w:t>Figure 6.</w:t>
      </w:r>
      <w:r w:rsidR="00F4277B">
        <w:t>4</w:t>
      </w:r>
      <w:r w:rsidRPr="00D42339">
        <w:t xml:space="preserve">.3.2-1: </w:t>
      </w:r>
      <w:r w:rsidRPr="00D42339">
        <w:rPr>
          <w:rFonts w:eastAsia="SimSun"/>
          <w:lang w:eastAsia="zh-CN"/>
        </w:rPr>
        <w:t xml:space="preserve">EAA of UEs </w:t>
      </w:r>
      <w:r w:rsidRPr="00D42339">
        <w:rPr>
          <w:rFonts w:eastAsia="SimSun"/>
          <w:lang w:val="en-US" w:eastAsia="zh-CN"/>
        </w:rPr>
        <w:t>with only E-Sub</w:t>
      </w:r>
    </w:p>
    <w:p w14:paraId="582F669A" w14:textId="1DF052DC" w:rsidR="005F473A" w:rsidRPr="00D42339" w:rsidRDefault="005F473A" w:rsidP="005F473A">
      <w:pPr>
        <w:pStyle w:val="B1"/>
      </w:pPr>
      <w:r w:rsidRPr="00D42339">
        <w:t>1.</w:t>
      </w:r>
      <w:r w:rsidRPr="00D42339">
        <w:tab/>
        <w:t xml:space="preserve">Steps 1-7 in clause 4.2.2.2.2 of </w:t>
      </w:r>
      <w:r w:rsidR="00A80B90" w:rsidRPr="00D42339">
        <w:t>TS</w:t>
      </w:r>
      <w:r w:rsidR="00A80B90">
        <w:t> </w:t>
      </w:r>
      <w:r w:rsidR="00A80B90" w:rsidRPr="00D42339">
        <w:t>23.502</w:t>
      </w:r>
      <w:r w:rsidR="00A80B90">
        <w:t> </w:t>
      </w:r>
      <w:r w:rsidR="00A80B90" w:rsidRPr="00D42339">
        <w:t>[</w:t>
      </w:r>
      <w:r w:rsidR="00A80B90">
        <w:t>6</w:t>
      </w:r>
      <w:r w:rsidRPr="00D42339">
        <w:t>] are performed with the following changes:</w:t>
      </w:r>
    </w:p>
    <w:p w14:paraId="2D7FFE7C" w14:textId="3541C82E" w:rsidR="005F473A" w:rsidRPr="00D42339" w:rsidRDefault="00A80B90" w:rsidP="005F473A">
      <w:pPr>
        <w:pStyle w:val="B1"/>
      </w:pPr>
      <w:r>
        <w:tab/>
        <w:t>In Step 1, the UE includes the support for EAA in the AN message and "EAA" Registration Type value in Registration Request message.</w:t>
      </w:r>
    </w:p>
    <w:p w14:paraId="22529B0A" w14:textId="313974A4" w:rsidR="005F473A" w:rsidRPr="00D42339" w:rsidRDefault="00A80B90" w:rsidP="005F473A">
      <w:pPr>
        <w:pStyle w:val="EditorsNote"/>
      </w:pPr>
      <w:r>
        <w:t>Editor</w:t>
      </w:r>
      <w:r>
        <w:t>'</w:t>
      </w:r>
      <w:r>
        <w:t>s note:</w:t>
      </w:r>
      <w:r>
        <w:tab/>
      </w:r>
      <w:r w:rsidR="005F473A" w:rsidRPr="00D42339">
        <w:t>Need for an explicit indication of EAA support and need for a new Registration type are FFS.</w:t>
      </w:r>
    </w:p>
    <w:p w14:paraId="561286C1" w14:textId="77777777" w:rsidR="005F473A" w:rsidRPr="00D42339" w:rsidRDefault="005F473A" w:rsidP="005F473A">
      <w:pPr>
        <w:pStyle w:val="B1"/>
      </w:pPr>
      <w:r w:rsidRPr="00D42339">
        <w:tab/>
        <w:t>In Step 2, the RAN selects an AMF that supports for EAA.</w:t>
      </w:r>
    </w:p>
    <w:p w14:paraId="1FC875D4" w14:textId="77777777" w:rsidR="005F473A" w:rsidRPr="00D42339" w:rsidRDefault="005F473A" w:rsidP="005F473A">
      <w:pPr>
        <w:pStyle w:val="B1"/>
      </w:pPr>
      <w:r w:rsidRPr="00D42339">
        <w:t>2.</w:t>
      </w:r>
      <w:r w:rsidRPr="00D42339">
        <w:tab/>
        <w:t>The AMF decides to trigger EAA based on UE request and local policy, and selects an AUSF that supports for exchange of EAA signalling between UE and AAA-S.</w:t>
      </w:r>
    </w:p>
    <w:p w14:paraId="685D0614" w14:textId="77777777" w:rsidR="005F473A" w:rsidRPr="00D42339" w:rsidRDefault="005F473A" w:rsidP="005F473A">
      <w:pPr>
        <w:pStyle w:val="B1"/>
      </w:pPr>
      <w:r w:rsidRPr="00D42339">
        <w:t>3.</w:t>
      </w:r>
      <w:r w:rsidRPr="00D42339">
        <w:tab/>
      </w:r>
      <w:r w:rsidRPr="00D42339">
        <w:rPr>
          <w:rFonts w:eastAsia="SimSun"/>
          <w:lang w:val="en-US" w:eastAsia="zh-CN"/>
        </w:rPr>
        <w:t>The EAA is performed between the UE and the AAA-S of SP via SPNP and the</w:t>
      </w:r>
      <w:r w:rsidRPr="00D42339">
        <w:t xml:space="preserve"> AMF receives the EAA results. Besides that, AAA-S provides the anchor key to AUSF, AUSF further provides it to AMF, and the AMF generates the security context with that anchor key.</w:t>
      </w:r>
    </w:p>
    <w:p w14:paraId="53BF12B8" w14:textId="1C55F977" w:rsidR="005F473A" w:rsidRPr="00D42339" w:rsidRDefault="005F473A" w:rsidP="005F473A">
      <w:pPr>
        <w:pStyle w:val="B1"/>
      </w:pPr>
      <w:r w:rsidRPr="00D42339">
        <w:t>4.</w:t>
      </w:r>
      <w:r w:rsidRPr="00D42339">
        <w:tab/>
        <w:t xml:space="preserve">Steps 21-22 in clause 4.2.2.2.2 of </w:t>
      </w:r>
      <w:r w:rsidR="00A80B90" w:rsidRPr="00D42339">
        <w:t>TS</w:t>
      </w:r>
      <w:r w:rsidR="00A80B90">
        <w:t> </w:t>
      </w:r>
      <w:r w:rsidR="00A80B90" w:rsidRPr="00D42339">
        <w:t>23.502</w:t>
      </w:r>
      <w:r w:rsidR="00A80B90">
        <w:t> </w:t>
      </w:r>
      <w:r w:rsidR="00A80B90" w:rsidRPr="00D42339">
        <w:t>[</w:t>
      </w:r>
      <w:r w:rsidR="00A80B90">
        <w:t>6</w:t>
      </w:r>
      <w:r w:rsidRPr="00D42339">
        <w:t>] are performed.</w:t>
      </w:r>
    </w:p>
    <w:p w14:paraId="643DF46F" w14:textId="1F003172" w:rsidR="005F473A" w:rsidRPr="00D42339" w:rsidRDefault="00A80B90" w:rsidP="005F473A">
      <w:pPr>
        <w:pStyle w:val="EditorsNote"/>
        <w:rPr>
          <w:lang w:eastAsia="ko-KR"/>
        </w:rPr>
      </w:pPr>
      <w:r>
        <w:t>Editor</w:t>
      </w:r>
      <w:r>
        <w:t>'</w:t>
      </w:r>
      <w:r>
        <w:t>s note:</w:t>
      </w:r>
      <w:r>
        <w:tab/>
      </w:r>
      <w:r w:rsidR="005F473A" w:rsidRPr="00D42339">
        <w:rPr>
          <w:lang w:eastAsia="ko-KR"/>
        </w:rPr>
        <w:t>details of this EAA procedure are FFS.</w:t>
      </w:r>
    </w:p>
    <w:p w14:paraId="54EB068E" w14:textId="381E9C1F" w:rsidR="005F473A" w:rsidRPr="00D42339" w:rsidRDefault="005F473A" w:rsidP="005F473A">
      <w:pPr>
        <w:pStyle w:val="Heading3"/>
      </w:pPr>
      <w:bookmarkStart w:id="241" w:name="_Toc31114335"/>
      <w:bookmarkStart w:id="242" w:name="_Toc31120358"/>
      <w:r w:rsidRPr="00D42339">
        <w:t>6.</w:t>
      </w:r>
      <w:r w:rsidR="00F4277B">
        <w:t>4</w:t>
      </w:r>
      <w:r w:rsidRPr="00D42339">
        <w:t>.4</w:t>
      </w:r>
      <w:r w:rsidRPr="00D42339">
        <w:tab/>
        <w:t xml:space="preserve">Impacts on </w:t>
      </w:r>
      <w:r w:rsidR="00F4277B">
        <w:t xml:space="preserve">services, </w:t>
      </w:r>
      <w:r w:rsidRPr="00D42339">
        <w:t>entities and interfaces</w:t>
      </w:r>
      <w:bookmarkEnd w:id="241"/>
      <w:bookmarkEnd w:id="242"/>
    </w:p>
    <w:p w14:paraId="57675EEF" w14:textId="6F9328FE" w:rsidR="005F473A" w:rsidRPr="00D42339" w:rsidRDefault="00A80B90" w:rsidP="00A80B90">
      <w:pPr>
        <w:pStyle w:val="EditorsNote"/>
      </w:pPr>
      <w:r>
        <w:t>Editor</w:t>
      </w:r>
      <w:r>
        <w:t>'</w:t>
      </w:r>
      <w:r>
        <w:t>s note:</w:t>
      </w:r>
      <w:r>
        <w:tab/>
      </w:r>
      <w:r w:rsidR="005F473A" w:rsidRPr="00D42339">
        <w:t xml:space="preserve">This clause lists impacts to </w:t>
      </w:r>
      <w:r w:rsidR="00F4277B">
        <w:t xml:space="preserve">services, </w:t>
      </w:r>
      <w:r w:rsidR="005F473A" w:rsidRPr="00D42339">
        <w:t>entities and interfaces.</w:t>
      </w:r>
    </w:p>
    <w:p w14:paraId="3A917C99" w14:textId="44317FF4" w:rsidR="00753C85" w:rsidRPr="00846BEC" w:rsidRDefault="00753C85" w:rsidP="00753C85">
      <w:pPr>
        <w:pStyle w:val="Heading2"/>
      </w:pPr>
      <w:bookmarkStart w:id="243" w:name="_Toc31114336"/>
      <w:bookmarkStart w:id="244" w:name="_Toc31120359"/>
      <w:r w:rsidRPr="00846BEC">
        <w:t>6.</w:t>
      </w:r>
      <w:r>
        <w:t>5</w:t>
      </w:r>
      <w:r w:rsidRPr="00846BEC">
        <w:tab/>
        <w:t>Solution #</w:t>
      </w:r>
      <w:r>
        <w:t>5</w:t>
      </w:r>
      <w:r w:rsidRPr="00846BEC">
        <w:t>: UE Onboarding and provisioning for an SNPN</w:t>
      </w:r>
      <w:bookmarkEnd w:id="243"/>
      <w:bookmarkEnd w:id="244"/>
    </w:p>
    <w:p w14:paraId="7A65DA50" w14:textId="14C0351F" w:rsidR="00753C85" w:rsidRPr="00846BEC" w:rsidRDefault="00753C85" w:rsidP="00753C85">
      <w:pPr>
        <w:pStyle w:val="Heading3"/>
        <w:rPr>
          <w:lang w:eastAsia="ko-KR"/>
        </w:rPr>
      </w:pPr>
      <w:bookmarkStart w:id="245" w:name="_Toc31114337"/>
      <w:bookmarkStart w:id="246" w:name="_Toc31120360"/>
      <w:r w:rsidRPr="00846BEC">
        <w:rPr>
          <w:lang w:eastAsia="ko-KR"/>
        </w:rPr>
        <w:t>6.</w:t>
      </w:r>
      <w:r>
        <w:rPr>
          <w:lang w:eastAsia="ko-KR"/>
        </w:rPr>
        <w:t>5</w:t>
      </w:r>
      <w:r w:rsidRPr="00846BEC">
        <w:rPr>
          <w:lang w:eastAsia="ko-KR"/>
        </w:rPr>
        <w:t>.1</w:t>
      </w:r>
      <w:r w:rsidRPr="00846BEC">
        <w:rPr>
          <w:lang w:eastAsia="ko-KR"/>
        </w:rPr>
        <w:tab/>
        <w:t>Introduction</w:t>
      </w:r>
      <w:bookmarkEnd w:id="245"/>
      <w:bookmarkEnd w:id="246"/>
    </w:p>
    <w:p w14:paraId="7264B358" w14:textId="63851426" w:rsidR="00A80B90" w:rsidRDefault="00A80B90" w:rsidP="00753C85">
      <w:r>
        <w:t>This solution addresses key issue 4 "UE Onboarding and remote provisioning". Especially when the UEs are deployed without provisioned subscription, it provides a solution on how UE subscription/credentials are afterward provisioned to the UEs.</w:t>
      </w:r>
    </w:p>
    <w:p w14:paraId="783C415E" w14:textId="24867B74" w:rsidR="00A80B90" w:rsidRDefault="00A80B90" w:rsidP="00753C85">
      <w:r>
        <w:t>The solution enables UEs to get network connectivity to an SNPN ("onboarding SNPN") so that it can be provisioned with necessary network credentials and configuration for the SNPN that will own the UE's subscription ("SNPN owning the subscription").</w:t>
      </w:r>
    </w:p>
    <w:p w14:paraId="57A43657" w14:textId="77777777" w:rsidR="00AF42E4" w:rsidRDefault="00753C85" w:rsidP="00D76F43">
      <w:pPr>
        <w:pStyle w:val="TH"/>
      </w:pPr>
      <w:r w:rsidRPr="00846BEC">
        <w:rPr>
          <w:noProof/>
        </w:rPr>
        <w:object w:dxaOrig="14593" w:dyaOrig="5268" w14:anchorId="0B61FE0F">
          <v:shape id="_x0000_i1035" type="#_x0000_t75" style="width:474pt;height:171pt" o:ole="">
            <v:imagedata r:id="rId34" o:title=""/>
          </v:shape>
          <o:OLEObject Type="Embed" ProgID="Visio.Drawing.15" ShapeID="_x0000_i1035" DrawAspect="Content" ObjectID="_1641733343" r:id="rId35"/>
        </w:object>
      </w:r>
    </w:p>
    <w:p w14:paraId="1FA4ABCA" w14:textId="781E8672" w:rsidR="00753C85" w:rsidRDefault="00753C85" w:rsidP="00D76F43">
      <w:pPr>
        <w:pStyle w:val="TF"/>
      </w:pPr>
      <w:r w:rsidRPr="00846BEC">
        <w:t>Figure 6.</w:t>
      </w:r>
      <w:r w:rsidR="00AF42E4">
        <w:t>5</w:t>
      </w:r>
      <w:r w:rsidRPr="00846BEC">
        <w:t>.1-1: UE onboarding in non-public network</w:t>
      </w:r>
    </w:p>
    <w:p w14:paraId="0B5F2ABE" w14:textId="77777777" w:rsidR="00753C85" w:rsidRPr="00846BEC" w:rsidRDefault="00753C85" w:rsidP="00753C85">
      <w:r w:rsidRPr="00846BEC">
        <w:t>The following assumptions are considered:</w:t>
      </w:r>
    </w:p>
    <w:p w14:paraId="5CF78401" w14:textId="77777777" w:rsidR="00753C85" w:rsidRPr="00846BEC" w:rsidRDefault="00753C85" w:rsidP="00D76F43">
      <w:pPr>
        <w:pStyle w:val="B1"/>
      </w:pPr>
      <w:r w:rsidRPr="00846BEC">
        <w:t>-</w:t>
      </w:r>
      <w:r w:rsidRPr="00846BEC">
        <w:tab/>
        <w:t xml:space="preserve">The UE is provisioned with some </w:t>
      </w:r>
      <w:r w:rsidRPr="00D76F43">
        <w:rPr>
          <w:i/>
        </w:rPr>
        <w:t>default UE credentials</w:t>
      </w:r>
      <w:r w:rsidRPr="00846BEC">
        <w:t>.</w:t>
      </w:r>
    </w:p>
    <w:p w14:paraId="1E8FF10F" w14:textId="2ABA8EDC" w:rsidR="00753C85" w:rsidRPr="00846BEC" w:rsidRDefault="00A80B90" w:rsidP="00753C85">
      <w:pPr>
        <w:pStyle w:val="EditorsNote"/>
      </w:pPr>
      <w:r>
        <w:t>Editor</w:t>
      </w:r>
      <w:r>
        <w:t>'</w:t>
      </w:r>
      <w:r>
        <w:t>s note:</w:t>
      </w:r>
      <w:r>
        <w:tab/>
      </w:r>
      <w:r w:rsidR="00753C85" w:rsidRPr="00846BEC">
        <w:t>The exact definition and details of these default UE credentials are FFS and need to be discussed with SA</w:t>
      </w:r>
      <w:r>
        <w:t> WG</w:t>
      </w:r>
      <w:r w:rsidR="00753C85" w:rsidRPr="00846BEC">
        <w:t>3.</w:t>
      </w:r>
    </w:p>
    <w:p w14:paraId="131F85FF" w14:textId="77777777" w:rsidR="00753C85" w:rsidRPr="00846BEC" w:rsidRDefault="00753C85" w:rsidP="00D76F43">
      <w:pPr>
        <w:pStyle w:val="B1"/>
      </w:pPr>
      <w:r w:rsidRPr="00846BEC">
        <w:t>-</w:t>
      </w:r>
      <w:r w:rsidRPr="00846BEC">
        <w:tab/>
        <w:t xml:space="preserve">The UE is not provisioned with </w:t>
      </w:r>
      <w:r w:rsidRPr="00D76F43">
        <w:rPr>
          <w:i/>
        </w:rPr>
        <w:t>network credentials</w:t>
      </w:r>
      <w:r w:rsidRPr="00846BEC">
        <w:t xml:space="preserve"> that grant access to a PLMN or to an SNPN.</w:t>
      </w:r>
    </w:p>
    <w:p w14:paraId="3B644E4B" w14:textId="77777777" w:rsidR="00753C85" w:rsidRPr="00846BEC" w:rsidRDefault="00753C85" w:rsidP="00753C85">
      <w:pPr>
        <w:pStyle w:val="B1"/>
      </w:pPr>
      <w:r w:rsidRPr="00846BEC">
        <w:t>-</w:t>
      </w:r>
      <w:r w:rsidRPr="00846BEC">
        <w:tab/>
        <w:t xml:space="preserve">As part of the onboarding process the UE is eventually provisioned with </w:t>
      </w:r>
      <w:r w:rsidRPr="00846BEC">
        <w:rPr>
          <w:i/>
        </w:rPr>
        <w:t>network credentials</w:t>
      </w:r>
      <w:r w:rsidRPr="00846BEC">
        <w:t xml:space="preserve"> that grant access to an O</w:t>
      </w:r>
      <w:r w:rsidRPr="00D76F43">
        <w:t>-</w:t>
      </w:r>
      <w:r w:rsidRPr="00846BEC">
        <w:t>SNPN.</w:t>
      </w:r>
    </w:p>
    <w:p w14:paraId="121C781A" w14:textId="77777777" w:rsidR="00753C85" w:rsidRPr="00846BEC" w:rsidRDefault="00753C85" w:rsidP="00753C85">
      <w:pPr>
        <w:pStyle w:val="B1"/>
      </w:pPr>
      <w:r w:rsidRPr="00846BEC">
        <w:t>-</w:t>
      </w:r>
      <w:r w:rsidRPr="00846BEC">
        <w:tab/>
        <w:t>The Onboarding SNPN (O</w:t>
      </w:r>
      <w:r w:rsidRPr="00D76F43">
        <w:t>-</w:t>
      </w:r>
      <w:r w:rsidRPr="00846BEC">
        <w:t>SNPN) that is used by the UE in the onboarding process is not necessarily the same as the SNPN for which network credentials will be provisioned in the UE.</w:t>
      </w:r>
    </w:p>
    <w:p w14:paraId="693843A7" w14:textId="6BF6E9DC" w:rsidR="00753C85" w:rsidRPr="00846BEC" w:rsidRDefault="00753C85" w:rsidP="00753C85">
      <w:pPr>
        <w:pStyle w:val="B1"/>
        <w:rPr>
          <w:rFonts w:eastAsia="SimSun"/>
          <w:lang w:eastAsia="zh-CN"/>
        </w:rPr>
      </w:pPr>
      <w:r w:rsidRPr="00846BEC">
        <w:t>-</w:t>
      </w:r>
      <w:r w:rsidRPr="00846BEC">
        <w:tab/>
        <w:t>T</w:t>
      </w:r>
      <w:r w:rsidRPr="00846BEC">
        <w:rPr>
          <w:rFonts w:eastAsia="SimSun"/>
          <w:lang w:eastAsia="zh-CN"/>
        </w:rPr>
        <w:t>he Onboarding SNPN operator has access to a Default Credential Server (DCS) containing a list of unique UE identifiers for UEs that are subject to onboarding and the associated default UE credentials. The DCS is used for 5GS-level UE authentication during registration for onboarding purpose.</w:t>
      </w:r>
    </w:p>
    <w:p w14:paraId="2E883F13" w14:textId="00A03B77" w:rsidR="00753C85" w:rsidRPr="00846BEC" w:rsidRDefault="00A80B90" w:rsidP="00753C85">
      <w:pPr>
        <w:pStyle w:val="EditorsNote"/>
        <w:rPr>
          <w:rFonts w:eastAsia="SimSun"/>
          <w:lang w:eastAsia="zh-CN"/>
        </w:rPr>
      </w:pPr>
      <w:r>
        <w:t>Editor</w:t>
      </w:r>
      <w:r>
        <w:t>'</w:t>
      </w:r>
      <w:r>
        <w:t>s note:</w:t>
      </w:r>
      <w:r>
        <w:tab/>
      </w:r>
      <w:r w:rsidR="00753C85" w:rsidRPr="00846BEC">
        <w:t>Whether the 5GS-level UE authentication during registration for onboarding purposes is needed is FFS and will be determined by SA</w:t>
      </w:r>
      <w:r>
        <w:t> WG</w:t>
      </w:r>
      <w:r w:rsidR="00753C85" w:rsidRPr="00846BEC">
        <w:t>3. The ownership of the DCS is FFS</w:t>
      </w:r>
      <w:r w:rsidR="00753C85" w:rsidRPr="00846BEC">
        <w:rPr>
          <w:rFonts w:eastAsia="SimSun"/>
          <w:lang w:eastAsia="zh-CN"/>
        </w:rPr>
        <w:t xml:space="preserve"> e.g. it can be owned by the device manufacturer or a 3</w:t>
      </w:r>
      <w:r w:rsidR="00753C85" w:rsidRPr="00A80B90">
        <w:rPr>
          <w:rFonts w:eastAsia="SimSun"/>
        </w:rPr>
        <w:t>rd</w:t>
      </w:r>
      <w:r w:rsidR="00753C85" w:rsidRPr="00846BEC">
        <w:rPr>
          <w:rFonts w:eastAsia="SimSun"/>
          <w:lang w:eastAsia="zh-CN"/>
        </w:rPr>
        <w:t xml:space="preserve"> party affiliated with the device manufacturer or by the O-SNPN.</w:t>
      </w:r>
    </w:p>
    <w:p w14:paraId="3BE89AD6" w14:textId="525E80A8" w:rsidR="00753C85" w:rsidRPr="00D76F43" w:rsidRDefault="00753C85" w:rsidP="00D76F43">
      <w:pPr>
        <w:pStyle w:val="NO"/>
        <w:rPr>
          <w:lang w:val="en-US" w:eastAsia="ja-JP"/>
        </w:rPr>
      </w:pPr>
      <w:r w:rsidRPr="00D76F43">
        <w:rPr>
          <w:lang w:val="en-US"/>
        </w:rPr>
        <w:t>NOTE</w:t>
      </w:r>
      <w:r w:rsidR="00A80B90">
        <w:rPr>
          <w:lang w:val="en-US"/>
        </w:rPr>
        <w:t> </w:t>
      </w:r>
      <w:r w:rsidR="00B13EB9">
        <w:rPr>
          <w:lang w:val="en-US"/>
        </w:rPr>
        <w:t>1</w:t>
      </w:r>
      <w:r w:rsidRPr="00D76F43">
        <w:rPr>
          <w:lang w:val="en-US"/>
        </w:rPr>
        <w:t>:</w:t>
      </w:r>
      <w:r w:rsidRPr="00D76F43">
        <w:rPr>
          <w:lang w:val="en-US"/>
        </w:rPr>
        <w:tab/>
        <w:t xml:space="preserve">The security aspects and mechanisms for the data connection between the UE and the Provisioning Server </w:t>
      </w:r>
      <w:r w:rsidRPr="00846BEC">
        <w:rPr>
          <w:lang w:val="en-US"/>
        </w:rPr>
        <w:t xml:space="preserve">(e.g. to prevent a fake Provisioning Server from provisioning the UE) </w:t>
      </w:r>
      <w:r w:rsidRPr="00D76F43">
        <w:rPr>
          <w:lang w:val="en-US"/>
        </w:rPr>
        <w:t>are to be studied by SA</w:t>
      </w:r>
      <w:r w:rsidR="00A80B90">
        <w:rPr>
          <w:lang w:val="en-US"/>
        </w:rPr>
        <w:t> WG</w:t>
      </w:r>
      <w:r w:rsidRPr="00D76F43">
        <w:rPr>
          <w:lang w:val="en-US"/>
        </w:rPr>
        <w:t>3.</w:t>
      </w:r>
    </w:p>
    <w:p w14:paraId="6588E2E6" w14:textId="77777777" w:rsidR="00753C85" w:rsidRPr="00846BEC" w:rsidRDefault="00753C85" w:rsidP="00753C85">
      <w:pPr>
        <w:pStyle w:val="B1"/>
        <w:rPr>
          <w:rFonts w:eastAsia="SimSun"/>
          <w:lang w:eastAsia="zh-CN"/>
        </w:rPr>
      </w:pPr>
      <w:r w:rsidRPr="00846BEC">
        <w:rPr>
          <w:rFonts w:eastAsia="SimSun"/>
          <w:lang w:eastAsia="zh-CN"/>
        </w:rPr>
        <w:t>-</w:t>
      </w:r>
      <w:r w:rsidRPr="00846BEC">
        <w:rPr>
          <w:rFonts w:eastAsia="SimSun"/>
          <w:lang w:eastAsia="zh-CN"/>
        </w:rPr>
        <w:tab/>
        <w:t>The Onboarding SNPN operator provides the UE with connectivity to a Provisioning Server that allows UEs to retrieve their network credentials and other personalized configuration.</w:t>
      </w:r>
    </w:p>
    <w:p w14:paraId="4F75859E" w14:textId="2BB0F4B4" w:rsidR="00753C85" w:rsidRPr="00846BEC" w:rsidRDefault="00A80B90" w:rsidP="00D76F43">
      <w:pPr>
        <w:pStyle w:val="EditorsNote"/>
        <w:rPr>
          <w:rFonts w:eastAsia="SimSun"/>
          <w:lang w:eastAsia="zh-CN"/>
        </w:rPr>
      </w:pPr>
      <w:r>
        <w:t>Editor</w:t>
      </w:r>
      <w:r>
        <w:t>'</w:t>
      </w:r>
      <w:r>
        <w:t>s note:</w:t>
      </w:r>
      <w:r>
        <w:tab/>
      </w:r>
      <w:r w:rsidR="00753C85" w:rsidRPr="00846BEC">
        <w:t>The ownership of t</w:t>
      </w:r>
      <w:r w:rsidR="00753C85" w:rsidRPr="00846BEC">
        <w:rPr>
          <w:rFonts w:eastAsia="SimSun"/>
          <w:lang w:eastAsia="zh-CN"/>
        </w:rPr>
        <w:t>he Provisioning Server is FFS, e.g. it can be owned by the device manufacturer or a 3</w:t>
      </w:r>
      <w:r w:rsidR="00753C85" w:rsidRPr="00A80B90">
        <w:rPr>
          <w:rFonts w:eastAsia="SimSun"/>
        </w:rPr>
        <w:t>rd</w:t>
      </w:r>
      <w:r w:rsidR="00753C85" w:rsidRPr="00846BEC">
        <w:rPr>
          <w:rFonts w:eastAsia="SimSun"/>
          <w:lang w:eastAsia="zh-CN"/>
        </w:rPr>
        <w:t xml:space="preserve"> party affiliated with the device manufacturer or by the O-SNPN.</w:t>
      </w:r>
    </w:p>
    <w:p w14:paraId="6A93E619" w14:textId="1349D844" w:rsidR="00753C85" w:rsidRPr="00846BEC" w:rsidRDefault="00753C85" w:rsidP="00D76F43">
      <w:pPr>
        <w:pStyle w:val="NO"/>
      </w:pPr>
      <w:r w:rsidRPr="00846BEC">
        <w:rPr>
          <w:lang w:val="en-US"/>
        </w:rPr>
        <w:t>NOTE</w:t>
      </w:r>
      <w:r w:rsidR="00A80B90">
        <w:rPr>
          <w:lang w:val="en-US"/>
        </w:rPr>
        <w:t> </w:t>
      </w:r>
      <w:r w:rsidR="00B13EB9">
        <w:rPr>
          <w:lang w:val="en-US"/>
        </w:rPr>
        <w:t>2</w:t>
      </w:r>
      <w:r w:rsidRPr="00846BEC">
        <w:rPr>
          <w:lang w:val="en-US"/>
        </w:rPr>
        <w:t>:</w:t>
      </w:r>
      <w:r w:rsidR="00A80B90">
        <w:rPr>
          <w:lang w:val="en-US"/>
        </w:rPr>
        <w:tab/>
      </w:r>
      <w:r w:rsidRPr="00846BEC">
        <w:rPr>
          <w:lang w:val="en-US"/>
        </w:rPr>
        <w:t>In some deployments the DCS and the Provisioning Server can be the same entity. In deployments where the DCS and the Provisioning Server are different entities, it is expected that they can communicate with each other for the purpose of UE authentication via an interface that is outside of 3GPP scope.</w:t>
      </w:r>
    </w:p>
    <w:p w14:paraId="46EF35E8" w14:textId="77777777" w:rsidR="00753C85" w:rsidRPr="00846BEC" w:rsidRDefault="00753C85" w:rsidP="00753C85">
      <w:pPr>
        <w:pStyle w:val="B1"/>
        <w:rPr>
          <w:rFonts w:eastAsia="SimSun"/>
          <w:lang w:eastAsia="zh-CN"/>
        </w:rPr>
      </w:pPr>
      <w:r w:rsidRPr="00846BEC">
        <w:rPr>
          <w:rFonts w:eastAsia="SimSun"/>
          <w:lang w:eastAsia="zh-CN"/>
        </w:rPr>
        <w:t>-</w:t>
      </w:r>
      <w:r w:rsidRPr="00846BEC">
        <w:rPr>
          <w:rFonts w:eastAsia="SimSun"/>
          <w:lang w:eastAsia="zh-CN"/>
        </w:rPr>
        <w:tab/>
        <w:t>The SNPN owning the subscription has a list of UE identifiers for which a subscription will be provisioned using the UE onboarding procedure.</w:t>
      </w:r>
    </w:p>
    <w:p w14:paraId="61F3E38A" w14:textId="5BF0B246" w:rsidR="00753C85" w:rsidRPr="00846BEC" w:rsidRDefault="00A80B90" w:rsidP="00753C85">
      <w:pPr>
        <w:pStyle w:val="EditorsNote"/>
        <w:rPr>
          <w:rFonts w:eastAsia="SimSun"/>
          <w:lang w:eastAsia="zh-CN"/>
        </w:rPr>
      </w:pPr>
      <w:r>
        <w:t>Editor</w:t>
      </w:r>
      <w:r>
        <w:t>'</w:t>
      </w:r>
      <w:r>
        <w:t>s note:</w:t>
      </w:r>
      <w:r>
        <w:tab/>
      </w:r>
      <w:r w:rsidR="00753C85" w:rsidRPr="00846BEC">
        <w:t>It is FFS whether PEI or another UE identifier is used to identify a subscription that needs to be provisioned in the UE and how the list of UE identifiers is provisioned in the SNPN owning the subscription</w:t>
      </w:r>
      <w:r w:rsidR="00753C85" w:rsidRPr="00846BEC">
        <w:rPr>
          <w:rFonts w:eastAsia="SimSun"/>
          <w:lang w:eastAsia="zh-CN"/>
        </w:rPr>
        <w:t>.</w:t>
      </w:r>
    </w:p>
    <w:p w14:paraId="646D124D" w14:textId="05274B35" w:rsidR="00753C85" w:rsidRPr="00846BEC" w:rsidRDefault="00753C85" w:rsidP="00753C85">
      <w:pPr>
        <w:pStyle w:val="Heading3"/>
        <w:rPr>
          <w:lang w:eastAsia="ko-KR"/>
        </w:rPr>
      </w:pPr>
      <w:bookmarkStart w:id="247" w:name="_Toc31114338"/>
      <w:bookmarkStart w:id="248" w:name="_Toc31120361"/>
      <w:r w:rsidRPr="00846BEC">
        <w:rPr>
          <w:lang w:eastAsia="ko-KR"/>
        </w:rPr>
        <w:lastRenderedPageBreak/>
        <w:t>6.</w:t>
      </w:r>
      <w:r w:rsidR="00780B89">
        <w:rPr>
          <w:lang w:eastAsia="ko-KR"/>
        </w:rPr>
        <w:t>5</w:t>
      </w:r>
      <w:r w:rsidRPr="00846BEC">
        <w:rPr>
          <w:lang w:eastAsia="ko-KR"/>
        </w:rPr>
        <w:t>.2</w:t>
      </w:r>
      <w:r w:rsidRPr="00846BEC">
        <w:rPr>
          <w:lang w:eastAsia="ko-KR"/>
        </w:rPr>
        <w:tab/>
        <w:t>Functional Description</w:t>
      </w:r>
      <w:bookmarkEnd w:id="247"/>
      <w:bookmarkEnd w:id="248"/>
    </w:p>
    <w:p w14:paraId="476406C3" w14:textId="791D17CC" w:rsidR="00753C85" w:rsidRPr="00846BEC" w:rsidRDefault="00753C85" w:rsidP="00753C85">
      <w:pPr>
        <w:pStyle w:val="Heading4"/>
        <w:rPr>
          <w:lang w:eastAsia="ko-KR"/>
        </w:rPr>
      </w:pPr>
      <w:bookmarkStart w:id="249" w:name="_Toc31114339"/>
      <w:bookmarkStart w:id="250" w:name="_Toc31120362"/>
      <w:r w:rsidRPr="00846BEC">
        <w:rPr>
          <w:lang w:eastAsia="ko-KR"/>
        </w:rPr>
        <w:t>6.</w:t>
      </w:r>
      <w:r w:rsidR="00780B89">
        <w:rPr>
          <w:lang w:eastAsia="ko-KR"/>
        </w:rPr>
        <w:t>5</w:t>
      </w:r>
      <w:r w:rsidRPr="00846BEC">
        <w:rPr>
          <w:lang w:eastAsia="ko-KR"/>
        </w:rPr>
        <w:t>.2.1</w:t>
      </w:r>
      <w:r w:rsidRPr="00846BEC">
        <w:rPr>
          <w:lang w:eastAsia="ko-KR"/>
        </w:rPr>
        <w:tab/>
        <w:t>Introduction</w:t>
      </w:r>
      <w:bookmarkEnd w:id="249"/>
      <w:bookmarkEnd w:id="250"/>
    </w:p>
    <w:p w14:paraId="357AE780" w14:textId="77777777" w:rsidR="00A80B90" w:rsidRDefault="00A80B90" w:rsidP="00753C85">
      <w:pPr>
        <w:rPr>
          <w:lang w:eastAsia="ko-KR"/>
        </w:rPr>
      </w:pPr>
      <w:r>
        <w:rPr>
          <w:lang w:eastAsia="ko-KR"/>
        </w:rPr>
        <w:t>The procedure hereby described allows a UE, which is not initially provisioned with network credentials to access an Onboarding SNPN (O-SNPN) and to obtain network credentials and configuration for an SNPN which can be the same as or different from the O-SNPN.</w:t>
      </w:r>
    </w:p>
    <w:p w14:paraId="70B23D89" w14:textId="4F1B9E75" w:rsidR="00A80B90" w:rsidRDefault="00A80B90" w:rsidP="00753C85">
      <w:pPr>
        <w:rPr>
          <w:lang w:eastAsia="ko-KR"/>
        </w:rPr>
      </w:pPr>
      <w:r>
        <w:rPr>
          <w:lang w:eastAsia="ko-KR"/>
        </w:rPr>
        <w:t>The UE selects the O-SNPN based on information broadcasted by the O-SNPN and registers to it for onboarding service to obtain connectivity to the Provisioning Server. During the registration procedure the O-SNPN authenticates the UE with the Default Credential Server (DCS) to determine whether the UE is subject to onboarding and authorizes UE access to a Provisioning Server via a Configuration PDU Session. Upon establishment of connectivity to the Provisioning Server, the UE is provisioned with UE credentials (for the SNPN that will own the UE's subscription) and additional configuration data. Then the UE de-registers from the O-SNPN, performs a new network selection, and registers using the provisioned credentials with the SNPN owning the UE's subscription.</w:t>
      </w:r>
    </w:p>
    <w:p w14:paraId="599FB42F" w14:textId="65000043" w:rsidR="00753C85" w:rsidRPr="00846BEC" w:rsidRDefault="00A80B90" w:rsidP="00D76F43">
      <w:pPr>
        <w:pStyle w:val="EditorsNote"/>
        <w:rPr>
          <w:lang w:eastAsia="ko-KR"/>
        </w:rPr>
      </w:pPr>
      <w:r>
        <w:t>Editor</w:t>
      </w:r>
      <w:r>
        <w:t>'</w:t>
      </w:r>
      <w:r>
        <w:t>s note:</w:t>
      </w:r>
      <w:r>
        <w:tab/>
      </w:r>
      <w:r w:rsidR="00753C85" w:rsidRPr="00846BEC">
        <w:rPr>
          <w:lang w:eastAsia="ko-KR"/>
        </w:rPr>
        <w:t>It is FFS whether in case the O-SNPN and the SNPN owning the subscription are the same, there is a need for the UE to de-register, then select the SNPN and re-register or whether other procedures that does not result in de-registering would suffice.</w:t>
      </w:r>
    </w:p>
    <w:p w14:paraId="2DC73AFE" w14:textId="2A724E61" w:rsidR="00F01260" w:rsidRDefault="00A80B90" w:rsidP="00A01B48">
      <w:pPr>
        <w:pStyle w:val="EditorsNote"/>
      </w:pPr>
      <w:r>
        <w:t>Editor</w:t>
      </w:r>
      <w:r>
        <w:t>'</w:t>
      </w:r>
      <w:r>
        <w:t>s note:</w:t>
      </w:r>
      <w:r>
        <w:tab/>
      </w:r>
      <w:r w:rsidR="00753C85" w:rsidRPr="00846BEC">
        <w:t>Whether the UE registers directly with SNPN for which credentials have been provisioned or another SNPN is FFS and may depend on KI#1.</w:t>
      </w:r>
    </w:p>
    <w:p w14:paraId="3CDC34FE" w14:textId="255E4D46" w:rsidR="00753C85" w:rsidRPr="00846BEC" w:rsidRDefault="00753C85" w:rsidP="00753C85">
      <w:pPr>
        <w:pStyle w:val="Heading4"/>
      </w:pPr>
      <w:bookmarkStart w:id="251" w:name="_Toc31114340"/>
      <w:bookmarkStart w:id="252" w:name="_Toc31120363"/>
      <w:r w:rsidRPr="00846BEC">
        <w:t>6.</w:t>
      </w:r>
      <w:r w:rsidR="007A5CD5">
        <w:t>5</w:t>
      </w:r>
      <w:r w:rsidRPr="00846BEC">
        <w:t>.2.2</w:t>
      </w:r>
      <w:r w:rsidRPr="00846BEC">
        <w:tab/>
        <w:t>Architecture</w:t>
      </w:r>
      <w:bookmarkEnd w:id="251"/>
      <w:bookmarkEnd w:id="252"/>
    </w:p>
    <w:p w14:paraId="66E9CF02" w14:textId="77777777" w:rsidR="00753C85" w:rsidRPr="00846BEC" w:rsidRDefault="00753C85" w:rsidP="00D76F43">
      <w:pPr>
        <w:pStyle w:val="TH"/>
      </w:pPr>
      <w:r w:rsidRPr="00846BEC">
        <w:rPr>
          <w:noProof/>
        </w:rPr>
        <w:object w:dxaOrig="10837" w:dyaOrig="7273" w14:anchorId="495C3C99">
          <v:shape id="_x0000_i1036" type="#_x0000_t75" style="width:491.25pt;height:329.25pt" o:ole="">
            <v:imagedata r:id="rId36" o:title=""/>
          </v:shape>
          <o:OLEObject Type="Embed" ProgID="Visio.Drawing.15" ShapeID="_x0000_i1036" DrawAspect="Content" ObjectID="_1641733344" r:id="rId37"/>
        </w:object>
      </w:r>
    </w:p>
    <w:p w14:paraId="32B77EA8" w14:textId="36AEB039" w:rsidR="00753C85" w:rsidRPr="00846BEC" w:rsidRDefault="00753C85" w:rsidP="00D76F43">
      <w:pPr>
        <w:pStyle w:val="TF"/>
      </w:pPr>
      <w:r w:rsidRPr="00846BEC">
        <w:t>Figure 6.</w:t>
      </w:r>
      <w:r w:rsidR="007A5CD5">
        <w:t>5</w:t>
      </w:r>
      <w:r w:rsidRPr="00846BEC">
        <w:t>.2.2-1: Architecture for UE Onboarding to an SNPN</w:t>
      </w:r>
    </w:p>
    <w:p w14:paraId="4482C155" w14:textId="691EFE94" w:rsidR="00753C85" w:rsidRPr="00846BEC" w:rsidRDefault="00A80B90" w:rsidP="00753C85">
      <w:pPr>
        <w:pStyle w:val="EditorsNote"/>
      </w:pPr>
      <w:r>
        <w:t>Editor</w:t>
      </w:r>
      <w:r>
        <w:t>'</w:t>
      </w:r>
      <w:r>
        <w:t>s note:</w:t>
      </w:r>
      <w:r>
        <w:tab/>
      </w:r>
      <w:r w:rsidR="00753C85" w:rsidRPr="00846BEC">
        <w:t>It is FFS whether the AMF in the SNPN communicates with the DCS directly or via the AUSF (TBD1 reference point).</w:t>
      </w:r>
    </w:p>
    <w:p w14:paraId="6B49B9A7" w14:textId="7DA68E7C" w:rsidR="00A901E9" w:rsidRDefault="00A80B90" w:rsidP="00537CAE">
      <w:pPr>
        <w:pStyle w:val="EditorsNote"/>
      </w:pPr>
      <w:r>
        <w:t>Editor</w:t>
      </w:r>
      <w:r>
        <w:t>'</w:t>
      </w:r>
      <w:r>
        <w:t>s note:</w:t>
      </w:r>
      <w:r>
        <w:tab/>
      </w:r>
      <w:r w:rsidR="00753C85" w:rsidRPr="00D76F43">
        <w:t>It is FFS whether TBD2 (reference point between the Provisioning Server and the NEF in the SNPN</w:t>
      </w:r>
      <w:r w:rsidR="00753C85" w:rsidRPr="00846BEC">
        <w:t xml:space="preserve"> owning the subscription</w:t>
      </w:r>
      <w:r w:rsidR="00753C85" w:rsidRPr="00D76F43">
        <w:t>) is in the scope of SA</w:t>
      </w:r>
      <w:r>
        <w:t> WG</w:t>
      </w:r>
      <w:r w:rsidR="00753C85" w:rsidRPr="00D76F43">
        <w:t>2.</w:t>
      </w:r>
    </w:p>
    <w:p w14:paraId="10CD57CE" w14:textId="09C1CFB3" w:rsidR="00753C85" w:rsidRPr="00846BEC" w:rsidRDefault="00753C85" w:rsidP="00753C85">
      <w:pPr>
        <w:pStyle w:val="Heading3"/>
        <w:rPr>
          <w:lang w:eastAsia="zh-CN"/>
        </w:rPr>
      </w:pPr>
      <w:bookmarkStart w:id="253" w:name="_Toc31114341"/>
      <w:bookmarkStart w:id="254" w:name="_Toc31120364"/>
      <w:r w:rsidRPr="00846BEC">
        <w:lastRenderedPageBreak/>
        <w:t>6.</w:t>
      </w:r>
      <w:r w:rsidR="007A5CD5">
        <w:t>5</w:t>
      </w:r>
      <w:r w:rsidRPr="00846BEC">
        <w:t>.3</w:t>
      </w:r>
      <w:r w:rsidRPr="00846BEC">
        <w:tab/>
        <w:t>Procedures</w:t>
      </w:r>
      <w:bookmarkEnd w:id="253"/>
      <w:bookmarkEnd w:id="254"/>
    </w:p>
    <w:p w14:paraId="6E0248EC" w14:textId="77777777" w:rsidR="00A80B90" w:rsidRDefault="00753C85" w:rsidP="00537CAE">
      <w:r w:rsidRPr="00846BEC">
        <w:t>The figure 6.</w:t>
      </w:r>
      <w:r w:rsidR="007A5CD5">
        <w:t>5</w:t>
      </w:r>
      <w:r w:rsidRPr="00846BEC">
        <w:t>.3-1 below shows a high-level flow of the actions needed for a successful onboarding of the device into an SNPN.</w:t>
      </w:r>
    </w:p>
    <w:p w14:paraId="4E32E3C9" w14:textId="3FA3124F" w:rsidR="00B13EB9" w:rsidRDefault="00A80B90" w:rsidP="00A80B90">
      <w:pPr>
        <w:pStyle w:val="TH"/>
      </w:pPr>
      <w:r w:rsidRPr="00846BEC">
        <w:rPr>
          <w:noProof/>
        </w:rPr>
        <w:object w:dxaOrig="13360" w:dyaOrig="13051" w14:anchorId="64027AEE">
          <v:shape id="_x0000_i1037" type="#_x0000_t75" style="width:479.25pt;height:468pt" o:ole="">
            <v:imagedata r:id="rId38" o:title=""/>
          </v:shape>
          <o:OLEObject Type="Embed" ProgID="Visio.Drawing.15" ShapeID="_x0000_i1037" DrawAspect="Content" ObjectID="_1641733345" r:id="rId39"/>
        </w:object>
      </w:r>
    </w:p>
    <w:p w14:paraId="1159825E" w14:textId="46197244" w:rsidR="00B13EB9" w:rsidRDefault="00B13EB9" w:rsidP="00D76F43">
      <w:pPr>
        <w:pStyle w:val="TF"/>
      </w:pPr>
      <w:r w:rsidRPr="00846BEC">
        <w:t>Figure 6.</w:t>
      </w:r>
      <w:r w:rsidR="00263403">
        <w:t>5</w:t>
      </w:r>
      <w:r w:rsidRPr="00846BEC">
        <w:t>.3-1: High-level flow for onboarding of the UE into an SNPN</w:t>
      </w:r>
    </w:p>
    <w:p w14:paraId="29F523DD" w14:textId="77777777" w:rsidR="00753C85" w:rsidRPr="00846BEC" w:rsidRDefault="00753C85" w:rsidP="00753C85">
      <w:r w:rsidRPr="00846BEC">
        <w:t>The procedure includes the following steps:</w:t>
      </w:r>
    </w:p>
    <w:p w14:paraId="3C6DA23D" w14:textId="77777777" w:rsidR="00753C85" w:rsidRPr="00846BEC" w:rsidRDefault="00753C85" w:rsidP="00753C85">
      <w:pPr>
        <w:pStyle w:val="B1"/>
      </w:pPr>
      <w:r w:rsidRPr="00846BEC">
        <w:t>A)</w:t>
      </w:r>
      <w:r w:rsidRPr="00846BEC">
        <w:tab/>
        <w:t>UE pre-configuration: the provision of a default UE credential that allows for successful authentication of the device during the Initial Access step (step B).</w:t>
      </w:r>
    </w:p>
    <w:p w14:paraId="73CE87CD" w14:textId="352DD67B" w:rsidR="00753C85" w:rsidRPr="00846BEC" w:rsidRDefault="00A80B90" w:rsidP="00753C85">
      <w:pPr>
        <w:pStyle w:val="EditorsNote"/>
      </w:pPr>
      <w:r>
        <w:t>Editor</w:t>
      </w:r>
      <w:r>
        <w:t>'</w:t>
      </w:r>
      <w:r>
        <w:t>s note:</w:t>
      </w:r>
      <w:r>
        <w:tab/>
      </w:r>
      <w:r w:rsidR="00753C85" w:rsidRPr="00846BEC">
        <w:t>The default credential need to be defined by SA</w:t>
      </w:r>
      <w:r>
        <w:t> WG</w:t>
      </w:r>
      <w:r w:rsidR="00753C85" w:rsidRPr="00846BEC">
        <w:t>3.</w:t>
      </w:r>
    </w:p>
    <w:p w14:paraId="553CC459" w14:textId="19A3ABBB" w:rsidR="00753C85" w:rsidRPr="00846BEC" w:rsidRDefault="00A80B90" w:rsidP="00D76F43">
      <w:pPr>
        <w:pStyle w:val="EditorsNote"/>
      </w:pPr>
      <w:r>
        <w:t>Editor</w:t>
      </w:r>
      <w:r>
        <w:t>'</w:t>
      </w:r>
      <w:r>
        <w:t>s note:</w:t>
      </w:r>
      <w:r>
        <w:tab/>
      </w:r>
      <w:r w:rsidR="00753C85" w:rsidRPr="00846BEC">
        <w:t>If an agreement was in place between the UE vendor and the SNPN, the device might have been provisioned with some initial default configuration, including PLMN ID and NID of the SNPN; S-NSSAI, DNN, etc. This is FFS.</w:t>
      </w:r>
    </w:p>
    <w:p w14:paraId="1745745C" w14:textId="4EBFB869" w:rsidR="00753C85" w:rsidRPr="00846BEC" w:rsidRDefault="00753C85" w:rsidP="00753C85">
      <w:pPr>
        <w:pStyle w:val="B1"/>
      </w:pPr>
      <w:r w:rsidRPr="00846BEC">
        <w:t>B)</w:t>
      </w:r>
      <w:r w:rsidRPr="00846BEC">
        <w:tab/>
        <w:t xml:space="preserve">Initial access: In this step, the device either manually or automatically (if the UE is loaded with initial access data) discovers and selects the O-SNPN network based on the broadcasted information. </w:t>
      </w:r>
      <w:r w:rsidRPr="00846BEC">
        <w:rPr>
          <w:rFonts w:eastAsia="SimSun"/>
          <w:lang w:eastAsia="zh-CN"/>
        </w:rPr>
        <w:t>The UE identifies that it has no subscription to access the network. The UE</w:t>
      </w:r>
      <w:r w:rsidRPr="00846BEC">
        <w:t xml:space="preserve"> registers to it by providing, e.g., its PEI and its default </w:t>
      </w:r>
      <w:r w:rsidRPr="00846BEC">
        <w:lastRenderedPageBreak/>
        <w:t>credentials, and may also provide additional information, such as an application identifier and/or Service Provider Identifier.</w:t>
      </w:r>
    </w:p>
    <w:p w14:paraId="5E8DA1B8" w14:textId="4EB2DCD4" w:rsidR="00753C85" w:rsidRPr="00846BEC" w:rsidRDefault="00753C85" w:rsidP="00753C85">
      <w:pPr>
        <w:pStyle w:val="B1"/>
      </w:pPr>
      <w:r w:rsidRPr="00846BEC">
        <w:t>B1)</w:t>
      </w:r>
      <w:r w:rsidR="00361938">
        <w:tab/>
      </w:r>
      <w:r w:rsidRPr="00846BEC">
        <w:t>The network authenticates the UE with the DCS and/or verify</w:t>
      </w:r>
      <w:r w:rsidRPr="00846BEC">
        <w:rPr>
          <w:rFonts w:eastAsia="SimSun"/>
          <w:lang w:eastAsia="zh-CN"/>
        </w:rPr>
        <w:t xml:space="preserve"> whether the UE is allowed to access the network for onboarding purposes. This authentication can be performed as either primary authentication or as </w:t>
      </w:r>
      <w:r w:rsidRPr="00846BEC">
        <w:t>Network Slice Specific Authentication and Authorisation (NSSAA).</w:t>
      </w:r>
    </w:p>
    <w:p w14:paraId="7A8207CD" w14:textId="221ECCC7" w:rsidR="00753C85" w:rsidRPr="00846BEC" w:rsidRDefault="00753C85" w:rsidP="00753C85">
      <w:pPr>
        <w:pStyle w:val="NO"/>
      </w:pPr>
      <w:r w:rsidRPr="00846BEC">
        <w:rPr>
          <w:lang w:val="en-US"/>
        </w:rPr>
        <w:t>NOTE</w:t>
      </w:r>
      <w:r w:rsidR="00A80B90">
        <w:rPr>
          <w:lang w:val="en-US"/>
        </w:rPr>
        <w:t> </w:t>
      </w:r>
      <w:r w:rsidRPr="00846BEC">
        <w:rPr>
          <w:lang w:val="en-US"/>
        </w:rPr>
        <w:t>1:</w:t>
      </w:r>
      <w:r w:rsidRPr="00846BEC">
        <w:rPr>
          <w:lang w:val="en-US"/>
        </w:rPr>
        <w:tab/>
        <w:t>Whether both options (i.e. primary authentication and NSSAA) are needed is to be determined by SA</w:t>
      </w:r>
      <w:r w:rsidR="00A80B90">
        <w:rPr>
          <w:lang w:val="en-US"/>
        </w:rPr>
        <w:t> WG</w:t>
      </w:r>
      <w:r w:rsidRPr="00846BEC">
        <w:rPr>
          <w:lang w:val="en-US"/>
        </w:rPr>
        <w:t>3. Note that the use of NSSAA in this solution is different from current specifications where the primary authentication is a pre-requisite for the NSSAA.</w:t>
      </w:r>
    </w:p>
    <w:p w14:paraId="69723C41" w14:textId="1109BB37" w:rsidR="00753C85" w:rsidRPr="00846BEC" w:rsidRDefault="00A80B90" w:rsidP="00753C85">
      <w:pPr>
        <w:pStyle w:val="EditorsNote"/>
      </w:pPr>
      <w:r>
        <w:t>Editor</w:t>
      </w:r>
      <w:r>
        <w:t>'</w:t>
      </w:r>
      <w:r>
        <w:t>s note:</w:t>
      </w:r>
      <w:r>
        <w:tab/>
      </w:r>
      <w:r w:rsidR="00753C85" w:rsidRPr="00846BEC">
        <w:t>How UE selects cell for provisioning e.g. based on what information in SIB is FFS.</w:t>
      </w:r>
    </w:p>
    <w:p w14:paraId="5E7E8252" w14:textId="233B2E48" w:rsidR="00753C85" w:rsidRPr="00846BEC" w:rsidRDefault="00A80B90" w:rsidP="00753C85">
      <w:pPr>
        <w:pStyle w:val="EditorsNote"/>
      </w:pPr>
      <w:r>
        <w:t>Editor</w:t>
      </w:r>
      <w:r>
        <w:t>'</w:t>
      </w:r>
      <w:r>
        <w:t>s note:</w:t>
      </w:r>
      <w:r>
        <w:tab/>
      </w:r>
      <w:r w:rsidR="00753C85" w:rsidRPr="00846BEC">
        <w:t>Authorization and authentication for Initial Access is FFS.</w:t>
      </w:r>
    </w:p>
    <w:p w14:paraId="365A7588" w14:textId="1C43D88B" w:rsidR="00753C85" w:rsidRPr="00846BEC" w:rsidRDefault="00A80B90" w:rsidP="00D76F43">
      <w:pPr>
        <w:pStyle w:val="EditorsNote"/>
      </w:pPr>
      <w:r>
        <w:t>Editor</w:t>
      </w:r>
      <w:r>
        <w:t>'</w:t>
      </w:r>
      <w:r>
        <w:t>s note:</w:t>
      </w:r>
      <w:r>
        <w:tab/>
      </w:r>
      <w:r w:rsidR="00753C85" w:rsidRPr="00846BEC">
        <w:t xml:space="preserve">UE provided information in </w:t>
      </w:r>
      <w:r w:rsidR="00753C85" w:rsidRPr="00D76F43">
        <w:t>RRC establishment procedure</w:t>
      </w:r>
      <w:r w:rsidR="00753C85" w:rsidRPr="00846BEC">
        <w:t xml:space="preserve"> e.g. that</w:t>
      </w:r>
      <w:r w:rsidR="00753C85" w:rsidRPr="00D76F43">
        <w:t xml:space="preserve"> the connection is for Restricted Onboarding Services based on which the can NG-RAN select an appropriate AMF in the </w:t>
      </w:r>
      <w:r w:rsidR="00753C85" w:rsidRPr="00846BEC">
        <w:t>O</w:t>
      </w:r>
      <w:r w:rsidR="00753C85" w:rsidRPr="00D76F43">
        <w:t>-SNPN</w:t>
      </w:r>
      <w:r w:rsidR="00753C85" w:rsidRPr="00846BEC">
        <w:t xml:space="preserve"> is FFS.</w:t>
      </w:r>
    </w:p>
    <w:p w14:paraId="475BB1E8" w14:textId="5CC9CEEC" w:rsidR="00753C85" w:rsidRPr="00846BEC" w:rsidRDefault="00753C85" w:rsidP="00753C85">
      <w:pPr>
        <w:pStyle w:val="B1"/>
      </w:pPr>
      <w:r w:rsidRPr="00846BEC">
        <w:t>C)</w:t>
      </w:r>
      <w:r w:rsidRPr="00846BEC">
        <w:tab/>
        <w:t>Configuration PDU session: The device establishes a Configuration PDU session. This PDU Session may be established either to a well-known or pre-configured S-NSSAI or DNN, or the 5GC derives the S-NSSAI by using the indication that this is registration for UE onboarding provided by the UE in step B, which is used just for provisioning purposes and has limited connectivity capabilities. Based on this information, the AMF selects a designated SMF which in turn selects a designated PSA that provides a restricted data connection to the Provisioning Server.</w:t>
      </w:r>
    </w:p>
    <w:p w14:paraId="23C4E068" w14:textId="613AB8B6" w:rsidR="00753C85" w:rsidRPr="00846BEC" w:rsidRDefault="00A80B90" w:rsidP="00D76F43">
      <w:pPr>
        <w:pStyle w:val="EditorsNote"/>
      </w:pPr>
      <w:bookmarkStart w:id="255" w:name="_Hlk30005957"/>
      <w:r>
        <w:t>Editor</w:t>
      </w:r>
      <w:r>
        <w:t>'</w:t>
      </w:r>
      <w:r>
        <w:t>s note:</w:t>
      </w:r>
      <w:r>
        <w:tab/>
      </w:r>
      <w:r w:rsidR="00753C85" w:rsidRPr="00846BEC">
        <w:t>It is FFS whether PCF of the Onboarding SNPN provisions URSP rules to the UE for controlling the communication to the Provisioning Server.</w:t>
      </w:r>
    </w:p>
    <w:bookmarkEnd w:id="255"/>
    <w:p w14:paraId="52E1C86D" w14:textId="7277F435" w:rsidR="00753C85" w:rsidRPr="00846BEC" w:rsidRDefault="00753C85" w:rsidP="00D76F43">
      <w:pPr>
        <w:pStyle w:val="NO"/>
      </w:pPr>
      <w:r w:rsidRPr="00846BEC">
        <w:t>NOTE</w:t>
      </w:r>
      <w:r w:rsidR="00A80B90">
        <w:t> </w:t>
      </w:r>
      <w:r w:rsidRPr="00846BEC">
        <w:t>2:</w:t>
      </w:r>
      <w:r w:rsidRPr="00846BEC">
        <w:tab/>
        <w:t>It is assumed that connectivity of this PDU session is limited (cf. RLOS), so that the UE can only access a Provisioning Server.</w:t>
      </w:r>
    </w:p>
    <w:p w14:paraId="3AD2E4D9" w14:textId="45140D46" w:rsidR="00753C85" w:rsidRPr="00846BEC" w:rsidRDefault="00753C85" w:rsidP="00753C85">
      <w:pPr>
        <w:pStyle w:val="B1"/>
      </w:pPr>
      <w:r w:rsidRPr="00846BEC">
        <w:t>D1)</w:t>
      </w:r>
      <w:r w:rsidR="00C35FE5">
        <w:tab/>
      </w:r>
      <w:r w:rsidRPr="00846BEC">
        <w:t>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provisioning server authenticates the UE with the DCS using the default UE credentials.</w:t>
      </w:r>
    </w:p>
    <w:p w14:paraId="47A23E36" w14:textId="17331521" w:rsidR="00753C85" w:rsidRPr="00846BEC" w:rsidRDefault="00A80B90" w:rsidP="00D76F43">
      <w:pPr>
        <w:pStyle w:val="EditorsNote"/>
      </w:pPr>
      <w:r>
        <w:t>Editor</w:t>
      </w:r>
      <w:r>
        <w:t>'</w:t>
      </w:r>
      <w:r>
        <w:t>s note:</w:t>
      </w:r>
      <w:r>
        <w:tab/>
      </w:r>
      <w:r w:rsidR="00753C85" w:rsidRPr="00846BEC">
        <w:t>Other methods for determining the Provisioning Server are FFS.</w:t>
      </w:r>
    </w:p>
    <w:p w14:paraId="36396E3E" w14:textId="272C14BB" w:rsidR="00753C85" w:rsidRPr="00846BEC" w:rsidRDefault="00753C85" w:rsidP="00753C85">
      <w:pPr>
        <w:pStyle w:val="B1"/>
      </w:pPr>
      <w:r w:rsidRPr="00846BEC">
        <w:t>D2)</w:t>
      </w:r>
      <w:r w:rsidR="00C35FE5">
        <w:tab/>
      </w:r>
      <w:r w:rsidRPr="00846BEC">
        <w:t>The Provisioning Server retrieves the network credentials for the future SNPN owning the subscription, as well as other UE configuration parameters (e.g. PDU session parameters, such as SNSSAI, DNN, URSPs, QoS rules, and other required parameters to access the SNPN and establish a regular PDU session).</w:t>
      </w:r>
    </w:p>
    <w:p w14:paraId="54470515" w14:textId="2BCC84ED" w:rsidR="00753C85" w:rsidRPr="00846BEC" w:rsidRDefault="00753C85" w:rsidP="00753C85">
      <w:pPr>
        <w:pStyle w:val="B1"/>
      </w:pPr>
      <w:r w:rsidRPr="00846BEC">
        <w:t>D3)</w:t>
      </w:r>
      <w:r w:rsidR="00C35FE5">
        <w:tab/>
      </w:r>
      <w:r w:rsidRPr="00846BEC">
        <w:t>The Provisioning Server pushes the UE</w:t>
      </w:r>
      <w:r w:rsidR="00A80B90">
        <w:t>'</w:t>
      </w:r>
      <w:r w:rsidRPr="00846BEC">
        <w:t>s network credentials for the H-SNPN and other configuration information into the UE.</w:t>
      </w:r>
    </w:p>
    <w:p w14:paraId="439AD830" w14:textId="019ECF28" w:rsidR="00753C85" w:rsidRPr="00846BEC" w:rsidRDefault="00A80B90" w:rsidP="00D76F43">
      <w:pPr>
        <w:pStyle w:val="EditorsNote"/>
      </w:pPr>
      <w:r>
        <w:t>Editor</w:t>
      </w:r>
      <w:r>
        <w:t>'</w:t>
      </w:r>
      <w:r>
        <w:t>s note:</w:t>
      </w:r>
      <w:r>
        <w:tab/>
      </w:r>
      <w:r w:rsidR="00753C85" w:rsidRPr="00846BEC">
        <w:t>The security aspects are to be specified by SA3.</w:t>
      </w:r>
    </w:p>
    <w:p w14:paraId="26646FF2" w14:textId="77777777" w:rsidR="00753C85" w:rsidRPr="00846BEC" w:rsidRDefault="00753C85" w:rsidP="00753C85">
      <w:pPr>
        <w:pStyle w:val="B1"/>
        <w:rPr>
          <w:lang w:val="en-US"/>
        </w:rPr>
      </w:pPr>
      <w:r w:rsidRPr="00846BEC">
        <w:rPr>
          <w:lang w:val="en-US"/>
        </w:rPr>
        <w:t>E)</w:t>
      </w:r>
      <w:r w:rsidRPr="00846BEC">
        <w:rPr>
          <w:lang w:val="en-US"/>
        </w:rPr>
        <w:tab/>
        <w:t>De-registration: Upon a successful provisioning in the previous step, the device releases the Configuration PDU Session and deregisters from the O-SNPN.</w:t>
      </w:r>
    </w:p>
    <w:p w14:paraId="76276DD4" w14:textId="2A578B77" w:rsidR="00753C85" w:rsidRPr="00846BEC" w:rsidRDefault="00A80B90" w:rsidP="00D76F43">
      <w:pPr>
        <w:pStyle w:val="EditorsNote"/>
      </w:pPr>
      <w:r>
        <w:t>Editor</w:t>
      </w:r>
      <w:r>
        <w:t>'</w:t>
      </w:r>
      <w:r>
        <w:t>s note:</w:t>
      </w:r>
      <w:r>
        <w:tab/>
      </w:r>
      <w:r w:rsidR="00753C85" w:rsidRPr="00846BEC">
        <w:t>In case the O-SNPN is the same as the SNPN for which network credentials are provisioned in the UE, it is FFS if there is a need for de-registration followed by SNPN selection and re-registration</w:t>
      </w:r>
    </w:p>
    <w:p w14:paraId="61AD52D4" w14:textId="163A14DB" w:rsidR="00753C85" w:rsidRDefault="00A80B90" w:rsidP="007E4BF7">
      <w:pPr>
        <w:pStyle w:val="EditorsNote"/>
      </w:pPr>
      <w:r>
        <w:t>Editor</w:t>
      </w:r>
      <w:r>
        <w:t>'</w:t>
      </w:r>
      <w:r>
        <w:t>s note:</w:t>
      </w:r>
      <w:r>
        <w:tab/>
      </w:r>
      <w:r w:rsidR="00753C85" w:rsidRPr="00846BEC">
        <w:t>It is FFS whether the time duration of the Configuration PDU Session needs to be controlled by the O-SNPN to prevent misuse.</w:t>
      </w:r>
    </w:p>
    <w:p w14:paraId="1082A5F1" w14:textId="04A9AE20" w:rsidR="000916A4" w:rsidRPr="00846BEC" w:rsidRDefault="000916A4" w:rsidP="00D76F43">
      <w:pPr>
        <w:pStyle w:val="B1"/>
      </w:pPr>
      <w:r w:rsidRPr="00846BEC">
        <w:rPr>
          <w:lang w:val="en-US"/>
        </w:rPr>
        <w:t>F)</w:t>
      </w:r>
      <w:r>
        <w:rPr>
          <w:lang w:val="en-US"/>
        </w:rPr>
        <w:tab/>
      </w:r>
      <w:r w:rsidRPr="00846BEC">
        <w:rPr>
          <w:lang w:val="en-US"/>
        </w:rPr>
        <w:t>Normal service: Upon a successful de-registration as per step E, the device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 (depending on the outcome on Key Issue #1).</w:t>
      </w:r>
    </w:p>
    <w:p w14:paraId="714A9DC3" w14:textId="1FCD02D2" w:rsidR="00753C85" w:rsidRPr="00846BEC" w:rsidRDefault="00753C85" w:rsidP="00753C85">
      <w:pPr>
        <w:pStyle w:val="Heading3"/>
      </w:pPr>
      <w:bookmarkStart w:id="256" w:name="_Toc31114342"/>
      <w:bookmarkStart w:id="257" w:name="_Toc31120365"/>
      <w:r w:rsidRPr="00846BEC">
        <w:lastRenderedPageBreak/>
        <w:t>6.</w:t>
      </w:r>
      <w:r w:rsidR="007E4BF7">
        <w:t>5</w:t>
      </w:r>
      <w:r w:rsidRPr="00846BEC">
        <w:t>.4</w:t>
      </w:r>
      <w:r w:rsidRPr="00846BEC">
        <w:tab/>
        <w:t xml:space="preserve">Impacts on </w:t>
      </w:r>
      <w:r w:rsidR="007E4BF7">
        <w:t xml:space="preserve">services, </w:t>
      </w:r>
      <w:r w:rsidRPr="00846BEC">
        <w:t>entities and interfaces</w:t>
      </w:r>
      <w:bookmarkEnd w:id="256"/>
      <w:bookmarkEnd w:id="257"/>
    </w:p>
    <w:p w14:paraId="5693329B" w14:textId="73619402" w:rsidR="00753C85" w:rsidRDefault="00A80B90" w:rsidP="00A80B90">
      <w:pPr>
        <w:pStyle w:val="EditorsNote"/>
      </w:pPr>
      <w:r>
        <w:t>Editor</w:t>
      </w:r>
      <w:r>
        <w:t>'</w:t>
      </w:r>
      <w:r>
        <w:t>s note:</w:t>
      </w:r>
      <w:r w:rsidR="00753C85" w:rsidRPr="00846BEC">
        <w:tab/>
        <w:t xml:space="preserve">This clause lists impacts to </w:t>
      </w:r>
      <w:r w:rsidR="007E4BF7">
        <w:t xml:space="preserve">services, </w:t>
      </w:r>
      <w:r w:rsidR="00753C85" w:rsidRPr="00846BEC">
        <w:t>entities and interfaces.</w:t>
      </w:r>
    </w:p>
    <w:p w14:paraId="0177FCDA" w14:textId="77777777" w:rsidR="00A80B90" w:rsidRPr="00846BEC" w:rsidRDefault="00A80B90" w:rsidP="00A80B90"/>
    <w:p w14:paraId="5ADBF272" w14:textId="3D67C93D" w:rsidR="007A2BE2" w:rsidRPr="00D42339" w:rsidRDefault="007A2BE2" w:rsidP="00D76F43">
      <w:pPr>
        <w:pStyle w:val="Heading2"/>
        <w:rPr>
          <w:lang w:eastAsia="ja-JP"/>
        </w:rPr>
      </w:pPr>
      <w:bookmarkStart w:id="258" w:name="_Toc31114343"/>
      <w:bookmarkStart w:id="259" w:name="_Toc31120366"/>
      <w:r w:rsidRPr="00D42339">
        <w:rPr>
          <w:lang w:eastAsia="ja-JP"/>
        </w:rPr>
        <w:t>6.</w:t>
      </w:r>
      <w:r w:rsidR="004C0C32">
        <w:rPr>
          <w:lang w:eastAsia="ja-JP"/>
        </w:rPr>
        <w:t>6</w:t>
      </w:r>
      <w:r w:rsidRPr="00D42339">
        <w:rPr>
          <w:lang w:eastAsia="ja-JP"/>
        </w:rPr>
        <w:tab/>
        <w:t>Solution #</w:t>
      </w:r>
      <w:r w:rsidR="004C0C32">
        <w:rPr>
          <w:lang w:eastAsia="ja-JP"/>
        </w:rPr>
        <w:t>6</w:t>
      </w:r>
      <w:r w:rsidRPr="00D42339">
        <w:rPr>
          <w:lang w:eastAsia="ja-JP"/>
        </w:rPr>
        <w:t>: Control Plane-Based UE Onboarding and Provisioning Solution</w:t>
      </w:r>
      <w:bookmarkEnd w:id="258"/>
      <w:bookmarkEnd w:id="259"/>
    </w:p>
    <w:p w14:paraId="42F0DD99" w14:textId="602424C0" w:rsidR="007A2BE2" w:rsidRPr="00D42339" w:rsidRDefault="007A2BE2" w:rsidP="004C0C32">
      <w:pPr>
        <w:pStyle w:val="Heading3"/>
        <w:rPr>
          <w:lang w:eastAsia="ko-KR"/>
        </w:rPr>
      </w:pPr>
      <w:bookmarkStart w:id="260" w:name="_Toc31114344"/>
      <w:bookmarkStart w:id="261" w:name="_Toc31120367"/>
      <w:r w:rsidRPr="00D42339">
        <w:rPr>
          <w:lang w:eastAsia="ko-KR"/>
        </w:rPr>
        <w:t>6.</w:t>
      </w:r>
      <w:r w:rsidR="004C0C32">
        <w:rPr>
          <w:lang w:eastAsia="ko-KR"/>
        </w:rPr>
        <w:t>6</w:t>
      </w:r>
      <w:r w:rsidRPr="00D42339">
        <w:rPr>
          <w:lang w:eastAsia="ko-KR"/>
        </w:rPr>
        <w:t>.1</w:t>
      </w:r>
      <w:r w:rsidRPr="00D42339">
        <w:rPr>
          <w:lang w:eastAsia="ko-KR"/>
        </w:rPr>
        <w:tab/>
        <w:t>Introduction</w:t>
      </w:r>
      <w:bookmarkEnd w:id="260"/>
      <w:bookmarkEnd w:id="261"/>
    </w:p>
    <w:p w14:paraId="2D721CC9" w14:textId="77777777" w:rsidR="007A2BE2" w:rsidRPr="00D42339" w:rsidRDefault="007A2BE2" w:rsidP="007A2BE2">
      <w:r w:rsidRPr="00D42339">
        <w:t>This is a solution for Key Issue #4: UE Onboarding and Provisioning Solution.</w:t>
      </w:r>
    </w:p>
    <w:p w14:paraId="0DC71B92" w14:textId="77777777" w:rsidR="007A2BE2" w:rsidRPr="00D42339" w:rsidRDefault="007A2BE2" w:rsidP="007A2BE2">
      <w:r w:rsidRPr="00D4233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D42339" w:rsidRDefault="007A2BE2" w:rsidP="004C0C32">
      <w:pPr>
        <w:pStyle w:val="Heading3"/>
        <w:rPr>
          <w:lang w:eastAsia="ko-KR"/>
        </w:rPr>
      </w:pPr>
      <w:bookmarkStart w:id="262" w:name="_Toc31114345"/>
      <w:bookmarkStart w:id="263" w:name="_Toc31120368"/>
      <w:r w:rsidRPr="00D42339">
        <w:rPr>
          <w:lang w:eastAsia="ko-KR"/>
        </w:rPr>
        <w:t>6.</w:t>
      </w:r>
      <w:r w:rsidR="004C0C32">
        <w:rPr>
          <w:lang w:eastAsia="ko-KR"/>
        </w:rPr>
        <w:t>6</w:t>
      </w:r>
      <w:r w:rsidRPr="00D42339">
        <w:rPr>
          <w:lang w:eastAsia="ko-KR"/>
        </w:rPr>
        <w:t>.2</w:t>
      </w:r>
      <w:r w:rsidRPr="00D42339">
        <w:rPr>
          <w:lang w:eastAsia="ko-KR"/>
        </w:rPr>
        <w:tab/>
        <w:t>Functional Description</w:t>
      </w:r>
      <w:bookmarkEnd w:id="262"/>
      <w:bookmarkEnd w:id="263"/>
    </w:p>
    <w:p w14:paraId="0F6F9F2B" w14:textId="49C3FD04" w:rsidR="007A2BE2" w:rsidRPr="00D42339" w:rsidRDefault="007A2BE2" w:rsidP="007A2BE2">
      <w:r w:rsidRPr="00D42339">
        <w:t>Figure 6.</w:t>
      </w:r>
      <w:r w:rsidR="004C0C32">
        <w:t>6</w:t>
      </w:r>
      <w:r w:rsidRPr="00D42339">
        <w:t xml:space="preserve">.2-1 illustrates the architecture of the Control Plane-based onboarding solution. </w:t>
      </w:r>
      <w:bookmarkStart w:id="264" w:name="_Hlk29289980"/>
      <w:r w:rsidRPr="00D42339">
        <w:t>The solution assumes the presence of a Default Credential Server (DCS), which is able to authenticate the UE</w:t>
      </w:r>
      <w:r w:rsidR="00A80B90">
        <w:t>'</w:t>
      </w:r>
      <w:r w:rsidRPr="00D42339">
        <w:t>s vendor (i.e. the Device Vendor) and authorize the UE to proceed with the onboarding procedure.</w:t>
      </w:r>
    </w:p>
    <w:bookmarkEnd w:id="264"/>
    <w:p w14:paraId="4839FAC1" w14:textId="0F3A3D2A" w:rsidR="007A2BE2" w:rsidRPr="00D42339" w:rsidRDefault="007A2BE2" w:rsidP="007A2BE2">
      <w:r w:rsidRPr="00D42339">
        <w:t>The architecture also assumes the presence of a provisioning server, also administered by the Subscription Owner (SO) e.g. an SNPN or a delegated administration entity, which is able to provide the configuration parameters of the SO to the UE.</w:t>
      </w:r>
    </w:p>
    <w:p w14:paraId="7355988D" w14:textId="63BA53C0" w:rsidR="007A2BE2" w:rsidRPr="00D42339" w:rsidRDefault="00A80B90" w:rsidP="007A2BE2">
      <w:pPr>
        <w:pStyle w:val="EditorsNote"/>
      </w:pPr>
      <w:r>
        <w:t>Editor</w:t>
      </w:r>
      <w:r>
        <w:t>'</w:t>
      </w:r>
      <w:r>
        <w:t>s note:</w:t>
      </w:r>
      <w:r>
        <w:tab/>
      </w:r>
      <w:r w:rsidR="007A2BE2" w:rsidRPr="00D42339">
        <w:t>Whether the ownership of t</w:t>
      </w:r>
      <w:r w:rsidR="007A2BE2" w:rsidRPr="00D42339">
        <w:rPr>
          <w:lang w:eastAsia="zh-CN"/>
        </w:rPr>
        <w:t>he Provisioning Server also can be other than the SO, e.g. the device manufacturer or a 3</w:t>
      </w:r>
      <w:r w:rsidR="007A2BE2" w:rsidRPr="00A80B90">
        <w:rPr>
          <w:rFonts w:eastAsia="Calibri"/>
        </w:rPr>
        <w:t>rd</w:t>
      </w:r>
      <w:r w:rsidR="007A2BE2" w:rsidRPr="00B2654A">
        <w:rPr>
          <w:lang w:eastAsia="zh-CN"/>
        </w:rPr>
        <w:t xml:space="preserve"> party affiliated with the device manufacturer is FFS</w:t>
      </w:r>
      <w:r w:rsidR="007A2BE2" w:rsidRPr="00D42339">
        <w:rPr>
          <w:lang w:eastAsia="zh-CN"/>
        </w:rPr>
        <w:t>.</w:t>
      </w:r>
    </w:p>
    <w:p w14:paraId="35CA3C47" w14:textId="77777777" w:rsidR="007A2BE2" w:rsidRPr="00D42339" w:rsidRDefault="007A2BE2" w:rsidP="007A2BE2">
      <w:pPr>
        <w:pStyle w:val="TH"/>
      </w:pPr>
      <w:r w:rsidRPr="00D42339">
        <w:object w:dxaOrig="10636" w:dyaOrig="7261" w14:anchorId="46FDD998">
          <v:shape id="_x0000_i1038" type="#_x0000_t75" style="width:481.5pt;height:329.25pt" o:ole="">
            <v:imagedata r:id="rId40" o:title=""/>
          </v:shape>
          <o:OLEObject Type="Embed" ProgID="Visio.Drawing.15" ShapeID="_x0000_i1038" DrawAspect="Content" ObjectID="_1641733346" r:id="rId41"/>
        </w:object>
      </w:r>
    </w:p>
    <w:p w14:paraId="2A774EBB" w14:textId="484920D7" w:rsidR="007A2BE2" w:rsidRPr="00D42339" w:rsidRDefault="007A2BE2" w:rsidP="007A2BE2">
      <w:pPr>
        <w:pStyle w:val="TF"/>
        <w:rPr>
          <w:lang w:eastAsia="ja-JP"/>
        </w:rPr>
      </w:pPr>
      <w:r w:rsidRPr="00D42339">
        <w:rPr>
          <w:lang w:eastAsia="ja-JP"/>
        </w:rPr>
        <w:t>Figure 6.</w:t>
      </w:r>
      <w:r w:rsidR="00230F6E">
        <w:rPr>
          <w:lang w:eastAsia="ja-JP"/>
        </w:rPr>
        <w:t>6</w:t>
      </w:r>
      <w:r w:rsidRPr="00D42339">
        <w:rPr>
          <w:lang w:eastAsia="ja-JP"/>
        </w:rPr>
        <w:t>.2-1: Control Plane-Based Onboarding architecture</w:t>
      </w:r>
    </w:p>
    <w:p w14:paraId="3E1414BB" w14:textId="7248AB30" w:rsidR="007A2BE2" w:rsidRPr="00D42339" w:rsidRDefault="00A80B90" w:rsidP="007A2BE2">
      <w:pPr>
        <w:pStyle w:val="EditorsNote"/>
      </w:pPr>
      <w:r>
        <w:t>Editor</w:t>
      </w:r>
      <w:r>
        <w:t>'</w:t>
      </w:r>
      <w:r>
        <w:t>s note:</w:t>
      </w:r>
      <w:r w:rsidR="007A2BE2" w:rsidRPr="00D42339">
        <w:tab/>
        <w:t>The ownership and trust relations of the entities is FFS.</w:t>
      </w:r>
    </w:p>
    <w:p w14:paraId="236C17A3" w14:textId="62D5A5F3" w:rsidR="007A2BE2" w:rsidRPr="00B2654A" w:rsidRDefault="00A80B90" w:rsidP="007A2BE2">
      <w:pPr>
        <w:pStyle w:val="EditorsNote"/>
      </w:pPr>
      <w:r>
        <w:t>Editor</w:t>
      </w:r>
      <w:r>
        <w:t>'</w:t>
      </w:r>
      <w:r>
        <w:t>s note:</w:t>
      </w:r>
      <w:r>
        <w:tab/>
      </w:r>
      <w:r w:rsidR="007A2BE2" w:rsidRPr="00D42339">
        <w:t>It is FFS whether the AMF in the SNPN communicates with the DCS directly or via the AUSF (TBD1 reference point).</w:t>
      </w:r>
    </w:p>
    <w:p w14:paraId="04D3898E" w14:textId="380B7EB8" w:rsidR="007A2BE2" w:rsidRPr="00D42339" w:rsidRDefault="007A2BE2" w:rsidP="00230F6E">
      <w:pPr>
        <w:pStyle w:val="Heading3"/>
        <w:rPr>
          <w:lang w:eastAsia="ko-KR"/>
        </w:rPr>
      </w:pPr>
      <w:bookmarkStart w:id="265" w:name="_Toc31114346"/>
      <w:bookmarkStart w:id="266" w:name="_Toc31120369"/>
      <w:r w:rsidRPr="00D42339">
        <w:rPr>
          <w:lang w:eastAsia="ko-KR"/>
        </w:rPr>
        <w:t>6.</w:t>
      </w:r>
      <w:r w:rsidR="00230F6E">
        <w:rPr>
          <w:lang w:eastAsia="ko-KR"/>
        </w:rPr>
        <w:t>6</w:t>
      </w:r>
      <w:r w:rsidRPr="00D42339">
        <w:rPr>
          <w:lang w:eastAsia="ko-KR"/>
        </w:rPr>
        <w:t>.3</w:t>
      </w:r>
      <w:r w:rsidRPr="00D42339">
        <w:rPr>
          <w:lang w:eastAsia="ko-KR"/>
        </w:rPr>
        <w:tab/>
        <w:t>Procedures</w:t>
      </w:r>
      <w:bookmarkEnd w:id="265"/>
      <w:bookmarkEnd w:id="266"/>
    </w:p>
    <w:p w14:paraId="4250CF0C" w14:textId="3486095D" w:rsidR="007A2BE2" w:rsidRPr="00D42339" w:rsidRDefault="007A2BE2" w:rsidP="00A80B90">
      <w:pPr>
        <w:pStyle w:val="Heading4"/>
      </w:pPr>
      <w:bookmarkStart w:id="267" w:name="_Toc31114347"/>
      <w:bookmarkStart w:id="268" w:name="_Toc31120370"/>
      <w:r w:rsidRPr="00D42339">
        <w:t>6.</w:t>
      </w:r>
      <w:r w:rsidR="00230F6E">
        <w:t>6</w:t>
      </w:r>
      <w:r w:rsidRPr="00D42339">
        <w:t>.3.1</w:t>
      </w:r>
      <w:r w:rsidRPr="00D42339">
        <w:tab/>
        <w:t>General</w:t>
      </w:r>
      <w:bookmarkEnd w:id="267"/>
      <w:bookmarkEnd w:id="268"/>
    </w:p>
    <w:p w14:paraId="3123DD9F" w14:textId="0689C515" w:rsidR="007A2BE2" w:rsidRPr="00D42339" w:rsidRDefault="007A2BE2" w:rsidP="007A2BE2">
      <w:r w:rsidRPr="00D42339">
        <w:t>Figure 6.</w:t>
      </w:r>
      <w:r w:rsidR="00230F6E">
        <w:t>6</w:t>
      </w:r>
      <w:r w:rsidRPr="00D42339">
        <w:t>.3-1 provides an overall view of the Control Plane-based solution for onboarding and configuring UEs.</w:t>
      </w:r>
    </w:p>
    <w:p w14:paraId="47F9E392" w14:textId="387DB4DE" w:rsidR="007A2BE2" w:rsidRPr="00B2654A" w:rsidRDefault="007A2BE2" w:rsidP="007A2BE2">
      <w:pPr>
        <w:pStyle w:val="TH"/>
        <w:overflowPunct w:val="0"/>
        <w:autoSpaceDE w:val="0"/>
        <w:autoSpaceDN w:val="0"/>
        <w:adjustRightInd w:val="0"/>
        <w:textAlignment w:val="baseline"/>
        <w:rPr>
          <w:color w:val="000000"/>
          <w:lang w:eastAsia="ja-JP"/>
        </w:rPr>
      </w:pPr>
      <w:r w:rsidRPr="00B2654A">
        <w:rPr>
          <w:color w:val="000000"/>
          <w:lang w:eastAsia="ja-JP"/>
        </w:rPr>
        <w:object w:dxaOrig="13351" w:dyaOrig="8926" w14:anchorId="13916487">
          <v:shape id="_x0000_i1039" type="#_x0000_t75" style="width:459.75pt;height:307.5pt" o:ole="">
            <v:imagedata r:id="rId42" o:title=""/>
          </v:shape>
          <o:OLEObject Type="Embed" ProgID="Visio.Drawing.15" ShapeID="_x0000_i1039" DrawAspect="Content" ObjectID="_1641733347" r:id="rId43"/>
        </w:object>
      </w:r>
    </w:p>
    <w:p w14:paraId="589C2477" w14:textId="49907D8B" w:rsidR="007A2BE2" w:rsidRPr="00D42339" w:rsidRDefault="007A2BE2" w:rsidP="007A2BE2">
      <w:pPr>
        <w:pStyle w:val="TF"/>
        <w:rPr>
          <w:lang w:eastAsia="ja-JP"/>
        </w:rPr>
      </w:pPr>
      <w:r w:rsidRPr="00B2654A">
        <w:rPr>
          <w:lang w:eastAsia="ja-JP"/>
        </w:rPr>
        <w:t>Figure</w:t>
      </w:r>
      <w:r w:rsidRPr="00D42339">
        <w:rPr>
          <w:lang w:eastAsia="ja-JP"/>
        </w:rPr>
        <w:t xml:space="preserve"> 6.</w:t>
      </w:r>
      <w:r w:rsidR="00372FC7">
        <w:rPr>
          <w:lang w:eastAsia="ja-JP"/>
        </w:rPr>
        <w:t>6</w:t>
      </w:r>
      <w:r w:rsidRPr="00D42339">
        <w:rPr>
          <w:lang w:eastAsia="ja-JP"/>
        </w:rPr>
        <w:t>.3-1: Overview of the Control Plane-based Onboarding solution</w:t>
      </w:r>
    </w:p>
    <w:p w14:paraId="32C3CDA8" w14:textId="588E8345" w:rsidR="00A80B90" w:rsidRDefault="00A80B90" w:rsidP="00A80B90">
      <w:pPr>
        <w:pStyle w:val="B1"/>
      </w:pPr>
      <w:r>
        <w:t>A1:</w:t>
      </w:r>
      <w:r>
        <w:tab/>
        <w:t>The UE is pre-configured with Default 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p>
    <w:p w14:paraId="39EDC91B" w14:textId="6A8740BB" w:rsidR="007A2BE2" w:rsidRPr="00D42339" w:rsidRDefault="00A80B90" w:rsidP="007A2BE2">
      <w:pPr>
        <w:pStyle w:val="EditorsNote"/>
      </w:pPr>
      <w:r>
        <w:t>Editor</w:t>
      </w:r>
      <w:r>
        <w:t>'</w:t>
      </w:r>
      <w:r>
        <w:t>s note:</w:t>
      </w:r>
      <w:r w:rsidR="007A2BE2" w:rsidRPr="00D42339">
        <w:tab/>
        <w:t>The security assumptions and details must be confirmed by SA</w:t>
      </w:r>
      <w:r>
        <w:t> WG</w:t>
      </w:r>
      <w:r w:rsidR="007A2BE2" w:rsidRPr="00D42339">
        <w:t>3.</w:t>
      </w:r>
    </w:p>
    <w:p w14:paraId="7248E8D9" w14:textId="60719F61" w:rsidR="007A2BE2" w:rsidRPr="00D42339" w:rsidRDefault="00A80B90" w:rsidP="007A2BE2">
      <w:pPr>
        <w:pStyle w:val="EditorsNote"/>
      </w:pPr>
      <w:r>
        <w:t>Editor</w:t>
      </w:r>
      <w:r>
        <w:t>'</w:t>
      </w:r>
      <w:r>
        <w:t>s note:</w:t>
      </w:r>
      <w:r w:rsidR="007A2BE2" w:rsidRPr="00D42339">
        <w:tab/>
        <w:t>It is FFS whether UDM or another NF is used as per the description below.</w:t>
      </w:r>
    </w:p>
    <w:p w14:paraId="7219B714" w14:textId="42F70BCC" w:rsidR="007A2BE2" w:rsidRPr="00D42339" w:rsidRDefault="00A80B90" w:rsidP="007A2BE2">
      <w:pPr>
        <w:pStyle w:val="EditorsNote"/>
      </w:pPr>
      <w:r>
        <w:t>Editor</w:t>
      </w:r>
      <w:r>
        <w:t>'</w:t>
      </w:r>
      <w:r>
        <w:t>s note:</w:t>
      </w:r>
      <w:r w:rsidR="00372FC7">
        <w:tab/>
      </w:r>
      <w:r w:rsidR="007A2BE2" w:rsidRPr="00D42339">
        <w:t>If an agreement was in place between the UE vendor and the SNPN, the device might have been provisioned with some initial default configuration, including PLMN ID and NID of the SNPN; S-NSSAI, DNN, etc. This is FFS.</w:t>
      </w:r>
    </w:p>
    <w:p w14:paraId="5F9169FB" w14:textId="19AA7ED3" w:rsidR="007A2BE2" w:rsidRPr="00D42339" w:rsidRDefault="007A2BE2" w:rsidP="007A2BE2">
      <w:pPr>
        <w:pStyle w:val="B1"/>
      </w:pPr>
      <w:r w:rsidRPr="00D42339">
        <w:t>A2:</w:t>
      </w:r>
      <w:r w:rsidR="00372FC7">
        <w:tab/>
      </w:r>
      <w:r w:rsidRPr="00D42339">
        <w:t>The DCS is provisioned with the certificate path of the DV, as well as the unique UE identifier (e.g., host ID or MAC address) of the UEs that are authorized to perform the onboarding procedure. If UE-specific Default 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p>
    <w:p w14:paraId="689BBBCA" w14:textId="18740F02" w:rsidR="007A2BE2" w:rsidRPr="00D42339" w:rsidRDefault="00A80B90" w:rsidP="00D76F43">
      <w:pPr>
        <w:pStyle w:val="EditorsNote"/>
      </w:pPr>
      <w:r>
        <w:t>Editor</w:t>
      </w:r>
      <w:r>
        <w:t>'</w:t>
      </w:r>
      <w:r>
        <w:t>s note:</w:t>
      </w:r>
      <w:r w:rsidR="007A2BE2" w:rsidRPr="00D42339">
        <w:tab/>
        <w:t>It is FFS whether PCF plays any role.</w:t>
      </w:r>
    </w:p>
    <w:p w14:paraId="39802D05" w14:textId="6951B7F2" w:rsidR="007A2BE2" w:rsidRPr="00D42339" w:rsidRDefault="007A2BE2" w:rsidP="007A2BE2">
      <w:pPr>
        <w:pStyle w:val="B1"/>
      </w:pPr>
      <w:r w:rsidRPr="00D42339">
        <w:t>B:</w:t>
      </w:r>
      <w:r w:rsidRPr="00D42339">
        <w:tab/>
        <w:t>The UE, either manually or automatically (e.g.,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t>'</w:t>
      </w:r>
      <w:r w:rsidRPr="00D42339">
        <w:t>s certificate) or the UE (through UE</w:t>
      </w:r>
      <w:r w:rsidR="00A80B90">
        <w:t>'</w:t>
      </w:r>
      <w:r w:rsidRPr="00D42339">
        <w:t>s certificate). Then the network authorizes the UE to continue with the onboarding process.</w:t>
      </w:r>
    </w:p>
    <w:p w14:paraId="054BDD3B" w14:textId="57A97238" w:rsidR="007A2BE2" w:rsidRPr="00D42339" w:rsidRDefault="00A80B90" w:rsidP="007A2BE2">
      <w:pPr>
        <w:pStyle w:val="EditorsNote"/>
      </w:pPr>
      <w:r>
        <w:t>Editor</w:t>
      </w:r>
      <w:r>
        <w:t>'</w:t>
      </w:r>
      <w:r>
        <w:t>s note:</w:t>
      </w:r>
      <w:r w:rsidR="007A2BE2" w:rsidRPr="00D42339">
        <w:tab/>
        <w:t>Whether the UE can also authenticate the Subscription Owner is FFS.</w:t>
      </w:r>
    </w:p>
    <w:p w14:paraId="4A72CDB1" w14:textId="77777777" w:rsidR="007A2BE2" w:rsidRPr="00D42339" w:rsidRDefault="007A2BE2" w:rsidP="007A2BE2">
      <w:pPr>
        <w:pStyle w:val="B1"/>
      </w:pPr>
      <w:r w:rsidRPr="00D42339">
        <w:t>C:</w:t>
      </w:r>
      <w:r w:rsidRPr="00D42339">
        <w:tab/>
        <w:t>UDM starts the Control Plane UE provisioning procedure. This may require UDM to retrieve the data to be provisioned from a provisioning server.</w:t>
      </w:r>
    </w:p>
    <w:p w14:paraId="3149CE0D" w14:textId="1CD2CF5E" w:rsidR="007A2BE2" w:rsidRPr="00B2654A" w:rsidRDefault="00A80B90" w:rsidP="007A2BE2">
      <w:pPr>
        <w:pStyle w:val="EditorsNote"/>
      </w:pPr>
      <w:r>
        <w:lastRenderedPageBreak/>
        <w:t>Editor</w:t>
      </w:r>
      <w:r>
        <w:t>'</w:t>
      </w:r>
      <w:r>
        <w:t>s note:</w:t>
      </w:r>
      <w:r>
        <w:tab/>
      </w:r>
      <w:r w:rsidR="007A2BE2" w:rsidRPr="00D42339">
        <w:t>It is FFS whether PEI, the derived SUPI or another UE identifier is used to identify a subscription that needs to be provisioned in the UE and how the list of UE identifiers is provisioned in the SO</w:t>
      </w:r>
      <w:r w:rsidR="007A2BE2" w:rsidRPr="00D42339">
        <w:rPr>
          <w:rFonts w:eastAsia="SimSun"/>
          <w:lang w:eastAsia="zh-CN"/>
        </w:rPr>
        <w:t>.</w:t>
      </w:r>
    </w:p>
    <w:p w14:paraId="77729EE3" w14:textId="77777777" w:rsidR="007A2BE2" w:rsidRPr="00D42339" w:rsidRDefault="007A2BE2" w:rsidP="007A2BE2">
      <w:pPr>
        <w:pStyle w:val="B1"/>
      </w:pPr>
      <w:r w:rsidRPr="00D42339">
        <w:t>D:</w:t>
      </w:r>
      <w:r w:rsidRPr="00D42339">
        <w:tab/>
        <w:t>Once the Control Plane UE provisioning procedure is completed, the UE de-registers from the network.</w:t>
      </w:r>
    </w:p>
    <w:p w14:paraId="03466653" w14:textId="5FAD4B27" w:rsidR="007A2BE2" w:rsidRPr="00D42339" w:rsidRDefault="00A80B90" w:rsidP="007A2BE2">
      <w:pPr>
        <w:pStyle w:val="EditorsNote"/>
        <w:rPr>
          <w:rFonts w:eastAsia="DengXian"/>
          <w:lang w:eastAsia="ko-KR"/>
        </w:rPr>
      </w:pPr>
      <w:r>
        <w:t>Editor</w:t>
      </w:r>
      <w:r>
        <w:t>'</w:t>
      </w:r>
      <w:r>
        <w:t>s note:</w:t>
      </w:r>
      <w:r>
        <w:tab/>
      </w:r>
      <w:r w:rsidR="007A2BE2" w:rsidRPr="00D42339">
        <w:rPr>
          <w:lang w:eastAsia="ko-KR"/>
        </w:rPr>
        <w:t xml:space="preserve">It is FFS whether in case the ON </w:t>
      </w:r>
      <w:r w:rsidR="007A2BE2" w:rsidRPr="00B2654A">
        <w:rPr>
          <w:lang w:eastAsia="ko-KR"/>
        </w:rPr>
        <w:t xml:space="preserve">and the </w:t>
      </w:r>
      <w:r w:rsidR="007A2BE2" w:rsidRPr="00D42339">
        <w:rPr>
          <w:lang w:eastAsia="ko-KR"/>
        </w:rPr>
        <w:t xml:space="preserve">SO </w:t>
      </w:r>
      <w:r w:rsidR="007A2BE2" w:rsidRPr="00B2654A">
        <w:rPr>
          <w:lang w:eastAsia="ko-KR"/>
        </w:rPr>
        <w:t xml:space="preserve">are the same, there is a need for </w:t>
      </w:r>
      <w:r w:rsidR="007A2BE2" w:rsidRPr="00D42339">
        <w:rPr>
          <w:lang w:eastAsia="ko-KR"/>
        </w:rPr>
        <w:t>the UE to de-register, then select the SNPN and re-register or whether other procedures that does not result in de-registering would suffice.</w:t>
      </w:r>
    </w:p>
    <w:p w14:paraId="3ED03B5F" w14:textId="3EAF4900" w:rsidR="007A2BE2" w:rsidRPr="00D42339" w:rsidRDefault="00A80B90" w:rsidP="007A2BE2">
      <w:pPr>
        <w:pStyle w:val="EditorsNote"/>
      </w:pPr>
      <w:r>
        <w:t>Editor</w:t>
      </w:r>
      <w:r>
        <w:t>'</w:t>
      </w:r>
      <w:r>
        <w:t>s note:</w:t>
      </w:r>
      <w:r>
        <w:tab/>
      </w:r>
      <w:r w:rsidR="007A2BE2" w:rsidRPr="00D42339">
        <w:t>Whether the UE registers directly with SNPN for which credentials have been provisioned or another SNPN is FFS and may depend on KI#1</w:t>
      </w:r>
    </w:p>
    <w:p w14:paraId="55826E59" w14:textId="472D0F9E" w:rsidR="007A2BE2" w:rsidRPr="00D42339" w:rsidRDefault="007A2BE2" w:rsidP="007A2BE2">
      <w:pPr>
        <w:pStyle w:val="B1"/>
      </w:pPr>
      <w:r w:rsidRPr="00D42339">
        <w:t>E:</w:t>
      </w:r>
      <w:r w:rsidRPr="00D42339">
        <w:tab/>
        <w:t>The UE uses the provisioned data to perform a regular registration procedure using the provisioned data from the Subscription Owner.</w:t>
      </w:r>
    </w:p>
    <w:p w14:paraId="07D03E14" w14:textId="6B34D693" w:rsidR="007A2BE2" w:rsidRPr="00D42339" w:rsidRDefault="00A80B90" w:rsidP="007A2BE2">
      <w:pPr>
        <w:pStyle w:val="EditorsNote"/>
      </w:pPr>
      <w:r>
        <w:t>Editor</w:t>
      </w:r>
      <w:r>
        <w:t>'</w:t>
      </w:r>
      <w:r>
        <w:t>s note:</w:t>
      </w:r>
      <w:r w:rsidR="007A2BE2" w:rsidRPr="00D42339">
        <w:tab/>
        <w:t>It is FFS whether any specific slicing considerations are needed.</w:t>
      </w:r>
    </w:p>
    <w:p w14:paraId="5AEA2E66" w14:textId="42667DC6" w:rsidR="007A2BE2" w:rsidRPr="00D42339" w:rsidRDefault="007A2BE2" w:rsidP="007A2BE2">
      <w:pPr>
        <w:pStyle w:val="Heading5"/>
      </w:pPr>
      <w:bookmarkStart w:id="269" w:name="_Toc31114348"/>
      <w:bookmarkStart w:id="270" w:name="_Toc31120371"/>
      <w:r w:rsidRPr="00D42339">
        <w:t>6.</w:t>
      </w:r>
      <w:r w:rsidR="00ED3D1C">
        <w:t>6</w:t>
      </w:r>
      <w:r w:rsidRPr="00D42339">
        <w:t>.3.2</w:t>
      </w:r>
      <w:r w:rsidRPr="00D42339">
        <w:tab/>
        <w:t>Initial Access/Registration</w:t>
      </w:r>
      <w:bookmarkEnd w:id="269"/>
      <w:bookmarkEnd w:id="270"/>
    </w:p>
    <w:p w14:paraId="6502F48A" w14:textId="28A26F28" w:rsidR="007A2BE2" w:rsidRPr="00D42339" w:rsidRDefault="007A2BE2" w:rsidP="007A2BE2">
      <w:r w:rsidRPr="00D42339">
        <w:t>This clause provides details of the initial access of the UE (step B in Figure 6.</w:t>
      </w:r>
      <w:r w:rsidR="00930833">
        <w:t>6</w:t>
      </w:r>
      <w:r w:rsidRPr="00D42339">
        <w:t xml:space="preserve">.3-1). The procedure is based on the initial registration of the UE specified in </w:t>
      </w:r>
      <w:r w:rsidR="00A80B90" w:rsidRPr="00D42339">
        <w:t>TS</w:t>
      </w:r>
      <w:r w:rsidR="00A80B90">
        <w:t> </w:t>
      </w:r>
      <w:r w:rsidR="00A80B90" w:rsidRPr="00D42339">
        <w:t>23.502</w:t>
      </w:r>
      <w:r w:rsidR="00A80B90">
        <w:t> </w:t>
      </w:r>
      <w:r w:rsidR="00A80B90" w:rsidRPr="00D42339">
        <w:t>[</w:t>
      </w:r>
      <w:r w:rsidR="00930833">
        <w:t>6</w:t>
      </w:r>
      <w:r w:rsidRPr="00D42339">
        <w:t>]. Figure 6.</w:t>
      </w:r>
      <w:r w:rsidR="00930833">
        <w:t>6</w:t>
      </w:r>
      <w:r w:rsidRPr="00D42339">
        <w:t>.3.2-1 provides the sequence flow of the initial access of the onboarding procedure.</w:t>
      </w:r>
    </w:p>
    <w:p w14:paraId="3D6C4B24" w14:textId="7DDE110A" w:rsidR="007A2BE2" w:rsidRPr="00D42339" w:rsidRDefault="00A80B90" w:rsidP="00D76F43">
      <w:pPr>
        <w:pStyle w:val="EditorsNote"/>
      </w:pPr>
      <w:r>
        <w:t>Editor</w:t>
      </w:r>
      <w:r>
        <w:t>'</w:t>
      </w:r>
      <w:r>
        <w:t>s note:</w:t>
      </w:r>
      <w:r w:rsidR="007A2BE2" w:rsidRPr="00D42339">
        <w:tab/>
        <w:t>It is FFS whether UDM or another NF is used as per the procedure below.</w:t>
      </w:r>
    </w:p>
    <w:p w14:paraId="7E8B8B53" w14:textId="7ACFFC18" w:rsidR="007A2BE2" w:rsidRPr="00B2654A" w:rsidRDefault="00A80B90" w:rsidP="007A2BE2">
      <w:pPr>
        <w:pStyle w:val="TH"/>
      </w:pPr>
      <w:r w:rsidRPr="00B2654A">
        <w:rPr>
          <w:noProof/>
        </w:rPr>
        <w:object w:dxaOrig="13906" w:dyaOrig="6946" w14:anchorId="4BCA4D62">
          <v:shape id="_x0000_i1040" type="#_x0000_t75" style="width:480pt;height:239.25pt" o:ole="">
            <v:imagedata r:id="rId44" o:title=""/>
          </v:shape>
          <o:OLEObject Type="Embed" ProgID="Visio.Drawing.11" ShapeID="_x0000_i1040" DrawAspect="Content" ObjectID="_1641733348" r:id="rId45"/>
        </w:object>
      </w:r>
    </w:p>
    <w:p w14:paraId="4A6CFAE5" w14:textId="26BCFD3D" w:rsidR="007A2BE2" w:rsidRPr="00D42339" w:rsidRDefault="007A2BE2" w:rsidP="007A2BE2">
      <w:pPr>
        <w:pStyle w:val="TF"/>
        <w:rPr>
          <w:lang w:eastAsia="ja-JP"/>
        </w:rPr>
      </w:pPr>
      <w:r w:rsidRPr="00D42339">
        <w:rPr>
          <w:lang w:eastAsia="ja-JP"/>
        </w:rPr>
        <w:t>Figure 6.</w:t>
      </w:r>
      <w:r w:rsidR="00ED3D1C">
        <w:rPr>
          <w:lang w:eastAsia="ja-JP"/>
        </w:rPr>
        <w:t>6</w:t>
      </w:r>
      <w:r w:rsidRPr="00D42339">
        <w:rPr>
          <w:lang w:eastAsia="ja-JP"/>
        </w:rPr>
        <w:t>.3.2-1: Initial access sequence flow of Onboarding solution</w:t>
      </w:r>
    </w:p>
    <w:p w14:paraId="51E1F3E3" w14:textId="77777777" w:rsidR="007A2BE2" w:rsidRPr="00D42339" w:rsidRDefault="007A2BE2" w:rsidP="007A2BE2">
      <w:pPr>
        <w:pStyle w:val="B1"/>
      </w:pPr>
      <w:r w:rsidRPr="00D42339">
        <w:t>1.</w:t>
      </w:r>
      <w:r w:rsidRPr="00D42339">
        <w:tab/>
        <w:t>The UE receives a trigger to initiate the onboarding procedure. This trigger may be manual, for example provoked by a user pressing a given combination of keys, or can be automatically provoked, e.g., due to the UE starting and not being previously provisioned.</w:t>
      </w:r>
    </w:p>
    <w:p w14:paraId="64563D5B" w14:textId="77777777" w:rsidR="007A2BE2" w:rsidRPr="00D42339" w:rsidRDefault="007A2BE2" w:rsidP="007A2BE2">
      <w:pPr>
        <w:pStyle w:val="B1"/>
      </w:pPr>
      <w:r w:rsidRPr="00D42339">
        <w:t>2.</w:t>
      </w:r>
      <w:r w:rsidRPr="00D42339">
        <w:tab/>
        <w:t>The UE selects a network to connect to. This network selection ca be manual, if a user selects a network from a list of available networks, or automatic, e.g., if the UE is provisioned with a list of PLMN IDs and NIDs to connect to.</w:t>
      </w:r>
    </w:p>
    <w:p w14:paraId="5B7CA97E" w14:textId="0D3BA802" w:rsidR="007A2BE2" w:rsidRPr="00D42339" w:rsidRDefault="00A80B90" w:rsidP="007A2BE2">
      <w:pPr>
        <w:pStyle w:val="EditorsNote"/>
      </w:pPr>
      <w:bookmarkStart w:id="271" w:name="_Hlk28597794"/>
      <w:r>
        <w:t>Editor</w:t>
      </w:r>
      <w:r>
        <w:t>'</w:t>
      </w:r>
      <w:r>
        <w:t>s note:</w:t>
      </w:r>
      <w:r w:rsidR="007A2BE2" w:rsidRPr="00D42339">
        <w:tab/>
        <w:t>Whether NG-RAN broadcasts special information for onboarding, e.g. indicating that onboarding is supported, is FFS.</w:t>
      </w:r>
    </w:p>
    <w:p w14:paraId="587F3405" w14:textId="26CE807B" w:rsidR="007A2BE2" w:rsidRPr="00D42339" w:rsidRDefault="00A80B90" w:rsidP="007A2BE2">
      <w:pPr>
        <w:pStyle w:val="EditorsNote"/>
      </w:pPr>
      <w:r>
        <w:t>Editor</w:t>
      </w:r>
      <w:r>
        <w:t>'</w:t>
      </w:r>
      <w:r>
        <w:t>s note:</w:t>
      </w:r>
      <w:r w:rsidR="007A2BE2" w:rsidRPr="00D42339">
        <w:tab/>
        <w:t>It is FFS how SUCI based on the SUPI is derived.</w:t>
      </w:r>
    </w:p>
    <w:bookmarkEnd w:id="271"/>
    <w:p w14:paraId="22FB7737" w14:textId="0B53DDDE" w:rsidR="007A2BE2" w:rsidRPr="00D42339" w:rsidRDefault="007A2BE2" w:rsidP="007A2BE2">
      <w:pPr>
        <w:pStyle w:val="B1"/>
        <w:rPr>
          <w:lang w:eastAsia="zh-CN"/>
        </w:rPr>
      </w:pPr>
      <w:r w:rsidRPr="00D42339">
        <w:t>3.</w:t>
      </w:r>
      <w:r w:rsidRPr="00D42339">
        <w:tab/>
        <w:t xml:space="preserve">The UE crafts a special SUPI used for the onboarding procedure. This SUPI may be derived from any of the Host ID of the UE, its MAC address, or Subject field in a UE digital certificate. Then the UE sends a </w:t>
      </w:r>
      <w:r w:rsidRPr="00D42339">
        <w:lastRenderedPageBreak/>
        <w:t xml:space="preserve">Registration Request to the access network including </w:t>
      </w:r>
      <w:r w:rsidRPr="00D42339">
        <w:rPr>
          <w:lang w:eastAsia="zh-CN"/>
        </w:rPr>
        <w:t xml:space="preserve">AN parameters and </w:t>
      </w:r>
      <w:r w:rsidRPr="00D42339">
        <w:t xml:space="preserve">Registration Request (Registration type set to </w:t>
      </w:r>
      <w:r w:rsidR="00A80B90">
        <w:t>"</w:t>
      </w:r>
      <w:r w:rsidRPr="00D42339">
        <w:t>onboarding</w:t>
      </w:r>
      <w:r w:rsidR="00A80B90">
        <w:t>"</w:t>
      </w:r>
      <w:r w:rsidRPr="00D42339">
        <w:t xml:space="preserve">, Onboarding SUPI, and </w:t>
      </w:r>
      <w:r w:rsidRPr="00D42339">
        <w:rPr>
          <w:lang w:eastAsia="zh-CN"/>
        </w:rPr>
        <w:t>PEI). The Registration type indicates that the UE wants to perform and Onboarding procedure.</w:t>
      </w:r>
    </w:p>
    <w:p w14:paraId="241932D4" w14:textId="0DA0806C" w:rsidR="007A2BE2" w:rsidRPr="00D42339" w:rsidRDefault="00A80B90" w:rsidP="007A2BE2">
      <w:pPr>
        <w:pStyle w:val="EditorsNote"/>
      </w:pPr>
      <w:bookmarkStart w:id="272" w:name="_Hlk29289769"/>
      <w:r>
        <w:t>Editor</w:t>
      </w:r>
      <w:r>
        <w:t>'</w:t>
      </w:r>
      <w:r>
        <w:t>s note:</w:t>
      </w:r>
      <w:r w:rsidR="007A2BE2" w:rsidRPr="00D42339">
        <w:tab/>
        <w:t xml:space="preserve">The exact details of the composition of this SUPI for onboarding procedure are FFS. </w:t>
      </w:r>
      <w:bookmarkStart w:id="273" w:name="_Hlk29289670"/>
      <w:bookmarkStart w:id="274" w:name="_Hlk28597816"/>
      <w:r w:rsidR="007A2BE2" w:rsidRPr="00D42339">
        <w:t>Whether a specific indication in RRC is needed is FFS and if used, then (R)AN can select a specific AMF for onboarding.</w:t>
      </w:r>
      <w:bookmarkEnd w:id="273"/>
    </w:p>
    <w:bookmarkEnd w:id="272"/>
    <w:bookmarkEnd w:id="274"/>
    <w:p w14:paraId="75BFAB2E" w14:textId="77777777" w:rsidR="007A2BE2" w:rsidRPr="00D42339" w:rsidRDefault="007A2BE2" w:rsidP="007A2BE2">
      <w:pPr>
        <w:pStyle w:val="B1"/>
      </w:pPr>
      <w:r w:rsidRPr="00D42339">
        <w:t>4.</w:t>
      </w:r>
      <w:r w:rsidRPr="00D42339">
        <w:tab/>
        <w:t>The (R)AN selects a default AMF. It is assumed that a default AMF can serve the onboarding procedure.</w:t>
      </w:r>
    </w:p>
    <w:p w14:paraId="5516FE71" w14:textId="5397741F" w:rsidR="007A2BE2" w:rsidRPr="00D42339" w:rsidRDefault="007A2BE2" w:rsidP="007A2BE2">
      <w:pPr>
        <w:pStyle w:val="B1"/>
      </w:pPr>
      <w:r w:rsidRPr="00D42339">
        <w:t>5.</w:t>
      </w:r>
      <w:r w:rsidRPr="00D42339">
        <w:tab/>
        <w:t xml:space="preserve">The AMF receives an N2 message (N2 parameters, Registration Request as </w:t>
      </w:r>
      <w:r w:rsidR="00A80B90">
        <w:t>for</w:t>
      </w:r>
      <w:r w:rsidRPr="00D42339">
        <w:t xml:space="preserve">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6E2C2345" w14:textId="77777777" w:rsidR="007A2BE2" w:rsidRPr="00D42339" w:rsidRDefault="007A2BE2" w:rsidP="007A2BE2">
      <w:pPr>
        <w:pStyle w:val="B1"/>
        <w:tabs>
          <w:tab w:val="left" w:pos="1298"/>
          <w:tab w:val="left" w:pos="2596"/>
          <w:tab w:val="left" w:pos="3894"/>
          <w:tab w:val="left" w:pos="5192"/>
          <w:tab w:val="left" w:pos="6820"/>
        </w:tabs>
      </w:pPr>
      <w:r w:rsidRPr="00D42339">
        <w:t>6.</w:t>
      </w:r>
      <w:r w:rsidRPr="00D42339">
        <w:tab/>
        <w:t>The AMF selects an AUSF and sends an Authentication request to it.</w:t>
      </w:r>
    </w:p>
    <w:p w14:paraId="2E51EF53" w14:textId="08A5DE42" w:rsidR="007A2BE2" w:rsidRPr="00D42339" w:rsidRDefault="00A80B90" w:rsidP="007A2BE2">
      <w:pPr>
        <w:pStyle w:val="EditorsNote"/>
      </w:pPr>
      <w:bookmarkStart w:id="275" w:name="_Hlk28597839"/>
      <w:r>
        <w:t>Editor</w:t>
      </w:r>
      <w:r>
        <w:t>'</w:t>
      </w:r>
      <w:r>
        <w:t>s note:</w:t>
      </w:r>
      <w:r w:rsidR="007A2BE2" w:rsidRPr="00D42339">
        <w:tab/>
        <w:t>Whether a special AUSF is selected (e.g. using the SUPI for onboarding) for onboarding is FFS, e.g. AUSF indicating it support onboarding.</w:t>
      </w:r>
    </w:p>
    <w:bookmarkEnd w:id="275"/>
    <w:p w14:paraId="1857144D" w14:textId="64779B65" w:rsidR="007A2BE2" w:rsidRPr="00D42339" w:rsidRDefault="007A2BE2" w:rsidP="007A2BE2">
      <w:pPr>
        <w:pStyle w:val="B1"/>
      </w:pPr>
      <w:r w:rsidRPr="00D42339">
        <w:t>7,8.</w:t>
      </w:r>
      <w:r w:rsidR="00ED3D1C">
        <w:tab/>
      </w:r>
      <w:r w:rsidRPr="00D42339">
        <w:t>The AUSF authenticates the supplied SUPI. This may require additional interaction between the AUSF and the UE, e.g., to request the UE to supply a vendor certificate or UE certificate. Depending on the supplied SUPI and the authentication mechanism, the AUSF may also need to contact a DCS and/or UDM for authentication and/or authorization purposes.</w:t>
      </w:r>
    </w:p>
    <w:p w14:paraId="5FB29CF2" w14:textId="47B47828" w:rsidR="007A2BE2" w:rsidRPr="00D42339" w:rsidRDefault="00A80B90" w:rsidP="007A2BE2">
      <w:pPr>
        <w:pStyle w:val="EditorsNote"/>
      </w:pPr>
      <w:r>
        <w:t>Editor</w:t>
      </w:r>
      <w:r>
        <w:t>'</w:t>
      </w:r>
      <w:r>
        <w:t>s note:</w:t>
      </w:r>
      <w:r w:rsidR="007A2BE2" w:rsidRPr="00D42339">
        <w:tab/>
        <w:t>The exact details of authentication and authorization is FFS and must be agreed with SA3.</w:t>
      </w:r>
    </w:p>
    <w:p w14:paraId="623BDAFC" w14:textId="7007862D" w:rsidR="007A2BE2" w:rsidRPr="00D42339" w:rsidRDefault="007A2BE2" w:rsidP="007A2BE2">
      <w:pPr>
        <w:pStyle w:val="B1"/>
      </w:pPr>
      <w:r w:rsidRPr="00D42339">
        <w:t>9,10.</w:t>
      </w:r>
      <w:r w:rsidR="00ED3D1C">
        <w:tab/>
      </w:r>
      <w:r w:rsidRPr="00D42339">
        <w:t xml:space="preserve">The AMF and the UE initiate a NAS Security Mode Command procedure, as per </w:t>
      </w:r>
      <w:r w:rsidR="00A80B90" w:rsidRPr="00D42339">
        <w:t>TS</w:t>
      </w:r>
      <w:r w:rsidR="00A80B90">
        <w:t> </w:t>
      </w:r>
      <w:r w:rsidR="00A80B90" w:rsidRPr="00D42339">
        <w:t>33.501</w:t>
      </w:r>
      <w:r w:rsidR="00A80B90">
        <w:t> </w:t>
      </w:r>
      <w:r w:rsidR="00A80B90" w:rsidRPr="00D42339">
        <w:t>[</w:t>
      </w:r>
      <w:r w:rsidR="00C67D42">
        <w:t>7</w:t>
      </w:r>
      <w:r w:rsidRPr="00D42339">
        <w:t>].</w:t>
      </w:r>
    </w:p>
    <w:p w14:paraId="2D4CE50B" w14:textId="4E873B99" w:rsidR="007A2BE2" w:rsidRPr="00D42339" w:rsidRDefault="00A80B90" w:rsidP="007A2BE2">
      <w:pPr>
        <w:pStyle w:val="EditorsNote"/>
      </w:pPr>
      <w:r>
        <w:t>Editor</w:t>
      </w:r>
      <w:r>
        <w:t>'</w:t>
      </w:r>
      <w:r>
        <w:t>s note:</w:t>
      </w:r>
      <w:r w:rsidR="007A2BE2" w:rsidRPr="00D42339">
        <w:tab/>
        <w:t>The exact details of NAS Security Mode Command procedure must be agreed with SA3.</w:t>
      </w:r>
    </w:p>
    <w:p w14:paraId="79FB9542" w14:textId="11B26E91" w:rsidR="007A2BE2" w:rsidRPr="00D42339" w:rsidRDefault="007A2BE2" w:rsidP="007A2BE2">
      <w:pPr>
        <w:pStyle w:val="B1"/>
      </w:pPr>
      <w:r w:rsidRPr="00D42339">
        <w:t>11,12.</w:t>
      </w:r>
      <w:r w:rsidR="00ED3D1C">
        <w:tab/>
      </w:r>
      <w:r w:rsidRPr="00D42339">
        <w:t>The AMF registers the onboarding SUPI in UDM. The UDM verifies that this SUPI is authorized to proceed with the onboarding process.</w:t>
      </w:r>
    </w:p>
    <w:p w14:paraId="439A0302" w14:textId="497CA941" w:rsidR="007A2BE2" w:rsidRPr="00B2654A" w:rsidRDefault="00A80B90" w:rsidP="00ED3D1C">
      <w:pPr>
        <w:pStyle w:val="EditorsNote"/>
      </w:pPr>
      <w:r>
        <w:t>Editor</w:t>
      </w:r>
      <w:r>
        <w:t>'</w:t>
      </w:r>
      <w:r>
        <w:t>s note:</w:t>
      </w:r>
      <w:r w:rsidR="007A2BE2" w:rsidRPr="00D42339">
        <w:tab/>
        <w:t>It is FFS whether step 11-12 are needed.</w:t>
      </w:r>
    </w:p>
    <w:p w14:paraId="06722B49" w14:textId="5B914EE7" w:rsidR="007A2BE2" w:rsidRPr="00D42339" w:rsidRDefault="007A2BE2" w:rsidP="007A2BE2">
      <w:pPr>
        <w:pStyle w:val="B1"/>
      </w:pPr>
      <w:r w:rsidRPr="00D42339">
        <w:t>13.</w:t>
      </w:r>
      <w:r w:rsidR="0002649B">
        <w:tab/>
      </w:r>
      <w:r w:rsidRPr="00D42339">
        <w:t>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w:t>
      </w:r>
    </w:p>
    <w:p w14:paraId="64F354E7" w14:textId="1CFB9B7E" w:rsidR="007A2BE2" w:rsidRPr="00D42339" w:rsidRDefault="00A80B90" w:rsidP="007A2BE2">
      <w:pPr>
        <w:pStyle w:val="EditorsNote"/>
      </w:pPr>
      <w:r>
        <w:t>Editor</w:t>
      </w:r>
      <w:r>
        <w:t>'</w:t>
      </w:r>
      <w:r>
        <w:t>s note:</w:t>
      </w:r>
      <w:r w:rsidR="007A2BE2" w:rsidRPr="00D42339">
        <w:tab/>
        <w:t>UE Configuration Subscription Data is a new type of data set that includes all the configuration data that needs to be provisioned to the UE. How to enable integrity and confidentiality of the configuration data is FFS.</w:t>
      </w:r>
    </w:p>
    <w:p w14:paraId="660D0366" w14:textId="4D86BE79" w:rsidR="007A2BE2" w:rsidRPr="00D42339" w:rsidRDefault="00A80B90" w:rsidP="007A2BE2">
      <w:pPr>
        <w:pStyle w:val="EditorsNote"/>
      </w:pPr>
      <w:r>
        <w:t>Editor</w:t>
      </w:r>
      <w:r>
        <w:t>'</w:t>
      </w:r>
      <w:r>
        <w:t>s note:</w:t>
      </w:r>
      <w:r w:rsidR="007A2BE2" w:rsidRPr="00D42339">
        <w:tab/>
        <w:t>Whether the AMF also needs to retrieve Access and Mobility Subscription Data, as per a regular registration, is FFS.</w:t>
      </w:r>
    </w:p>
    <w:p w14:paraId="1C4845F6" w14:textId="4F683EA9" w:rsidR="007A2BE2" w:rsidRPr="00D42339" w:rsidRDefault="007A2BE2" w:rsidP="00D76F43">
      <w:pPr>
        <w:pStyle w:val="B1"/>
      </w:pPr>
      <w:r w:rsidRPr="00D42339">
        <w:t>14, 15.</w:t>
      </w:r>
      <w:r w:rsidR="00233843">
        <w:tab/>
      </w:r>
      <w:r w:rsidRPr="00D42339">
        <w:t>The UDM retrieves from a Provisioning Server the configuration data for this UE</w:t>
      </w:r>
    </w:p>
    <w:p w14:paraId="1BB0A30B" w14:textId="2B5DAE29" w:rsidR="007A2BE2" w:rsidRPr="00D42339" w:rsidRDefault="00A80B90" w:rsidP="009048CC">
      <w:pPr>
        <w:pStyle w:val="EditorsNote"/>
      </w:pPr>
      <w:r>
        <w:t>Editor</w:t>
      </w:r>
      <w:r>
        <w:t>'</w:t>
      </w:r>
      <w:r>
        <w:t>s note:</w:t>
      </w:r>
      <w:r w:rsidR="007A2BE2" w:rsidRPr="00D42339">
        <w:tab/>
        <w:t>It is FFS how to select Provisioning Server if there are multiple.</w:t>
      </w:r>
    </w:p>
    <w:p w14:paraId="626BAB12" w14:textId="51ACC2C7" w:rsidR="007A2BE2" w:rsidRPr="00D42339" w:rsidRDefault="007A2BE2" w:rsidP="00D76F43">
      <w:pPr>
        <w:pStyle w:val="B1"/>
      </w:pPr>
      <w:r w:rsidRPr="00D42339">
        <w:t>16.</w:t>
      </w:r>
      <w:r w:rsidR="00233843">
        <w:tab/>
      </w:r>
      <w:r w:rsidRPr="00D42339">
        <w:t>The UDM returns the Configuration Subscription Data to the AMF.</w:t>
      </w:r>
    </w:p>
    <w:p w14:paraId="578EB5B8" w14:textId="4EEA269C" w:rsidR="007A2BE2" w:rsidRPr="00D42339" w:rsidRDefault="007A2BE2" w:rsidP="007A2BE2">
      <w:pPr>
        <w:pStyle w:val="B1"/>
      </w:pPr>
      <w:bookmarkStart w:id="276" w:name="_Hlk28541781"/>
      <w:r w:rsidRPr="00D42339">
        <w:t>17.</w:t>
      </w:r>
      <w:r w:rsidR="00233843">
        <w:tab/>
      </w:r>
      <w:r w:rsidRPr="00D42339">
        <w:t xml:space="preserve">The AMF sends to the UE a Registration accept message, </w:t>
      </w:r>
      <w:bookmarkEnd w:id="276"/>
      <w:r w:rsidRPr="00D42339">
        <w:t>including Registration area, and other relevant information.</w:t>
      </w:r>
    </w:p>
    <w:p w14:paraId="18DE2811" w14:textId="14DB8251" w:rsidR="007A2BE2" w:rsidRPr="00D42339" w:rsidRDefault="007A2BE2" w:rsidP="007A2BE2">
      <w:pPr>
        <w:pStyle w:val="Heading5"/>
      </w:pPr>
      <w:bookmarkStart w:id="277" w:name="_Toc31114349"/>
      <w:bookmarkStart w:id="278" w:name="_Toc31120372"/>
      <w:r w:rsidRPr="00D42339">
        <w:t>6.</w:t>
      </w:r>
      <w:r w:rsidR="00233843">
        <w:t>6</w:t>
      </w:r>
      <w:r w:rsidRPr="00D42339">
        <w:t>.3.3</w:t>
      </w:r>
      <w:r w:rsidR="00233843">
        <w:tab/>
      </w:r>
      <w:r w:rsidRPr="00D42339">
        <w:t>Control Plane UE Provisioning</w:t>
      </w:r>
      <w:bookmarkEnd w:id="277"/>
      <w:bookmarkEnd w:id="278"/>
    </w:p>
    <w:p w14:paraId="1DB3CDF3" w14:textId="12A6928E" w:rsidR="007A2BE2" w:rsidRPr="00D42339" w:rsidRDefault="00A80B90" w:rsidP="007A2BE2">
      <w:r>
        <w:t>This clause provides details of the Control Plane UE provisioning procedure (step C in Figure 6.6.3-1). The procedure is based on the UE Parameters Update procedure specified in TS 23.502 [6] clause 4.20.</w:t>
      </w:r>
    </w:p>
    <w:p w14:paraId="15F0987B" w14:textId="77777777" w:rsidR="007A2BE2" w:rsidRPr="00D42339" w:rsidRDefault="007A2BE2" w:rsidP="007A2BE2">
      <w:pPr>
        <w:pStyle w:val="TH"/>
      </w:pPr>
      <w:r w:rsidRPr="00D42339">
        <w:rPr>
          <w:noProof/>
        </w:rPr>
        <w:object w:dxaOrig="10573" w:dyaOrig="2521" w14:anchorId="2B07873D">
          <v:shape id="_x0000_i1041" type="#_x0000_t75" style="width:459.75pt;height:109.5pt" o:ole="">
            <v:imagedata r:id="rId46" o:title=""/>
          </v:shape>
          <o:OLEObject Type="Embed" ProgID="Visio.Drawing.11" ShapeID="_x0000_i1041" DrawAspect="Content" ObjectID="_1641733349" r:id="rId47"/>
        </w:object>
      </w:r>
    </w:p>
    <w:p w14:paraId="4A1658CF" w14:textId="708CCC41" w:rsidR="007A2BE2" w:rsidRPr="00D42339" w:rsidRDefault="007A2BE2" w:rsidP="007A2BE2">
      <w:pPr>
        <w:pStyle w:val="TF"/>
        <w:rPr>
          <w:lang w:eastAsia="ja-JP"/>
        </w:rPr>
      </w:pPr>
      <w:r w:rsidRPr="00D42339">
        <w:rPr>
          <w:lang w:eastAsia="ja-JP"/>
        </w:rPr>
        <w:t>Figure 6.</w:t>
      </w:r>
      <w:r w:rsidR="00233843">
        <w:rPr>
          <w:lang w:eastAsia="ja-JP"/>
        </w:rPr>
        <w:t>6</w:t>
      </w:r>
      <w:r w:rsidRPr="00D42339">
        <w:rPr>
          <w:lang w:eastAsia="ja-JP"/>
        </w:rPr>
        <w:t>.3.3-1: Control Plane UE Provisioning sequence flow of the Onboarding solution</w:t>
      </w:r>
    </w:p>
    <w:p w14:paraId="5419ED2B" w14:textId="77777777" w:rsidR="00A80B90" w:rsidRDefault="00A80B90" w:rsidP="00A80B90">
      <w:pPr>
        <w:pStyle w:val="B1"/>
      </w:pPr>
      <w:r>
        <w:t>1.</w:t>
      </w:r>
      <w:r>
        <w:tab/>
        <w:t>Once the registration is complete, the AMF sends a DL NAS TRANSPORT message to the UE. The AMF includes in the DL NAS TRANSPORT message the Configuration Subscription Data received from the UDM.</w:t>
      </w:r>
    </w:p>
    <w:p w14:paraId="3844572A" w14:textId="741ADBA8" w:rsidR="00A80B90" w:rsidRDefault="00A80B90" w:rsidP="00A80B90">
      <w:pPr>
        <w:pStyle w:val="B1"/>
      </w:pPr>
      <w:r>
        <w:t>2.</w:t>
      </w:r>
      <w:r>
        <w:tab/>
        <w:t>The UE receives the DL NAS TRANSPORT message and verifies, based on mechanisms defined in TS 33.501 [7], that the UDM Update Data is provided by HPLMN.</w:t>
      </w:r>
    </w:p>
    <w:p w14:paraId="4262AF15" w14:textId="3F7264FB" w:rsidR="00A80B90" w:rsidRDefault="00A80B90" w:rsidP="00A80B90">
      <w:pPr>
        <w:pStyle w:val="B2"/>
      </w:pPr>
      <w:r>
        <w:t>-</w:t>
      </w:r>
      <w:r>
        <w:tab/>
        <w:t>If the security check on the UDM Update Data is successful, as defined in TS 33.501 [7] the UE either stores the information and uses those parameters from that point onwards, or forwards the information to the USIM; and</w:t>
      </w:r>
    </w:p>
    <w:p w14:paraId="5E0BF985" w14:textId="77777777" w:rsidR="00A80B90" w:rsidRDefault="00A80B90" w:rsidP="00A80B90">
      <w:pPr>
        <w:pStyle w:val="B2"/>
      </w:pPr>
      <w:r>
        <w:t>-</w:t>
      </w:r>
      <w:r>
        <w:tab/>
        <w:t>If the security check on the UDM Update Data fails, the UE discards the contents of the UDM Update Data.</w:t>
      </w:r>
    </w:p>
    <w:p w14:paraId="77F0D4A5" w14:textId="4803C1C8" w:rsidR="007A2BE2" w:rsidRPr="00D42339" w:rsidRDefault="00A80B90" w:rsidP="007A2BE2">
      <w:pPr>
        <w:pStyle w:val="EditorsNote"/>
      </w:pPr>
      <w:r>
        <w:t>Editor</w:t>
      </w:r>
      <w:r>
        <w:t>'</w:t>
      </w:r>
      <w:r>
        <w:t>s note:</w:t>
      </w:r>
      <w:r>
        <w:tab/>
      </w:r>
      <w:r w:rsidR="007A2BE2" w:rsidRPr="00D42339">
        <w:t>The extend of this verification, considering that the UE is not yet configured with a Home Public Key, is FFS.</w:t>
      </w:r>
    </w:p>
    <w:p w14:paraId="328BB2B9" w14:textId="77777777" w:rsidR="00A80B90" w:rsidRDefault="00A80B90" w:rsidP="00A80B90">
      <w:pPr>
        <w:pStyle w:val="B1"/>
      </w:pPr>
      <w:r>
        <w:t>3.</w:t>
      </w:r>
      <w:r>
        <w:tab/>
        <w:t>If the UE has verified that the UDM Update Data is provided by Subscription Owner and the UDM has requested the UE to send an ack to the UDM, the UE sends an UL NAS TRANSPORT message to the serving AMF with a transparent container including the UE acknowledgement.</w:t>
      </w:r>
    </w:p>
    <w:p w14:paraId="1B279008" w14:textId="77777777" w:rsidR="00A80B90" w:rsidRDefault="00A80B90" w:rsidP="00A80B90">
      <w:pPr>
        <w:pStyle w:val="B1"/>
      </w:pPr>
      <w:r>
        <w:t>4.</w:t>
      </w:r>
      <w:r>
        <w:tab/>
        <w:t>If the AMF receives an UL NAS TRANSPORT message with a transparent container carrying a UE acknowledgement from the UE, the AMF sends a Nudm_SDM_Info request message including the transparent container to the UDM.</w:t>
      </w:r>
    </w:p>
    <w:p w14:paraId="7AE7C7CA" w14:textId="6F38AF6A" w:rsidR="007A2BE2" w:rsidRPr="00D42339" w:rsidRDefault="007A2BE2" w:rsidP="007A2BE2">
      <w:pPr>
        <w:pStyle w:val="Heading3"/>
        <w:rPr>
          <w:lang w:eastAsia="ko-KR"/>
        </w:rPr>
      </w:pPr>
      <w:bookmarkStart w:id="279" w:name="_Toc31114350"/>
      <w:bookmarkStart w:id="280" w:name="_Toc31120373"/>
      <w:r w:rsidRPr="00D42339">
        <w:rPr>
          <w:lang w:eastAsia="ko-KR"/>
        </w:rPr>
        <w:t>6.</w:t>
      </w:r>
      <w:r w:rsidR="002D3A2E">
        <w:rPr>
          <w:lang w:eastAsia="ko-KR"/>
        </w:rPr>
        <w:t>6</w:t>
      </w:r>
      <w:r w:rsidRPr="00D42339">
        <w:rPr>
          <w:lang w:eastAsia="ko-KR"/>
        </w:rPr>
        <w:t>.4</w:t>
      </w:r>
      <w:r w:rsidRPr="00D42339">
        <w:rPr>
          <w:lang w:eastAsia="ko-KR"/>
        </w:rPr>
        <w:tab/>
        <w:t xml:space="preserve">Impacts on </w:t>
      </w:r>
      <w:r w:rsidR="002D3A2E">
        <w:rPr>
          <w:lang w:eastAsia="ko-KR"/>
        </w:rPr>
        <w:t xml:space="preserve">services, </w:t>
      </w:r>
      <w:r w:rsidRPr="00D42339">
        <w:rPr>
          <w:lang w:eastAsia="ko-KR"/>
        </w:rPr>
        <w:t>entities and interfaces</w:t>
      </w:r>
      <w:bookmarkEnd w:id="279"/>
      <w:bookmarkEnd w:id="280"/>
    </w:p>
    <w:p w14:paraId="28E89BE7" w14:textId="26AB1165" w:rsidR="007A2BE2" w:rsidRPr="00D42339" w:rsidRDefault="00A80B90" w:rsidP="00A80B90">
      <w:pPr>
        <w:pStyle w:val="EditorsNote"/>
      </w:pPr>
      <w:r>
        <w:t>Editor</w:t>
      </w:r>
      <w:r>
        <w:t>'</w:t>
      </w:r>
      <w:r>
        <w:t>s note:</w:t>
      </w:r>
      <w:r w:rsidR="007A2BE2" w:rsidRPr="00D42339">
        <w:tab/>
        <w:t xml:space="preserve">This clause lists impacts to </w:t>
      </w:r>
      <w:r w:rsidR="002D3A2E">
        <w:t xml:space="preserve">services, </w:t>
      </w:r>
      <w:r w:rsidR="007A2BE2" w:rsidRPr="00D42339">
        <w:t>entities and interfaces.</w:t>
      </w:r>
    </w:p>
    <w:p w14:paraId="5A4B0398" w14:textId="58880E88" w:rsidR="00FA4221" w:rsidRPr="00762CA7" w:rsidRDefault="00FA4221" w:rsidP="00FA4221">
      <w:pPr>
        <w:pStyle w:val="Heading2"/>
      </w:pPr>
      <w:bookmarkStart w:id="281" w:name="_Toc31114351"/>
      <w:bookmarkStart w:id="282" w:name="_Toc31120374"/>
      <w:r w:rsidRPr="00762CA7">
        <w:t>6.</w:t>
      </w:r>
      <w:r w:rsidR="00902203">
        <w:t>7</w:t>
      </w:r>
      <w:r w:rsidRPr="00762CA7">
        <w:tab/>
        <w:t>Solution #</w:t>
      </w:r>
      <w:r w:rsidR="00902203">
        <w:t>7</w:t>
      </w:r>
      <w:r w:rsidRPr="00762CA7">
        <w:t xml:space="preserve">: UE Onboarding </w:t>
      </w:r>
      <w:r>
        <w:t>and Provisioning for a</w:t>
      </w:r>
      <w:r w:rsidRPr="00762CA7">
        <w:t xml:space="preserve"> </w:t>
      </w:r>
      <w:r>
        <w:t>PNI</w:t>
      </w:r>
      <w:r w:rsidRPr="006B7469">
        <w:rPr>
          <w:rFonts w:eastAsia="SimSun" w:hint="eastAsia"/>
          <w:lang w:eastAsia="zh-CN"/>
        </w:rPr>
        <w:t>-</w:t>
      </w:r>
      <w:r w:rsidRPr="006B7469">
        <w:rPr>
          <w:rFonts w:eastAsia="SimSun"/>
          <w:lang w:eastAsia="zh-CN"/>
        </w:rPr>
        <w:t>NPN</w:t>
      </w:r>
      <w:bookmarkEnd w:id="281"/>
      <w:bookmarkEnd w:id="282"/>
    </w:p>
    <w:p w14:paraId="0AD5B8D0" w14:textId="048740E9" w:rsidR="00FA4221" w:rsidRPr="00BB73D1" w:rsidRDefault="00FA4221" w:rsidP="00FA4221">
      <w:pPr>
        <w:pStyle w:val="Heading3"/>
        <w:rPr>
          <w:lang w:eastAsia="ko-KR"/>
        </w:rPr>
      </w:pPr>
      <w:bookmarkStart w:id="283" w:name="_Toc31114352"/>
      <w:bookmarkStart w:id="284" w:name="_Toc31120375"/>
      <w:r w:rsidRPr="00762CA7">
        <w:rPr>
          <w:lang w:eastAsia="ko-KR"/>
        </w:rPr>
        <w:t>6.</w:t>
      </w:r>
      <w:r w:rsidR="004B47C7">
        <w:rPr>
          <w:lang w:eastAsia="ko-KR"/>
        </w:rPr>
        <w:t>7</w:t>
      </w:r>
      <w:r w:rsidRPr="00762CA7">
        <w:rPr>
          <w:lang w:eastAsia="ko-KR"/>
        </w:rPr>
        <w:t>.1</w:t>
      </w:r>
      <w:r w:rsidRPr="00762CA7">
        <w:rPr>
          <w:lang w:eastAsia="ko-KR"/>
        </w:rPr>
        <w:tab/>
      </w:r>
      <w:r w:rsidRPr="00BB73D1">
        <w:rPr>
          <w:lang w:eastAsia="ko-KR"/>
        </w:rPr>
        <w:t>Introduction</w:t>
      </w:r>
      <w:bookmarkEnd w:id="283"/>
      <w:bookmarkEnd w:id="284"/>
    </w:p>
    <w:p w14:paraId="441FA7D4" w14:textId="440746FA" w:rsidR="00FA4221" w:rsidRPr="006B7469" w:rsidRDefault="00FA4221" w:rsidP="00FA4221">
      <w:pPr>
        <w:rPr>
          <w:rFonts w:eastAsia="SimSun"/>
          <w:lang w:val="en-US" w:eastAsia="zh-CN"/>
        </w:rPr>
      </w:pPr>
      <w:r w:rsidRPr="006B7469">
        <w:rPr>
          <w:rFonts w:eastAsia="SimSun" w:hint="eastAsia"/>
          <w:lang w:val="en-US" w:eastAsia="zh-CN"/>
        </w:rPr>
        <w:t>T</w:t>
      </w:r>
      <w:r w:rsidRPr="006B7469">
        <w:rPr>
          <w:rFonts w:eastAsia="SimSun"/>
          <w:lang w:val="en-US" w:eastAsia="zh-CN"/>
        </w:rPr>
        <w:t xml:space="preserve">his solution addresses key issue </w:t>
      </w:r>
      <w:r w:rsidR="00902203">
        <w:rPr>
          <w:rFonts w:eastAsia="SimSun"/>
          <w:lang w:val="en-US" w:eastAsia="zh-CN"/>
        </w:rPr>
        <w:t>4</w:t>
      </w:r>
      <w:r w:rsidRPr="006B7469">
        <w:rPr>
          <w:rFonts w:eastAsia="SimSun"/>
          <w:lang w:val="en-US" w:eastAsia="zh-CN"/>
        </w:rPr>
        <w:t xml:space="preserve"> </w:t>
      </w:r>
      <w:r w:rsidR="00A80B90">
        <w:rPr>
          <w:rFonts w:eastAsia="SimSun"/>
          <w:lang w:val="en-US" w:eastAsia="zh-CN"/>
        </w:rPr>
        <w:t>"</w:t>
      </w:r>
      <w:r w:rsidRPr="006B7469">
        <w:rPr>
          <w:rFonts w:eastAsia="SimSun"/>
          <w:lang w:val="en-US" w:eastAsia="zh-CN"/>
        </w:rPr>
        <w:t>UE Onboarding and remote Provisioning</w:t>
      </w:r>
      <w:r w:rsidR="00A80B90">
        <w:rPr>
          <w:rFonts w:eastAsia="SimSun"/>
          <w:lang w:val="en-US" w:eastAsia="zh-CN"/>
        </w:rPr>
        <w:t>"</w:t>
      </w:r>
      <w:r w:rsidRPr="006B7469">
        <w:rPr>
          <w:rFonts w:eastAsia="SimSun"/>
          <w:lang w:val="en-US" w:eastAsia="zh-CN"/>
        </w:rPr>
        <w:t>. Especially t</w:t>
      </w:r>
      <w:r w:rsidRPr="00514323">
        <w:rPr>
          <w:rFonts w:eastAsia="SimSun"/>
          <w:lang w:val="en-US" w:eastAsia="zh-CN"/>
        </w:rPr>
        <w:t>he solution enables UEs to get network connectivity so that it can be provisioned with necessar</w:t>
      </w:r>
      <w:r>
        <w:rPr>
          <w:rFonts w:eastAsia="SimSun"/>
          <w:lang w:val="en-US" w:eastAsia="zh-CN"/>
        </w:rPr>
        <w:t>y information for access to a PNI-</w:t>
      </w:r>
      <w:r w:rsidRPr="00514323">
        <w:rPr>
          <w:rFonts w:eastAsia="SimSun"/>
          <w:lang w:val="en-US" w:eastAsia="zh-CN"/>
        </w:rPr>
        <w:t>NPN</w:t>
      </w:r>
      <w:r>
        <w:rPr>
          <w:rFonts w:eastAsia="SimSun"/>
          <w:lang w:val="en-US" w:eastAsia="zh-CN"/>
        </w:rPr>
        <w:t xml:space="preserve"> and vertical networks attached to this PNI-NPN</w:t>
      </w:r>
      <w:r w:rsidRPr="00514323">
        <w:rPr>
          <w:rFonts w:eastAsia="SimSun"/>
          <w:lang w:val="en-US" w:eastAsia="zh-CN"/>
        </w:rPr>
        <w:t>.</w:t>
      </w:r>
    </w:p>
    <w:p w14:paraId="0D764690" w14:textId="01589990" w:rsidR="00FA4221" w:rsidRDefault="00FA4221" w:rsidP="00D76F43">
      <w:pPr>
        <w:pStyle w:val="TH"/>
      </w:pPr>
      <w:r>
        <w:rPr>
          <w:noProof/>
        </w:rPr>
        <w:lastRenderedPageBreak/>
        <w:drawing>
          <wp:anchor distT="0" distB="0" distL="114300" distR="114300" simplePos="0" relativeHeight="251660288" behindDoc="0" locked="0" layoutInCell="1" allowOverlap="1" wp14:anchorId="29EFDF1F" wp14:editId="43CF4360">
            <wp:simplePos x="0" y="0"/>
            <wp:positionH relativeFrom="column">
              <wp:posOffset>5329555</wp:posOffset>
            </wp:positionH>
            <wp:positionV relativeFrom="paragraph">
              <wp:posOffset>1487805</wp:posOffset>
            </wp:positionV>
            <wp:extent cx="512445" cy="248285"/>
            <wp:effectExtent l="0" t="0" r="0" b="0"/>
            <wp:wrapNone/>
            <wp:docPr id="4" name="Picture 4" descr="绘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绘图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724F68EC" wp14:editId="0E0D72F4">
            <wp:simplePos x="0" y="0"/>
            <wp:positionH relativeFrom="column">
              <wp:posOffset>5314315</wp:posOffset>
            </wp:positionH>
            <wp:positionV relativeFrom="paragraph">
              <wp:posOffset>835660</wp:posOffset>
            </wp:positionV>
            <wp:extent cx="521335" cy="252730"/>
            <wp:effectExtent l="0" t="0" r="0" b="0"/>
            <wp:wrapNone/>
            <wp:docPr id="3" name="Picture 3"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绘图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1335" cy="252730"/>
                    </a:xfrm>
                    <a:prstGeom prst="rect">
                      <a:avLst/>
                    </a:prstGeom>
                    <a:noFill/>
                    <a:ln>
                      <a:noFill/>
                    </a:ln>
                  </pic:spPr>
                </pic:pic>
              </a:graphicData>
            </a:graphic>
            <wp14:sizeRelH relativeFrom="page">
              <wp14:pctWidth>0</wp14:pctWidth>
            </wp14:sizeRelH>
            <wp14:sizeRelV relativeFrom="page">
              <wp14:pctHeight>0</wp14:pctHeight>
            </wp14:sizeRelV>
          </wp:anchor>
        </w:drawing>
      </w:r>
      <w:r>
        <w:object w:dxaOrig="12975" w:dyaOrig="3631" w14:anchorId="6B791C91">
          <v:shape id="_x0000_i1042" type="#_x0000_t75" style="width:481.5pt;height:135pt" o:ole="">
            <v:imagedata r:id="rId50" o:title=""/>
          </v:shape>
          <o:OLEObject Type="Embed" ProgID="Visio.Drawing.15" ShapeID="_x0000_i1042" DrawAspect="Content" ObjectID="_1641733350" r:id="rId51"/>
        </w:object>
      </w:r>
    </w:p>
    <w:p w14:paraId="298605A3" w14:textId="5CF147F8" w:rsidR="00FA4221" w:rsidRPr="006B7469" w:rsidRDefault="00FA4221" w:rsidP="00D76F43">
      <w:pPr>
        <w:pStyle w:val="TF"/>
        <w:rPr>
          <w:rFonts w:eastAsia="SimSun"/>
          <w:lang w:val="en-US" w:eastAsia="zh-CN"/>
        </w:rPr>
      </w:pPr>
      <w:r w:rsidRPr="00CF1E75">
        <w:rPr>
          <w:rFonts w:eastAsia="SimSun"/>
          <w:lang w:val="en-US" w:eastAsia="zh-CN"/>
        </w:rPr>
        <w:t>Figure 6.</w:t>
      </w:r>
      <w:r w:rsidR="00902203">
        <w:rPr>
          <w:rFonts w:eastAsia="SimSun"/>
          <w:lang w:val="en-US" w:eastAsia="zh-CN"/>
        </w:rPr>
        <w:t>7</w:t>
      </w:r>
      <w:r w:rsidRPr="00CF1E75">
        <w:rPr>
          <w:rFonts w:eastAsia="SimSun"/>
          <w:lang w:val="en-US" w:eastAsia="zh-CN"/>
        </w:rPr>
        <w:t xml:space="preserve">.1-1: UE </w:t>
      </w:r>
      <w:r>
        <w:rPr>
          <w:rFonts w:eastAsia="SimSun"/>
          <w:lang w:val="en-US" w:eastAsia="zh-CN"/>
        </w:rPr>
        <w:t>onboarding in PNI-NPN scenarios</w:t>
      </w:r>
    </w:p>
    <w:p w14:paraId="1592FBF5" w14:textId="77777777" w:rsidR="00FA4221" w:rsidRPr="006B7469" w:rsidRDefault="00FA4221" w:rsidP="00FA4221">
      <w:pPr>
        <w:rPr>
          <w:rFonts w:eastAsia="SimSun"/>
          <w:lang w:val="en-US" w:eastAsia="zh-CN"/>
        </w:rPr>
      </w:pPr>
      <w:r w:rsidRPr="006B7469">
        <w:rPr>
          <w:rFonts w:eastAsia="SimSun" w:hint="eastAsia"/>
          <w:lang w:val="en-US" w:eastAsia="zh-CN"/>
        </w:rPr>
        <w:t>T</w:t>
      </w:r>
      <w:r w:rsidRPr="006B7469">
        <w:rPr>
          <w:rFonts w:eastAsia="SimSun"/>
          <w:lang w:val="en-US" w:eastAsia="zh-CN"/>
        </w:rPr>
        <w:t>he following assumptions are considered:</w:t>
      </w:r>
    </w:p>
    <w:p w14:paraId="42D8B341" w14:textId="77777777" w:rsidR="00FA4221" w:rsidRDefault="00FA4221" w:rsidP="00FA4221">
      <w:pPr>
        <w:pStyle w:val="B1"/>
      </w:pPr>
      <w:r>
        <w:t>-</w:t>
      </w:r>
      <w:r>
        <w:tab/>
        <w:t xml:space="preserve">The UE is provisioned with the </w:t>
      </w:r>
      <w:r w:rsidRPr="00F04C50">
        <w:rPr>
          <w:b/>
          <w:i/>
        </w:rPr>
        <w:t>public</w:t>
      </w:r>
      <w:r w:rsidRPr="00F04C50">
        <w:rPr>
          <w:b/>
        </w:rPr>
        <w:t xml:space="preserve"> </w:t>
      </w:r>
      <w:r w:rsidRPr="00F04C50">
        <w:rPr>
          <w:b/>
          <w:i/>
        </w:rPr>
        <w:t>subscription</w:t>
      </w:r>
      <w:r w:rsidRPr="006B7469">
        <w:rPr>
          <w:rFonts w:ascii="SimSun" w:eastAsia="SimSun" w:hAnsi="SimSun"/>
          <w:b/>
          <w:i/>
          <w:lang w:eastAsia="zh-CN"/>
        </w:rPr>
        <w:t>/</w:t>
      </w:r>
      <w:r w:rsidRPr="00F04C50">
        <w:rPr>
          <w:b/>
          <w:i/>
        </w:rPr>
        <w:t>credentials</w:t>
      </w:r>
      <w:r w:rsidRPr="007F7683">
        <w:t xml:space="preserve"> </w:t>
      </w:r>
      <w:r>
        <w:t xml:space="preserve">of UE side </w:t>
      </w:r>
      <w:r w:rsidRPr="007F7683">
        <w:t>for</w:t>
      </w:r>
      <w:r>
        <w:t xml:space="preserve"> accessing to PLMN.</w:t>
      </w:r>
    </w:p>
    <w:p w14:paraId="0E61A8DF" w14:textId="77777777" w:rsidR="00FA4221" w:rsidRDefault="00FA4221" w:rsidP="00FA4221">
      <w:pPr>
        <w:pStyle w:val="B1"/>
      </w:pPr>
      <w:r>
        <w:t>-</w:t>
      </w:r>
      <w:r>
        <w:tab/>
      </w:r>
      <w:r w:rsidRPr="00143B88">
        <w:rPr>
          <w:rFonts w:hint="eastAsia"/>
        </w:rPr>
        <w:t>T</w:t>
      </w:r>
      <w:r w:rsidRPr="00143B88">
        <w:t>he</w:t>
      </w:r>
      <w:r>
        <w:t xml:space="preserve"> UE is provisioned with the </w:t>
      </w:r>
      <w:r>
        <w:rPr>
          <w:b/>
          <w:i/>
        </w:rPr>
        <w:t>on-boarding</w:t>
      </w:r>
      <w:r w:rsidRPr="00F04C50">
        <w:rPr>
          <w:b/>
          <w:i/>
        </w:rPr>
        <w:t xml:space="preserve"> credentials</w:t>
      </w:r>
      <w:r>
        <w:t xml:space="preserve"> for </w:t>
      </w:r>
      <w:r>
        <w:rPr>
          <w:rFonts w:eastAsia="SimSun"/>
          <w:lang w:eastAsia="zh-CN"/>
        </w:rPr>
        <w:t>secondary authentication</w:t>
      </w:r>
      <w:r>
        <w:t xml:space="preserve"> to grant access to Provisioning Server. The </w:t>
      </w:r>
      <w:r w:rsidRPr="008255A2">
        <w:t xml:space="preserve">on-boarding credentials may be provisioned during manufacturing process, or may be </w:t>
      </w:r>
      <w:r>
        <w:t>input</w:t>
      </w:r>
      <w:r w:rsidRPr="008255A2">
        <w:t xml:space="preserve"> by the user</w:t>
      </w:r>
      <w:r>
        <w:t>.</w:t>
      </w:r>
    </w:p>
    <w:p w14:paraId="539827D6" w14:textId="77777777" w:rsidR="00FA4221" w:rsidRDefault="00FA4221" w:rsidP="00FA4221">
      <w:pPr>
        <w:pStyle w:val="B1"/>
        <w:rPr>
          <w:rFonts w:eastAsia="SimSun"/>
          <w:lang w:eastAsia="zh-CN"/>
        </w:rPr>
      </w:pPr>
      <w:r w:rsidRPr="006B7469">
        <w:rPr>
          <w:rFonts w:eastAsia="SimSun" w:hint="eastAsia"/>
          <w:lang w:eastAsia="zh-CN"/>
        </w:rPr>
        <w:t>-</w:t>
      </w:r>
      <w:r w:rsidRPr="006B7469">
        <w:rPr>
          <w:rFonts w:eastAsia="SimSun"/>
          <w:lang w:eastAsia="zh-CN"/>
        </w:rPr>
        <w:tab/>
        <w:t xml:space="preserve">The UE is </w:t>
      </w:r>
      <w:r w:rsidRPr="008255A2">
        <w:rPr>
          <w:rFonts w:eastAsia="SimSun"/>
          <w:b/>
          <w:lang w:eastAsia="zh-CN"/>
        </w:rPr>
        <w:t>not</w:t>
      </w:r>
      <w:r w:rsidRPr="006B7469">
        <w:rPr>
          <w:rFonts w:eastAsia="SimSun"/>
          <w:lang w:eastAsia="zh-CN"/>
        </w:rPr>
        <w:t xml:space="preserve"> provisioned with </w:t>
      </w:r>
      <w:r w:rsidRPr="006B7469">
        <w:rPr>
          <w:rFonts w:eastAsia="SimSun"/>
          <w:b/>
          <w:i/>
          <w:lang w:eastAsia="zh-CN"/>
        </w:rPr>
        <w:t>vertical credentials</w:t>
      </w:r>
      <w:r w:rsidRPr="006B7469">
        <w:rPr>
          <w:rFonts w:eastAsia="SimSun"/>
          <w:b/>
          <w:lang w:eastAsia="zh-CN"/>
        </w:rPr>
        <w:t xml:space="preserve"> </w:t>
      </w:r>
      <w:r w:rsidRPr="004859DD">
        <w:rPr>
          <w:rFonts w:eastAsia="SimSun"/>
          <w:lang w:eastAsia="zh-CN"/>
        </w:rPr>
        <w:t xml:space="preserve">for </w:t>
      </w:r>
      <w:r>
        <w:rPr>
          <w:rFonts w:eastAsia="SimSun"/>
          <w:lang w:eastAsia="zh-CN"/>
        </w:rPr>
        <w:t>secondary authentication to</w:t>
      </w:r>
      <w:r w:rsidRPr="006B7469">
        <w:rPr>
          <w:rFonts w:eastAsia="SimSun"/>
          <w:lang w:eastAsia="zh-CN"/>
        </w:rPr>
        <w:t xml:space="preserve"> grant access to the vertical network attached to a PNI-NPN.</w:t>
      </w:r>
    </w:p>
    <w:p w14:paraId="0F3D18C2" w14:textId="77777777" w:rsidR="00FA4221" w:rsidRDefault="00FA4221" w:rsidP="00FA4221">
      <w:pPr>
        <w:pStyle w:val="B1"/>
        <w:rPr>
          <w:rFonts w:eastAsia="SimSun"/>
          <w:lang w:eastAsia="zh-CN"/>
        </w:rPr>
      </w:pPr>
      <w:r>
        <w:rPr>
          <w:rFonts w:eastAsia="SimSun"/>
          <w:lang w:eastAsia="zh-CN"/>
        </w:rPr>
        <w:t>-</w:t>
      </w:r>
      <w:r>
        <w:rPr>
          <w:rFonts w:eastAsia="SimSun"/>
          <w:lang w:eastAsia="zh-CN"/>
        </w:rPr>
        <w:tab/>
        <w:t xml:space="preserve">The UE is </w:t>
      </w:r>
      <w:r w:rsidRPr="008255A2">
        <w:rPr>
          <w:rFonts w:eastAsia="SimSun"/>
          <w:b/>
          <w:lang w:eastAsia="zh-CN"/>
        </w:rPr>
        <w:t>not</w:t>
      </w:r>
      <w:r>
        <w:rPr>
          <w:rFonts w:eastAsia="SimSun"/>
          <w:lang w:eastAsia="zh-CN"/>
        </w:rPr>
        <w:t xml:space="preserve"> provisioned with </w:t>
      </w:r>
      <w:r w:rsidRPr="001B2609">
        <w:rPr>
          <w:rFonts w:eastAsia="SimSun"/>
          <w:b/>
          <w:i/>
          <w:lang w:val="x-none" w:eastAsia="zh-CN"/>
        </w:rPr>
        <w:t>UE configuration</w:t>
      </w:r>
      <w:r>
        <w:rPr>
          <w:rFonts w:eastAsia="SimSun"/>
          <w:b/>
          <w:i/>
          <w:lang w:val="x-none" w:eastAsia="zh-CN"/>
        </w:rPr>
        <w:t xml:space="preserve"> </w:t>
      </w:r>
      <w:r>
        <w:rPr>
          <w:rFonts w:eastAsia="SimSun"/>
          <w:lang w:eastAsia="zh-CN"/>
        </w:rPr>
        <w:t>(e.g. Mobility Restriction, URSP, etc.) for CAG selection or DNN/NSSAI selection.</w:t>
      </w:r>
    </w:p>
    <w:p w14:paraId="35EB800D" w14:textId="4B4D587B" w:rsidR="00FA4221" w:rsidRDefault="00FA4221" w:rsidP="00FA4221">
      <w:pPr>
        <w:pStyle w:val="B1"/>
        <w:rPr>
          <w:rFonts w:eastAsia="SimSun"/>
          <w:lang w:eastAsia="zh-CN"/>
        </w:rPr>
      </w:pPr>
      <w:r>
        <w:rPr>
          <w:rFonts w:eastAsia="SimSun"/>
          <w:lang w:eastAsia="zh-CN"/>
        </w:rPr>
        <w:t>-</w:t>
      </w:r>
      <w:r>
        <w:rPr>
          <w:rFonts w:eastAsia="SimSun"/>
          <w:lang w:eastAsia="zh-CN"/>
        </w:rPr>
        <w:tab/>
        <w:t>The PLMN is pre-configured with</w:t>
      </w:r>
      <w:r w:rsidRPr="00B8051C">
        <w:rPr>
          <w:i/>
          <w:lang w:val="en-US"/>
        </w:rPr>
        <w:t xml:space="preserve"> </w:t>
      </w:r>
      <w:r>
        <w:rPr>
          <w:b/>
          <w:i/>
          <w:lang w:val="en-US"/>
        </w:rPr>
        <w:t>p</w:t>
      </w:r>
      <w:r w:rsidRPr="008255A2">
        <w:rPr>
          <w:b/>
          <w:i/>
        </w:rPr>
        <w:t>ublic subscription/credentials</w:t>
      </w:r>
      <w:r>
        <w:t xml:space="preserve"> of network side which include at least the minimum set of contents which common public UE owns, e.g. UE identifiers and associated security credential, </w:t>
      </w:r>
      <w:r w:rsidRPr="001B2609">
        <w:t>optionally support indication and valid period for the on-boarding registration</w:t>
      </w:r>
      <w:r>
        <w:rPr>
          <w:lang w:val="en-US"/>
        </w:rPr>
        <w:t>.</w:t>
      </w:r>
    </w:p>
    <w:p w14:paraId="269C47B1" w14:textId="77777777" w:rsidR="00FA4221" w:rsidRDefault="00FA4221" w:rsidP="00FA4221">
      <w:pPr>
        <w:pStyle w:val="B1"/>
        <w:rPr>
          <w:rFonts w:eastAsia="SimSun"/>
          <w:lang w:eastAsia="zh-CN"/>
        </w:rPr>
      </w:pPr>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 xml:space="preserve">may be pre-configured with </w:t>
      </w:r>
      <w:r w:rsidRPr="008255A2">
        <w:rPr>
          <w:rFonts w:eastAsia="SimSun"/>
          <w:b/>
          <w:i/>
          <w:lang w:eastAsia="zh-CN"/>
        </w:rPr>
        <w:t xml:space="preserve">static vertical </w:t>
      </w:r>
      <w:r>
        <w:rPr>
          <w:rFonts w:eastAsia="SimSun"/>
          <w:b/>
          <w:i/>
          <w:lang w:eastAsia="zh-CN"/>
        </w:rPr>
        <w:t>configurations</w:t>
      </w:r>
      <w:r>
        <w:rPr>
          <w:rFonts w:eastAsia="SimSun"/>
          <w:lang w:eastAsia="zh-CN"/>
        </w:rPr>
        <w:t xml:space="preserve"> </w:t>
      </w:r>
      <w:r w:rsidRPr="001B2609">
        <w:rPr>
          <w:rFonts w:eastAsia="SimSun"/>
          <w:lang w:eastAsia="zh-CN"/>
        </w:rPr>
        <w:t>(e.g. VS DNN, VS NSSAI) which can constitute part of subscriptions of UEs allowed for on-boarding and accessing to the vertical DN via the PNI-NPN. Vertical enterprises may sign agreement with PLMN for static vertical subscriptions assignment</w:t>
      </w:r>
      <w:r>
        <w:rPr>
          <w:rFonts w:eastAsia="SimSun"/>
          <w:lang w:eastAsia="zh-CN"/>
        </w:rPr>
        <w:t>.</w:t>
      </w:r>
    </w:p>
    <w:p w14:paraId="54772A64" w14:textId="77777777" w:rsidR="00FA4221" w:rsidRDefault="00FA4221" w:rsidP="00FA4221">
      <w:pPr>
        <w:pStyle w:val="B1"/>
        <w:rPr>
          <w:rFonts w:eastAsia="SimSun"/>
          <w:lang w:eastAsia="zh-CN"/>
        </w:rPr>
      </w:pPr>
      <w:r>
        <w:rPr>
          <w:rFonts w:eastAsia="SimSun"/>
          <w:lang w:eastAsia="zh-CN"/>
        </w:rPr>
        <w:t>-</w:t>
      </w:r>
      <w:r>
        <w:rPr>
          <w:rFonts w:eastAsia="SimSun"/>
          <w:lang w:eastAsia="zh-CN"/>
        </w:rPr>
        <w:tab/>
      </w:r>
      <w:r w:rsidRPr="006B7469">
        <w:rPr>
          <w:rFonts w:eastAsia="SimSun"/>
          <w:lang w:eastAsia="zh-CN"/>
        </w:rPr>
        <w:t xml:space="preserve">The PLMN </w:t>
      </w:r>
      <w:r>
        <w:rPr>
          <w:rFonts w:eastAsia="SimSun"/>
          <w:lang w:eastAsia="zh-CN"/>
        </w:rPr>
        <w:t>may be</w:t>
      </w:r>
      <w:r w:rsidRPr="006B7469">
        <w:rPr>
          <w:rFonts w:eastAsia="SimSun"/>
          <w:lang w:eastAsia="zh-CN"/>
        </w:rPr>
        <w:t xml:space="preserve"> pre-configur</w:t>
      </w:r>
      <w:r>
        <w:rPr>
          <w:rFonts w:eastAsia="SimSun"/>
          <w:lang w:eastAsia="zh-CN"/>
        </w:rPr>
        <w:t xml:space="preserve">ed with </w:t>
      </w:r>
      <w:r w:rsidRPr="008255A2">
        <w:rPr>
          <w:rFonts w:eastAsia="SimSun"/>
          <w:b/>
          <w:i/>
          <w:lang w:val="x-none" w:eastAsia="zh-CN"/>
        </w:rPr>
        <w:t>Provisioning Server Routing Information</w:t>
      </w:r>
      <w:r>
        <w:rPr>
          <w:rFonts w:eastAsia="SimSun"/>
          <w:lang w:eastAsia="zh-CN"/>
        </w:rPr>
        <w:t xml:space="preserve"> </w:t>
      </w:r>
      <w:r>
        <w:rPr>
          <w:rFonts w:eastAsia="SimSun"/>
          <w:lang w:val="x-none" w:eastAsia="zh-CN"/>
        </w:rPr>
        <w:t>(e.g. PS DNN, PS NSSAI,</w:t>
      </w:r>
      <w:r w:rsidRPr="001B2609">
        <w:rPr>
          <w:rFonts w:eastAsia="SimSun"/>
          <w:lang w:eastAsia="zh-CN"/>
        </w:rPr>
        <w:t xml:space="preserve"> </w:t>
      </w:r>
      <w:r w:rsidRPr="001B2609">
        <w:rPr>
          <w:rFonts w:eastAsia="SimSun"/>
          <w:lang w:val="x-none" w:eastAsia="zh-CN"/>
        </w:rPr>
        <w:t>allowed PS and</w:t>
      </w:r>
      <w:r w:rsidRPr="001B2609">
        <w:rPr>
          <w:rFonts w:eastAsia="SimSun" w:hint="eastAsia"/>
          <w:lang w:val="x-none" w:eastAsia="zh-CN"/>
        </w:rPr>
        <w:t>/</w:t>
      </w:r>
      <w:r w:rsidRPr="001B2609">
        <w:rPr>
          <w:rFonts w:eastAsia="SimSun"/>
          <w:lang w:val="x-none" w:eastAsia="zh-CN"/>
        </w:rPr>
        <w:t>or PS AAA address list, port ID, SMF selection subscription data, allowed number of PDU Session for provisioning per UE and QoS</w:t>
      </w:r>
      <w:r>
        <w:rPr>
          <w:rFonts w:eastAsia="SimSun"/>
          <w:lang w:val="x-none" w:eastAsia="zh-CN"/>
        </w:rPr>
        <w:t xml:space="preserve">) </w:t>
      </w:r>
      <w:r w:rsidRPr="006B7469">
        <w:rPr>
          <w:rFonts w:eastAsia="SimSun"/>
          <w:lang w:eastAsia="zh-CN"/>
        </w:rPr>
        <w:t xml:space="preserve">which </w:t>
      </w:r>
      <w:r>
        <w:rPr>
          <w:rFonts w:eastAsia="SimSun"/>
          <w:lang w:eastAsia="zh-CN"/>
        </w:rPr>
        <w:t>is</w:t>
      </w:r>
      <w:r w:rsidRPr="006B7469">
        <w:rPr>
          <w:rFonts w:eastAsia="SimSun"/>
          <w:lang w:eastAsia="zh-CN"/>
        </w:rPr>
        <w:t xml:space="preserve"> used to </w:t>
      </w:r>
      <w:r>
        <w:rPr>
          <w:rFonts w:eastAsia="SimSun"/>
          <w:lang w:eastAsia="zh-CN"/>
        </w:rPr>
        <w:t>trigger secondary authentication and</w:t>
      </w:r>
      <w:r w:rsidRPr="006B7469">
        <w:rPr>
          <w:rFonts w:eastAsia="SimSun"/>
          <w:lang w:eastAsia="zh-CN"/>
        </w:rPr>
        <w:t xml:space="preserve"> establish connectivity to the expected </w:t>
      </w:r>
      <w:r>
        <w:rPr>
          <w:rFonts w:eastAsia="SimSun"/>
          <w:lang w:eastAsia="zh-CN"/>
        </w:rPr>
        <w:t>P</w:t>
      </w:r>
      <w:r w:rsidRPr="006B7469">
        <w:rPr>
          <w:rFonts w:eastAsia="SimSun"/>
          <w:lang w:eastAsia="zh-CN"/>
        </w:rPr>
        <w:t xml:space="preserve">rovisioning </w:t>
      </w:r>
      <w:r>
        <w:rPr>
          <w:rFonts w:eastAsia="SimSun"/>
          <w:lang w:eastAsia="zh-CN"/>
        </w:rPr>
        <w:t>S</w:t>
      </w:r>
      <w:r w:rsidRPr="006B7469">
        <w:rPr>
          <w:rFonts w:eastAsia="SimSun"/>
          <w:lang w:eastAsia="zh-CN"/>
        </w:rPr>
        <w:t>erver.</w:t>
      </w:r>
    </w:p>
    <w:p w14:paraId="7AA2170A" w14:textId="77777777" w:rsidR="00FA4221" w:rsidRPr="006715E2" w:rsidRDefault="00FA4221" w:rsidP="00FA4221">
      <w:pPr>
        <w:pStyle w:val="B1"/>
        <w:rPr>
          <w:rFonts w:eastAsia="SimSun"/>
          <w:lang w:eastAsia="zh-CN"/>
        </w:rPr>
      </w:pPr>
      <w:r>
        <w:rPr>
          <w:rFonts w:eastAsia="SimSun"/>
          <w:lang w:eastAsia="zh-CN"/>
        </w:rPr>
        <w:t>-</w:t>
      </w:r>
      <w:r>
        <w:rPr>
          <w:rFonts w:eastAsia="SimSun"/>
          <w:lang w:eastAsia="zh-CN"/>
        </w:rPr>
        <w:tab/>
        <w:t xml:space="preserve">The OIMF (On-boarding Information Mapping Function) is pre-configured with </w:t>
      </w:r>
      <w:r w:rsidRPr="008255A2">
        <w:rPr>
          <w:rFonts w:eastAsia="SimSun"/>
          <w:b/>
          <w:i/>
          <w:lang w:eastAsia="zh-CN"/>
        </w:rPr>
        <w:t>mapping information</w:t>
      </w:r>
      <w:r>
        <w:rPr>
          <w:rFonts w:eastAsia="SimSun"/>
          <w:lang w:eastAsia="zh-CN"/>
        </w:rPr>
        <w:t xml:space="preserve"> of PNI-NPN ID (e.g. CAG ID) and </w:t>
      </w:r>
      <w:r>
        <w:rPr>
          <w:rFonts w:eastAsia="SimSun"/>
          <w:lang w:val="x-none" w:eastAsia="zh-CN"/>
        </w:rPr>
        <w:t>Provisioning Server Routing Information.</w:t>
      </w:r>
    </w:p>
    <w:p w14:paraId="375ADD3C" w14:textId="77777777" w:rsidR="00FA4221" w:rsidRDefault="00FA4221" w:rsidP="00FA4221">
      <w:pPr>
        <w:pStyle w:val="B1"/>
      </w:pPr>
      <w:r>
        <w:rPr>
          <w:rFonts w:eastAsia="SimSun"/>
          <w:lang w:eastAsia="zh-CN"/>
        </w:rPr>
        <w:t>-</w:t>
      </w:r>
      <w:r>
        <w:rPr>
          <w:rFonts w:eastAsia="SimSun"/>
          <w:lang w:eastAsia="zh-CN"/>
        </w:rPr>
        <w:tab/>
        <w:t>PS AAA</w:t>
      </w:r>
      <w:r w:rsidDel="0041158F">
        <w:rPr>
          <w:rFonts w:eastAsia="SimSun"/>
          <w:lang w:eastAsia="zh-CN"/>
        </w:rPr>
        <w:t xml:space="preserve"> </w:t>
      </w:r>
      <w:r>
        <w:rPr>
          <w:rFonts w:eastAsia="SimSun"/>
          <w:lang w:eastAsia="zh-CN"/>
        </w:rPr>
        <w:t xml:space="preserve">is provisioned with the </w:t>
      </w:r>
      <w:r>
        <w:rPr>
          <w:b/>
          <w:i/>
        </w:rPr>
        <w:t>on-boarding</w:t>
      </w:r>
      <w:r w:rsidRPr="00F04C50">
        <w:rPr>
          <w:b/>
          <w:i/>
        </w:rPr>
        <w:t xml:space="preserve"> credentials</w:t>
      </w:r>
      <w:r>
        <w:rPr>
          <w:b/>
          <w:i/>
        </w:rPr>
        <w:t xml:space="preserve"> </w:t>
      </w:r>
      <w:r>
        <w:t>to authenticate the UE for on-boarding. The on-boarding credentials may be provisioned via out-of-band way, e.g. via application.</w:t>
      </w:r>
    </w:p>
    <w:p w14:paraId="33E6115A" w14:textId="612416A9" w:rsidR="00FA4221" w:rsidRDefault="00FA4221" w:rsidP="00FA4221">
      <w:pPr>
        <w:pStyle w:val="B1"/>
      </w:pPr>
      <w:r>
        <w:t>-</w:t>
      </w:r>
      <w:r>
        <w:tab/>
      </w:r>
      <w:r>
        <w:rPr>
          <w:rFonts w:eastAsia="SimSun"/>
          <w:lang w:eastAsia="zh-CN"/>
        </w:rPr>
        <w:t xml:space="preserve">Provisioning Server may be provisioned with the </w:t>
      </w:r>
      <w:r w:rsidRPr="008255A2">
        <w:rPr>
          <w:rFonts w:eastAsia="SimSun"/>
          <w:b/>
          <w:i/>
          <w:lang w:eastAsia="zh-CN"/>
        </w:rPr>
        <w:t xml:space="preserve">dynamic vertical </w:t>
      </w:r>
      <w:r>
        <w:rPr>
          <w:rFonts w:eastAsia="SimSun"/>
          <w:b/>
          <w:i/>
          <w:lang w:eastAsia="zh-CN"/>
        </w:rPr>
        <w:t>configurations</w:t>
      </w:r>
      <w:r>
        <w:rPr>
          <w:rFonts w:eastAsia="SimSun"/>
          <w:b/>
          <w:lang w:eastAsia="zh-CN"/>
        </w:rPr>
        <w:t xml:space="preserve"> </w:t>
      </w:r>
      <w:r w:rsidRPr="00DB6973">
        <w:rPr>
          <w:rFonts w:eastAsia="SimSun"/>
          <w:lang w:eastAsia="zh-CN"/>
        </w:rPr>
        <w:t>(e.g. updated CAG information, updated QoS)</w:t>
      </w:r>
      <w:r w:rsidRPr="00DB6973">
        <w:rPr>
          <w:b/>
          <w:i/>
        </w:rPr>
        <w:t xml:space="preserve"> </w:t>
      </w:r>
      <w:r w:rsidRPr="00DB6973">
        <w:t xml:space="preserve">based on UE granularity, which can constitute part of subscriptions of UEs </w:t>
      </w:r>
      <w:r w:rsidRPr="00DB6973">
        <w:rPr>
          <w:rFonts w:eastAsia="SimSun"/>
          <w:lang w:eastAsia="zh-CN"/>
        </w:rPr>
        <w:t>allowed for on-boarding and accessing to the vertical DN via the PNI-NPN.</w:t>
      </w:r>
    </w:p>
    <w:p w14:paraId="1C347946" w14:textId="77777777" w:rsidR="00FA4221" w:rsidRPr="00B2776D" w:rsidRDefault="00FA4221" w:rsidP="00FA4221">
      <w:pPr>
        <w:pStyle w:val="B1"/>
        <w:rPr>
          <w:rFonts w:eastAsia="SimSun"/>
          <w:lang w:eastAsia="zh-CN"/>
        </w:rPr>
      </w:pPr>
      <w:r>
        <w:t>-</w:t>
      </w:r>
      <w:r>
        <w:tab/>
        <w:t xml:space="preserve">Provisioning Server may be provisioned with the </w:t>
      </w:r>
      <w:r w:rsidRPr="001B2609">
        <w:rPr>
          <w:b/>
          <w:i/>
        </w:rPr>
        <w:t>vertical credentials</w:t>
      </w:r>
      <w:r>
        <w:t xml:space="preserve"> (e.g. N3GPP credential) for updating NPN credentials of UEs who are allowed for on-boarding.</w:t>
      </w:r>
    </w:p>
    <w:p w14:paraId="241D2229" w14:textId="6E0D8C11" w:rsidR="00FA4221" w:rsidRDefault="00A80B90" w:rsidP="00FA4221">
      <w:pPr>
        <w:pStyle w:val="EditorsNote"/>
      </w:pPr>
      <w:r>
        <w:t>Editor</w:t>
      </w:r>
      <w:r>
        <w:t>'</w:t>
      </w:r>
      <w:r>
        <w:t>s note:</w:t>
      </w:r>
      <w:r>
        <w:tab/>
        <w:t>Whether roaming case is considered is FFS.</w:t>
      </w:r>
    </w:p>
    <w:p w14:paraId="48C3A13D" w14:textId="16C559D2" w:rsidR="00A80B90" w:rsidRDefault="00A80B90" w:rsidP="00A80B90">
      <w:pPr>
        <w:pStyle w:val="EditorsNote"/>
      </w:pPr>
      <w:bookmarkStart w:id="285" w:name="_Toc31114353"/>
      <w:r>
        <w:t>Editor</w:t>
      </w:r>
      <w:r>
        <w:t>'</w:t>
      </w:r>
      <w:r>
        <w:t>s note:</w:t>
      </w:r>
      <w:r>
        <w:tab/>
      </w:r>
      <w:r w:rsidR="00FA4221" w:rsidRPr="00BC2B01">
        <w:t>The exact definition and details of these UE credentials are FFS an</w:t>
      </w:r>
      <w:r w:rsidR="00FA4221">
        <w:t>d need to be discussed in SA</w:t>
      </w:r>
      <w:r>
        <w:t> WG</w:t>
      </w:r>
      <w:r w:rsidR="00FA4221">
        <w:t>3</w:t>
      </w:r>
      <w:r w:rsidR="00FA4221" w:rsidRPr="002C62FF">
        <w:t>.</w:t>
      </w:r>
    </w:p>
    <w:p w14:paraId="7C0AE97E" w14:textId="5935C052" w:rsidR="00FA4221" w:rsidRDefault="00FA4221" w:rsidP="00A80B90">
      <w:pPr>
        <w:pStyle w:val="Heading3"/>
        <w:rPr>
          <w:lang w:eastAsia="ko-KR"/>
        </w:rPr>
      </w:pPr>
      <w:bookmarkStart w:id="286" w:name="_Toc31120376"/>
      <w:r w:rsidRPr="002C62FF">
        <w:rPr>
          <w:lang w:eastAsia="ko-KR"/>
        </w:rPr>
        <w:lastRenderedPageBreak/>
        <w:t>6.</w:t>
      </w:r>
      <w:r w:rsidR="00902203">
        <w:rPr>
          <w:lang w:eastAsia="ko-KR"/>
        </w:rPr>
        <w:t>7</w:t>
      </w:r>
      <w:r w:rsidRPr="002C62FF">
        <w:rPr>
          <w:lang w:eastAsia="ko-KR"/>
        </w:rPr>
        <w:t>.2</w:t>
      </w:r>
      <w:r w:rsidRPr="002C62FF">
        <w:rPr>
          <w:lang w:eastAsia="ko-KR"/>
        </w:rPr>
        <w:tab/>
        <w:t>Functional Description</w:t>
      </w:r>
      <w:bookmarkEnd w:id="285"/>
      <w:bookmarkEnd w:id="286"/>
    </w:p>
    <w:p w14:paraId="49AC8EFE" w14:textId="7677BD78" w:rsidR="00FA4221" w:rsidRDefault="00FA4221" w:rsidP="00FA4221">
      <w:pPr>
        <w:pStyle w:val="Heading4"/>
        <w:rPr>
          <w:lang w:eastAsia="ko-KR"/>
        </w:rPr>
      </w:pPr>
      <w:bookmarkStart w:id="287" w:name="_Toc31114354"/>
      <w:bookmarkStart w:id="288" w:name="_Toc31120377"/>
      <w:r>
        <w:rPr>
          <w:lang w:eastAsia="ko-KR"/>
        </w:rPr>
        <w:t>6.</w:t>
      </w:r>
      <w:r w:rsidR="00902203">
        <w:rPr>
          <w:lang w:eastAsia="ko-KR"/>
        </w:rPr>
        <w:t>7</w:t>
      </w:r>
      <w:r>
        <w:rPr>
          <w:lang w:eastAsia="ko-KR"/>
        </w:rPr>
        <w:t>.2.1</w:t>
      </w:r>
      <w:r>
        <w:rPr>
          <w:lang w:eastAsia="ko-KR"/>
        </w:rPr>
        <w:tab/>
        <w:t>Introduction</w:t>
      </w:r>
      <w:bookmarkEnd w:id="287"/>
      <w:bookmarkEnd w:id="288"/>
    </w:p>
    <w:p w14:paraId="7BF688CD" w14:textId="6870D0BE" w:rsidR="00FA4221" w:rsidRPr="006B7469" w:rsidRDefault="00FA4221" w:rsidP="00FA4221">
      <w:pPr>
        <w:pStyle w:val="B1"/>
        <w:ind w:left="0" w:firstLine="0"/>
        <w:rPr>
          <w:rFonts w:eastAsia="SimSun"/>
          <w:lang w:eastAsia="zh-CN"/>
        </w:rPr>
      </w:pPr>
      <w:r w:rsidRPr="006B7469">
        <w:rPr>
          <w:rFonts w:eastAsia="SimSun" w:hint="eastAsia"/>
          <w:lang w:eastAsia="zh-CN"/>
        </w:rPr>
        <w:t>T</w:t>
      </w:r>
      <w:r w:rsidRPr="006B7469">
        <w:rPr>
          <w:rFonts w:eastAsia="SimSun"/>
          <w:lang w:eastAsia="zh-CN"/>
        </w:rPr>
        <w:t>he procedure allows the UE, which owns</w:t>
      </w:r>
      <w:r w:rsidRPr="000A0549">
        <w:rPr>
          <w:rFonts w:eastAsia="SimSun"/>
          <w:i/>
          <w:lang w:eastAsia="zh-CN"/>
        </w:rPr>
        <w:t xml:space="preserve"> public subscription</w:t>
      </w:r>
      <w:r w:rsidRPr="000A0549">
        <w:rPr>
          <w:rFonts w:eastAsia="SimSun" w:hint="eastAsia"/>
          <w:i/>
          <w:lang w:eastAsia="zh-CN"/>
        </w:rPr>
        <w:t>/</w:t>
      </w:r>
      <w:r w:rsidRPr="000A0549">
        <w:rPr>
          <w:rFonts w:eastAsia="SimSun"/>
          <w:i/>
          <w:lang w:eastAsia="zh-CN"/>
        </w:rPr>
        <w:t>credentials</w:t>
      </w:r>
      <w:r w:rsidRPr="006B7469">
        <w:rPr>
          <w:rFonts w:eastAsia="SimSun"/>
          <w:lang w:eastAsia="zh-CN"/>
        </w:rPr>
        <w:t xml:space="preserve"> and is not initially provisioned with </w:t>
      </w:r>
      <w:r w:rsidRPr="000A0549">
        <w:rPr>
          <w:rFonts w:eastAsia="SimSun"/>
          <w:i/>
          <w:lang w:eastAsia="zh-CN"/>
        </w:rPr>
        <w:t>vertical credentials</w:t>
      </w:r>
      <w:r w:rsidRPr="006B7469">
        <w:rPr>
          <w:rFonts w:eastAsia="SimSun"/>
          <w:lang w:eastAsia="zh-CN"/>
        </w:rPr>
        <w:t xml:space="preserve"> to </w:t>
      </w:r>
      <w:r>
        <w:rPr>
          <w:rFonts w:eastAsia="SimSun"/>
          <w:lang w:eastAsia="zh-CN"/>
        </w:rPr>
        <w:t xml:space="preserve">obtain vertical credentials and configuration parameters to </w:t>
      </w:r>
      <w:r w:rsidRPr="006B7469">
        <w:rPr>
          <w:rFonts w:eastAsia="SimSun"/>
          <w:lang w:eastAsia="zh-CN"/>
        </w:rPr>
        <w:t>access vertical network and its service.</w:t>
      </w:r>
    </w:p>
    <w:p w14:paraId="3BEB1B35" w14:textId="029EC6CA" w:rsidR="00FA4221" w:rsidRPr="006B7469" w:rsidRDefault="00FA4221" w:rsidP="00FA4221">
      <w:pPr>
        <w:pStyle w:val="B1"/>
        <w:ind w:left="0" w:firstLine="0"/>
        <w:rPr>
          <w:rFonts w:eastAsia="SimSun"/>
          <w:lang w:eastAsia="zh-CN"/>
        </w:rPr>
      </w:pPr>
      <w:r w:rsidRPr="006B7469">
        <w:rPr>
          <w:rFonts w:eastAsia="SimSun"/>
          <w:lang w:eastAsia="zh-CN"/>
        </w:rPr>
        <w:t xml:space="preserve">When the UE is provisioned with </w:t>
      </w:r>
      <w:r w:rsidRPr="000A0549">
        <w:rPr>
          <w:rFonts w:eastAsia="SimSun"/>
          <w:i/>
          <w:lang w:eastAsia="zh-CN"/>
        </w:rPr>
        <w:t>vertical credentials</w:t>
      </w:r>
      <w:r w:rsidRPr="006B7469">
        <w:rPr>
          <w:rFonts w:eastAsia="SimSun"/>
          <w:lang w:eastAsia="zh-CN"/>
        </w:rPr>
        <w:t xml:space="preserve"> and configuration parameters related to a PNI-NPN, it may re-register to the PNI-NPN according to the updated </w:t>
      </w:r>
      <w:r>
        <w:rPr>
          <w:rFonts w:eastAsia="SimSun"/>
          <w:lang w:eastAsia="zh-CN"/>
        </w:rPr>
        <w:t>CAG information</w:t>
      </w:r>
      <w:r w:rsidRPr="006B7469">
        <w:rPr>
          <w:rFonts w:eastAsia="SimSun"/>
          <w:lang w:eastAsia="zh-CN"/>
        </w:rPr>
        <w:t xml:space="preserve"> or S-NSSAIs included in UE configuration parameters.</w:t>
      </w:r>
    </w:p>
    <w:p w14:paraId="457F881C" w14:textId="4E6DA090" w:rsidR="00FA4221" w:rsidRPr="00E8401A" w:rsidRDefault="00FA4221" w:rsidP="00FA4221">
      <w:pPr>
        <w:pStyle w:val="Heading4"/>
      </w:pPr>
      <w:bookmarkStart w:id="289" w:name="_Toc31114355"/>
      <w:bookmarkStart w:id="290" w:name="_Toc31120378"/>
      <w:r w:rsidRPr="00645656">
        <w:t>6.</w:t>
      </w:r>
      <w:r w:rsidR="00902203">
        <w:t>7</w:t>
      </w:r>
      <w:r w:rsidRPr="00645656">
        <w:t>.2.</w:t>
      </w:r>
      <w:r>
        <w:t>2</w:t>
      </w:r>
      <w:r w:rsidRPr="00D13F35">
        <w:tab/>
        <w:t>Architecture</w:t>
      </w:r>
      <w:bookmarkEnd w:id="289"/>
      <w:bookmarkEnd w:id="290"/>
    </w:p>
    <w:p w14:paraId="75AC7DA5" w14:textId="752AA8F0" w:rsidR="00902203" w:rsidRDefault="00902203" w:rsidP="00D76F43">
      <w:pPr>
        <w:pStyle w:val="TH"/>
        <w:rPr>
          <w:rFonts w:eastAsia="MS Mincho"/>
        </w:rPr>
      </w:pPr>
      <w:r>
        <w:object w:dxaOrig="7410" w:dyaOrig="3481" w14:anchorId="4F57C4ED">
          <v:shape id="_x0000_i1043" type="#_x0000_t75" style="width:370.5pt;height:174pt" o:ole="">
            <v:imagedata r:id="rId52" o:title=""/>
          </v:shape>
          <o:OLEObject Type="Embed" ProgID="Visio.Drawing.15" ShapeID="_x0000_i1043" DrawAspect="Content" ObjectID="_1641733351" r:id="rId53"/>
        </w:object>
      </w:r>
    </w:p>
    <w:p w14:paraId="6C4ACD67" w14:textId="01C87257" w:rsidR="00FA4221" w:rsidRPr="00762CA7" w:rsidRDefault="00FA4221" w:rsidP="00D76F43">
      <w:pPr>
        <w:pStyle w:val="TF"/>
      </w:pPr>
      <w:r w:rsidRPr="00762CA7">
        <w:t>Figure</w:t>
      </w:r>
      <w:r w:rsidR="00A80B90">
        <w:t xml:space="preserve"> </w:t>
      </w:r>
      <w:r w:rsidRPr="00762CA7">
        <w:t>6.</w:t>
      </w:r>
      <w:r w:rsidR="00902203">
        <w:t>7</w:t>
      </w:r>
      <w:r w:rsidRPr="00762CA7">
        <w:t>.2.</w:t>
      </w:r>
      <w:r>
        <w:t>2</w:t>
      </w:r>
      <w:r w:rsidRPr="00762CA7">
        <w:t>-1: Architecture for UE</w:t>
      </w:r>
      <w:r>
        <w:t xml:space="preserve"> Onboarding to a PNI-</w:t>
      </w:r>
      <w:r w:rsidRPr="00762CA7">
        <w:t>NPN</w:t>
      </w:r>
    </w:p>
    <w:p w14:paraId="0CB6DBBC" w14:textId="11CC0546" w:rsidR="00FA4221" w:rsidRDefault="00A80B90" w:rsidP="00FA4221">
      <w:pPr>
        <w:pStyle w:val="EditorsNote"/>
      </w:pPr>
      <w:r>
        <w:t>Editor</w:t>
      </w:r>
      <w:r>
        <w:t>'</w:t>
      </w:r>
      <w:r>
        <w:t>s note:</w:t>
      </w:r>
      <w:r>
        <w:tab/>
      </w:r>
      <w:r w:rsidR="00FA4221">
        <w:t>The ownership of t</w:t>
      </w:r>
      <w:r w:rsidR="00FA4221" w:rsidRPr="00AA3090">
        <w:t xml:space="preserve">he Provisioning Server is FFS, e.g. </w:t>
      </w:r>
      <w:r w:rsidR="00FA4221" w:rsidRPr="0091140E">
        <w:t>whether</w:t>
      </w:r>
      <w:r w:rsidR="00FA4221" w:rsidRPr="00AA3090">
        <w:t xml:space="preserve"> it can be owned by </w:t>
      </w:r>
      <w:r w:rsidR="00FA4221">
        <w:t>the</w:t>
      </w:r>
      <w:r w:rsidR="00FA4221" w:rsidRPr="00AA3090">
        <w:t xml:space="preserve"> device manufacturer or a 3rd party.</w:t>
      </w:r>
    </w:p>
    <w:p w14:paraId="5E1883C0" w14:textId="3A4BF40B" w:rsidR="00FA4221" w:rsidRDefault="00A80B90" w:rsidP="00FA4221">
      <w:pPr>
        <w:pStyle w:val="EditorsNote"/>
      </w:pPr>
      <w:r>
        <w:t>Editor</w:t>
      </w:r>
      <w:r>
        <w:t>'</w:t>
      </w:r>
      <w:r>
        <w:t>s note:</w:t>
      </w:r>
      <w:r>
        <w:tab/>
      </w:r>
      <w:r w:rsidR="00FA4221">
        <w:t xml:space="preserve">Whether the Provisioning Server and Vertical Server </w:t>
      </w:r>
      <w:r w:rsidR="00FA4221" w:rsidRPr="0091140E">
        <w:t>are</w:t>
      </w:r>
      <w:r w:rsidR="00FA4221">
        <w:t xml:space="preserve"> located in the same DN is FFS.</w:t>
      </w:r>
    </w:p>
    <w:p w14:paraId="6D834F63" w14:textId="7CE06597" w:rsidR="00FA4221" w:rsidRPr="00902203" w:rsidRDefault="00A80B90" w:rsidP="00FA4221">
      <w:pPr>
        <w:pStyle w:val="EditorsNote"/>
      </w:pPr>
      <w:r>
        <w:t>Editor</w:t>
      </w:r>
      <w:r>
        <w:t>'</w:t>
      </w:r>
      <w:r>
        <w:t>s note:</w:t>
      </w:r>
      <w:r>
        <w:tab/>
      </w:r>
      <w:r w:rsidR="00FA4221">
        <w:t>Wheth</w:t>
      </w:r>
      <w:r w:rsidR="00FA4221" w:rsidRPr="00902203">
        <w:t>er the OIMF can be co-located with other CN NFs is FFS.</w:t>
      </w:r>
    </w:p>
    <w:p w14:paraId="618985B8" w14:textId="50E38F93" w:rsidR="00FA4221" w:rsidRPr="00902203" w:rsidRDefault="00A80B90" w:rsidP="00FA4221">
      <w:pPr>
        <w:pStyle w:val="EditorsNote"/>
        <w:rPr>
          <w:rFonts w:eastAsia="MS Mincho"/>
          <w:lang w:val="en-US"/>
        </w:rPr>
      </w:pPr>
      <w:r>
        <w:t>Editor</w:t>
      </w:r>
      <w:r>
        <w:t>'</w:t>
      </w:r>
      <w:r>
        <w:t>s note:</w:t>
      </w:r>
      <w:r>
        <w:tab/>
      </w:r>
      <w:r w:rsidR="00FA4221" w:rsidRPr="00902203">
        <w:rPr>
          <w:rFonts w:eastAsia="MS Mincho"/>
          <w:lang w:val="en-US"/>
        </w:rPr>
        <w:t>Whether the provision of credential</w:t>
      </w:r>
      <w:r w:rsidR="00FA4221" w:rsidRPr="00D76F43">
        <w:rPr>
          <w:rFonts w:eastAsia="MS Mincho"/>
          <w:lang w:val="en-US"/>
        </w:rPr>
        <w:t>s</w:t>
      </w:r>
      <w:r w:rsidR="00FA4221" w:rsidRPr="00902203">
        <w:rPr>
          <w:rFonts w:eastAsia="MS Mincho"/>
          <w:lang w:val="en-US"/>
        </w:rPr>
        <w:t xml:space="preserve"> for secondary authentication or NSSAA is required needs to be confirmed by SA</w:t>
      </w:r>
      <w:r>
        <w:rPr>
          <w:rFonts w:eastAsia="MS Mincho"/>
          <w:lang w:val="en-US"/>
        </w:rPr>
        <w:t> WG</w:t>
      </w:r>
      <w:r w:rsidR="00FA4221" w:rsidRPr="00902203">
        <w:rPr>
          <w:rFonts w:eastAsia="MS Mincho"/>
          <w:lang w:val="en-US"/>
        </w:rPr>
        <w:t>1</w:t>
      </w:r>
      <w:r w:rsidR="00FA4221" w:rsidRPr="00E72E79">
        <w:rPr>
          <w:rFonts w:eastAsia="MS Mincho"/>
          <w:lang w:val="en-US"/>
        </w:rPr>
        <w:t>.</w:t>
      </w:r>
    </w:p>
    <w:p w14:paraId="73DBCE50" w14:textId="59A531D7" w:rsidR="00FA4221" w:rsidRPr="00B513F8" w:rsidRDefault="00A80B90" w:rsidP="00FA4221">
      <w:pPr>
        <w:pStyle w:val="EditorsNote"/>
        <w:rPr>
          <w:rFonts w:eastAsia="MS Mincho"/>
          <w:lang w:val="en-US"/>
        </w:rPr>
      </w:pPr>
      <w:r>
        <w:t>Editor</w:t>
      </w:r>
      <w:r>
        <w:t>'</w:t>
      </w:r>
      <w:r>
        <w:t>s note:</w:t>
      </w:r>
      <w:r>
        <w:tab/>
      </w:r>
      <w:r w:rsidR="00FA4221" w:rsidRPr="00D76F43">
        <w:rPr>
          <w:rFonts w:eastAsia="MS Mincho"/>
          <w:lang w:val="en-US"/>
        </w:rPr>
        <w:t>The secure storage of the credentials for secondary authentication or NSSAA needs to be confirmed by SA</w:t>
      </w:r>
      <w:r>
        <w:rPr>
          <w:rFonts w:eastAsia="MS Mincho"/>
          <w:lang w:val="en-US"/>
        </w:rPr>
        <w:t> WG</w:t>
      </w:r>
      <w:r w:rsidR="00FA4221" w:rsidRPr="00D76F43">
        <w:rPr>
          <w:rFonts w:eastAsia="MS Mincho"/>
          <w:lang w:val="en-US"/>
        </w:rPr>
        <w:t>3.</w:t>
      </w:r>
    </w:p>
    <w:p w14:paraId="1A078202" w14:textId="451911FF" w:rsidR="00FA4221" w:rsidRDefault="00FA4221" w:rsidP="00FA4221">
      <w:pPr>
        <w:pStyle w:val="Heading3"/>
      </w:pPr>
      <w:bookmarkStart w:id="291" w:name="_Toc31114356"/>
      <w:bookmarkStart w:id="292" w:name="_Toc31120379"/>
      <w:r w:rsidRPr="00645656">
        <w:t>6.</w:t>
      </w:r>
      <w:r w:rsidR="00902203">
        <w:t>7</w:t>
      </w:r>
      <w:r w:rsidRPr="00645656">
        <w:t>.3</w:t>
      </w:r>
      <w:r w:rsidRPr="00645656">
        <w:tab/>
        <w:t>Procedures</w:t>
      </w:r>
      <w:bookmarkEnd w:id="291"/>
      <w:bookmarkEnd w:id="292"/>
    </w:p>
    <w:p w14:paraId="2D133509" w14:textId="71484FF5" w:rsidR="00FA4221" w:rsidRPr="008255A2" w:rsidRDefault="00FA4221" w:rsidP="00FA4221">
      <w:pPr>
        <w:rPr>
          <w:rFonts w:eastAsia="MS Mincho"/>
        </w:rPr>
      </w:pPr>
      <w:r w:rsidRPr="006B7469">
        <w:rPr>
          <w:rFonts w:eastAsia="SimSun"/>
          <w:lang w:eastAsia="zh-CN"/>
        </w:rPr>
        <w:t>The figure 6.</w:t>
      </w:r>
      <w:r w:rsidR="00902203">
        <w:rPr>
          <w:rFonts w:eastAsia="SimSun"/>
          <w:lang w:eastAsia="zh-CN"/>
        </w:rPr>
        <w:t>7</w:t>
      </w:r>
      <w:r w:rsidRPr="006B7469">
        <w:rPr>
          <w:rFonts w:eastAsia="SimSun"/>
          <w:lang w:eastAsia="zh-CN"/>
        </w:rPr>
        <w:t xml:space="preserve">.3-1 below shows a high-level flow of the actions needed for a successful onboarding of the device into a </w:t>
      </w:r>
      <w:r>
        <w:rPr>
          <w:rFonts w:eastAsia="SimSun"/>
          <w:lang w:eastAsia="zh-CN"/>
        </w:rPr>
        <w:t>PNI-NPN</w:t>
      </w:r>
      <w:r w:rsidRPr="006B7469">
        <w:rPr>
          <w:rFonts w:eastAsia="SimSun"/>
          <w:lang w:eastAsia="zh-CN"/>
        </w:rPr>
        <w:t>.</w:t>
      </w:r>
    </w:p>
    <w:p w14:paraId="54E6577C" w14:textId="77777777" w:rsidR="00FA4221" w:rsidRDefault="00FA4221" w:rsidP="00D76F43">
      <w:pPr>
        <w:pStyle w:val="TH"/>
      </w:pPr>
      <w:r>
        <w:object w:dxaOrig="13635" w:dyaOrig="12331" w14:anchorId="4EA991CB">
          <v:shape id="_x0000_i1044" type="#_x0000_t75" style="width:481.5pt;height:435pt" o:ole="">
            <v:imagedata r:id="rId54" o:title=""/>
          </v:shape>
          <o:OLEObject Type="Embed" ProgID="Visio.Drawing.15" ShapeID="_x0000_i1044" DrawAspect="Content" ObjectID="_1641733352" r:id="rId55"/>
        </w:object>
      </w:r>
    </w:p>
    <w:p w14:paraId="23B71940" w14:textId="5AD40324" w:rsidR="00FA4221" w:rsidRPr="00762CA7" w:rsidRDefault="00FA4221" w:rsidP="00FA4221">
      <w:pPr>
        <w:pStyle w:val="TF"/>
      </w:pPr>
      <w:r w:rsidRPr="00BE14FD">
        <w:t>Figure 6.</w:t>
      </w:r>
      <w:r w:rsidR="00902203">
        <w:t>7</w:t>
      </w:r>
      <w:r w:rsidRPr="00BE14FD">
        <w:t xml:space="preserve">.3-1: </w:t>
      </w:r>
      <w:r w:rsidR="00A80B90" w:rsidRPr="00762CA7">
        <w:t>High</w:t>
      </w:r>
      <w:r w:rsidRPr="00762CA7">
        <w:t xml:space="preserve">-level flow of onboarding of the </w:t>
      </w:r>
      <w:r>
        <w:t>UE</w:t>
      </w:r>
      <w:r w:rsidRPr="00762CA7">
        <w:t xml:space="preserve"> into </w:t>
      </w:r>
      <w:r>
        <w:t>a PNI-</w:t>
      </w:r>
      <w:r w:rsidRPr="00762CA7">
        <w:t>NPN</w:t>
      </w:r>
    </w:p>
    <w:p w14:paraId="425060A0" w14:textId="77777777" w:rsidR="00FA4221" w:rsidRDefault="00FA4221" w:rsidP="00FA4221">
      <w:pPr>
        <w:rPr>
          <w:rFonts w:eastAsia="SimSun"/>
          <w:lang w:val="x-none" w:eastAsia="zh-CN"/>
        </w:rPr>
      </w:pPr>
      <w:r>
        <w:rPr>
          <w:rFonts w:eastAsia="SimSun" w:hint="eastAsia"/>
          <w:lang w:val="x-none" w:eastAsia="zh-CN"/>
        </w:rPr>
        <w:t>T</w:t>
      </w:r>
      <w:r>
        <w:rPr>
          <w:rFonts w:eastAsia="SimSun"/>
          <w:lang w:val="x-none" w:eastAsia="zh-CN"/>
        </w:rPr>
        <w:t>he procedure includes the following steps:</w:t>
      </w:r>
    </w:p>
    <w:p w14:paraId="14B5B16C" w14:textId="77777777" w:rsidR="00A80B90" w:rsidRDefault="00A80B90" w:rsidP="00A80B90">
      <w:pPr>
        <w:pStyle w:val="B1"/>
      </w:pPr>
      <w:r>
        <w:t>A)</w:t>
      </w:r>
      <w:r>
        <w:tab/>
        <w:t>Pre-configuration: as depicted in clause 6.7.1.</w:t>
      </w:r>
    </w:p>
    <w:p w14:paraId="53AEAEBA" w14:textId="77777777" w:rsidR="00A80B90" w:rsidRDefault="00A80B90" w:rsidP="00A80B90">
      <w:pPr>
        <w:pStyle w:val="B1"/>
      </w:pPr>
      <w:r>
        <w:t>B)</w:t>
      </w:r>
      <w:r>
        <w:tab/>
        <w:t>Inquery On-boarding Information: the UE registers to the PLMN using the public subscription/credentials.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p>
    <w:p w14:paraId="28ED56BD" w14:textId="77777777" w:rsidR="00A80B90" w:rsidRDefault="00A80B90" w:rsidP="00A80B90">
      <w:pPr>
        <w:pStyle w:val="B1"/>
      </w:pPr>
      <w:r>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2559752" w:rsidR="00FA4221" w:rsidRDefault="00A80B90" w:rsidP="00FA4221">
      <w:pPr>
        <w:pStyle w:val="EditorsNote"/>
      </w:pPr>
      <w:r>
        <w:t>Editor</w:t>
      </w:r>
      <w:r>
        <w:t>'</w:t>
      </w:r>
      <w:r>
        <w:t>s note:</w:t>
      </w:r>
      <w:r>
        <w:tab/>
      </w:r>
      <w:r w:rsidR="00FA4221" w:rsidRPr="00A90D02">
        <w:t>For the non-CAG-based PNI-NPN, whether new identifiers other than CAG ID should be defined for requesting Provisioning Server Routing Information is FFS</w:t>
      </w:r>
      <w:r w:rsidR="00FA4221">
        <w:t>.</w:t>
      </w:r>
    </w:p>
    <w:p w14:paraId="77484F13" w14:textId="69F3FD04" w:rsidR="00FA4221" w:rsidRPr="004B2B8F" w:rsidRDefault="00A80B90" w:rsidP="00FA4221">
      <w:pPr>
        <w:pStyle w:val="EditorsNote"/>
        <w:rPr>
          <w:rFonts w:eastAsia="MS Mincho"/>
          <w:lang w:val="en-US"/>
        </w:rPr>
      </w:pPr>
      <w:r>
        <w:t>Editor</w:t>
      </w:r>
      <w:r>
        <w:t>'</w:t>
      </w:r>
      <w:r>
        <w:t>s note:</w:t>
      </w:r>
      <w:r>
        <w:tab/>
      </w:r>
      <w:r w:rsidR="00FA4221">
        <w:rPr>
          <w:rFonts w:eastAsia="MS Mincho"/>
          <w:lang w:val="en-US"/>
        </w:rPr>
        <w:t>H</w:t>
      </w:r>
      <w:r w:rsidR="00FA4221" w:rsidRPr="00D25689">
        <w:rPr>
          <w:rFonts w:eastAsia="MS Mincho"/>
          <w:lang w:val="en-US"/>
        </w:rPr>
        <w:t>ow the slice is selected for onboarding is FFS</w:t>
      </w:r>
      <w:r w:rsidR="00FA4221">
        <w:rPr>
          <w:rFonts w:eastAsia="MS Mincho"/>
          <w:lang w:val="en-US"/>
        </w:rPr>
        <w:t>.</w:t>
      </w:r>
    </w:p>
    <w:p w14:paraId="2C0E8344" w14:textId="44F01C4D" w:rsidR="00FA4221" w:rsidRDefault="00FA4221" w:rsidP="00D76F43">
      <w:pPr>
        <w:pStyle w:val="B1"/>
        <w:rPr>
          <w:rFonts w:eastAsia="SimSun"/>
          <w:lang w:eastAsia="zh-CN"/>
        </w:rPr>
      </w:pPr>
      <w:r>
        <w:rPr>
          <w:rFonts w:eastAsia="SimSun"/>
          <w:lang w:eastAsia="zh-CN"/>
        </w:rPr>
        <w:lastRenderedPageBreak/>
        <w:t>C)</w:t>
      </w:r>
      <w:r w:rsidR="00E72E79">
        <w:rPr>
          <w:rFonts w:eastAsia="SimSun"/>
          <w:lang w:eastAsia="zh-CN"/>
        </w:rPr>
        <w:tab/>
      </w:r>
      <w:r>
        <w:rPr>
          <w:rFonts w:eastAsia="SimSun"/>
          <w:b/>
          <w:lang w:eastAsia="zh-CN"/>
        </w:rPr>
        <w:t>PLMN subscription update</w:t>
      </w:r>
      <w:r>
        <w:rPr>
          <w:rFonts w:eastAsia="SimSun"/>
          <w:lang w:eastAsia="zh-CN"/>
        </w:rPr>
        <w:t xml:space="preserve">: </w:t>
      </w:r>
      <w:r w:rsidRPr="00A3775D">
        <w:rPr>
          <w:rFonts w:eastAsia="SimSun"/>
          <w:lang w:eastAsia="zh-CN"/>
        </w:rPr>
        <w:t xml:space="preserve">The UE performs secondary authentication with PS AAA and tries to establish PDU session to the Provisioning Server using </w:t>
      </w:r>
      <w:r w:rsidRPr="00A3775D">
        <w:rPr>
          <w:rFonts w:eastAsia="SimSun"/>
          <w:i/>
          <w:lang w:eastAsia="zh-CN"/>
        </w:rPr>
        <w:t>on-boarding credentials</w:t>
      </w:r>
      <w:r w:rsidRPr="00A3775D">
        <w:rPr>
          <w:rFonts w:eastAsia="SimSun"/>
          <w:lang w:eastAsia="zh-CN"/>
        </w:rPr>
        <w:t xml:space="preserve"> and </w:t>
      </w:r>
      <w:r w:rsidRPr="00A3775D">
        <w:rPr>
          <w:rFonts w:eastAsia="SimSun"/>
          <w:i/>
          <w:lang w:eastAsia="zh-CN"/>
        </w:rPr>
        <w:t>Provisioning Server Routing Information</w:t>
      </w:r>
      <w:r>
        <w:rPr>
          <w:rFonts w:eastAsia="SimSun"/>
          <w:lang w:eastAsia="zh-CN"/>
        </w:rPr>
        <w:t>. When the UE has been successfully authenticated by the Provisioning Server, the PLMN subscription should be updated, including static vertical subscriptions and dynamic vertical</w:t>
      </w:r>
      <w:r w:rsidRPr="00A3775D">
        <w:rPr>
          <w:rFonts w:eastAsia="SimSun"/>
          <w:lang w:eastAsia="zh-CN"/>
        </w:rPr>
        <w:t xml:space="preserve"> </w:t>
      </w:r>
      <w:r>
        <w:rPr>
          <w:rFonts w:eastAsia="SimSun"/>
          <w:lang w:eastAsia="zh-CN"/>
        </w:rPr>
        <w:t>credentials.</w:t>
      </w:r>
    </w:p>
    <w:p w14:paraId="43CE88D1" w14:textId="06E292D5" w:rsidR="00FA4221" w:rsidRDefault="00FA4221" w:rsidP="00D76F43">
      <w:pPr>
        <w:pStyle w:val="B2"/>
        <w:rPr>
          <w:rFonts w:eastAsia="SimSun"/>
          <w:lang w:eastAsia="zh-CN"/>
        </w:rPr>
      </w:pPr>
      <w:r>
        <w:rPr>
          <w:rFonts w:eastAsia="SimSun"/>
          <w:lang w:eastAsia="zh-CN"/>
        </w:rPr>
        <w:t>(C1)</w:t>
      </w:r>
      <w:r w:rsidR="00A900C9">
        <w:rPr>
          <w:rFonts w:eastAsia="SimSun"/>
          <w:lang w:eastAsia="zh-CN"/>
        </w:rPr>
        <w:tab/>
      </w:r>
      <w:r>
        <w:rPr>
          <w:rFonts w:eastAsia="SimSun"/>
          <w:lang w:eastAsia="zh-CN"/>
        </w:rPr>
        <w:t xml:space="preserve">Update static vertical subscriptions: During the PDU session establishment procedures, the 5GC triggers the secondary authentication . </w:t>
      </w:r>
      <w:r w:rsidRPr="006C4191">
        <w:rPr>
          <w:rFonts w:eastAsia="SimSun"/>
          <w:lang w:eastAsia="zh-CN"/>
        </w:rPr>
        <w:t xml:space="preserve">By using the secondary authentication, the </w:t>
      </w:r>
      <w:r>
        <w:rPr>
          <w:rFonts w:eastAsia="SimSun"/>
          <w:lang w:eastAsia="zh-CN"/>
        </w:rPr>
        <w:t>5GC</w:t>
      </w:r>
      <w:r w:rsidRPr="006C4191">
        <w:rPr>
          <w:rFonts w:eastAsia="SimSun"/>
          <w:lang w:eastAsia="zh-CN"/>
        </w:rPr>
        <w:t xml:space="preserve"> can be aware of </w:t>
      </w:r>
      <w:r>
        <w:rPr>
          <w:rFonts w:eastAsia="SimSun"/>
          <w:lang w:eastAsia="zh-CN"/>
        </w:rPr>
        <w:t xml:space="preserve">authentication result. </w:t>
      </w:r>
      <w:r w:rsidRPr="006C4191">
        <w:rPr>
          <w:rFonts w:eastAsia="SimSun"/>
          <w:lang w:eastAsia="zh-CN"/>
        </w:rPr>
        <w:t xml:space="preserve">If </w:t>
      </w:r>
      <w:r>
        <w:rPr>
          <w:rFonts w:eastAsia="SimSun"/>
          <w:lang w:eastAsia="zh-CN"/>
        </w:rPr>
        <w:t xml:space="preserve">the </w:t>
      </w:r>
      <w:r w:rsidRPr="006C4191">
        <w:rPr>
          <w:rFonts w:eastAsia="SimSun"/>
          <w:lang w:eastAsia="zh-CN"/>
        </w:rPr>
        <w:t xml:space="preserve">authentication is </w:t>
      </w:r>
      <w:r>
        <w:rPr>
          <w:rFonts w:eastAsia="SimSun"/>
          <w:lang w:eastAsia="zh-CN"/>
        </w:rPr>
        <w:t>successful</w:t>
      </w:r>
      <w:r w:rsidRPr="006C4191">
        <w:rPr>
          <w:rFonts w:eastAsia="SimSun"/>
          <w:lang w:eastAsia="zh-CN"/>
        </w:rPr>
        <w:t xml:space="preserve">, the </w:t>
      </w:r>
      <w:r>
        <w:rPr>
          <w:rFonts w:eastAsia="SimSun"/>
          <w:lang w:eastAsia="zh-CN"/>
        </w:rPr>
        <w:t>5GC accepts the establishment of PDU session, and updates UE</w:t>
      </w:r>
      <w:r w:rsidR="00A80B90">
        <w:rPr>
          <w:rFonts w:eastAsia="SimSun"/>
          <w:lang w:eastAsia="zh-CN"/>
        </w:rPr>
        <w:t>'</w:t>
      </w:r>
      <w:r>
        <w:rPr>
          <w:rFonts w:eastAsia="SimSun"/>
          <w:lang w:eastAsia="zh-CN"/>
        </w:rPr>
        <w:t xml:space="preserve">s subscriptions according to pre-configured </w:t>
      </w:r>
      <w:r w:rsidRPr="00334770">
        <w:rPr>
          <w:rFonts w:eastAsia="SimSun"/>
          <w:i/>
          <w:lang w:eastAsia="zh-CN"/>
        </w:rPr>
        <w:t>static vertical subscriptions</w:t>
      </w:r>
      <w:r w:rsidRPr="006C4191">
        <w:rPr>
          <w:rFonts w:eastAsia="SimSun"/>
          <w:lang w:eastAsia="zh-CN"/>
        </w:rPr>
        <w:t>.</w:t>
      </w:r>
    </w:p>
    <w:p w14:paraId="705AE045" w14:textId="64AD7F6F" w:rsidR="000B06C3" w:rsidRDefault="00FA4221" w:rsidP="00D76F43">
      <w:pPr>
        <w:pStyle w:val="B2"/>
        <w:rPr>
          <w:rFonts w:eastAsia="SimSun"/>
          <w:lang w:eastAsia="zh-CN"/>
        </w:rPr>
      </w:pPr>
      <w:r>
        <w:rPr>
          <w:rFonts w:eastAsia="SimSun"/>
          <w:lang w:eastAsia="zh-CN"/>
        </w:rPr>
        <w:t>(C2)</w:t>
      </w:r>
      <w:r w:rsidR="00A900C9">
        <w:rPr>
          <w:rFonts w:eastAsia="SimSun"/>
          <w:lang w:eastAsia="zh-CN"/>
        </w:rPr>
        <w:tab/>
      </w:r>
      <w:r>
        <w:rPr>
          <w:rFonts w:eastAsia="SimSun"/>
          <w:lang w:eastAsia="zh-CN"/>
        </w:rPr>
        <w:t xml:space="preserve">Update dynamic vertical subscriptions: </w:t>
      </w:r>
      <w:r w:rsidRPr="006C4191">
        <w:rPr>
          <w:rFonts w:eastAsia="SimSun"/>
          <w:lang w:eastAsia="zh-CN"/>
        </w:rPr>
        <w:t xml:space="preserve">If </w:t>
      </w:r>
      <w:r>
        <w:rPr>
          <w:rFonts w:eastAsia="SimSun"/>
          <w:lang w:eastAsia="zh-CN"/>
        </w:rPr>
        <w:t xml:space="preserve">the </w:t>
      </w:r>
      <w:r w:rsidRPr="006C4191">
        <w:rPr>
          <w:rFonts w:eastAsia="SimSun"/>
          <w:lang w:eastAsia="zh-CN"/>
        </w:rPr>
        <w:t>authentication is</w:t>
      </w:r>
      <w:r>
        <w:rPr>
          <w:rFonts w:eastAsia="SimSun"/>
          <w:lang w:eastAsia="zh-CN"/>
        </w:rPr>
        <w:t xml:space="preserve"> successful, the Provisioning Server may transfer the UE</w:t>
      </w:r>
      <w:r w:rsidR="00A80B90">
        <w:rPr>
          <w:rFonts w:eastAsia="SimSun"/>
          <w:lang w:eastAsia="zh-CN"/>
        </w:rPr>
        <w:t>'</w:t>
      </w:r>
      <w:r>
        <w:rPr>
          <w:rFonts w:eastAsia="SimSun"/>
          <w:lang w:eastAsia="zh-CN"/>
        </w:rPr>
        <w:t>s dynamic vertical subscriptions (</w:t>
      </w:r>
      <w:r w:rsidRPr="00334770">
        <w:rPr>
          <w:rFonts w:eastAsia="SimSun"/>
          <w:lang w:eastAsia="zh-CN"/>
        </w:rPr>
        <w:t>e.g. updated CAG information, updated QoS</w:t>
      </w:r>
      <w:r>
        <w:rPr>
          <w:rFonts w:eastAsia="SimSun"/>
          <w:lang w:eastAsia="zh-CN"/>
        </w:rPr>
        <w:t>) to the PLMN, and the PLMN may update UE</w:t>
      </w:r>
      <w:r w:rsidR="00A80B90">
        <w:rPr>
          <w:rFonts w:eastAsia="SimSun"/>
          <w:lang w:eastAsia="zh-CN"/>
        </w:rPr>
        <w:t>'</w:t>
      </w:r>
      <w:r>
        <w:rPr>
          <w:rFonts w:eastAsia="SimSun"/>
          <w:lang w:eastAsia="zh-CN"/>
        </w:rPr>
        <w:t xml:space="preserve">s subscriptions for </w:t>
      </w:r>
      <w:r w:rsidRPr="00864704">
        <w:rPr>
          <w:rFonts w:eastAsia="SimSun"/>
          <w:lang w:eastAsia="zh-CN"/>
        </w:rPr>
        <w:t>dynamic vertical subscriptions</w:t>
      </w:r>
      <w:r>
        <w:rPr>
          <w:rFonts w:eastAsia="SimSun"/>
          <w:lang w:eastAsia="zh-CN"/>
        </w:rPr>
        <w:t>.</w:t>
      </w:r>
    </w:p>
    <w:p w14:paraId="009C9868" w14:textId="3B044AB9" w:rsidR="00FA4221" w:rsidRPr="00E013A5" w:rsidRDefault="00A80B90" w:rsidP="00FA4221">
      <w:pPr>
        <w:pStyle w:val="EditorsNote"/>
        <w:rPr>
          <w:rFonts w:eastAsia="MS Mincho"/>
        </w:rPr>
      </w:pPr>
      <w:r>
        <w:t>Editor</w:t>
      </w:r>
      <w:r>
        <w:t>'</w:t>
      </w:r>
      <w:r>
        <w:t>s note:</w:t>
      </w:r>
      <w:r w:rsidR="00A900C9">
        <w:tab/>
      </w:r>
      <w:r w:rsidR="00FA4221" w:rsidRPr="006026E1">
        <w:t xml:space="preserve">How the Provisioning Server can update the </w:t>
      </w:r>
      <w:r w:rsidR="00FA4221" w:rsidRPr="006026E1">
        <w:rPr>
          <w:lang w:val="x-none"/>
        </w:rPr>
        <w:t>dynamic vertical subscriptions</w:t>
      </w:r>
      <w:r w:rsidR="00FA4221" w:rsidRPr="006026E1">
        <w:t xml:space="preserve"> to the PLMN (e.g. via NEF) is FFS</w:t>
      </w:r>
      <w:r w:rsidR="00FA4221">
        <w:t>.</w:t>
      </w:r>
    </w:p>
    <w:p w14:paraId="128F7E6A" w14:textId="2B9336C1" w:rsidR="00FA4221" w:rsidRDefault="00FA4221" w:rsidP="00D76F43">
      <w:pPr>
        <w:pStyle w:val="B1"/>
        <w:rPr>
          <w:rFonts w:eastAsia="SimSun"/>
          <w:lang w:eastAsia="zh-CN"/>
        </w:rPr>
      </w:pPr>
      <w:r>
        <w:rPr>
          <w:rFonts w:eastAsia="SimSun" w:hint="eastAsia"/>
          <w:lang w:eastAsia="zh-CN"/>
        </w:rPr>
        <w:t>D</w:t>
      </w:r>
      <w:r>
        <w:rPr>
          <w:rFonts w:eastAsia="SimSun"/>
          <w:lang w:eastAsia="zh-CN"/>
        </w:rPr>
        <w:t>)</w:t>
      </w:r>
      <w:r w:rsidR="00A900C9">
        <w:rPr>
          <w:rFonts w:eastAsia="SimSun"/>
          <w:lang w:eastAsia="zh-CN"/>
        </w:rPr>
        <w:tab/>
      </w:r>
      <w:r w:rsidRPr="00B1102C">
        <w:rPr>
          <w:rFonts w:eastAsia="SimSun"/>
          <w:b/>
          <w:lang w:eastAsia="zh-CN"/>
        </w:rPr>
        <w:t>Provisioning</w:t>
      </w:r>
      <w:r>
        <w:rPr>
          <w:rFonts w:eastAsia="SimSun"/>
          <w:lang w:eastAsia="zh-CN"/>
        </w:rPr>
        <w:t>: the Provisioning Server provisions the</w:t>
      </w:r>
      <w:r w:rsidRPr="00A83653">
        <w:rPr>
          <w:rFonts w:eastAsia="SimSun"/>
          <w:lang w:eastAsia="zh-CN"/>
        </w:rPr>
        <w:t xml:space="preserve"> </w:t>
      </w:r>
      <w:r w:rsidRPr="00334770">
        <w:rPr>
          <w:rFonts w:eastAsia="SimSun"/>
          <w:i/>
          <w:lang w:eastAsia="zh-CN"/>
        </w:rPr>
        <w:t>UE configuration parameters</w:t>
      </w:r>
      <w:r>
        <w:rPr>
          <w:rFonts w:eastAsia="SimSun"/>
          <w:lang w:eastAsia="zh-CN"/>
        </w:rPr>
        <w:t xml:space="preserve"> to the PLMN and </w:t>
      </w:r>
      <w:r w:rsidRPr="000A0549">
        <w:rPr>
          <w:rFonts w:eastAsia="SimSun"/>
          <w:i/>
          <w:lang w:eastAsia="zh-CN"/>
        </w:rPr>
        <w:t>vertical credentials</w:t>
      </w:r>
      <w:r>
        <w:rPr>
          <w:rFonts w:eastAsia="SimSun"/>
          <w:lang w:eastAsia="zh-CN"/>
        </w:rPr>
        <w:t xml:space="preserve"> to UE.</w:t>
      </w:r>
    </w:p>
    <w:p w14:paraId="25F15791" w14:textId="2789ECFA" w:rsidR="00FA4221" w:rsidRDefault="00FA4221" w:rsidP="00D76F43">
      <w:pPr>
        <w:pStyle w:val="B2"/>
        <w:rPr>
          <w:rFonts w:eastAsia="SimSun"/>
          <w:lang w:eastAsia="zh-CN"/>
        </w:rPr>
      </w:pPr>
      <w:r>
        <w:rPr>
          <w:rFonts w:eastAsia="SimSun"/>
          <w:lang w:eastAsia="zh-CN"/>
        </w:rPr>
        <w:t>(D</w:t>
      </w:r>
      <w:r>
        <w:rPr>
          <w:rFonts w:eastAsia="SimSun" w:hint="eastAsia"/>
          <w:lang w:eastAsia="zh-CN"/>
        </w:rPr>
        <w:t>1</w:t>
      </w:r>
      <w:r>
        <w:rPr>
          <w:rFonts w:eastAsia="SimSun"/>
          <w:lang w:eastAsia="zh-CN"/>
        </w:rPr>
        <w:t>)</w:t>
      </w:r>
      <w:r w:rsidR="00A900C9">
        <w:rPr>
          <w:rFonts w:eastAsia="SimSun"/>
          <w:lang w:eastAsia="zh-CN"/>
        </w:rPr>
        <w:tab/>
      </w:r>
      <w:r>
        <w:rPr>
          <w:rFonts w:eastAsia="SimSun"/>
          <w:lang w:eastAsia="zh-CN"/>
        </w:rPr>
        <w:t xml:space="preserve">UE Configuration Update: When UE configurations are updated, the PLMN may update </w:t>
      </w:r>
      <w:r w:rsidRPr="00A639DF">
        <w:rPr>
          <w:rFonts w:eastAsia="SimSun"/>
          <w:i/>
          <w:lang w:eastAsia="zh-CN"/>
        </w:rPr>
        <w:t>UE configuration</w:t>
      </w:r>
      <w:r>
        <w:rPr>
          <w:rFonts w:eastAsia="SimSun"/>
          <w:i/>
          <w:lang w:eastAsia="zh-CN"/>
        </w:rPr>
        <w:t>s</w:t>
      </w:r>
      <w:r w:rsidRPr="00334770">
        <w:rPr>
          <w:rFonts w:eastAsia="SimSun"/>
          <w:i/>
          <w:lang w:eastAsia="zh-CN"/>
        </w:rPr>
        <w:t xml:space="preserve"> </w:t>
      </w:r>
      <w:r>
        <w:rPr>
          <w:rFonts w:eastAsia="SimSun"/>
          <w:lang w:eastAsia="zh-CN"/>
        </w:rPr>
        <w:t>to the UE by triggering the UE Configuration Update procedure.</w:t>
      </w:r>
    </w:p>
    <w:p w14:paraId="36B9175A" w14:textId="5073FC8D" w:rsidR="00FA4221" w:rsidRDefault="00FA4221" w:rsidP="00D76F43">
      <w:pPr>
        <w:pStyle w:val="B2"/>
        <w:rPr>
          <w:rFonts w:eastAsia="SimSun"/>
          <w:lang w:eastAsia="zh-CN"/>
        </w:rPr>
      </w:pPr>
      <w:r>
        <w:rPr>
          <w:rFonts w:eastAsia="SimSun"/>
          <w:lang w:eastAsia="zh-CN"/>
        </w:rPr>
        <w:t>(D2)</w:t>
      </w:r>
      <w:r w:rsidR="00A900C9">
        <w:rPr>
          <w:rFonts w:eastAsia="SimSun"/>
          <w:lang w:eastAsia="zh-CN"/>
        </w:rPr>
        <w:tab/>
      </w:r>
      <w:r>
        <w:rPr>
          <w:rFonts w:eastAsia="SimSun"/>
          <w:lang w:eastAsia="zh-CN"/>
        </w:rPr>
        <w:t xml:space="preserve">Vertical credentials provisioning: After </w:t>
      </w:r>
      <w:r w:rsidRPr="007775E5">
        <w:rPr>
          <w:rFonts w:eastAsia="SimSun"/>
          <w:lang w:eastAsia="zh-CN"/>
        </w:rPr>
        <w:t>successful secondary authentication, the UE is authorized to establish the PDU session</w:t>
      </w:r>
      <w:r>
        <w:rPr>
          <w:rFonts w:eastAsia="SimSun"/>
          <w:lang w:eastAsia="zh-CN"/>
        </w:rPr>
        <w:t xml:space="preserve">, the Provisioning Server provisions the </w:t>
      </w:r>
      <w:r w:rsidRPr="000A0549">
        <w:rPr>
          <w:rFonts w:eastAsia="SimSun"/>
          <w:i/>
          <w:lang w:eastAsia="zh-CN"/>
        </w:rPr>
        <w:t>vertical credentials</w:t>
      </w:r>
      <w:r>
        <w:rPr>
          <w:rFonts w:eastAsia="SimSun"/>
          <w:lang w:eastAsia="zh-CN"/>
        </w:rPr>
        <w:t xml:space="preserve"> by the established user plane path.</w:t>
      </w:r>
    </w:p>
    <w:p w14:paraId="75C1A654" w14:textId="2951B1D7" w:rsidR="00FA4221" w:rsidRPr="00B2776D" w:rsidRDefault="00FA4221" w:rsidP="00D76F43">
      <w:pPr>
        <w:pStyle w:val="B1"/>
        <w:rPr>
          <w:rFonts w:eastAsia="SimSun"/>
          <w:lang w:eastAsia="zh-CN"/>
        </w:rPr>
      </w:pPr>
      <w:r>
        <w:rPr>
          <w:rFonts w:eastAsia="SimSun"/>
          <w:lang w:eastAsia="zh-CN"/>
        </w:rPr>
        <w:t>E)</w:t>
      </w:r>
      <w:r w:rsidR="00A900C9">
        <w:rPr>
          <w:rFonts w:eastAsia="SimSun"/>
          <w:lang w:eastAsia="zh-CN"/>
        </w:rPr>
        <w:tab/>
      </w:r>
      <w:r w:rsidRPr="008255A2">
        <w:rPr>
          <w:rFonts w:eastAsia="SimSun" w:hint="eastAsia"/>
          <w:b/>
          <w:lang w:eastAsia="zh-CN"/>
        </w:rPr>
        <w:t>Acce</w:t>
      </w:r>
      <w:r w:rsidRPr="008255A2">
        <w:rPr>
          <w:rFonts w:eastAsia="SimSun"/>
          <w:b/>
          <w:lang w:eastAsia="zh-CN"/>
        </w:rPr>
        <w:t>ss to vertical network</w:t>
      </w:r>
      <w:r>
        <w:rPr>
          <w:rFonts w:eastAsia="SimSun"/>
          <w:b/>
          <w:lang w:eastAsia="zh-CN"/>
        </w:rPr>
        <w:t xml:space="preserve">: </w:t>
      </w:r>
      <w:r>
        <w:rPr>
          <w:rFonts w:eastAsia="SimSun"/>
          <w:lang w:eastAsia="zh-CN"/>
        </w:rPr>
        <w:t>The UE accesses the NPN using UE configuration parameters and vertical credentials.</w:t>
      </w:r>
    </w:p>
    <w:p w14:paraId="2116E9BE" w14:textId="3BC94995" w:rsidR="00FA4221" w:rsidRDefault="00FA4221" w:rsidP="00D76F43">
      <w:pPr>
        <w:pStyle w:val="B2"/>
        <w:rPr>
          <w:rFonts w:eastAsia="SimSun"/>
          <w:lang w:eastAsia="zh-CN"/>
        </w:rPr>
      </w:pPr>
      <w:r>
        <w:rPr>
          <w:rFonts w:eastAsia="SimSun"/>
          <w:lang w:val="x-none" w:eastAsia="zh-CN"/>
        </w:rPr>
        <w:t>E1)</w:t>
      </w:r>
      <w:r w:rsidR="00A900C9">
        <w:rPr>
          <w:rFonts w:eastAsia="SimSun"/>
          <w:lang w:val="x-none" w:eastAsia="zh-CN"/>
        </w:rPr>
        <w:tab/>
      </w:r>
      <w:r w:rsidRPr="008255A2">
        <w:rPr>
          <w:rFonts w:eastAsia="SimSun"/>
          <w:lang w:val="x-none" w:eastAsia="zh-CN"/>
        </w:rPr>
        <w:t xml:space="preserve">Re-registration using </w:t>
      </w:r>
      <w:r>
        <w:rPr>
          <w:rFonts w:eastAsia="SimSun"/>
          <w:lang w:val="x-none" w:eastAsia="zh-CN"/>
        </w:rPr>
        <w:t xml:space="preserve">updated UE </w:t>
      </w:r>
      <w:r w:rsidRPr="008255A2">
        <w:rPr>
          <w:rFonts w:eastAsia="SimSun"/>
          <w:lang w:val="x-none" w:eastAsia="zh-CN"/>
        </w:rPr>
        <w:t>configuration</w:t>
      </w:r>
      <w:r w:rsidRPr="00B2776D">
        <w:rPr>
          <w:rFonts w:eastAsia="SimSun"/>
          <w:lang w:val="x-none" w:eastAsia="zh-CN"/>
        </w:rPr>
        <w:t xml:space="preserve">: </w:t>
      </w:r>
      <w:r>
        <w:rPr>
          <w:rFonts w:eastAsia="SimSun"/>
          <w:lang w:eastAsia="zh-CN"/>
        </w:rPr>
        <w:t>after</w:t>
      </w:r>
      <w:r w:rsidRPr="006B7469">
        <w:rPr>
          <w:rFonts w:eastAsia="SimSun"/>
          <w:lang w:eastAsia="zh-CN"/>
        </w:rPr>
        <w:t xml:space="preserve"> the </w:t>
      </w:r>
      <w:r>
        <w:rPr>
          <w:rFonts w:eastAsia="SimSun"/>
          <w:lang w:eastAsia="zh-CN"/>
        </w:rPr>
        <w:t xml:space="preserve">provisioning procedure, the UE may perform Re-registration procedures using </w:t>
      </w:r>
      <w:r w:rsidRPr="00334770">
        <w:rPr>
          <w:rFonts w:eastAsia="SimSun"/>
          <w:i/>
          <w:lang w:eastAsia="zh-CN"/>
        </w:rPr>
        <w:t>UE configuration</w:t>
      </w:r>
      <w:r>
        <w:rPr>
          <w:rFonts w:eastAsia="SimSun"/>
          <w:lang w:eastAsia="zh-CN"/>
        </w:rPr>
        <w:t xml:space="preserve"> to reselect CAG ID, slice and DNN, establish specific PDU session with suitable QoS.</w:t>
      </w:r>
    </w:p>
    <w:p w14:paraId="0711D001" w14:textId="4FB8994F" w:rsidR="00FA4221" w:rsidRPr="008255A2" w:rsidRDefault="00FA4221" w:rsidP="00D76F43">
      <w:pPr>
        <w:pStyle w:val="B2"/>
        <w:rPr>
          <w:rFonts w:eastAsia="SimSun"/>
          <w:lang w:eastAsia="zh-CN"/>
        </w:rPr>
      </w:pPr>
      <w:r>
        <w:rPr>
          <w:rFonts w:eastAsia="SimSun"/>
          <w:lang w:eastAsia="zh-CN"/>
        </w:rPr>
        <w:t>E2)</w:t>
      </w:r>
      <w:r w:rsidR="00A900C9">
        <w:rPr>
          <w:rFonts w:eastAsia="SimSun"/>
          <w:lang w:eastAsia="zh-CN"/>
        </w:rPr>
        <w:tab/>
      </w:r>
      <w:r w:rsidRPr="008255A2">
        <w:rPr>
          <w:rFonts w:eastAsia="SimSun"/>
          <w:lang w:eastAsia="zh-CN"/>
        </w:rPr>
        <w:t>Secondary/Slice authentication using vertical credentials:</w:t>
      </w:r>
      <w:r>
        <w:rPr>
          <w:rFonts w:eastAsia="SimSun"/>
          <w:lang w:eastAsia="zh-CN"/>
        </w:rPr>
        <w:t xml:space="preserve"> When the UE requests to access the </w:t>
      </w:r>
      <w:r w:rsidRPr="006F3B32">
        <w:rPr>
          <w:rFonts w:eastAsia="SimSun"/>
          <w:lang w:eastAsia="zh-CN"/>
        </w:rPr>
        <w:t>vertical server</w:t>
      </w:r>
      <w:r>
        <w:rPr>
          <w:rFonts w:eastAsia="SimSun"/>
          <w:lang w:eastAsia="zh-CN"/>
        </w:rPr>
        <w:t xml:space="preserve">, the PLMN may trigger secondary/slice authentication, the UE uses </w:t>
      </w:r>
      <w:r w:rsidRPr="00334770">
        <w:rPr>
          <w:rFonts w:eastAsia="SimSun"/>
          <w:i/>
          <w:lang w:eastAsia="zh-CN"/>
        </w:rPr>
        <w:t>vertical credentials</w:t>
      </w:r>
      <w:r>
        <w:rPr>
          <w:rFonts w:eastAsia="SimSun"/>
          <w:lang w:eastAsia="zh-CN"/>
        </w:rPr>
        <w:t xml:space="preserve"> to process the authentication.</w:t>
      </w:r>
    </w:p>
    <w:p w14:paraId="51656FC2" w14:textId="5CFC9A9D" w:rsidR="00FA4221" w:rsidRDefault="00FA4221" w:rsidP="00D76F43">
      <w:pPr>
        <w:pStyle w:val="B2"/>
        <w:rPr>
          <w:rFonts w:eastAsia="SimSun"/>
          <w:lang w:eastAsia="zh-CN"/>
        </w:rPr>
      </w:pPr>
      <w:r w:rsidRPr="00B2776D">
        <w:rPr>
          <w:rFonts w:eastAsia="SimSun"/>
          <w:lang w:eastAsia="zh-CN"/>
        </w:rPr>
        <w:t>E3</w:t>
      </w:r>
      <w:r w:rsidRPr="008255A2">
        <w:rPr>
          <w:rFonts w:eastAsia="SimSun"/>
          <w:lang w:eastAsia="zh-CN"/>
        </w:rPr>
        <w:t>)</w:t>
      </w:r>
      <w:r w:rsidR="00A900C9">
        <w:rPr>
          <w:rFonts w:eastAsia="SimSun"/>
          <w:lang w:eastAsia="zh-CN"/>
        </w:rPr>
        <w:tab/>
      </w:r>
      <w:r w:rsidRPr="008255A2">
        <w:rPr>
          <w:rFonts w:eastAsia="SimSun"/>
          <w:lang w:eastAsia="zh-CN"/>
        </w:rPr>
        <w:t>Normal service</w:t>
      </w:r>
      <w:r w:rsidRPr="00B2776D">
        <w:rPr>
          <w:rFonts w:eastAsia="SimSun"/>
          <w:lang w:eastAsia="zh-CN"/>
        </w:rPr>
        <w:t>: Upon a suc</w:t>
      </w:r>
      <w:r>
        <w:rPr>
          <w:rFonts w:eastAsia="SimSun"/>
          <w:lang w:eastAsia="zh-CN"/>
        </w:rPr>
        <w:t>cessful step E2, the UE can initiate regular services to the vertical network via the PNI-NPN.</w:t>
      </w:r>
    </w:p>
    <w:p w14:paraId="3B7D4490" w14:textId="4BEB445E" w:rsidR="00FA4221" w:rsidRPr="004A2394" w:rsidRDefault="00A80B90" w:rsidP="00A80B90">
      <w:pPr>
        <w:pStyle w:val="B1"/>
        <w:rPr>
          <w:rFonts w:eastAsia="SimSun"/>
          <w:lang w:eastAsia="zh-CN"/>
        </w:rPr>
      </w:pPr>
      <w:r>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762CA7" w:rsidRDefault="00FA4221" w:rsidP="00FA4221">
      <w:pPr>
        <w:pStyle w:val="Heading3"/>
      </w:pPr>
      <w:bookmarkStart w:id="293" w:name="_Toc31114357"/>
      <w:bookmarkStart w:id="294" w:name="_Toc31120380"/>
      <w:r w:rsidRPr="00762CA7">
        <w:t>6.</w:t>
      </w:r>
      <w:r w:rsidR="003D0D3F">
        <w:t>7</w:t>
      </w:r>
      <w:r w:rsidRPr="00762CA7">
        <w:t>.4</w:t>
      </w:r>
      <w:r w:rsidRPr="00762CA7">
        <w:tab/>
        <w:t xml:space="preserve">Impacts on </w:t>
      </w:r>
      <w:r w:rsidR="003D0D3F">
        <w:t>services,</w:t>
      </w:r>
      <w:r w:rsidRPr="00762CA7">
        <w:t xml:space="preserve"> entities and interfaces</w:t>
      </w:r>
      <w:bookmarkEnd w:id="293"/>
      <w:bookmarkEnd w:id="294"/>
    </w:p>
    <w:p w14:paraId="7C9A04D1" w14:textId="3206486B" w:rsidR="00FA4221" w:rsidRPr="00762CA7" w:rsidRDefault="00A80B90" w:rsidP="00FA4221">
      <w:pPr>
        <w:pStyle w:val="EditorsNote"/>
      </w:pPr>
      <w:r>
        <w:t>Editor</w:t>
      </w:r>
      <w:r>
        <w:t>'</w:t>
      </w:r>
      <w:r>
        <w:t>s note:</w:t>
      </w:r>
      <w:r>
        <w:tab/>
      </w:r>
      <w:r w:rsidR="00FA4221" w:rsidRPr="00762CA7">
        <w:t xml:space="preserve">This clause lists impacts to </w:t>
      </w:r>
      <w:r w:rsidR="003D0D3F">
        <w:t>services,</w:t>
      </w:r>
      <w:r w:rsidR="00FA4221" w:rsidRPr="00762CA7">
        <w:t xml:space="preserve"> entities and interfaces.</w:t>
      </w:r>
    </w:p>
    <w:p w14:paraId="13634212" w14:textId="1DD55990" w:rsidR="008F2002" w:rsidRPr="00E31168" w:rsidRDefault="008F2002" w:rsidP="008F2002">
      <w:pPr>
        <w:pStyle w:val="Heading2"/>
      </w:pPr>
      <w:bookmarkStart w:id="295" w:name="_Toc31114358"/>
      <w:bookmarkStart w:id="296" w:name="_Toc31120381"/>
      <w:r w:rsidRPr="00E31168">
        <w:t>6.X</w:t>
      </w:r>
      <w:r w:rsidRPr="00E31168">
        <w:tab/>
        <w:t>Solution #&lt;X&gt;: &lt;Solution Title&gt;</w:t>
      </w:r>
      <w:bookmarkEnd w:id="148"/>
      <w:bookmarkEnd w:id="149"/>
      <w:bookmarkEnd w:id="154"/>
      <w:bookmarkEnd w:id="173"/>
      <w:bookmarkEnd w:id="174"/>
      <w:bookmarkEnd w:id="295"/>
      <w:bookmarkEnd w:id="296"/>
    </w:p>
    <w:p w14:paraId="61EA56CC" w14:textId="4FF759E0" w:rsidR="008F2002" w:rsidRPr="00E31168" w:rsidRDefault="008F2002" w:rsidP="008F2002">
      <w:pPr>
        <w:pStyle w:val="Heading3"/>
        <w:rPr>
          <w:lang w:eastAsia="ko-KR"/>
        </w:rPr>
      </w:pPr>
      <w:bookmarkStart w:id="297" w:name="_Toc16839383"/>
      <w:bookmarkStart w:id="298" w:name="_Toc21087542"/>
      <w:bookmarkStart w:id="299" w:name="_Toc23326076"/>
      <w:bookmarkStart w:id="300" w:name="_Toc25934682"/>
      <w:bookmarkStart w:id="301" w:name="_Toc26337062"/>
      <w:bookmarkStart w:id="302" w:name="_Toc31114359"/>
      <w:bookmarkStart w:id="303" w:name="_Toc31120382"/>
      <w:r w:rsidRPr="00E31168">
        <w:rPr>
          <w:lang w:eastAsia="ko-KR"/>
        </w:rPr>
        <w:t>6.X.1</w:t>
      </w:r>
      <w:r w:rsidRPr="00E31168">
        <w:rPr>
          <w:lang w:eastAsia="ko-KR"/>
        </w:rPr>
        <w:tab/>
      </w:r>
      <w:bookmarkEnd w:id="297"/>
      <w:r w:rsidR="00E20B6B" w:rsidRPr="00E31168">
        <w:rPr>
          <w:lang w:eastAsia="ko-KR"/>
        </w:rPr>
        <w:t>Introduction</w:t>
      </w:r>
      <w:bookmarkEnd w:id="298"/>
      <w:bookmarkEnd w:id="299"/>
      <w:bookmarkEnd w:id="300"/>
      <w:bookmarkEnd w:id="301"/>
      <w:bookmarkEnd w:id="302"/>
      <w:bookmarkEnd w:id="303"/>
    </w:p>
    <w:p w14:paraId="7610BB07" w14:textId="2E3513D1" w:rsidR="008F2002" w:rsidRPr="00E31168" w:rsidRDefault="00A80B90" w:rsidP="008F2002">
      <w:pPr>
        <w:pStyle w:val="EditorsNote"/>
        <w:rPr>
          <w:lang w:val="en-US"/>
        </w:rPr>
      </w:pPr>
      <w:r>
        <w:t>Editor</w:t>
      </w:r>
      <w:r>
        <w:t>'</w:t>
      </w:r>
      <w:r>
        <w:t>s note:</w:t>
      </w:r>
      <w:r w:rsidR="008F2002" w:rsidRPr="00E31168">
        <w:tab/>
      </w:r>
      <w:r w:rsidR="008F2002" w:rsidRPr="00E31168">
        <w:rPr>
          <w:lang w:val="en-US"/>
        </w:rPr>
        <w:t>This clause</w:t>
      </w:r>
      <w:r w:rsidR="00E31168" w:rsidRPr="00E31168">
        <w:rPr>
          <w:lang w:val="en-US"/>
        </w:rPr>
        <w:t xml:space="preserve"> </w:t>
      </w:r>
      <w:r w:rsidR="008F2002" w:rsidRPr="00E31168">
        <w:rPr>
          <w:lang w:val="en-US"/>
        </w:rPr>
        <w:t>lists the key issue(s) addressed by this solution</w:t>
      </w:r>
      <w:r w:rsidR="005566B7" w:rsidRPr="00E31168">
        <w:rPr>
          <w:lang w:val="en-US"/>
        </w:rPr>
        <w:t xml:space="preserve">, and </w:t>
      </w:r>
      <w:r w:rsidR="003C5C81" w:rsidRPr="00E31168">
        <w:rPr>
          <w:lang w:val="en-US"/>
        </w:rPr>
        <w:t xml:space="preserve">briefly the </w:t>
      </w:r>
      <w:r w:rsidR="005566B7" w:rsidRPr="00E31168">
        <w:rPr>
          <w:lang w:val="en-US"/>
        </w:rPr>
        <w:t>main principles of the solution</w:t>
      </w:r>
      <w:r w:rsidR="008F2002" w:rsidRPr="00E31168">
        <w:rPr>
          <w:lang w:val="en-US"/>
        </w:rPr>
        <w:t>.</w:t>
      </w:r>
    </w:p>
    <w:p w14:paraId="0F40D8B2" w14:textId="77777777" w:rsidR="00E31168" w:rsidRPr="00E31168" w:rsidRDefault="00E31168" w:rsidP="00E31168">
      <w:bookmarkStart w:id="304" w:name="_Toc16839384"/>
      <w:bookmarkStart w:id="305" w:name="_Toc21087543"/>
    </w:p>
    <w:p w14:paraId="7AE40376" w14:textId="77777777" w:rsidR="008F2002" w:rsidRPr="00E31168" w:rsidRDefault="008F2002" w:rsidP="008F2002">
      <w:pPr>
        <w:pStyle w:val="Heading3"/>
        <w:rPr>
          <w:lang w:eastAsia="ko-KR"/>
        </w:rPr>
      </w:pPr>
      <w:bookmarkStart w:id="306" w:name="_Toc23326077"/>
      <w:bookmarkStart w:id="307" w:name="_Toc25934683"/>
      <w:bookmarkStart w:id="308" w:name="_Toc26337063"/>
      <w:bookmarkStart w:id="309" w:name="_Toc31114360"/>
      <w:bookmarkStart w:id="310" w:name="_Toc31120383"/>
      <w:r w:rsidRPr="00E31168">
        <w:rPr>
          <w:lang w:eastAsia="ko-KR"/>
        </w:rPr>
        <w:t>6.X.2</w:t>
      </w:r>
      <w:r w:rsidRPr="00E31168">
        <w:rPr>
          <w:lang w:eastAsia="ko-KR"/>
        </w:rPr>
        <w:tab/>
        <w:t>Functional Description</w:t>
      </w:r>
      <w:bookmarkEnd w:id="304"/>
      <w:bookmarkEnd w:id="305"/>
      <w:bookmarkEnd w:id="306"/>
      <w:bookmarkEnd w:id="307"/>
      <w:bookmarkEnd w:id="308"/>
      <w:bookmarkEnd w:id="309"/>
      <w:bookmarkEnd w:id="310"/>
    </w:p>
    <w:p w14:paraId="1865B2E4" w14:textId="35656D79" w:rsidR="008F2002" w:rsidRPr="00E31168" w:rsidRDefault="00A80B90" w:rsidP="008F2002">
      <w:pPr>
        <w:pStyle w:val="EditorsNote"/>
      </w:pPr>
      <w:r>
        <w:t>Editor</w:t>
      </w:r>
      <w:r>
        <w:t>'</w:t>
      </w:r>
      <w:r>
        <w:t>s note:</w:t>
      </w:r>
      <w:r w:rsidR="008F2002" w:rsidRPr="00E31168">
        <w:tab/>
      </w:r>
      <w:r w:rsidR="008F2002" w:rsidRPr="00E31168">
        <w:rPr>
          <w:lang w:val="en-US"/>
        </w:rPr>
        <w:t>This clause</w:t>
      </w:r>
      <w:r>
        <w:rPr>
          <w:lang w:val="en-US"/>
        </w:rPr>
        <w:t xml:space="preserve"> </w:t>
      </w:r>
      <w:r w:rsidR="00AF6665" w:rsidRPr="00E31168">
        <w:rPr>
          <w:lang w:val="en-US"/>
        </w:rPr>
        <w:t xml:space="preserve">further details </w:t>
      </w:r>
      <w:r w:rsidR="003B2823" w:rsidRPr="00E31168">
        <w:rPr>
          <w:lang w:val="en-US"/>
        </w:rPr>
        <w:t>the</w:t>
      </w:r>
      <w:r w:rsidR="008F2002" w:rsidRPr="00E31168">
        <w:rPr>
          <w:lang w:val="en-US"/>
        </w:rPr>
        <w:t xml:space="preserve"> solution principles </w:t>
      </w:r>
      <w:r w:rsidR="002746F2" w:rsidRPr="00E31168">
        <w:rPr>
          <w:lang w:val="en-US"/>
        </w:rPr>
        <w:t>and</w:t>
      </w:r>
      <w:r w:rsidR="008F2002" w:rsidRPr="00E31168">
        <w:rPr>
          <w:lang w:val="en-US"/>
        </w:rPr>
        <w:t xml:space="preserve"> any assumptions made</w:t>
      </w:r>
      <w:r w:rsidR="008F2002" w:rsidRPr="00E31168">
        <w:t>.</w:t>
      </w:r>
    </w:p>
    <w:p w14:paraId="33C0A2A3" w14:textId="77777777" w:rsidR="00E31168" w:rsidRPr="00E31168" w:rsidRDefault="00E31168" w:rsidP="00E31168">
      <w:bookmarkStart w:id="311" w:name="_Toc16839385"/>
      <w:bookmarkStart w:id="312" w:name="_Toc21087544"/>
    </w:p>
    <w:p w14:paraId="108C9365" w14:textId="77777777" w:rsidR="008F2002" w:rsidRPr="00E31168" w:rsidRDefault="008F2002" w:rsidP="008F2002">
      <w:pPr>
        <w:pStyle w:val="Heading3"/>
      </w:pPr>
      <w:bookmarkStart w:id="313" w:name="_Toc23326078"/>
      <w:bookmarkStart w:id="314" w:name="_Toc25934684"/>
      <w:bookmarkStart w:id="315" w:name="_Toc26337064"/>
      <w:bookmarkStart w:id="316" w:name="_Toc31114361"/>
      <w:bookmarkStart w:id="317" w:name="_Toc31120384"/>
      <w:r w:rsidRPr="00E31168">
        <w:lastRenderedPageBreak/>
        <w:t>6.X.3</w:t>
      </w:r>
      <w:r w:rsidRPr="00E31168">
        <w:tab/>
        <w:t>Procedures</w:t>
      </w:r>
      <w:bookmarkEnd w:id="311"/>
      <w:bookmarkEnd w:id="312"/>
      <w:bookmarkEnd w:id="313"/>
      <w:bookmarkEnd w:id="314"/>
      <w:bookmarkEnd w:id="315"/>
      <w:bookmarkEnd w:id="316"/>
      <w:bookmarkEnd w:id="317"/>
    </w:p>
    <w:p w14:paraId="7BFF56DD" w14:textId="4DDCE454" w:rsidR="008F2002" w:rsidRPr="00E31168" w:rsidRDefault="00A80B90" w:rsidP="008F2002">
      <w:pPr>
        <w:pStyle w:val="EditorsNote"/>
        <w:rPr>
          <w:lang w:eastAsia="ko-KR"/>
        </w:rPr>
      </w:pPr>
      <w:r>
        <w:t>Editor</w:t>
      </w:r>
      <w:r>
        <w:t>'</w:t>
      </w:r>
      <w:r>
        <w:t>s note:</w:t>
      </w:r>
      <w:r w:rsidR="00E31168">
        <w:tab/>
      </w:r>
      <w:r w:rsidR="008F2002" w:rsidRPr="00E31168">
        <w:rPr>
          <w:lang w:val="en-US"/>
        </w:rPr>
        <w:t>This clause</w:t>
      </w:r>
      <w:r>
        <w:rPr>
          <w:lang w:val="en-US"/>
        </w:rPr>
        <w:t xml:space="preserve"> </w:t>
      </w:r>
      <w:r w:rsidR="008F2002" w:rsidRPr="00E31168">
        <w:rPr>
          <w:lang w:val="en-US"/>
        </w:rPr>
        <w:t xml:space="preserve">describes </w:t>
      </w:r>
      <w:r w:rsidR="008F2002" w:rsidRPr="00E31168">
        <w:t>procedures and information flows for the solution.</w:t>
      </w:r>
    </w:p>
    <w:p w14:paraId="201CD0F9" w14:textId="77777777" w:rsidR="00E31168" w:rsidRPr="00E31168" w:rsidRDefault="00E31168" w:rsidP="00E31168">
      <w:bookmarkStart w:id="318" w:name="_Toc16839386"/>
      <w:bookmarkStart w:id="319" w:name="_Toc21087545"/>
    </w:p>
    <w:p w14:paraId="0DB45FF0" w14:textId="56D0B499" w:rsidR="008F2002" w:rsidRPr="00E31168" w:rsidRDefault="008F2002" w:rsidP="008F2002">
      <w:pPr>
        <w:pStyle w:val="Heading3"/>
      </w:pPr>
      <w:bookmarkStart w:id="320" w:name="_Toc23326079"/>
      <w:bookmarkStart w:id="321" w:name="_Toc25934685"/>
      <w:bookmarkStart w:id="322" w:name="_Toc26337065"/>
      <w:bookmarkStart w:id="323" w:name="_Toc31114362"/>
      <w:bookmarkStart w:id="324" w:name="_Toc31120385"/>
      <w:r w:rsidRPr="00E31168">
        <w:t>6.X.4</w:t>
      </w:r>
      <w:r w:rsidRPr="00E31168">
        <w:tab/>
        <w:t xml:space="preserve">Impacts on </w:t>
      </w:r>
      <w:r w:rsidR="001116D5">
        <w:t xml:space="preserve">services, </w:t>
      </w:r>
      <w:r w:rsidRPr="00E31168">
        <w:t>entities and interfaces</w:t>
      </w:r>
      <w:bookmarkEnd w:id="318"/>
      <w:bookmarkEnd w:id="319"/>
      <w:bookmarkEnd w:id="320"/>
      <w:bookmarkEnd w:id="321"/>
      <w:bookmarkEnd w:id="322"/>
      <w:bookmarkEnd w:id="323"/>
      <w:bookmarkEnd w:id="324"/>
    </w:p>
    <w:p w14:paraId="5BD13335" w14:textId="55416E19" w:rsidR="008F2002" w:rsidRPr="00E31168" w:rsidRDefault="00A80B90" w:rsidP="00D64A45">
      <w:pPr>
        <w:pStyle w:val="EditorsNote"/>
      </w:pPr>
      <w:r>
        <w:t>Editor</w:t>
      </w:r>
      <w:r>
        <w:t>'</w:t>
      </w:r>
      <w:r>
        <w:t>s note:</w:t>
      </w:r>
      <w:r w:rsidR="00E31168">
        <w:tab/>
      </w:r>
      <w:r w:rsidR="008F2002" w:rsidRPr="00E31168">
        <w:t xml:space="preserve">This clause lists impacts to </w:t>
      </w:r>
      <w:r w:rsidR="001116D5">
        <w:t xml:space="preserve">services, </w:t>
      </w:r>
      <w:r w:rsidR="001116D5" w:rsidRPr="00E31168">
        <w:t xml:space="preserve"> </w:t>
      </w:r>
      <w:r w:rsidR="008F2002" w:rsidRPr="00E31168">
        <w:t>entities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325" w:name="_Toc16839388"/>
      <w:bookmarkStart w:id="326" w:name="_Toc21087547"/>
      <w:bookmarkStart w:id="327" w:name="_Toc23326080"/>
      <w:bookmarkStart w:id="328" w:name="_Toc25934686"/>
      <w:bookmarkStart w:id="329" w:name="_Toc26337066"/>
      <w:bookmarkStart w:id="330" w:name="_Toc31114363"/>
      <w:bookmarkStart w:id="331" w:name="_Toc31120386"/>
      <w:r w:rsidRPr="00E31168">
        <w:t>7</w:t>
      </w:r>
      <w:r w:rsidRPr="00E31168">
        <w:tab/>
        <w:t>Evaluation</w:t>
      </w:r>
      <w:bookmarkEnd w:id="325"/>
      <w:bookmarkEnd w:id="326"/>
      <w:bookmarkEnd w:id="327"/>
      <w:bookmarkEnd w:id="328"/>
      <w:bookmarkEnd w:id="329"/>
      <w:bookmarkEnd w:id="330"/>
      <w:bookmarkEnd w:id="331"/>
    </w:p>
    <w:p w14:paraId="1CA76A77" w14:textId="1CD9B811" w:rsidR="008F2002" w:rsidRPr="00E31168" w:rsidRDefault="008F2002" w:rsidP="008F2002">
      <w:pPr>
        <w:pStyle w:val="Heading2"/>
      </w:pPr>
      <w:bookmarkStart w:id="332" w:name="_Toc16839389"/>
      <w:bookmarkStart w:id="333" w:name="_Toc21087548"/>
      <w:bookmarkStart w:id="334" w:name="_Toc23326081"/>
      <w:bookmarkStart w:id="335" w:name="_Toc25934687"/>
      <w:bookmarkStart w:id="336" w:name="_Toc26337067"/>
      <w:bookmarkStart w:id="337" w:name="_Toc31114364"/>
      <w:bookmarkStart w:id="338" w:name="_Toc31120387"/>
      <w:r w:rsidRPr="00E31168">
        <w:t>7.X</w:t>
      </w:r>
      <w:r w:rsidRPr="00E31168">
        <w:tab/>
        <w:t>Key Issue #&lt;X&gt;: &lt;Key Issue Title&gt;</w:t>
      </w:r>
      <w:bookmarkEnd w:id="332"/>
      <w:bookmarkEnd w:id="333"/>
      <w:bookmarkEnd w:id="334"/>
      <w:bookmarkEnd w:id="335"/>
      <w:bookmarkEnd w:id="336"/>
      <w:bookmarkEnd w:id="337"/>
      <w:bookmarkEnd w:id="338"/>
    </w:p>
    <w:p w14:paraId="5DAC2947" w14:textId="36B60CE8" w:rsidR="008F2002" w:rsidRPr="00E31168" w:rsidRDefault="00A80B90" w:rsidP="008F2002">
      <w:pPr>
        <w:pStyle w:val="EditorsNote"/>
      </w:pPr>
      <w:r>
        <w:t>Editor</w:t>
      </w:r>
      <w:r>
        <w:t>'</w:t>
      </w:r>
      <w:r>
        <w:t>s note:</w:t>
      </w:r>
      <w:r w:rsidR="008F2002" w:rsidRPr="00E31168">
        <w:tab/>
        <w:t xml:space="preserve">This clause will provide a general evaluation and comparison of the solutions </w:t>
      </w:r>
      <w:r w:rsidR="006C5D7B" w:rsidRPr="00E31168">
        <w:t>per</w:t>
      </w:r>
      <w:r w:rsidR="008F2002" w:rsidRPr="00E31168">
        <w:t xml:space="preserve"> Key Issue #&lt;X&gt;.</w:t>
      </w:r>
    </w:p>
    <w:p w14:paraId="30B85EA9" w14:textId="77777777" w:rsidR="008F2002" w:rsidRPr="00E31168" w:rsidRDefault="008F2002" w:rsidP="00E31168"/>
    <w:p w14:paraId="2C145961" w14:textId="77777777" w:rsidR="008F2002" w:rsidRPr="00E31168" w:rsidRDefault="008F2002" w:rsidP="008F2002">
      <w:pPr>
        <w:pStyle w:val="Heading1"/>
      </w:pPr>
      <w:bookmarkStart w:id="339" w:name="_Toc16839390"/>
      <w:bookmarkStart w:id="340" w:name="_Toc21087549"/>
      <w:bookmarkStart w:id="341" w:name="_Toc23326082"/>
      <w:bookmarkStart w:id="342" w:name="_Toc25934688"/>
      <w:bookmarkStart w:id="343" w:name="_Toc26337068"/>
      <w:bookmarkStart w:id="344" w:name="_Toc31114365"/>
      <w:bookmarkStart w:id="345" w:name="_Toc31120388"/>
      <w:r w:rsidRPr="00E31168">
        <w:t>8</w:t>
      </w:r>
      <w:r w:rsidRPr="00E31168">
        <w:tab/>
        <w:t>Conclusions</w:t>
      </w:r>
      <w:bookmarkEnd w:id="339"/>
      <w:bookmarkEnd w:id="340"/>
      <w:bookmarkEnd w:id="341"/>
      <w:bookmarkEnd w:id="342"/>
      <w:bookmarkEnd w:id="343"/>
      <w:bookmarkEnd w:id="344"/>
      <w:bookmarkEnd w:id="345"/>
    </w:p>
    <w:p w14:paraId="0B8F1E05" w14:textId="677713FA" w:rsidR="008F2002" w:rsidRPr="00E31168" w:rsidRDefault="008F2002" w:rsidP="008F2002">
      <w:pPr>
        <w:pStyle w:val="Heading2"/>
      </w:pPr>
      <w:bookmarkStart w:id="346" w:name="_Toc16839391"/>
      <w:bookmarkStart w:id="347" w:name="_Toc21087550"/>
      <w:bookmarkStart w:id="348" w:name="_Toc23326083"/>
      <w:bookmarkStart w:id="349" w:name="_Toc25934689"/>
      <w:bookmarkStart w:id="350" w:name="_Toc26337069"/>
      <w:bookmarkStart w:id="351" w:name="_Toc31114366"/>
      <w:bookmarkStart w:id="352" w:name="_Toc31120389"/>
      <w:r w:rsidRPr="00E31168">
        <w:t>8.X</w:t>
      </w:r>
      <w:r w:rsidRPr="00E31168">
        <w:tab/>
        <w:t>Key Issue #&lt;X&gt;: &lt;Key Issue Title&gt;</w:t>
      </w:r>
      <w:bookmarkEnd w:id="346"/>
      <w:bookmarkEnd w:id="347"/>
      <w:bookmarkEnd w:id="348"/>
      <w:bookmarkEnd w:id="349"/>
      <w:bookmarkEnd w:id="350"/>
      <w:bookmarkEnd w:id="351"/>
      <w:bookmarkEnd w:id="352"/>
    </w:p>
    <w:p w14:paraId="0C7F6C67" w14:textId="5DDF3A73" w:rsidR="008F2002" w:rsidRPr="00E31168" w:rsidRDefault="00A80B90" w:rsidP="008F2002">
      <w:pPr>
        <w:pStyle w:val="EditorsNote"/>
      </w:pPr>
      <w:r>
        <w:t>Editor</w:t>
      </w:r>
      <w:r>
        <w:t>'</w:t>
      </w:r>
      <w:r>
        <w:t>s note:</w:t>
      </w:r>
      <w:r w:rsidR="008F2002" w:rsidRPr="00E31168">
        <w:tab/>
        <w:t>This clause will capture conclusions for Key Issue #&lt;X&gt;.</w:t>
      </w:r>
    </w:p>
    <w:p w14:paraId="0530B6AA" w14:textId="77777777" w:rsidR="00E31168" w:rsidRPr="00E31168" w:rsidRDefault="00E31168" w:rsidP="00E31168">
      <w:bookmarkStart w:id="353" w:name="tsgNames"/>
      <w:bookmarkEnd w:id="353"/>
    </w:p>
    <w:p w14:paraId="39882177" w14:textId="611343C0" w:rsidR="00080512" w:rsidRPr="00E31168" w:rsidRDefault="00080512" w:rsidP="00D64A45">
      <w:pPr>
        <w:pStyle w:val="Heading9"/>
      </w:pPr>
      <w:r w:rsidRPr="00E31168">
        <w:br w:type="page"/>
      </w:r>
      <w:bookmarkStart w:id="354" w:name="_Toc21087551"/>
      <w:bookmarkStart w:id="355" w:name="_Toc23326084"/>
      <w:bookmarkStart w:id="356" w:name="_Toc25934690"/>
      <w:bookmarkStart w:id="357" w:name="_Toc26337070"/>
      <w:bookmarkStart w:id="358" w:name="_Toc31114367"/>
      <w:bookmarkStart w:id="359" w:name="_Toc31120390"/>
      <w:r w:rsidRPr="00E31168">
        <w:lastRenderedPageBreak/>
        <w:t xml:space="preserve">Annex </w:t>
      </w:r>
      <w:r w:rsidR="008D4005" w:rsidRPr="00E31168">
        <w:t>A</w:t>
      </w:r>
      <w:r w:rsidRPr="00E31168">
        <w:t>:</w:t>
      </w:r>
      <w:r w:rsidRPr="00E31168">
        <w:br/>
        <w:t>Change history</w:t>
      </w:r>
      <w:bookmarkEnd w:id="354"/>
      <w:bookmarkEnd w:id="355"/>
      <w:bookmarkEnd w:id="356"/>
      <w:bookmarkEnd w:id="357"/>
      <w:bookmarkEnd w:id="358"/>
      <w:bookmarkEnd w:id="3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C8669C">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360" w:name="historyclause"/>
            <w:bookmarkEnd w:id="360"/>
            <w:r w:rsidRPr="00E31168">
              <w:rPr>
                <w:b/>
              </w:rPr>
              <w:t>Change history</w:t>
            </w:r>
          </w:p>
        </w:tc>
      </w:tr>
      <w:tr w:rsidR="003C3971" w:rsidRPr="00E31168" w14:paraId="10664792" w14:textId="77777777" w:rsidTr="00C8669C">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193C54" w:rsidRPr="00193C54" w14:paraId="5E63A7BA" w14:textId="77777777" w:rsidTr="00C8669C">
        <w:tc>
          <w:tcPr>
            <w:tcW w:w="800" w:type="dxa"/>
            <w:shd w:val="solid" w:color="FFFFFF" w:fill="auto"/>
          </w:tcPr>
          <w:p w14:paraId="3ED4601D" w14:textId="5324A7D9" w:rsidR="003C3971" w:rsidRPr="00193C54" w:rsidRDefault="00E31168" w:rsidP="00E31168">
            <w:pPr>
              <w:pStyle w:val="TAC"/>
              <w:rPr>
                <w:color w:val="0000FF"/>
                <w:sz w:val="16"/>
                <w:szCs w:val="16"/>
              </w:rPr>
            </w:pPr>
            <w:r w:rsidRPr="00193C54">
              <w:rPr>
                <w:color w:val="0000FF"/>
                <w:sz w:val="16"/>
                <w:szCs w:val="16"/>
              </w:rPr>
              <w:t>2019-10</w:t>
            </w:r>
          </w:p>
        </w:tc>
        <w:tc>
          <w:tcPr>
            <w:tcW w:w="800" w:type="dxa"/>
            <w:shd w:val="solid" w:color="FFFFFF" w:fill="auto"/>
          </w:tcPr>
          <w:p w14:paraId="74781B96" w14:textId="35A5EAB7" w:rsidR="003C3971" w:rsidRPr="00193C54" w:rsidRDefault="00E31168" w:rsidP="00E31168">
            <w:pPr>
              <w:pStyle w:val="TAC"/>
              <w:rPr>
                <w:color w:val="0000FF"/>
                <w:sz w:val="16"/>
                <w:szCs w:val="16"/>
              </w:rPr>
            </w:pPr>
            <w:r w:rsidRPr="00193C54">
              <w:rPr>
                <w:color w:val="0000FF"/>
                <w:sz w:val="16"/>
                <w:szCs w:val="16"/>
              </w:rPr>
              <w:t>SA2#135</w:t>
            </w:r>
          </w:p>
        </w:tc>
        <w:tc>
          <w:tcPr>
            <w:tcW w:w="1094" w:type="dxa"/>
            <w:shd w:val="solid" w:color="FFFFFF" w:fill="auto"/>
          </w:tcPr>
          <w:p w14:paraId="3EC74EA4" w14:textId="18212F12" w:rsidR="003C3971" w:rsidRPr="00193C54" w:rsidRDefault="00E31168" w:rsidP="00E31168">
            <w:pPr>
              <w:pStyle w:val="TAC"/>
              <w:rPr>
                <w:color w:val="0000FF"/>
                <w:sz w:val="16"/>
                <w:szCs w:val="16"/>
              </w:rPr>
            </w:pPr>
            <w:r w:rsidRPr="00193C54">
              <w:rPr>
                <w:color w:val="0000FF"/>
                <w:sz w:val="16"/>
                <w:szCs w:val="16"/>
              </w:rPr>
              <w:t>S2-1910543</w:t>
            </w:r>
          </w:p>
        </w:tc>
        <w:tc>
          <w:tcPr>
            <w:tcW w:w="425" w:type="dxa"/>
            <w:shd w:val="solid" w:color="FFFFFF" w:fill="auto"/>
          </w:tcPr>
          <w:p w14:paraId="7F20BADF" w14:textId="00D7F661"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25AE004A" w14:textId="52A6AAFB" w:rsidR="003C3971" w:rsidRPr="00193C54" w:rsidRDefault="00E31168" w:rsidP="00E31168">
            <w:pPr>
              <w:pStyle w:val="TAC"/>
              <w:rPr>
                <w:color w:val="0000FF"/>
                <w:sz w:val="16"/>
                <w:szCs w:val="16"/>
              </w:rPr>
            </w:pPr>
            <w:r w:rsidRPr="00193C54">
              <w:rPr>
                <w:color w:val="0000FF"/>
                <w:sz w:val="16"/>
                <w:szCs w:val="16"/>
              </w:rPr>
              <w:t>-</w:t>
            </w:r>
          </w:p>
        </w:tc>
        <w:tc>
          <w:tcPr>
            <w:tcW w:w="425" w:type="dxa"/>
            <w:shd w:val="solid" w:color="FFFFFF" w:fill="auto"/>
          </w:tcPr>
          <w:p w14:paraId="1F4DD35A" w14:textId="2EDEC133" w:rsidR="003C3971" w:rsidRPr="00193C54" w:rsidRDefault="00E31168" w:rsidP="00E31168">
            <w:pPr>
              <w:pStyle w:val="TAC"/>
              <w:rPr>
                <w:color w:val="0000FF"/>
                <w:sz w:val="16"/>
                <w:szCs w:val="16"/>
              </w:rPr>
            </w:pPr>
            <w:r w:rsidRPr="00193C54">
              <w:rPr>
                <w:color w:val="0000FF"/>
                <w:sz w:val="16"/>
                <w:szCs w:val="16"/>
              </w:rPr>
              <w:t>-</w:t>
            </w:r>
          </w:p>
        </w:tc>
        <w:tc>
          <w:tcPr>
            <w:tcW w:w="4962" w:type="dxa"/>
            <w:shd w:val="solid" w:color="FFFFFF" w:fill="auto"/>
          </w:tcPr>
          <w:p w14:paraId="07B1ED94" w14:textId="1145D28E" w:rsidR="003C3971" w:rsidRPr="00193C54" w:rsidRDefault="00E31168" w:rsidP="00E31168">
            <w:pPr>
              <w:pStyle w:val="TAL"/>
              <w:rPr>
                <w:color w:val="0000FF"/>
                <w:sz w:val="16"/>
                <w:szCs w:val="16"/>
              </w:rPr>
            </w:pPr>
            <w:r w:rsidRPr="00193C54">
              <w:rPr>
                <w:color w:val="0000FF"/>
                <w:sz w:val="16"/>
                <w:szCs w:val="16"/>
              </w:rPr>
              <w:t>Proposed skeleton agreed at S2#135</w:t>
            </w:r>
          </w:p>
        </w:tc>
        <w:tc>
          <w:tcPr>
            <w:tcW w:w="708" w:type="dxa"/>
            <w:shd w:val="solid" w:color="FFFFFF" w:fill="auto"/>
          </w:tcPr>
          <w:p w14:paraId="4FF3FDFD" w14:textId="4E22399E" w:rsidR="003C3971" w:rsidRPr="00193C54" w:rsidRDefault="00E31168" w:rsidP="00E31168">
            <w:pPr>
              <w:pStyle w:val="TAC"/>
              <w:rPr>
                <w:color w:val="0000FF"/>
                <w:sz w:val="16"/>
                <w:szCs w:val="16"/>
              </w:rPr>
            </w:pPr>
            <w:r w:rsidRPr="00193C54">
              <w:rPr>
                <w:color w:val="0000FF"/>
                <w:sz w:val="16"/>
                <w:szCs w:val="16"/>
              </w:rPr>
              <w:t>0.0.0</w:t>
            </w:r>
          </w:p>
        </w:tc>
      </w:tr>
      <w:tr w:rsidR="00193C54" w:rsidRPr="00193C54" w14:paraId="110BF731" w14:textId="77777777" w:rsidTr="00C8669C">
        <w:tc>
          <w:tcPr>
            <w:tcW w:w="800" w:type="dxa"/>
            <w:shd w:val="solid" w:color="FFFFFF" w:fill="auto"/>
          </w:tcPr>
          <w:p w14:paraId="6E592955" w14:textId="244484E9" w:rsidR="00193C54" w:rsidRPr="00E31168" w:rsidRDefault="00193C54" w:rsidP="00193C54">
            <w:pPr>
              <w:pStyle w:val="TAC"/>
              <w:rPr>
                <w:sz w:val="16"/>
                <w:szCs w:val="16"/>
              </w:rPr>
            </w:pPr>
            <w:r>
              <w:rPr>
                <w:sz w:val="16"/>
                <w:szCs w:val="16"/>
              </w:rPr>
              <w:t>2019-10</w:t>
            </w:r>
          </w:p>
        </w:tc>
        <w:tc>
          <w:tcPr>
            <w:tcW w:w="800" w:type="dxa"/>
            <w:shd w:val="solid" w:color="FFFFFF" w:fill="auto"/>
          </w:tcPr>
          <w:p w14:paraId="6D93A214" w14:textId="73AB9ABD" w:rsidR="00193C54" w:rsidRPr="00E31168" w:rsidRDefault="00193C54" w:rsidP="00193C54">
            <w:pPr>
              <w:pStyle w:val="TAC"/>
              <w:rPr>
                <w:sz w:val="16"/>
                <w:szCs w:val="16"/>
              </w:rPr>
            </w:pPr>
            <w:r>
              <w:rPr>
                <w:sz w:val="16"/>
                <w:szCs w:val="16"/>
              </w:rPr>
              <w:t>SA2#135</w:t>
            </w:r>
          </w:p>
        </w:tc>
        <w:tc>
          <w:tcPr>
            <w:tcW w:w="1094" w:type="dxa"/>
            <w:shd w:val="solid" w:color="FFFFFF" w:fill="auto"/>
          </w:tcPr>
          <w:p w14:paraId="53BDD160" w14:textId="77777777" w:rsidR="00193C54" w:rsidRPr="00E31168" w:rsidRDefault="00193C54" w:rsidP="00193C54">
            <w:pPr>
              <w:pStyle w:val="TAC"/>
              <w:rPr>
                <w:sz w:val="16"/>
                <w:szCs w:val="16"/>
              </w:rPr>
            </w:pPr>
          </w:p>
        </w:tc>
        <w:tc>
          <w:tcPr>
            <w:tcW w:w="425" w:type="dxa"/>
            <w:shd w:val="solid" w:color="FFFFFF" w:fill="auto"/>
          </w:tcPr>
          <w:p w14:paraId="3416304F" w14:textId="77777777" w:rsidR="00193C54" w:rsidRPr="00E31168" w:rsidRDefault="00193C54" w:rsidP="00193C54">
            <w:pPr>
              <w:pStyle w:val="TAC"/>
              <w:rPr>
                <w:sz w:val="16"/>
                <w:szCs w:val="16"/>
              </w:rPr>
            </w:pPr>
          </w:p>
        </w:tc>
        <w:tc>
          <w:tcPr>
            <w:tcW w:w="425" w:type="dxa"/>
            <w:shd w:val="solid" w:color="FFFFFF" w:fill="auto"/>
          </w:tcPr>
          <w:p w14:paraId="524817C5" w14:textId="77777777" w:rsidR="00193C54" w:rsidRPr="00E31168" w:rsidRDefault="00193C54" w:rsidP="00193C54">
            <w:pPr>
              <w:pStyle w:val="TAC"/>
              <w:rPr>
                <w:sz w:val="16"/>
                <w:szCs w:val="16"/>
              </w:rPr>
            </w:pPr>
          </w:p>
        </w:tc>
        <w:tc>
          <w:tcPr>
            <w:tcW w:w="425" w:type="dxa"/>
            <w:shd w:val="solid" w:color="FFFFFF" w:fill="auto"/>
          </w:tcPr>
          <w:p w14:paraId="32C4CEF0" w14:textId="77777777" w:rsidR="00193C54" w:rsidRPr="00E31168" w:rsidRDefault="00193C54" w:rsidP="00193C54">
            <w:pPr>
              <w:pStyle w:val="TAC"/>
              <w:rPr>
                <w:sz w:val="16"/>
                <w:szCs w:val="16"/>
              </w:rPr>
            </w:pPr>
          </w:p>
        </w:tc>
        <w:tc>
          <w:tcPr>
            <w:tcW w:w="4962" w:type="dxa"/>
            <w:shd w:val="solid" w:color="FFFFFF" w:fill="auto"/>
          </w:tcPr>
          <w:p w14:paraId="195C2911" w14:textId="77777777" w:rsidR="00193C54" w:rsidRPr="00193C54" w:rsidRDefault="00193C54" w:rsidP="00193C54">
            <w:pPr>
              <w:pStyle w:val="TAL"/>
              <w:rPr>
                <w:sz w:val="16"/>
                <w:szCs w:val="16"/>
              </w:rPr>
            </w:pPr>
            <w:r w:rsidRPr="00193C54">
              <w:rPr>
                <w:sz w:val="16"/>
                <w:szCs w:val="16"/>
              </w:rPr>
              <w:t>S2-1910543 (skeleton), S2-1909360, S2-1910395, S2-1910712, S2-1910714, S2-1910829 (S2-1910768rev7).</w:t>
            </w:r>
          </w:p>
          <w:p w14:paraId="43439605" w14:textId="1D4FA9B3" w:rsidR="00193C54" w:rsidRPr="00193C54" w:rsidRDefault="00193C54" w:rsidP="00193C54">
            <w:pPr>
              <w:pStyle w:val="TAL"/>
              <w:rPr>
                <w:sz w:val="16"/>
                <w:szCs w:val="16"/>
              </w:rPr>
            </w:pPr>
            <w:r w:rsidRPr="00193C54">
              <w:rPr>
                <w:sz w:val="16"/>
                <w:szCs w:val="16"/>
              </w:rPr>
              <w:t xml:space="preserve">Some alignment of </w:t>
            </w:r>
            <w:r w:rsidR="00A80B90">
              <w:rPr>
                <w:sz w:val="16"/>
                <w:szCs w:val="16"/>
              </w:rPr>
              <w:t>"</w:t>
            </w:r>
            <w:r w:rsidRPr="00193C54">
              <w:rPr>
                <w:sz w:val="16"/>
                <w:szCs w:val="16"/>
              </w:rPr>
              <w:t>SP</w:t>
            </w:r>
            <w:r w:rsidR="00A80B90">
              <w:rPr>
                <w:sz w:val="16"/>
                <w:szCs w:val="16"/>
              </w:rPr>
              <w:t>"</w:t>
            </w:r>
            <w:r w:rsidRPr="00193C54">
              <w:rPr>
                <w:sz w:val="16"/>
                <w:szCs w:val="16"/>
              </w:rPr>
              <w:t xml:space="preserve"> to </w:t>
            </w:r>
            <w:r w:rsidR="00A80B90">
              <w:rPr>
                <w:sz w:val="16"/>
                <w:szCs w:val="16"/>
              </w:rPr>
              <w:t>"</w:t>
            </w:r>
            <w:r w:rsidRPr="00193C54">
              <w:rPr>
                <w:sz w:val="16"/>
                <w:szCs w:val="16"/>
              </w:rPr>
              <w:t>separate entity</w:t>
            </w:r>
            <w:r w:rsidR="00A80B90">
              <w:rPr>
                <w:sz w:val="16"/>
                <w:szCs w:val="16"/>
              </w:rPr>
              <w:t>"</w:t>
            </w:r>
            <w:r w:rsidRPr="00193C54">
              <w:rPr>
                <w:sz w:val="16"/>
                <w:szCs w:val="16"/>
              </w:rPr>
              <w:t xml:space="preserve"> by rapporteur/editor.</w:t>
            </w:r>
          </w:p>
        </w:tc>
        <w:tc>
          <w:tcPr>
            <w:tcW w:w="708" w:type="dxa"/>
            <w:shd w:val="solid" w:color="FFFFFF" w:fill="auto"/>
          </w:tcPr>
          <w:p w14:paraId="12DF0693" w14:textId="3FF551F5" w:rsidR="00193C54" w:rsidRPr="00E31168" w:rsidRDefault="00193C54" w:rsidP="00193C54">
            <w:pPr>
              <w:pStyle w:val="TAC"/>
              <w:rPr>
                <w:sz w:val="16"/>
                <w:szCs w:val="16"/>
              </w:rPr>
            </w:pPr>
            <w:r>
              <w:rPr>
                <w:sz w:val="16"/>
                <w:szCs w:val="16"/>
              </w:rPr>
              <w:t>0.1.0</w:t>
            </w:r>
          </w:p>
        </w:tc>
      </w:tr>
      <w:tr w:rsidR="000C15CE" w:rsidRPr="00193C54" w14:paraId="178CDDC2" w14:textId="77777777" w:rsidTr="00C8669C">
        <w:tc>
          <w:tcPr>
            <w:tcW w:w="800" w:type="dxa"/>
            <w:shd w:val="solid" w:color="FFFFFF" w:fill="auto"/>
          </w:tcPr>
          <w:p w14:paraId="1929F9E8" w14:textId="4851B9F7" w:rsidR="000C15CE" w:rsidRDefault="000C15CE" w:rsidP="00193C54">
            <w:pPr>
              <w:pStyle w:val="TAC"/>
              <w:rPr>
                <w:sz w:val="16"/>
                <w:szCs w:val="16"/>
              </w:rPr>
            </w:pPr>
            <w:r>
              <w:rPr>
                <w:sz w:val="16"/>
                <w:szCs w:val="16"/>
              </w:rPr>
              <w:t>2019-1</w:t>
            </w:r>
            <w:r w:rsidR="00D64A45">
              <w:rPr>
                <w:sz w:val="16"/>
                <w:szCs w:val="16"/>
              </w:rPr>
              <w:t>2</w:t>
            </w:r>
          </w:p>
        </w:tc>
        <w:tc>
          <w:tcPr>
            <w:tcW w:w="800" w:type="dxa"/>
            <w:shd w:val="solid" w:color="FFFFFF" w:fill="auto"/>
          </w:tcPr>
          <w:p w14:paraId="7A64F06D" w14:textId="0DF988EC" w:rsidR="000C15CE" w:rsidRDefault="000C15CE" w:rsidP="00193C54">
            <w:pPr>
              <w:pStyle w:val="TAC"/>
              <w:rPr>
                <w:sz w:val="16"/>
                <w:szCs w:val="16"/>
              </w:rPr>
            </w:pPr>
            <w:r>
              <w:rPr>
                <w:sz w:val="16"/>
                <w:szCs w:val="16"/>
              </w:rPr>
              <w:t>SA2#136</w:t>
            </w:r>
          </w:p>
        </w:tc>
        <w:tc>
          <w:tcPr>
            <w:tcW w:w="1094" w:type="dxa"/>
            <w:shd w:val="solid" w:color="FFFFFF" w:fill="auto"/>
          </w:tcPr>
          <w:p w14:paraId="0D6879D1" w14:textId="77777777" w:rsidR="000C15CE" w:rsidRPr="00E31168" w:rsidRDefault="000C15CE" w:rsidP="00193C54">
            <w:pPr>
              <w:pStyle w:val="TAC"/>
              <w:rPr>
                <w:sz w:val="16"/>
                <w:szCs w:val="16"/>
              </w:rPr>
            </w:pPr>
          </w:p>
        </w:tc>
        <w:tc>
          <w:tcPr>
            <w:tcW w:w="425" w:type="dxa"/>
            <w:shd w:val="solid" w:color="FFFFFF" w:fill="auto"/>
          </w:tcPr>
          <w:p w14:paraId="7C15EFE9" w14:textId="77777777" w:rsidR="000C15CE" w:rsidRPr="00E31168" w:rsidRDefault="000C15CE" w:rsidP="00193C54">
            <w:pPr>
              <w:pStyle w:val="TAC"/>
              <w:rPr>
                <w:sz w:val="16"/>
                <w:szCs w:val="16"/>
              </w:rPr>
            </w:pPr>
          </w:p>
        </w:tc>
        <w:tc>
          <w:tcPr>
            <w:tcW w:w="425" w:type="dxa"/>
            <w:shd w:val="solid" w:color="FFFFFF" w:fill="auto"/>
          </w:tcPr>
          <w:p w14:paraId="70A1A531" w14:textId="77777777" w:rsidR="000C15CE" w:rsidRPr="00E31168" w:rsidRDefault="000C15CE" w:rsidP="00193C54">
            <w:pPr>
              <w:pStyle w:val="TAC"/>
              <w:rPr>
                <w:sz w:val="16"/>
                <w:szCs w:val="16"/>
              </w:rPr>
            </w:pPr>
          </w:p>
        </w:tc>
        <w:tc>
          <w:tcPr>
            <w:tcW w:w="425" w:type="dxa"/>
            <w:shd w:val="solid" w:color="FFFFFF" w:fill="auto"/>
          </w:tcPr>
          <w:p w14:paraId="044B4A35" w14:textId="77777777" w:rsidR="000C15CE" w:rsidRPr="00E31168" w:rsidRDefault="000C15CE" w:rsidP="00193C54">
            <w:pPr>
              <w:pStyle w:val="TAC"/>
              <w:rPr>
                <w:sz w:val="16"/>
                <w:szCs w:val="16"/>
              </w:rPr>
            </w:pPr>
          </w:p>
        </w:tc>
        <w:tc>
          <w:tcPr>
            <w:tcW w:w="4962" w:type="dxa"/>
            <w:shd w:val="solid" w:color="FFFFFF" w:fill="auto"/>
          </w:tcPr>
          <w:p w14:paraId="576A7B0A" w14:textId="5E4659AD" w:rsidR="000C15CE" w:rsidRPr="00193C54" w:rsidRDefault="00820E23" w:rsidP="00193C54">
            <w:pPr>
              <w:pStyle w:val="TAL"/>
              <w:rPr>
                <w:sz w:val="16"/>
                <w:szCs w:val="16"/>
              </w:rPr>
            </w:pPr>
            <w:r w:rsidRPr="00820E23">
              <w:rPr>
                <w:sz w:val="16"/>
                <w:szCs w:val="16"/>
              </w:rPr>
              <w:t>S2-1912714</w:t>
            </w:r>
            <w:r>
              <w:rPr>
                <w:sz w:val="16"/>
                <w:szCs w:val="16"/>
              </w:rPr>
              <w:t xml:space="preserve">, </w:t>
            </w:r>
            <w:r w:rsidR="001763C0">
              <w:rPr>
                <w:sz w:val="16"/>
                <w:szCs w:val="16"/>
              </w:rPr>
              <w:t>S2-19</w:t>
            </w:r>
            <w:r w:rsidR="003E1E07">
              <w:rPr>
                <w:sz w:val="16"/>
                <w:szCs w:val="16"/>
              </w:rPr>
              <w:t>12715</w:t>
            </w:r>
            <w:r w:rsidR="0045366A">
              <w:rPr>
                <w:sz w:val="16"/>
                <w:szCs w:val="16"/>
              </w:rPr>
              <w:t xml:space="preserve">, </w:t>
            </w:r>
            <w:r w:rsidR="009F0085" w:rsidRPr="009F0085">
              <w:rPr>
                <w:sz w:val="16"/>
                <w:szCs w:val="16"/>
              </w:rPr>
              <w:t>S2-191271</w:t>
            </w:r>
            <w:r w:rsidR="009F0085">
              <w:rPr>
                <w:sz w:val="16"/>
                <w:szCs w:val="16"/>
              </w:rPr>
              <w:t xml:space="preserve">8, </w:t>
            </w:r>
            <w:r w:rsidR="00CF4994" w:rsidRPr="009F0085">
              <w:rPr>
                <w:sz w:val="16"/>
                <w:szCs w:val="16"/>
              </w:rPr>
              <w:t>S2-19127</w:t>
            </w:r>
            <w:r w:rsidR="00CF4994">
              <w:rPr>
                <w:sz w:val="16"/>
                <w:szCs w:val="16"/>
              </w:rPr>
              <w:t>78,</w:t>
            </w:r>
          </w:p>
        </w:tc>
        <w:tc>
          <w:tcPr>
            <w:tcW w:w="708" w:type="dxa"/>
            <w:shd w:val="solid" w:color="FFFFFF" w:fill="auto"/>
          </w:tcPr>
          <w:p w14:paraId="2AFF19C8" w14:textId="49B2D131" w:rsidR="000C15CE" w:rsidRDefault="00D64A45" w:rsidP="00193C54">
            <w:pPr>
              <w:pStyle w:val="TAC"/>
              <w:rPr>
                <w:sz w:val="16"/>
                <w:szCs w:val="16"/>
              </w:rPr>
            </w:pPr>
            <w:r>
              <w:rPr>
                <w:sz w:val="16"/>
                <w:szCs w:val="16"/>
              </w:rPr>
              <w:t>0.2.0</w:t>
            </w:r>
          </w:p>
        </w:tc>
      </w:tr>
      <w:tr w:rsidR="003C7592" w:rsidRPr="00193C54" w14:paraId="416511E0" w14:textId="77777777" w:rsidTr="00C8669C">
        <w:tc>
          <w:tcPr>
            <w:tcW w:w="800" w:type="dxa"/>
            <w:shd w:val="solid" w:color="FFFFFF" w:fill="auto"/>
          </w:tcPr>
          <w:p w14:paraId="1C9E202F" w14:textId="07A16E7D" w:rsidR="003C7592" w:rsidRDefault="003C7592" w:rsidP="00193C54">
            <w:pPr>
              <w:pStyle w:val="TAC"/>
              <w:rPr>
                <w:sz w:val="16"/>
                <w:szCs w:val="16"/>
              </w:rPr>
            </w:pPr>
            <w:r>
              <w:rPr>
                <w:sz w:val="16"/>
                <w:szCs w:val="16"/>
              </w:rPr>
              <w:t>2020-01</w:t>
            </w:r>
          </w:p>
        </w:tc>
        <w:tc>
          <w:tcPr>
            <w:tcW w:w="800" w:type="dxa"/>
            <w:shd w:val="solid" w:color="FFFFFF" w:fill="auto"/>
          </w:tcPr>
          <w:p w14:paraId="7945619E" w14:textId="7179DC32" w:rsidR="003C7592" w:rsidRDefault="00A21700" w:rsidP="00193C54">
            <w:pPr>
              <w:pStyle w:val="TAC"/>
              <w:rPr>
                <w:sz w:val="16"/>
                <w:szCs w:val="16"/>
              </w:rPr>
            </w:pPr>
            <w:r>
              <w:rPr>
                <w:sz w:val="16"/>
                <w:szCs w:val="16"/>
              </w:rPr>
              <w:t>SA2#136AH</w:t>
            </w:r>
          </w:p>
        </w:tc>
        <w:tc>
          <w:tcPr>
            <w:tcW w:w="1094" w:type="dxa"/>
            <w:shd w:val="solid" w:color="FFFFFF" w:fill="auto"/>
          </w:tcPr>
          <w:p w14:paraId="75BEF397" w14:textId="77777777" w:rsidR="003C7592" w:rsidRPr="00E31168" w:rsidRDefault="003C7592" w:rsidP="00193C54">
            <w:pPr>
              <w:pStyle w:val="TAC"/>
              <w:rPr>
                <w:sz w:val="16"/>
                <w:szCs w:val="16"/>
              </w:rPr>
            </w:pPr>
          </w:p>
        </w:tc>
        <w:tc>
          <w:tcPr>
            <w:tcW w:w="425" w:type="dxa"/>
            <w:shd w:val="solid" w:color="FFFFFF" w:fill="auto"/>
          </w:tcPr>
          <w:p w14:paraId="3993D82C" w14:textId="77777777" w:rsidR="003C7592" w:rsidRPr="00E31168" w:rsidRDefault="003C7592" w:rsidP="00193C54">
            <w:pPr>
              <w:pStyle w:val="TAC"/>
              <w:rPr>
                <w:sz w:val="16"/>
                <w:szCs w:val="16"/>
              </w:rPr>
            </w:pPr>
          </w:p>
        </w:tc>
        <w:tc>
          <w:tcPr>
            <w:tcW w:w="425" w:type="dxa"/>
            <w:shd w:val="solid" w:color="FFFFFF" w:fill="auto"/>
          </w:tcPr>
          <w:p w14:paraId="77D8F49C" w14:textId="77777777" w:rsidR="003C7592" w:rsidRPr="00E31168" w:rsidRDefault="003C7592" w:rsidP="00193C54">
            <w:pPr>
              <w:pStyle w:val="TAC"/>
              <w:rPr>
                <w:sz w:val="16"/>
                <w:szCs w:val="16"/>
              </w:rPr>
            </w:pPr>
          </w:p>
        </w:tc>
        <w:tc>
          <w:tcPr>
            <w:tcW w:w="425" w:type="dxa"/>
            <w:shd w:val="solid" w:color="FFFFFF" w:fill="auto"/>
          </w:tcPr>
          <w:p w14:paraId="592D02B3" w14:textId="77777777" w:rsidR="003C7592" w:rsidRPr="00E31168" w:rsidRDefault="003C7592" w:rsidP="00193C54">
            <w:pPr>
              <w:pStyle w:val="TAC"/>
              <w:rPr>
                <w:sz w:val="16"/>
                <w:szCs w:val="16"/>
              </w:rPr>
            </w:pPr>
          </w:p>
        </w:tc>
        <w:tc>
          <w:tcPr>
            <w:tcW w:w="4962" w:type="dxa"/>
            <w:shd w:val="solid" w:color="FFFFFF" w:fill="auto"/>
          </w:tcPr>
          <w:p w14:paraId="2ECD7AF3" w14:textId="1EE09EF5" w:rsidR="003C7592" w:rsidRPr="00820E23" w:rsidRDefault="00EF1336" w:rsidP="00193C54">
            <w:pPr>
              <w:pStyle w:val="TAL"/>
              <w:rPr>
                <w:sz w:val="16"/>
                <w:szCs w:val="16"/>
              </w:rPr>
            </w:pPr>
            <w:r w:rsidRPr="00EF1336">
              <w:rPr>
                <w:sz w:val="16"/>
                <w:szCs w:val="16"/>
              </w:rPr>
              <w:t>S2-2001353</w:t>
            </w:r>
            <w:r>
              <w:rPr>
                <w:sz w:val="16"/>
                <w:szCs w:val="16"/>
              </w:rPr>
              <w:t xml:space="preserve">, </w:t>
            </w:r>
            <w:r w:rsidR="008E4715" w:rsidRPr="008E4715">
              <w:rPr>
                <w:sz w:val="16"/>
                <w:szCs w:val="16"/>
              </w:rPr>
              <w:t>S2-2000783</w:t>
            </w:r>
            <w:r w:rsidR="008E4715">
              <w:rPr>
                <w:sz w:val="16"/>
                <w:szCs w:val="16"/>
              </w:rPr>
              <w:t xml:space="preserve">, </w:t>
            </w:r>
            <w:r w:rsidR="00C8669C" w:rsidRPr="00C8669C">
              <w:rPr>
                <w:sz w:val="16"/>
                <w:szCs w:val="16"/>
              </w:rPr>
              <w:t>S2-2001524</w:t>
            </w:r>
            <w:r w:rsidR="00C8669C">
              <w:rPr>
                <w:sz w:val="16"/>
                <w:szCs w:val="16"/>
              </w:rPr>
              <w:t xml:space="preserve">, </w:t>
            </w:r>
            <w:r w:rsidR="00E92B69" w:rsidRPr="00E92B69">
              <w:rPr>
                <w:sz w:val="16"/>
                <w:szCs w:val="16"/>
              </w:rPr>
              <w:t>S2-2001526</w:t>
            </w:r>
            <w:r w:rsidR="00E92B69">
              <w:rPr>
                <w:sz w:val="16"/>
                <w:szCs w:val="16"/>
              </w:rPr>
              <w:t xml:space="preserve">, </w:t>
            </w:r>
            <w:r w:rsidR="00350F52" w:rsidRPr="00350F52">
              <w:rPr>
                <w:sz w:val="16"/>
                <w:szCs w:val="16"/>
              </w:rPr>
              <w:t>S2-200152</w:t>
            </w:r>
            <w:r w:rsidR="00A3423D">
              <w:rPr>
                <w:sz w:val="16"/>
                <w:szCs w:val="16"/>
              </w:rPr>
              <w:t>7</w:t>
            </w:r>
            <w:r w:rsidR="00350F52">
              <w:rPr>
                <w:sz w:val="16"/>
                <w:szCs w:val="16"/>
              </w:rPr>
              <w:t xml:space="preserve">, </w:t>
            </w:r>
            <w:r w:rsidR="00B052C5" w:rsidRPr="00B052C5">
              <w:rPr>
                <w:sz w:val="16"/>
                <w:szCs w:val="16"/>
              </w:rPr>
              <w:t>S2-2001528</w:t>
            </w:r>
            <w:r w:rsidR="00B052C5">
              <w:rPr>
                <w:sz w:val="16"/>
                <w:szCs w:val="16"/>
              </w:rPr>
              <w:t xml:space="preserve">, </w:t>
            </w:r>
            <w:r w:rsidR="0077170E" w:rsidRPr="00B052C5">
              <w:rPr>
                <w:sz w:val="16"/>
                <w:szCs w:val="16"/>
              </w:rPr>
              <w:t>S2-200152</w:t>
            </w:r>
            <w:r w:rsidR="008607A3">
              <w:rPr>
                <w:sz w:val="16"/>
                <w:szCs w:val="16"/>
              </w:rPr>
              <w:t>9</w:t>
            </w:r>
            <w:r w:rsidR="0077170E">
              <w:rPr>
                <w:sz w:val="16"/>
                <w:szCs w:val="16"/>
              </w:rPr>
              <w:t xml:space="preserve">, </w:t>
            </w:r>
            <w:r w:rsidR="008819E5" w:rsidRPr="008819E5">
              <w:rPr>
                <w:sz w:val="16"/>
                <w:szCs w:val="16"/>
              </w:rPr>
              <w:t>S2-2001530</w:t>
            </w:r>
            <w:r w:rsidR="008819E5">
              <w:rPr>
                <w:sz w:val="16"/>
                <w:szCs w:val="16"/>
              </w:rPr>
              <w:t>rev5</w:t>
            </w:r>
            <w:r w:rsidR="004E0CD0">
              <w:rPr>
                <w:sz w:val="16"/>
                <w:szCs w:val="16"/>
              </w:rPr>
              <w:t xml:space="preserve">, </w:t>
            </w:r>
            <w:r w:rsidR="004E0CD0" w:rsidRPr="004E0CD0">
              <w:rPr>
                <w:sz w:val="16"/>
                <w:szCs w:val="16"/>
              </w:rPr>
              <w:t>S2-2001671</w:t>
            </w:r>
            <w:r w:rsidR="00C207AF">
              <w:rPr>
                <w:sz w:val="16"/>
                <w:szCs w:val="16"/>
              </w:rPr>
              <w:t xml:space="preserve">, </w:t>
            </w:r>
            <w:r w:rsidR="00C207AF" w:rsidRPr="00C207AF">
              <w:rPr>
                <w:sz w:val="16"/>
                <w:szCs w:val="16"/>
              </w:rPr>
              <w:t>S2-2001534</w:t>
            </w:r>
            <w:r w:rsidR="006A1BA9">
              <w:rPr>
                <w:sz w:val="16"/>
                <w:szCs w:val="16"/>
              </w:rPr>
              <w:t xml:space="preserve">, </w:t>
            </w:r>
            <w:r w:rsidR="006A1BA9" w:rsidRPr="006A1BA9">
              <w:rPr>
                <w:sz w:val="16"/>
                <w:szCs w:val="16"/>
              </w:rPr>
              <w:t>S2-2001535</w:t>
            </w:r>
          </w:p>
        </w:tc>
        <w:tc>
          <w:tcPr>
            <w:tcW w:w="708" w:type="dxa"/>
            <w:shd w:val="solid" w:color="FFFFFF" w:fill="auto"/>
          </w:tcPr>
          <w:p w14:paraId="1BF281AA" w14:textId="37185F63" w:rsidR="003C7592" w:rsidRDefault="00BC76BB" w:rsidP="00193C54">
            <w:pPr>
              <w:pStyle w:val="TAC"/>
              <w:rPr>
                <w:sz w:val="16"/>
                <w:szCs w:val="16"/>
              </w:rPr>
            </w:pPr>
            <w:r>
              <w:rPr>
                <w:sz w:val="16"/>
                <w:szCs w:val="16"/>
              </w:rPr>
              <w:t>0.3.0</w:t>
            </w:r>
          </w:p>
        </w:tc>
      </w:tr>
    </w:tbl>
    <w:p w14:paraId="366FF5F3" w14:textId="77777777" w:rsidR="00080512" w:rsidRDefault="00080512"/>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791C84" w14:textId="77777777" w:rsidR="00627546" w:rsidRDefault="00627546">
      <w:r>
        <w:separator/>
      </w:r>
    </w:p>
  </w:endnote>
  <w:endnote w:type="continuationSeparator" w:id="0">
    <w:p w14:paraId="6E27C801" w14:textId="77777777" w:rsidR="00627546" w:rsidRDefault="00627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Segoe UI"/>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365746" w14:textId="77777777" w:rsidR="00627546" w:rsidRDefault="00627546">
      <w:r>
        <w:separator/>
      </w:r>
    </w:p>
  </w:footnote>
  <w:footnote w:type="continuationSeparator" w:id="0">
    <w:p w14:paraId="233E944B" w14:textId="77777777" w:rsidR="00627546" w:rsidRDefault="006275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2B427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0B90">
      <w:rPr>
        <w:rFonts w:ascii="Arial" w:hAnsi="Arial" w:cs="Arial"/>
        <w:b/>
        <w:noProof/>
        <w:sz w:val="18"/>
        <w:szCs w:val="18"/>
      </w:rPr>
      <w:t>3GPP TR 23.700-07 V0.3.0 (2020-01)</w:t>
    </w:r>
    <w:r>
      <w:rPr>
        <w:rFonts w:ascii="Arial" w:hAnsi="Arial" w:cs="Arial"/>
        <w:b/>
        <w:sz w:val="18"/>
        <w:szCs w:val="18"/>
      </w:rPr>
      <w:fldChar w:fldCharType="end"/>
    </w:r>
  </w:p>
  <w:p w14:paraId="02A1EAB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574758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0B90">
      <w:rPr>
        <w:rFonts w:ascii="Arial" w:hAnsi="Arial" w:cs="Arial"/>
        <w:b/>
        <w:noProof/>
        <w:sz w:val="18"/>
        <w:szCs w:val="18"/>
      </w:rPr>
      <w:t>Release 17</w:t>
    </w:r>
    <w:r>
      <w:rPr>
        <w:rFonts w:ascii="Arial" w:hAnsi="Arial" w:cs="Arial"/>
        <w:b/>
        <w:sz w:val="18"/>
        <w:szCs w:val="18"/>
      </w:rPr>
      <w:fldChar w:fldCharType="end"/>
    </w:r>
  </w:p>
  <w:p w14:paraId="176254D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C32568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F16B32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7CBF4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1A6648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5AC78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1A4CF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727D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FA9B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EE25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C8CED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5"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25950"/>
    <w:multiLevelType w:val="hybridMultilevel"/>
    <w:tmpl w:val="8230E8BC"/>
    <w:lvl w:ilvl="0" w:tplc="6F6AA568">
      <w:start w:val="10"/>
      <w:numFmt w:val="bullet"/>
      <w:lvlText w:val="-"/>
      <w:lvlJc w:val="left"/>
      <w:pPr>
        <w:ind w:left="644" w:hanging="360"/>
      </w:pPr>
      <w:rPr>
        <w:rFonts w:ascii="Times New Roman" w:eastAsia="Malgun Gothic" w:hAnsi="Times New Roman" w:cs="Times New Roman" w:hint="default"/>
      </w:rPr>
    </w:lvl>
    <w:lvl w:ilvl="1" w:tplc="8770376C">
      <w:start w:val="1"/>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6B778D3"/>
    <w:multiLevelType w:val="hybridMultilevel"/>
    <w:tmpl w:val="7C486AAE"/>
    <w:lvl w:ilvl="0" w:tplc="FAE4BCE0">
      <w:start w:val="1"/>
      <w:numFmt w:val="upperLetter"/>
      <w:lvlText w:val="%1)"/>
      <w:lvlJc w:val="left"/>
      <w:pPr>
        <w:ind w:left="765" w:hanging="360"/>
      </w:pPr>
      <w:rPr>
        <w:rFonts w:hint="default"/>
      </w:rPr>
    </w:lvl>
    <w:lvl w:ilvl="1" w:tplc="04090019">
      <w:start w:val="1"/>
      <w:numFmt w:val="lowerLetter"/>
      <w:lvlText w:val="%2)"/>
      <w:lvlJc w:val="left"/>
      <w:pPr>
        <w:ind w:left="1245" w:hanging="420"/>
      </w:pPr>
    </w:lvl>
    <w:lvl w:ilvl="2" w:tplc="0409001B" w:tentative="1">
      <w:start w:val="1"/>
      <w:numFmt w:val="lowerRoman"/>
      <w:lvlText w:val="%3."/>
      <w:lvlJc w:val="right"/>
      <w:pPr>
        <w:ind w:left="1665" w:hanging="420"/>
      </w:pPr>
    </w:lvl>
    <w:lvl w:ilvl="3" w:tplc="0409000F" w:tentative="1">
      <w:start w:val="1"/>
      <w:numFmt w:val="decimal"/>
      <w:lvlText w:val="%4."/>
      <w:lvlJc w:val="left"/>
      <w:pPr>
        <w:ind w:left="2085" w:hanging="420"/>
      </w:pPr>
    </w:lvl>
    <w:lvl w:ilvl="4" w:tplc="04090019" w:tentative="1">
      <w:start w:val="1"/>
      <w:numFmt w:val="lowerLetter"/>
      <w:lvlText w:val="%5)"/>
      <w:lvlJc w:val="left"/>
      <w:pPr>
        <w:ind w:left="2505" w:hanging="420"/>
      </w:pPr>
    </w:lvl>
    <w:lvl w:ilvl="5" w:tplc="0409001B" w:tentative="1">
      <w:start w:val="1"/>
      <w:numFmt w:val="lowerRoman"/>
      <w:lvlText w:val="%6."/>
      <w:lvlJc w:val="right"/>
      <w:pPr>
        <w:ind w:left="2925" w:hanging="420"/>
      </w:pPr>
    </w:lvl>
    <w:lvl w:ilvl="6" w:tplc="0409000F" w:tentative="1">
      <w:start w:val="1"/>
      <w:numFmt w:val="decimal"/>
      <w:lvlText w:val="%7."/>
      <w:lvlJc w:val="left"/>
      <w:pPr>
        <w:ind w:left="3345" w:hanging="420"/>
      </w:pPr>
    </w:lvl>
    <w:lvl w:ilvl="7" w:tplc="04090019" w:tentative="1">
      <w:start w:val="1"/>
      <w:numFmt w:val="lowerLetter"/>
      <w:lvlText w:val="%8)"/>
      <w:lvlJc w:val="left"/>
      <w:pPr>
        <w:ind w:left="3765" w:hanging="420"/>
      </w:pPr>
    </w:lvl>
    <w:lvl w:ilvl="8" w:tplc="0409001B" w:tentative="1">
      <w:start w:val="1"/>
      <w:numFmt w:val="lowerRoman"/>
      <w:lvlText w:val="%9."/>
      <w:lvlJc w:val="right"/>
      <w:pPr>
        <w:ind w:left="4185" w:hanging="420"/>
      </w:pPr>
    </w:lvl>
  </w:abstractNum>
  <w:abstractNum w:abstractNumId="33" w15:restartNumberingAfterBreak="0">
    <w:nsid w:val="5A163E9B"/>
    <w:multiLevelType w:val="hybridMultilevel"/>
    <w:tmpl w:val="9B3AAC40"/>
    <w:lvl w:ilvl="0" w:tplc="38B005E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5" w15:restartNumberingAfterBreak="0">
    <w:nsid w:val="5EFF1E29"/>
    <w:multiLevelType w:val="hybridMultilevel"/>
    <w:tmpl w:val="6DC4865C"/>
    <w:lvl w:ilvl="0" w:tplc="6F6AA568">
      <w:start w:val="10"/>
      <w:numFmt w:val="bullet"/>
      <w:lvlText w:val="-"/>
      <w:lvlJc w:val="left"/>
      <w:pPr>
        <w:ind w:left="644" w:hanging="360"/>
      </w:pPr>
      <w:rPr>
        <w:rFonts w:ascii="Times New Roman" w:eastAsia="Malgun Gothic" w:hAnsi="Times New Roman" w:cs="Times New Roman" w:hint="default"/>
      </w:rPr>
    </w:lvl>
    <w:lvl w:ilvl="1" w:tplc="8770376C">
      <w:start w:val="1"/>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6EF86772"/>
    <w:multiLevelType w:val="multilevel"/>
    <w:tmpl w:val="B5F63D68"/>
    <w:lvl w:ilvl="0">
      <w:start w:val="5"/>
      <w:numFmt w:val="decimal"/>
      <w:lvlText w:val="%1"/>
      <w:lvlJc w:val="left"/>
      <w:pPr>
        <w:ind w:left="645" w:hanging="645"/>
      </w:pPr>
      <w:rPr>
        <w:rFonts w:hint="default"/>
      </w:rPr>
    </w:lvl>
    <w:lvl w:ilvl="1">
      <w:start w:val="5"/>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3"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2"/>
  </w:num>
  <w:num w:numId="6">
    <w:abstractNumId w:val="35"/>
  </w:num>
  <w:num w:numId="7">
    <w:abstractNumId w:val="33"/>
  </w:num>
  <w:num w:numId="8">
    <w:abstractNumId w:val="39"/>
  </w:num>
  <w:num w:numId="9">
    <w:abstractNumId w:val="30"/>
  </w:num>
  <w:num w:numId="10">
    <w:abstractNumId w:val="24"/>
  </w:num>
  <w:num w:numId="11">
    <w:abstractNumId w:val="36"/>
  </w:num>
  <w:num w:numId="12">
    <w:abstractNumId w:val="36"/>
  </w:num>
  <w:num w:numId="13">
    <w:abstractNumId w:val="31"/>
  </w:num>
  <w:num w:numId="14">
    <w:abstractNumId w:val="40"/>
  </w:num>
  <w:num w:numId="15">
    <w:abstractNumId w:val="25"/>
  </w:num>
  <w:num w:numId="16">
    <w:abstractNumId w:val="27"/>
  </w:num>
  <w:num w:numId="17">
    <w:abstractNumId w:val="26"/>
  </w:num>
  <w:num w:numId="18">
    <w:abstractNumId w:val="13"/>
  </w:num>
  <w:num w:numId="19">
    <w:abstractNumId w:val="21"/>
  </w:num>
  <w:num w:numId="20">
    <w:abstractNumId w:val="15"/>
  </w:num>
  <w:num w:numId="21">
    <w:abstractNumId w:val="18"/>
  </w:num>
  <w:num w:numId="22">
    <w:abstractNumId w:val="14"/>
  </w:num>
  <w:num w:numId="23">
    <w:abstractNumId w:val="34"/>
  </w:num>
  <w:num w:numId="24">
    <w:abstractNumId w:val="28"/>
  </w:num>
  <w:num w:numId="25">
    <w:abstractNumId w:val="23"/>
  </w:num>
  <w:num w:numId="26">
    <w:abstractNumId w:val="29"/>
  </w:num>
  <w:num w:numId="27">
    <w:abstractNumId w:val="12"/>
  </w:num>
  <w:num w:numId="28">
    <w:abstractNumId w:val="42"/>
  </w:num>
  <w:num w:numId="29">
    <w:abstractNumId w:val="17"/>
  </w:num>
  <w:num w:numId="30">
    <w:abstractNumId w:val="20"/>
  </w:num>
  <w:num w:numId="31">
    <w:abstractNumId w:val="41"/>
  </w:num>
  <w:num w:numId="32">
    <w:abstractNumId w:val="16"/>
  </w:num>
  <w:num w:numId="33">
    <w:abstractNumId w:val="38"/>
  </w:num>
  <w:num w:numId="34">
    <w:abstractNumId w:val="19"/>
  </w:num>
  <w:num w:numId="35">
    <w:abstractNumId w:val="43"/>
  </w:num>
  <w:num w:numId="36">
    <w:abstractNumId w:val="9"/>
  </w:num>
  <w:num w:numId="37">
    <w:abstractNumId w:val="7"/>
  </w:num>
  <w:num w:numId="38">
    <w:abstractNumId w:val="6"/>
  </w:num>
  <w:num w:numId="39">
    <w:abstractNumId w:val="5"/>
  </w:num>
  <w:num w:numId="40">
    <w:abstractNumId w:val="4"/>
  </w:num>
  <w:num w:numId="41">
    <w:abstractNumId w:val="8"/>
  </w:num>
  <w:num w:numId="42">
    <w:abstractNumId w:val="3"/>
  </w:num>
  <w:num w:numId="43">
    <w:abstractNumId w:val="2"/>
  </w:num>
  <w:num w:numId="44">
    <w:abstractNumId w:val="1"/>
  </w:num>
  <w:num w:numId="45">
    <w:abstractNumId w:val="0"/>
  </w:num>
  <w:num w:numId="46">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717"/>
    <w:rsid w:val="00025968"/>
    <w:rsid w:val="0002649B"/>
    <w:rsid w:val="00033397"/>
    <w:rsid w:val="00040095"/>
    <w:rsid w:val="00050BC1"/>
    <w:rsid w:val="00051834"/>
    <w:rsid w:val="00054913"/>
    <w:rsid w:val="00054A22"/>
    <w:rsid w:val="00055517"/>
    <w:rsid w:val="00060D47"/>
    <w:rsid w:val="00062023"/>
    <w:rsid w:val="000655A6"/>
    <w:rsid w:val="00067537"/>
    <w:rsid w:val="00071281"/>
    <w:rsid w:val="00080512"/>
    <w:rsid w:val="000830BE"/>
    <w:rsid w:val="000916A4"/>
    <w:rsid w:val="00094AE7"/>
    <w:rsid w:val="00096D4F"/>
    <w:rsid w:val="000A334B"/>
    <w:rsid w:val="000B06C3"/>
    <w:rsid w:val="000B6796"/>
    <w:rsid w:val="000C15CE"/>
    <w:rsid w:val="000C17D1"/>
    <w:rsid w:val="000C47C3"/>
    <w:rsid w:val="000D3277"/>
    <w:rsid w:val="000D58AB"/>
    <w:rsid w:val="000D6D95"/>
    <w:rsid w:val="000F7130"/>
    <w:rsid w:val="00103D08"/>
    <w:rsid w:val="00105B1C"/>
    <w:rsid w:val="001116D5"/>
    <w:rsid w:val="00112C34"/>
    <w:rsid w:val="00114804"/>
    <w:rsid w:val="0011666D"/>
    <w:rsid w:val="00120671"/>
    <w:rsid w:val="00133525"/>
    <w:rsid w:val="00136FE1"/>
    <w:rsid w:val="001410EA"/>
    <w:rsid w:val="00143450"/>
    <w:rsid w:val="001763C0"/>
    <w:rsid w:val="0017712F"/>
    <w:rsid w:val="0018144D"/>
    <w:rsid w:val="00193C54"/>
    <w:rsid w:val="00197962"/>
    <w:rsid w:val="001A4C42"/>
    <w:rsid w:val="001A7420"/>
    <w:rsid w:val="001B6637"/>
    <w:rsid w:val="001C07AF"/>
    <w:rsid w:val="001C21C3"/>
    <w:rsid w:val="001C28A2"/>
    <w:rsid w:val="001C4A90"/>
    <w:rsid w:val="001D02C2"/>
    <w:rsid w:val="001D2975"/>
    <w:rsid w:val="001F0C1D"/>
    <w:rsid w:val="001F1132"/>
    <w:rsid w:val="001F168B"/>
    <w:rsid w:val="001F6216"/>
    <w:rsid w:val="00204485"/>
    <w:rsid w:val="00224195"/>
    <w:rsid w:val="00226FF7"/>
    <w:rsid w:val="00230F6E"/>
    <w:rsid w:val="00233843"/>
    <w:rsid w:val="002347A2"/>
    <w:rsid w:val="002351F8"/>
    <w:rsid w:val="00241711"/>
    <w:rsid w:val="00260498"/>
    <w:rsid w:val="00263403"/>
    <w:rsid w:val="002675F0"/>
    <w:rsid w:val="002746F2"/>
    <w:rsid w:val="002B293E"/>
    <w:rsid w:val="002B6339"/>
    <w:rsid w:val="002D39FB"/>
    <w:rsid w:val="002D3A2E"/>
    <w:rsid w:val="002E00EE"/>
    <w:rsid w:val="00311430"/>
    <w:rsid w:val="0031260C"/>
    <w:rsid w:val="003140C2"/>
    <w:rsid w:val="003154B0"/>
    <w:rsid w:val="00316ED9"/>
    <w:rsid w:val="003172DC"/>
    <w:rsid w:val="00341E75"/>
    <w:rsid w:val="003446B5"/>
    <w:rsid w:val="00346240"/>
    <w:rsid w:val="00347342"/>
    <w:rsid w:val="00350F52"/>
    <w:rsid w:val="0035462D"/>
    <w:rsid w:val="00361938"/>
    <w:rsid w:val="003675D7"/>
    <w:rsid w:val="00372FC7"/>
    <w:rsid w:val="00374ED5"/>
    <w:rsid w:val="003765B8"/>
    <w:rsid w:val="003916B9"/>
    <w:rsid w:val="00394CBC"/>
    <w:rsid w:val="003B2823"/>
    <w:rsid w:val="003C3971"/>
    <w:rsid w:val="003C5C81"/>
    <w:rsid w:val="003C7592"/>
    <w:rsid w:val="003D05CF"/>
    <w:rsid w:val="003D0D3F"/>
    <w:rsid w:val="003E1A57"/>
    <w:rsid w:val="003E1E07"/>
    <w:rsid w:val="003E3045"/>
    <w:rsid w:val="003E376E"/>
    <w:rsid w:val="003F0996"/>
    <w:rsid w:val="003F6813"/>
    <w:rsid w:val="00422B35"/>
    <w:rsid w:val="00423334"/>
    <w:rsid w:val="004329A8"/>
    <w:rsid w:val="004345EC"/>
    <w:rsid w:val="0045366A"/>
    <w:rsid w:val="00465515"/>
    <w:rsid w:val="00474966"/>
    <w:rsid w:val="00482EA7"/>
    <w:rsid w:val="004A6DBB"/>
    <w:rsid w:val="004A6EB1"/>
    <w:rsid w:val="004A6ECC"/>
    <w:rsid w:val="004B0FCA"/>
    <w:rsid w:val="004B47C7"/>
    <w:rsid w:val="004B4A61"/>
    <w:rsid w:val="004B7118"/>
    <w:rsid w:val="004C0C32"/>
    <w:rsid w:val="004C40C8"/>
    <w:rsid w:val="004D3578"/>
    <w:rsid w:val="004D3A31"/>
    <w:rsid w:val="004D59D2"/>
    <w:rsid w:val="004D5A05"/>
    <w:rsid w:val="004E0CD0"/>
    <w:rsid w:val="004E213A"/>
    <w:rsid w:val="004F0988"/>
    <w:rsid w:val="004F1BAB"/>
    <w:rsid w:val="004F3340"/>
    <w:rsid w:val="0050039C"/>
    <w:rsid w:val="0051228E"/>
    <w:rsid w:val="0053388B"/>
    <w:rsid w:val="00535773"/>
    <w:rsid w:val="00537CAE"/>
    <w:rsid w:val="00543912"/>
    <w:rsid w:val="00543E6C"/>
    <w:rsid w:val="00551577"/>
    <w:rsid w:val="005566B7"/>
    <w:rsid w:val="00565087"/>
    <w:rsid w:val="005962F3"/>
    <w:rsid w:val="00597B11"/>
    <w:rsid w:val="005D2E01"/>
    <w:rsid w:val="005D4FD0"/>
    <w:rsid w:val="005D7096"/>
    <w:rsid w:val="005D7526"/>
    <w:rsid w:val="005E4BB2"/>
    <w:rsid w:val="005E5F66"/>
    <w:rsid w:val="005F473A"/>
    <w:rsid w:val="005F5BDF"/>
    <w:rsid w:val="005F7690"/>
    <w:rsid w:val="00602AEA"/>
    <w:rsid w:val="00605BA3"/>
    <w:rsid w:val="00614FDF"/>
    <w:rsid w:val="00627546"/>
    <w:rsid w:val="006346FB"/>
    <w:rsid w:val="0063543D"/>
    <w:rsid w:val="006415A0"/>
    <w:rsid w:val="006451F7"/>
    <w:rsid w:val="00647114"/>
    <w:rsid w:val="00683F0B"/>
    <w:rsid w:val="006961D1"/>
    <w:rsid w:val="006976D4"/>
    <w:rsid w:val="006A1BA9"/>
    <w:rsid w:val="006A323F"/>
    <w:rsid w:val="006B0C70"/>
    <w:rsid w:val="006B30D0"/>
    <w:rsid w:val="006C3D95"/>
    <w:rsid w:val="006C59EB"/>
    <w:rsid w:val="006C5D7B"/>
    <w:rsid w:val="006D30AB"/>
    <w:rsid w:val="006D561C"/>
    <w:rsid w:val="006E5C86"/>
    <w:rsid w:val="006E5E82"/>
    <w:rsid w:val="00701116"/>
    <w:rsid w:val="00713C44"/>
    <w:rsid w:val="00723D2B"/>
    <w:rsid w:val="00732222"/>
    <w:rsid w:val="00734A5B"/>
    <w:rsid w:val="0074026F"/>
    <w:rsid w:val="007429F6"/>
    <w:rsid w:val="007440C9"/>
    <w:rsid w:val="00744E76"/>
    <w:rsid w:val="00750BF8"/>
    <w:rsid w:val="00753C85"/>
    <w:rsid w:val="00757964"/>
    <w:rsid w:val="00757E1A"/>
    <w:rsid w:val="0077170E"/>
    <w:rsid w:val="00774DA4"/>
    <w:rsid w:val="0078007D"/>
    <w:rsid w:val="00780213"/>
    <w:rsid w:val="00780B89"/>
    <w:rsid w:val="00780C94"/>
    <w:rsid w:val="00781F0F"/>
    <w:rsid w:val="007843CB"/>
    <w:rsid w:val="00784D78"/>
    <w:rsid w:val="007860AB"/>
    <w:rsid w:val="00796CDA"/>
    <w:rsid w:val="007A2BE2"/>
    <w:rsid w:val="007A5CD5"/>
    <w:rsid w:val="007B600E"/>
    <w:rsid w:val="007C59E0"/>
    <w:rsid w:val="007E4BF7"/>
    <w:rsid w:val="007E7AAA"/>
    <w:rsid w:val="007F0F4A"/>
    <w:rsid w:val="007F2871"/>
    <w:rsid w:val="008028A4"/>
    <w:rsid w:val="00820E23"/>
    <w:rsid w:val="00823806"/>
    <w:rsid w:val="008242EB"/>
    <w:rsid w:val="00830747"/>
    <w:rsid w:val="00837EF8"/>
    <w:rsid w:val="00844C0B"/>
    <w:rsid w:val="00845C47"/>
    <w:rsid w:val="008511BA"/>
    <w:rsid w:val="008607A3"/>
    <w:rsid w:val="00863375"/>
    <w:rsid w:val="00870499"/>
    <w:rsid w:val="008768CA"/>
    <w:rsid w:val="008819E5"/>
    <w:rsid w:val="008868E8"/>
    <w:rsid w:val="00894171"/>
    <w:rsid w:val="008C384C"/>
    <w:rsid w:val="008C57B5"/>
    <w:rsid w:val="008D2760"/>
    <w:rsid w:val="008D4005"/>
    <w:rsid w:val="008E4715"/>
    <w:rsid w:val="008F2002"/>
    <w:rsid w:val="008F5DF7"/>
    <w:rsid w:val="008F6494"/>
    <w:rsid w:val="00902203"/>
    <w:rsid w:val="0090271F"/>
    <w:rsid w:val="00902E23"/>
    <w:rsid w:val="00904593"/>
    <w:rsid w:val="009048CC"/>
    <w:rsid w:val="009114D7"/>
    <w:rsid w:val="0091348E"/>
    <w:rsid w:val="0091699E"/>
    <w:rsid w:val="00917CCB"/>
    <w:rsid w:val="00923170"/>
    <w:rsid w:val="00930833"/>
    <w:rsid w:val="00930C27"/>
    <w:rsid w:val="009332DD"/>
    <w:rsid w:val="0093592D"/>
    <w:rsid w:val="00942EC2"/>
    <w:rsid w:val="00962E08"/>
    <w:rsid w:val="0097516A"/>
    <w:rsid w:val="009752E0"/>
    <w:rsid w:val="0097551E"/>
    <w:rsid w:val="009A47E7"/>
    <w:rsid w:val="009A65A8"/>
    <w:rsid w:val="009C74B0"/>
    <w:rsid w:val="009D164C"/>
    <w:rsid w:val="009D44FE"/>
    <w:rsid w:val="009E134D"/>
    <w:rsid w:val="009E4E3E"/>
    <w:rsid w:val="009F0085"/>
    <w:rsid w:val="009F37B7"/>
    <w:rsid w:val="00A01B48"/>
    <w:rsid w:val="00A07B1C"/>
    <w:rsid w:val="00A10434"/>
    <w:rsid w:val="00A10F02"/>
    <w:rsid w:val="00A15A96"/>
    <w:rsid w:val="00A164B4"/>
    <w:rsid w:val="00A21700"/>
    <w:rsid w:val="00A26956"/>
    <w:rsid w:val="00A27486"/>
    <w:rsid w:val="00A3423D"/>
    <w:rsid w:val="00A34E1C"/>
    <w:rsid w:val="00A44B06"/>
    <w:rsid w:val="00A53724"/>
    <w:rsid w:val="00A56066"/>
    <w:rsid w:val="00A73129"/>
    <w:rsid w:val="00A76FE9"/>
    <w:rsid w:val="00A80B90"/>
    <w:rsid w:val="00A82346"/>
    <w:rsid w:val="00A84E6A"/>
    <w:rsid w:val="00A900C9"/>
    <w:rsid w:val="00A901E9"/>
    <w:rsid w:val="00A9097E"/>
    <w:rsid w:val="00A92BA1"/>
    <w:rsid w:val="00A94B88"/>
    <w:rsid w:val="00AA024D"/>
    <w:rsid w:val="00AB5D1D"/>
    <w:rsid w:val="00AC6BC6"/>
    <w:rsid w:val="00AD41E0"/>
    <w:rsid w:val="00AD71D9"/>
    <w:rsid w:val="00AD78D2"/>
    <w:rsid w:val="00AE3496"/>
    <w:rsid w:val="00AE65E2"/>
    <w:rsid w:val="00AF42E4"/>
    <w:rsid w:val="00AF6665"/>
    <w:rsid w:val="00B02987"/>
    <w:rsid w:val="00B052C5"/>
    <w:rsid w:val="00B07659"/>
    <w:rsid w:val="00B10146"/>
    <w:rsid w:val="00B13EB9"/>
    <w:rsid w:val="00B15449"/>
    <w:rsid w:val="00B30888"/>
    <w:rsid w:val="00B37555"/>
    <w:rsid w:val="00B4318E"/>
    <w:rsid w:val="00B43881"/>
    <w:rsid w:val="00B65E62"/>
    <w:rsid w:val="00B7213D"/>
    <w:rsid w:val="00B837C1"/>
    <w:rsid w:val="00B93086"/>
    <w:rsid w:val="00B9644C"/>
    <w:rsid w:val="00BA19ED"/>
    <w:rsid w:val="00BA3DF8"/>
    <w:rsid w:val="00BA4B8D"/>
    <w:rsid w:val="00BB1BE3"/>
    <w:rsid w:val="00BC0F7D"/>
    <w:rsid w:val="00BC76BB"/>
    <w:rsid w:val="00BD18AB"/>
    <w:rsid w:val="00BD6461"/>
    <w:rsid w:val="00BD7D31"/>
    <w:rsid w:val="00BE3255"/>
    <w:rsid w:val="00BE6B4F"/>
    <w:rsid w:val="00BF128E"/>
    <w:rsid w:val="00BF33F0"/>
    <w:rsid w:val="00BF50E0"/>
    <w:rsid w:val="00C07047"/>
    <w:rsid w:val="00C074DD"/>
    <w:rsid w:val="00C1496A"/>
    <w:rsid w:val="00C20180"/>
    <w:rsid w:val="00C207AF"/>
    <w:rsid w:val="00C33079"/>
    <w:rsid w:val="00C35FE5"/>
    <w:rsid w:val="00C41AAF"/>
    <w:rsid w:val="00C45231"/>
    <w:rsid w:val="00C5420C"/>
    <w:rsid w:val="00C55D88"/>
    <w:rsid w:val="00C61CD6"/>
    <w:rsid w:val="00C621FB"/>
    <w:rsid w:val="00C66437"/>
    <w:rsid w:val="00C67D42"/>
    <w:rsid w:val="00C72833"/>
    <w:rsid w:val="00C77AAD"/>
    <w:rsid w:val="00C80F1D"/>
    <w:rsid w:val="00C8669C"/>
    <w:rsid w:val="00C87B9A"/>
    <w:rsid w:val="00C93F40"/>
    <w:rsid w:val="00CA3D0C"/>
    <w:rsid w:val="00CC5A50"/>
    <w:rsid w:val="00CF1BB3"/>
    <w:rsid w:val="00CF284D"/>
    <w:rsid w:val="00CF2C6D"/>
    <w:rsid w:val="00CF4994"/>
    <w:rsid w:val="00D0373F"/>
    <w:rsid w:val="00D37609"/>
    <w:rsid w:val="00D43449"/>
    <w:rsid w:val="00D47932"/>
    <w:rsid w:val="00D51AE0"/>
    <w:rsid w:val="00D54ECD"/>
    <w:rsid w:val="00D57972"/>
    <w:rsid w:val="00D64A45"/>
    <w:rsid w:val="00D668E7"/>
    <w:rsid w:val="00D675A9"/>
    <w:rsid w:val="00D738D6"/>
    <w:rsid w:val="00D755EB"/>
    <w:rsid w:val="00D76048"/>
    <w:rsid w:val="00D76F43"/>
    <w:rsid w:val="00D85C6C"/>
    <w:rsid w:val="00D85DD5"/>
    <w:rsid w:val="00D87E00"/>
    <w:rsid w:val="00D9134D"/>
    <w:rsid w:val="00DA7A03"/>
    <w:rsid w:val="00DB0A0F"/>
    <w:rsid w:val="00DB1818"/>
    <w:rsid w:val="00DC309B"/>
    <w:rsid w:val="00DC41B5"/>
    <w:rsid w:val="00DC4DA2"/>
    <w:rsid w:val="00DD4C17"/>
    <w:rsid w:val="00DD74A5"/>
    <w:rsid w:val="00DE2BA6"/>
    <w:rsid w:val="00DF1660"/>
    <w:rsid w:val="00DF2B1F"/>
    <w:rsid w:val="00DF62CD"/>
    <w:rsid w:val="00DF63A9"/>
    <w:rsid w:val="00E010F8"/>
    <w:rsid w:val="00E05CEA"/>
    <w:rsid w:val="00E07659"/>
    <w:rsid w:val="00E14211"/>
    <w:rsid w:val="00E16509"/>
    <w:rsid w:val="00E20B6B"/>
    <w:rsid w:val="00E25758"/>
    <w:rsid w:val="00E31168"/>
    <w:rsid w:val="00E31A56"/>
    <w:rsid w:val="00E359C0"/>
    <w:rsid w:val="00E44582"/>
    <w:rsid w:val="00E53870"/>
    <w:rsid w:val="00E56A80"/>
    <w:rsid w:val="00E56FDC"/>
    <w:rsid w:val="00E70A2E"/>
    <w:rsid w:val="00E72E79"/>
    <w:rsid w:val="00E77645"/>
    <w:rsid w:val="00E92B69"/>
    <w:rsid w:val="00E94904"/>
    <w:rsid w:val="00EA15B0"/>
    <w:rsid w:val="00EA1C6A"/>
    <w:rsid w:val="00EA5EA7"/>
    <w:rsid w:val="00EC4A25"/>
    <w:rsid w:val="00ED2512"/>
    <w:rsid w:val="00ED3D1C"/>
    <w:rsid w:val="00ED4185"/>
    <w:rsid w:val="00EF1336"/>
    <w:rsid w:val="00F01260"/>
    <w:rsid w:val="00F024A4"/>
    <w:rsid w:val="00F025A2"/>
    <w:rsid w:val="00F04712"/>
    <w:rsid w:val="00F0529C"/>
    <w:rsid w:val="00F13360"/>
    <w:rsid w:val="00F22EC7"/>
    <w:rsid w:val="00F265F5"/>
    <w:rsid w:val="00F325C8"/>
    <w:rsid w:val="00F4277B"/>
    <w:rsid w:val="00F63FCD"/>
    <w:rsid w:val="00F653B8"/>
    <w:rsid w:val="00F6630B"/>
    <w:rsid w:val="00F9008D"/>
    <w:rsid w:val="00FA1266"/>
    <w:rsid w:val="00FA4221"/>
    <w:rsid w:val="00FA7934"/>
    <w:rsid w:val="00FB26A1"/>
    <w:rsid w:val="00FC1192"/>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6"/>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7.vsdx"/><Relationship Id="rId21" Type="http://schemas.openxmlformats.org/officeDocument/2006/relationships/package" Target="embeddings/Microsoft_Visio_Drawing.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6.vsd"/><Relationship Id="rId50" Type="http://schemas.openxmlformats.org/officeDocument/2006/relationships/image" Target="media/image22.emf"/><Relationship Id="rId55" Type="http://schemas.openxmlformats.org/officeDocument/2006/relationships/package" Target="embeddings/Microsoft_Visio_Drawing12.vsdx"/><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Visio_Drawing2.vsdx"/><Relationship Id="rId33" Type="http://schemas.openxmlformats.org/officeDocument/2006/relationships/oleObject" Target="embeddings/Microsoft_Visio_2003-2010_Drawing4.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Drawing4.vsdx"/><Relationship Id="rId41" Type="http://schemas.openxmlformats.org/officeDocument/2006/relationships/package" Target="embeddings/Microsoft_Visio_Drawing8.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6.vsdx"/><Relationship Id="rId40" Type="http://schemas.openxmlformats.org/officeDocument/2006/relationships/image" Target="media/image16.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11.vsdx"/><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png"/><Relationship Id="rId57"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3.vsd"/><Relationship Id="rId44" Type="http://schemas.openxmlformats.org/officeDocument/2006/relationships/image" Target="media/image18.emf"/><Relationship Id="rId52" Type="http://schemas.openxmlformats.org/officeDocument/2006/relationships/image" Target="media/image2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20.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0.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EA09564-B36A-4013-9E4D-24893CDAFEE2}">
  <ds:schemaRefs>
    <ds:schemaRef ds:uri="http://schemas.microsoft.com/office/2006/documentManagement/types"/>
    <ds:schemaRef ds:uri="http://purl.org/dc/elements/1.1/"/>
    <ds:schemaRef ds:uri="http://schemas.microsoft.com/office/2006/metadata/properties"/>
    <ds:schemaRef ds:uri="6f846979-0e6f-42ff-8b87-e1893efeda99"/>
    <ds:schemaRef ds:uri="http://schemas.microsoft.com/office/infopath/2007/PartnerControls"/>
    <ds:schemaRef ds:uri="http://purl.org/dc/terms/"/>
    <ds:schemaRef ds:uri="http://schemas.openxmlformats.org/package/2006/metadata/core-properties"/>
    <ds:schemaRef ds:uri="db33437f-65a5-48c5-b537-19efd290f967"/>
    <ds:schemaRef ds:uri="http://www.w3.org/XML/1998/namespace"/>
    <ds:schemaRef ds:uri="http://purl.org/dc/dcmitype/"/>
  </ds:schemaRefs>
</ds:datastoreItem>
</file>

<file path=customXml/itemProps4.xml><?xml version="1.0" encoding="utf-8"?>
<ds:datastoreItem xmlns:ds="http://schemas.openxmlformats.org/officeDocument/2006/customXml" ds:itemID="{242A0459-5C5C-428A-AFB6-133700705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42</Pages>
  <Words>12999</Words>
  <Characters>67163</Characters>
  <Application>Microsoft Office Word</Application>
  <DocSecurity>0</DocSecurity>
  <Lines>1242</Lines>
  <Paragraphs>713</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79456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laeyoung.kim@lge.com Corrections</cp:lastModifiedBy>
  <cp:revision>2</cp:revision>
  <cp:lastPrinted>2019-02-25T14:05:00Z</cp:lastPrinted>
  <dcterms:created xsi:type="dcterms:W3CDTF">2020-01-28T15:14:00Z</dcterms:created>
  <dcterms:modified xsi:type="dcterms:W3CDTF">2020-01-28T15:14:00Z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