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77777777"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t>6</w:t>
            </w:r>
            <w:r w:rsidRPr="00DB29E3">
              <w:t>.</w:t>
            </w:r>
            <w:r>
              <w:t>8</w:t>
            </w:r>
            <w:r w:rsidRPr="00DB29E3">
              <w:t xml:space="preserve">.0 </w:t>
            </w:r>
            <w:r w:rsidRPr="00DB29E3">
              <w:rPr>
                <w:sz w:val="32"/>
              </w:rPr>
              <w:t>(20</w:t>
            </w:r>
            <w:r>
              <w:rPr>
                <w:sz w:val="32"/>
              </w:rPr>
              <w:t>20</w:t>
            </w:r>
            <w:r w:rsidRPr="00DB29E3">
              <w:rPr>
                <w:sz w:val="32"/>
              </w:rPr>
              <w:t>-</w:t>
            </w:r>
            <w:r>
              <w:rPr>
                <w:sz w:val="32"/>
              </w:rPr>
              <w:t>09</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7777777" w:rsidR="004F0988" w:rsidRPr="005D3E30" w:rsidRDefault="005D3E30" w:rsidP="005D3E30">
            <w:pPr>
              <w:pStyle w:val="ZT"/>
              <w:framePr w:wrap="auto" w:hAnchor="text" w:yAlign="inline"/>
              <w:rPr>
                <w:i/>
                <w:sz w:val="28"/>
              </w:rPr>
            </w:pPr>
            <w:r>
              <w:t>(</w:t>
            </w:r>
            <w:r>
              <w:rPr>
                <w:rStyle w:val="ZGSM"/>
              </w:rPr>
              <w:t>Release 16</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tr w:rsidR="00C074DD" w:rsidRPr="005D3E30" w14:paraId="1D3886A3" w14:textId="77777777" w:rsidTr="005D3E30">
        <w:trPr>
          <w:cantSplit/>
          <w:trHeight w:hRule="exact" w:val="1531"/>
        </w:trPr>
        <w:tc>
          <w:tcPr>
            <w:tcW w:w="4883" w:type="dxa"/>
            <w:shd w:val="clear" w:color="auto" w:fill="auto"/>
          </w:tcPr>
          <w:p w14:paraId="58A525FB" w14:textId="2017A1FC" w:rsidR="00C074DD" w:rsidRPr="005D3E30" w:rsidRDefault="00060A55" w:rsidP="00C074DD">
            <w:pPr>
              <w:rPr>
                <w:i/>
              </w:rPr>
            </w:pPr>
            <w:r w:rsidRPr="005D3E30">
              <w:rPr>
                <w:i/>
                <w:noProof/>
              </w:rPr>
              <w:drawing>
                <wp:inline distT="0" distB="0" distL="0" distR="0" wp14:anchorId="76BC1F05" wp14:editId="70AC6124">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2AEF6A2" w14:textId="067FB890" w:rsidR="00C074DD" w:rsidRPr="005D3E30" w:rsidRDefault="00060A55" w:rsidP="00C074DD">
            <w:pPr>
              <w:jc w:val="right"/>
            </w:pPr>
            <w:r w:rsidRPr="007E0DD4">
              <w:rPr>
                <w:noProof/>
              </w:rPr>
              <w:drawing>
                <wp:inline distT="0" distB="0" distL="0" distR="0" wp14:anchorId="29FEEB31" wp14:editId="1C12562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1"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1"/>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2"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5D3E30" w:rsidRDefault="00E16509" w:rsidP="00133525">
            <w:pPr>
              <w:pStyle w:val="FP"/>
              <w:spacing w:after="240"/>
              <w:ind w:left="2835" w:right="2835"/>
              <w:jc w:val="center"/>
              <w:rPr>
                <w:rFonts w:ascii="Arial" w:hAnsi="Arial"/>
                <w:b/>
                <w:i/>
              </w:rPr>
            </w:pPr>
            <w:bookmarkStart w:id="3" w:name="coords3gpp"/>
            <w:r w:rsidRPr="005D3E30">
              <w:rPr>
                <w:rFonts w:ascii="Arial" w:hAnsi="Arial"/>
                <w:b/>
                <w:i/>
              </w:rPr>
              <w:t>3GPP</w:t>
            </w:r>
          </w:p>
          <w:p w14:paraId="561F0CB6" w14:textId="77777777" w:rsidR="00E16509" w:rsidRPr="005D3E30" w:rsidRDefault="00E16509" w:rsidP="00133525">
            <w:pPr>
              <w:pStyle w:val="FP"/>
              <w:pBdr>
                <w:bottom w:val="single" w:sz="6" w:space="1" w:color="auto"/>
              </w:pBdr>
              <w:ind w:left="2835" w:right="2835"/>
              <w:jc w:val="center"/>
            </w:pPr>
            <w:r w:rsidRPr="005D3E30">
              <w:t>Postal address</w:t>
            </w:r>
          </w:p>
          <w:p w14:paraId="003794FD" w14:textId="77777777" w:rsidR="00E16509" w:rsidRPr="005D3E30" w:rsidRDefault="00E16509" w:rsidP="00133525">
            <w:pPr>
              <w:pStyle w:val="FP"/>
              <w:ind w:left="2835" w:right="2835"/>
              <w:jc w:val="center"/>
              <w:rPr>
                <w:rFonts w:ascii="Arial" w:hAnsi="Arial"/>
                <w:sz w:val="18"/>
              </w:rPr>
            </w:pPr>
          </w:p>
          <w:p w14:paraId="6F5B4C7A" w14:textId="77777777" w:rsidR="00E16509" w:rsidRPr="005D3E30" w:rsidRDefault="00E16509" w:rsidP="00133525">
            <w:pPr>
              <w:pStyle w:val="FP"/>
              <w:pBdr>
                <w:bottom w:val="single" w:sz="6" w:space="1" w:color="auto"/>
              </w:pBdr>
              <w:spacing w:before="240"/>
              <w:ind w:left="2835" w:right="2835"/>
              <w:jc w:val="center"/>
            </w:pPr>
            <w:r w:rsidRPr="005D3E30">
              <w:t>3GPP support office address</w:t>
            </w:r>
          </w:p>
          <w:p w14:paraId="1C91E8B9" w14:textId="77777777" w:rsidR="00E16509" w:rsidRPr="005D3E30" w:rsidRDefault="00E16509" w:rsidP="00133525">
            <w:pPr>
              <w:pStyle w:val="FP"/>
              <w:ind w:left="2835" w:right="2835"/>
              <w:jc w:val="center"/>
              <w:rPr>
                <w:rFonts w:ascii="Arial" w:hAnsi="Arial"/>
                <w:sz w:val="18"/>
              </w:rPr>
            </w:pPr>
            <w:r w:rsidRPr="005D3E30">
              <w:rPr>
                <w:rFonts w:ascii="Arial" w:hAnsi="Arial"/>
                <w:sz w:val="18"/>
              </w:rPr>
              <w:t>650 Route des Lucioles - Sophia Antipolis</w:t>
            </w:r>
          </w:p>
          <w:p w14:paraId="2499C193" w14:textId="77777777" w:rsidR="00E16509" w:rsidRPr="005D3E30" w:rsidRDefault="00E16509" w:rsidP="00133525">
            <w:pPr>
              <w:pStyle w:val="FP"/>
              <w:ind w:left="2835" w:right="2835"/>
              <w:jc w:val="center"/>
              <w:rPr>
                <w:rFonts w:ascii="Arial" w:hAnsi="Arial"/>
                <w:sz w:val="18"/>
              </w:rPr>
            </w:pPr>
            <w:r w:rsidRPr="005D3E30">
              <w:rPr>
                <w:rFonts w:ascii="Arial" w:hAnsi="Arial"/>
                <w:sz w:val="18"/>
              </w:rPr>
              <w:t>Valbonne - FRANCE</w:t>
            </w:r>
          </w:p>
          <w:p w14:paraId="39A3D901" w14:textId="77777777" w:rsidR="00E16509" w:rsidRPr="005D3E30" w:rsidRDefault="00E16509" w:rsidP="00133525">
            <w:pPr>
              <w:pStyle w:val="FP"/>
              <w:spacing w:after="20"/>
              <w:ind w:left="2835" w:right="2835"/>
              <w:jc w:val="center"/>
              <w:rPr>
                <w:rFonts w:ascii="Arial" w:hAnsi="Arial"/>
                <w:sz w:val="18"/>
              </w:rPr>
            </w:pPr>
            <w:r w:rsidRPr="005D3E30">
              <w:rPr>
                <w:rFonts w:ascii="Arial" w:hAnsi="Arial"/>
                <w:sz w:val="18"/>
              </w:rPr>
              <w:t>Tel.: +33 4 92 94 42 00 Fax: +33 4 93 65 47 16</w:t>
            </w:r>
          </w:p>
          <w:p w14:paraId="5DC8C278" w14:textId="77777777" w:rsidR="00E16509" w:rsidRPr="005D3E30" w:rsidRDefault="00E16509" w:rsidP="00133525">
            <w:pPr>
              <w:pStyle w:val="FP"/>
              <w:pBdr>
                <w:bottom w:val="single" w:sz="6" w:space="1" w:color="auto"/>
              </w:pBdr>
              <w:spacing w:before="240"/>
              <w:ind w:left="2835" w:right="2835"/>
              <w:jc w:val="center"/>
            </w:pPr>
            <w:r w:rsidRPr="005D3E30">
              <w:t>Internet</w:t>
            </w:r>
          </w:p>
          <w:p w14:paraId="79D95DE4" w14:textId="77777777" w:rsidR="00E16509" w:rsidRPr="005D3E30" w:rsidRDefault="00E16509" w:rsidP="00133525">
            <w:pPr>
              <w:pStyle w:val="FP"/>
              <w:ind w:left="2835" w:right="2835"/>
              <w:jc w:val="center"/>
              <w:rPr>
                <w:rFonts w:ascii="Arial" w:hAnsi="Arial"/>
                <w:sz w:val="18"/>
              </w:rPr>
            </w:pPr>
            <w:r w:rsidRPr="005D3E30">
              <w:rPr>
                <w:rFonts w:ascii="Arial" w:hAnsi="Arial"/>
                <w:sz w:val="18"/>
              </w:rPr>
              <w:t>http://www.3gpp.org</w:t>
            </w:r>
            <w:bookmarkEnd w:id="3"/>
          </w:p>
          <w:p w14:paraId="22F3EE0A" w14:textId="77777777" w:rsidR="00E16509" w:rsidRPr="005D3E30" w:rsidRDefault="00E16509" w:rsidP="00133525"/>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4"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77777777" w:rsidR="00E16509" w:rsidRPr="005D3E30" w:rsidRDefault="00E16509" w:rsidP="00133525">
            <w:pPr>
              <w:pStyle w:val="FP"/>
              <w:jc w:val="center"/>
              <w:rPr>
                <w:noProof/>
                <w:sz w:val="18"/>
              </w:rPr>
            </w:pPr>
            <w:r w:rsidRPr="005D3E30">
              <w:rPr>
                <w:noProof/>
                <w:sz w:val="18"/>
              </w:rPr>
              <w:t xml:space="preserve">© </w:t>
            </w:r>
            <w:r w:rsidR="005D3E30">
              <w:rPr>
                <w:noProof/>
                <w:sz w:val="18"/>
              </w:rPr>
              <w:t>2020</w:t>
            </w:r>
            <w:r w:rsidRPr="005D3E30">
              <w:rPr>
                <w:noProof/>
                <w:sz w:val="18"/>
              </w:rPr>
              <w:t>, 3GPP Organizational Partners (ARIB, ATIS, CCSA, ETSI, TSDSI, TTA, TTC).</w:t>
            </w:r>
            <w:bookmarkStart w:id="5" w:name="copyrightaddon"/>
            <w:bookmarkEnd w:id="5"/>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4"/>
          </w:p>
          <w:p w14:paraId="6BEB7F86" w14:textId="77777777" w:rsidR="00E16509" w:rsidRPr="005D3E30" w:rsidRDefault="00E16509" w:rsidP="00133525"/>
        </w:tc>
      </w:tr>
      <w:bookmarkEnd w:id="2"/>
    </w:tbl>
    <w:p w14:paraId="34625E10" w14:textId="77777777" w:rsidR="00080512" w:rsidRPr="005D3E30" w:rsidRDefault="00080512">
      <w:pPr>
        <w:pStyle w:val="TT"/>
      </w:pPr>
      <w:r w:rsidRPr="005D3E30">
        <w:br w:type="page"/>
      </w:r>
      <w:bookmarkStart w:id="6" w:name="tableOfContents"/>
      <w:bookmarkEnd w:id="6"/>
      <w:r w:rsidRPr="005D3E30">
        <w:lastRenderedPageBreak/>
        <w:t>Contents</w:t>
      </w:r>
    </w:p>
    <w:p w14:paraId="0E56C365" w14:textId="384A1C81" w:rsidR="00060A55"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_Toc51837765 \h </w:instrText>
      </w:r>
      <w:r>
        <w:fldChar w:fldCharType="separate"/>
      </w:r>
      <w:r>
        <w:t>7</w:t>
      </w:r>
      <w:r>
        <w:fldChar w:fldCharType="end"/>
      </w:r>
    </w:p>
    <w:p w14:paraId="3192A0E1" w14:textId="33610EB1" w:rsidR="00060A55" w:rsidRDefault="00060A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_Toc51837766 \h </w:instrText>
      </w:r>
      <w:r>
        <w:fldChar w:fldCharType="separate"/>
      </w:r>
      <w:r>
        <w:t>8</w:t>
      </w:r>
      <w:r>
        <w:fldChar w:fldCharType="end"/>
      </w:r>
    </w:p>
    <w:p w14:paraId="6132B180" w14:textId="442C1E94" w:rsidR="00060A55" w:rsidRDefault="00060A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_Toc51837767 \h </w:instrText>
      </w:r>
      <w:r>
        <w:fldChar w:fldCharType="separate"/>
      </w:r>
      <w:r>
        <w:t>8</w:t>
      </w:r>
      <w:r>
        <w:fldChar w:fldCharType="end"/>
      </w:r>
    </w:p>
    <w:p w14:paraId="70D06C90" w14:textId="5E57B6CA" w:rsidR="00060A55" w:rsidRDefault="00060A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_Toc51837768 \h </w:instrText>
      </w:r>
      <w:r>
        <w:fldChar w:fldCharType="separate"/>
      </w:r>
      <w:r>
        <w:t>10</w:t>
      </w:r>
      <w:r>
        <w:fldChar w:fldCharType="end"/>
      </w:r>
    </w:p>
    <w:p w14:paraId="06E1D431" w14:textId="429C3BB0" w:rsidR="00060A55" w:rsidRDefault="00060A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_Toc51837769 \h </w:instrText>
      </w:r>
      <w:r>
        <w:fldChar w:fldCharType="separate"/>
      </w:r>
      <w:r>
        <w:t>10</w:t>
      </w:r>
      <w:r>
        <w:fldChar w:fldCharType="end"/>
      </w:r>
    </w:p>
    <w:p w14:paraId="2096034A" w14:textId="0F73A7AF" w:rsidR="00060A55" w:rsidRDefault="00060A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_Toc51837770 \h </w:instrText>
      </w:r>
      <w:r>
        <w:fldChar w:fldCharType="separate"/>
      </w:r>
      <w:r>
        <w:t>10</w:t>
      </w:r>
      <w:r>
        <w:fldChar w:fldCharType="end"/>
      </w:r>
    </w:p>
    <w:p w14:paraId="3608FD28" w14:textId="0996D97F" w:rsidR="00060A55" w:rsidRDefault="00060A5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4D090B">
        <w:rPr>
          <w:rFonts w:eastAsia="Batang"/>
        </w:rPr>
        <w:t>Architecture Model and Concepts</w:t>
      </w:r>
      <w:r>
        <w:tab/>
      </w:r>
      <w:r>
        <w:fldChar w:fldCharType="begin" w:fldLock="1"/>
      </w:r>
      <w:r>
        <w:instrText xml:space="preserve"> PAGEREF _Toc51837771 \h </w:instrText>
      </w:r>
      <w:r>
        <w:fldChar w:fldCharType="separate"/>
      </w:r>
      <w:r>
        <w:t>11</w:t>
      </w:r>
      <w:r>
        <w:fldChar w:fldCharType="end"/>
      </w:r>
    </w:p>
    <w:p w14:paraId="11E4C81E" w14:textId="5334B335" w:rsidR="00060A55" w:rsidRDefault="00060A5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_Toc51837772 \h </w:instrText>
      </w:r>
      <w:r>
        <w:fldChar w:fldCharType="separate"/>
      </w:r>
      <w:r>
        <w:t>11</w:t>
      </w:r>
      <w:r>
        <w:fldChar w:fldCharType="end"/>
      </w:r>
    </w:p>
    <w:p w14:paraId="10DDDF8C" w14:textId="18F1B054" w:rsidR="00060A55" w:rsidRDefault="00060A5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_Toc51837773 \h </w:instrText>
      </w:r>
      <w:r>
        <w:fldChar w:fldCharType="separate"/>
      </w:r>
      <w:r>
        <w:t>11</w:t>
      </w:r>
      <w:r>
        <w:fldChar w:fldCharType="end"/>
      </w:r>
    </w:p>
    <w:p w14:paraId="2AD5BDA0" w14:textId="0044773B" w:rsidR="00060A55" w:rsidRDefault="00060A5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_Toc51837774 \h </w:instrText>
      </w:r>
      <w:r>
        <w:fldChar w:fldCharType="separate"/>
      </w:r>
      <w:r>
        <w:t>16</w:t>
      </w:r>
      <w:r>
        <w:fldChar w:fldCharType="end"/>
      </w:r>
    </w:p>
    <w:p w14:paraId="64D86CB4" w14:textId="6CF132C2" w:rsidR="00060A55" w:rsidRDefault="00060A5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_Toc51837775 \h </w:instrText>
      </w:r>
      <w:r>
        <w:fldChar w:fldCharType="separate"/>
      </w:r>
      <w:r>
        <w:t>16</w:t>
      </w:r>
      <w:r>
        <w:fldChar w:fldCharType="end"/>
      </w:r>
    </w:p>
    <w:p w14:paraId="5DCF1D77" w14:textId="5152C255" w:rsidR="00060A55" w:rsidRDefault="00060A5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_Toc51837776 \h </w:instrText>
      </w:r>
      <w:r>
        <w:fldChar w:fldCharType="separate"/>
      </w:r>
      <w:r>
        <w:t>17</w:t>
      </w:r>
      <w:r>
        <w:fldChar w:fldCharType="end"/>
      </w:r>
    </w:p>
    <w:p w14:paraId="6DAA4388" w14:textId="67F96605" w:rsidR="00060A55" w:rsidRDefault="00060A5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_Toc51837777 \h </w:instrText>
      </w:r>
      <w:r>
        <w:fldChar w:fldCharType="separate"/>
      </w:r>
      <w:r>
        <w:t>17</w:t>
      </w:r>
      <w:r>
        <w:fldChar w:fldCharType="end"/>
      </w:r>
    </w:p>
    <w:p w14:paraId="37EDA86D" w14:textId="6353EF84" w:rsidR="00060A55" w:rsidRDefault="00060A5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_Toc51837778 \h </w:instrText>
      </w:r>
      <w:r>
        <w:fldChar w:fldCharType="separate"/>
      </w:r>
      <w:r>
        <w:t>17</w:t>
      </w:r>
      <w:r>
        <w:fldChar w:fldCharType="end"/>
      </w:r>
    </w:p>
    <w:p w14:paraId="3363265B" w14:textId="752678D0" w:rsidR="00060A55" w:rsidRDefault="00060A5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_Toc51837779 \h </w:instrText>
      </w:r>
      <w:r>
        <w:fldChar w:fldCharType="separate"/>
      </w:r>
      <w:r>
        <w:t>18</w:t>
      </w:r>
      <w:r>
        <w:fldChar w:fldCharType="end"/>
      </w:r>
    </w:p>
    <w:p w14:paraId="7DC332D8" w14:textId="6774E850" w:rsidR="00060A55" w:rsidRDefault="00060A5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_Toc51837780 \h </w:instrText>
      </w:r>
      <w:r>
        <w:fldChar w:fldCharType="separate"/>
      </w:r>
      <w:r>
        <w:t>18</w:t>
      </w:r>
      <w:r>
        <w:fldChar w:fldCharType="end"/>
      </w:r>
    </w:p>
    <w:p w14:paraId="448274BD" w14:textId="6494076F" w:rsidR="00060A55" w:rsidRDefault="00060A5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_Toc51837781 \h </w:instrText>
      </w:r>
      <w:r>
        <w:fldChar w:fldCharType="separate"/>
      </w:r>
      <w:r>
        <w:t>18</w:t>
      </w:r>
      <w:r>
        <w:fldChar w:fldCharType="end"/>
      </w:r>
    </w:p>
    <w:p w14:paraId="5BC562A1" w14:textId="133D6EC2" w:rsidR="00060A55" w:rsidRDefault="00060A55">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_Toc51837782 \h </w:instrText>
      </w:r>
      <w:r>
        <w:fldChar w:fldCharType="separate"/>
      </w:r>
      <w:r>
        <w:t>18</w:t>
      </w:r>
      <w:r>
        <w:fldChar w:fldCharType="end"/>
      </w:r>
    </w:p>
    <w:p w14:paraId="3E65B0E0" w14:textId="4A520DDE" w:rsidR="00060A55" w:rsidRDefault="00060A55">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_Toc51837783 \h </w:instrText>
      </w:r>
      <w:r>
        <w:fldChar w:fldCharType="separate"/>
      </w:r>
      <w:r>
        <w:t>18</w:t>
      </w:r>
      <w:r>
        <w:fldChar w:fldCharType="end"/>
      </w:r>
    </w:p>
    <w:p w14:paraId="5E3F5AEA" w14:textId="4E184E00" w:rsidR="00060A55" w:rsidRDefault="00060A55">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_Toc51837784 \h </w:instrText>
      </w:r>
      <w:r>
        <w:fldChar w:fldCharType="separate"/>
      </w:r>
      <w:r>
        <w:t>19</w:t>
      </w:r>
      <w:r>
        <w:fldChar w:fldCharType="end"/>
      </w:r>
    </w:p>
    <w:p w14:paraId="3F8F9F2C" w14:textId="7D62E591" w:rsidR="00060A55" w:rsidRDefault="00060A55">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_Toc51837785 \h </w:instrText>
      </w:r>
      <w:r>
        <w:fldChar w:fldCharType="separate"/>
      </w:r>
      <w:r>
        <w:t>19</w:t>
      </w:r>
      <w:r>
        <w:fldChar w:fldCharType="end"/>
      </w:r>
    </w:p>
    <w:p w14:paraId="03DA1E80" w14:textId="21BEADDC" w:rsidR="00060A55" w:rsidRDefault="00060A55">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_Toc51837786 \h </w:instrText>
      </w:r>
      <w:r>
        <w:fldChar w:fldCharType="separate"/>
      </w:r>
      <w:r>
        <w:t>19</w:t>
      </w:r>
      <w:r>
        <w:fldChar w:fldCharType="end"/>
      </w:r>
    </w:p>
    <w:p w14:paraId="61D0BADD" w14:textId="059F2759" w:rsidR="00060A55" w:rsidRDefault="00060A55">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_Toc51837787 \h </w:instrText>
      </w:r>
      <w:r>
        <w:fldChar w:fldCharType="separate"/>
      </w:r>
      <w:r>
        <w:t>19</w:t>
      </w:r>
      <w:r>
        <w:fldChar w:fldCharType="end"/>
      </w:r>
    </w:p>
    <w:p w14:paraId="1F9D8A20" w14:textId="254DE33A" w:rsidR="00060A55" w:rsidRDefault="00060A55">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_Toc51837788 \h </w:instrText>
      </w:r>
      <w:r>
        <w:fldChar w:fldCharType="separate"/>
      </w:r>
      <w:r>
        <w:t>19</w:t>
      </w:r>
      <w:r>
        <w:fldChar w:fldCharType="end"/>
      </w:r>
    </w:p>
    <w:p w14:paraId="79C8BF4B" w14:textId="6D0BFCE7" w:rsidR="00060A55" w:rsidRDefault="00060A55">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_Toc51837789 \h </w:instrText>
      </w:r>
      <w:r>
        <w:fldChar w:fldCharType="separate"/>
      </w:r>
      <w:r>
        <w:t>20</w:t>
      </w:r>
      <w:r>
        <w:fldChar w:fldCharType="end"/>
      </w:r>
    </w:p>
    <w:p w14:paraId="255FA000" w14:textId="2A9F8471" w:rsidR="00060A55" w:rsidRDefault="00060A55">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_Toc51837790 \h </w:instrText>
      </w:r>
      <w:r>
        <w:fldChar w:fldCharType="separate"/>
      </w:r>
      <w:r>
        <w:t>20</w:t>
      </w:r>
      <w:r>
        <w:fldChar w:fldCharType="end"/>
      </w:r>
    </w:p>
    <w:p w14:paraId="6089EE4C" w14:textId="0B16AECE" w:rsidR="00060A55" w:rsidRDefault="00060A5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_Toc51837791 \h </w:instrText>
      </w:r>
      <w:r>
        <w:fldChar w:fldCharType="separate"/>
      </w:r>
      <w:r>
        <w:t>20</w:t>
      </w:r>
      <w:r>
        <w:fldChar w:fldCharType="end"/>
      </w:r>
    </w:p>
    <w:p w14:paraId="2687D2B2" w14:textId="7F05993E" w:rsidR="00060A55" w:rsidRDefault="00060A5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_Toc51837792 \h </w:instrText>
      </w:r>
      <w:r>
        <w:fldChar w:fldCharType="separate"/>
      </w:r>
      <w:r>
        <w:t>20</w:t>
      </w:r>
      <w:r>
        <w:fldChar w:fldCharType="end"/>
      </w:r>
    </w:p>
    <w:p w14:paraId="43AABE85" w14:textId="526329AD" w:rsidR="00060A55" w:rsidRDefault="00060A5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_Toc51837793 \h </w:instrText>
      </w:r>
      <w:r>
        <w:fldChar w:fldCharType="separate"/>
      </w:r>
      <w:r>
        <w:t>20</w:t>
      </w:r>
      <w:r>
        <w:fldChar w:fldCharType="end"/>
      </w:r>
    </w:p>
    <w:p w14:paraId="085BD594" w14:textId="30CB1DD8" w:rsidR="00060A55" w:rsidRDefault="00060A5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_Toc51837794 \h </w:instrText>
      </w:r>
      <w:r>
        <w:fldChar w:fldCharType="separate"/>
      </w:r>
      <w:r>
        <w:t>21</w:t>
      </w:r>
      <w:r>
        <w:fldChar w:fldCharType="end"/>
      </w:r>
    </w:p>
    <w:p w14:paraId="461D3966" w14:textId="3096ACD5" w:rsidR="00060A55" w:rsidRDefault="00060A5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_Toc51837795 \h </w:instrText>
      </w:r>
      <w:r>
        <w:fldChar w:fldCharType="separate"/>
      </w:r>
      <w:r>
        <w:t>22</w:t>
      </w:r>
      <w:r>
        <w:fldChar w:fldCharType="end"/>
      </w:r>
    </w:p>
    <w:p w14:paraId="6A2FE574" w14:textId="6E0B59E8" w:rsidR="00060A55" w:rsidRDefault="00060A5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_Toc51837796 \h </w:instrText>
      </w:r>
      <w:r>
        <w:fldChar w:fldCharType="separate"/>
      </w:r>
      <w:r>
        <w:t>22</w:t>
      </w:r>
      <w:r>
        <w:fldChar w:fldCharType="end"/>
      </w:r>
    </w:p>
    <w:p w14:paraId="4A828674" w14:textId="6B537672" w:rsidR="00060A55" w:rsidRDefault="00060A5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_Toc51837797 \h </w:instrText>
      </w:r>
      <w:r>
        <w:fldChar w:fldCharType="separate"/>
      </w:r>
      <w:r>
        <w:t>23</w:t>
      </w:r>
      <w:r>
        <w:fldChar w:fldCharType="end"/>
      </w:r>
    </w:p>
    <w:p w14:paraId="0C6CFEE3" w14:textId="129CE58F" w:rsidR="00060A55" w:rsidRDefault="00060A5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_Toc51837798 \h </w:instrText>
      </w:r>
      <w:r>
        <w:fldChar w:fldCharType="separate"/>
      </w:r>
      <w:r>
        <w:t>23</w:t>
      </w:r>
      <w:r>
        <w:fldChar w:fldCharType="end"/>
      </w:r>
    </w:p>
    <w:p w14:paraId="4C7B0FC6" w14:textId="1A86A2B1" w:rsidR="00060A55" w:rsidRDefault="00060A5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_Toc51837799 \h </w:instrText>
      </w:r>
      <w:r>
        <w:fldChar w:fldCharType="separate"/>
      </w:r>
      <w:r>
        <w:t>25</w:t>
      </w:r>
      <w:r>
        <w:fldChar w:fldCharType="end"/>
      </w:r>
    </w:p>
    <w:p w14:paraId="2818F972" w14:textId="30C52443" w:rsidR="00060A55" w:rsidRDefault="00060A5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_Toc51837800 \h </w:instrText>
      </w:r>
      <w:r>
        <w:fldChar w:fldCharType="separate"/>
      </w:r>
      <w:r>
        <w:t>25</w:t>
      </w:r>
      <w:r>
        <w:fldChar w:fldCharType="end"/>
      </w:r>
    </w:p>
    <w:p w14:paraId="61264E13" w14:textId="1CB8DB90" w:rsidR="00060A55" w:rsidRDefault="00060A5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_Toc51837801 \h </w:instrText>
      </w:r>
      <w:r>
        <w:fldChar w:fldCharType="separate"/>
      </w:r>
      <w:r>
        <w:t>25</w:t>
      </w:r>
      <w:r>
        <w:fldChar w:fldCharType="end"/>
      </w:r>
    </w:p>
    <w:p w14:paraId="158E0992" w14:textId="71D1FD53" w:rsidR="00060A55" w:rsidRDefault="00060A5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_Toc51837802 \h </w:instrText>
      </w:r>
      <w:r>
        <w:fldChar w:fldCharType="separate"/>
      </w:r>
      <w:r>
        <w:t>25</w:t>
      </w:r>
      <w:r>
        <w:fldChar w:fldCharType="end"/>
      </w:r>
    </w:p>
    <w:p w14:paraId="0511D147" w14:textId="65B2D23E" w:rsidR="00060A55" w:rsidRDefault="00060A5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_Toc51837803 \h </w:instrText>
      </w:r>
      <w:r>
        <w:fldChar w:fldCharType="separate"/>
      </w:r>
      <w:r>
        <w:t>26</w:t>
      </w:r>
      <w:r>
        <w:fldChar w:fldCharType="end"/>
      </w:r>
    </w:p>
    <w:p w14:paraId="17963CDB" w14:textId="62F5662D" w:rsidR="00060A55" w:rsidRDefault="00060A5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_Toc51837804 \h </w:instrText>
      </w:r>
      <w:r>
        <w:fldChar w:fldCharType="separate"/>
      </w:r>
      <w:r>
        <w:t>26</w:t>
      </w:r>
      <w:r>
        <w:fldChar w:fldCharType="end"/>
      </w:r>
    </w:p>
    <w:p w14:paraId="79A9498A" w14:textId="12020A03" w:rsidR="00060A55" w:rsidRDefault="00060A5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_Toc51837805 \h </w:instrText>
      </w:r>
      <w:r>
        <w:fldChar w:fldCharType="separate"/>
      </w:r>
      <w:r>
        <w:t>26</w:t>
      </w:r>
      <w:r>
        <w:fldChar w:fldCharType="end"/>
      </w:r>
    </w:p>
    <w:p w14:paraId="6E7724DF" w14:textId="3ED7ED61" w:rsidR="00060A55" w:rsidRDefault="00060A5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_Toc51837806 \h </w:instrText>
      </w:r>
      <w:r>
        <w:fldChar w:fldCharType="separate"/>
      </w:r>
      <w:r>
        <w:t>26</w:t>
      </w:r>
      <w:r>
        <w:fldChar w:fldCharType="end"/>
      </w:r>
    </w:p>
    <w:p w14:paraId="6BCE7505" w14:textId="6D10F948" w:rsidR="00060A55" w:rsidRDefault="00060A55">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_Toc51837807 \h </w:instrText>
      </w:r>
      <w:r>
        <w:fldChar w:fldCharType="separate"/>
      </w:r>
      <w:r>
        <w:t>26</w:t>
      </w:r>
      <w:r>
        <w:fldChar w:fldCharType="end"/>
      </w:r>
    </w:p>
    <w:p w14:paraId="6A6C4450" w14:textId="0E3CC142" w:rsidR="00060A55" w:rsidRDefault="00060A55">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_Toc51837808 \h </w:instrText>
      </w:r>
      <w:r>
        <w:fldChar w:fldCharType="separate"/>
      </w:r>
      <w:r>
        <w:t>28</w:t>
      </w:r>
      <w:r>
        <w:fldChar w:fldCharType="end"/>
      </w:r>
    </w:p>
    <w:p w14:paraId="5685A8DF" w14:textId="662A1A0E" w:rsidR="00060A55" w:rsidRDefault="00060A55">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_Toc51837809 \h </w:instrText>
      </w:r>
      <w:r>
        <w:fldChar w:fldCharType="separate"/>
      </w:r>
      <w:r>
        <w:t>28</w:t>
      </w:r>
      <w:r>
        <w:fldChar w:fldCharType="end"/>
      </w:r>
    </w:p>
    <w:p w14:paraId="60AC5DDC" w14:textId="1EEB3978" w:rsidR="00060A55" w:rsidRDefault="00060A55">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_Toc51837810 \h </w:instrText>
      </w:r>
      <w:r>
        <w:fldChar w:fldCharType="separate"/>
      </w:r>
      <w:r>
        <w:t>28</w:t>
      </w:r>
      <w:r>
        <w:fldChar w:fldCharType="end"/>
      </w:r>
    </w:p>
    <w:p w14:paraId="4F999B82" w14:textId="4F6AB6E8" w:rsidR="00060A55" w:rsidRDefault="00060A55">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_Toc51837811 \h </w:instrText>
      </w:r>
      <w:r>
        <w:fldChar w:fldCharType="separate"/>
      </w:r>
      <w:r>
        <w:t>29</w:t>
      </w:r>
      <w:r>
        <w:fldChar w:fldCharType="end"/>
      </w:r>
    </w:p>
    <w:p w14:paraId="52EFBB38" w14:textId="5D0FD067" w:rsidR="00060A55" w:rsidRDefault="00060A55">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_Toc51837812 \h </w:instrText>
      </w:r>
      <w:r>
        <w:fldChar w:fldCharType="separate"/>
      </w:r>
      <w:r>
        <w:t>29</w:t>
      </w:r>
      <w:r>
        <w:fldChar w:fldCharType="end"/>
      </w:r>
    </w:p>
    <w:p w14:paraId="51EE29E3" w14:textId="5558857D" w:rsidR="00060A55" w:rsidRDefault="00060A55">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_Toc51837813 \h </w:instrText>
      </w:r>
      <w:r>
        <w:fldChar w:fldCharType="separate"/>
      </w:r>
      <w:r>
        <w:t>30</w:t>
      </w:r>
      <w:r>
        <w:fldChar w:fldCharType="end"/>
      </w:r>
    </w:p>
    <w:p w14:paraId="38C9BB70" w14:textId="72F070FD" w:rsidR="00060A55" w:rsidRDefault="00060A55">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_Toc51837814 \h </w:instrText>
      </w:r>
      <w:r>
        <w:fldChar w:fldCharType="separate"/>
      </w:r>
      <w:r>
        <w:t>30</w:t>
      </w:r>
      <w:r>
        <w:fldChar w:fldCharType="end"/>
      </w:r>
    </w:p>
    <w:p w14:paraId="2E288697" w14:textId="4EE474C4" w:rsidR="00060A55" w:rsidRDefault="00060A55">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_Toc51837815 \h </w:instrText>
      </w:r>
      <w:r>
        <w:fldChar w:fldCharType="separate"/>
      </w:r>
      <w:r>
        <w:t>31</w:t>
      </w:r>
      <w:r>
        <w:fldChar w:fldCharType="end"/>
      </w:r>
    </w:p>
    <w:p w14:paraId="63C00C98" w14:textId="3DA1F3BA" w:rsidR="00060A55" w:rsidRDefault="00060A55">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_Toc51837816 \h </w:instrText>
      </w:r>
      <w:r>
        <w:fldChar w:fldCharType="separate"/>
      </w:r>
      <w:r>
        <w:t>31</w:t>
      </w:r>
      <w:r>
        <w:fldChar w:fldCharType="end"/>
      </w:r>
    </w:p>
    <w:p w14:paraId="59B016D5" w14:textId="68723259" w:rsidR="00060A55" w:rsidRDefault="00060A55">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_Toc51837817 \h </w:instrText>
      </w:r>
      <w:r>
        <w:fldChar w:fldCharType="separate"/>
      </w:r>
      <w:r>
        <w:t>31</w:t>
      </w:r>
      <w:r>
        <w:fldChar w:fldCharType="end"/>
      </w:r>
    </w:p>
    <w:p w14:paraId="5368CDA2" w14:textId="14CCDEA1" w:rsidR="00060A55" w:rsidRDefault="00060A55">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_Toc51837818 \h </w:instrText>
      </w:r>
      <w:r>
        <w:fldChar w:fldCharType="separate"/>
      </w:r>
      <w:r>
        <w:t>32</w:t>
      </w:r>
      <w:r>
        <w:fldChar w:fldCharType="end"/>
      </w:r>
    </w:p>
    <w:p w14:paraId="76A59B09" w14:textId="4B842178" w:rsidR="00060A55" w:rsidRDefault="00060A55">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_Toc51837819 \h </w:instrText>
      </w:r>
      <w:r>
        <w:fldChar w:fldCharType="separate"/>
      </w:r>
      <w:r>
        <w:t>32</w:t>
      </w:r>
      <w:r>
        <w:fldChar w:fldCharType="end"/>
      </w:r>
    </w:p>
    <w:p w14:paraId="4A39AAA5" w14:textId="261D2543" w:rsidR="00060A55" w:rsidRDefault="00060A55">
      <w:pPr>
        <w:pStyle w:val="TOC3"/>
        <w:rPr>
          <w:rFonts w:asciiTheme="minorHAnsi" w:eastAsiaTheme="minorEastAsia" w:hAnsiTheme="minorHAnsi" w:cstheme="minorBidi"/>
          <w:sz w:val="22"/>
          <w:szCs w:val="22"/>
          <w:lang w:eastAsia="en-GB"/>
        </w:rPr>
      </w:pPr>
      <w:r>
        <w:lastRenderedPageBreak/>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_Toc51837820 \h </w:instrText>
      </w:r>
      <w:r>
        <w:fldChar w:fldCharType="separate"/>
      </w:r>
      <w:r>
        <w:t>32</w:t>
      </w:r>
      <w:r>
        <w:fldChar w:fldCharType="end"/>
      </w:r>
    </w:p>
    <w:p w14:paraId="215457E1" w14:textId="1F09641A" w:rsidR="00060A55" w:rsidRDefault="00060A55">
      <w:pPr>
        <w:pStyle w:val="TOC4"/>
        <w:rPr>
          <w:rFonts w:asciiTheme="minorHAnsi" w:eastAsiaTheme="minorEastAsia" w:hAnsiTheme="minorHAnsi" w:cstheme="minorBidi"/>
          <w:sz w:val="22"/>
          <w:szCs w:val="22"/>
          <w:lang w:eastAsia="en-GB"/>
        </w:rPr>
      </w:pPr>
      <w:r>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_Toc51837821 \h </w:instrText>
      </w:r>
      <w:r>
        <w:fldChar w:fldCharType="separate"/>
      </w:r>
      <w:r>
        <w:t>32</w:t>
      </w:r>
      <w:r>
        <w:fldChar w:fldCharType="end"/>
      </w:r>
    </w:p>
    <w:p w14:paraId="3BBC27B5" w14:textId="368899C2" w:rsidR="00060A55" w:rsidRDefault="00060A55">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_Toc51837822 \h </w:instrText>
      </w:r>
      <w:r>
        <w:fldChar w:fldCharType="separate"/>
      </w:r>
      <w:r>
        <w:t>33</w:t>
      </w:r>
      <w:r>
        <w:fldChar w:fldCharType="end"/>
      </w:r>
    </w:p>
    <w:p w14:paraId="3C4C23D8" w14:textId="0F7D2F50" w:rsidR="00060A55" w:rsidRDefault="00060A55">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_Toc51837823 \h </w:instrText>
      </w:r>
      <w:r>
        <w:fldChar w:fldCharType="separate"/>
      </w:r>
      <w:r>
        <w:t>34</w:t>
      </w:r>
      <w:r>
        <w:fldChar w:fldCharType="end"/>
      </w:r>
    </w:p>
    <w:p w14:paraId="5007EE2F" w14:textId="3F5A61B3" w:rsidR="00060A55" w:rsidRDefault="00060A55">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_Toc51837824 \h </w:instrText>
      </w:r>
      <w:r>
        <w:fldChar w:fldCharType="separate"/>
      </w:r>
      <w:r>
        <w:t>34</w:t>
      </w:r>
      <w:r>
        <w:fldChar w:fldCharType="end"/>
      </w:r>
    </w:p>
    <w:p w14:paraId="5B495D4F" w14:textId="338079C8" w:rsidR="00060A55" w:rsidRDefault="00060A55">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_Toc51837825 \h </w:instrText>
      </w:r>
      <w:r>
        <w:fldChar w:fldCharType="separate"/>
      </w:r>
      <w:r>
        <w:t>34</w:t>
      </w:r>
      <w:r>
        <w:fldChar w:fldCharType="end"/>
      </w:r>
    </w:p>
    <w:p w14:paraId="288D908B" w14:textId="7C416B96" w:rsidR="00060A55" w:rsidRDefault="00060A55">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_Toc51837826 \h </w:instrText>
      </w:r>
      <w:r>
        <w:fldChar w:fldCharType="separate"/>
      </w:r>
      <w:r>
        <w:t>35</w:t>
      </w:r>
      <w:r>
        <w:fldChar w:fldCharType="end"/>
      </w:r>
    </w:p>
    <w:p w14:paraId="59EEED1A" w14:textId="2854A3AB" w:rsidR="00060A55" w:rsidRDefault="00060A55">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_Toc51837827 \h </w:instrText>
      </w:r>
      <w:r>
        <w:fldChar w:fldCharType="separate"/>
      </w:r>
      <w:r>
        <w:t>35</w:t>
      </w:r>
      <w:r>
        <w:fldChar w:fldCharType="end"/>
      </w:r>
    </w:p>
    <w:p w14:paraId="3E0AD8A9" w14:textId="1E1A9074" w:rsidR="00060A55" w:rsidRDefault="00060A55">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_Toc51837828 \h </w:instrText>
      </w:r>
      <w:r>
        <w:fldChar w:fldCharType="separate"/>
      </w:r>
      <w:r>
        <w:t>35</w:t>
      </w:r>
      <w:r>
        <w:fldChar w:fldCharType="end"/>
      </w:r>
    </w:p>
    <w:p w14:paraId="4126998C" w14:textId="66DDE6F6" w:rsidR="00060A55" w:rsidRDefault="00060A55">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_Toc51837829 \h </w:instrText>
      </w:r>
      <w:r>
        <w:fldChar w:fldCharType="separate"/>
      </w:r>
      <w:r>
        <w:t>35</w:t>
      </w:r>
      <w:r>
        <w:fldChar w:fldCharType="end"/>
      </w:r>
    </w:p>
    <w:p w14:paraId="00DD54A6" w14:textId="65D37E9B" w:rsidR="00060A55" w:rsidRDefault="00060A55">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_Toc51837830 \h </w:instrText>
      </w:r>
      <w:r>
        <w:fldChar w:fldCharType="separate"/>
      </w:r>
      <w:r>
        <w:t>36</w:t>
      </w:r>
      <w:r>
        <w:fldChar w:fldCharType="end"/>
      </w:r>
    </w:p>
    <w:p w14:paraId="46050E0A" w14:textId="7A5B985C" w:rsidR="00060A55" w:rsidRDefault="00060A55">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_Toc51837831 \h </w:instrText>
      </w:r>
      <w:r>
        <w:fldChar w:fldCharType="separate"/>
      </w:r>
      <w:r>
        <w:t>36</w:t>
      </w:r>
      <w:r>
        <w:fldChar w:fldCharType="end"/>
      </w:r>
    </w:p>
    <w:p w14:paraId="4AF87624" w14:textId="2DA4D35F" w:rsidR="00060A55" w:rsidRDefault="00060A55">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_Toc51837832 \h </w:instrText>
      </w:r>
      <w:r>
        <w:fldChar w:fldCharType="separate"/>
      </w:r>
      <w:r>
        <w:t>37</w:t>
      </w:r>
      <w:r>
        <w:fldChar w:fldCharType="end"/>
      </w:r>
    </w:p>
    <w:p w14:paraId="38D92695" w14:textId="290CCD80" w:rsidR="00060A55" w:rsidRDefault="00060A55">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_Toc51837833 \h </w:instrText>
      </w:r>
      <w:r>
        <w:fldChar w:fldCharType="separate"/>
      </w:r>
      <w:r>
        <w:t>37</w:t>
      </w:r>
      <w:r>
        <w:fldChar w:fldCharType="end"/>
      </w:r>
    </w:p>
    <w:p w14:paraId="7DAA045B" w14:textId="00AB770D" w:rsidR="00060A55" w:rsidRDefault="00060A55">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_Toc51837834 \h </w:instrText>
      </w:r>
      <w:r>
        <w:fldChar w:fldCharType="separate"/>
      </w:r>
      <w:r>
        <w:t>37</w:t>
      </w:r>
      <w:r>
        <w:fldChar w:fldCharType="end"/>
      </w:r>
    </w:p>
    <w:p w14:paraId="7E761C47" w14:textId="7F14A425" w:rsidR="00060A55" w:rsidRDefault="00060A55">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_Toc51837835 \h </w:instrText>
      </w:r>
      <w:r>
        <w:fldChar w:fldCharType="separate"/>
      </w:r>
      <w:r>
        <w:t>37</w:t>
      </w:r>
      <w:r>
        <w:fldChar w:fldCharType="end"/>
      </w:r>
    </w:p>
    <w:p w14:paraId="1427CE80" w14:textId="64E81213" w:rsidR="00060A55" w:rsidRDefault="00060A55">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_Toc51837836 \h </w:instrText>
      </w:r>
      <w:r>
        <w:fldChar w:fldCharType="separate"/>
      </w:r>
      <w:r>
        <w:t>39</w:t>
      </w:r>
      <w:r>
        <w:fldChar w:fldCharType="end"/>
      </w:r>
    </w:p>
    <w:p w14:paraId="5629BDF8" w14:textId="38318D42" w:rsidR="00060A55" w:rsidRDefault="00060A55">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_Toc51837837 \h </w:instrText>
      </w:r>
      <w:r>
        <w:fldChar w:fldCharType="separate"/>
      </w:r>
      <w:r>
        <w:t>39</w:t>
      </w:r>
      <w:r>
        <w:fldChar w:fldCharType="end"/>
      </w:r>
    </w:p>
    <w:p w14:paraId="1A69B926" w14:textId="7B8D94DB" w:rsidR="00060A55" w:rsidRDefault="00060A55">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_Toc51837838 \h </w:instrText>
      </w:r>
      <w:r>
        <w:fldChar w:fldCharType="separate"/>
      </w:r>
      <w:r>
        <w:t>40</w:t>
      </w:r>
      <w:r>
        <w:fldChar w:fldCharType="end"/>
      </w:r>
    </w:p>
    <w:p w14:paraId="64F0A96A" w14:textId="691C5942" w:rsidR="00060A55" w:rsidRDefault="00060A55">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_Toc51837839 \h </w:instrText>
      </w:r>
      <w:r>
        <w:fldChar w:fldCharType="separate"/>
      </w:r>
      <w:r>
        <w:t>40</w:t>
      </w:r>
      <w:r>
        <w:fldChar w:fldCharType="end"/>
      </w:r>
    </w:p>
    <w:p w14:paraId="7FA033B3" w14:textId="0EECE952" w:rsidR="00060A55" w:rsidRDefault="00060A5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_Toc51837840 \h </w:instrText>
      </w:r>
      <w:r>
        <w:fldChar w:fldCharType="separate"/>
      </w:r>
      <w:r>
        <w:t>40</w:t>
      </w:r>
      <w:r>
        <w:fldChar w:fldCharType="end"/>
      </w:r>
    </w:p>
    <w:p w14:paraId="3FEC6552" w14:textId="0B5C2962" w:rsidR="00060A55" w:rsidRDefault="00060A5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_Toc51837841 \h </w:instrText>
      </w:r>
      <w:r>
        <w:fldChar w:fldCharType="separate"/>
      </w:r>
      <w:r>
        <w:t>40</w:t>
      </w:r>
      <w:r>
        <w:fldChar w:fldCharType="end"/>
      </w:r>
    </w:p>
    <w:p w14:paraId="6AF7C80A" w14:textId="39730917" w:rsidR="00060A55" w:rsidRDefault="00060A5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_Toc51837842 \h </w:instrText>
      </w:r>
      <w:r>
        <w:fldChar w:fldCharType="separate"/>
      </w:r>
      <w:r>
        <w:t>41</w:t>
      </w:r>
      <w:r>
        <w:fldChar w:fldCharType="end"/>
      </w:r>
    </w:p>
    <w:p w14:paraId="3EC20BE3" w14:textId="3B6CA493" w:rsidR="00060A55" w:rsidRDefault="00060A5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_Toc51837843 \h </w:instrText>
      </w:r>
      <w:r>
        <w:fldChar w:fldCharType="separate"/>
      </w:r>
      <w:r>
        <w:t>41</w:t>
      </w:r>
      <w:r>
        <w:fldChar w:fldCharType="end"/>
      </w:r>
    </w:p>
    <w:p w14:paraId="354EDECE" w14:textId="23AB7EC7" w:rsidR="00060A55" w:rsidRDefault="00060A5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_Toc51837844 \h </w:instrText>
      </w:r>
      <w:r>
        <w:fldChar w:fldCharType="separate"/>
      </w:r>
      <w:r>
        <w:t>41</w:t>
      </w:r>
      <w:r>
        <w:fldChar w:fldCharType="end"/>
      </w:r>
    </w:p>
    <w:p w14:paraId="2DC6486C" w14:textId="5964F59D" w:rsidR="00060A55" w:rsidRDefault="00060A55">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_Toc51837845 \h </w:instrText>
      </w:r>
      <w:r>
        <w:fldChar w:fldCharType="separate"/>
      </w:r>
      <w:r>
        <w:t>41</w:t>
      </w:r>
      <w:r>
        <w:fldChar w:fldCharType="end"/>
      </w:r>
    </w:p>
    <w:p w14:paraId="2AD52AEE" w14:textId="4CB9EAF1" w:rsidR="00060A55" w:rsidRDefault="00060A55">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_Toc51837846 \h </w:instrText>
      </w:r>
      <w:r>
        <w:fldChar w:fldCharType="separate"/>
      </w:r>
      <w:r>
        <w:t>41</w:t>
      </w:r>
      <w:r>
        <w:fldChar w:fldCharType="end"/>
      </w:r>
    </w:p>
    <w:p w14:paraId="4EDCC22E" w14:textId="1D0F054A" w:rsidR="00060A55" w:rsidRDefault="00060A55">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_Toc51837847 \h </w:instrText>
      </w:r>
      <w:r>
        <w:fldChar w:fldCharType="separate"/>
      </w:r>
      <w:r>
        <w:t>41</w:t>
      </w:r>
      <w:r>
        <w:fldChar w:fldCharType="end"/>
      </w:r>
    </w:p>
    <w:p w14:paraId="061230C3" w14:textId="3CB6B787" w:rsidR="00060A55" w:rsidRDefault="00060A55">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_Toc51837848 \h </w:instrText>
      </w:r>
      <w:r>
        <w:fldChar w:fldCharType="separate"/>
      </w:r>
      <w:r>
        <w:t>42</w:t>
      </w:r>
      <w:r>
        <w:fldChar w:fldCharType="end"/>
      </w:r>
    </w:p>
    <w:p w14:paraId="02E55859" w14:textId="3C173B4C" w:rsidR="00060A55" w:rsidRDefault="00060A55">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_Toc51837849 \h </w:instrText>
      </w:r>
      <w:r>
        <w:fldChar w:fldCharType="separate"/>
      </w:r>
      <w:r>
        <w:t>42</w:t>
      </w:r>
      <w:r>
        <w:fldChar w:fldCharType="end"/>
      </w:r>
    </w:p>
    <w:p w14:paraId="337B07F4" w14:textId="772B9909" w:rsidR="00060A55" w:rsidRDefault="00060A55">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_Toc51837850 \h </w:instrText>
      </w:r>
      <w:r>
        <w:fldChar w:fldCharType="separate"/>
      </w:r>
      <w:r>
        <w:t>42</w:t>
      </w:r>
      <w:r>
        <w:fldChar w:fldCharType="end"/>
      </w:r>
    </w:p>
    <w:p w14:paraId="11ECE946" w14:textId="25F88432" w:rsidR="00060A55" w:rsidRDefault="00060A55">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_Toc51837851 \h </w:instrText>
      </w:r>
      <w:r>
        <w:fldChar w:fldCharType="separate"/>
      </w:r>
      <w:r>
        <w:t>42</w:t>
      </w:r>
      <w:r>
        <w:fldChar w:fldCharType="end"/>
      </w:r>
    </w:p>
    <w:p w14:paraId="48BDCD70" w14:textId="0CB00007" w:rsidR="00060A55" w:rsidRDefault="00060A55">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_Toc51837852 \h </w:instrText>
      </w:r>
      <w:r>
        <w:fldChar w:fldCharType="separate"/>
      </w:r>
      <w:r>
        <w:t>42</w:t>
      </w:r>
      <w:r>
        <w:fldChar w:fldCharType="end"/>
      </w:r>
    </w:p>
    <w:p w14:paraId="347F2591" w14:textId="09586BA4" w:rsidR="00060A55" w:rsidRDefault="00060A55">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_Toc51837853 \h </w:instrText>
      </w:r>
      <w:r>
        <w:fldChar w:fldCharType="separate"/>
      </w:r>
      <w:r>
        <w:t>42</w:t>
      </w:r>
      <w:r>
        <w:fldChar w:fldCharType="end"/>
      </w:r>
    </w:p>
    <w:p w14:paraId="0CD10A63" w14:textId="07F827F6" w:rsidR="00060A55" w:rsidRDefault="00060A5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_Toc51837854 \h </w:instrText>
      </w:r>
      <w:r>
        <w:fldChar w:fldCharType="separate"/>
      </w:r>
      <w:r>
        <w:t>43</w:t>
      </w:r>
      <w:r>
        <w:fldChar w:fldCharType="end"/>
      </w:r>
    </w:p>
    <w:p w14:paraId="4A884238" w14:textId="10DA8AC8" w:rsidR="00060A55" w:rsidRDefault="00060A5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_Toc51837855 \h </w:instrText>
      </w:r>
      <w:r>
        <w:fldChar w:fldCharType="separate"/>
      </w:r>
      <w:r>
        <w:t>43</w:t>
      </w:r>
      <w:r>
        <w:fldChar w:fldCharType="end"/>
      </w:r>
    </w:p>
    <w:p w14:paraId="68613868" w14:textId="008E591A" w:rsidR="00060A55" w:rsidRDefault="00060A5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_Toc51837856 \h </w:instrText>
      </w:r>
      <w:r>
        <w:fldChar w:fldCharType="separate"/>
      </w:r>
      <w:r>
        <w:t>43</w:t>
      </w:r>
      <w:r>
        <w:fldChar w:fldCharType="end"/>
      </w:r>
    </w:p>
    <w:p w14:paraId="74BDD45B" w14:textId="617D6D3B" w:rsidR="00060A55" w:rsidRDefault="00060A5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_Toc51837857 \h </w:instrText>
      </w:r>
      <w:r>
        <w:fldChar w:fldCharType="separate"/>
      </w:r>
      <w:r>
        <w:t>43</w:t>
      </w:r>
      <w:r>
        <w:fldChar w:fldCharType="end"/>
      </w:r>
    </w:p>
    <w:p w14:paraId="31889A73" w14:textId="2543F0FD" w:rsidR="00060A55" w:rsidRDefault="00060A5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_Toc51837858 \h </w:instrText>
      </w:r>
      <w:r>
        <w:fldChar w:fldCharType="separate"/>
      </w:r>
      <w:r>
        <w:t>44</w:t>
      </w:r>
      <w:r>
        <w:fldChar w:fldCharType="end"/>
      </w:r>
    </w:p>
    <w:p w14:paraId="6099FD20" w14:textId="7FA23347" w:rsidR="00060A55" w:rsidRDefault="00060A5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_Toc51837859 \h </w:instrText>
      </w:r>
      <w:r>
        <w:fldChar w:fldCharType="separate"/>
      </w:r>
      <w:r>
        <w:t>44</w:t>
      </w:r>
      <w:r>
        <w:fldChar w:fldCharType="end"/>
      </w:r>
    </w:p>
    <w:p w14:paraId="0E909C2E" w14:textId="75EFB442" w:rsidR="00060A55" w:rsidRDefault="00060A5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_Toc51837860 \h </w:instrText>
      </w:r>
      <w:r>
        <w:fldChar w:fldCharType="separate"/>
      </w:r>
      <w:r>
        <w:t>45</w:t>
      </w:r>
      <w:r>
        <w:fldChar w:fldCharType="end"/>
      </w:r>
    </w:p>
    <w:p w14:paraId="5CC4453C" w14:textId="1FCCDBAD" w:rsidR="00060A55" w:rsidRDefault="00060A5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_Toc51837861 \h </w:instrText>
      </w:r>
      <w:r>
        <w:fldChar w:fldCharType="separate"/>
      </w:r>
      <w:r>
        <w:t>46</w:t>
      </w:r>
      <w:r>
        <w:fldChar w:fldCharType="end"/>
      </w:r>
    </w:p>
    <w:p w14:paraId="70A0F54C" w14:textId="6618E713" w:rsidR="00060A55" w:rsidRDefault="00060A5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_Toc51837862 \h </w:instrText>
      </w:r>
      <w:r>
        <w:fldChar w:fldCharType="separate"/>
      </w:r>
      <w:r>
        <w:t>46</w:t>
      </w:r>
      <w:r>
        <w:fldChar w:fldCharType="end"/>
      </w:r>
    </w:p>
    <w:p w14:paraId="69EF5107" w14:textId="6DF8272C" w:rsidR="00060A55" w:rsidRDefault="00060A5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_Toc51837863 \h </w:instrText>
      </w:r>
      <w:r>
        <w:fldChar w:fldCharType="separate"/>
      </w:r>
      <w:r>
        <w:t>48</w:t>
      </w:r>
      <w:r>
        <w:fldChar w:fldCharType="end"/>
      </w:r>
    </w:p>
    <w:p w14:paraId="1D047374" w14:textId="024A0AEC" w:rsidR="00060A55" w:rsidRDefault="00060A5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_Toc51837864 \h </w:instrText>
      </w:r>
      <w:r>
        <w:fldChar w:fldCharType="separate"/>
      </w:r>
      <w:r>
        <w:t>49</w:t>
      </w:r>
      <w:r>
        <w:fldChar w:fldCharType="end"/>
      </w:r>
    </w:p>
    <w:p w14:paraId="4ECDF0EC" w14:textId="4FCFF197" w:rsidR="00060A55" w:rsidRDefault="00060A5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_Toc51837865 \h </w:instrText>
      </w:r>
      <w:r>
        <w:fldChar w:fldCharType="separate"/>
      </w:r>
      <w:r>
        <w:t>50</w:t>
      </w:r>
      <w:r>
        <w:fldChar w:fldCharType="end"/>
      </w:r>
    </w:p>
    <w:p w14:paraId="4DA06806" w14:textId="69804AFA" w:rsidR="00060A55" w:rsidRDefault="00060A55">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_Toc51837866 \h </w:instrText>
      </w:r>
      <w:r>
        <w:fldChar w:fldCharType="separate"/>
      </w:r>
      <w:r>
        <w:t>50</w:t>
      </w:r>
      <w:r>
        <w:fldChar w:fldCharType="end"/>
      </w:r>
    </w:p>
    <w:p w14:paraId="1DC3834D" w14:textId="5ED419C1" w:rsidR="00060A55" w:rsidRDefault="00060A55">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_Toc51837867 \h </w:instrText>
      </w:r>
      <w:r>
        <w:fldChar w:fldCharType="separate"/>
      </w:r>
      <w:r>
        <w:t>50</w:t>
      </w:r>
      <w:r>
        <w:fldChar w:fldCharType="end"/>
      </w:r>
    </w:p>
    <w:p w14:paraId="7090E1A2" w14:textId="3D4A32CC" w:rsidR="00060A55" w:rsidRDefault="00060A5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_Toc51837868 \h </w:instrText>
      </w:r>
      <w:r>
        <w:fldChar w:fldCharType="separate"/>
      </w:r>
      <w:r>
        <w:t>50</w:t>
      </w:r>
      <w:r>
        <w:fldChar w:fldCharType="end"/>
      </w:r>
    </w:p>
    <w:p w14:paraId="012CFAB1" w14:textId="04776C41" w:rsidR="00060A55" w:rsidRDefault="00060A5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_Toc51837869 \h </w:instrText>
      </w:r>
      <w:r>
        <w:fldChar w:fldCharType="separate"/>
      </w:r>
      <w:r>
        <w:t>51</w:t>
      </w:r>
      <w:r>
        <w:fldChar w:fldCharType="end"/>
      </w:r>
    </w:p>
    <w:p w14:paraId="359A0F13" w14:textId="71D458EC" w:rsidR="00060A55" w:rsidRDefault="00060A55">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_Toc51837870 \h </w:instrText>
      </w:r>
      <w:r>
        <w:fldChar w:fldCharType="separate"/>
      </w:r>
      <w:r>
        <w:t>51</w:t>
      </w:r>
      <w:r>
        <w:fldChar w:fldCharType="end"/>
      </w:r>
    </w:p>
    <w:p w14:paraId="72411D46" w14:textId="63FCEAC5" w:rsidR="00060A55" w:rsidRDefault="00060A5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_Toc51837871 \h </w:instrText>
      </w:r>
      <w:r>
        <w:fldChar w:fldCharType="separate"/>
      </w:r>
      <w:r>
        <w:t>51</w:t>
      </w:r>
      <w:r>
        <w:fldChar w:fldCharType="end"/>
      </w:r>
    </w:p>
    <w:p w14:paraId="470CF5C6" w14:textId="481BAA53" w:rsidR="00060A55" w:rsidRDefault="00060A5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_Toc51837872 \h </w:instrText>
      </w:r>
      <w:r>
        <w:fldChar w:fldCharType="separate"/>
      </w:r>
      <w:r>
        <w:t>51</w:t>
      </w:r>
      <w:r>
        <w:fldChar w:fldCharType="end"/>
      </w:r>
    </w:p>
    <w:p w14:paraId="573D83C5" w14:textId="3FB1AD09" w:rsidR="00060A55" w:rsidRDefault="00060A5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_Toc51837873 \h </w:instrText>
      </w:r>
      <w:r>
        <w:fldChar w:fldCharType="separate"/>
      </w:r>
      <w:r>
        <w:t>52</w:t>
      </w:r>
      <w:r>
        <w:fldChar w:fldCharType="end"/>
      </w:r>
    </w:p>
    <w:p w14:paraId="6DF50A69" w14:textId="7A06547A" w:rsidR="00060A55" w:rsidRDefault="00060A5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_Toc51837874 \h </w:instrText>
      </w:r>
      <w:r>
        <w:fldChar w:fldCharType="separate"/>
      </w:r>
      <w:r>
        <w:t>52</w:t>
      </w:r>
      <w:r>
        <w:fldChar w:fldCharType="end"/>
      </w:r>
    </w:p>
    <w:p w14:paraId="6C9D42EC" w14:textId="42D4BB29" w:rsidR="00060A55" w:rsidRDefault="00060A5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_Toc51837875 \h </w:instrText>
      </w:r>
      <w:r>
        <w:fldChar w:fldCharType="separate"/>
      </w:r>
      <w:r>
        <w:t>55</w:t>
      </w:r>
      <w:r>
        <w:fldChar w:fldCharType="end"/>
      </w:r>
    </w:p>
    <w:p w14:paraId="681D3D69" w14:textId="7D5F03D2" w:rsidR="00060A55" w:rsidRDefault="00060A5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_Toc51837876 \h </w:instrText>
      </w:r>
      <w:r>
        <w:fldChar w:fldCharType="separate"/>
      </w:r>
      <w:r>
        <w:t>56</w:t>
      </w:r>
      <w:r>
        <w:fldChar w:fldCharType="end"/>
      </w:r>
    </w:p>
    <w:p w14:paraId="44C9D1B7" w14:textId="5F5CB338" w:rsidR="00060A55" w:rsidRDefault="00060A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_Toc51837877 \h </w:instrText>
      </w:r>
      <w:r>
        <w:fldChar w:fldCharType="separate"/>
      </w:r>
      <w:r>
        <w:t>57</w:t>
      </w:r>
      <w:r>
        <w:fldChar w:fldCharType="end"/>
      </w:r>
    </w:p>
    <w:p w14:paraId="0D7F3AE4" w14:textId="11648621" w:rsidR="00060A55" w:rsidRDefault="00060A55">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_Toc51837878 \h </w:instrText>
      </w:r>
      <w:r>
        <w:fldChar w:fldCharType="separate"/>
      </w:r>
      <w:r>
        <w:t>57</w:t>
      </w:r>
      <w:r>
        <w:fldChar w:fldCharType="end"/>
      </w:r>
    </w:p>
    <w:p w14:paraId="6502F566" w14:textId="6787CD66" w:rsidR="00060A55" w:rsidRDefault="00060A5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_Toc51837879 \h </w:instrText>
      </w:r>
      <w:r>
        <w:fldChar w:fldCharType="separate"/>
      </w:r>
      <w:r>
        <w:t>58</w:t>
      </w:r>
      <w:r>
        <w:fldChar w:fldCharType="end"/>
      </w:r>
    </w:p>
    <w:p w14:paraId="3D8D2937" w14:textId="39CA011C" w:rsidR="00060A55" w:rsidRDefault="00060A55">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_Toc51837880 \h </w:instrText>
      </w:r>
      <w:r>
        <w:fldChar w:fldCharType="separate"/>
      </w:r>
      <w:r>
        <w:t>58</w:t>
      </w:r>
      <w:r>
        <w:fldChar w:fldCharType="end"/>
      </w:r>
    </w:p>
    <w:p w14:paraId="6B72F0AE" w14:textId="4323B049" w:rsidR="00060A55" w:rsidRDefault="00060A55">
      <w:pPr>
        <w:pStyle w:val="TOC4"/>
        <w:rPr>
          <w:rFonts w:asciiTheme="minorHAnsi" w:eastAsiaTheme="minorEastAsia" w:hAnsiTheme="minorHAnsi" w:cstheme="minorBidi"/>
          <w:sz w:val="22"/>
          <w:szCs w:val="22"/>
          <w:lang w:eastAsia="en-GB"/>
        </w:rPr>
      </w:pPr>
      <w:r>
        <w:lastRenderedPageBreak/>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_Toc51837881 \h </w:instrText>
      </w:r>
      <w:r>
        <w:fldChar w:fldCharType="separate"/>
      </w:r>
      <w:r>
        <w:t>62</w:t>
      </w:r>
      <w:r>
        <w:fldChar w:fldCharType="end"/>
      </w:r>
    </w:p>
    <w:p w14:paraId="33882AEA" w14:textId="0A399B61" w:rsidR="00060A55" w:rsidRDefault="00060A55">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_Toc51837882 \h </w:instrText>
      </w:r>
      <w:r>
        <w:fldChar w:fldCharType="separate"/>
      </w:r>
      <w:r>
        <w:t>62</w:t>
      </w:r>
      <w:r>
        <w:fldChar w:fldCharType="end"/>
      </w:r>
    </w:p>
    <w:p w14:paraId="09E31579" w14:textId="7A8F4ED9" w:rsidR="00060A55" w:rsidRDefault="00060A55">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_Toc51837883 \h </w:instrText>
      </w:r>
      <w:r>
        <w:fldChar w:fldCharType="separate"/>
      </w:r>
      <w:r>
        <w:t>63</w:t>
      </w:r>
      <w:r>
        <w:fldChar w:fldCharType="end"/>
      </w:r>
    </w:p>
    <w:p w14:paraId="67BB7ADA" w14:textId="09F93C09" w:rsidR="00060A55" w:rsidRDefault="00060A55">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_Toc51837884 \h </w:instrText>
      </w:r>
      <w:r>
        <w:fldChar w:fldCharType="separate"/>
      </w:r>
      <w:r>
        <w:t>65</w:t>
      </w:r>
      <w:r>
        <w:fldChar w:fldCharType="end"/>
      </w:r>
    </w:p>
    <w:p w14:paraId="1E64EA5E" w14:textId="5838DE67" w:rsidR="00060A55" w:rsidRDefault="00060A55">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_Toc51837885 \h </w:instrText>
      </w:r>
      <w:r>
        <w:fldChar w:fldCharType="separate"/>
      </w:r>
      <w:r>
        <w:t>66</w:t>
      </w:r>
      <w:r>
        <w:fldChar w:fldCharType="end"/>
      </w:r>
    </w:p>
    <w:p w14:paraId="207FE494" w14:textId="44CCA778" w:rsidR="00060A55" w:rsidRDefault="00060A55">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_Toc51837886 \h </w:instrText>
      </w:r>
      <w:r>
        <w:fldChar w:fldCharType="separate"/>
      </w:r>
      <w:r>
        <w:t>66</w:t>
      </w:r>
      <w:r>
        <w:fldChar w:fldCharType="end"/>
      </w:r>
    </w:p>
    <w:p w14:paraId="6570BFBB" w14:textId="430846CC" w:rsidR="00060A55" w:rsidRDefault="00060A55">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_Toc51837887 \h </w:instrText>
      </w:r>
      <w:r>
        <w:fldChar w:fldCharType="separate"/>
      </w:r>
      <w:r>
        <w:t>67</w:t>
      </w:r>
      <w:r>
        <w:fldChar w:fldCharType="end"/>
      </w:r>
    </w:p>
    <w:p w14:paraId="31784B17" w14:textId="4B4CFD88" w:rsidR="00060A55" w:rsidRDefault="00060A55">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_Toc51837888 \h </w:instrText>
      </w:r>
      <w:r>
        <w:fldChar w:fldCharType="separate"/>
      </w:r>
      <w:r>
        <w:t>67</w:t>
      </w:r>
      <w:r>
        <w:fldChar w:fldCharType="end"/>
      </w:r>
    </w:p>
    <w:p w14:paraId="6EE5893E" w14:textId="01053197" w:rsidR="00060A55" w:rsidRDefault="00060A55">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_Toc51837889 \h </w:instrText>
      </w:r>
      <w:r>
        <w:fldChar w:fldCharType="separate"/>
      </w:r>
      <w:r>
        <w:t>67</w:t>
      </w:r>
      <w:r>
        <w:fldChar w:fldCharType="end"/>
      </w:r>
    </w:p>
    <w:p w14:paraId="76CF1232" w14:textId="52CB8D45" w:rsidR="00060A55" w:rsidRDefault="00060A5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_Toc51837890 \h </w:instrText>
      </w:r>
      <w:r>
        <w:fldChar w:fldCharType="separate"/>
      </w:r>
      <w:r>
        <w:t>68</w:t>
      </w:r>
      <w:r>
        <w:fldChar w:fldCharType="end"/>
      </w:r>
    </w:p>
    <w:p w14:paraId="00F9FFFB" w14:textId="2B9C1DB7" w:rsidR="00060A55" w:rsidRDefault="00060A5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_Toc51837891 \h </w:instrText>
      </w:r>
      <w:r>
        <w:fldChar w:fldCharType="separate"/>
      </w:r>
      <w:r>
        <w:t>68</w:t>
      </w:r>
      <w:r>
        <w:fldChar w:fldCharType="end"/>
      </w:r>
    </w:p>
    <w:p w14:paraId="11DDDE62" w14:textId="1855118F" w:rsidR="00060A55" w:rsidRDefault="00060A5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_Toc51837892 \h </w:instrText>
      </w:r>
      <w:r>
        <w:fldChar w:fldCharType="separate"/>
      </w:r>
      <w:r>
        <w:t>69</w:t>
      </w:r>
      <w:r>
        <w:fldChar w:fldCharType="end"/>
      </w:r>
    </w:p>
    <w:p w14:paraId="07A910CD" w14:textId="5FA49CF7" w:rsidR="00060A55" w:rsidRDefault="00060A5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_Toc51837893 \h </w:instrText>
      </w:r>
      <w:r>
        <w:fldChar w:fldCharType="separate"/>
      </w:r>
      <w:r>
        <w:t>69</w:t>
      </w:r>
      <w:r>
        <w:fldChar w:fldCharType="end"/>
      </w:r>
    </w:p>
    <w:p w14:paraId="7BF6341D" w14:textId="29F4DF0E" w:rsidR="00060A55" w:rsidRDefault="00060A5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_Toc51837894 \h </w:instrText>
      </w:r>
      <w:r>
        <w:fldChar w:fldCharType="separate"/>
      </w:r>
      <w:r>
        <w:t>70</w:t>
      </w:r>
      <w:r>
        <w:fldChar w:fldCharType="end"/>
      </w:r>
    </w:p>
    <w:p w14:paraId="2F3A4877" w14:textId="21F06075" w:rsidR="00060A55" w:rsidRDefault="00060A55">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_Toc51837895 \h </w:instrText>
      </w:r>
      <w:r>
        <w:fldChar w:fldCharType="separate"/>
      </w:r>
      <w:r>
        <w:t>70</w:t>
      </w:r>
      <w:r>
        <w:fldChar w:fldCharType="end"/>
      </w:r>
    </w:p>
    <w:p w14:paraId="69FACC21" w14:textId="0B00506A" w:rsidR="00060A55" w:rsidRDefault="00060A55">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_Toc51837896 \h </w:instrText>
      </w:r>
      <w:r>
        <w:fldChar w:fldCharType="separate"/>
      </w:r>
      <w:r>
        <w:t>72</w:t>
      </w:r>
      <w:r>
        <w:fldChar w:fldCharType="end"/>
      </w:r>
    </w:p>
    <w:p w14:paraId="5575F217" w14:textId="612AACF1" w:rsidR="00060A55" w:rsidRDefault="00060A55">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_Toc51837897 \h </w:instrText>
      </w:r>
      <w:r>
        <w:fldChar w:fldCharType="separate"/>
      </w:r>
      <w:r>
        <w:t>72</w:t>
      </w:r>
      <w:r>
        <w:fldChar w:fldCharType="end"/>
      </w:r>
    </w:p>
    <w:p w14:paraId="28D54FF9" w14:textId="68C8FB73" w:rsidR="00060A55" w:rsidRDefault="00060A55">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_Toc51837898 \h </w:instrText>
      </w:r>
      <w:r>
        <w:fldChar w:fldCharType="separate"/>
      </w:r>
      <w:r>
        <w:t>73</w:t>
      </w:r>
      <w:r>
        <w:fldChar w:fldCharType="end"/>
      </w:r>
    </w:p>
    <w:p w14:paraId="1A69C15A" w14:textId="4A6EA321" w:rsidR="00060A55" w:rsidRDefault="00060A55">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_Toc51837899 \h </w:instrText>
      </w:r>
      <w:r>
        <w:fldChar w:fldCharType="separate"/>
      </w:r>
      <w:r>
        <w:t>73</w:t>
      </w:r>
      <w:r>
        <w:fldChar w:fldCharType="end"/>
      </w:r>
    </w:p>
    <w:p w14:paraId="662B4E85" w14:textId="2786EE7F" w:rsidR="00060A55" w:rsidRDefault="00060A55">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_Toc51837900 \h </w:instrText>
      </w:r>
      <w:r>
        <w:fldChar w:fldCharType="separate"/>
      </w:r>
      <w:r>
        <w:t>73</w:t>
      </w:r>
      <w:r>
        <w:fldChar w:fldCharType="end"/>
      </w:r>
    </w:p>
    <w:p w14:paraId="26702055" w14:textId="7580F6F5" w:rsidR="00060A55" w:rsidRDefault="00060A55">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_Toc51837901 \h </w:instrText>
      </w:r>
      <w:r>
        <w:fldChar w:fldCharType="separate"/>
      </w:r>
      <w:r>
        <w:t>73</w:t>
      </w:r>
      <w:r>
        <w:fldChar w:fldCharType="end"/>
      </w:r>
    </w:p>
    <w:p w14:paraId="36951274" w14:textId="2459DF05" w:rsidR="00060A55" w:rsidRDefault="00060A55">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_Toc51837902 \h </w:instrText>
      </w:r>
      <w:r>
        <w:fldChar w:fldCharType="separate"/>
      </w:r>
      <w:r>
        <w:t>73</w:t>
      </w:r>
      <w:r>
        <w:fldChar w:fldCharType="end"/>
      </w:r>
    </w:p>
    <w:p w14:paraId="0FF1C11D" w14:textId="1E47DBD2" w:rsidR="00060A55" w:rsidRDefault="00060A55">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_Toc51837903 \h </w:instrText>
      </w:r>
      <w:r>
        <w:fldChar w:fldCharType="separate"/>
      </w:r>
      <w:r>
        <w:t>73</w:t>
      </w:r>
      <w:r>
        <w:fldChar w:fldCharType="end"/>
      </w:r>
    </w:p>
    <w:p w14:paraId="488A2843" w14:textId="277782F6" w:rsidR="00060A55" w:rsidRDefault="00060A55">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_Toc51837904 \h </w:instrText>
      </w:r>
      <w:r>
        <w:fldChar w:fldCharType="separate"/>
      </w:r>
      <w:r>
        <w:t>74</w:t>
      </w:r>
      <w:r>
        <w:fldChar w:fldCharType="end"/>
      </w:r>
    </w:p>
    <w:p w14:paraId="77376B0D" w14:textId="54D67A60" w:rsidR="00060A55" w:rsidRDefault="00060A55">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_Toc51837905 \h </w:instrText>
      </w:r>
      <w:r>
        <w:fldChar w:fldCharType="separate"/>
      </w:r>
      <w:r>
        <w:t>74</w:t>
      </w:r>
      <w:r>
        <w:fldChar w:fldCharType="end"/>
      </w:r>
    </w:p>
    <w:p w14:paraId="2412D453" w14:textId="4EA571FA" w:rsidR="00060A55" w:rsidRDefault="00060A55">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_Toc51837906 \h </w:instrText>
      </w:r>
      <w:r>
        <w:fldChar w:fldCharType="separate"/>
      </w:r>
      <w:r>
        <w:t>75</w:t>
      </w:r>
      <w:r>
        <w:fldChar w:fldCharType="end"/>
      </w:r>
    </w:p>
    <w:p w14:paraId="01683EB6" w14:textId="6E7E7E71" w:rsidR="00060A55" w:rsidRDefault="00060A55">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_Toc51837907 \h </w:instrText>
      </w:r>
      <w:r>
        <w:fldChar w:fldCharType="separate"/>
      </w:r>
      <w:r>
        <w:t>76</w:t>
      </w:r>
      <w:r>
        <w:fldChar w:fldCharType="end"/>
      </w:r>
    </w:p>
    <w:p w14:paraId="173A7555" w14:textId="78F2233B" w:rsidR="00060A55" w:rsidRDefault="00060A55">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_Toc51837908 \h </w:instrText>
      </w:r>
      <w:r>
        <w:fldChar w:fldCharType="separate"/>
      </w:r>
      <w:r>
        <w:t>76</w:t>
      </w:r>
      <w:r>
        <w:fldChar w:fldCharType="end"/>
      </w:r>
    </w:p>
    <w:p w14:paraId="38B3ED9C" w14:textId="26EDDB65" w:rsidR="00060A55" w:rsidRDefault="00060A55">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_Toc51837909 \h </w:instrText>
      </w:r>
      <w:r>
        <w:fldChar w:fldCharType="separate"/>
      </w:r>
      <w:r>
        <w:t>77</w:t>
      </w:r>
      <w:r>
        <w:fldChar w:fldCharType="end"/>
      </w:r>
    </w:p>
    <w:p w14:paraId="69AF53B2" w14:textId="6C869D6B" w:rsidR="00060A55" w:rsidRDefault="00060A5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_Toc51837910 \h </w:instrText>
      </w:r>
      <w:r>
        <w:fldChar w:fldCharType="separate"/>
      </w:r>
      <w:r>
        <w:t>78</w:t>
      </w:r>
      <w:r>
        <w:fldChar w:fldCharType="end"/>
      </w:r>
    </w:p>
    <w:p w14:paraId="062AC9E8" w14:textId="0B8A0D71" w:rsidR="00060A55" w:rsidRDefault="00060A5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_Toc51837911 \h </w:instrText>
      </w:r>
      <w:r>
        <w:fldChar w:fldCharType="separate"/>
      </w:r>
      <w:r>
        <w:t>78</w:t>
      </w:r>
      <w:r>
        <w:fldChar w:fldCharType="end"/>
      </w:r>
    </w:p>
    <w:p w14:paraId="32906E86" w14:textId="48F93A10" w:rsidR="00060A55" w:rsidRDefault="00060A55">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_Toc51837912 \h </w:instrText>
      </w:r>
      <w:r>
        <w:fldChar w:fldCharType="separate"/>
      </w:r>
      <w:r>
        <w:t>78</w:t>
      </w:r>
      <w:r>
        <w:fldChar w:fldCharType="end"/>
      </w:r>
    </w:p>
    <w:p w14:paraId="69ECC8B8" w14:textId="2AA8C8E5" w:rsidR="00060A55" w:rsidRDefault="00060A55">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_Toc51837913 \h </w:instrText>
      </w:r>
      <w:r>
        <w:fldChar w:fldCharType="separate"/>
      </w:r>
      <w:r>
        <w:t>80</w:t>
      </w:r>
      <w:r>
        <w:fldChar w:fldCharType="end"/>
      </w:r>
    </w:p>
    <w:p w14:paraId="3BDD23F8" w14:textId="1E49A18E" w:rsidR="00060A55" w:rsidRDefault="00060A55">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_Toc51837914 \h </w:instrText>
      </w:r>
      <w:r>
        <w:fldChar w:fldCharType="separate"/>
      </w:r>
      <w:r>
        <w:t>80</w:t>
      </w:r>
      <w:r>
        <w:fldChar w:fldCharType="end"/>
      </w:r>
    </w:p>
    <w:p w14:paraId="2DB9B4DD" w14:textId="2290456F" w:rsidR="00060A55" w:rsidRDefault="00060A55">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_Toc51837915 \h </w:instrText>
      </w:r>
      <w:r>
        <w:fldChar w:fldCharType="separate"/>
      </w:r>
      <w:r>
        <w:t>80</w:t>
      </w:r>
      <w:r>
        <w:fldChar w:fldCharType="end"/>
      </w:r>
    </w:p>
    <w:p w14:paraId="485C5EF9" w14:textId="064D23B9" w:rsidR="00060A55" w:rsidRDefault="00060A55">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_Toc51837916 \h </w:instrText>
      </w:r>
      <w:r>
        <w:fldChar w:fldCharType="separate"/>
      </w:r>
      <w:r>
        <w:t>81</w:t>
      </w:r>
      <w:r>
        <w:fldChar w:fldCharType="end"/>
      </w:r>
    </w:p>
    <w:p w14:paraId="1AB44463" w14:textId="167C5B81" w:rsidR="00060A55" w:rsidRDefault="00060A55">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_Toc51837917 \h </w:instrText>
      </w:r>
      <w:r>
        <w:fldChar w:fldCharType="separate"/>
      </w:r>
      <w:r>
        <w:t>81</w:t>
      </w:r>
      <w:r>
        <w:fldChar w:fldCharType="end"/>
      </w:r>
    </w:p>
    <w:p w14:paraId="10B039D9" w14:textId="22AF9422" w:rsidR="00060A55" w:rsidRDefault="00060A55">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_Toc51837918 \h </w:instrText>
      </w:r>
      <w:r>
        <w:fldChar w:fldCharType="separate"/>
      </w:r>
      <w:r>
        <w:t>81</w:t>
      </w:r>
      <w:r>
        <w:fldChar w:fldCharType="end"/>
      </w:r>
    </w:p>
    <w:p w14:paraId="53A7EFEE" w14:textId="16CCADFB" w:rsidR="00060A55" w:rsidRDefault="00060A55">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_Toc51837919 \h </w:instrText>
      </w:r>
      <w:r>
        <w:fldChar w:fldCharType="separate"/>
      </w:r>
      <w:r>
        <w:t>81</w:t>
      </w:r>
      <w:r>
        <w:fldChar w:fldCharType="end"/>
      </w:r>
    </w:p>
    <w:p w14:paraId="6CAC5CD8" w14:textId="7447C8B8" w:rsidR="00060A55" w:rsidRDefault="00060A55">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_Toc51837920 \h </w:instrText>
      </w:r>
      <w:r>
        <w:fldChar w:fldCharType="separate"/>
      </w:r>
      <w:r>
        <w:t>82</w:t>
      </w:r>
      <w:r>
        <w:fldChar w:fldCharType="end"/>
      </w:r>
    </w:p>
    <w:p w14:paraId="2B72AD13" w14:textId="7C002DC5" w:rsidR="00060A55" w:rsidRDefault="00060A5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_Toc51837921 \h </w:instrText>
      </w:r>
      <w:r>
        <w:fldChar w:fldCharType="separate"/>
      </w:r>
      <w:r>
        <w:t>82</w:t>
      </w:r>
      <w:r>
        <w:fldChar w:fldCharType="end"/>
      </w:r>
    </w:p>
    <w:p w14:paraId="69668D3D" w14:textId="78A00B0B" w:rsidR="00060A55" w:rsidRDefault="00060A55">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_Toc51837922 \h </w:instrText>
      </w:r>
      <w:r>
        <w:fldChar w:fldCharType="separate"/>
      </w:r>
      <w:r>
        <w:t>82</w:t>
      </w:r>
      <w:r>
        <w:fldChar w:fldCharType="end"/>
      </w:r>
    </w:p>
    <w:p w14:paraId="1E45471C" w14:textId="7E691348" w:rsidR="00060A55" w:rsidRDefault="00060A55">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_Toc51837923 \h </w:instrText>
      </w:r>
      <w:r>
        <w:fldChar w:fldCharType="separate"/>
      </w:r>
      <w:r>
        <w:t>82</w:t>
      </w:r>
      <w:r>
        <w:fldChar w:fldCharType="end"/>
      </w:r>
    </w:p>
    <w:p w14:paraId="62C5D0DD" w14:textId="7D7EF970" w:rsidR="00060A55" w:rsidRDefault="00060A55">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_Toc51837924 \h </w:instrText>
      </w:r>
      <w:r>
        <w:fldChar w:fldCharType="separate"/>
      </w:r>
      <w:r>
        <w:t>84</w:t>
      </w:r>
      <w:r>
        <w:fldChar w:fldCharType="end"/>
      </w:r>
    </w:p>
    <w:p w14:paraId="59EAAA5D" w14:textId="17C1E913" w:rsidR="00060A55" w:rsidRDefault="00060A55">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_Toc51837925 \h </w:instrText>
      </w:r>
      <w:r>
        <w:fldChar w:fldCharType="separate"/>
      </w:r>
      <w:r>
        <w:t>84</w:t>
      </w:r>
      <w:r>
        <w:fldChar w:fldCharType="end"/>
      </w:r>
    </w:p>
    <w:p w14:paraId="1A96AA33" w14:textId="73F67F57" w:rsidR="00060A55" w:rsidRDefault="00060A55">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_Toc51837926 \h </w:instrText>
      </w:r>
      <w:r>
        <w:fldChar w:fldCharType="separate"/>
      </w:r>
      <w:r>
        <w:t>84</w:t>
      </w:r>
      <w:r>
        <w:fldChar w:fldCharType="end"/>
      </w:r>
    </w:p>
    <w:p w14:paraId="210C1609" w14:textId="4EAA0AEA" w:rsidR="00060A55" w:rsidRDefault="00060A55">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_Toc51837927 \h </w:instrText>
      </w:r>
      <w:r>
        <w:fldChar w:fldCharType="separate"/>
      </w:r>
      <w:r>
        <w:t>84</w:t>
      </w:r>
      <w:r>
        <w:fldChar w:fldCharType="end"/>
      </w:r>
    </w:p>
    <w:p w14:paraId="67B610E3" w14:textId="616F71CB" w:rsidR="00060A55" w:rsidRDefault="00060A55">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_Toc51837928 \h </w:instrText>
      </w:r>
      <w:r>
        <w:fldChar w:fldCharType="separate"/>
      </w:r>
      <w:r>
        <w:t>84</w:t>
      </w:r>
      <w:r>
        <w:fldChar w:fldCharType="end"/>
      </w:r>
    </w:p>
    <w:p w14:paraId="4EB2C874" w14:textId="6B13F541" w:rsidR="00060A55" w:rsidRDefault="00060A55">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_Toc51837929 \h </w:instrText>
      </w:r>
      <w:r>
        <w:fldChar w:fldCharType="separate"/>
      </w:r>
      <w:r>
        <w:t>84</w:t>
      </w:r>
      <w:r>
        <w:fldChar w:fldCharType="end"/>
      </w:r>
    </w:p>
    <w:p w14:paraId="3BC0EAE0" w14:textId="36908BEB" w:rsidR="00060A55" w:rsidRDefault="00060A55">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_Toc51837930 \h </w:instrText>
      </w:r>
      <w:r>
        <w:fldChar w:fldCharType="separate"/>
      </w:r>
      <w:r>
        <w:t>85</w:t>
      </w:r>
      <w:r>
        <w:fldChar w:fldCharType="end"/>
      </w:r>
    </w:p>
    <w:p w14:paraId="72FF59F4" w14:textId="2713A9F5" w:rsidR="00060A55" w:rsidRDefault="00060A55">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_Toc51837931 \h </w:instrText>
      </w:r>
      <w:r>
        <w:fldChar w:fldCharType="separate"/>
      </w:r>
      <w:r>
        <w:t>85</w:t>
      </w:r>
      <w:r>
        <w:fldChar w:fldCharType="end"/>
      </w:r>
    </w:p>
    <w:p w14:paraId="492AE9E4" w14:textId="6BEACDD9" w:rsidR="00060A55" w:rsidRDefault="00060A5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_Toc51837932 \h </w:instrText>
      </w:r>
      <w:r>
        <w:fldChar w:fldCharType="separate"/>
      </w:r>
      <w:r>
        <w:t>85</w:t>
      </w:r>
      <w:r>
        <w:fldChar w:fldCharType="end"/>
      </w:r>
    </w:p>
    <w:p w14:paraId="0E5B9A3C" w14:textId="4197C5B5" w:rsidR="00060A55" w:rsidRDefault="00060A5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_Toc51837933 \h </w:instrText>
      </w:r>
      <w:r>
        <w:fldChar w:fldCharType="separate"/>
      </w:r>
      <w:r>
        <w:t>86</w:t>
      </w:r>
      <w:r>
        <w:fldChar w:fldCharType="end"/>
      </w:r>
    </w:p>
    <w:p w14:paraId="6B38B16F" w14:textId="6F2B4BDE" w:rsidR="00060A55" w:rsidRDefault="00060A5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_Toc51837934 \h </w:instrText>
      </w:r>
      <w:r>
        <w:fldChar w:fldCharType="separate"/>
      </w:r>
      <w:r>
        <w:t>86</w:t>
      </w:r>
      <w:r>
        <w:fldChar w:fldCharType="end"/>
      </w:r>
    </w:p>
    <w:p w14:paraId="78FBCDA8" w14:textId="4616E4FC" w:rsidR="00060A55" w:rsidRDefault="00060A5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_Toc51837935 \h </w:instrText>
      </w:r>
      <w:r>
        <w:fldChar w:fldCharType="separate"/>
      </w:r>
      <w:r>
        <w:t>86</w:t>
      </w:r>
      <w:r>
        <w:fldChar w:fldCharType="end"/>
      </w:r>
    </w:p>
    <w:p w14:paraId="6F0D9A3E" w14:textId="31054579" w:rsidR="00060A55" w:rsidRDefault="00060A5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_Toc51837936 \h </w:instrText>
      </w:r>
      <w:r>
        <w:fldChar w:fldCharType="separate"/>
      </w:r>
      <w:r>
        <w:t>86</w:t>
      </w:r>
      <w:r>
        <w:fldChar w:fldCharType="end"/>
      </w:r>
    </w:p>
    <w:p w14:paraId="77E3323C" w14:textId="25225DCF" w:rsidR="00060A55" w:rsidRDefault="00060A55">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_Toc51837937 \h </w:instrText>
      </w:r>
      <w:r>
        <w:fldChar w:fldCharType="separate"/>
      </w:r>
      <w:r>
        <w:t>87</w:t>
      </w:r>
      <w:r>
        <w:fldChar w:fldCharType="end"/>
      </w:r>
    </w:p>
    <w:p w14:paraId="620B0F6C" w14:textId="6743557E" w:rsidR="00060A55" w:rsidRDefault="00060A5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_Toc51837938 \h </w:instrText>
      </w:r>
      <w:r>
        <w:fldChar w:fldCharType="separate"/>
      </w:r>
      <w:r>
        <w:t>88</w:t>
      </w:r>
      <w:r>
        <w:fldChar w:fldCharType="end"/>
      </w:r>
    </w:p>
    <w:p w14:paraId="5D5B842A" w14:textId="4D74C204" w:rsidR="00060A55" w:rsidRDefault="00060A5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_Toc51837939 \h </w:instrText>
      </w:r>
      <w:r>
        <w:fldChar w:fldCharType="separate"/>
      </w:r>
      <w:r>
        <w:t>88</w:t>
      </w:r>
      <w:r>
        <w:fldChar w:fldCharType="end"/>
      </w:r>
    </w:p>
    <w:p w14:paraId="1AEA289C" w14:textId="4DE66F01" w:rsidR="00060A55" w:rsidRDefault="00060A5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_Toc51837940 \h </w:instrText>
      </w:r>
      <w:r>
        <w:fldChar w:fldCharType="separate"/>
      </w:r>
      <w:r>
        <w:t>88</w:t>
      </w:r>
      <w:r>
        <w:fldChar w:fldCharType="end"/>
      </w:r>
    </w:p>
    <w:p w14:paraId="2424AAFC" w14:textId="232DB7E8" w:rsidR="00060A55" w:rsidRDefault="00060A5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_Toc51837941 \h </w:instrText>
      </w:r>
      <w:r>
        <w:fldChar w:fldCharType="separate"/>
      </w:r>
      <w:r>
        <w:t>89</w:t>
      </w:r>
      <w:r>
        <w:fldChar w:fldCharType="end"/>
      </w:r>
    </w:p>
    <w:p w14:paraId="2DC055DF" w14:textId="0CBC1FF6" w:rsidR="00060A55" w:rsidRDefault="00060A5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_Toc51837942 \h </w:instrText>
      </w:r>
      <w:r>
        <w:fldChar w:fldCharType="separate"/>
      </w:r>
      <w:r>
        <w:t>90</w:t>
      </w:r>
      <w:r>
        <w:fldChar w:fldCharType="end"/>
      </w:r>
    </w:p>
    <w:p w14:paraId="46AB1B10" w14:textId="1AF9080F" w:rsidR="00060A55" w:rsidRDefault="00060A55">
      <w:pPr>
        <w:pStyle w:val="TOC3"/>
        <w:rPr>
          <w:rFonts w:asciiTheme="minorHAnsi" w:eastAsiaTheme="minorEastAsia" w:hAnsiTheme="minorHAnsi" w:cstheme="minorBidi"/>
          <w:sz w:val="22"/>
          <w:szCs w:val="22"/>
          <w:lang w:eastAsia="en-GB"/>
        </w:rPr>
      </w:pPr>
      <w:r>
        <w:lastRenderedPageBreak/>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_Toc51837943 \h </w:instrText>
      </w:r>
      <w:r>
        <w:fldChar w:fldCharType="separate"/>
      </w:r>
      <w:r>
        <w:t>91</w:t>
      </w:r>
      <w:r>
        <w:fldChar w:fldCharType="end"/>
      </w:r>
    </w:p>
    <w:p w14:paraId="2D3A007E" w14:textId="5A1445E1" w:rsidR="00060A55" w:rsidRDefault="00060A5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_Toc51837944 \h </w:instrText>
      </w:r>
      <w:r>
        <w:fldChar w:fldCharType="separate"/>
      </w:r>
      <w:r>
        <w:t>92</w:t>
      </w:r>
      <w:r>
        <w:fldChar w:fldCharType="end"/>
      </w:r>
    </w:p>
    <w:p w14:paraId="2531A6C9" w14:textId="2F17A5A3" w:rsidR="00060A55" w:rsidRDefault="00060A5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_Toc51837945 \h </w:instrText>
      </w:r>
      <w:r>
        <w:fldChar w:fldCharType="separate"/>
      </w:r>
      <w:r>
        <w:t>94</w:t>
      </w:r>
      <w:r>
        <w:fldChar w:fldCharType="end"/>
      </w:r>
    </w:p>
    <w:p w14:paraId="7CD82BA8" w14:textId="660C79A2" w:rsidR="00060A55" w:rsidRDefault="00060A5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_Toc51837946 \h </w:instrText>
      </w:r>
      <w:r>
        <w:fldChar w:fldCharType="separate"/>
      </w:r>
      <w:r>
        <w:t>94</w:t>
      </w:r>
      <w:r>
        <w:fldChar w:fldCharType="end"/>
      </w:r>
    </w:p>
    <w:p w14:paraId="0C0FC68B" w14:textId="5FB507A2" w:rsidR="00060A55" w:rsidRDefault="00060A5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_Toc51837947 \h </w:instrText>
      </w:r>
      <w:r>
        <w:fldChar w:fldCharType="separate"/>
      </w:r>
      <w:r>
        <w:t>95</w:t>
      </w:r>
      <w:r>
        <w:fldChar w:fldCharType="end"/>
      </w:r>
    </w:p>
    <w:p w14:paraId="5440755F" w14:textId="2680FFB5" w:rsidR="00060A55" w:rsidRDefault="00060A5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_Toc51837948 \h </w:instrText>
      </w:r>
      <w:r>
        <w:fldChar w:fldCharType="separate"/>
      </w:r>
      <w:r>
        <w:t>96</w:t>
      </w:r>
      <w:r>
        <w:fldChar w:fldCharType="end"/>
      </w:r>
    </w:p>
    <w:p w14:paraId="47E3A42A" w14:textId="2E9E7276" w:rsidR="00060A55" w:rsidRDefault="00060A5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_Toc51837949 \h </w:instrText>
      </w:r>
      <w:r>
        <w:fldChar w:fldCharType="separate"/>
      </w:r>
      <w:r>
        <w:t>98</w:t>
      </w:r>
      <w:r>
        <w:fldChar w:fldCharType="end"/>
      </w:r>
    </w:p>
    <w:p w14:paraId="031DB342" w14:textId="46E3D42D" w:rsidR="00060A55" w:rsidRDefault="00060A5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_Toc51837950 \h </w:instrText>
      </w:r>
      <w:r>
        <w:fldChar w:fldCharType="separate"/>
      </w:r>
      <w:r>
        <w:t>98</w:t>
      </w:r>
      <w:r>
        <w:fldChar w:fldCharType="end"/>
      </w:r>
    </w:p>
    <w:p w14:paraId="25728FD8" w14:textId="2CEC108A" w:rsidR="00060A55" w:rsidRDefault="00060A5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_Toc51837951 \h </w:instrText>
      </w:r>
      <w:r>
        <w:fldChar w:fldCharType="separate"/>
      </w:r>
      <w:r>
        <w:t>99</w:t>
      </w:r>
      <w:r>
        <w:fldChar w:fldCharType="end"/>
      </w:r>
    </w:p>
    <w:p w14:paraId="37051309" w14:textId="6E75013F" w:rsidR="00060A55" w:rsidRDefault="00060A5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_Toc51837952 \h </w:instrText>
      </w:r>
      <w:r>
        <w:fldChar w:fldCharType="separate"/>
      </w:r>
      <w:r>
        <w:t>100</w:t>
      </w:r>
      <w:r>
        <w:fldChar w:fldCharType="end"/>
      </w:r>
    </w:p>
    <w:p w14:paraId="58B80846" w14:textId="4D87BC75" w:rsidR="00060A55" w:rsidRDefault="00060A55">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_Toc51837953 \h </w:instrText>
      </w:r>
      <w:r>
        <w:fldChar w:fldCharType="separate"/>
      </w:r>
      <w:r>
        <w:t>100</w:t>
      </w:r>
      <w:r>
        <w:fldChar w:fldCharType="end"/>
      </w:r>
    </w:p>
    <w:p w14:paraId="272254A0" w14:textId="5449EA60" w:rsidR="00060A55" w:rsidRDefault="00060A55">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_Toc51837954 \h </w:instrText>
      </w:r>
      <w:r>
        <w:fldChar w:fldCharType="separate"/>
      </w:r>
      <w:r>
        <w:t>100</w:t>
      </w:r>
      <w:r>
        <w:fldChar w:fldCharType="end"/>
      </w:r>
    </w:p>
    <w:p w14:paraId="6B1546E1" w14:textId="72C6B36E" w:rsidR="00060A55" w:rsidRDefault="00060A55">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_Toc51837955 \h </w:instrText>
      </w:r>
      <w:r>
        <w:fldChar w:fldCharType="separate"/>
      </w:r>
      <w:r>
        <w:t>100</w:t>
      </w:r>
      <w:r>
        <w:fldChar w:fldCharType="end"/>
      </w:r>
    </w:p>
    <w:p w14:paraId="2A4D0DE4" w14:textId="578032F5" w:rsidR="00060A55" w:rsidRDefault="00060A55">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_Toc51837956 \h </w:instrText>
      </w:r>
      <w:r>
        <w:fldChar w:fldCharType="separate"/>
      </w:r>
      <w:r>
        <w:t>101</w:t>
      </w:r>
      <w:r>
        <w:fldChar w:fldCharType="end"/>
      </w:r>
    </w:p>
    <w:p w14:paraId="691AA9E2" w14:textId="46DAE4B0" w:rsidR="00060A55" w:rsidRDefault="00060A55">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_Toc51837957 \h </w:instrText>
      </w:r>
      <w:r>
        <w:fldChar w:fldCharType="separate"/>
      </w:r>
      <w:r>
        <w:t>103</w:t>
      </w:r>
      <w:r>
        <w:fldChar w:fldCharType="end"/>
      </w:r>
    </w:p>
    <w:p w14:paraId="3EF43CEF" w14:textId="470C730D" w:rsidR="00060A55" w:rsidRDefault="00060A55">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_Toc51837958 \h </w:instrText>
      </w:r>
      <w:r>
        <w:fldChar w:fldCharType="separate"/>
      </w:r>
      <w:r>
        <w:t>106</w:t>
      </w:r>
      <w:r>
        <w:fldChar w:fldCharType="end"/>
      </w:r>
    </w:p>
    <w:p w14:paraId="3AD28400" w14:textId="7279FD93" w:rsidR="00060A55" w:rsidRDefault="00060A55">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_Toc51837959 \h </w:instrText>
      </w:r>
      <w:r>
        <w:fldChar w:fldCharType="separate"/>
      </w:r>
      <w:r>
        <w:t>107</w:t>
      </w:r>
      <w:r>
        <w:fldChar w:fldCharType="end"/>
      </w:r>
    </w:p>
    <w:p w14:paraId="391ED269" w14:textId="0A65FF9B" w:rsidR="00060A55" w:rsidRDefault="00060A55">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_Toc51837960 \h </w:instrText>
      </w:r>
      <w:r>
        <w:fldChar w:fldCharType="separate"/>
      </w:r>
      <w:r>
        <w:t>107</w:t>
      </w:r>
      <w:r>
        <w:fldChar w:fldCharType="end"/>
      </w:r>
    </w:p>
    <w:p w14:paraId="6E7ADAE3" w14:textId="73C7E572" w:rsidR="00060A55" w:rsidRDefault="00060A55">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_Toc51837961 \h </w:instrText>
      </w:r>
      <w:r>
        <w:fldChar w:fldCharType="separate"/>
      </w:r>
      <w:r>
        <w:t>108</w:t>
      </w:r>
      <w:r>
        <w:fldChar w:fldCharType="end"/>
      </w:r>
    </w:p>
    <w:p w14:paraId="7A2C2102" w14:textId="45E154A2" w:rsidR="00060A55" w:rsidRDefault="00060A55">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_Toc51837962 \h </w:instrText>
      </w:r>
      <w:r>
        <w:fldChar w:fldCharType="separate"/>
      </w:r>
      <w:r>
        <w:t>109</w:t>
      </w:r>
      <w:r>
        <w:fldChar w:fldCharType="end"/>
      </w:r>
    </w:p>
    <w:p w14:paraId="09FB5552" w14:textId="0172DA51" w:rsidR="00060A55" w:rsidRDefault="00060A55">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_Toc51837963 \h </w:instrText>
      </w:r>
      <w:r>
        <w:fldChar w:fldCharType="separate"/>
      </w:r>
      <w:r>
        <w:t>109</w:t>
      </w:r>
      <w:r>
        <w:fldChar w:fldCharType="end"/>
      </w:r>
    </w:p>
    <w:p w14:paraId="0A04ED8E" w14:textId="5353630C" w:rsidR="00060A55" w:rsidRDefault="00060A55">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_Toc51837964 \h </w:instrText>
      </w:r>
      <w:r>
        <w:fldChar w:fldCharType="separate"/>
      </w:r>
      <w:r>
        <w:t>109</w:t>
      </w:r>
      <w:r>
        <w:fldChar w:fldCharType="end"/>
      </w:r>
    </w:p>
    <w:p w14:paraId="7A1A0DFD" w14:textId="6662B007" w:rsidR="00060A55" w:rsidRDefault="00060A55">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_Toc51837965 \h </w:instrText>
      </w:r>
      <w:r>
        <w:fldChar w:fldCharType="separate"/>
      </w:r>
      <w:r>
        <w:t>110</w:t>
      </w:r>
      <w:r>
        <w:fldChar w:fldCharType="end"/>
      </w:r>
    </w:p>
    <w:p w14:paraId="5497A5F5" w14:textId="3962687A" w:rsidR="00060A55" w:rsidRDefault="00060A55">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_Toc51837966 \h </w:instrText>
      </w:r>
      <w:r>
        <w:fldChar w:fldCharType="separate"/>
      </w:r>
      <w:r>
        <w:t>110</w:t>
      </w:r>
      <w:r>
        <w:fldChar w:fldCharType="end"/>
      </w:r>
    </w:p>
    <w:p w14:paraId="58C69C5E" w14:textId="7C2BD72A" w:rsidR="00060A55" w:rsidRDefault="00060A55">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_Toc51837967 \h </w:instrText>
      </w:r>
      <w:r>
        <w:fldChar w:fldCharType="separate"/>
      </w:r>
      <w:r>
        <w:t>110</w:t>
      </w:r>
      <w:r>
        <w:fldChar w:fldCharType="end"/>
      </w:r>
    </w:p>
    <w:p w14:paraId="56699F5C" w14:textId="792947E3" w:rsidR="00060A55" w:rsidRDefault="00060A5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_Toc51837968 \h </w:instrText>
      </w:r>
      <w:r>
        <w:fldChar w:fldCharType="separate"/>
      </w:r>
      <w:r>
        <w:t>111</w:t>
      </w:r>
      <w:r>
        <w:fldChar w:fldCharType="end"/>
      </w:r>
    </w:p>
    <w:p w14:paraId="2D1364C4" w14:textId="2C1A1878" w:rsidR="00060A55" w:rsidRDefault="00060A5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_Toc51837969 \h </w:instrText>
      </w:r>
      <w:r>
        <w:fldChar w:fldCharType="separate"/>
      </w:r>
      <w:r>
        <w:t>111</w:t>
      </w:r>
      <w:r>
        <w:fldChar w:fldCharType="end"/>
      </w:r>
    </w:p>
    <w:p w14:paraId="5C0D6C99" w14:textId="17C91C57" w:rsidR="00060A55" w:rsidRDefault="00060A5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_Toc51837970 \h </w:instrText>
      </w:r>
      <w:r>
        <w:fldChar w:fldCharType="separate"/>
      </w:r>
      <w:r>
        <w:t>112</w:t>
      </w:r>
      <w:r>
        <w:fldChar w:fldCharType="end"/>
      </w:r>
    </w:p>
    <w:p w14:paraId="0A0C08AB" w14:textId="0E96F6E3" w:rsidR="00060A55" w:rsidRDefault="00060A5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_Toc51837971 \h </w:instrText>
      </w:r>
      <w:r>
        <w:fldChar w:fldCharType="separate"/>
      </w:r>
      <w:r>
        <w:t>113</w:t>
      </w:r>
      <w:r>
        <w:fldChar w:fldCharType="end"/>
      </w:r>
    </w:p>
    <w:p w14:paraId="0AB54EDB" w14:textId="453754A2" w:rsidR="00060A55" w:rsidRDefault="00060A5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_Toc51837972 \h </w:instrText>
      </w:r>
      <w:r>
        <w:fldChar w:fldCharType="separate"/>
      </w:r>
      <w:r>
        <w:t>114</w:t>
      </w:r>
      <w:r>
        <w:fldChar w:fldCharType="end"/>
      </w:r>
    </w:p>
    <w:p w14:paraId="689EED04" w14:textId="4737C68A" w:rsidR="00060A55" w:rsidRDefault="00060A5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_Toc51837973 \h </w:instrText>
      </w:r>
      <w:r>
        <w:fldChar w:fldCharType="separate"/>
      </w:r>
      <w:r>
        <w:t>115</w:t>
      </w:r>
      <w:r>
        <w:fldChar w:fldCharType="end"/>
      </w:r>
    </w:p>
    <w:p w14:paraId="33F79AE7" w14:textId="5B130135" w:rsidR="00060A55" w:rsidRDefault="00060A5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_Toc51837974 \h </w:instrText>
      </w:r>
      <w:r>
        <w:fldChar w:fldCharType="separate"/>
      </w:r>
      <w:r>
        <w:t>115</w:t>
      </w:r>
      <w:r>
        <w:fldChar w:fldCharType="end"/>
      </w:r>
    </w:p>
    <w:p w14:paraId="3CFE71B3" w14:textId="16679CD1" w:rsidR="00060A55" w:rsidRDefault="00060A5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_Toc51837975 \h </w:instrText>
      </w:r>
      <w:r>
        <w:fldChar w:fldCharType="separate"/>
      </w:r>
      <w:r>
        <w:t>116</w:t>
      </w:r>
      <w:r>
        <w:fldChar w:fldCharType="end"/>
      </w:r>
    </w:p>
    <w:p w14:paraId="085CBB72" w14:textId="1C2F1298" w:rsidR="00060A55" w:rsidRDefault="00060A5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_Toc51837976 \h </w:instrText>
      </w:r>
      <w:r>
        <w:fldChar w:fldCharType="separate"/>
      </w:r>
      <w:r>
        <w:t>117</w:t>
      </w:r>
      <w:r>
        <w:fldChar w:fldCharType="end"/>
      </w:r>
    </w:p>
    <w:p w14:paraId="688FA89A" w14:textId="5DF9E7B5" w:rsidR="00060A55" w:rsidRDefault="00060A5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_Toc51837977 \h </w:instrText>
      </w:r>
      <w:r>
        <w:fldChar w:fldCharType="separate"/>
      </w:r>
      <w:r>
        <w:t>118</w:t>
      </w:r>
      <w:r>
        <w:fldChar w:fldCharType="end"/>
      </w:r>
    </w:p>
    <w:p w14:paraId="6A4411E1" w14:textId="29B9107D" w:rsidR="00060A55" w:rsidRDefault="00060A5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_Toc51837978 \h </w:instrText>
      </w:r>
      <w:r>
        <w:fldChar w:fldCharType="separate"/>
      </w:r>
      <w:r>
        <w:t>121</w:t>
      </w:r>
      <w:r>
        <w:fldChar w:fldCharType="end"/>
      </w:r>
    </w:p>
    <w:p w14:paraId="506EE132" w14:textId="019E7867" w:rsidR="00060A55" w:rsidRDefault="00060A5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_Toc51837979 \h </w:instrText>
      </w:r>
      <w:r>
        <w:fldChar w:fldCharType="separate"/>
      </w:r>
      <w:r>
        <w:t>121</w:t>
      </w:r>
      <w:r>
        <w:fldChar w:fldCharType="end"/>
      </w:r>
    </w:p>
    <w:p w14:paraId="48C209B0" w14:textId="425F2161" w:rsidR="00060A55" w:rsidRDefault="00060A5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_Toc51837980 \h </w:instrText>
      </w:r>
      <w:r>
        <w:fldChar w:fldCharType="separate"/>
      </w:r>
      <w:r>
        <w:t>121</w:t>
      </w:r>
      <w:r>
        <w:fldChar w:fldCharType="end"/>
      </w:r>
    </w:p>
    <w:p w14:paraId="56FA8C90" w14:textId="33F23045" w:rsidR="00060A55" w:rsidRDefault="00060A5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_Toc51837981 \h </w:instrText>
      </w:r>
      <w:r>
        <w:fldChar w:fldCharType="separate"/>
      </w:r>
      <w:r>
        <w:t>122</w:t>
      </w:r>
      <w:r>
        <w:fldChar w:fldCharType="end"/>
      </w:r>
    </w:p>
    <w:p w14:paraId="64EF522B" w14:textId="55CDDE4D" w:rsidR="00060A55" w:rsidRDefault="00060A55">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_Toc51837982 \h </w:instrText>
      </w:r>
      <w:r>
        <w:fldChar w:fldCharType="separate"/>
      </w:r>
      <w:r>
        <w:t>124</w:t>
      </w:r>
      <w:r>
        <w:fldChar w:fldCharType="end"/>
      </w:r>
    </w:p>
    <w:p w14:paraId="4C301E00" w14:textId="06D68C8C" w:rsidR="00060A55" w:rsidRDefault="00060A55">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_Toc51837983 \h </w:instrText>
      </w:r>
      <w:r>
        <w:fldChar w:fldCharType="separate"/>
      </w:r>
      <w:r>
        <w:t>126</w:t>
      </w:r>
      <w:r>
        <w:fldChar w:fldCharType="end"/>
      </w:r>
    </w:p>
    <w:p w14:paraId="6CFBD2CB" w14:textId="2384FC4E" w:rsidR="00060A55" w:rsidRDefault="00060A55">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_Toc51837984 \h </w:instrText>
      </w:r>
      <w:r>
        <w:fldChar w:fldCharType="separate"/>
      </w:r>
      <w:r>
        <w:t>127</w:t>
      </w:r>
      <w:r>
        <w:fldChar w:fldCharType="end"/>
      </w:r>
    </w:p>
    <w:p w14:paraId="13D2AC10" w14:textId="780F148C" w:rsidR="00060A55" w:rsidRDefault="00060A55">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_Toc51837985 \h </w:instrText>
      </w:r>
      <w:r>
        <w:fldChar w:fldCharType="separate"/>
      </w:r>
      <w:r>
        <w:t>127</w:t>
      </w:r>
      <w:r>
        <w:fldChar w:fldCharType="end"/>
      </w:r>
    </w:p>
    <w:p w14:paraId="141F8E19" w14:textId="4BEB3E1F" w:rsidR="00060A55" w:rsidRDefault="00060A55">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_Toc51837986 \h </w:instrText>
      </w:r>
      <w:r>
        <w:fldChar w:fldCharType="separate"/>
      </w:r>
      <w:r>
        <w:t>127</w:t>
      </w:r>
      <w:r>
        <w:fldChar w:fldCharType="end"/>
      </w:r>
    </w:p>
    <w:p w14:paraId="199B15F9" w14:textId="201027D7" w:rsidR="00060A55" w:rsidRDefault="00060A55">
      <w:pPr>
        <w:pStyle w:val="TOC8"/>
        <w:rPr>
          <w:rFonts w:asciiTheme="minorHAnsi" w:eastAsiaTheme="minorEastAsia" w:hAnsiTheme="minorHAnsi" w:cstheme="minorBidi"/>
          <w:b w:val="0"/>
          <w:szCs w:val="22"/>
          <w:lang w:eastAsia="en-GB"/>
        </w:rPr>
      </w:pPr>
      <w:r w:rsidRPr="004D090B">
        <w:rPr>
          <w:rFonts w:cs="Arial"/>
        </w:rPr>
        <w:t xml:space="preserve">Annex D (informative): </w:t>
      </w:r>
      <w:r>
        <w:t>Device triggering using direct model over user plane</w:t>
      </w:r>
      <w:r>
        <w:tab/>
      </w:r>
      <w:r>
        <w:fldChar w:fldCharType="begin" w:fldLock="1"/>
      </w:r>
      <w:r>
        <w:instrText xml:space="preserve"> PAGEREF _Toc51837987 \h </w:instrText>
      </w:r>
      <w:r>
        <w:fldChar w:fldCharType="separate"/>
      </w:r>
      <w:r>
        <w:t>129</w:t>
      </w:r>
      <w:r>
        <w:fldChar w:fldCharType="end"/>
      </w:r>
    </w:p>
    <w:p w14:paraId="6DA6B078" w14:textId="357C318E" w:rsidR="00060A55" w:rsidRDefault="00060A55">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_Toc51837988 \h </w:instrText>
      </w:r>
      <w:r>
        <w:fldChar w:fldCharType="separate"/>
      </w:r>
      <w:r>
        <w:t>130</w:t>
      </w:r>
      <w:r>
        <w:fldChar w:fldCharType="end"/>
      </w:r>
    </w:p>
    <w:p w14:paraId="63154ED9" w14:textId="2ECCE295" w:rsidR="005D3E30" w:rsidRDefault="00060A55" w:rsidP="005D3E30">
      <w:r>
        <w:rPr>
          <w:noProof/>
          <w:sz w:val="22"/>
        </w:rPr>
        <w:fldChar w:fldCharType="end"/>
      </w:r>
    </w:p>
    <w:p w14:paraId="437EC5AE" w14:textId="77777777" w:rsidR="005D3E30" w:rsidRDefault="005D3E30" w:rsidP="005D3E30">
      <w:pPr>
        <w:pStyle w:val="Heading1"/>
      </w:pPr>
      <w:r>
        <w:br w:type="page"/>
      </w:r>
      <w:bookmarkStart w:id="7" w:name="_Toc19198054"/>
      <w:bookmarkStart w:id="8" w:name="_Toc27897109"/>
      <w:bookmarkStart w:id="9" w:name="_Toc36193071"/>
      <w:bookmarkStart w:id="10" w:name="_Toc45198064"/>
      <w:bookmarkStart w:id="11" w:name="_Toc45198290"/>
      <w:bookmarkStart w:id="12" w:name="_Toc51837315"/>
      <w:bookmarkStart w:id="13" w:name="_Toc51837541"/>
      <w:bookmarkStart w:id="14" w:name="_Toc51837765"/>
      <w:r>
        <w:lastRenderedPageBreak/>
        <w:t>Foreword</w:t>
      </w:r>
      <w:bookmarkEnd w:id="7"/>
      <w:bookmarkEnd w:id="8"/>
      <w:bookmarkEnd w:id="9"/>
      <w:bookmarkEnd w:id="10"/>
      <w:bookmarkEnd w:id="11"/>
      <w:bookmarkEnd w:id="12"/>
      <w:bookmarkEnd w:id="13"/>
      <w:bookmarkEnd w:id="14"/>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5" w:name="_Toc19198055"/>
      <w:bookmarkStart w:id="16" w:name="_Toc27897110"/>
      <w:bookmarkStart w:id="17" w:name="_Toc36193072"/>
      <w:bookmarkStart w:id="18" w:name="_Toc45198065"/>
      <w:bookmarkStart w:id="19" w:name="_Toc45198291"/>
      <w:bookmarkStart w:id="20" w:name="_Toc51837316"/>
      <w:bookmarkStart w:id="21" w:name="_Toc51837542"/>
      <w:bookmarkStart w:id="22" w:name="_Toc51837766"/>
      <w:r>
        <w:lastRenderedPageBreak/>
        <w:t>1</w:t>
      </w:r>
      <w:r>
        <w:tab/>
        <w:t>Scope</w:t>
      </w:r>
      <w:bookmarkEnd w:id="15"/>
      <w:bookmarkEnd w:id="16"/>
      <w:bookmarkEnd w:id="17"/>
      <w:bookmarkEnd w:id="18"/>
      <w:bookmarkEnd w:id="19"/>
      <w:bookmarkEnd w:id="20"/>
      <w:bookmarkEnd w:id="21"/>
      <w:bookmarkEnd w:id="22"/>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3" w:name="_Toc19198056"/>
      <w:bookmarkStart w:id="24" w:name="_Toc27897111"/>
      <w:bookmarkStart w:id="25" w:name="_Toc36193073"/>
      <w:bookmarkStart w:id="26" w:name="_Toc45198066"/>
      <w:bookmarkStart w:id="27" w:name="_Toc45198292"/>
      <w:bookmarkStart w:id="28" w:name="_Toc51837317"/>
      <w:bookmarkStart w:id="29" w:name="_Toc51837543"/>
      <w:bookmarkStart w:id="30" w:name="_Toc51837767"/>
      <w:r>
        <w:t>2</w:t>
      </w:r>
      <w:r>
        <w:tab/>
        <w:t>References</w:t>
      </w:r>
      <w:bookmarkEnd w:id="23"/>
      <w:bookmarkEnd w:id="24"/>
      <w:bookmarkEnd w:id="25"/>
      <w:bookmarkEnd w:id="26"/>
      <w:bookmarkEnd w:id="27"/>
      <w:bookmarkEnd w:id="28"/>
      <w:bookmarkEnd w:id="29"/>
      <w:bookmarkEnd w:id="30"/>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lastRenderedPageBreak/>
        <w:t>[17]</w:t>
      </w:r>
      <w:r>
        <w:tab/>
        <w:t>WAP-168-ServiceLoad-20010731-a: "Service Loading".</w:t>
      </w:r>
    </w:p>
    <w:p w14:paraId="5CE85F71" w14:textId="77777777" w:rsidR="005D3E30" w:rsidRDefault="005D3E30" w:rsidP="005D3E30">
      <w:pPr>
        <w:pStyle w:val="EX"/>
      </w:pPr>
      <w:r>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lastRenderedPageBreak/>
        <w:t>[45]</w:t>
      </w:r>
      <w:r>
        <w:tab/>
        <w:t>3GPP TS 29.336: "Home Subscriber Server (HSS) diameter interfaces for interworking with packet data networks and applications".</w:t>
      </w:r>
    </w:p>
    <w:p w14:paraId="33DF0541" w14:textId="77777777" w:rsidR="005D3E30" w:rsidRDefault="005D3E30" w:rsidP="005D3E30">
      <w:pPr>
        <w:pStyle w:val="EX"/>
      </w:pPr>
      <w:r>
        <w:t>[46]</w:t>
      </w:r>
      <w:r>
        <w:tab/>
        <w:t>3GPP TS 26.348: "Northbound Application Programming Interface (API) for Multimedia Broadcast/Multicast Service (MBMS) at the xMB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1" w:name="_Toc19198057"/>
      <w:bookmarkStart w:id="32"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3"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4" w:name="_Toc45198067"/>
      <w:bookmarkStart w:id="35" w:name="_Toc45198293"/>
      <w:bookmarkStart w:id="36" w:name="_Toc51837318"/>
      <w:bookmarkStart w:id="37" w:name="_Toc51837544"/>
      <w:bookmarkStart w:id="38" w:name="_Toc51837768"/>
      <w:r w:rsidRPr="00E42491">
        <w:t>3</w:t>
      </w:r>
      <w:r w:rsidRPr="00E42491">
        <w:tab/>
        <w:t>Definitions and abbreviations</w:t>
      </w:r>
      <w:bookmarkEnd w:id="31"/>
      <w:bookmarkEnd w:id="32"/>
      <w:bookmarkEnd w:id="33"/>
      <w:bookmarkEnd w:id="34"/>
      <w:bookmarkEnd w:id="35"/>
      <w:bookmarkEnd w:id="36"/>
      <w:bookmarkEnd w:id="37"/>
      <w:bookmarkEnd w:id="38"/>
    </w:p>
    <w:p w14:paraId="2E70ED0E" w14:textId="77777777" w:rsidR="005D3E30" w:rsidRPr="00E42491" w:rsidRDefault="005D3E30" w:rsidP="005D3E30">
      <w:pPr>
        <w:pStyle w:val="Heading2"/>
      </w:pPr>
      <w:bookmarkStart w:id="39" w:name="_Toc19198058"/>
      <w:bookmarkStart w:id="40" w:name="_Toc27897113"/>
      <w:bookmarkStart w:id="41" w:name="_Toc36193075"/>
      <w:bookmarkStart w:id="42" w:name="_Toc45198068"/>
      <w:bookmarkStart w:id="43" w:name="_Toc45198294"/>
      <w:bookmarkStart w:id="44" w:name="_Toc51837319"/>
      <w:bookmarkStart w:id="45" w:name="_Toc51837545"/>
      <w:bookmarkStart w:id="46" w:name="_Toc51837769"/>
      <w:r w:rsidRPr="00E42491">
        <w:t>3.1</w:t>
      </w:r>
      <w:r w:rsidRPr="00E42491">
        <w:tab/>
        <w:t>Definitions</w:t>
      </w:r>
      <w:bookmarkEnd w:id="39"/>
      <w:bookmarkEnd w:id="40"/>
      <w:bookmarkEnd w:id="41"/>
      <w:bookmarkEnd w:id="42"/>
      <w:bookmarkEnd w:id="43"/>
      <w:bookmarkEnd w:id="44"/>
      <w:bookmarkEnd w:id="45"/>
      <w:bookmarkEnd w:id="46"/>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47" w:name="_Toc19198059"/>
      <w:bookmarkStart w:id="48" w:name="_Toc27897114"/>
      <w:bookmarkStart w:id="49" w:name="_Toc36193076"/>
      <w:bookmarkStart w:id="50" w:name="_Toc45198069"/>
      <w:bookmarkStart w:id="51" w:name="_Toc45198295"/>
      <w:bookmarkStart w:id="52" w:name="_Toc51837320"/>
      <w:bookmarkStart w:id="53" w:name="_Toc51837546"/>
      <w:bookmarkStart w:id="54" w:name="_Toc51837770"/>
      <w:r w:rsidRPr="00E42491">
        <w:t>3.2</w:t>
      </w:r>
      <w:r w:rsidRPr="00E42491">
        <w:tab/>
        <w:t>Abbreviations</w:t>
      </w:r>
      <w:bookmarkEnd w:id="47"/>
      <w:bookmarkEnd w:id="48"/>
      <w:bookmarkEnd w:id="49"/>
      <w:bookmarkEnd w:id="50"/>
      <w:bookmarkEnd w:id="51"/>
      <w:bookmarkEnd w:id="52"/>
      <w:bookmarkEnd w:id="53"/>
      <w:bookmarkEnd w:id="54"/>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5" w:name="_Toc19198060"/>
      <w:bookmarkStart w:id="56" w:name="_Toc27897115"/>
      <w:bookmarkStart w:id="57" w:name="_Toc36193077"/>
      <w:bookmarkStart w:id="58" w:name="_Toc45198070"/>
      <w:bookmarkStart w:id="59" w:name="_Toc45198296"/>
      <w:bookmarkStart w:id="60" w:name="_Toc51837321"/>
      <w:bookmarkStart w:id="61" w:name="_Toc51837547"/>
      <w:bookmarkStart w:id="62" w:name="_Toc51837771"/>
      <w:r w:rsidRPr="00E42491">
        <w:rPr>
          <w:lang w:eastAsia="zh-CN"/>
        </w:rPr>
        <w:lastRenderedPageBreak/>
        <w:t>4</w:t>
      </w:r>
      <w:r w:rsidRPr="00E42491">
        <w:tab/>
      </w:r>
      <w:r w:rsidRPr="00E42491">
        <w:rPr>
          <w:rFonts w:eastAsia="Batang"/>
        </w:rPr>
        <w:t>Architecture Model and Concepts</w:t>
      </w:r>
      <w:bookmarkEnd w:id="55"/>
      <w:bookmarkEnd w:id="56"/>
      <w:bookmarkEnd w:id="57"/>
      <w:bookmarkEnd w:id="58"/>
      <w:bookmarkEnd w:id="59"/>
      <w:bookmarkEnd w:id="60"/>
      <w:bookmarkEnd w:id="61"/>
      <w:bookmarkEnd w:id="62"/>
    </w:p>
    <w:p w14:paraId="527B0DFD" w14:textId="77777777" w:rsidR="005D3E30" w:rsidRPr="00E42491" w:rsidRDefault="005D3E30" w:rsidP="005D3E30">
      <w:pPr>
        <w:pStyle w:val="Heading2"/>
      </w:pPr>
      <w:bookmarkStart w:id="63" w:name="_Toc19198061"/>
      <w:bookmarkStart w:id="64" w:name="_Toc27897116"/>
      <w:bookmarkStart w:id="65" w:name="_Toc36193078"/>
      <w:bookmarkStart w:id="66" w:name="_Toc45198071"/>
      <w:bookmarkStart w:id="67" w:name="_Toc45198297"/>
      <w:bookmarkStart w:id="68" w:name="_Toc51837322"/>
      <w:bookmarkStart w:id="69" w:name="_Toc51837548"/>
      <w:bookmarkStart w:id="70" w:name="_Toc51837772"/>
      <w:r w:rsidRPr="00E42491">
        <w:t>4.1</w:t>
      </w:r>
      <w:r w:rsidRPr="00E42491">
        <w:tab/>
        <w:t>General Concept</w:t>
      </w:r>
      <w:bookmarkEnd w:id="63"/>
      <w:bookmarkEnd w:id="64"/>
      <w:bookmarkEnd w:id="65"/>
      <w:bookmarkEnd w:id="66"/>
      <w:bookmarkEnd w:id="67"/>
      <w:bookmarkEnd w:id="68"/>
      <w:bookmarkEnd w:id="69"/>
      <w:bookmarkEnd w:id="70"/>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1" w:name="_Toc19198062"/>
      <w:bookmarkStart w:id="72" w:name="_Toc27897117"/>
      <w:bookmarkStart w:id="73" w:name="_Toc36193079"/>
      <w:bookmarkStart w:id="74" w:name="_Toc45198072"/>
      <w:bookmarkStart w:id="75" w:name="_Toc45198298"/>
      <w:bookmarkStart w:id="76" w:name="_Toc51837323"/>
      <w:bookmarkStart w:id="77" w:name="_Toc51837549"/>
      <w:bookmarkStart w:id="78" w:name="_Toc51837773"/>
      <w:r w:rsidRPr="00E42491">
        <w:t>4.2</w:t>
      </w:r>
      <w:r w:rsidRPr="00E42491">
        <w:tab/>
        <w:t>Architectural Reference Model</w:t>
      </w:r>
      <w:bookmarkEnd w:id="71"/>
      <w:bookmarkEnd w:id="72"/>
      <w:bookmarkEnd w:id="73"/>
      <w:bookmarkEnd w:id="74"/>
      <w:bookmarkEnd w:id="75"/>
      <w:bookmarkEnd w:id="76"/>
      <w:bookmarkEnd w:id="77"/>
      <w:bookmarkEnd w:id="78"/>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79.25pt;height:408pt" o:ole="">
            <v:imagedata r:id="rId11" o:title=""/>
          </v:shape>
          <o:OLEObject Type="Embed" ProgID="Visio.Drawing.11" ShapeID="_x0000_i1067" DrawAspect="Content" ObjectID="_1662453768" r:id="rId12"/>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68" type="#_x0000_t75" style="width:479.25pt;height:427.5pt" o:ole="">
            <v:imagedata r:id="rId13" o:title=""/>
          </v:shape>
          <o:OLEObject Type="Embed" ProgID="Visio.Drawing.11" ShapeID="_x0000_i1068" DrawAspect="Content" ObjectID="_1662453769" r:id="rId14"/>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79" w:name="_MON_1573414530"/>
    <w:bookmarkEnd w:id="79"/>
    <w:p w14:paraId="5CC1CA4D" w14:textId="77777777" w:rsidR="005D3E30" w:rsidRDefault="005D3E30" w:rsidP="005D3E30">
      <w:pPr>
        <w:pStyle w:val="TH"/>
      </w:pPr>
      <w:r w:rsidRPr="00E42491">
        <w:object w:dxaOrig="11035" w:dyaOrig="9302" w14:anchorId="711DFC1B">
          <v:shape id="_x0000_i1069" type="#_x0000_t75" style="width:468.75pt;height:394.5pt" o:ole="">
            <v:imagedata r:id="rId15" o:title=""/>
          </v:shape>
          <o:OLEObject Type="Embed" ProgID="Word.Picture.8" ShapeID="_x0000_i1069" DrawAspect="Content" ObjectID="_1662453770" r:id="rId16"/>
        </w:object>
      </w:r>
    </w:p>
    <w:p w14:paraId="117AC97D" w14:textId="77777777" w:rsidR="005D3E30" w:rsidRPr="00E42491" w:rsidRDefault="005D3E30" w:rsidP="005D3E30">
      <w:pPr>
        <w:pStyle w:val="TF"/>
      </w:pPr>
      <w:r w:rsidRPr="00E42491">
        <w:t>Figure 4.2-2: 3GPP Architecture for Service Capability Exposure</w:t>
      </w:r>
    </w:p>
    <w:bookmarkStart w:id="80" w:name="_MON_1494252214"/>
    <w:bookmarkEnd w:id="80"/>
    <w:p w14:paraId="2E9067E6" w14:textId="77777777" w:rsidR="005D3E30" w:rsidRPr="00E42491" w:rsidRDefault="005D3E30" w:rsidP="005D3E30">
      <w:pPr>
        <w:pStyle w:val="TH"/>
      </w:pPr>
      <w:r w:rsidRPr="00E42491">
        <w:object w:dxaOrig="8680" w:dyaOrig="6271" w14:anchorId="265D91B8">
          <v:shape id="_x0000_i1070" type="#_x0000_t75" style="width:389.25pt;height:282pt" o:ole="">
            <v:imagedata r:id="rId17" o:title=""/>
          </v:shape>
          <o:OLEObject Type="Embed" ProgID="Word.Picture.8" ShapeID="_x0000_i1070" DrawAspect="Content" ObjectID="_1662453771" r:id="rId18"/>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71" type="#_x0000_t75" style="width:438pt;height:246pt" o:ole="">
            <v:imagedata r:id="rId19" o:title=""/>
          </v:shape>
          <o:OLEObject Type="Embed" ProgID="Visio.Drawing.15" ShapeID="_x0000_i1071" DrawAspect="Content" ObjectID="_1662453772" r:id="rId20"/>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1" w:name="_Toc19198063"/>
      <w:bookmarkStart w:id="82" w:name="_Toc27897118"/>
      <w:bookmarkStart w:id="83" w:name="_Toc36193080"/>
      <w:bookmarkStart w:id="84" w:name="_Toc45198073"/>
      <w:bookmarkStart w:id="85" w:name="_Toc45198299"/>
      <w:bookmarkStart w:id="86" w:name="_Toc51837324"/>
      <w:bookmarkStart w:id="87" w:name="_Toc51837550"/>
      <w:bookmarkStart w:id="88" w:name="_Toc51837774"/>
      <w:r w:rsidRPr="00E42491">
        <w:t>4.3</w:t>
      </w:r>
      <w:r w:rsidRPr="00E42491">
        <w:tab/>
        <w:t>Reference points</w:t>
      </w:r>
      <w:bookmarkEnd w:id="81"/>
      <w:bookmarkEnd w:id="82"/>
      <w:bookmarkEnd w:id="83"/>
      <w:bookmarkEnd w:id="84"/>
      <w:bookmarkEnd w:id="85"/>
      <w:bookmarkEnd w:id="86"/>
      <w:bookmarkEnd w:id="87"/>
      <w:bookmarkEnd w:id="88"/>
    </w:p>
    <w:p w14:paraId="10E2CE1C" w14:textId="77777777" w:rsidR="005D3E30" w:rsidRPr="00E42491" w:rsidRDefault="005D3E30" w:rsidP="005D3E30">
      <w:pPr>
        <w:pStyle w:val="Heading3"/>
      </w:pPr>
      <w:bookmarkStart w:id="89" w:name="_Toc19198064"/>
      <w:bookmarkStart w:id="90" w:name="_Toc27897119"/>
      <w:bookmarkStart w:id="91" w:name="_Toc36193081"/>
      <w:bookmarkStart w:id="92" w:name="_Toc45198074"/>
      <w:bookmarkStart w:id="93" w:name="_Toc45198300"/>
      <w:bookmarkStart w:id="94" w:name="_Toc51837325"/>
      <w:bookmarkStart w:id="95" w:name="_Toc51837551"/>
      <w:bookmarkStart w:id="96" w:name="_Toc51837775"/>
      <w:r w:rsidRPr="00E42491">
        <w:t>4.3.1</w:t>
      </w:r>
      <w:r w:rsidRPr="00E42491">
        <w:tab/>
        <w:t>General</w:t>
      </w:r>
      <w:bookmarkEnd w:id="89"/>
      <w:bookmarkEnd w:id="90"/>
      <w:bookmarkEnd w:id="91"/>
      <w:bookmarkEnd w:id="92"/>
      <w:bookmarkEnd w:id="93"/>
      <w:bookmarkEnd w:id="94"/>
      <w:bookmarkEnd w:id="95"/>
      <w:bookmarkEnd w:id="96"/>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7" w:name="_Toc19198065"/>
      <w:bookmarkStart w:id="98" w:name="_Toc27897120"/>
      <w:bookmarkStart w:id="99" w:name="_Toc36193082"/>
      <w:bookmarkStart w:id="100" w:name="_Toc45198075"/>
      <w:bookmarkStart w:id="101" w:name="_Toc45198301"/>
      <w:bookmarkStart w:id="102" w:name="_Toc51837326"/>
      <w:bookmarkStart w:id="103" w:name="_Toc51837552"/>
      <w:bookmarkStart w:id="104" w:name="_Toc51837776"/>
      <w:r w:rsidRPr="00E42491">
        <w:lastRenderedPageBreak/>
        <w:t>4.3.2</w:t>
      </w:r>
      <w:r w:rsidRPr="00E42491">
        <w:tab/>
        <w:t>List of Reference Points</w:t>
      </w:r>
      <w:bookmarkEnd w:id="97"/>
      <w:bookmarkEnd w:id="98"/>
      <w:bookmarkEnd w:id="99"/>
      <w:bookmarkEnd w:id="100"/>
      <w:bookmarkEnd w:id="101"/>
      <w:bookmarkEnd w:id="102"/>
      <w:bookmarkEnd w:id="103"/>
      <w:bookmarkEnd w:id="104"/>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r w:rsidRPr="00E42491">
        <w:rPr>
          <w:b/>
        </w:rPr>
        <w:t>Nt:</w:t>
      </w:r>
      <w:r w:rsidRPr="00E42491">
        <w:tab/>
        <w:t>Reference point used by SCEF and PCRF. Functionality for Nt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5" w:name="_Toc19198066"/>
      <w:bookmarkStart w:id="106" w:name="_Toc27897121"/>
      <w:bookmarkStart w:id="107" w:name="_Toc36193083"/>
      <w:bookmarkStart w:id="108" w:name="_Toc45198076"/>
      <w:bookmarkStart w:id="109" w:name="_Toc45198302"/>
      <w:bookmarkStart w:id="110" w:name="_Toc51837327"/>
      <w:bookmarkStart w:id="111" w:name="_Toc51837553"/>
      <w:bookmarkStart w:id="112" w:name="_Toc51837777"/>
      <w:r w:rsidRPr="00E42491">
        <w:t>4.3.3</w:t>
      </w:r>
      <w:r w:rsidRPr="00E42491">
        <w:tab/>
        <w:t>Reference Point Requirements</w:t>
      </w:r>
      <w:bookmarkEnd w:id="105"/>
      <w:bookmarkEnd w:id="106"/>
      <w:bookmarkEnd w:id="107"/>
      <w:bookmarkEnd w:id="108"/>
      <w:bookmarkEnd w:id="109"/>
      <w:bookmarkEnd w:id="110"/>
      <w:bookmarkEnd w:id="111"/>
      <w:bookmarkEnd w:id="112"/>
    </w:p>
    <w:p w14:paraId="3E2CEC26" w14:textId="77777777" w:rsidR="005D3E30" w:rsidRPr="00E42491" w:rsidRDefault="005D3E30" w:rsidP="005D3E30">
      <w:pPr>
        <w:pStyle w:val="Heading4"/>
      </w:pPr>
      <w:bookmarkStart w:id="113" w:name="_Toc19198067"/>
      <w:bookmarkStart w:id="114" w:name="_Toc27897122"/>
      <w:bookmarkStart w:id="115" w:name="_Toc36193084"/>
      <w:bookmarkStart w:id="116" w:name="_Toc45198077"/>
      <w:bookmarkStart w:id="117" w:name="_Toc45198303"/>
      <w:bookmarkStart w:id="118" w:name="_Toc51837328"/>
      <w:bookmarkStart w:id="119" w:name="_Toc51837554"/>
      <w:bookmarkStart w:id="120" w:name="_Toc51837778"/>
      <w:r w:rsidRPr="00E42491">
        <w:t>4.3.3.1</w:t>
      </w:r>
      <w:r w:rsidRPr="00E42491">
        <w:tab/>
        <w:t>Tsp Reference Point Requirements</w:t>
      </w:r>
      <w:bookmarkEnd w:id="113"/>
      <w:bookmarkEnd w:id="114"/>
      <w:bookmarkEnd w:id="115"/>
      <w:bookmarkEnd w:id="116"/>
      <w:bookmarkEnd w:id="117"/>
      <w:bookmarkEnd w:id="118"/>
      <w:bookmarkEnd w:id="119"/>
      <w:bookmarkEnd w:id="120"/>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1" w:name="_Toc19198068"/>
      <w:bookmarkStart w:id="122" w:name="_Toc27897123"/>
      <w:bookmarkStart w:id="123" w:name="_Toc36193085"/>
      <w:bookmarkStart w:id="124" w:name="_Toc45198078"/>
      <w:bookmarkStart w:id="125" w:name="_Toc45198304"/>
      <w:bookmarkStart w:id="126" w:name="_Toc51837329"/>
      <w:bookmarkStart w:id="127" w:name="_Toc51837555"/>
      <w:bookmarkStart w:id="128" w:name="_Toc51837779"/>
      <w:r w:rsidRPr="00E42491">
        <w:lastRenderedPageBreak/>
        <w:t>4.3.3.2</w:t>
      </w:r>
      <w:r w:rsidRPr="00E42491">
        <w:tab/>
        <w:t>T4 Reference Point Requirements</w:t>
      </w:r>
      <w:bookmarkEnd w:id="121"/>
      <w:bookmarkEnd w:id="122"/>
      <w:bookmarkEnd w:id="123"/>
      <w:bookmarkEnd w:id="124"/>
      <w:bookmarkEnd w:id="125"/>
      <w:bookmarkEnd w:id="126"/>
      <w:bookmarkEnd w:id="127"/>
      <w:bookmarkEnd w:id="128"/>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29" w:name="_Toc19198069"/>
      <w:bookmarkStart w:id="130" w:name="_Toc27897124"/>
      <w:bookmarkStart w:id="131" w:name="_Toc36193086"/>
      <w:bookmarkStart w:id="132" w:name="_Toc45198079"/>
      <w:bookmarkStart w:id="133" w:name="_Toc45198305"/>
      <w:bookmarkStart w:id="134" w:name="_Toc51837330"/>
      <w:bookmarkStart w:id="135" w:name="_Toc51837556"/>
      <w:bookmarkStart w:id="136" w:name="_Toc51837780"/>
      <w:r w:rsidRPr="00E42491">
        <w:t>4.3.3.3</w:t>
      </w:r>
      <w:r w:rsidRPr="00E42491">
        <w:tab/>
        <w:t>Void</w:t>
      </w:r>
      <w:bookmarkEnd w:id="129"/>
      <w:bookmarkEnd w:id="130"/>
      <w:bookmarkEnd w:id="131"/>
      <w:bookmarkEnd w:id="132"/>
      <w:bookmarkEnd w:id="133"/>
      <w:bookmarkEnd w:id="134"/>
      <w:bookmarkEnd w:id="135"/>
      <w:bookmarkEnd w:id="136"/>
    </w:p>
    <w:p w14:paraId="237BF00D" w14:textId="77777777" w:rsidR="005D3E30" w:rsidRPr="00E42491" w:rsidRDefault="005D3E30" w:rsidP="005D3E30"/>
    <w:p w14:paraId="64B4F883" w14:textId="77777777" w:rsidR="005D3E30" w:rsidRPr="00E42491" w:rsidRDefault="005D3E30" w:rsidP="005D3E30">
      <w:pPr>
        <w:pStyle w:val="Heading4"/>
      </w:pPr>
      <w:bookmarkStart w:id="137" w:name="_Toc19198070"/>
      <w:bookmarkStart w:id="138" w:name="_Toc27897125"/>
      <w:bookmarkStart w:id="139" w:name="_Toc36193087"/>
      <w:bookmarkStart w:id="140" w:name="_Toc45198080"/>
      <w:bookmarkStart w:id="141" w:name="_Toc45198306"/>
      <w:bookmarkStart w:id="142" w:name="_Toc51837331"/>
      <w:bookmarkStart w:id="143" w:name="_Toc51837557"/>
      <w:bookmarkStart w:id="144" w:name="_Toc51837781"/>
      <w:r w:rsidRPr="00E42491">
        <w:t>4.3.3.4</w:t>
      </w:r>
      <w:r w:rsidRPr="00E42491">
        <w:tab/>
        <w:t>S6m Reference Point Requirements</w:t>
      </w:r>
      <w:bookmarkEnd w:id="137"/>
      <w:bookmarkEnd w:id="138"/>
      <w:bookmarkEnd w:id="139"/>
      <w:bookmarkEnd w:id="140"/>
      <w:bookmarkEnd w:id="141"/>
      <w:bookmarkEnd w:id="142"/>
      <w:bookmarkEnd w:id="143"/>
      <w:bookmarkEnd w:id="144"/>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5" w:name="_Toc19198071"/>
      <w:bookmarkStart w:id="146" w:name="_Toc27897126"/>
      <w:bookmarkStart w:id="147" w:name="_Toc36193088"/>
      <w:bookmarkStart w:id="148" w:name="_Toc45198081"/>
      <w:bookmarkStart w:id="149" w:name="_Toc45198307"/>
      <w:bookmarkStart w:id="150" w:name="_Toc51837332"/>
      <w:bookmarkStart w:id="151" w:name="_Toc51837558"/>
      <w:bookmarkStart w:id="152" w:name="_Toc51837782"/>
      <w:r w:rsidRPr="00E42491">
        <w:t>4.3.3.5</w:t>
      </w:r>
      <w:r w:rsidRPr="00E42491">
        <w:tab/>
        <w:t>S6n Reference Point Requirements</w:t>
      </w:r>
      <w:bookmarkEnd w:id="145"/>
      <w:bookmarkEnd w:id="146"/>
      <w:bookmarkEnd w:id="147"/>
      <w:bookmarkEnd w:id="148"/>
      <w:bookmarkEnd w:id="149"/>
      <w:bookmarkEnd w:id="150"/>
      <w:bookmarkEnd w:id="151"/>
      <w:bookmarkEnd w:id="152"/>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3" w:name="_Toc19198072"/>
      <w:bookmarkStart w:id="154" w:name="_Toc27897127"/>
      <w:bookmarkStart w:id="155" w:name="_Toc36193089"/>
      <w:bookmarkStart w:id="156" w:name="_Toc45198082"/>
      <w:bookmarkStart w:id="157" w:name="_Toc45198308"/>
      <w:bookmarkStart w:id="158" w:name="_Toc51837333"/>
      <w:bookmarkStart w:id="159" w:name="_Toc51837559"/>
      <w:bookmarkStart w:id="160" w:name="_Toc51837783"/>
      <w:r w:rsidRPr="00E42491">
        <w:t>4.3.3.6</w:t>
      </w:r>
      <w:r w:rsidRPr="00E42491">
        <w:tab/>
        <w:t>T6a/T6b Reference Point Requirements</w:t>
      </w:r>
      <w:bookmarkEnd w:id="153"/>
      <w:bookmarkEnd w:id="154"/>
      <w:bookmarkEnd w:id="155"/>
      <w:bookmarkEnd w:id="156"/>
      <w:bookmarkEnd w:id="157"/>
      <w:bookmarkEnd w:id="158"/>
      <w:bookmarkEnd w:id="159"/>
      <w:bookmarkEnd w:id="160"/>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1" w:name="_Toc19198073"/>
      <w:bookmarkStart w:id="162" w:name="_Toc27897128"/>
      <w:bookmarkStart w:id="163" w:name="_Toc36193090"/>
      <w:bookmarkStart w:id="164" w:name="_Toc45198083"/>
      <w:bookmarkStart w:id="165" w:name="_Toc45198309"/>
      <w:bookmarkStart w:id="166" w:name="_Toc51837334"/>
      <w:bookmarkStart w:id="167" w:name="_Toc51837560"/>
      <w:bookmarkStart w:id="168" w:name="_Toc51837784"/>
      <w:r w:rsidRPr="00E42491">
        <w:t>4.3.3.7</w:t>
      </w:r>
      <w:r w:rsidRPr="00E42491">
        <w:tab/>
        <w:t>S6t Reference Point Requirements</w:t>
      </w:r>
      <w:bookmarkEnd w:id="161"/>
      <w:bookmarkEnd w:id="162"/>
      <w:bookmarkEnd w:id="163"/>
      <w:bookmarkEnd w:id="164"/>
      <w:bookmarkEnd w:id="165"/>
      <w:bookmarkEnd w:id="166"/>
      <w:bookmarkEnd w:id="167"/>
      <w:bookmarkEnd w:id="168"/>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69" w:name="_Toc19198074"/>
      <w:bookmarkStart w:id="170" w:name="_Toc27897129"/>
      <w:bookmarkStart w:id="171" w:name="_Toc36193091"/>
      <w:bookmarkStart w:id="172" w:name="_Toc45198084"/>
      <w:bookmarkStart w:id="173" w:name="_Toc45198310"/>
      <w:bookmarkStart w:id="174" w:name="_Toc51837335"/>
      <w:bookmarkStart w:id="175" w:name="_Toc51837561"/>
      <w:bookmarkStart w:id="176" w:name="_Toc51837785"/>
      <w:r w:rsidRPr="00E42491">
        <w:t>4.3.3.8</w:t>
      </w:r>
      <w:r w:rsidRPr="00E42491">
        <w:tab/>
        <w:t>T6ai/T6bi Reference Point Requirements</w:t>
      </w:r>
      <w:bookmarkEnd w:id="169"/>
      <w:bookmarkEnd w:id="170"/>
      <w:bookmarkEnd w:id="171"/>
      <w:bookmarkEnd w:id="172"/>
      <w:bookmarkEnd w:id="173"/>
      <w:bookmarkEnd w:id="174"/>
      <w:bookmarkEnd w:id="175"/>
      <w:bookmarkEnd w:id="176"/>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7" w:name="_Toc19198075"/>
      <w:bookmarkStart w:id="178" w:name="_Toc27897130"/>
      <w:bookmarkStart w:id="179" w:name="_Toc36193092"/>
      <w:bookmarkStart w:id="180" w:name="_Toc45198085"/>
      <w:bookmarkStart w:id="181" w:name="_Toc45198311"/>
      <w:bookmarkStart w:id="182" w:name="_Toc51837336"/>
      <w:bookmarkStart w:id="183" w:name="_Toc51837562"/>
      <w:bookmarkStart w:id="184" w:name="_Toc51837786"/>
      <w:r w:rsidRPr="00E42491">
        <w:t>4.3.3.9</w:t>
      </w:r>
      <w:r w:rsidRPr="00E42491">
        <w:tab/>
        <w:t>T7 Reference Point Requirements</w:t>
      </w:r>
      <w:bookmarkEnd w:id="177"/>
      <w:bookmarkEnd w:id="178"/>
      <w:bookmarkEnd w:id="179"/>
      <w:bookmarkEnd w:id="180"/>
      <w:bookmarkEnd w:id="181"/>
      <w:bookmarkEnd w:id="182"/>
      <w:bookmarkEnd w:id="183"/>
      <w:bookmarkEnd w:id="184"/>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5" w:name="_Toc19198076"/>
      <w:bookmarkStart w:id="186" w:name="_Toc27897131"/>
      <w:bookmarkStart w:id="187" w:name="_Toc36193093"/>
      <w:bookmarkStart w:id="188" w:name="_Toc45198086"/>
      <w:bookmarkStart w:id="189" w:name="_Toc45198312"/>
      <w:bookmarkStart w:id="190" w:name="_Toc51837337"/>
      <w:bookmarkStart w:id="191" w:name="_Toc51837563"/>
      <w:bookmarkStart w:id="192" w:name="_Toc51837787"/>
      <w:r w:rsidRPr="00E42491">
        <w:t>4.3.3.10</w:t>
      </w:r>
      <w:r w:rsidRPr="00E42491">
        <w:tab/>
        <w:t>Ns Reference Point Requirements</w:t>
      </w:r>
      <w:bookmarkEnd w:id="185"/>
      <w:bookmarkEnd w:id="186"/>
      <w:bookmarkEnd w:id="187"/>
      <w:bookmarkEnd w:id="188"/>
      <w:bookmarkEnd w:id="189"/>
      <w:bookmarkEnd w:id="190"/>
      <w:bookmarkEnd w:id="191"/>
      <w:bookmarkEnd w:id="192"/>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3" w:name="_Toc19198077"/>
      <w:bookmarkStart w:id="194" w:name="_Toc27897132"/>
      <w:bookmarkStart w:id="195" w:name="_Toc36193094"/>
      <w:bookmarkStart w:id="196" w:name="_Toc45198087"/>
      <w:bookmarkStart w:id="197" w:name="_Toc45198313"/>
      <w:bookmarkStart w:id="198" w:name="_Toc51837338"/>
      <w:bookmarkStart w:id="199" w:name="_Toc51837564"/>
      <w:bookmarkStart w:id="200" w:name="_Toc51837788"/>
      <w:r w:rsidRPr="00E42491">
        <w:t>4.3.3.11</w:t>
      </w:r>
      <w:r w:rsidRPr="00E42491">
        <w:tab/>
        <w:t>Nu Reference Point Requirements</w:t>
      </w:r>
      <w:bookmarkEnd w:id="193"/>
      <w:bookmarkEnd w:id="194"/>
      <w:bookmarkEnd w:id="195"/>
      <w:bookmarkEnd w:id="196"/>
      <w:bookmarkEnd w:id="197"/>
      <w:bookmarkEnd w:id="198"/>
      <w:bookmarkEnd w:id="199"/>
      <w:bookmarkEnd w:id="200"/>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1" w:name="_Toc19198078"/>
      <w:bookmarkStart w:id="202" w:name="_Toc27897133"/>
      <w:bookmarkStart w:id="203" w:name="_Toc36193095"/>
      <w:bookmarkStart w:id="204" w:name="_Toc45198088"/>
      <w:bookmarkStart w:id="205" w:name="_Toc45198314"/>
      <w:bookmarkStart w:id="206" w:name="_Toc51837339"/>
      <w:bookmarkStart w:id="207" w:name="_Toc51837565"/>
      <w:bookmarkStart w:id="208" w:name="_Toc51837789"/>
      <w:r w:rsidRPr="00E42491">
        <w:lastRenderedPageBreak/>
        <w:t>4.3.3.12</w:t>
      </w:r>
      <w:r w:rsidRPr="00E42491">
        <w:tab/>
        <w:t>T8 Reference Point Requirements</w:t>
      </w:r>
      <w:bookmarkEnd w:id="201"/>
      <w:bookmarkEnd w:id="202"/>
      <w:bookmarkEnd w:id="203"/>
      <w:bookmarkEnd w:id="204"/>
      <w:bookmarkEnd w:id="205"/>
      <w:bookmarkEnd w:id="206"/>
      <w:bookmarkEnd w:id="207"/>
      <w:bookmarkEnd w:id="208"/>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09" w:name="_Toc19198079"/>
      <w:bookmarkStart w:id="210" w:name="_Toc27897134"/>
      <w:bookmarkStart w:id="211" w:name="_Toc36193096"/>
      <w:bookmarkStart w:id="212" w:name="_Toc45198089"/>
      <w:bookmarkStart w:id="213" w:name="_Toc45198315"/>
      <w:bookmarkStart w:id="214" w:name="_Toc51837340"/>
      <w:bookmarkStart w:id="215" w:name="_Toc51837566"/>
      <w:bookmarkStart w:id="216" w:name="_Toc51837790"/>
      <w:r>
        <w:t>4.3.3.13</w:t>
      </w:r>
      <w:r>
        <w:tab/>
        <w:t>T9a/T9b Reference Point Requirements</w:t>
      </w:r>
      <w:bookmarkEnd w:id="209"/>
      <w:bookmarkEnd w:id="210"/>
      <w:bookmarkEnd w:id="211"/>
      <w:bookmarkEnd w:id="212"/>
      <w:bookmarkEnd w:id="213"/>
      <w:bookmarkEnd w:id="214"/>
      <w:bookmarkEnd w:id="215"/>
      <w:bookmarkEnd w:id="216"/>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7" w:name="_Toc19198080"/>
      <w:bookmarkStart w:id="218" w:name="_Toc27897135"/>
      <w:bookmarkStart w:id="219" w:name="_Toc36193097"/>
      <w:bookmarkStart w:id="220" w:name="_Toc45198090"/>
      <w:bookmarkStart w:id="221" w:name="_Toc45198316"/>
      <w:bookmarkStart w:id="222" w:name="_Toc51837341"/>
      <w:bookmarkStart w:id="223" w:name="_Toc51837567"/>
      <w:bookmarkStart w:id="224" w:name="_Toc51837791"/>
      <w:r w:rsidRPr="00E42491">
        <w:t>4.4</w:t>
      </w:r>
      <w:r w:rsidRPr="00E42491">
        <w:tab/>
        <w:t>Network Elements</w:t>
      </w:r>
      <w:bookmarkEnd w:id="217"/>
      <w:bookmarkEnd w:id="218"/>
      <w:bookmarkEnd w:id="219"/>
      <w:bookmarkEnd w:id="220"/>
      <w:bookmarkEnd w:id="221"/>
      <w:bookmarkEnd w:id="222"/>
      <w:bookmarkEnd w:id="223"/>
      <w:bookmarkEnd w:id="224"/>
    </w:p>
    <w:p w14:paraId="123A356E" w14:textId="77777777" w:rsidR="005D3E30" w:rsidRPr="00E42491" w:rsidRDefault="005D3E30" w:rsidP="005D3E30">
      <w:pPr>
        <w:pStyle w:val="Heading3"/>
      </w:pPr>
      <w:bookmarkStart w:id="225" w:name="_Toc19198081"/>
      <w:bookmarkStart w:id="226" w:name="_Toc27897136"/>
      <w:bookmarkStart w:id="227" w:name="_Toc36193098"/>
      <w:bookmarkStart w:id="228" w:name="_Toc45198091"/>
      <w:bookmarkStart w:id="229" w:name="_Toc45198317"/>
      <w:bookmarkStart w:id="230" w:name="_Toc51837342"/>
      <w:bookmarkStart w:id="231" w:name="_Toc51837568"/>
      <w:bookmarkStart w:id="232" w:name="_Toc51837792"/>
      <w:r w:rsidRPr="00E42491">
        <w:t>4.4.1</w:t>
      </w:r>
      <w:r w:rsidRPr="00E42491">
        <w:tab/>
        <w:t>General</w:t>
      </w:r>
      <w:bookmarkEnd w:id="225"/>
      <w:bookmarkEnd w:id="226"/>
      <w:bookmarkEnd w:id="227"/>
      <w:bookmarkEnd w:id="228"/>
      <w:bookmarkEnd w:id="229"/>
      <w:bookmarkEnd w:id="230"/>
      <w:bookmarkEnd w:id="231"/>
      <w:bookmarkEnd w:id="232"/>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3" w:name="_Toc19198082"/>
      <w:bookmarkStart w:id="234" w:name="_Toc27897137"/>
      <w:bookmarkStart w:id="235" w:name="_Toc36193099"/>
      <w:bookmarkStart w:id="236" w:name="_Toc45198092"/>
      <w:bookmarkStart w:id="237" w:name="_Toc45198318"/>
      <w:bookmarkStart w:id="238" w:name="_Toc51837343"/>
      <w:bookmarkStart w:id="239" w:name="_Toc51837569"/>
      <w:bookmarkStart w:id="240" w:name="_Toc51837793"/>
      <w:r w:rsidRPr="00E42491">
        <w:t>4.4.2</w:t>
      </w:r>
      <w:r w:rsidRPr="00E42491">
        <w:tab/>
        <w:t>MTC-IWF</w:t>
      </w:r>
      <w:bookmarkEnd w:id="233"/>
      <w:bookmarkEnd w:id="234"/>
      <w:bookmarkEnd w:id="235"/>
      <w:bookmarkEnd w:id="236"/>
      <w:bookmarkEnd w:id="237"/>
      <w:bookmarkEnd w:id="238"/>
      <w:bookmarkEnd w:id="239"/>
      <w:bookmarkEnd w:id="240"/>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1" w:name="_Toc19198083"/>
      <w:bookmarkStart w:id="242" w:name="_Toc27897138"/>
      <w:bookmarkStart w:id="243" w:name="_Toc36193100"/>
      <w:bookmarkStart w:id="244" w:name="_Toc45198093"/>
      <w:bookmarkStart w:id="245" w:name="_Toc45198319"/>
      <w:bookmarkStart w:id="246" w:name="_Toc51837344"/>
      <w:bookmarkStart w:id="247" w:name="_Toc51837570"/>
      <w:bookmarkStart w:id="248" w:name="_Toc51837794"/>
      <w:r w:rsidRPr="00E42491">
        <w:t>4.4.3</w:t>
      </w:r>
      <w:r w:rsidRPr="00E42491">
        <w:tab/>
        <w:t>HSS/HLR</w:t>
      </w:r>
      <w:bookmarkEnd w:id="241"/>
      <w:bookmarkEnd w:id="242"/>
      <w:bookmarkEnd w:id="243"/>
      <w:bookmarkEnd w:id="244"/>
      <w:bookmarkEnd w:id="245"/>
      <w:bookmarkEnd w:id="246"/>
      <w:bookmarkEnd w:id="247"/>
      <w:bookmarkEnd w:id="248"/>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49" w:name="_Toc19198084"/>
      <w:bookmarkStart w:id="250" w:name="_Toc27897139"/>
      <w:bookmarkStart w:id="251" w:name="_Toc36193101"/>
      <w:bookmarkStart w:id="252" w:name="_Toc45198094"/>
      <w:bookmarkStart w:id="253" w:name="_Toc45198320"/>
      <w:bookmarkStart w:id="254" w:name="_Toc51837345"/>
      <w:bookmarkStart w:id="255" w:name="_Toc51837571"/>
      <w:bookmarkStart w:id="256" w:name="_Toc51837795"/>
      <w:r w:rsidRPr="00E42491">
        <w:t>4.4.4</w:t>
      </w:r>
      <w:r w:rsidRPr="00E42491">
        <w:tab/>
        <w:t>GGSN/P-GW</w:t>
      </w:r>
      <w:bookmarkEnd w:id="249"/>
      <w:bookmarkEnd w:id="250"/>
      <w:bookmarkEnd w:id="251"/>
      <w:bookmarkEnd w:id="252"/>
      <w:bookmarkEnd w:id="253"/>
      <w:bookmarkEnd w:id="254"/>
      <w:bookmarkEnd w:id="255"/>
      <w:bookmarkEnd w:id="256"/>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57" w:name="_Toc19198085"/>
      <w:bookmarkStart w:id="258" w:name="_Toc27897140"/>
      <w:bookmarkStart w:id="259" w:name="_Toc36193102"/>
      <w:bookmarkStart w:id="260" w:name="_Toc45198095"/>
      <w:bookmarkStart w:id="261" w:name="_Toc45198321"/>
      <w:bookmarkStart w:id="262" w:name="_Toc51837346"/>
      <w:bookmarkStart w:id="263" w:name="_Toc51837572"/>
      <w:bookmarkStart w:id="264" w:name="_Toc51837796"/>
      <w:r w:rsidRPr="00E42491">
        <w:t>4.4.5</w:t>
      </w:r>
      <w:r w:rsidRPr="00E42491">
        <w:tab/>
        <w:t>SGSN/MME/MSC</w:t>
      </w:r>
      <w:bookmarkEnd w:id="257"/>
      <w:bookmarkEnd w:id="258"/>
      <w:bookmarkEnd w:id="259"/>
      <w:bookmarkEnd w:id="260"/>
      <w:bookmarkEnd w:id="261"/>
      <w:bookmarkEnd w:id="262"/>
      <w:bookmarkEnd w:id="263"/>
      <w:bookmarkEnd w:id="264"/>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5" w:name="_Toc19198086"/>
      <w:bookmarkStart w:id="266" w:name="_Toc27897141"/>
      <w:bookmarkStart w:id="267" w:name="_Toc36193103"/>
      <w:bookmarkStart w:id="268" w:name="_Toc45198096"/>
      <w:bookmarkStart w:id="269" w:name="_Toc45198322"/>
      <w:bookmarkStart w:id="270" w:name="_Toc51837347"/>
      <w:bookmarkStart w:id="271" w:name="_Toc51837573"/>
      <w:bookmarkStart w:id="272" w:name="_Toc51837797"/>
      <w:r w:rsidRPr="00E42491">
        <w:t>4.4.7</w:t>
      </w:r>
      <w:r w:rsidRPr="00E42491">
        <w:tab/>
        <w:t>MTC AAA</w:t>
      </w:r>
      <w:bookmarkEnd w:id="265"/>
      <w:bookmarkEnd w:id="266"/>
      <w:bookmarkEnd w:id="267"/>
      <w:bookmarkEnd w:id="268"/>
      <w:bookmarkEnd w:id="269"/>
      <w:bookmarkEnd w:id="270"/>
      <w:bookmarkEnd w:id="271"/>
      <w:bookmarkEnd w:id="272"/>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3" w:name="_Toc19198087"/>
      <w:bookmarkStart w:id="274" w:name="_Toc27897142"/>
      <w:bookmarkStart w:id="275" w:name="_Toc36193104"/>
      <w:bookmarkStart w:id="276" w:name="_Toc45198097"/>
      <w:bookmarkStart w:id="277" w:name="_Toc45198323"/>
      <w:bookmarkStart w:id="278" w:name="_Toc51837348"/>
      <w:bookmarkStart w:id="279" w:name="_Toc51837574"/>
      <w:bookmarkStart w:id="280" w:name="_Toc51837798"/>
      <w:r w:rsidRPr="00E42491">
        <w:t>4.4.8</w:t>
      </w:r>
      <w:r w:rsidRPr="00E42491">
        <w:tab/>
        <w:t>Service Capability Exposure Function</w:t>
      </w:r>
      <w:bookmarkEnd w:id="273"/>
      <w:bookmarkEnd w:id="274"/>
      <w:bookmarkEnd w:id="275"/>
      <w:bookmarkEnd w:id="276"/>
      <w:bookmarkEnd w:id="277"/>
      <w:bookmarkEnd w:id="278"/>
      <w:bookmarkEnd w:id="279"/>
      <w:bookmarkEnd w:id="280"/>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1" w:name="_Toc19198088"/>
      <w:bookmarkStart w:id="282" w:name="_Toc27897143"/>
      <w:bookmarkStart w:id="283" w:name="_Toc36193105"/>
      <w:bookmarkStart w:id="284" w:name="_Toc45198098"/>
      <w:bookmarkStart w:id="285" w:name="_Toc45198324"/>
      <w:bookmarkStart w:id="286" w:name="_Toc51837349"/>
      <w:bookmarkStart w:id="287" w:name="_Toc51837575"/>
      <w:bookmarkStart w:id="288" w:name="_Toc51837799"/>
      <w:r w:rsidRPr="00E42491">
        <w:t>4.4.9</w:t>
      </w:r>
      <w:r w:rsidRPr="00E42491">
        <w:tab/>
        <w:t>Interworking SCEF</w:t>
      </w:r>
      <w:bookmarkEnd w:id="281"/>
      <w:bookmarkEnd w:id="282"/>
      <w:bookmarkEnd w:id="283"/>
      <w:bookmarkEnd w:id="284"/>
      <w:bookmarkEnd w:id="285"/>
      <w:bookmarkEnd w:id="286"/>
      <w:bookmarkEnd w:id="287"/>
      <w:bookmarkEnd w:id="288"/>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89" w:name="_Toc19198089"/>
      <w:bookmarkStart w:id="290" w:name="_Toc27897144"/>
      <w:bookmarkStart w:id="291" w:name="_Toc36193106"/>
      <w:bookmarkStart w:id="292" w:name="_Toc45198099"/>
      <w:bookmarkStart w:id="293" w:name="_Toc45198325"/>
      <w:bookmarkStart w:id="294" w:name="_Toc51837350"/>
      <w:bookmarkStart w:id="295" w:name="_Toc51837576"/>
      <w:bookmarkStart w:id="296" w:name="_Toc51837800"/>
      <w:r w:rsidRPr="00E42491">
        <w:t>4.4.10</w:t>
      </w:r>
      <w:r w:rsidRPr="00E42491">
        <w:tab/>
        <w:t>RAN Congestion Awareness Function</w:t>
      </w:r>
      <w:bookmarkEnd w:id="289"/>
      <w:bookmarkEnd w:id="290"/>
      <w:bookmarkEnd w:id="291"/>
      <w:bookmarkEnd w:id="292"/>
      <w:bookmarkEnd w:id="293"/>
      <w:bookmarkEnd w:id="294"/>
      <w:bookmarkEnd w:id="295"/>
      <w:bookmarkEnd w:id="296"/>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297" w:name="_Toc19198090"/>
      <w:bookmarkStart w:id="298" w:name="_Toc27897145"/>
      <w:bookmarkStart w:id="299" w:name="_Toc36193107"/>
      <w:bookmarkStart w:id="300" w:name="_Toc45198100"/>
      <w:bookmarkStart w:id="301" w:name="_Toc45198326"/>
      <w:bookmarkStart w:id="302" w:name="_Toc51837351"/>
      <w:bookmarkStart w:id="303" w:name="_Toc51837577"/>
      <w:bookmarkStart w:id="304" w:name="_Toc51837801"/>
      <w:r w:rsidRPr="00E42491">
        <w:t>4.4.11</w:t>
      </w:r>
      <w:r w:rsidRPr="00E42491">
        <w:tab/>
        <w:t>Packet Flow Description Function</w:t>
      </w:r>
      <w:bookmarkEnd w:id="297"/>
      <w:bookmarkEnd w:id="298"/>
      <w:bookmarkEnd w:id="299"/>
      <w:bookmarkEnd w:id="300"/>
      <w:bookmarkEnd w:id="301"/>
      <w:bookmarkEnd w:id="302"/>
      <w:bookmarkEnd w:id="303"/>
      <w:bookmarkEnd w:id="304"/>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5" w:name="_Toc19198091"/>
      <w:bookmarkStart w:id="306" w:name="_Toc27897146"/>
      <w:bookmarkStart w:id="307" w:name="_Toc36193108"/>
      <w:bookmarkStart w:id="308" w:name="_Toc45198101"/>
      <w:bookmarkStart w:id="309" w:name="_Toc45198327"/>
      <w:bookmarkStart w:id="310" w:name="_Toc51837352"/>
      <w:bookmarkStart w:id="311" w:name="_Toc51837578"/>
      <w:bookmarkStart w:id="312" w:name="_Toc51837802"/>
      <w:r>
        <w:t>4.4.12</w:t>
      </w:r>
      <w:r>
        <w:tab/>
        <w:t>UE radio Capabilities Management Function</w:t>
      </w:r>
      <w:bookmarkEnd w:id="305"/>
      <w:bookmarkEnd w:id="306"/>
      <w:bookmarkEnd w:id="307"/>
      <w:bookmarkEnd w:id="308"/>
      <w:bookmarkEnd w:id="309"/>
      <w:bookmarkEnd w:id="310"/>
      <w:bookmarkEnd w:id="311"/>
      <w:bookmarkEnd w:id="312"/>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3" w:name="_Toc19198092"/>
      <w:bookmarkStart w:id="314" w:name="_Toc27897147"/>
      <w:bookmarkStart w:id="315" w:name="_Toc36193109"/>
      <w:bookmarkStart w:id="316" w:name="_Toc45198102"/>
      <w:bookmarkStart w:id="317" w:name="_Toc45198328"/>
      <w:bookmarkStart w:id="318" w:name="_Toc51837353"/>
      <w:bookmarkStart w:id="319" w:name="_Toc51837579"/>
      <w:bookmarkStart w:id="320" w:name="_Toc51837803"/>
      <w:r w:rsidRPr="00E42491">
        <w:t>4.5</w:t>
      </w:r>
      <w:r w:rsidRPr="00E42491">
        <w:tab/>
        <w:t>High Level Function</w:t>
      </w:r>
      <w:bookmarkEnd w:id="313"/>
      <w:bookmarkEnd w:id="314"/>
      <w:bookmarkEnd w:id="315"/>
      <w:bookmarkEnd w:id="316"/>
      <w:bookmarkEnd w:id="317"/>
      <w:bookmarkEnd w:id="318"/>
      <w:bookmarkEnd w:id="319"/>
      <w:bookmarkEnd w:id="320"/>
    </w:p>
    <w:p w14:paraId="5BD887DB" w14:textId="77777777" w:rsidR="005D3E30" w:rsidRPr="00E42491" w:rsidRDefault="005D3E30" w:rsidP="005D3E30">
      <w:pPr>
        <w:pStyle w:val="Heading3"/>
      </w:pPr>
      <w:bookmarkStart w:id="321" w:name="_Toc19198093"/>
      <w:bookmarkStart w:id="322" w:name="_Toc27897148"/>
      <w:bookmarkStart w:id="323" w:name="_Toc36193110"/>
      <w:bookmarkStart w:id="324" w:name="_Toc45198103"/>
      <w:bookmarkStart w:id="325" w:name="_Toc45198329"/>
      <w:bookmarkStart w:id="326" w:name="_Toc51837354"/>
      <w:bookmarkStart w:id="327" w:name="_Toc51837580"/>
      <w:bookmarkStart w:id="328" w:name="_Toc51837804"/>
      <w:r w:rsidRPr="00E42491">
        <w:t>4.5.1</w:t>
      </w:r>
      <w:r w:rsidRPr="00E42491">
        <w:tab/>
        <w:t>Device Triggering Function</w:t>
      </w:r>
      <w:bookmarkEnd w:id="321"/>
      <w:bookmarkEnd w:id="322"/>
      <w:bookmarkEnd w:id="323"/>
      <w:bookmarkEnd w:id="324"/>
      <w:bookmarkEnd w:id="325"/>
      <w:bookmarkEnd w:id="326"/>
      <w:bookmarkEnd w:id="327"/>
      <w:bookmarkEnd w:id="328"/>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29" w:name="_Toc19198094"/>
      <w:bookmarkStart w:id="330" w:name="_Toc27897149"/>
      <w:bookmarkStart w:id="331" w:name="_Toc36193111"/>
      <w:bookmarkStart w:id="332" w:name="_Toc45198104"/>
      <w:bookmarkStart w:id="333" w:name="_Toc45198330"/>
      <w:bookmarkStart w:id="334" w:name="_Toc51837355"/>
      <w:bookmarkStart w:id="335" w:name="_Toc51837581"/>
      <w:bookmarkStart w:id="336" w:name="_Toc51837805"/>
      <w:r w:rsidRPr="00E42491">
        <w:t>4.5.2</w:t>
      </w:r>
      <w:r w:rsidRPr="00E42491">
        <w:tab/>
        <w:t>PS-only Service Provision</w:t>
      </w:r>
      <w:bookmarkEnd w:id="329"/>
      <w:bookmarkEnd w:id="330"/>
      <w:bookmarkEnd w:id="331"/>
      <w:bookmarkEnd w:id="332"/>
      <w:bookmarkEnd w:id="333"/>
      <w:bookmarkEnd w:id="334"/>
      <w:bookmarkEnd w:id="335"/>
      <w:bookmarkEnd w:id="336"/>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37" w:name="_Toc19198095"/>
      <w:bookmarkStart w:id="338" w:name="_Toc27897150"/>
      <w:bookmarkStart w:id="339" w:name="_Toc36193112"/>
      <w:bookmarkStart w:id="340" w:name="_Toc45198105"/>
      <w:bookmarkStart w:id="341" w:name="_Toc45198331"/>
      <w:bookmarkStart w:id="342" w:name="_Toc51837356"/>
      <w:bookmarkStart w:id="343" w:name="_Toc51837582"/>
      <w:bookmarkStart w:id="344" w:name="_Toc51837806"/>
      <w:r w:rsidRPr="00E42491">
        <w:t>4.5.3</w:t>
      </w:r>
      <w:r w:rsidRPr="00E42491">
        <w:tab/>
        <w:t>Core Network assisted RAN parameters tuning</w:t>
      </w:r>
      <w:bookmarkEnd w:id="337"/>
      <w:bookmarkEnd w:id="338"/>
      <w:bookmarkEnd w:id="339"/>
      <w:bookmarkEnd w:id="340"/>
      <w:bookmarkEnd w:id="341"/>
      <w:bookmarkEnd w:id="342"/>
      <w:bookmarkEnd w:id="343"/>
      <w:bookmarkEnd w:id="344"/>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5" w:name="_Toc19198096"/>
      <w:bookmarkStart w:id="346" w:name="_Toc27897151"/>
      <w:bookmarkStart w:id="347" w:name="_Toc36193113"/>
      <w:bookmarkStart w:id="348" w:name="_Toc45198106"/>
      <w:bookmarkStart w:id="349" w:name="_Toc45198332"/>
      <w:bookmarkStart w:id="350" w:name="_Toc51837357"/>
      <w:bookmarkStart w:id="351" w:name="_Toc51837583"/>
      <w:bookmarkStart w:id="352" w:name="_Toc51837807"/>
      <w:r w:rsidRPr="00E42491">
        <w:t>4.5.4</w:t>
      </w:r>
      <w:r w:rsidRPr="00E42491">
        <w:tab/>
        <w:t>UE Power Saving Mode</w:t>
      </w:r>
      <w:bookmarkEnd w:id="345"/>
      <w:bookmarkEnd w:id="346"/>
      <w:bookmarkEnd w:id="347"/>
      <w:bookmarkEnd w:id="348"/>
      <w:bookmarkEnd w:id="349"/>
      <w:bookmarkEnd w:id="350"/>
      <w:bookmarkEnd w:id="351"/>
      <w:bookmarkEnd w:id="352"/>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3" w:name="_Toc19198097"/>
      <w:bookmarkStart w:id="354" w:name="_Toc27897152"/>
      <w:bookmarkStart w:id="355" w:name="_Toc36193114"/>
      <w:bookmarkStart w:id="356" w:name="_Toc45198107"/>
      <w:bookmarkStart w:id="357" w:name="_Toc45198333"/>
      <w:bookmarkStart w:id="358" w:name="_Toc51837358"/>
      <w:bookmarkStart w:id="359" w:name="_Toc51837584"/>
      <w:bookmarkStart w:id="360" w:name="_Toc51837808"/>
      <w:r w:rsidRPr="00E42491">
        <w:t>4.5.5</w:t>
      </w:r>
      <w:r w:rsidRPr="00E42491">
        <w:tab/>
        <w:t>Group Message Delivery</w:t>
      </w:r>
      <w:bookmarkEnd w:id="353"/>
      <w:bookmarkEnd w:id="354"/>
      <w:bookmarkEnd w:id="355"/>
      <w:bookmarkEnd w:id="356"/>
      <w:bookmarkEnd w:id="357"/>
      <w:bookmarkEnd w:id="358"/>
      <w:bookmarkEnd w:id="359"/>
      <w:bookmarkEnd w:id="360"/>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1" w:name="_Toc19198098"/>
      <w:bookmarkStart w:id="362" w:name="_Toc27897153"/>
      <w:bookmarkStart w:id="363" w:name="_Toc36193115"/>
      <w:bookmarkStart w:id="364" w:name="_Toc45198108"/>
      <w:bookmarkStart w:id="365" w:name="_Toc45198334"/>
      <w:bookmarkStart w:id="366" w:name="_Toc51837359"/>
      <w:bookmarkStart w:id="367" w:name="_Toc51837585"/>
      <w:bookmarkStart w:id="368" w:name="_Toc51837809"/>
      <w:r w:rsidRPr="00E42491">
        <w:t>4.5.6</w:t>
      </w:r>
      <w:r w:rsidRPr="00E42491">
        <w:tab/>
        <w:t>Monitoring Events</w:t>
      </w:r>
      <w:bookmarkEnd w:id="361"/>
      <w:bookmarkEnd w:id="362"/>
      <w:bookmarkEnd w:id="363"/>
      <w:bookmarkEnd w:id="364"/>
      <w:bookmarkEnd w:id="365"/>
      <w:bookmarkEnd w:id="366"/>
      <w:bookmarkEnd w:id="367"/>
      <w:bookmarkEnd w:id="368"/>
    </w:p>
    <w:p w14:paraId="0F2D78E5" w14:textId="77777777" w:rsidR="005D3E30" w:rsidRPr="00E42491" w:rsidRDefault="005D3E30" w:rsidP="005D3E30">
      <w:pPr>
        <w:pStyle w:val="Heading4"/>
      </w:pPr>
      <w:bookmarkStart w:id="369" w:name="_Toc19198099"/>
      <w:bookmarkStart w:id="370" w:name="_Toc27897154"/>
      <w:bookmarkStart w:id="371" w:name="_Toc36193116"/>
      <w:bookmarkStart w:id="372" w:name="_Toc45198109"/>
      <w:bookmarkStart w:id="373" w:name="_Toc45198335"/>
      <w:bookmarkStart w:id="374" w:name="_Toc51837360"/>
      <w:bookmarkStart w:id="375" w:name="_Toc51837586"/>
      <w:bookmarkStart w:id="376" w:name="_Toc51837810"/>
      <w:r w:rsidRPr="00E42491">
        <w:t>4.5.6.1</w:t>
      </w:r>
      <w:r w:rsidRPr="00E42491">
        <w:tab/>
        <w:t>General</w:t>
      </w:r>
      <w:bookmarkEnd w:id="369"/>
      <w:bookmarkEnd w:id="370"/>
      <w:bookmarkEnd w:id="371"/>
      <w:bookmarkEnd w:id="372"/>
      <w:bookmarkEnd w:id="373"/>
      <w:bookmarkEnd w:id="374"/>
      <w:bookmarkEnd w:id="375"/>
      <w:bookmarkEnd w:id="376"/>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77777777" w:rsidR="005D3E30" w:rsidRPr="00E42491" w:rsidRDefault="005D3E30" w:rsidP="005D3E30">
      <w:pPr>
        <w:pStyle w:val="NO"/>
      </w:pPr>
      <w:r w:rsidRPr="00E42491">
        <w:t>NOTE 2:</w:t>
      </w:r>
      <w:r w:rsidRPr="00E42491">
        <w:tab/>
        <w:t>Roaming status means whether the UE is in HPLMN or VPLMN.</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77" w:name="_Toc19198100"/>
      <w:bookmarkStart w:id="378" w:name="_Toc27897155"/>
      <w:bookmarkStart w:id="379" w:name="_Toc36193117"/>
      <w:bookmarkStart w:id="380" w:name="_Toc45198110"/>
      <w:bookmarkStart w:id="381" w:name="_Toc45198336"/>
      <w:bookmarkStart w:id="382" w:name="_Toc51837361"/>
      <w:bookmarkStart w:id="383" w:name="_Toc51837587"/>
      <w:bookmarkStart w:id="384" w:name="_Toc51837811"/>
      <w:r w:rsidRPr="00E42491">
        <w:t>4.5.6.2</w:t>
      </w:r>
      <w:r w:rsidRPr="00E42491">
        <w:tab/>
        <w:t>Monitoring Events via HSS and MME/SGSN</w:t>
      </w:r>
      <w:bookmarkEnd w:id="377"/>
      <w:bookmarkEnd w:id="378"/>
      <w:bookmarkEnd w:id="379"/>
      <w:bookmarkEnd w:id="380"/>
      <w:bookmarkEnd w:id="381"/>
      <w:bookmarkEnd w:id="382"/>
      <w:bookmarkEnd w:id="383"/>
      <w:bookmarkEnd w:id="384"/>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5" w:name="_Toc19198101"/>
      <w:bookmarkStart w:id="386" w:name="_Toc27897156"/>
      <w:bookmarkStart w:id="387" w:name="_Toc36193118"/>
      <w:bookmarkStart w:id="388" w:name="_Toc45198111"/>
      <w:bookmarkStart w:id="389" w:name="_Toc45198337"/>
      <w:bookmarkStart w:id="390" w:name="_Toc51837362"/>
      <w:bookmarkStart w:id="391" w:name="_Toc51837588"/>
      <w:bookmarkStart w:id="392" w:name="_Toc51837812"/>
      <w:r w:rsidRPr="00E42491">
        <w:t>4.5.6.3</w:t>
      </w:r>
      <w:r w:rsidRPr="00E42491">
        <w:tab/>
        <w:t>Monitoring Events via PCRF</w:t>
      </w:r>
      <w:bookmarkEnd w:id="385"/>
      <w:bookmarkEnd w:id="386"/>
      <w:bookmarkEnd w:id="387"/>
      <w:bookmarkEnd w:id="388"/>
      <w:bookmarkEnd w:id="389"/>
      <w:bookmarkEnd w:id="390"/>
      <w:bookmarkEnd w:id="391"/>
      <w:bookmarkEnd w:id="392"/>
    </w:p>
    <w:p w14:paraId="694AD5F2" w14:textId="77777777"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 TS</w:t>
      </w:r>
      <w:r>
        <w:t> </w:t>
      </w:r>
      <w:r w:rsidRPr="00E42491">
        <w:t>23.203</w:t>
      </w:r>
      <w:r>
        <w:t> </w:t>
      </w:r>
      <w:r w:rsidRPr="00E42491">
        <w:t>[27] clause 6.2.3.</w:t>
      </w:r>
      <w:r>
        <w:t xml:space="preserve"> The procedure for requesting location information, when not performing group monitoring, is described in clause 5.6.4.1.</w:t>
      </w:r>
    </w:p>
    <w:p w14:paraId="76FEA51D" w14:textId="77777777"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 TS 23.203 [27] clause 6.2.3</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[26]. Once the RAN/NAS or 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lastRenderedPageBreak/>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3" w:name="_Toc19198102"/>
      <w:bookmarkStart w:id="394" w:name="_Toc27897157"/>
      <w:bookmarkStart w:id="395" w:name="_Toc36193119"/>
      <w:bookmarkStart w:id="396" w:name="_Toc45198112"/>
      <w:bookmarkStart w:id="397" w:name="_Toc45198338"/>
      <w:bookmarkStart w:id="398" w:name="_Toc51837363"/>
      <w:bookmarkStart w:id="399" w:name="_Toc51837589"/>
      <w:bookmarkStart w:id="400" w:name="_Toc51837813"/>
      <w:r w:rsidRPr="00E42491">
        <w:t>4.5.6.4</w:t>
      </w:r>
      <w:r>
        <w:tab/>
        <w:t>Void</w:t>
      </w:r>
      <w:bookmarkEnd w:id="393"/>
      <w:bookmarkEnd w:id="394"/>
      <w:bookmarkEnd w:id="395"/>
      <w:bookmarkEnd w:id="396"/>
      <w:bookmarkEnd w:id="397"/>
      <w:bookmarkEnd w:id="398"/>
      <w:bookmarkEnd w:id="399"/>
      <w:bookmarkEnd w:id="400"/>
    </w:p>
    <w:p w14:paraId="1F196CC1" w14:textId="77777777" w:rsidR="005D3E30" w:rsidRPr="00E42491" w:rsidRDefault="005D3E30" w:rsidP="005D3E30"/>
    <w:p w14:paraId="2D6DDDEA" w14:textId="77777777" w:rsidR="005D3E30" w:rsidRPr="00E42491" w:rsidRDefault="005D3E30" w:rsidP="005D3E30">
      <w:pPr>
        <w:pStyle w:val="Heading3"/>
      </w:pPr>
      <w:bookmarkStart w:id="401" w:name="_Toc19198103"/>
      <w:bookmarkStart w:id="402" w:name="_Toc27897158"/>
      <w:bookmarkStart w:id="403" w:name="_Toc36193120"/>
      <w:bookmarkStart w:id="404" w:name="_Toc45198113"/>
      <w:bookmarkStart w:id="405" w:name="_Toc45198339"/>
      <w:bookmarkStart w:id="406" w:name="_Toc51837364"/>
      <w:bookmarkStart w:id="407" w:name="_Toc51837590"/>
      <w:bookmarkStart w:id="408" w:name="_Toc51837814"/>
      <w:r w:rsidRPr="00E42491">
        <w:t>4.5.7</w:t>
      </w:r>
      <w:r w:rsidRPr="00E42491">
        <w:tab/>
        <w:t>High latency communication</w:t>
      </w:r>
      <w:bookmarkEnd w:id="401"/>
      <w:bookmarkEnd w:id="402"/>
      <w:bookmarkEnd w:id="403"/>
      <w:bookmarkEnd w:id="404"/>
      <w:bookmarkEnd w:id="405"/>
      <w:bookmarkEnd w:id="406"/>
      <w:bookmarkEnd w:id="407"/>
      <w:bookmarkEnd w:id="408"/>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77777777"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for a UE for which PSM</w:t>
      </w:r>
      <w:r>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09" w:name="_Toc19198104"/>
      <w:bookmarkStart w:id="410" w:name="_Toc27897159"/>
      <w:bookmarkStart w:id="411" w:name="_Toc36193121"/>
      <w:bookmarkStart w:id="412" w:name="_Toc45198114"/>
      <w:bookmarkStart w:id="413" w:name="_Toc45198340"/>
      <w:bookmarkStart w:id="414" w:name="_Toc51837365"/>
      <w:bookmarkStart w:id="415" w:name="_Toc51837591"/>
      <w:bookmarkStart w:id="416" w:name="_Toc51837815"/>
      <w:r w:rsidRPr="00E42491">
        <w:t>4.5.8</w:t>
      </w:r>
      <w:r w:rsidRPr="00E42491">
        <w:tab/>
        <w:t>Support of informing about potential network issues</w:t>
      </w:r>
      <w:bookmarkEnd w:id="409"/>
      <w:bookmarkEnd w:id="410"/>
      <w:bookmarkEnd w:id="411"/>
      <w:bookmarkEnd w:id="412"/>
      <w:bookmarkEnd w:id="413"/>
      <w:bookmarkEnd w:id="414"/>
      <w:bookmarkEnd w:id="415"/>
      <w:bookmarkEnd w:id="41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17" w:name="_Toc19198105"/>
      <w:bookmarkStart w:id="418" w:name="_Toc27897160"/>
      <w:bookmarkStart w:id="419" w:name="_Toc36193122"/>
      <w:bookmarkStart w:id="420" w:name="_Toc45198115"/>
      <w:bookmarkStart w:id="421" w:name="_Toc45198341"/>
      <w:bookmarkStart w:id="422" w:name="_Toc51837366"/>
      <w:bookmarkStart w:id="423" w:name="_Toc51837592"/>
      <w:bookmarkStart w:id="424" w:name="_Toc51837816"/>
      <w:r w:rsidRPr="00E42491">
        <w:t>4.5.9</w:t>
      </w:r>
      <w:r w:rsidRPr="00E42491">
        <w:tab/>
        <w:t>Resource management of background data transfer</w:t>
      </w:r>
      <w:bookmarkEnd w:id="417"/>
      <w:bookmarkEnd w:id="418"/>
      <w:bookmarkEnd w:id="419"/>
      <w:bookmarkEnd w:id="420"/>
      <w:bookmarkEnd w:id="421"/>
      <w:bookmarkEnd w:id="422"/>
      <w:bookmarkEnd w:id="423"/>
      <w:bookmarkEnd w:id="424"/>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5" w:name="_Toc19198106"/>
      <w:bookmarkStart w:id="426" w:name="_Toc27897161"/>
      <w:bookmarkStart w:id="427" w:name="_Toc36193123"/>
      <w:bookmarkStart w:id="428" w:name="_Toc45198116"/>
      <w:bookmarkStart w:id="429" w:name="_Toc45198342"/>
      <w:bookmarkStart w:id="430" w:name="_Toc51837367"/>
      <w:bookmarkStart w:id="431" w:name="_Toc51837593"/>
      <w:bookmarkStart w:id="432" w:name="_Toc51837817"/>
      <w:r w:rsidRPr="00E42491">
        <w:t>4.5.10</w:t>
      </w:r>
      <w:r w:rsidRPr="00E42491">
        <w:tab/>
        <w:t>E-UTRAN network resource optimizations based on communication patterns provided to the MME</w:t>
      </w:r>
      <w:bookmarkEnd w:id="425"/>
      <w:bookmarkEnd w:id="426"/>
      <w:bookmarkEnd w:id="427"/>
      <w:bookmarkEnd w:id="428"/>
      <w:bookmarkEnd w:id="429"/>
      <w:bookmarkEnd w:id="430"/>
      <w:bookmarkEnd w:id="431"/>
      <w:bookmarkEnd w:id="432"/>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3" w:name="_Toc19198107"/>
      <w:bookmarkStart w:id="434" w:name="_Toc27897162"/>
      <w:bookmarkStart w:id="435" w:name="_Toc36193124"/>
      <w:bookmarkStart w:id="436" w:name="_Toc45198117"/>
      <w:bookmarkStart w:id="437" w:name="_Toc45198343"/>
      <w:bookmarkStart w:id="438" w:name="_Toc51837368"/>
      <w:bookmarkStart w:id="439" w:name="_Toc51837594"/>
      <w:bookmarkStart w:id="440" w:name="_Toc51837818"/>
      <w:r w:rsidRPr="00E42491">
        <w:lastRenderedPageBreak/>
        <w:t>4.5.11</w:t>
      </w:r>
      <w:r w:rsidRPr="00E42491">
        <w:tab/>
        <w:t>Support of setting up an AS session with required QoS</w:t>
      </w:r>
      <w:bookmarkEnd w:id="433"/>
      <w:bookmarkEnd w:id="434"/>
      <w:bookmarkEnd w:id="435"/>
      <w:bookmarkEnd w:id="436"/>
      <w:bookmarkEnd w:id="437"/>
      <w:bookmarkEnd w:id="438"/>
      <w:bookmarkEnd w:id="439"/>
      <w:bookmarkEnd w:id="440"/>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1" w:name="_Toc19198108"/>
      <w:bookmarkStart w:id="442" w:name="_Toc27897163"/>
      <w:bookmarkStart w:id="443" w:name="_Toc36193125"/>
      <w:bookmarkStart w:id="444" w:name="_Toc45198118"/>
      <w:bookmarkStart w:id="445" w:name="_Toc45198344"/>
      <w:bookmarkStart w:id="446" w:name="_Toc51837369"/>
      <w:bookmarkStart w:id="447" w:name="_Toc51837595"/>
      <w:bookmarkStart w:id="448" w:name="_Toc51837819"/>
      <w:r w:rsidRPr="00E42491">
        <w:t>4.5.12</w:t>
      </w:r>
      <w:r w:rsidRPr="00E42491">
        <w:tab/>
        <w:t>Change the chargeable party at session set-up or during the session</w:t>
      </w:r>
      <w:bookmarkEnd w:id="441"/>
      <w:bookmarkEnd w:id="442"/>
      <w:bookmarkEnd w:id="443"/>
      <w:bookmarkEnd w:id="444"/>
      <w:bookmarkEnd w:id="445"/>
      <w:bookmarkEnd w:id="446"/>
      <w:bookmarkEnd w:id="447"/>
      <w:bookmarkEnd w:id="448"/>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49" w:name="_Toc19198109"/>
      <w:bookmarkStart w:id="450" w:name="_Toc27897164"/>
      <w:bookmarkStart w:id="451" w:name="_Toc36193126"/>
      <w:bookmarkStart w:id="452" w:name="_Toc45198119"/>
      <w:bookmarkStart w:id="453" w:name="_Toc45198345"/>
      <w:bookmarkStart w:id="454" w:name="_Toc51837370"/>
      <w:bookmarkStart w:id="455" w:name="_Toc51837596"/>
      <w:bookmarkStart w:id="456" w:name="_Toc51837820"/>
      <w:r w:rsidRPr="00E42491">
        <w:t>4.5.13</w:t>
      </w:r>
      <w:r w:rsidRPr="00E42491">
        <w:tab/>
        <w:t>Extended idle mode DRX</w:t>
      </w:r>
      <w:bookmarkEnd w:id="449"/>
      <w:bookmarkEnd w:id="450"/>
      <w:bookmarkEnd w:id="451"/>
      <w:bookmarkEnd w:id="452"/>
      <w:bookmarkEnd w:id="453"/>
      <w:bookmarkEnd w:id="454"/>
      <w:bookmarkEnd w:id="455"/>
      <w:bookmarkEnd w:id="456"/>
    </w:p>
    <w:p w14:paraId="47E9F693" w14:textId="77777777" w:rsidR="005D3E30" w:rsidRPr="00E42491" w:rsidRDefault="005D3E30" w:rsidP="005D3E30">
      <w:pPr>
        <w:pStyle w:val="Heading4"/>
      </w:pPr>
      <w:bookmarkStart w:id="457" w:name="_Toc19198110"/>
      <w:bookmarkStart w:id="458" w:name="_Toc27897165"/>
      <w:bookmarkStart w:id="459" w:name="_Toc36193127"/>
      <w:bookmarkStart w:id="460" w:name="_Toc45198120"/>
      <w:bookmarkStart w:id="461" w:name="_Toc45198346"/>
      <w:bookmarkStart w:id="462" w:name="_Toc51837371"/>
      <w:bookmarkStart w:id="463" w:name="_Toc51837597"/>
      <w:bookmarkStart w:id="464" w:name="_Toc51837821"/>
      <w:r w:rsidRPr="00E42491">
        <w:t>4.5.13.1</w:t>
      </w:r>
      <w:r w:rsidRPr="00E42491">
        <w:tab/>
        <w:t>General</w:t>
      </w:r>
      <w:bookmarkEnd w:id="457"/>
      <w:bookmarkEnd w:id="458"/>
      <w:bookmarkEnd w:id="459"/>
      <w:bookmarkEnd w:id="460"/>
      <w:bookmarkEnd w:id="461"/>
      <w:bookmarkEnd w:id="462"/>
      <w:bookmarkEnd w:id="463"/>
      <w:bookmarkEnd w:id="464"/>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77777777" w:rsidR="005D3E30" w:rsidRPr="00E42491" w:rsidRDefault="005D3E30" w:rsidP="005D3E30">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w:t>
      </w:r>
      <w:r w:rsidRPr="00E42491">
        <w:lastRenderedPageBreak/>
        <w:t>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TS</w:t>
      </w:r>
      <w:r>
        <w:t> </w:t>
      </w:r>
      <w:r w:rsidRPr="00E42491">
        <w:t>23.401</w:t>
      </w:r>
      <w:r>
        <w:t> </w:t>
      </w:r>
      <w:r w:rsidRPr="00E42491">
        <w:t>[7] clause 5.13.</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65" w:name="_Toc19198111"/>
      <w:bookmarkStart w:id="466" w:name="_Toc27897166"/>
      <w:bookmarkStart w:id="467" w:name="_Toc36193128"/>
      <w:bookmarkStart w:id="468" w:name="_Toc45198121"/>
      <w:bookmarkStart w:id="469" w:name="_Toc45198347"/>
      <w:bookmarkStart w:id="470" w:name="_Toc51837372"/>
      <w:bookmarkStart w:id="471" w:name="_Toc51837598"/>
      <w:bookmarkStart w:id="472" w:name="_Toc51837822"/>
      <w:r w:rsidRPr="00E42491">
        <w:t>4.5.13.2</w:t>
      </w:r>
      <w:r w:rsidRPr="00E42491">
        <w:tab/>
        <w:t>Paging for extended idle mode DRX in UTRAN</w:t>
      </w:r>
      <w:bookmarkEnd w:id="465"/>
      <w:bookmarkEnd w:id="466"/>
      <w:bookmarkEnd w:id="467"/>
      <w:bookmarkEnd w:id="468"/>
      <w:bookmarkEnd w:id="469"/>
      <w:bookmarkEnd w:id="470"/>
      <w:bookmarkEnd w:id="471"/>
      <w:bookmarkEnd w:id="472"/>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3" w:name="_MON_1510134623"/>
    <w:bookmarkEnd w:id="473"/>
    <w:p w14:paraId="4F97DEF5" w14:textId="77777777" w:rsidR="005D3E30" w:rsidRPr="00E42491" w:rsidRDefault="005D3E30" w:rsidP="005D3E30">
      <w:pPr>
        <w:pStyle w:val="TH"/>
      </w:pPr>
      <w:r w:rsidRPr="00E42491">
        <w:object w:dxaOrig="8478" w:dyaOrig="1852" w14:anchorId="58B03F48">
          <v:shape id="_x0000_i1072" type="#_x0000_t75" style="width:423.75pt;height:93pt" o:ole="">
            <v:imagedata r:id="rId21" o:title=""/>
          </v:shape>
          <o:OLEObject Type="Embed" ProgID="Word.Picture.8" ShapeID="_x0000_i1072" DrawAspect="Content" ObjectID="_1662453773" r:id="rId22"/>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4" w:name="_Toc19198112"/>
      <w:bookmarkStart w:id="475" w:name="_Toc27897167"/>
      <w:bookmarkStart w:id="476" w:name="_Toc36193129"/>
      <w:bookmarkStart w:id="477" w:name="_Toc45198122"/>
      <w:bookmarkStart w:id="478" w:name="_Toc45198348"/>
      <w:bookmarkStart w:id="479" w:name="_Toc51837373"/>
      <w:bookmarkStart w:id="480" w:name="_Toc51837599"/>
      <w:bookmarkStart w:id="481" w:name="_Toc51837823"/>
      <w:r w:rsidRPr="00E42491">
        <w:t>4.5.13.3</w:t>
      </w:r>
      <w:r w:rsidRPr="00E42491">
        <w:tab/>
        <w:t>Paging for extended idle mode DRX in E-UTRAN</w:t>
      </w:r>
      <w:bookmarkEnd w:id="474"/>
      <w:bookmarkEnd w:id="475"/>
      <w:bookmarkEnd w:id="476"/>
      <w:bookmarkEnd w:id="477"/>
      <w:bookmarkEnd w:id="478"/>
      <w:bookmarkEnd w:id="479"/>
      <w:bookmarkEnd w:id="480"/>
      <w:bookmarkEnd w:id="481"/>
    </w:p>
    <w:p w14:paraId="4B86A043" w14:textId="77777777" w:rsidR="005D3E30" w:rsidRPr="00E42491" w:rsidRDefault="005D3E30" w:rsidP="005D3E30">
      <w:pPr>
        <w:pStyle w:val="Heading5"/>
      </w:pPr>
      <w:bookmarkStart w:id="482" w:name="_Toc19198113"/>
      <w:bookmarkStart w:id="483" w:name="_Toc27897168"/>
      <w:bookmarkStart w:id="484" w:name="_Toc36193130"/>
      <w:bookmarkStart w:id="485" w:name="_Toc45198123"/>
      <w:bookmarkStart w:id="486" w:name="_Toc45198349"/>
      <w:bookmarkStart w:id="487" w:name="_Toc51837374"/>
      <w:bookmarkStart w:id="488" w:name="_Toc51837600"/>
      <w:bookmarkStart w:id="489" w:name="_Toc51837824"/>
      <w:r w:rsidRPr="00E42491">
        <w:t>4.5.13.3.0</w:t>
      </w:r>
      <w:r w:rsidRPr="00E42491">
        <w:tab/>
        <w:t>General</w:t>
      </w:r>
      <w:bookmarkEnd w:id="482"/>
      <w:bookmarkEnd w:id="483"/>
      <w:bookmarkEnd w:id="484"/>
      <w:bookmarkEnd w:id="485"/>
      <w:bookmarkEnd w:id="486"/>
      <w:bookmarkEnd w:id="487"/>
      <w:bookmarkEnd w:id="488"/>
      <w:bookmarkEnd w:id="489"/>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0" w:name="_Toc19198114"/>
      <w:bookmarkStart w:id="491" w:name="_Toc27897169"/>
      <w:bookmarkStart w:id="492" w:name="_Toc36193131"/>
      <w:bookmarkStart w:id="493" w:name="_Toc45198124"/>
      <w:bookmarkStart w:id="494" w:name="_Toc45198350"/>
      <w:bookmarkStart w:id="495" w:name="_Toc51837375"/>
      <w:bookmarkStart w:id="496" w:name="_Toc51837601"/>
      <w:bookmarkStart w:id="497" w:name="_Toc51837825"/>
      <w:r w:rsidRPr="00E42491">
        <w:t>4.5.13.3.1</w:t>
      </w:r>
      <w:r w:rsidRPr="00E42491">
        <w:tab/>
        <w:t xml:space="preserve">Hyper SFN, Paging </w:t>
      </w:r>
      <w:r w:rsidRPr="00E42491">
        <w:rPr>
          <w:noProof/>
        </w:rPr>
        <w:t>Hyperframe</w:t>
      </w:r>
      <w:r w:rsidRPr="00E42491">
        <w:t xml:space="preserve"> and Paging Time Window length</w:t>
      </w:r>
      <w:bookmarkEnd w:id="490"/>
      <w:bookmarkEnd w:id="491"/>
      <w:bookmarkEnd w:id="492"/>
      <w:bookmarkEnd w:id="493"/>
      <w:bookmarkEnd w:id="494"/>
      <w:bookmarkEnd w:id="495"/>
      <w:bookmarkEnd w:id="496"/>
      <w:bookmarkEnd w:id="497"/>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 xml:space="preserve">[35]. The UE is assumed reachable for paging within the Paging Time Window. The start and </w:t>
      </w:r>
      <w:r w:rsidRPr="00E42491">
        <w:lastRenderedPageBreak/>
        <w:t>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498" w:name="_Toc19198115"/>
      <w:bookmarkStart w:id="499" w:name="_Toc27897170"/>
      <w:bookmarkStart w:id="500" w:name="_Toc36193132"/>
      <w:bookmarkStart w:id="501" w:name="_Toc45198125"/>
      <w:bookmarkStart w:id="502" w:name="_Toc45198351"/>
      <w:bookmarkStart w:id="503" w:name="_Toc51837376"/>
      <w:bookmarkStart w:id="504" w:name="_Toc51837602"/>
      <w:bookmarkStart w:id="505" w:name="_Toc51837826"/>
      <w:r w:rsidRPr="00E42491">
        <w:t>4.5.13.3.2</w:t>
      </w:r>
      <w:r w:rsidRPr="00E42491">
        <w:tab/>
        <w:t>Loose Hyper SFN synchronization</w:t>
      </w:r>
      <w:bookmarkEnd w:id="498"/>
      <w:bookmarkEnd w:id="499"/>
      <w:bookmarkEnd w:id="500"/>
      <w:bookmarkEnd w:id="501"/>
      <w:bookmarkEnd w:id="502"/>
      <w:bookmarkEnd w:id="503"/>
      <w:bookmarkEnd w:id="504"/>
      <w:bookmarkEnd w:id="505"/>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6" w:name="_Toc19198116"/>
      <w:bookmarkStart w:id="507" w:name="_Toc27897171"/>
      <w:bookmarkStart w:id="508" w:name="_Toc36193133"/>
      <w:bookmarkStart w:id="509" w:name="_Toc45198126"/>
      <w:bookmarkStart w:id="510" w:name="_Toc45198352"/>
      <w:bookmarkStart w:id="511" w:name="_Toc51837377"/>
      <w:bookmarkStart w:id="512" w:name="_Toc51837603"/>
      <w:bookmarkStart w:id="513" w:name="_Toc51837827"/>
      <w:r w:rsidRPr="00E42491">
        <w:t>4.5.13.3.3</w:t>
      </w:r>
      <w:r w:rsidRPr="00E42491">
        <w:tab/>
        <w:t>MME paging and paging retransmission strategy</w:t>
      </w:r>
      <w:bookmarkEnd w:id="506"/>
      <w:bookmarkEnd w:id="507"/>
      <w:bookmarkEnd w:id="508"/>
      <w:bookmarkEnd w:id="509"/>
      <w:bookmarkEnd w:id="510"/>
      <w:bookmarkEnd w:id="511"/>
      <w:bookmarkEnd w:id="512"/>
      <w:bookmarkEnd w:id="513"/>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4" w:name="_Toc19198117"/>
      <w:bookmarkStart w:id="515" w:name="_Toc27897172"/>
      <w:bookmarkStart w:id="516" w:name="_Toc36193134"/>
      <w:bookmarkStart w:id="517" w:name="_Toc45198127"/>
      <w:bookmarkStart w:id="518" w:name="_Toc45198353"/>
      <w:bookmarkStart w:id="519" w:name="_Toc51837378"/>
      <w:bookmarkStart w:id="520" w:name="_Toc51837604"/>
      <w:bookmarkStart w:id="521" w:name="_Toc51837828"/>
      <w:r w:rsidRPr="00E42491">
        <w:t>4.5.14</w:t>
      </w:r>
      <w:r w:rsidRPr="00E42491">
        <w:tab/>
        <w:t>Non-IP Data Delivery (NIDD)</w:t>
      </w:r>
      <w:bookmarkEnd w:id="514"/>
      <w:bookmarkEnd w:id="515"/>
      <w:bookmarkEnd w:id="516"/>
      <w:bookmarkEnd w:id="517"/>
      <w:bookmarkEnd w:id="518"/>
      <w:bookmarkEnd w:id="519"/>
      <w:bookmarkEnd w:id="520"/>
      <w:bookmarkEnd w:id="521"/>
    </w:p>
    <w:p w14:paraId="29BE4548" w14:textId="77777777" w:rsidR="005D3E30" w:rsidRPr="00E42491" w:rsidRDefault="005D3E30" w:rsidP="005D3E30">
      <w:pPr>
        <w:pStyle w:val="Heading4"/>
      </w:pPr>
      <w:bookmarkStart w:id="522" w:name="_Toc19198118"/>
      <w:bookmarkStart w:id="523" w:name="_Toc27897173"/>
      <w:bookmarkStart w:id="524" w:name="_Toc36193135"/>
      <w:bookmarkStart w:id="525" w:name="_Toc45198128"/>
      <w:bookmarkStart w:id="526" w:name="_Toc45198354"/>
      <w:bookmarkStart w:id="527" w:name="_Toc51837379"/>
      <w:bookmarkStart w:id="528" w:name="_Toc51837605"/>
      <w:bookmarkStart w:id="529" w:name="_Toc51837829"/>
      <w:r w:rsidRPr="00E42491">
        <w:t>4.5.14.1</w:t>
      </w:r>
      <w:r w:rsidRPr="00E42491">
        <w:tab/>
        <w:t>General</w:t>
      </w:r>
      <w:bookmarkEnd w:id="522"/>
      <w:bookmarkEnd w:id="523"/>
      <w:bookmarkEnd w:id="524"/>
      <w:bookmarkEnd w:id="525"/>
      <w:bookmarkEnd w:id="526"/>
      <w:bookmarkEnd w:id="527"/>
      <w:bookmarkEnd w:id="528"/>
      <w:bookmarkEnd w:id="529"/>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77777777" w:rsidR="005D3E30" w:rsidRPr="00E42491" w:rsidRDefault="005D3E30" w:rsidP="005D3E30">
      <w:r w:rsidRPr="00E42491">
        <w:t>The delivery using a Point-to-Point (PtP) SGi tunnel is further described in TS</w:t>
      </w:r>
      <w:r>
        <w:t> </w:t>
      </w:r>
      <w:r w:rsidRPr="00E42491">
        <w:t>23.401</w:t>
      </w:r>
      <w:r>
        <w:t> </w:t>
      </w:r>
      <w:r w:rsidRPr="00E42491">
        <w:t>[7].</w:t>
      </w:r>
    </w:p>
    <w:p w14:paraId="2D43E3FA" w14:textId="77777777" w:rsidR="005D3E30" w:rsidRPr="00E42491" w:rsidRDefault="005D3E30" w:rsidP="005D3E30">
      <w:r w:rsidRPr="00E42491">
        <w:t>NIDD via the SCEF is handled using a PDN connection to the SCEF. The UE may obtain a Non-IP PDN connection to the SCEF either during the Attach procedure (see TS</w:t>
      </w:r>
      <w:r>
        <w:t> </w:t>
      </w:r>
      <w:r w:rsidRPr="00E42491">
        <w:t>23.401</w:t>
      </w:r>
      <w:r>
        <w:t> </w:t>
      </w:r>
      <w:r w:rsidRPr="00E42491">
        <w:t>[7] clause 5.3.2.1) or via UE requested PDN connectivity (see TS</w:t>
      </w:r>
      <w:r>
        <w:t> </w:t>
      </w:r>
      <w:r w:rsidRPr="00E42491">
        <w:t>23.401</w:t>
      </w:r>
      <w:r>
        <w:t> </w:t>
      </w:r>
      <w:r w:rsidRPr="00E42491">
        <w:t>[7] clause 5.10.2) or via PDP Context Activation Procedure (see TS</w:t>
      </w:r>
      <w:r>
        <w:t> </w:t>
      </w:r>
      <w:r w:rsidRPr="00E42491">
        <w:t>23.060</w:t>
      </w:r>
      <w:r>
        <w:t> </w:t>
      </w:r>
      <w:r w:rsidRPr="00E42491">
        <w:t>[6] clause 9.2.2.1).</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77777777" w:rsidR="005D3E30" w:rsidRDefault="005D3E30" w:rsidP="005D3E30">
      <w:r>
        <w:t>The SCEF applies rate control as described in TS 23.401 [7] clause 4.7.7.</w:t>
      </w:r>
    </w:p>
    <w:p w14:paraId="735261C2" w14:textId="77777777" w:rsidR="005D3E30" w:rsidRPr="00E42491" w:rsidRDefault="005D3E30" w:rsidP="005D3E30">
      <w:pPr>
        <w:pStyle w:val="Heading4"/>
      </w:pPr>
      <w:bookmarkStart w:id="530" w:name="_Toc19198119"/>
      <w:bookmarkStart w:id="531" w:name="_Toc27897174"/>
      <w:bookmarkStart w:id="532" w:name="_Toc36193136"/>
      <w:bookmarkStart w:id="533" w:name="_Toc45198129"/>
      <w:bookmarkStart w:id="534" w:name="_Toc45198355"/>
      <w:bookmarkStart w:id="535" w:name="_Toc51837380"/>
      <w:bookmarkStart w:id="536" w:name="_Toc51837606"/>
      <w:bookmarkStart w:id="537" w:name="_Toc51837830"/>
      <w:r w:rsidRPr="00E42491">
        <w:t>4.5.14.2</w:t>
      </w:r>
      <w:r w:rsidRPr="00E42491">
        <w:tab/>
        <w:t>Enhancements for reliable delivery of NIDD</w:t>
      </w:r>
      <w:bookmarkEnd w:id="530"/>
      <w:bookmarkEnd w:id="531"/>
      <w:bookmarkEnd w:id="532"/>
      <w:bookmarkEnd w:id="533"/>
      <w:bookmarkEnd w:id="534"/>
      <w:bookmarkEnd w:id="535"/>
      <w:bookmarkEnd w:id="536"/>
      <w:bookmarkEnd w:id="537"/>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77777777" w:rsidR="005D3E30" w:rsidRPr="00E42491" w:rsidRDefault="005D3E30" w:rsidP="005D3E30">
      <w:pPr>
        <w:pStyle w:val="B1"/>
      </w:pPr>
      <w:r w:rsidRPr="00E42491">
        <w:t>-</w:t>
      </w:r>
      <w:r w:rsidRPr="00E42491">
        <w:tab/>
        <w:t>The MME may retransmit DL data for which it got a non-delivery indication from the eNodeB (see e.g. TS</w:t>
      </w:r>
      <w:r>
        <w:t> </w:t>
      </w:r>
      <w:r w:rsidRPr="00E42491">
        <w:t>23.401</w:t>
      </w:r>
      <w:r>
        <w:t> </w:t>
      </w:r>
      <w:r w:rsidRPr="00E42491">
        <w:t>[7], clause 5.3.4B.3, step 15);</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38" w:name="_Toc19198120"/>
      <w:bookmarkStart w:id="539" w:name="_Toc27897175"/>
      <w:bookmarkStart w:id="540" w:name="_Toc36193137"/>
      <w:bookmarkStart w:id="541" w:name="_Toc45198130"/>
      <w:bookmarkStart w:id="542" w:name="_Toc45198356"/>
      <w:bookmarkStart w:id="543" w:name="_Toc51837381"/>
      <w:bookmarkStart w:id="544" w:name="_Toc51837607"/>
      <w:bookmarkStart w:id="545" w:name="_Toc51837831"/>
      <w:r w:rsidRPr="00E42491">
        <w:t>4.5.14.3</w:t>
      </w:r>
      <w:r w:rsidRPr="00E42491">
        <w:tab/>
        <w:t>Reliable Data Service</w:t>
      </w:r>
      <w:bookmarkEnd w:id="538"/>
      <w:bookmarkEnd w:id="539"/>
      <w:bookmarkEnd w:id="540"/>
      <w:bookmarkEnd w:id="541"/>
      <w:bookmarkEnd w:id="542"/>
      <w:bookmarkEnd w:id="543"/>
      <w:bookmarkEnd w:id="544"/>
      <w:bookmarkEnd w:id="545"/>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46" w:name="_Toc19198121"/>
      <w:bookmarkStart w:id="547" w:name="_Toc27897176"/>
      <w:bookmarkStart w:id="548" w:name="_Toc36193138"/>
      <w:bookmarkStart w:id="549" w:name="_Toc45198131"/>
      <w:bookmarkStart w:id="550" w:name="_Toc45198357"/>
      <w:bookmarkStart w:id="551" w:name="_Toc51837382"/>
      <w:bookmarkStart w:id="552" w:name="_Toc51837608"/>
      <w:bookmarkStart w:id="553" w:name="_Toc51837832"/>
      <w:r w:rsidRPr="00E42491">
        <w:t>4.5.15</w:t>
      </w:r>
      <w:r w:rsidRPr="00E42491">
        <w:tab/>
        <w:t>Support of PFD management via SCEF</w:t>
      </w:r>
      <w:bookmarkEnd w:id="546"/>
      <w:bookmarkEnd w:id="547"/>
      <w:bookmarkEnd w:id="548"/>
      <w:bookmarkEnd w:id="549"/>
      <w:bookmarkEnd w:id="550"/>
      <w:bookmarkEnd w:id="551"/>
      <w:bookmarkEnd w:id="552"/>
      <w:bookmarkEnd w:id="553"/>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4" w:name="_Toc19198122"/>
      <w:bookmarkStart w:id="555" w:name="_Toc27897177"/>
      <w:bookmarkStart w:id="556" w:name="_Toc36193139"/>
      <w:bookmarkStart w:id="557" w:name="_Toc45198132"/>
      <w:bookmarkStart w:id="558" w:name="_Toc45198358"/>
      <w:bookmarkStart w:id="559" w:name="_Toc51837383"/>
      <w:bookmarkStart w:id="560" w:name="_Toc51837609"/>
      <w:bookmarkStart w:id="561" w:name="_Toc51837833"/>
      <w:r w:rsidRPr="00E42491">
        <w:t>4.5.16</w:t>
      </w:r>
      <w:r w:rsidRPr="00E42491">
        <w:tab/>
        <w:t>MSISDN-less MO-SMS via T4</w:t>
      </w:r>
      <w:bookmarkEnd w:id="554"/>
      <w:bookmarkEnd w:id="555"/>
      <w:bookmarkEnd w:id="556"/>
      <w:bookmarkEnd w:id="557"/>
      <w:bookmarkEnd w:id="558"/>
      <w:bookmarkEnd w:id="559"/>
      <w:bookmarkEnd w:id="560"/>
      <w:bookmarkEnd w:id="561"/>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2" w:name="_Toc19198123"/>
      <w:bookmarkStart w:id="563" w:name="_Toc27897178"/>
      <w:bookmarkStart w:id="564" w:name="_Toc36193140"/>
      <w:bookmarkStart w:id="565" w:name="_Toc45198133"/>
      <w:bookmarkStart w:id="566" w:name="_Toc45198359"/>
      <w:bookmarkStart w:id="567" w:name="_Toc51837384"/>
      <w:bookmarkStart w:id="568" w:name="_Toc51837610"/>
      <w:bookmarkStart w:id="569" w:name="_Toc51837834"/>
      <w:r w:rsidRPr="00E42491">
        <w:t>4.5.17</w:t>
      </w:r>
      <w:r w:rsidRPr="00E42491">
        <w:tab/>
        <w:t>Enhanced Coverage Restriction Control via SCEF</w:t>
      </w:r>
      <w:bookmarkEnd w:id="562"/>
      <w:bookmarkEnd w:id="563"/>
      <w:bookmarkEnd w:id="564"/>
      <w:bookmarkEnd w:id="565"/>
      <w:bookmarkEnd w:id="566"/>
      <w:bookmarkEnd w:id="567"/>
      <w:bookmarkEnd w:id="568"/>
      <w:bookmarkEnd w:id="569"/>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0" w:name="_Toc19198124"/>
      <w:bookmarkStart w:id="571" w:name="_Toc27897179"/>
      <w:bookmarkStart w:id="572" w:name="_Toc36193141"/>
      <w:bookmarkStart w:id="573" w:name="_Toc45198134"/>
      <w:bookmarkStart w:id="574" w:name="_Toc45198360"/>
      <w:bookmarkStart w:id="575" w:name="_Toc51837385"/>
      <w:bookmarkStart w:id="576" w:name="_Toc51837611"/>
      <w:bookmarkStart w:id="577" w:name="_Toc51837835"/>
      <w:r w:rsidRPr="00E42491">
        <w:t>4.5.18</w:t>
      </w:r>
      <w:r w:rsidRPr="00E42491">
        <w:tab/>
        <w:t>MBMS user service for UEs using power saving functions</w:t>
      </w:r>
      <w:bookmarkEnd w:id="570"/>
      <w:bookmarkEnd w:id="571"/>
      <w:bookmarkEnd w:id="572"/>
      <w:bookmarkEnd w:id="573"/>
      <w:bookmarkEnd w:id="574"/>
      <w:bookmarkEnd w:id="575"/>
      <w:bookmarkEnd w:id="576"/>
      <w:bookmarkEnd w:id="577"/>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78" w:name="_Toc19198125"/>
      <w:bookmarkStart w:id="579" w:name="_Toc27897180"/>
      <w:bookmarkStart w:id="580" w:name="_Toc36193142"/>
      <w:bookmarkStart w:id="581" w:name="_Toc45198135"/>
      <w:bookmarkStart w:id="582" w:name="_Toc45198361"/>
      <w:bookmarkStart w:id="583" w:name="_Toc51837386"/>
      <w:bookmarkStart w:id="584" w:name="_Toc51837612"/>
      <w:bookmarkStart w:id="585" w:name="_Toc51837836"/>
      <w:r w:rsidRPr="00E42491">
        <w:lastRenderedPageBreak/>
        <w:t>4.5.19</w:t>
      </w:r>
      <w:r w:rsidRPr="00E42491">
        <w:tab/>
        <w:t>Enhancements to Location Services for CIoT</w:t>
      </w:r>
      <w:bookmarkEnd w:id="578"/>
      <w:bookmarkEnd w:id="579"/>
      <w:bookmarkEnd w:id="580"/>
      <w:bookmarkEnd w:id="581"/>
      <w:bookmarkEnd w:id="582"/>
      <w:bookmarkEnd w:id="583"/>
      <w:bookmarkEnd w:id="584"/>
      <w:bookmarkEnd w:id="585"/>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86" w:name="_Toc19198126"/>
      <w:bookmarkStart w:id="587" w:name="_Toc27897181"/>
      <w:bookmarkStart w:id="588" w:name="_Toc36193143"/>
      <w:bookmarkStart w:id="589" w:name="_Toc45198136"/>
      <w:bookmarkStart w:id="590" w:name="_Toc45198362"/>
      <w:bookmarkStart w:id="591" w:name="_Toc51837387"/>
      <w:bookmarkStart w:id="592" w:name="_Toc51837613"/>
      <w:bookmarkStart w:id="593" w:name="_Toc51837837"/>
      <w:r>
        <w:t>4.5.20</w:t>
      </w:r>
      <w:r>
        <w:tab/>
        <w:t>MBMS user service for NB or M UE categories</w:t>
      </w:r>
      <w:bookmarkEnd w:id="586"/>
      <w:bookmarkEnd w:id="587"/>
      <w:bookmarkEnd w:id="588"/>
      <w:bookmarkEnd w:id="589"/>
      <w:bookmarkEnd w:id="590"/>
      <w:bookmarkEnd w:id="591"/>
      <w:bookmarkEnd w:id="592"/>
      <w:bookmarkEnd w:id="593"/>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4" w:name="_Toc19198127"/>
      <w:bookmarkStart w:id="595" w:name="_Toc27897182"/>
      <w:bookmarkStart w:id="596" w:name="_Toc36193144"/>
      <w:bookmarkStart w:id="597" w:name="_Toc45198137"/>
      <w:bookmarkStart w:id="598" w:name="_Toc45198363"/>
      <w:bookmarkStart w:id="599" w:name="_Toc51837388"/>
      <w:bookmarkStart w:id="600" w:name="_Toc51837614"/>
      <w:bookmarkStart w:id="601" w:name="_Toc51837838"/>
      <w:r>
        <w:t>4.5.21</w:t>
      </w:r>
      <w:r>
        <w:tab/>
        <w:t>Network Parameter Configuration via SCEF</w:t>
      </w:r>
      <w:bookmarkEnd w:id="594"/>
      <w:bookmarkEnd w:id="595"/>
      <w:bookmarkEnd w:id="596"/>
      <w:bookmarkEnd w:id="597"/>
      <w:bookmarkEnd w:id="598"/>
      <w:bookmarkEnd w:id="599"/>
      <w:bookmarkEnd w:id="600"/>
      <w:bookmarkEnd w:id="601"/>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2" w:name="_Toc19198128"/>
      <w:bookmarkStart w:id="603" w:name="_Toc27897183"/>
      <w:bookmarkStart w:id="604" w:name="_Toc36193145"/>
      <w:bookmarkStart w:id="605" w:name="_Toc45198138"/>
      <w:bookmarkStart w:id="606" w:name="_Toc45198364"/>
      <w:bookmarkStart w:id="607" w:name="_Toc51837389"/>
      <w:bookmarkStart w:id="608" w:name="_Toc51837615"/>
      <w:bookmarkStart w:id="609" w:name="_Toc51837839"/>
      <w:r>
        <w:t>4.5.22</w:t>
      </w:r>
      <w:r>
        <w:tab/>
        <w:t>RACS information provisioning</w:t>
      </w:r>
      <w:bookmarkEnd w:id="602"/>
      <w:bookmarkEnd w:id="603"/>
      <w:bookmarkEnd w:id="604"/>
      <w:bookmarkEnd w:id="605"/>
      <w:bookmarkEnd w:id="606"/>
      <w:bookmarkEnd w:id="607"/>
      <w:bookmarkEnd w:id="608"/>
      <w:bookmarkEnd w:id="609"/>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10" w:name="_Toc19198129"/>
      <w:bookmarkStart w:id="611" w:name="_Toc27897184"/>
      <w:bookmarkStart w:id="612" w:name="_Toc36193146"/>
      <w:bookmarkStart w:id="613" w:name="_Toc45198139"/>
      <w:bookmarkStart w:id="614" w:name="_Toc45198365"/>
      <w:bookmarkStart w:id="615" w:name="_Toc51837390"/>
      <w:bookmarkStart w:id="616" w:name="_Toc51837616"/>
      <w:bookmarkStart w:id="617" w:name="_Toc51837840"/>
      <w:r w:rsidRPr="00E42491">
        <w:t>4.6</w:t>
      </w:r>
      <w:r w:rsidRPr="00E42491">
        <w:tab/>
        <w:t>Identifiers</w:t>
      </w:r>
      <w:bookmarkEnd w:id="610"/>
      <w:bookmarkEnd w:id="611"/>
      <w:bookmarkEnd w:id="612"/>
      <w:bookmarkEnd w:id="613"/>
      <w:bookmarkEnd w:id="614"/>
      <w:bookmarkEnd w:id="615"/>
      <w:bookmarkEnd w:id="616"/>
      <w:bookmarkEnd w:id="617"/>
    </w:p>
    <w:p w14:paraId="4EE7C428" w14:textId="77777777" w:rsidR="005D3E30" w:rsidRPr="00E42491" w:rsidRDefault="005D3E30" w:rsidP="005D3E30">
      <w:pPr>
        <w:pStyle w:val="Heading3"/>
      </w:pPr>
      <w:bookmarkStart w:id="618" w:name="_Toc19198130"/>
      <w:bookmarkStart w:id="619" w:name="_Toc27897185"/>
      <w:bookmarkStart w:id="620" w:name="_Toc36193147"/>
      <w:bookmarkStart w:id="621" w:name="_Toc45198140"/>
      <w:bookmarkStart w:id="622" w:name="_Toc45198366"/>
      <w:bookmarkStart w:id="623" w:name="_Toc51837391"/>
      <w:bookmarkStart w:id="624" w:name="_Toc51837617"/>
      <w:bookmarkStart w:id="625" w:name="_Toc51837841"/>
      <w:r w:rsidRPr="00E42491">
        <w:t>4.6.1</w:t>
      </w:r>
      <w:r w:rsidRPr="00E42491">
        <w:tab/>
        <w:t>General</w:t>
      </w:r>
      <w:bookmarkEnd w:id="618"/>
      <w:bookmarkEnd w:id="619"/>
      <w:bookmarkEnd w:id="620"/>
      <w:bookmarkEnd w:id="621"/>
      <w:bookmarkEnd w:id="622"/>
      <w:bookmarkEnd w:id="623"/>
      <w:bookmarkEnd w:id="624"/>
      <w:bookmarkEnd w:id="625"/>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26" w:name="_Toc19198131"/>
      <w:bookmarkStart w:id="627" w:name="_Toc27897186"/>
      <w:bookmarkStart w:id="628" w:name="_Toc36193148"/>
      <w:bookmarkStart w:id="629" w:name="_Toc45198141"/>
      <w:bookmarkStart w:id="630" w:name="_Toc45198367"/>
      <w:bookmarkStart w:id="631" w:name="_Toc51837392"/>
      <w:bookmarkStart w:id="632" w:name="_Toc51837618"/>
      <w:bookmarkStart w:id="633" w:name="_Toc51837842"/>
      <w:r w:rsidRPr="00E42491">
        <w:lastRenderedPageBreak/>
        <w:t>4.6.2</w:t>
      </w:r>
      <w:r w:rsidRPr="00E42491">
        <w:tab/>
        <w:t>External Identifier</w:t>
      </w:r>
      <w:bookmarkEnd w:id="626"/>
      <w:bookmarkEnd w:id="627"/>
      <w:bookmarkEnd w:id="628"/>
      <w:bookmarkEnd w:id="629"/>
      <w:bookmarkEnd w:id="630"/>
      <w:bookmarkEnd w:id="631"/>
      <w:bookmarkEnd w:id="632"/>
      <w:bookmarkEnd w:id="63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4" w:name="_Toc19198132"/>
      <w:bookmarkStart w:id="635" w:name="_Toc27897187"/>
      <w:bookmarkStart w:id="636" w:name="_Toc36193149"/>
      <w:bookmarkStart w:id="637" w:name="_Toc45198142"/>
      <w:bookmarkStart w:id="638" w:name="_Toc45198368"/>
      <w:bookmarkStart w:id="639" w:name="_Toc51837393"/>
      <w:bookmarkStart w:id="640" w:name="_Toc51837619"/>
      <w:bookmarkStart w:id="641" w:name="_Toc51837843"/>
      <w:r w:rsidRPr="00E42491">
        <w:t>4.6.3</w:t>
      </w:r>
      <w:r w:rsidRPr="00E42491">
        <w:tab/>
        <w:t>External Group Identifier</w:t>
      </w:r>
      <w:bookmarkEnd w:id="634"/>
      <w:bookmarkEnd w:id="635"/>
      <w:bookmarkEnd w:id="636"/>
      <w:bookmarkEnd w:id="637"/>
      <w:bookmarkEnd w:id="638"/>
      <w:bookmarkEnd w:id="639"/>
      <w:bookmarkEnd w:id="640"/>
      <w:bookmarkEnd w:id="641"/>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2" w:name="_Toc19198133"/>
      <w:bookmarkStart w:id="643" w:name="_Toc27897188"/>
      <w:bookmarkStart w:id="644" w:name="_Toc36193150"/>
      <w:bookmarkStart w:id="645" w:name="_Toc45198143"/>
      <w:bookmarkStart w:id="646" w:name="_Toc45198369"/>
      <w:bookmarkStart w:id="647" w:name="_Toc51837394"/>
      <w:bookmarkStart w:id="648" w:name="_Toc51837620"/>
      <w:bookmarkStart w:id="649" w:name="_Toc51837844"/>
      <w:r w:rsidRPr="00E42491">
        <w:t>4.7</w:t>
      </w:r>
      <w:r w:rsidRPr="00E42491">
        <w:tab/>
        <w:t>Addressing</w:t>
      </w:r>
      <w:bookmarkEnd w:id="642"/>
      <w:bookmarkEnd w:id="643"/>
      <w:bookmarkEnd w:id="644"/>
      <w:bookmarkEnd w:id="645"/>
      <w:bookmarkEnd w:id="646"/>
      <w:bookmarkEnd w:id="647"/>
      <w:bookmarkEnd w:id="648"/>
      <w:bookmarkEnd w:id="649"/>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0" w:name="_Toc19198134"/>
      <w:bookmarkStart w:id="651" w:name="_Toc27897189"/>
      <w:bookmarkStart w:id="652" w:name="_Toc36193151"/>
      <w:bookmarkStart w:id="653" w:name="_Toc45198144"/>
      <w:bookmarkStart w:id="654" w:name="_Toc45198370"/>
      <w:bookmarkStart w:id="655" w:name="_Toc51837395"/>
      <w:bookmarkStart w:id="656" w:name="_Toc51837621"/>
      <w:bookmarkStart w:id="657" w:name="_Toc51837845"/>
      <w:r w:rsidRPr="00E42491">
        <w:rPr>
          <w:lang w:eastAsia="zh-CN"/>
        </w:rPr>
        <w:t>4.8</w:t>
      </w:r>
      <w:r w:rsidRPr="00E42491">
        <w:rPr>
          <w:lang w:eastAsia="zh-CN"/>
        </w:rPr>
        <w:tab/>
        <w:t>Security Aspects</w:t>
      </w:r>
      <w:bookmarkEnd w:id="650"/>
      <w:bookmarkEnd w:id="651"/>
      <w:bookmarkEnd w:id="652"/>
      <w:bookmarkEnd w:id="653"/>
      <w:bookmarkEnd w:id="654"/>
      <w:bookmarkEnd w:id="655"/>
      <w:bookmarkEnd w:id="656"/>
      <w:bookmarkEnd w:id="657"/>
    </w:p>
    <w:p w14:paraId="1B522FFF" w14:textId="77777777" w:rsidR="005D3E30" w:rsidRPr="00E42491" w:rsidRDefault="005D3E30" w:rsidP="005D3E30">
      <w:pPr>
        <w:pStyle w:val="Heading3"/>
        <w:rPr>
          <w:lang w:eastAsia="zh-CN"/>
        </w:rPr>
      </w:pPr>
      <w:bookmarkStart w:id="658" w:name="_Toc19198135"/>
      <w:bookmarkStart w:id="659" w:name="_Toc27897190"/>
      <w:bookmarkStart w:id="660" w:name="_Toc36193152"/>
      <w:bookmarkStart w:id="661" w:name="_Toc45198145"/>
      <w:bookmarkStart w:id="662" w:name="_Toc45198371"/>
      <w:bookmarkStart w:id="663" w:name="_Toc51837396"/>
      <w:bookmarkStart w:id="664" w:name="_Toc51837622"/>
      <w:bookmarkStart w:id="665" w:name="_Toc51837846"/>
      <w:r w:rsidRPr="00E42491">
        <w:rPr>
          <w:lang w:eastAsia="zh-CN"/>
        </w:rPr>
        <w:t>4.8.1</w:t>
      </w:r>
      <w:r w:rsidRPr="00E42491">
        <w:rPr>
          <w:lang w:eastAsia="zh-CN"/>
        </w:rPr>
        <w:tab/>
        <w:t>Security Requirements</w:t>
      </w:r>
      <w:bookmarkEnd w:id="658"/>
      <w:bookmarkEnd w:id="659"/>
      <w:bookmarkEnd w:id="660"/>
      <w:bookmarkEnd w:id="661"/>
      <w:bookmarkEnd w:id="662"/>
      <w:bookmarkEnd w:id="663"/>
      <w:bookmarkEnd w:id="664"/>
      <w:bookmarkEnd w:id="665"/>
    </w:p>
    <w:p w14:paraId="3B07FACA" w14:textId="77777777" w:rsidR="005D3E30" w:rsidRPr="00E42491" w:rsidRDefault="005D3E30" w:rsidP="005D3E30">
      <w:pPr>
        <w:pStyle w:val="Heading4"/>
        <w:rPr>
          <w:lang w:eastAsia="zh-CN"/>
        </w:rPr>
      </w:pPr>
      <w:bookmarkStart w:id="666" w:name="_Toc19198136"/>
      <w:bookmarkStart w:id="667" w:name="_Toc27897191"/>
      <w:bookmarkStart w:id="668" w:name="_Toc36193153"/>
      <w:bookmarkStart w:id="669" w:name="_Toc45198146"/>
      <w:bookmarkStart w:id="670" w:name="_Toc45198372"/>
      <w:bookmarkStart w:id="671" w:name="_Toc51837397"/>
      <w:bookmarkStart w:id="672" w:name="_Toc51837623"/>
      <w:bookmarkStart w:id="673" w:name="_Toc51837847"/>
      <w:r w:rsidRPr="00E42491">
        <w:rPr>
          <w:lang w:eastAsia="zh-CN"/>
        </w:rPr>
        <w:t>4.8.1.0</w:t>
      </w:r>
      <w:r w:rsidRPr="00E42491">
        <w:rPr>
          <w:lang w:eastAsia="zh-CN"/>
        </w:rPr>
        <w:tab/>
        <w:t>General</w:t>
      </w:r>
      <w:bookmarkEnd w:id="666"/>
      <w:bookmarkEnd w:id="667"/>
      <w:bookmarkEnd w:id="668"/>
      <w:bookmarkEnd w:id="669"/>
      <w:bookmarkEnd w:id="670"/>
      <w:bookmarkEnd w:id="671"/>
      <w:bookmarkEnd w:id="672"/>
      <w:bookmarkEnd w:id="673"/>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74" w:name="_Toc19198137"/>
      <w:bookmarkStart w:id="675" w:name="_Toc27897192"/>
      <w:bookmarkStart w:id="676" w:name="_Toc36193154"/>
      <w:bookmarkStart w:id="677" w:name="_Toc45198147"/>
      <w:bookmarkStart w:id="678" w:name="_Toc45198373"/>
      <w:bookmarkStart w:id="679" w:name="_Toc51837398"/>
      <w:bookmarkStart w:id="680" w:name="_Toc51837624"/>
      <w:bookmarkStart w:id="681" w:name="_Toc51837848"/>
      <w:r w:rsidRPr="00E42491">
        <w:rPr>
          <w:lang w:eastAsia="zh-CN"/>
        </w:rPr>
        <w:lastRenderedPageBreak/>
        <w:t>4.8.1.1</w:t>
      </w:r>
      <w:r w:rsidRPr="00E42491">
        <w:rPr>
          <w:lang w:eastAsia="zh-CN"/>
        </w:rPr>
        <w:tab/>
        <w:t>Void</w:t>
      </w:r>
      <w:bookmarkEnd w:id="674"/>
      <w:bookmarkEnd w:id="675"/>
      <w:bookmarkEnd w:id="676"/>
      <w:bookmarkEnd w:id="677"/>
      <w:bookmarkEnd w:id="678"/>
      <w:bookmarkEnd w:id="679"/>
      <w:bookmarkEnd w:id="680"/>
      <w:bookmarkEnd w:id="68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2" w:name="_Toc19198138"/>
      <w:bookmarkStart w:id="683" w:name="_Toc27897193"/>
      <w:bookmarkStart w:id="684" w:name="_Toc36193155"/>
      <w:bookmarkStart w:id="685" w:name="_Toc45198148"/>
      <w:bookmarkStart w:id="686" w:name="_Toc45198374"/>
      <w:bookmarkStart w:id="687" w:name="_Toc51837399"/>
      <w:bookmarkStart w:id="688" w:name="_Toc51837625"/>
      <w:bookmarkStart w:id="689" w:name="_Toc51837849"/>
      <w:r w:rsidRPr="00E42491">
        <w:t>4.8.1.2</w:t>
      </w:r>
      <w:r w:rsidRPr="00E42491">
        <w:tab/>
        <w:t>Void</w:t>
      </w:r>
      <w:bookmarkEnd w:id="682"/>
      <w:bookmarkEnd w:id="683"/>
      <w:bookmarkEnd w:id="684"/>
      <w:bookmarkEnd w:id="685"/>
      <w:bookmarkEnd w:id="686"/>
      <w:bookmarkEnd w:id="687"/>
      <w:bookmarkEnd w:id="688"/>
      <w:bookmarkEnd w:id="689"/>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0" w:name="_Toc19198139"/>
      <w:bookmarkStart w:id="691" w:name="_Toc27897194"/>
      <w:bookmarkStart w:id="692" w:name="_Toc36193156"/>
      <w:bookmarkStart w:id="693" w:name="_Toc45198149"/>
      <w:bookmarkStart w:id="694" w:name="_Toc45198375"/>
      <w:bookmarkStart w:id="695" w:name="_Toc51837400"/>
      <w:bookmarkStart w:id="696" w:name="_Toc51837626"/>
      <w:bookmarkStart w:id="697" w:name="_Toc51837850"/>
      <w:r w:rsidRPr="00E42491">
        <w:rPr>
          <w:lang w:eastAsia="zh-CN"/>
        </w:rPr>
        <w:t>4.9</w:t>
      </w:r>
      <w:r w:rsidRPr="00E42491">
        <w:rPr>
          <w:lang w:eastAsia="zh-CN"/>
        </w:rPr>
        <w:tab/>
        <w:t>SCEF - SCS/AS API Procedures</w:t>
      </w:r>
      <w:bookmarkEnd w:id="690"/>
      <w:bookmarkEnd w:id="691"/>
      <w:bookmarkEnd w:id="692"/>
      <w:bookmarkEnd w:id="693"/>
      <w:bookmarkEnd w:id="694"/>
      <w:bookmarkEnd w:id="695"/>
      <w:bookmarkEnd w:id="696"/>
      <w:bookmarkEnd w:id="697"/>
    </w:p>
    <w:p w14:paraId="454DF32B" w14:textId="77777777" w:rsidR="005D3E30" w:rsidRPr="00E42491" w:rsidRDefault="005D3E30" w:rsidP="005D3E30">
      <w:pPr>
        <w:pStyle w:val="Heading3"/>
        <w:rPr>
          <w:lang w:eastAsia="zh-CN"/>
        </w:rPr>
      </w:pPr>
      <w:bookmarkStart w:id="698" w:name="_Toc19198140"/>
      <w:bookmarkStart w:id="699" w:name="_Toc27897195"/>
      <w:bookmarkStart w:id="700" w:name="_Toc36193157"/>
      <w:bookmarkStart w:id="701" w:name="_Toc45198150"/>
      <w:bookmarkStart w:id="702" w:name="_Toc45198376"/>
      <w:bookmarkStart w:id="703" w:name="_Toc51837401"/>
      <w:bookmarkStart w:id="704" w:name="_Toc51837627"/>
      <w:bookmarkStart w:id="705" w:name="_Toc51837851"/>
      <w:r w:rsidRPr="00E42491">
        <w:rPr>
          <w:lang w:eastAsia="zh-CN"/>
        </w:rPr>
        <w:t>4.9.1</w:t>
      </w:r>
      <w:r w:rsidRPr="00E42491">
        <w:rPr>
          <w:lang w:eastAsia="zh-CN"/>
        </w:rPr>
        <w:tab/>
        <w:t>General</w:t>
      </w:r>
      <w:bookmarkEnd w:id="698"/>
      <w:bookmarkEnd w:id="699"/>
      <w:bookmarkEnd w:id="700"/>
      <w:bookmarkEnd w:id="701"/>
      <w:bookmarkEnd w:id="702"/>
      <w:bookmarkEnd w:id="703"/>
      <w:bookmarkEnd w:id="704"/>
      <w:bookmarkEnd w:id="705"/>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06" w:name="_Toc19198141"/>
      <w:bookmarkStart w:id="707" w:name="_Toc27897196"/>
      <w:bookmarkStart w:id="708" w:name="_Toc36193158"/>
      <w:bookmarkStart w:id="709" w:name="_Toc45198151"/>
      <w:bookmarkStart w:id="710" w:name="_Toc45198377"/>
      <w:bookmarkStart w:id="711" w:name="_Toc51837402"/>
      <w:bookmarkStart w:id="712" w:name="_Toc51837628"/>
      <w:bookmarkStart w:id="713" w:name="_Toc51837852"/>
      <w:r w:rsidRPr="00E42491">
        <w:rPr>
          <w:lang w:eastAsia="zh-CN"/>
        </w:rPr>
        <w:t>4.9.2</w:t>
      </w:r>
      <w:r w:rsidRPr="00E42491">
        <w:rPr>
          <w:lang w:eastAsia="zh-CN"/>
        </w:rPr>
        <w:tab/>
        <w:t>Common Parameters</w:t>
      </w:r>
      <w:bookmarkEnd w:id="706"/>
      <w:bookmarkEnd w:id="707"/>
      <w:bookmarkEnd w:id="708"/>
      <w:bookmarkEnd w:id="709"/>
      <w:bookmarkEnd w:id="710"/>
      <w:bookmarkEnd w:id="711"/>
      <w:bookmarkEnd w:id="712"/>
      <w:bookmarkEnd w:id="71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77777777" w:rsidR="005D3E30" w:rsidRDefault="005D3E30" w:rsidP="005D3E30">
      <w:r>
        <w:t>Idle Status Indication is an optional parameter indicating the need for an SCS/AS to be notified of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4" w:name="_Toc19198142"/>
      <w:bookmarkStart w:id="715" w:name="_Toc27897197"/>
      <w:bookmarkStart w:id="716" w:name="_Toc36193159"/>
      <w:bookmarkStart w:id="717" w:name="_Toc45198152"/>
      <w:bookmarkStart w:id="718" w:name="_Toc45198378"/>
      <w:bookmarkStart w:id="719" w:name="_Toc51837403"/>
      <w:bookmarkStart w:id="720" w:name="_Toc51837629"/>
      <w:bookmarkStart w:id="721" w:name="_Toc51837853"/>
      <w:r>
        <w:rPr>
          <w:lang w:eastAsia="zh-CN"/>
        </w:rPr>
        <w:t>4.10</w:t>
      </w:r>
      <w:r>
        <w:rPr>
          <w:lang w:eastAsia="zh-CN"/>
        </w:rPr>
        <w:tab/>
        <w:t>Charging Principles</w:t>
      </w:r>
      <w:bookmarkEnd w:id="714"/>
      <w:bookmarkEnd w:id="715"/>
      <w:bookmarkEnd w:id="716"/>
      <w:bookmarkEnd w:id="717"/>
      <w:bookmarkEnd w:id="718"/>
      <w:bookmarkEnd w:id="719"/>
      <w:bookmarkEnd w:id="720"/>
      <w:bookmarkEnd w:id="721"/>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22" w:name="_Toc19198143"/>
      <w:bookmarkStart w:id="723" w:name="_Toc27897198"/>
      <w:bookmarkStart w:id="724" w:name="_Toc36193160"/>
      <w:bookmarkStart w:id="725" w:name="_Toc45198153"/>
      <w:bookmarkStart w:id="726" w:name="_Toc45198379"/>
      <w:bookmarkStart w:id="727" w:name="_Toc51837404"/>
      <w:bookmarkStart w:id="728" w:name="_Toc51837630"/>
      <w:bookmarkStart w:id="729" w:name="_Toc51837854"/>
      <w:r w:rsidRPr="00E42491">
        <w:rPr>
          <w:lang w:eastAsia="zh-CN"/>
        </w:rPr>
        <w:lastRenderedPageBreak/>
        <w:t>5</w:t>
      </w:r>
      <w:r w:rsidRPr="00E42491">
        <w:tab/>
        <w:t>Functional Description and Information Flow</w:t>
      </w:r>
      <w:bookmarkEnd w:id="722"/>
      <w:bookmarkEnd w:id="723"/>
      <w:bookmarkEnd w:id="724"/>
      <w:bookmarkEnd w:id="725"/>
      <w:bookmarkEnd w:id="726"/>
      <w:bookmarkEnd w:id="727"/>
      <w:bookmarkEnd w:id="728"/>
      <w:bookmarkEnd w:id="729"/>
    </w:p>
    <w:p w14:paraId="3581A415" w14:textId="77777777" w:rsidR="005D3E30" w:rsidRPr="00E42491" w:rsidRDefault="005D3E30" w:rsidP="005D3E30">
      <w:pPr>
        <w:pStyle w:val="Heading2"/>
      </w:pPr>
      <w:bookmarkStart w:id="730" w:name="_Toc19198144"/>
      <w:bookmarkStart w:id="731" w:name="_Toc27897199"/>
      <w:bookmarkStart w:id="732" w:name="_Toc36193161"/>
      <w:bookmarkStart w:id="733" w:name="_Toc45198154"/>
      <w:bookmarkStart w:id="734" w:name="_Toc45198380"/>
      <w:bookmarkStart w:id="735" w:name="_Toc51837405"/>
      <w:bookmarkStart w:id="736" w:name="_Toc51837631"/>
      <w:bookmarkStart w:id="737" w:name="_Toc51837855"/>
      <w:r w:rsidRPr="00E42491">
        <w:t>5.1</w:t>
      </w:r>
      <w:r w:rsidRPr="00E42491">
        <w:tab/>
        <w:t>Control and user plane</w:t>
      </w:r>
      <w:bookmarkEnd w:id="730"/>
      <w:bookmarkEnd w:id="731"/>
      <w:bookmarkEnd w:id="732"/>
      <w:bookmarkEnd w:id="733"/>
      <w:bookmarkEnd w:id="734"/>
      <w:bookmarkEnd w:id="735"/>
      <w:bookmarkEnd w:id="736"/>
      <w:bookmarkEnd w:id="737"/>
    </w:p>
    <w:p w14:paraId="49807C3D" w14:textId="77777777" w:rsidR="005D3E30" w:rsidRPr="00E42491" w:rsidRDefault="005D3E30" w:rsidP="005D3E30">
      <w:pPr>
        <w:pStyle w:val="Heading3"/>
      </w:pPr>
      <w:bookmarkStart w:id="738" w:name="_Toc19198145"/>
      <w:bookmarkStart w:id="739" w:name="_Toc27897200"/>
      <w:bookmarkStart w:id="740" w:name="_Toc36193162"/>
      <w:bookmarkStart w:id="741" w:name="_Toc45198155"/>
      <w:bookmarkStart w:id="742" w:name="_Toc45198381"/>
      <w:bookmarkStart w:id="743" w:name="_Toc51837406"/>
      <w:bookmarkStart w:id="744" w:name="_Toc51837632"/>
      <w:bookmarkStart w:id="745" w:name="_Toc51837856"/>
      <w:r w:rsidRPr="00E42491">
        <w:t>5.1.1</w:t>
      </w:r>
      <w:r w:rsidRPr="00E42491">
        <w:tab/>
        <w:t>Control Plane</w:t>
      </w:r>
      <w:bookmarkEnd w:id="738"/>
      <w:bookmarkEnd w:id="739"/>
      <w:bookmarkEnd w:id="740"/>
      <w:bookmarkEnd w:id="741"/>
      <w:bookmarkEnd w:id="742"/>
      <w:bookmarkEnd w:id="743"/>
      <w:bookmarkEnd w:id="744"/>
      <w:bookmarkEnd w:id="745"/>
    </w:p>
    <w:p w14:paraId="612B1C5B" w14:textId="77777777" w:rsidR="005D3E30" w:rsidRPr="00E42491" w:rsidRDefault="005D3E30" w:rsidP="005D3E30">
      <w:pPr>
        <w:pStyle w:val="Heading4"/>
      </w:pPr>
      <w:bookmarkStart w:id="746" w:name="_Toc19198146"/>
      <w:bookmarkStart w:id="747" w:name="_Toc27897201"/>
      <w:bookmarkStart w:id="748" w:name="_Toc36193163"/>
      <w:bookmarkStart w:id="749" w:name="_Toc45198156"/>
      <w:bookmarkStart w:id="750" w:name="_Toc45198382"/>
      <w:bookmarkStart w:id="751" w:name="_Toc51837407"/>
      <w:bookmarkStart w:id="752" w:name="_Toc51837633"/>
      <w:bookmarkStart w:id="753" w:name="_Toc51837857"/>
      <w:r w:rsidRPr="00E42491">
        <w:t>5.1.1.1</w:t>
      </w:r>
      <w:r w:rsidRPr="00E42491">
        <w:tab/>
        <w:t>HSS – MTC-IWF</w:t>
      </w:r>
      <w:bookmarkEnd w:id="746"/>
      <w:bookmarkEnd w:id="747"/>
      <w:bookmarkEnd w:id="748"/>
      <w:bookmarkEnd w:id="749"/>
      <w:bookmarkEnd w:id="750"/>
      <w:bookmarkEnd w:id="751"/>
      <w:bookmarkEnd w:id="752"/>
      <w:bookmarkEnd w:id="753"/>
    </w:p>
    <w:bookmarkStart w:id="754" w:name="_MON_1388046486"/>
    <w:bookmarkStart w:id="755" w:name="_MON_1390815114"/>
    <w:bookmarkStart w:id="756" w:name="_MON_1390815156"/>
    <w:bookmarkStart w:id="757" w:name="_MON_1390815165"/>
    <w:bookmarkStart w:id="758" w:name="_MON_1390815232"/>
    <w:bookmarkStart w:id="759" w:name="_MON_1390815240"/>
    <w:bookmarkEnd w:id="754"/>
    <w:bookmarkEnd w:id="755"/>
    <w:bookmarkEnd w:id="756"/>
    <w:bookmarkEnd w:id="757"/>
    <w:bookmarkEnd w:id="758"/>
    <w:bookmarkEnd w:id="759"/>
    <w:bookmarkStart w:id="760" w:name="_MON_1391410586"/>
    <w:bookmarkEnd w:id="760"/>
    <w:p w14:paraId="4DEBB3FD" w14:textId="77777777" w:rsidR="005D3E30" w:rsidRPr="00E42491" w:rsidRDefault="005D3E30" w:rsidP="005D3E30">
      <w:pPr>
        <w:pStyle w:val="TH"/>
      </w:pPr>
      <w:r w:rsidRPr="00E42491">
        <w:object w:dxaOrig="4500" w:dyaOrig="3239" w14:anchorId="7C78A4AA">
          <v:shape id="_x0000_i1073" type="#_x0000_t75" style="width:225pt;height:162pt" o:ole="">
            <v:imagedata r:id="rId23" o:title=""/>
          </v:shape>
          <o:OLEObject Type="Embed" ProgID="Word.Picture.8" ShapeID="_x0000_i1073" DrawAspect="Content" ObjectID="_1662453774" r:id="rId24"/>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1" w:name="_Toc19198147"/>
      <w:bookmarkStart w:id="762" w:name="_Toc27897202"/>
      <w:bookmarkStart w:id="763" w:name="_Toc36193164"/>
      <w:bookmarkStart w:id="764" w:name="_Toc45198157"/>
      <w:bookmarkStart w:id="765" w:name="_Toc45198383"/>
      <w:bookmarkStart w:id="766" w:name="_Toc51837408"/>
      <w:bookmarkStart w:id="767" w:name="_Toc51837634"/>
      <w:bookmarkStart w:id="768" w:name="_Toc51837858"/>
      <w:r w:rsidRPr="00E42491">
        <w:lastRenderedPageBreak/>
        <w:t>5.2</w:t>
      </w:r>
      <w:r w:rsidRPr="00E42491">
        <w:tab/>
        <w:t>Device triggering procedures</w:t>
      </w:r>
      <w:bookmarkEnd w:id="761"/>
      <w:bookmarkEnd w:id="762"/>
      <w:bookmarkEnd w:id="763"/>
      <w:bookmarkEnd w:id="764"/>
      <w:bookmarkEnd w:id="765"/>
      <w:bookmarkEnd w:id="766"/>
      <w:bookmarkEnd w:id="767"/>
      <w:bookmarkEnd w:id="768"/>
    </w:p>
    <w:p w14:paraId="6D6CE726" w14:textId="77777777" w:rsidR="005D3E30" w:rsidRPr="00E42491" w:rsidRDefault="005D3E30" w:rsidP="005D3E30">
      <w:pPr>
        <w:pStyle w:val="Heading3"/>
      </w:pPr>
      <w:bookmarkStart w:id="769" w:name="_Toc19198148"/>
      <w:bookmarkStart w:id="770" w:name="_Toc27897203"/>
      <w:bookmarkStart w:id="771" w:name="_Toc36193165"/>
      <w:bookmarkStart w:id="772" w:name="_Toc45198158"/>
      <w:bookmarkStart w:id="773" w:name="_Toc45198384"/>
      <w:bookmarkStart w:id="774" w:name="_Toc51837409"/>
      <w:bookmarkStart w:id="775" w:name="_Toc51837635"/>
      <w:bookmarkStart w:id="776" w:name="_Toc51837859"/>
      <w:r w:rsidRPr="00E42491">
        <w:t>5.2.1</w:t>
      </w:r>
      <w:r w:rsidRPr="00E42491">
        <w:tab/>
        <w:t>Device triggering procedure over Tsp</w:t>
      </w:r>
      <w:bookmarkEnd w:id="769"/>
      <w:bookmarkEnd w:id="770"/>
      <w:bookmarkEnd w:id="771"/>
      <w:bookmarkEnd w:id="772"/>
      <w:bookmarkEnd w:id="773"/>
      <w:bookmarkEnd w:id="774"/>
      <w:bookmarkEnd w:id="775"/>
      <w:bookmarkEnd w:id="776"/>
    </w:p>
    <w:bookmarkStart w:id="777" w:name="_MON_1513511693"/>
    <w:bookmarkEnd w:id="777"/>
    <w:p w14:paraId="05EC9358" w14:textId="77777777" w:rsidR="005D3E30" w:rsidRPr="00E42491" w:rsidRDefault="005D3E30" w:rsidP="005D3E30">
      <w:pPr>
        <w:pStyle w:val="TH"/>
      </w:pPr>
      <w:r w:rsidRPr="00E42491">
        <w:object w:dxaOrig="9629" w:dyaOrig="7300" w14:anchorId="3B520319">
          <v:shape id="_x0000_i1074" type="#_x0000_t75" style="width:481.5pt;height:366pt" o:ole="">
            <v:imagedata r:id="rId25" o:title=""/>
          </v:shape>
          <o:OLEObject Type="Embed" ProgID="Word.Picture.8" ShapeID="_x0000_i1074" DrawAspect="Content" ObjectID="_1662453775" r:id="rId26"/>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78" w:name="_Toc19198149"/>
      <w:bookmarkStart w:id="779" w:name="_Toc27897204"/>
      <w:bookmarkStart w:id="780" w:name="_Toc36193166"/>
      <w:bookmarkStart w:id="781" w:name="_Toc45198159"/>
      <w:bookmarkStart w:id="782" w:name="_Toc45198385"/>
      <w:bookmarkStart w:id="783" w:name="_Toc51837410"/>
      <w:bookmarkStart w:id="784" w:name="_Toc51837636"/>
      <w:bookmarkStart w:id="785" w:name="_Toc51837860"/>
      <w:r w:rsidRPr="00E42491">
        <w:t>5.2.2</w:t>
      </w:r>
      <w:r w:rsidRPr="00E42491">
        <w:tab/>
        <w:t>Trigger Delivery using T4</w:t>
      </w:r>
      <w:bookmarkEnd w:id="778"/>
      <w:bookmarkEnd w:id="779"/>
      <w:bookmarkEnd w:id="780"/>
      <w:bookmarkEnd w:id="781"/>
      <w:bookmarkEnd w:id="782"/>
      <w:bookmarkEnd w:id="783"/>
      <w:bookmarkEnd w:id="784"/>
      <w:bookmarkEnd w:id="785"/>
    </w:p>
    <w:bookmarkStart w:id="786" w:name="_MON_1416208055"/>
    <w:bookmarkEnd w:id="786"/>
    <w:p w14:paraId="20781424" w14:textId="77777777" w:rsidR="005D3E30" w:rsidRPr="00E42491" w:rsidRDefault="005D3E30" w:rsidP="005D3E30">
      <w:pPr>
        <w:pStyle w:val="TH"/>
      </w:pPr>
      <w:r w:rsidRPr="00E42491">
        <w:object w:dxaOrig="9540" w:dyaOrig="5414" w14:anchorId="544D9AF1">
          <v:shape id="_x0000_i1075" type="#_x0000_t75" style="width:477pt;height:270.75pt" o:ole="">
            <v:imagedata r:id="rId27" o:title=""/>
          </v:shape>
          <o:OLEObject Type="Embed" ProgID="Word.Picture.8" ShapeID="_x0000_i1075" DrawAspect="Content" ObjectID="_1662453776" r:id="rId28"/>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87" w:name="_Toc19198150"/>
      <w:bookmarkStart w:id="788" w:name="_Toc27897205"/>
      <w:bookmarkStart w:id="789" w:name="_Toc36193167"/>
      <w:bookmarkStart w:id="790" w:name="_Toc45198160"/>
      <w:bookmarkStart w:id="791" w:name="_Toc45198386"/>
      <w:bookmarkStart w:id="792" w:name="_Toc51837411"/>
      <w:bookmarkStart w:id="793" w:name="_Toc51837637"/>
      <w:bookmarkStart w:id="794" w:name="_Toc51837861"/>
      <w:r w:rsidRPr="00E42491">
        <w:t>5.2.3</w:t>
      </w:r>
      <w:r w:rsidRPr="00E42491">
        <w:tab/>
        <w:t>Device triggering recall/replace procedures</w:t>
      </w:r>
      <w:bookmarkEnd w:id="787"/>
      <w:bookmarkEnd w:id="788"/>
      <w:bookmarkEnd w:id="789"/>
      <w:bookmarkEnd w:id="790"/>
      <w:bookmarkEnd w:id="791"/>
      <w:bookmarkEnd w:id="792"/>
      <w:bookmarkEnd w:id="793"/>
      <w:bookmarkEnd w:id="794"/>
    </w:p>
    <w:p w14:paraId="36C30258" w14:textId="77777777" w:rsidR="005D3E30" w:rsidRPr="00E42491" w:rsidRDefault="005D3E30" w:rsidP="005D3E30">
      <w:pPr>
        <w:pStyle w:val="Heading4"/>
      </w:pPr>
      <w:bookmarkStart w:id="795" w:name="_Toc19198151"/>
      <w:bookmarkStart w:id="796" w:name="_Toc27897206"/>
      <w:bookmarkStart w:id="797" w:name="_Toc36193168"/>
      <w:bookmarkStart w:id="798" w:name="_Toc45198161"/>
      <w:bookmarkStart w:id="799" w:name="_Toc45198387"/>
      <w:bookmarkStart w:id="800" w:name="_Toc51837412"/>
      <w:bookmarkStart w:id="801" w:name="_Toc51837638"/>
      <w:bookmarkStart w:id="802" w:name="_Toc51837862"/>
      <w:r w:rsidRPr="00E42491">
        <w:t>5.2.3.1</w:t>
      </w:r>
      <w:r w:rsidRPr="00E42491">
        <w:tab/>
        <w:t>Device trigger recall/replace procedure over Tsp</w:t>
      </w:r>
      <w:bookmarkEnd w:id="795"/>
      <w:bookmarkEnd w:id="796"/>
      <w:bookmarkEnd w:id="797"/>
      <w:bookmarkEnd w:id="798"/>
      <w:bookmarkEnd w:id="799"/>
      <w:bookmarkEnd w:id="800"/>
      <w:bookmarkEnd w:id="801"/>
      <w:bookmarkEnd w:id="802"/>
    </w:p>
    <w:bookmarkStart w:id="803" w:name="_MON_1447737185"/>
    <w:bookmarkEnd w:id="803"/>
    <w:p w14:paraId="723DB62B" w14:textId="77777777" w:rsidR="005D3E30" w:rsidRPr="00E42491" w:rsidRDefault="005D3E30" w:rsidP="005D3E30">
      <w:pPr>
        <w:pStyle w:val="TH"/>
      </w:pPr>
      <w:r w:rsidRPr="00E42491">
        <w:object w:dxaOrig="8930" w:dyaOrig="3956" w14:anchorId="403DE69E">
          <v:shape id="_x0000_i1076" type="#_x0000_t75" style="width:467.25pt;height:207pt" o:ole="">
            <v:imagedata r:id="rId29" o:title=""/>
          </v:shape>
          <o:OLEObject Type="Embed" ProgID="Word.Picture.8" ShapeID="_x0000_i1076" DrawAspect="Content" ObjectID="_1662453777" r:id="rId30"/>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4" w:name="_Toc19198152"/>
      <w:bookmarkStart w:id="805" w:name="_Toc27897207"/>
      <w:bookmarkStart w:id="806" w:name="_Toc36193169"/>
      <w:bookmarkStart w:id="807" w:name="_Toc45198162"/>
      <w:bookmarkStart w:id="808" w:name="_Toc45198388"/>
      <w:bookmarkStart w:id="809" w:name="_Toc51837413"/>
      <w:bookmarkStart w:id="810" w:name="_Toc51837639"/>
      <w:bookmarkStart w:id="811" w:name="_Toc51837863"/>
      <w:r w:rsidRPr="00E42491">
        <w:lastRenderedPageBreak/>
        <w:t>5.2.3.2</w:t>
      </w:r>
      <w:r w:rsidRPr="00E42491">
        <w:tab/>
        <w:t>Replace procedure for trigger delivery using T4</w:t>
      </w:r>
      <w:bookmarkEnd w:id="804"/>
      <w:bookmarkEnd w:id="805"/>
      <w:bookmarkEnd w:id="806"/>
      <w:bookmarkEnd w:id="807"/>
      <w:bookmarkEnd w:id="808"/>
      <w:bookmarkEnd w:id="809"/>
      <w:bookmarkEnd w:id="810"/>
      <w:bookmarkEnd w:id="811"/>
    </w:p>
    <w:p w14:paraId="3FF7FB95" w14:textId="77777777" w:rsidR="005D3E30" w:rsidRPr="00E42491" w:rsidRDefault="005D3E30" w:rsidP="005D3E30">
      <w:pPr>
        <w:pStyle w:val="TH"/>
      </w:pPr>
      <w:r w:rsidRPr="00E42491">
        <w:rPr>
          <w:lang w:eastAsia="ko-KR"/>
        </w:rPr>
        <w:object w:dxaOrig="8635" w:dyaOrig="6176" w14:anchorId="21C517CA">
          <v:shape id="_x0000_i1077" type="#_x0000_t75" style="width:467.25pt;height:336pt" o:ole="">
            <v:imagedata r:id="rId31" o:title=""/>
          </v:shape>
          <o:OLEObject Type="Embed" ProgID="Word.Picture.8" ShapeID="_x0000_i1077" DrawAspect="Content" ObjectID="_1662453778" r:id="rId32"/>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2" w:name="_Toc19198153"/>
      <w:bookmarkStart w:id="813" w:name="_Toc27897208"/>
      <w:bookmarkStart w:id="814" w:name="_Toc36193170"/>
      <w:bookmarkStart w:id="815" w:name="_Toc45198163"/>
      <w:bookmarkStart w:id="816" w:name="_Toc45198389"/>
      <w:bookmarkStart w:id="817" w:name="_Toc51837414"/>
      <w:bookmarkStart w:id="818" w:name="_Toc51837640"/>
      <w:bookmarkStart w:id="819" w:name="_Toc51837864"/>
      <w:r w:rsidRPr="00E42491">
        <w:t>5.2.3.3</w:t>
      </w:r>
      <w:r w:rsidRPr="00E42491">
        <w:tab/>
        <w:t>Recall procedure for trigger delivery using T4</w:t>
      </w:r>
      <w:bookmarkEnd w:id="812"/>
      <w:bookmarkEnd w:id="813"/>
      <w:bookmarkEnd w:id="814"/>
      <w:bookmarkEnd w:id="815"/>
      <w:bookmarkEnd w:id="816"/>
      <w:bookmarkEnd w:id="817"/>
      <w:bookmarkEnd w:id="818"/>
      <w:bookmarkEnd w:id="819"/>
    </w:p>
    <w:bookmarkStart w:id="820" w:name="_MON_1456122149"/>
    <w:bookmarkEnd w:id="820"/>
    <w:p w14:paraId="0FE5880F" w14:textId="77777777" w:rsidR="005D3E30" w:rsidRPr="00E42491" w:rsidRDefault="005D3E30" w:rsidP="005D3E30">
      <w:pPr>
        <w:pStyle w:val="TH"/>
      </w:pPr>
      <w:r w:rsidRPr="00E42491">
        <w:rPr>
          <w:lang w:eastAsia="ko-KR"/>
        </w:rPr>
        <w:object w:dxaOrig="8635" w:dyaOrig="6251" w14:anchorId="212E5270">
          <v:shape id="_x0000_i1078" type="#_x0000_t75" style="width:467.25pt;height:339.75pt" o:ole="">
            <v:imagedata r:id="rId33" o:title=""/>
          </v:shape>
          <o:OLEObject Type="Embed" ProgID="Word.Picture.8" ShapeID="_x0000_i1078" DrawAspect="Content" ObjectID="_1662453779" r:id="rId34"/>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1" w:name="_Toc19198154"/>
      <w:bookmarkStart w:id="822" w:name="_Toc27897209"/>
      <w:bookmarkStart w:id="823" w:name="_Toc36193171"/>
      <w:bookmarkStart w:id="824" w:name="_Toc45198164"/>
      <w:bookmarkStart w:id="825" w:name="_Toc45198390"/>
      <w:bookmarkStart w:id="826" w:name="_Toc51837415"/>
      <w:bookmarkStart w:id="827" w:name="_Toc51837641"/>
      <w:bookmarkStart w:id="828" w:name="_Toc51837865"/>
      <w:r w:rsidRPr="00E42491">
        <w:t>5.3</w:t>
      </w:r>
      <w:r w:rsidRPr="00E42491">
        <w:tab/>
        <w:t>Information Storage</w:t>
      </w:r>
      <w:bookmarkEnd w:id="821"/>
      <w:bookmarkEnd w:id="822"/>
      <w:bookmarkEnd w:id="823"/>
      <w:bookmarkEnd w:id="824"/>
      <w:bookmarkEnd w:id="825"/>
      <w:bookmarkEnd w:id="826"/>
      <w:bookmarkEnd w:id="827"/>
      <w:bookmarkEnd w:id="828"/>
    </w:p>
    <w:p w14:paraId="59BB8275" w14:textId="77777777" w:rsidR="005D3E30" w:rsidRPr="00E42491" w:rsidRDefault="005D3E30" w:rsidP="005D3E30">
      <w:pPr>
        <w:pStyle w:val="Heading3"/>
        <w:rPr>
          <w:lang w:eastAsia="zh-CN"/>
        </w:rPr>
      </w:pPr>
      <w:bookmarkStart w:id="829" w:name="_Toc19198155"/>
      <w:bookmarkStart w:id="830" w:name="_Toc27897210"/>
      <w:bookmarkStart w:id="831" w:name="_Toc36193172"/>
      <w:bookmarkStart w:id="832" w:name="_Toc45198165"/>
      <w:bookmarkStart w:id="833" w:name="_Toc45198391"/>
      <w:bookmarkStart w:id="834" w:name="_Toc51837416"/>
      <w:bookmarkStart w:id="835" w:name="_Toc51837642"/>
      <w:bookmarkStart w:id="836" w:name="_Toc51837866"/>
      <w:r w:rsidRPr="00E42491">
        <w:rPr>
          <w:lang w:eastAsia="zh-CN"/>
        </w:rPr>
        <w:t>5.3.0</w:t>
      </w:r>
      <w:r w:rsidRPr="00E42491">
        <w:rPr>
          <w:lang w:eastAsia="zh-CN"/>
        </w:rPr>
        <w:tab/>
        <w:t>General</w:t>
      </w:r>
      <w:bookmarkEnd w:id="829"/>
      <w:bookmarkEnd w:id="830"/>
      <w:bookmarkEnd w:id="831"/>
      <w:bookmarkEnd w:id="832"/>
      <w:bookmarkEnd w:id="833"/>
      <w:bookmarkEnd w:id="834"/>
      <w:bookmarkEnd w:id="835"/>
      <w:bookmarkEnd w:id="836"/>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37" w:name="_Toc19198156"/>
      <w:bookmarkStart w:id="838" w:name="_Toc27897211"/>
      <w:bookmarkStart w:id="839" w:name="_Toc36193173"/>
      <w:bookmarkStart w:id="840" w:name="_Toc45198166"/>
      <w:bookmarkStart w:id="841" w:name="_Toc45198392"/>
      <w:bookmarkStart w:id="842" w:name="_Toc51837417"/>
      <w:bookmarkStart w:id="843" w:name="_Toc51837643"/>
      <w:bookmarkStart w:id="844" w:name="_Toc51837867"/>
      <w:r w:rsidRPr="00E42491">
        <w:t>5.3.</w:t>
      </w:r>
      <w:r w:rsidRPr="00E42491">
        <w:rPr>
          <w:lang w:eastAsia="zh-CN"/>
        </w:rPr>
        <w:t>1</w:t>
      </w:r>
      <w:r w:rsidRPr="00E42491">
        <w:rPr>
          <w:lang w:eastAsia="zh-CN"/>
        </w:rPr>
        <w:tab/>
        <w:t>Trigger Information in SMS-SC (Triggering with T4)</w:t>
      </w:r>
      <w:bookmarkEnd w:id="837"/>
      <w:bookmarkEnd w:id="838"/>
      <w:bookmarkEnd w:id="839"/>
      <w:bookmarkEnd w:id="840"/>
      <w:bookmarkEnd w:id="841"/>
      <w:bookmarkEnd w:id="842"/>
      <w:bookmarkEnd w:id="843"/>
      <w:bookmarkEnd w:id="844"/>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5" w:name="_Toc19198157"/>
      <w:bookmarkStart w:id="846" w:name="_Toc27897212"/>
      <w:bookmarkStart w:id="847" w:name="_Toc36193174"/>
      <w:bookmarkStart w:id="848" w:name="_Toc45198167"/>
      <w:bookmarkStart w:id="849" w:name="_Toc45198393"/>
      <w:bookmarkStart w:id="850" w:name="_Toc51837418"/>
      <w:bookmarkStart w:id="851" w:name="_Toc51837644"/>
      <w:bookmarkStart w:id="852" w:name="_Toc51837868"/>
      <w:r w:rsidRPr="00E42491">
        <w:t>5.3.2</w:t>
      </w:r>
      <w:r w:rsidRPr="00E42491">
        <w:tab/>
        <w:t>SCEF</w:t>
      </w:r>
      <w:bookmarkEnd w:id="845"/>
      <w:bookmarkEnd w:id="846"/>
      <w:bookmarkEnd w:id="847"/>
      <w:bookmarkEnd w:id="848"/>
      <w:bookmarkEnd w:id="849"/>
      <w:bookmarkEnd w:id="850"/>
      <w:bookmarkEnd w:id="851"/>
      <w:bookmarkEnd w:id="852"/>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77777777"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 TS 23.401 [7] clause 4.7.7)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77777777"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 TS 23.401 [7] clause 4.7.7)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3" w:name="_Toc19198158"/>
      <w:bookmarkStart w:id="854" w:name="_Toc27897213"/>
      <w:bookmarkStart w:id="855" w:name="_Toc36193175"/>
      <w:bookmarkStart w:id="856" w:name="_Toc45198168"/>
      <w:bookmarkStart w:id="857" w:name="_Toc45198394"/>
      <w:bookmarkStart w:id="858" w:name="_Toc51837419"/>
      <w:bookmarkStart w:id="859" w:name="_Toc51837645"/>
      <w:bookmarkStart w:id="860" w:name="_Toc51837869"/>
      <w:r w:rsidRPr="00E42491">
        <w:t>5.4</w:t>
      </w:r>
      <w:r w:rsidRPr="00E42491">
        <w:tab/>
        <w:t>Security Procedures</w:t>
      </w:r>
      <w:bookmarkEnd w:id="853"/>
      <w:bookmarkEnd w:id="854"/>
      <w:bookmarkEnd w:id="855"/>
      <w:bookmarkEnd w:id="856"/>
      <w:bookmarkEnd w:id="857"/>
      <w:bookmarkEnd w:id="858"/>
      <w:bookmarkEnd w:id="859"/>
      <w:bookmarkEnd w:id="860"/>
    </w:p>
    <w:p w14:paraId="33455A8C" w14:textId="77777777" w:rsidR="005D3E30" w:rsidRPr="00E42491" w:rsidRDefault="005D3E30" w:rsidP="005D3E30">
      <w:pPr>
        <w:pStyle w:val="Heading3"/>
      </w:pPr>
      <w:bookmarkStart w:id="861" w:name="_Toc19198159"/>
      <w:bookmarkStart w:id="862" w:name="_Toc27897214"/>
      <w:bookmarkStart w:id="863" w:name="_Toc36193176"/>
      <w:bookmarkStart w:id="864" w:name="_Toc45198169"/>
      <w:bookmarkStart w:id="865" w:name="_Toc45198395"/>
      <w:bookmarkStart w:id="866" w:name="_Toc51837420"/>
      <w:bookmarkStart w:id="867" w:name="_Toc51837646"/>
      <w:bookmarkStart w:id="868" w:name="_Toc51837870"/>
      <w:r w:rsidRPr="00E42491">
        <w:t>5.4.0</w:t>
      </w:r>
      <w:r w:rsidRPr="00E42491">
        <w:tab/>
        <w:t>General</w:t>
      </w:r>
      <w:bookmarkEnd w:id="861"/>
      <w:bookmarkEnd w:id="862"/>
      <w:bookmarkEnd w:id="863"/>
      <w:bookmarkEnd w:id="864"/>
      <w:bookmarkEnd w:id="865"/>
      <w:bookmarkEnd w:id="866"/>
      <w:bookmarkEnd w:id="867"/>
      <w:bookmarkEnd w:id="868"/>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69" w:name="_Toc19198160"/>
      <w:bookmarkStart w:id="870" w:name="_Toc27897215"/>
      <w:bookmarkStart w:id="871" w:name="_Toc36193177"/>
      <w:bookmarkStart w:id="872" w:name="_Toc45198170"/>
      <w:bookmarkStart w:id="873" w:name="_Toc45198396"/>
      <w:bookmarkStart w:id="874" w:name="_Toc51837421"/>
      <w:bookmarkStart w:id="875" w:name="_Toc51837647"/>
      <w:bookmarkStart w:id="876" w:name="_Toc51837871"/>
      <w:r w:rsidRPr="00E42491">
        <w:t>5.4.1</w:t>
      </w:r>
      <w:r w:rsidRPr="00E42491">
        <w:tab/>
        <w:t>Void</w:t>
      </w:r>
      <w:bookmarkEnd w:id="869"/>
      <w:bookmarkEnd w:id="870"/>
      <w:bookmarkEnd w:id="871"/>
      <w:bookmarkEnd w:id="872"/>
      <w:bookmarkEnd w:id="873"/>
      <w:bookmarkEnd w:id="874"/>
      <w:bookmarkEnd w:id="875"/>
      <w:bookmarkEnd w:id="876"/>
    </w:p>
    <w:p w14:paraId="7577B416" w14:textId="77777777" w:rsidR="005D3E30" w:rsidRPr="00E42491" w:rsidRDefault="005D3E30" w:rsidP="005D3E30"/>
    <w:p w14:paraId="0C44A5B5" w14:textId="77777777" w:rsidR="005D3E30" w:rsidRPr="00E42491" w:rsidRDefault="005D3E30" w:rsidP="005D3E30">
      <w:pPr>
        <w:pStyle w:val="Heading3"/>
      </w:pPr>
      <w:bookmarkStart w:id="877" w:name="_Toc19198161"/>
      <w:bookmarkStart w:id="878" w:name="_Toc27897216"/>
      <w:bookmarkStart w:id="879" w:name="_Toc36193178"/>
      <w:bookmarkStart w:id="880" w:name="_Toc45198171"/>
      <w:bookmarkStart w:id="881" w:name="_Toc45198397"/>
      <w:bookmarkStart w:id="882" w:name="_Toc51837422"/>
      <w:bookmarkStart w:id="883" w:name="_Toc51837648"/>
      <w:bookmarkStart w:id="884" w:name="_Toc51837872"/>
      <w:r w:rsidRPr="00E42491">
        <w:t>5.4.2</w:t>
      </w:r>
      <w:r w:rsidRPr="00E42491">
        <w:tab/>
        <w:t>Void</w:t>
      </w:r>
      <w:bookmarkEnd w:id="877"/>
      <w:bookmarkEnd w:id="878"/>
      <w:bookmarkEnd w:id="879"/>
      <w:bookmarkEnd w:id="880"/>
      <w:bookmarkEnd w:id="881"/>
      <w:bookmarkEnd w:id="882"/>
      <w:bookmarkEnd w:id="883"/>
      <w:bookmarkEnd w:id="884"/>
    </w:p>
    <w:p w14:paraId="4095D204" w14:textId="77777777" w:rsidR="005D3E30" w:rsidRPr="00E42491" w:rsidRDefault="005D3E30" w:rsidP="005D3E30"/>
    <w:p w14:paraId="4EA6C54F" w14:textId="77777777" w:rsidR="005D3E30" w:rsidRPr="00E42491" w:rsidRDefault="005D3E30" w:rsidP="005D3E30">
      <w:pPr>
        <w:pStyle w:val="Heading2"/>
      </w:pPr>
      <w:bookmarkStart w:id="885" w:name="_Toc19198162"/>
      <w:bookmarkStart w:id="886" w:name="_Toc27897217"/>
      <w:bookmarkStart w:id="887" w:name="_Toc36193179"/>
      <w:bookmarkStart w:id="888" w:name="_Toc45198172"/>
      <w:bookmarkStart w:id="889" w:name="_Toc45198398"/>
      <w:bookmarkStart w:id="890" w:name="_Toc51837423"/>
      <w:bookmarkStart w:id="891" w:name="_Toc51837649"/>
      <w:bookmarkStart w:id="892" w:name="_Toc51837873"/>
      <w:r w:rsidRPr="00E42491">
        <w:lastRenderedPageBreak/>
        <w:t>5.5</w:t>
      </w:r>
      <w:r w:rsidRPr="00E42491">
        <w:tab/>
        <w:t>Group message delivery procedures</w:t>
      </w:r>
      <w:bookmarkEnd w:id="885"/>
      <w:bookmarkEnd w:id="886"/>
      <w:bookmarkEnd w:id="887"/>
      <w:bookmarkEnd w:id="888"/>
      <w:bookmarkEnd w:id="889"/>
      <w:bookmarkEnd w:id="890"/>
      <w:bookmarkEnd w:id="891"/>
      <w:bookmarkEnd w:id="892"/>
    </w:p>
    <w:p w14:paraId="6EEC4A14" w14:textId="77777777" w:rsidR="005D3E30" w:rsidRPr="00E42491" w:rsidRDefault="005D3E30" w:rsidP="005D3E30">
      <w:pPr>
        <w:pStyle w:val="Heading3"/>
      </w:pPr>
      <w:bookmarkStart w:id="893" w:name="_Toc19198163"/>
      <w:bookmarkStart w:id="894" w:name="_Toc27897218"/>
      <w:bookmarkStart w:id="895" w:name="_Toc36193180"/>
      <w:bookmarkStart w:id="896" w:name="_Toc45198173"/>
      <w:bookmarkStart w:id="897" w:name="_Toc45198399"/>
      <w:bookmarkStart w:id="898" w:name="_Toc51837424"/>
      <w:bookmarkStart w:id="899" w:name="_Toc51837650"/>
      <w:bookmarkStart w:id="900" w:name="_Toc51837874"/>
      <w:r w:rsidRPr="00E42491">
        <w:t>5.5.1</w:t>
      </w:r>
      <w:r w:rsidRPr="00E42491">
        <w:tab/>
        <w:t>Group message delivery using MBMS</w:t>
      </w:r>
      <w:bookmarkEnd w:id="893"/>
      <w:bookmarkEnd w:id="894"/>
      <w:bookmarkEnd w:id="895"/>
      <w:bookmarkEnd w:id="896"/>
      <w:bookmarkEnd w:id="897"/>
      <w:bookmarkEnd w:id="898"/>
      <w:bookmarkEnd w:id="899"/>
      <w:bookmarkEnd w:id="900"/>
    </w:p>
    <w:bookmarkStart w:id="901" w:name="_MON_1621921737"/>
    <w:bookmarkEnd w:id="901"/>
    <w:p w14:paraId="79E2CE0F" w14:textId="77777777" w:rsidR="005D3E30" w:rsidRDefault="005D3E30" w:rsidP="005D3E30">
      <w:pPr>
        <w:pStyle w:val="TH"/>
      </w:pPr>
      <w:r w:rsidRPr="001C2844">
        <w:object w:dxaOrig="9629" w:dyaOrig="8578" w14:anchorId="091D530E">
          <v:shape id="_x0000_i1079" type="#_x0000_t75" style="width:480.75pt;height:428.25pt" o:ole="">
            <v:imagedata r:id="rId35" o:title=""/>
          </v:shape>
          <o:OLEObject Type="Embed" ProgID="Word.Picture.8" ShapeID="_x0000_i1079" DrawAspect="Content" ObjectID="_1662453780" r:id="rId36"/>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The then SCEF forwards either only the ServiceID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In the case of xMB, if the application in the UE receives a ServiceId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77777777" w:rsidR="005D3E30" w:rsidRPr="00E42491" w:rsidRDefault="005D3E30" w:rsidP="005D3E30">
      <w:pPr>
        <w:pStyle w:val="B1"/>
      </w:pPr>
      <w:r w:rsidRPr="00E42491">
        <w:t>8.</w:t>
      </w:r>
      <w:r w:rsidRPr="00E42491">
        <w:tab/>
      </w:r>
      <w:r>
        <w:t>If MB2 is used, t</w:t>
      </w:r>
      <w:r w:rsidRPr="00E42491">
        <w:t>he Activate MBMS Bearer Procedure (see TS</w:t>
      </w:r>
      <w:r>
        <w:t> </w:t>
      </w:r>
      <w:r w:rsidRPr="00E42491">
        <w:t>23.468</w:t>
      </w:r>
      <w:r>
        <w:t> </w:t>
      </w:r>
      <w:r w:rsidRPr="00E42491">
        <w:t>[30] clause 5.1.2.3.2)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77777777" w:rsidR="005D3E30" w:rsidRDefault="005D3E30" w:rsidP="005D3E30">
      <w:pPr>
        <w:pStyle w:val="B1"/>
      </w:pPr>
      <w:r>
        <w:t>8a-8c. If xMB is used, the Create Session procedure (see TS 26.348 [46] clause 5.4.2), Get Session Properties (see TS 26.348 [46] clause 5.4.3) and the Update Session Procedure (see TS 26.348 [46] clause 5.4.4)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In the case of xMB, depending on the service created, the BM-SC may send the service announcement information to the UE as specified in TS 26.348 [46].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2" w:name="_Toc19198164"/>
      <w:bookmarkStart w:id="903" w:name="_Toc27897219"/>
      <w:bookmarkStart w:id="904" w:name="_Toc36193181"/>
      <w:bookmarkStart w:id="905" w:name="_Toc45198174"/>
      <w:bookmarkStart w:id="906" w:name="_Toc45198400"/>
      <w:bookmarkStart w:id="907" w:name="_Toc51837425"/>
      <w:bookmarkStart w:id="908" w:name="_Toc51837651"/>
      <w:bookmarkStart w:id="909" w:name="_Toc51837875"/>
      <w:r w:rsidRPr="00E42491">
        <w:t>5.5.2</w:t>
      </w:r>
      <w:r w:rsidRPr="00E42491">
        <w:tab/>
        <w:t>Modification of previously submitted Group message</w:t>
      </w:r>
      <w:bookmarkEnd w:id="902"/>
      <w:bookmarkEnd w:id="903"/>
      <w:bookmarkEnd w:id="904"/>
      <w:bookmarkEnd w:id="905"/>
      <w:bookmarkEnd w:id="906"/>
      <w:bookmarkEnd w:id="907"/>
      <w:bookmarkEnd w:id="908"/>
      <w:bookmarkEnd w:id="909"/>
    </w:p>
    <w:p w14:paraId="38B2954F" w14:textId="77777777" w:rsidR="005D3E30" w:rsidRDefault="005D3E30" w:rsidP="005D3E30">
      <w:pPr>
        <w:pStyle w:val="TH"/>
      </w:pPr>
      <w:r w:rsidRPr="00E42491">
        <w:object w:dxaOrig="9629" w:dyaOrig="4137" w14:anchorId="4507F4B0">
          <v:shape id="_x0000_i1080" type="#_x0000_t75" style="width:481.5pt;height:210pt" o:ole="">
            <v:imagedata r:id="rId37" o:title=""/>
            <o:lock v:ext="edit" aspectratio="f"/>
          </v:shape>
          <o:OLEObject Type="Embed" ProgID="Word.Picture.8" ShapeID="_x0000_i1080" DrawAspect="Content" ObjectID="_1662453781" r:id="rId38"/>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etc. in the case of MB2 or ServiceId in the case of xMB. When the application receives a ServiceId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7777777"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 TS</w:t>
      </w:r>
      <w:r>
        <w:t> </w:t>
      </w:r>
      <w:r w:rsidRPr="00E42491">
        <w:t>23.468</w:t>
      </w:r>
      <w:r>
        <w:t> </w:t>
      </w:r>
      <w:r w:rsidRPr="00E42491">
        <w:t>[30], clause 5.1.2.3.3</w:t>
      </w:r>
      <w:r>
        <w:t xml:space="preserve"> and if xMB is used the mechanisms defined in TS 26.348 [46] clause 5.4.5</w:t>
      </w:r>
      <w:r w:rsidRPr="00E42491">
        <w:t xml:space="preserve"> are </w:t>
      </w:r>
      <w:r>
        <w:t xml:space="preserve">executed </w:t>
      </w:r>
      <w:r w:rsidRPr="00E42491">
        <w:t>by the SCEF to release the associated MBMS resources. If Requested Action was set to "Modify", then</w:t>
      </w:r>
      <w:r>
        <w:t xml:space="preserve"> if MB2 is used</w:t>
      </w:r>
      <w:r w:rsidRPr="00E42491">
        <w:t xml:space="preserve"> the mechanisms defined in TS</w:t>
      </w:r>
      <w:r>
        <w:t> </w:t>
      </w:r>
      <w:r w:rsidRPr="00E42491">
        <w:t>23.468</w:t>
      </w:r>
      <w:r>
        <w:t> </w:t>
      </w:r>
      <w:r w:rsidRPr="00E42491">
        <w:t>[30], clause 5.1.2.4 are used by the SCEF to modify the associated MBMS resources</w:t>
      </w:r>
      <w:r>
        <w:t>, whereas if xMB is used the mechanisms defined in TS 26.348 [46], clause 5.4.4</w:t>
      </w:r>
      <w:r w:rsidRPr="00E42491">
        <w:t xml:space="preserve"> 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0" w:name="_Toc19198165"/>
      <w:bookmarkStart w:id="911" w:name="_Toc27897220"/>
      <w:bookmarkStart w:id="912" w:name="_Toc36193182"/>
      <w:bookmarkStart w:id="913" w:name="_Toc45198175"/>
      <w:bookmarkStart w:id="914" w:name="_Toc45198401"/>
      <w:bookmarkStart w:id="915" w:name="_Toc51837426"/>
      <w:bookmarkStart w:id="916" w:name="_Toc51837652"/>
      <w:bookmarkStart w:id="917" w:name="_Toc51837876"/>
      <w:r>
        <w:t>5.5.3</w:t>
      </w:r>
      <w:r>
        <w:tab/>
        <w:t>Group Message Delivery via unicast MT NIDD</w:t>
      </w:r>
      <w:bookmarkEnd w:id="910"/>
      <w:bookmarkEnd w:id="911"/>
      <w:bookmarkEnd w:id="912"/>
      <w:bookmarkEnd w:id="913"/>
      <w:bookmarkEnd w:id="914"/>
      <w:bookmarkEnd w:id="915"/>
      <w:bookmarkEnd w:id="916"/>
      <w:bookmarkEnd w:id="917"/>
    </w:p>
    <w:bookmarkStart w:id="918" w:name="_MON_1589211784"/>
    <w:bookmarkEnd w:id="918"/>
    <w:p w14:paraId="750EBEEE" w14:textId="77777777" w:rsidR="005D3E30" w:rsidRDefault="005D3E30" w:rsidP="005D3E30">
      <w:pPr>
        <w:pStyle w:val="TH"/>
      </w:pPr>
      <w:r>
        <w:object w:dxaOrig="9140" w:dyaOrig="3399" w14:anchorId="5D42CB0B">
          <v:shape id="_x0000_i1081" type="#_x0000_t75" style="width:456.75pt;height:168.75pt" o:ole="">
            <v:imagedata r:id="rId39" o:title=""/>
          </v:shape>
          <o:OLEObject Type="Embed" ProgID="Word.Picture.8" ShapeID="_x0000_i1081" DrawAspect="Content" ObjectID="_1662453782" r:id="rId40"/>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19" w:name="_Toc19198166"/>
      <w:bookmarkStart w:id="920" w:name="_Toc27897221"/>
      <w:bookmarkStart w:id="921" w:name="_Toc36193183"/>
      <w:bookmarkStart w:id="922" w:name="_Toc45198176"/>
      <w:bookmarkStart w:id="923" w:name="_Toc45198402"/>
      <w:bookmarkStart w:id="924" w:name="_Toc51837427"/>
      <w:bookmarkStart w:id="925" w:name="_Toc51837653"/>
      <w:bookmarkStart w:id="926" w:name="_Toc51837877"/>
      <w:r w:rsidRPr="00E42491">
        <w:t>5.6</w:t>
      </w:r>
      <w:r w:rsidRPr="00E42491">
        <w:tab/>
        <w:t>Monitoring Procedures</w:t>
      </w:r>
      <w:bookmarkEnd w:id="919"/>
      <w:bookmarkEnd w:id="920"/>
      <w:bookmarkEnd w:id="921"/>
      <w:bookmarkEnd w:id="922"/>
      <w:bookmarkEnd w:id="923"/>
      <w:bookmarkEnd w:id="924"/>
      <w:bookmarkEnd w:id="925"/>
      <w:bookmarkEnd w:id="926"/>
    </w:p>
    <w:p w14:paraId="638D4448" w14:textId="77777777" w:rsidR="005D3E30" w:rsidRDefault="005D3E30" w:rsidP="005D3E30">
      <w:pPr>
        <w:pStyle w:val="Heading3"/>
      </w:pPr>
      <w:bookmarkStart w:id="927" w:name="_Toc19198167"/>
      <w:bookmarkStart w:id="928" w:name="_Toc27897222"/>
      <w:bookmarkStart w:id="929" w:name="_Toc36193184"/>
      <w:bookmarkStart w:id="930" w:name="_Toc45198177"/>
      <w:bookmarkStart w:id="931" w:name="_Toc45198403"/>
      <w:bookmarkStart w:id="932" w:name="_Toc51837428"/>
      <w:bookmarkStart w:id="933" w:name="_Toc51837654"/>
      <w:bookmarkStart w:id="934" w:name="_Toc51837878"/>
      <w:r>
        <w:t>5.6.0</w:t>
      </w:r>
      <w:r>
        <w:tab/>
        <w:t>Common Parameters</w:t>
      </w:r>
      <w:bookmarkEnd w:id="927"/>
      <w:bookmarkEnd w:id="928"/>
      <w:bookmarkEnd w:id="929"/>
      <w:bookmarkEnd w:id="930"/>
      <w:bookmarkEnd w:id="931"/>
      <w:bookmarkEnd w:id="932"/>
      <w:bookmarkEnd w:id="933"/>
      <w:bookmarkEnd w:id="934"/>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5" w:name="_Toc19198168"/>
      <w:bookmarkStart w:id="936" w:name="_Toc27897223"/>
      <w:bookmarkStart w:id="937" w:name="_Toc36193185"/>
      <w:bookmarkStart w:id="938" w:name="_Toc45198178"/>
      <w:bookmarkStart w:id="939" w:name="_Toc45198404"/>
      <w:bookmarkStart w:id="940" w:name="_Toc51837429"/>
      <w:bookmarkStart w:id="941" w:name="_Toc51837655"/>
      <w:bookmarkStart w:id="942" w:name="_Toc51837879"/>
      <w:r w:rsidRPr="00E42491">
        <w:t>5.6.1</w:t>
      </w:r>
      <w:r w:rsidRPr="00E42491">
        <w:tab/>
        <w:t>Monitoring Event configuration and deletion via HSS</w:t>
      </w:r>
      <w:bookmarkEnd w:id="935"/>
      <w:bookmarkEnd w:id="936"/>
      <w:bookmarkEnd w:id="937"/>
      <w:bookmarkEnd w:id="938"/>
      <w:bookmarkEnd w:id="939"/>
      <w:bookmarkEnd w:id="940"/>
      <w:bookmarkEnd w:id="941"/>
      <w:bookmarkEnd w:id="942"/>
    </w:p>
    <w:p w14:paraId="6DC70A98" w14:textId="77777777" w:rsidR="005D3E30" w:rsidRPr="00E42491" w:rsidRDefault="005D3E30" w:rsidP="005D3E30">
      <w:pPr>
        <w:pStyle w:val="Heading4"/>
      </w:pPr>
      <w:bookmarkStart w:id="943" w:name="_Toc19198169"/>
      <w:bookmarkStart w:id="944" w:name="_Toc27897224"/>
      <w:bookmarkStart w:id="945" w:name="_Toc36193186"/>
      <w:bookmarkStart w:id="946" w:name="_Toc45198179"/>
      <w:bookmarkStart w:id="947" w:name="_Toc45198405"/>
      <w:bookmarkStart w:id="948" w:name="_Toc51837430"/>
      <w:bookmarkStart w:id="949" w:name="_Toc51837656"/>
      <w:bookmarkStart w:id="950" w:name="_Toc51837880"/>
      <w:r w:rsidRPr="00E42491">
        <w:t>5.6.1.1</w:t>
      </w:r>
      <w:r w:rsidRPr="00E42491">
        <w:tab/>
        <w:t>Configuration Procedure</w:t>
      </w:r>
      <w:bookmarkEnd w:id="943"/>
      <w:bookmarkEnd w:id="944"/>
      <w:bookmarkEnd w:id="945"/>
      <w:bookmarkEnd w:id="946"/>
      <w:bookmarkEnd w:id="947"/>
      <w:bookmarkEnd w:id="948"/>
      <w:bookmarkEnd w:id="949"/>
      <w:bookmarkEnd w:id="950"/>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7777777"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p>
    <w:p w14:paraId="5DA20F29" w14:textId="77777777" w:rsidR="005D3E30" w:rsidRDefault="005D3E30" w:rsidP="005D3E30">
      <w:pPr>
        <w:pStyle w:val="TH"/>
      </w:pPr>
      <w:r w:rsidRPr="00E42491">
        <w:object w:dxaOrig="7420" w:dyaOrig="5961" w14:anchorId="66744D4B">
          <v:shape id="_x0000_i1082" type="#_x0000_t75" style="width:371.25pt;height:297.75pt" o:ole="">
            <v:imagedata r:id="rId41" o:title=""/>
          </v:shape>
          <o:OLEObject Type="Embed" ProgID="Word.Picture.8" ShapeID="_x0000_i1082" DrawAspect="Content" ObjectID="_1662453783" r:id="rId42"/>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0F33F39" w14:textId="77777777"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2616D00" w14:textId="77777777"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77777777" w:rsidR="005D3E30" w:rsidRPr="00E42491" w:rsidRDefault="005D3E30" w:rsidP="005D3E30">
      <w:pPr>
        <w:pStyle w:val="B1"/>
      </w:pPr>
      <w:r w:rsidRPr="00E42491">
        <w:t>3.</w:t>
      </w:r>
      <w:r w:rsidRPr="00E42491">
        <w:tab/>
        <w:t xml:space="preserve">The SCEF sends a Monitoring Request (External Identifier or MSISDN or External Group Identifier, SCEF ID, SCEF Reference ID, Monitoring Type, Maximum Number of Reports, Monitoring Duration, SCEF Reference ID </w:t>
      </w:r>
      <w:r w:rsidRPr="00E42491">
        <w:lastRenderedPageBreak/>
        <w:t>for Deletion,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77777777"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7777777"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2252CD1F" w14:textId="77777777"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7777777"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77777777" w:rsidR="005D3E30" w:rsidRPr="00B07A04" w:rsidRDefault="005D3E30" w:rsidP="005D3E30">
      <w:pPr>
        <w:pStyle w:val="NO"/>
      </w:pPr>
      <w:r w:rsidRPr="00FC1723">
        <w:t>NOTE</w:t>
      </w:r>
      <w:r>
        <w:t> 5</w:t>
      </w:r>
      <w:r w:rsidRPr="00FC1723">
        <w:t>:</w:t>
      </w:r>
      <w:r>
        <w:tab/>
      </w:r>
      <w:r w:rsidRPr="00FC1723">
        <w:t>The Provider-Group-ID is used for group operations e.g. as specified in TS</w:t>
      </w:r>
      <w:r>
        <w:t> </w:t>
      </w:r>
      <w:r w:rsidRPr="00FC1723">
        <w:t>23.401</w:t>
      </w:r>
      <w:r>
        <w:t> [</w:t>
      </w:r>
      <w:r w:rsidRPr="00FC1723">
        <w:t xml:space="preserve">7], </w:t>
      </w:r>
      <w:r>
        <w:t>clause </w:t>
      </w:r>
      <w:r w:rsidRPr="00FC1723">
        <w:t>4.3.7.4.2 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77777777" w:rsidR="005D3E30" w:rsidRDefault="005D3E30" w:rsidP="005D3E30">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lastRenderedPageBreak/>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1" w:name="_Toc19198170"/>
      <w:bookmarkStart w:id="952" w:name="_Toc27897225"/>
      <w:bookmarkStart w:id="953" w:name="_Toc36193187"/>
      <w:bookmarkStart w:id="954" w:name="_Toc45198180"/>
      <w:bookmarkStart w:id="955" w:name="_Toc45198406"/>
      <w:bookmarkStart w:id="956" w:name="_Toc51837431"/>
      <w:bookmarkStart w:id="957" w:name="_Toc51837657"/>
      <w:bookmarkStart w:id="958" w:name="_Toc51837881"/>
      <w:r w:rsidRPr="00E42491">
        <w:t>5.6.1.2</w:t>
      </w:r>
      <w:r>
        <w:tab/>
        <w:t>Void</w:t>
      </w:r>
      <w:bookmarkEnd w:id="951"/>
      <w:bookmarkEnd w:id="952"/>
      <w:bookmarkEnd w:id="953"/>
      <w:bookmarkEnd w:id="954"/>
      <w:bookmarkEnd w:id="955"/>
      <w:bookmarkEnd w:id="956"/>
      <w:bookmarkEnd w:id="957"/>
      <w:bookmarkEnd w:id="958"/>
    </w:p>
    <w:p w14:paraId="5585E009" w14:textId="77777777" w:rsidR="005D3E30" w:rsidRPr="00E42491" w:rsidRDefault="005D3E30" w:rsidP="005D3E30"/>
    <w:p w14:paraId="0BF0A41F" w14:textId="77777777" w:rsidR="005D3E30" w:rsidRPr="00E42491" w:rsidRDefault="005D3E30" w:rsidP="005D3E30">
      <w:pPr>
        <w:pStyle w:val="Heading4"/>
      </w:pPr>
      <w:bookmarkStart w:id="959" w:name="_Toc19198171"/>
      <w:bookmarkStart w:id="960" w:name="_Toc27897226"/>
      <w:bookmarkStart w:id="961" w:name="_Toc36193188"/>
      <w:bookmarkStart w:id="962" w:name="_Toc45198181"/>
      <w:bookmarkStart w:id="963" w:name="_Toc45198407"/>
      <w:bookmarkStart w:id="964" w:name="_Toc51837432"/>
      <w:bookmarkStart w:id="965" w:name="_Toc51837658"/>
      <w:bookmarkStart w:id="966" w:name="_Toc51837882"/>
      <w:r w:rsidRPr="00E42491">
        <w:t>5.6.1.3</w:t>
      </w:r>
      <w:r w:rsidRPr="00E42491">
        <w:tab/>
        <w:t>Specific Parameters for Monitoring Event: Loss of connectivity</w:t>
      </w:r>
      <w:bookmarkEnd w:id="959"/>
      <w:bookmarkEnd w:id="960"/>
      <w:bookmarkEnd w:id="961"/>
      <w:bookmarkEnd w:id="962"/>
      <w:bookmarkEnd w:id="963"/>
      <w:bookmarkEnd w:id="964"/>
      <w:bookmarkEnd w:id="965"/>
      <w:bookmarkEnd w:id="966"/>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0C27FB73" w14:textId="77777777"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1FF1168F" w14:textId="77777777"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67" w:name="_Toc19198172"/>
      <w:bookmarkStart w:id="968" w:name="_Toc27897227"/>
      <w:bookmarkStart w:id="969" w:name="_Toc36193189"/>
      <w:bookmarkStart w:id="970" w:name="_Toc45198182"/>
      <w:bookmarkStart w:id="971" w:name="_Toc45198408"/>
      <w:bookmarkStart w:id="972" w:name="_Toc51837433"/>
      <w:bookmarkStart w:id="973" w:name="_Toc51837659"/>
      <w:bookmarkStart w:id="974" w:name="_Toc51837883"/>
      <w:r w:rsidRPr="00E42491">
        <w:t>5.6.1.4</w:t>
      </w:r>
      <w:r w:rsidRPr="00E42491">
        <w:tab/>
        <w:t xml:space="preserve">Specific Parameters for Monitoring Event: UE </w:t>
      </w:r>
      <w:r w:rsidRPr="00E42491">
        <w:rPr>
          <w:noProof/>
        </w:rPr>
        <w:t>reachability</w:t>
      </w:r>
      <w:bookmarkEnd w:id="967"/>
      <w:bookmarkEnd w:id="968"/>
      <w:bookmarkEnd w:id="969"/>
      <w:bookmarkEnd w:id="970"/>
      <w:bookmarkEnd w:id="971"/>
      <w:bookmarkEnd w:id="972"/>
      <w:bookmarkEnd w:id="973"/>
      <w:bookmarkEnd w:id="974"/>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lastRenderedPageBreak/>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427D0265"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7BEBF4C1" w14:textId="77777777"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5" w:name="_Toc19198173"/>
      <w:bookmarkStart w:id="976" w:name="_Toc27897228"/>
      <w:bookmarkStart w:id="977" w:name="_Toc36193190"/>
      <w:bookmarkStart w:id="978" w:name="_Toc45198183"/>
      <w:bookmarkStart w:id="979" w:name="_Toc45198409"/>
      <w:bookmarkStart w:id="980" w:name="_Toc51837434"/>
      <w:bookmarkStart w:id="981" w:name="_Toc51837660"/>
      <w:bookmarkStart w:id="982" w:name="_Toc51837884"/>
      <w:r w:rsidRPr="00E42491">
        <w:t>5.6.1.5</w:t>
      </w:r>
      <w:r w:rsidRPr="00E42491">
        <w:tab/>
        <w:t>Specific Parameters for Monitoring Event: Location Reporting</w:t>
      </w:r>
      <w:bookmarkEnd w:id="975"/>
      <w:bookmarkEnd w:id="976"/>
      <w:bookmarkEnd w:id="977"/>
      <w:bookmarkEnd w:id="978"/>
      <w:bookmarkEnd w:id="979"/>
      <w:bookmarkEnd w:id="980"/>
      <w:bookmarkEnd w:id="981"/>
      <w:bookmarkEnd w:id="982"/>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lastRenderedPageBreak/>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3" w:name="_Toc19198174"/>
      <w:bookmarkStart w:id="984" w:name="_Toc27897229"/>
      <w:bookmarkStart w:id="985" w:name="_Toc36193191"/>
      <w:bookmarkStart w:id="986" w:name="_Toc45198184"/>
      <w:bookmarkStart w:id="987" w:name="_Toc45198410"/>
      <w:bookmarkStart w:id="988" w:name="_Toc51837435"/>
      <w:bookmarkStart w:id="989" w:name="_Toc51837661"/>
      <w:bookmarkStart w:id="990" w:name="_Toc51837885"/>
      <w:r w:rsidRPr="00E42491">
        <w:t>5.6.1.6</w:t>
      </w:r>
      <w:r w:rsidRPr="00E42491">
        <w:tab/>
        <w:t>Specific Parameters for Monitoring Event: Change of IMSI-IMEI(SV) Association</w:t>
      </w:r>
      <w:bookmarkEnd w:id="983"/>
      <w:bookmarkEnd w:id="984"/>
      <w:bookmarkEnd w:id="985"/>
      <w:bookmarkEnd w:id="986"/>
      <w:bookmarkEnd w:id="987"/>
      <w:bookmarkEnd w:id="988"/>
      <w:bookmarkEnd w:id="989"/>
      <w:bookmarkEnd w:id="990"/>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1" w:name="_Toc19198175"/>
      <w:bookmarkStart w:id="992" w:name="_Toc27897230"/>
      <w:bookmarkStart w:id="993" w:name="_Toc36193192"/>
      <w:bookmarkStart w:id="994" w:name="_Toc45198185"/>
      <w:bookmarkStart w:id="995" w:name="_Toc45198411"/>
      <w:bookmarkStart w:id="996" w:name="_Toc51837436"/>
      <w:bookmarkStart w:id="997" w:name="_Toc51837662"/>
      <w:bookmarkStart w:id="998" w:name="_Toc51837886"/>
      <w:r w:rsidRPr="00E42491">
        <w:t>5.6.1.7</w:t>
      </w:r>
      <w:r w:rsidRPr="00E42491">
        <w:tab/>
        <w:t>Specific Parameters for Monitoring Event: Roaming Status</w:t>
      </w:r>
      <w:bookmarkEnd w:id="991"/>
      <w:bookmarkEnd w:id="992"/>
      <w:bookmarkEnd w:id="993"/>
      <w:bookmarkEnd w:id="994"/>
      <w:bookmarkEnd w:id="995"/>
      <w:bookmarkEnd w:id="996"/>
      <w:bookmarkEnd w:id="997"/>
      <w:bookmarkEnd w:id="998"/>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999" w:name="_Toc19198176"/>
      <w:bookmarkStart w:id="1000" w:name="_Toc27897231"/>
      <w:bookmarkStart w:id="1001" w:name="_Toc36193193"/>
      <w:bookmarkStart w:id="1002" w:name="_Toc45198186"/>
      <w:bookmarkStart w:id="1003" w:name="_Toc45198412"/>
      <w:bookmarkStart w:id="1004" w:name="_Toc51837437"/>
      <w:bookmarkStart w:id="1005" w:name="_Toc51837663"/>
      <w:bookmarkStart w:id="1006" w:name="_Toc51837887"/>
      <w:r w:rsidRPr="00E42491">
        <w:lastRenderedPageBreak/>
        <w:t>5.6.1.8</w:t>
      </w:r>
      <w:r w:rsidRPr="00E42491">
        <w:tab/>
        <w:t>Specific Parameters for Monitoring Event: Communication failure</w:t>
      </w:r>
      <w:bookmarkEnd w:id="999"/>
      <w:bookmarkEnd w:id="1000"/>
      <w:bookmarkEnd w:id="1001"/>
      <w:bookmarkEnd w:id="1002"/>
      <w:bookmarkEnd w:id="1003"/>
      <w:bookmarkEnd w:id="1004"/>
      <w:bookmarkEnd w:id="1005"/>
      <w:bookmarkEnd w:id="1006"/>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07" w:name="_Toc19198177"/>
      <w:bookmarkStart w:id="1008" w:name="_Toc27897232"/>
      <w:bookmarkStart w:id="1009" w:name="_Toc36193194"/>
      <w:bookmarkStart w:id="1010" w:name="_Toc45198187"/>
      <w:bookmarkStart w:id="1011" w:name="_Toc45198413"/>
      <w:bookmarkStart w:id="1012" w:name="_Toc51837438"/>
      <w:bookmarkStart w:id="1013" w:name="_Toc51837664"/>
      <w:bookmarkStart w:id="1014" w:name="_Toc51837888"/>
      <w:r w:rsidRPr="00E42491">
        <w:t>5.6.1.9</w:t>
      </w:r>
      <w:r w:rsidRPr="00E42491">
        <w:tab/>
        <w:t>Specific Parameters for Monitoring Event: Availability after DDN Failure</w:t>
      </w:r>
      <w:bookmarkEnd w:id="1007"/>
      <w:bookmarkEnd w:id="1008"/>
      <w:bookmarkEnd w:id="1009"/>
      <w:bookmarkEnd w:id="1010"/>
      <w:bookmarkEnd w:id="1011"/>
      <w:bookmarkEnd w:id="1012"/>
      <w:bookmarkEnd w:id="1013"/>
      <w:bookmarkEnd w:id="1014"/>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5" w:name="_Toc19198178"/>
      <w:bookmarkStart w:id="1016" w:name="_Toc27897233"/>
      <w:bookmarkStart w:id="1017" w:name="_Toc36193195"/>
      <w:bookmarkStart w:id="1018" w:name="_Toc45198188"/>
      <w:bookmarkStart w:id="1019" w:name="_Toc45198414"/>
      <w:bookmarkStart w:id="1020" w:name="_Toc51837439"/>
      <w:bookmarkStart w:id="1021" w:name="_Toc51837665"/>
      <w:bookmarkStart w:id="1022" w:name="_Toc51837889"/>
      <w:r>
        <w:t>5.6.1.10</w:t>
      </w:r>
      <w:r>
        <w:tab/>
        <w:t>Specific Parameters for Monitoring Event: PDN Connectivity Status</w:t>
      </w:r>
      <w:bookmarkEnd w:id="1015"/>
      <w:bookmarkEnd w:id="1016"/>
      <w:bookmarkEnd w:id="1017"/>
      <w:bookmarkEnd w:id="1018"/>
      <w:bookmarkEnd w:id="1019"/>
      <w:bookmarkEnd w:id="1020"/>
      <w:bookmarkEnd w:id="1021"/>
      <w:bookmarkEnd w:id="1022"/>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3" w:name="_Toc19198179"/>
      <w:bookmarkStart w:id="1024" w:name="_Toc27897234"/>
      <w:bookmarkStart w:id="1025" w:name="_Toc36193196"/>
      <w:bookmarkStart w:id="1026" w:name="_Toc45198189"/>
      <w:bookmarkStart w:id="1027" w:name="_Toc45198415"/>
      <w:bookmarkStart w:id="1028" w:name="_Toc51837440"/>
      <w:bookmarkStart w:id="1029" w:name="_Toc51837666"/>
      <w:bookmarkStart w:id="1030" w:name="_Toc51837890"/>
      <w:r w:rsidRPr="00E42491">
        <w:t>5.6.2</w:t>
      </w:r>
      <w:r w:rsidRPr="00E42491">
        <w:tab/>
        <w:t>Monitoring Events configuration and deletion directly at the MME/SGSN</w:t>
      </w:r>
      <w:bookmarkEnd w:id="1023"/>
      <w:bookmarkEnd w:id="1024"/>
      <w:bookmarkEnd w:id="1025"/>
      <w:bookmarkEnd w:id="1026"/>
      <w:bookmarkEnd w:id="1027"/>
      <w:bookmarkEnd w:id="1028"/>
      <w:bookmarkEnd w:id="1029"/>
      <w:bookmarkEnd w:id="1030"/>
    </w:p>
    <w:p w14:paraId="0EB4155D" w14:textId="77777777" w:rsidR="005D3E30" w:rsidRPr="00E42491" w:rsidRDefault="005D3E30" w:rsidP="005D3E30">
      <w:pPr>
        <w:pStyle w:val="Heading4"/>
      </w:pPr>
      <w:bookmarkStart w:id="1031" w:name="_Toc19198180"/>
      <w:bookmarkStart w:id="1032" w:name="_Toc27897235"/>
      <w:bookmarkStart w:id="1033" w:name="_Toc36193197"/>
      <w:bookmarkStart w:id="1034" w:name="_Toc45198190"/>
      <w:bookmarkStart w:id="1035" w:name="_Toc45198416"/>
      <w:bookmarkStart w:id="1036" w:name="_Toc51837441"/>
      <w:bookmarkStart w:id="1037" w:name="_Toc51837667"/>
      <w:bookmarkStart w:id="1038" w:name="_Toc51837891"/>
      <w:r w:rsidRPr="00E42491">
        <w:t>5.6.2.1</w:t>
      </w:r>
      <w:r w:rsidRPr="00E42491">
        <w:tab/>
        <w:t>Configuration Procedure</w:t>
      </w:r>
      <w:bookmarkEnd w:id="1031"/>
      <w:bookmarkEnd w:id="1032"/>
      <w:bookmarkEnd w:id="1033"/>
      <w:bookmarkEnd w:id="1034"/>
      <w:bookmarkEnd w:id="1035"/>
      <w:bookmarkEnd w:id="1036"/>
      <w:bookmarkEnd w:id="1037"/>
      <w:bookmarkEnd w:id="1038"/>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39" w:name="_MON_1568445628"/>
    <w:bookmarkEnd w:id="1039"/>
    <w:p w14:paraId="11742BAC" w14:textId="77777777" w:rsidR="005D3E30" w:rsidRDefault="005D3E30" w:rsidP="005D3E30">
      <w:pPr>
        <w:pStyle w:val="TH"/>
      </w:pPr>
      <w:r w:rsidRPr="00E42491">
        <w:object w:dxaOrig="8342" w:dyaOrig="4070" w14:anchorId="16C63075">
          <v:shape id="_x0000_i1083" type="#_x0000_t75" style="width:417pt;height:203.25pt" o:ole="">
            <v:imagedata r:id="rId43" o:title=""/>
          </v:shape>
          <o:OLEObject Type="Embed" ProgID="Word.Picture.8" ShapeID="_x0000_i1083" DrawAspect="Content" ObjectID="_1662453784" r:id="rId44"/>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0" w:name="_Toc19198181"/>
      <w:bookmarkStart w:id="1041" w:name="_Toc27897236"/>
      <w:bookmarkStart w:id="1042" w:name="_Toc36193198"/>
      <w:bookmarkStart w:id="1043" w:name="_Toc45198191"/>
      <w:bookmarkStart w:id="1044" w:name="_Toc45198417"/>
      <w:bookmarkStart w:id="1045" w:name="_Toc51837442"/>
      <w:bookmarkStart w:id="1046" w:name="_Toc51837668"/>
      <w:bookmarkStart w:id="1047" w:name="_Toc51837892"/>
      <w:r w:rsidRPr="00E42491">
        <w:t>5.6.2.2</w:t>
      </w:r>
      <w:r>
        <w:tab/>
        <w:t>Void</w:t>
      </w:r>
      <w:bookmarkEnd w:id="1040"/>
      <w:bookmarkEnd w:id="1041"/>
      <w:bookmarkEnd w:id="1042"/>
      <w:bookmarkEnd w:id="1043"/>
      <w:bookmarkEnd w:id="1044"/>
      <w:bookmarkEnd w:id="1045"/>
      <w:bookmarkEnd w:id="1046"/>
      <w:bookmarkEnd w:id="1047"/>
    </w:p>
    <w:p w14:paraId="2AE8F28A" w14:textId="77777777" w:rsidR="005D3E30" w:rsidRPr="00E42491" w:rsidRDefault="005D3E30" w:rsidP="005D3E30"/>
    <w:p w14:paraId="45AD6B27" w14:textId="77777777" w:rsidR="005D3E30" w:rsidRPr="00E42491" w:rsidRDefault="005D3E30" w:rsidP="005D3E30">
      <w:pPr>
        <w:pStyle w:val="Heading4"/>
      </w:pPr>
      <w:bookmarkStart w:id="1048" w:name="_Toc19198182"/>
      <w:bookmarkStart w:id="1049" w:name="_Toc27897237"/>
      <w:bookmarkStart w:id="1050" w:name="_Toc36193199"/>
      <w:bookmarkStart w:id="1051" w:name="_Toc45198192"/>
      <w:bookmarkStart w:id="1052" w:name="_Toc45198418"/>
      <w:bookmarkStart w:id="1053" w:name="_Toc51837443"/>
      <w:bookmarkStart w:id="1054" w:name="_Toc51837669"/>
      <w:bookmarkStart w:id="1055" w:name="_Toc51837893"/>
      <w:r w:rsidRPr="00E42491">
        <w:t>5.6.2.3</w:t>
      </w:r>
      <w:r w:rsidRPr="00E42491">
        <w:tab/>
        <w:t>Specific Steps for Monitoring Event: Number of UEs present in a geographic area</w:t>
      </w:r>
      <w:bookmarkEnd w:id="1048"/>
      <w:bookmarkEnd w:id="1049"/>
      <w:bookmarkEnd w:id="1050"/>
      <w:bookmarkEnd w:id="1051"/>
      <w:bookmarkEnd w:id="1052"/>
      <w:bookmarkEnd w:id="1053"/>
      <w:bookmarkEnd w:id="1054"/>
      <w:bookmarkEnd w:id="1055"/>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lastRenderedPageBreak/>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56" w:name="_Toc19198183"/>
      <w:bookmarkStart w:id="1057" w:name="_Toc27897238"/>
      <w:bookmarkStart w:id="1058" w:name="_Toc36193200"/>
      <w:bookmarkStart w:id="1059" w:name="_Toc45198193"/>
      <w:bookmarkStart w:id="1060" w:name="_Toc45198419"/>
      <w:bookmarkStart w:id="1061" w:name="_Toc51837444"/>
      <w:bookmarkStart w:id="1062" w:name="_Toc51837670"/>
      <w:bookmarkStart w:id="1063" w:name="_Toc51837894"/>
      <w:r w:rsidRPr="00E42491">
        <w:t>5.6.3</w:t>
      </w:r>
      <w:r w:rsidRPr="00E42491">
        <w:tab/>
        <w:t>Reporting of Monitoring Events from the HSS or the MME/SGSN</w:t>
      </w:r>
      <w:bookmarkEnd w:id="1056"/>
      <w:bookmarkEnd w:id="1057"/>
      <w:bookmarkEnd w:id="1058"/>
      <w:bookmarkEnd w:id="1059"/>
      <w:bookmarkEnd w:id="1060"/>
      <w:bookmarkEnd w:id="1061"/>
      <w:bookmarkEnd w:id="1062"/>
      <w:bookmarkEnd w:id="1063"/>
    </w:p>
    <w:p w14:paraId="21B21A6A" w14:textId="77777777" w:rsidR="005D3E30" w:rsidRPr="00E42491" w:rsidRDefault="005D3E30" w:rsidP="005D3E30">
      <w:pPr>
        <w:pStyle w:val="Heading4"/>
      </w:pPr>
      <w:bookmarkStart w:id="1064" w:name="_Toc19198184"/>
      <w:bookmarkStart w:id="1065" w:name="_Toc27897239"/>
      <w:bookmarkStart w:id="1066" w:name="_Toc36193201"/>
      <w:bookmarkStart w:id="1067" w:name="_Toc45198194"/>
      <w:bookmarkStart w:id="1068" w:name="_Toc45198420"/>
      <w:bookmarkStart w:id="1069" w:name="_Toc51837445"/>
      <w:bookmarkStart w:id="1070" w:name="_Toc51837671"/>
      <w:bookmarkStart w:id="1071" w:name="_Toc51837895"/>
      <w:r w:rsidRPr="00E42491">
        <w:t>5.6.3.1</w:t>
      </w:r>
      <w:r w:rsidRPr="00E42491">
        <w:tab/>
        <w:t>Reporting Procedure</w:t>
      </w:r>
      <w:bookmarkEnd w:id="1064"/>
      <w:bookmarkEnd w:id="1065"/>
      <w:bookmarkEnd w:id="1066"/>
      <w:bookmarkEnd w:id="1067"/>
      <w:bookmarkEnd w:id="1068"/>
      <w:bookmarkEnd w:id="1069"/>
      <w:bookmarkEnd w:id="1070"/>
      <w:bookmarkEnd w:id="1071"/>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84" type="#_x0000_t75" style="width:406.5pt;height:245.25pt" o:ole="">
            <v:imagedata r:id="rId45" o:title=""/>
          </v:shape>
          <o:OLEObject Type="Embed" ProgID="Visio.Drawing.11" ShapeID="_x0000_i1084" DrawAspect="Content" ObjectID="_1662453785" r:id="rId46"/>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lastRenderedPageBreak/>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2" w:name="_Toc19198185"/>
      <w:bookmarkStart w:id="1073" w:name="_Toc27897240"/>
      <w:bookmarkStart w:id="1074" w:name="_Toc36193202"/>
      <w:bookmarkStart w:id="1075" w:name="_Toc45198195"/>
      <w:bookmarkStart w:id="1076" w:name="_Toc45198421"/>
      <w:bookmarkStart w:id="1077" w:name="_Toc51837446"/>
      <w:bookmarkStart w:id="1078" w:name="_Toc51837672"/>
      <w:bookmarkStart w:id="1079" w:name="_Toc51837896"/>
      <w:r w:rsidRPr="00E42491">
        <w:t>5.6.3.2</w:t>
      </w:r>
      <w:r w:rsidRPr="00E42491">
        <w:tab/>
        <w:t>Reporting Event: Loss of connectivity</w:t>
      </w:r>
      <w:bookmarkEnd w:id="1072"/>
      <w:bookmarkEnd w:id="1073"/>
      <w:bookmarkEnd w:id="1074"/>
      <w:bookmarkEnd w:id="1075"/>
      <w:bookmarkEnd w:id="1076"/>
      <w:bookmarkEnd w:id="1077"/>
      <w:bookmarkEnd w:id="1078"/>
      <w:bookmarkEnd w:id="1079"/>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0" w:name="_Toc19198186"/>
      <w:bookmarkStart w:id="1081" w:name="_Toc27897241"/>
      <w:bookmarkStart w:id="1082" w:name="_Toc36193203"/>
      <w:bookmarkStart w:id="1083" w:name="_Toc45198196"/>
      <w:bookmarkStart w:id="1084" w:name="_Toc45198422"/>
      <w:bookmarkStart w:id="1085" w:name="_Toc51837447"/>
      <w:bookmarkStart w:id="1086" w:name="_Toc51837673"/>
      <w:bookmarkStart w:id="1087" w:name="_Toc51837897"/>
      <w:r w:rsidRPr="00E42491">
        <w:t>5.6.3.3</w:t>
      </w:r>
      <w:r w:rsidRPr="00E42491">
        <w:tab/>
        <w:t xml:space="preserve">Reporting Event: UE </w:t>
      </w:r>
      <w:r w:rsidRPr="00E42491">
        <w:rPr>
          <w:noProof/>
        </w:rPr>
        <w:t>reachability</w:t>
      </w:r>
      <w:bookmarkEnd w:id="1080"/>
      <w:bookmarkEnd w:id="1081"/>
      <w:bookmarkEnd w:id="1082"/>
      <w:bookmarkEnd w:id="1083"/>
      <w:bookmarkEnd w:id="1084"/>
      <w:bookmarkEnd w:id="1085"/>
      <w:bookmarkEnd w:id="1086"/>
      <w:bookmarkEnd w:id="1087"/>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w:t>
      </w:r>
      <w:r>
        <w:lastRenderedPageBreak/>
        <w:t>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88" w:name="_Toc19198187"/>
      <w:bookmarkStart w:id="1089" w:name="_Toc27897242"/>
      <w:bookmarkStart w:id="1090" w:name="_Toc36193204"/>
      <w:bookmarkStart w:id="1091" w:name="_Toc45198197"/>
      <w:bookmarkStart w:id="1092" w:name="_Toc45198423"/>
      <w:bookmarkStart w:id="1093" w:name="_Toc51837448"/>
      <w:bookmarkStart w:id="1094" w:name="_Toc51837674"/>
      <w:bookmarkStart w:id="1095" w:name="_Toc51837898"/>
      <w:r w:rsidRPr="00E42491">
        <w:t>5.6.3.4</w:t>
      </w:r>
      <w:r w:rsidRPr="00E42491">
        <w:tab/>
        <w:t>Reporting Event: Location Reporting</w:t>
      </w:r>
      <w:bookmarkEnd w:id="1088"/>
      <w:bookmarkEnd w:id="1089"/>
      <w:bookmarkEnd w:id="1090"/>
      <w:bookmarkEnd w:id="1091"/>
      <w:bookmarkEnd w:id="1092"/>
      <w:bookmarkEnd w:id="1093"/>
      <w:bookmarkEnd w:id="1094"/>
      <w:bookmarkEnd w:id="1095"/>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096" w:name="_Toc19198188"/>
      <w:bookmarkStart w:id="1097" w:name="_Toc27897243"/>
      <w:bookmarkStart w:id="1098" w:name="_Toc36193205"/>
      <w:bookmarkStart w:id="1099" w:name="_Toc45198198"/>
      <w:bookmarkStart w:id="1100" w:name="_Toc45198424"/>
      <w:bookmarkStart w:id="1101" w:name="_Toc51837449"/>
      <w:bookmarkStart w:id="1102" w:name="_Toc51837675"/>
      <w:bookmarkStart w:id="1103" w:name="_Toc51837899"/>
      <w:r w:rsidRPr="00E42491">
        <w:t>5.6.3.5</w:t>
      </w:r>
      <w:r w:rsidRPr="00E42491">
        <w:tab/>
        <w:t>Reporting Event: Change of IMSI-IMEI</w:t>
      </w:r>
      <w:r>
        <w:t>SV</w:t>
      </w:r>
      <w:r w:rsidRPr="00E42491">
        <w:t xml:space="preserve"> association</w:t>
      </w:r>
      <w:bookmarkEnd w:id="1096"/>
      <w:bookmarkEnd w:id="1097"/>
      <w:bookmarkEnd w:id="1098"/>
      <w:bookmarkEnd w:id="1099"/>
      <w:bookmarkEnd w:id="1100"/>
      <w:bookmarkEnd w:id="1101"/>
      <w:bookmarkEnd w:id="1102"/>
      <w:bookmarkEnd w:id="1103"/>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4" w:name="_Toc19198189"/>
      <w:bookmarkStart w:id="1105" w:name="_Toc27897244"/>
      <w:bookmarkStart w:id="1106" w:name="_Toc36193206"/>
      <w:bookmarkStart w:id="1107" w:name="_Toc45198199"/>
      <w:bookmarkStart w:id="1108" w:name="_Toc45198425"/>
      <w:bookmarkStart w:id="1109" w:name="_Toc51837450"/>
      <w:bookmarkStart w:id="1110" w:name="_Toc51837676"/>
      <w:bookmarkStart w:id="1111" w:name="_Toc51837900"/>
      <w:r w:rsidRPr="00E42491">
        <w:t>5.6.3.6</w:t>
      </w:r>
      <w:r w:rsidRPr="00E42491">
        <w:tab/>
        <w:t>Reporting Event: Roaming Status</w:t>
      </w:r>
      <w:bookmarkEnd w:id="1104"/>
      <w:bookmarkEnd w:id="1105"/>
      <w:bookmarkEnd w:id="1106"/>
      <w:bookmarkEnd w:id="1107"/>
      <w:bookmarkEnd w:id="1108"/>
      <w:bookmarkEnd w:id="1109"/>
      <w:bookmarkEnd w:id="1110"/>
      <w:bookmarkEnd w:id="1111"/>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7777777" w:rsidR="005D3E30" w:rsidRPr="00E42491" w:rsidRDefault="005D3E30" w:rsidP="005D3E30">
      <w:pPr>
        <w:pStyle w:val="B1"/>
      </w:pPr>
      <w:r w:rsidRPr="00E42491">
        <w:t>2b.</w:t>
      </w:r>
      <w:r w:rsidRPr="00E42491">
        <w:tab/>
        <w:t>Step 2b of clause 5.6.3.1 is executed.</w:t>
      </w:r>
    </w:p>
    <w:p w14:paraId="4414D812" w14:textId="77777777"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14:paraId="6EB2086C" w14:textId="77777777" w:rsidR="005D3E30" w:rsidRPr="00E42491" w:rsidRDefault="005D3E30" w:rsidP="005D3E30">
      <w:pPr>
        <w:pStyle w:val="Heading4"/>
      </w:pPr>
      <w:bookmarkStart w:id="1112" w:name="_Toc19198190"/>
      <w:bookmarkStart w:id="1113" w:name="_Toc27897245"/>
      <w:bookmarkStart w:id="1114" w:name="_Toc36193207"/>
      <w:bookmarkStart w:id="1115" w:name="_Toc45198200"/>
      <w:bookmarkStart w:id="1116" w:name="_Toc45198426"/>
      <w:bookmarkStart w:id="1117" w:name="_Toc51837451"/>
      <w:bookmarkStart w:id="1118" w:name="_Toc51837677"/>
      <w:bookmarkStart w:id="1119" w:name="_Toc51837901"/>
      <w:r w:rsidRPr="00E42491">
        <w:t>5.6.3.7</w:t>
      </w:r>
      <w:r w:rsidRPr="00E42491">
        <w:tab/>
        <w:t>Reporting Event: Communication failure</w:t>
      </w:r>
      <w:bookmarkEnd w:id="1112"/>
      <w:bookmarkEnd w:id="1113"/>
      <w:bookmarkEnd w:id="1114"/>
      <w:bookmarkEnd w:id="1115"/>
      <w:bookmarkEnd w:id="1116"/>
      <w:bookmarkEnd w:id="1117"/>
      <w:bookmarkEnd w:id="1118"/>
      <w:bookmarkEnd w:id="1119"/>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0" w:name="_Toc19198191"/>
      <w:bookmarkStart w:id="1121" w:name="_Toc27897246"/>
      <w:bookmarkStart w:id="1122" w:name="_Toc36193208"/>
      <w:bookmarkStart w:id="1123" w:name="_Toc45198201"/>
      <w:bookmarkStart w:id="1124" w:name="_Toc45198427"/>
      <w:bookmarkStart w:id="1125" w:name="_Toc51837452"/>
      <w:bookmarkStart w:id="1126" w:name="_Toc51837678"/>
      <w:bookmarkStart w:id="1127" w:name="_Toc51837902"/>
      <w:r w:rsidRPr="00E42491">
        <w:t>5.6.3.8</w:t>
      </w:r>
      <w:r w:rsidRPr="00E42491">
        <w:tab/>
        <w:t>Reporting Event: Availability after DDN failure</w:t>
      </w:r>
      <w:bookmarkEnd w:id="1120"/>
      <w:bookmarkEnd w:id="1121"/>
      <w:bookmarkEnd w:id="1122"/>
      <w:bookmarkEnd w:id="1123"/>
      <w:bookmarkEnd w:id="1124"/>
      <w:bookmarkEnd w:id="1125"/>
      <w:bookmarkEnd w:id="1126"/>
      <w:bookmarkEnd w:id="1127"/>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28" w:name="_Toc19198192"/>
      <w:bookmarkStart w:id="1129" w:name="_Toc27897247"/>
      <w:bookmarkStart w:id="1130" w:name="_Toc36193209"/>
      <w:bookmarkStart w:id="1131" w:name="_Toc45198202"/>
      <w:bookmarkStart w:id="1132" w:name="_Toc45198428"/>
      <w:bookmarkStart w:id="1133" w:name="_Toc51837453"/>
      <w:bookmarkStart w:id="1134" w:name="_Toc51837679"/>
      <w:bookmarkStart w:id="1135" w:name="_Toc51837903"/>
      <w:r>
        <w:t>5.6.3.9</w:t>
      </w:r>
      <w:r>
        <w:tab/>
        <w:t>Reporting Event: PDN Connectivity Status</w:t>
      </w:r>
      <w:bookmarkEnd w:id="1128"/>
      <w:bookmarkEnd w:id="1129"/>
      <w:bookmarkEnd w:id="1130"/>
      <w:bookmarkEnd w:id="1131"/>
      <w:bookmarkEnd w:id="1132"/>
      <w:bookmarkEnd w:id="1133"/>
      <w:bookmarkEnd w:id="1134"/>
      <w:bookmarkEnd w:id="1135"/>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777777" w:rsidR="005D3E30" w:rsidRDefault="005D3E30" w:rsidP="005D3E30">
      <w:pPr>
        <w:pStyle w:val="B1"/>
      </w:pPr>
      <w:r>
        <w:lastRenderedPageBreak/>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TS 23.401 [7],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36" w:name="_Toc19198193"/>
      <w:bookmarkStart w:id="1137" w:name="_Toc27897248"/>
      <w:bookmarkStart w:id="1138" w:name="_Toc36193210"/>
      <w:bookmarkStart w:id="1139" w:name="_Toc45198203"/>
      <w:bookmarkStart w:id="1140" w:name="_Toc45198429"/>
      <w:bookmarkStart w:id="1141" w:name="_Toc51837454"/>
      <w:bookmarkStart w:id="1142" w:name="_Toc51837680"/>
      <w:bookmarkStart w:id="1143" w:name="_Toc51837904"/>
      <w:r w:rsidRPr="00E42491">
        <w:t>5.6.4</w:t>
      </w:r>
      <w:r w:rsidRPr="00E42491">
        <w:tab/>
        <w:t>Monitoring events configuration and reporting via PCRF</w:t>
      </w:r>
      <w:bookmarkEnd w:id="1136"/>
      <w:bookmarkEnd w:id="1137"/>
      <w:bookmarkEnd w:id="1138"/>
      <w:bookmarkEnd w:id="1139"/>
      <w:bookmarkEnd w:id="1140"/>
      <w:bookmarkEnd w:id="1141"/>
      <w:bookmarkEnd w:id="1142"/>
      <w:bookmarkEnd w:id="1143"/>
    </w:p>
    <w:p w14:paraId="0EB4C8F5" w14:textId="77777777" w:rsidR="005D3E30" w:rsidRPr="00E42491" w:rsidRDefault="005D3E30" w:rsidP="005D3E30">
      <w:pPr>
        <w:pStyle w:val="Heading4"/>
      </w:pPr>
      <w:bookmarkStart w:id="1144" w:name="_Toc19198194"/>
      <w:bookmarkStart w:id="1145" w:name="_Toc27897249"/>
      <w:bookmarkStart w:id="1146" w:name="_Toc36193211"/>
      <w:bookmarkStart w:id="1147" w:name="_Toc45198204"/>
      <w:bookmarkStart w:id="1148" w:name="_Toc45198430"/>
      <w:bookmarkStart w:id="1149" w:name="_Toc51837455"/>
      <w:bookmarkStart w:id="1150" w:name="_Toc51837681"/>
      <w:bookmarkStart w:id="1151" w:name="_Toc51837905"/>
      <w:r w:rsidRPr="00E42491">
        <w:t>5.6.4.1</w:t>
      </w:r>
      <w:r w:rsidRPr="00E42491">
        <w:tab/>
        <w:t>Request of monitoring event reporting</w:t>
      </w:r>
      <w:bookmarkEnd w:id="1144"/>
      <w:bookmarkEnd w:id="1145"/>
      <w:bookmarkEnd w:id="1146"/>
      <w:bookmarkEnd w:id="1147"/>
      <w:bookmarkEnd w:id="1148"/>
      <w:bookmarkEnd w:id="1149"/>
      <w:bookmarkEnd w:id="1150"/>
      <w:bookmarkEnd w:id="1151"/>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52" w:name="_MON_1490668818"/>
    <w:bookmarkEnd w:id="1152"/>
    <w:p w14:paraId="0C98D3AC" w14:textId="77777777" w:rsidR="005D3E30" w:rsidRPr="00E42491" w:rsidRDefault="005D3E30" w:rsidP="005D3E30">
      <w:pPr>
        <w:pStyle w:val="TH"/>
      </w:pPr>
      <w:r w:rsidRPr="00E42491">
        <w:object w:dxaOrig="8306" w:dyaOrig="4422" w14:anchorId="76741CE9">
          <v:shape id="_x0000_i1085" type="#_x0000_t75" style="width:415.5pt;height:221.25pt" o:ole="">
            <v:imagedata r:id="rId47" o:title=""/>
          </v:shape>
          <o:OLEObject Type="Embed" ProgID="Word.Picture.8" ShapeID="_x0000_i1085" DrawAspect="Content" ObjectID="_1662453786" r:id="rId48"/>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3" w:name="_Toc19198195"/>
      <w:bookmarkStart w:id="1154" w:name="_Toc27897250"/>
      <w:bookmarkStart w:id="1155" w:name="_Toc36193212"/>
      <w:bookmarkStart w:id="1156" w:name="_Toc45198205"/>
      <w:bookmarkStart w:id="1157" w:name="_Toc45198431"/>
      <w:bookmarkStart w:id="1158" w:name="_Toc51837456"/>
      <w:bookmarkStart w:id="1159" w:name="_Toc51837682"/>
      <w:bookmarkStart w:id="1160" w:name="_Toc51837906"/>
      <w:r w:rsidRPr="00E42491">
        <w:lastRenderedPageBreak/>
        <w:t>5.6.4.1a</w:t>
      </w:r>
      <w:r w:rsidRPr="00E42491">
        <w:tab/>
        <w:t>Request of monitoring event reporting for a group of UEs</w:t>
      </w:r>
      <w:bookmarkEnd w:id="1153"/>
      <w:bookmarkEnd w:id="1154"/>
      <w:bookmarkEnd w:id="1155"/>
      <w:bookmarkEnd w:id="1156"/>
      <w:bookmarkEnd w:id="1157"/>
      <w:bookmarkEnd w:id="1158"/>
      <w:bookmarkEnd w:id="1159"/>
      <w:bookmarkEnd w:id="1160"/>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86" type="#_x0000_t75" style="width:464.25pt;height:357pt" o:ole="">
            <v:imagedata r:id="rId49" o:title=""/>
          </v:shape>
          <o:OLEObject Type="Embed" ProgID="Visio.Drawing.11" ShapeID="_x0000_i1086" DrawAspect="Content" ObjectID="_1662453787" r:id="rId50"/>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lastRenderedPageBreak/>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1" w:name="_Toc19198196"/>
      <w:bookmarkStart w:id="1162" w:name="_Toc27897251"/>
      <w:bookmarkStart w:id="1163" w:name="_Toc36193213"/>
      <w:bookmarkStart w:id="1164" w:name="_Toc45198206"/>
      <w:bookmarkStart w:id="1165" w:name="_Toc45198432"/>
      <w:bookmarkStart w:id="1166" w:name="_Toc51837457"/>
      <w:bookmarkStart w:id="1167" w:name="_Toc51837683"/>
      <w:bookmarkStart w:id="1168" w:name="_Toc51837907"/>
      <w:r w:rsidRPr="00E42491">
        <w:t>5.6.4.2</w:t>
      </w:r>
      <w:r w:rsidRPr="00E42491">
        <w:tab/>
        <w:t>Common Parameters of the request reporting procedure</w:t>
      </w:r>
      <w:bookmarkEnd w:id="1161"/>
      <w:bookmarkEnd w:id="1162"/>
      <w:bookmarkEnd w:id="1163"/>
      <w:bookmarkEnd w:id="1164"/>
      <w:bookmarkEnd w:id="1165"/>
      <w:bookmarkEnd w:id="1166"/>
      <w:bookmarkEnd w:id="1167"/>
      <w:bookmarkEnd w:id="1168"/>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69" w:name="_Toc19198197"/>
      <w:bookmarkStart w:id="1170" w:name="_Toc27897252"/>
      <w:bookmarkStart w:id="1171" w:name="_Toc36193214"/>
      <w:bookmarkStart w:id="1172" w:name="_Toc45198207"/>
      <w:bookmarkStart w:id="1173" w:name="_Toc45198433"/>
      <w:bookmarkStart w:id="1174" w:name="_Toc51837458"/>
      <w:bookmarkStart w:id="1175" w:name="_Toc51837684"/>
      <w:bookmarkStart w:id="1176" w:name="_Toc51837908"/>
      <w:r w:rsidRPr="00E42491">
        <w:t>5.6.4.3</w:t>
      </w:r>
      <w:r w:rsidRPr="00E42491">
        <w:tab/>
        <w:t>Specific Parameters for Monitoring Event: Location Reporting</w:t>
      </w:r>
      <w:bookmarkEnd w:id="1169"/>
      <w:bookmarkEnd w:id="1170"/>
      <w:bookmarkEnd w:id="1171"/>
      <w:bookmarkEnd w:id="1172"/>
      <w:bookmarkEnd w:id="1173"/>
      <w:bookmarkEnd w:id="1174"/>
      <w:bookmarkEnd w:id="1175"/>
      <w:bookmarkEnd w:id="1176"/>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lastRenderedPageBreak/>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77" w:name="_Toc19198198"/>
      <w:bookmarkStart w:id="1178" w:name="_Toc27897253"/>
      <w:bookmarkStart w:id="1179" w:name="_Toc36193215"/>
      <w:bookmarkStart w:id="1180" w:name="_Toc45198208"/>
      <w:bookmarkStart w:id="1181" w:name="_Toc45198434"/>
      <w:bookmarkStart w:id="1182" w:name="_Toc51837459"/>
      <w:bookmarkStart w:id="1183" w:name="_Toc51837685"/>
      <w:bookmarkStart w:id="1184" w:name="_Toc51837909"/>
      <w:r w:rsidRPr="00E42491">
        <w:t>5.6.4.4</w:t>
      </w:r>
      <w:r w:rsidRPr="00E42491">
        <w:tab/>
        <w:t>Specific Parameters for Monitoring Event: Communication Failure</w:t>
      </w:r>
      <w:bookmarkEnd w:id="1177"/>
      <w:bookmarkEnd w:id="1178"/>
      <w:bookmarkEnd w:id="1179"/>
      <w:bookmarkEnd w:id="1180"/>
      <w:bookmarkEnd w:id="1181"/>
      <w:bookmarkEnd w:id="1182"/>
      <w:bookmarkEnd w:id="1183"/>
      <w:bookmarkEnd w:id="1184"/>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5" w:name="_Toc19198199"/>
      <w:bookmarkStart w:id="1186" w:name="_Toc27897254"/>
      <w:bookmarkStart w:id="1187" w:name="_Toc36193216"/>
      <w:bookmarkStart w:id="1188" w:name="_Toc45198209"/>
      <w:bookmarkStart w:id="1189" w:name="_Toc45198435"/>
      <w:bookmarkStart w:id="1190" w:name="_Toc51837460"/>
      <w:bookmarkStart w:id="1191" w:name="_Toc51837686"/>
      <w:bookmarkStart w:id="1192" w:name="_Toc51837910"/>
      <w:r w:rsidRPr="00E42491">
        <w:lastRenderedPageBreak/>
        <w:t>5.6.5</w:t>
      </w:r>
      <w:r w:rsidRPr="00E42491">
        <w:tab/>
        <w:t>Reporting of Monitoring Events from the PCRF</w:t>
      </w:r>
      <w:bookmarkEnd w:id="1185"/>
      <w:bookmarkEnd w:id="1186"/>
      <w:bookmarkEnd w:id="1187"/>
      <w:bookmarkEnd w:id="1188"/>
      <w:bookmarkEnd w:id="1189"/>
      <w:bookmarkEnd w:id="1190"/>
      <w:bookmarkEnd w:id="1191"/>
      <w:bookmarkEnd w:id="1192"/>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87" type="#_x0000_t75" style="width:456.75pt;height:240pt" o:ole="">
            <v:imagedata r:id="rId51" o:title=""/>
          </v:shape>
          <o:OLEObject Type="Embed" ProgID="Visio.Drawing.11" ShapeID="_x0000_i1087" DrawAspect="Content" ObjectID="_1662453788" r:id="rId52"/>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3" w:name="_Toc19198200"/>
      <w:bookmarkStart w:id="1194" w:name="_Toc27897255"/>
      <w:bookmarkStart w:id="1195" w:name="_Toc36193217"/>
      <w:bookmarkStart w:id="1196" w:name="_Toc45198210"/>
      <w:bookmarkStart w:id="1197" w:name="_Toc45198436"/>
      <w:bookmarkStart w:id="1198" w:name="_Toc51837461"/>
      <w:bookmarkStart w:id="1199" w:name="_Toc51837687"/>
      <w:bookmarkStart w:id="1200" w:name="_Toc51837911"/>
      <w:r w:rsidRPr="00E42491">
        <w:t>5.6.6</w:t>
      </w:r>
      <w:r w:rsidRPr="00E42491">
        <w:tab/>
        <w:t>Monitoring Event configuration and deletion via HSS for roaming scenarios using an IWK-SCEF</w:t>
      </w:r>
      <w:bookmarkEnd w:id="1193"/>
      <w:bookmarkEnd w:id="1194"/>
      <w:bookmarkEnd w:id="1195"/>
      <w:bookmarkEnd w:id="1196"/>
      <w:bookmarkEnd w:id="1197"/>
      <w:bookmarkEnd w:id="1198"/>
      <w:bookmarkEnd w:id="1199"/>
      <w:bookmarkEnd w:id="1200"/>
    </w:p>
    <w:p w14:paraId="2B746EDB" w14:textId="77777777" w:rsidR="005D3E30" w:rsidRPr="00E42491" w:rsidRDefault="005D3E30" w:rsidP="005D3E30">
      <w:pPr>
        <w:pStyle w:val="Heading4"/>
      </w:pPr>
      <w:bookmarkStart w:id="1201" w:name="_Toc19198201"/>
      <w:bookmarkStart w:id="1202" w:name="_Toc27897256"/>
      <w:bookmarkStart w:id="1203" w:name="_Toc36193218"/>
      <w:bookmarkStart w:id="1204" w:name="_Toc45198211"/>
      <w:bookmarkStart w:id="1205" w:name="_Toc45198437"/>
      <w:bookmarkStart w:id="1206" w:name="_Toc51837462"/>
      <w:bookmarkStart w:id="1207" w:name="_Toc51837688"/>
      <w:bookmarkStart w:id="1208" w:name="_Toc51837912"/>
      <w:r w:rsidRPr="00E42491">
        <w:t>5.6.6.1</w:t>
      </w:r>
      <w:r w:rsidRPr="00E42491">
        <w:tab/>
        <w:t>Configuration Procedure</w:t>
      </w:r>
      <w:bookmarkEnd w:id="1201"/>
      <w:bookmarkEnd w:id="1202"/>
      <w:bookmarkEnd w:id="1203"/>
      <w:bookmarkEnd w:id="1204"/>
      <w:bookmarkEnd w:id="1205"/>
      <w:bookmarkEnd w:id="1206"/>
      <w:bookmarkEnd w:id="1207"/>
      <w:bookmarkEnd w:id="1208"/>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88" type="#_x0000_t75" style="width:437.25pt;height:362.25pt" o:ole="">
            <v:imagedata r:id="rId53" o:title=""/>
          </v:shape>
          <o:OLEObject Type="Embed" ProgID="Visio.Drawing.11" ShapeID="_x0000_i1088" DrawAspect="Content" ObjectID="_1662453789" r:id="rId54"/>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09" w:name="_Toc19198202"/>
      <w:bookmarkStart w:id="1210" w:name="_Toc27897257"/>
      <w:bookmarkStart w:id="1211" w:name="_Toc36193219"/>
      <w:bookmarkStart w:id="1212" w:name="_Toc45198212"/>
      <w:bookmarkStart w:id="1213" w:name="_Toc45198438"/>
      <w:bookmarkStart w:id="1214" w:name="_Toc51837463"/>
      <w:bookmarkStart w:id="1215" w:name="_Toc51837689"/>
      <w:bookmarkStart w:id="1216" w:name="_Toc51837913"/>
      <w:r w:rsidRPr="00E42491">
        <w:t>5.6.6.2</w:t>
      </w:r>
      <w:r>
        <w:tab/>
        <w:t>Void</w:t>
      </w:r>
      <w:bookmarkEnd w:id="1209"/>
      <w:bookmarkEnd w:id="1210"/>
      <w:bookmarkEnd w:id="1211"/>
      <w:bookmarkEnd w:id="1212"/>
      <w:bookmarkEnd w:id="1213"/>
      <w:bookmarkEnd w:id="1214"/>
      <w:bookmarkEnd w:id="1215"/>
      <w:bookmarkEnd w:id="1216"/>
    </w:p>
    <w:p w14:paraId="27B462B0" w14:textId="77777777" w:rsidR="005D3E30" w:rsidRPr="00E42491" w:rsidRDefault="005D3E30" w:rsidP="005D3E30"/>
    <w:p w14:paraId="4E3ACA2F" w14:textId="77777777" w:rsidR="005D3E30" w:rsidRPr="00E42491" w:rsidRDefault="005D3E30" w:rsidP="005D3E30">
      <w:pPr>
        <w:pStyle w:val="Heading4"/>
      </w:pPr>
      <w:bookmarkStart w:id="1217" w:name="_Toc19198203"/>
      <w:bookmarkStart w:id="1218" w:name="_Toc27897258"/>
      <w:bookmarkStart w:id="1219" w:name="_Toc36193220"/>
      <w:bookmarkStart w:id="1220" w:name="_Toc45198213"/>
      <w:bookmarkStart w:id="1221" w:name="_Toc45198439"/>
      <w:bookmarkStart w:id="1222" w:name="_Toc51837464"/>
      <w:bookmarkStart w:id="1223" w:name="_Toc51837690"/>
      <w:bookmarkStart w:id="1224" w:name="_Toc51837914"/>
      <w:r w:rsidRPr="00E42491">
        <w:t>5.6.6.3</w:t>
      </w:r>
      <w:r w:rsidRPr="00E42491">
        <w:tab/>
        <w:t>Specific Parameters for Monitoring Event: Loss of connectivity</w:t>
      </w:r>
      <w:bookmarkEnd w:id="1217"/>
      <w:bookmarkEnd w:id="1218"/>
      <w:bookmarkEnd w:id="1219"/>
      <w:bookmarkEnd w:id="1220"/>
      <w:bookmarkEnd w:id="1221"/>
      <w:bookmarkEnd w:id="1222"/>
      <w:bookmarkEnd w:id="1223"/>
      <w:bookmarkEnd w:id="1224"/>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5" w:name="_Toc19198204"/>
      <w:bookmarkStart w:id="1226" w:name="_Toc27897259"/>
      <w:bookmarkStart w:id="1227" w:name="_Toc36193221"/>
      <w:bookmarkStart w:id="1228" w:name="_Toc45198214"/>
      <w:bookmarkStart w:id="1229" w:name="_Toc45198440"/>
      <w:bookmarkStart w:id="1230" w:name="_Toc51837465"/>
      <w:bookmarkStart w:id="1231" w:name="_Toc51837691"/>
      <w:bookmarkStart w:id="1232" w:name="_Toc51837915"/>
      <w:r w:rsidRPr="00E42491">
        <w:t>5.6.6.4</w:t>
      </w:r>
      <w:r w:rsidRPr="00E42491">
        <w:tab/>
        <w:t>Specific Parameters for Monitoring Event: UE reachability</w:t>
      </w:r>
      <w:bookmarkEnd w:id="1225"/>
      <w:bookmarkEnd w:id="1226"/>
      <w:bookmarkEnd w:id="1227"/>
      <w:bookmarkEnd w:id="1228"/>
      <w:bookmarkEnd w:id="1229"/>
      <w:bookmarkEnd w:id="1230"/>
      <w:bookmarkEnd w:id="1231"/>
      <w:bookmarkEnd w:id="1232"/>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3" w:name="_Toc19198205"/>
      <w:bookmarkStart w:id="1234" w:name="_Toc27897260"/>
      <w:bookmarkStart w:id="1235" w:name="_Toc36193222"/>
      <w:bookmarkStart w:id="1236" w:name="_Toc45198215"/>
      <w:bookmarkStart w:id="1237" w:name="_Toc45198441"/>
      <w:bookmarkStart w:id="1238" w:name="_Toc51837466"/>
      <w:bookmarkStart w:id="1239" w:name="_Toc51837692"/>
      <w:bookmarkStart w:id="1240" w:name="_Toc51837916"/>
      <w:r w:rsidRPr="00E42491">
        <w:t>5.6.6.5</w:t>
      </w:r>
      <w:r w:rsidRPr="00E42491">
        <w:tab/>
        <w:t>Specific Parameters for Monitoring Event: Location Reporting</w:t>
      </w:r>
      <w:bookmarkEnd w:id="1233"/>
      <w:bookmarkEnd w:id="1234"/>
      <w:bookmarkEnd w:id="1235"/>
      <w:bookmarkEnd w:id="1236"/>
      <w:bookmarkEnd w:id="1237"/>
      <w:bookmarkEnd w:id="1238"/>
      <w:bookmarkEnd w:id="1239"/>
      <w:bookmarkEnd w:id="1240"/>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1" w:name="_Toc19198206"/>
      <w:bookmarkStart w:id="1242" w:name="_Toc27897261"/>
      <w:bookmarkStart w:id="1243" w:name="_Toc36193223"/>
      <w:bookmarkStart w:id="1244" w:name="_Toc45198216"/>
      <w:bookmarkStart w:id="1245" w:name="_Toc45198442"/>
      <w:bookmarkStart w:id="1246" w:name="_Toc51837467"/>
      <w:bookmarkStart w:id="1247" w:name="_Toc51837693"/>
      <w:bookmarkStart w:id="1248" w:name="_Toc51837917"/>
      <w:r w:rsidRPr="00E42491">
        <w:t>5.6.6.6</w:t>
      </w:r>
      <w:r w:rsidRPr="00E42491">
        <w:tab/>
        <w:t>Specific Parameters for Monitoring Event: Change of IMSI-IMEI(SV) Association</w:t>
      </w:r>
      <w:bookmarkEnd w:id="1241"/>
      <w:bookmarkEnd w:id="1242"/>
      <w:bookmarkEnd w:id="1243"/>
      <w:bookmarkEnd w:id="1244"/>
      <w:bookmarkEnd w:id="1245"/>
      <w:bookmarkEnd w:id="1246"/>
      <w:bookmarkEnd w:id="1247"/>
      <w:bookmarkEnd w:id="1248"/>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49" w:name="_Toc19198207"/>
      <w:bookmarkStart w:id="1250" w:name="_Toc27897262"/>
      <w:bookmarkStart w:id="1251" w:name="_Toc36193224"/>
      <w:bookmarkStart w:id="1252" w:name="_Toc45198217"/>
      <w:bookmarkStart w:id="1253" w:name="_Toc45198443"/>
      <w:bookmarkStart w:id="1254" w:name="_Toc51837468"/>
      <w:bookmarkStart w:id="1255" w:name="_Toc51837694"/>
      <w:bookmarkStart w:id="1256" w:name="_Toc51837918"/>
      <w:r w:rsidRPr="00E42491">
        <w:t>5.6.6.7</w:t>
      </w:r>
      <w:r w:rsidRPr="00E42491">
        <w:tab/>
        <w:t>Specific Parameters for Monitoring Event: Roaming Status</w:t>
      </w:r>
      <w:bookmarkEnd w:id="1249"/>
      <w:bookmarkEnd w:id="1250"/>
      <w:bookmarkEnd w:id="1251"/>
      <w:bookmarkEnd w:id="1252"/>
      <w:bookmarkEnd w:id="1253"/>
      <w:bookmarkEnd w:id="1254"/>
      <w:bookmarkEnd w:id="1255"/>
      <w:bookmarkEnd w:id="1256"/>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57" w:name="_Toc19198208"/>
      <w:bookmarkStart w:id="1258" w:name="_Toc27897263"/>
      <w:bookmarkStart w:id="1259" w:name="_Toc36193225"/>
      <w:bookmarkStart w:id="1260" w:name="_Toc45198218"/>
      <w:bookmarkStart w:id="1261" w:name="_Toc45198444"/>
      <w:bookmarkStart w:id="1262" w:name="_Toc51837469"/>
      <w:bookmarkStart w:id="1263" w:name="_Toc51837695"/>
      <w:bookmarkStart w:id="1264" w:name="_Toc51837919"/>
      <w:r w:rsidRPr="00E42491">
        <w:t>5.6.6.8</w:t>
      </w:r>
      <w:r w:rsidRPr="00E42491">
        <w:tab/>
        <w:t>Specific Parameters for Monitoring Event: Communication failure</w:t>
      </w:r>
      <w:bookmarkEnd w:id="1257"/>
      <w:bookmarkEnd w:id="1258"/>
      <w:bookmarkEnd w:id="1259"/>
      <w:bookmarkEnd w:id="1260"/>
      <w:bookmarkEnd w:id="1261"/>
      <w:bookmarkEnd w:id="1262"/>
      <w:bookmarkEnd w:id="1263"/>
      <w:bookmarkEnd w:id="1264"/>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5" w:name="_Toc19198209"/>
      <w:bookmarkStart w:id="1266" w:name="_Toc27897264"/>
      <w:bookmarkStart w:id="1267" w:name="_Toc36193226"/>
      <w:bookmarkStart w:id="1268" w:name="_Toc45198219"/>
      <w:bookmarkStart w:id="1269" w:name="_Toc45198445"/>
      <w:bookmarkStart w:id="1270" w:name="_Toc51837470"/>
      <w:bookmarkStart w:id="1271" w:name="_Toc51837696"/>
      <w:bookmarkStart w:id="1272" w:name="_Toc51837920"/>
      <w:r w:rsidRPr="00E42491">
        <w:t>5.6.6.9</w:t>
      </w:r>
      <w:r w:rsidRPr="00E42491">
        <w:tab/>
        <w:t>Specific Parameters for Monitoring Event: Availability after DDN Failure</w:t>
      </w:r>
      <w:bookmarkEnd w:id="1265"/>
      <w:bookmarkEnd w:id="1266"/>
      <w:bookmarkEnd w:id="1267"/>
      <w:bookmarkEnd w:id="1268"/>
      <w:bookmarkEnd w:id="1269"/>
      <w:bookmarkEnd w:id="1270"/>
      <w:bookmarkEnd w:id="1271"/>
      <w:bookmarkEnd w:id="127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3" w:name="_Toc19198210"/>
      <w:bookmarkStart w:id="1274" w:name="_Toc27897265"/>
      <w:bookmarkStart w:id="1275" w:name="_Toc36193227"/>
      <w:bookmarkStart w:id="1276" w:name="_Toc45198220"/>
      <w:bookmarkStart w:id="1277" w:name="_Toc45198446"/>
      <w:bookmarkStart w:id="1278" w:name="_Toc51837471"/>
      <w:bookmarkStart w:id="1279" w:name="_Toc51837697"/>
      <w:bookmarkStart w:id="1280" w:name="_Toc51837921"/>
      <w:r w:rsidRPr="00E42491">
        <w:t>5.6.7</w:t>
      </w:r>
      <w:r w:rsidRPr="00E42491">
        <w:tab/>
        <w:t>Monitoring Events configuration and deletion directly at the MME/SGSN for roaming scenarios</w:t>
      </w:r>
      <w:bookmarkEnd w:id="1273"/>
      <w:bookmarkEnd w:id="1274"/>
      <w:bookmarkEnd w:id="1275"/>
      <w:bookmarkEnd w:id="1276"/>
      <w:bookmarkEnd w:id="1277"/>
      <w:bookmarkEnd w:id="1278"/>
      <w:bookmarkEnd w:id="1279"/>
      <w:bookmarkEnd w:id="1280"/>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1" w:name="_Toc19198211"/>
      <w:bookmarkStart w:id="1282" w:name="_Toc27897266"/>
      <w:bookmarkStart w:id="1283" w:name="_Toc36193228"/>
      <w:bookmarkStart w:id="1284" w:name="_Toc45198221"/>
      <w:bookmarkStart w:id="1285" w:name="_Toc45198447"/>
      <w:bookmarkStart w:id="1286" w:name="_Toc51837472"/>
      <w:bookmarkStart w:id="1287" w:name="_Toc51837698"/>
      <w:bookmarkStart w:id="1288" w:name="_Toc51837922"/>
      <w:r w:rsidRPr="00E42491">
        <w:t>5.6.8</w:t>
      </w:r>
      <w:r w:rsidRPr="00E42491">
        <w:tab/>
        <w:t>Reporting of Monitoring Events from the HSS or the MME/SGSN for roaming scenarios</w:t>
      </w:r>
      <w:bookmarkEnd w:id="1281"/>
      <w:bookmarkEnd w:id="1282"/>
      <w:bookmarkEnd w:id="1283"/>
      <w:bookmarkEnd w:id="1284"/>
      <w:bookmarkEnd w:id="1285"/>
      <w:bookmarkEnd w:id="1286"/>
      <w:bookmarkEnd w:id="1287"/>
      <w:bookmarkEnd w:id="1288"/>
    </w:p>
    <w:p w14:paraId="3143A320" w14:textId="77777777" w:rsidR="005D3E30" w:rsidRPr="00E42491" w:rsidRDefault="005D3E30" w:rsidP="005D3E30">
      <w:pPr>
        <w:pStyle w:val="Heading4"/>
      </w:pPr>
      <w:bookmarkStart w:id="1289" w:name="_Toc19198212"/>
      <w:bookmarkStart w:id="1290" w:name="_Toc27897267"/>
      <w:bookmarkStart w:id="1291" w:name="_Toc36193229"/>
      <w:bookmarkStart w:id="1292" w:name="_Toc45198222"/>
      <w:bookmarkStart w:id="1293" w:name="_Toc45198448"/>
      <w:bookmarkStart w:id="1294" w:name="_Toc51837473"/>
      <w:bookmarkStart w:id="1295" w:name="_Toc51837699"/>
      <w:bookmarkStart w:id="1296" w:name="_Toc51837923"/>
      <w:r w:rsidRPr="00E42491">
        <w:t>5.6.8.1</w:t>
      </w:r>
      <w:r w:rsidRPr="00E42491">
        <w:tab/>
        <w:t>Reporting Procedure</w:t>
      </w:r>
      <w:bookmarkEnd w:id="1289"/>
      <w:bookmarkEnd w:id="1290"/>
      <w:bookmarkEnd w:id="1291"/>
      <w:bookmarkEnd w:id="1292"/>
      <w:bookmarkEnd w:id="1293"/>
      <w:bookmarkEnd w:id="1294"/>
      <w:bookmarkEnd w:id="1295"/>
      <w:bookmarkEnd w:id="1296"/>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89" type="#_x0000_t75" style="width:454.5pt;height:255.75pt" o:ole="">
            <v:imagedata r:id="rId55" o:title=""/>
          </v:shape>
          <o:OLEObject Type="Embed" ProgID="Visio.Drawing.11" ShapeID="_x0000_i1089" DrawAspect="Content" ObjectID="_1662453790" r:id="rId56"/>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297" w:name="_Toc19198213"/>
      <w:bookmarkStart w:id="1298" w:name="_Toc27897268"/>
      <w:bookmarkStart w:id="1299" w:name="_Toc36193230"/>
      <w:bookmarkStart w:id="1300" w:name="_Toc45198223"/>
      <w:bookmarkStart w:id="1301" w:name="_Toc45198449"/>
      <w:bookmarkStart w:id="1302" w:name="_Toc51837474"/>
      <w:bookmarkStart w:id="1303" w:name="_Toc51837700"/>
      <w:bookmarkStart w:id="1304" w:name="_Toc51837924"/>
      <w:r w:rsidRPr="00E42491">
        <w:lastRenderedPageBreak/>
        <w:t>5.6.8.2</w:t>
      </w:r>
      <w:r w:rsidRPr="00E42491">
        <w:tab/>
        <w:t>Reporting Event: Loss of connectivity</w:t>
      </w:r>
      <w:bookmarkEnd w:id="1297"/>
      <w:bookmarkEnd w:id="1298"/>
      <w:bookmarkEnd w:id="1299"/>
      <w:bookmarkEnd w:id="1300"/>
      <w:bookmarkEnd w:id="1301"/>
      <w:bookmarkEnd w:id="1302"/>
      <w:bookmarkEnd w:id="1303"/>
      <w:bookmarkEnd w:id="1304"/>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5" w:name="_Toc19198214"/>
      <w:bookmarkStart w:id="1306" w:name="_Toc27897269"/>
      <w:bookmarkStart w:id="1307" w:name="_Toc36193231"/>
      <w:bookmarkStart w:id="1308" w:name="_Toc45198224"/>
      <w:bookmarkStart w:id="1309" w:name="_Toc45198450"/>
      <w:bookmarkStart w:id="1310" w:name="_Toc51837475"/>
      <w:bookmarkStart w:id="1311" w:name="_Toc51837701"/>
      <w:bookmarkStart w:id="1312" w:name="_Toc51837925"/>
      <w:r w:rsidRPr="00E42491">
        <w:t>5.6.8.3</w:t>
      </w:r>
      <w:r w:rsidRPr="00E42491">
        <w:tab/>
        <w:t>Reporting Event: UE reachability</w:t>
      </w:r>
      <w:bookmarkEnd w:id="1305"/>
      <w:bookmarkEnd w:id="1306"/>
      <w:bookmarkEnd w:id="1307"/>
      <w:bookmarkEnd w:id="1308"/>
      <w:bookmarkEnd w:id="1309"/>
      <w:bookmarkEnd w:id="1310"/>
      <w:bookmarkEnd w:id="1311"/>
      <w:bookmarkEnd w:id="1312"/>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3" w:name="_Toc19198215"/>
      <w:bookmarkStart w:id="1314" w:name="_Toc27897270"/>
      <w:bookmarkStart w:id="1315" w:name="_Toc36193232"/>
      <w:bookmarkStart w:id="1316" w:name="_Toc45198225"/>
      <w:bookmarkStart w:id="1317" w:name="_Toc45198451"/>
      <w:bookmarkStart w:id="1318" w:name="_Toc51837476"/>
      <w:bookmarkStart w:id="1319" w:name="_Toc51837702"/>
      <w:bookmarkStart w:id="1320" w:name="_Toc51837926"/>
      <w:r w:rsidRPr="00E42491">
        <w:t>5.6.8.4</w:t>
      </w:r>
      <w:r w:rsidRPr="00E42491">
        <w:tab/>
        <w:t>Reporting Event: Location Reporting</w:t>
      </w:r>
      <w:bookmarkEnd w:id="1313"/>
      <w:bookmarkEnd w:id="1314"/>
      <w:bookmarkEnd w:id="1315"/>
      <w:bookmarkEnd w:id="1316"/>
      <w:bookmarkEnd w:id="1317"/>
      <w:bookmarkEnd w:id="1318"/>
      <w:bookmarkEnd w:id="1319"/>
      <w:bookmarkEnd w:id="1320"/>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1" w:name="_Toc19198216"/>
      <w:bookmarkStart w:id="1322" w:name="_Toc27897271"/>
      <w:bookmarkStart w:id="1323" w:name="_Toc36193233"/>
      <w:bookmarkStart w:id="1324" w:name="_Toc45198226"/>
      <w:bookmarkStart w:id="1325" w:name="_Toc45198452"/>
      <w:bookmarkStart w:id="1326" w:name="_Toc51837477"/>
      <w:bookmarkStart w:id="1327" w:name="_Toc51837703"/>
      <w:bookmarkStart w:id="1328" w:name="_Toc51837927"/>
      <w:r w:rsidRPr="00E42491">
        <w:t>5.6.8.5</w:t>
      </w:r>
      <w:r w:rsidRPr="00E42491">
        <w:tab/>
        <w:t>Reporting Event: Change of IMSI-IMEI(SV) association</w:t>
      </w:r>
      <w:bookmarkEnd w:id="1321"/>
      <w:bookmarkEnd w:id="1322"/>
      <w:bookmarkEnd w:id="1323"/>
      <w:bookmarkEnd w:id="1324"/>
      <w:bookmarkEnd w:id="1325"/>
      <w:bookmarkEnd w:id="1326"/>
      <w:bookmarkEnd w:id="1327"/>
      <w:bookmarkEnd w:id="1328"/>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29" w:name="_Toc19198217"/>
      <w:bookmarkStart w:id="1330" w:name="_Toc27897272"/>
      <w:bookmarkStart w:id="1331" w:name="_Toc36193234"/>
      <w:bookmarkStart w:id="1332" w:name="_Toc45198227"/>
      <w:bookmarkStart w:id="1333" w:name="_Toc45198453"/>
      <w:bookmarkStart w:id="1334" w:name="_Toc51837478"/>
      <w:bookmarkStart w:id="1335" w:name="_Toc51837704"/>
      <w:bookmarkStart w:id="1336" w:name="_Toc51837928"/>
      <w:r w:rsidRPr="00E42491">
        <w:t>5.6.8.6</w:t>
      </w:r>
      <w:r w:rsidRPr="00E42491">
        <w:tab/>
        <w:t>Reporting Event: Roaming Status</w:t>
      </w:r>
      <w:bookmarkEnd w:id="1329"/>
      <w:bookmarkEnd w:id="1330"/>
      <w:bookmarkEnd w:id="1331"/>
      <w:bookmarkEnd w:id="1332"/>
      <w:bookmarkEnd w:id="1333"/>
      <w:bookmarkEnd w:id="1334"/>
      <w:bookmarkEnd w:id="1335"/>
      <w:bookmarkEnd w:id="1336"/>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37" w:name="_Toc19198218"/>
      <w:bookmarkStart w:id="1338" w:name="_Toc27897273"/>
      <w:bookmarkStart w:id="1339" w:name="_Toc36193235"/>
      <w:bookmarkStart w:id="1340" w:name="_Toc45198228"/>
      <w:bookmarkStart w:id="1341" w:name="_Toc45198454"/>
      <w:bookmarkStart w:id="1342" w:name="_Toc51837479"/>
      <w:bookmarkStart w:id="1343" w:name="_Toc51837705"/>
      <w:bookmarkStart w:id="1344" w:name="_Toc51837929"/>
      <w:r w:rsidRPr="00E42491">
        <w:t>5.6.8.7</w:t>
      </w:r>
      <w:r w:rsidRPr="00E42491">
        <w:tab/>
        <w:t>Reporting Event: Communication failure</w:t>
      </w:r>
      <w:bookmarkEnd w:id="1337"/>
      <w:bookmarkEnd w:id="1338"/>
      <w:bookmarkEnd w:id="1339"/>
      <w:bookmarkEnd w:id="1340"/>
      <w:bookmarkEnd w:id="1341"/>
      <w:bookmarkEnd w:id="1342"/>
      <w:bookmarkEnd w:id="1343"/>
      <w:bookmarkEnd w:id="134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5" w:name="_Toc19198219"/>
      <w:bookmarkStart w:id="1346" w:name="_Toc27897274"/>
      <w:bookmarkStart w:id="1347" w:name="_Toc36193236"/>
      <w:bookmarkStart w:id="1348" w:name="_Toc45198229"/>
      <w:bookmarkStart w:id="1349" w:name="_Toc45198455"/>
      <w:bookmarkStart w:id="1350" w:name="_Toc51837480"/>
      <w:bookmarkStart w:id="1351" w:name="_Toc51837706"/>
      <w:bookmarkStart w:id="1352" w:name="_Toc51837930"/>
      <w:r w:rsidRPr="00E42491">
        <w:lastRenderedPageBreak/>
        <w:t>5.6.8.8</w:t>
      </w:r>
      <w:r w:rsidRPr="00E42491">
        <w:tab/>
        <w:t>Reporting Event: Availability after DDN failure</w:t>
      </w:r>
      <w:bookmarkEnd w:id="1345"/>
      <w:bookmarkEnd w:id="1346"/>
      <w:bookmarkEnd w:id="1347"/>
      <w:bookmarkEnd w:id="1348"/>
      <w:bookmarkEnd w:id="1349"/>
      <w:bookmarkEnd w:id="1350"/>
      <w:bookmarkEnd w:id="1351"/>
      <w:bookmarkEnd w:id="1352"/>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3" w:name="_Toc19198220"/>
      <w:bookmarkStart w:id="1354" w:name="_Toc27897275"/>
      <w:bookmarkStart w:id="1355" w:name="_Toc36193237"/>
      <w:bookmarkStart w:id="1356" w:name="_Toc45198230"/>
      <w:bookmarkStart w:id="1357" w:name="_Toc45198456"/>
      <w:bookmarkStart w:id="1358" w:name="_Toc51837481"/>
      <w:bookmarkStart w:id="1359" w:name="_Toc51837707"/>
      <w:bookmarkStart w:id="1360" w:name="_Toc51837931"/>
      <w:r>
        <w:t>5.6.8.9</w:t>
      </w:r>
      <w:r>
        <w:tab/>
        <w:t>Reporting Event: PDN Connectivity Status</w:t>
      </w:r>
      <w:bookmarkEnd w:id="1353"/>
      <w:bookmarkEnd w:id="1354"/>
      <w:bookmarkEnd w:id="1355"/>
      <w:bookmarkEnd w:id="1356"/>
      <w:bookmarkEnd w:id="1357"/>
      <w:bookmarkEnd w:id="1358"/>
      <w:bookmarkEnd w:id="1359"/>
      <w:bookmarkEnd w:id="1360"/>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1" w:name="_Toc19198221"/>
      <w:bookmarkStart w:id="1362" w:name="_Toc27897276"/>
      <w:bookmarkStart w:id="1363" w:name="_Toc36193238"/>
      <w:bookmarkStart w:id="1364" w:name="_Toc45198231"/>
      <w:bookmarkStart w:id="1365" w:name="_Toc45198457"/>
      <w:bookmarkStart w:id="1366" w:name="_Toc51837482"/>
      <w:bookmarkStart w:id="1367" w:name="_Toc51837708"/>
      <w:bookmarkStart w:id="1368" w:name="_Toc51837932"/>
      <w:r>
        <w:t>5.6.9</w:t>
      </w:r>
      <w:r>
        <w:tab/>
        <w:t>Network-initiated Explicit Monitoring Event Deletion Procedure</w:t>
      </w:r>
      <w:bookmarkEnd w:id="1361"/>
      <w:bookmarkEnd w:id="1362"/>
      <w:bookmarkEnd w:id="1363"/>
      <w:bookmarkEnd w:id="1364"/>
      <w:bookmarkEnd w:id="1365"/>
      <w:bookmarkEnd w:id="1366"/>
      <w:bookmarkEnd w:id="1367"/>
      <w:bookmarkEnd w:id="1368"/>
    </w:p>
    <w:p w14:paraId="04418D03" w14:textId="77777777" w:rsidR="005D3E30" w:rsidRDefault="005D3E30" w:rsidP="005D3E30">
      <w:r>
        <w:t>The procedure is used by the SCEF towards the SCS/AS to delete a previously configured Monitoring Event.</w:t>
      </w:r>
    </w:p>
    <w:bookmarkStart w:id="1369" w:name="_MON_1568446798"/>
    <w:bookmarkEnd w:id="1369"/>
    <w:p w14:paraId="61CB5347" w14:textId="77777777" w:rsidR="005D3E30" w:rsidRDefault="005D3E30" w:rsidP="005D3E30">
      <w:pPr>
        <w:pStyle w:val="TH"/>
      </w:pPr>
      <w:r w:rsidRPr="00E32596">
        <w:object w:dxaOrig="5704" w:dyaOrig="4137" w14:anchorId="129A17FF">
          <v:shape id="_x0000_i1090" type="#_x0000_t75" style="width:289.5pt;height:210pt" o:ole="">
            <v:imagedata r:id="rId57" o:title=""/>
            <o:lock v:ext="edit" aspectratio="f"/>
          </v:shape>
          <o:OLEObject Type="Embed" ProgID="Word.Picture.8" ShapeID="_x0000_i1090" DrawAspect="Content" ObjectID="_1662453791" r:id="rId58"/>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77777777" w:rsidR="005D3E30" w:rsidRDefault="005D3E30" w:rsidP="005D3E30">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E66B28F" w14:textId="77777777"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77777777"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p>
    <w:p w14:paraId="0D91FBEA" w14:textId="77777777" w:rsidR="005D3E30" w:rsidRDefault="005D3E30" w:rsidP="005D3E30">
      <w:pPr>
        <w:pStyle w:val="B1"/>
      </w:pPr>
      <w:r>
        <w:t>4.</w:t>
      </w:r>
      <w:r>
        <w:tab/>
        <w:t>The SCS/AS sends a Cancel Monitoring Event Response (Cause) message to the SCEF. The SCS/AS deletes T8 context associated with the TLTRI received in step 3. Cause indicates the result of the procedure.</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0" w:name="_Toc19198222"/>
      <w:bookmarkStart w:id="1371" w:name="_Toc27897277"/>
      <w:bookmarkStart w:id="1372" w:name="_Toc36193239"/>
      <w:bookmarkStart w:id="1373" w:name="_Toc45198232"/>
      <w:bookmarkStart w:id="1374" w:name="_Toc45198458"/>
      <w:bookmarkStart w:id="1375" w:name="_Toc51837483"/>
      <w:bookmarkStart w:id="1376" w:name="_Toc51837709"/>
      <w:bookmarkStart w:id="1377" w:name="_Toc51837933"/>
      <w:r w:rsidRPr="00E42491">
        <w:lastRenderedPageBreak/>
        <w:t>5.7</w:t>
      </w:r>
      <w:r w:rsidRPr="00E42491">
        <w:tab/>
        <w:t>High latency communications procedures</w:t>
      </w:r>
      <w:bookmarkEnd w:id="1370"/>
      <w:bookmarkEnd w:id="1371"/>
      <w:bookmarkEnd w:id="1372"/>
      <w:bookmarkEnd w:id="1373"/>
      <w:bookmarkEnd w:id="1374"/>
      <w:bookmarkEnd w:id="1375"/>
      <w:bookmarkEnd w:id="1376"/>
      <w:bookmarkEnd w:id="1377"/>
    </w:p>
    <w:p w14:paraId="4CF71B4D" w14:textId="77777777" w:rsidR="005D3E30" w:rsidRPr="00E42491" w:rsidRDefault="005D3E30" w:rsidP="005D3E30">
      <w:pPr>
        <w:pStyle w:val="Heading3"/>
      </w:pPr>
      <w:bookmarkStart w:id="1378" w:name="_Toc19198223"/>
      <w:bookmarkStart w:id="1379" w:name="_Toc27897278"/>
      <w:bookmarkStart w:id="1380" w:name="_Toc36193240"/>
      <w:bookmarkStart w:id="1381" w:name="_Toc45198233"/>
      <w:bookmarkStart w:id="1382" w:name="_Toc45198459"/>
      <w:bookmarkStart w:id="1383" w:name="_Toc51837484"/>
      <w:bookmarkStart w:id="1384" w:name="_Toc51837710"/>
      <w:bookmarkStart w:id="1385" w:name="_Toc51837934"/>
      <w:r w:rsidRPr="00E42491">
        <w:t>5.7.1</w:t>
      </w:r>
      <w:r w:rsidRPr="00E42491">
        <w:tab/>
        <w:t>Availability Notification after DDN Failure</w:t>
      </w:r>
      <w:bookmarkEnd w:id="1378"/>
      <w:bookmarkEnd w:id="1379"/>
      <w:bookmarkEnd w:id="1380"/>
      <w:bookmarkEnd w:id="1381"/>
      <w:bookmarkEnd w:id="1382"/>
      <w:bookmarkEnd w:id="1383"/>
      <w:bookmarkEnd w:id="1384"/>
      <w:bookmarkEnd w:id="1385"/>
    </w:p>
    <w:p w14:paraId="3EDF3E47" w14:textId="77777777" w:rsidR="005D3E30" w:rsidRPr="00E42491" w:rsidRDefault="005D3E30" w:rsidP="005D3E30">
      <w:pPr>
        <w:pStyle w:val="Heading4"/>
      </w:pPr>
      <w:bookmarkStart w:id="1386" w:name="_Toc19198224"/>
      <w:bookmarkStart w:id="1387" w:name="_Toc27897279"/>
      <w:bookmarkStart w:id="1388" w:name="_Toc36193241"/>
      <w:bookmarkStart w:id="1389" w:name="_Toc45198234"/>
      <w:bookmarkStart w:id="1390" w:name="_Toc45198460"/>
      <w:bookmarkStart w:id="1391" w:name="_Toc51837485"/>
      <w:bookmarkStart w:id="1392" w:name="_Toc51837711"/>
      <w:bookmarkStart w:id="1393" w:name="_Toc51837935"/>
      <w:r w:rsidRPr="00E42491">
        <w:t>5.7.1.1</w:t>
      </w:r>
      <w:r w:rsidRPr="00E42491">
        <w:tab/>
        <w:t>General</w:t>
      </w:r>
      <w:bookmarkEnd w:id="1386"/>
      <w:bookmarkEnd w:id="1387"/>
      <w:bookmarkEnd w:id="1388"/>
      <w:bookmarkEnd w:id="1389"/>
      <w:bookmarkEnd w:id="1390"/>
      <w:bookmarkEnd w:id="1391"/>
      <w:bookmarkEnd w:id="1392"/>
      <w:bookmarkEnd w:id="1393"/>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4" w:name="_Toc19198225"/>
      <w:bookmarkStart w:id="1395" w:name="_Toc27897280"/>
      <w:bookmarkStart w:id="1396" w:name="_Toc36193242"/>
      <w:bookmarkStart w:id="1397" w:name="_Toc45198235"/>
      <w:bookmarkStart w:id="1398" w:name="_Toc45198461"/>
      <w:bookmarkStart w:id="1399" w:name="_Toc51837486"/>
      <w:bookmarkStart w:id="1400" w:name="_Toc51837712"/>
      <w:bookmarkStart w:id="1401" w:name="_Toc51837936"/>
      <w:r w:rsidRPr="00E42491">
        <w:t>5.7.1.2</w:t>
      </w:r>
      <w:r w:rsidRPr="00E42491">
        <w:tab/>
        <w:t>Event Configuration</w:t>
      </w:r>
      <w:bookmarkEnd w:id="1394"/>
      <w:bookmarkEnd w:id="1395"/>
      <w:bookmarkEnd w:id="1396"/>
      <w:bookmarkEnd w:id="1397"/>
      <w:bookmarkEnd w:id="1398"/>
      <w:bookmarkEnd w:id="1399"/>
      <w:bookmarkEnd w:id="1400"/>
      <w:bookmarkEnd w:id="1401"/>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91" type="#_x0000_t75" style="width:432.75pt;height:227.25pt" o:ole="">
            <v:imagedata r:id="rId59" o:title=""/>
          </v:shape>
          <o:OLEObject Type="Embed" ProgID="Word.Picture.8" ShapeID="_x0000_i1091" DrawAspect="Content" ObjectID="_1662453792" r:id="rId60"/>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2" w:name="_Toc19198226"/>
      <w:bookmarkStart w:id="1403" w:name="_Toc27897281"/>
      <w:bookmarkStart w:id="1404" w:name="_Toc36193243"/>
      <w:bookmarkStart w:id="1405" w:name="_Toc45198236"/>
      <w:bookmarkStart w:id="1406" w:name="_Toc45198462"/>
      <w:bookmarkStart w:id="1407" w:name="_Toc51837487"/>
      <w:bookmarkStart w:id="1408" w:name="_Toc51837713"/>
      <w:bookmarkStart w:id="1409" w:name="_Toc51837937"/>
      <w:r w:rsidRPr="00E42491">
        <w:lastRenderedPageBreak/>
        <w:t>5.7.1.3</w:t>
      </w:r>
      <w:r w:rsidRPr="00E42491">
        <w:tab/>
        <w:t>Notification</w:t>
      </w:r>
      <w:bookmarkEnd w:id="1402"/>
      <w:bookmarkEnd w:id="1403"/>
      <w:bookmarkEnd w:id="1404"/>
      <w:bookmarkEnd w:id="1405"/>
      <w:bookmarkEnd w:id="1406"/>
      <w:bookmarkEnd w:id="1407"/>
      <w:bookmarkEnd w:id="1408"/>
      <w:bookmarkEnd w:id="140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0" w:name="_MON_1616348107"/>
    <w:bookmarkEnd w:id="1410"/>
    <w:p w14:paraId="61D95D47" w14:textId="77777777" w:rsidR="005D3E30" w:rsidRDefault="005D3E30" w:rsidP="005D3E30">
      <w:pPr>
        <w:pStyle w:val="TH"/>
      </w:pPr>
      <w:r>
        <w:rPr>
          <w:lang w:eastAsia="ja-JP"/>
        </w:rPr>
        <w:object w:dxaOrig="8933" w:dyaOrig="8584" w14:anchorId="10BC4CCC">
          <v:shape id="_x0000_i1092" type="#_x0000_t75" style="width:446.25pt;height:429.75pt" o:ole="">
            <v:imagedata r:id="rId61" o:title=""/>
          </v:shape>
          <o:OLEObject Type="Embed" ProgID="Word.Picture.8" ShapeID="_x0000_i1092" DrawAspect="Content" ObjectID="_1662453793" r:id="rId62"/>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11. UE transitions to idle mode according to TS 23.401 [7],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1" w:name="_Toc19198227"/>
      <w:bookmarkStart w:id="1412" w:name="_Toc27897282"/>
      <w:bookmarkStart w:id="1413" w:name="_Toc36193244"/>
      <w:bookmarkStart w:id="1414" w:name="_Toc45198237"/>
      <w:bookmarkStart w:id="1415" w:name="_Toc45198463"/>
      <w:bookmarkStart w:id="1416" w:name="_Toc51837488"/>
      <w:bookmarkStart w:id="1417" w:name="_Toc51837714"/>
      <w:bookmarkStart w:id="1418" w:name="_Toc51837938"/>
      <w:r w:rsidRPr="00E42491">
        <w:t>5.7.2</w:t>
      </w:r>
      <w:r w:rsidRPr="00E42491">
        <w:tab/>
        <w:t xml:space="preserve">Notification using Monitoring Event "UE </w:t>
      </w:r>
      <w:r w:rsidRPr="00E42491">
        <w:rPr>
          <w:noProof/>
        </w:rPr>
        <w:t>Reachability</w:t>
      </w:r>
      <w:r w:rsidRPr="00E42491">
        <w:t>"</w:t>
      </w:r>
      <w:bookmarkEnd w:id="1411"/>
      <w:bookmarkEnd w:id="1412"/>
      <w:bookmarkEnd w:id="1413"/>
      <w:bookmarkEnd w:id="1414"/>
      <w:bookmarkEnd w:id="1415"/>
      <w:bookmarkEnd w:id="1416"/>
      <w:bookmarkEnd w:id="1417"/>
      <w:bookmarkEnd w:id="1418"/>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19" w:name="_Toc19198228"/>
      <w:bookmarkStart w:id="1420" w:name="_Toc27897283"/>
      <w:bookmarkStart w:id="1421" w:name="_Toc36193245"/>
      <w:bookmarkStart w:id="1422" w:name="_Toc45198238"/>
      <w:bookmarkStart w:id="1423" w:name="_Toc45198464"/>
      <w:bookmarkStart w:id="1424" w:name="_Toc51837489"/>
      <w:bookmarkStart w:id="1425" w:name="_Toc51837715"/>
      <w:bookmarkStart w:id="1426" w:name="_Toc51837939"/>
      <w:r w:rsidRPr="00E42491">
        <w:t>5.8</w:t>
      </w:r>
      <w:r w:rsidRPr="00E42491">
        <w:tab/>
        <w:t>Procedure for Informing about Potential Network Issues</w:t>
      </w:r>
      <w:bookmarkEnd w:id="1419"/>
      <w:bookmarkEnd w:id="1420"/>
      <w:bookmarkEnd w:id="1421"/>
      <w:bookmarkEnd w:id="1422"/>
      <w:bookmarkEnd w:id="1423"/>
      <w:bookmarkEnd w:id="1424"/>
      <w:bookmarkEnd w:id="1425"/>
      <w:bookmarkEnd w:id="1426"/>
    </w:p>
    <w:p w14:paraId="53999DBE" w14:textId="77777777" w:rsidR="005D3E30" w:rsidRPr="00E42491" w:rsidRDefault="005D3E30" w:rsidP="005D3E30">
      <w:pPr>
        <w:pStyle w:val="Heading3"/>
      </w:pPr>
      <w:bookmarkStart w:id="1427" w:name="_Toc19198229"/>
      <w:bookmarkStart w:id="1428" w:name="_Toc27897284"/>
      <w:bookmarkStart w:id="1429" w:name="_Toc36193246"/>
      <w:bookmarkStart w:id="1430" w:name="_Toc45198239"/>
      <w:bookmarkStart w:id="1431" w:name="_Toc45198465"/>
      <w:bookmarkStart w:id="1432" w:name="_Toc51837490"/>
      <w:bookmarkStart w:id="1433" w:name="_Toc51837716"/>
      <w:bookmarkStart w:id="1434" w:name="_Toc51837940"/>
      <w:r w:rsidRPr="00E42491">
        <w:t>5.8.1</w:t>
      </w:r>
      <w:r w:rsidRPr="00E42491">
        <w:tab/>
        <w:t>General</w:t>
      </w:r>
      <w:bookmarkEnd w:id="1427"/>
      <w:bookmarkEnd w:id="1428"/>
      <w:bookmarkEnd w:id="1429"/>
      <w:bookmarkEnd w:id="1430"/>
      <w:bookmarkEnd w:id="1431"/>
      <w:bookmarkEnd w:id="1432"/>
      <w:bookmarkEnd w:id="1433"/>
      <w:bookmarkEnd w:id="1434"/>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5" w:name="_Toc19198230"/>
      <w:bookmarkStart w:id="1436" w:name="_Toc27897285"/>
      <w:bookmarkStart w:id="1437" w:name="_Toc36193247"/>
      <w:bookmarkStart w:id="1438" w:name="_Toc45198240"/>
      <w:bookmarkStart w:id="1439" w:name="_Toc45198466"/>
      <w:bookmarkStart w:id="1440" w:name="_Toc51837491"/>
      <w:bookmarkStart w:id="1441" w:name="_Toc51837717"/>
      <w:bookmarkStart w:id="1442" w:name="_Toc51837941"/>
      <w:r w:rsidRPr="00E42491">
        <w:t>5.8.2</w:t>
      </w:r>
      <w:r w:rsidRPr="00E42491">
        <w:tab/>
        <w:t>Request procedure for one-time or continuous reporting of network status</w:t>
      </w:r>
      <w:bookmarkEnd w:id="1435"/>
      <w:bookmarkEnd w:id="1436"/>
      <w:bookmarkEnd w:id="1437"/>
      <w:bookmarkEnd w:id="1438"/>
      <w:bookmarkEnd w:id="1439"/>
      <w:bookmarkEnd w:id="1440"/>
      <w:bookmarkEnd w:id="1441"/>
      <w:bookmarkEnd w:id="1442"/>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3" w:name="_MON_1555566080"/>
    <w:bookmarkEnd w:id="1443"/>
    <w:p w14:paraId="7BB05357" w14:textId="77777777" w:rsidR="005D3E30" w:rsidRDefault="005D3E30" w:rsidP="005D3E30">
      <w:pPr>
        <w:pStyle w:val="TH"/>
      </w:pPr>
      <w:r w:rsidRPr="00124647">
        <w:object w:dxaOrig="6532" w:dyaOrig="5912" w14:anchorId="22DAF884">
          <v:shape id="_x0000_i1093" type="#_x0000_t75" style="width:327pt;height:295.5pt" o:ole="">
            <v:imagedata r:id="rId63" o:title=""/>
          </v:shape>
          <o:OLEObject Type="Embed" ProgID="Word.Picture.8" ShapeID="_x0000_i1093" DrawAspect="Content" ObjectID="_1662453794" r:id="rId64"/>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lastRenderedPageBreak/>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4" w:name="_Toc19198231"/>
      <w:bookmarkStart w:id="1445" w:name="_Toc27897286"/>
      <w:bookmarkStart w:id="1446" w:name="_Toc36193248"/>
      <w:bookmarkStart w:id="1447" w:name="_Toc45198241"/>
      <w:bookmarkStart w:id="1448" w:name="_Toc45198467"/>
      <w:bookmarkStart w:id="1449" w:name="_Toc51837492"/>
      <w:bookmarkStart w:id="1450" w:name="_Toc51837718"/>
      <w:bookmarkStart w:id="1451" w:name="_Toc51837942"/>
      <w:r w:rsidRPr="00E42491">
        <w:t>5.8.3</w:t>
      </w:r>
      <w:r w:rsidRPr="00E42491">
        <w:tab/>
        <w:t>Report procedure for continuous reporting of network status</w:t>
      </w:r>
      <w:bookmarkEnd w:id="1444"/>
      <w:bookmarkEnd w:id="1445"/>
      <w:bookmarkEnd w:id="1446"/>
      <w:bookmarkEnd w:id="1447"/>
      <w:bookmarkEnd w:id="1448"/>
      <w:bookmarkEnd w:id="1449"/>
      <w:bookmarkEnd w:id="1450"/>
      <w:bookmarkEnd w:id="1451"/>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2" w:name="_MON_1555566136"/>
    <w:bookmarkEnd w:id="1452"/>
    <w:p w14:paraId="16391619" w14:textId="77777777" w:rsidR="005D3E30" w:rsidRDefault="005D3E30" w:rsidP="005D3E30">
      <w:pPr>
        <w:pStyle w:val="TH"/>
      </w:pPr>
      <w:r w:rsidRPr="00124647">
        <w:object w:dxaOrig="6532" w:dyaOrig="3852" w14:anchorId="457CA197">
          <v:shape id="_x0000_i1094" type="#_x0000_t75" style="width:327pt;height:192.75pt" o:ole="">
            <v:imagedata r:id="rId65" o:title=""/>
          </v:shape>
          <o:OLEObject Type="Embed" ProgID="Word.Picture.8" ShapeID="_x0000_i1094" DrawAspect="Content" ObjectID="_1662453795" r:id="rId66"/>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eference ID and, depending on the operator 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3" w:name="_Toc19198232"/>
      <w:bookmarkStart w:id="1454" w:name="_Toc27897287"/>
      <w:bookmarkStart w:id="1455" w:name="_Toc36193249"/>
      <w:bookmarkStart w:id="1456" w:name="_Toc45198242"/>
      <w:bookmarkStart w:id="1457" w:name="_Toc45198468"/>
      <w:bookmarkStart w:id="1458" w:name="_Toc51837493"/>
      <w:bookmarkStart w:id="1459" w:name="_Toc51837719"/>
      <w:bookmarkStart w:id="1460" w:name="_Toc51837943"/>
      <w:r w:rsidRPr="00E42491">
        <w:t>5.8.4</w:t>
      </w:r>
      <w:r w:rsidRPr="00E42491">
        <w:tab/>
        <w:t>Removal procedure for continuous reporting of network status</w:t>
      </w:r>
      <w:bookmarkEnd w:id="1453"/>
      <w:bookmarkEnd w:id="1454"/>
      <w:bookmarkEnd w:id="1455"/>
      <w:bookmarkEnd w:id="1456"/>
      <w:bookmarkEnd w:id="1457"/>
      <w:bookmarkEnd w:id="1458"/>
      <w:bookmarkEnd w:id="1459"/>
      <w:bookmarkEnd w:id="1460"/>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1" w:name="_MON_1493542808"/>
    <w:bookmarkEnd w:id="1461"/>
    <w:p w14:paraId="3F81AD44" w14:textId="77777777" w:rsidR="005D3E30" w:rsidRPr="00E42491" w:rsidRDefault="005D3E30" w:rsidP="005D3E30">
      <w:pPr>
        <w:pStyle w:val="TH"/>
      </w:pPr>
      <w:r w:rsidRPr="00E42491">
        <w:object w:dxaOrig="6532" w:dyaOrig="5912" w14:anchorId="594FFC30">
          <v:shape id="_x0000_i1095" type="#_x0000_t75" style="width:327pt;height:295.5pt" o:ole="">
            <v:imagedata r:id="rId67" o:title=""/>
          </v:shape>
          <o:OLEObject Type="Embed" ProgID="Word.Picture.8" ShapeID="_x0000_i1095" DrawAspect="Content" ObjectID="_1662453796" r:id="rId68"/>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lastRenderedPageBreak/>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2" w:name="_Toc19198233"/>
      <w:bookmarkStart w:id="1463" w:name="_Toc27897288"/>
      <w:bookmarkStart w:id="1464" w:name="_Toc36193250"/>
      <w:bookmarkStart w:id="1465" w:name="_Toc45198243"/>
      <w:bookmarkStart w:id="1466" w:name="_Toc45198469"/>
      <w:bookmarkStart w:id="1467" w:name="_Toc51837494"/>
      <w:bookmarkStart w:id="1468" w:name="_Toc51837720"/>
      <w:bookmarkStart w:id="1469" w:name="_Toc51837944"/>
      <w:r w:rsidRPr="00E42491">
        <w:t>5.9</w:t>
      </w:r>
      <w:r w:rsidRPr="00E42491">
        <w:tab/>
        <w:t>Procedure for resource management of background data transfer</w:t>
      </w:r>
      <w:bookmarkEnd w:id="1462"/>
      <w:bookmarkEnd w:id="1463"/>
      <w:bookmarkEnd w:id="1464"/>
      <w:bookmarkEnd w:id="1465"/>
      <w:bookmarkEnd w:id="1466"/>
      <w:bookmarkEnd w:id="1467"/>
      <w:bookmarkEnd w:id="1468"/>
      <w:bookmarkEnd w:id="1469"/>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96" type="#_x0000_t75" style="width:406.5pt;height:291pt" o:ole="">
            <v:imagedata r:id="rId69" o:title=""/>
          </v:shape>
          <o:OLEObject Type="Embed" ProgID="Word.Picture.8" ShapeID="_x0000_i1096" DrawAspect="Content" ObjectID="_1662453797" r:id="rId70"/>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77777777"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 TS</w:t>
      </w:r>
      <w:r>
        <w:t> </w:t>
      </w:r>
      <w:r w:rsidRPr="00E42491">
        <w:t>23.203</w:t>
      </w:r>
      <w:r>
        <w:t> </w:t>
      </w:r>
      <w:r w:rsidRPr="00E42491">
        <w:t>[27] clause 7.11.1.</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77777777"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 TS</w:t>
      </w:r>
      <w:r>
        <w:t> </w:t>
      </w:r>
      <w:r w:rsidRPr="00E42491">
        <w:t>23.203</w:t>
      </w:r>
      <w:r>
        <w:t> </w:t>
      </w:r>
      <w:r w:rsidRPr="00E42491">
        <w:t>[27] clause 7.11.1.</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0" w:name="_Toc19198234"/>
      <w:bookmarkStart w:id="1471" w:name="_Toc27897289"/>
      <w:bookmarkStart w:id="1472" w:name="_Toc36193251"/>
      <w:bookmarkStart w:id="1473" w:name="_Toc45198244"/>
      <w:bookmarkStart w:id="1474" w:name="_Toc45198470"/>
      <w:bookmarkStart w:id="1475" w:name="_Toc51837495"/>
      <w:bookmarkStart w:id="1476" w:name="_Toc51837721"/>
      <w:bookmarkStart w:id="1477" w:name="_Toc51837945"/>
      <w:r w:rsidRPr="00E42491">
        <w:t>5.10</w:t>
      </w:r>
      <w:r w:rsidRPr="00E42491">
        <w:tab/>
        <w:t>Communication Pattern parameters provisioning procedure</w:t>
      </w:r>
      <w:bookmarkEnd w:id="1470"/>
      <w:bookmarkEnd w:id="1471"/>
      <w:bookmarkEnd w:id="1472"/>
      <w:bookmarkEnd w:id="1473"/>
      <w:bookmarkEnd w:id="1474"/>
      <w:bookmarkEnd w:id="1475"/>
      <w:bookmarkEnd w:id="1476"/>
      <w:bookmarkEnd w:id="1477"/>
    </w:p>
    <w:p w14:paraId="4C85CD73" w14:textId="77777777" w:rsidR="005D3E30" w:rsidRPr="00E42491" w:rsidRDefault="005D3E30" w:rsidP="005D3E30">
      <w:pPr>
        <w:pStyle w:val="Heading3"/>
      </w:pPr>
      <w:bookmarkStart w:id="1478" w:name="_Toc19198235"/>
      <w:bookmarkStart w:id="1479" w:name="_Toc27897290"/>
      <w:bookmarkStart w:id="1480" w:name="_Toc36193252"/>
      <w:bookmarkStart w:id="1481" w:name="_Toc45198245"/>
      <w:bookmarkStart w:id="1482" w:name="_Toc45198471"/>
      <w:bookmarkStart w:id="1483" w:name="_Toc51837496"/>
      <w:bookmarkStart w:id="1484" w:name="_Toc51837722"/>
      <w:bookmarkStart w:id="1485" w:name="_Toc51837946"/>
      <w:r w:rsidRPr="00E42491">
        <w:t>5.10.1</w:t>
      </w:r>
      <w:r w:rsidRPr="00E42491">
        <w:tab/>
        <w:t>Communication Pattern parameters</w:t>
      </w:r>
      <w:bookmarkEnd w:id="1478"/>
      <w:bookmarkEnd w:id="1479"/>
      <w:bookmarkEnd w:id="1480"/>
      <w:bookmarkEnd w:id="1481"/>
      <w:bookmarkEnd w:id="1482"/>
      <w:bookmarkEnd w:id="1483"/>
      <w:bookmarkEnd w:id="1484"/>
      <w:bookmarkEnd w:id="1485"/>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The Traffic Profile is provided to the eNB for optimisation of RAN resources and how it is used is specified in TS 23.401 [7].</w:t>
      </w:r>
    </w:p>
    <w:p w14:paraId="75686676" w14:textId="77777777" w:rsidR="005D3E30" w:rsidRPr="00E42491" w:rsidRDefault="005D3E30" w:rsidP="005D3E30">
      <w:pPr>
        <w:pStyle w:val="Heading3"/>
      </w:pPr>
      <w:bookmarkStart w:id="1486" w:name="_Toc19198236"/>
      <w:bookmarkStart w:id="1487" w:name="_Toc27897291"/>
      <w:bookmarkStart w:id="1488" w:name="_Toc36193253"/>
      <w:bookmarkStart w:id="1489" w:name="_Toc45198246"/>
      <w:bookmarkStart w:id="1490" w:name="_Toc45198472"/>
      <w:bookmarkStart w:id="1491" w:name="_Toc51837497"/>
      <w:bookmarkStart w:id="1492" w:name="_Toc51837723"/>
      <w:bookmarkStart w:id="1493" w:name="_Toc51837947"/>
      <w:r w:rsidRPr="00E42491">
        <w:lastRenderedPageBreak/>
        <w:t>5.10.2</w:t>
      </w:r>
      <w:r w:rsidRPr="00E42491">
        <w:tab/>
        <w:t>Communication Pattern parameters provisioning to the MME</w:t>
      </w:r>
      <w:bookmarkEnd w:id="1486"/>
      <w:bookmarkEnd w:id="1487"/>
      <w:bookmarkEnd w:id="1488"/>
      <w:bookmarkEnd w:id="1489"/>
      <w:bookmarkEnd w:id="1490"/>
      <w:bookmarkEnd w:id="1491"/>
      <w:bookmarkEnd w:id="1492"/>
      <w:bookmarkEnd w:id="1493"/>
    </w:p>
    <w:bookmarkStart w:id="1494" w:name="_MON_1497934269"/>
    <w:bookmarkEnd w:id="1494"/>
    <w:p w14:paraId="412FBFFE" w14:textId="77777777" w:rsidR="005D3E30" w:rsidRPr="00E42491" w:rsidRDefault="005D3E30" w:rsidP="005D3E30">
      <w:pPr>
        <w:pStyle w:val="TH"/>
      </w:pPr>
      <w:r w:rsidRPr="00E42491">
        <w:object w:dxaOrig="7763" w:dyaOrig="4962" w14:anchorId="1FCB4313">
          <v:shape id="_x0000_i1097" type="#_x0000_t75" style="width:389.25pt;height:247.5pt" o:ole="">
            <v:imagedata r:id="rId71" o:title=""/>
          </v:shape>
          <o:OLEObject Type="Embed" ProgID="Word.Picture.8" ShapeID="_x0000_i1097" DrawAspect="Content" ObjectID="_1662453798" r:id="rId72"/>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5" w:name="_Toc19198237"/>
      <w:bookmarkStart w:id="1496" w:name="_Toc27897292"/>
      <w:bookmarkStart w:id="1497" w:name="_Toc36193254"/>
      <w:bookmarkStart w:id="1498" w:name="_Toc45198247"/>
      <w:bookmarkStart w:id="1499" w:name="_Toc45198473"/>
      <w:bookmarkStart w:id="1500" w:name="_Toc51837498"/>
      <w:bookmarkStart w:id="1501" w:name="_Toc51837724"/>
      <w:bookmarkStart w:id="1502" w:name="_Toc51837948"/>
      <w:r w:rsidRPr="00E42491">
        <w:t>5.11</w:t>
      </w:r>
      <w:r w:rsidRPr="00E42491">
        <w:tab/>
        <w:t>Setting up an AS session with required QoS procedure</w:t>
      </w:r>
      <w:bookmarkEnd w:id="1495"/>
      <w:bookmarkEnd w:id="1496"/>
      <w:bookmarkEnd w:id="1497"/>
      <w:bookmarkEnd w:id="1498"/>
      <w:bookmarkEnd w:id="1499"/>
      <w:bookmarkEnd w:id="1500"/>
      <w:bookmarkEnd w:id="1501"/>
      <w:bookmarkEnd w:id="1502"/>
    </w:p>
    <w:p w14:paraId="263BBE77" w14:textId="77777777" w:rsidR="005D3E30" w:rsidRPr="00E42491" w:rsidRDefault="005D3E30" w:rsidP="005D3E30">
      <w:r w:rsidRPr="00E42491">
        <w:t>This clause describes the signalling flow for setting up a 3rd party AS session with a specific QoS.</w:t>
      </w:r>
    </w:p>
    <w:bookmarkStart w:id="1503" w:name="_MON_1566375725"/>
    <w:bookmarkEnd w:id="1503"/>
    <w:p w14:paraId="5D06AE06" w14:textId="77777777" w:rsidR="005D3E30" w:rsidRDefault="005D3E30" w:rsidP="005D3E30">
      <w:pPr>
        <w:pStyle w:val="TH"/>
      </w:pPr>
      <w:r w:rsidRPr="00E42491">
        <w:rPr>
          <w:b w:val="0"/>
        </w:rPr>
        <w:object w:dxaOrig="8990" w:dyaOrig="4310" w14:anchorId="53D8EE51">
          <v:shape id="_x0000_i1098" type="#_x0000_t75" style="width:449.25pt;height:215.25pt" o:ole="">
            <v:imagedata r:id="rId73" o:title=""/>
          </v:shape>
          <o:OLEObject Type="Embed" ProgID="Word.Picture.8" ShapeID="_x0000_i1098" DrawAspect="Content" ObjectID="_1662453799" r:id="rId74"/>
        </w:object>
      </w:r>
    </w:p>
    <w:p w14:paraId="644F115E" w14:textId="77777777" w:rsidR="005D3E30" w:rsidRPr="00E42491" w:rsidRDefault="005D3E30" w:rsidP="005D3E30">
      <w:pPr>
        <w:pStyle w:val="TF"/>
      </w:pPr>
      <w:r w:rsidRPr="00E42491">
        <w:t>Figure 5.11-1: Setting up an AS session with required QoS</w:t>
      </w:r>
    </w:p>
    <w:p w14:paraId="485A2049" w14:textId="77777777"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4" w:name="_Toc19198238"/>
      <w:bookmarkStart w:id="1505" w:name="_Toc27897293"/>
      <w:bookmarkStart w:id="1506" w:name="_Toc36193255"/>
      <w:bookmarkStart w:id="1507" w:name="_Toc45198248"/>
      <w:bookmarkStart w:id="1508" w:name="_Toc45198474"/>
      <w:bookmarkStart w:id="1509" w:name="_Toc51837499"/>
      <w:bookmarkStart w:id="1510" w:name="_Toc51837725"/>
      <w:bookmarkStart w:id="1511" w:name="_Toc51837949"/>
      <w:r w:rsidRPr="00E42491">
        <w:lastRenderedPageBreak/>
        <w:t>5.12</w:t>
      </w:r>
      <w:r w:rsidRPr="00E42491">
        <w:tab/>
        <w:t>Change the chargeable party at session set-up or during the session procedure</w:t>
      </w:r>
      <w:bookmarkEnd w:id="1504"/>
      <w:bookmarkEnd w:id="1505"/>
      <w:bookmarkEnd w:id="1506"/>
      <w:bookmarkEnd w:id="1507"/>
      <w:bookmarkEnd w:id="1508"/>
      <w:bookmarkEnd w:id="1509"/>
      <w:bookmarkEnd w:id="1510"/>
      <w:bookmarkEnd w:id="1511"/>
    </w:p>
    <w:p w14:paraId="209861D5" w14:textId="77777777" w:rsidR="005D3E30" w:rsidRPr="00E42491" w:rsidRDefault="005D3E30" w:rsidP="005D3E30">
      <w:pPr>
        <w:pStyle w:val="Heading3"/>
      </w:pPr>
      <w:bookmarkStart w:id="1512" w:name="_Toc19198239"/>
      <w:bookmarkStart w:id="1513" w:name="_Toc27897294"/>
      <w:bookmarkStart w:id="1514" w:name="_Toc36193256"/>
      <w:bookmarkStart w:id="1515" w:name="_Toc45198249"/>
      <w:bookmarkStart w:id="1516" w:name="_Toc45198475"/>
      <w:bookmarkStart w:id="1517" w:name="_Toc51837500"/>
      <w:bookmarkStart w:id="1518" w:name="_Toc51837726"/>
      <w:bookmarkStart w:id="1519" w:name="_Toc51837950"/>
      <w:r w:rsidRPr="00E42491">
        <w:t>5.12.1</w:t>
      </w:r>
      <w:r w:rsidRPr="00E42491">
        <w:tab/>
        <w:t>Set the chargeable party at session set-up</w:t>
      </w:r>
      <w:bookmarkEnd w:id="1512"/>
      <w:bookmarkEnd w:id="1513"/>
      <w:bookmarkEnd w:id="1514"/>
      <w:bookmarkEnd w:id="1515"/>
      <w:bookmarkEnd w:id="1516"/>
      <w:bookmarkEnd w:id="1517"/>
      <w:bookmarkEnd w:id="1518"/>
      <w:bookmarkEnd w:id="1519"/>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0" w:name="_MON_1486283722"/>
    <w:bookmarkEnd w:id="1520"/>
    <w:p w14:paraId="1093CCAC" w14:textId="77777777" w:rsidR="005D3E30" w:rsidRPr="00E42491" w:rsidRDefault="005D3E30" w:rsidP="005D3E30">
      <w:pPr>
        <w:pStyle w:val="TH"/>
      </w:pPr>
      <w:r w:rsidRPr="00E42491">
        <w:object w:dxaOrig="9160" w:dyaOrig="3932" w14:anchorId="443B7F07">
          <v:shape id="_x0000_i1099" type="#_x0000_t75" style="width:435.75pt;height:187.5pt" o:ole="">
            <v:imagedata r:id="rId75" o:title=""/>
          </v:shape>
          <o:OLEObject Type="Embed" ProgID="Word.Picture.8" ShapeID="_x0000_i1099" DrawAspect="Content" ObjectID="_1662453800" r:id="rId76"/>
        </w:object>
      </w:r>
    </w:p>
    <w:p w14:paraId="111FA420" w14:textId="77777777" w:rsidR="005D3E30" w:rsidRPr="00E42491" w:rsidRDefault="005D3E30" w:rsidP="005D3E30">
      <w:pPr>
        <w:pStyle w:val="TF"/>
      </w:pPr>
      <w:r w:rsidRPr="00E42491">
        <w:t>Figure 5.12.1-1: Set the chargeable party at AS session set-up</w:t>
      </w:r>
    </w:p>
    <w:p w14:paraId="05E8179A" w14:textId="77777777" w:rsidR="005D3E30" w:rsidRPr="00E42491" w:rsidRDefault="005D3E30" w:rsidP="005D3E30">
      <w:pPr>
        <w:pStyle w:val="B1"/>
      </w:pPr>
      <w:r w:rsidRPr="00E42491">
        <w:t>1.</w:t>
      </w:r>
      <w:r w:rsidRPr="00E42491">
        <w:tab/>
        <w:t xml:space="preserve">When setting up the connection between the AS and UE, the SCS/AS may request to become the chargeable party for the session to be set up by sending a Set chargeable party request message (SCS/AS Identifier, Description of the application flows,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1" w:name="_Toc19198240"/>
      <w:bookmarkStart w:id="1522" w:name="_Toc27897295"/>
      <w:bookmarkStart w:id="1523" w:name="_Toc36193257"/>
      <w:bookmarkStart w:id="1524" w:name="_Toc45198250"/>
      <w:bookmarkStart w:id="1525" w:name="_Toc45198476"/>
      <w:bookmarkStart w:id="1526" w:name="_Toc51837501"/>
      <w:bookmarkStart w:id="1527" w:name="_Toc51837727"/>
      <w:bookmarkStart w:id="1528" w:name="_Toc51837951"/>
      <w:r w:rsidRPr="00E42491">
        <w:t>5.12.2</w:t>
      </w:r>
      <w:r w:rsidRPr="00E42491">
        <w:tab/>
        <w:t>Change the chargeable party during the session</w:t>
      </w:r>
      <w:bookmarkEnd w:id="1521"/>
      <w:bookmarkEnd w:id="1522"/>
      <w:bookmarkEnd w:id="1523"/>
      <w:bookmarkEnd w:id="1524"/>
      <w:bookmarkEnd w:id="1525"/>
      <w:bookmarkEnd w:id="1526"/>
      <w:bookmarkEnd w:id="1527"/>
      <w:bookmarkEnd w:id="1528"/>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29" w:name="_MON_1486283630"/>
    <w:bookmarkEnd w:id="1529"/>
    <w:p w14:paraId="7558932B" w14:textId="77777777" w:rsidR="005D3E30" w:rsidRPr="00E42491" w:rsidRDefault="005D3E30" w:rsidP="005D3E30">
      <w:pPr>
        <w:pStyle w:val="TH"/>
      </w:pPr>
      <w:r w:rsidRPr="00E42491">
        <w:object w:dxaOrig="9120" w:dyaOrig="3932" w14:anchorId="39851512">
          <v:shape id="_x0000_i1100" type="#_x0000_t75" style="width:434.25pt;height:187.5pt" o:ole="">
            <v:imagedata r:id="rId77" o:title=""/>
          </v:shape>
          <o:OLEObject Type="Embed" ProgID="Word.Picture.8" ShapeID="_x0000_i1100" DrawAspect="Content" ObjectID="_1662453801" r:id="rId78"/>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0" w:name="_Toc19198241"/>
      <w:bookmarkStart w:id="1531" w:name="_Toc27897296"/>
      <w:bookmarkStart w:id="1532" w:name="_Toc36193258"/>
      <w:bookmarkStart w:id="1533" w:name="_Toc45198251"/>
      <w:bookmarkStart w:id="1534" w:name="_Toc45198477"/>
      <w:bookmarkStart w:id="1535" w:name="_Toc51837502"/>
      <w:bookmarkStart w:id="1536" w:name="_Toc51837728"/>
      <w:bookmarkStart w:id="1537" w:name="_Toc51837952"/>
      <w:r w:rsidRPr="00E42491">
        <w:t>5.13</w:t>
      </w:r>
      <w:r w:rsidRPr="00E42491">
        <w:tab/>
        <w:t>Non-IP Data Delivery procedures</w:t>
      </w:r>
      <w:bookmarkEnd w:id="1530"/>
      <w:bookmarkEnd w:id="1531"/>
      <w:bookmarkEnd w:id="1532"/>
      <w:bookmarkEnd w:id="1533"/>
      <w:bookmarkEnd w:id="1534"/>
      <w:bookmarkEnd w:id="1535"/>
      <w:bookmarkEnd w:id="1536"/>
      <w:bookmarkEnd w:id="1537"/>
    </w:p>
    <w:p w14:paraId="0CC20774" w14:textId="77777777" w:rsidR="005D3E30" w:rsidRPr="00E42491" w:rsidRDefault="005D3E30" w:rsidP="005D3E30">
      <w:pPr>
        <w:pStyle w:val="Heading3"/>
      </w:pPr>
      <w:bookmarkStart w:id="1538" w:name="_Toc19198242"/>
      <w:bookmarkStart w:id="1539" w:name="_Toc27897297"/>
      <w:bookmarkStart w:id="1540" w:name="_Toc36193259"/>
      <w:bookmarkStart w:id="1541" w:name="_Toc45198252"/>
      <w:bookmarkStart w:id="1542" w:name="_Toc45198478"/>
      <w:bookmarkStart w:id="1543" w:name="_Toc51837503"/>
      <w:bookmarkStart w:id="1544" w:name="_Toc51837729"/>
      <w:bookmarkStart w:id="1545" w:name="_Toc51837953"/>
      <w:r w:rsidRPr="00E42491">
        <w:t>5.13.1</w:t>
      </w:r>
      <w:r w:rsidRPr="00E42491">
        <w:tab/>
        <w:t>T6a/T6b Connection Establishment</w:t>
      </w:r>
      <w:bookmarkEnd w:id="1538"/>
      <w:bookmarkEnd w:id="1539"/>
      <w:bookmarkEnd w:id="1540"/>
      <w:bookmarkEnd w:id="1541"/>
      <w:bookmarkEnd w:id="1542"/>
      <w:bookmarkEnd w:id="1543"/>
      <w:bookmarkEnd w:id="1544"/>
      <w:bookmarkEnd w:id="1545"/>
    </w:p>
    <w:p w14:paraId="0AA4B59A" w14:textId="77777777" w:rsidR="005D3E30" w:rsidRPr="00E42491" w:rsidRDefault="005D3E30" w:rsidP="005D3E30">
      <w:pPr>
        <w:pStyle w:val="Heading4"/>
      </w:pPr>
      <w:bookmarkStart w:id="1546" w:name="_Toc19198243"/>
      <w:bookmarkStart w:id="1547" w:name="_Toc27897298"/>
      <w:bookmarkStart w:id="1548" w:name="_Toc36193260"/>
      <w:bookmarkStart w:id="1549" w:name="_Toc45198253"/>
      <w:bookmarkStart w:id="1550" w:name="_Toc45198479"/>
      <w:bookmarkStart w:id="1551" w:name="_Toc51837504"/>
      <w:bookmarkStart w:id="1552" w:name="_Toc51837730"/>
      <w:bookmarkStart w:id="1553" w:name="_Toc51837954"/>
      <w:r w:rsidRPr="00E42491">
        <w:t>5.13.1.1</w:t>
      </w:r>
      <w:r w:rsidRPr="00E42491">
        <w:tab/>
        <w:t>General</w:t>
      </w:r>
      <w:bookmarkEnd w:id="1546"/>
      <w:bookmarkEnd w:id="1547"/>
      <w:bookmarkEnd w:id="1548"/>
      <w:bookmarkEnd w:id="1549"/>
      <w:bookmarkEnd w:id="1550"/>
      <w:bookmarkEnd w:id="1551"/>
      <w:bookmarkEnd w:id="1552"/>
      <w:bookmarkEnd w:id="1553"/>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4" w:name="_Toc19198244"/>
      <w:bookmarkStart w:id="1555" w:name="_Toc27897299"/>
      <w:bookmarkStart w:id="1556" w:name="_Toc36193261"/>
      <w:bookmarkStart w:id="1557" w:name="_Toc45198254"/>
      <w:bookmarkStart w:id="1558" w:name="_Toc45198480"/>
      <w:bookmarkStart w:id="1559" w:name="_Toc51837505"/>
      <w:bookmarkStart w:id="1560" w:name="_Toc51837731"/>
      <w:bookmarkStart w:id="1561" w:name="_Toc51837955"/>
      <w:r w:rsidRPr="00E42491">
        <w:t>5.13.1.2</w:t>
      </w:r>
      <w:r w:rsidRPr="00E42491">
        <w:tab/>
        <w:t>T6a/T6b Connection Establishment Procedure</w:t>
      </w:r>
      <w:bookmarkEnd w:id="1554"/>
      <w:bookmarkEnd w:id="1555"/>
      <w:bookmarkEnd w:id="1556"/>
      <w:bookmarkEnd w:id="1557"/>
      <w:bookmarkEnd w:id="1558"/>
      <w:bookmarkEnd w:id="1559"/>
      <w:bookmarkEnd w:id="1560"/>
      <w:bookmarkEnd w:id="1561"/>
    </w:p>
    <w:bookmarkStart w:id="1562" w:name="_MON_1520844522"/>
    <w:bookmarkEnd w:id="1562"/>
    <w:p w14:paraId="0E91878A" w14:textId="77777777" w:rsidR="005D3E30" w:rsidRPr="00E42491" w:rsidRDefault="005D3E30" w:rsidP="005D3E30">
      <w:pPr>
        <w:pStyle w:val="TH"/>
      </w:pPr>
      <w:r w:rsidRPr="00E42491">
        <w:rPr>
          <w:b w:val="0"/>
        </w:rPr>
        <w:object w:dxaOrig="8099" w:dyaOrig="3714" w14:anchorId="41863219">
          <v:shape id="_x0000_i1101" type="#_x0000_t75" style="width:405pt;height:186pt" o:ole="">
            <v:imagedata r:id="rId79" o:title=""/>
          </v:shape>
          <o:OLEObject Type="Embed" ProgID="Word.Picture.8" ShapeID="_x0000_i1101" DrawAspect="Content" ObjectID="_1662453802" r:id="rId80"/>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 TS</w:t>
      </w:r>
      <w:r>
        <w:t> </w:t>
      </w:r>
      <w:r w:rsidRPr="00E42491">
        <w:t>23.401</w:t>
      </w:r>
      <w:r>
        <w:t> </w:t>
      </w:r>
      <w:r w:rsidRPr="00E42491">
        <w:t>[7]) clause 5.3.2.1) or instead of step 2-6 of the UE requested PDN connectivity procedure (see TS</w:t>
      </w:r>
      <w:r>
        <w:t> </w:t>
      </w:r>
      <w:r w:rsidRPr="00E42491">
        <w:t>23.401</w:t>
      </w:r>
      <w:r>
        <w:t> </w:t>
      </w:r>
      <w:r w:rsidRPr="00E42491">
        <w:t>[7] clause 5.10.2) or instead of step 4-8 of the PDP Context Activation procedure (see TS</w:t>
      </w:r>
      <w:r>
        <w:t> </w:t>
      </w:r>
      <w:r w:rsidRPr="00E42491">
        <w:t>23.060</w:t>
      </w:r>
      <w:r>
        <w:t> </w:t>
      </w:r>
      <w:r w:rsidRPr="00E42491">
        <w:t>[6] clause 9.2.2.1),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 TS</w:t>
      </w:r>
      <w:r>
        <w:t> </w:t>
      </w:r>
      <w:r w:rsidRPr="00E42491">
        <w:t>23.401</w:t>
      </w:r>
      <w:r>
        <w:t> </w:t>
      </w:r>
      <w:r w:rsidRPr="00E42491">
        <w:t>[7], clause 4.7.7).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3" w:name="_Toc19198245"/>
      <w:bookmarkStart w:id="1564" w:name="_Toc27897300"/>
      <w:bookmarkStart w:id="1565" w:name="_Toc36193262"/>
      <w:bookmarkStart w:id="1566" w:name="_Toc45198255"/>
      <w:bookmarkStart w:id="1567" w:name="_Toc45198481"/>
      <w:bookmarkStart w:id="1568" w:name="_Toc51837506"/>
      <w:bookmarkStart w:id="1569" w:name="_Toc51837732"/>
      <w:bookmarkStart w:id="1570" w:name="_Toc51837956"/>
      <w:r w:rsidRPr="00E42491">
        <w:t>5.13.2</w:t>
      </w:r>
      <w:r w:rsidRPr="00E42491">
        <w:tab/>
        <w:t>NIDD Configuration</w:t>
      </w:r>
      <w:bookmarkEnd w:id="1563"/>
      <w:bookmarkEnd w:id="1564"/>
      <w:bookmarkEnd w:id="1565"/>
      <w:bookmarkEnd w:id="1566"/>
      <w:bookmarkEnd w:id="1567"/>
      <w:bookmarkEnd w:id="1568"/>
      <w:bookmarkEnd w:id="1569"/>
      <w:bookmarkEnd w:id="157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1" w:name="_MON_1599483649"/>
    <w:bookmarkEnd w:id="1571"/>
    <w:p w14:paraId="6399675D" w14:textId="77777777" w:rsidR="005D3E30" w:rsidRPr="00BE549F" w:rsidRDefault="005D3E30" w:rsidP="005D3E30">
      <w:pPr>
        <w:pStyle w:val="TH"/>
      </w:pPr>
      <w:r w:rsidRPr="00BE549F">
        <w:rPr>
          <w:b w:val="0"/>
        </w:rPr>
        <w:object w:dxaOrig="5726" w:dyaOrig="4031" w14:anchorId="543CCBC3">
          <v:shape id="_x0000_i1102" type="#_x0000_t75" style="width:285.75pt;height:201.75pt" o:ole="">
            <v:imagedata r:id="rId81" o:title=""/>
          </v:shape>
          <o:OLEObject Type="Embed" ProgID="Word.Picture.8" ShapeID="_x0000_i1102" DrawAspect="Content" ObjectID="_1662453803" r:id="rId82"/>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2" w:name="_Toc19198246"/>
      <w:bookmarkStart w:id="1573" w:name="_Toc27897301"/>
      <w:bookmarkStart w:id="1574" w:name="_Toc36193263"/>
      <w:bookmarkStart w:id="1575" w:name="_Toc45198256"/>
      <w:bookmarkStart w:id="1576" w:name="_Toc45198482"/>
      <w:bookmarkStart w:id="1577" w:name="_Toc51837507"/>
      <w:bookmarkStart w:id="1578" w:name="_Toc51837733"/>
      <w:bookmarkStart w:id="1579" w:name="_Toc51837957"/>
      <w:r w:rsidRPr="00E42491">
        <w:t>5.13.3</w:t>
      </w:r>
      <w:r w:rsidRPr="00E42491">
        <w:tab/>
        <w:t>Mobile Terminated NIDD procedure</w:t>
      </w:r>
      <w:bookmarkEnd w:id="1572"/>
      <w:bookmarkEnd w:id="1573"/>
      <w:bookmarkEnd w:id="1574"/>
      <w:bookmarkEnd w:id="1575"/>
      <w:bookmarkEnd w:id="1576"/>
      <w:bookmarkEnd w:id="1577"/>
      <w:bookmarkEnd w:id="1578"/>
      <w:bookmarkEnd w:id="1579"/>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0" w:name="_MON_1543925079"/>
    <w:bookmarkEnd w:id="1580"/>
    <w:p w14:paraId="78F6821B" w14:textId="77777777" w:rsidR="005D3E30" w:rsidRDefault="005D3E30" w:rsidP="005D3E30">
      <w:pPr>
        <w:pStyle w:val="TH"/>
      </w:pPr>
      <w:r>
        <w:object w:dxaOrig="8931" w:dyaOrig="5493" w14:anchorId="3B61DA25">
          <v:shape id="_x0000_i1103" type="#_x0000_t75" style="width:446.25pt;height:275.25pt" o:ole="">
            <v:imagedata r:id="rId83" o:title=""/>
          </v:shape>
          <o:OLEObject Type="Embed" ProgID="Word.Picture.8" ShapeID="_x0000_i1103" DrawAspect="Content" ObjectID="_1662453804" r:id="rId84"/>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77777777"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the eNodeB supports acknowledgements of downlink NIDD delivery and if acknowledgements of downlink NAS data PDUs are enabled in the subscription information for the UE and the eNodeB has acknowledged successful delivery to the MME/SGSN (see TS</w:t>
      </w:r>
      <w:r>
        <w:t> </w:t>
      </w:r>
      <w:r w:rsidRPr="00E42491">
        <w:t>23.401</w:t>
      </w:r>
      <w:r>
        <w:t> </w:t>
      </w:r>
      <w:r w:rsidRPr="00E42491">
        <w:t>[7], clause 5.3.4B.3),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1" w:name="_Toc19198247"/>
      <w:bookmarkStart w:id="1582" w:name="_Toc27897302"/>
      <w:bookmarkStart w:id="1583" w:name="_Toc36193264"/>
      <w:bookmarkStart w:id="1584" w:name="_Toc45198257"/>
      <w:bookmarkStart w:id="1585" w:name="_Toc45198483"/>
      <w:bookmarkStart w:id="1586" w:name="_Toc51837508"/>
      <w:bookmarkStart w:id="1587" w:name="_Toc51837734"/>
      <w:bookmarkStart w:id="1588" w:name="_Toc51837958"/>
      <w:r w:rsidRPr="00E42491">
        <w:t>5.13.4</w:t>
      </w:r>
      <w:r w:rsidRPr="00E42491">
        <w:tab/>
        <w:t>Mobile Originated NIDD procedure</w:t>
      </w:r>
      <w:bookmarkEnd w:id="1581"/>
      <w:bookmarkEnd w:id="1582"/>
      <w:bookmarkEnd w:id="1583"/>
      <w:bookmarkEnd w:id="1584"/>
      <w:bookmarkEnd w:id="1585"/>
      <w:bookmarkEnd w:id="1586"/>
      <w:bookmarkEnd w:id="1587"/>
      <w:bookmarkEnd w:id="1588"/>
    </w:p>
    <w:bookmarkStart w:id="1589" w:name="_MON_1543921417"/>
    <w:bookmarkEnd w:id="1589"/>
    <w:p w14:paraId="17BD8129" w14:textId="77777777" w:rsidR="005D3E30" w:rsidRDefault="005D3E30" w:rsidP="005D3E30">
      <w:pPr>
        <w:pStyle w:val="TH"/>
      </w:pPr>
      <w:r>
        <w:object w:dxaOrig="7962" w:dyaOrig="3505" w14:anchorId="33FAA345">
          <v:shape id="_x0000_i1104" type="#_x0000_t75" style="width:398.25pt;height:175.5pt" o:ole="">
            <v:imagedata r:id="rId85" o:title=""/>
          </v:shape>
          <o:OLEObject Type="Embed" ProgID="Word.Picture.8" ShapeID="_x0000_i1104" DrawAspect="Content" ObjectID="_1662453805" r:id="rId86"/>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0" w:name="_Toc19198248"/>
      <w:bookmarkStart w:id="1591" w:name="_Toc27897303"/>
      <w:bookmarkStart w:id="1592" w:name="_Toc36193265"/>
      <w:bookmarkStart w:id="1593" w:name="_Toc45198258"/>
      <w:bookmarkStart w:id="1594" w:name="_Toc45198484"/>
      <w:bookmarkStart w:id="1595" w:name="_Toc51837509"/>
      <w:bookmarkStart w:id="1596" w:name="_Toc51837735"/>
      <w:bookmarkStart w:id="1597" w:name="_Toc51837959"/>
      <w:r w:rsidRPr="00E42491">
        <w:t>5.13.5</w:t>
      </w:r>
      <w:r w:rsidRPr="00E42491">
        <w:tab/>
        <w:t>T6a/T6b Connection Release</w:t>
      </w:r>
      <w:bookmarkEnd w:id="1590"/>
      <w:bookmarkEnd w:id="1591"/>
      <w:bookmarkEnd w:id="1592"/>
      <w:bookmarkEnd w:id="1593"/>
      <w:bookmarkEnd w:id="1594"/>
      <w:bookmarkEnd w:id="1595"/>
      <w:bookmarkEnd w:id="1596"/>
      <w:bookmarkEnd w:id="1597"/>
    </w:p>
    <w:p w14:paraId="4533DABE" w14:textId="77777777" w:rsidR="005D3E30" w:rsidRPr="00E42491" w:rsidRDefault="005D3E30" w:rsidP="005D3E30">
      <w:pPr>
        <w:pStyle w:val="Heading4"/>
      </w:pPr>
      <w:bookmarkStart w:id="1598" w:name="_Toc19198249"/>
      <w:bookmarkStart w:id="1599" w:name="_Toc27897304"/>
      <w:bookmarkStart w:id="1600" w:name="_Toc36193266"/>
      <w:bookmarkStart w:id="1601" w:name="_Toc45198259"/>
      <w:bookmarkStart w:id="1602" w:name="_Toc45198485"/>
      <w:bookmarkStart w:id="1603" w:name="_Toc51837510"/>
      <w:bookmarkStart w:id="1604" w:name="_Toc51837736"/>
      <w:bookmarkStart w:id="1605" w:name="_Toc51837960"/>
      <w:r w:rsidRPr="00E42491">
        <w:t>5.13.5.1</w:t>
      </w:r>
      <w:r w:rsidRPr="00E42491">
        <w:tab/>
        <w:t>General</w:t>
      </w:r>
      <w:bookmarkEnd w:id="1598"/>
      <w:bookmarkEnd w:id="1599"/>
      <w:bookmarkEnd w:id="1600"/>
      <w:bookmarkEnd w:id="1601"/>
      <w:bookmarkEnd w:id="1602"/>
      <w:bookmarkEnd w:id="1603"/>
      <w:bookmarkEnd w:id="1604"/>
      <w:bookmarkEnd w:id="1605"/>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77777777" w:rsidR="005D3E30" w:rsidRPr="00E42491" w:rsidRDefault="005D3E30" w:rsidP="005D3E30">
      <w:pPr>
        <w:pStyle w:val="B1"/>
      </w:pPr>
      <w:r w:rsidRPr="00E42491">
        <w:t>-</w:t>
      </w:r>
      <w:r w:rsidRPr="00E42491">
        <w:tab/>
        <w:t>Detach Procedures (see TS</w:t>
      </w:r>
      <w:r>
        <w:t> </w:t>
      </w:r>
      <w:r w:rsidRPr="00E42491">
        <w:t>23.060</w:t>
      </w:r>
      <w:r>
        <w:t> </w:t>
      </w:r>
      <w:r w:rsidRPr="00E42491">
        <w:t>[6] clause 6.6), or</w:t>
      </w:r>
    </w:p>
    <w:p w14:paraId="2E8EA2D7" w14:textId="77777777" w:rsidR="005D3E30" w:rsidRPr="00E42491" w:rsidRDefault="005D3E30" w:rsidP="005D3E30">
      <w:pPr>
        <w:pStyle w:val="B1"/>
      </w:pPr>
      <w:r w:rsidRPr="00E42491">
        <w:t>-</w:t>
      </w:r>
      <w:r w:rsidRPr="00E42491">
        <w:tab/>
        <w:t>MS and network initiated PDP Deactivation Procedures (see TS</w:t>
      </w:r>
      <w:r>
        <w:t> </w:t>
      </w:r>
      <w:r w:rsidRPr="00E42491">
        <w:t>23.060</w:t>
      </w:r>
      <w:r>
        <w:t> </w:t>
      </w:r>
      <w:r w:rsidRPr="00E42491">
        <w:t>[6] clause 9.2.4).</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06" w:name="_Toc19198250"/>
      <w:bookmarkStart w:id="1607" w:name="_Toc27897305"/>
      <w:bookmarkStart w:id="1608" w:name="_Toc36193267"/>
      <w:bookmarkStart w:id="1609" w:name="_Toc45198260"/>
      <w:bookmarkStart w:id="1610" w:name="_Toc45198486"/>
      <w:bookmarkStart w:id="1611" w:name="_Toc51837511"/>
      <w:bookmarkStart w:id="1612" w:name="_Toc51837737"/>
      <w:bookmarkStart w:id="1613" w:name="_Toc51837961"/>
      <w:r w:rsidRPr="00E42491">
        <w:lastRenderedPageBreak/>
        <w:t>5.13.5.2</w:t>
      </w:r>
      <w:r w:rsidRPr="00E42491">
        <w:tab/>
        <w:t>MME/SGSN Initiated T6a/T6b Connection Release procedure</w:t>
      </w:r>
      <w:bookmarkEnd w:id="1606"/>
      <w:bookmarkEnd w:id="1607"/>
      <w:bookmarkEnd w:id="1608"/>
      <w:bookmarkEnd w:id="1609"/>
      <w:bookmarkEnd w:id="1610"/>
      <w:bookmarkEnd w:id="1611"/>
      <w:bookmarkEnd w:id="1612"/>
      <w:bookmarkEnd w:id="1613"/>
    </w:p>
    <w:bookmarkStart w:id="1614" w:name="_MON_1520859042"/>
    <w:bookmarkEnd w:id="1614"/>
    <w:p w14:paraId="536EE37C" w14:textId="77777777" w:rsidR="005D3E30" w:rsidRPr="00E42491" w:rsidRDefault="005D3E30" w:rsidP="005D3E30">
      <w:pPr>
        <w:pStyle w:val="TH"/>
      </w:pPr>
      <w:r w:rsidRPr="00E42491">
        <w:rPr>
          <w:b w:val="0"/>
        </w:rPr>
        <w:object w:dxaOrig="8903" w:dyaOrig="3709" w14:anchorId="31566223">
          <v:shape id="_x0000_i1105" type="#_x0000_t75" style="width:445.5pt;height:185.25pt" o:ole="">
            <v:imagedata r:id="rId87" o:title=""/>
          </v:shape>
          <o:OLEObject Type="Embed" ProgID="Word.Picture.8" ShapeID="_x0000_i1105" DrawAspect="Content" ObjectID="_1662453806" r:id="rId88"/>
        </w:object>
      </w:r>
    </w:p>
    <w:p w14:paraId="6019EDAD" w14:textId="77777777" w:rsidR="005D3E30" w:rsidRPr="00E42491" w:rsidRDefault="005D3E30" w:rsidP="005D3E30">
      <w:pPr>
        <w:pStyle w:val="TF"/>
      </w:pPr>
      <w:r w:rsidRPr="00E42491">
        <w:t>Figure 5.13.5.2-1: MME/SGSN Initiated T6a/T6b Connection Release procedure</w:t>
      </w:r>
    </w:p>
    <w:p w14:paraId="5DBFF9AF" w14:textId="77777777"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 TS</w:t>
      </w:r>
      <w:r>
        <w:t> </w:t>
      </w:r>
      <w:r w:rsidRPr="00E42491">
        <w:t>23.060</w:t>
      </w:r>
      <w:r>
        <w:t> </w:t>
      </w:r>
      <w:r w:rsidRPr="00E42491">
        <w:t>[6] clause 6,6 is performed, or an MS or network initiated Deactivation Procedure specified in TS</w:t>
      </w:r>
      <w:r>
        <w:t> </w:t>
      </w:r>
      <w:r w:rsidRPr="00E42491">
        <w:t>23.060</w:t>
      </w:r>
      <w:r>
        <w:t> </w:t>
      </w:r>
      <w:r w:rsidRPr="00E42491">
        <w:t>[6] clause 9.2.4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77777777" w:rsidR="005D3E30" w:rsidRDefault="005D3E30" w:rsidP="005D3E30">
      <w:pPr>
        <w:pStyle w:val="B1"/>
      </w:pPr>
      <w:r>
        <w:tab/>
        <w:t>If the last PDN Connection of a given APN is being released, the SCEF may send to the MME the current APN Rate Control Status (see TS 23.401 [7], clause 4.7.7.3). The MME stores it in the MM context.</w:t>
      </w:r>
    </w:p>
    <w:p w14:paraId="06F43B2A" w14:textId="77777777" w:rsidR="005D3E30" w:rsidRPr="00E42491" w:rsidRDefault="005D3E30" w:rsidP="005D3E30">
      <w:pPr>
        <w:pStyle w:val="Heading4"/>
      </w:pPr>
      <w:bookmarkStart w:id="1615" w:name="_Toc19198251"/>
      <w:bookmarkStart w:id="1616" w:name="_Toc27897306"/>
      <w:bookmarkStart w:id="1617" w:name="_Toc36193268"/>
      <w:bookmarkStart w:id="1618" w:name="_Toc45198261"/>
      <w:bookmarkStart w:id="1619" w:name="_Toc45198487"/>
      <w:bookmarkStart w:id="1620" w:name="_Toc51837512"/>
      <w:bookmarkStart w:id="1621" w:name="_Toc51837738"/>
      <w:bookmarkStart w:id="1622" w:name="_Toc51837962"/>
      <w:r w:rsidRPr="00E42491">
        <w:lastRenderedPageBreak/>
        <w:t>5.13.5.3</w:t>
      </w:r>
      <w:r w:rsidRPr="00E42491">
        <w:tab/>
        <w:t>SCEF Initiated T6a/T6b Connection Release procedure</w:t>
      </w:r>
      <w:bookmarkEnd w:id="1615"/>
      <w:bookmarkEnd w:id="1616"/>
      <w:bookmarkEnd w:id="1617"/>
      <w:bookmarkEnd w:id="1618"/>
      <w:bookmarkEnd w:id="1619"/>
      <w:bookmarkEnd w:id="1620"/>
      <w:bookmarkEnd w:id="1621"/>
      <w:bookmarkEnd w:id="1622"/>
    </w:p>
    <w:p w14:paraId="628E6DF5" w14:textId="77777777" w:rsidR="005D3E30" w:rsidRPr="00E42491" w:rsidRDefault="005D3E30" w:rsidP="005D3E30">
      <w:pPr>
        <w:pStyle w:val="TH"/>
      </w:pPr>
      <w:r w:rsidRPr="00E42491">
        <w:rPr>
          <w:b w:val="0"/>
        </w:rPr>
        <w:object w:dxaOrig="9820" w:dyaOrig="5125" w14:anchorId="59FFAAE9">
          <v:shape id="_x0000_i1106" type="#_x0000_t75" style="width:478.5pt;height:249.75pt" o:ole="">
            <v:imagedata r:id="rId89" o:title=""/>
          </v:shape>
          <o:OLEObject Type="Embed" ProgID="Word.Picture.8" ShapeID="_x0000_i1106" DrawAspect="Content" ObjectID="_1662453807" r:id="rId90"/>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77777777" w:rsidR="005D3E30" w:rsidRDefault="005D3E30" w:rsidP="005D3E30">
      <w:pPr>
        <w:pStyle w:val="B1"/>
      </w:pPr>
      <w:r>
        <w:tab/>
        <w:t>If the last PDN Connection of a given APN is being released, the SCEF may send to the MME the APN Rate Control Status (see TS 23.401 [7], clause 4.7.7.3).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77777777"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 TS</w:t>
      </w:r>
      <w:r>
        <w:t> </w:t>
      </w:r>
      <w:r w:rsidRPr="00E42491">
        <w:t>23.060</w:t>
      </w:r>
      <w:r>
        <w:t> </w:t>
      </w:r>
      <w:r w:rsidRPr="00E42491">
        <w:t>[6] clause 6.6.2.1, or a network initiated Deactivation Procedure specified in TS</w:t>
      </w:r>
      <w:r>
        <w:t> </w:t>
      </w:r>
      <w:r w:rsidRPr="00E42491">
        <w:t>23.060</w:t>
      </w:r>
      <w:r>
        <w:t> </w:t>
      </w:r>
      <w:r w:rsidRPr="00E42491">
        <w:t>[6] clause 9.2.4, for which the PDN/PDP connection to an SCEF exists.</w:t>
      </w:r>
    </w:p>
    <w:p w14:paraId="7C71CBF6" w14:textId="77777777" w:rsidR="005D3E30" w:rsidRPr="00E42491" w:rsidRDefault="005D3E30" w:rsidP="005D3E30">
      <w:pPr>
        <w:pStyle w:val="Heading3"/>
      </w:pPr>
      <w:bookmarkStart w:id="1623" w:name="_Toc19198252"/>
      <w:bookmarkStart w:id="1624" w:name="_Toc27897307"/>
      <w:bookmarkStart w:id="1625" w:name="_Toc36193269"/>
      <w:bookmarkStart w:id="1626" w:name="_Toc45198262"/>
      <w:bookmarkStart w:id="1627" w:name="_Toc45198488"/>
      <w:bookmarkStart w:id="1628" w:name="_Toc51837513"/>
      <w:bookmarkStart w:id="1629" w:name="_Toc51837739"/>
      <w:bookmarkStart w:id="1630" w:name="_Toc51837963"/>
      <w:r w:rsidRPr="00E42491">
        <w:t>5.13.6</w:t>
      </w:r>
      <w:r w:rsidRPr="00E42491">
        <w:tab/>
        <w:t>Serving node relocation procedure over T6a/T6b</w:t>
      </w:r>
      <w:bookmarkEnd w:id="1623"/>
      <w:bookmarkEnd w:id="1624"/>
      <w:bookmarkEnd w:id="1625"/>
      <w:bookmarkEnd w:id="1626"/>
      <w:bookmarkEnd w:id="1627"/>
      <w:bookmarkEnd w:id="1628"/>
      <w:bookmarkEnd w:id="1629"/>
      <w:bookmarkEnd w:id="1630"/>
    </w:p>
    <w:p w14:paraId="34AA977A" w14:textId="77777777" w:rsidR="005D3E30" w:rsidRPr="00E42491" w:rsidRDefault="005D3E30" w:rsidP="005D3E30">
      <w:pPr>
        <w:pStyle w:val="Heading4"/>
      </w:pPr>
      <w:bookmarkStart w:id="1631" w:name="_Toc19198253"/>
      <w:bookmarkStart w:id="1632" w:name="_Toc27897308"/>
      <w:bookmarkStart w:id="1633" w:name="_Toc36193270"/>
      <w:bookmarkStart w:id="1634" w:name="_Toc45198263"/>
      <w:bookmarkStart w:id="1635" w:name="_Toc45198489"/>
      <w:bookmarkStart w:id="1636" w:name="_Toc51837514"/>
      <w:bookmarkStart w:id="1637" w:name="_Toc51837740"/>
      <w:bookmarkStart w:id="1638" w:name="_Toc51837964"/>
      <w:r w:rsidRPr="00E42491">
        <w:t>5.13.6.1</w:t>
      </w:r>
      <w:r w:rsidRPr="00E42491">
        <w:tab/>
        <w:t>General</w:t>
      </w:r>
      <w:bookmarkEnd w:id="1631"/>
      <w:bookmarkEnd w:id="1632"/>
      <w:bookmarkEnd w:id="1633"/>
      <w:bookmarkEnd w:id="1634"/>
      <w:bookmarkEnd w:id="1635"/>
      <w:bookmarkEnd w:id="1636"/>
      <w:bookmarkEnd w:id="1637"/>
      <w:bookmarkEnd w:id="1638"/>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39" w:name="_Toc19198254"/>
      <w:bookmarkStart w:id="1640" w:name="_Toc27897309"/>
      <w:bookmarkStart w:id="1641" w:name="_Toc36193271"/>
      <w:bookmarkStart w:id="1642" w:name="_Toc45198264"/>
      <w:bookmarkStart w:id="1643" w:name="_Toc45198490"/>
      <w:bookmarkStart w:id="1644" w:name="_Toc51837515"/>
      <w:bookmarkStart w:id="1645" w:name="_Toc51837741"/>
      <w:bookmarkStart w:id="1646" w:name="_Toc51837965"/>
      <w:r w:rsidRPr="00E42491">
        <w:t>5.13.6.2</w:t>
      </w:r>
      <w:r w:rsidRPr="00E42491">
        <w:tab/>
        <w:t>Successful TAU/RAU procedure with T6a/T6b</w:t>
      </w:r>
      <w:bookmarkEnd w:id="1639"/>
      <w:bookmarkEnd w:id="1640"/>
      <w:bookmarkEnd w:id="1641"/>
      <w:bookmarkEnd w:id="1642"/>
      <w:bookmarkEnd w:id="1643"/>
      <w:bookmarkEnd w:id="1644"/>
      <w:bookmarkEnd w:id="1645"/>
      <w:bookmarkEnd w:id="1646"/>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47" w:name="_MON_1520860597"/>
    <w:bookmarkEnd w:id="1647"/>
    <w:p w14:paraId="36702AE8" w14:textId="77777777" w:rsidR="005D3E30" w:rsidRPr="00E42491" w:rsidRDefault="005D3E30" w:rsidP="005D3E30">
      <w:pPr>
        <w:pStyle w:val="TH"/>
      </w:pPr>
      <w:r w:rsidRPr="00E42491">
        <w:rPr>
          <w:b w:val="0"/>
        </w:rPr>
        <w:object w:dxaOrig="9356" w:dyaOrig="4108" w14:anchorId="404C9073">
          <v:shape id="_x0000_i1107" type="#_x0000_t75" style="width:468pt;height:205.5pt" o:ole="">
            <v:imagedata r:id="rId91" o:title=""/>
          </v:shape>
          <o:OLEObject Type="Embed" ProgID="Word.Picture.8" ShapeID="_x0000_i1107" DrawAspect="Content" ObjectID="_1662453808" r:id="rId92"/>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48" w:name="_Toc19198255"/>
      <w:bookmarkStart w:id="1649" w:name="_Toc27897310"/>
      <w:bookmarkStart w:id="1650" w:name="_Toc36193272"/>
      <w:bookmarkStart w:id="1651" w:name="_Toc45198265"/>
      <w:bookmarkStart w:id="1652" w:name="_Toc45198491"/>
      <w:bookmarkStart w:id="1653" w:name="_Toc51837516"/>
      <w:bookmarkStart w:id="1654" w:name="_Toc51837742"/>
      <w:bookmarkStart w:id="1655" w:name="_Toc51837966"/>
      <w:r w:rsidRPr="00E42491">
        <w:t>5.13.7</w:t>
      </w:r>
      <w:r>
        <w:tab/>
        <w:t>Void</w:t>
      </w:r>
      <w:bookmarkEnd w:id="1648"/>
      <w:bookmarkEnd w:id="1649"/>
      <w:bookmarkEnd w:id="1650"/>
      <w:bookmarkEnd w:id="1651"/>
      <w:bookmarkEnd w:id="1652"/>
      <w:bookmarkEnd w:id="1653"/>
      <w:bookmarkEnd w:id="1654"/>
      <w:bookmarkEnd w:id="1655"/>
    </w:p>
    <w:p w14:paraId="22B5F1DE" w14:textId="77777777" w:rsidR="005D3E30" w:rsidRPr="00E42491" w:rsidRDefault="005D3E30" w:rsidP="005D3E30"/>
    <w:p w14:paraId="390C8BB8" w14:textId="77777777" w:rsidR="005D3E30" w:rsidRPr="00E42491" w:rsidRDefault="005D3E30" w:rsidP="005D3E30">
      <w:pPr>
        <w:pStyle w:val="Heading3"/>
      </w:pPr>
      <w:bookmarkStart w:id="1656" w:name="_Toc19198256"/>
      <w:bookmarkStart w:id="1657" w:name="_Toc27897311"/>
      <w:bookmarkStart w:id="1658" w:name="_Toc36193273"/>
      <w:bookmarkStart w:id="1659" w:name="_Toc45198266"/>
      <w:bookmarkStart w:id="1660" w:name="_Toc45198492"/>
      <w:bookmarkStart w:id="1661" w:name="_Toc51837517"/>
      <w:bookmarkStart w:id="1662" w:name="_Toc51837743"/>
      <w:bookmarkStart w:id="1663" w:name="_Toc51837967"/>
      <w:r w:rsidRPr="00E42491">
        <w:t>5.13.8</w:t>
      </w:r>
      <w:r w:rsidRPr="00E42491">
        <w:tab/>
        <w:t>NIDD Authorisation Update</w:t>
      </w:r>
      <w:bookmarkEnd w:id="1656"/>
      <w:bookmarkEnd w:id="1657"/>
      <w:bookmarkEnd w:id="1658"/>
      <w:bookmarkEnd w:id="1659"/>
      <w:bookmarkEnd w:id="1660"/>
      <w:bookmarkEnd w:id="1661"/>
      <w:bookmarkEnd w:id="1662"/>
      <w:bookmarkEnd w:id="1663"/>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4" w:name="_MON_1587198493"/>
    <w:bookmarkEnd w:id="1664"/>
    <w:p w14:paraId="3A061961" w14:textId="77777777" w:rsidR="005D3E30" w:rsidRDefault="005D3E30" w:rsidP="005D3E30">
      <w:pPr>
        <w:pStyle w:val="TH"/>
      </w:pPr>
      <w:r>
        <w:object w:dxaOrig="5723" w:dyaOrig="2993" w14:anchorId="544E6384">
          <v:shape id="_x0000_i1108" type="#_x0000_t75" style="width:286.5pt;height:150pt" o:ole="">
            <v:imagedata r:id="rId93" o:title=""/>
          </v:shape>
          <o:OLEObject Type="Embed" ProgID="Word.Picture.8" ShapeID="_x0000_i1108" DrawAspect="Content" ObjectID="_1662453809" r:id="rId94"/>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5" w:name="_Toc19198257"/>
      <w:bookmarkStart w:id="1666" w:name="_Toc27897312"/>
      <w:bookmarkStart w:id="1667" w:name="_Toc36193274"/>
      <w:bookmarkStart w:id="1668" w:name="_Toc45198267"/>
      <w:bookmarkStart w:id="1669" w:name="_Toc45198493"/>
      <w:bookmarkStart w:id="1670" w:name="_Toc51837518"/>
      <w:bookmarkStart w:id="1671" w:name="_Toc51837744"/>
      <w:bookmarkStart w:id="1672" w:name="_Toc51837968"/>
      <w:r w:rsidRPr="00E42491">
        <w:t>5.14</w:t>
      </w:r>
      <w:r w:rsidRPr="00E42491">
        <w:tab/>
        <w:t>PFD management via SCEF</w:t>
      </w:r>
      <w:bookmarkEnd w:id="1665"/>
      <w:bookmarkEnd w:id="1666"/>
      <w:bookmarkEnd w:id="1667"/>
      <w:bookmarkEnd w:id="1668"/>
      <w:bookmarkEnd w:id="1669"/>
      <w:bookmarkEnd w:id="1670"/>
      <w:bookmarkEnd w:id="1671"/>
      <w:bookmarkEnd w:id="1672"/>
    </w:p>
    <w:p w14:paraId="7C349F22" w14:textId="77777777" w:rsidR="005D3E30" w:rsidRPr="00E42491" w:rsidRDefault="005D3E30" w:rsidP="005D3E30">
      <w:pPr>
        <w:pStyle w:val="Heading3"/>
      </w:pPr>
      <w:bookmarkStart w:id="1673" w:name="_Toc19198258"/>
      <w:bookmarkStart w:id="1674" w:name="_Toc27897313"/>
      <w:bookmarkStart w:id="1675" w:name="_Toc36193275"/>
      <w:bookmarkStart w:id="1676" w:name="_Toc45198268"/>
      <w:bookmarkStart w:id="1677" w:name="_Toc45198494"/>
      <w:bookmarkStart w:id="1678" w:name="_Toc51837519"/>
      <w:bookmarkStart w:id="1679" w:name="_Toc51837745"/>
      <w:bookmarkStart w:id="1680" w:name="_Toc51837969"/>
      <w:r w:rsidRPr="00E42491">
        <w:t>5.14.1</w:t>
      </w:r>
      <w:r w:rsidRPr="00E42491">
        <w:tab/>
        <w:t>Procedure for PFD management via SCEF</w:t>
      </w:r>
      <w:bookmarkEnd w:id="1673"/>
      <w:bookmarkEnd w:id="1674"/>
      <w:bookmarkEnd w:id="1675"/>
      <w:bookmarkEnd w:id="1676"/>
      <w:bookmarkEnd w:id="1677"/>
      <w:bookmarkEnd w:id="1678"/>
      <w:bookmarkEnd w:id="1679"/>
      <w:bookmarkEnd w:id="168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1" w:name="_MON_1524980240"/>
    <w:bookmarkEnd w:id="1681"/>
    <w:p w14:paraId="204364F9" w14:textId="77777777" w:rsidR="005D3E30" w:rsidRPr="00E42491" w:rsidRDefault="005D3E30" w:rsidP="005D3E30">
      <w:pPr>
        <w:pStyle w:val="TH"/>
      </w:pPr>
      <w:r w:rsidRPr="00E42491">
        <w:object w:dxaOrig="5987" w:dyaOrig="4070" w14:anchorId="5E4CB3B1">
          <v:shape id="_x0000_i1109" type="#_x0000_t75" style="width:300pt;height:203.25pt" o:ole="">
            <v:imagedata r:id="rId95" o:title=""/>
          </v:shape>
          <o:OLEObject Type="Embed" ProgID="Word.Picture.8" ShapeID="_x0000_i1109" DrawAspect="Content" ObjectID="_1662453810" r:id="rId96"/>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2" w:name="_Toc19198259"/>
      <w:bookmarkStart w:id="1683" w:name="_Toc27897314"/>
      <w:bookmarkStart w:id="1684" w:name="_Toc36193276"/>
      <w:bookmarkStart w:id="1685" w:name="_Toc45198269"/>
      <w:bookmarkStart w:id="1686" w:name="_Toc45198495"/>
      <w:bookmarkStart w:id="1687" w:name="_Toc51837520"/>
      <w:bookmarkStart w:id="1688" w:name="_Toc51837746"/>
      <w:bookmarkStart w:id="1689" w:name="_Toc51837970"/>
      <w:r w:rsidRPr="00E42491">
        <w:t>5.14.2</w:t>
      </w:r>
      <w:r w:rsidRPr="00E42491">
        <w:tab/>
        <w:t>PFD definition</w:t>
      </w:r>
      <w:bookmarkEnd w:id="1682"/>
      <w:bookmarkEnd w:id="1683"/>
      <w:bookmarkEnd w:id="1684"/>
      <w:bookmarkEnd w:id="1685"/>
      <w:bookmarkEnd w:id="1686"/>
      <w:bookmarkEnd w:id="1687"/>
      <w:bookmarkEnd w:id="1688"/>
      <w:bookmarkEnd w:id="1689"/>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690" w:name="_Toc19198260"/>
      <w:bookmarkStart w:id="1691" w:name="_Toc27897315"/>
      <w:bookmarkStart w:id="1692" w:name="_Toc36193277"/>
      <w:bookmarkStart w:id="1693" w:name="_Toc45198270"/>
      <w:bookmarkStart w:id="1694" w:name="_Toc45198496"/>
      <w:bookmarkStart w:id="1695" w:name="_Toc51837521"/>
      <w:bookmarkStart w:id="1696" w:name="_Toc51837747"/>
      <w:bookmarkStart w:id="1697" w:name="_Toc51837971"/>
      <w:r w:rsidRPr="00E42491">
        <w:lastRenderedPageBreak/>
        <w:t>5.15</w:t>
      </w:r>
      <w:r w:rsidRPr="00E42491">
        <w:tab/>
        <w:t>Procedure for MSISDN-less MO-SMS via T4</w:t>
      </w:r>
      <w:bookmarkEnd w:id="1690"/>
      <w:bookmarkEnd w:id="1691"/>
      <w:bookmarkEnd w:id="1692"/>
      <w:bookmarkEnd w:id="1693"/>
      <w:bookmarkEnd w:id="1694"/>
      <w:bookmarkEnd w:id="1695"/>
      <w:bookmarkEnd w:id="1696"/>
      <w:bookmarkEnd w:id="1697"/>
    </w:p>
    <w:p w14:paraId="63FCDE69" w14:textId="77777777" w:rsidR="005D3E30" w:rsidRDefault="005D3E30" w:rsidP="005D3E30">
      <w:pPr>
        <w:pStyle w:val="TH"/>
      </w:pPr>
      <w:r w:rsidRPr="00F53BD1">
        <w:rPr>
          <w:b w:val="0"/>
        </w:rPr>
        <w:object w:dxaOrig="11026" w:dyaOrig="8190" w14:anchorId="3F9666FE">
          <v:shape id="_x0000_i1110" type="#_x0000_t75" style="width:481.5pt;height:357.75pt" o:ole="">
            <v:imagedata r:id="rId97" o:title=""/>
          </v:shape>
          <o:OLEObject Type="Embed" ProgID="Visio.Drawing.11" ShapeID="_x0000_i1110" DrawAspect="Content" ObjectID="_1662453811" r:id="rId98"/>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698" w:name="_Toc19198261"/>
      <w:bookmarkStart w:id="1699" w:name="_Toc27897316"/>
      <w:bookmarkStart w:id="1700" w:name="_Toc36193278"/>
      <w:bookmarkStart w:id="1701" w:name="_Toc45198271"/>
      <w:bookmarkStart w:id="1702" w:name="_Toc45198497"/>
      <w:bookmarkStart w:id="1703" w:name="_Toc51837522"/>
      <w:bookmarkStart w:id="1704" w:name="_Toc51837748"/>
      <w:bookmarkStart w:id="1705" w:name="_Toc51837972"/>
      <w:r w:rsidRPr="00E42491">
        <w:t>5.16</w:t>
      </w:r>
      <w:r w:rsidRPr="00E42491">
        <w:tab/>
        <w:t>Procedure for Enhanced Coverage Restriction Control via SCEF</w:t>
      </w:r>
      <w:bookmarkEnd w:id="1698"/>
      <w:bookmarkEnd w:id="1699"/>
      <w:bookmarkEnd w:id="1700"/>
      <w:bookmarkEnd w:id="1701"/>
      <w:bookmarkEnd w:id="1702"/>
      <w:bookmarkEnd w:id="1703"/>
      <w:bookmarkEnd w:id="1704"/>
      <w:bookmarkEnd w:id="1705"/>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111" type="#_x0000_t75" style="width:479.25pt;height:387.75pt" o:ole="">
            <v:imagedata r:id="rId99" o:title=""/>
          </v:shape>
          <o:OLEObject Type="Embed" ProgID="Visio.Drawing.15" ShapeID="_x0000_i1111" DrawAspect="Content" ObjectID="_1662453812" r:id="rId100"/>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7777777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77777777" w:rsidR="005D3E30" w:rsidRPr="00E42491" w:rsidRDefault="005D3E30" w:rsidP="005D3E30">
      <w:pPr>
        <w:pStyle w:val="B1"/>
      </w:pPr>
      <w:r w:rsidRPr="00E42491">
        <w:t>3.</w:t>
      </w:r>
      <w:r w:rsidRPr="00E42491">
        <w:tab/>
        <w:t>The SCEF sends an Enhanced Coverage Request (External Identifier or MSISDN, SCEF ID, SCEF Reference ID, Type) message to the HSS.</w:t>
      </w:r>
    </w:p>
    <w:p w14:paraId="7127502A" w14:textId="77777777" w:rsidR="005D3E30" w:rsidRPr="00E42491" w:rsidRDefault="005D3E30" w:rsidP="005D3E30">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77777777" w:rsidR="005D3E30" w:rsidRPr="00E42491" w:rsidRDefault="005D3E30" w:rsidP="005D3E30">
      <w:pPr>
        <w:pStyle w:val="NO"/>
      </w:pPr>
      <w:r w:rsidRPr="00E42491">
        <w:t>NOTE:</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06" w:name="_Toc19198262"/>
      <w:bookmarkStart w:id="1707" w:name="_Toc27897317"/>
      <w:bookmarkStart w:id="1708" w:name="_Toc36193279"/>
      <w:bookmarkStart w:id="1709" w:name="_Toc45198272"/>
      <w:bookmarkStart w:id="1710" w:name="_Toc45198498"/>
      <w:bookmarkStart w:id="1711" w:name="_Toc51837523"/>
      <w:bookmarkStart w:id="1712" w:name="_Toc51837749"/>
      <w:bookmarkStart w:id="1713" w:name="_Toc51837973"/>
      <w:r>
        <w:t>5.17</w:t>
      </w:r>
      <w:r>
        <w:tab/>
        <w:t>Procedures for accessing MTC-IWF Functionality via SCEF</w:t>
      </w:r>
      <w:bookmarkEnd w:id="1706"/>
      <w:bookmarkEnd w:id="1707"/>
      <w:bookmarkEnd w:id="1708"/>
      <w:bookmarkEnd w:id="1709"/>
      <w:bookmarkEnd w:id="1710"/>
      <w:bookmarkEnd w:id="1711"/>
      <w:bookmarkEnd w:id="1712"/>
      <w:bookmarkEnd w:id="1713"/>
    </w:p>
    <w:p w14:paraId="6640C9E0" w14:textId="77777777" w:rsidR="005D3E30" w:rsidRDefault="005D3E30" w:rsidP="005D3E30">
      <w:pPr>
        <w:pStyle w:val="Heading3"/>
      </w:pPr>
      <w:bookmarkStart w:id="1714" w:name="_Toc19198263"/>
      <w:bookmarkStart w:id="1715" w:name="_Toc27897318"/>
      <w:bookmarkStart w:id="1716" w:name="_Toc36193280"/>
      <w:bookmarkStart w:id="1717" w:name="_Toc45198273"/>
      <w:bookmarkStart w:id="1718" w:name="_Toc45198499"/>
      <w:bookmarkStart w:id="1719" w:name="_Toc51837524"/>
      <w:bookmarkStart w:id="1720" w:name="_Toc51837750"/>
      <w:bookmarkStart w:id="1721" w:name="_Toc51837974"/>
      <w:r>
        <w:t>5.17.1</w:t>
      </w:r>
      <w:r>
        <w:tab/>
        <w:t>Device triggering procedure via T8</w:t>
      </w:r>
      <w:bookmarkEnd w:id="1714"/>
      <w:bookmarkEnd w:id="1715"/>
      <w:bookmarkEnd w:id="1716"/>
      <w:bookmarkEnd w:id="1717"/>
      <w:bookmarkEnd w:id="1718"/>
      <w:bookmarkEnd w:id="1719"/>
      <w:bookmarkEnd w:id="1720"/>
      <w:bookmarkEnd w:id="1721"/>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112" type="#_x0000_t75" style="width:425.25pt;height:286.5pt" o:ole="">
            <v:imagedata r:id="rId101" o:title=""/>
          </v:shape>
          <o:OLEObject Type="Embed" ProgID="Visio.Drawing.15" ShapeID="_x0000_i1112" DrawAspect="Content" ObjectID="_1662453813" r:id="rId102"/>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2" w:name="_Toc19198264"/>
      <w:bookmarkStart w:id="1723" w:name="_Toc27897319"/>
      <w:bookmarkStart w:id="1724" w:name="_Toc36193281"/>
      <w:bookmarkStart w:id="1725" w:name="_Toc45198274"/>
      <w:bookmarkStart w:id="1726" w:name="_Toc45198500"/>
      <w:bookmarkStart w:id="1727" w:name="_Toc51837525"/>
      <w:bookmarkStart w:id="1728" w:name="_Toc51837751"/>
      <w:bookmarkStart w:id="1729" w:name="_Toc51837975"/>
      <w:r>
        <w:t>5.17.2</w:t>
      </w:r>
      <w:r>
        <w:tab/>
        <w:t>Device triggering recall/replace procedures via T8</w:t>
      </w:r>
      <w:bookmarkEnd w:id="1722"/>
      <w:bookmarkEnd w:id="1723"/>
      <w:bookmarkEnd w:id="1724"/>
      <w:bookmarkEnd w:id="1725"/>
      <w:bookmarkEnd w:id="1726"/>
      <w:bookmarkEnd w:id="1727"/>
      <w:bookmarkEnd w:id="1728"/>
      <w:bookmarkEnd w:id="172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113" type="#_x0000_t75" style="width:426pt;height:171.75pt" o:ole="">
            <v:imagedata r:id="rId103" o:title=""/>
          </v:shape>
          <o:OLEObject Type="Embed" ProgID="Visio.Drawing.15" ShapeID="_x0000_i1113" DrawAspect="Content" ObjectID="_1662453814" r:id="rId104"/>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0" w:name="_Toc19198265"/>
      <w:bookmarkStart w:id="1731" w:name="_Toc27897320"/>
      <w:bookmarkStart w:id="1732" w:name="_Toc36193282"/>
      <w:bookmarkStart w:id="1733" w:name="_Toc45198275"/>
      <w:bookmarkStart w:id="1734" w:name="_Toc45198501"/>
      <w:bookmarkStart w:id="1735" w:name="_Toc51837526"/>
      <w:bookmarkStart w:id="1736" w:name="_Toc51837752"/>
      <w:bookmarkStart w:id="1737" w:name="_Toc51837976"/>
      <w:r>
        <w:t>5.17.3</w:t>
      </w:r>
      <w:r>
        <w:tab/>
        <w:t>Procedure for MSISDN-less MO-SMS via T8</w:t>
      </w:r>
      <w:bookmarkEnd w:id="1730"/>
      <w:bookmarkEnd w:id="1731"/>
      <w:bookmarkEnd w:id="1732"/>
      <w:bookmarkEnd w:id="1733"/>
      <w:bookmarkEnd w:id="1734"/>
      <w:bookmarkEnd w:id="1735"/>
      <w:bookmarkEnd w:id="1736"/>
      <w:bookmarkEnd w:id="1737"/>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114" type="#_x0000_t75" style="width:481.5pt;height:264.75pt" o:ole="">
            <v:imagedata r:id="rId105" o:title=""/>
          </v:shape>
          <o:OLEObject Type="Embed" ProgID="Visio.Drawing.15" ShapeID="_x0000_i1114" DrawAspect="Content" ObjectID="_1662453815" r:id="rId106"/>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38" w:name="_Toc19198266"/>
      <w:bookmarkStart w:id="1739" w:name="_Toc27897321"/>
      <w:bookmarkStart w:id="1740" w:name="_Toc36193283"/>
      <w:bookmarkStart w:id="1741" w:name="_Toc45198276"/>
      <w:bookmarkStart w:id="1742" w:name="_Toc45198502"/>
      <w:bookmarkStart w:id="1743" w:name="_Toc51837527"/>
      <w:bookmarkStart w:id="1744" w:name="_Toc51837753"/>
      <w:bookmarkStart w:id="1745" w:name="_Toc51837977"/>
      <w:r>
        <w:t>5.18</w:t>
      </w:r>
      <w:r>
        <w:tab/>
        <w:t>Procedure for Network Parameter Configuration via SCEF</w:t>
      </w:r>
      <w:bookmarkEnd w:id="1738"/>
      <w:bookmarkEnd w:id="1739"/>
      <w:bookmarkEnd w:id="1740"/>
      <w:bookmarkEnd w:id="1741"/>
      <w:bookmarkEnd w:id="1742"/>
      <w:bookmarkEnd w:id="1743"/>
      <w:bookmarkEnd w:id="1744"/>
      <w:bookmarkEnd w:id="1745"/>
    </w:p>
    <w:p w14:paraId="5BB03560" w14:textId="77777777" w:rsidR="005D3E30" w:rsidRDefault="005D3E30" w:rsidP="005D3E30">
      <w:pPr>
        <w:pStyle w:val="TH"/>
      </w:pPr>
      <w:r>
        <w:object w:dxaOrig="8506" w:dyaOrig="8835" w14:anchorId="5D035B85">
          <v:shape id="_x0000_i1115" type="#_x0000_t75" style="width:425.25pt;height:442.5pt" o:ole="">
            <v:imagedata r:id="rId107" o:title=""/>
          </v:shape>
          <o:OLEObject Type="Embed" ProgID="Visio.Drawing.15" ShapeID="_x0000_i1115" DrawAspect="Content" ObjectID="_1662453816" r:id="rId108"/>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77777777"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lastRenderedPageBreak/>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77777777" w:rsidR="005D3E30" w:rsidRDefault="005D3E30" w:rsidP="005D3E30">
      <w:pPr>
        <w:pStyle w:val="B1"/>
      </w:pPr>
      <w:r>
        <w:t>7.</w:t>
      </w:r>
      <w:r>
        <w:tab/>
        <w:t>If the Enhanced Multiple Event Monitoring feature is not supported and the HSS accepts new monitoring event configuration and cancel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77777777" w:rsidR="005D3E30" w:rsidRDefault="005D3E30" w:rsidP="005D3E30">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69C8B65A" w14:textId="77777777"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46" w:name="_Toc19198267"/>
      <w:bookmarkStart w:id="1747" w:name="_Toc27897322"/>
      <w:bookmarkStart w:id="1748" w:name="_Toc36193284"/>
      <w:bookmarkStart w:id="1749" w:name="_Toc45198277"/>
      <w:bookmarkStart w:id="1750" w:name="_Toc45198503"/>
      <w:bookmarkStart w:id="1751" w:name="_Toc51837528"/>
      <w:bookmarkStart w:id="1752" w:name="_Toc51837754"/>
      <w:bookmarkStart w:id="1753" w:name="_Toc51837978"/>
      <w:r>
        <w:t>5.19</w:t>
      </w:r>
      <w:r>
        <w:tab/>
        <w:t>RACS information provisioning procedures</w:t>
      </w:r>
      <w:bookmarkEnd w:id="1746"/>
      <w:bookmarkEnd w:id="1747"/>
      <w:bookmarkEnd w:id="1748"/>
      <w:bookmarkEnd w:id="1749"/>
      <w:bookmarkEnd w:id="1750"/>
      <w:bookmarkEnd w:id="1751"/>
      <w:bookmarkEnd w:id="1752"/>
      <w:bookmarkEnd w:id="1753"/>
    </w:p>
    <w:p w14:paraId="233FD097" w14:textId="77777777" w:rsidR="005D3E30" w:rsidRDefault="005D3E30" w:rsidP="005D3E30">
      <w:pPr>
        <w:pStyle w:val="Heading3"/>
      </w:pPr>
      <w:bookmarkStart w:id="1754" w:name="_Toc19198268"/>
      <w:bookmarkStart w:id="1755" w:name="_Toc27897323"/>
      <w:bookmarkStart w:id="1756" w:name="_Toc36193285"/>
      <w:bookmarkStart w:id="1757" w:name="_Toc45198278"/>
      <w:bookmarkStart w:id="1758" w:name="_Toc45198504"/>
      <w:bookmarkStart w:id="1759" w:name="_Toc51837529"/>
      <w:bookmarkStart w:id="1760" w:name="_Toc51837755"/>
      <w:bookmarkStart w:id="1761" w:name="_Toc51837979"/>
      <w:r>
        <w:t>5.19.1</w:t>
      </w:r>
      <w:r>
        <w:tab/>
        <w:t>General</w:t>
      </w:r>
      <w:bookmarkEnd w:id="1754"/>
      <w:bookmarkEnd w:id="1755"/>
      <w:bookmarkEnd w:id="1756"/>
      <w:bookmarkEnd w:id="1757"/>
      <w:bookmarkEnd w:id="1758"/>
      <w:bookmarkEnd w:id="1759"/>
      <w:bookmarkEnd w:id="1760"/>
      <w:bookmarkEnd w:id="1761"/>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2" w:name="_Toc19198269"/>
      <w:bookmarkStart w:id="1763" w:name="_Toc27897324"/>
      <w:bookmarkStart w:id="1764" w:name="_Toc36193286"/>
      <w:bookmarkStart w:id="1765" w:name="_Toc45198279"/>
      <w:bookmarkStart w:id="1766" w:name="_Toc45198505"/>
      <w:bookmarkStart w:id="1767" w:name="_Toc51837530"/>
      <w:bookmarkStart w:id="1768" w:name="_Toc51837756"/>
      <w:bookmarkStart w:id="1769" w:name="_Toc51837980"/>
      <w:r>
        <w:t>5.19.2</w:t>
      </w:r>
      <w:r>
        <w:tab/>
        <w:t>RACS information provisioning procedures via SCEF</w:t>
      </w:r>
      <w:bookmarkEnd w:id="1762"/>
      <w:bookmarkEnd w:id="1763"/>
      <w:bookmarkEnd w:id="1764"/>
      <w:bookmarkEnd w:id="1765"/>
      <w:bookmarkEnd w:id="1766"/>
      <w:bookmarkEnd w:id="1767"/>
      <w:bookmarkEnd w:id="1768"/>
      <w:bookmarkEnd w:id="1769"/>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70" w:name="_MON_1622008096"/>
    <w:bookmarkEnd w:id="1770"/>
    <w:p w14:paraId="59644ED4" w14:textId="77777777" w:rsidR="005D3E30" w:rsidRDefault="005D3E30" w:rsidP="005D3E30">
      <w:pPr>
        <w:pStyle w:val="TH"/>
      </w:pPr>
      <w:r w:rsidRPr="0082608B">
        <w:object w:dxaOrig="6532" w:dyaOrig="5912" w14:anchorId="64DADA73">
          <v:shape id="_x0000_i1116" type="#_x0000_t75" style="width:326.25pt;height:244.5pt" o:ole="">
            <v:imagedata r:id="rId109" o:title="" cropbottom="11432f"/>
          </v:shape>
          <o:OLEObject Type="Embed" ProgID="Word.Picture.8" ShapeID="_x0000_i1116" DrawAspect="Content" ObjectID="_1662453817" r:id="rId110"/>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1" w:name="_Toc19198270"/>
      <w:bookmarkStart w:id="1772" w:name="_Toc27897325"/>
      <w:bookmarkStart w:id="1773" w:name="_Toc36193287"/>
      <w:bookmarkStart w:id="1774" w:name="_Toc45198280"/>
      <w:bookmarkStart w:id="1775" w:name="_Toc45198506"/>
      <w:bookmarkStart w:id="1776" w:name="_Toc51837531"/>
      <w:bookmarkStart w:id="1777" w:name="_Toc51837757"/>
      <w:bookmarkStart w:id="1778" w:name="_Toc51837981"/>
      <w:r>
        <w:t>5.19.3</w:t>
      </w:r>
      <w:r>
        <w:tab/>
        <w:t>RACS information provisioning procedures via T9a</w:t>
      </w:r>
      <w:bookmarkEnd w:id="1771"/>
      <w:bookmarkEnd w:id="1772"/>
      <w:bookmarkEnd w:id="1773"/>
      <w:bookmarkEnd w:id="1774"/>
      <w:bookmarkEnd w:id="1775"/>
      <w:bookmarkEnd w:id="1776"/>
      <w:bookmarkEnd w:id="1777"/>
      <w:bookmarkEnd w:id="1778"/>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79" w:name="_MON_1621669559"/>
    <w:bookmarkEnd w:id="1779"/>
    <w:p w14:paraId="27E686FC" w14:textId="77777777" w:rsidR="005D3E30" w:rsidRDefault="005D3E30" w:rsidP="005D3E30">
      <w:pPr>
        <w:pStyle w:val="TH"/>
      </w:pPr>
      <w:r w:rsidRPr="0082608B">
        <w:object w:dxaOrig="6532" w:dyaOrig="5912" w14:anchorId="3AFB6583">
          <v:shape id="_x0000_i1117" type="#_x0000_t75" style="width:326.25pt;height:150pt" o:ole="">
            <v:imagedata r:id="rId111" o:title="" cropbottom="32170f"/>
          </v:shape>
          <o:OLEObject Type="Embed" ProgID="Word.Picture.8" ShapeID="_x0000_i1117" DrawAspect="Content" ObjectID="_1662453818" r:id="rId112"/>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0" w:name="_Toc19198271"/>
      <w:bookmarkStart w:id="1781" w:name="_Toc27897326"/>
      <w:bookmarkStart w:id="1782" w:name="_Toc36193288"/>
      <w:bookmarkStart w:id="1783" w:name="_Toc45198281"/>
      <w:bookmarkStart w:id="1784" w:name="_Toc45198507"/>
      <w:bookmarkStart w:id="1785" w:name="_Toc51837532"/>
      <w:bookmarkStart w:id="1786" w:name="_Toc51837758"/>
      <w:bookmarkStart w:id="1787" w:name="_Toc51837982"/>
      <w:r w:rsidRPr="00E42491">
        <w:lastRenderedPageBreak/>
        <w:t>Annex A (informative):</w:t>
      </w:r>
      <w:r w:rsidRPr="00E42491">
        <w:br/>
        <w:t>MTC Deployment Scenarios</w:t>
      </w:r>
      <w:bookmarkEnd w:id="1780"/>
      <w:bookmarkEnd w:id="1781"/>
      <w:bookmarkEnd w:id="1782"/>
      <w:bookmarkEnd w:id="1783"/>
      <w:bookmarkEnd w:id="1784"/>
      <w:bookmarkEnd w:id="1785"/>
      <w:bookmarkEnd w:id="1786"/>
      <w:bookmarkEnd w:id="1787"/>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88" w:name="_MON_1406443461"/>
    <w:bookmarkStart w:id="1789" w:name="_MON_1403617682"/>
    <w:bookmarkStart w:id="1790" w:name="_MON_1403617697"/>
    <w:bookmarkEnd w:id="1788"/>
    <w:bookmarkEnd w:id="1789"/>
    <w:bookmarkEnd w:id="1790"/>
    <w:bookmarkStart w:id="1791" w:name="_MON_1403617732"/>
    <w:bookmarkEnd w:id="1791"/>
    <w:p w14:paraId="1FF04879" w14:textId="77777777" w:rsidR="005D3E30" w:rsidRPr="00E42491" w:rsidRDefault="005D3E30" w:rsidP="005D3E30">
      <w:pPr>
        <w:pStyle w:val="TH"/>
      </w:pPr>
      <w:r w:rsidRPr="00E42491">
        <w:rPr>
          <w:lang w:eastAsia="zh-CN"/>
        </w:rPr>
        <w:object w:dxaOrig="9180" w:dyaOrig="6809" w14:anchorId="59723678">
          <v:shape id="_x0000_i1118" type="#_x0000_t75" style="width:459pt;height:340.5pt" o:ole="">
            <v:imagedata r:id="rId113" o:title=""/>
          </v:shape>
          <o:OLEObject Type="Embed" ProgID="Word.Picture.8" ShapeID="_x0000_i1118" DrawAspect="Content" ObjectID="_1662453819" r:id="rId114"/>
        </w:object>
      </w:r>
    </w:p>
    <w:p w14:paraId="601909A5" w14:textId="77777777" w:rsidR="005D3E30" w:rsidRPr="00E42491" w:rsidRDefault="005D3E30" w:rsidP="005D3E30">
      <w:pPr>
        <w:pStyle w:val="TF"/>
      </w:pPr>
      <w:r w:rsidRPr="00E42491">
        <w:t>Figure A-1: Deployment scenarios for direct and indirect model</w:t>
      </w:r>
    </w:p>
    <w:bookmarkStart w:id="1792" w:name="_MON_1406443491"/>
    <w:bookmarkEnd w:id="1792"/>
    <w:bookmarkStart w:id="1793" w:name="_MON_1403617759"/>
    <w:bookmarkEnd w:id="1793"/>
    <w:p w14:paraId="3B93E7EB" w14:textId="77777777" w:rsidR="005D3E30" w:rsidRPr="00E42491" w:rsidRDefault="005D3E30" w:rsidP="005D3E30">
      <w:pPr>
        <w:pStyle w:val="TH"/>
      </w:pPr>
      <w:r w:rsidRPr="00E42491">
        <w:object w:dxaOrig="8279" w:dyaOrig="6119" w14:anchorId="0DA0784E">
          <v:shape id="_x0000_i1119" type="#_x0000_t75" style="width:388.5pt;height:306pt" o:ole="">
            <v:imagedata r:id="rId115" o:title=""/>
          </v:shape>
          <o:OLEObject Type="Embed" ProgID="Word.Picture.8" ShapeID="_x0000_i1119" DrawAspect="Content" ObjectID="_1662453820" r:id="rId116"/>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4" w:name="_Toc19198272"/>
      <w:bookmarkStart w:id="1795" w:name="_Toc27897327"/>
      <w:bookmarkStart w:id="1796" w:name="_Toc36193289"/>
      <w:bookmarkStart w:id="1797" w:name="_Toc45198282"/>
      <w:bookmarkStart w:id="1798" w:name="_Toc45198508"/>
      <w:bookmarkStart w:id="1799" w:name="_Toc51837533"/>
      <w:bookmarkStart w:id="1800" w:name="_Toc51837759"/>
      <w:bookmarkStart w:id="1801" w:name="_Toc51837983"/>
      <w:r w:rsidRPr="00E42491">
        <w:lastRenderedPageBreak/>
        <w:t>Annex B (informative):</w:t>
      </w:r>
      <w:r w:rsidRPr="00E42491">
        <w:br/>
        <w:t>Void</w:t>
      </w:r>
      <w:bookmarkEnd w:id="1794"/>
      <w:bookmarkEnd w:id="1795"/>
      <w:bookmarkEnd w:id="1796"/>
      <w:bookmarkEnd w:id="1797"/>
      <w:bookmarkEnd w:id="1798"/>
      <w:bookmarkEnd w:id="1799"/>
      <w:bookmarkEnd w:id="1800"/>
      <w:bookmarkEnd w:id="1801"/>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2" w:name="_Toc19198273"/>
      <w:bookmarkStart w:id="1803" w:name="_Toc27897328"/>
      <w:bookmarkStart w:id="1804" w:name="_Toc36193290"/>
      <w:bookmarkStart w:id="1805" w:name="_Toc45198283"/>
      <w:bookmarkStart w:id="1806" w:name="_Toc45198509"/>
      <w:bookmarkStart w:id="1807" w:name="_Toc51837534"/>
      <w:bookmarkStart w:id="1808" w:name="_Toc51837760"/>
      <w:bookmarkStart w:id="1809" w:name="_Toc51837984"/>
      <w:r w:rsidRPr="00E42491">
        <w:lastRenderedPageBreak/>
        <w:t>Annex C (informative):</w:t>
      </w:r>
      <w:r w:rsidRPr="00E42491">
        <w:br/>
        <w:t>Triggering with OMA Push</w:t>
      </w:r>
      <w:bookmarkEnd w:id="1802"/>
      <w:bookmarkEnd w:id="1803"/>
      <w:bookmarkEnd w:id="1804"/>
      <w:bookmarkEnd w:id="1805"/>
      <w:bookmarkEnd w:id="1806"/>
      <w:bookmarkEnd w:id="1807"/>
      <w:bookmarkEnd w:id="1808"/>
      <w:bookmarkEnd w:id="1809"/>
    </w:p>
    <w:p w14:paraId="09EDC0B0" w14:textId="77777777" w:rsidR="005D3E30" w:rsidRPr="00E42491" w:rsidRDefault="005D3E30" w:rsidP="005D3E30">
      <w:pPr>
        <w:pStyle w:val="Heading1"/>
        <w:rPr>
          <w:lang w:eastAsia="zh-CN"/>
        </w:rPr>
      </w:pPr>
      <w:bookmarkStart w:id="1810" w:name="_Toc19198274"/>
      <w:bookmarkStart w:id="1811" w:name="_Toc27897329"/>
      <w:bookmarkStart w:id="1812" w:name="_Toc36193291"/>
      <w:bookmarkStart w:id="1813" w:name="_Toc45198284"/>
      <w:bookmarkStart w:id="1814" w:name="_Toc45198510"/>
      <w:bookmarkStart w:id="1815" w:name="_Toc51837535"/>
      <w:bookmarkStart w:id="1816" w:name="_Toc51837761"/>
      <w:bookmarkStart w:id="1817" w:name="_Toc51837985"/>
      <w:r w:rsidRPr="00E42491">
        <w:rPr>
          <w:lang w:eastAsia="zh-CN"/>
        </w:rPr>
        <w:t>C.1</w:t>
      </w:r>
      <w:r w:rsidRPr="00E42491">
        <w:rPr>
          <w:lang w:eastAsia="zh-CN"/>
        </w:rPr>
        <w:tab/>
        <w:t>General</w:t>
      </w:r>
      <w:bookmarkEnd w:id="1810"/>
      <w:bookmarkEnd w:id="1811"/>
      <w:bookmarkEnd w:id="1812"/>
      <w:bookmarkEnd w:id="1813"/>
      <w:bookmarkEnd w:id="1814"/>
      <w:bookmarkEnd w:id="1815"/>
      <w:bookmarkEnd w:id="1816"/>
      <w:bookmarkEnd w:id="1817"/>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18" w:name="_Toc19198275"/>
      <w:bookmarkStart w:id="1819" w:name="_Toc27897330"/>
      <w:bookmarkStart w:id="1820" w:name="_Toc36193292"/>
      <w:bookmarkStart w:id="1821" w:name="_Toc45198285"/>
      <w:bookmarkStart w:id="1822" w:name="_Toc45198511"/>
      <w:bookmarkStart w:id="1823" w:name="_Toc51837536"/>
      <w:bookmarkStart w:id="1824" w:name="_Toc51837762"/>
      <w:bookmarkStart w:id="1825" w:name="_Toc51837986"/>
      <w:r w:rsidRPr="00E42491">
        <w:rPr>
          <w:lang w:eastAsia="zh-CN"/>
        </w:rPr>
        <w:t>C.2</w:t>
      </w:r>
      <w:r w:rsidRPr="00E42491">
        <w:rPr>
          <w:lang w:eastAsia="zh-CN"/>
        </w:rPr>
        <w:tab/>
        <w:t>Triggering flow using Service Loading</w:t>
      </w:r>
      <w:bookmarkEnd w:id="1818"/>
      <w:bookmarkEnd w:id="1819"/>
      <w:bookmarkEnd w:id="1820"/>
      <w:bookmarkEnd w:id="1821"/>
      <w:bookmarkEnd w:id="1822"/>
      <w:bookmarkEnd w:id="1823"/>
      <w:bookmarkEnd w:id="1824"/>
      <w:bookmarkEnd w:id="1825"/>
    </w:p>
    <w:bookmarkStart w:id="1826" w:name="_MON_1388978167"/>
    <w:bookmarkStart w:id="1827" w:name="_MON_1389178047"/>
    <w:bookmarkStart w:id="1828" w:name="_MON_1390392350"/>
    <w:bookmarkStart w:id="1829" w:name="_MON_1390395131"/>
    <w:bookmarkStart w:id="1830" w:name="_MON_1390403608"/>
    <w:bookmarkStart w:id="1831" w:name="_MON_1390816521"/>
    <w:bookmarkStart w:id="1832" w:name="_MON_1390816805"/>
    <w:bookmarkStart w:id="1833" w:name="_MON_1390816951"/>
    <w:bookmarkStart w:id="1834" w:name="_MON_1390816972"/>
    <w:bookmarkStart w:id="1835" w:name="_MON_1391411699"/>
    <w:bookmarkStart w:id="1836" w:name="_MON_1388916302"/>
    <w:bookmarkStart w:id="1837" w:name="_MON_1388917602"/>
    <w:bookmarkStart w:id="1838" w:name="_MON_1388924704"/>
    <w:bookmarkStart w:id="1839" w:name="_MON_1388977973"/>
    <w:bookmarkStart w:id="1840" w:name="_MON_1388978132"/>
    <w:bookmarkStart w:id="1841" w:name="_MON_138897814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Start w:id="1842" w:name="_MON_1388978159"/>
    <w:bookmarkEnd w:id="1842"/>
    <w:p w14:paraId="367AC86B" w14:textId="77777777" w:rsidR="005D3E30" w:rsidRPr="00E42491" w:rsidRDefault="005D3E30" w:rsidP="005D3E30">
      <w:pPr>
        <w:pStyle w:val="TH"/>
        <w:rPr>
          <w:lang w:eastAsia="zh-CN"/>
        </w:rPr>
      </w:pPr>
      <w:r w:rsidRPr="00E42491">
        <w:object w:dxaOrig="9645" w:dyaOrig="6809" w14:anchorId="60341297">
          <v:shape id="_x0000_i1120" type="#_x0000_t75" style="width:464.25pt;height:328.5pt" o:ole="">
            <v:imagedata r:id="rId117" o:title=""/>
          </v:shape>
          <o:OLEObject Type="Embed" ProgID="Word.Picture.8" ShapeID="_x0000_i1120" DrawAspect="Content" ObjectID="_1662453821" r:id="rId118"/>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77777777"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3" w:name="_Toc19198276"/>
      <w:bookmarkStart w:id="1844" w:name="_Toc27897331"/>
      <w:bookmarkStart w:id="1845" w:name="_Toc36193293"/>
      <w:bookmarkStart w:id="1846" w:name="_Toc45198286"/>
      <w:bookmarkStart w:id="1847" w:name="_Toc45198512"/>
      <w:bookmarkStart w:id="1848" w:name="_Toc51837537"/>
      <w:bookmarkStart w:id="1849" w:name="_Toc51837763"/>
      <w:bookmarkStart w:id="1850" w:name="_Toc51837987"/>
      <w:r w:rsidRPr="00E42491">
        <w:rPr>
          <w:rFonts w:cs="Arial"/>
          <w:szCs w:val="36"/>
        </w:rPr>
        <w:lastRenderedPageBreak/>
        <w:t>Annex D (informative):</w:t>
      </w:r>
      <w:r w:rsidRPr="00E42491">
        <w:rPr>
          <w:rFonts w:cs="Arial"/>
          <w:szCs w:val="36"/>
        </w:rPr>
        <w:br/>
      </w:r>
      <w:r w:rsidRPr="00E42491">
        <w:t>Device triggering using direct model over user plane</w:t>
      </w:r>
      <w:bookmarkEnd w:id="1843"/>
      <w:bookmarkEnd w:id="1844"/>
      <w:bookmarkEnd w:id="1845"/>
      <w:bookmarkEnd w:id="1846"/>
      <w:bookmarkEnd w:id="1847"/>
      <w:bookmarkEnd w:id="1848"/>
      <w:bookmarkEnd w:id="1849"/>
      <w:bookmarkEnd w:id="185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1" w:name="_MON_1401099284"/>
    <w:bookmarkEnd w:id="1851"/>
    <w:bookmarkStart w:id="1852" w:name="_MON_1396265377"/>
    <w:bookmarkEnd w:id="1852"/>
    <w:p w14:paraId="4105D6EC" w14:textId="77777777" w:rsidR="005D3E30" w:rsidRPr="00E42491" w:rsidRDefault="005D3E30" w:rsidP="005D3E30">
      <w:pPr>
        <w:pStyle w:val="TH"/>
      </w:pPr>
      <w:r w:rsidRPr="00E42491">
        <w:object w:dxaOrig="8639" w:dyaOrig="5100" w14:anchorId="48BA04EB">
          <v:shape id="_x0000_i1121" type="#_x0000_t75" style="width:402.75pt;height:238.5pt" o:ole="">
            <v:imagedata r:id="rId119" o:title=""/>
          </v:shape>
          <o:OLEObject Type="Embed" ProgID="Word.Picture.8" ShapeID="_x0000_i1121" DrawAspect="Content" ObjectID="_1662453822" r:id="rId120"/>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3" w:name="historyclause"/>
      <w:r w:rsidRPr="00E42491">
        <w:br w:type="page"/>
      </w:r>
      <w:bookmarkStart w:id="1854" w:name="_Toc19198277"/>
      <w:bookmarkStart w:id="1855" w:name="_Toc27897332"/>
      <w:bookmarkStart w:id="1856" w:name="_Toc36193294"/>
      <w:bookmarkStart w:id="1857" w:name="_Toc45198287"/>
      <w:bookmarkStart w:id="1858" w:name="_Toc45198513"/>
      <w:bookmarkStart w:id="1859" w:name="_Toc51837538"/>
      <w:bookmarkStart w:id="1860" w:name="_Toc51837764"/>
      <w:bookmarkStart w:id="1861" w:name="_Toc51837988"/>
      <w:r w:rsidRPr="00E42491">
        <w:lastRenderedPageBreak/>
        <w:t>Annex E (informative):</w:t>
      </w:r>
      <w:r w:rsidRPr="00E42491">
        <w:br/>
        <w:t>Change history</w:t>
      </w:r>
      <w:bookmarkEnd w:id="1854"/>
      <w:bookmarkEnd w:id="1855"/>
      <w:bookmarkEnd w:id="1856"/>
      <w:bookmarkEnd w:id="1857"/>
      <w:bookmarkEnd w:id="1858"/>
      <w:bookmarkEnd w:id="1859"/>
      <w:bookmarkEnd w:id="1860"/>
      <w:bookmarkEnd w:id="18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 xml:space="preserve">HLcom solution Using Monitoring Event 'Availability after DDN </w:t>
            </w:r>
            <w:r w:rsidRPr="00E42491">
              <w:rPr>
                <w:snapToGrid w:val="0"/>
                <w:sz w:val="16"/>
                <w:szCs w:val="16"/>
              </w:rPr>
              <w:lastRenderedPageBreak/>
              <w:t>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lastRenderedPageBreak/>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3"/>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bl>
    <w:p w14:paraId="638815E0" w14:textId="77777777" w:rsidR="00080512" w:rsidRPr="005D3E30" w:rsidRDefault="00080512" w:rsidP="005D3E30"/>
    <w:sectPr w:rsidR="00080512" w:rsidRPr="005D3E30">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524880F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0A55">
      <w:rPr>
        <w:rFonts w:ascii="Arial" w:hAnsi="Arial" w:cs="Arial"/>
        <w:b/>
        <w:noProof/>
        <w:sz w:val="18"/>
        <w:szCs w:val="18"/>
      </w:rPr>
      <w:t>3GPP TS 23.682 V16.8.0 (2020-09)</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1AEC99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0A55">
      <w:rPr>
        <w:rFonts w:ascii="Arial" w:hAnsi="Arial" w:cs="Arial"/>
        <w:b/>
        <w:noProof/>
        <w:sz w:val="18"/>
        <w:szCs w:val="18"/>
      </w:rPr>
      <w:t>Release 16</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37.bin"/><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package" Target="embeddings/Microsoft_Visio_Drawing2.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49.emf"/><Relationship Id="rId108" Type="http://schemas.openxmlformats.org/officeDocument/2006/relationships/package" Target="embeddings/Microsoft_Visio_Drawing5.vsdx"/><Relationship Id="rId116" Type="http://schemas.openxmlformats.org/officeDocument/2006/relationships/oleObject" Target="embeddings/oleObject39.bin"/><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1.bin"/><Relationship Id="rId91" Type="http://schemas.openxmlformats.org/officeDocument/2006/relationships/image" Target="media/image43.emf"/><Relationship Id="rId96" Type="http://schemas.openxmlformats.org/officeDocument/2006/relationships/oleObject" Target="embeddings/oleObject35.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vsdx"/><Relationship Id="rId114" Type="http://schemas.openxmlformats.org/officeDocument/2006/relationships/oleObject" Target="embeddings/oleObject38.bin"/><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26.bin"/><Relationship Id="rId81" Type="http://schemas.openxmlformats.org/officeDocument/2006/relationships/image" Target="media/image38.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0.bin"/><Relationship Id="rId87" Type="http://schemas.openxmlformats.org/officeDocument/2006/relationships/image" Target="media/image41.emf"/><Relationship Id="rId110" Type="http://schemas.openxmlformats.org/officeDocument/2006/relationships/oleObject" Target="embeddings/oleObject36.bin"/><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132</Pages>
  <Words>63420</Words>
  <Characters>329150</Characters>
  <Application>Microsoft Office Word</Application>
  <DocSecurity>0</DocSecurity>
  <Lines>6857</Lines>
  <Paragraphs>5032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387538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
  <dc:description/>
  <cp:lastModifiedBy>23.682_CR0471_(Rel-16)_CIoT_Ext, TEI16</cp:lastModifiedBy>
  <cp:revision>2</cp:revision>
  <cp:lastPrinted>2019-02-25T14:05:00Z</cp:lastPrinted>
  <dcterms:created xsi:type="dcterms:W3CDTF">2020-09-24T08:58:00Z</dcterms:created>
  <dcterms:modified xsi:type="dcterms:W3CDTF">2020-09-24T08:58:00Z</dcterms:modified>
</cp:coreProperties>
</file>