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84250F2" w:rsidR="00CC4471" w:rsidRDefault="00C969B3" w:rsidP="00CC4471">
      <w:pPr>
        <w:pStyle w:val="CRCoverPage"/>
        <w:tabs>
          <w:tab w:val="right" w:pos="9639"/>
        </w:tabs>
        <w:spacing w:after="0"/>
        <w:rPr>
          <w:b/>
          <w:noProof/>
          <w:sz w:val="24"/>
        </w:rPr>
      </w:pPr>
      <w:r>
        <w:rPr>
          <w:b/>
          <w:noProof/>
          <w:sz w:val="24"/>
        </w:rPr>
        <w:t xml:space="preserve">3GPP </w:t>
      </w:r>
      <w:r w:rsidRPr="00C969B3">
        <w:rPr>
          <w:b/>
          <w:noProof/>
          <w:sz w:val="24"/>
        </w:rPr>
        <w:t>Call on modernization of 3GPP tools #</w:t>
      </w:r>
      <w:r w:rsidR="00DC4129">
        <w:rPr>
          <w:b/>
          <w:noProof/>
          <w:sz w:val="24"/>
        </w:rPr>
        <w:t>5</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Pr>
          <w:b/>
          <w:noProof/>
          <w:sz w:val="24"/>
        </w:rPr>
        <w:t>6GSM-2</w:t>
      </w:r>
      <w:r w:rsidR="00DC4129">
        <w:rPr>
          <w:b/>
          <w:noProof/>
          <w:sz w:val="24"/>
        </w:rPr>
        <w:t>60</w:t>
      </w:r>
      <w:r w:rsidR="00BE19BD">
        <w:rPr>
          <w:b/>
          <w:noProof/>
          <w:sz w:val="24"/>
        </w:rPr>
        <w:t>031</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529A7822" w:rsidR="00CC4471" w:rsidRDefault="00C969B3" w:rsidP="00CC4471">
      <w:pPr>
        <w:pStyle w:val="CRCoverPage"/>
        <w:outlineLvl w:val="0"/>
        <w:rPr>
          <w:b/>
          <w:noProof/>
          <w:sz w:val="24"/>
        </w:rPr>
      </w:pPr>
      <w:r>
        <w:rPr>
          <w:b/>
          <w:noProof/>
          <w:sz w:val="24"/>
        </w:rPr>
        <w:t>Electronic</w:t>
      </w:r>
      <w:r w:rsidR="00CC4471">
        <w:rPr>
          <w:b/>
          <w:noProof/>
          <w:sz w:val="24"/>
        </w:rPr>
        <w:t>,</w:t>
      </w:r>
      <w:r>
        <w:rPr>
          <w:b/>
          <w:noProof/>
          <w:sz w:val="24"/>
        </w:rPr>
        <w:t xml:space="preserve"> </w:t>
      </w:r>
      <w:r w:rsidR="00DC4129">
        <w:rPr>
          <w:b/>
          <w:noProof/>
          <w:sz w:val="24"/>
        </w:rPr>
        <w:t>15</w:t>
      </w:r>
      <w:r>
        <w:rPr>
          <w:b/>
          <w:noProof/>
          <w:sz w:val="24"/>
        </w:rPr>
        <w:t xml:space="preserve"> </w:t>
      </w:r>
      <w:r w:rsidR="00DC4129">
        <w:rPr>
          <w:b/>
          <w:noProof/>
          <w:sz w:val="24"/>
        </w:rPr>
        <w:t>January 2026</w:t>
      </w:r>
    </w:p>
    <w:p w14:paraId="3F54251B" w14:textId="77777777" w:rsidR="00C93D83" w:rsidRDefault="00C93D83">
      <w:pPr>
        <w:pStyle w:val="CRCoverPage"/>
        <w:outlineLvl w:val="0"/>
        <w:rPr>
          <w:b/>
          <w:sz w:val="24"/>
        </w:rPr>
      </w:pPr>
    </w:p>
    <w:p w14:paraId="1A2057A0" w14:textId="147FA55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C4129">
        <w:rPr>
          <w:rFonts w:ascii="Arial" w:hAnsi="Arial" w:cs="Arial"/>
          <w:b/>
          <w:bCs/>
          <w:lang w:val="en-US"/>
        </w:rPr>
        <w:t>Samsung</w:t>
      </w:r>
    </w:p>
    <w:p w14:paraId="65CE4E4B" w14:textId="5C6013D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34E16">
        <w:rPr>
          <w:rFonts w:ascii="Arial" w:hAnsi="Arial" w:cs="Arial"/>
          <w:b/>
          <w:bCs/>
          <w:lang w:val="en-US"/>
        </w:rPr>
        <w:t>Playground considerations</w:t>
      </w:r>
    </w:p>
    <w:p w14:paraId="4E38BC0B" w14:textId="57498474"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434E16">
        <w:rPr>
          <w:rFonts w:ascii="Arial" w:hAnsi="Arial" w:cs="Arial"/>
          <w:b/>
          <w:bCs/>
          <w:lang w:val="en-US"/>
        </w:rPr>
        <w:t>Discussion</w:t>
      </w:r>
    </w:p>
    <w:p w14:paraId="620389C1" w14:textId="5696257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34E16">
        <w:rPr>
          <w:rFonts w:ascii="Arial" w:hAnsi="Arial" w:cs="Arial"/>
          <w:b/>
          <w:bCs/>
          <w:lang w:val="en-US"/>
        </w:rPr>
        <w:t>6</w:t>
      </w:r>
    </w:p>
    <w:p w14:paraId="369E83CA" w14:textId="7281E35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72D6D">
        <w:rPr>
          <w:rFonts w:ascii="Arial" w:hAnsi="Arial" w:cs="Arial"/>
          <w:b/>
          <w:bCs/>
          <w:lang w:val="en-US"/>
        </w:rPr>
        <w:t>TR 21.802</w:t>
      </w:r>
    </w:p>
    <w:p w14:paraId="32E76F63" w14:textId="4C514D4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34E16">
        <w:rPr>
          <w:rFonts w:ascii="Arial" w:hAnsi="Arial" w:cs="Arial"/>
          <w:b/>
          <w:bCs/>
          <w:lang w:val="en-US"/>
        </w:rPr>
        <w:t>1.0.1</w:t>
      </w:r>
    </w:p>
    <w:p w14:paraId="09C0AB02" w14:textId="2D32770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D16FA">
        <w:rPr>
          <w:rFonts w:ascii="Arial" w:hAnsi="Arial" w:cs="Arial"/>
          <w:b/>
          <w:bCs/>
          <w:lang w:val="en-US"/>
        </w:rPr>
        <w:t>FS_6GSpecs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5E5E6365" w:rsidR="00C93D83" w:rsidRDefault="00434E16">
      <w:pPr>
        <w:pStyle w:val="CRCoverPage"/>
        <w:rPr>
          <w:b/>
          <w:lang w:val="en-US"/>
        </w:rPr>
      </w:pPr>
      <w:r>
        <w:rPr>
          <w:b/>
          <w:lang w:val="en-US"/>
        </w:rPr>
        <w:t>Discussion</w:t>
      </w:r>
    </w:p>
    <w:p w14:paraId="3BB74468" w14:textId="00C827E5" w:rsidR="00434E16" w:rsidRDefault="00434E16">
      <w:pPr>
        <w:rPr>
          <w:lang w:val="en-US"/>
        </w:rPr>
      </w:pPr>
      <w:r>
        <w:rPr>
          <w:lang w:val="en-US"/>
        </w:rPr>
        <w:t>This discussion paper is a plea for 'running code' in the IETF sense.</w:t>
      </w:r>
    </w:p>
    <w:p w14:paraId="71937B7B" w14:textId="77777777" w:rsidR="00434E16" w:rsidRDefault="00434E16">
      <w:pPr>
        <w:rPr>
          <w:lang w:val="en-US"/>
        </w:rPr>
      </w:pPr>
      <w:r>
        <w:rPr>
          <w:lang w:val="en-US"/>
        </w:rPr>
        <w:t xml:space="preserve">The existing playground material is informative, but it does not yet offer the ability to work through the entire flow presented in clauses 5 and 6. It is therefore difficult to evaluate what the proposals concretely mean in practice. </w:t>
      </w:r>
    </w:p>
    <w:p w14:paraId="356F2D33" w14:textId="19AF3511" w:rsidR="00C93D83" w:rsidRDefault="00434E16">
      <w:pPr>
        <w:rPr>
          <w:lang w:val="en-US"/>
        </w:rPr>
      </w:pPr>
      <w:r>
        <w:rPr>
          <w:lang w:val="en-US"/>
        </w:rPr>
        <w:t xml:space="preserve">Please let's work towards playground sites that include all that is necessary (more or less) to work with documents from creation through completion (implementation of CRs to produce specifications. It is only through the availalbility of a complete demonstration of proposals that the feasibility and usability can be assessed, especially by delegates and 3GPP stakeholders who are not active in the 6GSM study. </w:t>
      </w: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839E5" w14:textId="77777777" w:rsidR="000504C9" w:rsidRDefault="000504C9">
      <w:r>
        <w:separator/>
      </w:r>
    </w:p>
  </w:endnote>
  <w:endnote w:type="continuationSeparator" w:id="0">
    <w:p w14:paraId="2C4C2EAB" w14:textId="77777777" w:rsidR="000504C9" w:rsidRDefault="00050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7080A" w14:textId="77777777" w:rsidR="000504C9" w:rsidRDefault="000504C9">
      <w:r>
        <w:separator/>
      </w:r>
    </w:p>
  </w:footnote>
  <w:footnote w:type="continuationSeparator" w:id="0">
    <w:p w14:paraId="6670EFEC" w14:textId="77777777" w:rsidR="000504C9" w:rsidRDefault="00050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7147"/>
    <w:rsid w:val="000504C9"/>
    <w:rsid w:val="000B59EB"/>
    <w:rsid w:val="000C677E"/>
    <w:rsid w:val="000D16FA"/>
    <w:rsid w:val="0010504F"/>
    <w:rsid w:val="00135316"/>
    <w:rsid w:val="00137BBD"/>
    <w:rsid w:val="001604A8"/>
    <w:rsid w:val="001B093A"/>
    <w:rsid w:val="001C5CF1"/>
    <w:rsid w:val="00214DF0"/>
    <w:rsid w:val="0023795D"/>
    <w:rsid w:val="002474B7"/>
    <w:rsid w:val="00266561"/>
    <w:rsid w:val="002A0764"/>
    <w:rsid w:val="0034023D"/>
    <w:rsid w:val="003B566F"/>
    <w:rsid w:val="004054C1"/>
    <w:rsid w:val="0040783B"/>
    <w:rsid w:val="00434E16"/>
    <w:rsid w:val="0044235F"/>
    <w:rsid w:val="00447C06"/>
    <w:rsid w:val="004721C0"/>
    <w:rsid w:val="004A762F"/>
    <w:rsid w:val="004E2F92"/>
    <w:rsid w:val="004F64CE"/>
    <w:rsid w:val="00501576"/>
    <w:rsid w:val="0051513A"/>
    <w:rsid w:val="0051688C"/>
    <w:rsid w:val="00563C8D"/>
    <w:rsid w:val="005911F2"/>
    <w:rsid w:val="00645A5E"/>
    <w:rsid w:val="00653E2A"/>
    <w:rsid w:val="006545FA"/>
    <w:rsid w:val="0069541A"/>
    <w:rsid w:val="006B621B"/>
    <w:rsid w:val="006C474F"/>
    <w:rsid w:val="00780A06"/>
    <w:rsid w:val="00785301"/>
    <w:rsid w:val="00793D77"/>
    <w:rsid w:val="007E2224"/>
    <w:rsid w:val="008171CF"/>
    <w:rsid w:val="0082707E"/>
    <w:rsid w:val="008B4AAF"/>
    <w:rsid w:val="008D6D37"/>
    <w:rsid w:val="008F60DE"/>
    <w:rsid w:val="009158D2"/>
    <w:rsid w:val="009255E7"/>
    <w:rsid w:val="00982BA7"/>
    <w:rsid w:val="00995C58"/>
    <w:rsid w:val="009A21B0"/>
    <w:rsid w:val="009B6F77"/>
    <w:rsid w:val="00A34787"/>
    <w:rsid w:val="00A46C36"/>
    <w:rsid w:val="00A72D6D"/>
    <w:rsid w:val="00AA3DBE"/>
    <w:rsid w:val="00AA7E59"/>
    <w:rsid w:val="00AC63AF"/>
    <w:rsid w:val="00AE35AD"/>
    <w:rsid w:val="00B24148"/>
    <w:rsid w:val="00B41104"/>
    <w:rsid w:val="00B918ED"/>
    <w:rsid w:val="00B94D2F"/>
    <w:rsid w:val="00BA4BE2"/>
    <w:rsid w:val="00BD1620"/>
    <w:rsid w:val="00BE19BD"/>
    <w:rsid w:val="00BF3721"/>
    <w:rsid w:val="00C44D05"/>
    <w:rsid w:val="00C601CB"/>
    <w:rsid w:val="00C719B2"/>
    <w:rsid w:val="00C86F41"/>
    <w:rsid w:val="00C87441"/>
    <w:rsid w:val="00C93D83"/>
    <w:rsid w:val="00C969B3"/>
    <w:rsid w:val="00CC4471"/>
    <w:rsid w:val="00CD0D8D"/>
    <w:rsid w:val="00CF5FE2"/>
    <w:rsid w:val="00D07287"/>
    <w:rsid w:val="00D318B2"/>
    <w:rsid w:val="00D3696A"/>
    <w:rsid w:val="00D55FB4"/>
    <w:rsid w:val="00D66E50"/>
    <w:rsid w:val="00DC4129"/>
    <w:rsid w:val="00E06393"/>
    <w:rsid w:val="00E1464D"/>
    <w:rsid w:val="00E25D01"/>
    <w:rsid w:val="00E518AF"/>
    <w:rsid w:val="00E54C0A"/>
    <w:rsid w:val="00E85363"/>
    <w:rsid w:val="00F21090"/>
    <w:rsid w:val="00F3089B"/>
    <w:rsid w:val="00F30FD1"/>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143</Words>
  <Characters>901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2</cp:revision>
  <cp:lastPrinted>1900-01-01T08:00:00Z</cp:lastPrinted>
  <dcterms:created xsi:type="dcterms:W3CDTF">2026-01-09T10:39:00Z</dcterms:created>
  <dcterms:modified xsi:type="dcterms:W3CDTF">2026-01-09T10:39:00Z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