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E076" w14:textId="38159FF3" w:rsidR="00BD33A4" w:rsidRDefault="00BD33A4" w:rsidP="00BD33A4">
      <w:pPr>
        <w:pStyle w:val="CH"/>
      </w:pPr>
      <w:bookmarkStart w:id="0" w:name="historyclause"/>
      <w:r>
        <w:t>3GPP Conference Call on 3GPP Spec Modernization #1</w:t>
      </w:r>
      <w:r>
        <w:tab/>
      </w:r>
      <w:r>
        <w:tab/>
        <w:t>6GSM-2500</w:t>
      </w:r>
      <w:r w:rsidR="008F737D">
        <w:t>23</w:t>
      </w:r>
    </w:p>
    <w:p w14:paraId="50DC9730" w14:textId="5BC2B2DB" w:rsidR="00D309CC" w:rsidRPr="00FD166F" w:rsidRDefault="00BD33A4" w:rsidP="00BD33A4">
      <w:pPr>
        <w:pStyle w:val="CH"/>
        <w:tabs>
          <w:tab w:val="clear" w:pos="7920"/>
        </w:tabs>
        <w:rPr>
          <w:b w:val="0"/>
        </w:rPr>
      </w:pPr>
      <w:r>
        <w:t>Electronic, 6th August 2025,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9AE947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D33A4">
        <w:t>5.</w:t>
      </w:r>
      <w:r w:rsidR="00681438">
        <w:t>3.1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5C2F0359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D702BF">
        <w:t>General Requirements</w:t>
      </w:r>
    </w:p>
    <w:p w14:paraId="052B1E0C" w14:textId="61DDBD9E" w:rsidR="00104BC6" w:rsidRDefault="00104BC6" w:rsidP="00D309CC">
      <w:pPr>
        <w:pStyle w:val="CH"/>
      </w:pPr>
      <w:r>
        <w:t>WI/SI:</w:t>
      </w:r>
      <w:r w:rsidR="00F92648">
        <w:tab/>
      </w:r>
      <w:r w:rsidR="00F92648" w:rsidRPr="00F92648">
        <w:t>FS_6GSpecs</w:t>
      </w:r>
      <w:r>
        <w:tab/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6853817C" w:rsidR="008E7986" w:rsidRDefault="00D702BF" w:rsidP="008E7986">
      <w:r>
        <w:t xml:space="preserve">This is just a TP for TR 21.802 </w:t>
      </w:r>
      <w:r w:rsidR="00A57D51">
        <w:t>on General Requirements based on the contributions [1] and [2].</w:t>
      </w:r>
    </w:p>
    <w:p w14:paraId="05CC6F0A" w14:textId="0ECC8E94" w:rsidR="005E69AE" w:rsidRDefault="0062595A" w:rsidP="0062595A">
      <w:pPr>
        <w:spacing w:after="0"/>
      </w:pPr>
      <w:r>
        <w:br w:type="page"/>
      </w:r>
    </w:p>
    <w:p w14:paraId="094EB735" w14:textId="77777777" w:rsidR="00F92EEC" w:rsidRDefault="00F92EEC" w:rsidP="00F92EEC">
      <w:pPr>
        <w:pStyle w:val="Heading1"/>
      </w:pPr>
      <w:bookmarkStart w:id="1" w:name="_Toc202732574"/>
      <w:bookmarkEnd w:id="0"/>
      <w:r>
        <w:lastRenderedPageBreak/>
        <w:t>2</w:t>
      </w:r>
      <w:r>
        <w:tab/>
        <w:t xml:space="preserve">Proposal </w:t>
      </w:r>
    </w:p>
    <w:p w14:paraId="2BD71FCE" w14:textId="77777777" w:rsidR="00F92EEC" w:rsidRDefault="00F92EEC" w:rsidP="00F92EEC">
      <w:pPr>
        <w:rPr>
          <w:bCs/>
        </w:rPr>
      </w:pPr>
      <w:r>
        <w:rPr>
          <w:bCs/>
        </w:rPr>
        <w:t xml:space="preserve">The following changes are proposed for TR 21.802.  </w:t>
      </w:r>
    </w:p>
    <w:p w14:paraId="405A88A3" w14:textId="77777777" w:rsidR="00A5648F" w:rsidRDefault="00A5648F" w:rsidP="00A5648F">
      <w:pPr>
        <w:pStyle w:val="Heading3"/>
      </w:pPr>
      <w:r>
        <w:t>4.3.1</w:t>
      </w:r>
      <w:r>
        <w:tab/>
        <w:t>General requirements</w:t>
      </w:r>
      <w:bookmarkEnd w:id="1"/>
    </w:p>
    <w:p w14:paraId="759A8AE4" w14:textId="77777777" w:rsidR="007F1BAB" w:rsidRPr="00296BD1" w:rsidRDefault="007F1BAB" w:rsidP="007F1BAB">
      <w:pPr>
        <w:pStyle w:val="StartEndofChange"/>
      </w:pPr>
      <w:r w:rsidRPr="00DA71DF">
        <w:t>* * * Start of Change</w:t>
      </w:r>
      <w:r>
        <w:t xml:space="preserve">s (ALL NEW TEXT) </w:t>
      </w:r>
      <w:r w:rsidRPr="00DA71DF">
        <w:t>* * *</w:t>
      </w:r>
    </w:p>
    <w:p w14:paraId="4EC84F64" w14:textId="77777777" w:rsidR="007F1BAB" w:rsidRPr="007F1BAB" w:rsidRDefault="007F1BAB" w:rsidP="007F1BAB"/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4110"/>
        <w:gridCol w:w="1418"/>
        <w:gridCol w:w="1417"/>
      </w:tblGrid>
      <w:tr w:rsidR="00A5648F" w14:paraId="244BAB2E" w14:textId="77777777" w:rsidTr="006C2E85">
        <w:tc>
          <w:tcPr>
            <w:tcW w:w="421" w:type="dxa"/>
          </w:tcPr>
          <w:p w14:paraId="6C38BE43" w14:textId="77777777" w:rsidR="00A5648F" w:rsidRPr="00285DAD" w:rsidRDefault="00A5648F" w:rsidP="006C2E85">
            <w:pPr>
              <w:pStyle w:val="TAH"/>
            </w:pPr>
            <w:r w:rsidRPr="00285DAD">
              <w:t>#</w:t>
            </w:r>
          </w:p>
        </w:tc>
        <w:tc>
          <w:tcPr>
            <w:tcW w:w="2268" w:type="dxa"/>
          </w:tcPr>
          <w:p w14:paraId="57E80381" w14:textId="77777777" w:rsidR="00A5648F" w:rsidRPr="00285DAD" w:rsidRDefault="00A5648F" w:rsidP="006C2E85">
            <w:pPr>
              <w:pStyle w:val="TAH"/>
              <w:rPr>
                <w:bCs/>
              </w:rPr>
            </w:pPr>
            <w:r w:rsidRPr="00285DAD">
              <w:rPr>
                <w:bCs/>
              </w:rPr>
              <w:t>Requirement</w:t>
            </w:r>
          </w:p>
        </w:tc>
        <w:tc>
          <w:tcPr>
            <w:tcW w:w="4110" w:type="dxa"/>
          </w:tcPr>
          <w:p w14:paraId="7ADB4CBE" w14:textId="77777777" w:rsidR="00A5648F" w:rsidRPr="00285DAD" w:rsidRDefault="00A5648F" w:rsidP="006C2E85">
            <w:pPr>
              <w:pStyle w:val="TAH"/>
              <w:rPr>
                <w:bCs/>
              </w:rPr>
            </w:pPr>
            <w:r w:rsidRPr="00285DAD">
              <w:rPr>
                <w:bCs/>
              </w:rPr>
              <w:t>Description</w:t>
            </w:r>
          </w:p>
        </w:tc>
        <w:tc>
          <w:tcPr>
            <w:tcW w:w="1418" w:type="dxa"/>
          </w:tcPr>
          <w:p w14:paraId="4A1C0FE8" w14:textId="77777777" w:rsidR="00A5648F" w:rsidRPr="00285DAD" w:rsidRDefault="00A5648F" w:rsidP="006C2E85">
            <w:pPr>
              <w:pStyle w:val="TAH"/>
              <w:rPr>
                <w:bCs/>
              </w:rPr>
            </w:pPr>
            <w:r>
              <w:rPr>
                <w:bCs/>
              </w:rPr>
              <w:t>Applicable to objective 2</w:t>
            </w:r>
          </w:p>
        </w:tc>
        <w:tc>
          <w:tcPr>
            <w:tcW w:w="1417" w:type="dxa"/>
          </w:tcPr>
          <w:p w14:paraId="319B0CED" w14:textId="77777777" w:rsidR="00A5648F" w:rsidRPr="00285DAD" w:rsidRDefault="00A5648F" w:rsidP="006C2E85">
            <w:pPr>
              <w:pStyle w:val="TAH"/>
              <w:rPr>
                <w:bCs/>
              </w:rPr>
            </w:pPr>
            <w:r>
              <w:rPr>
                <w:bCs/>
              </w:rPr>
              <w:t>Applicable to objective 3</w:t>
            </w:r>
          </w:p>
        </w:tc>
      </w:tr>
      <w:tr w:rsidR="00C1648E" w14:paraId="6CCFFFFF" w14:textId="77777777" w:rsidTr="006C2E85">
        <w:tc>
          <w:tcPr>
            <w:tcW w:w="421" w:type="dxa"/>
          </w:tcPr>
          <w:p w14:paraId="57776C3E" w14:textId="77777777" w:rsidR="00C1648E" w:rsidRDefault="00C1648E" w:rsidP="00C1648E">
            <w:pPr>
              <w:pStyle w:val="TAH"/>
            </w:pPr>
          </w:p>
        </w:tc>
        <w:tc>
          <w:tcPr>
            <w:tcW w:w="2268" w:type="dxa"/>
          </w:tcPr>
          <w:p w14:paraId="1B805E31" w14:textId="4DBC0FDF" w:rsidR="00C1648E" w:rsidRDefault="00C1648E" w:rsidP="00C1648E">
            <w:pPr>
              <w:pStyle w:val="TAL"/>
            </w:pPr>
            <w:r>
              <w:t xml:space="preserve">Support for all major commercial </w:t>
            </w:r>
            <w:r w:rsidR="00530A4D">
              <w:t xml:space="preserve">computer </w:t>
            </w:r>
            <w:r>
              <w:t>platforms</w:t>
            </w:r>
          </w:p>
        </w:tc>
        <w:tc>
          <w:tcPr>
            <w:tcW w:w="4110" w:type="dxa"/>
          </w:tcPr>
          <w:p w14:paraId="26AA4536" w14:textId="13C9E271" w:rsidR="00C1648E" w:rsidRDefault="00C1648E" w:rsidP="00C1648E">
            <w:pPr>
              <w:pStyle w:val="TAL"/>
            </w:pPr>
            <w:r>
              <w:t xml:space="preserve">It shall be possible to view and edit the specifications, including figures, on all major commercial </w:t>
            </w:r>
            <w:r w:rsidR="00530A4D">
              <w:t xml:space="preserve">computer </w:t>
            </w:r>
            <w:r>
              <w:t>platforms</w:t>
            </w:r>
            <w:r w:rsidR="00DE47A1">
              <w:t xml:space="preserve"> (not necessarily including mobile platforms)</w:t>
            </w:r>
            <w:r>
              <w:t xml:space="preserve">. </w:t>
            </w:r>
          </w:p>
        </w:tc>
        <w:tc>
          <w:tcPr>
            <w:tcW w:w="1418" w:type="dxa"/>
          </w:tcPr>
          <w:p w14:paraId="6D2DE010" w14:textId="4F8E8472" w:rsidR="00C1648E" w:rsidRDefault="00C1648E" w:rsidP="00C1648E">
            <w:pPr>
              <w:pStyle w:val="TAL"/>
            </w:pPr>
          </w:p>
        </w:tc>
        <w:tc>
          <w:tcPr>
            <w:tcW w:w="1417" w:type="dxa"/>
          </w:tcPr>
          <w:p w14:paraId="13F9AF8A" w14:textId="4E314DDA" w:rsidR="00C1648E" w:rsidRDefault="00C1648E" w:rsidP="00C1648E">
            <w:pPr>
              <w:pStyle w:val="TAL"/>
            </w:pPr>
          </w:p>
        </w:tc>
      </w:tr>
    </w:tbl>
    <w:p w14:paraId="3B896363" w14:textId="77777777" w:rsidR="008E369D" w:rsidRPr="00300BA1" w:rsidRDefault="008E369D" w:rsidP="008E369D">
      <w:pPr>
        <w:pStyle w:val="EditorsNote"/>
        <w:ind w:left="0" w:firstLine="0"/>
        <w:rPr>
          <w:rStyle w:val="EditorsNoteChar"/>
        </w:rPr>
      </w:pPr>
    </w:p>
    <w:p w14:paraId="20B6975F" w14:textId="77777777" w:rsidR="008E369D" w:rsidRPr="008F6220" w:rsidRDefault="008E369D" w:rsidP="008E369D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5495998B" w14:textId="77777777" w:rsidR="003D30F2" w:rsidRPr="003D30F2" w:rsidRDefault="003D30F2" w:rsidP="003D30F2"/>
    <w:sectPr w:rsidR="003D30F2" w:rsidRPr="003D30F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A2452" w14:textId="77777777" w:rsidR="00124C20" w:rsidRDefault="00124C20">
      <w:r>
        <w:separator/>
      </w:r>
    </w:p>
  </w:endnote>
  <w:endnote w:type="continuationSeparator" w:id="0">
    <w:p w14:paraId="69837A17" w14:textId="77777777" w:rsidR="00124C20" w:rsidRDefault="0012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3F6A" w14:textId="77777777" w:rsidR="00124C20" w:rsidRDefault="00124C20">
      <w:r>
        <w:separator/>
      </w:r>
    </w:p>
  </w:footnote>
  <w:footnote w:type="continuationSeparator" w:id="0">
    <w:p w14:paraId="41891149" w14:textId="77777777" w:rsidR="00124C20" w:rsidRDefault="0012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66572"/>
    <w:multiLevelType w:val="hybridMultilevel"/>
    <w:tmpl w:val="18D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43312"/>
    <w:multiLevelType w:val="hybridMultilevel"/>
    <w:tmpl w:val="02D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787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43507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3530673">
    <w:abstractNumId w:val="1"/>
  </w:num>
  <w:num w:numId="4" w16cid:durableId="1508015043">
    <w:abstractNumId w:val="9"/>
  </w:num>
  <w:num w:numId="5" w16cid:durableId="1577321418">
    <w:abstractNumId w:val="2"/>
  </w:num>
  <w:num w:numId="6" w16cid:durableId="1852454959">
    <w:abstractNumId w:val="2"/>
  </w:num>
  <w:num w:numId="7" w16cid:durableId="1896163388">
    <w:abstractNumId w:val="6"/>
  </w:num>
  <w:num w:numId="8" w16cid:durableId="2140608543">
    <w:abstractNumId w:val="5"/>
  </w:num>
  <w:num w:numId="9" w16cid:durableId="1440562368">
    <w:abstractNumId w:val="8"/>
  </w:num>
  <w:num w:numId="10" w16cid:durableId="484056652">
    <w:abstractNumId w:val="4"/>
  </w:num>
  <w:num w:numId="11" w16cid:durableId="1824395923">
    <w:abstractNumId w:val="7"/>
  </w:num>
  <w:num w:numId="12" w16cid:durableId="1389915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4"/>
    <w:rsid w:val="00012D48"/>
    <w:rsid w:val="00033397"/>
    <w:rsid w:val="00040095"/>
    <w:rsid w:val="00051834"/>
    <w:rsid w:val="0005186F"/>
    <w:rsid w:val="00054A22"/>
    <w:rsid w:val="0005691F"/>
    <w:rsid w:val="00062023"/>
    <w:rsid w:val="000655A6"/>
    <w:rsid w:val="00065BBD"/>
    <w:rsid w:val="00080512"/>
    <w:rsid w:val="000963AC"/>
    <w:rsid w:val="000A365D"/>
    <w:rsid w:val="000A68F3"/>
    <w:rsid w:val="000C47C3"/>
    <w:rsid w:val="000D58AB"/>
    <w:rsid w:val="000D7ECF"/>
    <w:rsid w:val="00104BC6"/>
    <w:rsid w:val="00114E2C"/>
    <w:rsid w:val="001227E9"/>
    <w:rsid w:val="00124C20"/>
    <w:rsid w:val="00133525"/>
    <w:rsid w:val="001A4C42"/>
    <w:rsid w:val="001B60A8"/>
    <w:rsid w:val="001B7D26"/>
    <w:rsid w:val="001C21C3"/>
    <w:rsid w:val="001D02C2"/>
    <w:rsid w:val="001E19FC"/>
    <w:rsid w:val="001E1CB0"/>
    <w:rsid w:val="001E2EC9"/>
    <w:rsid w:val="001F0C1D"/>
    <w:rsid w:val="001F1132"/>
    <w:rsid w:val="001F168B"/>
    <w:rsid w:val="0021089B"/>
    <w:rsid w:val="0021407B"/>
    <w:rsid w:val="00217BFE"/>
    <w:rsid w:val="002347A2"/>
    <w:rsid w:val="002378D6"/>
    <w:rsid w:val="00247926"/>
    <w:rsid w:val="00262A21"/>
    <w:rsid w:val="00266AF9"/>
    <w:rsid w:val="002675F0"/>
    <w:rsid w:val="00276EE4"/>
    <w:rsid w:val="00296BD1"/>
    <w:rsid w:val="002B6339"/>
    <w:rsid w:val="002D47B4"/>
    <w:rsid w:val="002D7E98"/>
    <w:rsid w:val="002E00EE"/>
    <w:rsid w:val="002E254B"/>
    <w:rsid w:val="00302C85"/>
    <w:rsid w:val="003172DC"/>
    <w:rsid w:val="003213FB"/>
    <w:rsid w:val="00335835"/>
    <w:rsid w:val="0034052F"/>
    <w:rsid w:val="0035462D"/>
    <w:rsid w:val="00375490"/>
    <w:rsid w:val="003765B8"/>
    <w:rsid w:val="003A0483"/>
    <w:rsid w:val="003B1F8A"/>
    <w:rsid w:val="003C3971"/>
    <w:rsid w:val="003D30F2"/>
    <w:rsid w:val="003D466C"/>
    <w:rsid w:val="003E7753"/>
    <w:rsid w:val="00423334"/>
    <w:rsid w:val="004345EC"/>
    <w:rsid w:val="00434A92"/>
    <w:rsid w:val="00441CF7"/>
    <w:rsid w:val="004458BE"/>
    <w:rsid w:val="00445C1B"/>
    <w:rsid w:val="00451483"/>
    <w:rsid w:val="004826A9"/>
    <w:rsid w:val="00494F39"/>
    <w:rsid w:val="004B5894"/>
    <w:rsid w:val="004B6B84"/>
    <w:rsid w:val="004C1601"/>
    <w:rsid w:val="004C65DA"/>
    <w:rsid w:val="004D3578"/>
    <w:rsid w:val="004D6551"/>
    <w:rsid w:val="004E213A"/>
    <w:rsid w:val="004F0988"/>
    <w:rsid w:val="004F3340"/>
    <w:rsid w:val="004F3E3D"/>
    <w:rsid w:val="004F4B99"/>
    <w:rsid w:val="00511B27"/>
    <w:rsid w:val="00513BC7"/>
    <w:rsid w:val="00530A4D"/>
    <w:rsid w:val="00531430"/>
    <w:rsid w:val="0053388B"/>
    <w:rsid w:val="00535773"/>
    <w:rsid w:val="00543E6C"/>
    <w:rsid w:val="0054527F"/>
    <w:rsid w:val="005573BB"/>
    <w:rsid w:val="00565087"/>
    <w:rsid w:val="00572E14"/>
    <w:rsid w:val="0058550F"/>
    <w:rsid w:val="00595F46"/>
    <w:rsid w:val="005973BE"/>
    <w:rsid w:val="005A5802"/>
    <w:rsid w:val="005A5910"/>
    <w:rsid w:val="005A5986"/>
    <w:rsid w:val="005D2E01"/>
    <w:rsid w:val="005D7526"/>
    <w:rsid w:val="005E134F"/>
    <w:rsid w:val="005E69AE"/>
    <w:rsid w:val="005E6CC6"/>
    <w:rsid w:val="005F0AD3"/>
    <w:rsid w:val="005F32A0"/>
    <w:rsid w:val="00602AEA"/>
    <w:rsid w:val="00607E3C"/>
    <w:rsid w:val="00614FDF"/>
    <w:rsid w:val="0061675B"/>
    <w:rsid w:val="006246A7"/>
    <w:rsid w:val="0062595A"/>
    <w:rsid w:val="00633EF1"/>
    <w:rsid w:val="0063543D"/>
    <w:rsid w:val="006378B7"/>
    <w:rsid w:val="00647114"/>
    <w:rsid w:val="00650D31"/>
    <w:rsid w:val="0066053E"/>
    <w:rsid w:val="0066228E"/>
    <w:rsid w:val="00681438"/>
    <w:rsid w:val="006A15EB"/>
    <w:rsid w:val="006A323F"/>
    <w:rsid w:val="006B30D0"/>
    <w:rsid w:val="006C29BD"/>
    <w:rsid w:val="006C3D95"/>
    <w:rsid w:val="006D5D00"/>
    <w:rsid w:val="006E5C86"/>
    <w:rsid w:val="00713C44"/>
    <w:rsid w:val="00734A5B"/>
    <w:rsid w:val="00735DBB"/>
    <w:rsid w:val="00736C70"/>
    <w:rsid w:val="0074026F"/>
    <w:rsid w:val="007429F6"/>
    <w:rsid w:val="00744E76"/>
    <w:rsid w:val="00752198"/>
    <w:rsid w:val="00753881"/>
    <w:rsid w:val="00774DA4"/>
    <w:rsid w:val="00781F0F"/>
    <w:rsid w:val="00783D4B"/>
    <w:rsid w:val="007878E4"/>
    <w:rsid w:val="007940A3"/>
    <w:rsid w:val="007A3CC6"/>
    <w:rsid w:val="007B0520"/>
    <w:rsid w:val="007B600E"/>
    <w:rsid w:val="007B77D5"/>
    <w:rsid w:val="007C29FE"/>
    <w:rsid w:val="007F0F4A"/>
    <w:rsid w:val="007F1BAB"/>
    <w:rsid w:val="007F2D59"/>
    <w:rsid w:val="007F3C9C"/>
    <w:rsid w:val="008028A4"/>
    <w:rsid w:val="00820B25"/>
    <w:rsid w:val="00822F71"/>
    <w:rsid w:val="008262C7"/>
    <w:rsid w:val="00830747"/>
    <w:rsid w:val="00834679"/>
    <w:rsid w:val="0083497E"/>
    <w:rsid w:val="008614CC"/>
    <w:rsid w:val="00872AF9"/>
    <w:rsid w:val="008768CA"/>
    <w:rsid w:val="008933F3"/>
    <w:rsid w:val="008C384C"/>
    <w:rsid w:val="008D347E"/>
    <w:rsid w:val="008E369D"/>
    <w:rsid w:val="008E40B5"/>
    <w:rsid w:val="008E5736"/>
    <w:rsid w:val="008E7986"/>
    <w:rsid w:val="008F4261"/>
    <w:rsid w:val="008F737D"/>
    <w:rsid w:val="0090271F"/>
    <w:rsid w:val="00902E23"/>
    <w:rsid w:val="00910E05"/>
    <w:rsid w:val="009114D7"/>
    <w:rsid w:val="0091348E"/>
    <w:rsid w:val="00917CCB"/>
    <w:rsid w:val="00923EC9"/>
    <w:rsid w:val="00942EC2"/>
    <w:rsid w:val="00963500"/>
    <w:rsid w:val="0096564D"/>
    <w:rsid w:val="009760BD"/>
    <w:rsid w:val="009A05DF"/>
    <w:rsid w:val="009B4F33"/>
    <w:rsid w:val="009C3F59"/>
    <w:rsid w:val="009C60EE"/>
    <w:rsid w:val="009E0281"/>
    <w:rsid w:val="009F37B7"/>
    <w:rsid w:val="009F5A4A"/>
    <w:rsid w:val="009F5E43"/>
    <w:rsid w:val="009F7294"/>
    <w:rsid w:val="00A10F02"/>
    <w:rsid w:val="00A121DE"/>
    <w:rsid w:val="00A131CE"/>
    <w:rsid w:val="00A164B4"/>
    <w:rsid w:val="00A225E2"/>
    <w:rsid w:val="00A26956"/>
    <w:rsid w:val="00A27F26"/>
    <w:rsid w:val="00A53724"/>
    <w:rsid w:val="00A5648F"/>
    <w:rsid w:val="00A57D51"/>
    <w:rsid w:val="00A6367B"/>
    <w:rsid w:val="00A73129"/>
    <w:rsid w:val="00A82346"/>
    <w:rsid w:val="00A92BA1"/>
    <w:rsid w:val="00AB1589"/>
    <w:rsid w:val="00AB1FDD"/>
    <w:rsid w:val="00AC6BC6"/>
    <w:rsid w:val="00AD51B7"/>
    <w:rsid w:val="00AE3797"/>
    <w:rsid w:val="00AF7E74"/>
    <w:rsid w:val="00B074EB"/>
    <w:rsid w:val="00B1058D"/>
    <w:rsid w:val="00B14C5A"/>
    <w:rsid w:val="00B15449"/>
    <w:rsid w:val="00B20BF6"/>
    <w:rsid w:val="00B229D8"/>
    <w:rsid w:val="00B250F8"/>
    <w:rsid w:val="00B42247"/>
    <w:rsid w:val="00B532CB"/>
    <w:rsid w:val="00B93086"/>
    <w:rsid w:val="00BA19ED"/>
    <w:rsid w:val="00BA300B"/>
    <w:rsid w:val="00BA4B8D"/>
    <w:rsid w:val="00BC0F7D"/>
    <w:rsid w:val="00BD33A4"/>
    <w:rsid w:val="00BE3255"/>
    <w:rsid w:val="00BF128E"/>
    <w:rsid w:val="00C006D4"/>
    <w:rsid w:val="00C051FA"/>
    <w:rsid w:val="00C07F91"/>
    <w:rsid w:val="00C1496A"/>
    <w:rsid w:val="00C1648E"/>
    <w:rsid w:val="00C319B1"/>
    <w:rsid w:val="00C33079"/>
    <w:rsid w:val="00C37C87"/>
    <w:rsid w:val="00C45231"/>
    <w:rsid w:val="00C4636D"/>
    <w:rsid w:val="00C72833"/>
    <w:rsid w:val="00C80F1D"/>
    <w:rsid w:val="00C92186"/>
    <w:rsid w:val="00C93F40"/>
    <w:rsid w:val="00CA3D0C"/>
    <w:rsid w:val="00CB73E2"/>
    <w:rsid w:val="00CC39E8"/>
    <w:rsid w:val="00CD2419"/>
    <w:rsid w:val="00CE3FDB"/>
    <w:rsid w:val="00CF20E3"/>
    <w:rsid w:val="00CF59F2"/>
    <w:rsid w:val="00D161DE"/>
    <w:rsid w:val="00D16FCA"/>
    <w:rsid w:val="00D22541"/>
    <w:rsid w:val="00D309CC"/>
    <w:rsid w:val="00D324E5"/>
    <w:rsid w:val="00D46431"/>
    <w:rsid w:val="00D526B3"/>
    <w:rsid w:val="00D56A52"/>
    <w:rsid w:val="00D57972"/>
    <w:rsid w:val="00D675A9"/>
    <w:rsid w:val="00D702BF"/>
    <w:rsid w:val="00D72F5F"/>
    <w:rsid w:val="00D738D6"/>
    <w:rsid w:val="00D755EB"/>
    <w:rsid w:val="00D87E00"/>
    <w:rsid w:val="00D9134D"/>
    <w:rsid w:val="00DA06ED"/>
    <w:rsid w:val="00DA1D63"/>
    <w:rsid w:val="00DA7A03"/>
    <w:rsid w:val="00DB1818"/>
    <w:rsid w:val="00DC05DC"/>
    <w:rsid w:val="00DC309B"/>
    <w:rsid w:val="00DC3E5F"/>
    <w:rsid w:val="00DC4DA2"/>
    <w:rsid w:val="00DD4C17"/>
    <w:rsid w:val="00DE47A1"/>
    <w:rsid w:val="00DF2B1F"/>
    <w:rsid w:val="00DF6189"/>
    <w:rsid w:val="00DF62CD"/>
    <w:rsid w:val="00E16509"/>
    <w:rsid w:val="00E249E9"/>
    <w:rsid w:val="00E44582"/>
    <w:rsid w:val="00E52814"/>
    <w:rsid w:val="00E72324"/>
    <w:rsid w:val="00E72ABE"/>
    <w:rsid w:val="00E77645"/>
    <w:rsid w:val="00EC4A25"/>
    <w:rsid w:val="00EE5AA7"/>
    <w:rsid w:val="00EF5395"/>
    <w:rsid w:val="00F025A2"/>
    <w:rsid w:val="00F0416F"/>
    <w:rsid w:val="00F04712"/>
    <w:rsid w:val="00F13AF4"/>
    <w:rsid w:val="00F21311"/>
    <w:rsid w:val="00F22EC7"/>
    <w:rsid w:val="00F24354"/>
    <w:rsid w:val="00F325C8"/>
    <w:rsid w:val="00F62AEB"/>
    <w:rsid w:val="00F653B8"/>
    <w:rsid w:val="00F70647"/>
    <w:rsid w:val="00F83895"/>
    <w:rsid w:val="00F92648"/>
    <w:rsid w:val="00F92EEC"/>
    <w:rsid w:val="00FA1266"/>
    <w:rsid w:val="00FC1192"/>
    <w:rsid w:val="00FD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character" w:customStyle="1" w:styleId="TALChar">
    <w:name w:val="TAL Char"/>
    <w:link w:val="TAL"/>
    <w:qFormat/>
    <w:locked/>
    <w:rsid w:val="00A5648F"/>
    <w:rPr>
      <w:rFonts w:ascii="Arial" w:hAnsi="Arial"/>
      <w:sz w:val="18"/>
      <w:lang w:eastAsia="en-US"/>
    </w:rPr>
  </w:style>
  <w:style w:type="paragraph" w:customStyle="1" w:styleId="StartEndofChange">
    <w:name w:val="Start/End of Change"/>
    <w:basedOn w:val="Heading1"/>
    <w:qFormat/>
    <w:rsid w:val="00296BD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8E369D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8E369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19</cp:revision>
  <cp:lastPrinted>2019-02-25T14:05:00Z</cp:lastPrinted>
  <dcterms:created xsi:type="dcterms:W3CDTF">2025-07-21T13:21:00Z</dcterms:created>
  <dcterms:modified xsi:type="dcterms:W3CDTF">2025-07-29T12:15:00Z</dcterms:modified>
  <cp:category/>
</cp:coreProperties>
</file>