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642C" w14:textId="373A24EF" w:rsidR="00896301" w:rsidRDefault="004B7A0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5320E6">
        <w:rPr>
          <w:b/>
          <w:sz w:val="24"/>
        </w:rPr>
        <w:t>66</w:t>
      </w:r>
      <w:r>
        <w:rPr>
          <w:b/>
          <w:sz w:val="24"/>
        </w:rPr>
        <w:tab/>
        <w:t>S6-2</w:t>
      </w:r>
      <w:r w:rsidR="00F75296">
        <w:rPr>
          <w:b/>
          <w:sz w:val="24"/>
        </w:rPr>
        <w:t>5</w:t>
      </w:r>
      <w:r w:rsidR="009B1231">
        <w:rPr>
          <w:b/>
          <w:sz w:val="24"/>
        </w:rPr>
        <w:t>1383</w:t>
      </w:r>
    </w:p>
    <w:p w14:paraId="4894AE4C" w14:textId="2FC55B43" w:rsidR="00896301" w:rsidRDefault="00F7529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75296">
        <w:rPr>
          <w:b/>
          <w:sz w:val="22"/>
          <w:szCs w:val="22"/>
        </w:rPr>
        <w:t>Gothenburg, Sweden, 7th – 11th April 2025</w:t>
      </w:r>
      <w:r w:rsidR="004B7A0C">
        <w:rPr>
          <w:rFonts w:cs="Arial"/>
          <w:b/>
          <w:bCs/>
          <w:sz w:val="22"/>
        </w:rPr>
        <w:tab/>
      </w:r>
      <w:r w:rsidR="009B1231">
        <w:rPr>
          <w:b/>
          <w:noProof/>
          <w:sz w:val="24"/>
        </w:rPr>
        <w:t>(revision of S6-251</w:t>
      </w:r>
      <w:r w:rsidR="009B1231">
        <w:rPr>
          <w:b/>
          <w:noProof/>
          <w:sz w:val="24"/>
        </w:rPr>
        <w:t>148</w:t>
      </w:r>
      <w:r w:rsidR="009B1231">
        <w:rPr>
          <w:b/>
          <w:noProof/>
          <w:sz w:val="24"/>
        </w:rPr>
        <w:t>)</w:t>
      </w:r>
    </w:p>
    <w:p w14:paraId="0AEF69F0" w14:textId="77777777" w:rsidR="00896301" w:rsidRDefault="008963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DBFC4E0" w14:textId="77777777" w:rsidR="00896301" w:rsidRPr="009B1231" w:rsidRDefault="00896301">
      <w:pPr>
        <w:rPr>
          <w:rFonts w:ascii="Arial" w:hAnsi="Arial" w:cs="Arial"/>
          <w:b/>
          <w:bCs/>
        </w:rPr>
      </w:pPr>
    </w:p>
    <w:p w14:paraId="60F0910D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  <w:lang w:val="en-US" w:eastAsia="zh-CN"/>
        </w:rPr>
        <w:t>Huawei, Hisilicon</w:t>
      </w:r>
    </w:p>
    <w:p w14:paraId="07F98B19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Skeleton of the </w:t>
      </w:r>
      <w:r w:rsidR="005320E6" w:rsidRPr="005320E6">
        <w:rPr>
          <w:rFonts w:ascii="Arial" w:hAnsi="Arial" w:cs="Arial"/>
          <w:b/>
          <w:bCs/>
          <w:lang w:val="en-US" w:eastAsia="zh-CN"/>
        </w:rPr>
        <w:t>FS_SEALDD_Ph3</w:t>
      </w:r>
    </w:p>
    <w:p w14:paraId="0B59FCBA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5320E6">
        <w:rPr>
          <w:rFonts w:ascii="Arial" w:hAnsi="Arial" w:cs="Arial"/>
          <w:b/>
          <w:bCs/>
          <w:lang w:val="en-US" w:eastAsia="zh-CN"/>
        </w:rPr>
        <w:t>700-52</w:t>
      </w:r>
      <w:r>
        <w:rPr>
          <w:rFonts w:ascii="Arial" w:hAnsi="Arial" w:cs="Arial"/>
          <w:b/>
          <w:bCs/>
        </w:rPr>
        <w:t xml:space="preserve"> v0.0.0</w:t>
      </w:r>
    </w:p>
    <w:p w14:paraId="1641195B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</w:rPr>
        <w:t>9.7</w:t>
      </w:r>
    </w:p>
    <w:p w14:paraId="5A766ADC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BEE599C" w14:textId="77777777"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</w:rPr>
        <w:t>Cuili Ge</w:t>
      </w:r>
      <w:r>
        <w:rPr>
          <w:rFonts w:ascii="Arial" w:hAnsi="Arial" w:cs="Arial"/>
          <w:b/>
          <w:bCs/>
        </w:rPr>
        <w:t xml:space="preserve">, </w:t>
      </w:r>
      <w:r w:rsidR="005320E6">
        <w:rPr>
          <w:rFonts w:ascii="Arial" w:hAnsi="Arial" w:cs="Arial"/>
          <w:b/>
          <w:bCs/>
        </w:rPr>
        <w:t>gecuili@huawei</w:t>
      </w:r>
      <w:r>
        <w:rPr>
          <w:rFonts w:ascii="Arial" w:hAnsi="Arial" w:cs="Arial"/>
          <w:b/>
          <w:bCs/>
        </w:rPr>
        <w:t>.com</w:t>
      </w:r>
    </w:p>
    <w:p w14:paraId="51F0676C" w14:textId="77777777" w:rsidR="00896301" w:rsidRDefault="00896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EBC8B74" w14:textId="77777777" w:rsidR="00896301" w:rsidRDefault="004B7A0C">
      <w:pPr>
        <w:pStyle w:val="CRCoverPage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14:paraId="723EA639" w14:textId="77777777" w:rsidR="00896301" w:rsidRDefault="004B7A0C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lang w:val="en-US" w:eastAsia="zh-CN"/>
        </w:rPr>
        <w:t>skeleton</w:t>
      </w:r>
      <w:r>
        <w:rPr>
          <w:lang w:val="en-US"/>
        </w:rPr>
        <w:t xml:space="preserve"> of TR 23.</w:t>
      </w:r>
      <w:r w:rsidR="005320E6">
        <w:rPr>
          <w:lang w:val="en-US"/>
        </w:rPr>
        <w:t>700-52</w:t>
      </w:r>
      <w:r>
        <w:rPr>
          <w:lang w:val="en-US"/>
        </w:rPr>
        <w:t xml:space="preserve"> on</w:t>
      </w:r>
      <w:r>
        <w:t xml:space="preserve"> </w:t>
      </w:r>
      <w:r>
        <w:rPr>
          <w:rFonts w:hint="eastAsia"/>
          <w:lang w:val="en-US" w:eastAsia="zh-CN"/>
        </w:rPr>
        <w:t xml:space="preserve">Study on </w:t>
      </w:r>
      <w:r w:rsidR="005320E6" w:rsidRPr="005320E6">
        <w:rPr>
          <w:lang w:val="en-US" w:eastAsia="zh-CN"/>
        </w:rPr>
        <w:t>SEAL data delivery Phase 3</w:t>
      </w:r>
      <w:r>
        <w:rPr>
          <w:lang w:val="en-US"/>
        </w:rPr>
        <w:t>.</w:t>
      </w:r>
    </w:p>
    <w:p w14:paraId="687BC4AD" w14:textId="77777777" w:rsidR="00896301" w:rsidRDefault="004B7A0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F35174F" w14:textId="77777777" w:rsidR="00896301" w:rsidRDefault="004B7A0C">
      <w:pPr>
        <w:rPr>
          <w:lang w:val="en-US" w:eastAsia="zh-CN"/>
        </w:rPr>
      </w:pPr>
      <w:r>
        <w:rPr>
          <w:lang w:val="en-US" w:eastAsia="zh-CN"/>
        </w:rPr>
        <w:t>A skeleton is provided for TR 23.</w:t>
      </w:r>
      <w:r w:rsidR="005320E6">
        <w:rPr>
          <w:lang w:val="en-US" w:eastAsia="zh-CN"/>
        </w:rPr>
        <w:t>700-52</w:t>
      </w:r>
      <w:r>
        <w:rPr>
          <w:lang w:val="en-US" w:eastAsia="zh-CN"/>
        </w:rPr>
        <w:t>.</w:t>
      </w:r>
    </w:p>
    <w:p w14:paraId="62CC1234" w14:textId="77777777" w:rsidR="00896301" w:rsidRDefault="004B7A0C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49E3534B" w14:textId="77777777" w:rsidR="00896301" w:rsidRDefault="004B7A0C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14:paraId="30FF4E7F" w14:textId="77777777" w:rsidR="00896301" w:rsidRDefault="00896301">
      <w:pPr>
        <w:rPr>
          <w:lang w:val="en-US"/>
        </w:rPr>
      </w:pPr>
    </w:p>
    <w:sectPr w:rsidR="00896301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9EA5F" w14:textId="77777777" w:rsidR="00223FFF" w:rsidRDefault="00223FFF">
      <w:pPr>
        <w:spacing w:after="0"/>
      </w:pPr>
      <w:r>
        <w:separator/>
      </w:r>
    </w:p>
  </w:endnote>
  <w:endnote w:type="continuationSeparator" w:id="0">
    <w:p w14:paraId="11D15626" w14:textId="77777777" w:rsidR="00223FFF" w:rsidRDefault="00223F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92F2" w14:textId="77777777" w:rsidR="00223FFF" w:rsidRDefault="00223FFF">
      <w:pPr>
        <w:spacing w:after="0"/>
      </w:pPr>
      <w:r>
        <w:separator/>
      </w:r>
    </w:p>
  </w:footnote>
  <w:footnote w:type="continuationSeparator" w:id="0">
    <w:p w14:paraId="11958145" w14:textId="77777777" w:rsidR="00223FFF" w:rsidRDefault="00223F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8167" w14:textId="77777777" w:rsidR="00896301" w:rsidRDefault="004B7A0C">
    <w:pPr>
      <w:pStyle w:val="aa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1F4280"/>
    <w:rsid w:val="0020225A"/>
    <w:rsid w:val="002037A2"/>
    <w:rsid w:val="00204E04"/>
    <w:rsid w:val="002055DD"/>
    <w:rsid w:val="00206300"/>
    <w:rsid w:val="002100CD"/>
    <w:rsid w:val="00210E61"/>
    <w:rsid w:val="00212FF7"/>
    <w:rsid w:val="00223FFF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0026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A0C"/>
    <w:rsid w:val="004D5F95"/>
    <w:rsid w:val="004E302C"/>
    <w:rsid w:val="0050780D"/>
    <w:rsid w:val="00521039"/>
    <w:rsid w:val="00521FBF"/>
    <w:rsid w:val="00525DE5"/>
    <w:rsid w:val="0052615C"/>
    <w:rsid w:val="005320E6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96301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1231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75296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37DE5E0B"/>
    <w:rsid w:val="54352A41"/>
    <w:rsid w:val="61F0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574D1"/>
  <w15:docId w15:val="{C0F9C1A4-438C-4EB9-B78B-49B32A8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76</Words>
  <Characters>435</Characters>
  <Application>Microsoft Office Word</Application>
  <DocSecurity>0</DocSecurity>
  <Lines>3</Lines>
  <Paragraphs>1</Paragraphs>
  <ScaleCrop>false</ScaleCrop>
  <Company>3GPP Support Team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Draft1</cp:lastModifiedBy>
  <cp:revision>11</cp:revision>
  <dcterms:created xsi:type="dcterms:W3CDTF">2023-10-11T21:45:00Z</dcterms:created>
  <dcterms:modified xsi:type="dcterms:W3CDTF">2025-04-10T10:03:00Z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2FA96369F9EB4371B5CF89AAD8554103</vt:lpwstr>
  </property>
  <property fmtid="{D5CDD505-2E9C-101B-9397-08002B2CF9AE}" pid="5" name="_2015_ms_pID_725343">
    <vt:lpwstr>(3)U+pkcmpQsnjA2uRUx4NPRqgmpQPZN9I9Tf6u6KOQBUvduupJ7hbKhIOBZyATg3HgPO1DurWW
b3Yg3Lo2U8vv12EwB1aYcmWDMwQ+wwOyi44HBODRJPROh8t87vf/IIxxGRdg7y+47/5//jUm
KsrW1PmISNr+VmRHWmCnlfSQygImwk/ymHRgtjZkg04ZgTzi4997gUWgMb42dnCqxzDCTOXB
/NgE0hB0kAHd6ORMen</vt:lpwstr>
  </property>
  <property fmtid="{D5CDD505-2E9C-101B-9397-08002B2CF9AE}" pid="6" name="_2015_ms_pID_7253431">
    <vt:lpwstr>3X3ekYbh4J/zI72DQ5Rx36ZVirsaIIroRu76CG0fps19QvlDI37ZMR
SA+7cShGxzVCiWeMesf3+7q5MtGghPYRzChxMmnNhIgLQip+rv21g9Hq0VowUwg8n7s1Ixsa
MYZ/YBas9Aq/I93Jkquj9WNmi1CALI5XR7rUsGIEFqlQtP2AmMJcudpn7lyI21VUy1Fm/wZC
8VDSJbLjiDtkcHzJiBXV4oO1b8WoKkrYh3n/</vt:lpwstr>
  </property>
  <property fmtid="{D5CDD505-2E9C-101B-9397-08002B2CF9AE}" pid="7" name="_2015_ms_pID_7253432">
    <vt:lpwstr>lg==</vt:lpwstr>
  </property>
</Properties>
</file>