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8F1B6"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F470E5"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white list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A882" w14:textId="77777777" w:rsidR="004C7AAE" w:rsidRDefault="004C7AAE">
      <w:pPr>
        <w:spacing w:before="0"/>
      </w:pPr>
      <w:r>
        <w:separator/>
      </w:r>
    </w:p>
  </w:endnote>
  <w:endnote w:type="continuationSeparator" w:id="0">
    <w:p w14:paraId="199EA75E" w14:textId="77777777" w:rsidR="004C7AAE" w:rsidRDefault="004C7A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5BD3" w14:textId="77777777" w:rsidR="004C7AAE" w:rsidRDefault="004C7AAE">
      <w:pPr>
        <w:spacing w:before="0"/>
      </w:pPr>
      <w:r>
        <w:separator/>
      </w:r>
    </w:p>
  </w:footnote>
  <w:footnote w:type="continuationSeparator" w:id="0">
    <w:p w14:paraId="0D90D850" w14:textId="77777777" w:rsidR="004C7AAE" w:rsidRDefault="004C7A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05EC1" w14:textId="4B076303" w:rsidR="00F470E5" w:rsidRPr="00171D0E" w:rsidRDefault="00F470E5" w:rsidP="00F470E5">
    <w:pPr>
      <w:pStyle w:val="CRCoverPage"/>
      <w:tabs>
        <w:tab w:val="right" w:pos="9639"/>
      </w:tabs>
      <w:spacing w:after="0"/>
      <w:rPr>
        <w:b/>
        <w:bCs/>
        <w:noProof/>
        <w:sz w:val="24"/>
      </w:rPr>
    </w:pPr>
    <w:r w:rsidRPr="00171D0E">
      <w:rPr>
        <w:b/>
        <w:bCs/>
        <w:noProof/>
        <w:sz w:val="24"/>
      </w:rPr>
      <w:t>3GPP TSG- SA4 Meeting # 134</w:t>
    </w:r>
    <w:r w:rsidRPr="00171D0E">
      <w:rPr>
        <w:b/>
        <w:bCs/>
        <w:noProof/>
        <w:sz w:val="24"/>
      </w:rPr>
      <w:tab/>
    </w:r>
    <w:r w:rsidRPr="005B05DE">
      <w:rPr>
        <w:b/>
        <w:bCs/>
        <w:noProof/>
        <w:sz w:val="24"/>
        <w:lang w:val="en-US"/>
      </w:rPr>
      <w:t>S4-251945</w:t>
    </w:r>
  </w:p>
  <w:p w14:paraId="0A9FCF2F" w14:textId="77777777" w:rsidR="00F470E5" w:rsidRPr="00171D0E" w:rsidRDefault="00F470E5" w:rsidP="00F470E5">
    <w:pPr>
      <w:pStyle w:val="CRCoverPage"/>
      <w:tabs>
        <w:tab w:val="right" w:pos="9639"/>
      </w:tabs>
      <w:spacing w:after="0"/>
      <w:rPr>
        <w:b/>
        <w:bCs/>
        <w:noProof/>
        <w:sz w:val="24"/>
      </w:rPr>
    </w:pPr>
    <w:r w:rsidRPr="00171D0E">
      <w:rPr>
        <w:b/>
        <w:bCs/>
        <w:noProof/>
        <w:sz w:val="24"/>
      </w:rPr>
      <w:t>17-21 November 2025, Dallas, Texas, USA</w:t>
    </w:r>
    <w:r w:rsidRPr="00171D0E">
      <w:rPr>
        <w:b/>
        <w:bCs/>
        <w:noProof/>
        <w:sz w:val="24"/>
      </w:rPr>
      <w:tab/>
    </w:r>
  </w:p>
  <w:p w14:paraId="2BFB7A38" w14:textId="419D4FB3" w:rsidR="00F470E5" w:rsidRDefault="00F470E5">
    <w:pPr>
      <w:pStyle w:val="Header"/>
    </w:pPr>
  </w:p>
  <w:p w14:paraId="2D156932" w14:textId="7055F095" w:rsidR="00294D97" w:rsidRDefault="00294D9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364A"/>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27719"/>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97893"/>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24E"/>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02D6"/>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0E5"/>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uiPriority w:val="99"/>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99"/>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F470E5"/>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1612" w:rsidRDefault="00FE1612">
      <w:pPr>
        <w:spacing w:line="240" w:lineRule="auto"/>
      </w:pPr>
      <w:r>
        <w:separator/>
      </w:r>
    </w:p>
  </w:endnote>
  <w:endnote w:type="continuationSeparator" w:id="0">
    <w:p w:rsidR="00FE1612" w:rsidRDefault="00FE16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1612" w:rsidRDefault="00FE1612">
      <w:pPr>
        <w:spacing w:after="0"/>
      </w:pPr>
      <w:r>
        <w:separator/>
      </w:r>
    </w:p>
  </w:footnote>
  <w:footnote w:type="continuationSeparator" w:id="0">
    <w:p w:rsidR="00FE1612" w:rsidRDefault="00FE16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500E1"/>
    <w:rsid w:val="001C1296"/>
    <w:rsid w:val="001C5C1C"/>
    <w:rsid w:val="00275207"/>
    <w:rsid w:val="002A1C7A"/>
    <w:rsid w:val="002E333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0364A"/>
    <w:rsid w:val="00623E8B"/>
    <w:rsid w:val="00634AD2"/>
    <w:rsid w:val="00662DD0"/>
    <w:rsid w:val="00666988"/>
    <w:rsid w:val="006D2615"/>
    <w:rsid w:val="006E07D0"/>
    <w:rsid w:val="00705E6C"/>
    <w:rsid w:val="00727719"/>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 w:type="paragraph" w:customStyle="1" w:styleId="6231858D102447C0A6B320384DFA60ED">
    <w:name w:val="6231858D102447C0A6B320384DFA60ED"/>
    <w:rsid w:val="001500E1"/>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Props1.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2.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5</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Andrijana Brekalo</cp:lastModifiedBy>
  <cp:revision>2</cp:revision>
  <cp:lastPrinted>2012-07-13T09:11:00Z</cp:lastPrinted>
  <dcterms:created xsi:type="dcterms:W3CDTF">2025-11-12T14:39:00Z</dcterms:created>
  <dcterms:modified xsi:type="dcterms:W3CDTF">2025-11-12T14:39:00Z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