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S4-251275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Jul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F65F6F" w:rsidR="00F25D98" w:rsidRDefault="00A779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B7CE4F" w:rsidR="00F25D98" w:rsidRDefault="00A779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[AMD_PRO-MED] WT2: TS 26.512 OpenAPI updates to enable media delivery from multiple service locations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AE3623" w:rsidR="001E41F3" w:rsidRDefault="00A779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32210D" w:rsidR="001E41F3" w:rsidRDefault="00A77975">
            <w:pPr>
              <w:pStyle w:val="CRCoverPage"/>
              <w:spacing w:after="0"/>
              <w:ind w:left="100"/>
              <w:rPr>
                <w:noProof/>
              </w:rPr>
            </w:pPr>
            <w:r w:rsidRPr="008A1439">
              <w:rPr>
                <w:noProof/>
              </w:rPr>
              <w:t>Satisfy the objectives of Work Task 2 “Media delivery from multiple service endpoints/locations” as documented in S4-250411.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4E57B" w:rsidR="001E41F3" w:rsidRDefault="00A77975">
            <w:pPr>
              <w:pStyle w:val="CRCoverPage"/>
              <w:spacing w:after="0"/>
              <w:ind w:left="100"/>
              <w:rPr>
                <w:noProof/>
              </w:rPr>
            </w:pPr>
            <w:r w:rsidRPr="0049342B">
              <w:t xml:space="preserve">Required technology-independent feature </w:t>
            </w:r>
            <w:r>
              <w:t xml:space="preserve">OpenAPI </w:t>
            </w:r>
            <w:r w:rsidRPr="0049342B">
              <w:t>updates to enable media delivery from multiple service locations and service chaining of the Media 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F480B" w:rsidR="001E41F3" w:rsidRDefault="00A7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Objectives of the Work Item not completely satisfied.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AB8983" w:rsidR="001E41F3" w:rsidRDefault="00A7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3BAA4" w14:textId="77777777" w:rsidR="00A77975" w:rsidRDefault="00A77975" w:rsidP="00A77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26.510 CR 0016 and 0033,</w:t>
            </w:r>
          </w:p>
          <w:p w14:paraId="42398B96" w14:textId="4B251A6C" w:rsidR="001E41F3" w:rsidRDefault="00A77975" w:rsidP="00A77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26.512 CR 00</w:t>
            </w:r>
            <w:r w:rsidR="00662531">
              <w:rPr>
                <w:noProof/>
              </w:rPr>
              <w:t>86</w:t>
            </w:r>
            <w:r>
              <w:rPr>
                <w:noProof/>
              </w:rPr>
              <w:t xml:space="preserve"> and 0091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C75A5B" w:rsidR="001E41F3" w:rsidRDefault="00A7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F1AF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E220F6" w:rsidR="001E41F3" w:rsidRDefault="00A7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C1CC5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A2790" w14:textId="77777777" w:rsidR="00A77975" w:rsidRDefault="00A77975" w:rsidP="00A7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incompatible features to the following APIs:</w:t>
            </w:r>
          </w:p>
          <w:p w14:paraId="0BB18D1B" w14:textId="77777777" w:rsidR="00A77975" w:rsidRDefault="00A77975" w:rsidP="00A7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TS26512_Mas_Configuration_ContentHosting.yaml</w:t>
            </w:r>
          </w:p>
          <w:p w14:paraId="00D3B8F7" w14:textId="2321CD89" w:rsidR="00A77975" w:rsidRDefault="00A77975" w:rsidP="00A7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TS26512_Mas_Configuration_ContentPublishing.yaml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3BA040" w:rsidR="008863B9" w:rsidRDefault="00A7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S4-251275: New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31473" w14:textId="77777777" w:rsidR="00A77975" w:rsidRPr="008F23C2" w:rsidRDefault="00A77975" w:rsidP="00A77975">
      <w:pPr>
        <w:pStyle w:val="Heading1"/>
      </w:pPr>
      <w:r w:rsidRPr="008F23C2">
        <w:lastRenderedPageBreak/>
        <w:t>Code changes</w:t>
      </w:r>
    </w:p>
    <w:p w14:paraId="7374654D" w14:textId="77777777" w:rsidR="00A77975" w:rsidRPr="008F23C2" w:rsidRDefault="00A77975" w:rsidP="00A77975">
      <w:r w:rsidRPr="008F23C2">
        <w:t>The code changes associated with this Change Request are available for review at the following URL on 3GPP Forge:</w:t>
      </w:r>
    </w:p>
    <w:p w14:paraId="18C84605" w14:textId="5BC10E4B" w:rsidR="00A77975" w:rsidRDefault="00A77975" w:rsidP="00A77975">
      <w:pPr>
        <w:pStyle w:val="URLdisplay"/>
      </w:pPr>
      <w:hyperlink r:id="rId13" w:history="1">
        <w:r w:rsidRPr="00F847E0">
          <w:rPr>
            <w:rStyle w:val="Hyperlink"/>
          </w:rPr>
          <w:t>https://forge.3gpp.org/rep/sa4/amd-pro-med/-/commits/multi_service_location</w:t>
        </w:r>
      </w:hyperlink>
    </w:p>
    <w:p w14:paraId="4B7A976F" w14:textId="77777777" w:rsidR="00E7248C" w:rsidRDefault="00A77975" w:rsidP="00E7248C">
      <w:r w:rsidRPr="008F23C2">
        <w:t>The proposed changes are reproduced below for posterity.</w:t>
      </w:r>
    </w:p>
    <w:p w14:paraId="0E8D939D" w14:textId="77777777" w:rsidR="00F00AB6" w:rsidRPr="00F00AB6" w:rsidRDefault="00F00AB6" w:rsidP="00F00AB6">
      <w:pPr>
        <w:rPr>
          <w:rFonts w:ascii="Segoe UI" w:hAnsi="Segoe UI" w:cs="Segoe UI"/>
          <w:color w:val="3A383F"/>
          <w:sz w:val="21"/>
          <w:szCs w:val="21"/>
          <w:lang w:val="en-US"/>
        </w:rPr>
      </w:pPr>
      <w:r w:rsidRPr="00F00AB6">
        <w:rPr>
          <w:rFonts w:ascii="Segoe UI" w:hAnsi="Segoe UI" w:cs="Segoe UI"/>
          <w:color w:val="3A383F"/>
          <w:sz w:val="21"/>
          <w:szCs w:val="21"/>
          <w:lang w:val="en-US"/>
        </w:rPr>
        <w:t> </w:t>
      </w:r>
      <w:hyperlink r:id="rId14" w:anchor="4200fcbfae802ad4a83574d154dafbe2dd6e027b" w:history="1">
        <w:r w:rsidRPr="00F00AB6">
          <w:rPr>
            <w:rFonts w:ascii="Segoe UI" w:hAnsi="Segoe UI" w:cs="Segoe UI"/>
            <w:color w:val="0000FF"/>
            <w:sz w:val="21"/>
            <w:szCs w:val="21"/>
            <w:lang w:val="en-US"/>
          </w:rPr>
          <w:t> </w:t>
        </w:r>
        <w:r w:rsidRPr="00F00AB6">
          <w:rPr>
            <w:rFonts w:ascii="Segoe UI" w:hAnsi="Segoe UI" w:cs="Segoe UI"/>
            <w:b/>
            <w:bCs/>
            <w:color w:val="0000FF"/>
            <w:sz w:val="21"/>
            <w:szCs w:val="21"/>
            <w:lang w:val="en-US"/>
          </w:rPr>
          <w:t>TS26512_Mas_Configuration_ContentHosting.yaml </w:t>
        </w:r>
      </w:hyperlink>
    </w:p>
    <w:tbl>
      <w:tblPr>
        <w:tblW w:w="1404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795"/>
        <w:gridCol w:w="12320"/>
      </w:tblGrid>
      <w:tr w:rsidR="00F00AB6" w:rsidRPr="00F00AB6" w14:paraId="1D0448EE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864A0AF" w14:textId="77777777" w:rsidR="00F00AB6" w:rsidRPr="00F00AB6" w:rsidRDefault="00F00AB6" w:rsidP="00F00AB6">
            <w:pPr>
              <w:spacing w:after="0"/>
              <w:jc w:val="center"/>
              <w:rPr>
                <w:rFonts w:ascii="Segoe UI" w:hAnsi="Segoe UI" w:cs="Segoe UI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77551AE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ACB86EE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proofErr w:type="spellStart"/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openapi</w:t>
            </w:r>
            <w:proofErr w:type="spellEnd"/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3.0.0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7E28BC32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86E9EAA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6C9AF2E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252663C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info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7ED46C7A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BC8D767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2FC7364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9E3AF9A" w14:textId="252FC78E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title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Mas_Configuration_ContentHosting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6B44BEB0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65273BD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42EF766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8D5C072" w14:textId="74DAF12D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version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1.</w:t>
            </w:r>
            <w:r w:rsidRPr="00F00AB6">
              <w:rPr>
                <w:rFonts w:ascii="Menlo" w:hAnsi="Menlo" w:cs="Menlo"/>
                <w:color w:val="DD1144"/>
                <w:sz w:val="16"/>
                <w:szCs w:val="16"/>
                <w:shd w:val="clear" w:color="auto" w:fill="FAC5CD"/>
                <w:lang w:val="en-US"/>
              </w:rPr>
              <w:t>0.2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4BF7D7C7" w14:textId="77777777" w:rsidTr="00F00AB6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75447A5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74D5964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D6AF9A4" w14:textId="130B49C0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version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1.</w:t>
            </w:r>
            <w:r w:rsidRPr="00F00AB6">
              <w:rPr>
                <w:rFonts w:ascii="Menlo" w:hAnsi="Menlo" w:cs="Menlo"/>
                <w:color w:val="DD1144"/>
                <w:sz w:val="16"/>
                <w:szCs w:val="16"/>
                <w:shd w:val="clear" w:color="auto" w:fill="C7F0D2"/>
                <w:lang w:val="en-US"/>
              </w:rPr>
              <w:t>1.0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3F789E87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E1DC6E7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7649569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8C4C2F9" w14:textId="62229A20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| </w:t>
            </w:r>
          </w:p>
        </w:tc>
      </w:tr>
      <w:tr w:rsidR="00F00AB6" w:rsidRPr="00F00AB6" w14:paraId="4D0C3D55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166733E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25FCEF7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093B179" w14:textId="00C17122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</w:t>
            </w:r>
            <w:r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5GMS AS Configuration API: Content Hosting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220519CA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999BF91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A5707C6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7D21891" w14:textId="500164E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</w:t>
            </w:r>
            <w:r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© 2025, 3GPP Organizational Partners (ARIB, ATIS, CCSA, ETSI, TSDSI, TTA, TTC).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339755BB" w14:textId="77777777" w:rsidTr="00F00AB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8BB2D2E" w14:textId="5E19EB92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F00AB6"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7FC10C88" w14:textId="7639C395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 w:rsidRPr="00F00AB6"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2C0AC0E8" w14:textId="2AE280E1" w:rsidR="00F00AB6" w:rsidRPr="00F00AB6" w:rsidRDefault="00F00AB6" w:rsidP="00F00AB6">
            <w:pPr>
              <w:spacing w:after="0"/>
              <w:rPr>
                <w:sz w:val="16"/>
                <w:szCs w:val="16"/>
                <w:lang w:val="en-US"/>
              </w:rPr>
            </w:pP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-12,7 +12,7 @@ tags:</w:t>
            </w:r>
          </w:p>
        </w:tc>
      </w:tr>
      <w:tr w:rsidR="00F00AB6" w:rsidRPr="00F00AB6" w14:paraId="7AC865AD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FC0AB6B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D7D0276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FD4337F" w14:textId="31C860E6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'5G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Streaming: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Application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Server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Configuration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(M3)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APIs: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Content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Hosting'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68CC7482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4F1962E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31B57F9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B0ACFA2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F00AB6" w:rsidRPr="00F00AB6" w14:paraId="25EDA507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69E8668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A96FBD5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D47C8C2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proofErr w:type="spellStart"/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externalDocs</w:t>
            </w:r>
            <w:proofErr w:type="spellEnd"/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3EB2971D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8E0BC42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0A30B17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9ED4667" w14:textId="23E51FA1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26.512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V1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shd w:val="clear" w:color="auto" w:fill="FAC5CD"/>
                <w:lang w:val="en-US"/>
              </w:rPr>
              <w:t>8.6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.0;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5G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Streaming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(5GMS);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Protocols'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55AE9048" w14:textId="77777777" w:rsidTr="00F00AB6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45C0821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9B0B69A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B59F8E7" w14:textId="6764CB20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26.512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V1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shd w:val="clear" w:color="auto" w:fill="C7F0D2"/>
                <w:lang w:val="en-US"/>
              </w:rPr>
              <w:t>9.0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.0;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5G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Streaming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(5GMS);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Protocols'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07549DAB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4E1F63F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BB08B6F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EE1CBD0" w14:textId="1CAEB367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url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'https://www.3gpp.org/ftp/Specs/archive/26_series/26.512/'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3D1B2604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43157F3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407F347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00C90C8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F00AB6" w:rsidRPr="00F00AB6" w14:paraId="1D441BBA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58E4DBB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F48D673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857D99D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servers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196BCECC" w14:textId="77777777" w:rsidTr="00F00AB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8E8712E" w14:textId="7B685A11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F00AB6"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684ADDE8" w14:textId="52C78DF9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 w:rsidRPr="00F00AB6"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1B2FF236" w14:textId="7ACCD135" w:rsidR="00F00AB6" w:rsidRPr="00F00AB6" w:rsidRDefault="00F00AB6" w:rsidP="00F00AB6">
            <w:pPr>
              <w:spacing w:after="0"/>
              <w:rPr>
                <w:sz w:val="16"/>
                <w:szCs w:val="16"/>
                <w:lang w:val="en-US"/>
              </w:rPr>
            </w:pP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-335,16 +335,10 @@ components:</w:t>
            </w:r>
          </w:p>
        </w:tc>
      </w:tr>
      <w:tr w:rsidR="00F00AB6" w:rsidRPr="00F00AB6" w14:paraId="07A05EDC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7E91F08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5585538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8C9FA9E" w14:textId="0D760CC2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allOf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4D63CD2C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E63E122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8C0AC91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2A92100" w14:textId="663DDA8A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'TS26510_Maf_Provisioning_ContentHosting.yaml#/components/schemas/BaseDistributionConfiguration'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119AAEA1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8C2F877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AC29ACA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6B8FBA4" w14:textId="66928BD3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object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4A097DB8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62A071D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55FDF51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A0702F7" w14:textId="45A808EA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required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6AA28C96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928DA53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F4CA43A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A452B80" w14:textId="1C48E0B6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  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canonicalDomainName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208696FF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8F85472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9CC8037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55F9FE9" w14:textId="4BC0B858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  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baseURL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7839F450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65B76F2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DEF1899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88F9AFF" w14:textId="078D6054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properties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2476D374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25E8C6F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03E6367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4784188" w14:textId="6B1AAD64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canonicalDomainName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1D893B64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D9AC2D5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5316056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2499FEE" w14:textId="4ED13860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string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2351BBE5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4B81B35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5F89CB8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DA0F7DC" w14:textId="366EBFB3" w:rsidR="00F00AB6" w:rsidRPr="00F00AB6" w:rsidRDefault="00545684" w:rsidP="00F00AB6">
            <w:pPr>
              <w:spacing w:after="0"/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'Default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proofErr w:type="gramStart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Fully-Qualified</w:t>
            </w:r>
            <w:proofErr w:type="gramEnd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Domain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Name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assigned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by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AF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use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point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br/>
            </w: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                   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M4.'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509BD9FF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1A1F52B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D473636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FF762F2" w14:textId="34789B35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baseURL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5C2471E5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606DDB0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0735871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414C708" w14:textId="531ABD76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allOf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41F36669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D323EEC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BA4D0AF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CE68118" w14:textId="029C17DF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      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</w:t>
            </w:r>
            <w:proofErr w:type="spellStart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AbsoluteUrl</w:t>
            </w:r>
            <w:proofErr w:type="spellEnd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63FB62FC" w14:textId="77777777" w:rsidTr="00F00AB6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1ACAB2E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82FBFCE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ADE0F3C" w14:textId="4F3B711A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'Default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proofErr w:type="gramStart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Fully-Qualified</w:t>
            </w:r>
            <w:proofErr w:type="gramEnd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Domain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Name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assigned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by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AF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use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point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M4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br/>
              <w:t xml:space="preserve">                           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and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M10.'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33953DB2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E1156DB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A3DEC52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49FDAAE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F00AB6" w:rsidRPr="00F00AB6" w14:paraId="73A8F93A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F6CB27F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808B45E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0FC21C9" w14:textId="510D1F4E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i/>
                <w:iCs/>
                <w:color w:val="999988"/>
                <w:sz w:val="16"/>
                <w:szCs w:val="16"/>
                <w:lang w:val="en-US"/>
              </w:rPr>
              <w:t xml:space="preserve">  </w:t>
            </w:r>
            <w:r w:rsidR="00F00AB6" w:rsidRPr="00F00AB6">
              <w:rPr>
                <w:rFonts w:ascii="Menlo" w:hAnsi="Menlo" w:cs="Menlo"/>
                <w:i/>
                <w:iCs/>
                <w:color w:val="999988"/>
                <w:sz w:val="16"/>
                <w:szCs w:val="16"/>
                <w:lang w:val="en-US"/>
              </w:rPr>
              <w:t># Schema for the resource itself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6A3CD0CD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46E24C6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0859FC4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14EE1E5" w14:textId="58E6598F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ApplicationServerContentHostingConfiguration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0D0974EA" w14:textId="77777777" w:rsidTr="00F00AB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A23402C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9"/>
                <w:szCs w:val="19"/>
                <w:lang w:val="en-US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7561A53C" w14:textId="77777777" w:rsidR="00F00AB6" w:rsidRPr="00F00AB6" w:rsidRDefault="00F00AB6" w:rsidP="00F00AB6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3E0CD30D" w14:textId="77777777" w:rsidR="00F00AB6" w:rsidRPr="00F00AB6" w:rsidRDefault="00F00AB6" w:rsidP="00F00AB6">
            <w:pPr>
              <w:spacing w:after="0"/>
              <w:rPr>
                <w:lang w:val="en-US"/>
              </w:rPr>
            </w:pPr>
          </w:p>
        </w:tc>
      </w:tr>
    </w:tbl>
    <w:p w14:paraId="0AEF316E" w14:textId="77777777" w:rsidR="00545684" w:rsidRDefault="00545684" w:rsidP="00F00AB6">
      <w:pPr>
        <w:rPr>
          <w:rFonts w:ascii="Segoe UI" w:hAnsi="Segoe UI" w:cs="Segoe UI"/>
          <w:color w:val="3A383F"/>
          <w:sz w:val="21"/>
          <w:szCs w:val="21"/>
          <w:lang w:val="en-US"/>
        </w:rPr>
      </w:pPr>
    </w:p>
    <w:p w14:paraId="3ED6EAA8" w14:textId="7F76C84D" w:rsidR="00F00AB6" w:rsidRPr="00F00AB6" w:rsidRDefault="00F00AB6" w:rsidP="00F00AB6">
      <w:pPr>
        <w:rPr>
          <w:rFonts w:ascii="Segoe UI" w:hAnsi="Segoe UI" w:cs="Segoe UI"/>
          <w:color w:val="3A383F"/>
          <w:sz w:val="21"/>
          <w:szCs w:val="21"/>
          <w:lang w:val="en-US"/>
        </w:rPr>
      </w:pPr>
      <w:r w:rsidRPr="00F00AB6">
        <w:rPr>
          <w:rFonts w:ascii="Segoe UI" w:hAnsi="Segoe UI" w:cs="Segoe UI"/>
          <w:color w:val="3A383F"/>
          <w:sz w:val="21"/>
          <w:szCs w:val="21"/>
          <w:lang w:val="en-US"/>
        </w:rPr>
        <w:t> </w:t>
      </w:r>
      <w:hyperlink r:id="rId15" w:anchor="0ceb59284e7082cee6f70ac2628d660702f54e12" w:history="1">
        <w:r w:rsidRPr="00F00AB6">
          <w:rPr>
            <w:rFonts w:ascii="Segoe UI" w:hAnsi="Segoe UI" w:cs="Segoe UI"/>
            <w:color w:val="0000FF"/>
            <w:sz w:val="21"/>
            <w:szCs w:val="21"/>
            <w:lang w:val="en-US"/>
          </w:rPr>
          <w:t> </w:t>
        </w:r>
        <w:r w:rsidRPr="00F00AB6">
          <w:rPr>
            <w:rFonts w:ascii="Segoe UI" w:hAnsi="Segoe UI" w:cs="Segoe UI"/>
            <w:b/>
            <w:bCs/>
            <w:color w:val="0000FF"/>
            <w:sz w:val="21"/>
            <w:szCs w:val="21"/>
            <w:lang w:val="en-US"/>
          </w:rPr>
          <w:t>TS26512_Mas_Configuration_ContentPublishing.yaml </w:t>
        </w:r>
      </w:hyperlink>
    </w:p>
    <w:tbl>
      <w:tblPr>
        <w:tblW w:w="1404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795"/>
        <w:gridCol w:w="12320"/>
      </w:tblGrid>
      <w:tr w:rsidR="00F00AB6" w:rsidRPr="00F00AB6" w14:paraId="130A65A3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5F50AF8" w14:textId="77777777" w:rsidR="00F00AB6" w:rsidRPr="00F00AB6" w:rsidRDefault="00F00AB6" w:rsidP="00F00AB6">
            <w:pPr>
              <w:spacing w:after="0"/>
              <w:rPr>
                <w:rFonts w:ascii="Segoe UI" w:hAnsi="Segoe UI" w:cs="Segoe UI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4B2A110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3D9BBE7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proofErr w:type="spellStart"/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openapi</w:t>
            </w:r>
            <w:proofErr w:type="spellEnd"/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3.0.0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60FDA29E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0E9D417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57A40D5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E161A58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info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0236C50A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D5482F4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E30B8A3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E281192" w14:textId="0583E82C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title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proofErr w:type="spellStart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Mas_Configuration_ContentPublishing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045E0E22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A31D08D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41A6261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33CF3B3" w14:textId="1FF046F4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version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1.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shd w:val="clear" w:color="auto" w:fill="FAC5CD"/>
                <w:lang w:val="en-US"/>
              </w:rPr>
              <w:t>0.2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0DC3BFE1" w14:textId="77777777" w:rsidTr="00F00AB6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750E008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4AF56CA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5A172F4" w14:textId="7CEB4000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version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1.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shd w:val="clear" w:color="auto" w:fill="C7F0D2"/>
                <w:lang w:val="en-US"/>
              </w:rPr>
              <w:t>1.0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5DCAE9A4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9A4C7EC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1967084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367523D" w14:textId="5CE2FDBE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| </w:t>
            </w:r>
          </w:p>
        </w:tc>
      </w:tr>
      <w:tr w:rsidR="00F00AB6" w:rsidRPr="00F00AB6" w14:paraId="69735360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C721F9B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1334DC8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83BCEA5" w14:textId="033A8478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5GMS AS Configuration API: Content Publishing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464197A6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8527600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E859598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5C8DFE1" w14:textId="23127275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© 2025, 3GPP Organizational Partners (ARIB, ATIS, CCSA, ETSI, TSDSI, TTA, TTC).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2AE8A5A8" w14:textId="77777777" w:rsidTr="00F00AB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D639E22" w14:textId="726876E2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F00AB6"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51B66E98" w14:textId="6C0ADB88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 w:rsidRPr="00F00AB6"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5EBD9ACD" w14:textId="6291EBF5" w:rsidR="00F00AB6" w:rsidRPr="00F00AB6" w:rsidRDefault="00F00AB6" w:rsidP="00F00AB6">
            <w:pPr>
              <w:spacing w:after="0"/>
              <w:rPr>
                <w:sz w:val="16"/>
                <w:szCs w:val="16"/>
                <w:lang w:val="en-US"/>
              </w:rPr>
            </w:pP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-12,7 +12,7 @@ tags:</w:t>
            </w:r>
          </w:p>
        </w:tc>
      </w:tr>
      <w:tr w:rsidR="00F00AB6" w:rsidRPr="00F00AB6" w14:paraId="6CFAE336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A27E92F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8299109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DADBB64" w14:textId="11E20165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'5G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Streaming: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Application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Server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Configuration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(M3)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APIs: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Content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Publishing'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117E3889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FEB806E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8AAF8DE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21A2EB3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F00AB6" w:rsidRPr="00F00AB6" w14:paraId="3C0F0475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24B9964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9485EF5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86F9760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proofErr w:type="spellStart"/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externalDocs</w:t>
            </w:r>
            <w:proofErr w:type="spellEnd"/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0E191646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72ADA64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208F8A8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D382611" w14:textId="3CCFEB84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26.512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V1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shd w:val="clear" w:color="auto" w:fill="FAC5CD"/>
                <w:lang w:val="en-US"/>
              </w:rPr>
              <w:t>8.6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.0;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5G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Streaming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(5GMS);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Protocols'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61E76478" w14:textId="77777777" w:rsidTr="00F00AB6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3782277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2CF216B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F41FF2E" w14:textId="5F5763B2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26.512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V1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shd w:val="clear" w:color="auto" w:fill="C7F0D2"/>
                <w:lang w:val="en-US"/>
              </w:rPr>
              <w:t>9.0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.0;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5G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Streaming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(5GMS);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Protocols'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591B7D33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5064ADB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D725F51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7BF8344" w14:textId="17971B8D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url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'https://www.3gpp.org/ftp/Specs/archive/26_series/26.512/'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6E0A1837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E9F01E5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518650B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3E908FA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F00AB6" w:rsidRPr="00F00AB6" w14:paraId="0D52B2CA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44FD511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5ADB3FB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3DE96FA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servers</w:t>
            </w: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31FC1068" w14:textId="77777777" w:rsidTr="00F00AB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8A1AB2D" w14:textId="2416ADEE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F00AB6"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2D30B53D" w14:textId="51311A2F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 w:rsidRPr="00F00AB6"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40A5C179" w14:textId="2D4503B6" w:rsidR="00F00AB6" w:rsidRPr="00F00AB6" w:rsidRDefault="00F00AB6" w:rsidP="00F00AB6">
            <w:pPr>
              <w:spacing w:after="0"/>
              <w:rPr>
                <w:sz w:val="16"/>
                <w:szCs w:val="16"/>
                <w:lang w:val="en-US"/>
              </w:rPr>
            </w:pPr>
            <w:r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-334,17 +334,6 @@ components:</w:t>
            </w:r>
          </w:p>
        </w:tc>
      </w:tr>
      <w:tr w:rsidR="00F00AB6" w:rsidRPr="00F00AB6" w14:paraId="164067EC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E0E2A44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0784D4A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23A00E0" w14:textId="6E8A4BC7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content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contribution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configuration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used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to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configure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AS.'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3CC9F35D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FDF7458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A7F22DD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A6982C0" w14:textId="62270805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allOf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09786B1E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A8A1B1E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F3F09B2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063A332" w14:textId="4B44C444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'TS26510_Maf_Provisioning_ContentPublishing.yaml#/components/schemas/BaseContributionConfiguration'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15FD0596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BB208FB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80F7E69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57148A6" w14:textId="0F8ADCBF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object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6113BF83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6CC19F2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F0C1334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D49BE3C" w14:textId="2742B771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required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4506A370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DA6FBE0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A19A0CF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43AF645" w14:textId="52E91C43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    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canonicalDomainName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4754D535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AB8C885" w14:textId="77777777" w:rsidR="00F00AB6" w:rsidRPr="00F00AB6" w:rsidRDefault="00F00AB6" w:rsidP="00F00AB6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DF15F13" w14:textId="77777777" w:rsidR="00F00AB6" w:rsidRPr="00F00AB6" w:rsidRDefault="00F00AB6" w:rsidP="00F00AB6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FD91DB0" w14:textId="484E5508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    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baseURL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3D20A924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C843E3A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8540719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AA0FD41" w14:textId="404FED23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properties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5334AAC4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9058D97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515A695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AA47BF8" w14:textId="4AA233E8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canonicalDomainName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2D3CD99A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687FA98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9A56772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97E4C2A" w14:textId="1E6420CC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string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7FB21CC4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274A378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FAFE0C0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94DFB65" w14:textId="6018B4B4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   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'Default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proofErr w:type="gramStart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Fully-Qualified</w:t>
            </w:r>
            <w:proofErr w:type="gramEnd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Domain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Name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assigned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by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AF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use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point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br/>
              <w:t xml:space="preserve">                             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M4.'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59D11ECC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F068B8E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924A644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E0B7D42" w14:textId="73713147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baseURL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301911D8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6975F6F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83511AC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6F3BFFC" w14:textId="6D90F363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  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allOf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02297981" w14:textId="77777777" w:rsidTr="00F00AB6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CCE6981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5B25221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50594C7" w14:textId="5E95394D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        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</w:t>
            </w:r>
            <w:proofErr w:type="spellStart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AbsoluteUrl</w:t>
            </w:r>
            <w:proofErr w:type="spellEnd"/>
            <w:r w:rsidR="00F00AB6" w:rsidRPr="00F00AB6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1581CDDE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C26E9DC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BE665E7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0E03C9A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F00AB6" w:rsidRPr="00F00AB6" w14:paraId="46FE51B0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FC38309" w14:textId="77777777" w:rsidR="00F00AB6" w:rsidRPr="00F00AB6" w:rsidRDefault="00F00AB6" w:rsidP="00F00AB6">
            <w:pPr>
              <w:spacing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A86AB62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B69DADF" w14:textId="07A24D9C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i/>
                <w:iCs/>
                <w:color w:val="999988"/>
                <w:sz w:val="16"/>
                <w:szCs w:val="16"/>
                <w:lang w:val="en-US"/>
              </w:rPr>
              <w:t xml:space="preserve">  </w:t>
            </w:r>
            <w:r w:rsidR="00F00AB6" w:rsidRPr="00F00AB6">
              <w:rPr>
                <w:rFonts w:ascii="Menlo" w:hAnsi="Menlo" w:cs="Menlo"/>
                <w:i/>
                <w:iCs/>
                <w:color w:val="999988"/>
                <w:sz w:val="16"/>
                <w:szCs w:val="16"/>
                <w:lang w:val="en-US"/>
              </w:rPr>
              <w:t># Schema for the resource itself</w:t>
            </w:r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F00AB6" w:rsidRPr="00F00AB6" w14:paraId="5883C5A7" w14:textId="77777777" w:rsidTr="00F00AB6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5909B04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797A645" w14:textId="77777777" w:rsidR="00F00AB6" w:rsidRPr="00F00AB6" w:rsidRDefault="00F00AB6" w:rsidP="00F00AB6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FD27949" w14:textId="146AB3A1" w:rsidR="00F00AB6" w:rsidRPr="00F00AB6" w:rsidRDefault="00545684" w:rsidP="00F00AB6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proofErr w:type="spellStart"/>
            <w:r w:rsidR="00F00AB6" w:rsidRPr="00F00AB6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ApplicationServerContentPublishingConfiguration</w:t>
            </w:r>
            <w:proofErr w:type="spellEnd"/>
            <w:r w:rsidR="00F00AB6" w:rsidRPr="00F00AB6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F00AB6" w:rsidRPr="00F00AB6" w14:paraId="4C2837CD" w14:textId="77777777" w:rsidTr="00F00AB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242733B" w14:textId="77777777" w:rsidR="00F00AB6" w:rsidRPr="00F00AB6" w:rsidRDefault="00F00AB6" w:rsidP="00F00AB6">
            <w:pPr>
              <w:spacing w:after="0"/>
              <w:rPr>
                <w:rFonts w:ascii="Menlo" w:hAnsi="Menlo" w:cs="Menlo"/>
                <w:color w:val="3A383F"/>
                <w:sz w:val="19"/>
                <w:szCs w:val="19"/>
                <w:lang w:val="en-US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5A4B76EC" w14:textId="77777777" w:rsidR="00F00AB6" w:rsidRPr="00F00AB6" w:rsidRDefault="00F00AB6" w:rsidP="00F00AB6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1C1E296F" w14:textId="77777777" w:rsidR="00F00AB6" w:rsidRPr="00F00AB6" w:rsidRDefault="00F00AB6" w:rsidP="00F00AB6">
            <w:pPr>
              <w:spacing w:after="0"/>
              <w:rPr>
                <w:lang w:val="en-US"/>
              </w:rPr>
            </w:pPr>
          </w:p>
        </w:tc>
      </w:tr>
    </w:tbl>
    <w:p w14:paraId="12F7C106" w14:textId="2B46B4E5" w:rsidR="00E7248C" w:rsidRPr="00D82B62" w:rsidRDefault="00E7248C" w:rsidP="00D82B62">
      <w:pPr>
        <w:spacing w:after="0"/>
        <w:rPr>
          <w:sz w:val="24"/>
          <w:szCs w:val="24"/>
          <w:lang w:val="en-US"/>
        </w:rPr>
      </w:pPr>
      <w:r w:rsidRPr="00E7248C">
        <w:rPr>
          <w:sz w:val="24"/>
          <w:szCs w:val="24"/>
          <w:lang w:val="en-US"/>
        </w:rPr>
        <w:br/>
      </w:r>
    </w:p>
    <w:sectPr w:rsidR="00E7248C" w:rsidRPr="00D82B62" w:rsidSect="00E7248C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720A4" w14:textId="77777777" w:rsidR="00922C38" w:rsidRDefault="00922C38">
      <w:r>
        <w:separator/>
      </w:r>
    </w:p>
  </w:endnote>
  <w:endnote w:type="continuationSeparator" w:id="0">
    <w:p w14:paraId="1D1ACC73" w14:textId="77777777" w:rsidR="00922C38" w:rsidRDefault="0092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94932" w14:textId="77777777" w:rsidR="00922C38" w:rsidRDefault="00922C38">
      <w:r>
        <w:separator/>
      </w:r>
    </w:p>
  </w:footnote>
  <w:footnote w:type="continuationSeparator" w:id="0">
    <w:p w14:paraId="6A240B02" w14:textId="77777777" w:rsidR="00922C38" w:rsidRDefault="00922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E1945"/>
    <w:multiLevelType w:val="hybridMultilevel"/>
    <w:tmpl w:val="C712885E"/>
    <w:lvl w:ilvl="0" w:tplc="3BEC4EC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71702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5684"/>
    <w:rsid w:val="00547111"/>
    <w:rsid w:val="00592D74"/>
    <w:rsid w:val="005E2C44"/>
    <w:rsid w:val="00621188"/>
    <w:rsid w:val="006257ED"/>
    <w:rsid w:val="00653DE4"/>
    <w:rsid w:val="00662531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693"/>
    <w:rsid w:val="009148DE"/>
    <w:rsid w:val="00922C3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2B62"/>
    <w:rsid w:val="00D84AE9"/>
    <w:rsid w:val="00D9124E"/>
    <w:rsid w:val="00DE34CF"/>
    <w:rsid w:val="00E13F3D"/>
    <w:rsid w:val="00E34898"/>
    <w:rsid w:val="00E7248C"/>
    <w:rsid w:val="00EB09B7"/>
    <w:rsid w:val="00EE7D7C"/>
    <w:rsid w:val="00F00AB6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URLdisplay">
    <w:name w:val="URL display"/>
    <w:basedOn w:val="Normal"/>
    <w:rsid w:val="00A77975"/>
    <w:pPr>
      <w:shd w:val="clear" w:color="auto" w:fill="FFFFFF"/>
      <w:overflowPunct w:val="0"/>
      <w:autoSpaceDE w:val="0"/>
      <w:autoSpaceDN w:val="0"/>
      <w:adjustRightInd w:val="0"/>
      <w:spacing w:after="120"/>
      <w:ind w:firstLine="284"/>
    </w:pPr>
    <w:rPr>
      <w:rFonts w:ascii="Courier New" w:eastAsiaTheme="minorEastAsia" w:hAnsi="Courier New"/>
      <w:iCs/>
      <w:color w:val="444444"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7797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E7248C"/>
  </w:style>
  <w:style w:type="character" w:styleId="Strong">
    <w:name w:val="Strong"/>
    <w:basedOn w:val="DefaultParagraphFont"/>
    <w:uiPriority w:val="22"/>
    <w:qFormat/>
    <w:rsid w:val="00E7248C"/>
    <w:rPr>
      <w:b/>
      <w:bCs/>
    </w:rPr>
  </w:style>
  <w:style w:type="character" w:customStyle="1" w:styleId="line">
    <w:name w:val="line"/>
    <w:basedOn w:val="DefaultParagraphFont"/>
    <w:rsid w:val="00E7248C"/>
  </w:style>
  <w:style w:type="character" w:customStyle="1" w:styleId="na">
    <w:name w:val="na"/>
    <w:basedOn w:val="DefaultParagraphFont"/>
    <w:rsid w:val="00E7248C"/>
  </w:style>
  <w:style w:type="character" w:customStyle="1" w:styleId="pi">
    <w:name w:val="pi"/>
    <w:basedOn w:val="DefaultParagraphFont"/>
    <w:rsid w:val="00E7248C"/>
  </w:style>
  <w:style w:type="character" w:customStyle="1" w:styleId="s">
    <w:name w:val="s"/>
    <w:basedOn w:val="DefaultParagraphFont"/>
    <w:rsid w:val="00E7248C"/>
  </w:style>
  <w:style w:type="character" w:customStyle="1" w:styleId="idiff">
    <w:name w:val="idiff"/>
    <w:basedOn w:val="DefaultParagraphFont"/>
    <w:rsid w:val="00E7248C"/>
  </w:style>
  <w:style w:type="character" w:customStyle="1" w:styleId="s1">
    <w:name w:val="s1"/>
    <w:basedOn w:val="DefaultParagraphFont"/>
    <w:rsid w:val="00E7248C"/>
  </w:style>
  <w:style w:type="character" w:customStyle="1" w:styleId="nv">
    <w:name w:val="nv"/>
    <w:basedOn w:val="DefaultParagraphFont"/>
    <w:rsid w:val="00E7248C"/>
  </w:style>
  <w:style w:type="character" w:customStyle="1" w:styleId="kc">
    <w:name w:val="kc"/>
    <w:basedOn w:val="DefaultParagraphFont"/>
    <w:rsid w:val="00E7248C"/>
  </w:style>
  <w:style w:type="character" w:customStyle="1" w:styleId="c1">
    <w:name w:val="c1"/>
    <w:basedOn w:val="DefaultParagraphFont"/>
    <w:rsid w:val="00E72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18046">
          <w:marLeft w:val="0"/>
          <w:marRight w:val="0"/>
          <w:marTop w:val="0"/>
          <w:marBottom w:val="24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760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6" w:color="auto"/>
                <w:right w:val="none" w:sz="0" w:space="0" w:color="auto"/>
              </w:divBdr>
              <w:divsChild>
                <w:div w:id="13690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1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2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331074">
          <w:marLeft w:val="0"/>
          <w:marRight w:val="0"/>
          <w:marTop w:val="0"/>
          <w:marBottom w:val="24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6219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6" w:color="auto"/>
                <w:right w:val="none" w:sz="0" w:space="0" w:color="auto"/>
              </w:divBdr>
              <w:divsChild>
                <w:div w:id="68651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58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7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7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4881">
          <w:marLeft w:val="0"/>
          <w:marRight w:val="0"/>
          <w:marTop w:val="0"/>
          <w:marBottom w:val="24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0132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6" w:color="auto"/>
                <w:right w:val="none" w:sz="0" w:space="0" w:color="auto"/>
              </w:divBdr>
              <w:divsChild>
                <w:div w:id="18772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8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2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79700">
          <w:marLeft w:val="0"/>
          <w:marRight w:val="0"/>
          <w:marTop w:val="0"/>
          <w:marBottom w:val="24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48650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6" w:color="auto"/>
                <w:right w:val="none" w:sz="0" w:space="0" w:color="auto"/>
              </w:divBdr>
              <w:divsChild>
                <w:div w:id="73447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8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8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4/amd-pro-med/-/commits/multi_service_location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4/amd-pro-med/-/compare/REL-19...multi_service_location?from_project_id=9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4/amd-pro-med/-/compare/REL-19...multi_service_location?from_project_id=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Cloud, Jason</cp:lastModifiedBy>
  <cp:revision>3</cp:revision>
  <cp:lastPrinted>1900-01-01T08:00:00Z</cp:lastPrinted>
  <dcterms:created xsi:type="dcterms:W3CDTF">2025-07-14T18:00:00Z</dcterms:created>
  <dcterms:modified xsi:type="dcterms:W3CDTF">2025-07-14T18:06:00Z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Jul 2025</vt:lpwstr>
  </property>
  <property fmtid="{D5CDD505-2E9C-101B-9397-08002B2CF9AE}" pid="8" name="EndDate">
    <vt:lpwstr>25th Jul 2025</vt:lpwstr>
  </property>
  <property fmtid="{D5CDD505-2E9C-101B-9397-08002B2CF9AE}" pid="9" name="Tdoc#">
    <vt:lpwstr>S4-251275</vt:lpwstr>
  </property>
  <property fmtid="{D5CDD505-2E9C-101B-9397-08002B2CF9AE}" pid="10" name="Spec#">
    <vt:lpwstr>26.512</vt:lpwstr>
  </property>
  <property fmtid="{D5CDD505-2E9C-101B-9397-08002B2CF9AE}" pid="11" name="Cr#">
    <vt:lpwstr>0098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[AMD_PRO-MED] WT2: TS 26.512 OpenAPI updates to enable media delivery from multiple service locations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AMD_PRO-MED</vt:lpwstr>
  </property>
  <property fmtid="{D5CDD505-2E9C-101B-9397-08002B2CF9AE}" pid="18" name="Cat">
    <vt:lpwstr>B</vt:lpwstr>
  </property>
  <property fmtid="{D5CDD505-2E9C-101B-9397-08002B2CF9AE}" pid="19" name="ResDate">
    <vt:lpwstr>2025-07-14</vt:lpwstr>
  </property>
  <property fmtid="{D5CDD505-2E9C-101B-9397-08002B2CF9AE}" pid="20" name="Release">
    <vt:lpwstr>Rel-19</vt:lpwstr>
  </property>
</Properties>
</file>