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E7DF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87359">
        <w:fldChar w:fldCharType="begin"/>
      </w:r>
      <w:r w:rsidR="00387359">
        <w:instrText xml:space="preserve"> DOCPROPERTY  TSG/WGRef  \* MERGEFORMAT </w:instrText>
      </w:r>
      <w:r w:rsidR="00387359">
        <w:fldChar w:fldCharType="separate"/>
      </w:r>
      <w:r w:rsidR="00387359" w:rsidRPr="00387359">
        <w:rPr>
          <w:b/>
          <w:noProof/>
          <w:sz w:val="24"/>
        </w:rPr>
        <w:t>SA4</w:t>
      </w:r>
      <w:r w:rsidR="0038735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87359">
        <w:fldChar w:fldCharType="begin"/>
      </w:r>
      <w:r w:rsidR="00387359">
        <w:instrText xml:space="preserve"> DOCPROPERTY  MtgSeq  \* MERGEFORMAT </w:instrText>
      </w:r>
      <w:r w:rsidR="00387359">
        <w:fldChar w:fldCharType="separate"/>
      </w:r>
      <w:r w:rsidR="00387359" w:rsidRPr="00387359">
        <w:rPr>
          <w:b/>
          <w:noProof/>
          <w:sz w:val="24"/>
        </w:rPr>
        <w:t>127</w:t>
      </w:r>
      <w:r w:rsidR="00387359">
        <w:rPr>
          <w:b/>
          <w:noProof/>
          <w:sz w:val="24"/>
        </w:rPr>
        <w:fldChar w:fldCharType="end"/>
      </w:r>
      <w:r w:rsidR="00387359">
        <w:fldChar w:fldCharType="begin"/>
      </w:r>
      <w:r w:rsidR="00387359">
        <w:instrText xml:space="preserve"> DOCPROPERTY  MtgTitle  \* MERGEFORMAT </w:instrText>
      </w:r>
      <w:r w:rsidR="00387359">
        <w:fldChar w:fldCharType="separate"/>
      </w:r>
      <w:r w:rsidR="00387359" w:rsidRPr="00387359">
        <w:rPr>
          <w:b/>
          <w:noProof/>
          <w:sz w:val="24"/>
        </w:rPr>
        <w:t>-bis-e</w:t>
      </w:r>
      <w:r w:rsidR="0038735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87359">
        <w:fldChar w:fldCharType="begin"/>
      </w:r>
      <w:r w:rsidR="00387359">
        <w:instrText xml:space="preserve"> DOCPROPERTY  Tdoc#  \* MERGEFORMAT </w:instrText>
      </w:r>
      <w:r w:rsidR="00387359">
        <w:fldChar w:fldCharType="separate"/>
      </w:r>
      <w:r w:rsidR="00387359" w:rsidRPr="00387359">
        <w:rPr>
          <w:b/>
          <w:i/>
          <w:noProof/>
          <w:sz w:val="28"/>
        </w:rPr>
        <w:t>S4-240623</w:t>
      </w:r>
      <w:r w:rsidR="00387359">
        <w:rPr>
          <w:b/>
          <w:i/>
          <w:noProof/>
          <w:sz w:val="28"/>
        </w:rPr>
        <w:fldChar w:fldCharType="end"/>
      </w:r>
    </w:p>
    <w:p w14:paraId="7CB45193" w14:textId="6F394125" w:rsidR="001E41F3" w:rsidRDefault="0038735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38735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387359">
        <w:rPr>
          <w:b/>
          <w:noProof/>
          <w:sz w:val="24"/>
        </w:rPr>
        <w:t>8th Apr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387359">
        <w:rPr>
          <w:b/>
          <w:noProof/>
          <w:sz w:val="24"/>
        </w:rPr>
        <w:t>12th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44B86B" w:rsidR="001E41F3" w:rsidRPr="00410371" w:rsidRDefault="003873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387359">
              <w:rPr>
                <w:b/>
                <w:noProof/>
                <w:sz w:val="28"/>
              </w:rPr>
              <w:t>26.502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247621" w:rsidR="001E41F3" w:rsidRPr="00410371" w:rsidRDefault="0038735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387359">
              <w:rPr>
                <w:b/>
                <w:noProof/>
                <w:sz w:val="28"/>
              </w:rPr>
              <w:t>0026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415C34" w:rsidR="001E41F3" w:rsidRPr="00410371" w:rsidRDefault="003873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38735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C10841" w:rsidR="001E41F3" w:rsidRPr="00410371" w:rsidRDefault="003873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387359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A9E9BB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96E77C" w:rsidR="00F25D98" w:rsidRDefault="00020D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B5B3C" w:rsidR="00F25D98" w:rsidRDefault="00020D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2E1A0A" w:rsidR="001E41F3" w:rsidRDefault="003873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[5MBUSA] Corrections based on stage-3 fixes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E20151" w:rsidR="001E41F3" w:rsidRDefault="003873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595159" w:rsidR="001E41F3" w:rsidRDefault="003873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A16748" w:rsidR="001E41F3" w:rsidRDefault="003873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5MBUSA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543F4D" w:rsidR="001E41F3" w:rsidRDefault="003873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2024-04-02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92C682" w:rsidR="001E41F3" w:rsidRDefault="003873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38735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0D6FE" w:rsidR="001E41F3" w:rsidRDefault="003873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C17DD2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C08999" w:rsidR="001E41F3" w:rsidRDefault="00A03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in TS 26.517 had been updated CR26</w:t>
            </w:r>
            <w:r w:rsidR="00DC5F4A">
              <w:rPr>
                <w:noProof/>
              </w:rPr>
              <w:t>517-0001. Based on these significant updates, some stage-2 unalignment or open issues were identified</w:t>
            </w:r>
            <w:r w:rsidR="00F3641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6FCF8C" w14:textId="77777777" w:rsidR="001E41F3" w:rsidRDefault="00943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in-session object repair</w:t>
            </w:r>
          </w:p>
          <w:p w14:paraId="31C656EC" w14:textId="06DF46BD" w:rsidR="00943336" w:rsidRDefault="00943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updates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ED29AB" w:rsidR="001E41F3" w:rsidRDefault="00F36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and stage-3 unaligned. Confusing to implementors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67329" w:rsidR="001E41F3" w:rsidRDefault="00387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DCD385" w:rsidR="001E41F3" w:rsidRDefault="00387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AB773F" w:rsidR="001E41F3" w:rsidRDefault="00387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5C211" w14:textId="77777777" w:rsidR="001E41F3" w:rsidRDefault="00F36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attempts to only fix the most obvious bugs. </w:t>
            </w:r>
          </w:p>
          <w:p w14:paraId="00D3B8F7" w14:textId="5F26281E" w:rsidR="00F3641F" w:rsidRDefault="00F36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only a starting point, more discussion needed.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8255D5" w14:textId="77777777" w:rsidR="001E41F3" w:rsidRDefault="001E41F3">
      <w:pPr>
        <w:rPr>
          <w:noProof/>
        </w:rPr>
      </w:pPr>
    </w:p>
    <w:p w14:paraId="431605C1" w14:textId="77777777" w:rsidR="00943336" w:rsidRDefault="00943336" w:rsidP="00943336">
      <w:pPr>
        <w:pStyle w:val="Heading1"/>
        <w:pBdr>
          <w:top w:val="none" w:sz="0" w:space="0" w:color="auto"/>
        </w:pBdr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3EE7A603" w14:textId="77777777" w:rsidR="00943336" w:rsidRDefault="00943336" w:rsidP="00943336">
      <w:pPr>
        <w:rPr>
          <w:noProof/>
        </w:rPr>
      </w:pPr>
      <w:r>
        <w:rPr>
          <w:noProof/>
        </w:rPr>
        <w:t>At this stage all changes are integrated in the attached markup version of the technical specification.</w:t>
      </w:r>
    </w:p>
    <w:p w14:paraId="1557EA72" w14:textId="77777777" w:rsidR="00943336" w:rsidRDefault="00943336">
      <w:pPr>
        <w:rPr>
          <w:noProof/>
        </w:rPr>
        <w:sectPr w:rsidR="0094333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DD8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7359"/>
    <w:rsid w:val="003E1A36"/>
    <w:rsid w:val="00410371"/>
    <w:rsid w:val="004242F1"/>
    <w:rsid w:val="004B75B7"/>
    <w:rsid w:val="005141D9"/>
    <w:rsid w:val="0051580D"/>
    <w:rsid w:val="00547111"/>
    <w:rsid w:val="00555A5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3336"/>
    <w:rsid w:val="009531B0"/>
    <w:rsid w:val="009741B3"/>
    <w:rsid w:val="009777D9"/>
    <w:rsid w:val="00991B88"/>
    <w:rsid w:val="009A5753"/>
    <w:rsid w:val="009A579D"/>
    <w:rsid w:val="009E3297"/>
    <w:rsid w:val="009F734F"/>
    <w:rsid w:val="00A0394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5F4A"/>
    <w:rsid w:val="00DE34CF"/>
    <w:rsid w:val="00E13F3D"/>
    <w:rsid w:val="00E34898"/>
    <w:rsid w:val="00EB09B7"/>
    <w:rsid w:val="00EE7D7C"/>
    <w:rsid w:val="00F25D98"/>
    <w:rsid w:val="00F300FB"/>
    <w:rsid w:val="00F3641F"/>
    <w:rsid w:val="00F9331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943336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273</Words>
  <Characters>2584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9</cp:revision>
  <cp:lastPrinted>1899-12-31T23:00:00Z</cp:lastPrinted>
  <dcterms:created xsi:type="dcterms:W3CDTF">2024-04-02T22:21:00Z</dcterms:created>
  <dcterms:modified xsi:type="dcterms:W3CDTF">2024-04-03T06:51:00Z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127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Apr 2024</vt:lpwstr>
  </property>
  <property fmtid="{D5CDD505-2E9C-101B-9397-08002B2CF9AE}" pid="8" name="EndDate">
    <vt:lpwstr>12th Apr 2024</vt:lpwstr>
  </property>
  <property fmtid="{D5CDD505-2E9C-101B-9397-08002B2CF9AE}" pid="9" name="Tdoc#">
    <vt:lpwstr>S4-240623</vt:lpwstr>
  </property>
  <property fmtid="{D5CDD505-2E9C-101B-9397-08002B2CF9AE}" pid="10" name="Spec#">
    <vt:lpwstr>26.502</vt:lpwstr>
  </property>
  <property fmtid="{D5CDD505-2E9C-101B-9397-08002B2CF9AE}" pid="11" name="Cr#">
    <vt:lpwstr>0026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[5MBUSA] Corrections based on stage-3 fixes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>S4</vt:lpwstr>
  </property>
  <property fmtid="{D5CDD505-2E9C-101B-9397-08002B2CF9AE}" pid="17" name="RelatedWis">
    <vt:lpwstr>5MBUSA</vt:lpwstr>
  </property>
  <property fmtid="{D5CDD505-2E9C-101B-9397-08002B2CF9AE}" pid="18" name="Cat">
    <vt:lpwstr>F</vt:lpwstr>
  </property>
  <property fmtid="{D5CDD505-2E9C-101B-9397-08002B2CF9AE}" pid="19" name="ResDate">
    <vt:lpwstr>2024-04-02</vt:lpwstr>
  </property>
  <property fmtid="{D5CDD505-2E9C-101B-9397-08002B2CF9AE}" pid="20" name="Release">
    <vt:lpwstr>Rel-17</vt:lpwstr>
  </property>
</Properties>
</file>