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30DAD" w:rsidR="00610027" w:rsidP="00D530E7" w:rsidRDefault="00610027" w14:paraId="372C3F2A" w14:textId="61B88E22">
      <w:pPr>
        <w:tabs>
          <w:tab w:val="left" w:pos="2268"/>
        </w:tabs>
        <w:spacing w:before="120" w:after="240"/>
        <w:rPr>
          <w:rFonts w:ascii="Arial" w:hAnsi="Arial" w:eastAsia="SimSun"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92599">
        <w:rPr>
          <w:rFonts w:ascii="Arial" w:hAnsi="Arial" w:cs="Arial"/>
          <w:lang w:val="pt-BR" w:eastAsia="ja-JP"/>
        </w:rPr>
        <w:t>9</w:t>
      </w:r>
      <w:r w:rsidR="00437285">
        <w:rPr>
          <w:rFonts w:ascii="Arial" w:hAnsi="Arial" w:cs="Arial"/>
          <w:lang w:val="pt-BR" w:eastAsia="ja-JP"/>
        </w:rPr>
        <w:t>.</w:t>
      </w:r>
      <w:r w:rsidR="00B529E0">
        <w:rPr>
          <w:rFonts w:ascii="Arial" w:hAnsi="Arial" w:cs="Arial"/>
          <w:lang w:val="pt-BR" w:eastAsia="ja-JP"/>
        </w:rPr>
        <w:t>9</w:t>
      </w:r>
    </w:p>
    <w:p w:rsidRPr="00576392" w:rsidR="00610027" w:rsidP="00D530E7" w:rsidRDefault="00610027" w14:paraId="3780016E" w14:textId="02072785">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w:t>
      </w:r>
    </w:p>
    <w:p w:rsidR="00610027" w:rsidP="00D530E7" w:rsidRDefault="00610027" w14:paraId="44C3A444" w14:textId="64BD4412">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Pr="008C6A53" w:rsidR="008C6A53">
        <w:rPr>
          <w:rFonts w:ascii="Arial" w:hAnsi="Arial" w:cs="Arial"/>
          <w:bCs/>
          <w:lang w:eastAsia="ja-JP"/>
        </w:rPr>
        <w:t>[FS_5GMS-EXT] Proposed Timeplan Updates</w:t>
      </w:r>
    </w:p>
    <w:p w:rsidRPr="00576392" w:rsidR="00610027" w:rsidP="00D530E7" w:rsidRDefault="00610027" w14:paraId="20818D3C" w14:textId="7777777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Pr="002503BE" w:rsid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rsidR="00BE08C0" w:rsidP="00BE08C0" w:rsidRDefault="00BE08C0" w14:paraId="25140A0B" w14:textId="77777777">
      <w:pPr>
        <w:pStyle w:val="Heading1"/>
        <w:numPr>
          <w:ilvl w:val="0"/>
          <w:numId w:val="3"/>
        </w:numPr>
      </w:pPr>
      <w:bookmarkStart w:name="_Toc504713888" w:id="0"/>
      <w:r w:rsidRPr="00C112DE">
        <w:t>Introduction</w:t>
      </w:r>
    </w:p>
    <w:p w:rsidR="00EB0F0C" w:rsidP="00EB0F0C" w:rsidRDefault="00DE58EA" w14:paraId="547F7B48" w14:textId="196BB76A">
      <w:pPr>
        <w:spacing w:after="240"/>
      </w:pPr>
      <w:bookmarkStart w:name="_Hlk72962228" w:id="1"/>
      <w:bookmarkEnd w:id="0"/>
      <w:r>
        <w:t xml:space="preserve">The </w:t>
      </w:r>
      <w:r w:rsidR="00D4197D">
        <w:t>FS_5GMS-EXT time plan is available in S4-210962. It currently proposes</w:t>
      </w:r>
    </w:p>
    <w:tbl>
      <w:tblPr>
        <w:tblW w:w="98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3397"/>
        <w:gridCol w:w="6413"/>
      </w:tblGrid>
      <w:tr w:rsidRPr="00215719" w:rsidR="00D22177" w:rsidTr="00D22177" w14:paraId="23BB91C6" w14:textId="77777777">
        <w:tc>
          <w:tcPr>
            <w:tcW w:w="3397" w:type="dxa"/>
            <w:tcBorders>
              <w:top w:val="single" w:color="auto" w:sz="4" w:space="0"/>
              <w:left w:val="single" w:color="auto" w:sz="4" w:space="0"/>
              <w:bottom w:val="single" w:color="auto" w:sz="4" w:space="0"/>
              <w:right w:val="single" w:color="auto" w:sz="4" w:space="0"/>
            </w:tcBorders>
            <w:shd w:val="clear" w:color="auto" w:fill="E6E6E6"/>
          </w:tcPr>
          <w:p w:rsidRPr="00056A7C" w:rsidR="00D22177" w:rsidP="00646A65" w:rsidRDefault="00D22177" w14:paraId="792980BF" w14:textId="77777777">
            <w:pPr>
              <w:pStyle w:val="Heading"/>
              <w:tabs>
                <w:tab w:val="left" w:pos="7200"/>
              </w:tabs>
              <w:spacing w:before="60" w:after="60" w:line="240" w:lineRule="auto"/>
              <w:ind w:left="0" w:firstLine="0"/>
              <w:rPr>
                <w:bCs/>
                <w:szCs w:val="22"/>
              </w:rPr>
            </w:pPr>
            <w:r w:rsidRPr="00056A7C">
              <w:rPr>
                <w:bCs/>
                <w:szCs w:val="22"/>
              </w:rPr>
              <w:t>SA4#11</w:t>
            </w:r>
            <w:r>
              <w:rPr>
                <w:bCs/>
                <w:szCs w:val="22"/>
              </w:rPr>
              <w:t>5</w:t>
            </w:r>
            <w:r w:rsidRPr="00056A7C">
              <w:rPr>
                <w:bCs/>
                <w:szCs w:val="22"/>
              </w:rPr>
              <w:t xml:space="preserve"> (0</w:t>
            </w:r>
            <w:r>
              <w:rPr>
                <w:bCs/>
                <w:szCs w:val="22"/>
              </w:rPr>
              <w:t>8</w:t>
            </w:r>
            <w:r w:rsidRPr="00056A7C">
              <w:rPr>
                <w:bCs/>
                <w:szCs w:val="22"/>
              </w:rPr>
              <w:t>/</w:t>
            </w:r>
            <w:r>
              <w:rPr>
                <w:bCs/>
                <w:szCs w:val="22"/>
              </w:rPr>
              <w:t>18</w:t>
            </w:r>
            <w:r w:rsidRPr="00056A7C">
              <w:rPr>
                <w:bCs/>
                <w:szCs w:val="22"/>
              </w:rPr>
              <w:t>-0</w:t>
            </w:r>
            <w:r>
              <w:rPr>
                <w:bCs/>
                <w:szCs w:val="22"/>
              </w:rPr>
              <w:t>8</w:t>
            </w:r>
            <w:r w:rsidRPr="00056A7C">
              <w:rPr>
                <w:bCs/>
                <w:szCs w:val="22"/>
              </w:rPr>
              <w:t>/2</w:t>
            </w:r>
            <w:r>
              <w:rPr>
                <w:bCs/>
                <w:szCs w:val="22"/>
              </w:rPr>
              <w:t>7</w:t>
            </w:r>
            <w:r w:rsidRPr="00056A7C">
              <w:rPr>
                <w:bCs/>
                <w:szCs w:val="22"/>
              </w:rPr>
              <w:t>)</w:t>
            </w:r>
          </w:p>
        </w:tc>
        <w:tc>
          <w:tcPr>
            <w:tcW w:w="6413" w:type="dxa"/>
            <w:tcBorders>
              <w:top w:val="single" w:color="auto" w:sz="4" w:space="0"/>
              <w:left w:val="single" w:color="auto" w:sz="4" w:space="0"/>
              <w:bottom w:val="single" w:color="auto" w:sz="4" w:space="0"/>
              <w:right w:val="single" w:color="auto" w:sz="4" w:space="0"/>
            </w:tcBorders>
          </w:tcPr>
          <w:p w:rsidRPr="00056A7C" w:rsidR="00D22177" w:rsidP="00D22177" w:rsidRDefault="00D22177" w14:paraId="483D0524" w14:textId="77777777">
            <w:pPr>
              <w:pStyle w:val="Heading"/>
              <w:numPr>
                <w:ilvl w:val="0"/>
                <w:numId w:val="49"/>
              </w:numPr>
              <w:tabs>
                <w:tab w:val="clear" w:pos="720"/>
                <w:tab w:val="num" w:pos="249"/>
                <w:tab w:val="left" w:pos="7200"/>
              </w:tabs>
              <w:spacing w:before="60" w:after="60" w:line="240" w:lineRule="auto"/>
              <w:ind w:left="429"/>
              <w:rPr>
                <w:b w:val="0"/>
                <w:szCs w:val="22"/>
              </w:rPr>
            </w:pPr>
            <w:r w:rsidRPr="00056A7C">
              <w:rPr>
                <w:b w:val="0"/>
                <w:szCs w:val="22"/>
              </w:rPr>
              <w:t>Finalize the remai</w:t>
            </w:r>
            <w:r>
              <w:rPr>
                <w:b w:val="0"/>
                <w:szCs w:val="22"/>
              </w:rPr>
              <w:t>ni</w:t>
            </w:r>
            <w:r w:rsidRPr="00056A7C">
              <w:rPr>
                <w:b w:val="0"/>
                <w:szCs w:val="22"/>
              </w:rPr>
              <w:t>ng work in the objectives.</w:t>
            </w:r>
          </w:p>
          <w:p w:rsidRPr="00056A7C" w:rsidR="00D22177" w:rsidP="00D22177" w:rsidRDefault="00D22177" w14:paraId="67FB0354" w14:textId="77777777">
            <w:pPr>
              <w:pStyle w:val="Heading"/>
              <w:numPr>
                <w:ilvl w:val="0"/>
                <w:numId w:val="49"/>
              </w:numPr>
              <w:tabs>
                <w:tab w:val="clear" w:pos="720"/>
                <w:tab w:val="num" w:pos="249"/>
                <w:tab w:val="left" w:pos="7200"/>
              </w:tabs>
              <w:spacing w:before="60" w:after="60" w:line="240" w:lineRule="auto"/>
              <w:ind w:left="429"/>
              <w:rPr>
                <w:b w:val="0"/>
                <w:szCs w:val="22"/>
              </w:rPr>
            </w:pPr>
            <w:r w:rsidRPr="00056A7C">
              <w:rPr>
                <w:b w:val="0"/>
                <w:szCs w:val="22"/>
              </w:rPr>
              <w:t xml:space="preserve">Agree on </w:t>
            </w:r>
            <w:r>
              <w:rPr>
                <w:b w:val="0"/>
                <w:szCs w:val="22"/>
              </w:rPr>
              <w:t>p</w:t>
            </w:r>
            <w:r w:rsidRPr="00056A7C">
              <w:rPr>
                <w:b w:val="0"/>
                <w:szCs w:val="22"/>
              </w:rPr>
              <w:t>CR TR26.</w:t>
            </w:r>
            <w:r>
              <w:rPr>
                <w:b w:val="0"/>
                <w:szCs w:val="22"/>
              </w:rPr>
              <w:t>804</w:t>
            </w:r>
          </w:p>
        </w:tc>
      </w:tr>
      <w:tr w:rsidRPr="00215719" w:rsidR="00D22177" w:rsidTr="00D22177" w14:paraId="29068490" w14:textId="77777777">
        <w:tc>
          <w:tcPr>
            <w:tcW w:w="3397" w:type="dxa"/>
            <w:tcBorders>
              <w:top w:val="single" w:color="auto" w:sz="4" w:space="0"/>
              <w:left w:val="single" w:color="auto" w:sz="4" w:space="0"/>
              <w:bottom w:val="single" w:color="auto" w:sz="4" w:space="0"/>
              <w:right w:val="single" w:color="auto" w:sz="4" w:space="0"/>
            </w:tcBorders>
            <w:shd w:val="clear" w:color="auto" w:fill="E6E6E6"/>
          </w:tcPr>
          <w:p w:rsidR="00D22177" w:rsidP="00646A65" w:rsidRDefault="00D22177" w14:paraId="6DD40DC0" w14:textId="1E82507E">
            <w:pPr>
              <w:pStyle w:val="Heading"/>
              <w:tabs>
                <w:tab w:val="left" w:pos="7200"/>
              </w:tabs>
              <w:spacing w:before="60" w:after="60" w:line="240" w:lineRule="auto"/>
              <w:ind w:left="0" w:firstLine="0"/>
              <w:rPr>
                <w:bCs/>
                <w:sz w:val="20"/>
              </w:rPr>
            </w:pPr>
            <w:r w:rsidRPr="00056A7C">
              <w:rPr>
                <w:bCs/>
                <w:szCs w:val="22"/>
              </w:rPr>
              <w:t>SA#93-e (15-17 Sept 2021)</w:t>
            </w:r>
          </w:p>
        </w:tc>
        <w:tc>
          <w:tcPr>
            <w:tcW w:w="6413" w:type="dxa"/>
            <w:tcBorders>
              <w:top w:val="single" w:color="auto" w:sz="4" w:space="0"/>
              <w:left w:val="single" w:color="auto" w:sz="4" w:space="0"/>
              <w:bottom w:val="single" w:color="auto" w:sz="4" w:space="0"/>
              <w:right w:val="single" w:color="auto" w:sz="4" w:space="0"/>
            </w:tcBorders>
          </w:tcPr>
          <w:p w:rsidRPr="00AE6BFE" w:rsidR="00D22177" w:rsidP="00D22177" w:rsidRDefault="00D22177" w14:paraId="7B20811F" w14:textId="77777777">
            <w:pPr>
              <w:pStyle w:val="Heading"/>
              <w:numPr>
                <w:ilvl w:val="0"/>
                <w:numId w:val="49"/>
              </w:numPr>
              <w:tabs>
                <w:tab w:val="left" w:pos="7200"/>
              </w:tabs>
              <w:spacing w:before="60" w:after="60" w:line="240" w:lineRule="auto"/>
              <w:rPr>
                <w:b w:val="0"/>
                <w:bCs/>
                <w:szCs w:val="22"/>
              </w:rPr>
            </w:pPr>
            <w:r w:rsidRPr="00AE6BFE">
              <w:rPr>
                <w:b w:val="0"/>
                <w:bCs/>
                <w:szCs w:val="22"/>
              </w:rPr>
              <w:t>Present</w:t>
            </w:r>
            <w:r>
              <w:rPr>
                <w:b w:val="0"/>
                <w:bCs/>
                <w:szCs w:val="22"/>
              </w:rPr>
              <w:t xml:space="preserve"> draft TR26.804 for information</w:t>
            </w:r>
          </w:p>
        </w:tc>
      </w:tr>
      <w:tr w:rsidRPr="00215719" w:rsidR="00D22177" w:rsidTr="00D22177" w14:paraId="2C6C5121" w14:textId="77777777">
        <w:tc>
          <w:tcPr>
            <w:tcW w:w="3397" w:type="dxa"/>
            <w:tcBorders>
              <w:top w:val="single" w:color="auto" w:sz="4" w:space="0"/>
              <w:left w:val="single" w:color="auto" w:sz="4" w:space="0"/>
              <w:bottom w:val="single" w:color="auto" w:sz="4" w:space="0"/>
              <w:right w:val="single" w:color="auto" w:sz="4" w:space="0"/>
            </w:tcBorders>
            <w:shd w:val="clear" w:color="auto" w:fill="E6E6E6"/>
          </w:tcPr>
          <w:p w:rsidR="00D22177" w:rsidP="00646A65" w:rsidRDefault="00D22177" w14:paraId="7A185D5A" w14:textId="77777777">
            <w:pPr>
              <w:pStyle w:val="Heading"/>
              <w:tabs>
                <w:tab w:val="left" w:pos="7200"/>
              </w:tabs>
              <w:spacing w:before="60" w:after="60" w:line="240" w:lineRule="auto"/>
              <w:ind w:left="0" w:firstLine="0"/>
              <w:rPr>
                <w:bCs/>
                <w:sz w:val="20"/>
              </w:rPr>
            </w:pPr>
            <w:r w:rsidRPr="00056A7C">
              <w:rPr>
                <w:bCs/>
                <w:szCs w:val="22"/>
              </w:rPr>
              <w:t>SA4#11</w:t>
            </w:r>
            <w:r>
              <w:rPr>
                <w:bCs/>
                <w:szCs w:val="22"/>
              </w:rPr>
              <w:t>6</w:t>
            </w:r>
            <w:r w:rsidRPr="00056A7C">
              <w:rPr>
                <w:bCs/>
                <w:szCs w:val="22"/>
              </w:rPr>
              <w:t xml:space="preserve"> (</w:t>
            </w:r>
            <w:r>
              <w:rPr>
                <w:bCs/>
                <w:szCs w:val="22"/>
              </w:rPr>
              <w:t>11</w:t>
            </w:r>
            <w:r w:rsidRPr="00056A7C">
              <w:rPr>
                <w:bCs/>
                <w:szCs w:val="22"/>
              </w:rPr>
              <w:t>/</w:t>
            </w:r>
            <w:r>
              <w:rPr>
                <w:bCs/>
                <w:szCs w:val="22"/>
              </w:rPr>
              <w:t>15</w:t>
            </w:r>
            <w:r w:rsidRPr="00056A7C">
              <w:rPr>
                <w:bCs/>
                <w:szCs w:val="22"/>
              </w:rPr>
              <w:t>-</w:t>
            </w:r>
            <w:r>
              <w:rPr>
                <w:bCs/>
                <w:szCs w:val="22"/>
              </w:rPr>
              <w:t>11</w:t>
            </w:r>
            <w:r w:rsidRPr="00056A7C">
              <w:rPr>
                <w:bCs/>
                <w:szCs w:val="22"/>
              </w:rPr>
              <w:t>/</w:t>
            </w:r>
            <w:r>
              <w:rPr>
                <w:bCs/>
                <w:szCs w:val="22"/>
              </w:rPr>
              <w:t>16</w:t>
            </w:r>
            <w:r w:rsidRPr="00056A7C">
              <w:rPr>
                <w:bCs/>
                <w:szCs w:val="22"/>
              </w:rPr>
              <w:t>)</w:t>
            </w:r>
          </w:p>
        </w:tc>
        <w:tc>
          <w:tcPr>
            <w:tcW w:w="6413" w:type="dxa"/>
            <w:tcBorders>
              <w:top w:val="single" w:color="auto" w:sz="4" w:space="0"/>
              <w:left w:val="single" w:color="auto" w:sz="4" w:space="0"/>
              <w:bottom w:val="single" w:color="auto" w:sz="4" w:space="0"/>
              <w:right w:val="single" w:color="auto" w:sz="4" w:space="0"/>
            </w:tcBorders>
          </w:tcPr>
          <w:p w:rsidRPr="00056A7C" w:rsidR="00D22177" w:rsidP="00D22177" w:rsidRDefault="00D22177" w14:paraId="13C24C1F" w14:textId="77777777">
            <w:pPr>
              <w:pStyle w:val="Heading"/>
              <w:numPr>
                <w:ilvl w:val="0"/>
                <w:numId w:val="49"/>
              </w:numPr>
              <w:tabs>
                <w:tab w:val="clear" w:pos="720"/>
                <w:tab w:val="num" w:pos="249"/>
                <w:tab w:val="left" w:pos="7200"/>
              </w:tabs>
              <w:spacing w:before="60" w:after="60" w:line="240" w:lineRule="auto"/>
              <w:ind w:left="429"/>
              <w:rPr>
                <w:b w:val="0"/>
                <w:szCs w:val="22"/>
              </w:rPr>
            </w:pPr>
            <w:r w:rsidRPr="00056A7C">
              <w:rPr>
                <w:b w:val="0"/>
                <w:szCs w:val="22"/>
              </w:rPr>
              <w:t>Finalize the remain</w:t>
            </w:r>
            <w:r>
              <w:rPr>
                <w:b w:val="0"/>
                <w:szCs w:val="22"/>
              </w:rPr>
              <w:t>in</w:t>
            </w:r>
            <w:r w:rsidRPr="00056A7C">
              <w:rPr>
                <w:b w:val="0"/>
                <w:szCs w:val="22"/>
              </w:rPr>
              <w:t>g work in the objectives.</w:t>
            </w:r>
          </w:p>
          <w:p w:rsidRPr="00AE6BFE" w:rsidR="00D22177" w:rsidP="00D22177" w:rsidRDefault="00D22177" w14:paraId="1FEEEFA5" w14:textId="77777777">
            <w:pPr>
              <w:pStyle w:val="Heading"/>
              <w:numPr>
                <w:ilvl w:val="0"/>
                <w:numId w:val="49"/>
              </w:numPr>
              <w:tabs>
                <w:tab w:val="left" w:pos="7200"/>
              </w:tabs>
              <w:spacing w:before="60" w:after="60" w:line="240" w:lineRule="auto"/>
              <w:rPr>
                <w:b w:val="0"/>
                <w:bCs/>
                <w:szCs w:val="22"/>
              </w:rPr>
            </w:pPr>
            <w:r w:rsidRPr="00056A7C">
              <w:rPr>
                <w:b w:val="0"/>
                <w:szCs w:val="22"/>
              </w:rPr>
              <w:t>Agree on CR TR26.</w:t>
            </w:r>
            <w:r>
              <w:rPr>
                <w:b w:val="0"/>
                <w:szCs w:val="22"/>
              </w:rPr>
              <w:t>804</w:t>
            </w:r>
          </w:p>
        </w:tc>
      </w:tr>
      <w:tr w:rsidRPr="00215719" w:rsidR="00D22177" w:rsidTr="00D22177" w14:paraId="4248F2E8" w14:textId="77777777">
        <w:tc>
          <w:tcPr>
            <w:tcW w:w="3397" w:type="dxa"/>
            <w:tcBorders>
              <w:top w:val="single" w:color="auto" w:sz="4" w:space="0"/>
              <w:left w:val="single" w:color="auto" w:sz="4" w:space="0"/>
              <w:bottom w:val="single" w:color="auto" w:sz="4" w:space="0"/>
              <w:right w:val="single" w:color="auto" w:sz="4" w:space="0"/>
            </w:tcBorders>
            <w:shd w:val="clear" w:color="auto" w:fill="E6E6E6"/>
          </w:tcPr>
          <w:p w:rsidR="00D22177" w:rsidP="00646A65" w:rsidRDefault="00D22177" w14:paraId="52711DB4" w14:textId="77777777">
            <w:pPr>
              <w:pStyle w:val="Heading"/>
              <w:tabs>
                <w:tab w:val="left" w:pos="7200"/>
              </w:tabs>
              <w:spacing w:before="60" w:after="60" w:line="240" w:lineRule="auto"/>
              <w:ind w:left="0" w:firstLine="0"/>
              <w:rPr>
                <w:bCs/>
                <w:sz w:val="20"/>
              </w:rPr>
            </w:pPr>
            <w:r>
              <w:rPr>
                <w:bCs/>
                <w:sz w:val="20"/>
              </w:rPr>
              <w:t>SA#94-e (15-17 Dec 2021)</w:t>
            </w:r>
          </w:p>
        </w:tc>
        <w:tc>
          <w:tcPr>
            <w:tcW w:w="6413" w:type="dxa"/>
            <w:tcBorders>
              <w:top w:val="single" w:color="auto" w:sz="4" w:space="0"/>
              <w:left w:val="single" w:color="auto" w:sz="4" w:space="0"/>
              <w:bottom w:val="single" w:color="auto" w:sz="4" w:space="0"/>
              <w:right w:val="single" w:color="auto" w:sz="4" w:space="0"/>
            </w:tcBorders>
          </w:tcPr>
          <w:p w:rsidRPr="00AE6BFE" w:rsidR="00D22177" w:rsidP="00D22177" w:rsidRDefault="00D22177" w14:paraId="588D5D81" w14:textId="77777777">
            <w:pPr>
              <w:pStyle w:val="Heading"/>
              <w:numPr>
                <w:ilvl w:val="0"/>
                <w:numId w:val="49"/>
              </w:numPr>
              <w:tabs>
                <w:tab w:val="left" w:pos="7200"/>
              </w:tabs>
              <w:spacing w:before="60" w:after="60" w:line="240" w:lineRule="auto"/>
              <w:rPr>
                <w:b w:val="0"/>
                <w:bCs/>
                <w:szCs w:val="22"/>
              </w:rPr>
            </w:pPr>
            <w:r w:rsidRPr="00AE6BFE">
              <w:rPr>
                <w:b w:val="0"/>
                <w:bCs/>
                <w:szCs w:val="22"/>
              </w:rPr>
              <w:t>Present</w:t>
            </w:r>
            <w:r>
              <w:rPr>
                <w:b w:val="0"/>
                <w:bCs/>
                <w:szCs w:val="22"/>
              </w:rPr>
              <w:t xml:space="preserve"> TR26.804 for approval</w:t>
            </w:r>
          </w:p>
        </w:tc>
      </w:tr>
    </w:tbl>
    <w:p w:rsidRPr="00CA5C56" w:rsidR="00D22177" w:rsidP="00EB0F0C" w:rsidRDefault="00D22177" w14:paraId="54680F8F" w14:textId="77777777">
      <w:pPr>
        <w:spacing w:after="240"/>
      </w:pPr>
    </w:p>
    <w:bookmarkEnd w:id="1"/>
    <w:p w:rsidR="008C6CDD" w:rsidP="008C6CDD" w:rsidRDefault="00D22177" w14:paraId="55012469" w14:textId="24B92905">
      <w:pPr>
        <w:pStyle w:val="Heading1"/>
        <w:numPr>
          <w:ilvl w:val="0"/>
          <w:numId w:val="3"/>
        </w:numPr>
        <w:ind w:left="360" w:hanging="360"/>
      </w:pPr>
      <w:r>
        <w:t>Observations</w:t>
      </w:r>
    </w:p>
    <w:p w:rsidR="008C6CDD" w:rsidP="003840CF" w:rsidRDefault="00D22177" w14:paraId="560BDC3F" w14:textId="11906B60">
      <w:r>
        <w:t>Whereas some work in the study has been progressed quite well</w:t>
      </w:r>
      <w:r w:rsidR="00A77CDF">
        <w:t xml:space="preserve"> and are already concluded, for others the progress is slower and takes more time</w:t>
      </w:r>
      <w:r w:rsidR="00557458">
        <w:t xml:space="preserve">. This is due to the absence of f2f meetings, but also due to some other recent prioritization for example on </w:t>
      </w:r>
      <w:r w:rsidR="00EF60FC">
        <w:t xml:space="preserve">EDGE, </w:t>
      </w:r>
      <w:r w:rsidR="00557458">
        <w:t>5MBS and EVEX.</w:t>
      </w:r>
    </w:p>
    <w:p w:rsidR="00EF60FC" w:rsidP="003840CF" w:rsidRDefault="00EF60FC" w14:paraId="20601A36" w14:textId="7790DB5A"/>
    <w:p w:rsidR="00EF60FC" w:rsidP="003840CF" w:rsidRDefault="00EF60FC" w14:paraId="0B3C09E1" w14:textId="3738BAF1">
      <w:r>
        <w:t>Also, during the recent telcos, no input on the study item was received.</w:t>
      </w:r>
    </w:p>
    <w:p w:rsidR="00EF60FC" w:rsidP="003840CF" w:rsidRDefault="00EF60FC" w14:paraId="166871F1" w14:textId="1ECC62D8"/>
    <w:p w:rsidR="00EF60FC" w:rsidP="003840CF" w:rsidRDefault="00EF60FC" w14:paraId="21F8C8DE" w14:textId="01AF01ED">
      <w:r>
        <w:t>Furthermore, it was identified that certain topics may be concluded earlier and a respective normative work can start, as for example done for EVEX.</w:t>
      </w:r>
    </w:p>
    <w:p w:rsidR="00EF60FC" w:rsidP="003840CF" w:rsidRDefault="00EF60FC" w14:paraId="31E98058" w14:textId="4BB8972E"/>
    <w:p w:rsidR="00EF60FC" w:rsidP="003840CF" w:rsidRDefault="00EF60FC" w14:paraId="038C9583" w14:textId="014C3556">
      <w:r>
        <w:t>It has also been observed that new input in the context</w:t>
      </w:r>
      <w:r w:rsidR="000D0994">
        <w:t xml:space="preserve"> of 5G Media streaming may be </w:t>
      </w:r>
      <w:r w:rsidR="00EA4C0B">
        <w:t>received and could be added as new key topics in the study.</w:t>
      </w:r>
    </w:p>
    <w:p w:rsidR="00EF60FC" w:rsidP="003840CF" w:rsidRDefault="00EF60FC" w14:paraId="0B20A805" w14:textId="2CAEBC1B"/>
    <w:p w:rsidR="00EF60FC" w:rsidP="003840CF" w:rsidRDefault="00EF60FC" w14:paraId="4673103B" w14:textId="2DB0E7AC">
      <w:r>
        <w:t>Finally, it is not expected that this study will conclude anything that can still be addressed in Rel-17.</w:t>
      </w:r>
    </w:p>
    <w:p w:rsidR="00EA4C0B" w:rsidP="003840CF" w:rsidRDefault="00EA4C0B" w14:paraId="76B48A92" w14:textId="2BF791CF"/>
    <w:p w:rsidR="00EA4C0B" w:rsidP="00EA4C0B" w:rsidRDefault="00EA4C0B" w14:paraId="2D4E81B4" w14:textId="066F2450">
      <w:pPr>
        <w:pStyle w:val="Heading1"/>
        <w:numPr>
          <w:ilvl w:val="0"/>
          <w:numId w:val="3"/>
        </w:numPr>
        <w:ind w:left="360" w:hanging="360"/>
      </w:pPr>
      <w:r>
        <w:t>Proposal</w:t>
      </w:r>
    </w:p>
    <w:p w:rsidR="00EA4C0B" w:rsidP="00EA4C0B" w:rsidRDefault="00EA4C0B" w14:paraId="70D0C715" w14:textId="72B70C93">
      <w:r>
        <w:t>Based on these observations, the following is proposed:</w:t>
      </w:r>
    </w:p>
    <w:p w:rsidR="00EA4C0B" w:rsidP="00EA4C0B" w:rsidRDefault="00B323EF" w14:paraId="736A63FA" w14:textId="7E520FD1">
      <w:pPr>
        <w:pStyle w:val="ListParagraph"/>
        <w:numPr>
          <w:ilvl w:val="0"/>
          <w:numId w:val="50"/>
        </w:numPr>
      </w:pPr>
      <w:r>
        <w:t>To agree to extend the study until the end of the Release, i.e. SA#95-e in March 2021.</w:t>
      </w:r>
    </w:p>
    <w:p w:rsidR="00B323EF" w:rsidP="00EA4C0B" w:rsidRDefault="001A1A3D" w14:paraId="2D35BE9C" w14:textId="33942A03">
      <w:pPr>
        <w:pStyle w:val="ListParagraph"/>
        <w:numPr>
          <w:ilvl w:val="0"/>
          <w:numId w:val="50"/>
        </w:numPr>
      </w:pPr>
      <w:r>
        <w:t>To be open to new key topics beyond the one</w:t>
      </w:r>
      <w:r w:rsidR="7BC365CE">
        <w:t>s</w:t>
      </w:r>
      <w:r>
        <w:t xml:space="preserve"> listed in the SID that may be received during SA4#115-e or SA4#116-e</w:t>
      </w:r>
      <w:r w:rsidR="00E7357D">
        <w:t>, and are obviously agreed.</w:t>
      </w:r>
    </w:p>
    <w:p w:rsidR="00B45786" w:rsidP="00EA4C0B" w:rsidRDefault="00B45786" w14:paraId="529CE230" w14:textId="5EFE7E06">
      <w:pPr>
        <w:pStyle w:val="ListParagraph"/>
        <w:numPr>
          <w:ilvl w:val="0"/>
          <w:numId w:val="50"/>
        </w:numPr>
      </w:pPr>
      <w:r>
        <w:t>To analyze the workshop input and conclusions for any potential new issues that may arise to be studied.</w:t>
      </w:r>
    </w:p>
    <w:p w:rsidR="001A1A3D" w:rsidP="00EA4C0B" w:rsidRDefault="00E7357D" w14:paraId="693B4D31" w14:textId="7416A282">
      <w:pPr>
        <w:pStyle w:val="ListParagraph"/>
        <w:numPr>
          <w:ilvl w:val="0"/>
          <w:numId w:val="50"/>
        </w:numPr>
      </w:pPr>
      <w:r>
        <w:t xml:space="preserve">To not initiate any new Rel-17 work </w:t>
      </w:r>
      <w:r w:rsidR="00AB68EB">
        <w:t>on 5G Media Streaming</w:t>
      </w:r>
      <w:r w:rsidR="00C5756D">
        <w:t xml:space="preserve"> extensions and focus on the completion of EDGE, 5MBS and EVEX</w:t>
      </w:r>
      <w:r w:rsidR="00B45786">
        <w:t>.</w:t>
      </w:r>
    </w:p>
    <w:p w:rsidR="00BC2796" w:rsidP="00BC2796" w:rsidRDefault="00B45786" w14:paraId="20EB7806" w14:textId="3F06821B">
      <w:pPr>
        <w:pStyle w:val="ListParagraph"/>
        <w:numPr>
          <w:ilvl w:val="0"/>
          <w:numId w:val="50"/>
        </w:numPr>
      </w:pPr>
      <w:r>
        <w:t>To formulate one or several work items for Rel-18</w:t>
      </w:r>
      <w:r w:rsidR="00AB68EB">
        <w:t xml:space="preserve"> during SA4#11</w:t>
      </w:r>
      <w:r w:rsidR="005725E7">
        <w:t>7</w:t>
      </w:r>
      <w:r w:rsidR="00AB68EB">
        <w:t xml:space="preserve"> based on the agreed conclusions from TR 26.804</w:t>
      </w:r>
      <w:r w:rsidR="00F940F7">
        <w:t xml:space="preserve">. </w:t>
      </w:r>
    </w:p>
    <w:p w:rsidRPr="00EA4C0B" w:rsidR="005725E7" w:rsidP="00BC2796" w:rsidRDefault="005725E7" w14:paraId="55895D1C" w14:textId="0DD831F3">
      <w:pPr>
        <w:pStyle w:val="ListParagraph"/>
        <w:numPr>
          <w:ilvl w:val="0"/>
          <w:numId w:val="50"/>
        </w:numPr>
      </w:pPr>
      <w:r>
        <w:t>If a key topic would be concluded during SA4#116-e</w:t>
      </w:r>
      <w:r w:rsidR="003C356C">
        <w:t>, and can be converted into a new work item, this may be acceptable</w:t>
      </w:r>
      <w:r w:rsidR="005109AD">
        <w:t>.</w:t>
      </w:r>
    </w:p>
    <w:p w:rsidRPr="000B03AE" w:rsidR="00EA4C0B" w:rsidP="003840CF" w:rsidRDefault="00EA4C0B" w14:paraId="53A176FC" w14:textId="77777777"/>
    <w:sectPr w:rsidRPr="000B03AE" w:rsidR="00EA4C0B"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67F9A" w:rsidRDefault="00067F9A" w14:paraId="6D2A4FD4" w14:textId="77777777">
      <w:r>
        <w:separator/>
      </w:r>
    </w:p>
  </w:endnote>
  <w:endnote w:type="continuationSeparator" w:id="0">
    <w:p w:rsidR="00067F9A" w:rsidRDefault="00067F9A" w14:paraId="7E8A230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67F9A" w:rsidRDefault="00067F9A" w14:paraId="3E20FBF1" w14:textId="77777777">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67F9A" w:rsidRDefault="00067F9A" w14:paraId="204685FD" w14:textId="77777777">
      <w:r>
        <w:separator/>
      </w:r>
    </w:p>
  </w:footnote>
  <w:footnote w:type="continuationSeparator" w:id="0">
    <w:p w:rsidR="00067F9A" w:rsidRDefault="00067F9A" w14:paraId="245EA67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67F9A" w:rsidRDefault="00067F9A" w14:paraId="0FC09A6B" w14:textId="77777777">
    <w:r>
      <w:t xml:space="preserve">Page </w:t>
    </w:r>
    <w:r>
      <w:fldChar w:fldCharType="begin"/>
    </w:r>
    <w:r>
      <w:instrText>PAGE</w:instrText>
    </w:r>
    <w:r>
      <w:fldChar w:fldCharType="separate"/>
    </w:r>
    <w:r>
      <w:t>4</w:t>
    </w:r>
    <w:r>
      <w:fldChar w:fldCharType="end"/>
    </w:r>
    <w:r>
      <w:br/>
    </w:r>
    <w: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872E0" w:rsidR="00067F9A" w:rsidP="00D02599" w:rsidRDefault="00067F9A" w14:paraId="31F5349F" w14:textId="0A91C763">
    <w:pPr>
      <w:widowControl w:val="0"/>
      <w:tabs>
        <w:tab w:val="right" w:pos="9356"/>
      </w:tabs>
      <w:spacing w:after="120" w:line="240" w:lineRule="atLeast"/>
      <w:rPr>
        <w:rFonts w:ascii="Arial" w:hAnsi="Arial" w:eastAsia="SimSun" w:cs="Arial"/>
        <w:b/>
        <w:i/>
        <w:sz w:val="22"/>
      </w:rPr>
    </w:pPr>
    <w:r w:rsidRPr="008872E0">
      <w:rPr>
        <w:rFonts w:ascii="Arial" w:hAnsi="Arial" w:eastAsia="SimSun" w:cs="Arial"/>
        <w:sz w:val="22"/>
      </w:rPr>
      <w:t>3GPP TSG SA WG4#115-e meeting</w:t>
    </w:r>
    <w:r w:rsidRPr="008872E0">
      <w:rPr>
        <w:rFonts w:ascii="Arial" w:hAnsi="Arial" w:eastAsia="SimSun" w:cs="Arial"/>
        <w:b/>
        <w:i/>
        <w:sz w:val="22"/>
      </w:rPr>
      <w:tab/>
    </w:r>
    <w:r w:rsidRPr="008872E0">
      <w:rPr>
        <w:rFonts w:ascii="Arial" w:hAnsi="Arial" w:eastAsia="SimSun" w:cs="Arial"/>
        <w:b/>
        <w:i/>
        <w:sz w:val="28"/>
        <w:szCs w:val="28"/>
      </w:rPr>
      <w:t>S4</w:t>
    </w:r>
    <w:r>
      <w:rPr>
        <w:rFonts w:ascii="Arial" w:hAnsi="Arial" w:eastAsia="SimSun" w:cs="Arial"/>
        <w:b/>
        <w:i/>
        <w:sz w:val="28"/>
        <w:szCs w:val="28"/>
      </w:rPr>
      <w:t>-</w:t>
    </w:r>
    <w:r w:rsidRPr="008872E0">
      <w:rPr>
        <w:rFonts w:ascii="Arial" w:hAnsi="Arial" w:eastAsia="SimSun" w:cs="Arial"/>
        <w:b/>
        <w:i/>
        <w:sz w:val="28"/>
        <w:szCs w:val="28"/>
      </w:rPr>
      <w:t>21</w:t>
    </w:r>
    <w:r>
      <w:rPr>
        <w:rFonts w:ascii="Arial" w:hAnsi="Arial" w:eastAsia="SimSun" w:cs="Arial"/>
        <w:b/>
        <w:i/>
        <w:sz w:val="28"/>
        <w:szCs w:val="28"/>
      </w:rPr>
      <w:t>10</w:t>
    </w:r>
    <w:r w:rsidR="00B529E0">
      <w:rPr>
        <w:rFonts w:ascii="Arial" w:hAnsi="Arial" w:eastAsia="SimSun" w:cs="Arial"/>
        <w:b/>
        <w:i/>
        <w:sz w:val="28"/>
        <w:szCs w:val="28"/>
      </w:rPr>
      <w:t>11</w:t>
    </w:r>
  </w:p>
  <w:p w:rsidRPr="006C359E" w:rsidR="00067F9A" w:rsidP="00D02599" w:rsidRDefault="00067F9A" w14:paraId="26F082EB" w14:textId="740B0664">
    <w:pPr>
      <w:widowControl w:val="0"/>
      <w:tabs>
        <w:tab w:val="right" w:pos="9360"/>
      </w:tabs>
      <w:spacing w:after="120" w:line="240" w:lineRule="atLeast"/>
      <w:rPr>
        <w:rFonts w:ascii="Arial" w:hAnsi="Arial" w:eastAsia="SimSun" w:cs="Arial"/>
        <w:b/>
        <w:sz w:val="22"/>
        <w:lang w:eastAsia="zh-CN"/>
      </w:rPr>
    </w:pPr>
    <w:r w:rsidRPr="008872E0">
      <w:rPr>
        <w:rFonts w:ascii="Arial" w:hAnsi="Arial" w:eastAsia="SimSun" w:cs="Arial"/>
        <w:sz w:val="22"/>
        <w:lang w:eastAsia="zh-CN"/>
      </w:rPr>
      <w:t>18th– 27th August 2021</w:t>
    </w:r>
    <w:r>
      <w:rPr>
        <w:rFonts w:ascii="Arial" w:hAnsi="Arial" w:eastAsia="SimSun" w:cs="Arial"/>
        <w:sz w:val="22"/>
        <w:lang w:eastAsia="zh-CN"/>
      </w:rPr>
      <w:tab/>
    </w:r>
  </w:p>
  <w:p w:rsidR="00067F9A" w:rsidRDefault="00067F9A" w14:paraId="73DB2BF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D49CE"/>
    <w:multiLevelType w:val="hybridMultilevel"/>
    <w:tmpl w:val="9DD8D1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EDC146C"/>
    <w:multiLevelType w:val="hybridMultilevel"/>
    <w:tmpl w:val="88A476E2"/>
    <w:lvl w:ilvl="0" w:tplc="3FA06426">
      <w:start w:val="7"/>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89A6283"/>
    <w:multiLevelType w:val="multilevel"/>
    <w:tmpl w:val="2B3CF4C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8C43264"/>
    <w:multiLevelType w:val="hybridMultilevel"/>
    <w:tmpl w:val="A462B66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hint="default" w:ascii="Symbol" w:hAnsi="Symbol"/>
        <w:color w:val="auto"/>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DAB37BC"/>
    <w:multiLevelType w:val="hybridMultilevel"/>
    <w:tmpl w:val="B3369A7C"/>
    <w:lvl w:ilvl="0" w:tplc="04090001">
      <w:start w:val="1"/>
      <w:numFmt w:val="bullet"/>
      <w:lvlText w:val=""/>
      <w:lvlJc w:val="left"/>
      <w:pPr>
        <w:tabs>
          <w:tab w:val="num" w:pos="720"/>
        </w:tabs>
        <w:ind w:left="720" w:hanging="360"/>
      </w:pPr>
      <w:rPr>
        <w:rFonts w:hint="default" w:ascii="Symbol" w:hAnsi="Symbol"/>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Wingdings"/>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Wingdings"/>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DD15618"/>
    <w:multiLevelType w:val="hybridMultilevel"/>
    <w:tmpl w:val="C498865E"/>
    <w:lvl w:ilvl="0" w:tplc="B976531C">
      <w:start w:val="6"/>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37947472"/>
    <w:multiLevelType w:val="hybridMultilevel"/>
    <w:tmpl w:val="1C94B3F6"/>
    <w:lvl w:ilvl="0" w:tplc="3112EBE6">
      <w:start w:val="3"/>
      <w:numFmt w:val="bullet"/>
      <w:lvlText w:val="-"/>
      <w:lvlJc w:val="left"/>
      <w:pPr>
        <w:ind w:left="774" w:hanging="360"/>
      </w:pPr>
      <w:rPr>
        <w:rFonts w:hint="default" w:ascii="Times New Roman" w:hAnsi="Times New Roman" w:eastAsia="SimSun" w:cs="Times New Roman"/>
      </w:rPr>
    </w:lvl>
    <w:lvl w:ilvl="1" w:tplc="04090003" w:tentative="1">
      <w:start w:val="1"/>
      <w:numFmt w:val="bullet"/>
      <w:lvlText w:val="o"/>
      <w:lvlJc w:val="left"/>
      <w:pPr>
        <w:ind w:left="1494" w:hanging="360"/>
      </w:pPr>
      <w:rPr>
        <w:rFonts w:hint="default" w:ascii="Courier New" w:hAnsi="Courier New" w:cs="Courier New"/>
      </w:rPr>
    </w:lvl>
    <w:lvl w:ilvl="2" w:tplc="04090005" w:tentative="1">
      <w:start w:val="1"/>
      <w:numFmt w:val="bullet"/>
      <w:lvlText w:val=""/>
      <w:lvlJc w:val="left"/>
      <w:pPr>
        <w:ind w:left="2214" w:hanging="360"/>
      </w:pPr>
      <w:rPr>
        <w:rFonts w:hint="default" w:ascii="Wingdings" w:hAnsi="Wingdings"/>
      </w:rPr>
    </w:lvl>
    <w:lvl w:ilvl="3" w:tplc="04090001" w:tentative="1">
      <w:start w:val="1"/>
      <w:numFmt w:val="bullet"/>
      <w:lvlText w:val=""/>
      <w:lvlJc w:val="left"/>
      <w:pPr>
        <w:ind w:left="2934" w:hanging="360"/>
      </w:pPr>
      <w:rPr>
        <w:rFonts w:hint="default" w:ascii="Symbol" w:hAnsi="Symbol"/>
      </w:rPr>
    </w:lvl>
    <w:lvl w:ilvl="4" w:tplc="04090003" w:tentative="1">
      <w:start w:val="1"/>
      <w:numFmt w:val="bullet"/>
      <w:lvlText w:val="o"/>
      <w:lvlJc w:val="left"/>
      <w:pPr>
        <w:ind w:left="3654" w:hanging="360"/>
      </w:pPr>
      <w:rPr>
        <w:rFonts w:hint="default" w:ascii="Courier New" w:hAnsi="Courier New" w:cs="Courier New"/>
      </w:rPr>
    </w:lvl>
    <w:lvl w:ilvl="5" w:tplc="04090005" w:tentative="1">
      <w:start w:val="1"/>
      <w:numFmt w:val="bullet"/>
      <w:lvlText w:val=""/>
      <w:lvlJc w:val="left"/>
      <w:pPr>
        <w:ind w:left="4374" w:hanging="360"/>
      </w:pPr>
      <w:rPr>
        <w:rFonts w:hint="default" w:ascii="Wingdings" w:hAnsi="Wingdings"/>
      </w:rPr>
    </w:lvl>
    <w:lvl w:ilvl="6" w:tplc="04090001" w:tentative="1">
      <w:start w:val="1"/>
      <w:numFmt w:val="bullet"/>
      <w:lvlText w:val=""/>
      <w:lvlJc w:val="left"/>
      <w:pPr>
        <w:ind w:left="5094" w:hanging="360"/>
      </w:pPr>
      <w:rPr>
        <w:rFonts w:hint="default" w:ascii="Symbol" w:hAnsi="Symbol"/>
      </w:rPr>
    </w:lvl>
    <w:lvl w:ilvl="7" w:tplc="04090003" w:tentative="1">
      <w:start w:val="1"/>
      <w:numFmt w:val="bullet"/>
      <w:lvlText w:val="o"/>
      <w:lvlJc w:val="left"/>
      <w:pPr>
        <w:ind w:left="5814" w:hanging="360"/>
      </w:pPr>
      <w:rPr>
        <w:rFonts w:hint="default" w:ascii="Courier New" w:hAnsi="Courier New" w:cs="Courier New"/>
      </w:rPr>
    </w:lvl>
    <w:lvl w:ilvl="8" w:tplc="04090005" w:tentative="1">
      <w:start w:val="1"/>
      <w:numFmt w:val="bullet"/>
      <w:lvlText w:val=""/>
      <w:lvlJc w:val="left"/>
      <w:pPr>
        <w:ind w:left="6534" w:hanging="360"/>
      </w:pPr>
      <w:rPr>
        <w:rFonts w:hint="default" w:ascii="Wingdings" w:hAnsi="Wingdings"/>
      </w:rPr>
    </w:lvl>
  </w:abstractNum>
  <w:abstractNum w:abstractNumId="15"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8223BDC"/>
    <w:multiLevelType w:val="hybridMultilevel"/>
    <w:tmpl w:val="BC1E7F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3A033B"/>
    <w:multiLevelType w:val="multilevel"/>
    <w:tmpl w:val="15B657F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3AA21502"/>
    <w:multiLevelType w:val="multilevel"/>
    <w:tmpl w:val="4948B8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3B9033F1"/>
    <w:multiLevelType w:val="hybridMultilevel"/>
    <w:tmpl w:val="A27605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3F640E67"/>
    <w:multiLevelType w:val="hybridMultilevel"/>
    <w:tmpl w:val="49C6A5D0"/>
    <w:lvl w:ilvl="0" w:tplc="82AEE2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17A1848"/>
    <w:multiLevelType w:val="hybridMultilevel"/>
    <w:tmpl w:val="8226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34332B"/>
    <w:multiLevelType w:val="hybridMultilevel"/>
    <w:tmpl w:val="F43E9EDE"/>
    <w:lvl w:ilvl="0" w:tplc="BA028ED0">
      <w:start w:val="6"/>
      <w:numFmt w:val="bullet"/>
      <w:lvlText w:val="-"/>
      <w:lvlJc w:val="left"/>
      <w:pPr>
        <w:ind w:left="720" w:hanging="360"/>
      </w:pPr>
      <w:rPr>
        <w:rFonts w:hint="default" w:ascii="Times New Roman" w:hAnsi="Times New Roman"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5" w15:restartNumberingAfterBreak="0">
    <w:nsid w:val="4B20455C"/>
    <w:multiLevelType w:val="hybridMultilevel"/>
    <w:tmpl w:val="CC08F1B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409304A"/>
    <w:multiLevelType w:val="multilevel"/>
    <w:tmpl w:val="8A8ECCB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55C4119C"/>
    <w:multiLevelType w:val="hybridMultilevel"/>
    <w:tmpl w:val="6DE6B1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6CA71493"/>
    <w:multiLevelType w:val="hybridMultilevel"/>
    <w:tmpl w:val="FA9E236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722A0CC1"/>
    <w:multiLevelType w:val="multilevel"/>
    <w:tmpl w:val="00483A66"/>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74B23462"/>
    <w:multiLevelType w:val="hybridMultilevel"/>
    <w:tmpl w:val="A97215A4"/>
    <w:lvl w:ilvl="0" w:tplc="84A8C1C8">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6" w15:restartNumberingAfterBreak="0">
    <w:nsid w:val="7A5031A4"/>
    <w:multiLevelType w:val="hybridMultilevel"/>
    <w:tmpl w:val="4274DA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7" w15:restartNumberingAfterBreak="0">
    <w:nsid w:val="7ADF0BD2"/>
    <w:multiLevelType w:val="multilevel"/>
    <w:tmpl w:val="517C96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8" w15:restartNumberingAfterBreak="0">
    <w:nsid w:val="7C104087"/>
    <w:multiLevelType w:val="multilevel"/>
    <w:tmpl w:val="7AA8F51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39" w15:restartNumberingAfterBreak="0">
    <w:nsid w:val="7D0924FD"/>
    <w:multiLevelType w:val="hybridMultilevel"/>
    <w:tmpl w:val="B6184D94"/>
    <w:lvl w:ilvl="0" w:tplc="42867AA0">
      <w:start w:val="5"/>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0"/>
  </w:num>
  <w:num w:numId="2">
    <w:abstractNumId w:val="23"/>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10"/>
  </w:num>
  <w:num w:numId="7">
    <w:abstractNumId w:val="17"/>
  </w:num>
  <w:num w:numId="8">
    <w:abstractNumId w:val="37"/>
  </w:num>
  <w:num w:numId="9">
    <w:abstractNumId w:val="27"/>
  </w:num>
  <w:num w:numId="10">
    <w:abstractNumId w:val="18"/>
  </w:num>
  <w:num w:numId="11">
    <w:abstractNumId w:val="5"/>
  </w:num>
  <w:num w:numId="12">
    <w:abstractNumId w:val="29"/>
  </w:num>
  <w:num w:numId="13">
    <w:abstractNumId w:val="26"/>
  </w:num>
  <w:num w:numId="14">
    <w:abstractNumId w:val="7"/>
  </w:num>
  <w:num w:numId="15">
    <w:abstractNumId w:val="8"/>
  </w:num>
  <w:num w:numId="16">
    <w:abstractNumId w:val="34"/>
  </w:num>
  <w:num w:numId="17">
    <w:abstractNumId w:val="38"/>
  </w:num>
  <w:num w:numId="18">
    <w:abstractNumId w:val="11"/>
  </w:num>
  <w:num w:numId="19">
    <w:abstractNumId w:val="2"/>
  </w:num>
  <w:num w:numId="20">
    <w:abstractNumId w:val="39"/>
  </w:num>
  <w:num w:numId="21">
    <w:abstractNumId w:val="32"/>
  </w:num>
  <w:num w:numId="22">
    <w:abstractNumId w:val="24"/>
  </w:num>
  <w:num w:numId="23">
    <w:abstractNumId w:val="15"/>
  </w:num>
  <w:num w:numId="24">
    <w:abstractNumId w:val="40"/>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6"/>
  </w:num>
  <w:num w:numId="28">
    <w:abstractNumId w:val="19"/>
  </w:num>
  <w:num w:numId="29">
    <w:abstractNumId w:val="33"/>
  </w:num>
  <w:num w:numId="30">
    <w:abstractNumId w:val="21"/>
  </w:num>
  <w:num w:numId="31">
    <w:abstractNumId w:val="30"/>
  </w:num>
  <w:num w:numId="32">
    <w:abstractNumId w:val="13"/>
  </w:num>
  <w:num w:numId="33">
    <w:abstractNumId w:val="16"/>
  </w:num>
  <w:num w:numId="34">
    <w:abstractNumId w:val="20"/>
  </w:num>
  <w:num w:numId="35">
    <w:abstractNumId w:val="3"/>
  </w:num>
  <w:num w:numId="36">
    <w:abstractNumId w:val="35"/>
  </w:num>
  <w:num w:numId="37">
    <w:abstractNumId w:val="30"/>
  </w:num>
  <w:num w:numId="38">
    <w:abstractNumId w:val="30"/>
  </w:num>
  <w:num w:numId="39">
    <w:abstractNumId w:val="30"/>
  </w:num>
  <w:num w:numId="40">
    <w:abstractNumId w:val="30"/>
  </w:num>
  <w:num w:numId="41">
    <w:abstractNumId w:val="30"/>
  </w:num>
  <w:num w:numId="42">
    <w:abstractNumId w:val="6"/>
  </w:num>
  <w:num w:numId="43">
    <w:abstractNumId w:val="31"/>
  </w:num>
  <w:num w:numId="44">
    <w:abstractNumId w:val="14"/>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9"/>
  </w:num>
  <w:num w:numId="48">
    <w:abstractNumId w:val="28"/>
  </w:num>
  <w:num w:numId="49">
    <w:abstractNumId w:val="12"/>
  </w:num>
  <w:num w:numId="50">
    <w:abstractNumId w:val="4"/>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removePersonalInformation/>
  <w:removeDateAndTime/>
  <w:doNotDisplayPageBoundaries/>
  <w:printFractionalCharacterWidth/>
  <w:activeWritingStyle w:lang="de-DE" w:vendorID="64" w:dllVersion="4096"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FBB"/>
    <w:rsid w:val="0000694C"/>
    <w:rsid w:val="00006C75"/>
    <w:rsid w:val="00010681"/>
    <w:rsid w:val="00010966"/>
    <w:rsid w:val="00013300"/>
    <w:rsid w:val="00015592"/>
    <w:rsid w:val="00015972"/>
    <w:rsid w:val="00015CF3"/>
    <w:rsid w:val="000160AF"/>
    <w:rsid w:val="000168D3"/>
    <w:rsid w:val="00020A1E"/>
    <w:rsid w:val="00022984"/>
    <w:rsid w:val="00022DCA"/>
    <w:rsid w:val="00023808"/>
    <w:rsid w:val="0002442F"/>
    <w:rsid w:val="000257FE"/>
    <w:rsid w:val="000268A4"/>
    <w:rsid w:val="00026D8C"/>
    <w:rsid w:val="00027194"/>
    <w:rsid w:val="00027D8F"/>
    <w:rsid w:val="000309C8"/>
    <w:rsid w:val="00030CAD"/>
    <w:rsid w:val="0003275B"/>
    <w:rsid w:val="00032F81"/>
    <w:rsid w:val="0003373D"/>
    <w:rsid w:val="00033F0F"/>
    <w:rsid w:val="00034FB8"/>
    <w:rsid w:val="00036506"/>
    <w:rsid w:val="00036D38"/>
    <w:rsid w:val="000372AE"/>
    <w:rsid w:val="000378C3"/>
    <w:rsid w:val="00037F34"/>
    <w:rsid w:val="000404A5"/>
    <w:rsid w:val="00041006"/>
    <w:rsid w:val="0004142C"/>
    <w:rsid w:val="00041813"/>
    <w:rsid w:val="000418CF"/>
    <w:rsid w:val="00041CBA"/>
    <w:rsid w:val="00041FEC"/>
    <w:rsid w:val="00042399"/>
    <w:rsid w:val="000423AF"/>
    <w:rsid w:val="00042AAF"/>
    <w:rsid w:val="00042E75"/>
    <w:rsid w:val="00043A29"/>
    <w:rsid w:val="0004411A"/>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5D8C"/>
    <w:rsid w:val="000567DF"/>
    <w:rsid w:val="00056D02"/>
    <w:rsid w:val="00056D8D"/>
    <w:rsid w:val="00056FA1"/>
    <w:rsid w:val="00057D25"/>
    <w:rsid w:val="00057DA5"/>
    <w:rsid w:val="00063130"/>
    <w:rsid w:val="000641FD"/>
    <w:rsid w:val="00064B08"/>
    <w:rsid w:val="0006631E"/>
    <w:rsid w:val="00067F9A"/>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87F"/>
    <w:rsid w:val="00087B4B"/>
    <w:rsid w:val="00087FDC"/>
    <w:rsid w:val="00092420"/>
    <w:rsid w:val="00093946"/>
    <w:rsid w:val="00093DB7"/>
    <w:rsid w:val="000944AE"/>
    <w:rsid w:val="000948D9"/>
    <w:rsid w:val="000956E7"/>
    <w:rsid w:val="00095795"/>
    <w:rsid w:val="000964FC"/>
    <w:rsid w:val="0009678B"/>
    <w:rsid w:val="00096C0D"/>
    <w:rsid w:val="000972E6"/>
    <w:rsid w:val="000A157E"/>
    <w:rsid w:val="000A1FFC"/>
    <w:rsid w:val="000A321A"/>
    <w:rsid w:val="000A5994"/>
    <w:rsid w:val="000A730A"/>
    <w:rsid w:val="000A7B5C"/>
    <w:rsid w:val="000A7B87"/>
    <w:rsid w:val="000B03AE"/>
    <w:rsid w:val="000B2A6A"/>
    <w:rsid w:val="000B2F7A"/>
    <w:rsid w:val="000B31D9"/>
    <w:rsid w:val="000B3F94"/>
    <w:rsid w:val="000B42C7"/>
    <w:rsid w:val="000B46B1"/>
    <w:rsid w:val="000B4839"/>
    <w:rsid w:val="000B559D"/>
    <w:rsid w:val="000B75A3"/>
    <w:rsid w:val="000B7D4D"/>
    <w:rsid w:val="000C08AA"/>
    <w:rsid w:val="000C293D"/>
    <w:rsid w:val="000C3029"/>
    <w:rsid w:val="000C31C4"/>
    <w:rsid w:val="000C4157"/>
    <w:rsid w:val="000C4F7C"/>
    <w:rsid w:val="000C56EF"/>
    <w:rsid w:val="000C5F3C"/>
    <w:rsid w:val="000C683D"/>
    <w:rsid w:val="000C6C13"/>
    <w:rsid w:val="000D059C"/>
    <w:rsid w:val="000D0994"/>
    <w:rsid w:val="000D0C0F"/>
    <w:rsid w:val="000D1E21"/>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C4D"/>
    <w:rsid w:val="000E5064"/>
    <w:rsid w:val="000E7561"/>
    <w:rsid w:val="000E77B9"/>
    <w:rsid w:val="000E7A98"/>
    <w:rsid w:val="000F130C"/>
    <w:rsid w:val="000F1DD2"/>
    <w:rsid w:val="000F2747"/>
    <w:rsid w:val="000F3564"/>
    <w:rsid w:val="000F4620"/>
    <w:rsid w:val="000F4DEE"/>
    <w:rsid w:val="000F52AC"/>
    <w:rsid w:val="000F636D"/>
    <w:rsid w:val="000F7259"/>
    <w:rsid w:val="000F7455"/>
    <w:rsid w:val="000F7904"/>
    <w:rsid w:val="000F7E7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4909"/>
    <w:rsid w:val="00124C9C"/>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3BA1"/>
    <w:rsid w:val="001441BE"/>
    <w:rsid w:val="0014436B"/>
    <w:rsid w:val="00144F6E"/>
    <w:rsid w:val="00145F01"/>
    <w:rsid w:val="00146CA8"/>
    <w:rsid w:val="0014741F"/>
    <w:rsid w:val="0014753A"/>
    <w:rsid w:val="00147587"/>
    <w:rsid w:val="00147A11"/>
    <w:rsid w:val="00150290"/>
    <w:rsid w:val="001504BC"/>
    <w:rsid w:val="00151D03"/>
    <w:rsid w:val="001528D5"/>
    <w:rsid w:val="00152931"/>
    <w:rsid w:val="00152EB2"/>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67C8C"/>
    <w:rsid w:val="00170BA8"/>
    <w:rsid w:val="00172601"/>
    <w:rsid w:val="00172FC1"/>
    <w:rsid w:val="001731E8"/>
    <w:rsid w:val="0017352C"/>
    <w:rsid w:val="0017394F"/>
    <w:rsid w:val="0017447F"/>
    <w:rsid w:val="00175560"/>
    <w:rsid w:val="00176D52"/>
    <w:rsid w:val="00177A5B"/>
    <w:rsid w:val="00180260"/>
    <w:rsid w:val="001809EA"/>
    <w:rsid w:val="001820A7"/>
    <w:rsid w:val="001827B7"/>
    <w:rsid w:val="00182EA1"/>
    <w:rsid w:val="00183640"/>
    <w:rsid w:val="0018409A"/>
    <w:rsid w:val="00184D3C"/>
    <w:rsid w:val="00184F84"/>
    <w:rsid w:val="001851D2"/>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A3D"/>
    <w:rsid w:val="001A1D4B"/>
    <w:rsid w:val="001A1FB3"/>
    <w:rsid w:val="001A26D6"/>
    <w:rsid w:val="001A41CD"/>
    <w:rsid w:val="001A5258"/>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1190"/>
    <w:rsid w:val="001C1F06"/>
    <w:rsid w:val="001C27AF"/>
    <w:rsid w:val="001C4BE5"/>
    <w:rsid w:val="001C59A9"/>
    <w:rsid w:val="001C5B77"/>
    <w:rsid w:val="001C6212"/>
    <w:rsid w:val="001C68F0"/>
    <w:rsid w:val="001D0454"/>
    <w:rsid w:val="001D0F21"/>
    <w:rsid w:val="001D3045"/>
    <w:rsid w:val="001D3A07"/>
    <w:rsid w:val="001D4F49"/>
    <w:rsid w:val="001D5518"/>
    <w:rsid w:val="001D55E7"/>
    <w:rsid w:val="001D6619"/>
    <w:rsid w:val="001D69F5"/>
    <w:rsid w:val="001D6ACA"/>
    <w:rsid w:val="001D6D80"/>
    <w:rsid w:val="001D7A77"/>
    <w:rsid w:val="001D7E6B"/>
    <w:rsid w:val="001E00D8"/>
    <w:rsid w:val="001E1734"/>
    <w:rsid w:val="001E1DC3"/>
    <w:rsid w:val="001E2E2B"/>
    <w:rsid w:val="001E3F90"/>
    <w:rsid w:val="001E49C3"/>
    <w:rsid w:val="001E4E97"/>
    <w:rsid w:val="001E5632"/>
    <w:rsid w:val="001E5718"/>
    <w:rsid w:val="001E5B25"/>
    <w:rsid w:val="001E5F26"/>
    <w:rsid w:val="001E65CF"/>
    <w:rsid w:val="001E6729"/>
    <w:rsid w:val="001E7463"/>
    <w:rsid w:val="001F1225"/>
    <w:rsid w:val="001F5A39"/>
    <w:rsid w:val="001F75AC"/>
    <w:rsid w:val="001F7B7D"/>
    <w:rsid w:val="002016E3"/>
    <w:rsid w:val="002017F2"/>
    <w:rsid w:val="00201CFD"/>
    <w:rsid w:val="00201D78"/>
    <w:rsid w:val="00202165"/>
    <w:rsid w:val="00202475"/>
    <w:rsid w:val="0020260C"/>
    <w:rsid w:val="00206151"/>
    <w:rsid w:val="00206483"/>
    <w:rsid w:val="0020648F"/>
    <w:rsid w:val="00206B29"/>
    <w:rsid w:val="00207726"/>
    <w:rsid w:val="0021007C"/>
    <w:rsid w:val="00211105"/>
    <w:rsid w:val="00211BAA"/>
    <w:rsid w:val="00211F03"/>
    <w:rsid w:val="002130B7"/>
    <w:rsid w:val="00213346"/>
    <w:rsid w:val="0021335E"/>
    <w:rsid w:val="0021393D"/>
    <w:rsid w:val="00213AC1"/>
    <w:rsid w:val="00213F21"/>
    <w:rsid w:val="00214D56"/>
    <w:rsid w:val="00215ED8"/>
    <w:rsid w:val="002174C1"/>
    <w:rsid w:val="00220A8B"/>
    <w:rsid w:val="0022279D"/>
    <w:rsid w:val="002227F2"/>
    <w:rsid w:val="002236B1"/>
    <w:rsid w:val="002241DD"/>
    <w:rsid w:val="00224973"/>
    <w:rsid w:val="00224D7F"/>
    <w:rsid w:val="00225323"/>
    <w:rsid w:val="002257C4"/>
    <w:rsid w:val="002264A4"/>
    <w:rsid w:val="00226F75"/>
    <w:rsid w:val="00226FF8"/>
    <w:rsid w:val="002277D4"/>
    <w:rsid w:val="00230AF7"/>
    <w:rsid w:val="002310AA"/>
    <w:rsid w:val="002310B9"/>
    <w:rsid w:val="00231FC6"/>
    <w:rsid w:val="00232C1D"/>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64"/>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65F2"/>
    <w:rsid w:val="00277DEF"/>
    <w:rsid w:val="002809D6"/>
    <w:rsid w:val="00280B60"/>
    <w:rsid w:val="00281368"/>
    <w:rsid w:val="0028136C"/>
    <w:rsid w:val="00281A1A"/>
    <w:rsid w:val="00281B54"/>
    <w:rsid w:val="002821B1"/>
    <w:rsid w:val="0028233F"/>
    <w:rsid w:val="002829E1"/>
    <w:rsid w:val="002835BD"/>
    <w:rsid w:val="002837F9"/>
    <w:rsid w:val="00283BC0"/>
    <w:rsid w:val="00283E20"/>
    <w:rsid w:val="00283E4A"/>
    <w:rsid w:val="00283F6E"/>
    <w:rsid w:val="0028760E"/>
    <w:rsid w:val="00287C8A"/>
    <w:rsid w:val="00287F74"/>
    <w:rsid w:val="00290F42"/>
    <w:rsid w:val="00291879"/>
    <w:rsid w:val="002923A7"/>
    <w:rsid w:val="002931E5"/>
    <w:rsid w:val="00293931"/>
    <w:rsid w:val="00293E09"/>
    <w:rsid w:val="002940F5"/>
    <w:rsid w:val="0029496D"/>
    <w:rsid w:val="00294B81"/>
    <w:rsid w:val="002958C3"/>
    <w:rsid w:val="00296200"/>
    <w:rsid w:val="002966B0"/>
    <w:rsid w:val="00296755"/>
    <w:rsid w:val="002A276F"/>
    <w:rsid w:val="002A291D"/>
    <w:rsid w:val="002A32F1"/>
    <w:rsid w:val="002A4A4F"/>
    <w:rsid w:val="002A5C53"/>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24E9"/>
    <w:rsid w:val="002C3451"/>
    <w:rsid w:val="002C494F"/>
    <w:rsid w:val="002C4C04"/>
    <w:rsid w:val="002C678D"/>
    <w:rsid w:val="002C6A24"/>
    <w:rsid w:val="002C6AD9"/>
    <w:rsid w:val="002C6BF7"/>
    <w:rsid w:val="002C6F1E"/>
    <w:rsid w:val="002C72FD"/>
    <w:rsid w:val="002C7F94"/>
    <w:rsid w:val="002D0385"/>
    <w:rsid w:val="002D0F63"/>
    <w:rsid w:val="002D1E9D"/>
    <w:rsid w:val="002D2569"/>
    <w:rsid w:val="002D269F"/>
    <w:rsid w:val="002D2A27"/>
    <w:rsid w:val="002D2A7A"/>
    <w:rsid w:val="002D4592"/>
    <w:rsid w:val="002D4C95"/>
    <w:rsid w:val="002D5CE3"/>
    <w:rsid w:val="002D60E5"/>
    <w:rsid w:val="002D6130"/>
    <w:rsid w:val="002D7879"/>
    <w:rsid w:val="002D7A73"/>
    <w:rsid w:val="002E01EF"/>
    <w:rsid w:val="002E030E"/>
    <w:rsid w:val="002E0E7A"/>
    <w:rsid w:val="002E2120"/>
    <w:rsid w:val="002E2134"/>
    <w:rsid w:val="002E3F83"/>
    <w:rsid w:val="002E608D"/>
    <w:rsid w:val="002F0BCA"/>
    <w:rsid w:val="002F1F22"/>
    <w:rsid w:val="002F28BE"/>
    <w:rsid w:val="002F376E"/>
    <w:rsid w:val="002F4955"/>
    <w:rsid w:val="002F495C"/>
    <w:rsid w:val="002F4ABA"/>
    <w:rsid w:val="002F4B48"/>
    <w:rsid w:val="002F57EA"/>
    <w:rsid w:val="002F6829"/>
    <w:rsid w:val="003007CF"/>
    <w:rsid w:val="003028B5"/>
    <w:rsid w:val="00303206"/>
    <w:rsid w:val="0030351E"/>
    <w:rsid w:val="00303EC4"/>
    <w:rsid w:val="00304463"/>
    <w:rsid w:val="003048A3"/>
    <w:rsid w:val="00304937"/>
    <w:rsid w:val="00304CF3"/>
    <w:rsid w:val="00305193"/>
    <w:rsid w:val="00305428"/>
    <w:rsid w:val="003069DD"/>
    <w:rsid w:val="003073B6"/>
    <w:rsid w:val="00307744"/>
    <w:rsid w:val="00307F88"/>
    <w:rsid w:val="00310430"/>
    <w:rsid w:val="0031114F"/>
    <w:rsid w:val="003137C4"/>
    <w:rsid w:val="0031432A"/>
    <w:rsid w:val="003147A5"/>
    <w:rsid w:val="0031482F"/>
    <w:rsid w:val="0031531D"/>
    <w:rsid w:val="00317F45"/>
    <w:rsid w:val="00320772"/>
    <w:rsid w:val="003207E2"/>
    <w:rsid w:val="00321B9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1F4A"/>
    <w:rsid w:val="00344006"/>
    <w:rsid w:val="00344129"/>
    <w:rsid w:val="00344588"/>
    <w:rsid w:val="00344600"/>
    <w:rsid w:val="0034605A"/>
    <w:rsid w:val="0034622D"/>
    <w:rsid w:val="0034656D"/>
    <w:rsid w:val="0034690F"/>
    <w:rsid w:val="00347B6D"/>
    <w:rsid w:val="0035068B"/>
    <w:rsid w:val="003510B7"/>
    <w:rsid w:val="003523E0"/>
    <w:rsid w:val="003528EB"/>
    <w:rsid w:val="00352B11"/>
    <w:rsid w:val="00353458"/>
    <w:rsid w:val="0035548A"/>
    <w:rsid w:val="003600F5"/>
    <w:rsid w:val="0036046B"/>
    <w:rsid w:val="00360750"/>
    <w:rsid w:val="00360F27"/>
    <w:rsid w:val="00360FE2"/>
    <w:rsid w:val="003624C4"/>
    <w:rsid w:val="003630A5"/>
    <w:rsid w:val="00363C4E"/>
    <w:rsid w:val="00363EB9"/>
    <w:rsid w:val="0036563B"/>
    <w:rsid w:val="00365CE9"/>
    <w:rsid w:val="00370880"/>
    <w:rsid w:val="00370B94"/>
    <w:rsid w:val="00371493"/>
    <w:rsid w:val="003719EF"/>
    <w:rsid w:val="00372037"/>
    <w:rsid w:val="00372170"/>
    <w:rsid w:val="0037303B"/>
    <w:rsid w:val="003755E0"/>
    <w:rsid w:val="00376D4B"/>
    <w:rsid w:val="003772C4"/>
    <w:rsid w:val="003801DB"/>
    <w:rsid w:val="003808CE"/>
    <w:rsid w:val="00381826"/>
    <w:rsid w:val="003822A0"/>
    <w:rsid w:val="003822ED"/>
    <w:rsid w:val="00382BEE"/>
    <w:rsid w:val="0038351F"/>
    <w:rsid w:val="003839AA"/>
    <w:rsid w:val="00383D2F"/>
    <w:rsid w:val="003840CF"/>
    <w:rsid w:val="00384F87"/>
    <w:rsid w:val="00385F2C"/>
    <w:rsid w:val="00386C1A"/>
    <w:rsid w:val="00386F3A"/>
    <w:rsid w:val="00390B33"/>
    <w:rsid w:val="0039139F"/>
    <w:rsid w:val="00391FFE"/>
    <w:rsid w:val="00392599"/>
    <w:rsid w:val="00393BA2"/>
    <w:rsid w:val="0039417B"/>
    <w:rsid w:val="003942C1"/>
    <w:rsid w:val="003946BE"/>
    <w:rsid w:val="00394747"/>
    <w:rsid w:val="00394BAE"/>
    <w:rsid w:val="0039513B"/>
    <w:rsid w:val="00395956"/>
    <w:rsid w:val="00395E79"/>
    <w:rsid w:val="0039610F"/>
    <w:rsid w:val="003961FD"/>
    <w:rsid w:val="00397545"/>
    <w:rsid w:val="00397A7C"/>
    <w:rsid w:val="003A115F"/>
    <w:rsid w:val="003A2B02"/>
    <w:rsid w:val="003A3717"/>
    <w:rsid w:val="003A5297"/>
    <w:rsid w:val="003A609F"/>
    <w:rsid w:val="003A79F1"/>
    <w:rsid w:val="003B0C81"/>
    <w:rsid w:val="003B146D"/>
    <w:rsid w:val="003B28B4"/>
    <w:rsid w:val="003B49D9"/>
    <w:rsid w:val="003B5417"/>
    <w:rsid w:val="003B59FA"/>
    <w:rsid w:val="003B5B5E"/>
    <w:rsid w:val="003B7051"/>
    <w:rsid w:val="003C069C"/>
    <w:rsid w:val="003C0ADC"/>
    <w:rsid w:val="003C1C84"/>
    <w:rsid w:val="003C2981"/>
    <w:rsid w:val="003C356C"/>
    <w:rsid w:val="003C4D9C"/>
    <w:rsid w:val="003C6E35"/>
    <w:rsid w:val="003C7671"/>
    <w:rsid w:val="003C7930"/>
    <w:rsid w:val="003C7D0F"/>
    <w:rsid w:val="003D0412"/>
    <w:rsid w:val="003D074C"/>
    <w:rsid w:val="003D0CE3"/>
    <w:rsid w:val="003D1FF9"/>
    <w:rsid w:val="003D2D12"/>
    <w:rsid w:val="003D328A"/>
    <w:rsid w:val="003D372B"/>
    <w:rsid w:val="003D444C"/>
    <w:rsid w:val="003D5051"/>
    <w:rsid w:val="003D5161"/>
    <w:rsid w:val="003D53BC"/>
    <w:rsid w:val="003D54C1"/>
    <w:rsid w:val="003D73B9"/>
    <w:rsid w:val="003E2481"/>
    <w:rsid w:val="003E2696"/>
    <w:rsid w:val="003E4399"/>
    <w:rsid w:val="003E473F"/>
    <w:rsid w:val="003E52F6"/>
    <w:rsid w:val="003E6406"/>
    <w:rsid w:val="003F0F68"/>
    <w:rsid w:val="003F21B0"/>
    <w:rsid w:val="003F2334"/>
    <w:rsid w:val="003F3E1C"/>
    <w:rsid w:val="003F453D"/>
    <w:rsid w:val="003F4F7E"/>
    <w:rsid w:val="003F558E"/>
    <w:rsid w:val="003F55BD"/>
    <w:rsid w:val="003F5CF4"/>
    <w:rsid w:val="003F7090"/>
    <w:rsid w:val="004000C2"/>
    <w:rsid w:val="00400C13"/>
    <w:rsid w:val="00401506"/>
    <w:rsid w:val="00401BFA"/>
    <w:rsid w:val="00402879"/>
    <w:rsid w:val="00404B1F"/>
    <w:rsid w:val="00405226"/>
    <w:rsid w:val="00405590"/>
    <w:rsid w:val="0041180E"/>
    <w:rsid w:val="004119E5"/>
    <w:rsid w:val="00412209"/>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27B34"/>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54"/>
    <w:rsid w:val="00461EA4"/>
    <w:rsid w:val="00465660"/>
    <w:rsid w:val="0046608D"/>
    <w:rsid w:val="00466989"/>
    <w:rsid w:val="00466B3A"/>
    <w:rsid w:val="0047029A"/>
    <w:rsid w:val="0047074F"/>
    <w:rsid w:val="004707DA"/>
    <w:rsid w:val="00471841"/>
    <w:rsid w:val="00472527"/>
    <w:rsid w:val="00473F29"/>
    <w:rsid w:val="004741B9"/>
    <w:rsid w:val="00474FEF"/>
    <w:rsid w:val="00475C8E"/>
    <w:rsid w:val="00475DA2"/>
    <w:rsid w:val="00475E6D"/>
    <w:rsid w:val="004764D3"/>
    <w:rsid w:val="00477188"/>
    <w:rsid w:val="0047748B"/>
    <w:rsid w:val="00480CA3"/>
    <w:rsid w:val="00481979"/>
    <w:rsid w:val="00483048"/>
    <w:rsid w:val="00483072"/>
    <w:rsid w:val="004841BD"/>
    <w:rsid w:val="004847E0"/>
    <w:rsid w:val="0048537B"/>
    <w:rsid w:val="004858EF"/>
    <w:rsid w:val="00487294"/>
    <w:rsid w:val="00487F91"/>
    <w:rsid w:val="00490A10"/>
    <w:rsid w:val="00490E90"/>
    <w:rsid w:val="0049379E"/>
    <w:rsid w:val="00493FFE"/>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2B97"/>
    <w:rsid w:val="004B303F"/>
    <w:rsid w:val="004B3315"/>
    <w:rsid w:val="004B3F82"/>
    <w:rsid w:val="004B4140"/>
    <w:rsid w:val="004B47A7"/>
    <w:rsid w:val="004B5218"/>
    <w:rsid w:val="004B5CB2"/>
    <w:rsid w:val="004B5F24"/>
    <w:rsid w:val="004C010B"/>
    <w:rsid w:val="004C13A9"/>
    <w:rsid w:val="004C28E9"/>
    <w:rsid w:val="004C3A0E"/>
    <w:rsid w:val="004C3A2B"/>
    <w:rsid w:val="004C476A"/>
    <w:rsid w:val="004C4F51"/>
    <w:rsid w:val="004C4FDD"/>
    <w:rsid w:val="004C6119"/>
    <w:rsid w:val="004C6660"/>
    <w:rsid w:val="004C66B5"/>
    <w:rsid w:val="004C6A5D"/>
    <w:rsid w:val="004C7358"/>
    <w:rsid w:val="004C75A2"/>
    <w:rsid w:val="004D199C"/>
    <w:rsid w:val="004D19D9"/>
    <w:rsid w:val="004D1A31"/>
    <w:rsid w:val="004D2165"/>
    <w:rsid w:val="004D2C8F"/>
    <w:rsid w:val="004D2D9A"/>
    <w:rsid w:val="004D36FD"/>
    <w:rsid w:val="004D3BAC"/>
    <w:rsid w:val="004D3DC7"/>
    <w:rsid w:val="004D3DEF"/>
    <w:rsid w:val="004D465C"/>
    <w:rsid w:val="004D5664"/>
    <w:rsid w:val="004D5D37"/>
    <w:rsid w:val="004D5E58"/>
    <w:rsid w:val="004E09CB"/>
    <w:rsid w:val="004E1CB0"/>
    <w:rsid w:val="004E2744"/>
    <w:rsid w:val="004E3883"/>
    <w:rsid w:val="004E4760"/>
    <w:rsid w:val="004E5450"/>
    <w:rsid w:val="004E5C43"/>
    <w:rsid w:val="004E632A"/>
    <w:rsid w:val="004E636B"/>
    <w:rsid w:val="004E67BF"/>
    <w:rsid w:val="004E6F5F"/>
    <w:rsid w:val="004E7FE4"/>
    <w:rsid w:val="004F19E1"/>
    <w:rsid w:val="004F213C"/>
    <w:rsid w:val="004F318B"/>
    <w:rsid w:val="004F6029"/>
    <w:rsid w:val="005004C0"/>
    <w:rsid w:val="00500DDE"/>
    <w:rsid w:val="00501352"/>
    <w:rsid w:val="00501DAA"/>
    <w:rsid w:val="00501E5E"/>
    <w:rsid w:val="005062FF"/>
    <w:rsid w:val="00506B69"/>
    <w:rsid w:val="0051023F"/>
    <w:rsid w:val="005109AD"/>
    <w:rsid w:val="00511BAD"/>
    <w:rsid w:val="00511D2D"/>
    <w:rsid w:val="005121C5"/>
    <w:rsid w:val="0051315C"/>
    <w:rsid w:val="00513198"/>
    <w:rsid w:val="0051389E"/>
    <w:rsid w:val="005208EE"/>
    <w:rsid w:val="00520B6E"/>
    <w:rsid w:val="00520DBE"/>
    <w:rsid w:val="005214FB"/>
    <w:rsid w:val="005219F9"/>
    <w:rsid w:val="005224D1"/>
    <w:rsid w:val="005225C1"/>
    <w:rsid w:val="00522E45"/>
    <w:rsid w:val="00523C49"/>
    <w:rsid w:val="00524D40"/>
    <w:rsid w:val="00524EDA"/>
    <w:rsid w:val="00525D18"/>
    <w:rsid w:val="005262B7"/>
    <w:rsid w:val="00526997"/>
    <w:rsid w:val="005269BD"/>
    <w:rsid w:val="00526DAA"/>
    <w:rsid w:val="00527314"/>
    <w:rsid w:val="00527454"/>
    <w:rsid w:val="00530CA4"/>
    <w:rsid w:val="00530E48"/>
    <w:rsid w:val="00531697"/>
    <w:rsid w:val="00531858"/>
    <w:rsid w:val="00531BA4"/>
    <w:rsid w:val="00531BDF"/>
    <w:rsid w:val="0053237B"/>
    <w:rsid w:val="00532CC4"/>
    <w:rsid w:val="005340D0"/>
    <w:rsid w:val="00536B21"/>
    <w:rsid w:val="0053787D"/>
    <w:rsid w:val="00537E1B"/>
    <w:rsid w:val="0054096E"/>
    <w:rsid w:val="0054217B"/>
    <w:rsid w:val="005425E0"/>
    <w:rsid w:val="005432A6"/>
    <w:rsid w:val="00543F7D"/>
    <w:rsid w:val="005446DD"/>
    <w:rsid w:val="00544FEB"/>
    <w:rsid w:val="00545075"/>
    <w:rsid w:val="005450C8"/>
    <w:rsid w:val="0054534A"/>
    <w:rsid w:val="00546313"/>
    <w:rsid w:val="00546341"/>
    <w:rsid w:val="00546720"/>
    <w:rsid w:val="00547889"/>
    <w:rsid w:val="00547D43"/>
    <w:rsid w:val="00550345"/>
    <w:rsid w:val="0055089E"/>
    <w:rsid w:val="00551005"/>
    <w:rsid w:val="00552A04"/>
    <w:rsid w:val="005534DC"/>
    <w:rsid w:val="00553EE3"/>
    <w:rsid w:val="00554564"/>
    <w:rsid w:val="00555C47"/>
    <w:rsid w:val="00556B2E"/>
    <w:rsid w:val="00557458"/>
    <w:rsid w:val="00557648"/>
    <w:rsid w:val="0056027E"/>
    <w:rsid w:val="00560382"/>
    <w:rsid w:val="00561579"/>
    <w:rsid w:val="00561DC2"/>
    <w:rsid w:val="0056309C"/>
    <w:rsid w:val="0056329E"/>
    <w:rsid w:val="005637A3"/>
    <w:rsid w:val="005638CE"/>
    <w:rsid w:val="00563DFE"/>
    <w:rsid w:val="005656E4"/>
    <w:rsid w:val="00565CF8"/>
    <w:rsid w:val="00571B48"/>
    <w:rsid w:val="005722C4"/>
    <w:rsid w:val="00572514"/>
    <w:rsid w:val="005725E7"/>
    <w:rsid w:val="00572F7A"/>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5208"/>
    <w:rsid w:val="00596FE6"/>
    <w:rsid w:val="005A09E2"/>
    <w:rsid w:val="005A1C29"/>
    <w:rsid w:val="005A1E04"/>
    <w:rsid w:val="005A2E77"/>
    <w:rsid w:val="005A390F"/>
    <w:rsid w:val="005A5E87"/>
    <w:rsid w:val="005A7B96"/>
    <w:rsid w:val="005A7FE8"/>
    <w:rsid w:val="005B10E3"/>
    <w:rsid w:val="005B21FC"/>
    <w:rsid w:val="005B32E8"/>
    <w:rsid w:val="005B4F78"/>
    <w:rsid w:val="005B5D8F"/>
    <w:rsid w:val="005B61FD"/>
    <w:rsid w:val="005B6756"/>
    <w:rsid w:val="005B6972"/>
    <w:rsid w:val="005C1EC1"/>
    <w:rsid w:val="005C3B1D"/>
    <w:rsid w:val="005C42F9"/>
    <w:rsid w:val="005C4BCA"/>
    <w:rsid w:val="005C5909"/>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E02A2"/>
    <w:rsid w:val="005E06AB"/>
    <w:rsid w:val="005E10AD"/>
    <w:rsid w:val="005E12B0"/>
    <w:rsid w:val="005E199A"/>
    <w:rsid w:val="005E3044"/>
    <w:rsid w:val="005E48E3"/>
    <w:rsid w:val="005E4C31"/>
    <w:rsid w:val="005E552D"/>
    <w:rsid w:val="005E6436"/>
    <w:rsid w:val="005E7BDE"/>
    <w:rsid w:val="005E7DE1"/>
    <w:rsid w:val="005F1CB2"/>
    <w:rsid w:val="005F1F36"/>
    <w:rsid w:val="005F2850"/>
    <w:rsid w:val="005F2ACE"/>
    <w:rsid w:val="005F330E"/>
    <w:rsid w:val="005F3A81"/>
    <w:rsid w:val="005F3F7B"/>
    <w:rsid w:val="005F405A"/>
    <w:rsid w:val="005F46AB"/>
    <w:rsid w:val="005F568B"/>
    <w:rsid w:val="005F58FC"/>
    <w:rsid w:val="005F61C6"/>
    <w:rsid w:val="005F6DA7"/>
    <w:rsid w:val="005F7C97"/>
    <w:rsid w:val="006007A7"/>
    <w:rsid w:val="00600AE2"/>
    <w:rsid w:val="00601DC6"/>
    <w:rsid w:val="00602EAE"/>
    <w:rsid w:val="0060343E"/>
    <w:rsid w:val="00603C58"/>
    <w:rsid w:val="00603D46"/>
    <w:rsid w:val="00605075"/>
    <w:rsid w:val="006050B0"/>
    <w:rsid w:val="0060671A"/>
    <w:rsid w:val="006073DA"/>
    <w:rsid w:val="00610027"/>
    <w:rsid w:val="00610EF5"/>
    <w:rsid w:val="006130D1"/>
    <w:rsid w:val="0061419F"/>
    <w:rsid w:val="00614BD2"/>
    <w:rsid w:val="0061599A"/>
    <w:rsid w:val="00617138"/>
    <w:rsid w:val="006178D0"/>
    <w:rsid w:val="00620563"/>
    <w:rsid w:val="00620D01"/>
    <w:rsid w:val="0062234D"/>
    <w:rsid w:val="006225CC"/>
    <w:rsid w:val="006239F8"/>
    <w:rsid w:val="006242F0"/>
    <w:rsid w:val="00624A98"/>
    <w:rsid w:val="00624BEE"/>
    <w:rsid w:val="0062671F"/>
    <w:rsid w:val="00627636"/>
    <w:rsid w:val="006307ED"/>
    <w:rsid w:val="0063091E"/>
    <w:rsid w:val="00635427"/>
    <w:rsid w:val="00635CD6"/>
    <w:rsid w:val="0063683A"/>
    <w:rsid w:val="00637B91"/>
    <w:rsid w:val="006412B9"/>
    <w:rsid w:val="006418D6"/>
    <w:rsid w:val="006419A4"/>
    <w:rsid w:val="006421ED"/>
    <w:rsid w:val="00642701"/>
    <w:rsid w:val="00642842"/>
    <w:rsid w:val="00642BDB"/>
    <w:rsid w:val="00644BA9"/>
    <w:rsid w:val="00644EAA"/>
    <w:rsid w:val="00646A65"/>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837"/>
    <w:rsid w:val="00682C88"/>
    <w:rsid w:val="00682D5A"/>
    <w:rsid w:val="006848EE"/>
    <w:rsid w:val="00684A06"/>
    <w:rsid w:val="00684FB5"/>
    <w:rsid w:val="00686C0A"/>
    <w:rsid w:val="00692DAB"/>
    <w:rsid w:val="00693A39"/>
    <w:rsid w:val="00694173"/>
    <w:rsid w:val="006946B5"/>
    <w:rsid w:val="00695084"/>
    <w:rsid w:val="0069550B"/>
    <w:rsid w:val="006957F0"/>
    <w:rsid w:val="00695E34"/>
    <w:rsid w:val="006960A1"/>
    <w:rsid w:val="006963FA"/>
    <w:rsid w:val="00696691"/>
    <w:rsid w:val="006966DF"/>
    <w:rsid w:val="006973A5"/>
    <w:rsid w:val="00697BFF"/>
    <w:rsid w:val="00697D0D"/>
    <w:rsid w:val="006A048F"/>
    <w:rsid w:val="006A1A35"/>
    <w:rsid w:val="006A2064"/>
    <w:rsid w:val="006A245C"/>
    <w:rsid w:val="006A3845"/>
    <w:rsid w:val="006A46AC"/>
    <w:rsid w:val="006A4908"/>
    <w:rsid w:val="006A4965"/>
    <w:rsid w:val="006A4B40"/>
    <w:rsid w:val="006A5975"/>
    <w:rsid w:val="006A5B2C"/>
    <w:rsid w:val="006A7B73"/>
    <w:rsid w:val="006A7D4E"/>
    <w:rsid w:val="006B042A"/>
    <w:rsid w:val="006B0873"/>
    <w:rsid w:val="006B241D"/>
    <w:rsid w:val="006B2834"/>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557D"/>
    <w:rsid w:val="006D6881"/>
    <w:rsid w:val="006D7005"/>
    <w:rsid w:val="006D7670"/>
    <w:rsid w:val="006D7952"/>
    <w:rsid w:val="006E16B4"/>
    <w:rsid w:val="006E2F1C"/>
    <w:rsid w:val="006E4F28"/>
    <w:rsid w:val="006E67D7"/>
    <w:rsid w:val="006E6FC5"/>
    <w:rsid w:val="006E70A0"/>
    <w:rsid w:val="006E7C43"/>
    <w:rsid w:val="006F11C2"/>
    <w:rsid w:val="006F289B"/>
    <w:rsid w:val="006F4576"/>
    <w:rsid w:val="006F5AF2"/>
    <w:rsid w:val="006F68C7"/>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0C9A"/>
    <w:rsid w:val="007112DF"/>
    <w:rsid w:val="007117DC"/>
    <w:rsid w:val="007125E5"/>
    <w:rsid w:val="00712DCF"/>
    <w:rsid w:val="00712F37"/>
    <w:rsid w:val="00713321"/>
    <w:rsid w:val="00715C00"/>
    <w:rsid w:val="0071698F"/>
    <w:rsid w:val="00716F95"/>
    <w:rsid w:val="00717246"/>
    <w:rsid w:val="007173C8"/>
    <w:rsid w:val="007214D5"/>
    <w:rsid w:val="00721500"/>
    <w:rsid w:val="007221C1"/>
    <w:rsid w:val="00722C1A"/>
    <w:rsid w:val="00722CB0"/>
    <w:rsid w:val="0072429E"/>
    <w:rsid w:val="0072449C"/>
    <w:rsid w:val="00724AA0"/>
    <w:rsid w:val="00724F02"/>
    <w:rsid w:val="00725BC0"/>
    <w:rsid w:val="00726FB7"/>
    <w:rsid w:val="007306CC"/>
    <w:rsid w:val="00730915"/>
    <w:rsid w:val="00730F8A"/>
    <w:rsid w:val="007321B7"/>
    <w:rsid w:val="007324EC"/>
    <w:rsid w:val="00732C33"/>
    <w:rsid w:val="00734298"/>
    <w:rsid w:val="00735306"/>
    <w:rsid w:val="00740DBC"/>
    <w:rsid w:val="0074133A"/>
    <w:rsid w:val="00741480"/>
    <w:rsid w:val="007427EB"/>
    <w:rsid w:val="00743BFF"/>
    <w:rsid w:val="007447DB"/>
    <w:rsid w:val="00744FE8"/>
    <w:rsid w:val="00746D72"/>
    <w:rsid w:val="0075001B"/>
    <w:rsid w:val="00750115"/>
    <w:rsid w:val="007502F6"/>
    <w:rsid w:val="007504D6"/>
    <w:rsid w:val="00750627"/>
    <w:rsid w:val="00750AB0"/>
    <w:rsid w:val="007523A7"/>
    <w:rsid w:val="00752C82"/>
    <w:rsid w:val="00753456"/>
    <w:rsid w:val="00754C59"/>
    <w:rsid w:val="007550D4"/>
    <w:rsid w:val="007558CE"/>
    <w:rsid w:val="007558FE"/>
    <w:rsid w:val="007605C2"/>
    <w:rsid w:val="0076100E"/>
    <w:rsid w:val="0076288E"/>
    <w:rsid w:val="00766EE6"/>
    <w:rsid w:val="00767934"/>
    <w:rsid w:val="00767F58"/>
    <w:rsid w:val="0077018E"/>
    <w:rsid w:val="00770ACF"/>
    <w:rsid w:val="00771131"/>
    <w:rsid w:val="007717FC"/>
    <w:rsid w:val="00772279"/>
    <w:rsid w:val="007727CC"/>
    <w:rsid w:val="00773876"/>
    <w:rsid w:val="0077480E"/>
    <w:rsid w:val="00774BA1"/>
    <w:rsid w:val="007752FD"/>
    <w:rsid w:val="00775C34"/>
    <w:rsid w:val="0077626A"/>
    <w:rsid w:val="007765AE"/>
    <w:rsid w:val="0077700E"/>
    <w:rsid w:val="007813D5"/>
    <w:rsid w:val="00781560"/>
    <w:rsid w:val="00781B20"/>
    <w:rsid w:val="00782239"/>
    <w:rsid w:val="007824DF"/>
    <w:rsid w:val="0078539E"/>
    <w:rsid w:val="0078542F"/>
    <w:rsid w:val="00785E18"/>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350"/>
    <w:rsid w:val="007A5F97"/>
    <w:rsid w:val="007A6584"/>
    <w:rsid w:val="007B02BB"/>
    <w:rsid w:val="007B1B50"/>
    <w:rsid w:val="007B314D"/>
    <w:rsid w:val="007B3188"/>
    <w:rsid w:val="007B334F"/>
    <w:rsid w:val="007B40C1"/>
    <w:rsid w:val="007B420C"/>
    <w:rsid w:val="007B4DF8"/>
    <w:rsid w:val="007B5E8F"/>
    <w:rsid w:val="007B699D"/>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F0DAB"/>
    <w:rsid w:val="007F4316"/>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20CA3"/>
    <w:rsid w:val="00822AF4"/>
    <w:rsid w:val="008235A6"/>
    <w:rsid w:val="00823814"/>
    <w:rsid w:val="00823CEF"/>
    <w:rsid w:val="00824543"/>
    <w:rsid w:val="008254BF"/>
    <w:rsid w:val="008254C1"/>
    <w:rsid w:val="0082571A"/>
    <w:rsid w:val="00825E93"/>
    <w:rsid w:val="00830455"/>
    <w:rsid w:val="00830633"/>
    <w:rsid w:val="0083088A"/>
    <w:rsid w:val="0083200F"/>
    <w:rsid w:val="0083303F"/>
    <w:rsid w:val="00833C93"/>
    <w:rsid w:val="008346A1"/>
    <w:rsid w:val="00834EE7"/>
    <w:rsid w:val="00836175"/>
    <w:rsid w:val="008361C5"/>
    <w:rsid w:val="00843247"/>
    <w:rsid w:val="00843C21"/>
    <w:rsid w:val="00844F76"/>
    <w:rsid w:val="0084511E"/>
    <w:rsid w:val="00845534"/>
    <w:rsid w:val="00846357"/>
    <w:rsid w:val="00847B25"/>
    <w:rsid w:val="0085001F"/>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6FB6"/>
    <w:rsid w:val="008673AE"/>
    <w:rsid w:val="0087043F"/>
    <w:rsid w:val="008710F3"/>
    <w:rsid w:val="0087138D"/>
    <w:rsid w:val="00871F18"/>
    <w:rsid w:val="0087298B"/>
    <w:rsid w:val="00872DAE"/>
    <w:rsid w:val="008754FA"/>
    <w:rsid w:val="00876061"/>
    <w:rsid w:val="00876A19"/>
    <w:rsid w:val="00876B61"/>
    <w:rsid w:val="00880FF9"/>
    <w:rsid w:val="00883B8D"/>
    <w:rsid w:val="00884AA4"/>
    <w:rsid w:val="00886858"/>
    <w:rsid w:val="008872E0"/>
    <w:rsid w:val="00890A44"/>
    <w:rsid w:val="00890A4F"/>
    <w:rsid w:val="00890C0C"/>
    <w:rsid w:val="00890E7D"/>
    <w:rsid w:val="00891ADA"/>
    <w:rsid w:val="00892145"/>
    <w:rsid w:val="00892784"/>
    <w:rsid w:val="00893E7E"/>
    <w:rsid w:val="008944AA"/>
    <w:rsid w:val="008952C4"/>
    <w:rsid w:val="00895B21"/>
    <w:rsid w:val="00895DDE"/>
    <w:rsid w:val="00896C76"/>
    <w:rsid w:val="00896E07"/>
    <w:rsid w:val="0089738D"/>
    <w:rsid w:val="008A0A8E"/>
    <w:rsid w:val="008A0B20"/>
    <w:rsid w:val="008A1F16"/>
    <w:rsid w:val="008A37EC"/>
    <w:rsid w:val="008A5506"/>
    <w:rsid w:val="008A5B02"/>
    <w:rsid w:val="008A5C2B"/>
    <w:rsid w:val="008A5C95"/>
    <w:rsid w:val="008A6163"/>
    <w:rsid w:val="008A6CBB"/>
    <w:rsid w:val="008A6D59"/>
    <w:rsid w:val="008B0E17"/>
    <w:rsid w:val="008B1D26"/>
    <w:rsid w:val="008B31E5"/>
    <w:rsid w:val="008B38F6"/>
    <w:rsid w:val="008B4628"/>
    <w:rsid w:val="008B53D3"/>
    <w:rsid w:val="008B6C8F"/>
    <w:rsid w:val="008B6E4E"/>
    <w:rsid w:val="008B7A88"/>
    <w:rsid w:val="008B7E7E"/>
    <w:rsid w:val="008C128F"/>
    <w:rsid w:val="008C2828"/>
    <w:rsid w:val="008C4FF3"/>
    <w:rsid w:val="008C62E5"/>
    <w:rsid w:val="008C6A53"/>
    <w:rsid w:val="008C6CDD"/>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895"/>
    <w:rsid w:val="008E0983"/>
    <w:rsid w:val="008E1349"/>
    <w:rsid w:val="008E1EBC"/>
    <w:rsid w:val="008E222D"/>
    <w:rsid w:val="008E2ABA"/>
    <w:rsid w:val="008E58C6"/>
    <w:rsid w:val="008E5AD7"/>
    <w:rsid w:val="008E61BF"/>
    <w:rsid w:val="008E6E25"/>
    <w:rsid w:val="008E73D1"/>
    <w:rsid w:val="008E7C4F"/>
    <w:rsid w:val="008F0EC4"/>
    <w:rsid w:val="008F14B1"/>
    <w:rsid w:val="008F1909"/>
    <w:rsid w:val="008F1BB7"/>
    <w:rsid w:val="008F20C8"/>
    <w:rsid w:val="008F27C4"/>
    <w:rsid w:val="008F2CE4"/>
    <w:rsid w:val="008F3463"/>
    <w:rsid w:val="008F3A5B"/>
    <w:rsid w:val="008F4A3A"/>
    <w:rsid w:val="008F56C8"/>
    <w:rsid w:val="008F5A21"/>
    <w:rsid w:val="008F78D6"/>
    <w:rsid w:val="008F7C3D"/>
    <w:rsid w:val="00900796"/>
    <w:rsid w:val="009007B1"/>
    <w:rsid w:val="00902657"/>
    <w:rsid w:val="0090332A"/>
    <w:rsid w:val="009041D5"/>
    <w:rsid w:val="009057A6"/>
    <w:rsid w:val="00905F97"/>
    <w:rsid w:val="00910C4F"/>
    <w:rsid w:val="009112CA"/>
    <w:rsid w:val="00912624"/>
    <w:rsid w:val="00913463"/>
    <w:rsid w:val="00914CAB"/>
    <w:rsid w:val="00915D24"/>
    <w:rsid w:val="0091769A"/>
    <w:rsid w:val="00921313"/>
    <w:rsid w:val="00922039"/>
    <w:rsid w:val="00923051"/>
    <w:rsid w:val="00924A38"/>
    <w:rsid w:val="00926FC9"/>
    <w:rsid w:val="00927D9B"/>
    <w:rsid w:val="009300FE"/>
    <w:rsid w:val="009324CA"/>
    <w:rsid w:val="00932ACE"/>
    <w:rsid w:val="0093369D"/>
    <w:rsid w:val="009342C2"/>
    <w:rsid w:val="0093446A"/>
    <w:rsid w:val="00935202"/>
    <w:rsid w:val="009357B1"/>
    <w:rsid w:val="00935BA5"/>
    <w:rsid w:val="00936A3C"/>
    <w:rsid w:val="00936EDA"/>
    <w:rsid w:val="009372C4"/>
    <w:rsid w:val="009400CC"/>
    <w:rsid w:val="00941772"/>
    <w:rsid w:val="00941884"/>
    <w:rsid w:val="00941C1E"/>
    <w:rsid w:val="0094264B"/>
    <w:rsid w:val="0094352E"/>
    <w:rsid w:val="0094397E"/>
    <w:rsid w:val="00943FA0"/>
    <w:rsid w:val="009444A2"/>
    <w:rsid w:val="009456EC"/>
    <w:rsid w:val="009456F3"/>
    <w:rsid w:val="00945EB7"/>
    <w:rsid w:val="009461FB"/>
    <w:rsid w:val="009468DB"/>
    <w:rsid w:val="00947473"/>
    <w:rsid w:val="009474CA"/>
    <w:rsid w:val="009515F9"/>
    <w:rsid w:val="00952ABF"/>
    <w:rsid w:val="009532BC"/>
    <w:rsid w:val="00953F3F"/>
    <w:rsid w:val="00955C26"/>
    <w:rsid w:val="00955F35"/>
    <w:rsid w:val="00957D57"/>
    <w:rsid w:val="00960C98"/>
    <w:rsid w:val="00960E39"/>
    <w:rsid w:val="0096122C"/>
    <w:rsid w:val="00961BEC"/>
    <w:rsid w:val="00961D1A"/>
    <w:rsid w:val="009623C9"/>
    <w:rsid w:val="00964181"/>
    <w:rsid w:val="009650CF"/>
    <w:rsid w:val="009658A4"/>
    <w:rsid w:val="00965D75"/>
    <w:rsid w:val="00965E84"/>
    <w:rsid w:val="00966ECF"/>
    <w:rsid w:val="00967B60"/>
    <w:rsid w:val="00967EDF"/>
    <w:rsid w:val="0097216D"/>
    <w:rsid w:val="009722FE"/>
    <w:rsid w:val="009724D8"/>
    <w:rsid w:val="00972BE5"/>
    <w:rsid w:val="009737A6"/>
    <w:rsid w:val="0098206C"/>
    <w:rsid w:val="009822FA"/>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39AF"/>
    <w:rsid w:val="009A4B5C"/>
    <w:rsid w:val="009A5730"/>
    <w:rsid w:val="009A6DD5"/>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3EF1"/>
    <w:rsid w:val="009C4839"/>
    <w:rsid w:val="009C5CCB"/>
    <w:rsid w:val="009C6970"/>
    <w:rsid w:val="009D189A"/>
    <w:rsid w:val="009D1AE2"/>
    <w:rsid w:val="009D27C5"/>
    <w:rsid w:val="009D2ABE"/>
    <w:rsid w:val="009D2F81"/>
    <w:rsid w:val="009D3207"/>
    <w:rsid w:val="009D3964"/>
    <w:rsid w:val="009D3C4A"/>
    <w:rsid w:val="009D5FE3"/>
    <w:rsid w:val="009E100A"/>
    <w:rsid w:val="009E105A"/>
    <w:rsid w:val="009E1A87"/>
    <w:rsid w:val="009E1D03"/>
    <w:rsid w:val="009E2C07"/>
    <w:rsid w:val="009E2F50"/>
    <w:rsid w:val="009E3A62"/>
    <w:rsid w:val="009E3EB3"/>
    <w:rsid w:val="009E3ECA"/>
    <w:rsid w:val="009E3FC8"/>
    <w:rsid w:val="009E471E"/>
    <w:rsid w:val="009E555A"/>
    <w:rsid w:val="009E60C4"/>
    <w:rsid w:val="009E6493"/>
    <w:rsid w:val="009E74FA"/>
    <w:rsid w:val="009F0150"/>
    <w:rsid w:val="009F01D4"/>
    <w:rsid w:val="009F08F1"/>
    <w:rsid w:val="009F1BF3"/>
    <w:rsid w:val="009F2863"/>
    <w:rsid w:val="009F2CDE"/>
    <w:rsid w:val="009F4D32"/>
    <w:rsid w:val="009F4F0A"/>
    <w:rsid w:val="009F63D4"/>
    <w:rsid w:val="00A006D0"/>
    <w:rsid w:val="00A00A57"/>
    <w:rsid w:val="00A00D94"/>
    <w:rsid w:val="00A00EB2"/>
    <w:rsid w:val="00A014B1"/>
    <w:rsid w:val="00A02811"/>
    <w:rsid w:val="00A03630"/>
    <w:rsid w:val="00A03E08"/>
    <w:rsid w:val="00A04A35"/>
    <w:rsid w:val="00A04EFD"/>
    <w:rsid w:val="00A05535"/>
    <w:rsid w:val="00A05729"/>
    <w:rsid w:val="00A059A8"/>
    <w:rsid w:val="00A063CD"/>
    <w:rsid w:val="00A06AA7"/>
    <w:rsid w:val="00A0739D"/>
    <w:rsid w:val="00A105D5"/>
    <w:rsid w:val="00A1079B"/>
    <w:rsid w:val="00A10E59"/>
    <w:rsid w:val="00A11427"/>
    <w:rsid w:val="00A12A40"/>
    <w:rsid w:val="00A13C1B"/>
    <w:rsid w:val="00A13F48"/>
    <w:rsid w:val="00A14B74"/>
    <w:rsid w:val="00A16240"/>
    <w:rsid w:val="00A16625"/>
    <w:rsid w:val="00A17BC0"/>
    <w:rsid w:val="00A2160C"/>
    <w:rsid w:val="00A216C2"/>
    <w:rsid w:val="00A21BF5"/>
    <w:rsid w:val="00A2385A"/>
    <w:rsid w:val="00A2481B"/>
    <w:rsid w:val="00A25F8A"/>
    <w:rsid w:val="00A26ACD"/>
    <w:rsid w:val="00A26D2F"/>
    <w:rsid w:val="00A27F4A"/>
    <w:rsid w:val="00A30D56"/>
    <w:rsid w:val="00A325FE"/>
    <w:rsid w:val="00A33855"/>
    <w:rsid w:val="00A343B0"/>
    <w:rsid w:val="00A345DE"/>
    <w:rsid w:val="00A35260"/>
    <w:rsid w:val="00A352FB"/>
    <w:rsid w:val="00A359B6"/>
    <w:rsid w:val="00A378AD"/>
    <w:rsid w:val="00A40971"/>
    <w:rsid w:val="00A4140D"/>
    <w:rsid w:val="00A42BDC"/>
    <w:rsid w:val="00A4481D"/>
    <w:rsid w:val="00A44891"/>
    <w:rsid w:val="00A44F67"/>
    <w:rsid w:val="00A45911"/>
    <w:rsid w:val="00A45C57"/>
    <w:rsid w:val="00A45CA5"/>
    <w:rsid w:val="00A462CC"/>
    <w:rsid w:val="00A4648D"/>
    <w:rsid w:val="00A46B89"/>
    <w:rsid w:val="00A52BD5"/>
    <w:rsid w:val="00A53771"/>
    <w:rsid w:val="00A539BD"/>
    <w:rsid w:val="00A55795"/>
    <w:rsid w:val="00A56563"/>
    <w:rsid w:val="00A61CFE"/>
    <w:rsid w:val="00A64088"/>
    <w:rsid w:val="00A64250"/>
    <w:rsid w:val="00A6588D"/>
    <w:rsid w:val="00A65A86"/>
    <w:rsid w:val="00A6618A"/>
    <w:rsid w:val="00A66A48"/>
    <w:rsid w:val="00A67F40"/>
    <w:rsid w:val="00A70403"/>
    <w:rsid w:val="00A7334F"/>
    <w:rsid w:val="00A748D3"/>
    <w:rsid w:val="00A74FF0"/>
    <w:rsid w:val="00A76451"/>
    <w:rsid w:val="00A764F8"/>
    <w:rsid w:val="00A76FCD"/>
    <w:rsid w:val="00A777BE"/>
    <w:rsid w:val="00A77CDF"/>
    <w:rsid w:val="00A77D56"/>
    <w:rsid w:val="00A80598"/>
    <w:rsid w:val="00A81228"/>
    <w:rsid w:val="00A81669"/>
    <w:rsid w:val="00A82973"/>
    <w:rsid w:val="00A82A2E"/>
    <w:rsid w:val="00A83389"/>
    <w:rsid w:val="00A845C2"/>
    <w:rsid w:val="00A86D02"/>
    <w:rsid w:val="00A87663"/>
    <w:rsid w:val="00A90216"/>
    <w:rsid w:val="00A9134D"/>
    <w:rsid w:val="00A9217C"/>
    <w:rsid w:val="00A93066"/>
    <w:rsid w:val="00A938B1"/>
    <w:rsid w:val="00A95355"/>
    <w:rsid w:val="00A95B55"/>
    <w:rsid w:val="00A96C77"/>
    <w:rsid w:val="00AA0298"/>
    <w:rsid w:val="00AA0800"/>
    <w:rsid w:val="00AA0CC4"/>
    <w:rsid w:val="00AA0F19"/>
    <w:rsid w:val="00AA1035"/>
    <w:rsid w:val="00AA352B"/>
    <w:rsid w:val="00AA40E7"/>
    <w:rsid w:val="00AA46D9"/>
    <w:rsid w:val="00AA5C53"/>
    <w:rsid w:val="00AA5D11"/>
    <w:rsid w:val="00AA7177"/>
    <w:rsid w:val="00AB01F7"/>
    <w:rsid w:val="00AB0F9A"/>
    <w:rsid w:val="00AB2124"/>
    <w:rsid w:val="00AB4C8D"/>
    <w:rsid w:val="00AB54CF"/>
    <w:rsid w:val="00AB58CC"/>
    <w:rsid w:val="00AB68EB"/>
    <w:rsid w:val="00AB73B1"/>
    <w:rsid w:val="00AC03D8"/>
    <w:rsid w:val="00AC05B3"/>
    <w:rsid w:val="00AC085F"/>
    <w:rsid w:val="00AC0ECD"/>
    <w:rsid w:val="00AC101F"/>
    <w:rsid w:val="00AC3CF3"/>
    <w:rsid w:val="00AC422E"/>
    <w:rsid w:val="00AC4923"/>
    <w:rsid w:val="00AC49AC"/>
    <w:rsid w:val="00AC4BB3"/>
    <w:rsid w:val="00AC4E9D"/>
    <w:rsid w:val="00AD19CD"/>
    <w:rsid w:val="00AD19F3"/>
    <w:rsid w:val="00AD272F"/>
    <w:rsid w:val="00AD567E"/>
    <w:rsid w:val="00AD59BF"/>
    <w:rsid w:val="00AE0378"/>
    <w:rsid w:val="00AE1D3C"/>
    <w:rsid w:val="00AE23FC"/>
    <w:rsid w:val="00AE27FF"/>
    <w:rsid w:val="00AE34D8"/>
    <w:rsid w:val="00AE405D"/>
    <w:rsid w:val="00AE4A61"/>
    <w:rsid w:val="00AE5CAF"/>
    <w:rsid w:val="00AE6148"/>
    <w:rsid w:val="00AE6678"/>
    <w:rsid w:val="00AE68E5"/>
    <w:rsid w:val="00AF11AB"/>
    <w:rsid w:val="00AF1401"/>
    <w:rsid w:val="00AF2A12"/>
    <w:rsid w:val="00AF3DE3"/>
    <w:rsid w:val="00AF513B"/>
    <w:rsid w:val="00AF53B4"/>
    <w:rsid w:val="00AF597E"/>
    <w:rsid w:val="00AF5C79"/>
    <w:rsid w:val="00AF672B"/>
    <w:rsid w:val="00AF7B7A"/>
    <w:rsid w:val="00AF7CD5"/>
    <w:rsid w:val="00AF7D12"/>
    <w:rsid w:val="00B01AAA"/>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2FF"/>
    <w:rsid w:val="00B214BA"/>
    <w:rsid w:val="00B2466F"/>
    <w:rsid w:val="00B2535C"/>
    <w:rsid w:val="00B2536B"/>
    <w:rsid w:val="00B26B89"/>
    <w:rsid w:val="00B303E3"/>
    <w:rsid w:val="00B30DAD"/>
    <w:rsid w:val="00B317B6"/>
    <w:rsid w:val="00B323EF"/>
    <w:rsid w:val="00B32853"/>
    <w:rsid w:val="00B33189"/>
    <w:rsid w:val="00B33AF4"/>
    <w:rsid w:val="00B33EC4"/>
    <w:rsid w:val="00B347C4"/>
    <w:rsid w:val="00B34C87"/>
    <w:rsid w:val="00B36BDA"/>
    <w:rsid w:val="00B36D82"/>
    <w:rsid w:val="00B37023"/>
    <w:rsid w:val="00B40256"/>
    <w:rsid w:val="00B406AE"/>
    <w:rsid w:val="00B42D44"/>
    <w:rsid w:val="00B43674"/>
    <w:rsid w:val="00B4368C"/>
    <w:rsid w:val="00B45127"/>
    <w:rsid w:val="00B452C9"/>
    <w:rsid w:val="00B45786"/>
    <w:rsid w:val="00B4579C"/>
    <w:rsid w:val="00B50ADD"/>
    <w:rsid w:val="00B51D25"/>
    <w:rsid w:val="00B529E0"/>
    <w:rsid w:val="00B53337"/>
    <w:rsid w:val="00B534F1"/>
    <w:rsid w:val="00B54362"/>
    <w:rsid w:val="00B553AD"/>
    <w:rsid w:val="00B55B6F"/>
    <w:rsid w:val="00B565EB"/>
    <w:rsid w:val="00B56946"/>
    <w:rsid w:val="00B57F27"/>
    <w:rsid w:val="00B600CA"/>
    <w:rsid w:val="00B605FE"/>
    <w:rsid w:val="00B60841"/>
    <w:rsid w:val="00B611B1"/>
    <w:rsid w:val="00B618EF"/>
    <w:rsid w:val="00B63B70"/>
    <w:rsid w:val="00B63BCE"/>
    <w:rsid w:val="00B64454"/>
    <w:rsid w:val="00B65180"/>
    <w:rsid w:val="00B65BBC"/>
    <w:rsid w:val="00B65BEC"/>
    <w:rsid w:val="00B660B9"/>
    <w:rsid w:val="00B660BE"/>
    <w:rsid w:val="00B6616D"/>
    <w:rsid w:val="00B661AF"/>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98E"/>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FBC"/>
    <w:rsid w:val="00B9407E"/>
    <w:rsid w:val="00B953C6"/>
    <w:rsid w:val="00B96693"/>
    <w:rsid w:val="00B96787"/>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7C1"/>
    <w:rsid w:val="00BB7F33"/>
    <w:rsid w:val="00BC1F6A"/>
    <w:rsid w:val="00BC2796"/>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6094"/>
    <w:rsid w:val="00BD673E"/>
    <w:rsid w:val="00BD6F7A"/>
    <w:rsid w:val="00BE043C"/>
    <w:rsid w:val="00BE08C0"/>
    <w:rsid w:val="00BE0C8D"/>
    <w:rsid w:val="00BE17CA"/>
    <w:rsid w:val="00BE1900"/>
    <w:rsid w:val="00BE1B54"/>
    <w:rsid w:val="00BE27AE"/>
    <w:rsid w:val="00BE2A69"/>
    <w:rsid w:val="00BE2C03"/>
    <w:rsid w:val="00BE2E51"/>
    <w:rsid w:val="00BE4F5B"/>
    <w:rsid w:val="00BE4F99"/>
    <w:rsid w:val="00BE56F7"/>
    <w:rsid w:val="00BE59DF"/>
    <w:rsid w:val="00BE5CF2"/>
    <w:rsid w:val="00BE6623"/>
    <w:rsid w:val="00BE675F"/>
    <w:rsid w:val="00BF0266"/>
    <w:rsid w:val="00BF139A"/>
    <w:rsid w:val="00BF1E24"/>
    <w:rsid w:val="00BF28A3"/>
    <w:rsid w:val="00BF417D"/>
    <w:rsid w:val="00BF45E3"/>
    <w:rsid w:val="00BF602E"/>
    <w:rsid w:val="00BF61E7"/>
    <w:rsid w:val="00BF6BC2"/>
    <w:rsid w:val="00C00A29"/>
    <w:rsid w:val="00C019FD"/>
    <w:rsid w:val="00C01C1A"/>
    <w:rsid w:val="00C03123"/>
    <w:rsid w:val="00C031EA"/>
    <w:rsid w:val="00C03EBD"/>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401"/>
    <w:rsid w:val="00C33E44"/>
    <w:rsid w:val="00C342F4"/>
    <w:rsid w:val="00C350D0"/>
    <w:rsid w:val="00C35188"/>
    <w:rsid w:val="00C3540D"/>
    <w:rsid w:val="00C357C1"/>
    <w:rsid w:val="00C35930"/>
    <w:rsid w:val="00C36168"/>
    <w:rsid w:val="00C367C1"/>
    <w:rsid w:val="00C36E3C"/>
    <w:rsid w:val="00C36E95"/>
    <w:rsid w:val="00C3700C"/>
    <w:rsid w:val="00C4020F"/>
    <w:rsid w:val="00C40C25"/>
    <w:rsid w:val="00C40D00"/>
    <w:rsid w:val="00C42B1D"/>
    <w:rsid w:val="00C43197"/>
    <w:rsid w:val="00C43963"/>
    <w:rsid w:val="00C440FB"/>
    <w:rsid w:val="00C44206"/>
    <w:rsid w:val="00C44811"/>
    <w:rsid w:val="00C44E90"/>
    <w:rsid w:val="00C45DE7"/>
    <w:rsid w:val="00C46ACD"/>
    <w:rsid w:val="00C46F9C"/>
    <w:rsid w:val="00C47E34"/>
    <w:rsid w:val="00C50DB3"/>
    <w:rsid w:val="00C51103"/>
    <w:rsid w:val="00C519B8"/>
    <w:rsid w:val="00C51E1A"/>
    <w:rsid w:val="00C53656"/>
    <w:rsid w:val="00C5435E"/>
    <w:rsid w:val="00C544D5"/>
    <w:rsid w:val="00C54A84"/>
    <w:rsid w:val="00C54C14"/>
    <w:rsid w:val="00C54EBD"/>
    <w:rsid w:val="00C55CBF"/>
    <w:rsid w:val="00C55E4A"/>
    <w:rsid w:val="00C5756D"/>
    <w:rsid w:val="00C600C6"/>
    <w:rsid w:val="00C6015D"/>
    <w:rsid w:val="00C60807"/>
    <w:rsid w:val="00C60C22"/>
    <w:rsid w:val="00C6168B"/>
    <w:rsid w:val="00C6198E"/>
    <w:rsid w:val="00C6290B"/>
    <w:rsid w:val="00C643FF"/>
    <w:rsid w:val="00C65F12"/>
    <w:rsid w:val="00C65F64"/>
    <w:rsid w:val="00C674A1"/>
    <w:rsid w:val="00C71072"/>
    <w:rsid w:val="00C744B5"/>
    <w:rsid w:val="00C7469F"/>
    <w:rsid w:val="00C75502"/>
    <w:rsid w:val="00C769BC"/>
    <w:rsid w:val="00C76D6B"/>
    <w:rsid w:val="00C77566"/>
    <w:rsid w:val="00C77A9F"/>
    <w:rsid w:val="00C80EAC"/>
    <w:rsid w:val="00C836A8"/>
    <w:rsid w:val="00C84967"/>
    <w:rsid w:val="00C84F43"/>
    <w:rsid w:val="00C859C3"/>
    <w:rsid w:val="00C85EBE"/>
    <w:rsid w:val="00C85EFB"/>
    <w:rsid w:val="00C878FA"/>
    <w:rsid w:val="00C87ACD"/>
    <w:rsid w:val="00C944E8"/>
    <w:rsid w:val="00C945E1"/>
    <w:rsid w:val="00C94F23"/>
    <w:rsid w:val="00C96960"/>
    <w:rsid w:val="00C969CD"/>
    <w:rsid w:val="00C9705B"/>
    <w:rsid w:val="00C97D63"/>
    <w:rsid w:val="00CA0307"/>
    <w:rsid w:val="00CA1826"/>
    <w:rsid w:val="00CA2AB5"/>
    <w:rsid w:val="00CA2D2B"/>
    <w:rsid w:val="00CA3D49"/>
    <w:rsid w:val="00CA3F40"/>
    <w:rsid w:val="00CA4A84"/>
    <w:rsid w:val="00CA5250"/>
    <w:rsid w:val="00CA5C56"/>
    <w:rsid w:val="00CA696E"/>
    <w:rsid w:val="00CA7340"/>
    <w:rsid w:val="00CA7478"/>
    <w:rsid w:val="00CB0473"/>
    <w:rsid w:val="00CB055E"/>
    <w:rsid w:val="00CB085F"/>
    <w:rsid w:val="00CB24B0"/>
    <w:rsid w:val="00CB2ACF"/>
    <w:rsid w:val="00CB2F91"/>
    <w:rsid w:val="00CB4657"/>
    <w:rsid w:val="00CB4922"/>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3C16"/>
    <w:rsid w:val="00CD4D3C"/>
    <w:rsid w:val="00CD57D4"/>
    <w:rsid w:val="00CD6370"/>
    <w:rsid w:val="00CD7413"/>
    <w:rsid w:val="00CD7629"/>
    <w:rsid w:val="00CD7AD8"/>
    <w:rsid w:val="00CE07F1"/>
    <w:rsid w:val="00CE1B20"/>
    <w:rsid w:val="00CE213D"/>
    <w:rsid w:val="00CE2828"/>
    <w:rsid w:val="00CE33AA"/>
    <w:rsid w:val="00CE41A5"/>
    <w:rsid w:val="00CE5938"/>
    <w:rsid w:val="00CE5A96"/>
    <w:rsid w:val="00CE6D20"/>
    <w:rsid w:val="00CE7B07"/>
    <w:rsid w:val="00CF133D"/>
    <w:rsid w:val="00CF1B77"/>
    <w:rsid w:val="00CF1F1C"/>
    <w:rsid w:val="00CF1FE2"/>
    <w:rsid w:val="00CF52F8"/>
    <w:rsid w:val="00CF56E7"/>
    <w:rsid w:val="00CF5B48"/>
    <w:rsid w:val="00CF685A"/>
    <w:rsid w:val="00CF6AF3"/>
    <w:rsid w:val="00CF76DD"/>
    <w:rsid w:val="00D022BC"/>
    <w:rsid w:val="00D02599"/>
    <w:rsid w:val="00D02654"/>
    <w:rsid w:val="00D03EB3"/>
    <w:rsid w:val="00D0515A"/>
    <w:rsid w:val="00D051E7"/>
    <w:rsid w:val="00D05F0A"/>
    <w:rsid w:val="00D0795C"/>
    <w:rsid w:val="00D07ED2"/>
    <w:rsid w:val="00D10B27"/>
    <w:rsid w:val="00D12D39"/>
    <w:rsid w:val="00D13965"/>
    <w:rsid w:val="00D14E25"/>
    <w:rsid w:val="00D1691A"/>
    <w:rsid w:val="00D169AC"/>
    <w:rsid w:val="00D20084"/>
    <w:rsid w:val="00D207C0"/>
    <w:rsid w:val="00D21240"/>
    <w:rsid w:val="00D22177"/>
    <w:rsid w:val="00D22275"/>
    <w:rsid w:val="00D2251D"/>
    <w:rsid w:val="00D225E6"/>
    <w:rsid w:val="00D22987"/>
    <w:rsid w:val="00D239B9"/>
    <w:rsid w:val="00D25860"/>
    <w:rsid w:val="00D258CC"/>
    <w:rsid w:val="00D27A1C"/>
    <w:rsid w:val="00D30E23"/>
    <w:rsid w:val="00D31106"/>
    <w:rsid w:val="00D317CC"/>
    <w:rsid w:val="00D32A5D"/>
    <w:rsid w:val="00D33905"/>
    <w:rsid w:val="00D339E0"/>
    <w:rsid w:val="00D33F44"/>
    <w:rsid w:val="00D3438F"/>
    <w:rsid w:val="00D3502B"/>
    <w:rsid w:val="00D37081"/>
    <w:rsid w:val="00D37695"/>
    <w:rsid w:val="00D411B5"/>
    <w:rsid w:val="00D4197D"/>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1865"/>
    <w:rsid w:val="00D633F7"/>
    <w:rsid w:val="00D64818"/>
    <w:rsid w:val="00D64A01"/>
    <w:rsid w:val="00D64E2E"/>
    <w:rsid w:val="00D65622"/>
    <w:rsid w:val="00D67AF1"/>
    <w:rsid w:val="00D704C9"/>
    <w:rsid w:val="00D70688"/>
    <w:rsid w:val="00D70DEC"/>
    <w:rsid w:val="00D710D2"/>
    <w:rsid w:val="00D71F96"/>
    <w:rsid w:val="00D730E1"/>
    <w:rsid w:val="00D73679"/>
    <w:rsid w:val="00D73BEA"/>
    <w:rsid w:val="00D74046"/>
    <w:rsid w:val="00D740FE"/>
    <w:rsid w:val="00D75B96"/>
    <w:rsid w:val="00D763CA"/>
    <w:rsid w:val="00D76519"/>
    <w:rsid w:val="00D76555"/>
    <w:rsid w:val="00D77D4D"/>
    <w:rsid w:val="00D80528"/>
    <w:rsid w:val="00D812A6"/>
    <w:rsid w:val="00D83328"/>
    <w:rsid w:val="00D837C9"/>
    <w:rsid w:val="00D84029"/>
    <w:rsid w:val="00D85123"/>
    <w:rsid w:val="00D85139"/>
    <w:rsid w:val="00D859F1"/>
    <w:rsid w:val="00D8717B"/>
    <w:rsid w:val="00D8752E"/>
    <w:rsid w:val="00D876BE"/>
    <w:rsid w:val="00D90471"/>
    <w:rsid w:val="00D90493"/>
    <w:rsid w:val="00D90D45"/>
    <w:rsid w:val="00D91029"/>
    <w:rsid w:val="00D9113D"/>
    <w:rsid w:val="00D9185F"/>
    <w:rsid w:val="00D91ABC"/>
    <w:rsid w:val="00D91AFC"/>
    <w:rsid w:val="00D93A2B"/>
    <w:rsid w:val="00D93D8C"/>
    <w:rsid w:val="00D95D1E"/>
    <w:rsid w:val="00D97A79"/>
    <w:rsid w:val="00D97F02"/>
    <w:rsid w:val="00DA0F50"/>
    <w:rsid w:val="00DA144E"/>
    <w:rsid w:val="00DA1750"/>
    <w:rsid w:val="00DA252C"/>
    <w:rsid w:val="00DA319C"/>
    <w:rsid w:val="00DA34E4"/>
    <w:rsid w:val="00DA3C30"/>
    <w:rsid w:val="00DA3FB3"/>
    <w:rsid w:val="00DA5B0F"/>
    <w:rsid w:val="00DA610A"/>
    <w:rsid w:val="00DB09E1"/>
    <w:rsid w:val="00DB0BB5"/>
    <w:rsid w:val="00DB0C8E"/>
    <w:rsid w:val="00DB0F8B"/>
    <w:rsid w:val="00DB10F1"/>
    <w:rsid w:val="00DB2BDB"/>
    <w:rsid w:val="00DB2DAD"/>
    <w:rsid w:val="00DB35CC"/>
    <w:rsid w:val="00DB3D34"/>
    <w:rsid w:val="00DB40EE"/>
    <w:rsid w:val="00DB45AB"/>
    <w:rsid w:val="00DB6BD0"/>
    <w:rsid w:val="00DB6E6C"/>
    <w:rsid w:val="00DB70B5"/>
    <w:rsid w:val="00DB72B0"/>
    <w:rsid w:val="00DC02E8"/>
    <w:rsid w:val="00DC097D"/>
    <w:rsid w:val="00DC0FAF"/>
    <w:rsid w:val="00DC17D1"/>
    <w:rsid w:val="00DC1C9D"/>
    <w:rsid w:val="00DC36A9"/>
    <w:rsid w:val="00DC52D2"/>
    <w:rsid w:val="00DC53CD"/>
    <w:rsid w:val="00DC652E"/>
    <w:rsid w:val="00DC69AF"/>
    <w:rsid w:val="00DC69E5"/>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8EA"/>
    <w:rsid w:val="00DE5BD8"/>
    <w:rsid w:val="00DE63B8"/>
    <w:rsid w:val="00DF069B"/>
    <w:rsid w:val="00DF1078"/>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F9A"/>
    <w:rsid w:val="00E049F7"/>
    <w:rsid w:val="00E04ABE"/>
    <w:rsid w:val="00E06ABF"/>
    <w:rsid w:val="00E06AC2"/>
    <w:rsid w:val="00E06FEF"/>
    <w:rsid w:val="00E07382"/>
    <w:rsid w:val="00E10D09"/>
    <w:rsid w:val="00E12586"/>
    <w:rsid w:val="00E13050"/>
    <w:rsid w:val="00E150CE"/>
    <w:rsid w:val="00E16849"/>
    <w:rsid w:val="00E20D12"/>
    <w:rsid w:val="00E210EA"/>
    <w:rsid w:val="00E21A19"/>
    <w:rsid w:val="00E2220C"/>
    <w:rsid w:val="00E25093"/>
    <w:rsid w:val="00E250E8"/>
    <w:rsid w:val="00E26697"/>
    <w:rsid w:val="00E33285"/>
    <w:rsid w:val="00E338EA"/>
    <w:rsid w:val="00E33A28"/>
    <w:rsid w:val="00E341C3"/>
    <w:rsid w:val="00E3424C"/>
    <w:rsid w:val="00E34A21"/>
    <w:rsid w:val="00E34CEF"/>
    <w:rsid w:val="00E34F5D"/>
    <w:rsid w:val="00E371EB"/>
    <w:rsid w:val="00E4061D"/>
    <w:rsid w:val="00E40E6E"/>
    <w:rsid w:val="00E41272"/>
    <w:rsid w:val="00E41DAA"/>
    <w:rsid w:val="00E41E2E"/>
    <w:rsid w:val="00E42BE0"/>
    <w:rsid w:val="00E42D4E"/>
    <w:rsid w:val="00E437FA"/>
    <w:rsid w:val="00E4486E"/>
    <w:rsid w:val="00E44BEA"/>
    <w:rsid w:val="00E44EF1"/>
    <w:rsid w:val="00E47ED6"/>
    <w:rsid w:val="00E512A8"/>
    <w:rsid w:val="00E51FAC"/>
    <w:rsid w:val="00E520EE"/>
    <w:rsid w:val="00E52585"/>
    <w:rsid w:val="00E541D4"/>
    <w:rsid w:val="00E55E79"/>
    <w:rsid w:val="00E56282"/>
    <w:rsid w:val="00E56422"/>
    <w:rsid w:val="00E56E3D"/>
    <w:rsid w:val="00E56F4E"/>
    <w:rsid w:val="00E57068"/>
    <w:rsid w:val="00E57840"/>
    <w:rsid w:val="00E617F4"/>
    <w:rsid w:val="00E626AB"/>
    <w:rsid w:val="00E62C35"/>
    <w:rsid w:val="00E64856"/>
    <w:rsid w:val="00E64B34"/>
    <w:rsid w:val="00E65140"/>
    <w:rsid w:val="00E655C6"/>
    <w:rsid w:val="00E655D3"/>
    <w:rsid w:val="00E6564F"/>
    <w:rsid w:val="00E658D0"/>
    <w:rsid w:val="00E65B0E"/>
    <w:rsid w:val="00E66785"/>
    <w:rsid w:val="00E705E9"/>
    <w:rsid w:val="00E72347"/>
    <w:rsid w:val="00E72627"/>
    <w:rsid w:val="00E72D76"/>
    <w:rsid w:val="00E7357D"/>
    <w:rsid w:val="00E73642"/>
    <w:rsid w:val="00E73985"/>
    <w:rsid w:val="00E73EF2"/>
    <w:rsid w:val="00E741B4"/>
    <w:rsid w:val="00E74C60"/>
    <w:rsid w:val="00E75241"/>
    <w:rsid w:val="00E752C0"/>
    <w:rsid w:val="00E75F07"/>
    <w:rsid w:val="00E7672B"/>
    <w:rsid w:val="00E82672"/>
    <w:rsid w:val="00E82BB1"/>
    <w:rsid w:val="00E832E6"/>
    <w:rsid w:val="00E83ACC"/>
    <w:rsid w:val="00E84016"/>
    <w:rsid w:val="00E84023"/>
    <w:rsid w:val="00E84175"/>
    <w:rsid w:val="00E84284"/>
    <w:rsid w:val="00E869D1"/>
    <w:rsid w:val="00E86AE7"/>
    <w:rsid w:val="00E86DE5"/>
    <w:rsid w:val="00E87F4E"/>
    <w:rsid w:val="00E905DB"/>
    <w:rsid w:val="00E91544"/>
    <w:rsid w:val="00E924BA"/>
    <w:rsid w:val="00E92AE8"/>
    <w:rsid w:val="00E93364"/>
    <w:rsid w:val="00E937CE"/>
    <w:rsid w:val="00E93F4C"/>
    <w:rsid w:val="00E9413D"/>
    <w:rsid w:val="00E948F5"/>
    <w:rsid w:val="00E950BF"/>
    <w:rsid w:val="00E964E0"/>
    <w:rsid w:val="00E96BFD"/>
    <w:rsid w:val="00EA048B"/>
    <w:rsid w:val="00EA098D"/>
    <w:rsid w:val="00EA09DB"/>
    <w:rsid w:val="00EA1A96"/>
    <w:rsid w:val="00EA1C49"/>
    <w:rsid w:val="00EA218E"/>
    <w:rsid w:val="00EA31E3"/>
    <w:rsid w:val="00EA381D"/>
    <w:rsid w:val="00EA3EC6"/>
    <w:rsid w:val="00EA4A42"/>
    <w:rsid w:val="00EA4AEF"/>
    <w:rsid w:val="00EA4C0B"/>
    <w:rsid w:val="00EA4EBF"/>
    <w:rsid w:val="00EA6599"/>
    <w:rsid w:val="00EA6812"/>
    <w:rsid w:val="00EA75C4"/>
    <w:rsid w:val="00EA767B"/>
    <w:rsid w:val="00EB0DD4"/>
    <w:rsid w:val="00EB0F0C"/>
    <w:rsid w:val="00EB1151"/>
    <w:rsid w:val="00EB149C"/>
    <w:rsid w:val="00EB1D73"/>
    <w:rsid w:val="00EB21FE"/>
    <w:rsid w:val="00EB3002"/>
    <w:rsid w:val="00EB3307"/>
    <w:rsid w:val="00EB6456"/>
    <w:rsid w:val="00EB6954"/>
    <w:rsid w:val="00EB776E"/>
    <w:rsid w:val="00EC2801"/>
    <w:rsid w:val="00EC3DF2"/>
    <w:rsid w:val="00EC4B34"/>
    <w:rsid w:val="00EC4C8A"/>
    <w:rsid w:val="00EC52B3"/>
    <w:rsid w:val="00EC67C4"/>
    <w:rsid w:val="00EC6D45"/>
    <w:rsid w:val="00EC6E6A"/>
    <w:rsid w:val="00EC709A"/>
    <w:rsid w:val="00EC7E4C"/>
    <w:rsid w:val="00ED0507"/>
    <w:rsid w:val="00ED09BE"/>
    <w:rsid w:val="00ED1A42"/>
    <w:rsid w:val="00ED1BBD"/>
    <w:rsid w:val="00ED2AD4"/>
    <w:rsid w:val="00ED3443"/>
    <w:rsid w:val="00ED351E"/>
    <w:rsid w:val="00ED3B36"/>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019C"/>
    <w:rsid w:val="00EF23E0"/>
    <w:rsid w:val="00EF3006"/>
    <w:rsid w:val="00EF3778"/>
    <w:rsid w:val="00EF448D"/>
    <w:rsid w:val="00EF449F"/>
    <w:rsid w:val="00EF4CBA"/>
    <w:rsid w:val="00EF50E9"/>
    <w:rsid w:val="00EF60FC"/>
    <w:rsid w:val="00EF6BAE"/>
    <w:rsid w:val="00EF7B5B"/>
    <w:rsid w:val="00EF7CCE"/>
    <w:rsid w:val="00F00147"/>
    <w:rsid w:val="00F0099D"/>
    <w:rsid w:val="00F022A8"/>
    <w:rsid w:val="00F02962"/>
    <w:rsid w:val="00F02E95"/>
    <w:rsid w:val="00F03004"/>
    <w:rsid w:val="00F0383A"/>
    <w:rsid w:val="00F04385"/>
    <w:rsid w:val="00F04A71"/>
    <w:rsid w:val="00F05C56"/>
    <w:rsid w:val="00F05CB0"/>
    <w:rsid w:val="00F05E18"/>
    <w:rsid w:val="00F062AB"/>
    <w:rsid w:val="00F069A1"/>
    <w:rsid w:val="00F07C66"/>
    <w:rsid w:val="00F101D3"/>
    <w:rsid w:val="00F10A64"/>
    <w:rsid w:val="00F11DAC"/>
    <w:rsid w:val="00F1284F"/>
    <w:rsid w:val="00F1386F"/>
    <w:rsid w:val="00F13BC5"/>
    <w:rsid w:val="00F14DF5"/>
    <w:rsid w:val="00F15D67"/>
    <w:rsid w:val="00F16000"/>
    <w:rsid w:val="00F16460"/>
    <w:rsid w:val="00F17028"/>
    <w:rsid w:val="00F176BA"/>
    <w:rsid w:val="00F17D53"/>
    <w:rsid w:val="00F17FCB"/>
    <w:rsid w:val="00F20EB0"/>
    <w:rsid w:val="00F20F3A"/>
    <w:rsid w:val="00F21029"/>
    <w:rsid w:val="00F21B2E"/>
    <w:rsid w:val="00F21CB8"/>
    <w:rsid w:val="00F21FC3"/>
    <w:rsid w:val="00F2434B"/>
    <w:rsid w:val="00F24739"/>
    <w:rsid w:val="00F24ADE"/>
    <w:rsid w:val="00F24C79"/>
    <w:rsid w:val="00F25552"/>
    <w:rsid w:val="00F25DE8"/>
    <w:rsid w:val="00F26977"/>
    <w:rsid w:val="00F27FDF"/>
    <w:rsid w:val="00F30175"/>
    <w:rsid w:val="00F30295"/>
    <w:rsid w:val="00F3088B"/>
    <w:rsid w:val="00F31409"/>
    <w:rsid w:val="00F322AE"/>
    <w:rsid w:val="00F32847"/>
    <w:rsid w:val="00F3337E"/>
    <w:rsid w:val="00F33380"/>
    <w:rsid w:val="00F33583"/>
    <w:rsid w:val="00F350DD"/>
    <w:rsid w:val="00F354DF"/>
    <w:rsid w:val="00F35913"/>
    <w:rsid w:val="00F360AE"/>
    <w:rsid w:val="00F36970"/>
    <w:rsid w:val="00F36B56"/>
    <w:rsid w:val="00F36F76"/>
    <w:rsid w:val="00F370C0"/>
    <w:rsid w:val="00F400DD"/>
    <w:rsid w:val="00F40A16"/>
    <w:rsid w:val="00F40A86"/>
    <w:rsid w:val="00F415D5"/>
    <w:rsid w:val="00F418D1"/>
    <w:rsid w:val="00F41C7E"/>
    <w:rsid w:val="00F4287F"/>
    <w:rsid w:val="00F43FE1"/>
    <w:rsid w:val="00F4557F"/>
    <w:rsid w:val="00F45A96"/>
    <w:rsid w:val="00F4692D"/>
    <w:rsid w:val="00F474D0"/>
    <w:rsid w:val="00F4799D"/>
    <w:rsid w:val="00F513D6"/>
    <w:rsid w:val="00F53B80"/>
    <w:rsid w:val="00F56869"/>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8AB"/>
    <w:rsid w:val="00F73E42"/>
    <w:rsid w:val="00F758D8"/>
    <w:rsid w:val="00F772EA"/>
    <w:rsid w:val="00F77647"/>
    <w:rsid w:val="00F80071"/>
    <w:rsid w:val="00F80708"/>
    <w:rsid w:val="00F80E56"/>
    <w:rsid w:val="00F81546"/>
    <w:rsid w:val="00F8189B"/>
    <w:rsid w:val="00F81A42"/>
    <w:rsid w:val="00F83D4E"/>
    <w:rsid w:val="00F84309"/>
    <w:rsid w:val="00F8488C"/>
    <w:rsid w:val="00F85992"/>
    <w:rsid w:val="00F85FE2"/>
    <w:rsid w:val="00F86537"/>
    <w:rsid w:val="00F868B0"/>
    <w:rsid w:val="00F87096"/>
    <w:rsid w:val="00F90435"/>
    <w:rsid w:val="00F90867"/>
    <w:rsid w:val="00F917E5"/>
    <w:rsid w:val="00F934AE"/>
    <w:rsid w:val="00F940F7"/>
    <w:rsid w:val="00F9518D"/>
    <w:rsid w:val="00F95526"/>
    <w:rsid w:val="00F955A6"/>
    <w:rsid w:val="00F9662C"/>
    <w:rsid w:val="00F96C0E"/>
    <w:rsid w:val="00F96D92"/>
    <w:rsid w:val="00F970AD"/>
    <w:rsid w:val="00F976F5"/>
    <w:rsid w:val="00F97B77"/>
    <w:rsid w:val="00FA12AD"/>
    <w:rsid w:val="00FA15BE"/>
    <w:rsid w:val="00FA191D"/>
    <w:rsid w:val="00FA2F13"/>
    <w:rsid w:val="00FA2FA4"/>
    <w:rsid w:val="00FA45E1"/>
    <w:rsid w:val="00FA45E4"/>
    <w:rsid w:val="00FA547F"/>
    <w:rsid w:val="00FA67EA"/>
    <w:rsid w:val="00FA68D8"/>
    <w:rsid w:val="00FA79F1"/>
    <w:rsid w:val="00FB14F6"/>
    <w:rsid w:val="00FB1F6D"/>
    <w:rsid w:val="00FB29C9"/>
    <w:rsid w:val="00FB2C61"/>
    <w:rsid w:val="00FB3B29"/>
    <w:rsid w:val="00FB5655"/>
    <w:rsid w:val="00FB5AF1"/>
    <w:rsid w:val="00FB5B7B"/>
    <w:rsid w:val="00FB5C19"/>
    <w:rsid w:val="00FB60E9"/>
    <w:rsid w:val="00FB6829"/>
    <w:rsid w:val="00FC030F"/>
    <w:rsid w:val="00FC1139"/>
    <w:rsid w:val="00FC2398"/>
    <w:rsid w:val="00FC2CA4"/>
    <w:rsid w:val="00FC31E3"/>
    <w:rsid w:val="00FC3FDF"/>
    <w:rsid w:val="00FC4F34"/>
    <w:rsid w:val="00FC528D"/>
    <w:rsid w:val="00FC5335"/>
    <w:rsid w:val="00FC791B"/>
    <w:rsid w:val="00FD15FD"/>
    <w:rsid w:val="00FD1F69"/>
    <w:rsid w:val="00FD2F64"/>
    <w:rsid w:val="00FD3036"/>
    <w:rsid w:val="00FD37E8"/>
    <w:rsid w:val="00FD3E3E"/>
    <w:rsid w:val="00FD41FA"/>
    <w:rsid w:val="00FD4355"/>
    <w:rsid w:val="00FD6A45"/>
    <w:rsid w:val="00FD6E76"/>
    <w:rsid w:val="00FD7824"/>
    <w:rsid w:val="00FE02DF"/>
    <w:rsid w:val="00FE1A53"/>
    <w:rsid w:val="00FE1F2C"/>
    <w:rsid w:val="00FE2820"/>
    <w:rsid w:val="00FE3183"/>
    <w:rsid w:val="00FE507D"/>
    <w:rsid w:val="00FE7A35"/>
    <w:rsid w:val="00FF0108"/>
    <w:rsid w:val="00FF0213"/>
    <w:rsid w:val="00FF03FA"/>
    <w:rsid w:val="00FF061A"/>
    <w:rsid w:val="00FF0D12"/>
    <w:rsid w:val="00FF2621"/>
    <w:rsid w:val="00FF328A"/>
    <w:rsid w:val="00FF48FA"/>
    <w:rsid w:val="00FF7C8F"/>
    <w:rsid w:val="44231660"/>
    <w:rsid w:val="4CC11999"/>
    <w:rsid w:val="7BC365CE"/>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E3B177B"/>
  <w15:chartTrackingRefBased/>
  <w15:docId w15:val="{D382C38C-1B09-4A9F-B679-A3B9B6244BD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MS 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B4F78"/>
    <w:rPr>
      <w:rFonts w:ascii="Times New Roman" w:hAnsi="Times New Roman" w:eastAsia="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styleId="ZH" w:customStyle="1">
    <w:name w:val="ZH"/>
    <w:rsid w:val="00E84EA3"/>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styleId="TAH" w:customStyle="1">
    <w:name w:val="TAH"/>
    <w:basedOn w:val="TAC"/>
    <w:link w:val="TAHCar"/>
    <w:rsid w:val="00E84EA3"/>
    <w:rPr>
      <w:b/>
    </w:rPr>
  </w:style>
  <w:style w:type="paragraph" w:styleId="TAC" w:customStyle="1">
    <w:name w:val="TAC"/>
    <w:basedOn w:val="TAL"/>
    <w:link w:val="TACChar"/>
    <w:rsid w:val="00E84EA3"/>
    <w:pPr>
      <w:jc w:val="center"/>
    </w:pPr>
  </w:style>
  <w:style w:type="paragraph" w:styleId="TF" w:customStyle="1">
    <w:name w:val="TF"/>
    <w:aliases w:val="left"/>
    <w:basedOn w:val="TH"/>
    <w:link w:val="TFChar"/>
    <w:qFormat/>
    <w:rsid w:val="00E84EA3"/>
    <w:pPr>
      <w:keepNext w:val="0"/>
      <w:spacing w:before="0" w:after="240"/>
    </w:pPr>
  </w:style>
  <w:style w:type="paragraph" w:styleId="NO" w:customStyle="1">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styleId="EX" w:customStyle="1">
    <w:name w:val="EX"/>
    <w:basedOn w:val="Normal"/>
    <w:rsid w:val="00E84EA3"/>
    <w:pPr>
      <w:keepLines/>
      <w:ind w:left="1702" w:hanging="1418"/>
    </w:pPr>
  </w:style>
  <w:style w:type="paragraph" w:styleId="FP" w:customStyle="1">
    <w:name w:val="FP"/>
    <w:basedOn w:val="Normal"/>
    <w:rsid w:val="00E84EA3"/>
  </w:style>
  <w:style w:type="paragraph" w:styleId="LD" w:customStyle="1">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E84EA3"/>
  </w:style>
  <w:style w:type="paragraph" w:styleId="EW" w:customStyle="1">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styleId="EQ" w:customStyle="1">
    <w:name w:val="EQ"/>
    <w:basedOn w:val="Normal"/>
    <w:next w:val="Normal"/>
    <w:rsid w:val="00E84EA3"/>
    <w:pPr>
      <w:keepLines/>
      <w:tabs>
        <w:tab w:val="center" w:pos="4536"/>
        <w:tab w:val="right" w:pos="9072"/>
      </w:tabs>
    </w:pPr>
    <w:rPr>
      <w:noProof/>
    </w:rPr>
  </w:style>
  <w:style w:type="paragraph" w:styleId="TH" w:customStyle="1">
    <w:name w:val="TH"/>
    <w:basedOn w:val="Normal"/>
    <w:link w:val="THChar"/>
    <w:qFormat/>
    <w:rsid w:val="00E84EA3"/>
    <w:pPr>
      <w:keepNext/>
      <w:keepLines/>
      <w:spacing w:before="60"/>
      <w:jc w:val="center"/>
    </w:pPr>
    <w:rPr>
      <w:rFonts w:ascii="Arial" w:hAnsi="Arial"/>
      <w:b/>
    </w:rPr>
  </w:style>
  <w:style w:type="paragraph" w:styleId="NF" w:customStyle="1">
    <w:name w:val="NF"/>
    <w:basedOn w:val="NO"/>
    <w:rsid w:val="00E84EA3"/>
    <w:pPr>
      <w:keepNext/>
    </w:pPr>
    <w:rPr>
      <w:rFonts w:ascii="Arial" w:hAnsi="Arial"/>
      <w:sz w:val="18"/>
    </w:rPr>
  </w:style>
  <w:style w:type="paragraph" w:styleId="PL" w:customStyle="1">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E84EA3"/>
    <w:pPr>
      <w:jc w:val="right"/>
    </w:pPr>
  </w:style>
  <w:style w:type="paragraph" w:styleId="H6" w:customStyle="1">
    <w:name w:val="H6"/>
    <w:basedOn w:val="Heading5"/>
    <w:next w:val="Normal"/>
    <w:rsid w:val="00E84EA3"/>
    <w:pPr>
      <w:ind w:left="1985" w:hanging="1985"/>
      <w:outlineLvl w:val="9"/>
    </w:pPr>
    <w:rPr>
      <w:sz w:val="20"/>
    </w:rPr>
  </w:style>
  <w:style w:type="paragraph" w:styleId="TAN" w:customStyle="1">
    <w:name w:val="TAN"/>
    <w:basedOn w:val="TAL"/>
    <w:rsid w:val="00E84EA3"/>
    <w:pPr>
      <w:ind w:left="851" w:hanging="851"/>
    </w:pPr>
  </w:style>
  <w:style w:type="paragraph" w:styleId="TAL" w:customStyle="1">
    <w:name w:val="TAL"/>
    <w:basedOn w:val="Normal"/>
    <w:link w:val="TALChar"/>
    <w:qFormat/>
    <w:rsid w:val="00E84EA3"/>
    <w:pPr>
      <w:keepNext/>
      <w:keepLines/>
    </w:pPr>
    <w:rPr>
      <w:rFonts w:ascii="Arial" w:hAnsi="Arial"/>
      <w:sz w:val="18"/>
    </w:rPr>
  </w:style>
  <w:style w:type="paragraph" w:styleId="ZA" w:customStyle="1">
    <w:name w:val="ZA"/>
    <w:rsid w:val="00E84EA3"/>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E84EA3"/>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E84EA3"/>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E84EA3"/>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E84EA3"/>
    <w:pPr>
      <w:framePr w:wrap="notBeside" w:y="16161"/>
    </w:pPr>
  </w:style>
  <w:style w:type="character" w:styleId="ZGSM" w:customStyle="1">
    <w:name w:val="ZGSM"/>
    <w:rsid w:val="00E84EA3"/>
  </w:style>
  <w:style w:type="paragraph" w:styleId="List2">
    <w:name w:val="List 2"/>
    <w:basedOn w:val="List"/>
    <w:rsid w:val="00E84EA3"/>
    <w:pPr>
      <w:ind w:left="851"/>
    </w:pPr>
  </w:style>
  <w:style w:type="paragraph" w:styleId="ZG" w:customStyle="1">
    <w:name w:val="ZG"/>
    <w:rsid w:val="00E84EA3"/>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styleId="EditorsNote" w:customStyle="1">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styleId="B10" w:customStyle="1">
    <w:name w:val="B1"/>
    <w:basedOn w:val="List"/>
    <w:link w:val="B1Char1"/>
    <w:qFormat/>
    <w:rsid w:val="00E84EA3"/>
  </w:style>
  <w:style w:type="paragraph" w:styleId="B2" w:customStyle="1">
    <w:name w:val="B2"/>
    <w:basedOn w:val="List2"/>
    <w:link w:val="B2Char"/>
    <w:qFormat/>
    <w:rsid w:val="00E84EA3"/>
  </w:style>
  <w:style w:type="paragraph" w:styleId="B3" w:customStyle="1">
    <w:name w:val="B3"/>
    <w:basedOn w:val="List3"/>
    <w:rsid w:val="00E84EA3"/>
  </w:style>
  <w:style w:type="paragraph" w:styleId="B4" w:customStyle="1">
    <w:name w:val="B4"/>
    <w:basedOn w:val="List4"/>
    <w:rsid w:val="00E84EA3"/>
  </w:style>
  <w:style w:type="paragraph" w:styleId="B5" w:customStyle="1">
    <w:name w:val="B5"/>
    <w:basedOn w:val="List5"/>
    <w:rsid w:val="00E84EA3"/>
  </w:style>
  <w:style w:type="paragraph" w:styleId="Footer">
    <w:name w:val="footer"/>
    <w:basedOn w:val="Header"/>
    <w:link w:val="FooterChar"/>
    <w:rsid w:val="00E84EA3"/>
    <w:pPr>
      <w:jc w:val="center"/>
    </w:pPr>
    <w:rPr>
      <w:i/>
    </w:rPr>
  </w:style>
  <w:style w:type="paragraph" w:styleId="ZTD" w:customStyle="1">
    <w:name w:val="ZTD"/>
    <w:basedOn w:val="ZB"/>
    <w:rsid w:val="00E84EA3"/>
    <w:pPr>
      <w:framePr w:wrap="notBeside" w:y="852" w:hRule="auto"/>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styleId="HTMLPreformattedChar" w:customStyle="1">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styleId="Heading" w:customStyle="1">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hAnsi="Courier New" w:eastAsia="Times New Roman" w:cs="Courier New"/>
      <w:color w:val="0000FF"/>
      <w:kern w:val="2"/>
      <w:sz w:val="20"/>
      <w:szCs w:val="20"/>
      <w:lang w:val="en-US" w:eastAsia="zh-CN" w:bidi="ar-SA"/>
    </w:rPr>
  </w:style>
  <w:style w:type="paragraph" w:styleId="Normal0" w:customStyle="1">
    <w:name w:val="Normal_"/>
    <w:basedOn w:val="Normal"/>
    <w:semiHidden/>
    <w:rsid w:val="00474EE7"/>
    <w:pPr>
      <w:spacing w:after="160" w:line="240" w:lineRule="exact"/>
    </w:pPr>
    <w:rPr>
      <w:rFonts w:ascii="Arial" w:hAnsi="Arial" w:eastAsia="SimSun"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styleId="CommentTextChar" w:customStyle="1">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styleId="CommentSubjectChar" w:customStyle="1">
    <w:name w:val="Comment Subject Char"/>
    <w:link w:val="CommentSubject"/>
    <w:rsid w:val="00883B8D"/>
    <w:rPr>
      <w:rFonts w:ascii="Times New Roman" w:hAnsi="Times New Roman"/>
      <w:b/>
      <w:bCs/>
      <w:lang w:val="en-GB"/>
    </w:rPr>
  </w:style>
  <w:style w:type="paragraph" w:styleId="zzCover" w:customStyle="1">
    <w:name w:val="zzCover"/>
    <w:basedOn w:val="Normal"/>
    <w:rsid w:val="00F35913"/>
    <w:pPr>
      <w:spacing w:after="220" w:line="230" w:lineRule="atLeast"/>
      <w:jc w:val="right"/>
    </w:pPr>
    <w:rPr>
      <w:rFonts w:ascii="Arial" w:hAnsi="Arial" w:eastAsia="MS Mincho" w:cs="Arial"/>
      <w:b/>
      <w:bCs/>
      <w:color w:val="000000"/>
      <w:lang w:eastAsia="ja-JP"/>
    </w:rPr>
  </w:style>
  <w:style w:type="paragraph" w:styleId="IEEEStdsTitle" w:customStyle="1">
    <w:name w:val="IEEEStds Title"/>
    <w:next w:val="Normal"/>
    <w:uiPriority w:val="99"/>
    <w:rsid w:val="00F35913"/>
    <w:pPr>
      <w:spacing w:before="1800" w:after="960"/>
    </w:pPr>
    <w:rPr>
      <w:rFonts w:ascii="Arial" w:hAnsi="Arial" w:eastAsia="SimSun"/>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styleId="EndnoteTextChar" w:customStyle="1">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styleId="Default" w:customStyle="1">
    <w:name w:val="Default"/>
    <w:rsid w:val="005868FA"/>
    <w:pPr>
      <w:autoSpaceDE w:val="0"/>
      <w:autoSpaceDN w:val="0"/>
      <w:adjustRightInd w:val="0"/>
    </w:pPr>
    <w:rPr>
      <w:rFonts w:ascii="Times New Roman" w:hAnsi="Times New Roman"/>
      <w:color w:val="000000"/>
      <w:sz w:val="24"/>
      <w:szCs w:val="24"/>
      <w:lang w:eastAsia="ja-JP"/>
    </w:rPr>
  </w:style>
  <w:style w:type="paragraph" w:styleId="BodyTextfirstgraph" w:customStyle="1">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styleId="BodyTextfirstgraphChar" w:customStyle="1">
    <w:name w:val="Body Text (first graph) Char"/>
    <w:link w:val="BodyTextfirstgraph"/>
    <w:rsid w:val="00421A08"/>
    <w:rPr>
      <w:rFonts w:ascii="Times New Roman" w:hAnsi="Times New Roman" w:eastAsia="Batang"/>
      <w:sz w:val="24"/>
      <w:szCs w:val="24"/>
      <w:lang w:eastAsia="en-US"/>
    </w:rPr>
  </w:style>
  <w:style w:type="paragraph" w:styleId="BodyText">
    <w:name w:val="Body Text"/>
    <w:basedOn w:val="Normal"/>
    <w:link w:val="BodyTextChar"/>
    <w:rsid w:val="00421A08"/>
    <w:pPr>
      <w:spacing w:after="120"/>
    </w:pPr>
  </w:style>
  <w:style w:type="character" w:styleId="BodyTextChar" w:customStyle="1">
    <w:name w:val="Body Text Char"/>
    <w:link w:val="BodyText"/>
    <w:rsid w:val="00421A08"/>
    <w:rPr>
      <w:rFonts w:ascii="Times New Roman" w:hAnsi="Times New Roman"/>
      <w:sz w:val="24"/>
      <w:lang w:val="en-GB" w:eastAsia="en-US"/>
    </w:rPr>
  </w:style>
  <w:style w:type="paragraph" w:styleId="Reference" w:customStyle="1">
    <w:name w:val="Reference"/>
    <w:basedOn w:val="List"/>
    <w:qFormat/>
    <w:rsid w:val="00672125"/>
    <w:pPr>
      <w:numPr>
        <w:numId w:val="2"/>
      </w:numPr>
      <w:tabs>
        <w:tab w:val="left" w:pos="360"/>
        <w:tab w:val="left" w:pos="720"/>
      </w:tabs>
      <w:spacing w:before="30" w:after="30"/>
      <w:jc w:val="both"/>
    </w:pPr>
  </w:style>
  <w:style w:type="character" w:styleId="B1Char1" w:customStyle="1">
    <w:name w:val="B1 Char1"/>
    <w:link w:val="B10"/>
    <w:rsid w:val="004E5C43"/>
    <w:rPr>
      <w:rFonts w:ascii="Times New Roman" w:hAnsi="Times New Roman"/>
      <w:sz w:val="24"/>
      <w:lang w:val="en-GB"/>
    </w:rPr>
  </w:style>
  <w:style w:type="character" w:styleId="CaptionChar" w:customStyle="1">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styleId="B1Char" w:customStyle="1">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styleId="B2Char" w:customStyle="1">
    <w:name w:val="B2 Char"/>
    <w:link w:val="B2"/>
    <w:rsid w:val="00A33855"/>
    <w:rPr>
      <w:rFonts w:ascii="Times New Roman" w:hAnsi="Times New Roman"/>
      <w:sz w:val="24"/>
      <w:lang w:val="en-GB"/>
    </w:rPr>
  </w:style>
  <w:style w:type="character" w:styleId="NOChar" w:customStyle="1">
    <w:name w:val="NO Char"/>
    <w:link w:val="NO"/>
    <w:qFormat/>
    <w:locked/>
    <w:rsid w:val="00EE4D74"/>
    <w:rPr>
      <w:rFonts w:ascii="Times New Roman" w:hAnsi="Times New Roman"/>
      <w:sz w:val="24"/>
      <w:lang w:val="en-GB"/>
    </w:rPr>
  </w:style>
  <w:style w:type="character" w:styleId="THChar" w:customStyle="1">
    <w:name w:val="TH Char"/>
    <w:link w:val="TH"/>
    <w:qFormat/>
    <w:locked/>
    <w:rsid w:val="00EE4D74"/>
    <w:rPr>
      <w:rFonts w:ascii="Arial" w:hAnsi="Arial"/>
      <w:b/>
      <w:sz w:val="24"/>
      <w:lang w:val="en-GB"/>
    </w:rPr>
  </w:style>
  <w:style w:type="character" w:styleId="Heading2Char" w:customStyle="1">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styleId="NOZchn" w:customStyle="1">
    <w:name w:val="NO Zchn"/>
    <w:locked/>
    <w:rsid w:val="00CD36AE"/>
  </w:style>
  <w:style w:type="character" w:styleId="EditorsNoteChar" w:customStyle="1">
    <w:name w:val="Editor's Note Char"/>
    <w:link w:val="EditorsNote"/>
    <w:rsid w:val="00CD36AE"/>
    <w:rPr>
      <w:rFonts w:ascii="Times New Roman" w:hAnsi="Times New Roman"/>
      <w:color w:val="FF0000"/>
      <w:sz w:val="24"/>
      <w:lang w:val="en-GB"/>
    </w:rPr>
  </w:style>
  <w:style w:type="character" w:styleId="ListParagraphChar" w:customStyle="1">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styleId="WBtabletxt" w:customStyle="1">
    <w:name w:val="WB table txt"/>
    <w:basedOn w:val="Normal"/>
    <w:rsid w:val="00CD7AD8"/>
    <w:pPr>
      <w:spacing w:before="120"/>
    </w:pPr>
    <w:rPr>
      <w:rFonts w:ascii="Arial" w:hAnsi="Arial" w:eastAsia="SimSun"/>
      <w:color w:val="000000"/>
      <w:sz w:val="18"/>
    </w:rPr>
  </w:style>
  <w:style w:type="paragraph" w:styleId="WBtablehead" w:customStyle="1">
    <w:name w:val="WB table head"/>
    <w:basedOn w:val="WBtabletxt"/>
    <w:rsid w:val="00CD7AD8"/>
    <w:pPr>
      <w:jc w:val="center"/>
    </w:pPr>
    <w:rPr>
      <w:b/>
    </w:rPr>
  </w:style>
  <w:style w:type="character" w:styleId="Heading1Char" w:customStyle="1">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styleId="Heading3Char" w:customStyle="1">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styleId="Heading4Char" w:customStyle="1">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styleId="Heading5Char" w:customStyle="1">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styleId="Heading6Char" w:customStyle="1">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styleId="Heading7Char" w:customStyle="1">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styleId="Heading8Char" w:customStyle="1">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styleId="Heading9Char" w:customStyle="1">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hAnsi="Calibri Light" w:eastAsia="Times New Roman"/>
      <w:color w:val="2F5496"/>
      <w:sz w:val="32"/>
      <w:szCs w:val="32"/>
    </w:rPr>
  </w:style>
  <w:style w:type="table" w:styleId="TableGridLight">
    <w:name w:val="Grid Table Light"/>
    <w:basedOn w:val="TableNormal"/>
    <w:uiPriority w:val="40"/>
    <w:rsid w:val="00CD7AD8"/>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DocumentMapChar" w:customStyle="1">
    <w:name w:val="Document Map Char"/>
    <w:link w:val="DocumentMap"/>
    <w:rsid w:val="00CD7AD8"/>
    <w:rPr>
      <w:rFonts w:ascii="Tahoma" w:hAnsi="Tahoma" w:cs="Tahoma"/>
      <w:shd w:val="clear" w:color="auto" w:fill="000080"/>
      <w:lang w:val="en-GB"/>
    </w:rPr>
  </w:style>
  <w:style w:type="paragraph" w:styleId="ColorfulList-Accent11" w:customStyle="1">
    <w:name w:val="Colorful List - Accent 11"/>
    <w:basedOn w:val="Normal"/>
    <w:uiPriority w:val="34"/>
    <w:qFormat/>
    <w:rsid w:val="00CD7AD8"/>
    <w:pPr>
      <w:ind w:left="720"/>
      <w:contextualSpacing/>
    </w:pPr>
  </w:style>
  <w:style w:type="paragraph" w:styleId="ColorfulShading-Accent11" w:customStyle="1">
    <w:name w:val="Colorful Shading - Accent 11"/>
    <w:hidden/>
    <w:uiPriority w:val="71"/>
    <w:rsid w:val="00CD7AD8"/>
    <w:rPr>
      <w:rFonts w:ascii="Times New Roman" w:hAnsi="Times New Roman"/>
      <w:sz w:val="24"/>
      <w:lang w:val="en-GB"/>
    </w:rPr>
  </w:style>
  <w:style w:type="character" w:styleId="apple-converted-space" w:customStyle="1">
    <w:name w:val="apple-converted-space"/>
    <w:rsid w:val="00CD7AD8"/>
  </w:style>
  <w:style w:type="character" w:styleId="Strong">
    <w:name w:val="Strong"/>
    <w:uiPriority w:val="22"/>
    <w:qFormat/>
    <w:rsid w:val="00CD7AD8"/>
    <w:rPr>
      <w:b/>
      <w:bCs/>
    </w:rPr>
  </w:style>
  <w:style w:type="character" w:styleId="tgc" w:customStyle="1">
    <w:name w:val="_tgc"/>
    <w:rsid w:val="00CD7AD8"/>
  </w:style>
  <w:style w:type="character" w:styleId="d8e" w:customStyle="1">
    <w:name w:val="_d8e"/>
    <w:rsid w:val="00CD7AD8"/>
  </w:style>
  <w:style w:type="character" w:styleId="HeadingCar" w:customStyle="1">
    <w:name w:val="Heading Car"/>
    <w:aliases w:val="1_ Car"/>
    <w:link w:val="Heading"/>
    <w:rsid w:val="00CD7AD8"/>
    <w:rPr>
      <w:rFonts w:ascii="Arial" w:hAnsi="Arial"/>
      <w:b/>
      <w:sz w:val="22"/>
      <w:lang w:val="en-GB"/>
    </w:rPr>
  </w:style>
  <w:style w:type="paragraph" w:styleId="Literaturverzeichnis1" w:customStyle="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styleId="NoList1" w:customStyle="1">
    <w:name w:val="No List1"/>
    <w:next w:val="NoList"/>
    <w:uiPriority w:val="99"/>
    <w:semiHidden/>
    <w:unhideWhenUsed/>
    <w:rsid w:val="00CD7AD8"/>
  </w:style>
  <w:style w:type="table" w:styleId="TableGrid1" w:customStyle="1">
    <w:name w:val="Table Grid1"/>
    <w:basedOn w:val="TableNormal"/>
    <w:next w:val="TableGrid"/>
    <w:rsid w:val="00CD7AD8"/>
    <w:rPr>
      <w:rFonts w:ascii="Times New Roman" w:hAnsi="Times New Roman" w:eastAsia="SimSu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Rheader" w:customStyle="1">
    <w:name w:val="CR header"/>
    <w:basedOn w:val="Normal"/>
    <w:qFormat/>
    <w:rsid w:val="00CD7AD8"/>
    <w:pPr>
      <w:numPr>
        <w:numId w:val="5"/>
      </w:numPr>
      <w:pBdr>
        <w:top w:val="single" w:color="auto" w:sz="4" w:space="1"/>
        <w:left w:val="single" w:color="auto" w:sz="4" w:space="4"/>
        <w:bottom w:val="single" w:color="auto" w:sz="4" w:space="1"/>
        <w:right w:val="single" w:color="auto" w:sz="4" w:space="4"/>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styleId="FooterQP" w:customStyle="1">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hAnsi="Times New Roman" w:eastAsia="SimSun"/>
    </w:rPr>
    <w:tblPr>
      <w:tblStyleRowBandSize w:val="1"/>
      <w:tblStyleColBandSize w:val="1"/>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bl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blPr/>
      <w:tcPr>
        <w:tcBorders>
          <w:top w:val="double" w:color="5B9BD5" w:sz="4" w:space="0"/>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CRCoverPage" w:customStyle="1">
    <w:name w:val="CR Cover Page"/>
    <w:rsid w:val="00CD7AD8"/>
    <w:pPr>
      <w:spacing w:after="120"/>
    </w:pPr>
    <w:rPr>
      <w:rFonts w:ascii="Arial" w:hAnsi="Arial" w:eastAsia="Times New Roman"/>
      <w:lang w:val="en-GB"/>
    </w:rPr>
  </w:style>
  <w:style w:type="paragraph" w:styleId="Pa1" w:customStyle="1">
    <w:name w:val="Pa1"/>
    <w:basedOn w:val="Default"/>
    <w:next w:val="Default"/>
    <w:uiPriority w:val="99"/>
    <w:rsid w:val="00CD7AD8"/>
    <w:pPr>
      <w:spacing w:line="211" w:lineRule="atLeast"/>
    </w:pPr>
    <w:rPr>
      <w:rFonts w:ascii="Calibri" w:hAnsi="Calibri" w:cs="Calibri"/>
      <w:color w:val="auto"/>
      <w:lang w:val="de-DE" w:eastAsia="de-DE"/>
    </w:rPr>
  </w:style>
  <w:style w:type="paragraph" w:styleId="Pa5" w:customStyle="1">
    <w:name w:val="Pa5"/>
    <w:basedOn w:val="Default"/>
    <w:next w:val="Default"/>
    <w:uiPriority w:val="99"/>
    <w:rsid w:val="00CD7AD8"/>
    <w:pPr>
      <w:spacing w:line="186" w:lineRule="atLeast"/>
    </w:pPr>
    <w:rPr>
      <w:rFonts w:ascii="Calibri" w:hAnsi="Calibri" w:cs="Calibri"/>
      <w:color w:val="auto"/>
      <w:lang w:val="de-DE" w:eastAsia="de-DE"/>
    </w:rPr>
  </w:style>
  <w:style w:type="character" w:styleId="A2" w:customStyle="1">
    <w:name w:val="A2"/>
    <w:uiPriority w:val="99"/>
    <w:rsid w:val="00CD7AD8"/>
    <w:rPr>
      <w:color w:val="000000"/>
      <w:sz w:val="19"/>
      <w:szCs w:val="19"/>
    </w:rPr>
  </w:style>
  <w:style w:type="character" w:styleId="FootnoteTextChar" w:customStyle="1">
    <w:name w:val="Footnote Text Char"/>
    <w:link w:val="FootnoteText"/>
    <w:semiHidden/>
    <w:rsid w:val="00CD7AD8"/>
    <w:rPr>
      <w:rFonts w:ascii="Times New Roman" w:hAnsi="Times New Roman"/>
      <w:sz w:val="16"/>
      <w:lang w:val="en-GB"/>
    </w:rPr>
  </w:style>
  <w:style w:type="character" w:styleId="FooterChar" w:customStyle="1">
    <w:name w:val="Footer Char"/>
    <w:link w:val="Footer"/>
    <w:rsid w:val="00CD7AD8"/>
    <w:rPr>
      <w:rFonts w:ascii="Arial" w:hAnsi="Arial"/>
      <w:b/>
      <w:i/>
      <w:noProof/>
      <w:sz w:val="18"/>
    </w:rPr>
  </w:style>
  <w:style w:type="character" w:styleId="BalloonTextChar" w:customStyle="1">
    <w:name w:val="Balloon Text Char"/>
    <w:link w:val="BalloonText"/>
    <w:semiHidden/>
    <w:rsid w:val="00CD7AD8"/>
    <w:rPr>
      <w:rFonts w:ascii="Tahoma" w:hAnsi="Tahoma" w:cs="Tahoma"/>
      <w:sz w:val="16"/>
      <w:szCs w:val="16"/>
      <w:lang w:val="en-GB"/>
    </w:rPr>
  </w:style>
  <w:style w:type="paragraph" w:styleId="B1" w:customStyle="1">
    <w:name w:val="B1+"/>
    <w:basedOn w:val="B10"/>
    <w:rsid w:val="00CD7AD8"/>
    <w:pPr>
      <w:numPr>
        <w:numId w:val="6"/>
      </w:numPr>
    </w:pPr>
    <w:rPr>
      <w:sz w:val="20"/>
    </w:rPr>
  </w:style>
  <w:style w:type="character" w:styleId="HTMLCode">
    <w:name w:val="HTML Code"/>
    <w:uiPriority w:val="99"/>
    <w:unhideWhenUsed/>
    <w:rsid w:val="00CD7AD8"/>
    <w:rPr>
      <w:rFonts w:ascii="Courier New" w:hAnsi="Courier New" w:eastAsia="Times New Roman" w:cs="Courier New"/>
      <w:sz w:val="20"/>
      <w:szCs w:val="20"/>
    </w:rPr>
  </w:style>
  <w:style w:type="character" w:styleId="Emphasis">
    <w:name w:val="Emphasis"/>
    <w:uiPriority w:val="20"/>
    <w:qFormat/>
    <w:rsid w:val="00CD7AD8"/>
    <w:rPr>
      <w:i/>
      <w:iCs/>
    </w:rPr>
  </w:style>
  <w:style w:type="paragraph" w:styleId="xmsonormal" w:customStyle="1">
    <w:name w:val="x_msonormal"/>
    <w:basedOn w:val="Normal"/>
    <w:uiPriority w:val="99"/>
    <w:rsid w:val="00CD7AD8"/>
    <w:rPr>
      <w:rFonts w:ascii="Calibri" w:hAnsi="Calibri" w:eastAsia="Calibri" w:cs="Calibri"/>
      <w:sz w:val="22"/>
      <w:szCs w:val="22"/>
    </w:rPr>
  </w:style>
  <w:style w:type="character" w:styleId="xapple-converted-space" w:customStyle="1">
    <w:name w:val="x_apple-converted-space"/>
    <w:rsid w:val="00CD7AD8"/>
  </w:style>
  <w:style w:type="character" w:styleId="TAHCar" w:customStyle="1">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paragraph" w:styleId="gmail-m-2553800748524488967gmail-m-8876502350222311554msolistparagraph" w:customStyle="1">
    <w:name w:val="gmail-m_-2553800748524488967gmail-m-8876502350222311554msolistparagraph"/>
    <w:basedOn w:val="Normal"/>
    <w:rsid w:val="00A764F8"/>
    <w:pPr>
      <w:spacing w:before="100" w:beforeAutospacing="1" w:after="100" w:afterAutospacing="1"/>
    </w:pPr>
    <w:rPr>
      <w:rFonts w:ascii="Calibri" w:hAnsi="Calibri" w:eastAsia="Calibri" w:cs="Calibri"/>
      <w:sz w:val="22"/>
      <w:szCs w:val="22"/>
    </w:rPr>
  </w:style>
  <w:style w:type="paragraph" w:styleId="gmail-m3152272634022915148msolistparagraph" w:customStyle="1">
    <w:name w:val="gmail-m_3152272634022915148msolistparagraph"/>
    <w:basedOn w:val="Normal"/>
    <w:rsid w:val="00B843BE"/>
    <w:pPr>
      <w:spacing w:before="100" w:beforeAutospacing="1" w:after="100" w:afterAutospacing="1"/>
    </w:pPr>
    <w:rPr>
      <w:rFonts w:ascii="Calibri" w:hAnsi="Calibri" w:eastAsia="Calibri" w:cs="Calibri"/>
      <w:sz w:val="22"/>
      <w:szCs w:val="22"/>
    </w:rPr>
  </w:style>
  <w:style w:type="character" w:styleId="apple-tab-span" w:customStyle="1">
    <w:name w:val="apple-tab-span"/>
    <w:rsid w:val="004119E5"/>
  </w:style>
  <w:style w:type="character" w:styleId="TACChar" w:customStyle="1">
    <w:name w:val="TAC Char"/>
    <w:link w:val="TAC"/>
    <w:locked/>
    <w:rsid w:val="000E7561"/>
    <w:rPr>
      <w:rFonts w:ascii="Arial" w:hAnsi="Arial" w:eastAsia="Times New Roman"/>
      <w:sz w:val="18"/>
      <w:szCs w:val="24"/>
    </w:rPr>
  </w:style>
  <w:style w:type="character" w:styleId="TFChar" w:customStyle="1">
    <w:name w:val="TF Char"/>
    <w:link w:val="TF"/>
    <w:qFormat/>
    <w:rsid w:val="00A21BF5"/>
    <w:rPr>
      <w:rFonts w:ascii="Arial" w:hAnsi="Arial" w:eastAsia="Times New Roman"/>
      <w:b/>
      <w:sz w:val="24"/>
      <w:szCs w:val="24"/>
    </w:rPr>
  </w:style>
  <w:style w:type="paragraph" w:styleId="Tablebody" w:customStyle="1">
    <w:name w:val="Table body"/>
    <w:basedOn w:val="Normal"/>
    <w:link w:val="TablebodyChar"/>
    <w:rsid w:val="00D61865"/>
    <w:pPr>
      <w:tabs>
        <w:tab w:val="left" w:pos="403"/>
      </w:tabs>
      <w:spacing w:before="60" w:after="60" w:line="240" w:lineRule="atLeast"/>
      <w:jc w:val="center"/>
    </w:pPr>
    <w:rPr>
      <w:rFonts w:ascii="Cambria" w:hAnsi="Cambria" w:eastAsia="Calibri"/>
      <w:sz w:val="20"/>
      <w:szCs w:val="22"/>
      <w:lang w:val="en-GB"/>
    </w:rPr>
  </w:style>
  <w:style w:type="paragraph" w:styleId="TableCell" w:customStyle="1">
    <w:name w:val="Table Cell"/>
    <w:basedOn w:val="Normal"/>
    <w:rsid w:val="00D61865"/>
    <w:pPr>
      <w:tabs>
        <w:tab w:val="left" w:pos="720"/>
        <w:tab w:val="left" w:pos="1080"/>
        <w:tab w:val="left" w:pos="1440"/>
        <w:tab w:val="left" w:pos="1800"/>
        <w:tab w:val="left" w:pos="2160"/>
      </w:tabs>
      <w:suppressAutoHyphens/>
      <w:spacing w:after="240"/>
    </w:pPr>
    <w:rPr>
      <w:rFonts w:ascii="Cambria" w:hAnsi="Cambria" w:eastAsia="MS Mincho"/>
      <w:sz w:val="18"/>
      <w:szCs w:val="22"/>
    </w:rPr>
  </w:style>
  <w:style w:type="character" w:styleId="citesec" w:customStyle="1">
    <w:name w:val="cite_sec"/>
    <w:rsid w:val="00D61865"/>
    <w:rPr>
      <w:rFonts w:ascii="Cambria" w:hAnsi="Cambria"/>
      <w:bdr w:val="none" w:color="auto" w:sz="0" w:space="0"/>
      <w:shd w:val="clear" w:color="auto" w:fill="FFCCCC"/>
    </w:rPr>
  </w:style>
  <w:style w:type="paragraph" w:styleId="Tablefooter" w:customStyle="1">
    <w:name w:val="Table footer"/>
    <w:basedOn w:val="Normal"/>
    <w:rsid w:val="00D61865"/>
    <w:pPr>
      <w:tabs>
        <w:tab w:val="left" w:pos="346"/>
      </w:tabs>
      <w:spacing w:before="60" w:after="60" w:line="200" w:lineRule="atLeast"/>
      <w:jc w:val="both"/>
    </w:pPr>
    <w:rPr>
      <w:rFonts w:ascii="Cambria" w:hAnsi="Cambria" w:eastAsia="Calibri"/>
      <w:sz w:val="18"/>
      <w:szCs w:val="22"/>
      <w:lang w:val="en-GB"/>
    </w:rPr>
  </w:style>
  <w:style w:type="paragraph" w:styleId="Tableheader" w:customStyle="1">
    <w:name w:val="Table header"/>
    <w:basedOn w:val="Tablebody"/>
    <w:link w:val="TableheaderChar"/>
    <w:rsid w:val="00D61865"/>
    <w:pPr>
      <w:tabs>
        <w:tab w:val="clear" w:pos="403"/>
      </w:tabs>
      <w:spacing w:line="210" w:lineRule="atLeast"/>
      <w:jc w:val="left"/>
    </w:pPr>
    <w:rPr>
      <w:sz w:val="22"/>
    </w:rPr>
  </w:style>
  <w:style w:type="paragraph" w:styleId="Noteindentcontinued" w:customStyle="1">
    <w:name w:val="Note indent continued"/>
    <w:basedOn w:val="Normal"/>
    <w:qFormat/>
    <w:rsid w:val="00D61865"/>
    <w:pPr>
      <w:tabs>
        <w:tab w:val="left" w:pos="1368"/>
      </w:tabs>
      <w:spacing w:after="240" w:line="220" w:lineRule="atLeast"/>
      <w:ind w:left="403"/>
      <w:jc w:val="both"/>
    </w:pPr>
    <w:rPr>
      <w:rFonts w:ascii="Cambria" w:hAnsi="Cambria" w:eastAsia="Calibri"/>
      <w:sz w:val="20"/>
      <w:szCs w:val="22"/>
      <w:lang w:val="en-GB"/>
    </w:rPr>
  </w:style>
  <w:style w:type="character" w:styleId="ISOCode" w:customStyle="1">
    <w:name w:val="ISOCode"/>
    <w:basedOn w:val="DefaultParagraphFont"/>
    <w:rsid w:val="00D61865"/>
    <w:rPr>
      <w:rFonts w:ascii="Courier New" w:hAnsi="Courier New" w:cs="Courier New"/>
      <w:b w:val="0"/>
      <w:i w:val="0"/>
      <w:sz w:val="22"/>
      <w:lang w:val="en-US"/>
    </w:rPr>
  </w:style>
  <w:style w:type="character" w:styleId="ISOCodebold" w:customStyle="1">
    <w:name w:val="ISOCode_bold"/>
    <w:basedOn w:val="DefaultParagraphFont"/>
    <w:rsid w:val="00D61865"/>
    <w:rPr>
      <w:rFonts w:ascii="Courier New" w:hAnsi="Courier New" w:cs="Courier New"/>
      <w:b/>
      <w:i w:val="0"/>
      <w:sz w:val="22"/>
      <w:lang w:val="en-US"/>
    </w:rPr>
  </w:style>
  <w:style w:type="character" w:styleId="TablebodyChar" w:customStyle="1">
    <w:name w:val="Table body Char"/>
    <w:basedOn w:val="DefaultParagraphFont"/>
    <w:link w:val="Tablebody"/>
    <w:rsid w:val="00D61865"/>
    <w:rPr>
      <w:rFonts w:ascii="Cambria" w:hAnsi="Cambria" w:eastAsia="Calibri"/>
      <w:szCs w:val="22"/>
      <w:lang w:val="en-GB"/>
    </w:rPr>
  </w:style>
  <w:style w:type="character" w:styleId="TableheaderChar" w:customStyle="1">
    <w:name w:val="Table header Char"/>
    <w:basedOn w:val="TablebodyChar"/>
    <w:link w:val="Tableheader"/>
    <w:rsid w:val="00D61865"/>
    <w:rPr>
      <w:rFonts w:ascii="Cambria" w:hAnsi="Cambria" w:eastAsia="Calibri"/>
      <w:sz w:val="22"/>
      <w:szCs w:val="22"/>
      <w:lang w:val="en-GB"/>
    </w:rPr>
  </w:style>
  <w:style w:type="character" w:styleId="TALChar" w:customStyle="1">
    <w:name w:val="TAL Char"/>
    <w:link w:val="TAL"/>
    <w:qFormat/>
    <w:rsid w:val="00620D01"/>
    <w:rPr>
      <w:rFonts w:ascii="Arial" w:hAnsi="Arial" w:eastAsia="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58727194">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5537667">
      <w:bodyDiv w:val="1"/>
      <w:marLeft w:val="0"/>
      <w:marRight w:val="0"/>
      <w:marTop w:val="0"/>
      <w:marBottom w:val="0"/>
      <w:divBdr>
        <w:top w:val="none" w:sz="0" w:space="0" w:color="auto"/>
        <w:left w:val="none" w:sz="0" w:space="0" w:color="auto"/>
        <w:bottom w:val="none" w:sz="0" w:space="0" w:color="auto"/>
        <w:right w:val="none" w:sz="0" w:space="0" w:color="auto"/>
      </w:divBdr>
      <w:divsChild>
        <w:div w:id="28267735">
          <w:marLeft w:val="907"/>
          <w:marRight w:val="0"/>
          <w:marTop w:val="3"/>
          <w:marBottom w:val="70"/>
          <w:divBdr>
            <w:top w:val="none" w:sz="0" w:space="0" w:color="auto"/>
            <w:left w:val="none" w:sz="0" w:space="0" w:color="auto"/>
            <w:bottom w:val="none" w:sz="0" w:space="0" w:color="auto"/>
            <w:right w:val="none" w:sz="0" w:space="0" w:color="auto"/>
          </w:divBdr>
        </w:div>
        <w:div w:id="664280446">
          <w:marLeft w:val="907"/>
          <w:marRight w:val="0"/>
          <w:marTop w:val="3"/>
          <w:marBottom w:val="70"/>
          <w:divBdr>
            <w:top w:val="none" w:sz="0" w:space="0" w:color="auto"/>
            <w:left w:val="none" w:sz="0" w:space="0" w:color="auto"/>
            <w:bottom w:val="none" w:sz="0" w:space="0" w:color="auto"/>
            <w:right w:val="none" w:sz="0" w:space="0" w:color="auto"/>
          </w:divBdr>
        </w:div>
        <w:div w:id="697969021">
          <w:marLeft w:val="360"/>
          <w:marRight w:val="0"/>
          <w:marTop w:val="50"/>
          <w:marBottom w:val="70"/>
          <w:divBdr>
            <w:top w:val="none" w:sz="0" w:space="0" w:color="auto"/>
            <w:left w:val="none" w:sz="0" w:space="0" w:color="auto"/>
            <w:bottom w:val="none" w:sz="0" w:space="0" w:color="auto"/>
            <w:right w:val="none" w:sz="0" w:space="0" w:color="auto"/>
          </w:divBdr>
        </w:div>
        <w:div w:id="952900430">
          <w:marLeft w:val="360"/>
          <w:marRight w:val="0"/>
          <w:marTop w:val="50"/>
          <w:marBottom w:val="70"/>
          <w:divBdr>
            <w:top w:val="none" w:sz="0" w:space="0" w:color="auto"/>
            <w:left w:val="none" w:sz="0" w:space="0" w:color="auto"/>
            <w:bottom w:val="none" w:sz="0" w:space="0" w:color="auto"/>
            <w:right w:val="none" w:sz="0" w:space="0" w:color="auto"/>
          </w:divBdr>
        </w:div>
        <w:div w:id="1302688939">
          <w:marLeft w:val="907"/>
          <w:marRight w:val="0"/>
          <w:marTop w:val="3"/>
          <w:marBottom w:val="70"/>
          <w:divBdr>
            <w:top w:val="none" w:sz="0" w:space="0" w:color="auto"/>
            <w:left w:val="none" w:sz="0" w:space="0" w:color="auto"/>
            <w:bottom w:val="none" w:sz="0" w:space="0" w:color="auto"/>
            <w:right w:val="none" w:sz="0" w:space="0" w:color="auto"/>
          </w:divBdr>
        </w:div>
        <w:div w:id="1798260841">
          <w:marLeft w:val="907"/>
          <w:marRight w:val="0"/>
          <w:marTop w:val="3"/>
          <w:marBottom w:val="7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purl.org/dc/terms/"/>
    <ds:schemaRef ds:uri="cc9c437c-ae0c-4066-8d90-a0f7de786127"/>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ba37140e-f4c5-4a6c-a9b4-20a691ce6c8a"/>
    <ds:schemaRef ds:uri="http://www.w3.org/XML/1998/namespace"/>
    <ds:schemaRef ds:uri="http://purl.org/dc/dcmitype/"/>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3gpp_contrib%20v3.dot</Template>
  <TotalTime>0</TotalTime>
  <Pages>1</Pages>
  <Words>305</Words>
  <Characters>1743</Characters>
  <Application>Microsoft Office Word</Application>
  <DocSecurity>4</DocSecurity>
  <Lines>14</Lines>
  <Paragraphs>4</Paragraphs>
  <ScaleCrop>false</ScaleCrop>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3</cp:revision>
  <dcterms:created xsi:type="dcterms:W3CDTF">2021-08-10T11:49:00Z</dcterms:created>
  <dcterms:modified xsi:type="dcterms:W3CDTF">2021-08-11T13:37:00Z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