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889702" w14:textId="4AFC2B0E" w:rsidR="00BA47CD" w:rsidRPr="005B483D" w:rsidRDefault="00480789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宋体" w:hAnsi="Arial"/>
          <w:b/>
          <w:kern w:val="2"/>
          <w:sz w:val="22"/>
          <w:szCs w:val="22"/>
          <w:lang w:val="en-US" w:eastAsia="zh-CN"/>
        </w:rPr>
      </w:pP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3GPP TSG-</w:t>
      </w:r>
      <w:r w:rsidR="007E6168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SA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 xml:space="preserve"> WG2 Meeting</w:t>
      </w:r>
      <w:r>
        <w:rPr>
          <w:rFonts w:ascii="Arial" w:eastAsia="MS Mincho" w:hAnsi="Arial" w:hint="eastAsia"/>
          <w:b/>
          <w:kern w:val="2"/>
          <w:sz w:val="22"/>
          <w:szCs w:val="22"/>
          <w:lang w:val="en-US" w:eastAsia="zh-CN"/>
        </w:rPr>
        <w:t xml:space="preserve"> 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#1</w:t>
      </w:r>
      <w:r w:rsidR="007E6168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69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ab/>
      </w:r>
      <w:r w:rsidR="007E6168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S</w:t>
      </w:r>
      <w:r w:rsidR="00740BF7" w:rsidRPr="00740BF7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2-2</w:t>
      </w:r>
      <w:r w:rsidR="005B483D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5</w:t>
      </w:r>
      <w:r w:rsidR="00A27756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0</w:t>
      </w:r>
      <w:r w:rsidR="00F64D03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5793</w:t>
      </w:r>
    </w:p>
    <w:p w14:paraId="001615F3" w14:textId="62C5962D" w:rsidR="00BA47CD" w:rsidRPr="00A7051B" w:rsidRDefault="007E6168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  <w:r w:rsidRPr="007E6168">
        <w:rPr>
          <w:rFonts w:ascii="Arial" w:eastAsia="宋体" w:hAnsi="Arial"/>
          <w:b/>
          <w:kern w:val="2"/>
          <w:sz w:val="22"/>
          <w:szCs w:val="22"/>
          <w:lang w:val="en-US" w:eastAsia="zh-CN"/>
        </w:rPr>
        <w:t>Fukuoka, Japan, May 19 – May 23, 2025</w:t>
      </w:r>
    </w:p>
    <w:p w14:paraId="6A54C62B" w14:textId="77777777" w:rsidR="00BA47CD" w:rsidRPr="00A7051B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514356FC" w14:textId="6F2598BE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7E6168" w:rsidRPr="007E61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Reply </w:t>
      </w:r>
      <w:r w:rsidR="00433DEB" w:rsidRPr="007E6168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LS on paging ID length</w:t>
      </w:r>
      <w:r w:rsidR="00433DEB" w:rsidRPr="00433DEB"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 xml:space="preserve"> </w:t>
      </w:r>
    </w:p>
    <w:p w14:paraId="1F6CD039" w14:textId="162CB832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0" w:name="OLE_LINK58"/>
      <w:bookmarkStart w:id="1" w:name="OLE_LINK57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LS on paging ID length</w:t>
      </w:r>
    </w:p>
    <w:p w14:paraId="2C7CE9E8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bookmarkEnd w:id="2"/>
    <w:bookmarkEnd w:id="3"/>
    <w:bookmarkEnd w:id="4"/>
    <w:p w14:paraId="4F2642E5" w14:textId="11166914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proofErr w:type="spellStart"/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AmbientIoT</w:t>
      </w:r>
      <w:proofErr w:type="spellEnd"/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-ARC</w:t>
      </w:r>
      <w:r w:rsidR="007E6168" w:rsidRPr="007E6168"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>,</w:t>
      </w:r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proofErr w:type="spellStart"/>
      <w:r w:rsidR="00433DEB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Ambient_IoT_solutions</w:t>
      </w:r>
      <w:proofErr w:type="spellEnd"/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349DB996" w:rsidR="00BA47CD" w:rsidRPr="00A06EE4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7E61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SA2</w:t>
      </w:r>
    </w:p>
    <w:p w14:paraId="0304D29A" w14:textId="26C612BF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7E61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RAN2</w:t>
      </w:r>
      <w:r w:rsidR="00AC7D64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,</w:t>
      </w:r>
      <w:r w:rsidR="00BD0E68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 CT4</w:t>
      </w:r>
      <w:r w:rsidR="00E84AB2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, SA3</w:t>
      </w:r>
    </w:p>
    <w:p w14:paraId="6B100DE6" w14:textId="38BA3E79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5" w:name="OLE_LINK46"/>
      <w:bookmarkStart w:id="6" w:name="OLE_LINK45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CC024D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RAN3</w:t>
      </w:r>
    </w:p>
    <w:bookmarkEnd w:id="5"/>
    <w:bookmarkEnd w:id="6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2F63BC9F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33E89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Qiang Deng</w:t>
      </w:r>
    </w:p>
    <w:p w14:paraId="4F8DB17A" w14:textId="30B82583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33E89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dengqiang1</w:t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@catt.cn</w:t>
      </w:r>
    </w:p>
    <w:p w14:paraId="09DE6DF7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10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7A818FF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 w:rsidR="0009368A" w:rsidRPr="0009368A"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>S2-250</w:t>
      </w:r>
      <w:r w:rsidR="00D4691B">
        <w:rPr>
          <w:rFonts w:ascii="Arial" w:eastAsia="DengXian" w:hAnsi="Arial" w:cs="Arial" w:hint="eastAsia"/>
          <w:bCs/>
          <w:kern w:val="2"/>
          <w:sz w:val="22"/>
          <w:szCs w:val="24"/>
          <w:lang w:val="en-US" w:eastAsia="zh-CN"/>
          <w14:ligatures w14:val="standardContextual"/>
        </w:rPr>
        <w:t>5850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1</w:t>
      </w:r>
      <w:r>
        <w:rPr>
          <w:rFonts w:ascii="Arial" w:eastAsia="宋体" w:hAnsi="Arial"/>
          <w:sz w:val="36"/>
          <w:szCs w:val="36"/>
          <w:lang w:eastAsia="en-GB"/>
        </w:rPr>
        <w:tab/>
        <w:t>Overall description</w:t>
      </w:r>
    </w:p>
    <w:p w14:paraId="5F2C7675" w14:textId="39DA1A2C" w:rsidR="00742B9A" w:rsidRDefault="00742B9A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SA2 thanks RAN2 </w:t>
      </w:r>
      <w:r w:rsidR="00412E3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for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LS on paging ID length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(S2-</w:t>
      </w:r>
      <w:r w:rsidR="00412E3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2504515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/</w:t>
      </w:r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R2-2503197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).</w:t>
      </w:r>
    </w:p>
    <w:p w14:paraId="6C1CBDC4" w14:textId="289C1574" w:rsidR="00C80C24" w:rsidRDefault="00C80C24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SA2 has discussed the issue and would like to provide the following feedback.</w:t>
      </w:r>
    </w:p>
    <w:p w14:paraId="389DF889" w14:textId="77777777" w:rsidR="00405801" w:rsidRDefault="00C80C2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I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n TS 23.3</w:t>
      </w:r>
      <w:r w:rsidR="00DB6FF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69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clause 6.2.2, it is specified that the AIOTF sends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the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proofErr w:type="spellStart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Identification Information to be included in the paging message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to the NG-RAN node, and the </w:t>
      </w:r>
      <w:proofErr w:type="spellStart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Identification Information</w:t>
      </w:r>
      <w:r w:rsidRPr="00C80C24">
        <w:t xml:space="preserve"> </w:t>
      </w:r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can include Filtering Information or a single </w:t>
      </w:r>
      <w:proofErr w:type="spellStart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Identifier.</w:t>
      </w:r>
    </w:p>
    <w:p w14:paraId="3B643AD1" w14:textId="44A51DAA" w:rsidR="00BF4D34" w:rsidRPr="0060107F" w:rsidRDefault="0000459A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For the </w:t>
      </w:r>
      <w:r w:rsidR="00742B9A"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Filtering Information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, </w:t>
      </w:r>
      <w:r w:rsidR="002F35F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SA2 </w:t>
      </w:r>
      <w:r w:rsidR="00D348F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has</w:t>
      </w:r>
      <w:r w:rsidR="00D2498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09368A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agreed the attached </w:t>
      </w:r>
      <w:proofErr w:type="spellStart"/>
      <w:r w:rsidR="0009368A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pCR</w:t>
      </w:r>
      <w:proofErr w:type="spellEnd"/>
      <w:r w:rsidR="00DF585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(S2-250</w:t>
      </w:r>
      <w:r w:rsidR="004413B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5850</w:t>
      </w:r>
      <w:bookmarkStart w:id="7" w:name="_GoBack"/>
      <w:bookmarkEnd w:id="7"/>
      <w:r w:rsidR="00DF585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)</w:t>
      </w:r>
      <w:r w:rsidR="00DD1148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and asks CT4 to continue the stage 3 work of the Filter Information</w:t>
      </w:r>
      <w:r w:rsidR="00D446C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.</w:t>
      </w:r>
      <w:r w:rsidR="00FE012D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C42563" w:rsidRPr="0080226A">
        <w:rPr>
          <w:rFonts w:ascii="Arial" w:eastAsia="宋体" w:hAnsi="Arial" w:cs="Arial" w:hint="eastAsia"/>
          <w:bCs/>
          <w:lang w:eastAsia="zh-CN"/>
        </w:rPr>
        <w:t xml:space="preserve">Security aspect of </w:t>
      </w:r>
      <w:r w:rsidR="00D07342" w:rsidRPr="0080226A">
        <w:rPr>
          <w:rFonts w:ascii="Arial" w:eastAsia="宋体" w:hAnsi="Arial" w:cs="Arial" w:hint="eastAsia"/>
          <w:bCs/>
          <w:lang w:eastAsia="zh-CN"/>
        </w:rPr>
        <w:t xml:space="preserve">the </w:t>
      </w:r>
      <w:r w:rsidR="00C42563" w:rsidRPr="0080226A">
        <w:rPr>
          <w:rFonts w:ascii="Arial" w:eastAsia="宋体" w:hAnsi="Arial" w:cs="Arial" w:hint="eastAsia"/>
          <w:bCs/>
          <w:lang w:eastAsia="zh-CN"/>
        </w:rPr>
        <w:t>Filter Information</w:t>
      </w:r>
      <w:r w:rsidR="00182B60" w:rsidRPr="0080226A">
        <w:rPr>
          <w:rFonts w:ascii="Arial" w:eastAsia="宋体" w:hAnsi="Arial" w:cs="Arial" w:hint="eastAsia"/>
          <w:bCs/>
          <w:lang w:eastAsia="zh-CN"/>
        </w:rPr>
        <w:t xml:space="preserve"> </w:t>
      </w:r>
      <w:r w:rsidR="00BE2732" w:rsidRPr="0080226A">
        <w:rPr>
          <w:rFonts w:ascii="Arial" w:eastAsia="宋体" w:hAnsi="Arial" w:cs="Arial" w:hint="eastAsia"/>
          <w:bCs/>
          <w:lang w:eastAsia="zh-CN"/>
        </w:rPr>
        <w:t>will be decided by SA3.</w:t>
      </w:r>
    </w:p>
    <w:p w14:paraId="11D80C38" w14:textId="271E9EA6" w:rsidR="00912278" w:rsidRPr="00940711" w:rsidRDefault="006D062D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kern w:val="2"/>
          <w:lang w:val="en-US" w:eastAsia="zh-CN"/>
          <w14:ligatures w14:val="standardContextual"/>
        </w:rPr>
        <w:t>F</w:t>
      </w:r>
      <w:r>
        <w:rPr>
          <w:rFonts w:ascii="Arial" w:eastAsia="宋体" w:hAnsi="Arial" w:cs="Arial" w:hint="eastAsia"/>
          <w:kern w:val="2"/>
          <w:lang w:val="en-US" w:eastAsia="zh-CN"/>
          <w14:ligatures w14:val="standardContextual"/>
        </w:rPr>
        <w:t xml:space="preserve">or the </w:t>
      </w:r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single </w:t>
      </w:r>
      <w:proofErr w:type="spellStart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Identifier</w:t>
      </w:r>
      <w:r w:rsidR="00D348F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, </w:t>
      </w:r>
      <w:r w:rsidR="008E4194" w:rsidRPr="008E4194">
        <w:rPr>
          <w:rFonts w:ascii="Arial" w:eastAsia="DengXian" w:hAnsi="Arial" w:cs="Arial"/>
          <w:kern w:val="2"/>
          <w:lang w:val="en-US" w:eastAsia="zh-CN"/>
          <w14:ligatures w14:val="standardContextual"/>
        </w:rPr>
        <w:t>what identifier</w:t>
      </w:r>
      <w:r w:rsidR="008E4194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(s)</w:t>
      </w:r>
      <w:r w:rsidR="008E4194" w:rsidRPr="008E419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545A75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to</w:t>
      </w:r>
      <w:r w:rsidR="008E4194" w:rsidRPr="008E419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be used is under discussion in </w:t>
      </w:r>
      <w:proofErr w:type="gramStart"/>
      <w:r w:rsidR="008E4194" w:rsidRPr="008E4194">
        <w:rPr>
          <w:rFonts w:ascii="Arial" w:eastAsia="DengXian" w:hAnsi="Arial" w:cs="Arial"/>
          <w:kern w:val="2"/>
          <w:lang w:val="en-US" w:eastAsia="zh-CN"/>
          <w14:ligatures w14:val="standardContextual"/>
        </w:rPr>
        <w:t>SA3</w:t>
      </w:r>
      <w:r w:rsidR="00B925CB">
        <w:rPr>
          <w:rFonts w:ascii="Arial" w:eastAsia="宋体" w:hAnsi="Arial" w:cs="Arial" w:hint="eastAsia"/>
          <w:bCs/>
          <w:lang w:eastAsia="zh-CN"/>
        </w:rPr>
        <w:t>.</w:t>
      </w:r>
      <w:proofErr w:type="gramEnd"/>
    </w:p>
    <w:p w14:paraId="672DD914" w14:textId="27FE1AC2" w:rsidR="00FB750E" w:rsidRDefault="0084597B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bookmarkStart w:id="8" w:name="OLE_LINK3"/>
      <w:bookmarkStart w:id="9" w:name="OLE_LINK4"/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FB750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2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kindly asks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1E71B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CT4 to</w:t>
      </w:r>
      <w:r w:rsidR="00DB5B9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1E71B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provide the </w:t>
      </w:r>
      <w:r w:rsidR="0094071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maximum </w:t>
      </w:r>
      <w:r w:rsidR="001E71BC">
        <w:rPr>
          <w:rFonts w:ascii="Arial" w:hAnsi="Arial" w:cs="Arial"/>
          <w:bCs/>
          <w:lang w:eastAsia="zh-CN"/>
        </w:rPr>
        <w:t>length of</w:t>
      </w:r>
      <w:r w:rsidR="00940711">
        <w:rPr>
          <w:rFonts w:ascii="Arial" w:eastAsia="宋体" w:hAnsi="Arial" w:cs="Arial" w:hint="eastAsia"/>
          <w:bCs/>
          <w:lang w:eastAsia="zh-CN"/>
        </w:rPr>
        <w:t xml:space="preserve"> the </w:t>
      </w:r>
      <w:r w:rsidR="00940711"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Filtering Information</w:t>
      </w:r>
      <w:r w:rsidR="00940711">
        <w:rPr>
          <w:rFonts w:ascii="Arial" w:eastAsia="宋体" w:hAnsi="Arial" w:cs="Arial" w:hint="eastAsia"/>
          <w:bCs/>
          <w:lang w:eastAsia="zh-CN"/>
        </w:rPr>
        <w:t xml:space="preserve">, and kindly asks SA3 to provide feedback on </w:t>
      </w:r>
      <w:r w:rsidR="002B4FFD">
        <w:rPr>
          <w:rFonts w:ascii="Arial" w:eastAsia="宋体" w:hAnsi="Arial" w:cs="Arial" w:hint="eastAsia"/>
          <w:bCs/>
          <w:lang w:eastAsia="zh-CN"/>
        </w:rPr>
        <w:t>security aspect of</w:t>
      </w:r>
      <w:r w:rsidR="001C4145">
        <w:rPr>
          <w:rFonts w:ascii="Arial" w:eastAsia="宋体" w:hAnsi="Arial" w:cs="Arial"/>
          <w:bCs/>
          <w:lang w:eastAsia="zh-CN"/>
        </w:rPr>
        <w:t xml:space="preserve"> </w:t>
      </w:r>
      <w:r w:rsidR="002B4FFD">
        <w:rPr>
          <w:rFonts w:ascii="Arial" w:eastAsia="宋体" w:hAnsi="Arial" w:cs="Arial" w:hint="eastAsia"/>
          <w:bCs/>
          <w:lang w:eastAsia="zh-CN"/>
        </w:rPr>
        <w:t xml:space="preserve">the </w:t>
      </w:r>
      <w:r w:rsidR="00940711"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Filtering Information</w:t>
      </w:r>
      <w:r w:rsidR="0094071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2B4FFD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and</w:t>
      </w:r>
      <w:r w:rsidR="0094071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EE39E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on </w:t>
      </w:r>
      <w:r w:rsidR="0094071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="002B4FFD"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single </w:t>
      </w:r>
      <w:proofErr w:type="spellStart"/>
      <w:r w:rsidR="002B4FFD"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="002B4FFD"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Identifier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3A9EFFF4" w14:textId="7B3F52E5" w:rsidR="008E4194" w:rsidRPr="008E4194" w:rsidRDefault="008E419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 kindly asks RAN2 to take the above information into account.</w:t>
      </w:r>
    </w:p>
    <w:bookmarkEnd w:id="8"/>
    <w:bookmarkEnd w:id="9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2</w:t>
      </w:r>
      <w:r>
        <w:rPr>
          <w:rFonts w:ascii="Arial" w:eastAsia="宋体" w:hAnsi="Arial"/>
          <w:sz w:val="36"/>
          <w:szCs w:val="36"/>
          <w:lang w:eastAsia="en-GB"/>
        </w:rPr>
        <w:tab/>
        <w:t>Actions</w:t>
      </w:r>
    </w:p>
    <w:p w14:paraId="6C267658" w14:textId="0ECCB150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To CT4</w:t>
      </w:r>
    </w:p>
    <w:p w14:paraId="5DED36E8" w14:textId="17AB0757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 kindly asks CT4 to provide the maximum length of the Filtering Information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37CB0F82" w14:textId="63A8A97B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T</w:t>
      </w: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o SA3</w:t>
      </w:r>
    </w:p>
    <w:p w14:paraId="6578EC53" w14:textId="767B7404" w:rsidR="00B05C37" w:rsidRDefault="00480789" w:rsidP="002F03A0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eastAsia="DengXian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r w:rsidR="00DB5B9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SA2 kindly </w:t>
      </w:r>
      <w:r w:rsidR="00DB5B96">
        <w:rPr>
          <w:rFonts w:ascii="Arial" w:eastAsia="宋体" w:hAnsi="Arial" w:cs="Arial" w:hint="eastAsia"/>
          <w:bCs/>
          <w:lang w:eastAsia="zh-CN"/>
        </w:rPr>
        <w:t xml:space="preserve">asks SA3 to provide feedback on </w:t>
      </w:r>
      <w:r w:rsidR="002B4FFD">
        <w:rPr>
          <w:rFonts w:ascii="Arial" w:eastAsia="宋体" w:hAnsi="Arial" w:cs="Arial" w:hint="eastAsia"/>
          <w:bCs/>
          <w:lang w:eastAsia="zh-CN"/>
        </w:rPr>
        <w:t>security aspect of</w:t>
      </w:r>
      <w:r w:rsidR="002B4FFD">
        <w:rPr>
          <w:rFonts w:ascii="Arial" w:eastAsia="宋体" w:hAnsi="Arial" w:cs="Arial"/>
          <w:bCs/>
          <w:lang w:eastAsia="zh-CN"/>
        </w:rPr>
        <w:t xml:space="preserve"> </w:t>
      </w:r>
      <w:r w:rsidR="002B4FFD">
        <w:rPr>
          <w:rFonts w:ascii="Arial" w:eastAsia="宋体" w:hAnsi="Arial" w:cs="Arial" w:hint="eastAsia"/>
          <w:bCs/>
          <w:lang w:eastAsia="zh-CN"/>
        </w:rPr>
        <w:t xml:space="preserve">the </w:t>
      </w:r>
      <w:r w:rsidR="00DB5B96"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Filtering Information</w:t>
      </w:r>
      <w:r w:rsidR="00DB5B9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2B4FFD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and</w:t>
      </w:r>
      <w:r w:rsidR="00AD686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on</w:t>
      </w:r>
      <w:r w:rsidR="00DB5B9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the </w:t>
      </w:r>
      <w:r w:rsidR="002B4FFD"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single </w:t>
      </w:r>
      <w:proofErr w:type="spellStart"/>
      <w:r w:rsidR="002B4FFD"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="002B4FFD"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Identifier</w:t>
      </w:r>
      <w:r w:rsidR="00DB5B96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677B28D7" w14:textId="77777777" w:rsidR="007B3AF3" w:rsidRDefault="007B3AF3" w:rsidP="007B3AF3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lastRenderedPageBreak/>
        <w:t xml:space="preserve">To </w:t>
      </w: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RAN2</w:t>
      </w:r>
    </w:p>
    <w:p w14:paraId="14BB10AB" w14:textId="2D183C7F" w:rsidR="007B3AF3" w:rsidRPr="007B3AF3" w:rsidRDefault="007B3AF3" w:rsidP="0089075A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 kindly asks RAN2 to take the above information into account.</w:t>
      </w:r>
    </w:p>
    <w:p w14:paraId="4FE39351" w14:textId="2485913E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3</w:t>
      </w:r>
      <w:r>
        <w:rPr>
          <w:rFonts w:ascii="Arial" w:eastAsia="宋体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宋体" w:hAnsi="Arial" w:cs="Arial" w:hint="eastAsia"/>
          <w:sz w:val="36"/>
          <w:szCs w:val="36"/>
          <w:lang w:eastAsia="zh-CN"/>
        </w:rPr>
        <w:t>SA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宋体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宋体" w:hAnsi="Arial"/>
          <w:sz w:val="36"/>
          <w:szCs w:val="36"/>
          <w:lang w:eastAsia="en-GB"/>
        </w:rPr>
        <w:t>meetings</w:t>
      </w:r>
    </w:p>
    <w:p w14:paraId="12337EC9" w14:textId="751332EE" w:rsidR="00BA47CD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宋体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B91AC6">
        <w:rPr>
          <w:rFonts w:ascii="Arial" w:eastAsia="宋体" w:hAnsi="Arial" w:cs="Arial" w:hint="eastAsia"/>
          <w:lang w:eastAsia="zh-CN"/>
        </w:rPr>
        <w:t>70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2025-0</w:t>
      </w:r>
      <w:r w:rsidR="00B91AC6">
        <w:rPr>
          <w:rFonts w:ascii="Arial" w:eastAsia="DengXian" w:hAnsi="Arial" w:cs="Arial" w:hint="eastAsia"/>
          <w:lang w:eastAsia="zh-CN"/>
        </w:rPr>
        <w:t>8-25</w:t>
      </w:r>
      <w:r>
        <w:rPr>
          <w:rFonts w:ascii="Arial" w:eastAsia="DengXian" w:hAnsi="Arial" w:cs="Arial"/>
          <w:lang w:eastAsia="zh-CN"/>
        </w:rPr>
        <w:t xml:space="preserve"> </w:t>
      </w:r>
      <w:r w:rsidR="00FE405E"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2025-0</w:t>
      </w:r>
      <w:r w:rsidR="00B91AC6">
        <w:rPr>
          <w:rFonts w:ascii="Arial" w:eastAsia="DengXian" w:hAnsi="Arial" w:cs="Arial" w:hint="eastAsia"/>
          <w:lang w:eastAsia="zh-CN"/>
        </w:rPr>
        <w:t>8</w:t>
      </w:r>
      <w:r>
        <w:rPr>
          <w:rFonts w:ascii="Arial" w:eastAsia="DengXian" w:hAnsi="Arial" w:cs="Arial"/>
          <w:lang w:eastAsia="zh-CN"/>
        </w:rPr>
        <w:t>-</w:t>
      </w:r>
      <w:r w:rsidR="00B91AC6">
        <w:rPr>
          <w:rFonts w:ascii="Arial" w:eastAsia="DengXian" w:hAnsi="Arial" w:cs="Arial" w:hint="eastAsia"/>
          <w:lang w:eastAsia="zh-CN"/>
        </w:rPr>
        <w:t>29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B91AC6" w:rsidRPr="00B91AC6">
        <w:rPr>
          <w:rFonts w:ascii="Arial" w:hAnsi="Arial" w:cs="Arial"/>
          <w:color w:val="312E25"/>
          <w:sz w:val="18"/>
          <w:szCs w:val="18"/>
          <w:shd w:val="clear" w:color="auto" w:fill="FFFFFF"/>
        </w:rPr>
        <w:t>Goteborg</w:t>
      </w:r>
      <w:r w:rsidR="00FE405E"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 w:rsidR="00B91AC6" w:rsidRPr="00B91AC6">
        <w:rPr>
          <w:rFonts w:ascii="Arial" w:hAnsi="Arial" w:cs="Arial"/>
          <w:color w:val="312E25"/>
          <w:sz w:val="18"/>
          <w:szCs w:val="18"/>
          <w:shd w:val="clear" w:color="auto" w:fill="FFFFFF"/>
        </w:rPr>
        <w:t>Sweden</w:t>
      </w:r>
    </w:p>
    <w:p w14:paraId="06B564A7" w14:textId="70CCE098" w:rsidR="00FE405E" w:rsidRP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eastAsia="宋体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宋体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B91AC6">
        <w:rPr>
          <w:rFonts w:ascii="Arial" w:eastAsia="宋体" w:hAnsi="Arial" w:cs="Arial" w:hint="eastAsia"/>
          <w:lang w:eastAsia="zh-CN"/>
        </w:rPr>
        <w:t>7</w:t>
      </w:r>
      <w:r>
        <w:rPr>
          <w:rFonts w:ascii="Arial" w:eastAsia="宋体" w:hAnsi="Arial" w:cs="Arial" w:hint="eastAsia"/>
          <w:lang w:eastAsia="zh-CN"/>
        </w:rPr>
        <w:t>1</w:t>
      </w:r>
      <w:r>
        <w:rPr>
          <w:rFonts w:ascii="Arial" w:hAnsi="Arial" w:cs="Arial"/>
          <w:lang w:eastAsia="zh-CN"/>
        </w:rPr>
        <w:tab/>
      </w:r>
      <w:r w:rsidR="00B91AC6">
        <w:rPr>
          <w:rFonts w:ascii="Arial" w:eastAsia="DengXian" w:hAnsi="Arial" w:cs="Arial"/>
          <w:lang w:eastAsia="zh-CN"/>
        </w:rPr>
        <w:t>2025-</w:t>
      </w:r>
      <w:r w:rsidR="00B91AC6">
        <w:rPr>
          <w:rFonts w:ascii="Arial" w:eastAsia="DengXian" w:hAnsi="Arial" w:cs="Arial" w:hint="eastAsia"/>
          <w:lang w:eastAsia="zh-CN"/>
        </w:rPr>
        <w:t>10-13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 w:rsidR="00B91AC6">
        <w:rPr>
          <w:rFonts w:ascii="Arial" w:eastAsia="DengXian" w:hAnsi="Arial" w:cs="Arial"/>
          <w:lang w:eastAsia="zh-CN"/>
        </w:rPr>
        <w:t xml:space="preserve"> 2025-</w:t>
      </w:r>
      <w:r w:rsidR="00B91AC6">
        <w:rPr>
          <w:rFonts w:ascii="Arial" w:eastAsia="DengXian" w:hAnsi="Arial" w:cs="Arial" w:hint="eastAsia"/>
          <w:lang w:eastAsia="zh-CN"/>
        </w:rPr>
        <w:t>10</w:t>
      </w:r>
      <w:r>
        <w:rPr>
          <w:rFonts w:ascii="Arial" w:eastAsia="DengXian" w:hAnsi="Arial" w:cs="Arial"/>
          <w:lang w:eastAsia="zh-CN"/>
        </w:rPr>
        <w:t>-</w:t>
      </w:r>
      <w:r w:rsidR="00B91AC6">
        <w:rPr>
          <w:rFonts w:ascii="Arial" w:eastAsia="DengXian" w:hAnsi="Arial" w:cs="Arial" w:hint="eastAsia"/>
          <w:lang w:eastAsia="zh-CN"/>
        </w:rPr>
        <w:t>17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B91AC6">
        <w:rPr>
          <w:rFonts w:ascii="Arial" w:eastAsia="宋体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Wuhan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 w:rsidR="00B91AC6">
        <w:rPr>
          <w:rFonts w:ascii="Arial" w:eastAsia="宋体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China</w:t>
      </w:r>
    </w:p>
    <w:sectPr w:rsidR="00FE405E" w:rsidRPr="00FE405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40EFFD5" w15:done="0"/>
  <w15:commentEx w15:paraId="6A1E46D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2AF7EBE" w16cex:dateUtc="2025-05-19T05:29:00Z"/>
  <w16cex:commentExtensible w16cex:durableId="67078787" w16cex:dateUtc="2025-05-19T05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40EFFD5" w16cid:durableId="22AF7EBE"/>
  <w16cid:commentId w16cid:paraId="6A1E46DD" w16cid:durableId="6707878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F6AFBC" w14:textId="77777777" w:rsidR="001B0233" w:rsidRDefault="001B0233">
      <w:pPr>
        <w:spacing w:after="0"/>
      </w:pPr>
      <w:r>
        <w:separator/>
      </w:r>
    </w:p>
  </w:endnote>
  <w:endnote w:type="continuationSeparator" w:id="0">
    <w:p w14:paraId="75577C13" w14:textId="77777777" w:rsidR="001B0233" w:rsidRDefault="001B0233">
      <w:pPr>
        <w:spacing w:after="0"/>
      </w:pPr>
      <w:r>
        <w:continuationSeparator/>
      </w:r>
    </w:p>
  </w:endnote>
  <w:endnote w:type="continuationNotice" w:id="1">
    <w:p w14:paraId="05173C10" w14:textId="77777777" w:rsidR="001B0233" w:rsidRDefault="001B02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EF8978" w14:textId="77777777" w:rsidR="001B0233" w:rsidRDefault="001B0233">
      <w:pPr>
        <w:spacing w:after="0"/>
      </w:pPr>
      <w:r>
        <w:separator/>
      </w:r>
    </w:p>
  </w:footnote>
  <w:footnote w:type="continuationSeparator" w:id="0">
    <w:p w14:paraId="0563314F" w14:textId="77777777" w:rsidR="001B0233" w:rsidRDefault="001B0233">
      <w:pPr>
        <w:spacing w:after="0"/>
      </w:pPr>
      <w:r>
        <w:continuationSeparator/>
      </w:r>
    </w:p>
  </w:footnote>
  <w:footnote w:type="continuationNotice" w:id="1">
    <w:p w14:paraId="1A54C45F" w14:textId="77777777" w:rsidR="001B0233" w:rsidRDefault="001B023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6ADD2" w14:textId="77777777" w:rsidR="00BA47CD" w:rsidRDefault="00480789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12"/>
  </w:num>
  <w:num w:numId="5">
    <w:abstractNumId w:val="3"/>
  </w:num>
  <w:num w:numId="6">
    <w:abstractNumId w:val="5"/>
  </w:num>
  <w:num w:numId="7">
    <w:abstractNumId w:val="8"/>
  </w:num>
  <w:num w:numId="8">
    <w:abstractNumId w:val="10"/>
  </w:num>
  <w:num w:numId="9">
    <w:abstractNumId w:val="6"/>
  </w:num>
  <w:num w:numId="10">
    <w:abstractNumId w:val="7"/>
  </w:num>
  <w:num w:numId="11">
    <w:abstractNumId w:val="2"/>
  </w:num>
  <w:num w:numId="12">
    <w:abstractNumId w:val="9"/>
  </w:num>
  <w:num w:numId="13">
    <w:abstractNumId w:val="4"/>
  </w:num>
  <w:num w:numId="14">
    <w:abstractNumId w:val="11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459A"/>
    <w:rsid w:val="00005B8F"/>
    <w:rsid w:val="0001522E"/>
    <w:rsid w:val="00016A68"/>
    <w:rsid w:val="0002200F"/>
    <w:rsid w:val="00022E4A"/>
    <w:rsid w:val="000238A3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0FF"/>
    <w:rsid w:val="000545BD"/>
    <w:rsid w:val="00054ECD"/>
    <w:rsid w:val="00061135"/>
    <w:rsid w:val="0006479F"/>
    <w:rsid w:val="000667C9"/>
    <w:rsid w:val="00070E09"/>
    <w:rsid w:val="00075B99"/>
    <w:rsid w:val="00080146"/>
    <w:rsid w:val="0008098B"/>
    <w:rsid w:val="00080BBC"/>
    <w:rsid w:val="00081A80"/>
    <w:rsid w:val="0008384C"/>
    <w:rsid w:val="00090765"/>
    <w:rsid w:val="00090E87"/>
    <w:rsid w:val="0009368A"/>
    <w:rsid w:val="000938BC"/>
    <w:rsid w:val="00095CEE"/>
    <w:rsid w:val="000A4829"/>
    <w:rsid w:val="000A6394"/>
    <w:rsid w:val="000A6856"/>
    <w:rsid w:val="000A6EC2"/>
    <w:rsid w:val="000B7FED"/>
    <w:rsid w:val="000C038A"/>
    <w:rsid w:val="000C2030"/>
    <w:rsid w:val="000C57EF"/>
    <w:rsid w:val="000C6598"/>
    <w:rsid w:val="000D1799"/>
    <w:rsid w:val="000D44B3"/>
    <w:rsid w:val="000D79C8"/>
    <w:rsid w:val="000D7F79"/>
    <w:rsid w:val="000E5039"/>
    <w:rsid w:val="000F0577"/>
    <w:rsid w:val="000F1E16"/>
    <w:rsid w:val="000F255C"/>
    <w:rsid w:val="000F2C36"/>
    <w:rsid w:val="000F7DCA"/>
    <w:rsid w:val="00101E45"/>
    <w:rsid w:val="0010213F"/>
    <w:rsid w:val="001043DB"/>
    <w:rsid w:val="00104CD0"/>
    <w:rsid w:val="00105254"/>
    <w:rsid w:val="00107E7A"/>
    <w:rsid w:val="0011553E"/>
    <w:rsid w:val="00117FBB"/>
    <w:rsid w:val="00120049"/>
    <w:rsid w:val="00140682"/>
    <w:rsid w:val="00141F0F"/>
    <w:rsid w:val="00145D43"/>
    <w:rsid w:val="00150C3A"/>
    <w:rsid w:val="00153F03"/>
    <w:rsid w:val="001566F0"/>
    <w:rsid w:val="00157117"/>
    <w:rsid w:val="001638AC"/>
    <w:rsid w:val="00166B55"/>
    <w:rsid w:val="00167A77"/>
    <w:rsid w:val="00176544"/>
    <w:rsid w:val="00176C51"/>
    <w:rsid w:val="00182B60"/>
    <w:rsid w:val="00185B38"/>
    <w:rsid w:val="001862E2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6AD0"/>
    <w:rsid w:val="001A7B60"/>
    <w:rsid w:val="001B01EB"/>
    <w:rsid w:val="001B0233"/>
    <w:rsid w:val="001B24AB"/>
    <w:rsid w:val="001B3E7D"/>
    <w:rsid w:val="001B52F0"/>
    <w:rsid w:val="001B5B6C"/>
    <w:rsid w:val="001B6B17"/>
    <w:rsid w:val="001B717C"/>
    <w:rsid w:val="001B7A65"/>
    <w:rsid w:val="001C0A9C"/>
    <w:rsid w:val="001C1EA8"/>
    <w:rsid w:val="001C4145"/>
    <w:rsid w:val="001C62DD"/>
    <w:rsid w:val="001C7A50"/>
    <w:rsid w:val="001D05AF"/>
    <w:rsid w:val="001D1AB6"/>
    <w:rsid w:val="001D3600"/>
    <w:rsid w:val="001D5922"/>
    <w:rsid w:val="001E41F3"/>
    <w:rsid w:val="001E492E"/>
    <w:rsid w:val="001E4FC6"/>
    <w:rsid w:val="001E71BC"/>
    <w:rsid w:val="001E7E93"/>
    <w:rsid w:val="001F0825"/>
    <w:rsid w:val="001F133E"/>
    <w:rsid w:val="00202076"/>
    <w:rsid w:val="00204B93"/>
    <w:rsid w:val="00213128"/>
    <w:rsid w:val="00232267"/>
    <w:rsid w:val="00232342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1F1"/>
    <w:rsid w:val="0026349D"/>
    <w:rsid w:val="002640DD"/>
    <w:rsid w:val="00264A83"/>
    <w:rsid w:val="00267AA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5442"/>
    <w:rsid w:val="002955F2"/>
    <w:rsid w:val="00296786"/>
    <w:rsid w:val="00296BA4"/>
    <w:rsid w:val="002A1ACE"/>
    <w:rsid w:val="002A3A57"/>
    <w:rsid w:val="002A4D8F"/>
    <w:rsid w:val="002A5F21"/>
    <w:rsid w:val="002B3CAA"/>
    <w:rsid w:val="002B4824"/>
    <w:rsid w:val="002B4FFD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35FE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50B67"/>
    <w:rsid w:val="003548BD"/>
    <w:rsid w:val="00355138"/>
    <w:rsid w:val="0035534B"/>
    <w:rsid w:val="00357360"/>
    <w:rsid w:val="003609EF"/>
    <w:rsid w:val="00360DCB"/>
    <w:rsid w:val="003612E7"/>
    <w:rsid w:val="003622B9"/>
    <w:rsid w:val="0036231A"/>
    <w:rsid w:val="003737E6"/>
    <w:rsid w:val="00374DD4"/>
    <w:rsid w:val="003762D4"/>
    <w:rsid w:val="003812A6"/>
    <w:rsid w:val="00382623"/>
    <w:rsid w:val="0038384B"/>
    <w:rsid w:val="00383EDF"/>
    <w:rsid w:val="00387F07"/>
    <w:rsid w:val="0039030C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C06DC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05801"/>
    <w:rsid w:val="00410371"/>
    <w:rsid w:val="0041166C"/>
    <w:rsid w:val="00412E36"/>
    <w:rsid w:val="004134C7"/>
    <w:rsid w:val="0042123F"/>
    <w:rsid w:val="004236BA"/>
    <w:rsid w:val="00423C50"/>
    <w:rsid w:val="004242F1"/>
    <w:rsid w:val="004270F9"/>
    <w:rsid w:val="00433DEB"/>
    <w:rsid w:val="004363EF"/>
    <w:rsid w:val="00436BEC"/>
    <w:rsid w:val="00437F03"/>
    <w:rsid w:val="00441077"/>
    <w:rsid w:val="004413B0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50F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D544B"/>
    <w:rsid w:val="004D6175"/>
    <w:rsid w:val="004E0CD0"/>
    <w:rsid w:val="004E331C"/>
    <w:rsid w:val="004E7EB7"/>
    <w:rsid w:val="004F6203"/>
    <w:rsid w:val="004F695A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5A75"/>
    <w:rsid w:val="00547111"/>
    <w:rsid w:val="00551165"/>
    <w:rsid w:val="0055371E"/>
    <w:rsid w:val="00556F13"/>
    <w:rsid w:val="00557E18"/>
    <w:rsid w:val="00562E79"/>
    <w:rsid w:val="00563943"/>
    <w:rsid w:val="0056495A"/>
    <w:rsid w:val="00570605"/>
    <w:rsid w:val="0057210C"/>
    <w:rsid w:val="005754D7"/>
    <w:rsid w:val="00576BCA"/>
    <w:rsid w:val="0058330F"/>
    <w:rsid w:val="0058349B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71A4"/>
    <w:rsid w:val="005D3C97"/>
    <w:rsid w:val="005D458B"/>
    <w:rsid w:val="005D5CE4"/>
    <w:rsid w:val="005E2A57"/>
    <w:rsid w:val="005E2C44"/>
    <w:rsid w:val="005F3E81"/>
    <w:rsid w:val="005F4134"/>
    <w:rsid w:val="005F6108"/>
    <w:rsid w:val="005F7648"/>
    <w:rsid w:val="005F78C8"/>
    <w:rsid w:val="00600205"/>
    <w:rsid w:val="0060107F"/>
    <w:rsid w:val="0060154F"/>
    <w:rsid w:val="00604DD2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793C"/>
    <w:rsid w:val="006419A9"/>
    <w:rsid w:val="00642763"/>
    <w:rsid w:val="006441CA"/>
    <w:rsid w:val="00645CC3"/>
    <w:rsid w:val="00651D67"/>
    <w:rsid w:val="00652768"/>
    <w:rsid w:val="00653DE4"/>
    <w:rsid w:val="00655B36"/>
    <w:rsid w:val="00663FE1"/>
    <w:rsid w:val="00665C47"/>
    <w:rsid w:val="0067118C"/>
    <w:rsid w:val="00676E9B"/>
    <w:rsid w:val="00681496"/>
    <w:rsid w:val="00682400"/>
    <w:rsid w:val="00684029"/>
    <w:rsid w:val="00684934"/>
    <w:rsid w:val="00684EFB"/>
    <w:rsid w:val="00686DCE"/>
    <w:rsid w:val="00686F5B"/>
    <w:rsid w:val="00691AC6"/>
    <w:rsid w:val="0069202B"/>
    <w:rsid w:val="006943C8"/>
    <w:rsid w:val="00695808"/>
    <w:rsid w:val="0069780B"/>
    <w:rsid w:val="006A1C49"/>
    <w:rsid w:val="006A755C"/>
    <w:rsid w:val="006B2363"/>
    <w:rsid w:val="006B46FB"/>
    <w:rsid w:val="006B53B7"/>
    <w:rsid w:val="006B7729"/>
    <w:rsid w:val="006C058C"/>
    <w:rsid w:val="006C57D5"/>
    <w:rsid w:val="006C593F"/>
    <w:rsid w:val="006C5FFA"/>
    <w:rsid w:val="006C63E0"/>
    <w:rsid w:val="006D0569"/>
    <w:rsid w:val="006D062D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5022"/>
    <w:rsid w:val="00787D00"/>
    <w:rsid w:val="00791999"/>
    <w:rsid w:val="00792342"/>
    <w:rsid w:val="00792A79"/>
    <w:rsid w:val="007950E4"/>
    <w:rsid w:val="00795F58"/>
    <w:rsid w:val="00796827"/>
    <w:rsid w:val="00796E18"/>
    <w:rsid w:val="007977A8"/>
    <w:rsid w:val="007B00F0"/>
    <w:rsid w:val="007B17DE"/>
    <w:rsid w:val="007B1E40"/>
    <w:rsid w:val="007B346F"/>
    <w:rsid w:val="007B3AF3"/>
    <w:rsid w:val="007B512A"/>
    <w:rsid w:val="007B51E1"/>
    <w:rsid w:val="007B5538"/>
    <w:rsid w:val="007B6E42"/>
    <w:rsid w:val="007C11B8"/>
    <w:rsid w:val="007C2097"/>
    <w:rsid w:val="007C303F"/>
    <w:rsid w:val="007C4742"/>
    <w:rsid w:val="007C7DC3"/>
    <w:rsid w:val="007D0AA5"/>
    <w:rsid w:val="007D2118"/>
    <w:rsid w:val="007D4C06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226A"/>
    <w:rsid w:val="008040A8"/>
    <w:rsid w:val="00805061"/>
    <w:rsid w:val="008063F0"/>
    <w:rsid w:val="0081473D"/>
    <w:rsid w:val="00821AD7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3F1F"/>
    <w:rsid w:val="00857775"/>
    <w:rsid w:val="008602A7"/>
    <w:rsid w:val="008621CF"/>
    <w:rsid w:val="008626E7"/>
    <w:rsid w:val="0086287B"/>
    <w:rsid w:val="00863853"/>
    <w:rsid w:val="00863EC8"/>
    <w:rsid w:val="008676CE"/>
    <w:rsid w:val="00870265"/>
    <w:rsid w:val="00870CD3"/>
    <w:rsid w:val="00870EE7"/>
    <w:rsid w:val="00871A9D"/>
    <w:rsid w:val="00872298"/>
    <w:rsid w:val="00874267"/>
    <w:rsid w:val="008748D7"/>
    <w:rsid w:val="00876D43"/>
    <w:rsid w:val="00880C6E"/>
    <w:rsid w:val="0088217E"/>
    <w:rsid w:val="008833A1"/>
    <w:rsid w:val="008863B9"/>
    <w:rsid w:val="00887496"/>
    <w:rsid w:val="0089075A"/>
    <w:rsid w:val="00891F99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D2A99"/>
    <w:rsid w:val="008D392E"/>
    <w:rsid w:val="008D3CCC"/>
    <w:rsid w:val="008D532C"/>
    <w:rsid w:val="008D55DD"/>
    <w:rsid w:val="008D5F3E"/>
    <w:rsid w:val="008D6E6B"/>
    <w:rsid w:val="008D757D"/>
    <w:rsid w:val="008E24D7"/>
    <w:rsid w:val="008E4194"/>
    <w:rsid w:val="008E6724"/>
    <w:rsid w:val="008E6E1B"/>
    <w:rsid w:val="008F1ECB"/>
    <w:rsid w:val="008F3789"/>
    <w:rsid w:val="008F686C"/>
    <w:rsid w:val="008F6EDD"/>
    <w:rsid w:val="008F7A54"/>
    <w:rsid w:val="009029DB"/>
    <w:rsid w:val="00904DD8"/>
    <w:rsid w:val="00912020"/>
    <w:rsid w:val="00912278"/>
    <w:rsid w:val="009148DE"/>
    <w:rsid w:val="00915657"/>
    <w:rsid w:val="00916F88"/>
    <w:rsid w:val="0091782E"/>
    <w:rsid w:val="009206F1"/>
    <w:rsid w:val="0092379B"/>
    <w:rsid w:val="0092428C"/>
    <w:rsid w:val="00924C50"/>
    <w:rsid w:val="009258BE"/>
    <w:rsid w:val="00925E1F"/>
    <w:rsid w:val="0093213B"/>
    <w:rsid w:val="00933F3E"/>
    <w:rsid w:val="00940711"/>
    <w:rsid w:val="0094105C"/>
    <w:rsid w:val="00941E30"/>
    <w:rsid w:val="00951A4F"/>
    <w:rsid w:val="009531B0"/>
    <w:rsid w:val="0095499A"/>
    <w:rsid w:val="00954AEF"/>
    <w:rsid w:val="00955138"/>
    <w:rsid w:val="00965078"/>
    <w:rsid w:val="009650AB"/>
    <w:rsid w:val="00971E9F"/>
    <w:rsid w:val="009741B3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46B8"/>
    <w:rsid w:val="009C6B88"/>
    <w:rsid w:val="009C7EAD"/>
    <w:rsid w:val="009D0237"/>
    <w:rsid w:val="009D2289"/>
    <w:rsid w:val="009D7842"/>
    <w:rsid w:val="009E0160"/>
    <w:rsid w:val="009E3297"/>
    <w:rsid w:val="009E632B"/>
    <w:rsid w:val="009E64F6"/>
    <w:rsid w:val="009F0A5B"/>
    <w:rsid w:val="009F734F"/>
    <w:rsid w:val="009F7585"/>
    <w:rsid w:val="00A05776"/>
    <w:rsid w:val="00A06EE4"/>
    <w:rsid w:val="00A106FB"/>
    <w:rsid w:val="00A10FE6"/>
    <w:rsid w:val="00A128C9"/>
    <w:rsid w:val="00A12951"/>
    <w:rsid w:val="00A14280"/>
    <w:rsid w:val="00A15FB5"/>
    <w:rsid w:val="00A246B6"/>
    <w:rsid w:val="00A27756"/>
    <w:rsid w:val="00A3687E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02E4"/>
    <w:rsid w:val="00A82B43"/>
    <w:rsid w:val="00A91340"/>
    <w:rsid w:val="00AA25C5"/>
    <w:rsid w:val="00AA2CBC"/>
    <w:rsid w:val="00AA41AD"/>
    <w:rsid w:val="00AA5052"/>
    <w:rsid w:val="00AA7622"/>
    <w:rsid w:val="00AB0E21"/>
    <w:rsid w:val="00AB186C"/>
    <w:rsid w:val="00AB2DB3"/>
    <w:rsid w:val="00AB2E1C"/>
    <w:rsid w:val="00AB674D"/>
    <w:rsid w:val="00AC0A57"/>
    <w:rsid w:val="00AC2468"/>
    <w:rsid w:val="00AC281C"/>
    <w:rsid w:val="00AC5820"/>
    <w:rsid w:val="00AC61FB"/>
    <w:rsid w:val="00AC7D64"/>
    <w:rsid w:val="00AD1CD8"/>
    <w:rsid w:val="00AD3B62"/>
    <w:rsid w:val="00AD686C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580A"/>
    <w:rsid w:val="00B4303E"/>
    <w:rsid w:val="00B5186C"/>
    <w:rsid w:val="00B55323"/>
    <w:rsid w:val="00B56A38"/>
    <w:rsid w:val="00B62ADC"/>
    <w:rsid w:val="00B644D2"/>
    <w:rsid w:val="00B66978"/>
    <w:rsid w:val="00B67B97"/>
    <w:rsid w:val="00B70611"/>
    <w:rsid w:val="00B70DA0"/>
    <w:rsid w:val="00B71D5E"/>
    <w:rsid w:val="00B72B8C"/>
    <w:rsid w:val="00B72EC7"/>
    <w:rsid w:val="00B75EB4"/>
    <w:rsid w:val="00B768F1"/>
    <w:rsid w:val="00B80112"/>
    <w:rsid w:val="00B80ED1"/>
    <w:rsid w:val="00B8146A"/>
    <w:rsid w:val="00B8451E"/>
    <w:rsid w:val="00B84A45"/>
    <w:rsid w:val="00B855E4"/>
    <w:rsid w:val="00B85B76"/>
    <w:rsid w:val="00B91AC6"/>
    <w:rsid w:val="00B925CB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2732"/>
    <w:rsid w:val="00BE3045"/>
    <w:rsid w:val="00BE46CA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5385"/>
    <w:rsid w:val="00C261DD"/>
    <w:rsid w:val="00C301F6"/>
    <w:rsid w:val="00C42563"/>
    <w:rsid w:val="00C46973"/>
    <w:rsid w:val="00C5389E"/>
    <w:rsid w:val="00C538A5"/>
    <w:rsid w:val="00C62129"/>
    <w:rsid w:val="00C62FCA"/>
    <w:rsid w:val="00C66969"/>
    <w:rsid w:val="00C66BA2"/>
    <w:rsid w:val="00C66C73"/>
    <w:rsid w:val="00C70681"/>
    <w:rsid w:val="00C74285"/>
    <w:rsid w:val="00C80C24"/>
    <w:rsid w:val="00C870F6"/>
    <w:rsid w:val="00C907B5"/>
    <w:rsid w:val="00C95985"/>
    <w:rsid w:val="00CA1680"/>
    <w:rsid w:val="00CA1E6F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5D5A"/>
    <w:rsid w:val="00CF29D4"/>
    <w:rsid w:val="00CF4CBA"/>
    <w:rsid w:val="00D00305"/>
    <w:rsid w:val="00D0389B"/>
    <w:rsid w:val="00D03F9A"/>
    <w:rsid w:val="00D059CF"/>
    <w:rsid w:val="00D06D51"/>
    <w:rsid w:val="00D07342"/>
    <w:rsid w:val="00D123F8"/>
    <w:rsid w:val="00D12AD8"/>
    <w:rsid w:val="00D12B5B"/>
    <w:rsid w:val="00D17EB2"/>
    <w:rsid w:val="00D21DAF"/>
    <w:rsid w:val="00D24980"/>
    <w:rsid w:val="00D24991"/>
    <w:rsid w:val="00D2577A"/>
    <w:rsid w:val="00D27593"/>
    <w:rsid w:val="00D348F6"/>
    <w:rsid w:val="00D36952"/>
    <w:rsid w:val="00D4271E"/>
    <w:rsid w:val="00D446C7"/>
    <w:rsid w:val="00D45314"/>
    <w:rsid w:val="00D456F0"/>
    <w:rsid w:val="00D464A8"/>
    <w:rsid w:val="00D464B6"/>
    <w:rsid w:val="00D4691B"/>
    <w:rsid w:val="00D46E69"/>
    <w:rsid w:val="00D50255"/>
    <w:rsid w:val="00D50999"/>
    <w:rsid w:val="00D532AB"/>
    <w:rsid w:val="00D533A4"/>
    <w:rsid w:val="00D533D6"/>
    <w:rsid w:val="00D55E68"/>
    <w:rsid w:val="00D568F1"/>
    <w:rsid w:val="00D57301"/>
    <w:rsid w:val="00D624A0"/>
    <w:rsid w:val="00D6282F"/>
    <w:rsid w:val="00D640A3"/>
    <w:rsid w:val="00D66520"/>
    <w:rsid w:val="00D66A6E"/>
    <w:rsid w:val="00D71682"/>
    <w:rsid w:val="00D72834"/>
    <w:rsid w:val="00D81ED2"/>
    <w:rsid w:val="00D84AE9"/>
    <w:rsid w:val="00D867C6"/>
    <w:rsid w:val="00D8698A"/>
    <w:rsid w:val="00D90423"/>
    <w:rsid w:val="00D9124E"/>
    <w:rsid w:val="00D91D43"/>
    <w:rsid w:val="00DA1491"/>
    <w:rsid w:val="00DA3143"/>
    <w:rsid w:val="00DA673D"/>
    <w:rsid w:val="00DA7CF0"/>
    <w:rsid w:val="00DB4F57"/>
    <w:rsid w:val="00DB5B96"/>
    <w:rsid w:val="00DB5E00"/>
    <w:rsid w:val="00DB5E1B"/>
    <w:rsid w:val="00DB5F61"/>
    <w:rsid w:val="00DB6FFC"/>
    <w:rsid w:val="00DC07D4"/>
    <w:rsid w:val="00DC2A70"/>
    <w:rsid w:val="00DD1148"/>
    <w:rsid w:val="00DD1179"/>
    <w:rsid w:val="00DD1943"/>
    <w:rsid w:val="00DD4C6F"/>
    <w:rsid w:val="00DD614E"/>
    <w:rsid w:val="00DD6635"/>
    <w:rsid w:val="00DE0149"/>
    <w:rsid w:val="00DE34CF"/>
    <w:rsid w:val="00DE5BF9"/>
    <w:rsid w:val="00DF40AE"/>
    <w:rsid w:val="00DF5857"/>
    <w:rsid w:val="00DF634D"/>
    <w:rsid w:val="00DF63F5"/>
    <w:rsid w:val="00DF670A"/>
    <w:rsid w:val="00E016E9"/>
    <w:rsid w:val="00E01A97"/>
    <w:rsid w:val="00E02F2D"/>
    <w:rsid w:val="00E13F3D"/>
    <w:rsid w:val="00E2035B"/>
    <w:rsid w:val="00E2257D"/>
    <w:rsid w:val="00E227DF"/>
    <w:rsid w:val="00E302F5"/>
    <w:rsid w:val="00E32A28"/>
    <w:rsid w:val="00E34898"/>
    <w:rsid w:val="00E359B2"/>
    <w:rsid w:val="00E52B41"/>
    <w:rsid w:val="00E536C3"/>
    <w:rsid w:val="00E57C1F"/>
    <w:rsid w:val="00E61DA4"/>
    <w:rsid w:val="00E66C8B"/>
    <w:rsid w:val="00E67269"/>
    <w:rsid w:val="00E7242B"/>
    <w:rsid w:val="00E731E7"/>
    <w:rsid w:val="00E73660"/>
    <w:rsid w:val="00E76D7D"/>
    <w:rsid w:val="00E811F4"/>
    <w:rsid w:val="00E83756"/>
    <w:rsid w:val="00E84AB2"/>
    <w:rsid w:val="00E9491B"/>
    <w:rsid w:val="00EA1553"/>
    <w:rsid w:val="00EA5EE9"/>
    <w:rsid w:val="00EA7B29"/>
    <w:rsid w:val="00EB09B7"/>
    <w:rsid w:val="00EB177F"/>
    <w:rsid w:val="00EB1C24"/>
    <w:rsid w:val="00EB3584"/>
    <w:rsid w:val="00EB37EB"/>
    <w:rsid w:val="00EB72B5"/>
    <w:rsid w:val="00ED0358"/>
    <w:rsid w:val="00ED5C90"/>
    <w:rsid w:val="00EE39E1"/>
    <w:rsid w:val="00EE59AE"/>
    <w:rsid w:val="00EE7D7C"/>
    <w:rsid w:val="00EF2A05"/>
    <w:rsid w:val="00EF409A"/>
    <w:rsid w:val="00F00D4F"/>
    <w:rsid w:val="00F11631"/>
    <w:rsid w:val="00F117E6"/>
    <w:rsid w:val="00F14BBB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4D03"/>
    <w:rsid w:val="00F658B5"/>
    <w:rsid w:val="00F74968"/>
    <w:rsid w:val="00F845AE"/>
    <w:rsid w:val="00F85C51"/>
    <w:rsid w:val="00F8742B"/>
    <w:rsid w:val="00F8774F"/>
    <w:rsid w:val="00F87E7C"/>
    <w:rsid w:val="00F91D47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A7E89"/>
    <w:rsid w:val="00FB2469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FC8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2230-5B03-45B7-B3C4-38BF8FFE06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r01</cp:lastModifiedBy>
  <cp:revision>7</cp:revision>
  <cp:lastPrinted>1900-12-31T16:00:00Z</cp:lastPrinted>
  <dcterms:created xsi:type="dcterms:W3CDTF">2025-05-23T02:50:00Z</dcterms:created>
  <dcterms:modified xsi:type="dcterms:W3CDTF">2025-05-23T02:52:00Z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