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EE02" w14:textId="6CEE3A0C" w:rsidR="001E7AAD" w:rsidRPr="00953931" w:rsidRDefault="001E7AAD" w:rsidP="001E7AA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</w:t>
      </w:r>
      <w:r>
        <w:rPr>
          <w:rFonts w:ascii="Arial" w:hAnsi="Arial" w:cs="Arial"/>
          <w:b/>
          <w:noProof/>
          <w:sz w:val="24"/>
        </w:rPr>
        <w:t>9</w:t>
      </w:r>
    </w:p>
    <w:p w14:paraId="3C958A5C" w14:textId="77777777" w:rsidR="001E7AAD" w:rsidRPr="00953931" w:rsidRDefault="001E7AAD" w:rsidP="001E7AA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89916BD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S2-2502841</w:t>
      </w:r>
    </w:p>
    <w:p w14:paraId="291DD35C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1A7B953E" w14:textId="540A459F" w:rsidR="00D005D8" w:rsidRPr="00D005D8" w:rsidRDefault="00D005D8" w:rsidP="00D005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19A2ED7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1E7A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E7AAD">
        <w:rPr>
          <w:rFonts w:ascii="Arial" w:hAnsi="Arial" w:cs="Arial"/>
          <w:b/>
          <w:sz w:val="22"/>
          <w:szCs w:val="22"/>
          <w:lang w:val="fr-FR"/>
        </w:rPr>
        <w:t>To:</w:t>
      </w:r>
      <w:r w:rsidRPr="001E7A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4126D" w:rsidRPr="001E7AAD">
        <w:rPr>
          <w:rFonts w:ascii="Arial" w:hAnsi="Arial" w:cs="Arial"/>
          <w:b/>
          <w:sz w:val="22"/>
          <w:szCs w:val="22"/>
          <w:lang w:val="fr-FR"/>
        </w:rPr>
        <w:t>TSG RAN</w:t>
      </w:r>
      <w:r w:rsidR="004A2F8B" w:rsidRPr="001E7AAD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7768506E" w14:textId="5DC2C3C0" w:rsidR="00B97703" w:rsidRPr="001E7A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1E7AAD">
        <w:rPr>
          <w:rFonts w:ascii="Arial" w:hAnsi="Arial" w:cs="Arial"/>
          <w:b/>
          <w:sz w:val="22"/>
          <w:szCs w:val="22"/>
          <w:lang w:val="fr-FR"/>
        </w:rPr>
        <w:t>Cc:</w:t>
      </w:r>
      <w:r w:rsidRPr="001E7A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F5080" w:rsidRPr="001E7AAD">
        <w:rPr>
          <w:rFonts w:ascii="Arial" w:hAnsi="Arial" w:cs="Arial"/>
          <w:b/>
          <w:bCs/>
          <w:sz w:val="22"/>
          <w:szCs w:val="22"/>
          <w:lang w:val="fr-FR"/>
        </w:rPr>
        <w:t xml:space="preserve">TSG SA, </w:t>
      </w:r>
      <w:r w:rsidR="00A4126D" w:rsidRPr="001E7AAD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bookmarkEnd w:id="5"/>
    <w:bookmarkEnd w:id="6"/>
    <w:p w14:paraId="77E2942D" w14:textId="77777777" w:rsidR="00B97703" w:rsidRPr="001E7AA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1281E07" w14:textId="79B36F75" w:rsidR="007D6A5E" w:rsidRPr="001E7AAD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val="fr-FR"/>
        </w:rPr>
      </w:pPr>
      <w:r w:rsidRPr="001E7AA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E7AA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E7AAD">
        <w:rPr>
          <w:rFonts w:ascii="Arial" w:hAnsi="Arial" w:cs="Arial"/>
          <w:b/>
          <w:sz w:val="22"/>
          <w:szCs w:val="22"/>
          <w:lang w:val="fr-FR"/>
        </w:rPr>
        <w:t>:</w:t>
      </w:r>
      <w:r w:rsidRPr="001E7AA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FBEE18C" w14:textId="77777777" w:rsidR="00324252" w:rsidRPr="001E7AAD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  <w:r w:rsidRPr="001E7AAD">
        <w:rPr>
          <w:rFonts w:ascii="Arial" w:eastAsia="DengXian" w:hAnsi="Arial" w:cs="Arial"/>
          <w:b/>
          <w:bCs/>
          <w:sz w:val="22"/>
          <w:szCs w:val="22"/>
          <w:lang w:val="fr-FR"/>
        </w:rPr>
        <w:t>Yizhi Yao</w:t>
      </w:r>
    </w:p>
    <w:p w14:paraId="18DF7D9F" w14:textId="77777777" w:rsidR="00324252" w:rsidRPr="001E7AAD" w:rsidRDefault="00000000" w:rsidP="00324252">
      <w:pPr>
        <w:overflowPunct/>
        <w:autoSpaceDE/>
        <w:autoSpaceDN/>
        <w:adjustRightInd/>
        <w:spacing w:after="60"/>
        <w:ind w:left="1985"/>
        <w:textAlignment w:val="auto"/>
        <w:rPr>
          <w:lang w:val="fr-FR"/>
        </w:rPr>
      </w:pPr>
      <w:hyperlink r:id="rId7" w:history="1">
        <w:r w:rsidR="00324252" w:rsidRPr="001E7AAD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  <w:lang w:val="fr-FR"/>
          </w:rPr>
          <w:t>Yizhi.yao@intel.com</w:t>
        </w:r>
      </w:hyperlink>
    </w:p>
    <w:p w14:paraId="5096D696" w14:textId="77777777" w:rsidR="00324252" w:rsidRPr="001E7AAD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000000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</w:rPr>
        <w:t>Xiaoli</w:t>
      </w:r>
      <w:proofErr w:type="spellEnd"/>
      <w:r>
        <w:rPr>
          <w:rFonts w:ascii="Arial" w:eastAsia="DengXian" w:hAnsi="Arial" w:cs="Arial"/>
          <w:b/>
          <w:bCs/>
          <w:sz w:val="22"/>
          <w:szCs w:val="22"/>
        </w:rPr>
        <w:t xml:space="preserve"> Shi</w:t>
      </w:r>
    </w:p>
    <w:p w14:paraId="177322F7" w14:textId="582F37A8" w:rsidR="0097598A" w:rsidRDefault="00000000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 xml:space="preserve">UE-&gt; </w:t>
      </w:r>
      <w:proofErr w:type="spellStart"/>
      <w:r w:rsidR="004A2F8B" w:rsidRPr="004A2F8B">
        <w:t>gNB</w:t>
      </w:r>
      <w:proofErr w:type="spellEnd"/>
      <w:r w:rsidR="004A2F8B" w:rsidRPr="004A2F8B">
        <w:t>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 xml:space="preserve">UE and </w:t>
      </w:r>
      <w:proofErr w:type="spellStart"/>
      <w:r w:rsidR="00996740">
        <w:t>gNB</w:t>
      </w:r>
      <w:proofErr w:type="spellEnd"/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lastRenderedPageBreak/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7C4F" w14:textId="77777777" w:rsidR="0037790A" w:rsidRDefault="0037790A">
      <w:pPr>
        <w:spacing w:after="0"/>
      </w:pPr>
      <w:r>
        <w:separator/>
      </w:r>
    </w:p>
  </w:endnote>
  <w:endnote w:type="continuationSeparator" w:id="0">
    <w:p w14:paraId="2D6D4F6D" w14:textId="77777777" w:rsidR="0037790A" w:rsidRDefault="003779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9B41" w14:textId="77777777" w:rsidR="0037790A" w:rsidRDefault="0037790A">
      <w:pPr>
        <w:spacing w:after="0"/>
      </w:pPr>
      <w:r>
        <w:separator/>
      </w:r>
    </w:p>
  </w:footnote>
  <w:footnote w:type="continuationSeparator" w:id="0">
    <w:p w14:paraId="370EAD1F" w14:textId="77777777" w:rsidR="0037790A" w:rsidRDefault="003779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34859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E7AAD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7790A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202AE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05D8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3</cp:revision>
  <cp:lastPrinted>2002-04-23T07:10:00Z</cp:lastPrinted>
  <dcterms:created xsi:type="dcterms:W3CDTF">2025-03-22T12:28:00Z</dcterms:created>
  <dcterms:modified xsi:type="dcterms:W3CDTF">2025-04-28T14:07:00Z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