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630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9620CE" w14:paraId="10B00D65" w14:textId="77777777" w:rsidTr="00773C08">
        <w:trPr>
          <w:cantSplit/>
        </w:trPr>
        <w:tc>
          <w:tcPr>
            <w:tcW w:w="6487" w:type="dxa"/>
            <w:vAlign w:val="center"/>
          </w:tcPr>
          <w:p w14:paraId="658CAEC0" w14:textId="77777777" w:rsidR="00773C08" w:rsidRDefault="00773C08" w:rsidP="00773C08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</w:p>
          <w:p w14:paraId="1A3D4A61" w14:textId="11D64E76" w:rsidR="009F6520" w:rsidRPr="009620CE" w:rsidRDefault="009F6520" w:rsidP="00773C08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9620C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C5B2BE7" w14:textId="77777777" w:rsidR="009F6520" w:rsidRPr="009620CE" w:rsidRDefault="006B530D" w:rsidP="00773C0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9620CE">
              <w:rPr>
                <w:noProof/>
                <w:lang w:eastAsia="en-GB"/>
              </w:rPr>
              <w:drawing>
                <wp:inline distT="0" distB="0" distL="0" distR="0" wp14:anchorId="334A48C0" wp14:editId="28B1CA73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9620CE" w14:paraId="7908140A" w14:textId="77777777" w:rsidTr="00773C08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CFE9250" w14:textId="77777777" w:rsidR="000069D4" w:rsidRPr="009620CE" w:rsidRDefault="000069D4" w:rsidP="00773C08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D3FF0DC" w14:textId="77777777" w:rsidR="000069D4" w:rsidRPr="009620CE" w:rsidRDefault="000069D4" w:rsidP="00773C08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9620CE" w14:paraId="3130CDA0" w14:textId="77777777" w:rsidTr="00773C08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45F5C7F5" w14:textId="77777777" w:rsidR="000069D4" w:rsidRPr="009620CE" w:rsidRDefault="000069D4" w:rsidP="00773C08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104D375" w14:textId="77777777" w:rsidR="000069D4" w:rsidRPr="009620CE" w:rsidRDefault="000069D4" w:rsidP="00773C08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701F4C" w14:paraId="2C1AB4D4" w14:textId="77777777" w:rsidTr="00773C08">
        <w:trPr>
          <w:cantSplit/>
        </w:trPr>
        <w:tc>
          <w:tcPr>
            <w:tcW w:w="6487" w:type="dxa"/>
            <w:vMerge w:val="restart"/>
          </w:tcPr>
          <w:p w14:paraId="384D4DB7" w14:textId="076FBA88" w:rsidR="006B530D" w:rsidRPr="00701F4C" w:rsidRDefault="00701F4C" w:rsidP="00773C0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701F4C">
              <w:rPr>
                <w:rFonts w:ascii="Verdana" w:hAnsi="Verdana"/>
                <w:sz w:val="20"/>
                <w:lang w:val="fr-FR"/>
              </w:rPr>
              <w:t>Source: Document 5D/TEMP/405(Re</w:t>
            </w:r>
            <w:r>
              <w:rPr>
                <w:rFonts w:ascii="Verdana" w:hAnsi="Verdana"/>
                <w:sz w:val="20"/>
                <w:lang w:val="fr-FR"/>
              </w:rPr>
              <w:t>v.1)</w:t>
            </w:r>
          </w:p>
        </w:tc>
        <w:tc>
          <w:tcPr>
            <w:tcW w:w="3402" w:type="dxa"/>
          </w:tcPr>
          <w:p w14:paraId="08AB3B9D" w14:textId="1213C56B" w:rsidR="000069D4" w:rsidRPr="00701F4C" w:rsidRDefault="000069D4" w:rsidP="00773C08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val="fr-FR" w:eastAsia="zh-CN"/>
              </w:rPr>
            </w:pPr>
          </w:p>
        </w:tc>
      </w:tr>
      <w:tr w:rsidR="000069D4" w:rsidRPr="009620CE" w14:paraId="541D31C7" w14:textId="77777777" w:rsidTr="00773C08">
        <w:trPr>
          <w:cantSplit/>
        </w:trPr>
        <w:tc>
          <w:tcPr>
            <w:tcW w:w="6487" w:type="dxa"/>
            <w:vMerge/>
          </w:tcPr>
          <w:p w14:paraId="1797E4BC" w14:textId="77777777" w:rsidR="000069D4" w:rsidRPr="00701F4C" w:rsidRDefault="000069D4" w:rsidP="00773C08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392ED138" w14:textId="59C240F0" w:rsidR="000069D4" w:rsidRPr="00A235CD" w:rsidRDefault="00701F4C" w:rsidP="00773C0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ja-JP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 November</w:t>
            </w:r>
            <w:r w:rsidR="0000673F">
              <w:rPr>
                <w:rFonts w:ascii="Verdana" w:hAnsi="Verdana" w:hint="eastAsia"/>
                <w:b/>
                <w:sz w:val="20"/>
                <w:lang w:eastAsia="ja-JP"/>
              </w:rPr>
              <w:t xml:space="preserve"> </w:t>
            </w:r>
            <w:r w:rsidR="006B530D" w:rsidRPr="009620CE">
              <w:rPr>
                <w:rFonts w:ascii="Verdana" w:hAnsi="Verdana"/>
                <w:b/>
                <w:sz w:val="20"/>
                <w:lang w:eastAsia="zh-CN"/>
              </w:rPr>
              <w:t>202</w:t>
            </w:r>
            <w:r w:rsidR="00A235CD">
              <w:rPr>
                <w:rFonts w:ascii="Verdana" w:hAnsi="Verdana" w:hint="eastAsia"/>
                <w:b/>
                <w:sz w:val="20"/>
                <w:lang w:eastAsia="ja-JP"/>
              </w:rPr>
              <w:t>5</w:t>
            </w:r>
          </w:p>
        </w:tc>
      </w:tr>
      <w:tr w:rsidR="000069D4" w:rsidRPr="009620CE" w14:paraId="32745D70" w14:textId="77777777" w:rsidTr="00773C08">
        <w:trPr>
          <w:cantSplit/>
        </w:trPr>
        <w:tc>
          <w:tcPr>
            <w:tcW w:w="6487" w:type="dxa"/>
            <w:vMerge/>
          </w:tcPr>
          <w:p w14:paraId="7F0B705D" w14:textId="77777777" w:rsidR="000069D4" w:rsidRPr="009620CE" w:rsidRDefault="000069D4" w:rsidP="00773C08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74E28E27" w14:textId="77777777" w:rsidR="000069D4" w:rsidRPr="009620CE" w:rsidRDefault="006B530D" w:rsidP="00773C08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9620CE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9620CE" w14:paraId="4275BD0B" w14:textId="77777777" w:rsidTr="00773C08">
        <w:trPr>
          <w:cantSplit/>
        </w:trPr>
        <w:tc>
          <w:tcPr>
            <w:tcW w:w="9889" w:type="dxa"/>
            <w:gridSpan w:val="2"/>
          </w:tcPr>
          <w:p w14:paraId="3531617D" w14:textId="64E0B31A" w:rsidR="000069D4" w:rsidRPr="009620CE" w:rsidRDefault="00701F4C" w:rsidP="00773C08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ITU-R Working Party 5D</w:t>
            </w:r>
          </w:p>
        </w:tc>
      </w:tr>
      <w:tr w:rsidR="000069D4" w:rsidRPr="009620CE" w14:paraId="5E4E9F85" w14:textId="77777777" w:rsidTr="00773C08">
        <w:trPr>
          <w:cantSplit/>
        </w:trPr>
        <w:tc>
          <w:tcPr>
            <w:tcW w:w="9889" w:type="dxa"/>
            <w:gridSpan w:val="2"/>
          </w:tcPr>
          <w:p w14:paraId="39E23786" w14:textId="5D451A1C" w:rsidR="000069D4" w:rsidRPr="009620CE" w:rsidRDefault="009F3995" w:rsidP="00773C08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9620CE">
              <w:rPr>
                <w:caps w:val="0"/>
              </w:rPr>
              <w:t xml:space="preserve">LIAISON STATEMENT TO </w:t>
            </w:r>
            <w:r w:rsidRPr="009620CE">
              <w:rPr>
                <w:caps w:val="0"/>
                <w:lang w:eastAsia="ja-JP"/>
              </w:rPr>
              <w:t>EXTERNAL ORGANIZATIONS</w:t>
            </w:r>
            <w:r w:rsidR="009620CE" w:rsidRPr="00B31B81">
              <w:rPr>
                <w:bCs/>
                <w:position w:val="6"/>
                <w:sz w:val="18"/>
              </w:rPr>
              <w:footnoteReference w:id="1"/>
            </w:r>
            <w:r w:rsidRPr="00B31B81">
              <w:rPr>
                <w:bCs/>
                <w:caps w:val="0"/>
              </w:rPr>
              <w:t xml:space="preserve"> </w:t>
            </w:r>
            <w:r w:rsidRPr="0085762D">
              <w:rPr>
                <w:caps w:val="0"/>
              </w:rPr>
              <w:t xml:space="preserve">ON THE </w:t>
            </w:r>
            <w:r w:rsidRPr="0085762D">
              <w:rPr>
                <w:caps w:val="0"/>
                <w:lang w:eastAsia="ja-JP"/>
              </w:rPr>
              <w:t xml:space="preserve">SCHEDULE FOR UPDATING </w:t>
            </w:r>
            <w:r w:rsidRPr="0085762D">
              <w:rPr>
                <w:caps w:val="0"/>
              </w:rPr>
              <w:t>RECOMMENDATION ITU-R M.</w:t>
            </w:r>
            <w:r>
              <w:rPr>
                <w:caps w:val="0"/>
                <w:lang w:eastAsia="ja-JP"/>
              </w:rPr>
              <w:t>2012</w:t>
            </w:r>
            <w:r w:rsidRPr="0085762D">
              <w:rPr>
                <w:caps w:val="0"/>
                <w:lang w:eastAsia="ja-JP"/>
              </w:rPr>
              <w:t xml:space="preserve"> TO</w:t>
            </w:r>
            <w:r w:rsidR="004B3129">
              <w:rPr>
                <w:caps w:val="0"/>
              </w:rPr>
              <w:t> </w:t>
            </w:r>
            <w:r w:rsidRPr="0085762D">
              <w:rPr>
                <w:caps w:val="0"/>
              </w:rPr>
              <w:t xml:space="preserve">REVISION </w:t>
            </w:r>
            <w:r>
              <w:rPr>
                <w:caps w:val="0"/>
                <w:lang w:eastAsia="ja-JP"/>
              </w:rPr>
              <w:t>8</w:t>
            </w:r>
          </w:p>
        </w:tc>
      </w:tr>
      <w:tr w:rsidR="000069D4" w:rsidRPr="009620CE" w14:paraId="0F7824CA" w14:textId="77777777" w:rsidTr="00773C08">
        <w:trPr>
          <w:cantSplit/>
        </w:trPr>
        <w:tc>
          <w:tcPr>
            <w:tcW w:w="9889" w:type="dxa"/>
            <w:gridSpan w:val="2"/>
          </w:tcPr>
          <w:p w14:paraId="094AA3BC" w14:textId="77777777" w:rsidR="000069D4" w:rsidRPr="009620CE" w:rsidRDefault="000069D4" w:rsidP="00773C08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1EC4403A" w14:textId="77777777" w:rsidR="002A58E9" w:rsidRDefault="002A58E9" w:rsidP="002A58E9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bookmarkStart w:id="8" w:name="dbreak"/>
      <w:bookmarkEnd w:id="7"/>
      <w:bookmarkEnd w:id="8"/>
      <w:r>
        <w:rPr>
          <w:rFonts w:ascii="Arial" w:hAnsi="Arial" w:cs="Arial"/>
          <w:b/>
          <w:bCs/>
          <w:szCs w:val="26"/>
        </w:rPr>
        <w:t>TSG SA Meeting #SP-110</w:t>
      </w:r>
      <w:r>
        <w:rPr>
          <w:rFonts w:ascii="Arial" w:hAnsi="Arial" w:cs="Arial"/>
          <w:b/>
          <w:bCs/>
          <w:szCs w:val="26"/>
        </w:rPr>
        <w:tab/>
        <w:t>SP-251288</w:t>
      </w:r>
    </w:p>
    <w:p w14:paraId="69E0C01E" w14:textId="77777777" w:rsidR="002A58E9" w:rsidRDefault="002A58E9" w:rsidP="002A58E9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09 - 12 December, 2025, Baltimore, USA</w:t>
      </w:r>
    </w:p>
    <w:p w14:paraId="31ACF766" w14:textId="77777777" w:rsidR="00773C08" w:rsidRDefault="00773C08" w:rsidP="004B3129">
      <w:pPr>
        <w:spacing w:before="360"/>
        <w:ind w:right="-142"/>
      </w:pPr>
    </w:p>
    <w:p w14:paraId="39A5848F" w14:textId="35E873BD" w:rsidR="000879D1" w:rsidRDefault="006B530D" w:rsidP="004B3129">
      <w:pPr>
        <w:spacing w:before="360"/>
        <w:ind w:right="-142"/>
        <w:rPr>
          <w:lang w:eastAsia="ja-JP"/>
        </w:rPr>
      </w:pPr>
      <w:r w:rsidRPr="009620CE">
        <w:t xml:space="preserve">Working Party (WP) 5D thanks the relevant External Organizations for their work </w:t>
      </w:r>
      <w:r w:rsidR="009620CE" w:rsidRPr="009620CE">
        <w:t>in regard to</w:t>
      </w:r>
      <w:r w:rsidR="005057EF">
        <w:rPr>
          <w:rFonts w:hint="eastAsia"/>
          <w:lang w:eastAsia="ja-JP"/>
        </w:rPr>
        <w:t xml:space="preserve"> </w:t>
      </w:r>
      <w:r w:rsidRPr="009620CE">
        <w:t xml:space="preserve">Recommendation </w:t>
      </w:r>
      <w:r w:rsidRPr="009620CE">
        <w:rPr>
          <w:color w:val="000000"/>
          <w:szCs w:val="24"/>
        </w:rPr>
        <w:t xml:space="preserve">ITU-R M.2012 – </w:t>
      </w:r>
      <w:r w:rsidRPr="009620CE">
        <w:rPr>
          <w:i/>
          <w:color w:val="000000"/>
          <w:szCs w:val="24"/>
        </w:rPr>
        <w:t>Detailed specifications of the terrestrial radio interfaces of International Mobile Telecommunications-Advanced (IMT-Advanced)</w:t>
      </w:r>
      <w:r w:rsidRPr="009620CE">
        <w:t xml:space="preserve">. </w:t>
      </w:r>
      <w:r w:rsidR="00FF1A69">
        <w:rPr>
          <w:rFonts w:hint="eastAsia"/>
          <w:lang w:eastAsia="ja-JP"/>
        </w:rPr>
        <w:t>WP 5D wishes to inform the relevant Ex</w:t>
      </w:r>
      <w:r w:rsidR="00AB346E">
        <w:rPr>
          <w:rFonts w:hint="eastAsia"/>
          <w:lang w:eastAsia="ja-JP"/>
        </w:rPr>
        <w:t>t</w:t>
      </w:r>
      <w:r w:rsidR="00FF1A69">
        <w:rPr>
          <w:rFonts w:hint="eastAsia"/>
          <w:lang w:eastAsia="ja-JP"/>
        </w:rPr>
        <w:t>ernal Or</w:t>
      </w:r>
      <w:r w:rsidR="00AB346E">
        <w:rPr>
          <w:rFonts w:hint="eastAsia"/>
          <w:lang w:eastAsia="ja-JP"/>
        </w:rPr>
        <w:t xml:space="preserve">ganizations that WP 5D </w:t>
      </w:r>
      <w:r w:rsidR="00AC06D8">
        <w:rPr>
          <w:rFonts w:hint="eastAsia"/>
          <w:lang w:eastAsia="ja-JP"/>
        </w:rPr>
        <w:t xml:space="preserve">meeting #50 finalised </w:t>
      </w:r>
      <w:r w:rsidR="008A15D7">
        <w:rPr>
          <w:lang w:eastAsia="ja-JP"/>
        </w:rPr>
        <w:t>the</w:t>
      </w:r>
      <w:r w:rsidR="008A15D7">
        <w:rPr>
          <w:rFonts w:hint="eastAsia"/>
          <w:lang w:eastAsia="ja-JP"/>
        </w:rPr>
        <w:t xml:space="preserve"> Draft Revision of Recommendation ITU-R M.2012-6 </w:t>
      </w:r>
      <w:r w:rsidR="00EE6C7D">
        <w:rPr>
          <w:rFonts w:hint="eastAsia"/>
          <w:lang w:eastAsia="ja-JP"/>
        </w:rPr>
        <w:t xml:space="preserve">and </w:t>
      </w:r>
      <w:r w:rsidR="00EE6C7D">
        <w:rPr>
          <w:lang w:eastAsia="ja-JP"/>
        </w:rPr>
        <w:t>forwards</w:t>
      </w:r>
      <w:r w:rsidR="00EE6C7D">
        <w:rPr>
          <w:rFonts w:hint="eastAsia"/>
          <w:lang w:eastAsia="ja-JP"/>
        </w:rPr>
        <w:t xml:space="preserve"> </w:t>
      </w:r>
      <w:r w:rsidR="00D8573C">
        <w:rPr>
          <w:rFonts w:hint="eastAsia"/>
          <w:lang w:eastAsia="ja-JP"/>
        </w:rPr>
        <w:t xml:space="preserve">it </w:t>
      </w:r>
      <w:r w:rsidR="00321611">
        <w:rPr>
          <w:rFonts w:hint="eastAsia"/>
          <w:lang w:eastAsia="ja-JP"/>
        </w:rPr>
        <w:t xml:space="preserve">to </w:t>
      </w:r>
      <w:r w:rsidR="002B1C62">
        <w:rPr>
          <w:rFonts w:hint="eastAsia"/>
          <w:lang w:eastAsia="ja-JP"/>
        </w:rPr>
        <w:t>S</w:t>
      </w:r>
      <w:r w:rsidR="00F0398E">
        <w:rPr>
          <w:rFonts w:hint="eastAsia"/>
          <w:lang w:eastAsia="ja-JP"/>
        </w:rPr>
        <w:t xml:space="preserve">tudy </w:t>
      </w:r>
      <w:r w:rsidR="002B1C62">
        <w:rPr>
          <w:rFonts w:hint="eastAsia"/>
          <w:lang w:eastAsia="ja-JP"/>
        </w:rPr>
        <w:t>G</w:t>
      </w:r>
      <w:r w:rsidR="00F0398E">
        <w:rPr>
          <w:rFonts w:hint="eastAsia"/>
          <w:lang w:eastAsia="ja-JP"/>
        </w:rPr>
        <w:t>roup (SG</w:t>
      </w:r>
      <w:r w:rsidR="002B1C62">
        <w:rPr>
          <w:rFonts w:hint="eastAsia"/>
          <w:lang w:eastAsia="ja-JP"/>
        </w:rPr>
        <w:t>5</w:t>
      </w:r>
      <w:r w:rsidR="00F0398E">
        <w:rPr>
          <w:rFonts w:hint="eastAsia"/>
          <w:lang w:eastAsia="ja-JP"/>
        </w:rPr>
        <w:t>)</w:t>
      </w:r>
      <w:r w:rsidR="002B1C62">
        <w:rPr>
          <w:rFonts w:hint="eastAsia"/>
          <w:lang w:eastAsia="ja-JP"/>
        </w:rPr>
        <w:t xml:space="preserve"> for </w:t>
      </w:r>
      <w:r w:rsidR="00321611">
        <w:rPr>
          <w:lang w:eastAsia="ja-JP"/>
        </w:rPr>
        <w:t>further</w:t>
      </w:r>
      <w:r w:rsidR="00321611">
        <w:rPr>
          <w:rFonts w:hint="eastAsia"/>
          <w:lang w:eastAsia="ja-JP"/>
        </w:rPr>
        <w:t xml:space="preserve"> </w:t>
      </w:r>
      <w:r w:rsidR="002B1C62">
        <w:rPr>
          <w:rFonts w:hint="eastAsia"/>
          <w:lang w:eastAsia="ja-JP"/>
        </w:rPr>
        <w:t>consideration</w:t>
      </w:r>
      <w:r w:rsidR="00321611">
        <w:rPr>
          <w:rFonts w:hint="eastAsia"/>
          <w:lang w:eastAsia="ja-JP"/>
        </w:rPr>
        <w:t>.</w:t>
      </w:r>
    </w:p>
    <w:p w14:paraId="6BE6EF03" w14:textId="47C82F9C" w:rsidR="001A248A" w:rsidRPr="004501BD" w:rsidRDefault="004B3129" w:rsidP="000879D1">
      <w:r w:rsidRPr="004B3129">
        <w:rPr>
          <w:szCs w:val="24"/>
          <w:lang w:eastAsia="ja-JP"/>
        </w:rPr>
        <w:t>Working Party</w:t>
      </w:r>
      <w:r w:rsidR="000879D1" w:rsidRPr="009620CE">
        <w:rPr>
          <w:szCs w:val="24"/>
        </w:rPr>
        <w:t xml:space="preserve"> 5D wishes to </w:t>
      </w:r>
      <w:r w:rsidR="00226896">
        <w:rPr>
          <w:rFonts w:hint="eastAsia"/>
          <w:szCs w:val="24"/>
          <w:lang w:eastAsia="ja-JP"/>
        </w:rPr>
        <w:t>remind</w:t>
      </w:r>
      <w:r w:rsidR="000879D1" w:rsidRPr="009620CE">
        <w:rPr>
          <w:szCs w:val="24"/>
        </w:rPr>
        <w:t xml:space="preserve"> that it is commencing the cycle for the development of the Revision </w:t>
      </w:r>
      <w:r w:rsidR="000879D1">
        <w:rPr>
          <w:rFonts w:hint="eastAsia"/>
          <w:szCs w:val="24"/>
          <w:lang w:eastAsia="ja-JP"/>
        </w:rPr>
        <w:t>8</w:t>
      </w:r>
      <w:r w:rsidR="000879D1" w:rsidRPr="009620CE">
        <w:rPr>
          <w:szCs w:val="24"/>
        </w:rPr>
        <w:t xml:space="preserve"> of Recommendation ITU-R M</w:t>
      </w:r>
      <w:r w:rsidR="000879D1" w:rsidRPr="009620CE">
        <w:rPr>
          <w:szCs w:val="24"/>
          <w:lang w:eastAsia="ja-JP"/>
        </w:rPr>
        <w:t>.2012</w:t>
      </w:r>
      <w:r w:rsidR="000879D1" w:rsidRPr="009620CE">
        <w:rPr>
          <w:color w:val="000000"/>
          <w:szCs w:val="24"/>
        </w:rPr>
        <w:t xml:space="preserve"> </w:t>
      </w:r>
      <w:r w:rsidR="000879D1" w:rsidRPr="009620CE">
        <w:rPr>
          <w:szCs w:val="24"/>
        </w:rPr>
        <w:t xml:space="preserve">and </w:t>
      </w:r>
      <w:r w:rsidR="000076F2">
        <w:rPr>
          <w:szCs w:val="24"/>
        </w:rPr>
        <w:t>provided</w:t>
      </w:r>
      <w:r w:rsidR="000076F2">
        <w:rPr>
          <w:rFonts w:hint="eastAsia"/>
          <w:szCs w:val="24"/>
          <w:lang w:eastAsia="ja-JP"/>
        </w:rPr>
        <w:t xml:space="preserve"> the </w:t>
      </w:r>
      <w:r w:rsidR="000879D1" w:rsidRPr="009620CE">
        <w:t xml:space="preserve">detailed schedule </w:t>
      </w:r>
      <w:r w:rsidR="00F8248C">
        <w:rPr>
          <w:rFonts w:hint="eastAsia"/>
          <w:lang w:eastAsia="ja-JP"/>
        </w:rPr>
        <w:t xml:space="preserve">in the liaison statement </w:t>
      </w:r>
      <w:r w:rsidR="008C551E" w:rsidRPr="006651A7">
        <w:rPr>
          <w:lang w:eastAsia="ja-JP"/>
        </w:rPr>
        <w:t xml:space="preserve">on </w:t>
      </w:r>
      <w:r w:rsidR="00EA4C4C" w:rsidRPr="006651A7">
        <w:rPr>
          <w:lang w:eastAsia="ja-JP"/>
        </w:rPr>
        <w:t>July</w:t>
      </w:r>
      <w:r w:rsidR="009279E3">
        <w:rPr>
          <w:lang w:eastAsia="ja-JP"/>
        </w:rPr>
        <w:t> </w:t>
      </w:r>
      <w:r w:rsidR="008E0547" w:rsidRPr="006651A7">
        <w:rPr>
          <w:lang w:eastAsia="ja-JP"/>
        </w:rPr>
        <w:t>21</w:t>
      </w:r>
      <w:r w:rsidR="009279E3">
        <w:rPr>
          <w:lang w:eastAsia="ja-JP"/>
        </w:rPr>
        <w:t>,</w:t>
      </w:r>
      <w:r w:rsidR="008E0547" w:rsidRPr="006651A7">
        <w:rPr>
          <w:lang w:eastAsia="ja-JP"/>
        </w:rPr>
        <w:t xml:space="preserve"> </w:t>
      </w:r>
      <w:r w:rsidR="00EA4C4C" w:rsidRPr="006651A7">
        <w:rPr>
          <w:lang w:eastAsia="ja-JP"/>
        </w:rPr>
        <w:t>2025</w:t>
      </w:r>
      <w:r w:rsidR="00EA4C4C">
        <w:rPr>
          <w:rFonts w:hint="eastAsia"/>
          <w:lang w:eastAsia="ja-JP"/>
        </w:rPr>
        <w:t xml:space="preserve"> </w:t>
      </w:r>
      <w:r w:rsidR="00F8248C">
        <w:rPr>
          <w:rFonts w:hint="eastAsia"/>
          <w:lang w:eastAsia="ja-JP"/>
        </w:rPr>
        <w:t xml:space="preserve">to </w:t>
      </w:r>
      <w:r w:rsidR="00F06631">
        <w:rPr>
          <w:rFonts w:hint="eastAsia"/>
          <w:lang w:eastAsia="ja-JP"/>
        </w:rPr>
        <w:t>the Exte</w:t>
      </w:r>
      <w:r w:rsidR="00E03262">
        <w:rPr>
          <w:rFonts w:hint="eastAsia"/>
          <w:lang w:eastAsia="ja-JP"/>
        </w:rPr>
        <w:t>r</w:t>
      </w:r>
      <w:r w:rsidR="00F06631">
        <w:rPr>
          <w:rFonts w:hint="eastAsia"/>
          <w:lang w:eastAsia="ja-JP"/>
        </w:rPr>
        <w:t>nal Org</w:t>
      </w:r>
      <w:r w:rsidR="00E03262">
        <w:rPr>
          <w:rFonts w:hint="eastAsia"/>
          <w:lang w:eastAsia="ja-JP"/>
        </w:rPr>
        <w:t>a</w:t>
      </w:r>
      <w:r w:rsidR="00F06631">
        <w:rPr>
          <w:rFonts w:hint="eastAsia"/>
          <w:lang w:eastAsia="ja-JP"/>
        </w:rPr>
        <w:t>nizations</w:t>
      </w:r>
      <w:r w:rsidR="000879D1" w:rsidRPr="009620CE">
        <w:t>.</w:t>
      </w:r>
      <w:r w:rsidR="002B1C62">
        <w:rPr>
          <w:rFonts w:hint="eastAsia"/>
          <w:lang w:eastAsia="ja-JP"/>
        </w:rPr>
        <w:t xml:space="preserve"> </w:t>
      </w:r>
    </w:p>
    <w:p w14:paraId="33996D35" w14:textId="0BF85241" w:rsidR="00FA099E" w:rsidRPr="0049408A" w:rsidRDefault="007A3948" w:rsidP="005F77AA">
      <w:pPr>
        <w:rPr>
          <w:szCs w:val="24"/>
          <w:lang w:eastAsia="ja-JP"/>
        </w:rPr>
      </w:pPr>
      <w:r>
        <w:rPr>
          <w:rFonts w:hint="eastAsia"/>
          <w:szCs w:val="24"/>
          <w:lang w:eastAsia="ja-JP"/>
        </w:rPr>
        <w:t xml:space="preserve">The objective of this liaison statement is to </w:t>
      </w:r>
      <w:r w:rsidR="00987BBF">
        <w:rPr>
          <w:szCs w:val="24"/>
          <w:lang w:eastAsia="ja-JP"/>
        </w:rPr>
        <w:t>inform</w:t>
      </w:r>
      <w:r w:rsidR="00987BBF">
        <w:rPr>
          <w:rFonts w:hint="eastAsia"/>
          <w:szCs w:val="24"/>
          <w:lang w:eastAsia="ja-JP"/>
        </w:rPr>
        <w:t xml:space="preserve"> </w:t>
      </w:r>
      <w:r w:rsidR="006B530D" w:rsidRPr="009620CE">
        <w:rPr>
          <w:szCs w:val="24"/>
        </w:rPr>
        <w:t xml:space="preserve">the relevant External Organizations that </w:t>
      </w:r>
      <w:r w:rsidR="00D91B56" w:rsidRPr="00D91B56">
        <w:rPr>
          <w:szCs w:val="24"/>
        </w:rPr>
        <w:t>Document IMT-ADV/34</w:t>
      </w:r>
      <w:r w:rsidR="00D91B56">
        <w:rPr>
          <w:rFonts w:hint="eastAsia"/>
          <w:szCs w:val="24"/>
          <w:lang w:eastAsia="ja-JP"/>
        </w:rPr>
        <w:t xml:space="preserve"> - </w:t>
      </w:r>
      <w:r w:rsidR="00D91B56" w:rsidRPr="00D91B56">
        <w:rPr>
          <w:i/>
          <w:iCs/>
          <w:szCs w:val="24"/>
        </w:rPr>
        <w:t>Schedule for Revision 8 of Recommendation ITU-R M.2012</w:t>
      </w:r>
      <w:r w:rsidR="00E95FAF">
        <w:rPr>
          <w:rFonts w:hint="eastAsia"/>
          <w:szCs w:val="24"/>
          <w:lang w:eastAsia="ja-JP"/>
        </w:rPr>
        <w:t xml:space="preserve"> is revised</w:t>
      </w:r>
      <w:r w:rsidR="004959DD">
        <w:rPr>
          <w:rFonts w:hint="eastAsia"/>
          <w:szCs w:val="24"/>
          <w:lang w:eastAsia="ja-JP"/>
        </w:rPr>
        <w:t xml:space="preserve"> due to </w:t>
      </w:r>
      <w:r w:rsidR="008A7F70">
        <w:rPr>
          <w:rFonts w:hint="eastAsia"/>
          <w:szCs w:val="24"/>
          <w:lang w:eastAsia="ja-JP"/>
        </w:rPr>
        <w:t xml:space="preserve">a </w:t>
      </w:r>
      <w:r w:rsidR="004959DD">
        <w:rPr>
          <w:rFonts w:hint="eastAsia"/>
          <w:szCs w:val="24"/>
          <w:lang w:eastAsia="ja-JP"/>
        </w:rPr>
        <w:t xml:space="preserve">change </w:t>
      </w:r>
      <w:r w:rsidR="00C12047">
        <w:rPr>
          <w:rFonts w:hint="eastAsia"/>
          <w:szCs w:val="24"/>
          <w:lang w:eastAsia="ja-JP"/>
        </w:rPr>
        <w:t xml:space="preserve">in </w:t>
      </w:r>
      <w:r w:rsidR="008A7F70">
        <w:rPr>
          <w:rFonts w:hint="eastAsia"/>
          <w:szCs w:val="24"/>
          <w:lang w:eastAsia="ja-JP"/>
        </w:rPr>
        <w:t xml:space="preserve">the </w:t>
      </w:r>
      <w:r w:rsidR="004959DD">
        <w:rPr>
          <w:rFonts w:hint="eastAsia"/>
          <w:szCs w:val="24"/>
          <w:lang w:eastAsia="ja-JP"/>
        </w:rPr>
        <w:t xml:space="preserve">WP 5D </w:t>
      </w:r>
      <w:r w:rsidR="008A7F70">
        <w:rPr>
          <w:rFonts w:hint="eastAsia"/>
          <w:szCs w:val="24"/>
          <w:lang w:eastAsia="ja-JP"/>
        </w:rPr>
        <w:t xml:space="preserve">planned </w:t>
      </w:r>
      <w:r w:rsidR="003F3202">
        <w:rPr>
          <w:rFonts w:hint="eastAsia"/>
          <w:szCs w:val="24"/>
          <w:lang w:eastAsia="ja-JP"/>
        </w:rPr>
        <w:t xml:space="preserve">meeting </w:t>
      </w:r>
      <w:r w:rsidR="008A7F70">
        <w:rPr>
          <w:rFonts w:hint="eastAsia"/>
          <w:szCs w:val="24"/>
          <w:lang w:eastAsia="ja-JP"/>
        </w:rPr>
        <w:t>date</w:t>
      </w:r>
      <w:r w:rsidR="00C12047">
        <w:rPr>
          <w:rFonts w:hint="eastAsia"/>
          <w:szCs w:val="24"/>
          <w:lang w:eastAsia="ja-JP"/>
        </w:rPr>
        <w:t>s</w:t>
      </w:r>
      <w:r w:rsidR="008A7F70">
        <w:rPr>
          <w:rFonts w:hint="eastAsia"/>
          <w:szCs w:val="24"/>
          <w:lang w:eastAsia="ja-JP"/>
        </w:rPr>
        <w:t>.</w:t>
      </w:r>
      <w:r w:rsidR="00E95FAF">
        <w:rPr>
          <w:rFonts w:hint="eastAsia"/>
          <w:szCs w:val="24"/>
          <w:lang w:eastAsia="ja-JP"/>
        </w:rPr>
        <w:t xml:space="preserve"> </w:t>
      </w:r>
      <w:r w:rsidR="00D91B56" w:rsidRPr="00D91B56">
        <w:rPr>
          <w:szCs w:val="24"/>
        </w:rPr>
        <w:t xml:space="preserve">For convenience </w:t>
      </w:r>
      <w:r w:rsidR="00151A0B">
        <w:rPr>
          <w:rFonts w:hint="eastAsia"/>
          <w:szCs w:val="24"/>
          <w:lang w:eastAsia="ja-JP"/>
        </w:rPr>
        <w:t xml:space="preserve">the revision </w:t>
      </w:r>
      <w:r w:rsidR="00D91B56" w:rsidRPr="00D91B56">
        <w:rPr>
          <w:szCs w:val="24"/>
        </w:rPr>
        <w:t>is enclosed to this liaison as Attachment.</w:t>
      </w:r>
    </w:p>
    <w:p w14:paraId="0A3975E4" w14:textId="0575A4BE" w:rsidR="006B530D" w:rsidRPr="009620CE" w:rsidRDefault="006B530D" w:rsidP="005F77AA">
      <w:r w:rsidRPr="009620CE">
        <w:t xml:space="preserve">The dates in Document </w:t>
      </w:r>
      <w:r w:rsidRPr="006651A7">
        <w:t>IMT-ADV/</w:t>
      </w:r>
      <w:r w:rsidR="008B4AD7" w:rsidRPr="006651A7">
        <w:rPr>
          <w:lang w:eastAsia="ja-JP"/>
        </w:rPr>
        <w:t>34</w:t>
      </w:r>
      <w:r w:rsidRPr="009620CE">
        <w:t xml:space="preserve"> were developed considering not only the WP 5D and SG5 </w:t>
      </w:r>
      <w:r w:rsidR="005834A3">
        <w:rPr>
          <w:rFonts w:hint="eastAsia"/>
          <w:lang w:eastAsia="ja-JP"/>
        </w:rPr>
        <w:t xml:space="preserve">meeting </w:t>
      </w:r>
      <w:r w:rsidRPr="009620CE">
        <w:t xml:space="preserve">dates but also </w:t>
      </w:r>
      <w:r w:rsidR="00FB2E78">
        <w:rPr>
          <w:rFonts w:hint="eastAsia"/>
          <w:lang w:eastAsia="ja-JP"/>
        </w:rPr>
        <w:t xml:space="preserve">feedback from </w:t>
      </w:r>
      <w:r w:rsidRPr="009620CE">
        <w:t xml:space="preserve">the relevant External Organizations to the extent </w:t>
      </w:r>
      <w:r w:rsidR="00FB2E78">
        <w:rPr>
          <w:rFonts w:hint="eastAsia"/>
          <w:lang w:eastAsia="ja-JP"/>
        </w:rPr>
        <w:t>possible</w:t>
      </w:r>
      <w:r w:rsidRPr="009620CE">
        <w:rPr>
          <w:rStyle w:val="FootnoteReference"/>
        </w:rPr>
        <w:footnoteReference w:id="2"/>
      </w:r>
      <w:r w:rsidRPr="009620CE">
        <w:t>.</w:t>
      </w:r>
      <w:r w:rsidR="00B031B6">
        <w:rPr>
          <w:rFonts w:eastAsiaTheme="minorEastAsia" w:hint="eastAsia"/>
          <w:lang w:eastAsia="zh-CN"/>
        </w:rPr>
        <w:t xml:space="preserve"> </w:t>
      </w:r>
      <w:r w:rsidRPr="009620CE">
        <w:t xml:space="preserve">Every effort will be made to keep these dates as </w:t>
      </w:r>
      <w:r w:rsidR="00E11201" w:rsidRPr="00E11201">
        <w:t xml:space="preserve">planned in Document </w:t>
      </w:r>
      <w:hyperlink r:id="rId11" w:history="1">
        <w:r w:rsidR="00E11201" w:rsidRPr="00936BDA">
          <w:rPr>
            <w:rStyle w:val="Hyperlink"/>
          </w:rPr>
          <w:t>IMT-</w:t>
        </w:r>
        <w:r w:rsidR="00B265E1" w:rsidRPr="00936BDA">
          <w:rPr>
            <w:rStyle w:val="Hyperlink"/>
            <w:rFonts w:hint="eastAsia"/>
            <w:lang w:eastAsia="ja-JP"/>
          </w:rPr>
          <w:t>ADV/34</w:t>
        </w:r>
      </w:hyperlink>
      <w:r w:rsidRPr="009620CE">
        <w:t>.</w:t>
      </w:r>
    </w:p>
    <w:p w14:paraId="596C6A51" w14:textId="6A274961" w:rsidR="006B530D" w:rsidRPr="009620CE" w:rsidRDefault="006B530D" w:rsidP="005F77AA">
      <w:r w:rsidRPr="009620CE">
        <w:lastRenderedPageBreak/>
        <w:t xml:space="preserve">Document </w:t>
      </w:r>
      <w:r w:rsidRPr="008274B1">
        <w:t>IMT-ADV/</w:t>
      </w:r>
      <w:r w:rsidR="00A969DD" w:rsidRPr="008274B1">
        <w:rPr>
          <w:lang w:eastAsia="ja-JP"/>
        </w:rPr>
        <w:t>34</w:t>
      </w:r>
      <w:r w:rsidRPr="009620CE">
        <w:t xml:space="preserve"> </w:t>
      </w:r>
      <w:r w:rsidR="00765083">
        <w:rPr>
          <w:rFonts w:hint="eastAsia"/>
          <w:lang w:eastAsia="ja-JP"/>
        </w:rPr>
        <w:t xml:space="preserve">may </w:t>
      </w:r>
      <w:r w:rsidRPr="009620CE">
        <w:t xml:space="preserve">be </w:t>
      </w:r>
      <w:r w:rsidR="006A3E1F">
        <w:rPr>
          <w:rFonts w:hint="eastAsia"/>
          <w:lang w:eastAsia="ja-JP"/>
        </w:rPr>
        <w:t xml:space="preserve">further </w:t>
      </w:r>
      <w:r w:rsidRPr="009620CE">
        <w:t xml:space="preserve">updated to accommodate such date changes and further correspondence with the External Organization could be forthcoming throughout the </w:t>
      </w:r>
      <w:r w:rsidR="00EF1932">
        <w:rPr>
          <w:rFonts w:hint="eastAsia"/>
          <w:lang w:eastAsia="ja-JP"/>
        </w:rPr>
        <w:t xml:space="preserve">revision </w:t>
      </w:r>
      <w:r w:rsidRPr="009620CE">
        <w:t>cycle as warranted by the circumstances.</w:t>
      </w:r>
    </w:p>
    <w:p w14:paraId="2F379200" w14:textId="2839FE71" w:rsidR="006B530D" w:rsidRPr="009620CE" w:rsidRDefault="006B530D" w:rsidP="005F77AA">
      <w:pPr>
        <w:rPr>
          <w:szCs w:val="24"/>
          <w:lang w:eastAsia="ja-JP"/>
        </w:rPr>
      </w:pPr>
      <w:r w:rsidRPr="009620CE">
        <w:rPr>
          <w:szCs w:val="24"/>
        </w:rPr>
        <w:t>External Organizations are encouraged to consult the ITU-R IMT-Advanced web page (</w:t>
      </w:r>
      <w:hyperlink r:id="rId12" w:tgtFrame="_blank" w:tooltip="http://www.itu.int/ITU-R/go/rsg5-imt-advanced/" w:history="1">
        <w:r w:rsidRPr="009620CE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9620CE">
        <w:rPr>
          <w:rFonts w:eastAsia="SimSun"/>
          <w:szCs w:val="24"/>
          <w:lang w:eastAsia="zh-CN"/>
        </w:rPr>
        <w:t xml:space="preserve">) </w:t>
      </w:r>
      <w:r w:rsidRPr="009620CE">
        <w:rPr>
          <w:szCs w:val="24"/>
        </w:rPr>
        <w:t>which may be updated to provide additional information</w:t>
      </w:r>
      <w:r w:rsidRPr="009620CE">
        <w:rPr>
          <w:rFonts w:eastAsia="SimSun"/>
          <w:szCs w:val="24"/>
          <w:lang w:eastAsia="zh-CN"/>
        </w:rPr>
        <w:t>.</w:t>
      </w:r>
    </w:p>
    <w:p w14:paraId="01E8C50C" w14:textId="5997BE9B" w:rsidR="006B530D" w:rsidRPr="009620CE" w:rsidRDefault="009279E3" w:rsidP="00111FC7">
      <w:pPr>
        <w:spacing w:after="240"/>
      </w:pPr>
      <w:r w:rsidRPr="00214F31">
        <w:rPr>
          <w:lang w:eastAsia="ja-JP"/>
        </w:rPr>
        <w:t>Working Party</w:t>
      </w:r>
      <w:r w:rsidR="006B530D" w:rsidRPr="009620CE">
        <w:t xml:space="preserve"> 5D looks forward to the continued cooperation with the External Organizations in the on-going work on the IMT-Advanced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B530D" w:rsidRPr="009620CE" w14:paraId="6469FA77" w14:textId="77777777" w:rsidTr="00111FC7">
        <w:tc>
          <w:tcPr>
            <w:tcW w:w="4814" w:type="dxa"/>
          </w:tcPr>
          <w:p w14:paraId="59DC15EE" w14:textId="23A827FE" w:rsidR="006B530D" w:rsidRPr="009620CE" w:rsidRDefault="006B530D" w:rsidP="009279E3">
            <w:pPr>
              <w:spacing w:after="120"/>
              <w:rPr>
                <w:b/>
                <w:bCs/>
                <w:lang w:eastAsia="ja-JP"/>
              </w:rPr>
            </w:pPr>
            <w:r w:rsidRPr="009620CE">
              <w:rPr>
                <w:b/>
                <w:bCs/>
              </w:rPr>
              <w:t>Status:</w:t>
            </w:r>
            <w:r w:rsidR="00B63F57">
              <w:rPr>
                <w:b/>
                <w:bCs/>
              </w:rPr>
              <w:tab/>
            </w:r>
            <w:r w:rsidRPr="009620CE">
              <w:t>For information and action</w:t>
            </w:r>
            <w:r w:rsidR="00883B52">
              <w:rPr>
                <w:rFonts w:hint="eastAsia"/>
                <w:lang w:eastAsia="ja-JP"/>
              </w:rPr>
              <w:t>, if any</w:t>
            </w:r>
          </w:p>
        </w:tc>
        <w:tc>
          <w:tcPr>
            <w:tcW w:w="4815" w:type="dxa"/>
          </w:tcPr>
          <w:p w14:paraId="6B422A9F" w14:textId="77777777" w:rsidR="006B530D" w:rsidRPr="009620CE" w:rsidRDefault="006B530D" w:rsidP="009279E3">
            <w:pPr>
              <w:spacing w:after="120"/>
              <w:rPr>
                <w:b/>
                <w:bCs/>
              </w:rPr>
            </w:pPr>
          </w:p>
        </w:tc>
      </w:tr>
      <w:tr w:rsidR="006B530D" w:rsidRPr="00701F4C" w14:paraId="2196A703" w14:textId="77777777" w:rsidTr="00111FC7">
        <w:tc>
          <w:tcPr>
            <w:tcW w:w="4814" w:type="dxa"/>
          </w:tcPr>
          <w:p w14:paraId="50BA85DD" w14:textId="77777777" w:rsidR="006B530D" w:rsidRPr="009620CE" w:rsidRDefault="006B530D" w:rsidP="009279E3">
            <w:pPr>
              <w:spacing w:after="120"/>
              <w:rPr>
                <w:sz w:val="22"/>
                <w:szCs w:val="22"/>
              </w:rPr>
            </w:pPr>
            <w:r w:rsidRPr="009620CE">
              <w:rPr>
                <w:b/>
                <w:bCs/>
              </w:rPr>
              <w:t>Contact:</w:t>
            </w:r>
            <w:r w:rsidRPr="009620CE">
              <w:tab/>
            </w:r>
            <w:r w:rsidRPr="009620CE">
              <w:rPr>
                <w:szCs w:val="24"/>
              </w:rPr>
              <w:t>Uwe Löwenstein</w:t>
            </w:r>
            <w:r w:rsidRPr="009620CE">
              <w:br/>
            </w:r>
            <w:r w:rsidRPr="009620CE">
              <w:tab/>
              <w:t>Counsellor, ITU-R SG</w:t>
            </w:r>
            <w:r w:rsidR="00B63F57">
              <w:t> </w:t>
            </w:r>
            <w:r w:rsidRPr="009620CE">
              <w:t>5</w:t>
            </w:r>
          </w:p>
        </w:tc>
        <w:tc>
          <w:tcPr>
            <w:tcW w:w="4815" w:type="dxa"/>
          </w:tcPr>
          <w:p w14:paraId="1EAE58F0" w14:textId="77777777" w:rsidR="006B530D" w:rsidRPr="00701F4C" w:rsidRDefault="006B530D" w:rsidP="009279E3">
            <w:pPr>
              <w:spacing w:after="120"/>
              <w:rPr>
                <w:szCs w:val="24"/>
                <w:lang w:val="fr-FR"/>
              </w:rPr>
            </w:pPr>
            <w:r w:rsidRPr="00701F4C">
              <w:rPr>
                <w:b/>
                <w:bCs/>
                <w:lang w:val="fr-FR"/>
              </w:rPr>
              <w:t>E-mail:</w:t>
            </w:r>
            <w:r w:rsidRPr="00701F4C">
              <w:rPr>
                <w:lang w:val="fr-FR"/>
              </w:rPr>
              <w:t xml:space="preserve"> </w:t>
            </w:r>
            <w:r w:rsidRPr="00701F4C">
              <w:rPr>
                <w:lang w:val="fr-FR"/>
              </w:rPr>
              <w:tab/>
            </w:r>
            <w:hyperlink r:id="rId13" w:history="1">
              <w:r w:rsidRPr="00701F4C">
                <w:rPr>
                  <w:rStyle w:val="Hyperlink"/>
                  <w:szCs w:val="24"/>
                  <w:lang w:val="fr-FR"/>
                </w:rPr>
                <w:t>uwe.loewenstein@itu.int</w:t>
              </w:r>
            </w:hyperlink>
          </w:p>
        </w:tc>
      </w:tr>
    </w:tbl>
    <w:p w14:paraId="769B64AE" w14:textId="31EB8490" w:rsidR="006B530D" w:rsidRDefault="006B530D" w:rsidP="009279E3">
      <w:pPr>
        <w:spacing w:before="600"/>
        <w:ind w:left="1871" w:hanging="1871"/>
      </w:pPr>
      <w:r w:rsidRPr="009620CE">
        <w:rPr>
          <w:b/>
          <w:bCs/>
        </w:rPr>
        <w:t>Attachment</w:t>
      </w:r>
      <w:r w:rsidR="00E65905">
        <w:rPr>
          <w:rFonts w:hint="eastAsia"/>
          <w:b/>
          <w:bCs/>
          <w:lang w:eastAsia="ja-JP"/>
        </w:rPr>
        <w:t>:</w:t>
      </w:r>
      <w:r w:rsidRPr="009620CE">
        <w:rPr>
          <w:b/>
          <w:bCs/>
        </w:rPr>
        <w:t xml:space="preserve"> </w:t>
      </w:r>
      <w:r w:rsidR="00E65905">
        <w:rPr>
          <w:b/>
          <w:bCs/>
        </w:rPr>
        <w:tab/>
      </w:r>
      <w:r w:rsidR="00BF180A" w:rsidRPr="00701F4C">
        <w:rPr>
          <w:rFonts w:hint="eastAsia"/>
          <w:lang w:eastAsia="ja-JP"/>
        </w:rPr>
        <w:t xml:space="preserve">Revision 1 to </w:t>
      </w:r>
      <w:r w:rsidR="00701F4C" w:rsidRPr="00701F4C">
        <w:rPr>
          <w:lang w:eastAsia="ja-JP"/>
        </w:rPr>
        <w:t xml:space="preserve">Document </w:t>
      </w:r>
      <w:hyperlink r:id="rId14" w:history="1">
        <w:r w:rsidRPr="00701F4C">
          <w:rPr>
            <w:rStyle w:val="Hyperlink"/>
          </w:rPr>
          <w:t>IMT-ADV/3</w:t>
        </w:r>
        <w:r w:rsidR="00C06E30" w:rsidRPr="00701F4C">
          <w:rPr>
            <w:rStyle w:val="Hyperlink"/>
            <w:rFonts w:hint="eastAsia"/>
            <w:lang w:eastAsia="ja-JP"/>
          </w:rPr>
          <w:t>4</w:t>
        </w:r>
      </w:hyperlink>
    </w:p>
    <w:p w14:paraId="1DA3EDBE" w14:textId="19A5150C" w:rsidR="00701F4C" w:rsidRPr="004F7E6D" w:rsidRDefault="00701F4C" w:rsidP="009279E3">
      <w:pPr>
        <w:spacing w:before="600"/>
        <w:ind w:left="1871" w:hanging="1871"/>
        <w:rPr>
          <w:i/>
          <w:iCs/>
          <w:highlight w:val="yellow"/>
          <w:lang w:eastAsia="ja-JP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bookmarkStart w:id="9" w:name="_MON_1823761170"/>
      <w:bookmarkEnd w:id="9"/>
      <w:r w:rsidR="00773C08">
        <w:rPr>
          <w:b/>
          <w:bCs/>
        </w:rPr>
        <w:object w:dxaOrig="935" w:dyaOrig="605" w14:anchorId="711F2F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.5pt;height:30pt" o:ole="">
            <v:imagedata r:id="rId15" o:title=""/>
          </v:shape>
          <o:OLEObject Type="Embed" ProgID="Word.Document.12" ShapeID="_x0000_i1027" DrawAspect="Icon" ObjectID="_1825504698" r:id="rId16">
            <o:FieldCodes>\s</o:FieldCodes>
          </o:OLEObject>
        </w:object>
      </w:r>
    </w:p>
    <w:p w14:paraId="42724CE4" w14:textId="77777777" w:rsidR="006B530D" w:rsidRPr="009620CE" w:rsidRDefault="006B530D" w:rsidP="00B63F57">
      <w:pPr>
        <w:pStyle w:val="Headingb"/>
      </w:pPr>
      <w:bookmarkStart w:id="10" w:name="_Hlk72248990"/>
      <w:r w:rsidRPr="009620CE">
        <w:t xml:space="preserve">Distribution: </w:t>
      </w:r>
    </w:p>
    <w:p w14:paraId="35FC8D09" w14:textId="1F6A8225" w:rsidR="006B530D" w:rsidRPr="00B63F57" w:rsidRDefault="006B530D" w:rsidP="00B63F57">
      <w:pPr>
        <w:pStyle w:val="Tabletitle"/>
        <w:spacing w:before="360"/>
        <w:rPr>
          <w:lang w:eastAsia="ja-JP"/>
        </w:rPr>
      </w:pPr>
      <w:r w:rsidRPr="00B63F57">
        <w:rPr>
          <w:rFonts w:hint="eastAsia"/>
        </w:rPr>
        <w:t xml:space="preserve">GCS Proponents and Transposing </w:t>
      </w:r>
      <w:r w:rsidRPr="00B63F57">
        <w:t>O</w:t>
      </w:r>
      <w:r w:rsidRPr="00B63F57">
        <w:rPr>
          <w:rFonts w:hint="eastAsia"/>
        </w:rPr>
        <w:t xml:space="preserve">rganizations of </w:t>
      </w:r>
      <w:r w:rsidRPr="00B63F57">
        <w:t>Recommendation ITU-R</w:t>
      </w:r>
      <w:r w:rsidRPr="00B63F57">
        <w:rPr>
          <w:rFonts w:hint="eastAsia"/>
        </w:rPr>
        <w:t xml:space="preserve"> M.2</w:t>
      </w:r>
      <w:r w:rsidRPr="00B63F57">
        <w:t>012-</w:t>
      </w:r>
      <w:r w:rsidR="00055D38">
        <w:rPr>
          <w:rFonts w:hint="eastAsia"/>
          <w:lang w:eastAsia="ja-JP"/>
        </w:rPr>
        <w:t>8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2972"/>
        <w:gridCol w:w="3260"/>
        <w:gridCol w:w="3407"/>
      </w:tblGrid>
      <w:tr w:rsidR="006B530D" w:rsidRPr="009620CE" w14:paraId="027BDCA1" w14:textId="77777777" w:rsidTr="00E660FE">
        <w:trPr>
          <w:jc w:val="center"/>
        </w:trPr>
        <w:tc>
          <w:tcPr>
            <w:tcW w:w="2972" w:type="dxa"/>
          </w:tcPr>
          <w:p w14:paraId="34BB73AD" w14:textId="77777777" w:rsidR="006B530D" w:rsidRPr="009620CE" w:rsidRDefault="006B530D" w:rsidP="00B63F57">
            <w:pPr>
              <w:pStyle w:val="Tablehead"/>
              <w:rPr>
                <w:lang w:eastAsia="ja-JP"/>
              </w:rPr>
            </w:pPr>
            <w:r w:rsidRPr="009620CE">
              <w:rPr>
                <w:lang w:eastAsia="ja-JP"/>
              </w:rPr>
              <w:t>RIT/SRIT</w:t>
            </w:r>
          </w:p>
        </w:tc>
        <w:tc>
          <w:tcPr>
            <w:tcW w:w="3260" w:type="dxa"/>
          </w:tcPr>
          <w:p w14:paraId="165192C9" w14:textId="77777777" w:rsidR="006B530D" w:rsidRPr="009620CE" w:rsidRDefault="006B530D" w:rsidP="00B63F57">
            <w:pPr>
              <w:pStyle w:val="Tablehead"/>
              <w:rPr>
                <w:lang w:eastAsia="ja-JP"/>
              </w:rPr>
            </w:pPr>
            <w:r w:rsidRPr="009620CE">
              <w:rPr>
                <w:lang w:eastAsia="ja-JP"/>
              </w:rPr>
              <w:t>GCS Proponents</w:t>
            </w:r>
          </w:p>
        </w:tc>
        <w:tc>
          <w:tcPr>
            <w:tcW w:w="3407" w:type="dxa"/>
          </w:tcPr>
          <w:p w14:paraId="5278E1D0" w14:textId="77777777" w:rsidR="006B530D" w:rsidRPr="009620CE" w:rsidRDefault="006B530D" w:rsidP="00B63F57">
            <w:pPr>
              <w:pStyle w:val="Tablehead"/>
              <w:rPr>
                <w:lang w:eastAsia="ja-JP"/>
              </w:rPr>
            </w:pPr>
            <w:r w:rsidRPr="009620CE">
              <w:rPr>
                <w:lang w:eastAsia="ja-JP"/>
              </w:rPr>
              <w:t>Transposing Organizations</w:t>
            </w:r>
          </w:p>
        </w:tc>
      </w:tr>
      <w:tr w:rsidR="006B530D" w:rsidRPr="00DC20D7" w14:paraId="0FF7E7EC" w14:textId="77777777" w:rsidTr="00E660FE">
        <w:trPr>
          <w:jc w:val="center"/>
        </w:trPr>
        <w:tc>
          <w:tcPr>
            <w:tcW w:w="2972" w:type="dxa"/>
          </w:tcPr>
          <w:p w14:paraId="64CBCDD3" w14:textId="77777777" w:rsidR="006B530D" w:rsidRPr="00B63F57" w:rsidRDefault="006B530D" w:rsidP="00B63F57">
            <w:pPr>
              <w:pStyle w:val="Tabletext"/>
              <w:rPr>
                <w:lang w:eastAsia="ja-JP"/>
              </w:rPr>
            </w:pPr>
            <w:r w:rsidRPr="00B63F57">
              <w:t>“LTE-Advanced”</w:t>
            </w:r>
            <w:r w:rsidRPr="00B63F57">
              <w:rPr>
                <w:rStyle w:val="FootnoteReference"/>
                <w:sz w:val="14"/>
                <w:szCs w:val="14"/>
              </w:rPr>
              <w:footnoteReference w:id="3"/>
            </w:r>
          </w:p>
        </w:tc>
        <w:tc>
          <w:tcPr>
            <w:tcW w:w="3260" w:type="dxa"/>
          </w:tcPr>
          <w:p w14:paraId="23B33D96" w14:textId="77777777" w:rsidR="006B530D" w:rsidRPr="00A235CD" w:rsidRDefault="006B530D" w:rsidP="00B63F57">
            <w:pPr>
              <w:pStyle w:val="Tabletext"/>
              <w:rPr>
                <w:lang w:val="sv-SE" w:eastAsia="ja-JP"/>
              </w:rPr>
            </w:pPr>
            <w:r w:rsidRPr="00A235CD">
              <w:rPr>
                <w:lang w:val="sv-SE" w:eastAsia="ja-JP"/>
              </w:rPr>
              <w:t>ARIB, ATIS, CCSA, ETSI, TSDSI, TTA, TTC</w:t>
            </w:r>
          </w:p>
        </w:tc>
        <w:tc>
          <w:tcPr>
            <w:tcW w:w="3407" w:type="dxa"/>
          </w:tcPr>
          <w:p w14:paraId="2E4E614F" w14:textId="77777777" w:rsidR="006B530D" w:rsidRPr="00A235CD" w:rsidRDefault="006B530D" w:rsidP="00B63F57">
            <w:pPr>
              <w:pStyle w:val="Tabletext"/>
              <w:rPr>
                <w:lang w:val="sv-SE" w:eastAsia="ja-JP"/>
              </w:rPr>
            </w:pPr>
            <w:r w:rsidRPr="00A235CD">
              <w:rPr>
                <w:lang w:val="sv-SE" w:eastAsia="ja-JP"/>
              </w:rPr>
              <w:t>ARIB, ATIS, CCSA, ETSI, TSDSI, TTA, TTC</w:t>
            </w:r>
          </w:p>
        </w:tc>
      </w:tr>
      <w:tr w:rsidR="006B530D" w:rsidRPr="00B63F57" w14:paraId="002A9BC9" w14:textId="77777777" w:rsidTr="00E660FE">
        <w:trPr>
          <w:jc w:val="center"/>
        </w:trPr>
        <w:tc>
          <w:tcPr>
            <w:tcW w:w="2972" w:type="dxa"/>
          </w:tcPr>
          <w:p w14:paraId="34890281" w14:textId="77777777" w:rsidR="006B530D" w:rsidRPr="00B63F57" w:rsidRDefault="006B530D" w:rsidP="00B63F57">
            <w:pPr>
              <w:pStyle w:val="Tabletext"/>
              <w:rPr>
                <w:lang w:eastAsia="ja-JP"/>
              </w:rPr>
            </w:pPr>
            <w:r w:rsidRPr="00B63F57">
              <w:t>“</w:t>
            </w:r>
            <w:proofErr w:type="spellStart"/>
            <w:r w:rsidRPr="00B63F57">
              <w:t>WirelessMAN</w:t>
            </w:r>
            <w:proofErr w:type="spellEnd"/>
            <w:r w:rsidRPr="00B63F57">
              <w:t>-Advanced”</w:t>
            </w:r>
            <w:r w:rsidRPr="00B63F57">
              <w:rPr>
                <w:rStyle w:val="FootnoteReference"/>
                <w:sz w:val="14"/>
                <w:szCs w:val="14"/>
              </w:rPr>
              <w:footnoteReference w:id="4"/>
            </w:r>
          </w:p>
        </w:tc>
        <w:tc>
          <w:tcPr>
            <w:tcW w:w="3260" w:type="dxa"/>
          </w:tcPr>
          <w:p w14:paraId="20FB3017" w14:textId="77777777" w:rsidR="006B530D" w:rsidRPr="00B63F57" w:rsidRDefault="006B530D" w:rsidP="00B63F57">
            <w:pPr>
              <w:pStyle w:val="Tabletext"/>
              <w:rPr>
                <w:lang w:eastAsia="ja-JP"/>
              </w:rPr>
            </w:pPr>
            <w:r w:rsidRPr="00B63F57">
              <w:rPr>
                <w:lang w:eastAsia="ja-JP"/>
              </w:rPr>
              <w:t>IEEE</w:t>
            </w:r>
          </w:p>
        </w:tc>
        <w:tc>
          <w:tcPr>
            <w:tcW w:w="3407" w:type="dxa"/>
          </w:tcPr>
          <w:p w14:paraId="5F70A9B0" w14:textId="77777777" w:rsidR="006B530D" w:rsidRPr="00B63F57" w:rsidRDefault="006B530D" w:rsidP="00B63F57">
            <w:pPr>
              <w:pStyle w:val="Tabletext"/>
              <w:rPr>
                <w:lang w:eastAsia="ja-JP"/>
              </w:rPr>
            </w:pPr>
            <w:r w:rsidRPr="00B63F57">
              <w:rPr>
                <w:lang w:eastAsia="ja-JP"/>
              </w:rPr>
              <w:t>IEEE</w:t>
            </w:r>
          </w:p>
        </w:tc>
      </w:tr>
      <w:bookmarkEnd w:id="10"/>
    </w:tbl>
    <w:p w14:paraId="7DA70F22" w14:textId="77777777" w:rsidR="000069D4" w:rsidRPr="009620CE" w:rsidRDefault="000069D4" w:rsidP="00DD4BED">
      <w:pPr>
        <w:rPr>
          <w:lang w:eastAsia="zh-CN"/>
        </w:rPr>
      </w:pPr>
    </w:p>
    <w:p w14:paraId="512653D6" w14:textId="77777777" w:rsidR="009620CE" w:rsidRPr="009620CE" w:rsidRDefault="009620CE" w:rsidP="009620CE">
      <w:pPr>
        <w:jc w:val="center"/>
      </w:pPr>
      <w:r w:rsidRPr="009620CE">
        <w:t>______________</w:t>
      </w:r>
    </w:p>
    <w:sectPr w:rsidR="009620CE" w:rsidRPr="009620CE" w:rsidSect="00701F4C">
      <w:headerReference w:type="default" r:id="rId17"/>
      <w:footerReference w:type="default" r:id="rId18"/>
      <w:footerReference w:type="first" r:id="rId19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C832D" w14:textId="77777777" w:rsidR="000A73DB" w:rsidRDefault="000A73DB">
      <w:r>
        <w:separator/>
      </w:r>
    </w:p>
  </w:endnote>
  <w:endnote w:type="continuationSeparator" w:id="0">
    <w:p w14:paraId="072BBAD7" w14:textId="77777777" w:rsidR="000A73DB" w:rsidRDefault="000A7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55F6D" w14:textId="77777777" w:rsidR="00056B7B" w:rsidRPr="004A54B5" w:rsidRDefault="00056B7B" w:rsidP="00056B7B">
    <w:pPr>
      <w:pStyle w:val="Footer"/>
      <w:rPr>
        <w:lang w:val="en-US"/>
      </w:rPr>
    </w:pPr>
    <w:r w:rsidRPr="006E5606">
      <w:t>M:\BRSGD</w:t>
    </w:r>
    <w:fldSimple w:instr=" FILENAME \p  \* MERGEFORMAT ">
      <w:r>
        <w:t>\TEXT2023\SG05\WP5D\TEMP\400\405Rev1e.docx</w:t>
      </w:r>
    </w:fldSimple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8A58E" w14:textId="0F06802B" w:rsidR="00FA124A" w:rsidRPr="00701F4C" w:rsidRDefault="00056B7B" w:rsidP="00701F4C">
    <w:pPr>
      <w:pStyle w:val="Footer"/>
    </w:pPr>
    <w:r w:rsidRPr="00701F4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B02C1" w14:textId="77777777" w:rsidR="000A73DB" w:rsidRDefault="000A73DB">
      <w:r>
        <w:t>____________________</w:t>
      </w:r>
    </w:p>
  </w:footnote>
  <w:footnote w:type="continuationSeparator" w:id="0">
    <w:p w14:paraId="503A1DD0" w14:textId="77777777" w:rsidR="000A73DB" w:rsidRDefault="000A73DB">
      <w:r>
        <w:continuationSeparator/>
      </w:r>
    </w:p>
  </w:footnote>
  <w:footnote w:id="1">
    <w:p w14:paraId="475D4B7E" w14:textId="1DDFCA39" w:rsidR="009620CE" w:rsidRDefault="009620CE" w:rsidP="009279E3">
      <w:pPr>
        <w:pStyle w:val="FootnoteText"/>
        <w:ind w:left="255" w:hanging="255"/>
      </w:pPr>
      <w:r>
        <w:rPr>
          <w:rStyle w:val="FootnoteReference"/>
        </w:rPr>
        <w:footnoteRef/>
      </w:r>
      <w:r>
        <w:tab/>
      </w:r>
      <w:r w:rsidRPr="009620CE">
        <w:t>Includes</w:t>
      </w:r>
      <w:r>
        <w:t xml:space="preserve"> only the currently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</w:t>
      </w:r>
      <w:r w:rsidR="009279E3">
        <w:t xml:space="preserve">ommendation </w:t>
      </w:r>
      <w:r>
        <w:t>ITU-R M.2012.</w:t>
      </w:r>
    </w:p>
  </w:footnote>
  <w:footnote w:id="2">
    <w:p w14:paraId="081AB593" w14:textId="77777777" w:rsidR="006B530D" w:rsidRPr="009620CE" w:rsidRDefault="006B530D" w:rsidP="009279E3">
      <w:pPr>
        <w:pStyle w:val="FootnoteText"/>
        <w:spacing w:after="240"/>
        <w:ind w:left="255" w:hanging="255"/>
        <w:rPr>
          <w:lang w:eastAsia="ja-JP"/>
        </w:rPr>
      </w:pPr>
      <w:r>
        <w:rPr>
          <w:rStyle w:val="FootnoteReference"/>
        </w:rPr>
        <w:footnoteRef/>
      </w:r>
      <w:r w:rsidR="009620CE"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 w:rsidR="00306ECE">
        <w:rPr>
          <w:rFonts w:hint="eastAsia"/>
          <w:lang w:eastAsia="ja-JP"/>
        </w:rPr>
        <w:t>5</w:t>
      </w:r>
      <w:r w:rsidRPr="005F77AA">
        <w:t xml:space="preserve"> </w:t>
      </w:r>
      <w:r>
        <w:t xml:space="preserve">to </w:t>
      </w:r>
      <w:r w:rsidRPr="005F77AA">
        <w:t>202</w:t>
      </w:r>
      <w:r w:rsidR="00306ECE">
        <w:rPr>
          <w:rFonts w:hint="eastAsia"/>
          <w:lang w:eastAsia="ja-JP"/>
        </w:rPr>
        <w:t>7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  <w:footnote w:id="3">
    <w:p w14:paraId="03B47C55" w14:textId="77777777" w:rsidR="006B530D" w:rsidRPr="000004A9" w:rsidRDefault="006B530D" w:rsidP="00930ECA">
      <w:pPr>
        <w:pStyle w:val="FootnoteText"/>
        <w:rPr>
          <w:lang w:val="en-US"/>
        </w:rPr>
      </w:pPr>
      <w:r w:rsidRPr="00F55CF5">
        <w:rPr>
          <w:rStyle w:val="FootnoteReference"/>
        </w:rPr>
        <w:footnoteRef/>
      </w:r>
      <w:r w:rsidRPr="000004A9">
        <w:rPr>
          <w:lang w:val="en-US"/>
        </w:rPr>
        <w:tab/>
        <w:t>Developed by 3GPP as LTE Release 10 and Beyond (</w:t>
      </w:r>
      <w:r w:rsidRPr="00C969DC">
        <w:rPr>
          <w:iCs/>
          <w:lang w:val="en-US"/>
        </w:rPr>
        <w:t>Long Term Evolution-Advanced</w:t>
      </w:r>
      <w:r w:rsidRPr="000004A9">
        <w:rPr>
          <w:lang w:val="en-US"/>
        </w:rPr>
        <w:t>).</w:t>
      </w:r>
    </w:p>
  </w:footnote>
  <w:footnote w:id="4">
    <w:p w14:paraId="3E1277A2" w14:textId="77777777" w:rsidR="006B530D" w:rsidRPr="000004A9" w:rsidRDefault="006B530D" w:rsidP="009279E3">
      <w:pPr>
        <w:pStyle w:val="FootnoteText"/>
        <w:ind w:left="255" w:hanging="255"/>
        <w:rPr>
          <w:lang w:val="en-US"/>
        </w:rPr>
      </w:pPr>
      <w:r w:rsidRPr="00F55CF5">
        <w:rPr>
          <w:rStyle w:val="FootnoteReference"/>
        </w:rPr>
        <w:footnoteRef/>
      </w:r>
      <w:r w:rsidRPr="000004A9">
        <w:rPr>
          <w:lang w:val="en-US"/>
        </w:rPr>
        <w:tab/>
        <w:t xml:space="preserve">Developed by IEEE as the </w:t>
      </w:r>
      <w:proofErr w:type="spellStart"/>
      <w:r w:rsidRPr="000004A9">
        <w:rPr>
          <w:lang w:val="en-US"/>
        </w:rPr>
        <w:t>WirelessMAN</w:t>
      </w:r>
      <w:proofErr w:type="spellEnd"/>
      <w:r w:rsidRPr="000004A9">
        <w:rPr>
          <w:lang w:val="en-US"/>
        </w:rPr>
        <w:t>-Advanced specification incorporated in IEEE Std 802.16 beginning with approval of IEEE Std 802.16m.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77E1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3ABAAA3" w14:textId="09E00BF3" w:rsidR="00FA124A" w:rsidRDefault="006B530D">
    <w:pPr>
      <w:pStyle w:val="Header"/>
      <w:rPr>
        <w:lang w:val="en-US"/>
      </w:rPr>
    </w:pPr>
    <w:r>
      <w:rPr>
        <w:lang w:val="en-US"/>
      </w:rPr>
      <w:t>5D/TEMP/</w:t>
    </w:r>
    <w:r w:rsidR="009279E3">
      <w:rPr>
        <w:lang w:val="en-US"/>
      </w:rPr>
      <w:t>405</w:t>
    </w:r>
    <w:r w:rsidR="00056B7B">
      <w:rPr>
        <w:lang w:val="en-US"/>
      </w:rPr>
      <w:t>(Rev.1)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A2400"/>
    <w:multiLevelType w:val="hybridMultilevel"/>
    <w:tmpl w:val="84426FD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119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0D"/>
    <w:rsid w:val="0000673F"/>
    <w:rsid w:val="000069D4"/>
    <w:rsid w:val="000076F2"/>
    <w:rsid w:val="00012971"/>
    <w:rsid w:val="000174AD"/>
    <w:rsid w:val="00022BE2"/>
    <w:rsid w:val="000237CB"/>
    <w:rsid w:val="00027A4F"/>
    <w:rsid w:val="000349E9"/>
    <w:rsid w:val="00035782"/>
    <w:rsid w:val="00037636"/>
    <w:rsid w:val="00047824"/>
    <w:rsid w:val="00047A1D"/>
    <w:rsid w:val="00055D38"/>
    <w:rsid w:val="00056B7B"/>
    <w:rsid w:val="000604B9"/>
    <w:rsid w:val="000879D1"/>
    <w:rsid w:val="000A73DB"/>
    <w:rsid w:val="000A7D55"/>
    <w:rsid w:val="000B206D"/>
    <w:rsid w:val="000C12C8"/>
    <w:rsid w:val="000C2E8E"/>
    <w:rsid w:val="000E0E7C"/>
    <w:rsid w:val="000E6EBF"/>
    <w:rsid w:val="000F1B4B"/>
    <w:rsid w:val="000F4CE2"/>
    <w:rsid w:val="0012744F"/>
    <w:rsid w:val="00131178"/>
    <w:rsid w:val="001420ED"/>
    <w:rsid w:val="00151A0B"/>
    <w:rsid w:val="00156F66"/>
    <w:rsid w:val="0015722A"/>
    <w:rsid w:val="001574D0"/>
    <w:rsid w:val="00163271"/>
    <w:rsid w:val="00167F36"/>
    <w:rsid w:val="00172122"/>
    <w:rsid w:val="00182528"/>
    <w:rsid w:val="0018500B"/>
    <w:rsid w:val="00196A19"/>
    <w:rsid w:val="001A248A"/>
    <w:rsid w:val="001A2E3F"/>
    <w:rsid w:val="001C799D"/>
    <w:rsid w:val="00202DC1"/>
    <w:rsid w:val="002116EE"/>
    <w:rsid w:val="00212378"/>
    <w:rsid w:val="00226896"/>
    <w:rsid w:val="002309D8"/>
    <w:rsid w:val="002357F2"/>
    <w:rsid w:val="00241FFC"/>
    <w:rsid w:val="00261CA4"/>
    <w:rsid w:val="002919E7"/>
    <w:rsid w:val="002956B2"/>
    <w:rsid w:val="002A58E9"/>
    <w:rsid w:val="002A7FE2"/>
    <w:rsid w:val="002B1C62"/>
    <w:rsid w:val="002B64B4"/>
    <w:rsid w:val="002E1B4F"/>
    <w:rsid w:val="002F2E67"/>
    <w:rsid w:val="002F7CB3"/>
    <w:rsid w:val="00306ECE"/>
    <w:rsid w:val="003135D4"/>
    <w:rsid w:val="00315546"/>
    <w:rsid w:val="00321611"/>
    <w:rsid w:val="00330567"/>
    <w:rsid w:val="003729BD"/>
    <w:rsid w:val="00386A9D"/>
    <w:rsid w:val="003875CE"/>
    <w:rsid w:val="00391081"/>
    <w:rsid w:val="003916A6"/>
    <w:rsid w:val="003B2789"/>
    <w:rsid w:val="003C13CE"/>
    <w:rsid w:val="003C697E"/>
    <w:rsid w:val="003E2518"/>
    <w:rsid w:val="003E7CEF"/>
    <w:rsid w:val="003F3202"/>
    <w:rsid w:val="00410BAC"/>
    <w:rsid w:val="004501BD"/>
    <w:rsid w:val="004861E9"/>
    <w:rsid w:val="0049408A"/>
    <w:rsid w:val="004959DD"/>
    <w:rsid w:val="004A54B5"/>
    <w:rsid w:val="004A6B2F"/>
    <w:rsid w:val="004B1EF7"/>
    <w:rsid w:val="004B3129"/>
    <w:rsid w:val="004B3FAD"/>
    <w:rsid w:val="004B64DB"/>
    <w:rsid w:val="004C5749"/>
    <w:rsid w:val="004F1907"/>
    <w:rsid w:val="004F5EA2"/>
    <w:rsid w:val="004F7E6D"/>
    <w:rsid w:val="00501DCA"/>
    <w:rsid w:val="005057EF"/>
    <w:rsid w:val="00513A47"/>
    <w:rsid w:val="00513D67"/>
    <w:rsid w:val="005224BE"/>
    <w:rsid w:val="0053237D"/>
    <w:rsid w:val="005408DF"/>
    <w:rsid w:val="00542A5A"/>
    <w:rsid w:val="00573344"/>
    <w:rsid w:val="005834A3"/>
    <w:rsid w:val="00583F9B"/>
    <w:rsid w:val="005B0D29"/>
    <w:rsid w:val="005E5C10"/>
    <w:rsid w:val="005F2C78"/>
    <w:rsid w:val="005F3E2A"/>
    <w:rsid w:val="006009A8"/>
    <w:rsid w:val="006144E4"/>
    <w:rsid w:val="0062276C"/>
    <w:rsid w:val="00631483"/>
    <w:rsid w:val="00650299"/>
    <w:rsid w:val="006508F3"/>
    <w:rsid w:val="00655FC5"/>
    <w:rsid w:val="0066182F"/>
    <w:rsid w:val="006651A7"/>
    <w:rsid w:val="00667EE8"/>
    <w:rsid w:val="006778F3"/>
    <w:rsid w:val="0069158B"/>
    <w:rsid w:val="006A3E1F"/>
    <w:rsid w:val="006B530D"/>
    <w:rsid w:val="006E3023"/>
    <w:rsid w:val="006F72BA"/>
    <w:rsid w:val="00701F4C"/>
    <w:rsid w:val="00765083"/>
    <w:rsid w:val="0077392A"/>
    <w:rsid w:val="00773C08"/>
    <w:rsid w:val="00782A34"/>
    <w:rsid w:val="00797322"/>
    <w:rsid w:val="007A3948"/>
    <w:rsid w:val="007A6112"/>
    <w:rsid w:val="007B576C"/>
    <w:rsid w:val="007E2D5D"/>
    <w:rsid w:val="007F72CE"/>
    <w:rsid w:val="0080538C"/>
    <w:rsid w:val="00814E0A"/>
    <w:rsid w:val="00822581"/>
    <w:rsid w:val="008274B1"/>
    <w:rsid w:val="008309DD"/>
    <w:rsid w:val="0083227A"/>
    <w:rsid w:val="00835D19"/>
    <w:rsid w:val="008538E3"/>
    <w:rsid w:val="00866900"/>
    <w:rsid w:val="00876A8A"/>
    <w:rsid w:val="00881BA1"/>
    <w:rsid w:val="00883B52"/>
    <w:rsid w:val="008869B9"/>
    <w:rsid w:val="008A15D7"/>
    <w:rsid w:val="008A3EC3"/>
    <w:rsid w:val="008A6CCF"/>
    <w:rsid w:val="008A7F70"/>
    <w:rsid w:val="008B4AD7"/>
    <w:rsid w:val="008C2302"/>
    <w:rsid w:val="008C26B8"/>
    <w:rsid w:val="008C551E"/>
    <w:rsid w:val="008E0547"/>
    <w:rsid w:val="008E0CFD"/>
    <w:rsid w:val="008F067A"/>
    <w:rsid w:val="008F208F"/>
    <w:rsid w:val="00911477"/>
    <w:rsid w:val="009247B8"/>
    <w:rsid w:val="009279E3"/>
    <w:rsid w:val="00936BDA"/>
    <w:rsid w:val="009620CE"/>
    <w:rsid w:val="009724D3"/>
    <w:rsid w:val="00982084"/>
    <w:rsid w:val="00984D93"/>
    <w:rsid w:val="00987BBF"/>
    <w:rsid w:val="00995963"/>
    <w:rsid w:val="009B144C"/>
    <w:rsid w:val="009B61EB"/>
    <w:rsid w:val="009C185B"/>
    <w:rsid w:val="009C2064"/>
    <w:rsid w:val="009D1697"/>
    <w:rsid w:val="009F3995"/>
    <w:rsid w:val="009F3A46"/>
    <w:rsid w:val="009F6520"/>
    <w:rsid w:val="00A014F8"/>
    <w:rsid w:val="00A235CD"/>
    <w:rsid w:val="00A31B54"/>
    <w:rsid w:val="00A32D4E"/>
    <w:rsid w:val="00A46D6D"/>
    <w:rsid w:val="00A5173C"/>
    <w:rsid w:val="00A61AEF"/>
    <w:rsid w:val="00A7532C"/>
    <w:rsid w:val="00A911F2"/>
    <w:rsid w:val="00A969DD"/>
    <w:rsid w:val="00AB346E"/>
    <w:rsid w:val="00AC06D8"/>
    <w:rsid w:val="00AC5777"/>
    <w:rsid w:val="00AD2345"/>
    <w:rsid w:val="00AF173A"/>
    <w:rsid w:val="00B031B6"/>
    <w:rsid w:val="00B066A4"/>
    <w:rsid w:val="00B07A13"/>
    <w:rsid w:val="00B204C2"/>
    <w:rsid w:val="00B265E1"/>
    <w:rsid w:val="00B31B81"/>
    <w:rsid w:val="00B4279B"/>
    <w:rsid w:val="00B45FC9"/>
    <w:rsid w:val="00B5050C"/>
    <w:rsid w:val="00B63F57"/>
    <w:rsid w:val="00B76F35"/>
    <w:rsid w:val="00B81138"/>
    <w:rsid w:val="00B90F5F"/>
    <w:rsid w:val="00B93AAD"/>
    <w:rsid w:val="00B97F54"/>
    <w:rsid w:val="00BA4810"/>
    <w:rsid w:val="00BB38E1"/>
    <w:rsid w:val="00BC7CCF"/>
    <w:rsid w:val="00BE470B"/>
    <w:rsid w:val="00BF180A"/>
    <w:rsid w:val="00BF2F7C"/>
    <w:rsid w:val="00C03FE8"/>
    <w:rsid w:val="00C06E30"/>
    <w:rsid w:val="00C12047"/>
    <w:rsid w:val="00C1764F"/>
    <w:rsid w:val="00C250B8"/>
    <w:rsid w:val="00C57A91"/>
    <w:rsid w:val="00C635E5"/>
    <w:rsid w:val="00CC01C2"/>
    <w:rsid w:val="00CC3BF3"/>
    <w:rsid w:val="00CF21F2"/>
    <w:rsid w:val="00D02712"/>
    <w:rsid w:val="00D046A7"/>
    <w:rsid w:val="00D214D0"/>
    <w:rsid w:val="00D21A83"/>
    <w:rsid w:val="00D2758C"/>
    <w:rsid w:val="00D3569C"/>
    <w:rsid w:val="00D6546B"/>
    <w:rsid w:val="00D66D78"/>
    <w:rsid w:val="00D75FF3"/>
    <w:rsid w:val="00D813BC"/>
    <w:rsid w:val="00D8573C"/>
    <w:rsid w:val="00D916F9"/>
    <w:rsid w:val="00D91B56"/>
    <w:rsid w:val="00DA7925"/>
    <w:rsid w:val="00DA7FFB"/>
    <w:rsid w:val="00DB178B"/>
    <w:rsid w:val="00DC17D3"/>
    <w:rsid w:val="00DC20D7"/>
    <w:rsid w:val="00DC44B0"/>
    <w:rsid w:val="00DD1FDE"/>
    <w:rsid w:val="00DD4BED"/>
    <w:rsid w:val="00DE39F0"/>
    <w:rsid w:val="00DF0AF3"/>
    <w:rsid w:val="00DF7E9F"/>
    <w:rsid w:val="00E02C26"/>
    <w:rsid w:val="00E03262"/>
    <w:rsid w:val="00E11201"/>
    <w:rsid w:val="00E27D7E"/>
    <w:rsid w:val="00E42E13"/>
    <w:rsid w:val="00E56D5C"/>
    <w:rsid w:val="00E6257C"/>
    <w:rsid w:val="00E63C59"/>
    <w:rsid w:val="00E65905"/>
    <w:rsid w:val="00E660FE"/>
    <w:rsid w:val="00E84B63"/>
    <w:rsid w:val="00E95FAF"/>
    <w:rsid w:val="00EA4C4C"/>
    <w:rsid w:val="00EA5B72"/>
    <w:rsid w:val="00EC32E6"/>
    <w:rsid w:val="00EE6C7D"/>
    <w:rsid w:val="00EE71DC"/>
    <w:rsid w:val="00EF1932"/>
    <w:rsid w:val="00F0398E"/>
    <w:rsid w:val="00F06631"/>
    <w:rsid w:val="00F17CD7"/>
    <w:rsid w:val="00F25662"/>
    <w:rsid w:val="00F632AA"/>
    <w:rsid w:val="00F70D99"/>
    <w:rsid w:val="00F8016B"/>
    <w:rsid w:val="00F80B7E"/>
    <w:rsid w:val="00F8248C"/>
    <w:rsid w:val="00F877B6"/>
    <w:rsid w:val="00FA099E"/>
    <w:rsid w:val="00FA124A"/>
    <w:rsid w:val="00FB2E78"/>
    <w:rsid w:val="00FC08DD"/>
    <w:rsid w:val="00FC2316"/>
    <w:rsid w:val="00FC2CFD"/>
    <w:rsid w:val="00FE07C9"/>
    <w:rsid w:val="00FF1A69"/>
    <w:rsid w:val="00FF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BC4BB5"/>
  <w15:docId w15:val="{6E7C55E7-69D1-4704-864B-EF351C02E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table" w:styleId="TableGrid">
    <w:name w:val="Table Grid"/>
    <w:basedOn w:val="TableNormal"/>
    <w:qFormat/>
    <w:rsid w:val="006B5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6B530D"/>
    <w:rPr>
      <w:color w:val="0000FF" w:themeColor="hyperlink"/>
      <w:u w:val="single"/>
    </w:rPr>
  </w:style>
  <w:style w:type="character" w:customStyle="1" w:styleId="TabletitleChar">
    <w:name w:val="Table_title Char"/>
    <w:basedOn w:val="DefaultParagraphFont"/>
    <w:link w:val="Tabletitle"/>
    <w:locked/>
    <w:rsid w:val="006B530D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6B530D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6B53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29BD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6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uwe.loewenstein@itu.int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ITU-R/go/rsg5-imt-advanced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R07-IMT.ADV-C-0034/en" TargetMode="Externa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R07-IMT.ADV-C-0034/e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2" ma:contentTypeDescription="Create a new document." ma:contentTypeScope="" ma:versionID="b29d7922f8dfc3e4a9b4d08f244624ba">
  <xsd:schema xmlns:xsd="http://www.w3.org/2001/XMLSchema" xmlns:xs="http://www.w3.org/2001/XMLSchema" xmlns:p="http://schemas.microsoft.com/office/2006/metadata/properties" xmlns:ns2="4c6a61cb-1973-4fc6-92ae-f4d7a4471404" xmlns:ns3="7b8725ac-81b5-4cc8-b0ab-2e56fe620759" targetNamespace="http://schemas.microsoft.com/office/2006/metadata/properties" ma:root="true" ma:fieldsID="cb095843de349f71edc1ba1579c306f3" ns2:_="" ns3:_="">
    <xsd:import namespace="4c6a61cb-1973-4fc6-92ae-f4d7a4471404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8FBDE8-DB84-4E5D-B1C1-B34DE4C957F2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E1E5A97F-FF10-4E65-8776-BC1EFF7D9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C4D439-CF8C-415A-B527-646F710BF2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 - LRT</dc:creator>
  <cp:lastModifiedBy>jesusmaria.martingarcia@telefonica.com Changes</cp:lastModifiedBy>
  <cp:revision>3</cp:revision>
  <cp:lastPrinted>2008-02-21T14:04:00Z</cp:lastPrinted>
  <dcterms:created xsi:type="dcterms:W3CDTF">2025-11-24T15:51:00Z</dcterms:created>
  <dcterms:modified xsi:type="dcterms:W3CDTF">2025-11-24T15:51:00Z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0x010100C570B5F7808D304AAB7669FEC90DDD2D</vt:lpwstr>
  </property>
</Properties>
</file>