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D0761" w14:textId="77777777" w:rsidR="00AB2BD3" w:rsidRDefault="00AB2BD3" w:rsidP="00AB2BD3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TSG SA Meeting #SP-107</w:t>
      </w:r>
      <w:r>
        <w:rPr>
          <w:rFonts w:ascii="Arial" w:hAnsi="Arial" w:cs="Arial"/>
          <w:b/>
          <w:bCs/>
          <w:sz w:val="24"/>
          <w:szCs w:val="24"/>
        </w:rPr>
        <w:tab/>
        <w:t>SP-250009</w:t>
      </w:r>
    </w:p>
    <w:p w14:paraId="71148B85" w14:textId="77777777" w:rsidR="00AB2BD3" w:rsidRDefault="00AB2BD3" w:rsidP="00AB2BD3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12 - 14 March 2025, Incheon, South Korea</w:t>
      </w:r>
    </w:p>
    <w:p w14:paraId="6F5D96B0" w14:textId="2EF1108C" w:rsidR="00AB2BD3" w:rsidRPr="00AB2BD3" w:rsidRDefault="00AB2BD3" w:rsidP="00AB2BD3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41B3AA04" w14:textId="77777777" w:rsidR="00AB2BD3" w:rsidRDefault="00AB2BD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4E537C0" w14:textId="746AD67F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228CF">
        <w:rPr>
          <w:rFonts w:ascii="Arial" w:hAnsi="Arial" w:cs="Arial"/>
          <w:b/>
          <w:bCs/>
          <w:sz w:val="24"/>
          <w:szCs w:val="24"/>
        </w:rPr>
        <w:t>66</w:t>
      </w:r>
      <w:r w:rsidR="0034563E">
        <w:rPr>
          <w:rFonts w:ascii="Arial" w:hAnsi="Arial" w:cs="Arial"/>
          <w:b/>
          <w:bCs/>
          <w:sz w:val="24"/>
          <w:szCs w:val="24"/>
        </w:rPr>
        <w:t>-Ad 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S2-2</w:t>
      </w:r>
      <w:r w:rsidR="00D07EE5">
        <w:rPr>
          <w:rFonts w:ascii="Arial" w:hAnsi="Arial" w:cs="Arial"/>
          <w:b/>
          <w:bCs/>
          <w:sz w:val="28"/>
          <w:szCs w:val="24"/>
        </w:rPr>
        <w:t>50</w:t>
      </w:r>
      <w:r w:rsidR="00A1343B">
        <w:rPr>
          <w:rFonts w:ascii="Arial" w:hAnsi="Arial" w:cs="Arial"/>
          <w:b/>
          <w:bCs/>
          <w:sz w:val="28"/>
          <w:szCs w:val="24"/>
        </w:rPr>
        <w:t>1277</w:t>
      </w:r>
    </w:p>
    <w:p w14:paraId="58987EB7" w14:textId="354BA444" w:rsidR="00463675" w:rsidRPr="000F4E43" w:rsidRDefault="0034563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20 - </w:t>
      </w:r>
      <w:r w:rsidR="009228CF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="000C4A0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January</w:t>
      </w:r>
      <w:r w:rsidR="00C9766E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="00C9766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Online</w:t>
      </w:r>
    </w:p>
    <w:p w14:paraId="6D4214A2" w14:textId="77777777" w:rsidR="00463675" w:rsidRPr="000F4E43" w:rsidRDefault="00463675">
      <w:pPr>
        <w:rPr>
          <w:rFonts w:ascii="Arial" w:hAnsi="Arial" w:cs="Arial"/>
        </w:rPr>
      </w:pPr>
    </w:p>
    <w:p w14:paraId="1B1E891C" w14:textId="1ED5E9EC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33735E" w:rsidRPr="00CE6609">
        <w:rPr>
          <w:color w:val="000000"/>
        </w:rPr>
        <w:t xml:space="preserve">Reply </w:t>
      </w:r>
      <w:r w:rsidR="00EC6321" w:rsidRPr="00CE6609">
        <w:t xml:space="preserve">LS </w:t>
      </w:r>
      <w:r w:rsidR="00D7369F" w:rsidRPr="00CC58AA">
        <w:rPr>
          <w:rFonts w:eastAsia="SimSun"/>
          <w:kern w:val="0"/>
          <w:sz w:val="22"/>
          <w:lang w:eastAsia="ja-JP"/>
        </w:rPr>
        <w:t xml:space="preserve">on </w:t>
      </w:r>
      <w:r w:rsidR="00D7369F">
        <w:rPr>
          <w:rFonts w:eastAsia="SimSun"/>
          <w:kern w:val="0"/>
          <w:sz w:val="22"/>
          <w:lang w:eastAsia="ja-JP"/>
        </w:rPr>
        <w:t>support of multiple access technologies based on the IMS service type</w:t>
      </w:r>
    </w:p>
    <w:p w14:paraId="7D7EAD31" w14:textId="105A1B37" w:rsidR="00463675" w:rsidRPr="00CE6609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0C4A00" w:rsidRPr="00CE6609">
        <w:t xml:space="preserve">LS </w:t>
      </w:r>
      <w:r w:rsidR="00F52807" w:rsidRPr="00CE6609">
        <w:t xml:space="preserve">on </w:t>
      </w:r>
      <w:r w:rsidR="00D7369F">
        <w:rPr>
          <w:rFonts w:eastAsia="SimSun"/>
          <w:kern w:val="0"/>
          <w:sz w:val="22"/>
          <w:lang w:eastAsia="ja-JP"/>
        </w:rPr>
        <w:t>support of multiple access technologies based on the IMS service type</w:t>
      </w:r>
      <w:r w:rsidR="00E76380" w:rsidRPr="00CE6609">
        <w:rPr>
          <w:color w:val="000000"/>
        </w:rPr>
        <w:t xml:space="preserve"> </w:t>
      </w:r>
      <w:r w:rsidR="0033735E" w:rsidRPr="00CE6609">
        <w:rPr>
          <w:color w:val="000000"/>
        </w:rPr>
        <w:t>(S2-</w:t>
      </w:r>
      <w:r w:rsidR="00D7369F">
        <w:rPr>
          <w:color w:val="000000"/>
        </w:rPr>
        <w:t>2500060/S1-244916</w:t>
      </w:r>
      <w:r w:rsidR="0033735E" w:rsidRPr="00CE6609">
        <w:rPr>
          <w:color w:val="000000"/>
        </w:rPr>
        <w:t>)</w:t>
      </w:r>
    </w:p>
    <w:p w14:paraId="7FC72F93" w14:textId="4EF6CD7F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D7369F">
        <w:rPr>
          <w:color w:val="000000"/>
        </w:rPr>
        <w:t>Rel-20</w:t>
      </w:r>
    </w:p>
    <w:p w14:paraId="1779277F" w14:textId="03A6006E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</w:p>
    <w:p w14:paraId="1DECE7D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485E4A4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A12565" w14:textId="137C1A14" w:rsidR="00463675" w:rsidRPr="00A1343B" w:rsidRDefault="00463675" w:rsidP="000F4E43">
      <w:pPr>
        <w:pStyle w:val="Source"/>
        <w:rPr>
          <w:lang w:val="sv-FI"/>
        </w:rPr>
      </w:pPr>
      <w:r w:rsidRPr="00A1343B">
        <w:rPr>
          <w:lang w:val="sv-FI"/>
        </w:rPr>
        <w:t>To:</w:t>
      </w:r>
      <w:r w:rsidRPr="00A1343B">
        <w:rPr>
          <w:lang w:val="sv-FI"/>
        </w:rPr>
        <w:tab/>
      </w:r>
      <w:r w:rsidR="00FD27D9" w:rsidRPr="00A1343B">
        <w:rPr>
          <w:lang w:val="sv-FI"/>
        </w:rPr>
        <w:t xml:space="preserve">SA, </w:t>
      </w:r>
      <w:r w:rsidR="00D7369F" w:rsidRPr="00A1343B">
        <w:rPr>
          <w:lang w:val="sv-FI" w:eastAsia="zh-CN"/>
        </w:rPr>
        <w:t>SA1</w:t>
      </w:r>
    </w:p>
    <w:p w14:paraId="242467EA" w14:textId="6C25D840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D7369F">
        <w:rPr>
          <w:lang w:val="fr-FR"/>
        </w:rPr>
        <w:t>CT1</w:t>
      </w:r>
    </w:p>
    <w:p w14:paraId="23B335C8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2D22EED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1017">
        <w:rPr>
          <w:bCs/>
          <w:lang w:val="en-US" w:eastAsia="zh-CN"/>
        </w:rPr>
        <w:t>Ashok Kumar Nayak</w:t>
      </w:r>
    </w:p>
    <w:p w14:paraId="3032200D" w14:textId="77777777" w:rsidR="00463675" w:rsidRPr="00A1343B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A1343B">
        <w:rPr>
          <w:color w:val="0000FF"/>
          <w:lang w:val="de-DE"/>
        </w:rPr>
        <w:t>E-mail Address:</w:t>
      </w:r>
      <w:r w:rsidRPr="00A1343B">
        <w:rPr>
          <w:bCs/>
          <w:color w:val="0000FF"/>
          <w:lang w:val="de-DE"/>
        </w:rPr>
        <w:tab/>
      </w:r>
      <w:r w:rsidR="00AC1017" w:rsidRPr="00A1343B">
        <w:rPr>
          <w:bCs/>
          <w:lang w:val="de-DE"/>
        </w:rPr>
        <w:t>ashok.nayak@samsung</w:t>
      </w:r>
      <w:r w:rsidR="004B1D9E" w:rsidRPr="00A1343B">
        <w:rPr>
          <w:bCs/>
          <w:lang w:val="de-DE"/>
        </w:rPr>
        <w:t>.com</w:t>
      </w:r>
    </w:p>
    <w:p w14:paraId="0E045A0F" w14:textId="77777777" w:rsidR="00463675" w:rsidRPr="00A1343B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7FFA1ED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4F3EEF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D227855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4E6F141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663A86E" w14:textId="77777777" w:rsidR="00463675" w:rsidRPr="000F4E43" w:rsidRDefault="00463675">
      <w:pPr>
        <w:rPr>
          <w:rFonts w:ascii="Arial" w:hAnsi="Arial" w:cs="Arial"/>
        </w:rPr>
      </w:pPr>
    </w:p>
    <w:p w14:paraId="08413C2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9ADAD36" w14:textId="56B3A4F1" w:rsidR="0033735E" w:rsidRPr="005549EE" w:rsidRDefault="005549EE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 w:rsidRPr="005549EE">
        <w:rPr>
          <w:rFonts w:ascii="Arial" w:eastAsia="Malgun Gothic" w:hAnsi="Arial" w:cs="Arial"/>
          <w:lang w:eastAsia="ko-KR"/>
        </w:rPr>
        <w:t>SA2 would like to thank SA1</w:t>
      </w:r>
      <w:r w:rsidR="0033735E" w:rsidRPr="005549EE">
        <w:rPr>
          <w:rFonts w:ascii="Arial" w:eastAsia="Malgun Gothic" w:hAnsi="Arial" w:cs="Arial"/>
          <w:lang w:eastAsia="ko-KR"/>
        </w:rPr>
        <w:t xml:space="preserve"> regarding the </w:t>
      </w:r>
      <w:r>
        <w:rPr>
          <w:rFonts w:ascii="Arial" w:hAnsi="Arial" w:cs="Arial"/>
        </w:rPr>
        <w:t xml:space="preserve">LS </w:t>
      </w:r>
      <w:r w:rsidRPr="005549EE">
        <w:rPr>
          <w:rFonts w:ascii="Arial" w:eastAsia="SimSun" w:hAnsi="Arial" w:cs="Arial"/>
          <w:sz w:val="22"/>
          <w:lang w:eastAsia="ja-JP"/>
        </w:rPr>
        <w:t>on support of multiple access technologies based on the IMS service type</w:t>
      </w:r>
      <w:r w:rsidR="00FB72C9" w:rsidRPr="005549EE">
        <w:rPr>
          <w:rFonts w:ascii="Arial" w:hAnsi="Arial" w:cs="Arial"/>
        </w:rPr>
        <w:t>. SA2 provi</w:t>
      </w:r>
      <w:r w:rsidR="00CB1D18" w:rsidRPr="005549EE">
        <w:rPr>
          <w:rFonts w:ascii="Arial" w:eastAsia="Malgun Gothic" w:hAnsi="Arial" w:cs="Arial"/>
          <w:lang w:eastAsia="ko-KR"/>
        </w:rPr>
        <w:t xml:space="preserve">des </w:t>
      </w:r>
      <w:r w:rsidR="006158D7" w:rsidRPr="005549EE">
        <w:rPr>
          <w:rFonts w:ascii="Arial" w:eastAsia="Malgun Gothic" w:hAnsi="Arial" w:cs="Arial"/>
          <w:lang w:eastAsia="ko-KR"/>
        </w:rPr>
        <w:t xml:space="preserve">following </w:t>
      </w:r>
      <w:r>
        <w:rPr>
          <w:rFonts w:ascii="Arial" w:eastAsia="Malgun Gothic" w:hAnsi="Arial" w:cs="Arial"/>
          <w:lang w:eastAsia="ko-KR"/>
        </w:rPr>
        <w:t>clarifications</w:t>
      </w:r>
      <w:r w:rsidR="0033735E" w:rsidRPr="005549EE">
        <w:rPr>
          <w:rFonts w:ascii="Arial" w:eastAsia="Malgun Gothic" w:hAnsi="Arial" w:cs="Arial"/>
          <w:lang w:eastAsia="ko-KR"/>
        </w:rPr>
        <w:t>.</w:t>
      </w:r>
    </w:p>
    <w:p w14:paraId="26DAD2ED" w14:textId="77777777" w:rsidR="00B16C27" w:rsidRDefault="00B16C27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4E87BBEA" w14:textId="477F84BD" w:rsidR="00CB7D43" w:rsidRDefault="00FD27D9" w:rsidP="00A1343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</w:rPr>
      </w:pPr>
      <w:r w:rsidRPr="00A1343B">
        <w:rPr>
          <w:rFonts w:ascii="Arial" w:hAnsi="Arial" w:cs="Arial"/>
          <w:bCs/>
          <w:lang w:eastAsia="zh-CN"/>
        </w:rPr>
        <w:t>In</w:t>
      </w:r>
      <w:r w:rsidR="00300E51">
        <w:rPr>
          <w:rFonts w:ascii="Arial" w:eastAsia="SimSun" w:hAnsi="Arial" w:cs="Arial" w:hint="eastAsia"/>
        </w:rPr>
        <w:t xml:space="preserve"> LS S1-244052 SA1 ask</w:t>
      </w:r>
      <w:r>
        <w:rPr>
          <w:rFonts w:ascii="Arial" w:eastAsia="SimSun" w:hAnsi="Arial" w:cs="Arial"/>
        </w:rPr>
        <w:t>s</w:t>
      </w:r>
      <w:r w:rsidR="00300E51">
        <w:rPr>
          <w:rFonts w:ascii="Arial" w:eastAsia="SimSun" w:hAnsi="Arial" w:cs="Arial" w:hint="eastAsia"/>
        </w:rPr>
        <w:t xml:space="preserve"> SA2 to provide feedback to SA whether the </w:t>
      </w:r>
      <w:r w:rsidR="00300E51">
        <w:rPr>
          <w:rFonts w:ascii="Arial" w:eastAsia="SimSun" w:hAnsi="Arial" w:cs="Arial"/>
        </w:rPr>
        <w:t>existing</w:t>
      </w:r>
      <w:r w:rsidR="00300E51">
        <w:rPr>
          <w:rFonts w:ascii="Arial" w:eastAsia="SimSun" w:hAnsi="Arial" w:cs="Arial" w:hint="eastAsia"/>
        </w:rPr>
        <w:t xml:space="preserve"> </w:t>
      </w:r>
      <w:r w:rsidR="00300E51">
        <w:rPr>
          <w:rFonts w:ascii="Arial" w:eastAsia="SimSun" w:hAnsi="Arial" w:cs="Arial"/>
        </w:rPr>
        <w:t>mechanism</w:t>
      </w:r>
      <w:r w:rsidR="00300E51">
        <w:rPr>
          <w:rFonts w:ascii="Arial" w:eastAsia="SimSun" w:hAnsi="Arial" w:cs="Arial" w:hint="eastAsia"/>
        </w:rPr>
        <w:t xml:space="preserve">s in Stage 2 could </w:t>
      </w:r>
      <w:r w:rsidR="00BF2C76">
        <w:rPr>
          <w:rFonts w:ascii="Arial" w:eastAsia="SimSun" w:hAnsi="Arial" w:cs="Arial"/>
        </w:rPr>
        <w:t>fulfil</w:t>
      </w:r>
      <w:r w:rsidR="00300E51">
        <w:rPr>
          <w:rFonts w:ascii="Arial" w:eastAsia="SimSun" w:hAnsi="Arial" w:cs="Arial" w:hint="eastAsia"/>
        </w:rPr>
        <w:t xml:space="preserve"> the use case from GSMA</w:t>
      </w:r>
      <w:r>
        <w:rPr>
          <w:rFonts w:ascii="Arial" w:eastAsia="SimSun" w:hAnsi="Arial" w:cs="Arial"/>
        </w:rPr>
        <w:t xml:space="preserve"> as described below</w:t>
      </w:r>
      <w:r w:rsidR="00300E51">
        <w:rPr>
          <w:rFonts w:ascii="Arial" w:eastAsia="SimSun" w:hAnsi="Arial" w:cs="Arial"/>
        </w:rPr>
        <w:t>.</w:t>
      </w:r>
    </w:p>
    <w:p w14:paraId="5E87D40C" w14:textId="1BDEC2B4" w:rsidR="00BF2C76" w:rsidRDefault="00BF2C76" w:rsidP="00300E51">
      <w:pPr>
        <w:jc w:val="both"/>
        <w:rPr>
          <w:rFonts w:ascii="Arial" w:eastAsia="SimSun" w:hAnsi="Arial" w:cs="Arial"/>
        </w:rPr>
      </w:pPr>
    </w:p>
    <w:p w14:paraId="3F17A506" w14:textId="77777777" w:rsidR="00BF2C76" w:rsidRDefault="00BF2C76" w:rsidP="00BF2C76">
      <w:pPr>
        <w:pStyle w:val="NormalParagraph"/>
        <w:jc w:val="both"/>
        <w:rPr>
          <w:rFonts w:eastAsia="MS Mincho"/>
          <w:lang w:eastAsia="ja-JP"/>
        </w:rPr>
      </w:pPr>
      <w:r w:rsidRPr="00BF2C76">
        <w:rPr>
          <w:rFonts w:cs="Arial"/>
          <w:b/>
        </w:rPr>
        <w:t>The exact question from GSMA</w:t>
      </w:r>
      <w:r>
        <w:rPr>
          <w:rFonts w:cs="Arial"/>
        </w:rPr>
        <w:t xml:space="preserve">: </w:t>
      </w:r>
      <w:r>
        <w:rPr>
          <w:rFonts w:eastAsia="MS Mincho"/>
          <w:lang w:eastAsia="ja-JP"/>
        </w:rPr>
        <w:t>It is noted that there are couple of requirements related to multiple access technologies listed in 3GPP TS 22.261 clause 6.3.2.1 as follow:</w:t>
      </w:r>
    </w:p>
    <w:p w14:paraId="0922BCB6" w14:textId="14CA9278" w:rsidR="00BF2C76" w:rsidRDefault="00BF2C76" w:rsidP="00BF2C76">
      <w:pPr>
        <w:pStyle w:val="NormalParagraph"/>
        <w:jc w:val="both"/>
        <w:rPr>
          <w:rFonts w:eastAsia="MS Mincho"/>
          <w:lang w:eastAsia="ja-JP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6DAFDDB6" wp14:editId="70916487">
                <wp:extent cx="5776595" cy="941070"/>
                <wp:effectExtent l="0" t="0" r="14605" b="1143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6595" cy="941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D54BB5" w14:textId="77777777" w:rsidR="00BF2C76" w:rsidRPr="00D24030" w:rsidRDefault="00BF2C76" w:rsidP="00BF2C7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eastAsia="DengXian"/>
                                <w:lang w:eastAsia="en-GB"/>
                              </w:rPr>
                            </w:pPr>
                            <w:r w:rsidRPr="00D24030">
                              <w:rPr>
                                <w:rFonts w:eastAsia="DengXian"/>
                                <w:lang w:eastAsia="en-GB"/>
                              </w:rPr>
                              <w:t>Based on operator policy, the 5G system shall be able to dynamically offload part of the traffic (e.g. from 3GPP RAT to non-3GPP access technology), taking into account traffic load and traffic type.</w:t>
                            </w:r>
                          </w:p>
                          <w:p w14:paraId="39C64C99" w14:textId="77777777" w:rsidR="00BF2C76" w:rsidRPr="00D24030" w:rsidRDefault="00BF2C76" w:rsidP="00BF2C7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eastAsia="DengXian"/>
                              </w:rPr>
                            </w:pPr>
                            <w:r w:rsidRPr="00D24030">
                              <w:rPr>
                                <w:rFonts w:eastAsia="DengXian"/>
                              </w:rPr>
                              <w:t xml:space="preserve">When a UE is using two or more access technologies simultaneously, the </w:t>
                            </w:r>
                            <w:r w:rsidRPr="00D24030">
                              <w:rPr>
                                <w:rFonts w:eastAsia="DengXian"/>
                                <w:lang w:eastAsia="en-GB"/>
                              </w:rPr>
                              <w:t>5G</w:t>
                            </w:r>
                            <w:r w:rsidRPr="00D24030">
                              <w:rPr>
                                <w:rFonts w:eastAsia="DengXian"/>
                              </w:rPr>
                              <w:t xml:space="preserve"> system shall be able to </w:t>
                            </w:r>
                            <w:r w:rsidRPr="00D24030">
                              <w:rPr>
                                <w:rFonts w:eastAsia="DengXian"/>
                                <w:lang w:eastAsia="en-GB"/>
                              </w:rPr>
                              <w:t>optimally distribute user traffic over the</w:t>
                            </w:r>
                            <w:r w:rsidRPr="00D24030">
                              <w:rPr>
                                <w:rFonts w:eastAsia="DengXian"/>
                              </w:rPr>
                              <w:t xml:space="preserve"> access technologies in use, taking into account e.g. service, traffic characteristics, radio characteristics, and UE's moving speed.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6DAFDDB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54.85pt;height:7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">
                <v:textbox>
                  <w:txbxContent>
                    <w:p w14:paraId="48D54BB5" w14:textId="77777777" w:rsidR="00BF2C76" w:rsidRPr="00D24030" w:rsidRDefault="00BF2C76" w:rsidP="00BF2C76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eastAsia="DengXian"/>
                          <w:lang w:eastAsia="en-GB"/>
                        </w:rPr>
                      </w:pPr>
                      <w:r w:rsidRPr="00D24030">
                        <w:rPr>
                          <w:rFonts w:eastAsia="DengXian"/>
                          <w:lang w:eastAsia="en-GB"/>
                        </w:rPr>
                        <w:t>Based on operator policy, the 5G system shall be able to dynamically offload part of the traffic (e.g. from 3GPP RAT to non-3GPP access technology), taking into account traffic load and traffic type.</w:t>
                      </w:r>
                    </w:p>
                    <w:p w14:paraId="39C64C99" w14:textId="77777777" w:rsidR="00BF2C76" w:rsidRPr="00D24030" w:rsidRDefault="00BF2C76" w:rsidP="00BF2C76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eastAsia="DengXian"/>
                        </w:rPr>
                      </w:pPr>
                      <w:r w:rsidRPr="00D24030">
                        <w:rPr>
                          <w:rFonts w:eastAsia="DengXian"/>
                        </w:rPr>
                        <w:t xml:space="preserve">When a UE is using two or more access technologies simultaneously, the </w:t>
                      </w:r>
                      <w:r w:rsidRPr="00D24030">
                        <w:rPr>
                          <w:rFonts w:eastAsia="DengXian"/>
                          <w:lang w:eastAsia="en-GB"/>
                        </w:rPr>
                        <w:t>5G</w:t>
                      </w:r>
                      <w:r w:rsidRPr="00D24030">
                        <w:rPr>
                          <w:rFonts w:eastAsia="DengXian"/>
                        </w:rPr>
                        <w:t xml:space="preserve"> system shall be able to </w:t>
                      </w:r>
                      <w:r w:rsidRPr="00D24030">
                        <w:rPr>
                          <w:rFonts w:eastAsia="DengXian"/>
                          <w:lang w:eastAsia="en-GB"/>
                        </w:rPr>
                        <w:t>optimally distribute user traffic over the</w:t>
                      </w:r>
                      <w:r w:rsidRPr="00D24030">
                        <w:rPr>
                          <w:rFonts w:eastAsia="DengXian"/>
                        </w:rPr>
                        <w:t xml:space="preserve"> access technologies in use, taking into account e.g. service, traffic characteristics, radio characteristics, and UE's moving speed.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4AE4A51" w14:textId="77777777" w:rsidR="00BF2C76" w:rsidRPr="00FC0437" w:rsidRDefault="00BF2C76" w:rsidP="00BF2C76">
      <w:pPr>
        <w:pStyle w:val="NormalParagraph"/>
        <w:jc w:val="both"/>
        <w:rPr>
          <w:lang w:eastAsia="zh-CN"/>
        </w:rPr>
      </w:pPr>
      <w:r w:rsidRPr="00FC0437">
        <w:rPr>
          <w:rFonts w:hint="eastAsia"/>
          <w:lang w:eastAsia="zh-CN"/>
        </w:rPr>
        <w:t>G</w:t>
      </w:r>
      <w:r w:rsidRPr="00FC0437">
        <w:rPr>
          <w:lang w:eastAsia="zh-CN"/>
        </w:rPr>
        <w:t xml:space="preserve">SMA </w:t>
      </w:r>
      <w:r>
        <w:rPr>
          <w:rFonts w:eastAsia="MS Mincho"/>
          <w:lang w:eastAsia="ja-JP"/>
        </w:rPr>
        <w:t>5G VoWiFi Task Force</w:t>
      </w:r>
      <w:r w:rsidRPr="00FC0437">
        <w:rPr>
          <w:lang w:eastAsia="zh-CN"/>
        </w:rPr>
        <w:t xml:space="preserve"> would like to ask 3GPP SA1 the questions below.</w:t>
      </w:r>
    </w:p>
    <w:p w14:paraId="7D65C1BD" w14:textId="3A61D026" w:rsidR="00BF2C76" w:rsidRDefault="00BF2C76" w:rsidP="00BF2C76">
      <w:pPr>
        <w:pStyle w:val="NormalParagraph"/>
        <w:jc w:val="both"/>
        <w:rPr>
          <w:lang w:eastAsia="zh-CN"/>
        </w:rPr>
      </w:pPr>
      <w:r w:rsidRPr="00FC0437">
        <w:rPr>
          <w:b/>
          <w:lang w:eastAsia="zh-CN"/>
        </w:rPr>
        <w:t>Question 1</w:t>
      </w:r>
      <w:r w:rsidRPr="00FC0437">
        <w:rPr>
          <w:lang w:eastAsia="zh-CN"/>
        </w:rPr>
        <w:t>: For the 1</w:t>
      </w:r>
      <w:r w:rsidRPr="00FC0437">
        <w:rPr>
          <w:vertAlign w:val="superscript"/>
          <w:lang w:eastAsia="zh-CN"/>
        </w:rPr>
        <w:t>st</w:t>
      </w:r>
      <w:r w:rsidRPr="00FC0437">
        <w:rPr>
          <w:lang w:eastAsia="zh-CN"/>
        </w:rPr>
        <w:t xml:space="preserve"> requirement above, is the traffic type mentioned in the requirement sufficient enough to distinguish different types of IMS service (e.g. audio, video, different IMS DC service, etc.)?</w:t>
      </w:r>
    </w:p>
    <w:p w14:paraId="43C67854" w14:textId="787FE03D" w:rsidR="00BF2C76" w:rsidRDefault="00BF2C76" w:rsidP="00BF2C76">
      <w:pPr>
        <w:pStyle w:val="NormalParagraph"/>
        <w:jc w:val="both"/>
        <w:rPr>
          <w:lang w:eastAsia="zh-CN"/>
        </w:rPr>
      </w:pPr>
      <w:r w:rsidRPr="00FC0437">
        <w:rPr>
          <w:b/>
          <w:lang w:eastAsia="zh-CN"/>
        </w:rPr>
        <w:lastRenderedPageBreak/>
        <w:t>Question 2</w:t>
      </w:r>
      <w:r w:rsidRPr="00FC0437">
        <w:rPr>
          <w:lang w:eastAsia="zh-CN"/>
        </w:rPr>
        <w:t>: For the 2</w:t>
      </w:r>
      <w:r w:rsidRPr="00FC0437">
        <w:rPr>
          <w:vertAlign w:val="superscript"/>
          <w:lang w:eastAsia="zh-CN"/>
        </w:rPr>
        <w:t>nd</w:t>
      </w:r>
      <w:r w:rsidRPr="00FC0437">
        <w:rPr>
          <w:rFonts w:hint="eastAsia"/>
          <w:lang w:eastAsia="zh-CN"/>
        </w:rPr>
        <w:t xml:space="preserve"> </w:t>
      </w:r>
      <w:r w:rsidRPr="00FC0437">
        <w:rPr>
          <w:lang w:eastAsia="zh-CN"/>
        </w:rPr>
        <w:t>requirement above, can the granularity of service type mentioned in the requirement be applied to different types of IMS service or furthermore different types of IMS DC services?</w:t>
      </w:r>
    </w:p>
    <w:p w14:paraId="7AA1AF1F" w14:textId="06A68695" w:rsidR="00FB72C9" w:rsidRPr="009225E1" w:rsidRDefault="007C0F8A" w:rsidP="00300E51">
      <w:pPr>
        <w:rPr>
          <w:rFonts w:ascii="Arial" w:hAnsi="Arial" w:cs="Arial"/>
        </w:rPr>
      </w:pPr>
      <w:r w:rsidRPr="007C0F8A">
        <w:rPr>
          <w:rFonts w:ascii="Arial" w:hAnsi="Arial" w:cs="Arial"/>
          <w:b/>
        </w:rPr>
        <w:t>SA2 Reply</w:t>
      </w:r>
      <w:r w:rsidR="00BF2C76">
        <w:rPr>
          <w:rFonts w:ascii="Arial" w:hAnsi="Arial" w:cs="Arial"/>
          <w:b/>
        </w:rPr>
        <w:t xml:space="preserve"> on the topic</w:t>
      </w:r>
      <w:r w:rsidRPr="007C0F8A">
        <w:rPr>
          <w:rFonts w:ascii="Arial" w:hAnsi="Arial" w:cs="Arial"/>
          <w:b/>
        </w:rPr>
        <w:t>:</w:t>
      </w:r>
      <w:r w:rsidR="00FD27D9" w:rsidRPr="00A1343B">
        <w:rPr>
          <w:rFonts w:ascii="Arial" w:hAnsi="Arial" w:cs="Arial"/>
          <w:bCs/>
        </w:rPr>
        <w:t xml:space="preserve"> SA2 has not analysed </w:t>
      </w:r>
      <w:r w:rsidR="00FD27D9">
        <w:rPr>
          <w:rFonts w:ascii="Arial" w:hAnsi="Arial" w:cs="Arial"/>
          <w:bCs/>
        </w:rPr>
        <w:t>the topic of dynamic offloading different types of IMS services (</w:t>
      </w:r>
      <w:r w:rsidR="00FD27D9" w:rsidRPr="00FD27D9">
        <w:rPr>
          <w:rFonts w:ascii="Arial" w:hAnsi="Arial" w:cs="Arial"/>
          <w:bCs/>
        </w:rPr>
        <w:t>e.g. audio, video</w:t>
      </w:r>
      <w:r w:rsidR="00FD27D9">
        <w:rPr>
          <w:rFonts w:ascii="Arial" w:hAnsi="Arial" w:cs="Arial"/>
          <w:bCs/>
        </w:rPr>
        <w:t xml:space="preserve"> or</w:t>
      </w:r>
      <w:r w:rsidR="00FD27D9" w:rsidRPr="00FD27D9">
        <w:rPr>
          <w:rFonts w:ascii="Arial" w:hAnsi="Arial" w:cs="Arial"/>
          <w:bCs/>
        </w:rPr>
        <w:t xml:space="preserve"> different IMS DC service</w:t>
      </w:r>
      <w:r w:rsidR="00FD27D9">
        <w:rPr>
          <w:rFonts w:ascii="Arial" w:hAnsi="Arial" w:cs="Arial"/>
          <w:bCs/>
        </w:rPr>
        <w:t>s)</w:t>
      </w:r>
      <w:r w:rsidR="00C0048E">
        <w:rPr>
          <w:rFonts w:ascii="Arial" w:hAnsi="Arial" w:cs="Arial"/>
          <w:bCs/>
        </w:rPr>
        <w:t xml:space="preserve"> from 3GPP to non-3GPP access</w:t>
      </w:r>
      <w:r w:rsidR="00FD27D9">
        <w:rPr>
          <w:rFonts w:ascii="Arial" w:hAnsi="Arial" w:cs="Arial"/>
          <w:bCs/>
        </w:rPr>
        <w:t xml:space="preserve">. </w:t>
      </w:r>
      <w:r w:rsidR="00C0048E">
        <w:rPr>
          <w:rFonts w:ascii="Arial" w:hAnsi="Arial" w:cs="Arial"/>
          <w:bCs/>
        </w:rPr>
        <w:t>Without further study, SA2 cannot answer whether existing mechanisms such as Access Traffic Steering, Switching and Splitting (ATSSS) can be applied or not.</w:t>
      </w:r>
    </w:p>
    <w:p w14:paraId="27C83851" w14:textId="77777777" w:rsidR="00BA4028" w:rsidRPr="00227A57" w:rsidRDefault="00BA4028" w:rsidP="00063D34">
      <w:pPr>
        <w:rPr>
          <w:rFonts w:ascii="Arial" w:eastAsia="Malgun Gothic" w:hAnsi="Arial" w:cs="Arial"/>
          <w:lang w:eastAsia="ko-KR"/>
        </w:rPr>
      </w:pPr>
    </w:p>
    <w:p w14:paraId="47253F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AF7C965" w14:textId="3D85BE4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A2170">
        <w:rPr>
          <w:rFonts w:ascii="Arial" w:hAnsi="Arial" w:cs="Arial" w:hint="eastAsia"/>
          <w:b/>
          <w:lang w:eastAsia="zh-CN"/>
        </w:rPr>
        <w:t>SA,</w:t>
      </w:r>
      <w:r w:rsidR="00CA2170">
        <w:rPr>
          <w:rFonts w:ascii="Arial" w:hAnsi="Arial" w:cs="Arial"/>
          <w:b/>
          <w:lang w:eastAsia="zh-CN"/>
        </w:rPr>
        <w:t xml:space="preserve"> </w:t>
      </w:r>
      <w:r w:rsidR="00A3255F">
        <w:rPr>
          <w:rFonts w:ascii="Arial" w:hAnsi="Arial" w:cs="Arial"/>
          <w:b/>
        </w:rPr>
        <w:t>SA1</w:t>
      </w:r>
      <w:r w:rsidR="00CA2170">
        <w:rPr>
          <w:rFonts w:ascii="Arial" w:hAnsi="Arial" w:cs="Arial"/>
          <w:b/>
        </w:rPr>
        <w:t>:</w:t>
      </w:r>
    </w:p>
    <w:p w14:paraId="0EF6176A" w14:textId="7EBC3884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4D4FCC">
        <w:rPr>
          <w:rFonts w:ascii="Arial" w:hAnsi="Arial" w:cs="Arial"/>
        </w:rPr>
        <w:t xml:space="preserve"> asks </w:t>
      </w:r>
      <w:r w:rsidR="004920D9">
        <w:rPr>
          <w:rFonts w:ascii="Arial" w:hAnsi="Arial" w:cs="Arial"/>
        </w:rPr>
        <w:t xml:space="preserve">SA and </w:t>
      </w:r>
      <w:r w:rsidR="004D4FCC">
        <w:rPr>
          <w:rFonts w:ascii="Arial" w:hAnsi="Arial" w:cs="Arial"/>
        </w:rPr>
        <w:t>SA1</w:t>
      </w:r>
      <w:r w:rsidR="00505C76">
        <w:rPr>
          <w:rFonts w:ascii="Arial" w:hAnsi="Arial" w:cs="Arial"/>
        </w:rPr>
        <w:t xml:space="preserve"> to take above information into consideration</w:t>
      </w:r>
      <w:r w:rsidR="004D4FCC">
        <w:rPr>
          <w:rFonts w:ascii="Arial" w:hAnsi="Arial" w:cs="Arial"/>
        </w:rPr>
        <w:t xml:space="preserve"> and reply </w:t>
      </w:r>
      <w:r w:rsidR="00455A82">
        <w:rPr>
          <w:rFonts w:ascii="Arial" w:hAnsi="Arial" w:cs="Arial"/>
        </w:rPr>
        <w:t xml:space="preserve">to </w:t>
      </w:r>
      <w:r w:rsidR="004D4FCC">
        <w:rPr>
          <w:rFonts w:ascii="Arial" w:hAnsi="Arial" w:cs="Arial"/>
        </w:rPr>
        <w:t>GSMA accordingly</w:t>
      </w:r>
      <w:r w:rsidR="00505C76" w:rsidRPr="002F7089">
        <w:rPr>
          <w:rFonts w:ascii="Arial" w:hAnsi="Arial" w:cs="Arial"/>
        </w:rPr>
        <w:t>.</w:t>
      </w:r>
    </w:p>
    <w:p w14:paraId="11ECEA65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48E8D09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98B3EAE" w14:textId="4402ADB6" w:rsidR="005F1CB0" w:rsidRDefault="009832D1" w:rsidP="005F1CB0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bookmarkStart w:id="0" w:name="S2-166-Ad_Hoc-e"/>
      <w:r>
        <w:rPr>
          <w:rFonts w:ascii="Arial" w:hAnsi="Arial" w:cs="Arial"/>
          <w:bCs/>
        </w:rPr>
        <w:t>TSG-SA2 Meeting#167</w:t>
      </w:r>
      <w:bookmarkEnd w:id="0"/>
      <w:r w:rsidR="007C0944">
        <w:rPr>
          <w:rFonts w:ascii="Arial" w:hAnsi="Arial" w:cs="Arial"/>
          <w:bCs/>
        </w:rPr>
        <w:t xml:space="preserve">      </w:t>
      </w:r>
      <w:r w:rsidR="005F1CB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</w:t>
      </w:r>
      <w:r w:rsidR="00116AD6">
        <w:rPr>
          <w:rFonts w:ascii="Arial" w:hAnsi="Arial" w:cs="Arial"/>
          <w:bCs/>
        </w:rPr>
        <w:t xml:space="preserve"> 17 – 21, 2025</w:t>
      </w:r>
      <w:r>
        <w:rPr>
          <w:rFonts w:ascii="Arial" w:hAnsi="Arial" w:cs="Arial"/>
          <w:bCs/>
        </w:rPr>
        <w:t xml:space="preserve">                         </w:t>
      </w:r>
      <w:r w:rsidR="00116AD6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thens, Greece</w:t>
      </w:r>
    </w:p>
    <w:p w14:paraId="35CF0805" w14:textId="4EE23DFA" w:rsidR="003F03F4" w:rsidRPr="00A1343B" w:rsidRDefault="003F03F4" w:rsidP="005F1CB0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  <w:lang w:val="sv-FI"/>
        </w:rPr>
      </w:pPr>
      <w:r w:rsidRPr="00A1343B">
        <w:rPr>
          <w:rFonts w:ascii="Arial" w:hAnsi="Arial" w:cs="Arial"/>
          <w:bCs/>
          <w:lang w:val="sv-FI"/>
        </w:rPr>
        <w:t xml:space="preserve">TSG-SA2 Meeting#168                      April 07 -11, 2025                                  </w:t>
      </w:r>
      <w:r w:rsidR="00455A82" w:rsidRPr="00A1343B">
        <w:rPr>
          <w:rFonts w:ascii="Arial" w:hAnsi="Arial" w:cs="Arial"/>
          <w:bCs/>
          <w:lang w:val="sv-FI"/>
        </w:rPr>
        <w:t>Goteborg</w:t>
      </w:r>
      <w:r w:rsidRPr="00A1343B">
        <w:rPr>
          <w:rFonts w:ascii="Arial" w:hAnsi="Arial" w:cs="Arial"/>
          <w:bCs/>
          <w:lang w:val="sv-FI"/>
        </w:rPr>
        <w:t>, Sweden</w:t>
      </w:r>
    </w:p>
    <w:p w14:paraId="0DF067F7" w14:textId="77777777" w:rsidR="005F1CB0" w:rsidRPr="00A1343B" w:rsidRDefault="005F1CB0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  <w:lang w:val="sv-FI"/>
        </w:rPr>
      </w:pPr>
    </w:p>
    <w:sectPr w:rsidR="005F1CB0" w:rsidRPr="00A1343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CA1D8" w14:textId="77777777" w:rsidR="00C24C6F" w:rsidRDefault="00C24C6F">
      <w:r>
        <w:separator/>
      </w:r>
    </w:p>
  </w:endnote>
  <w:endnote w:type="continuationSeparator" w:id="0">
    <w:p w14:paraId="5CE24529" w14:textId="77777777" w:rsidR="00C24C6F" w:rsidRDefault="00C24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12253" w14:textId="77777777" w:rsidR="00C24C6F" w:rsidRDefault="00C24C6F">
      <w:r>
        <w:separator/>
      </w:r>
    </w:p>
  </w:footnote>
  <w:footnote w:type="continuationSeparator" w:id="0">
    <w:p w14:paraId="454FE921" w14:textId="77777777" w:rsidR="00C24C6F" w:rsidRDefault="00C24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0237709">
    <w:abstractNumId w:val="13"/>
  </w:num>
  <w:num w:numId="2" w16cid:durableId="1640763516">
    <w:abstractNumId w:val="12"/>
  </w:num>
  <w:num w:numId="3" w16cid:durableId="1432506482">
    <w:abstractNumId w:val="11"/>
  </w:num>
  <w:num w:numId="4" w16cid:durableId="1618877673">
    <w:abstractNumId w:val="10"/>
  </w:num>
  <w:num w:numId="5" w16cid:durableId="719018706">
    <w:abstractNumId w:val="9"/>
  </w:num>
  <w:num w:numId="6" w16cid:durableId="1319843657">
    <w:abstractNumId w:val="7"/>
  </w:num>
  <w:num w:numId="7" w16cid:durableId="292948030">
    <w:abstractNumId w:val="6"/>
  </w:num>
  <w:num w:numId="8" w16cid:durableId="922879204">
    <w:abstractNumId w:val="5"/>
  </w:num>
  <w:num w:numId="9" w16cid:durableId="252052068">
    <w:abstractNumId w:val="4"/>
  </w:num>
  <w:num w:numId="10" w16cid:durableId="2080782179">
    <w:abstractNumId w:val="8"/>
  </w:num>
  <w:num w:numId="11" w16cid:durableId="252595797">
    <w:abstractNumId w:val="3"/>
  </w:num>
  <w:num w:numId="12" w16cid:durableId="159850016">
    <w:abstractNumId w:val="2"/>
  </w:num>
  <w:num w:numId="13" w16cid:durableId="495341525">
    <w:abstractNumId w:val="1"/>
  </w:num>
  <w:num w:numId="14" w16cid:durableId="1615748518">
    <w:abstractNumId w:val="0"/>
  </w:num>
  <w:num w:numId="15" w16cid:durableId="332683614">
    <w:abstractNumId w:val="15"/>
  </w:num>
  <w:num w:numId="16" w16cid:durableId="979457706">
    <w:abstractNumId w:val="14"/>
  </w:num>
  <w:num w:numId="17" w16cid:durableId="10694243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167BD"/>
    <w:rsid w:val="0002097E"/>
    <w:rsid w:val="0002378E"/>
    <w:rsid w:val="0003255F"/>
    <w:rsid w:val="00051868"/>
    <w:rsid w:val="00052DB1"/>
    <w:rsid w:val="000534DD"/>
    <w:rsid w:val="000574BC"/>
    <w:rsid w:val="000606C3"/>
    <w:rsid w:val="00063665"/>
    <w:rsid w:val="00063D34"/>
    <w:rsid w:val="00064A43"/>
    <w:rsid w:val="00067049"/>
    <w:rsid w:val="00076BB0"/>
    <w:rsid w:val="00087B0D"/>
    <w:rsid w:val="000B1532"/>
    <w:rsid w:val="000C3769"/>
    <w:rsid w:val="000C4A00"/>
    <w:rsid w:val="000E7FEC"/>
    <w:rsid w:val="000F08AB"/>
    <w:rsid w:val="000F4E43"/>
    <w:rsid w:val="000F63DD"/>
    <w:rsid w:val="00101DC4"/>
    <w:rsid w:val="001113E3"/>
    <w:rsid w:val="00116AD6"/>
    <w:rsid w:val="00116B8D"/>
    <w:rsid w:val="00117754"/>
    <w:rsid w:val="00130D6F"/>
    <w:rsid w:val="00144B78"/>
    <w:rsid w:val="00146575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214241"/>
    <w:rsid w:val="0022103D"/>
    <w:rsid w:val="0022123C"/>
    <w:rsid w:val="00223ED5"/>
    <w:rsid w:val="00224C5C"/>
    <w:rsid w:val="00227A57"/>
    <w:rsid w:val="00243599"/>
    <w:rsid w:val="002518DB"/>
    <w:rsid w:val="00261C73"/>
    <w:rsid w:val="00264A7F"/>
    <w:rsid w:val="002A71AD"/>
    <w:rsid w:val="002D7361"/>
    <w:rsid w:val="002E1BD1"/>
    <w:rsid w:val="003007F7"/>
    <w:rsid w:val="00300E51"/>
    <w:rsid w:val="00305AD7"/>
    <w:rsid w:val="00324937"/>
    <w:rsid w:val="00331362"/>
    <w:rsid w:val="003364BB"/>
    <w:rsid w:val="0033735E"/>
    <w:rsid w:val="00342692"/>
    <w:rsid w:val="00344778"/>
    <w:rsid w:val="0034563E"/>
    <w:rsid w:val="0037200F"/>
    <w:rsid w:val="003725B9"/>
    <w:rsid w:val="003801B5"/>
    <w:rsid w:val="003856A3"/>
    <w:rsid w:val="00387EBE"/>
    <w:rsid w:val="00390BFD"/>
    <w:rsid w:val="003A0F66"/>
    <w:rsid w:val="003B612F"/>
    <w:rsid w:val="003C45BB"/>
    <w:rsid w:val="003C4B2F"/>
    <w:rsid w:val="003C6ED3"/>
    <w:rsid w:val="003C7166"/>
    <w:rsid w:val="003D2D57"/>
    <w:rsid w:val="003D4891"/>
    <w:rsid w:val="003F03F4"/>
    <w:rsid w:val="003F0F60"/>
    <w:rsid w:val="004004EB"/>
    <w:rsid w:val="00416573"/>
    <w:rsid w:val="00422338"/>
    <w:rsid w:val="0042282F"/>
    <w:rsid w:val="004330B0"/>
    <w:rsid w:val="00442CF3"/>
    <w:rsid w:val="00446041"/>
    <w:rsid w:val="004464D9"/>
    <w:rsid w:val="0045420C"/>
    <w:rsid w:val="00455A82"/>
    <w:rsid w:val="00463675"/>
    <w:rsid w:val="004727C2"/>
    <w:rsid w:val="00477B8F"/>
    <w:rsid w:val="00485E0B"/>
    <w:rsid w:val="004920D9"/>
    <w:rsid w:val="0049341F"/>
    <w:rsid w:val="00494901"/>
    <w:rsid w:val="004A0247"/>
    <w:rsid w:val="004A27E8"/>
    <w:rsid w:val="004A31B6"/>
    <w:rsid w:val="004B1D9E"/>
    <w:rsid w:val="004B622E"/>
    <w:rsid w:val="004D45BB"/>
    <w:rsid w:val="004D4FCC"/>
    <w:rsid w:val="004E15BE"/>
    <w:rsid w:val="004E592D"/>
    <w:rsid w:val="004E7F6A"/>
    <w:rsid w:val="004F4A64"/>
    <w:rsid w:val="00501337"/>
    <w:rsid w:val="00505C76"/>
    <w:rsid w:val="00506DC1"/>
    <w:rsid w:val="005319E3"/>
    <w:rsid w:val="00542A6F"/>
    <w:rsid w:val="005549EE"/>
    <w:rsid w:val="00574CB5"/>
    <w:rsid w:val="00580843"/>
    <w:rsid w:val="00584B08"/>
    <w:rsid w:val="00586194"/>
    <w:rsid w:val="00590BDC"/>
    <w:rsid w:val="005918EF"/>
    <w:rsid w:val="00595688"/>
    <w:rsid w:val="005A00EA"/>
    <w:rsid w:val="005A091A"/>
    <w:rsid w:val="005B080D"/>
    <w:rsid w:val="005C38C8"/>
    <w:rsid w:val="005C6D10"/>
    <w:rsid w:val="005F1CB0"/>
    <w:rsid w:val="005F264F"/>
    <w:rsid w:val="00600780"/>
    <w:rsid w:val="00603FA3"/>
    <w:rsid w:val="006067B5"/>
    <w:rsid w:val="006110FF"/>
    <w:rsid w:val="00611C47"/>
    <w:rsid w:val="006158D7"/>
    <w:rsid w:val="00621FE2"/>
    <w:rsid w:val="00625971"/>
    <w:rsid w:val="006612FD"/>
    <w:rsid w:val="00663308"/>
    <w:rsid w:val="006757AC"/>
    <w:rsid w:val="006759EE"/>
    <w:rsid w:val="0067673F"/>
    <w:rsid w:val="00681791"/>
    <w:rsid w:val="00682768"/>
    <w:rsid w:val="00686C29"/>
    <w:rsid w:val="00690EFC"/>
    <w:rsid w:val="00693898"/>
    <w:rsid w:val="006A0822"/>
    <w:rsid w:val="006B389A"/>
    <w:rsid w:val="006B643E"/>
    <w:rsid w:val="006C19CD"/>
    <w:rsid w:val="006C57AE"/>
    <w:rsid w:val="006C5B43"/>
    <w:rsid w:val="006D0D25"/>
    <w:rsid w:val="006D237B"/>
    <w:rsid w:val="006E17FC"/>
    <w:rsid w:val="006E2D9F"/>
    <w:rsid w:val="006E7800"/>
    <w:rsid w:val="006F1B00"/>
    <w:rsid w:val="007255F2"/>
    <w:rsid w:val="00726FC3"/>
    <w:rsid w:val="00740303"/>
    <w:rsid w:val="00741C17"/>
    <w:rsid w:val="007426F9"/>
    <w:rsid w:val="0074309D"/>
    <w:rsid w:val="00750CAD"/>
    <w:rsid w:val="00750FCB"/>
    <w:rsid w:val="00752AD3"/>
    <w:rsid w:val="007601AA"/>
    <w:rsid w:val="0076677F"/>
    <w:rsid w:val="00766EE6"/>
    <w:rsid w:val="0076746A"/>
    <w:rsid w:val="007A040C"/>
    <w:rsid w:val="007A1FE0"/>
    <w:rsid w:val="007A28B7"/>
    <w:rsid w:val="007B36F7"/>
    <w:rsid w:val="007C0944"/>
    <w:rsid w:val="007C0F8A"/>
    <w:rsid w:val="007C27FF"/>
    <w:rsid w:val="007E2F26"/>
    <w:rsid w:val="007F3EE4"/>
    <w:rsid w:val="007F6D03"/>
    <w:rsid w:val="008165EA"/>
    <w:rsid w:val="00827222"/>
    <w:rsid w:val="008312CE"/>
    <w:rsid w:val="00834BD7"/>
    <w:rsid w:val="0084049C"/>
    <w:rsid w:val="00841710"/>
    <w:rsid w:val="00843B8B"/>
    <w:rsid w:val="00844354"/>
    <w:rsid w:val="0085215B"/>
    <w:rsid w:val="00854847"/>
    <w:rsid w:val="0086711C"/>
    <w:rsid w:val="00872B4D"/>
    <w:rsid w:val="008876E9"/>
    <w:rsid w:val="00887763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280A"/>
    <w:rsid w:val="008D3B3D"/>
    <w:rsid w:val="008D6007"/>
    <w:rsid w:val="008F1776"/>
    <w:rsid w:val="008F2A6C"/>
    <w:rsid w:val="008F4C9B"/>
    <w:rsid w:val="00906004"/>
    <w:rsid w:val="009225E1"/>
    <w:rsid w:val="009228CF"/>
    <w:rsid w:val="00922D5B"/>
    <w:rsid w:val="00923E7C"/>
    <w:rsid w:val="00930A7D"/>
    <w:rsid w:val="009311A2"/>
    <w:rsid w:val="00932B3D"/>
    <w:rsid w:val="00932F03"/>
    <w:rsid w:val="00934D80"/>
    <w:rsid w:val="00961FC4"/>
    <w:rsid w:val="009669DB"/>
    <w:rsid w:val="00977195"/>
    <w:rsid w:val="009776DC"/>
    <w:rsid w:val="009832D1"/>
    <w:rsid w:val="00983480"/>
    <w:rsid w:val="009931E1"/>
    <w:rsid w:val="00996DAA"/>
    <w:rsid w:val="009A4F72"/>
    <w:rsid w:val="009B265F"/>
    <w:rsid w:val="009B349E"/>
    <w:rsid w:val="009C01FF"/>
    <w:rsid w:val="009D1F0E"/>
    <w:rsid w:val="009D4F3B"/>
    <w:rsid w:val="009E1DD5"/>
    <w:rsid w:val="009E5C6F"/>
    <w:rsid w:val="009F39C8"/>
    <w:rsid w:val="009F76A3"/>
    <w:rsid w:val="00A003A1"/>
    <w:rsid w:val="00A04B39"/>
    <w:rsid w:val="00A07FCE"/>
    <w:rsid w:val="00A1343B"/>
    <w:rsid w:val="00A3255F"/>
    <w:rsid w:val="00A33B9A"/>
    <w:rsid w:val="00A40CCC"/>
    <w:rsid w:val="00A43370"/>
    <w:rsid w:val="00A441B5"/>
    <w:rsid w:val="00A456ED"/>
    <w:rsid w:val="00A63D21"/>
    <w:rsid w:val="00A67B05"/>
    <w:rsid w:val="00A76090"/>
    <w:rsid w:val="00A80196"/>
    <w:rsid w:val="00A828B7"/>
    <w:rsid w:val="00A830B4"/>
    <w:rsid w:val="00A941BF"/>
    <w:rsid w:val="00A96CD7"/>
    <w:rsid w:val="00A97246"/>
    <w:rsid w:val="00AA0098"/>
    <w:rsid w:val="00AA3F43"/>
    <w:rsid w:val="00AA4D69"/>
    <w:rsid w:val="00AB2BD3"/>
    <w:rsid w:val="00AC1017"/>
    <w:rsid w:val="00AC6962"/>
    <w:rsid w:val="00AC7A3A"/>
    <w:rsid w:val="00AE1BD2"/>
    <w:rsid w:val="00AF147C"/>
    <w:rsid w:val="00AF5D18"/>
    <w:rsid w:val="00B10016"/>
    <w:rsid w:val="00B11E2C"/>
    <w:rsid w:val="00B16A5C"/>
    <w:rsid w:val="00B16C27"/>
    <w:rsid w:val="00B20315"/>
    <w:rsid w:val="00B31FE9"/>
    <w:rsid w:val="00B35B2F"/>
    <w:rsid w:val="00B74FFF"/>
    <w:rsid w:val="00B76927"/>
    <w:rsid w:val="00B81AA1"/>
    <w:rsid w:val="00B86ADD"/>
    <w:rsid w:val="00B905E1"/>
    <w:rsid w:val="00B95CA1"/>
    <w:rsid w:val="00BA4028"/>
    <w:rsid w:val="00BB77FB"/>
    <w:rsid w:val="00BD2B82"/>
    <w:rsid w:val="00BD39BD"/>
    <w:rsid w:val="00BD727C"/>
    <w:rsid w:val="00BE0F14"/>
    <w:rsid w:val="00BF2C76"/>
    <w:rsid w:val="00BF45F4"/>
    <w:rsid w:val="00C0048E"/>
    <w:rsid w:val="00C07AD8"/>
    <w:rsid w:val="00C16A79"/>
    <w:rsid w:val="00C21873"/>
    <w:rsid w:val="00C21ECE"/>
    <w:rsid w:val="00C239D2"/>
    <w:rsid w:val="00C24C6F"/>
    <w:rsid w:val="00C25B1D"/>
    <w:rsid w:val="00C33343"/>
    <w:rsid w:val="00C4081E"/>
    <w:rsid w:val="00C41FF0"/>
    <w:rsid w:val="00C47105"/>
    <w:rsid w:val="00C55D6B"/>
    <w:rsid w:val="00C564BB"/>
    <w:rsid w:val="00C56B0C"/>
    <w:rsid w:val="00C745AB"/>
    <w:rsid w:val="00C831C8"/>
    <w:rsid w:val="00C9202D"/>
    <w:rsid w:val="00C9766E"/>
    <w:rsid w:val="00CA2170"/>
    <w:rsid w:val="00CA6FCD"/>
    <w:rsid w:val="00CB1D18"/>
    <w:rsid w:val="00CB7D43"/>
    <w:rsid w:val="00CC37D4"/>
    <w:rsid w:val="00CD0535"/>
    <w:rsid w:val="00CE138B"/>
    <w:rsid w:val="00CE15C4"/>
    <w:rsid w:val="00CE6609"/>
    <w:rsid w:val="00CE7CB4"/>
    <w:rsid w:val="00CF1138"/>
    <w:rsid w:val="00D03F4E"/>
    <w:rsid w:val="00D07EE5"/>
    <w:rsid w:val="00D1595C"/>
    <w:rsid w:val="00D23FB6"/>
    <w:rsid w:val="00D36625"/>
    <w:rsid w:val="00D43F53"/>
    <w:rsid w:val="00D5113A"/>
    <w:rsid w:val="00D5130D"/>
    <w:rsid w:val="00D60729"/>
    <w:rsid w:val="00D60B2B"/>
    <w:rsid w:val="00D666C7"/>
    <w:rsid w:val="00D7369F"/>
    <w:rsid w:val="00D812DC"/>
    <w:rsid w:val="00D92AD1"/>
    <w:rsid w:val="00DA1BF3"/>
    <w:rsid w:val="00DA61BB"/>
    <w:rsid w:val="00DA75CA"/>
    <w:rsid w:val="00DC03F1"/>
    <w:rsid w:val="00DC5371"/>
    <w:rsid w:val="00DD3151"/>
    <w:rsid w:val="00DD788E"/>
    <w:rsid w:val="00DE24B5"/>
    <w:rsid w:val="00DE2926"/>
    <w:rsid w:val="00DE57FB"/>
    <w:rsid w:val="00DF184D"/>
    <w:rsid w:val="00DF78D1"/>
    <w:rsid w:val="00E07279"/>
    <w:rsid w:val="00E14535"/>
    <w:rsid w:val="00E24364"/>
    <w:rsid w:val="00E40337"/>
    <w:rsid w:val="00E4038D"/>
    <w:rsid w:val="00E51405"/>
    <w:rsid w:val="00E73C5E"/>
    <w:rsid w:val="00E74294"/>
    <w:rsid w:val="00E76380"/>
    <w:rsid w:val="00E87510"/>
    <w:rsid w:val="00EA146A"/>
    <w:rsid w:val="00EA38E3"/>
    <w:rsid w:val="00EB51BB"/>
    <w:rsid w:val="00EC13E9"/>
    <w:rsid w:val="00EC5BFB"/>
    <w:rsid w:val="00EC6321"/>
    <w:rsid w:val="00EE3074"/>
    <w:rsid w:val="00EE6D80"/>
    <w:rsid w:val="00EF133C"/>
    <w:rsid w:val="00F00840"/>
    <w:rsid w:val="00F1202D"/>
    <w:rsid w:val="00F14824"/>
    <w:rsid w:val="00F24136"/>
    <w:rsid w:val="00F248C0"/>
    <w:rsid w:val="00F25264"/>
    <w:rsid w:val="00F37397"/>
    <w:rsid w:val="00F508E2"/>
    <w:rsid w:val="00F52807"/>
    <w:rsid w:val="00F62570"/>
    <w:rsid w:val="00F71E4B"/>
    <w:rsid w:val="00F77CC3"/>
    <w:rsid w:val="00FA66DB"/>
    <w:rsid w:val="00FB0D38"/>
    <w:rsid w:val="00FB2F21"/>
    <w:rsid w:val="00FB72C9"/>
    <w:rsid w:val="00FD16BB"/>
    <w:rsid w:val="00FD27D9"/>
    <w:rsid w:val="00FD2807"/>
    <w:rsid w:val="00FD5753"/>
    <w:rsid w:val="00FF4698"/>
    <w:rsid w:val="00FF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9DD072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B16C27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NormalParagraph">
    <w:name w:val="Normal Paragraph"/>
    <w:link w:val="NormalParagraphChar"/>
    <w:qFormat/>
    <w:rsid w:val="00BF2C76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qFormat/>
    <w:locked/>
    <w:rsid w:val="00BF2C76"/>
    <w:rPr>
      <w:rFonts w:ascii="Arial" w:eastAsia="SimSun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9311A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~WRL0003.tmp</Template>
  <TotalTime>2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2350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Maurice Pope</cp:lastModifiedBy>
  <cp:revision>2</cp:revision>
  <cp:lastPrinted>2002-04-23T08:10:00Z</cp:lastPrinted>
  <dcterms:created xsi:type="dcterms:W3CDTF">2025-02-13T09:13:00Z</dcterms:created>
  <dcterms:modified xsi:type="dcterms:W3CDTF">2025-02-13T09:13:00Z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