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F72A1" w14:textId="40E7547B" w:rsidR="00A425B7" w:rsidRDefault="00A425B7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24</w:t>
      </w:r>
      <w:r>
        <w:rPr>
          <w:b/>
          <w:i/>
          <w:noProof/>
          <w:sz w:val="28"/>
        </w:rPr>
        <w:fldChar w:fldCharType="end"/>
      </w:r>
    </w:p>
    <w:p w14:paraId="4B1D2B62" w14:textId="77777777" w:rsidR="00A425B7" w:rsidRDefault="00A425B7" w:rsidP="00A425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DE81D7" w:rsidR="001E41F3" w:rsidRPr="00410371" w:rsidRDefault="00A425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36BFB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</w:t>
              </w:r>
              <w:r w:rsidR="00A425B7">
                <w:rPr>
                  <w:b/>
                  <w:noProof/>
                  <w:sz w:val="28"/>
                </w:rPr>
                <w:t>.2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IMS eCall over NR CEN test case 11.19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Keysight, R&amp;S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5C01E4" w:rsidR="001E41F3" w:rsidRDefault="005234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342D" w:rsidRDefault="0052342D" w:rsidP="0052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FF2376" w:rsidR="0052342D" w:rsidRDefault="0052342D" w:rsidP="00523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To add IMS_NR5GC test case 11.19 to the IWD_25wk38 ATS.</w:t>
            </w:r>
          </w:p>
        </w:tc>
      </w:tr>
      <w:tr w:rsidR="00523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342D" w:rsidRDefault="0052342D" w:rsidP="0052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342D" w:rsidRDefault="0052342D" w:rsidP="0052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342D" w:rsidRDefault="0052342D" w:rsidP="0052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2459C" w:rsidR="0052342D" w:rsidRDefault="0052342D" w:rsidP="00523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This document lists all changes applied to test case 11.19.NR5GC required for approval. See detailed change description for further information.</w:t>
            </w:r>
          </w:p>
        </w:tc>
      </w:tr>
      <w:tr w:rsidR="00523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342D" w:rsidRDefault="0052342D" w:rsidP="0052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342D" w:rsidRDefault="0052342D" w:rsidP="0052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3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342D" w:rsidRDefault="0052342D" w:rsidP="0052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D2F39" w:rsidR="0052342D" w:rsidRDefault="0052342D" w:rsidP="00523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 w:eastAsia="zh-CN"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F2B3A" w:rsidR="001E41F3" w:rsidRDefault="00523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11.19.NR5GC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34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342D" w:rsidRDefault="0052342D" w:rsidP="0052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342D" w:rsidRDefault="0052342D" w:rsidP="0052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8F7969" w:rsidR="0052342D" w:rsidRDefault="0052342D" w:rsidP="0052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342D" w:rsidRDefault="0052342D" w:rsidP="00523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342D" w:rsidRDefault="0052342D" w:rsidP="00523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342D" w:rsidRDefault="0052342D" w:rsidP="00523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342D" w:rsidRDefault="0052342D" w:rsidP="0052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17807" w:rsidR="0052342D" w:rsidRDefault="0052342D" w:rsidP="0052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342D" w:rsidRDefault="0052342D" w:rsidP="00523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342D" w:rsidRDefault="0052342D" w:rsidP="00523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3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342D" w:rsidRDefault="0052342D" w:rsidP="00523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342D" w:rsidRDefault="0052342D" w:rsidP="0052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D677F0" w:rsidR="0052342D" w:rsidRDefault="0052342D" w:rsidP="00523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342D" w:rsidRDefault="0052342D" w:rsidP="00523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342D" w:rsidRDefault="0052342D" w:rsidP="00523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4AF4AD" w14:textId="77777777" w:rsidR="00117852" w:rsidRPr="00E24250" w:rsidRDefault="00117852" w:rsidP="00117852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ind w:left="360" w:hanging="36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519970AE" w14:textId="0629404B" w:rsidR="00117852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essential changes needed to correct problems in the TTCN implementation of test case 11.19.NR5GC which is part of the IMS_NR5GC test suite in </w:t>
      </w:r>
      <w:r w:rsidRPr="00AA391D">
        <w:rPr>
          <w:rFonts w:cs="Arial"/>
          <w:lang w:val="en-US"/>
        </w:rPr>
        <w:t>iwd-TTCN3-B2024-06_</w:t>
      </w:r>
      <w:r>
        <w:rPr>
          <w:rFonts w:cs="Arial"/>
          <w:lang w:val="en-US"/>
        </w:rPr>
        <w:t>D25wk38</w:t>
      </w:r>
      <w:r>
        <w:rPr>
          <w:rFonts w:cs="Arial"/>
        </w:rPr>
        <w:t>.</w:t>
      </w:r>
    </w:p>
    <w:p w14:paraId="0684A944" w14:textId="77777777" w:rsidR="00117852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2A5E5851" w14:textId="77777777" w:rsidR="00117852" w:rsidRPr="00E61B01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61B01">
        <w:rPr>
          <w:rFonts w:cs="Arial"/>
          <w:b/>
          <w:bCs/>
          <w:sz w:val="18"/>
          <w:szCs w:val="18"/>
          <w:lang w:val="it-IT" w:eastAsia="ja-JP"/>
        </w:rPr>
        <w:t>Mohit Kanchan</w:t>
      </w:r>
    </w:p>
    <w:p w14:paraId="006EE143" w14:textId="77777777" w:rsidR="00117852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sz w:val="18"/>
          <w:szCs w:val="18"/>
          <w:lang w:val="it-IT" w:eastAsia="ja-JP"/>
        </w:rPr>
      </w:pPr>
      <w:r w:rsidRPr="00E61B01">
        <w:rPr>
          <w:rFonts w:cs="Arial"/>
          <w:sz w:val="18"/>
          <w:szCs w:val="18"/>
          <w:lang w:val="it-IT" w:eastAsia="ja-JP"/>
        </w:rPr>
        <w:tab/>
      </w:r>
      <w:hyperlink r:id="rId13" w:history="1">
        <w:r w:rsidRPr="00D40630">
          <w:rPr>
            <w:rStyle w:val="Hyperlink"/>
            <w:sz w:val="18"/>
            <w:szCs w:val="18"/>
            <w:lang w:val="it-IT" w:eastAsia="ja-JP"/>
          </w:rPr>
          <w:t>mohit.kanchan@keysight.com</w:t>
        </w:r>
      </w:hyperlink>
    </w:p>
    <w:p w14:paraId="6E698B40" w14:textId="711D02B7" w:rsidR="00117852" w:rsidRPr="00DF68A6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>
        <w:rPr>
          <w:rFonts w:cs="Arial"/>
          <w:b/>
          <w:sz w:val="18"/>
          <w:szCs w:val="18"/>
          <w:lang w:val="en-US" w:eastAsia="ja-JP"/>
        </w:rPr>
        <w:tab/>
      </w:r>
      <w:r w:rsidR="0052342D" w:rsidRPr="0052342D">
        <w:rPr>
          <w:rFonts w:cs="Arial"/>
          <w:b/>
          <w:bCs/>
          <w:sz w:val="18"/>
          <w:szCs w:val="18"/>
          <w:lang w:val="it-IT" w:eastAsia="ja-JP"/>
        </w:rPr>
        <w:t>Parikshit Bhise</w:t>
      </w:r>
    </w:p>
    <w:p w14:paraId="621013E7" w14:textId="345F690C" w:rsidR="00117852" w:rsidRPr="00B163FF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  <w:r w:rsidRPr="00B163FF">
        <w:rPr>
          <w:rFonts w:cs="Arial"/>
          <w:sz w:val="18"/>
          <w:szCs w:val="18"/>
          <w:lang w:val="it-IT" w:eastAsia="ja-JP"/>
        </w:rPr>
        <w:t xml:space="preserve">                                               </w:t>
      </w:r>
      <w:hyperlink r:id="rId14" w:history="1">
        <w:r w:rsidR="0052342D" w:rsidRPr="00F7021F">
          <w:rPr>
            <w:rStyle w:val="Hyperlink"/>
          </w:rPr>
          <w:t>Parikshit.bhise@rohde-schwarz.com</w:t>
        </w:r>
      </w:hyperlink>
      <w:r w:rsidR="0052342D">
        <w:t xml:space="preserve"> </w:t>
      </w:r>
    </w:p>
    <w:p w14:paraId="1DD87649" w14:textId="77777777" w:rsidR="00117852" w:rsidRPr="00E61B01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</w:p>
    <w:p w14:paraId="143EA18B" w14:textId="77777777" w:rsidR="00117852" w:rsidRPr="00E24250" w:rsidRDefault="00117852" w:rsidP="00117852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41C80EDD" w14:textId="7B3209EB" w:rsidR="00117852" w:rsidRPr="004F69EA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11.19.NR5GC</w:t>
      </w:r>
    </w:p>
    <w:p w14:paraId="32EF050F" w14:textId="77777777" w:rsidR="00117852" w:rsidRPr="004F69EA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</w:t>
      </w:r>
      <w:r>
        <w:rPr>
          <w:rFonts w:cs="Arial"/>
          <w:lang w:val="en-US"/>
        </w:rPr>
        <w:t>38</w:t>
      </w:r>
    </w:p>
    <w:p w14:paraId="16A1E2F3" w14:textId="7794313E" w:rsidR="00117852" w:rsidRPr="004F69EA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Pr="00EC4A06">
        <w:rPr>
          <w:lang w:eastAsia="ja-JP"/>
        </w:rPr>
        <w:t>Keysight 5G Protocol Conformance Toolset</w:t>
      </w:r>
      <w:r>
        <w:rPr>
          <w:lang w:eastAsia="ja-JP"/>
        </w:rPr>
        <w:t>,</w:t>
      </w:r>
      <w:r w:rsidRPr="004C43D5">
        <w:rPr>
          <w:lang w:eastAsia="ja-JP"/>
        </w:rPr>
        <w:t xml:space="preserve"> R&amp;S® 5G Protocol Conformance Test platform</w:t>
      </w:r>
      <w:r>
        <w:rPr>
          <w:lang w:eastAsia="ja-JP"/>
        </w:rPr>
        <w:t xml:space="preserve"> </w:t>
      </w:r>
    </w:p>
    <w:bookmarkEnd w:id="5"/>
    <w:p w14:paraId="5B8C373A" w14:textId="77777777" w:rsidR="00117852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BA3034">
        <w:rPr>
          <w:b/>
          <w:bCs/>
          <w:lang w:val="en-US"/>
        </w:rPr>
        <w:t>Snapdragon Auto 5G Modem-RF Gen 2, Qualcomm Technologies</w:t>
      </w:r>
    </w:p>
    <w:p w14:paraId="2D2F99B1" w14:textId="77777777" w:rsidR="00117852" w:rsidRPr="004F69EA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1627EB2D" w14:textId="77777777" w:rsidR="00117852" w:rsidRPr="00F30F52" w:rsidRDefault="00117852" w:rsidP="0011785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1475E8F4" w14:textId="77777777" w:rsidR="00117852" w:rsidRDefault="00117852" w:rsidP="00117852">
      <w:pPr>
        <w:spacing w:after="0"/>
      </w:pPr>
      <w:r>
        <w:br w:type="page"/>
      </w:r>
    </w:p>
    <w:p w14:paraId="0A7696AF" w14:textId="77777777" w:rsidR="00117852" w:rsidRDefault="00117852" w:rsidP="00117852"/>
    <w:p w14:paraId="027F7A57" w14:textId="77777777" w:rsidR="00117852" w:rsidRDefault="00117852" w:rsidP="00117852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ind w:left="360" w:hanging="36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Start w:id="9" w:name="_Toc54888065"/>
      <w:bookmarkStart w:id="10" w:name="_Toc132958131"/>
      <w:bookmarkStart w:id="11" w:name="_Toc201752371"/>
      <w:bookmarkStart w:id="12" w:name="_Toc122434494"/>
      <w:bookmarkStart w:id="13" w:name="_Toc295288971"/>
      <w:bookmarkStart w:id="14" w:name="_Toc325725666"/>
      <w:bookmarkEnd w:id="6"/>
      <w:bookmarkEnd w:id="7"/>
      <w:bookmarkEnd w:id="8"/>
    </w:p>
    <w:p w14:paraId="6F850902" w14:textId="5BECE6A6" w:rsidR="00117852" w:rsidRPr="000726FF" w:rsidRDefault="00117852" w:rsidP="00117852">
      <w:r>
        <w:rPr>
          <w:rFonts w:ascii="Arial" w:hAnsi="Arial" w:cs="Arial"/>
        </w:rPr>
        <w:t xml:space="preserve">No changes were needed on top of </w:t>
      </w:r>
      <w:r w:rsidRPr="000726FF">
        <w:rPr>
          <w:rFonts w:ascii="Arial" w:hAnsi="Arial" w:cs="Arial"/>
        </w:rPr>
        <w:t>iwd-TTCN3-B2024-06_D25wk38</w:t>
      </w:r>
      <w:r>
        <w:rPr>
          <w:rFonts w:ascii="Arial" w:hAnsi="Arial" w:cs="Arial"/>
        </w:rPr>
        <w:t xml:space="preserve"> to pass this test case.</w:t>
      </w:r>
    </w:p>
    <w:p w14:paraId="5DB794C7" w14:textId="77777777" w:rsidR="00117852" w:rsidRDefault="00117852" w:rsidP="00117852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ind w:left="360" w:hanging="36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66D37B38" w14:textId="77777777" w:rsidR="00117852" w:rsidRDefault="00117852" w:rsidP="00117852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 xml:space="preserve">On </w:t>
      </w:r>
      <w:r>
        <w:rPr>
          <w:lang w:eastAsia="zh-CN"/>
        </w:rPr>
        <w:t>Keysight, this test case</w:t>
      </w:r>
      <w:r w:rsidRPr="009F20CF">
        <w:rPr>
          <w:lang w:eastAsia="zh-CN"/>
        </w:rPr>
        <w:t xml:space="preserve"> was executed in 5GS Stand Alone mode (Option 2) on NR Primary Band “n</w:t>
      </w:r>
      <w:r>
        <w:rPr>
          <w:lang w:eastAsia="zh-CN"/>
        </w:rPr>
        <w:t>41</w:t>
      </w:r>
      <w:r w:rsidRPr="009F20CF">
        <w:rPr>
          <w:lang w:eastAsia="zh-CN"/>
        </w:rPr>
        <w:t>” using NIA1 Integrity and NEA1 ciphering algorithms</w:t>
      </w:r>
      <w:r>
        <w:rPr>
          <w:lang w:eastAsia="zh-CN"/>
        </w:rPr>
        <w:t>.</w:t>
      </w:r>
    </w:p>
    <w:p w14:paraId="3FB3E963" w14:textId="0DE1932A" w:rsidR="00117852" w:rsidRPr="00BA3034" w:rsidRDefault="00117852" w:rsidP="00117852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>On</w:t>
      </w:r>
      <w:r>
        <w:rPr>
          <w:lang w:eastAsia="zh-CN"/>
        </w:rPr>
        <w:t xml:space="preserve"> </w:t>
      </w:r>
      <w:r w:rsidRPr="000726FF">
        <w:rPr>
          <w:lang w:eastAsia="zh-CN"/>
        </w:rPr>
        <w:t>Rohde &amp; Schwarz</w:t>
      </w:r>
      <w:r>
        <w:rPr>
          <w:lang w:eastAsia="zh-CN"/>
        </w:rPr>
        <w:t>, this test case</w:t>
      </w:r>
      <w:r w:rsidRPr="00B83D08">
        <w:rPr>
          <w:lang w:eastAsia="zh-CN"/>
        </w:rPr>
        <w:t xml:space="preserve"> was executed in 5GS Stand Alone mode (Option 2) on NR Primary Band “n</w:t>
      </w:r>
      <w:r w:rsidR="007D162B">
        <w:rPr>
          <w:lang w:eastAsia="zh-CN"/>
        </w:rPr>
        <w:t>5</w:t>
      </w:r>
      <w:r w:rsidRPr="00B83D08">
        <w:rPr>
          <w:lang w:eastAsia="zh-CN"/>
        </w:rPr>
        <w:t>” using NIA2 Integrity and NEA2 ciphering algorithms</w:t>
      </w:r>
    </w:p>
    <w:p w14:paraId="740D5A45" w14:textId="77777777" w:rsidR="00117852" w:rsidRDefault="00117852" w:rsidP="00117852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ind w:left="360" w:hanging="360"/>
        <w:rPr>
          <w:rFonts w:cs="Arial"/>
          <w:b/>
        </w:rPr>
      </w:pPr>
      <w:bookmarkStart w:id="15" w:name="_Toc132958132"/>
      <w:bookmarkStart w:id="16" w:name="_Toc201752372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  <w:bookmarkStart w:id="17" w:name="_Toc128731000"/>
      <w:bookmarkStart w:id="18" w:name="_Hlk120026754"/>
      <w:bookmarkStart w:id="19" w:name="_Toc122434496"/>
      <w:bookmarkStart w:id="20" w:name="_Toc295288973"/>
      <w:bookmarkStart w:id="21" w:name="_Toc325725668"/>
      <w:bookmarkStart w:id="22" w:name="_Toc132958134"/>
    </w:p>
    <w:p w14:paraId="3F4D0B11" w14:textId="77777777" w:rsidR="00117852" w:rsidRPr="00CA2526" w:rsidRDefault="00117852" w:rsidP="00117852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ind w:left="360" w:hanging="360"/>
        <w:rPr>
          <w:rFonts w:cs="Arial"/>
          <w:b/>
          <w:lang w:val="de-DE"/>
        </w:rPr>
      </w:pPr>
      <w:r w:rsidRPr="00CA2526">
        <w:rPr>
          <w:rFonts w:cs="Arial"/>
          <w:b/>
          <w:sz w:val="32"/>
          <w:lang w:val="de-DE"/>
        </w:rPr>
        <w:t>Snapdragon Auto 5G Modem-RF Gen 2, Qualcomm Technologies</w:t>
      </w:r>
      <w:r w:rsidRPr="00CA2526">
        <w:rPr>
          <w:rFonts w:cs="Arial"/>
          <w:b/>
          <w:highlight w:val="yellow"/>
          <w:lang w:val="de-DE"/>
        </w:rPr>
        <w:t xml:space="preserve"> </w:t>
      </w:r>
      <w:bookmarkEnd w:id="17"/>
    </w:p>
    <w:bookmarkEnd w:id="18"/>
    <w:p w14:paraId="09AE6AB7" w14:textId="2FF660B5" w:rsidR="00117852" w:rsidRDefault="00117852" w:rsidP="00117852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>Snapdragon Auto 5G Modem-RF Gen 2 UE passed this test case on</w:t>
      </w:r>
      <w:r>
        <w:rPr>
          <w:rFonts w:cs="Arial"/>
        </w:rPr>
        <w:t xml:space="preserve"> </w:t>
      </w:r>
      <w:r w:rsidRPr="00C006F7">
        <w:rPr>
          <w:rFonts w:cs="Arial"/>
        </w:rPr>
        <w:t>Keysight 5G Protocol Conformance Toolset</w:t>
      </w:r>
      <w:r w:rsidR="007D162B">
        <w:rPr>
          <w:rFonts w:cs="Arial"/>
        </w:rPr>
        <w:t xml:space="preserve"> </w:t>
      </w:r>
      <w:r>
        <w:rPr>
          <w:rFonts w:cs="Arial"/>
        </w:rPr>
        <w:t>and</w:t>
      </w:r>
      <w:r w:rsidRPr="00862303">
        <w:rPr>
          <w:rFonts w:cs="Arial"/>
        </w:rPr>
        <w:t xml:space="preserve"> </w:t>
      </w:r>
      <w:r w:rsidRPr="00C006F7">
        <w:rPr>
          <w:rFonts w:cs="Arial"/>
        </w:rPr>
        <w:t>R&amp;S® 5G Protocol Conformance Test platform</w:t>
      </w:r>
      <w:r w:rsidRPr="00862303">
        <w:rPr>
          <w:rFonts w:cs="Arial"/>
        </w:rPr>
        <w:t>. The documentation below is enclosed as evidence of the successful test case run [1]:</w:t>
      </w:r>
    </w:p>
    <w:p w14:paraId="0340924D" w14:textId="77777777" w:rsidR="00117852" w:rsidRDefault="00117852" w:rsidP="00117852">
      <w:pPr>
        <w:numPr>
          <w:ilvl w:val="0"/>
          <w:numId w:val="2"/>
        </w:numPr>
        <w:textAlignment w:val="auto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F3940B4" w14:textId="7548532A" w:rsidR="00117852" w:rsidRDefault="00117852" w:rsidP="00117852">
      <w:pPr>
        <w:rPr>
          <w:rFonts w:cs="Arial"/>
        </w:rPr>
      </w:pPr>
      <w:r w:rsidRPr="00BA35B0">
        <w:rPr>
          <w:rFonts w:cs="Arial"/>
          <w:lang w:val="en-US"/>
        </w:rPr>
        <w:t xml:space="preserve">      </w:t>
      </w:r>
      <w:r w:rsidRPr="00C42F3C">
        <w:rPr>
          <w:rFonts w:cs="Arial"/>
        </w:rPr>
        <w:t>Keysight\</w:t>
      </w:r>
      <w:r w:rsidRPr="0039255E">
        <w:rPr>
          <w:rFonts w:cs="Arial"/>
        </w:rPr>
        <w:t>TC_</w:t>
      </w:r>
      <w:r>
        <w:rPr>
          <w:rFonts w:cs="Arial"/>
        </w:rPr>
        <w:t>11_1</w:t>
      </w:r>
      <w:r w:rsidR="003F7052">
        <w:rPr>
          <w:rFonts w:cs="Arial"/>
        </w:rPr>
        <w:t>9</w:t>
      </w:r>
      <w:r w:rsidRPr="0039255E">
        <w:rPr>
          <w:rFonts w:cs="Arial"/>
        </w:rPr>
        <w:t>_LOG</w:t>
      </w:r>
      <w:r>
        <w:rPr>
          <w:rFonts w:cs="Arial"/>
        </w:rPr>
        <w:t>.html</w:t>
      </w:r>
    </w:p>
    <w:p w14:paraId="2C996A03" w14:textId="16C74146" w:rsidR="00117852" w:rsidRPr="00BA35B0" w:rsidRDefault="00117852" w:rsidP="00117852">
      <w:pPr>
        <w:rPr>
          <w:rFonts w:cs="Arial"/>
          <w:lang w:val="en-US"/>
        </w:rPr>
      </w:pPr>
      <w:r>
        <w:t xml:space="preserve">   </w:t>
      </w:r>
      <w:r w:rsidRPr="000726FF">
        <w:rPr>
          <w:rFonts w:cs="Arial"/>
        </w:rPr>
        <w:t xml:space="preserve">  </w:t>
      </w:r>
      <w:bookmarkStart w:id="23" w:name="_Hlk209731117"/>
      <w:r w:rsidRPr="000726FF">
        <w:rPr>
          <w:rFonts w:cs="Arial"/>
        </w:rPr>
        <w:t>Rohde &amp; Schwarz</w:t>
      </w:r>
      <w:bookmarkEnd w:id="23"/>
      <w:r w:rsidRPr="000726FF">
        <w:rPr>
          <w:rFonts w:cs="Arial"/>
        </w:rPr>
        <w:t>\</w:t>
      </w:r>
      <w:r w:rsidR="003F7052" w:rsidRPr="003F7052">
        <w:rPr>
          <w:rFonts w:cs="Arial"/>
          <w:lang w:val="en-US"/>
        </w:rPr>
        <w:t>tc_11_19_Qualcomm.log</w:t>
      </w:r>
    </w:p>
    <w:p w14:paraId="1484BEE6" w14:textId="77777777" w:rsidR="00117852" w:rsidRPr="00C006F7" w:rsidRDefault="00117852" w:rsidP="00117852">
      <w:pPr>
        <w:numPr>
          <w:ilvl w:val="0"/>
          <w:numId w:val="2"/>
        </w:numPr>
        <w:textAlignment w:val="auto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439C2DCF" w14:textId="33FA25B8" w:rsidR="00117852" w:rsidRPr="000726FF" w:rsidRDefault="00117852" w:rsidP="00117852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  <w:lang w:val="de-DE"/>
        </w:rPr>
      </w:pPr>
      <w:r w:rsidRPr="000726FF">
        <w:rPr>
          <w:rFonts w:cs="Arial"/>
          <w:lang w:val="de-DE"/>
        </w:rPr>
        <w:t>Keysight\TC_</w:t>
      </w:r>
      <w:r>
        <w:rPr>
          <w:rFonts w:cs="Arial"/>
          <w:lang w:val="de-DE"/>
        </w:rPr>
        <w:t>11_1</w:t>
      </w:r>
      <w:r w:rsidR="003F7052">
        <w:rPr>
          <w:rFonts w:cs="Arial"/>
          <w:lang w:val="de-DE"/>
        </w:rPr>
        <w:t>9</w:t>
      </w:r>
      <w:r w:rsidRPr="000726FF">
        <w:rPr>
          <w:rFonts w:cs="Arial"/>
          <w:lang w:val="de-DE"/>
        </w:rPr>
        <w:t>_PIXIT.html</w:t>
      </w:r>
    </w:p>
    <w:p w14:paraId="72CE2ADB" w14:textId="64240682" w:rsidR="00117852" w:rsidRPr="00C006F7" w:rsidRDefault="00117852" w:rsidP="00117852">
      <w:pPr>
        <w:ind w:left="360"/>
        <w:rPr>
          <w:rFonts w:cs="Arial"/>
          <w:lang w:val="de-DE"/>
        </w:rPr>
      </w:pPr>
      <w:r w:rsidRPr="000726FF">
        <w:rPr>
          <w:rFonts w:cs="Arial"/>
          <w:lang w:val="de-DE"/>
        </w:rPr>
        <w:t>Rohde &amp; Schwarz</w:t>
      </w:r>
      <w:r w:rsidRPr="00C006F7">
        <w:rPr>
          <w:rFonts w:cs="Arial"/>
          <w:lang w:val="de-DE"/>
        </w:rPr>
        <w:t>\</w:t>
      </w:r>
      <w:r w:rsidR="003F7052" w:rsidRPr="003F7052">
        <w:rPr>
          <w:rFonts w:cs="Arial"/>
          <w:lang w:val="de-DE"/>
        </w:rPr>
        <w:t>tc_11_19_Qualcomm.log</w:t>
      </w:r>
    </w:p>
    <w:p w14:paraId="6A4EF809" w14:textId="77777777" w:rsidR="00117852" w:rsidRDefault="00117852" w:rsidP="00117852">
      <w:pPr>
        <w:rPr>
          <w:rFonts w:cs="Arial"/>
        </w:rPr>
      </w:pPr>
      <w:r w:rsidRPr="00D00D53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00D53">
        <w:rPr>
          <w:rFonts w:cs="Arial"/>
        </w:rPr>
        <w:t>presented</w:t>
      </w:r>
      <w:proofErr w:type="gramEnd"/>
      <w:r w:rsidRPr="00D00D53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728E616F" w14:textId="77777777" w:rsidR="00117852" w:rsidRPr="00E24250" w:rsidRDefault="00117852" w:rsidP="00117852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ind w:left="360" w:hanging="360"/>
        <w:rPr>
          <w:rFonts w:cs="Arial"/>
          <w:b/>
        </w:rPr>
      </w:pPr>
      <w:bookmarkStart w:id="24" w:name="_Toc20175237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4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117852" w:rsidRPr="00F829B4" w14:paraId="2F729885" w14:textId="77777777" w:rsidTr="006822D7">
        <w:trPr>
          <w:trHeight w:val="297"/>
        </w:trPr>
        <w:tc>
          <w:tcPr>
            <w:tcW w:w="702" w:type="dxa"/>
            <w:hideMark/>
          </w:tcPr>
          <w:p w14:paraId="5B3CDC4E" w14:textId="77777777" w:rsidR="00117852" w:rsidRPr="00F829B4" w:rsidRDefault="00117852" w:rsidP="006822D7">
            <w:pPr>
              <w:pStyle w:val="FP"/>
              <w:spacing w:before="40" w:after="40"/>
              <w:rPr>
                <w:b/>
                <w:sz w:val="18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48DC7547" w14:textId="098F9B5B" w:rsidR="00117852" w:rsidRDefault="00117852" w:rsidP="006822D7">
            <w:pPr>
              <w:spacing w:before="40" w:after="40"/>
            </w:pPr>
            <w:r w:rsidRPr="00117852">
              <w:rPr>
                <w:b/>
              </w:rPr>
              <w:t>R5s250488</w:t>
            </w:r>
            <w:r w:rsidRPr="00F829B4">
              <w:t xml:space="preserve">:   </w:t>
            </w:r>
            <w:r w:rsidRPr="000726FF">
              <w:t xml:space="preserve">Supporting information for addition of IMS </w:t>
            </w:r>
            <w:proofErr w:type="spellStart"/>
            <w:r w:rsidRPr="000726FF">
              <w:t>eCall</w:t>
            </w:r>
            <w:proofErr w:type="spellEnd"/>
            <w:r w:rsidRPr="000726FF">
              <w:t xml:space="preserve"> over NR CEN test case </w:t>
            </w:r>
            <w:r>
              <w:t>11.19</w:t>
            </w:r>
          </w:p>
          <w:p w14:paraId="4C8BEF92" w14:textId="77777777" w:rsidR="00117852" w:rsidRPr="00F829B4" w:rsidRDefault="00117852" w:rsidP="006822D7">
            <w:pPr>
              <w:spacing w:before="40" w:after="40"/>
            </w:pPr>
          </w:p>
        </w:tc>
      </w:tr>
    </w:tbl>
    <w:p w14:paraId="5A51F00B" w14:textId="77777777" w:rsidR="00117852" w:rsidRDefault="00117852" w:rsidP="00117852">
      <w:pPr>
        <w:rPr>
          <w:noProof/>
        </w:rPr>
      </w:pPr>
    </w:p>
    <w:p w14:paraId="1472CC03" w14:textId="77777777" w:rsidR="00117852" w:rsidRDefault="00117852" w:rsidP="00117852">
      <w:pPr>
        <w:rPr>
          <w:noProof/>
        </w:rPr>
      </w:pPr>
    </w:p>
    <w:p w14:paraId="68C9CD36" w14:textId="77777777" w:rsidR="001E41F3" w:rsidRDefault="001E41F3" w:rsidP="00117852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7742E" w14:textId="77777777" w:rsidR="00324630" w:rsidRDefault="00324630">
      <w:r>
        <w:separator/>
      </w:r>
    </w:p>
  </w:endnote>
  <w:endnote w:type="continuationSeparator" w:id="0">
    <w:p w14:paraId="4B5AAA53" w14:textId="77777777" w:rsidR="00324630" w:rsidRDefault="00324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4368D" w14:textId="77777777" w:rsidR="00324630" w:rsidRDefault="00324630">
      <w:r>
        <w:separator/>
      </w:r>
    </w:p>
  </w:footnote>
  <w:footnote w:type="continuationSeparator" w:id="0">
    <w:p w14:paraId="52766812" w14:textId="77777777" w:rsidR="00324630" w:rsidRDefault="00324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DC0413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  <w:sz w:val="32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35421798">
    <w:abstractNumId w:val="1"/>
  </w:num>
  <w:num w:numId="2" w16cid:durableId="10874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FC"/>
    <w:rsid w:val="00022E4A"/>
    <w:rsid w:val="00070E09"/>
    <w:rsid w:val="000A6394"/>
    <w:rsid w:val="000B7FED"/>
    <w:rsid w:val="000C038A"/>
    <w:rsid w:val="000C6598"/>
    <w:rsid w:val="000D44B3"/>
    <w:rsid w:val="00117852"/>
    <w:rsid w:val="001270B4"/>
    <w:rsid w:val="00145D43"/>
    <w:rsid w:val="00192C46"/>
    <w:rsid w:val="001A08B3"/>
    <w:rsid w:val="001A7B60"/>
    <w:rsid w:val="001B52F0"/>
    <w:rsid w:val="001B7A65"/>
    <w:rsid w:val="001E234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24630"/>
    <w:rsid w:val="003609EF"/>
    <w:rsid w:val="0036231A"/>
    <w:rsid w:val="00374DD4"/>
    <w:rsid w:val="00386332"/>
    <w:rsid w:val="003E1A36"/>
    <w:rsid w:val="003F7052"/>
    <w:rsid w:val="00410371"/>
    <w:rsid w:val="004242F1"/>
    <w:rsid w:val="00455609"/>
    <w:rsid w:val="004B75B7"/>
    <w:rsid w:val="004D5E28"/>
    <w:rsid w:val="0050622E"/>
    <w:rsid w:val="005141D9"/>
    <w:rsid w:val="0051580D"/>
    <w:rsid w:val="0052342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76539"/>
    <w:rsid w:val="00792342"/>
    <w:rsid w:val="007977A8"/>
    <w:rsid w:val="007B512A"/>
    <w:rsid w:val="007C2097"/>
    <w:rsid w:val="007D162B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5B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118E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11785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342D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A425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2025-11-25T11:36:00Z</dcterms:created>
  <dcterms:modified xsi:type="dcterms:W3CDTF">2026-01-05T14:35:00Z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R5s250487</vt:lpwstr>
  </property>
  <property fmtid="{D5CDD505-2E9C-101B-9397-08002B2CF9AE}" pid="10" name="Spec#">
    <vt:lpwstr>34.229-3</vt:lpwstr>
  </property>
  <property fmtid="{D5CDD505-2E9C-101B-9397-08002B2CF9AE}" pid="11" name="Cr#">
    <vt:lpwstr>1005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IMS eCall over NR CEN test case 11.19</vt:lpwstr>
  </property>
  <property fmtid="{D5CDD505-2E9C-101B-9397-08002B2CF9AE}" pid="15" name="SourceIfWg">
    <vt:lpwstr>Keysight, R&amp;S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2025-11-25</vt:lpwstr>
  </property>
  <property fmtid="{D5CDD505-2E9C-101B-9397-08002B2CF9AE}" pid="20" name="Release">
    <vt:lpwstr>Rel-19</vt:lpwstr>
  </property>
</Properties>
</file>