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279FE793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E0825" w:rsidRPr="008E0825">
        <w:rPr>
          <w:b/>
          <w:bCs/>
          <w:i/>
          <w:iCs/>
          <w:sz w:val="24"/>
          <w:szCs w:val="24"/>
        </w:rPr>
        <w:t>R5s250353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42DC49E4" w:rsidR="00D23479" w:rsidRPr="008E0825" w:rsidRDefault="008E0825" w:rsidP="00DD53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E0825">
              <w:rPr>
                <w:rFonts w:cs="Arial"/>
                <w:b/>
                <w:bCs/>
                <w:color w:val="000000"/>
                <w:sz w:val="28"/>
                <w:szCs w:val="28"/>
              </w:rPr>
              <w:t>3740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61CA2674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r w:rsidR="008E0825">
              <w:t xml:space="preserve">function </w:t>
            </w:r>
            <w:proofErr w:type="spellStart"/>
            <w:r w:rsidR="00211C13" w:rsidRPr="00211C13">
              <w:t>f_NR_Capability</w:t>
            </w:r>
            <w:proofErr w:type="spellEnd"/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75D886EF" w:rsidR="00D23479" w:rsidRDefault="00211C13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211C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4F9C80B1" w:rsidR="00D23479" w:rsidRPr="00211C13" w:rsidRDefault="00000000" w:rsidP="00DD53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sDate  \* MERGEFORMAT ">
              <w:r w:rsidR="00D23479">
                <w:rPr>
                  <w:noProof/>
                </w:rPr>
                <w:t>2025-0</w:t>
              </w:r>
              <w:r w:rsidR="00F63B27">
                <w:rPr>
                  <w:noProof/>
                </w:rPr>
                <w:t>9</w:t>
              </w:r>
              <w:r w:rsidR="00D23479">
                <w:rPr>
                  <w:noProof/>
                </w:rPr>
                <w:t>-</w:t>
              </w:r>
            </w:fldSimple>
            <w:r w:rsidR="00F63B27">
              <w:rPr>
                <w:noProof/>
              </w:rPr>
              <w:t>0</w:t>
            </w:r>
            <w:r w:rsidR="008E0825">
              <w:rPr>
                <w:noProof/>
              </w:rPr>
              <w:t>8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477DFA8D" w:rsidR="0021644D" w:rsidRPr="009673DF" w:rsidRDefault="00211C13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11C13">
              <w:rPr>
                <w:noProof/>
                <w:lang w:val="en-US"/>
              </w:rPr>
              <w:t>In case of MFBI, the UE_CapabilityRequestFilterNR needs to filter the supported band</w:t>
            </w:r>
            <w:r>
              <w:rPr>
                <w:noProof/>
                <w:lang w:val="en-US"/>
              </w:rPr>
              <w:t xml:space="preserve"> and not the other overlapping on-supported band</w:t>
            </w:r>
            <w:r w:rsidRPr="00211C13">
              <w:rPr>
                <w:noProof/>
                <w:lang w:val="en-US"/>
              </w:rPr>
              <w:t>, otherwise UE may return empty capability</w:t>
            </w:r>
            <w:r>
              <w:rPr>
                <w:noProof/>
                <w:lang w:val="en-US"/>
              </w:rPr>
              <w:t xml:space="preserve"> list</w:t>
            </w:r>
            <w:r w:rsidRPr="00211C13">
              <w:rPr>
                <w:noProof/>
                <w:lang w:val="en-US"/>
              </w:rPr>
              <w:t xml:space="preserve"> and test fails</w:t>
            </w:r>
            <w:r>
              <w:rPr>
                <w:noProof/>
                <w:lang w:val="en-US"/>
              </w:rPr>
              <w:t xml:space="preserve"> unfairly during capability check</w:t>
            </w:r>
            <w:r w:rsidRPr="00211C13">
              <w:rPr>
                <w:noProof/>
                <w:lang w:val="en-US"/>
              </w:rPr>
              <w:t xml:space="preserve"> in preamble</w:t>
            </w:r>
            <w:r>
              <w:rPr>
                <w:noProof/>
                <w:lang w:val="en-US"/>
              </w:rPr>
              <w:t>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760C7DEA" w:rsidR="0021644D" w:rsidRDefault="00211C13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MFBI the supported overlapping band is populated under the </w:t>
            </w:r>
            <w:r w:rsidRPr="00211C13">
              <w:rPr>
                <w:noProof/>
                <w:lang w:val="en-US"/>
              </w:rPr>
              <w:t>CapabilityRequestFilterNR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DD100F2" w:rsidR="0021644D" w:rsidRDefault="00211C13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may return empty capability list during preamble and fail an MFBI test.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02036365" w:rsidR="0021644D" w:rsidRDefault="00211C13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MFBI tests (6.1.2.23</w:t>
            </w:r>
            <w:r w:rsidR="008E0825">
              <w:rPr>
                <w:noProof/>
              </w:rPr>
              <w:t>.NR5GC)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3C5552D7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186835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233CBE7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4849F428" w14:textId="219059B0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58288330" w14:textId="1B44D87D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6879"/>
        <w:gridCol w:w="141"/>
      </w:tblGrid>
      <w:tr w:rsidR="00273EC8" w:rsidRPr="00E12CDE" w14:paraId="233F292D" w14:textId="77777777" w:rsidTr="008A2D10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0E6DC7A8" w:rsidR="00273EC8" w:rsidRPr="00E12CDE" w:rsidRDefault="00AA643F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  <w:gridSpan w:val="2"/>
          </w:tcPr>
          <w:p w14:paraId="56D778B9" w14:textId="6FFD698C" w:rsidR="00273EC8" w:rsidRPr="002B12E6" w:rsidRDefault="00211C13" w:rsidP="00962FDE">
            <w:pPr>
              <w:spacing w:after="0"/>
              <w:rPr>
                <w:rFonts w:ascii="Arial" w:hAnsi="Arial"/>
                <w:noProof/>
              </w:rPr>
            </w:pPr>
            <w:r w:rsidRPr="00211C13">
              <w:rPr>
                <w:rFonts w:ascii="Arial" w:hAnsi="Arial"/>
                <w:noProof/>
              </w:rPr>
              <w:t>f_NR_Capability</w:t>
            </w:r>
          </w:p>
        </w:tc>
      </w:tr>
      <w:tr w:rsidR="00DE4E0A" w:rsidRPr="00D40AEF" w14:paraId="187A9DC5" w14:textId="77777777" w:rsidTr="008A2D10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  <w:gridSpan w:val="2"/>
          </w:tcPr>
          <w:p w14:paraId="3A48DE08" w14:textId="29255C77" w:rsidR="00CF375B" w:rsidRPr="00CC4108" w:rsidRDefault="00211C13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211C13">
              <w:rPr>
                <w:noProof/>
                <w:lang w:val="en-US"/>
              </w:rPr>
              <w:t>In case of MFBI, the UE_CapabilityRequestFilterNR needs to filter the supported band</w:t>
            </w:r>
            <w:r>
              <w:rPr>
                <w:noProof/>
                <w:lang w:val="en-US"/>
              </w:rPr>
              <w:t xml:space="preserve"> and not the other overlapping on-supported band</w:t>
            </w:r>
            <w:r w:rsidRPr="00211C13">
              <w:rPr>
                <w:noProof/>
                <w:lang w:val="en-US"/>
              </w:rPr>
              <w:t>, otherwise UE may return empty capability</w:t>
            </w:r>
            <w:r>
              <w:rPr>
                <w:noProof/>
                <w:lang w:val="en-US"/>
              </w:rPr>
              <w:t xml:space="preserve"> list</w:t>
            </w:r>
            <w:r w:rsidRPr="00211C13">
              <w:rPr>
                <w:noProof/>
                <w:lang w:val="en-US"/>
              </w:rPr>
              <w:t xml:space="preserve"> and test fails</w:t>
            </w:r>
            <w:r>
              <w:rPr>
                <w:noProof/>
                <w:lang w:val="en-US"/>
              </w:rPr>
              <w:t xml:space="preserve"> unfairly during capability check</w:t>
            </w:r>
            <w:r w:rsidRPr="00211C13">
              <w:rPr>
                <w:noProof/>
                <w:lang w:val="en-US"/>
              </w:rPr>
              <w:t xml:space="preserve"> in preamble</w:t>
            </w:r>
            <w:r>
              <w:rPr>
                <w:noProof/>
                <w:lang w:val="en-US"/>
              </w:rPr>
              <w:t>.</w:t>
            </w:r>
          </w:p>
        </w:tc>
      </w:tr>
      <w:tr w:rsidR="00DE4E0A" w:rsidRPr="00E12CDE" w14:paraId="582D388E" w14:textId="77777777" w:rsidTr="008A2D10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  <w:gridSpan w:val="2"/>
          </w:tcPr>
          <w:p w14:paraId="1E9F1675" w14:textId="41CAEFBC" w:rsidR="00DE4E0A" w:rsidRPr="00CC4108" w:rsidRDefault="00211C13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For MFBI the supported overlapping band is populated under the </w:t>
            </w:r>
            <w:r w:rsidRPr="00211C13">
              <w:rPr>
                <w:noProof/>
                <w:lang w:val="en-US"/>
              </w:rPr>
              <w:t>CapabilityRequestFilterNR</w:t>
            </w:r>
          </w:p>
        </w:tc>
      </w:tr>
      <w:tr w:rsidR="00DE4E0A" w:rsidRPr="00E12CDE" w14:paraId="339281A7" w14:textId="77777777" w:rsidTr="008A2D10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  <w:gridSpan w:val="2"/>
          </w:tcPr>
          <w:p w14:paraId="6F308606" w14:textId="29DF0D5D" w:rsidR="00DE4E0A" w:rsidRPr="000924D4" w:rsidRDefault="00281D47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281D47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  <w:tr w:rsidR="008A2D10" w:rsidRPr="009E3F7D" w14:paraId="502D6673" w14:textId="77777777" w:rsidTr="008A2D10">
        <w:trPr>
          <w:gridAfter w:val="1"/>
          <w:wAfter w:w="141" w:type="dxa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67B9" w14:textId="77777777" w:rsidR="008A2D10" w:rsidRDefault="008A2D10" w:rsidP="00D46B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C508" w14:textId="777D5757" w:rsidR="008A2D10" w:rsidRPr="009E3F7D" w:rsidRDefault="008A2D10" w:rsidP="00D46BFA">
            <w:pPr>
              <w:rPr>
                <w:rFonts w:ascii="Arial" w:hAnsi="Arial"/>
                <w:lang w:eastAsia="zh-CN"/>
              </w:rPr>
            </w:pPr>
            <w:r w:rsidRPr="009E3F7D"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89C357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NR_CellId_Type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 runs on NR_BASE_PTC</w:t>
            </w:r>
          </w:p>
          <w:p w14:paraId="4BBB895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{</w:t>
            </w:r>
          </w:p>
          <w:p w14:paraId="7490C58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NR_SRB_COMMON_IND </w:t>
            </w:r>
            <w:proofErr w:type="spellStart"/>
            <w:r w:rsidRPr="0073023E">
              <w:rPr>
                <w:rFonts w:ascii="Arial" w:hAnsi="Arial" w:cs="Arial"/>
                <w:bCs/>
              </w:rPr>
              <w:t>v_ReceivedAspForUeCapabilityInfo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70F63CE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f_NR_CellInfo_GetBandIndicator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318B761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4E3EE45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DC9D09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2254108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v_Found1stBand := false;</w:t>
            </w:r>
          </w:p>
          <w:p w14:paraId="0E0B564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v_Found2ndBand := false;</w:t>
            </w:r>
          </w:p>
          <w:p w14:paraId="63F8A01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cs_NR_BandInformationNR(f_NR_CellInfo_GetBandIndicator(p_NR_CellId)); // @sic R5s200933 sic@</w:t>
            </w:r>
          </w:p>
          <w:p w14:paraId="5422F0E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B8046C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6328F67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35853FA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53E8AC0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201BB29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v_Enquiry_v1560 := omit;</w:t>
            </w:r>
          </w:p>
          <w:p w14:paraId="619F8AA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4097C2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1906BBD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nl-NL"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r w:rsidRPr="0073023E">
              <w:rPr>
                <w:rFonts w:ascii="Arial" w:hAnsi="Arial" w:cs="Arial"/>
                <w:bCs/>
                <w:lang w:val="nl-NL"/>
              </w:rPr>
              <w:t>var integer v_EUTRA_Band;</w:t>
            </w:r>
          </w:p>
          <w:p w14:paraId="3260670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  <w:lang w:val="nl-NL"/>
              </w:rPr>
              <w:t xml:space="preserve">    </w:t>
            </w:r>
            <w:r w:rsidRPr="0073023E">
              <w:rPr>
                <w:rFonts w:ascii="Arial" w:hAnsi="Arial" w:cs="Arial"/>
                <w:bCs/>
              </w:rPr>
              <w:t xml:space="preserve">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375DDF3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UE_MRDC_Capability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2749597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F9CFD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isvalue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)) { // @sic R5s200826 R5s201305 sic@</w:t>
            </w:r>
          </w:p>
          <w:p w14:paraId="61A7725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valueof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666A7F4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}</w:t>
            </w:r>
          </w:p>
          <w:p w14:paraId="1EA1A7C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AAD4C3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f_GetTestcaseAttrib_NR_CA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 //@sic R5-204397 sic@</w:t>
            </w:r>
          </w:p>
          <w:p w14:paraId="255291A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f_NR_GetCA_CombinationType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px_NR_CA_BandCombination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== </w:t>
            </w:r>
            <w:proofErr w:type="spellStart"/>
            <w:r w:rsidRPr="0073023E">
              <w:rPr>
                <w:rFonts w:ascii="Arial" w:hAnsi="Arial" w:cs="Arial"/>
                <w:bCs/>
              </w:rPr>
              <w:t>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6BABB20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//For CA </w:t>
            </w:r>
            <w:proofErr w:type="spell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includes 2 entries as per 38.508-1 Table 4.6.4-21: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</w:p>
          <w:p w14:paraId="34D98D0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       // @sic R5-204397 sic@</w:t>
            </w:r>
          </w:p>
          <w:p w14:paraId="1903773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cs_NR_BandInformationNR(f_NR_GetCA_SecondaryBand(px_NR_CA_BandCombination));</w:t>
            </w:r>
          </w:p>
          <w:p w14:paraId="3502667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3822582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}</w:t>
            </w:r>
          </w:p>
          <w:p w14:paraId="189D61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68B283A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R5-215679 sic@</w:t>
            </w:r>
          </w:p>
          <w:p w14:paraId="237280A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</w:t>
            </w:r>
          </w:p>
          <w:p w14:paraId="7ABF5E3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cs_NR_BandInformationNR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f_NR_GetNR_DC_SecondaryBand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));</w:t>
            </w:r>
          </w:p>
          <w:p w14:paraId="1A8E370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5CE0DEB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// Table 4.6.1-31: </w:t>
            </w:r>
            <w:proofErr w:type="spellStart"/>
            <w:r w:rsidRPr="0073023E">
              <w:rPr>
                <w:rFonts w:ascii="Arial" w:hAnsi="Arial" w:cs="Arial"/>
                <w:bCs/>
              </w:rPr>
              <w:t>UECapabilityEnquiry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condition NR-DC - Include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CapabilityRequestFilterCommon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</w:t>
            </w:r>
            <w:proofErr w:type="spellStart"/>
            <w:r w:rsidRPr="0073023E">
              <w:rPr>
                <w:rFonts w:ascii="Arial" w:hAnsi="Arial" w:cs="Arial"/>
                <w:bCs/>
              </w:rPr>
              <w:t>consition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NR-DC</w:t>
            </w:r>
          </w:p>
          <w:p w14:paraId="39CD7CB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v_Enquiry_v1560 := 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cs_UECapabilityEnquiry_v1560_Def(cs_UE_CapabilityRequestFilterCommon)));  //@sic R5s253066 sic@</w:t>
            </w:r>
          </w:p>
          <w:p w14:paraId="1B35FE4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167B69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f_GetTestcaseAttrib_NEDC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R5-221422 sic@</w:t>
            </w:r>
          </w:p>
          <w:p w14:paraId="02D39FF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</w:t>
            </w:r>
          </w:p>
          <w:p w14:paraId="0BAB63B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f_NEDC_GetEUTRA_Band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px_NEDC_BandCombination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491CA12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6A5E4B0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 {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cs_NR_BandInformationEUTRA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>})));</w:t>
            </w:r>
          </w:p>
          <w:p w14:paraId="3E71E6D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32B1E45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>) ));</w:t>
            </w:r>
          </w:p>
          <w:p w14:paraId="6D9242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0E720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@sic R5-213580 R5-221422 sic@</w:t>
            </w:r>
          </w:p>
          <w:p w14:paraId="083A749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459818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cs_38508_UECapabilityEnquiryMultipleEntries 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, {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(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)}, v_Enquiry_v1560);</w:t>
            </w:r>
          </w:p>
          <w:p w14:paraId="7700316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5D74344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cs_38508_UECapabilityEnquiry(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, v_Enquiry_v1560);</w:t>
            </w:r>
          </w:p>
          <w:p w14:paraId="4E075FC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BF29ED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SRB.send</w:t>
            </w:r>
            <w:proofErr w:type="spellEnd"/>
            <w:r w:rsidRPr="0073023E">
              <w:rPr>
                <w:rFonts w:ascii="Arial" w:hAnsi="Arial" w:cs="Arial"/>
                <w:bCs/>
              </w:rPr>
              <w:t>(cas_NR_SRB1_RrcPdu_REQ(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)); // @sic R5s200933 R5-210414 R5-221422 sic@</w:t>
            </w:r>
          </w:p>
          <w:p w14:paraId="75C4DC3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SRB.receive</w:t>
            </w:r>
            <w:proofErr w:type="spellEnd"/>
            <w:r w:rsidRPr="0073023E">
              <w:rPr>
                <w:rFonts w:ascii="Arial" w:hAnsi="Arial" w:cs="Arial"/>
                <w:bCs/>
              </w:rPr>
              <w:t>(car_NR_SRB1_RrcPdu_IND(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, cr_38508_UECapabilityInformationAny(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)))</w:t>
            </w:r>
          </w:p>
          <w:p w14:paraId="1C40638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-&gt; value </w:t>
            </w:r>
            <w:proofErr w:type="spellStart"/>
            <w:r w:rsidRPr="0073023E">
              <w:rPr>
                <w:rFonts w:ascii="Arial" w:hAnsi="Arial" w:cs="Arial"/>
                <w:bCs/>
              </w:rPr>
              <w:t>v_ReceivedAspForUeCapabilityInfo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6D37D59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209D2A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Decode and store the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CapabilityRAT</w:t>
            </w:r>
            <w:proofErr w:type="spellEnd"/>
            <w:r w:rsidRPr="0073023E">
              <w:rPr>
                <w:rFonts w:ascii="Arial" w:hAnsi="Arial" w:cs="Arial"/>
                <w:bCs/>
              </w:rPr>
              <w:t>-Container</w:t>
            </w:r>
          </w:p>
          <w:p w14:paraId="1DE23D2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//@sic R5-221422 sic@</w:t>
            </w:r>
          </w:p>
          <w:p w14:paraId="0B50289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(v_ReceivedAspForUeCapabilityInfo.Signalling.Rrc.Dcch.message_.c1.ueCapabilityInformation.criticalExtensions.ueCapabilityInformation.ue_CapabilityRAT_ContainerList[0].rat_Type == nr) {</w:t>
            </w:r>
          </w:p>
          <w:p w14:paraId="1D3281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nr,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</w:p>
          <w:p w14:paraId="35981D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27BB1FD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50C1CFC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 else {</w:t>
            </w:r>
          </w:p>
          <w:p w14:paraId="364BE59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nr</w:t>
            </w:r>
          </w:p>
          <w:p w14:paraId="18B4DBA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6D5C70A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0E5AE40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4FEBACD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1F52F0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4BEBC40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ECB3FA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f_NR_MobileInfo_NRCap_Set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46564C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the </w:t>
            </w:r>
            <w:proofErr w:type="spellStart"/>
            <w:r w:rsidRPr="0073023E">
              <w:rPr>
                <w:rFonts w:ascii="Arial" w:hAnsi="Arial" w:cs="Arial"/>
                <w:bCs/>
              </w:rPr>
              <w:t>RedCap</w:t>
            </w:r>
            <w:proofErr w:type="spellEnd"/>
          </w:p>
          <w:p w14:paraId="77CC36F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fl_NR_CheckRedCapUEIndicator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 // @sic R5s240258 sic@</w:t>
            </w:r>
          </w:p>
          <w:p w14:paraId="7065CFA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the UE release</w:t>
            </w:r>
          </w:p>
          <w:p w14:paraId="0CDB90B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f_NR_CheckReleaseIndicator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E4A55C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C982B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21A8950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(rel15, rel16, rel17, rel18) {  // @sic R5s201387 BASELINE MOVING 2020 R5s221179 BASELINE MOVING 2022 rel-17 R5s240531 BASELINE MOVING 2024 rel-18 sic@</w:t>
            </w:r>
          </w:p>
          <w:p w14:paraId="5B68F7C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64F6011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else{</w:t>
            </w:r>
          </w:p>
          <w:p w14:paraId="4C94452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FatalError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(__FILE__, __LINE__, "</w:t>
            </w:r>
            <w:proofErr w:type="spellStart"/>
            <w:r w:rsidRPr="0073023E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not yet considered");</w:t>
            </w:r>
          </w:p>
          <w:p w14:paraId="6F2E417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5C931B1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12835B0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544830A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707F3BF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v_Found1stBand := true;</w:t>
            </w:r>
          </w:p>
          <w:p w14:paraId="5C2CC05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break;</w:t>
            </w:r>
          </w:p>
          <w:p w14:paraId="3BDB66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}</w:t>
            </w:r>
          </w:p>
          <w:p w14:paraId="6B07869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1AC2D3B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 @sic R5-204397 sic@</w:t>
            </w:r>
          </w:p>
          <w:p w14:paraId="3F41591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4902BA7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08B93B0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451A71C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break;</w:t>
            </w:r>
          </w:p>
          <w:p w14:paraId="228BD14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68E7B56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1C26335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08D4A8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 @sic R5-215679 sic@</w:t>
            </w:r>
          </w:p>
          <w:p w14:paraId="4772064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7C67795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28A779C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3BF728A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break;</w:t>
            </w:r>
          </w:p>
          <w:p w14:paraId="13DF36F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754D0A6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27942B3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7A4AC01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//@sic R5-221422 sic@</w:t>
            </w:r>
          </w:p>
          <w:p w14:paraId="20B8D7E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MRDC capabilities</w:t>
            </w:r>
          </w:p>
          <w:p w14:paraId="6E406C5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lengthof(v_NrCapability_MRDC.rf_ParametersMRDC.appliedFreqBandListFilter);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</w:t>
            </w:r>
          </w:p>
          <w:p w14:paraId="3889769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      if (match(v_NrCapability_MRDC.rf_ParametersMRDC.appliedFreqBandListFilter[i].bandInformationEUTRA.bandEUTRA,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) and</w:t>
            </w:r>
          </w:p>
          <w:p w14:paraId="0C9733D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match(v_NrCapability_MRDC.rf_ParametersMRDC.appliedFreqBandListFilter[i].bandInformationNR.bandNR,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1FAC35F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v_Found2ndBand := true;</w:t>
            </w:r>
          </w:p>
          <w:p w14:paraId="2C9F186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break;</w:t>
            </w:r>
          </w:p>
          <w:p w14:paraId="6E78E35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}</w:t>
            </w:r>
          </w:p>
          <w:p w14:paraId="2EB56C7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010F33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3F46E5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(not v_Found1stBand or ((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and not v_Found2ndBand)) { // @sic R5s190109, R5-204397, R5-215679 sic@</w:t>
            </w:r>
          </w:p>
          <w:p w14:paraId="1DDF75B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73023E">
              <w:rPr>
                <w:rFonts w:ascii="Arial" w:hAnsi="Arial" w:cs="Arial"/>
                <w:bCs/>
              </w:rPr>
              <w:t>(__FILE__, __LINE__, "NR Freq Band Ind must match value sent");</w:t>
            </w:r>
          </w:p>
          <w:p w14:paraId="20B473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5B72381C" w14:textId="45BFFD45" w:rsidR="00FE7A52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A0BEAB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NR_CellId_Type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 runs on NR_BASE_PTC</w:t>
            </w:r>
          </w:p>
          <w:p w14:paraId="16398C9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{</w:t>
            </w:r>
          </w:p>
          <w:p w14:paraId="38D413B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NR_SRB_COMMON_IND </w:t>
            </w:r>
            <w:proofErr w:type="spellStart"/>
            <w:r w:rsidRPr="0073023E">
              <w:rPr>
                <w:rFonts w:ascii="Arial" w:hAnsi="Arial" w:cs="Arial"/>
                <w:bCs/>
              </w:rPr>
              <w:t>v_ReceivedAspForUeCapabilityInfo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3B06160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f_NR_CellInfo_GetBandIndicator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7388A2C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BD96CA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3F2A441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382349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v_Found1stBand := false;</w:t>
            </w:r>
          </w:p>
          <w:p w14:paraId="45294F3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v_Found2ndBand := false;</w:t>
            </w:r>
          </w:p>
          <w:p w14:paraId="5CD0C53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cs_NR_BandInformationNR(f_NR_CellInfo_GetBandIndicator(p_NR_CellId)); // @sic R5s200933 sic@</w:t>
            </w:r>
          </w:p>
          <w:p w14:paraId="502A15A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798DCFF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506FC27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6A85498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1663374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774D950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v_Enquiry_v1560 := omit;</w:t>
            </w:r>
          </w:p>
          <w:p w14:paraId="765C459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4CE7072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60B284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nl-NL"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r w:rsidRPr="0073023E">
              <w:rPr>
                <w:rFonts w:ascii="Arial" w:hAnsi="Arial" w:cs="Arial"/>
                <w:bCs/>
                <w:lang w:val="nl-NL"/>
              </w:rPr>
              <w:t>var integer v_EUTRA_Band;</w:t>
            </w:r>
          </w:p>
          <w:p w14:paraId="0515315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  <w:lang w:val="nl-NL"/>
              </w:rPr>
              <w:t xml:space="preserve">    </w:t>
            </w:r>
            <w:r w:rsidRPr="0073023E">
              <w:rPr>
                <w:rFonts w:ascii="Arial" w:hAnsi="Arial" w:cs="Arial"/>
                <w:bCs/>
              </w:rPr>
              <w:t xml:space="preserve">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1911BE2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UE_MRDC_Capability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8B7B9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4D8DF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isvalue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)) { // @sic R5s200826 R5s201305 sic@</w:t>
            </w:r>
          </w:p>
          <w:p w14:paraId="58F3826F" w14:textId="316F7C5C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valueof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 </w:t>
            </w:r>
          </w:p>
          <w:p w14:paraId="10DFCF1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544B52">
              <w:rPr>
                <w:rFonts w:ascii="Arial" w:hAnsi="Arial" w:cs="Arial"/>
                <w:bCs/>
                <w:highlight w:val="yellow"/>
              </w:rPr>
              <w:t>v_FreqBandList</w:t>
            </w:r>
            <w:proofErr w:type="spellEnd"/>
            <w:r w:rsidRPr="00544B52">
              <w:rPr>
                <w:rFonts w:ascii="Arial" w:hAnsi="Arial" w:cs="Arial"/>
                <w:bCs/>
                <w:highlight w:val="yellow"/>
              </w:rPr>
              <w:t>[0].</w:t>
            </w:r>
            <w:proofErr w:type="spellStart"/>
            <w:r w:rsidRPr="00544B52">
              <w:rPr>
                <w:rFonts w:ascii="Arial" w:hAnsi="Arial" w:cs="Arial"/>
                <w:bCs/>
                <w:highlight w:val="yellow"/>
              </w:rPr>
              <w:t>bandInformationNR.bandNR</w:t>
            </w:r>
            <w:proofErr w:type="spellEnd"/>
            <w:r w:rsidRPr="00544B52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544B52">
              <w:rPr>
                <w:rFonts w:ascii="Arial" w:hAnsi="Arial" w:cs="Arial"/>
                <w:bCs/>
                <w:highlight w:val="yellow"/>
              </w:rPr>
              <w:t>v_NRBandInd</w:t>
            </w:r>
            <w:proofErr w:type="spellEnd"/>
            <w:r w:rsidRPr="00544B52">
              <w:rPr>
                <w:rFonts w:ascii="Arial" w:hAnsi="Arial" w:cs="Arial"/>
                <w:bCs/>
                <w:highlight w:val="yellow"/>
              </w:rPr>
              <w:t>;</w:t>
            </w:r>
          </w:p>
          <w:p w14:paraId="75196FD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6BE5537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7BEEE1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f_GetTestcaseAttrib_NR_CA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 //@sic R5-204397 sic@</w:t>
            </w:r>
          </w:p>
          <w:p w14:paraId="52C0D2A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f_NR_GetCA_CombinationType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px_NR_CA_BandCombination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== </w:t>
            </w:r>
            <w:proofErr w:type="spellStart"/>
            <w:r w:rsidRPr="0073023E">
              <w:rPr>
                <w:rFonts w:ascii="Arial" w:hAnsi="Arial" w:cs="Arial"/>
                <w:bCs/>
              </w:rPr>
              <w:t>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4A5F2D6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//For CA </w:t>
            </w:r>
            <w:proofErr w:type="spell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includes 2 entries as per 38.508-1 Table 4.6.4-21: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</w:p>
          <w:p w14:paraId="405CF01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       // @sic R5-204397 sic@</w:t>
            </w:r>
          </w:p>
          <w:p w14:paraId="4873032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cs_NR_BandInformationNR(f_NR_GetCA_SecondaryBand(px_NR_CA_BandCombination));</w:t>
            </w:r>
          </w:p>
          <w:p w14:paraId="7F4E0CB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7049F4B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}</w:t>
            </w:r>
          </w:p>
          <w:p w14:paraId="603DC14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3C2BE46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R5-215679 sic@</w:t>
            </w:r>
          </w:p>
          <w:p w14:paraId="7AE6450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</w:t>
            </w:r>
          </w:p>
          <w:p w14:paraId="6EF399F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cs_NR_BandInformationNR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f_NR_GetNR_DC_SecondaryBand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));</w:t>
            </w:r>
          </w:p>
          <w:p w14:paraId="1266E3B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103A99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  // Table 4.6.1-31: </w:t>
            </w:r>
            <w:proofErr w:type="spellStart"/>
            <w:r w:rsidRPr="0073023E">
              <w:rPr>
                <w:rFonts w:ascii="Arial" w:hAnsi="Arial" w:cs="Arial"/>
                <w:bCs/>
              </w:rPr>
              <w:t>UECapabilityEnquiry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condition NR-DC - Include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CapabilityRequestFilterCommon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</w:t>
            </w:r>
            <w:proofErr w:type="spellStart"/>
            <w:r w:rsidRPr="0073023E">
              <w:rPr>
                <w:rFonts w:ascii="Arial" w:hAnsi="Arial" w:cs="Arial"/>
                <w:bCs/>
              </w:rPr>
              <w:t>consition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NR-DC</w:t>
            </w:r>
          </w:p>
          <w:p w14:paraId="331FC24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v_Enquiry_v1560 := 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cs_UECapabilityEnquiry_v1560_Def(cs_UE_CapabilityRequestFilterCommon)));  //@sic R5s253066 sic@</w:t>
            </w:r>
          </w:p>
          <w:p w14:paraId="646D048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45533D4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f_GetTestcaseAttrib_NEDC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R5-221422 sic@</w:t>
            </w:r>
          </w:p>
          <w:p w14:paraId="2562BA4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</w:t>
            </w:r>
          </w:p>
          <w:p w14:paraId="579084A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f_NEDC_GetEUTRA_Band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px_NEDC_BandCombination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E3D5B6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72E921E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 {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cs_NR_BandInformationEUTRA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>})));</w:t>
            </w:r>
          </w:p>
          <w:p w14:paraId="74C5F1A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68D3AA8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>) ));</w:t>
            </w:r>
          </w:p>
          <w:p w14:paraId="1B42767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FC81A4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@sic R5-213580 R5-221422 sic@</w:t>
            </w:r>
          </w:p>
          <w:p w14:paraId="1AA6296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73904D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cs_38508_UECapabilityEnquiryMultipleEntries 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, {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(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)}, v_Enquiry_v1560);</w:t>
            </w:r>
          </w:p>
          <w:p w14:paraId="02099B2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45928B0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cs_38508_UECapabilityEnquiry(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, v_Enquiry_v1560);</w:t>
            </w:r>
          </w:p>
          <w:p w14:paraId="21EC4D2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159D30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SRB.send</w:t>
            </w:r>
            <w:proofErr w:type="spellEnd"/>
            <w:r w:rsidRPr="0073023E">
              <w:rPr>
                <w:rFonts w:ascii="Arial" w:hAnsi="Arial" w:cs="Arial"/>
                <w:bCs/>
              </w:rPr>
              <w:t>(cas_NR_SRB1_RrcPdu_REQ(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)); // @sic R5s200933 R5-210414 R5-221422 sic@</w:t>
            </w:r>
          </w:p>
          <w:p w14:paraId="6E025E6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SRB.receive</w:t>
            </w:r>
            <w:proofErr w:type="spellEnd"/>
            <w:r w:rsidRPr="0073023E">
              <w:rPr>
                <w:rFonts w:ascii="Arial" w:hAnsi="Arial" w:cs="Arial"/>
                <w:bCs/>
              </w:rPr>
              <w:t>(car_NR_SRB1_RrcPdu_IND(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, cr_38508_UECapabilityInformationAny(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)))</w:t>
            </w:r>
          </w:p>
          <w:p w14:paraId="6BED917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-&gt; value </w:t>
            </w:r>
            <w:proofErr w:type="spellStart"/>
            <w:r w:rsidRPr="0073023E">
              <w:rPr>
                <w:rFonts w:ascii="Arial" w:hAnsi="Arial" w:cs="Arial"/>
                <w:bCs/>
              </w:rPr>
              <w:t>v_ReceivedAspForUeCapabilityInfo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13F1FF5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5DC506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Decode and store the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CapabilityRAT</w:t>
            </w:r>
            <w:proofErr w:type="spellEnd"/>
            <w:r w:rsidRPr="0073023E">
              <w:rPr>
                <w:rFonts w:ascii="Arial" w:hAnsi="Arial" w:cs="Arial"/>
                <w:bCs/>
              </w:rPr>
              <w:t>-Container</w:t>
            </w:r>
          </w:p>
          <w:p w14:paraId="3004EC3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//@sic R5-221422 sic@</w:t>
            </w:r>
          </w:p>
          <w:p w14:paraId="47E7A6D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(v_ReceivedAspForUeCapabilityInfo.Signalling.Rrc.Dcch.message_.c1.ueCapabilityInformation.criticalExtensions.ueCapabilityInformation.ue_CapabilityRAT_ContainerList[0].rat_Type == nr) {</w:t>
            </w:r>
          </w:p>
          <w:p w14:paraId="1CF784C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nr,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</w:p>
          <w:p w14:paraId="5EADB2D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48B3A9B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2F81CA3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 else {</w:t>
            </w:r>
          </w:p>
          <w:p w14:paraId="21383EF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nr</w:t>
            </w:r>
          </w:p>
          <w:p w14:paraId="05D40AB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32AB831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78D0F22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02E7ACF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0CE3936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119B23E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7BC151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f_NR_MobileInfo_NRCap_Set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582044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// Check the </w:t>
            </w:r>
            <w:proofErr w:type="spellStart"/>
            <w:r w:rsidRPr="0073023E">
              <w:rPr>
                <w:rFonts w:ascii="Arial" w:hAnsi="Arial" w:cs="Arial"/>
                <w:bCs/>
              </w:rPr>
              <w:t>RedCap</w:t>
            </w:r>
            <w:proofErr w:type="spellEnd"/>
          </w:p>
          <w:p w14:paraId="77EC30F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fl_NR_CheckRedCapUEIndicator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 // @sic R5s240258 sic@</w:t>
            </w:r>
          </w:p>
          <w:p w14:paraId="3B1E4E7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the UE release</w:t>
            </w:r>
          </w:p>
          <w:p w14:paraId="14B4043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f_NR_CheckReleaseIndicator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912908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83FE0D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05A06DD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(rel15, rel16, rel17, rel18) {  // @sic R5s201387 BASELINE MOVING 2020 R5s221179 BASELINE MOVING 2022 rel-17 R5s240531 BASELINE MOVING 2024 rel-18 sic@</w:t>
            </w:r>
          </w:p>
          <w:p w14:paraId="76A3C37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038EF36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else{</w:t>
            </w:r>
          </w:p>
          <w:p w14:paraId="1E1C15A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FatalError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(__FILE__, __LINE__, "</w:t>
            </w:r>
            <w:proofErr w:type="spellStart"/>
            <w:r w:rsidRPr="0073023E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not yet considered");</w:t>
            </w:r>
          </w:p>
          <w:p w14:paraId="3678593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4203D59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825112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31104AE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5916672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v_Found1stBand := true;</w:t>
            </w:r>
          </w:p>
          <w:p w14:paraId="4B80C20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break;</w:t>
            </w:r>
          </w:p>
          <w:p w14:paraId="259F4AA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}</w:t>
            </w:r>
          </w:p>
          <w:p w14:paraId="6AFEA0A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45673B2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 @sic R5-204397 sic@</w:t>
            </w:r>
          </w:p>
          <w:p w14:paraId="24544E0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5141879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59FB255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12D435A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break;</w:t>
            </w:r>
          </w:p>
          <w:p w14:paraId="721B003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10E503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3CBD2EA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40B318D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 @sic R5-215679 sic@</w:t>
            </w:r>
          </w:p>
          <w:p w14:paraId="31CD43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2AAE084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7181581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0A1DA70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break;</w:t>
            </w:r>
          </w:p>
          <w:p w14:paraId="2E9D796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6A4757A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4DFAAFC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53761A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//@sic R5-221422 sic@</w:t>
            </w:r>
          </w:p>
          <w:p w14:paraId="58A937A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MRDC capabilities</w:t>
            </w:r>
          </w:p>
          <w:p w14:paraId="6EC7E2A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lengthof(v_NrCapability_MRDC.rf_ParametersMRDC.appliedFreqBandListFilter);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</w:t>
            </w:r>
          </w:p>
          <w:p w14:paraId="054FA96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if (match(v_NrCapability_MRDC.rf_ParametersMRDC.appliedFreqBandListFilter[i].bandInformationEUTRA.bandEUTRA,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) and</w:t>
            </w:r>
          </w:p>
          <w:p w14:paraId="5C22312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match(v_NrCapability_MRDC.rf_ParametersMRDC.appliedFreqBandListFilter[i].bandInformationNR.bandNR,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26C383A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v_Found2ndBand := true;</w:t>
            </w:r>
          </w:p>
          <w:p w14:paraId="359D534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break;</w:t>
            </w:r>
          </w:p>
          <w:p w14:paraId="6F91004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}</w:t>
            </w:r>
          </w:p>
          <w:p w14:paraId="28C42E5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09334A6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FBB0A9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(not v_Found1stBand or ((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and not v_Found2ndBand)) { // @sic R5s190109, R5-204397, R5-215679 sic@</w:t>
            </w:r>
          </w:p>
          <w:p w14:paraId="1593332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73023E">
              <w:rPr>
                <w:rFonts w:ascii="Arial" w:hAnsi="Arial" w:cs="Arial"/>
                <w:bCs/>
              </w:rPr>
              <w:t>(__FILE__, __LINE__, "NR Freq Band Ind must match value sent");</w:t>
            </w:r>
          </w:p>
          <w:p w14:paraId="4B1D49C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625C754" w14:textId="3DA39056" w:rsidR="0093623F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AB7CE" w14:textId="77777777" w:rsidR="0074464D" w:rsidRDefault="0074464D">
      <w:pPr>
        <w:spacing w:after="0"/>
      </w:pPr>
      <w:r>
        <w:separator/>
      </w:r>
    </w:p>
  </w:endnote>
  <w:endnote w:type="continuationSeparator" w:id="0">
    <w:p w14:paraId="2E8CD3B2" w14:textId="77777777" w:rsidR="0074464D" w:rsidRDefault="007446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480C7" w14:textId="77777777" w:rsidR="0074464D" w:rsidRDefault="0074464D">
      <w:pPr>
        <w:spacing w:after="0"/>
      </w:pPr>
      <w:r>
        <w:separator/>
      </w:r>
    </w:p>
  </w:footnote>
  <w:footnote w:type="continuationSeparator" w:id="0">
    <w:p w14:paraId="6E7A4669" w14:textId="77777777" w:rsidR="0074464D" w:rsidRDefault="007446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5887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1C13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1D47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189C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4B52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22E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30028"/>
    <w:rsid w:val="0073023E"/>
    <w:rsid w:val="00730E2A"/>
    <w:rsid w:val="007326C0"/>
    <w:rsid w:val="0073784E"/>
    <w:rsid w:val="0074161B"/>
    <w:rsid w:val="00742356"/>
    <w:rsid w:val="00742C1C"/>
    <w:rsid w:val="00742E5A"/>
    <w:rsid w:val="0074464D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7FF"/>
    <w:rsid w:val="00896FA9"/>
    <w:rsid w:val="00896FDF"/>
    <w:rsid w:val="008974E7"/>
    <w:rsid w:val="008A0D8B"/>
    <w:rsid w:val="008A2D10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825"/>
    <w:rsid w:val="008E1FBA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B68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042C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B27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2C4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A5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9</Pages>
  <Words>2896</Words>
  <Characters>15930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2025-09-08T11:15:00Z</dcterms:created>
  <dcterms:modified xsi:type="dcterms:W3CDTF">2025-09-09T12:37:00Z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